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4E5BE3C2" w:rsidR="004F0988" w:rsidRPr="005B778E" w:rsidRDefault="008A6D4A" w:rsidP="00C71CA7">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655CC0" w:rsidRPr="005B778E">
              <w:rPr>
                <w:rFonts w:hint="eastAsia"/>
                <w:lang w:eastAsia="zh-CN"/>
              </w:rPr>
              <w:t>8</w:t>
            </w:r>
            <w:r w:rsidRPr="005B778E">
              <w:t>.</w:t>
            </w:r>
            <w:r w:rsidR="00C71CA7">
              <w:t>4</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90103D">
              <w:rPr>
                <w:rFonts w:hint="eastAsia"/>
                <w:sz w:val="32"/>
                <w:lang w:eastAsia="zh-CN"/>
              </w:rPr>
              <w:t>4</w:t>
            </w:r>
            <w:r w:rsidR="00285978">
              <w:rPr>
                <w:rFonts w:hint="eastAsia"/>
                <w:sz w:val="32"/>
                <w:lang w:eastAsia="zh-CN"/>
              </w:rPr>
              <w:t>-</w:t>
            </w:r>
            <w:r w:rsidR="0090103D">
              <w:rPr>
                <w:rFonts w:hint="eastAsia"/>
                <w:sz w:val="32"/>
                <w:lang w:eastAsia="zh-CN"/>
              </w:rPr>
              <w:t>0</w:t>
            </w:r>
            <w:r w:rsidR="00C71CA7">
              <w:rPr>
                <w:sz w:val="32"/>
                <w:lang w:eastAsia="zh-CN"/>
              </w:rPr>
              <w:t>9</w:t>
            </w:r>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1" w:name="spectype2"/>
            <w:r w:rsidRPr="005B778E">
              <w:t>Specification</w:t>
            </w:r>
            <w:bookmarkEnd w:id="1"/>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62710B8D"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18</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2" w:name="_MON_1684549432"/>
      <w:bookmarkEnd w:id="2"/>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86345486" r:id="rId10"/>
              </w:object>
            </w:r>
          </w:p>
        </w:tc>
        <w:tc>
          <w:tcPr>
            <w:tcW w:w="5540" w:type="dxa"/>
            <w:shd w:val="clear" w:color="auto" w:fill="auto"/>
          </w:tcPr>
          <w:p w14:paraId="47562F6D" w14:textId="77777777" w:rsidR="00D57972" w:rsidRPr="005B778E" w:rsidRDefault="00583C98" w:rsidP="00133525">
            <w:pPr>
              <w:jc w:val="right"/>
            </w:pPr>
            <w:bookmarkStart w:id="3"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4"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4"/>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5"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6"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6"/>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7"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27E9614F"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A52411">
              <w:rPr>
                <w:rFonts w:hint="eastAsia"/>
                <w:noProof/>
                <w:sz w:val="18"/>
                <w:lang w:eastAsia="zh-CN"/>
              </w:rPr>
              <w:t>4</w:t>
            </w:r>
            <w:r w:rsidRPr="005B778E">
              <w:rPr>
                <w:noProof/>
                <w:sz w:val="18"/>
              </w:rPr>
              <w:t>, 3GPP Organizational Partners (ARIB, ATIS, CCSA, ETSI, TSDSI, TTA, TTC).</w:t>
            </w:r>
            <w:bookmarkStart w:id="8" w:name="copyrightaddon"/>
            <w:bookmarkEnd w:id="8"/>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7"/>
          </w:p>
          <w:p w14:paraId="63BB3286" w14:textId="77777777" w:rsidR="00E16509" w:rsidRPr="005B778E" w:rsidRDefault="00E16509" w:rsidP="00133525"/>
        </w:tc>
      </w:tr>
      <w:bookmarkEnd w:id="5"/>
    </w:tbl>
    <w:p w14:paraId="298BD546" w14:textId="77777777" w:rsidR="00080512" w:rsidRPr="005B778E" w:rsidRDefault="00080512" w:rsidP="00855D45">
      <w:pPr>
        <w:pStyle w:val="TT"/>
      </w:pPr>
      <w:r w:rsidRPr="005B778E">
        <w:br w:type="page"/>
      </w:r>
      <w:bookmarkStart w:id="9" w:name="tableOfContents"/>
      <w:bookmarkEnd w:id="9"/>
      <w:r w:rsidRPr="005B778E">
        <w:lastRenderedPageBreak/>
        <w:t>Contents</w:t>
      </w:r>
    </w:p>
    <w:p w14:paraId="248133B6" w14:textId="426699D5" w:rsidR="0063087D" w:rsidRDefault="0063087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_Toc168476273 \h </w:instrText>
      </w:r>
      <w:r>
        <w:rPr>
          <w:noProof/>
        </w:rPr>
      </w:r>
      <w:r>
        <w:rPr>
          <w:noProof/>
        </w:rPr>
        <w:fldChar w:fldCharType="separate"/>
      </w:r>
      <w:r>
        <w:rPr>
          <w:noProof/>
        </w:rPr>
        <w:t>5</w:t>
      </w:r>
      <w:r>
        <w:rPr>
          <w:noProof/>
        </w:rPr>
        <w:fldChar w:fldCharType="end"/>
      </w:r>
    </w:p>
    <w:p w14:paraId="0BA99EF1" w14:textId="7F7048DC" w:rsidR="0063087D" w:rsidRDefault="0063087D">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_Toc168476274 \h </w:instrText>
      </w:r>
      <w:r>
        <w:rPr>
          <w:noProof/>
        </w:rPr>
      </w:r>
      <w:r>
        <w:rPr>
          <w:noProof/>
        </w:rPr>
        <w:fldChar w:fldCharType="separate"/>
      </w:r>
      <w:r>
        <w:rPr>
          <w:noProof/>
        </w:rPr>
        <w:t>7</w:t>
      </w:r>
      <w:r>
        <w:rPr>
          <w:noProof/>
        </w:rPr>
        <w:fldChar w:fldCharType="end"/>
      </w:r>
    </w:p>
    <w:p w14:paraId="05434484" w14:textId="30FC26DC" w:rsidR="0063087D" w:rsidRDefault="0063087D">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_Toc168476275 \h </w:instrText>
      </w:r>
      <w:r>
        <w:rPr>
          <w:noProof/>
        </w:rPr>
      </w:r>
      <w:r>
        <w:rPr>
          <w:noProof/>
        </w:rPr>
        <w:fldChar w:fldCharType="separate"/>
      </w:r>
      <w:r>
        <w:rPr>
          <w:noProof/>
        </w:rPr>
        <w:t>7</w:t>
      </w:r>
      <w:r>
        <w:rPr>
          <w:noProof/>
        </w:rPr>
        <w:fldChar w:fldCharType="end"/>
      </w:r>
    </w:p>
    <w:p w14:paraId="00A841F1" w14:textId="1173A048" w:rsidR="0063087D" w:rsidRDefault="0063087D">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_Toc168476276 \h </w:instrText>
      </w:r>
      <w:r>
        <w:rPr>
          <w:noProof/>
        </w:rPr>
      </w:r>
      <w:r>
        <w:rPr>
          <w:noProof/>
        </w:rPr>
        <w:fldChar w:fldCharType="separate"/>
      </w:r>
      <w:r>
        <w:rPr>
          <w:noProof/>
        </w:rPr>
        <w:t>8</w:t>
      </w:r>
      <w:r>
        <w:rPr>
          <w:noProof/>
        </w:rPr>
        <w:fldChar w:fldCharType="end"/>
      </w:r>
    </w:p>
    <w:p w14:paraId="51F660B0" w14:textId="433D4B98" w:rsidR="0063087D" w:rsidRDefault="0063087D">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_Toc168476277 \h </w:instrText>
      </w:r>
      <w:r>
        <w:rPr>
          <w:noProof/>
        </w:rPr>
      </w:r>
      <w:r>
        <w:rPr>
          <w:noProof/>
        </w:rPr>
        <w:fldChar w:fldCharType="separate"/>
      </w:r>
      <w:r>
        <w:rPr>
          <w:noProof/>
        </w:rPr>
        <w:t>8</w:t>
      </w:r>
      <w:r>
        <w:rPr>
          <w:noProof/>
        </w:rPr>
        <w:fldChar w:fldCharType="end"/>
      </w:r>
    </w:p>
    <w:p w14:paraId="73E82B3C" w14:textId="63D7C12E" w:rsidR="0063087D" w:rsidRDefault="0063087D">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_Toc168476278 \h </w:instrText>
      </w:r>
      <w:r>
        <w:rPr>
          <w:noProof/>
        </w:rPr>
      </w:r>
      <w:r>
        <w:rPr>
          <w:noProof/>
        </w:rPr>
        <w:fldChar w:fldCharType="separate"/>
      </w:r>
      <w:r>
        <w:rPr>
          <w:noProof/>
        </w:rPr>
        <w:t>8</w:t>
      </w:r>
      <w:r>
        <w:rPr>
          <w:noProof/>
        </w:rPr>
        <w:fldChar w:fldCharType="end"/>
      </w:r>
    </w:p>
    <w:p w14:paraId="2CCF864C" w14:textId="4E25BE33" w:rsidR="0063087D" w:rsidRDefault="0063087D">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_Toc168476279 \h </w:instrText>
      </w:r>
      <w:r>
        <w:rPr>
          <w:noProof/>
        </w:rPr>
      </w:r>
      <w:r>
        <w:rPr>
          <w:noProof/>
        </w:rPr>
        <w:fldChar w:fldCharType="separate"/>
      </w:r>
      <w:r>
        <w:rPr>
          <w:noProof/>
        </w:rPr>
        <w:t>8</w:t>
      </w:r>
      <w:r>
        <w:rPr>
          <w:noProof/>
        </w:rPr>
        <w:fldChar w:fldCharType="end"/>
      </w:r>
    </w:p>
    <w:p w14:paraId="305FE1DC" w14:textId="3BEFC4B0" w:rsidR="0063087D" w:rsidRDefault="0063087D">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_Toc168476280 \h </w:instrText>
      </w:r>
      <w:r>
        <w:rPr>
          <w:noProof/>
        </w:rPr>
      </w:r>
      <w:r>
        <w:rPr>
          <w:noProof/>
        </w:rPr>
        <w:fldChar w:fldCharType="separate"/>
      </w:r>
      <w:r>
        <w:rPr>
          <w:noProof/>
        </w:rPr>
        <w:t>8</w:t>
      </w:r>
      <w:r>
        <w:rPr>
          <w:noProof/>
        </w:rPr>
        <w:fldChar w:fldCharType="end"/>
      </w:r>
    </w:p>
    <w:p w14:paraId="69687D00" w14:textId="149ED9F8" w:rsidR="0063087D" w:rsidRDefault="0063087D">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r>
      <w:r>
        <w:rPr>
          <w:noProof/>
        </w:rPr>
        <w:instrText xml:space="preserve"> PAGEREF _Toc168476281 \h </w:instrText>
      </w:r>
      <w:r>
        <w:rPr>
          <w:noProof/>
        </w:rPr>
      </w:r>
      <w:r>
        <w:rPr>
          <w:noProof/>
        </w:rPr>
        <w:fldChar w:fldCharType="separate"/>
      </w:r>
      <w:r>
        <w:rPr>
          <w:noProof/>
        </w:rPr>
        <w:t>9</w:t>
      </w:r>
      <w:r>
        <w:rPr>
          <w:noProof/>
        </w:rPr>
        <w:fldChar w:fldCharType="end"/>
      </w:r>
    </w:p>
    <w:p w14:paraId="68905F29" w14:textId="71C562B0" w:rsidR="0063087D" w:rsidRDefault="0063087D">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_Toc168476282 \h </w:instrText>
      </w:r>
      <w:r>
        <w:rPr>
          <w:noProof/>
        </w:rPr>
      </w:r>
      <w:r>
        <w:rPr>
          <w:noProof/>
        </w:rPr>
        <w:fldChar w:fldCharType="separate"/>
      </w:r>
      <w:r>
        <w:rPr>
          <w:noProof/>
        </w:rPr>
        <w:t>9</w:t>
      </w:r>
      <w:r>
        <w:rPr>
          <w:noProof/>
        </w:rPr>
        <w:fldChar w:fldCharType="end"/>
      </w:r>
    </w:p>
    <w:p w14:paraId="059F92E5" w14:textId="0B1E25D4" w:rsidR="0063087D" w:rsidRDefault="0063087D">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w:t>
      </w:r>
      <w:r>
        <w:rPr>
          <w:noProof/>
        </w:rPr>
        <w:tab/>
      </w:r>
      <w:r>
        <w:rPr>
          <w:noProof/>
        </w:rPr>
        <w:fldChar w:fldCharType="begin"/>
      </w:r>
      <w:r>
        <w:rPr>
          <w:noProof/>
        </w:rPr>
        <w:instrText xml:space="preserve"> PAGEREF _Toc168476283 \h </w:instrText>
      </w:r>
      <w:r>
        <w:rPr>
          <w:noProof/>
        </w:rPr>
      </w:r>
      <w:r>
        <w:rPr>
          <w:noProof/>
        </w:rPr>
        <w:fldChar w:fldCharType="separate"/>
      </w:r>
      <w:r>
        <w:rPr>
          <w:noProof/>
        </w:rPr>
        <w:t>9</w:t>
      </w:r>
      <w:r>
        <w:rPr>
          <w:noProof/>
        </w:rPr>
        <w:fldChar w:fldCharType="end"/>
      </w:r>
    </w:p>
    <w:p w14:paraId="55D31D5A" w14:textId="7284979F" w:rsidR="0063087D" w:rsidRDefault="0063087D">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_Toc168476284 \h </w:instrText>
      </w:r>
      <w:r>
        <w:rPr>
          <w:noProof/>
        </w:rPr>
      </w:r>
      <w:r>
        <w:rPr>
          <w:noProof/>
        </w:rPr>
        <w:fldChar w:fldCharType="separate"/>
      </w:r>
      <w:r>
        <w:rPr>
          <w:noProof/>
        </w:rPr>
        <w:t>9</w:t>
      </w:r>
      <w:r>
        <w:rPr>
          <w:noProof/>
        </w:rPr>
        <w:fldChar w:fldCharType="end"/>
      </w:r>
    </w:p>
    <w:p w14:paraId="1F19EE73" w14:textId="53590ED1" w:rsidR="0063087D" w:rsidRDefault="0063087D">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_Toc168476285 \h </w:instrText>
      </w:r>
      <w:r>
        <w:rPr>
          <w:noProof/>
        </w:rPr>
      </w:r>
      <w:r>
        <w:rPr>
          <w:noProof/>
        </w:rPr>
        <w:fldChar w:fldCharType="separate"/>
      </w:r>
      <w:r>
        <w:rPr>
          <w:noProof/>
        </w:rPr>
        <w:t>10</w:t>
      </w:r>
      <w:r>
        <w:rPr>
          <w:noProof/>
        </w:rPr>
        <w:fldChar w:fldCharType="end"/>
      </w:r>
    </w:p>
    <w:p w14:paraId="40DD62B5" w14:textId="081939CF" w:rsidR="0063087D" w:rsidRDefault="0063087D">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_Toc168476286 \h </w:instrText>
      </w:r>
      <w:r>
        <w:rPr>
          <w:noProof/>
        </w:rPr>
      </w:r>
      <w:r>
        <w:rPr>
          <w:noProof/>
        </w:rPr>
        <w:fldChar w:fldCharType="separate"/>
      </w:r>
      <w:r>
        <w:rPr>
          <w:noProof/>
        </w:rPr>
        <w:t>10</w:t>
      </w:r>
      <w:r>
        <w:rPr>
          <w:noProof/>
        </w:rPr>
        <w:fldChar w:fldCharType="end"/>
      </w:r>
    </w:p>
    <w:p w14:paraId="082084B0" w14:textId="3B2263D3" w:rsidR="0063087D" w:rsidRDefault="0063087D">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Discovery</w:t>
      </w:r>
      <w:r>
        <w:rPr>
          <w:noProof/>
        </w:rPr>
        <w:t>Authoriz</w:t>
      </w:r>
      <w:r>
        <w:rPr>
          <w:noProof/>
          <w:lang w:eastAsia="zh-CN"/>
        </w:rPr>
        <w:t>ation</w:t>
      </w:r>
      <w:r>
        <w:rPr>
          <w:noProof/>
        </w:rPr>
        <w:tab/>
      </w:r>
      <w:r>
        <w:rPr>
          <w:noProof/>
        </w:rPr>
        <w:fldChar w:fldCharType="begin"/>
      </w:r>
      <w:r>
        <w:rPr>
          <w:noProof/>
        </w:rPr>
        <w:instrText xml:space="preserve"> PAGEREF _Toc168476287 \h </w:instrText>
      </w:r>
      <w:r>
        <w:rPr>
          <w:noProof/>
        </w:rPr>
      </w:r>
      <w:r>
        <w:rPr>
          <w:noProof/>
        </w:rPr>
        <w:fldChar w:fldCharType="separate"/>
      </w:r>
      <w:r>
        <w:rPr>
          <w:noProof/>
        </w:rPr>
        <w:t>10</w:t>
      </w:r>
      <w:r>
        <w:rPr>
          <w:noProof/>
        </w:rPr>
        <w:fldChar w:fldCharType="end"/>
      </w:r>
    </w:p>
    <w:p w14:paraId="628EF9A0" w14:textId="7D1D754B" w:rsidR="0063087D" w:rsidRDefault="0063087D">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_Toc168476288 \h </w:instrText>
      </w:r>
      <w:r>
        <w:rPr>
          <w:noProof/>
        </w:rPr>
      </w:r>
      <w:r>
        <w:rPr>
          <w:noProof/>
        </w:rPr>
        <w:fldChar w:fldCharType="separate"/>
      </w:r>
      <w:r>
        <w:rPr>
          <w:noProof/>
        </w:rPr>
        <w:t>10</w:t>
      </w:r>
      <w:r>
        <w:rPr>
          <w:noProof/>
        </w:rPr>
        <w:fldChar w:fldCharType="end"/>
      </w:r>
    </w:p>
    <w:p w14:paraId="220B56FA" w14:textId="5DF929AF" w:rsidR="0063087D" w:rsidRDefault="0063087D">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r>
      <w:r>
        <w:rPr>
          <w:noProof/>
        </w:rPr>
        <w:instrText xml:space="preserve"> PAGEREF _Toc168476289 \h </w:instrText>
      </w:r>
      <w:r>
        <w:rPr>
          <w:noProof/>
        </w:rPr>
      </w:r>
      <w:r>
        <w:rPr>
          <w:noProof/>
        </w:rPr>
        <w:fldChar w:fldCharType="separate"/>
      </w:r>
      <w:r>
        <w:rPr>
          <w:noProof/>
        </w:rPr>
        <w:t>10</w:t>
      </w:r>
      <w:r>
        <w:rPr>
          <w:noProof/>
        </w:rPr>
        <w:fldChar w:fldCharType="end"/>
      </w:r>
    </w:p>
    <w:p w14:paraId="28148538" w14:textId="2E1070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2.3</w:t>
      </w:r>
      <w:r>
        <w:rPr>
          <w:rFonts w:asciiTheme="minorHAnsi" w:eastAsiaTheme="minorEastAsia" w:hAnsiTheme="minorHAnsi" w:cstheme="minorBidi"/>
          <w:noProof/>
          <w:sz w:val="22"/>
          <w:szCs w:val="22"/>
          <w:lang w:val="en-US" w:eastAsia="zh-CN"/>
        </w:rPr>
        <w:tab/>
      </w:r>
      <w:r>
        <w:rPr>
          <w:noProof/>
        </w:rPr>
        <w:t>Open 5G ProSe Direct Discovery (Model A) with application-controlled extension</w:t>
      </w:r>
      <w:r>
        <w:rPr>
          <w:noProof/>
        </w:rPr>
        <w:tab/>
      </w:r>
      <w:r>
        <w:rPr>
          <w:noProof/>
        </w:rPr>
        <w:fldChar w:fldCharType="begin"/>
      </w:r>
      <w:r>
        <w:rPr>
          <w:noProof/>
        </w:rPr>
        <w:instrText xml:space="preserve"> PAGEREF _Toc168476290 \h </w:instrText>
      </w:r>
      <w:r>
        <w:rPr>
          <w:noProof/>
        </w:rPr>
      </w:r>
      <w:r>
        <w:rPr>
          <w:noProof/>
        </w:rPr>
        <w:fldChar w:fldCharType="separate"/>
      </w:r>
      <w:r>
        <w:rPr>
          <w:noProof/>
        </w:rPr>
        <w:t>11</w:t>
      </w:r>
      <w:r>
        <w:rPr>
          <w:noProof/>
        </w:rPr>
        <w:fldChar w:fldCharType="end"/>
      </w:r>
    </w:p>
    <w:p w14:paraId="36478B5D" w14:textId="29F703A6"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val="en-US" w:eastAsia="zh-CN"/>
        </w:rPr>
        <w:tab/>
      </w:r>
      <w:r>
        <w:rPr>
          <w:noProof/>
        </w:rPr>
        <w:t>Restricted 5G ProSe Direct Discovery (Model A)</w:t>
      </w:r>
      <w:r>
        <w:rPr>
          <w:noProof/>
        </w:rPr>
        <w:tab/>
      </w:r>
      <w:r>
        <w:rPr>
          <w:noProof/>
        </w:rPr>
        <w:fldChar w:fldCharType="begin"/>
      </w:r>
      <w:r>
        <w:rPr>
          <w:noProof/>
        </w:rPr>
        <w:instrText xml:space="preserve"> PAGEREF _Toc168476291 \h </w:instrText>
      </w:r>
      <w:r>
        <w:rPr>
          <w:noProof/>
        </w:rPr>
      </w:r>
      <w:r>
        <w:rPr>
          <w:noProof/>
        </w:rPr>
        <w:fldChar w:fldCharType="separate"/>
      </w:r>
      <w:r>
        <w:rPr>
          <w:noProof/>
        </w:rPr>
        <w:t>12</w:t>
      </w:r>
      <w:r>
        <w:rPr>
          <w:noProof/>
        </w:rPr>
        <w:fldChar w:fldCharType="end"/>
      </w:r>
    </w:p>
    <w:p w14:paraId="71BA3657" w14:textId="3D5304D0"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val="en-US" w:eastAsia="zh-CN"/>
        </w:rPr>
        <w:tab/>
      </w:r>
      <w:r>
        <w:rPr>
          <w:noProof/>
        </w:rPr>
        <w:t>Restricted 5G ProSe Direct Discovery (Model A) with application-controlled extension</w:t>
      </w:r>
      <w:r>
        <w:rPr>
          <w:noProof/>
        </w:rPr>
        <w:tab/>
      </w:r>
      <w:r>
        <w:rPr>
          <w:noProof/>
        </w:rPr>
        <w:fldChar w:fldCharType="begin"/>
      </w:r>
      <w:r>
        <w:rPr>
          <w:noProof/>
        </w:rPr>
        <w:instrText xml:space="preserve"> PAGEREF _Toc168476292 \h </w:instrText>
      </w:r>
      <w:r>
        <w:rPr>
          <w:noProof/>
        </w:rPr>
      </w:r>
      <w:r>
        <w:rPr>
          <w:noProof/>
        </w:rPr>
        <w:fldChar w:fldCharType="separate"/>
      </w:r>
      <w:r>
        <w:rPr>
          <w:noProof/>
        </w:rPr>
        <w:t>13</w:t>
      </w:r>
      <w:r>
        <w:rPr>
          <w:noProof/>
        </w:rPr>
        <w:fldChar w:fldCharType="end"/>
      </w:r>
    </w:p>
    <w:p w14:paraId="0FC3935B" w14:textId="278749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Restricted 5G ProSe Direct Discovery (Model B)</w:t>
      </w:r>
      <w:r>
        <w:rPr>
          <w:noProof/>
        </w:rPr>
        <w:tab/>
      </w:r>
      <w:r>
        <w:rPr>
          <w:noProof/>
        </w:rPr>
        <w:fldChar w:fldCharType="begin"/>
      </w:r>
      <w:r>
        <w:rPr>
          <w:noProof/>
        </w:rPr>
        <w:instrText xml:space="preserve"> PAGEREF _Toc168476293 \h </w:instrText>
      </w:r>
      <w:r>
        <w:rPr>
          <w:noProof/>
        </w:rPr>
      </w:r>
      <w:r>
        <w:rPr>
          <w:noProof/>
        </w:rPr>
        <w:fldChar w:fldCharType="separate"/>
      </w:r>
      <w:r>
        <w:rPr>
          <w:noProof/>
        </w:rPr>
        <w:t>14</w:t>
      </w:r>
      <w:r>
        <w:rPr>
          <w:noProof/>
        </w:rPr>
        <w:fldChar w:fldCharType="end"/>
      </w:r>
    </w:p>
    <w:p w14:paraId="5CF8C553" w14:textId="7F7F6151"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val="en-US" w:eastAsia="zh-CN"/>
        </w:rPr>
        <w:tab/>
      </w:r>
      <w:r>
        <w:rPr>
          <w:noProof/>
        </w:rPr>
        <w:t>Restricted 5G ProSe Direct Discovery match report</w:t>
      </w:r>
      <w:r>
        <w:rPr>
          <w:noProof/>
        </w:rPr>
        <w:tab/>
      </w:r>
      <w:r>
        <w:rPr>
          <w:noProof/>
        </w:rPr>
        <w:fldChar w:fldCharType="begin"/>
      </w:r>
      <w:r>
        <w:rPr>
          <w:noProof/>
        </w:rPr>
        <w:instrText xml:space="preserve"> PAGEREF _Toc168476294 \h </w:instrText>
      </w:r>
      <w:r>
        <w:rPr>
          <w:noProof/>
        </w:rPr>
      </w:r>
      <w:r>
        <w:rPr>
          <w:noProof/>
        </w:rPr>
        <w:fldChar w:fldCharType="separate"/>
      </w:r>
      <w:r>
        <w:rPr>
          <w:noProof/>
        </w:rPr>
        <w:t>15</w:t>
      </w:r>
      <w:r>
        <w:rPr>
          <w:noProof/>
        </w:rPr>
        <w:fldChar w:fldCharType="end"/>
      </w:r>
    </w:p>
    <w:p w14:paraId="4EB6F4FE" w14:textId="32A4FC9E" w:rsidR="0063087D" w:rsidRDefault="0063087D">
      <w:pPr>
        <w:pStyle w:val="TOC4"/>
        <w:rPr>
          <w:rFonts w:asciiTheme="minorHAnsi" w:eastAsiaTheme="minorEastAsia" w:hAnsiTheme="minorHAnsi" w:cstheme="minorBidi"/>
          <w:noProof/>
          <w:sz w:val="22"/>
          <w:szCs w:val="22"/>
          <w:lang w:val="en-US" w:eastAsia="zh-CN"/>
        </w:rPr>
      </w:pPr>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DiscoveryAuthorizationUpdateNotify</w:t>
      </w:r>
      <w:r>
        <w:rPr>
          <w:noProof/>
        </w:rPr>
        <w:tab/>
      </w:r>
      <w:r>
        <w:rPr>
          <w:noProof/>
        </w:rPr>
        <w:fldChar w:fldCharType="begin"/>
      </w:r>
      <w:r>
        <w:rPr>
          <w:noProof/>
        </w:rPr>
        <w:instrText xml:space="preserve"> PAGEREF _Toc168476295 \h </w:instrText>
      </w:r>
      <w:r>
        <w:rPr>
          <w:noProof/>
        </w:rPr>
      </w:r>
      <w:r>
        <w:rPr>
          <w:noProof/>
        </w:rPr>
        <w:fldChar w:fldCharType="separate"/>
      </w:r>
      <w:r>
        <w:rPr>
          <w:noProof/>
        </w:rPr>
        <w:t>15</w:t>
      </w:r>
      <w:r>
        <w:rPr>
          <w:noProof/>
        </w:rPr>
        <w:fldChar w:fldCharType="end"/>
      </w:r>
    </w:p>
    <w:p w14:paraId="5BE18711" w14:textId="3369515D"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_Toc168476296 \h </w:instrText>
      </w:r>
      <w:r>
        <w:rPr>
          <w:noProof/>
        </w:rPr>
      </w:r>
      <w:r>
        <w:rPr>
          <w:noProof/>
        </w:rPr>
        <w:fldChar w:fldCharType="separate"/>
      </w:r>
      <w:r>
        <w:rPr>
          <w:noProof/>
        </w:rPr>
        <w:t>15</w:t>
      </w:r>
      <w:r>
        <w:rPr>
          <w:noProof/>
        </w:rPr>
        <w:fldChar w:fldCharType="end"/>
      </w:r>
    </w:p>
    <w:p w14:paraId="76078C5C" w14:textId="3250004C" w:rsidR="0063087D" w:rsidRDefault="0063087D">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DiscoveryAuthorizationResultUpdate</w:t>
      </w:r>
      <w:r>
        <w:rPr>
          <w:noProof/>
        </w:rPr>
        <w:tab/>
      </w:r>
      <w:r>
        <w:rPr>
          <w:noProof/>
        </w:rPr>
        <w:fldChar w:fldCharType="begin"/>
      </w:r>
      <w:r>
        <w:rPr>
          <w:noProof/>
        </w:rPr>
        <w:instrText xml:space="preserve"> PAGEREF _Toc168476297 \h </w:instrText>
      </w:r>
      <w:r>
        <w:rPr>
          <w:noProof/>
        </w:rPr>
      </w:r>
      <w:r>
        <w:rPr>
          <w:noProof/>
        </w:rPr>
        <w:fldChar w:fldCharType="separate"/>
      </w:r>
      <w:r>
        <w:rPr>
          <w:noProof/>
        </w:rPr>
        <w:t>16</w:t>
      </w:r>
      <w:r>
        <w:rPr>
          <w:noProof/>
        </w:rPr>
        <w:fldChar w:fldCharType="end"/>
      </w:r>
    </w:p>
    <w:p w14:paraId="1AA0A8EC" w14:textId="74F24F13"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_Toc168476298 \h </w:instrText>
      </w:r>
      <w:r>
        <w:rPr>
          <w:noProof/>
        </w:rPr>
      </w:r>
      <w:r>
        <w:rPr>
          <w:noProof/>
        </w:rPr>
        <w:fldChar w:fldCharType="separate"/>
      </w:r>
      <w:r>
        <w:rPr>
          <w:noProof/>
        </w:rPr>
        <w:t>16</w:t>
      </w:r>
      <w:r>
        <w:rPr>
          <w:noProof/>
        </w:rPr>
        <w:fldChar w:fldCharType="end"/>
      </w:r>
    </w:p>
    <w:p w14:paraId="207D372F" w14:textId="0E7C634A" w:rsidR="0063087D" w:rsidRDefault="0063087D">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_Toc168476299 \h </w:instrText>
      </w:r>
      <w:r>
        <w:rPr>
          <w:noProof/>
        </w:rPr>
      </w:r>
      <w:r>
        <w:rPr>
          <w:noProof/>
        </w:rPr>
        <w:fldChar w:fldCharType="separate"/>
      </w:r>
      <w:r>
        <w:rPr>
          <w:noProof/>
        </w:rPr>
        <w:t>17</w:t>
      </w:r>
      <w:r>
        <w:rPr>
          <w:noProof/>
        </w:rPr>
        <w:fldChar w:fldCharType="end"/>
      </w:r>
    </w:p>
    <w:p w14:paraId="7EBACA8E" w14:textId="3BD6614F" w:rsidR="0063087D" w:rsidRDefault="0063087D">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 API</w:t>
      </w:r>
      <w:r>
        <w:rPr>
          <w:noProof/>
        </w:rPr>
        <w:tab/>
      </w:r>
      <w:r>
        <w:rPr>
          <w:noProof/>
        </w:rPr>
        <w:fldChar w:fldCharType="begin"/>
      </w:r>
      <w:r>
        <w:rPr>
          <w:noProof/>
        </w:rPr>
        <w:instrText xml:space="preserve"> PAGEREF _Toc168476300 \h </w:instrText>
      </w:r>
      <w:r>
        <w:rPr>
          <w:noProof/>
        </w:rPr>
      </w:r>
      <w:r>
        <w:rPr>
          <w:noProof/>
        </w:rPr>
        <w:fldChar w:fldCharType="separate"/>
      </w:r>
      <w:r>
        <w:rPr>
          <w:noProof/>
        </w:rPr>
        <w:t>17</w:t>
      </w:r>
      <w:r>
        <w:rPr>
          <w:noProof/>
        </w:rPr>
        <w:fldChar w:fldCharType="end"/>
      </w:r>
    </w:p>
    <w:p w14:paraId="5EF9AA89" w14:textId="12F1EF1D" w:rsidR="0063087D" w:rsidRDefault="0063087D">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_Toc168476301 \h </w:instrText>
      </w:r>
      <w:r>
        <w:rPr>
          <w:noProof/>
        </w:rPr>
      </w:r>
      <w:r>
        <w:rPr>
          <w:noProof/>
        </w:rPr>
        <w:fldChar w:fldCharType="separate"/>
      </w:r>
      <w:r>
        <w:rPr>
          <w:noProof/>
        </w:rPr>
        <w:t>17</w:t>
      </w:r>
      <w:r>
        <w:rPr>
          <w:noProof/>
        </w:rPr>
        <w:fldChar w:fldCharType="end"/>
      </w:r>
    </w:p>
    <w:p w14:paraId="2B103AD7" w14:textId="041C4AA3" w:rsidR="0063087D" w:rsidRDefault="0063087D">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_Toc168476302 \h </w:instrText>
      </w:r>
      <w:r>
        <w:rPr>
          <w:noProof/>
        </w:rPr>
      </w:r>
      <w:r>
        <w:rPr>
          <w:noProof/>
        </w:rPr>
        <w:fldChar w:fldCharType="separate"/>
      </w:r>
      <w:r>
        <w:rPr>
          <w:noProof/>
        </w:rPr>
        <w:t>17</w:t>
      </w:r>
      <w:r>
        <w:rPr>
          <w:noProof/>
        </w:rPr>
        <w:fldChar w:fldCharType="end"/>
      </w:r>
    </w:p>
    <w:p w14:paraId="28AE0141" w14:textId="227624D5" w:rsidR="0063087D" w:rsidRDefault="0063087D">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_Toc168476303 \h </w:instrText>
      </w:r>
      <w:r>
        <w:rPr>
          <w:noProof/>
        </w:rPr>
      </w:r>
      <w:r>
        <w:rPr>
          <w:noProof/>
        </w:rPr>
        <w:fldChar w:fldCharType="separate"/>
      </w:r>
      <w:r>
        <w:rPr>
          <w:noProof/>
        </w:rPr>
        <w:t>17</w:t>
      </w:r>
      <w:r>
        <w:rPr>
          <w:noProof/>
        </w:rPr>
        <w:fldChar w:fldCharType="end"/>
      </w:r>
    </w:p>
    <w:p w14:paraId="3672E877" w14:textId="1BC55AB3" w:rsidR="0063087D" w:rsidRDefault="0063087D">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_Toc168476304 \h </w:instrText>
      </w:r>
      <w:r>
        <w:rPr>
          <w:noProof/>
        </w:rPr>
      </w:r>
      <w:r>
        <w:rPr>
          <w:noProof/>
        </w:rPr>
        <w:fldChar w:fldCharType="separate"/>
      </w:r>
      <w:r>
        <w:rPr>
          <w:noProof/>
        </w:rPr>
        <w:t>17</w:t>
      </w:r>
      <w:r>
        <w:rPr>
          <w:noProof/>
        </w:rPr>
        <w:fldChar w:fldCharType="end"/>
      </w:r>
    </w:p>
    <w:p w14:paraId="714CEC80" w14:textId="29C54693" w:rsidR="0063087D" w:rsidRDefault="0063087D">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_Toc168476305 \h </w:instrText>
      </w:r>
      <w:r>
        <w:rPr>
          <w:noProof/>
        </w:rPr>
      </w:r>
      <w:r>
        <w:rPr>
          <w:noProof/>
        </w:rPr>
        <w:fldChar w:fldCharType="separate"/>
      </w:r>
      <w:r>
        <w:rPr>
          <w:noProof/>
        </w:rPr>
        <w:t>17</w:t>
      </w:r>
      <w:r>
        <w:rPr>
          <w:noProof/>
        </w:rPr>
        <w:fldChar w:fldCharType="end"/>
      </w:r>
    </w:p>
    <w:p w14:paraId="2F19F172" w14:textId="31746620" w:rsidR="0063087D" w:rsidRDefault="0063087D">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_Toc168476306 \h </w:instrText>
      </w:r>
      <w:r>
        <w:rPr>
          <w:noProof/>
        </w:rPr>
      </w:r>
      <w:r>
        <w:rPr>
          <w:noProof/>
        </w:rPr>
        <w:fldChar w:fldCharType="separate"/>
      </w:r>
      <w:r>
        <w:rPr>
          <w:noProof/>
        </w:rPr>
        <w:t>17</w:t>
      </w:r>
      <w:r>
        <w:rPr>
          <w:noProof/>
        </w:rPr>
        <w:fldChar w:fldCharType="end"/>
      </w:r>
    </w:p>
    <w:p w14:paraId="11508180" w14:textId="407461D1" w:rsidR="0063087D" w:rsidRDefault="0063087D">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_Toc168476307 \h </w:instrText>
      </w:r>
      <w:r>
        <w:rPr>
          <w:noProof/>
        </w:rPr>
      </w:r>
      <w:r>
        <w:rPr>
          <w:noProof/>
        </w:rPr>
        <w:fldChar w:fldCharType="separate"/>
      </w:r>
      <w:r>
        <w:rPr>
          <w:noProof/>
        </w:rPr>
        <w:t>17</w:t>
      </w:r>
      <w:r>
        <w:rPr>
          <w:noProof/>
        </w:rPr>
        <w:fldChar w:fldCharType="end"/>
      </w:r>
    </w:p>
    <w:p w14:paraId="5884D23B" w14:textId="27734D4A" w:rsidR="0063087D" w:rsidRDefault="0063087D">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_Toc168476308 \h </w:instrText>
      </w:r>
      <w:r>
        <w:rPr>
          <w:noProof/>
        </w:rPr>
      </w:r>
      <w:r>
        <w:rPr>
          <w:noProof/>
        </w:rPr>
        <w:fldChar w:fldCharType="separate"/>
      </w:r>
      <w:r>
        <w:rPr>
          <w:noProof/>
        </w:rPr>
        <w:t>18</w:t>
      </w:r>
      <w:r>
        <w:rPr>
          <w:noProof/>
        </w:rPr>
        <w:fldChar w:fldCharType="end"/>
      </w:r>
    </w:p>
    <w:p w14:paraId="7A820D41" w14:textId="63C6759F" w:rsidR="0063087D" w:rsidRDefault="0063087D">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_Toc168476309 \h </w:instrText>
      </w:r>
      <w:r>
        <w:rPr>
          <w:noProof/>
        </w:rPr>
      </w:r>
      <w:r>
        <w:rPr>
          <w:noProof/>
        </w:rPr>
        <w:fldChar w:fldCharType="separate"/>
      </w:r>
      <w:r>
        <w:rPr>
          <w:noProof/>
        </w:rPr>
        <w:t>18</w:t>
      </w:r>
      <w:r>
        <w:rPr>
          <w:noProof/>
        </w:rPr>
        <w:fldChar w:fldCharType="end"/>
      </w:r>
    </w:p>
    <w:p w14:paraId="6A435F10" w14:textId="67F4603E" w:rsidR="0063087D" w:rsidRDefault="0063087D">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_Toc168476310 \h </w:instrText>
      </w:r>
      <w:r>
        <w:rPr>
          <w:noProof/>
        </w:rPr>
      </w:r>
      <w:r>
        <w:rPr>
          <w:noProof/>
        </w:rPr>
        <w:fldChar w:fldCharType="separate"/>
      </w:r>
      <w:r>
        <w:rPr>
          <w:noProof/>
        </w:rPr>
        <w:t>18</w:t>
      </w:r>
      <w:r>
        <w:rPr>
          <w:noProof/>
        </w:rPr>
        <w:fldChar w:fldCharType="end"/>
      </w:r>
    </w:p>
    <w:p w14:paraId="35A2CABF" w14:textId="507B3A1E"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AuthorizeDiscovery</w:t>
      </w:r>
      <w:r>
        <w:rPr>
          <w:noProof/>
        </w:rPr>
        <w:tab/>
      </w:r>
      <w:r>
        <w:rPr>
          <w:noProof/>
        </w:rPr>
        <w:fldChar w:fldCharType="begin"/>
      </w:r>
      <w:r>
        <w:rPr>
          <w:noProof/>
        </w:rPr>
        <w:instrText xml:space="preserve"> PAGEREF _Toc168476311 \h </w:instrText>
      </w:r>
      <w:r>
        <w:rPr>
          <w:noProof/>
        </w:rPr>
      </w:r>
      <w:r>
        <w:rPr>
          <w:noProof/>
        </w:rPr>
        <w:fldChar w:fldCharType="separate"/>
      </w:r>
      <w:r>
        <w:rPr>
          <w:noProof/>
        </w:rPr>
        <w:t>18</w:t>
      </w:r>
      <w:r>
        <w:rPr>
          <w:noProof/>
        </w:rPr>
        <w:fldChar w:fldCharType="end"/>
      </w:r>
    </w:p>
    <w:p w14:paraId="4148C45F" w14:textId="5888F35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_Toc168476312 \h </w:instrText>
      </w:r>
      <w:r>
        <w:rPr>
          <w:noProof/>
        </w:rPr>
      </w:r>
      <w:r>
        <w:rPr>
          <w:noProof/>
        </w:rPr>
        <w:fldChar w:fldCharType="separate"/>
      </w:r>
      <w:r>
        <w:rPr>
          <w:noProof/>
        </w:rPr>
        <w:t>18</w:t>
      </w:r>
      <w:r>
        <w:rPr>
          <w:noProof/>
        </w:rPr>
        <w:fldChar w:fldCharType="end"/>
      </w:r>
    </w:p>
    <w:p w14:paraId="1FA25930" w14:textId="1D408881"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xml:space="preserve"> Definition</w:t>
      </w:r>
      <w:r>
        <w:rPr>
          <w:noProof/>
        </w:rPr>
        <w:tab/>
      </w:r>
      <w:r>
        <w:rPr>
          <w:noProof/>
        </w:rPr>
        <w:fldChar w:fldCharType="begin"/>
      </w:r>
      <w:r>
        <w:rPr>
          <w:noProof/>
        </w:rPr>
        <w:instrText xml:space="preserve"> PAGEREF _Toc168476313 \h </w:instrText>
      </w:r>
      <w:r>
        <w:rPr>
          <w:noProof/>
        </w:rPr>
      </w:r>
      <w:r>
        <w:rPr>
          <w:noProof/>
        </w:rPr>
        <w:fldChar w:fldCharType="separate"/>
      </w:r>
      <w:r>
        <w:rPr>
          <w:noProof/>
        </w:rPr>
        <w:t>19</w:t>
      </w:r>
      <w:r>
        <w:rPr>
          <w:noProof/>
        </w:rPr>
        <w:fldChar w:fldCharType="end"/>
      </w:r>
    </w:p>
    <w:p w14:paraId="324456C3" w14:textId="36D56613"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Operation</w:t>
      </w:r>
      <w:r>
        <w:rPr>
          <w:noProof/>
        </w:rPr>
        <w:t>: AuthorizationUpdateResult</w:t>
      </w:r>
      <w:r>
        <w:rPr>
          <w:noProof/>
        </w:rPr>
        <w:tab/>
      </w:r>
      <w:r>
        <w:rPr>
          <w:noProof/>
        </w:rPr>
        <w:fldChar w:fldCharType="begin"/>
      </w:r>
      <w:r>
        <w:rPr>
          <w:noProof/>
        </w:rPr>
        <w:instrText xml:space="preserve"> PAGEREF _Toc168476314 \h </w:instrText>
      </w:r>
      <w:r>
        <w:rPr>
          <w:noProof/>
        </w:rPr>
      </w:r>
      <w:r>
        <w:rPr>
          <w:noProof/>
        </w:rPr>
        <w:fldChar w:fldCharType="separate"/>
      </w:r>
      <w:r>
        <w:rPr>
          <w:noProof/>
        </w:rPr>
        <w:t>20</w:t>
      </w:r>
      <w:r>
        <w:rPr>
          <w:noProof/>
        </w:rPr>
        <w:fldChar w:fldCharType="end"/>
      </w:r>
    </w:p>
    <w:p w14:paraId="02C145E5" w14:textId="7C791C7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_Toc168476315 \h </w:instrText>
      </w:r>
      <w:r>
        <w:rPr>
          <w:noProof/>
        </w:rPr>
      </w:r>
      <w:r>
        <w:rPr>
          <w:noProof/>
        </w:rPr>
        <w:fldChar w:fldCharType="separate"/>
      </w:r>
      <w:r>
        <w:rPr>
          <w:noProof/>
        </w:rPr>
        <w:t>20</w:t>
      </w:r>
      <w:r>
        <w:rPr>
          <w:noProof/>
        </w:rPr>
        <w:fldChar w:fldCharType="end"/>
      </w:r>
    </w:p>
    <w:p w14:paraId="4BA30781" w14:textId="6B6102B2" w:rsidR="0063087D" w:rsidRDefault="0063087D">
      <w:pPr>
        <w:pStyle w:val="TOC5"/>
        <w:rPr>
          <w:rFonts w:asciiTheme="minorHAnsi" w:eastAsiaTheme="minorEastAsia" w:hAnsiTheme="minorHAnsi" w:cstheme="minorBidi"/>
          <w:noProof/>
          <w:sz w:val="22"/>
          <w:szCs w:val="22"/>
          <w:lang w:val="en-US" w:eastAsia="zh-CN"/>
        </w:rPr>
      </w:pPr>
      <w:r>
        <w:rPr>
          <w:noProof/>
        </w:rPr>
        <w:t>6.1.4.</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_Toc168476316 \h </w:instrText>
      </w:r>
      <w:r>
        <w:rPr>
          <w:noProof/>
        </w:rPr>
      </w:r>
      <w:r>
        <w:rPr>
          <w:noProof/>
        </w:rPr>
        <w:fldChar w:fldCharType="separate"/>
      </w:r>
      <w:r>
        <w:rPr>
          <w:noProof/>
        </w:rPr>
        <w:t>20</w:t>
      </w:r>
      <w:r>
        <w:rPr>
          <w:noProof/>
        </w:rPr>
        <w:fldChar w:fldCharType="end"/>
      </w:r>
    </w:p>
    <w:p w14:paraId="4863CB3D" w14:textId="19B3742C" w:rsidR="0063087D" w:rsidRDefault="0063087D">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_Toc168476317 \h </w:instrText>
      </w:r>
      <w:r>
        <w:rPr>
          <w:noProof/>
        </w:rPr>
      </w:r>
      <w:r>
        <w:rPr>
          <w:noProof/>
        </w:rPr>
        <w:fldChar w:fldCharType="separate"/>
      </w:r>
      <w:r>
        <w:rPr>
          <w:noProof/>
        </w:rPr>
        <w:t>21</w:t>
      </w:r>
      <w:r>
        <w:rPr>
          <w:noProof/>
        </w:rPr>
        <w:fldChar w:fldCharType="end"/>
      </w:r>
    </w:p>
    <w:p w14:paraId="3778B8CE" w14:textId="6FB8B31F" w:rsidR="0063087D" w:rsidRDefault="0063087D">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_Toc168476318 \h </w:instrText>
      </w:r>
      <w:r>
        <w:rPr>
          <w:noProof/>
        </w:rPr>
      </w:r>
      <w:r>
        <w:rPr>
          <w:noProof/>
        </w:rPr>
        <w:fldChar w:fldCharType="separate"/>
      </w:r>
      <w:r>
        <w:rPr>
          <w:noProof/>
        </w:rPr>
        <w:t>21</w:t>
      </w:r>
      <w:r>
        <w:rPr>
          <w:noProof/>
        </w:rPr>
        <w:fldChar w:fldCharType="end"/>
      </w:r>
    </w:p>
    <w:p w14:paraId="2D5681EA" w14:textId="741F7AF7"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DiscoveryAuthorizationUpdateNotification</w:t>
      </w:r>
      <w:r>
        <w:rPr>
          <w:noProof/>
        </w:rPr>
        <w:tab/>
      </w:r>
      <w:r>
        <w:rPr>
          <w:noProof/>
        </w:rPr>
        <w:fldChar w:fldCharType="begin"/>
      </w:r>
      <w:r>
        <w:rPr>
          <w:noProof/>
        </w:rPr>
        <w:instrText xml:space="preserve"> PAGEREF _Toc168476319 \h </w:instrText>
      </w:r>
      <w:r>
        <w:rPr>
          <w:noProof/>
        </w:rPr>
      </w:r>
      <w:r>
        <w:rPr>
          <w:noProof/>
        </w:rPr>
        <w:fldChar w:fldCharType="separate"/>
      </w:r>
      <w:r>
        <w:rPr>
          <w:noProof/>
        </w:rPr>
        <w:t>21</w:t>
      </w:r>
      <w:r>
        <w:rPr>
          <w:noProof/>
        </w:rPr>
        <w:fldChar w:fldCharType="end"/>
      </w:r>
    </w:p>
    <w:p w14:paraId="6AC2C7FF" w14:textId="434B150E"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6.1.5.2.1</w:t>
      </w:r>
      <w:r>
        <w:rPr>
          <w:rFonts w:asciiTheme="minorHAnsi" w:eastAsiaTheme="minorEastAsia"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_Toc168476320 \h </w:instrText>
      </w:r>
      <w:r>
        <w:rPr>
          <w:noProof/>
        </w:rPr>
      </w:r>
      <w:r>
        <w:rPr>
          <w:noProof/>
        </w:rPr>
        <w:fldChar w:fldCharType="separate"/>
      </w:r>
      <w:r>
        <w:rPr>
          <w:noProof/>
        </w:rPr>
        <w:t>21</w:t>
      </w:r>
      <w:r>
        <w:rPr>
          <w:noProof/>
        </w:rPr>
        <w:fldChar w:fldCharType="end"/>
      </w:r>
    </w:p>
    <w:p w14:paraId="4D7F613F" w14:textId="30154CB8"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_Toc168476321 \h </w:instrText>
      </w:r>
      <w:r>
        <w:rPr>
          <w:noProof/>
        </w:rPr>
      </w:r>
      <w:r>
        <w:rPr>
          <w:noProof/>
        </w:rPr>
        <w:fldChar w:fldCharType="separate"/>
      </w:r>
      <w:r>
        <w:rPr>
          <w:noProof/>
        </w:rPr>
        <w:t>21</w:t>
      </w:r>
      <w:r>
        <w:rPr>
          <w:noProof/>
        </w:rPr>
        <w:fldChar w:fldCharType="end"/>
      </w:r>
    </w:p>
    <w:p w14:paraId="2AC27F09" w14:textId="16B7650F"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6.1.5.2.3</w:t>
      </w:r>
      <w:r>
        <w:rPr>
          <w:rFonts w:asciiTheme="minorHAnsi" w:eastAsiaTheme="minorEastAsia" w:hAnsiTheme="minorHAnsi" w:cstheme="minorBidi"/>
          <w:noProof/>
          <w:sz w:val="22"/>
          <w:szCs w:val="22"/>
          <w:lang w:val="en-US" w:eastAsia="zh-CN"/>
        </w:rPr>
        <w:tab/>
      </w:r>
      <w:r>
        <w:rPr>
          <w:noProof/>
          <w:lang w:eastAsia="zh-CN"/>
        </w:rPr>
        <w:t>Standard Methods</w:t>
      </w:r>
      <w:r>
        <w:rPr>
          <w:noProof/>
        </w:rPr>
        <w:tab/>
      </w:r>
      <w:r>
        <w:rPr>
          <w:noProof/>
        </w:rPr>
        <w:fldChar w:fldCharType="begin"/>
      </w:r>
      <w:r>
        <w:rPr>
          <w:noProof/>
        </w:rPr>
        <w:instrText xml:space="preserve"> PAGEREF _Toc168476322 \h </w:instrText>
      </w:r>
      <w:r>
        <w:rPr>
          <w:noProof/>
        </w:rPr>
      </w:r>
      <w:r>
        <w:rPr>
          <w:noProof/>
        </w:rPr>
        <w:fldChar w:fldCharType="separate"/>
      </w:r>
      <w:r>
        <w:rPr>
          <w:noProof/>
        </w:rPr>
        <w:t>21</w:t>
      </w:r>
      <w:r>
        <w:rPr>
          <w:noProof/>
        </w:rPr>
        <w:fldChar w:fldCharType="end"/>
      </w:r>
    </w:p>
    <w:p w14:paraId="02904B3F" w14:textId="0C2C08D5" w:rsidR="0063087D" w:rsidRDefault="0063087D">
      <w:pPr>
        <w:pStyle w:val="TOC6"/>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_Toc168476323 \h </w:instrText>
      </w:r>
      <w:r>
        <w:rPr>
          <w:noProof/>
        </w:rPr>
      </w:r>
      <w:r>
        <w:rPr>
          <w:noProof/>
        </w:rPr>
        <w:fldChar w:fldCharType="separate"/>
      </w:r>
      <w:r>
        <w:rPr>
          <w:noProof/>
        </w:rPr>
        <w:t>21</w:t>
      </w:r>
      <w:r>
        <w:rPr>
          <w:noProof/>
        </w:rPr>
        <w:fldChar w:fldCharType="end"/>
      </w:r>
    </w:p>
    <w:p w14:paraId="74A37498" w14:textId="2C41AE14" w:rsidR="0063087D" w:rsidRDefault="0063087D">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_Toc168476324 \h </w:instrText>
      </w:r>
      <w:r>
        <w:rPr>
          <w:noProof/>
        </w:rPr>
      </w:r>
      <w:r>
        <w:rPr>
          <w:noProof/>
        </w:rPr>
        <w:fldChar w:fldCharType="separate"/>
      </w:r>
      <w:r>
        <w:rPr>
          <w:noProof/>
        </w:rPr>
        <w:t>22</w:t>
      </w:r>
      <w:r>
        <w:rPr>
          <w:noProof/>
        </w:rPr>
        <w:fldChar w:fldCharType="end"/>
      </w:r>
    </w:p>
    <w:p w14:paraId="3DBCDAB7" w14:textId="3680445B" w:rsidR="0063087D" w:rsidRDefault="0063087D">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_Toc168476325 \h </w:instrText>
      </w:r>
      <w:r>
        <w:rPr>
          <w:noProof/>
        </w:rPr>
      </w:r>
      <w:r>
        <w:rPr>
          <w:noProof/>
        </w:rPr>
        <w:fldChar w:fldCharType="separate"/>
      </w:r>
      <w:r>
        <w:rPr>
          <w:noProof/>
        </w:rPr>
        <w:t>22</w:t>
      </w:r>
      <w:r>
        <w:rPr>
          <w:noProof/>
        </w:rPr>
        <w:fldChar w:fldCharType="end"/>
      </w:r>
    </w:p>
    <w:p w14:paraId="111F73D4" w14:textId="1013EF53"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lastRenderedPageBreak/>
        <w:t>6.1.6.2</w:t>
      </w:r>
      <w:r>
        <w:rPr>
          <w:rFonts w:asciiTheme="minorHAnsi" w:eastAsiaTheme="minorEastAsia" w:hAnsiTheme="minorHAnsi" w:cstheme="minorBidi"/>
          <w:noProof/>
          <w:sz w:val="22"/>
          <w:szCs w:val="22"/>
          <w:lang w:val="en-US" w:eastAsia="zh-CN"/>
        </w:rPr>
        <w:tab/>
      </w:r>
      <w:r w:rsidRPr="0088303F">
        <w:rPr>
          <w:noProof/>
          <w:lang w:val="en-US"/>
        </w:rPr>
        <w:t>Structured data types</w:t>
      </w:r>
      <w:r>
        <w:rPr>
          <w:noProof/>
        </w:rPr>
        <w:tab/>
      </w:r>
      <w:r>
        <w:rPr>
          <w:noProof/>
        </w:rPr>
        <w:fldChar w:fldCharType="begin"/>
      </w:r>
      <w:r>
        <w:rPr>
          <w:noProof/>
        </w:rPr>
        <w:instrText xml:space="preserve"> PAGEREF _Toc168476326 \h </w:instrText>
      </w:r>
      <w:r>
        <w:rPr>
          <w:noProof/>
        </w:rPr>
      </w:r>
      <w:r>
        <w:rPr>
          <w:noProof/>
        </w:rPr>
        <w:fldChar w:fldCharType="separate"/>
      </w:r>
      <w:r>
        <w:rPr>
          <w:noProof/>
        </w:rPr>
        <w:t>24</w:t>
      </w:r>
      <w:r>
        <w:rPr>
          <w:noProof/>
        </w:rPr>
        <w:fldChar w:fldCharType="end"/>
      </w:r>
    </w:p>
    <w:p w14:paraId="7EAB3B38" w14:textId="3092B00C" w:rsidR="0063087D" w:rsidRDefault="0063087D">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_Toc168476327 \h </w:instrText>
      </w:r>
      <w:r>
        <w:rPr>
          <w:noProof/>
        </w:rPr>
      </w:r>
      <w:r>
        <w:rPr>
          <w:noProof/>
        </w:rPr>
        <w:fldChar w:fldCharType="separate"/>
      </w:r>
      <w:r>
        <w:rPr>
          <w:noProof/>
        </w:rPr>
        <w:t>24</w:t>
      </w:r>
      <w:r>
        <w:rPr>
          <w:noProof/>
        </w:rPr>
        <w:fldChar w:fldCharType="end"/>
      </w:r>
    </w:p>
    <w:p w14:paraId="0A0BBDD2" w14:textId="5CFFF5B2"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2</w:t>
      </w:r>
      <w:r>
        <w:rPr>
          <w:rFonts w:asciiTheme="minorHAnsi" w:eastAsiaTheme="minorEastAsia" w:hAnsiTheme="minorHAnsi" w:cstheme="minorBidi"/>
          <w:noProof/>
          <w:sz w:val="22"/>
          <w:szCs w:val="22"/>
          <w:lang w:val="en-US" w:eastAsia="zh-CN"/>
        </w:rPr>
        <w:tab/>
      </w:r>
      <w:r>
        <w:rPr>
          <w:noProof/>
        </w:rPr>
        <w:t>Type: AuthDisReqData</w:t>
      </w:r>
      <w:r>
        <w:rPr>
          <w:noProof/>
        </w:rPr>
        <w:tab/>
      </w:r>
      <w:r>
        <w:rPr>
          <w:noProof/>
        </w:rPr>
        <w:fldChar w:fldCharType="begin"/>
      </w:r>
      <w:r>
        <w:rPr>
          <w:noProof/>
        </w:rPr>
        <w:instrText xml:space="preserve"> PAGEREF _Toc168476328 \h </w:instrText>
      </w:r>
      <w:r>
        <w:rPr>
          <w:noProof/>
        </w:rPr>
      </w:r>
      <w:r>
        <w:rPr>
          <w:noProof/>
        </w:rPr>
        <w:fldChar w:fldCharType="separate"/>
      </w:r>
      <w:r>
        <w:rPr>
          <w:noProof/>
        </w:rPr>
        <w:t>24</w:t>
      </w:r>
      <w:r>
        <w:rPr>
          <w:noProof/>
        </w:rPr>
        <w:fldChar w:fldCharType="end"/>
      </w:r>
    </w:p>
    <w:p w14:paraId="7F7DD91B" w14:textId="03C2FC09"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Type: AuthDisResData</w:t>
      </w:r>
      <w:r>
        <w:rPr>
          <w:noProof/>
        </w:rPr>
        <w:tab/>
      </w:r>
      <w:r>
        <w:rPr>
          <w:noProof/>
        </w:rPr>
        <w:fldChar w:fldCharType="begin"/>
      </w:r>
      <w:r>
        <w:rPr>
          <w:noProof/>
        </w:rPr>
        <w:instrText xml:space="preserve"> PAGEREF _Toc168476329 \h </w:instrText>
      </w:r>
      <w:r>
        <w:rPr>
          <w:noProof/>
        </w:rPr>
      </w:r>
      <w:r>
        <w:rPr>
          <w:noProof/>
        </w:rPr>
        <w:fldChar w:fldCharType="separate"/>
      </w:r>
      <w:r>
        <w:rPr>
          <w:noProof/>
        </w:rPr>
        <w:t>25</w:t>
      </w:r>
      <w:r>
        <w:rPr>
          <w:noProof/>
        </w:rPr>
        <w:fldChar w:fldCharType="end"/>
      </w:r>
    </w:p>
    <w:p w14:paraId="19FEED60" w14:textId="54110E18"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Target</w:t>
      </w:r>
      <w:r>
        <w:rPr>
          <w:noProof/>
        </w:rPr>
        <w:t>Data</w:t>
      </w:r>
      <w:r>
        <w:rPr>
          <w:noProof/>
        </w:rPr>
        <w:tab/>
      </w:r>
      <w:r>
        <w:rPr>
          <w:noProof/>
        </w:rPr>
        <w:fldChar w:fldCharType="begin"/>
      </w:r>
      <w:r>
        <w:rPr>
          <w:noProof/>
        </w:rPr>
        <w:instrText xml:space="preserve"> PAGEREF _Toc168476330 \h </w:instrText>
      </w:r>
      <w:r>
        <w:rPr>
          <w:noProof/>
        </w:rPr>
      </w:r>
      <w:r>
        <w:rPr>
          <w:noProof/>
        </w:rPr>
        <w:fldChar w:fldCharType="separate"/>
      </w:r>
      <w:r>
        <w:rPr>
          <w:noProof/>
        </w:rPr>
        <w:t>25</w:t>
      </w:r>
      <w:r>
        <w:rPr>
          <w:noProof/>
        </w:rPr>
        <w:fldChar w:fldCharType="end"/>
      </w:r>
    </w:p>
    <w:p w14:paraId="63E54C6C" w14:textId="4222AE3F"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AuthUpdateData</w:t>
      </w:r>
      <w:r>
        <w:rPr>
          <w:noProof/>
        </w:rPr>
        <w:tab/>
      </w:r>
      <w:r>
        <w:rPr>
          <w:noProof/>
        </w:rPr>
        <w:fldChar w:fldCharType="begin"/>
      </w:r>
      <w:r>
        <w:rPr>
          <w:noProof/>
        </w:rPr>
        <w:instrText xml:space="preserve"> PAGEREF _Toc168476331 \h </w:instrText>
      </w:r>
      <w:r>
        <w:rPr>
          <w:noProof/>
        </w:rPr>
      </w:r>
      <w:r>
        <w:rPr>
          <w:noProof/>
        </w:rPr>
        <w:fldChar w:fldCharType="separate"/>
      </w:r>
      <w:r>
        <w:rPr>
          <w:noProof/>
        </w:rPr>
        <w:t>26</w:t>
      </w:r>
      <w:r>
        <w:rPr>
          <w:noProof/>
        </w:rPr>
        <w:fldChar w:fldCharType="end"/>
      </w:r>
    </w:p>
    <w:p w14:paraId="6EB1AF30" w14:textId="36CBEC3B"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6</w:t>
      </w:r>
      <w:r>
        <w:rPr>
          <w:rFonts w:asciiTheme="minorHAnsi" w:eastAsiaTheme="minorEastAsia" w:hAnsiTheme="minorHAnsi" w:cstheme="minorBidi"/>
          <w:noProof/>
          <w:sz w:val="22"/>
          <w:szCs w:val="22"/>
          <w:lang w:val="en-US" w:eastAsia="zh-CN"/>
        </w:rPr>
        <w:tab/>
      </w:r>
      <w:r>
        <w:rPr>
          <w:noProof/>
        </w:rPr>
        <w:t>Type: Banned</w:t>
      </w:r>
      <w:r>
        <w:rPr>
          <w:noProof/>
          <w:lang w:eastAsia="zh-CN"/>
        </w:rPr>
        <w:t>AuthData</w:t>
      </w:r>
      <w:r>
        <w:rPr>
          <w:noProof/>
        </w:rPr>
        <w:tab/>
      </w:r>
      <w:r>
        <w:rPr>
          <w:noProof/>
        </w:rPr>
        <w:fldChar w:fldCharType="begin"/>
      </w:r>
      <w:r>
        <w:rPr>
          <w:noProof/>
        </w:rPr>
        <w:instrText xml:space="preserve"> PAGEREF _Toc168476332 \h </w:instrText>
      </w:r>
      <w:r>
        <w:rPr>
          <w:noProof/>
        </w:rPr>
      </w:r>
      <w:r>
        <w:rPr>
          <w:noProof/>
        </w:rPr>
        <w:fldChar w:fldCharType="separate"/>
      </w:r>
      <w:r>
        <w:rPr>
          <w:noProof/>
        </w:rPr>
        <w:t>26</w:t>
      </w:r>
      <w:r>
        <w:rPr>
          <w:noProof/>
        </w:rPr>
        <w:fldChar w:fldCharType="end"/>
      </w:r>
    </w:p>
    <w:p w14:paraId="319AAA1E" w14:textId="2B650A59"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6.1.6.3</w:t>
      </w:r>
      <w:r>
        <w:rPr>
          <w:rFonts w:asciiTheme="minorHAnsi" w:eastAsiaTheme="minorEastAsia" w:hAnsiTheme="minorHAnsi" w:cstheme="minorBidi"/>
          <w:noProof/>
          <w:sz w:val="22"/>
          <w:szCs w:val="22"/>
          <w:lang w:val="en-US" w:eastAsia="zh-CN"/>
        </w:rPr>
        <w:tab/>
      </w:r>
      <w:r w:rsidRPr="0088303F">
        <w:rPr>
          <w:noProof/>
          <w:lang w:val="en-US"/>
        </w:rPr>
        <w:t>Simple data types and enumerations</w:t>
      </w:r>
      <w:r>
        <w:rPr>
          <w:noProof/>
        </w:rPr>
        <w:tab/>
      </w:r>
      <w:r>
        <w:rPr>
          <w:noProof/>
        </w:rPr>
        <w:fldChar w:fldCharType="begin"/>
      </w:r>
      <w:r>
        <w:rPr>
          <w:noProof/>
        </w:rPr>
        <w:instrText xml:space="preserve"> PAGEREF _Toc168476333 \h </w:instrText>
      </w:r>
      <w:r>
        <w:rPr>
          <w:noProof/>
        </w:rPr>
      </w:r>
      <w:r>
        <w:rPr>
          <w:noProof/>
        </w:rPr>
        <w:fldChar w:fldCharType="separate"/>
      </w:r>
      <w:r>
        <w:rPr>
          <w:noProof/>
        </w:rPr>
        <w:t>26</w:t>
      </w:r>
      <w:r>
        <w:rPr>
          <w:noProof/>
        </w:rPr>
        <w:fldChar w:fldCharType="end"/>
      </w:r>
    </w:p>
    <w:p w14:paraId="157D071C" w14:textId="2D1DC9F3" w:rsidR="0063087D" w:rsidRDefault="0063087D">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_Toc168476334 \h </w:instrText>
      </w:r>
      <w:r>
        <w:rPr>
          <w:noProof/>
        </w:rPr>
      </w:r>
      <w:r>
        <w:rPr>
          <w:noProof/>
        </w:rPr>
        <w:fldChar w:fldCharType="separate"/>
      </w:r>
      <w:r>
        <w:rPr>
          <w:noProof/>
        </w:rPr>
        <w:t>26</w:t>
      </w:r>
      <w:r>
        <w:rPr>
          <w:noProof/>
        </w:rPr>
        <w:fldChar w:fldCharType="end"/>
      </w:r>
    </w:p>
    <w:p w14:paraId="78867836" w14:textId="7FFEDF13" w:rsidR="0063087D" w:rsidRDefault="0063087D">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_Toc168476335 \h </w:instrText>
      </w:r>
      <w:r>
        <w:rPr>
          <w:noProof/>
        </w:rPr>
      </w:r>
      <w:r>
        <w:rPr>
          <w:noProof/>
        </w:rPr>
        <w:fldChar w:fldCharType="separate"/>
      </w:r>
      <w:r>
        <w:rPr>
          <w:noProof/>
        </w:rPr>
        <w:t>26</w:t>
      </w:r>
      <w:r>
        <w:rPr>
          <w:noProof/>
        </w:rPr>
        <w:fldChar w:fldCharType="end"/>
      </w:r>
    </w:p>
    <w:p w14:paraId="59BEB4EA" w14:textId="2470B0FF" w:rsidR="0063087D" w:rsidRDefault="0063087D">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AuthRequestType</w:t>
      </w:r>
      <w:r>
        <w:rPr>
          <w:noProof/>
        </w:rPr>
        <w:tab/>
      </w:r>
      <w:r>
        <w:rPr>
          <w:noProof/>
        </w:rPr>
        <w:fldChar w:fldCharType="begin"/>
      </w:r>
      <w:r>
        <w:rPr>
          <w:noProof/>
        </w:rPr>
        <w:instrText xml:space="preserve"> PAGEREF _Toc168476336 \h </w:instrText>
      </w:r>
      <w:r>
        <w:rPr>
          <w:noProof/>
        </w:rPr>
      </w:r>
      <w:r>
        <w:rPr>
          <w:noProof/>
        </w:rPr>
        <w:fldChar w:fldCharType="separate"/>
      </w:r>
      <w:r>
        <w:rPr>
          <w:noProof/>
        </w:rPr>
        <w:t>27</w:t>
      </w:r>
      <w:r>
        <w:rPr>
          <w:noProof/>
        </w:rPr>
        <w:fldChar w:fldCharType="end"/>
      </w:r>
    </w:p>
    <w:p w14:paraId="042F543F" w14:textId="7EEBD602"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4</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AuthResponseType</w:t>
      </w:r>
      <w:r>
        <w:rPr>
          <w:noProof/>
        </w:rPr>
        <w:tab/>
      </w:r>
      <w:r>
        <w:rPr>
          <w:noProof/>
        </w:rPr>
        <w:fldChar w:fldCharType="begin"/>
      </w:r>
      <w:r>
        <w:rPr>
          <w:noProof/>
        </w:rPr>
        <w:instrText xml:space="preserve"> PAGEREF _Toc168476337 \h </w:instrText>
      </w:r>
      <w:r>
        <w:rPr>
          <w:noProof/>
        </w:rPr>
      </w:r>
      <w:r>
        <w:rPr>
          <w:noProof/>
        </w:rPr>
        <w:fldChar w:fldCharType="separate"/>
      </w:r>
      <w:r>
        <w:rPr>
          <w:noProof/>
        </w:rPr>
        <w:t>27</w:t>
      </w:r>
      <w:r>
        <w:rPr>
          <w:noProof/>
        </w:rPr>
        <w:fldChar w:fldCharType="end"/>
      </w:r>
    </w:p>
    <w:p w14:paraId="26BFA332" w14:textId="04D6275C"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5</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MetadataIndic</w:t>
      </w:r>
      <w:r>
        <w:rPr>
          <w:noProof/>
        </w:rPr>
        <w:tab/>
      </w:r>
      <w:r>
        <w:rPr>
          <w:noProof/>
        </w:rPr>
        <w:fldChar w:fldCharType="begin"/>
      </w:r>
      <w:r>
        <w:rPr>
          <w:noProof/>
        </w:rPr>
        <w:instrText xml:space="preserve"> PAGEREF _Toc168476338 \h </w:instrText>
      </w:r>
      <w:r>
        <w:rPr>
          <w:noProof/>
        </w:rPr>
      </w:r>
      <w:r>
        <w:rPr>
          <w:noProof/>
        </w:rPr>
        <w:fldChar w:fldCharType="separate"/>
      </w:r>
      <w:r>
        <w:rPr>
          <w:noProof/>
        </w:rPr>
        <w:t>28</w:t>
      </w:r>
      <w:r>
        <w:rPr>
          <w:noProof/>
        </w:rPr>
        <w:fldChar w:fldCharType="end"/>
      </w:r>
    </w:p>
    <w:p w14:paraId="20E47262" w14:textId="62F2102E"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6</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RevocationResult</w:t>
      </w:r>
      <w:r>
        <w:rPr>
          <w:noProof/>
        </w:rPr>
        <w:tab/>
      </w:r>
      <w:r>
        <w:rPr>
          <w:noProof/>
        </w:rPr>
        <w:fldChar w:fldCharType="begin"/>
      </w:r>
      <w:r>
        <w:rPr>
          <w:noProof/>
        </w:rPr>
        <w:instrText xml:space="preserve"> PAGEREF _Toc168476339 \h </w:instrText>
      </w:r>
      <w:r>
        <w:rPr>
          <w:noProof/>
        </w:rPr>
      </w:r>
      <w:r>
        <w:rPr>
          <w:noProof/>
        </w:rPr>
        <w:fldChar w:fldCharType="separate"/>
      </w:r>
      <w:r>
        <w:rPr>
          <w:noProof/>
        </w:rPr>
        <w:t>28</w:t>
      </w:r>
      <w:r>
        <w:rPr>
          <w:noProof/>
        </w:rPr>
        <w:fldChar w:fldCharType="end"/>
      </w:r>
    </w:p>
    <w:p w14:paraId="7704DC6F" w14:textId="0414DE38"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_Toc168476340 \h </w:instrText>
      </w:r>
      <w:r>
        <w:rPr>
          <w:noProof/>
        </w:rPr>
      </w:r>
      <w:r>
        <w:rPr>
          <w:noProof/>
        </w:rPr>
        <w:fldChar w:fldCharType="separate"/>
      </w:r>
      <w:r>
        <w:rPr>
          <w:noProof/>
        </w:rPr>
        <w:t>29</w:t>
      </w:r>
      <w:r>
        <w:rPr>
          <w:noProof/>
        </w:rPr>
        <w:fldChar w:fldCharType="end"/>
      </w:r>
    </w:p>
    <w:p w14:paraId="10898F6E" w14:textId="7F2D1D45" w:rsidR="0063087D" w:rsidRDefault="0063087D">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_Toc168476341 \h </w:instrText>
      </w:r>
      <w:r>
        <w:rPr>
          <w:noProof/>
        </w:rPr>
      </w:r>
      <w:r>
        <w:rPr>
          <w:noProof/>
        </w:rPr>
        <w:fldChar w:fldCharType="separate"/>
      </w:r>
      <w:r>
        <w:rPr>
          <w:noProof/>
        </w:rPr>
        <w:t>29</w:t>
      </w:r>
      <w:r>
        <w:rPr>
          <w:noProof/>
        </w:rPr>
        <w:fldChar w:fldCharType="end"/>
      </w:r>
    </w:p>
    <w:p w14:paraId="0850213E" w14:textId="1F59C572" w:rsidR="0063087D" w:rsidRDefault="0063087D">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_Toc168476342 \h </w:instrText>
      </w:r>
      <w:r>
        <w:rPr>
          <w:noProof/>
        </w:rPr>
      </w:r>
      <w:r>
        <w:rPr>
          <w:noProof/>
        </w:rPr>
        <w:fldChar w:fldCharType="separate"/>
      </w:r>
      <w:r>
        <w:rPr>
          <w:noProof/>
        </w:rPr>
        <w:t>29</w:t>
      </w:r>
      <w:r>
        <w:rPr>
          <w:noProof/>
        </w:rPr>
        <w:fldChar w:fldCharType="end"/>
      </w:r>
    </w:p>
    <w:p w14:paraId="0517F66F" w14:textId="59EB05B1" w:rsidR="0063087D" w:rsidRDefault="0063087D">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_Toc168476343 \h </w:instrText>
      </w:r>
      <w:r>
        <w:rPr>
          <w:noProof/>
        </w:rPr>
      </w:r>
      <w:r>
        <w:rPr>
          <w:noProof/>
        </w:rPr>
        <w:fldChar w:fldCharType="separate"/>
      </w:r>
      <w:r>
        <w:rPr>
          <w:noProof/>
        </w:rPr>
        <w:t>29</w:t>
      </w:r>
      <w:r>
        <w:rPr>
          <w:noProof/>
        </w:rPr>
        <w:fldChar w:fldCharType="end"/>
      </w:r>
    </w:p>
    <w:p w14:paraId="0355A891" w14:textId="7D574D5D" w:rsidR="0063087D" w:rsidRDefault="0063087D">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_Toc168476344 \h </w:instrText>
      </w:r>
      <w:r>
        <w:rPr>
          <w:noProof/>
        </w:rPr>
      </w:r>
      <w:r>
        <w:rPr>
          <w:noProof/>
        </w:rPr>
        <w:fldChar w:fldCharType="separate"/>
      </w:r>
      <w:r>
        <w:rPr>
          <w:noProof/>
        </w:rPr>
        <w:t>29</w:t>
      </w:r>
      <w:r>
        <w:rPr>
          <w:noProof/>
        </w:rPr>
        <w:fldChar w:fldCharType="end"/>
      </w:r>
    </w:p>
    <w:p w14:paraId="0830648C" w14:textId="78D14B4B" w:rsidR="0063087D" w:rsidRDefault="0063087D">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_Toc168476345 \h </w:instrText>
      </w:r>
      <w:r>
        <w:rPr>
          <w:noProof/>
        </w:rPr>
      </w:r>
      <w:r>
        <w:rPr>
          <w:noProof/>
        </w:rPr>
        <w:fldChar w:fldCharType="separate"/>
      </w:r>
      <w:r>
        <w:rPr>
          <w:noProof/>
        </w:rPr>
        <w:t>29</w:t>
      </w:r>
      <w:r>
        <w:rPr>
          <w:noProof/>
        </w:rPr>
        <w:fldChar w:fldCharType="end"/>
      </w:r>
    </w:p>
    <w:p w14:paraId="438E063B" w14:textId="0F612844" w:rsidR="0063087D" w:rsidRDefault="0063087D">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_Toc168476346 \h </w:instrText>
      </w:r>
      <w:r>
        <w:rPr>
          <w:noProof/>
        </w:rPr>
      </w:r>
      <w:r>
        <w:rPr>
          <w:noProof/>
        </w:rPr>
        <w:fldChar w:fldCharType="separate"/>
      </w:r>
      <w:r>
        <w:rPr>
          <w:noProof/>
        </w:rPr>
        <w:t>29</w:t>
      </w:r>
      <w:r>
        <w:rPr>
          <w:noProof/>
        </w:rPr>
        <w:fldChar w:fldCharType="end"/>
      </w:r>
    </w:p>
    <w:p w14:paraId="3A91E831" w14:textId="306D650D" w:rsidR="0063087D" w:rsidRDefault="0063087D">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_Toc168476347 \h </w:instrText>
      </w:r>
      <w:r>
        <w:rPr>
          <w:noProof/>
        </w:rPr>
      </w:r>
      <w:r>
        <w:rPr>
          <w:noProof/>
        </w:rPr>
        <w:fldChar w:fldCharType="separate"/>
      </w:r>
      <w:r>
        <w:rPr>
          <w:noProof/>
        </w:rPr>
        <w:t>29</w:t>
      </w:r>
      <w:r>
        <w:rPr>
          <w:noProof/>
        </w:rPr>
        <w:fldChar w:fldCharType="end"/>
      </w:r>
    </w:p>
    <w:p w14:paraId="0A8562B7" w14:textId="28E64217" w:rsidR="0063087D" w:rsidRDefault="0063087D">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_Toc168476348 \h </w:instrText>
      </w:r>
      <w:r>
        <w:rPr>
          <w:noProof/>
        </w:rPr>
      </w:r>
      <w:r>
        <w:rPr>
          <w:noProof/>
        </w:rPr>
        <w:fldChar w:fldCharType="separate"/>
      </w:r>
      <w:r>
        <w:rPr>
          <w:noProof/>
        </w:rPr>
        <w:t>30</w:t>
      </w:r>
      <w:r>
        <w:rPr>
          <w:noProof/>
        </w:rPr>
        <w:fldChar w:fldCharType="end"/>
      </w:r>
    </w:p>
    <w:p w14:paraId="3A28C1D3" w14:textId="1F294ADD" w:rsidR="0063087D" w:rsidRDefault="0063087D">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_Toc168476349 \h </w:instrText>
      </w:r>
      <w:r>
        <w:rPr>
          <w:noProof/>
        </w:rPr>
      </w:r>
      <w:r>
        <w:rPr>
          <w:noProof/>
        </w:rPr>
        <w:fldChar w:fldCharType="separate"/>
      </w:r>
      <w:r>
        <w:rPr>
          <w:noProof/>
        </w:rPr>
        <w:t>31</w:t>
      </w:r>
      <w:r>
        <w:rPr>
          <w:noProof/>
        </w:rPr>
        <w:fldChar w:fldCharType="end"/>
      </w:r>
    </w:p>
    <w:p w14:paraId="48A09019" w14:textId="7861AC9B" w:rsidR="0063087D" w:rsidRDefault="0063087D">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_Toc168476350 \h </w:instrText>
      </w:r>
      <w:r>
        <w:rPr>
          <w:noProof/>
        </w:rPr>
      </w:r>
      <w:r>
        <w:rPr>
          <w:noProof/>
        </w:rPr>
        <w:fldChar w:fldCharType="separate"/>
      </w:r>
      <w:r>
        <w:rPr>
          <w:noProof/>
        </w:rPr>
        <w:t>31</w:t>
      </w:r>
      <w:r>
        <w:rPr>
          <w:noProof/>
        </w:rPr>
        <w:fldChar w:fldCharType="end"/>
      </w:r>
    </w:p>
    <w:p w14:paraId="52C4DDC2" w14:textId="23590C91" w:rsidR="0063087D" w:rsidRDefault="0063087D">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r>
      <w:r>
        <w:rPr>
          <w:noProof/>
        </w:rPr>
        <w:instrText xml:space="preserve"> PAGEREF _Toc168476351 \h </w:instrText>
      </w:r>
      <w:r>
        <w:rPr>
          <w:noProof/>
        </w:rPr>
      </w:r>
      <w:r>
        <w:rPr>
          <w:noProof/>
        </w:rPr>
        <w:fldChar w:fldCharType="separate"/>
      </w:r>
      <w:r>
        <w:rPr>
          <w:noProof/>
        </w:rPr>
        <w:t>31</w:t>
      </w:r>
      <w:r>
        <w:rPr>
          <w:noProof/>
        </w:rPr>
        <w:fldChar w:fldCharType="end"/>
      </w:r>
    </w:p>
    <w:p w14:paraId="657C2AAC" w14:textId="5680CF4F" w:rsidR="0063087D" w:rsidRDefault="0063087D">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_Toc168476352 \h </w:instrText>
      </w:r>
      <w:r>
        <w:rPr>
          <w:noProof/>
        </w:rPr>
      </w:r>
      <w:r>
        <w:rPr>
          <w:noProof/>
        </w:rPr>
        <w:fldChar w:fldCharType="separate"/>
      </w:r>
      <w:r>
        <w:rPr>
          <w:noProof/>
        </w:rPr>
        <w:t>37</w:t>
      </w:r>
      <w:r>
        <w:rPr>
          <w:noProof/>
        </w:rPr>
        <w:fldChar w:fldCharType="end"/>
      </w:r>
    </w:p>
    <w:p w14:paraId="7CD6A724" w14:textId="252B45F8"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0" w:name="foreword"/>
      <w:bookmarkStart w:id="11" w:name="_Toc2086433"/>
      <w:bookmarkStart w:id="12" w:name="_Toc35971368"/>
      <w:bookmarkStart w:id="13" w:name="_Toc67903492"/>
      <w:bookmarkStart w:id="14" w:name="_Toc90664005"/>
      <w:bookmarkStart w:id="15" w:name="_Toc122117780"/>
      <w:bookmarkStart w:id="16" w:name="_Toc168476273"/>
      <w:bookmarkEnd w:id="10"/>
      <w:r w:rsidRPr="005B778E">
        <w:lastRenderedPageBreak/>
        <w:t>Foreword</w:t>
      </w:r>
      <w:bookmarkEnd w:id="11"/>
      <w:bookmarkEnd w:id="12"/>
      <w:bookmarkEnd w:id="13"/>
      <w:bookmarkEnd w:id="14"/>
      <w:bookmarkEnd w:id="15"/>
      <w:bookmarkEnd w:id="16"/>
    </w:p>
    <w:p w14:paraId="429B4BB3" w14:textId="77777777" w:rsidR="00080512" w:rsidRPr="005B778E" w:rsidRDefault="00080512">
      <w:r w:rsidRPr="005B778E">
        <w:t xml:space="preserve">This Technical </w:t>
      </w:r>
      <w:bookmarkStart w:id="17" w:name="spectype3"/>
      <w:r w:rsidRPr="005B778E">
        <w:t>Specification</w:t>
      </w:r>
      <w:bookmarkEnd w:id="17"/>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18" w:name="introduction"/>
      <w:bookmarkEnd w:id="18"/>
      <w:r w:rsidRPr="005B778E">
        <w:br w:type="page"/>
      </w:r>
      <w:bookmarkStart w:id="19" w:name="_Toc510696578"/>
      <w:bookmarkStart w:id="20" w:name="_Toc35971370"/>
      <w:bookmarkStart w:id="21" w:name="_Toc67903494"/>
      <w:bookmarkStart w:id="22" w:name="_Toc90664007"/>
      <w:bookmarkStart w:id="23" w:name="_Toc122117781"/>
      <w:bookmarkStart w:id="24" w:name="_Toc168476274"/>
      <w:r w:rsidRPr="005B778E">
        <w:lastRenderedPageBreak/>
        <w:t>1</w:t>
      </w:r>
      <w:r w:rsidRPr="005B778E">
        <w:tab/>
        <w:t>Scope</w:t>
      </w:r>
      <w:bookmarkEnd w:id="19"/>
      <w:bookmarkEnd w:id="20"/>
      <w:bookmarkEnd w:id="21"/>
      <w:bookmarkEnd w:id="22"/>
      <w:bookmarkEnd w:id="23"/>
      <w:bookmarkEnd w:id="24"/>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5" w:name="_Toc510696579"/>
      <w:bookmarkStart w:id="26" w:name="_Toc35971371"/>
      <w:bookmarkStart w:id="27" w:name="_Toc67903495"/>
      <w:bookmarkStart w:id="28" w:name="_Toc90664008"/>
      <w:bookmarkStart w:id="29" w:name="_Toc122117782"/>
      <w:bookmarkStart w:id="30" w:name="_Toc168476275"/>
      <w:r w:rsidRPr="005B778E">
        <w:t>2</w:t>
      </w:r>
      <w:r w:rsidRPr="005B778E">
        <w:tab/>
        <w:t>References</w:t>
      </w:r>
      <w:bookmarkEnd w:id="25"/>
      <w:bookmarkEnd w:id="26"/>
      <w:bookmarkEnd w:id="27"/>
      <w:bookmarkEnd w:id="28"/>
      <w:bookmarkEnd w:id="29"/>
      <w:bookmarkEnd w:id="30"/>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1" w:name="OLE_LINK1"/>
      <w:bookmarkStart w:id="32" w:name="OLE_LINK2"/>
      <w:bookmarkStart w:id="33" w:name="OLE_LINK3"/>
      <w:bookmarkStart w:id="34"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1"/>
    <w:bookmarkEnd w:id="32"/>
    <w:bookmarkEnd w:id="33"/>
    <w:bookmarkEnd w:id="34"/>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5" w:name="_Toc510696580"/>
      <w:bookmarkStart w:id="36" w:name="_Toc35971372"/>
      <w:bookmarkStart w:id="37" w:name="_Toc67903496"/>
      <w:bookmarkStart w:id="38" w:name="_Toc90664009"/>
      <w:bookmarkStart w:id="39" w:name="_Toc122117783"/>
      <w:bookmarkStart w:id="40" w:name="_Toc168476276"/>
      <w:r w:rsidRPr="005B778E">
        <w:lastRenderedPageBreak/>
        <w:t>3</w:t>
      </w:r>
      <w:r w:rsidRPr="005B778E">
        <w:tab/>
        <w:t>Definitions, symbols and abbreviations</w:t>
      </w:r>
      <w:bookmarkEnd w:id="35"/>
      <w:bookmarkEnd w:id="36"/>
      <w:bookmarkEnd w:id="37"/>
      <w:bookmarkEnd w:id="38"/>
      <w:bookmarkEnd w:id="39"/>
      <w:bookmarkEnd w:id="40"/>
    </w:p>
    <w:p w14:paraId="5AB8F883" w14:textId="77777777" w:rsidR="008A6D4A" w:rsidRPr="005B778E" w:rsidRDefault="008A6D4A" w:rsidP="008A6D4A">
      <w:pPr>
        <w:pStyle w:val="Heading2"/>
      </w:pPr>
      <w:bookmarkStart w:id="41" w:name="_Toc510696581"/>
      <w:bookmarkStart w:id="42" w:name="_Toc35971373"/>
      <w:bookmarkStart w:id="43" w:name="_Toc67903497"/>
      <w:bookmarkStart w:id="44" w:name="_Toc90664010"/>
      <w:bookmarkStart w:id="45" w:name="_Toc122117784"/>
      <w:bookmarkStart w:id="46" w:name="_Toc168476277"/>
      <w:r w:rsidRPr="005B778E">
        <w:t>3.1</w:t>
      </w:r>
      <w:r w:rsidRPr="005B778E">
        <w:tab/>
        <w:t>Definitions</w:t>
      </w:r>
      <w:bookmarkEnd w:id="41"/>
      <w:bookmarkEnd w:id="42"/>
      <w:bookmarkEnd w:id="43"/>
      <w:bookmarkEnd w:id="44"/>
      <w:bookmarkEnd w:id="45"/>
      <w:bookmarkEnd w:id="46"/>
    </w:p>
    <w:p w14:paraId="0522AB69" w14:textId="50B66733" w:rsidR="008A6D4A" w:rsidRPr="005B778E" w:rsidRDefault="008A6D4A" w:rsidP="008A6D4A">
      <w:r w:rsidRPr="005B778E">
        <w:t xml:space="preserve">For the purposes of the present document, the terms and definitions given in </w:t>
      </w:r>
      <w:bookmarkStart w:id="47" w:name="OLE_LINK6"/>
      <w:bookmarkStart w:id="48" w:name="OLE_LINK7"/>
      <w:bookmarkStart w:id="49" w:name="OLE_LINK8"/>
      <w:r w:rsidRPr="005B778E">
        <w:t>3GPP</w:t>
      </w:r>
      <w:r w:rsidR="00CC400A" w:rsidRPr="005B778E">
        <w:t> </w:t>
      </w:r>
      <w:bookmarkEnd w:id="47"/>
      <w:bookmarkEnd w:id="48"/>
      <w:bookmarkEnd w:id="49"/>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0" w:name="_Toc510696582"/>
      <w:bookmarkStart w:id="51" w:name="_Toc35971374"/>
      <w:bookmarkStart w:id="52" w:name="_Toc67903498"/>
      <w:bookmarkStart w:id="53" w:name="_Toc90664011"/>
      <w:bookmarkStart w:id="54" w:name="_Toc122117785"/>
      <w:bookmarkStart w:id="55" w:name="_Toc168476278"/>
      <w:r w:rsidRPr="005B778E">
        <w:t>3.2</w:t>
      </w:r>
      <w:r w:rsidRPr="005B778E">
        <w:tab/>
        <w:t>Symbols</w:t>
      </w:r>
      <w:bookmarkEnd w:id="50"/>
      <w:bookmarkEnd w:id="51"/>
      <w:bookmarkEnd w:id="52"/>
      <w:bookmarkEnd w:id="53"/>
      <w:bookmarkEnd w:id="54"/>
      <w:bookmarkEnd w:id="55"/>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56" w:name="_Toc510696583"/>
      <w:bookmarkStart w:id="57" w:name="_Toc35971375"/>
      <w:bookmarkStart w:id="58" w:name="_Toc67903499"/>
      <w:bookmarkStart w:id="59" w:name="_Toc90664012"/>
      <w:bookmarkStart w:id="60" w:name="_Toc122117786"/>
      <w:bookmarkStart w:id="61" w:name="_Toc168476279"/>
      <w:r w:rsidRPr="005B778E">
        <w:t>3.3</w:t>
      </w:r>
      <w:r w:rsidRPr="005B778E">
        <w:tab/>
        <w:t>Abbreviations</w:t>
      </w:r>
      <w:bookmarkEnd w:id="56"/>
      <w:bookmarkEnd w:id="57"/>
      <w:bookmarkEnd w:id="58"/>
      <w:bookmarkEnd w:id="59"/>
      <w:bookmarkEnd w:id="60"/>
      <w:bookmarkEnd w:id="61"/>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2" w:name="_Toc510696584"/>
      <w:bookmarkStart w:id="63" w:name="_Toc35971376"/>
      <w:bookmarkStart w:id="64" w:name="_Toc67903500"/>
      <w:bookmarkStart w:id="65" w:name="_Toc90664013"/>
      <w:bookmarkStart w:id="66" w:name="_Toc122117787"/>
      <w:bookmarkStart w:id="67" w:name="_Toc168476280"/>
      <w:r w:rsidRPr="005B778E">
        <w:t>4</w:t>
      </w:r>
      <w:r w:rsidRPr="005B778E">
        <w:tab/>
        <w:t>Overview</w:t>
      </w:r>
      <w:bookmarkEnd w:id="62"/>
      <w:bookmarkEnd w:id="63"/>
      <w:bookmarkEnd w:id="64"/>
      <w:bookmarkEnd w:id="65"/>
      <w:bookmarkEnd w:id="66"/>
      <w:bookmarkEnd w:id="67"/>
    </w:p>
    <w:p w14:paraId="7AF265F3" w14:textId="217F6CD9" w:rsidR="001400EF" w:rsidRPr="005B778E" w:rsidRDefault="001400EF" w:rsidP="001400EF">
      <w:pPr>
        <w:rPr>
          <w:lang w:val="en-US" w:eastAsia="zh-CN"/>
        </w:rPr>
      </w:pPr>
      <w:bookmarkStart w:id="68" w:name="_Toc510696585"/>
      <w:bookmarkStart w:id="69" w:name="_Toc35971377"/>
      <w:bookmarkStart w:id="70" w:name="_Toc67903501"/>
      <w:bookmarkStart w:id="71"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2" w:name="_MON_1684249266"/>
    <w:bookmarkStart w:id="73" w:name="_MON_1684249511"/>
    <w:bookmarkStart w:id="74" w:name="_MON_1684249550"/>
    <w:bookmarkStart w:id="75" w:name="_MON_1684249561"/>
    <w:bookmarkStart w:id="76" w:name="_MON_1684249579"/>
    <w:bookmarkStart w:id="77" w:name="_MON_1684249593"/>
    <w:bookmarkEnd w:id="72"/>
    <w:bookmarkEnd w:id="73"/>
    <w:bookmarkEnd w:id="74"/>
    <w:bookmarkEnd w:id="75"/>
    <w:bookmarkEnd w:id="76"/>
    <w:bookmarkEnd w:id="77"/>
    <w:bookmarkStart w:id="78" w:name="_MON_1684249596"/>
    <w:bookmarkEnd w:id="78"/>
    <w:p w14:paraId="229A8738" w14:textId="77777777" w:rsidR="001400EF" w:rsidRPr="005B778E" w:rsidRDefault="001400EF" w:rsidP="001400EF">
      <w:pPr>
        <w:pStyle w:val="TH"/>
      </w:pPr>
      <w:r w:rsidRPr="005B778E">
        <w:object w:dxaOrig="3076" w:dyaOrig="2971" w14:anchorId="14C21EFC">
          <v:shape id="_x0000_i1026" type="#_x0000_t75" style="width:196.5pt;height:189pt" o:ole="">
            <v:imagedata r:id="rId13" o:title=""/>
          </v:shape>
          <o:OLEObject Type="Embed" ProgID="Visio.Drawing.15" ShapeID="_x0000_i1026" DrawAspect="Content" ObjectID="_1786345487"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1pt;height:59.5pt" o:ole="">
            <v:imagedata r:id="rId15" o:title=""/>
          </v:shape>
          <o:OLEObject Type="Embed" ProgID="Visio.Drawing.15" ShapeID="_x0000_i1027" DrawAspect="Content" ObjectID="_1786345488"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79" w:name="_Toc122117788"/>
      <w:bookmarkStart w:id="80" w:name="_Toc168476281"/>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8"/>
      <w:bookmarkEnd w:id="69"/>
      <w:bookmarkEnd w:id="70"/>
      <w:r w:rsidR="00575214" w:rsidRPr="005B778E">
        <w:rPr>
          <w:rFonts w:hint="eastAsia"/>
          <w:lang w:eastAsia="zh-CN"/>
        </w:rPr>
        <w:t>AF</w:t>
      </w:r>
      <w:bookmarkEnd w:id="71"/>
      <w:bookmarkEnd w:id="79"/>
      <w:bookmarkEnd w:id="80"/>
    </w:p>
    <w:p w14:paraId="5A6A4D44" w14:textId="77777777" w:rsidR="008A6D4A" w:rsidRPr="005B778E" w:rsidRDefault="008A6D4A" w:rsidP="008A6D4A">
      <w:pPr>
        <w:pStyle w:val="Heading2"/>
      </w:pPr>
      <w:bookmarkStart w:id="81" w:name="_Toc510696586"/>
      <w:bookmarkStart w:id="82" w:name="_Toc35971378"/>
      <w:bookmarkStart w:id="83" w:name="_Toc67903502"/>
      <w:bookmarkStart w:id="84" w:name="_Toc90664015"/>
      <w:bookmarkStart w:id="85" w:name="_Toc122117789"/>
      <w:bookmarkStart w:id="86" w:name="_Toc168476282"/>
      <w:r w:rsidRPr="005B778E">
        <w:t>5.1</w:t>
      </w:r>
      <w:r w:rsidRPr="005B778E">
        <w:tab/>
        <w:t>Introduction</w:t>
      </w:r>
      <w:bookmarkEnd w:id="81"/>
      <w:bookmarkEnd w:id="82"/>
      <w:bookmarkEnd w:id="83"/>
      <w:bookmarkEnd w:id="84"/>
      <w:bookmarkEnd w:id="85"/>
      <w:bookmarkEnd w:id="86"/>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87" w:name="_Toc510696587"/>
      <w:bookmarkStart w:id="88" w:name="_Toc35971379"/>
      <w:bookmarkStart w:id="89" w:name="_Toc67903503"/>
      <w:bookmarkStart w:id="90" w:name="_Toc90664016"/>
      <w:bookmarkStart w:id="91" w:name="_Toc122117790"/>
      <w:bookmarkStart w:id="92" w:name="_Toc168476283"/>
      <w:r w:rsidRPr="005B778E">
        <w:t>5.2</w:t>
      </w:r>
      <w:r w:rsidRPr="005B778E">
        <w:tab/>
      </w:r>
      <w:r w:rsidR="004D50F4" w:rsidRPr="005B778E">
        <w:rPr>
          <w:rFonts w:hint="eastAsia"/>
          <w:lang w:eastAsia="zh-CN"/>
        </w:rPr>
        <w:t>Naf_ProSe</w:t>
      </w:r>
      <w:r w:rsidRPr="005B778E">
        <w:t xml:space="preserve"> Service</w:t>
      </w:r>
      <w:bookmarkEnd w:id="87"/>
      <w:bookmarkEnd w:id="88"/>
      <w:bookmarkEnd w:id="89"/>
      <w:bookmarkEnd w:id="90"/>
      <w:bookmarkEnd w:id="91"/>
      <w:bookmarkEnd w:id="92"/>
    </w:p>
    <w:p w14:paraId="689EB835" w14:textId="77777777" w:rsidR="008A6D4A" w:rsidRPr="005B778E" w:rsidRDefault="008A6D4A" w:rsidP="008A6D4A">
      <w:pPr>
        <w:pStyle w:val="Heading3"/>
      </w:pPr>
      <w:bookmarkStart w:id="93" w:name="_Toc510696588"/>
      <w:bookmarkStart w:id="94" w:name="_Toc35971380"/>
      <w:bookmarkStart w:id="95" w:name="_Toc67903504"/>
      <w:bookmarkStart w:id="96" w:name="_Toc90664017"/>
      <w:bookmarkStart w:id="97" w:name="_Toc122117791"/>
      <w:bookmarkStart w:id="98" w:name="_Toc168476284"/>
      <w:r w:rsidRPr="005B778E">
        <w:t>5.2.1</w:t>
      </w:r>
      <w:r w:rsidRPr="005B778E">
        <w:tab/>
        <w:t>Service Description</w:t>
      </w:r>
      <w:bookmarkEnd w:id="93"/>
      <w:bookmarkEnd w:id="94"/>
      <w:bookmarkEnd w:id="95"/>
      <w:bookmarkEnd w:id="96"/>
      <w:bookmarkEnd w:id="97"/>
      <w:bookmarkEnd w:id="98"/>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99" w:name="_Toc510696589"/>
      <w:bookmarkStart w:id="100" w:name="_Toc35971381"/>
      <w:bookmarkStart w:id="101" w:name="_Toc67903505"/>
      <w:bookmarkStart w:id="102" w:name="_Toc90664018"/>
      <w:bookmarkStart w:id="103" w:name="_Toc122117792"/>
      <w:bookmarkStart w:id="104" w:name="_Toc168476285"/>
      <w:r w:rsidRPr="005B778E">
        <w:lastRenderedPageBreak/>
        <w:t>5.2.2</w:t>
      </w:r>
      <w:r w:rsidRPr="005B778E">
        <w:tab/>
        <w:t>Service Operations</w:t>
      </w:r>
      <w:bookmarkEnd w:id="99"/>
      <w:bookmarkEnd w:id="100"/>
      <w:bookmarkEnd w:id="101"/>
      <w:bookmarkEnd w:id="102"/>
      <w:bookmarkEnd w:id="103"/>
      <w:bookmarkEnd w:id="104"/>
    </w:p>
    <w:p w14:paraId="679BB854" w14:textId="77777777" w:rsidR="008A6D4A" w:rsidRPr="005B778E" w:rsidRDefault="008A6D4A" w:rsidP="008A6D4A">
      <w:pPr>
        <w:pStyle w:val="Heading4"/>
      </w:pPr>
      <w:bookmarkStart w:id="105" w:name="_Toc510696590"/>
      <w:bookmarkStart w:id="106" w:name="_Toc35971382"/>
      <w:bookmarkStart w:id="107" w:name="_Toc67903506"/>
      <w:bookmarkStart w:id="108" w:name="_Toc90664019"/>
      <w:bookmarkStart w:id="109" w:name="_Toc122117793"/>
      <w:bookmarkStart w:id="110" w:name="_Toc168476286"/>
      <w:r w:rsidRPr="005B778E">
        <w:t>5.2.2.1</w:t>
      </w:r>
      <w:r w:rsidRPr="005B778E">
        <w:tab/>
        <w:t>Introduction</w:t>
      </w:r>
      <w:bookmarkEnd w:id="105"/>
      <w:bookmarkEnd w:id="106"/>
      <w:bookmarkEnd w:id="107"/>
      <w:bookmarkEnd w:id="108"/>
      <w:bookmarkEnd w:id="109"/>
      <w:bookmarkEnd w:id="110"/>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1" w:name="_Toc510696591"/>
      <w:bookmarkStart w:id="112" w:name="_Toc35971383"/>
      <w:bookmarkStart w:id="113" w:name="_Toc67903507"/>
      <w:bookmarkStart w:id="114" w:name="_Toc90664020"/>
      <w:bookmarkStart w:id="115" w:name="_Toc122117794"/>
      <w:bookmarkStart w:id="116" w:name="_Toc168476287"/>
      <w:r w:rsidRPr="005B778E">
        <w:t>5.2.2.2</w:t>
      </w:r>
      <w:r w:rsidRPr="005B778E">
        <w:tab/>
      </w:r>
      <w:bookmarkEnd w:id="111"/>
      <w:bookmarkEnd w:id="112"/>
      <w:bookmarkEnd w:id="113"/>
      <w:r w:rsidR="004D50F4" w:rsidRPr="005B778E">
        <w:rPr>
          <w:rFonts w:hint="eastAsia"/>
          <w:lang w:eastAsia="zh-CN"/>
        </w:rPr>
        <w:t>Discovery</w:t>
      </w:r>
      <w:r w:rsidR="007250E5" w:rsidRPr="005B778E">
        <w:t>Authoriz</w:t>
      </w:r>
      <w:r w:rsidR="007250E5" w:rsidRPr="005B778E">
        <w:rPr>
          <w:rFonts w:hint="eastAsia"/>
          <w:lang w:eastAsia="zh-CN"/>
        </w:rPr>
        <w:t>ation</w:t>
      </w:r>
      <w:bookmarkEnd w:id="114"/>
      <w:bookmarkEnd w:id="115"/>
      <w:bookmarkEnd w:id="116"/>
    </w:p>
    <w:p w14:paraId="687573F6" w14:textId="77777777" w:rsidR="008A6D4A" w:rsidRPr="005B778E" w:rsidRDefault="008A6D4A" w:rsidP="008A6D4A">
      <w:pPr>
        <w:pStyle w:val="Heading5"/>
      </w:pPr>
      <w:bookmarkStart w:id="117" w:name="_Toc510696592"/>
      <w:bookmarkStart w:id="118" w:name="_Toc35971384"/>
      <w:bookmarkStart w:id="119" w:name="_Toc67903508"/>
      <w:bookmarkStart w:id="120" w:name="_Toc90664021"/>
      <w:bookmarkStart w:id="121" w:name="_Toc122117795"/>
      <w:bookmarkStart w:id="122" w:name="_Toc168476288"/>
      <w:r w:rsidRPr="005B778E">
        <w:t>5.2.2.2.1</w:t>
      </w:r>
      <w:r w:rsidRPr="005B778E">
        <w:tab/>
        <w:t>General</w:t>
      </w:r>
      <w:bookmarkEnd w:id="117"/>
      <w:bookmarkEnd w:id="118"/>
      <w:bookmarkEnd w:id="119"/>
      <w:bookmarkEnd w:id="120"/>
      <w:bookmarkEnd w:id="121"/>
      <w:bookmarkEnd w:id="122"/>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3" w:name="_Toc90664022"/>
      <w:bookmarkStart w:id="124" w:name="_Toc122117796"/>
      <w:bookmarkStart w:id="125" w:name="_Toc168476289"/>
      <w:bookmarkStart w:id="126" w:name="_Toc510696593"/>
      <w:bookmarkStart w:id="127" w:name="_Toc35971385"/>
      <w:bookmarkStart w:id="128"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23"/>
      <w:bookmarkEnd w:id="124"/>
      <w:bookmarkEnd w:id="125"/>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5pt;height:107pt" o:ole="">
            <v:imagedata r:id="rId17" o:title=""/>
          </v:shape>
          <o:OLEObject Type="Embed" ProgID="Visio.Drawing.11" ShapeID="_x0000_i1028" DrawAspect="Content" ObjectID="_1786345489"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lastRenderedPageBreak/>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29" w:name="_Toc90664023"/>
      <w:bookmarkEnd w:id="126"/>
      <w:bookmarkEnd w:id="127"/>
      <w:bookmarkEnd w:id="128"/>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0" w:name="_Toc122117797"/>
      <w:bookmarkStart w:id="131" w:name="_Toc168476290"/>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29"/>
      <w:bookmarkEnd w:id="130"/>
      <w:bookmarkEnd w:id="131"/>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32" w:name="_Toc90664024"/>
      <w:bookmarkStart w:id="133" w:name="_Toc122117798"/>
      <w:bookmarkStart w:id="134" w:name="_Toc168476291"/>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32"/>
      <w:bookmarkEnd w:id="133"/>
      <w:bookmarkEnd w:id="134"/>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lastRenderedPageBreak/>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5" w:name="_Toc90664025"/>
      <w:bookmarkStart w:id="136" w:name="_Toc122117799"/>
      <w:bookmarkStart w:id="137" w:name="_Toc168476292"/>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35"/>
      <w:bookmarkEnd w:id="136"/>
      <w:bookmarkEnd w:id="137"/>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38" w:name="_Toc90664026"/>
      <w:bookmarkStart w:id="139" w:name="_Toc122117800"/>
      <w:bookmarkStart w:id="140" w:name="_Toc168476293"/>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38"/>
      <w:bookmarkEnd w:id="139"/>
      <w:bookmarkEnd w:id="140"/>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1" w:name="_Toc90664027"/>
      <w:bookmarkStart w:id="142" w:name="_Toc122117801"/>
      <w:bookmarkStart w:id="143" w:name="_Toc168476294"/>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1"/>
      <w:bookmarkEnd w:id="142"/>
      <w:bookmarkEnd w:id="143"/>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44" w:name="_Toc90664028"/>
      <w:bookmarkStart w:id="145" w:name="_Toc122117802"/>
      <w:bookmarkStart w:id="146" w:name="_Toc168476295"/>
      <w:r w:rsidRPr="005B778E">
        <w:t>5.2.2.</w:t>
      </w:r>
      <w:r w:rsidRPr="005B778E">
        <w:rPr>
          <w:rFonts w:hint="eastAsia"/>
          <w:lang w:eastAsia="zh-CN"/>
        </w:rPr>
        <w:t>3</w:t>
      </w:r>
      <w:r w:rsidRPr="005B778E">
        <w:tab/>
      </w:r>
      <w:r w:rsidRPr="005B778E">
        <w:rPr>
          <w:lang w:eastAsia="zh-CN"/>
        </w:rPr>
        <w:t>DiscoveryAuthorizationUpdateNotify</w:t>
      </w:r>
      <w:bookmarkEnd w:id="144"/>
      <w:bookmarkEnd w:id="145"/>
      <w:bookmarkEnd w:id="146"/>
      <w:r w:rsidRPr="005B778E">
        <w:rPr>
          <w:lang w:eastAsia="zh-CN"/>
        </w:rPr>
        <w:t xml:space="preserve"> </w:t>
      </w:r>
    </w:p>
    <w:p w14:paraId="4F04C16F" w14:textId="1607C8AD" w:rsidR="007250E5" w:rsidRPr="005B778E" w:rsidRDefault="007250E5" w:rsidP="007250E5">
      <w:pPr>
        <w:pStyle w:val="Heading5"/>
      </w:pPr>
      <w:bookmarkStart w:id="147" w:name="_Toc90664029"/>
      <w:bookmarkStart w:id="148" w:name="_Toc122117803"/>
      <w:bookmarkStart w:id="149" w:name="_Toc168476296"/>
      <w:r w:rsidRPr="005B778E">
        <w:t>5.2.2.</w:t>
      </w:r>
      <w:r w:rsidRPr="005B778E">
        <w:rPr>
          <w:rFonts w:hint="eastAsia"/>
          <w:lang w:eastAsia="zh-CN"/>
        </w:rPr>
        <w:t>3</w:t>
      </w:r>
      <w:r w:rsidRPr="005B778E">
        <w:t>.1</w:t>
      </w:r>
      <w:r w:rsidRPr="005B778E">
        <w:tab/>
        <w:t>General</w:t>
      </w:r>
      <w:bookmarkEnd w:id="147"/>
      <w:bookmarkEnd w:id="148"/>
      <w:bookmarkEnd w:id="149"/>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6pt;height:107pt" o:ole="">
            <v:imagedata r:id="rId19" o:title=""/>
          </v:shape>
          <o:OLEObject Type="Embed" ProgID="Visio.Drawing.11" ShapeID="_x0000_i1029" DrawAspect="Content" ObjectID="_1786345490"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0"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1" w:name="_Toc122117804"/>
      <w:bookmarkStart w:id="152" w:name="_Toc168476297"/>
      <w:r w:rsidRPr="005B778E">
        <w:t>5.2.2.</w:t>
      </w:r>
      <w:r w:rsidRPr="005B778E">
        <w:rPr>
          <w:rFonts w:hint="eastAsia"/>
        </w:rPr>
        <w:t>4</w:t>
      </w:r>
      <w:r w:rsidRPr="005B778E">
        <w:tab/>
        <w:t>DiscoveryAuthorization</w:t>
      </w:r>
      <w:r w:rsidRPr="005B778E">
        <w:rPr>
          <w:rFonts w:hint="eastAsia"/>
        </w:rPr>
        <w:t>Result</w:t>
      </w:r>
      <w:r w:rsidRPr="005B778E">
        <w:t>Update</w:t>
      </w:r>
      <w:bookmarkEnd w:id="150"/>
      <w:bookmarkEnd w:id="151"/>
      <w:bookmarkEnd w:id="152"/>
    </w:p>
    <w:p w14:paraId="4760B858" w14:textId="4A0FB5B7" w:rsidR="007250E5" w:rsidRPr="005B778E" w:rsidRDefault="007250E5" w:rsidP="007250E5">
      <w:pPr>
        <w:pStyle w:val="Heading5"/>
      </w:pPr>
      <w:bookmarkStart w:id="153" w:name="_Toc90664031"/>
      <w:bookmarkStart w:id="154" w:name="_Toc122117805"/>
      <w:bookmarkStart w:id="155" w:name="_Toc168476298"/>
      <w:r w:rsidRPr="005B778E">
        <w:t>5.2.2.</w:t>
      </w:r>
      <w:r w:rsidRPr="005B778E">
        <w:rPr>
          <w:rFonts w:hint="eastAsia"/>
          <w:lang w:eastAsia="zh-CN"/>
        </w:rPr>
        <w:t>4</w:t>
      </w:r>
      <w:r w:rsidRPr="005B778E">
        <w:t>.1</w:t>
      </w:r>
      <w:r w:rsidRPr="005B778E">
        <w:tab/>
        <w:t>General</w:t>
      </w:r>
      <w:bookmarkEnd w:id="153"/>
      <w:bookmarkEnd w:id="154"/>
      <w:bookmarkEnd w:id="155"/>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5pt;height:107pt" o:ole="">
            <v:imagedata r:id="rId21" o:title=""/>
          </v:shape>
          <o:OLEObject Type="Embed" ProgID="Visio.Drawing.11" ShapeID="_x0000_i1030" DrawAspect="Content" ObjectID="_1786345491"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56" w:name="_Toc510696597"/>
      <w:bookmarkStart w:id="157" w:name="_Toc35971389"/>
      <w:bookmarkStart w:id="158" w:name="_Toc67903513"/>
      <w:bookmarkStart w:id="159"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0" w:name="_Toc122117806"/>
      <w:bookmarkStart w:id="161" w:name="_Toc168476299"/>
      <w:r w:rsidRPr="005B778E">
        <w:lastRenderedPageBreak/>
        <w:t>6</w:t>
      </w:r>
      <w:r w:rsidRPr="005B778E">
        <w:tab/>
        <w:t>API Definitions</w:t>
      </w:r>
      <w:bookmarkEnd w:id="156"/>
      <w:bookmarkEnd w:id="157"/>
      <w:bookmarkEnd w:id="158"/>
      <w:bookmarkEnd w:id="159"/>
      <w:bookmarkEnd w:id="160"/>
      <w:bookmarkEnd w:id="161"/>
    </w:p>
    <w:p w14:paraId="391C9859" w14:textId="40CF714B" w:rsidR="008A6D4A" w:rsidRPr="005B778E" w:rsidRDefault="008A6D4A" w:rsidP="008A6D4A">
      <w:pPr>
        <w:pStyle w:val="Heading2"/>
      </w:pPr>
      <w:bookmarkStart w:id="162" w:name="_Toc510696598"/>
      <w:bookmarkStart w:id="163" w:name="_Toc35971390"/>
      <w:bookmarkStart w:id="164" w:name="_Toc67903514"/>
      <w:bookmarkStart w:id="165" w:name="_Toc90664033"/>
      <w:bookmarkStart w:id="166" w:name="_Toc122117807"/>
      <w:bookmarkStart w:id="167" w:name="_Toc168476300"/>
      <w:r w:rsidRPr="005B778E">
        <w:t>6.1</w:t>
      </w:r>
      <w:r w:rsidRPr="005B778E">
        <w:tab/>
      </w:r>
      <w:r w:rsidR="00575214" w:rsidRPr="005B778E">
        <w:rPr>
          <w:rFonts w:hint="eastAsia"/>
          <w:lang w:eastAsia="zh-CN"/>
        </w:rPr>
        <w:t>Naf_ProSe</w:t>
      </w:r>
      <w:r w:rsidRPr="005B778E">
        <w:t xml:space="preserve"> Service API</w:t>
      </w:r>
      <w:bookmarkEnd w:id="162"/>
      <w:bookmarkEnd w:id="163"/>
      <w:bookmarkEnd w:id="164"/>
      <w:bookmarkEnd w:id="165"/>
      <w:bookmarkEnd w:id="166"/>
      <w:bookmarkEnd w:id="167"/>
    </w:p>
    <w:p w14:paraId="7108E707" w14:textId="77777777" w:rsidR="004D50F4" w:rsidRPr="005B778E" w:rsidRDefault="004D50F4" w:rsidP="004D50F4">
      <w:pPr>
        <w:pStyle w:val="Heading3"/>
      </w:pPr>
      <w:bookmarkStart w:id="168" w:name="_Toc70925839"/>
      <w:bookmarkStart w:id="169" w:name="_Toc73369097"/>
      <w:bookmarkStart w:id="170" w:name="_Toc90664035"/>
      <w:bookmarkStart w:id="171" w:name="_Toc122117808"/>
      <w:bookmarkStart w:id="172" w:name="_Toc168476301"/>
      <w:bookmarkStart w:id="173" w:name="_Toc510696600"/>
      <w:r w:rsidRPr="005B778E">
        <w:t>6.1.1</w:t>
      </w:r>
      <w:r w:rsidRPr="005B778E">
        <w:tab/>
        <w:t>Introduction</w:t>
      </w:r>
      <w:bookmarkEnd w:id="168"/>
      <w:bookmarkEnd w:id="169"/>
      <w:bookmarkEnd w:id="170"/>
      <w:bookmarkEnd w:id="171"/>
      <w:bookmarkEnd w:id="172"/>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4" w:name="_Toc35971392"/>
      <w:bookmarkStart w:id="175" w:name="_Toc67903516"/>
      <w:bookmarkStart w:id="176" w:name="_Toc90664036"/>
      <w:bookmarkStart w:id="177" w:name="_Toc122117809"/>
      <w:bookmarkStart w:id="178" w:name="_Toc168476302"/>
      <w:r w:rsidRPr="005B778E">
        <w:t>6.1.2</w:t>
      </w:r>
      <w:r w:rsidRPr="005B778E">
        <w:tab/>
        <w:t>Usage of HTTP</w:t>
      </w:r>
      <w:bookmarkEnd w:id="173"/>
      <w:bookmarkEnd w:id="174"/>
      <w:bookmarkEnd w:id="175"/>
      <w:bookmarkEnd w:id="176"/>
      <w:bookmarkEnd w:id="177"/>
      <w:bookmarkEnd w:id="178"/>
    </w:p>
    <w:p w14:paraId="40BDD3FB" w14:textId="0097B635" w:rsidR="008A6D4A" w:rsidRPr="005B778E" w:rsidRDefault="008A6D4A" w:rsidP="00344385">
      <w:pPr>
        <w:pStyle w:val="Heading4"/>
        <w:rPr>
          <w:lang w:eastAsia="zh-CN"/>
        </w:rPr>
      </w:pPr>
      <w:bookmarkStart w:id="179" w:name="_Toc510696601"/>
      <w:bookmarkStart w:id="180" w:name="_Toc35971393"/>
      <w:bookmarkStart w:id="181" w:name="_Toc67903517"/>
      <w:bookmarkStart w:id="182" w:name="_Toc90664037"/>
      <w:bookmarkStart w:id="183" w:name="_Toc122117810"/>
      <w:bookmarkStart w:id="184" w:name="_Toc168476303"/>
      <w:r w:rsidRPr="005B778E">
        <w:t>6.1.2.1</w:t>
      </w:r>
      <w:r w:rsidRPr="005B778E">
        <w:tab/>
        <w:t>General</w:t>
      </w:r>
      <w:bookmarkEnd w:id="179"/>
      <w:bookmarkEnd w:id="180"/>
      <w:bookmarkEnd w:id="181"/>
      <w:bookmarkEnd w:id="182"/>
      <w:bookmarkEnd w:id="183"/>
      <w:bookmarkEnd w:id="184"/>
    </w:p>
    <w:p w14:paraId="754EEE5A" w14:textId="1C1C2B2F" w:rsidR="004D50F4" w:rsidRPr="005B778E" w:rsidRDefault="004D50F4" w:rsidP="004D50F4">
      <w:pPr>
        <w:rPr>
          <w:noProof/>
        </w:rPr>
      </w:pPr>
      <w:bookmarkStart w:id="185"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86" w:name="_Toc35971394"/>
      <w:bookmarkStart w:id="187" w:name="_Toc67903518"/>
      <w:bookmarkStart w:id="188" w:name="_Toc90664038"/>
      <w:bookmarkStart w:id="189" w:name="_Toc122117811"/>
      <w:bookmarkStart w:id="190" w:name="_Toc168476304"/>
      <w:r w:rsidRPr="005B778E">
        <w:t>6.1.2.2</w:t>
      </w:r>
      <w:r w:rsidRPr="005B778E">
        <w:tab/>
        <w:t>HTTP standard headers</w:t>
      </w:r>
      <w:bookmarkEnd w:id="185"/>
      <w:bookmarkEnd w:id="186"/>
      <w:bookmarkEnd w:id="187"/>
      <w:bookmarkEnd w:id="188"/>
      <w:bookmarkEnd w:id="189"/>
      <w:bookmarkEnd w:id="190"/>
    </w:p>
    <w:p w14:paraId="37563F57" w14:textId="77777777" w:rsidR="008A6D4A" w:rsidRPr="005B778E" w:rsidRDefault="008A6D4A" w:rsidP="00662390">
      <w:pPr>
        <w:pStyle w:val="Heading5"/>
        <w:rPr>
          <w:lang w:eastAsia="zh-CN"/>
        </w:rPr>
      </w:pPr>
      <w:bookmarkStart w:id="191" w:name="_Toc510696603"/>
      <w:bookmarkStart w:id="192" w:name="_Toc35971395"/>
      <w:bookmarkStart w:id="193" w:name="_Toc67903519"/>
      <w:bookmarkStart w:id="194" w:name="_Toc90664039"/>
      <w:bookmarkStart w:id="195" w:name="_Toc122117812"/>
      <w:bookmarkStart w:id="196" w:name="_Toc168476305"/>
      <w:r w:rsidRPr="005B778E">
        <w:t>6.1.2.2.1</w:t>
      </w:r>
      <w:r w:rsidRPr="005B778E">
        <w:rPr>
          <w:rFonts w:hint="eastAsia"/>
          <w:lang w:eastAsia="zh-CN"/>
        </w:rPr>
        <w:tab/>
      </w:r>
      <w:r w:rsidRPr="005B778E">
        <w:rPr>
          <w:lang w:eastAsia="zh-CN"/>
        </w:rPr>
        <w:t>General</w:t>
      </w:r>
      <w:bookmarkEnd w:id="191"/>
      <w:bookmarkEnd w:id="192"/>
      <w:bookmarkEnd w:id="193"/>
      <w:bookmarkEnd w:id="194"/>
      <w:bookmarkEnd w:id="195"/>
      <w:bookmarkEnd w:id="196"/>
    </w:p>
    <w:p w14:paraId="02C8BA3C" w14:textId="70DE885C" w:rsidR="008A6D4A" w:rsidRPr="005B778E" w:rsidRDefault="008A6D4A" w:rsidP="008A6D4A">
      <w:pPr>
        <w:rPr>
          <w:noProof/>
        </w:rPr>
      </w:pPr>
      <w:bookmarkStart w:id="197"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98" w:name="_Toc35971396"/>
      <w:bookmarkStart w:id="199" w:name="_Toc67903520"/>
      <w:bookmarkStart w:id="200" w:name="_Toc90664040"/>
      <w:bookmarkStart w:id="201" w:name="_Toc122117813"/>
      <w:bookmarkStart w:id="202" w:name="_Toc168476306"/>
      <w:r w:rsidRPr="005B778E">
        <w:t>6.1.2.2.2</w:t>
      </w:r>
      <w:r w:rsidRPr="005B778E">
        <w:tab/>
        <w:t>Content type</w:t>
      </w:r>
      <w:bookmarkEnd w:id="197"/>
      <w:bookmarkEnd w:id="198"/>
      <w:bookmarkEnd w:id="199"/>
      <w:bookmarkEnd w:id="200"/>
      <w:bookmarkEnd w:id="201"/>
      <w:bookmarkEnd w:id="202"/>
    </w:p>
    <w:p w14:paraId="31561C95" w14:textId="24222244" w:rsidR="004D50F4" w:rsidRPr="005B778E" w:rsidRDefault="004D50F4" w:rsidP="004D50F4">
      <w:bookmarkStart w:id="203"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4" w:name="_Toc35971397"/>
      <w:bookmarkStart w:id="205" w:name="_Toc67903521"/>
      <w:bookmarkStart w:id="206" w:name="_Toc90664041"/>
      <w:bookmarkStart w:id="207" w:name="_Toc122117814"/>
      <w:bookmarkStart w:id="208" w:name="_Toc168476307"/>
      <w:r w:rsidRPr="005B778E">
        <w:t>6.1.2.3</w:t>
      </w:r>
      <w:r w:rsidRPr="005B778E">
        <w:tab/>
        <w:t>HTTP custom headers</w:t>
      </w:r>
      <w:bookmarkEnd w:id="203"/>
      <w:bookmarkEnd w:id="204"/>
      <w:bookmarkEnd w:id="205"/>
      <w:bookmarkEnd w:id="206"/>
      <w:bookmarkEnd w:id="207"/>
      <w:bookmarkEnd w:id="208"/>
    </w:p>
    <w:p w14:paraId="0A8370E8" w14:textId="4B4DD7EA" w:rsidR="000602BD" w:rsidRPr="005B778E" w:rsidRDefault="000602BD" w:rsidP="000602BD">
      <w:pPr>
        <w:rPr>
          <w:noProof/>
        </w:rPr>
      </w:pPr>
      <w:bookmarkStart w:id="209" w:name="_Toc489605322"/>
      <w:bookmarkStart w:id="210" w:name="_Toc492899753"/>
      <w:bookmarkStart w:id="211" w:name="_Toc492900032"/>
      <w:bookmarkStart w:id="212" w:name="_Toc492967834"/>
      <w:bookmarkStart w:id="213" w:name="_Toc492972922"/>
      <w:bookmarkStart w:id="214" w:name="_Toc492973142"/>
      <w:bookmarkStart w:id="215" w:name="_Toc492974840"/>
      <w:bookmarkStart w:id="216"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17" w:name="_Toc510696607"/>
      <w:bookmarkStart w:id="218" w:name="_Toc35971398"/>
      <w:bookmarkStart w:id="219" w:name="_Toc67903522"/>
      <w:bookmarkStart w:id="220" w:name="_Toc90664042"/>
      <w:bookmarkStart w:id="221" w:name="_Toc122117815"/>
      <w:bookmarkStart w:id="222" w:name="_Toc168476308"/>
      <w:bookmarkEnd w:id="209"/>
      <w:bookmarkEnd w:id="210"/>
      <w:bookmarkEnd w:id="211"/>
      <w:bookmarkEnd w:id="212"/>
      <w:bookmarkEnd w:id="213"/>
      <w:bookmarkEnd w:id="214"/>
      <w:bookmarkEnd w:id="215"/>
      <w:bookmarkEnd w:id="216"/>
      <w:r w:rsidRPr="005B778E">
        <w:lastRenderedPageBreak/>
        <w:t>6.1.3</w:t>
      </w:r>
      <w:r w:rsidRPr="005B778E">
        <w:tab/>
        <w:t>Resources</w:t>
      </w:r>
      <w:bookmarkEnd w:id="217"/>
      <w:bookmarkEnd w:id="218"/>
      <w:bookmarkEnd w:id="219"/>
      <w:bookmarkEnd w:id="220"/>
      <w:bookmarkEnd w:id="221"/>
      <w:bookmarkEnd w:id="222"/>
    </w:p>
    <w:p w14:paraId="721C9A85" w14:textId="03F34CD0" w:rsidR="004D50F4" w:rsidRPr="005B778E" w:rsidRDefault="00C41048" w:rsidP="009F6C5A">
      <w:pPr>
        <w:rPr>
          <w:lang w:eastAsia="zh-CN"/>
        </w:rPr>
      </w:pPr>
      <w:bookmarkStart w:id="223"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3"/>
    </w:p>
    <w:p w14:paraId="55DD9787" w14:textId="77777777" w:rsidR="008A6D4A" w:rsidRPr="005B778E" w:rsidRDefault="008A6D4A" w:rsidP="00662390">
      <w:pPr>
        <w:pStyle w:val="Heading3"/>
      </w:pPr>
      <w:bookmarkStart w:id="224" w:name="_Toc510696622"/>
      <w:bookmarkStart w:id="225" w:name="_Toc35971413"/>
      <w:bookmarkStart w:id="226" w:name="_Toc67903530"/>
      <w:bookmarkStart w:id="227" w:name="_Toc90664043"/>
      <w:bookmarkStart w:id="228" w:name="_Toc122117816"/>
      <w:bookmarkStart w:id="229" w:name="_Toc168476309"/>
      <w:r w:rsidRPr="005B778E">
        <w:t>6.1.4</w:t>
      </w:r>
      <w:r w:rsidRPr="005B778E">
        <w:tab/>
        <w:t>Custom Operations without associated resources</w:t>
      </w:r>
      <w:bookmarkEnd w:id="224"/>
      <w:bookmarkEnd w:id="225"/>
      <w:bookmarkEnd w:id="226"/>
      <w:bookmarkEnd w:id="227"/>
      <w:bookmarkEnd w:id="228"/>
      <w:bookmarkEnd w:id="229"/>
    </w:p>
    <w:p w14:paraId="310AEAA3" w14:textId="77777777" w:rsidR="008A6D4A" w:rsidRPr="005B778E" w:rsidRDefault="008A6D4A" w:rsidP="00662390">
      <w:pPr>
        <w:pStyle w:val="Heading4"/>
      </w:pPr>
      <w:bookmarkStart w:id="230" w:name="_Toc510696623"/>
      <w:bookmarkStart w:id="231" w:name="_Toc35971414"/>
      <w:bookmarkStart w:id="232" w:name="_Toc67903531"/>
      <w:bookmarkStart w:id="233" w:name="_Toc90664044"/>
      <w:bookmarkStart w:id="234" w:name="_Toc122117817"/>
      <w:bookmarkStart w:id="235" w:name="_Toc168476310"/>
      <w:r w:rsidRPr="005B778E">
        <w:t>6.1.4.1</w:t>
      </w:r>
      <w:r w:rsidRPr="005B778E">
        <w:tab/>
        <w:t>Overview</w:t>
      </w:r>
      <w:bookmarkEnd w:id="230"/>
      <w:bookmarkEnd w:id="231"/>
      <w:bookmarkEnd w:id="232"/>
      <w:bookmarkEnd w:id="233"/>
      <w:bookmarkEnd w:id="234"/>
      <w:bookmarkEnd w:id="235"/>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36" w:name="_MON_1768861839"/>
    <w:bookmarkEnd w:id="236"/>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pt;height:148pt" o:ole="">
            <v:imagedata r:id="rId23" o:title=""/>
          </v:shape>
          <o:OLEObject Type="Embed" ProgID="Word.Document.8" ShapeID="_x0000_i1031" DrawAspect="Content" ObjectID="_1786345492"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37" w:name="_Toc73369118"/>
      <w:bookmarkStart w:id="238" w:name="_Toc122117818"/>
      <w:bookmarkStart w:id="239" w:name="_Toc168476311"/>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37"/>
      <w:bookmarkEnd w:id="238"/>
      <w:bookmarkEnd w:id="239"/>
    </w:p>
    <w:p w14:paraId="6B2F9925" w14:textId="77777777" w:rsidR="004D50F4" w:rsidRPr="005B778E" w:rsidRDefault="004D50F4" w:rsidP="00084A4F">
      <w:pPr>
        <w:pStyle w:val="Heading5"/>
      </w:pPr>
      <w:bookmarkStart w:id="240" w:name="_Toc73369119"/>
      <w:bookmarkStart w:id="241" w:name="_Toc122117819"/>
      <w:bookmarkStart w:id="242" w:name="_Toc168476312"/>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0"/>
      <w:bookmarkEnd w:id="241"/>
      <w:bookmarkEnd w:id="242"/>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3" w:name="_Toc73369120"/>
      <w:bookmarkStart w:id="244" w:name="_Toc122117820"/>
      <w:bookmarkStart w:id="245" w:name="_Toc168476313"/>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3"/>
      <w:bookmarkEnd w:id="244"/>
      <w:bookmarkEnd w:id="245"/>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46" w:name="_Toc122117821"/>
      <w:bookmarkStart w:id="247" w:name="_Toc168476314"/>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46"/>
      <w:bookmarkEnd w:id="247"/>
    </w:p>
    <w:p w14:paraId="5795681B" w14:textId="4B2F77E6" w:rsidR="00A76317" w:rsidRPr="005B778E" w:rsidRDefault="00A76317" w:rsidP="00084A4F">
      <w:pPr>
        <w:pStyle w:val="Heading5"/>
      </w:pPr>
      <w:bookmarkStart w:id="248" w:name="_Toc122117822"/>
      <w:bookmarkStart w:id="249" w:name="_Toc168476315"/>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48"/>
      <w:bookmarkEnd w:id="249"/>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0" w:name="_Toc122117823"/>
      <w:bookmarkStart w:id="251" w:name="_Toc168476316"/>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0"/>
      <w:bookmarkEnd w:id="251"/>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2" w:name="_Toc510696628"/>
      <w:bookmarkStart w:id="253" w:name="_Toc35971419"/>
      <w:bookmarkStart w:id="254" w:name="_Toc67903536"/>
      <w:bookmarkStart w:id="255" w:name="_Toc90664045"/>
      <w:bookmarkStart w:id="256" w:name="_Toc122117824"/>
      <w:bookmarkStart w:id="257" w:name="_Toc168476317"/>
      <w:r w:rsidRPr="005B778E">
        <w:t>6.1.5</w:t>
      </w:r>
      <w:r w:rsidRPr="005B778E">
        <w:tab/>
        <w:t>Notifications</w:t>
      </w:r>
      <w:bookmarkEnd w:id="252"/>
      <w:bookmarkEnd w:id="253"/>
      <w:bookmarkEnd w:id="254"/>
      <w:bookmarkEnd w:id="255"/>
      <w:bookmarkEnd w:id="256"/>
      <w:bookmarkEnd w:id="257"/>
    </w:p>
    <w:p w14:paraId="554D87B3" w14:textId="3510D198" w:rsidR="008A6D4A" w:rsidRPr="005B778E" w:rsidRDefault="008A6D4A" w:rsidP="00344385">
      <w:pPr>
        <w:pStyle w:val="Heading4"/>
        <w:rPr>
          <w:lang w:eastAsia="zh-CN"/>
        </w:rPr>
      </w:pPr>
      <w:bookmarkStart w:id="258" w:name="_Toc510696629"/>
      <w:bookmarkStart w:id="259" w:name="_Toc35971420"/>
      <w:bookmarkStart w:id="260" w:name="_Toc67903537"/>
      <w:bookmarkStart w:id="261" w:name="_Toc90664046"/>
      <w:bookmarkStart w:id="262" w:name="_Toc122117825"/>
      <w:bookmarkStart w:id="263" w:name="_Toc168476318"/>
      <w:r w:rsidRPr="005B778E">
        <w:t>6.1.5.1</w:t>
      </w:r>
      <w:r w:rsidRPr="005B778E">
        <w:tab/>
        <w:t>General</w:t>
      </w:r>
      <w:bookmarkEnd w:id="258"/>
      <w:bookmarkEnd w:id="259"/>
      <w:bookmarkEnd w:id="260"/>
      <w:bookmarkEnd w:id="261"/>
      <w:bookmarkEnd w:id="262"/>
      <w:bookmarkEnd w:id="263"/>
    </w:p>
    <w:p w14:paraId="6C61859D" w14:textId="77777777" w:rsidR="0070556C" w:rsidRDefault="0070556C" w:rsidP="0070556C">
      <w:pPr>
        <w:rPr>
          <w:noProof/>
        </w:rPr>
      </w:pPr>
      <w:bookmarkStart w:id="264" w:name="_Toc510696630"/>
      <w:bookmarkStart w:id="26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66" w:name="_Toc26202328"/>
      <w:bookmarkStart w:id="267" w:name="_Toc22624267"/>
      <w:bookmarkStart w:id="268" w:name="_Toc22141065"/>
      <w:bookmarkStart w:id="269" w:name="_Toc26202514"/>
      <w:bookmarkStart w:id="270" w:name="_Toc34804224"/>
      <w:bookmarkStart w:id="271" w:name="_Toc35935795"/>
      <w:bookmarkStart w:id="272" w:name="_Toc45030015"/>
      <w:bookmarkStart w:id="273" w:name="_Toc51922375"/>
      <w:bookmarkStart w:id="274" w:name="_Toc51922794"/>
      <w:bookmarkStart w:id="275" w:name="_Toc90664047"/>
      <w:bookmarkStart w:id="276" w:name="_Toc122117826"/>
      <w:bookmarkStart w:id="277" w:name="_Toc168476319"/>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66"/>
      <w:bookmarkEnd w:id="267"/>
      <w:bookmarkEnd w:id="268"/>
      <w:bookmarkEnd w:id="269"/>
      <w:bookmarkEnd w:id="270"/>
      <w:bookmarkEnd w:id="271"/>
      <w:bookmarkEnd w:id="272"/>
      <w:bookmarkEnd w:id="273"/>
      <w:bookmarkEnd w:id="274"/>
      <w:bookmarkEnd w:id="275"/>
      <w:bookmarkEnd w:id="276"/>
      <w:bookmarkEnd w:id="277"/>
    </w:p>
    <w:p w14:paraId="3348F3DB" w14:textId="2ABBFF7F" w:rsidR="00A76317" w:rsidRPr="005B778E" w:rsidRDefault="00A76317" w:rsidP="00A76317">
      <w:pPr>
        <w:pStyle w:val="Heading5"/>
        <w:rPr>
          <w:lang w:eastAsia="zh-CN"/>
        </w:rPr>
      </w:pPr>
      <w:bookmarkStart w:id="278" w:name="_Toc26202329"/>
      <w:bookmarkStart w:id="279" w:name="_Toc22624268"/>
      <w:bookmarkStart w:id="280" w:name="_Toc22141066"/>
      <w:bookmarkStart w:id="281" w:name="_Toc26202515"/>
      <w:bookmarkStart w:id="282" w:name="_Toc34804225"/>
      <w:bookmarkStart w:id="283" w:name="_Toc35935796"/>
      <w:bookmarkStart w:id="284" w:name="_Toc45030016"/>
      <w:bookmarkStart w:id="285" w:name="_Toc51922376"/>
      <w:bookmarkStart w:id="286" w:name="_Toc51922795"/>
      <w:bookmarkStart w:id="287" w:name="_Toc90664048"/>
      <w:bookmarkStart w:id="288" w:name="_Toc122117827"/>
      <w:bookmarkStart w:id="289" w:name="_Toc168476320"/>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78"/>
      <w:bookmarkEnd w:id="279"/>
      <w:bookmarkEnd w:id="280"/>
      <w:bookmarkEnd w:id="281"/>
      <w:bookmarkEnd w:id="282"/>
      <w:bookmarkEnd w:id="283"/>
      <w:bookmarkEnd w:id="284"/>
      <w:bookmarkEnd w:id="285"/>
      <w:bookmarkEnd w:id="286"/>
      <w:bookmarkEnd w:id="287"/>
      <w:bookmarkEnd w:id="288"/>
      <w:bookmarkEnd w:id="289"/>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0" w:name="_Toc26202330"/>
      <w:bookmarkStart w:id="291" w:name="_Toc22624269"/>
      <w:bookmarkStart w:id="292" w:name="_Toc22141067"/>
      <w:bookmarkStart w:id="293" w:name="_Toc26202516"/>
      <w:bookmarkStart w:id="294" w:name="_Toc34804226"/>
      <w:bookmarkStart w:id="295" w:name="_Toc35935797"/>
      <w:bookmarkStart w:id="296" w:name="_Toc45030017"/>
      <w:bookmarkStart w:id="297" w:name="_Toc51922377"/>
      <w:bookmarkStart w:id="298" w:name="_Toc51922796"/>
      <w:bookmarkStart w:id="299" w:name="_Toc90664049"/>
      <w:bookmarkStart w:id="300" w:name="_Toc122117828"/>
      <w:bookmarkStart w:id="301" w:name="_Toc168476321"/>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0"/>
      <w:bookmarkEnd w:id="291"/>
      <w:bookmarkEnd w:id="292"/>
      <w:bookmarkEnd w:id="293"/>
      <w:bookmarkEnd w:id="294"/>
      <w:bookmarkEnd w:id="295"/>
      <w:bookmarkEnd w:id="296"/>
      <w:bookmarkEnd w:id="297"/>
      <w:bookmarkEnd w:id="298"/>
      <w:bookmarkEnd w:id="299"/>
      <w:bookmarkEnd w:id="300"/>
      <w:bookmarkEnd w:id="301"/>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2" w:name="_Toc26202331"/>
      <w:bookmarkStart w:id="303" w:name="_Toc22624270"/>
      <w:bookmarkStart w:id="304" w:name="_Toc22141068"/>
      <w:bookmarkStart w:id="305" w:name="_Toc26202517"/>
      <w:bookmarkStart w:id="306" w:name="_Toc34804227"/>
      <w:bookmarkStart w:id="307" w:name="_Toc35935798"/>
      <w:bookmarkStart w:id="308" w:name="_Toc45030018"/>
      <w:bookmarkStart w:id="309" w:name="_Toc51922378"/>
      <w:bookmarkStart w:id="310" w:name="_Toc51922797"/>
      <w:bookmarkStart w:id="311" w:name="_Toc90664050"/>
      <w:bookmarkStart w:id="312" w:name="_Toc122117829"/>
      <w:bookmarkStart w:id="313" w:name="_Toc168476322"/>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2"/>
      <w:bookmarkEnd w:id="303"/>
      <w:bookmarkEnd w:id="304"/>
      <w:bookmarkEnd w:id="305"/>
      <w:bookmarkEnd w:id="306"/>
      <w:bookmarkEnd w:id="307"/>
      <w:bookmarkEnd w:id="308"/>
      <w:bookmarkEnd w:id="309"/>
      <w:bookmarkEnd w:id="310"/>
      <w:bookmarkEnd w:id="311"/>
      <w:bookmarkEnd w:id="312"/>
      <w:bookmarkEnd w:id="313"/>
    </w:p>
    <w:p w14:paraId="325BDF6B" w14:textId="37828349" w:rsidR="00A76317" w:rsidRPr="005B778E" w:rsidRDefault="00A76317" w:rsidP="00A76317">
      <w:pPr>
        <w:pStyle w:val="Heading6"/>
      </w:pPr>
      <w:bookmarkStart w:id="314" w:name="_Toc26202332"/>
      <w:bookmarkStart w:id="315" w:name="_Toc22624271"/>
      <w:bookmarkStart w:id="316" w:name="_Toc22141069"/>
      <w:bookmarkStart w:id="317" w:name="_Toc11343370"/>
      <w:bookmarkStart w:id="318" w:name="_Toc26202518"/>
      <w:bookmarkStart w:id="319" w:name="_Toc34804228"/>
      <w:bookmarkStart w:id="320" w:name="_Toc35935799"/>
      <w:bookmarkStart w:id="321" w:name="_Toc45030019"/>
      <w:bookmarkStart w:id="322" w:name="_Toc51922379"/>
      <w:bookmarkStart w:id="323" w:name="_Toc51922798"/>
      <w:bookmarkStart w:id="324" w:name="_Toc90664051"/>
      <w:bookmarkStart w:id="325" w:name="_Toc122117830"/>
      <w:bookmarkStart w:id="326" w:name="_Toc168476323"/>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27" w:name="_Toc35971427"/>
      <w:bookmarkStart w:id="328" w:name="_Toc67903543"/>
      <w:bookmarkStart w:id="329" w:name="_Toc90664052"/>
      <w:bookmarkStart w:id="330" w:name="_Toc122117831"/>
      <w:bookmarkStart w:id="331" w:name="_Toc168476324"/>
      <w:bookmarkEnd w:id="264"/>
      <w:r w:rsidRPr="005B778E">
        <w:t>6.1.6</w:t>
      </w:r>
      <w:r w:rsidRPr="005B778E">
        <w:tab/>
        <w:t>Data Model</w:t>
      </w:r>
      <w:bookmarkEnd w:id="265"/>
      <w:bookmarkEnd w:id="327"/>
      <w:bookmarkEnd w:id="328"/>
      <w:bookmarkEnd w:id="329"/>
      <w:bookmarkEnd w:id="330"/>
      <w:bookmarkEnd w:id="331"/>
    </w:p>
    <w:p w14:paraId="405EFF41" w14:textId="77777777" w:rsidR="008A6D4A" w:rsidRPr="005B778E" w:rsidRDefault="008A6D4A" w:rsidP="008A6D4A">
      <w:pPr>
        <w:pStyle w:val="Heading4"/>
      </w:pPr>
      <w:bookmarkStart w:id="332" w:name="_Toc510696633"/>
      <w:bookmarkStart w:id="333" w:name="_Toc35971428"/>
      <w:bookmarkStart w:id="334" w:name="_Toc67903544"/>
      <w:bookmarkStart w:id="335" w:name="_Toc90664053"/>
      <w:bookmarkStart w:id="336" w:name="_Toc122117832"/>
      <w:bookmarkStart w:id="337" w:name="_Toc168476325"/>
      <w:r w:rsidRPr="005B778E">
        <w:t>6.1.6.1</w:t>
      </w:r>
      <w:r w:rsidRPr="005B778E">
        <w:tab/>
        <w:t>General</w:t>
      </w:r>
      <w:bookmarkEnd w:id="332"/>
      <w:bookmarkEnd w:id="333"/>
      <w:bookmarkEnd w:id="334"/>
      <w:bookmarkEnd w:id="335"/>
      <w:bookmarkEnd w:id="336"/>
      <w:bookmarkEnd w:id="337"/>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38" w:name="_Toc122117833"/>
      <w:bookmarkStart w:id="339" w:name="_Toc168476326"/>
      <w:r w:rsidRPr="005B778E">
        <w:rPr>
          <w:lang w:val="en-US"/>
        </w:rPr>
        <w:lastRenderedPageBreak/>
        <w:t>6.1.6.2</w:t>
      </w:r>
      <w:r w:rsidRPr="005B778E">
        <w:rPr>
          <w:lang w:val="en-US"/>
        </w:rPr>
        <w:tab/>
        <w:t>Structured data types</w:t>
      </w:r>
      <w:bookmarkEnd w:id="338"/>
      <w:bookmarkEnd w:id="339"/>
    </w:p>
    <w:p w14:paraId="62AF3B8C" w14:textId="77777777" w:rsidR="004D50F4" w:rsidRPr="005B778E" w:rsidRDefault="004D50F4" w:rsidP="00084A4F">
      <w:pPr>
        <w:pStyle w:val="Heading5"/>
      </w:pPr>
      <w:bookmarkStart w:id="340" w:name="_Toc122117834"/>
      <w:bookmarkStart w:id="341" w:name="_Toc168476327"/>
      <w:r w:rsidRPr="005B778E">
        <w:t>6.1.6.2.1</w:t>
      </w:r>
      <w:r w:rsidRPr="005B778E">
        <w:tab/>
        <w:t>Introduction</w:t>
      </w:r>
      <w:bookmarkEnd w:id="340"/>
      <w:bookmarkEnd w:id="341"/>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2" w:name="_Toc122117835"/>
      <w:bookmarkStart w:id="343" w:name="_Toc168476328"/>
      <w:r w:rsidRPr="005B778E">
        <w:t>6.1.6.2.</w:t>
      </w:r>
      <w:r w:rsidRPr="005B778E">
        <w:rPr>
          <w:rFonts w:hint="eastAsia"/>
          <w:lang w:eastAsia="zh-CN"/>
        </w:rPr>
        <w:t>2</w:t>
      </w:r>
      <w:r w:rsidRPr="005B778E">
        <w:tab/>
        <w:t>Type: AuthDisReqData</w:t>
      </w:r>
      <w:bookmarkEnd w:id="342"/>
      <w:bookmarkEnd w:id="343"/>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72E3B2A2" w:rsidR="00FF00FD" w:rsidRDefault="00FF00FD">
            <w:pPr>
              <w:pStyle w:val="TAL"/>
              <w:rPr>
                <w:rFonts w:cs="Arial"/>
                <w:szCs w:val="18"/>
                <w:lang w:eastAsia="zh-CN"/>
              </w:rPr>
            </w:pPr>
            <w:r>
              <w:rPr>
                <w:rFonts w:cs="Arial"/>
                <w:szCs w:val="18"/>
                <w:lang w:eastAsia="zh-CN"/>
              </w:rPr>
              <w:t>T</w:t>
            </w:r>
            <w:r>
              <w:rPr>
                <w:lang w:eastAsia="zh-CN"/>
              </w:rPr>
              <w:t xml:space="preserve">his attribute </w:t>
            </w:r>
            <w:r w:rsidR="00BE3639">
              <w:rPr>
                <w:lang w:eastAsia="zh-CN"/>
              </w:rPr>
              <w:t>is applicable</w:t>
            </w:r>
            <w:bookmarkStart w:id="344" w:name="_GoBack"/>
            <w:bookmarkEnd w:id="344"/>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2448E5E4" w:rsidR="003F05A0" w:rsidRPr="005B778E" w:rsidRDefault="003F05A0">
            <w:pPr>
              <w:pStyle w:val="TAL"/>
              <w:rPr>
                <w:lang w:eastAsia="zh-CN"/>
              </w:rPr>
            </w:pPr>
            <w:r>
              <w:rPr>
                <w:rFonts w:cs="Arial"/>
                <w:szCs w:val="18"/>
                <w:lang w:eastAsia="zh-CN"/>
              </w:rPr>
              <w:t>T</w:t>
            </w:r>
            <w:r>
              <w:rPr>
                <w:lang w:eastAsia="zh-CN"/>
              </w:rPr>
              <w:t xml:space="preserve">his attribute </w:t>
            </w:r>
            <w:r w:rsidR="00A91544">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5" w:name="_Toc122117836"/>
      <w:bookmarkStart w:id="346" w:name="_Toc168476329"/>
      <w:r w:rsidRPr="005B778E">
        <w:lastRenderedPageBreak/>
        <w:t>6.1.6.2.</w:t>
      </w:r>
      <w:r w:rsidRPr="005B778E">
        <w:rPr>
          <w:rFonts w:hint="eastAsia"/>
          <w:lang w:eastAsia="zh-CN"/>
        </w:rPr>
        <w:t>3</w:t>
      </w:r>
      <w:r w:rsidRPr="005B778E">
        <w:tab/>
        <w:t>Type: AuthDisResData</w:t>
      </w:r>
      <w:bookmarkEnd w:id="345"/>
      <w:bookmarkEnd w:id="346"/>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47" w:name="_Toc122117837"/>
      <w:bookmarkStart w:id="348" w:name="_Toc168476330"/>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47"/>
      <w:bookmarkEnd w:id="348"/>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49" w:name="_Toc122117838"/>
      <w:bookmarkStart w:id="350" w:name="_Toc168476331"/>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49"/>
      <w:bookmarkEnd w:id="350"/>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1" w:name="_Toc122117839"/>
      <w:bookmarkStart w:id="352" w:name="_Toc168476332"/>
      <w:r w:rsidRPr="005B778E">
        <w:t>6.1.6.2.</w:t>
      </w:r>
      <w:r w:rsidRPr="005B778E">
        <w:rPr>
          <w:rFonts w:hint="eastAsia"/>
          <w:lang w:eastAsia="zh-CN"/>
        </w:rPr>
        <w:t>6</w:t>
      </w:r>
      <w:r w:rsidRPr="005B778E">
        <w:tab/>
        <w:t>Type: Banned</w:t>
      </w:r>
      <w:r w:rsidRPr="005B778E">
        <w:rPr>
          <w:rFonts w:hint="eastAsia"/>
          <w:lang w:eastAsia="zh-CN"/>
        </w:rPr>
        <w:t>AuthData</w:t>
      </w:r>
      <w:bookmarkEnd w:id="351"/>
      <w:bookmarkEnd w:id="352"/>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3" w:name="_Toc122117840"/>
      <w:bookmarkStart w:id="354" w:name="_Toc168476333"/>
      <w:r w:rsidRPr="005B778E">
        <w:rPr>
          <w:lang w:val="en-US"/>
        </w:rPr>
        <w:t>6.1.6.3</w:t>
      </w:r>
      <w:r w:rsidRPr="005B778E">
        <w:rPr>
          <w:lang w:val="en-US"/>
        </w:rPr>
        <w:tab/>
        <w:t>Simple data types and enumerations</w:t>
      </w:r>
      <w:bookmarkEnd w:id="353"/>
      <w:bookmarkEnd w:id="354"/>
    </w:p>
    <w:p w14:paraId="12A4747B" w14:textId="77777777" w:rsidR="004D50F4" w:rsidRPr="005B778E" w:rsidRDefault="004D50F4" w:rsidP="00084A4F">
      <w:pPr>
        <w:pStyle w:val="Heading5"/>
      </w:pPr>
      <w:bookmarkStart w:id="355" w:name="_Toc122117841"/>
      <w:bookmarkStart w:id="356" w:name="_Toc168476334"/>
      <w:r w:rsidRPr="005B778E">
        <w:t>6.1.6.3.1</w:t>
      </w:r>
      <w:r w:rsidRPr="005B778E">
        <w:tab/>
        <w:t>Introduction</w:t>
      </w:r>
      <w:bookmarkEnd w:id="355"/>
      <w:bookmarkEnd w:id="356"/>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57" w:name="_Toc122117842"/>
      <w:bookmarkStart w:id="358" w:name="_Toc168476335"/>
      <w:r w:rsidRPr="005B778E">
        <w:t>6.1.6.3.2</w:t>
      </w:r>
      <w:r w:rsidRPr="005B778E">
        <w:tab/>
        <w:t>Simple data types</w:t>
      </w:r>
      <w:bookmarkEnd w:id="357"/>
      <w:bookmarkEnd w:id="358"/>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77777777" w:rsidR="004D50F4" w:rsidRPr="005B778E" w:rsidRDefault="004D50F4" w:rsidP="00291AC5">
            <w:pPr>
              <w:pStyle w:val="TAL"/>
              <w:rPr>
                <w:lang w:eastAsia="zh-CN"/>
              </w:rPr>
            </w:pPr>
            <w:r w:rsidRPr="005B778E">
              <w:rPr>
                <w:rFonts w:hint="eastAsia"/>
                <w:lang w:eastAsia="zh-CN"/>
              </w:rPr>
              <w:t>sting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59" w:name="_Toc70925884"/>
      <w:bookmarkStart w:id="360" w:name="_Toc73369174"/>
      <w:bookmarkStart w:id="361" w:name="_Toc122117843"/>
      <w:bookmarkStart w:id="362" w:name="_Toc168476336"/>
      <w:r w:rsidRPr="005B778E">
        <w:t>6.1.6.3.3</w:t>
      </w:r>
      <w:r w:rsidRPr="005B778E">
        <w:tab/>
        <w:t xml:space="preserve">Enumeration: </w:t>
      </w:r>
      <w:bookmarkEnd w:id="359"/>
      <w:bookmarkEnd w:id="360"/>
      <w:r w:rsidRPr="005B778E">
        <w:rPr>
          <w:rFonts w:hint="eastAsia"/>
          <w:lang w:eastAsia="zh-CN"/>
        </w:rPr>
        <w:t>AuthRequestType</w:t>
      </w:r>
      <w:bookmarkEnd w:id="361"/>
      <w:bookmarkEnd w:id="362"/>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3" w:name="_Toc122117844"/>
      <w:bookmarkStart w:id="364" w:name="_Toc168476337"/>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63"/>
      <w:bookmarkEnd w:id="364"/>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5" w:name="_Toc122117845"/>
      <w:bookmarkStart w:id="366" w:name="_Toc168476338"/>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65"/>
      <w:bookmarkEnd w:id="366"/>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67" w:name="_Toc122117846"/>
      <w:bookmarkStart w:id="368" w:name="_Toc168476339"/>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67"/>
      <w:bookmarkEnd w:id="368"/>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69" w:name="_Toc510696643"/>
      <w:bookmarkStart w:id="370" w:name="_Toc35971438"/>
      <w:bookmarkStart w:id="371" w:name="_Toc67903554"/>
      <w:bookmarkStart w:id="372" w:name="_Toc90664054"/>
      <w:bookmarkStart w:id="373" w:name="_Toc122117847"/>
      <w:bookmarkStart w:id="374" w:name="_Toc168476340"/>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69"/>
      <w:bookmarkEnd w:id="370"/>
      <w:bookmarkEnd w:id="371"/>
      <w:bookmarkEnd w:id="372"/>
      <w:bookmarkEnd w:id="373"/>
      <w:bookmarkEnd w:id="374"/>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5" w:name="_Toc510696646"/>
      <w:bookmarkStart w:id="376" w:name="_Toc35971441"/>
      <w:bookmarkStart w:id="377" w:name="_Toc67903557"/>
      <w:bookmarkStart w:id="378" w:name="_Toc90664055"/>
      <w:bookmarkStart w:id="379" w:name="_Toc122117848"/>
      <w:bookmarkStart w:id="380" w:name="_Toc168476341"/>
      <w:r w:rsidRPr="005B778E">
        <w:t>6.1.6.5</w:t>
      </w:r>
      <w:r w:rsidRPr="005B778E">
        <w:tab/>
        <w:t>Binary data</w:t>
      </w:r>
      <w:bookmarkEnd w:id="375"/>
      <w:bookmarkEnd w:id="376"/>
      <w:bookmarkEnd w:id="377"/>
      <w:bookmarkEnd w:id="378"/>
      <w:bookmarkEnd w:id="379"/>
      <w:bookmarkEnd w:id="380"/>
    </w:p>
    <w:p w14:paraId="5CC2C267" w14:textId="77777777" w:rsidR="00E24918" w:rsidRPr="00585CA6" w:rsidRDefault="00E24918" w:rsidP="00E24918">
      <w:pPr>
        <w:pStyle w:val="Heading5"/>
      </w:pPr>
      <w:bookmarkStart w:id="381" w:name="_Toc144459717"/>
      <w:bookmarkStart w:id="382" w:name="_Toc151379365"/>
      <w:bookmarkStart w:id="383" w:name="_Toc151445546"/>
      <w:bookmarkStart w:id="384" w:name="_Toc160470628"/>
      <w:bookmarkStart w:id="385" w:name="_Toc164873772"/>
      <w:bookmarkStart w:id="386" w:name="_Toc168476342"/>
      <w:r w:rsidRPr="005B778E">
        <w:t>6.1.6.5</w:t>
      </w:r>
      <w:r w:rsidRPr="00585CA6">
        <w:t>.1</w:t>
      </w:r>
      <w:r w:rsidRPr="00585CA6">
        <w:tab/>
        <w:t>Binary Data Types</w:t>
      </w:r>
      <w:bookmarkEnd w:id="381"/>
      <w:bookmarkEnd w:id="382"/>
      <w:bookmarkEnd w:id="383"/>
      <w:bookmarkEnd w:id="384"/>
      <w:bookmarkEnd w:id="385"/>
      <w:bookmarkEnd w:id="386"/>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87"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87"/>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88" w:name="_Toc510696647"/>
      <w:bookmarkStart w:id="389" w:name="_Toc35971443"/>
      <w:bookmarkStart w:id="390" w:name="_Toc67903560"/>
      <w:bookmarkStart w:id="391" w:name="_Toc90664056"/>
      <w:bookmarkStart w:id="392" w:name="_Toc122117849"/>
      <w:bookmarkStart w:id="393" w:name="_Toc168476343"/>
      <w:r w:rsidRPr="005B778E">
        <w:t>6.1.7</w:t>
      </w:r>
      <w:r w:rsidRPr="005B778E">
        <w:tab/>
        <w:t>Error Handling</w:t>
      </w:r>
      <w:bookmarkEnd w:id="388"/>
      <w:bookmarkEnd w:id="389"/>
      <w:bookmarkEnd w:id="390"/>
      <w:bookmarkEnd w:id="391"/>
      <w:bookmarkEnd w:id="392"/>
      <w:bookmarkEnd w:id="393"/>
    </w:p>
    <w:p w14:paraId="4839507D" w14:textId="77777777" w:rsidR="004D50F4" w:rsidRPr="005B778E" w:rsidRDefault="004D50F4" w:rsidP="00084A4F">
      <w:pPr>
        <w:pStyle w:val="Heading4"/>
      </w:pPr>
      <w:bookmarkStart w:id="394" w:name="_Toc70925892"/>
      <w:bookmarkStart w:id="395" w:name="_Toc73369180"/>
      <w:bookmarkStart w:id="396" w:name="_Toc122117850"/>
      <w:bookmarkStart w:id="397" w:name="_Toc168476344"/>
      <w:bookmarkStart w:id="398" w:name="_Toc35971444"/>
      <w:bookmarkStart w:id="399" w:name="_Toc67903561"/>
      <w:r w:rsidRPr="005B778E">
        <w:t>6.1.7.1</w:t>
      </w:r>
      <w:r w:rsidRPr="005B778E">
        <w:tab/>
        <w:t>General</w:t>
      </w:r>
      <w:bookmarkEnd w:id="394"/>
      <w:bookmarkEnd w:id="395"/>
      <w:bookmarkEnd w:id="396"/>
      <w:bookmarkEnd w:id="397"/>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400" w:name="_Toc70925893"/>
      <w:bookmarkStart w:id="401" w:name="_Toc73369181"/>
      <w:bookmarkStart w:id="402" w:name="_Toc122117851"/>
      <w:bookmarkStart w:id="403" w:name="_Toc168476345"/>
      <w:r w:rsidRPr="005B778E">
        <w:t>6.1.7.2</w:t>
      </w:r>
      <w:r w:rsidRPr="005B778E">
        <w:tab/>
        <w:t>Protocol Errors</w:t>
      </w:r>
      <w:bookmarkEnd w:id="400"/>
      <w:bookmarkEnd w:id="401"/>
      <w:bookmarkEnd w:id="402"/>
      <w:bookmarkEnd w:id="403"/>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4" w:name="_Toc70925894"/>
      <w:bookmarkStart w:id="405" w:name="_Toc73369182"/>
      <w:bookmarkStart w:id="406" w:name="_Toc122117852"/>
      <w:bookmarkStart w:id="407" w:name="_Toc168476346"/>
      <w:r w:rsidRPr="005B778E">
        <w:t>6.1.7.3</w:t>
      </w:r>
      <w:r w:rsidRPr="005B778E">
        <w:tab/>
        <w:t>Application Errors</w:t>
      </w:r>
      <w:bookmarkEnd w:id="404"/>
      <w:bookmarkEnd w:id="405"/>
      <w:bookmarkEnd w:id="406"/>
      <w:bookmarkEnd w:id="407"/>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08" w:name="_Toc492899751"/>
      <w:bookmarkStart w:id="409" w:name="_Toc492900030"/>
      <w:bookmarkStart w:id="410" w:name="_Toc492967832"/>
      <w:bookmarkStart w:id="411" w:name="_Toc492972920"/>
      <w:bookmarkStart w:id="412" w:name="_Toc492973140"/>
      <w:bookmarkStart w:id="413" w:name="_Toc493774060"/>
      <w:bookmarkStart w:id="414" w:name="_Toc508285804"/>
      <w:bookmarkStart w:id="415" w:name="_Toc508287269"/>
      <w:bookmarkStart w:id="416" w:name="_Toc510696648"/>
      <w:bookmarkStart w:id="417" w:name="_Toc35971447"/>
      <w:bookmarkStart w:id="418" w:name="_Toc67903564"/>
      <w:bookmarkStart w:id="419" w:name="_Toc90664057"/>
      <w:bookmarkStart w:id="420" w:name="_Toc122117853"/>
      <w:bookmarkStart w:id="421" w:name="_Toc168476347"/>
      <w:bookmarkEnd w:id="398"/>
      <w:bookmarkEnd w:id="399"/>
      <w:r w:rsidRPr="005B778E">
        <w:t>6.1.8</w:t>
      </w:r>
      <w:r w:rsidRPr="005B778E">
        <w:rPr>
          <w:lang w:eastAsia="zh-CN"/>
        </w:rPr>
        <w:tab/>
        <w:t>Feature negotiation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2" w:name="_Toc532994477"/>
      <w:bookmarkStart w:id="423" w:name="_Toc35971448"/>
      <w:bookmarkStart w:id="424" w:name="_Toc67903565"/>
      <w:bookmarkStart w:id="425" w:name="_Toc90664058"/>
      <w:bookmarkStart w:id="426" w:name="_Toc122117854"/>
      <w:bookmarkStart w:id="427" w:name="_Toc168476348"/>
      <w:bookmarkStart w:id="428" w:name="_Hlk525137310"/>
      <w:bookmarkStart w:id="429" w:name="_Toc510696649"/>
      <w:r w:rsidRPr="005B778E">
        <w:t>6.1.9</w:t>
      </w:r>
      <w:r w:rsidRPr="005B778E">
        <w:tab/>
        <w:t>Security</w:t>
      </w:r>
      <w:bookmarkEnd w:id="422"/>
      <w:bookmarkEnd w:id="423"/>
      <w:bookmarkEnd w:id="424"/>
      <w:bookmarkEnd w:id="425"/>
      <w:bookmarkEnd w:id="426"/>
      <w:bookmarkEnd w:id="427"/>
    </w:p>
    <w:p w14:paraId="7F76EFB7" w14:textId="2E2EB628" w:rsidR="004D50F4" w:rsidRPr="005B778E" w:rsidRDefault="004D50F4" w:rsidP="004D50F4">
      <w:bookmarkStart w:id="430" w:name="_Hlk530142087"/>
      <w:bookmarkEnd w:id="428"/>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1" w:name="_Toc510696650"/>
      <w:bookmarkStart w:id="432" w:name="_Toc35971450"/>
      <w:bookmarkStart w:id="433" w:name="_Toc67903567"/>
      <w:bookmarkEnd w:id="429"/>
      <w:bookmarkEnd w:id="430"/>
    </w:p>
    <w:p w14:paraId="67F7EA75" w14:textId="77777777" w:rsidR="00D46F63" w:rsidRPr="005B778E" w:rsidRDefault="00D46F63">
      <w:pPr>
        <w:spacing w:after="0"/>
        <w:rPr>
          <w:rFonts w:ascii="Arial" w:hAnsi="Arial"/>
          <w:sz w:val="36"/>
        </w:rPr>
      </w:pPr>
      <w:bookmarkStart w:id="434" w:name="_Toc90664059"/>
      <w:r w:rsidRPr="005B778E">
        <w:br w:type="page"/>
      </w:r>
    </w:p>
    <w:p w14:paraId="4A4D6361" w14:textId="440DFEE2" w:rsidR="008A6D4A" w:rsidRPr="005B778E" w:rsidRDefault="008A6D4A" w:rsidP="008A6D4A">
      <w:pPr>
        <w:pStyle w:val="Heading8"/>
      </w:pPr>
      <w:bookmarkStart w:id="435" w:name="_Toc122117855"/>
      <w:bookmarkStart w:id="436" w:name="_Toc168476349"/>
      <w:r w:rsidRPr="005B778E">
        <w:lastRenderedPageBreak/>
        <w:t>Annex A (normative):</w:t>
      </w:r>
      <w:r w:rsidRPr="005B778E">
        <w:br/>
        <w:t>OpenAPI specification</w:t>
      </w:r>
      <w:bookmarkEnd w:id="431"/>
      <w:bookmarkEnd w:id="432"/>
      <w:bookmarkEnd w:id="433"/>
      <w:bookmarkEnd w:id="434"/>
      <w:bookmarkEnd w:id="435"/>
      <w:bookmarkEnd w:id="436"/>
    </w:p>
    <w:p w14:paraId="3359DF8F" w14:textId="77777777" w:rsidR="00AC38A5" w:rsidRPr="005B778E" w:rsidRDefault="00AC38A5" w:rsidP="00855D45">
      <w:pPr>
        <w:pStyle w:val="Heading1"/>
      </w:pPr>
      <w:bookmarkStart w:id="437" w:name="_Toc70925898"/>
      <w:bookmarkStart w:id="438" w:name="_Toc73369186"/>
      <w:bookmarkStart w:id="439" w:name="_Toc90664060"/>
      <w:bookmarkStart w:id="440" w:name="_Toc122117856"/>
      <w:bookmarkStart w:id="441" w:name="_Toc168476350"/>
      <w:bookmarkStart w:id="442" w:name="_Toc510696651"/>
      <w:bookmarkStart w:id="443" w:name="_Toc35971451"/>
      <w:bookmarkStart w:id="444" w:name="_Toc67903568"/>
      <w:r w:rsidRPr="005B778E">
        <w:t>A.1</w:t>
      </w:r>
      <w:r w:rsidRPr="005B778E">
        <w:tab/>
        <w:t>General</w:t>
      </w:r>
      <w:bookmarkEnd w:id="437"/>
      <w:bookmarkEnd w:id="438"/>
      <w:bookmarkEnd w:id="439"/>
      <w:bookmarkEnd w:id="440"/>
      <w:bookmarkEnd w:id="441"/>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5" w:name="_Toc70925899"/>
      <w:bookmarkStart w:id="446" w:name="_Toc73369187"/>
      <w:bookmarkStart w:id="447" w:name="_Toc90664061"/>
      <w:bookmarkStart w:id="448" w:name="_Toc122117857"/>
      <w:bookmarkStart w:id="449" w:name="_Toc168476351"/>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45"/>
      <w:bookmarkEnd w:id="446"/>
      <w:bookmarkEnd w:id="447"/>
      <w:bookmarkEnd w:id="448"/>
      <w:bookmarkEnd w:id="449"/>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36050F44"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7B277AC4"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E84722">
        <w:rPr>
          <w:rFonts w:eastAsiaTheme="minorEastAsia"/>
          <w:lang w:eastAsia="zh-CN"/>
        </w:rPr>
        <w:t>4</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349DB3F4"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r w:rsidR="00E84722">
        <w:rPr>
          <w:lang w:eastAsia="zh-CN"/>
        </w:rPr>
        <w:t>3</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50" w:name="_Toc2086459"/>
      <w:bookmarkStart w:id="451" w:name="_Toc67903575"/>
      <w:bookmarkStart w:id="452" w:name="_Toc90664062"/>
      <w:bookmarkStart w:id="453" w:name="_Toc122117858"/>
      <w:bookmarkStart w:id="454" w:name="_Toc168476352"/>
      <w:bookmarkEnd w:id="442"/>
      <w:bookmarkEnd w:id="443"/>
      <w:bookmarkEnd w:id="444"/>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50"/>
      <w:bookmarkEnd w:id="451"/>
      <w:bookmarkEnd w:id="452"/>
      <w:bookmarkEnd w:id="453"/>
      <w:bookmarkEnd w:id="454"/>
    </w:p>
    <w:p w14:paraId="0824B759" w14:textId="77777777" w:rsidR="008A6D4A" w:rsidRPr="005B778E" w:rsidRDefault="008A6D4A" w:rsidP="003446B6">
      <w:pPr>
        <w:pStyle w:val="TH"/>
      </w:pPr>
      <w:bookmarkStart w:id="455" w:name="historyclause"/>
      <w:bookmarkEnd w:id="4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48661B" w:rsidRPr="005B778E" w14:paraId="00474D3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BA905F4" w14:textId="7626EAB1" w:rsidR="0048661B" w:rsidRDefault="0048661B" w:rsidP="0048661B">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6642A" w14:textId="4E06911F" w:rsidR="0048661B" w:rsidRPr="005B778E" w:rsidRDefault="0048661B" w:rsidP="0048661B">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4D8948" w14:textId="0E4A337A" w:rsidR="0048661B" w:rsidRPr="00473F47" w:rsidRDefault="0048661B" w:rsidP="0048661B">
            <w:pPr>
              <w:pStyle w:val="TAC"/>
              <w:rPr>
                <w:sz w:val="16"/>
                <w:szCs w:val="16"/>
              </w:rPr>
            </w:pPr>
            <w:r w:rsidRPr="00473F47">
              <w:rPr>
                <w:sz w:val="16"/>
                <w:szCs w:val="16"/>
              </w:rPr>
              <w:t>CP-24</w:t>
            </w:r>
            <w:r w:rsidR="009554DA">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69D2" w14:textId="52A34853" w:rsidR="0048661B" w:rsidRPr="005B778E" w:rsidRDefault="0048661B" w:rsidP="0048661B">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06EE2" w14:textId="5D1A895E" w:rsidR="0048661B" w:rsidRDefault="0048661B" w:rsidP="0048661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ACCE4" w14:textId="5E14C698" w:rsidR="0048661B" w:rsidRPr="005B778E" w:rsidRDefault="0048661B" w:rsidP="0048661B">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2F2CF" w14:textId="5E13A130" w:rsidR="0048661B" w:rsidRPr="002E0148" w:rsidRDefault="0048661B" w:rsidP="0048661B">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9E0F0" w14:textId="34499060" w:rsidR="0048661B" w:rsidRPr="005B778E" w:rsidRDefault="0048661B" w:rsidP="0048661B">
            <w:pPr>
              <w:pStyle w:val="TAC"/>
              <w:rPr>
                <w:sz w:val="16"/>
                <w:szCs w:val="16"/>
                <w:lang w:eastAsia="zh-CN"/>
              </w:rPr>
            </w:pPr>
            <w:r w:rsidRPr="005B778E">
              <w:rPr>
                <w:sz w:val="16"/>
                <w:szCs w:val="16"/>
                <w:lang w:eastAsia="zh-CN"/>
              </w:rPr>
              <w:t>1</w:t>
            </w:r>
            <w:r>
              <w:rPr>
                <w:sz w:val="16"/>
                <w:szCs w:val="16"/>
                <w:lang w:eastAsia="zh-CN"/>
              </w:rPr>
              <w:t>8</w:t>
            </w:r>
            <w:r w:rsidRPr="005B778E">
              <w:rPr>
                <w:sz w:val="16"/>
                <w:szCs w:val="16"/>
                <w:lang w:eastAsia="zh-CN"/>
              </w:rPr>
              <w:t>.</w:t>
            </w:r>
            <w:r>
              <w:rPr>
                <w:sz w:val="16"/>
                <w:szCs w:val="16"/>
                <w:lang w:eastAsia="zh-CN"/>
              </w:rPr>
              <w:t>4</w:t>
            </w:r>
            <w:r w:rsidRPr="005B778E">
              <w:rPr>
                <w:sz w:val="16"/>
                <w:szCs w:val="16"/>
                <w:lang w:eastAsia="zh-CN"/>
              </w:rPr>
              <w:t>.0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A5BE5" w14:textId="77777777" w:rsidR="00F82677" w:rsidRDefault="00F82677">
      <w:r>
        <w:separator/>
      </w:r>
    </w:p>
  </w:endnote>
  <w:endnote w:type="continuationSeparator" w:id="0">
    <w:p w14:paraId="10306238" w14:textId="77777777" w:rsidR="00F82677" w:rsidRDefault="00F82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B7622" w14:textId="77777777" w:rsidR="00F82677" w:rsidRDefault="00F82677">
      <w:r>
        <w:separator/>
      </w:r>
    </w:p>
  </w:footnote>
  <w:footnote w:type="continuationSeparator" w:id="0">
    <w:p w14:paraId="1B606063" w14:textId="77777777" w:rsidR="00F82677" w:rsidRDefault="00F82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46BB946C"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23D4">
      <w:rPr>
        <w:rFonts w:ascii="Arial" w:hAnsi="Arial" w:cs="Arial"/>
        <w:b/>
        <w:noProof/>
        <w:sz w:val="18"/>
        <w:szCs w:val="18"/>
      </w:rPr>
      <w:t>3GPP TS 29.557 V18.4.0 (2024-09)</w:t>
    </w:r>
    <w:r>
      <w:rPr>
        <w:rFonts w:ascii="Arial" w:hAnsi="Arial" w:cs="Arial"/>
        <w:b/>
        <w:sz w:val="18"/>
        <w:szCs w:val="18"/>
      </w:rPr>
      <w:fldChar w:fldCharType="end"/>
    </w:r>
  </w:p>
  <w:p w14:paraId="0C5EC792" w14:textId="37DE8828"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23D4">
      <w:rPr>
        <w:rFonts w:ascii="Arial" w:hAnsi="Arial" w:cs="Arial"/>
        <w:b/>
        <w:noProof/>
        <w:sz w:val="18"/>
        <w:szCs w:val="18"/>
      </w:rPr>
      <w:t>24</w:t>
    </w:r>
    <w:r>
      <w:rPr>
        <w:rFonts w:ascii="Arial" w:hAnsi="Arial" w:cs="Arial"/>
        <w:b/>
        <w:sz w:val="18"/>
        <w:szCs w:val="18"/>
      </w:rPr>
      <w:fldChar w:fldCharType="end"/>
    </w:r>
  </w:p>
  <w:p w14:paraId="2B1AE9B5" w14:textId="5E607FF5"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23D4">
      <w:rPr>
        <w:rFonts w:ascii="Arial" w:hAnsi="Arial" w:cs="Arial"/>
        <w:b/>
        <w:noProof/>
        <w:sz w:val="18"/>
        <w:szCs w:val="18"/>
      </w:rPr>
      <w:t>Release 18</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49A0"/>
    <w:rsid w:val="000951DB"/>
    <w:rsid w:val="000A0D38"/>
    <w:rsid w:val="000A2E0A"/>
    <w:rsid w:val="000B11D9"/>
    <w:rsid w:val="000B6203"/>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94BCE"/>
    <w:rsid w:val="0019639D"/>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47A2"/>
    <w:rsid w:val="0024054A"/>
    <w:rsid w:val="002419D2"/>
    <w:rsid w:val="002429C0"/>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410AB2"/>
    <w:rsid w:val="00423334"/>
    <w:rsid w:val="00424783"/>
    <w:rsid w:val="00424DC4"/>
    <w:rsid w:val="00425402"/>
    <w:rsid w:val="00430F8D"/>
    <w:rsid w:val="004345EC"/>
    <w:rsid w:val="004444D2"/>
    <w:rsid w:val="0044461D"/>
    <w:rsid w:val="004454EF"/>
    <w:rsid w:val="00446626"/>
    <w:rsid w:val="004501E5"/>
    <w:rsid w:val="0045190E"/>
    <w:rsid w:val="00463FB8"/>
    <w:rsid w:val="00464D2C"/>
    <w:rsid w:val="00465515"/>
    <w:rsid w:val="00467D37"/>
    <w:rsid w:val="00473F47"/>
    <w:rsid w:val="004766BF"/>
    <w:rsid w:val="004832C4"/>
    <w:rsid w:val="00484F87"/>
    <w:rsid w:val="0048661B"/>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F22B6"/>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3082B"/>
    <w:rsid w:val="00734A5B"/>
    <w:rsid w:val="00735B73"/>
    <w:rsid w:val="00736187"/>
    <w:rsid w:val="0074026F"/>
    <w:rsid w:val="007429F6"/>
    <w:rsid w:val="00744E76"/>
    <w:rsid w:val="00745A52"/>
    <w:rsid w:val="007538D6"/>
    <w:rsid w:val="0076348D"/>
    <w:rsid w:val="00766ED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C5"/>
    <w:rsid w:val="00844A3F"/>
    <w:rsid w:val="008452C6"/>
    <w:rsid w:val="008455ED"/>
    <w:rsid w:val="0084604B"/>
    <w:rsid w:val="00847E4E"/>
    <w:rsid w:val="00852881"/>
    <w:rsid w:val="00855D45"/>
    <w:rsid w:val="00873577"/>
    <w:rsid w:val="00873981"/>
    <w:rsid w:val="00874340"/>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54DA"/>
    <w:rsid w:val="00956ADC"/>
    <w:rsid w:val="009623D4"/>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5E8F"/>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40D32"/>
    <w:rsid w:val="00A43EF2"/>
    <w:rsid w:val="00A46AB2"/>
    <w:rsid w:val="00A52411"/>
    <w:rsid w:val="00A53724"/>
    <w:rsid w:val="00A56066"/>
    <w:rsid w:val="00A6658C"/>
    <w:rsid w:val="00A67D8A"/>
    <w:rsid w:val="00A73129"/>
    <w:rsid w:val="00A76317"/>
    <w:rsid w:val="00A7682A"/>
    <w:rsid w:val="00A82346"/>
    <w:rsid w:val="00A91544"/>
    <w:rsid w:val="00A92BA1"/>
    <w:rsid w:val="00AB3B14"/>
    <w:rsid w:val="00AC0050"/>
    <w:rsid w:val="00AC133D"/>
    <w:rsid w:val="00AC2304"/>
    <w:rsid w:val="00AC38A5"/>
    <w:rsid w:val="00AC5BAA"/>
    <w:rsid w:val="00AC6BC6"/>
    <w:rsid w:val="00AD4591"/>
    <w:rsid w:val="00AD5E12"/>
    <w:rsid w:val="00AE5E3D"/>
    <w:rsid w:val="00AE65E2"/>
    <w:rsid w:val="00AE7665"/>
    <w:rsid w:val="00AF0113"/>
    <w:rsid w:val="00AF7A83"/>
    <w:rsid w:val="00AF7DDC"/>
    <w:rsid w:val="00AF7FAC"/>
    <w:rsid w:val="00B02C9E"/>
    <w:rsid w:val="00B05079"/>
    <w:rsid w:val="00B0578E"/>
    <w:rsid w:val="00B06319"/>
    <w:rsid w:val="00B130F0"/>
    <w:rsid w:val="00B13976"/>
    <w:rsid w:val="00B15449"/>
    <w:rsid w:val="00B27C76"/>
    <w:rsid w:val="00B333EE"/>
    <w:rsid w:val="00B37FDF"/>
    <w:rsid w:val="00B43F85"/>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C0F7D"/>
    <w:rsid w:val="00BC2430"/>
    <w:rsid w:val="00BC2E27"/>
    <w:rsid w:val="00BC416D"/>
    <w:rsid w:val="00BD2888"/>
    <w:rsid w:val="00BD579D"/>
    <w:rsid w:val="00BD71E8"/>
    <w:rsid w:val="00BD7D31"/>
    <w:rsid w:val="00BE3255"/>
    <w:rsid w:val="00BE3639"/>
    <w:rsid w:val="00BE3CE3"/>
    <w:rsid w:val="00BE5334"/>
    <w:rsid w:val="00BF128E"/>
    <w:rsid w:val="00BF523A"/>
    <w:rsid w:val="00BF7D13"/>
    <w:rsid w:val="00C0038D"/>
    <w:rsid w:val="00C074DD"/>
    <w:rsid w:val="00C13361"/>
    <w:rsid w:val="00C13D47"/>
    <w:rsid w:val="00C1496A"/>
    <w:rsid w:val="00C17BC4"/>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1CA7"/>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CC5"/>
    <w:rsid w:val="00D15F9A"/>
    <w:rsid w:val="00D23F87"/>
    <w:rsid w:val="00D30F18"/>
    <w:rsid w:val="00D34296"/>
    <w:rsid w:val="00D347DF"/>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5B4"/>
    <w:rsid w:val="00F463F6"/>
    <w:rsid w:val="00F512F7"/>
    <w:rsid w:val="00F53981"/>
    <w:rsid w:val="00F54C52"/>
    <w:rsid w:val="00F61CFF"/>
    <w:rsid w:val="00F653B8"/>
    <w:rsid w:val="00F70D0C"/>
    <w:rsid w:val="00F7108C"/>
    <w:rsid w:val="00F734BB"/>
    <w:rsid w:val="00F76210"/>
    <w:rsid w:val="00F76E6B"/>
    <w:rsid w:val="00F82677"/>
    <w:rsid w:val="00F9008D"/>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E800F-7724-491C-B1B4-4585916EF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37</Pages>
  <Words>12645</Words>
  <Characters>72081</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184</cp:revision>
  <cp:lastPrinted>2019-02-25T14:05:00Z</cp:lastPrinted>
  <dcterms:created xsi:type="dcterms:W3CDTF">2023-12-14T02:01:00Z</dcterms:created>
  <dcterms:modified xsi:type="dcterms:W3CDTF">2024-08-28T02:16:00Z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