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5A0A77CD" w:rsidR="00E60FE0" w:rsidRDefault="00C872B4" w:rsidP="00A540DF">
            <w:pPr>
              <w:pStyle w:val="ZA"/>
              <w:framePr w:w="0" w:hRule="auto" w:wrap="auto" w:vAnchor="margin" w:hAnchor="text" w:yAlign="inline"/>
            </w:pPr>
            <w:bookmarkStart w:id="0" w:name="page1"/>
            <w:bookmarkStart w:id="1" w:name="_GoBack"/>
            <w:bookmarkEnd w:id="1"/>
            <w:r>
              <w:rPr>
                <w:sz w:val="64"/>
              </w:rPr>
              <w:t xml:space="preserve">3GPP TS 29.574 </w:t>
            </w:r>
            <w:r>
              <w:t>V</w:t>
            </w:r>
            <w:r w:rsidR="0032751A">
              <w:t>1</w:t>
            </w:r>
            <w:r w:rsidR="00980200">
              <w:t>8</w:t>
            </w:r>
            <w:r>
              <w:t>.</w:t>
            </w:r>
            <w:r w:rsidR="00A540DF">
              <w:t>7</w:t>
            </w:r>
            <w:r>
              <w:t xml:space="preserve">.0 </w:t>
            </w:r>
            <w:r>
              <w:rPr>
                <w:sz w:val="32"/>
              </w:rPr>
              <w:t>(</w:t>
            </w:r>
            <w:r w:rsidR="00E016B5">
              <w:rPr>
                <w:sz w:val="32"/>
              </w:rPr>
              <w:t>202</w:t>
            </w:r>
            <w:r w:rsidR="00213449">
              <w:rPr>
                <w:sz w:val="32"/>
              </w:rPr>
              <w:t>4</w:t>
            </w:r>
            <w:r>
              <w:rPr>
                <w:sz w:val="32"/>
              </w:rPr>
              <w:t>-</w:t>
            </w:r>
            <w:r w:rsidR="002B4238">
              <w:rPr>
                <w:sz w:val="32"/>
              </w:rPr>
              <w:t>0</w:t>
            </w:r>
            <w:r w:rsidR="00A540DF">
              <w:rPr>
                <w:sz w:val="32"/>
              </w:rPr>
              <w:t>9</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05pt" o:ole="">
                  <v:imagedata r:id="rId9" o:title=""/>
                </v:shape>
                <o:OLEObject Type="Embed" ProgID="Word.Picture.8" ShapeID="_x0000_i1025" DrawAspect="Content" ObjectID="_1786376280"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516AE6BF" w14:textId="77777777" w:rsidR="00283AF9"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175760509"/>
      <w:bookmarkEnd w:id="11"/>
      <w:r>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w:t>
      </w:r>
      <w:r>
        <w:lastRenderedPageBreak/>
        <w:t>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175760510"/>
      <w:r>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w:t>
      </w:r>
      <w:r>
        <w:lastRenderedPageBreak/>
        <w:t>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175760511"/>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175760512"/>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175760513"/>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175760514"/>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175760515"/>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175760516"/>
      <w:r>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175760517"/>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175760518"/>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175760519"/>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175760520"/>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175760521"/>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25pt;height:129pt" o:ole="">
            <v:imagedata r:id="rId13" o:title=""/>
          </v:shape>
          <o:OLEObject Type="Embed" ProgID="Visio.Drawing.15" ShapeID="_x0000_i1026" DrawAspect="Content" ObjectID="_1786376281"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25pt" o:ole="">
            <v:imagedata r:id="rId15" o:title=""/>
          </v:shape>
          <o:OLEObject Type="Embed" ProgID="Visio.Drawing.15" ShapeID="_x0000_i1027" DrawAspect="Content" ObjectID="_1786376282"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175760522"/>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175760523"/>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175760524"/>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175760525"/>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175760526"/>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175760527"/>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175760528"/>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175760529"/>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6pt;height:151.05pt" o:ole="">
            <v:imagedata r:id="rId17" o:title=""/>
          </v:shape>
          <o:OLEObject Type="Embed" ProgID="Visio.Drawing.15" ShapeID="_x0000_i1028" DrawAspect="Content" ObjectID="_1786376283"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175760530"/>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55pt;height:166.1pt" o:ole="">
            <v:imagedata r:id="rId19" o:title=""/>
          </v:shape>
          <o:OLEObject Type="Embed" ProgID="Visio.Drawing.15" ShapeID="_x0000_i1029" DrawAspect="Content" ObjectID="_1786376284"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175760531"/>
      <w:r>
        <w:t>4.2.2.2.4</w:t>
      </w:r>
      <w:r>
        <w:tab/>
        <w:t>Subscription for data notifications</w:t>
      </w:r>
      <w:bookmarkEnd w:id="187"/>
      <w:bookmarkEnd w:id="188"/>
      <w:bookmarkEnd w:id="189"/>
      <w:bookmarkEnd w:id="190"/>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6pt;height:149.75pt" o:ole="">
            <v:imagedata r:id="rId21" o:title=""/>
          </v:shape>
          <o:OLEObject Type="Embed" ProgID="Visio.Drawing.15" ShapeID="_x0000_i1030" DrawAspect="Content" ObjectID="_1786376285"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175760532"/>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1pt;height:165.2pt" o:ole="">
            <v:imagedata r:id="rId23" o:title=""/>
          </v:shape>
          <o:OLEObject Type="Embed" ProgID="Visio.Drawing.15" ShapeID="_x0000_i1031" DrawAspect="Content" ObjectID="_1786376286"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175760533"/>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175760534"/>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175760535"/>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51.05pt" o:ole="">
            <v:imagedata r:id="rId25" o:title=""/>
          </v:shape>
          <o:OLEObject Type="Embed" ProgID="Visio.Drawing.15" ShapeID="_x0000_i1032" DrawAspect="Content" ObjectID="_1786376287"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175760536"/>
      <w:r>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65pt;height:151.05pt" o:ole="">
            <v:imagedata r:id="rId27" o:title=""/>
          </v:shape>
          <o:OLEObject Type="Embed" ProgID="Visio.Drawing.15" ShapeID="_x0000_i1033" DrawAspect="Content" ObjectID="_1786376288"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175760537"/>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175760538"/>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175760539"/>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175760540"/>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175760541"/>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175760542"/>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175760543"/>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7pt" o:ole="">
            <v:imagedata r:id="rId29" o:title=""/>
          </v:shape>
          <o:OLEObject Type="Embed" ProgID="Visio.Drawing.15" ShapeID="_x0000_i1034" DrawAspect="Content" ObjectID="_1786376289"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175760544"/>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175760545"/>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175760546"/>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9pt;height:165.2pt" o:ole="">
            <v:imagedata r:id="rId31" o:title=""/>
          </v:shape>
          <o:OLEObject Type="Embed" ProgID="Visio.Drawing.15" ShapeID="_x0000_i1035" DrawAspect="Content" ObjectID="_1786376290"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6676B662"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175760547"/>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175760548"/>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175760549"/>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175760550"/>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175760551"/>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175760552"/>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786376291"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75pt" o:ole="">
            <v:imagedata r:id="rId35" o:title=""/>
          </v:shape>
          <o:OLEObject Type="Embed" ProgID="Visio.Drawing.15" ShapeID="_x0000_i1037" DrawAspect="Content" ObjectID="_1786376292"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175760553"/>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175760554"/>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175760555"/>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175760556"/>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175760557"/>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175760558"/>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175760559"/>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175760560"/>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1pt;height:151.5pt" o:ole="">
            <v:imagedata r:id="rId37" o:title=""/>
          </v:shape>
          <o:OLEObject Type="Embed" ProgID="Visio.Drawing.15" ShapeID="_x0000_i1038" DrawAspect="Content" ObjectID="_1786376293"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175760561"/>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175760562"/>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175760563"/>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55pt;height:166.1pt" o:ole="">
            <v:imagedata r:id="rId39" o:title=""/>
          </v:shape>
          <o:OLEObject Type="Embed" ProgID="Visio.Drawing.15" ShapeID="_x0000_i1039" DrawAspect="Content" ObjectID="_1786376294"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175760564"/>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175760565"/>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175760566"/>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pt;height:150.65pt" o:ole="">
            <v:imagedata r:id="rId41" o:title=""/>
          </v:shape>
          <o:OLEObject Type="Embed" ProgID="Visio.Drawing.15" ShapeID="_x0000_i1040" DrawAspect="Content" ObjectID="_1786376295"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175760567"/>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175760568"/>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175760569"/>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175760570"/>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175760571"/>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175760572"/>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175760573"/>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175760574"/>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175760575"/>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175760576"/>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175760577"/>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pt;height:174.05pt" o:ole="">
            <v:imagedata r:id="rId43" o:title=""/>
          </v:shape>
          <o:OLEObject Type="Embed" ProgID="Visio.Drawing.15" ShapeID="_x0000_i1041" DrawAspect="Content" ObjectID="_1786376296"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175760578"/>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175760579"/>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175760580"/>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175760581"/>
      <w:r>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175760582"/>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175760583"/>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175760584"/>
      <w:r>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175760585"/>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175760586"/>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175760587"/>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175760588"/>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175760589"/>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175760590"/>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175760591"/>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175760592"/>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175760593"/>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175760594"/>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175760595"/>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175760596"/>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175760597"/>
      <w:r>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175760598"/>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175760599"/>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175760600"/>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175760601"/>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175760602"/>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175760603"/>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175760604"/>
      <w:r>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175760605"/>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175760606"/>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175760607"/>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7pt;height:94.55pt" o:ole="">
            <v:imagedata r:id="rId45" o:title="" cropbottom="7081f" cropright="4734f"/>
          </v:shape>
          <o:OLEObject Type="Embed" ProgID="Visio.Drawing.15" ShapeID="_x0000_i1042" DrawAspect="Content" ObjectID="_1786376297"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175760608"/>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175760609"/>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175760610"/>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362"/>
        <w:gridCol w:w="1171"/>
        <w:gridCol w:w="1045"/>
        <w:gridCol w:w="5114"/>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45BC874"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4B626694"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19061F20"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175760611"/>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175760612"/>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175760613"/>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175760614"/>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175760615"/>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175760616"/>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175760617"/>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175760618"/>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175760619"/>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175760620"/>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175760621"/>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175760622"/>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175760623"/>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175760624"/>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175760625"/>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175760626"/>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175760627"/>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175760628"/>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175760629"/>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175760630"/>
      <w:r>
        <w:rPr>
          <w:lang w:val="en-US"/>
        </w:rPr>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175760631"/>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175760632"/>
      <w:r>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15935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C6ED0CE"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175760633"/>
      <w:r>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66F28EC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4054CC3F"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175760634"/>
      <w:r>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102C639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175760635"/>
      <w:r>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11F504AD"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175760636"/>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175760637"/>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175760638"/>
      <w:r>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175760639"/>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175760640"/>
      <w:r>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175760641"/>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175760642"/>
      <w:r>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175760643"/>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175760644"/>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175760645"/>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175760646"/>
      <w:r w:rsidRPr="007242C3">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175760647"/>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175760648"/>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175760649"/>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175760650"/>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175760651"/>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175760652"/>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175760653"/>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175760654"/>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175760655"/>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175760656"/>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175760658"/>
      <w:r>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175760659"/>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175760660"/>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175760661"/>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175760662"/>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175760663"/>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175760664"/>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175760665"/>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175760666"/>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175760667"/>
      <w:r>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175760668"/>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175760669"/>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175760670"/>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175760671"/>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175760672"/>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175760673"/>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175760674"/>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2pt" o:ole="">
            <v:imagedata r:id="rId47" o:title=""/>
          </v:shape>
          <o:OLEObject Type="Embed" ProgID="Visio.Drawing.15" ShapeID="_x0000_i1043" DrawAspect="Content" ObjectID="_1786376298"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175760675"/>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175760676"/>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175760677"/>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175760678"/>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175760679"/>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175760680"/>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175760681"/>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175760682"/>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175760683"/>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175760684"/>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175760685"/>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175760686"/>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175760687"/>
      <w:r>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175760688"/>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175760689"/>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175760690"/>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175760691"/>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175760692"/>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175760693"/>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175760694"/>
      <w:r>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175760695"/>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175760696"/>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175760697"/>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17576069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175760699"/>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175760700"/>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175760701"/>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175760702"/>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175760703"/>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175760704"/>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175760705"/>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175760706"/>
      <w:r>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175760707"/>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175760708"/>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6EB35A38" w:rsidR="00C675A0" w:rsidRPr="001C7C10" w:rsidRDefault="00C675A0" w:rsidP="00C675A0">
      <w:pPr>
        <w:pStyle w:val="PL"/>
      </w:pPr>
      <w:r>
        <w:t xml:space="preserve">  </w:t>
      </w:r>
      <w:r w:rsidRPr="001C7C10">
        <w:t>version: 1.</w:t>
      </w:r>
      <w:r w:rsidR="00137655">
        <w:t>1</w:t>
      </w:r>
      <w:r w:rsidRPr="001C7C10">
        <w:t>.</w:t>
      </w:r>
      <w:r w:rsidR="00EE729B">
        <w:t>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198FA85"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137655">
        <w:t>8</w:t>
      </w:r>
      <w:r>
        <w:t>.</w:t>
      </w:r>
      <w:r w:rsidR="00EE729B">
        <w:t>7</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DA9659D"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175760709"/>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175760710"/>
      <w:bookmarkEnd w:id="1299"/>
      <w:r>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8E1AB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8E1AB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8E1AB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8E1AB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8E1AB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8E1AB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8E1AB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8E1AB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8E1AB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8E1AB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8E1AB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8E1AB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8E1AB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8E1AB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8E1AB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8E1AB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8E1AB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8E1AB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8E1AB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8E1AB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8E1AB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8E1AB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8E1AB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8E1AB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8E1AB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8E1AB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8E1AB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8E1AB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8E1AB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8E1AB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8E1AB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8E1AB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8E1AB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8E1AB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8E1AB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8E1AB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8E1AB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8E1AB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8E1AB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8E1AB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8E1AB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8E1AB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8E1AB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8E1AB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8E1AB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8E1AB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8E1AB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8E1AB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8E1AB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8E1AB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8E1AB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8E1AB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8E1AB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8E1AB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8E1AB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8E1AB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8E1AB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8E1AB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8E1AB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8E1AB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8E1AB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8E1AB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8E1AB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8E1AB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3D5D9F19"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77D5837F" w:rsidR="009F4EE7" w:rsidRPr="002D66EF" w:rsidRDefault="001C763A" w:rsidP="009F4EE7">
            <w:pPr>
              <w:pStyle w:val="TAC"/>
              <w:keepNext w:val="0"/>
              <w:keepLines w:val="0"/>
              <w:rPr>
                <w:rFonts w:cs="Arial"/>
                <w:sz w:val="16"/>
                <w:szCs w:val="16"/>
              </w:rPr>
            </w:pPr>
            <w:r w:rsidRPr="008850AE">
              <w:rPr>
                <w:rFonts w:cs="Arial"/>
                <w:sz w:val="16"/>
                <w:szCs w:val="16"/>
              </w:rPr>
              <w:t>C3-244131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0B6329B"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507F1F20" w:rsidR="009F4EE7" w:rsidRPr="002D66EF" w:rsidRDefault="001C763A" w:rsidP="009F4EE7">
            <w:pPr>
              <w:pStyle w:val="TAC"/>
              <w:keepNext w:val="0"/>
              <w:keepLines w:val="0"/>
              <w:rPr>
                <w:rFonts w:cs="Arial"/>
                <w:sz w:val="16"/>
                <w:szCs w:val="16"/>
              </w:rPr>
            </w:pPr>
            <w:r w:rsidRPr="008850AE">
              <w:rPr>
                <w:rFonts w:cs="Arial"/>
                <w:sz w:val="16"/>
                <w:szCs w:val="16"/>
              </w:rPr>
              <w:t>C3-244484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9F4EE7" w:rsidRPr="00A2432B" w14:paraId="3D17D403" w14:textId="77777777" w:rsidTr="008E1ABF">
        <w:tc>
          <w:tcPr>
            <w:tcW w:w="751" w:type="dxa"/>
            <w:tcBorders>
              <w:top w:val="single" w:sz="6" w:space="0" w:color="auto"/>
              <w:left w:val="single" w:sz="6" w:space="0" w:color="auto"/>
              <w:bottom w:val="single" w:sz="6" w:space="0" w:color="auto"/>
              <w:right w:val="single" w:sz="6" w:space="0" w:color="auto"/>
            </w:tcBorders>
            <w:shd w:val="solid" w:color="FFFFFF" w:fill="auto"/>
          </w:tcPr>
          <w:p w14:paraId="5427AFE1" w14:textId="5889BC9F"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932CE6" w14:textId="49909A3D"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62E2515" w14:textId="606308CE" w:rsidR="009F4EE7" w:rsidRPr="002D66EF" w:rsidRDefault="001C763A" w:rsidP="009F4EE7">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C3-244231</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5172F1" w14:textId="1AA9AD71"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B35900" w14:textId="1CA8F3CC"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6A197C" w14:textId="189D8ACA"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6084A4" w14:textId="5BD0485E" w:rsidR="009F4EE7" w:rsidRPr="006608C8" w:rsidRDefault="001C763A" w:rsidP="009F4EE7">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FCD2BD8" w14:textId="440BF7CE"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210333BF" w:rsidR="001C763A" w:rsidRPr="00A2432B" w:rsidRDefault="001C763A" w:rsidP="001C763A">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2E6CA3B3" w:rsidR="001C763A" w:rsidRPr="008850AE" w:rsidRDefault="001C763A" w:rsidP="001C763A">
            <w:pPr>
              <w:pStyle w:val="TAC"/>
              <w:keepNext w:val="0"/>
              <w:keepLines w:val="0"/>
              <w:rPr>
                <w:rFonts w:cs="Arial"/>
                <w:sz w:val="16"/>
                <w:szCs w:val="16"/>
              </w:rPr>
            </w:pPr>
            <w:r w:rsidRPr="008850AE">
              <w:rPr>
                <w:rFonts w:cs="Arial"/>
                <w:sz w:val="16"/>
                <w:szCs w:val="16"/>
              </w:rPr>
              <w:t>C3-244615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9270E" w14:textId="77777777" w:rsidR="00F5530B" w:rsidRDefault="00F5530B">
      <w:r>
        <w:separator/>
      </w:r>
    </w:p>
  </w:endnote>
  <w:endnote w:type="continuationSeparator" w:id="0">
    <w:p w14:paraId="7AEBF470" w14:textId="77777777" w:rsidR="00F5530B" w:rsidRDefault="00F55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EB6F2" w14:textId="77777777" w:rsidR="00F5530B" w:rsidRDefault="00F5530B">
      <w:r>
        <w:separator/>
      </w:r>
    </w:p>
  </w:footnote>
  <w:footnote w:type="continuationSeparator" w:id="0">
    <w:p w14:paraId="3F9F9BA8" w14:textId="77777777" w:rsidR="00F5530B" w:rsidRDefault="00F553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1ABF">
      <w:rPr>
        <w:rFonts w:ascii="Arial" w:hAnsi="Arial" w:cs="Arial"/>
        <w:b/>
        <w:noProof/>
        <w:sz w:val="18"/>
        <w:szCs w:val="18"/>
      </w:rPr>
      <w:t>3GPP TS 29.574 V18.76.0 (2024-096)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1ABF">
      <w:rPr>
        <w:rFonts w:ascii="Arial" w:hAnsi="Arial" w:cs="Arial"/>
        <w:b/>
        <w:noProof/>
        <w:sz w:val="18"/>
        <w:szCs w:val="18"/>
      </w:rPr>
      <w:t>7</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1ABF">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1ABF"/>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530B"/>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DC154-85B1-4192-AA12-6E43A3D0D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2132</TotalTime>
  <Pages>8</Pages>
  <Words>34842</Words>
  <Characters>198600</Characters>
  <Application>Microsoft Office Word</Application>
  <DocSecurity>0</DocSecurity>
  <Lines>1655</Lines>
  <Paragraphs>465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232977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CR#0108</cp:lastModifiedBy>
  <cp:revision>338</cp:revision>
  <cp:lastPrinted>2019-02-25T14:05:00Z</cp:lastPrinted>
  <dcterms:created xsi:type="dcterms:W3CDTF">2022-04-14T09:44:00Z</dcterms:created>
  <dcterms:modified xsi:type="dcterms:W3CDTF">2024-08-28T10:17:00Z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(3)ynEZ5rV3I30PKUuQyLFhWgjRO6labQ2WdVMAFaM6LwCvEmPjrxEVAC7au6/KEgAUgwY3dQPg
Cjqq5nOF4uEw/uD3gSEP2yiGNekZDd0GpnUPoSebxIOSvhhjWo/YdDMQKH67BZwvqwrmWG9/
OjUkBlRFzgRx9at3Wwo6xv8ueFvoRpKunnbOz8T7+73SawlDYBlI4q3xBaSzaiblpqJi0hVI
m9w/IoI1KfqlkyT7tp</vt:lpwstr>
  </property>
  <property fmtid="{D5CDD505-2E9C-101B-9397-08002B2CF9AE}" pid="3" name="_2015_ms_pID_7253431">
    <vt:lpwstr>AAWZ/43bFcBaSYMTwmITNoedG6YU9+t1Ng7QVTdKB8l2GEOJcbPoKc
GiM62VaPUaWnOiY5kY1UKM7fjiNkeREKvtna4eVzcEzK2em7YnW/ULv23NtzEUjwPZPwvEC/
rGe5WcoENpLA6UgeEZNER/KKuiRRG1tuJgthgqYIQQOrE9CYLCmk83gz1iMAbLo22jKeMiFF
kBAgIwPW1a5VR5HUMyN0zaVi30Zs5FVqJ4E5</vt:lpwstr>
  </property>
  <property fmtid="{D5CDD505-2E9C-101B-9397-08002B2CF9AE}" pid="4" name="_2015_ms_pID_7253432">
    <vt:lpwstr>Icox5KHoByqSj348R6fLz3s=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