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2EEEAF75" w:rsidR="00AA5070" w:rsidRPr="008B1C02" w:rsidRDefault="00AA5070">
      <w:pPr>
        <w:pStyle w:val="PL"/>
      </w:pPr>
      <w:r w:rsidRPr="008B1C02">
        <w:t xml:space="preserve">  version: 1.</w:t>
      </w:r>
      <w:r w:rsidR="004826AD" w:rsidRPr="008B1C02">
        <w:t>2</w:t>
      </w:r>
      <w:r w:rsidRPr="008B1C02">
        <w:t>.</w:t>
      </w:r>
      <w:r w:rsidR="00766B51">
        <w:t>1</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15CDE264"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66B51">
        <w:t>7</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77777777" w:rsidR="005A4CB9" w:rsidRPr="00860286" w:rsidRDefault="005A4CB9" w:rsidP="005A4CB9">
      <w:pPr>
        <w:pStyle w:val="PL"/>
      </w:pPr>
      <w:r w:rsidRPr="00860286">
        <w:t xml:space="preserve">        </w:t>
      </w:r>
      <w:r>
        <w:t>dataVlTrnsTmReqs</w:t>
      </w:r>
      <w:r w:rsidRPr="00860286">
        <w:t>:</w:t>
      </w:r>
    </w:p>
    <w:p w14:paraId="3E3EF61A" w14:textId="77777777" w:rsidR="005A4CB9" w:rsidRPr="00860286" w:rsidRDefault="005A4CB9" w:rsidP="005A4CB9">
      <w:pPr>
        <w:pStyle w:val="PL"/>
      </w:pPr>
      <w:r w:rsidRPr="00860286">
        <w:t xml:space="preserve">          type: array</w:t>
      </w:r>
    </w:p>
    <w:p w14:paraId="107410ED" w14:textId="77777777" w:rsidR="005A4CB9" w:rsidRPr="00860286" w:rsidRDefault="005A4CB9" w:rsidP="005A4CB9">
      <w:pPr>
        <w:pStyle w:val="PL"/>
      </w:pPr>
      <w:r w:rsidRPr="00860286">
        <w:t xml:space="preserve">          items:</w:t>
      </w:r>
    </w:p>
    <w:p w14:paraId="4FBA0088" w14:textId="77777777" w:rsidR="005A4CB9" w:rsidRPr="00860286" w:rsidRDefault="005A4CB9" w:rsidP="005A4CB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B3303B" w14:textId="77777777" w:rsidR="005A4CB9" w:rsidRPr="00860286" w:rsidRDefault="005A4CB9" w:rsidP="005A4CB9">
      <w:pPr>
        <w:pStyle w:val="PL"/>
      </w:pPr>
      <w:r w:rsidRPr="00860286">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1672C35D"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4BBD80A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3FFC8305"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553B2B2F"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59F49825"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480D9014"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00266D">
        <w:t>0</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lastRenderedPageBreak/>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lastRenderedPageBreak/>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lastRenderedPageBreak/>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lastRenderedPageBreak/>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lastRenderedPageBreak/>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lastRenderedPageBreak/>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696391EA" w14:textId="77777777" w:rsidR="00A32684" w:rsidRPr="008B1C02" w:rsidRDefault="00A32684" w:rsidP="00A32684">
      <w:pPr>
        <w:pStyle w:val="PL"/>
      </w:pPr>
      <w:r w:rsidRPr="008B1C02">
        <w:t xml:space="preserve">          description: &gt;</w:t>
      </w:r>
    </w:p>
    <w:p w14:paraId="2BE1B884" w14:textId="77777777" w:rsidR="00A32684" w:rsidRPr="008B1C02" w:rsidRDefault="00A32684" w:rsidP="00A32684">
      <w:pPr>
        <w:pStyle w:val="PL"/>
      </w:pPr>
      <w:r w:rsidRPr="008B1C02">
        <w:t xml:space="preserve">            Indicates the N6 termination which the parameters below apply.</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lastRenderedPageBreak/>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A93622" w:rsidRDefault="00AF0A6D" w:rsidP="00AF0A6D">
      <w:pPr>
        <w:pStyle w:val="PL"/>
        <w:rPr>
          <w:lang w:val="fr-FR"/>
        </w:rPr>
      </w:pPr>
      <w:r w:rsidRPr="00BD6F46">
        <w:t xml:space="preserve">          </w:t>
      </w:r>
      <w:r w:rsidRPr="00A93622">
        <w:rPr>
          <w:lang w:val="fr-FR"/>
        </w:rPr>
        <w:t>- ACCEPTABLE</w:t>
      </w:r>
    </w:p>
    <w:p w14:paraId="59C9E6FC" w14:textId="77777777" w:rsidR="00AF0A6D" w:rsidRPr="00A93622" w:rsidRDefault="00AF0A6D" w:rsidP="00AF0A6D">
      <w:pPr>
        <w:pStyle w:val="PL"/>
        <w:rPr>
          <w:lang w:val="fr-FR" w:eastAsia="zh-CN"/>
        </w:rPr>
      </w:pPr>
      <w:r w:rsidRPr="00A93622">
        <w:rPr>
          <w:lang w:val="fr-FR"/>
        </w:rPr>
        <w:t xml:space="preserve">          - NON_ACCEPTABLE</w:t>
      </w:r>
    </w:p>
    <w:p w14:paraId="31AF264B" w14:textId="77777777" w:rsidR="00AF0A6D" w:rsidRPr="00A93622" w:rsidRDefault="00AF0A6D" w:rsidP="00AF0A6D">
      <w:pPr>
        <w:pStyle w:val="PL"/>
        <w:rPr>
          <w:lang w:val="fr-FR"/>
        </w:rPr>
      </w:pPr>
      <w:r w:rsidRPr="00A93622">
        <w:rPr>
          <w:lang w:val="fr-FR"/>
        </w:rPr>
        <w:t xml:space="preserve">      - </w:t>
      </w:r>
      <w:proofErr w:type="gramStart"/>
      <w:r w:rsidRPr="00A93622">
        <w:rPr>
          <w:lang w:val="fr-FR"/>
        </w:rPr>
        <w:t>type:</w:t>
      </w:r>
      <w:proofErr w:type="gramEnd"/>
      <w:r w:rsidRPr="00A93622">
        <w:rPr>
          <w:lang w:val="fr-FR"/>
        </w:rPr>
        <w:t xml:space="preserve"> string</w:t>
      </w:r>
    </w:p>
    <w:p w14:paraId="275CCF6F" w14:textId="77777777" w:rsidR="00125E00" w:rsidRPr="00A93622" w:rsidRDefault="00125E00" w:rsidP="00125E00">
      <w:pPr>
        <w:pStyle w:val="PL"/>
        <w:rPr>
          <w:lang w:val="fr-FR"/>
        </w:rPr>
      </w:pPr>
      <w:r w:rsidRPr="00A93622">
        <w:rPr>
          <w:lang w:val="fr-FR"/>
        </w:rPr>
        <w:t xml:space="preserve">        </w:t>
      </w:r>
      <w:proofErr w:type="gramStart"/>
      <w:r w:rsidRPr="00A93622">
        <w:rPr>
          <w:lang w:val="fr-FR"/>
        </w:rPr>
        <w:t>description:</w:t>
      </w:r>
      <w:proofErr w:type="gramEnd"/>
      <w:r w:rsidRPr="00A93622">
        <w:rPr>
          <w:lang w:val="fr-FR"/>
        </w:rPr>
        <w:t xml:space="preserve"> &gt;</w:t>
      </w:r>
    </w:p>
    <w:p w14:paraId="2E8E940A" w14:textId="77777777" w:rsidR="00DB56E1" w:rsidRPr="008B1C02" w:rsidRDefault="00DB56E1" w:rsidP="00DB56E1">
      <w:pPr>
        <w:pStyle w:val="PL"/>
      </w:pPr>
      <w:r w:rsidRPr="00A93622">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24807D61"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7056B3CC"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lastRenderedPageBreak/>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93C96D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3473882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lastRenderedPageBreak/>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Malgun Gothic"/>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026C5DC"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C85309">
        <w:rPr>
          <w:lang w:val="en-US"/>
        </w:rPr>
        <w:t>h</w:t>
      </w:r>
      <w:r w:rsidR="0000266D">
        <w:rPr>
          <w:lang w:val="en-US"/>
        </w:rPr>
        <w:t>a.1</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4A59863D"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677FB2E4"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8FEC1C7"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lastRenderedPageBreak/>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lastRenderedPageBreak/>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lastRenderedPageBreak/>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lastRenderedPageBreak/>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lastRenderedPageBreak/>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505CA6D0"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lastRenderedPageBreak/>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lastRenderedPageBreak/>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lastRenderedPageBreak/>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lastRenderedPageBreak/>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lastRenderedPageBreak/>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lastRenderedPageBreak/>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lastRenderedPageBreak/>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lastRenderedPageBreak/>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lastRenderedPageBreak/>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lastRenderedPageBreak/>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lastRenderedPageBreak/>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lastRenderedPageBreak/>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93622" w:rsidRDefault="00C81D33" w:rsidP="00C81D33">
      <w:pPr>
        <w:pStyle w:val="PL"/>
        <w:rPr>
          <w:lang w:val="fr-FR"/>
        </w:rPr>
      </w:pPr>
      <w:r w:rsidRPr="008B1C02">
        <w:t xml:space="preserve">            </w:t>
      </w:r>
      <w:r w:rsidRPr="00A93622">
        <w:rPr>
          <w:lang w:val="fr-FR"/>
        </w:rPr>
        <w:t>Subscription resource.</w:t>
      </w:r>
    </w:p>
    <w:p w14:paraId="3B29E98C"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content:</w:t>
      </w:r>
      <w:proofErr w:type="gramEnd"/>
    </w:p>
    <w:p w14:paraId="51F1773A" w14:textId="77777777" w:rsidR="00C81D33" w:rsidRPr="00A93622" w:rsidRDefault="00C81D33" w:rsidP="00C81D33">
      <w:pPr>
        <w:pStyle w:val="PL"/>
        <w:rPr>
          <w:lang w:val="fr-FR"/>
        </w:rPr>
      </w:pPr>
      <w:r w:rsidRPr="00A93622">
        <w:rPr>
          <w:lang w:val="fr-FR"/>
        </w:rPr>
        <w:t xml:space="preserve">            </w:t>
      </w:r>
      <w:proofErr w:type="gramStart"/>
      <w:r w:rsidRPr="00A93622">
        <w:rPr>
          <w:lang w:val="fr-FR"/>
        </w:rPr>
        <w:t>application</w:t>
      </w:r>
      <w:proofErr w:type="gramEnd"/>
      <w:r w:rsidRPr="00A93622">
        <w:rPr>
          <w:lang w:val="fr-FR"/>
        </w:rPr>
        <w:t>/json:</w:t>
      </w:r>
    </w:p>
    <w:p w14:paraId="3777BDF8" w14:textId="77777777" w:rsidR="00C81D33" w:rsidRPr="008B1C02" w:rsidRDefault="00C81D33" w:rsidP="00C81D33">
      <w:pPr>
        <w:pStyle w:val="PL"/>
      </w:pPr>
      <w:r w:rsidRPr="00A93622">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lastRenderedPageBreak/>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lastRenderedPageBreak/>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lastRenderedPageBreak/>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D786A42"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5F9120A5"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lastRenderedPageBreak/>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lastRenderedPageBreak/>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lastRenderedPageBreak/>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lastRenderedPageBreak/>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lastRenderedPageBreak/>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lastRenderedPageBreak/>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lastRenderedPageBreak/>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lastRenderedPageBreak/>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lastRenderedPageBreak/>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lastRenderedPageBreak/>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lastRenderedPageBreak/>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lastRenderedPageBreak/>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lastRenderedPageBreak/>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lastRenderedPageBreak/>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lastRenderedPageBreak/>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lastRenderedPageBreak/>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lastRenderedPageBreak/>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lastRenderedPageBreak/>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lastRenderedPageBreak/>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lastRenderedPageBreak/>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lastRenderedPageBreak/>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lastRenderedPageBreak/>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lastRenderedPageBreak/>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lastRenderedPageBreak/>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lastRenderedPageBreak/>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lastRenderedPageBreak/>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lastRenderedPageBreak/>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lastRenderedPageBreak/>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lastRenderedPageBreak/>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lastRenderedPageBreak/>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lastRenderedPageBreak/>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lastRenderedPageBreak/>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lastRenderedPageBreak/>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lastRenderedPageBreak/>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55849A08" w14:textId="035E91A5" w:rsidR="00885076" w:rsidRPr="00BA6301" w:rsidRDefault="00885076" w:rsidP="00885076">
      <w:pPr>
        <w:pStyle w:val="PL"/>
      </w:pPr>
      <w:r w:rsidRPr="00BA6301">
        <w:t xml:space="preserve">  version: </w:t>
      </w:r>
      <w:r w:rsidRPr="00BA6301">
        <w:rPr>
          <w:lang w:val="en-US"/>
        </w:rPr>
        <w:t>1.</w:t>
      </w:r>
      <w:r>
        <w:rPr>
          <w:lang w:val="en-US"/>
        </w:rPr>
        <w:t>0</w:t>
      </w:r>
      <w:r w:rsidRPr="00BA6301">
        <w:rPr>
          <w:lang w:val="en-US"/>
        </w:rPr>
        <w:t>.</w:t>
      </w:r>
      <w:r>
        <w:rPr>
          <w:lang w:val="en-US"/>
        </w:rPr>
        <w:t>1</w:t>
      </w:r>
    </w:p>
    <w:p w14:paraId="5B16021E" w14:textId="77777777" w:rsidR="00885076" w:rsidRPr="00BA6301" w:rsidRDefault="00885076" w:rsidP="00885076">
      <w:pPr>
        <w:pStyle w:val="PL"/>
      </w:pPr>
      <w:r w:rsidRPr="00BA6301">
        <w:t xml:space="preserve">  description: |</w:t>
      </w:r>
    </w:p>
    <w:p w14:paraId="765C113C" w14:textId="77777777" w:rsidR="00885076" w:rsidRPr="00BA6301" w:rsidRDefault="00885076" w:rsidP="00885076">
      <w:pPr>
        <w:pStyle w:val="PL"/>
      </w:pPr>
      <w:r w:rsidRPr="00BA6301">
        <w:t xml:space="preserve">    API for </w:t>
      </w:r>
      <w:r w:rsidRPr="00BA6301">
        <w:rPr>
          <w:lang w:eastAsia="zh-CN"/>
        </w:rPr>
        <w:t>AF provisioned E</w:t>
      </w:r>
      <w:r>
        <w:rPr>
          <w:lang w:eastAsia="zh-CN"/>
        </w:rPr>
        <w:t>C</w:t>
      </w:r>
      <w:r w:rsidRPr="00BA6301">
        <w:rPr>
          <w:lang w:eastAsia="zh-CN"/>
        </w:rPr>
        <w:t>S</w:t>
      </w:r>
      <w:bookmarkStart w:id="339" w:name="_GoBack"/>
      <w:bookmarkEnd w:id="339"/>
      <w:r w:rsidRPr="00BA6301">
        <w:rPr>
          <w:lang w:eastAsia="zh-CN"/>
        </w:rPr>
        <w:t xml:space="preserve"> </w:t>
      </w:r>
      <w:r>
        <w:rPr>
          <w:lang w:eastAsia="zh-CN"/>
        </w:rPr>
        <w:t>Address Configuration Information</w:t>
      </w:r>
      <w:r w:rsidRPr="00BA6301">
        <w:t xml:space="preserve">.  </w:t>
      </w:r>
    </w:p>
    <w:p w14:paraId="450E30EB" w14:textId="77777777" w:rsidR="00885076" w:rsidRPr="00BA6301" w:rsidRDefault="00885076" w:rsidP="00885076">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4C77869B" w14:textId="77777777" w:rsidR="00885076" w:rsidRPr="00BA6301" w:rsidRDefault="00885076" w:rsidP="00885076">
      <w:pPr>
        <w:pStyle w:val="PL"/>
      </w:pPr>
      <w:r w:rsidRPr="00BA6301">
        <w:t xml:space="preserve">    All rights reserved.</w:t>
      </w:r>
    </w:p>
    <w:p w14:paraId="2073BCFB" w14:textId="77777777" w:rsidR="00885076" w:rsidRPr="00BA6301" w:rsidRDefault="00885076" w:rsidP="00885076">
      <w:pPr>
        <w:pStyle w:val="PL"/>
      </w:pPr>
    </w:p>
    <w:p w14:paraId="1325A667" w14:textId="77777777" w:rsidR="00885076" w:rsidRPr="00BA6301" w:rsidRDefault="00885076" w:rsidP="00885076">
      <w:pPr>
        <w:pStyle w:val="PL"/>
      </w:pPr>
      <w:r w:rsidRPr="00BA6301">
        <w:t>externalDocs:</w:t>
      </w:r>
    </w:p>
    <w:p w14:paraId="266D8042" w14:textId="77777777" w:rsidR="00885076" w:rsidRPr="00BA6301" w:rsidRDefault="00885076" w:rsidP="00885076">
      <w:pPr>
        <w:pStyle w:val="PL"/>
      </w:pPr>
      <w:r w:rsidRPr="00BA6301">
        <w:t xml:space="preserve">  description: &gt;</w:t>
      </w:r>
    </w:p>
    <w:p w14:paraId="51DE185A" w14:textId="5E06134C" w:rsidR="00885076" w:rsidRPr="00BA6301" w:rsidRDefault="00885076" w:rsidP="00885076">
      <w:pPr>
        <w:pStyle w:val="PL"/>
      </w:pPr>
      <w:r w:rsidRPr="00BA6301">
        <w:t xml:space="preserve">    3GPP TS 29.522 V18.</w:t>
      </w:r>
      <w:r>
        <w:t>7</w:t>
      </w:r>
      <w:r w:rsidRPr="00BA6301">
        <w:t>.0; 5G System; Network Exposure Function Northbound APIs.</w:t>
      </w:r>
    </w:p>
    <w:p w14:paraId="50590D43" w14:textId="77777777" w:rsidR="00885076" w:rsidRPr="00BA6301" w:rsidRDefault="00885076" w:rsidP="0088507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lastRenderedPageBreak/>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lastRenderedPageBreak/>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lastRenderedPageBreak/>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lastRenderedPageBreak/>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lastRenderedPageBreak/>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4BD885D3"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lastRenderedPageBreak/>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lastRenderedPageBreak/>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lastRenderedPageBreak/>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lastRenderedPageBreak/>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lastRenderedPageBreak/>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F6ED0"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36EFDD44" w:rsidR="009F6ED0" w:rsidRDefault="009F6ED0" w:rsidP="009F6ED0">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5B3F89E" w:rsidR="009F6ED0" w:rsidRDefault="009F6ED0" w:rsidP="009F6ED0">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5EB15D3F" w:rsidR="009F6ED0" w:rsidRDefault="009F6ED0" w:rsidP="009F6ED0">
            <w:pPr>
              <w:pStyle w:val="TAC"/>
              <w:keepNext w:val="0"/>
              <w:keepLines w:val="0"/>
              <w:rPr>
                <w:rFonts w:cs="Arial"/>
                <w:sz w:val="16"/>
                <w:szCs w:val="16"/>
              </w:rPr>
            </w:pPr>
            <w:r>
              <w:rPr>
                <w:rFonts w:cs="Arial"/>
                <w:sz w:val="16"/>
                <w:szCs w:val="16"/>
              </w:rPr>
              <w:t>C3-24</w:t>
            </w:r>
            <w:r w:rsidR="00E15653">
              <w:rPr>
                <w:rFonts w:cs="Arial"/>
                <w:sz w:val="16"/>
                <w:szCs w:val="16"/>
              </w:rPr>
              <w:t>2</w:t>
            </w:r>
            <w:r w:rsidR="00E15653"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4CF3FA04" w:rsidR="009F6ED0" w:rsidRDefault="009F6ED0" w:rsidP="009F6ED0">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46CB3D20" w:rsidR="009F6ED0" w:rsidRDefault="009F6ED0" w:rsidP="009F6ED0">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33903DAE" w:rsidR="009F6ED0" w:rsidRDefault="009F6ED0" w:rsidP="009F6ED0">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398D5AB5" w:rsidR="009F6ED0" w:rsidRPr="009C401A" w:rsidRDefault="009F6ED0" w:rsidP="009F6ED0">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F6ED0" w:rsidRDefault="009F6ED0" w:rsidP="009F6ED0">
            <w:pPr>
              <w:pStyle w:val="TAC"/>
              <w:keepNext w:val="0"/>
              <w:keepLines w:val="0"/>
              <w:rPr>
                <w:sz w:val="16"/>
                <w:szCs w:val="16"/>
                <w:lang w:eastAsia="zh-CN"/>
              </w:rPr>
            </w:pPr>
            <w:r>
              <w:rPr>
                <w:sz w:val="16"/>
                <w:szCs w:val="16"/>
                <w:lang w:eastAsia="zh-CN"/>
              </w:rPr>
              <w:t>18.7.0</w:t>
            </w:r>
          </w:p>
        </w:tc>
      </w:tr>
      <w:tr w:rsidR="00E15653"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1A1AEBBD"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2DDC8A1"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08F08AC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2305004" w:rsidR="00E15653" w:rsidRDefault="00E15653" w:rsidP="00E15653">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27A7295"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6792C424" w:rsidR="00E15653" w:rsidRDefault="00E15653" w:rsidP="00E1565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F110A5" w:rsidR="00E15653" w:rsidRPr="009C401A" w:rsidRDefault="00E15653" w:rsidP="00E15653">
            <w:pPr>
              <w:pStyle w:val="TAL"/>
              <w:keepNext w:val="0"/>
              <w:keepLines w:val="0"/>
              <w:rPr>
                <w:rFonts w:cs="Arial"/>
                <w:sz w:val="16"/>
                <w:szCs w:val="16"/>
              </w:rPr>
            </w:pPr>
            <w:r>
              <w:rPr>
                <w:rFonts w:cs="Arial"/>
                <w:sz w:val="16"/>
                <w:szCs w:val="16"/>
              </w:rPr>
              <w:t>Clarifications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075A6821"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2D0571AE"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40C9E5BD"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605C6FE1" w:rsidR="00E15653" w:rsidRDefault="00E15653" w:rsidP="00E15653">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553CF9DB"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7BEEC206"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4DF16452" w:rsidR="00E15653" w:rsidRPr="009C401A" w:rsidRDefault="00E15653" w:rsidP="00E15653">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3466C691"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54B65416"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5DDF4169"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57D0FF90" w:rsidR="00E15653" w:rsidRDefault="00E15653" w:rsidP="00E15653">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123B62BE"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5AD936B5" w:rsidR="00E15653" w:rsidRPr="009C401A" w:rsidRDefault="00E15653" w:rsidP="00E15653">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37B6EB7"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453779AE"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3C18DB44"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76E14989" w:rsidR="00E15653" w:rsidRDefault="00E15653" w:rsidP="00E15653">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12A72D65"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3B9D28B7" w:rsidR="00E15653" w:rsidRPr="009C401A" w:rsidRDefault="00E15653" w:rsidP="00E15653">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1E5EA4B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1D77A4FE"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4CE732E4"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1C67C298" w:rsidR="00E15653" w:rsidRDefault="00E15653" w:rsidP="00E15653">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610EBFE1"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7CDD06ED" w:rsidR="00E15653" w:rsidRPr="009C401A" w:rsidRDefault="00E15653" w:rsidP="00E15653">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FA42D2A"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2B5DD754"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55E9E04B"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62FB9090" w:rsidR="00E15653" w:rsidRDefault="00E15653" w:rsidP="00E15653">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67E5CE09"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7B025550"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FFB77B5" w:rsidR="00E15653" w:rsidRPr="009C401A" w:rsidRDefault="00E15653" w:rsidP="00E15653">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8C724E5"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E7CAA5D"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43D6E8B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4EE193" w:rsidR="00E15653" w:rsidRDefault="00E15653" w:rsidP="00E15653">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2930C67B"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29CAB0D7"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5E3A5529" w:rsidR="00E15653" w:rsidRPr="009C401A" w:rsidRDefault="00E15653" w:rsidP="00E15653">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3CA6E612"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2D5C6431"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62E9E5E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7E0B91A5" w:rsidR="00E15653" w:rsidRDefault="00E15653" w:rsidP="00E15653">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E09B048"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1E7B725C" w:rsidR="00E15653" w:rsidRPr="009C401A" w:rsidRDefault="00E15653" w:rsidP="00E15653">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02DF70A3"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3EB173EF"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FF3FA"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392CA858" w:rsidR="00E15653" w:rsidRDefault="00E15653" w:rsidP="00E15653">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0143164F"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04952CD9"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3D0BA9FE" w:rsidR="00E15653" w:rsidRPr="009C401A" w:rsidRDefault="00E15653" w:rsidP="00E15653">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94D7ED5"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44FBFA73"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487F9BE"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EDDFDC7" w:rsidR="00E15653" w:rsidRDefault="00E15653" w:rsidP="00E15653">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55D9A3A"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3C7ADF23"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28C9C31F" w:rsidR="00E15653" w:rsidRPr="009C401A" w:rsidRDefault="00E15653" w:rsidP="00E15653">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7ECCD5F6"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17B4A6AF"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491E7F8B"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B178870" w:rsidR="00E15653" w:rsidRDefault="00E15653" w:rsidP="00E15653">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00DA1D0A"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5E7B669B"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367370AD" w:rsidR="00E15653" w:rsidRPr="009C401A" w:rsidRDefault="00E15653" w:rsidP="00E15653">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403C9A6B"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EDB59EC"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22775215"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E8FF480" w:rsidR="00E15653" w:rsidRDefault="00E15653" w:rsidP="00E15653">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13A3A167"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7B53B424"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19F02F01" w:rsidR="00E15653" w:rsidRPr="009C401A" w:rsidRDefault="00E15653" w:rsidP="00E15653">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1ABFC9FA"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7CE92F64"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21A658F0"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1924024B" w:rsidR="00E15653" w:rsidRDefault="00E15653" w:rsidP="00E15653">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1578BE95"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6B87CA27"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1CA70F98" w:rsidR="00E15653" w:rsidRPr="009C401A" w:rsidRDefault="00E15653" w:rsidP="00E15653">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44305722"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3F15F291"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18413E52"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14ADCCDD" w:rsidR="00E15653" w:rsidRDefault="00E15653" w:rsidP="00E15653">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6A98F507"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B9B515F"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3A97AC4" w:rsidR="00E15653" w:rsidRPr="009C401A" w:rsidRDefault="00E15653" w:rsidP="00E15653">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67D78053"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5162E929"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212E741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0873BDD3" w:rsidR="00E15653" w:rsidRDefault="00E15653" w:rsidP="00E15653">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B45F1E9"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255E6292" w:rsidR="00E15653" w:rsidRDefault="00E15653" w:rsidP="00E15653">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0F8363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3D45624E"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2701C43E"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09DD8911" w:rsidR="00E15653" w:rsidRDefault="00E15653" w:rsidP="00E15653">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2E00B79"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3824E092"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9C8230B" w:rsidR="00E15653" w:rsidRDefault="00E15653" w:rsidP="00E15653">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0DF54D51"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16A3DAB2"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4D4221F"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34E4E480" w:rsidR="00E15653" w:rsidRDefault="00E15653" w:rsidP="00E15653">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C1EE04F"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790206C"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4F38B463" w:rsidR="00E15653" w:rsidRDefault="00E15653" w:rsidP="00E15653">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4D6D1C0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6DD9C948"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FFF9FD5"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765C0500" w:rsidR="00E15653" w:rsidRDefault="00E15653" w:rsidP="00E15653">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38C656"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741DBC76" w:rsidR="00E15653" w:rsidRDefault="00E15653" w:rsidP="00E15653">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33D3F84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65E95825"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276E8C5F"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1FD26F3C" w:rsidR="00E15653" w:rsidRDefault="00E15653" w:rsidP="00E15653">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67020625"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3B29FDE"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06ABED1B" w:rsidR="00E15653" w:rsidRDefault="00E15653" w:rsidP="00E15653">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CB3D60A"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6A26FE12"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FDEBE0E"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63E316F1" w:rsidR="00E15653" w:rsidRDefault="00E15653" w:rsidP="00E15653">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19F40461"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158B523"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329C687" w:rsidR="00E15653" w:rsidRDefault="00E15653" w:rsidP="00E15653">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74B1CF1B"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64632323"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5CF7E83"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44A3D633" w:rsidR="00E15653" w:rsidRDefault="00E15653" w:rsidP="00E15653">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5C5D3FA9"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0602E22"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04D68BDF" w:rsidR="00E15653" w:rsidRDefault="00E15653" w:rsidP="00E15653">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35C0A25C"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3A217C0C"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49445455"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7E84CD50" w:rsidR="00E15653" w:rsidRDefault="00E15653" w:rsidP="00E15653">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47C581F4"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7F174C46" w:rsidR="00E15653" w:rsidRDefault="00E15653" w:rsidP="00E15653">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3BD60314" w:rsidR="00E15653" w:rsidRDefault="00E15653" w:rsidP="00E15653">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1C40F49A" w:rsidR="00E15653" w:rsidRDefault="00E15653" w:rsidP="00E15653">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64A3F38A"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79BAD282" w:rsidR="00E15653" w:rsidRDefault="00E15653" w:rsidP="00E15653">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F2AD04D" w:rsidR="00E15653" w:rsidRDefault="00E15653" w:rsidP="00E1565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7885C2F5"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3E95188E" w:rsidR="00E15653" w:rsidRDefault="00E15653" w:rsidP="00E15653">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E15653" w:rsidRDefault="00E15653" w:rsidP="00E15653">
            <w:pPr>
              <w:pStyle w:val="TAC"/>
              <w:keepNext w:val="0"/>
              <w:keepLines w:val="0"/>
              <w:rPr>
                <w:sz w:val="16"/>
                <w:szCs w:val="16"/>
                <w:lang w:eastAsia="zh-CN"/>
              </w:rPr>
            </w:pPr>
            <w:r>
              <w:rPr>
                <w:sz w:val="16"/>
                <w:szCs w:val="16"/>
                <w:lang w:eastAsia="zh-CN"/>
              </w:rPr>
              <w:t>18.7.0</w:t>
            </w:r>
          </w:p>
        </w:tc>
      </w:tr>
      <w:tr w:rsidR="00E15653"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4E1A792F" w:rsidR="00E15653" w:rsidRDefault="00E15653" w:rsidP="00E15653">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68A7F0C4" w:rsidR="00E15653" w:rsidRDefault="00E15653" w:rsidP="00E15653">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F84B5DB" w:rsidR="00E15653" w:rsidRDefault="00E15653" w:rsidP="00E15653">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1BED995A" w:rsidR="00E15653" w:rsidRDefault="00E15653" w:rsidP="00E15653">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E15653" w:rsidRDefault="00E15653" w:rsidP="00E15653">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21EAF45C" w:rsidR="00E15653" w:rsidRDefault="00E15653" w:rsidP="00E1565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22D4F2F0" w:rsidR="00E15653" w:rsidRDefault="00E15653" w:rsidP="00E1565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E15653" w:rsidRDefault="00E15653" w:rsidP="00E15653">
            <w:pPr>
              <w:pStyle w:val="TAC"/>
              <w:keepNext w:val="0"/>
              <w:keepLines w:val="0"/>
              <w:rPr>
                <w:sz w:val="16"/>
                <w:szCs w:val="16"/>
                <w:lang w:eastAsia="zh-CN"/>
              </w:rPr>
            </w:pPr>
            <w:r>
              <w:rPr>
                <w:sz w:val="16"/>
                <w:szCs w:val="16"/>
                <w:lang w:eastAsia="zh-CN"/>
              </w:rPr>
              <w:t>18.7.0</w:t>
            </w:r>
          </w:p>
        </w:tc>
      </w:tr>
      <w:tr w:rsidR="007D489D"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1CF513D9" w:rsidR="007D489D" w:rsidRDefault="007D489D" w:rsidP="007D489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010728D4" w:rsidR="007D489D" w:rsidRDefault="007D489D" w:rsidP="007D489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0E2787FA" w:rsidR="007D489D" w:rsidRDefault="007D489D" w:rsidP="007D489D">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0268FD05" w:rsidR="007D489D" w:rsidRDefault="007D489D" w:rsidP="007D489D">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10BF6566" w:rsidR="007D489D" w:rsidRDefault="007D489D" w:rsidP="007D489D">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19A1BB36" w:rsidR="007D489D" w:rsidRDefault="007D489D" w:rsidP="007D489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6C97BB7A" w:rsidR="007D489D" w:rsidRDefault="007D489D" w:rsidP="007D489D">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7D489D" w:rsidRDefault="007D489D" w:rsidP="007D489D">
            <w:pPr>
              <w:pStyle w:val="TAC"/>
              <w:keepNext w:val="0"/>
              <w:keepLines w:val="0"/>
              <w:rPr>
                <w:sz w:val="16"/>
                <w:szCs w:val="16"/>
                <w:lang w:eastAsia="zh-CN"/>
              </w:rPr>
            </w:pPr>
            <w:r>
              <w:rPr>
                <w:sz w:val="16"/>
                <w:szCs w:val="16"/>
                <w:lang w:eastAsia="zh-CN"/>
              </w:rPr>
              <w:t>19.0.0</w:t>
            </w:r>
          </w:p>
        </w:tc>
      </w:tr>
      <w:tr w:rsidR="007D489D"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14002A00" w:rsidR="007D489D" w:rsidRDefault="007D489D" w:rsidP="007D489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655808CE" w:rsidR="007D489D" w:rsidRDefault="007D489D" w:rsidP="007D489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7195298C" w:rsidR="007D489D" w:rsidRDefault="007D489D" w:rsidP="007D489D">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031C1375" w:rsidR="007D489D" w:rsidRDefault="007D489D" w:rsidP="007D489D">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67232B5F" w:rsidR="007D489D" w:rsidRDefault="007D489D" w:rsidP="007D489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4B43BA5F" w:rsidR="007D489D" w:rsidRDefault="007D489D" w:rsidP="007D489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0051BDB6" w:rsidR="007D489D" w:rsidRDefault="007D489D" w:rsidP="007D489D">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7D489D" w:rsidRDefault="007D489D" w:rsidP="007D489D">
            <w:pPr>
              <w:pStyle w:val="TAC"/>
              <w:keepNext w:val="0"/>
              <w:keepLines w:val="0"/>
              <w:rPr>
                <w:sz w:val="16"/>
                <w:szCs w:val="16"/>
                <w:lang w:eastAsia="zh-CN"/>
              </w:rPr>
            </w:pPr>
            <w:r>
              <w:rPr>
                <w:sz w:val="16"/>
                <w:szCs w:val="16"/>
                <w:lang w:eastAsia="zh-CN"/>
              </w:rPr>
              <w:t>19.0.0</w:t>
            </w:r>
          </w:p>
        </w:tc>
      </w:tr>
      <w:tr w:rsidR="007D489D"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AE79182" w:rsidR="007D489D" w:rsidRDefault="007D489D" w:rsidP="007D489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00C61062" w:rsidR="007D489D" w:rsidRDefault="007D489D" w:rsidP="007D489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602F7DF" w:rsidR="007D489D" w:rsidRDefault="007D489D" w:rsidP="007D489D">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4932A182" w:rsidR="007D489D" w:rsidRDefault="007D489D" w:rsidP="007D489D">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66ADB22" w:rsidR="007D489D" w:rsidRDefault="007D489D" w:rsidP="007D489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3C657833" w:rsidR="007D489D" w:rsidRDefault="007D489D" w:rsidP="007D489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1BC115FF" w:rsidR="007D489D" w:rsidRDefault="007D489D" w:rsidP="007D489D">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7D489D" w:rsidRDefault="007D489D" w:rsidP="007D489D">
            <w:pPr>
              <w:pStyle w:val="TAC"/>
              <w:keepNext w:val="0"/>
              <w:keepLines w:val="0"/>
              <w:rPr>
                <w:sz w:val="16"/>
                <w:szCs w:val="16"/>
                <w:lang w:eastAsia="zh-CN"/>
              </w:rPr>
            </w:pPr>
            <w:r>
              <w:rPr>
                <w:sz w:val="16"/>
                <w:szCs w:val="16"/>
                <w:lang w:eastAsia="zh-CN"/>
              </w:rPr>
              <w:t>19.0.0</w:t>
            </w:r>
          </w:p>
        </w:tc>
      </w:tr>
      <w:tr w:rsidR="007D489D"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59758677" w:rsidR="007D489D" w:rsidRDefault="007D489D" w:rsidP="007D489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0CB4713B" w:rsidR="007D489D" w:rsidRDefault="007D489D" w:rsidP="007D489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6C8C424E" w:rsidR="007D489D" w:rsidRDefault="007D489D" w:rsidP="007D489D">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22932E99" w:rsidR="007D489D" w:rsidRDefault="007D489D" w:rsidP="007D489D">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036F6380" w:rsidR="007D489D" w:rsidRDefault="007D489D" w:rsidP="007D489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6348E227" w:rsidR="007D489D" w:rsidRDefault="007D489D" w:rsidP="007D489D">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7E18E0A5" w:rsidR="007D489D" w:rsidRDefault="007D489D" w:rsidP="007D489D">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7D489D" w:rsidRDefault="007D489D" w:rsidP="007D489D">
            <w:pPr>
              <w:pStyle w:val="TAC"/>
              <w:keepNext w:val="0"/>
              <w:keepLines w:val="0"/>
              <w:rPr>
                <w:sz w:val="16"/>
                <w:szCs w:val="16"/>
                <w:lang w:eastAsia="zh-CN"/>
              </w:rPr>
            </w:pPr>
            <w:r>
              <w:rPr>
                <w:sz w:val="16"/>
                <w:szCs w:val="16"/>
                <w:lang w:eastAsia="zh-CN"/>
              </w:rPr>
              <w:t>19.0.0</w:t>
            </w:r>
          </w:p>
        </w:tc>
      </w:tr>
      <w:tr w:rsidR="007D489D"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1B6F26CF" w:rsidR="007D489D" w:rsidRDefault="007D489D" w:rsidP="007D489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12309943" w:rsidR="007D489D" w:rsidRDefault="007D489D" w:rsidP="007D489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2030579C" w:rsidR="007D489D" w:rsidRDefault="007D489D" w:rsidP="007D489D">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21A59898" w:rsidR="007D489D" w:rsidRDefault="007D489D" w:rsidP="007D489D">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68DBB756" w:rsidR="007D489D" w:rsidRDefault="007D489D" w:rsidP="007D489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50156051" w:rsidR="007D489D" w:rsidRDefault="007D489D" w:rsidP="007D489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F1CE9DA" w:rsidR="007D489D" w:rsidRDefault="007D489D" w:rsidP="007D489D">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7D489D" w:rsidRDefault="007D489D" w:rsidP="007D489D">
            <w:pPr>
              <w:pStyle w:val="TAC"/>
              <w:keepNext w:val="0"/>
              <w:keepLines w:val="0"/>
              <w:rPr>
                <w:sz w:val="16"/>
                <w:szCs w:val="16"/>
                <w:lang w:eastAsia="zh-CN"/>
              </w:rPr>
            </w:pPr>
            <w:r>
              <w:rPr>
                <w:sz w:val="16"/>
                <w:szCs w:val="16"/>
                <w:lang w:eastAsia="zh-CN"/>
              </w:rPr>
              <w:t>19.0.0</w:t>
            </w:r>
          </w:p>
        </w:tc>
      </w:tr>
      <w:tr w:rsidR="007D489D"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34435A5" w:rsidR="007D489D" w:rsidRDefault="007D489D" w:rsidP="007D489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1ACAF8E6" w:rsidR="007D489D" w:rsidRDefault="007D489D" w:rsidP="007D489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3294281F" w:rsidR="007D489D" w:rsidRDefault="007D489D" w:rsidP="007D489D">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67FB8513" w:rsidR="007D489D" w:rsidRDefault="007D489D" w:rsidP="007D489D">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372D0F22" w:rsidR="007D489D" w:rsidRDefault="007D489D" w:rsidP="007D489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56AA4E09" w:rsidR="007D489D" w:rsidRDefault="007D489D" w:rsidP="007D489D">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5E80A26F" w:rsidR="007D489D" w:rsidRDefault="007D489D" w:rsidP="007D489D">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7D489D" w:rsidRDefault="007D489D" w:rsidP="007D489D">
            <w:pPr>
              <w:pStyle w:val="TAC"/>
              <w:keepNext w:val="0"/>
              <w:keepLines w:val="0"/>
              <w:rPr>
                <w:sz w:val="16"/>
                <w:szCs w:val="16"/>
                <w:lang w:eastAsia="zh-CN"/>
              </w:rPr>
            </w:pPr>
            <w:r>
              <w:rPr>
                <w:sz w:val="16"/>
                <w:szCs w:val="16"/>
                <w:lang w:eastAsia="zh-CN"/>
              </w:rPr>
              <w:t>19.0.0</w:t>
            </w:r>
          </w:p>
        </w:tc>
      </w:tr>
      <w:tr w:rsidR="007D489D"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77777777" w:rsidR="007D489D" w:rsidRDefault="007D489D" w:rsidP="007D489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77777777" w:rsidR="007D489D" w:rsidRDefault="007D489D" w:rsidP="007D489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00E06F98" w:rsidR="007D489D" w:rsidRDefault="007D489D" w:rsidP="007D489D">
            <w:pPr>
              <w:pStyle w:val="TAC"/>
              <w:keepNext w:val="0"/>
              <w:keepLines w:val="0"/>
              <w:rPr>
                <w:rFonts w:cs="Arial"/>
                <w:sz w:val="16"/>
                <w:szCs w:val="16"/>
              </w:rPr>
            </w:pPr>
            <w:r>
              <w:rPr>
                <w:rFonts w:cs="Arial"/>
                <w:sz w:val="16"/>
                <w:szCs w:val="16"/>
              </w:rPr>
              <w:t>C3-242</w:t>
            </w:r>
            <w:r w:rsidRPr="00E15653">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51CFE078" w:rsidR="007D489D" w:rsidRDefault="007D489D" w:rsidP="007D489D">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7D489D" w:rsidRDefault="007D489D" w:rsidP="007D489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77777777" w:rsidR="007D489D" w:rsidRDefault="007D489D" w:rsidP="007D489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77777777" w:rsidR="007D489D" w:rsidRDefault="007D489D" w:rsidP="007D489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7D489D" w:rsidRDefault="007D489D" w:rsidP="007D489D">
            <w:pPr>
              <w:pStyle w:val="TAC"/>
              <w:keepNext w:val="0"/>
              <w:keepLines w:val="0"/>
              <w:rPr>
                <w:sz w:val="16"/>
                <w:szCs w:val="16"/>
                <w:lang w:eastAsia="zh-CN"/>
              </w:rPr>
            </w:pPr>
            <w:r>
              <w:rPr>
                <w:sz w:val="16"/>
                <w:szCs w:val="16"/>
                <w:lang w:eastAsia="zh-CN"/>
              </w:rPr>
              <w:t>19.0.0</w:t>
            </w:r>
          </w:p>
        </w:tc>
      </w:tr>
    </w:tbl>
    <w:p w14:paraId="3B177A23" w14:textId="77777777" w:rsidR="00C82647" w:rsidRDefault="00C82647"/>
    <w:sectPr w:rsidR="00C82647" w:rsidSect="0010345C">
      <w:headerReference w:type="default" r:id="rId9"/>
      <w:footerReference w:type="default" r:id="rId10"/>
      <w:footnotePr>
        <w:numRestart w:val="eachSect"/>
      </w:footnotePr>
      <w:pgSz w:w="11907" w:h="16840" w:code="9"/>
      <w:pgMar w:top="1416" w:right="1133" w:bottom="1133" w:left="1133" w:header="850" w:footer="340" w:gutter="0"/>
      <w:pgNumType w:start="6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B0712" w14:textId="77777777" w:rsidR="00944B96" w:rsidRDefault="00944B96">
      <w:r>
        <w:separator/>
      </w:r>
    </w:p>
  </w:endnote>
  <w:endnote w:type="continuationSeparator" w:id="0">
    <w:p w14:paraId="4501A867" w14:textId="77777777" w:rsidR="00944B96" w:rsidRDefault="0094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86167AB" w:rsidR="007C0674" w:rsidRDefault="007C06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19ED7" w14:textId="77777777" w:rsidR="00944B96" w:rsidRDefault="00944B96">
      <w:r>
        <w:separator/>
      </w:r>
    </w:p>
  </w:footnote>
  <w:footnote w:type="continuationSeparator" w:id="0">
    <w:p w14:paraId="66647B2C" w14:textId="77777777" w:rsidR="00944B96" w:rsidRDefault="00944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6BA3E62D" w:rsidR="007C0674" w:rsidRDefault="007C0674"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V19.0.0 (2024-09)</w:t>
    </w:r>
  </w:p>
  <w:p w14:paraId="5E0E9DCC" w14:textId="77777777" w:rsidR="007C0674" w:rsidRDefault="007C0674"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332AF51A" w:rsidR="007C0674" w:rsidRDefault="007C0674"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7C0674" w:rsidRPr="000A08C0" w:rsidRDefault="007C0674"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0674"/>
    <w:rsid w:val="007C7663"/>
    <w:rsid w:val="007D0749"/>
    <w:rsid w:val="007D1EC0"/>
    <w:rsid w:val="007D458D"/>
    <w:rsid w:val="007D489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5076"/>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B96"/>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3622"/>
    <w:rsid w:val="00A94168"/>
    <w:rsid w:val="00A9440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5309"/>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693"/>
    <w:rsid w:val="00CB5C48"/>
    <w:rsid w:val="00CB6352"/>
    <w:rsid w:val="00CB7E99"/>
    <w:rsid w:val="00CC0DD2"/>
    <w:rsid w:val="00CC0E86"/>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2ED4"/>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C65BC-B81F-40E4-B118-319DFCD8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233</Pages>
  <Words>104663</Words>
  <Characters>596581</Characters>
  <Application>Microsoft Office Word</Application>
  <DocSecurity>0</DocSecurity>
  <Lines>4971</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CR#1359</cp:lastModifiedBy>
  <cp:revision>5</cp:revision>
  <cp:lastPrinted>2014-03-14T12:41:00Z</cp:lastPrinted>
  <dcterms:created xsi:type="dcterms:W3CDTF">2024-08-27T14:48:00Z</dcterms:created>
  <dcterms:modified xsi:type="dcterms:W3CDTF">2024-08-27T14:59:00Z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