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15pt;height:156.45pt" o:ole="">
            <v:imagedata r:id="rId10" o:title=""/>
          </v:shape>
          <o:OLEObject Type="Embed" ProgID="Word.Picture.8" ShapeID="_x0000_i1025" DrawAspect="Content" ObjectID="_1786277371"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6pt;height:83.1pt" o:ole="">
            <v:imagedata r:id="rId12" o:title=""/>
          </v:shape>
          <o:OLEObject Type="Embed" ProgID="Word.Picture.8" ShapeID="_x0000_i1026" DrawAspect="Content" ObjectID="_1786277372"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lastRenderedPageBreak/>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 xml:space="preserve">determines whether to invoke the TSCTSF or to directly contact the </w:t>
      </w:r>
      <w:r w:rsidR="00C436D7" w:rsidRPr="00111E5D">
        <w:lastRenderedPageBreak/>
        <w:t>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lastRenderedPageBreak/>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w:t>
      </w:r>
      <w:r w:rsidR="00274B09">
        <w:lastRenderedPageBreak/>
        <w:t xml:space="preserve">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lastRenderedPageBreak/>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lastRenderedPageBreak/>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lastRenderedPageBreak/>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t>
      </w:r>
      <w:r w:rsidR="007D458D" w:rsidRPr="0004307B">
        <w:lastRenderedPageBreak/>
        <w:t>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lastRenderedPageBreak/>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lastRenderedPageBreak/>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lastRenderedPageBreak/>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w:t>
      </w:r>
      <w:r w:rsidR="00C25482" w:rsidRPr="00756606">
        <w:lastRenderedPageBreak/>
        <w:t>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lastRenderedPageBreak/>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lastRenderedPageBreak/>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lastRenderedPageBreak/>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lastRenderedPageBreak/>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lastRenderedPageBreak/>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lastRenderedPageBreak/>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lastRenderedPageBreak/>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lastRenderedPageBreak/>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lastRenderedPageBreak/>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w:t>
      </w:r>
      <w:r>
        <w:lastRenderedPageBreak/>
        <w:t xml:space="preserve">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lastRenderedPageBreak/>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w:t>
      </w:r>
      <w:r>
        <w:lastRenderedPageBreak/>
        <w:t xml:space="preserve">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lastRenderedPageBreak/>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w:t>
      </w:r>
      <w:r w:rsidR="00C23850" w:rsidRPr="00756606">
        <w:lastRenderedPageBreak/>
        <w:t>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lastRenderedPageBreak/>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lastRenderedPageBreak/>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w:t>
      </w:r>
      <w:r>
        <w:rPr>
          <w:lang w:eastAsia="zh-CN"/>
        </w:rPr>
        <w:lastRenderedPageBreak/>
        <w:t>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w:t>
      </w:r>
      <w:r w:rsidRPr="00B71521">
        <w:rPr>
          <w:lang w:eastAsia="zh-CN"/>
        </w:rPr>
        <w:lastRenderedPageBreak/>
        <w:t xml:space="preserve">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w:t>
      </w:r>
      <w:r w:rsidRPr="00B71521">
        <w:rPr>
          <w:lang w:eastAsia="zh-CN"/>
        </w:rPr>
        <w:lastRenderedPageBreak/>
        <w:t>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lastRenderedPageBreak/>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lastRenderedPageBreak/>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lastRenderedPageBreak/>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w:t>
      </w:r>
      <w:r>
        <w:lastRenderedPageBreak/>
        <w:t xml:space="preserve">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xml:space="preserve">" resource and </w:t>
      </w:r>
      <w:r>
        <w:rPr>
          <w:rFonts w:eastAsia="DengXian"/>
        </w:rPr>
        <w:lastRenderedPageBreak/>
        <w:t>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lastRenderedPageBreak/>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lastRenderedPageBreak/>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lastRenderedPageBreak/>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lastRenderedPageBreak/>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w:t>
      </w:r>
      <w:r w:rsidRPr="004D3A1D">
        <w:lastRenderedPageBreak/>
        <w:t xml:space="preserve">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lastRenderedPageBreak/>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lastRenderedPageBreak/>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lastRenderedPageBreak/>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lastRenderedPageBreak/>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lastRenderedPageBreak/>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lastRenderedPageBreak/>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w:t>
      </w:r>
      <w:r w:rsidRPr="00A71CCC">
        <w:rPr>
          <w:rFonts w:eastAsia="Times New Roman"/>
        </w:rPr>
        <w:lastRenderedPageBreak/>
        <w:t xml:space="preserve">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lastRenderedPageBreak/>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lastRenderedPageBreak/>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lastRenderedPageBreak/>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lastRenderedPageBreak/>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lastRenderedPageBreak/>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lastRenderedPageBreak/>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lastRenderedPageBreak/>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15pt" o:ole="">
            <v:imagedata r:id="rId14" o:title="" croptop="2567f" cropbottom="9168f" cropleft="1389f" cropright="11086f"/>
          </v:shape>
          <o:OLEObject Type="Embed" ProgID="Visio.Drawing.11" ShapeID="_x0000_i1027" DrawAspect="Content" ObjectID="_1786277373"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82"/>
        <w:gridCol w:w="1233"/>
        <w:gridCol w:w="6405"/>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79"/>
        <w:gridCol w:w="1277"/>
        <w:gridCol w:w="708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34"/>
        <w:gridCol w:w="1898"/>
        <w:gridCol w:w="5152"/>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lastRenderedPageBreak/>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lastRenderedPageBreak/>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lastRenderedPageBreak/>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 xml:space="preserve">The URI provided by the NEF for the </w:t>
            </w:r>
            <w:r>
              <w:rPr>
                <w:noProof/>
                <w:lang w:eastAsia="zh-CN"/>
              </w:rPr>
              <w:lastRenderedPageBreak/>
              <w:t>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lastRenderedPageBreak/>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1"/>
        <w:gridCol w:w="1300"/>
        <w:gridCol w:w="6389"/>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7"/>
        <w:gridCol w:w="286"/>
        <w:gridCol w:w="1400"/>
        <w:gridCol w:w="1017"/>
        <w:gridCol w:w="4369"/>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59DCD1A" w14:textId="77777777" w:rsidR="00AA5070" w:rsidRDefault="00AA5070">
      <w:pPr>
        <w:pStyle w:val="Heading3"/>
      </w:pPr>
      <w:bookmarkStart w:id="2898" w:name="_Toc28013417"/>
      <w:bookmarkStart w:id="2899" w:name="_Toc36040173"/>
      <w:bookmarkStart w:id="2900" w:name="_Toc44692790"/>
      <w:bookmarkStart w:id="2901" w:name="_Toc45134251"/>
      <w:bookmarkStart w:id="2902" w:name="_Toc49607315"/>
      <w:bookmarkStart w:id="2903" w:name="_Toc51763287"/>
      <w:bookmarkStart w:id="2904" w:name="_Toc58850185"/>
      <w:bookmarkStart w:id="2905" w:name="_Toc59018565"/>
      <w:bookmarkStart w:id="2906" w:name="_Toc68169571"/>
      <w:bookmarkStart w:id="2907" w:name="_Toc114211811"/>
      <w:bookmarkStart w:id="2908" w:name="_Toc136554557"/>
      <w:bookmarkStart w:id="2909" w:name="_Toc151992965"/>
      <w:bookmarkStart w:id="2910" w:name="_Toc151999745"/>
      <w:bookmarkStart w:id="2911" w:name="_Toc152158317"/>
      <w:bookmarkStart w:id="2912" w:name="_Toc168570468"/>
      <w:bookmarkStart w:id="2913" w:name="_Toc169772509"/>
      <w:r>
        <w:t>5.6.1</w:t>
      </w:r>
      <w:r>
        <w:tab/>
        <w:t>Resources</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r>
        <w:t xml:space="preserve"> </w:t>
      </w:r>
    </w:p>
    <w:p w14:paraId="41D25009" w14:textId="77777777" w:rsidR="004749C4" w:rsidRPr="008B1C02" w:rsidRDefault="004749C4" w:rsidP="004749C4">
      <w:pPr>
        <w:pStyle w:val="Heading3"/>
        <w:rPr>
          <w:lang w:val="en-US"/>
        </w:rPr>
      </w:pPr>
      <w:bookmarkStart w:id="2914" w:name="_Toc151992966"/>
      <w:bookmarkStart w:id="2915" w:name="_Toc151999746"/>
      <w:bookmarkStart w:id="2916" w:name="_Toc152158318"/>
      <w:bookmarkStart w:id="2917" w:name="_Toc168570469"/>
      <w:bookmarkStart w:id="2918" w:name="_Toc169772510"/>
      <w:bookmarkStart w:id="2919" w:name="_Toc28013418"/>
      <w:bookmarkStart w:id="2920" w:name="_Toc36040174"/>
      <w:bookmarkStart w:id="2921" w:name="_Toc44692791"/>
      <w:bookmarkStart w:id="2922" w:name="_Toc45134252"/>
      <w:bookmarkStart w:id="2923" w:name="_Toc49607316"/>
      <w:bookmarkStart w:id="2924" w:name="_Toc51763288"/>
      <w:bookmarkStart w:id="2925" w:name="_Toc58850186"/>
      <w:bookmarkStart w:id="2926" w:name="_Toc59018566"/>
      <w:bookmarkStart w:id="2927" w:name="_Toc68169572"/>
      <w:bookmarkStart w:id="2928" w:name="_Toc114211812"/>
      <w:bookmarkStart w:id="2929"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4"/>
      <w:bookmarkEnd w:id="2915"/>
      <w:bookmarkEnd w:id="2916"/>
      <w:bookmarkEnd w:id="2917"/>
      <w:bookmarkEnd w:id="2918"/>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30" w:name="_Toc151992967"/>
      <w:bookmarkStart w:id="2931" w:name="_Toc151999747"/>
      <w:bookmarkStart w:id="2932" w:name="_Toc152158319"/>
      <w:bookmarkStart w:id="2933" w:name="_Toc168570470"/>
      <w:bookmarkStart w:id="2934" w:name="_Toc169772511"/>
      <w:r>
        <w:t>5.6.1.1</w:t>
      </w:r>
      <w:r>
        <w:tab/>
        <w:t>Overview</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4pt;height:157.85pt" o:ole="">
            <v:imagedata r:id="rId16" o:title="" croptop="2567f" cropbottom="9168f" cropleft="1389f" cropright="11086f"/>
          </v:shape>
          <o:OLEObject Type="Embed" ProgID="Visio.Drawing.11" ShapeID="_x0000_i1028" DrawAspect="Content" ObjectID="_1786277374"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5"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5"/>
    </w:tbl>
    <w:p w14:paraId="11E0D769" w14:textId="77777777" w:rsidR="00AA5070" w:rsidRDefault="00AA5070">
      <w:pPr>
        <w:rPr>
          <w:noProof/>
        </w:rPr>
      </w:pPr>
    </w:p>
    <w:p w14:paraId="79B48E10" w14:textId="77777777" w:rsidR="00AA5070" w:rsidRDefault="00AA5070">
      <w:pPr>
        <w:pStyle w:val="Heading4"/>
      </w:pPr>
      <w:bookmarkStart w:id="2936" w:name="_Toc28013419"/>
      <w:bookmarkStart w:id="2937" w:name="_Toc36040175"/>
      <w:bookmarkStart w:id="2938" w:name="_Toc44692792"/>
      <w:bookmarkStart w:id="2939" w:name="_Toc45134253"/>
      <w:bookmarkStart w:id="2940" w:name="_Toc49607317"/>
      <w:bookmarkStart w:id="2941" w:name="_Toc51763289"/>
      <w:bookmarkStart w:id="2942" w:name="_Toc58850187"/>
      <w:bookmarkStart w:id="2943" w:name="_Toc59018567"/>
      <w:bookmarkStart w:id="2944" w:name="_Toc68169573"/>
      <w:bookmarkStart w:id="2945" w:name="_Toc114211813"/>
      <w:bookmarkStart w:id="2946" w:name="_Toc136554559"/>
      <w:bookmarkStart w:id="2947" w:name="_Toc151992968"/>
      <w:bookmarkStart w:id="2948" w:name="_Toc151999748"/>
      <w:bookmarkStart w:id="2949" w:name="_Toc152158320"/>
      <w:bookmarkStart w:id="2950" w:name="_Toc168570471"/>
      <w:bookmarkStart w:id="2951" w:name="_Toc169772512"/>
      <w:r>
        <w:t>5.6.1.2</w:t>
      </w:r>
      <w:r>
        <w:tab/>
        <w:t>Resource: Analytics Exposure Subscriptions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1EBB017D" w14:textId="77777777" w:rsidR="00AA5070" w:rsidRDefault="00AA5070">
      <w:pPr>
        <w:pStyle w:val="Heading5"/>
      </w:pPr>
      <w:bookmarkStart w:id="2952" w:name="_Toc28013420"/>
      <w:bookmarkStart w:id="2953" w:name="_Toc36040176"/>
      <w:bookmarkStart w:id="2954" w:name="_Toc44692793"/>
      <w:bookmarkStart w:id="2955" w:name="_Toc45134254"/>
      <w:bookmarkStart w:id="2956" w:name="_Toc49607318"/>
      <w:bookmarkStart w:id="2957" w:name="_Toc51763290"/>
      <w:bookmarkStart w:id="2958" w:name="_Toc58850188"/>
      <w:bookmarkStart w:id="2959" w:name="_Toc59018568"/>
      <w:bookmarkStart w:id="2960" w:name="_Toc68169574"/>
      <w:bookmarkStart w:id="2961" w:name="_Toc114211814"/>
      <w:bookmarkStart w:id="2962" w:name="_Toc136554560"/>
      <w:bookmarkStart w:id="2963" w:name="_Toc151992969"/>
      <w:bookmarkStart w:id="2964" w:name="_Toc151999749"/>
      <w:bookmarkStart w:id="2965" w:name="_Toc152158321"/>
      <w:bookmarkStart w:id="2966" w:name="_Toc168570472"/>
      <w:bookmarkStart w:id="2967" w:name="_Toc169772513"/>
      <w:r>
        <w:t>5.6.1.2.1</w:t>
      </w:r>
      <w:r>
        <w:tab/>
        <w:t>Introduction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8" w:name="_Toc28013421"/>
      <w:bookmarkStart w:id="2969" w:name="_Toc36040177"/>
      <w:bookmarkStart w:id="2970" w:name="_Toc44692794"/>
      <w:bookmarkStart w:id="2971" w:name="_Toc45134255"/>
      <w:bookmarkStart w:id="2972" w:name="_Toc49607319"/>
      <w:bookmarkStart w:id="2973" w:name="_Toc51763291"/>
      <w:bookmarkStart w:id="2974" w:name="_Toc58850189"/>
      <w:bookmarkStart w:id="2975" w:name="_Toc59018569"/>
      <w:bookmarkStart w:id="2976" w:name="_Toc68169575"/>
      <w:bookmarkStart w:id="2977" w:name="_Toc114211815"/>
      <w:bookmarkStart w:id="2978" w:name="_Toc136554561"/>
      <w:bookmarkStart w:id="2979" w:name="_Toc151992970"/>
      <w:bookmarkStart w:id="2980" w:name="_Toc151999750"/>
      <w:bookmarkStart w:id="2981" w:name="_Toc152158322"/>
      <w:bookmarkStart w:id="2982" w:name="_Toc168570473"/>
      <w:bookmarkStart w:id="2983" w:name="_Toc169772514"/>
      <w:r>
        <w:t>5.6.1.2.2</w:t>
      </w:r>
      <w:r>
        <w:tab/>
        <w:t>Resource Definition</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4" w:name="_Toc28013422"/>
      <w:bookmarkStart w:id="2985" w:name="_Toc36040178"/>
      <w:bookmarkStart w:id="2986" w:name="_Toc44692795"/>
      <w:bookmarkStart w:id="2987" w:name="_Toc45134256"/>
      <w:bookmarkStart w:id="2988" w:name="_Toc49607320"/>
      <w:bookmarkStart w:id="2989" w:name="_Toc51763292"/>
      <w:bookmarkStart w:id="2990" w:name="_Toc58850190"/>
      <w:bookmarkStart w:id="2991" w:name="_Toc59018570"/>
      <w:bookmarkStart w:id="2992" w:name="_Toc68169576"/>
      <w:bookmarkStart w:id="2993" w:name="_Toc114211816"/>
      <w:bookmarkStart w:id="2994" w:name="_Toc136554562"/>
      <w:bookmarkStart w:id="2995" w:name="_Toc151992971"/>
      <w:bookmarkStart w:id="2996" w:name="_Toc151999751"/>
      <w:bookmarkStart w:id="2997" w:name="_Toc152158323"/>
      <w:bookmarkStart w:id="2998" w:name="_Toc168570474"/>
      <w:bookmarkStart w:id="2999" w:name="_Toc169772515"/>
      <w:r>
        <w:t>5.6.1.2.3</w:t>
      </w:r>
      <w:r>
        <w:tab/>
        <w:t>Resource Methods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4C8B5CD" w14:textId="77777777" w:rsidR="00AA5070" w:rsidRDefault="00AA5070">
      <w:pPr>
        <w:pStyle w:val="Heading6"/>
      </w:pPr>
      <w:bookmarkStart w:id="3000" w:name="_Toc28013423"/>
      <w:bookmarkStart w:id="3001" w:name="_Toc36040179"/>
      <w:bookmarkStart w:id="3002" w:name="_Toc44692796"/>
      <w:bookmarkStart w:id="3003" w:name="_Toc45134257"/>
      <w:bookmarkStart w:id="3004" w:name="_Toc49607321"/>
      <w:bookmarkStart w:id="3005" w:name="_Toc51763293"/>
      <w:bookmarkStart w:id="3006" w:name="_Toc58850191"/>
      <w:bookmarkStart w:id="3007" w:name="_Toc59018571"/>
      <w:bookmarkStart w:id="3008" w:name="_Toc68169577"/>
      <w:bookmarkStart w:id="3009" w:name="_Toc114211817"/>
      <w:bookmarkStart w:id="3010" w:name="_Toc136554563"/>
      <w:bookmarkStart w:id="3011" w:name="_Toc151992972"/>
      <w:bookmarkStart w:id="3012" w:name="_Toc151999752"/>
      <w:bookmarkStart w:id="3013" w:name="_Toc152158324"/>
      <w:bookmarkStart w:id="3014" w:name="_Toc168570475"/>
      <w:bookmarkStart w:id="3015" w:name="_Toc169772516"/>
      <w:r>
        <w:t>5.6.1.2.3.1</w:t>
      </w:r>
      <w:r>
        <w:tab/>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6" w:name="_Toc28013424"/>
      <w:bookmarkStart w:id="3017" w:name="_Toc36040180"/>
      <w:bookmarkStart w:id="3018" w:name="_Toc44692797"/>
      <w:bookmarkStart w:id="3019" w:name="_Toc45134258"/>
      <w:bookmarkStart w:id="3020" w:name="_Toc49607322"/>
      <w:bookmarkStart w:id="3021" w:name="_Toc51763294"/>
      <w:bookmarkStart w:id="3022" w:name="_Toc58850192"/>
      <w:bookmarkStart w:id="3023" w:name="_Toc59018572"/>
      <w:bookmarkStart w:id="3024" w:name="_Toc68169578"/>
      <w:bookmarkStart w:id="3025" w:name="_Toc114211818"/>
      <w:bookmarkStart w:id="3026" w:name="_Toc136554564"/>
      <w:bookmarkStart w:id="3027" w:name="_Toc151992973"/>
      <w:bookmarkStart w:id="3028" w:name="_Toc151999753"/>
      <w:bookmarkStart w:id="3029" w:name="_Toc152158325"/>
      <w:bookmarkStart w:id="3030" w:name="_Toc168570476"/>
      <w:bookmarkStart w:id="3031" w:name="_Toc169772517"/>
      <w:r>
        <w:t>5.6.1.2.3.2</w:t>
      </w:r>
      <w:r>
        <w:tab/>
        <w:t>GET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2" w:name="_Toc28013425"/>
      <w:bookmarkStart w:id="3033" w:name="_Toc36040181"/>
      <w:bookmarkStart w:id="3034" w:name="_Toc44692798"/>
      <w:bookmarkStart w:id="3035" w:name="_Toc45134259"/>
      <w:bookmarkStart w:id="3036" w:name="_Toc49607323"/>
      <w:bookmarkStart w:id="3037" w:name="_Toc51763295"/>
      <w:bookmarkStart w:id="3038" w:name="_Toc58850193"/>
      <w:bookmarkStart w:id="3039" w:name="_Toc59018573"/>
      <w:bookmarkStart w:id="3040" w:name="_Toc68169579"/>
      <w:bookmarkStart w:id="3041" w:name="_Toc114211819"/>
      <w:bookmarkStart w:id="3042" w:name="_Toc136554565"/>
      <w:bookmarkStart w:id="3043" w:name="_Toc151992974"/>
      <w:bookmarkStart w:id="3044" w:name="_Toc151999754"/>
      <w:bookmarkStart w:id="3045" w:name="_Toc152158326"/>
      <w:bookmarkStart w:id="3046" w:name="_Toc168570477"/>
      <w:bookmarkStart w:id="3047" w:name="_Toc169772518"/>
      <w:r>
        <w:t>5.6.1.2.3.3</w:t>
      </w:r>
      <w:r>
        <w:tab/>
        <w:t>POST</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w:t>
            </w:r>
            <w:r>
              <w:rPr>
                <w:b w:val="0"/>
                <w:sz w:val="18"/>
                <w:lang w:eastAsia="zh-CN"/>
              </w:rPr>
              <w:lastRenderedPageBreak/>
              <w:t>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 xml:space="preserve">1 </w:t>
            </w:r>
            <w:r>
              <w:rPr>
                <w:lang w:eastAsia="zh-CN"/>
              </w:rPr>
              <w:lastRenderedPageBreak/>
              <w:t>Created</w:t>
            </w:r>
          </w:p>
        </w:tc>
        <w:tc>
          <w:tcPr>
            <w:tcW w:w="2718" w:type="pct"/>
            <w:tcBorders>
              <w:top w:val="single" w:sz="6" w:space="0" w:color="auto"/>
            </w:tcBorders>
            <w:hideMark/>
          </w:tcPr>
          <w:p w14:paraId="27C4B38C" w14:textId="77777777" w:rsidR="00AA5070" w:rsidRDefault="00AA5070">
            <w:pPr>
              <w:pStyle w:val="TAL"/>
              <w:spacing w:afterLines="50" w:after="120"/>
            </w:pPr>
            <w:r>
              <w:lastRenderedPageBreak/>
              <w:t xml:space="preserve">The subscription was created successfully. </w:t>
            </w:r>
          </w:p>
          <w:p w14:paraId="4028C8D1" w14:textId="77777777" w:rsidR="00AA5070" w:rsidRDefault="00AA5070">
            <w:pPr>
              <w:pStyle w:val="TAC"/>
              <w:jc w:val="left"/>
            </w:pPr>
            <w:r>
              <w:lastRenderedPageBreak/>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lastRenderedPageBreak/>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8" w:name="_Toc28013426"/>
      <w:bookmarkStart w:id="3049" w:name="_Toc36040182"/>
      <w:bookmarkStart w:id="3050" w:name="_Toc44692799"/>
      <w:bookmarkStart w:id="3051" w:name="_Toc45134260"/>
      <w:bookmarkStart w:id="3052" w:name="_Toc49607324"/>
      <w:bookmarkStart w:id="3053" w:name="_Toc51763296"/>
      <w:bookmarkStart w:id="3054" w:name="_Toc58850194"/>
      <w:bookmarkStart w:id="3055" w:name="_Toc59018574"/>
      <w:bookmarkStart w:id="3056" w:name="_Toc68169580"/>
      <w:bookmarkStart w:id="3057" w:name="_Toc114211820"/>
      <w:bookmarkStart w:id="3058" w:name="_Toc136554566"/>
      <w:bookmarkStart w:id="3059" w:name="_Toc151992975"/>
      <w:bookmarkStart w:id="3060" w:name="_Toc151999755"/>
      <w:bookmarkStart w:id="3061" w:name="_Toc152158327"/>
      <w:bookmarkStart w:id="3062" w:name="_Toc168570478"/>
      <w:bookmarkStart w:id="3063" w:name="_Toc169772519"/>
      <w:r>
        <w:t>5.6.1.3</w:t>
      </w:r>
      <w:r>
        <w:tab/>
        <w:t>Resource: Individual Analytics Exposure Subscription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07570E3" w14:textId="77777777" w:rsidR="00AA5070" w:rsidRDefault="00AA5070">
      <w:pPr>
        <w:pStyle w:val="Heading5"/>
      </w:pPr>
      <w:bookmarkStart w:id="3064" w:name="_Toc28013427"/>
      <w:bookmarkStart w:id="3065" w:name="_Toc36040183"/>
      <w:bookmarkStart w:id="3066" w:name="_Toc44692800"/>
      <w:bookmarkStart w:id="3067" w:name="_Toc45134261"/>
      <w:bookmarkStart w:id="3068" w:name="_Toc49607325"/>
      <w:bookmarkStart w:id="3069" w:name="_Toc51763297"/>
      <w:bookmarkStart w:id="3070" w:name="_Toc58850195"/>
      <w:bookmarkStart w:id="3071" w:name="_Toc59018575"/>
      <w:bookmarkStart w:id="3072" w:name="_Toc68169581"/>
      <w:bookmarkStart w:id="3073" w:name="_Toc114211821"/>
      <w:bookmarkStart w:id="3074" w:name="_Toc136554567"/>
      <w:bookmarkStart w:id="3075" w:name="_Toc151992976"/>
      <w:bookmarkStart w:id="3076" w:name="_Toc151999756"/>
      <w:bookmarkStart w:id="3077" w:name="_Toc152158328"/>
      <w:bookmarkStart w:id="3078" w:name="_Toc168570479"/>
      <w:bookmarkStart w:id="3079" w:name="_Toc169772520"/>
      <w:r>
        <w:t>5.6.1.3.1</w:t>
      </w:r>
      <w:r>
        <w:tab/>
        <w:t>Introduction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80" w:name="_Toc28013428"/>
      <w:bookmarkStart w:id="3081" w:name="_Toc36040184"/>
      <w:bookmarkStart w:id="3082" w:name="_Toc44692801"/>
      <w:bookmarkStart w:id="3083" w:name="_Toc45134262"/>
      <w:bookmarkStart w:id="3084" w:name="_Toc49607326"/>
      <w:bookmarkStart w:id="3085" w:name="_Toc51763298"/>
      <w:bookmarkStart w:id="3086" w:name="_Toc58850196"/>
      <w:bookmarkStart w:id="3087" w:name="_Toc59018576"/>
      <w:bookmarkStart w:id="3088" w:name="_Toc68169582"/>
      <w:bookmarkStart w:id="3089" w:name="_Toc114211822"/>
      <w:bookmarkStart w:id="3090" w:name="_Toc136554568"/>
      <w:bookmarkStart w:id="3091" w:name="_Toc151992977"/>
      <w:bookmarkStart w:id="3092" w:name="_Toc151999757"/>
      <w:bookmarkStart w:id="3093" w:name="_Toc152158329"/>
      <w:bookmarkStart w:id="3094" w:name="_Toc168570480"/>
      <w:bookmarkStart w:id="3095" w:name="_Toc169772521"/>
      <w:r>
        <w:t>5.6.1.3.2</w:t>
      </w:r>
      <w:r>
        <w:tab/>
        <w:t>Resource Definition</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6" w:name="_Toc28013429"/>
      <w:bookmarkStart w:id="3097" w:name="_Toc36040185"/>
      <w:bookmarkStart w:id="3098" w:name="_Toc44692802"/>
      <w:bookmarkStart w:id="3099" w:name="_Toc45134263"/>
      <w:bookmarkStart w:id="3100" w:name="_Toc49607327"/>
      <w:bookmarkStart w:id="3101" w:name="_Toc51763299"/>
      <w:bookmarkStart w:id="3102" w:name="_Toc58850197"/>
      <w:bookmarkStart w:id="3103" w:name="_Toc59018577"/>
      <w:bookmarkStart w:id="3104" w:name="_Toc68169583"/>
      <w:bookmarkStart w:id="3105" w:name="_Toc114211823"/>
      <w:bookmarkStart w:id="3106" w:name="_Toc136554569"/>
      <w:bookmarkStart w:id="3107" w:name="_Toc151992978"/>
      <w:bookmarkStart w:id="3108" w:name="_Toc151999758"/>
      <w:bookmarkStart w:id="3109" w:name="_Toc152158330"/>
      <w:bookmarkStart w:id="3110" w:name="_Toc168570481"/>
      <w:bookmarkStart w:id="3111" w:name="_Toc169772522"/>
      <w:r>
        <w:t>5.6.1.3.3</w:t>
      </w:r>
      <w:r>
        <w:tab/>
        <w:t>Resource Methods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89B5D9B" w14:textId="77777777" w:rsidR="00AA5070" w:rsidRDefault="00AA5070">
      <w:pPr>
        <w:pStyle w:val="Heading6"/>
      </w:pPr>
      <w:bookmarkStart w:id="3112" w:name="_Toc28013430"/>
      <w:bookmarkStart w:id="3113" w:name="_Toc36040186"/>
      <w:bookmarkStart w:id="3114" w:name="_Toc44692803"/>
      <w:bookmarkStart w:id="3115" w:name="_Toc45134264"/>
      <w:bookmarkStart w:id="3116" w:name="_Toc49607328"/>
      <w:bookmarkStart w:id="3117" w:name="_Toc51763300"/>
      <w:bookmarkStart w:id="3118" w:name="_Toc58850198"/>
      <w:bookmarkStart w:id="3119" w:name="_Toc59018578"/>
      <w:bookmarkStart w:id="3120" w:name="_Toc68169584"/>
      <w:bookmarkStart w:id="3121" w:name="_Toc114211824"/>
      <w:bookmarkStart w:id="3122" w:name="_Toc136554570"/>
      <w:bookmarkStart w:id="3123" w:name="_Toc151992979"/>
      <w:bookmarkStart w:id="3124" w:name="_Toc151999759"/>
      <w:bookmarkStart w:id="3125" w:name="_Toc152158331"/>
      <w:bookmarkStart w:id="3126" w:name="_Toc168570482"/>
      <w:bookmarkStart w:id="3127" w:name="_Toc169772523"/>
      <w:r>
        <w:t>5.6.1.3.3.1</w:t>
      </w:r>
      <w:r>
        <w:tab/>
        <w:t>General</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8" w:name="_Toc28013431"/>
      <w:bookmarkStart w:id="3129" w:name="_Toc36040187"/>
      <w:bookmarkStart w:id="3130" w:name="_Toc44692804"/>
      <w:bookmarkStart w:id="3131" w:name="_Toc45134265"/>
      <w:bookmarkStart w:id="3132" w:name="_Toc49607329"/>
      <w:bookmarkStart w:id="3133" w:name="_Toc51763301"/>
      <w:bookmarkStart w:id="3134" w:name="_Toc58850199"/>
      <w:bookmarkStart w:id="3135" w:name="_Toc59018579"/>
      <w:bookmarkStart w:id="3136" w:name="_Toc68169585"/>
      <w:bookmarkStart w:id="3137" w:name="_Toc114211825"/>
      <w:bookmarkStart w:id="3138" w:name="_Toc136554571"/>
      <w:bookmarkStart w:id="3139" w:name="_Toc151992980"/>
      <w:bookmarkStart w:id="3140" w:name="_Toc151999760"/>
      <w:bookmarkStart w:id="3141" w:name="_Toc152158332"/>
      <w:bookmarkStart w:id="3142" w:name="_Toc168570483"/>
      <w:bookmarkStart w:id="3143" w:name="_Toc169772524"/>
      <w:r>
        <w:t>5.6.1.3.3.2</w:t>
      </w:r>
      <w:r>
        <w:tab/>
        <w:t>GET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lastRenderedPageBreak/>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4" w:name="_Toc28013432"/>
      <w:bookmarkStart w:id="3145" w:name="_Toc36040188"/>
      <w:bookmarkStart w:id="3146" w:name="_Toc44692805"/>
      <w:bookmarkStart w:id="3147" w:name="_Toc45134266"/>
      <w:bookmarkStart w:id="3148" w:name="_Toc49607330"/>
      <w:bookmarkStart w:id="3149" w:name="_Toc51763302"/>
      <w:bookmarkStart w:id="3150" w:name="_Toc58850200"/>
      <w:bookmarkStart w:id="3151" w:name="_Toc59018580"/>
      <w:bookmarkStart w:id="3152" w:name="_Toc68169586"/>
      <w:bookmarkStart w:id="3153" w:name="_Toc114211826"/>
      <w:bookmarkStart w:id="3154" w:name="_Toc136554572"/>
      <w:bookmarkStart w:id="3155" w:name="_Toc151992981"/>
      <w:bookmarkStart w:id="3156" w:name="_Toc151999761"/>
      <w:bookmarkStart w:id="3157" w:name="_Toc152158333"/>
      <w:bookmarkStart w:id="3158" w:name="_Toc168570484"/>
      <w:bookmarkStart w:id="3159" w:name="_Toc169772525"/>
      <w:r>
        <w:t>5.6.1.3.3.3</w:t>
      </w:r>
      <w:r>
        <w:tab/>
        <w:t>PUT</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60" w:name="_Toc28013433"/>
      <w:bookmarkStart w:id="3161" w:name="_Toc36040189"/>
      <w:bookmarkStart w:id="3162" w:name="_Toc44692806"/>
      <w:bookmarkStart w:id="3163" w:name="_Toc45134267"/>
      <w:bookmarkStart w:id="3164" w:name="_Toc49607331"/>
      <w:bookmarkStart w:id="3165" w:name="_Toc51763303"/>
      <w:bookmarkStart w:id="3166" w:name="_Toc58850201"/>
      <w:bookmarkStart w:id="3167" w:name="_Toc59018581"/>
      <w:bookmarkStart w:id="3168" w:name="_Toc68169587"/>
      <w:bookmarkStart w:id="3169" w:name="_Toc114211827"/>
      <w:bookmarkStart w:id="3170" w:name="_Toc136554573"/>
      <w:bookmarkStart w:id="3171" w:name="_Toc151992982"/>
      <w:bookmarkStart w:id="3172" w:name="_Toc151999762"/>
      <w:bookmarkStart w:id="3173" w:name="_Toc152158334"/>
      <w:bookmarkStart w:id="3174" w:name="_Toc168570485"/>
      <w:bookmarkStart w:id="3175" w:name="_Toc169772526"/>
      <w:r>
        <w:t>5.6.1.3.3.4</w:t>
      </w:r>
      <w:r>
        <w:tab/>
        <w:t>DELETE</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6" w:name="_Toc28013434"/>
      <w:bookmarkStart w:id="3177" w:name="_Toc36040190"/>
      <w:bookmarkStart w:id="3178" w:name="_Toc44692807"/>
      <w:bookmarkStart w:id="3179" w:name="_Toc45134268"/>
      <w:bookmarkStart w:id="3180" w:name="_Toc49607332"/>
      <w:bookmarkStart w:id="3181" w:name="_Toc51763304"/>
      <w:bookmarkStart w:id="3182" w:name="_Toc58850202"/>
      <w:bookmarkStart w:id="3183" w:name="_Toc59018582"/>
      <w:bookmarkStart w:id="3184" w:name="_Toc68169588"/>
      <w:bookmarkStart w:id="3185" w:name="_Toc114211828"/>
      <w:bookmarkStart w:id="3186" w:name="_Toc136554574"/>
      <w:bookmarkStart w:id="3187" w:name="_Toc151992983"/>
      <w:bookmarkStart w:id="3188" w:name="_Toc151999763"/>
      <w:bookmarkStart w:id="3189" w:name="_Toc152158335"/>
      <w:bookmarkStart w:id="3190" w:name="_Toc168570486"/>
      <w:bookmarkStart w:id="3191" w:name="_Toc169772527"/>
      <w:r>
        <w:t>5.6.</w:t>
      </w:r>
      <w:r w:rsidR="006F3D4C">
        <w:t>1A</w:t>
      </w:r>
      <w:r>
        <w:tab/>
        <w:t>Custom Operations without associated resources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r>
        <w:t xml:space="preserve"> </w:t>
      </w:r>
    </w:p>
    <w:p w14:paraId="4753B231" w14:textId="77777777" w:rsidR="00AA5070" w:rsidRDefault="00AA5070">
      <w:pPr>
        <w:pStyle w:val="Heading4"/>
      </w:pPr>
      <w:bookmarkStart w:id="3192" w:name="_Toc28013435"/>
      <w:bookmarkStart w:id="3193" w:name="_Toc36040191"/>
      <w:bookmarkStart w:id="3194" w:name="_Toc44692808"/>
      <w:bookmarkStart w:id="3195" w:name="_Toc45134269"/>
      <w:bookmarkStart w:id="3196" w:name="_Toc49607333"/>
      <w:bookmarkStart w:id="3197" w:name="_Toc51763305"/>
      <w:bookmarkStart w:id="3198" w:name="_Toc58850203"/>
      <w:bookmarkStart w:id="3199" w:name="_Toc59018583"/>
      <w:bookmarkStart w:id="3200" w:name="_Toc68169589"/>
      <w:bookmarkStart w:id="3201" w:name="_Toc114211829"/>
      <w:bookmarkStart w:id="3202" w:name="_Toc136554575"/>
      <w:bookmarkStart w:id="3203" w:name="_Toc151992984"/>
      <w:bookmarkStart w:id="3204" w:name="_Toc151999764"/>
      <w:bookmarkStart w:id="3205" w:name="_Toc152158336"/>
      <w:bookmarkStart w:id="3206" w:name="_Toc168570487"/>
      <w:bookmarkStart w:id="3207" w:name="_Toc169772528"/>
      <w:r>
        <w:t>5.6.</w:t>
      </w:r>
      <w:r w:rsidR="006F3D4C">
        <w:t>1A</w:t>
      </w:r>
      <w:r>
        <w:t>.1</w:t>
      </w:r>
      <w:r>
        <w:tab/>
        <w:t>Overview</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8" w:name="_Toc28013436"/>
      <w:bookmarkStart w:id="3209" w:name="_Toc36040192"/>
      <w:bookmarkStart w:id="3210" w:name="_Toc44692809"/>
      <w:bookmarkStart w:id="3211" w:name="_Toc45134270"/>
      <w:bookmarkStart w:id="3212" w:name="_Toc49607334"/>
      <w:bookmarkStart w:id="3213" w:name="_Toc51763306"/>
      <w:bookmarkStart w:id="3214" w:name="_Toc58850204"/>
      <w:bookmarkStart w:id="3215" w:name="_Toc59018584"/>
      <w:bookmarkStart w:id="3216" w:name="_Toc68169590"/>
      <w:bookmarkStart w:id="3217" w:name="_Toc114211830"/>
      <w:bookmarkStart w:id="3218" w:name="_Toc136554576"/>
      <w:bookmarkStart w:id="3219" w:name="_Toc151992985"/>
      <w:bookmarkStart w:id="3220" w:name="_Toc151999765"/>
      <w:bookmarkStart w:id="3221" w:name="_Toc152158337"/>
      <w:bookmarkStart w:id="3222" w:name="_Toc168570488"/>
      <w:bookmarkStart w:id="3223" w:name="_Toc169772529"/>
      <w:r>
        <w:t>5.6.</w:t>
      </w:r>
      <w:r w:rsidR="006F3D4C">
        <w:t>1A</w:t>
      </w:r>
      <w:r>
        <w:t>.2</w:t>
      </w:r>
      <w:r>
        <w:tab/>
        <w:t>Operation: fetch</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7FC8F3E" w14:textId="77777777" w:rsidR="00AA5070" w:rsidRDefault="00AA5070">
      <w:pPr>
        <w:pStyle w:val="Heading5"/>
      </w:pPr>
      <w:bookmarkStart w:id="3224" w:name="_Toc28013437"/>
      <w:bookmarkStart w:id="3225" w:name="_Toc36040193"/>
      <w:bookmarkStart w:id="3226" w:name="_Toc44692810"/>
      <w:bookmarkStart w:id="3227" w:name="_Toc45134271"/>
      <w:bookmarkStart w:id="3228" w:name="_Toc49607335"/>
      <w:bookmarkStart w:id="3229" w:name="_Toc51763307"/>
      <w:bookmarkStart w:id="3230" w:name="_Toc58850205"/>
      <w:bookmarkStart w:id="3231" w:name="_Toc59018585"/>
      <w:bookmarkStart w:id="3232" w:name="_Toc68169591"/>
      <w:bookmarkStart w:id="3233" w:name="_Toc114211831"/>
      <w:bookmarkStart w:id="3234" w:name="_Toc136554577"/>
      <w:bookmarkStart w:id="3235" w:name="_Toc151992986"/>
      <w:bookmarkStart w:id="3236" w:name="_Toc151999766"/>
      <w:bookmarkStart w:id="3237" w:name="_Toc152158338"/>
      <w:bookmarkStart w:id="3238" w:name="_Toc168570489"/>
      <w:bookmarkStart w:id="3239" w:name="_Toc169772530"/>
      <w:r>
        <w:t>5.6.</w:t>
      </w:r>
      <w:r w:rsidR="006F3D4C">
        <w:t>1A</w:t>
      </w:r>
      <w:r>
        <w:t>.2.1</w:t>
      </w:r>
      <w:r>
        <w:tab/>
        <w:t>Description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40" w:name="_Toc28013438"/>
      <w:bookmarkStart w:id="3241" w:name="_Toc36040194"/>
      <w:bookmarkStart w:id="3242" w:name="_Toc44692811"/>
      <w:bookmarkStart w:id="3243" w:name="_Toc45134272"/>
      <w:bookmarkStart w:id="3244" w:name="_Toc49607336"/>
      <w:bookmarkStart w:id="3245" w:name="_Toc51763308"/>
      <w:bookmarkStart w:id="3246" w:name="_Toc58850206"/>
      <w:bookmarkStart w:id="3247" w:name="_Toc59018586"/>
      <w:bookmarkStart w:id="3248" w:name="_Toc68169592"/>
      <w:bookmarkStart w:id="3249" w:name="_Toc114211832"/>
      <w:bookmarkStart w:id="3250" w:name="_Toc136554578"/>
      <w:bookmarkStart w:id="3251" w:name="_Toc151992987"/>
      <w:bookmarkStart w:id="3252" w:name="_Toc151999767"/>
      <w:bookmarkStart w:id="3253" w:name="_Toc152158339"/>
      <w:bookmarkStart w:id="3254" w:name="_Toc168570490"/>
      <w:bookmarkStart w:id="3255" w:name="_Toc169772531"/>
      <w:r>
        <w:t>5.6.</w:t>
      </w:r>
      <w:r w:rsidR="006F3D4C">
        <w:t>1A</w:t>
      </w:r>
      <w:r>
        <w:t>.2.2</w:t>
      </w:r>
      <w:r>
        <w:tab/>
        <w:t>Operation Definition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6" w:name="_Toc28013439"/>
      <w:bookmarkStart w:id="3257" w:name="_Toc36040195"/>
      <w:bookmarkStart w:id="3258" w:name="_Toc44692812"/>
      <w:bookmarkStart w:id="3259" w:name="_Toc45134273"/>
      <w:bookmarkStart w:id="3260" w:name="_Toc49607337"/>
      <w:bookmarkStart w:id="3261" w:name="_Toc51763309"/>
      <w:bookmarkStart w:id="3262" w:name="_Toc58850207"/>
      <w:bookmarkStart w:id="3263" w:name="_Toc59018587"/>
      <w:bookmarkStart w:id="3264" w:name="_Toc68169593"/>
      <w:bookmarkStart w:id="3265" w:name="_Toc114211833"/>
      <w:bookmarkStart w:id="3266" w:name="_Toc136554579"/>
      <w:bookmarkStart w:id="3267" w:name="_Toc151992988"/>
      <w:bookmarkStart w:id="3268" w:name="_Toc151999768"/>
      <w:bookmarkStart w:id="3269" w:name="_Toc152158340"/>
      <w:bookmarkStart w:id="3270" w:name="_Toc168570491"/>
      <w:bookmarkStart w:id="3271" w:name="_Toc169772532"/>
      <w:r>
        <w:t>5.6.2</w:t>
      </w:r>
      <w:r>
        <w:tab/>
        <w:t>Notifications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49F6D5" w14:textId="77777777" w:rsidR="00AA5070" w:rsidRDefault="00AA5070">
      <w:pPr>
        <w:pStyle w:val="Heading4"/>
      </w:pPr>
      <w:bookmarkStart w:id="3272" w:name="_Toc28013440"/>
      <w:bookmarkStart w:id="3273" w:name="_Toc36040196"/>
      <w:bookmarkStart w:id="3274" w:name="_Toc44692813"/>
      <w:bookmarkStart w:id="3275" w:name="_Toc45134274"/>
      <w:bookmarkStart w:id="3276" w:name="_Toc49607338"/>
      <w:bookmarkStart w:id="3277" w:name="_Toc51763310"/>
      <w:bookmarkStart w:id="3278" w:name="_Toc58850208"/>
      <w:bookmarkStart w:id="3279" w:name="_Toc59018588"/>
      <w:bookmarkStart w:id="3280" w:name="_Toc68169594"/>
      <w:bookmarkStart w:id="3281" w:name="_Toc114211834"/>
      <w:bookmarkStart w:id="3282" w:name="_Toc136554580"/>
      <w:bookmarkStart w:id="3283" w:name="_Toc151992989"/>
      <w:bookmarkStart w:id="3284" w:name="_Toc151999769"/>
      <w:bookmarkStart w:id="3285" w:name="_Toc152158341"/>
      <w:bookmarkStart w:id="3286" w:name="_Toc168570492"/>
      <w:bookmarkStart w:id="3287" w:name="_Toc169772533"/>
      <w:r>
        <w:t>5.6.2.1</w:t>
      </w:r>
      <w:r>
        <w:tab/>
        <w:t>Introduction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8" w:name="_Toc28013441"/>
      <w:bookmarkStart w:id="3289" w:name="_Toc36040197"/>
      <w:bookmarkStart w:id="3290" w:name="_Toc44692814"/>
      <w:bookmarkStart w:id="3291" w:name="_Toc45134275"/>
      <w:bookmarkStart w:id="3292" w:name="_Toc49607339"/>
      <w:bookmarkStart w:id="3293" w:name="_Toc51763311"/>
      <w:bookmarkStart w:id="3294" w:name="_Toc58850209"/>
      <w:bookmarkStart w:id="3295" w:name="_Toc59018589"/>
      <w:bookmarkStart w:id="3296" w:name="_Toc68169595"/>
      <w:bookmarkStart w:id="3297" w:name="_Toc114211835"/>
      <w:bookmarkStart w:id="3298" w:name="_Toc136554581"/>
      <w:bookmarkStart w:id="3299" w:name="_Toc151992990"/>
      <w:bookmarkStart w:id="3300" w:name="_Toc151999770"/>
      <w:bookmarkStart w:id="3301" w:name="_Toc152158342"/>
      <w:bookmarkStart w:id="3302" w:name="_Toc168570493"/>
      <w:bookmarkStart w:id="3303" w:name="_Toc169772534"/>
      <w:r>
        <w:t>5.6.2.2</w:t>
      </w:r>
      <w:r>
        <w:tab/>
        <w:t>Event Notification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4" w:name="_Toc28013442"/>
      <w:bookmarkStart w:id="3305" w:name="_Toc36040198"/>
      <w:bookmarkStart w:id="3306" w:name="_Toc44692815"/>
      <w:bookmarkStart w:id="3307" w:name="_Toc45134276"/>
      <w:bookmarkStart w:id="3308" w:name="_Toc49607340"/>
      <w:bookmarkStart w:id="3309" w:name="_Toc51763312"/>
      <w:bookmarkStart w:id="3310" w:name="_Toc58850210"/>
      <w:bookmarkStart w:id="3311" w:name="_Toc59018590"/>
      <w:bookmarkStart w:id="3312" w:name="_Toc68169596"/>
      <w:bookmarkStart w:id="3313" w:name="_Toc114211836"/>
      <w:bookmarkStart w:id="3314" w:name="_Toc136554582"/>
      <w:bookmarkStart w:id="3315" w:name="_Toc151992991"/>
      <w:bookmarkStart w:id="3316" w:name="_Toc151999771"/>
      <w:bookmarkStart w:id="3317" w:name="_Toc152158343"/>
      <w:bookmarkStart w:id="3318" w:name="_Toc168570494"/>
      <w:bookmarkStart w:id="3319" w:name="_Toc169772535"/>
      <w:r>
        <w:t>5.6.2.3</w:t>
      </w:r>
      <w:r>
        <w:tab/>
        <w:t>Operation Definition</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F03CCFB" w14:textId="77777777" w:rsidR="00AA5070" w:rsidRDefault="00AA5070">
      <w:pPr>
        <w:pStyle w:val="Heading5"/>
      </w:pPr>
      <w:bookmarkStart w:id="3320" w:name="_Toc28013443"/>
      <w:bookmarkStart w:id="3321" w:name="_Toc36040199"/>
      <w:bookmarkStart w:id="3322" w:name="_Toc44692816"/>
      <w:bookmarkStart w:id="3323" w:name="_Toc45134277"/>
      <w:bookmarkStart w:id="3324" w:name="_Toc49607341"/>
      <w:bookmarkStart w:id="3325" w:name="_Toc51763313"/>
      <w:bookmarkStart w:id="3326" w:name="_Toc58850211"/>
      <w:bookmarkStart w:id="3327" w:name="_Toc59018591"/>
      <w:bookmarkStart w:id="3328" w:name="_Toc68169597"/>
      <w:bookmarkStart w:id="3329" w:name="_Toc114211837"/>
      <w:bookmarkStart w:id="3330" w:name="_Toc136554583"/>
      <w:bookmarkStart w:id="3331" w:name="_Toc151992992"/>
      <w:bookmarkStart w:id="3332" w:name="_Toc151999772"/>
      <w:bookmarkStart w:id="3333" w:name="_Toc152158344"/>
      <w:bookmarkStart w:id="3334" w:name="_Toc168570495"/>
      <w:bookmarkStart w:id="3335" w:name="_Toc169772536"/>
      <w:r>
        <w:t>5.6.2.3.1</w:t>
      </w:r>
      <w:r>
        <w:tab/>
        <w:t>Notification via HTTP POST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6" w:name="_Toc28013444"/>
      <w:bookmarkStart w:id="3337" w:name="_Toc36040200"/>
      <w:bookmarkStart w:id="3338" w:name="_Toc44692817"/>
      <w:bookmarkStart w:id="3339" w:name="_Toc45134278"/>
      <w:bookmarkStart w:id="3340" w:name="_Toc49607342"/>
      <w:bookmarkStart w:id="3341" w:name="_Toc51763314"/>
      <w:bookmarkStart w:id="3342" w:name="_Toc58850212"/>
      <w:bookmarkStart w:id="3343" w:name="_Toc59018592"/>
      <w:bookmarkStart w:id="3344" w:name="_Toc68169598"/>
      <w:bookmarkStart w:id="3345" w:name="_Toc114211838"/>
      <w:bookmarkStart w:id="3346" w:name="_Toc136554584"/>
      <w:bookmarkStart w:id="3347" w:name="_Toc151992993"/>
      <w:bookmarkStart w:id="3348" w:name="_Toc151999773"/>
      <w:bookmarkStart w:id="3349" w:name="_Toc152158345"/>
      <w:bookmarkStart w:id="3350" w:name="_Toc168570496"/>
      <w:bookmarkStart w:id="3351" w:name="_Toc169772537"/>
      <w:r>
        <w:t>5.6.2.3.2</w:t>
      </w:r>
      <w:r>
        <w:tab/>
        <w:t>Notification via Websocket</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2" w:name="_Toc28013445"/>
      <w:bookmarkStart w:id="3353" w:name="_Toc36040201"/>
      <w:bookmarkStart w:id="3354" w:name="_Toc44692818"/>
      <w:bookmarkStart w:id="3355" w:name="_Toc45134279"/>
      <w:bookmarkStart w:id="3356" w:name="_Toc49607343"/>
      <w:bookmarkStart w:id="3357" w:name="_Toc51763315"/>
      <w:bookmarkStart w:id="3358" w:name="_Toc58850213"/>
      <w:bookmarkStart w:id="3359" w:name="_Toc59018593"/>
      <w:bookmarkStart w:id="3360" w:name="_Toc68169599"/>
      <w:bookmarkStart w:id="3361" w:name="_Toc114211839"/>
      <w:bookmarkStart w:id="3362" w:name="_Toc136554585"/>
      <w:bookmarkStart w:id="3363" w:name="_Toc151992994"/>
      <w:bookmarkStart w:id="3364" w:name="_Toc151999774"/>
      <w:bookmarkStart w:id="3365" w:name="_Toc152158346"/>
      <w:bookmarkStart w:id="3366" w:name="_Toc168570497"/>
      <w:bookmarkStart w:id="3367" w:name="_Toc169772538"/>
      <w:r>
        <w:t>5.6.3</w:t>
      </w:r>
      <w:r>
        <w:tab/>
        <w:t>Data Model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FF0A6C0" w14:textId="77777777" w:rsidR="00AA5070" w:rsidRDefault="00AA5070">
      <w:pPr>
        <w:pStyle w:val="Heading4"/>
      </w:pPr>
      <w:bookmarkStart w:id="3368" w:name="_Toc28013446"/>
      <w:bookmarkStart w:id="3369" w:name="_Toc36040202"/>
      <w:bookmarkStart w:id="3370" w:name="_Toc44692819"/>
      <w:bookmarkStart w:id="3371" w:name="_Toc45134280"/>
      <w:bookmarkStart w:id="3372" w:name="_Toc49607344"/>
      <w:bookmarkStart w:id="3373" w:name="_Toc51763316"/>
      <w:bookmarkStart w:id="3374" w:name="_Toc58850214"/>
      <w:bookmarkStart w:id="3375" w:name="_Toc59018594"/>
      <w:bookmarkStart w:id="3376" w:name="_Toc68169600"/>
      <w:bookmarkStart w:id="3377" w:name="_Toc114211840"/>
      <w:bookmarkStart w:id="3378" w:name="_Toc136554586"/>
      <w:bookmarkStart w:id="3379" w:name="_Toc151992995"/>
      <w:bookmarkStart w:id="3380" w:name="_Toc151999775"/>
      <w:bookmarkStart w:id="3381" w:name="_Toc152158347"/>
      <w:bookmarkStart w:id="3382" w:name="_Toc168570498"/>
      <w:bookmarkStart w:id="3383" w:name="_Toc169772539"/>
      <w:r>
        <w:t>5.6.3.1</w:t>
      </w:r>
      <w:r>
        <w:tab/>
        <w:t>General</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4" w:name="_Toc28013447"/>
      <w:bookmarkStart w:id="3385" w:name="_Toc36040203"/>
      <w:bookmarkStart w:id="3386" w:name="_Toc44692820"/>
      <w:bookmarkStart w:id="3387" w:name="_Toc45134281"/>
      <w:bookmarkStart w:id="3388" w:name="_Toc49607345"/>
      <w:bookmarkStart w:id="3389" w:name="_Toc51763317"/>
      <w:bookmarkStart w:id="3390" w:name="_Toc58850215"/>
      <w:bookmarkStart w:id="3391" w:name="_Toc59018595"/>
      <w:bookmarkStart w:id="3392"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7"/>
        <w:gridCol w:w="1067"/>
        <w:gridCol w:w="4326"/>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3" w:name="_Toc114211841"/>
      <w:bookmarkStart w:id="3394" w:name="_Toc136554587"/>
      <w:bookmarkStart w:id="3395" w:name="_Toc151992996"/>
      <w:bookmarkStart w:id="3396" w:name="_Toc151999776"/>
      <w:bookmarkStart w:id="3397" w:name="_Toc152158348"/>
      <w:bookmarkStart w:id="3398" w:name="_Toc168570499"/>
      <w:bookmarkStart w:id="3399" w:name="_Toc169772540"/>
      <w:r>
        <w:t>5.6.3.2</w:t>
      </w:r>
      <w:r>
        <w:tab/>
        <w:t>Reused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155"/>
        <w:gridCol w:w="2732"/>
        <w:gridCol w:w="2664"/>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lastRenderedPageBreak/>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 xml:space="preserve">Represents a QoS flow </w:t>
            </w:r>
            <w:r w:rsidRPr="00D165ED">
              <w:rPr>
                <w:lang w:eastAsia="zh-CN"/>
              </w:rPr>
              <w:lastRenderedPageBreak/>
              <w:t>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lastRenderedPageBreak/>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400" w:name="_Toc28013448"/>
      <w:bookmarkStart w:id="3401" w:name="_Toc36040204"/>
      <w:bookmarkStart w:id="3402" w:name="_Toc44692821"/>
      <w:bookmarkStart w:id="3403" w:name="_Toc45134282"/>
      <w:bookmarkStart w:id="3404" w:name="_Toc49607346"/>
      <w:bookmarkStart w:id="3405" w:name="_Toc51763318"/>
      <w:bookmarkStart w:id="3406" w:name="_Toc58850216"/>
      <w:bookmarkStart w:id="3407" w:name="_Toc59018596"/>
      <w:bookmarkStart w:id="3408" w:name="_Toc68169602"/>
      <w:bookmarkStart w:id="3409" w:name="_Toc114211842"/>
      <w:bookmarkStart w:id="3410" w:name="_Toc136554588"/>
      <w:bookmarkStart w:id="3411" w:name="_Toc151992997"/>
      <w:bookmarkStart w:id="3412" w:name="_Toc151999777"/>
      <w:bookmarkStart w:id="3413" w:name="_Toc152158349"/>
      <w:bookmarkStart w:id="3414" w:name="_Toc168570500"/>
      <w:bookmarkStart w:id="3415" w:name="_Toc169772541"/>
      <w:r>
        <w:t>5.6.3.3</w:t>
      </w:r>
      <w:r>
        <w:tab/>
        <w:t>Structured data types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876B329" w14:textId="77777777" w:rsidR="00AA5070" w:rsidRDefault="00AA5070">
      <w:pPr>
        <w:pStyle w:val="Heading5"/>
      </w:pPr>
      <w:bookmarkStart w:id="3416" w:name="_Toc28013449"/>
      <w:bookmarkStart w:id="3417" w:name="_Toc36040205"/>
      <w:bookmarkStart w:id="3418" w:name="_Toc44692822"/>
      <w:bookmarkStart w:id="3419" w:name="_Toc45134283"/>
      <w:bookmarkStart w:id="3420" w:name="_Toc49607347"/>
      <w:bookmarkStart w:id="3421" w:name="_Toc51763319"/>
      <w:bookmarkStart w:id="3422" w:name="_Toc58850217"/>
      <w:bookmarkStart w:id="3423" w:name="_Toc59018597"/>
      <w:bookmarkStart w:id="3424" w:name="_Toc68169603"/>
      <w:bookmarkStart w:id="3425" w:name="_Toc114211843"/>
      <w:bookmarkStart w:id="3426" w:name="_Toc136554589"/>
      <w:bookmarkStart w:id="3427" w:name="_Toc151992998"/>
      <w:bookmarkStart w:id="3428" w:name="_Toc151999778"/>
      <w:bookmarkStart w:id="3429" w:name="_Toc152158350"/>
      <w:bookmarkStart w:id="3430" w:name="_Toc168570501"/>
      <w:bookmarkStart w:id="3431" w:name="_Toc169772542"/>
      <w:r>
        <w:t>5.6.3.3.1</w:t>
      </w:r>
      <w:r>
        <w:tab/>
        <w:t>Introduction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2" w:name="_Toc28013450"/>
      <w:bookmarkStart w:id="3433" w:name="_Toc36040206"/>
      <w:bookmarkStart w:id="3434" w:name="_Toc44692823"/>
      <w:bookmarkStart w:id="3435" w:name="_Toc45134284"/>
      <w:bookmarkStart w:id="3436" w:name="_Toc49607348"/>
      <w:bookmarkStart w:id="3437" w:name="_Toc51763320"/>
      <w:bookmarkStart w:id="3438" w:name="_Toc58850218"/>
      <w:bookmarkStart w:id="3439" w:name="_Toc59018598"/>
      <w:bookmarkStart w:id="3440" w:name="_Toc68169604"/>
      <w:bookmarkStart w:id="3441" w:name="_Toc114211844"/>
      <w:bookmarkStart w:id="3442" w:name="_Toc136554590"/>
      <w:bookmarkStart w:id="3443" w:name="_Toc151992999"/>
      <w:bookmarkStart w:id="3444" w:name="_Toc151999779"/>
      <w:bookmarkStart w:id="3445" w:name="_Toc152158351"/>
      <w:bookmarkStart w:id="3446" w:name="_Toc168570502"/>
      <w:bookmarkStart w:id="3447" w:name="_Toc169772543"/>
      <w:r>
        <w:t>5.6.3.3.2</w:t>
      </w:r>
      <w:r>
        <w:tab/>
        <w:t>Type: AnalyticsExposureSubsc</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8" w:name="_Toc28013451"/>
    </w:p>
    <w:p w14:paraId="05F152E2" w14:textId="77777777" w:rsidR="00AA5070" w:rsidRDefault="00AA5070">
      <w:pPr>
        <w:pStyle w:val="Heading5"/>
      </w:pPr>
      <w:bookmarkStart w:id="3449" w:name="_Toc36040207"/>
      <w:bookmarkStart w:id="3450" w:name="_Toc44692824"/>
      <w:bookmarkStart w:id="3451" w:name="_Toc45134285"/>
      <w:bookmarkStart w:id="3452" w:name="_Toc49607349"/>
      <w:bookmarkStart w:id="3453" w:name="_Toc51763321"/>
      <w:bookmarkStart w:id="3454" w:name="_Toc58850219"/>
      <w:bookmarkStart w:id="3455" w:name="_Toc59018599"/>
      <w:bookmarkStart w:id="3456" w:name="_Toc68169605"/>
      <w:bookmarkStart w:id="3457" w:name="_Toc114211845"/>
      <w:bookmarkStart w:id="3458" w:name="_Toc136554591"/>
      <w:bookmarkStart w:id="3459" w:name="_Toc151993000"/>
      <w:bookmarkStart w:id="3460" w:name="_Toc151999780"/>
      <w:bookmarkStart w:id="3461" w:name="_Toc152158352"/>
      <w:bookmarkStart w:id="3462" w:name="_Toc168570503"/>
      <w:bookmarkStart w:id="3463" w:name="_Toc169772544"/>
      <w:r>
        <w:lastRenderedPageBreak/>
        <w:t>5.6.3.3.3</w:t>
      </w:r>
      <w:r>
        <w:tab/>
        <w:t>Type: AnalyticsEventNotification</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4" w:name="_Toc28013452"/>
      <w:bookmarkStart w:id="3465" w:name="_Toc36040208"/>
      <w:bookmarkStart w:id="3466" w:name="_Toc44692825"/>
      <w:bookmarkStart w:id="3467" w:name="_Toc45134286"/>
      <w:bookmarkStart w:id="3468" w:name="_Toc49607350"/>
      <w:bookmarkStart w:id="3469" w:name="_Toc51763322"/>
      <w:bookmarkStart w:id="3470" w:name="_Toc58850220"/>
      <w:bookmarkStart w:id="3471" w:name="_Toc59018600"/>
      <w:bookmarkStart w:id="3472" w:name="_Toc68169606"/>
      <w:bookmarkStart w:id="3473" w:name="_Toc114211846"/>
      <w:bookmarkStart w:id="3474" w:name="_Toc136554592"/>
      <w:bookmarkStart w:id="3475" w:name="_Toc151993001"/>
      <w:bookmarkStart w:id="3476" w:name="_Toc151999781"/>
      <w:bookmarkStart w:id="3477" w:name="_Toc152158353"/>
      <w:bookmarkStart w:id="3478" w:name="_Toc168570504"/>
      <w:bookmarkStart w:id="3479" w:name="_Toc169772545"/>
      <w:r>
        <w:lastRenderedPageBreak/>
        <w:t>5.6.3.3.4</w:t>
      </w:r>
      <w:r>
        <w:tab/>
        <w:t>Type: AnalyticsEventNotif</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80" w:name="OLE_LINK53"/>
            <w:r>
              <w:t>analytics information will become invalid.</w:t>
            </w:r>
            <w:bookmarkEnd w:id="3480"/>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4AB55DEC" w:rsidR="00AA5070" w:rsidRDefault="00E759B0" w:rsidP="00E759B0">
            <w:pPr>
              <w:pStyle w:val="TAL"/>
              <w:rPr>
                <w:rFonts w:cs="Arial"/>
                <w:szCs w:val="18"/>
              </w:rPr>
            </w:pP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r w:rsidR="00E759B0" w:rsidRPr="00F94E52">
              <w:t xml:space="preserve"> (NOTE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1" w:name="_Hlk32057194"/>
            <w:r>
              <w:t>QosSustainabilityExposure</w:t>
            </w:r>
            <w:bookmarkEnd w:id="3481"/>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lastRenderedPageBreak/>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lastRenderedPageBreak/>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lastRenderedPageBreak/>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lastRenderedPageBreak/>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 xml:space="preserve">he accuracy </w:t>
            </w:r>
            <w:r>
              <w:lastRenderedPageBreak/>
              <w:t>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82" w:name="_Toc28013453"/>
      <w:bookmarkStart w:id="3483" w:name="_Toc36040209"/>
      <w:bookmarkStart w:id="3484" w:name="_Toc44692826"/>
      <w:bookmarkStart w:id="3485" w:name="_Toc45134287"/>
      <w:bookmarkStart w:id="3486" w:name="_Toc49607351"/>
      <w:bookmarkStart w:id="3487" w:name="_Toc51763323"/>
      <w:bookmarkStart w:id="3488" w:name="_Toc58850221"/>
      <w:bookmarkStart w:id="3489" w:name="_Toc59018601"/>
      <w:bookmarkStart w:id="3490" w:name="_Toc68169607"/>
      <w:bookmarkStart w:id="3491" w:name="_Toc114211847"/>
      <w:bookmarkStart w:id="3492" w:name="_Toc136554593"/>
      <w:bookmarkStart w:id="3493" w:name="_Toc151993002"/>
      <w:bookmarkStart w:id="3494" w:name="_Toc151999782"/>
      <w:bookmarkStart w:id="3495" w:name="_Toc152158354"/>
      <w:bookmarkStart w:id="3496" w:name="_Toc168570505"/>
      <w:bookmarkStart w:id="3497" w:name="_Toc169772546"/>
      <w:r>
        <w:t>5.6.3.3.5</w:t>
      </w:r>
      <w:r>
        <w:tab/>
        <w:t>Type: AnalyticsEventSubsc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98" w:name="_Toc28013454"/>
      <w:bookmarkStart w:id="3499" w:name="_Toc36040210"/>
      <w:bookmarkStart w:id="3500" w:name="_Toc44692827"/>
      <w:bookmarkStart w:id="3501" w:name="_Toc45134288"/>
      <w:bookmarkStart w:id="3502" w:name="_Toc49607352"/>
      <w:bookmarkStart w:id="3503" w:name="_Toc51763324"/>
      <w:bookmarkStart w:id="3504" w:name="_Toc58850222"/>
      <w:bookmarkStart w:id="3505" w:name="_Toc59018602"/>
      <w:bookmarkStart w:id="3506" w:name="_Toc68169608"/>
      <w:bookmarkStart w:id="3507" w:name="_Toc114211848"/>
      <w:bookmarkStart w:id="3508" w:name="_Toc136554594"/>
      <w:bookmarkStart w:id="3509" w:name="_Toc151993003"/>
      <w:bookmarkStart w:id="3510" w:name="_Toc151999783"/>
      <w:bookmarkStart w:id="3511" w:name="_Toc152158355"/>
      <w:bookmarkStart w:id="3512" w:name="_Toc168570506"/>
      <w:bookmarkStart w:id="3513" w:name="_Toc169772547"/>
      <w:r>
        <w:lastRenderedPageBreak/>
        <w:t>5.6.3.3.6</w:t>
      </w:r>
      <w:r>
        <w:tab/>
        <w:t>Type: AnalyticsEventFilter</w:t>
      </w:r>
      <w:r>
        <w:rPr>
          <w:noProof/>
        </w:rPr>
        <w:t>Subsc</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w:t>
            </w:r>
            <w:r>
              <w:lastRenderedPageBreak/>
              <w:t>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lastRenderedPageBreak/>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 xml:space="preserve">Represents the levels to be </w:t>
            </w:r>
            <w:r>
              <w:rPr>
                <w:rFonts w:cs="Arial"/>
                <w:szCs w:val="18"/>
              </w:rPr>
              <w:lastRenderedPageBreak/>
              <w:t>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lastRenderedPageBreak/>
              <w:t>Congestion</w:t>
            </w:r>
          </w:p>
          <w:p w14:paraId="30CE4275" w14:textId="77777777" w:rsidR="009B73E4" w:rsidRDefault="009B73E4" w:rsidP="009B73E4">
            <w:pPr>
              <w:pStyle w:val="TAL"/>
              <w:rPr>
                <w:rFonts w:eastAsia="Batang"/>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 xml:space="preserve">the Application Server Instance (IP address/FQDN of the </w:t>
            </w:r>
            <w:r w:rsidRPr="00E9603C">
              <w:lastRenderedPageBreak/>
              <w:t>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lastRenderedPageBreak/>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4" w:name="_Hlk110009316"/>
            <w:r w:rsidRPr="00EF2AB5">
              <w:rPr>
                <w:rFonts w:ascii="Arial" w:hAnsi="Arial"/>
                <w:sz w:val="18"/>
              </w:rPr>
              <w:t>Ue_Mobility</w:t>
            </w:r>
          </w:p>
          <w:bookmarkEnd w:id="3514"/>
          <w:p w14:paraId="2B9441A8" w14:textId="77777777" w:rsidR="009B73E4" w:rsidRDefault="009B73E4" w:rsidP="009B73E4">
            <w:pPr>
              <w:pStyle w:val="TAL"/>
              <w:rPr>
                <w:rFonts w:eastAsia="Batang"/>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w:t>
            </w:r>
            <w:r>
              <w:lastRenderedPageBreak/>
              <w:t xml:space="preserve">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lastRenderedPageBreak/>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5" w:name="_Hlk129010640"/>
            <w:r w:rsidR="00867787" w:rsidRPr="00D5550A">
              <w:t>"</w:t>
            </w:r>
            <w:r w:rsidR="00867787">
              <w:rPr>
                <w:lang w:eastAsia="zh-CN"/>
              </w:rPr>
              <w:t>histAnaTimePeriod</w:t>
            </w:r>
            <w:r w:rsidR="00867787" w:rsidRPr="00D5550A">
              <w:t>"</w:t>
            </w:r>
            <w:r w:rsidR="00867787">
              <w:t xml:space="preserve"> </w:t>
            </w:r>
            <w:bookmarkEnd w:id="3515"/>
            <w:r w:rsidR="00867787">
              <w:t>attribute</w:t>
            </w:r>
            <w:r>
              <w:t xml:space="preserve"> within EventReportingRequirement data </w:t>
            </w:r>
            <w:r>
              <w:lastRenderedPageBreak/>
              <w:t>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6" w:name="_Toc28013455"/>
      <w:bookmarkStart w:id="3517" w:name="_Toc36040211"/>
      <w:bookmarkStart w:id="3518" w:name="_Toc44692828"/>
      <w:bookmarkStart w:id="3519" w:name="_Toc45134289"/>
      <w:bookmarkStart w:id="3520" w:name="_Toc49607353"/>
      <w:bookmarkStart w:id="3521" w:name="_Toc51763325"/>
      <w:bookmarkStart w:id="3522" w:name="_Toc58850223"/>
      <w:bookmarkStart w:id="3523" w:name="_Toc59018603"/>
      <w:bookmarkStart w:id="3524" w:name="_Toc68169609"/>
      <w:bookmarkStart w:id="3525" w:name="_Toc114211849"/>
      <w:bookmarkStart w:id="3526" w:name="_Toc136554595"/>
      <w:bookmarkStart w:id="3527" w:name="_Toc151993004"/>
      <w:bookmarkStart w:id="3528" w:name="_Toc151999784"/>
      <w:bookmarkStart w:id="3529" w:name="_Toc152158356"/>
      <w:bookmarkStart w:id="3530" w:name="_Toc168570507"/>
      <w:bookmarkStart w:id="3531" w:name="_Toc169772548"/>
      <w:r>
        <w:lastRenderedPageBreak/>
        <w:t>5.6.3.3.7</w:t>
      </w:r>
      <w:r>
        <w:tab/>
        <w:t>Type TargetUeId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2" w:name="_Toc28013456"/>
      <w:bookmarkStart w:id="3533" w:name="_Toc36040212"/>
      <w:bookmarkStart w:id="3534" w:name="_Toc44692829"/>
      <w:bookmarkStart w:id="3535" w:name="_Toc45134290"/>
      <w:bookmarkStart w:id="3536" w:name="_Toc49607354"/>
      <w:bookmarkStart w:id="3537" w:name="_Toc51763326"/>
      <w:bookmarkStart w:id="3538" w:name="_Toc58850224"/>
      <w:bookmarkStart w:id="3539" w:name="_Toc59018604"/>
      <w:bookmarkStart w:id="3540" w:name="_Toc68169610"/>
      <w:bookmarkStart w:id="3541" w:name="_Toc114211850"/>
      <w:bookmarkStart w:id="3542" w:name="_Toc136554596"/>
      <w:bookmarkStart w:id="3543" w:name="_Toc151993005"/>
      <w:bookmarkStart w:id="3544" w:name="_Toc151999785"/>
      <w:bookmarkStart w:id="3545" w:name="_Toc152158357"/>
      <w:bookmarkStart w:id="3546" w:name="_Toc168570508"/>
      <w:bookmarkStart w:id="3547" w:name="_Toc169772549"/>
      <w:r>
        <w:lastRenderedPageBreak/>
        <w:t>5.6.3.3.8</w:t>
      </w:r>
      <w:r>
        <w:tab/>
        <w:t>Void</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72C0141" w14:textId="77777777" w:rsidR="00AA5070" w:rsidRDefault="00AA5070">
      <w:pPr>
        <w:pStyle w:val="Heading5"/>
      </w:pPr>
      <w:bookmarkStart w:id="3548" w:name="_Toc28013457"/>
      <w:bookmarkStart w:id="3549" w:name="_Toc36040213"/>
      <w:bookmarkStart w:id="3550" w:name="_Toc44692830"/>
      <w:bookmarkStart w:id="3551" w:name="_Toc45134291"/>
      <w:bookmarkStart w:id="3552" w:name="_Toc49607355"/>
      <w:bookmarkStart w:id="3553" w:name="_Toc51763327"/>
      <w:bookmarkStart w:id="3554" w:name="_Toc58850225"/>
      <w:bookmarkStart w:id="3555" w:name="_Toc59018605"/>
      <w:bookmarkStart w:id="3556" w:name="_Toc68169611"/>
      <w:bookmarkStart w:id="3557" w:name="_Toc114211851"/>
      <w:bookmarkStart w:id="3558" w:name="_Toc136554597"/>
      <w:bookmarkStart w:id="3559" w:name="_Toc151993006"/>
      <w:bookmarkStart w:id="3560" w:name="_Toc151999786"/>
      <w:bookmarkStart w:id="3561" w:name="_Toc152158358"/>
      <w:bookmarkStart w:id="3562" w:name="_Toc168570509"/>
      <w:bookmarkStart w:id="3563" w:name="_Toc169772550"/>
      <w:r>
        <w:t>5.6.3.3.9</w:t>
      </w:r>
      <w:r>
        <w:tab/>
        <w:t>Type UeMobilityExposure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4" w:name="_Toc28013458"/>
      <w:bookmarkStart w:id="3565" w:name="_Toc36040214"/>
      <w:bookmarkStart w:id="3566" w:name="_Toc44692831"/>
      <w:bookmarkStart w:id="3567" w:name="_Toc45134292"/>
      <w:bookmarkStart w:id="3568" w:name="_Toc49607356"/>
      <w:bookmarkStart w:id="3569" w:name="_Toc51763328"/>
      <w:bookmarkStart w:id="3570" w:name="_Toc58850226"/>
      <w:bookmarkStart w:id="3571" w:name="_Toc59018606"/>
      <w:bookmarkStart w:id="3572" w:name="_Toc68169612"/>
      <w:bookmarkStart w:id="3573" w:name="_Toc114211852"/>
      <w:bookmarkStart w:id="3574" w:name="_Toc136554598"/>
      <w:bookmarkStart w:id="3575" w:name="_Toc151993007"/>
      <w:bookmarkStart w:id="3576" w:name="_Toc151999787"/>
      <w:bookmarkStart w:id="3577" w:name="_Toc152158359"/>
      <w:bookmarkStart w:id="3578" w:name="_Toc168570510"/>
      <w:bookmarkStart w:id="3579" w:name="_Toc169772551"/>
      <w:r>
        <w:lastRenderedPageBreak/>
        <w:t>5.6.3.3.10</w:t>
      </w:r>
      <w:r>
        <w:tab/>
        <w:t>Type UeLocationInfo</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80" w:name="_Toc28013459"/>
      <w:bookmarkStart w:id="3581" w:name="_Toc36040215"/>
      <w:bookmarkStart w:id="3582" w:name="_Toc44692832"/>
      <w:bookmarkStart w:id="3583" w:name="_Toc45134293"/>
      <w:bookmarkStart w:id="3584" w:name="_Toc49607357"/>
      <w:bookmarkStart w:id="3585" w:name="_Toc51763329"/>
      <w:bookmarkStart w:id="3586" w:name="_Toc58850227"/>
      <w:bookmarkStart w:id="3587" w:name="_Toc59018607"/>
      <w:bookmarkStart w:id="3588" w:name="_Toc68169613"/>
      <w:bookmarkStart w:id="3589" w:name="_Toc114211853"/>
      <w:bookmarkStart w:id="3590" w:name="_Toc136554599"/>
      <w:bookmarkStart w:id="3591" w:name="_Toc151993008"/>
      <w:bookmarkStart w:id="3592" w:name="_Toc151999788"/>
      <w:bookmarkStart w:id="3593" w:name="_Toc152158360"/>
      <w:bookmarkStart w:id="3594" w:name="_Toc168570511"/>
      <w:bookmarkStart w:id="3595" w:name="_Toc169772552"/>
      <w:r w:rsidRPr="00D20781">
        <w:t>5.6.3.3.11</w:t>
      </w:r>
      <w:r w:rsidRPr="00D20781">
        <w:tab/>
        <w:t>Void</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4987EB8E" w14:textId="77777777" w:rsidR="00AA5070" w:rsidRDefault="00AA5070">
      <w:pPr>
        <w:pStyle w:val="Heading5"/>
      </w:pPr>
      <w:bookmarkStart w:id="3596" w:name="_Toc28013460"/>
      <w:bookmarkStart w:id="3597" w:name="_Toc36040216"/>
      <w:bookmarkStart w:id="3598" w:name="_Toc44692833"/>
      <w:bookmarkStart w:id="3599" w:name="_Toc45134294"/>
      <w:bookmarkStart w:id="3600" w:name="_Toc49607358"/>
      <w:bookmarkStart w:id="3601" w:name="_Toc51763330"/>
      <w:bookmarkStart w:id="3602" w:name="_Toc58850228"/>
      <w:bookmarkStart w:id="3603" w:name="_Toc59018608"/>
      <w:bookmarkStart w:id="3604" w:name="_Toc68169614"/>
      <w:bookmarkStart w:id="3605" w:name="_Toc114211854"/>
      <w:bookmarkStart w:id="3606" w:name="_Toc136554600"/>
      <w:bookmarkStart w:id="3607" w:name="_Toc151993009"/>
      <w:bookmarkStart w:id="3608" w:name="_Toc151999789"/>
      <w:bookmarkStart w:id="3609" w:name="_Toc152158361"/>
      <w:bookmarkStart w:id="3610" w:name="_Toc168570512"/>
      <w:bookmarkStart w:id="3611" w:name="_Toc169772553"/>
      <w:r>
        <w:t>5.6.3.3.12</w:t>
      </w:r>
      <w:r>
        <w:tab/>
        <w:t>Type: AnalyticsRequest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2" w:name="_Toc28013461"/>
      <w:bookmarkStart w:id="3613" w:name="_Toc36040217"/>
      <w:bookmarkStart w:id="3614" w:name="_Toc44692834"/>
      <w:bookmarkStart w:id="3615" w:name="_Toc45134295"/>
      <w:bookmarkStart w:id="3616" w:name="_Toc49607359"/>
      <w:bookmarkStart w:id="3617" w:name="_Toc51763331"/>
      <w:bookmarkStart w:id="3618" w:name="_Toc58850229"/>
      <w:bookmarkStart w:id="3619" w:name="_Toc59018609"/>
      <w:bookmarkStart w:id="3620" w:name="_Toc68169615"/>
      <w:bookmarkStart w:id="3621" w:name="_Toc114211855"/>
      <w:bookmarkStart w:id="3622" w:name="_Toc136554601"/>
      <w:bookmarkStart w:id="3623" w:name="_Toc151993010"/>
      <w:bookmarkStart w:id="3624" w:name="_Toc151999790"/>
      <w:bookmarkStart w:id="3625" w:name="_Toc152158362"/>
      <w:bookmarkStart w:id="3626" w:name="_Toc168570513"/>
      <w:bookmarkStart w:id="3627" w:name="_Toc169772554"/>
      <w:r>
        <w:lastRenderedPageBreak/>
        <w:t>5.6.3.3.13</w:t>
      </w:r>
      <w:r>
        <w:tab/>
        <w:t>Type AnalyticsEventFilter</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50"/>
        <w:gridCol w:w="994"/>
        <w:gridCol w:w="852"/>
        <w:gridCol w:w="1460"/>
        <w:gridCol w:w="425"/>
        <w:gridCol w:w="427"/>
        <w:gridCol w:w="425"/>
        <w:gridCol w:w="281"/>
        <w:gridCol w:w="852"/>
        <w:gridCol w:w="2550"/>
        <w:gridCol w:w="852"/>
        <w:gridCol w:w="1179"/>
        <w:gridCol w:w="857"/>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Batang"/>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w:t>
            </w:r>
            <w:r>
              <w:lastRenderedPageBreak/>
              <w:t xml:space="preserve">included when </w:t>
            </w:r>
            <w:r w:rsidR="00A6668D">
              <w:rPr>
                <w:rFonts w:eastAsia="Batang"/>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lastRenderedPageBreak/>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Batang"/>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Batang"/>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 xml:space="preserve">at least one of the "locArea", "appIds", "dnn" and "snssai" attribute should be included, if the expected analytics type via </w:t>
            </w:r>
            <w:r>
              <w:rPr>
                <w:rFonts w:cs="Arial"/>
                <w:szCs w:val="18"/>
              </w:rPr>
              <w:lastRenderedPageBreak/>
              <w:t>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8" w:name="_Toc28013462"/>
      <w:bookmarkStart w:id="3629" w:name="_Toc36040218"/>
      <w:bookmarkStart w:id="3630" w:name="_Toc44692835"/>
      <w:bookmarkStart w:id="3631" w:name="_Toc45134296"/>
      <w:bookmarkStart w:id="3632" w:name="_Toc49607360"/>
      <w:bookmarkStart w:id="3633" w:name="_Toc51763332"/>
      <w:bookmarkStart w:id="3634" w:name="_Toc58850230"/>
      <w:bookmarkStart w:id="3635" w:name="_Toc59018610"/>
      <w:bookmarkStart w:id="3636" w:name="_Toc68169616"/>
      <w:bookmarkStart w:id="3637" w:name="_Toc114211856"/>
      <w:bookmarkStart w:id="3638" w:name="_Toc136554602"/>
      <w:bookmarkStart w:id="3639" w:name="_Toc151993011"/>
      <w:bookmarkStart w:id="3640" w:name="_Toc151999791"/>
      <w:bookmarkStart w:id="3641" w:name="_Toc152158363"/>
      <w:bookmarkStart w:id="3642" w:name="_Toc168570514"/>
      <w:bookmarkStart w:id="3643" w:name="_Toc169772555"/>
      <w:r>
        <w:lastRenderedPageBreak/>
        <w:t>5.6.3.3.14</w:t>
      </w:r>
      <w:r>
        <w:tab/>
        <w:t>Type AnalyticsData</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w:t>
            </w:r>
            <w:r w:rsidRPr="00CA4A40">
              <w:rPr>
                <w:rFonts w:ascii="Arial" w:hAnsi="Arial"/>
                <w:sz w:val="18"/>
              </w:rPr>
              <w:lastRenderedPageBreak/>
              <w:t>"MOVEMENT_BEHAVIOUR"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lastRenderedPageBreak/>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4" w:name="_Hlk109297953"/>
            <w:r w:rsidRPr="00A13C15">
              <w:rPr>
                <w:rFonts w:cs="Arial"/>
                <w:szCs w:val="18"/>
              </w:rPr>
              <w:t>NOTE 2:</w:t>
            </w:r>
            <w:r w:rsidRPr="00A13C15">
              <w:rPr>
                <w:rFonts w:cs="Arial"/>
                <w:szCs w:val="18"/>
              </w:rPr>
              <w:tab/>
            </w:r>
            <w:bookmarkStart w:id="3645" w:name="_Hlk109298020"/>
            <w:r w:rsidRPr="00A13C15">
              <w:rPr>
                <w:rFonts w:cs="Arial"/>
                <w:szCs w:val="18"/>
              </w:rPr>
              <w:t>The "qosFlowRetThd" and "ranUeThrouThd" attributes in QosSustainabilityExposure data type are not applicable</w:t>
            </w:r>
            <w:bookmarkEnd w:id="3644"/>
            <w:bookmarkEnd w:id="3645"/>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6" w:name="_Toc28012828"/>
      <w:bookmarkStart w:id="3647" w:name="_Toc36040219"/>
      <w:bookmarkStart w:id="3648" w:name="_Toc44692836"/>
      <w:bookmarkStart w:id="3649" w:name="_Toc45134297"/>
      <w:bookmarkStart w:id="3650" w:name="_Toc49607361"/>
      <w:bookmarkStart w:id="3651" w:name="_Toc51763333"/>
      <w:bookmarkStart w:id="3652" w:name="_Toc58850231"/>
      <w:bookmarkStart w:id="3653" w:name="_Toc59018611"/>
      <w:bookmarkStart w:id="3654" w:name="_Toc68169617"/>
      <w:bookmarkStart w:id="3655" w:name="_Toc114211857"/>
      <w:bookmarkStart w:id="3656" w:name="_Toc136554603"/>
      <w:bookmarkStart w:id="3657" w:name="_Toc151993012"/>
      <w:bookmarkStart w:id="3658" w:name="_Toc151999792"/>
      <w:bookmarkStart w:id="3659" w:name="_Toc152158364"/>
      <w:bookmarkStart w:id="3660" w:name="_Toc168570515"/>
      <w:bookmarkStart w:id="3661" w:name="_Toc169772556"/>
      <w:r>
        <w:lastRenderedPageBreak/>
        <w:t>5.6.3.3.15</w:t>
      </w:r>
      <w:r>
        <w:tab/>
        <w:t>Type Abnormal</w:t>
      </w:r>
      <w:bookmarkEnd w:id="3646"/>
      <w:r>
        <w:t>Exposure</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2" w:name="_Toc36040220"/>
      <w:bookmarkStart w:id="3663" w:name="_Toc44692837"/>
      <w:bookmarkStart w:id="3664" w:name="_Toc45134298"/>
      <w:bookmarkStart w:id="3665" w:name="_Toc49607362"/>
      <w:bookmarkStart w:id="3666" w:name="_Toc51763334"/>
      <w:bookmarkStart w:id="3667" w:name="_Toc58850232"/>
      <w:bookmarkStart w:id="3668" w:name="_Toc59018612"/>
      <w:bookmarkStart w:id="3669" w:name="_Toc68169618"/>
      <w:bookmarkStart w:id="3670" w:name="_Toc114211858"/>
      <w:bookmarkStart w:id="3671" w:name="_Toc136554604"/>
      <w:bookmarkStart w:id="3672" w:name="_Toc151993013"/>
      <w:bookmarkStart w:id="3673" w:name="_Toc151999793"/>
      <w:bookmarkStart w:id="3674" w:name="_Toc152158365"/>
      <w:bookmarkStart w:id="3675" w:name="_Toc168570516"/>
      <w:bookmarkStart w:id="3676" w:name="_Toc169772557"/>
      <w:r>
        <w:t>5.6.3.3.16</w:t>
      </w:r>
      <w:r>
        <w:tab/>
        <w:t>Type CongestInfo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7" w:name="_Toc36040221"/>
      <w:bookmarkStart w:id="3678" w:name="_Toc44692838"/>
      <w:bookmarkStart w:id="3679" w:name="_Toc45134299"/>
      <w:bookmarkStart w:id="3680" w:name="_Toc49607363"/>
      <w:bookmarkStart w:id="3681" w:name="_Toc51763335"/>
      <w:bookmarkStart w:id="3682" w:name="_Toc58850233"/>
      <w:bookmarkStart w:id="3683" w:name="_Toc59018613"/>
      <w:bookmarkStart w:id="3684" w:name="_Toc68169619"/>
      <w:bookmarkStart w:id="3685" w:name="_Toc114211859"/>
      <w:bookmarkStart w:id="3686" w:name="_Toc136554605"/>
      <w:bookmarkStart w:id="3687" w:name="_Toc151993014"/>
      <w:bookmarkStart w:id="3688" w:name="_Toc151999794"/>
      <w:bookmarkStart w:id="3689" w:name="_Toc152158366"/>
      <w:bookmarkStart w:id="3690" w:name="_Toc168570517"/>
      <w:bookmarkStart w:id="3691" w:name="_Toc169772558"/>
      <w:r>
        <w:lastRenderedPageBreak/>
        <w:t>5.6.3.3.17</w:t>
      </w:r>
      <w:r>
        <w:tab/>
        <w:t xml:space="preserve">Type </w:t>
      </w:r>
      <w:r>
        <w:rPr>
          <w:lang w:eastAsia="zh-CN"/>
        </w:rPr>
        <w:t>CongestionAnalytics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2" w:name="_Toc36040222"/>
      <w:bookmarkStart w:id="3693" w:name="_Toc44692839"/>
      <w:bookmarkStart w:id="3694" w:name="_Toc45134300"/>
      <w:bookmarkStart w:id="3695" w:name="_Toc49607364"/>
      <w:bookmarkStart w:id="3696" w:name="_Toc51763336"/>
      <w:bookmarkStart w:id="3697" w:name="_Toc58850234"/>
      <w:bookmarkStart w:id="3698" w:name="_Toc59018614"/>
      <w:bookmarkStart w:id="3699" w:name="_Toc68169620"/>
      <w:bookmarkStart w:id="3700" w:name="_Toc114211860"/>
      <w:bookmarkStart w:id="3701" w:name="_Toc136554606"/>
      <w:bookmarkStart w:id="3702" w:name="_Toc151993015"/>
      <w:bookmarkStart w:id="3703" w:name="_Toc151999795"/>
      <w:bookmarkStart w:id="3704" w:name="_Toc152158367"/>
      <w:bookmarkStart w:id="3705" w:name="_Toc168570518"/>
      <w:bookmarkStart w:id="3706" w:name="_Toc169772559"/>
      <w:r>
        <w:lastRenderedPageBreak/>
        <w:t>5.6.3.3.18</w:t>
      </w:r>
      <w:r>
        <w:tab/>
        <w:t>Type QosSustainabilityExposure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7" w:name="_Toc44692840"/>
      <w:bookmarkStart w:id="3708" w:name="_Toc45134301"/>
      <w:bookmarkStart w:id="3709" w:name="_Toc49607365"/>
      <w:bookmarkStart w:id="3710" w:name="_Toc51763337"/>
      <w:bookmarkStart w:id="3711" w:name="_Toc58850235"/>
      <w:bookmarkStart w:id="3712" w:name="_Toc59018615"/>
      <w:bookmarkStart w:id="3713" w:name="_Toc68169621"/>
      <w:bookmarkStart w:id="3714" w:name="_Toc114211861"/>
      <w:bookmarkStart w:id="3715" w:name="_Toc136554607"/>
      <w:bookmarkStart w:id="3716" w:name="_Toc151993016"/>
      <w:bookmarkStart w:id="3717" w:name="_Toc151999796"/>
      <w:bookmarkStart w:id="3718" w:name="_Toc152158368"/>
      <w:bookmarkStart w:id="3719" w:name="_Toc168570519"/>
      <w:bookmarkStart w:id="3720" w:name="_Toc169772560"/>
      <w:r>
        <w:lastRenderedPageBreak/>
        <w:t>5.6.3.3.19</w:t>
      </w:r>
      <w:r>
        <w:tab/>
        <w:t>Type NetworkPerfExposure</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1" w:name="_Toc58849474"/>
      <w:bookmarkStart w:id="3722" w:name="_Toc68169622"/>
      <w:bookmarkStart w:id="3723" w:name="_Toc114211862"/>
      <w:bookmarkStart w:id="3724" w:name="_Toc136554608"/>
      <w:bookmarkStart w:id="3725" w:name="_Toc151993017"/>
      <w:bookmarkStart w:id="3726" w:name="_Toc151999797"/>
      <w:bookmarkStart w:id="3727" w:name="_Toc152158369"/>
      <w:bookmarkStart w:id="3728" w:name="_Toc168570520"/>
      <w:bookmarkStart w:id="3729" w:name="_Toc169772561"/>
      <w:r>
        <w:t>5.6.3.3.20</w:t>
      </w:r>
      <w:r>
        <w:tab/>
        <w:t xml:space="preserve">Type </w:t>
      </w:r>
      <w:bookmarkEnd w:id="3721"/>
      <w:r>
        <w:rPr>
          <w:lang w:eastAsia="zh-CN"/>
        </w:rPr>
        <w:t>AnalyticsFailureEventInfo</w:t>
      </w:r>
      <w:bookmarkEnd w:id="3722"/>
      <w:bookmarkEnd w:id="3723"/>
      <w:bookmarkEnd w:id="3724"/>
      <w:bookmarkEnd w:id="3725"/>
      <w:bookmarkEnd w:id="3726"/>
      <w:bookmarkEnd w:id="3727"/>
      <w:bookmarkEnd w:id="3728"/>
      <w:bookmarkEnd w:id="3729"/>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30" w:name="_Toc151993018"/>
      <w:bookmarkStart w:id="3731" w:name="_Toc151999798"/>
      <w:bookmarkStart w:id="3732" w:name="_Toc152158370"/>
      <w:bookmarkStart w:id="3733" w:name="_Toc168570521"/>
      <w:bookmarkStart w:id="3734" w:name="_Toc169772562"/>
      <w:bookmarkStart w:id="3735" w:name="_Toc28013463"/>
      <w:bookmarkStart w:id="3736" w:name="_Toc36040223"/>
      <w:bookmarkStart w:id="3737" w:name="_Toc44692841"/>
      <w:bookmarkStart w:id="3738" w:name="_Toc45134302"/>
      <w:bookmarkStart w:id="3739" w:name="_Toc49607366"/>
      <w:bookmarkStart w:id="3740" w:name="_Toc51763338"/>
      <w:bookmarkStart w:id="3741" w:name="_Toc58850236"/>
      <w:bookmarkStart w:id="3742" w:name="_Toc59018616"/>
      <w:bookmarkStart w:id="3743" w:name="_Toc68169623"/>
      <w:bookmarkStart w:id="3744" w:name="_Toc114211863"/>
      <w:bookmarkStart w:id="3745" w:name="_Toc136554609"/>
      <w:r>
        <w:lastRenderedPageBreak/>
        <w:t>5.6.3.3.21</w:t>
      </w:r>
      <w:r>
        <w:tab/>
        <w:t>Type WlanPerformInfo</w:t>
      </w:r>
      <w:bookmarkEnd w:id="3730"/>
      <w:bookmarkEnd w:id="3731"/>
      <w:bookmarkEnd w:id="3732"/>
      <w:bookmarkEnd w:id="3733"/>
      <w:bookmarkEnd w:id="3734"/>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6" w:name="_Toc151993019"/>
      <w:bookmarkStart w:id="3747" w:name="_Toc151999799"/>
      <w:bookmarkStart w:id="3748" w:name="_Toc152158371"/>
      <w:bookmarkStart w:id="3749" w:name="_Toc168570522"/>
      <w:bookmarkStart w:id="3750" w:name="_Toc169772563"/>
      <w:r>
        <w:t>5.6.3.4</w:t>
      </w:r>
      <w:r>
        <w:tab/>
        <w:t>Simple data types and enumerations</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67647AF8" w14:textId="77777777" w:rsidR="00AA5070" w:rsidRDefault="00AA5070">
      <w:pPr>
        <w:pStyle w:val="Heading5"/>
      </w:pPr>
      <w:bookmarkStart w:id="3751" w:name="_Toc28013464"/>
      <w:bookmarkStart w:id="3752" w:name="_Toc36040224"/>
      <w:bookmarkStart w:id="3753" w:name="_Toc44692842"/>
      <w:bookmarkStart w:id="3754" w:name="_Toc45134303"/>
      <w:bookmarkStart w:id="3755" w:name="_Toc49607367"/>
      <w:bookmarkStart w:id="3756" w:name="_Toc51763339"/>
      <w:bookmarkStart w:id="3757" w:name="_Toc58850237"/>
      <w:bookmarkStart w:id="3758" w:name="_Toc59018617"/>
      <w:bookmarkStart w:id="3759" w:name="_Toc68169624"/>
      <w:bookmarkStart w:id="3760" w:name="_Toc114211864"/>
      <w:bookmarkStart w:id="3761" w:name="_Toc136554610"/>
      <w:bookmarkStart w:id="3762" w:name="_Toc151993020"/>
      <w:bookmarkStart w:id="3763" w:name="_Toc151999800"/>
      <w:bookmarkStart w:id="3764" w:name="_Toc152158372"/>
      <w:bookmarkStart w:id="3765" w:name="_Toc168570523"/>
      <w:bookmarkStart w:id="3766" w:name="_Toc169772564"/>
      <w:r>
        <w:t>5.6.3.4.1</w:t>
      </w:r>
      <w:r>
        <w:tab/>
        <w:t>Introduction</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7" w:name="_Toc28013465"/>
      <w:bookmarkStart w:id="3768" w:name="_Toc36040225"/>
      <w:bookmarkStart w:id="3769" w:name="_Toc44692843"/>
      <w:bookmarkStart w:id="3770" w:name="_Toc45134304"/>
      <w:bookmarkStart w:id="3771" w:name="_Toc49607368"/>
      <w:bookmarkStart w:id="3772" w:name="_Toc51763340"/>
      <w:bookmarkStart w:id="3773" w:name="_Toc58850238"/>
      <w:bookmarkStart w:id="3774" w:name="_Toc59018618"/>
      <w:bookmarkStart w:id="3775" w:name="_Toc68169625"/>
      <w:bookmarkStart w:id="3776" w:name="_Toc114211865"/>
      <w:bookmarkStart w:id="3777" w:name="_Toc136554611"/>
      <w:bookmarkStart w:id="3778" w:name="_Toc151993021"/>
      <w:bookmarkStart w:id="3779" w:name="_Toc151999801"/>
      <w:bookmarkStart w:id="3780" w:name="_Toc152158373"/>
      <w:bookmarkStart w:id="3781" w:name="_Toc168570524"/>
      <w:bookmarkStart w:id="3782" w:name="_Toc169772565"/>
      <w:r>
        <w:t>5.6.3.4.2</w:t>
      </w:r>
      <w:r>
        <w:tab/>
        <w:t>Simple data types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3"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3"/>
    </w:tbl>
    <w:p w14:paraId="51B8D8B4" w14:textId="77777777" w:rsidR="00AA5070" w:rsidRDefault="00AA5070"/>
    <w:p w14:paraId="3B5E5C50" w14:textId="77777777" w:rsidR="00AA5070" w:rsidRDefault="00AA5070">
      <w:pPr>
        <w:pStyle w:val="Heading5"/>
        <w:spacing w:before="240" w:after="240"/>
      </w:pPr>
      <w:bookmarkStart w:id="3784" w:name="_Toc28013466"/>
      <w:bookmarkStart w:id="3785" w:name="_Toc36040226"/>
      <w:bookmarkStart w:id="3786" w:name="_Toc44692844"/>
      <w:bookmarkStart w:id="3787" w:name="_Toc45134305"/>
      <w:bookmarkStart w:id="3788" w:name="_Toc49607369"/>
      <w:bookmarkStart w:id="3789" w:name="_Toc51763341"/>
      <w:bookmarkStart w:id="3790" w:name="_Toc58850239"/>
      <w:bookmarkStart w:id="3791" w:name="_Toc59018619"/>
      <w:bookmarkStart w:id="3792" w:name="_Toc68169626"/>
      <w:bookmarkStart w:id="3793" w:name="_Toc114211866"/>
      <w:bookmarkStart w:id="3794" w:name="_Toc136554612"/>
      <w:bookmarkStart w:id="3795" w:name="_Toc151993022"/>
      <w:bookmarkStart w:id="3796" w:name="_Toc151999802"/>
      <w:bookmarkStart w:id="3797" w:name="_Toc152158374"/>
      <w:bookmarkStart w:id="3798" w:name="_Toc168570525"/>
      <w:bookmarkStart w:id="3799" w:name="_Toc169772566"/>
      <w:r>
        <w:t>5.6.3.4.3</w:t>
      </w:r>
      <w:r>
        <w:tab/>
        <w:t>Enumeration: AnalyticsEvent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800" w:name="_Hlk149837976"/>
            <w:r w:rsidRPr="0037630F">
              <w:rPr>
                <w:lang w:eastAsia="zh-CN"/>
              </w:rPr>
              <w:t>Indicates that the event subscribed is Network Slice load level information.</w:t>
            </w:r>
            <w:bookmarkEnd w:id="3800"/>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1" w:name="_Toc58849478"/>
      <w:bookmarkStart w:id="3802" w:name="_Toc68169627"/>
      <w:bookmarkStart w:id="3803" w:name="_Toc114211867"/>
      <w:bookmarkStart w:id="3804" w:name="_Toc136554613"/>
      <w:bookmarkStart w:id="3805" w:name="_Toc151993023"/>
      <w:bookmarkStart w:id="3806" w:name="_Toc151999803"/>
      <w:bookmarkStart w:id="3807" w:name="_Toc152158375"/>
      <w:bookmarkStart w:id="3808" w:name="_Toc168570526"/>
      <w:bookmarkStart w:id="3809" w:name="_Toc169772567"/>
      <w:r>
        <w:t>5.6.3.4.4</w:t>
      </w:r>
      <w:r>
        <w:tab/>
        <w:t>Enumeration: Analytics</w:t>
      </w:r>
      <w:bookmarkEnd w:id="3801"/>
      <w:r>
        <w:t>FailureCode</w:t>
      </w:r>
      <w:bookmarkEnd w:id="3802"/>
      <w:bookmarkEnd w:id="3803"/>
      <w:bookmarkEnd w:id="3804"/>
      <w:bookmarkEnd w:id="3805"/>
      <w:bookmarkEnd w:id="3806"/>
      <w:bookmarkEnd w:id="3807"/>
      <w:bookmarkEnd w:id="3808"/>
      <w:bookmarkEnd w:id="3809"/>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10" w:name="_Toc28013467"/>
      <w:bookmarkStart w:id="3811" w:name="_Toc36040227"/>
      <w:bookmarkStart w:id="3812" w:name="_Toc44692845"/>
      <w:bookmarkStart w:id="3813" w:name="_Toc45134306"/>
      <w:bookmarkStart w:id="3814" w:name="_Toc49607370"/>
      <w:bookmarkStart w:id="3815" w:name="_Toc51763342"/>
      <w:bookmarkStart w:id="3816" w:name="_Toc58850240"/>
      <w:bookmarkStart w:id="3817" w:name="_Toc59018620"/>
      <w:bookmarkStart w:id="3818" w:name="_Toc68169628"/>
      <w:bookmarkStart w:id="3819" w:name="_Toc114211868"/>
      <w:bookmarkStart w:id="3820" w:name="_Toc136554614"/>
      <w:bookmarkStart w:id="3821" w:name="_Toc151993024"/>
      <w:bookmarkStart w:id="3822" w:name="_Toc151999804"/>
      <w:bookmarkStart w:id="3823" w:name="_Toc152158376"/>
      <w:bookmarkStart w:id="3824" w:name="_Toc168570527"/>
      <w:bookmarkStart w:id="3825" w:name="_Toc169772568"/>
      <w:r>
        <w:lastRenderedPageBreak/>
        <w:t>5.6.4</w:t>
      </w:r>
      <w:r>
        <w:tab/>
        <w:t>Used Features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6" w:name="_Toc58849479"/>
      <w:bookmarkStart w:id="3827" w:name="_Toc68169629"/>
      <w:bookmarkStart w:id="3828" w:name="_Toc114211869"/>
      <w:bookmarkStart w:id="3829" w:name="_Toc136554615"/>
      <w:bookmarkStart w:id="3830" w:name="_Toc151993025"/>
      <w:bookmarkStart w:id="3831" w:name="_Toc151999805"/>
      <w:bookmarkStart w:id="3832" w:name="_Toc152158377"/>
      <w:bookmarkStart w:id="3833" w:name="_Toc168570528"/>
      <w:bookmarkStart w:id="3834" w:name="_Toc169772569"/>
      <w:r>
        <w:t>5.6.5</w:t>
      </w:r>
      <w:r>
        <w:tab/>
      </w:r>
      <w:bookmarkEnd w:id="3826"/>
      <w:r>
        <w:rPr>
          <w:lang w:val="en-US"/>
        </w:rPr>
        <w:t>Error handling</w:t>
      </w:r>
      <w:bookmarkEnd w:id="3827"/>
      <w:bookmarkEnd w:id="3828"/>
      <w:bookmarkEnd w:id="3829"/>
      <w:bookmarkEnd w:id="3830"/>
      <w:bookmarkEnd w:id="3831"/>
      <w:bookmarkEnd w:id="3832"/>
      <w:bookmarkEnd w:id="3833"/>
      <w:bookmarkEnd w:id="3834"/>
    </w:p>
    <w:p w14:paraId="4648B954" w14:textId="77777777" w:rsidR="00AA5070" w:rsidRDefault="00AA5070">
      <w:pPr>
        <w:pStyle w:val="Heading4"/>
      </w:pPr>
      <w:bookmarkStart w:id="3835" w:name="_Toc45134088"/>
      <w:bookmarkStart w:id="3836" w:name="_Toc50032736"/>
      <w:bookmarkStart w:id="3837" w:name="_Toc51763048"/>
      <w:bookmarkStart w:id="3838" w:name="_Toc56641298"/>
      <w:bookmarkStart w:id="3839" w:name="_Toc59017815"/>
      <w:bookmarkStart w:id="3840" w:name="_Toc68169630"/>
      <w:bookmarkStart w:id="3841" w:name="_Toc114211870"/>
      <w:bookmarkStart w:id="3842" w:name="_Toc136554616"/>
      <w:bookmarkStart w:id="3843" w:name="_Toc151993026"/>
      <w:bookmarkStart w:id="3844" w:name="_Toc151999806"/>
      <w:bookmarkStart w:id="3845" w:name="_Toc152158378"/>
      <w:bookmarkStart w:id="3846" w:name="_Toc168570529"/>
      <w:bookmarkStart w:id="3847" w:name="_Toc169772570"/>
      <w:r>
        <w:t>5.6.5.1</w:t>
      </w:r>
      <w:r>
        <w:tab/>
        <w:t>General</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EFAA50D" w14:textId="77777777" w:rsidR="00AA5070" w:rsidRDefault="00AA5070">
      <w:bookmarkStart w:id="3848" w:name="_Toc45134089"/>
      <w:bookmarkStart w:id="3849" w:name="_Toc50032737"/>
      <w:bookmarkStart w:id="3850" w:name="_Toc51763049"/>
      <w:bookmarkStart w:id="3851" w:name="_Toc56641299"/>
      <w:bookmarkStart w:id="3852"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3" w:name="_Toc68169631"/>
      <w:bookmarkStart w:id="3854" w:name="_Toc114211871"/>
      <w:bookmarkStart w:id="3855" w:name="_Toc136554617"/>
      <w:bookmarkStart w:id="3856" w:name="_Toc151993027"/>
      <w:bookmarkStart w:id="3857" w:name="_Toc151999807"/>
      <w:bookmarkStart w:id="3858" w:name="_Toc152158379"/>
      <w:bookmarkStart w:id="3859" w:name="_Toc168570530"/>
      <w:bookmarkStart w:id="3860" w:name="_Toc169772571"/>
      <w:r>
        <w:t>5.6.5.2</w:t>
      </w:r>
      <w:r>
        <w:tab/>
        <w:t>Protocol Errors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61" w:name="_Toc45134090"/>
      <w:bookmarkStart w:id="3862" w:name="_Toc50032738"/>
      <w:bookmarkStart w:id="3863" w:name="_Toc51763050"/>
      <w:bookmarkStart w:id="3864" w:name="_Toc56641300"/>
      <w:bookmarkStart w:id="3865" w:name="_Toc59017817"/>
      <w:bookmarkStart w:id="3866" w:name="_Toc68169632"/>
      <w:bookmarkStart w:id="3867" w:name="_Toc114211872"/>
      <w:bookmarkStart w:id="3868" w:name="_Toc136554618"/>
      <w:bookmarkStart w:id="3869" w:name="_Toc151993028"/>
      <w:bookmarkStart w:id="3870" w:name="_Toc151999808"/>
      <w:bookmarkStart w:id="3871" w:name="_Toc152158380"/>
      <w:bookmarkStart w:id="3872" w:name="_Toc168570531"/>
      <w:bookmarkStart w:id="3873" w:name="_Toc169772572"/>
      <w:r>
        <w:lastRenderedPageBreak/>
        <w:t>5.6.5.3</w:t>
      </w:r>
      <w:r>
        <w:tab/>
        <w:t>Application Errors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4" w:name="_Toc28013468"/>
      <w:bookmarkStart w:id="3875" w:name="_Toc36040228"/>
      <w:bookmarkStart w:id="3876" w:name="_Toc44692846"/>
      <w:bookmarkStart w:id="3877" w:name="_Toc45134307"/>
      <w:bookmarkStart w:id="3878" w:name="_Toc49607371"/>
      <w:bookmarkStart w:id="3879" w:name="_Toc51763343"/>
      <w:bookmarkStart w:id="3880" w:name="_Toc58850241"/>
      <w:bookmarkStart w:id="3881" w:name="_Toc59018621"/>
      <w:bookmarkStart w:id="3882" w:name="_Toc68169633"/>
      <w:bookmarkStart w:id="3883" w:name="_Toc114211873"/>
      <w:bookmarkStart w:id="3884" w:name="_Toc136554619"/>
      <w:bookmarkStart w:id="3885" w:name="_Toc151993029"/>
      <w:bookmarkStart w:id="3886" w:name="_Toc151999809"/>
      <w:bookmarkStart w:id="3887" w:name="_Toc152158381"/>
      <w:bookmarkStart w:id="3888" w:name="_Toc168570532"/>
      <w:bookmarkStart w:id="3889" w:name="_Toc169772573"/>
      <w:r>
        <w:t>5.7</w:t>
      </w:r>
      <w:r>
        <w:tab/>
        <w:t>5GLANParameterProvision API</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1A4538F5" w14:textId="77777777" w:rsidR="00111748" w:rsidRPr="008B1C02" w:rsidRDefault="00111748" w:rsidP="00111748">
      <w:pPr>
        <w:pStyle w:val="Heading3"/>
        <w:rPr>
          <w:lang w:val="en-US"/>
        </w:rPr>
      </w:pPr>
      <w:bookmarkStart w:id="3890" w:name="_Toc136554620"/>
      <w:bookmarkStart w:id="3891" w:name="_Toc151993030"/>
      <w:bookmarkStart w:id="3892" w:name="_Toc151999810"/>
      <w:bookmarkStart w:id="3893" w:name="_Toc152158382"/>
      <w:bookmarkStart w:id="3894" w:name="_Toc168570533"/>
      <w:bookmarkStart w:id="3895" w:name="_Toc169772574"/>
      <w:bookmarkStart w:id="3896" w:name="_Toc28013469"/>
      <w:bookmarkStart w:id="3897" w:name="_Toc36040229"/>
      <w:bookmarkStart w:id="3898" w:name="_Toc44692847"/>
      <w:bookmarkStart w:id="3899" w:name="_Toc45134308"/>
      <w:bookmarkStart w:id="3900" w:name="_Toc49607372"/>
      <w:bookmarkStart w:id="3901" w:name="_Toc51763344"/>
      <w:bookmarkStart w:id="3902" w:name="_Toc58850242"/>
      <w:bookmarkStart w:id="3903" w:name="_Toc59018622"/>
      <w:bookmarkStart w:id="3904" w:name="_Toc68169634"/>
      <w:bookmarkStart w:id="3905"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90"/>
      <w:bookmarkEnd w:id="3891"/>
      <w:bookmarkEnd w:id="3892"/>
      <w:bookmarkEnd w:id="3893"/>
      <w:bookmarkEnd w:id="3894"/>
      <w:bookmarkEnd w:id="3895"/>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6" w:name="_Toc136554621"/>
      <w:bookmarkStart w:id="3907" w:name="_Toc151993031"/>
      <w:bookmarkStart w:id="3908" w:name="_Toc151999811"/>
      <w:bookmarkStart w:id="3909" w:name="_Toc152158383"/>
      <w:bookmarkStart w:id="3910" w:name="_Toc168570534"/>
      <w:bookmarkStart w:id="3911" w:name="_Toc169772575"/>
      <w:r>
        <w:t>5.7.1</w:t>
      </w:r>
      <w:r>
        <w:tab/>
        <w:t>Resources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r>
        <w:t xml:space="preserve"> </w:t>
      </w:r>
    </w:p>
    <w:p w14:paraId="2C419440" w14:textId="77777777" w:rsidR="00AA5070" w:rsidRDefault="00AA5070">
      <w:pPr>
        <w:pStyle w:val="Heading4"/>
      </w:pPr>
      <w:bookmarkStart w:id="3912" w:name="_Toc28013470"/>
      <w:bookmarkStart w:id="3913" w:name="_Toc36040230"/>
      <w:bookmarkStart w:id="3914" w:name="_Toc44692848"/>
      <w:bookmarkStart w:id="3915" w:name="_Toc45134309"/>
      <w:bookmarkStart w:id="3916" w:name="_Toc49607373"/>
      <w:bookmarkStart w:id="3917" w:name="_Toc51763345"/>
      <w:bookmarkStart w:id="3918" w:name="_Toc58850243"/>
      <w:bookmarkStart w:id="3919" w:name="_Toc59018623"/>
      <w:bookmarkStart w:id="3920" w:name="_Toc68169635"/>
      <w:bookmarkStart w:id="3921" w:name="_Toc114211875"/>
      <w:bookmarkStart w:id="3922" w:name="_Toc136554622"/>
      <w:bookmarkStart w:id="3923" w:name="_Toc151993032"/>
      <w:bookmarkStart w:id="3924" w:name="_Toc151999812"/>
      <w:bookmarkStart w:id="3925" w:name="_Toc152158384"/>
      <w:bookmarkStart w:id="3926" w:name="_Toc168570535"/>
      <w:bookmarkStart w:id="3927" w:name="_Toc169772576"/>
      <w:r>
        <w:t>5.7.1.1</w:t>
      </w:r>
      <w:r>
        <w:tab/>
        <w:t>Overview</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2pt;height:150pt" o:ole="">
            <v:imagedata r:id="rId18" o:title="" croptop="2567f" cropbottom="9168f" cropleft="1389f" cropright="11086f"/>
          </v:shape>
          <o:OLEObject Type="Embed" ProgID="Visio.Drawing.11" ShapeID="_x0000_i1029" DrawAspect="Content" ObjectID="_1786277375"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8"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9" w:name="_Toc28013471"/>
      <w:bookmarkStart w:id="3930" w:name="_Toc36040231"/>
      <w:bookmarkEnd w:id="3928"/>
    </w:p>
    <w:p w14:paraId="6116B292" w14:textId="77777777" w:rsidR="00AA5070" w:rsidRDefault="00AA5070">
      <w:pPr>
        <w:pStyle w:val="Heading4"/>
      </w:pPr>
      <w:bookmarkStart w:id="3931" w:name="_Toc44692849"/>
      <w:bookmarkStart w:id="3932" w:name="_Toc45134310"/>
      <w:bookmarkStart w:id="3933" w:name="_Toc49607374"/>
      <w:bookmarkStart w:id="3934" w:name="_Toc51763346"/>
      <w:bookmarkStart w:id="3935" w:name="_Toc58850244"/>
      <w:bookmarkStart w:id="3936" w:name="_Toc59018624"/>
      <w:bookmarkStart w:id="3937" w:name="_Toc68169636"/>
      <w:bookmarkStart w:id="3938" w:name="_Toc114211876"/>
      <w:bookmarkStart w:id="3939" w:name="_Toc136554623"/>
      <w:bookmarkStart w:id="3940" w:name="_Toc151993033"/>
      <w:bookmarkStart w:id="3941" w:name="_Toc151999813"/>
      <w:bookmarkStart w:id="3942" w:name="_Toc152158385"/>
      <w:bookmarkStart w:id="3943" w:name="_Toc168570536"/>
      <w:bookmarkStart w:id="3944" w:name="_Toc169772577"/>
      <w:r>
        <w:t>5.7.1.2</w:t>
      </w:r>
      <w:r>
        <w:tab/>
        <w:t>Resource: 5GLAN Parameters Provision Subscriptions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3ECD6CD2" w14:textId="77777777" w:rsidR="00AA5070" w:rsidRDefault="00AA5070">
      <w:pPr>
        <w:pStyle w:val="Heading5"/>
      </w:pPr>
      <w:bookmarkStart w:id="3945" w:name="_Toc28013472"/>
      <w:bookmarkStart w:id="3946" w:name="_Toc36040232"/>
      <w:bookmarkStart w:id="3947" w:name="_Toc44692850"/>
      <w:bookmarkStart w:id="3948" w:name="_Toc45134311"/>
      <w:bookmarkStart w:id="3949" w:name="_Toc49607375"/>
      <w:bookmarkStart w:id="3950" w:name="_Toc51763347"/>
      <w:bookmarkStart w:id="3951" w:name="_Toc58850245"/>
      <w:bookmarkStart w:id="3952" w:name="_Toc59018625"/>
      <w:bookmarkStart w:id="3953" w:name="_Toc68169637"/>
      <w:bookmarkStart w:id="3954" w:name="_Toc114211877"/>
      <w:bookmarkStart w:id="3955" w:name="_Toc136554624"/>
      <w:bookmarkStart w:id="3956" w:name="_Toc151993034"/>
      <w:bookmarkStart w:id="3957" w:name="_Toc151999814"/>
      <w:bookmarkStart w:id="3958" w:name="_Toc152158386"/>
      <w:bookmarkStart w:id="3959" w:name="_Toc168570537"/>
      <w:bookmarkStart w:id="3960" w:name="_Toc169772578"/>
      <w:r>
        <w:t>5.7.1.2.1</w:t>
      </w:r>
      <w:r>
        <w:tab/>
        <w:t>Introduction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1" w:name="_Toc28013473"/>
      <w:bookmarkStart w:id="3962" w:name="_Toc36040233"/>
      <w:bookmarkStart w:id="3963" w:name="_Toc44692851"/>
      <w:bookmarkStart w:id="3964" w:name="_Toc45134312"/>
      <w:bookmarkStart w:id="3965" w:name="_Toc49607376"/>
      <w:bookmarkStart w:id="3966" w:name="_Toc51763348"/>
      <w:bookmarkStart w:id="3967" w:name="_Toc58850246"/>
      <w:bookmarkStart w:id="3968" w:name="_Toc59018626"/>
      <w:bookmarkStart w:id="3969" w:name="_Toc68169638"/>
      <w:bookmarkStart w:id="3970" w:name="_Toc114211878"/>
      <w:bookmarkStart w:id="3971" w:name="_Toc136554625"/>
      <w:bookmarkStart w:id="3972" w:name="_Toc151993035"/>
      <w:bookmarkStart w:id="3973" w:name="_Toc151999815"/>
      <w:bookmarkStart w:id="3974" w:name="_Toc152158387"/>
      <w:bookmarkStart w:id="3975" w:name="_Toc168570538"/>
      <w:bookmarkStart w:id="3976" w:name="_Toc169772579"/>
      <w:r>
        <w:t>5.7.1.2.2</w:t>
      </w:r>
      <w:r>
        <w:tab/>
        <w:t>Resource Definition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7" w:name="_Toc28013474"/>
      <w:bookmarkStart w:id="3978" w:name="_Toc36040234"/>
      <w:bookmarkStart w:id="3979" w:name="_Toc44692852"/>
      <w:bookmarkStart w:id="3980" w:name="_Toc45134313"/>
      <w:bookmarkStart w:id="3981" w:name="_Toc49607377"/>
      <w:bookmarkStart w:id="3982" w:name="_Toc51763349"/>
      <w:bookmarkStart w:id="3983" w:name="_Toc58850247"/>
      <w:bookmarkStart w:id="3984" w:name="_Toc59018627"/>
      <w:bookmarkStart w:id="3985" w:name="_Toc68169639"/>
      <w:bookmarkStart w:id="3986" w:name="_Toc114211879"/>
      <w:bookmarkStart w:id="3987" w:name="_Toc136554626"/>
      <w:bookmarkStart w:id="3988" w:name="_Toc151993036"/>
      <w:bookmarkStart w:id="3989" w:name="_Toc151999816"/>
      <w:bookmarkStart w:id="3990" w:name="_Toc152158388"/>
      <w:bookmarkStart w:id="3991" w:name="_Toc168570539"/>
      <w:bookmarkStart w:id="3992" w:name="_Toc169772580"/>
      <w:r>
        <w:t>5.7.1.2.3</w:t>
      </w:r>
      <w:r>
        <w:tab/>
        <w:t>Resource Methods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47CD35A" w14:textId="77777777" w:rsidR="00AA5070" w:rsidRDefault="00AA5070">
      <w:pPr>
        <w:pStyle w:val="Heading6"/>
      </w:pPr>
      <w:bookmarkStart w:id="3993" w:name="_Toc28013475"/>
      <w:bookmarkStart w:id="3994" w:name="_Toc36040235"/>
      <w:bookmarkStart w:id="3995" w:name="_Toc44692853"/>
      <w:bookmarkStart w:id="3996" w:name="_Toc45134314"/>
      <w:bookmarkStart w:id="3997" w:name="_Toc49607378"/>
      <w:bookmarkStart w:id="3998" w:name="_Toc51763350"/>
      <w:bookmarkStart w:id="3999" w:name="_Toc58850248"/>
      <w:bookmarkStart w:id="4000" w:name="_Toc59018628"/>
      <w:bookmarkStart w:id="4001" w:name="_Toc68169640"/>
      <w:bookmarkStart w:id="4002" w:name="_Toc114211880"/>
      <w:bookmarkStart w:id="4003" w:name="_Toc136554627"/>
      <w:bookmarkStart w:id="4004" w:name="_Toc151993037"/>
      <w:bookmarkStart w:id="4005" w:name="_Toc151999817"/>
      <w:bookmarkStart w:id="4006" w:name="_Toc152158389"/>
      <w:bookmarkStart w:id="4007" w:name="_Toc168570540"/>
      <w:bookmarkStart w:id="4008" w:name="_Toc169772581"/>
      <w:r>
        <w:t>5.7.1.2.3.1</w:t>
      </w:r>
      <w:r>
        <w:tab/>
        <w:t>General</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9" w:name="_Toc28013476"/>
      <w:bookmarkStart w:id="4010" w:name="_Toc36040236"/>
      <w:bookmarkStart w:id="4011" w:name="_Toc44692854"/>
      <w:bookmarkStart w:id="4012" w:name="_Toc45134315"/>
      <w:bookmarkStart w:id="4013" w:name="_Toc49607379"/>
      <w:bookmarkStart w:id="4014" w:name="_Toc51763351"/>
      <w:bookmarkStart w:id="4015" w:name="_Toc58850249"/>
      <w:bookmarkStart w:id="4016" w:name="_Toc59018629"/>
      <w:bookmarkStart w:id="4017" w:name="_Toc68169641"/>
      <w:bookmarkStart w:id="4018" w:name="_Toc114211881"/>
      <w:bookmarkStart w:id="4019" w:name="_Toc136554628"/>
      <w:bookmarkStart w:id="4020" w:name="_Toc151993038"/>
      <w:bookmarkStart w:id="4021" w:name="_Toc151999818"/>
      <w:bookmarkStart w:id="4022" w:name="_Toc152158390"/>
      <w:bookmarkStart w:id="4023" w:name="_Toc168570541"/>
      <w:bookmarkStart w:id="4024" w:name="_Toc169772582"/>
      <w:r>
        <w:lastRenderedPageBreak/>
        <w:t>5.7.1.2.3.2</w:t>
      </w:r>
      <w:r>
        <w:tab/>
        <w:t>GET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5" w:name="_Toc28013477"/>
      <w:bookmarkStart w:id="4026" w:name="_Toc36040237"/>
      <w:bookmarkStart w:id="4027" w:name="_Toc44692855"/>
      <w:bookmarkStart w:id="4028" w:name="_Toc45134316"/>
      <w:bookmarkStart w:id="4029" w:name="_Toc49607380"/>
      <w:bookmarkStart w:id="4030" w:name="_Toc51763352"/>
      <w:bookmarkStart w:id="4031" w:name="_Toc58850250"/>
      <w:bookmarkStart w:id="4032" w:name="_Toc59018630"/>
      <w:bookmarkStart w:id="4033" w:name="_Toc68169642"/>
      <w:bookmarkStart w:id="4034" w:name="_Toc114211882"/>
      <w:bookmarkStart w:id="4035" w:name="_Toc136554629"/>
      <w:bookmarkStart w:id="4036" w:name="_Toc151993039"/>
      <w:bookmarkStart w:id="4037" w:name="_Toc151999819"/>
      <w:bookmarkStart w:id="4038" w:name="_Toc152158391"/>
      <w:bookmarkStart w:id="4039" w:name="_Toc168570542"/>
      <w:bookmarkStart w:id="4040" w:name="_Toc169772583"/>
      <w:r>
        <w:t>5.7.1.2.3.3</w:t>
      </w:r>
      <w:r>
        <w:tab/>
        <w:t>POST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1" w:name="_Toc28013478"/>
      <w:bookmarkStart w:id="4042" w:name="_Toc36040238"/>
      <w:bookmarkStart w:id="4043" w:name="_Toc44692856"/>
      <w:bookmarkStart w:id="4044" w:name="_Toc45134317"/>
      <w:bookmarkStart w:id="4045" w:name="_Toc49607381"/>
      <w:bookmarkStart w:id="4046" w:name="_Toc51763353"/>
      <w:bookmarkStart w:id="4047" w:name="_Toc58850251"/>
      <w:bookmarkStart w:id="4048" w:name="_Toc59018631"/>
      <w:bookmarkStart w:id="4049" w:name="_Toc68169643"/>
      <w:bookmarkStart w:id="4050" w:name="_Toc114211883"/>
      <w:bookmarkStart w:id="4051" w:name="_Toc136554630"/>
      <w:bookmarkStart w:id="4052" w:name="_Toc151993040"/>
      <w:bookmarkStart w:id="4053" w:name="_Toc151999820"/>
      <w:bookmarkStart w:id="4054" w:name="_Toc152158392"/>
      <w:bookmarkStart w:id="4055" w:name="_Toc168570543"/>
      <w:bookmarkStart w:id="4056" w:name="_Toc169772584"/>
      <w:r>
        <w:t>5.7.1.3</w:t>
      </w:r>
      <w:r>
        <w:tab/>
        <w:t>Resource: Individual 5GLAN Parameters Provision Subscription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57F1A31" w14:textId="77777777" w:rsidR="00AA5070" w:rsidRDefault="00AA5070">
      <w:pPr>
        <w:pStyle w:val="Heading5"/>
      </w:pPr>
      <w:bookmarkStart w:id="4057" w:name="_Toc28013479"/>
      <w:bookmarkStart w:id="4058" w:name="_Toc36040239"/>
      <w:bookmarkStart w:id="4059" w:name="_Toc44692857"/>
      <w:bookmarkStart w:id="4060" w:name="_Toc45134318"/>
      <w:bookmarkStart w:id="4061" w:name="_Toc49607382"/>
      <w:bookmarkStart w:id="4062" w:name="_Toc51763354"/>
      <w:bookmarkStart w:id="4063" w:name="_Toc58850252"/>
      <w:bookmarkStart w:id="4064" w:name="_Toc59018632"/>
      <w:bookmarkStart w:id="4065" w:name="_Toc68169644"/>
      <w:bookmarkStart w:id="4066" w:name="_Toc114211884"/>
      <w:bookmarkStart w:id="4067" w:name="_Toc136554631"/>
      <w:bookmarkStart w:id="4068" w:name="_Toc151993041"/>
      <w:bookmarkStart w:id="4069" w:name="_Toc151999821"/>
      <w:bookmarkStart w:id="4070" w:name="_Toc152158393"/>
      <w:bookmarkStart w:id="4071" w:name="_Toc168570544"/>
      <w:bookmarkStart w:id="4072" w:name="_Toc169772585"/>
      <w:r>
        <w:t>5.7.1.3.1</w:t>
      </w:r>
      <w:r>
        <w:tab/>
        <w:t>Introduction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3" w:name="_Toc28013480"/>
      <w:bookmarkStart w:id="4074" w:name="_Toc36040240"/>
      <w:bookmarkStart w:id="4075" w:name="_Toc44692858"/>
      <w:bookmarkStart w:id="4076" w:name="_Toc45134319"/>
      <w:bookmarkStart w:id="4077" w:name="_Toc49607383"/>
      <w:bookmarkStart w:id="4078" w:name="_Toc51763355"/>
      <w:bookmarkStart w:id="4079" w:name="_Toc58850253"/>
      <w:bookmarkStart w:id="4080" w:name="_Toc59018633"/>
      <w:bookmarkStart w:id="4081" w:name="_Toc68169645"/>
      <w:bookmarkStart w:id="4082" w:name="_Toc114211885"/>
      <w:bookmarkStart w:id="4083" w:name="_Toc136554632"/>
      <w:bookmarkStart w:id="4084" w:name="_Toc151993042"/>
      <w:bookmarkStart w:id="4085" w:name="_Toc151999822"/>
      <w:bookmarkStart w:id="4086" w:name="_Toc152158394"/>
      <w:bookmarkStart w:id="4087" w:name="_Toc168570545"/>
      <w:bookmarkStart w:id="4088" w:name="_Toc169772586"/>
      <w:r>
        <w:t>5.7.1.3.2</w:t>
      </w:r>
      <w:r>
        <w:tab/>
        <w:t>Resource Definition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9" w:name="_Toc28013481"/>
      <w:bookmarkStart w:id="4090" w:name="_Toc36040241"/>
      <w:bookmarkStart w:id="4091" w:name="_Toc44692859"/>
      <w:bookmarkStart w:id="4092" w:name="_Toc45134320"/>
      <w:bookmarkStart w:id="4093" w:name="_Toc49607384"/>
      <w:bookmarkStart w:id="4094" w:name="_Toc51763356"/>
      <w:bookmarkStart w:id="4095" w:name="_Toc58850254"/>
      <w:bookmarkStart w:id="4096" w:name="_Toc59018634"/>
      <w:bookmarkStart w:id="4097" w:name="_Toc68169646"/>
      <w:bookmarkStart w:id="4098" w:name="_Toc114211886"/>
      <w:bookmarkStart w:id="4099" w:name="_Toc136554633"/>
      <w:bookmarkStart w:id="4100" w:name="_Toc151993043"/>
      <w:bookmarkStart w:id="4101" w:name="_Toc151999823"/>
      <w:bookmarkStart w:id="4102" w:name="_Toc152158395"/>
      <w:bookmarkStart w:id="4103" w:name="_Toc168570546"/>
      <w:bookmarkStart w:id="4104" w:name="_Toc169772587"/>
      <w:r>
        <w:t>5.7.1.3.3</w:t>
      </w:r>
      <w:r>
        <w:tab/>
        <w:t>Resource Methods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36549EC" w14:textId="77777777" w:rsidR="00AA5070" w:rsidRDefault="00AA5070">
      <w:pPr>
        <w:pStyle w:val="Heading6"/>
      </w:pPr>
      <w:bookmarkStart w:id="4105" w:name="_Toc28013482"/>
      <w:bookmarkStart w:id="4106" w:name="_Toc36040242"/>
      <w:bookmarkStart w:id="4107" w:name="_Toc44692860"/>
      <w:bookmarkStart w:id="4108" w:name="_Toc45134321"/>
      <w:bookmarkStart w:id="4109" w:name="_Toc49607385"/>
      <w:bookmarkStart w:id="4110" w:name="_Toc51763357"/>
      <w:bookmarkStart w:id="4111" w:name="_Toc58850255"/>
      <w:bookmarkStart w:id="4112" w:name="_Toc59018635"/>
      <w:bookmarkStart w:id="4113" w:name="_Toc68169647"/>
      <w:bookmarkStart w:id="4114" w:name="_Toc114211887"/>
      <w:bookmarkStart w:id="4115" w:name="_Toc136554634"/>
      <w:bookmarkStart w:id="4116" w:name="_Toc151993044"/>
      <w:bookmarkStart w:id="4117" w:name="_Toc151999824"/>
      <w:bookmarkStart w:id="4118" w:name="_Toc152158396"/>
      <w:bookmarkStart w:id="4119" w:name="_Toc168570547"/>
      <w:bookmarkStart w:id="4120" w:name="_Toc169772588"/>
      <w:r>
        <w:t>5.7.1.3.3.1</w:t>
      </w:r>
      <w:r>
        <w:tab/>
        <w:t>General</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1" w:name="_Toc28013483"/>
      <w:bookmarkStart w:id="4122" w:name="_Toc36040243"/>
      <w:bookmarkStart w:id="4123" w:name="_Toc44692861"/>
      <w:bookmarkStart w:id="4124" w:name="_Toc45134322"/>
      <w:bookmarkStart w:id="4125" w:name="_Toc49607386"/>
      <w:bookmarkStart w:id="4126" w:name="_Toc51763358"/>
      <w:bookmarkStart w:id="4127" w:name="_Toc58850256"/>
      <w:bookmarkStart w:id="4128" w:name="_Toc59018636"/>
      <w:bookmarkStart w:id="4129" w:name="_Toc68169648"/>
      <w:bookmarkStart w:id="4130" w:name="_Toc114211888"/>
      <w:bookmarkStart w:id="4131" w:name="_Toc136554635"/>
      <w:bookmarkStart w:id="4132" w:name="_Toc151993045"/>
      <w:bookmarkStart w:id="4133" w:name="_Toc151999825"/>
      <w:bookmarkStart w:id="4134" w:name="_Toc152158397"/>
      <w:bookmarkStart w:id="4135" w:name="_Toc168570548"/>
      <w:bookmarkStart w:id="4136" w:name="_Toc169772589"/>
      <w:r>
        <w:t>5.7.1.3.3.2</w:t>
      </w:r>
      <w:r>
        <w:tab/>
        <w:t>GET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7" w:name="_Toc28013484"/>
      <w:bookmarkStart w:id="4138" w:name="_Toc36040244"/>
      <w:bookmarkStart w:id="4139" w:name="_Toc44692862"/>
      <w:bookmarkStart w:id="4140" w:name="_Toc45134323"/>
      <w:bookmarkStart w:id="4141" w:name="_Toc49607387"/>
      <w:bookmarkStart w:id="4142" w:name="_Toc51763359"/>
      <w:bookmarkStart w:id="4143" w:name="_Toc58850257"/>
      <w:bookmarkStart w:id="4144" w:name="_Toc59018637"/>
      <w:bookmarkStart w:id="4145" w:name="_Toc68169649"/>
      <w:bookmarkStart w:id="4146" w:name="_Toc114211889"/>
      <w:bookmarkStart w:id="4147" w:name="_Toc136554636"/>
      <w:bookmarkStart w:id="4148" w:name="_Toc151993046"/>
      <w:bookmarkStart w:id="4149" w:name="_Toc151999826"/>
      <w:bookmarkStart w:id="4150" w:name="_Toc152158398"/>
      <w:bookmarkStart w:id="4151" w:name="_Toc168570549"/>
      <w:bookmarkStart w:id="4152" w:name="_Toc169772590"/>
      <w:r>
        <w:t>5.7.1.3.3.3</w:t>
      </w:r>
      <w:r>
        <w:tab/>
        <w:t>PUT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3" w:name="_Toc28013485"/>
      <w:bookmarkStart w:id="4154" w:name="_Toc36040245"/>
      <w:bookmarkStart w:id="4155" w:name="_Toc44692863"/>
      <w:bookmarkStart w:id="4156" w:name="_Toc45134324"/>
      <w:bookmarkStart w:id="4157" w:name="_Toc49607388"/>
      <w:bookmarkStart w:id="4158" w:name="_Toc51763360"/>
      <w:bookmarkStart w:id="4159" w:name="_Toc58850258"/>
      <w:bookmarkStart w:id="4160" w:name="_Toc59018638"/>
      <w:bookmarkStart w:id="4161" w:name="_Toc68169650"/>
      <w:bookmarkStart w:id="4162" w:name="_Toc114211890"/>
      <w:bookmarkStart w:id="4163" w:name="_Toc136554637"/>
      <w:bookmarkStart w:id="4164" w:name="_Toc151993047"/>
      <w:bookmarkStart w:id="4165" w:name="_Toc151999827"/>
      <w:bookmarkStart w:id="4166" w:name="_Toc152158399"/>
      <w:bookmarkStart w:id="4167" w:name="_Toc168570550"/>
      <w:bookmarkStart w:id="4168" w:name="_Toc169772591"/>
      <w:r>
        <w:t>5.7.1.3.3.4</w:t>
      </w:r>
      <w:r>
        <w:tab/>
        <w:t>DELETE</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9" w:name="_Toc28013486"/>
      <w:bookmarkStart w:id="4170" w:name="_Toc36040246"/>
      <w:bookmarkStart w:id="4171" w:name="_Toc44692864"/>
      <w:bookmarkStart w:id="4172" w:name="_Toc45134325"/>
      <w:bookmarkStart w:id="4173" w:name="_Toc49607389"/>
      <w:bookmarkStart w:id="4174" w:name="_Toc51763361"/>
      <w:bookmarkStart w:id="4175" w:name="_Toc58850259"/>
      <w:bookmarkStart w:id="4176" w:name="_Toc59018639"/>
      <w:bookmarkStart w:id="4177" w:name="_Toc68169651"/>
      <w:bookmarkStart w:id="4178" w:name="_Toc114211891"/>
      <w:bookmarkStart w:id="4179" w:name="_Toc136554638"/>
      <w:bookmarkStart w:id="4180" w:name="_Toc151993048"/>
      <w:bookmarkStart w:id="4181" w:name="_Toc151999828"/>
      <w:bookmarkStart w:id="4182" w:name="_Toc152158400"/>
      <w:bookmarkStart w:id="4183" w:name="_Toc168570551"/>
      <w:bookmarkStart w:id="4184" w:name="_Toc169772592"/>
      <w:r>
        <w:t>5.7.1.3.3.5</w:t>
      </w:r>
      <w:r>
        <w:tab/>
        <w:t>PATCH</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5" w:name="_Toc151993049"/>
      <w:bookmarkStart w:id="4186" w:name="_Toc151999829"/>
      <w:bookmarkStart w:id="4187" w:name="_Toc152158401"/>
      <w:bookmarkStart w:id="4188" w:name="_Toc168570552"/>
      <w:bookmarkStart w:id="4189" w:name="_Toc169772593"/>
      <w:bookmarkStart w:id="4190" w:name="_Toc36040247"/>
      <w:bookmarkStart w:id="4191" w:name="_Toc44692865"/>
      <w:bookmarkStart w:id="4192" w:name="_Toc45134326"/>
      <w:bookmarkStart w:id="4193" w:name="_Toc49607390"/>
      <w:bookmarkStart w:id="4194" w:name="_Toc51763362"/>
      <w:bookmarkStart w:id="4195" w:name="_Toc58850260"/>
      <w:bookmarkStart w:id="4196" w:name="_Toc59018640"/>
      <w:bookmarkStart w:id="4197" w:name="_Toc68169652"/>
      <w:bookmarkStart w:id="4198" w:name="_Toc114211892"/>
      <w:bookmarkStart w:id="4199" w:name="_Toc136554639"/>
      <w:r w:rsidRPr="008B1C02">
        <w:t>5.</w:t>
      </w:r>
      <w:r>
        <w:t>7</w:t>
      </w:r>
      <w:r w:rsidRPr="008B1C02">
        <w:t>.</w:t>
      </w:r>
      <w:r>
        <w:t>1A</w:t>
      </w:r>
      <w:r w:rsidRPr="008B1C02">
        <w:tab/>
        <w:t>Custom Operations without associated resources</w:t>
      </w:r>
      <w:bookmarkEnd w:id="4185"/>
      <w:bookmarkEnd w:id="4186"/>
      <w:bookmarkEnd w:id="4187"/>
      <w:bookmarkEnd w:id="4188"/>
      <w:bookmarkEnd w:id="4189"/>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200" w:name="_Toc151993050"/>
      <w:bookmarkStart w:id="4201" w:name="_Toc151999830"/>
      <w:bookmarkStart w:id="4202" w:name="_Toc152158402"/>
      <w:bookmarkStart w:id="4203" w:name="_Toc168570553"/>
      <w:bookmarkStart w:id="4204" w:name="_Toc169772594"/>
      <w:r>
        <w:t>5.7.</w:t>
      </w:r>
      <w:r w:rsidR="00AA5C8F">
        <w:t>1</w:t>
      </w:r>
      <w:r w:rsidR="00EF1FE3">
        <w:t>B</w:t>
      </w:r>
      <w:r>
        <w:tab/>
        <w:t>Notifications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D554416" w14:textId="77777777" w:rsidR="0050060D" w:rsidRPr="008B1C02" w:rsidRDefault="0050060D" w:rsidP="0050060D">
      <w:pPr>
        <w:pStyle w:val="Heading4"/>
      </w:pPr>
      <w:bookmarkStart w:id="4205" w:name="_Toc151993051"/>
      <w:bookmarkStart w:id="4206" w:name="_Toc151999831"/>
      <w:bookmarkStart w:id="4207" w:name="_Toc152158403"/>
      <w:bookmarkStart w:id="4208" w:name="_Toc168570554"/>
      <w:bookmarkStart w:id="4209" w:name="_Toc169772595"/>
      <w:bookmarkStart w:id="4210" w:name="_Toc28013487"/>
      <w:bookmarkStart w:id="4211" w:name="_Toc36040248"/>
      <w:bookmarkStart w:id="4212" w:name="_Toc44692866"/>
      <w:bookmarkStart w:id="4213" w:name="_Toc45134327"/>
      <w:bookmarkStart w:id="4214" w:name="_Toc49607391"/>
      <w:bookmarkStart w:id="4215" w:name="_Toc51763363"/>
      <w:bookmarkStart w:id="4216" w:name="_Toc58850261"/>
      <w:bookmarkStart w:id="4217" w:name="_Toc59018641"/>
      <w:bookmarkStart w:id="4218" w:name="_Toc68169653"/>
      <w:bookmarkStart w:id="4219" w:name="_Toc114211893"/>
      <w:bookmarkStart w:id="4220" w:name="_Toc136554640"/>
      <w:r>
        <w:t>5.7.1B</w:t>
      </w:r>
      <w:r w:rsidRPr="008B1C02">
        <w:t>.1</w:t>
      </w:r>
      <w:r w:rsidRPr="008B1C02">
        <w:tab/>
        <w:t>General</w:t>
      </w:r>
      <w:bookmarkEnd w:id="4205"/>
      <w:bookmarkEnd w:id="4206"/>
      <w:bookmarkEnd w:id="4207"/>
      <w:bookmarkEnd w:id="4208"/>
      <w:bookmarkEnd w:id="4209"/>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1" w:name="_Toc151993052"/>
      <w:bookmarkStart w:id="4222" w:name="_Toc151999832"/>
      <w:bookmarkStart w:id="4223" w:name="_Toc152158404"/>
      <w:bookmarkStart w:id="4224" w:name="_Toc168570555"/>
      <w:bookmarkStart w:id="4225" w:name="_Toc169772596"/>
      <w:r>
        <w:t>5.7.1B</w:t>
      </w:r>
      <w:r w:rsidRPr="008B1C02">
        <w:t>.2</w:t>
      </w:r>
      <w:r w:rsidRPr="008B1C02">
        <w:tab/>
      </w:r>
      <w:r>
        <w:t>5G LAN Parameter Provisioning Event Notification</w:t>
      </w:r>
      <w:bookmarkEnd w:id="4221"/>
      <w:bookmarkEnd w:id="4222"/>
      <w:bookmarkEnd w:id="4223"/>
      <w:bookmarkEnd w:id="4224"/>
      <w:bookmarkEnd w:id="4225"/>
    </w:p>
    <w:p w14:paraId="0C8D5898" w14:textId="77777777" w:rsidR="0050060D" w:rsidRPr="008B1C02" w:rsidRDefault="0050060D" w:rsidP="0050060D">
      <w:pPr>
        <w:pStyle w:val="Heading5"/>
      </w:pPr>
      <w:bookmarkStart w:id="4226" w:name="_Toc151993053"/>
      <w:bookmarkStart w:id="4227" w:name="_Toc151999833"/>
      <w:bookmarkStart w:id="4228" w:name="_Toc152158405"/>
      <w:bookmarkStart w:id="4229" w:name="_Toc168570556"/>
      <w:bookmarkStart w:id="4230" w:name="_Toc169772597"/>
      <w:r>
        <w:t>5.7.1B</w:t>
      </w:r>
      <w:r w:rsidRPr="008B1C02">
        <w:t>.2.1</w:t>
      </w:r>
      <w:r w:rsidRPr="008B1C02">
        <w:tab/>
        <w:t>Description</w:t>
      </w:r>
      <w:bookmarkEnd w:id="4226"/>
      <w:bookmarkEnd w:id="4227"/>
      <w:bookmarkEnd w:id="4228"/>
      <w:bookmarkEnd w:id="4229"/>
      <w:bookmarkEnd w:id="4230"/>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1" w:name="_Toc151993054"/>
      <w:bookmarkStart w:id="4232" w:name="_Toc151999834"/>
      <w:bookmarkStart w:id="4233" w:name="_Toc152158406"/>
      <w:bookmarkStart w:id="4234" w:name="_Toc168570557"/>
      <w:bookmarkStart w:id="4235" w:name="_Toc169772598"/>
      <w:r>
        <w:t>5.7.1B</w:t>
      </w:r>
      <w:r w:rsidRPr="008B1C02">
        <w:t>.2.2</w:t>
      </w:r>
      <w:r w:rsidRPr="008B1C02">
        <w:tab/>
        <w:t>Target URI</w:t>
      </w:r>
      <w:bookmarkEnd w:id="4231"/>
      <w:bookmarkEnd w:id="4232"/>
      <w:bookmarkEnd w:id="4233"/>
      <w:bookmarkEnd w:id="4234"/>
      <w:bookmarkEnd w:id="4235"/>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6" w:name="_Toc151993055"/>
      <w:bookmarkStart w:id="4237" w:name="_Toc151999835"/>
      <w:bookmarkStart w:id="4238" w:name="_Toc152158407"/>
      <w:bookmarkStart w:id="4239" w:name="_Toc168570558"/>
      <w:bookmarkStart w:id="4240" w:name="_Toc169772599"/>
      <w:r>
        <w:lastRenderedPageBreak/>
        <w:t>5.7.1B</w:t>
      </w:r>
      <w:r w:rsidRPr="008B1C02">
        <w:t>.2.3</w:t>
      </w:r>
      <w:r w:rsidRPr="008B1C02">
        <w:tab/>
        <w:t>Operation Definition</w:t>
      </w:r>
      <w:bookmarkEnd w:id="4236"/>
      <w:bookmarkEnd w:id="4237"/>
      <w:bookmarkEnd w:id="4238"/>
      <w:bookmarkEnd w:id="4239"/>
      <w:bookmarkEnd w:id="4240"/>
    </w:p>
    <w:p w14:paraId="32485FFA" w14:textId="77777777" w:rsidR="0050060D" w:rsidRPr="008B1C02" w:rsidRDefault="0050060D" w:rsidP="0050060D">
      <w:pPr>
        <w:pStyle w:val="Heading6"/>
      </w:pPr>
      <w:bookmarkStart w:id="4241" w:name="_Toc151993056"/>
      <w:bookmarkStart w:id="4242" w:name="_Toc151999836"/>
      <w:bookmarkStart w:id="4243" w:name="_Toc152158408"/>
      <w:bookmarkStart w:id="4244" w:name="_Toc168570559"/>
      <w:bookmarkStart w:id="4245" w:name="_Toc169772600"/>
      <w:r>
        <w:t>5.7.1B</w:t>
      </w:r>
      <w:r w:rsidRPr="008B1C02">
        <w:t>.2.3.1</w:t>
      </w:r>
      <w:r w:rsidRPr="008B1C02">
        <w:tab/>
        <w:t>Notification via HTTP POST</w:t>
      </w:r>
      <w:bookmarkEnd w:id="4241"/>
      <w:bookmarkEnd w:id="4242"/>
      <w:bookmarkEnd w:id="4243"/>
      <w:bookmarkEnd w:id="4244"/>
      <w:bookmarkEnd w:id="4245"/>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6" w:name="_Toc151993057"/>
      <w:bookmarkStart w:id="4247" w:name="_Toc151999837"/>
      <w:bookmarkStart w:id="4248" w:name="_Toc152158409"/>
      <w:bookmarkStart w:id="4249" w:name="_Toc168570560"/>
      <w:bookmarkStart w:id="4250" w:name="_Toc169772601"/>
      <w:r>
        <w:t>5.7.1B</w:t>
      </w:r>
      <w:r w:rsidRPr="008B1C02">
        <w:t>.2.3.2</w:t>
      </w:r>
      <w:r w:rsidRPr="008B1C02">
        <w:tab/>
      </w:r>
      <w:r w:rsidR="008A5D0F">
        <w:t>Void</w:t>
      </w:r>
      <w:bookmarkEnd w:id="4246"/>
      <w:bookmarkEnd w:id="4247"/>
      <w:bookmarkEnd w:id="4248"/>
      <w:bookmarkEnd w:id="4249"/>
      <w:bookmarkEnd w:id="4250"/>
    </w:p>
    <w:p w14:paraId="0B0274FD" w14:textId="77777777" w:rsidR="00AA5070" w:rsidRDefault="00AA5070">
      <w:pPr>
        <w:pStyle w:val="Heading3"/>
      </w:pPr>
      <w:bookmarkStart w:id="4251" w:name="_Toc151993058"/>
      <w:bookmarkStart w:id="4252" w:name="_Toc151999838"/>
      <w:bookmarkStart w:id="4253" w:name="_Toc152158410"/>
      <w:bookmarkStart w:id="4254" w:name="_Toc168570561"/>
      <w:bookmarkStart w:id="4255" w:name="_Toc169772602"/>
      <w:r>
        <w:t>5.7.2</w:t>
      </w:r>
      <w:r>
        <w:tab/>
        <w:t>Data Model</w:t>
      </w:r>
      <w:bookmarkEnd w:id="4210"/>
      <w:bookmarkEnd w:id="4211"/>
      <w:bookmarkEnd w:id="4212"/>
      <w:bookmarkEnd w:id="4213"/>
      <w:bookmarkEnd w:id="4214"/>
      <w:bookmarkEnd w:id="4215"/>
      <w:bookmarkEnd w:id="4216"/>
      <w:bookmarkEnd w:id="4217"/>
      <w:bookmarkEnd w:id="4218"/>
      <w:bookmarkEnd w:id="4219"/>
      <w:bookmarkEnd w:id="4220"/>
      <w:bookmarkEnd w:id="4251"/>
      <w:bookmarkEnd w:id="4252"/>
      <w:bookmarkEnd w:id="4253"/>
      <w:bookmarkEnd w:id="4254"/>
      <w:bookmarkEnd w:id="4255"/>
    </w:p>
    <w:p w14:paraId="784ED324" w14:textId="77777777" w:rsidR="00AA5070" w:rsidRDefault="00AA5070">
      <w:pPr>
        <w:pStyle w:val="Heading4"/>
      </w:pPr>
      <w:bookmarkStart w:id="4256" w:name="_Toc28013488"/>
      <w:bookmarkStart w:id="4257" w:name="_Toc36040249"/>
      <w:bookmarkStart w:id="4258" w:name="_Toc44692867"/>
      <w:bookmarkStart w:id="4259" w:name="_Toc45134328"/>
      <w:bookmarkStart w:id="4260" w:name="_Toc49607392"/>
      <w:bookmarkStart w:id="4261" w:name="_Toc51763364"/>
      <w:bookmarkStart w:id="4262" w:name="_Toc58850262"/>
      <w:bookmarkStart w:id="4263" w:name="_Toc59018642"/>
      <w:bookmarkStart w:id="4264" w:name="_Toc68169654"/>
      <w:bookmarkStart w:id="4265" w:name="_Toc114211894"/>
      <w:bookmarkStart w:id="4266" w:name="_Toc136554641"/>
      <w:bookmarkStart w:id="4267" w:name="_Toc151993059"/>
      <w:bookmarkStart w:id="4268" w:name="_Toc151999839"/>
      <w:bookmarkStart w:id="4269" w:name="_Toc152158411"/>
      <w:bookmarkStart w:id="4270" w:name="_Toc168570562"/>
      <w:bookmarkStart w:id="4271" w:name="_Toc169772603"/>
      <w:r>
        <w:t>5.7.2.1</w:t>
      </w:r>
      <w:r>
        <w:tab/>
        <w:t>General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2" w:name="_Toc28013489"/>
      <w:bookmarkStart w:id="4273" w:name="_Toc36040250"/>
      <w:bookmarkStart w:id="4274" w:name="_Toc44692868"/>
      <w:bookmarkStart w:id="4275" w:name="_Toc45134329"/>
      <w:bookmarkStart w:id="4276" w:name="_Toc49607393"/>
      <w:bookmarkStart w:id="4277" w:name="_Toc51763365"/>
      <w:bookmarkStart w:id="4278" w:name="_Toc58850263"/>
      <w:bookmarkStart w:id="4279" w:name="_Toc59018643"/>
      <w:bookmarkStart w:id="4280"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7"/>
        <w:gridCol w:w="1134"/>
        <w:gridCol w:w="4422"/>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1" w:name="_Toc114211895"/>
      <w:bookmarkStart w:id="4282" w:name="_Toc136554642"/>
      <w:bookmarkStart w:id="4283" w:name="_Toc151993060"/>
      <w:bookmarkStart w:id="4284" w:name="_Toc151999840"/>
      <w:bookmarkStart w:id="4285" w:name="_Toc152158412"/>
      <w:bookmarkStart w:id="4286" w:name="_Toc168570563"/>
      <w:bookmarkStart w:id="4287" w:name="_Toc169772604"/>
      <w:r>
        <w:t>5.7.2.2</w:t>
      </w:r>
      <w:r>
        <w:tab/>
        <w:t>Reused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4"/>
        <w:gridCol w:w="2325"/>
        <w:gridCol w:w="3014"/>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hint="eastAsia"/>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hint="eastAsia"/>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hint="eastAsia"/>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rFonts w:hint="eastAsia"/>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hint="eastAsia"/>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hint="eastAsia"/>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hint="eastAsia"/>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hint="eastAsia"/>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rFonts w:hint="eastAsia"/>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rFonts w:hint="eastAsia"/>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88" w:name="_Toc28013490"/>
      <w:bookmarkStart w:id="4289" w:name="_Toc36040251"/>
      <w:bookmarkStart w:id="4290" w:name="_Toc44692869"/>
      <w:bookmarkStart w:id="4291" w:name="_Toc45134330"/>
      <w:bookmarkStart w:id="4292" w:name="_Toc49607394"/>
      <w:bookmarkStart w:id="4293" w:name="_Toc51763366"/>
      <w:bookmarkStart w:id="4294" w:name="_Toc58850264"/>
      <w:bookmarkStart w:id="4295" w:name="_Toc59018644"/>
      <w:bookmarkStart w:id="4296" w:name="_Toc68169656"/>
      <w:bookmarkStart w:id="4297" w:name="_Toc114211896"/>
      <w:bookmarkStart w:id="4298" w:name="_Toc136554643"/>
      <w:bookmarkStart w:id="4299" w:name="_Toc151993061"/>
      <w:bookmarkStart w:id="4300" w:name="_Toc151999841"/>
      <w:bookmarkStart w:id="4301" w:name="_Toc152158413"/>
      <w:bookmarkStart w:id="4302" w:name="_Toc168570564"/>
      <w:bookmarkStart w:id="4303" w:name="_Toc169772605"/>
      <w:r>
        <w:t>5.7.2.3</w:t>
      </w:r>
      <w:r>
        <w:tab/>
        <w:t>Structured data types</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46334182" w14:textId="77777777" w:rsidR="00AA5070" w:rsidRDefault="00AA5070">
      <w:pPr>
        <w:pStyle w:val="Heading5"/>
      </w:pPr>
      <w:bookmarkStart w:id="4304" w:name="_Toc28013491"/>
      <w:bookmarkStart w:id="4305" w:name="_Toc36040252"/>
      <w:bookmarkStart w:id="4306" w:name="_Toc44692870"/>
      <w:bookmarkStart w:id="4307" w:name="_Toc45134331"/>
      <w:bookmarkStart w:id="4308" w:name="_Toc49607395"/>
      <w:bookmarkStart w:id="4309" w:name="_Toc51763367"/>
      <w:bookmarkStart w:id="4310" w:name="_Toc58850265"/>
      <w:bookmarkStart w:id="4311" w:name="_Toc59018645"/>
      <w:bookmarkStart w:id="4312" w:name="_Toc68169657"/>
      <w:bookmarkStart w:id="4313" w:name="_Toc114211897"/>
      <w:bookmarkStart w:id="4314" w:name="_Toc136554644"/>
      <w:bookmarkStart w:id="4315" w:name="_Toc151993062"/>
      <w:bookmarkStart w:id="4316" w:name="_Toc151999842"/>
      <w:bookmarkStart w:id="4317" w:name="_Toc152158414"/>
      <w:bookmarkStart w:id="4318" w:name="_Toc168570565"/>
      <w:bookmarkStart w:id="4319" w:name="_Toc169772606"/>
      <w:r>
        <w:t>5.7.2.3.1</w:t>
      </w:r>
      <w:r>
        <w:tab/>
        <w:t>Introduction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20" w:name="_Toc28013492"/>
      <w:bookmarkStart w:id="4321" w:name="_Toc36040253"/>
      <w:bookmarkStart w:id="4322" w:name="_Toc44692871"/>
      <w:bookmarkStart w:id="4323" w:name="_Toc45134332"/>
      <w:bookmarkStart w:id="4324" w:name="_Toc49607396"/>
      <w:bookmarkStart w:id="4325" w:name="_Toc51763368"/>
      <w:bookmarkStart w:id="4326" w:name="_Toc58850266"/>
      <w:bookmarkStart w:id="4327" w:name="_Toc59018646"/>
      <w:bookmarkStart w:id="4328" w:name="_Toc68169658"/>
      <w:bookmarkStart w:id="4329" w:name="_Toc114211898"/>
      <w:bookmarkStart w:id="4330" w:name="_Toc136554645"/>
      <w:bookmarkStart w:id="4331" w:name="_Toc151993063"/>
      <w:bookmarkStart w:id="4332" w:name="_Toc151999843"/>
      <w:bookmarkStart w:id="4333" w:name="_Toc152158415"/>
      <w:bookmarkStart w:id="4334" w:name="_Toc168570566"/>
      <w:bookmarkStart w:id="4335" w:name="_Toc169772607"/>
      <w:r>
        <w:lastRenderedPageBreak/>
        <w:t>5.7.2.3.2</w:t>
      </w:r>
      <w:r>
        <w:tab/>
        <w:t>Type: 5GLanParametersProvision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6" w:name="_Toc28013493"/>
      <w:bookmarkStart w:id="4337" w:name="_Toc36040254"/>
      <w:bookmarkStart w:id="4338" w:name="_Toc44692872"/>
      <w:bookmarkStart w:id="4339" w:name="_Toc45134333"/>
      <w:bookmarkStart w:id="4340" w:name="_Toc49607397"/>
      <w:bookmarkStart w:id="4341" w:name="_Toc51763369"/>
      <w:bookmarkStart w:id="4342" w:name="_Toc58850267"/>
      <w:bookmarkStart w:id="4343" w:name="_Toc59018647"/>
      <w:bookmarkStart w:id="4344" w:name="_Toc68169659"/>
      <w:bookmarkStart w:id="4345" w:name="_Toc114211899"/>
      <w:bookmarkStart w:id="4346" w:name="_Toc136554646"/>
      <w:bookmarkStart w:id="4347" w:name="_Toc151993064"/>
      <w:bookmarkStart w:id="4348" w:name="_Toc151999844"/>
      <w:bookmarkStart w:id="4349" w:name="_Toc152158416"/>
      <w:bookmarkStart w:id="4350" w:name="_Toc168570567"/>
      <w:bookmarkStart w:id="4351" w:name="_Toc169772608"/>
      <w:r>
        <w:t>5.7.2.3.3</w:t>
      </w:r>
      <w:r>
        <w:tab/>
        <w:t>Type: 5GLanParameters</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w:t>
            </w:r>
            <w:r>
              <w:rPr>
                <w:rFonts w:hint="eastAsia"/>
                <w:lang w:eastAsia="zh-CN"/>
              </w:rPr>
              <w:lastRenderedPageBreak/>
              <w:t>e</w:t>
            </w:r>
          </w:p>
        </w:tc>
        <w:tc>
          <w:tcPr>
            <w:tcW w:w="1986" w:type="dxa"/>
            <w:gridSpan w:val="2"/>
          </w:tcPr>
          <w:p w14:paraId="5E6910C0" w14:textId="77777777" w:rsidR="00325449" w:rsidRDefault="00325449" w:rsidP="00325449">
            <w:pPr>
              <w:pStyle w:val="TAL"/>
            </w:pPr>
            <w:r>
              <w:rPr>
                <w:rFonts w:hint="eastAsia"/>
                <w:lang w:eastAsia="zh-CN"/>
              </w:rPr>
              <w:lastRenderedPageBreak/>
              <w:t>5GV</w:t>
            </w:r>
            <w:r w:rsidRPr="000F0BA0">
              <w:t>nGroupCommunic</w:t>
            </w:r>
            <w:r w:rsidRPr="000F0BA0">
              <w:lastRenderedPageBreak/>
              <w:t>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lastRenderedPageBreak/>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 xml:space="preserve">Contains the 5G VN group </w:t>
            </w:r>
            <w:r>
              <w:rPr>
                <w:rFonts w:cs="Arial"/>
                <w:szCs w:val="18"/>
                <w:lang w:eastAsia="zh-CN"/>
              </w:rPr>
              <w:lastRenderedPageBreak/>
              <w:t>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lastRenderedPageBreak/>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2" w:name="_Toc28013494"/>
      <w:bookmarkStart w:id="4353" w:name="_Toc36040255"/>
      <w:bookmarkStart w:id="4354" w:name="_Toc44692873"/>
      <w:bookmarkStart w:id="4355" w:name="_Toc45134334"/>
      <w:bookmarkStart w:id="4356" w:name="_Toc49607398"/>
      <w:bookmarkStart w:id="4357" w:name="_Toc51763370"/>
      <w:bookmarkStart w:id="4358" w:name="_Toc58850268"/>
      <w:bookmarkStart w:id="4359" w:name="_Toc59018648"/>
      <w:bookmarkStart w:id="4360" w:name="_Toc68169660"/>
      <w:bookmarkStart w:id="4361" w:name="_Toc114211900"/>
      <w:bookmarkStart w:id="4362" w:name="_Toc136554647"/>
      <w:bookmarkStart w:id="4363" w:name="_Toc151993065"/>
      <w:bookmarkStart w:id="4364" w:name="_Toc151999845"/>
      <w:bookmarkStart w:id="4365" w:name="_Toc152158417"/>
      <w:bookmarkStart w:id="4366" w:name="_Toc168570568"/>
      <w:bookmarkStart w:id="4367" w:name="_Toc169772609"/>
      <w:r>
        <w:t>5.7.2.3.4</w:t>
      </w:r>
      <w:r>
        <w:tab/>
        <w:t>Type: AppDescriptor</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8" w:name="_Toc28013495"/>
      <w:bookmarkStart w:id="4369" w:name="_Toc36040256"/>
      <w:bookmarkStart w:id="4370" w:name="_Toc44692874"/>
      <w:bookmarkStart w:id="4371" w:name="_Toc45134335"/>
      <w:bookmarkStart w:id="4372" w:name="_Toc49607399"/>
      <w:bookmarkStart w:id="4373" w:name="_Toc51763371"/>
      <w:bookmarkStart w:id="4374" w:name="_Toc58850269"/>
      <w:bookmarkStart w:id="4375" w:name="_Toc59018649"/>
      <w:bookmarkStart w:id="4376" w:name="_Toc68169661"/>
      <w:bookmarkStart w:id="4377" w:name="_Toc114211901"/>
      <w:bookmarkStart w:id="4378" w:name="_Toc136554648"/>
      <w:bookmarkStart w:id="4379" w:name="_Toc151993066"/>
      <w:bookmarkStart w:id="4380" w:name="_Toc151999846"/>
      <w:bookmarkStart w:id="4381" w:name="_Toc152158418"/>
      <w:bookmarkStart w:id="4382" w:name="_Toc168570569"/>
      <w:bookmarkStart w:id="4383" w:name="_Toc169772610"/>
      <w:r>
        <w:lastRenderedPageBreak/>
        <w:t>5.7.2.3.5</w:t>
      </w:r>
      <w:r>
        <w:tab/>
        <w:t>Type: 5GLanParametersProvisionPatch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4" w:name="_Toc28013496"/>
      <w:bookmarkStart w:id="4385" w:name="_Toc36040257"/>
      <w:bookmarkStart w:id="4386" w:name="_Toc44692875"/>
      <w:bookmarkStart w:id="4387" w:name="_Toc45134336"/>
      <w:bookmarkStart w:id="4388" w:name="_Toc49607400"/>
      <w:bookmarkStart w:id="4389" w:name="_Toc51763372"/>
      <w:bookmarkStart w:id="4390" w:name="_Toc58850270"/>
      <w:bookmarkStart w:id="4391" w:name="_Toc59018650"/>
      <w:bookmarkStart w:id="4392" w:name="_Toc68169662"/>
      <w:bookmarkStart w:id="4393" w:name="_Toc114211902"/>
      <w:bookmarkStart w:id="4394" w:name="_Toc136554649"/>
      <w:bookmarkStart w:id="4395" w:name="_Toc151993067"/>
      <w:bookmarkStart w:id="4396" w:name="_Toc151999847"/>
      <w:bookmarkStart w:id="4397" w:name="_Toc152158419"/>
      <w:bookmarkStart w:id="4398" w:name="_Toc168570570"/>
      <w:bookmarkStart w:id="4399" w:name="_Toc169772611"/>
      <w:r>
        <w:t>5.7.2.3.6</w:t>
      </w:r>
      <w:r>
        <w:tab/>
        <w:t>Type: 5GLanParametersPatch</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400" w:name="_Toc44692876"/>
      <w:bookmarkStart w:id="4401" w:name="_Toc45134337"/>
      <w:bookmarkStart w:id="4402" w:name="_Toc49607401"/>
      <w:bookmarkStart w:id="4403" w:name="_Toc51763373"/>
      <w:bookmarkStart w:id="4404" w:name="_Toc58850271"/>
      <w:bookmarkStart w:id="4405" w:name="_Toc59018651"/>
      <w:bookmarkStart w:id="4406" w:name="_Toc68169663"/>
      <w:bookmarkStart w:id="4407" w:name="_Toc114211903"/>
      <w:bookmarkStart w:id="4408" w:name="_Toc136554650"/>
      <w:bookmarkStart w:id="4409" w:name="_Toc151993068"/>
      <w:bookmarkStart w:id="4410" w:name="_Toc151999848"/>
      <w:bookmarkStart w:id="4411" w:name="_Toc152158420"/>
      <w:bookmarkStart w:id="4412" w:name="_Toc168570571"/>
      <w:bookmarkStart w:id="4413" w:name="_Toc169772612"/>
      <w:r>
        <w:lastRenderedPageBreak/>
        <w:t>5.7.2.3.7</w:t>
      </w:r>
      <w:r>
        <w:tab/>
        <w:t>Type: AppDescriptorRm</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4" w:name="_Toc44692877"/>
      <w:bookmarkStart w:id="4415" w:name="_Toc45134338"/>
      <w:bookmarkStart w:id="4416" w:name="_Toc49607402"/>
      <w:bookmarkStart w:id="4417" w:name="_Toc51763374"/>
      <w:bookmarkStart w:id="4418" w:name="_Toc58850272"/>
      <w:bookmarkStart w:id="4419" w:name="_Toc59018652"/>
      <w:bookmarkStart w:id="4420" w:name="_Toc68169664"/>
      <w:bookmarkStart w:id="4421" w:name="_Toc114211904"/>
      <w:bookmarkStart w:id="4422" w:name="_Toc136554651"/>
      <w:bookmarkStart w:id="4423" w:name="_Toc151993069"/>
      <w:bookmarkStart w:id="4424" w:name="_Toc151999849"/>
      <w:bookmarkStart w:id="4425" w:name="_Toc152158421"/>
      <w:bookmarkStart w:id="4426" w:name="_Toc168570572"/>
      <w:bookmarkStart w:id="4427" w:name="_Toc169772613"/>
      <w:r>
        <w:t>5.7.2.3.8</w:t>
      </w:r>
      <w:r>
        <w:tab/>
        <w:t>Void</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39717D5" w14:textId="77777777" w:rsidR="00C0059E" w:rsidRPr="00C0059E" w:rsidRDefault="00C0059E" w:rsidP="00C0059E">
      <w:pPr>
        <w:pStyle w:val="Heading5"/>
      </w:pPr>
      <w:bookmarkStart w:id="4428" w:name="_Toc151993070"/>
      <w:bookmarkStart w:id="4429" w:name="_Toc151999850"/>
      <w:bookmarkStart w:id="4430" w:name="_Toc152158422"/>
      <w:bookmarkStart w:id="4431" w:name="_Toc168570573"/>
      <w:bookmarkStart w:id="4432" w:name="_Toc169772614"/>
      <w:bookmarkStart w:id="4433" w:name="_Toc28013497"/>
      <w:bookmarkStart w:id="4434" w:name="_Toc36040258"/>
      <w:bookmarkStart w:id="4435" w:name="_Toc44692878"/>
      <w:bookmarkStart w:id="4436" w:name="_Toc45134339"/>
      <w:bookmarkStart w:id="4437" w:name="_Toc49607403"/>
      <w:bookmarkStart w:id="4438" w:name="_Toc51763375"/>
      <w:bookmarkStart w:id="4439" w:name="_Toc58850273"/>
      <w:bookmarkStart w:id="4440" w:name="_Toc59018653"/>
      <w:bookmarkStart w:id="4441" w:name="_Toc68169665"/>
      <w:bookmarkStart w:id="4442" w:name="_Toc114211905"/>
      <w:bookmarkStart w:id="4443" w:name="_Toc136554652"/>
      <w:r w:rsidRPr="00C0059E">
        <w:t>5.7.2.3.9</w:t>
      </w:r>
      <w:r w:rsidRPr="00C0059E">
        <w:tab/>
        <w:t>Type: CpParams</w:t>
      </w:r>
      <w:bookmarkEnd w:id="4428"/>
      <w:bookmarkEnd w:id="4429"/>
      <w:bookmarkEnd w:id="4430"/>
      <w:bookmarkEnd w:id="4431"/>
      <w:bookmarkEnd w:id="4432"/>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4" w:name="_Toc151993071"/>
      <w:bookmarkStart w:id="4445" w:name="_Toc151999851"/>
      <w:bookmarkStart w:id="4446" w:name="_Toc152158423"/>
      <w:bookmarkStart w:id="4447" w:name="_Toc168570574"/>
      <w:bookmarkStart w:id="4448" w:name="_Toc169772615"/>
      <w:r w:rsidRPr="00C0059E">
        <w:lastRenderedPageBreak/>
        <w:t>5.7.2.3.10</w:t>
      </w:r>
      <w:r w:rsidRPr="00C0059E">
        <w:tab/>
        <w:t>Type: NpConfigParams</w:t>
      </w:r>
      <w:bookmarkEnd w:id="4444"/>
      <w:bookmarkEnd w:id="4445"/>
      <w:bookmarkEnd w:id="4446"/>
      <w:bookmarkEnd w:id="4447"/>
      <w:bookmarkEnd w:id="4448"/>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9" w:name="_Toc151993072"/>
      <w:bookmarkStart w:id="4450" w:name="_Toc151999852"/>
      <w:bookmarkStart w:id="4451" w:name="_Toc152158424"/>
      <w:bookmarkStart w:id="4452" w:name="_Toc168570575"/>
      <w:bookmarkStart w:id="4453" w:name="_Toc169772616"/>
      <w:r w:rsidRPr="00C0059E">
        <w:t>5.7.2.3.11</w:t>
      </w:r>
      <w:r w:rsidRPr="00C0059E">
        <w:tab/>
        <w:t>Type: LpiParams</w:t>
      </w:r>
      <w:bookmarkEnd w:id="4449"/>
      <w:bookmarkEnd w:id="4450"/>
      <w:bookmarkEnd w:id="4451"/>
      <w:bookmarkEnd w:id="4452"/>
      <w:bookmarkEnd w:id="4453"/>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4" w:name="_Toc151993073"/>
      <w:bookmarkStart w:id="4455" w:name="_Toc151999853"/>
      <w:bookmarkStart w:id="4456" w:name="_Toc152158425"/>
      <w:bookmarkStart w:id="4457" w:name="_Toc168570576"/>
      <w:bookmarkStart w:id="4458" w:name="_Toc169772617"/>
      <w:r w:rsidRPr="00C0059E">
        <w:t>5.7.2.3.12</w:t>
      </w:r>
      <w:r w:rsidRPr="00C0059E">
        <w:tab/>
        <w:t>Type: AcsParams</w:t>
      </w:r>
      <w:bookmarkEnd w:id="4454"/>
      <w:bookmarkEnd w:id="4455"/>
      <w:bookmarkEnd w:id="4456"/>
      <w:bookmarkEnd w:id="4457"/>
      <w:bookmarkEnd w:id="4458"/>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9" w:name="_Toc151993074"/>
      <w:bookmarkStart w:id="4460" w:name="_Toc151999854"/>
      <w:bookmarkStart w:id="4461" w:name="_Toc152158426"/>
      <w:bookmarkStart w:id="4462" w:name="_Toc168570577"/>
      <w:bookmarkStart w:id="4463" w:name="_Toc169772618"/>
      <w:r w:rsidRPr="00C0059E">
        <w:t>5.7.2.3.13</w:t>
      </w:r>
      <w:r w:rsidRPr="00C0059E">
        <w:tab/>
        <w:t>Type: ECSAddrParams</w:t>
      </w:r>
      <w:bookmarkEnd w:id="4459"/>
      <w:bookmarkEnd w:id="4460"/>
      <w:bookmarkEnd w:id="4461"/>
      <w:bookmarkEnd w:id="4462"/>
      <w:bookmarkEnd w:id="4463"/>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F2664E">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F2664E">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F2664E">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F2664E">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F2664E">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F2664E">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4" w:name="_Toc151993075"/>
      <w:bookmarkStart w:id="4465" w:name="_Toc151999855"/>
      <w:bookmarkStart w:id="4466" w:name="_Toc152158427"/>
      <w:bookmarkStart w:id="4467" w:name="_Toc168570578"/>
      <w:bookmarkStart w:id="4468" w:name="_Toc169772619"/>
      <w:r w:rsidRPr="00C0059E">
        <w:lastRenderedPageBreak/>
        <w:t>5.7.2.3.14</w:t>
      </w:r>
      <w:r w:rsidRPr="00C0059E">
        <w:tab/>
        <w:t>Type: DnnSnssaiParams</w:t>
      </w:r>
      <w:bookmarkEnd w:id="4464"/>
      <w:bookmarkEnd w:id="4465"/>
      <w:bookmarkEnd w:id="4466"/>
      <w:bookmarkEnd w:id="4467"/>
      <w:bookmarkEnd w:id="4468"/>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9" w:name="_Toc151993076"/>
      <w:bookmarkStart w:id="4470" w:name="_Toc151999856"/>
      <w:bookmarkStart w:id="4471" w:name="_Toc152158428"/>
      <w:bookmarkStart w:id="4472" w:name="_Toc168570579"/>
      <w:bookmarkStart w:id="4473" w:name="_Toc169772620"/>
      <w:r w:rsidRPr="00C0059E">
        <w:t>5.7.2.3.15</w:t>
      </w:r>
      <w:r w:rsidRPr="00C0059E">
        <w:tab/>
        <w:t>Type: 5GLanParamProvNotif</w:t>
      </w:r>
      <w:bookmarkEnd w:id="4469"/>
      <w:bookmarkEnd w:id="4470"/>
      <w:bookmarkEnd w:id="4471"/>
      <w:bookmarkEnd w:id="4472"/>
      <w:bookmarkEnd w:id="4473"/>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4" w:name="_Toc151993077"/>
      <w:bookmarkStart w:id="4475" w:name="_Toc151999857"/>
      <w:bookmarkStart w:id="4476" w:name="_Toc152158429"/>
      <w:bookmarkStart w:id="4477" w:name="_Toc168570580"/>
      <w:bookmarkStart w:id="4478" w:name="_Toc169772621"/>
      <w:r w:rsidRPr="00C0059E">
        <w:t>5.7.2.3.16</w:t>
      </w:r>
      <w:r w:rsidRPr="00C0059E">
        <w:tab/>
        <w:t>Type: NpConfigNotif</w:t>
      </w:r>
      <w:bookmarkEnd w:id="4474"/>
      <w:bookmarkEnd w:id="4475"/>
      <w:bookmarkEnd w:id="4476"/>
      <w:bookmarkEnd w:id="4477"/>
      <w:bookmarkEnd w:id="4478"/>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9" w:name="_Toc151993078"/>
      <w:bookmarkStart w:id="4480" w:name="_Toc151999858"/>
      <w:bookmarkStart w:id="4481" w:name="_Toc152158430"/>
      <w:bookmarkStart w:id="4482" w:name="_Toc168570581"/>
      <w:bookmarkStart w:id="4483" w:name="_Toc169772622"/>
      <w:r w:rsidRPr="003059F4">
        <w:t>5.</w:t>
      </w:r>
      <w:r w:rsidRPr="0079575E">
        <w:t>7.2.3.17</w:t>
      </w:r>
      <w:r w:rsidRPr="0079575E">
        <w:tab/>
        <w:t>Type: MaxGrpDataRateInfo</w:t>
      </w:r>
      <w:bookmarkEnd w:id="4479"/>
      <w:bookmarkEnd w:id="4480"/>
      <w:bookmarkEnd w:id="4481"/>
      <w:bookmarkEnd w:id="4482"/>
      <w:bookmarkEnd w:id="4483"/>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4" w:name="_Toc151993079"/>
      <w:bookmarkStart w:id="4485" w:name="_Toc151999859"/>
      <w:bookmarkStart w:id="4486" w:name="_Toc152158431"/>
      <w:bookmarkStart w:id="4487" w:name="_Toc168570582"/>
      <w:bookmarkStart w:id="4488" w:name="_Toc169772623"/>
      <w:r>
        <w:lastRenderedPageBreak/>
        <w:t>5.7.2.4</w:t>
      </w:r>
      <w:r>
        <w:tab/>
        <w:t>Simple data types and enumerations</w:t>
      </w:r>
      <w:bookmarkEnd w:id="4433"/>
      <w:bookmarkEnd w:id="4434"/>
      <w:bookmarkEnd w:id="4435"/>
      <w:bookmarkEnd w:id="4436"/>
      <w:bookmarkEnd w:id="4437"/>
      <w:bookmarkEnd w:id="4438"/>
      <w:bookmarkEnd w:id="4439"/>
      <w:bookmarkEnd w:id="4440"/>
      <w:bookmarkEnd w:id="4441"/>
      <w:bookmarkEnd w:id="4442"/>
      <w:bookmarkEnd w:id="4443"/>
      <w:bookmarkEnd w:id="4484"/>
      <w:bookmarkEnd w:id="4485"/>
      <w:bookmarkEnd w:id="4486"/>
      <w:bookmarkEnd w:id="4487"/>
      <w:bookmarkEnd w:id="4488"/>
    </w:p>
    <w:p w14:paraId="1678C60B" w14:textId="77777777" w:rsidR="00AA5070" w:rsidRDefault="00AA5070">
      <w:pPr>
        <w:pStyle w:val="Heading5"/>
      </w:pPr>
      <w:bookmarkStart w:id="4489" w:name="_Toc28013498"/>
      <w:bookmarkStart w:id="4490" w:name="_Toc36040259"/>
      <w:bookmarkStart w:id="4491" w:name="_Toc44692879"/>
      <w:bookmarkStart w:id="4492" w:name="_Toc45134340"/>
      <w:bookmarkStart w:id="4493" w:name="_Toc49607404"/>
      <w:bookmarkStart w:id="4494" w:name="_Toc51763376"/>
      <w:bookmarkStart w:id="4495" w:name="_Toc58850274"/>
      <w:bookmarkStart w:id="4496" w:name="_Toc59018654"/>
      <w:bookmarkStart w:id="4497" w:name="_Toc68169666"/>
      <w:bookmarkStart w:id="4498" w:name="_Toc114211906"/>
      <w:bookmarkStart w:id="4499" w:name="_Toc136554653"/>
      <w:bookmarkStart w:id="4500" w:name="_Toc151993080"/>
      <w:bookmarkStart w:id="4501" w:name="_Toc151999860"/>
      <w:bookmarkStart w:id="4502" w:name="_Toc152158432"/>
      <w:bookmarkStart w:id="4503" w:name="_Toc168570583"/>
      <w:bookmarkStart w:id="4504" w:name="_Toc169772624"/>
      <w:r>
        <w:t>5.7.2.4.1</w:t>
      </w:r>
      <w:r>
        <w:tab/>
        <w:t>Introduction</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5" w:name="_Toc28013499"/>
      <w:bookmarkStart w:id="4506" w:name="_Toc36040260"/>
      <w:bookmarkStart w:id="4507" w:name="_Toc44692880"/>
      <w:bookmarkStart w:id="4508" w:name="_Toc45134341"/>
      <w:bookmarkStart w:id="4509" w:name="_Toc49607405"/>
      <w:bookmarkStart w:id="4510" w:name="_Toc51763377"/>
      <w:bookmarkStart w:id="4511" w:name="_Toc58850275"/>
      <w:bookmarkStart w:id="4512" w:name="_Toc59018655"/>
      <w:bookmarkStart w:id="4513" w:name="_Toc68169667"/>
      <w:bookmarkStart w:id="4514" w:name="_Toc114211907"/>
      <w:bookmarkStart w:id="4515" w:name="_Toc136554654"/>
      <w:bookmarkStart w:id="4516" w:name="_Toc151993081"/>
      <w:bookmarkStart w:id="4517" w:name="_Toc151999861"/>
      <w:bookmarkStart w:id="4518" w:name="_Toc152158433"/>
      <w:bookmarkStart w:id="4519" w:name="_Toc168570584"/>
      <w:bookmarkStart w:id="4520" w:name="_Toc169772625"/>
      <w:r>
        <w:t>5.7.2.4.2</w:t>
      </w:r>
      <w:r>
        <w:tab/>
        <w:t>Simple data types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1"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1"/>
    </w:tbl>
    <w:p w14:paraId="544D49A4" w14:textId="77777777" w:rsidR="00AA5070" w:rsidRDefault="00AA5070">
      <w:pPr>
        <w:rPr>
          <w:noProof/>
        </w:rPr>
      </w:pPr>
    </w:p>
    <w:p w14:paraId="340F00CE" w14:textId="77777777" w:rsidR="00AA5070" w:rsidRDefault="00AA5070">
      <w:pPr>
        <w:pStyle w:val="Heading5"/>
      </w:pPr>
      <w:bookmarkStart w:id="4522" w:name="_Toc114211908"/>
      <w:bookmarkStart w:id="4523" w:name="_Toc136554655"/>
      <w:bookmarkStart w:id="4524" w:name="_Toc151993082"/>
      <w:bookmarkStart w:id="4525" w:name="_Toc151999862"/>
      <w:bookmarkStart w:id="4526" w:name="_Toc152158434"/>
      <w:bookmarkStart w:id="4527" w:name="_Toc168570585"/>
      <w:bookmarkStart w:id="4528" w:name="_Toc169772626"/>
      <w:r>
        <w:t>5.7.2.4.3</w:t>
      </w:r>
      <w:r>
        <w:tab/>
        <w:t>Enumeration: AaaUsage</w:t>
      </w:r>
      <w:bookmarkEnd w:id="4522"/>
      <w:bookmarkEnd w:id="4523"/>
      <w:bookmarkEnd w:id="4524"/>
      <w:bookmarkEnd w:id="4525"/>
      <w:bookmarkEnd w:id="4526"/>
      <w:bookmarkEnd w:id="4527"/>
      <w:bookmarkEnd w:id="4528"/>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9" w:name="_Toc28013500"/>
      <w:bookmarkStart w:id="4530" w:name="_Toc36040261"/>
      <w:bookmarkStart w:id="4531" w:name="_Toc44692881"/>
      <w:bookmarkStart w:id="4532" w:name="_Toc45134342"/>
      <w:bookmarkStart w:id="4533" w:name="_Toc49607406"/>
      <w:bookmarkStart w:id="4534" w:name="_Toc51763378"/>
      <w:bookmarkStart w:id="4535" w:name="_Toc58850276"/>
      <w:bookmarkStart w:id="4536" w:name="_Toc59018656"/>
      <w:bookmarkStart w:id="4537" w:name="_Toc68169668"/>
      <w:bookmarkStart w:id="4538" w:name="_Toc114211909"/>
      <w:bookmarkStart w:id="4539" w:name="_Toc136554656"/>
      <w:bookmarkStart w:id="4540" w:name="_Toc151993083"/>
      <w:bookmarkStart w:id="4541" w:name="_Toc151999863"/>
      <w:bookmarkStart w:id="4542" w:name="_Toc152158435"/>
      <w:bookmarkStart w:id="4543" w:name="_Toc168570586"/>
      <w:bookmarkStart w:id="4544" w:name="_Toc169772627"/>
      <w:r>
        <w:t>5.7.3</w:t>
      </w:r>
      <w:r>
        <w:tab/>
        <w:t>Used Features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F2664E">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F2664E">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F2664E">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45" w:name="_Toc114211910"/>
      <w:bookmarkStart w:id="4546" w:name="_Toc136554657"/>
      <w:bookmarkStart w:id="4547" w:name="_Toc151993084"/>
      <w:bookmarkStart w:id="4548" w:name="_Toc151999864"/>
      <w:bookmarkStart w:id="4549" w:name="_Toc152158436"/>
      <w:bookmarkStart w:id="4550" w:name="_Toc168570587"/>
      <w:bookmarkStart w:id="4551" w:name="_Toc169772628"/>
      <w:r w:rsidRPr="00937328">
        <w:t>5.7.4</w:t>
      </w:r>
      <w:r>
        <w:tab/>
        <w:t>Error handling</w:t>
      </w:r>
      <w:bookmarkEnd w:id="4545"/>
      <w:bookmarkEnd w:id="4546"/>
      <w:bookmarkEnd w:id="4547"/>
      <w:bookmarkEnd w:id="4548"/>
      <w:bookmarkEnd w:id="4549"/>
      <w:bookmarkEnd w:id="4550"/>
      <w:bookmarkEnd w:id="4551"/>
    </w:p>
    <w:p w14:paraId="0A105D75" w14:textId="77777777" w:rsidR="00BA6020" w:rsidRDefault="00BA6020" w:rsidP="00BA6020">
      <w:pPr>
        <w:pStyle w:val="Heading4"/>
      </w:pPr>
      <w:bookmarkStart w:id="4552" w:name="_Toc114211911"/>
      <w:bookmarkStart w:id="4553" w:name="_Toc136554658"/>
      <w:bookmarkStart w:id="4554" w:name="_Toc151993085"/>
      <w:bookmarkStart w:id="4555" w:name="_Toc151999865"/>
      <w:bookmarkStart w:id="4556" w:name="_Toc152158437"/>
      <w:bookmarkStart w:id="4557" w:name="_Toc168570588"/>
      <w:bookmarkStart w:id="4558" w:name="_Toc169772629"/>
      <w:r w:rsidRPr="00937328">
        <w:t>5.7.4.1</w:t>
      </w:r>
      <w:r>
        <w:tab/>
        <w:t>General</w:t>
      </w:r>
      <w:bookmarkEnd w:id="4552"/>
      <w:bookmarkEnd w:id="4553"/>
      <w:bookmarkEnd w:id="4554"/>
      <w:bookmarkEnd w:id="4555"/>
      <w:bookmarkEnd w:id="4556"/>
      <w:bookmarkEnd w:id="4557"/>
      <w:bookmarkEnd w:id="4558"/>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59" w:name="_Toc114211912"/>
      <w:bookmarkStart w:id="4560" w:name="_Toc136554659"/>
      <w:bookmarkStart w:id="4561" w:name="_Toc151993086"/>
      <w:bookmarkStart w:id="4562" w:name="_Toc151999866"/>
      <w:bookmarkStart w:id="4563" w:name="_Toc152158438"/>
      <w:bookmarkStart w:id="4564" w:name="_Toc168570589"/>
      <w:bookmarkStart w:id="4565" w:name="_Toc169772630"/>
      <w:r>
        <w:t>5.7</w:t>
      </w:r>
      <w:r w:rsidRPr="00937328">
        <w:t>.4.2</w:t>
      </w:r>
      <w:r>
        <w:tab/>
        <w:t>Protocol Errors</w:t>
      </w:r>
      <w:bookmarkEnd w:id="4559"/>
      <w:bookmarkEnd w:id="4560"/>
      <w:bookmarkEnd w:id="4561"/>
      <w:bookmarkEnd w:id="4562"/>
      <w:bookmarkEnd w:id="4563"/>
      <w:bookmarkEnd w:id="4564"/>
      <w:bookmarkEnd w:id="4565"/>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6" w:name="_Toc114211913"/>
      <w:bookmarkStart w:id="4567" w:name="_Toc136554660"/>
      <w:bookmarkStart w:id="4568" w:name="_Toc151993087"/>
      <w:bookmarkStart w:id="4569" w:name="_Toc151999867"/>
      <w:bookmarkStart w:id="4570" w:name="_Toc152158439"/>
      <w:bookmarkStart w:id="4571" w:name="_Toc168570590"/>
      <w:bookmarkStart w:id="4572" w:name="_Toc169772631"/>
      <w:r>
        <w:t>5.7</w:t>
      </w:r>
      <w:r w:rsidRPr="00937328">
        <w:t>.4.</w:t>
      </w:r>
      <w:r>
        <w:t>3</w:t>
      </w:r>
      <w:r>
        <w:tab/>
        <w:t>Application Errors</w:t>
      </w:r>
      <w:bookmarkEnd w:id="4566"/>
      <w:bookmarkEnd w:id="4567"/>
      <w:bookmarkEnd w:id="4568"/>
      <w:bookmarkEnd w:id="4569"/>
      <w:bookmarkEnd w:id="4570"/>
      <w:bookmarkEnd w:id="4571"/>
      <w:bookmarkEnd w:id="4572"/>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3"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3"/>
    </w:tbl>
    <w:p w14:paraId="66A0A358" w14:textId="77777777" w:rsidR="00BA6020" w:rsidRDefault="00BA6020">
      <w:pPr>
        <w:rPr>
          <w:noProof/>
        </w:rPr>
      </w:pPr>
    </w:p>
    <w:p w14:paraId="3BA75BEF" w14:textId="77777777" w:rsidR="00AA5070" w:rsidRDefault="00AA5070">
      <w:pPr>
        <w:pStyle w:val="Heading2"/>
      </w:pPr>
      <w:bookmarkStart w:id="4574" w:name="_Toc28013501"/>
      <w:bookmarkStart w:id="4575" w:name="_Toc36040262"/>
      <w:bookmarkStart w:id="4576" w:name="_Toc44692882"/>
      <w:bookmarkStart w:id="4577" w:name="_Toc45134343"/>
      <w:bookmarkStart w:id="4578" w:name="_Toc49607407"/>
      <w:bookmarkStart w:id="4579" w:name="_Toc51763379"/>
      <w:bookmarkStart w:id="4580" w:name="_Toc58850277"/>
      <w:bookmarkStart w:id="4581" w:name="_Toc59018657"/>
      <w:bookmarkStart w:id="4582" w:name="_Toc68169669"/>
      <w:bookmarkStart w:id="4583" w:name="_Toc114211914"/>
      <w:bookmarkStart w:id="4584" w:name="_Toc136554661"/>
      <w:bookmarkStart w:id="4585" w:name="_Toc151993088"/>
      <w:bookmarkStart w:id="4586" w:name="_Toc151999868"/>
      <w:bookmarkStart w:id="4587" w:name="_Toc152158440"/>
      <w:bookmarkStart w:id="4588" w:name="_Toc168570591"/>
      <w:bookmarkStart w:id="4589" w:name="_Toc169772632"/>
      <w:r>
        <w:t>5.8</w:t>
      </w:r>
      <w:r>
        <w:tab/>
        <w:t>ApplyingBdtPolicy API</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1E7EA80F" w14:textId="77777777" w:rsidR="00C417BD" w:rsidRPr="008B1C02" w:rsidRDefault="00C417BD" w:rsidP="00C417BD">
      <w:pPr>
        <w:pStyle w:val="Heading3"/>
        <w:rPr>
          <w:lang w:val="en-US"/>
        </w:rPr>
      </w:pPr>
      <w:bookmarkStart w:id="4590" w:name="_Toc151993089"/>
      <w:bookmarkStart w:id="4591" w:name="_Toc151999869"/>
      <w:bookmarkStart w:id="4592" w:name="_Toc152158441"/>
      <w:bookmarkStart w:id="4593" w:name="_Toc168570592"/>
      <w:bookmarkStart w:id="4594" w:name="_Toc169772633"/>
      <w:bookmarkStart w:id="4595" w:name="_Toc28013502"/>
      <w:bookmarkStart w:id="4596" w:name="_Toc36040263"/>
      <w:bookmarkStart w:id="4597" w:name="_Toc44692883"/>
      <w:bookmarkStart w:id="4598" w:name="_Toc45134344"/>
      <w:bookmarkStart w:id="4599" w:name="_Toc49607408"/>
      <w:bookmarkStart w:id="4600" w:name="_Toc51763380"/>
      <w:bookmarkStart w:id="4601" w:name="_Toc58850278"/>
      <w:bookmarkStart w:id="4602" w:name="_Toc59018658"/>
      <w:bookmarkStart w:id="4603" w:name="_Toc68169670"/>
      <w:bookmarkStart w:id="4604" w:name="_Toc114211915"/>
      <w:bookmarkStart w:id="4605"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90"/>
      <w:bookmarkEnd w:id="4591"/>
      <w:bookmarkEnd w:id="4592"/>
      <w:bookmarkEnd w:id="4593"/>
      <w:bookmarkEnd w:id="4594"/>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6" w:name="_Toc151993090"/>
      <w:bookmarkStart w:id="4607" w:name="_Toc151999870"/>
      <w:bookmarkStart w:id="4608" w:name="_Toc152158442"/>
      <w:bookmarkStart w:id="4609" w:name="_Toc168570593"/>
      <w:bookmarkStart w:id="4610" w:name="_Toc169772634"/>
      <w:r>
        <w:t>5.8.1</w:t>
      </w:r>
      <w:r>
        <w:tab/>
        <w:t>Resources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r>
        <w:t xml:space="preserve"> </w:t>
      </w:r>
    </w:p>
    <w:p w14:paraId="0799FDA0" w14:textId="77777777" w:rsidR="00AA5070" w:rsidRDefault="00AA5070">
      <w:pPr>
        <w:pStyle w:val="Heading4"/>
      </w:pPr>
      <w:bookmarkStart w:id="4611" w:name="_Toc28013503"/>
      <w:bookmarkStart w:id="4612" w:name="_Toc36040264"/>
      <w:bookmarkStart w:id="4613" w:name="_Toc44692884"/>
      <w:bookmarkStart w:id="4614" w:name="_Toc45134345"/>
      <w:bookmarkStart w:id="4615" w:name="_Toc49607409"/>
      <w:bookmarkStart w:id="4616" w:name="_Toc51763381"/>
      <w:bookmarkStart w:id="4617" w:name="_Toc58850279"/>
      <w:bookmarkStart w:id="4618" w:name="_Toc59018659"/>
      <w:bookmarkStart w:id="4619" w:name="_Toc68169671"/>
      <w:bookmarkStart w:id="4620" w:name="_Toc114211916"/>
      <w:bookmarkStart w:id="4621" w:name="_Toc136554663"/>
      <w:bookmarkStart w:id="4622" w:name="_Toc151993091"/>
      <w:bookmarkStart w:id="4623" w:name="_Toc151999871"/>
      <w:bookmarkStart w:id="4624" w:name="_Toc152158443"/>
      <w:bookmarkStart w:id="4625" w:name="_Toc168570594"/>
      <w:bookmarkStart w:id="4626" w:name="_Toc169772635"/>
      <w:r>
        <w:t>5.8.1.1</w:t>
      </w:r>
      <w:r>
        <w:tab/>
        <w:t>Overview</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1pt;height:146.75pt" o:ole="">
            <v:imagedata r:id="rId20" o:title="" croptop="2567f" cropbottom="9168f" cropleft="1389f" cropright="11086f"/>
          </v:shape>
          <o:OLEObject Type="Embed" ProgID="Visio.Drawing.11" ShapeID="_x0000_i1030" DrawAspect="Content" ObjectID="_1786277376"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7"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7"/>
    </w:tbl>
    <w:p w14:paraId="45DD130B" w14:textId="77777777" w:rsidR="00AA5070" w:rsidRDefault="00AA5070"/>
    <w:p w14:paraId="4D306410" w14:textId="77777777" w:rsidR="00AA5070" w:rsidRDefault="00AA5070">
      <w:pPr>
        <w:pStyle w:val="Heading4"/>
      </w:pPr>
      <w:bookmarkStart w:id="4628" w:name="_Toc28013504"/>
      <w:bookmarkStart w:id="4629" w:name="_Toc36040265"/>
      <w:bookmarkStart w:id="4630" w:name="_Toc44692885"/>
      <w:bookmarkStart w:id="4631" w:name="_Toc45134346"/>
      <w:bookmarkStart w:id="4632" w:name="_Toc49607410"/>
      <w:bookmarkStart w:id="4633" w:name="_Toc51763382"/>
      <w:bookmarkStart w:id="4634" w:name="_Toc58850280"/>
      <w:bookmarkStart w:id="4635" w:name="_Toc59018660"/>
      <w:bookmarkStart w:id="4636" w:name="_Toc68169672"/>
      <w:bookmarkStart w:id="4637" w:name="_Toc114211917"/>
      <w:bookmarkStart w:id="4638" w:name="_Toc136554664"/>
      <w:bookmarkStart w:id="4639" w:name="_Toc151993092"/>
      <w:bookmarkStart w:id="4640" w:name="_Toc151999872"/>
      <w:bookmarkStart w:id="4641" w:name="_Toc152158444"/>
      <w:bookmarkStart w:id="4642" w:name="_Toc168570595"/>
      <w:bookmarkStart w:id="4643" w:name="_Toc169772636"/>
      <w:r>
        <w:t>5.8.1.2</w:t>
      </w:r>
      <w:r>
        <w:tab/>
        <w:t xml:space="preserve">Resource: </w:t>
      </w:r>
      <w:r>
        <w:rPr>
          <w:lang w:eastAsia="zh-CN"/>
        </w:rPr>
        <w:t>Applied BDT Policy Subscription</w:t>
      </w:r>
      <w:bookmarkEnd w:id="4628"/>
      <w:bookmarkEnd w:id="4629"/>
      <w:bookmarkEnd w:id="4630"/>
      <w:bookmarkEnd w:id="4631"/>
      <w:bookmarkEnd w:id="4632"/>
      <w:bookmarkEnd w:id="4633"/>
      <w:bookmarkEnd w:id="4634"/>
      <w:bookmarkEnd w:id="4635"/>
      <w:bookmarkEnd w:id="4636"/>
      <w:r w:rsidR="00C13EDF">
        <w:rPr>
          <w:lang w:eastAsia="zh-CN"/>
        </w:rPr>
        <w:t>s</w:t>
      </w:r>
      <w:bookmarkEnd w:id="4637"/>
      <w:bookmarkEnd w:id="4638"/>
      <w:bookmarkEnd w:id="4639"/>
      <w:bookmarkEnd w:id="4640"/>
      <w:bookmarkEnd w:id="4641"/>
      <w:bookmarkEnd w:id="4642"/>
      <w:bookmarkEnd w:id="4643"/>
    </w:p>
    <w:p w14:paraId="547B9633" w14:textId="77777777" w:rsidR="00AA5070" w:rsidRDefault="00AA5070">
      <w:pPr>
        <w:pStyle w:val="Heading5"/>
      </w:pPr>
      <w:bookmarkStart w:id="4644" w:name="_Toc28013505"/>
      <w:bookmarkStart w:id="4645" w:name="_Toc36040266"/>
      <w:bookmarkStart w:id="4646" w:name="_Toc44692886"/>
      <w:bookmarkStart w:id="4647" w:name="_Toc45134347"/>
      <w:bookmarkStart w:id="4648" w:name="_Toc49607411"/>
      <w:bookmarkStart w:id="4649" w:name="_Toc51763383"/>
      <w:bookmarkStart w:id="4650" w:name="_Toc58850281"/>
      <w:bookmarkStart w:id="4651" w:name="_Toc59018661"/>
      <w:bookmarkStart w:id="4652" w:name="_Toc68169673"/>
      <w:bookmarkStart w:id="4653" w:name="_Toc114211918"/>
      <w:bookmarkStart w:id="4654" w:name="_Toc136554665"/>
      <w:bookmarkStart w:id="4655" w:name="_Toc151993093"/>
      <w:bookmarkStart w:id="4656" w:name="_Toc151999873"/>
      <w:bookmarkStart w:id="4657" w:name="_Toc152158445"/>
      <w:bookmarkStart w:id="4658" w:name="_Toc168570596"/>
      <w:bookmarkStart w:id="4659" w:name="_Toc169772637"/>
      <w:r>
        <w:t>5.8.1.2.1</w:t>
      </w:r>
      <w:r>
        <w:tab/>
        <w:t>Introduction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60" w:name="_Toc28013506"/>
      <w:bookmarkStart w:id="4661" w:name="_Toc36040267"/>
      <w:bookmarkStart w:id="4662" w:name="_Toc44692887"/>
      <w:bookmarkStart w:id="4663" w:name="_Toc45134348"/>
      <w:bookmarkStart w:id="4664" w:name="_Toc49607412"/>
      <w:bookmarkStart w:id="4665" w:name="_Toc51763384"/>
      <w:bookmarkStart w:id="4666" w:name="_Toc58850282"/>
      <w:bookmarkStart w:id="4667" w:name="_Toc59018662"/>
      <w:bookmarkStart w:id="4668" w:name="_Toc68169674"/>
      <w:bookmarkStart w:id="4669" w:name="_Toc114211919"/>
      <w:bookmarkStart w:id="4670" w:name="_Toc136554666"/>
      <w:bookmarkStart w:id="4671" w:name="_Toc151993094"/>
      <w:bookmarkStart w:id="4672" w:name="_Toc151999874"/>
      <w:bookmarkStart w:id="4673" w:name="_Toc152158446"/>
      <w:bookmarkStart w:id="4674" w:name="_Toc168570597"/>
      <w:bookmarkStart w:id="4675" w:name="_Toc169772638"/>
      <w:r>
        <w:t>5.8.1.2.2</w:t>
      </w:r>
      <w:r>
        <w:tab/>
        <w:t>Resource Definition</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6" w:name="_Toc28013507"/>
      <w:bookmarkStart w:id="4677" w:name="_Toc36040268"/>
      <w:bookmarkStart w:id="4678" w:name="_Toc44692888"/>
      <w:bookmarkStart w:id="4679" w:name="_Toc45134349"/>
      <w:bookmarkStart w:id="4680" w:name="_Toc49607413"/>
      <w:bookmarkStart w:id="4681" w:name="_Toc51763385"/>
      <w:bookmarkStart w:id="4682" w:name="_Toc58850283"/>
      <w:bookmarkStart w:id="4683" w:name="_Toc59018663"/>
      <w:bookmarkStart w:id="4684" w:name="_Toc68169675"/>
      <w:bookmarkStart w:id="4685" w:name="_Toc114211920"/>
      <w:bookmarkStart w:id="4686" w:name="_Toc136554667"/>
      <w:bookmarkStart w:id="4687" w:name="_Toc151993095"/>
      <w:bookmarkStart w:id="4688" w:name="_Toc151999875"/>
      <w:bookmarkStart w:id="4689" w:name="_Toc152158447"/>
      <w:bookmarkStart w:id="4690" w:name="_Toc168570598"/>
      <w:bookmarkStart w:id="4691" w:name="_Toc169772639"/>
      <w:r>
        <w:t>5.8.1.2.3</w:t>
      </w:r>
      <w:r>
        <w:tab/>
        <w:t>Resource Methods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331C35A1" w14:textId="77777777" w:rsidR="00AA5070" w:rsidRDefault="00AA5070">
      <w:pPr>
        <w:pStyle w:val="Heading6"/>
      </w:pPr>
      <w:bookmarkStart w:id="4692" w:name="_Toc28013508"/>
      <w:bookmarkStart w:id="4693" w:name="_Toc36040269"/>
      <w:bookmarkStart w:id="4694" w:name="_Toc44692889"/>
      <w:bookmarkStart w:id="4695" w:name="_Toc45134350"/>
      <w:bookmarkStart w:id="4696" w:name="_Toc49607414"/>
      <w:bookmarkStart w:id="4697" w:name="_Toc51763386"/>
      <w:bookmarkStart w:id="4698" w:name="_Toc58850284"/>
      <w:bookmarkStart w:id="4699" w:name="_Toc59018664"/>
      <w:bookmarkStart w:id="4700" w:name="_Toc68169676"/>
      <w:bookmarkStart w:id="4701" w:name="_Toc114211921"/>
      <w:bookmarkStart w:id="4702" w:name="_Toc136554668"/>
      <w:bookmarkStart w:id="4703" w:name="_Toc151993096"/>
      <w:bookmarkStart w:id="4704" w:name="_Toc151999876"/>
      <w:bookmarkStart w:id="4705" w:name="_Toc152158448"/>
      <w:bookmarkStart w:id="4706" w:name="_Toc168570599"/>
      <w:bookmarkStart w:id="4707" w:name="_Toc169772640"/>
      <w:r>
        <w:t>5.8.1.2.3.1</w:t>
      </w:r>
      <w:r>
        <w:tab/>
        <w:t>General</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8" w:name="_Toc28013509"/>
      <w:bookmarkStart w:id="4709" w:name="_Toc36040270"/>
      <w:bookmarkStart w:id="4710" w:name="_Toc44692890"/>
      <w:bookmarkStart w:id="4711" w:name="_Toc45134351"/>
      <w:bookmarkStart w:id="4712" w:name="_Toc49607415"/>
      <w:bookmarkStart w:id="4713" w:name="_Toc51763387"/>
      <w:bookmarkStart w:id="4714" w:name="_Toc58850285"/>
      <w:bookmarkStart w:id="4715" w:name="_Toc59018665"/>
      <w:bookmarkStart w:id="4716" w:name="_Toc68169677"/>
      <w:bookmarkStart w:id="4717" w:name="_Toc114211922"/>
      <w:bookmarkStart w:id="4718" w:name="_Toc136554669"/>
      <w:bookmarkStart w:id="4719" w:name="_Toc151993097"/>
      <w:bookmarkStart w:id="4720" w:name="_Toc151999877"/>
      <w:bookmarkStart w:id="4721" w:name="_Toc152158449"/>
      <w:bookmarkStart w:id="4722" w:name="_Toc168570600"/>
      <w:bookmarkStart w:id="4723" w:name="_Toc169772641"/>
      <w:r>
        <w:t>5.8.1.2.3.2</w:t>
      </w:r>
      <w:r>
        <w:tab/>
        <w:t>GET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4" w:name="_Toc28013510"/>
      <w:bookmarkStart w:id="4725" w:name="_Toc36040271"/>
      <w:bookmarkStart w:id="4726" w:name="_Toc44692891"/>
      <w:bookmarkStart w:id="4727" w:name="_Toc45134352"/>
      <w:bookmarkStart w:id="4728" w:name="_Toc49607416"/>
      <w:bookmarkStart w:id="4729" w:name="_Toc51763388"/>
      <w:bookmarkStart w:id="4730" w:name="_Toc58850286"/>
      <w:bookmarkStart w:id="4731" w:name="_Toc59018666"/>
      <w:bookmarkStart w:id="4732" w:name="_Toc68169678"/>
      <w:bookmarkStart w:id="4733" w:name="_Toc114211923"/>
      <w:bookmarkStart w:id="4734" w:name="_Toc136554670"/>
      <w:bookmarkStart w:id="4735" w:name="_Toc151993098"/>
      <w:bookmarkStart w:id="4736" w:name="_Toc151999878"/>
      <w:bookmarkStart w:id="4737" w:name="_Toc152158450"/>
      <w:bookmarkStart w:id="4738" w:name="_Toc168570601"/>
      <w:bookmarkStart w:id="4739" w:name="_Toc169772642"/>
      <w:r>
        <w:t>5.8.1.2.3.3</w:t>
      </w:r>
      <w:r>
        <w:tab/>
        <w:t>POST</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lastRenderedPageBreak/>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lastRenderedPageBreak/>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40" w:name="_Toc28013511"/>
      <w:bookmarkStart w:id="4741" w:name="_Toc36040272"/>
      <w:bookmarkStart w:id="4742" w:name="_Toc44692892"/>
      <w:bookmarkStart w:id="4743" w:name="_Toc45134353"/>
      <w:bookmarkStart w:id="4744" w:name="_Toc49607417"/>
      <w:bookmarkStart w:id="4745" w:name="_Toc51763389"/>
      <w:bookmarkStart w:id="4746" w:name="_Toc58850287"/>
      <w:bookmarkStart w:id="4747" w:name="_Toc59018667"/>
      <w:bookmarkStart w:id="4748" w:name="_Toc68169679"/>
      <w:bookmarkStart w:id="4749" w:name="_Toc114211924"/>
      <w:bookmarkStart w:id="4750" w:name="_Toc136554671"/>
      <w:bookmarkStart w:id="4751" w:name="_Toc151993099"/>
      <w:bookmarkStart w:id="4752" w:name="_Toc151999879"/>
      <w:bookmarkStart w:id="4753" w:name="_Toc152158451"/>
      <w:bookmarkStart w:id="4754" w:name="_Toc168570602"/>
      <w:bookmarkStart w:id="4755" w:name="_Toc169772643"/>
      <w:r>
        <w:t>5.8.1.3</w:t>
      </w:r>
      <w:r>
        <w:tab/>
        <w:t xml:space="preserve">Resource: Individual </w:t>
      </w:r>
      <w:r>
        <w:rPr>
          <w:lang w:eastAsia="zh-CN"/>
        </w:rPr>
        <w:t>Applied BDT Policy Subscription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5DD9B7F7" w14:textId="77777777" w:rsidR="00AA5070" w:rsidRDefault="00AA5070">
      <w:pPr>
        <w:pStyle w:val="Heading5"/>
      </w:pPr>
      <w:bookmarkStart w:id="4756" w:name="_Toc28013512"/>
      <w:bookmarkStart w:id="4757" w:name="_Toc36040273"/>
      <w:bookmarkStart w:id="4758" w:name="_Toc44692893"/>
      <w:bookmarkStart w:id="4759" w:name="_Toc45134354"/>
      <w:bookmarkStart w:id="4760" w:name="_Toc49607418"/>
      <w:bookmarkStart w:id="4761" w:name="_Toc51763390"/>
      <w:bookmarkStart w:id="4762" w:name="_Toc58850288"/>
      <w:bookmarkStart w:id="4763" w:name="_Toc59018668"/>
      <w:bookmarkStart w:id="4764" w:name="_Toc68169680"/>
      <w:bookmarkStart w:id="4765" w:name="_Toc114211925"/>
      <w:bookmarkStart w:id="4766" w:name="_Toc136554672"/>
      <w:bookmarkStart w:id="4767" w:name="_Toc151993100"/>
      <w:bookmarkStart w:id="4768" w:name="_Toc151999880"/>
      <w:bookmarkStart w:id="4769" w:name="_Toc152158452"/>
      <w:bookmarkStart w:id="4770" w:name="_Toc168570603"/>
      <w:bookmarkStart w:id="4771" w:name="_Toc169772644"/>
      <w:r>
        <w:t>5.8.1.3.1</w:t>
      </w:r>
      <w:r>
        <w:tab/>
        <w:t>Introduction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2" w:name="_Toc28013513"/>
      <w:bookmarkStart w:id="4773" w:name="_Toc36040274"/>
      <w:bookmarkStart w:id="4774" w:name="_Toc44692894"/>
      <w:bookmarkStart w:id="4775" w:name="_Toc45134355"/>
      <w:bookmarkStart w:id="4776" w:name="_Toc49607419"/>
      <w:bookmarkStart w:id="4777" w:name="_Toc51763391"/>
      <w:bookmarkStart w:id="4778" w:name="_Toc58850289"/>
      <w:bookmarkStart w:id="4779" w:name="_Toc59018669"/>
      <w:bookmarkStart w:id="4780" w:name="_Toc68169681"/>
      <w:bookmarkStart w:id="4781" w:name="_Toc114211926"/>
      <w:bookmarkStart w:id="4782" w:name="_Toc136554673"/>
      <w:bookmarkStart w:id="4783" w:name="_Toc151993101"/>
      <w:bookmarkStart w:id="4784" w:name="_Toc151999881"/>
      <w:bookmarkStart w:id="4785" w:name="_Toc152158453"/>
      <w:bookmarkStart w:id="4786" w:name="_Toc168570604"/>
      <w:bookmarkStart w:id="4787" w:name="_Toc169772645"/>
      <w:r>
        <w:t>5.8.1.3.2</w:t>
      </w:r>
      <w:r>
        <w:tab/>
        <w:t>Resource Definition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8" w:name="_Toc28013514"/>
      <w:bookmarkStart w:id="4789" w:name="_Toc36040275"/>
      <w:bookmarkStart w:id="4790" w:name="_Toc44692895"/>
      <w:bookmarkStart w:id="4791" w:name="_Toc45134356"/>
      <w:bookmarkStart w:id="4792" w:name="_Toc49607420"/>
      <w:bookmarkStart w:id="4793" w:name="_Toc51763392"/>
      <w:bookmarkStart w:id="4794" w:name="_Toc58850290"/>
      <w:bookmarkStart w:id="4795" w:name="_Toc59018670"/>
      <w:bookmarkStart w:id="4796" w:name="_Toc68169682"/>
      <w:bookmarkStart w:id="4797" w:name="_Toc114211927"/>
      <w:bookmarkStart w:id="4798" w:name="_Toc136554674"/>
      <w:bookmarkStart w:id="4799" w:name="_Toc151993102"/>
      <w:bookmarkStart w:id="4800" w:name="_Toc151999882"/>
      <w:bookmarkStart w:id="4801" w:name="_Toc152158454"/>
      <w:bookmarkStart w:id="4802" w:name="_Toc168570605"/>
      <w:bookmarkStart w:id="4803" w:name="_Toc169772646"/>
      <w:r>
        <w:t>5.8.1.3.3</w:t>
      </w:r>
      <w:r>
        <w:tab/>
        <w:t>Resource Methods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5A62AB05" w14:textId="77777777" w:rsidR="00AA5070" w:rsidRDefault="00AA5070">
      <w:pPr>
        <w:pStyle w:val="Heading6"/>
      </w:pPr>
      <w:bookmarkStart w:id="4804" w:name="_Toc28013515"/>
      <w:bookmarkStart w:id="4805" w:name="_Toc36040276"/>
      <w:bookmarkStart w:id="4806" w:name="_Toc44692896"/>
      <w:bookmarkStart w:id="4807" w:name="_Toc45134357"/>
      <w:bookmarkStart w:id="4808" w:name="_Toc49607421"/>
      <w:bookmarkStart w:id="4809" w:name="_Toc51763393"/>
      <w:bookmarkStart w:id="4810" w:name="_Toc58850291"/>
      <w:bookmarkStart w:id="4811" w:name="_Toc59018671"/>
      <w:bookmarkStart w:id="4812" w:name="_Toc68169683"/>
      <w:bookmarkStart w:id="4813" w:name="_Toc114211928"/>
      <w:bookmarkStart w:id="4814" w:name="_Toc136554675"/>
      <w:bookmarkStart w:id="4815" w:name="_Toc151993103"/>
      <w:bookmarkStart w:id="4816" w:name="_Toc151999883"/>
      <w:bookmarkStart w:id="4817" w:name="_Toc152158455"/>
      <w:bookmarkStart w:id="4818" w:name="_Toc168570606"/>
      <w:bookmarkStart w:id="4819" w:name="_Toc169772647"/>
      <w:r>
        <w:t>5.8.1.3.3.1</w:t>
      </w:r>
      <w:r>
        <w:tab/>
        <w:t>General</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20" w:name="_Toc28013516"/>
      <w:bookmarkStart w:id="4821" w:name="_Toc36040277"/>
      <w:bookmarkStart w:id="4822" w:name="_Toc44692897"/>
      <w:bookmarkStart w:id="4823" w:name="_Toc45134358"/>
      <w:bookmarkStart w:id="4824" w:name="_Toc49607422"/>
      <w:bookmarkStart w:id="4825" w:name="_Toc51763394"/>
      <w:bookmarkStart w:id="4826" w:name="_Toc58850292"/>
      <w:bookmarkStart w:id="4827" w:name="_Toc59018672"/>
      <w:bookmarkStart w:id="4828" w:name="_Toc68169684"/>
      <w:bookmarkStart w:id="4829" w:name="_Toc114211929"/>
      <w:bookmarkStart w:id="4830" w:name="_Toc136554676"/>
      <w:bookmarkStart w:id="4831" w:name="_Toc151993104"/>
      <w:bookmarkStart w:id="4832" w:name="_Toc151999884"/>
      <w:bookmarkStart w:id="4833" w:name="_Toc152158456"/>
      <w:bookmarkStart w:id="4834" w:name="_Toc168570607"/>
      <w:bookmarkStart w:id="4835" w:name="_Toc169772648"/>
      <w:r>
        <w:t>5.8.1.3.3.2</w:t>
      </w:r>
      <w:r>
        <w:tab/>
        <w:t>GET</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lastRenderedPageBreak/>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6" w:name="_Toc28013517"/>
      <w:bookmarkStart w:id="4837" w:name="_Toc36040278"/>
      <w:bookmarkStart w:id="4838" w:name="_Toc44692898"/>
      <w:bookmarkStart w:id="4839" w:name="_Toc45134359"/>
      <w:bookmarkStart w:id="4840" w:name="_Toc49607423"/>
      <w:bookmarkStart w:id="4841" w:name="_Toc51763395"/>
      <w:bookmarkStart w:id="4842" w:name="_Toc58850293"/>
      <w:bookmarkStart w:id="4843" w:name="_Toc59018673"/>
      <w:bookmarkStart w:id="4844" w:name="_Toc68169685"/>
      <w:bookmarkStart w:id="4845" w:name="_Toc114211930"/>
      <w:bookmarkStart w:id="4846" w:name="_Toc136554677"/>
      <w:bookmarkStart w:id="4847" w:name="_Toc151993105"/>
      <w:bookmarkStart w:id="4848" w:name="_Toc151999885"/>
      <w:bookmarkStart w:id="4849" w:name="_Toc152158457"/>
      <w:bookmarkStart w:id="4850" w:name="_Toc168570608"/>
      <w:bookmarkStart w:id="4851" w:name="_Toc169772649"/>
      <w:r>
        <w:t>5.8.1.3.3.3</w:t>
      </w:r>
      <w:r>
        <w:tab/>
        <w:t>PATCH</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4"/>
        <w:gridCol w:w="318"/>
        <w:gridCol w:w="1170"/>
        <w:gridCol w:w="6342"/>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 xml:space="preserve">308 Permanent </w:t>
            </w:r>
            <w:r>
              <w:lastRenderedPageBreak/>
              <w:t>Redirect</w:t>
            </w:r>
          </w:p>
        </w:tc>
        <w:tc>
          <w:tcPr>
            <w:tcW w:w="2718" w:type="pct"/>
          </w:tcPr>
          <w:p w14:paraId="49D8BD87" w14:textId="77777777" w:rsidR="00AA5070" w:rsidRDefault="00AA5070">
            <w:pPr>
              <w:pStyle w:val="TAL"/>
            </w:pPr>
            <w:r>
              <w:lastRenderedPageBreak/>
              <w:t xml:space="preserve">Permanent redirection, during subscription modification. The response shall include a Location header field containing an </w:t>
            </w:r>
            <w:r>
              <w:lastRenderedPageBreak/>
              <w:t>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lastRenderedPageBreak/>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2" w:name="_Toc28013518"/>
      <w:bookmarkStart w:id="4853" w:name="_Toc36040279"/>
      <w:bookmarkStart w:id="4854" w:name="_Toc44692899"/>
      <w:bookmarkStart w:id="4855" w:name="_Toc45134360"/>
      <w:bookmarkStart w:id="4856" w:name="_Toc49607424"/>
      <w:bookmarkStart w:id="4857" w:name="_Toc51763396"/>
      <w:bookmarkStart w:id="4858" w:name="_Toc58850294"/>
      <w:bookmarkStart w:id="4859"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60" w:name="_Toc68169686"/>
      <w:bookmarkStart w:id="4861" w:name="_Toc114211931"/>
      <w:bookmarkStart w:id="4862" w:name="_Toc136554678"/>
      <w:bookmarkStart w:id="4863" w:name="_Toc151993106"/>
      <w:bookmarkStart w:id="4864" w:name="_Toc151999886"/>
      <w:bookmarkStart w:id="4865" w:name="_Toc152158458"/>
      <w:bookmarkStart w:id="4866" w:name="_Toc168570609"/>
      <w:bookmarkStart w:id="4867" w:name="_Toc169772650"/>
      <w:r>
        <w:t>5.8.1.3.3.4</w:t>
      </w:r>
      <w:r>
        <w:tab/>
        <w:t>DELETE</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lastRenderedPageBreak/>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8" w:name="_Toc151993107"/>
      <w:bookmarkStart w:id="4869" w:name="_Toc151999887"/>
      <w:bookmarkStart w:id="4870" w:name="_Toc152158459"/>
      <w:bookmarkStart w:id="4871" w:name="_Toc168570610"/>
      <w:bookmarkStart w:id="4872" w:name="_Toc169772651"/>
      <w:bookmarkStart w:id="4873" w:name="_Toc28013519"/>
      <w:bookmarkStart w:id="4874" w:name="_Toc36040280"/>
      <w:bookmarkStart w:id="4875" w:name="_Toc44692900"/>
      <w:bookmarkStart w:id="4876" w:name="_Toc45134361"/>
      <w:bookmarkStart w:id="4877" w:name="_Toc49607425"/>
      <w:bookmarkStart w:id="4878" w:name="_Toc51763397"/>
      <w:bookmarkStart w:id="4879" w:name="_Toc58850295"/>
      <w:bookmarkStart w:id="4880" w:name="_Toc59018675"/>
      <w:bookmarkStart w:id="4881" w:name="_Toc68169687"/>
      <w:bookmarkStart w:id="4882" w:name="_Toc114211932"/>
      <w:bookmarkStart w:id="4883" w:name="_Toc136554679"/>
      <w:r w:rsidRPr="008B1C02">
        <w:t>5.</w:t>
      </w:r>
      <w:r>
        <w:t>8</w:t>
      </w:r>
      <w:r w:rsidRPr="008B1C02">
        <w:t>.</w:t>
      </w:r>
      <w:r>
        <w:t>1A</w:t>
      </w:r>
      <w:r w:rsidRPr="008B1C02">
        <w:tab/>
        <w:t>Custom Operations without associated resources</w:t>
      </w:r>
      <w:bookmarkEnd w:id="4868"/>
      <w:bookmarkEnd w:id="4869"/>
      <w:bookmarkEnd w:id="4870"/>
      <w:bookmarkEnd w:id="4871"/>
      <w:bookmarkEnd w:id="4872"/>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4" w:name="_Toc151993108"/>
      <w:bookmarkStart w:id="4885" w:name="_Toc151999888"/>
      <w:bookmarkStart w:id="4886" w:name="_Toc152158460"/>
      <w:bookmarkStart w:id="4887" w:name="_Toc168570611"/>
      <w:bookmarkStart w:id="4888" w:name="_Toc169772652"/>
      <w:r>
        <w:t>5.8.</w:t>
      </w:r>
      <w:r>
        <w:rPr>
          <w:lang w:val="en-IN"/>
        </w:rPr>
        <w:t>2</w:t>
      </w:r>
      <w:r>
        <w:tab/>
        <w:t>Notifications</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DB6927A" w14:textId="77777777" w:rsidR="00AA5070" w:rsidRDefault="00AA5070">
      <w:r>
        <w:t>Notifications are not applicable to this API.</w:t>
      </w:r>
    </w:p>
    <w:p w14:paraId="001E019B" w14:textId="77777777" w:rsidR="00AA5070" w:rsidRDefault="00AA5070">
      <w:pPr>
        <w:pStyle w:val="Heading3"/>
      </w:pPr>
      <w:bookmarkStart w:id="4889" w:name="_Toc28013520"/>
      <w:bookmarkStart w:id="4890" w:name="_Toc36040281"/>
      <w:bookmarkStart w:id="4891" w:name="_Toc44692901"/>
      <w:bookmarkStart w:id="4892" w:name="_Toc45134362"/>
      <w:bookmarkStart w:id="4893" w:name="_Toc49607426"/>
      <w:bookmarkStart w:id="4894" w:name="_Toc51763398"/>
      <w:bookmarkStart w:id="4895" w:name="_Toc58850296"/>
      <w:bookmarkStart w:id="4896" w:name="_Toc59018676"/>
      <w:bookmarkStart w:id="4897" w:name="_Toc68169688"/>
      <w:bookmarkStart w:id="4898" w:name="_Toc114211933"/>
      <w:bookmarkStart w:id="4899" w:name="_Toc136554680"/>
      <w:bookmarkStart w:id="4900" w:name="_Toc151993109"/>
      <w:bookmarkStart w:id="4901" w:name="_Toc151999889"/>
      <w:bookmarkStart w:id="4902" w:name="_Toc152158461"/>
      <w:bookmarkStart w:id="4903" w:name="_Toc168570612"/>
      <w:bookmarkStart w:id="4904" w:name="_Toc169772653"/>
      <w:r>
        <w:t>5.8.3</w:t>
      </w:r>
      <w:r>
        <w:tab/>
        <w:t>Data Model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A303C07" w14:textId="77777777" w:rsidR="00AA5070" w:rsidRDefault="00AA5070">
      <w:pPr>
        <w:pStyle w:val="Heading4"/>
      </w:pPr>
      <w:bookmarkStart w:id="4905" w:name="_Toc28013521"/>
      <w:bookmarkStart w:id="4906" w:name="_Toc36040282"/>
      <w:bookmarkStart w:id="4907" w:name="_Toc44692902"/>
      <w:bookmarkStart w:id="4908" w:name="_Toc45134363"/>
      <w:bookmarkStart w:id="4909" w:name="_Toc49607427"/>
      <w:bookmarkStart w:id="4910" w:name="_Toc51763399"/>
      <w:bookmarkStart w:id="4911" w:name="_Toc58850297"/>
      <w:bookmarkStart w:id="4912" w:name="_Toc59018677"/>
      <w:bookmarkStart w:id="4913" w:name="_Toc68169689"/>
      <w:bookmarkStart w:id="4914" w:name="_Toc114211934"/>
      <w:bookmarkStart w:id="4915" w:name="_Toc136554681"/>
      <w:bookmarkStart w:id="4916" w:name="_Toc151993110"/>
      <w:bookmarkStart w:id="4917" w:name="_Toc151999890"/>
      <w:bookmarkStart w:id="4918" w:name="_Toc152158462"/>
      <w:bookmarkStart w:id="4919" w:name="_Toc168570613"/>
      <w:bookmarkStart w:id="4920" w:name="_Toc169772654"/>
      <w:r>
        <w:t>5.8.3.1</w:t>
      </w:r>
      <w:r>
        <w:tab/>
        <w:t>General</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1" w:name="_Toc28013522"/>
      <w:bookmarkStart w:id="4922" w:name="_Toc36040283"/>
      <w:bookmarkStart w:id="4923" w:name="_Toc44692903"/>
      <w:bookmarkStart w:id="4924" w:name="_Toc45134364"/>
      <w:bookmarkStart w:id="4925" w:name="_Toc49607428"/>
      <w:bookmarkStart w:id="4926" w:name="_Toc51763400"/>
      <w:bookmarkStart w:id="4927" w:name="_Toc58850298"/>
      <w:bookmarkStart w:id="4928" w:name="_Toc59018678"/>
      <w:bookmarkStart w:id="4929"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30" w:name="_Toc114211935"/>
      <w:bookmarkStart w:id="4931" w:name="_Toc136554682"/>
      <w:bookmarkStart w:id="4932" w:name="_Toc151993111"/>
      <w:bookmarkStart w:id="4933" w:name="_Toc151999891"/>
      <w:bookmarkStart w:id="4934" w:name="_Toc152158463"/>
      <w:bookmarkStart w:id="4935" w:name="_Toc168570614"/>
      <w:bookmarkStart w:id="4936" w:name="_Toc169772655"/>
      <w:r>
        <w:t>5.8.3.2</w:t>
      </w:r>
      <w:r>
        <w:tab/>
        <w:t>Reused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74"/>
        <w:gridCol w:w="2102"/>
        <w:gridCol w:w="5908"/>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7" w:name="_Toc28013523"/>
      <w:bookmarkStart w:id="4938" w:name="_Toc36040284"/>
      <w:bookmarkStart w:id="4939" w:name="_Toc44692904"/>
      <w:bookmarkStart w:id="4940" w:name="_Toc45134365"/>
      <w:bookmarkStart w:id="4941" w:name="_Toc49607429"/>
      <w:bookmarkStart w:id="4942" w:name="_Toc51763401"/>
      <w:bookmarkStart w:id="4943" w:name="_Toc58850299"/>
      <w:bookmarkStart w:id="4944" w:name="_Toc59018679"/>
      <w:bookmarkStart w:id="4945" w:name="_Toc68169691"/>
      <w:bookmarkStart w:id="4946" w:name="_Toc114211936"/>
      <w:bookmarkStart w:id="4947" w:name="_Toc136554683"/>
      <w:bookmarkStart w:id="4948" w:name="_Toc151993112"/>
      <w:bookmarkStart w:id="4949" w:name="_Toc151999892"/>
      <w:bookmarkStart w:id="4950" w:name="_Toc152158464"/>
      <w:bookmarkStart w:id="4951" w:name="_Toc168570615"/>
      <w:bookmarkStart w:id="4952" w:name="_Toc169772656"/>
      <w:r>
        <w:t>5.8.3.3</w:t>
      </w:r>
      <w:r>
        <w:tab/>
        <w:t>Structured data types</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3615DB5C" w14:textId="77777777" w:rsidR="00AA5070" w:rsidRDefault="00AA5070">
      <w:pPr>
        <w:pStyle w:val="Heading5"/>
      </w:pPr>
      <w:bookmarkStart w:id="4953" w:name="_Toc28013524"/>
      <w:bookmarkStart w:id="4954" w:name="_Toc36040285"/>
      <w:bookmarkStart w:id="4955" w:name="_Toc44692905"/>
      <w:bookmarkStart w:id="4956" w:name="_Toc45134366"/>
      <w:bookmarkStart w:id="4957" w:name="_Toc49607430"/>
      <w:bookmarkStart w:id="4958" w:name="_Toc51763402"/>
      <w:bookmarkStart w:id="4959" w:name="_Toc58850300"/>
      <w:bookmarkStart w:id="4960" w:name="_Toc59018680"/>
      <w:bookmarkStart w:id="4961" w:name="_Toc68169692"/>
      <w:bookmarkStart w:id="4962" w:name="_Toc114211937"/>
      <w:bookmarkStart w:id="4963" w:name="_Toc136554684"/>
      <w:bookmarkStart w:id="4964" w:name="_Toc151993113"/>
      <w:bookmarkStart w:id="4965" w:name="_Toc151999893"/>
      <w:bookmarkStart w:id="4966" w:name="_Toc152158465"/>
      <w:bookmarkStart w:id="4967" w:name="_Toc168570616"/>
      <w:bookmarkStart w:id="4968" w:name="_Toc169772657"/>
      <w:r>
        <w:t>5.8.3.3.1</w:t>
      </w:r>
      <w:r>
        <w:tab/>
        <w:t>Introduction</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9" w:name="_Toc28013525"/>
      <w:bookmarkStart w:id="4970" w:name="_Toc36040286"/>
      <w:bookmarkStart w:id="4971" w:name="_Toc44692906"/>
      <w:bookmarkStart w:id="4972" w:name="_Toc45134367"/>
      <w:bookmarkStart w:id="4973" w:name="_Toc49607431"/>
      <w:bookmarkStart w:id="4974" w:name="_Toc51763403"/>
      <w:bookmarkStart w:id="4975" w:name="_Toc58850301"/>
      <w:bookmarkStart w:id="4976" w:name="_Toc59018681"/>
      <w:bookmarkStart w:id="4977" w:name="_Toc68169693"/>
      <w:bookmarkStart w:id="4978" w:name="_Toc114211938"/>
      <w:bookmarkStart w:id="4979" w:name="_Toc136554685"/>
      <w:bookmarkStart w:id="4980" w:name="_Toc151993114"/>
      <w:bookmarkStart w:id="4981" w:name="_Toc151999894"/>
      <w:bookmarkStart w:id="4982" w:name="_Toc152158466"/>
      <w:bookmarkStart w:id="4983" w:name="_Toc168570617"/>
      <w:bookmarkStart w:id="4984" w:name="_Toc169772658"/>
      <w:r>
        <w:lastRenderedPageBreak/>
        <w:t>5.8.3.3.2</w:t>
      </w:r>
      <w:r>
        <w:tab/>
        <w:t>Type: AppliedBdtPolicy</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5" w:name="_Toc28013526"/>
      <w:bookmarkStart w:id="4986" w:name="_Toc36040287"/>
      <w:bookmarkStart w:id="4987" w:name="_Toc44692907"/>
      <w:bookmarkStart w:id="4988" w:name="_Toc45134368"/>
      <w:bookmarkStart w:id="4989" w:name="_Toc49607432"/>
      <w:bookmarkStart w:id="4990" w:name="_Toc51763404"/>
      <w:bookmarkStart w:id="4991" w:name="_Toc58850302"/>
      <w:bookmarkStart w:id="4992" w:name="_Toc59018682"/>
      <w:bookmarkStart w:id="4993" w:name="_Toc68169694"/>
      <w:bookmarkStart w:id="4994" w:name="_Toc114211939"/>
      <w:bookmarkStart w:id="4995" w:name="_Toc136554686"/>
      <w:bookmarkStart w:id="4996" w:name="_Toc151993115"/>
      <w:bookmarkStart w:id="4997" w:name="_Toc151999895"/>
      <w:bookmarkStart w:id="4998" w:name="_Toc152158467"/>
      <w:bookmarkStart w:id="4999" w:name="_Toc168570618"/>
      <w:bookmarkStart w:id="5000" w:name="_Toc169772659"/>
      <w:r>
        <w:t>5.8.3.3.3</w:t>
      </w:r>
      <w:r>
        <w:tab/>
        <w:t>Type: AppliedBdtPolicyPatch</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1" w:name="_Toc28013527"/>
      <w:bookmarkStart w:id="5002" w:name="_Toc36040288"/>
      <w:bookmarkStart w:id="5003" w:name="_Toc44692908"/>
      <w:bookmarkStart w:id="5004" w:name="_Toc45134369"/>
      <w:bookmarkStart w:id="5005" w:name="_Toc49607433"/>
      <w:bookmarkStart w:id="5006" w:name="_Toc51763405"/>
      <w:bookmarkStart w:id="5007" w:name="_Toc58850303"/>
      <w:bookmarkStart w:id="5008" w:name="_Toc59018683"/>
      <w:bookmarkStart w:id="5009" w:name="_Toc68169695"/>
      <w:bookmarkStart w:id="5010" w:name="_Toc114211940"/>
      <w:bookmarkStart w:id="5011" w:name="_Toc136554687"/>
      <w:bookmarkStart w:id="5012" w:name="_Toc151993116"/>
      <w:bookmarkStart w:id="5013" w:name="_Toc151999896"/>
      <w:bookmarkStart w:id="5014" w:name="_Toc152158468"/>
      <w:bookmarkStart w:id="5015" w:name="_Toc168570619"/>
      <w:bookmarkStart w:id="5016" w:name="_Toc169772660"/>
      <w:r>
        <w:t>5.8.3.4</w:t>
      </w:r>
      <w:r>
        <w:tab/>
        <w:t>Simple data types and enumerations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6A1AAD1" w14:textId="77777777" w:rsidR="00AA5070" w:rsidRDefault="00AA5070">
      <w:pPr>
        <w:pStyle w:val="Heading5"/>
      </w:pPr>
      <w:bookmarkStart w:id="5017" w:name="_Toc28013528"/>
      <w:bookmarkStart w:id="5018" w:name="_Toc36040289"/>
      <w:bookmarkStart w:id="5019" w:name="_Toc44692909"/>
      <w:bookmarkStart w:id="5020" w:name="_Toc45134370"/>
      <w:bookmarkStart w:id="5021" w:name="_Toc49607434"/>
      <w:bookmarkStart w:id="5022" w:name="_Toc51763406"/>
      <w:bookmarkStart w:id="5023" w:name="_Toc58850304"/>
      <w:bookmarkStart w:id="5024" w:name="_Toc59018684"/>
      <w:bookmarkStart w:id="5025" w:name="_Toc68169696"/>
      <w:bookmarkStart w:id="5026" w:name="_Toc114211941"/>
      <w:bookmarkStart w:id="5027" w:name="_Toc136554688"/>
      <w:bookmarkStart w:id="5028" w:name="_Toc151993117"/>
      <w:bookmarkStart w:id="5029" w:name="_Toc151999897"/>
      <w:bookmarkStart w:id="5030" w:name="_Toc152158469"/>
      <w:bookmarkStart w:id="5031" w:name="_Toc168570620"/>
      <w:bookmarkStart w:id="5032" w:name="_Toc169772661"/>
      <w:r>
        <w:t>5.8.3.4.1</w:t>
      </w:r>
      <w:r>
        <w:tab/>
        <w:t>Introduction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3" w:name="_Toc28013529"/>
      <w:bookmarkStart w:id="5034" w:name="_Toc36040290"/>
      <w:bookmarkStart w:id="5035" w:name="_Toc44692910"/>
      <w:bookmarkStart w:id="5036" w:name="_Toc45134371"/>
      <w:bookmarkStart w:id="5037" w:name="_Toc49607435"/>
      <w:bookmarkStart w:id="5038" w:name="_Toc51763407"/>
      <w:bookmarkStart w:id="5039" w:name="_Toc58850305"/>
      <w:bookmarkStart w:id="5040" w:name="_Toc59018685"/>
      <w:bookmarkStart w:id="5041" w:name="_Toc68169697"/>
      <w:bookmarkStart w:id="5042" w:name="_Toc114211942"/>
      <w:bookmarkStart w:id="5043" w:name="_Toc136554689"/>
      <w:bookmarkStart w:id="5044" w:name="_Toc151993118"/>
      <w:bookmarkStart w:id="5045" w:name="_Toc151999898"/>
      <w:bookmarkStart w:id="5046" w:name="_Toc152158470"/>
      <w:bookmarkStart w:id="5047" w:name="_Toc168570621"/>
      <w:bookmarkStart w:id="5048" w:name="_Toc169772662"/>
      <w:r>
        <w:t>5.8.3.4.2</w:t>
      </w:r>
      <w:r>
        <w:tab/>
        <w:t>Simple data types</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9"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9"/>
    </w:tbl>
    <w:p w14:paraId="611D1154" w14:textId="77777777" w:rsidR="00AA5070" w:rsidRDefault="00AA5070"/>
    <w:p w14:paraId="332EBE53" w14:textId="77777777" w:rsidR="00AA5070" w:rsidRDefault="00AA5070">
      <w:pPr>
        <w:pStyle w:val="Heading3"/>
        <w:spacing w:before="240"/>
      </w:pPr>
      <w:bookmarkStart w:id="5050" w:name="_Toc28013530"/>
      <w:bookmarkStart w:id="5051" w:name="_Toc36040291"/>
      <w:bookmarkStart w:id="5052" w:name="_Toc44692911"/>
      <w:bookmarkStart w:id="5053" w:name="_Toc45134372"/>
      <w:bookmarkStart w:id="5054" w:name="_Toc49607436"/>
      <w:bookmarkStart w:id="5055" w:name="_Toc51763408"/>
      <w:bookmarkStart w:id="5056" w:name="_Toc58850306"/>
      <w:bookmarkStart w:id="5057" w:name="_Toc59018686"/>
      <w:bookmarkStart w:id="5058" w:name="_Toc68169698"/>
      <w:bookmarkStart w:id="5059" w:name="_Toc114211943"/>
      <w:bookmarkStart w:id="5060" w:name="_Toc136554690"/>
      <w:bookmarkStart w:id="5061" w:name="_Toc151993119"/>
      <w:bookmarkStart w:id="5062" w:name="_Toc151999899"/>
      <w:bookmarkStart w:id="5063" w:name="_Toc152158471"/>
      <w:bookmarkStart w:id="5064" w:name="_Toc168570622"/>
      <w:bookmarkStart w:id="5065" w:name="_Toc169772663"/>
      <w:r>
        <w:t>5.8.4</w:t>
      </w:r>
      <w:r>
        <w:tab/>
        <w:t>Used Features</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lastRenderedPageBreak/>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6"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6"/>
    </w:tbl>
    <w:p w14:paraId="5094C348" w14:textId="77777777" w:rsidR="00AA5070" w:rsidRDefault="00AA5070">
      <w:pPr>
        <w:pStyle w:val="B10"/>
      </w:pPr>
    </w:p>
    <w:p w14:paraId="76148C00" w14:textId="77777777" w:rsidR="00BA6020" w:rsidRDefault="00BA6020" w:rsidP="00BA6020">
      <w:pPr>
        <w:pStyle w:val="Heading3"/>
      </w:pPr>
      <w:bookmarkStart w:id="5067" w:name="_Toc114211944"/>
      <w:bookmarkStart w:id="5068" w:name="_Toc136554691"/>
      <w:bookmarkStart w:id="5069" w:name="_Toc151993120"/>
      <w:bookmarkStart w:id="5070" w:name="_Toc151999900"/>
      <w:bookmarkStart w:id="5071" w:name="_Toc152158472"/>
      <w:bookmarkStart w:id="5072" w:name="_Toc168570623"/>
      <w:bookmarkStart w:id="5073" w:name="_Toc169772664"/>
      <w:r>
        <w:t>5.8</w:t>
      </w:r>
      <w:r w:rsidRPr="00937328">
        <w:t>.5</w:t>
      </w:r>
      <w:r>
        <w:tab/>
        <w:t>Error handling</w:t>
      </w:r>
      <w:bookmarkEnd w:id="5067"/>
      <w:bookmarkEnd w:id="5068"/>
      <w:bookmarkEnd w:id="5069"/>
      <w:bookmarkEnd w:id="5070"/>
      <w:bookmarkEnd w:id="5071"/>
      <w:bookmarkEnd w:id="5072"/>
      <w:bookmarkEnd w:id="5073"/>
    </w:p>
    <w:p w14:paraId="0D4BDCF4" w14:textId="77777777" w:rsidR="00BA6020" w:rsidRDefault="00BA6020" w:rsidP="00BA6020">
      <w:pPr>
        <w:pStyle w:val="Heading4"/>
      </w:pPr>
      <w:bookmarkStart w:id="5074" w:name="_Toc114211945"/>
      <w:bookmarkStart w:id="5075" w:name="_Toc136554692"/>
      <w:bookmarkStart w:id="5076" w:name="_Toc151993121"/>
      <w:bookmarkStart w:id="5077" w:name="_Toc151999901"/>
      <w:bookmarkStart w:id="5078" w:name="_Toc152158473"/>
      <w:bookmarkStart w:id="5079" w:name="_Toc168570624"/>
      <w:bookmarkStart w:id="5080" w:name="_Toc169772665"/>
      <w:r>
        <w:t>5.8</w:t>
      </w:r>
      <w:r w:rsidRPr="00937328">
        <w:t>.5.</w:t>
      </w:r>
      <w:r>
        <w:t>1</w:t>
      </w:r>
      <w:r>
        <w:tab/>
        <w:t>General</w:t>
      </w:r>
      <w:bookmarkEnd w:id="5074"/>
      <w:bookmarkEnd w:id="5075"/>
      <w:bookmarkEnd w:id="5076"/>
      <w:bookmarkEnd w:id="5077"/>
      <w:bookmarkEnd w:id="5078"/>
      <w:bookmarkEnd w:id="5079"/>
      <w:bookmarkEnd w:id="5080"/>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1" w:name="_Toc114211946"/>
      <w:bookmarkStart w:id="5082" w:name="_Toc136554693"/>
      <w:bookmarkStart w:id="5083" w:name="_Toc151993122"/>
      <w:bookmarkStart w:id="5084" w:name="_Toc151999902"/>
      <w:bookmarkStart w:id="5085" w:name="_Toc152158474"/>
      <w:bookmarkStart w:id="5086" w:name="_Toc168570625"/>
      <w:bookmarkStart w:id="5087" w:name="_Toc169772666"/>
      <w:r>
        <w:t>5.8</w:t>
      </w:r>
      <w:r w:rsidRPr="00937328">
        <w:t>.5.2</w:t>
      </w:r>
      <w:r>
        <w:tab/>
        <w:t>Protocol Errors</w:t>
      </w:r>
      <w:bookmarkEnd w:id="5081"/>
      <w:bookmarkEnd w:id="5082"/>
      <w:bookmarkEnd w:id="5083"/>
      <w:bookmarkEnd w:id="5084"/>
      <w:bookmarkEnd w:id="5085"/>
      <w:bookmarkEnd w:id="5086"/>
      <w:bookmarkEnd w:id="5087"/>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8" w:name="_Toc114211947"/>
      <w:bookmarkStart w:id="5089" w:name="_Toc136554694"/>
      <w:bookmarkStart w:id="5090" w:name="_Toc151993123"/>
      <w:bookmarkStart w:id="5091" w:name="_Toc151999903"/>
      <w:bookmarkStart w:id="5092" w:name="_Toc152158475"/>
      <w:bookmarkStart w:id="5093" w:name="_Toc168570626"/>
      <w:bookmarkStart w:id="5094" w:name="_Toc169772667"/>
      <w:r>
        <w:t>5.8</w:t>
      </w:r>
      <w:r w:rsidRPr="00937328">
        <w:t>.5.3</w:t>
      </w:r>
      <w:r>
        <w:tab/>
        <w:t>Application Errors</w:t>
      </w:r>
      <w:bookmarkEnd w:id="5088"/>
      <w:bookmarkEnd w:id="5089"/>
      <w:bookmarkEnd w:id="5090"/>
      <w:bookmarkEnd w:id="5091"/>
      <w:bookmarkEnd w:id="5092"/>
      <w:bookmarkEnd w:id="5093"/>
      <w:bookmarkEnd w:id="5094"/>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5"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5"/>
    </w:tbl>
    <w:p w14:paraId="56E8F313" w14:textId="77777777" w:rsidR="00BA6020" w:rsidRDefault="00BA6020" w:rsidP="00BA6020">
      <w:pPr>
        <w:pStyle w:val="B10"/>
        <w:ind w:left="0" w:firstLine="0"/>
      </w:pPr>
    </w:p>
    <w:p w14:paraId="41C1F53F" w14:textId="77777777" w:rsidR="00AA5070" w:rsidRDefault="00AA5070">
      <w:pPr>
        <w:pStyle w:val="Heading2"/>
      </w:pPr>
      <w:bookmarkStart w:id="5096" w:name="_Toc28013531"/>
      <w:bookmarkStart w:id="5097" w:name="_Toc36040292"/>
      <w:bookmarkStart w:id="5098" w:name="_Toc44692912"/>
      <w:bookmarkStart w:id="5099" w:name="_Toc45134373"/>
      <w:bookmarkStart w:id="5100" w:name="_Toc49607437"/>
      <w:bookmarkStart w:id="5101" w:name="_Toc51763409"/>
      <w:bookmarkStart w:id="5102" w:name="_Toc58850307"/>
      <w:bookmarkStart w:id="5103" w:name="_Toc59018687"/>
      <w:bookmarkStart w:id="5104" w:name="_Toc68169699"/>
      <w:bookmarkStart w:id="5105" w:name="_Toc114211948"/>
      <w:bookmarkStart w:id="5106" w:name="_Toc136554695"/>
      <w:bookmarkStart w:id="5107" w:name="_Toc151993124"/>
      <w:bookmarkStart w:id="5108" w:name="_Toc151999904"/>
      <w:bookmarkStart w:id="5109" w:name="_Toc152158476"/>
      <w:bookmarkStart w:id="5110" w:name="_Toc168570627"/>
      <w:bookmarkStart w:id="5111" w:name="_Toc169772668"/>
      <w:r>
        <w:t>5.9</w:t>
      </w:r>
      <w:r>
        <w:tab/>
        <w:t>IPTVConfiguration API</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8EA4774" w14:textId="77777777" w:rsidR="00A37999" w:rsidRPr="008B1C02" w:rsidRDefault="00A37999" w:rsidP="00A37999">
      <w:pPr>
        <w:pStyle w:val="Heading3"/>
        <w:rPr>
          <w:lang w:val="en-US"/>
        </w:rPr>
      </w:pPr>
      <w:bookmarkStart w:id="5112" w:name="_Toc151993125"/>
      <w:bookmarkStart w:id="5113" w:name="_Toc151999905"/>
      <w:bookmarkStart w:id="5114" w:name="_Toc152158477"/>
      <w:bookmarkStart w:id="5115" w:name="_Toc168570628"/>
      <w:bookmarkStart w:id="5116" w:name="_Toc169772669"/>
      <w:bookmarkStart w:id="5117" w:name="_Toc28013532"/>
      <w:bookmarkStart w:id="5118" w:name="_Toc36040293"/>
      <w:bookmarkStart w:id="5119" w:name="_Toc44692913"/>
      <w:bookmarkStart w:id="5120" w:name="_Toc45134374"/>
      <w:bookmarkStart w:id="5121" w:name="_Toc49607438"/>
      <w:bookmarkStart w:id="5122" w:name="_Toc51763410"/>
      <w:bookmarkStart w:id="5123" w:name="_Toc58850308"/>
      <w:bookmarkStart w:id="5124" w:name="_Toc59018688"/>
      <w:bookmarkStart w:id="5125" w:name="_Toc68169700"/>
      <w:bookmarkStart w:id="5126" w:name="_Toc114211949"/>
      <w:bookmarkStart w:id="5127"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2"/>
      <w:bookmarkEnd w:id="5113"/>
      <w:bookmarkEnd w:id="5114"/>
      <w:bookmarkEnd w:id="5115"/>
      <w:bookmarkEnd w:id="5116"/>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8" w:name="_Toc151993126"/>
      <w:bookmarkStart w:id="5129" w:name="_Toc151999906"/>
      <w:bookmarkStart w:id="5130" w:name="_Toc152158478"/>
      <w:bookmarkStart w:id="5131" w:name="_Toc168570629"/>
      <w:bookmarkStart w:id="5132" w:name="_Toc169772670"/>
      <w:r>
        <w:t>5.9.1</w:t>
      </w:r>
      <w:r>
        <w:tab/>
        <w:t>Resources</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r>
        <w:t xml:space="preserve"> </w:t>
      </w:r>
    </w:p>
    <w:p w14:paraId="44B4600C" w14:textId="77777777" w:rsidR="00AA5070" w:rsidRDefault="00AA5070">
      <w:pPr>
        <w:pStyle w:val="Heading4"/>
      </w:pPr>
      <w:bookmarkStart w:id="5133" w:name="_Toc28013533"/>
      <w:bookmarkStart w:id="5134" w:name="_Toc36040294"/>
      <w:bookmarkStart w:id="5135" w:name="_Toc44692914"/>
      <w:bookmarkStart w:id="5136" w:name="_Toc45134375"/>
      <w:bookmarkStart w:id="5137" w:name="_Toc49607439"/>
      <w:bookmarkStart w:id="5138" w:name="_Toc51763411"/>
      <w:bookmarkStart w:id="5139" w:name="_Toc58850309"/>
      <w:bookmarkStart w:id="5140" w:name="_Toc59018689"/>
      <w:bookmarkStart w:id="5141" w:name="_Toc68169701"/>
      <w:bookmarkStart w:id="5142" w:name="_Toc114211950"/>
      <w:bookmarkStart w:id="5143" w:name="_Toc136554697"/>
      <w:bookmarkStart w:id="5144" w:name="_Toc151993127"/>
      <w:bookmarkStart w:id="5145" w:name="_Toc151999907"/>
      <w:bookmarkStart w:id="5146" w:name="_Toc152158479"/>
      <w:bookmarkStart w:id="5147" w:name="_Toc168570630"/>
      <w:bookmarkStart w:id="5148" w:name="_Toc169772671"/>
      <w:r>
        <w:t>5.9.1.1</w:t>
      </w:r>
      <w:r>
        <w:tab/>
        <w:t>Overview</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786277377"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9"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50" w:name="_Toc28013534"/>
      <w:bookmarkEnd w:id="5149"/>
    </w:p>
    <w:p w14:paraId="35F945C8" w14:textId="77777777" w:rsidR="00AA5070" w:rsidRDefault="00AA5070">
      <w:pPr>
        <w:pStyle w:val="Heading4"/>
      </w:pPr>
      <w:bookmarkStart w:id="5151" w:name="_Toc36040295"/>
      <w:bookmarkStart w:id="5152" w:name="_Toc44692915"/>
      <w:bookmarkStart w:id="5153" w:name="_Toc45134376"/>
      <w:bookmarkStart w:id="5154" w:name="_Toc49607440"/>
      <w:bookmarkStart w:id="5155" w:name="_Toc51763412"/>
      <w:bookmarkStart w:id="5156" w:name="_Toc58850310"/>
      <w:bookmarkStart w:id="5157" w:name="_Toc59018690"/>
      <w:bookmarkStart w:id="5158" w:name="_Toc68169702"/>
      <w:bookmarkStart w:id="5159" w:name="_Toc114211951"/>
      <w:bookmarkStart w:id="5160" w:name="_Toc136554698"/>
      <w:bookmarkStart w:id="5161" w:name="_Toc151993128"/>
      <w:bookmarkStart w:id="5162" w:name="_Toc151999908"/>
      <w:bookmarkStart w:id="5163" w:name="_Toc152158480"/>
      <w:bookmarkStart w:id="5164" w:name="_Toc168570631"/>
      <w:bookmarkStart w:id="5165" w:name="_Toc169772672"/>
      <w:r>
        <w:t>5.9.1.2</w:t>
      </w:r>
      <w:r>
        <w:tab/>
        <w:t>Resource: IPTV Configurations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6F6E23A" w14:textId="77777777" w:rsidR="00AA5070" w:rsidRDefault="00AA5070">
      <w:pPr>
        <w:pStyle w:val="Heading5"/>
      </w:pPr>
      <w:bookmarkStart w:id="5166" w:name="_Toc28013535"/>
      <w:bookmarkStart w:id="5167" w:name="_Toc36040296"/>
      <w:bookmarkStart w:id="5168" w:name="_Toc44692916"/>
      <w:bookmarkStart w:id="5169" w:name="_Toc45134377"/>
      <w:bookmarkStart w:id="5170" w:name="_Toc49607441"/>
      <w:bookmarkStart w:id="5171" w:name="_Toc51763413"/>
      <w:bookmarkStart w:id="5172" w:name="_Toc58850311"/>
      <w:bookmarkStart w:id="5173" w:name="_Toc59018691"/>
      <w:bookmarkStart w:id="5174" w:name="_Toc68169703"/>
      <w:bookmarkStart w:id="5175" w:name="_Toc114211952"/>
      <w:bookmarkStart w:id="5176" w:name="_Toc136554699"/>
      <w:bookmarkStart w:id="5177" w:name="_Toc151993129"/>
      <w:bookmarkStart w:id="5178" w:name="_Toc151999909"/>
      <w:bookmarkStart w:id="5179" w:name="_Toc152158481"/>
      <w:bookmarkStart w:id="5180" w:name="_Toc168570632"/>
      <w:bookmarkStart w:id="5181" w:name="_Toc169772673"/>
      <w:r>
        <w:t>5.9.1.2.1</w:t>
      </w:r>
      <w:r>
        <w:tab/>
        <w:t>Introduction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2" w:name="_Toc28013536"/>
      <w:bookmarkStart w:id="5183" w:name="_Toc36040297"/>
      <w:bookmarkStart w:id="5184" w:name="_Toc44692917"/>
      <w:bookmarkStart w:id="5185" w:name="_Toc45134378"/>
      <w:bookmarkStart w:id="5186" w:name="_Toc49607442"/>
      <w:bookmarkStart w:id="5187" w:name="_Toc51763414"/>
      <w:bookmarkStart w:id="5188" w:name="_Toc58850312"/>
      <w:bookmarkStart w:id="5189" w:name="_Toc59018692"/>
      <w:bookmarkStart w:id="5190" w:name="_Toc68169704"/>
      <w:bookmarkStart w:id="5191" w:name="_Toc114211953"/>
      <w:bookmarkStart w:id="5192" w:name="_Toc136554700"/>
      <w:bookmarkStart w:id="5193" w:name="_Toc151993130"/>
      <w:bookmarkStart w:id="5194" w:name="_Toc151999910"/>
      <w:bookmarkStart w:id="5195" w:name="_Toc152158482"/>
      <w:bookmarkStart w:id="5196" w:name="_Toc168570633"/>
      <w:bookmarkStart w:id="5197" w:name="_Toc169772674"/>
      <w:r>
        <w:t>5.9.1.2.2</w:t>
      </w:r>
      <w:r>
        <w:tab/>
        <w:t>Resource Definition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8" w:name="_Toc28013537"/>
      <w:bookmarkStart w:id="5199" w:name="_Toc36040298"/>
      <w:bookmarkStart w:id="5200" w:name="_Toc44692918"/>
      <w:bookmarkStart w:id="5201" w:name="_Toc45134379"/>
      <w:bookmarkStart w:id="5202" w:name="_Toc49607443"/>
      <w:bookmarkStart w:id="5203" w:name="_Toc51763415"/>
      <w:bookmarkStart w:id="5204" w:name="_Toc58850313"/>
      <w:bookmarkStart w:id="5205" w:name="_Toc59018693"/>
      <w:bookmarkStart w:id="5206" w:name="_Toc68169705"/>
      <w:bookmarkStart w:id="5207" w:name="_Toc114211954"/>
      <w:bookmarkStart w:id="5208" w:name="_Toc136554701"/>
      <w:bookmarkStart w:id="5209" w:name="_Toc151993131"/>
      <w:bookmarkStart w:id="5210" w:name="_Toc151999911"/>
      <w:bookmarkStart w:id="5211" w:name="_Toc152158483"/>
      <w:bookmarkStart w:id="5212" w:name="_Toc168570634"/>
      <w:bookmarkStart w:id="5213" w:name="_Toc169772675"/>
      <w:r>
        <w:t>5.9.1.2.3</w:t>
      </w:r>
      <w:r>
        <w:tab/>
        <w:t>Resource Methods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4DB5D32" w14:textId="77777777" w:rsidR="00AA5070" w:rsidRDefault="00AA5070">
      <w:pPr>
        <w:pStyle w:val="Heading6"/>
      </w:pPr>
      <w:bookmarkStart w:id="5214" w:name="_Toc28013538"/>
      <w:bookmarkStart w:id="5215" w:name="_Toc36040299"/>
      <w:bookmarkStart w:id="5216" w:name="_Toc44692919"/>
      <w:bookmarkStart w:id="5217" w:name="_Toc45134380"/>
      <w:bookmarkStart w:id="5218" w:name="_Toc49607444"/>
      <w:bookmarkStart w:id="5219" w:name="_Toc51763416"/>
      <w:bookmarkStart w:id="5220" w:name="_Toc58850314"/>
      <w:bookmarkStart w:id="5221" w:name="_Toc59018694"/>
      <w:bookmarkStart w:id="5222" w:name="_Toc68169706"/>
      <w:bookmarkStart w:id="5223" w:name="_Toc114211955"/>
      <w:bookmarkStart w:id="5224" w:name="_Toc136554702"/>
      <w:bookmarkStart w:id="5225" w:name="_Toc151993132"/>
      <w:bookmarkStart w:id="5226" w:name="_Toc151999912"/>
      <w:bookmarkStart w:id="5227" w:name="_Toc152158484"/>
      <w:bookmarkStart w:id="5228" w:name="_Toc168570635"/>
      <w:bookmarkStart w:id="5229" w:name="_Toc169772676"/>
      <w:r>
        <w:t>5.9.1.2.3.1</w:t>
      </w:r>
      <w:r>
        <w:tab/>
        <w:t>General</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30" w:name="_Toc28013539"/>
      <w:bookmarkStart w:id="5231" w:name="_Toc36040300"/>
      <w:bookmarkStart w:id="5232" w:name="_Toc44692920"/>
      <w:bookmarkStart w:id="5233" w:name="_Toc45134381"/>
      <w:bookmarkStart w:id="5234" w:name="_Toc49607445"/>
      <w:bookmarkStart w:id="5235" w:name="_Toc51763417"/>
      <w:bookmarkStart w:id="5236" w:name="_Toc58850315"/>
      <w:bookmarkStart w:id="5237" w:name="_Toc59018695"/>
      <w:bookmarkStart w:id="5238" w:name="_Toc68169707"/>
      <w:bookmarkStart w:id="5239" w:name="_Toc114211956"/>
      <w:bookmarkStart w:id="5240" w:name="_Toc136554703"/>
      <w:bookmarkStart w:id="5241" w:name="_Toc151993133"/>
      <w:bookmarkStart w:id="5242" w:name="_Toc151999913"/>
      <w:bookmarkStart w:id="5243" w:name="_Toc152158485"/>
      <w:bookmarkStart w:id="5244" w:name="_Toc168570636"/>
      <w:bookmarkStart w:id="5245" w:name="_Toc169772677"/>
      <w:r>
        <w:lastRenderedPageBreak/>
        <w:t>5.9.1.2.3.2</w:t>
      </w:r>
      <w:r>
        <w:tab/>
        <w:t>GET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6" w:name="_Toc28013540"/>
      <w:bookmarkStart w:id="5247" w:name="_Toc36040301"/>
      <w:bookmarkStart w:id="5248" w:name="_Toc44692921"/>
      <w:bookmarkStart w:id="5249" w:name="_Toc45134382"/>
      <w:bookmarkStart w:id="5250" w:name="_Toc49607446"/>
      <w:bookmarkStart w:id="5251" w:name="_Toc51763418"/>
      <w:bookmarkStart w:id="5252" w:name="_Toc58850316"/>
      <w:bookmarkStart w:id="5253" w:name="_Toc59018696"/>
      <w:bookmarkStart w:id="5254" w:name="_Toc68169708"/>
      <w:bookmarkStart w:id="5255" w:name="_Toc114211957"/>
      <w:bookmarkStart w:id="5256" w:name="_Toc136554704"/>
      <w:bookmarkStart w:id="5257" w:name="_Toc151993134"/>
      <w:bookmarkStart w:id="5258" w:name="_Toc151999914"/>
      <w:bookmarkStart w:id="5259" w:name="_Toc152158486"/>
      <w:bookmarkStart w:id="5260" w:name="_Toc168570637"/>
      <w:bookmarkStart w:id="5261" w:name="_Toc169772678"/>
      <w:r>
        <w:t>5.9.1.2.3.3</w:t>
      </w:r>
      <w:r>
        <w:tab/>
        <w:t>POST</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lastRenderedPageBreak/>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2" w:name="_Toc28013541"/>
      <w:bookmarkStart w:id="5263" w:name="_Toc36040302"/>
      <w:bookmarkStart w:id="5264" w:name="_Toc44692922"/>
      <w:bookmarkStart w:id="5265" w:name="_Toc45134383"/>
      <w:bookmarkStart w:id="5266" w:name="_Toc49607447"/>
      <w:bookmarkStart w:id="5267" w:name="_Toc51763419"/>
      <w:bookmarkStart w:id="5268" w:name="_Toc58850317"/>
      <w:bookmarkStart w:id="5269" w:name="_Toc59018697"/>
      <w:bookmarkStart w:id="5270" w:name="_Toc68169709"/>
      <w:bookmarkStart w:id="5271" w:name="_Toc114211958"/>
      <w:bookmarkStart w:id="5272" w:name="_Toc136554705"/>
      <w:bookmarkStart w:id="5273" w:name="_Toc151993135"/>
      <w:bookmarkStart w:id="5274" w:name="_Toc151999915"/>
      <w:bookmarkStart w:id="5275" w:name="_Toc152158487"/>
      <w:bookmarkStart w:id="5276" w:name="_Toc168570638"/>
      <w:bookmarkStart w:id="5277" w:name="_Toc169772679"/>
      <w:r>
        <w:t>5.9.1.3</w:t>
      </w:r>
      <w:r>
        <w:tab/>
        <w:t>Resource: Individual IPTV Configuration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6D85B974" w14:textId="77777777" w:rsidR="00AA5070" w:rsidRDefault="00AA5070">
      <w:pPr>
        <w:pStyle w:val="Heading5"/>
      </w:pPr>
      <w:bookmarkStart w:id="5278" w:name="_Toc28013542"/>
      <w:bookmarkStart w:id="5279" w:name="_Toc36040303"/>
      <w:bookmarkStart w:id="5280" w:name="_Toc44692923"/>
      <w:bookmarkStart w:id="5281" w:name="_Toc45134384"/>
      <w:bookmarkStart w:id="5282" w:name="_Toc49607448"/>
      <w:bookmarkStart w:id="5283" w:name="_Toc51763420"/>
      <w:bookmarkStart w:id="5284" w:name="_Toc58850318"/>
      <w:bookmarkStart w:id="5285" w:name="_Toc59018698"/>
      <w:bookmarkStart w:id="5286" w:name="_Toc68169710"/>
      <w:bookmarkStart w:id="5287" w:name="_Toc114211959"/>
      <w:bookmarkStart w:id="5288" w:name="_Toc136554706"/>
      <w:bookmarkStart w:id="5289" w:name="_Toc151993136"/>
      <w:bookmarkStart w:id="5290" w:name="_Toc151999916"/>
      <w:bookmarkStart w:id="5291" w:name="_Toc152158488"/>
      <w:bookmarkStart w:id="5292" w:name="_Toc168570639"/>
      <w:bookmarkStart w:id="5293" w:name="_Toc169772680"/>
      <w:r>
        <w:t>5.9.1.3.1</w:t>
      </w:r>
      <w:r>
        <w:tab/>
        <w:t>Introduction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4" w:name="_Toc28013543"/>
      <w:bookmarkStart w:id="5295" w:name="_Toc36040304"/>
      <w:bookmarkStart w:id="5296" w:name="_Toc44692924"/>
      <w:bookmarkStart w:id="5297" w:name="_Toc45134385"/>
      <w:bookmarkStart w:id="5298" w:name="_Toc49607449"/>
      <w:bookmarkStart w:id="5299" w:name="_Toc51763421"/>
      <w:bookmarkStart w:id="5300" w:name="_Toc58850319"/>
      <w:bookmarkStart w:id="5301" w:name="_Toc59018699"/>
      <w:bookmarkStart w:id="5302" w:name="_Toc68169711"/>
      <w:bookmarkStart w:id="5303" w:name="_Toc114211960"/>
      <w:bookmarkStart w:id="5304" w:name="_Toc136554707"/>
      <w:bookmarkStart w:id="5305" w:name="_Toc151993137"/>
      <w:bookmarkStart w:id="5306" w:name="_Toc151999917"/>
      <w:bookmarkStart w:id="5307" w:name="_Toc152158489"/>
      <w:bookmarkStart w:id="5308" w:name="_Toc168570640"/>
      <w:bookmarkStart w:id="5309" w:name="_Toc169772681"/>
      <w:r>
        <w:t>5.9.1.3.2</w:t>
      </w:r>
      <w:r>
        <w:tab/>
        <w:t>Resource Definition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10" w:name="_Toc28013544"/>
      <w:bookmarkStart w:id="5311" w:name="_Toc36040305"/>
      <w:bookmarkStart w:id="5312" w:name="_Toc44692925"/>
      <w:bookmarkStart w:id="5313" w:name="_Toc45134386"/>
      <w:bookmarkStart w:id="5314" w:name="_Toc49607450"/>
      <w:bookmarkStart w:id="5315" w:name="_Toc51763422"/>
      <w:bookmarkStart w:id="5316" w:name="_Toc58850320"/>
      <w:bookmarkStart w:id="5317" w:name="_Toc59018700"/>
      <w:bookmarkStart w:id="5318" w:name="_Toc68169712"/>
      <w:bookmarkStart w:id="5319" w:name="_Toc114211961"/>
      <w:bookmarkStart w:id="5320" w:name="_Toc136554708"/>
      <w:bookmarkStart w:id="5321" w:name="_Toc151993138"/>
      <w:bookmarkStart w:id="5322" w:name="_Toc151999918"/>
      <w:bookmarkStart w:id="5323" w:name="_Toc152158490"/>
      <w:bookmarkStart w:id="5324" w:name="_Toc168570641"/>
      <w:bookmarkStart w:id="5325" w:name="_Toc169772682"/>
      <w:r>
        <w:t>5.9.1.3.3</w:t>
      </w:r>
      <w:r>
        <w:tab/>
        <w:t>Resource Methods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819D8BA" w14:textId="77777777" w:rsidR="00AA5070" w:rsidRDefault="00AA5070">
      <w:pPr>
        <w:pStyle w:val="Heading6"/>
      </w:pPr>
      <w:bookmarkStart w:id="5326" w:name="_Toc28013545"/>
      <w:bookmarkStart w:id="5327" w:name="_Toc36040306"/>
      <w:bookmarkStart w:id="5328" w:name="_Toc44692926"/>
      <w:bookmarkStart w:id="5329" w:name="_Toc45134387"/>
      <w:bookmarkStart w:id="5330" w:name="_Toc49607451"/>
      <w:bookmarkStart w:id="5331" w:name="_Toc51763423"/>
      <w:bookmarkStart w:id="5332" w:name="_Toc58850321"/>
      <w:bookmarkStart w:id="5333" w:name="_Toc59018701"/>
      <w:bookmarkStart w:id="5334" w:name="_Toc68169713"/>
      <w:bookmarkStart w:id="5335" w:name="_Toc114211962"/>
      <w:bookmarkStart w:id="5336" w:name="_Toc136554709"/>
      <w:bookmarkStart w:id="5337" w:name="_Toc151993139"/>
      <w:bookmarkStart w:id="5338" w:name="_Toc151999919"/>
      <w:bookmarkStart w:id="5339" w:name="_Toc152158491"/>
      <w:bookmarkStart w:id="5340" w:name="_Toc168570642"/>
      <w:bookmarkStart w:id="5341" w:name="_Toc169772683"/>
      <w:r>
        <w:t>5.9.1.3.3.1</w:t>
      </w:r>
      <w:r>
        <w:tab/>
        <w:t>General</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2" w:name="_Toc28013546"/>
      <w:bookmarkStart w:id="5343" w:name="_Toc36040307"/>
      <w:bookmarkStart w:id="5344" w:name="_Toc44692927"/>
      <w:bookmarkStart w:id="5345" w:name="_Toc45134388"/>
      <w:bookmarkStart w:id="5346" w:name="_Toc49607452"/>
      <w:bookmarkStart w:id="5347" w:name="_Toc51763424"/>
      <w:bookmarkStart w:id="5348" w:name="_Toc58850322"/>
      <w:bookmarkStart w:id="5349" w:name="_Toc59018702"/>
      <w:bookmarkStart w:id="5350" w:name="_Toc68169714"/>
      <w:bookmarkStart w:id="5351" w:name="_Toc114211963"/>
      <w:bookmarkStart w:id="5352" w:name="_Toc136554710"/>
      <w:bookmarkStart w:id="5353" w:name="_Toc151993140"/>
      <w:bookmarkStart w:id="5354" w:name="_Toc151999920"/>
      <w:bookmarkStart w:id="5355" w:name="_Toc152158492"/>
      <w:bookmarkStart w:id="5356" w:name="_Toc168570643"/>
      <w:bookmarkStart w:id="5357" w:name="_Toc169772684"/>
      <w:r>
        <w:t>5.9.1.3.3.2</w:t>
      </w:r>
      <w:r>
        <w:tab/>
        <w:t>GET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lastRenderedPageBreak/>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8" w:name="_Toc28013547"/>
      <w:bookmarkStart w:id="5359" w:name="_Toc36040308"/>
      <w:bookmarkStart w:id="5360" w:name="_Toc44692928"/>
      <w:bookmarkStart w:id="5361" w:name="_Toc45134389"/>
      <w:bookmarkStart w:id="5362" w:name="_Toc49607453"/>
      <w:bookmarkStart w:id="5363" w:name="_Toc51763425"/>
      <w:bookmarkStart w:id="5364" w:name="_Toc58850323"/>
      <w:bookmarkStart w:id="5365" w:name="_Toc59018703"/>
      <w:bookmarkStart w:id="5366" w:name="_Toc68169715"/>
      <w:bookmarkStart w:id="5367" w:name="_Toc114211964"/>
      <w:bookmarkStart w:id="5368" w:name="_Toc136554711"/>
      <w:bookmarkStart w:id="5369" w:name="_Toc151993141"/>
      <w:bookmarkStart w:id="5370" w:name="_Toc151999921"/>
      <w:bookmarkStart w:id="5371" w:name="_Toc152158493"/>
      <w:bookmarkStart w:id="5372" w:name="_Toc168570644"/>
      <w:bookmarkStart w:id="5373" w:name="_Toc169772685"/>
      <w:r>
        <w:t>5.9.1.3.3.3</w:t>
      </w:r>
      <w:r>
        <w:tab/>
        <w:t>PUT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lastRenderedPageBreak/>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4" w:name="_Toc28013548"/>
      <w:bookmarkStart w:id="5375" w:name="_Toc36040309"/>
      <w:bookmarkStart w:id="5376" w:name="_Toc44692929"/>
      <w:bookmarkStart w:id="5377" w:name="_Toc45134390"/>
      <w:bookmarkStart w:id="5378" w:name="_Toc49607454"/>
      <w:bookmarkStart w:id="5379" w:name="_Toc51763426"/>
      <w:bookmarkStart w:id="5380" w:name="_Toc58850324"/>
      <w:bookmarkStart w:id="5381" w:name="_Toc59018704"/>
      <w:bookmarkStart w:id="5382" w:name="_Toc68169716"/>
      <w:bookmarkStart w:id="5383" w:name="_Toc114211965"/>
      <w:bookmarkStart w:id="5384" w:name="_Toc136554712"/>
      <w:bookmarkStart w:id="5385" w:name="_Toc151993142"/>
      <w:bookmarkStart w:id="5386" w:name="_Toc151999922"/>
      <w:bookmarkStart w:id="5387" w:name="_Toc152158494"/>
      <w:bookmarkStart w:id="5388" w:name="_Toc168570645"/>
      <w:bookmarkStart w:id="5389" w:name="_Toc169772686"/>
      <w:r>
        <w:t>5.9.1.3.3.4</w:t>
      </w:r>
      <w:r>
        <w:tab/>
        <w:t>DELETE</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lastRenderedPageBreak/>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90" w:name="_Toc28013549"/>
      <w:bookmarkStart w:id="5391" w:name="_Toc36040310"/>
      <w:bookmarkStart w:id="5392" w:name="_Toc44692930"/>
      <w:bookmarkStart w:id="5393" w:name="_Toc45134391"/>
      <w:bookmarkStart w:id="5394" w:name="_Toc49607455"/>
      <w:bookmarkStart w:id="5395" w:name="_Toc51763427"/>
      <w:bookmarkStart w:id="5396" w:name="_Toc58850325"/>
      <w:bookmarkStart w:id="5397" w:name="_Toc59018705"/>
      <w:bookmarkStart w:id="5398" w:name="_Toc68169717"/>
      <w:bookmarkStart w:id="5399" w:name="_Toc114211966"/>
      <w:bookmarkStart w:id="5400" w:name="_Toc136554713"/>
      <w:bookmarkStart w:id="5401" w:name="_Toc151993143"/>
      <w:bookmarkStart w:id="5402" w:name="_Toc151999923"/>
      <w:bookmarkStart w:id="5403" w:name="_Toc152158495"/>
      <w:bookmarkStart w:id="5404" w:name="_Toc168570646"/>
      <w:bookmarkStart w:id="5405" w:name="_Toc169772687"/>
      <w:r>
        <w:t>5.9.1.3.3.5</w:t>
      </w:r>
      <w:r>
        <w:tab/>
        <w:t>PATCH</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 xml:space="preserve">308 Permanent </w:t>
            </w:r>
            <w:r>
              <w:lastRenderedPageBreak/>
              <w:t>Redirect</w:t>
            </w:r>
          </w:p>
        </w:tc>
        <w:tc>
          <w:tcPr>
            <w:tcW w:w="2718" w:type="pct"/>
          </w:tcPr>
          <w:p w14:paraId="38BE9B06" w14:textId="77777777" w:rsidR="00AA5070" w:rsidRDefault="00AA5070">
            <w:pPr>
              <w:pStyle w:val="TAL"/>
            </w:pPr>
            <w:r>
              <w:lastRenderedPageBreak/>
              <w:t xml:space="preserve">Permanent redirection, during resource modification. The response shall include a Location header field containing an </w:t>
            </w:r>
            <w:r>
              <w:lastRenderedPageBreak/>
              <w:t>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lastRenderedPageBreak/>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6" w:name="_Toc151993144"/>
      <w:bookmarkStart w:id="5407" w:name="_Toc151999924"/>
      <w:bookmarkStart w:id="5408" w:name="_Toc152158496"/>
      <w:bookmarkStart w:id="5409" w:name="_Toc168570647"/>
      <w:bookmarkStart w:id="5410" w:name="_Toc169772688"/>
      <w:bookmarkStart w:id="5411" w:name="_Toc36040311"/>
      <w:bookmarkStart w:id="5412" w:name="_Toc44692931"/>
      <w:bookmarkStart w:id="5413" w:name="_Toc45134392"/>
      <w:bookmarkStart w:id="5414" w:name="_Toc49607456"/>
      <w:bookmarkStart w:id="5415" w:name="_Toc51763428"/>
      <w:bookmarkStart w:id="5416" w:name="_Toc58850326"/>
      <w:bookmarkStart w:id="5417" w:name="_Toc59018706"/>
      <w:bookmarkStart w:id="5418" w:name="_Toc68169718"/>
      <w:bookmarkStart w:id="5419" w:name="_Toc114211967"/>
      <w:bookmarkStart w:id="5420" w:name="_Toc136554714"/>
      <w:r w:rsidRPr="008B1C02">
        <w:t>5.</w:t>
      </w:r>
      <w:r>
        <w:t>9</w:t>
      </w:r>
      <w:r w:rsidRPr="008B1C02">
        <w:t>.</w:t>
      </w:r>
      <w:r>
        <w:t>1A</w:t>
      </w:r>
      <w:r w:rsidRPr="008B1C02">
        <w:tab/>
        <w:t>Custom Operations without associated resources</w:t>
      </w:r>
      <w:bookmarkEnd w:id="5406"/>
      <w:bookmarkEnd w:id="5407"/>
      <w:bookmarkEnd w:id="5408"/>
      <w:bookmarkEnd w:id="5409"/>
      <w:bookmarkEnd w:id="5410"/>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1" w:name="_Toc151993145"/>
      <w:bookmarkStart w:id="5422" w:name="_Toc151999925"/>
      <w:bookmarkStart w:id="5423" w:name="_Toc152158497"/>
      <w:bookmarkStart w:id="5424" w:name="_Toc168570648"/>
      <w:bookmarkStart w:id="5425" w:name="_Toc169772689"/>
      <w:r>
        <w:t>5.9.1</w:t>
      </w:r>
      <w:r w:rsidR="00A521DA">
        <w:t>B</w:t>
      </w:r>
      <w:r>
        <w:tab/>
        <w:t>Notifications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6" w:name="_Toc28013550"/>
      <w:bookmarkStart w:id="5427" w:name="_Toc36040312"/>
      <w:bookmarkStart w:id="5428" w:name="_Toc44692932"/>
      <w:bookmarkStart w:id="5429" w:name="_Toc45134393"/>
      <w:bookmarkStart w:id="5430" w:name="_Toc49607457"/>
      <w:bookmarkStart w:id="5431" w:name="_Toc51763429"/>
      <w:bookmarkStart w:id="5432" w:name="_Toc58850327"/>
      <w:bookmarkStart w:id="5433" w:name="_Toc59018707"/>
      <w:bookmarkStart w:id="5434" w:name="_Toc68169719"/>
      <w:bookmarkStart w:id="5435" w:name="_Toc114211968"/>
      <w:bookmarkStart w:id="5436" w:name="_Toc136554715"/>
      <w:bookmarkStart w:id="5437" w:name="_Toc151993146"/>
      <w:bookmarkStart w:id="5438" w:name="_Toc151999926"/>
      <w:bookmarkStart w:id="5439" w:name="_Toc152158498"/>
      <w:bookmarkStart w:id="5440" w:name="_Toc168570649"/>
      <w:bookmarkStart w:id="5441" w:name="_Toc169772690"/>
      <w:r>
        <w:t>5.9.2</w:t>
      </w:r>
      <w:r>
        <w:tab/>
        <w:t>Data Model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92E38F6" w14:textId="77777777" w:rsidR="00AA5070" w:rsidRDefault="00AA5070">
      <w:pPr>
        <w:pStyle w:val="Heading4"/>
      </w:pPr>
      <w:bookmarkStart w:id="5442" w:name="_Toc28013551"/>
      <w:bookmarkStart w:id="5443" w:name="_Toc36040313"/>
      <w:bookmarkStart w:id="5444" w:name="_Toc44692933"/>
      <w:bookmarkStart w:id="5445" w:name="_Toc45134394"/>
      <w:bookmarkStart w:id="5446" w:name="_Toc49607458"/>
      <w:bookmarkStart w:id="5447" w:name="_Toc51763430"/>
      <w:bookmarkStart w:id="5448" w:name="_Toc58850328"/>
      <w:bookmarkStart w:id="5449" w:name="_Toc59018708"/>
      <w:bookmarkStart w:id="5450" w:name="_Toc68169720"/>
      <w:bookmarkStart w:id="5451" w:name="_Toc114211969"/>
      <w:bookmarkStart w:id="5452" w:name="_Toc136554716"/>
      <w:bookmarkStart w:id="5453" w:name="_Toc151993147"/>
      <w:bookmarkStart w:id="5454" w:name="_Toc151999927"/>
      <w:bookmarkStart w:id="5455" w:name="_Toc152158499"/>
      <w:bookmarkStart w:id="5456" w:name="_Toc168570650"/>
      <w:bookmarkStart w:id="5457" w:name="_Toc169772691"/>
      <w:r>
        <w:t>5.9.2.1</w:t>
      </w:r>
      <w:r>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8" w:name="_Toc28013552"/>
      <w:bookmarkStart w:id="5459" w:name="_Toc36040314"/>
      <w:bookmarkStart w:id="5460" w:name="_Toc44692934"/>
      <w:bookmarkStart w:id="5461" w:name="_Toc45134395"/>
      <w:bookmarkStart w:id="5462" w:name="_Toc49607459"/>
      <w:bookmarkStart w:id="5463" w:name="_Toc51763431"/>
      <w:bookmarkStart w:id="5464" w:name="_Toc58850329"/>
      <w:bookmarkStart w:id="5465" w:name="_Toc59018709"/>
      <w:bookmarkStart w:id="5466"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7" w:name="_Toc114211970"/>
      <w:bookmarkStart w:id="5468" w:name="_Toc136554717"/>
      <w:bookmarkStart w:id="5469" w:name="_Toc151993148"/>
      <w:bookmarkStart w:id="5470" w:name="_Toc151999928"/>
      <w:bookmarkStart w:id="5471" w:name="_Toc152158500"/>
      <w:bookmarkStart w:id="5472" w:name="_Toc168570651"/>
      <w:bookmarkStart w:id="5473" w:name="_Toc169772692"/>
      <w:r>
        <w:t>5.9.2.2</w:t>
      </w:r>
      <w:r>
        <w:tab/>
        <w:t>Reused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lastRenderedPageBreak/>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4" w:name="_Toc28013553"/>
      <w:bookmarkStart w:id="5475" w:name="_Toc36040315"/>
      <w:bookmarkStart w:id="5476" w:name="_Toc44692935"/>
      <w:bookmarkStart w:id="5477" w:name="_Toc45134396"/>
      <w:bookmarkStart w:id="5478" w:name="_Toc49607460"/>
      <w:bookmarkStart w:id="5479" w:name="_Toc51763432"/>
      <w:bookmarkStart w:id="5480" w:name="_Toc58850330"/>
      <w:bookmarkStart w:id="5481" w:name="_Toc59018710"/>
      <w:bookmarkStart w:id="5482" w:name="_Toc68169722"/>
      <w:bookmarkStart w:id="5483" w:name="_Toc114211971"/>
      <w:bookmarkStart w:id="5484" w:name="_Toc136554718"/>
      <w:bookmarkStart w:id="5485" w:name="_Toc151993149"/>
      <w:bookmarkStart w:id="5486" w:name="_Toc151999929"/>
      <w:bookmarkStart w:id="5487" w:name="_Toc152158501"/>
      <w:bookmarkStart w:id="5488" w:name="_Toc168570652"/>
      <w:bookmarkStart w:id="5489" w:name="_Toc169772693"/>
      <w:r>
        <w:t>5.9.2.3</w:t>
      </w:r>
      <w:r>
        <w:tab/>
        <w:t>Structured data types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CD58B6E" w14:textId="77777777" w:rsidR="00AA5070" w:rsidRDefault="00AA5070">
      <w:pPr>
        <w:pStyle w:val="Heading5"/>
      </w:pPr>
      <w:bookmarkStart w:id="5490" w:name="_Toc28013554"/>
      <w:bookmarkStart w:id="5491" w:name="_Toc36040316"/>
      <w:bookmarkStart w:id="5492" w:name="_Toc44692936"/>
      <w:bookmarkStart w:id="5493" w:name="_Toc45134397"/>
      <w:bookmarkStart w:id="5494" w:name="_Toc49607461"/>
      <w:bookmarkStart w:id="5495" w:name="_Toc51763433"/>
      <w:bookmarkStart w:id="5496" w:name="_Toc58850331"/>
      <w:bookmarkStart w:id="5497" w:name="_Toc59018711"/>
      <w:bookmarkStart w:id="5498" w:name="_Toc68169723"/>
      <w:bookmarkStart w:id="5499" w:name="_Toc114211972"/>
      <w:bookmarkStart w:id="5500" w:name="_Toc136554719"/>
      <w:bookmarkStart w:id="5501" w:name="_Toc151993150"/>
      <w:bookmarkStart w:id="5502" w:name="_Toc151999930"/>
      <w:bookmarkStart w:id="5503" w:name="_Toc152158502"/>
      <w:bookmarkStart w:id="5504" w:name="_Toc168570653"/>
      <w:bookmarkStart w:id="5505" w:name="_Toc169772694"/>
      <w:r>
        <w:t>5.9.2.3.1</w:t>
      </w:r>
      <w:r>
        <w:tab/>
        <w:t>Introduction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6" w:name="_Toc28013555"/>
      <w:bookmarkStart w:id="5507" w:name="_Toc36040317"/>
      <w:bookmarkStart w:id="5508" w:name="_Toc44692937"/>
      <w:bookmarkStart w:id="5509" w:name="_Toc45134398"/>
      <w:bookmarkStart w:id="5510" w:name="_Toc49607462"/>
      <w:bookmarkStart w:id="5511" w:name="_Toc51763434"/>
      <w:bookmarkStart w:id="5512" w:name="_Toc58850332"/>
      <w:bookmarkStart w:id="5513" w:name="_Toc59018712"/>
      <w:bookmarkStart w:id="5514" w:name="_Toc68169724"/>
      <w:bookmarkStart w:id="5515" w:name="_Toc114211973"/>
      <w:bookmarkStart w:id="5516" w:name="_Toc136554720"/>
      <w:bookmarkStart w:id="5517" w:name="_Toc151993151"/>
      <w:bookmarkStart w:id="5518" w:name="_Toc151999931"/>
      <w:bookmarkStart w:id="5519" w:name="_Toc152158503"/>
      <w:bookmarkStart w:id="5520" w:name="_Toc168570654"/>
      <w:bookmarkStart w:id="5521" w:name="_Toc169772695"/>
      <w:r>
        <w:t>5.9.2.3.2</w:t>
      </w:r>
      <w:r>
        <w:tab/>
        <w:t xml:space="preserve">Type: </w:t>
      </w:r>
      <w:r>
        <w:rPr>
          <w:lang w:eastAsia="zh-CN"/>
        </w:rPr>
        <w:t>IptvConfigData</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2" w:name="_Toc28013556"/>
      <w:bookmarkStart w:id="5523" w:name="_Toc36040318"/>
      <w:bookmarkStart w:id="5524" w:name="_Toc44692938"/>
      <w:bookmarkStart w:id="5525" w:name="_Toc45134399"/>
      <w:bookmarkStart w:id="5526" w:name="_Toc49607463"/>
      <w:bookmarkStart w:id="5527" w:name="_Toc51763435"/>
      <w:bookmarkStart w:id="5528" w:name="_Toc58850333"/>
      <w:bookmarkStart w:id="5529" w:name="_Toc59018713"/>
      <w:bookmarkStart w:id="5530" w:name="_Toc68169725"/>
      <w:bookmarkStart w:id="5531" w:name="_Toc114211974"/>
      <w:bookmarkStart w:id="5532" w:name="_Toc136554721"/>
      <w:bookmarkStart w:id="5533" w:name="_Toc151993152"/>
      <w:bookmarkStart w:id="5534" w:name="_Toc151999932"/>
      <w:bookmarkStart w:id="5535" w:name="_Toc152158504"/>
      <w:bookmarkStart w:id="5536" w:name="_Toc168570655"/>
      <w:bookmarkStart w:id="5537" w:name="_Toc169772696"/>
      <w:r>
        <w:lastRenderedPageBreak/>
        <w:t>5.9.2.3.3</w:t>
      </w:r>
      <w:r>
        <w:tab/>
        <w:t xml:space="preserve">Type: </w:t>
      </w:r>
      <w:r>
        <w:rPr>
          <w:noProof/>
        </w:rPr>
        <w:t>MulticastAccessControl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8" w:name="_Toc28013557"/>
    </w:p>
    <w:p w14:paraId="2D3CB91E" w14:textId="77777777" w:rsidR="00AA5070" w:rsidRDefault="00AA5070">
      <w:pPr>
        <w:pStyle w:val="Heading5"/>
      </w:pPr>
      <w:bookmarkStart w:id="5539" w:name="_Toc36040319"/>
      <w:bookmarkStart w:id="5540" w:name="_Toc44692939"/>
      <w:bookmarkStart w:id="5541" w:name="_Toc45134400"/>
      <w:bookmarkStart w:id="5542" w:name="_Toc49607464"/>
      <w:bookmarkStart w:id="5543" w:name="_Toc51763436"/>
      <w:bookmarkStart w:id="5544" w:name="_Toc58850334"/>
      <w:bookmarkStart w:id="5545" w:name="_Toc59018714"/>
      <w:bookmarkStart w:id="5546" w:name="_Toc68169726"/>
      <w:bookmarkStart w:id="5547" w:name="_Toc114211975"/>
      <w:bookmarkStart w:id="5548" w:name="_Toc136554722"/>
      <w:bookmarkStart w:id="5549" w:name="_Toc151993153"/>
      <w:bookmarkStart w:id="5550" w:name="_Toc151999933"/>
      <w:bookmarkStart w:id="5551" w:name="_Toc152158505"/>
      <w:bookmarkStart w:id="5552" w:name="_Toc168570656"/>
      <w:bookmarkStart w:id="5553" w:name="_Toc169772697"/>
      <w:r>
        <w:t>5.9.2.3.4</w:t>
      </w:r>
      <w:r>
        <w:tab/>
        <w:t xml:space="preserve">Type: </w:t>
      </w:r>
      <w:r>
        <w:rPr>
          <w:lang w:eastAsia="zh-CN"/>
        </w:rPr>
        <w:t>IptvConfigDataPatch</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4" w:name="_Toc28013558"/>
      <w:bookmarkStart w:id="5555" w:name="_Toc36040320"/>
      <w:bookmarkStart w:id="5556" w:name="_Toc44692940"/>
      <w:bookmarkStart w:id="5557" w:name="_Toc45134401"/>
      <w:bookmarkStart w:id="5558" w:name="_Toc49607465"/>
      <w:bookmarkStart w:id="5559" w:name="_Toc51763437"/>
      <w:bookmarkStart w:id="5560" w:name="_Toc58850335"/>
      <w:bookmarkStart w:id="5561" w:name="_Toc59018715"/>
      <w:bookmarkStart w:id="5562" w:name="_Toc68169727"/>
      <w:bookmarkStart w:id="5563" w:name="_Toc114211976"/>
      <w:bookmarkStart w:id="5564" w:name="_Toc136554723"/>
      <w:bookmarkStart w:id="5565" w:name="_Toc151993154"/>
      <w:bookmarkStart w:id="5566" w:name="_Toc151999934"/>
      <w:bookmarkStart w:id="5567" w:name="_Toc152158506"/>
      <w:bookmarkStart w:id="5568" w:name="_Toc168570657"/>
      <w:bookmarkStart w:id="5569" w:name="_Toc169772698"/>
      <w:r>
        <w:t>5.9.2.4</w:t>
      </w:r>
      <w:r>
        <w:tab/>
        <w:t>Simple data types and enumerations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2DBC29F" w14:textId="77777777" w:rsidR="00AA5070" w:rsidRDefault="00AA5070">
      <w:pPr>
        <w:pStyle w:val="Heading5"/>
      </w:pPr>
      <w:bookmarkStart w:id="5570" w:name="_Toc28013559"/>
      <w:bookmarkStart w:id="5571" w:name="_Toc36040321"/>
      <w:bookmarkStart w:id="5572" w:name="_Toc44692941"/>
      <w:bookmarkStart w:id="5573" w:name="_Toc45134402"/>
      <w:bookmarkStart w:id="5574" w:name="_Toc49607466"/>
      <w:bookmarkStart w:id="5575" w:name="_Toc51763438"/>
      <w:bookmarkStart w:id="5576" w:name="_Toc58850336"/>
      <w:bookmarkStart w:id="5577" w:name="_Toc59018716"/>
      <w:bookmarkStart w:id="5578" w:name="_Toc68169728"/>
      <w:bookmarkStart w:id="5579" w:name="_Toc114211977"/>
      <w:bookmarkStart w:id="5580" w:name="_Toc136554724"/>
      <w:bookmarkStart w:id="5581" w:name="_Toc151993155"/>
      <w:bookmarkStart w:id="5582" w:name="_Toc151999935"/>
      <w:bookmarkStart w:id="5583" w:name="_Toc152158507"/>
      <w:bookmarkStart w:id="5584" w:name="_Toc168570658"/>
      <w:bookmarkStart w:id="5585" w:name="_Toc169772699"/>
      <w:r>
        <w:t>5.9.2.4.1</w:t>
      </w:r>
      <w:r>
        <w:tab/>
        <w:t>Introduction</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6" w:name="_Toc28013560"/>
      <w:bookmarkStart w:id="5587" w:name="_Toc36040322"/>
      <w:bookmarkStart w:id="5588" w:name="_Toc44692942"/>
      <w:bookmarkStart w:id="5589" w:name="_Toc45134403"/>
      <w:bookmarkStart w:id="5590" w:name="_Toc49607467"/>
      <w:bookmarkStart w:id="5591" w:name="_Toc51763439"/>
      <w:bookmarkStart w:id="5592" w:name="_Toc58850337"/>
      <w:bookmarkStart w:id="5593" w:name="_Toc59018717"/>
      <w:bookmarkStart w:id="5594" w:name="_Toc68169729"/>
      <w:bookmarkStart w:id="5595" w:name="_Toc114211978"/>
      <w:bookmarkStart w:id="5596" w:name="_Toc136554725"/>
      <w:bookmarkStart w:id="5597" w:name="_Toc151993156"/>
      <w:bookmarkStart w:id="5598" w:name="_Toc151999936"/>
      <w:bookmarkStart w:id="5599" w:name="_Toc152158508"/>
      <w:bookmarkStart w:id="5600" w:name="_Toc168570659"/>
      <w:bookmarkStart w:id="5601" w:name="_Toc169772700"/>
      <w:r>
        <w:t>5.9.2.4.2</w:t>
      </w:r>
      <w:r>
        <w:tab/>
        <w:t>Simple data types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2"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2"/>
    </w:tbl>
    <w:p w14:paraId="73E611C2" w14:textId="77777777" w:rsidR="00AA5070" w:rsidRDefault="00AA5070">
      <w:pPr>
        <w:rPr>
          <w:noProof/>
        </w:rPr>
      </w:pPr>
    </w:p>
    <w:p w14:paraId="5C443CFB" w14:textId="77777777" w:rsidR="00AA5070" w:rsidRDefault="00AA5070">
      <w:pPr>
        <w:pStyle w:val="Heading5"/>
        <w:spacing w:before="240" w:after="240"/>
      </w:pPr>
      <w:bookmarkStart w:id="5603" w:name="_Toc28013561"/>
      <w:bookmarkStart w:id="5604" w:name="_Toc36040323"/>
      <w:bookmarkStart w:id="5605" w:name="_Toc44692943"/>
      <w:bookmarkStart w:id="5606" w:name="_Toc45134404"/>
      <w:bookmarkStart w:id="5607" w:name="_Toc49607468"/>
      <w:bookmarkStart w:id="5608" w:name="_Toc51763440"/>
      <w:bookmarkStart w:id="5609" w:name="_Toc58850338"/>
      <w:bookmarkStart w:id="5610" w:name="_Toc59018718"/>
      <w:bookmarkStart w:id="5611" w:name="_Toc68169730"/>
      <w:bookmarkStart w:id="5612" w:name="_Toc114211979"/>
      <w:bookmarkStart w:id="5613" w:name="_Toc136554726"/>
      <w:bookmarkStart w:id="5614" w:name="_Toc151993157"/>
      <w:bookmarkStart w:id="5615" w:name="_Toc151999937"/>
      <w:bookmarkStart w:id="5616" w:name="_Toc152158509"/>
      <w:bookmarkStart w:id="5617" w:name="_Toc168570660"/>
      <w:bookmarkStart w:id="5618" w:name="_Toc169772701"/>
      <w:r>
        <w:t>5.9.2.4.3</w:t>
      </w:r>
      <w:r>
        <w:tab/>
        <w:t>Enumeration: AccessRightStatus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lastRenderedPageBreak/>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9" w:name="_Toc28013562"/>
      <w:bookmarkStart w:id="5620" w:name="_Toc36040324"/>
      <w:bookmarkStart w:id="5621" w:name="_Toc44692944"/>
      <w:bookmarkStart w:id="5622" w:name="_Toc45134405"/>
      <w:bookmarkStart w:id="5623" w:name="_Toc49607469"/>
      <w:bookmarkStart w:id="5624" w:name="_Toc51763441"/>
      <w:bookmarkStart w:id="5625" w:name="_Toc58850339"/>
      <w:bookmarkStart w:id="5626" w:name="_Toc59018719"/>
      <w:bookmarkStart w:id="5627" w:name="_Toc68169731"/>
      <w:bookmarkStart w:id="5628" w:name="_Toc114211980"/>
      <w:bookmarkStart w:id="5629" w:name="_Toc136554727"/>
      <w:bookmarkStart w:id="5630" w:name="_Toc151993158"/>
      <w:bookmarkStart w:id="5631" w:name="_Toc151999938"/>
      <w:bookmarkStart w:id="5632" w:name="_Toc152158510"/>
      <w:bookmarkStart w:id="5633" w:name="_Toc168570661"/>
      <w:bookmarkStart w:id="5634" w:name="_Toc169772702"/>
      <w:r>
        <w:t>5.9.3</w:t>
      </w:r>
      <w:r>
        <w:tab/>
        <w:t>Used Features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5"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5"/>
    </w:tbl>
    <w:p w14:paraId="531EA518" w14:textId="77777777" w:rsidR="00AA5070" w:rsidRDefault="00AA5070">
      <w:pPr>
        <w:pStyle w:val="B10"/>
        <w:ind w:left="0" w:firstLine="0"/>
      </w:pPr>
    </w:p>
    <w:p w14:paraId="59B05D56" w14:textId="77777777" w:rsidR="00BA6020" w:rsidRDefault="00BA6020" w:rsidP="00BA6020">
      <w:pPr>
        <w:pStyle w:val="Heading3"/>
      </w:pPr>
      <w:bookmarkStart w:id="5636" w:name="_Toc114211981"/>
      <w:bookmarkStart w:id="5637" w:name="_Toc136554728"/>
      <w:bookmarkStart w:id="5638" w:name="_Toc151993159"/>
      <w:bookmarkStart w:id="5639" w:name="_Toc151999939"/>
      <w:bookmarkStart w:id="5640" w:name="_Toc152158511"/>
      <w:bookmarkStart w:id="5641" w:name="_Toc168570662"/>
      <w:bookmarkStart w:id="5642" w:name="_Toc169772703"/>
      <w:r>
        <w:t>5.9</w:t>
      </w:r>
      <w:r w:rsidRPr="00937328">
        <w:t>.4</w:t>
      </w:r>
      <w:r>
        <w:tab/>
        <w:t>Error handling</w:t>
      </w:r>
      <w:bookmarkEnd w:id="5636"/>
      <w:bookmarkEnd w:id="5637"/>
      <w:bookmarkEnd w:id="5638"/>
      <w:bookmarkEnd w:id="5639"/>
      <w:bookmarkEnd w:id="5640"/>
      <w:bookmarkEnd w:id="5641"/>
      <w:bookmarkEnd w:id="5642"/>
    </w:p>
    <w:p w14:paraId="5DF9A15B" w14:textId="77777777" w:rsidR="00BA6020" w:rsidRDefault="00BA6020" w:rsidP="00BA6020">
      <w:pPr>
        <w:pStyle w:val="Heading4"/>
      </w:pPr>
      <w:bookmarkStart w:id="5643" w:name="_Toc114211982"/>
      <w:bookmarkStart w:id="5644" w:name="_Toc136554729"/>
      <w:bookmarkStart w:id="5645" w:name="_Toc151993160"/>
      <w:bookmarkStart w:id="5646" w:name="_Toc151999940"/>
      <w:bookmarkStart w:id="5647" w:name="_Toc152158512"/>
      <w:bookmarkStart w:id="5648" w:name="_Toc168570663"/>
      <w:bookmarkStart w:id="5649" w:name="_Toc169772704"/>
      <w:r>
        <w:t>5.</w:t>
      </w:r>
      <w:r w:rsidRPr="00937328">
        <w:t>9.4.1</w:t>
      </w:r>
      <w:r>
        <w:tab/>
        <w:t>General</w:t>
      </w:r>
      <w:bookmarkEnd w:id="5643"/>
      <w:bookmarkEnd w:id="5644"/>
      <w:bookmarkEnd w:id="5645"/>
      <w:bookmarkEnd w:id="5646"/>
      <w:bookmarkEnd w:id="5647"/>
      <w:bookmarkEnd w:id="5648"/>
      <w:bookmarkEnd w:id="5649"/>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50" w:name="_Toc114211983"/>
      <w:bookmarkStart w:id="5651" w:name="_Toc136554730"/>
      <w:bookmarkStart w:id="5652" w:name="_Toc151993161"/>
      <w:bookmarkStart w:id="5653" w:name="_Toc151999941"/>
      <w:bookmarkStart w:id="5654" w:name="_Toc152158513"/>
      <w:bookmarkStart w:id="5655" w:name="_Toc168570664"/>
      <w:bookmarkStart w:id="5656" w:name="_Toc169772705"/>
      <w:r>
        <w:t>5.9</w:t>
      </w:r>
      <w:r w:rsidRPr="00937328">
        <w:t>.4.2</w:t>
      </w:r>
      <w:r>
        <w:tab/>
        <w:t>Protocol Errors</w:t>
      </w:r>
      <w:bookmarkEnd w:id="5650"/>
      <w:bookmarkEnd w:id="5651"/>
      <w:bookmarkEnd w:id="5652"/>
      <w:bookmarkEnd w:id="5653"/>
      <w:bookmarkEnd w:id="5654"/>
      <w:bookmarkEnd w:id="5655"/>
      <w:bookmarkEnd w:id="5656"/>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7" w:name="_Toc114211984"/>
      <w:bookmarkStart w:id="5658" w:name="_Toc136554731"/>
      <w:bookmarkStart w:id="5659" w:name="_Toc151993162"/>
      <w:bookmarkStart w:id="5660" w:name="_Toc151999942"/>
      <w:bookmarkStart w:id="5661" w:name="_Toc152158514"/>
      <w:bookmarkStart w:id="5662" w:name="_Toc168570665"/>
      <w:bookmarkStart w:id="5663" w:name="_Toc169772706"/>
      <w:r>
        <w:t>5.9</w:t>
      </w:r>
      <w:r w:rsidRPr="00937328">
        <w:t>.4.3</w:t>
      </w:r>
      <w:r>
        <w:tab/>
        <w:t>Application Errors</w:t>
      </w:r>
      <w:bookmarkEnd w:id="5657"/>
      <w:bookmarkEnd w:id="5658"/>
      <w:bookmarkEnd w:id="5659"/>
      <w:bookmarkEnd w:id="5660"/>
      <w:bookmarkEnd w:id="5661"/>
      <w:bookmarkEnd w:id="5662"/>
      <w:bookmarkEnd w:id="5663"/>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4"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4"/>
    </w:tbl>
    <w:p w14:paraId="4B14C7FB" w14:textId="77777777" w:rsidR="00BA6020" w:rsidRDefault="00BA6020">
      <w:pPr>
        <w:pStyle w:val="B10"/>
        <w:ind w:left="0" w:firstLine="0"/>
      </w:pPr>
    </w:p>
    <w:p w14:paraId="7748CF95" w14:textId="77777777" w:rsidR="00AA5070" w:rsidRDefault="00AA5070">
      <w:pPr>
        <w:pStyle w:val="Heading2"/>
      </w:pPr>
      <w:bookmarkStart w:id="5665" w:name="_Toc36040325"/>
      <w:bookmarkStart w:id="5666" w:name="_Toc44692945"/>
      <w:bookmarkStart w:id="5667" w:name="_Toc45134406"/>
      <w:bookmarkStart w:id="5668" w:name="_Toc49607470"/>
      <w:bookmarkStart w:id="5669" w:name="_Toc51763442"/>
      <w:bookmarkStart w:id="5670" w:name="_Toc58850340"/>
      <w:bookmarkStart w:id="5671" w:name="_Toc59018720"/>
      <w:bookmarkStart w:id="5672" w:name="_Toc68169732"/>
      <w:bookmarkStart w:id="5673" w:name="_Toc114211985"/>
      <w:bookmarkStart w:id="5674" w:name="_Toc136554732"/>
      <w:bookmarkStart w:id="5675" w:name="_Toc151993163"/>
      <w:bookmarkStart w:id="5676" w:name="_Toc151999943"/>
      <w:bookmarkStart w:id="5677" w:name="_Toc152158515"/>
      <w:bookmarkStart w:id="5678" w:name="_Toc168570666"/>
      <w:bookmarkStart w:id="5679" w:name="_Toc169772707"/>
      <w:r>
        <w:t>5.10</w:t>
      </w:r>
      <w:r>
        <w:tab/>
      </w:r>
      <w:r>
        <w:rPr>
          <w:rFonts w:hint="eastAsia"/>
          <w:lang w:eastAsia="zh-CN"/>
        </w:rPr>
        <w:t>LpiP</w:t>
      </w:r>
      <w:r>
        <w:t>arameterProvision API</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3F507A72" w14:textId="77777777" w:rsidR="00111748" w:rsidRPr="008B1C02" w:rsidRDefault="00111748" w:rsidP="00111748">
      <w:pPr>
        <w:pStyle w:val="Heading3"/>
        <w:rPr>
          <w:lang w:val="en-US"/>
        </w:rPr>
      </w:pPr>
      <w:bookmarkStart w:id="5680" w:name="_Toc136554733"/>
      <w:bookmarkStart w:id="5681" w:name="_Toc151993164"/>
      <w:bookmarkStart w:id="5682" w:name="_Toc151999944"/>
      <w:bookmarkStart w:id="5683" w:name="_Toc152158516"/>
      <w:bookmarkStart w:id="5684" w:name="_Toc168570667"/>
      <w:bookmarkStart w:id="5685" w:name="_Toc169772708"/>
      <w:bookmarkStart w:id="5686" w:name="_Toc36040326"/>
      <w:bookmarkStart w:id="5687" w:name="_Toc44692946"/>
      <w:bookmarkStart w:id="5688" w:name="_Toc45134407"/>
      <w:bookmarkStart w:id="5689" w:name="_Toc49607471"/>
      <w:bookmarkStart w:id="5690" w:name="_Toc51763443"/>
      <w:bookmarkStart w:id="5691" w:name="_Toc58850341"/>
      <w:bookmarkStart w:id="5692" w:name="_Toc59018721"/>
      <w:bookmarkStart w:id="5693" w:name="_Toc68169733"/>
      <w:bookmarkStart w:id="5694"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80"/>
      <w:bookmarkEnd w:id="5681"/>
      <w:bookmarkEnd w:id="5682"/>
      <w:bookmarkEnd w:id="5683"/>
      <w:bookmarkEnd w:id="5684"/>
      <w:bookmarkEnd w:id="5685"/>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lastRenderedPageBreak/>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5" w:name="_Toc136554734"/>
      <w:bookmarkStart w:id="5696" w:name="_Toc151993165"/>
      <w:bookmarkStart w:id="5697" w:name="_Toc151999945"/>
      <w:bookmarkStart w:id="5698" w:name="_Toc152158517"/>
      <w:bookmarkStart w:id="5699" w:name="_Toc168570668"/>
      <w:bookmarkStart w:id="5700" w:name="_Toc169772709"/>
      <w:r>
        <w:t>5.10.1</w:t>
      </w:r>
      <w:r>
        <w:tab/>
        <w:t>Resources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r>
        <w:t xml:space="preserve"> </w:t>
      </w:r>
    </w:p>
    <w:p w14:paraId="2FF47B32" w14:textId="77777777" w:rsidR="00AA5070" w:rsidRDefault="00AA5070">
      <w:pPr>
        <w:pStyle w:val="Heading4"/>
      </w:pPr>
      <w:bookmarkStart w:id="5701" w:name="_Toc36040327"/>
      <w:bookmarkStart w:id="5702" w:name="_Toc44692947"/>
      <w:bookmarkStart w:id="5703" w:name="_Toc45134408"/>
      <w:bookmarkStart w:id="5704" w:name="_Toc49607472"/>
      <w:bookmarkStart w:id="5705" w:name="_Toc51763444"/>
      <w:bookmarkStart w:id="5706" w:name="_Toc58850342"/>
      <w:bookmarkStart w:id="5707" w:name="_Toc59018722"/>
      <w:bookmarkStart w:id="5708" w:name="_Toc68169734"/>
      <w:bookmarkStart w:id="5709" w:name="_Toc114211987"/>
      <w:bookmarkStart w:id="5710" w:name="_Toc136554735"/>
      <w:bookmarkStart w:id="5711" w:name="_Toc151993166"/>
      <w:bookmarkStart w:id="5712" w:name="_Toc151999946"/>
      <w:bookmarkStart w:id="5713" w:name="_Toc152158518"/>
      <w:bookmarkStart w:id="5714" w:name="_Toc168570669"/>
      <w:bookmarkStart w:id="5715" w:name="_Toc169772710"/>
      <w:r>
        <w:t>5.10</w:t>
      </w:r>
      <w:r>
        <w:rPr>
          <w:rFonts w:hint="eastAsia"/>
          <w:lang w:eastAsia="zh-CN"/>
        </w:rPr>
        <w:t>.</w:t>
      </w:r>
      <w:r>
        <w:t>1.1</w:t>
      </w:r>
      <w:r>
        <w:tab/>
        <w:t>Overview</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786277378"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6"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6"/>
    </w:tbl>
    <w:p w14:paraId="10766E35" w14:textId="77777777" w:rsidR="00AA5070" w:rsidRDefault="00AA5070"/>
    <w:p w14:paraId="2A6E976F" w14:textId="77777777" w:rsidR="00AA5070" w:rsidRDefault="00AA5070">
      <w:pPr>
        <w:pStyle w:val="Heading4"/>
      </w:pPr>
      <w:bookmarkStart w:id="5717" w:name="_Toc36040328"/>
      <w:bookmarkStart w:id="5718" w:name="_Toc44692948"/>
      <w:bookmarkStart w:id="5719" w:name="_Toc45134409"/>
      <w:bookmarkStart w:id="5720" w:name="_Toc49607473"/>
      <w:bookmarkStart w:id="5721" w:name="_Toc51763445"/>
      <w:bookmarkStart w:id="5722" w:name="_Toc58850343"/>
      <w:bookmarkStart w:id="5723" w:name="_Toc59018723"/>
      <w:bookmarkStart w:id="5724" w:name="_Toc68169735"/>
      <w:bookmarkStart w:id="5725" w:name="_Toc114211988"/>
      <w:bookmarkStart w:id="5726" w:name="_Toc136554736"/>
      <w:bookmarkStart w:id="5727" w:name="_Toc151993167"/>
      <w:bookmarkStart w:id="5728" w:name="_Toc151999947"/>
      <w:bookmarkStart w:id="5729" w:name="_Toc152158519"/>
      <w:bookmarkStart w:id="5730" w:name="_Toc168570670"/>
      <w:bookmarkStart w:id="5731" w:name="_Toc169772711"/>
      <w:r>
        <w:lastRenderedPageBreak/>
        <w:t>5.10.1.2</w:t>
      </w:r>
      <w:r>
        <w:tab/>
        <w:t>Resource: LPI Parameters Provisionings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r>
        <w:t xml:space="preserve"> </w:t>
      </w:r>
    </w:p>
    <w:p w14:paraId="6FB44F4B" w14:textId="77777777" w:rsidR="00AA5070" w:rsidRDefault="00AA5070">
      <w:pPr>
        <w:pStyle w:val="Heading5"/>
      </w:pPr>
      <w:bookmarkStart w:id="5732" w:name="_Toc36040329"/>
      <w:bookmarkStart w:id="5733" w:name="_Toc44692949"/>
      <w:bookmarkStart w:id="5734" w:name="_Toc45134410"/>
      <w:bookmarkStart w:id="5735" w:name="_Toc49607474"/>
      <w:bookmarkStart w:id="5736" w:name="_Toc51763446"/>
      <w:bookmarkStart w:id="5737" w:name="_Toc58850344"/>
      <w:bookmarkStart w:id="5738" w:name="_Toc59018724"/>
      <w:bookmarkStart w:id="5739" w:name="_Toc68169736"/>
      <w:bookmarkStart w:id="5740" w:name="_Toc114211989"/>
      <w:bookmarkStart w:id="5741" w:name="_Toc136554737"/>
      <w:bookmarkStart w:id="5742" w:name="_Toc151993168"/>
      <w:bookmarkStart w:id="5743" w:name="_Toc151999948"/>
      <w:bookmarkStart w:id="5744" w:name="_Toc152158520"/>
      <w:bookmarkStart w:id="5745" w:name="_Toc168570671"/>
      <w:bookmarkStart w:id="5746" w:name="_Toc169772712"/>
      <w:r>
        <w:t>5.10.1.2.1</w:t>
      </w:r>
      <w:r>
        <w:tab/>
        <w:t>Introduction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7" w:name="_Toc36040330"/>
      <w:bookmarkStart w:id="5748" w:name="_Toc44692950"/>
      <w:bookmarkStart w:id="5749" w:name="_Toc45134411"/>
      <w:bookmarkStart w:id="5750" w:name="_Toc49607475"/>
      <w:bookmarkStart w:id="5751" w:name="_Toc51763447"/>
      <w:bookmarkStart w:id="5752" w:name="_Toc58850345"/>
      <w:bookmarkStart w:id="5753" w:name="_Toc59018725"/>
      <w:bookmarkStart w:id="5754" w:name="_Toc68169737"/>
      <w:bookmarkStart w:id="5755" w:name="_Toc114211990"/>
      <w:bookmarkStart w:id="5756" w:name="_Toc136554738"/>
      <w:bookmarkStart w:id="5757" w:name="_Toc151993169"/>
      <w:bookmarkStart w:id="5758" w:name="_Toc151999949"/>
      <w:bookmarkStart w:id="5759" w:name="_Toc152158521"/>
      <w:bookmarkStart w:id="5760" w:name="_Toc168570672"/>
      <w:bookmarkStart w:id="5761" w:name="_Toc169772713"/>
      <w:r>
        <w:t>5.10.1.2.2</w:t>
      </w:r>
      <w:r>
        <w:tab/>
        <w:t>Resource Definition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2" w:name="_Toc36040331"/>
      <w:bookmarkStart w:id="5763" w:name="_Toc44692951"/>
      <w:bookmarkStart w:id="5764" w:name="_Toc45134412"/>
      <w:bookmarkStart w:id="5765" w:name="_Toc49607476"/>
      <w:bookmarkStart w:id="5766" w:name="_Toc51763448"/>
      <w:bookmarkStart w:id="5767" w:name="_Toc58850346"/>
      <w:bookmarkStart w:id="5768" w:name="_Toc59018726"/>
      <w:bookmarkStart w:id="5769" w:name="_Toc68169738"/>
      <w:bookmarkStart w:id="5770" w:name="_Toc114211991"/>
      <w:bookmarkStart w:id="5771" w:name="_Toc136554739"/>
      <w:bookmarkStart w:id="5772" w:name="_Toc151993170"/>
      <w:bookmarkStart w:id="5773" w:name="_Toc151999950"/>
      <w:bookmarkStart w:id="5774" w:name="_Toc152158522"/>
      <w:bookmarkStart w:id="5775" w:name="_Toc168570673"/>
      <w:bookmarkStart w:id="5776" w:name="_Toc169772714"/>
      <w:r>
        <w:t>5.10.1.2.3</w:t>
      </w:r>
      <w:r>
        <w:tab/>
        <w:t>Resource Methods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3452C8C" w14:textId="77777777" w:rsidR="00AA5070" w:rsidRDefault="00AA5070">
      <w:pPr>
        <w:pStyle w:val="Heading6"/>
      </w:pPr>
      <w:bookmarkStart w:id="5777" w:name="_Toc36040332"/>
      <w:bookmarkStart w:id="5778" w:name="_Toc44692952"/>
      <w:bookmarkStart w:id="5779" w:name="_Toc45134413"/>
      <w:bookmarkStart w:id="5780" w:name="_Toc49607477"/>
      <w:bookmarkStart w:id="5781" w:name="_Toc51763449"/>
      <w:bookmarkStart w:id="5782" w:name="_Toc58850347"/>
      <w:bookmarkStart w:id="5783" w:name="_Toc59018727"/>
      <w:bookmarkStart w:id="5784" w:name="_Toc68169739"/>
      <w:bookmarkStart w:id="5785" w:name="_Toc114211992"/>
      <w:bookmarkStart w:id="5786" w:name="_Toc136554740"/>
      <w:bookmarkStart w:id="5787" w:name="_Toc151993171"/>
      <w:bookmarkStart w:id="5788" w:name="_Toc151999951"/>
      <w:bookmarkStart w:id="5789" w:name="_Toc152158523"/>
      <w:bookmarkStart w:id="5790" w:name="_Toc168570674"/>
      <w:bookmarkStart w:id="5791" w:name="_Toc169772715"/>
      <w:r>
        <w:t>5.10.1.2.3.1</w:t>
      </w:r>
      <w:r>
        <w:tab/>
        <w:t>General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2" w:name="_Toc36040333"/>
      <w:bookmarkStart w:id="5793" w:name="_Toc44692953"/>
      <w:bookmarkStart w:id="5794" w:name="_Toc45134414"/>
      <w:bookmarkStart w:id="5795" w:name="_Toc49607478"/>
      <w:bookmarkStart w:id="5796" w:name="_Toc51763450"/>
      <w:bookmarkStart w:id="5797" w:name="_Toc58850348"/>
      <w:bookmarkStart w:id="5798" w:name="_Toc59018728"/>
      <w:bookmarkStart w:id="5799" w:name="_Toc68169740"/>
      <w:bookmarkStart w:id="5800" w:name="_Toc114211993"/>
      <w:bookmarkStart w:id="5801" w:name="_Toc136554741"/>
      <w:bookmarkStart w:id="5802" w:name="_Toc151993172"/>
      <w:bookmarkStart w:id="5803" w:name="_Toc151999952"/>
      <w:bookmarkStart w:id="5804" w:name="_Toc152158524"/>
      <w:bookmarkStart w:id="5805" w:name="_Toc168570675"/>
      <w:bookmarkStart w:id="5806" w:name="_Toc169772716"/>
      <w:r>
        <w:t>5.10.1.2.3.2</w:t>
      </w:r>
      <w:r>
        <w:tab/>
        <w:t>GET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lastRenderedPageBreak/>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7" w:name="_Toc36040334"/>
      <w:bookmarkStart w:id="5808" w:name="_Toc44692954"/>
      <w:bookmarkStart w:id="5809" w:name="_Toc45134415"/>
      <w:bookmarkStart w:id="5810" w:name="_Toc49607479"/>
      <w:bookmarkStart w:id="5811" w:name="_Toc51763451"/>
      <w:bookmarkStart w:id="5812" w:name="_Toc58850349"/>
      <w:bookmarkStart w:id="5813" w:name="_Toc59018729"/>
      <w:bookmarkStart w:id="5814" w:name="_Toc68169741"/>
      <w:bookmarkStart w:id="5815" w:name="_Toc114211994"/>
      <w:bookmarkStart w:id="5816" w:name="_Toc136554742"/>
      <w:bookmarkStart w:id="5817" w:name="_Toc151993173"/>
      <w:bookmarkStart w:id="5818" w:name="_Toc151999953"/>
      <w:bookmarkStart w:id="5819" w:name="_Toc152158525"/>
      <w:bookmarkStart w:id="5820" w:name="_Toc168570676"/>
      <w:bookmarkStart w:id="5821" w:name="_Toc169772717"/>
      <w:r>
        <w:t>5.10.1.2.3.3</w:t>
      </w:r>
      <w:r>
        <w:tab/>
        <w:t>POST</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lastRenderedPageBreak/>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2" w:name="_Toc36040335"/>
      <w:bookmarkStart w:id="5823" w:name="_Toc44692955"/>
      <w:bookmarkStart w:id="5824" w:name="_Toc45134416"/>
      <w:bookmarkStart w:id="5825" w:name="_Toc49607480"/>
      <w:bookmarkStart w:id="5826" w:name="_Toc51763452"/>
      <w:bookmarkStart w:id="5827" w:name="_Toc58850350"/>
      <w:bookmarkStart w:id="5828" w:name="_Toc59018730"/>
      <w:bookmarkStart w:id="5829" w:name="_Toc68169742"/>
      <w:bookmarkStart w:id="5830" w:name="_Toc114211995"/>
      <w:bookmarkStart w:id="5831" w:name="_Toc136554743"/>
      <w:bookmarkStart w:id="5832" w:name="_Toc151993174"/>
      <w:bookmarkStart w:id="5833" w:name="_Toc151999954"/>
      <w:bookmarkStart w:id="5834" w:name="_Toc152158526"/>
      <w:bookmarkStart w:id="5835" w:name="_Toc168570677"/>
      <w:bookmarkStart w:id="5836" w:name="_Toc169772718"/>
      <w:r>
        <w:t>5.10.1.3</w:t>
      </w:r>
      <w:r>
        <w:tab/>
        <w:t>Resource: Individual LPI Parameters Provisioning</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44F0AE" w14:textId="77777777" w:rsidR="00AA5070" w:rsidRDefault="00AA5070">
      <w:pPr>
        <w:pStyle w:val="Heading5"/>
      </w:pPr>
      <w:bookmarkStart w:id="5837" w:name="_Toc36040336"/>
      <w:bookmarkStart w:id="5838" w:name="_Toc44692956"/>
      <w:bookmarkStart w:id="5839" w:name="_Toc45134417"/>
      <w:bookmarkStart w:id="5840" w:name="_Toc49607481"/>
      <w:bookmarkStart w:id="5841" w:name="_Toc51763453"/>
      <w:bookmarkStart w:id="5842" w:name="_Toc58850351"/>
      <w:bookmarkStart w:id="5843" w:name="_Toc59018731"/>
      <w:bookmarkStart w:id="5844" w:name="_Toc68169743"/>
      <w:bookmarkStart w:id="5845" w:name="_Toc114211996"/>
      <w:bookmarkStart w:id="5846" w:name="_Toc136554744"/>
      <w:bookmarkStart w:id="5847" w:name="_Toc151993175"/>
      <w:bookmarkStart w:id="5848" w:name="_Toc151999955"/>
      <w:bookmarkStart w:id="5849" w:name="_Toc152158527"/>
      <w:bookmarkStart w:id="5850" w:name="_Toc168570678"/>
      <w:bookmarkStart w:id="5851" w:name="_Toc169772719"/>
      <w:r>
        <w:t>5.10.1.3.1</w:t>
      </w:r>
      <w:r>
        <w:tab/>
        <w:t>Introduction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2" w:name="_Toc36040337"/>
      <w:bookmarkStart w:id="5853" w:name="_Toc44692957"/>
      <w:bookmarkStart w:id="5854" w:name="_Toc45134418"/>
      <w:bookmarkStart w:id="5855" w:name="_Toc49607482"/>
      <w:bookmarkStart w:id="5856" w:name="_Toc51763454"/>
      <w:bookmarkStart w:id="5857" w:name="_Toc58850352"/>
      <w:bookmarkStart w:id="5858" w:name="_Toc59018732"/>
      <w:bookmarkStart w:id="5859" w:name="_Toc68169744"/>
      <w:bookmarkStart w:id="5860" w:name="_Toc114211997"/>
      <w:bookmarkStart w:id="5861" w:name="_Toc136554745"/>
      <w:bookmarkStart w:id="5862" w:name="_Toc151993176"/>
      <w:bookmarkStart w:id="5863" w:name="_Toc151999956"/>
      <w:bookmarkStart w:id="5864" w:name="_Toc152158528"/>
      <w:bookmarkStart w:id="5865" w:name="_Toc168570679"/>
      <w:bookmarkStart w:id="5866" w:name="_Toc169772720"/>
      <w:r>
        <w:t>5.10.1.3.2</w:t>
      </w:r>
      <w:r>
        <w:tab/>
        <w:t>Resource Definition</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7" w:name="_Toc36040338"/>
      <w:bookmarkStart w:id="5868" w:name="_Toc44692958"/>
      <w:bookmarkStart w:id="5869" w:name="_Toc45134419"/>
      <w:bookmarkStart w:id="5870" w:name="_Toc49607483"/>
      <w:bookmarkStart w:id="5871" w:name="_Toc51763455"/>
      <w:bookmarkStart w:id="5872" w:name="_Toc58850353"/>
      <w:bookmarkStart w:id="5873" w:name="_Toc59018733"/>
      <w:bookmarkStart w:id="5874" w:name="_Toc68169745"/>
      <w:bookmarkStart w:id="5875" w:name="_Toc114211998"/>
      <w:bookmarkStart w:id="5876" w:name="_Toc136554746"/>
      <w:bookmarkStart w:id="5877" w:name="_Toc151993177"/>
      <w:bookmarkStart w:id="5878" w:name="_Toc151999957"/>
      <w:bookmarkStart w:id="5879" w:name="_Toc152158529"/>
      <w:bookmarkStart w:id="5880" w:name="_Toc168570680"/>
      <w:bookmarkStart w:id="5881" w:name="_Toc169772721"/>
      <w:r>
        <w:t>5.10.1.3.3</w:t>
      </w:r>
      <w:r>
        <w:tab/>
        <w:t>Resource Methods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061696" w14:textId="77777777" w:rsidR="00AA5070" w:rsidRDefault="00AA5070">
      <w:pPr>
        <w:pStyle w:val="Heading6"/>
      </w:pPr>
      <w:bookmarkStart w:id="5882" w:name="_Toc36040339"/>
      <w:bookmarkStart w:id="5883" w:name="_Toc44692959"/>
      <w:bookmarkStart w:id="5884" w:name="_Toc45134420"/>
      <w:bookmarkStart w:id="5885" w:name="_Toc49607484"/>
      <w:bookmarkStart w:id="5886" w:name="_Toc51763456"/>
      <w:bookmarkStart w:id="5887" w:name="_Toc58850354"/>
      <w:bookmarkStart w:id="5888" w:name="_Toc59018734"/>
      <w:bookmarkStart w:id="5889" w:name="_Toc68169746"/>
      <w:bookmarkStart w:id="5890" w:name="_Toc114211999"/>
      <w:bookmarkStart w:id="5891" w:name="_Toc136554747"/>
      <w:bookmarkStart w:id="5892" w:name="_Toc151993178"/>
      <w:bookmarkStart w:id="5893" w:name="_Toc151999958"/>
      <w:bookmarkStart w:id="5894" w:name="_Toc152158530"/>
      <w:bookmarkStart w:id="5895" w:name="_Toc168570681"/>
      <w:bookmarkStart w:id="5896" w:name="_Toc169772722"/>
      <w:r>
        <w:t>5.10.1.3.3.1</w:t>
      </w:r>
      <w:r>
        <w:tab/>
        <w:t>General</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7" w:name="_Toc36040340"/>
      <w:bookmarkStart w:id="5898" w:name="_Toc44692960"/>
      <w:bookmarkStart w:id="5899" w:name="_Toc45134421"/>
      <w:bookmarkStart w:id="5900" w:name="_Toc49607485"/>
      <w:bookmarkStart w:id="5901" w:name="_Toc51763457"/>
      <w:bookmarkStart w:id="5902" w:name="_Toc58850355"/>
      <w:bookmarkStart w:id="5903" w:name="_Toc59018735"/>
      <w:bookmarkStart w:id="5904" w:name="_Toc68169747"/>
      <w:bookmarkStart w:id="5905" w:name="_Toc114212000"/>
      <w:bookmarkStart w:id="5906" w:name="_Toc136554748"/>
      <w:bookmarkStart w:id="5907" w:name="_Toc151993179"/>
      <w:bookmarkStart w:id="5908" w:name="_Toc151999959"/>
      <w:bookmarkStart w:id="5909" w:name="_Toc152158531"/>
      <w:bookmarkStart w:id="5910" w:name="_Toc168570682"/>
      <w:bookmarkStart w:id="5911" w:name="_Toc169772723"/>
      <w:r>
        <w:t>5.10.1.3.3.2</w:t>
      </w:r>
      <w:r>
        <w:tab/>
        <w:t>GET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w:t>
            </w:r>
            <w:r>
              <w:rPr>
                <w:b w:val="0"/>
                <w:sz w:val="18"/>
                <w:lang w:eastAsia="zh-CN"/>
              </w:rPr>
              <w:lastRenderedPageBreak/>
              <w:t>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2" w:name="_Toc36040341"/>
      <w:bookmarkStart w:id="5913" w:name="_Toc44692961"/>
      <w:bookmarkStart w:id="5914" w:name="_Toc45134422"/>
      <w:bookmarkStart w:id="5915" w:name="_Toc49607486"/>
      <w:bookmarkStart w:id="5916" w:name="_Toc51763458"/>
      <w:bookmarkStart w:id="5917" w:name="_Toc58850356"/>
      <w:bookmarkStart w:id="5918" w:name="_Toc59018736"/>
      <w:bookmarkStart w:id="5919" w:name="_Toc68169748"/>
      <w:bookmarkStart w:id="5920" w:name="_Toc114212001"/>
      <w:bookmarkStart w:id="5921" w:name="_Toc136554749"/>
      <w:bookmarkStart w:id="5922" w:name="_Toc151993180"/>
      <w:bookmarkStart w:id="5923" w:name="_Toc151999960"/>
      <w:bookmarkStart w:id="5924" w:name="_Toc152158532"/>
      <w:bookmarkStart w:id="5925" w:name="_Toc168570683"/>
      <w:bookmarkStart w:id="5926" w:name="_Toc169772724"/>
      <w:r>
        <w:t>5.10.1.3.3.3</w:t>
      </w:r>
      <w:r>
        <w:tab/>
        <w:t>PUT</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xml:space="preserve"> 5.2.10 of </w:t>
            </w:r>
            <w:r>
              <w:lastRenderedPageBreak/>
              <w:t>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lastRenderedPageBreak/>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7" w:name="_Toc114212002"/>
      <w:bookmarkStart w:id="5928" w:name="_Toc136554750"/>
      <w:bookmarkStart w:id="5929" w:name="_Toc151993181"/>
      <w:bookmarkStart w:id="5930" w:name="_Toc151999961"/>
      <w:bookmarkStart w:id="5931" w:name="_Toc152158533"/>
      <w:bookmarkStart w:id="5932" w:name="_Toc168570684"/>
      <w:bookmarkStart w:id="5933" w:name="_Toc169772725"/>
      <w:bookmarkStart w:id="5934" w:name="_Toc36040342"/>
      <w:bookmarkStart w:id="5935" w:name="_Toc44692962"/>
      <w:bookmarkStart w:id="5936" w:name="_Toc45134423"/>
      <w:bookmarkStart w:id="5937" w:name="_Toc49607487"/>
      <w:bookmarkStart w:id="5938" w:name="_Toc51763459"/>
      <w:bookmarkStart w:id="5939" w:name="_Toc58850357"/>
      <w:bookmarkStart w:id="5940" w:name="_Toc59018737"/>
      <w:bookmarkStart w:id="5941" w:name="_Toc68169749"/>
      <w:r>
        <w:t>5.10.1.3.3.</w:t>
      </w:r>
      <w:r w:rsidR="006F3D4C">
        <w:t>3A</w:t>
      </w:r>
      <w:r>
        <w:tab/>
        <w:t>PATCH</w:t>
      </w:r>
      <w:bookmarkEnd w:id="5927"/>
      <w:bookmarkEnd w:id="5928"/>
      <w:bookmarkEnd w:id="5929"/>
      <w:bookmarkEnd w:id="5930"/>
      <w:bookmarkEnd w:id="5931"/>
      <w:bookmarkEnd w:id="5932"/>
      <w:bookmarkEnd w:id="5933"/>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lastRenderedPageBreak/>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2" w:name="_Toc114212003"/>
      <w:bookmarkStart w:id="5943" w:name="_Toc136554751"/>
      <w:bookmarkStart w:id="5944" w:name="_Toc151993182"/>
      <w:bookmarkStart w:id="5945" w:name="_Toc151999962"/>
      <w:bookmarkStart w:id="5946" w:name="_Toc152158534"/>
      <w:bookmarkStart w:id="5947" w:name="_Toc168570685"/>
      <w:bookmarkStart w:id="5948" w:name="_Toc169772726"/>
      <w:r>
        <w:t>5.10.1.3.3.4</w:t>
      </w:r>
      <w:r>
        <w:tab/>
        <w:t>DELETE</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lastRenderedPageBreak/>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9" w:name="_Toc151993183"/>
      <w:bookmarkStart w:id="5950" w:name="_Toc151999963"/>
      <w:bookmarkStart w:id="5951" w:name="_Toc152158535"/>
      <w:bookmarkStart w:id="5952" w:name="_Toc168570686"/>
      <w:bookmarkStart w:id="5953" w:name="_Toc169772727"/>
      <w:bookmarkStart w:id="5954" w:name="_Toc36040343"/>
      <w:bookmarkStart w:id="5955" w:name="_Toc44692963"/>
      <w:bookmarkStart w:id="5956" w:name="_Toc45134424"/>
      <w:bookmarkStart w:id="5957" w:name="_Toc49607488"/>
      <w:bookmarkStart w:id="5958" w:name="_Toc51763460"/>
      <w:bookmarkStart w:id="5959" w:name="_Toc58850358"/>
      <w:bookmarkStart w:id="5960" w:name="_Toc59018738"/>
      <w:bookmarkStart w:id="5961" w:name="_Toc68169750"/>
      <w:bookmarkStart w:id="5962" w:name="_Toc114212004"/>
      <w:bookmarkStart w:id="5963" w:name="_Toc136554752"/>
      <w:r w:rsidRPr="008B1C02">
        <w:t>5.</w:t>
      </w:r>
      <w:r>
        <w:t>10</w:t>
      </w:r>
      <w:r w:rsidRPr="008B1C02">
        <w:t>.</w:t>
      </w:r>
      <w:r>
        <w:t>1A</w:t>
      </w:r>
      <w:r w:rsidRPr="008B1C02">
        <w:tab/>
        <w:t>Custom Operations without associated resources</w:t>
      </w:r>
      <w:bookmarkEnd w:id="5949"/>
      <w:bookmarkEnd w:id="5950"/>
      <w:bookmarkEnd w:id="5951"/>
      <w:bookmarkEnd w:id="5952"/>
      <w:bookmarkEnd w:id="5953"/>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4" w:name="_Toc151993184"/>
      <w:bookmarkStart w:id="5965" w:name="_Toc151999964"/>
      <w:bookmarkStart w:id="5966" w:name="_Toc152158536"/>
      <w:bookmarkStart w:id="5967" w:name="_Toc168570687"/>
      <w:bookmarkStart w:id="5968" w:name="_Toc169772728"/>
      <w:r>
        <w:t>5.10.1B</w:t>
      </w:r>
      <w:r>
        <w:tab/>
        <w:t>Notifications</w:t>
      </w:r>
      <w:bookmarkEnd w:id="5964"/>
      <w:bookmarkEnd w:id="5965"/>
      <w:bookmarkEnd w:id="5966"/>
      <w:bookmarkEnd w:id="5967"/>
      <w:bookmarkEnd w:id="5968"/>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9" w:name="_Toc151993185"/>
      <w:bookmarkStart w:id="5970" w:name="_Toc151999965"/>
      <w:bookmarkStart w:id="5971" w:name="_Toc152158537"/>
      <w:bookmarkStart w:id="5972" w:name="_Toc168570688"/>
      <w:bookmarkStart w:id="5973" w:name="_Toc169772729"/>
      <w:r>
        <w:t>5.10.2</w:t>
      </w:r>
      <w:r>
        <w:tab/>
        <w:t>Data Model</w:t>
      </w:r>
      <w:bookmarkEnd w:id="5954"/>
      <w:bookmarkEnd w:id="5955"/>
      <w:bookmarkEnd w:id="5956"/>
      <w:bookmarkEnd w:id="5957"/>
      <w:bookmarkEnd w:id="5958"/>
      <w:bookmarkEnd w:id="5959"/>
      <w:bookmarkEnd w:id="5960"/>
      <w:bookmarkEnd w:id="5961"/>
      <w:bookmarkEnd w:id="5962"/>
      <w:bookmarkEnd w:id="5963"/>
      <w:bookmarkEnd w:id="5969"/>
      <w:bookmarkEnd w:id="5970"/>
      <w:bookmarkEnd w:id="5971"/>
      <w:bookmarkEnd w:id="5972"/>
      <w:bookmarkEnd w:id="5973"/>
    </w:p>
    <w:p w14:paraId="251656C2" w14:textId="77777777" w:rsidR="00AA5070" w:rsidRDefault="00AA5070">
      <w:pPr>
        <w:pStyle w:val="Heading4"/>
      </w:pPr>
      <w:bookmarkStart w:id="5974" w:name="_Toc36040344"/>
      <w:bookmarkStart w:id="5975" w:name="_Toc44692964"/>
      <w:bookmarkStart w:id="5976" w:name="_Toc45134425"/>
      <w:bookmarkStart w:id="5977" w:name="_Toc49607489"/>
      <w:bookmarkStart w:id="5978" w:name="_Toc51763461"/>
      <w:bookmarkStart w:id="5979" w:name="_Toc58850359"/>
      <w:bookmarkStart w:id="5980" w:name="_Toc59018739"/>
      <w:bookmarkStart w:id="5981" w:name="_Toc68169751"/>
      <w:bookmarkStart w:id="5982" w:name="_Toc114212005"/>
      <w:bookmarkStart w:id="5983" w:name="_Toc136554753"/>
      <w:bookmarkStart w:id="5984" w:name="_Toc151993186"/>
      <w:bookmarkStart w:id="5985" w:name="_Toc151999966"/>
      <w:bookmarkStart w:id="5986" w:name="_Toc152158538"/>
      <w:bookmarkStart w:id="5987" w:name="_Toc168570689"/>
      <w:bookmarkStart w:id="5988" w:name="_Toc169772730"/>
      <w:r>
        <w:t>5.10.2.1</w:t>
      </w:r>
      <w:r>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9" w:name="_Toc36040345"/>
      <w:bookmarkStart w:id="5990" w:name="_Toc44692965"/>
      <w:bookmarkStart w:id="5991" w:name="_Toc45134426"/>
      <w:bookmarkStart w:id="5992" w:name="_Toc49607490"/>
      <w:bookmarkStart w:id="5993" w:name="_Toc51763462"/>
      <w:bookmarkStart w:id="5994" w:name="_Toc58850360"/>
      <w:bookmarkStart w:id="5995" w:name="_Toc59018740"/>
      <w:bookmarkStart w:id="5996"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7"/>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7" w:name="_Toc114212006"/>
      <w:bookmarkStart w:id="5998" w:name="_Toc136554754"/>
      <w:bookmarkStart w:id="5999" w:name="_Toc151993187"/>
      <w:bookmarkStart w:id="6000" w:name="_Toc151999967"/>
      <w:bookmarkStart w:id="6001" w:name="_Toc152158539"/>
      <w:bookmarkStart w:id="6002" w:name="_Toc168570690"/>
      <w:bookmarkStart w:id="6003" w:name="_Toc169772731"/>
      <w:r>
        <w:t>5.10.2.2</w:t>
      </w:r>
      <w:r>
        <w:tab/>
        <w:t>Reused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7"/>
        <w:gridCol w:w="579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4" w:name="_Toc36040346"/>
      <w:bookmarkStart w:id="6005" w:name="_Toc44692966"/>
      <w:bookmarkStart w:id="6006" w:name="_Toc45134427"/>
      <w:bookmarkStart w:id="6007" w:name="_Toc49607491"/>
      <w:bookmarkStart w:id="6008" w:name="_Toc51763463"/>
      <w:bookmarkStart w:id="6009" w:name="_Toc58850361"/>
      <w:bookmarkStart w:id="6010" w:name="_Toc59018741"/>
      <w:bookmarkStart w:id="6011" w:name="_Toc68169753"/>
      <w:bookmarkStart w:id="6012" w:name="_Toc114212007"/>
      <w:bookmarkStart w:id="6013" w:name="_Toc136554755"/>
      <w:bookmarkStart w:id="6014" w:name="_Toc151993188"/>
      <w:bookmarkStart w:id="6015" w:name="_Toc151999968"/>
      <w:bookmarkStart w:id="6016" w:name="_Toc152158540"/>
      <w:bookmarkStart w:id="6017" w:name="_Toc168570691"/>
      <w:bookmarkStart w:id="6018" w:name="_Toc169772732"/>
      <w:r>
        <w:t>5.10.2.3</w:t>
      </w:r>
      <w:r>
        <w:tab/>
        <w:t>Structured data types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3824ED29" w14:textId="77777777" w:rsidR="00AA5070" w:rsidRDefault="00AA5070">
      <w:pPr>
        <w:pStyle w:val="Heading5"/>
      </w:pPr>
      <w:bookmarkStart w:id="6019" w:name="_Toc36040347"/>
      <w:bookmarkStart w:id="6020" w:name="_Toc44692967"/>
      <w:bookmarkStart w:id="6021" w:name="_Toc45134428"/>
      <w:bookmarkStart w:id="6022" w:name="_Toc49607492"/>
      <w:bookmarkStart w:id="6023" w:name="_Toc51763464"/>
      <w:bookmarkStart w:id="6024" w:name="_Toc58850362"/>
      <w:bookmarkStart w:id="6025" w:name="_Toc59018742"/>
      <w:bookmarkStart w:id="6026" w:name="_Toc68169754"/>
      <w:bookmarkStart w:id="6027" w:name="_Toc114212008"/>
      <w:bookmarkStart w:id="6028" w:name="_Toc136554756"/>
      <w:bookmarkStart w:id="6029" w:name="_Toc151993189"/>
      <w:bookmarkStart w:id="6030" w:name="_Toc151999969"/>
      <w:bookmarkStart w:id="6031" w:name="_Toc152158541"/>
      <w:bookmarkStart w:id="6032" w:name="_Toc168570692"/>
      <w:bookmarkStart w:id="6033" w:name="_Toc169772733"/>
      <w:r>
        <w:t>5.10.2.3.1</w:t>
      </w:r>
      <w:r>
        <w:tab/>
        <w:t>Introduction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4" w:name="_Toc36040348"/>
      <w:bookmarkStart w:id="6035" w:name="_Toc44692968"/>
      <w:bookmarkStart w:id="6036" w:name="_Toc45134429"/>
      <w:bookmarkStart w:id="6037" w:name="_Toc49607493"/>
      <w:bookmarkStart w:id="6038" w:name="_Toc51763465"/>
      <w:bookmarkStart w:id="6039" w:name="_Toc58850363"/>
      <w:bookmarkStart w:id="6040" w:name="_Toc59018743"/>
      <w:bookmarkStart w:id="6041" w:name="_Toc68169755"/>
      <w:bookmarkStart w:id="6042" w:name="_Toc114212009"/>
      <w:bookmarkStart w:id="6043" w:name="_Toc136554757"/>
      <w:bookmarkStart w:id="6044" w:name="_Toc151993190"/>
      <w:bookmarkStart w:id="6045" w:name="_Toc151999970"/>
      <w:bookmarkStart w:id="6046" w:name="_Toc152158542"/>
      <w:bookmarkStart w:id="6047" w:name="_Toc168570693"/>
      <w:bookmarkStart w:id="6048" w:name="_Toc169772734"/>
      <w:r>
        <w:lastRenderedPageBreak/>
        <w:t>5.10.2.3.2</w:t>
      </w:r>
      <w:r>
        <w:tab/>
        <w:t xml:space="preserve">Type: </w:t>
      </w:r>
      <w:r>
        <w:rPr>
          <w:rFonts w:hint="eastAsia"/>
          <w:lang w:eastAsia="zh-CN"/>
        </w:rPr>
        <w:t>Lpi</w:t>
      </w:r>
      <w:r>
        <w:t>ParametersProvision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9" w:name="_Toc114212010"/>
      <w:bookmarkStart w:id="6050" w:name="_Toc136554758"/>
      <w:bookmarkStart w:id="6051" w:name="_Toc151993191"/>
      <w:bookmarkStart w:id="6052" w:name="_Toc151999971"/>
      <w:bookmarkStart w:id="6053" w:name="_Toc152158543"/>
      <w:bookmarkStart w:id="6054" w:name="_Toc168570694"/>
      <w:bookmarkStart w:id="6055" w:name="_Toc169772735"/>
      <w:bookmarkStart w:id="6056" w:name="_Toc36040349"/>
      <w:bookmarkStart w:id="6057" w:name="_Toc44692969"/>
      <w:bookmarkStart w:id="6058" w:name="_Toc45134430"/>
      <w:bookmarkStart w:id="6059" w:name="_Toc49607494"/>
      <w:bookmarkStart w:id="6060" w:name="_Toc51763466"/>
      <w:bookmarkStart w:id="6061" w:name="_Toc58850364"/>
      <w:bookmarkStart w:id="6062" w:name="_Toc59018744"/>
      <w:bookmarkStart w:id="6063" w:name="_Toc68169756"/>
      <w:r>
        <w:t>5.10.2.3.3</w:t>
      </w:r>
      <w:r>
        <w:tab/>
        <w:t xml:space="preserve">Type: </w:t>
      </w:r>
      <w:r>
        <w:rPr>
          <w:rFonts w:hint="eastAsia"/>
          <w:lang w:eastAsia="zh-CN"/>
        </w:rPr>
        <w:t>Lpi</w:t>
      </w:r>
      <w:r>
        <w:t>ParametersProvisionPatch</w:t>
      </w:r>
      <w:bookmarkEnd w:id="6049"/>
      <w:bookmarkEnd w:id="6050"/>
      <w:bookmarkEnd w:id="6051"/>
      <w:bookmarkEnd w:id="6052"/>
      <w:bookmarkEnd w:id="6053"/>
      <w:bookmarkEnd w:id="6054"/>
      <w:bookmarkEnd w:id="6055"/>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4" w:name="_Toc114212011"/>
      <w:bookmarkStart w:id="6065" w:name="_Toc136554759"/>
      <w:bookmarkStart w:id="6066" w:name="_Toc151993192"/>
      <w:bookmarkStart w:id="6067" w:name="_Toc151999972"/>
      <w:bookmarkStart w:id="6068" w:name="_Toc152158544"/>
      <w:bookmarkStart w:id="6069" w:name="_Toc168570695"/>
      <w:bookmarkStart w:id="6070" w:name="_Toc169772736"/>
      <w:r>
        <w:t>5.10.2.4</w:t>
      </w:r>
      <w:r>
        <w:tab/>
        <w:t>Simple data types and enumerations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41CEC23" w14:textId="77777777" w:rsidR="00AA5070" w:rsidRDefault="00AA5070">
      <w:pPr>
        <w:pStyle w:val="Heading5"/>
      </w:pPr>
      <w:bookmarkStart w:id="6071" w:name="_Toc36040350"/>
      <w:bookmarkStart w:id="6072" w:name="_Toc44692970"/>
      <w:bookmarkStart w:id="6073" w:name="_Toc45134431"/>
      <w:bookmarkStart w:id="6074" w:name="_Toc49607495"/>
      <w:bookmarkStart w:id="6075" w:name="_Toc51763467"/>
      <w:bookmarkStart w:id="6076" w:name="_Toc58850365"/>
      <w:bookmarkStart w:id="6077" w:name="_Toc59018745"/>
      <w:bookmarkStart w:id="6078" w:name="_Toc68169757"/>
      <w:bookmarkStart w:id="6079" w:name="_Toc114212012"/>
      <w:bookmarkStart w:id="6080" w:name="_Toc136554760"/>
      <w:bookmarkStart w:id="6081" w:name="_Toc151993193"/>
      <w:bookmarkStart w:id="6082" w:name="_Toc151999973"/>
      <w:bookmarkStart w:id="6083" w:name="_Toc152158545"/>
      <w:bookmarkStart w:id="6084" w:name="_Toc168570696"/>
      <w:bookmarkStart w:id="6085" w:name="_Toc169772737"/>
      <w:r>
        <w:t>5.10.2.4.1</w:t>
      </w:r>
      <w:r>
        <w:tab/>
        <w:t>Introduction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6" w:name="_Toc36040351"/>
      <w:bookmarkStart w:id="6087" w:name="_Toc44692971"/>
      <w:bookmarkStart w:id="6088" w:name="_Toc45134432"/>
      <w:bookmarkStart w:id="6089" w:name="_Toc49607496"/>
      <w:bookmarkStart w:id="6090" w:name="_Toc51763468"/>
      <w:bookmarkStart w:id="6091" w:name="_Toc58850366"/>
      <w:bookmarkStart w:id="6092" w:name="_Toc59018746"/>
      <w:bookmarkStart w:id="6093" w:name="_Toc68169758"/>
      <w:bookmarkStart w:id="6094" w:name="_Toc114212013"/>
      <w:bookmarkStart w:id="6095" w:name="_Toc136554761"/>
      <w:bookmarkStart w:id="6096" w:name="_Toc151993194"/>
      <w:bookmarkStart w:id="6097" w:name="_Toc151999974"/>
      <w:bookmarkStart w:id="6098" w:name="_Toc152158546"/>
      <w:bookmarkStart w:id="6099" w:name="_Toc168570697"/>
      <w:bookmarkStart w:id="6100" w:name="_Toc169772738"/>
      <w:r>
        <w:t>5.10.2.4.2</w:t>
      </w:r>
      <w:r>
        <w:tab/>
        <w:t>Simple data types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lastRenderedPageBreak/>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1"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1"/>
    </w:tbl>
    <w:p w14:paraId="29EE3DD1" w14:textId="77777777" w:rsidR="00AA5070" w:rsidRDefault="00AA5070">
      <w:pPr>
        <w:rPr>
          <w:noProof/>
        </w:rPr>
      </w:pPr>
    </w:p>
    <w:p w14:paraId="33C63393" w14:textId="77777777" w:rsidR="00AA5070" w:rsidRDefault="00AA5070">
      <w:pPr>
        <w:pStyle w:val="Heading3"/>
        <w:spacing w:before="240"/>
      </w:pPr>
      <w:bookmarkStart w:id="6102" w:name="_Toc36040352"/>
      <w:bookmarkStart w:id="6103" w:name="_Toc44692972"/>
      <w:bookmarkStart w:id="6104" w:name="_Toc45134433"/>
      <w:bookmarkStart w:id="6105" w:name="_Toc49607497"/>
      <w:bookmarkStart w:id="6106" w:name="_Toc51763469"/>
      <w:bookmarkStart w:id="6107" w:name="_Toc58850367"/>
      <w:bookmarkStart w:id="6108" w:name="_Toc59018747"/>
      <w:bookmarkStart w:id="6109" w:name="_Toc68169759"/>
      <w:bookmarkStart w:id="6110" w:name="_Toc114212014"/>
      <w:bookmarkStart w:id="6111" w:name="_Toc136554762"/>
      <w:bookmarkStart w:id="6112" w:name="_Toc151993195"/>
      <w:bookmarkStart w:id="6113" w:name="_Toc151999975"/>
      <w:bookmarkStart w:id="6114" w:name="_Toc152158547"/>
      <w:bookmarkStart w:id="6115" w:name="_Toc168570698"/>
      <w:bookmarkStart w:id="6116" w:name="_Toc169772739"/>
      <w:r>
        <w:t>5.10.3</w:t>
      </w:r>
      <w:r>
        <w:tab/>
        <w:t>Used Features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7" w:name="_Toc114212015"/>
      <w:bookmarkStart w:id="6118" w:name="_Toc136554763"/>
      <w:bookmarkStart w:id="6119" w:name="_Toc151993196"/>
      <w:bookmarkStart w:id="6120" w:name="_Toc151999976"/>
      <w:bookmarkStart w:id="6121" w:name="_Toc152158548"/>
      <w:bookmarkStart w:id="6122" w:name="_Toc168570699"/>
      <w:bookmarkStart w:id="6123" w:name="_Toc169772740"/>
      <w:r>
        <w:t>5.1</w:t>
      </w:r>
      <w:r w:rsidRPr="00937328">
        <w:t>0.4</w:t>
      </w:r>
      <w:r>
        <w:tab/>
        <w:t>Error handling</w:t>
      </w:r>
      <w:bookmarkEnd w:id="6117"/>
      <w:bookmarkEnd w:id="6118"/>
      <w:bookmarkEnd w:id="6119"/>
      <w:bookmarkEnd w:id="6120"/>
      <w:bookmarkEnd w:id="6121"/>
      <w:bookmarkEnd w:id="6122"/>
      <w:bookmarkEnd w:id="6123"/>
    </w:p>
    <w:p w14:paraId="53C93D6E" w14:textId="77777777" w:rsidR="00BA6020" w:rsidRDefault="00BA6020" w:rsidP="00BA6020">
      <w:pPr>
        <w:pStyle w:val="Heading4"/>
      </w:pPr>
      <w:bookmarkStart w:id="6124" w:name="_Toc114212016"/>
      <w:bookmarkStart w:id="6125" w:name="_Toc136554764"/>
      <w:bookmarkStart w:id="6126" w:name="_Toc151993197"/>
      <w:bookmarkStart w:id="6127" w:name="_Toc151999977"/>
      <w:bookmarkStart w:id="6128" w:name="_Toc152158549"/>
      <w:bookmarkStart w:id="6129" w:name="_Toc168570700"/>
      <w:bookmarkStart w:id="6130" w:name="_Toc169772741"/>
      <w:r>
        <w:t>5.1</w:t>
      </w:r>
      <w:r w:rsidRPr="00937328">
        <w:t>0.4.</w:t>
      </w:r>
      <w:r>
        <w:t>1</w:t>
      </w:r>
      <w:r>
        <w:tab/>
        <w:t>General</w:t>
      </w:r>
      <w:bookmarkEnd w:id="6124"/>
      <w:bookmarkEnd w:id="6125"/>
      <w:bookmarkEnd w:id="6126"/>
      <w:bookmarkEnd w:id="6127"/>
      <w:bookmarkEnd w:id="6128"/>
      <w:bookmarkEnd w:id="6129"/>
      <w:bookmarkEnd w:id="6130"/>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1" w:name="_Toc114212017"/>
      <w:bookmarkStart w:id="6132" w:name="_Toc136554765"/>
      <w:bookmarkStart w:id="6133" w:name="_Toc151993198"/>
      <w:bookmarkStart w:id="6134" w:name="_Toc151999978"/>
      <w:bookmarkStart w:id="6135" w:name="_Toc152158550"/>
      <w:bookmarkStart w:id="6136" w:name="_Toc168570701"/>
      <w:bookmarkStart w:id="6137" w:name="_Toc169772742"/>
      <w:r>
        <w:t>5.1</w:t>
      </w:r>
      <w:r w:rsidRPr="00937328">
        <w:t>0.4.2</w:t>
      </w:r>
      <w:r>
        <w:tab/>
        <w:t>Protocol Errors</w:t>
      </w:r>
      <w:bookmarkEnd w:id="6131"/>
      <w:bookmarkEnd w:id="6132"/>
      <w:bookmarkEnd w:id="6133"/>
      <w:bookmarkEnd w:id="6134"/>
      <w:bookmarkEnd w:id="6135"/>
      <w:bookmarkEnd w:id="6136"/>
      <w:bookmarkEnd w:id="6137"/>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8" w:name="_Toc114212018"/>
      <w:bookmarkStart w:id="6139" w:name="_Toc136554766"/>
      <w:bookmarkStart w:id="6140" w:name="_Toc151993199"/>
      <w:bookmarkStart w:id="6141" w:name="_Toc151999979"/>
      <w:bookmarkStart w:id="6142" w:name="_Toc152158551"/>
      <w:bookmarkStart w:id="6143" w:name="_Toc168570702"/>
      <w:bookmarkStart w:id="6144" w:name="_Toc169772743"/>
      <w:r>
        <w:t>5.1</w:t>
      </w:r>
      <w:r w:rsidRPr="00937328">
        <w:t>0.4.3</w:t>
      </w:r>
      <w:r>
        <w:tab/>
        <w:t>Application Errors</w:t>
      </w:r>
      <w:bookmarkEnd w:id="6138"/>
      <w:bookmarkEnd w:id="6139"/>
      <w:bookmarkEnd w:id="6140"/>
      <w:bookmarkEnd w:id="6141"/>
      <w:bookmarkEnd w:id="6142"/>
      <w:bookmarkEnd w:id="6143"/>
      <w:bookmarkEnd w:id="6144"/>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5"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5"/>
    </w:tbl>
    <w:p w14:paraId="592A35EC" w14:textId="77777777" w:rsidR="00BA6020" w:rsidRDefault="00BA6020">
      <w:pPr>
        <w:pStyle w:val="B10"/>
        <w:ind w:left="0" w:firstLine="0"/>
      </w:pPr>
    </w:p>
    <w:p w14:paraId="43638E27" w14:textId="77777777" w:rsidR="00AA5070" w:rsidRDefault="00AA5070">
      <w:pPr>
        <w:pStyle w:val="Heading2"/>
      </w:pPr>
      <w:bookmarkStart w:id="6146" w:name="_Toc36040353"/>
      <w:bookmarkStart w:id="6147" w:name="_Toc44692973"/>
      <w:bookmarkStart w:id="6148" w:name="_Toc45134434"/>
      <w:bookmarkStart w:id="6149" w:name="_Toc49607498"/>
      <w:bookmarkStart w:id="6150" w:name="_Toc51763470"/>
      <w:bookmarkStart w:id="6151" w:name="_Toc58850368"/>
      <w:bookmarkStart w:id="6152" w:name="_Toc59018748"/>
      <w:bookmarkStart w:id="6153" w:name="_Toc68169760"/>
      <w:bookmarkStart w:id="6154" w:name="_Toc114212019"/>
      <w:bookmarkStart w:id="6155" w:name="_Toc136554767"/>
      <w:bookmarkStart w:id="6156" w:name="_Toc151993200"/>
      <w:bookmarkStart w:id="6157" w:name="_Toc151999980"/>
      <w:bookmarkStart w:id="6158" w:name="_Toc152158552"/>
      <w:bookmarkStart w:id="6159" w:name="_Toc168570703"/>
      <w:bookmarkStart w:id="6160" w:name="_Toc169772744"/>
      <w:r>
        <w:t>5.11</w:t>
      </w:r>
      <w:r>
        <w:tab/>
        <w:t>ServiceParameter API</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D514BD4" w14:textId="77777777" w:rsidR="00306F67" w:rsidRPr="008B1C02" w:rsidRDefault="00306F67" w:rsidP="00306F67">
      <w:pPr>
        <w:pStyle w:val="Heading3"/>
        <w:rPr>
          <w:lang w:val="en-US"/>
        </w:rPr>
      </w:pPr>
      <w:bookmarkStart w:id="6161" w:name="_Toc151993201"/>
      <w:bookmarkStart w:id="6162" w:name="_Toc151999981"/>
      <w:bookmarkStart w:id="6163" w:name="_Toc152158553"/>
      <w:bookmarkStart w:id="6164" w:name="_Toc168570704"/>
      <w:bookmarkStart w:id="6165" w:name="_Toc169772745"/>
      <w:bookmarkStart w:id="6166" w:name="_Toc36040354"/>
      <w:bookmarkStart w:id="6167" w:name="_Toc44692974"/>
      <w:bookmarkStart w:id="6168" w:name="_Toc45134435"/>
      <w:bookmarkStart w:id="6169" w:name="_Toc49607499"/>
      <w:bookmarkStart w:id="6170" w:name="_Toc51763471"/>
      <w:bookmarkStart w:id="6171" w:name="_Toc58850369"/>
      <w:bookmarkStart w:id="6172" w:name="_Toc59018749"/>
      <w:bookmarkStart w:id="6173" w:name="_Toc68169761"/>
      <w:bookmarkStart w:id="6174" w:name="_Toc114212020"/>
      <w:bookmarkStart w:id="6175"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1"/>
      <w:bookmarkEnd w:id="6162"/>
      <w:bookmarkEnd w:id="6163"/>
      <w:bookmarkEnd w:id="6164"/>
      <w:bookmarkEnd w:id="6165"/>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lastRenderedPageBreak/>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6" w:name="_Toc151993202"/>
      <w:bookmarkStart w:id="6177" w:name="_Toc151999982"/>
      <w:bookmarkStart w:id="6178" w:name="_Toc152158554"/>
      <w:bookmarkStart w:id="6179" w:name="_Toc168570705"/>
      <w:bookmarkStart w:id="6180" w:name="_Toc169772746"/>
      <w:r>
        <w:t>5.11.1</w:t>
      </w:r>
      <w:r>
        <w:tab/>
        <w:t>Resources</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r>
        <w:t xml:space="preserve"> </w:t>
      </w:r>
    </w:p>
    <w:p w14:paraId="48BE74F8" w14:textId="77777777" w:rsidR="00AA5070" w:rsidRDefault="00AA5070">
      <w:pPr>
        <w:pStyle w:val="Heading4"/>
      </w:pPr>
      <w:bookmarkStart w:id="6181" w:name="_Toc36040355"/>
      <w:bookmarkStart w:id="6182" w:name="_Toc44692975"/>
      <w:bookmarkStart w:id="6183" w:name="_Toc45134436"/>
      <w:bookmarkStart w:id="6184" w:name="_Toc49607500"/>
      <w:bookmarkStart w:id="6185" w:name="_Toc51763472"/>
      <w:bookmarkStart w:id="6186" w:name="_Toc58850370"/>
      <w:bookmarkStart w:id="6187" w:name="_Toc59018750"/>
      <w:bookmarkStart w:id="6188" w:name="_Toc68169762"/>
      <w:bookmarkStart w:id="6189" w:name="_Toc114212021"/>
      <w:bookmarkStart w:id="6190" w:name="_Toc136554769"/>
      <w:bookmarkStart w:id="6191" w:name="_Toc151993203"/>
      <w:bookmarkStart w:id="6192" w:name="_Toc151999983"/>
      <w:bookmarkStart w:id="6193" w:name="_Toc152158555"/>
      <w:bookmarkStart w:id="6194" w:name="_Toc168570706"/>
      <w:bookmarkStart w:id="6195" w:name="_Toc169772747"/>
      <w:r>
        <w:t>5.11.1.1</w:t>
      </w:r>
      <w:r>
        <w:tab/>
        <w:t>Overview</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15pt" o:ole="">
            <v:imagedata r:id="rId26" o:title="" croptop="2567f" cropbottom="9168f" cropleft="1389f" cropright="11086f"/>
          </v:shape>
          <o:OLEObject Type="Embed" ProgID="Visio.Drawing.11" ShapeID="_x0000_i1033" DrawAspect="Content" ObjectID="_1786277379"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6"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6"/>
    </w:tbl>
    <w:p w14:paraId="6F966A8B" w14:textId="77777777" w:rsidR="00AA5070" w:rsidRDefault="00AA5070"/>
    <w:p w14:paraId="78823FB1" w14:textId="77777777" w:rsidR="00AA5070" w:rsidRDefault="00AA5070">
      <w:pPr>
        <w:pStyle w:val="Heading4"/>
      </w:pPr>
      <w:bookmarkStart w:id="6197" w:name="_Toc36040356"/>
      <w:bookmarkStart w:id="6198" w:name="_Toc44692976"/>
      <w:bookmarkStart w:id="6199" w:name="_Toc45134437"/>
      <w:bookmarkStart w:id="6200" w:name="_Toc49607501"/>
      <w:bookmarkStart w:id="6201" w:name="_Toc51763473"/>
      <w:bookmarkStart w:id="6202" w:name="_Toc58850371"/>
      <w:bookmarkStart w:id="6203" w:name="_Toc59018751"/>
      <w:bookmarkStart w:id="6204" w:name="_Toc68169763"/>
      <w:bookmarkStart w:id="6205" w:name="_Toc114212022"/>
      <w:bookmarkStart w:id="6206" w:name="_Toc136554770"/>
      <w:bookmarkStart w:id="6207" w:name="_Toc151993204"/>
      <w:bookmarkStart w:id="6208" w:name="_Toc151999984"/>
      <w:bookmarkStart w:id="6209" w:name="_Toc152158556"/>
      <w:bookmarkStart w:id="6210" w:name="_Toc168570707"/>
      <w:bookmarkStart w:id="6211" w:name="_Toc169772748"/>
      <w:r>
        <w:t>5.11.1.2</w:t>
      </w:r>
      <w:r>
        <w:tab/>
        <w:t>Resource: Service Parameter Subscriptions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37D26A67" w14:textId="77777777" w:rsidR="00AA5070" w:rsidRDefault="00AA5070">
      <w:pPr>
        <w:pStyle w:val="Heading5"/>
      </w:pPr>
      <w:bookmarkStart w:id="6212" w:name="_Toc36040357"/>
      <w:bookmarkStart w:id="6213" w:name="_Toc44692977"/>
      <w:bookmarkStart w:id="6214" w:name="_Toc45134438"/>
      <w:bookmarkStart w:id="6215" w:name="_Toc49607502"/>
      <w:bookmarkStart w:id="6216" w:name="_Toc51763474"/>
      <w:bookmarkStart w:id="6217" w:name="_Toc58850372"/>
      <w:bookmarkStart w:id="6218" w:name="_Toc59018752"/>
      <w:bookmarkStart w:id="6219" w:name="_Toc68169764"/>
      <w:bookmarkStart w:id="6220" w:name="_Toc114212023"/>
      <w:bookmarkStart w:id="6221" w:name="_Toc136554771"/>
      <w:bookmarkStart w:id="6222" w:name="_Toc151993205"/>
      <w:bookmarkStart w:id="6223" w:name="_Toc151999985"/>
      <w:bookmarkStart w:id="6224" w:name="_Toc152158557"/>
      <w:bookmarkStart w:id="6225" w:name="_Toc168570708"/>
      <w:bookmarkStart w:id="6226" w:name="_Toc169772749"/>
      <w:r>
        <w:t>5.11.1.2.1</w:t>
      </w:r>
      <w:r>
        <w:tab/>
        <w:t>Introduction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7" w:name="_Toc36040358"/>
      <w:bookmarkStart w:id="6228" w:name="_Toc44692978"/>
      <w:bookmarkStart w:id="6229" w:name="_Toc45134439"/>
      <w:bookmarkStart w:id="6230" w:name="_Toc49607503"/>
      <w:bookmarkStart w:id="6231" w:name="_Toc51763475"/>
      <w:bookmarkStart w:id="6232" w:name="_Toc58850373"/>
      <w:bookmarkStart w:id="6233" w:name="_Toc59018753"/>
      <w:bookmarkStart w:id="6234" w:name="_Toc68169765"/>
      <w:bookmarkStart w:id="6235" w:name="_Toc114212024"/>
      <w:bookmarkStart w:id="6236" w:name="_Toc136554772"/>
      <w:bookmarkStart w:id="6237" w:name="_Toc151993206"/>
      <w:bookmarkStart w:id="6238" w:name="_Toc151999986"/>
      <w:bookmarkStart w:id="6239" w:name="_Toc152158558"/>
      <w:bookmarkStart w:id="6240" w:name="_Toc168570709"/>
      <w:bookmarkStart w:id="6241" w:name="_Toc169772750"/>
      <w:r>
        <w:t>5.11.1.2.2</w:t>
      </w:r>
      <w:r>
        <w:tab/>
        <w:t>Resource Definition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lastRenderedPageBreak/>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2" w:name="_Toc36040359"/>
      <w:bookmarkStart w:id="6243" w:name="_Toc44692979"/>
      <w:bookmarkStart w:id="6244" w:name="_Toc45134440"/>
      <w:bookmarkStart w:id="6245" w:name="_Toc49607504"/>
      <w:bookmarkStart w:id="6246" w:name="_Toc51763476"/>
      <w:bookmarkStart w:id="6247" w:name="_Toc58850374"/>
      <w:bookmarkStart w:id="6248" w:name="_Toc59018754"/>
      <w:bookmarkStart w:id="6249" w:name="_Toc68169766"/>
      <w:bookmarkStart w:id="6250" w:name="_Toc114212025"/>
      <w:bookmarkStart w:id="6251" w:name="_Toc136554773"/>
      <w:bookmarkStart w:id="6252" w:name="_Toc151993207"/>
      <w:bookmarkStart w:id="6253" w:name="_Toc151999987"/>
      <w:bookmarkStart w:id="6254" w:name="_Toc152158559"/>
      <w:bookmarkStart w:id="6255" w:name="_Toc168570710"/>
      <w:bookmarkStart w:id="6256" w:name="_Toc169772751"/>
      <w:r>
        <w:t>5.11.1.2.3</w:t>
      </w:r>
      <w:r>
        <w:tab/>
        <w:t>Resource Methods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D12134B" w14:textId="77777777" w:rsidR="00AA5070" w:rsidRDefault="00AA5070">
      <w:pPr>
        <w:pStyle w:val="Heading6"/>
      </w:pPr>
      <w:bookmarkStart w:id="6257" w:name="_Toc36040360"/>
      <w:bookmarkStart w:id="6258" w:name="_Toc44692980"/>
      <w:bookmarkStart w:id="6259" w:name="_Toc45134441"/>
      <w:bookmarkStart w:id="6260" w:name="_Toc49607505"/>
      <w:bookmarkStart w:id="6261" w:name="_Toc51763477"/>
      <w:bookmarkStart w:id="6262" w:name="_Toc58850375"/>
      <w:bookmarkStart w:id="6263" w:name="_Toc59018755"/>
      <w:bookmarkStart w:id="6264" w:name="_Toc68169767"/>
      <w:bookmarkStart w:id="6265" w:name="_Toc114212026"/>
      <w:bookmarkStart w:id="6266" w:name="_Toc136554774"/>
      <w:bookmarkStart w:id="6267" w:name="_Toc151993208"/>
      <w:bookmarkStart w:id="6268" w:name="_Toc151999988"/>
      <w:bookmarkStart w:id="6269" w:name="_Toc152158560"/>
      <w:bookmarkStart w:id="6270" w:name="_Toc168570711"/>
      <w:bookmarkStart w:id="6271" w:name="_Toc169772752"/>
      <w:r>
        <w:t>5.11.1.2.3.1</w:t>
      </w:r>
      <w:r>
        <w:tab/>
        <w:t>General</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2" w:name="_Toc36040361"/>
      <w:bookmarkStart w:id="6273" w:name="_Toc44692981"/>
      <w:bookmarkStart w:id="6274" w:name="_Toc45134442"/>
      <w:bookmarkStart w:id="6275" w:name="_Toc49607506"/>
      <w:bookmarkStart w:id="6276" w:name="_Toc51763478"/>
      <w:bookmarkStart w:id="6277" w:name="_Toc58850376"/>
      <w:bookmarkStart w:id="6278" w:name="_Toc59018756"/>
      <w:bookmarkStart w:id="6279" w:name="_Toc68169768"/>
      <w:bookmarkStart w:id="6280" w:name="_Toc114212027"/>
      <w:bookmarkStart w:id="6281" w:name="_Toc136554775"/>
      <w:bookmarkStart w:id="6282" w:name="_Toc151993209"/>
      <w:bookmarkStart w:id="6283" w:name="_Toc151999989"/>
      <w:bookmarkStart w:id="6284" w:name="_Toc152158561"/>
      <w:bookmarkStart w:id="6285" w:name="_Toc168570712"/>
      <w:bookmarkStart w:id="6286" w:name="_Toc169772753"/>
      <w:r>
        <w:t>5.11.1.2.3.2</w:t>
      </w:r>
      <w:r>
        <w:tab/>
        <w:t>GET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lastRenderedPageBreak/>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7" w:name="_Toc36040362"/>
      <w:bookmarkStart w:id="6288" w:name="_Toc44692982"/>
      <w:bookmarkStart w:id="6289" w:name="_Toc45134443"/>
      <w:bookmarkStart w:id="6290" w:name="_Toc49607507"/>
      <w:bookmarkStart w:id="6291" w:name="_Toc51763479"/>
      <w:bookmarkStart w:id="6292" w:name="_Toc58850377"/>
      <w:bookmarkStart w:id="6293" w:name="_Toc59018757"/>
      <w:bookmarkStart w:id="6294" w:name="_Toc68169769"/>
      <w:bookmarkStart w:id="6295" w:name="_Toc114212028"/>
      <w:bookmarkStart w:id="6296" w:name="_Toc136554776"/>
      <w:bookmarkStart w:id="6297" w:name="_Toc151993210"/>
      <w:bookmarkStart w:id="6298" w:name="_Toc151999990"/>
      <w:bookmarkStart w:id="6299" w:name="_Toc152158562"/>
      <w:bookmarkStart w:id="6300" w:name="_Toc168570713"/>
      <w:bookmarkStart w:id="6301" w:name="_Toc169772754"/>
      <w:r>
        <w:t>5.11.1.2.3.3</w:t>
      </w:r>
      <w:r>
        <w:tab/>
        <w:t>POST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lastRenderedPageBreak/>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2" w:name="_Toc36040363"/>
      <w:bookmarkStart w:id="6303" w:name="_Toc44692983"/>
      <w:bookmarkStart w:id="6304" w:name="_Toc45134444"/>
      <w:bookmarkStart w:id="6305" w:name="_Toc49607508"/>
      <w:bookmarkStart w:id="6306" w:name="_Toc51763480"/>
      <w:bookmarkStart w:id="6307" w:name="_Toc58850378"/>
      <w:bookmarkStart w:id="6308" w:name="_Toc59018758"/>
      <w:bookmarkStart w:id="6309" w:name="_Toc68169770"/>
      <w:bookmarkStart w:id="6310" w:name="_Toc114212029"/>
      <w:bookmarkStart w:id="6311" w:name="_Toc136554777"/>
      <w:bookmarkStart w:id="6312" w:name="_Toc151993211"/>
      <w:bookmarkStart w:id="6313" w:name="_Toc151999991"/>
      <w:bookmarkStart w:id="6314" w:name="_Toc152158563"/>
      <w:bookmarkStart w:id="6315" w:name="_Toc168570714"/>
      <w:bookmarkStart w:id="6316" w:name="_Toc169772755"/>
      <w:r>
        <w:t>5.11.1.3</w:t>
      </w:r>
      <w:r>
        <w:tab/>
        <w:t>Resource: Individual Service Parameter Subscription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2C7A6BB" w14:textId="77777777" w:rsidR="00AA5070" w:rsidRDefault="00AA5070">
      <w:pPr>
        <w:pStyle w:val="Heading5"/>
      </w:pPr>
      <w:bookmarkStart w:id="6317" w:name="_Toc36040364"/>
      <w:bookmarkStart w:id="6318" w:name="_Toc44692984"/>
      <w:bookmarkStart w:id="6319" w:name="_Toc45134445"/>
      <w:bookmarkStart w:id="6320" w:name="_Toc49607509"/>
      <w:bookmarkStart w:id="6321" w:name="_Toc51763481"/>
      <w:bookmarkStart w:id="6322" w:name="_Toc58850379"/>
      <w:bookmarkStart w:id="6323" w:name="_Toc59018759"/>
      <w:bookmarkStart w:id="6324" w:name="_Toc68169771"/>
      <w:bookmarkStart w:id="6325" w:name="_Toc114212030"/>
      <w:bookmarkStart w:id="6326" w:name="_Toc136554778"/>
      <w:bookmarkStart w:id="6327" w:name="_Toc151993212"/>
      <w:bookmarkStart w:id="6328" w:name="_Toc151999992"/>
      <w:bookmarkStart w:id="6329" w:name="_Toc152158564"/>
      <w:bookmarkStart w:id="6330" w:name="_Toc168570715"/>
      <w:bookmarkStart w:id="6331" w:name="_Toc169772756"/>
      <w:r>
        <w:t>5.11.1.3.1</w:t>
      </w:r>
      <w:r>
        <w:tab/>
        <w:t>Introduction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2" w:name="_Toc36040365"/>
      <w:bookmarkStart w:id="6333" w:name="_Toc44692985"/>
      <w:bookmarkStart w:id="6334" w:name="_Toc45134446"/>
      <w:bookmarkStart w:id="6335" w:name="_Toc49607510"/>
      <w:bookmarkStart w:id="6336" w:name="_Toc51763482"/>
      <w:bookmarkStart w:id="6337" w:name="_Toc58850380"/>
      <w:bookmarkStart w:id="6338" w:name="_Toc59018760"/>
      <w:bookmarkStart w:id="6339" w:name="_Toc68169772"/>
      <w:bookmarkStart w:id="6340" w:name="_Toc114212031"/>
      <w:bookmarkStart w:id="6341" w:name="_Toc136554779"/>
      <w:bookmarkStart w:id="6342" w:name="_Toc151993213"/>
      <w:bookmarkStart w:id="6343" w:name="_Toc151999993"/>
      <w:bookmarkStart w:id="6344" w:name="_Toc152158565"/>
      <w:bookmarkStart w:id="6345" w:name="_Toc168570716"/>
      <w:bookmarkStart w:id="6346" w:name="_Toc169772757"/>
      <w:r>
        <w:t>5.11.1.3.2</w:t>
      </w:r>
      <w:r>
        <w:tab/>
        <w:t>Resource Definition</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7" w:name="_Toc36040366"/>
      <w:bookmarkStart w:id="6348" w:name="_Toc44692986"/>
      <w:bookmarkStart w:id="6349" w:name="_Toc45134447"/>
      <w:bookmarkStart w:id="6350" w:name="_Toc49607511"/>
      <w:bookmarkStart w:id="6351" w:name="_Toc51763483"/>
      <w:bookmarkStart w:id="6352" w:name="_Toc58850381"/>
      <w:bookmarkStart w:id="6353" w:name="_Toc59018761"/>
      <w:bookmarkStart w:id="6354" w:name="_Toc68169773"/>
      <w:bookmarkStart w:id="6355" w:name="_Toc114212032"/>
      <w:bookmarkStart w:id="6356" w:name="_Toc136554780"/>
      <w:bookmarkStart w:id="6357" w:name="_Toc151993214"/>
      <w:bookmarkStart w:id="6358" w:name="_Toc151999994"/>
      <w:bookmarkStart w:id="6359" w:name="_Toc152158566"/>
      <w:bookmarkStart w:id="6360" w:name="_Toc168570717"/>
      <w:bookmarkStart w:id="6361" w:name="_Toc169772758"/>
      <w:r>
        <w:t>5.11.1.3.3</w:t>
      </w:r>
      <w:r>
        <w:tab/>
        <w:t>Resource Methods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268AB277" w14:textId="77777777" w:rsidR="00AA5070" w:rsidRDefault="00AA5070">
      <w:pPr>
        <w:pStyle w:val="Heading6"/>
      </w:pPr>
      <w:bookmarkStart w:id="6362" w:name="_Toc36040367"/>
      <w:bookmarkStart w:id="6363" w:name="_Toc44692987"/>
      <w:bookmarkStart w:id="6364" w:name="_Toc45134448"/>
      <w:bookmarkStart w:id="6365" w:name="_Toc49607512"/>
      <w:bookmarkStart w:id="6366" w:name="_Toc51763484"/>
      <w:bookmarkStart w:id="6367" w:name="_Toc58850382"/>
      <w:bookmarkStart w:id="6368" w:name="_Toc59018762"/>
      <w:bookmarkStart w:id="6369" w:name="_Toc68169774"/>
      <w:bookmarkStart w:id="6370" w:name="_Toc114212033"/>
      <w:bookmarkStart w:id="6371" w:name="_Toc136554781"/>
      <w:bookmarkStart w:id="6372" w:name="_Toc151993215"/>
      <w:bookmarkStart w:id="6373" w:name="_Toc151999995"/>
      <w:bookmarkStart w:id="6374" w:name="_Toc152158567"/>
      <w:bookmarkStart w:id="6375" w:name="_Toc168570718"/>
      <w:bookmarkStart w:id="6376" w:name="_Toc169772759"/>
      <w:r>
        <w:t>5.11.1.3.3.1</w:t>
      </w:r>
      <w:r>
        <w:tab/>
        <w:t>General</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7" w:name="_Toc36040368"/>
      <w:bookmarkStart w:id="6378" w:name="_Toc44692988"/>
      <w:bookmarkStart w:id="6379" w:name="_Toc45134449"/>
      <w:bookmarkStart w:id="6380" w:name="_Toc49607513"/>
      <w:bookmarkStart w:id="6381" w:name="_Toc51763485"/>
      <w:bookmarkStart w:id="6382" w:name="_Toc58850383"/>
      <w:bookmarkStart w:id="6383" w:name="_Toc59018763"/>
      <w:bookmarkStart w:id="6384" w:name="_Toc68169775"/>
      <w:bookmarkStart w:id="6385" w:name="_Toc114212034"/>
      <w:bookmarkStart w:id="6386" w:name="_Toc136554782"/>
      <w:bookmarkStart w:id="6387" w:name="_Toc151993216"/>
      <w:bookmarkStart w:id="6388" w:name="_Toc151999996"/>
      <w:bookmarkStart w:id="6389" w:name="_Toc152158568"/>
      <w:bookmarkStart w:id="6390" w:name="_Toc168570719"/>
      <w:bookmarkStart w:id="6391" w:name="_Toc169772760"/>
      <w:r>
        <w:t>5.11.1.3.3.2</w:t>
      </w:r>
      <w:r>
        <w:tab/>
        <w:t>GET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w:t>
            </w:r>
            <w:r>
              <w:rPr>
                <w:b w:val="0"/>
                <w:sz w:val="18"/>
                <w:lang w:eastAsia="zh-CN"/>
              </w:rPr>
              <w:lastRenderedPageBreak/>
              <w:t>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lastRenderedPageBreak/>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2" w:name="_Toc36040369"/>
      <w:bookmarkStart w:id="6393" w:name="_Toc44692989"/>
      <w:bookmarkStart w:id="6394" w:name="_Toc45134450"/>
      <w:bookmarkStart w:id="6395" w:name="_Toc49607514"/>
      <w:bookmarkStart w:id="6396" w:name="_Toc51763486"/>
      <w:bookmarkStart w:id="6397" w:name="_Toc58850384"/>
      <w:bookmarkStart w:id="6398" w:name="_Toc59018764"/>
      <w:bookmarkStart w:id="6399" w:name="_Toc68169776"/>
      <w:bookmarkStart w:id="6400" w:name="_Toc114212035"/>
      <w:bookmarkStart w:id="6401" w:name="_Toc136554783"/>
      <w:bookmarkStart w:id="6402" w:name="_Toc151993217"/>
      <w:bookmarkStart w:id="6403" w:name="_Toc151999997"/>
      <w:bookmarkStart w:id="6404" w:name="_Toc152158569"/>
      <w:bookmarkStart w:id="6405" w:name="_Toc168570720"/>
      <w:bookmarkStart w:id="6406" w:name="_Toc169772761"/>
      <w:r>
        <w:t>5.11.1.3.3.3</w:t>
      </w:r>
      <w:r>
        <w:tab/>
        <w:t>PUT</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xml:space="preserve"> 5.2.10 of </w:t>
            </w:r>
            <w:r>
              <w:rPr>
                <w:b w:val="0"/>
                <w:sz w:val="18"/>
              </w:rPr>
              <w:lastRenderedPageBreak/>
              <w:t>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lastRenderedPageBreak/>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7" w:name="_Toc36040370"/>
      <w:bookmarkStart w:id="6408" w:name="_Toc44692990"/>
      <w:bookmarkStart w:id="6409" w:name="_Toc45134451"/>
      <w:bookmarkStart w:id="6410" w:name="_Toc49607515"/>
      <w:bookmarkStart w:id="6411" w:name="_Toc51763487"/>
      <w:bookmarkStart w:id="6412" w:name="_Toc58850385"/>
      <w:bookmarkStart w:id="6413" w:name="_Toc59018765"/>
      <w:bookmarkStart w:id="6414" w:name="_Toc68169777"/>
      <w:bookmarkStart w:id="6415" w:name="_Toc114212036"/>
      <w:bookmarkStart w:id="6416" w:name="_Toc136554784"/>
      <w:bookmarkStart w:id="6417" w:name="_Toc151993218"/>
      <w:bookmarkStart w:id="6418" w:name="_Toc151999998"/>
      <w:bookmarkStart w:id="6419" w:name="_Toc152158570"/>
      <w:bookmarkStart w:id="6420" w:name="_Toc168570721"/>
      <w:bookmarkStart w:id="6421" w:name="_Toc169772762"/>
      <w:r>
        <w:t>5.11.1.3.3.4</w:t>
      </w:r>
      <w:r>
        <w:tab/>
        <w:t>DELETE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lastRenderedPageBreak/>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2" w:name="_Toc36040371"/>
      <w:bookmarkStart w:id="6423" w:name="_Toc44692991"/>
      <w:bookmarkStart w:id="6424" w:name="_Toc45134452"/>
      <w:bookmarkStart w:id="6425" w:name="_Toc49607516"/>
      <w:bookmarkStart w:id="6426" w:name="_Toc51763488"/>
      <w:bookmarkStart w:id="6427" w:name="_Toc58850386"/>
      <w:bookmarkStart w:id="6428" w:name="_Toc59018766"/>
      <w:bookmarkStart w:id="6429" w:name="_Toc68169778"/>
      <w:bookmarkStart w:id="6430" w:name="_Toc114212037"/>
      <w:bookmarkStart w:id="6431" w:name="_Toc136554785"/>
      <w:bookmarkStart w:id="6432" w:name="_Toc151993219"/>
      <w:bookmarkStart w:id="6433" w:name="_Toc151999999"/>
      <w:bookmarkStart w:id="6434" w:name="_Toc152158571"/>
      <w:bookmarkStart w:id="6435" w:name="_Toc168570722"/>
      <w:bookmarkStart w:id="6436" w:name="_Toc169772763"/>
      <w:r>
        <w:t>5.11.1.3.3.5</w:t>
      </w:r>
      <w:r>
        <w:tab/>
        <w:t>PATCH</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lastRenderedPageBreak/>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7" w:name="_Toc114212038"/>
      <w:bookmarkStart w:id="6438" w:name="_Toc136554786"/>
      <w:bookmarkStart w:id="6439" w:name="_Toc151993220"/>
      <w:bookmarkStart w:id="6440" w:name="_Toc152000000"/>
      <w:bookmarkStart w:id="6441" w:name="_Toc152158572"/>
      <w:bookmarkStart w:id="6442" w:name="_Toc168570723"/>
      <w:bookmarkStart w:id="6443" w:name="_Toc169772764"/>
      <w:bookmarkStart w:id="6444" w:name="_Toc24966954"/>
      <w:bookmarkStart w:id="6445" w:name="_Toc34228235"/>
      <w:bookmarkStart w:id="6446" w:name="_Toc36041638"/>
      <w:bookmarkStart w:id="6447" w:name="_Toc36041794"/>
      <w:bookmarkStart w:id="6448" w:name="_Toc44680231"/>
      <w:bookmarkStart w:id="6449" w:name="_Toc45134828"/>
      <w:bookmarkStart w:id="6450" w:name="_Toc49583713"/>
      <w:bookmarkStart w:id="6451" w:name="_Toc51764150"/>
      <w:bookmarkStart w:id="6452" w:name="_Toc58838825"/>
      <w:bookmarkStart w:id="6453" w:name="_Toc59020140"/>
      <w:bookmarkStart w:id="6454" w:name="_Toc59020227"/>
      <w:bookmarkStart w:id="6455" w:name="_Toc68170891"/>
      <w:bookmarkStart w:id="6456" w:name="_Toc74815482"/>
      <w:bookmarkStart w:id="6457" w:name="_Toc36040372"/>
      <w:bookmarkStart w:id="6458" w:name="_Toc44692992"/>
      <w:bookmarkStart w:id="6459" w:name="_Toc45134453"/>
      <w:bookmarkStart w:id="6460" w:name="_Toc49607517"/>
      <w:bookmarkStart w:id="6461" w:name="_Toc51763489"/>
      <w:bookmarkStart w:id="6462" w:name="_Toc58850387"/>
      <w:bookmarkStart w:id="6463" w:name="_Toc59018767"/>
      <w:bookmarkStart w:id="6464" w:name="_Toc68169779"/>
      <w:r>
        <w:t>5.11.1A</w:t>
      </w:r>
      <w:r>
        <w:tab/>
        <w:t>Notifications</w:t>
      </w:r>
      <w:bookmarkEnd w:id="6437"/>
      <w:bookmarkEnd w:id="6438"/>
      <w:bookmarkEnd w:id="6439"/>
      <w:bookmarkEnd w:id="6440"/>
      <w:bookmarkEnd w:id="6441"/>
      <w:bookmarkEnd w:id="6442"/>
      <w:bookmarkEnd w:id="6443"/>
    </w:p>
    <w:p w14:paraId="00F45590" w14:textId="77777777" w:rsidR="00224F45" w:rsidRDefault="00224F45" w:rsidP="00224F45">
      <w:pPr>
        <w:pStyle w:val="Heading4"/>
      </w:pPr>
      <w:bookmarkStart w:id="6465" w:name="_Toc114212039"/>
      <w:bookmarkStart w:id="6466" w:name="_Toc136554787"/>
      <w:bookmarkStart w:id="6467" w:name="_Toc151993221"/>
      <w:bookmarkStart w:id="6468" w:name="_Toc152000001"/>
      <w:bookmarkStart w:id="6469" w:name="_Toc152158573"/>
      <w:bookmarkStart w:id="6470" w:name="_Toc168570724"/>
      <w:bookmarkStart w:id="6471" w:name="_Toc169772765"/>
      <w:r>
        <w:t>5.11.1A.1</w:t>
      </w:r>
      <w:r>
        <w:tab/>
        <w:t>Introduction</w:t>
      </w:r>
      <w:bookmarkEnd w:id="6465"/>
      <w:bookmarkEnd w:id="6466"/>
      <w:bookmarkEnd w:id="6467"/>
      <w:bookmarkEnd w:id="6468"/>
      <w:bookmarkEnd w:id="6469"/>
      <w:bookmarkEnd w:id="6470"/>
      <w:bookmarkEnd w:id="6471"/>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2" w:name="_Toc114212040"/>
      <w:bookmarkStart w:id="6473" w:name="_Toc136554788"/>
      <w:bookmarkStart w:id="6474" w:name="_Toc151993222"/>
      <w:bookmarkStart w:id="6475" w:name="_Toc152000002"/>
      <w:bookmarkStart w:id="6476" w:name="_Toc152158574"/>
      <w:bookmarkStart w:id="6477" w:name="_Toc168570725"/>
      <w:bookmarkStart w:id="6478" w:name="_Toc169772766"/>
      <w:r>
        <w:t>5.11.1A.2</w:t>
      </w:r>
      <w:r>
        <w:tab/>
        <w:t>AF Notifications</w:t>
      </w:r>
      <w:bookmarkEnd w:id="6472"/>
      <w:bookmarkEnd w:id="6473"/>
      <w:bookmarkEnd w:id="6474"/>
      <w:bookmarkEnd w:id="6475"/>
      <w:bookmarkEnd w:id="6476"/>
      <w:bookmarkEnd w:id="6477"/>
      <w:bookmarkEnd w:id="6478"/>
    </w:p>
    <w:p w14:paraId="23814418" w14:textId="77777777" w:rsidR="00224F45" w:rsidRDefault="00224F45" w:rsidP="00224F45">
      <w:pPr>
        <w:pStyle w:val="Heading5"/>
        <w:rPr>
          <w:noProof/>
        </w:rPr>
      </w:pPr>
      <w:bookmarkStart w:id="6479" w:name="_Toc114212041"/>
      <w:bookmarkStart w:id="6480" w:name="_Toc136554789"/>
      <w:bookmarkStart w:id="6481" w:name="_Toc151993223"/>
      <w:bookmarkStart w:id="6482" w:name="_Toc152000003"/>
      <w:bookmarkStart w:id="6483" w:name="_Toc152158575"/>
      <w:bookmarkStart w:id="6484" w:name="_Toc168570726"/>
      <w:bookmarkStart w:id="6485" w:name="_Toc169772767"/>
      <w:r>
        <w:rPr>
          <w:noProof/>
        </w:rPr>
        <w:t>5.11.1A.2.1</w:t>
      </w:r>
      <w:r>
        <w:rPr>
          <w:noProof/>
        </w:rPr>
        <w:tab/>
        <w:t>Description</w:t>
      </w:r>
      <w:bookmarkEnd w:id="6479"/>
      <w:bookmarkEnd w:id="6480"/>
      <w:bookmarkEnd w:id="6481"/>
      <w:bookmarkEnd w:id="6482"/>
      <w:bookmarkEnd w:id="6483"/>
      <w:bookmarkEnd w:id="6484"/>
      <w:bookmarkEnd w:id="6485"/>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6" w:name="_Toc114212042"/>
      <w:bookmarkStart w:id="6487" w:name="_Toc136554790"/>
      <w:bookmarkStart w:id="6488" w:name="_Toc151993224"/>
      <w:bookmarkStart w:id="6489" w:name="_Toc152000004"/>
      <w:bookmarkStart w:id="6490" w:name="_Toc152158576"/>
      <w:bookmarkStart w:id="6491" w:name="_Toc168570727"/>
      <w:bookmarkStart w:id="6492" w:name="_Toc169772768"/>
      <w:r>
        <w:rPr>
          <w:noProof/>
        </w:rPr>
        <w:t>5.11.1A.2.2</w:t>
      </w:r>
      <w:r>
        <w:rPr>
          <w:noProof/>
        </w:rPr>
        <w:tab/>
        <w:t>Target URI</w:t>
      </w:r>
      <w:bookmarkEnd w:id="6486"/>
      <w:bookmarkEnd w:id="6487"/>
      <w:bookmarkEnd w:id="6488"/>
      <w:bookmarkEnd w:id="6489"/>
      <w:bookmarkEnd w:id="6490"/>
      <w:bookmarkEnd w:id="6491"/>
      <w:bookmarkEnd w:id="6492"/>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3" w:name="_Toc114212043"/>
      <w:bookmarkStart w:id="6494" w:name="_Toc136554791"/>
      <w:bookmarkStart w:id="6495" w:name="_Toc151993225"/>
      <w:bookmarkStart w:id="6496" w:name="_Toc152000005"/>
      <w:bookmarkStart w:id="6497" w:name="_Toc152158577"/>
      <w:bookmarkStart w:id="6498" w:name="_Toc168570728"/>
      <w:bookmarkStart w:id="6499" w:name="_Toc169772769"/>
      <w:r>
        <w:t>5.11.1A.3</w:t>
      </w:r>
      <w:r>
        <w:tab/>
        <w:t>Operation Definition</w:t>
      </w:r>
      <w:bookmarkEnd w:id="6493"/>
      <w:bookmarkEnd w:id="6494"/>
      <w:bookmarkEnd w:id="6495"/>
      <w:bookmarkEnd w:id="6496"/>
      <w:bookmarkEnd w:id="6497"/>
      <w:bookmarkEnd w:id="6498"/>
      <w:bookmarkEnd w:id="6499"/>
    </w:p>
    <w:p w14:paraId="263216E0" w14:textId="77777777" w:rsidR="00224F45" w:rsidRDefault="00224F45" w:rsidP="00224F45">
      <w:pPr>
        <w:pStyle w:val="Heading5"/>
      </w:pPr>
      <w:bookmarkStart w:id="6500" w:name="_Toc114212044"/>
      <w:bookmarkStart w:id="6501" w:name="_Toc136554792"/>
      <w:bookmarkStart w:id="6502" w:name="_Toc151993226"/>
      <w:bookmarkStart w:id="6503" w:name="_Toc152000006"/>
      <w:bookmarkStart w:id="6504" w:name="_Toc152158578"/>
      <w:bookmarkStart w:id="6505" w:name="_Toc168570729"/>
      <w:bookmarkStart w:id="6506" w:name="_Toc169772770"/>
      <w:r>
        <w:t>5.11.1A.3.1</w:t>
      </w:r>
      <w:r>
        <w:tab/>
        <w:t>Notification via HTTP POST</w:t>
      </w:r>
      <w:bookmarkEnd w:id="6500"/>
      <w:bookmarkEnd w:id="6501"/>
      <w:bookmarkEnd w:id="6502"/>
      <w:bookmarkEnd w:id="6503"/>
      <w:bookmarkEnd w:id="6504"/>
      <w:bookmarkEnd w:id="6505"/>
      <w:bookmarkEnd w:id="6506"/>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lastRenderedPageBreak/>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7" w:name="_Toc114212045"/>
      <w:bookmarkStart w:id="6508" w:name="_Toc136554793"/>
      <w:bookmarkStart w:id="6509" w:name="_Toc151993227"/>
      <w:bookmarkStart w:id="6510" w:name="_Toc152000007"/>
      <w:bookmarkStart w:id="6511" w:name="_Toc152158579"/>
      <w:bookmarkStart w:id="6512" w:name="_Toc168570730"/>
      <w:bookmarkStart w:id="6513" w:name="_Toc169772771"/>
      <w:r>
        <w:t>5.11.1A.3.2</w:t>
      </w:r>
      <w:r>
        <w:tab/>
        <w:t>Notification via Websocket</w:t>
      </w:r>
      <w:bookmarkEnd w:id="6507"/>
      <w:bookmarkEnd w:id="6508"/>
      <w:bookmarkEnd w:id="6509"/>
      <w:bookmarkEnd w:id="6510"/>
      <w:bookmarkEnd w:id="6511"/>
      <w:bookmarkEnd w:id="6512"/>
      <w:bookmarkEnd w:id="6513"/>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4" w:name="_Toc151993228"/>
      <w:bookmarkStart w:id="6515" w:name="_Toc152000008"/>
      <w:bookmarkStart w:id="6516" w:name="_Toc152158580"/>
      <w:bookmarkStart w:id="6517" w:name="_Toc168570731"/>
      <w:bookmarkStart w:id="6518" w:name="_Toc169772772"/>
      <w:bookmarkStart w:id="6519" w:name="_Toc114212046"/>
      <w:bookmarkStart w:id="6520" w:name="_Toc136554794"/>
      <w:bookmarkEnd w:id="6444"/>
      <w:bookmarkEnd w:id="6445"/>
      <w:bookmarkEnd w:id="6446"/>
      <w:bookmarkEnd w:id="6447"/>
      <w:bookmarkEnd w:id="6448"/>
      <w:bookmarkEnd w:id="6449"/>
      <w:bookmarkEnd w:id="6450"/>
      <w:bookmarkEnd w:id="6451"/>
      <w:bookmarkEnd w:id="6452"/>
      <w:bookmarkEnd w:id="6453"/>
      <w:bookmarkEnd w:id="6454"/>
      <w:bookmarkEnd w:id="6455"/>
      <w:bookmarkEnd w:id="6456"/>
      <w:r w:rsidRPr="008B1C02">
        <w:t>5.</w:t>
      </w:r>
      <w:r>
        <w:t>11</w:t>
      </w:r>
      <w:r w:rsidRPr="008B1C02">
        <w:t>.</w:t>
      </w:r>
      <w:r>
        <w:t>1B</w:t>
      </w:r>
      <w:r w:rsidRPr="008B1C02">
        <w:tab/>
        <w:t>Custom Operations without associated resources</w:t>
      </w:r>
      <w:bookmarkEnd w:id="6514"/>
      <w:bookmarkEnd w:id="6515"/>
      <w:bookmarkEnd w:id="6516"/>
      <w:bookmarkEnd w:id="6517"/>
      <w:bookmarkEnd w:id="6518"/>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1" w:name="_Toc151993229"/>
      <w:bookmarkStart w:id="6522" w:name="_Toc152000009"/>
      <w:bookmarkStart w:id="6523" w:name="_Toc152158581"/>
      <w:bookmarkStart w:id="6524" w:name="_Toc168570732"/>
      <w:bookmarkStart w:id="6525" w:name="_Toc169772773"/>
      <w:r>
        <w:t>5.11.2</w:t>
      </w:r>
      <w:r>
        <w:tab/>
        <w:t>Data Model</w:t>
      </w:r>
      <w:bookmarkEnd w:id="6457"/>
      <w:bookmarkEnd w:id="6458"/>
      <w:bookmarkEnd w:id="6459"/>
      <w:bookmarkEnd w:id="6460"/>
      <w:bookmarkEnd w:id="6461"/>
      <w:bookmarkEnd w:id="6462"/>
      <w:bookmarkEnd w:id="6463"/>
      <w:bookmarkEnd w:id="6464"/>
      <w:bookmarkEnd w:id="6519"/>
      <w:bookmarkEnd w:id="6520"/>
      <w:bookmarkEnd w:id="6521"/>
      <w:bookmarkEnd w:id="6522"/>
      <w:bookmarkEnd w:id="6523"/>
      <w:bookmarkEnd w:id="6524"/>
      <w:bookmarkEnd w:id="6525"/>
    </w:p>
    <w:p w14:paraId="5690724C" w14:textId="77777777" w:rsidR="00AA5070" w:rsidRDefault="00AA5070">
      <w:pPr>
        <w:pStyle w:val="Heading4"/>
      </w:pPr>
      <w:bookmarkStart w:id="6526" w:name="_Toc36040373"/>
      <w:bookmarkStart w:id="6527" w:name="_Toc44692993"/>
      <w:bookmarkStart w:id="6528" w:name="_Toc45134454"/>
      <w:bookmarkStart w:id="6529" w:name="_Toc49607518"/>
      <w:bookmarkStart w:id="6530" w:name="_Toc51763490"/>
      <w:bookmarkStart w:id="6531" w:name="_Toc58850388"/>
      <w:bookmarkStart w:id="6532" w:name="_Toc59018768"/>
      <w:bookmarkStart w:id="6533" w:name="_Toc68169780"/>
      <w:bookmarkStart w:id="6534" w:name="_Toc114212047"/>
      <w:bookmarkStart w:id="6535" w:name="_Toc136554795"/>
      <w:bookmarkStart w:id="6536" w:name="_Toc151993230"/>
      <w:bookmarkStart w:id="6537" w:name="_Toc152000010"/>
      <w:bookmarkStart w:id="6538" w:name="_Toc152158582"/>
      <w:bookmarkStart w:id="6539" w:name="_Toc168570733"/>
      <w:bookmarkStart w:id="6540" w:name="_Toc169772774"/>
      <w:r>
        <w:t>5.11.2.1</w:t>
      </w:r>
      <w:r>
        <w:tab/>
        <w:t>General</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1" w:name="_Toc36040374"/>
      <w:bookmarkStart w:id="6542" w:name="_Toc44692994"/>
      <w:bookmarkStart w:id="6543" w:name="_Toc45134455"/>
      <w:bookmarkStart w:id="6544" w:name="_Toc49607519"/>
      <w:bookmarkStart w:id="6545" w:name="_Toc51763491"/>
      <w:bookmarkStart w:id="6546" w:name="_Toc58850389"/>
      <w:bookmarkStart w:id="6547" w:name="_Toc59018769"/>
      <w:bookmarkStart w:id="6548"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9" w:name="_Hlk129010089"/>
      <w:r>
        <w:lastRenderedPageBreak/>
        <w:t>Table 5.11.2.1-1</w:t>
      </w:r>
      <w:bookmarkEnd w:id="6549"/>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79"/>
        <w:gridCol w:w="4234"/>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 xml:space="preserve">Represents the service parameters for ranging and </w:t>
            </w:r>
            <w:r>
              <w:lastRenderedPageBreak/>
              <w:t>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lastRenderedPageBreak/>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50" w:name="_Toc114212048"/>
      <w:bookmarkStart w:id="6551" w:name="_Toc136554796"/>
      <w:bookmarkStart w:id="6552" w:name="_Toc151993231"/>
      <w:bookmarkStart w:id="6553" w:name="_Toc152000011"/>
      <w:bookmarkStart w:id="6554" w:name="_Toc152158583"/>
      <w:bookmarkStart w:id="6555" w:name="_Toc168570734"/>
      <w:bookmarkStart w:id="6556" w:name="_Toc169772775"/>
      <w:r>
        <w:t>5.11.2.2</w:t>
      </w:r>
      <w:r>
        <w:tab/>
        <w:t>Reused data types</w:t>
      </w:r>
      <w:bookmarkEnd w:id="6541"/>
      <w:bookmarkEnd w:id="6542"/>
      <w:bookmarkEnd w:id="6543"/>
      <w:bookmarkEnd w:id="6544"/>
      <w:bookmarkEnd w:id="6545"/>
      <w:bookmarkEnd w:id="6546"/>
      <w:bookmarkEnd w:id="6547"/>
      <w:bookmarkEnd w:id="6548"/>
      <w:bookmarkEnd w:id="6550"/>
      <w:bookmarkEnd w:id="6551"/>
      <w:bookmarkEnd w:id="6552"/>
      <w:bookmarkEnd w:id="6553"/>
      <w:bookmarkEnd w:id="6554"/>
      <w:bookmarkEnd w:id="6555"/>
      <w:bookmarkEnd w:id="6556"/>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7" w:name="_Hlk129010126"/>
      <w:r>
        <w:t>Table 5.11.2.2-1</w:t>
      </w:r>
      <w:bookmarkEnd w:id="6557"/>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964"/>
        <w:gridCol w:w="1894"/>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8" w:name="_Toc36040375"/>
      <w:bookmarkStart w:id="6559" w:name="_Toc44692995"/>
      <w:bookmarkStart w:id="6560" w:name="_Toc45134456"/>
      <w:bookmarkStart w:id="6561" w:name="_Toc49607520"/>
      <w:bookmarkStart w:id="6562" w:name="_Toc51763492"/>
      <w:bookmarkStart w:id="6563" w:name="_Toc58850390"/>
      <w:bookmarkStart w:id="6564" w:name="_Toc59018770"/>
      <w:bookmarkStart w:id="6565" w:name="_Toc68169782"/>
      <w:bookmarkStart w:id="6566" w:name="_Toc114212049"/>
      <w:bookmarkStart w:id="6567" w:name="_Toc136554797"/>
      <w:bookmarkStart w:id="6568" w:name="_Toc151993232"/>
      <w:bookmarkStart w:id="6569" w:name="_Toc152000012"/>
      <w:bookmarkStart w:id="6570" w:name="_Toc152158584"/>
      <w:bookmarkStart w:id="6571" w:name="_Toc168570735"/>
      <w:bookmarkStart w:id="6572" w:name="_Toc169772776"/>
      <w:r>
        <w:t>5.11.2.3</w:t>
      </w:r>
      <w:r>
        <w:tab/>
        <w:t>Structured data types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27279FBE" w14:textId="77777777" w:rsidR="00AA5070" w:rsidRDefault="00AA5070">
      <w:pPr>
        <w:pStyle w:val="Heading5"/>
      </w:pPr>
      <w:bookmarkStart w:id="6573" w:name="_Toc36040376"/>
      <w:bookmarkStart w:id="6574" w:name="_Toc44692996"/>
      <w:bookmarkStart w:id="6575" w:name="_Toc45134457"/>
      <w:bookmarkStart w:id="6576" w:name="_Toc49607521"/>
      <w:bookmarkStart w:id="6577" w:name="_Toc51763493"/>
      <w:bookmarkStart w:id="6578" w:name="_Toc58850391"/>
      <w:bookmarkStart w:id="6579" w:name="_Toc59018771"/>
      <w:bookmarkStart w:id="6580" w:name="_Toc68169783"/>
      <w:bookmarkStart w:id="6581" w:name="_Toc114212050"/>
      <w:bookmarkStart w:id="6582" w:name="_Toc136554798"/>
      <w:bookmarkStart w:id="6583" w:name="_Toc151993233"/>
      <w:bookmarkStart w:id="6584" w:name="_Toc152000013"/>
      <w:bookmarkStart w:id="6585" w:name="_Toc152158585"/>
      <w:bookmarkStart w:id="6586" w:name="_Toc168570736"/>
      <w:bookmarkStart w:id="6587" w:name="_Toc169772777"/>
      <w:r>
        <w:t>5.11.2.3.1</w:t>
      </w:r>
      <w:r>
        <w:tab/>
        <w:t>Introduction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8" w:name="_Toc36040377"/>
      <w:bookmarkStart w:id="6589" w:name="_Toc44692997"/>
      <w:bookmarkStart w:id="6590" w:name="_Toc45134458"/>
      <w:bookmarkStart w:id="6591" w:name="_Toc49607522"/>
      <w:bookmarkStart w:id="6592" w:name="_Toc51763494"/>
      <w:bookmarkStart w:id="6593" w:name="_Toc58850392"/>
      <w:bookmarkStart w:id="6594" w:name="_Toc59018772"/>
      <w:bookmarkStart w:id="6595" w:name="_Toc68169784"/>
      <w:bookmarkStart w:id="6596" w:name="_Toc114212051"/>
      <w:bookmarkStart w:id="6597" w:name="_Toc136554799"/>
      <w:bookmarkStart w:id="6598" w:name="_Toc151993234"/>
      <w:bookmarkStart w:id="6599" w:name="_Toc152000014"/>
      <w:bookmarkStart w:id="6600" w:name="_Toc152158586"/>
      <w:bookmarkStart w:id="6601" w:name="_Toc168570737"/>
      <w:bookmarkStart w:id="6602" w:name="_Toc169772778"/>
      <w:r>
        <w:lastRenderedPageBreak/>
        <w:t>5.11.2.3.2</w:t>
      </w:r>
      <w:r>
        <w:tab/>
        <w:t xml:space="preserve">Type: </w:t>
      </w:r>
      <w:r>
        <w:rPr>
          <w:lang w:eastAsia="zh-CN"/>
        </w:rPr>
        <w:t>ServiceParameterData</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lastRenderedPageBreak/>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5D926646"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480545A2"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r w:rsidR="00C36770">
              <w:t xml:space="preserve">may </w:t>
            </w:r>
            <w:r w:rsidR="000D7067">
              <w:t>be included 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3" w:name="_Toc36040394"/>
      <w:bookmarkStart w:id="6604" w:name="_Toc44692998"/>
      <w:bookmarkStart w:id="6605" w:name="_Toc45134459"/>
      <w:bookmarkStart w:id="6606" w:name="_Toc49607523"/>
      <w:bookmarkStart w:id="6607" w:name="_Toc51763495"/>
      <w:bookmarkStart w:id="6608" w:name="_Toc58850393"/>
      <w:bookmarkStart w:id="6609" w:name="_Toc59018773"/>
      <w:bookmarkStart w:id="6610" w:name="_Toc68169785"/>
      <w:bookmarkStart w:id="6611" w:name="_Toc114212052"/>
      <w:bookmarkStart w:id="6612" w:name="_Toc136554800"/>
      <w:bookmarkStart w:id="6613" w:name="_Toc151993235"/>
      <w:bookmarkStart w:id="6614" w:name="_Toc152000015"/>
      <w:bookmarkStart w:id="6615" w:name="_Toc152158587"/>
      <w:bookmarkStart w:id="6616" w:name="_Toc168570738"/>
      <w:bookmarkStart w:id="6617" w:name="_Toc169772779"/>
      <w:r>
        <w:lastRenderedPageBreak/>
        <w:t>5.11.2.3.3</w:t>
      </w:r>
      <w:r>
        <w:tab/>
        <w:t xml:space="preserve">Type: </w:t>
      </w:r>
      <w:r>
        <w:rPr>
          <w:lang w:eastAsia="zh-CN"/>
        </w:rPr>
        <w:t>ServiceParameterDataPatch</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F2664E">
        <w:trPr>
          <w:gridBefore w:val="1"/>
          <w:wBefore w:w="36" w:type="dxa"/>
          <w:trHeight w:val="128"/>
          <w:jc w:val="center"/>
        </w:trPr>
        <w:tc>
          <w:tcPr>
            <w:tcW w:w="2023" w:type="dxa"/>
            <w:gridSpan w:val="2"/>
          </w:tcPr>
          <w:p w14:paraId="1CFFFB81" w14:textId="77777777" w:rsidR="003E65B5" w:rsidRDefault="003E65B5" w:rsidP="00F2664E">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F2664E">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F2664E">
            <w:pPr>
              <w:pStyle w:val="TAC"/>
            </w:pPr>
            <w:r>
              <w:t>O</w:t>
            </w:r>
          </w:p>
        </w:tc>
        <w:tc>
          <w:tcPr>
            <w:tcW w:w="1134" w:type="dxa"/>
            <w:gridSpan w:val="2"/>
          </w:tcPr>
          <w:p w14:paraId="2188A9A6" w14:textId="77777777" w:rsidR="003E65B5" w:rsidRDefault="003E65B5" w:rsidP="00F2664E">
            <w:pPr>
              <w:pStyle w:val="TAC"/>
              <w:jc w:val="left"/>
            </w:pPr>
            <w:r>
              <w:t>1..N</w:t>
            </w:r>
          </w:p>
        </w:tc>
        <w:tc>
          <w:tcPr>
            <w:tcW w:w="2662" w:type="dxa"/>
            <w:gridSpan w:val="2"/>
          </w:tcPr>
          <w:p w14:paraId="12E11A34" w14:textId="77777777" w:rsidR="003E65B5" w:rsidRDefault="003E65B5" w:rsidP="00F2664E">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F2664E">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8" w:name="_Toc114212053"/>
      <w:bookmarkStart w:id="6619" w:name="_Toc136554801"/>
      <w:bookmarkStart w:id="6620" w:name="_Toc151993236"/>
      <w:bookmarkStart w:id="6621" w:name="_Toc152000016"/>
      <w:bookmarkStart w:id="6622" w:name="_Toc152158588"/>
      <w:bookmarkStart w:id="6623" w:name="_Toc168570739"/>
      <w:bookmarkStart w:id="6624" w:name="_Toc169772780"/>
      <w:r>
        <w:lastRenderedPageBreak/>
        <w:t>5.11.2.3.4</w:t>
      </w:r>
      <w:r>
        <w:tab/>
        <w:t>Type: UrspRuleRequest</w:t>
      </w:r>
      <w:bookmarkEnd w:id="6618"/>
      <w:bookmarkEnd w:id="6619"/>
      <w:bookmarkEnd w:id="6620"/>
      <w:bookmarkEnd w:id="6621"/>
      <w:bookmarkEnd w:id="6622"/>
      <w:bookmarkEnd w:id="6623"/>
      <w:bookmarkEnd w:id="6624"/>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5" w:name="_Toc114212054"/>
      <w:bookmarkStart w:id="6626" w:name="_Toc136554802"/>
      <w:bookmarkStart w:id="6627" w:name="_Toc151993237"/>
      <w:bookmarkStart w:id="6628" w:name="_Toc152000017"/>
      <w:bookmarkStart w:id="6629" w:name="_Toc152158589"/>
      <w:bookmarkStart w:id="6630" w:name="_Toc168570740"/>
      <w:bookmarkStart w:id="6631" w:name="_Toc169772781"/>
      <w:r>
        <w:lastRenderedPageBreak/>
        <w:t>5.11.2.3.5</w:t>
      </w:r>
      <w:r>
        <w:tab/>
        <w:t>Type: RouteSelectionParameterSet</w:t>
      </w:r>
      <w:bookmarkEnd w:id="6625"/>
      <w:bookmarkEnd w:id="6626"/>
      <w:bookmarkEnd w:id="6627"/>
      <w:bookmarkEnd w:id="6628"/>
      <w:bookmarkEnd w:id="6629"/>
      <w:bookmarkEnd w:id="6630"/>
      <w:bookmarkEnd w:id="6631"/>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2" w:name="_Toc114212055"/>
      <w:bookmarkStart w:id="6633" w:name="_Toc136554803"/>
      <w:bookmarkStart w:id="6634" w:name="_Toc151993238"/>
      <w:bookmarkStart w:id="6635" w:name="_Toc152000018"/>
      <w:bookmarkStart w:id="6636" w:name="_Toc152158590"/>
      <w:bookmarkStart w:id="6637" w:name="_Toc168570741"/>
      <w:bookmarkStart w:id="6638" w:name="_Toc169772782"/>
      <w:bookmarkStart w:id="6639" w:name="_Toc36040395"/>
      <w:bookmarkStart w:id="6640" w:name="_Toc44692999"/>
      <w:bookmarkStart w:id="6641" w:name="_Toc45134460"/>
      <w:bookmarkStart w:id="6642" w:name="_Toc49607524"/>
      <w:bookmarkStart w:id="6643" w:name="_Toc51763496"/>
      <w:bookmarkStart w:id="6644" w:name="_Toc58850394"/>
      <w:bookmarkStart w:id="6645" w:name="_Toc59018774"/>
      <w:bookmarkStart w:id="6646" w:name="_Toc68169786"/>
      <w:r>
        <w:t>5.11.2.3.6</w:t>
      </w:r>
      <w:r>
        <w:tab/>
        <w:t>Type: AfNotification</w:t>
      </w:r>
      <w:bookmarkEnd w:id="6632"/>
      <w:bookmarkEnd w:id="6633"/>
      <w:bookmarkEnd w:id="6634"/>
      <w:bookmarkEnd w:id="6635"/>
      <w:bookmarkEnd w:id="6636"/>
      <w:bookmarkEnd w:id="6637"/>
      <w:bookmarkEnd w:id="6638"/>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7" w:name="_Toc114212056"/>
      <w:bookmarkStart w:id="6648" w:name="_Toc136554804"/>
      <w:bookmarkStart w:id="6649" w:name="_Toc151993239"/>
      <w:bookmarkStart w:id="6650" w:name="_Toc152000019"/>
      <w:bookmarkStart w:id="6651" w:name="_Toc152158591"/>
      <w:bookmarkStart w:id="6652" w:name="_Toc168570742"/>
      <w:bookmarkStart w:id="6653" w:name="_Toc169772783"/>
      <w:r>
        <w:t>5.11.2.3.7</w:t>
      </w:r>
      <w:r>
        <w:tab/>
        <w:t>Type: EventInfo</w:t>
      </w:r>
      <w:bookmarkEnd w:id="6647"/>
      <w:bookmarkEnd w:id="6648"/>
      <w:bookmarkEnd w:id="6649"/>
      <w:bookmarkEnd w:id="6650"/>
      <w:bookmarkEnd w:id="6651"/>
      <w:bookmarkEnd w:id="6652"/>
      <w:bookmarkEnd w:id="6653"/>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4" w:name="_Toc114212057"/>
      <w:bookmarkStart w:id="6655" w:name="_Toc136554805"/>
      <w:bookmarkStart w:id="6656" w:name="_Toc151993240"/>
      <w:bookmarkStart w:id="6657" w:name="_Toc152000020"/>
      <w:bookmarkStart w:id="6658" w:name="_Toc152158592"/>
      <w:bookmarkStart w:id="6659" w:name="_Toc168570743"/>
      <w:bookmarkStart w:id="6660" w:name="_Toc169772784"/>
      <w:r>
        <w:lastRenderedPageBreak/>
        <w:t>5.11.2.3.8</w:t>
      </w:r>
      <w:r>
        <w:tab/>
        <w:t>Type: TrafficDescriptorComponents</w:t>
      </w:r>
      <w:bookmarkEnd w:id="6654"/>
      <w:bookmarkEnd w:id="6655"/>
      <w:bookmarkEnd w:id="6656"/>
      <w:bookmarkEnd w:id="6657"/>
      <w:bookmarkEnd w:id="6658"/>
      <w:bookmarkEnd w:id="6659"/>
      <w:bookmarkEnd w:id="6660"/>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1" w:name="_Toc151993241"/>
      <w:bookmarkStart w:id="6662" w:name="_Toc152000021"/>
      <w:bookmarkStart w:id="6663" w:name="_Toc152158593"/>
      <w:bookmarkStart w:id="6664" w:name="_Toc168570744"/>
      <w:bookmarkStart w:id="6665" w:name="_Toc169772785"/>
      <w:bookmarkStart w:id="6666" w:name="_Toc114212058"/>
      <w:bookmarkStart w:id="6667" w:name="_Toc136554806"/>
      <w:r>
        <w:lastRenderedPageBreak/>
        <w:t>5.11.2.3.9</w:t>
      </w:r>
      <w:r>
        <w:tab/>
        <w:t>Type: NetworkDescription</w:t>
      </w:r>
      <w:bookmarkEnd w:id="6661"/>
      <w:bookmarkEnd w:id="6662"/>
      <w:bookmarkEnd w:id="6663"/>
      <w:bookmarkEnd w:id="6664"/>
      <w:bookmarkEnd w:id="6665"/>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8" w:name="_Toc168570745"/>
      <w:bookmarkStart w:id="6669" w:name="_Toc169772786"/>
      <w:bookmarkStart w:id="6670" w:name="_Toc151993242"/>
      <w:bookmarkStart w:id="6671" w:name="_Toc152000022"/>
      <w:bookmarkStart w:id="6672" w:name="_Toc152158594"/>
      <w:r w:rsidRPr="00F32E67">
        <w:t>5.11.</w:t>
      </w:r>
      <w:r w:rsidRPr="0039069F">
        <w:t>2.3.10</w:t>
      </w:r>
      <w:r w:rsidRPr="0039069F">
        <w:tab/>
      </w:r>
      <w:bookmarkEnd w:id="6668"/>
      <w:r w:rsidR="00A33A5C">
        <w:t>Void</w:t>
      </w:r>
      <w:bookmarkEnd w:id="6669"/>
    </w:p>
    <w:p w14:paraId="5907C002" w14:textId="77777777" w:rsidR="0039069F" w:rsidRDefault="0039069F" w:rsidP="0039069F">
      <w:pPr>
        <w:pStyle w:val="Heading5"/>
      </w:pPr>
      <w:bookmarkStart w:id="6673" w:name="_Toc168570746"/>
      <w:bookmarkStart w:id="6674" w:name="_Toc169772787"/>
      <w:r w:rsidRPr="0039069F">
        <w:t>5.11.2.3.11</w:t>
      </w:r>
      <w:r w:rsidRPr="0039069F">
        <w:tab/>
      </w:r>
      <w:bookmarkEnd w:id="6673"/>
      <w:r w:rsidR="00A33A5C">
        <w:t>Void</w:t>
      </w:r>
      <w:bookmarkEnd w:id="6674"/>
    </w:p>
    <w:p w14:paraId="195DE598" w14:textId="77777777" w:rsidR="00AA5070" w:rsidRDefault="00AA5070">
      <w:pPr>
        <w:pStyle w:val="Heading4"/>
      </w:pPr>
      <w:bookmarkStart w:id="6675" w:name="_Toc168570747"/>
      <w:bookmarkStart w:id="6676" w:name="_Toc169772788"/>
      <w:r>
        <w:t>5.11.2.4</w:t>
      </w:r>
      <w:r>
        <w:tab/>
        <w:t>Simple data types and enumerations</w:t>
      </w:r>
      <w:bookmarkEnd w:id="6639"/>
      <w:bookmarkEnd w:id="6640"/>
      <w:bookmarkEnd w:id="6641"/>
      <w:bookmarkEnd w:id="6642"/>
      <w:bookmarkEnd w:id="6643"/>
      <w:bookmarkEnd w:id="6644"/>
      <w:bookmarkEnd w:id="6645"/>
      <w:bookmarkEnd w:id="6646"/>
      <w:bookmarkEnd w:id="6666"/>
      <w:bookmarkEnd w:id="6667"/>
      <w:bookmarkEnd w:id="6670"/>
      <w:bookmarkEnd w:id="6671"/>
      <w:bookmarkEnd w:id="6672"/>
      <w:bookmarkEnd w:id="6675"/>
      <w:bookmarkEnd w:id="6676"/>
    </w:p>
    <w:p w14:paraId="423DBC07" w14:textId="77777777" w:rsidR="00AA5070" w:rsidRDefault="00AA5070">
      <w:pPr>
        <w:pStyle w:val="Heading5"/>
      </w:pPr>
      <w:bookmarkStart w:id="6677" w:name="_Toc36040396"/>
      <w:bookmarkStart w:id="6678" w:name="_Toc44693000"/>
      <w:bookmarkStart w:id="6679" w:name="_Toc45134461"/>
      <w:bookmarkStart w:id="6680" w:name="_Toc49607525"/>
      <w:bookmarkStart w:id="6681" w:name="_Toc51763497"/>
      <w:bookmarkStart w:id="6682" w:name="_Toc58850395"/>
      <w:bookmarkStart w:id="6683" w:name="_Toc59018775"/>
      <w:bookmarkStart w:id="6684" w:name="_Toc68169787"/>
      <w:bookmarkStart w:id="6685" w:name="_Toc114212059"/>
      <w:bookmarkStart w:id="6686" w:name="_Toc136554807"/>
      <w:bookmarkStart w:id="6687" w:name="_Toc151993243"/>
      <w:bookmarkStart w:id="6688" w:name="_Toc152000023"/>
      <w:bookmarkStart w:id="6689" w:name="_Toc152158595"/>
      <w:bookmarkStart w:id="6690" w:name="_Toc168570748"/>
      <w:bookmarkStart w:id="6691" w:name="_Toc169772789"/>
      <w:r>
        <w:t>5.11.2.4.1</w:t>
      </w:r>
      <w:r>
        <w:tab/>
        <w:t>Introduction</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2" w:name="_Toc36040397"/>
      <w:bookmarkStart w:id="6693" w:name="_Toc44693001"/>
      <w:bookmarkStart w:id="6694" w:name="_Toc45134462"/>
      <w:bookmarkStart w:id="6695" w:name="_Toc49607526"/>
      <w:bookmarkStart w:id="6696" w:name="_Toc51763498"/>
      <w:bookmarkStart w:id="6697" w:name="_Toc58850396"/>
      <w:bookmarkStart w:id="6698" w:name="_Toc59018776"/>
      <w:bookmarkStart w:id="6699" w:name="_Toc68169788"/>
      <w:bookmarkStart w:id="6700" w:name="_Toc114212060"/>
      <w:bookmarkStart w:id="6701" w:name="_Toc136554808"/>
      <w:bookmarkStart w:id="6702" w:name="_Toc151993244"/>
      <w:bookmarkStart w:id="6703" w:name="_Toc152000024"/>
      <w:bookmarkStart w:id="6704" w:name="_Toc152158596"/>
      <w:bookmarkStart w:id="6705" w:name="_Toc168570749"/>
      <w:bookmarkStart w:id="6706" w:name="_Toc169772790"/>
      <w:r>
        <w:t>5.11.2.4.2</w:t>
      </w:r>
      <w:r>
        <w:tab/>
        <w:t>Simple data types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lastRenderedPageBreak/>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lastRenderedPageBreak/>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7" w:name="_Toc114212061"/>
      <w:bookmarkStart w:id="6708" w:name="_Toc136554809"/>
      <w:bookmarkStart w:id="6709" w:name="_Toc151993245"/>
      <w:bookmarkStart w:id="6710" w:name="_Toc152000025"/>
      <w:bookmarkStart w:id="6711" w:name="_Toc152158597"/>
      <w:bookmarkStart w:id="6712" w:name="_Toc168570750"/>
      <w:bookmarkStart w:id="6713" w:name="_Toc169772791"/>
      <w:bookmarkStart w:id="6714" w:name="_Toc36040400"/>
      <w:bookmarkStart w:id="6715" w:name="_Toc44693002"/>
      <w:bookmarkStart w:id="6716" w:name="_Toc45134463"/>
      <w:bookmarkStart w:id="6717" w:name="_Toc49607527"/>
      <w:bookmarkStart w:id="6718" w:name="_Toc51763499"/>
      <w:bookmarkStart w:id="6719" w:name="_Toc58850397"/>
      <w:bookmarkStart w:id="6720" w:name="_Toc59018777"/>
      <w:bookmarkStart w:id="6721" w:name="_Toc68169789"/>
      <w:r>
        <w:t>5.11.2.4.3</w:t>
      </w:r>
      <w:r>
        <w:tab/>
        <w:t>Enumeration: Event</w:t>
      </w:r>
      <w:bookmarkEnd w:id="6707"/>
      <w:bookmarkEnd w:id="6708"/>
      <w:bookmarkEnd w:id="6709"/>
      <w:bookmarkEnd w:id="6710"/>
      <w:bookmarkEnd w:id="6711"/>
      <w:bookmarkEnd w:id="6712"/>
      <w:bookmarkEnd w:id="6713"/>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92"/>
        <w:gridCol w:w="5864"/>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2" w:name="_Toc114212062"/>
      <w:bookmarkStart w:id="6723" w:name="_Toc136554810"/>
      <w:bookmarkStart w:id="6724" w:name="_Toc151993246"/>
      <w:bookmarkStart w:id="6725" w:name="_Toc152000026"/>
      <w:bookmarkStart w:id="6726" w:name="_Toc152158598"/>
      <w:bookmarkStart w:id="6727" w:name="_Toc168570751"/>
      <w:bookmarkStart w:id="6728" w:name="_Toc169772792"/>
      <w:r>
        <w:t>5.11.2.4.4</w:t>
      </w:r>
      <w:r>
        <w:tab/>
        <w:t>Enumeration: AuthorizationResult</w:t>
      </w:r>
      <w:bookmarkEnd w:id="6722"/>
      <w:bookmarkEnd w:id="6723"/>
      <w:bookmarkEnd w:id="6724"/>
      <w:bookmarkEnd w:id="6725"/>
      <w:bookmarkEnd w:id="6726"/>
      <w:bookmarkEnd w:id="6727"/>
      <w:bookmarkEnd w:id="6728"/>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5"/>
        <w:gridCol w:w="7371"/>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9" w:name="_Toc114212063"/>
      <w:bookmarkStart w:id="6730" w:name="_Toc136554811"/>
      <w:bookmarkStart w:id="6731" w:name="_Toc151993247"/>
      <w:bookmarkStart w:id="6732" w:name="_Toc152000027"/>
      <w:bookmarkStart w:id="6733" w:name="_Toc152158599"/>
      <w:bookmarkStart w:id="6734" w:name="_Toc168570752"/>
      <w:bookmarkStart w:id="6735" w:name="_Toc169772793"/>
      <w:r>
        <w:t>5.11.2.4.5</w:t>
      </w:r>
      <w:r>
        <w:tab/>
        <w:t>Enumeration: Failure</w:t>
      </w:r>
      <w:bookmarkEnd w:id="6729"/>
      <w:bookmarkEnd w:id="6730"/>
      <w:bookmarkEnd w:id="6731"/>
      <w:bookmarkEnd w:id="6732"/>
      <w:bookmarkEnd w:id="6733"/>
      <w:bookmarkEnd w:id="6734"/>
      <w:bookmarkEnd w:id="6735"/>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83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6" w:name="_Toc114212064"/>
      <w:bookmarkStart w:id="6737" w:name="_Toc136554812"/>
      <w:bookmarkStart w:id="6738" w:name="_Toc151993248"/>
      <w:bookmarkStart w:id="6739" w:name="_Toc152000028"/>
      <w:bookmarkStart w:id="6740" w:name="_Toc152158600"/>
      <w:bookmarkStart w:id="6741" w:name="_Toc168570753"/>
      <w:bookmarkStart w:id="6742" w:name="_Toc169772794"/>
      <w:r>
        <w:t>5.11.2.4.6</w:t>
      </w:r>
      <w:r>
        <w:tab/>
        <w:t>Enumeration: ConnectionCapabilities</w:t>
      </w:r>
      <w:bookmarkEnd w:id="6736"/>
      <w:bookmarkEnd w:id="6737"/>
      <w:bookmarkEnd w:id="6738"/>
      <w:bookmarkEnd w:id="6739"/>
      <w:bookmarkEnd w:id="6740"/>
      <w:bookmarkEnd w:id="6741"/>
      <w:bookmarkEnd w:id="6742"/>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901"/>
        <w:gridCol w:w="1497"/>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3"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3"/>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4" w:name="_Toc114212065"/>
      <w:bookmarkStart w:id="6745" w:name="_Toc136554813"/>
      <w:bookmarkStart w:id="6746" w:name="_Toc151993249"/>
      <w:bookmarkStart w:id="6747" w:name="_Toc152000029"/>
      <w:bookmarkStart w:id="6748" w:name="_Toc152158601"/>
      <w:bookmarkStart w:id="6749" w:name="_Toc168570754"/>
      <w:bookmarkStart w:id="6750" w:name="_Toc169772795"/>
      <w:r>
        <w:t>5.11.3</w:t>
      </w:r>
      <w:r>
        <w:tab/>
        <w:t>Used Features</w:t>
      </w:r>
      <w:bookmarkEnd w:id="6714"/>
      <w:bookmarkEnd w:id="6715"/>
      <w:bookmarkEnd w:id="6716"/>
      <w:bookmarkEnd w:id="6717"/>
      <w:bookmarkEnd w:id="6718"/>
      <w:bookmarkEnd w:id="6719"/>
      <w:bookmarkEnd w:id="6720"/>
      <w:bookmarkEnd w:id="6721"/>
      <w:bookmarkEnd w:id="6744"/>
      <w:bookmarkEnd w:id="6745"/>
      <w:bookmarkEnd w:id="6746"/>
      <w:bookmarkEnd w:id="6747"/>
      <w:bookmarkEnd w:id="6748"/>
      <w:bookmarkEnd w:id="6749"/>
      <w:bookmarkEnd w:id="6750"/>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1" w:name="_Toc114212066"/>
      <w:bookmarkStart w:id="6752" w:name="_Toc136554814"/>
      <w:bookmarkStart w:id="6753" w:name="_Toc151993250"/>
      <w:bookmarkStart w:id="6754" w:name="_Toc152000030"/>
      <w:bookmarkStart w:id="6755" w:name="_Toc152158602"/>
      <w:bookmarkStart w:id="6756" w:name="_Toc168570755"/>
      <w:bookmarkStart w:id="6757" w:name="_Toc169772796"/>
      <w:r>
        <w:t>5.11</w:t>
      </w:r>
      <w:r w:rsidRPr="00937328">
        <w:t>.4</w:t>
      </w:r>
      <w:r>
        <w:tab/>
        <w:t>Error handling</w:t>
      </w:r>
      <w:bookmarkEnd w:id="6751"/>
      <w:bookmarkEnd w:id="6752"/>
      <w:bookmarkEnd w:id="6753"/>
      <w:bookmarkEnd w:id="6754"/>
      <w:bookmarkEnd w:id="6755"/>
      <w:bookmarkEnd w:id="6756"/>
      <w:bookmarkEnd w:id="6757"/>
    </w:p>
    <w:p w14:paraId="6C047519" w14:textId="77777777" w:rsidR="00BA6020" w:rsidRDefault="00BA6020" w:rsidP="00BA6020">
      <w:pPr>
        <w:pStyle w:val="Heading4"/>
      </w:pPr>
      <w:bookmarkStart w:id="6758" w:name="_Toc114212067"/>
      <w:bookmarkStart w:id="6759" w:name="_Toc136554815"/>
      <w:bookmarkStart w:id="6760" w:name="_Toc151993251"/>
      <w:bookmarkStart w:id="6761" w:name="_Toc152000031"/>
      <w:bookmarkStart w:id="6762" w:name="_Toc152158603"/>
      <w:bookmarkStart w:id="6763" w:name="_Toc168570756"/>
      <w:bookmarkStart w:id="6764" w:name="_Toc169772797"/>
      <w:r>
        <w:t>5.1</w:t>
      </w:r>
      <w:r w:rsidRPr="00937328">
        <w:t>1.4.1</w:t>
      </w:r>
      <w:r>
        <w:tab/>
        <w:t>General</w:t>
      </w:r>
      <w:bookmarkEnd w:id="6758"/>
      <w:bookmarkEnd w:id="6759"/>
      <w:bookmarkEnd w:id="6760"/>
      <w:bookmarkEnd w:id="6761"/>
      <w:bookmarkEnd w:id="6762"/>
      <w:bookmarkEnd w:id="6763"/>
      <w:bookmarkEnd w:id="6764"/>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5" w:name="_Toc114212068"/>
      <w:bookmarkStart w:id="6766" w:name="_Toc136554816"/>
      <w:bookmarkStart w:id="6767" w:name="_Toc151993252"/>
      <w:bookmarkStart w:id="6768" w:name="_Toc152000032"/>
      <w:bookmarkStart w:id="6769" w:name="_Toc152158604"/>
      <w:bookmarkStart w:id="6770" w:name="_Toc168570757"/>
      <w:bookmarkStart w:id="6771" w:name="_Toc169772798"/>
      <w:r>
        <w:t>5.1</w:t>
      </w:r>
      <w:r w:rsidRPr="00937328">
        <w:t>1.4.</w:t>
      </w:r>
      <w:r>
        <w:t>2</w:t>
      </w:r>
      <w:r>
        <w:tab/>
        <w:t>Protocol Errors</w:t>
      </w:r>
      <w:bookmarkEnd w:id="6765"/>
      <w:bookmarkEnd w:id="6766"/>
      <w:bookmarkEnd w:id="6767"/>
      <w:bookmarkEnd w:id="6768"/>
      <w:bookmarkEnd w:id="6769"/>
      <w:bookmarkEnd w:id="6770"/>
      <w:bookmarkEnd w:id="6771"/>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2" w:name="_Toc114212069"/>
      <w:bookmarkStart w:id="6773" w:name="_Toc136554817"/>
      <w:bookmarkStart w:id="6774" w:name="_Toc151993253"/>
      <w:bookmarkStart w:id="6775" w:name="_Toc152000033"/>
      <w:bookmarkStart w:id="6776" w:name="_Toc152158605"/>
      <w:bookmarkStart w:id="6777" w:name="_Toc168570758"/>
      <w:bookmarkStart w:id="6778" w:name="_Toc169772799"/>
      <w:r>
        <w:t>5.11</w:t>
      </w:r>
      <w:r w:rsidRPr="00937328">
        <w:t>.4.3</w:t>
      </w:r>
      <w:r>
        <w:tab/>
        <w:t>Application Errors</w:t>
      </w:r>
      <w:bookmarkEnd w:id="6772"/>
      <w:bookmarkEnd w:id="6773"/>
      <w:bookmarkEnd w:id="6774"/>
      <w:bookmarkEnd w:id="6775"/>
      <w:bookmarkEnd w:id="6776"/>
      <w:bookmarkEnd w:id="6777"/>
      <w:bookmarkEnd w:id="6778"/>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9"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9"/>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80" w:name="_Toc44693003"/>
      <w:bookmarkStart w:id="6781" w:name="_Toc45134464"/>
      <w:bookmarkStart w:id="6782" w:name="_Toc49607528"/>
      <w:bookmarkStart w:id="6783" w:name="_Toc51763500"/>
      <w:bookmarkStart w:id="6784" w:name="_Toc58850398"/>
      <w:bookmarkStart w:id="6785" w:name="_Toc59018778"/>
      <w:bookmarkStart w:id="6786" w:name="_Toc68169790"/>
      <w:bookmarkStart w:id="6787" w:name="_Toc114212070"/>
      <w:bookmarkStart w:id="6788" w:name="_Toc136554818"/>
      <w:bookmarkStart w:id="6789" w:name="_Toc151993254"/>
      <w:bookmarkStart w:id="6790" w:name="_Toc152000034"/>
      <w:bookmarkStart w:id="6791" w:name="_Toc152158606"/>
      <w:bookmarkStart w:id="6792" w:name="_Toc168570759"/>
      <w:bookmarkStart w:id="6793" w:name="_Toc169772800"/>
      <w:r w:rsidRPr="008B1C02">
        <w:t>5.12</w:t>
      </w:r>
      <w:r w:rsidRPr="008B1C02">
        <w:tab/>
        <w:t>ACSParameter</w:t>
      </w:r>
      <w:r w:rsidRPr="008B1C02">
        <w:rPr>
          <w:lang w:eastAsia="zh-CN"/>
        </w:rPr>
        <w:t>Provision</w:t>
      </w:r>
      <w:r w:rsidRPr="008B1C02">
        <w:t xml:space="preserve"> API</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B5B51E1" w14:textId="77777777" w:rsidR="00111748" w:rsidRPr="008B1C02" w:rsidRDefault="00111748" w:rsidP="00111748">
      <w:pPr>
        <w:pStyle w:val="Heading3"/>
        <w:rPr>
          <w:lang w:val="en-US"/>
        </w:rPr>
      </w:pPr>
      <w:bookmarkStart w:id="6794" w:name="_Toc136554819"/>
      <w:bookmarkStart w:id="6795" w:name="_Toc151993255"/>
      <w:bookmarkStart w:id="6796" w:name="_Toc152000035"/>
      <w:bookmarkStart w:id="6797" w:name="_Toc152158607"/>
      <w:bookmarkStart w:id="6798" w:name="_Toc168570760"/>
      <w:bookmarkStart w:id="6799" w:name="_Toc169772801"/>
      <w:bookmarkStart w:id="6800" w:name="_Toc44693004"/>
      <w:bookmarkStart w:id="6801" w:name="_Toc45134465"/>
      <w:bookmarkStart w:id="6802" w:name="_Toc49607529"/>
      <w:bookmarkStart w:id="6803" w:name="_Toc51763501"/>
      <w:bookmarkStart w:id="6804" w:name="_Toc58850399"/>
      <w:bookmarkStart w:id="6805" w:name="_Toc59018779"/>
      <w:bookmarkStart w:id="6806" w:name="_Toc68169791"/>
      <w:bookmarkStart w:id="6807"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4"/>
      <w:bookmarkEnd w:id="6795"/>
      <w:bookmarkEnd w:id="6796"/>
      <w:bookmarkEnd w:id="6797"/>
      <w:bookmarkEnd w:id="6798"/>
      <w:bookmarkEnd w:id="6799"/>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8" w:name="_Toc136554820"/>
      <w:bookmarkStart w:id="6809" w:name="_Toc151993256"/>
      <w:bookmarkStart w:id="6810" w:name="_Toc152000036"/>
      <w:bookmarkStart w:id="6811" w:name="_Toc152158608"/>
      <w:bookmarkStart w:id="6812" w:name="_Toc168570761"/>
      <w:bookmarkStart w:id="6813" w:name="_Toc169772802"/>
      <w:r w:rsidRPr="008B1C02">
        <w:t>5.12.1</w:t>
      </w:r>
      <w:r w:rsidRPr="008B1C02">
        <w:tab/>
        <w:t>Resources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r w:rsidRPr="008B1C02">
        <w:t xml:space="preserve"> </w:t>
      </w:r>
    </w:p>
    <w:p w14:paraId="3DA622F2" w14:textId="77777777" w:rsidR="00AA5070" w:rsidRPr="008B1C02" w:rsidRDefault="00AA5070">
      <w:pPr>
        <w:pStyle w:val="Heading4"/>
      </w:pPr>
      <w:bookmarkStart w:id="6814" w:name="_Toc44693005"/>
      <w:bookmarkStart w:id="6815" w:name="_Toc45134466"/>
      <w:bookmarkStart w:id="6816" w:name="_Toc49607530"/>
      <w:bookmarkStart w:id="6817" w:name="_Toc51763502"/>
      <w:bookmarkStart w:id="6818" w:name="_Toc58850400"/>
      <w:bookmarkStart w:id="6819" w:name="_Toc59018780"/>
      <w:bookmarkStart w:id="6820" w:name="_Toc68169792"/>
      <w:bookmarkStart w:id="6821" w:name="_Toc114212072"/>
      <w:bookmarkStart w:id="6822" w:name="_Toc136554821"/>
      <w:bookmarkStart w:id="6823" w:name="_Toc151993257"/>
      <w:bookmarkStart w:id="6824" w:name="_Toc152000037"/>
      <w:bookmarkStart w:id="6825" w:name="_Toc152158609"/>
      <w:bookmarkStart w:id="6826" w:name="_Toc168570762"/>
      <w:bookmarkStart w:id="6827" w:name="_Toc169772803"/>
      <w:r w:rsidRPr="008B1C02">
        <w:t>5.12.1.1</w:t>
      </w:r>
      <w:r w:rsidRPr="008B1C02">
        <w:tab/>
        <w:t>Overview</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15pt" o:ole="">
            <v:imagedata r:id="rId28" o:title="" croptop="2567f" cropbottom="9168f" cropleft="1389f" cropright="11086f"/>
          </v:shape>
          <o:OLEObject Type="Embed" ProgID="Visio.Drawing.11" ShapeID="_x0000_i1034" DrawAspect="Content" ObjectID="_1786277380"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8"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8"/>
    </w:tbl>
    <w:p w14:paraId="495096F4" w14:textId="77777777" w:rsidR="00AA5070" w:rsidRPr="008B1C02" w:rsidRDefault="00AA5070"/>
    <w:p w14:paraId="33BBE209" w14:textId="77777777" w:rsidR="00AA5070" w:rsidRPr="008B1C02" w:rsidRDefault="00AA5070">
      <w:pPr>
        <w:pStyle w:val="Heading4"/>
      </w:pPr>
      <w:bookmarkStart w:id="6829" w:name="_Toc44693006"/>
      <w:bookmarkStart w:id="6830" w:name="_Toc45134467"/>
      <w:bookmarkStart w:id="6831" w:name="_Toc49607531"/>
      <w:bookmarkStart w:id="6832" w:name="_Toc51763503"/>
      <w:bookmarkStart w:id="6833" w:name="_Toc58850401"/>
      <w:bookmarkStart w:id="6834" w:name="_Toc59018781"/>
      <w:bookmarkStart w:id="6835" w:name="_Toc68169793"/>
      <w:bookmarkStart w:id="6836" w:name="_Toc114212073"/>
      <w:bookmarkStart w:id="6837" w:name="_Toc136554822"/>
      <w:bookmarkStart w:id="6838" w:name="_Toc151993258"/>
      <w:bookmarkStart w:id="6839" w:name="_Toc152000038"/>
      <w:bookmarkStart w:id="6840" w:name="_Toc152158610"/>
      <w:bookmarkStart w:id="6841" w:name="_Toc168570763"/>
      <w:bookmarkStart w:id="6842" w:name="_Toc169772804"/>
      <w:r w:rsidRPr="008B1C02">
        <w:t>5.12.1.2</w:t>
      </w:r>
      <w:r w:rsidRPr="008B1C02">
        <w:tab/>
        <w:t>Resource: ACS Configuration Subscriptions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49DB537A" w14:textId="77777777" w:rsidR="00AA5070" w:rsidRPr="008B1C02" w:rsidRDefault="00AA5070">
      <w:pPr>
        <w:pStyle w:val="Heading5"/>
      </w:pPr>
      <w:bookmarkStart w:id="6843" w:name="_Toc44693007"/>
      <w:bookmarkStart w:id="6844" w:name="_Toc45134468"/>
      <w:bookmarkStart w:id="6845" w:name="_Toc49607532"/>
      <w:bookmarkStart w:id="6846" w:name="_Toc51763504"/>
      <w:bookmarkStart w:id="6847" w:name="_Toc58850402"/>
      <w:bookmarkStart w:id="6848" w:name="_Toc59018782"/>
      <w:bookmarkStart w:id="6849" w:name="_Toc68169794"/>
      <w:bookmarkStart w:id="6850" w:name="_Toc114212074"/>
      <w:bookmarkStart w:id="6851" w:name="_Toc136554823"/>
      <w:bookmarkStart w:id="6852" w:name="_Toc151993259"/>
      <w:bookmarkStart w:id="6853" w:name="_Toc152000039"/>
      <w:bookmarkStart w:id="6854" w:name="_Toc152158611"/>
      <w:bookmarkStart w:id="6855" w:name="_Toc168570764"/>
      <w:bookmarkStart w:id="6856" w:name="_Toc169772805"/>
      <w:r w:rsidRPr="008B1C02">
        <w:t>5.12.1.2.1</w:t>
      </w:r>
      <w:r w:rsidRPr="008B1C02">
        <w:tab/>
        <w:t>Introduction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7" w:name="_Toc44693008"/>
      <w:bookmarkStart w:id="6858" w:name="_Toc45134469"/>
      <w:bookmarkStart w:id="6859" w:name="_Toc49607533"/>
      <w:bookmarkStart w:id="6860" w:name="_Toc51763505"/>
      <w:bookmarkStart w:id="6861" w:name="_Toc58850403"/>
      <w:bookmarkStart w:id="6862" w:name="_Toc59018783"/>
      <w:bookmarkStart w:id="6863" w:name="_Toc68169795"/>
      <w:bookmarkStart w:id="6864" w:name="_Toc114212075"/>
      <w:bookmarkStart w:id="6865" w:name="_Toc136554824"/>
      <w:bookmarkStart w:id="6866" w:name="_Toc151993260"/>
      <w:bookmarkStart w:id="6867" w:name="_Toc152000040"/>
      <w:bookmarkStart w:id="6868" w:name="_Toc152158612"/>
      <w:bookmarkStart w:id="6869" w:name="_Toc168570765"/>
      <w:bookmarkStart w:id="6870" w:name="_Toc169772806"/>
      <w:r w:rsidRPr="008B1C02">
        <w:t>5.12.1.2.2</w:t>
      </w:r>
      <w:r w:rsidRPr="008B1C02">
        <w:tab/>
        <w:t>Resource Definition</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1" w:name="_Toc44693009"/>
      <w:bookmarkStart w:id="6872" w:name="_Toc45134470"/>
      <w:bookmarkStart w:id="6873" w:name="_Toc49607534"/>
      <w:bookmarkStart w:id="6874" w:name="_Toc51763506"/>
      <w:bookmarkStart w:id="6875" w:name="_Toc58850404"/>
      <w:bookmarkStart w:id="6876" w:name="_Toc59018784"/>
      <w:bookmarkStart w:id="6877" w:name="_Toc68169796"/>
      <w:bookmarkStart w:id="6878" w:name="_Toc114212076"/>
      <w:bookmarkStart w:id="6879" w:name="_Toc136554825"/>
      <w:bookmarkStart w:id="6880" w:name="_Toc151993261"/>
      <w:bookmarkStart w:id="6881" w:name="_Toc152000041"/>
      <w:bookmarkStart w:id="6882" w:name="_Toc152158613"/>
      <w:bookmarkStart w:id="6883" w:name="_Toc168570766"/>
      <w:bookmarkStart w:id="6884" w:name="_Toc169772807"/>
      <w:r w:rsidRPr="008B1C02">
        <w:t>5.12.1.2.3</w:t>
      </w:r>
      <w:r w:rsidRPr="008B1C02">
        <w:tab/>
        <w:t>Resource Methods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3F18532E" w14:textId="77777777" w:rsidR="00AA5070" w:rsidRPr="008B1C02" w:rsidRDefault="00AA5070">
      <w:pPr>
        <w:pStyle w:val="Heading6"/>
      </w:pPr>
      <w:bookmarkStart w:id="6885" w:name="_Toc44693010"/>
      <w:bookmarkStart w:id="6886" w:name="_Toc45134471"/>
      <w:bookmarkStart w:id="6887" w:name="_Toc49607535"/>
      <w:bookmarkStart w:id="6888" w:name="_Toc51763507"/>
      <w:bookmarkStart w:id="6889" w:name="_Toc58850405"/>
      <w:bookmarkStart w:id="6890" w:name="_Toc59018785"/>
      <w:bookmarkStart w:id="6891" w:name="_Toc68169797"/>
      <w:bookmarkStart w:id="6892" w:name="_Toc114212077"/>
      <w:bookmarkStart w:id="6893" w:name="_Toc136554826"/>
      <w:bookmarkStart w:id="6894" w:name="_Toc151993262"/>
      <w:bookmarkStart w:id="6895" w:name="_Toc152000042"/>
      <w:bookmarkStart w:id="6896" w:name="_Toc152158614"/>
      <w:bookmarkStart w:id="6897" w:name="_Toc168570767"/>
      <w:bookmarkStart w:id="6898" w:name="_Toc169772808"/>
      <w:r w:rsidRPr="008B1C02">
        <w:t>5.12.1.2.3.1</w:t>
      </w:r>
      <w:r w:rsidRPr="008B1C02">
        <w:tab/>
        <w:t>General</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9" w:name="_Toc44693011"/>
      <w:bookmarkStart w:id="6900" w:name="_Toc45134472"/>
      <w:bookmarkStart w:id="6901" w:name="_Toc49607536"/>
      <w:bookmarkStart w:id="6902" w:name="_Toc51763508"/>
      <w:bookmarkStart w:id="6903" w:name="_Toc58850406"/>
      <w:bookmarkStart w:id="6904" w:name="_Toc59018786"/>
      <w:bookmarkStart w:id="6905" w:name="_Toc68169798"/>
      <w:bookmarkStart w:id="6906" w:name="_Toc114212078"/>
      <w:bookmarkStart w:id="6907" w:name="_Toc136554827"/>
      <w:bookmarkStart w:id="6908" w:name="_Toc151993263"/>
      <w:bookmarkStart w:id="6909" w:name="_Toc152000043"/>
      <w:bookmarkStart w:id="6910" w:name="_Toc152158615"/>
      <w:bookmarkStart w:id="6911" w:name="_Toc168570768"/>
      <w:bookmarkStart w:id="6912" w:name="_Toc169772809"/>
      <w:r w:rsidRPr="008B1C02">
        <w:t>5.12.1.2.3.2</w:t>
      </w:r>
      <w:r w:rsidRPr="008B1C02">
        <w:tab/>
        <w:t>GET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3" w:name="_Toc44693012"/>
      <w:bookmarkStart w:id="6914" w:name="_Toc45134473"/>
      <w:bookmarkStart w:id="6915" w:name="_Toc49607537"/>
      <w:bookmarkStart w:id="6916" w:name="_Toc51763509"/>
      <w:bookmarkStart w:id="6917" w:name="_Toc58850407"/>
      <w:bookmarkStart w:id="6918" w:name="_Toc59018787"/>
      <w:bookmarkStart w:id="6919" w:name="_Toc68169799"/>
      <w:bookmarkStart w:id="6920" w:name="_Toc114212079"/>
      <w:bookmarkStart w:id="6921" w:name="_Toc136554828"/>
      <w:bookmarkStart w:id="6922" w:name="_Toc151993264"/>
      <w:bookmarkStart w:id="6923" w:name="_Toc152000044"/>
      <w:bookmarkStart w:id="6924" w:name="_Toc152158616"/>
      <w:bookmarkStart w:id="6925" w:name="_Toc168570769"/>
      <w:bookmarkStart w:id="6926" w:name="_Toc169772810"/>
      <w:r w:rsidRPr="008B1C02">
        <w:t>5.12.1.2.3.3</w:t>
      </w:r>
      <w:r w:rsidRPr="008B1C02">
        <w:tab/>
        <w:t>POST</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7" w:name="_Toc44693013"/>
      <w:bookmarkStart w:id="6928" w:name="_Toc45134474"/>
      <w:bookmarkStart w:id="6929" w:name="_Toc49607538"/>
      <w:bookmarkStart w:id="6930" w:name="_Toc51763510"/>
      <w:bookmarkStart w:id="6931" w:name="_Toc58850408"/>
      <w:bookmarkStart w:id="6932" w:name="_Toc59018788"/>
      <w:bookmarkStart w:id="6933" w:name="_Toc68169800"/>
      <w:bookmarkStart w:id="6934" w:name="_Toc114212080"/>
      <w:bookmarkStart w:id="6935" w:name="_Toc136554829"/>
      <w:bookmarkStart w:id="6936" w:name="_Toc151993265"/>
      <w:bookmarkStart w:id="6937" w:name="_Toc152000045"/>
      <w:bookmarkStart w:id="6938" w:name="_Toc152158617"/>
      <w:bookmarkStart w:id="6939" w:name="_Toc168570770"/>
      <w:bookmarkStart w:id="6940" w:name="_Toc169772811"/>
      <w:r w:rsidRPr="008B1C02">
        <w:t>5.12.1.3</w:t>
      </w:r>
      <w:r w:rsidRPr="008B1C02">
        <w:tab/>
        <w:t>Resource: Individual ACS Configuration Subscription</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555F5010" w14:textId="77777777" w:rsidR="00AA5070" w:rsidRPr="008B1C02" w:rsidRDefault="00AA5070">
      <w:pPr>
        <w:pStyle w:val="Heading5"/>
      </w:pPr>
      <w:bookmarkStart w:id="6941" w:name="_Toc44693014"/>
      <w:bookmarkStart w:id="6942" w:name="_Toc45134475"/>
      <w:bookmarkStart w:id="6943" w:name="_Toc49607539"/>
      <w:bookmarkStart w:id="6944" w:name="_Toc51763511"/>
      <w:bookmarkStart w:id="6945" w:name="_Toc58850409"/>
      <w:bookmarkStart w:id="6946" w:name="_Toc59018789"/>
      <w:bookmarkStart w:id="6947" w:name="_Toc68169801"/>
      <w:bookmarkStart w:id="6948" w:name="_Toc114212081"/>
      <w:bookmarkStart w:id="6949" w:name="_Toc136554830"/>
      <w:bookmarkStart w:id="6950" w:name="_Toc151993266"/>
      <w:bookmarkStart w:id="6951" w:name="_Toc152000046"/>
      <w:bookmarkStart w:id="6952" w:name="_Toc152158618"/>
      <w:bookmarkStart w:id="6953" w:name="_Toc168570771"/>
      <w:bookmarkStart w:id="6954" w:name="_Toc169772812"/>
      <w:r w:rsidRPr="008B1C02">
        <w:t>5.12.1.3.1</w:t>
      </w:r>
      <w:r w:rsidRPr="008B1C02">
        <w:tab/>
        <w:t>Introduction</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5" w:name="_Toc44693015"/>
      <w:bookmarkStart w:id="6956" w:name="_Toc45134476"/>
      <w:bookmarkStart w:id="6957" w:name="_Toc49607540"/>
      <w:bookmarkStart w:id="6958" w:name="_Toc51763512"/>
      <w:bookmarkStart w:id="6959" w:name="_Toc58850410"/>
      <w:bookmarkStart w:id="6960" w:name="_Toc59018790"/>
      <w:bookmarkStart w:id="6961" w:name="_Toc68169802"/>
      <w:bookmarkStart w:id="6962" w:name="_Toc114212082"/>
      <w:bookmarkStart w:id="6963" w:name="_Toc136554831"/>
      <w:bookmarkStart w:id="6964" w:name="_Toc151993267"/>
      <w:bookmarkStart w:id="6965" w:name="_Toc152000047"/>
      <w:bookmarkStart w:id="6966" w:name="_Toc152158619"/>
      <w:bookmarkStart w:id="6967" w:name="_Toc168570772"/>
      <w:bookmarkStart w:id="6968" w:name="_Toc169772813"/>
      <w:r w:rsidRPr="008B1C02">
        <w:t>5.12.1.3.2</w:t>
      </w:r>
      <w:r w:rsidRPr="008B1C02">
        <w:tab/>
        <w:t>Resource Definition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9" w:name="_Toc44693016"/>
      <w:bookmarkStart w:id="6970" w:name="_Toc45134477"/>
      <w:bookmarkStart w:id="6971" w:name="_Toc49607541"/>
      <w:bookmarkStart w:id="6972" w:name="_Toc51763513"/>
      <w:bookmarkStart w:id="6973" w:name="_Toc58850411"/>
      <w:bookmarkStart w:id="6974" w:name="_Toc59018791"/>
      <w:bookmarkStart w:id="6975" w:name="_Toc68169803"/>
      <w:bookmarkStart w:id="6976" w:name="_Toc114212083"/>
      <w:bookmarkStart w:id="6977" w:name="_Toc136554832"/>
      <w:bookmarkStart w:id="6978" w:name="_Toc151993268"/>
      <w:bookmarkStart w:id="6979" w:name="_Toc152000048"/>
      <w:bookmarkStart w:id="6980" w:name="_Toc152158620"/>
      <w:bookmarkStart w:id="6981" w:name="_Toc168570773"/>
      <w:bookmarkStart w:id="6982" w:name="_Toc169772814"/>
      <w:r w:rsidRPr="008B1C02">
        <w:t>5.12.1.3.3</w:t>
      </w:r>
      <w:r w:rsidRPr="008B1C02">
        <w:tab/>
        <w:t>Resource Methods</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41F4A416" w14:textId="77777777" w:rsidR="00AA5070" w:rsidRPr="008B1C02" w:rsidRDefault="00AA5070">
      <w:pPr>
        <w:pStyle w:val="Heading6"/>
      </w:pPr>
      <w:bookmarkStart w:id="6983" w:name="_Toc44693017"/>
      <w:bookmarkStart w:id="6984" w:name="_Toc45134478"/>
      <w:bookmarkStart w:id="6985" w:name="_Toc49607542"/>
      <w:bookmarkStart w:id="6986" w:name="_Toc51763514"/>
      <w:bookmarkStart w:id="6987" w:name="_Toc58850412"/>
      <w:bookmarkStart w:id="6988" w:name="_Toc59018792"/>
      <w:bookmarkStart w:id="6989" w:name="_Toc68169804"/>
      <w:bookmarkStart w:id="6990" w:name="_Toc114212084"/>
      <w:bookmarkStart w:id="6991" w:name="_Toc136554833"/>
      <w:bookmarkStart w:id="6992" w:name="_Toc151993269"/>
      <w:bookmarkStart w:id="6993" w:name="_Toc152000049"/>
      <w:bookmarkStart w:id="6994" w:name="_Toc152158621"/>
      <w:bookmarkStart w:id="6995" w:name="_Toc168570774"/>
      <w:bookmarkStart w:id="6996" w:name="_Toc169772815"/>
      <w:r w:rsidRPr="008B1C02">
        <w:t>5.12.1.3.3.1</w:t>
      </w:r>
      <w:r w:rsidRPr="008B1C02">
        <w:tab/>
        <w:t>General</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7" w:name="_Toc44693018"/>
      <w:bookmarkStart w:id="6998" w:name="_Toc45134479"/>
      <w:bookmarkStart w:id="6999" w:name="_Toc49607543"/>
      <w:bookmarkStart w:id="7000" w:name="_Toc51763515"/>
      <w:bookmarkStart w:id="7001" w:name="_Toc58850413"/>
      <w:bookmarkStart w:id="7002" w:name="_Toc59018793"/>
      <w:bookmarkStart w:id="7003" w:name="_Toc68169805"/>
      <w:bookmarkStart w:id="7004" w:name="_Toc114212085"/>
      <w:bookmarkStart w:id="7005" w:name="_Toc136554834"/>
      <w:bookmarkStart w:id="7006" w:name="_Toc151993270"/>
      <w:bookmarkStart w:id="7007" w:name="_Toc152000050"/>
      <w:bookmarkStart w:id="7008" w:name="_Toc152158622"/>
      <w:bookmarkStart w:id="7009" w:name="_Toc168570775"/>
      <w:bookmarkStart w:id="7010" w:name="_Toc169772816"/>
      <w:r w:rsidRPr="008B1C02">
        <w:t>5.12.1.3.3.2</w:t>
      </w:r>
      <w:r w:rsidRPr="008B1C02">
        <w:tab/>
        <w:t>GET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1" w:name="_Toc44693019"/>
      <w:bookmarkStart w:id="7012" w:name="_Toc45134480"/>
      <w:bookmarkStart w:id="7013" w:name="_Toc49607544"/>
      <w:bookmarkStart w:id="7014" w:name="_Toc51763516"/>
      <w:bookmarkStart w:id="7015" w:name="_Toc58850414"/>
      <w:bookmarkStart w:id="7016" w:name="_Toc59018794"/>
      <w:bookmarkStart w:id="7017" w:name="_Toc68169806"/>
      <w:bookmarkStart w:id="7018" w:name="_Toc114212086"/>
      <w:bookmarkStart w:id="7019" w:name="_Toc136554835"/>
      <w:bookmarkStart w:id="7020" w:name="_Toc151993271"/>
      <w:bookmarkStart w:id="7021" w:name="_Toc152000051"/>
      <w:bookmarkStart w:id="7022" w:name="_Toc152158623"/>
      <w:bookmarkStart w:id="7023" w:name="_Toc168570776"/>
      <w:bookmarkStart w:id="7024" w:name="_Toc169772817"/>
      <w:r w:rsidRPr="008B1C02">
        <w:t>5.12.1.3.3.3</w:t>
      </w:r>
      <w:r w:rsidRPr="008B1C02">
        <w:tab/>
        <w:t>PUT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5" w:name="_Toc114212087"/>
      <w:bookmarkStart w:id="7026" w:name="_Toc136554836"/>
      <w:bookmarkStart w:id="7027" w:name="_Toc151993272"/>
      <w:bookmarkStart w:id="7028" w:name="_Toc152000052"/>
      <w:bookmarkStart w:id="7029" w:name="_Toc152158624"/>
      <w:bookmarkStart w:id="7030" w:name="_Toc168570777"/>
      <w:bookmarkStart w:id="7031" w:name="_Toc169772818"/>
      <w:bookmarkStart w:id="7032" w:name="_Toc44693020"/>
      <w:bookmarkStart w:id="7033" w:name="_Toc45134481"/>
      <w:bookmarkStart w:id="7034" w:name="_Toc49607545"/>
      <w:bookmarkStart w:id="7035" w:name="_Toc51763517"/>
      <w:bookmarkStart w:id="7036" w:name="_Toc58850415"/>
      <w:bookmarkStart w:id="7037" w:name="_Toc59018795"/>
      <w:bookmarkStart w:id="7038" w:name="_Toc68169807"/>
      <w:r w:rsidRPr="008B1C02">
        <w:t>5.12.1.3.3.</w:t>
      </w:r>
      <w:r w:rsidR="006F3D4C" w:rsidRPr="008B1C02">
        <w:t>3A</w:t>
      </w:r>
      <w:r w:rsidRPr="008B1C02">
        <w:tab/>
        <w:t>PATCH</w:t>
      </w:r>
      <w:bookmarkEnd w:id="7025"/>
      <w:bookmarkEnd w:id="7026"/>
      <w:bookmarkEnd w:id="7027"/>
      <w:bookmarkEnd w:id="7028"/>
      <w:bookmarkEnd w:id="7029"/>
      <w:bookmarkEnd w:id="7030"/>
      <w:bookmarkEnd w:id="7031"/>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9" w:name="_Toc114212088"/>
      <w:bookmarkStart w:id="7040" w:name="_Toc136554837"/>
      <w:bookmarkStart w:id="7041" w:name="_Toc151993273"/>
      <w:bookmarkStart w:id="7042" w:name="_Toc152000053"/>
      <w:bookmarkStart w:id="7043" w:name="_Toc152158625"/>
      <w:bookmarkStart w:id="7044" w:name="_Toc168570778"/>
      <w:bookmarkStart w:id="7045" w:name="_Toc169772819"/>
      <w:r w:rsidRPr="008B1C02">
        <w:t>5.12.1.3.3.4</w:t>
      </w:r>
      <w:r w:rsidRPr="008B1C02">
        <w:tab/>
        <w:t>DELETE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6" w:name="_Toc151993274"/>
      <w:bookmarkStart w:id="7047" w:name="_Toc152000054"/>
      <w:bookmarkStart w:id="7048" w:name="_Toc152158626"/>
      <w:bookmarkStart w:id="7049" w:name="_Toc168570779"/>
      <w:bookmarkStart w:id="7050" w:name="_Toc169772820"/>
      <w:bookmarkStart w:id="7051" w:name="_Toc44693021"/>
      <w:bookmarkStart w:id="7052" w:name="_Toc45134482"/>
      <w:bookmarkStart w:id="7053" w:name="_Toc49607546"/>
      <w:bookmarkStart w:id="7054" w:name="_Toc51763518"/>
      <w:bookmarkStart w:id="7055" w:name="_Toc58850416"/>
      <w:bookmarkStart w:id="7056" w:name="_Toc59018796"/>
      <w:bookmarkStart w:id="7057" w:name="_Toc68169808"/>
      <w:bookmarkStart w:id="7058" w:name="_Toc114212089"/>
      <w:bookmarkStart w:id="7059" w:name="_Toc136554838"/>
      <w:r w:rsidRPr="008B1C02">
        <w:t>5.</w:t>
      </w:r>
      <w:r>
        <w:t>12</w:t>
      </w:r>
      <w:r w:rsidRPr="008B1C02">
        <w:t>.</w:t>
      </w:r>
      <w:r>
        <w:t>1A</w:t>
      </w:r>
      <w:r w:rsidRPr="008B1C02">
        <w:tab/>
        <w:t>Custom Operations without associated resources</w:t>
      </w:r>
      <w:bookmarkEnd w:id="7046"/>
      <w:bookmarkEnd w:id="7047"/>
      <w:bookmarkEnd w:id="7048"/>
      <w:bookmarkEnd w:id="7049"/>
      <w:bookmarkEnd w:id="7050"/>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60" w:name="_Toc151993275"/>
      <w:bookmarkStart w:id="7061" w:name="_Toc152000055"/>
      <w:bookmarkStart w:id="7062" w:name="_Toc152158627"/>
      <w:bookmarkStart w:id="7063" w:name="_Toc168570780"/>
      <w:bookmarkStart w:id="7064" w:name="_Toc169772821"/>
      <w:r>
        <w:t>5.12.1B</w:t>
      </w:r>
      <w:r>
        <w:tab/>
        <w:t>Notifications</w:t>
      </w:r>
      <w:bookmarkEnd w:id="7060"/>
      <w:bookmarkEnd w:id="7061"/>
      <w:bookmarkEnd w:id="7062"/>
      <w:bookmarkEnd w:id="7063"/>
      <w:bookmarkEnd w:id="7064"/>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5" w:name="_Toc151993276"/>
      <w:bookmarkStart w:id="7066" w:name="_Toc152000056"/>
      <w:bookmarkStart w:id="7067" w:name="_Toc152158628"/>
      <w:bookmarkStart w:id="7068" w:name="_Toc168570781"/>
      <w:bookmarkStart w:id="7069" w:name="_Toc169772822"/>
      <w:r w:rsidRPr="008B1C02">
        <w:t>5.12.2</w:t>
      </w:r>
      <w:r w:rsidRPr="008B1C02">
        <w:tab/>
        <w:t>Data Model</w:t>
      </w:r>
      <w:bookmarkEnd w:id="7051"/>
      <w:bookmarkEnd w:id="7052"/>
      <w:bookmarkEnd w:id="7053"/>
      <w:bookmarkEnd w:id="7054"/>
      <w:bookmarkEnd w:id="7055"/>
      <w:bookmarkEnd w:id="7056"/>
      <w:bookmarkEnd w:id="7057"/>
      <w:bookmarkEnd w:id="7058"/>
      <w:bookmarkEnd w:id="7059"/>
      <w:bookmarkEnd w:id="7065"/>
      <w:bookmarkEnd w:id="7066"/>
      <w:bookmarkEnd w:id="7067"/>
      <w:bookmarkEnd w:id="7068"/>
      <w:bookmarkEnd w:id="7069"/>
    </w:p>
    <w:p w14:paraId="5F42523C" w14:textId="77777777" w:rsidR="00AA5070" w:rsidRPr="008B1C02" w:rsidRDefault="00AA5070">
      <w:pPr>
        <w:pStyle w:val="Heading4"/>
      </w:pPr>
      <w:bookmarkStart w:id="7070" w:name="_Toc44693022"/>
      <w:bookmarkStart w:id="7071" w:name="_Toc45134483"/>
      <w:bookmarkStart w:id="7072" w:name="_Toc49607547"/>
      <w:bookmarkStart w:id="7073" w:name="_Toc51763519"/>
      <w:bookmarkStart w:id="7074" w:name="_Toc58850417"/>
      <w:bookmarkStart w:id="7075" w:name="_Toc59018797"/>
      <w:bookmarkStart w:id="7076" w:name="_Toc68169809"/>
      <w:bookmarkStart w:id="7077" w:name="_Toc114212090"/>
      <w:bookmarkStart w:id="7078" w:name="_Toc136554839"/>
      <w:bookmarkStart w:id="7079" w:name="_Toc151993277"/>
      <w:bookmarkStart w:id="7080" w:name="_Toc152000057"/>
      <w:bookmarkStart w:id="7081" w:name="_Toc152158629"/>
      <w:bookmarkStart w:id="7082" w:name="_Toc168570782"/>
      <w:bookmarkStart w:id="7083" w:name="_Toc169772823"/>
      <w:r w:rsidRPr="008B1C02">
        <w:t>5.12.2.1</w:t>
      </w:r>
      <w:r w:rsidRPr="008B1C02">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4" w:name="_Toc44693023"/>
      <w:bookmarkStart w:id="7085" w:name="_Toc45134484"/>
      <w:bookmarkStart w:id="7086" w:name="_Toc49607548"/>
      <w:bookmarkStart w:id="7087" w:name="_Toc51763520"/>
      <w:bookmarkStart w:id="7088" w:name="_Toc58850418"/>
      <w:bookmarkStart w:id="7089" w:name="_Toc59018798"/>
      <w:bookmarkStart w:id="7090"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1" w:name="_Toc114212091"/>
      <w:bookmarkStart w:id="7092" w:name="_Toc136554840"/>
      <w:bookmarkStart w:id="7093" w:name="_Toc151993278"/>
      <w:bookmarkStart w:id="7094" w:name="_Toc152000058"/>
      <w:bookmarkStart w:id="7095" w:name="_Toc152158630"/>
      <w:bookmarkStart w:id="7096" w:name="_Toc168570783"/>
      <w:bookmarkStart w:id="7097" w:name="_Toc169772824"/>
      <w:r w:rsidRPr="008B1C02">
        <w:t>5.12.2.2</w:t>
      </w:r>
      <w:r w:rsidRPr="008B1C02">
        <w:tab/>
        <w:t>Reused data types</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86"/>
        <w:gridCol w:w="579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8" w:name="_Toc44693024"/>
      <w:bookmarkStart w:id="7099" w:name="_Toc45134485"/>
      <w:bookmarkStart w:id="7100" w:name="_Toc49607549"/>
      <w:bookmarkStart w:id="7101" w:name="_Toc51763521"/>
      <w:bookmarkStart w:id="7102" w:name="_Toc58850419"/>
      <w:bookmarkStart w:id="7103" w:name="_Toc59018799"/>
      <w:bookmarkStart w:id="7104" w:name="_Toc68169811"/>
      <w:bookmarkStart w:id="7105" w:name="_Toc114212092"/>
      <w:bookmarkStart w:id="7106" w:name="_Toc136554841"/>
      <w:bookmarkStart w:id="7107" w:name="_Toc151993279"/>
      <w:bookmarkStart w:id="7108" w:name="_Toc152000059"/>
      <w:bookmarkStart w:id="7109" w:name="_Toc152158631"/>
      <w:bookmarkStart w:id="7110" w:name="_Toc168570784"/>
      <w:bookmarkStart w:id="7111" w:name="_Toc169772825"/>
      <w:r w:rsidRPr="008B1C02">
        <w:t>5.12.2.3</w:t>
      </w:r>
      <w:r w:rsidRPr="008B1C02">
        <w:tab/>
        <w:t>Structured data types</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2E86DF58" w14:textId="77777777" w:rsidR="00AA5070" w:rsidRPr="008B1C02" w:rsidRDefault="00AA5070">
      <w:pPr>
        <w:pStyle w:val="Heading5"/>
      </w:pPr>
      <w:bookmarkStart w:id="7112" w:name="_Toc44693025"/>
      <w:bookmarkStart w:id="7113" w:name="_Toc45134486"/>
      <w:bookmarkStart w:id="7114" w:name="_Toc49607550"/>
      <w:bookmarkStart w:id="7115" w:name="_Toc51763522"/>
      <w:bookmarkStart w:id="7116" w:name="_Toc58850420"/>
      <w:bookmarkStart w:id="7117" w:name="_Toc59018800"/>
      <w:bookmarkStart w:id="7118" w:name="_Toc68169812"/>
      <w:bookmarkStart w:id="7119" w:name="_Toc114212093"/>
      <w:bookmarkStart w:id="7120" w:name="_Toc136554842"/>
      <w:bookmarkStart w:id="7121" w:name="_Toc151993280"/>
      <w:bookmarkStart w:id="7122" w:name="_Toc152000060"/>
      <w:bookmarkStart w:id="7123" w:name="_Toc152158632"/>
      <w:bookmarkStart w:id="7124" w:name="_Toc168570785"/>
      <w:bookmarkStart w:id="7125" w:name="_Toc169772826"/>
      <w:r w:rsidRPr="008B1C02">
        <w:t>5.12.2.3.1</w:t>
      </w:r>
      <w:r w:rsidRPr="008B1C02">
        <w:tab/>
        <w:t>Introduction</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6" w:name="_Toc44693026"/>
      <w:bookmarkStart w:id="7127" w:name="_Toc45134487"/>
      <w:bookmarkStart w:id="7128" w:name="_Toc49607551"/>
      <w:bookmarkStart w:id="7129" w:name="_Toc51763523"/>
      <w:bookmarkStart w:id="7130" w:name="_Toc58850421"/>
      <w:bookmarkStart w:id="7131" w:name="_Toc59018801"/>
      <w:bookmarkStart w:id="7132" w:name="_Toc68169813"/>
      <w:bookmarkStart w:id="7133" w:name="_Toc114212094"/>
      <w:bookmarkStart w:id="7134" w:name="_Toc136554843"/>
      <w:bookmarkStart w:id="7135" w:name="_Toc151993281"/>
      <w:bookmarkStart w:id="7136" w:name="_Toc152000061"/>
      <w:bookmarkStart w:id="7137" w:name="_Toc152158633"/>
      <w:bookmarkStart w:id="7138" w:name="_Toc168570786"/>
      <w:bookmarkStart w:id="7139" w:name="_Toc169772827"/>
      <w:r w:rsidRPr="008B1C02">
        <w:lastRenderedPageBreak/>
        <w:t>5.12.2.3.2</w:t>
      </w:r>
      <w:r w:rsidRPr="008B1C02">
        <w:tab/>
        <w:t xml:space="preserve">Type: </w:t>
      </w:r>
      <w:r w:rsidRPr="008B1C02">
        <w:rPr>
          <w:lang w:eastAsia="zh-CN"/>
        </w:rPr>
        <w:t>AcsConfigurationData</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40" w:name="_Toc114212095"/>
      <w:bookmarkStart w:id="7141" w:name="_Toc136554844"/>
      <w:bookmarkStart w:id="7142" w:name="_Toc151993282"/>
      <w:bookmarkStart w:id="7143" w:name="_Toc152000062"/>
      <w:bookmarkStart w:id="7144" w:name="_Toc152158634"/>
      <w:bookmarkStart w:id="7145" w:name="_Toc168570787"/>
      <w:bookmarkStart w:id="7146" w:name="_Toc169772828"/>
      <w:bookmarkStart w:id="7147" w:name="_Toc44693027"/>
      <w:bookmarkStart w:id="7148" w:name="_Toc45134488"/>
      <w:bookmarkStart w:id="7149" w:name="_Toc49607552"/>
      <w:bookmarkStart w:id="7150" w:name="_Toc51763524"/>
      <w:bookmarkStart w:id="7151" w:name="_Toc58850422"/>
      <w:bookmarkStart w:id="7152" w:name="_Toc59018802"/>
      <w:bookmarkStart w:id="7153" w:name="_Toc68169814"/>
      <w:r w:rsidRPr="008B1C02">
        <w:t>5.12.2.3.3</w:t>
      </w:r>
      <w:r w:rsidRPr="008B1C02">
        <w:tab/>
        <w:t xml:space="preserve">Type: </w:t>
      </w:r>
      <w:r w:rsidRPr="008B1C02">
        <w:rPr>
          <w:lang w:eastAsia="zh-CN"/>
        </w:rPr>
        <w:t>AcsConfigurationDataPatch</w:t>
      </w:r>
      <w:bookmarkEnd w:id="7140"/>
      <w:bookmarkEnd w:id="7141"/>
      <w:bookmarkEnd w:id="7142"/>
      <w:bookmarkEnd w:id="7143"/>
      <w:bookmarkEnd w:id="7144"/>
      <w:bookmarkEnd w:id="7145"/>
      <w:bookmarkEnd w:id="7146"/>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4" w:name="_Toc114212096"/>
      <w:bookmarkStart w:id="7155" w:name="_Toc136554845"/>
      <w:bookmarkStart w:id="7156" w:name="_Toc151993283"/>
      <w:bookmarkStart w:id="7157" w:name="_Toc152000063"/>
      <w:bookmarkStart w:id="7158" w:name="_Toc152158635"/>
      <w:bookmarkStart w:id="7159" w:name="_Toc168570788"/>
      <w:bookmarkStart w:id="7160" w:name="_Toc169772829"/>
      <w:r w:rsidRPr="008B1C02">
        <w:t>5.12.2.4</w:t>
      </w:r>
      <w:r w:rsidRPr="008B1C02">
        <w:tab/>
        <w:t>Simple data types and enumerations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0DC58C64" w14:textId="77777777" w:rsidR="00AA5070" w:rsidRPr="008B1C02" w:rsidRDefault="00AA5070">
      <w:pPr>
        <w:pStyle w:val="Heading5"/>
      </w:pPr>
      <w:bookmarkStart w:id="7161" w:name="_Toc44693028"/>
      <w:bookmarkStart w:id="7162" w:name="_Toc45134489"/>
      <w:bookmarkStart w:id="7163" w:name="_Toc49607553"/>
      <w:bookmarkStart w:id="7164" w:name="_Toc51763525"/>
      <w:bookmarkStart w:id="7165" w:name="_Toc58850423"/>
      <w:bookmarkStart w:id="7166" w:name="_Toc59018803"/>
      <w:bookmarkStart w:id="7167" w:name="_Toc68169815"/>
      <w:bookmarkStart w:id="7168" w:name="_Toc114212097"/>
      <w:bookmarkStart w:id="7169" w:name="_Toc136554846"/>
      <w:bookmarkStart w:id="7170" w:name="_Toc151993284"/>
      <w:bookmarkStart w:id="7171" w:name="_Toc152000064"/>
      <w:bookmarkStart w:id="7172" w:name="_Toc152158636"/>
      <w:bookmarkStart w:id="7173" w:name="_Toc168570789"/>
      <w:bookmarkStart w:id="7174" w:name="_Toc169772830"/>
      <w:r w:rsidRPr="008B1C02">
        <w:t>5.12.2.4.1</w:t>
      </w:r>
      <w:r w:rsidRPr="008B1C02">
        <w:tab/>
        <w:t>Introduction</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5" w:name="_Toc44693029"/>
      <w:bookmarkStart w:id="7176" w:name="_Toc45134490"/>
      <w:bookmarkStart w:id="7177" w:name="_Toc49607554"/>
      <w:bookmarkStart w:id="7178" w:name="_Toc51763526"/>
      <w:bookmarkStart w:id="7179" w:name="_Toc58850424"/>
      <w:bookmarkStart w:id="7180" w:name="_Toc59018804"/>
      <w:bookmarkStart w:id="7181" w:name="_Toc68169816"/>
      <w:bookmarkStart w:id="7182" w:name="_Toc114212098"/>
      <w:bookmarkStart w:id="7183" w:name="_Toc136554847"/>
      <w:bookmarkStart w:id="7184" w:name="_Toc151993285"/>
      <w:bookmarkStart w:id="7185" w:name="_Toc152000065"/>
      <w:bookmarkStart w:id="7186" w:name="_Toc152158637"/>
      <w:bookmarkStart w:id="7187" w:name="_Toc168570790"/>
      <w:bookmarkStart w:id="7188" w:name="_Toc169772831"/>
      <w:r w:rsidRPr="008B1C02">
        <w:t>5.12.2.4.2</w:t>
      </w:r>
      <w:r w:rsidRPr="008B1C02">
        <w:tab/>
        <w:t>Simple data types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9"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9"/>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90" w:name="_Toc44693030"/>
      <w:bookmarkStart w:id="7191" w:name="_Toc45134491"/>
      <w:bookmarkStart w:id="7192" w:name="_Toc49607555"/>
      <w:bookmarkStart w:id="7193" w:name="_Toc51763527"/>
      <w:bookmarkStart w:id="7194" w:name="_Toc58850425"/>
      <w:bookmarkStart w:id="7195" w:name="_Toc59018805"/>
      <w:bookmarkStart w:id="7196" w:name="_Toc68169817"/>
      <w:bookmarkStart w:id="7197" w:name="_Toc114212099"/>
      <w:bookmarkStart w:id="7198" w:name="_Toc136554848"/>
      <w:bookmarkStart w:id="7199" w:name="_Toc151993286"/>
      <w:bookmarkStart w:id="7200" w:name="_Toc152000066"/>
      <w:bookmarkStart w:id="7201" w:name="_Toc152158638"/>
      <w:bookmarkStart w:id="7202" w:name="_Toc168570791"/>
      <w:bookmarkStart w:id="7203" w:name="_Toc169772832"/>
      <w:r w:rsidRPr="008B1C02">
        <w:lastRenderedPageBreak/>
        <w:t>5.12.3</w:t>
      </w:r>
      <w:r w:rsidRPr="008B1C02">
        <w:tab/>
        <w:t>Used Features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4" w:name="_Toc114212100"/>
      <w:bookmarkStart w:id="7205" w:name="_Toc136554849"/>
      <w:bookmarkStart w:id="7206" w:name="_Toc151993287"/>
      <w:bookmarkStart w:id="7207" w:name="_Toc152000067"/>
      <w:bookmarkStart w:id="7208" w:name="_Toc152158639"/>
      <w:bookmarkStart w:id="7209" w:name="_Toc168570792"/>
      <w:bookmarkStart w:id="7210" w:name="_Toc169772833"/>
      <w:r w:rsidRPr="008B1C02">
        <w:t>5.12.4</w:t>
      </w:r>
      <w:r w:rsidRPr="008B1C02">
        <w:tab/>
        <w:t>Error handling</w:t>
      </w:r>
      <w:bookmarkEnd w:id="7204"/>
      <w:bookmarkEnd w:id="7205"/>
      <w:bookmarkEnd w:id="7206"/>
      <w:bookmarkEnd w:id="7207"/>
      <w:bookmarkEnd w:id="7208"/>
      <w:bookmarkEnd w:id="7209"/>
      <w:bookmarkEnd w:id="7210"/>
    </w:p>
    <w:p w14:paraId="05A8EC02" w14:textId="77777777" w:rsidR="00BA6020" w:rsidRPr="008B1C02" w:rsidRDefault="00BA6020" w:rsidP="00BA6020">
      <w:pPr>
        <w:pStyle w:val="Heading4"/>
      </w:pPr>
      <w:bookmarkStart w:id="7211" w:name="_Toc114212101"/>
      <w:bookmarkStart w:id="7212" w:name="_Toc136554850"/>
      <w:bookmarkStart w:id="7213" w:name="_Toc151993288"/>
      <w:bookmarkStart w:id="7214" w:name="_Toc152000068"/>
      <w:bookmarkStart w:id="7215" w:name="_Toc152158640"/>
      <w:bookmarkStart w:id="7216" w:name="_Toc168570793"/>
      <w:bookmarkStart w:id="7217" w:name="_Toc169772834"/>
      <w:r w:rsidRPr="008B1C02">
        <w:t>5.12.4.1</w:t>
      </w:r>
      <w:r w:rsidRPr="008B1C02">
        <w:tab/>
        <w:t>General</w:t>
      </w:r>
      <w:bookmarkEnd w:id="7211"/>
      <w:bookmarkEnd w:id="7212"/>
      <w:bookmarkEnd w:id="7213"/>
      <w:bookmarkEnd w:id="7214"/>
      <w:bookmarkEnd w:id="7215"/>
      <w:bookmarkEnd w:id="7216"/>
      <w:bookmarkEnd w:id="7217"/>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8" w:name="_Toc114212102"/>
      <w:bookmarkStart w:id="7219" w:name="_Toc136554851"/>
      <w:bookmarkStart w:id="7220" w:name="_Toc151993289"/>
      <w:bookmarkStart w:id="7221" w:name="_Toc152000069"/>
      <w:bookmarkStart w:id="7222" w:name="_Toc152158641"/>
      <w:bookmarkStart w:id="7223" w:name="_Toc168570794"/>
      <w:bookmarkStart w:id="7224" w:name="_Toc169772835"/>
      <w:r w:rsidRPr="008B1C02">
        <w:t>5.12.4.2</w:t>
      </w:r>
      <w:r w:rsidRPr="008B1C02">
        <w:tab/>
        <w:t>Protocol Errors</w:t>
      </w:r>
      <w:bookmarkEnd w:id="7218"/>
      <w:bookmarkEnd w:id="7219"/>
      <w:bookmarkEnd w:id="7220"/>
      <w:bookmarkEnd w:id="7221"/>
      <w:bookmarkEnd w:id="7222"/>
      <w:bookmarkEnd w:id="7223"/>
      <w:bookmarkEnd w:id="7224"/>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5" w:name="_Toc114212103"/>
      <w:bookmarkStart w:id="7226" w:name="_Toc136554852"/>
      <w:bookmarkStart w:id="7227" w:name="_Toc151993290"/>
      <w:bookmarkStart w:id="7228" w:name="_Toc152000070"/>
      <w:bookmarkStart w:id="7229" w:name="_Toc152158642"/>
      <w:bookmarkStart w:id="7230" w:name="_Toc168570795"/>
      <w:bookmarkStart w:id="7231" w:name="_Toc169772836"/>
      <w:r w:rsidRPr="008B1C02">
        <w:t>5.12.4.3</w:t>
      </w:r>
      <w:r w:rsidRPr="008B1C02">
        <w:tab/>
        <w:t>Application Errors</w:t>
      </w:r>
      <w:bookmarkEnd w:id="7225"/>
      <w:bookmarkEnd w:id="7226"/>
      <w:bookmarkEnd w:id="7227"/>
      <w:bookmarkEnd w:id="7228"/>
      <w:bookmarkEnd w:id="7229"/>
      <w:bookmarkEnd w:id="7230"/>
      <w:bookmarkEnd w:id="7231"/>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2"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2"/>
    </w:tbl>
    <w:p w14:paraId="5AC49F54" w14:textId="77777777" w:rsidR="00BA6020" w:rsidRPr="008B1C02" w:rsidRDefault="00BA6020">
      <w:pPr>
        <w:rPr>
          <w:noProof/>
        </w:rPr>
      </w:pPr>
    </w:p>
    <w:p w14:paraId="44214BA2" w14:textId="77777777" w:rsidR="00AA5070" w:rsidRPr="008B1C02" w:rsidRDefault="00AA5070">
      <w:pPr>
        <w:pStyle w:val="Heading2"/>
      </w:pPr>
      <w:bookmarkStart w:id="7233" w:name="_Toc44693031"/>
      <w:bookmarkStart w:id="7234" w:name="_Toc45134492"/>
      <w:bookmarkStart w:id="7235" w:name="_Toc49607556"/>
      <w:bookmarkStart w:id="7236" w:name="_Toc51763528"/>
      <w:bookmarkStart w:id="7237" w:name="_Toc58850426"/>
      <w:bookmarkStart w:id="7238" w:name="_Toc59018806"/>
      <w:bookmarkStart w:id="7239" w:name="_Toc68169818"/>
      <w:bookmarkStart w:id="7240" w:name="_Toc114212104"/>
      <w:bookmarkStart w:id="7241" w:name="_Toc136554853"/>
      <w:bookmarkStart w:id="7242" w:name="_Toc151993291"/>
      <w:bookmarkStart w:id="7243" w:name="_Toc152000071"/>
      <w:bookmarkStart w:id="7244" w:name="_Toc152158643"/>
      <w:bookmarkStart w:id="7245" w:name="_Toc168570796"/>
      <w:bookmarkStart w:id="7246"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C5F51D4" w14:textId="77777777" w:rsidR="00624699" w:rsidRPr="008B1C02" w:rsidRDefault="00624699" w:rsidP="00624699">
      <w:pPr>
        <w:pStyle w:val="Heading3"/>
        <w:rPr>
          <w:lang w:val="en-US"/>
        </w:rPr>
      </w:pPr>
      <w:bookmarkStart w:id="7247" w:name="_Toc151993292"/>
      <w:bookmarkStart w:id="7248" w:name="_Toc152000072"/>
      <w:bookmarkStart w:id="7249" w:name="_Toc152158644"/>
      <w:bookmarkStart w:id="7250" w:name="_Toc168570797"/>
      <w:bookmarkStart w:id="7251" w:name="_Toc169772838"/>
      <w:bookmarkStart w:id="7252" w:name="_Toc44693032"/>
      <w:bookmarkStart w:id="7253" w:name="_Toc45134493"/>
      <w:bookmarkStart w:id="7254" w:name="_Toc49607557"/>
      <w:bookmarkStart w:id="7255" w:name="_Toc51763529"/>
      <w:bookmarkStart w:id="7256" w:name="_Toc58850427"/>
      <w:bookmarkStart w:id="7257" w:name="_Toc59018807"/>
      <w:bookmarkStart w:id="7258" w:name="_Toc68169819"/>
      <w:bookmarkStart w:id="7259" w:name="_Toc114212105"/>
      <w:bookmarkStart w:id="7260"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7"/>
      <w:bookmarkEnd w:id="7248"/>
      <w:bookmarkEnd w:id="7249"/>
      <w:bookmarkEnd w:id="7250"/>
      <w:bookmarkEnd w:id="7251"/>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1" w:name="_Toc151993293"/>
      <w:bookmarkStart w:id="7262" w:name="_Toc152000073"/>
      <w:bookmarkStart w:id="7263" w:name="_Toc152158645"/>
      <w:bookmarkStart w:id="7264" w:name="_Toc168570798"/>
      <w:bookmarkStart w:id="7265" w:name="_Toc169772839"/>
      <w:r w:rsidRPr="008B1C02">
        <w:t>5.13.</w:t>
      </w:r>
      <w:r w:rsidRPr="008B1C02">
        <w:rPr>
          <w:rFonts w:hint="eastAsia"/>
        </w:rPr>
        <w:t>1</w:t>
      </w:r>
      <w:r w:rsidRPr="008B1C02">
        <w:tab/>
      </w:r>
      <w:r w:rsidRPr="008B1C02">
        <w:rPr>
          <w:rFonts w:hint="eastAsia"/>
          <w:lang w:eastAsia="zh-CN"/>
        </w:rPr>
        <w:t>Resource</w:t>
      </w:r>
      <w:r w:rsidRPr="008B1C02">
        <w:t>s</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6" w:name="_Toc151993294"/>
      <w:bookmarkStart w:id="7267" w:name="_Toc152000074"/>
      <w:bookmarkStart w:id="7268" w:name="_Toc152158646"/>
      <w:bookmarkStart w:id="7269" w:name="_Toc168570799"/>
      <w:bookmarkStart w:id="7270" w:name="_Toc169772840"/>
      <w:bookmarkStart w:id="7271" w:name="_Toc44693033"/>
      <w:bookmarkStart w:id="7272" w:name="_Toc45134494"/>
      <w:bookmarkStart w:id="7273" w:name="_Toc49607558"/>
      <w:bookmarkStart w:id="7274" w:name="_Toc51763530"/>
      <w:bookmarkStart w:id="7275" w:name="_Toc58850428"/>
      <w:bookmarkStart w:id="7276" w:name="_Toc59018808"/>
      <w:bookmarkStart w:id="7277" w:name="_Toc68169820"/>
      <w:bookmarkStart w:id="7278" w:name="_Toc114212106"/>
      <w:bookmarkStart w:id="7279" w:name="_Toc136554855"/>
      <w:r w:rsidRPr="008B1C02">
        <w:lastRenderedPageBreak/>
        <w:t>5.</w:t>
      </w:r>
      <w:r>
        <w:t>13</w:t>
      </w:r>
      <w:r w:rsidRPr="008B1C02">
        <w:t>.</w:t>
      </w:r>
      <w:r>
        <w:t>1A</w:t>
      </w:r>
      <w:r w:rsidRPr="008B1C02">
        <w:tab/>
        <w:t>Custom Operations without associated resources</w:t>
      </w:r>
      <w:bookmarkEnd w:id="7266"/>
      <w:bookmarkEnd w:id="7267"/>
      <w:bookmarkEnd w:id="7268"/>
      <w:bookmarkEnd w:id="7269"/>
      <w:bookmarkEnd w:id="7270"/>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80" w:name="_Toc151993295"/>
      <w:bookmarkStart w:id="7281" w:name="_Toc152000075"/>
      <w:bookmarkStart w:id="7282" w:name="_Toc152158647"/>
      <w:bookmarkStart w:id="7283" w:name="_Toc168570800"/>
      <w:bookmarkStart w:id="7284" w:name="_Toc169772841"/>
      <w:r w:rsidRPr="008B1C02">
        <w:t>5.13.</w:t>
      </w:r>
      <w:r w:rsidRPr="008B1C02">
        <w:rPr>
          <w:rFonts w:hint="eastAsia"/>
          <w:lang w:eastAsia="zh-CN"/>
        </w:rPr>
        <w:t>2</w:t>
      </w:r>
      <w:r w:rsidRPr="008B1C02">
        <w:tab/>
        <w:t>Notifications</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5CFEDF65" w14:textId="77777777" w:rsidR="00AA5070" w:rsidRPr="008B1C02" w:rsidRDefault="00AA5070">
      <w:pPr>
        <w:pStyle w:val="Heading4"/>
      </w:pPr>
      <w:bookmarkStart w:id="7285" w:name="_Toc44693034"/>
      <w:bookmarkStart w:id="7286" w:name="_Toc45134495"/>
      <w:bookmarkStart w:id="7287" w:name="_Toc49607559"/>
      <w:bookmarkStart w:id="7288" w:name="_Toc51763531"/>
      <w:bookmarkStart w:id="7289" w:name="_Toc58850429"/>
      <w:bookmarkStart w:id="7290" w:name="_Toc59018809"/>
      <w:bookmarkStart w:id="7291" w:name="_Toc68169821"/>
      <w:bookmarkStart w:id="7292" w:name="_Toc114212107"/>
      <w:bookmarkStart w:id="7293" w:name="_Toc136554856"/>
      <w:bookmarkStart w:id="7294" w:name="_Toc151993296"/>
      <w:bookmarkStart w:id="7295" w:name="_Toc152000076"/>
      <w:bookmarkStart w:id="7296" w:name="_Toc152158648"/>
      <w:bookmarkStart w:id="7297" w:name="_Toc168570801"/>
      <w:bookmarkStart w:id="7298"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9" w:name="OLE_LINK42"/>
      <w:bookmarkStart w:id="7300"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9"/>
      <w:bookmarkEnd w:id="7300"/>
      <w:r w:rsidRPr="008B1C02">
        <w:rPr>
          <w:lang w:eastAsia="zh-CN"/>
        </w:rPr>
        <w:t>.</w:t>
      </w:r>
    </w:p>
    <w:p w14:paraId="2CF224E1" w14:textId="77777777" w:rsidR="00AA5070" w:rsidRPr="008B1C02" w:rsidRDefault="00AA5070">
      <w:pPr>
        <w:pStyle w:val="Heading4"/>
        <w:rPr>
          <w:lang w:eastAsia="zh-CN"/>
        </w:rPr>
      </w:pPr>
      <w:bookmarkStart w:id="7301" w:name="_Toc44693035"/>
      <w:bookmarkStart w:id="7302" w:name="_Toc45134496"/>
      <w:bookmarkStart w:id="7303" w:name="_Toc49607560"/>
      <w:bookmarkStart w:id="7304" w:name="_Toc51763532"/>
      <w:bookmarkStart w:id="7305" w:name="_Toc58850430"/>
      <w:bookmarkStart w:id="7306" w:name="_Toc59018810"/>
      <w:bookmarkStart w:id="7307" w:name="_Toc68169822"/>
      <w:bookmarkStart w:id="7308" w:name="_Toc114212108"/>
      <w:bookmarkStart w:id="7309" w:name="_Toc136554857"/>
      <w:bookmarkStart w:id="7310" w:name="_Toc151993297"/>
      <w:bookmarkStart w:id="7311" w:name="_Toc152000077"/>
      <w:bookmarkStart w:id="7312" w:name="_Toc152158649"/>
      <w:bookmarkStart w:id="7313" w:name="_Toc168570802"/>
      <w:bookmarkStart w:id="7314"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69"/>
        <w:gridCol w:w="7826"/>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5" w:name="_Toc44693036"/>
      <w:bookmarkStart w:id="7316" w:name="_Toc45134497"/>
      <w:bookmarkStart w:id="7317" w:name="_Toc49607561"/>
      <w:bookmarkStart w:id="7318" w:name="_Toc51763533"/>
      <w:bookmarkStart w:id="7319" w:name="_Toc58850431"/>
      <w:bookmarkStart w:id="7320" w:name="_Toc59018811"/>
      <w:bookmarkStart w:id="7321" w:name="_Toc68169823"/>
      <w:bookmarkStart w:id="7322" w:name="_Toc114212109"/>
      <w:bookmarkStart w:id="7323" w:name="_Toc136554858"/>
      <w:bookmarkStart w:id="7324" w:name="_Toc151993298"/>
      <w:bookmarkStart w:id="7325" w:name="_Toc152000078"/>
      <w:bookmarkStart w:id="7326" w:name="_Toc152158650"/>
      <w:bookmarkStart w:id="7327" w:name="_Toc168570803"/>
      <w:bookmarkStart w:id="7328"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0310A434" w14:textId="77777777" w:rsidR="00AA5070" w:rsidRPr="008B1C02" w:rsidRDefault="00AA5070">
      <w:pPr>
        <w:pStyle w:val="Heading5"/>
      </w:pPr>
      <w:bookmarkStart w:id="7329" w:name="_Toc44693037"/>
      <w:bookmarkStart w:id="7330" w:name="_Toc45134498"/>
      <w:bookmarkStart w:id="7331" w:name="_Toc49607562"/>
      <w:bookmarkStart w:id="7332" w:name="_Toc51763534"/>
      <w:bookmarkStart w:id="7333" w:name="_Toc58850432"/>
      <w:bookmarkStart w:id="7334" w:name="_Toc59018812"/>
      <w:bookmarkStart w:id="7335" w:name="_Toc68169824"/>
      <w:bookmarkStart w:id="7336" w:name="_Toc114212110"/>
      <w:bookmarkStart w:id="7337" w:name="_Toc136554859"/>
      <w:bookmarkStart w:id="7338" w:name="_Toc151993299"/>
      <w:bookmarkStart w:id="7339" w:name="_Toc152000079"/>
      <w:bookmarkStart w:id="7340" w:name="_Toc152158651"/>
      <w:bookmarkStart w:id="7341" w:name="_Toc168570804"/>
      <w:bookmarkStart w:id="7342"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7"/>
        <w:gridCol w:w="286"/>
        <w:gridCol w:w="1667"/>
        <w:gridCol w:w="1086"/>
        <w:gridCol w:w="4793"/>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3" w:name="_Toc44693038"/>
      <w:bookmarkStart w:id="7344" w:name="_Toc45134499"/>
      <w:bookmarkStart w:id="7345" w:name="_Toc49607563"/>
      <w:bookmarkStart w:id="7346" w:name="_Toc51763535"/>
      <w:bookmarkStart w:id="7347" w:name="_Toc58850433"/>
      <w:bookmarkStart w:id="7348" w:name="_Toc59018813"/>
      <w:bookmarkStart w:id="7349" w:name="_Toc68169825"/>
      <w:bookmarkStart w:id="7350" w:name="_Toc114212111"/>
      <w:bookmarkStart w:id="7351" w:name="_Toc136554860"/>
      <w:bookmarkStart w:id="7352" w:name="_Toc151993300"/>
      <w:bookmarkStart w:id="7353" w:name="_Toc152000080"/>
      <w:bookmarkStart w:id="7354" w:name="_Toc152158652"/>
      <w:bookmarkStart w:id="7355" w:name="_Toc168570805"/>
      <w:bookmarkStart w:id="7356" w:name="_Toc169772846"/>
      <w:r w:rsidRPr="008B1C02">
        <w:t>5.13.</w:t>
      </w:r>
      <w:r w:rsidRPr="008B1C02">
        <w:rPr>
          <w:rFonts w:hint="eastAsia"/>
          <w:lang w:eastAsia="zh-CN"/>
        </w:rPr>
        <w:t>3</w:t>
      </w:r>
      <w:r w:rsidRPr="008B1C02">
        <w:tab/>
        <w:t>Data Model</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AB7F8C3" w14:textId="77777777" w:rsidR="00AA5070" w:rsidRPr="008B1C02" w:rsidRDefault="00AA5070">
      <w:pPr>
        <w:pStyle w:val="Heading4"/>
      </w:pPr>
      <w:bookmarkStart w:id="7357" w:name="_Toc44693039"/>
      <w:bookmarkStart w:id="7358" w:name="_Toc45134500"/>
      <w:bookmarkStart w:id="7359" w:name="_Toc49607564"/>
      <w:bookmarkStart w:id="7360" w:name="_Toc51763536"/>
      <w:bookmarkStart w:id="7361" w:name="_Toc58850434"/>
      <w:bookmarkStart w:id="7362" w:name="_Toc59018814"/>
      <w:bookmarkStart w:id="7363" w:name="_Toc68169826"/>
      <w:bookmarkStart w:id="7364" w:name="_Toc114212112"/>
      <w:bookmarkStart w:id="7365" w:name="_Toc136554861"/>
      <w:bookmarkStart w:id="7366" w:name="_Toc151993301"/>
      <w:bookmarkStart w:id="7367" w:name="_Toc152000081"/>
      <w:bookmarkStart w:id="7368" w:name="_Toc152158653"/>
      <w:bookmarkStart w:id="7369" w:name="_Toc168570806"/>
      <w:bookmarkStart w:id="7370" w:name="_Toc169772847"/>
      <w:r w:rsidRPr="008B1C02">
        <w:t>5.13.</w:t>
      </w:r>
      <w:r w:rsidRPr="008B1C02">
        <w:rPr>
          <w:rFonts w:hint="eastAsia"/>
          <w:lang w:eastAsia="zh-CN"/>
        </w:rPr>
        <w:t>3</w:t>
      </w:r>
      <w:r w:rsidRPr="008B1C02">
        <w:t>.1</w:t>
      </w:r>
      <w:r w:rsidRPr="008B1C02">
        <w:tab/>
        <w:t>General</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1" w:name="_Toc44693040"/>
      <w:bookmarkStart w:id="7372" w:name="_Toc45134501"/>
      <w:bookmarkStart w:id="7373" w:name="_Toc49607565"/>
      <w:bookmarkStart w:id="7374" w:name="_Toc51763537"/>
      <w:bookmarkStart w:id="7375" w:name="_Toc58850435"/>
      <w:bookmarkStart w:id="7376" w:name="_Toc59018815"/>
      <w:bookmarkStart w:id="7377" w:name="_Toc68169827"/>
      <w:bookmarkStart w:id="7378" w:name="_Toc114212113"/>
      <w:bookmarkStart w:id="7379" w:name="_Toc136554862"/>
      <w:bookmarkStart w:id="7380" w:name="_Toc151993302"/>
      <w:bookmarkStart w:id="7381" w:name="_Toc152000082"/>
      <w:bookmarkStart w:id="7382" w:name="_Toc152158654"/>
      <w:bookmarkStart w:id="7383" w:name="_Toc168570807"/>
      <w:bookmarkStart w:id="7384"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84"/>
        <w:gridCol w:w="1855"/>
        <w:gridCol w:w="5045"/>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5" w:name="_Toc44693041"/>
      <w:bookmarkStart w:id="7386" w:name="_Toc45134502"/>
      <w:bookmarkStart w:id="7387" w:name="_Toc49607566"/>
      <w:bookmarkStart w:id="7388" w:name="_Toc51763538"/>
      <w:bookmarkStart w:id="7389" w:name="_Toc58850436"/>
      <w:bookmarkStart w:id="7390" w:name="_Toc59018816"/>
      <w:bookmarkStart w:id="7391" w:name="_Toc68169828"/>
      <w:bookmarkStart w:id="7392" w:name="_Toc114212114"/>
      <w:bookmarkStart w:id="7393" w:name="_Toc136554863"/>
      <w:bookmarkStart w:id="7394" w:name="_Toc151993303"/>
      <w:bookmarkStart w:id="7395" w:name="_Toc152000083"/>
      <w:bookmarkStart w:id="7396" w:name="_Toc152158655"/>
      <w:bookmarkStart w:id="7397" w:name="_Toc168570808"/>
      <w:bookmarkStart w:id="7398" w:name="_Toc169772849"/>
      <w:r w:rsidRPr="008B1C02">
        <w:t>5.13.</w:t>
      </w:r>
      <w:r w:rsidRPr="008B1C02">
        <w:rPr>
          <w:rFonts w:hint="eastAsia"/>
          <w:lang w:eastAsia="zh-CN"/>
        </w:rPr>
        <w:t>3</w:t>
      </w:r>
      <w:r w:rsidRPr="008B1C02">
        <w:t>.3</w:t>
      </w:r>
      <w:r w:rsidRPr="008B1C02">
        <w:tab/>
        <w:t>Structured data types</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7003BE8F" w14:textId="77777777" w:rsidR="00AA5070" w:rsidRPr="008B1C02" w:rsidRDefault="00AA5070">
      <w:pPr>
        <w:pStyle w:val="Heading5"/>
      </w:pPr>
      <w:bookmarkStart w:id="7399" w:name="_Toc44693042"/>
      <w:bookmarkStart w:id="7400" w:name="_Toc45134503"/>
      <w:bookmarkStart w:id="7401" w:name="_Toc49607567"/>
      <w:bookmarkStart w:id="7402" w:name="_Toc51763539"/>
      <w:bookmarkStart w:id="7403" w:name="_Toc58850437"/>
      <w:bookmarkStart w:id="7404" w:name="_Toc59018817"/>
      <w:bookmarkStart w:id="7405" w:name="_Toc68169829"/>
      <w:bookmarkStart w:id="7406" w:name="_Toc114212115"/>
      <w:bookmarkStart w:id="7407" w:name="_Toc136554864"/>
      <w:bookmarkStart w:id="7408" w:name="_Toc151993304"/>
      <w:bookmarkStart w:id="7409" w:name="_Toc152000084"/>
      <w:bookmarkStart w:id="7410" w:name="_Toc152158656"/>
      <w:bookmarkStart w:id="7411" w:name="_Toc168570809"/>
      <w:bookmarkStart w:id="7412" w:name="_Toc169772850"/>
      <w:r w:rsidRPr="008B1C02">
        <w:t>5.13.</w:t>
      </w:r>
      <w:r w:rsidRPr="008B1C02">
        <w:rPr>
          <w:rFonts w:hint="eastAsia"/>
          <w:lang w:eastAsia="zh-CN"/>
        </w:rPr>
        <w:t>3</w:t>
      </w:r>
      <w:r w:rsidRPr="008B1C02">
        <w:t>.3.1</w:t>
      </w:r>
      <w:r w:rsidRPr="008B1C02">
        <w:tab/>
        <w:t>Introduction</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3" w:name="_Toc44693043"/>
      <w:bookmarkStart w:id="7414" w:name="_Toc45134504"/>
      <w:bookmarkStart w:id="7415" w:name="_Toc49607568"/>
      <w:bookmarkStart w:id="7416" w:name="_Toc51763540"/>
      <w:bookmarkStart w:id="7417" w:name="_Toc58850438"/>
      <w:bookmarkStart w:id="7418" w:name="_Toc59018818"/>
      <w:bookmarkStart w:id="7419" w:name="_Toc68169830"/>
      <w:bookmarkStart w:id="7420" w:name="_Toc114212116"/>
      <w:bookmarkStart w:id="7421" w:name="_Toc136554865"/>
      <w:bookmarkStart w:id="7422" w:name="_Toc151993305"/>
      <w:bookmarkStart w:id="7423" w:name="_Toc152000085"/>
      <w:bookmarkStart w:id="7424" w:name="_Toc152158657"/>
      <w:bookmarkStart w:id="7425" w:name="_Toc168570810"/>
      <w:bookmarkStart w:id="7426"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7" w:name="_Toc44693044"/>
      <w:bookmarkStart w:id="7428" w:name="_Toc45134505"/>
      <w:bookmarkStart w:id="7429" w:name="_Toc49607569"/>
      <w:bookmarkStart w:id="7430" w:name="_Toc51763541"/>
      <w:bookmarkStart w:id="7431" w:name="_Toc58850439"/>
      <w:bookmarkStart w:id="7432" w:name="_Toc59018819"/>
      <w:bookmarkStart w:id="7433" w:name="_Toc68169831"/>
      <w:bookmarkStart w:id="7434" w:name="_Toc114212117"/>
      <w:bookmarkStart w:id="7435" w:name="_Toc136554866"/>
      <w:bookmarkStart w:id="7436" w:name="_Toc151993306"/>
      <w:bookmarkStart w:id="7437" w:name="_Toc152000086"/>
      <w:bookmarkStart w:id="7438" w:name="_Toc152158658"/>
      <w:bookmarkStart w:id="7439" w:name="_Toc168570811"/>
      <w:bookmarkStart w:id="7440"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1" w:name="_Toc44693045"/>
      <w:bookmarkStart w:id="7442" w:name="_Toc45134506"/>
      <w:bookmarkStart w:id="7443" w:name="_Toc49607570"/>
      <w:bookmarkStart w:id="7444" w:name="_Toc51763542"/>
      <w:bookmarkStart w:id="7445" w:name="_Toc58850440"/>
      <w:bookmarkStart w:id="7446" w:name="_Toc59018820"/>
      <w:bookmarkStart w:id="7447" w:name="_Toc68169832"/>
      <w:bookmarkStart w:id="7448" w:name="_Toc114212118"/>
      <w:bookmarkStart w:id="7449" w:name="_Toc136554867"/>
      <w:bookmarkStart w:id="7450" w:name="_Toc151993307"/>
      <w:bookmarkStart w:id="7451" w:name="_Toc152000087"/>
      <w:bookmarkStart w:id="7452" w:name="_Toc152158659"/>
      <w:bookmarkStart w:id="7453" w:name="_Toc168570812"/>
      <w:bookmarkStart w:id="7454" w:name="_Toc169772853"/>
      <w:r w:rsidRPr="008B1C02">
        <w:t>5.13.</w:t>
      </w:r>
      <w:r w:rsidRPr="008B1C02">
        <w:rPr>
          <w:rFonts w:hint="eastAsia"/>
          <w:lang w:eastAsia="zh-CN"/>
        </w:rPr>
        <w:t>3</w:t>
      </w:r>
      <w:r w:rsidRPr="008B1C02">
        <w:t>.4</w:t>
      </w:r>
      <w:r w:rsidRPr="008B1C02">
        <w:tab/>
        <w:t>Simple data types and enumerations</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FA3BD2C" w14:textId="77777777" w:rsidR="00AA5070" w:rsidRPr="008B1C02" w:rsidRDefault="00AA5070">
      <w:pPr>
        <w:pStyle w:val="Heading5"/>
      </w:pPr>
      <w:bookmarkStart w:id="7455" w:name="_Toc44693046"/>
      <w:bookmarkStart w:id="7456" w:name="_Toc45134507"/>
      <w:bookmarkStart w:id="7457" w:name="_Toc49607571"/>
      <w:bookmarkStart w:id="7458" w:name="_Toc51763543"/>
      <w:bookmarkStart w:id="7459" w:name="_Toc58850441"/>
      <w:bookmarkStart w:id="7460" w:name="_Toc59018821"/>
      <w:bookmarkStart w:id="7461" w:name="_Toc68169833"/>
      <w:bookmarkStart w:id="7462" w:name="_Toc114212119"/>
      <w:bookmarkStart w:id="7463" w:name="_Toc136554868"/>
      <w:bookmarkStart w:id="7464" w:name="_Toc151993308"/>
      <w:bookmarkStart w:id="7465" w:name="_Toc152000088"/>
      <w:bookmarkStart w:id="7466" w:name="_Toc152158660"/>
      <w:bookmarkStart w:id="7467" w:name="_Toc168570813"/>
      <w:bookmarkStart w:id="7468" w:name="_Toc169772854"/>
      <w:r w:rsidRPr="008B1C02">
        <w:t>5.13.</w:t>
      </w:r>
      <w:r w:rsidRPr="008B1C02">
        <w:rPr>
          <w:rFonts w:hint="eastAsia"/>
          <w:lang w:eastAsia="zh-CN"/>
        </w:rPr>
        <w:t>3</w:t>
      </w:r>
      <w:r w:rsidRPr="008B1C02">
        <w:t>.4.1</w:t>
      </w:r>
      <w:r w:rsidRPr="008B1C02">
        <w:tab/>
        <w:t>Introduction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9" w:name="_Toc44693047"/>
      <w:bookmarkStart w:id="7470" w:name="_Toc45134508"/>
      <w:bookmarkStart w:id="7471" w:name="_Toc49607572"/>
      <w:bookmarkStart w:id="7472" w:name="_Toc51763544"/>
      <w:bookmarkStart w:id="7473" w:name="_Toc58850442"/>
      <w:bookmarkStart w:id="7474" w:name="_Toc59018822"/>
      <w:bookmarkStart w:id="7475" w:name="_Toc68169834"/>
      <w:bookmarkStart w:id="7476" w:name="_Toc114212120"/>
      <w:bookmarkStart w:id="7477" w:name="_Toc136554869"/>
      <w:bookmarkStart w:id="7478" w:name="_Toc151993309"/>
      <w:bookmarkStart w:id="7479" w:name="_Toc152000089"/>
      <w:bookmarkStart w:id="7480" w:name="_Toc152158661"/>
      <w:bookmarkStart w:id="7481" w:name="_Toc168570814"/>
      <w:bookmarkStart w:id="7482" w:name="_Toc169772855"/>
      <w:r w:rsidRPr="008B1C02">
        <w:t>5.13.</w:t>
      </w:r>
      <w:r w:rsidRPr="008B1C02">
        <w:rPr>
          <w:rFonts w:hint="eastAsia"/>
          <w:lang w:eastAsia="zh-CN"/>
        </w:rPr>
        <w:t>3</w:t>
      </w:r>
      <w:r w:rsidRPr="008B1C02">
        <w:t>.4.2</w:t>
      </w:r>
      <w:r w:rsidRPr="008B1C02">
        <w:tab/>
        <w:t>Simple data types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3"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3"/>
    </w:tbl>
    <w:p w14:paraId="0E5C0C18" w14:textId="77777777" w:rsidR="00AA5070" w:rsidRPr="008B1C02" w:rsidRDefault="00AA5070"/>
    <w:p w14:paraId="7C48C02B" w14:textId="77777777" w:rsidR="00AA5070" w:rsidRPr="008B1C02" w:rsidRDefault="00AA5070">
      <w:pPr>
        <w:pStyle w:val="Heading3"/>
        <w:spacing w:before="240"/>
      </w:pPr>
      <w:bookmarkStart w:id="7484" w:name="_Toc44693048"/>
      <w:bookmarkStart w:id="7485" w:name="_Toc45134509"/>
      <w:bookmarkStart w:id="7486" w:name="_Toc49607573"/>
      <w:bookmarkStart w:id="7487" w:name="_Toc51763545"/>
      <w:bookmarkStart w:id="7488" w:name="_Toc58850443"/>
      <w:bookmarkStart w:id="7489" w:name="_Toc59018823"/>
      <w:bookmarkStart w:id="7490" w:name="_Toc68169835"/>
      <w:bookmarkStart w:id="7491" w:name="_Toc114212121"/>
      <w:bookmarkStart w:id="7492" w:name="_Toc136554870"/>
      <w:bookmarkStart w:id="7493" w:name="_Toc151993310"/>
      <w:bookmarkStart w:id="7494" w:name="_Toc152000090"/>
      <w:bookmarkStart w:id="7495" w:name="_Toc152158662"/>
      <w:bookmarkStart w:id="7496" w:name="_Toc168570815"/>
      <w:bookmarkStart w:id="7497" w:name="_Toc169772856"/>
      <w:r w:rsidRPr="008B1C02">
        <w:t>5.13.</w:t>
      </w:r>
      <w:r w:rsidRPr="008B1C02">
        <w:rPr>
          <w:rFonts w:hint="eastAsia"/>
          <w:lang w:eastAsia="zh-CN"/>
        </w:rPr>
        <w:t>4</w:t>
      </w:r>
      <w:r w:rsidRPr="008B1C02">
        <w:tab/>
        <w:t>Used Features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8"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8"/>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9" w:name="_Toc114212122"/>
      <w:bookmarkStart w:id="7500" w:name="_Toc136554871"/>
      <w:bookmarkStart w:id="7501" w:name="_Toc151993311"/>
      <w:bookmarkStart w:id="7502" w:name="_Toc152000091"/>
      <w:bookmarkStart w:id="7503" w:name="_Toc152158663"/>
      <w:bookmarkStart w:id="7504" w:name="_Toc168570816"/>
      <w:bookmarkStart w:id="7505" w:name="_Toc169772857"/>
      <w:r w:rsidRPr="008B1C02">
        <w:t>5.13.5</w:t>
      </w:r>
      <w:r w:rsidRPr="008B1C02">
        <w:tab/>
        <w:t>Error handling</w:t>
      </w:r>
      <w:bookmarkEnd w:id="7499"/>
      <w:bookmarkEnd w:id="7500"/>
      <w:bookmarkEnd w:id="7501"/>
      <w:bookmarkEnd w:id="7502"/>
      <w:bookmarkEnd w:id="7503"/>
      <w:bookmarkEnd w:id="7504"/>
      <w:bookmarkEnd w:id="7505"/>
    </w:p>
    <w:p w14:paraId="600E8C47" w14:textId="77777777" w:rsidR="00BA6020" w:rsidRPr="008B1C02" w:rsidRDefault="00BA6020" w:rsidP="00BA6020">
      <w:pPr>
        <w:pStyle w:val="Heading4"/>
      </w:pPr>
      <w:bookmarkStart w:id="7506" w:name="_Toc114212123"/>
      <w:bookmarkStart w:id="7507" w:name="_Toc136554872"/>
      <w:bookmarkStart w:id="7508" w:name="_Toc151993312"/>
      <w:bookmarkStart w:id="7509" w:name="_Toc152000092"/>
      <w:bookmarkStart w:id="7510" w:name="_Toc152158664"/>
      <w:bookmarkStart w:id="7511" w:name="_Toc168570817"/>
      <w:bookmarkStart w:id="7512" w:name="_Toc169772858"/>
      <w:r w:rsidRPr="008B1C02">
        <w:t>5.13.5.1</w:t>
      </w:r>
      <w:r w:rsidRPr="008B1C02">
        <w:tab/>
        <w:t>General</w:t>
      </w:r>
      <w:bookmarkEnd w:id="7506"/>
      <w:bookmarkEnd w:id="7507"/>
      <w:bookmarkEnd w:id="7508"/>
      <w:bookmarkEnd w:id="7509"/>
      <w:bookmarkEnd w:id="7510"/>
      <w:bookmarkEnd w:id="7511"/>
      <w:bookmarkEnd w:id="7512"/>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3" w:name="_Toc114212124"/>
      <w:bookmarkStart w:id="7514" w:name="_Toc136554873"/>
      <w:bookmarkStart w:id="7515" w:name="_Toc151993313"/>
      <w:bookmarkStart w:id="7516" w:name="_Toc152000093"/>
      <w:bookmarkStart w:id="7517" w:name="_Toc152158665"/>
      <w:bookmarkStart w:id="7518" w:name="_Toc168570818"/>
      <w:bookmarkStart w:id="7519" w:name="_Toc169772859"/>
      <w:r w:rsidRPr="008B1C02">
        <w:t>5.13.5.2</w:t>
      </w:r>
      <w:r w:rsidRPr="008B1C02">
        <w:tab/>
        <w:t>Protocol Errors</w:t>
      </w:r>
      <w:bookmarkEnd w:id="7513"/>
      <w:bookmarkEnd w:id="7514"/>
      <w:bookmarkEnd w:id="7515"/>
      <w:bookmarkEnd w:id="7516"/>
      <w:bookmarkEnd w:id="7517"/>
      <w:bookmarkEnd w:id="7518"/>
      <w:bookmarkEnd w:id="7519"/>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20" w:name="_Toc114212125"/>
      <w:bookmarkStart w:id="7521" w:name="_Toc136554874"/>
      <w:bookmarkStart w:id="7522" w:name="_Toc151993314"/>
      <w:bookmarkStart w:id="7523" w:name="_Toc152000094"/>
      <w:bookmarkStart w:id="7524" w:name="_Toc152158666"/>
      <w:bookmarkStart w:id="7525" w:name="_Toc168570819"/>
      <w:bookmarkStart w:id="7526" w:name="_Toc169772860"/>
      <w:r w:rsidRPr="008B1C02">
        <w:t>5.13.5.3</w:t>
      </w:r>
      <w:r w:rsidRPr="008B1C02">
        <w:tab/>
        <w:t>Application Errors</w:t>
      </w:r>
      <w:bookmarkEnd w:id="7520"/>
      <w:bookmarkEnd w:id="7521"/>
      <w:bookmarkEnd w:id="7522"/>
      <w:bookmarkEnd w:id="7523"/>
      <w:bookmarkEnd w:id="7524"/>
      <w:bookmarkEnd w:id="7525"/>
      <w:bookmarkEnd w:id="7526"/>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7"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7"/>
    </w:tbl>
    <w:p w14:paraId="6A0E1AD9" w14:textId="77777777" w:rsidR="00BA6020" w:rsidRPr="008B1C02" w:rsidRDefault="00BA6020">
      <w:pPr>
        <w:rPr>
          <w:noProof/>
        </w:rPr>
      </w:pPr>
    </w:p>
    <w:p w14:paraId="3A28DFE2" w14:textId="77777777" w:rsidR="00AA5070" w:rsidRPr="008B1C02" w:rsidRDefault="00AA5070">
      <w:pPr>
        <w:pStyle w:val="Heading2"/>
      </w:pPr>
      <w:bookmarkStart w:id="7528" w:name="_Toc58850444"/>
      <w:bookmarkStart w:id="7529" w:name="_Toc59018824"/>
      <w:bookmarkStart w:id="7530" w:name="_Toc68169836"/>
      <w:bookmarkStart w:id="7531" w:name="_Toc114212126"/>
      <w:bookmarkStart w:id="7532" w:name="_Toc136554875"/>
      <w:bookmarkStart w:id="7533" w:name="_Toc151993315"/>
      <w:bookmarkStart w:id="7534" w:name="_Toc152000095"/>
      <w:bookmarkStart w:id="7535" w:name="_Toc152158667"/>
      <w:bookmarkStart w:id="7536" w:name="_Toc168570820"/>
      <w:bookmarkStart w:id="7537" w:name="_Toc169772861"/>
      <w:r w:rsidRPr="008B1C02">
        <w:t>5.14</w:t>
      </w:r>
      <w:r w:rsidRPr="008B1C02">
        <w:tab/>
        <w:t>AKMA API</w:t>
      </w:r>
      <w:bookmarkEnd w:id="7528"/>
      <w:bookmarkEnd w:id="7529"/>
      <w:bookmarkEnd w:id="7530"/>
      <w:bookmarkEnd w:id="7531"/>
      <w:bookmarkEnd w:id="7532"/>
      <w:bookmarkEnd w:id="7533"/>
      <w:bookmarkEnd w:id="7534"/>
      <w:bookmarkEnd w:id="7535"/>
      <w:bookmarkEnd w:id="7536"/>
      <w:bookmarkEnd w:id="7537"/>
    </w:p>
    <w:p w14:paraId="4D21ADE7" w14:textId="77777777" w:rsidR="00AA5070" w:rsidRPr="008B1C02" w:rsidRDefault="00AA5070">
      <w:pPr>
        <w:pStyle w:val="Heading3"/>
      </w:pPr>
      <w:bookmarkStart w:id="7538" w:name="_Toc58850445"/>
      <w:bookmarkStart w:id="7539" w:name="_Toc59018825"/>
      <w:bookmarkStart w:id="7540" w:name="_Toc68169837"/>
      <w:bookmarkStart w:id="7541" w:name="_Toc114212127"/>
      <w:bookmarkStart w:id="7542" w:name="_Toc136554876"/>
      <w:bookmarkStart w:id="7543" w:name="_Toc151993316"/>
      <w:bookmarkStart w:id="7544" w:name="_Toc152000096"/>
      <w:bookmarkStart w:id="7545" w:name="_Toc152158668"/>
      <w:bookmarkStart w:id="7546" w:name="_Toc168570821"/>
      <w:bookmarkStart w:id="7547" w:name="_Toc169772862"/>
      <w:r w:rsidRPr="008B1C02">
        <w:t>5.14.1</w:t>
      </w:r>
      <w:r w:rsidRPr="008B1C02">
        <w:tab/>
        <w:t>Introduction</w:t>
      </w:r>
      <w:bookmarkEnd w:id="7538"/>
      <w:bookmarkEnd w:id="7539"/>
      <w:bookmarkEnd w:id="7540"/>
      <w:bookmarkEnd w:id="7541"/>
      <w:bookmarkEnd w:id="7542"/>
      <w:bookmarkEnd w:id="7543"/>
      <w:bookmarkEnd w:id="7544"/>
      <w:bookmarkEnd w:id="7545"/>
      <w:bookmarkEnd w:id="7546"/>
      <w:bookmarkEnd w:id="7547"/>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8" w:name="_Toc58850446"/>
      <w:bookmarkStart w:id="7549" w:name="_Toc59018826"/>
      <w:bookmarkStart w:id="7550" w:name="_Toc68169838"/>
      <w:bookmarkStart w:id="7551" w:name="_Toc114212128"/>
      <w:bookmarkStart w:id="7552" w:name="_Toc136554877"/>
      <w:bookmarkStart w:id="7553" w:name="_Toc151993317"/>
      <w:bookmarkStart w:id="7554" w:name="_Toc152000097"/>
      <w:bookmarkStart w:id="7555" w:name="_Toc152158669"/>
      <w:bookmarkStart w:id="7556" w:name="_Toc168570822"/>
      <w:bookmarkStart w:id="7557" w:name="_Toc169772863"/>
      <w:r w:rsidRPr="008B1C02">
        <w:t>5.14.2</w:t>
      </w:r>
      <w:r w:rsidRPr="008B1C02">
        <w:tab/>
        <w:t>Resources</w:t>
      </w:r>
      <w:bookmarkEnd w:id="7548"/>
      <w:bookmarkEnd w:id="7549"/>
      <w:bookmarkEnd w:id="7550"/>
      <w:bookmarkEnd w:id="7551"/>
      <w:bookmarkEnd w:id="7552"/>
      <w:bookmarkEnd w:id="7553"/>
      <w:bookmarkEnd w:id="7554"/>
      <w:bookmarkEnd w:id="7555"/>
      <w:bookmarkEnd w:id="7556"/>
      <w:bookmarkEnd w:id="7557"/>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8" w:name="_Toc58850447"/>
      <w:bookmarkStart w:id="7559" w:name="_Toc59018827"/>
      <w:bookmarkStart w:id="7560" w:name="_Toc68169839"/>
      <w:bookmarkStart w:id="7561" w:name="_Toc114212129"/>
      <w:bookmarkStart w:id="7562" w:name="_Toc136554878"/>
      <w:bookmarkStart w:id="7563" w:name="_Toc151993318"/>
      <w:bookmarkStart w:id="7564" w:name="_Toc152000098"/>
      <w:bookmarkStart w:id="7565" w:name="_Toc152158670"/>
      <w:bookmarkStart w:id="7566" w:name="_Toc168570823"/>
      <w:bookmarkStart w:id="7567" w:name="_Toc169772864"/>
      <w:r w:rsidRPr="008B1C02">
        <w:t>5.14.3</w:t>
      </w:r>
      <w:r w:rsidRPr="008B1C02">
        <w:tab/>
        <w:t>Custom Operations without associated resources</w:t>
      </w:r>
      <w:bookmarkEnd w:id="7558"/>
      <w:bookmarkEnd w:id="7559"/>
      <w:bookmarkEnd w:id="7560"/>
      <w:bookmarkEnd w:id="7561"/>
      <w:bookmarkEnd w:id="7562"/>
      <w:bookmarkEnd w:id="7563"/>
      <w:bookmarkEnd w:id="7564"/>
      <w:bookmarkEnd w:id="7565"/>
      <w:bookmarkEnd w:id="7566"/>
      <w:bookmarkEnd w:id="7567"/>
      <w:r w:rsidRPr="008B1C02">
        <w:t xml:space="preserve"> </w:t>
      </w:r>
    </w:p>
    <w:p w14:paraId="1E778FE6" w14:textId="77777777" w:rsidR="00AA5070" w:rsidRPr="008B1C02" w:rsidRDefault="00AA5070">
      <w:pPr>
        <w:pStyle w:val="Heading4"/>
      </w:pPr>
      <w:bookmarkStart w:id="7568" w:name="_Toc58850448"/>
      <w:bookmarkStart w:id="7569" w:name="_Toc59018828"/>
      <w:bookmarkStart w:id="7570" w:name="_Toc68169840"/>
      <w:bookmarkStart w:id="7571" w:name="_Toc114212130"/>
      <w:bookmarkStart w:id="7572" w:name="_Toc136554879"/>
      <w:bookmarkStart w:id="7573" w:name="_Toc151993319"/>
      <w:bookmarkStart w:id="7574" w:name="_Toc152000099"/>
      <w:bookmarkStart w:id="7575" w:name="_Toc152158671"/>
      <w:bookmarkStart w:id="7576" w:name="_Toc168570824"/>
      <w:bookmarkStart w:id="7577" w:name="_Toc169772865"/>
      <w:r w:rsidRPr="008B1C02">
        <w:t>5.14.3.1</w:t>
      </w:r>
      <w:r w:rsidRPr="008B1C02">
        <w:tab/>
        <w:t>Overview</w:t>
      </w:r>
      <w:bookmarkEnd w:id="7568"/>
      <w:bookmarkEnd w:id="7569"/>
      <w:bookmarkEnd w:id="7570"/>
      <w:bookmarkEnd w:id="7571"/>
      <w:bookmarkEnd w:id="7572"/>
      <w:bookmarkEnd w:id="7573"/>
      <w:bookmarkEnd w:id="7574"/>
      <w:bookmarkEnd w:id="7575"/>
      <w:bookmarkEnd w:id="7576"/>
      <w:bookmarkEnd w:id="7577"/>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55pt;height:81.25pt" o:ole="">
            <v:imagedata r:id="rId30" o:title="" croptop="2567f" cropbottom="25220f" cropleft="1389f" cropright="23416f"/>
          </v:shape>
          <o:OLEObject Type="Embed" ProgID="Visio.Drawing.11" ShapeID="_x0000_i1035" DrawAspect="Content" ObjectID="_1786277381"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0"/>
        <w:gridCol w:w="3316"/>
        <w:gridCol w:w="1613"/>
        <w:gridCol w:w="2922"/>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8" w:name="_Toc58850449"/>
      <w:bookmarkStart w:id="7579" w:name="_Toc59018829"/>
      <w:bookmarkStart w:id="7580" w:name="_Toc68169841"/>
      <w:bookmarkStart w:id="7581" w:name="_Toc114212131"/>
      <w:bookmarkStart w:id="7582" w:name="_Toc136554880"/>
      <w:bookmarkStart w:id="7583" w:name="_Toc151993320"/>
      <w:bookmarkStart w:id="7584" w:name="_Toc152000100"/>
      <w:bookmarkStart w:id="7585" w:name="_Toc152158672"/>
      <w:bookmarkStart w:id="7586" w:name="_Toc168570825"/>
      <w:bookmarkStart w:id="7587" w:name="_Toc169772866"/>
      <w:r w:rsidRPr="008B1C02">
        <w:t>5.14.3.2</w:t>
      </w:r>
      <w:r w:rsidRPr="008B1C02">
        <w:tab/>
        <w:t>Operation: Retrieve</w:t>
      </w:r>
      <w:bookmarkEnd w:id="7578"/>
      <w:bookmarkEnd w:id="7579"/>
      <w:bookmarkEnd w:id="7580"/>
      <w:bookmarkEnd w:id="7581"/>
      <w:bookmarkEnd w:id="7582"/>
      <w:bookmarkEnd w:id="7583"/>
      <w:bookmarkEnd w:id="7584"/>
      <w:bookmarkEnd w:id="7585"/>
      <w:bookmarkEnd w:id="7586"/>
      <w:bookmarkEnd w:id="7587"/>
    </w:p>
    <w:p w14:paraId="68265E9B" w14:textId="77777777" w:rsidR="00AA5070" w:rsidRPr="008B1C02" w:rsidRDefault="00AA5070">
      <w:pPr>
        <w:pStyle w:val="Heading5"/>
      </w:pPr>
      <w:bookmarkStart w:id="7588" w:name="_Toc58850450"/>
      <w:bookmarkStart w:id="7589" w:name="_Toc59018830"/>
      <w:bookmarkStart w:id="7590" w:name="_Toc68169842"/>
      <w:bookmarkStart w:id="7591" w:name="_Toc114212132"/>
      <w:bookmarkStart w:id="7592" w:name="_Toc136554881"/>
      <w:bookmarkStart w:id="7593" w:name="_Toc151993321"/>
      <w:bookmarkStart w:id="7594" w:name="_Toc152000101"/>
      <w:bookmarkStart w:id="7595" w:name="_Toc152158673"/>
      <w:bookmarkStart w:id="7596" w:name="_Toc168570826"/>
      <w:bookmarkStart w:id="7597" w:name="_Toc169772867"/>
      <w:r w:rsidRPr="008B1C02">
        <w:t>5.14.3.2.1</w:t>
      </w:r>
      <w:r w:rsidRPr="008B1C02">
        <w:tab/>
        <w:t>Description</w:t>
      </w:r>
      <w:bookmarkEnd w:id="7588"/>
      <w:bookmarkEnd w:id="7589"/>
      <w:bookmarkEnd w:id="7590"/>
      <w:bookmarkEnd w:id="7591"/>
      <w:bookmarkEnd w:id="7592"/>
      <w:bookmarkEnd w:id="7593"/>
      <w:bookmarkEnd w:id="7594"/>
      <w:bookmarkEnd w:id="7595"/>
      <w:bookmarkEnd w:id="7596"/>
      <w:bookmarkEnd w:id="7597"/>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8" w:name="_Toc58850451"/>
      <w:bookmarkStart w:id="7599" w:name="_Toc59018831"/>
      <w:bookmarkStart w:id="7600" w:name="_Toc68169843"/>
      <w:bookmarkStart w:id="7601" w:name="_Toc114212133"/>
      <w:bookmarkStart w:id="7602" w:name="_Toc136554882"/>
      <w:bookmarkStart w:id="7603" w:name="_Toc151993322"/>
      <w:bookmarkStart w:id="7604" w:name="_Toc152000102"/>
      <w:bookmarkStart w:id="7605" w:name="_Toc152158674"/>
      <w:bookmarkStart w:id="7606" w:name="_Toc168570827"/>
      <w:bookmarkStart w:id="7607" w:name="_Toc169772868"/>
      <w:r w:rsidRPr="008B1C02">
        <w:t>5.14.3.2.2</w:t>
      </w:r>
      <w:r w:rsidRPr="008B1C02">
        <w:tab/>
        <w:t>Operation Definition</w:t>
      </w:r>
      <w:bookmarkEnd w:id="7598"/>
      <w:bookmarkEnd w:id="7599"/>
      <w:bookmarkEnd w:id="7600"/>
      <w:bookmarkEnd w:id="7601"/>
      <w:bookmarkEnd w:id="7602"/>
      <w:bookmarkEnd w:id="7603"/>
      <w:bookmarkEnd w:id="7604"/>
      <w:bookmarkEnd w:id="7605"/>
      <w:bookmarkEnd w:id="7606"/>
      <w:bookmarkEnd w:id="7607"/>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8" w:name="_Toc58850452"/>
      <w:bookmarkStart w:id="7609" w:name="_Toc59018832"/>
      <w:bookmarkStart w:id="7610" w:name="_Toc68169844"/>
      <w:bookmarkStart w:id="7611" w:name="_Toc114212134"/>
      <w:bookmarkStart w:id="7612" w:name="_Toc136554883"/>
      <w:bookmarkStart w:id="7613" w:name="_Toc151993323"/>
      <w:bookmarkStart w:id="7614" w:name="_Toc152000103"/>
      <w:bookmarkStart w:id="7615" w:name="_Toc152158675"/>
      <w:bookmarkStart w:id="7616" w:name="_Toc168570828"/>
      <w:bookmarkStart w:id="7617" w:name="_Toc169772869"/>
      <w:r w:rsidRPr="008B1C02">
        <w:t>5.14.4</w:t>
      </w:r>
      <w:r w:rsidRPr="008B1C02">
        <w:tab/>
        <w:t>Notifications</w:t>
      </w:r>
      <w:bookmarkEnd w:id="7608"/>
      <w:bookmarkEnd w:id="7609"/>
      <w:bookmarkEnd w:id="7610"/>
      <w:bookmarkEnd w:id="7611"/>
      <w:bookmarkEnd w:id="7612"/>
      <w:bookmarkEnd w:id="7613"/>
      <w:bookmarkEnd w:id="7614"/>
      <w:bookmarkEnd w:id="7615"/>
      <w:bookmarkEnd w:id="7616"/>
      <w:bookmarkEnd w:id="7617"/>
    </w:p>
    <w:p w14:paraId="44B1C689" w14:textId="77777777" w:rsidR="00300BBC" w:rsidRPr="008B1C02" w:rsidRDefault="00300BBC" w:rsidP="00300BBC">
      <w:pPr>
        <w:pStyle w:val="Heading4"/>
      </w:pPr>
      <w:bookmarkStart w:id="7618" w:name="_Toc153791802"/>
      <w:bookmarkStart w:id="7619" w:name="_Toc168570829"/>
      <w:bookmarkStart w:id="7620" w:name="_Toc169772870"/>
      <w:r w:rsidRPr="008B1C02">
        <w:t>5.1</w:t>
      </w:r>
      <w:r>
        <w:t>4</w:t>
      </w:r>
      <w:r w:rsidRPr="008B1C02">
        <w:t>.4.1</w:t>
      </w:r>
      <w:r w:rsidRPr="008B1C02">
        <w:tab/>
        <w:t>General</w:t>
      </w:r>
      <w:bookmarkEnd w:id="7618"/>
      <w:bookmarkEnd w:id="7619"/>
      <w:bookmarkEnd w:id="7620"/>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1" w:name="_Toc168570830"/>
      <w:bookmarkStart w:id="7622" w:name="_Toc169772871"/>
      <w:bookmarkStart w:id="7623" w:name="_Toc58850453"/>
      <w:bookmarkStart w:id="7624" w:name="_Toc59018833"/>
      <w:bookmarkStart w:id="7625" w:name="_Toc68169845"/>
      <w:bookmarkStart w:id="7626" w:name="_Toc114212135"/>
      <w:bookmarkStart w:id="7627" w:name="_Toc136554884"/>
      <w:bookmarkStart w:id="7628" w:name="_Toc151993324"/>
      <w:bookmarkStart w:id="7629" w:name="_Toc152000104"/>
      <w:bookmarkStart w:id="7630" w:name="_Toc152158676"/>
      <w:r w:rsidRPr="008B1C02">
        <w:t>5.1</w:t>
      </w:r>
      <w:r>
        <w:t>4</w:t>
      </w:r>
      <w:r w:rsidRPr="008B1C02">
        <w:t>.4.2</w:t>
      </w:r>
      <w:r w:rsidRPr="008B1C02">
        <w:tab/>
      </w:r>
      <w:r>
        <w:t>AKMA Service Disablement Notification</w:t>
      </w:r>
      <w:bookmarkEnd w:id="7621"/>
      <w:bookmarkEnd w:id="7622"/>
    </w:p>
    <w:p w14:paraId="175C1578" w14:textId="77777777" w:rsidR="00300BBC" w:rsidRPr="008B1C02" w:rsidRDefault="00300BBC" w:rsidP="00300BBC">
      <w:pPr>
        <w:pStyle w:val="Heading5"/>
        <w:rPr>
          <w:lang w:eastAsia="zh-CN"/>
        </w:rPr>
      </w:pPr>
      <w:bookmarkStart w:id="7631" w:name="_Toc153791804"/>
      <w:bookmarkStart w:id="7632" w:name="_Toc168570831"/>
      <w:bookmarkStart w:id="7633" w:name="_Toc169772872"/>
      <w:r w:rsidRPr="008B1C02">
        <w:rPr>
          <w:lang w:eastAsia="zh-CN"/>
        </w:rPr>
        <w:t>5.1</w:t>
      </w:r>
      <w:r>
        <w:rPr>
          <w:lang w:eastAsia="zh-CN"/>
        </w:rPr>
        <w:t>4</w:t>
      </w:r>
      <w:r w:rsidRPr="008B1C02">
        <w:rPr>
          <w:lang w:eastAsia="zh-CN"/>
        </w:rPr>
        <w:t>.4.2.1</w:t>
      </w:r>
      <w:r w:rsidRPr="008B1C02">
        <w:rPr>
          <w:lang w:eastAsia="zh-CN"/>
        </w:rPr>
        <w:tab/>
        <w:t>Description</w:t>
      </w:r>
      <w:bookmarkEnd w:id="7631"/>
      <w:bookmarkEnd w:id="7632"/>
      <w:bookmarkEnd w:id="7633"/>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4" w:name="_Toc153791805"/>
      <w:bookmarkStart w:id="7635" w:name="_Toc168570832"/>
      <w:bookmarkStart w:id="7636" w:name="_Toc169772873"/>
      <w:r w:rsidRPr="008B1C02">
        <w:t>5.1</w:t>
      </w:r>
      <w:r>
        <w:t>4</w:t>
      </w:r>
      <w:r w:rsidRPr="008B1C02">
        <w:t>.4.2.2</w:t>
      </w:r>
      <w:r w:rsidRPr="008B1C02">
        <w:tab/>
        <w:t>Target URI</w:t>
      </w:r>
      <w:bookmarkEnd w:id="7634"/>
      <w:bookmarkEnd w:id="7635"/>
      <w:bookmarkEnd w:id="7636"/>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7" w:name="_Toc168570833"/>
      <w:bookmarkStart w:id="7638" w:name="_Toc169772874"/>
      <w:r w:rsidRPr="008B1C02">
        <w:t>5.1</w:t>
      </w:r>
      <w:r>
        <w:t>4</w:t>
      </w:r>
      <w:r w:rsidRPr="008B1C02">
        <w:t>.4.2.3</w:t>
      </w:r>
      <w:r w:rsidRPr="008B1C02">
        <w:tab/>
        <w:t>Operation Definition</w:t>
      </w:r>
      <w:bookmarkEnd w:id="7637"/>
      <w:bookmarkEnd w:id="7638"/>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9" w:name="_Toc168570834"/>
      <w:bookmarkStart w:id="7640" w:name="_Toc169772875"/>
      <w:r w:rsidRPr="008B1C02">
        <w:t>5.14.5</w:t>
      </w:r>
      <w:r w:rsidRPr="008B1C02">
        <w:tab/>
        <w:t>Data Model</w:t>
      </w:r>
      <w:bookmarkEnd w:id="7623"/>
      <w:bookmarkEnd w:id="7624"/>
      <w:bookmarkEnd w:id="7625"/>
      <w:bookmarkEnd w:id="7626"/>
      <w:bookmarkEnd w:id="7627"/>
      <w:bookmarkEnd w:id="7628"/>
      <w:bookmarkEnd w:id="7629"/>
      <w:bookmarkEnd w:id="7630"/>
      <w:bookmarkEnd w:id="7639"/>
      <w:bookmarkEnd w:id="7640"/>
    </w:p>
    <w:p w14:paraId="5C434401" w14:textId="77777777" w:rsidR="00AA5070" w:rsidRPr="008B1C02" w:rsidRDefault="00AA5070">
      <w:pPr>
        <w:pStyle w:val="Heading4"/>
      </w:pPr>
      <w:bookmarkStart w:id="7641" w:name="_Toc58850454"/>
      <w:bookmarkStart w:id="7642" w:name="_Toc59018834"/>
      <w:bookmarkStart w:id="7643" w:name="_Toc68169846"/>
      <w:bookmarkStart w:id="7644" w:name="_Toc114212136"/>
      <w:bookmarkStart w:id="7645" w:name="_Toc136554885"/>
      <w:bookmarkStart w:id="7646" w:name="_Toc151993325"/>
      <w:bookmarkStart w:id="7647" w:name="_Toc152000105"/>
      <w:bookmarkStart w:id="7648" w:name="_Toc152158677"/>
      <w:bookmarkStart w:id="7649" w:name="_Toc168570835"/>
      <w:bookmarkStart w:id="7650" w:name="_Toc169772876"/>
      <w:r w:rsidRPr="008B1C02">
        <w:t>5.14.5.1</w:t>
      </w:r>
      <w:r w:rsidRPr="008B1C02">
        <w:tab/>
        <w:t>General</w:t>
      </w:r>
      <w:bookmarkEnd w:id="7641"/>
      <w:bookmarkEnd w:id="7642"/>
      <w:bookmarkEnd w:id="7643"/>
      <w:bookmarkEnd w:id="7644"/>
      <w:bookmarkEnd w:id="7645"/>
      <w:bookmarkEnd w:id="7646"/>
      <w:bookmarkEnd w:id="7647"/>
      <w:bookmarkEnd w:id="7648"/>
      <w:bookmarkEnd w:id="7649"/>
      <w:bookmarkEnd w:id="7650"/>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1" w:name="_Toc58850455"/>
      <w:bookmarkStart w:id="7652" w:name="_Toc59018835"/>
      <w:bookmarkStart w:id="7653" w:name="_Toc68169847"/>
      <w:bookmarkStart w:id="7654" w:name="_Toc114212137"/>
      <w:bookmarkStart w:id="7655" w:name="_Toc136554886"/>
      <w:bookmarkStart w:id="7656" w:name="_Toc151993326"/>
      <w:bookmarkStart w:id="7657" w:name="_Toc152000106"/>
      <w:bookmarkStart w:id="7658" w:name="_Toc152158678"/>
      <w:bookmarkStart w:id="7659" w:name="_Toc168570836"/>
      <w:bookmarkStart w:id="7660" w:name="_Toc169772877"/>
      <w:r w:rsidRPr="008B1C02">
        <w:lastRenderedPageBreak/>
        <w:t>5.14.5.2</w:t>
      </w:r>
      <w:r w:rsidRPr="008B1C02">
        <w:tab/>
        <w:t>Reused data types</w:t>
      </w:r>
      <w:bookmarkEnd w:id="7651"/>
      <w:bookmarkEnd w:id="7652"/>
      <w:bookmarkEnd w:id="7653"/>
      <w:bookmarkEnd w:id="7654"/>
      <w:bookmarkEnd w:id="7655"/>
      <w:bookmarkEnd w:id="7656"/>
      <w:bookmarkEnd w:id="7657"/>
      <w:bookmarkEnd w:id="7658"/>
      <w:bookmarkEnd w:id="7659"/>
      <w:bookmarkEnd w:id="7660"/>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16"/>
        <w:gridCol w:w="1984"/>
        <w:gridCol w:w="5884"/>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1" w:name="_Toc58850456"/>
      <w:bookmarkStart w:id="7662" w:name="_Toc59018836"/>
      <w:bookmarkStart w:id="7663" w:name="_Toc68169848"/>
      <w:bookmarkStart w:id="7664" w:name="_Toc114212138"/>
      <w:bookmarkStart w:id="7665" w:name="_Toc136554887"/>
      <w:bookmarkStart w:id="7666" w:name="_Toc151993327"/>
      <w:bookmarkStart w:id="7667" w:name="_Toc152000107"/>
      <w:bookmarkStart w:id="7668" w:name="_Toc152158679"/>
      <w:bookmarkStart w:id="7669" w:name="_Toc168570837"/>
      <w:bookmarkStart w:id="7670" w:name="_Toc169772878"/>
      <w:r w:rsidRPr="008B1C02">
        <w:t>5.14.5.3</w:t>
      </w:r>
      <w:r w:rsidRPr="008B1C02">
        <w:tab/>
        <w:t>Structured data types</w:t>
      </w:r>
      <w:bookmarkEnd w:id="7661"/>
      <w:bookmarkEnd w:id="7662"/>
      <w:bookmarkEnd w:id="7663"/>
      <w:bookmarkEnd w:id="7664"/>
      <w:bookmarkEnd w:id="7665"/>
      <w:bookmarkEnd w:id="7666"/>
      <w:bookmarkEnd w:id="7667"/>
      <w:bookmarkEnd w:id="7668"/>
      <w:bookmarkEnd w:id="7669"/>
      <w:bookmarkEnd w:id="7670"/>
    </w:p>
    <w:p w14:paraId="2AA9DF1F" w14:textId="77777777" w:rsidR="00AA5070" w:rsidRPr="008B1C02" w:rsidRDefault="00AA5070">
      <w:pPr>
        <w:pStyle w:val="Heading5"/>
      </w:pPr>
      <w:bookmarkStart w:id="7671" w:name="_Toc58850457"/>
      <w:bookmarkStart w:id="7672" w:name="_Toc59018837"/>
      <w:bookmarkStart w:id="7673" w:name="_Toc68169849"/>
      <w:bookmarkStart w:id="7674" w:name="_Toc114212139"/>
      <w:bookmarkStart w:id="7675" w:name="_Toc136554888"/>
      <w:bookmarkStart w:id="7676" w:name="_Toc151993328"/>
      <w:bookmarkStart w:id="7677" w:name="_Toc152000108"/>
      <w:bookmarkStart w:id="7678" w:name="_Toc152158680"/>
      <w:bookmarkStart w:id="7679" w:name="_Toc168570838"/>
      <w:bookmarkStart w:id="7680" w:name="_Toc169772879"/>
      <w:r w:rsidRPr="008B1C02">
        <w:t>5.14.5.3.1</w:t>
      </w:r>
      <w:r w:rsidRPr="008B1C02">
        <w:tab/>
        <w:t>Introduction</w:t>
      </w:r>
      <w:bookmarkEnd w:id="7671"/>
      <w:bookmarkEnd w:id="7672"/>
      <w:bookmarkEnd w:id="7673"/>
      <w:bookmarkEnd w:id="7674"/>
      <w:bookmarkEnd w:id="7675"/>
      <w:bookmarkEnd w:id="7676"/>
      <w:bookmarkEnd w:id="7677"/>
      <w:bookmarkEnd w:id="7678"/>
      <w:bookmarkEnd w:id="7679"/>
      <w:bookmarkEnd w:id="7680"/>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1" w:name="_Toc58850458"/>
      <w:bookmarkStart w:id="7682" w:name="_Toc59018838"/>
      <w:bookmarkStart w:id="7683" w:name="_Toc68169850"/>
      <w:bookmarkStart w:id="7684" w:name="_Toc114212140"/>
      <w:bookmarkStart w:id="7685" w:name="_Toc136554889"/>
      <w:bookmarkStart w:id="7686" w:name="_Toc151993329"/>
      <w:bookmarkStart w:id="7687" w:name="_Toc152000109"/>
      <w:bookmarkStart w:id="7688" w:name="_Toc152158681"/>
      <w:bookmarkStart w:id="7689" w:name="_Toc168570839"/>
      <w:bookmarkStart w:id="7690" w:name="_Toc169772880"/>
      <w:r w:rsidRPr="008B1C02">
        <w:t>5.14.5.3.2</w:t>
      </w:r>
      <w:r w:rsidRPr="008B1C02">
        <w:tab/>
        <w:t>Type: AkmaAfKeyRequest</w:t>
      </w:r>
      <w:bookmarkEnd w:id="7681"/>
      <w:bookmarkEnd w:id="7682"/>
      <w:bookmarkEnd w:id="7683"/>
      <w:bookmarkEnd w:id="7684"/>
      <w:bookmarkEnd w:id="7685"/>
      <w:bookmarkEnd w:id="7686"/>
      <w:bookmarkEnd w:id="7687"/>
      <w:bookmarkEnd w:id="7688"/>
      <w:bookmarkEnd w:id="7689"/>
      <w:bookmarkEnd w:id="7690"/>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1"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1"/>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2" w:name="_Toc58850459"/>
      <w:bookmarkStart w:id="7693" w:name="_Toc59018839"/>
      <w:bookmarkStart w:id="7694" w:name="_Toc68169851"/>
      <w:bookmarkStart w:id="7695" w:name="_Toc114212141"/>
      <w:bookmarkStart w:id="7696" w:name="_Toc136554890"/>
      <w:bookmarkStart w:id="7697" w:name="_Toc151993330"/>
      <w:bookmarkStart w:id="7698" w:name="_Toc152000110"/>
      <w:bookmarkStart w:id="7699" w:name="_Toc152158682"/>
      <w:bookmarkStart w:id="7700" w:name="_Toc168570840"/>
      <w:bookmarkStart w:id="7701" w:name="_Toc169772881"/>
      <w:r w:rsidRPr="008B1C02">
        <w:lastRenderedPageBreak/>
        <w:t>5.14.5.3.3</w:t>
      </w:r>
      <w:r w:rsidRPr="008B1C02">
        <w:tab/>
        <w:t>Type: AkmaAfKeyData</w:t>
      </w:r>
      <w:bookmarkEnd w:id="7692"/>
      <w:bookmarkEnd w:id="7693"/>
      <w:bookmarkEnd w:id="7694"/>
      <w:bookmarkEnd w:id="7695"/>
      <w:bookmarkEnd w:id="7696"/>
      <w:bookmarkEnd w:id="7697"/>
      <w:bookmarkEnd w:id="7698"/>
      <w:bookmarkEnd w:id="7699"/>
      <w:bookmarkEnd w:id="7700"/>
      <w:bookmarkEnd w:id="7701"/>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2" w:name="_Toc168570841"/>
      <w:bookmarkStart w:id="7703" w:name="_Toc169772882"/>
      <w:bookmarkStart w:id="7704" w:name="_Toc58850460"/>
      <w:bookmarkStart w:id="7705" w:name="_Toc59018840"/>
      <w:bookmarkStart w:id="7706" w:name="_Toc68169852"/>
      <w:bookmarkStart w:id="7707" w:name="_Toc114212142"/>
      <w:bookmarkStart w:id="7708" w:name="_Toc136554891"/>
      <w:bookmarkStart w:id="7709" w:name="_Toc151993331"/>
      <w:bookmarkStart w:id="7710" w:name="_Toc152000111"/>
      <w:bookmarkStart w:id="7711" w:name="_Toc152158683"/>
      <w:r w:rsidRPr="008B1C02">
        <w:t>5.14.5.3.</w:t>
      </w:r>
      <w:r>
        <w:t>4</w:t>
      </w:r>
      <w:r w:rsidRPr="008B1C02">
        <w:tab/>
        <w:t xml:space="preserve">Type: </w:t>
      </w:r>
      <w:r>
        <w:t>ServiceDisableNotif</w:t>
      </w:r>
      <w:bookmarkEnd w:id="7702"/>
      <w:bookmarkEnd w:id="7703"/>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2" w:name="_Toc168570842"/>
      <w:bookmarkStart w:id="7713" w:name="_Toc169772883"/>
      <w:r w:rsidRPr="008B1C02">
        <w:t>5.14.5.4</w:t>
      </w:r>
      <w:r w:rsidRPr="008B1C02">
        <w:tab/>
        <w:t>Simple data types and enumerations</w:t>
      </w:r>
      <w:bookmarkEnd w:id="7704"/>
      <w:bookmarkEnd w:id="7705"/>
      <w:bookmarkEnd w:id="7706"/>
      <w:bookmarkEnd w:id="7707"/>
      <w:bookmarkEnd w:id="7708"/>
      <w:bookmarkEnd w:id="7709"/>
      <w:bookmarkEnd w:id="7710"/>
      <w:bookmarkEnd w:id="7711"/>
      <w:bookmarkEnd w:id="7712"/>
      <w:bookmarkEnd w:id="7713"/>
    </w:p>
    <w:p w14:paraId="3FBB208B" w14:textId="77777777" w:rsidR="00AA5070" w:rsidRPr="008B1C02" w:rsidRDefault="00AA5070">
      <w:pPr>
        <w:pStyle w:val="Heading5"/>
      </w:pPr>
      <w:bookmarkStart w:id="7714" w:name="_Toc58850461"/>
      <w:bookmarkStart w:id="7715" w:name="_Toc59018841"/>
      <w:bookmarkStart w:id="7716" w:name="_Toc68169853"/>
      <w:bookmarkStart w:id="7717" w:name="_Toc114212143"/>
      <w:bookmarkStart w:id="7718" w:name="_Toc136554892"/>
      <w:bookmarkStart w:id="7719" w:name="_Toc151993332"/>
      <w:bookmarkStart w:id="7720" w:name="_Toc152000112"/>
      <w:bookmarkStart w:id="7721" w:name="_Toc152158684"/>
      <w:bookmarkStart w:id="7722" w:name="_Toc168570843"/>
      <w:bookmarkStart w:id="7723" w:name="_Toc169772884"/>
      <w:r w:rsidRPr="008B1C02">
        <w:t>5.14.5.4.1</w:t>
      </w:r>
      <w:r w:rsidRPr="008B1C02">
        <w:tab/>
        <w:t>Introduction</w:t>
      </w:r>
      <w:bookmarkEnd w:id="7714"/>
      <w:bookmarkEnd w:id="7715"/>
      <w:bookmarkEnd w:id="7716"/>
      <w:bookmarkEnd w:id="7717"/>
      <w:bookmarkEnd w:id="7718"/>
      <w:bookmarkEnd w:id="7719"/>
      <w:bookmarkEnd w:id="7720"/>
      <w:bookmarkEnd w:id="7721"/>
      <w:bookmarkEnd w:id="7722"/>
      <w:bookmarkEnd w:id="7723"/>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4" w:name="_Toc58850462"/>
      <w:bookmarkStart w:id="7725" w:name="_Toc59018842"/>
      <w:bookmarkStart w:id="7726" w:name="_Toc68169854"/>
      <w:bookmarkStart w:id="7727" w:name="_Toc114212144"/>
      <w:bookmarkStart w:id="7728" w:name="_Toc136554893"/>
      <w:bookmarkStart w:id="7729" w:name="_Toc151993333"/>
      <w:bookmarkStart w:id="7730" w:name="_Toc152000113"/>
      <w:bookmarkStart w:id="7731" w:name="_Toc152158685"/>
      <w:bookmarkStart w:id="7732" w:name="_Toc168570844"/>
      <w:bookmarkStart w:id="7733" w:name="_Toc169772885"/>
      <w:r w:rsidRPr="008B1C02">
        <w:t>5.14.5.4.2</w:t>
      </w:r>
      <w:r w:rsidRPr="008B1C02">
        <w:tab/>
        <w:t>Simple data types</w:t>
      </w:r>
      <w:bookmarkEnd w:id="7724"/>
      <w:bookmarkEnd w:id="7725"/>
      <w:bookmarkEnd w:id="7726"/>
      <w:bookmarkEnd w:id="7727"/>
      <w:bookmarkEnd w:id="7728"/>
      <w:bookmarkEnd w:id="7729"/>
      <w:bookmarkEnd w:id="7730"/>
      <w:bookmarkEnd w:id="7731"/>
      <w:bookmarkEnd w:id="7732"/>
      <w:bookmarkEnd w:id="7733"/>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4" w:name="_Toc58850463"/>
      <w:bookmarkStart w:id="7735" w:name="_Toc59018843"/>
      <w:bookmarkStart w:id="7736" w:name="_Toc68169855"/>
      <w:bookmarkStart w:id="7737" w:name="_Toc114212145"/>
      <w:bookmarkStart w:id="7738" w:name="_Toc136554894"/>
      <w:bookmarkStart w:id="7739" w:name="_Toc151993334"/>
      <w:bookmarkStart w:id="7740" w:name="_Toc152000114"/>
      <w:bookmarkStart w:id="7741" w:name="_Toc152158686"/>
      <w:bookmarkStart w:id="7742" w:name="_Toc168570845"/>
      <w:bookmarkStart w:id="7743" w:name="_Toc169772886"/>
      <w:r w:rsidRPr="008B1C02">
        <w:t>5.14.6</w:t>
      </w:r>
      <w:r w:rsidRPr="008B1C02">
        <w:tab/>
        <w:t>Used Features</w:t>
      </w:r>
      <w:bookmarkEnd w:id="7734"/>
      <w:bookmarkEnd w:id="7735"/>
      <w:bookmarkEnd w:id="7736"/>
      <w:bookmarkEnd w:id="7737"/>
      <w:bookmarkEnd w:id="7738"/>
      <w:bookmarkEnd w:id="7739"/>
      <w:bookmarkEnd w:id="7740"/>
      <w:bookmarkEnd w:id="7741"/>
      <w:bookmarkEnd w:id="7742"/>
      <w:bookmarkEnd w:id="7743"/>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4"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4"/>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5" w:name="_Toc114212146"/>
      <w:bookmarkStart w:id="7746" w:name="_Toc136554895"/>
      <w:bookmarkStart w:id="7747" w:name="_Toc151993335"/>
      <w:bookmarkStart w:id="7748" w:name="_Toc152000115"/>
      <w:bookmarkStart w:id="7749" w:name="_Toc152158687"/>
      <w:bookmarkStart w:id="7750" w:name="_Toc168570846"/>
      <w:bookmarkStart w:id="7751" w:name="_Toc169772887"/>
      <w:r w:rsidRPr="008B1C02">
        <w:t>5.14.7</w:t>
      </w:r>
      <w:r w:rsidRPr="008B1C02">
        <w:tab/>
      </w:r>
      <w:r w:rsidRPr="008B1C02">
        <w:rPr>
          <w:lang w:val="en-US"/>
        </w:rPr>
        <w:t>Error handling</w:t>
      </w:r>
      <w:bookmarkEnd w:id="7745"/>
      <w:bookmarkEnd w:id="7746"/>
      <w:bookmarkEnd w:id="7747"/>
      <w:bookmarkEnd w:id="7748"/>
      <w:bookmarkEnd w:id="7749"/>
      <w:bookmarkEnd w:id="7750"/>
      <w:bookmarkEnd w:id="7751"/>
    </w:p>
    <w:p w14:paraId="0D2138C1" w14:textId="77777777" w:rsidR="00D27BF1" w:rsidRPr="008B1C02" w:rsidRDefault="00D27BF1" w:rsidP="00D27BF1">
      <w:pPr>
        <w:pStyle w:val="Heading4"/>
      </w:pPr>
      <w:bookmarkStart w:id="7752" w:name="_Toc114212147"/>
      <w:bookmarkStart w:id="7753" w:name="_Toc136554896"/>
      <w:bookmarkStart w:id="7754" w:name="_Toc151993336"/>
      <w:bookmarkStart w:id="7755" w:name="_Toc152000116"/>
      <w:bookmarkStart w:id="7756" w:name="_Toc152158688"/>
      <w:bookmarkStart w:id="7757" w:name="_Toc168570847"/>
      <w:bookmarkStart w:id="7758" w:name="_Toc169772888"/>
      <w:r w:rsidRPr="008B1C02">
        <w:t>5.14.7.1</w:t>
      </w:r>
      <w:r w:rsidRPr="008B1C02">
        <w:tab/>
        <w:t>General</w:t>
      </w:r>
      <w:bookmarkEnd w:id="7752"/>
      <w:bookmarkEnd w:id="7753"/>
      <w:bookmarkEnd w:id="7754"/>
      <w:bookmarkEnd w:id="7755"/>
      <w:bookmarkEnd w:id="7756"/>
      <w:bookmarkEnd w:id="7757"/>
      <w:bookmarkEnd w:id="7758"/>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9" w:name="_Toc114212148"/>
      <w:bookmarkStart w:id="7760" w:name="_Toc136554897"/>
      <w:bookmarkStart w:id="7761" w:name="_Toc151993337"/>
      <w:bookmarkStart w:id="7762" w:name="_Toc152000117"/>
      <w:bookmarkStart w:id="7763" w:name="_Toc152158689"/>
      <w:bookmarkStart w:id="7764" w:name="_Toc168570848"/>
      <w:bookmarkStart w:id="7765" w:name="_Toc169772889"/>
      <w:r w:rsidRPr="008B1C02">
        <w:t>5.14.7.2</w:t>
      </w:r>
      <w:r w:rsidRPr="008B1C02">
        <w:tab/>
        <w:t>Protocol Errors</w:t>
      </w:r>
      <w:bookmarkEnd w:id="7759"/>
      <w:bookmarkEnd w:id="7760"/>
      <w:bookmarkEnd w:id="7761"/>
      <w:bookmarkEnd w:id="7762"/>
      <w:bookmarkEnd w:id="7763"/>
      <w:bookmarkEnd w:id="7764"/>
      <w:bookmarkEnd w:id="7765"/>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66" w:name="_Toc114212149"/>
      <w:bookmarkStart w:id="7767" w:name="_Toc136554898"/>
      <w:bookmarkStart w:id="7768" w:name="_Toc151993338"/>
      <w:bookmarkStart w:id="7769" w:name="_Toc152000118"/>
      <w:bookmarkStart w:id="7770" w:name="_Toc152158690"/>
      <w:bookmarkStart w:id="7771" w:name="_Toc168570849"/>
      <w:bookmarkStart w:id="7772" w:name="_Toc169772890"/>
      <w:r w:rsidRPr="008B1C02">
        <w:t>5.14.7.3</w:t>
      </w:r>
      <w:r w:rsidRPr="008B1C02">
        <w:tab/>
        <w:t>Application Errors</w:t>
      </w:r>
      <w:bookmarkEnd w:id="7766"/>
      <w:bookmarkEnd w:id="7767"/>
      <w:bookmarkEnd w:id="7768"/>
      <w:bookmarkEnd w:id="7769"/>
      <w:bookmarkEnd w:id="7770"/>
      <w:bookmarkEnd w:id="7771"/>
      <w:bookmarkEnd w:id="7772"/>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3" w:name="_Toc114212150"/>
      <w:bookmarkStart w:id="7774" w:name="_Toc136554899"/>
      <w:bookmarkStart w:id="7775" w:name="_Toc151993339"/>
      <w:bookmarkStart w:id="7776" w:name="_Toc152000119"/>
      <w:bookmarkStart w:id="7777" w:name="_Toc152158691"/>
      <w:bookmarkStart w:id="7778" w:name="_Toc168570850"/>
      <w:bookmarkStart w:id="7779" w:name="_Toc169772891"/>
      <w:r w:rsidRPr="008B1C02">
        <w:t>5.15</w:t>
      </w:r>
      <w:r w:rsidRPr="008B1C02">
        <w:tab/>
      </w:r>
      <w:r w:rsidRPr="008B1C02">
        <w:rPr>
          <w:lang w:eastAsia="zh-CN"/>
        </w:rPr>
        <w:t>TimeSyncExposure</w:t>
      </w:r>
      <w:r w:rsidRPr="008B1C02">
        <w:t xml:space="preserve"> API</w:t>
      </w:r>
      <w:bookmarkEnd w:id="7773"/>
      <w:bookmarkEnd w:id="7774"/>
      <w:bookmarkEnd w:id="7775"/>
      <w:bookmarkEnd w:id="7776"/>
      <w:bookmarkEnd w:id="7777"/>
      <w:bookmarkEnd w:id="7778"/>
      <w:bookmarkEnd w:id="7779"/>
    </w:p>
    <w:p w14:paraId="13C01AB8" w14:textId="77777777" w:rsidR="00841872" w:rsidRPr="008B1C02" w:rsidRDefault="00841872" w:rsidP="00841872">
      <w:pPr>
        <w:pStyle w:val="Heading3"/>
        <w:rPr>
          <w:lang w:val="en-US"/>
        </w:rPr>
      </w:pPr>
      <w:bookmarkStart w:id="7780" w:name="_Toc151993340"/>
      <w:bookmarkStart w:id="7781" w:name="_Toc152000120"/>
      <w:bookmarkStart w:id="7782" w:name="_Toc152158692"/>
      <w:bookmarkStart w:id="7783" w:name="_Toc168570851"/>
      <w:bookmarkStart w:id="7784" w:name="_Toc169772892"/>
      <w:bookmarkStart w:id="7785" w:name="_Toc114212151"/>
      <w:bookmarkStart w:id="7786"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80"/>
      <w:bookmarkEnd w:id="7781"/>
      <w:bookmarkEnd w:id="7782"/>
      <w:bookmarkEnd w:id="7783"/>
      <w:bookmarkEnd w:id="7784"/>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7" w:name="_Toc151993341"/>
      <w:bookmarkStart w:id="7788" w:name="_Toc152000121"/>
      <w:bookmarkStart w:id="7789" w:name="_Toc152158693"/>
      <w:bookmarkStart w:id="7790" w:name="_Toc168570852"/>
      <w:bookmarkStart w:id="7791" w:name="_Toc169772893"/>
      <w:r w:rsidRPr="008B1C02">
        <w:t>5.15.1</w:t>
      </w:r>
      <w:r w:rsidRPr="008B1C02">
        <w:tab/>
        <w:t>Resources</w:t>
      </w:r>
      <w:bookmarkEnd w:id="7785"/>
      <w:bookmarkEnd w:id="7786"/>
      <w:bookmarkEnd w:id="7787"/>
      <w:bookmarkEnd w:id="7788"/>
      <w:bookmarkEnd w:id="7789"/>
      <w:bookmarkEnd w:id="7790"/>
      <w:bookmarkEnd w:id="7791"/>
      <w:r w:rsidRPr="008B1C02">
        <w:t xml:space="preserve"> </w:t>
      </w:r>
    </w:p>
    <w:p w14:paraId="56455956" w14:textId="77777777" w:rsidR="00AA5070" w:rsidRPr="008B1C02" w:rsidRDefault="00AA5070">
      <w:pPr>
        <w:pStyle w:val="Heading4"/>
      </w:pPr>
      <w:bookmarkStart w:id="7792" w:name="_Toc114212152"/>
      <w:bookmarkStart w:id="7793" w:name="_Toc136554901"/>
      <w:bookmarkStart w:id="7794" w:name="_Toc151993342"/>
      <w:bookmarkStart w:id="7795" w:name="_Toc152000122"/>
      <w:bookmarkStart w:id="7796" w:name="_Toc152158694"/>
      <w:bookmarkStart w:id="7797" w:name="_Toc168570853"/>
      <w:bookmarkStart w:id="7798" w:name="_Toc169772894"/>
      <w:r w:rsidRPr="008B1C02">
        <w:t>5.15.1.1</w:t>
      </w:r>
      <w:r w:rsidRPr="008B1C02">
        <w:tab/>
        <w:t>Overview</w:t>
      </w:r>
      <w:bookmarkEnd w:id="7792"/>
      <w:bookmarkEnd w:id="7793"/>
      <w:bookmarkEnd w:id="7794"/>
      <w:bookmarkEnd w:id="7795"/>
      <w:bookmarkEnd w:id="7796"/>
      <w:bookmarkEnd w:id="7797"/>
      <w:bookmarkEnd w:id="7798"/>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pt;height:243.25pt" o:ole="">
            <v:imagedata r:id="rId34" o:title=""/>
          </v:shape>
          <o:OLEObject Type="Embed" ProgID="Visio.Drawing.15" ShapeID="_x0000_i1036" DrawAspect="Content" ObjectID="_1786277382"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9"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9"/>
    </w:tbl>
    <w:p w14:paraId="7A1E3E5D" w14:textId="77777777" w:rsidR="00AA5070" w:rsidRPr="008B1C02" w:rsidRDefault="00AA5070">
      <w:pPr>
        <w:rPr>
          <w:noProof/>
        </w:rPr>
      </w:pPr>
    </w:p>
    <w:p w14:paraId="754B6FB1" w14:textId="77777777" w:rsidR="00AA5070" w:rsidRPr="008B1C02" w:rsidRDefault="00AA5070">
      <w:pPr>
        <w:pStyle w:val="Heading4"/>
      </w:pPr>
      <w:bookmarkStart w:id="7800" w:name="_Toc114212153"/>
      <w:bookmarkStart w:id="7801" w:name="_Toc136554902"/>
      <w:bookmarkStart w:id="7802" w:name="_Toc151993343"/>
      <w:bookmarkStart w:id="7803" w:name="_Toc152000123"/>
      <w:bookmarkStart w:id="7804" w:name="_Toc152158695"/>
      <w:bookmarkStart w:id="7805" w:name="_Toc168570854"/>
      <w:bookmarkStart w:id="7806"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800"/>
      <w:bookmarkEnd w:id="7801"/>
      <w:bookmarkEnd w:id="7802"/>
      <w:bookmarkEnd w:id="7803"/>
      <w:bookmarkEnd w:id="7804"/>
      <w:bookmarkEnd w:id="7805"/>
      <w:bookmarkEnd w:id="7806"/>
    </w:p>
    <w:p w14:paraId="6A08C785" w14:textId="77777777" w:rsidR="00AA5070" w:rsidRPr="008B1C02" w:rsidRDefault="00AA5070">
      <w:pPr>
        <w:pStyle w:val="Heading5"/>
      </w:pPr>
      <w:bookmarkStart w:id="7807" w:name="_Toc114212154"/>
      <w:bookmarkStart w:id="7808" w:name="_Toc136554903"/>
      <w:bookmarkStart w:id="7809" w:name="_Toc151993344"/>
      <w:bookmarkStart w:id="7810" w:name="_Toc152000124"/>
      <w:bookmarkStart w:id="7811" w:name="_Toc152158696"/>
      <w:bookmarkStart w:id="7812" w:name="_Toc168570855"/>
      <w:bookmarkStart w:id="7813" w:name="_Toc169772896"/>
      <w:r w:rsidRPr="008B1C02">
        <w:t>5.15.1.2.1</w:t>
      </w:r>
      <w:r w:rsidRPr="008B1C02">
        <w:tab/>
        <w:t>Introduction</w:t>
      </w:r>
      <w:bookmarkEnd w:id="7807"/>
      <w:bookmarkEnd w:id="7808"/>
      <w:bookmarkEnd w:id="7809"/>
      <w:bookmarkEnd w:id="7810"/>
      <w:bookmarkEnd w:id="7811"/>
      <w:bookmarkEnd w:id="7812"/>
      <w:bookmarkEnd w:id="7813"/>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4" w:name="_Toc114212155"/>
      <w:bookmarkStart w:id="7815" w:name="_Toc136554904"/>
      <w:bookmarkStart w:id="7816" w:name="_Toc151993345"/>
      <w:bookmarkStart w:id="7817" w:name="_Toc152000125"/>
      <w:bookmarkStart w:id="7818" w:name="_Toc152158697"/>
      <w:bookmarkStart w:id="7819" w:name="_Toc168570856"/>
      <w:bookmarkStart w:id="7820" w:name="_Toc169772897"/>
      <w:r w:rsidRPr="008B1C02">
        <w:lastRenderedPageBreak/>
        <w:t>5.15.1.2.2</w:t>
      </w:r>
      <w:r w:rsidRPr="008B1C02">
        <w:tab/>
        <w:t>Resource Definition</w:t>
      </w:r>
      <w:bookmarkEnd w:id="7814"/>
      <w:bookmarkEnd w:id="7815"/>
      <w:bookmarkEnd w:id="7816"/>
      <w:bookmarkEnd w:id="7817"/>
      <w:bookmarkEnd w:id="7818"/>
      <w:bookmarkEnd w:id="7819"/>
      <w:bookmarkEnd w:id="7820"/>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1" w:name="_Toc114212156"/>
      <w:bookmarkStart w:id="7822" w:name="_Toc136554905"/>
      <w:bookmarkStart w:id="7823" w:name="_Toc151993346"/>
      <w:bookmarkStart w:id="7824" w:name="_Toc152000126"/>
      <w:bookmarkStart w:id="7825" w:name="_Toc152158698"/>
      <w:bookmarkStart w:id="7826" w:name="_Toc168570857"/>
      <w:bookmarkStart w:id="7827" w:name="_Toc169772898"/>
      <w:r w:rsidRPr="008B1C02">
        <w:t>5.15.1.2.3</w:t>
      </w:r>
      <w:r w:rsidRPr="008B1C02">
        <w:tab/>
        <w:t>Resource Methods</w:t>
      </w:r>
      <w:bookmarkEnd w:id="7821"/>
      <w:bookmarkEnd w:id="7822"/>
      <w:bookmarkEnd w:id="7823"/>
      <w:bookmarkEnd w:id="7824"/>
      <w:bookmarkEnd w:id="7825"/>
      <w:bookmarkEnd w:id="7826"/>
      <w:bookmarkEnd w:id="7827"/>
    </w:p>
    <w:p w14:paraId="6A1AB668" w14:textId="77777777" w:rsidR="00AA5070" w:rsidRPr="008B1C02" w:rsidRDefault="00AA5070">
      <w:pPr>
        <w:pStyle w:val="Heading6"/>
      </w:pPr>
      <w:bookmarkStart w:id="7828" w:name="_Toc114212157"/>
      <w:bookmarkStart w:id="7829" w:name="_Toc136554906"/>
      <w:bookmarkStart w:id="7830" w:name="_Toc151993347"/>
      <w:bookmarkStart w:id="7831" w:name="_Toc152000127"/>
      <w:bookmarkStart w:id="7832" w:name="_Toc152158699"/>
      <w:bookmarkStart w:id="7833" w:name="_Toc168570858"/>
      <w:bookmarkStart w:id="7834" w:name="_Toc169772899"/>
      <w:r w:rsidRPr="008B1C02">
        <w:t>5.15.1.2.3.1</w:t>
      </w:r>
      <w:r w:rsidRPr="008B1C02">
        <w:tab/>
        <w:t>General</w:t>
      </w:r>
      <w:bookmarkEnd w:id="7828"/>
      <w:bookmarkEnd w:id="7829"/>
      <w:bookmarkEnd w:id="7830"/>
      <w:bookmarkEnd w:id="7831"/>
      <w:bookmarkEnd w:id="7832"/>
      <w:bookmarkEnd w:id="7833"/>
      <w:bookmarkEnd w:id="7834"/>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5" w:name="_Toc114212158"/>
      <w:bookmarkStart w:id="7836" w:name="_Toc136554907"/>
      <w:bookmarkStart w:id="7837" w:name="_Toc151993348"/>
      <w:bookmarkStart w:id="7838" w:name="_Toc152000128"/>
      <w:bookmarkStart w:id="7839" w:name="_Toc152158700"/>
      <w:bookmarkStart w:id="7840" w:name="_Toc168570859"/>
      <w:bookmarkStart w:id="7841" w:name="_Toc169772900"/>
      <w:r w:rsidRPr="008B1C02">
        <w:t>5.15.1.2.3.2</w:t>
      </w:r>
      <w:r w:rsidRPr="008B1C02">
        <w:tab/>
        <w:t>GET</w:t>
      </w:r>
      <w:bookmarkEnd w:id="7835"/>
      <w:bookmarkEnd w:id="7836"/>
      <w:bookmarkEnd w:id="7837"/>
      <w:bookmarkEnd w:id="7838"/>
      <w:bookmarkEnd w:id="7839"/>
      <w:bookmarkEnd w:id="7840"/>
      <w:bookmarkEnd w:id="7841"/>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2" w:name="_Toc114212159"/>
      <w:bookmarkStart w:id="7843" w:name="_Toc136554908"/>
      <w:bookmarkStart w:id="7844" w:name="_Toc151993349"/>
      <w:bookmarkStart w:id="7845" w:name="_Toc152000129"/>
      <w:bookmarkStart w:id="7846" w:name="_Toc152158701"/>
      <w:bookmarkStart w:id="7847" w:name="_Toc168570860"/>
      <w:bookmarkStart w:id="7848" w:name="_Toc169772901"/>
      <w:r w:rsidRPr="008B1C02">
        <w:t>5.15.1.2.3.3</w:t>
      </w:r>
      <w:r w:rsidRPr="008B1C02">
        <w:tab/>
        <w:t>POST</w:t>
      </w:r>
      <w:bookmarkEnd w:id="7842"/>
      <w:bookmarkEnd w:id="7843"/>
      <w:bookmarkEnd w:id="7844"/>
      <w:bookmarkEnd w:id="7845"/>
      <w:bookmarkEnd w:id="7846"/>
      <w:bookmarkEnd w:id="7847"/>
      <w:bookmarkEnd w:id="7848"/>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9" w:name="_Toc114212160"/>
      <w:bookmarkStart w:id="7850" w:name="_Toc136554909"/>
      <w:bookmarkStart w:id="7851" w:name="_Toc151993350"/>
      <w:bookmarkStart w:id="7852" w:name="_Toc152000130"/>
      <w:bookmarkStart w:id="7853" w:name="_Toc152158702"/>
      <w:bookmarkStart w:id="7854" w:name="_Toc168570861"/>
      <w:bookmarkStart w:id="7855"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9"/>
      <w:bookmarkEnd w:id="7850"/>
      <w:bookmarkEnd w:id="7851"/>
      <w:bookmarkEnd w:id="7852"/>
      <w:bookmarkEnd w:id="7853"/>
      <w:bookmarkEnd w:id="7854"/>
      <w:bookmarkEnd w:id="7855"/>
    </w:p>
    <w:p w14:paraId="1384E64C" w14:textId="77777777" w:rsidR="00AA5070" w:rsidRPr="008B1C02" w:rsidRDefault="00AA5070">
      <w:pPr>
        <w:pStyle w:val="Heading5"/>
      </w:pPr>
      <w:bookmarkStart w:id="7856" w:name="_Toc114212161"/>
      <w:bookmarkStart w:id="7857" w:name="_Toc136554910"/>
      <w:bookmarkStart w:id="7858" w:name="_Toc151993351"/>
      <w:bookmarkStart w:id="7859" w:name="_Toc152000131"/>
      <w:bookmarkStart w:id="7860" w:name="_Toc152158703"/>
      <w:bookmarkStart w:id="7861" w:name="_Toc168570862"/>
      <w:bookmarkStart w:id="7862" w:name="_Toc169772903"/>
      <w:r w:rsidRPr="008B1C02">
        <w:t>5.15.1.3.1</w:t>
      </w:r>
      <w:r w:rsidRPr="008B1C02">
        <w:tab/>
        <w:t>Introduction</w:t>
      </w:r>
      <w:bookmarkEnd w:id="7856"/>
      <w:bookmarkEnd w:id="7857"/>
      <w:bookmarkEnd w:id="7858"/>
      <w:bookmarkEnd w:id="7859"/>
      <w:bookmarkEnd w:id="7860"/>
      <w:bookmarkEnd w:id="7861"/>
      <w:bookmarkEnd w:id="7862"/>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3" w:name="_Toc114212162"/>
      <w:bookmarkStart w:id="7864" w:name="_Toc136554911"/>
      <w:bookmarkStart w:id="7865" w:name="_Toc151993352"/>
      <w:bookmarkStart w:id="7866" w:name="_Toc152000132"/>
      <w:bookmarkStart w:id="7867" w:name="_Toc152158704"/>
      <w:bookmarkStart w:id="7868" w:name="_Toc168570863"/>
      <w:bookmarkStart w:id="7869" w:name="_Toc169772904"/>
      <w:r w:rsidRPr="008B1C02">
        <w:t>5.15.1.3.2</w:t>
      </w:r>
      <w:r w:rsidRPr="008B1C02">
        <w:tab/>
        <w:t>Resource Definition</w:t>
      </w:r>
      <w:bookmarkEnd w:id="7863"/>
      <w:bookmarkEnd w:id="7864"/>
      <w:bookmarkEnd w:id="7865"/>
      <w:bookmarkEnd w:id="7866"/>
      <w:bookmarkEnd w:id="7867"/>
      <w:bookmarkEnd w:id="7868"/>
      <w:bookmarkEnd w:id="7869"/>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70" w:name="_Toc114212163"/>
      <w:bookmarkStart w:id="7871" w:name="_Toc136554912"/>
      <w:bookmarkStart w:id="7872" w:name="_Toc151993353"/>
      <w:bookmarkStart w:id="7873" w:name="_Toc152000133"/>
      <w:bookmarkStart w:id="7874" w:name="_Toc152158705"/>
      <w:bookmarkStart w:id="7875" w:name="_Toc168570864"/>
      <w:bookmarkStart w:id="7876" w:name="_Toc169772905"/>
      <w:r w:rsidRPr="008B1C02">
        <w:t>5.15.1.3.3</w:t>
      </w:r>
      <w:r w:rsidRPr="008B1C02">
        <w:tab/>
        <w:t>Resource Methods</w:t>
      </w:r>
      <w:bookmarkEnd w:id="7870"/>
      <w:bookmarkEnd w:id="7871"/>
      <w:bookmarkEnd w:id="7872"/>
      <w:bookmarkEnd w:id="7873"/>
      <w:bookmarkEnd w:id="7874"/>
      <w:bookmarkEnd w:id="7875"/>
      <w:bookmarkEnd w:id="7876"/>
    </w:p>
    <w:p w14:paraId="14DC96DA" w14:textId="77777777" w:rsidR="00AA5070" w:rsidRPr="008B1C02" w:rsidRDefault="00AA5070">
      <w:pPr>
        <w:pStyle w:val="Heading6"/>
      </w:pPr>
      <w:bookmarkStart w:id="7877" w:name="_Toc114212164"/>
      <w:bookmarkStart w:id="7878" w:name="_Toc136554913"/>
      <w:bookmarkStart w:id="7879" w:name="_Toc151993354"/>
      <w:bookmarkStart w:id="7880" w:name="_Toc152000134"/>
      <w:bookmarkStart w:id="7881" w:name="_Toc152158706"/>
      <w:bookmarkStart w:id="7882" w:name="_Toc168570865"/>
      <w:bookmarkStart w:id="7883" w:name="_Toc169772906"/>
      <w:r w:rsidRPr="008B1C02">
        <w:t>5.15.1.3.3.1</w:t>
      </w:r>
      <w:r w:rsidRPr="008B1C02">
        <w:tab/>
        <w:t>General</w:t>
      </w:r>
      <w:bookmarkEnd w:id="7877"/>
      <w:bookmarkEnd w:id="7878"/>
      <w:bookmarkEnd w:id="7879"/>
      <w:bookmarkEnd w:id="7880"/>
      <w:bookmarkEnd w:id="7881"/>
      <w:bookmarkEnd w:id="7882"/>
      <w:bookmarkEnd w:id="7883"/>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4" w:name="_Toc114212165"/>
      <w:bookmarkStart w:id="7885" w:name="_Toc136554914"/>
      <w:bookmarkStart w:id="7886" w:name="_Toc151993355"/>
      <w:bookmarkStart w:id="7887" w:name="_Toc152000135"/>
      <w:bookmarkStart w:id="7888" w:name="_Toc152158707"/>
      <w:bookmarkStart w:id="7889" w:name="_Toc168570866"/>
      <w:bookmarkStart w:id="7890" w:name="_Toc169772907"/>
      <w:r w:rsidRPr="008B1C02">
        <w:t>5.15.1.3.3.2</w:t>
      </w:r>
      <w:r w:rsidRPr="008B1C02">
        <w:tab/>
        <w:t>GET</w:t>
      </w:r>
      <w:bookmarkEnd w:id="7884"/>
      <w:bookmarkEnd w:id="7885"/>
      <w:bookmarkEnd w:id="7886"/>
      <w:bookmarkEnd w:id="7887"/>
      <w:bookmarkEnd w:id="7888"/>
      <w:bookmarkEnd w:id="7889"/>
      <w:bookmarkEnd w:id="7890"/>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1" w:name="_Toc114212166"/>
      <w:bookmarkStart w:id="7892" w:name="_Toc136554915"/>
      <w:bookmarkStart w:id="7893" w:name="_Toc151993356"/>
      <w:bookmarkStart w:id="7894" w:name="_Toc152000136"/>
      <w:bookmarkStart w:id="7895" w:name="_Toc152158708"/>
      <w:bookmarkStart w:id="7896" w:name="_Toc168570867"/>
      <w:bookmarkStart w:id="7897" w:name="_Toc169772908"/>
      <w:r w:rsidRPr="008B1C02">
        <w:t>5.15.1.3.3.3</w:t>
      </w:r>
      <w:r w:rsidRPr="008B1C02">
        <w:tab/>
        <w:t>PUT</w:t>
      </w:r>
      <w:bookmarkEnd w:id="7891"/>
      <w:bookmarkEnd w:id="7892"/>
      <w:bookmarkEnd w:id="7893"/>
      <w:bookmarkEnd w:id="7894"/>
      <w:bookmarkEnd w:id="7895"/>
      <w:bookmarkEnd w:id="7896"/>
      <w:bookmarkEnd w:id="7897"/>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8" w:name="_Toc114212167"/>
      <w:bookmarkStart w:id="7899" w:name="_Toc136554916"/>
      <w:bookmarkStart w:id="7900" w:name="_Toc151993357"/>
      <w:bookmarkStart w:id="7901" w:name="_Toc152000137"/>
      <w:bookmarkStart w:id="7902" w:name="_Toc152158709"/>
      <w:bookmarkStart w:id="7903" w:name="_Toc168570868"/>
      <w:bookmarkStart w:id="7904" w:name="_Toc169772909"/>
      <w:r w:rsidRPr="008B1C02">
        <w:t>5.15.1.3.3.4</w:t>
      </w:r>
      <w:r w:rsidRPr="008B1C02">
        <w:tab/>
        <w:t>DELETE</w:t>
      </w:r>
      <w:bookmarkEnd w:id="7898"/>
      <w:bookmarkEnd w:id="7899"/>
      <w:bookmarkEnd w:id="7900"/>
      <w:bookmarkEnd w:id="7901"/>
      <w:bookmarkEnd w:id="7902"/>
      <w:bookmarkEnd w:id="7903"/>
      <w:bookmarkEnd w:id="7904"/>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5" w:name="_Toc114212168"/>
      <w:bookmarkStart w:id="7906" w:name="_Toc136554917"/>
      <w:bookmarkStart w:id="7907" w:name="_Toc151993358"/>
      <w:bookmarkStart w:id="7908" w:name="_Toc152000138"/>
      <w:bookmarkStart w:id="7909" w:name="_Toc152158710"/>
      <w:bookmarkStart w:id="7910" w:name="_Toc168570869"/>
      <w:bookmarkStart w:id="7911" w:name="_Toc169772910"/>
      <w:r w:rsidRPr="008B1C02">
        <w:t>5.15.1.4</w:t>
      </w:r>
      <w:r w:rsidRPr="008B1C02">
        <w:tab/>
        <w:t xml:space="preserve">Resource: </w:t>
      </w:r>
      <w:r w:rsidRPr="008B1C02">
        <w:rPr>
          <w:lang w:eastAsia="zh-CN"/>
        </w:rPr>
        <w:t>Time Synchronization</w:t>
      </w:r>
      <w:r w:rsidRPr="008B1C02">
        <w:t xml:space="preserve"> Exposure Configurations</w:t>
      </w:r>
      <w:bookmarkEnd w:id="7905"/>
      <w:bookmarkEnd w:id="7906"/>
      <w:bookmarkEnd w:id="7907"/>
      <w:bookmarkEnd w:id="7908"/>
      <w:bookmarkEnd w:id="7909"/>
      <w:bookmarkEnd w:id="7910"/>
      <w:bookmarkEnd w:id="7911"/>
    </w:p>
    <w:p w14:paraId="49B61657" w14:textId="77777777" w:rsidR="000955C4" w:rsidRPr="008B1C02" w:rsidRDefault="000955C4" w:rsidP="000955C4">
      <w:pPr>
        <w:pStyle w:val="Heading5"/>
      </w:pPr>
      <w:bookmarkStart w:id="7912" w:name="_Toc114212169"/>
      <w:bookmarkStart w:id="7913" w:name="_Toc136554918"/>
      <w:bookmarkStart w:id="7914" w:name="_Toc151993359"/>
      <w:bookmarkStart w:id="7915" w:name="_Toc152000139"/>
      <w:bookmarkStart w:id="7916" w:name="_Toc152158711"/>
      <w:bookmarkStart w:id="7917" w:name="_Toc168570870"/>
      <w:bookmarkStart w:id="7918" w:name="_Toc169772911"/>
      <w:r w:rsidRPr="008B1C02">
        <w:t>5.15.1.4.1</w:t>
      </w:r>
      <w:r w:rsidRPr="008B1C02">
        <w:tab/>
        <w:t>Introduction</w:t>
      </w:r>
      <w:bookmarkEnd w:id="7912"/>
      <w:bookmarkEnd w:id="7913"/>
      <w:bookmarkEnd w:id="7914"/>
      <w:bookmarkEnd w:id="7915"/>
      <w:bookmarkEnd w:id="7916"/>
      <w:bookmarkEnd w:id="7917"/>
      <w:bookmarkEnd w:id="7918"/>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9" w:name="_Toc114212170"/>
      <w:bookmarkStart w:id="7920" w:name="_Toc136554919"/>
      <w:bookmarkStart w:id="7921" w:name="_Toc151993360"/>
      <w:bookmarkStart w:id="7922" w:name="_Toc152000140"/>
      <w:bookmarkStart w:id="7923" w:name="_Toc152158712"/>
      <w:bookmarkStart w:id="7924" w:name="_Toc168570871"/>
      <w:bookmarkStart w:id="7925" w:name="_Toc169772912"/>
      <w:r w:rsidRPr="008B1C02">
        <w:t>5.15.1.4.2</w:t>
      </w:r>
      <w:r w:rsidRPr="008B1C02">
        <w:tab/>
        <w:t>Resource Definition</w:t>
      </w:r>
      <w:bookmarkEnd w:id="7919"/>
      <w:bookmarkEnd w:id="7920"/>
      <w:bookmarkEnd w:id="7921"/>
      <w:bookmarkEnd w:id="7922"/>
      <w:bookmarkEnd w:id="7923"/>
      <w:bookmarkEnd w:id="7924"/>
      <w:bookmarkEnd w:id="7925"/>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6" w:name="_Toc114212171"/>
      <w:bookmarkStart w:id="7927" w:name="_Toc136554920"/>
      <w:bookmarkStart w:id="7928" w:name="_Toc151993361"/>
      <w:bookmarkStart w:id="7929" w:name="_Toc152000141"/>
      <w:bookmarkStart w:id="7930" w:name="_Toc152158713"/>
      <w:bookmarkStart w:id="7931" w:name="_Toc168570872"/>
      <w:bookmarkStart w:id="7932" w:name="_Toc169772913"/>
      <w:r w:rsidRPr="008B1C02">
        <w:lastRenderedPageBreak/>
        <w:t>5.15.1.4.3</w:t>
      </w:r>
      <w:r w:rsidRPr="008B1C02">
        <w:tab/>
        <w:t>Resource Methods</w:t>
      </w:r>
      <w:bookmarkEnd w:id="7926"/>
      <w:bookmarkEnd w:id="7927"/>
      <w:bookmarkEnd w:id="7928"/>
      <w:bookmarkEnd w:id="7929"/>
      <w:bookmarkEnd w:id="7930"/>
      <w:bookmarkEnd w:id="7931"/>
      <w:bookmarkEnd w:id="7932"/>
    </w:p>
    <w:p w14:paraId="3B724861" w14:textId="77777777" w:rsidR="000955C4" w:rsidRPr="008B1C02" w:rsidRDefault="000955C4" w:rsidP="000955C4">
      <w:pPr>
        <w:pStyle w:val="Heading6"/>
      </w:pPr>
      <w:bookmarkStart w:id="7933" w:name="_Toc114212172"/>
      <w:bookmarkStart w:id="7934" w:name="_Toc136554921"/>
      <w:bookmarkStart w:id="7935" w:name="_Toc151993362"/>
      <w:bookmarkStart w:id="7936" w:name="_Toc152000142"/>
      <w:bookmarkStart w:id="7937" w:name="_Toc152158714"/>
      <w:bookmarkStart w:id="7938" w:name="_Toc168570873"/>
      <w:bookmarkStart w:id="7939" w:name="_Toc169772914"/>
      <w:r w:rsidRPr="008B1C02">
        <w:t>5.15.1.4.3.1</w:t>
      </w:r>
      <w:r w:rsidRPr="008B1C02">
        <w:tab/>
        <w:t>General</w:t>
      </w:r>
      <w:bookmarkEnd w:id="7933"/>
      <w:bookmarkEnd w:id="7934"/>
      <w:bookmarkEnd w:id="7935"/>
      <w:bookmarkEnd w:id="7936"/>
      <w:bookmarkEnd w:id="7937"/>
      <w:bookmarkEnd w:id="7938"/>
      <w:bookmarkEnd w:id="7939"/>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40" w:name="_Toc114212173"/>
      <w:bookmarkStart w:id="7941" w:name="_Toc136554922"/>
      <w:bookmarkStart w:id="7942" w:name="_Toc151993363"/>
      <w:bookmarkStart w:id="7943" w:name="_Toc152000143"/>
      <w:bookmarkStart w:id="7944" w:name="_Toc152158715"/>
      <w:bookmarkStart w:id="7945" w:name="_Toc168570874"/>
      <w:bookmarkStart w:id="7946" w:name="_Toc169772915"/>
      <w:r w:rsidRPr="008B1C02">
        <w:t>5.15.1.4.3.2</w:t>
      </w:r>
      <w:r w:rsidRPr="008B1C02">
        <w:tab/>
        <w:t>GET</w:t>
      </w:r>
      <w:bookmarkEnd w:id="7940"/>
      <w:bookmarkEnd w:id="7941"/>
      <w:bookmarkEnd w:id="7942"/>
      <w:bookmarkEnd w:id="7943"/>
      <w:bookmarkEnd w:id="7944"/>
      <w:bookmarkEnd w:id="7945"/>
      <w:bookmarkEnd w:id="7946"/>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7" w:name="_Toc114212174"/>
      <w:bookmarkStart w:id="7948" w:name="_Toc136554923"/>
      <w:bookmarkStart w:id="7949" w:name="_Toc151993364"/>
      <w:bookmarkStart w:id="7950" w:name="_Toc152000144"/>
      <w:bookmarkStart w:id="7951" w:name="_Toc152158716"/>
      <w:bookmarkStart w:id="7952" w:name="_Toc168570875"/>
      <w:bookmarkStart w:id="7953" w:name="_Toc169772916"/>
      <w:r w:rsidRPr="008B1C02">
        <w:lastRenderedPageBreak/>
        <w:t>5.15.1.4.3.3</w:t>
      </w:r>
      <w:r w:rsidRPr="008B1C02">
        <w:tab/>
        <w:t>POST</w:t>
      </w:r>
      <w:bookmarkEnd w:id="7947"/>
      <w:bookmarkEnd w:id="7948"/>
      <w:bookmarkEnd w:id="7949"/>
      <w:bookmarkEnd w:id="7950"/>
      <w:bookmarkEnd w:id="7951"/>
      <w:bookmarkEnd w:id="7952"/>
      <w:bookmarkEnd w:id="7953"/>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54" w:name="_Toc114212175"/>
      <w:bookmarkStart w:id="7955" w:name="_Toc136554924"/>
      <w:bookmarkStart w:id="7956" w:name="_Toc151993365"/>
      <w:bookmarkStart w:id="7957" w:name="_Toc152000145"/>
      <w:bookmarkStart w:id="7958" w:name="_Toc152158717"/>
      <w:bookmarkStart w:id="7959" w:name="_Toc168570876"/>
      <w:bookmarkStart w:id="7960"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54"/>
      <w:bookmarkEnd w:id="7955"/>
      <w:bookmarkEnd w:id="7956"/>
      <w:bookmarkEnd w:id="7957"/>
      <w:bookmarkEnd w:id="7958"/>
      <w:bookmarkEnd w:id="7959"/>
      <w:bookmarkEnd w:id="7960"/>
    </w:p>
    <w:p w14:paraId="4DDEF0F1" w14:textId="77777777" w:rsidR="000955C4" w:rsidRPr="008B1C02" w:rsidRDefault="000955C4" w:rsidP="000955C4">
      <w:pPr>
        <w:pStyle w:val="Heading5"/>
      </w:pPr>
      <w:bookmarkStart w:id="7961" w:name="_Toc114212176"/>
      <w:bookmarkStart w:id="7962" w:name="_Toc136554925"/>
      <w:bookmarkStart w:id="7963" w:name="_Toc151993366"/>
      <w:bookmarkStart w:id="7964" w:name="_Toc152000146"/>
      <w:bookmarkStart w:id="7965" w:name="_Toc152158718"/>
      <w:bookmarkStart w:id="7966" w:name="_Toc168570877"/>
      <w:bookmarkStart w:id="7967" w:name="_Toc169772918"/>
      <w:r w:rsidRPr="008B1C02">
        <w:t>5.15.1.5.1</w:t>
      </w:r>
      <w:r w:rsidRPr="008B1C02">
        <w:tab/>
        <w:t>Introduction</w:t>
      </w:r>
      <w:bookmarkEnd w:id="7961"/>
      <w:bookmarkEnd w:id="7962"/>
      <w:bookmarkEnd w:id="7963"/>
      <w:bookmarkEnd w:id="7964"/>
      <w:bookmarkEnd w:id="7965"/>
      <w:bookmarkEnd w:id="7966"/>
      <w:bookmarkEnd w:id="7967"/>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8" w:name="_Toc114212177"/>
      <w:bookmarkStart w:id="7969" w:name="_Toc136554926"/>
      <w:bookmarkStart w:id="7970" w:name="_Toc151993367"/>
      <w:bookmarkStart w:id="7971" w:name="_Toc152000147"/>
      <w:bookmarkStart w:id="7972" w:name="_Toc152158719"/>
      <w:bookmarkStart w:id="7973" w:name="_Toc168570878"/>
      <w:bookmarkStart w:id="7974" w:name="_Toc169772919"/>
      <w:r w:rsidRPr="008B1C02">
        <w:t>5.15.1.5.2</w:t>
      </w:r>
      <w:r w:rsidRPr="008B1C02">
        <w:tab/>
        <w:t>Resource Definition</w:t>
      </w:r>
      <w:bookmarkEnd w:id="7968"/>
      <w:bookmarkEnd w:id="7969"/>
      <w:bookmarkEnd w:id="7970"/>
      <w:bookmarkEnd w:id="7971"/>
      <w:bookmarkEnd w:id="7972"/>
      <w:bookmarkEnd w:id="7973"/>
      <w:bookmarkEnd w:id="7974"/>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5" w:name="_Toc114212178"/>
      <w:bookmarkStart w:id="7976" w:name="_Toc136554927"/>
      <w:bookmarkStart w:id="7977" w:name="_Toc151993368"/>
      <w:bookmarkStart w:id="7978" w:name="_Toc152000148"/>
      <w:bookmarkStart w:id="7979" w:name="_Toc152158720"/>
      <w:bookmarkStart w:id="7980" w:name="_Toc168570879"/>
      <w:bookmarkStart w:id="7981" w:name="_Toc169772920"/>
      <w:r w:rsidRPr="008B1C02">
        <w:lastRenderedPageBreak/>
        <w:t>5.15.1.5.3</w:t>
      </w:r>
      <w:r w:rsidRPr="008B1C02">
        <w:tab/>
        <w:t>Resource Methods</w:t>
      </w:r>
      <w:bookmarkEnd w:id="7975"/>
      <w:bookmarkEnd w:id="7976"/>
      <w:bookmarkEnd w:id="7977"/>
      <w:bookmarkEnd w:id="7978"/>
      <w:bookmarkEnd w:id="7979"/>
      <w:bookmarkEnd w:id="7980"/>
      <w:bookmarkEnd w:id="7981"/>
    </w:p>
    <w:p w14:paraId="0B810C47" w14:textId="77777777" w:rsidR="000955C4" w:rsidRPr="008B1C02" w:rsidRDefault="000955C4" w:rsidP="000955C4">
      <w:pPr>
        <w:pStyle w:val="Heading6"/>
      </w:pPr>
      <w:bookmarkStart w:id="7982" w:name="_Toc114212179"/>
      <w:bookmarkStart w:id="7983" w:name="_Toc136554928"/>
      <w:bookmarkStart w:id="7984" w:name="_Toc151993369"/>
      <w:bookmarkStart w:id="7985" w:name="_Toc152000149"/>
      <w:bookmarkStart w:id="7986" w:name="_Toc152158721"/>
      <w:bookmarkStart w:id="7987" w:name="_Toc168570880"/>
      <w:bookmarkStart w:id="7988" w:name="_Toc169772921"/>
      <w:r w:rsidRPr="008B1C02">
        <w:t>5.15.1.5.3.1</w:t>
      </w:r>
      <w:r w:rsidRPr="008B1C02">
        <w:tab/>
        <w:t>General</w:t>
      </w:r>
      <w:bookmarkEnd w:id="7982"/>
      <w:bookmarkEnd w:id="7983"/>
      <w:bookmarkEnd w:id="7984"/>
      <w:bookmarkEnd w:id="7985"/>
      <w:bookmarkEnd w:id="7986"/>
      <w:bookmarkEnd w:id="7987"/>
      <w:bookmarkEnd w:id="7988"/>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9" w:name="_Toc114212180"/>
      <w:bookmarkStart w:id="7990" w:name="_Toc136554929"/>
      <w:bookmarkStart w:id="7991" w:name="_Toc151993370"/>
      <w:bookmarkStart w:id="7992" w:name="_Toc152000150"/>
      <w:bookmarkStart w:id="7993" w:name="_Toc152158722"/>
      <w:bookmarkStart w:id="7994" w:name="_Toc168570881"/>
      <w:bookmarkStart w:id="7995" w:name="_Toc169772922"/>
      <w:r w:rsidRPr="008B1C02">
        <w:t>5.15.1.5.3.2</w:t>
      </w:r>
      <w:r w:rsidRPr="008B1C02">
        <w:tab/>
        <w:t>GET</w:t>
      </w:r>
      <w:bookmarkEnd w:id="7989"/>
      <w:bookmarkEnd w:id="7990"/>
      <w:bookmarkEnd w:id="7991"/>
      <w:bookmarkEnd w:id="7992"/>
      <w:bookmarkEnd w:id="7993"/>
      <w:bookmarkEnd w:id="7994"/>
      <w:bookmarkEnd w:id="7995"/>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6" w:name="_Toc114212181"/>
      <w:bookmarkStart w:id="7997" w:name="_Toc136554930"/>
      <w:bookmarkStart w:id="7998" w:name="_Toc151993371"/>
      <w:bookmarkStart w:id="7999" w:name="_Toc152000151"/>
      <w:bookmarkStart w:id="8000" w:name="_Toc152158723"/>
      <w:bookmarkStart w:id="8001" w:name="_Toc168570882"/>
      <w:bookmarkStart w:id="8002" w:name="_Toc169772923"/>
      <w:r w:rsidRPr="008B1C02">
        <w:lastRenderedPageBreak/>
        <w:t>5.15.1.5.3.3</w:t>
      </w:r>
      <w:r w:rsidRPr="008B1C02">
        <w:tab/>
        <w:t>PUT</w:t>
      </w:r>
      <w:bookmarkEnd w:id="7996"/>
      <w:bookmarkEnd w:id="7997"/>
      <w:bookmarkEnd w:id="7998"/>
      <w:bookmarkEnd w:id="7999"/>
      <w:bookmarkEnd w:id="8000"/>
      <w:bookmarkEnd w:id="8001"/>
      <w:bookmarkEnd w:id="8002"/>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3" w:name="_Toc114212182"/>
      <w:bookmarkStart w:id="8004" w:name="_Toc136554931"/>
      <w:bookmarkStart w:id="8005" w:name="_Toc151993372"/>
      <w:bookmarkStart w:id="8006" w:name="_Toc152000152"/>
      <w:bookmarkStart w:id="8007" w:name="_Toc152158724"/>
      <w:bookmarkStart w:id="8008" w:name="_Toc168570883"/>
      <w:bookmarkStart w:id="8009" w:name="_Toc169772924"/>
      <w:r w:rsidRPr="008B1C02">
        <w:t>5.15.1.5.3.4</w:t>
      </w:r>
      <w:r w:rsidRPr="008B1C02">
        <w:tab/>
        <w:t>DELETE</w:t>
      </w:r>
      <w:bookmarkEnd w:id="8003"/>
      <w:bookmarkEnd w:id="8004"/>
      <w:bookmarkEnd w:id="8005"/>
      <w:bookmarkEnd w:id="8006"/>
      <w:bookmarkEnd w:id="8007"/>
      <w:bookmarkEnd w:id="8008"/>
      <w:bookmarkEnd w:id="8009"/>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lastRenderedPageBreak/>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10" w:name="_Toc114212183"/>
      <w:bookmarkStart w:id="8011" w:name="_Toc136554932"/>
      <w:bookmarkStart w:id="8012" w:name="_Toc151993373"/>
      <w:bookmarkStart w:id="8013" w:name="_Toc152000153"/>
      <w:bookmarkStart w:id="8014" w:name="_Toc152158725"/>
      <w:bookmarkStart w:id="8015" w:name="_Toc168570884"/>
      <w:bookmarkStart w:id="8016" w:name="_Toc169772925"/>
      <w:r w:rsidRPr="008B1C02">
        <w:t>5.15.2</w:t>
      </w:r>
      <w:r w:rsidRPr="008B1C02">
        <w:tab/>
        <w:t>Custom Operations without associated resources</w:t>
      </w:r>
      <w:bookmarkEnd w:id="8010"/>
      <w:bookmarkEnd w:id="8011"/>
      <w:bookmarkEnd w:id="8012"/>
      <w:bookmarkEnd w:id="8013"/>
      <w:bookmarkEnd w:id="8014"/>
      <w:bookmarkEnd w:id="8015"/>
      <w:bookmarkEnd w:id="8016"/>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7" w:name="_Toc114212184"/>
      <w:bookmarkStart w:id="8018" w:name="_Toc136554933"/>
      <w:bookmarkStart w:id="8019" w:name="_Toc151993374"/>
      <w:bookmarkStart w:id="8020" w:name="_Toc152000154"/>
      <w:bookmarkStart w:id="8021" w:name="_Toc152158726"/>
      <w:bookmarkStart w:id="8022" w:name="_Toc168570885"/>
      <w:bookmarkStart w:id="8023" w:name="_Toc169772926"/>
      <w:r w:rsidRPr="008B1C02">
        <w:lastRenderedPageBreak/>
        <w:t>5.15.3</w:t>
      </w:r>
      <w:r w:rsidRPr="008B1C02">
        <w:tab/>
        <w:t>Notifications</w:t>
      </w:r>
      <w:bookmarkEnd w:id="8017"/>
      <w:bookmarkEnd w:id="8018"/>
      <w:bookmarkEnd w:id="8019"/>
      <w:bookmarkEnd w:id="8020"/>
      <w:bookmarkEnd w:id="8021"/>
      <w:bookmarkEnd w:id="8022"/>
      <w:bookmarkEnd w:id="8023"/>
    </w:p>
    <w:p w14:paraId="47E9B68C" w14:textId="77777777" w:rsidR="000955C4" w:rsidRPr="008B1C02" w:rsidRDefault="000955C4" w:rsidP="000955C4">
      <w:pPr>
        <w:pStyle w:val="Heading4"/>
      </w:pPr>
      <w:bookmarkStart w:id="8024" w:name="_Toc28012202"/>
      <w:bookmarkStart w:id="8025" w:name="_Toc34123055"/>
      <w:bookmarkStart w:id="8026" w:name="_Toc36038005"/>
      <w:bookmarkStart w:id="8027" w:name="_Toc38875387"/>
      <w:bookmarkStart w:id="8028" w:name="_Toc43191868"/>
      <w:bookmarkStart w:id="8029" w:name="_Toc45133263"/>
      <w:bookmarkStart w:id="8030" w:name="_Toc51316767"/>
      <w:bookmarkStart w:id="8031" w:name="_Toc51761947"/>
      <w:bookmarkStart w:id="8032" w:name="_Toc56674934"/>
      <w:bookmarkStart w:id="8033" w:name="_Toc56675325"/>
      <w:bookmarkStart w:id="8034" w:name="_Toc59016311"/>
      <w:bookmarkStart w:id="8035" w:name="_Toc63167909"/>
      <w:bookmarkStart w:id="8036" w:name="_Toc66262419"/>
      <w:bookmarkStart w:id="8037" w:name="_Toc68166925"/>
      <w:bookmarkStart w:id="8038" w:name="_Toc73538043"/>
      <w:bookmarkStart w:id="8039" w:name="_Toc75351919"/>
      <w:bookmarkStart w:id="8040" w:name="_Toc114212185"/>
      <w:bookmarkStart w:id="8041" w:name="_Toc136554934"/>
      <w:bookmarkStart w:id="8042" w:name="_Toc151993375"/>
      <w:bookmarkStart w:id="8043" w:name="_Toc152000155"/>
      <w:bookmarkStart w:id="8044" w:name="_Toc152158727"/>
      <w:bookmarkStart w:id="8045" w:name="_Toc168570886"/>
      <w:bookmarkStart w:id="8046" w:name="_Toc169772927"/>
      <w:r w:rsidRPr="008B1C02">
        <w:t>5.15.3.1</w:t>
      </w:r>
      <w:r w:rsidRPr="008B1C02">
        <w:tab/>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r w:rsidRPr="008B1C02">
        <w:t>Introduction</w:t>
      </w:r>
      <w:bookmarkEnd w:id="8040"/>
      <w:bookmarkEnd w:id="8041"/>
      <w:bookmarkEnd w:id="8042"/>
      <w:bookmarkEnd w:id="8043"/>
      <w:bookmarkEnd w:id="8044"/>
      <w:bookmarkEnd w:id="8045"/>
      <w:bookmarkEnd w:id="8046"/>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7" w:name="_Toc28012203"/>
      <w:bookmarkStart w:id="8048" w:name="_Toc34123056"/>
      <w:bookmarkStart w:id="8049" w:name="_Toc36038006"/>
      <w:bookmarkStart w:id="8050" w:name="_Toc38875388"/>
      <w:bookmarkStart w:id="8051" w:name="_Toc43191869"/>
      <w:bookmarkStart w:id="8052" w:name="_Toc45133264"/>
      <w:bookmarkStart w:id="8053" w:name="_Toc51316768"/>
      <w:bookmarkStart w:id="8054" w:name="_Toc51761948"/>
      <w:bookmarkStart w:id="8055" w:name="_Toc56674935"/>
      <w:bookmarkStart w:id="8056" w:name="_Toc56675326"/>
      <w:bookmarkStart w:id="8057" w:name="_Toc59016312"/>
      <w:bookmarkStart w:id="8058" w:name="_Toc63167910"/>
      <w:bookmarkStart w:id="8059" w:name="_Toc66262420"/>
      <w:bookmarkStart w:id="8060" w:name="_Toc68166926"/>
      <w:bookmarkStart w:id="8061" w:name="_Toc73538044"/>
      <w:bookmarkStart w:id="8062" w:name="_Toc75351920"/>
      <w:bookmarkStart w:id="8063" w:name="_Toc114212186"/>
      <w:bookmarkStart w:id="8064" w:name="_Toc136554935"/>
      <w:bookmarkStart w:id="8065" w:name="_Toc151993376"/>
      <w:bookmarkStart w:id="8066" w:name="_Toc152000156"/>
      <w:bookmarkStart w:id="8067" w:name="_Toc152158728"/>
      <w:bookmarkStart w:id="8068" w:name="_Toc168570887"/>
      <w:bookmarkStart w:id="8069" w:name="_Toc169772928"/>
      <w:r w:rsidRPr="008B1C02">
        <w:t>5.15.3.2</w:t>
      </w:r>
      <w:r w:rsidRPr="008B1C02">
        <w:tab/>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r w:rsidRPr="008B1C02">
        <w:t>Time Synchronization Capability Notification</w:t>
      </w:r>
      <w:bookmarkEnd w:id="8063"/>
      <w:bookmarkEnd w:id="8064"/>
      <w:bookmarkEnd w:id="8065"/>
      <w:bookmarkEnd w:id="8066"/>
      <w:bookmarkEnd w:id="8067"/>
      <w:bookmarkEnd w:id="8068"/>
      <w:bookmarkEnd w:id="8069"/>
    </w:p>
    <w:p w14:paraId="59B7287F" w14:textId="77777777" w:rsidR="000955C4" w:rsidRPr="008B1C02" w:rsidRDefault="000955C4" w:rsidP="000955C4">
      <w:pPr>
        <w:pStyle w:val="Heading5"/>
        <w:rPr>
          <w:lang w:eastAsia="zh-CN"/>
        </w:rPr>
      </w:pPr>
      <w:bookmarkStart w:id="8070" w:name="_Toc28012204"/>
      <w:bookmarkStart w:id="8071" w:name="_Toc34123057"/>
      <w:bookmarkStart w:id="8072" w:name="_Toc36038007"/>
      <w:bookmarkStart w:id="8073" w:name="_Toc38875389"/>
      <w:bookmarkStart w:id="8074" w:name="_Toc43191870"/>
      <w:bookmarkStart w:id="8075" w:name="_Toc45133265"/>
      <w:bookmarkStart w:id="8076" w:name="_Toc51316769"/>
      <w:bookmarkStart w:id="8077" w:name="_Toc51761949"/>
      <w:bookmarkStart w:id="8078" w:name="_Toc56674936"/>
      <w:bookmarkStart w:id="8079" w:name="_Toc56675327"/>
      <w:bookmarkStart w:id="8080" w:name="_Toc59016313"/>
      <w:bookmarkStart w:id="8081" w:name="_Toc63167911"/>
      <w:bookmarkStart w:id="8082" w:name="_Toc66262421"/>
      <w:bookmarkStart w:id="8083" w:name="_Toc68166927"/>
      <w:bookmarkStart w:id="8084" w:name="_Toc73538045"/>
      <w:bookmarkStart w:id="8085" w:name="_Toc75351921"/>
      <w:bookmarkStart w:id="8086" w:name="_Toc114212187"/>
      <w:bookmarkStart w:id="8087" w:name="_Toc136554936"/>
      <w:bookmarkStart w:id="8088" w:name="_Toc151993377"/>
      <w:bookmarkStart w:id="8089" w:name="_Toc152000157"/>
      <w:bookmarkStart w:id="8090" w:name="_Toc152158729"/>
      <w:bookmarkStart w:id="8091" w:name="_Toc168570888"/>
      <w:bookmarkStart w:id="8092" w:name="_Toc169772929"/>
      <w:r w:rsidRPr="008B1C02">
        <w:rPr>
          <w:lang w:eastAsia="zh-CN"/>
        </w:rPr>
        <w:t>5.15.3.2.1</w:t>
      </w:r>
      <w:r w:rsidRPr="008B1C02">
        <w:rPr>
          <w:lang w:eastAsia="zh-CN"/>
        </w:rPr>
        <w:tab/>
        <w:t>Description</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3" w:name="_Toc114212188"/>
      <w:bookmarkStart w:id="8094" w:name="_Toc136554937"/>
      <w:bookmarkStart w:id="8095" w:name="_Toc151993378"/>
      <w:bookmarkStart w:id="8096" w:name="_Toc152000158"/>
      <w:bookmarkStart w:id="8097" w:name="_Toc152158730"/>
      <w:bookmarkStart w:id="8098" w:name="_Toc168570889"/>
      <w:bookmarkStart w:id="8099" w:name="_Toc169772930"/>
      <w:r w:rsidRPr="008B1C02">
        <w:t>5.15.3.2.2</w:t>
      </w:r>
      <w:r w:rsidRPr="008B1C02">
        <w:tab/>
        <w:t>Callback URI</w:t>
      </w:r>
      <w:bookmarkEnd w:id="8093"/>
      <w:bookmarkEnd w:id="8094"/>
      <w:bookmarkEnd w:id="8095"/>
      <w:bookmarkEnd w:id="8096"/>
      <w:bookmarkEnd w:id="8097"/>
      <w:bookmarkEnd w:id="8098"/>
      <w:bookmarkEnd w:id="8099"/>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100" w:name="_Toc114212189"/>
      <w:bookmarkStart w:id="8101" w:name="_Toc136554938"/>
      <w:bookmarkStart w:id="8102" w:name="_Toc151993379"/>
      <w:bookmarkStart w:id="8103" w:name="_Toc152000159"/>
      <w:bookmarkStart w:id="8104" w:name="_Toc152158731"/>
      <w:bookmarkStart w:id="8105" w:name="_Toc168570890"/>
      <w:bookmarkStart w:id="8106" w:name="_Toc169772931"/>
      <w:r w:rsidRPr="008B1C02">
        <w:t>5.15.3.2.3</w:t>
      </w:r>
      <w:r w:rsidRPr="008B1C02">
        <w:tab/>
        <w:t>Operation Definition</w:t>
      </w:r>
      <w:bookmarkEnd w:id="8100"/>
      <w:bookmarkEnd w:id="8101"/>
      <w:bookmarkEnd w:id="8102"/>
      <w:bookmarkEnd w:id="8103"/>
      <w:bookmarkEnd w:id="8104"/>
      <w:bookmarkEnd w:id="8105"/>
      <w:bookmarkEnd w:id="8106"/>
    </w:p>
    <w:p w14:paraId="1BFE57EB" w14:textId="77777777" w:rsidR="000955C4" w:rsidRPr="008B1C02" w:rsidRDefault="000955C4" w:rsidP="000955C4">
      <w:pPr>
        <w:pStyle w:val="Heading6"/>
      </w:pPr>
      <w:bookmarkStart w:id="8107" w:name="_Toc114212190"/>
      <w:bookmarkStart w:id="8108" w:name="_Toc136554939"/>
      <w:bookmarkStart w:id="8109" w:name="_Toc151993380"/>
      <w:bookmarkStart w:id="8110" w:name="_Toc152000160"/>
      <w:bookmarkStart w:id="8111" w:name="_Toc152158732"/>
      <w:bookmarkStart w:id="8112" w:name="_Toc168570891"/>
      <w:bookmarkStart w:id="8113" w:name="_Toc169772932"/>
      <w:r w:rsidRPr="008B1C02">
        <w:t>5.15.3.2.3.1</w:t>
      </w:r>
      <w:r w:rsidRPr="008B1C02">
        <w:tab/>
        <w:t>Notification via HTTP POST</w:t>
      </w:r>
      <w:bookmarkEnd w:id="8107"/>
      <w:bookmarkEnd w:id="8108"/>
      <w:bookmarkEnd w:id="8109"/>
      <w:bookmarkEnd w:id="8110"/>
      <w:bookmarkEnd w:id="8111"/>
      <w:bookmarkEnd w:id="8112"/>
      <w:bookmarkEnd w:id="8113"/>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lastRenderedPageBreak/>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4" w:name="_Toc114212191"/>
      <w:bookmarkStart w:id="8115" w:name="_Toc136554940"/>
      <w:bookmarkStart w:id="8116" w:name="_Toc151993381"/>
      <w:bookmarkStart w:id="8117" w:name="_Toc152000161"/>
      <w:bookmarkStart w:id="8118" w:name="_Toc152158733"/>
      <w:bookmarkStart w:id="8119" w:name="_Toc168570892"/>
      <w:bookmarkStart w:id="8120" w:name="_Toc169772933"/>
      <w:r w:rsidRPr="008B1C02">
        <w:t>5.15.3.2.3.2</w:t>
      </w:r>
      <w:r w:rsidRPr="008B1C02">
        <w:tab/>
        <w:t>Notification via Websocket</w:t>
      </w:r>
      <w:bookmarkEnd w:id="8114"/>
      <w:bookmarkEnd w:id="8115"/>
      <w:bookmarkEnd w:id="8116"/>
      <w:bookmarkEnd w:id="8117"/>
      <w:bookmarkEnd w:id="8118"/>
      <w:bookmarkEnd w:id="8119"/>
      <w:bookmarkEnd w:id="8120"/>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1" w:name="_Toc114212192"/>
      <w:bookmarkStart w:id="8122" w:name="_Toc136554941"/>
      <w:bookmarkStart w:id="8123" w:name="_Toc151993382"/>
      <w:bookmarkStart w:id="8124" w:name="_Toc152000162"/>
      <w:bookmarkStart w:id="8125" w:name="_Toc152158734"/>
      <w:bookmarkStart w:id="8126" w:name="_Toc168570893"/>
      <w:bookmarkStart w:id="8127" w:name="_Toc169772934"/>
      <w:r w:rsidRPr="008B1C02">
        <w:t>5.15.3.3</w:t>
      </w:r>
      <w:r w:rsidRPr="008B1C02">
        <w:tab/>
        <w:t>Time Synchronization Configuration Notification</w:t>
      </w:r>
      <w:bookmarkEnd w:id="8121"/>
      <w:bookmarkEnd w:id="8122"/>
      <w:bookmarkEnd w:id="8123"/>
      <w:bookmarkEnd w:id="8124"/>
      <w:bookmarkEnd w:id="8125"/>
      <w:bookmarkEnd w:id="8126"/>
      <w:bookmarkEnd w:id="8127"/>
    </w:p>
    <w:p w14:paraId="58F6D765" w14:textId="77777777" w:rsidR="000955C4" w:rsidRPr="008B1C02" w:rsidRDefault="000955C4" w:rsidP="000955C4">
      <w:pPr>
        <w:pStyle w:val="Heading5"/>
        <w:rPr>
          <w:lang w:eastAsia="zh-CN"/>
        </w:rPr>
      </w:pPr>
      <w:bookmarkStart w:id="8128" w:name="_Toc114212193"/>
      <w:bookmarkStart w:id="8129" w:name="_Toc136554942"/>
      <w:bookmarkStart w:id="8130" w:name="_Toc151993383"/>
      <w:bookmarkStart w:id="8131" w:name="_Toc152000163"/>
      <w:bookmarkStart w:id="8132" w:name="_Toc152158735"/>
      <w:bookmarkStart w:id="8133" w:name="_Toc168570894"/>
      <w:bookmarkStart w:id="8134" w:name="_Toc169772935"/>
      <w:r w:rsidRPr="008B1C02">
        <w:rPr>
          <w:lang w:eastAsia="zh-CN"/>
        </w:rPr>
        <w:t>5.15.3.3.1</w:t>
      </w:r>
      <w:r w:rsidRPr="008B1C02">
        <w:rPr>
          <w:lang w:eastAsia="zh-CN"/>
        </w:rPr>
        <w:tab/>
        <w:t>Description</w:t>
      </w:r>
      <w:bookmarkEnd w:id="8128"/>
      <w:bookmarkEnd w:id="8129"/>
      <w:bookmarkEnd w:id="8130"/>
      <w:bookmarkEnd w:id="8131"/>
      <w:bookmarkEnd w:id="8132"/>
      <w:bookmarkEnd w:id="8133"/>
      <w:bookmarkEnd w:id="8134"/>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5" w:name="_Toc114212194"/>
      <w:bookmarkStart w:id="8136" w:name="_Toc136554943"/>
      <w:bookmarkStart w:id="8137" w:name="_Toc151993384"/>
      <w:bookmarkStart w:id="8138" w:name="_Toc152000164"/>
      <w:bookmarkStart w:id="8139" w:name="_Toc152158736"/>
      <w:bookmarkStart w:id="8140" w:name="_Toc168570895"/>
      <w:bookmarkStart w:id="8141" w:name="_Toc169772936"/>
      <w:r w:rsidRPr="008B1C02">
        <w:t>5.15.3.3.2</w:t>
      </w:r>
      <w:r w:rsidRPr="008B1C02">
        <w:tab/>
        <w:t>Callback URI</w:t>
      </w:r>
      <w:bookmarkEnd w:id="8135"/>
      <w:bookmarkEnd w:id="8136"/>
      <w:bookmarkEnd w:id="8137"/>
      <w:bookmarkEnd w:id="8138"/>
      <w:bookmarkEnd w:id="8139"/>
      <w:bookmarkEnd w:id="8140"/>
      <w:bookmarkEnd w:id="8141"/>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2" w:name="_Toc114212195"/>
      <w:bookmarkStart w:id="8143" w:name="_Toc136554944"/>
      <w:bookmarkStart w:id="8144" w:name="_Toc151993385"/>
      <w:bookmarkStart w:id="8145" w:name="_Toc152000165"/>
      <w:bookmarkStart w:id="8146" w:name="_Toc152158737"/>
      <w:bookmarkStart w:id="8147" w:name="_Toc168570896"/>
      <w:bookmarkStart w:id="8148" w:name="_Toc169772937"/>
      <w:r w:rsidRPr="008B1C02">
        <w:lastRenderedPageBreak/>
        <w:t>5.15.3.3.3</w:t>
      </w:r>
      <w:r w:rsidRPr="008B1C02">
        <w:tab/>
        <w:t>Operation Definition</w:t>
      </w:r>
      <w:bookmarkEnd w:id="8142"/>
      <w:bookmarkEnd w:id="8143"/>
      <w:bookmarkEnd w:id="8144"/>
      <w:bookmarkEnd w:id="8145"/>
      <w:bookmarkEnd w:id="8146"/>
      <w:bookmarkEnd w:id="8147"/>
      <w:bookmarkEnd w:id="8148"/>
    </w:p>
    <w:p w14:paraId="61FE0912" w14:textId="77777777" w:rsidR="000955C4" w:rsidRPr="008B1C02" w:rsidRDefault="000955C4" w:rsidP="000955C4">
      <w:pPr>
        <w:pStyle w:val="Heading6"/>
      </w:pPr>
      <w:bookmarkStart w:id="8149" w:name="_Toc114212196"/>
      <w:bookmarkStart w:id="8150" w:name="_Toc136554945"/>
      <w:bookmarkStart w:id="8151" w:name="_Toc151993386"/>
      <w:bookmarkStart w:id="8152" w:name="_Toc152000166"/>
      <w:bookmarkStart w:id="8153" w:name="_Toc152158738"/>
      <w:bookmarkStart w:id="8154" w:name="_Toc168570897"/>
      <w:bookmarkStart w:id="8155" w:name="_Toc169772938"/>
      <w:r w:rsidRPr="008B1C02">
        <w:t>5.15.3.3.3.1</w:t>
      </w:r>
      <w:r w:rsidRPr="008B1C02">
        <w:tab/>
        <w:t>Notification via HTTP POST</w:t>
      </w:r>
      <w:bookmarkEnd w:id="8149"/>
      <w:bookmarkEnd w:id="8150"/>
      <w:bookmarkEnd w:id="8151"/>
      <w:bookmarkEnd w:id="8152"/>
      <w:bookmarkEnd w:id="8153"/>
      <w:bookmarkEnd w:id="8154"/>
      <w:bookmarkEnd w:id="8155"/>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6" w:name="_Toc114212197"/>
      <w:bookmarkStart w:id="8157" w:name="_Toc136554946"/>
      <w:bookmarkStart w:id="8158" w:name="_Toc151993387"/>
      <w:bookmarkStart w:id="8159" w:name="_Toc152000167"/>
      <w:bookmarkStart w:id="8160" w:name="_Toc152158739"/>
      <w:bookmarkStart w:id="8161" w:name="_Toc168570898"/>
      <w:bookmarkStart w:id="8162" w:name="_Toc169772939"/>
      <w:r w:rsidRPr="008B1C02">
        <w:t>5.15.3.3.3.2</w:t>
      </w:r>
      <w:r w:rsidRPr="008B1C02">
        <w:tab/>
      </w:r>
      <w:bookmarkEnd w:id="8156"/>
      <w:bookmarkEnd w:id="8157"/>
      <w:bookmarkEnd w:id="8158"/>
      <w:bookmarkEnd w:id="8159"/>
      <w:bookmarkEnd w:id="8160"/>
      <w:r w:rsidR="00FD2EC3">
        <w:t>Void</w:t>
      </w:r>
      <w:bookmarkEnd w:id="8161"/>
      <w:bookmarkEnd w:id="8162"/>
    </w:p>
    <w:p w14:paraId="3F95FDB4" w14:textId="77777777" w:rsidR="00AA5070" w:rsidRPr="008B1C02" w:rsidRDefault="00AA5070">
      <w:pPr>
        <w:pStyle w:val="Heading3"/>
      </w:pPr>
      <w:bookmarkStart w:id="8163" w:name="_Toc114212198"/>
      <w:bookmarkStart w:id="8164" w:name="_Toc136554947"/>
      <w:bookmarkStart w:id="8165" w:name="_Toc151993388"/>
      <w:bookmarkStart w:id="8166" w:name="_Toc152000168"/>
      <w:bookmarkStart w:id="8167" w:name="_Toc152158740"/>
      <w:bookmarkStart w:id="8168" w:name="_Toc168570899"/>
      <w:bookmarkStart w:id="8169" w:name="_Toc169772940"/>
      <w:r w:rsidRPr="008B1C02">
        <w:t>5.15.4</w:t>
      </w:r>
      <w:r w:rsidRPr="008B1C02">
        <w:tab/>
        <w:t>Data Model</w:t>
      </w:r>
      <w:bookmarkEnd w:id="8163"/>
      <w:bookmarkEnd w:id="8164"/>
      <w:bookmarkEnd w:id="8165"/>
      <w:bookmarkEnd w:id="8166"/>
      <w:bookmarkEnd w:id="8167"/>
      <w:bookmarkEnd w:id="8168"/>
      <w:bookmarkEnd w:id="8169"/>
    </w:p>
    <w:p w14:paraId="7832B40F" w14:textId="77777777" w:rsidR="00AA5070" w:rsidRPr="008B1C02" w:rsidRDefault="00AA5070">
      <w:pPr>
        <w:pStyle w:val="Heading4"/>
      </w:pPr>
      <w:bookmarkStart w:id="8170" w:name="_Toc114212199"/>
      <w:bookmarkStart w:id="8171" w:name="_Toc136554948"/>
      <w:bookmarkStart w:id="8172" w:name="_Toc151993389"/>
      <w:bookmarkStart w:id="8173" w:name="_Toc152000169"/>
      <w:bookmarkStart w:id="8174" w:name="_Toc152158741"/>
      <w:bookmarkStart w:id="8175" w:name="_Toc168570900"/>
      <w:bookmarkStart w:id="8176" w:name="_Toc169772941"/>
      <w:r w:rsidRPr="008B1C02">
        <w:t>5.15.4.1</w:t>
      </w:r>
      <w:r w:rsidRPr="008B1C02">
        <w:tab/>
        <w:t>General</w:t>
      </w:r>
      <w:bookmarkEnd w:id="8170"/>
      <w:bookmarkEnd w:id="8171"/>
      <w:bookmarkEnd w:id="8172"/>
      <w:bookmarkEnd w:id="8173"/>
      <w:bookmarkEnd w:id="8174"/>
      <w:bookmarkEnd w:id="8175"/>
      <w:bookmarkEnd w:id="8176"/>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lastRenderedPageBreak/>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7" w:name="_Toc114212200"/>
      <w:bookmarkStart w:id="8178" w:name="_Toc136554949"/>
      <w:bookmarkStart w:id="8179" w:name="_Toc151993390"/>
      <w:bookmarkStart w:id="8180" w:name="_Toc152000170"/>
      <w:bookmarkStart w:id="8181" w:name="_Toc152158742"/>
      <w:bookmarkStart w:id="8182" w:name="_Toc168570901"/>
      <w:bookmarkStart w:id="8183" w:name="_Toc169772942"/>
      <w:r w:rsidRPr="008B1C02">
        <w:t>5.15.4.2</w:t>
      </w:r>
      <w:r w:rsidRPr="008B1C02">
        <w:tab/>
        <w:t>Reused data types</w:t>
      </w:r>
      <w:bookmarkEnd w:id="8177"/>
      <w:bookmarkEnd w:id="8178"/>
      <w:bookmarkEnd w:id="8179"/>
      <w:bookmarkEnd w:id="8180"/>
      <w:bookmarkEnd w:id="8181"/>
      <w:bookmarkEnd w:id="8182"/>
      <w:bookmarkEnd w:id="8183"/>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4"/>
        <w:gridCol w:w="1855"/>
        <w:gridCol w:w="2960"/>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4" w:name="_Toc114212201"/>
      <w:bookmarkStart w:id="8185" w:name="_Toc136554950"/>
      <w:bookmarkStart w:id="8186" w:name="_Toc151993391"/>
      <w:bookmarkStart w:id="8187" w:name="_Toc152000171"/>
      <w:bookmarkStart w:id="8188" w:name="_Toc152158743"/>
      <w:bookmarkStart w:id="8189" w:name="_Toc168570902"/>
      <w:bookmarkStart w:id="8190" w:name="_Toc169772943"/>
      <w:r w:rsidRPr="008B1C02">
        <w:t>5.15.4.3</w:t>
      </w:r>
      <w:r w:rsidRPr="008B1C02">
        <w:tab/>
        <w:t>Structured data types</w:t>
      </w:r>
      <w:bookmarkEnd w:id="8184"/>
      <w:bookmarkEnd w:id="8185"/>
      <w:bookmarkEnd w:id="8186"/>
      <w:bookmarkEnd w:id="8187"/>
      <w:bookmarkEnd w:id="8188"/>
      <w:bookmarkEnd w:id="8189"/>
      <w:bookmarkEnd w:id="8190"/>
    </w:p>
    <w:p w14:paraId="0864B880" w14:textId="77777777" w:rsidR="00AA5070" w:rsidRPr="008B1C02" w:rsidRDefault="00AA5070">
      <w:pPr>
        <w:pStyle w:val="Heading5"/>
      </w:pPr>
      <w:bookmarkStart w:id="8191" w:name="_Toc114212202"/>
      <w:bookmarkStart w:id="8192" w:name="_Toc136554951"/>
      <w:bookmarkStart w:id="8193" w:name="_Toc151993392"/>
      <w:bookmarkStart w:id="8194" w:name="_Toc152000172"/>
      <w:bookmarkStart w:id="8195" w:name="_Toc152158744"/>
      <w:bookmarkStart w:id="8196" w:name="_Toc168570903"/>
      <w:bookmarkStart w:id="8197" w:name="_Toc169772944"/>
      <w:r w:rsidRPr="008B1C02">
        <w:t>5.15.4.3.1</w:t>
      </w:r>
      <w:r w:rsidRPr="008B1C02">
        <w:tab/>
        <w:t>Introduction</w:t>
      </w:r>
      <w:bookmarkEnd w:id="8191"/>
      <w:bookmarkEnd w:id="8192"/>
      <w:bookmarkEnd w:id="8193"/>
      <w:bookmarkEnd w:id="8194"/>
      <w:bookmarkEnd w:id="8195"/>
      <w:bookmarkEnd w:id="8196"/>
      <w:bookmarkEnd w:id="8197"/>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8" w:name="_Toc114212203"/>
      <w:bookmarkStart w:id="8199" w:name="_Toc136554952"/>
      <w:bookmarkStart w:id="8200" w:name="_Toc151993393"/>
      <w:bookmarkStart w:id="8201" w:name="_Toc152000173"/>
      <w:bookmarkStart w:id="8202" w:name="_Toc152158745"/>
      <w:bookmarkStart w:id="8203" w:name="_Toc168570904"/>
      <w:bookmarkStart w:id="8204"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8"/>
      <w:bookmarkEnd w:id="8199"/>
      <w:bookmarkEnd w:id="8200"/>
      <w:bookmarkEnd w:id="8201"/>
      <w:bookmarkEnd w:id="8202"/>
      <w:bookmarkEnd w:id="8203"/>
      <w:bookmarkEnd w:id="8204"/>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 xml:space="preserve">If an expiry time was included in the request, then the expiry time returned in the response should be less than or equal to that value. If the expiry time is not included in the response, the </w:t>
            </w:r>
            <w:r w:rsidRPr="008B1C02">
              <w:lastRenderedPageBreak/>
              <w:t>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5" w:name="_Toc114212204"/>
      <w:bookmarkStart w:id="8206" w:name="_Toc136554953"/>
      <w:bookmarkStart w:id="8207" w:name="_Toc151993394"/>
      <w:bookmarkStart w:id="8208" w:name="_Toc152000174"/>
      <w:bookmarkStart w:id="8209" w:name="_Toc152158746"/>
      <w:bookmarkStart w:id="8210" w:name="_Toc168570905"/>
      <w:bookmarkStart w:id="8211" w:name="_Toc169772946"/>
      <w:r w:rsidRPr="008B1C02">
        <w:lastRenderedPageBreak/>
        <w:t>5.15.4.3.3</w:t>
      </w:r>
      <w:r w:rsidRPr="008B1C02">
        <w:tab/>
        <w:t xml:space="preserve">Type: </w:t>
      </w:r>
      <w:r w:rsidRPr="008B1C02">
        <w:rPr>
          <w:noProof/>
        </w:rPr>
        <w:t>TimeSyncCapability</w:t>
      </w:r>
      <w:bookmarkEnd w:id="8205"/>
      <w:bookmarkEnd w:id="8206"/>
      <w:bookmarkEnd w:id="8207"/>
      <w:bookmarkEnd w:id="8208"/>
      <w:bookmarkEnd w:id="8209"/>
      <w:bookmarkEnd w:id="8210"/>
      <w:bookmarkEnd w:id="8211"/>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2" w:name="_Toc114212205"/>
      <w:bookmarkStart w:id="8213" w:name="_Toc136554954"/>
      <w:bookmarkStart w:id="8214" w:name="_Toc151993395"/>
      <w:bookmarkStart w:id="8215" w:name="_Toc152000175"/>
      <w:bookmarkStart w:id="8216" w:name="_Toc152158747"/>
      <w:bookmarkStart w:id="8217" w:name="_Toc168570906"/>
      <w:bookmarkStart w:id="8218" w:name="_Toc169772947"/>
      <w:r w:rsidRPr="008B1C02">
        <w:lastRenderedPageBreak/>
        <w:t>5.15.4.3.4</w:t>
      </w:r>
      <w:r w:rsidRPr="008B1C02">
        <w:tab/>
      </w:r>
      <w:r w:rsidR="006F1276" w:rsidRPr="008B1C02">
        <w:rPr>
          <w:lang w:eastAsia="zh-CN"/>
        </w:rPr>
        <w:t>Void</w:t>
      </w:r>
      <w:bookmarkEnd w:id="8212"/>
      <w:bookmarkEnd w:id="8213"/>
      <w:bookmarkEnd w:id="8214"/>
      <w:bookmarkEnd w:id="8215"/>
      <w:bookmarkEnd w:id="8216"/>
      <w:bookmarkEnd w:id="8217"/>
      <w:bookmarkEnd w:id="8218"/>
    </w:p>
    <w:p w14:paraId="733B37FF" w14:textId="77777777" w:rsidR="00AA5070" w:rsidRPr="008B1C02" w:rsidRDefault="00AA5070">
      <w:pPr>
        <w:pStyle w:val="Heading5"/>
      </w:pPr>
      <w:bookmarkStart w:id="8219" w:name="_Toc114212206"/>
      <w:bookmarkStart w:id="8220" w:name="_Toc136554955"/>
      <w:bookmarkStart w:id="8221" w:name="_Toc151993396"/>
      <w:bookmarkStart w:id="8222" w:name="_Toc152000176"/>
      <w:bookmarkStart w:id="8223" w:name="_Toc152158748"/>
      <w:bookmarkStart w:id="8224" w:name="_Toc168570907"/>
      <w:bookmarkStart w:id="8225" w:name="_Toc169772948"/>
      <w:r w:rsidRPr="008B1C02">
        <w:t>5.15.4.3.5</w:t>
      </w:r>
      <w:r w:rsidRPr="008B1C02">
        <w:tab/>
      </w:r>
      <w:r w:rsidR="006F1276" w:rsidRPr="008B1C02">
        <w:t>Void</w:t>
      </w:r>
      <w:bookmarkEnd w:id="8219"/>
      <w:bookmarkEnd w:id="8220"/>
      <w:bookmarkEnd w:id="8221"/>
      <w:bookmarkEnd w:id="8222"/>
      <w:bookmarkEnd w:id="8223"/>
      <w:bookmarkEnd w:id="8224"/>
      <w:bookmarkEnd w:id="8225"/>
    </w:p>
    <w:p w14:paraId="41E0252D" w14:textId="77777777" w:rsidR="00AA5070" w:rsidRPr="008B1C02" w:rsidRDefault="00AA5070">
      <w:pPr>
        <w:pStyle w:val="Heading5"/>
      </w:pPr>
      <w:bookmarkStart w:id="8226" w:name="_Toc114212207"/>
      <w:bookmarkStart w:id="8227" w:name="_Toc136554956"/>
      <w:bookmarkStart w:id="8228" w:name="_Toc151993397"/>
      <w:bookmarkStart w:id="8229" w:name="_Toc152000177"/>
      <w:bookmarkStart w:id="8230" w:name="_Toc152158749"/>
      <w:bookmarkStart w:id="8231" w:name="_Toc168570908"/>
      <w:bookmarkStart w:id="8232"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6"/>
      <w:bookmarkEnd w:id="8227"/>
      <w:bookmarkEnd w:id="8228"/>
      <w:bookmarkEnd w:id="8229"/>
      <w:bookmarkEnd w:id="8230"/>
      <w:bookmarkEnd w:id="8231"/>
      <w:bookmarkEnd w:id="8232"/>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 xml:space="preserve">ndicates the clock quality acceptance criteria, and it is used to determine whether the </w:t>
            </w:r>
            <w:r w:rsidRPr="00DF3B5F">
              <w:rPr>
                <w:bCs/>
              </w:rPr>
              <w:lastRenderedPageBreak/>
              <w:t>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lastRenderedPageBreak/>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3" w:name="_Toc114212208"/>
      <w:bookmarkStart w:id="8234" w:name="_Toc136554957"/>
      <w:bookmarkStart w:id="8235" w:name="_Toc151993398"/>
      <w:bookmarkStart w:id="8236" w:name="_Toc152000178"/>
      <w:bookmarkStart w:id="8237" w:name="_Toc152158750"/>
      <w:bookmarkStart w:id="8238" w:name="_Toc168570909"/>
      <w:bookmarkStart w:id="8239" w:name="_Toc169772950"/>
      <w:r w:rsidRPr="008B1C02">
        <w:t>5.15.4.3.7</w:t>
      </w:r>
      <w:r w:rsidRPr="008B1C02">
        <w:tab/>
        <w:t xml:space="preserve">Type: </w:t>
      </w:r>
      <w:r w:rsidRPr="008B1C02">
        <w:rPr>
          <w:lang w:eastAsia="zh-CN"/>
        </w:rPr>
        <w:t>TimeSyncExposureSubsNotif</w:t>
      </w:r>
      <w:bookmarkEnd w:id="8233"/>
      <w:bookmarkEnd w:id="8234"/>
      <w:bookmarkEnd w:id="8235"/>
      <w:bookmarkEnd w:id="8236"/>
      <w:bookmarkEnd w:id="8237"/>
      <w:bookmarkEnd w:id="8238"/>
      <w:bookmarkEnd w:id="8239"/>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40" w:name="_Toc28011587"/>
      <w:bookmarkStart w:id="8241" w:name="_Toc34210703"/>
      <w:bookmarkStart w:id="8242" w:name="_Toc36037728"/>
      <w:bookmarkStart w:id="8243" w:name="_Toc39063162"/>
      <w:bookmarkStart w:id="8244" w:name="_Toc43298220"/>
      <w:bookmarkStart w:id="8245" w:name="_Toc45132997"/>
      <w:bookmarkStart w:id="8246" w:name="_Toc49935464"/>
      <w:bookmarkStart w:id="8247" w:name="_Toc50023810"/>
      <w:bookmarkStart w:id="8248" w:name="_Toc51761300"/>
      <w:bookmarkStart w:id="8249" w:name="_Toc56672230"/>
      <w:bookmarkStart w:id="8250" w:name="_Toc66277788"/>
      <w:bookmarkStart w:id="8251" w:name="_Toc68166470"/>
      <w:bookmarkStart w:id="8252" w:name="_Toc114212209"/>
      <w:bookmarkStart w:id="8253" w:name="_Toc136554958"/>
      <w:bookmarkStart w:id="8254" w:name="_Toc151993399"/>
      <w:bookmarkStart w:id="8255" w:name="_Toc152000179"/>
      <w:bookmarkStart w:id="8256" w:name="_Toc152158751"/>
      <w:bookmarkStart w:id="8257" w:name="_Toc168570910"/>
      <w:bookmarkStart w:id="8258" w:name="_Toc169772951"/>
      <w:r w:rsidRPr="008B1C02">
        <w:t>5.15.4.3.8</w:t>
      </w:r>
      <w:r w:rsidRPr="008B1C02">
        <w:tab/>
        <w:t>Type SubsEvent</w:t>
      </w:r>
      <w:bookmarkEnd w:id="8240"/>
      <w:bookmarkEnd w:id="8241"/>
      <w:bookmarkEnd w:id="8242"/>
      <w:bookmarkEnd w:id="8243"/>
      <w:bookmarkEnd w:id="8244"/>
      <w:bookmarkEnd w:id="8245"/>
      <w:bookmarkEnd w:id="8246"/>
      <w:bookmarkEnd w:id="8247"/>
      <w:bookmarkEnd w:id="8248"/>
      <w:bookmarkEnd w:id="8249"/>
      <w:bookmarkEnd w:id="8250"/>
      <w:bookmarkEnd w:id="8251"/>
      <w:r w:rsidRPr="008B1C02">
        <w:t>Notification</w:t>
      </w:r>
      <w:bookmarkEnd w:id="8252"/>
      <w:bookmarkEnd w:id="8253"/>
      <w:bookmarkEnd w:id="8254"/>
      <w:bookmarkEnd w:id="8255"/>
      <w:bookmarkEnd w:id="8256"/>
      <w:bookmarkEnd w:id="8257"/>
      <w:bookmarkEnd w:id="8258"/>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9" w:name="_Toc114212210"/>
      <w:bookmarkStart w:id="8260" w:name="_Toc136554959"/>
      <w:bookmarkStart w:id="8261" w:name="_Toc151993400"/>
      <w:bookmarkStart w:id="8262" w:name="_Toc152000180"/>
      <w:bookmarkStart w:id="8263" w:name="_Toc152158752"/>
      <w:bookmarkStart w:id="8264" w:name="_Toc168570911"/>
      <w:bookmarkStart w:id="8265" w:name="_Toc169772952"/>
      <w:r w:rsidRPr="008B1C02">
        <w:t>5.15.4.3.9</w:t>
      </w:r>
      <w:r w:rsidRPr="008B1C02">
        <w:tab/>
        <w:t xml:space="preserve">Type: </w:t>
      </w:r>
      <w:r w:rsidRPr="008B1C02">
        <w:rPr>
          <w:lang w:eastAsia="zh-CN"/>
        </w:rPr>
        <w:t>TimeSyncExposureConfigNotif</w:t>
      </w:r>
      <w:bookmarkEnd w:id="8259"/>
      <w:bookmarkEnd w:id="8260"/>
      <w:bookmarkEnd w:id="8261"/>
      <w:bookmarkEnd w:id="8262"/>
      <w:bookmarkEnd w:id="8263"/>
      <w:bookmarkEnd w:id="8264"/>
      <w:bookmarkEnd w:id="8265"/>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6" w:name="_Toc114212211"/>
      <w:bookmarkStart w:id="8267" w:name="_Toc136554960"/>
      <w:bookmarkStart w:id="8268" w:name="_Toc151993401"/>
      <w:bookmarkStart w:id="8269" w:name="_Toc152000181"/>
      <w:bookmarkStart w:id="8270" w:name="_Toc152158753"/>
      <w:bookmarkStart w:id="8271" w:name="_Toc168570912"/>
      <w:bookmarkStart w:id="8272" w:name="_Toc169772953"/>
      <w:r w:rsidRPr="008B1C02">
        <w:lastRenderedPageBreak/>
        <w:t>5.15.4.3.10</w:t>
      </w:r>
      <w:r w:rsidRPr="008B1C02">
        <w:tab/>
        <w:t xml:space="preserve">Type: </w:t>
      </w:r>
      <w:r w:rsidRPr="008B1C02">
        <w:rPr>
          <w:lang w:eastAsia="zh-CN"/>
        </w:rPr>
        <w:t>EventFilter</w:t>
      </w:r>
      <w:bookmarkEnd w:id="8266"/>
      <w:bookmarkEnd w:id="8267"/>
      <w:bookmarkEnd w:id="8268"/>
      <w:bookmarkEnd w:id="8269"/>
      <w:bookmarkEnd w:id="8270"/>
      <w:bookmarkEnd w:id="8271"/>
      <w:bookmarkEnd w:id="8272"/>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3" w:name="_Toc114212212"/>
      <w:bookmarkStart w:id="8274" w:name="_Toc136554961"/>
      <w:bookmarkStart w:id="8275" w:name="_Toc151993402"/>
      <w:bookmarkStart w:id="8276" w:name="_Toc152000182"/>
      <w:bookmarkStart w:id="8277" w:name="_Toc152158754"/>
      <w:bookmarkStart w:id="8278" w:name="_Toc168570913"/>
      <w:bookmarkStart w:id="8279"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73"/>
      <w:bookmarkEnd w:id="8274"/>
      <w:bookmarkEnd w:id="8275"/>
      <w:bookmarkEnd w:id="8276"/>
      <w:bookmarkEnd w:id="8277"/>
      <w:bookmarkEnd w:id="8278"/>
      <w:bookmarkEnd w:id="8279"/>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80" w:name="_Toc114212213"/>
      <w:bookmarkStart w:id="8281" w:name="_Toc136554962"/>
      <w:bookmarkStart w:id="8282" w:name="_Toc151993403"/>
      <w:bookmarkStart w:id="8283" w:name="_Toc152000183"/>
      <w:bookmarkStart w:id="8284" w:name="_Toc152158755"/>
      <w:bookmarkStart w:id="8285" w:name="_Toc168570914"/>
      <w:bookmarkStart w:id="8286" w:name="_Toc169772955"/>
      <w:r w:rsidRPr="008B1C02">
        <w:t>5.15.4.3.12</w:t>
      </w:r>
      <w:r w:rsidRPr="008B1C02">
        <w:tab/>
        <w:t xml:space="preserve">Type: </w:t>
      </w:r>
      <w:r w:rsidRPr="008B1C02">
        <w:rPr>
          <w:lang w:eastAsia="zh-CN"/>
        </w:rPr>
        <w:t>PtpInstance</w:t>
      </w:r>
      <w:bookmarkEnd w:id="8280"/>
      <w:bookmarkEnd w:id="8281"/>
      <w:bookmarkEnd w:id="8282"/>
      <w:bookmarkEnd w:id="8283"/>
      <w:bookmarkEnd w:id="8284"/>
      <w:bookmarkEnd w:id="8285"/>
      <w:bookmarkEnd w:id="8286"/>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7" w:name="_Toc89295699"/>
      <w:bookmarkStart w:id="8288" w:name="_Toc114212214"/>
      <w:bookmarkStart w:id="8289" w:name="_Toc136554963"/>
      <w:bookmarkStart w:id="8290" w:name="_Toc151993404"/>
      <w:bookmarkStart w:id="8291" w:name="_Toc152000184"/>
      <w:bookmarkStart w:id="8292" w:name="_Toc152158756"/>
      <w:bookmarkStart w:id="8293" w:name="_Toc168570915"/>
      <w:bookmarkStart w:id="8294" w:name="_Toc169772956"/>
      <w:r w:rsidRPr="008B1C02">
        <w:lastRenderedPageBreak/>
        <w:t>5.15.4.3.13</w:t>
      </w:r>
      <w:r w:rsidRPr="008B1C02">
        <w:tab/>
      </w:r>
      <w:r w:rsidR="007E5B75" w:rsidRPr="008B1C02">
        <w:t>Void</w:t>
      </w:r>
      <w:bookmarkEnd w:id="8287"/>
      <w:bookmarkEnd w:id="8288"/>
      <w:bookmarkEnd w:id="8289"/>
      <w:bookmarkEnd w:id="8290"/>
      <w:bookmarkEnd w:id="8291"/>
      <w:bookmarkEnd w:id="8292"/>
      <w:bookmarkEnd w:id="8293"/>
      <w:bookmarkEnd w:id="8294"/>
    </w:p>
    <w:p w14:paraId="3FB59D41" w14:textId="77777777" w:rsidR="0029064E" w:rsidRPr="008B1C02" w:rsidRDefault="0029064E" w:rsidP="0029064E">
      <w:pPr>
        <w:pStyle w:val="Heading5"/>
      </w:pPr>
      <w:bookmarkStart w:id="8295" w:name="_Toc85734988"/>
      <w:bookmarkStart w:id="8296" w:name="_Toc89295701"/>
      <w:bookmarkStart w:id="8297" w:name="_Toc114212215"/>
      <w:bookmarkStart w:id="8298" w:name="_Toc136554964"/>
      <w:bookmarkStart w:id="8299" w:name="_Toc151993405"/>
      <w:bookmarkStart w:id="8300" w:name="_Toc152000185"/>
      <w:bookmarkStart w:id="8301" w:name="_Toc152158757"/>
      <w:bookmarkStart w:id="8302" w:name="_Toc168570916"/>
      <w:bookmarkStart w:id="8303" w:name="_Toc169772957"/>
      <w:r w:rsidRPr="008B1C02">
        <w:t>5.15.4.3.14</w:t>
      </w:r>
      <w:r w:rsidRPr="008B1C02">
        <w:tab/>
      </w:r>
      <w:r w:rsidR="007E5B75" w:rsidRPr="008B1C02">
        <w:t>Void</w:t>
      </w:r>
      <w:bookmarkEnd w:id="8295"/>
      <w:bookmarkEnd w:id="8296"/>
      <w:bookmarkEnd w:id="8297"/>
      <w:bookmarkEnd w:id="8298"/>
      <w:bookmarkEnd w:id="8299"/>
      <w:bookmarkEnd w:id="8300"/>
      <w:bookmarkEnd w:id="8301"/>
      <w:bookmarkEnd w:id="8302"/>
      <w:bookmarkEnd w:id="8303"/>
    </w:p>
    <w:p w14:paraId="355EAA0B" w14:textId="77777777" w:rsidR="0029064E" w:rsidRPr="008B1C02" w:rsidRDefault="0029064E" w:rsidP="0029064E">
      <w:pPr>
        <w:pStyle w:val="Heading5"/>
      </w:pPr>
      <w:bookmarkStart w:id="8304" w:name="_Toc89295702"/>
      <w:bookmarkStart w:id="8305" w:name="_Toc114212216"/>
      <w:bookmarkStart w:id="8306" w:name="_Toc136554965"/>
      <w:bookmarkStart w:id="8307" w:name="_Toc151993406"/>
      <w:bookmarkStart w:id="8308" w:name="_Toc152000186"/>
      <w:bookmarkStart w:id="8309" w:name="_Toc152158758"/>
      <w:bookmarkStart w:id="8310" w:name="_Toc168570917"/>
      <w:bookmarkStart w:id="8311" w:name="_Toc169772958"/>
      <w:r w:rsidRPr="008B1C02">
        <w:t>5.15.4.3.15</w:t>
      </w:r>
      <w:r w:rsidRPr="008B1C02">
        <w:tab/>
      </w:r>
      <w:r w:rsidR="007E5B75" w:rsidRPr="008B1C02">
        <w:t>Void</w:t>
      </w:r>
      <w:bookmarkEnd w:id="8304"/>
      <w:bookmarkEnd w:id="8305"/>
      <w:bookmarkEnd w:id="8306"/>
      <w:bookmarkEnd w:id="8307"/>
      <w:bookmarkEnd w:id="8308"/>
      <w:bookmarkEnd w:id="8309"/>
      <w:bookmarkEnd w:id="8310"/>
      <w:bookmarkEnd w:id="8311"/>
    </w:p>
    <w:p w14:paraId="0BAE4343" w14:textId="77777777" w:rsidR="0029064E" w:rsidRPr="008B1C02" w:rsidRDefault="0029064E" w:rsidP="0029064E">
      <w:pPr>
        <w:pStyle w:val="Heading5"/>
      </w:pPr>
      <w:bookmarkStart w:id="8312" w:name="_Toc89295703"/>
      <w:bookmarkStart w:id="8313" w:name="_Toc114212217"/>
      <w:bookmarkStart w:id="8314" w:name="_Toc136554966"/>
      <w:bookmarkStart w:id="8315" w:name="_Toc151993407"/>
      <w:bookmarkStart w:id="8316" w:name="_Toc152000187"/>
      <w:bookmarkStart w:id="8317" w:name="_Toc152158759"/>
      <w:bookmarkStart w:id="8318" w:name="_Toc168570918"/>
      <w:bookmarkStart w:id="8319" w:name="_Toc169772959"/>
      <w:r w:rsidRPr="008B1C02">
        <w:t>5.15.4.3.16</w:t>
      </w:r>
      <w:r w:rsidRPr="008B1C02">
        <w:tab/>
      </w:r>
      <w:r w:rsidR="007E5B75" w:rsidRPr="008B1C02">
        <w:t>Void</w:t>
      </w:r>
      <w:bookmarkEnd w:id="8312"/>
      <w:bookmarkEnd w:id="8313"/>
      <w:bookmarkEnd w:id="8314"/>
      <w:bookmarkEnd w:id="8315"/>
      <w:bookmarkEnd w:id="8316"/>
      <w:bookmarkEnd w:id="8317"/>
      <w:bookmarkEnd w:id="8318"/>
      <w:bookmarkEnd w:id="8319"/>
    </w:p>
    <w:p w14:paraId="37571DF5" w14:textId="77777777" w:rsidR="007B6F70" w:rsidRPr="008B1C02" w:rsidRDefault="007B6F70" w:rsidP="007B6F70">
      <w:pPr>
        <w:pStyle w:val="Heading5"/>
      </w:pPr>
      <w:bookmarkStart w:id="8320" w:name="_Toc114212218"/>
      <w:bookmarkStart w:id="8321" w:name="_Toc136554967"/>
      <w:bookmarkStart w:id="8322" w:name="_Toc151993408"/>
      <w:bookmarkStart w:id="8323" w:name="_Toc152000188"/>
      <w:bookmarkStart w:id="8324" w:name="_Toc152158760"/>
      <w:bookmarkStart w:id="8325" w:name="_Toc168570919"/>
      <w:bookmarkStart w:id="8326" w:name="_Toc169772960"/>
      <w:r w:rsidRPr="008B1C02">
        <w:t>5.15.4.3.17</w:t>
      </w:r>
      <w:r w:rsidRPr="008B1C02">
        <w:tab/>
        <w:t xml:space="preserve">Type: </w:t>
      </w:r>
      <w:r w:rsidRPr="008B1C02">
        <w:rPr>
          <w:lang w:eastAsia="zh-CN"/>
        </w:rPr>
        <w:t>StateOfConfiguration</w:t>
      </w:r>
      <w:bookmarkEnd w:id="8320"/>
      <w:bookmarkEnd w:id="8321"/>
      <w:bookmarkEnd w:id="8322"/>
      <w:bookmarkEnd w:id="8323"/>
      <w:bookmarkEnd w:id="8324"/>
      <w:bookmarkEnd w:id="8325"/>
      <w:bookmarkEnd w:id="8326"/>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7" w:name="_Toc114212219"/>
      <w:bookmarkStart w:id="8328" w:name="_Toc136554968"/>
      <w:bookmarkStart w:id="8329" w:name="_Toc151993409"/>
      <w:bookmarkStart w:id="8330" w:name="_Toc152000189"/>
      <w:bookmarkStart w:id="8331" w:name="_Toc152158761"/>
      <w:bookmarkStart w:id="8332" w:name="_Toc168570920"/>
      <w:bookmarkStart w:id="8333" w:name="_Toc169772961"/>
      <w:r w:rsidRPr="008B1C02">
        <w:lastRenderedPageBreak/>
        <w:t>5.15.4.3.18</w:t>
      </w:r>
      <w:r w:rsidRPr="008B1C02">
        <w:tab/>
        <w:t xml:space="preserve">Type: </w:t>
      </w:r>
      <w:r w:rsidRPr="008B1C02">
        <w:rPr>
          <w:lang w:eastAsia="zh-CN"/>
        </w:rPr>
        <w:t>ConfigForPort</w:t>
      </w:r>
      <w:bookmarkEnd w:id="8327"/>
      <w:bookmarkEnd w:id="8328"/>
      <w:bookmarkEnd w:id="8329"/>
      <w:bookmarkEnd w:id="8330"/>
      <w:bookmarkEnd w:id="8331"/>
      <w:bookmarkEnd w:id="8332"/>
      <w:bookmarkEnd w:id="8333"/>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N6 termination which the parameters below apply.</w:t>
            </w:r>
          </w:p>
          <w:p w14:paraId="5266BC69" w14:textId="77777777" w:rsidR="0033698E" w:rsidRDefault="0033698E" w:rsidP="0033698E">
            <w:pPr>
              <w:pStyle w:val="TAL"/>
              <w:ind w:left="284" w:hanging="284"/>
              <w:rPr>
                <w:rFonts w:eastAsia="Malgun Gothic"/>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Malgun Gothic"/>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Malgun Gothic"/>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Malgun Gothic"/>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4" w:name="_Toc94261424"/>
      <w:bookmarkStart w:id="8335" w:name="_Toc97026811"/>
      <w:bookmarkStart w:id="8336" w:name="_Toc114212220"/>
      <w:bookmarkStart w:id="8337" w:name="_Toc136554969"/>
      <w:bookmarkStart w:id="8338" w:name="_Toc151993410"/>
      <w:bookmarkStart w:id="8339" w:name="_Toc152000190"/>
      <w:bookmarkStart w:id="8340" w:name="_Toc152158762"/>
      <w:bookmarkStart w:id="8341" w:name="_Toc168570921"/>
      <w:bookmarkStart w:id="8342" w:name="_Toc169772962"/>
      <w:r w:rsidRPr="008B1C02">
        <w:t>5.15.4.3.19</w:t>
      </w:r>
      <w:r w:rsidRPr="008B1C02">
        <w:tab/>
        <w:t xml:space="preserve">Type: </w:t>
      </w:r>
      <w:bookmarkEnd w:id="8334"/>
      <w:bookmarkEnd w:id="8335"/>
      <w:r w:rsidRPr="008B1C02">
        <w:t>StateOfDstt</w:t>
      </w:r>
      <w:bookmarkEnd w:id="8336"/>
      <w:bookmarkEnd w:id="8337"/>
      <w:bookmarkEnd w:id="8338"/>
      <w:bookmarkEnd w:id="8339"/>
      <w:bookmarkEnd w:id="8340"/>
      <w:bookmarkEnd w:id="8341"/>
      <w:bookmarkEnd w:id="8342"/>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3" w:name="_Toc151993411"/>
      <w:bookmarkStart w:id="8344" w:name="_Toc152000191"/>
      <w:bookmarkStart w:id="8345" w:name="_Toc152158763"/>
      <w:bookmarkStart w:id="8346" w:name="_Toc168570922"/>
      <w:bookmarkStart w:id="8347" w:name="_Toc169772963"/>
      <w:bookmarkStart w:id="8348" w:name="_Toc136554971"/>
      <w:bookmarkStart w:id="8349" w:name="_Toc114212221"/>
      <w:r>
        <w:lastRenderedPageBreak/>
        <w:t>5.15.4.3.20</w:t>
      </w:r>
      <w:r>
        <w:tab/>
      </w:r>
      <w:r w:rsidR="00FB569E">
        <w:t>Void</w:t>
      </w:r>
      <w:bookmarkEnd w:id="8343"/>
      <w:bookmarkEnd w:id="8344"/>
      <w:bookmarkEnd w:id="8345"/>
      <w:bookmarkEnd w:id="8346"/>
      <w:bookmarkEnd w:id="8347"/>
    </w:p>
    <w:p w14:paraId="6954D3CD" w14:textId="77777777" w:rsidR="0064496A" w:rsidRDefault="0064496A" w:rsidP="0064496A">
      <w:pPr>
        <w:pStyle w:val="Heading5"/>
      </w:pPr>
      <w:bookmarkStart w:id="8350" w:name="_Toc151993412"/>
      <w:bookmarkStart w:id="8351" w:name="_Toc152000192"/>
      <w:bookmarkStart w:id="8352" w:name="_Toc152158764"/>
      <w:bookmarkStart w:id="8353" w:name="_Toc168570923"/>
      <w:bookmarkStart w:id="8354" w:name="_Toc169772964"/>
      <w:bookmarkStart w:id="8355" w:name="_Toc130549642"/>
      <w:bookmarkStart w:id="8356" w:name="_Toc136554972"/>
      <w:bookmarkEnd w:id="8348"/>
      <w:r>
        <w:t>5.15.4.3.21</w:t>
      </w:r>
      <w:r>
        <w:tab/>
      </w:r>
      <w:r w:rsidR="00332034">
        <w:t>Void</w:t>
      </w:r>
      <w:bookmarkEnd w:id="8350"/>
      <w:bookmarkEnd w:id="8351"/>
      <w:bookmarkEnd w:id="8352"/>
      <w:bookmarkEnd w:id="8353"/>
      <w:bookmarkEnd w:id="8354"/>
    </w:p>
    <w:p w14:paraId="764E41A0" w14:textId="77777777" w:rsidR="00647331" w:rsidRDefault="00647331" w:rsidP="00647331">
      <w:pPr>
        <w:pStyle w:val="Heading5"/>
      </w:pPr>
      <w:bookmarkStart w:id="8357" w:name="_Toc160584660"/>
      <w:bookmarkStart w:id="8358" w:name="_Toc168570924"/>
      <w:bookmarkStart w:id="8359" w:name="_Toc169772965"/>
      <w:bookmarkStart w:id="8360" w:name="_Toc151993413"/>
      <w:bookmarkStart w:id="8361" w:name="_Toc152000193"/>
      <w:bookmarkStart w:id="8362" w:name="_Toc152158765"/>
      <w:bookmarkEnd w:id="8355"/>
      <w:r>
        <w:t>5.15.4.3.22</w:t>
      </w:r>
      <w:r>
        <w:tab/>
        <w:t xml:space="preserve">Type: </w:t>
      </w:r>
      <w:bookmarkEnd w:id="8357"/>
      <w:r>
        <w:t>AvailReport</w:t>
      </w:r>
      <w:bookmarkEnd w:id="8358"/>
      <w:bookmarkEnd w:id="8359"/>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3" w:name="_Toc168570925"/>
      <w:bookmarkStart w:id="8364" w:name="_Toc169772966"/>
      <w:r w:rsidRPr="008B1C02">
        <w:t>5.15.4.4</w:t>
      </w:r>
      <w:r w:rsidRPr="008B1C02">
        <w:tab/>
        <w:t>Simple data types and enumerations</w:t>
      </w:r>
      <w:bookmarkEnd w:id="8349"/>
      <w:bookmarkEnd w:id="8356"/>
      <w:bookmarkEnd w:id="8360"/>
      <w:bookmarkEnd w:id="8361"/>
      <w:bookmarkEnd w:id="8362"/>
      <w:bookmarkEnd w:id="8363"/>
      <w:bookmarkEnd w:id="8364"/>
    </w:p>
    <w:p w14:paraId="243197CF" w14:textId="77777777" w:rsidR="00AA5070" w:rsidRPr="008B1C02" w:rsidRDefault="00AA5070">
      <w:pPr>
        <w:pStyle w:val="Heading5"/>
      </w:pPr>
      <w:bookmarkStart w:id="8365" w:name="_Toc114212222"/>
      <w:bookmarkStart w:id="8366" w:name="_Toc136554973"/>
      <w:bookmarkStart w:id="8367" w:name="_Toc151993414"/>
      <w:bookmarkStart w:id="8368" w:name="_Toc152000194"/>
      <w:bookmarkStart w:id="8369" w:name="_Toc152158766"/>
      <w:bookmarkStart w:id="8370" w:name="_Toc168570926"/>
      <w:bookmarkStart w:id="8371" w:name="_Toc169772967"/>
      <w:r w:rsidRPr="008B1C02">
        <w:t>5.15.4.4.1</w:t>
      </w:r>
      <w:r w:rsidRPr="008B1C02">
        <w:tab/>
        <w:t>Introduction</w:t>
      </w:r>
      <w:bookmarkEnd w:id="8365"/>
      <w:bookmarkEnd w:id="8366"/>
      <w:bookmarkEnd w:id="8367"/>
      <w:bookmarkEnd w:id="8368"/>
      <w:bookmarkEnd w:id="8369"/>
      <w:bookmarkEnd w:id="8370"/>
      <w:bookmarkEnd w:id="8371"/>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2" w:name="_Toc114212223"/>
      <w:bookmarkStart w:id="8373" w:name="_Toc136554974"/>
      <w:bookmarkStart w:id="8374" w:name="_Toc151993415"/>
      <w:bookmarkStart w:id="8375" w:name="_Toc152000195"/>
      <w:bookmarkStart w:id="8376" w:name="_Toc152158767"/>
      <w:bookmarkStart w:id="8377" w:name="_Toc168570927"/>
      <w:bookmarkStart w:id="8378" w:name="_Toc169772968"/>
      <w:r w:rsidRPr="008B1C02">
        <w:t>5.15.4.4.2</w:t>
      </w:r>
      <w:r w:rsidRPr="008B1C02">
        <w:tab/>
        <w:t>Simple data types</w:t>
      </w:r>
      <w:bookmarkEnd w:id="8372"/>
      <w:bookmarkEnd w:id="8373"/>
      <w:bookmarkEnd w:id="8374"/>
      <w:bookmarkEnd w:id="8375"/>
      <w:bookmarkEnd w:id="8376"/>
      <w:bookmarkEnd w:id="8377"/>
      <w:bookmarkEnd w:id="8378"/>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9"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9"/>
    </w:tbl>
    <w:p w14:paraId="6B93FEC6" w14:textId="77777777" w:rsidR="00AA5070" w:rsidRPr="008B1C02" w:rsidRDefault="00AA5070"/>
    <w:p w14:paraId="27A1DEA7" w14:textId="77777777" w:rsidR="00AA5070" w:rsidRPr="008B1C02" w:rsidRDefault="00AA5070">
      <w:pPr>
        <w:pStyle w:val="Heading5"/>
        <w:spacing w:before="240" w:after="240"/>
      </w:pPr>
      <w:bookmarkStart w:id="8380" w:name="_Toc114212224"/>
      <w:bookmarkStart w:id="8381" w:name="_Toc136554975"/>
      <w:bookmarkStart w:id="8382" w:name="_Toc151993416"/>
      <w:bookmarkStart w:id="8383" w:name="_Toc152000196"/>
      <w:bookmarkStart w:id="8384" w:name="_Toc152158768"/>
      <w:bookmarkStart w:id="8385" w:name="_Toc168570928"/>
      <w:bookmarkStart w:id="8386" w:name="_Toc169772969"/>
      <w:r w:rsidRPr="008B1C02">
        <w:t>5.15.4.4.3</w:t>
      </w:r>
      <w:r w:rsidRPr="008B1C02">
        <w:tab/>
      </w:r>
      <w:r w:rsidR="006F1276" w:rsidRPr="008B1C02">
        <w:t>Void</w:t>
      </w:r>
      <w:bookmarkEnd w:id="8380"/>
      <w:bookmarkEnd w:id="8381"/>
      <w:bookmarkEnd w:id="8382"/>
      <w:bookmarkEnd w:id="8383"/>
      <w:bookmarkEnd w:id="8384"/>
      <w:bookmarkEnd w:id="8385"/>
      <w:bookmarkEnd w:id="8386"/>
    </w:p>
    <w:p w14:paraId="07E775BA" w14:textId="77777777" w:rsidR="00AA5070" w:rsidRPr="008B1C02" w:rsidRDefault="00AA5070">
      <w:pPr>
        <w:pStyle w:val="Heading5"/>
        <w:spacing w:before="240" w:after="240"/>
      </w:pPr>
      <w:bookmarkStart w:id="8387" w:name="_Toc114212225"/>
      <w:bookmarkStart w:id="8388" w:name="_Toc136554976"/>
      <w:bookmarkStart w:id="8389" w:name="_Toc151993417"/>
      <w:bookmarkStart w:id="8390" w:name="_Toc152000197"/>
      <w:bookmarkStart w:id="8391" w:name="_Toc152158769"/>
      <w:bookmarkStart w:id="8392" w:name="_Toc168570929"/>
      <w:bookmarkStart w:id="8393" w:name="_Toc169772970"/>
      <w:r w:rsidRPr="008B1C02">
        <w:t>5.15.4.4.4</w:t>
      </w:r>
      <w:r w:rsidRPr="008B1C02">
        <w:tab/>
        <w:t xml:space="preserve">Enumeration: </w:t>
      </w:r>
      <w:r w:rsidRPr="008B1C02">
        <w:rPr>
          <w:rFonts w:eastAsia="Malgun Gothic"/>
        </w:rPr>
        <w:t>Protocol</w:t>
      </w:r>
      <w:bookmarkEnd w:id="8387"/>
      <w:bookmarkEnd w:id="8388"/>
      <w:bookmarkEnd w:id="8389"/>
      <w:bookmarkEnd w:id="8390"/>
      <w:bookmarkEnd w:id="8391"/>
      <w:bookmarkEnd w:id="8392"/>
      <w:bookmarkEnd w:id="8393"/>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4" w:name="_Toc114212226"/>
      <w:bookmarkStart w:id="8395" w:name="_Toc136554977"/>
      <w:bookmarkStart w:id="8396" w:name="_Toc151993418"/>
      <w:bookmarkStart w:id="8397" w:name="_Toc152000198"/>
      <w:bookmarkStart w:id="8398" w:name="_Toc152158770"/>
      <w:bookmarkStart w:id="8399" w:name="_Toc168570930"/>
      <w:bookmarkStart w:id="8400" w:name="_Toc169772971"/>
      <w:r w:rsidRPr="008B1C02">
        <w:t>5.15.4.4.5</w:t>
      </w:r>
      <w:r w:rsidRPr="008B1C02">
        <w:tab/>
        <w:t xml:space="preserve">Enumeration: </w:t>
      </w:r>
      <w:r w:rsidRPr="008B1C02">
        <w:rPr>
          <w:rFonts w:eastAsia="Malgun Gothic"/>
        </w:rPr>
        <w:t>GmCapable</w:t>
      </w:r>
      <w:bookmarkEnd w:id="8394"/>
      <w:bookmarkEnd w:id="8395"/>
      <w:bookmarkEnd w:id="8396"/>
      <w:bookmarkEnd w:id="8397"/>
      <w:bookmarkEnd w:id="8398"/>
      <w:bookmarkEnd w:id="8399"/>
      <w:bookmarkEnd w:id="8400"/>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1" w:name="_Toc114212227"/>
      <w:bookmarkStart w:id="8402" w:name="_Toc136554978"/>
      <w:bookmarkStart w:id="8403" w:name="_Toc151993419"/>
      <w:bookmarkStart w:id="8404" w:name="_Toc152000199"/>
      <w:bookmarkStart w:id="8405" w:name="_Toc152158771"/>
      <w:bookmarkStart w:id="8406" w:name="_Toc168570931"/>
      <w:bookmarkStart w:id="8407" w:name="_Toc169772972"/>
      <w:r w:rsidRPr="008B1C02">
        <w:lastRenderedPageBreak/>
        <w:t>5.15.4.4.6</w:t>
      </w:r>
      <w:r w:rsidRPr="008B1C02">
        <w:tab/>
        <w:t>Enumeration: SubscribedEvent</w:t>
      </w:r>
      <w:bookmarkEnd w:id="8401"/>
      <w:bookmarkEnd w:id="8402"/>
      <w:bookmarkEnd w:id="8403"/>
      <w:bookmarkEnd w:id="8404"/>
      <w:bookmarkEnd w:id="8405"/>
      <w:bookmarkEnd w:id="8406"/>
      <w:bookmarkEnd w:id="8407"/>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8" w:name="_Toc114212228"/>
      <w:bookmarkStart w:id="8409" w:name="_Toc136554979"/>
      <w:bookmarkStart w:id="8410" w:name="_Toc151993420"/>
      <w:bookmarkStart w:id="8411" w:name="_Toc152000200"/>
      <w:bookmarkStart w:id="8412" w:name="_Toc152158772"/>
      <w:bookmarkStart w:id="8413" w:name="_Toc168570932"/>
      <w:bookmarkStart w:id="8414" w:name="_Toc169772973"/>
      <w:r w:rsidRPr="008B1C02">
        <w:t>5.15.4.4.</w:t>
      </w:r>
      <w:r w:rsidR="006F3D4C" w:rsidRPr="008B1C02">
        <w:t>7</w:t>
      </w:r>
      <w:r w:rsidRPr="008B1C02">
        <w:tab/>
        <w:t xml:space="preserve">Enumeration: </w:t>
      </w:r>
      <w:r w:rsidRPr="008B1C02">
        <w:rPr>
          <w:lang w:eastAsia="zh-CN"/>
        </w:rPr>
        <w:t>InstanceType</w:t>
      </w:r>
      <w:bookmarkEnd w:id="8408"/>
      <w:bookmarkEnd w:id="8409"/>
      <w:bookmarkEnd w:id="8410"/>
      <w:bookmarkEnd w:id="8411"/>
      <w:bookmarkEnd w:id="8412"/>
      <w:bookmarkEnd w:id="8413"/>
      <w:bookmarkEnd w:id="8414"/>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5" w:name="_Toc114212229"/>
      <w:bookmarkStart w:id="8416" w:name="_Toc136554980"/>
      <w:bookmarkStart w:id="8417" w:name="_Toc151993421"/>
      <w:bookmarkStart w:id="8418" w:name="_Toc152000201"/>
      <w:bookmarkStart w:id="8419" w:name="_Toc152158773"/>
      <w:bookmarkStart w:id="8420" w:name="_Toc168570933"/>
      <w:bookmarkStart w:id="8421" w:name="_Toc169772974"/>
      <w:bookmarkStart w:id="8422" w:name="_Toc510696641"/>
      <w:bookmarkStart w:id="8423" w:name="_Toc35971436"/>
      <w:bookmarkStart w:id="8424" w:name="_Toc67903552"/>
      <w:bookmarkStart w:id="8425" w:name="_Toc89295707"/>
      <w:r w:rsidRPr="008B1C02">
        <w:t>5.15.4.4.8</w:t>
      </w:r>
      <w:r w:rsidRPr="008B1C02">
        <w:tab/>
        <w:t xml:space="preserve">Enumeration: </w:t>
      </w:r>
      <w:r w:rsidRPr="008B1C02">
        <w:rPr>
          <w:rFonts w:hint="eastAsia"/>
        </w:rPr>
        <w:t>A</w:t>
      </w:r>
      <w:r w:rsidRPr="008B1C02">
        <w:t>sTimeResource</w:t>
      </w:r>
      <w:bookmarkEnd w:id="8415"/>
      <w:bookmarkEnd w:id="8416"/>
      <w:bookmarkEnd w:id="8417"/>
      <w:bookmarkEnd w:id="8418"/>
      <w:bookmarkEnd w:id="8419"/>
      <w:bookmarkEnd w:id="8420"/>
      <w:bookmarkEnd w:id="8421"/>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44"/>
        <w:gridCol w:w="4592"/>
        <w:gridCol w:w="2519"/>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6" w:name="_Toc151993422"/>
      <w:bookmarkStart w:id="8427" w:name="_Toc152000202"/>
      <w:bookmarkStart w:id="8428" w:name="_Toc152158774"/>
      <w:bookmarkStart w:id="8429" w:name="_Toc168570934"/>
      <w:bookmarkStart w:id="8430" w:name="_Toc169772975"/>
      <w:bookmarkStart w:id="8431" w:name="_Toc114212230"/>
      <w:bookmarkStart w:id="8432" w:name="_Toc136554983"/>
      <w:bookmarkEnd w:id="8422"/>
      <w:bookmarkEnd w:id="8423"/>
      <w:bookmarkEnd w:id="8424"/>
      <w:bookmarkEnd w:id="8425"/>
      <w:r w:rsidRPr="008B1C02">
        <w:t>5.15.4.4.</w:t>
      </w:r>
      <w:r>
        <w:t>9</w:t>
      </w:r>
      <w:r w:rsidRPr="008B1C02">
        <w:tab/>
        <w:t xml:space="preserve">Enumeration: </w:t>
      </w:r>
      <w:r w:rsidR="00DF3B5F" w:rsidRPr="00772CB3">
        <w:rPr>
          <w:rFonts w:eastAsia="Malgun Gothic"/>
        </w:rPr>
        <w:t>AcceptanceCriteriaResultIndication</w:t>
      </w:r>
      <w:bookmarkEnd w:id="8426"/>
      <w:bookmarkEnd w:id="8427"/>
      <w:bookmarkEnd w:id="8428"/>
      <w:bookmarkEnd w:id="8429"/>
      <w:bookmarkEnd w:id="8430"/>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15"/>
        <w:gridCol w:w="4625"/>
        <w:gridCol w:w="2515"/>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3" w:name="_Toc168570935"/>
      <w:bookmarkStart w:id="8434" w:name="_Toc169772976"/>
      <w:bookmarkStart w:id="8435" w:name="_Toc151993423"/>
      <w:bookmarkStart w:id="8436" w:name="_Toc152000203"/>
      <w:bookmarkStart w:id="8437" w:name="_Toc152158775"/>
      <w:r>
        <w:lastRenderedPageBreak/>
        <w:t>5.15.4.4.10</w:t>
      </w:r>
      <w:r>
        <w:tab/>
        <w:t xml:space="preserve">Enumeration: </w:t>
      </w:r>
      <w:r>
        <w:rPr>
          <w:lang w:eastAsia="zh-CN"/>
        </w:rPr>
        <w:t>AvailStatus</w:t>
      </w:r>
      <w:bookmarkEnd w:id="8433"/>
      <w:bookmarkEnd w:id="8434"/>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77"/>
        <w:gridCol w:w="4370"/>
        <w:gridCol w:w="2321"/>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8" w:name="_Toc114134301"/>
      <w:bookmarkStart w:id="8439" w:name="_Toc120677533"/>
      <w:bookmarkStart w:id="8440" w:name="_Toc85528285"/>
      <w:bookmarkStart w:id="8441" w:name="_Toc120679898"/>
      <w:bookmarkStart w:id="8442" w:name="_Toc97197824"/>
      <w:bookmarkStart w:id="8443" w:name="_Toc104546120"/>
      <w:bookmarkStart w:id="8444" w:name="_Toc112935919"/>
      <w:bookmarkStart w:id="8445" w:name="_Toc90656337"/>
      <w:bookmarkStart w:id="8446" w:name="_Toc94034209"/>
      <w:bookmarkStart w:id="8447" w:name="_Toc100955462"/>
      <w:bookmarkStart w:id="8448" w:name="_Toc83233207"/>
      <w:bookmarkStart w:id="8449" w:name="_Toc133434278"/>
      <w:bookmarkStart w:id="8450" w:name="_Toc138760755"/>
      <w:bookmarkStart w:id="8451" w:name="_Toc148533210"/>
      <w:bookmarkStart w:id="8452" w:name="_Toc168570936"/>
      <w:bookmarkStart w:id="8453" w:name="_Toc169772977"/>
      <w:r>
        <w:rPr>
          <w:lang w:val="en-US"/>
        </w:rPr>
        <w:t>5.15.4.5</w:t>
      </w:r>
      <w:r>
        <w:rPr>
          <w:lang w:val="en-US"/>
        </w:rPr>
        <w:tab/>
      </w:r>
      <w:r>
        <w:rPr>
          <w:lang w:eastAsia="zh-CN"/>
        </w:rPr>
        <w:t>Data types describing alternative data types or combinations of data types</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20E11671" w14:textId="77777777" w:rsidR="00647331" w:rsidRDefault="00647331" w:rsidP="00647331">
      <w:pPr>
        <w:pStyle w:val="Heading5"/>
        <w:rPr>
          <w:lang w:eastAsia="zh-CN"/>
        </w:rPr>
      </w:pPr>
      <w:bookmarkStart w:id="8454" w:name="_Toc100955463"/>
      <w:bookmarkStart w:id="8455" w:name="_Toc85528286"/>
      <w:bookmarkStart w:id="8456" w:name="_Toc90656338"/>
      <w:bookmarkStart w:id="8457" w:name="_Toc114134302"/>
      <w:bookmarkStart w:id="8458" w:name="_Toc120677534"/>
      <w:bookmarkStart w:id="8459" w:name="_Toc120679899"/>
      <w:bookmarkStart w:id="8460" w:name="_Toc94034210"/>
      <w:bookmarkStart w:id="8461" w:name="_Toc83233208"/>
      <w:bookmarkStart w:id="8462" w:name="_Toc97197825"/>
      <w:bookmarkStart w:id="8463" w:name="_Toc104546121"/>
      <w:bookmarkStart w:id="8464" w:name="_Toc112935920"/>
      <w:bookmarkStart w:id="8465" w:name="_Toc133434279"/>
      <w:bookmarkStart w:id="8466" w:name="_Toc138760756"/>
      <w:bookmarkStart w:id="8467" w:name="_Toc148533211"/>
      <w:bookmarkStart w:id="8468" w:name="_Toc168570937"/>
      <w:bookmarkStart w:id="8469" w:name="_Toc169772978"/>
      <w:r>
        <w:t>5.15.4.5.1</w:t>
      </w:r>
      <w:r>
        <w:tab/>
        <w:t xml:space="preserve">Type: </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r>
        <w:rPr>
          <w:lang w:eastAsia="zh-CN"/>
        </w:rPr>
        <w:t>ReportedCabability</w:t>
      </w:r>
      <w:bookmarkEnd w:id="8468"/>
      <w:bookmarkEnd w:id="8469"/>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70" w:name="_Toc168570938"/>
      <w:bookmarkStart w:id="8471" w:name="_Toc169772979"/>
      <w:r w:rsidRPr="008B1C02">
        <w:t>5.15.5</w:t>
      </w:r>
      <w:r w:rsidRPr="008B1C02">
        <w:tab/>
        <w:t>Used Features</w:t>
      </w:r>
      <w:bookmarkEnd w:id="8431"/>
      <w:bookmarkEnd w:id="8432"/>
      <w:bookmarkEnd w:id="8435"/>
      <w:bookmarkEnd w:id="8436"/>
      <w:bookmarkEnd w:id="8437"/>
      <w:bookmarkEnd w:id="8470"/>
      <w:bookmarkEnd w:id="8471"/>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2" w:name="_Toc114212231"/>
      <w:bookmarkStart w:id="8473" w:name="_Toc136554984"/>
      <w:bookmarkStart w:id="8474" w:name="_Toc151993424"/>
      <w:bookmarkStart w:id="8475" w:name="_Toc152000204"/>
      <w:bookmarkStart w:id="8476" w:name="_Toc152158776"/>
      <w:bookmarkStart w:id="8477" w:name="_Toc168570939"/>
      <w:bookmarkStart w:id="8478" w:name="_Toc169772980"/>
      <w:r w:rsidRPr="008B1C02">
        <w:t>5.15.6</w:t>
      </w:r>
      <w:r w:rsidRPr="008B1C02">
        <w:tab/>
      </w:r>
      <w:r w:rsidRPr="008B1C02">
        <w:rPr>
          <w:lang w:val="en-US"/>
        </w:rPr>
        <w:t>Error handling</w:t>
      </w:r>
      <w:bookmarkEnd w:id="8472"/>
      <w:bookmarkEnd w:id="8473"/>
      <w:bookmarkEnd w:id="8474"/>
      <w:bookmarkEnd w:id="8475"/>
      <w:bookmarkEnd w:id="8476"/>
      <w:bookmarkEnd w:id="8477"/>
      <w:bookmarkEnd w:id="8478"/>
    </w:p>
    <w:p w14:paraId="30B26C85" w14:textId="77777777" w:rsidR="00AA5070" w:rsidRPr="008B1C02" w:rsidRDefault="00AA5070">
      <w:pPr>
        <w:pStyle w:val="Heading4"/>
      </w:pPr>
      <w:bookmarkStart w:id="8479" w:name="_Toc114212232"/>
      <w:bookmarkStart w:id="8480" w:name="_Toc136554985"/>
      <w:bookmarkStart w:id="8481" w:name="_Toc151993425"/>
      <w:bookmarkStart w:id="8482" w:name="_Toc152000205"/>
      <w:bookmarkStart w:id="8483" w:name="_Toc152158777"/>
      <w:bookmarkStart w:id="8484" w:name="_Toc168570940"/>
      <w:bookmarkStart w:id="8485" w:name="_Toc169772981"/>
      <w:r w:rsidRPr="008B1C02">
        <w:t>5.15.6.1</w:t>
      </w:r>
      <w:r w:rsidRPr="008B1C02">
        <w:tab/>
        <w:t>General</w:t>
      </w:r>
      <w:bookmarkEnd w:id="8479"/>
      <w:bookmarkEnd w:id="8480"/>
      <w:bookmarkEnd w:id="8481"/>
      <w:bookmarkEnd w:id="8482"/>
      <w:bookmarkEnd w:id="8483"/>
      <w:bookmarkEnd w:id="8484"/>
      <w:bookmarkEnd w:id="8485"/>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6" w:name="_Toc114212233"/>
      <w:bookmarkStart w:id="8487" w:name="_Toc136554986"/>
      <w:bookmarkStart w:id="8488" w:name="_Toc151993426"/>
      <w:bookmarkStart w:id="8489" w:name="_Toc152000206"/>
      <w:bookmarkStart w:id="8490" w:name="_Toc152158778"/>
      <w:bookmarkStart w:id="8491" w:name="_Toc168570941"/>
      <w:bookmarkStart w:id="8492" w:name="_Toc169772982"/>
      <w:r w:rsidRPr="008B1C02">
        <w:t>5.15.6.2</w:t>
      </w:r>
      <w:r w:rsidRPr="008B1C02">
        <w:tab/>
        <w:t>Protocol Errors</w:t>
      </w:r>
      <w:bookmarkEnd w:id="8486"/>
      <w:bookmarkEnd w:id="8487"/>
      <w:bookmarkEnd w:id="8488"/>
      <w:bookmarkEnd w:id="8489"/>
      <w:bookmarkEnd w:id="8490"/>
      <w:bookmarkEnd w:id="8491"/>
      <w:bookmarkEnd w:id="8492"/>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93" w:name="_Toc114212234"/>
      <w:bookmarkStart w:id="8494" w:name="_Toc136554987"/>
      <w:bookmarkStart w:id="8495" w:name="_Toc151993427"/>
      <w:bookmarkStart w:id="8496" w:name="_Toc152000207"/>
      <w:bookmarkStart w:id="8497" w:name="_Toc152158779"/>
      <w:bookmarkStart w:id="8498" w:name="_Toc168570942"/>
      <w:bookmarkStart w:id="8499" w:name="_Toc169772983"/>
      <w:r w:rsidRPr="008B1C02">
        <w:lastRenderedPageBreak/>
        <w:t>5.15.6.3</w:t>
      </w:r>
      <w:r w:rsidRPr="008B1C02">
        <w:tab/>
        <w:t>Application Errors</w:t>
      </w:r>
      <w:bookmarkEnd w:id="8493"/>
      <w:bookmarkEnd w:id="8494"/>
      <w:bookmarkEnd w:id="8495"/>
      <w:bookmarkEnd w:id="8496"/>
      <w:bookmarkEnd w:id="8497"/>
      <w:bookmarkEnd w:id="8498"/>
      <w:bookmarkEnd w:id="8499"/>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500"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500"/>
    </w:tbl>
    <w:p w14:paraId="374A1542" w14:textId="77777777" w:rsidR="00AA5070" w:rsidRPr="008B1C02" w:rsidRDefault="00AA5070">
      <w:pPr>
        <w:rPr>
          <w:noProof/>
        </w:rPr>
      </w:pPr>
    </w:p>
    <w:p w14:paraId="301E6303" w14:textId="77777777" w:rsidR="00AA5070" w:rsidRPr="008B1C02" w:rsidRDefault="00AA5070">
      <w:pPr>
        <w:pStyle w:val="Heading2"/>
      </w:pPr>
      <w:bookmarkStart w:id="8501" w:name="_Toc114212235"/>
      <w:bookmarkStart w:id="8502" w:name="_Toc136554988"/>
      <w:bookmarkStart w:id="8503" w:name="_Toc151993428"/>
      <w:bookmarkStart w:id="8504" w:name="_Toc152000208"/>
      <w:bookmarkStart w:id="8505" w:name="_Toc152158780"/>
      <w:bookmarkStart w:id="8506" w:name="_Toc168570943"/>
      <w:bookmarkStart w:id="8507" w:name="_Toc169772984"/>
      <w:r w:rsidRPr="008B1C02">
        <w:t>5.16</w:t>
      </w:r>
      <w:r w:rsidRPr="008B1C02">
        <w:tab/>
        <w:t>EcsAddressProvision API</w:t>
      </w:r>
      <w:bookmarkEnd w:id="8501"/>
      <w:bookmarkEnd w:id="8502"/>
      <w:bookmarkEnd w:id="8503"/>
      <w:bookmarkEnd w:id="8504"/>
      <w:bookmarkEnd w:id="8505"/>
      <w:bookmarkEnd w:id="8506"/>
      <w:bookmarkEnd w:id="8507"/>
    </w:p>
    <w:p w14:paraId="18C9425C" w14:textId="77777777" w:rsidR="00841872" w:rsidRPr="008B1C02" w:rsidRDefault="00841872" w:rsidP="00841872">
      <w:pPr>
        <w:pStyle w:val="Heading3"/>
        <w:rPr>
          <w:lang w:val="en-US"/>
        </w:rPr>
      </w:pPr>
      <w:bookmarkStart w:id="8508" w:name="_Toc151993429"/>
      <w:bookmarkStart w:id="8509" w:name="_Toc152000209"/>
      <w:bookmarkStart w:id="8510" w:name="_Toc152158781"/>
      <w:bookmarkStart w:id="8511" w:name="_Toc168570944"/>
      <w:bookmarkStart w:id="8512" w:name="_Toc169772985"/>
      <w:bookmarkStart w:id="8513" w:name="_Toc114212236"/>
      <w:bookmarkStart w:id="8514"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8"/>
      <w:bookmarkEnd w:id="8509"/>
      <w:bookmarkEnd w:id="8510"/>
      <w:bookmarkEnd w:id="8511"/>
      <w:bookmarkEnd w:id="8512"/>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5" w:name="_Toc151993430"/>
      <w:bookmarkStart w:id="8516" w:name="_Toc152000210"/>
      <w:bookmarkStart w:id="8517" w:name="_Toc152158782"/>
      <w:bookmarkStart w:id="8518" w:name="_Toc168570945"/>
      <w:bookmarkStart w:id="8519" w:name="_Toc169772986"/>
      <w:r w:rsidRPr="008B1C02">
        <w:t>5.16.1</w:t>
      </w:r>
      <w:r w:rsidRPr="008B1C02">
        <w:tab/>
        <w:t>Resources</w:t>
      </w:r>
      <w:bookmarkEnd w:id="8513"/>
      <w:bookmarkEnd w:id="8514"/>
      <w:bookmarkEnd w:id="8515"/>
      <w:bookmarkEnd w:id="8516"/>
      <w:bookmarkEnd w:id="8517"/>
      <w:bookmarkEnd w:id="8518"/>
      <w:bookmarkEnd w:id="8519"/>
      <w:r w:rsidRPr="008B1C02">
        <w:t xml:space="preserve"> </w:t>
      </w:r>
    </w:p>
    <w:p w14:paraId="51D7B407" w14:textId="77777777" w:rsidR="00AA5070" w:rsidRPr="008B1C02" w:rsidRDefault="00AA5070">
      <w:pPr>
        <w:pStyle w:val="Heading4"/>
      </w:pPr>
      <w:bookmarkStart w:id="8520" w:name="_Toc114212237"/>
      <w:bookmarkStart w:id="8521" w:name="_Toc136554990"/>
      <w:bookmarkStart w:id="8522" w:name="_Toc151993431"/>
      <w:bookmarkStart w:id="8523" w:name="_Toc152000211"/>
      <w:bookmarkStart w:id="8524" w:name="_Toc152158783"/>
      <w:bookmarkStart w:id="8525" w:name="_Toc168570946"/>
      <w:bookmarkStart w:id="8526" w:name="_Toc169772987"/>
      <w:r w:rsidRPr="008B1C02">
        <w:t>5.16.1.1</w:t>
      </w:r>
      <w:r w:rsidRPr="008B1C02">
        <w:tab/>
        <w:t>Overview</w:t>
      </w:r>
      <w:bookmarkEnd w:id="8520"/>
      <w:bookmarkEnd w:id="8521"/>
      <w:bookmarkEnd w:id="8522"/>
      <w:bookmarkEnd w:id="8523"/>
      <w:bookmarkEnd w:id="8524"/>
      <w:bookmarkEnd w:id="8525"/>
      <w:bookmarkEnd w:id="8526"/>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15pt" o:ole="">
            <v:imagedata r:id="rId36" o:title="" croptop="2567f" cropbottom="9168f" cropleft="1389f" cropright="11086f"/>
          </v:shape>
          <o:OLEObject Type="Embed" ProgID="Visio.Drawing.11" ShapeID="_x0000_i1037" DrawAspect="Content" ObjectID="_1786277383"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7"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7"/>
    </w:tbl>
    <w:p w14:paraId="545DF2A9" w14:textId="77777777" w:rsidR="00AA5070" w:rsidRPr="008B1C02" w:rsidRDefault="00AA5070"/>
    <w:p w14:paraId="3333112A" w14:textId="77777777" w:rsidR="00AA5070" w:rsidRPr="008B1C02" w:rsidRDefault="00AA5070">
      <w:pPr>
        <w:pStyle w:val="Heading4"/>
      </w:pPr>
      <w:bookmarkStart w:id="8528" w:name="_Toc114212238"/>
      <w:bookmarkStart w:id="8529" w:name="_Toc136554991"/>
      <w:bookmarkStart w:id="8530" w:name="_Toc151993432"/>
      <w:bookmarkStart w:id="8531" w:name="_Toc152000212"/>
      <w:bookmarkStart w:id="8532" w:name="_Toc152158784"/>
      <w:bookmarkStart w:id="8533" w:name="_Toc168570947"/>
      <w:bookmarkStart w:id="8534" w:name="_Toc169772988"/>
      <w:r w:rsidRPr="008B1C02">
        <w:t>5.16.1.2</w:t>
      </w:r>
      <w:r w:rsidRPr="008B1C02">
        <w:tab/>
        <w:t>Resource: ECS Address Provision</w:t>
      </w:r>
      <w:r w:rsidRPr="008B1C02">
        <w:rPr>
          <w:rFonts w:hint="eastAsia"/>
        </w:rPr>
        <w:t xml:space="preserve"> </w:t>
      </w:r>
      <w:r w:rsidRPr="008B1C02">
        <w:t>Configurations</w:t>
      </w:r>
      <w:bookmarkEnd w:id="8528"/>
      <w:bookmarkEnd w:id="8529"/>
      <w:bookmarkEnd w:id="8530"/>
      <w:bookmarkEnd w:id="8531"/>
      <w:bookmarkEnd w:id="8532"/>
      <w:bookmarkEnd w:id="8533"/>
      <w:bookmarkEnd w:id="8534"/>
    </w:p>
    <w:p w14:paraId="492654F2" w14:textId="77777777" w:rsidR="00AA5070" w:rsidRPr="008B1C02" w:rsidRDefault="00AA5070">
      <w:pPr>
        <w:pStyle w:val="Heading5"/>
      </w:pPr>
      <w:bookmarkStart w:id="8535" w:name="_Toc114212239"/>
      <w:bookmarkStart w:id="8536" w:name="_Toc136554992"/>
      <w:bookmarkStart w:id="8537" w:name="_Toc151993433"/>
      <w:bookmarkStart w:id="8538" w:name="_Toc152000213"/>
      <w:bookmarkStart w:id="8539" w:name="_Toc152158785"/>
      <w:bookmarkStart w:id="8540" w:name="_Toc168570948"/>
      <w:bookmarkStart w:id="8541" w:name="_Toc169772989"/>
      <w:r w:rsidRPr="008B1C02">
        <w:t>5.16.1.2.1</w:t>
      </w:r>
      <w:r w:rsidRPr="008B1C02">
        <w:tab/>
        <w:t>Introduction</w:t>
      </w:r>
      <w:bookmarkEnd w:id="8535"/>
      <w:bookmarkEnd w:id="8536"/>
      <w:bookmarkEnd w:id="8537"/>
      <w:bookmarkEnd w:id="8538"/>
      <w:bookmarkEnd w:id="8539"/>
      <w:bookmarkEnd w:id="8540"/>
      <w:bookmarkEnd w:id="8541"/>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2" w:name="_Toc114212240"/>
      <w:bookmarkStart w:id="8543" w:name="_Toc136554993"/>
      <w:bookmarkStart w:id="8544" w:name="_Toc151993434"/>
      <w:bookmarkStart w:id="8545" w:name="_Toc152000214"/>
      <w:bookmarkStart w:id="8546" w:name="_Toc152158786"/>
      <w:bookmarkStart w:id="8547" w:name="_Toc168570949"/>
      <w:bookmarkStart w:id="8548" w:name="_Toc169772990"/>
      <w:r w:rsidRPr="008B1C02">
        <w:t>5.16.1.2.2</w:t>
      </w:r>
      <w:r w:rsidRPr="008B1C02">
        <w:tab/>
        <w:t>Resource Definition</w:t>
      </w:r>
      <w:bookmarkEnd w:id="8542"/>
      <w:bookmarkEnd w:id="8543"/>
      <w:bookmarkEnd w:id="8544"/>
      <w:bookmarkEnd w:id="8545"/>
      <w:bookmarkEnd w:id="8546"/>
      <w:bookmarkEnd w:id="8547"/>
      <w:bookmarkEnd w:id="8548"/>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9" w:name="_Toc114212241"/>
      <w:bookmarkStart w:id="8550" w:name="_Toc136554994"/>
      <w:bookmarkStart w:id="8551" w:name="_Toc151993435"/>
      <w:bookmarkStart w:id="8552" w:name="_Toc152000215"/>
      <w:bookmarkStart w:id="8553" w:name="_Toc152158787"/>
      <w:bookmarkStart w:id="8554" w:name="_Toc168570950"/>
      <w:bookmarkStart w:id="8555" w:name="_Toc169772991"/>
      <w:r w:rsidRPr="008B1C02">
        <w:t>5.16.1.2.3</w:t>
      </w:r>
      <w:r w:rsidRPr="008B1C02">
        <w:tab/>
        <w:t>Resource Methods</w:t>
      </w:r>
      <w:bookmarkEnd w:id="8549"/>
      <w:bookmarkEnd w:id="8550"/>
      <w:bookmarkEnd w:id="8551"/>
      <w:bookmarkEnd w:id="8552"/>
      <w:bookmarkEnd w:id="8553"/>
      <w:bookmarkEnd w:id="8554"/>
      <w:bookmarkEnd w:id="8555"/>
    </w:p>
    <w:p w14:paraId="7F3D1880" w14:textId="77777777" w:rsidR="00AA5070" w:rsidRPr="008B1C02" w:rsidRDefault="00AA5070">
      <w:pPr>
        <w:pStyle w:val="Heading6"/>
      </w:pPr>
      <w:bookmarkStart w:id="8556" w:name="_Toc114212242"/>
      <w:bookmarkStart w:id="8557" w:name="_Toc136554995"/>
      <w:bookmarkStart w:id="8558" w:name="_Toc151993436"/>
      <w:bookmarkStart w:id="8559" w:name="_Toc152000216"/>
      <w:bookmarkStart w:id="8560" w:name="_Toc152158788"/>
      <w:bookmarkStart w:id="8561" w:name="_Toc168570951"/>
      <w:bookmarkStart w:id="8562" w:name="_Toc169772992"/>
      <w:r w:rsidRPr="008B1C02">
        <w:t>5.16.1.2.3.1</w:t>
      </w:r>
      <w:r w:rsidRPr="008B1C02">
        <w:tab/>
        <w:t>General</w:t>
      </w:r>
      <w:bookmarkEnd w:id="8556"/>
      <w:bookmarkEnd w:id="8557"/>
      <w:bookmarkEnd w:id="8558"/>
      <w:bookmarkEnd w:id="8559"/>
      <w:bookmarkEnd w:id="8560"/>
      <w:bookmarkEnd w:id="8561"/>
      <w:bookmarkEnd w:id="8562"/>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3" w:name="_Toc114212243"/>
      <w:bookmarkStart w:id="8564" w:name="_Toc136554996"/>
      <w:bookmarkStart w:id="8565" w:name="_Toc151993437"/>
      <w:bookmarkStart w:id="8566" w:name="_Toc152000217"/>
      <w:bookmarkStart w:id="8567" w:name="_Toc152158789"/>
      <w:bookmarkStart w:id="8568" w:name="_Toc168570952"/>
      <w:bookmarkStart w:id="8569" w:name="_Toc169772993"/>
      <w:r w:rsidRPr="008B1C02">
        <w:t>5.16.1.2.3.2</w:t>
      </w:r>
      <w:r w:rsidRPr="008B1C02">
        <w:tab/>
        <w:t>GET</w:t>
      </w:r>
      <w:bookmarkEnd w:id="8563"/>
      <w:bookmarkEnd w:id="8564"/>
      <w:bookmarkEnd w:id="8565"/>
      <w:bookmarkEnd w:id="8566"/>
      <w:bookmarkEnd w:id="8567"/>
      <w:bookmarkEnd w:id="8568"/>
      <w:bookmarkEnd w:id="8569"/>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70" w:name="_Toc114212244"/>
      <w:bookmarkStart w:id="8571" w:name="_Toc136554997"/>
      <w:bookmarkStart w:id="8572" w:name="_Toc151993438"/>
      <w:bookmarkStart w:id="8573" w:name="_Toc152000218"/>
      <w:bookmarkStart w:id="8574" w:name="_Toc152158790"/>
      <w:bookmarkStart w:id="8575" w:name="_Toc168570953"/>
      <w:bookmarkStart w:id="8576" w:name="_Toc169772994"/>
      <w:r w:rsidRPr="008B1C02">
        <w:t>5.16.1.2.3.3</w:t>
      </w:r>
      <w:r w:rsidRPr="008B1C02">
        <w:tab/>
        <w:t>POST</w:t>
      </w:r>
      <w:bookmarkEnd w:id="8570"/>
      <w:bookmarkEnd w:id="8571"/>
      <w:bookmarkEnd w:id="8572"/>
      <w:bookmarkEnd w:id="8573"/>
      <w:bookmarkEnd w:id="8574"/>
      <w:bookmarkEnd w:id="8575"/>
      <w:bookmarkEnd w:id="8576"/>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7" w:name="_Toc114212245"/>
      <w:bookmarkStart w:id="8578" w:name="_Toc136554998"/>
      <w:bookmarkStart w:id="8579" w:name="_Toc151993439"/>
      <w:bookmarkStart w:id="8580" w:name="_Toc152000219"/>
      <w:bookmarkStart w:id="8581" w:name="_Toc152158791"/>
      <w:bookmarkStart w:id="8582" w:name="_Toc168570954"/>
      <w:bookmarkStart w:id="8583" w:name="_Toc169772995"/>
      <w:r w:rsidRPr="008B1C02">
        <w:t>5.16.1.3</w:t>
      </w:r>
      <w:r w:rsidRPr="008B1C02">
        <w:tab/>
        <w:t>Resource: Individual ECS Address Provision</w:t>
      </w:r>
      <w:r w:rsidRPr="008B1C02">
        <w:rPr>
          <w:rFonts w:hint="eastAsia"/>
        </w:rPr>
        <w:t xml:space="preserve"> </w:t>
      </w:r>
      <w:r w:rsidRPr="008B1C02">
        <w:t>Configuration</w:t>
      </w:r>
      <w:bookmarkEnd w:id="8577"/>
      <w:bookmarkEnd w:id="8578"/>
      <w:bookmarkEnd w:id="8579"/>
      <w:bookmarkEnd w:id="8580"/>
      <w:bookmarkEnd w:id="8581"/>
      <w:bookmarkEnd w:id="8582"/>
      <w:bookmarkEnd w:id="8583"/>
    </w:p>
    <w:p w14:paraId="63E30D68" w14:textId="77777777" w:rsidR="00AA5070" w:rsidRPr="008B1C02" w:rsidRDefault="00AA5070">
      <w:pPr>
        <w:pStyle w:val="Heading5"/>
      </w:pPr>
      <w:bookmarkStart w:id="8584" w:name="_Toc114212246"/>
      <w:bookmarkStart w:id="8585" w:name="_Toc136554999"/>
      <w:bookmarkStart w:id="8586" w:name="_Toc151993440"/>
      <w:bookmarkStart w:id="8587" w:name="_Toc152000220"/>
      <w:bookmarkStart w:id="8588" w:name="_Toc152158792"/>
      <w:bookmarkStart w:id="8589" w:name="_Toc168570955"/>
      <w:bookmarkStart w:id="8590" w:name="_Toc169772996"/>
      <w:r w:rsidRPr="008B1C02">
        <w:t>5.16.1.3.1</w:t>
      </w:r>
      <w:r w:rsidRPr="008B1C02">
        <w:tab/>
        <w:t>Introduction</w:t>
      </w:r>
      <w:bookmarkEnd w:id="8584"/>
      <w:bookmarkEnd w:id="8585"/>
      <w:bookmarkEnd w:id="8586"/>
      <w:bookmarkEnd w:id="8587"/>
      <w:bookmarkEnd w:id="8588"/>
      <w:bookmarkEnd w:id="8589"/>
      <w:bookmarkEnd w:id="8590"/>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1" w:name="_Toc114212247"/>
      <w:bookmarkStart w:id="8592" w:name="_Toc136555000"/>
      <w:bookmarkStart w:id="8593" w:name="_Toc151993441"/>
      <w:bookmarkStart w:id="8594" w:name="_Toc152000221"/>
      <w:bookmarkStart w:id="8595" w:name="_Toc152158793"/>
      <w:bookmarkStart w:id="8596" w:name="_Toc168570956"/>
      <w:bookmarkStart w:id="8597" w:name="_Toc169772997"/>
      <w:r w:rsidRPr="008B1C02">
        <w:t>5.16.1.3.2</w:t>
      </w:r>
      <w:r w:rsidRPr="008B1C02">
        <w:tab/>
        <w:t>Resource Definition</w:t>
      </w:r>
      <w:bookmarkEnd w:id="8591"/>
      <w:bookmarkEnd w:id="8592"/>
      <w:bookmarkEnd w:id="8593"/>
      <w:bookmarkEnd w:id="8594"/>
      <w:bookmarkEnd w:id="8595"/>
      <w:bookmarkEnd w:id="8596"/>
      <w:bookmarkEnd w:id="8597"/>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8" w:name="_Toc114212248"/>
      <w:bookmarkStart w:id="8599" w:name="_Toc136555001"/>
      <w:bookmarkStart w:id="8600" w:name="_Toc151993442"/>
      <w:bookmarkStart w:id="8601" w:name="_Toc152000222"/>
      <w:bookmarkStart w:id="8602" w:name="_Toc152158794"/>
      <w:bookmarkStart w:id="8603" w:name="_Toc168570957"/>
      <w:bookmarkStart w:id="8604" w:name="_Toc169772998"/>
      <w:r w:rsidRPr="008B1C02">
        <w:t>5.16.1.3.3</w:t>
      </w:r>
      <w:r w:rsidRPr="008B1C02">
        <w:tab/>
        <w:t>Resource Methods</w:t>
      </w:r>
      <w:bookmarkEnd w:id="8598"/>
      <w:bookmarkEnd w:id="8599"/>
      <w:bookmarkEnd w:id="8600"/>
      <w:bookmarkEnd w:id="8601"/>
      <w:bookmarkEnd w:id="8602"/>
      <w:bookmarkEnd w:id="8603"/>
      <w:bookmarkEnd w:id="8604"/>
    </w:p>
    <w:p w14:paraId="77F2A5A0" w14:textId="77777777" w:rsidR="00AA5070" w:rsidRPr="008B1C02" w:rsidRDefault="00AA5070">
      <w:pPr>
        <w:pStyle w:val="Heading6"/>
      </w:pPr>
      <w:bookmarkStart w:id="8605" w:name="_Toc114212249"/>
      <w:bookmarkStart w:id="8606" w:name="_Toc136555002"/>
      <w:bookmarkStart w:id="8607" w:name="_Toc151993443"/>
      <w:bookmarkStart w:id="8608" w:name="_Toc152000223"/>
      <w:bookmarkStart w:id="8609" w:name="_Toc152158795"/>
      <w:bookmarkStart w:id="8610" w:name="_Toc168570958"/>
      <w:bookmarkStart w:id="8611" w:name="_Toc169772999"/>
      <w:r w:rsidRPr="008B1C02">
        <w:t>5.16.1.3.3.1</w:t>
      </w:r>
      <w:r w:rsidRPr="008B1C02">
        <w:tab/>
        <w:t>General</w:t>
      </w:r>
      <w:bookmarkEnd w:id="8605"/>
      <w:bookmarkEnd w:id="8606"/>
      <w:bookmarkEnd w:id="8607"/>
      <w:bookmarkEnd w:id="8608"/>
      <w:bookmarkEnd w:id="8609"/>
      <w:bookmarkEnd w:id="8610"/>
      <w:bookmarkEnd w:id="8611"/>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2" w:name="_Toc114212250"/>
      <w:bookmarkStart w:id="8613" w:name="_Toc136555003"/>
      <w:bookmarkStart w:id="8614" w:name="_Toc151993444"/>
      <w:bookmarkStart w:id="8615" w:name="_Toc152000224"/>
      <w:bookmarkStart w:id="8616" w:name="_Toc152158796"/>
      <w:bookmarkStart w:id="8617" w:name="_Toc168570959"/>
      <w:bookmarkStart w:id="8618" w:name="_Toc169773000"/>
      <w:r w:rsidRPr="008B1C02">
        <w:t>5.16.1.3.3.2</w:t>
      </w:r>
      <w:r w:rsidRPr="008B1C02">
        <w:tab/>
        <w:t>GET</w:t>
      </w:r>
      <w:bookmarkEnd w:id="8612"/>
      <w:bookmarkEnd w:id="8613"/>
      <w:bookmarkEnd w:id="8614"/>
      <w:bookmarkEnd w:id="8615"/>
      <w:bookmarkEnd w:id="8616"/>
      <w:bookmarkEnd w:id="8617"/>
      <w:bookmarkEnd w:id="8618"/>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w:t>
            </w:r>
            <w:r w:rsidRPr="008B1C02">
              <w:rPr>
                <w:b w:val="0"/>
                <w:sz w:val="18"/>
                <w:lang w:eastAsia="zh-CN"/>
              </w:rPr>
              <w:lastRenderedPageBreak/>
              <w:t>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lastRenderedPageBreak/>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 xml:space="preserve">The information for the configuration in the request URI are </w:t>
            </w:r>
            <w:r w:rsidRPr="008B1C02">
              <w:rPr>
                <w:b w:val="0"/>
                <w:i w:val="0"/>
              </w:rPr>
              <w:lastRenderedPageBreak/>
              <w:t>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9" w:name="_Toc114212251"/>
      <w:bookmarkStart w:id="8620" w:name="_Toc136555004"/>
      <w:bookmarkStart w:id="8621" w:name="_Toc151993445"/>
      <w:bookmarkStart w:id="8622" w:name="_Toc152000225"/>
      <w:bookmarkStart w:id="8623" w:name="_Toc152158797"/>
      <w:bookmarkStart w:id="8624" w:name="_Toc168570960"/>
      <w:bookmarkStart w:id="8625" w:name="_Toc169773001"/>
      <w:r w:rsidRPr="008B1C02">
        <w:t>5.16.1.3.3.3</w:t>
      </w:r>
      <w:r w:rsidRPr="008B1C02">
        <w:tab/>
        <w:t>PUT</w:t>
      </w:r>
      <w:bookmarkEnd w:id="8619"/>
      <w:bookmarkEnd w:id="8620"/>
      <w:bookmarkEnd w:id="8621"/>
      <w:bookmarkEnd w:id="8622"/>
      <w:bookmarkEnd w:id="8623"/>
      <w:bookmarkEnd w:id="8624"/>
      <w:bookmarkEnd w:id="8625"/>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xml:space="preserve"> 5.2.10 of </w:t>
            </w:r>
            <w:r w:rsidRPr="008B1C02">
              <w:lastRenderedPageBreak/>
              <w:t>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lastRenderedPageBreak/>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6" w:name="_Toc114212252"/>
      <w:bookmarkStart w:id="8627" w:name="_Toc136555005"/>
      <w:bookmarkStart w:id="8628" w:name="_Toc151993446"/>
      <w:bookmarkStart w:id="8629" w:name="_Toc152000226"/>
      <w:bookmarkStart w:id="8630" w:name="_Toc152158798"/>
      <w:bookmarkStart w:id="8631" w:name="_Toc168570961"/>
      <w:bookmarkStart w:id="8632" w:name="_Toc169773002"/>
      <w:r w:rsidRPr="008B1C02">
        <w:t>5.16.1.3.3.4</w:t>
      </w:r>
      <w:r w:rsidRPr="008B1C02">
        <w:tab/>
        <w:t>DELETE</w:t>
      </w:r>
      <w:bookmarkEnd w:id="8626"/>
      <w:bookmarkEnd w:id="8627"/>
      <w:bookmarkEnd w:id="8628"/>
      <w:bookmarkEnd w:id="8629"/>
      <w:bookmarkEnd w:id="8630"/>
      <w:bookmarkEnd w:id="8631"/>
      <w:bookmarkEnd w:id="8632"/>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lastRenderedPageBreak/>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3" w:name="_Toc151993447"/>
      <w:bookmarkStart w:id="8634" w:name="_Toc152000227"/>
      <w:bookmarkStart w:id="8635" w:name="_Toc152158799"/>
      <w:bookmarkStart w:id="8636" w:name="_Toc168570962"/>
      <w:bookmarkStart w:id="8637" w:name="_Toc169773003"/>
      <w:bookmarkStart w:id="8638" w:name="_Toc114212253"/>
      <w:bookmarkStart w:id="8639" w:name="_Toc136555006"/>
      <w:r w:rsidRPr="008B1C02">
        <w:t>5.</w:t>
      </w:r>
      <w:r>
        <w:t>16</w:t>
      </w:r>
      <w:r w:rsidRPr="008B1C02">
        <w:t>.</w:t>
      </w:r>
      <w:r>
        <w:t>1A</w:t>
      </w:r>
      <w:r w:rsidRPr="008B1C02">
        <w:tab/>
        <w:t>Custom Operations without associated resources</w:t>
      </w:r>
      <w:bookmarkEnd w:id="8633"/>
      <w:bookmarkEnd w:id="8634"/>
      <w:bookmarkEnd w:id="8635"/>
      <w:bookmarkEnd w:id="8636"/>
      <w:bookmarkEnd w:id="8637"/>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40" w:name="_Toc151993448"/>
      <w:bookmarkStart w:id="8641" w:name="_Toc152000228"/>
      <w:bookmarkStart w:id="8642" w:name="_Toc152158800"/>
      <w:bookmarkStart w:id="8643" w:name="_Toc168570963"/>
      <w:bookmarkStart w:id="8644" w:name="_Toc169773004"/>
      <w:r w:rsidRPr="008B1C02">
        <w:t>5.16.</w:t>
      </w:r>
      <w:r w:rsidR="006F3D4C" w:rsidRPr="008B1C02">
        <w:t>1</w:t>
      </w:r>
      <w:r w:rsidR="002E24B4">
        <w:t>B</w:t>
      </w:r>
      <w:r w:rsidRPr="008B1C02">
        <w:tab/>
        <w:t>Notifications</w:t>
      </w:r>
      <w:bookmarkEnd w:id="8638"/>
      <w:bookmarkEnd w:id="8639"/>
      <w:bookmarkEnd w:id="8640"/>
      <w:bookmarkEnd w:id="8641"/>
      <w:bookmarkEnd w:id="8642"/>
      <w:bookmarkEnd w:id="8643"/>
      <w:bookmarkEnd w:id="8644"/>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5" w:name="_Toc114212254"/>
      <w:bookmarkStart w:id="8646" w:name="_Toc136555007"/>
      <w:bookmarkStart w:id="8647" w:name="_Toc151993449"/>
      <w:bookmarkStart w:id="8648" w:name="_Toc152000229"/>
      <w:bookmarkStart w:id="8649" w:name="_Toc152158801"/>
      <w:bookmarkStart w:id="8650" w:name="_Toc168570964"/>
      <w:bookmarkStart w:id="8651" w:name="_Toc169773005"/>
      <w:r w:rsidRPr="008B1C02">
        <w:t>5.16.2</w:t>
      </w:r>
      <w:r w:rsidRPr="008B1C02">
        <w:tab/>
        <w:t>Data Model</w:t>
      </w:r>
      <w:bookmarkEnd w:id="8645"/>
      <w:bookmarkEnd w:id="8646"/>
      <w:bookmarkEnd w:id="8647"/>
      <w:bookmarkEnd w:id="8648"/>
      <w:bookmarkEnd w:id="8649"/>
      <w:bookmarkEnd w:id="8650"/>
      <w:bookmarkEnd w:id="8651"/>
    </w:p>
    <w:p w14:paraId="197B191C" w14:textId="77777777" w:rsidR="00AA5070" w:rsidRPr="008B1C02" w:rsidRDefault="00AA5070">
      <w:pPr>
        <w:pStyle w:val="Heading4"/>
      </w:pPr>
      <w:bookmarkStart w:id="8652" w:name="_Toc114212255"/>
      <w:bookmarkStart w:id="8653" w:name="_Toc136555008"/>
      <w:bookmarkStart w:id="8654" w:name="_Toc151993450"/>
      <w:bookmarkStart w:id="8655" w:name="_Toc152000230"/>
      <w:bookmarkStart w:id="8656" w:name="_Toc152158802"/>
      <w:bookmarkStart w:id="8657" w:name="_Toc168570965"/>
      <w:bookmarkStart w:id="8658" w:name="_Toc169773006"/>
      <w:r w:rsidRPr="008B1C02">
        <w:t>5.16.2.1</w:t>
      </w:r>
      <w:r w:rsidRPr="008B1C02">
        <w:tab/>
        <w:t>General</w:t>
      </w:r>
      <w:bookmarkEnd w:id="8652"/>
      <w:bookmarkEnd w:id="8653"/>
      <w:bookmarkEnd w:id="8654"/>
      <w:bookmarkEnd w:id="8655"/>
      <w:bookmarkEnd w:id="8656"/>
      <w:bookmarkEnd w:id="8657"/>
      <w:bookmarkEnd w:id="8658"/>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9" w:name="_Toc114212256"/>
      <w:bookmarkStart w:id="8660" w:name="_Toc136555009"/>
      <w:bookmarkStart w:id="8661" w:name="_Toc151993451"/>
      <w:bookmarkStart w:id="8662" w:name="_Toc152000231"/>
      <w:bookmarkStart w:id="8663" w:name="_Toc152158803"/>
      <w:bookmarkStart w:id="8664" w:name="_Toc168570966"/>
      <w:bookmarkStart w:id="8665" w:name="_Toc169773007"/>
      <w:r w:rsidRPr="008B1C02">
        <w:t>5.16.2.2</w:t>
      </w:r>
      <w:r w:rsidRPr="008B1C02">
        <w:tab/>
        <w:t>Reused data types</w:t>
      </w:r>
      <w:bookmarkEnd w:id="8659"/>
      <w:bookmarkEnd w:id="8660"/>
      <w:bookmarkEnd w:id="8661"/>
      <w:bookmarkEnd w:id="8662"/>
      <w:bookmarkEnd w:id="8663"/>
      <w:bookmarkEnd w:id="8664"/>
      <w:bookmarkEnd w:id="8665"/>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5"/>
        <w:gridCol w:w="1875"/>
        <w:gridCol w:w="4158"/>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rFonts w:hint="eastAsia"/>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rFonts w:hint="eastAsia"/>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66" w:name="_Toc114212257"/>
      <w:bookmarkStart w:id="8667" w:name="_Toc136555010"/>
      <w:bookmarkStart w:id="8668" w:name="_Toc151993452"/>
      <w:bookmarkStart w:id="8669" w:name="_Toc152000232"/>
      <w:bookmarkStart w:id="8670" w:name="_Toc152158804"/>
      <w:bookmarkStart w:id="8671" w:name="_Toc168570967"/>
      <w:bookmarkStart w:id="8672" w:name="_Toc169773008"/>
      <w:r w:rsidRPr="008B1C02">
        <w:lastRenderedPageBreak/>
        <w:t>5.16.2.3</w:t>
      </w:r>
      <w:r w:rsidRPr="008B1C02">
        <w:tab/>
        <w:t>Structured data types</w:t>
      </w:r>
      <w:bookmarkEnd w:id="8666"/>
      <w:bookmarkEnd w:id="8667"/>
      <w:bookmarkEnd w:id="8668"/>
      <w:bookmarkEnd w:id="8669"/>
      <w:bookmarkEnd w:id="8670"/>
      <w:bookmarkEnd w:id="8671"/>
      <w:bookmarkEnd w:id="8672"/>
    </w:p>
    <w:p w14:paraId="7BB1C287" w14:textId="77777777" w:rsidR="00AA5070" w:rsidRPr="008B1C02" w:rsidRDefault="00AA5070">
      <w:pPr>
        <w:pStyle w:val="Heading5"/>
      </w:pPr>
      <w:bookmarkStart w:id="8673" w:name="_Toc114212258"/>
      <w:bookmarkStart w:id="8674" w:name="_Toc136555011"/>
      <w:bookmarkStart w:id="8675" w:name="_Toc151993453"/>
      <w:bookmarkStart w:id="8676" w:name="_Toc152000233"/>
      <w:bookmarkStart w:id="8677" w:name="_Toc152158805"/>
      <w:bookmarkStart w:id="8678" w:name="_Toc168570968"/>
      <w:bookmarkStart w:id="8679" w:name="_Toc169773009"/>
      <w:r w:rsidRPr="008B1C02">
        <w:t>5.16.2.3.1</w:t>
      </w:r>
      <w:r w:rsidRPr="008B1C02">
        <w:tab/>
        <w:t>Introduction</w:t>
      </w:r>
      <w:bookmarkEnd w:id="8673"/>
      <w:bookmarkEnd w:id="8674"/>
      <w:bookmarkEnd w:id="8675"/>
      <w:bookmarkEnd w:id="8676"/>
      <w:bookmarkEnd w:id="8677"/>
      <w:bookmarkEnd w:id="8678"/>
      <w:bookmarkEnd w:id="8679"/>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80" w:name="_Toc114212259"/>
      <w:bookmarkStart w:id="8681" w:name="_Toc136555012"/>
      <w:bookmarkStart w:id="8682" w:name="_Toc151993454"/>
      <w:bookmarkStart w:id="8683" w:name="_Toc152000234"/>
      <w:bookmarkStart w:id="8684" w:name="_Toc152158806"/>
      <w:bookmarkStart w:id="8685" w:name="_Toc168570969"/>
      <w:bookmarkStart w:id="8686" w:name="_Toc169773010"/>
      <w:r w:rsidRPr="008B1C02">
        <w:t>5.16.2.3.2</w:t>
      </w:r>
      <w:r w:rsidRPr="008B1C02">
        <w:tab/>
        <w:t>Type: EcsAddressProvision</w:t>
      </w:r>
      <w:bookmarkEnd w:id="8680"/>
      <w:bookmarkEnd w:id="8681"/>
      <w:bookmarkEnd w:id="8682"/>
      <w:bookmarkEnd w:id="8683"/>
      <w:bookmarkEnd w:id="8684"/>
      <w:bookmarkEnd w:id="8685"/>
      <w:bookmarkEnd w:id="8686"/>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7" w:name="_Toc114212260"/>
      <w:bookmarkStart w:id="8688" w:name="_Toc136555013"/>
      <w:bookmarkStart w:id="8689" w:name="_Toc151993455"/>
      <w:bookmarkStart w:id="8690" w:name="_Toc152000235"/>
      <w:bookmarkStart w:id="8691" w:name="_Toc152158807"/>
      <w:bookmarkStart w:id="8692" w:name="_Toc168570970"/>
      <w:bookmarkStart w:id="8693" w:name="_Toc169773011"/>
      <w:r w:rsidRPr="008B1C02">
        <w:t>5.16.2.4</w:t>
      </w:r>
      <w:r w:rsidRPr="008B1C02">
        <w:tab/>
        <w:t>Simple data types and enumerations</w:t>
      </w:r>
      <w:bookmarkEnd w:id="8687"/>
      <w:bookmarkEnd w:id="8688"/>
      <w:bookmarkEnd w:id="8689"/>
      <w:bookmarkEnd w:id="8690"/>
      <w:bookmarkEnd w:id="8691"/>
      <w:bookmarkEnd w:id="8692"/>
      <w:bookmarkEnd w:id="8693"/>
    </w:p>
    <w:p w14:paraId="231D2A17" w14:textId="77777777" w:rsidR="00AA5070" w:rsidRPr="008B1C02" w:rsidRDefault="00AA5070">
      <w:pPr>
        <w:pStyle w:val="Heading5"/>
      </w:pPr>
      <w:bookmarkStart w:id="8694" w:name="_Toc114212261"/>
      <w:bookmarkStart w:id="8695" w:name="_Toc136555014"/>
      <w:bookmarkStart w:id="8696" w:name="_Toc151993456"/>
      <w:bookmarkStart w:id="8697" w:name="_Toc152000236"/>
      <w:bookmarkStart w:id="8698" w:name="_Toc152158808"/>
      <w:bookmarkStart w:id="8699" w:name="_Toc168570971"/>
      <w:bookmarkStart w:id="8700" w:name="_Toc169773012"/>
      <w:r w:rsidRPr="008B1C02">
        <w:t>5.16.2.4.1</w:t>
      </w:r>
      <w:r w:rsidRPr="008B1C02">
        <w:tab/>
        <w:t>Introduction</w:t>
      </w:r>
      <w:bookmarkEnd w:id="8694"/>
      <w:bookmarkEnd w:id="8695"/>
      <w:bookmarkEnd w:id="8696"/>
      <w:bookmarkEnd w:id="8697"/>
      <w:bookmarkEnd w:id="8698"/>
      <w:bookmarkEnd w:id="8699"/>
      <w:bookmarkEnd w:id="8700"/>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1" w:name="_Toc114212262"/>
      <w:bookmarkStart w:id="8702" w:name="_Toc136555015"/>
      <w:bookmarkStart w:id="8703" w:name="_Toc151993457"/>
      <w:bookmarkStart w:id="8704" w:name="_Toc152000237"/>
      <w:bookmarkStart w:id="8705" w:name="_Toc152158809"/>
      <w:bookmarkStart w:id="8706" w:name="_Toc168570972"/>
      <w:bookmarkStart w:id="8707" w:name="_Toc169773013"/>
      <w:r w:rsidRPr="008B1C02">
        <w:t>5.16.2.4.2</w:t>
      </w:r>
      <w:r w:rsidRPr="008B1C02">
        <w:tab/>
        <w:t>Simple data types</w:t>
      </w:r>
      <w:bookmarkEnd w:id="8701"/>
      <w:bookmarkEnd w:id="8702"/>
      <w:bookmarkEnd w:id="8703"/>
      <w:bookmarkEnd w:id="8704"/>
      <w:bookmarkEnd w:id="8705"/>
      <w:bookmarkEnd w:id="8706"/>
      <w:bookmarkEnd w:id="8707"/>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8"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8"/>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9" w:name="_Toc114212263"/>
      <w:bookmarkStart w:id="8710" w:name="_Toc136555016"/>
      <w:bookmarkStart w:id="8711" w:name="_Toc151993458"/>
      <w:bookmarkStart w:id="8712" w:name="_Toc152000238"/>
      <w:bookmarkStart w:id="8713" w:name="_Toc152158810"/>
      <w:bookmarkStart w:id="8714" w:name="_Toc168570973"/>
      <w:bookmarkStart w:id="8715" w:name="_Toc169773014"/>
      <w:r w:rsidRPr="008B1C02">
        <w:t>5.16.3</w:t>
      </w:r>
      <w:r w:rsidRPr="008B1C02">
        <w:tab/>
        <w:t>Used Features</w:t>
      </w:r>
      <w:bookmarkEnd w:id="8709"/>
      <w:bookmarkEnd w:id="8710"/>
      <w:bookmarkEnd w:id="8711"/>
      <w:bookmarkEnd w:id="8712"/>
      <w:bookmarkEnd w:id="8713"/>
      <w:bookmarkEnd w:id="8714"/>
      <w:bookmarkEnd w:id="8715"/>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6"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6"/>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F2664E">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F2664E">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F2664E">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7" w:name="_Toc114212264"/>
      <w:bookmarkStart w:id="8718" w:name="_Toc136555017"/>
      <w:bookmarkStart w:id="8719" w:name="_Toc151993459"/>
      <w:bookmarkStart w:id="8720" w:name="_Toc152000239"/>
      <w:bookmarkStart w:id="8721" w:name="_Toc152158811"/>
      <w:bookmarkStart w:id="8722" w:name="_Toc168570974"/>
      <w:bookmarkStart w:id="8723" w:name="_Toc169773015"/>
      <w:r w:rsidRPr="008B1C02">
        <w:t>5.16.4</w:t>
      </w:r>
      <w:r w:rsidRPr="008B1C02">
        <w:tab/>
        <w:t>Error handling</w:t>
      </w:r>
      <w:bookmarkEnd w:id="8717"/>
      <w:bookmarkEnd w:id="8718"/>
      <w:bookmarkEnd w:id="8719"/>
      <w:bookmarkEnd w:id="8720"/>
      <w:bookmarkEnd w:id="8721"/>
      <w:bookmarkEnd w:id="8722"/>
      <w:bookmarkEnd w:id="8723"/>
    </w:p>
    <w:p w14:paraId="161E8EA7" w14:textId="77777777" w:rsidR="00BA6020" w:rsidRPr="008B1C02" w:rsidRDefault="00BA6020" w:rsidP="00BA6020">
      <w:pPr>
        <w:pStyle w:val="Heading4"/>
      </w:pPr>
      <w:bookmarkStart w:id="8724" w:name="_Toc114212265"/>
      <w:bookmarkStart w:id="8725" w:name="_Toc136555018"/>
      <w:bookmarkStart w:id="8726" w:name="_Toc151993460"/>
      <w:bookmarkStart w:id="8727" w:name="_Toc152000240"/>
      <w:bookmarkStart w:id="8728" w:name="_Toc152158812"/>
      <w:bookmarkStart w:id="8729" w:name="_Toc168570975"/>
      <w:bookmarkStart w:id="8730" w:name="_Toc169773016"/>
      <w:r w:rsidRPr="008B1C02">
        <w:t>5.16.4.1</w:t>
      </w:r>
      <w:r w:rsidRPr="008B1C02">
        <w:tab/>
        <w:t>General</w:t>
      </w:r>
      <w:bookmarkEnd w:id="8724"/>
      <w:bookmarkEnd w:id="8725"/>
      <w:bookmarkEnd w:id="8726"/>
      <w:bookmarkEnd w:id="8727"/>
      <w:bookmarkEnd w:id="8728"/>
      <w:bookmarkEnd w:id="8729"/>
      <w:bookmarkEnd w:id="8730"/>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1" w:name="_Toc114212266"/>
      <w:bookmarkStart w:id="8732" w:name="_Toc136555019"/>
      <w:bookmarkStart w:id="8733" w:name="_Toc151993461"/>
      <w:bookmarkStart w:id="8734" w:name="_Toc152000241"/>
      <w:bookmarkStart w:id="8735" w:name="_Toc152158813"/>
      <w:bookmarkStart w:id="8736" w:name="_Toc168570976"/>
      <w:bookmarkStart w:id="8737" w:name="_Toc169773017"/>
      <w:r w:rsidRPr="008B1C02">
        <w:t>5.16.4.2</w:t>
      </w:r>
      <w:r w:rsidRPr="008B1C02">
        <w:tab/>
        <w:t>Protocol Errors</w:t>
      </w:r>
      <w:bookmarkEnd w:id="8731"/>
      <w:bookmarkEnd w:id="8732"/>
      <w:bookmarkEnd w:id="8733"/>
      <w:bookmarkEnd w:id="8734"/>
      <w:bookmarkEnd w:id="8735"/>
      <w:bookmarkEnd w:id="8736"/>
      <w:bookmarkEnd w:id="8737"/>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8" w:name="_Toc114212267"/>
      <w:bookmarkStart w:id="8739" w:name="_Toc136555020"/>
      <w:bookmarkStart w:id="8740" w:name="_Toc151993462"/>
      <w:bookmarkStart w:id="8741" w:name="_Toc152000242"/>
      <w:bookmarkStart w:id="8742" w:name="_Toc152158814"/>
      <w:bookmarkStart w:id="8743" w:name="_Toc168570977"/>
      <w:bookmarkStart w:id="8744" w:name="_Toc169773018"/>
      <w:r w:rsidRPr="008B1C02">
        <w:t>5.16.4.3</w:t>
      </w:r>
      <w:r w:rsidRPr="008B1C02">
        <w:tab/>
        <w:t>Application Errors</w:t>
      </w:r>
      <w:bookmarkEnd w:id="8738"/>
      <w:bookmarkEnd w:id="8739"/>
      <w:bookmarkEnd w:id="8740"/>
      <w:bookmarkEnd w:id="8741"/>
      <w:bookmarkEnd w:id="8742"/>
      <w:bookmarkEnd w:id="8743"/>
      <w:bookmarkEnd w:id="8744"/>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5"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5"/>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6" w:name="_Toc152158815"/>
      <w:bookmarkStart w:id="8747" w:name="_Toc168570978"/>
      <w:bookmarkStart w:id="8748" w:name="_Toc169773019"/>
      <w:r w:rsidRPr="008B1C02">
        <w:t>5.17</w:t>
      </w:r>
      <w:r w:rsidRPr="008B1C02">
        <w:tab/>
        <w:t>AMPolicyAuthorization API</w:t>
      </w:r>
      <w:bookmarkEnd w:id="8746"/>
      <w:bookmarkEnd w:id="8747"/>
      <w:bookmarkEnd w:id="8748"/>
    </w:p>
    <w:p w14:paraId="0DE16AAE" w14:textId="77777777" w:rsidR="003D696B" w:rsidRPr="008B1C02" w:rsidRDefault="003D696B" w:rsidP="003D696B">
      <w:pPr>
        <w:pStyle w:val="Heading3"/>
        <w:rPr>
          <w:lang w:val="en-US"/>
        </w:rPr>
      </w:pPr>
      <w:bookmarkStart w:id="8749" w:name="_Toc151993463"/>
      <w:bookmarkStart w:id="8750" w:name="_Toc152000243"/>
      <w:bookmarkStart w:id="8751" w:name="_Toc152158816"/>
      <w:bookmarkStart w:id="8752" w:name="_Toc168570979"/>
      <w:bookmarkStart w:id="8753"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9"/>
      <w:bookmarkEnd w:id="8750"/>
      <w:bookmarkEnd w:id="8751"/>
      <w:bookmarkEnd w:id="8752"/>
      <w:bookmarkEnd w:id="8753"/>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4" w:name="_Toc152158817"/>
      <w:bookmarkStart w:id="8755" w:name="_Toc168570980"/>
      <w:bookmarkStart w:id="8756" w:name="_Toc169773021"/>
      <w:r w:rsidRPr="008B1C02">
        <w:lastRenderedPageBreak/>
        <w:t>5.17.1</w:t>
      </w:r>
      <w:r w:rsidRPr="008B1C02">
        <w:tab/>
        <w:t>Resources</w:t>
      </w:r>
      <w:bookmarkEnd w:id="8754"/>
      <w:bookmarkEnd w:id="8755"/>
      <w:bookmarkEnd w:id="8756"/>
    </w:p>
    <w:p w14:paraId="59787C46" w14:textId="77777777" w:rsidR="00AA5070" w:rsidRPr="00CC45C4" w:rsidRDefault="00AA5070" w:rsidP="00CC45C4">
      <w:pPr>
        <w:pStyle w:val="Heading4"/>
      </w:pPr>
      <w:bookmarkStart w:id="8757" w:name="_Toc114212268"/>
      <w:bookmarkStart w:id="8758" w:name="_Toc136555021"/>
      <w:bookmarkStart w:id="8759" w:name="_Toc151993464"/>
      <w:bookmarkStart w:id="8760" w:name="_Toc152000244"/>
      <w:bookmarkStart w:id="8761" w:name="_Toc152158818"/>
      <w:bookmarkStart w:id="8762" w:name="_Toc168570981"/>
      <w:bookmarkStart w:id="8763" w:name="_Toc169773022"/>
      <w:r w:rsidRPr="00CC45C4">
        <w:t>5.17.1.1</w:t>
      </w:r>
      <w:r w:rsidRPr="00CC45C4">
        <w:tab/>
        <w:t>Overview</w:t>
      </w:r>
      <w:bookmarkEnd w:id="8757"/>
      <w:bookmarkEnd w:id="8758"/>
      <w:bookmarkEnd w:id="8759"/>
      <w:bookmarkEnd w:id="8760"/>
      <w:bookmarkEnd w:id="8761"/>
      <w:bookmarkEnd w:id="8762"/>
      <w:bookmarkEnd w:id="8763"/>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6pt;height:280.6pt" o:ole="">
            <v:imagedata r:id="rId38" o:title=""/>
          </v:shape>
          <o:OLEObject Type="Embed" ProgID="Visio.Drawing.15" ShapeID="_x0000_i1038" DrawAspect="Content" ObjectID="_1786277384"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4"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4"/>
    </w:tbl>
    <w:p w14:paraId="787E2A1A" w14:textId="77777777" w:rsidR="00AA5070" w:rsidRPr="008B1C02" w:rsidRDefault="00AA5070"/>
    <w:p w14:paraId="1B222088" w14:textId="77777777" w:rsidR="00AA5070" w:rsidRPr="008B1C02" w:rsidRDefault="00AA5070" w:rsidP="00D74FD5">
      <w:pPr>
        <w:pStyle w:val="Heading4"/>
      </w:pPr>
      <w:bookmarkStart w:id="8765" w:name="_Toc152158819"/>
      <w:bookmarkStart w:id="8766" w:name="_Toc168570982"/>
      <w:bookmarkStart w:id="8767" w:name="_Toc169773023"/>
      <w:r w:rsidRPr="008B1C02">
        <w:t>5.17.1.2</w:t>
      </w:r>
      <w:r w:rsidRPr="008B1C02">
        <w:tab/>
        <w:t>Resource: Application AM Contexts</w:t>
      </w:r>
      <w:bookmarkEnd w:id="8765"/>
      <w:bookmarkEnd w:id="8766"/>
      <w:bookmarkEnd w:id="8767"/>
    </w:p>
    <w:p w14:paraId="0746C944" w14:textId="77777777" w:rsidR="00AA5070" w:rsidRPr="008B1C02" w:rsidRDefault="00AA5070" w:rsidP="00D74FD5">
      <w:pPr>
        <w:pStyle w:val="Heading5"/>
      </w:pPr>
      <w:bookmarkStart w:id="8768" w:name="_Toc152158820"/>
      <w:bookmarkStart w:id="8769" w:name="_Toc168570983"/>
      <w:bookmarkStart w:id="8770" w:name="_Toc169773024"/>
      <w:r w:rsidRPr="008B1C02">
        <w:t>5.17.1.2.1</w:t>
      </w:r>
      <w:r w:rsidRPr="008B1C02">
        <w:tab/>
        <w:t>Introduction</w:t>
      </w:r>
      <w:bookmarkEnd w:id="8768"/>
      <w:bookmarkEnd w:id="8769"/>
      <w:bookmarkEnd w:id="8770"/>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1" w:name="_Toc152158821"/>
      <w:bookmarkStart w:id="8772" w:name="_Toc168570984"/>
      <w:bookmarkStart w:id="8773" w:name="_Toc169773025"/>
      <w:r w:rsidRPr="008B1C02">
        <w:t>5.17.1.2.2</w:t>
      </w:r>
      <w:r w:rsidRPr="008B1C02">
        <w:tab/>
        <w:t>Resource Definition</w:t>
      </w:r>
      <w:bookmarkEnd w:id="8771"/>
      <w:bookmarkEnd w:id="8772"/>
      <w:bookmarkEnd w:id="8773"/>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4" w:name="_Toc152158822"/>
      <w:bookmarkStart w:id="8775" w:name="_Toc168570985"/>
      <w:bookmarkStart w:id="8776" w:name="_Toc169773026"/>
      <w:r w:rsidRPr="008B1C02">
        <w:t>5.17.1.2.3</w:t>
      </w:r>
      <w:r w:rsidRPr="008B1C02">
        <w:tab/>
        <w:t>Resource Methods</w:t>
      </w:r>
      <w:bookmarkEnd w:id="8774"/>
      <w:bookmarkEnd w:id="8775"/>
      <w:bookmarkEnd w:id="8776"/>
    </w:p>
    <w:p w14:paraId="5F4403EB" w14:textId="77777777" w:rsidR="00AA5070" w:rsidRPr="008B1C02" w:rsidRDefault="00AA5070" w:rsidP="00D74FD5">
      <w:pPr>
        <w:pStyle w:val="Heading6"/>
      </w:pPr>
      <w:bookmarkStart w:id="8777" w:name="_Toc152158823"/>
      <w:bookmarkStart w:id="8778" w:name="_Toc168570986"/>
      <w:bookmarkStart w:id="8779" w:name="_Toc169773027"/>
      <w:r w:rsidRPr="008B1C02">
        <w:t>5.17.1.2.3.1</w:t>
      </w:r>
      <w:r w:rsidRPr="008B1C02">
        <w:tab/>
        <w:t>General</w:t>
      </w:r>
      <w:bookmarkEnd w:id="8777"/>
      <w:bookmarkEnd w:id="8778"/>
      <w:bookmarkEnd w:id="8779"/>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80" w:name="_Toc152158824"/>
      <w:bookmarkStart w:id="8781" w:name="_Toc168570987"/>
      <w:bookmarkStart w:id="8782" w:name="_Toc169773028"/>
      <w:r w:rsidRPr="008B1C02">
        <w:t>5.17.1.2.3.2</w:t>
      </w:r>
      <w:r w:rsidRPr="008B1C02">
        <w:tab/>
        <w:t>POST</w:t>
      </w:r>
      <w:bookmarkEnd w:id="8780"/>
      <w:bookmarkEnd w:id="8781"/>
      <w:bookmarkEnd w:id="8782"/>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3" w:name="_Toc152158825"/>
      <w:bookmarkStart w:id="8784" w:name="_Toc168570988"/>
      <w:bookmarkStart w:id="8785" w:name="_Toc169773029"/>
      <w:r w:rsidRPr="008B1C02">
        <w:t>5.17.1.3</w:t>
      </w:r>
      <w:r w:rsidRPr="008B1C02">
        <w:tab/>
        <w:t>Resource: Individual Application AM Context</w:t>
      </w:r>
      <w:bookmarkEnd w:id="8783"/>
      <w:bookmarkEnd w:id="8784"/>
      <w:bookmarkEnd w:id="8785"/>
    </w:p>
    <w:p w14:paraId="620F247D" w14:textId="77777777" w:rsidR="00AA5070" w:rsidRPr="008B1C02" w:rsidRDefault="00AA5070" w:rsidP="00D74FD5">
      <w:pPr>
        <w:pStyle w:val="Heading5"/>
      </w:pPr>
      <w:bookmarkStart w:id="8786" w:name="_Toc152158826"/>
      <w:bookmarkStart w:id="8787" w:name="_Toc168570989"/>
      <w:bookmarkStart w:id="8788" w:name="_Toc169773030"/>
      <w:r w:rsidRPr="008B1C02">
        <w:t>5.17.1.3.1</w:t>
      </w:r>
      <w:r w:rsidRPr="008B1C02">
        <w:tab/>
        <w:t>Introduction</w:t>
      </w:r>
      <w:bookmarkEnd w:id="8786"/>
      <w:bookmarkEnd w:id="8787"/>
      <w:bookmarkEnd w:id="8788"/>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9" w:name="_Toc152158827"/>
      <w:bookmarkStart w:id="8790" w:name="_Toc168570990"/>
      <w:bookmarkStart w:id="8791" w:name="_Toc169773031"/>
      <w:r w:rsidRPr="008B1C02">
        <w:t>5.17.1.3.2</w:t>
      </w:r>
      <w:r w:rsidRPr="008B1C02">
        <w:tab/>
        <w:t>Resource Definition</w:t>
      </w:r>
      <w:bookmarkEnd w:id="8789"/>
      <w:bookmarkEnd w:id="8790"/>
      <w:bookmarkEnd w:id="8791"/>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2" w:name="_Toc152158828"/>
      <w:bookmarkStart w:id="8793" w:name="_Toc168570991"/>
      <w:bookmarkStart w:id="8794" w:name="_Toc169773032"/>
      <w:r w:rsidRPr="008B1C02">
        <w:t>5.17.1.3.3</w:t>
      </w:r>
      <w:r w:rsidRPr="008B1C02">
        <w:tab/>
        <w:t>Resource Methods</w:t>
      </w:r>
      <w:bookmarkEnd w:id="8792"/>
      <w:bookmarkEnd w:id="8793"/>
      <w:bookmarkEnd w:id="8794"/>
    </w:p>
    <w:p w14:paraId="20D22C34" w14:textId="77777777" w:rsidR="00AA5070" w:rsidRPr="008B1C02" w:rsidRDefault="00AA5070" w:rsidP="00D74FD5">
      <w:pPr>
        <w:pStyle w:val="Heading6"/>
      </w:pPr>
      <w:bookmarkStart w:id="8795" w:name="_Toc152158829"/>
      <w:bookmarkStart w:id="8796" w:name="_Toc168570992"/>
      <w:bookmarkStart w:id="8797" w:name="_Toc169773033"/>
      <w:r w:rsidRPr="008B1C02">
        <w:t>5.17.1.3.3.1</w:t>
      </w:r>
      <w:r w:rsidRPr="008B1C02">
        <w:tab/>
        <w:t>General</w:t>
      </w:r>
      <w:bookmarkEnd w:id="8795"/>
      <w:bookmarkEnd w:id="8796"/>
      <w:bookmarkEnd w:id="8797"/>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8" w:name="_Toc152158830"/>
      <w:bookmarkStart w:id="8799" w:name="_Toc168570993"/>
      <w:bookmarkStart w:id="8800" w:name="_Toc169773034"/>
      <w:r w:rsidRPr="008B1C02">
        <w:t>5.17.1.3.3.2</w:t>
      </w:r>
      <w:r w:rsidRPr="008B1C02">
        <w:tab/>
        <w:t>GET</w:t>
      </w:r>
      <w:bookmarkEnd w:id="8798"/>
      <w:bookmarkEnd w:id="8799"/>
      <w:bookmarkEnd w:id="8800"/>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1" w:name="_Toc152158831"/>
      <w:bookmarkStart w:id="8802" w:name="_Toc168570994"/>
      <w:bookmarkStart w:id="8803" w:name="_Toc169773035"/>
      <w:r w:rsidRPr="008B1C02">
        <w:t>5.17.1.3.3.3</w:t>
      </w:r>
      <w:r w:rsidRPr="008B1C02">
        <w:tab/>
        <w:t>PATCH</w:t>
      </w:r>
      <w:bookmarkEnd w:id="8801"/>
      <w:bookmarkEnd w:id="8802"/>
      <w:bookmarkEnd w:id="8803"/>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4" w:name="_Toc152158832"/>
      <w:bookmarkStart w:id="8805" w:name="_Toc168570995"/>
      <w:bookmarkStart w:id="8806" w:name="_Toc169773036"/>
      <w:r w:rsidRPr="008B1C02">
        <w:lastRenderedPageBreak/>
        <w:t>5.17.1.3.3.4</w:t>
      </w:r>
      <w:r w:rsidRPr="008B1C02">
        <w:tab/>
        <w:t>DELETE</w:t>
      </w:r>
      <w:bookmarkEnd w:id="8804"/>
      <w:bookmarkEnd w:id="8805"/>
      <w:bookmarkEnd w:id="8806"/>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7" w:name="_Toc152158833"/>
      <w:bookmarkStart w:id="8808" w:name="_Toc168570996"/>
      <w:bookmarkStart w:id="8809" w:name="_Toc169773037"/>
      <w:r w:rsidRPr="008B1C02">
        <w:lastRenderedPageBreak/>
        <w:t>5.17.1.4</w:t>
      </w:r>
      <w:r w:rsidRPr="008B1C02">
        <w:tab/>
        <w:t>Resource: AM Policy Events Subscription</w:t>
      </w:r>
      <w:bookmarkEnd w:id="8807"/>
      <w:bookmarkEnd w:id="8808"/>
      <w:bookmarkEnd w:id="8809"/>
    </w:p>
    <w:p w14:paraId="4151FE36" w14:textId="77777777" w:rsidR="00AA5070" w:rsidRPr="008B1C02" w:rsidRDefault="00AA5070" w:rsidP="00D74FD5">
      <w:pPr>
        <w:pStyle w:val="Heading5"/>
      </w:pPr>
      <w:bookmarkStart w:id="8810" w:name="_Toc152158834"/>
      <w:bookmarkStart w:id="8811" w:name="_Toc168570997"/>
      <w:bookmarkStart w:id="8812" w:name="_Toc169773038"/>
      <w:r w:rsidRPr="008B1C02">
        <w:t>5.17.1.4.1</w:t>
      </w:r>
      <w:r w:rsidRPr="008B1C02">
        <w:tab/>
        <w:t>Introduction</w:t>
      </w:r>
      <w:bookmarkEnd w:id="8810"/>
      <w:bookmarkEnd w:id="8811"/>
      <w:bookmarkEnd w:id="8812"/>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3" w:name="_Toc152158835"/>
      <w:bookmarkStart w:id="8814" w:name="_Toc168570998"/>
      <w:bookmarkStart w:id="8815" w:name="_Toc169773039"/>
      <w:r w:rsidRPr="008B1C02">
        <w:t>5.17.1.4.2</w:t>
      </w:r>
      <w:r w:rsidRPr="008B1C02">
        <w:tab/>
        <w:t>Resource Definition</w:t>
      </w:r>
      <w:bookmarkEnd w:id="8813"/>
      <w:bookmarkEnd w:id="8814"/>
      <w:bookmarkEnd w:id="8815"/>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6" w:name="_Toc152158836"/>
      <w:bookmarkStart w:id="8817" w:name="_Toc168570999"/>
      <w:bookmarkStart w:id="8818" w:name="_Toc169773040"/>
      <w:r w:rsidRPr="008B1C02">
        <w:t>5.17.1.4.3</w:t>
      </w:r>
      <w:r w:rsidRPr="008B1C02">
        <w:tab/>
        <w:t>Resource Methods</w:t>
      </w:r>
      <w:bookmarkEnd w:id="8816"/>
      <w:bookmarkEnd w:id="8817"/>
      <w:bookmarkEnd w:id="8818"/>
    </w:p>
    <w:p w14:paraId="6862F20A" w14:textId="77777777" w:rsidR="00AA5070" w:rsidRPr="008B1C02" w:rsidRDefault="00AA5070" w:rsidP="00D74FD5">
      <w:pPr>
        <w:pStyle w:val="Heading6"/>
      </w:pPr>
      <w:bookmarkStart w:id="8819" w:name="_Toc152158837"/>
      <w:bookmarkStart w:id="8820" w:name="_Toc168571000"/>
      <w:bookmarkStart w:id="8821" w:name="_Toc169773041"/>
      <w:r w:rsidRPr="008B1C02">
        <w:t>5.17.1.4.3.1</w:t>
      </w:r>
      <w:r w:rsidRPr="008B1C02">
        <w:tab/>
        <w:t>General</w:t>
      </w:r>
      <w:bookmarkEnd w:id="8819"/>
      <w:bookmarkEnd w:id="8820"/>
      <w:bookmarkEnd w:id="8821"/>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2" w:name="_Toc152158838"/>
      <w:bookmarkStart w:id="8823" w:name="_Toc168571001"/>
      <w:bookmarkStart w:id="8824" w:name="_Toc169773042"/>
      <w:r w:rsidRPr="008B1C02">
        <w:t>5.17.1.4.3.2</w:t>
      </w:r>
      <w:r w:rsidRPr="008B1C02">
        <w:tab/>
        <w:t>PUT</w:t>
      </w:r>
      <w:bookmarkEnd w:id="8822"/>
      <w:bookmarkEnd w:id="8823"/>
      <w:bookmarkEnd w:id="8824"/>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5" w:name="_Toc152158839"/>
      <w:bookmarkStart w:id="8826" w:name="_Toc168571002"/>
      <w:bookmarkStart w:id="8827" w:name="_Toc169773043"/>
      <w:r w:rsidRPr="008B1C02">
        <w:lastRenderedPageBreak/>
        <w:t>5.17.1.4.3.3</w:t>
      </w:r>
      <w:r w:rsidRPr="008B1C02">
        <w:tab/>
        <w:t>DELETE</w:t>
      </w:r>
      <w:bookmarkEnd w:id="8825"/>
      <w:bookmarkEnd w:id="8826"/>
      <w:bookmarkEnd w:id="8827"/>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8" w:name="_Toc151993465"/>
      <w:bookmarkStart w:id="8829" w:name="_Toc152000245"/>
      <w:bookmarkStart w:id="8830" w:name="_Toc152158840"/>
      <w:bookmarkStart w:id="8831" w:name="_Toc168571003"/>
      <w:bookmarkStart w:id="8832" w:name="_Toc169773044"/>
      <w:r w:rsidRPr="00CC45C4">
        <w:t>5.17.1A</w:t>
      </w:r>
      <w:r w:rsidRPr="00CC45C4">
        <w:tab/>
        <w:t>Custom Operations without associated resources</w:t>
      </w:r>
      <w:bookmarkEnd w:id="8828"/>
      <w:bookmarkEnd w:id="8829"/>
      <w:bookmarkEnd w:id="8830"/>
      <w:bookmarkEnd w:id="8831"/>
      <w:bookmarkEnd w:id="8832"/>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3" w:name="_Toc152158841"/>
      <w:bookmarkStart w:id="8834" w:name="_Toc168571004"/>
      <w:bookmarkStart w:id="8835" w:name="_Toc169773045"/>
      <w:r w:rsidRPr="008B1C02">
        <w:lastRenderedPageBreak/>
        <w:t>5.17.2</w:t>
      </w:r>
      <w:r w:rsidRPr="008B1C02">
        <w:tab/>
        <w:t>Notifications</w:t>
      </w:r>
      <w:bookmarkEnd w:id="8833"/>
      <w:bookmarkEnd w:id="8834"/>
      <w:bookmarkEnd w:id="8835"/>
    </w:p>
    <w:p w14:paraId="2820346B" w14:textId="77777777" w:rsidR="00AA5070" w:rsidRPr="00CC45C4" w:rsidRDefault="00AA5070" w:rsidP="00CC45C4">
      <w:pPr>
        <w:pStyle w:val="Heading4"/>
      </w:pPr>
      <w:bookmarkStart w:id="8836" w:name="_Toc114212269"/>
      <w:bookmarkStart w:id="8837" w:name="_Toc136555022"/>
      <w:bookmarkStart w:id="8838" w:name="_Toc151993466"/>
      <w:bookmarkStart w:id="8839" w:name="_Toc152000246"/>
      <w:bookmarkStart w:id="8840" w:name="_Toc152158842"/>
      <w:bookmarkStart w:id="8841" w:name="_Toc168571005"/>
      <w:bookmarkStart w:id="8842" w:name="_Toc169773046"/>
      <w:r w:rsidRPr="00CC45C4">
        <w:t>5.17.2.1</w:t>
      </w:r>
      <w:r w:rsidRPr="00CC45C4">
        <w:tab/>
        <w:t>Introduction</w:t>
      </w:r>
      <w:bookmarkEnd w:id="8836"/>
      <w:bookmarkEnd w:id="8837"/>
      <w:bookmarkEnd w:id="8838"/>
      <w:bookmarkEnd w:id="8839"/>
      <w:bookmarkEnd w:id="8840"/>
      <w:bookmarkEnd w:id="8841"/>
      <w:bookmarkEnd w:id="8842"/>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3" w:name="_Toc114212270"/>
      <w:bookmarkStart w:id="8844" w:name="_Toc136555023"/>
      <w:bookmarkStart w:id="8845" w:name="_Toc151993467"/>
      <w:bookmarkStart w:id="8846" w:name="_Toc152000247"/>
      <w:bookmarkStart w:id="8847" w:name="_Toc152158843"/>
      <w:bookmarkStart w:id="8848" w:name="_Toc168571006"/>
      <w:bookmarkStart w:id="8849" w:name="_Toc169773047"/>
      <w:r w:rsidRPr="00CC45C4">
        <w:t>5.17.2.2</w:t>
      </w:r>
      <w:r w:rsidRPr="00CC45C4">
        <w:tab/>
        <w:t>AM Event Notification</w:t>
      </w:r>
      <w:bookmarkEnd w:id="8843"/>
      <w:bookmarkEnd w:id="8844"/>
      <w:bookmarkEnd w:id="8845"/>
      <w:bookmarkEnd w:id="8846"/>
      <w:bookmarkEnd w:id="8847"/>
      <w:bookmarkEnd w:id="8848"/>
      <w:bookmarkEnd w:id="8849"/>
    </w:p>
    <w:p w14:paraId="70AE94F5" w14:textId="77777777" w:rsidR="00AA5070" w:rsidRPr="00CC45C4" w:rsidRDefault="00AA5070" w:rsidP="00CC45C4">
      <w:pPr>
        <w:pStyle w:val="Heading5"/>
      </w:pPr>
      <w:bookmarkStart w:id="8850" w:name="_Toc114212271"/>
      <w:bookmarkStart w:id="8851" w:name="_Toc136555024"/>
      <w:bookmarkStart w:id="8852" w:name="_Toc151993468"/>
      <w:bookmarkStart w:id="8853" w:name="_Toc152000248"/>
      <w:bookmarkStart w:id="8854" w:name="_Toc152158844"/>
      <w:bookmarkStart w:id="8855" w:name="_Toc168571007"/>
      <w:bookmarkStart w:id="8856" w:name="_Toc169773048"/>
      <w:bookmarkStart w:id="8857" w:name="_Hlk71543964"/>
      <w:r w:rsidRPr="00CC45C4">
        <w:t>5.17.2.2.1</w:t>
      </w:r>
      <w:r w:rsidRPr="00CC45C4">
        <w:tab/>
        <w:t>Description</w:t>
      </w:r>
      <w:bookmarkEnd w:id="8850"/>
      <w:bookmarkEnd w:id="8851"/>
      <w:bookmarkEnd w:id="8852"/>
      <w:bookmarkEnd w:id="8853"/>
      <w:bookmarkEnd w:id="8854"/>
      <w:bookmarkEnd w:id="8855"/>
      <w:bookmarkEnd w:id="8856"/>
    </w:p>
    <w:bookmarkEnd w:id="8857"/>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8" w:name="_Toc114212272"/>
      <w:bookmarkStart w:id="8859" w:name="_Toc136555025"/>
      <w:bookmarkStart w:id="8860" w:name="_Toc151993469"/>
      <w:bookmarkStart w:id="8861" w:name="_Toc152000249"/>
      <w:bookmarkStart w:id="8862" w:name="_Toc152158845"/>
      <w:bookmarkStart w:id="8863" w:name="_Toc168571008"/>
      <w:bookmarkStart w:id="8864" w:name="_Toc169773049"/>
      <w:r w:rsidRPr="00CC45C4">
        <w:t>5.17.2.2.2</w:t>
      </w:r>
      <w:r w:rsidRPr="00CC45C4">
        <w:tab/>
        <w:t>Callback URI</w:t>
      </w:r>
      <w:bookmarkEnd w:id="8858"/>
      <w:bookmarkEnd w:id="8859"/>
      <w:bookmarkEnd w:id="8860"/>
      <w:bookmarkEnd w:id="8861"/>
      <w:bookmarkEnd w:id="8862"/>
      <w:bookmarkEnd w:id="8863"/>
      <w:bookmarkEnd w:id="8864"/>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5" w:name="_Toc114212273"/>
      <w:bookmarkStart w:id="8866" w:name="_Toc136555026"/>
      <w:bookmarkStart w:id="8867" w:name="_Toc151993470"/>
      <w:bookmarkStart w:id="8868" w:name="_Toc152000250"/>
      <w:bookmarkStart w:id="8869" w:name="_Toc152158846"/>
      <w:bookmarkStart w:id="8870" w:name="_Toc168571009"/>
      <w:bookmarkStart w:id="8871" w:name="_Toc169773050"/>
      <w:r w:rsidRPr="00CC45C4">
        <w:t>5.17.2.2.3</w:t>
      </w:r>
      <w:r w:rsidRPr="00CC45C4">
        <w:tab/>
        <w:t>Operation Definition</w:t>
      </w:r>
      <w:bookmarkEnd w:id="8865"/>
      <w:bookmarkEnd w:id="8866"/>
      <w:bookmarkEnd w:id="8867"/>
      <w:bookmarkEnd w:id="8868"/>
      <w:bookmarkEnd w:id="8869"/>
      <w:bookmarkEnd w:id="8870"/>
      <w:bookmarkEnd w:id="8871"/>
    </w:p>
    <w:p w14:paraId="0705525D" w14:textId="77777777" w:rsidR="00AA5070" w:rsidRPr="00CC45C4" w:rsidRDefault="00AA5070" w:rsidP="00CC45C4">
      <w:pPr>
        <w:pStyle w:val="Heading6"/>
      </w:pPr>
      <w:bookmarkStart w:id="8872" w:name="_Toc114212274"/>
      <w:bookmarkStart w:id="8873" w:name="_Toc136555027"/>
      <w:bookmarkStart w:id="8874" w:name="_Toc151993471"/>
      <w:bookmarkStart w:id="8875" w:name="_Toc152000251"/>
      <w:bookmarkStart w:id="8876" w:name="_Toc152158847"/>
      <w:bookmarkStart w:id="8877" w:name="_Toc168571010"/>
      <w:bookmarkStart w:id="8878" w:name="_Toc169773051"/>
      <w:r w:rsidRPr="00CC45C4">
        <w:t>5.17.2.2.3.1</w:t>
      </w:r>
      <w:r w:rsidRPr="00CC45C4">
        <w:tab/>
        <w:t>Notification via HTTP POST</w:t>
      </w:r>
      <w:bookmarkEnd w:id="8872"/>
      <w:bookmarkEnd w:id="8873"/>
      <w:bookmarkEnd w:id="8874"/>
      <w:bookmarkEnd w:id="8875"/>
      <w:bookmarkEnd w:id="8876"/>
      <w:bookmarkEnd w:id="8877"/>
      <w:bookmarkEnd w:id="8878"/>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9" w:name="_Toc114212275"/>
      <w:bookmarkStart w:id="8880" w:name="_Toc136555028"/>
      <w:bookmarkStart w:id="8881" w:name="_Toc151993472"/>
      <w:bookmarkStart w:id="8882" w:name="_Toc152000252"/>
      <w:bookmarkStart w:id="8883" w:name="_Toc152158848"/>
      <w:bookmarkStart w:id="8884" w:name="_Toc168571011"/>
      <w:bookmarkStart w:id="8885" w:name="_Toc169773052"/>
      <w:r w:rsidRPr="00CC45C4">
        <w:t>5.17.2.2.3.2</w:t>
      </w:r>
      <w:r w:rsidRPr="00CC45C4">
        <w:tab/>
        <w:t>Notification via Websocket</w:t>
      </w:r>
      <w:bookmarkEnd w:id="8879"/>
      <w:bookmarkEnd w:id="8880"/>
      <w:bookmarkEnd w:id="8881"/>
      <w:bookmarkEnd w:id="8882"/>
      <w:bookmarkEnd w:id="8883"/>
      <w:bookmarkEnd w:id="8884"/>
      <w:bookmarkEnd w:id="8885"/>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6" w:name="_Toc152158849"/>
      <w:bookmarkStart w:id="8887" w:name="_Toc168571012"/>
      <w:bookmarkStart w:id="8888" w:name="_Toc169773053"/>
      <w:r w:rsidRPr="008B1C02">
        <w:t>5.17.3</w:t>
      </w:r>
      <w:r w:rsidRPr="008B1C02">
        <w:tab/>
        <w:t>Data Model</w:t>
      </w:r>
      <w:bookmarkEnd w:id="8886"/>
      <w:bookmarkEnd w:id="8887"/>
      <w:bookmarkEnd w:id="8888"/>
    </w:p>
    <w:p w14:paraId="3A61E8B1" w14:textId="77777777" w:rsidR="00AA5070" w:rsidRPr="008B1C02" w:rsidRDefault="00AA5070" w:rsidP="00D74FD5">
      <w:pPr>
        <w:pStyle w:val="Heading4"/>
      </w:pPr>
      <w:bookmarkStart w:id="8889" w:name="_Toc152158850"/>
      <w:bookmarkStart w:id="8890" w:name="_Toc168571013"/>
      <w:bookmarkStart w:id="8891" w:name="_Toc169773054"/>
      <w:r w:rsidRPr="008B1C02">
        <w:t>5.17.3.1</w:t>
      </w:r>
      <w:r w:rsidRPr="008B1C02">
        <w:tab/>
        <w:t>General</w:t>
      </w:r>
      <w:bookmarkEnd w:id="8889"/>
      <w:bookmarkEnd w:id="8890"/>
      <w:bookmarkEnd w:id="8891"/>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2" w:name="_Toc152158851"/>
      <w:bookmarkStart w:id="8893" w:name="_Toc168571014"/>
      <w:bookmarkStart w:id="8894" w:name="_Toc169773055"/>
      <w:r w:rsidRPr="008B1C02">
        <w:t>5.17.</w:t>
      </w:r>
      <w:r w:rsidR="00CA3F3E" w:rsidRPr="008B1C02">
        <w:t>3</w:t>
      </w:r>
      <w:r w:rsidRPr="008B1C02">
        <w:t>.2</w:t>
      </w:r>
      <w:r w:rsidRPr="008B1C02">
        <w:tab/>
        <w:t>Reused data types</w:t>
      </w:r>
      <w:bookmarkEnd w:id="8892"/>
      <w:bookmarkEnd w:id="8893"/>
      <w:bookmarkEnd w:id="8894"/>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2"/>
        <w:gridCol w:w="1935"/>
        <w:gridCol w:w="549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5" w:name="_Toc152158852"/>
      <w:bookmarkStart w:id="8896" w:name="_Toc168571015"/>
      <w:bookmarkStart w:id="8897" w:name="_Toc169773056"/>
      <w:r w:rsidRPr="008B1C02">
        <w:t>5.17.</w:t>
      </w:r>
      <w:r w:rsidR="00CA3F3E" w:rsidRPr="008B1C02">
        <w:t>3</w:t>
      </w:r>
      <w:r w:rsidRPr="008B1C02">
        <w:t>.3</w:t>
      </w:r>
      <w:r w:rsidRPr="008B1C02">
        <w:tab/>
        <w:t>Structured data types</w:t>
      </w:r>
      <w:bookmarkEnd w:id="8895"/>
      <w:bookmarkEnd w:id="8896"/>
      <w:bookmarkEnd w:id="8897"/>
      <w:r w:rsidRPr="008B1C02">
        <w:t xml:space="preserve"> </w:t>
      </w:r>
    </w:p>
    <w:p w14:paraId="69315BE3" w14:textId="77777777" w:rsidR="00AA5070" w:rsidRPr="008B1C02" w:rsidRDefault="00AA5070" w:rsidP="00D74FD5">
      <w:pPr>
        <w:pStyle w:val="Heading5"/>
      </w:pPr>
      <w:bookmarkStart w:id="8898" w:name="_Toc152158853"/>
      <w:bookmarkStart w:id="8899" w:name="_Toc168571016"/>
      <w:bookmarkStart w:id="8900" w:name="_Toc169773057"/>
      <w:r w:rsidRPr="008B1C02">
        <w:t>5.17.</w:t>
      </w:r>
      <w:r w:rsidR="00CA3F3E" w:rsidRPr="008B1C02">
        <w:t>3</w:t>
      </w:r>
      <w:r w:rsidRPr="008B1C02">
        <w:t>.3.1</w:t>
      </w:r>
      <w:r w:rsidRPr="008B1C02">
        <w:tab/>
        <w:t>Introduction</w:t>
      </w:r>
      <w:bookmarkEnd w:id="8898"/>
      <w:bookmarkEnd w:id="8899"/>
      <w:bookmarkEnd w:id="8900"/>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1" w:name="_Toc114212276"/>
      <w:bookmarkStart w:id="8902" w:name="_Toc136555029"/>
      <w:bookmarkStart w:id="8903" w:name="_Toc151993473"/>
      <w:bookmarkStart w:id="8904" w:name="_Toc152000253"/>
      <w:bookmarkStart w:id="8905" w:name="_Toc152158854"/>
      <w:bookmarkStart w:id="8906" w:name="_Toc168571017"/>
      <w:bookmarkStart w:id="8907" w:name="_Toc169773058"/>
      <w:r w:rsidRPr="00CC45C4">
        <w:lastRenderedPageBreak/>
        <w:t>5.17.</w:t>
      </w:r>
      <w:r w:rsidR="00CA3F3E" w:rsidRPr="00CC45C4">
        <w:t>3</w:t>
      </w:r>
      <w:r w:rsidRPr="00CC45C4">
        <w:t>.3.2</w:t>
      </w:r>
      <w:r w:rsidRPr="00CC45C4">
        <w:tab/>
        <w:t>Type: AppAmContextExpData</w:t>
      </w:r>
      <w:bookmarkEnd w:id="8901"/>
      <w:bookmarkEnd w:id="8902"/>
      <w:bookmarkEnd w:id="8903"/>
      <w:bookmarkEnd w:id="8904"/>
      <w:bookmarkEnd w:id="8905"/>
      <w:bookmarkEnd w:id="8906"/>
      <w:bookmarkEnd w:id="8907"/>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8" w:name="_Toc114212277"/>
      <w:bookmarkStart w:id="8909" w:name="_Toc136555030"/>
      <w:bookmarkStart w:id="8910" w:name="_Toc151993474"/>
      <w:bookmarkStart w:id="8911" w:name="_Toc152000254"/>
      <w:bookmarkStart w:id="8912" w:name="_Toc152158855"/>
      <w:bookmarkStart w:id="8913" w:name="_Toc168571018"/>
      <w:bookmarkStart w:id="8914" w:name="_Toc169773059"/>
      <w:r w:rsidRPr="00CC45C4">
        <w:lastRenderedPageBreak/>
        <w:t>5.17.</w:t>
      </w:r>
      <w:r w:rsidR="00CA3F3E" w:rsidRPr="00CC45C4">
        <w:t>3</w:t>
      </w:r>
      <w:r w:rsidRPr="00CC45C4">
        <w:t>.3.3</w:t>
      </w:r>
      <w:r w:rsidRPr="00CC45C4">
        <w:tab/>
        <w:t>Type: AppAmContextExpUpdateData</w:t>
      </w:r>
      <w:bookmarkEnd w:id="8908"/>
      <w:bookmarkEnd w:id="8909"/>
      <w:bookmarkEnd w:id="8910"/>
      <w:bookmarkEnd w:id="8911"/>
      <w:bookmarkEnd w:id="8912"/>
      <w:bookmarkEnd w:id="8913"/>
      <w:bookmarkEnd w:id="8914"/>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5" w:name="_Toc114212278"/>
      <w:bookmarkStart w:id="8916" w:name="_Toc136555031"/>
      <w:bookmarkStart w:id="8917" w:name="_Toc151993475"/>
      <w:bookmarkStart w:id="8918" w:name="_Toc152000255"/>
      <w:bookmarkStart w:id="8919" w:name="_Toc152158856"/>
      <w:bookmarkStart w:id="8920" w:name="_Toc168571019"/>
      <w:bookmarkStart w:id="8921" w:name="_Toc169773060"/>
      <w:r w:rsidRPr="00CC45C4">
        <w:t>5.17.3.3.4</w:t>
      </w:r>
      <w:r w:rsidRPr="00CC45C4">
        <w:tab/>
        <w:t>Type: GeographicalArea</w:t>
      </w:r>
      <w:bookmarkEnd w:id="8915"/>
      <w:bookmarkEnd w:id="8916"/>
      <w:bookmarkEnd w:id="8917"/>
      <w:bookmarkEnd w:id="8918"/>
      <w:bookmarkEnd w:id="8919"/>
      <w:bookmarkEnd w:id="8920"/>
      <w:bookmarkEnd w:id="8921"/>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2" w:name="_Toc152158857"/>
      <w:bookmarkStart w:id="8923" w:name="_Toc168571020"/>
      <w:bookmarkStart w:id="8924" w:name="_Toc169773061"/>
      <w:r w:rsidRPr="008B1C02">
        <w:t>5.17.</w:t>
      </w:r>
      <w:r w:rsidR="00CA3F3E" w:rsidRPr="008B1C02">
        <w:t>3</w:t>
      </w:r>
      <w:r w:rsidRPr="008B1C02">
        <w:t>.4</w:t>
      </w:r>
      <w:r w:rsidRPr="008B1C02">
        <w:tab/>
        <w:t>Simple data types and enumerations</w:t>
      </w:r>
      <w:bookmarkEnd w:id="8922"/>
      <w:bookmarkEnd w:id="8923"/>
      <w:bookmarkEnd w:id="8924"/>
    </w:p>
    <w:p w14:paraId="788D79B7" w14:textId="77777777" w:rsidR="00AA5070" w:rsidRPr="008B1C02" w:rsidRDefault="00AA5070" w:rsidP="00D74FD5">
      <w:pPr>
        <w:pStyle w:val="Heading5"/>
      </w:pPr>
      <w:bookmarkStart w:id="8925" w:name="_Toc152158858"/>
      <w:bookmarkStart w:id="8926" w:name="_Toc168571021"/>
      <w:bookmarkStart w:id="8927" w:name="_Toc169773062"/>
      <w:r w:rsidRPr="008B1C02">
        <w:t>5.17.</w:t>
      </w:r>
      <w:r w:rsidR="00CA3F3E" w:rsidRPr="008B1C02">
        <w:t>3</w:t>
      </w:r>
      <w:r w:rsidRPr="008B1C02">
        <w:t>.4.1</w:t>
      </w:r>
      <w:r w:rsidRPr="008B1C02">
        <w:tab/>
        <w:t>Introduction</w:t>
      </w:r>
      <w:bookmarkEnd w:id="8925"/>
      <w:bookmarkEnd w:id="8926"/>
      <w:bookmarkEnd w:id="8927"/>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8" w:name="_Toc152158859"/>
      <w:bookmarkStart w:id="8929" w:name="_Toc168571022"/>
      <w:bookmarkStart w:id="8930" w:name="_Toc169773063"/>
      <w:r w:rsidRPr="008B1C02">
        <w:t>5.17.</w:t>
      </w:r>
      <w:r w:rsidR="00CA3F3E" w:rsidRPr="008B1C02">
        <w:t>3</w:t>
      </w:r>
      <w:r w:rsidRPr="008B1C02">
        <w:t>.4.2</w:t>
      </w:r>
      <w:r w:rsidRPr="008B1C02">
        <w:tab/>
        <w:t>Simple data types</w:t>
      </w:r>
      <w:bookmarkEnd w:id="8928"/>
      <w:bookmarkEnd w:id="8929"/>
      <w:bookmarkEnd w:id="8930"/>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1"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1"/>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2" w:name="_Toc510696643"/>
      <w:bookmarkStart w:id="8933" w:name="_Toc35971438"/>
      <w:bookmarkStart w:id="8934" w:name="_Toc70418564"/>
      <w:bookmarkStart w:id="8935" w:name="_Toc114212279"/>
      <w:bookmarkStart w:id="8936" w:name="_Toc136555032"/>
      <w:bookmarkStart w:id="8937" w:name="_Toc151993476"/>
      <w:bookmarkStart w:id="8938" w:name="_Toc152000256"/>
      <w:bookmarkStart w:id="8939" w:name="_Toc152158860"/>
      <w:bookmarkStart w:id="8940" w:name="_Toc168571023"/>
      <w:bookmarkStart w:id="8941"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2"/>
      <w:bookmarkEnd w:id="8933"/>
      <w:bookmarkEnd w:id="8934"/>
      <w:bookmarkEnd w:id="8935"/>
      <w:bookmarkEnd w:id="8936"/>
      <w:bookmarkEnd w:id="8937"/>
      <w:bookmarkEnd w:id="8938"/>
      <w:bookmarkEnd w:id="8939"/>
      <w:bookmarkEnd w:id="8940"/>
      <w:bookmarkEnd w:id="8941"/>
    </w:p>
    <w:p w14:paraId="4A0E0542" w14:textId="77777777" w:rsidR="00AA5070" w:rsidRPr="00CC45C4" w:rsidRDefault="00AA5070" w:rsidP="00CC45C4">
      <w:pPr>
        <w:pStyle w:val="Heading5"/>
      </w:pPr>
      <w:bookmarkStart w:id="8942" w:name="_Toc510696644"/>
      <w:bookmarkStart w:id="8943" w:name="_Toc35971439"/>
      <w:bookmarkStart w:id="8944" w:name="_Toc114212280"/>
      <w:bookmarkStart w:id="8945" w:name="_Toc136555033"/>
      <w:bookmarkStart w:id="8946" w:name="_Toc151993477"/>
      <w:bookmarkStart w:id="8947" w:name="_Toc152000257"/>
      <w:bookmarkStart w:id="8948" w:name="_Toc152158861"/>
      <w:bookmarkStart w:id="8949" w:name="_Toc168571024"/>
      <w:bookmarkStart w:id="8950" w:name="_Toc169773065"/>
      <w:r w:rsidRPr="00CC45C4">
        <w:t>5.17.</w:t>
      </w:r>
      <w:r w:rsidR="00CA3F3E" w:rsidRPr="00CC45C4">
        <w:t>3</w:t>
      </w:r>
      <w:r w:rsidRPr="00CC45C4">
        <w:t>.5.1</w:t>
      </w:r>
      <w:r w:rsidRPr="00CC45C4">
        <w:tab/>
        <w:t>Type: AppAmContextExpRespData</w:t>
      </w:r>
      <w:bookmarkEnd w:id="8942"/>
      <w:bookmarkEnd w:id="8943"/>
      <w:bookmarkEnd w:id="8944"/>
      <w:bookmarkEnd w:id="8945"/>
      <w:bookmarkEnd w:id="8946"/>
      <w:bookmarkEnd w:id="8947"/>
      <w:bookmarkEnd w:id="8948"/>
      <w:bookmarkEnd w:id="8949"/>
      <w:bookmarkEnd w:id="8950"/>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1"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1"/>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2" w:name="_Toc152158862"/>
      <w:bookmarkStart w:id="8953" w:name="_Toc168571025"/>
      <w:bookmarkStart w:id="8954" w:name="_Toc169773066"/>
      <w:r w:rsidRPr="008B1C02">
        <w:lastRenderedPageBreak/>
        <w:t>5.17.4</w:t>
      </w:r>
      <w:r w:rsidRPr="008B1C02">
        <w:tab/>
        <w:t>Used Features</w:t>
      </w:r>
      <w:bookmarkEnd w:id="8952"/>
      <w:bookmarkEnd w:id="8953"/>
      <w:bookmarkEnd w:id="8954"/>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5" w:name="_Toc114212281"/>
      <w:bookmarkStart w:id="8956" w:name="_Toc136555034"/>
      <w:bookmarkStart w:id="8957" w:name="_Toc151993478"/>
      <w:bookmarkStart w:id="8958" w:name="_Toc152000258"/>
      <w:bookmarkStart w:id="8959" w:name="_Toc152158863"/>
      <w:bookmarkStart w:id="8960" w:name="_Toc168571026"/>
      <w:bookmarkStart w:id="8961" w:name="_Toc169773067"/>
      <w:bookmarkStart w:id="8962" w:name="_Toc28013563"/>
      <w:bookmarkStart w:id="8963" w:name="_Toc36040401"/>
      <w:bookmarkStart w:id="8964" w:name="_Toc44693049"/>
      <w:bookmarkStart w:id="8965" w:name="_Toc45134510"/>
      <w:bookmarkStart w:id="8966" w:name="_Toc49607574"/>
      <w:bookmarkStart w:id="8967" w:name="_Toc51763546"/>
      <w:bookmarkStart w:id="8968" w:name="_Toc58850464"/>
      <w:bookmarkStart w:id="8969" w:name="_Toc59018844"/>
      <w:bookmarkStart w:id="8970" w:name="_Toc68169856"/>
      <w:bookmarkStart w:id="8971" w:name="_Hlk533400845"/>
      <w:r w:rsidRPr="00CC45C4">
        <w:t>5.17.5</w:t>
      </w:r>
      <w:r w:rsidRPr="00CC45C4">
        <w:tab/>
      </w:r>
      <w:r w:rsidRPr="00D74FD5">
        <w:t>Error handling</w:t>
      </w:r>
      <w:bookmarkEnd w:id="8955"/>
      <w:bookmarkEnd w:id="8956"/>
      <w:bookmarkEnd w:id="8957"/>
      <w:bookmarkEnd w:id="8958"/>
      <w:bookmarkEnd w:id="8959"/>
      <w:bookmarkEnd w:id="8960"/>
      <w:bookmarkEnd w:id="8961"/>
    </w:p>
    <w:p w14:paraId="644905B1" w14:textId="77777777" w:rsidR="00BC78D9" w:rsidRPr="00CC45C4" w:rsidRDefault="00BC78D9" w:rsidP="00CC45C4">
      <w:pPr>
        <w:pStyle w:val="Heading4"/>
      </w:pPr>
      <w:bookmarkStart w:id="8972" w:name="_Toc114212282"/>
      <w:bookmarkStart w:id="8973" w:name="_Toc136555035"/>
      <w:bookmarkStart w:id="8974" w:name="_Toc151993479"/>
      <w:bookmarkStart w:id="8975" w:name="_Toc152000259"/>
      <w:bookmarkStart w:id="8976" w:name="_Toc152158864"/>
      <w:bookmarkStart w:id="8977" w:name="_Toc168571027"/>
      <w:bookmarkStart w:id="8978" w:name="_Toc169773068"/>
      <w:r w:rsidRPr="00CC45C4">
        <w:t>5.17.5.1</w:t>
      </w:r>
      <w:r w:rsidRPr="00CC45C4">
        <w:tab/>
        <w:t>General</w:t>
      </w:r>
      <w:bookmarkEnd w:id="8972"/>
      <w:bookmarkEnd w:id="8973"/>
      <w:bookmarkEnd w:id="8974"/>
      <w:bookmarkEnd w:id="8975"/>
      <w:bookmarkEnd w:id="8976"/>
      <w:bookmarkEnd w:id="8977"/>
      <w:bookmarkEnd w:id="8978"/>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9" w:name="_Toc114212283"/>
      <w:bookmarkStart w:id="8980" w:name="_Toc136555036"/>
      <w:bookmarkStart w:id="8981" w:name="_Toc151993480"/>
      <w:bookmarkStart w:id="8982" w:name="_Toc152000260"/>
      <w:bookmarkStart w:id="8983" w:name="_Toc152158865"/>
      <w:bookmarkStart w:id="8984" w:name="_Toc168571028"/>
      <w:bookmarkStart w:id="8985" w:name="_Toc169773069"/>
      <w:r w:rsidRPr="00CC45C4">
        <w:t>5.17.5.2</w:t>
      </w:r>
      <w:r w:rsidRPr="00CC45C4">
        <w:tab/>
        <w:t>Protocol Errors</w:t>
      </w:r>
      <w:bookmarkEnd w:id="8979"/>
      <w:bookmarkEnd w:id="8980"/>
      <w:bookmarkEnd w:id="8981"/>
      <w:bookmarkEnd w:id="8982"/>
      <w:bookmarkEnd w:id="8983"/>
      <w:bookmarkEnd w:id="8984"/>
      <w:bookmarkEnd w:id="8985"/>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86" w:name="_Toc114212284"/>
      <w:bookmarkStart w:id="8987" w:name="_Toc136555037"/>
      <w:bookmarkStart w:id="8988" w:name="_Toc151993481"/>
      <w:bookmarkStart w:id="8989" w:name="_Toc152000261"/>
      <w:bookmarkStart w:id="8990" w:name="_Toc152158866"/>
      <w:bookmarkStart w:id="8991" w:name="_Toc168571029"/>
      <w:bookmarkStart w:id="8992" w:name="_Toc169773070"/>
      <w:r w:rsidRPr="00CC45C4">
        <w:t>5.17.5.3</w:t>
      </w:r>
      <w:r w:rsidRPr="00CC45C4">
        <w:tab/>
        <w:t>Application Errors</w:t>
      </w:r>
      <w:bookmarkEnd w:id="8986"/>
      <w:bookmarkEnd w:id="8987"/>
      <w:bookmarkEnd w:id="8988"/>
      <w:bookmarkEnd w:id="8989"/>
      <w:bookmarkEnd w:id="8990"/>
      <w:bookmarkEnd w:id="8991"/>
      <w:bookmarkEnd w:id="8992"/>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3" w:name="MCCQCTEMPBM_00000219"/>
          </w:p>
        </w:tc>
      </w:tr>
      <w:bookmarkEnd w:id="8993"/>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4" w:name="_Toc114212285"/>
      <w:bookmarkStart w:id="8995" w:name="_Toc136555038"/>
      <w:bookmarkStart w:id="8996" w:name="_Toc151993482"/>
      <w:bookmarkStart w:id="8997" w:name="_Toc152000262"/>
      <w:bookmarkStart w:id="8998" w:name="_Toc152158867"/>
      <w:bookmarkStart w:id="8999" w:name="_Toc168571030"/>
      <w:bookmarkStart w:id="9000" w:name="_Toc169773071"/>
      <w:r w:rsidRPr="008B1C02">
        <w:t>5.18</w:t>
      </w:r>
      <w:r w:rsidRPr="008B1C02">
        <w:tab/>
        <w:t>AMInfluence API</w:t>
      </w:r>
      <w:bookmarkEnd w:id="8994"/>
      <w:bookmarkEnd w:id="8995"/>
      <w:bookmarkEnd w:id="8996"/>
      <w:bookmarkEnd w:id="8997"/>
      <w:bookmarkEnd w:id="8998"/>
      <w:bookmarkEnd w:id="8999"/>
      <w:bookmarkEnd w:id="9000"/>
    </w:p>
    <w:p w14:paraId="4CA8E290" w14:textId="77777777" w:rsidR="003D696B" w:rsidRPr="008B1C02" w:rsidRDefault="003D696B" w:rsidP="003D696B">
      <w:pPr>
        <w:pStyle w:val="Heading3"/>
        <w:rPr>
          <w:lang w:val="en-US"/>
        </w:rPr>
      </w:pPr>
      <w:bookmarkStart w:id="9001" w:name="_Toc151993483"/>
      <w:bookmarkStart w:id="9002" w:name="_Toc152000263"/>
      <w:bookmarkStart w:id="9003" w:name="_Toc152158868"/>
      <w:bookmarkStart w:id="9004" w:name="_Toc168571031"/>
      <w:bookmarkStart w:id="9005" w:name="_Toc169773072"/>
      <w:bookmarkStart w:id="9006" w:name="_Toc114212286"/>
      <w:bookmarkStart w:id="9007"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1"/>
      <w:bookmarkEnd w:id="9002"/>
      <w:bookmarkEnd w:id="9003"/>
      <w:bookmarkEnd w:id="9004"/>
      <w:bookmarkEnd w:id="9005"/>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8" w:name="_Toc151993484"/>
      <w:bookmarkStart w:id="9009" w:name="_Toc152000264"/>
      <w:bookmarkStart w:id="9010" w:name="_Toc152158869"/>
      <w:bookmarkStart w:id="9011" w:name="_Toc168571032"/>
      <w:bookmarkStart w:id="9012" w:name="_Toc169773073"/>
      <w:r w:rsidRPr="008B1C02">
        <w:t>5.18.1</w:t>
      </w:r>
      <w:r w:rsidRPr="008B1C02">
        <w:tab/>
        <w:t>Resources</w:t>
      </w:r>
      <w:bookmarkEnd w:id="9006"/>
      <w:bookmarkEnd w:id="9007"/>
      <w:bookmarkEnd w:id="9008"/>
      <w:bookmarkEnd w:id="9009"/>
      <w:bookmarkEnd w:id="9010"/>
      <w:bookmarkEnd w:id="9011"/>
      <w:bookmarkEnd w:id="9012"/>
      <w:r w:rsidRPr="008B1C02">
        <w:t xml:space="preserve"> </w:t>
      </w:r>
    </w:p>
    <w:p w14:paraId="38ADFF05" w14:textId="77777777" w:rsidR="00AA5070" w:rsidRPr="008B1C02" w:rsidRDefault="00AA5070" w:rsidP="00AA5070">
      <w:pPr>
        <w:pStyle w:val="Heading4"/>
      </w:pPr>
      <w:bookmarkStart w:id="9013" w:name="_Toc114212287"/>
      <w:bookmarkStart w:id="9014" w:name="_Toc136555040"/>
      <w:bookmarkStart w:id="9015" w:name="_Toc151993485"/>
      <w:bookmarkStart w:id="9016" w:name="_Toc152000265"/>
      <w:bookmarkStart w:id="9017" w:name="_Toc152158870"/>
      <w:bookmarkStart w:id="9018" w:name="_Toc168571033"/>
      <w:bookmarkStart w:id="9019" w:name="_Toc169773074"/>
      <w:r w:rsidRPr="008B1C02">
        <w:t>5.18.1.1</w:t>
      </w:r>
      <w:r w:rsidRPr="008B1C02">
        <w:tab/>
        <w:t>Overview</w:t>
      </w:r>
      <w:bookmarkEnd w:id="9013"/>
      <w:bookmarkEnd w:id="9014"/>
      <w:bookmarkEnd w:id="9015"/>
      <w:bookmarkEnd w:id="9016"/>
      <w:bookmarkEnd w:id="9017"/>
      <w:bookmarkEnd w:id="9018"/>
      <w:bookmarkEnd w:id="9019"/>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15pt" o:ole="">
            <v:imagedata r:id="rId40" o:title="" croptop="2567f" cropbottom="9168f" cropleft="1389f" cropright="11086f"/>
          </v:shape>
          <o:OLEObject Type="Embed" ProgID="Visio.Drawing.11" ShapeID="_x0000_i1039" DrawAspect="Content" ObjectID="_1786277385"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20"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20"/>
    </w:tbl>
    <w:p w14:paraId="175A4BE1" w14:textId="77777777" w:rsidR="00AA5070" w:rsidRPr="008B1C02" w:rsidRDefault="00AA5070" w:rsidP="00AA5070"/>
    <w:p w14:paraId="7E1DA1BE" w14:textId="77777777" w:rsidR="00AA5070" w:rsidRPr="008B1C02" w:rsidRDefault="00AA5070" w:rsidP="00AA5070">
      <w:pPr>
        <w:pStyle w:val="Heading4"/>
      </w:pPr>
      <w:bookmarkStart w:id="9021" w:name="_Toc114212288"/>
      <w:bookmarkStart w:id="9022" w:name="_Toc136555041"/>
      <w:bookmarkStart w:id="9023" w:name="_Toc151993486"/>
      <w:bookmarkStart w:id="9024" w:name="_Toc152000266"/>
      <w:bookmarkStart w:id="9025" w:name="_Toc152158871"/>
      <w:bookmarkStart w:id="9026" w:name="_Toc168571034"/>
      <w:bookmarkStart w:id="9027" w:name="_Toc169773075"/>
      <w:r w:rsidRPr="008B1C02">
        <w:t>5.18.1.2</w:t>
      </w:r>
      <w:r w:rsidRPr="008B1C02">
        <w:tab/>
        <w:t>Resource: AM Influence Subscription</w:t>
      </w:r>
      <w:bookmarkEnd w:id="9021"/>
      <w:bookmarkEnd w:id="9022"/>
      <w:bookmarkEnd w:id="9023"/>
      <w:bookmarkEnd w:id="9024"/>
      <w:bookmarkEnd w:id="9025"/>
      <w:bookmarkEnd w:id="9026"/>
      <w:bookmarkEnd w:id="9027"/>
    </w:p>
    <w:p w14:paraId="51D30044" w14:textId="77777777" w:rsidR="00AA5070" w:rsidRPr="008B1C02" w:rsidRDefault="00AA5070" w:rsidP="00AA5070">
      <w:pPr>
        <w:pStyle w:val="Heading5"/>
      </w:pPr>
      <w:bookmarkStart w:id="9028" w:name="_Toc114212289"/>
      <w:bookmarkStart w:id="9029" w:name="_Toc136555042"/>
      <w:bookmarkStart w:id="9030" w:name="_Toc151993487"/>
      <w:bookmarkStart w:id="9031" w:name="_Toc152000267"/>
      <w:bookmarkStart w:id="9032" w:name="_Toc152158872"/>
      <w:bookmarkStart w:id="9033" w:name="_Toc168571035"/>
      <w:bookmarkStart w:id="9034" w:name="_Toc169773076"/>
      <w:r w:rsidRPr="008B1C02">
        <w:t>5.18.1.2.1</w:t>
      </w:r>
      <w:r w:rsidRPr="008B1C02">
        <w:tab/>
        <w:t>Introduction</w:t>
      </w:r>
      <w:bookmarkEnd w:id="9028"/>
      <w:bookmarkEnd w:id="9029"/>
      <w:bookmarkEnd w:id="9030"/>
      <w:bookmarkEnd w:id="9031"/>
      <w:bookmarkEnd w:id="9032"/>
      <w:bookmarkEnd w:id="9033"/>
      <w:bookmarkEnd w:id="9034"/>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5" w:name="_Toc114212290"/>
      <w:bookmarkStart w:id="9036" w:name="_Toc136555043"/>
      <w:bookmarkStart w:id="9037" w:name="_Toc151993488"/>
      <w:bookmarkStart w:id="9038" w:name="_Toc152000268"/>
      <w:bookmarkStart w:id="9039" w:name="_Toc152158873"/>
      <w:bookmarkStart w:id="9040" w:name="_Toc168571036"/>
      <w:bookmarkStart w:id="9041" w:name="_Toc169773077"/>
      <w:r w:rsidRPr="008B1C02">
        <w:lastRenderedPageBreak/>
        <w:t>5.18.1.2.2</w:t>
      </w:r>
      <w:r w:rsidRPr="008B1C02">
        <w:tab/>
        <w:t>Resource Definition</w:t>
      </w:r>
      <w:bookmarkEnd w:id="9035"/>
      <w:bookmarkEnd w:id="9036"/>
      <w:bookmarkEnd w:id="9037"/>
      <w:bookmarkEnd w:id="9038"/>
      <w:bookmarkEnd w:id="9039"/>
      <w:bookmarkEnd w:id="9040"/>
      <w:bookmarkEnd w:id="9041"/>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2" w:name="_Toc114212291"/>
      <w:bookmarkStart w:id="9043" w:name="_Toc136555044"/>
      <w:bookmarkStart w:id="9044" w:name="_Toc151993489"/>
      <w:bookmarkStart w:id="9045" w:name="_Toc152000269"/>
      <w:bookmarkStart w:id="9046" w:name="_Toc152158874"/>
      <w:bookmarkStart w:id="9047" w:name="_Toc168571037"/>
      <w:bookmarkStart w:id="9048" w:name="_Toc169773078"/>
      <w:r w:rsidRPr="008B1C02">
        <w:t>5.18.1.2.3</w:t>
      </w:r>
      <w:r w:rsidRPr="008B1C02">
        <w:tab/>
        <w:t>Resource Methods</w:t>
      </w:r>
      <w:bookmarkEnd w:id="9042"/>
      <w:bookmarkEnd w:id="9043"/>
      <w:bookmarkEnd w:id="9044"/>
      <w:bookmarkEnd w:id="9045"/>
      <w:bookmarkEnd w:id="9046"/>
      <w:bookmarkEnd w:id="9047"/>
      <w:bookmarkEnd w:id="9048"/>
    </w:p>
    <w:p w14:paraId="4D78E112" w14:textId="77777777" w:rsidR="00AA5070" w:rsidRPr="008B1C02" w:rsidRDefault="00AA5070" w:rsidP="00AA5070">
      <w:pPr>
        <w:pStyle w:val="Heading6"/>
      </w:pPr>
      <w:bookmarkStart w:id="9049" w:name="_Toc114212292"/>
      <w:bookmarkStart w:id="9050" w:name="_Toc136555045"/>
      <w:bookmarkStart w:id="9051" w:name="_Toc151993490"/>
      <w:bookmarkStart w:id="9052" w:name="_Toc152000270"/>
      <w:bookmarkStart w:id="9053" w:name="_Toc152158875"/>
      <w:bookmarkStart w:id="9054" w:name="_Toc168571038"/>
      <w:bookmarkStart w:id="9055" w:name="_Toc169773079"/>
      <w:r w:rsidRPr="008B1C02">
        <w:t>5.18.1.2.3.1</w:t>
      </w:r>
      <w:r w:rsidRPr="008B1C02">
        <w:tab/>
        <w:t>General</w:t>
      </w:r>
      <w:bookmarkEnd w:id="9049"/>
      <w:bookmarkEnd w:id="9050"/>
      <w:bookmarkEnd w:id="9051"/>
      <w:bookmarkEnd w:id="9052"/>
      <w:bookmarkEnd w:id="9053"/>
      <w:bookmarkEnd w:id="9054"/>
      <w:bookmarkEnd w:id="9055"/>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6" w:name="_Toc114212293"/>
      <w:bookmarkStart w:id="9057" w:name="_Toc136555046"/>
      <w:bookmarkStart w:id="9058" w:name="_Toc151993491"/>
      <w:bookmarkStart w:id="9059" w:name="_Toc152000271"/>
      <w:bookmarkStart w:id="9060" w:name="_Toc152158876"/>
      <w:bookmarkStart w:id="9061" w:name="_Toc168571039"/>
      <w:bookmarkStart w:id="9062" w:name="_Toc169773080"/>
      <w:r w:rsidRPr="008B1C02">
        <w:t>5.18.1.2.3.2</w:t>
      </w:r>
      <w:r w:rsidRPr="008B1C02">
        <w:tab/>
        <w:t>GET</w:t>
      </w:r>
      <w:bookmarkEnd w:id="9056"/>
      <w:bookmarkEnd w:id="9057"/>
      <w:bookmarkEnd w:id="9058"/>
      <w:bookmarkEnd w:id="9059"/>
      <w:bookmarkEnd w:id="9060"/>
      <w:bookmarkEnd w:id="9061"/>
      <w:bookmarkEnd w:id="9062"/>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3" w:name="_Toc114212294"/>
      <w:bookmarkStart w:id="9064" w:name="_Toc136555047"/>
      <w:bookmarkStart w:id="9065" w:name="_Toc151993492"/>
      <w:bookmarkStart w:id="9066" w:name="_Toc152000272"/>
      <w:bookmarkStart w:id="9067" w:name="_Toc152158877"/>
      <w:bookmarkStart w:id="9068" w:name="_Toc168571040"/>
      <w:bookmarkStart w:id="9069" w:name="_Toc169773081"/>
      <w:r w:rsidRPr="008B1C02">
        <w:t>5.18.1.2.3.3</w:t>
      </w:r>
      <w:r w:rsidRPr="008B1C02">
        <w:tab/>
        <w:t>POST</w:t>
      </w:r>
      <w:bookmarkEnd w:id="9063"/>
      <w:bookmarkEnd w:id="9064"/>
      <w:bookmarkEnd w:id="9065"/>
      <w:bookmarkEnd w:id="9066"/>
      <w:bookmarkEnd w:id="9067"/>
      <w:bookmarkEnd w:id="9068"/>
      <w:bookmarkEnd w:id="9069"/>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70" w:name="_Toc114212295"/>
      <w:bookmarkStart w:id="9071" w:name="_Toc136555048"/>
      <w:bookmarkStart w:id="9072" w:name="_Toc151993493"/>
      <w:bookmarkStart w:id="9073" w:name="_Toc152000273"/>
      <w:bookmarkStart w:id="9074" w:name="_Toc152158878"/>
      <w:bookmarkStart w:id="9075" w:name="_Toc168571041"/>
      <w:bookmarkStart w:id="9076" w:name="_Toc169773082"/>
      <w:r w:rsidRPr="008B1C02">
        <w:t>5.18.1.3</w:t>
      </w:r>
      <w:r w:rsidRPr="008B1C02">
        <w:tab/>
        <w:t>Resource: Individual AM Influence Subscription</w:t>
      </w:r>
      <w:bookmarkEnd w:id="9070"/>
      <w:bookmarkEnd w:id="9071"/>
      <w:bookmarkEnd w:id="9072"/>
      <w:bookmarkEnd w:id="9073"/>
      <w:bookmarkEnd w:id="9074"/>
      <w:bookmarkEnd w:id="9075"/>
      <w:bookmarkEnd w:id="9076"/>
    </w:p>
    <w:p w14:paraId="471DE714" w14:textId="77777777" w:rsidR="00AA5070" w:rsidRPr="008B1C02" w:rsidRDefault="00AA5070" w:rsidP="00AA5070">
      <w:pPr>
        <w:pStyle w:val="Heading5"/>
      </w:pPr>
      <w:bookmarkStart w:id="9077" w:name="_Toc114212296"/>
      <w:bookmarkStart w:id="9078" w:name="_Toc136555049"/>
      <w:bookmarkStart w:id="9079" w:name="_Toc151993494"/>
      <w:bookmarkStart w:id="9080" w:name="_Toc152000274"/>
      <w:bookmarkStart w:id="9081" w:name="_Toc152158879"/>
      <w:bookmarkStart w:id="9082" w:name="_Toc168571042"/>
      <w:bookmarkStart w:id="9083" w:name="_Toc169773083"/>
      <w:r w:rsidRPr="008B1C02">
        <w:t>5.18.1.3.1</w:t>
      </w:r>
      <w:r w:rsidRPr="008B1C02">
        <w:tab/>
        <w:t>Introduction</w:t>
      </w:r>
      <w:bookmarkEnd w:id="9077"/>
      <w:bookmarkEnd w:id="9078"/>
      <w:bookmarkEnd w:id="9079"/>
      <w:bookmarkEnd w:id="9080"/>
      <w:bookmarkEnd w:id="9081"/>
      <w:bookmarkEnd w:id="9082"/>
      <w:bookmarkEnd w:id="9083"/>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4" w:name="_Toc114212297"/>
      <w:bookmarkStart w:id="9085" w:name="_Toc136555050"/>
      <w:bookmarkStart w:id="9086" w:name="_Toc151993495"/>
      <w:bookmarkStart w:id="9087" w:name="_Toc152000275"/>
      <w:bookmarkStart w:id="9088" w:name="_Toc152158880"/>
      <w:bookmarkStart w:id="9089" w:name="_Toc168571043"/>
      <w:bookmarkStart w:id="9090" w:name="_Toc169773084"/>
      <w:r w:rsidRPr="008B1C02">
        <w:t>5.18.1.3.2</w:t>
      </w:r>
      <w:r w:rsidRPr="008B1C02">
        <w:tab/>
        <w:t>Resource Definition</w:t>
      </w:r>
      <w:bookmarkEnd w:id="9084"/>
      <w:bookmarkEnd w:id="9085"/>
      <w:bookmarkEnd w:id="9086"/>
      <w:bookmarkEnd w:id="9087"/>
      <w:bookmarkEnd w:id="9088"/>
      <w:bookmarkEnd w:id="9089"/>
      <w:bookmarkEnd w:id="9090"/>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1" w:name="_Toc114212298"/>
      <w:bookmarkStart w:id="9092" w:name="_Toc136555051"/>
      <w:bookmarkStart w:id="9093" w:name="_Toc151993496"/>
      <w:bookmarkStart w:id="9094" w:name="_Toc152000276"/>
      <w:bookmarkStart w:id="9095" w:name="_Toc152158881"/>
      <w:bookmarkStart w:id="9096" w:name="_Toc168571044"/>
      <w:bookmarkStart w:id="9097" w:name="_Toc169773085"/>
      <w:r w:rsidRPr="008B1C02">
        <w:t>5.18.1.3.3</w:t>
      </w:r>
      <w:r w:rsidRPr="008B1C02">
        <w:tab/>
        <w:t>Resource Methods</w:t>
      </w:r>
      <w:bookmarkEnd w:id="9091"/>
      <w:bookmarkEnd w:id="9092"/>
      <w:bookmarkEnd w:id="9093"/>
      <w:bookmarkEnd w:id="9094"/>
      <w:bookmarkEnd w:id="9095"/>
      <w:bookmarkEnd w:id="9096"/>
      <w:bookmarkEnd w:id="9097"/>
    </w:p>
    <w:p w14:paraId="11A4222E" w14:textId="77777777" w:rsidR="00AA5070" w:rsidRPr="008B1C02" w:rsidRDefault="00AA5070" w:rsidP="00AA5070">
      <w:pPr>
        <w:pStyle w:val="Heading6"/>
      </w:pPr>
      <w:bookmarkStart w:id="9098" w:name="_Toc114212299"/>
      <w:bookmarkStart w:id="9099" w:name="_Toc136555052"/>
      <w:bookmarkStart w:id="9100" w:name="_Toc151993497"/>
      <w:bookmarkStart w:id="9101" w:name="_Toc152000277"/>
      <w:bookmarkStart w:id="9102" w:name="_Toc152158882"/>
      <w:bookmarkStart w:id="9103" w:name="_Toc168571045"/>
      <w:bookmarkStart w:id="9104" w:name="_Toc169773086"/>
      <w:r w:rsidRPr="008B1C02">
        <w:t>5.18.1.3.3.1</w:t>
      </w:r>
      <w:r w:rsidRPr="008B1C02">
        <w:tab/>
        <w:t>General</w:t>
      </w:r>
      <w:bookmarkEnd w:id="9098"/>
      <w:bookmarkEnd w:id="9099"/>
      <w:bookmarkEnd w:id="9100"/>
      <w:bookmarkEnd w:id="9101"/>
      <w:bookmarkEnd w:id="9102"/>
      <w:bookmarkEnd w:id="9103"/>
      <w:bookmarkEnd w:id="9104"/>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5" w:name="_Toc114212300"/>
      <w:bookmarkStart w:id="9106" w:name="_Toc136555053"/>
      <w:bookmarkStart w:id="9107" w:name="_Toc151993498"/>
      <w:bookmarkStart w:id="9108" w:name="_Toc152000278"/>
      <w:bookmarkStart w:id="9109" w:name="_Toc152158883"/>
      <w:bookmarkStart w:id="9110" w:name="_Toc168571046"/>
      <w:bookmarkStart w:id="9111" w:name="_Toc169773087"/>
      <w:r w:rsidRPr="008B1C02">
        <w:t>5.18.1.3.3.2</w:t>
      </w:r>
      <w:r w:rsidRPr="008B1C02">
        <w:tab/>
        <w:t>GET</w:t>
      </w:r>
      <w:bookmarkEnd w:id="9105"/>
      <w:bookmarkEnd w:id="9106"/>
      <w:bookmarkEnd w:id="9107"/>
      <w:bookmarkEnd w:id="9108"/>
      <w:bookmarkEnd w:id="9109"/>
      <w:bookmarkEnd w:id="9110"/>
      <w:bookmarkEnd w:id="9111"/>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2" w:name="_Toc114212301"/>
      <w:bookmarkStart w:id="9113" w:name="_Toc136555054"/>
      <w:bookmarkStart w:id="9114" w:name="_Toc151993499"/>
      <w:bookmarkStart w:id="9115" w:name="_Toc152000279"/>
      <w:bookmarkStart w:id="9116" w:name="_Toc152158884"/>
      <w:bookmarkStart w:id="9117" w:name="_Toc168571047"/>
      <w:bookmarkStart w:id="9118" w:name="_Toc169773088"/>
      <w:r w:rsidRPr="008B1C02">
        <w:t>5.18.1.3.3.3</w:t>
      </w:r>
      <w:r w:rsidRPr="008B1C02">
        <w:tab/>
        <w:t>PUT</w:t>
      </w:r>
      <w:bookmarkEnd w:id="9112"/>
      <w:bookmarkEnd w:id="9113"/>
      <w:bookmarkEnd w:id="9114"/>
      <w:bookmarkEnd w:id="9115"/>
      <w:bookmarkEnd w:id="9116"/>
      <w:bookmarkEnd w:id="9117"/>
      <w:bookmarkEnd w:id="9118"/>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9" w:name="_Toc114212302"/>
      <w:bookmarkStart w:id="9120" w:name="_Toc136555055"/>
      <w:bookmarkStart w:id="9121" w:name="_Toc151993500"/>
      <w:bookmarkStart w:id="9122" w:name="_Toc152000280"/>
      <w:bookmarkStart w:id="9123" w:name="_Toc152158885"/>
      <w:bookmarkStart w:id="9124" w:name="_Toc168571048"/>
      <w:bookmarkStart w:id="9125" w:name="_Toc169773089"/>
      <w:r w:rsidRPr="008B1C02">
        <w:t>5.18.1.3.3.4</w:t>
      </w:r>
      <w:r w:rsidRPr="008B1C02">
        <w:tab/>
        <w:t>PATCH</w:t>
      </w:r>
      <w:bookmarkEnd w:id="9119"/>
      <w:bookmarkEnd w:id="9120"/>
      <w:bookmarkEnd w:id="9121"/>
      <w:bookmarkEnd w:id="9122"/>
      <w:bookmarkEnd w:id="9123"/>
      <w:bookmarkEnd w:id="9124"/>
      <w:bookmarkEnd w:id="9125"/>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9"/>
        <w:gridCol w:w="427"/>
        <w:gridCol w:w="1278"/>
        <w:gridCol w:w="6450"/>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6" w:name="_Toc114212303"/>
      <w:bookmarkStart w:id="9127" w:name="_Toc136555056"/>
      <w:bookmarkStart w:id="9128" w:name="_Toc151993501"/>
      <w:bookmarkStart w:id="9129" w:name="_Toc152000281"/>
      <w:bookmarkStart w:id="9130" w:name="_Toc152158886"/>
      <w:bookmarkStart w:id="9131" w:name="_Toc168571049"/>
      <w:bookmarkStart w:id="9132" w:name="_Toc169773090"/>
      <w:r w:rsidRPr="008B1C02">
        <w:t>5.18.1.3.3.5</w:t>
      </w:r>
      <w:r w:rsidRPr="008B1C02">
        <w:tab/>
        <w:t>DELETE</w:t>
      </w:r>
      <w:bookmarkEnd w:id="9126"/>
      <w:bookmarkEnd w:id="9127"/>
      <w:bookmarkEnd w:id="9128"/>
      <w:bookmarkEnd w:id="9129"/>
      <w:bookmarkEnd w:id="9130"/>
      <w:bookmarkEnd w:id="9131"/>
      <w:bookmarkEnd w:id="9132"/>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3" w:name="_Toc151993502"/>
      <w:bookmarkStart w:id="9134" w:name="_Toc152000282"/>
      <w:bookmarkStart w:id="9135" w:name="_Toc152158887"/>
      <w:bookmarkStart w:id="9136" w:name="_Toc168571050"/>
      <w:bookmarkStart w:id="9137" w:name="_Toc169773091"/>
      <w:bookmarkStart w:id="9138" w:name="_Toc114212304"/>
      <w:bookmarkStart w:id="9139" w:name="_Toc136555057"/>
      <w:r w:rsidRPr="008B1C02">
        <w:t>5.</w:t>
      </w:r>
      <w:r>
        <w:t>18</w:t>
      </w:r>
      <w:r w:rsidRPr="008B1C02">
        <w:t>.</w:t>
      </w:r>
      <w:r>
        <w:t>1A</w:t>
      </w:r>
      <w:r w:rsidRPr="008B1C02">
        <w:tab/>
        <w:t>Custom Operations without associated resources</w:t>
      </w:r>
      <w:bookmarkEnd w:id="9133"/>
      <w:bookmarkEnd w:id="9134"/>
      <w:bookmarkEnd w:id="9135"/>
      <w:bookmarkEnd w:id="9136"/>
      <w:bookmarkEnd w:id="9137"/>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40" w:name="_Toc151993503"/>
      <w:bookmarkStart w:id="9141" w:name="_Toc152000283"/>
      <w:bookmarkStart w:id="9142" w:name="_Toc152158888"/>
      <w:bookmarkStart w:id="9143" w:name="_Toc168571051"/>
      <w:bookmarkStart w:id="9144" w:name="_Toc169773092"/>
      <w:r w:rsidRPr="008B1C02">
        <w:t>5.18.2</w:t>
      </w:r>
      <w:r w:rsidRPr="008B1C02">
        <w:tab/>
        <w:t>Notifications</w:t>
      </w:r>
      <w:bookmarkEnd w:id="9138"/>
      <w:bookmarkEnd w:id="9139"/>
      <w:bookmarkEnd w:id="9140"/>
      <w:bookmarkEnd w:id="9141"/>
      <w:bookmarkEnd w:id="9142"/>
      <w:bookmarkEnd w:id="9143"/>
      <w:bookmarkEnd w:id="9144"/>
    </w:p>
    <w:p w14:paraId="3D620CC8" w14:textId="77777777" w:rsidR="00AA5070" w:rsidRPr="008B1C02" w:rsidRDefault="00AA5070" w:rsidP="00AA5070">
      <w:pPr>
        <w:pStyle w:val="Heading4"/>
      </w:pPr>
      <w:bookmarkStart w:id="9145" w:name="_Toc114212305"/>
      <w:bookmarkStart w:id="9146" w:name="_Toc136555058"/>
      <w:bookmarkStart w:id="9147" w:name="_Toc151993504"/>
      <w:bookmarkStart w:id="9148" w:name="_Toc152000284"/>
      <w:bookmarkStart w:id="9149" w:name="_Toc152158889"/>
      <w:bookmarkStart w:id="9150" w:name="_Toc168571052"/>
      <w:bookmarkStart w:id="9151" w:name="_Toc169773093"/>
      <w:r w:rsidRPr="008B1C02">
        <w:t>5.18.2.1</w:t>
      </w:r>
      <w:r w:rsidRPr="008B1C02">
        <w:tab/>
        <w:t>Introduction</w:t>
      </w:r>
      <w:bookmarkEnd w:id="9145"/>
      <w:bookmarkEnd w:id="9146"/>
      <w:bookmarkEnd w:id="9147"/>
      <w:bookmarkEnd w:id="9148"/>
      <w:bookmarkEnd w:id="9149"/>
      <w:bookmarkEnd w:id="9150"/>
      <w:bookmarkEnd w:id="9151"/>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2" w:name="_Toc114212306"/>
      <w:bookmarkStart w:id="9153" w:name="_Toc136555059"/>
      <w:bookmarkStart w:id="9154" w:name="_Toc151993505"/>
      <w:bookmarkStart w:id="9155" w:name="_Toc152000285"/>
      <w:bookmarkStart w:id="9156" w:name="_Toc152158890"/>
      <w:bookmarkStart w:id="9157" w:name="_Toc168571053"/>
      <w:bookmarkStart w:id="9158" w:name="_Toc169773094"/>
      <w:r w:rsidRPr="008B1C02">
        <w:lastRenderedPageBreak/>
        <w:t>5.18.2.2</w:t>
      </w:r>
      <w:r w:rsidRPr="008B1C02">
        <w:tab/>
        <w:t>Event Notification</w:t>
      </w:r>
      <w:bookmarkEnd w:id="9152"/>
      <w:bookmarkEnd w:id="9153"/>
      <w:bookmarkEnd w:id="9154"/>
      <w:bookmarkEnd w:id="9155"/>
      <w:bookmarkEnd w:id="9156"/>
      <w:bookmarkEnd w:id="9157"/>
      <w:bookmarkEnd w:id="9158"/>
    </w:p>
    <w:p w14:paraId="7F745950" w14:textId="77777777" w:rsidR="00AA5070" w:rsidRPr="008B1C02" w:rsidRDefault="00AA5070" w:rsidP="00AA5070">
      <w:pPr>
        <w:pStyle w:val="Heading5"/>
        <w:rPr>
          <w:noProof/>
        </w:rPr>
      </w:pPr>
      <w:bookmarkStart w:id="9159" w:name="_Toc114212307"/>
      <w:bookmarkStart w:id="9160" w:name="_Toc136555060"/>
      <w:bookmarkStart w:id="9161" w:name="_Toc151993506"/>
      <w:bookmarkStart w:id="9162" w:name="_Toc152000286"/>
      <w:bookmarkStart w:id="9163" w:name="_Toc152158891"/>
      <w:bookmarkStart w:id="9164" w:name="_Toc168571054"/>
      <w:bookmarkStart w:id="9165" w:name="_Toc169773095"/>
      <w:r w:rsidRPr="008B1C02">
        <w:rPr>
          <w:noProof/>
        </w:rPr>
        <w:t>5.18.2.2.1</w:t>
      </w:r>
      <w:r w:rsidRPr="008B1C02">
        <w:rPr>
          <w:noProof/>
        </w:rPr>
        <w:tab/>
        <w:t>Description</w:t>
      </w:r>
      <w:bookmarkEnd w:id="9159"/>
      <w:bookmarkEnd w:id="9160"/>
      <w:bookmarkEnd w:id="9161"/>
      <w:bookmarkEnd w:id="9162"/>
      <w:bookmarkEnd w:id="9163"/>
      <w:bookmarkEnd w:id="9164"/>
      <w:bookmarkEnd w:id="9165"/>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6" w:name="_Toc114212308"/>
      <w:bookmarkStart w:id="9167" w:name="_Toc136555061"/>
      <w:bookmarkStart w:id="9168" w:name="_Toc151993507"/>
      <w:bookmarkStart w:id="9169" w:name="_Toc152000287"/>
      <w:bookmarkStart w:id="9170" w:name="_Toc152158892"/>
      <w:bookmarkStart w:id="9171" w:name="_Toc168571055"/>
      <w:bookmarkStart w:id="9172" w:name="_Toc169773096"/>
      <w:r w:rsidRPr="008B1C02">
        <w:rPr>
          <w:noProof/>
        </w:rPr>
        <w:t>5.18.2.2.2</w:t>
      </w:r>
      <w:r w:rsidRPr="008B1C02">
        <w:rPr>
          <w:noProof/>
        </w:rPr>
        <w:tab/>
        <w:t>Target URI</w:t>
      </w:r>
      <w:bookmarkEnd w:id="9166"/>
      <w:bookmarkEnd w:id="9167"/>
      <w:bookmarkEnd w:id="9168"/>
      <w:bookmarkEnd w:id="9169"/>
      <w:bookmarkEnd w:id="9170"/>
      <w:bookmarkEnd w:id="9171"/>
      <w:bookmarkEnd w:id="9172"/>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1582"/>
        <w:gridCol w:w="6097"/>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3" w:name="_Toc114212309"/>
      <w:bookmarkStart w:id="9174" w:name="_Toc136555062"/>
      <w:bookmarkStart w:id="9175" w:name="_Toc151993508"/>
      <w:bookmarkStart w:id="9176" w:name="_Toc152000288"/>
      <w:bookmarkStart w:id="9177" w:name="_Toc152158893"/>
      <w:bookmarkStart w:id="9178" w:name="_Toc168571056"/>
      <w:bookmarkStart w:id="9179" w:name="_Toc169773097"/>
      <w:bookmarkStart w:id="9180" w:name="MCCQCTEMPBM_00000186"/>
      <w:r w:rsidRPr="008B1C02">
        <w:t>5.18.2.2.3</w:t>
      </w:r>
      <w:r w:rsidRPr="008B1C02">
        <w:tab/>
        <w:t>Operation Definition</w:t>
      </w:r>
      <w:bookmarkEnd w:id="9173"/>
      <w:bookmarkEnd w:id="9174"/>
      <w:bookmarkEnd w:id="9175"/>
      <w:bookmarkEnd w:id="9176"/>
      <w:bookmarkEnd w:id="9177"/>
      <w:bookmarkEnd w:id="9178"/>
      <w:bookmarkEnd w:id="9179"/>
    </w:p>
    <w:p w14:paraId="68095591" w14:textId="77777777" w:rsidR="00AA5070" w:rsidRPr="008B1C02" w:rsidRDefault="00AA5070" w:rsidP="008B1C02">
      <w:pPr>
        <w:pStyle w:val="H6"/>
      </w:pPr>
      <w:bookmarkStart w:id="9181" w:name="_Toc114212310"/>
      <w:bookmarkStart w:id="9182" w:name="MCCQCTEMPBM_00000187"/>
      <w:bookmarkEnd w:id="9180"/>
      <w:r w:rsidRPr="008B1C02">
        <w:t>5.18.2.2.3.1</w:t>
      </w:r>
      <w:r w:rsidRPr="008B1C02">
        <w:tab/>
        <w:t>Notification via HTTP POST</w:t>
      </w:r>
      <w:bookmarkEnd w:id="9181"/>
    </w:p>
    <w:bookmarkEnd w:id="9182"/>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3" w:name="_Toc114212311"/>
      <w:bookmarkStart w:id="9184" w:name="MCCQCTEMPBM_00000188"/>
      <w:r w:rsidRPr="008B1C02">
        <w:t>5.18.2.2.3.2</w:t>
      </w:r>
      <w:r w:rsidRPr="008B1C02">
        <w:tab/>
        <w:t>Notification via Websocket</w:t>
      </w:r>
      <w:bookmarkEnd w:id="9183"/>
      <w:r w:rsidRPr="008B1C02">
        <w:t xml:space="preserve"> </w:t>
      </w:r>
    </w:p>
    <w:bookmarkEnd w:id="9184"/>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5" w:name="_Toc114212312"/>
      <w:bookmarkStart w:id="9186" w:name="_Toc136555063"/>
      <w:bookmarkStart w:id="9187" w:name="_Toc151993509"/>
      <w:bookmarkStart w:id="9188" w:name="_Toc152000289"/>
      <w:bookmarkStart w:id="9189" w:name="_Toc152158894"/>
      <w:bookmarkStart w:id="9190" w:name="_Toc168571057"/>
      <w:bookmarkStart w:id="9191" w:name="_Toc169773098"/>
      <w:r w:rsidRPr="008B1C02">
        <w:t>5.18.3</w:t>
      </w:r>
      <w:r w:rsidRPr="008B1C02">
        <w:tab/>
        <w:t>Data Model</w:t>
      </w:r>
      <w:bookmarkEnd w:id="9185"/>
      <w:bookmarkEnd w:id="9186"/>
      <w:bookmarkEnd w:id="9187"/>
      <w:bookmarkEnd w:id="9188"/>
      <w:bookmarkEnd w:id="9189"/>
      <w:bookmarkEnd w:id="9190"/>
      <w:bookmarkEnd w:id="9191"/>
    </w:p>
    <w:p w14:paraId="52BE7F0E" w14:textId="77777777" w:rsidR="00AA5070" w:rsidRPr="008B1C02" w:rsidRDefault="00AA5070" w:rsidP="00AA5070">
      <w:pPr>
        <w:pStyle w:val="Heading4"/>
      </w:pPr>
      <w:bookmarkStart w:id="9192" w:name="_Toc114212313"/>
      <w:bookmarkStart w:id="9193" w:name="_Toc136555064"/>
      <w:bookmarkStart w:id="9194" w:name="_Toc151993510"/>
      <w:bookmarkStart w:id="9195" w:name="_Toc152000290"/>
      <w:bookmarkStart w:id="9196" w:name="_Toc152158895"/>
      <w:bookmarkStart w:id="9197" w:name="_Toc168571058"/>
      <w:bookmarkStart w:id="9198" w:name="_Toc169773099"/>
      <w:r w:rsidRPr="008B1C02">
        <w:t>5.18.3.1</w:t>
      </w:r>
      <w:r w:rsidRPr="008B1C02">
        <w:tab/>
        <w:t>General</w:t>
      </w:r>
      <w:bookmarkEnd w:id="9192"/>
      <w:bookmarkEnd w:id="9193"/>
      <w:bookmarkEnd w:id="9194"/>
      <w:bookmarkEnd w:id="9195"/>
      <w:bookmarkEnd w:id="9196"/>
      <w:bookmarkEnd w:id="9197"/>
      <w:bookmarkEnd w:id="9198"/>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9" w:name="_Toc114212314"/>
      <w:bookmarkStart w:id="9200" w:name="_Toc136555065"/>
      <w:bookmarkStart w:id="9201" w:name="_Toc151993511"/>
      <w:bookmarkStart w:id="9202" w:name="_Toc152000291"/>
      <w:bookmarkStart w:id="9203" w:name="_Toc152158896"/>
      <w:bookmarkStart w:id="9204" w:name="_Toc168571059"/>
      <w:bookmarkStart w:id="9205" w:name="_Toc169773100"/>
      <w:r w:rsidRPr="008B1C02">
        <w:t>5.18.3.2</w:t>
      </w:r>
      <w:r w:rsidRPr="008B1C02">
        <w:tab/>
        <w:t>Reused data types</w:t>
      </w:r>
      <w:bookmarkEnd w:id="9199"/>
      <w:bookmarkEnd w:id="9200"/>
      <w:bookmarkEnd w:id="9201"/>
      <w:bookmarkEnd w:id="9202"/>
      <w:bookmarkEnd w:id="9203"/>
      <w:bookmarkEnd w:id="9204"/>
      <w:bookmarkEnd w:id="9205"/>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7"/>
        <w:gridCol w:w="3366"/>
        <w:gridCol w:w="4381"/>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6" w:name="_Toc114212315"/>
      <w:bookmarkStart w:id="9207" w:name="_Toc136555066"/>
      <w:bookmarkStart w:id="9208" w:name="_Toc151993512"/>
      <w:bookmarkStart w:id="9209" w:name="_Toc152000292"/>
      <w:bookmarkStart w:id="9210" w:name="_Toc152158897"/>
      <w:bookmarkStart w:id="9211" w:name="_Toc168571060"/>
      <w:bookmarkStart w:id="9212" w:name="_Toc169773101"/>
      <w:r w:rsidRPr="008B1C02">
        <w:lastRenderedPageBreak/>
        <w:t>5.18.3.3</w:t>
      </w:r>
      <w:r w:rsidRPr="008B1C02">
        <w:tab/>
        <w:t>Structured data types</w:t>
      </w:r>
      <w:bookmarkEnd w:id="9206"/>
      <w:bookmarkEnd w:id="9207"/>
      <w:bookmarkEnd w:id="9208"/>
      <w:bookmarkEnd w:id="9209"/>
      <w:bookmarkEnd w:id="9210"/>
      <w:bookmarkEnd w:id="9211"/>
      <w:bookmarkEnd w:id="9212"/>
    </w:p>
    <w:p w14:paraId="2DAAEB21" w14:textId="77777777" w:rsidR="00AA5070" w:rsidRPr="008B1C02" w:rsidRDefault="00AA5070" w:rsidP="00AA5070">
      <w:pPr>
        <w:pStyle w:val="Heading5"/>
      </w:pPr>
      <w:bookmarkStart w:id="9213" w:name="_Toc114212316"/>
      <w:bookmarkStart w:id="9214" w:name="_Toc136555067"/>
      <w:bookmarkStart w:id="9215" w:name="_Toc151993513"/>
      <w:bookmarkStart w:id="9216" w:name="_Toc152000293"/>
      <w:bookmarkStart w:id="9217" w:name="_Toc152158898"/>
      <w:bookmarkStart w:id="9218" w:name="_Toc168571061"/>
      <w:bookmarkStart w:id="9219" w:name="_Toc169773102"/>
      <w:r w:rsidRPr="008B1C02">
        <w:t>5.18.3.3.1</w:t>
      </w:r>
      <w:r w:rsidRPr="008B1C02">
        <w:tab/>
        <w:t>Introduction</w:t>
      </w:r>
      <w:bookmarkEnd w:id="9213"/>
      <w:bookmarkEnd w:id="9214"/>
      <w:bookmarkEnd w:id="9215"/>
      <w:bookmarkEnd w:id="9216"/>
      <w:bookmarkEnd w:id="9217"/>
      <w:bookmarkEnd w:id="9218"/>
      <w:bookmarkEnd w:id="9219"/>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20" w:name="_Toc114212317"/>
      <w:bookmarkStart w:id="9221" w:name="_Toc136555068"/>
      <w:bookmarkStart w:id="9222" w:name="_Toc151993514"/>
      <w:bookmarkStart w:id="9223" w:name="_Toc152000294"/>
      <w:bookmarkStart w:id="9224" w:name="_Toc152158899"/>
      <w:bookmarkStart w:id="9225" w:name="_Toc168571062"/>
      <w:bookmarkStart w:id="9226" w:name="_Toc169773103"/>
      <w:r w:rsidRPr="008B1C02">
        <w:t>5.18.3.3.2</w:t>
      </w:r>
      <w:r w:rsidRPr="008B1C02">
        <w:tab/>
        <w:t>Type: A</w:t>
      </w:r>
      <w:r w:rsidRPr="008B1C02">
        <w:rPr>
          <w:rFonts w:hint="eastAsia"/>
          <w:lang w:eastAsia="zh-CN"/>
        </w:rPr>
        <w:t>m</w:t>
      </w:r>
      <w:r w:rsidRPr="008B1C02">
        <w:t>InfluSub</w:t>
      </w:r>
      <w:bookmarkEnd w:id="9220"/>
      <w:bookmarkEnd w:id="9221"/>
      <w:bookmarkEnd w:id="9222"/>
      <w:bookmarkEnd w:id="9223"/>
      <w:bookmarkEnd w:id="9224"/>
      <w:bookmarkEnd w:id="9225"/>
      <w:bookmarkEnd w:id="9226"/>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 xml:space="preserve">5.2.5.3 of </w:t>
            </w:r>
            <w:r w:rsidRPr="008B1C02">
              <w:rPr>
                <w:lang w:eastAsia="zh-CN"/>
              </w:rPr>
              <w:lastRenderedPageBreak/>
              <w:t>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lastRenderedPageBreak/>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7" w:name="_Toc114212318"/>
      <w:bookmarkStart w:id="9228" w:name="_Toc136555069"/>
      <w:bookmarkStart w:id="9229" w:name="_Toc151993515"/>
      <w:bookmarkStart w:id="9230" w:name="_Toc152000295"/>
      <w:bookmarkStart w:id="9231" w:name="_Toc152158900"/>
      <w:bookmarkStart w:id="9232" w:name="_Toc168571063"/>
      <w:bookmarkStart w:id="9233" w:name="_Toc169773104"/>
      <w:r w:rsidRPr="008B1C02">
        <w:t>5.18.3.3.3</w:t>
      </w:r>
      <w:r w:rsidRPr="008B1C02">
        <w:tab/>
        <w:t>Type: AmInfluSubPatch</w:t>
      </w:r>
      <w:bookmarkEnd w:id="9227"/>
      <w:bookmarkEnd w:id="9228"/>
      <w:bookmarkEnd w:id="9229"/>
      <w:bookmarkEnd w:id="9230"/>
      <w:bookmarkEnd w:id="9231"/>
      <w:bookmarkEnd w:id="9232"/>
      <w:bookmarkEnd w:id="9233"/>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4" w:name="_Toc114212319"/>
      <w:bookmarkStart w:id="9235" w:name="_Toc136555070"/>
      <w:bookmarkStart w:id="9236" w:name="_Toc151993516"/>
      <w:bookmarkStart w:id="9237" w:name="_Toc152000296"/>
      <w:bookmarkStart w:id="9238" w:name="_Toc152158901"/>
      <w:bookmarkStart w:id="9239" w:name="_Toc168571064"/>
      <w:bookmarkStart w:id="9240" w:name="_Toc169773105"/>
      <w:r w:rsidRPr="008B1C02">
        <w:t>5.18.3.3.4</w:t>
      </w:r>
      <w:r w:rsidRPr="008B1C02">
        <w:tab/>
        <w:t xml:space="preserve">Type: </w:t>
      </w:r>
      <w:r w:rsidRPr="008B1C02">
        <w:rPr>
          <w:lang w:eastAsia="zh-CN"/>
        </w:rPr>
        <w:t>AmInfluEventNotif</w:t>
      </w:r>
      <w:bookmarkEnd w:id="9234"/>
      <w:bookmarkEnd w:id="9235"/>
      <w:bookmarkEnd w:id="9236"/>
      <w:bookmarkEnd w:id="9237"/>
      <w:bookmarkEnd w:id="9238"/>
      <w:bookmarkEnd w:id="9239"/>
      <w:bookmarkEnd w:id="9240"/>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1" w:name="_Toc114212320"/>
      <w:bookmarkStart w:id="9242" w:name="_Toc136555071"/>
      <w:bookmarkStart w:id="9243" w:name="_Toc151993517"/>
      <w:bookmarkStart w:id="9244" w:name="_Toc152000297"/>
      <w:bookmarkStart w:id="9245" w:name="_Toc152158902"/>
      <w:bookmarkStart w:id="9246" w:name="_Toc168571065"/>
      <w:bookmarkStart w:id="9247" w:name="_Toc169773106"/>
      <w:r w:rsidRPr="008B1C02">
        <w:lastRenderedPageBreak/>
        <w:t>5.18.3.3.5</w:t>
      </w:r>
      <w:r w:rsidRPr="008B1C02">
        <w:tab/>
        <w:t xml:space="preserve">Type: </w:t>
      </w:r>
      <w:r w:rsidRPr="008B1C02">
        <w:rPr>
          <w:lang w:eastAsia="zh-CN"/>
        </w:rPr>
        <w:t>DnnSnssaiInformation</w:t>
      </w:r>
      <w:bookmarkEnd w:id="9241"/>
      <w:bookmarkEnd w:id="9242"/>
      <w:bookmarkEnd w:id="9243"/>
      <w:bookmarkEnd w:id="9244"/>
      <w:bookmarkEnd w:id="9245"/>
      <w:bookmarkEnd w:id="9246"/>
      <w:bookmarkEnd w:id="9247"/>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8" w:name="_Toc114212321"/>
      <w:bookmarkStart w:id="9249" w:name="_Toc136555072"/>
      <w:bookmarkStart w:id="9250" w:name="_Toc151993518"/>
      <w:bookmarkStart w:id="9251" w:name="_Toc152000298"/>
      <w:bookmarkStart w:id="9252" w:name="_Toc152158903"/>
      <w:bookmarkStart w:id="9253" w:name="_Toc168571066"/>
      <w:bookmarkStart w:id="9254" w:name="_Toc169773107"/>
      <w:r w:rsidRPr="008B1C02">
        <w:t>5.18.3.4</w:t>
      </w:r>
      <w:r w:rsidRPr="008B1C02">
        <w:tab/>
        <w:t>Simple data types and enumerations</w:t>
      </w:r>
      <w:bookmarkEnd w:id="9248"/>
      <w:bookmarkEnd w:id="9249"/>
      <w:bookmarkEnd w:id="9250"/>
      <w:bookmarkEnd w:id="9251"/>
      <w:bookmarkEnd w:id="9252"/>
      <w:bookmarkEnd w:id="9253"/>
      <w:bookmarkEnd w:id="9254"/>
    </w:p>
    <w:p w14:paraId="6554128E" w14:textId="77777777" w:rsidR="00AA5070" w:rsidRPr="008B1C02" w:rsidRDefault="00AA5070" w:rsidP="00AA5070">
      <w:pPr>
        <w:pStyle w:val="Heading5"/>
      </w:pPr>
      <w:bookmarkStart w:id="9255" w:name="_Toc114212322"/>
      <w:bookmarkStart w:id="9256" w:name="_Toc136555073"/>
      <w:bookmarkStart w:id="9257" w:name="_Toc151993519"/>
      <w:bookmarkStart w:id="9258" w:name="_Toc152000299"/>
      <w:bookmarkStart w:id="9259" w:name="_Toc152158904"/>
      <w:bookmarkStart w:id="9260" w:name="_Toc168571067"/>
      <w:bookmarkStart w:id="9261" w:name="_Toc169773108"/>
      <w:r w:rsidRPr="008B1C02">
        <w:t>5.18.3.4.1</w:t>
      </w:r>
      <w:r w:rsidRPr="008B1C02">
        <w:tab/>
        <w:t>Introduction</w:t>
      </w:r>
      <w:bookmarkEnd w:id="9255"/>
      <w:bookmarkEnd w:id="9256"/>
      <w:bookmarkEnd w:id="9257"/>
      <w:bookmarkEnd w:id="9258"/>
      <w:bookmarkEnd w:id="9259"/>
      <w:bookmarkEnd w:id="9260"/>
      <w:bookmarkEnd w:id="9261"/>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2" w:name="_Toc114212323"/>
      <w:bookmarkStart w:id="9263" w:name="_Toc136555074"/>
      <w:bookmarkStart w:id="9264" w:name="_Toc151993520"/>
      <w:bookmarkStart w:id="9265" w:name="_Toc152000300"/>
      <w:bookmarkStart w:id="9266" w:name="_Toc152158905"/>
      <w:bookmarkStart w:id="9267" w:name="_Toc168571068"/>
      <w:bookmarkStart w:id="9268" w:name="_Toc169773109"/>
      <w:r w:rsidRPr="008B1C02">
        <w:t>5.18.3.4.2</w:t>
      </w:r>
      <w:r w:rsidRPr="008B1C02">
        <w:tab/>
        <w:t>Simple data types</w:t>
      </w:r>
      <w:bookmarkEnd w:id="9262"/>
      <w:bookmarkEnd w:id="9263"/>
      <w:bookmarkEnd w:id="9264"/>
      <w:bookmarkEnd w:id="9265"/>
      <w:bookmarkEnd w:id="9266"/>
      <w:bookmarkEnd w:id="9267"/>
      <w:bookmarkEnd w:id="9268"/>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9"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9"/>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70" w:name="_Toc114212324"/>
      <w:bookmarkStart w:id="9271" w:name="_Toc136555075"/>
      <w:bookmarkStart w:id="9272" w:name="_Toc151993521"/>
      <w:bookmarkStart w:id="9273" w:name="_Toc152000301"/>
      <w:bookmarkStart w:id="9274" w:name="_Toc152158906"/>
      <w:bookmarkStart w:id="9275" w:name="_Toc168571069"/>
      <w:bookmarkStart w:id="9276" w:name="_Toc169773110"/>
      <w:r w:rsidRPr="008B1C02">
        <w:t>5.18.3.4.3</w:t>
      </w:r>
      <w:r w:rsidRPr="008B1C02">
        <w:tab/>
        <w:t>Enumeration: AmInfluEvent</w:t>
      </w:r>
      <w:bookmarkEnd w:id="9270"/>
      <w:bookmarkEnd w:id="9271"/>
      <w:bookmarkEnd w:id="9272"/>
      <w:bookmarkEnd w:id="9273"/>
      <w:bookmarkEnd w:id="9274"/>
      <w:bookmarkEnd w:id="9275"/>
      <w:bookmarkEnd w:id="9276"/>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7" w:name="_Toc114212325"/>
      <w:bookmarkStart w:id="9278" w:name="_Toc136555076"/>
      <w:bookmarkStart w:id="9279" w:name="_Toc151993522"/>
      <w:bookmarkStart w:id="9280" w:name="_Toc152000302"/>
      <w:bookmarkStart w:id="9281" w:name="_Toc152158907"/>
      <w:bookmarkStart w:id="9282" w:name="_Toc168571070"/>
      <w:bookmarkStart w:id="9283" w:name="_Toc169773111"/>
      <w:r w:rsidRPr="008B1C02">
        <w:t>5.18.4</w:t>
      </w:r>
      <w:r w:rsidRPr="008B1C02">
        <w:tab/>
        <w:t>Used Features</w:t>
      </w:r>
      <w:bookmarkEnd w:id="9277"/>
      <w:bookmarkEnd w:id="9278"/>
      <w:bookmarkEnd w:id="9279"/>
      <w:bookmarkEnd w:id="9280"/>
      <w:bookmarkEnd w:id="9281"/>
      <w:bookmarkEnd w:id="9282"/>
      <w:bookmarkEnd w:id="9283"/>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4" w:name="_Toc510696653"/>
      <w:bookmarkStart w:id="9285" w:name="_Hlk515639407"/>
    </w:p>
    <w:p w14:paraId="6F66CA66" w14:textId="77777777" w:rsidR="00BA6020" w:rsidRPr="008B1C02" w:rsidRDefault="00BA6020" w:rsidP="00BA6020">
      <w:pPr>
        <w:pStyle w:val="Heading3"/>
      </w:pPr>
      <w:bookmarkStart w:id="9286" w:name="_Toc114212326"/>
      <w:bookmarkStart w:id="9287" w:name="_Toc136555077"/>
      <w:bookmarkStart w:id="9288" w:name="_Toc151993523"/>
      <w:bookmarkStart w:id="9289" w:name="_Toc152000303"/>
      <w:bookmarkStart w:id="9290" w:name="_Toc152158908"/>
      <w:bookmarkStart w:id="9291" w:name="_Toc168571071"/>
      <w:bookmarkStart w:id="9292" w:name="_Toc169773112"/>
      <w:r w:rsidRPr="008B1C02">
        <w:lastRenderedPageBreak/>
        <w:t>5.18.5</w:t>
      </w:r>
      <w:r w:rsidRPr="008B1C02">
        <w:tab/>
        <w:t>Error handling</w:t>
      </w:r>
      <w:bookmarkEnd w:id="9286"/>
      <w:bookmarkEnd w:id="9287"/>
      <w:bookmarkEnd w:id="9288"/>
      <w:bookmarkEnd w:id="9289"/>
      <w:bookmarkEnd w:id="9290"/>
      <w:bookmarkEnd w:id="9291"/>
      <w:bookmarkEnd w:id="9292"/>
    </w:p>
    <w:p w14:paraId="556FB093" w14:textId="77777777" w:rsidR="00BA6020" w:rsidRPr="008B1C02" w:rsidRDefault="00BA6020" w:rsidP="00BA6020">
      <w:pPr>
        <w:pStyle w:val="Heading4"/>
      </w:pPr>
      <w:bookmarkStart w:id="9293" w:name="_Toc114212327"/>
      <w:bookmarkStart w:id="9294" w:name="_Toc136555078"/>
      <w:bookmarkStart w:id="9295" w:name="_Toc151993524"/>
      <w:bookmarkStart w:id="9296" w:name="_Toc152000304"/>
      <w:bookmarkStart w:id="9297" w:name="_Toc152158909"/>
      <w:bookmarkStart w:id="9298" w:name="_Toc168571072"/>
      <w:bookmarkStart w:id="9299" w:name="_Toc169773113"/>
      <w:r w:rsidRPr="008B1C02">
        <w:t>5.18.5.1</w:t>
      </w:r>
      <w:r w:rsidRPr="008B1C02">
        <w:tab/>
        <w:t>General</w:t>
      </w:r>
      <w:bookmarkEnd w:id="9293"/>
      <w:bookmarkEnd w:id="9294"/>
      <w:bookmarkEnd w:id="9295"/>
      <w:bookmarkEnd w:id="9296"/>
      <w:bookmarkEnd w:id="9297"/>
      <w:bookmarkEnd w:id="9298"/>
      <w:bookmarkEnd w:id="9299"/>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300" w:name="_Toc114212328"/>
      <w:bookmarkStart w:id="9301" w:name="_Toc136555079"/>
      <w:bookmarkStart w:id="9302" w:name="_Toc151993525"/>
      <w:bookmarkStart w:id="9303" w:name="_Toc152000305"/>
      <w:bookmarkStart w:id="9304" w:name="_Toc152158910"/>
      <w:bookmarkStart w:id="9305" w:name="_Toc168571073"/>
      <w:bookmarkStart w:id="9306" w:name="_Toc169773114"/>
      <w:r w:rsidRPr="008B1C02">
        <w:t>5.18.5.2</w:t>
      </w:r>
      <w:r w:rsidRPr="008B1C02">
        <w:tab/>
        <w:t>Protocol Errors</w:t>
      </w:r>
      <w:bookmarkEnd w:id="9300"/>
      <w:bookmarkEnd w:id="9301"/>
      <w:bookmarkEnd w:id="9302"/>
      <w:bookmarkEnd w:id="9303"/>
      <w:bookmarkEnd w:id="9304"/>
      <w:bookmarkEnd w:id="9305"/>
      <w:bookmarkEnd w:id="9306"/>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7" w:name="_Toc114212329"/>
      <w:bookmarkStart w:id="9308" w:name="_Toc136555080"/>
      <w:bookmarkStart w:id="9309" w:name="_Toc151993526"/>
      <w:bookmarkStart w:id="9310" w:name="_Toc152000306"/>
      <w:bookmarkStart w:id="9311" w:name="_Toc152158911"/>
      <w:bookmarkStart w:id="9312" w:name="_Toc168571074"/>
      <w:bookmarkStart w:id="9313" w:name="_Toc169773115"/>
      <w:r w:rsidRPr="008B1C02">
        <w:t>5.18.5.3</w:t>
      </w:r>
      <w:r w:rsidRPr="008B1C02">
        <w:tab/>
        <w:t>Application Errors</w:t>
      </w:r>
      <w:bookmarkEnd w:id="9307"/>
      <w:bookmarkEnd w:id="9308"/>
      <w:bookmarkEnd w:id="9309"/>
      <w:bookmarkEnd w:id="9310"/>
      <w:bookmarkEnd w:id="9311"/>
      <w:bookmarkEnd w:id="9312"/>
      <w:bookmarkEnd w:id="9313"/>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4"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4"/>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5" w:name="_Toc114212330"/>
      <w:bookmarkStart w:id="9316" w:name="_Toc136555081"/>
      <w:bookmarkStart w:id="9317" w:name="_Toc151993527"/>
      <w:bookmarkStart w:id="9318" w:name="_Toc152000307"/>
      <w:bookmarkStart w:id="9319" w:name="_Toc152158912"/>
      <w:bookmarkStart w:id="9320" w:name="_Toc168571075"/>
      <w:bookmarkStart w:id="9321" w:name="_Toc169773116"/>
      <w:bookmarkEnd w:id="9284"/>
      <w:bookmarkEnd w:id="9285"/>
      <w:r w:rsidRPr="008B1C02">
        <w:rPr>
          <w:lang w:val="en-US"/>
        </w:rPr>
        <w:t>5.19</w:t>
      </w:r>
      <w:r w:rsidRPr="008B1C02">
        <w:rPr>
          <w:lang w:val="en-US"/>
        </w:rPr>
        <w:tab/>
        <w:t>MBSTMGI API</w:t>
      </w:r>
      <w:bookmarkEnd w:id="9315"/>
      <w:bookmarkEnd w:id="9316"/>
      <w:bookmarkEnd w:id="9317"/>
      <w:bookmarkEnd w:id="9318"/>
      <w:bookmarkEnd w:id="9319"/>
      <w:bookmarkEnd w:id="9320"/>
      <w:bookmarkEnd w:id="9321"/>
    </w:p>
    <w:p w14:paraId="5A25FA07" w14:textId="77777777" w:rsidR="00370B05" w:rsidRPr="008B1C02" w:rsidRDefault="00370B05" w:rsidP="00370B05">
      <w:pPr>
        <w:pStyle w:val="Heading3"/>
        <w:rPr>
          <w:lang w:val="en-US"/>
        </w:rPr>
      </w:pPr>
      <w:bookmarkStart w:id="9322" w:name="_Toc73715961"/>
      <w:bookmarkStart w:id="9323" w:name="_Toc114212331"/>
      <w:bookmarkStart w:id="9324" w:name="_Toc136555082"/>
      <w:bookmarkStart w:id="9325" w:name="_Toc151993528"/>
      <w:bookmarkStart w:id="9326" w:name="_Toc152000308"/>
      <w:bookmarkStart w:id="9327" w:name="_Toc152158913"/>
      <w:bookmarkStart w:id="9328" w:name="_Toc168571076"/>
      <w:bookmarkStart w:id="9329" w:name="_Toc169773117"/>
      <w:r w:rsidRPr="008B1C02">
        <w:rPr>
          <w:lang w:val="en-US"/>
        </w:rPr>
        <w:t>5.19.1</w:t>
      </w:r>
      <w:r w:rsidRPr="008B1C02">
        <w:rPr>
          <w:lang w:val="en-US"/>
        </w:rPr>
        <w:tab/>
      </w:r>
      <w:bookmarkEnd w:id="9322"/>
      <w:r w:rsidRPr="008B1C02">
        <w:rPr>
          <w:lang w:val="en-US"/>
        </w:rPr>
        <w:t>Introduction</w:t>
      </w:r>
      <w:bookmarkEnd w:id="9323"/>
      <w:bookmarkEnd w:id="9324"/>
      <w:bookmarkEnd w:id="9325"/>
      <w:bookmarkEnd w:id="9326"/>
      <w:bookmarkEnd w:id="9327"/>
      <w:bookmarkEnd w:id="9328"/>
      <w:bookmarkEnd w:id="9329"/>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30" w:name="_Toc73716298"/>
      <w:bookmarkStart w:id="9331" w:name="_Toc114212332"/>
      <w:bookmarkStart w:id="9332" w:name="_Toc136555083"/>
      <w:bookmarkStart w:id="9333" w:name="_Toc151993529"/>
      <w:bookmarkStart w:id="9334" w:name="_Toc152000309"/>
      <w:bookmarkStart w:id="9335" w:name="_Toc152158914"/>
      <w:bookmarkStart w:id="9336" w:name="_Toc168571077"/>
      <w:bookmarkStart w:id="9337" w:name="_Toc169773118"/>
      <w:r w:rsidRPr="008B1C02">
        <w:t>5.19.2</w:t>
      </w:r>
      <w:r w:rsidRPr="008B1C02">
        <w:tab/>
        <w:t>Resources</w:t>
      </w:r>
      <w:bookmarkEnd w:id="9330"/>
      <w:bookmarkEnd w:id="9331"/>
      <w:bookmarkEnd w:id="9332"/>
      <w:bookmarkEnd w:id="9333"/>
      <w:bookmarkEnd w:id="9334"/>
      <w:bookmarkEnd w:id="9335"/>
      <w:bookmarkEnd w:id="9336"/>
      <w:bookmarkEnd w:id="9337"/>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8" w:name="_Toc73716299"/>
      <w:bookmarkStart w:id="9339" w:name="_Toc114212333"/>
      <w:bookmarkStart w:id="9340" w:name="_Toc136555084"/>
      <w:bookmarkStart w:id="9341" w:name="_Toc151993530"/>
      <w:bookmarkStart w:id="9342" w:name="_Toc152000310"/>
      <w:bookmarkStart w:id="9343" w:name="_Toc152158915"/>
      <w:bookmarkStart w:id="9344" w:name="_Toc168571078"/>
      <w:bookmarkStart w:id="9345" w:name="_Toc169773119"/>
      <w:r w:rsidRPr="008B1C02">
        <w:t>5.19.3</w:t>
      </w:r>
      <w:r w:rsidRPr="008B1C02">
        <w:tab/>
        <w:t>Custom Operations without associated resources</w:t>
      </w:r>
      <w:bookmarkEnd w:id="9338"/>
      <w:bookmarkEnd w:id="9339"/>
      <w:bookmarkEnd w:id="9340"/>
      <w:bookmarkEnd w:id="9341"/>
      <w:bookmarkEnd w:id="9342"/>
      <w:bookmarkEnd w:id="9343"/>
      <w:bookmarkEnd w:id="9344"/>
      <w:bookmarkEnd w:id="9345"/>
      <w:r w:rsidRPr="008B1C02">
        <w:t xml:space="preserve"> </w:t>
      </w:r>
    </w:p>
    <w:p w14:paraId="65FC66AF" w14:textId="77777777" w:rsidR="00370B05" w:rsidRPr="008B1C02" w:rsidRDefault="00370B05" w:rsidP="00370B05">
      <w:pPr>
        <w:pStyle w:val="Heading4"/>
      </w:pPr>
      <w:bookmarkStart w:id="9346" w:name="_Toc73716300"/>
      <w:bookmarkStart w:id="9347" w:name="_Toc114212334"/>
      <w:bookmarkStart w:id="9348" w:name="_Toc136555085"/>
      <w:bookmarkStart w:id="9349" w:name="_Toc151993531"/>
      <w:bookmarkStart w:id="9350" w:name="_Toc152000311"/>
      <w:bookmarkStart w:id="9351" w:name="_Toc152158916"/>
      <w:bookmarkStart w:id="9352" w:name="_Toc168571079"/>
      <w:bookmarkStart w:id="9353" w:name="_Toc169773120"/>
      <w:r w:rsidRPr="008B1C02">
        <w:t>5.19.3.1</w:t>
      </w:r>
      <w:r w:rsidRPr="008B1C02">
        <w:tab/>
        <w:t>Overview</w:t>
      </w:r>
      <w:bookmarkEnd w:id="9346"/>
      <w:bookmarkEnd w:id="9347"/>
      <w:bookmarkEnd w:id="9348"/>
      <w:bookmarkEnd w:id="9349"/>
      <w:bookmarkEnd w:id="9350"/>
      <w:bookmarkEnd w:id="9351"/>
      <w:bookmarkEnd w:id="9352"/>
      <w:bookmarkEnd w:id="9353"/>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5pt;height:177.7pt" o:ole="">
            <v:imagedata r:id="rId42" o:title=""/>
          </v:shape>
          <o:OLEObject Type="Embed" ProgID="Visio.Drawing.15" ShapeID="_x0000_i1040" DrawAspect="Content" ObjectID="_1786277386"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81"/>
        <w:gridCol w:w="2345"/>
        <w:gridCol w:w="2160"/>
        <w:gridCol w:w="3345"/>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4" w:name="_Toc73716301"/>
      <w:bookmarkStart w:id="9355" w:name="_Toc114212335"/>
      <w:bookmarkStart w:id="9356" w:name="_Toc136555086"/>
      <w:bookmarkStart w:id="9357" w:name="_Toc151993532"/>
      <w:bookmarkStart w:id="9358" w:name="_Toc152000312"/>
      <w:bookmarkStart w:id="9359" w:name="_Toc152158917"/>
      <w:bookmarkStart w:id="9360" w:name="_Toc168571080"/>
      <w:bookmarkStart w:id="9361" w:name="_Toc169773121"/>
      <w:r w:rsidRPr="008B1C02">
        <w:t>5.19.3.2</w:t>
      </w:r>
      <w:r w:rsidRPr="008B1C02">
        <w:tab/>
        <w:t xml:space="preserve">Operation: </w:t>
      </w:r>
      <w:bookmarkEnd w:id="9354"/>
      <w:r w:rsidRPr="008B1C02">
        <w:t>Allocate</w:t>
      </w:r>
      <w:bookmarkEnd w:id="9355"/>
      <w:bookmarkEnd w:id="9356"/>
      <w:bookmarkEnd w:id="9357"/>
      <w:bookmarkEnd w:id="9358"/>
      <w:bookmarkEnd w:id="9359"/>
      <w:bookmarkEnd w:id="9360"/>
      <w:bookmarkEnd w:id="9361"/>
    </w:p>
    <w:p w14:paraId="140C8DC6" w14:textId="77777777" w:rsidR="00370B05" w:rsidRPr="008B1C02" w:rsidRDefault="00370B05" w:rsidP="00370B05">
      <w:pPr>
        <w:pStyle w:val="Heading5"/>
      </w:pPr>
      <w:bookmarkStart w:id="9362" w:name="_Toc73716302"/>
      <w:bookmarkStart w:id="9363" w:name="_Toc114212336"/>
      <w:bookmarkStart w:id="9364" w:name="_Toc136555087"/>
      <w:bookmarkStart w:id="9365" w:name="_Toc151993533"/>
      <w:bookmarkStart w:id="9366" w:name="_Toc152000313"/>
      <w:bookmarkStart w:id="9367" w:name="_Toc152158918"/>
      <w:bookmarkStart w:id="9368" w:name="_Toc168571081"/>
      <w:bookmarkStart w:id="9369" w:name="_Toc169773122"/>
      <w:r w:rsidRPr="008B1C02">
        <w:t>5.19.3.2.1</w:t>
      </w:r>
      <w:r w:rsidRPr="008B1C02">
        <w:tab/>
        <w:t>Description</w:t>
      </w:r>
      <w:bookmarkEnd w:id="9362"/>
      <w:bookmarkEnd w:id="9363"/>
      <w:bookmarkEnd w:id="9364"/>
      <w:bookmarkEnd w:id="9365"/>
      <w:bookmarkEnd w:id="9366"/>
      <w:bookmarkEnd w:id="9367"/>
      <w:bookmarkEnd w:id="9368"/>
      <w:bookmarkEnd w:id="9369"/>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70" w:name="_Toc73716303"/>
      <w:bookmarkStart w:id="9371" w:name="_Toc114212337"/>
      <w:bookmarkStart w:id="9372" w:name="_Toc136555088"/>
      <w:bookmarkStart w:id="9373" w:name="_Toc151993534"/>
      <w:bookmarkStart w:id="9374" w:name="_Toc152000314"/>
      <w:bookmarkStart w:id="9375" w:name="_Toc152158919"/>
      <w:bookmarkStart w:id="9376" w:name="_Toc168571082"/>
      <w:bookmarkStart w:id="9377" w:name="_Toc169773123"/>
      <w:r w:rsidRPr="008B1C02">
        <w:t>5.19.3.2.2</w:t>
      </w:r>
      <w:r w:rsidRPr="008B1C02">
        <w:tab/>
        <w:t>Operation Definition</w:t>
      </w:r>
      <w:bookmarkEnd w:id="9370"/>
      <w:bookmarkEnd w:id="9371"/>
      <w:bookmarkEnd w:id="9372"/>
      <w:bookmarkEnd w:id="9373"/>
      <w:bookmarkEnd w:id="9374"/>
      <w:bookmarkEnd w:id="9375"/>
      <w:bookmarkEnd w:id="9376"/>
      <w:bookmarkEnd w:id="9377"/>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8" w:name="_Toc114212338"/>
      <w:bookmarkStart w:id="9379" w:name="_Toc136555089"/>
      <w:bookmarkStart w:id="9380" w:name="_Toc151993535"/>
      <w:bookmarkStart w:id="9381" w:name="_Toc152000315"/>
      <w:bookmarkStart w:id="9382" w:name="_Toc152158920"/>
      <w:bookmarkStart w:id="9383" w:name="_Toc168571083"/>
      <w:bookmarkStart w:id="9384" w:name="_Toc169773124"/>
      <w:bookmarkStart w:id="9385" w:name="_Toc73716304"/>
      <w:r w:rsidRPr="008B1C02">
        <w:t>5.19.3.3</w:t>
      </w:r>
      <w:r w:rsidRPr="008B1C02">
        <w:tab/>
        <w:t>Operation: Deallocate</w:t>
      </w:r>
      <w:bookmarkEnd w:id="9378"/>
      <w:bookmarkEnd w:id="9379"/>
      <w:bookmarkEnd w:id="9380"/>
      <w:bookmarkEnd w:id="9381"/>
      <w:bookmarkEnd w:id="9382"/>
      <w:bookmarkEnd w:id="9383"/>
      <w:bookmarkEnd w:id="9384"/>
    </w:p>
    <w:p w14:paraId="474901D5" w14:textId="77777777" w:rsidR="00370B05" w:rsidRPr="008B1C02" w:rsidRDefault="00370B05" w:rsidP="00370B05">
      <w:pPr>
        <w:pStyle w:val="Heading5"/>
      </w:pPr>
      <w:bookmarkStart w:id="9386" w:name="_Toc114212339"/>
      <w:bookmarkStart w:id="9387" w:name="_Toc136555090"/>
      <w:bookmarkStart w:id="9388" w:name="_Toc151993536"/>
      <w:bookmarkStart w:id="9389" w:name="_Toc152000316"/>
      <w:bookmarkStart w:id="9390" w:name="_Toc152158921"/>
      <w:bookmarkStart w:id="9391" w:name="_Toc168571084"/>
      <w:bookmarkStart w:id="9392" w:name="_Toc169773125"/>
      <w:r w:rsidRPr="008B1C02">
        <w:t>5.19.3.3.1</w:t>
      </w:r>
      <w:r w:rsidRPr="008B1C02">
        <w:tab/>
        <w:t>Description</w:t>
      </w:r>
      <w:bookmarkEnd w:id="9386"/>
      <w:bookmarkEnd w:id="9387"/>
      <w:bookmarkEnd w:id="9388"/>
      <w:bookmarkEnd w:id="9389"/>
      <w:bookmarkEnd w:id="9390"/>
      <w:bookmarkEnd w:id="9391"/>
      <w:bookmarkEnd w:id="9392"/>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3" w:name="_Toc114212340"/>
      <w:bookmarkStart w:id="9394" w:name="_Toc136555091"/>
      <w:bookmarkStart w:id="9395" w:name="_Toc151993537"/>
      <w:bookmarkStart w:id="9396" w:name="_Toc152000317"/>
      <w:bookmarkStart w:id="9397" w:name="_Toc152158922"/>
      <w:bookmarkStart w:id="9398" w:name="_Toc168571085"/>
      <w:bookmarkStart w:id="9399" w:name="_Toc169773126"/>
      <w:r w:rsidRPr="008B1C02">
        <w:t>5.19.3.3.2</w:t>
      </w:r>
      <w:r w:rsidRPr="008B1C02">
        <w:tab/>
        <w:t>Operation Definition</w:t>
      </w:r>
      <w:bookmarkEnd w:id="9393"/>
      <w:bookmarkEnd w:id="9394"/>
      <w:bookmarkEnd w:id="9395"/>
      <w:bookmarkEnd w:id="9396"/>
      <w:bookmarkEnd w:id="9397"/>
      <w:bookmarkEnd w:id="9398"/>
      <w:bookmarkEnd w:id="9399"/>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400" w:name="_Toc114212341"/>
      <w:bookmarkStart w:id="9401" w:name="_Toc136555092"/>
      <w:bookmarkStart w:id="9402" w:name="_Toc151993538"/>
      <w:bookmarkStart w:id="9403" w:name="_Toc152000318"/>
      <w:bookmarkStart w:id="9404" w:name="_Toc152158923"/>
      <w:bookmarkStart w:id="9405" w:name="_Toc168571086"/>
      <w:bookmarkStart w:id="9406" w:name="_Toc169773127"/>
      <w:r w:rsidRPr="008B1C02">
        <w:t>5.19.4</w:t>
      </w:r>
      <w:r w:rsidRPr="008B1C02">
        <w:tab/>
        <w:t>Notifications</w:t>
      </w:r>
      <w:bookmarkEnd w:id="9385"/>
      <w:bookmarkEnd w:id="9400"/>
      <w:bookmarkEnd w:id="9401"/>
      <w:bookmarkEnd w:id="9402"/>
      <w:bookmarkEnd w:id="9403"/>
      <w:bookmarkEnd w:id="9404"/>
      <w:bookmarkEnd w:id="9405"/>
      <w:bookmarkEnd w:id="9406"/>
    </w:p>
    <w:p w14:paraId="159BC5E7" w14:textId="77777777" w:rsidR="00370B05" w:rsidRPr="008B1C02" w:rsidRDefault="00370B05" w:rsidP="00370B05">
      <w:pPr>
        <w:pStyle w:val="Heading4"/>
      </w:pPr>
      <w:bookmarkStart w:id="9407" w:name="_Toc114212342"/>
      <w:bookmarkStart w:id="9408" w:name="_Toc136555093"/>
      <w:bookmarkStart w:id="9409" w:name="_Toc151993539"/>
      <w:bookmarkStart w:id="9410" w:name="_Toc152000319"/>
      <w:bookmarkStart w:id="9411" w:name="_Toc152158924"/>
      <w:bookmarkStart w:id="9412" w:name="_Toc168571087"/>
      <w:bookmarkStart w:id="9413" w:name="_Toc169773128"/>
      <w:bookmarkStart w:id="9414" w:name="_Toc73716305"/>
      <w:r w:rsidRPr="008B1C02">
        <w:t>5.19.4.1</w:t>
      </w:r>
      <w:r w:rsidRPr="008B1C02">
        <w:tab/>
      </w:r>
      <w:r w:rsidR="00486786" w:rsidRPr="008B1C02">
        <w:t>General</w:t>
      </w:r>
      <w:bookmarkEnd w:id="9407"/>
      <w:bookmarkEnd w:id="9408"/>
      <w:bookmarkEnd w:id="9409"/>
      <w:bookmarkEnd w:id="9410"/>
      <w:bookmarkEnd w:id="9411"/>
      <w:bookmarkEnd w:id="9412"/>
      <w:bookmarkEnd w:id="9413"/>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5" w:name="_Toc114212343"/>
      <w:bookmarkStart w:id="9416" w:name="_Toc136555094"/>
      <w:bookmarkStart w:id="9417" w:name="_Toc151993540"/>
      <w:bookmarkStart w:id="9418" w:name="_Toc152000320"/>
      <w:bookmarkStart w:id="9419" w:name="_Toc152158925"/>
      <w:bookmarkStart w:id="9420" w:name="_Toc168571088"/>
      <w:bookmarkStart w:id="9421" w:name="_Toc169773129"/>
      <w:r w:rsidRPr="008B1C02">
        <w:t>5.19.4.2</w:t>
      </w:r>
      <w:r w:rsidRPr="008B1C02">
        <w:tab/>
        <w:t xml:space="preserve">Notification of Allocated </w:t>
      </w:r>
      <w:r w:rsidR="00486786" w:rsidRPr="008B1C02">
        <w:t xml:space="preserve">MBS </w:t>
      </w:r>
      <w:r w:rsidRPr="008B1C02">
        <w:t>TMGI(s) Timer Expiry</w:t>
      </w:r>
      <w:bookmarkEnd w:id="9415"/>
      <w:bookmarkEnd w:id="9416"/>
      <w:bookmarkEnd w:id="9417"/>
      <w:bookmarkEnd w:id="9418"/>
      <w:bookmarkEnd w:id="9419"/>
      <w:bookmarkEnd w:id="9420"/>
      <w:bookmarkEnd w:id="9421"/>
    </w:p>
    <w:p w14:paraId="51DD7ECE" w14:textId="77777777" w:rsidR="00370B05" w:rsidRPr="008B1C02" w:rsidRDefault="00370B05" w:rsidP="00370B05">
      <w:pPr>
        <w:pStyle w:val="Heading5"/>
        <w:rPr>
          <w:lang w:eastAsia="zh-CN"/>
        </w:rPr>
      </w:pPr>
      <w:bookmarkStart w:id="9422" w:name="_Toc114212344"/>
      <w:bookmarkStart w:id="9423" w:name="_Toc136555095"/>
      <w:bookmarkStart w:id="9424" w:name="_Toc151993541"/>
      <w:bookmarkStart w:id="9425" w:name="_Toc152000321"/>
      <w:bookmarkStart w:id="9426" w:name="_Toc152158926"/>
      <w:bookmarkStart w:id="9427" w:name="_Toc168571089"/>
      <w:bookmarkStart w:id="9428" w:name="_Toc169773130"/>
      <w:r w:rsidRPr="008B1C02">
        <w:rPr>
          <w:lang w:eastAsia="zh-CN"/>
        </w:rPr>
        <w:t>5.19.4.2.1</w:t>
      </w:r>
      <w:r w:rsidRPr="008B1C02">
        <w:rPr>
          <w:lang w:eastAsia="zh-CN"/>
        </w:rPr>
        <w:tab/>
        <w:t>Description</w:t>
      </w:r>
      <w:bookmarkEnd w:id="9422"/>
      <w:bookmarkEnd w:id="9423"/>
      <w:bookmarkEnd w:id="9424"/>
      <w:bookmarkEnd w:id="9425"/>
      <w:bookmarkEnd w:id="9426"/>
      <w:bookmarkEnd w:id="9427"/>
      <w:bookmarkEnd w:id="9428"/>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9" w:name="_Toc114212345"/>
      <w:bookmarkStart w:id="9430" w:name="_Toc136555096"/>
      <w:bookmarkStart w:id="9431" w:name="_Toc151993542"/>
      <w:bookmarkStart w:id="9432" w:name="_Toc152000322"/>
      <w:bookmarkStart w:id="9433" w:name="_Toc152158927"/>
      <w:bookmarkStart w:id="9434" w:name="_Toc168571090"/>
      <w:bookmarkStart w:id="9435" w:name="_Toc169773131"/>
      <w:r w:rsidRPr="008B1C02">
        <w:t>5.19.4.2.2</w:t>
      </w:r>
      <w:r w:rsidRPr="008B1C02">
        <w:tab/>
      </w:r>
      <w:r w:rsidR="00486786" w:rsidRPr="008B1C02">
        <w:t xml:space="preserve">Target </w:t>
      </w:r>
      <w:r w:rsidRPr="008B1C02">
        <w:t>URI</w:t>
      </w:r>
      <w:bookmarkEnd w:id="9429"/>
      <w:bookmarkEnd w:id="9430"/>
      <w:bookmarkEnd w:id="9431"/>
      <w:bookmarkEnd w:id="9432"/>
      <w:bookmarkEnd w:id="9433"/>
      <w:bookmarkEnd w:id="9434"/>
      <w:bookmarkEnd w:id="9435"/>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6" w:name="_Toc114212346"/>
      <w:bookmarkStart w:id="9437" w:name="_Toc136555097"/>
      <w:bookmarkStart w:id="9438" w:name="_Toc151993543"/>
      <w:bookmarkStart w:id="9439" w:name="_Toc152000323"/>
      <w:bookmarkStart w:id="9440" w:name="_Toc152158928"/>
      <w:bookmarkStart w:id="9441" w:name="_Toc168571091"/>
      <w:bookmarkStart w:id="9442" w:name="_Toc169773132"/>
      <w:r w:rsidRPr="008B1C02">
        <w:t>5.19.4.2.3</w:t>
      </w:r>
      <w:r w:rsidRPr="008B1C02">
        <w:tab/>
        <w:t>Operation Definition</w:t>
      </w:r>
      <w:bookmarkEnd w:id="9436"/>
      <w:bookmarkEnd w:id="9437"/>
      <w:bookmarkEnd w:id="9438"/>
      <w:bookmarkEnd w:id="9439"/>
      <w:bookmarkEnd w:id="9440"/>
      <w:bookmarkEnd w:id="9441"/>
      <w:bookmarkEnd w:id="9442"/>
    </w:p>
    <w:p w14:paraId="3D1BC70C" w14:textId="77777777" w:rsidR="00370B05" w:rsidRPr="008B1C02" w:rsidRDefault="00370B05" w:rsidP="00370B05">
      <w:pPr>
        <w:pStyle w:val="Heading6"/>
      </w:pPr>
      <w:bookmarkStart w:id="9443" w:name="_Toc114212347"/>
      <w:bookmarkStart w:id="9444" w:name="_Toc136555098"/>
      <w:bookmarkStart w:id="9445" w:name="_Toc151993544"/>
      <w:bookmarkStart w:id="9446" w:name="_Toc152000324"/>
      <w:bookmarkStart w:id="9447" w:name="_Toc152158929"/>
      <w:bookmarkStart w:id="9448" w:name="_Toc168571092"/>
      <w:bookmarkStart w:id="9449" w:name="_Toc169773133"/>
      <w:r w:rsidRPr="008B1C02">
        <w:t>5.19.4.2.3.1</w:t>
      </w:r>
      <w:r w:rsidRPr="008B1C02">
        <w:tab/>
        <w:t>Notification via HTTP POST</w:t>
      </w:r>
      <w:bookmarkEnd w:id="9443"/>
      <w:bookmarkEnd w:id="9444"/>
      <w:bookmarkEnd w:id="9445"/>
      <w:bookmarkEnd w:id="9446"/>
      <w:bookmarkEnd w:id="9447"/>
      <w:bookmarkEnd w:id="9448"/>
      <w:bookmarkEnd w:id="9449"/>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50" w:name="_Toc114212348"/>
      <w:bookmarkStart w:id="9451" w:name="_Toc136555099"/>
      <w:bookmarkStart w:id="9452" w:name="_Toc151993545"/>
      <w:bookmarkStart w:id="9453" w:name="_Toc152000325"/>
      <w:bookmarkStart w:id="9454" w:name="_Toc152158930"/>
      <w:bookmarkStart w:id="9455" w:name="_Toc168571093"/>
      <w:bookmarkStart w:id="9456" w:name="_Toc169773134"/>
      <w:r w:rsidRPr="008B1C02">
        <w:t>5.19.4.2.3.2</w:t>
      </w:r>
      <w:r w:rsidRPr="008B1C02">
        <w:tab/>
        <w:t>Notification via Websocket</w:t>
      </w:r>
      <w:bookmarkEnd w:id="9450"/>
      <w:bookmarkEnd w:id="9451"/>
      <w:bookmarkEnd w:id="9452"/>
      <w:bookmarkEnd w:id="9453"/>
      <w:bookmarkEnd w:id="9454"/>
      <w:bookmarkEnd w:id="9455"/>
      <w:bookmarkEnd w:id="9456"/>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7" w:name="_Toc114212349"/>
      <w:bookmarkStart w:id="9458" w:name="_Toc136555100"/>
      <w:bookmarkStart w:id="9459" w:name="_Toc151993546"/>
      <w:bookmarkStart w:id="9460" w:name="_Toc152000326"/>
      <w:bookmarkStart w:id="9461" w:name="_Toc152158931"/>
      <w:bookmarkStart w:id="9462" w:name="_Toc168571094"/>
      <w:bookmarkStart w:id="9463" w:name="_Toc169773135"/>
      <w:r w:rsidRPr="008B1C02">
        <w:t>5.19.5</w:t>
      </w:r>
      <w:r w:rsidRPr="008B1C02">
        <w:tab/>
        <w:t>Data Model</w:t>
      </w:r>
      <w:bookmarkEnd w:id="9414"/>
      <w:bookmarkEnd w:id="9457"/>
      <w:bookmarkEnd w:id="9458"/>
      <w:bookmarkEnd w:id="9459"/>
      <w:bookmarkEnd w:id="9460"/>
      <w:bookmarkEnd w:id="9461"/>
      <w:bookmarkEnd w:id="9462"/>
      <w:bookmarkEnd w:id="9463"/>
    </w:p>
    <w:p w14:paraId="3C697D9D" w14:textId="77777777" w:rsidR="00370B05" w:rsidRPr="008B1C02" w:rsidRDefault="00370B05" w:rsidP="00370B05">
      <w:pPr>
        <w:pStyle w:val="Heading4"/>
      </w:pPr>
      <w:bookmarkStart w:id="9464" w:name="_Toc73716306"/>
      <w:bookmarkStart w:id="9465" w:name="_Toc114212350"/>
      <w:bookmarkStart w:id="9466" w:name="_Toc136555101"/>
      <w:bookmarkStart w:id="9467" w:name="_Toc151993547"/>
      <w:bookmarkStart w:id="9468" w:name="_Toc152000327"/>
      <w:bookmarkStart w:id="9469" w:name="_Toc152158932"/>
      <w:bookmarkStart w:id="9470" w:name="_Toc168571095"/>
      <w:bookmarkStart w:id="9471" w:name="_Toc169773136"/>
      <w:r w:rsidRPr="008B1C02">
        <w:t>5.19.5.1</w:t>
      </w:r>
      <w:r w:rsidRPr="008B1C02">
        <w:tab/>
        <w:t>General</w:t>
      </w:r>
      <w:bookmarkEnd w:id="9464"/>
      <w:bookmarkEnd w:id="9465"/>
      <w:bookmarkEnd w:id="9466"/>
      <w:bookmarkEnd w:id="9467"/>
      <w:bookmarkEnd w:id="9468"/>
      <w:bookmarkEnd w:id="9469"/>
      <w:bookmarkEnd w:id="9470"/>
      <w:bookmarkEnd w:id="9471"/>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2" w:name="_Toc73716308"/>
      <w:bookmarkStart w:id="9473" w:name="_Toc114212351"/>
      <w:bookmarkStart w:id="9474" w:name="_Toc136555102"/>
      <w:bookmarkStart w:id="9475" w:name="_Toc151993548"/>
      <w:bookmarkStart w:id="9476" w:name="_Toc152000328"/>
      <w:bookmarkStart w:id="9477" w:name="_Toc152158933"/>
      <w:bookmarkStart w:id="9478" w:name="_Toc168571096"/>
      <w:bookmarkStart w:id="9479" w:name="_Toc169773137"/>
      <w:r w:rsidRPr="008B1C02">
        <w:t>5.19.5.2</w:t>
      </w:r>
      <w:r w:rsidRPr="008B1C02">
        <w:tab/>
        <w:t>Structured data types</w:t>
      </w:r>
      <w:bookmarkEnd w:id="9472"/>
      <w:bookmarkEnd w:id="9473"/>
      <w:bookmarkEnd w:id="9474"/>
      <w:bookmarkEnd w:id="9475"/>
      <w:bookmarkEnd w:id="9476"/>
      <w:bookmarkEnd w:id="9477"/>
      <w:bookmarkEnd w:id="9478"/>
      <w:bookmarkEnd w:id="9479"/>
    </w:p>
    <w:p w14:paraId="2F1749EE" w14:textId="77777777" w:rsidR="00370B05" w:rsidRPr="008B1C02" w:rsidRDefault="00370B05" w:rsidP="00370B05">
      <w:pPr>
        <w:pStyle w:val="Heading5"/>
      </w:pPr>
      <w:bookmarkStart w:id="9480" w:name="_Toc73716309"/>
      <w:bookmarkStart w:id="9481" w:name="_Toc114212352"/>
      <w:bookmarkStart w:id="9482" w:name="_Toc136555103"/>
      <w:bookmarkStart w:id="9483" w:name="_Toc151993549"/>
      <w:bookmarkStart w:id="9484" w:name="_Toc152000329"/>
      <w:bookmarkStart w:id="9485" w:name="_Toc152158934"/>
      <w:bookmarkStart w:id="9486" w:name="_Toc168571097"/>
      <w:bookmarkStart w:id="9487" w:name="_Toc169773138"/>
      <w:r w:rsidRPr="008B1C02">
        <w:t>5.19.5.2.1</w:t>
      </w:r>
      <w:r w:rsidRPr="008B1C02">
        <w:tab/>
        <w:t>Introduction</w:t>
      </w:r>
      <w:bookmarkEnd w:id="9480"/>
      <w:bookmarkEnd w:id="9481"/>
      <w:bookmarkEnd w:id="9482"/>
      <w:bookmarkEnd w:id="9483"/>
      <w:bookmarkEnd w:id="9484"/>
      <w:bookmarkEnd w:id="9485"/>
      <w:bookmarkEnd w:id="9486"/>
      <w:bookmarkEnd w:id="9487"/>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8" w:name="_Toc73716310"/>
      <w:bookmarkStart w:id="9489" w:name="_Toc114212353"/>
      <w:bookmarkStart w:id="9490" w:name="_Toc136555104"/>
      <w:bookmarkStart w:id="9491" w:name="_Toc151993550"/>
      <w:bookmarkStart w:id="9492" w:name="_Toc152000330"/>
      <w:bookmarkStart w:id="9493" w:name="_Toc152158935"/>
      <w:bookmarkStart w:id="9494" w:name="_Toc168571098"/>
      <w:bookmarkStart w:id="9495" w:name="_Toc169773139"/>
      <w:r w:rsidRPr="008B1C02">
        <w:lastRenderedPageBreak/>
        <w:t>5.19.5.2.2</w:t>
      </w:r>
      <w:r w:rsidRPr="008B1C02">
        <w:tab/>
        <w:t xml:space="preserve">Type: </w:t>
      </w:r>
      <w:bookmarkEnd w:id="9488"/>
      <w:r w:rsidRPr="008B1C02">
        <w:t>TmgiAllocRequest</w:t>
      </w:r>
      <w:bookmarkEnd w:id="9489"/>
      <w:bookmarkEnd w:id="9490"/>
      <w:bookmarkEnd w:id="9491"/>
      <w:bookmarkEnd w:id="9492"/>
      <w:bookmarkEnd w:id="9493"/>
      <w:bookmarkEnd w:id="9494"/>
      <w:bookmarkEnd w:id="9495"/>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6" w:name="_Toc73716311"/>
      <w:bookmarkStart w:id="9497" w:name="_Toc114212354"/>
      <w:bookmarkStart w:id="9498" w:name="_Toc136555105"/>
      <w:bookmarkStart w:id="9499" w:name="_Toc151993551"/>
      <w:bookmarkStart w:id="9500" w:name="_Toc152000331"/>
      <w:bookmarkStart w:id="9501" w:name="_Toc152158936"/>
      <w:bookmarkStart w:id="9502" w:name="_Toc168571099"/>
      <w:bookmarkStart w:id="9503" w:name="_Toc169773140"/>
      <w:r w:rsidRPr="008B1C02">
        <w:lastRenderedPageBreak/>
        <w:t>5.19.5.2.3</w:t>
      </w:r>
      <w:r w:rsidRPr="008B1C02">
        <w:tab/>
        <w:t xml:space="preserve">Type: </w:t>
      </w:r>
      <w:bookmarkEnd w:id="9496"/>
      <w:r w:rsidRPr="008B1C02">
        <w:t>TmgiAllocResponse</w:t>
      </w:r>
      <w:bookmarkEnd w:id="9497"/>
      <w:bookmarkEnd w:id="9498"/>
      <w:bookmarkEnd w:id="9499"/>
      <w:bookmarkEnd w:id="9500"/>
      <w:bookmarkEnd w:id="9501"/>
      <w:bookmarkEnd w:id="9502"/>
      <w:bookmarkEnd w:id="9503"/>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4" w:name="_Toc114212355"/>
      <w:bookmarkStart w:id="9505" w:name="_Toc136555106"/>
      <w:bookmarkStart w:id="9506" w:name="_Toc151993552"/>
      <w:bookmarkStart w:id="9507" w:name="_Toc152000332"/>
      <w:bookmarkStart w:id="9508" w:name="_Toc152158937"/>
      <w:bookmarkStart w:id="9509" w:name="_Toc168571100"/>
      <w:bookmarkStart w:id="9510" w:name="_Toc169773141"/>
      <w:r w:rsidRPr="008B1C02">
        <w:t>5.19.5.2.4</w:t>
      </w:r>
      <w:r w:rsidRPr="008B1C02">
        <w:tab/>
        <w:t>Type: TmgiDeallocRequest</w:t>
      </w:r>
      <w:bookmarkEnd w:id="9504"/>
      <w:bookmarkEnd w:id="9505"/>
      <w:bookmarkEnd w:id="9506"/>
      <w:bookmarkEnd w:id="9507"/>
      <w:bookmarkEnd w:id="9508"/>
      <w:bookmarkEnd w:id="9509"/>
      <w:bookmarkEnd w:id="9510"/>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1" w:name="_Toc114212356"/>
      <w:bookmarkStart w:id="9512" w:name="_Toc136555107"/>
      <w:bookmarkStart w:id="9513" w:name="_Toc151993553"/>
      <w:bookmarkStart w:id="9514" w:name="_Toc152000333"/>
      <w:bookmarkStart w:id="9515" w:name="_Toc152158938"/>
      <w:bookmarkStart w:id="9516" w:name="_Toc168571101"/>
      <w:bookmarkStart w:id="9517" w:name="_Toc169773142"/>
      <w:bookmarkStart w:id="9518" w:name="_Toc73716312"/>
      <w:r w:rsidRPr="008B1C02">
        <w:t>5.19.5.2.5</w:t>
      </w:r>
      <w:r w:rsidRPr="008B1C02">
        <w:tab/>
        <w:t>Type: ExpiryNotif</w:t>
      </w:r>
      <w:bookmarkEnd w:id="9511"/>
      <w:bookmarkEnd w:id="9512"/>
      <w:bookmarkEnd w:id="9513"/>
      <w:bookmarkEnd w:id="9514"/>
      <w:bookmarkEnd w:id="9515"/>
      <w:bookmarkEnd w:id="9516"/>
      <w:bookmarkEnd w:id="9517"/>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9" w:name="_Toc168571102"/>
      <w:bookmarkStart w:id="9520" w:name="_Toc169773143"/>
      <w:bookmarkStart w:id="9521" w:name="_Toc114212357"/>
      <w:bookmarkStart w:id="9522" w:name="_Toc136555108"/>
      <w:r w:rsidRPr="001C0C6F">
        <w:lastRenderedPageBreak/>
        <w:t>5.</w:t>
      </w:r>
      <w:r>
        <w:t>19</w:t>
      </w:r>
      <w:r w:rsidRPr="001C0C6F">
        <w:t>.5.2.</w:t>
      </w:r>
      <w:r>
        <w:t>6</w:t>
      </w:r>
      <w:r w:rsidRPr="001C0C6F">
        <w:tab/>
        <w:t xml:space="preserve">Type: </w:t>
      </w:r>
      <w:r>
        <w:t>ReducedMbsServArea</w:t>
      </w:r>
      <w:bookmarkEnd w:id="9519"/>
      <w:bookmarkEnd w:id="9520"/>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77777777" w:rsidR="00DA140F" w:rsidRDefault="00DA140F" w:rsidP="004C6B12">
            <w:pPr>
              <w:keepNext/>
              <w:keepLines/>
              <w:spacing w:after="0"/>
              <w:rPr>
                <w:rFonts w:ascii="Arial" w:hAnsi="Arial"/>
                <w:sz w:val="18"/>
              </w:rPr>
            </w:pPr>
            <w:r>
              <w:rPr>
                <w:rFonts w:ascii="Arial" w:hAnsi="Arial"/>
                <w:sz w:val="18"/>
              </w:rPr>
              <w:t>ExternalMbsServiceArea</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3" w:name="_Toc151993554"/>
      <w:bookmarkStart w:id="9524" w:name="_Toc152000334"/>
      <w:bookmarkStart w:id="9525" w:name="_Toc152158939"/>
      <w:bookmarkStart w:id="9526" w:name="_Toc168571103"/>
      <w:bookmarkStart w:id="9527" w:name="_Toc169773144"/>
      <w:r w:rsidRPr="008B1C02">
        <w:t>5.19.5.3</w:t>
      </w:r>
      <w:r w:rsidRPr="008B1C02">
        <w:tab/>
        <w:t>Simple data types and enumerations</w:t>
      </w:r>
      <w:bookmarkEnd w:id="9518"/>
      <w:bookmarkEnd w:id="9521"/>
      <w:bookmarkEnd w:id="9522"/>
      <w:bookmarkEnd w:id="9523"/>
      <w:bookmarkEnd w:id="9524"/>
      <w:bookmarkEnd w:id="9525"/>
      <w:bookmarkEnd w:id="9526"/>
      <w:bookmarkEnd w:id="9527"/>
    </w:p>
    <w:p w14:paraId="0172EE81" w14:textId="77777777" w:rsidR="00370B05" w:rsidRPr="008B1C02" w:rsidRDefault="00370B05" w:rsidP="00370B05">
      <w:pPr>
        <w:pStyle w:val="Heading5"/>
      </w:pPr>
      <w:bookmarkStart w:id="9528" w:name="_Toc73716313"/>
      <w:bookmarkStart w:id="9529" w:name="_Toc114212358"/>
      <w:bookmarkStart w:id="9530" w:name="_Toc136555109"/>
      <w:bookmarkStart w:id="9531" w:name="_Toc151993555"/>
      <w:bookmarkStart w:id="9532" w:name="_Toc152000335"/>
      <w:bookmarkStart w:id="9533" w:name="_Toc152158940"/>
      <w:bookmarkStart w:id="9534" w:name="_Toc168571104"/>
      <w:bookmarkStart w:id="9535" w:name="_Toc169773145"/>
      <w:r w:rsidRPr="008B1C02">
        <w:t>5.19.5.3.1</w:t>
      </w:r>
      <w:r w:rsidRPr="008B1C02">
        <w:tab/>
        <w:t>Introduction</w:t>
      </w:r>
      <w:bookmarkEnd w:id="9528"/>
      <w:bookmarkEnd w:id="9529"/>
      <w:bookmarkEnd w:id="9530"/>
      <w:bookmarkEnd w:id="9531"/>
      <w:bookmarkEnd w:id="9532"/>
      <w:bookmarkEnd w:id="9533"/>
      <w:bookmarkEnd w:id="9534"/>
      <w:bookmarkEnd w:id="9535"/>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6" w:name="_Toc73716314"/>
      <w:bookmarkStart w:id="9537" w:name="_Toc114212359"/>
      <w:bookmarkStart w:id="9538" w:name="_Toc136555110"/>
      <w:bookmarkStart w:id="9539" w:name="_Toc151993556"/>
      <w:bookmarkStart w:id="9540" w:name="_Toc152000336"/>
      <w:bookmarkStart w:id="9541" w:name="_Toc152158941"/>
      <w:bookmarkStart w:id="9542" w:name="_Toc168571105"/>
      <w:bookmarkStart w:id="9543" w:name="_Toc169773146"/>
      <w:r w:rsidRPr="008B1C02">
        <w:t>5.19.5.3.2</w:t>
      </w:r>
      <w:r w:rsidRPr="008B1C02">
        <w:tab/>
        <w:t>Simple data types</w:t>
      </w:r>
      <w:bookmarkEnd w:id="9536"/>
      <w:bookmarkEnd w:id="9537"/>
      <w:bookmarkEnd w:id="9538"/>
      <w:bookmarkEnd w:id="9539"/>
      <w:bookmarkEnd w:id="9540"/>
      <w:bookmarkEnd w:id="9541"/>
      <w:bookmarkEnd w:id="9542"/>
      <w:bookmarkEnd w:id="9543"/>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4"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4"/>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5" w:name="_Toc151993557"/>
      <w:bookmarkStart w:id="9546" w:name="_Toc152000337"/>
      <w:bookmarkStart w:id="9547" w:name="_Toc152158942"/>
      <w:bookmarkStart w:id="9548" w:name="_Toc168571106"/>
      <w:bookmarkStart w:id="9549" w:name="_Toc169773147"/>
      <w:bookmarkStart w:id="9550" w:name="_Toc73716315"/>
      <w:bookmarkStart w:id="9551" w:name="_Toc114212360"/>
      <w:bookmarkStart w:id="9552"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5"/>
      <w:bookmarkEnd w:id="9546"/>
      <w:bookmarkEnd w:id="9547"/>
      <w:bookmarkEnd w:id="9548"/>
      <w:bookmarkEnd w:id="9549"/>
    </w:p>
    <w:p w14:paraId="495B5832" w14:textId="77777777" w:rsidR="0074254F" w:rsidRPr="00AD5F5C" w:rsidRDefault="0074254F" w:rsidP="0074254F">
      <w:pPr>
        <w:pStyle w:val="Heading5"/>
        <w:rPr>
          <w:rFonts w:eastAsia="DengXian"/>
        </w:rPr>
      </w:pPr>
      <w:bookmarkStart w:id="9553" w:name="_Toc94004642"/>
      <w:bookmarkStart w:id="9554" w:name="_Toc94004858"/>
      <w:bookmarkStart w:id="9555" w:name="_Toc138686281"/>
      <w:bookmarkStart w:id="9556" w:name="_Toc67903555"/>
      <w:bookmarkStart w:id="9557" w:name="_Toc70598478"/>
      <w:bookmarkStart w:id="9558" w:name="_Toc151993558"/>
      <w:bookmarkStart w:id="9559" w:name="_Toc152000338"/>
      <w:bookmarkStart w:id="9560" w:name="_Toc152158943"/>
      <w:bookmarkStart w:id="9561" w:name="_Toc168571107"/>
      <w:bookmarkStart w:id="9562"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3"/>
      <w:bookmarkEnd w:id="9554"/>
      <w:bookmarkEnd w:id="9555"/>
      <w:r>
        <w:rPr>
          <w:rFonts w:eastAsia="DengXian"/>
        </w:rPr>
        <w:t>TmgiAlloc</w:t>
      </w:r>
      <w:bookmarkEnd w:id="9556"/>
      <w:bookmarkEnd w:id="9557"/>
      <w:bookmarkEnd w:id="9558"/>
      <w:bookmarkEnd w:id="9559"/>
      <w:bookmarkEnd w:id="9560"/>
      <w:bookmarkEnd w:id="9561"/>
      <w:bookmarkEnd w:id="9562"/>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70"/>
        <w:gridCol w:w="1136"/>
        <w:gridCol w:w="4959"/>
        <w:gridCol w:w="136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3" w:name="_Toc151993559"/>
      <w:bookmarkStart w:id="9564" w:name="_Toc152000339"/>
      <w:bookmarkStart w:id="9565" w:name="_Toc152158944"/>
      <w:bookmarkStart w:id="9566" w:name="_Toc168571108"/>
      <w:bookmarkStart w:id="9567" w:name="_Toc169773149"/>
      <w:r w:rsidRPr="008B1C02">
        <w:t>5.19.6</w:t>
      </w:r>
      <w:r w:rsidRPr="008B1C02">
        <w:tab/>
        <w:t>Used Features</w:t>
      </w:r>
      <w:bookmarkEnd w:id="9550"/>
      <w:bookmarkEnd w:id="9551"/>
      <w:bookmarkEnd w:id="9552"/>
      <w:bookmarkEnd w:id="9563"/>
      <w:bookmarkEnd w:id="9564"/>
      <w:bookmarkEnd w:id="9565"/>
      <w:bookmarkEnd w:id="9566"/>
      <w:bookmarkEnd w:id="9567"/>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8" w:name="_Toc114212361"/>
      <w:bookmarkStart w:id="9569" w:name="_Toc136555112"/>
      <w:bookmarkStart w:id="9570" w:name="_Toc151993560"/>
      <w:bookmarkStart w:id="9571" w:name="_Toc152000340"/>
      <w:bookmarkStart w:id="9572" w:name="_Toc152158945"/>
      <w:bookmarkStart w:id="9573" w:name="_Toc168571109"/>
      <w:bookmarkStart w:id="9574" w:name="_Toc169773150"/>
      <w:bookmarkStart w:id="9575" w:name="_Toc73715960"/>
      <w:bookmarkStart w:id="9576" w:name="_Toc34222330"/>
      <w:bookmarkStart w:id="9577" w:name="_Toc36040513"/>
      <w:bookmarkStart w:id="9578" w:name="_Toc39134442"/>
      <w:bookmarkStart w:id="9579" w:name="_Toc43283389"/>
      <w:bookmarkStart w:id="9580" w:name="_Toc49931760"/>
      <w:bookmarkStart w:id="9581" w:name="_Toc493774024"/>
      <w:bookmarkStart w:id="9582" w:name="_Toc494194773"/>
      <w:bookmarkStart w:id="9583" w:name="_Toc528159067"/>
      <w:bookmarkStart w:id="9584" w:name="_Toc532198029"/>
      <w:bookmarkStart w:id="9585" w:name="_Toc34123783"/>
      <w:bookmarkStart w:id="9586" w:name="_Toc36038527"/>
      <w:bookmarkStart w:id="9587" w:name="_Toc36038615"/>
      <w:bookmarkStart w:id="9588" w:name="_Toc36038806"/>
      <w:bookmarkStart w:id="9589" w:name="_Toc44680746"/>
      <w:bookmarkStart w:id="9590" w:name="_Toc45133658"/>
      <w:bookmarkStart w:id="9591" w:name="_Toc45133749"/>
      <w:bookmarkStart w:id="9592" w:name="_Toc49417447"/>
      <w:bookmarkStart w:id="9593" w:name="_Toc51762414"/>
      <w:bookmarkStart w:id="9594" w:name="_Toc20408087"/>
      <w:bookmarkStart w:id="9595" w:name="_Toc39068125"/>
      <w:bookmarkStart w:id="9596" w:name="_Toc43273318"/>
      <w:bookmarkStart w:id="9597" w:name="_Toc45134856"/>
      <w:bookmarkStart w:id="9598" w:name="_Toc49939192"/>
      <w:bookmarkStart w:id="9599" w:name="_Toc51764216"/>
      <w:bookmarkStart w:id="9600" w:name="_Toc28012684"/>
      <w:bookmarkStart w:id="9601" w:name="_Toc36038956"/>
      <w:bookmarkStart w:id="9602" w:name="_Toc44688372"/>
      <w:bookmarkStart w:id="9603" w:name="_Toc45133788"/>
      <w:bookmarkStart w:id="9604" w:name="_Toc49931468"/>
      <w:bookmarkStart w:id="9605" w:name="_Toc51762726"/>
      <w:bookmarkStart w:id="9606" w:name="_Toc58848359"/>
      <w:bookmarkStart w:id="9607" w:name="_Toc59017397"/>
      <w:bookmarkStart w:id="9608" w:name="_Toc66279386"/>
      <w:bookmarkStart w:id="9609" w:name="_Toc68168408"/>
      <w:r w:rsidRPr="008B1C02">
        <w:t>5.19.7</w:t>
      </w:r>
      <w:r w:rsidRPr="008B1C02">
        <w:tab/>
      </w:r>
      <w:r w:rsidRPr="008B1C02">
        <w:rPr>
          <w:lang w:val="en-US"/>
        </w:rPr>
        <w:t>Error handling</w:t>
      </w:r>
      <w:bookmarkEnd w:id="9568"/>
      <w:bookmarkEnd w:id="9569"/>
      <w:bookmarkEnd w:id="9570"/>
      <w:bookmarkEnd w:id="9571"/>
      <w:bookmarkEnd w:id="9572"/>
      <w:bookmarkEnd w:id="9573"/>
      <w:bookmarkEnd w:id="9574"/>
    </w:p>
    <w:p w14:paraId="230B9DDC" w14:textId="77777777" w:rsidR="005C03DB" w:rsidRPr="008B1C02" w:rsidRDefault="005C03DB" w:rsidP="005C03DB">
      <w:pPr>
        <w:pStyle w:val="Heading4"/>
      </w:pPr>
      <w:bookmarkStart w:id="9610" w:name="_Toc114212362"/>
      <w:bookmarkStart w:id="9611" w:name="_Toc136555113"/>
      <w:bookmarkStart w:id="9612" w:name="_Toc151993561"/>
      <w:bookmarkStart w:id="9613" w:name="_Toc152000341"/>
      <w:bookmarkStart w:id="9614" w:name="_Toc152158946"/>
      <w:bookmarkStart w:id="9615" w:name="_Toc168571110"/>
      <w:bookmarkStart w:id="9616" w:name="_Toc169773151"/>
      <w:r w:rsidRPr="008B1C02">
        <w:t>5.19.7.1</w:t>
      </w:r>
      <w:r w:rsidRPr="008B1C02">
        <w:tab/>
        <w:t>General</w:t>
      </w:r>
      <w:bookmarkEnd w:id="9610"/>
      <w:bookmarkEnd w:id="9611"/>
      <w:bookmarkEnd w:id="9612"/>
      <w:bookmarkEnd w:id="9613"/>
      <w:bookmarkEnd w:id="9614"/>
      <w:bookmarkEnd w:id="9615"/>
      <w:bookmarkEnd w:id="9616"/>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7" w:name="_Toc114212363"/>
      <w:bookmarkStart w:id="9618" w:name="_Toc136555114"/>
      <w:bookmarkStart w:id="9619" w:name="_Toc151993562"/>
      <w:bookmarkStart w:id="9620" w:name="_Toc152000342"/>
      <w:bookmarkStart w:id="9621" w:name="_Toc152158947"/>
      <w:bookmarkStart w:id="9622" w:name="_Toc168571111"/>
      <w:bookmarkStart w:id="9623" w:name="_Toc169773152"/>
      <w:r w:rsidRPr="008B1C02">
        <w:t>5.19.7.2</w:t>
      </w:r>
      <w:r w:rsidRPr="008B1C02">
        <w:tab/>
        <w:t>Protocol Errors</w:t>
      </w:r>
      <w:bookmarkEnd w:id="9617"/>
      <w:bookmarkEnd w:id="9618"/>
      <w:bookmarkEnd w:id="9619"/>
      <w:bookmarkEnd w:id="9620"/>
      <w:bookmarkEnd w:id="9621"/>
      <w:bookmarkEnd w:id="9622"/>
      <w:bookmarkEnd w:id="9623"/>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24" w:name="_Toc114212364"/>
      <w:bookmarkStart w:id="9625" w:name="_Toc136555115"/>
      <w:bookmarkStart w:id="9626" w:name="_Toc151993563"/>
      <w:bookmarkStart w:id="9627" w:name="_Toc152000343"/>
      <w:bookmarkStart w:id="9628" w:name="_Toc152158948"/>
      <w:bookmarkStart w:id="9629" w:name="_Toc168571112"/>
      <w:bookmarkStart w:id="9630" w:name="_Toc169773153"/>
      <w:r w:rsidRPr="008B1C02">
        <w:t>5.19.7.3</w:t>
      </w:r>
      <w:r w:rsidRPr="008B1C02">
        <w:tab/>
        <w:t>Application Errors</w:t>
      </w:r>
      <w:bookmarkEnd w:id="9624"/>
      <w:bookmarkEnd w:id="9625"/>
      <w:bookmarkEnd w:id="9626"/>
      <w:bookmarkEnd w:id="9627"/>
      <w:bookmarkEnd w:id="9628"/>
      <w:bookmarkEnd w:id="9629"/>
      <w:bookmarkEnd w:id="9630"/>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1"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1"/>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2" w:name="_Toc114212365"/>
      <w:bookmarkStart w:id="9633" w:name="_Toc136555116"/>
      <w:bookmarkStart w:id="9634" w:name="_Toc151993564"/>
      <w:bookmarkStart w:id="9635" w:name="_Toc152000344"/>
      <w:bookmarkStart w:id="9636" w:name="_Toc152158949"/>
      <w:bookmarkStart w:id="9637" w:name="_Toc168571113"/>
      <w:bookmarkStart w:id="9638" w:name="_Toc169773154"/>
      <w:r w:rsidRPr="008B1C02">
        <w:rPr>
          <w:lang w:val="en-US"/>
        </w:rPr>
        <w:lastRenderedPageBreak/>
        <w:t>5.</w:t>
      </w:r>
      <w:r w:rsidR="003D27A2" w:rsidRPr="008B1C02">
        <w:rPr>
          <w:lang w:val="en-US"/>
        </w:rPr>
        <w:t>20</w:t>
      </w:r>
      <w:r w:rsidRPr="008B1C02">
        <w:rPr>
          <w:lang w:val="en-US"/>
        </w:rPr>
        <w:tab/>
        <w:t>MBSSession API</w:t>
      </w:r>
      <w:bookmarkEnd w:id="9575"/>
      <w:bookmarkEnd w:id="9632"/>
      <w:bookmarkEnd w:id="9633"/>
      <w:bookmarkEnd w:id="9634"/>
      <w:bookmarkEnd w:id="9635"/>
      <w:bookmarkEnd w:id="9636"/>
      <w:bookmarkEnd w:id="9637"/>
      <w:bookmarkEnd w:id="9638"/>
    </w:p>
    <w:p w14:paraId="25333756" w14:textId="77777777" w:rsidR="00CB6352" w:rsidRPr="008B1C02" w:rsidRDefault="00CB6352" w:rsidP="00CB6352">
      <w:pPr>
        <w:pStyle w:val="Heading3"/>
        <w:rPr>
          <w:lang w:val="en-US"/>
        </w:rPr>
      </w:pPr>
      <w:bookmarkStart w:id="9639" w:name="_Toc114212366"/>
      <w:bookmarkStart w:id="9640" w:name="_Toc136555117"/>
      <w:bookmarkStart w:id="9641" w:name="_Toc151993565"/>
      <w:bookmarkStart w:id="9642" w:name="_Toc152000345"/>
      <w:bookmarkStart w:id="9643" w:name="_Toc152158950"/>
      <w:bookmarkStart w:id="9644" w:name="_Toc168571114"/>
      <w:bookmarkStart w:id="9645"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9"/>
      <w:bookmarkEnd w:id="9640"/>
      <w:bookmarkEnd w:id="9641"/>
      <w:bookmarkEnd w:id="9642"/>
      <w:bookmarkEnd w:id="9643"/>
      <w:bookmarkEnd w:id="9644"/>
      <w:bookmarkEnd w:id="9645"/>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6" w:name="_Toc114212367"/>
      <w:bookmarkStart w:id="9647" w:name="_Toc136555118"/>
      <w:bookmarkStart w:id="9648" w:name="_Toc151993566"/>
      <w:bookmarkStart w:id="9649" w:name="_Toc152000346"/>
      <w:bookmarkStart w:id="9650" w:name="_Toc152158951"/>
      <w:bookmarkStart w:id="9651" w:name="_Toc168571115"/>
      <w:bookmarkStart w:id="9652"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6"/>
      <w:bookmarkEnd w:id="9647"/>
      <w:bookmarkEnd w:id="9648"/>
      <w:bookmarkEnd w:id="9649"/>
      <w:bookmarkEnd w:id="9650"/>
      <w:bookmarkEnd w:id="9651"/>
      <w:bookmarkEnd w:id="9652"/>
    </w:p>
    <w:p w14:paraId="428B7FE1" w14:textId="77777777" w:rsidR="00AA5C8F" w:rsidRPr="008B1C02" w:rsidRDefault="00AA5C8F" w:rsidP="00AA5C8F">
      <w:pPr>
        <w:pStyle w:val="Heading4"/>
        <w:rPr>
          <w:lang w:val="en-US"/>
        </w:rPr>
      </w:pPr>
      <w:bookmarkStart w:id="9653" w:name="_Toc114212368"/>
      <w:bookmarkStart w:id="9654" w:name="_Toc136555119"/>
      <w:bookmarkStart w:id="9655" w:name="_Toc151993567"/>
      <w:bookmarkStart w:id="9656" w:name="_Toc152000347"/>
      <w:bookmarkStart w:id="9657" w:name="_Toc152158952"/>
      <w:bookmarkStart w:id="9658" w:name="_Toc168571116"/>
      <w:bookmarkStart w:id="9659" w:name="_Toc169773157"/>
      <w:r w:rsidRPr="008B1C02">
        <w:rPr>
          <w:lang w:val="en-US"/>
        </w:rPr>
        <w:t>5.20.2.1</w:t>
      </w:r>
      <w:r w:rsidRPr="008B1C02">
        <w:rPr>
          <w:lang w:val="en-US"/>
        </w:rPr>
        <w:tab/>
        <w:t>Overview</w:t>
      </w:r>
      <w:bookmarkEnd w:id="9653"/>
      <w:bookmarkEnd w:id="9654"/>
      <w:bookmarkEnd w:id="9655"/>
      <w:bookmarkEnd w:id="9656"/>
      <w:bookmarkEnd w:id="9657"/>
      <w:bookmarkEnd w:id="9658"/>
      <w:bookmarkEnd w:id="9659"/>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9pt" o:ole="">
            <v:imagedata r:id="rId44" o:title=""/>
          </v:shape>
          <o:OLEObject Type="Embed" ProgID="Visio.Drawing.15" ShapeID="_x0000_i1041" DrawAspect="Content" ObjectID="_1786277387"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60" w:name="_Hlk86319833"/>
            <w:bookmarkStart w:id="9661"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60"/>
      <w:bookmarkEnd w:id="9661"/>
    </w:tbl>
    <w:p w14:paraId="3A204747" w14:textId="77777777" w:rsidR="00CB6352" w:rsidRPr="008B1C02" w:rsidRDefault="00CB6352" w:rsidP="00CB6352"/>
    <w:p w14:paraId="035B4869" w14:textId="77777777" w:rsidR="00CB6352" w:rsidRPr="008B1C02" w:rsidRDefault="00CB6352" w:rsidP="00CB6352">
      <w:pPr>
        <w:pStyle w:val="Heading4"/>
      </w:pPr>
      <w:bookmarkStart w:id="9662" w:name="_Toc81558611"/>
      <w:bookmarkStart w:id="9663" w:name="_Toc85877064"/>
      <w:bookmarkStart w:id="9664" w:name="_Toc114212369"/>
      <w:bookmarkStart w:id="9665" w:name="_Toc136555120"/>
      <w:bookmarkStart w:id="9666" w:name="_Toc151993568"/>
      <w:bookmarkStart w:id="9667" w:name="_Toc152000348"/>
      <w:bookmarkStart w:id="9668" w:name="_Toc152158953"/>
      <w:bookmarkStart w:id="9669" w:name="_Toc168571117"/>
      <w:bookmarkStart w:id="9670"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2"/>
      <w:bookmarkEnd w:id="9663"/>
      <w:bookmarkEnd w:id="9664"/>
      <w:bookmarkEnd w:id="9665"/>
      <w:bookmarkEnd w:id="9666"/>
      <w:bookmarkEnd w:id="9667"/>
      <w:bookmarkEnd w:id="9668"/>
      <w:bookmarkEnd w:id="9669"/>
      <w:bookmarkEnd w:id="9670"/>
    </w:p>
    <w:p w14:paraId="5FF5A0E9" w14:textId="77777777" w:rsidR="00CB6352" w:rsidRPr="008B1C02" w:rsidRDefault="00CB6352" w:rsidP="00CB6352">
      <w:pPr>
        <w:pStyle w:val="Heading5"/>
      </w:pPr>
      <w:bookmarkStart w:id="9671" w:name="_Toc81558612"/>
      <w:bookmarkStart w:id="9672" w:name="_Toc85877065"/>
      <w:bookmarkStart w:id="9673" w:name="_Toc114212370"/>
      <w:bookmarkStart w:id="9674" w:name="_Toc136555121"/>
      <w:bookmarkStart w:id="9675" w:name="_Toc151993569"/>
      <w:bookmarkStart w:id="9676" w:name="_Toc152000349"/>
      <w:bookmarkStart w:id="9677" w:name="_Toc152158954"/>
      <w:bookmarkStart w:id="9678" w:name="_Toc168571118"/>
      <w:bookmarkStart w:id="9679" w:name="_Toc169773159"/>
      <w:r w:rsidRPr="008B1C02">
        <w:t>5.</w:t>
      </w:r>
      <w:r w:rsidR="004664C2" w:rsidRPr="008B1C02">
        <w:t>20</w:t>
      </w:r>
      <w:r w:rsidRPr="008B1C02">
        <w:t>.</w:t>
      </w:r>
      <w:r w:rsidRPr="008B1C02">
        <w:rPr>
          <w:lang w:val="en-US"/>
        </w:rPr>
        <w:t>2</w:t>
      </w:r>
      <w:r w:rsidRPr="008B1C02">
        <w:t>.2.1</w:t>
      </w:r>
      <w:r w:rsidRPr="008B1C02">
        <w:tab/>
      </w:r>
      <w:bookmarkEnd w:id="9671"/>
      <w:bookmarkEnd w:id="9672"/>
      <w:r w:rsidRPr="008B1C02">
        <w:t>Introduction</w:t>
      </w:r>
      <w:bookmarkEnd w:id="9673"/>
      <w:bookmarkEnd w:id="9674"/>
      <w:bookmarkEnd w:id="9675"/>
      <w:bookmarkEnd w:id="9676"/>
      <w:bookmarkEnd w:id="9677"/>
      <w:bookmarkEnd w:id="9678"/>
      <w:bookmarkEnd w:id="9679"/>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80" w:name="_Toc81558613"/>
      <w:bookmarkStart w:id="9681" w:name="_Toc85877066"/>
      <w:bookmarkStart w:id="9682" w:name="_Toc114212371"/>
      <w:bookmarkStart w:id="9683" w:name="_Toc136555122"/>
      <w:bookmarkStart w:id="9684" w:name="_Toc151993570"/>
      <w:bookmarkStart w:id="9685" w:name="_Toc152000350"/>
      <w:bookmarkStart w:id="9686" w:name="_Toc152158955"/>
      <w:bookmarkStart w:id="9687" w:name="_Toc168571119"/>
      <w:bookmarkStart w:id="9688" w:name="_Toc169773160"/>
      <w:r w:rsidRPr="008B1C02">
        <w:t>5.</w:t>
      </w:r>
      <w:r w:rsidR="004664C2" w:rsidRPr="008B1C02">
        <w:t>20</w:t>
      </w:r>
      <w:r w:rsidRPr="008B1C02">
        <w:t>.2.2.2</w:t>
      </w:r>
      <w:r w:rsidRPr="008B1C02">
        <w:tab/>
        <w:t>Resource Definition</w:t>
      </w:r>
      <w:bookmarkEnd w:id="9680"/>
      <w:bookmarkEnd w:id="9681"/>
      <w:bookmarkEnd w:id="9682"/>
      <w:bookmarkEnd w:id="9683"/>
      <w:bookmarkEnd w:id="9684"/>
      <w:bookmarkEnd w:id="9685"/>
      <w:bookmarkEnd w:id="9686"/>
      <w:bookmarkEnd w:id="9687"/>
      <w:bookmarkEnd w:id="9688"/>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9" w:name="_Toc81558614"/>
      <w:bookmarkStart w:id="9690" w:name="_Toc85877067"/>
      <w:bookmarkStart w:id="9691" w:name="_Toc114212372"/>
      <w:bookmarkStart w:id="9692" w:name="_Toc136555123"/>
      <w:bookmarkStart w:id="9693" w:name="_Toc151993571"/>
      <w:bookmarkStart w:id="9694" w:name="_Toc152000351"/>
      <w:bookmarkStart w:id="9695" w:name="_Toc152158956"/>
      <w:bookmarkStart w:id="9696" w:name="_Toc168571120"/>
      <w:bookmarkStart w:id="9697" w:name="_Toc169773161"/>
      <w:r w:rsidRPr="008B1C02">
        <w:lastRenderedPageBreak/>
        <w:t>5.</w:t>
      </w:r>
      <w:r w:rsidR="004664C2" w:rsidRPr="008B1C02">
        <w:t>20</w:t>
      </w:r>
      <w:r w:rsidRPr="008B1C02">
        <w:t>.2.2.3</w:t>
      </w:r>
      <w:r w:rsidRPr="008B1C02">
        <w:tab/>
        <w:t>Resource Methods</w:t>
      </w:r>
      <w:bookmarkEnd w:id="9689"/>
      <w:bookmarkEnd w:id="9690"/>
      <w:bookmarkEnd w:id="9691"/>
      <w:bookmarkEnd w:id="9692"/>
      <w:bookmarkEnd w:id="9693"/>
      <w:bookmarkEnd w:id="9694"/>
      <w:bookmarkEnd w:id="9695"/>
      <w:bookmarkEnd w:id="9696"/>
      <w:bookmarkEnd w:id="9697"/>
    </w:p>
    <w:p w14:paraId="7CFD2470" w14:textId="77777777" w:rsidR="00CB6352" w:rsidRPr="008B1C02" w:rsidRDefault="00CB6352" w:rsidP="00CB6352">
      <w:pPr>
        <w:pStyle w:val="Heading6"/>
      </w:pPr>
      <w:bookmarkStart w:id="9698" w:name="_Toc114212373"/>
      <w:bookmarkStart w:id="9699" w:name="_Toc136555124"/>
      <w:bookmarkStart w:id="9700" w:name="_Toc151993572"/>
      <w:bookmarkStart w:id="9701" w:name="_Toc152000352"/>
      <w:bookmarkStart w:id="9702" w:name="_Toc152158957"/>
      <w:bookmarkStart w:id="9703" w:name="_Toc168571121"/>
      <w:bookmarkStart w:id="9704" w:name="_Toc169773162"/>
      <w:r w:rsidRPr="008B1C02">
        <w:t>5.</w:t>
      </w:r>
      <w:r w:rsidR="004664C2" w:rsidRPr="008B1C02">
        <w:t>20</w:t>
      </w:r>
      <w:r w:rsidRPr="008B1C02">
        <w:t>.2.2.3.1</w:t>
      </w:r>
      <w:r w:rsidRPr="008B1C02">
        <w:tab/>
        <w:t>POST</w:t>
      </w:r>
      <w:bookmarkEnd w:id="9698"/>
      <w:bookmarkEnd w:id="9699"/>
      <w:bookmarkEnd w:id="9700"/>
      <w:bookmarkEnd w:id="9701"/>
      <w:bookmarkEnd w:id="9702"/>
      <w:bookmarkEnd w:id="9703"/>
      <w:bookmarkEnd w:id="9704"/>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87"/>
        <w:gridCol w:w="416"/>
        <w:gridCol w:w="1134"/>
        <w:gridCol w:w="1558"/>
        <w:gridCol w:w="4180"/>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5"/>
        <w:gridCol w:w="1434"/>
        <w:gridCol w:w="422"/>
        <w:gridCol w:w="1278"/>
        <w:gridCol w:w="3485"/>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5" w:name="_Toc114212374"/>
      <w:bookmarkStart w:id="9706" w:name="_Toc136555125"/>
      <w:bookmarkStart w:id="9707" w:name="_Toc151993573"/>
      <w:bookmarkStart w:id="9708" w:name="_Toc152000353"/>
      <w:bookmarkStart w:id="9709" w:name="_Toc152158958"/>
      <w:bookmarkStart w:id="9710" w:name="_Toc168571122"/>
      <w:bookmarkStart w:id="9711" w:name="_Toc169773163"/>
      <w:r w:rsidRPr="008B1C02">
        <w:t>5.20.2.2.4</w:t>
      </w:r>
      <w:r w:rsidRPr="008B1C02">
        <w:tab/>
        <w:t>Resource Custom Operations</w:t>
      </w:r>
      <w:bookmarkEnd w:id="9705"/>
      <w:bookmarkEnd w:id="9706"/>
      <w:bookmarkEnd w:id="9707"/>
      <w:bookmarkEnd w:id="9708"/>
      <w:bookmarkEnd w:id="9709"/>
      <w:bookmarkEnd w:id="9710"/>
      <w:bookmarkEnd w:id="9711"/>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2" w:name="_Toc85877069"/>
      <w:bookmarkStart w:id="9713" w:name="_Toc114212375"/>
      <w:bookmarkStart w:id="9714" w:name="_Toc136555126"/>
      <w:bookmarkStart w:id="9715" w:name="_Toc151993574"/>
      <w:bookmarkStart w:id="9716" w:name="_Toc152000354"/>
      <w:bookmarkStart w:id="9717" w:name="_Toc152158959"/>
      <w:bookmarkStart w:id="9718" w:name="_Toc168571123"/>
      <w:bookmarkStart w:id="9719"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2"/>
      <w:bookmarkEnd w:id="9713"/>
      <w:bookmarkEnd w:id="9714"/>
      <w:bookmarkEnd w:id="9715"/>
      <w:bookmarkEnd w:id="9716"/>
      <w:bookmarkEnd w:id="9717"/>
      <w:bookmarkEnd w:id="9718"/>
      <w:bookmarkEnd w:id="9719"/>
    </w:p>
    <w:p w14:paraId="139F67B4" w14:textId="77777777" w:rsidR="00CB6352" w:rsidRPr="008B1C02" w:rsidRDefault="00CB6352" w:rsidP="00CB6352">
      <w:pPr>
        <w:pStyle w:val="Heading5"/>
        <w:rPr>
          <w:lang w:val="en-US"/>
        </w:rPr>
      </w:pPr>
      <w:bookmarkStart w:id="9720" w:name="_Toc81558617"/>
      <w:bookmarkStart w:id="9721" w:name="_Toc85877070"/>
      <w:bookmarkStart w:id="9722" w:name="_Toc114212376"/>
      <w:bookmarkStart w:id="9723" w:name="_Toc136555127"/>
      <w:bookmarkStart w:id="9724" w:name="_Toc151993575"/>
      <w:bookmarkStart w:id="9725" w:name="_Toc152000355"/>
      <w:bookmarkStart w:id="9726" w:name="_Toc152158960"/>
      <w:bookmarkStart w:id="9727" w:name="_Toc168571124"/>
      <w:bookmarkStart w:id="9728" w:name="_Toc169773165"/>
      <w:r w:rsidRPr="008B1C02">
        <w:rPr>
          <w:lang w:val="en-US"/>
        </w:rPr>
        <w:t>5.</w:t>
      </w:r>
      <w:r w:rsidR="004664C2" w:rsidRPr="008B1C02">
        <w:rPr>
          <w:lang w:val="en-US"/>
        </w:rPr>
        <w:t>20</w:t>
      </w:r>
      <w:r w:rsidRPr="008B1C02">
        <w:rPr>
          <w:lang w:val="en-US"/>
        </w:rPr>
        <w:t>.2.3.1</w:t>
      </w:r>
      <w:r w:rsidRPr="008B1C02">
        <w:rPr>
          <w:lang w:val="en-US"/>
        </w:rPr>
        <w:tab/>
      </w:r>
      <w:bookmarkEnd w:id="9720"/>
      <w:bookmarkEnd w:id="9721"/>
      <w:r w:rsidRPr="008B1C02">
        <w:rPr>
          <w:lang w:val="en-US"/>
        </w:rPr>
        <w:t>Introduction</w:t>
      </w:r>
      <w:bookmarkEnd w:id="9722"/>
      <w:bookmarkEnd w:id="9723"/>
      <w:bookmarkEnd w:id="9724"/>
      <w:bookmarkEnd w:id="9725"/>
      <w:bookmarkEnd w:id="9726"/>
      <w:bookmarkEnd w:id="9727"/>
      <w:bookmarkEnd w:id="9728"/>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9" w:name="_Toc81558618"/>
      <w:bookmarkStart w:id="9730" w:name="_Toc85877071"/>
      <w:bookmarkStart w:id="9731" w:name="_Toc114212377"/>
      <w:bookmarkStart w:id="9732" w:name="_Toc136555128"/>
      <w:bookmarkStart w:id="9733" w:name="_Toc151993576"/>
      <w:bookmarkStart w:id="9734" w:name="_Toc152000356"/>
      <w:bookmarkStart w:id="9735" w:name="_Toc152158961"/>
      <w:bookmarkStart w:id="9736" w:name="_Toc168571125"/>
      <w:bookmarkStart w:id="9737" w:name="_Toc169773166"/>
      <w:r w:rsidRPr="008B1C02">
        <w:t>5.</w:t>
      </w:r>
      <w:r w:rsidR="00B41DCA" w:rsidRPr="008B1C02">
        <w:t>20</w:t>
      </w:r>
      <w:r w:rsidRPr="008B1C02">
        <w:t>.2.3.2</w:t>
      </w:r>
      <w:r w:rsidRPr="008B1C02">
        <w:tab/>
        <w:t>Resource Definition</w:t>
      </w:r>
      <w:bookmarkEnd w:id="9729"/>
      <w:bookmarkEnd w:id="9730"/>
      <w:bookmarkEnd w:id="9731"/>
      <w:bookmarkEnd w:id="9732"/>
      <w:bookmarkEnd w:id="9733"/>
      <w:bookmarkEnd w:id="9734"/>
      <w:bookmarkEnd w:id="9735"/>
      <w:bookmarkEnd w:id="9736"/>
      <w:bookmarkEnd w:id="9737"/>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2005"/>
        <w:gridCol w:w="637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8" w:name="_Toc81558619"/>
      <w:bookmarkStart w:id="9739" w:name="_Toc85877072"/>
      <w:bookmarkStart w:id="9740" w:name="_Toc114212378"/>
      <w:bookmarkStart w:id="9741" w:name="_Toc136555129"/>
      <w:bookmarkStart w:id="9742" w:name="_Toc151993577"/>
      <w:bookmarkStart w:id="9743" w:name="_Toc152000357"/>
      <w:bookmarkStart w:id="9744" w:name="_Toc152158962"/>
      <w:bookmarkStart w:id="9745" w:name="_Toc168571126"/>
      <w:bookmarkStart w:id="9746" w:name="_Toc169773167"/>
      <w:r w:rsidRPr="008B1C02">
        <w:t>5.</w:t>
      </w:r>
      <w:r w:rsidR="004664C2" w:rsidRPr="008B1C02">
        <w:t>20</w:t>
      </w:r>
      <w:r w:rsidRPr="008B1C02">
        <w:t>.2.3.3</w:t>
      </w:r>
      <w:r w:rsidRPr="008B1C02">
        <w:tab/>
        <w:t>Resource Standard Methods</w:t>
      </w:r>
      <w:bookmarkEnd w:id="9738"/>
      <w:bookmarkEnd w:id="9739"/>
      <w:bookmarkEnd w:id="9740"/>
      <w:bookmarkEnd w:id="9741"/>
      <w:bookmarkEnd w:id="9742"/>
      <w:bookmarkEnd w:id="9743"/>
      <w:bookmarkEnd w:id="9744"/>
      <w:bookmarkEnd w:id="9745"/>
      <w:bookmarkEnd w:id="9746"/>
    </w:p>
    <w:p w14:paraId="1DCD2820" w14:textId="77777777" w:rsidR="00CB6352" w:rsidRPr="008B1C02" w:rsidRDefault="00CB6352" w:rsidP="00CB6352">
      <w:pPr>
        <w:pStyle w:val="Heading6"/>
      </w:pPr>
      <w:bookmarkStart w:id="9747" w:name="_Toc114212379"/>
      <w:bookmarkStart w:id="9748" w:name="_Toc136555130"/>
      <w:bookmarkStart w:id="9749" w:name="_Toc151993578"/>
      <w:bookmarkStart w:id="9750" w:name="_Toc152000358"/>
      <w:bookmarkStart w:id="9751" w:name="_Toc152158963"/>
      <w:bookmarkStart w:id="9752" w:name="_Toc168571127"/>
      <w:bookmarkStart w:id="9753" w:name="_Toc169773168"/>
      <w:r w:rsidRPr="008B1C02">
        <w:t>5.</w:t>
      </w:r>
      <w:r w:rsidR="004664C2" w:rsidRPr="008B1C02">
        <w:t>20</w:t>
      </w:r>
      <w:r w:rsidRPr="008B1C02">
        <w:t>.2.3.3.</w:t>
      </w:r>
      <w:r w:rsidR="000E236B" w:rsidRPr="008B1C02">
        <w:t>1</w:t>
      </w:r>
      <w:r w:rsidRPr="008B1C02">
        <w:tab/>
        <w:t>PATCH</w:t>
      </w:r>
      <w:bookmarkEnd w:id="9747"/>
      <w:bookmarkEnd w:id="9748"/>
      <w:bookmarkEnd w:id="9749"/>
      <w:bookmarkEnd w:id="9750"/>
      <w:bookmarkEnd w:id="9751"/>
      <w:bookmarkEnd w:id="9752"/>
      <w:bookmarkEnd w:id="9753"/>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34"/>
        <w:gridCol w:w="1558"/>
        <w:gridCol w:w="5030"/>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4" w:name="_Toc114212380"/>
      <w:bookmarkStart w:id="9755" w:name="_Toc136555131"/>
      <w:bookmarkStart w:id="9756" w:name="_Toc151993579"/>
      <w:bookmarkStart w:id="9757" w:name="_Toc152000359"/>
      <w:bookmarkStart w:id="9758" w:name="_Toc152158964"/>
      <w:bookmarkStart w:id="9759" w:name="_Toc168571128"/>
      <w:bookmarkStart w:id="9760" w:name="_Toc169773169"/>
      <w:r w:rsidRPr="008B1C02">
        <w:t>5.</w:t>
      </w:r>
      <w:r w:rsidR="004664C2" w:rsidRPr="008B1C02">
        <w:t>20</w:t>
      </w:r>
      <w:r w:rsidRPr="008B1C02">
        <w:t>.2.3.3.3</w:t>
      </w:r>
      <w:r w:rsidRPr="008B1C02">
        <w:tab/>
        <w:t>DELETE</w:t>
      </w:r>
      <w:bookmarkEnd w:id="9754"/>
      <w:bookmarkEnd w:id="9755"/>
      <w:bookmarkEnd w:id="9756"/>
      <w:bookmarkEnd w:id="9757"/>
      <w:bookmarkEnd w:id="9758"/>
      <w:bookmarkEnd w:id="9759"/>
      <w:bookmarkEnd w:id="9760"/>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1" w:name="_Toc114212381"/>
      <w:bookmarkStart w:id="9762" w:name="_Toc136555132"/>
      <w:bookmarkStart w:id="9763" w:name="_Toc151993580"/>
      <w:bookmarkStart w:id="9764" w:name="_Toc152000360"/>
      <w:bookmarkStart w:id="9765" w:name="_Toc152158965"/>
      <w:bookmarkStart w:id="9766" w:name="_Toc168571129"/>
      <w:bookmarkStart w:id="9767" w:name="_Toc169773170"/>
      <w:r w:rsidRPr="008B1C02">
        <w:t>5.20.2.3.4</w:t>
      </w:r>
      <w:r w:rsidRPr="008B1C02">
        <w:tab/>
        <w:t>Resource Custom Operations</w:t>
      </w:r>
      <w:bookmarkEnd w:id="9761"/>
      <w:bookmarkEnd w:id="9762"/>
      <w:bookmarkEnd w:id="9763"/>
      <w:bookmarkEnd w:id="9764"/>
      <w:bookmarkEnd w:id="9765"/>
      <w:bookmarkEnd w:id="9766"/>
      <w:bookmarkEnd w:id="9767"/>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8" w:name="_Toc114212382"/>
      <w:bookmarkStart w:id="9769" w:name="_Toc136555133"/>
      <w:bookmarkStart w:id="9770" w:name="_Toc151993581"/>
      <w:bookmarkStart w:id="9771" w:name="_Toc152000361"/>
      <w:bookmarkStart w:id="9772" w:name="_Toc152158966"/>
      <w:bookmarkStart w:id="9773" w:name="_Toc168571130"/>
      <w:bookmarkStart w:id="9774" w:name="_Toc169773171"/>
      <w:bookmarkStart w:id="9775" w:name="_Toc81558622"/>
      <w:bookmarkStart w:id="9776"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8"/>
      <w:bookmarkEnd w:id="9769"/>
      <w:bookmarkEnd w:id="9770"/>
      <w:bookmarkEnd w:id="9771"/>
      <w:bookmarkEnd w:id="9772"/>
      <w:bookmarkEnd w:id="9773"/>
      <w:bookmarkEnd w:id="9774"/>
    </w:p>
    <w:p w14:paraId="7A45A764" w14:textId="77777777" w:rsidR="00CB6352" w:rsidRPr="008B1C02" w:rsidRDefault="00CB6352" w:rsidP="00CB6352">
      <w:pPr>
        <w:pStyle w:val="Heading5"/>
      </w:pPr>
      <w:bookmarkStart w:id="9777" w:name="_Toc114212383"/>
      <w:bookmarkStart w:id="9778" w:name="_Toc136555134"/>
      <w:bookmarkStart w:id="9779" w:name="_Toc151993582"/>
      <w:bookmarkStart w:id="9780" w:name="_Toc152000362"/>
      <w:bookmarkStart w:id="9781" w:name="_Toc152158967"/>
      <w:bookmarkStart w:id="9782" w:name="_Toc168571131"/>
      <w:bookmarkStart w:id="9783" w:name="_Toc169773172"/>
      <w:r w:rsidRPr="008B1C02">
        <w:t>5.</w:t>
      </w:r>
      <w:r w:rsidR="004664C2" w:rsidRPr="008B1C02">
        <w:t>20</w:t>
      </w:r>
      <w:r w:rsidRPr="008B1C02">
        <w:t>.</w:t>
      </w:r>
      <w:r w:rsidRPr="008B1C02">
        <w:rPr>
          <w:lang w:val="en-US"/>
        </w:rPr>
        <w:t>2</w:t>
      </w:r>
      <w:r w:rsidRPr="008B1C02">
        <w:t>.4.1</w:t>
      </w:r>
      <w:r w:rsidRPr="008B1C02">
        <w:tab/>
        <w:t>Introduction</w:t>
      </w:r>
      <w:bookmarkEnd w:id="9777"/>
      <w:bookmarkEnd w:id="9778"/>
      <w:bookmarkEnd w:id="9779"/>
      <w:bookmarkEnd w:id="9780"/>
      <w:bookmarkEnd w:id="9781"/>
      <w:bookmarkEnd w:id="9782"/>
      <w:bookmarkEnd w:id="9783"/>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4" w:name="_Toc114212384"/>
      <w:bookmarkStart w:id="9785" w:name="_Toc136555135"/>
      <w:bookmarkStart w:id="9786" w:name="_Toc151993583"/>
      <w:bookmarkStart w:id="9787" w:name="_Toc152000363"/>
      <w:bookmarkStart w:id="9788" w:name="_Toc152158968"/>
      <w:bookmarkStart w:id="9789" w:name="_Toc168571132"/>
      <w:bookmarkStart w:id="9790" w:name="_Toc169773173"/>
      <w:r w:rsidRPr="008B1C02">
        <w:t>5.</w:t>
      </w:r>
      <w:r w:rsidR="004664C2" w:rsidRPr="008B1C02">
        <w:t>20</w:t>
      </w:r>
      <w:r w:rsidRPr="008B1C02">
        <w:t>.2.4.2</w:t>
      </w:r>
      <w:r w:rsidRPr="008B1C02">
        <w:tab/>
        <w:t>Resource Definition</w:t>
      </w:r>
      <w:bookmarkEnd w:id="9784"/>
      <w:bookmarkEnd w:id="9785"/>
      <w:bookmarkEnd w:id="9786"/>
      <w:bookmarkEnd w:id="9787"/>
      <w:bookmarkEnd w:id="9788"/>
      <w:bookmarkEnd w:id="9789"/>
      <w:bookmarkEnd w:id="9790"/>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1" w:name="_Toc114212385"/>
      <w:bookmarkStart w:id="9792" w:name="_Toc136555136"/>
      <w:bookmarkStart w:id="9793" w:name="_Toc151993584"/>
      <w:bookmarkStart w:id="9794" w:name="_Toc152000364"/>
      <w:bookmarkStart w:id="9795" w:name="_Toc152158969"/>
      <w:bookmarkStart w:id="9796" w:name="_Toc168571133"/>
      <w:bookmarkStart w:id="9797" w:name="_Toc169773174"/>
      <w:r w:rsidRPr="008B1C02">
        <w:t>5.</w:t>
      </w:r>
      <w:r w:rsidR="004664C2" w:rsidRPr="008B1C02">
        <w:t>20</w:t>
      </w:r>
      <w:r w:rsidRPr="008B1C02">
        <w:t>.2.4.3</w:t>
      </w:r>
      <w:r w:rsidRPr="008B1C02">
        <w:tab/>
        <w:t>Resource Methods</w:t>
      </w:r>
      <w:bookmarkEnd w:id="9791"/>
      <w:bookmarkEnd w:id="9792"/>
      <w:bookmarkEnd w:id="9793"/>
      <w:bookmarkEnd w:id="9794"/>
      <w:bookmarkEnd w:id="9795"/>
      <w:bookmarkEnd w:id="9796"/>
      <w:bookmarkEnd w:id="9797"/>
    </w:p>
    <w:p w14:paraId="4DF3776B" w14:textId="77777777" w:rsidR="00CB6352" w:rsidRPr="008B1C02" w:rsidRDefault="00CB6352" w:rsidP="00CB6352">
      <w:pPr>
        <w:pStyle w:val="Heading6"/>
      </w:pPr>
      <w:bookmarkStart w:id="9798" w:name="_Toc114212386"/>
      <w:bookmarkStart w:id="9799" w:name="_Toc136555137"/>
      <w:bookmarkStart w:id="9800" w:name="_Toc151993585"/>
      <w:bookmarkStart w:id="9801" w:name="_Toc152000365"/>
      <w:bookmarkStart w:id="9802" w:name="_Toc152158970"/>
      <w:bookmarkStart w:id="9803" w:name="_Toc168571134"/>
      <w:bookmarkStart w:id="9804" w:name="_Toc169773175"/>
      <w:r w:rsidRPr="008B1C02">
        <w:t>5.</w:t>
      </w:r>
      <w:r w:rsidR="004664C2" w:rsidRPr="008B1C02">
        <w:t>20</w:t>
      </w:r>
      <w:r w:rsidRPr="008B1C02">
        <w:t>.2.4.3.1</w:t>
      </w:r>
      <w:r w:rsidRPr="008B1C02">
        <w:tab/>
        <w:t>GET</w:t>
      </w:r>
      <w:bookmarkEnd w:id="9798"/>
      <w:bookmarkEnd w:id="9799"/>
      <w:bookmarkEnd w:id="9800"/>
      <w:bookmarkEnd w:id="9801"/>
      <w:bookmarkEnd w:id="9802"/>
      <w:bookmarkEnd w:id="9803"/>
      <w:bookmarkEnd w:id="9804"/>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5" w:name="_Toc114212387"/>
      <w:bookmarkStart w:id="9806" w:name="_Toc136555138"/>
      <w:bookmarkStart w:id="9807" w:name="_Toc151993586"/>
      <w:bookmarkStart w:id="9808" w:name="_Toc152000366"/>
      <w:bookmarkStart w:id="9809" w:name="_Toc152158971"/>
      <w:bookmarkStart w:id="9810" w:name="_Toc168571135"/>
      <w:bookmarkStart w:id="9811" w:name="_Toc169773176"/>
      <w:r w:rsidRPr="008B1C02">
        <w:t>5.</w:t>
      </w:r>
      <w:r w:rsidR="004664C2" w:rsidRPr="008B1C02">
        <w:t>20</w:t>
      </w:r>
      <w:r w:rsidRPr="008B1C02">
        <w:t>.2.4.3.2</w:t>
      </w:r>
      <w:r w:rsidRPr="008B1C02">
        <w:tab/>
        <w:t>POST</w:t>
      </w:r>
      <w:bookmarkEnd w:id="9805"/>
      <w:bookmarkEnd w:id="9806"/>
      <w:bookmarkEnd w:id="9807"/>
      <w:bookmarkEnd w:id="9808"/>
      <w:bookmarkEnd w:id="9809"/>
      <w:bookmarkEnd w:id="9810"/>
      <w:bookmarkEnd w:id="9811"/>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2" w:name="_Toc114212388"/>
      <w:bookmarkStart w:id="9813" w:name="_Toc136555139"/>
      <w:bookmarkStart w:id="9814" w:name="_Toc151993587"/>
      <w:bookmarkStart w:id="9815" w:name="_Toc152000367"/>
      <w:bookmarkStart w:id="9816" w:name="_Toc152158972"/>
      <w:bookmarkStart w:id="9817" w:name="_Toc168571136"/>
      <w:bookmarkStart w:id="9818" w:name="_Toc169773177"/>
      <w:r w:rsidRPr="008B1C02">
        <w:t>5.20.2.4.4</w:t>
      </w:r>
      <w:r w:rsidRPr="008B1C02">
        <w:tab/>
        <w:t>Resource Custom Operations</w:t>
      </w:r>
      <w:bookmarkEnd w:id="9812"/>
      <w:bookmarkEnd w:id="9813"/>
      <w:bookmarkEnd w:id="9814"/>
      <w:bookmarkEnd w:id="9815"/>
      <w:bookmarkEnd w:id="9816"/>
      <w:bookmarkEnd w:id="9817"/>
      <w:bookmarkEnd w:id="9818"/>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9" w:name="_Toc114212389"/>
      <w:bookmarkStart w:id="9820" w:name="_Toc136555140"/>
      <w:bookmarkStart w:id="9821" w:name="_Toc151993588"/>
      <w:bookmarkStart w:id="9822" w:name="_Toc152000368"/>
      <w:bookmarkStart w:id="9823" w:name="_Toc152158973"/>
      <w:bookmarkStart w:id="9824" w:name="_Toc168571137"/>
      <w:bookmarkStart w:id="9825"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9"/>
      <w:bookmarkEnd w:id="9820"/>
      <w:bookmarkEnd w:id="9821"/>
      <w:bookmarkEnd w:id="9822"/>
      <w:bookmarkEnd w:id="9823"/>
      <w:bookmarkEnd w:id="9824"/>
      <w:bookmarkEnd w:id="9825"/>
    </w:p>
    <w:p w14:paraId="3EBD1CFC" w14:textId="77777777" w:rsidR="00CB6352" w:rsidRPr="008B1C02" w:rsidRDefault="00CB6352" w:rsidP="00CB6352">
      <w:pPr>
        <w:pStyle w:val="Heading5"/>
        <w:rPr>
          <w:lang w:val="en-US"/>
        </w:rPr>
      </w:pPr>
      <w:bookmarkStart w:id="9826" w:name="_Toc114212390"/>
      <w:bookmarkStart w:id="9827" w:name="_Toc136555141"/>
      <w:bookmarkStart w:id="9828" w:name="_Toc151993589"/>
      <w:bookmarkStart w:id="9829" w:name="_Toc152000369"/>
      <w:bookmarkStart w:id="9830" w:name="_Toc152158974"/>
      <w:bookmarkStart w:id="9831" w:name="_Toc168571138"/>
      <w:bookmarkStart w:id="9832"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6"/>
      <w:bookmarkEnd w:id="9827"/>
      <w:bookmarkEnd w:id="9828"/>
      <w:bookmarkEnd w:id="9829"/>
      <w:bookmarkEnd w:id="9830"/>
      <w:bookmarkEnd w:id="9831"/>
      <w:bookmarkEnd w:id="9832"/>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3" w:name="_Toc114212391"/>
      <w:bookmarkStart w:id="9834" w:name="_Toc136555142"/>
      <w:bookmarkStart w:id="9835" w:name="_Toc151993590"/>
      <w:bookmarkStart w:id="9836" w:name="_Toc152000370"/>
      <w:bookmarkStart w:id="9837" w:name="_Toc152158975"/>
      <w:bookmarkStart w:id="9838" w:name="_Toc168571139"/>
      <w:bookmarkStart w:id="9839" w:name="_Toc169773180"/>
      <w:r w:rsidRPr="008B1C02">
        <w:t>5.</w:t>
      </w:r>
      <w:r w:rsidR="004664C2" w:rsidRPr="008B1C02">
        <w:t>20</w:t>
      </w:r>
      <w:r w:rsidRPr="008B1C02">
        <w:t>.2.5.2</w:t>
      </w:r>
      <w:r w:rsidRPr="008B1C02">
        <w:tab/>
        <w:t>Resource Definition</w:t>
      </w:r>
      <w:bookmarkEnd w:id="9833"/>
      <w:bookmarkEnd w:id="9834"/>
      <w:bookmarkEnd w:id="9835"/>
      <w:bookmarkEnd w:id="9836"/>
      <w:bookmarkEnd w:id="9837"/>
      <w:bookmarkEnd w:id="9838"/>
      <w:bookmarkEnd w:id="9839"/>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40" w:name="_Toc114212392"/>
      <w:bookmarkStart w:id="9841" w:name="_Toc136555143"/>
      <w:bookmarkStart w:id="9842" w:name="_Toc151993591"/>
      <w:bookmarkStart w:id="9843" w:name="_Toc152000371"/>
      <w:bookmarkStart w:id="9844" w:name="_Toc152158976"/>
      <w:bookmarkStart w:id="9845" w:name="_Toc168571140"/>
      <w:bookmarkStart w:id="9846" w:name="_Toc169773181"/>
      <w:r w:rsidRPr="008B1C02">
        <w:t>5.</w:t>
      </w:r>
      <w:r w:rsidR="004664C2" w:rsidRPr="008B1C02">
        <w:t>20</w:t>
      </w:r>
      <w:r w:rsidRPr="008B1C02">
        <w:t>.2.5.3</w:t>
      </w:r>
      <w:r w:rsidRPr="008B1C02">
        <w:tab/>
        <w:t>Resource Methods</w:t>
      </w:r>
      <w:bookmarkEnd w:id="9840"/>
      <w:bookmarkEnd w:id="9841"/>
      <w:bookmarkEnd w:id="9842"/>
      <w:bookmarkEnd w:id="9843"/>
      <w:bookmarkEnd w:id="9844"/>
      <w:bookmarkEnd w:id="9845"/>
      <w:bookmarkEnd w:id="9846"/>
    </w:p>
    <w:p w14:paraId="19C46E54" w14:textId="77777777" w:rsidR="00CB6352" w:rsidRPr="008B1C02" w:rsidRDefault="00CB6352" w:rsidP="00CB6352">
      <w:pPr>
        <w:pStyle w:val="Heading6"/>
      </w:pPr>
      <w:bookmarkStart w:id="9847" w:name="_Toc114212393"/>
      <w:bookmarkStart w:id="9848" w:name="_Toc136555144"/>
      <w:bookmarkStart w:id="9849" w:name="_Toc151993592"/>
      <w:bookmarkStart w:id="9850" w:name="_Toc152000372"/>
      <w:bookmarkStart w:id="9851" w:name="_Toc152158977"/>
      <w:bookmarkStart w:id="9852" w:name="_Toc168571141"/>
      <w:bookmarkStart w:id="9853" w:name="_Toc169773182"/>
      <w:r w:rsidRPr="008B1C02">
        <w:t>5.</w:t>
      </w:r>
      <w:r w:rsidR="004664C2" w:rsidRPr="008B1C02">
        <w:t>20</w:t>
      </w:r>
      <w:r w:rsidRPr="008B1C02">
        <w:t>.2.5.3.1</w:t>
      </w:r>
      <w:r w:rsidRPr="008B1C02">
        <w:tab/>
        <w:t>GET</w:t>
      </w:r>
      <w:bookmarkEnd w:id="9847"/>
      <w:bookmarkEnd w:id="9848"/>
      <w:bookmarkEnd w:id="9849"/>
      <w:bookmarkEnd w:id="9850"/>
      <w:bookmarkEnd w:id="9851"/>
      <w:bookmarkEnd w:id="9852"/>
      <w:bookmarkEnd w:id="9853"/>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4" w:name="_Toc114212394"/>
      <w:bookmarkStart w:id="9855" w:name="_Toc136555145"/>
      <w:bookmarkStart w:id="9856" w:name="_Toc151993593"/>
      <w:bookmarkStart w:id="9857" w:name="_Toc152000373"/>
      <w:bookmarkStart w:id="9858" w:name="_Toc152158978"/>
      <w:bookmarkStart w:id="9859" w:name="_Toc168571142"/>
      <w:bookmarkStart w:id="9860" w:name="_Toc169773183"/>
      <w:r w:rsidRPr="008B1C02">
        <w:t>5.</w:t>
      </w:r>
      <w:r w:rsidR="004664C2" w:rsidRPr="008B1C02">
        <w:t>20</w:t>
      </w:r>
      <w:r w:rsidRPr="008B1C02">
        <w:t>.2.5.3.2</w:t>
      </w:r>
      <w:r w:rsidRPr="008B1C02">
        <w:tab/>
        <w:t>DELETE</w:t>
      </w:r>
      <w:bookmarkEnd w:id="9854"/>
      <w:bookmarkEnd w:id="9855"/>
      <w:bookmarkEnd w:id="9856"/>
      <w:bookmarkEnd w:id="9857"/>
      <w:bookmarkEnd w:id="9858"/>
      <w:bookmarkEnd w:id="9859"/>
      <w:bookmarkEnd w:id="9860"/>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1" w:name="_Toc114212395"/>
      <w:bookmarkStart w:id="9862" w:name="_Toc136555146"/>
      <w:bookmarkStart w:id="9863" w:name="_Toc151993594"/>
      <w:bookmarkStart w:id="9864" w:name="_Toc152000374"/>
      <w:bookmarkStart w:id="9865" w:name="_Toc152158979"/>
      <w:bookmarkStart w:id="9866" w:name="_Toc168571143"/>
      <w:bookmarkStart w:id="9867" w:name="_Toc169773184"/>
      <w:r w:rsidRPr="008B1C02">
        <w:t>5.20.2.5.4</w:t>
      </w:r>
      <w:r w:rsidRPr="008B1C02">
        <w:tab/>
        <w:t>Resource Custom Operations</w:t>
      </w:r>
      <w:bookmarkEnd w:id="9861"/>
      <w:bookmarkEnd w:id="9862"/>
      <w:bookmarkEnd w:id="9863"/>
      <w:bookmarkEnd w:id="9864"/>
      <w:bookmarkEnd w:id="9865"/>
      <w:bookmarkEnd w:id="9866"/>
      <w:bookmarkEnd w:id="9867"/>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8" w:name="_Toc114212396"/>
      <w:bookmarkStart w:id="9869" w:name="_Toc136555147"/>
      <w:bookmarkStart w:id="9870" w:name="_Toc151993595"/>
      <w:bookmarkStart w:id="9871" w:name="_Toc152000375"/>
      <w:bookmarkStart w:id="9872" w:name="_Toc152158980"/>
      <w:bookmarkStart w:id="9873" w:name="_Toc168571144"/>
      <w:bookmarkStart w:id="9874"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8"/>
      <w:bookmarkEnd w:id="9869"/>
      <w:bookmarkEnd w:id="9870"/>
      <w:bookmarkEnd w:id="9871"/>
      <w:bookmarkEnd w:id="9872"/>
      <w:bookmarkEnd w:id="9873"/>
      <w:bookmarkEnd w:id="9874"/>
    </w:p>
    <w:p w14:paraId="2380165E" w14:textId="77777777" w:rsidR="00486786" w:rsidRPr="008B1C02" w:rsidRDefault="00486786" w:rsidP="00486786">
      <w:pPr>
        <w:pStyle w:val="Heading5"/>
      </w:pPr>
      <w:bookmarkStart w:id="9875" w:name="_Toc114212397"/>
      <w:bookmarkStart w:id="9876" w:name="_Toc136555148"/>
      <w:bookmarkStart w:id="9877" w:name="_Toc151993596"/>
      <w:bookmarkStart w:id="9878" w:name="_Toc152000376"/>
      <w:bookmarkStart w:id="9879" w:name="_Toc152158981"/>
      <w:bookmarkStart w:id="9880" w:name="_Toc168571145"/>
      <w:bookmarkStart w:id="9881" w:name="_Toc169773186"/>
      <w:r w:rsidRPr="008B1C02">
        <w:t>5.20.</w:t>
      </w:r>
      <w:r w:rsidRPr="008B1C02">
        <w:rPr>
          <w:lang w:val="en-US"/>
        </w:rPr>
        <w:t>2</w:t>
      </w:r>
      <w:r w:rsidRPr="008B1C02">
        <w:t>.6.1</w:t>
      </w:r>
      <w:r w:rsidRPr="008B1C02">
        <w:tab/>
        <w:t>Introduction</w:t>
      </w:r>
      <w:bookmarkEnd w:id="9875"/>
      <w:bookmarkEnd w:id="9876"/>
      <w:bookmarkEnd w:id="9877"/>
      <w:bookmarkEnd w:id="9878"/>
      <w:bookmarkEnd w:id="9879"/>
      <w:bookmarkEnd w:id="9880"/>
      <w:bookmarkEnd w:id="9881"/>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2" w:name="_Toc114212398"/>
      <w:bookmarkStart w:id="9883" w:name="_Toc136555149"/>
      <w:bookmarkStart w:id="9884" w:name="_Toc151993597"/>
      <w:bookmarkStart w:id="9885" w:name="_Toc152000377"/>
      <w:bookmarkStart w:id="9886" w:name="_Toc152158982"/>
      <w:bookmarkStart w:id="9887" w:name="_Toc168571146"/>
      <w:bookmarkStart w:id="9888" w:name="_Toc169773187"/>
      <w:r w:rsidRPr="008B1C02">
        <w:t>5.20.2.6.2</w:t>
      </w:r>
      <w:r w:rsidRPr="008B1C02">
        <w:tab/>
        <w:t>Resource Definition</w:t>
      </w:r>
      <w:bookmarkEnd w:id="9882"/>
      <w:bookmarkEnd w:id="9883"/>
      <w:bookmarkEnd w:id="9884"/>
      <w:bookmarkEnd w:id="9885"/>
      <w:bookmarkEnd w:id="9886"/>
      <w:bookmarkEnd w:id="9887"/>
      <w:bookmarkEnd w:id="9888"/>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lastRenderedPageBreak/>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9" w:name="_Toc114212399"/>
      <w:bookmarkStart w:id="9890" w:name="_Toc136555150"/>
      <w:bookmarkStart w:id="9891" w:name="_Toc151993598"/>
      <w:bookmarkStart w:id="9892" w:name="_Toc152000378"/>
      <w:bookmarkStart w:id="9893" w:name="_Toc152158983"/>
      <w:bookmarkStart w:id="9894" w:name="_Toc168571147"/>
      <w:bookmarkStart w:id="9895" w:name="_Toc169773188"/>
      <w:r w:rsidRPr="008B1C02">
        <w:t>5.20.2.6.3</w:t>
      </w:r>
      <w:r w:rsidRPr="008B1C02">
        <w:tab/>
        <w:t>Resource Methods</w:t>
      </w:r>
      <w:bookmarkEnd w:id="9889"/>
      <w:bookmarkEnd w:id="9890"/>
      <w:bookmarkEnd w:id="9891"/>
      <w:bookmarkEnd w:id="9892"/>
      <w:bookmarkEnd w:id="9893"/>
      <w:bookmarkEnd w:id="9894"/>
      <w:bookmarkEnd w:id="9895"/>
    </w:p>
    <w:p w14:paraId="3A68C71C" w14:textId="77777777" w:rsidR="00486786" w:rsidRPr="008B1C02" w:rsidRDefault="00486786" w:rsidP="00486786">
      <w:pPr>
        <w:pStyle w:val="Heading6"/>
      </w:pPr>
      <w:bookmarkStart w:id="9896" w:name="_Toc114212400"/>
      <w:bookmarkStart w:id="9897" w:name="_Toc136555151"/>
      <w:bookmarkStart w:id="9898" w:name="_Toc151993599"/>
      <w:bookmarkStart w:id="9899" w:name="_Toc152000379"/>
      <w:bookmarkStart w:id="9900" w:name="_Toc152158984"/>
      <w:bookmarkStart w:id="9901" w:name="_Toc168571148"/>
      <w:bookmarkStart w:id="9902" w:name="_Toc169773189"/>
      <w:r w:rsidRPr="008B1C02">
        <w:t>5.20.2.6.3.1</w:t>
      </w:r>
      <w:r w:rsidRPr="008B1C02">
        <w:tab/>
        <w:t>GET</w:t>
      </w:r>
      <w:bookmarkEnd w:id="9896"/>
      <w:bookmarkEnd w:id="9897"/>
      <w:bookmarkEnd w:id="9898"/>
      <w:bookmarkEnd w:id="9899"/>
      <w:bookmarkEnd w:id="9900"/>
      <w:bookmarkEnd w:id="9901"/>
      <w:bookmarkEnd w:id="9902"/>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3" w:name="_Toc114212401"/>
      <w:bookmarkStart w:id="9904" w:name="_Toc136555152"/>
      <w:bookmarkStart w:id="9905" w:name="_Toc151993600"/>
      <w:bookmarkStart w:id="9906" w:name="_Toc152000380"/>
      <w:bookmarkStart w:id="9907" w:name="_Toc152158985"/>
      <w:bookmarkStart w:id="9908" w:name="_Toc168571149"/>
      <w:bookmarkStart w:id="9909" w:name="_Toc169773190"/>
      <w:r w:rsidRPr="008B1C02">
        <w:t>5.20.2.6.3.2</w:t>
      </w:r>
      <w:r w:rsidRPr="008B1C02">
        <w:tab/>
        <w:t>POST</w:t>
      </w:r>
      <w:bookmarkEnd w:id="9903"/>
      <w:bookmarkEnd w:id="9904"/>
      <w:bookmarkEnd w:id="9905"/>
      <w:bookmarkEnd w:id="9906"/>
      <w:bookmarkEnd w:id="9907"/>
      <w:bookmarkEnd w:id="9908"/>
      <w:bookmarkEnd w:id="9909"/>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10" w:name="_Toc114212402"/>
      <w:bookmarkStart w:id="9911" w:name="_Toc136555153"/>
      <w:bookmarkStart w:id="9912" w:name="_Toc151993601"/>
      <w:bookmarkStart w:id="9913" w:name="_Toc152000381"/>
      <w:bookmarkStart w:id="9914" w:name="_Toc152158986"/>
      <w:bookmarkStart w:id="9915" w:name="_Toc168571150"/>
      <w:bookmarkStart w:id="9916" w:name="_Toc169773191"/>
      <w:r w:rsidRPr="008B1C02">
        <w:rPr>
          <w:lang w:val="en-US"/>
        </w:rPr>
        <w:t>5.20</w:t>
      </w:r>
      <w:r w:rsidRPr="008B1C02">
        <w:t>.2.6.4</w:t>
      </w:r>
      <w:r w:rsidRPr="008B1C02">
        <w:tab/>
        <w:t>Resource Custom Operations</w:t>
      </w:r>
      <w:bookmarkEnd w:id="9910"/>
      <w:bookmarkEnd w:id="9911"/>
      <w:bookmarkEnd w:id="9912"/>
      <w:bookmarkEnd w:id="9913"/>
      <w:bookmarkEnd w:id="9914"/>
      <w:bookmarkEnd w:id="9915"/>
      <w:bookmarkEnd w:id="9916"/>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7" w:name="_Toc114212403"/>
      <w:bookmarkStart w:id="9918" w:name="_Toc136555154"/>
      <w:bookmarkStart w:id="9919" w:name="_Toc151993602"/>
      <w:bookmarkStart w:id="9920" w:name="_Toc152000382"/>
      <w:bookmarkStart w:id="9921" w:name="_Toc152158987"/>
      <w:bookmarkStart w:id="9922" w:name="_Toc168571151"/>
      <w:bookmarkStart w:id="9923" w:name="_Toc169773192"/>
      <w:r w:rsidRPr="008B1C02">
        <w:t>5.20.</w:t>
      </w:r>
      <w:r w:rsidRPr="008B1C02">
        <w:rPr>
          <w:lang w:val="en-US"/>
        </w:rPr>
        <w:t>2</w:t>
      </w:r>
      <w:r w:rsidRPr="008B1C02">
        <w:t>.7</w:t>
      </w:r>
      <w:r w:rsidRPr="008B1C02">
        <w:tab/>
        <w:t>Resource: Individual MBS Parameters Provisioning</w:t>
      </w:r>
      <w:bookmarkEnd w:id="9917"/>
      <w:bookmarkEnd w:id="9918"/>
      <w:bookmarkEnd w:id="9919"/>
      <w:bookmarkEnd w:id="9920"/>
      <w:bookmarkEnd w:id="9921"/>
      <w:bookmarkEnd w:id="9922"/>
      <w:bookmarkEnd w:id="9923"/>
    </w:p>
    <w:p w14:paraId="1130639F" w14:textId="77777777" w:rsidR="00486786" w:rsidRPr="008B1C02" w:rsidRDefault="00486786" w:rsidP="00486786">
      <w:pPr>
        <w:pStyle w:val="Heading5"/>
        <w:rPr>
          <w:lang w:val="en-US"/>
        </w:rPr>
      </w:pPr>
      <w:bookmarkStart w:id="9924" w:name="_Toc114212404"/>
      <w:bookmarkStart w:id="9925" w:name="_Toc136555155"/>
      <w:bookmarkStart w:id="9926" w:name="_Toc151993603"/>
      <w:bookmarkStart w:id="9927" w:name="_Toc152000383"/>
      <w:bookmarkStart w:id="9928" w:name="_Toc152158988"/>
      <w:bookmarkStart w:id="9929" w:name="_Toc168571152"/>
      <w:bookmarkStart w:id="9930" w:name="_Toc169773193"/>
      <w:r w:rsidRPr="008B1C02">
        <w:rPr>
          <w:lang w:val="en-US"/>
        </w:rPr>
        <w:t>5.20.2.7.1</w:t>
      </w:r>
      <w:r w:rsidRPr="008B1C02">
        <w:rPr>
          <w:lang w:val="en-US"/>
        </w:rPr>
        <w:tab/>
        <w:t>Introduction</w:t>
      </w:r>
      <w:bookmarkEnd w:id="9924"/>
      <w:bookmarkEnd w:id="9925"/>
      <w:bookmarkEnd w:id="9926"/>
      <w:bookmarkEnd w:id="9927"/>
      <w:bookmarkEnd w:id="9928"/>
      <w:bookmarkEnd w:id="9929"/>
      <w:bookmarkEnd w:id="9930"/>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1" w:name="_Toc114212405"/>
      <w:bookmarkStart w:id="9932" w:name="_Toc136555156"/>
      <w:bookmarkStart w:id="9933" w:name="_Toc151993604"/>
      <w:bookmarkStart w:id="9934" w:name="_Toc152000384"/>
      <w:bookmarkStart w:id="9935" w:name="_Toc152158989"/>
      <w:bookmarkStart w:id="9936" w:name="_Toc168571153"/>
      <w:bookmarkStart w:id="9937" w:name="_Toc169773194"/>
      <w:r w:rsidRPr="008B1C02">
        <w:lastRenderedPageBreak/>
        <w:t>5.20.2.7.2</w:t>
      </w:r>
      <w:r w:rsidRPr="008B1C02">
        <w:tab/>
        <w:t>Resource Definition</w:t>
      </w:r>
      <w:bookmarkEnd w:id="9931"/>
      <w:bookmarkEnd w:id="9932"/>
      <w:bookmarkEnd w:id="9933"/>
      <w:bookmarkEnd w:id="9934"/>
      <w:bookmarkEnd w:id="9935"/>
      <w:bookmarkEnd w:id="9936"/>
      <w:bookmarkEnd w:id="9937"/>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8" w:name="_Toc114212406"/>
      <w:bookmarkStart w:id="9939" w:name="_Toc136555157"/>
      <w:bookmarkStart w:id="9940" w:name="_Toc151993605"/>
      <w:bookmarkStart w:id="9941" w:name="_Toc152000385"/>
      <w:bookmarkStart w:id="9942" w:name="_Toc152158990"/>
      <w:bookmarkStart w:id="9943" w:name="_Toc168571154"/>
      <w:bookmarkStart w:id="9944" w:name="_Toc169773195"/>
      <w:r w:rsidRPr="008B1C02">
        <w:t>5.20.2.7.3</w:t>
      </w:r>
      <w:r w:rsidRPr="008B1C02">
        <w:tab/>
        <w:t>Resource Methods</w:t>
      </w:r>
      <w:bookmarkEnd w:id="9938"/>
      <w:bookmarkEnd w:id="9939"/>
      <w:bookmarkEnd w:id="9940"/>
      <w:bookmarkEnd w:id="9941"/>
      <w:bookmarkEnd w:id="9942"/>
      <w:bookmarkEnd w:id="9943"/>
      <w:bookmarkEnd w:id="9944"/>
    </w:p>
    <w:p w14:paraId="623CD790" w14:textId="77777777" w:rsidR="00486786" w:rsidRPr="008B1C02" w:rsidRDefault="00486786" w:rsidP="00486786">
      <w:pPr>
        <w:pStyle w:val="Heading6"/>
      </w:pPr>
      <w:bookmarkStart w:id="9945" w:name="_Toc114212407"/>
      <w:bookmarkStart w:id="9946" w:name="_Toc136555158"/>
      <w:bookmarkStart w:id="9947" w:name="_Toc151993606"/>
      <w:bookmarkStart w:id="9948" w:name="_Toc152000386"/>
      <w:bookmarkStart w:id="9949" w:name="_Toc152158991"/>
      <w:bookmarkStart w:id="9950" w:name="_Toc168571155"/>
      <w:bookmarkStart w:id="9951" w:name="_Toc169773196"/>
      <w:r w:rsidRPr="008B1C02">
        <w:t>5.20.2.7.3.1</w:t>
      </w:r>
      <w:r w:rsidRPr="008B1C02">
        <w:tab/>
        <w:t>GET</w:t>
      </w:r>
      <w:bookmarkEnd w:id="9945"/>
      <w:bookmarkEnd w:id="9946"/>
      <w:bookmarkEnd w:id="9947"/>
      <w:bookmarkEnd w:id="9948"/>
      <w:bookmarkEnd w:id="9949"/>
      <w:bookmarkEnd w:id="9950"/>
      <w:bookmarkEnd w:id="9951"/>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2" w:name="_Toc114212408"/>
      <w:bookmarkStart w:id="9953" w:name="_Toc136555159"/>
      <w:bookmarkStart w:id="9954" w:name="_Toc151993607"/>
      <w:bookmarkStart w:id="9955" w:name="_Toc152000387"/>
      <w:bookmarkStart w:id="9956" w:name="_Toc152158992"/>
      <w:bookmarkStart w:id="9957" w:name="_Toc168571156"/>
      <w:bookmarkStart w:id="9958" w:name="_Toc169773197"/>
      <w:r w:rsidRPr="008B1C02">
        <w:t>5.20.2.7.3.2</w:t>
      </w:r>
      <w:r w:rsidRPr="008B1C02">
        <w:tab/>
        <w:t>PUT</w:t>
      </w:r>
      <w:bookmarkEnd w:id="9952"/>
      <w:bookmarkEnd w:id="9953"/>
      <w:bookmarkEnd w:id="9954"/>
      <w:bookmarkEnd w:id="9955"/>
      <w:bookmarkEnd w:id="9956"/>
      <w:bookmarkEnd w:id="9957"/>
      <w:bookmarkEnd w:id="9958"/>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9" w:name="_Toc114212409"/>
      <w:bookmarkStart w:id="9960" w:name="_Toc136555160"/>
      <w:bookmarkStart w:id="9961" w:name="_Toc151993608"/>
      <w:bookmarkStart w:id="9962" w:name="_Toc152000388"/>
      <w:bookmarkStart w:id="9963" w:name="_Toc152158993"/>
      <w:bookmarkStart w:id="9964" w:name="_Toc168571157"/>
      <w:bookmarkStart w:id="9965" w:name="_Toc169773198"/>
      <w:r w:rsidRPr="008B1C02">
        <w:t>5.20.2.7.3.3</w:t>
      </w:r>
      <w:r w:rsidRPr="008B1C02">
        <w:tab/>
        <w:t>PATCH</w:t>
      </w:r>
      <w:bookmarkEnd w:id="9959"/>
      <w:bookmarkEnd w:id="9960"/>
      <w:bookmarkEnd w:id="9961"/>
      <w:bookmarkEnd w:id="9962"/>
      <w:bookmarkEnd w:id="9963"/>
      <w:bookmarkEnd w:id="9964"/>
      <w:bookmarkEnd w:id="9965"/>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6" w:name="_Toc114212410"/>
      <w:bookmarkStart w:id="9967" w:name="_Toc136555161"/>
      <w:bookmarkStart w:id="9968" w:name="_Toc151993609"/>
      <w:bookmarkStart w:id="9969" w:name="_Toc152000389"/>
      <w:bookmarkStart w:id="9970" w:name="_Toc152158994"/>
      <w:bookmarkStart w:id="9971" w:name="_Toc168571158"/>
      <w:bookmarkStart w:id="9972" w:name="_Toc169773199"/>
      <w:r w:rsidRPr="008B1C02">
        <w:t>5.20.2.7.3.4</w:t>
      </w:r>
      <w:r w:rsidRPr="008B1C02">
        <w:tab/>
        <w:t>DELETE</w:t>
      </w:r>
      <w:bookmarkEnd w:id="9966"/>
      <w:bookmarkEnd w:id="9967"/>
      <w:bookmarkEnd w:id="9968"/>
      <w:bookmarkEnd w:id="9969"/>
      <w:bookmarkEnd w:id="9970"/>
      <w:bookmarkEnd w:id="9971"/>
      <w:bookmarkEnd w:id="9972"/>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458"/>
        <w:gridCol w:w="4166"/>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lastRenderedPageBreak/>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3" w:name="_Toc114212411"/>
      <w:bookmarkStart w:id="9974" w:name="_Toc136555162"/>
      <w:bookmarkStart w:id="9975" w:name="_Toc151993610"/>
      <w:bookmarkStart w:id="9976" w:name="_Toc152000390"/>
      <w:bookmarkStart w:id="9977" w:name="_Toc152158995"/>
      <w:bookmarkStart w:id="9978" w:name="_Toc168571159"/>
      <w:bookmarkStart w:id="9979" w:name="_Toc169773200"/>
      <w:r w:rsidRPr="008B1C02">
        <w:rPr>
          <w:lang w:val="en-US"/>
        </w:rPr>
        <w:t>5.20</w:t>
      </w:r>
      <w:r w:rsidRPr="008B1C02">
        <w:t>.2.7.4</w:t>
      </w:r>
      <w:r w:rsidRPr="008B1C02">
        <w:tab/>
        <w:t>Resource Custom Operations</w:t>
      </w:r>
      <w:bookmarkEnd w:id="9973"/>
      <w:bookmarkEnd w:id="9974"/>
      <w:bookmarkEnd w:id="9975"/>
      <w:bookmarkEnd w:id="9976"/>
      <w:bookmarkEnd w:id="9977"/>
      <w:bookmarkEnd w:id="9978"/>
      <w:bookmarkEnd w:id="9979"/>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80" w:name="_Toc114212412"/>
      <w:bookmarkStart w:id="9981" w:name="_Toc136555163"/>
      <w:bookmarkStart w:id="9982" w:name="_Toc151993611"/>
      <w:bookmarkStart w:id="9983" w:name="_Toc152000391"/>
      <w:bookmarkStart w:id="9984" w:name="_Toc152158996"/>
      <w:bookmarkStart w:id="9985" w:name="_Toc168571160"/>
      <w:bookmarkStart w:id="9986" w:name="_Toc169773201"/>
      <w:r w:rsidRPr="008B1C02">
        <w:t>5.</w:t>
      </w:r>
      <w:r w:rsidR="004664C2" w:rsidRPr="008B1C02">
        <w:t>20</w:t>
      </w:r>
      <w:r w:rsidRPr="008B1C02">
        <w:t>.3</w:t>
      </w:r>
      <w:r w:rsidRPr="008B1C02">
        <w:tab/>
        <w:t>Custom Operations without associated resources</w:t>
      </w:r>
      <w:bookmarkEnd w:id="9980"/>
      <w:bookmarkEnd w:id="9981"/>
      <w:bookmarkEnd w:id="9982"/>
      <w:bookmarkEnd w:id="9983"/>
      <w:bookmarkEnd w:id="9984"/>
      <w:bookmarkEnd w:id="9985"/>
      <w:bookmarkEnd w:id="9986"/>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7" w:name="_Toc114212413"/>
      <w:bookmarkStart w:id="9988" w:name="_Toc136555164"/>
      <w:bookmarkStart w:id="9989" w:name="_Toc151993612"/>
      <w:bookmarkStart w:id="9990" w:name="_Toc152000392"/>
      <w:bookmarkStart w:id="9991" w:name="_Toc152158997"/>
      <w:bookmarkStart w:id="9992" w:name="_Toc168571161"/>
      <w:bookmarkStart w:id="9993" w:name="_Toc169773202"/>
      <w:r w:rsidRPr="008B1C02">
        <w:t>5.</w:t>
      </w:r>
      <w:r w:rsidR="004664C2" w:rsidRPr="008B1C02">
        <w:t>20</w:t>
      </w:r>
      <w:r w:rsidRPr="008B1C02">
        <w:t>.4</w:t>
      </w:r>
      <w:r w:rsidRPr="008B1C02">
        <w:tab/>
        <w:t>Notifications</w:t>
      </w:r>
      <w:bookmarkEnd w:id="9775"/>
      <w:bookmarkEnd w:id="9776"/>
      <w:bookmarkEnd w:id="9987"/>
      <w:bookmarkEnd w:id="9988"/>
      <w:bookmarkEnd w:id="9989"/>
      <w:bookmarkEnd w:id="9990"/>
      <w:bookmarkEnd w:id="9991"/>
      <w:bookmarkEnd w:id="9992"/>
      <w:bookmarkEnd w:id="9993"/>
    </w:p>
    <w:p w14:paraId="4C01F296" w14:textId="77777777" w:rsidR="00CB6352" w:rsidRPr="008B1C02" w:rsidRDefault="00CB6352" w:rsidP="00CB6352">
      <w:pPr>
        <w:pStyle w:val="Heading4"/>
      </w:pPr>
      <w:bookmarkStart w:id="9994" w:name="_Toc81558623"/>
      <w:bookmarkStart w:id="9995" w:name="_Toc85877096"/>
      <w:bookmarkStart w:id="9996" w:name="_Toc114212414"/>
      <w:bookmarkStart w:id="9997" w:name="_Toc136555165"/>
      <w:bookmarkStart w:id="9998" w:name="_Toc151993613"/>
      <w:bookmarkStart w:id="9999" w:name="_Toc152000393"/>
      <w:bookmarkStart w:id="10000" w:name="_Toc152158998"/>
      <w:bookmarkStart w:id="10001" w:name="_Toc168571162"/>
      <w:bookmarkStart w:id="10002" w:name="_Toc169773203"/>
      <w:r w:rsidRPr="008B1C02">
        <w:t>5.</w:t>
      </w:r>
      <w:r w:rsidR="004664C2" w:rsidRPr="008B1C02">
        <w:t>20</w:t>
      </w:r>
      <w:r w:rsidRPr="008B1C02">
        <w:t>.4.1</w:t>
      </w:r>
      <w:r w:rsidRPr="008B1C02">
        <w:tab/>
        <w:t>General</w:t>
      </w:r>
      <w:bookmarkEnd w:id="9994"/>
      <w:bookmarkEnd w:id="9995"/>
      <w:bookmarkEnd w:id="9996"/>
      <w:bookmarkEnd w:id="9997"/>
      <w:bookmarkEnd w:id="9998"/>
      <w:bookmarkEnd w:id="9999"/>
      <w:bookmarkEnd w:id="10000"/>
      <w:bookmarkEnd w:id="10001"/>
      <w:bookmarkEnd w:id="10002"/>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14"/>
        <w:gridCol w:w="2477"/>
        <w:gridCol w:w="1134"/>
        <w:gridCol w:w="3826"/>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3" w:name="_Toc114212415"/>
      <w:bookmarkStart w:id="10004" w:name="_Toc136555166"/>
      <w:bookmarkStart w:id="10005" w:name="_Toc151993614"/>
      <w:bookmarkStart w:id="10006" w:name="_Toc152000394"/>
      <w:bookmarkStart w:id="10007" w:name="_Toc152158999"/>
      <w:bookmarkStart w:id="10008" w:name="_Toc168571163"/>
      <w:bookmarkStart w:id="10009" w:name="_Toc169773204"/>
      <w:bookmarkStart w:id="10010" w:name="_Toc85877105"/>
      <w:r w:rsidRPr="008B1C02">
        <w:t>5.</w:t>
      </w:r>
      <w:r w:rsidR="004664C2" w:rsidRPr="008B1C02">
        <w:t>20</w:t>
      </w:r>
      <w:r w:rsidRPr="008B1C02">
        <w:t>.4.2</w:t>
      </w:r>
      <w:r w:rsidRPr="008B1C02">
        <w:tab/>
        <w:t>MBS Session Status Notification</w:t>
      </w:r>
      <w:bookmarkEnd w:id="10003"/>
      <w:bookmarkEnd w:id="10004"/>
      <w:bookmarkEnd w:id="10005"/>
      <w:bookmarkEnd w:id="10006"/>
      <w:bookmarkEnd w:id="10007"/>
      <w:bookmarkEnd w:id="10008"/>
      <w:bookmarkEnd w:id="10009"/>
    </w:p>
    <w:p w14:paraId="5F4627D3" w14:textId="77777777" w:rsidR="00CB6352" w:rsidRPr="008B1C02" w:rsidRDefault="00CB6352" w:rsidP="00CB6352">
      <w:pPr>
        <w:pStyle w:val="Heading5"/>
        <w:rPr>
          <w:noProof/>
        </w:rPr>
      </w:pPr>
      <w:bookmarkStart w:id="10011" w:name="_Toc114212416"/>
      <w:bookmarkStart w:id="10012" w:name="_Toc136555167"/>
      <w:bookmarkStart w:id="10013" w:name="_Toc151993615"/>
      <w:bookmarkStart w:id="10014" w:name="_Toc152000395"/>
      <w:bookmarkStart w:id="10015" w:name="_Toc152159000"/>
      <w:bookmarkStart w:id="10016" w:name="_Toc168571164"/>
      <w:bookmarkStart w:id="10017"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1"/>
      <w:bookmarkEnd w:id="10012"/>
      <w:bookmarkEnd w:id="10013"/>
      <w:bookmarkEnd w:id="10014"/>
      <w:bookmarkEnd w:id="10015"/>
      <w:bookmarkEnd w:id="10016"/>
      <w:bookmarkEnd w:id="10017"/>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8" w:name="_Toc114212417"/>
      <w:bookmarkStart w:id="10019" w:name="_Toc136555168"/>
      <w:bookmarkStart w:id="10020" w:name="_Toc151993616"/>
      <w:bookmarkStart w:id="10021" w:name="_Toc152000396"/>
      <w:bookmarkStart w:id="10022" w:name="_Toc152159001"/>
      <w:bookmarkStart w:id="10023" w:name="_Toc168571165"/>
      <w:bookmarkStart w:id="10024" w:name="_Toc169773206"/>
      <w:r w:rsidRPr="008B1C02">
        <w:rPr>
          <w:noProof/>
        </w:rPr>
        <w:t>5.</w:t>
      </w:r>
      <w:r w:rsidR="004664C2" w:rsidRPr="008B1C02">
        <w:rPr>
          <w:noProof/>
        </w:rPr>
        <w:t>20</w:t>
      </w:r>
      <w:r w:rsidRPr="008B1C02">
        <w:rPr>
          <w:noProof/>
        </w:rPr>
        <w:t>.4.2.2</w:t>
      </w:r>
      <w:r w:rsidRPr="008B1C02">
        <w:rPr>
          <w:noProof/>
        </w:rPr>
        <w:tab/>
        <w:t>Target URI</w:t>
      </w:r>
      <w:bookmarkEnd w:id="10018"/>
      <w:bookmarkEnd w:id="10019"/>
      <w:bookmarkEnd w:id="10020"/>
      <w:bookmarkEnd w:id="10021"/>
      <w:bookmarkEnd w:id="10022"/>
      <w:bookmarkEnd w:id="10023"/>
      <w:bookmarkEnd w:id="10024"/>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582"/>
        <w:gridCol w:w="6097"/>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5" w:name="_Toc114212418"/>
      <w:bookmarkStart w:id="10026" w:name="_Toc136555169"/>
      <w:bookmarkStart w:id="10027" w:name="_Toc151993617"/>
      <w:bookmarkStart w:id="10028" w:name="_Toc152000397"/>
      <w:bookmarkStart w:id="10029" w:name="_Toc152159002"/>
      <w:bookmarkStart w:id="10030" w:name="_Toc168571166"/>
      <w:bookmarkStart w:id="10031" w:name="_Toc169773207"/>
      <w:r w:rsidRPr="008B1C02">
        <w:t>5.</w:t>
      </w:r>
      <w:r w:rsidR="004664C2" w:rsidRPr="008B1C02">
        <w:t>20</w:t>
      </w:r>
      <w:r w:rsidRPr="008B1C02">
        <w:t>.4.2.3</w:t>
      </w:r>
      <w:r w:rsidRPr="008B1C02">
        <w:tab/>
        <w:t>Operation Definition</w:t>
      </w:r>
      <w:bookmarkEnd w:id="10025"/>
      <w:bookmarkEnd w:id="10026"/>
      <w:bookmarkEnd w:id="10027"/>
      <w:bookmarkEnd w:id="10028"/>
      <w:bookmarkEnd w:id="10029"/>
      <w:bookmarkEnd w:id="10030"/>
      <w:bookmarkEnd w:id="10031"/>
    </w:p>
    <w:p w14:paraId="12294CD5" w14:textId="77777777" w:rsidR="00CB6352" w:rsidRPr="008B1C02" w:rsidRDefault="00CB6352" w:rsidP="00B41DCA">
      <w:pPr>
        <w:pStyle w:val="Heading6"/>
      </w:pPr>
      <w:bookmarkStart w:id="10032" w:name="_Toc114212419"/>
      <w:bookmarkStart w:id="10033" w:name="_Toc136555170"/>
      <w:bookmarkStart w:id="10034" w:name="_Toc151993618"/>
      <w:bookmarkStart w:id="10035" w:name="_Toc152000398"/>
      <w:bookmarkStart w:id="10036" w:name="_Toc152159003"/>
      <w:bookmarkStart w:id="10037" w:name="_Toc168571167"/>
      <w:bookmarkStart w:id="10038" w:name="_Toc169773208"/>
      <w:r w:rsidRPr="008B1C02">
        <w:t>5.</w:t>
      </w:r>
      <w:r w:rsidR="004664C2" w:rsidRPr="008B1C02">
        <w:t>20</w:t>
      </w:r>
      <w:r w:rsidRPr="008B1C02">
        <w:t>.4.2.3.1</w:t>
      </w:r>
      <w:r w:rsidRPr="008B1C02">
        <w:tab/>
        <w:t>Notification via HTTP POST</w:t>
      </w:r>
      <w:bookmarkEnd w:id="10032"/>
      <w:bookmarkEnd w:id="10033"/>
      <w:bookmarkEnd w:id="10034"/>
      <w:bookmarkEnd w:id="10035"/>
      <w:bookmarkEnd w:id="10036"/>
      <w:bookmarkEnd w:id="10037"/>
      <w:bookmarkEnd w:id="10038"/>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lastRenderedPageBreak/>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9" w:name="_Hlk86917251"/>
            <w:r w:rsidRPr="008B1C02">
              <w:t>MbsSessionStatusNotif</w:t>
            </w:r>
            <w:bookmarkEnd w:id="10039"/>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462"/>
        <w:gridCol w:w="450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40" w:name="_Toc114212421"/>
      <w:bookmarkStart w:id="10041" w:name="_Toc136555172"/>
      <w:bookmarkStart w:id="10042" w:name="_Toc151993620"/>
      <w:bookmarkStart w:id="10043" w:name="_Toc152000400"/>
      <w:bookmarkStart w:id="10044" w:name="_Toc152159005"/>
      <w:bookmarkStart w:id="10045" w:name="_Toc168571168"/>
      <w:bookmarkStart w:id="10046" w:name="_Toc169773209"/>
      <w:r w:rsidRPr="008B1C02">
        <w:t>5.</w:t>
      </w:r>
      <w:r w:rsidR="004664C2" w:rsidRPr="008B1C02">
        <w:t>20</w:t>
      </w:r>
      <w:r w:rsidRPr="008B1C02">
        <w:t>.5</w:t>
      </w:r>
      <w:r w:rsidRPr="008B1C02">
        <w:tab/>
        <w:t>Data Model</w:t>
      </w:r>
      <w:bookmarkEnd w:id="10010"/>
      <w:bookmarkEnd w:id="10040"/>
      <w:bookmarkEnd w:id="10041"/>
      <w:bookmarkEnd w:id="10042"/>
      <w:bookmarkEnd w:id="10043"/>
      <w:bookmarkEnd w:id="10044"/>
      <w:bookmarkEnd w:id="10045"/>
      <w:bookmarkEnd w:id="10046"/>
    </w:p>
    <w:p w14:paraId="2B1EFA53" w14:textId="77777777" w:rsidR="00CB6352" w:rsidRPr="008B1C02" w:rsidRDefault="00CB6352" w:rsidP="00CB6352">
      <w:pPr>
        <w:pStyle w:val="Heading4"/>
      </w:pPr>
      <w:bookmarkStart w:id="10047" w:name="_Toc81558630"/>
      <w:bookmarkStart w:id="10048" w:name="_Toc85877106"/>
      <w:bookmarkStart w:id="10049" w:name="_Toc114212422"/>
      <w:bookmarkStart w:id="10050" w:name="_Toc136555173"/>
      <w:bookmarkStart w:id="10051" w:name="_Toc151993621"/>
      <w:bookmarkStart w:id="10052" w:name="_Toc152000401"/>
      <w:bookmarkStart w:id="10053" w:name="_Toc152159006"/>
      <w:bookmarkStart w:id="10054" w:name="_Toc168571169"/>
      <w:bookmarkStart w:id="10055" w:name="_Toc169773210"/>
      <w:r w:rsidRPr="008B1C02">
        <w:t>5.</w:t>
      </w:r>
      <w:r w:rsidR="004664C2" w:rsidRPr="008B1C02">
        <w:t>20</w:t>
      </w:r>
      <w:r w:rsidRPr="008B1C02">
        <w:t>.5.1</w:t>
      </w:r>
      <w:r w:rsidRPr="008B1C02">
        <w:tab/>
        <w:t>General</w:t>
      </w:r>
      <w:bookmarkEnd w:id="10047"/>
      <w:bookmarkEnd w:id="10048"/>
      <w:bookmarkEnd w:id="10049"/>
      <w:bookmarkEnd w:id="10050"/>
      <w:bookmarkEnd w:id="10051"/>
      <w:bookmarkEnd w:id="10052"/>
      <w:bookmarkEnd w:id="10053"/>
      <w:bookmarkEnd w:id="10054"/>
      <w:bookmarkEnd w:id="10055"/>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6" w:name="_Toc81558631"/>
      <w:bookmarkStart w:id="10057" w:name="_Toc85877107"/>
      <w:bookmarkStart w:id="10058" w:name="_Toc114212423"/>
      <w:bookmarkStart w:id="10059" w:name="_Toc136555174"/>
      <w:bookmarkStart w:id="10060" w:name="_Toc151993622"/>
      <w:bookmarkStart w:id="10061" w:name="_Toc152000402"/>
      <w:bookmarkStart w:id="10062" w:name="_Toc152159007"/>
      <w:bookmarkStart w:id="10063" w:name="_Toc168571170"/>
      <w:bookmarkStart w:id="10064"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6"/>
      <w:bookmarkEnd w:id="10057"/>
      <w:bookmarkEnd w:id="10058"/>
      <w:bookmarkEnd w:id="10059"/>
      <w:bookmarkEnd w:id="10060"/>
      <w:bookmarkEnd w:id="10061"/>
      <w:bookmarkEnd w:id="10062"/>
      <w:bookmarkEnd w:id="10063"/>
      <w:bookmarkEnd w:id="10064"/>
    </w:p>
    <w:p w14:paraId="484109AB" w14:textId="77777777" w:rsidR="00CB6352" w:rsidRPr="008B1C02" w:rsidRDefault="00CB6352" w:rsidP="00CB6352">
      <w:pPr>
        <w:pStyle w:val="Heading5"/>
      </w:pPr>
      <w:bookmarkStart w:id="10065" w:name="_Toc81558632"/>
      <w:bookmarkStart w:id="10066" w:name="_Toc85877108"/>
      <w:bookmarkStart w:id="10067" w:name="_Toc114212424"/>
      <w:bookmarkStart w:id="10068" w:name="_Toc136555175"/>
      <w:bookmarkStart w:id="10069" w:name="_Toc151993623"/>
      <w:bookmarkStart w:id="10070" w:name="_Toc152000403"/>
      <w:bookmarkStart w:id="10071" w:name="_Toc152159008"/>
      <w:bookmarkStart w:id="10072" w:name="_Toc168571171"/>
      <w:bookmarkStart w:id="10073" w:name="_Toc169773212"/>
      <w:r w:rsidRPr="008B1C02">
        <w:t>5.</w:t>
      </w:r>
      <w:r w:rsidR="008115B3" w:rsidRPr="008B1C02">
        <w:t>20</w:t>
      </w:r>
      <w:r w:rsidRPr="008B1C02">
        <w:t>.5.2.1</w:t>
      </w:r>
      <w:r w:rsidRPr="008B1C02">
        <w:tab/>
        <w:t>Introduction</w:t>
      </w:r>
      <w:bookmarkEnd w:id="10065"/>
      <w:bookmarkEnd w:id="10066"/>
      <w:bookmarkEnd w:id="10067"/>
      <w:bookmarkEnd w:id="10068"/>
      <w:bookmarkEnd w:id="10069"/>
      <w:bookmarkEnd w:id="10070"/>
      <w:bookmarkEnd w:id="10071"/>
      <w:bookmarkEnd w:id="10072"/>
      <w:bookmarkEnd w:id="10073"/>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4" w:name="_Toc85877109"/>
      <w:bookmarkStart w:id="10075" w:name="_Toc114212425"/>
      <w:bookmarkStart w:id="10076" w:name="_Toc136555176"/>
      <w:bookmarkStart w:id="10077" w:name="_Toc151993624"/>
      <w:bookmarkStart w:id="10078" w:name="_Toc152000404"/>
      <w:bookmarkStart w:id="10079" w:name="_Toc152159009"/>
      <w:bookmarkStart w:id="10080" w:name="_Toc168571172"/>
      <w:bookmarkStart w:id="10081" w:name="_Toc169773213"/>
      <w:r w:rsidRPr="008B1C02">
        <w:lastRenderedPageBreak/>
        <w:t>5.</w:t>
      </w:r>
      <w:r w:rsidR="008115B3" w:rsidRPr="008B1C02">
        <w:t>20</w:t>
      </w:r>
      <w:r w:rsidRPr="008B1C02">
        <w:t>.5.2.2</w:t>
      </w:r>
      <w:r w:rsidRPr="008B1C02">
        <w:tab/>
        <w:t>Type: MbsSessionCreateReq</w:t>
      </w:r>
      <w:bookmarkEnd w:id="10074"/>
      <w:bookmarkEnd w:id="10075"/>
      <w:bookmarkEnd w:id="10076"/>
      <w:bookmarkEnd w:id="10077"/>
      <w:bookmarkEnd w:id="10078"/>
      <w:bookmarkEnd w:id="10079"/>
      <w:bookmarkEnd w:id="10080"/>
      <w:bookmarkEnd w:id="10081"/>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2" w:name="_Toc85877110"/>
      <w:bookmarkStart w:id="10083" w:name="_Toc114212426"/>
      <w:bookmarkStart w:id="10084" w:name="_Toc136555177"/>
      <w:bookmarkStart w:id="10085" w:name="_Toc151993625"/>
      <w:bookmarkStart w:id="10086" w:name="_Toc152000405"/>
      <w:bookmarkStart w:id="10087" w:name="_Toc152159010"/>
      <w:bookmarkStart w:id="10088" w:name="_Toc168571173"/>
      <w:bookmarkStart w:id="10089" w:name="_Toc169773214"/>
      <w:r w:rsidRPr="008B1C02">
        <w:t>5.</w:t>
      </w:r>
      <w:r w:rsidR="008115B3" w:rsidRPr="008B1C02">
        <w:t>20</w:t>
      </w:r>
      <w:r w:rsidRPr="008B1C02">
        <w:t>.5.2.3</w:t>
      </w:r>
      <w:r w:rsidRPr="008B1C02">
        <w:tab/>
        <w:t>Type: MbsSessionCreateRsp</w:t>
      </w:r>
      <w:bookmarkEnd w:id="10082"/>
      <w:bookmarkEnd w:id="10083"/>
      <w:bookmarkEnd w:id="10084"/>
      <w:bookmarkEnd w:id="10085"/>
      <w:bookmarkEnd w:id="10086"/>
      <w:bookmarkEnd w:id="10087"/>
      <w:bookmarkEnd w:id="10088"/>
      <w:bookmarkEnd w:id="10089"/>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90" w:name="_Toc114212427"/>
      <w:bookmarkStart w:id="10091" w:name="_Toc136555178"/>
      <w:bookmarkStart w:id="10092" w:name="_Toc151993626"/>
      <w:bookmarkStart w:id="10093" w:name="_Toc152000406"/>
      <w:bookmarkStart w:id="10094" w:name="_Toc152159011"/>
      <w:bookmarkStart w:id="10095" w:name="_Toc168571174"/>
      <w:bookmarkStart w:id="10096" w:name="_Toc169773215"/>
      <w:r w:rsidRPr="008B1C02">
        <w:t>5.</w:t>
      </w:r>
      <w:r w:rsidR="008115B3" w:rsidRPr="008B1C02">
        <w:t>20</w:t>
      </w:r>
      <w:r w:rsidRPr="008B1C02">
        <w:t>.5.2.</w:t>
      </w:r>
      <w:r w:rsidR="004036CF" w:rsidRPr="008B1C02">
        <w:t>4</w:t>
      </w:r>
      <w:r w:rsidRPr="008B1C02">
        <w:tab/>
        <w:t>Type: MbsSessionSubsc</w:t>
      </w:r>
      <w:bookmarkEnd w:id="10090"/>
      <w:bookmarkEnd w:id="10091"/>
      <w:bookmarkEnd w:id="10092"/>
      <w:bookmarkEnd w:id="10093"/>
      <w:bookmarkEnd w:id="10094"/>
      <w:bookmarkEnd w:id="10095"/>
      <w:bookmarkEnd w:id="10096"/>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7" w:name="_Toc114212428"/>
      <w:bookmarkStart w:id="10098" w:name="_Toc136555179"/>
      <w:bookmarkStart w:id="10099" w:name="_Toc151993627"/>
      <w:bookmarkStart w:id="10100" w:name="_Toc152000407"/>
      <w:bookmarkStart w:id="10101" w:name="_Toc152159012"/>
      <w:bookmarkStart w:id="10102" w:name="_Toc168571175"/>
      <w:bookmarkStart w:id="10103"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7"/>
      <w:bookmarkEnd w:id="10098"/>
      <w:bookmarkEnd w:id="10099"/>
      <w:bookmarkEnd w:id="10100"/>
      <w:bookmarkEnd w:id="10101"/>
      <w:bookmarkEnd w:id="10102"/>
      <w:bookmarkEnd w:id="10103"/>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4" w:name="_Toc114212429"/>
      <w:bookmarkStart w:id="10105" w:name="_Toc136555180"/>
      <w:bookmarkStart w:id="10106" w:name="_Toc151993628"/>
      <w:bookmarkStart w:id="10107" w:name="_Toc152000408"/>
      <w:bookmarkStart w:id="10108" w:name="_Toc152159013"/>
      <w:bookmarkStart w:id="10109" w:name="_Toc168571176"/>
      <w:bookmarkStart w:id="10110" w:name="_Toc169773217"/>
      <w:r w:rsidRPr="008B1C02">
        <w:lastRenderedPageBreak/>
        <w:t>5.20.5.2.6</w:t>
      </w:r>
      <w:r w:rsidRPr="008B1C02">
        <w:tab/>
        <w:t xml:space="preserve">Type: </w:t>
      </w:r>
      <w:r w:rsidRPr="008B1C02">
        <w:rPr>
          <w:lang w:eastAsia="zh-CN"/>
        </w:rPr>
        <w:t>MbsPpData</w:t>
      </w:r>
      <w:bookmarkEnd w:id="10104"/>
      <w:bookmarkEnd w:id="10105"/>
      <w:bookmarkEnd w:id="10106"/>
      <w:bookmarkEnd w:id="10107"/>
      <w:bookmarkEnd w:id="10108"/>
      <w:bookmarkEnd w:id="10109"/>
      <w:bookmarkEnd w:id="10110"/>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1" w:name="_Toc114212430"/>
      <w:bookmarkStart w:id="10112" w:name="_Toc136555181"/>
      <w:bookmarkStart w:id="10113" w:name="_Toc151993629"/>
      <w:bookmarkStart w:id="10114" w:name="_Toc152000409"/>
      <w:bookmarkStart w:id="10115" w:name="_Toc152159014"/>
      <w:bookmarkStart w:id="10116" w:name="_Toc168571177"/>
      <w:bookmarkStart w:id="10117" w:name="_Toc169773218"/>
      <w:r w:rsidRPr="008B1C02">
        <w:t>5.20.5.2.7</w:t>
      </w:r>
      <w:r w:rsidRPr="008B1C02">
        <w:tab/>
        <w:t>Type: MbsSessAuthData</w:t>
      </w:r>
      <w:bookmarkEnd w:id="10111"/>
      <w:bookmarkEnd w:id="10112"/>
      <w:bookmarkEnd w:id="10113"/>
      <w:bookmarkEnd w:id="10114"/>
      <w:bookmarkEnd w:id="10115"/>
      <w:bookmarkEnd w:id="10116"/>
      <w:bookmarkEnd w:id="10117"/>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8" w:name="_Toc114212431"/>
      <w:bookmarkStart w:id="10119" w:name="_Toc136555182"/>
      <w:bookmarkStart w:id="10120" w:name="_Toc151993630"/>
      <w:bookmarkStart w:id="10121" w:name="_Toc152000410"/>
      <w:bookmarkStart w:id="10122" w:name="_Toc152159015"/>
      <w:bookmarkStart w:id="10123" w:name="_Toc168571178"/>
      <w:bookmarkStart w:id="10124" w:name="_Toc169773219"/>
      <w:r w:rsidRPr="008B1C02">
        <w:lastRenderedPageBreak/>
        <w:t>5.20.5.2.8</w:t>
      </w:r>
      <w:r w:rsidRPr="008B1C02">
        <w:tab/>
        <w:t xml:space="preserve">Type: </w:t>
      </w:r>
      <w:r w:rsidRPr="008B1C02">
        <w:rPr>
          <w:lang w:eastAsia="zh-CN"/>
        </w:rPr>
        <w:t>MbsPpDataPatch</w:t>
      </w:r>
      <w:bookmarkEnd w:id="10118"/>
      <w:bookmarkEnd w:id="10119"/>
      <w:bookmarkEnd w:id="10120"/>
      <w:bookmarkEnd w:id="10121"/>
      <w:bookmarkEnd w:id="10122"/>
      <w:bookmarkEnd w:id="10123"/>
      <w:bookmarkEnd w:id="10124"/>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5" w:name="_Toc122116819"/>
      <w:bookmarkStart w:id="10126" w:name="_Toc136555183"/>
      <w:bookmarkStart w:id="10127" w:name="_Toc151993631"/>
      <w:bookmarkStart w:id="10128" w:name="_Toc152000411"/>
      <w:bookmarkStart w:id="10129" w:name="_Toc152159016"/>
      <w:bookmarkStart w:id="10130" w:name="_Toc168571179"/>
      <w:bookmarkStart w:id="10131" w:name="_Toc169773220"/>
      <w:bookmarkStart w:id="10132" w:name="_Toc114212432"/>
      <w:r w:rsidRPr="008B1C02">
        <w:t>5.20.5.2.</w:t>
      </w:r>
      <w:r w:rsidRPr="00FF31B3">
        <w:t>9</w:t>
      </w:r>
      <w:r w:rsidRPr="008B1C02">
        <w:tab/>
        <w:t xml:space="preserve">Type: </w:t>
      </w:r>
      <w:bookmarkEnd w:id="10125"/>
      <w:r>
        <w:t>MbsSessAssistInfo</w:t>
      </w:r>
      <w:bookmarkEnd w:id="10126"/>
      <w:bookmarkEnd w:id="10127"/>
      <w:bookmarkEnd w:id="10128"/>
      <w:bookmarkEnd w:id="10129"/>
      <w:bookmarkEnd w:id="10130"/>
      <w:bookmarkEnd w:id="10131"/>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3" w:name="_Toc138661654"/>
      <w:bookmarkStart w:id="10134" w:name="_Toc151993632"/>
      <w:bookmarkStart w:id="10135" w:name="_Toc152000412"/>
      <w:bookmarkStart w:id="10136" w:name="_Toc152159017"/>
      <w:bookmarkStart w:id="10137" w:name="_Toc168571180"/>
      <w:bookmarkStart w:id="10138" w:name="_Toc169773221"/>
      <w:bookmarkStart w:id="10139" w:name="_Toc136555184"/>
      <w:r>
        <w:t>5.20.5.2.10</w:t>
      </w:r>
      <w:r>
        <w:tab/>
        <w:t xml:space="preserve">Type: </w:t>
      </w:r>
      <w:bookmarkEnd w:id="10133"/>
      <w:r>
        <w:t>MbsSessionUpdateResp</w:t>
      </w:r>
      <w:bookmarkEnd w:id="10134"/>
      <w:bookmarkEnd w:id="10135"/>
      <w:bookmarkEnd w:id="10136"/>
      <w:bookmarkEnd w:id="10137"/>
      <w:bookmarkEnd w:id="10138"/>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40" w:name="_Toc151993633"/>
      <w:bookmarkStart w:id="10141" w:name="_Toc152000413"/>
      <w:bookmarkStart w:id="10142" w:name="_Toc152159018"/>
      <w:bookmarkStart w:id="10143" w:name="_Toc168571181"/>
      <w:bookmarkStart w:id="10144" w:name="_Toc169773222"/>
      <w:r w:rsidRPr="008B1C02">
        <w:t>5.</w:t>
      </w:r>
      <w:r w:rsidR="008115B3" w:rsidRPr="008B1C02">
        <w:t>20</w:t>
      </w:r>
      <w:r w:rsidRPr="008B1C02">
        <w:t>.5.3</w:t>
      </w:r>
      <w:r w:rsidRPr="008B1C02">
        <w:tab/>
        <w:t>Simple data types and enumerations</w:t>
      </w:r>
      <w:bookmarkEnd w:id="10132"/>
      <w:bookmarkEnd w:id="10139"/>
      <w:bookmarkEnd w:id="10140"/>
      <w:bookmarkEnd w:id="10141"/>
      <w:bookmarkEnd w:id="10142"/>
      <w:bookmarkEnd w:id="10143"/>
      <w:bookmarkEnd w:id="10144"/>
    </w:p>
    <w:p w14:paraId="457A7509" w14:textId="77777777" w:rsidR="00CB6352" w:rsidRPr="008B1C02" w:rsidRDefault="00CB6352" w:rsidP="00CB6352">
      <w:pPr>
        <w:pStyle w:val="Heading5"/>
      </w:pPr>
      <w:bookmarkStart w:id="10145" w:name="_Toc114212433"/>
      <w:bookmarkStart w:id="10146" w:name="_Toc136555185"/>
      <w:bookmarkStart w:id="10147" w:name="_Toc151993634"/>
      <w:bookmarkStart w:id="10148" w:name="_Toc152000414"/>
      <w:bookmarkStart w:id="10149" w:name="_Toc152159019"/>
      <w:bookmarkStart w:id="10150" w:name="_Toc168571182"/>
      <w:bookmarkStart w:id="10151" w:name="_Toc169773223"/>
      <w:r w:rsidRPr="008B1C02">
        <w:t>5.</w:t>
      </w:r>
      <w:r w:rsidR="008115B3" w:rsidRPr="008B1C02">
        <w:t>20</w:t>
      </w:r>
      <w:r w:rsidRPr="008B1C02">
        <w:t>.5.3.1</w:t>
      </w:r>
      <w:r w:rsidRPr="008B1C02">
        <w:tab/>
        <w:t>Introduction</w:t>
      </w:r>
      <w:bookmarkEnd w:id="10145"/>
      <w:bookmarkEnd w:id="10146"/>
      <w:bookmarkEnd w:id="10147"/>
      <w:bookmarkEnd w:id="10148"/>
      <w:bookmarkEnd w:id="10149"/>
      <w:bookmarkEnd w:id="10150"/>
      <w:bookmarkEnd w:id="10151"/>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2" w:name="_Toc114212434"/>
      <w:bookmarkStart w:id="10153" w:name="_Toc136555186"/>
      <w:bookmarkStart w:id="10154" w:name="_Toc151993635"/>
      <w:bookmarkStart w:id="10155" w:name="_Toc152000415"/>
      <w:bookmarkStart w:id="10156" w:name="_Toc152159020"/>
      <w:bookmarkStart w:id="10157" w:name="_Toc168571183"/>
      <w:bookmarkStart w:id="10158" w:name="_Toc169773224"/>
      <w:r w:rsidRPr="008B1C02">
        <w:lastRenderedPageBreak/>
        <w:t>5.</w:t>
      </w:r>
      <w:r w:rsidR="008115B3" w:rsidRPr="008B1C02">
        <w:t>20</w:t>
      </w:r>
      <w:r w:rsidRPr="008B1C02">
        <w:t>.5.3.2</w:t>
      </w:r>
      <w:r w:rsidRPr="008B1C02">
        <w:tab/>
        <w:t>Simple data types</w:t>
      </w:r>
      <w:bookmarkEnd w:id="10152"/>
      <w:bookmarkEnd w:id="10153"/>
      <w:bookmarkEnd w:id="10154"/>
      <w:bookmarkEnd w:id="10155"/>
      <w:bookmarkEnd w:id="10156"/>
      <w:bookmarkEnd w:id="10157"/>
      <w:bookmarkEnd w:id="10158"/>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9"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9"/>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60" w:name="_Toc114212435"/>
      <w:bookmarkStart w:id="10161" w:name="_Toc136555187"/>
      <w:bookmarkStart w:id="10162" w:name="_Toc151993636"/>
      <w:bookmarkStart w:id="10163" w:name="_Toc152000416"/>
      <w:bookmarkStart w:id="10164" w:name="_Toc152159021"/>
      <w:bookmarkStart w:id="10165" w:name="_Toc168571184"/>
      <w:bookmarkStart w:id="10166" w:name="_Toc169773225"/>
      <w:r w:rsidRPr="008B1C02">
        <w:t>5.</w:t>
      </w:r>
      <w:r w:rsidR="008115B3" w:rsidRPr="008B1C02">
        <w:t>20</w:t>
      </w:r>
      <w:r w:rsidRPr="008B1C02">
        <w:t>.6</w:t>
      </w:r>
      <w:r w:rsidRPr="008B1C02">
        <w:tab/>
        <w:t>Used Features</w:t>
      </w:r>
      <w:bookmarkEnd w:id="10160"/>
      <w:bookmarkEnd w:id="10161"/>
      <w:bookmarkEnd w:id="10162"/>
      <w:bookmarkEnd w:id="10163"/>
      <w:bookmarkEnd w:id="10164"/>
      <w:bookmarkEnd w:id="10165"/>
      <w:bookmarkEnd w:id="10166"/>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7"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7"/>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8" w:name="_Toc114212436"/>
      <w:bookmarkStart w:id="10169" w:name="_Toc136555188"/>
      <w:bookmarkStart w:id="10170" w:name="_Toc151993637"/>
      <w:bookmarkStart w:id="10171" w:name="_Toc152000417"/>
      <w:bookmarkStart w:id="10172" w:name="_Toc152159022"/>
      <w:bookmarkStart w:id="10173" w:name="_Toc168571185"/>
      <w:bookmarkStart w:id="10174" w:name="_Toc169773226"/>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r w:rsidRPr="008B1C02">
        <w:t>5.20.7</w:t>
      </w:r>
      <w:r w:rsidRPr="008B1C02">
        <w:tab/>
      </w:r>
      <w:r w:rsidRPr="008B1C02">
        <w:rPr>
          <w:lang w:val="en-US"/>
        </w:rPr>
        <w:t>Error handling</w:t>
      </w:r>
      <w:bookmarkEnd w:id="10168"/>
      <w:bookmarkEnd w:id="10169"/>
      <w:bookmarkEnd w:id="10170"/>
      <w:bookmarkEnd w:id="10171"/>
      <w:bookmarkEnd w:id="10172"/>
      <w:bookmarkEnd w:id="10173"/>
      <w:bookmarkEnd w:id="10174"/>
    </w:p>
    <w:p w14:paraId="6F96E9AF" w14:textId="77777777" w:rsidR="00341ACA" w:rsidRPr="008B1C02" w:rsidRDefault="00341ACA" w:rsidP="00341ACA">
      <w:pPr>
        <w:pStyle w:val="Heading4"/>
      </w:pPr>
      <w:bookmarkStart w:id="10175" w:name="_Toc114212437"/>
      <w:bookmarkStart w:id="10176" w:name="_Toc136555189"/>
      <w:bookmarkStart w:id="10177" w:name="_Toc151993638"/>
      <w:bookmarkStart w:id="10178" w:name="_Toc152000418"/>
      <w:bookmarkStart w:id="10179" w:name="_Toc152159023"/>
      <w:bookmarkStart w:id="10180" w:name="_Toc168571186"/>
      <w:bookmarkStart w:id="10181" w:name="_Toc169773227"/>
      <w:r w:rsidRPr="008B1C02">
        <w:t>5.20.7.1</w:t>
      </w:r>
      <w:r w:rsidRPr="008B1C02">
        <w:tab/>
        <w:t>General</w:t>
      </w:r>
      <w:bookmarkEnd w:id="10175"/>
      <w:bookmarkEnd w:id="10176"/>
      <w:bookmarkEnd w:id="10177"/>
      <w:bookmarkEnd w:id="10178"/>
      <w:bookmarkEnd w:id="10179"/>
      <w:bookmarkEnd w:id="10180"/>
      <w:bookmarkEnd w:id="10181"/>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2" w:name="_Toc114212438"/>
      <w:bookmarkStart w:id="10183" w:name="_Toc136555190"/>
      <w:bookmarkStart w:id="10184" w:name="_Toc151993639"/>
      <w:bookmarkStart w:id="10185" w:name="_Toc152000419"/>
      <w:bookmarkStart w:id="10186" w:name="_Toc152159024"/>
      <w:bookmarkStart w:id="10187" w:name="_Toc168571187"/>
      <w:bookmarkStart w:id="10188" w:name="_Toc169773228"/>
      <w:r w:rsidRPr="008B1C02">
        <w:t>5.20.7.2</w:t>
      </w:r>
      <w:r w:rsidRPr="008B1C02">
        <w:tab/>
        <w:t>Protocol Errors</w:t>
      </w:r>
      <w:bookmarkEnd w:id="10182"/>
      <w:bookmarkEnd w:id="10183"/>
      <w:bookmarkEnd w:id="10184"/>
      <w:bookmarkEnd w:id="10185"/>
      <w:bookmarkEnd w:id="10186"/>
      <w:bookmarkEnd w:id="10187"/>
      <w:bookmarkEnd w:id="10188"/>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89" w:name="_Toc114212439"/>
      <w:bookmarkStart w:id="10190" w:name="_Toc136555191"/>
      <w:bookmarkStart w:id="10191" w:name="_Toc151993640"/>
      <w:bookmarkStart w:id="10192" w:name="_Toc152000420"/>
      <w:bookmarkStart w:id="10193" w:name="_Toc152159025"/>
      <w:bookmarkStart w:id="10194" w:name="_Toc168571188"/>
      <w:bookmarkStart w:id="10195" w:name="_Toc169773229"/>
      <w:r w:rsidRPr="008B1C02">
        <w:t>5.20.7.3</w:t>
      </w:r>
      <w:r w:rsidRPr="008B1C02">
        <w:tab/>
        <w:t>Application Errors</w:t>
      </w:r>
      <w:bookmarkEnd w:id="10189"/>
      <w:bookmarkEnd w:id="10190"/>
      <w:bookmarkEnd w:id="10191"/>
      <w:bookmarkEnd w:id="10192"/>
      <w:bookmarkEnd w:id="10193"/>
      <w:bookmarkEnd w:id="10194"/>
      <w:bookmarkEnd w:id="10195"/>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6" w:name="_Hlk101897844"/>
            <w:r w:rsidRPr="008B1C02">
              <w:t>INVALID_MBS_SERVICE_</w:t>
            </w:r>
            <w:bookmarkEnd w:id="10196"/>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7" w:name="_Hlk101897776"/>
            <w:r w:rsidRPr="008B1C02">
              <w:t>invalid (e.g. invalid QoS reference), incorrect or insufficient to perform MBS policy authorization.</w:t>
            </w:r>
            <w:bookmarkEnd w:id="10197"/>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8" w:name="_Toc114212440"/>
      <w:bookmarkStart w:id="10199" w:name="_Toc136555192"/>
      <w:bookmarkStart w:id="10200" w:name="_Toc151993641"/>
      <w:bookmarkStart w:id="10201" w:name="_Toc152000421"/>
      <w:bookmarkStart w:id="10202" w:name="_Toc152159026"/>
      <w:bookmarkStart w:id="10203" w:name="_Toc168571189"/>
      <w:bookmarkStart w:id="10204" w:name="_Toc169773230"/>
      <w:r w:rsidRPr="008B1C02">
        <w:t>5.21</w:t>
      </w:r>
      <w:r w:rsidRPr="008B1C02">
        <w:tab/>
        <w:t>EASDeployment API</w:t>
      </w:r>
      <w:bookmarkEnd w:id="10198"/>
      <w:bookmarkEnd w:id="10199"/>
      <w:bookmarkEnd w:id="10200"/>
      <w:bookmarkEnd w:id="10201"/>
      <w:bookmarkEnd w:id="10202"/>
      <w:bookmarkEnd w:id="10203"/>
      <w:bookmarkEnd w:id="10204"/>
    </w:p>
    <w:p w14:paraId="7805B73A" w14:textId="77777777" w:rsidR="007C4F8A" w:rsidRPr="008B1C02" w:rsidRDefault="007C4F8A" w:rsidP="007C4F8A">
      <w:pPr>
        <w:pStyle w:val="Heading3"/>
        <w:rPr>
          <w:lang w:val="en-US"/>
        </w:rPr>
      </w:pPr>
      <w:bookmarkStart w:id="10205" w:name="_Toc151993642"/>
      <w:bookmarkStart w:id="10206" w:name="_Toc152000422"/>
      <w:bookmarkStart w:id="10207" w:name="_Toc152159027"/>
      <w:bookmarkStart w:id="10208" w:name="_Toc168571190"/>
      <w:bookmarkStart w:id="10209" w:name="_Toc169773231"/>
      <w:bookmarkStart w:id="10210" w:name="_Toc114212441"/>
      <w:bookmarkStart w:id="10211"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5"/>
      <w:bookmarkEnd w:id="10206"/>
      <w:bookmarkEnd w:id="10207"/>
      <w:bookmarkEnd w:id="10208"/>
      <w:bookmarkEnd w:id="10209"/>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2" w:name="_Toc151993643"/>
      <w:bookmarkStart w:id="10213" w:name="_Toc152000423"/>
      <w:bookmarkStart w:id="10214" w:name="_Toc152159028"/>
      <w:bookmarkStart w:id="10215" w:name="_Toc168571191"/>
      <w:bookmarkStart w:id="10216" w:name="_Toc169773232"/>
      <w:r w:rsidRPr="008B1C02">
        <w:t>5.21.1</w:t>
      </w:r>
      <w:r w:rsidRPr="008B1C02">
        <w:tab/>
        <w:t>Resources</w:t>
      </w:r>
      <w:bookmarkEnd w:id="10210"/>
      <w:bookmarkEnd w:id="10211"/>
      <w:bookmarkEnd w:id="10212"/>
      <w:bookmarkEnd w:id="10213"/>
      <w:bookmarkEnd w:id="10214"/>
      <w:bookmarkEnd w:id="10215"/>
      <w:bookmarkEnd w:id="10216"/>
    </w:p>
    <w:p w14:paraId="7926A3B9" w14:textId="77777777" w:rsidR="00382887" w:rsidRPr="008B1C02" w:rsidRDefault="00382887" w:rsidP="00382887">
      <w:pPr>
        <w:pStyle w:val="Heading4"/>
      </w:pPr>
      <w:bookmarkStart w:id="10217" w:name="_Toc82747508"/>
      <w:bookmarkStart w:id="10218" w:name="_Toc114212442"/>
      <w:bookmarkStart w:id="10219" w:name="_Toc136555194"/>
      <w:bookmarkStart w:id="10220" w:name="_Toc151993644"/>
      <w:bookmarkStart w:id="10221" w:name="_Toc152000424"/>
      <w:bookmarkStart w:id="10222" w:name="_Toc152159029"/>
      <w:bookmarkStart w:id="10223" w:name="_Toc168571192"/>
      <w:bookmarkStart w:id="10224" w:name="_Toc169773233"/>
      <w:r w:rsidRPr="008B1C02">
        <w:t>5.21.1.1</w:t>
      </w:r>
      <w:r w:rsidRPr="008B1C02">
        <w:tab/>
        <w:t>Overview</w:t>
      </w:r>
      <w:bookmarkEnd w:id="10217"/>
      <w:bookmarkEnd w:id="10218"/>
      <w:bookmarkEnd w:id="10219"/>
      <w:bookmarkEnd w:id="10220"/>
      <w:bookmarkEnd w:id="10221"/>
      <w:bookmarkEnd w:id="10222"/>
      <w:bookmarkEnd w:id="10223"/>
      <w:bookmarkEnd w:id="10224"/>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75pt;height:156.45pt" o:ole="">
            <v:imagedata r:id="rId46" o:title=""/>
          </v:shape>
          <o:OLEObject Type="Embed" ProgID="Visio.Drawing.15" ShapeID="_x0000_i1042" DrawAspect="Content" ObjectID="_1786277388"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5"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5"/>
    </w:tbl>
    <w:p w14:paraId="61B68027" w14:textId="77777777" w:rsidR="00382887" w:rsidRPr="008B1C02" w:rsidRDefault="00382887" w:rsidP="00382887"/>
    <w:p w14:paraId="315F39A7" w14:textId="77777777" w:rsidR="00382887" w:rsidRPr="008B1C02" w:rsidRDefault="00382887" w:rsidP="00382887">
      <w:pPr>
        <w:pStyle w:val="Heading4"/>
      </w:pPr>
      <w:bookmarkStart w:id="10226" w:name="_Toc114212443"/>
      <w:bookmarkStart w:id="10227" w:name="_Toc136555195"/>
      <w:bookmarkStart w:id="10228" w:name="_Toc151993645"/>
      <w:bookmarkStart w:id="10229" w:name="_Toc152000425"/>
      <w:bookmarkStart w:id="10230" w:name="_Toc152159030"/>
      <w:bookmarkStart w:id="10231" w:name="_Toc168571193"/>
      <w:bookmarkStart w:id="10232" w:name="_Toc169773234"/>
      <w:r w:rsidRPr="008B1C02">
        <w:t>5.21.1.2</w:t>
      </w:r>
      <w:r w:rsidRPr="008B1C02">
        <w:tab/>
        <w:t>Resource: EAS Deployment Information</w:t>
      </w:r>
      <w:bookmarkEnd w:id="10226"/>
      <w:bookmarkEnd w:id="10227"/>
      <w:bookmarkEnd w:id="10228"/>
      <w:bookmarkEnd w:id="10229"/>
      <w:bookmarkEnd w:id="10230"/>
      <w:bookmarkEnd w:id="10231"/>
      <w:bookmarkEnd w:id="10232"/>
    </w:p>
    <w:p w14:paraId="2D337B35" w14:textId="77777777" w:rsidR="00382887" w:rsidRPr="008B1C02" w:rsidRDefault="00382887" w:rsidP="00382887">
      <w:pPr>
        <w:pStyle w:val="Heading5"/>
      </w:pPr>
      <w:bookmarkStart w:id="10233" w:name="_Toc114212444"/>
      <w:bookmarkStart w:id="10234" w:name="_Toc136555196"/>
      <w:bookmarkStart w:id="10235" w:name="_Toc151993646"/>
      <w:bookmarkStart w:id="10236" w:name="_Toc152000426"/>
      <w:bookmarkStart w:id="10237" w:name="_Toc152159031"/>
      <w:bookmarkStart w:id="10238" w:name="_Toc168571194"/>
      <w:bookmarkStart w:id="10239" w:name="_Toc169773235"/>
      <w:r w:rsidRPr="008B1C02">
        <w:t>5.21.1.2.1</w:t>
      </w:r>
      <w:r w:rsidRPr="008B1C02">
        <w:tab/>
        <w:t>Introduction</w:t>
      </w:r>
      <w:bookmarkEnd w:id="10233"/>
      <w:bookmarkEnd w:id="10234"/>
      <w:bookmarkEnd w:id="10235"/>
      <w:bookmarkEnd w:id="10236"/>
      <w:bookmarkEnd w:id="10237"/>
      <w:bookmarkEnd w:id="10238"/>
      <w:bookmarkEnd w:id="10239"/>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40" w:name="_Toc114212445"/>
      <w:bookmarkStart w:id="10241" w:name="_Toc136555197"/>
      <w:bookmarkStart w:id="10242" w:name="_Toc151993647"/>
      <w:bookmarkStart w:id="10243" w:name="_Toc152000427"/>
      <w:bookmarkStart w:id="10244" w:name="_Toc152159032"/>
      <w:bookmarkStart w:id="10245" w:name="_Toc168571195"/>
      <w:bookmarkStart w:id="10246" w:name="_Toc169773236"/>
      <w:r w:rsidRPr="008B1C02">
        <w:t>5.21.1.2.2</w:t>
      </w:r>
      <w:r w:rsidRPr="008B1C02">
        <w:tab/>
        <w:t>Resource Definition</w:t>
      </w:r>
      <w:bookmarkEnd w:id="10240"/>
      <w:bookmarkEnd w:id="10241"/>
      <w:bookmarkEnd w:id="10242"/>
      <w:bookmarkEnd w:id="10243"/>
      <w:bookmarkEnd w:id="10244"/>
      <w:bookmarkEnd w:id="10245"/>
      <w:bookmarkEnd w:id="10246"/>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7" w:name="_Toc114212446"/>
      <w:bookmarkStart w:id="10248" w:name="_Toc136555198"/>
      <w:bookmarkStart w:id="10249" w:name="_Toc151993648"/>
      <w:bookmarkStart w:id="10250" w:name="_Toc152000428"/>
      <w:bookmarkStart w:id="10251" w:name="_Toc152159033"/>
      <w:bookmarkStart w:id="10252" w:name="_Toc168571196"/>
      <w:bookmarkStart w:id="10253" w:name="_Toc169773237"/>
      <w:r w:rsidRPr="008B1C02">
        <w:lastRenderedPageBreak/>
        <w:t>5.21.1.2.3</w:t>
      </w:r>
      <w:r w:rsidRPr="008B1C02">
        <w:tab/>
        <w:t>Resource Methods</w:t>
      </w:r>
      <w:bookmarkEnd w:id="10247"/>
      <w:bookmarkEnd w:id="10248"/>
      <w:bookmarkEnd w:id="10249"/>
      <w:bookmarkEnd w:id="10250"/>
      <w:bookmarkEnd w:id="10251"/>
      <w:bookmarkEnd w:id="10252"/>
      <w:bookmarkEnd w:id="10253"/>
    </w:p>
    <w:p w14:paraId="1EF97758" w14:textId="77777777" w:rsidR="00382887" w:rsidRPr="008B1C02" w:rsidRDefault="00382887" w:rsidP="00382887">
      <w:pPr>
        <w:pStyle w:val="Heading6"/>
      </w:pPr>
      <w:bookmarkStart w:id="10254" w:name="_Toc114212447"/>
      <w:bookmarkStart w:id="10255" w:name="_Toc136555199"/>
      <w:bookmarkStart w:id="10256" w:name="_Toc151993649"/>
      <w:bookmarkStart w:id="10257" w:name="_Toc152000429"/>
      <w:bookmarkStart w:id="10258" w:name="_Toc152159034"/>
      <w:bookmarkStart w:id="10259" w:name="_Toc168571197"/>
      <w:bookmarkStart w:id="10260" w:name="_Toc169773238"/>
      <w:r w:rsidRPr="008B1C02">
        <w:t>5.21.1.2.3.1</w:t>
      </w:r>
      <w:r w:rsidRPr="008B1C02">
        <w:tab/>
        <w:t>General</w:t>
      </w:r>
      <w:bookmarkEnd w:id="10254"/>
      <w:bookmarkEnd w:id="10255"/>
      <w:bookmarkEnd w:id="10256"/>
      <w:bookmarkEnd w:id="10257"/>
      <w:bookmarkEnd w:id="10258"/>
      <w:bookmarkEnd w:id="10259"/>
      <w:bookmarkEnd w:id="10260"/>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1" w:name="_Toc114212448"/>
      <w:bookmarkStart w:id="10262" w:name="_Toc136555200"/>
      <w:bookmarkStart w:id="10263" w:name="_Toc151993650"/>
      <w:bookmarkStart w:id="10264" w:name="_Toc152000430"/>
      <w:bookmarkStart w:id="10265" w:name="_Toc152159035"/>
      <w:bookmarkStart w:id="10266" w:name="_Toc168571198"/>
      <w:bookmarkStart w:id="10267" w:name="_Toc169773239"/>
      <w:r w:rsidRPr="008B1C02">
        <w:t>5.</w:t>
      </w:r>
      <w:r w:rsidR="00733088" w:rsidRPr="008B1C02">
        <w:t>21</w:t>
      </w:r>
      <w:r w:rsidRPr="008B1C02">
        <w:t>.1.2.3.2</w:t>
      </w:r>
      <w:r w:rsidRPr="008B1C02">
        <w:tab/>
        <w:t>GET</w:t>
      </w:r>
      <w:bookmarkEnd w:id="10261"/>
      <w:bookmarkEnd w:id="10262"/>
      <w:bookmarkEnd w:id="10263"/>
      <w:bookmarkEnd w:id="10264"/>
      <w:bookmarkEnd w:id="10265"/>
      <w:bookmarkEnd w:id="10266"/>
      <w:bookmarkEnd w:id="10267"/>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8" w:name="_Toc114212449"/>
      <w:bookmarkStart w:id="10269" w:name="_Toc136555201"/>
      <w:bookmarkStart w:id="10270" w:name="_Toc151993651"/>
      <w:bookmarkStart w:id="10271" w:name="_Toc152000431"/>
      <w:bookmarkStart w:id="10272" w:name="_Toc152159036"/>
      <w:bookmarkStart w:id="10273" w:name="_Toc168571199"/>
      <w:bookmarkStart w:id="10274" w:name="_Toc169773240"/>
      <w:r w:rsidRPr="008B1C02">
        <w:lastRenderedPageBreak/>
        <w:t>5.21.1.2.3.3</w:t>
      </w:r>
      <w:r w:rsidRPr="008B1C02">
        <w:tab/>
        <w:t>POST</w:t>
      </w:r>
      <w:bookmarkEnd w:id="10268"/>
      <w:bookmarkEnd w:id="10269"/>
      <w:bookmarkEnd w:id="10270"/>
      <w:bookmarkEnd w:id="10271"/>
      <w:bookmarkEnd w:id="10272"/>
      <w:bookmarkEnd w:id="10273"/>
      <w:bookmarkEnd w:id="10274"/>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5" w:name="_Toc114212450"/>
      <w:bookmarkStart w:id="10276" w:name="_Toc136555202"/>
      <w:bookmarkStart w:id="10277" w:name="_Toc151993652"/>
      <w:bookmarkStart w:id="10278" w:name="_Toc152000432"/>
      <w:bookmarkStart w:id="10279" w:name="_Toc152159037"/>
      <w:bookmarkStart w:id="10280" w:name="_Toc168571200"/>
      <w:bookmarkStart w:id="10281" w:name="_Toc169773241"/>
      <w:r w:rsidRPr="008B1C02">
        <w:t>5.21.1.3</w:t>
      </w:r>
      <w:r w:rsidRPr="008B1C02">
        <w:tab/>
        <w:t>Resource: Individual EAS Deployment Information</w:t>
      </w:r>
      <w:bookmarkEnd w:id="10275"/>
      <w:bookmarkEnd w:id="10276"/>
      <w:bookmarkEnd w:id="10277"/>
      <w:bookmarkEnd w:id="10278"/>
      <w:bookmarkEnd w:id="10279"/>
      <w:bookmarkEnd w:id="10280"/>
      <w:bookmarkEnd w:id="10281"/>
    </w:p>
    <w:p w14:paraId="321ED485" w14:textId="77777777" w:rsidR="00382887" w:rsidRPr="008B1C02" w:rsidRDefault="00382887" w:rsidP="00382887">
      <w:pPr>
        <w:pStyle w:val="Heading5"/>
      </w:pPr>
      <w:bookmarkStart w:id="10282" w:name="_Toc114212451"/>
      <w:bookmarkStart w:id="10283" w:name="_Toc136555203"/>
      <w:bookmarkStart w:id="10284" w:name="_Toc151993653"/>
      <w:bookmarkStart w:id="10285" w:name="_Toc152000433"/>
      <w:bookmarkStart w:id="10286" w:name="_Toc152159038"/>
      <w:bookmarkStart w:id="10287" w:name="_Toc168571201"/>
      <w:bookmarkStart w:id="10288" w:name="_Toc169773242"/>
      <w:r w:rsidRPr="008B1C02">
        <w:t>5.21.1.3.1</w:t>
      </w:r>
      <w:r w:rsidRPr="008B1C02">
        <w:tab/>
        <w:t>Introduction</w:t>
      </w:r>
      <w:bookmarkEnd w:id="10282"/>
      <w:bookmarkEnd w:id="10283"/>
      <w:bookmarkEnd w:id="10284"/>
      <w:bookmarkEnd w:id="10285"/>
      <w:bookmarkEnd w:id="10286"/>
      <w:bookmarkEnd w:id="10287"/>
      <w:bookmarkEnd w:id="10288"/>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9" w:name="_Toc114212452"/>
      <w:bookmarkStart w:id="10290" w:name="_Toc136555204"/>
      <w:bookmarkStart w:id="10291" w:name="_Toc151993654"/>
      <w:bookmarkStart w:id="10292" w:name="_Toc152000434"/>
      <w:bookmarkStart w:id="10293" w:name="_Toc152159039"/>
      <w:bookmarkStart w:id="10294" w:name="_Toc168571202"/>
      <w:bookmarkStart w:id="10295" w:name="_Toc169773243"/>
      <w:r w:rsidRPr="008B1C02">
        <w:t>5.21.1.3.2</w:t>
      </w:r>
      <w:r w:rsidRPr="008B1C02">
        <w:tab/>
        <w:t>Resource Definition</w:t>
      </w:r>
      <w:bookmarkEnd w:id="10289"/>
      <w:bookmarkEnd w:id="10290"/>
      <w:bookmarkEnd w:id="10291"/>
      <w:bookmarkEnd w:id="10292"/>
      <w:bookmarkEnd w:id="10293"/>
      <w:bookmarkEnd w:id="10294"/>
      <w:bookmarkEnd w:id="10295"/>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6" w:name="_Toc114212453"/>
      <w:bookmarkStart w:id="10297" w:name="_Toc136555205"/>
      <w:bookmarkStart w:id="10298" w:name="_Toc151993655"/>
      <w:bookmarkStart w:id="10299" w:name="_Toc152000435"/>
      <w:bookmarkStart w:id="10300" w:name="_Toc152159040"/>
      <w:bookmarkStart w:id="10301" w:name="_Toc168571203"/>
      <w:bookmarkStart w:id="10302" w:name="_Toc169773244"/>
      <w:r w:rsidRPr="008B1C02">
        <w:t>5.21.1.3.3</w:t>
      </w:r>
      <w:r w:rsidRPr="008B1C02">
        <w:tab/>
        <w:t>Resource Methods</w:t>
      </w:r>
      <w:bookmarkEnd w:id="10296"/>
      <w:bookmarkEnd w:id="10297"/>
      <w:bookmarkEnd w:id="10298"/>
      <w:bookmarkEnd w:id="10299"/>
      <w:bookmarkEnd w:id="10300"/>
      <w:bookmarkEnd w:id="10301"/>
      <w:bookmarkEnd w:id="10302"/>
    </w:p>
    <w:p w14:paraId="03A074F3" w14:textId="77777777" w:rsidR="00382887" w:rsidRPr="008B1C02" w:rsidRDefault="00382887" w:rsidP="00382887">
      <w:pPr>
        <w:pStyle w:val="Heading6"/>
      </w:pPr>
      <w:bookmarkStart w:id="10303" w:name="_Toc114212454"/>
      <w:bookmarkStart w:id="10304" w:name="_Toc136555206"/>
      <w:bookmarkStart w:id="10305" w:name="_Toc151993656"/>
      <w:bookmarkStart w:id="10306" w:name="_Toc152000436"/>
      <w:bookmarkStart w:id="10307" w:name="_Toc152159041"/>
      <w:bookmarkStart w:id="10308" w:name="_Toc168571204"/>
      <w:bookmarkStart w:id="10309" w:name="_Toc169773245"/>
      <w:r w:rsidRPr="008B1C02">
        <w:t>5.21.1.3.3.1</w:t>
      </w:r>
      <w:r w:rsidRPr="008B1C02">
        <w:tab/>
        <w:t>General</w:t>
      </w:r>
      <w:bookmarkEnd w:id="10303"/>
      <w:bookmarkEnd w:id="10304"/>
      <w:bookmarkEnd w:id="10305"/>
      <w:bookmarkEnd w:id="10306"/>
      <w:bookmarkEnd w:id="10307"/>
      <w:bookmarkEnd w:id="10308"/>
      <w:bookmarkEnd w:id="10309"/>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10" w:name="_Toc114212455"/>
      <w:bookmarkStart w:id="10311" w:name="_Toc136555207"/>
      <w:bookmarkStart w:id="10312" w:name="_Toc151993657"/>
      <w:bookmarkStart w:id="10313" w:name="_Toc152000437"/>
      <w:bookmarkStart w:id="10314" w:name="_Toc152159042"/>
      <w:bookmarkStart w:id="10315" w:name="_Toc168571205"/>
      <w:bookmarkStart w:id="10316" w:name="_Toc169773246"/>
      <w:r w:rsidRPr="008B1C02">
        <w:lastRenderedPageBreak/>
        <w:t>5.21.1.3.3.2</w:t>
      </w:r>
      <w:r w:rsidRPr="008B1C02">
        <w:tab/>
        <w:t>GET</w:t>
      </w:r>
      <w:bookmarkEnd w:id="10310"/>
      <w:bookmarkEnd w:id="10311"/>
      <w:bookmarkEnd w:id="10312"/>
      <w:bookmarkEnd w:id="10313"/>
      <w:bookmarkEnd w:id="10314"/>
      <w:bookmarkEnd w:id="10315"/>
      <w:bookmarkEnd w:id="10316"/>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7" w:name="_Toc114212456"/>
      <w:bookmarkStart w:id="10318" w:name="_Toc136555208"/>
      <w:bookmarkStart w:id="10319" w:name="_Toc151993658"/>
      <w:bookmarkStart w:id="10320" w:name="_Toc152000438"/>
      <w:bookmarkStart w:id="10321" w:name="_Toc152159043"/>
      <w:bookmarkStart w:id="10322" w:name="_Toc168571206"/>
      <w:bookmarkStart w:id="10323" w:name="_Toc169773247"/>
      <w:r w:rsidRPr="008B1C02">
        <w:t>5.21.1.3.3.3</w:t>
      </w:r>
      <w:r w:rsidRPr="008B1C02">
        <w:tab/>
        <w:t>PUT</w:t>
      </w:r>
      <w:bookmarkEnd w:id="10317"/>
      <w:bookmarkEnd w:id="10318"/>
      <w:bookmarkEnd w:id="10319"/>
      <w:bookmarkEnd w:id="10320"/>
      <w:bookmarkEnd w:id="10321"/>
      <w:bookmarkEnd w:id="10322"/>
      <w:bookmarkEnd w:id="10323"/>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4" w:name="_Toc114212457"/>
      <w:bookmarkStart w:id="10325" w:name="_Toc136555209"/>
      <w:bookmarkStart w:id="10326" w:name="_Toc151993659"/>
      <w:bookmarkStart w:id="10327" w:name="_Toc152000439"/>
      <w:bookmarkStart w:id="10328" w:name="_Toc152159044"/>
      <w:bookmarkStart w:id="10329" w:name="_Toc168571207"/>
      <w:bookmarkStart w:id="10330" w:name="_Toc169773248"/>
      <w:r w:rsidRPr="008B1C02">
        <w:t>5.21.1.3.3.4</w:t>
      </w:r>
      <w:r w:rsidRPr="008B1C02">
        <w:tab/>
        <w:t>DELETE</w:t>
      </w:r>
      <w:bookmarkEnd w:id="10324"/>
      <w:bookmarkEnd w:id="10325"/>
      <w:bookmarkEnd w:id="10326"/>
      <w:bookmarkEnd w:id="10327"/>
      <w:bookmarkEnd w:id="10328"/>
      <w:bookmarkEnd w:id="10329"/>
      <w:bookmarkEnd w:id="10330"/>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1" w:name="_Toc114212458"/>
      <w:bookmarkStart w:id="10332" w:name="_Toc136555210"/>
      <w:bookmarkStart w:id="10333" w:name="_Toc151993660"/>
      <w:bookmarkStart w:id="10334" w:name="_Toc152000440"/>
      <w:bookmarkStart w:id="10335" w:name="_Toc152159045"/>
      <w:bookmarkStart w:id="10336" w:name="_Toc168571208"/>
      <w:bookmarkStart w:id="10337" w:name="_Toc169773249"/>
      <w:r w:rsidRPr="008B1C02">
        <w:t>5.21.2</w:t>
      </w:r>
      <w:r w:rsidRPr="008B1C02">
        <w:tab/>
        <w:t>Custom Operations without associated resources</w:t>
      </w:r>
      <w:bookmarkEnd w:id="10331"/>
      <w:bookmarkEnd w:id="10332"/>
      <w:bookmarkEnd w:id="10333"/>
      <w:bookmarkEnd w:id="10334"/>
      <w:bookmarkEnd w:id="10335"/>
      <w:bookmarkEnd w:id="10336"/>
      <w:bookmarkEnd w:id="10337"/>
      <w:r w:rsidRPr="008B1C02">
        <w:t xml:space="preserve"> </w:t>
      </w:r>
    </w:p>
    <w:p w14:paraId="1E348FD6" w14:textId="77777777" w:rsidR="00D82B55" w:rsidRPr="008B1C02" w:rsidRDefault="00D82B55" w:rsidP="00D82B55">
      <w:pPr>
        <w:pStyle w:val="Heading4"/>
      </w:pPr>
      <w:bookmarkStart w:id="10338" w:name="_Toc72766459"/>
      <w:bookmarkStart w:id="10339" w:name="_Toc72767026"/>
      <w:bookmarkStart w:id="10340" w:name="_Toc73042478"/>
      <w:bookmarkStart w:id="10341" w:name="_Toc81242822"/>
      <w:bookmarkStart w:id="10342" w:name="_Toc89426603"/>
      <w:bookmarkStart w:id="10343" w:name="_Toc94020388"/>
      <w:bookmarkStart w:id="10344" w:name="_Toc97034919"/>
      <w:bookmarkStart w:id="10345" w:name="_Toc97037796"/>
      <w:bookmarkStart w:id="10346" w:name="_Toc100940005"/>
      <w:bookmarkStart w:id="10347" w:name="_Toc104546871"/>
      <w:bookmarkStart w:id="10348" w:name="_Toc114212459"/>
      <w:bookmarkStart w:id="10349" w:name="_Toc136555211"/>
      <w:bookmarkStart w:id="10350" w:name="_Toc151993661"/>
      <w:bookmarkStart w:id="10351" w:name="_Toc152000441"/>
      <w:bookmarkStart w:id="10352" w:name="_Toc152159046"/>
      <w:bookmarkStart w:id="10353" w:name="_Toc168571209"/>
      <w:bookmarkStart w:id="10354" w:name="_Toc169773250"/>
      <w:r w:rsidRPr="008B1C02">
        <w:t>5.21.2.1</w:t>
      </w:r>
      <w:r w:rsidRPr="008B1C02">
        <w:tab/>
        <w:t>Overview</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15pt;height:95.55pt" o:ole="">
            <v:imagedata r:id="rId48" o:title="" cropbottom="7081f" cropright="4734f"/>
          </v:shape>
          <o:OLEObject Type="Embed" ProgID="Visio.Drawing.15" ShapeID="_x0000_i1043" DrawAspect="Content" ObjectID="_1786277389"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413"/>
        <w:gridCol w:w="1694"/>
        <w:gridCol w:w="3894"/>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5" w:name="_Toc97034926"/>
      <w:bookmarkStart w:id="10356" w:name="_Toc97037803"/>
      <w:bookmarkStart w:id="10357" w:name="_Toc100940012"/>
      <w:bookmarkStart w:id="10358" w:name="_Toc104546878"/>
      <w:bookmarkStart w:id="10359" w:name="_Toc114212460"/>
      <w:bookmarkStart w:id="10360" w:name="_Toc136555212"/>
      <w:bookmarkStart w:id="10361" w:name="_Toc151993662"/>
      <w:bookmarkStart w:id="10362" w:name="_Toc152000442"/>
      <w:bookmarkStart w:id="10363" w:name="_Toc152159047"/>
      <w:bookmarkStart w:id="10364" w:name="_Toc168571210"/>
      <w:bookmarkStart w:id="10365" w:name="_Toc169773251"/>
      <w:r w:rsidRPr="008B1C02">
        <w:t>5.21.2.2</w:t>
      </w:r>
      <w:r w:rsidRPr="008B1C02">
        <w:tab/>
        <w:t>Operation: remove-</w:t>
      </w:r>
      <w:bookmarkEnd w:id="10355"/>
      <w:bookmarkEnd w:id="10356"/>
      <w:bookmarkEnd w:id="10357"/>
      <w:bookmarkEnd w:id="10358"/>
      <w:r w:rsidRPr="008B1C02">
        <w:t>edis</w:t>
      </w:r>
      <w:bookmarkEnd w:id="10359"/>
      <w:bookmarkEnd w:id="10360"/>
      <w:bookmarkEnd w:id="10361"/>
      <w:bookmarkEnd w:id="10362"/>
      <w:bookmarkEnd w:id="10363"/>
      <w:bookmarkEnd w:id="10364"/>
      <w:bookmarkEnd w:id="10365"/>
    </w:p>
    <w:p w14:paraId="777230F7" w14:textId="77777777" w:rsidR="00D82B55" w:rsidRPr="008B1C02" w:rsidRDefault="00D82B55" w:rsidP="00D82B55">
      <w:pPr>
        <w:pStyle w:val="Heading5"/>
      </w:pPr>
      <w:bookmarkStart w:id="10366" w:name="_Toc97034927"/>
      <w:bookmarkStart w:id="10367" w:name="_Toc97037804"/>
      <w:bookmarkStart w:id="10368" w:name="_Toc100940013"/>
      <w:bookmarkStart w:id="10369" w:name="_Toc104546879"/>
      <w:bookmarkStart w:id="10370" w:name="_Toc114212461"/>
      <w:bookmarkStart w:id="10371" w:name="_Toc136555213"/>
      <w:bookmarkStart w:id="10372" w:name="_Toc151993663"/>
      <w:bookmarkStart w:id="10373" w:name="_Toc152000443"/>
      <w:bookmarkStart w:id="10374" w:name="_Toc152159048"/>
      <w:bookmarkStart w:id="10375" w:name="_Toc168571211"/>
      <w:bookmarkStart w:id="10376" w:name="_Toc169773252"/>
      <w:r w:rsidRPr="008B1C02">
        <w:t>5.21.2.2.1</w:t>
      </w:r>
      <w:r w:rsidRPr="008B1C02">
        <w:tab/>
        <w:t>Description</w:t>
      </w:r>
      <w:bookmarkEnd w:id="10366"/>
      <w:bookmarkEnd w:id="10367"/>
      <w:bookmarkEnd w:id="10368"/>
      <w:bookmarkEnd w:id="10369"/>
      <w:bookmarkEnd w:id="10370"/>
      <w:bookmarkEnd w:id="10371"/>
      <w:bookmarkEnd w:id="10372"/>
      <w:bookmarkEnd w:id="10373"/>
      <w:bookmarkEnd w:id="10374"/>
      <w:bookmarkEnd w:id="10375"/>
      <w:bookmarkEnd w:id="10376"/>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7" w:name="_Toc114212462"/>
      <w:bookmarkStart w:id="10378" w:name="_Toc136555214"/>
      <w:bookmarkStart w:id="10379" w:name="_Toc151993664"/>
      <w:bookmarkStart w:id="10380" w:name="_Toc152000444"/>
      <w:bookmarkStart w:id="10381" w:name="_Toc152159049"/>
      <w:bookmarkStart w:id="10382" w:name="_Toc168571212"/>
      <w:bookmarkStart w:id="10383" w:name="_Toc169773253"/>
      <w:r w:rsidRPr="008B1C02">
        <w:t>5.21.2.2.2</w:t>
      </w:r>
      <w:r w:rsidRPr="008B1C02">
        <w:tab/>
        <w:t>Operation Definition</w:t>
      </w:r>
      <w:bookmarkEnd w:id="10377"/>
      <w:bookmarkEnd w:id="10378"/>
      <w:bookmarkEnd w:id="10379"/>
      <w:bookmarkEnd w:id="10380"/>
      <w:bookmarkEnd w:id="10381"/>
      <w:bookmarkEnd w:id="10382"/>
      <w:bookmarkEnd w:id="10383"/>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4" w:name="_Toc114212463"/>
      <w:bookmarkStart w:id="10385" w:name="_Toc136555215"/>
      <w:bookmarkStart w:id="10386" w:name="_Toc151993665"/>
      <w:bookmarkStart w:id="10387" w:name="_Toc152000445"/>
      <w:bookmarkStart w:id="10388" w:name="_Toc152159050"/>
      <w:bookmarkStart w:id="10389" w:name="_Toc168571213"/>
      <w:bookmarkStart w:id="10390" w:name="_Toc169773254"/>
      <w:r w:rsidRPr="008B1C02">
        <w:t>5.21.3</w:t>
      </w:r>
      <w:r w:rsidRPr="008B1C02">
        <w:tab/>
        <w:t>Notifications</w:t>
      </w:r>
      <w:bookmarkEnd w:id="10384"/>
      <w:bookmarkEnd w:id="10385"/>
      <w:bookmarkEnd w:id="10386"/>
      <w:bookmarkEnd w:id="10387"/>
      <w:bookmarkEnd w:id="10388"/>
      <w:bookmarkEnd w:id="10389"/>
      <w:bookmarkEnd w:id="10390"/>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1" w:name="_Toc114212464"/>
      <w:bookmarkStart w:id="10392" w:name="_Toc136555216"/>
      <w:bookmarkStart w:id="10393" w:name="_Toc151993666"/>
      <w:bookmarkStart w:id="10394" w:name="_Toc152000446"/>
      <w:bookmarkStart w:id="10395" w:name="_Toc152159051"/>
      <w:bookmarkStart w:id="10396" w:name="_Toc168571214"/>
      <w:bookmarkStart w:id="10397" w:name="_Toc169773255"/>
      <w:r w:rsidRPr="008B1C02">
        <w:t>5.21.4</w:t>
      </w:r>
      <w:r w:rsidRPr="008B1C02">
        <w:tab/>
        <w:t>Data Model</w:t>
      </w:r>
      <w:bookmarkEnd w:id="10391"/>
      <w:bookmarkEnd w:id="10392"/>
      <w:bookmarkEnd w:id="10393"/>
      <w:bookmarkEnd w:id="10394"/>
      <w:bookmarkEnd w:id="10395"/>
      <w:bookmarkEnd w:id="10396"/>
      <w:bookmarkEnd w:id="10397"/>
    </w:p>
    <w:p w14:paraId="31E5BEF6" w14:textId="77777777" w:rsidR="00382887" w:rsidRPr="008B1C02" w:rsidRDefault="00382887" w:rsidP="00382887">
      <w:pPr>
        <w:pStyle w:val="Heading4"/>
      </w:pPr>
      <w:bookmarkStart w:id="10398" w:name="_Toc114212465"/>
      <w:bookmarkStart w:id="10399" w:name="_Toc136555217"/>
      <w:bookmarkStart w:id="10400" w:name="_Toc151993667"/>
      <w:bookmarkStart w:id="10401" w:name="_Toc152000447"/>
      <w:bookmarkStart w:id="10402" w:name="_Toc152159052"/>
      <w:bookmarkStart w:id="10403" w:name="_Toc168571215"/>
      <w:bookmarkStart w:id="10404" w:name="_Toc169773256"/>
      <w:r w:rsidRPr="008B1C02">
        <w:t>5.21.4.1</w:t>
      </w:r>
      <w:r w:rsidRPr="008B1C02">
        <w:tab/>
        <w:t>General</w:t>
      </w:r>
      <w:bookmarkEnd w:id="10398"/>
      <w:bookmarkEnd w:id="10399"/>
      <w:bookmarkEnd w:id="10400"/>
      <w:bookmarkEnd w:id="10401"/>
      <w:bookmarkEnd w:id="10402"/>
      <w:bookmarkEnd w:id="10403"/>
      <w:bookmarkEnd w:id="10404"/>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5" w:name="_Toc114212466"/>
      <w:bookmarkStart w:id="10406" w:name="_Toc136555218"/>
      <w:bookmarkStart w:id="10407" w:name="_Toc151993668"/>
      <w:bookmarkStart w:id="10408" w:name="_Toc152000448"/>
      <w:bookmarkStart w:id="10409" w:name="_Toc152159053"/>
      <w:bookmarkStart w:id="10410" w:name="_Toc168571216"/>
      <w:bookmarkStart w:id="10411" w:name="_Toc169773257"/>
      <w:r w:rsidRPr="008B1C02">
        <w:t>5.</w:t>
      </w:r>
      <w:r w:rsidR="00733088" w:rsidRPr="008B1C02">
        <w:t>21</w:t>
      </w:r>
      <w:r w:rsidRPr="008B1C02">
        <w:t>.4.2</w:t>
      </w:r>
      <w:r w:rsidRPr="008B1C02">
        <w:tab/>
        <w:t>Reused data types</w:t>
      </w:r>
      <w:bookmarkEnd w:id="10405"/>
      <w:bookmarkEnd w:id="10406"/>
      <w:bookmarkEnd w:id="10407"/>
      <w:bookmarkEnd w:id="10408"/>
      <w:bookmarkEnd w:id="10409"/>
      <w:bookmarkEnd w:id="10410"/>
      <w:bookmarkEnd w:id="10411"/>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4"/>
        <w:gridCol w:w="1873"/>
        <w:gridCol w:w="5677"/>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2" w:name="_Toc114212467"/>
      <w:bookmarkStart w:id="10413" w:name="_Toc136555219"/>
      <w:bookmarkStart w:id="10414" w:name="_Toc151993669"/>
      <w:bookmarkStart w:id="10415" w:name="_Toc152000449"/>
      <w:bookmarkStart w:id="10416" w:name="_Toc152159054"/>
      <w:bookmarkStart w:id="10417" w:name="_Toc168571217"/>
      <w:bookmarkStart w:id="10418" w:name="_Toc169773258"/>
      <w:r w:rsidRPr="008B1C02">
        <w:t>5.</w:t>
      </w:r>
      <w:r w:rsidR="00733088" w:rsidRPr="008B1C02">
        <w:t>21</w:t>
      </w:r>
      <w:r w:rsidRPr="008B1C02">
        <w:t>.4.3</w:t>
      </w:r>
      <w:r w:rsidRPr="008B1C02">
        <w:tab/>
        <w:t>Structured data types</w:t>
      </w:r>
      <w:bookmarkEnd w:id="10412"/>
      <w:bookmarkEnd w:id="10413"/>
      <w:bookmarkEnd w:id="10414"/>
      <w:bookmarkEnd w:id="10415"/>
      <w:bookmarkEnd w:id="10416"/>
      <w:bookmarkEnd w:id="10417"/>
      <w:bookmarkEnd w:id="10418"/>
    </w:p>
    <w:p w14:paraId="699CB0E1" w14:textId="77777777" w:rsidR="00382887" w:rsidRPr="008B1C02" w:rsidRDefault="00382887" w:rsidP="00382887">
      <w:pPr>
        <w:pStyle w:val="Heading5"/>
      </w:pPr>
      <w:bookmarkStart w:id="10419" w:name="_Toc114212468"/>
      <w:bookmarkStart w:id="10420" w:name="_Toc136555220"/>
      <w:bookmarkStart w:id="10421" w:name="_Toc151993670"/>
      <w:bookmarkStart w:id="10422" w:name="_Toc152000450"/>
      <w:bookmarkStart w:id="10423" w:name="_Toc152159055"/>
      <w:bookmarkStart w:id="10424" w:name="_Toc168571218"/>
      <w:bookmarkStart w:id="10425" w:name="_Toc169773259"/>
      <w:r w:rsidRPr="008B1C02">
        <w:t>5.</w:t>
      </w:r>
      <w:r w:rsidR="00733088" w:rsidRPr="008B1C02">
        <w:t>21</w:t>
      </w:r>
      <w:r w:rsidRPr="008B1C02">
        <w:t>.4.3.1</w:t>
      </w:r>
      <w:r w:rsidRPr="008B1C02">
        <w:tab/>
        <w:t>Introduction</w:t>
      </w:r>
      <w:bookmarkEnd w:id="10419"/>
      <w:bookmarkEnd w:id="10420"/>
      <w:bookmarkEnd w:id="10421"/>
      <w:bookmarkEnd w:id="10422"/>
      <w:bookmarkEnd w:id="10423"/>
      <w:bookmarkEnd w:id="10424"/>
      <w:bookmarkEnd w:id="10425"/>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6" w:name="_Toc114212469"/>
      <w:bookmarkStart w:id="10427" w:name="_Toc136555221"/>
      <w:bookmarkStart w:id="10428" w:name="_Toc151993671"/>
      <w:bookmarkStart w:id="10429" w:name="_Toc152000451"/>
      <w:bookmarkStart w:id="10430" w:name="_Toc152159056"/>
      <w:bookmarkStart w:id="10431" w:name="_Toc168571219"/>
      <w:bookmarkStart w:id="10432" w:name="_Toc169773260"/>
      <w:r w:rsidRPr="008B1C02">
        <w:lastRenderedPageBreak/>
        <w:t>5.</w:t>
      </w:r>
      <w:r w:rsidR="00733088" w:rsidRPr="008B1C02">
        <w:t>21</w:t>
      </w:r>
      <w:r w:rsidRPr="008B1C02">
        <w:t>.4.3.2</w:t>
      </w:r>
      <w:r w:rsidRPr="008B1C02">
        <w:tab/>
        <w:t>Type: EasDeployInfo</w:t>
      </w:r>
      <w:bookmarkEnd w:id="10426"/>
      <w:bookmarkEnd w:id="10427"/>
      <w:bookmarkEnd w:id="10428"/>
      <w:bookmarkEnd w:id="10429"/>
      <w:bookmarkEnd w:id="10430"/>
      <w:bookmarkEnd w:id="10431"/>
      <w:bookmarkEnd w:id="10432"/>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3" w:name="_Toc114212470"/>
      <w:bookmarkStart w:id="10434" w:name="_Toc136555222"/>
      <w:bookmarkStart w:id="10435" w:name="_Toc151993672"/>
      <w:bookmarkStart w:id="10436" w:name="_Toc152000452"/>
      <w:bookmarkStart w:id="10437" w:name="_Toc152159057"/>
      <w:bookmarkStart w:id="10438" w:name="_Toc168571220"/>
      <w:bookmarkStart w:id="10439" w:name="_Toc169773261"/>
      <w:r w:rsidRPr="008B1C02">
        <w:t>5.</w:t>
      </w:r>
      <w:r w:rsidR="00733088" w:rsidRPr="008B1C02">
        <w:t>21</w:t>
      </w:r>
      <w:r w:rsidRPr="008B1C02">
        <w:t>.4.3.3</w:t>
      </w:r>
      <w:r w:rsidRPr="008B1C02">
        <w:tab/>
        <w:t>Type: DnaiInformation</w:t>
      </w:r>
      <w:bookmarkEnd w:id="10433"/>
      <w:bookmarkEnd w:id="10434"/>
      <w:bookmarkEnd w:id="10435"/>
      <w:bookmarkEnd w:id="10436"/>
      <w:bookmarkEnd w:id="10437"/>
      <w:bookmarkEnd w:id="10438"/>
      <w:bookmarkEnd w:id="10439"/>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40" w:name="_Toc114212471"/>
      <w:bookmarkStart w:id="10441" w:name="_Toc136555223"/>
      <w:bookmarkStart w:id="10442" w:name="_Toc151993673"/>
      <w:bookmarkStart w:id="10443" w:name="_Toc152000453"/>
      <w:bookmarkStart w:id="10444" w:name="_Toc152159058"/>
      <w:bookmarkStart w:id="10445" w:name="_Toc168571221"/>
      <w:bookmarkStart w:id="10446" w:name="_Toc169773262"/>
      <w:r w:rsidRPr="008B1C02">
        <w:lastRenderedPageBreak/>
        <w:t>5.</w:t>
      </w:r>
      <w:r w:rsidR="00733088" w:rsidRPr="008B1C02">
        <w:t>21</w:t>
      </w:r>
      <w:r w:rsidRPr="008B1C02">
        <w:t>.4.3.4</w:t>
      </w:r>
      <w:r w:rsidRPr="008B1C02">
        <w:tab/>
        <w:t>Type: DnsServerIdentifier</w:t>
      </w:r>
      <w:bookmarkEnd w:id="10440"/>
      <w:bookmarkEnd w:id="10441"/>
      <w:bookmarkEnd w:id="10442"/>
      <w:bookmarkEnd w:id="10443"/>
      <w:bookmarkEnd w:id="10444"/>
      <w:bookmarkEnd w:id="10445"/>
      <w:bookmarkEnd w:id="10446"/>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7" w:name="_Toc114212472"/>
      <w:bookmarkStart w:id="10448" w:name="_Toc136555224"/>
      <w:bookmarkStart w:id="10449" w:name="_Toc151993674"/>
      <w:bookmarkStart w:id="10450" w:name="_Toc152000454"/>
      <w:bookmarkStart w:id="10451" w:name="_Toc152159059"/>
      <w:bookmarkStart w:id="10452" w:name="_Toc168571222"/>
      <w:bookmarkStart w:id="10453" w:name="_Toc169773263"/>
      <w:r w:rsidRPr="008B1C02">
        <w:t>5.21.4.3.</w:t>
      </w:r>
      <w:r w:rsidR="008E4911" w:rsidRPr="008B1C02">
        <w:t>5</w:t>
      </w:r>
      <w:r w:rsidRPr="008B1C02">
        <w:tab/>
        <w:t>Type: EdiDeleteCriteria</w:t>
      </w:r>
      <w:bookmarkEnd w:id="10447"/>
      <w:bookmarkEnd w:id="10448"/>
      <w:bookmarkEnd w:id="10449"/>
      <w:bookmarkEnd w:id="10450"/>
      <w:bookmarkEnd w:id="10451"/>
      <w:bookmarkEnd w:id="10452"/>
      <w:bookmarkEnd w:id="10453"/>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4" w:name="_Toc114212473"/>
      <w:bookmarkStart w:id="10455" w:name="_Toc136555225"/>
      <w:bookmarkStart w:id="10456" w:name="_Toc151993675"/>
      <w:bookmarkStart w:id="10457" w:name="_Toc152000455"/>
      <w:bookmarkStart w:id="10458" w:name="_Toc152159060"/>
      <w:bookmarkStart w:id="10459" w:name="_Toc168571223"/>
      <w:bookmarkStart w:id="10460" w:name="_Toc169773264"/>
      <w:r w:rsidRPr="008B1C02">
        <w:t>5.</w:t>
      </w:r>
      <w:r w:rsidR="00733088" w:rsidRPr="008B1C02">
        <w:t>21</w:t>
      </w:r>
      <w:r w:rsidRPr="008B1C02">
        <w:t>.4.4</w:t>
      </w:r>
      <w:r w:rsidRPr="008B1C02">
        <w:tab/>
        <w:t>Simple data types and enumerations</w:t>
      </w:r>
      <w:bookmarkEnd w:id="10454"/>
      <w:bookmarkEnd w:id="10455"/>
      <w:bookmarkEnd w:id="10456"/>
      <w:bookmarkEnd w:id="10457"/>
      <w:bookmarkEnd w:id="10458"/>
      <w:bookmarkEnd w:id="10459"/>
      <w:bookmarkEnd w:id="10460"/>
    </w:p>
    <w:p w14:paraId="5EA754AF" w14:textId="77777777" w:rsidR="00382887" w:rsidRPr="008B1C02" w:rsidRDefault="00382887" w:rsidP="00382887">
      <w:pPr>
        <w:pStyle w:val="Heading5"/>
      </w:pPr>
      <w:bookmarkStart w:id="10461" w:name="_Toc114212474"/>
      <w:bookmarkStart w:id="10462" w:name="_Toc136555226"/>
      <w:bookmarkStart w:id="10463" w:name="_Toc151993676"/>
      <w:bookmarkStart w:id="10464" w:name="_Toc152000456"/>
      <w:bookmarkStart w:id="10465" w:name="_Toc152159061"/>
      <w:bookmarkStart w:id="10466" w:name="_Toc168571224"/>
      <w:bookmarkStart w:id="10467" w:name="_Toc169773265"/>
      <w:r w:rsidRPr="008B1C02">
        <w:t>5.</w:t>
      </w:r>
      <w:r w:rsidR="00733088" w:rsidRPr="008B1C02">
        <w:t>21</w:t>
      </w:r>
      <w:r w:rsidRPr="008B1C02">
        <w:t>.4.4.1</w:t>
      </w:r>
      <w:r w:rsidRPr="008B1C02">
        <w:tab/>
        <w:t>Introduction</w:t>
      </w:r>
      <w:bookmarkEnd w:id="10461"/>
      <w:bookmarkEnd w:id="10462"/>
      <w:bookmarkEnd w:id="10463"/>
      <w:bookmarkEnd w:id="10464"/>
      <w:bookmarkEnd w:id="10465"/>
      <w:bookmarkEnd w:id="10466"/>
      <w:bookmarkEnd w:id="10467"/>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8" w:name="_Toc114212475"/>
      <w:bookmarkStart w:id="10469" w:name="_Toc136555227"/>
      <w:bookmarkStart w:id="10470" w:name="_Toc151993677"/>
      <w:bookmarkStart w:id="10471" w:name="_Toc152000457"/>
      <w:bookmarkStart w:id="10472" w:name="_Toc152159062"/>
      <w:bookmarkStart w:id="10473" w:name="_Toc168571225"/>
      <w:bookmarkStart w:id="10474" w:name="_Toc169773266"/>
      <w:r w:rsidRPr="008B1C02">
        <w:t>5.</w:t>
      </w:r>
      <w:r w:rsidR="00733088" w:rsidRPr="008B1C02">
        <w:t>21</w:t>
      </w:r>
      <w:r w:rsidRPr="008B1C02">
        <w:t>.4.4.2</w:t>
      </w:r>
      <w:r w:rsidRPr="008B1C02">
        <w:tab/>
        <w:t>Simple data types</w:t>
      </w:r>
      <w:bookmarkEnd w:id="10468"/>
      <w:bookmarkEnd w:id="10469"/>
      <w:bookmarkEnd w:id="10470"/>
      <w:bookmarkEnd w:id="10471"/>
      <w:bookmarkEnd w:id="10472"/>
      <w:bookmarkEnd w:id="10473"/>
      <w:bookmarkEnd w:id="10474"/>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5"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5"/>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6" w:name="_Toc114212476"/>
      <w:bookmarkStart w:id="10477" w:name="_Toc136555228"/>
      <w:bookmarkStart w:id="10478" w:name="_Toc151993678"/>
      <w:bookmarkStart w:id="10479" w:name="_Toc152000458"/>
      <w:bookmarkStart w:id="10480" w:name="_Toc152159063"/>
      <w:bookmarkStart w:id="10481" w:name="_Toc168571226"/>
      <w:bookmarkStart w:id="10482" w:name="_Toc169773267"/>
      <w:r w:rsidRPr="008B1C02">
        <w:t>5.21.5</w:t>
      </w:r>
      <w:r w:rsidRPr="008B1C02">
        <w:tab/>
        <w:t>Used Features</w:t>
      </w:r>
      <w:bookmarkEnd w:id="10476"/>
      <w:bookmarkEnd w:id="10477"/>
      <w:bookmarkEnd w:id="10478"/>
      <w:bookmarkEnd w:id="10479"/>
      <w:bookmarkEnd w:id="10480"/>
      <w:bookmarkEnd w:id="10481"/>
      <w:bookmarkEnd w:id="10482"/>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3"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3"/>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4" w:name="_Toc114212477"/>
      <w:bookmarkStart w:id="10485" w:name="_Toc136555229"/>
      <w:bookmarkStart w:id="10486" w:name="_Toc151993679"/>
      <w:bookmarkStart w:id="10487" w:name="_Toc152000459"/>
      <w:bookmarkStart w:id="10488" w:name="_Toc152159064"/>
      <w:bookmarkStart w:id="10489" w:name="_Toc168571227"/>
      <w:bookmarkStart w:id="10490" w:name="_Toc169773268"/>
      <w:r w:rsidRPr="008B1C02">
        <w:t>5.21.6</w:t>
      </w:r>
      <w:r w:rsidRPr="008B1C02">
        <w:tab/>
        <w:t>Error handling</w:t>
      </w:r>
      <w:bookmarkEnd w:id="10484"/>
      <w:bookmarkEnd w:id="10485"/>
      <w:bookmarkEnd w:id="10486"/>
      <w:bookmarkEnd w:id="10487"/>
      <w:bookmarkEnd w:id="10488"/>
      <w:bookmarkEnd w:id="10489"/>
      <w:bookmarkEnd w:id="10490"/>
    </w:p>
    <w:p w14:paraId="0C922AB3" w14:textId="77777777" w:rsidR="00BA6020" w:rsidRPr="008B1C02" w:rsidRDefault="00BA6020" w:rsidP="00BA6020">
      <w:pPr>
        <w:pStyle w:val="Heading4"/>
      </w:pPr>
      <w:bookmarkStart w:id="10491" w:name="_Toc114212478"/>
      <w:bookmarkStart w:id="10492" w:name="_Toc136555230"/>
      <w:bookmarkStart w:id="10493" w:name="_Toc151993680"/>
      <w:bookmarkStart w:id="10494" w:name="_Toc152000460"/>
      <w:bookmarkStart w:id="10495" w:name="_Toc152159065"/>
      <w:bookmarkStart w:id="10496" w:name="_Toc168571228"/>
      <w:bookmarkStart w:id="10497" w:name="_Toc169773269"/>
      <w:r w:rsidRPr="008B1C02">
        <w:t>5.21.6.1</w:t>
      </w:r>
      <w:r w:rsidRPr="008B1C02">
        <w:tab/>
        <w:t>General</w:t>
      </w:r>
      <w:bookmarkEnd w:id="10491"/>
      <w:bookmarkEnd w:id="10492"/>
      <w:bookmarkEnd w:id="10493"/>
      <w:bookmarkEnd w:id="10494"/>
      <w:bookmarkEnd w:id="10495"/>
      <w:bookmarkEnd w:id="10496"/>
      <w:bookmarkEnd w:id="10497"/>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8" w:name="_Toc114212479"/>
      <w:bookmarkStart w:id="10499" w:name="_Toc136555231"/>
      <w:bookmarkStart w:id="10500" w:name="_Toc151993681"/>
      <w:bookmarkStart w:id="10501" w:name="_Toc152000461"/>
      <w:bookmarkStart w:id="10502" w:name="_Toc152159066"/>
      <w:bookmarkStart w:id="10503" w:name="_Toc168571229"/>
      <w:bookmarkStart w:id="10504" w:name="_Toc169773270"/>
      <w:r w:rsidRPr="008B1C02">
        <w:t>5.21.6.2</w:t>
      </w:r>
      <w:r w:rsidRPr="008B1C02">
        <w:tab/>
        <w:t>Protocol Errors</w:t>
      </w:r>
      <w:bookmarkEnd w:id="10498"/>
      <w:bookmarkEnd w:id="10499"/>
      <w:bookmarkEnd w:id="10500"/>
      <w:bookmarkEnd w:id="10501"/>
      <w:bookmarkEnd w:id="10502"/>
      <w:bookmarkEnd w:id="10503"/>
      <w:bookmarkEnd w:id="10504"/>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5" w:name="_Toc114212480"/>
      <w:bookmarkStart w:id="10506" w:name="_Toc136555232"/>
      <w:bookmarkStart w:id="10507" w:name="_Toc151993682"/>
      <w:bookmarkStart w:id="10508" w:name="_Toc152000462"/>
      <w:bookmarkStart w:id="10509" w:name="_Toc152159067"/>
      <w:bookmarkStart w:id="10510" w:name="_Toc168571230"/>
      <w:bookmarkStart w:id="10511" w:name="_Toc169773271"/>
      <w:r w:rsidRPr="008B1C02">
        <w:t>5.21.6.3</w:t>
      </w:r>
      <w:r w:rsidRPr="008B1C02">
        <w:tab/>
        <w:t>Application Errors</w:t>
      </w:r>
      <w:bookmarkEnd w:id="10505"/>
      <w:bookmarkEnd w:id="10506"/>
      <w:bookmarkEnd w:id="10507"/>
      <w:bookmarkEnd w:id="10508"/>
      <w:bookmarkEnd w:id="10509"/>
      <w:bookmarkEnd w:id="10510"/>
      <w:bookmarkEnd w:id="10511"/>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2"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2"/>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3" w:name="_Toc114212481"/>
      <w:bookmarkStart w:id="10514" w:name="_Toc136555233"/>
      <w:bookmarkStart w:id="10515" w:name="_Toc151993683"/>
      <w:bookmarkStart w:id="10516" w:name="_Toc152000463"/>
      <w:bookmarkStart w:id="10517" w:name="_Toc152159068"/>
      <w:bookmarkStart w:id="10518" w:name="_Toc168571231"/>
      <w:bookmarkStart w:id="10519" w:name="_Toc169773272"/>
      <w:r w:rsidRPr="008B1C02">
        <w:t>5.</w:t>
      </w:r>
      <w:r w:rsidR="0053462E" w:rsidRPr="008B1C02">
        <w:t>22</w:t>
      </w:r>
      <w:r w:rsidRPr="008B1C02">
        <w:tab/>
      </w:r>
      <w:r w:rsidRPr="008B1C02">
        <w:rPr>
          <w:lang w:eastAsia="zh-CN"/>
        </w:rPr>
        <w:t>ASTI</w:t>
      </w:r>
      <w:r w:rsidRPr="008B1C02">
        <w:t xml:space="preserve"> API</w:t>
      </w:r>
      <w:bookmarkEnd w:id="10513"/>
      <w:bookmarkEnd w:id="10514"/>
      <w:bookmarkEnd w:id="10515"/>
      <w:bookmarkEnd w:id="10516"/>
      <w:bookmarkEnd w:id="10517"/>
      <w:bookmarkEnd w:id="10518"/>
      <w:bookmarkEnd w:id="10519"/>
    </w:p>
    <w:p w14:paraId="7FAC594D" w14:textId="77777777" w:rsidR="00CD0586" w:rsidRPr="008B1C02" w:rsidRDefault="00CD0586" w:rsidP="00CD0586">
      <w:pPr>
        <w:pStyle w:val="Heading3"/>
        <w:rPr>
          <w:lang w:val="en-US"/>
        </w:rPr>
      </w:pPr>
      <w:bookmarkStart w:id="10520" w:name="_Toc151993684"/>
      <w:bookmarkStart w:id="10521" w:name="_Toc152000464"/>
      <w:bookmarkStart w:id="10522" w:name="_Toc152159069"/>
      <w:bookmarkStart w:id="10523" w:name="_Toc168571232"/>
      <w:bookmarkStart w:id="10524" w:name="_Toc169773273"/>
      <w:bookmarkStart w:id="10525" w:name="_Toc114212482"/>
      <w:bookmarkStart w:id="10526"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20"/>
      <w:bookmarkEnd w:id="10521"/>
      <w:bookmarkEnd w:id="10522"/>
      <w:bookmarkEnd w:id="10523"/>
      <w:bookmarkEnd w:id="10524"/>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7" w:name="_Toc151993685"/>
      <w:bookmarkStart w:id="10528" w:name="_Toc152000465"/>
      <w:bookmarkStart w:id="10529" w:name="_Toc152159070"/>
      <w:bookmarkStart w:id="10530" w:name="_Toc168571233"/>
      <w:bookmarkStart w:id="10531" w:name="_Toc169773274"/>
      <w:r w:rsidRPr="008B1C02">
        <w:t>5.</w:t>
      </w:r>
      <w:r w:rsidR="0053462E" w:rsidRPr="008B1C02">
        <w:t>22</w:t>
      </w:r>
      <w:r w:rsidRPr="008B1C02">
        <w:t>.1</w:t>
      </w:r>
      <w:r w:rsidRPr="008B1C02">
        <w:tab/>
        <w:t>Resources</w:t>
      </w:r>
      <w:bookmarkEnd w:id="10525"/>
      <w:bookmarkEnd w:id="10526"/>
      <w:bookmarkEnd w:id="10527"/>
      <w:bookmarkEnd w:id="10528"/>
      <w:bookmarkEnd w:id="10529"/>
      <w:bookmarkEnd w:id="10530"/>
      <w:bookmarkEnd w:id="10531"/>
    </w:p>
    <w:p w14:paraId="3706A2F9" w14:textId="77777777" w:rsidR="00C1368E" w:rsidRPr="008B1C02" w:rsidRDefault="00C1368E" w:rsidP="00C1368E">
      <w:pPr>
        <w:pStyle w:val="Heading4"/>
      </w:pPr>
      <w:bookmarkStart w:id="10532" w:name="_Toc114212483"/>
      <w:bookmarkStart w:id="10533" w:name="_Toc136555235"/>
      <w:bookmarkStart w:id="10534" w:name="_Toc151993686"/>
      <w:bookmarkStart w:id="10535" w:name="_Toc152000466"/>
      <w:bookmarkStart w:id="10536" w:name="_Toc152159071"/>
      <w:bookmarkStart w:id="10537" w:name="_Toc168571234"/>
      <w:bookmarkStart w:id="10538" w:name="_Toc169773275"/>
      <w:r w:rsidRPr="008B1C02">
        <w:t>5.</w:t>
      </w:r>
      <w:r w:rsidR="0053462E" w:rsidRPr="008B1C02">
        <w:t>22</w:t>
      </w:r>
      <w:r w:rsidRPr="008B1C02">
        <w:t>.1.1</w:t>
      </w:r>
      <w:r w:rsidRPr="008B1C02">
        <w:tab/>
        <w:t>Overview</w:t>
      </w:r>
      <w:bookmarkEnd w:id="10532"/>
      <w:bookmarkEnd w:id="10533"/>
      <w:bookmarkEnd w:id="10534"/>
      <w:bookmarkEnd w:id="10535"/>
      <w:bookmarkEnd w:id="10536"/>
      <w:bookmarkEnd w:id="10537"/>
      <w:bookmarkEnd w:id="10538"/>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75pt;height:209.1pt" o:ole="">
            <v:imagedata r:id="rId50" o:title=""/>
          </v:shape>
          <o:OLEObject Type="Embed" ProgID="Visio.Drawing.15" ShapeID="_x0000_i1044" DrawAspect="Content" ObjectID="_1786277390"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9"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9"/>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40" w:name="_Toc114212484"/>
      <w:bookmarkStart w:id="10541" w:name="_Toc136555236"/>
      <w:bookmarkStart w:id="10542" w:name="_Toc151993687"/>
      <w:bookmarkStart w:id="10543" w:name="_Toc152000467"/>
      <w:bookmarkStart w:id="10544" w:name="_Toc152159072"/>
      <w:bookmarkStart w:id="10545" w:name="_Toc168571235"/>
      <w:bookmarkStart w:id="10546" w:name="_Toc169773276"/>
      <w:r w:rsidRPr="008B1C02">
        <w:t>5.</w:t>
      </w:r>
      <w:r w:rsidR="0053462E" w:rsidRPr="008B1C02">
        <w:t>22</w:t>
      </w:r>
      <w:r w:rsidRPr="008B1C02">
        <w:t>.1.2</w:t>
      </w:r>
      <w:r w:rsidRPr="008B1C02">
        <w:tab/>
        <w:t>Resource: ASTI Configurations</w:t>
      </w:r>
      <w:bookmarkEnd w:id="10540"/>
      <w:bookmarkEnd w:id="10541"/>
      <w:bookmarkEnd w:id="10542"/>
      <w:bookmarkEnd w:id="10543"/>
      <w:bookmarkEnd w:id="10544"/>
      <w:bookmarkEnd w:id="10545"/>
      <w:bookmarkEnd w:id="10546"/>
    </w:p>
    <w:p w14:paraId="35DD1EC5" w14:textId="77777777" w:rsidR="00C1368E" w:rsidRPr="008B1C02" w:rsidRDefault="00C1368E" w:rsidP="00C1368E">
      <w:pPr>
        <w:pStyle w:val="Heading5"/>
      </w:pPr>
      <w:bookmarkStart w:id="10547" w:name="_Toc114212485"/>
      <w:bookmarkStart w:id="10548" w:name="_Toc136555237"/>
      <w:bookmarkStart w:id="10549" w:name="_Toc151993688"/>
      <w:bookmarkStart w:id="10550" w:name="_Toc152000468"/>
      <w:bookmarkStart w:id="10551" w:name="_Toc152159073"/>
      <w:bookmarkStart w:id="10552" w:name="_Toc168571236"/>
      <w:bookmarkStart w:id="10553" w:name="_Toc169773277"/>
      <w:r w:rsidRPr="008B1C02">
        <w:t>5.</w:t>
      </w:r>
      <w:r w:rsidR="0053462E" w:rsidRPr="008B1C02">
        <w:t>22</w:t>
      </w:r>
      <w:r w:rsidRPr="008B1C02">
        <w:t>.1.2.1</w:t>
      </w:r>
      <w:r w:rsidRPr="008B1C02">
        <w:tab/>
        <w:t>Introduction</w:t>
      </w:r>
      <w:bookmarkEnd w:id="10547"/>
      <w:bookmarkEnd w:id="10548"/>
      <w:bookmarkEnd w:id="10549"/>
      <w:bookmarkEnd w:id="10550"/>
      <w:bookmarkEnd w:id="10551"/>
      <w:bookmarkEnd w:id="10552"/>
      <w:bookmarkEnd w:id="10553"/>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4" w:name="_Toc114212486"/>
      <w:bookmarkStart w:id="10555" w:name="_Toc136555238"/>
      <w:bookmarkStart w:id="10556" w:name="_Toc151993689"/>
      <w:bookmarkStart w:id="10557" w:name="_Toc152000469"/>
      <w:bookmarkStart w:id="10558" w:name="_Toc152159074"/>
      <w:bookmarkStart w:id="10559" w:name="_Toc168571237"/>
      <w:bookmarkStart w:id="10560" w:name="_Toc169773278"/>
      <w:r w:rsidRPr="008B1C02">
        <w:t>5.</w:t>
      </w:r>
      <w:r w:rsidR="0053462E" w:rsidRPr="008B1C02">
        <w:t>22</w:t>
      </w:r>
      <w:r w:rsidRPr="008B1C02">
        <w:t>.1.2.2</w:t>
      </w:r>
      <w:r w:rsidRPr="008B1C02">
        <w:tab/>
        <w:t>Resource Definition</w:t>
      </w:r>
      <w:bookmarkEnd w:id="10554"/>
      <w:bookmarkEnd w:id="10555"/>
      <w:bookmarkEnd w:id="10556"/>
      <w:bookmarkEnd w:id="10557"/>
      <w:bookmarkEnd w:id="10558"/>
      <w:bookmarkEnd w:id="10559"/>
      <w:bookmarkEnd w:id="10560"/>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1" w:name="_Toc114212487"/>
      <w:bookmarkStart w:id="10562" w:name="_Toc136555239"/>
      <w:bookmarkStart w:id="10563" w:name="_Toc151993690"/>
      <w:bookmarkStart w:id="10564" w:name="_Toc152000470"/>
      <w:bookmarkStart w:id="10565" w:name="_Toc152159075"/>
      <w:bookmarkStart w:id="10566" w:name="_Toc168571238"/>
      <w:bookmarkStart w:id="10567" w:name="_Toc169773279"/>
      <w:r w:rsidRPr="008B1C02">
        <w:t>5.</w:t>
      </w:r>
      <w:r w:rsidR="0053462E" w:rsidRPr="008B1C02">
        <w:t>22</w:t>
      </w:r>
      <w:r w:rsidRPr="008B1C02">
        <w:t>.1.2.3</w:t>
      </w:r>
      <w:r w:rsidRPr="008B1C02">
        <w:tab/>
        <w:t>Resource Methods</w:t>
      </w:r>
      <w:bookmarkEnd w:id="10561"/>
      <w:bookmarkEnd w:id="10562"/>
      <w:bookmarkEnd w:id="10563"/>
      <w:bookmarkEnd w:id="10564"/>
      <w:bookmarkEnd w:id="10565"/>
      <w:bookmarkEnd w:id="10566"/>
      <w:bookmarkEnd w:id="10567"/>
    </w:p>
    <w:p w14:paraId="6D7BB64F" w14:textId="77777777" w:rsidR="00C1368E" w:rsidRPr="008B1C02" w:rsidRDefault="00C1368E" w:rsidP="00C1368E">
      <w:pPr>
        <w:pStyle w:val="Heading6"/>
      </w:pPr>
      <w:bookmarkStart w:id="10568" w:name="_Toc114212488"/>
      <w:bookmarkStart w:id="10569" w:name="_Toc136555240"/>
      <w:bookmarkStart w:id="10570" w:name="_Toc151993691"/>
      <w:bookmarkStart w:id="10571" w:name="_Toc152000471"/>
      <w:bookmarkStart w:id="10572" w:name="_Toc152159076"/>
      <w:bookmarkStart w:id="10573" w:name="_Toc168571239"/>
      <w:bookmarkStart w:id="10574" w:name="_Toc169773280"/>
      <w:r w:rsidRPr="008B1C02">
        <w:t>5.</w:t>
      </w:r>
      <w:r w:rsidR="0053462E" w:rsidRPr="008B1C02">
        <w:t>22</w:t>
      </w:r>
      <w:r w:rsidRPr="008B1C02">
        <w:t>.1.2.3.1</w:t>
      </w:r>
      <w:r w:rsidRPr="008B1C02">
        <w:tab/>
        <w:t>General</w:t>
      </w:r>
      <w:bookmarkEnd w:id="10568"/>
      <w:bookmarkEnd w:id="10569"/>
      <w:bookmarkEnd w:id="10570"/>
      <w:bookmarkEnd w:id="10571"/>
      <w:bookmarkEnd w:id="10572"/>
      <w:bookmarkEnd w:id="10573"/>
      <w:bookmarkEnd w:id="10574"/>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5" w:name="_Toc114212489"/>
      <w:bookmarkStart w:id="10576" w:name="_Toc136555241"/>
      <w:bookmarkStart w:id="10577" w:name="_Toc151993692"/>
      <w:bookmarkStart w:id="10578" w:name="_Toc152000472"/>
      <w:bookmarkStart w:id="10579" w:name="_Toc152159077"/>
      <w:bookmarkStart w:id="10580" w:name="_Toc168571240"/>
      <w:bookmarkStart w:id="10581" w:name="_Toc169773281"/>
      <w:r w:rsidRPr="008B1C02">
        <w:t>5.</w:t>
      </w:r>
      <w:r w:rsidR="0053462E" w:rsidRPr="008B1C02">
        <w:t>22</w:t>
      </w:r>
      <w:r w:rsidRPr="008B1C02">
        <w:t>.1.2.3.2</w:t>
      </w:r>
      <w:r w:rsidRPr="008B1C02">
        <w:tab/>
        <w:t>GET</w:t>
      </w:r>
      <w:bookmarkEnd w:id="10575"/>
      <w:bookmarkEnd w:id="10576"/>
      <w:bookmarkEnd w:id="10577"/>
      <w:bookmarkEnd w:id="10578"/>
      <w:bookmarkEnd w:id="10579"/>
      <w:bookmarkEnd w:id="10580"/>
      <w:bookmarkEnd w:id="10581"/>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2" w:name="_Toc114212490"/>
      <w:bookmarkStart w:id="10583" w:name="_Toc136555242"/>
      <w:bookmarkStart w:id="10584" w:name="_Toc151993693"/>
      <w:bookmarkStart w:id="10585" w:name="_Toc152000473"/>
      <w:bookmarkStart w:id="10586" w:name="_Toc152159078"/>
      <w:bookmarkStart w:id="10587" w:name="_Toc168571241"/>
      <w:bookmarkStart w:id="10588" w:name="_Toc169773282"/>
      <w:r w:rsidRPr="008B1C02">
        <w:t>5.</w:t>
      </w:r>
      <w:r w:rsidR="0053462E" w:rsidRPr="008B1C02">
        <w:t>22</w:t>
      </w:r>
      <w:r w:rsidRPr="008B1C02">
        <w:t>.1.2.3.3</w:t>
      </w:r>
      <w:r w:rsidRPr="008B1C02">
        <w:tab/>
        <w:t>POST</w:t>
      </w:r>
      <w:bookmarkEnd w:id="10582"/>
      <w:bookmarkEnd w:id="10583"/>
      <w:bookmarkEnd w:id="10584"/>
      <w:bookmarkEnd w:id="10585"/>
      <w:bookmarkEnd w:id="10586"/>
      <w:bookmarkEnd w:id="10587"/>
      <w:bookmarkEnd w:id="10588"/>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9" w:name="_Toc114212491"/>
      <w:bookmarkStart w:id="10590" w:name="_Toc136555243"/>
      <w:bookmarkStart w:id="10591" w:name="_Toc151993694"/>
      <w:bookmarkStart w:id="10592" w:name="_Toc152000474"/>
      <w:bookmarkStart w:id="10593" w:name="_Toc152159079"/>
      <w:bookmarkStart w:id="10594" w:name="_Toc168571242"/>
      <w:bookmarkStart w:id="10595" w:name="_Toc169773283"/>
      <w:r w:rsidRPr="008B1C02">
        <w:t>5.</w:t>
      </w:r>
      <w:r w:rsidR="0053462E" w:rsidRPr="008B1C02">
        <w:t>22</w:t>
      </w:r>
      <w:r w:rsidRPr="008B1C02">
        <w:t>.1.2.4</w:t>
      </w:r>
      <w:r w:rsidRPr="008B1C02">
        <w:tab/>
        <w:t>Resource Custom Operations</w:t>
      </w:r>
      <w:bookmarkEnd w:id="10589"/>
      <w:bookmarkEnd w:id="10590"/>
      <w:bookmarkEnd w:id="10591"/>
      <w:bookmarkEnd w:id="10592"/>
      <w:bookmarkEnd w:id="10593"/>
      <w:bookmarkEnd w:id="10594"/>
      <w:bookmarkEnd w:id="10595"/>
    </w:p>
    <w:p w14:paraId="210D724A" w14:textId="77777777" w:rsidR="00C1368E" w:rsidRPr="008B1C02" w:rsidRDefault="00C1368E" w:rsidP="00C1368E">
      <w:pPr>
        <w:pStyle w:val="Heading6"/>
      </w:pPr>
      <w:bookmarkStart w:id="10596" w:name="_Toc114212492"/>
      <w:bookmarkStart w:id="10597" w:name="_Toc136555244"/>
      <w:bookmarkStart w:id="10598" w:name="_Toc151993695"/>
      <w:bookmarkStart w:id="10599" w:name="_Toc152000475"/>
      <w:bookmarkStart w:id="10600" w:name="_Toc152159080"/>
      <w:bookmarkStart w:id="10601" w:name="_Toc168571243"/>
      <w:bookmarkStart w:id="10602" w:name="_Toc169773284"/>
      <w:r w:rsidRPr="008B1C02">
        <w:t>5.</w:t>
      </w:r>
      <w:r w:rsidR="0053462E" w:rsidRPr="008B1C02">
        <w:t>22</w:t>
      </w:r>
      <w:r w:rsidRPr="008B1C02">
        <w:t>.1.2.4.1</w:t>
      </w:r>
      <w:r w:rsidRPr="008B1C02">
        <w:tab/>
        <w:t>Overview</w:t>
      </w:r>
      <w:bookmarkEnd w:id="10596"/>
      <w:bookmarkEnd w:id="10597"/>
      <w:bookmarkEnd w:id="10598"/>
      <w:bookmarkEnd w:id="10599"/>
      <w:bookmarkEnd w:id="10600"/>
      <w:bookmarkEnd w:id="10601"/>
      <w:bookmarkEnd w:id="10602"/>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3" w:name="_Toc114212493"/>
      <w:bookmarkStart w:id="10604" w:name="_Toc136555245"/>
      <w:bookmarkStart w:id="10605" w:name="_Toc151993696"/>
      <w:bookmarkStart w:id="10606" w:name="_Toc152000476"/>
      <w:bookmarkStart w:id="10607" w:name="_Toc152159081"/>
      <w:bookmarkStart w:id="10608" w:name="_Toc168571244"/>
      <w:bookmarkStart w:id="10609" w:name="_Toc169773285"/>
      <w:r w:rsidRPr="008B1C02">
        <w:t>5.</w:t>
      </w:r>
      <w:r w:rsidR="0053462E" w:rsidRPr="008B1C02">
        <w:t>22</w:t>
      </w:r>
      <w:r w:rsidRPr="008B1C02">
        <w:t>.1.2.4.2</w:t>
      </w:r>
      <w:r w:rsidRPr="008B1C02">
        <w:tab/>
        <w:t>Operation: retrieve</w:t>
      </w:r>
      <w:bookmarkEnd w:id="10603"/>
      <w:bookmarkEnd w:id="10604"/>
      <w:bookmarkEnd w:id="10605"/>
      <w:bookmarkEnd w:id="10606"/>
      <w:bookmarkEnd w:id="10607"/>
      <w:bookmarkEnd w:id="10608"/>
      <w:bookmarkEnd w:id="10609"/>
    </w:p>
    <w:p w14:paraId="49A68316" w14:textId="77777777" w:rsidR="00C1368E" w:rsidRPr="008B1C02" w:rsidRDefault="00C1368E" w:rsidP="00C1368E">
      <w:pPr>
        <w:pStyle w:val="Heading7"/>
      </w:pPr>
      <w:bookmarkStart w:id="10610" w:name="_Toc114212494"/>
      <w:bookmarkStart w:id="10611" w:name="_Toc136555246"/>
      <w:bookmarkStart w:id="10612" w:name="_Toc151993697"/>
      <w:bookmarkStart w:id="10613" w:name="_Toc152000477"/>
      <w:bookmarkStart w:id="10614" w:name="_Toc152159082"/>
      <w:bookmarkStart w:id="10615" w:name="_Toc168571245"/>
      <w:bookmarkStart w:id="10616" w:name="_Toc169773286"/>
      <w:r w:rsidRPr="008B1C02">
        <w:t>5.</w:t>
      </w:r>
      <w:r w:rsidR="0053462E" w:rsidRPr="008B1C02">
        <w:t>22</w:t>
      </w:r>
      <w:r w:rsidRPr="008B1C02">
        <w:t>.1.2.4.2.1</w:t>
      </w:r>
      <w:r w:rsidRPr="008B1C02">
        <w:tab/>
        <w:t>Description</w:t>
      </w:r>
      <w:bookmarkEnd w:id="10610"/>
      <w:bookmarkEnd w:id="10611"/>
      <w:bookmarkEnd w:id="10612"/>
      <w:bookmarkEnd w:id="10613"/>
      <w:bookmarkEnd w:id="10614"/>
      <w:bookmarkEnd w:id="10615"/>
      <w:bookmarkEnd w:id="10616"/>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7" w:name="_Toc114212495"/>
      <w:bookmarkStart w:id="10618" w:name="_Toc136555247"/>
      <w:bookmarkStart w:id="10619" w:name="_Toc151993698"/>
      <w:bookmarkStart w:id="10620" w:name="_Toc152000478"/>
      <w:bookmarkStart w:id="10621" w:name="_Toc152159083"/>
      <w:bookmarkStart w:id="10622" w:name="_Toc168571246"/>
      <w:bookmarkStart w:id="10623" w:name="_Toc169773287"/>
      <w:r w:rsidRPr="008B1C02">
        <w:lastRenderedPageBreak/>
        <w:t>5.</w:t>
      </w:r>
      <w:r w:rsidR="0053462E" w:rsidRPr="008B1C02">
        <w:t>22</w:t>
      </w:r>
      <w:r w:rsidRPr="008B1C02">
        <w:t>.1.2.4.2.2</w:t>
      </w:r>
      <w:r w:rsidRPr="008B1C02">
        <w:tab/>
        <w:t>Operation Definition</w:t>
      </w:r>
      <w:bookmarkEnd w:id="10617"/>
      <w:bookmarkEnd w:id="10618"/>
      <w:bookmarkEnd w:id="10619"/>
      <w:bookmarkEnd w:id="10620"/>
      <w:bookmarkEnd w:id="10621"/>
      <w:bookmarkEnd w:id="10622"/>
      <w:bookmarkEnd w:id="10623"/>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9"/>
        <w:gridCol w:w="450"/>
        <w:gridCol w:w="1100"/>
        <w:gridCol w:w="1842"/>
        <w:gridCol w:w="4832"/>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4" w:name="_Toc114212496"/>
      <w:bookmarkStart w:id="10625" w:name="_Toc136555248"/>
      <w:bookmarkStart w:id="10626" w:name="_Toc151993699"/>
      <w:bookmarkStart w:id="10627" w:name="_Toc152000479"/>
      <w:bookmarkStart w:id="10628" w:name="_Toc152159084"/>
      <w:bookmarkStart w:id="10629" w:name="_Toc168571247"/>
      <w:bookmarkStart w:id="10630"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4"/>
      <w:bookmarkEnd w:id="10625"/>
      <w:bookmarkEnd w:id="10626"/>
      <w:bookmarkEnd w:id="10627"/>
      <w:bookmarkEnd w:id="10628"/>
      <w:bookmarkEnd w:id="10629"/>
      <w:bookmarkEnd w:id="10630"/>
    </w:p>
    <w:p w14:paraId="4A092DBC" w14:textId="77777777" w:rsidR="00C1368E" w:rsidRPr="008B1C02" w:rsidRDefault="00C1368E" w:rsidP="00C1368E">
      <w:pPr>
        <w:pStyle w:val="Heading5"/>
      </w:pPr>
      <w:bookmarkStart w:id="10631" w:name="_Toc114212497"/>
      <w:bookmarkStart w:id="10632" w:name="_Toc136555249"/>
      <w:bookmarkStart w:id="10633" w:name="_Toc151993700"/>
      <w:bookmarkStart w:id="10634" w:name="_Toc152000480"/>
      <w:bookmarkStart w:id="10635" w:name="_Toc152159085"/>
      <w:bookmarkStart w:id="10636" w:name="_Toc168571248"/>
      <w:bookmarkStart w:id="10637" w:name="_Toc169773289"/>
      <w:r w:rsidRPr="008B1C02">
        <w:t>5.</w:t>
      </w:r>
      <w:r w:rsidR="0053462E" w:rsidRPr="008B1C02">
        <w:t>22</w:t>
      </w:r>
      <w:r w:rsidRPr="008B1C02">
        <w:t>.1.3.1</w:t>
      </w:r>
      <w:r w:rsidRPr="008B1C02">
        <w:tab/>
        <w:t>Introduction</w:t>
      </w:r>
      <w:bookmarkEnd w:id="10631"/>
      <w:bookmarkEnd w:id="10632"/>
      <w:bookmarkEnd w:id="10633"/>
      <w:bookmarkEnd w:id="10634"/>
      <w:bookmarkEnd w:id="10635"/>
      <w:bookmarkEnd w:id="10636"/>
      <w:bookmarkEnd w:id="10637"/>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8" w:name="_Toc114212498"/>
      <w:bookmarkStart w:id="10639" w:name="_Toc136555250"/>
      <w:bookmarkStart w:id="10640" w:name="_Toc151993701"/>
      <w:bookmarkStart w:id="10641" w:name="_Toc152000481"/>
      <w:bookmarkStart w:id="10642" w:name="_Toc152159086"/>
      <w:bookmarkStart w:id="10643" w:name="_Toc168571249"/>
      <w:bookmarkStart w:id="10644" w:name="_Toc169773290"/>
      <w:r w:rsidRPr="008B1C02">
        <w:t>5.</w:t>
      </w:r>
      <w:r w:rsidR="0053462E" w:rsidRPr="008B1C02">
        <w:t>22</w:t>
      </w:r>
      <w:r w:rsidRPr="008B1C02">
        <w:t>.1.3.2</w:t>
      </w:r>
      <w:r w:rsidRPr="008B1C02">
        <w:tab/>
        <w:t>Resource Definition</w:t>
      </w:r>
      <w:bookmarkEnd w:id="10638"/>
      <w:bookmarkEnd w:id="10639"/>
      <w:bookmarkEnd w:id="10640"/>
      <w:bookmarkEnd w:id="10641"/>
      <w:bookmarkEnd w:id="10642"/>
      <w:bookmarkEnd w:id="10643"/>
      <w:bookmarkEnd w:id="10644"/>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5" w:name="_Toc114212499"/>
      <w:bookmarkStart w:id="10646" w:name="_Toc136555251"/>
      <w:bookmarkStart w:id="10647" w:name="_Toc151993702"/>
      <w:bookmarkStart w:id="10648" w:name="_Toc152000482"/>
      <w:bookmarkStart w:id="10649" w:name="_Toc152159087"/>
      <w:bookmarkStart w:id="10650" w:name="_Toc168571250"/>
      <w:bookmarkStart w:id="10651" w:name="_Toc169773291"/>
      <w:r w:rsidRPr="008B1C02">
        <w:t>5.</w:t>
      </w:r>
      <w:r w:rsidR="0053462E" w:rsidRPr="008B1C02">
        <w:t>22</w:t>
      </w:r>
      <w:r w:rsidRPr="008B1C02">
        <w:t>.1.3.3</w:t>
      </w:r>
      <w:r w:rsidRPr="008B1C02">
        <w:tab/>
        <w:t>Resource Methods</w:t>
      </w:r>
      <w:bookmarkEnd w:id="10645"/>
      <w:bookmarkEnd w:id="10646"/>
      <w:bookmarkEnd w:id="10647"/>
      <w:bookmarkEnd w:id="10648"/>
      <w:bookmarkEnd w:id="10649"/>
      <w:bookmarkEnd w:id="10650"/>
      <w:bookmarkEnd w:id="10651"/>
    </w:p>
    <w:p w14:paraId="46D00C57" w14:textId="77777777" w:rsidR="00C1368E" w:rsidRPr="008B1C02" w:rsidRDefault="00C1368E" w:rsidP="00C1368E">
      <w:pPr>
        <w:pStyle w:val="Heading6"/>
      </w:pPr>
      <w:bookmarkStart w:id="10652" w:name="_Toc114212500"/>
      <w:bookmarkStart w:id="10653" w:name="_Toc136555252"/>
      <w:bookmarkStart w:id="10654" w:name="_Toc151993703"/>
      <w:bookmarkStart w:id="10655" w:name="_Toc152000483"/>
      <w:bookmarkStart w:id="10656" w:name="_Toc152159088"/>
      <w:bookmarkStart w:id="10657" w:name="_Toc168571251"/>
      <w:bookmarkStart w:id="10658" w:name="_Toc169773292"/>
      <w:r w:rsidRPr="008B1C02">
        <w:t>5.</w:t>
      </w:r>
      <w:r w:rsidR="0053462E" w:rsidRPr="008B1C02">
        <w:t>22</w:t>
      </w:r>
      <w:r w:rsidRPr="008B1C02">
        <w:t>.1.3.3.1</w:t>
      </w:r>
      <w:r w:rsidRPr="008B1C02">
        <w:tab/>
        <w:t>General</w:t>
      </w:r>
      <w:bookmarkEnd w:id="10652"/>
      <w:bookmarkEnd w:id="10653"/>
      <w:bookmarkEnd w:id="10654"/>
      <w:bookmarkEnd w:id="10655"/>
      <w:bookmarkEnd w:id="10656"/>
      <w:bookmarkEnd w:id="10657"/>
      <w:bookmarkEnd w:id="10658"/>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9" w:name="_Toc114212501"/>
      <w:bookmarkStart w:id="10660" w:name="_Toc136555253"/>
      <w:bookmarkStart w:id="10661" w:name="_Toc151993704"/>
      <w:bookmarkStart w:id="10662" w:name="_Toc152000484"/>
      <w:bookmarkStart w:id="10663" w:name="_Toc152159089"/>
      <w:bookmarkStart w:id="10664" w:name="_Toc168571252"/>
      <w:bookmarkStart w:id="10665" w:name="_Toc169773293"/>
      <w:r w:rsidRPr="008B1C02">
        <w:t>5.</w:t>
      </w:r>
      <w:r w:rsidR="0053462E" w:rsidRPr="008B1C02">
        <w:t>22</w:t>
      </w:r>
      <w:r w:rsidRPr="008B1C02">
        <w:t>.1.3.3.2</w:t>
      </w:r>
      <w:r w:rsidRPr="008B1C02">
        <w:tab/>
        <w:t>GET</w:t>
      </w:r>
      <w:bookmarkEnd w:id="10659"/>
      <w:bookmarkEnd w:id="10660"/>
      <w:bookmarkEnd w:id="10661"/>
      <w:bookmarkEnd w:id="10662"/>
      <w:bookmarkEnd w:id="10663"/>
      <w:bookmarkEnd w:id="10664"/>
      <w:bookmarkEnd w:id="10665"/>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6" w:name="_Toc114212502"/>
      <w:bookmarkStart w:id="10667" w:name="_Toc136555254"/>
      <w:bookmarkStart w:id="10668" w:name="_Toc151993705"/>
      <w:bookmarkStart w:id="10669" w:name="_Toc152000485"/>
      <w:bookmarkStart w:id="10670" w:name="_Toc152159090"/>
      <w:bookmarkStart w:id="10671" w:name="_Toc168571253"/>
      <w:bookmarkStart w:id="10672" w:name="_Toc169773294"/>
      <w:r w:rsidRPr="008B1C02">
        <w:t>5.</w:t>
      </w:r>
      <w:r w:rsidR="0053462E" w:rsidRPr="008B1C02">
        <w:t>22</w:t>
      </w:r>
      <w:r w:rsidRPr="008B1C02">
        <w:t>.1.3.3.3</w:t>
      </w:r>
      <w:r w:rsidRPr="008B1C02">
        <w:tab/>
        <w:t>PUT</w:t>
      </w:r>
      <w:bookmarkEnd w:id="10666"/>
      <w:bookmarkEnd w:id="10667"/>
      <w:bookmarkEnd w:id="10668"/>
      <w:bookmarkEnd w:id="10669"/>
      <w:bookmarkEnd w:id="10670"/>
      <w:bookmarkEnd w:id="10671"/>
      <w:bookmarkEnd w:id="10672"/>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3" w:name="_Toc114212503"/>
      <w:bookmarkStart w:id="10674" w:name="_Toc136555255"/>
      <w:bookmarkStart w:id="10675" w:name="_Toc151993706"/>
      <w:bookmarkStart w:id="10676" w:name="_Toc152000486"/>
      <w:bookmarkStart w:id="10677" w:name="_Toc152159091"/>
      <w:bookmarkStart w:id="10678" w:name="_Toc168571254"/>
      <w:bookmarkStart w:id="10679" w:name="_Toc169773295"/>
      <w:r w:rsidRPr="008B1C02">
        <w:t>5.</w:t>
      </w:r>
      <w:r w:rsidR="0053462E" w:rsidRPr="008B1C02">
        <w:t>22</w:t>
      </w:r>
      <w:r w:rsidRPr="008B1C02">
        <w:t>.1.3.3.4</w:t>
      </w:r>
      <w:r w:rsidRPr="008B1C02">
        <w:tab/>
        <w:t>DELETE</w:t>
      </w:r>
      <w:bookmarkEnd w:id="10673"/>
      <w:bookmarkEnd w:id="10674"/>
      <w:bookmarkEnd w:id="10675"/>
      <w:bookmarkEnd w:id="10676"/>
      <w:bookmarkEnd w:id="10677"/>
      <w:bookmarkEnd w:id="10678"/>
      <w:bookmarkEnd w:id="10679"/>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80" w:name="_Toc114212504"/>
      <w:bookmarkStart w:id="10681" w:name="_Toc136555256"/>
      <w:bookmarkStart w:id="10682" w:name="_Toc151993707"/>
      <w:bookmarkStart w:id="10683" w:name="_Toc152000487"/>
      <w:bookmarkStart w:id="10684" w:name="_Toc152159092"/>
      <w:bookmarkStart w:id="10685" w:name="_Toc168571255"/>
      <w:bookmarkStart w:id="10686" w:name="_Toc169773296"/>
      <w:r w:rsidRPr="008B1C02">
        <w:t>5.</w:t>
      </w:r>
      <w:r w:rsidR="0053462E" w:rsidRPr="008B1C02">
        <w:t>22</w:t>
      </w:r>
      <w:r w:rsidRPr="008B1C02">
        <w:t>.2</w:t>
      </w:r>
      <w:r w:rsidRPr="008B1C02">
        <w:tab/>
        <w:t>Custom Operations without associated resources</w:t>
      </w:r>
      <w:bookmarkEnd w:id="10680"/>
      <w:bookmarkEnd w:id="10681"/>
      <w:bookmarkEnd w:id="10682"/>
      <w:bookmarkEnd w:id="10683"/>
      <w:bookmarkEnd w:id="10684"/>
      <w:bookmarkEnd w:id="10685"/>
      <w:bookmarkEnd w:id="10686"/>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7" w:name="_Toc114212505"/>
      <w:bookmarkStart w:id="10688" w:name="_Toc136555257"/>
      <w:bookmarkStart w:id="10689" w:name="_Toc151993708"/>
      <w:bookmarkStart w:id="10690" w:name="_Toc152000488"/>
      <w:bookmarkStart w:id="10691" w:name="_Toc152159093"/>
      <w:bookmarkStart w:id="10692" w:name="_Toc168571256"/>
      <w:bookmarkStart w:id="10693" w:name="_Toc169773297"/>
      <w:r w:rsidRPr="008B1C02">
        <w:t>5.</w:t>
      </w:r>
      <w:r w:rsidR="0053462E" w:rsidRPr="008B1C02">
        <w:t>22</w:t>
      </w:r>
      <w:r w:rsidRPr="008B1C02">
        <w:t>.3</w:t>
      </w:r>
      <w:r w:rsidRPr="008B1C02">
        <w:tab/>
        <w:t>Notifications</w:t>
      </w:r>
      <w:bookmarkEnd w:id="10687"/>
      <w:bookmarkEnd w:id="10688"/>
      <w:bookmarkEnd w:id="10689"/>
      <w:bookmarkEnd w:id="10690"/>
      <w:bookmarkEnd w:id="10691"/>
      <w:bookmarkEnd w:id="10692"/>
      <w:bookmarkEnd w:id="10693"/>
    </w:p>
    <w:p w14:paraId="777F05DB" w14:textId="77777777" w:rsidR="00B64E9C" w:rsidRPr="008B1C02" w:rsidRDefault="00B64E9C" w:rsidP="00B64E9C">
      <w:pPr>
        <w:pStyle w:val="Heading4"/>
      </w:pPr>
      <w:bookmarkStart w:id="10694" w:name="_Toc151993709"/>
      <w:bookmarkStart w:id="10695" w:name="_Toc152000489"/>
      <w:bookmarkStart w:id="10696" w:name="_Toc152159094"/>
      <w:bookmarkStart w:id="10697" w:name="_Toc168571257"/>
      <w:bookmarkStart w:id="10698" w:name="_Toc169773298"/>
      <w:bookmarkStart w:id="10699" w:name="_Toc114212506"/>
      <w:bookmarkStart w:id="10700" w:name="_Toc136555258"/>
      <w:r w:rsidRPr="008B1C02">
        <w:t>5.2</w:t>
      </w:r>
      <w:r>
        <w:t>2</w:t>
      </w:r>
      <w:r w:rsidRPr="008B1C02">
        <w:t>.</w:t>
      </w:r>
      <w:r>
        <w:t>3</w:t>
      </w:r>
      <w:r w:rsidRPr="008B1C02">
        <w:t>.1</w:t>
      </w:r>
      <w:r w:rsidRPr="008B1C02">
        <w:tab/>
        <w:t>General</w:t>
      </w:r>
      <w:bookmarkEnd w:id="10694"/>
      <w:bookmarkEnd w:id="10695"/>
      <w:bookmarkEnd w:id="10696"/>
      <w:bookmarkEnd w:id="10697"/>
      <w:bookmarkEnd w:id="10698"/>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1" w:name="_Toc151993710"/>
      <w:bookmarkStart w:id="10702" w:name="_Toc152000490"/>
      <w:bookmarkStart w:id="10703" w:name="_Toc152159095"/>
      <w:bookmarkStart w:id="10704" w:name="_Toc168571258"/>
      <w:bookmarkStart w:id="10705" w:name="_Toc169773299"/>
      <w:r w:rsidRPr="008B1C02">
        <w:t>5.2</w:t>
      </w:r>
      <w:r>
        <w:t>2</w:t>
      </w:r>
      <w:r w:rsidRPr="008B1C02">
        <w:t>.</w:t>
      </w:r>
      <w:r>
        <w:t>3</w:t>
      </w:r>
      <w:r w:rsidRPr="008B1C02">
        <w:t>.2</w:t>
      </w:r>
      <w:r w:rsidRPr="008B1C02">
        <w:tab/>
      </w:r>
      <w:r w:rsidRPr="00870B3D">
        <w:t>ASTI Notification</w:t>
      </w:r>
      <w:bookmarkEnd w:id="10701"/>
      <w:bookmarkEnd w:id="10702"/>
      <w:bookmarkEnd w:id="10703"/>
      <w:bookmarkEnd w:id="10704"/>
      <w:bookmarkEnd w:id="10705"/>
    </w:p>
    <w:p w14:paraId="47DD0BDD" w14:textId="77777777" w:rsidR="00B64E9C" w:rsidRPr="008B1C02" w:rsidRDefault="00B64E9C" w:rsidP="00B64E9C">
      <w:pPr>
        <w:pStyle w:val="Heading5"/>
      </w:pPr>
      <w:bookmarkStart w:id="10706" w:name="_Toc151993711"/>
      <w:bookmarkStart w:id="10707" w:name="_Toc152000491"/>
      <w:bookmarkStart w:id="10708" w:name="_Toc152159096"/>
      <w:bookmarkStart w:id="10709" w:name="_Toc168571259"/>
      <w:bookmarkStart w:id="10710" w:name="_Toc169773300"/>
      <w:r w:rsidRPr="008B1C02">
        <w:t>5.2</w:t>
      </w:r>
      <w:r>
        <w:t>2</w:t>
      </w:r>
      <w:r w:rsidRPr="008B1C02">
        <w:t>.</w:t>
      </w:r>
      <w:r>
        <w:t>3</w:t>
      </w:r>
      <w:r w:rsidRPr="008B1C02">
        <w:t>.2.1</w:t>
      </w:r>
      <w:r w:rsidRPr="008B1C02">
        <w:tab/>
        <w:t>Description</w:t>
      </w:r>
      <w:bookmarkEnd w:id="10706"/>
      <w:bookmarkEnd w:id="10707"/>
      <w:bookmarkEnd w:id="10708"/>
      <w:bookmarkEnd w:id="10709"/>
      <w:bookmarkEnd w:id="10710"/>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1" w:name="_Toc151993712"/>
      <w:bookmarkStart w:id="10712" w:name="_Toc152000492"/>
      <w:bookmarkStart w:id="10713" w:name="_Toc152159097"/>
      <w:bookmarkStart w:id="10714" w:name="_Toc168571260"/>
      <w:bookmarkStart w:id="10715" w:name="_Toc169773301"/>
      <w:r w:rsidRPr="008B1C02">
        <w:t>5.2</w:t>
      </w:r>
      <w:r>
        <w:t>2</w:t>
      </w:r>
      <w:r w:rsidRPr="008B1C02">
        <w:t>.</w:t>
      </w:r>
      <w:r>
        <w:t>3</w:t>
      </w:r>
      <w:r w:rsidRPr="008B1C02">
        <w:t>.2.2</w:t>
      </w:r>
      <w:r w:rsidRPr="008B1C02">
        <w:tab/>
        <w:t>Target URI</w:t>
      </w:r>
      <w:bookmarkEnd w:id="10711"/>
      <w:bookmarkEnd w:id="10712"/>
      <w:bookmarkEnd w:id="10713"/>
      <w:bookmarkEnd w:id="10714"/>
      <w:bookmarkEnd w:id="10715"/>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6" w:name="_Toc151993713"/>
      <w:bookmarkStart w:id="10717" w:name="_Toc152000493"/>
      <w:bookmarkStart w:id="10718" w:name="_Toc152159098"/>
      <w:bookmarkStart w:id="10719" w:name="_Toc168571261"/>
      <w:bookmarkStart w:id="10720" w:name="_Toc169773302"/>
      <w:r w:rsidRPr="008B1C02">
        <w:t>5.2</w:t>
      </w:r>
      <w:r>
        <w:t>2</w:t>
      </w:r>
      <w:r w:rsidRPr="008B1C02">
        <w:t>.</w:t>
      </w:r>
      <w:r>
        <w:t>3</w:t>
      </w:r>
      <w:r w:rsidRPr="008B1C02">
        <w:t>.2.3</w:t>
      </w:r>
      <w:r w:rsidRPr="008B1C02">
        <w:tab/>
        <w:t>Operation Definition</w:t>
      </w:r>
      <w:bookmarkEnd w:id="10716"/>
      <w:bookmarkEnd w:id="10717"/>
      <w:bookmarkEnd w:id="10718"/>
      <w:bookmarkEnd w:id="10719"/>
      <w:bookmarkEnd w:id="10720"/>
    </w:p>
    <w:p w14:paraId="7EB94F1B" w14:textId="77777777" w:rsidR="00B64E9C" w:rsidRPr="008B1C02" w:rsidRDefault="00B64E9C" w:rsidP="00B64E9C">
      <w:pPr>
        <w:pStyle w:val="Heading6"/>
      </w:pPr>
      <w:bookmarkStart w:id="10721" w:name="_Toc151993714"/>
      <w:bookmarkStart w:id="10722" w:name="_Toc152000494"/>
      <w:bookmarkStart w:id="10723" w:name="_Toc152159099"/>
      <w:bookmarkStart w:id="10724" w:name="_Toc168571262"/>
      <w:bookmarkStart w:id="10725" w:name="_Toc169773303"/>
      <w:r w:rsidRPr="008B1C02">
        <w:t>5.2</w:t>
      </w:r>
      <w:r>
        <w:t>2</w:t>
      </w:r>
      <w:r w:rsidRPr="008B1C02">
        <w:t>.</w:t>
      </w:r>
      <w:r>
        <w:t>3</w:t>
      </w:r>
      <w:r w:rsidRPr="008B1C02">
        <w:t>.2.3.1</w:t>
      </w:r>
      <w:r w:rsidRPr="008B1C02">
        <w:tab/>
        <w:t>Notification via HTTP POST</w:t>
      </w:r>
      <w:bookmarkEnd w:id="10721"/>
      <w:bookmarkEnd w:id="10722"/>
      <w:bookmarkEnd w:id="10723"/>
      <w:bookmarkEnd w:id="10724"/>
      <w:bookmarkEnd w:id="10725"/>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6" w:name="_Toc151993715"/>
      <w:bookmarkStart w:id="10727" w:name="_Toc152000495"/>
      <w:bookmarkStart w:id="10728" w:name="_Toc152159100"/>
      <w:bookmarkStart w:id="10729" w:name="_Toc168571263"/>
      <w:bookmarkStart w:id="10730" w:name="_Toc169773304"/>
      <w:r>
        <w:lastRenderedPageBreak/>
        <w:t>5.22.3</w:t>
      </w:r>
      <w:r w:rsidRPr="008B1C02">
        <w:t>.2.3.2</w:t>
      </w:r>
      <w:r w:rsidRPr="008B1C02">
        <w:tab/>
      </w:r>
      <w:bookmarkEnd w:id="10726"/>
      <w:bookmarkEnd w:id="10727"/>
      <w:bookmarkEnd w:id="10728"/>
      <w:r w:rsidR="008D4F34">
        <w:t>Void</w:t>
      </w:r>
      <w:bookmarkEnd w:id="10729"/>
      <w:bookmarkEnd w:id="10730"/>
    </w:p>
    <w:p w14:paraId="5B317460" w14:textId="77777777" w:rsidR="00C1368E" w:rsidRPr="008B1C02" w:rsidRDefault="00C1368E" w:rsidP="00C1368E">
      <w:pPr>
        <w:pStyle w:val="Heading3"/>
      </w:pPr>
      <w:bookmarkStart w:id="10731" w:name="_Toc151993716"/>
      <w:bookmarkStart w:id="10732" w:name="_Toc152000496"/>
      <w:bookmarkStart w:id="10733" w:name="_Toc152159101"/>
      <w:bookmarkStart w:id="10734" w:name="_Toc168571264"/>
      <w:bookmarkStart w:id="10735" w:name="_Toc169773305"/>
      <w:r w:rsidRPr="008B1C02">
        <w:t>5.</w:t>
      </w:r>
      <w:r w:rsidR="0053462E" w:rsidRPr="008B1C02">
        <w:t>22</w:t>
      </w:r>
      <w:r w:rsidRPr="008B1C02">
        <w:t>.4</w:t>
      </w:r>
      <w:r w:rsidRPr="008B1C02">
        <w:tab/>
        <w:t>Data Model</w:t>
      </w:r>
      <w:bookmarkEnd w:id="10699"/>
      <w:bookmarkEnd w:id="10700"/>
      <w:bookmarkEnd w:id="10731"/>
      <w:bookmarkEnd w:id="10732"/>
      <w:bookmarkEnd w:id="10733"/>
      <w:bookmarkEnd w:id="10734"/>
      <w:bookmarkEnd w:id="10735"/>
    </w:p>
    <w:p w14:paraId="134A70D4" w14:textId="77777777" w:rsidR="00C1368E" w:rsidRPr="008B1C02" w:rsidRDefault="00C1368E" w:rsidP="00C1368E">
      <w:pPr>
        <w:pStyle w:val="Heading4"/>
      </w:pPr>
      <w:bookmarkStart w:id="10736" w:name="_Toc114212507"/>
      <w:bookmarkStart w:id="10737" w:name="_Toc136555259"/>
      <w:bookmarkStart w:id="10738" w:name="_Toc151993717"/>
      <w:bookmarkStart w:id="10739" w:name="_Toc152000497"/>
      <w:bookmarkStart w:id="10740" w:name="_Toc152159102"/>
      <w:bookmarkStart w:id="10741" w:name="_Toc168571265"/>
      <w:bookmarkStart w:id="10742" w:name="_Toc169773306"/>
      <w:r w:rsidRPr="008B1C02">
        <w:t>5.</w:t>
      </w:r>
      <w:r w:rsidR="0053462E" w:rsidRPr="008B1C02">
        <w:t>22</w:t>
      </w:r>
      <w:r w:rsidRPr="008B1C02">
        <w:t>.4.1</w:t>
      </w:r>
      <w:r w:rsidRPr="008B1C02">
        <w:tab/>
        <w:t>General</w:t>
      </w:r>
      <w:bookmarkEnd w:id="10736"/>
      <w:bookmarkEnd w:id="10737"/>
      <w:bookmarkEnd w:id="10738"/>
      <w:bookmarkEnd w:id="10739"/>
      <w:bookmarkEnd w:id="10740"/>
      <w:bookmarkEnd w:id="10741"/>
      <w:bookmarkEnd w:id="10742"/>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3" w:name="_Toc114212508"/>
      <w:bookmarkStart w:id="10744" w:name="_Toc136555260"/>
      <w:bookmarkStart w:id="10745" w:name="_Toc151993718"/>
      <w:bookmarkStart w:id="10746" w:name="_Toc152000498"/>
      <w:bookmarkStart w:id="10747" w:name="_Toc152159103"/>
      <w:bookmarkStart w:id="10748" w:name="_Toc168571266"/>
      <w:bookmarkStart w:id="10749" w:name="_Toc169773307"/>
      <w:r w:rsidRPr="008B1C02">
        <w:t>5.</w:t>
      </w:r>
      <w:r w:rsidR="0053462E" w:rsidRPr="008B1C02">
        <w:t>22</w:t>
      </w:r>
      <w:r w:rsidRPr="008B1C02">
        <w:t>.4.2</w:t>
      </w:r>
      <w:r w:rsidRPr="008B1C02">
        <w:tab/>
        <w:t>Reused data types</w:t>
      </w:r>
      <w:bookmarkEnd w:id="10743"/>
      <w:bookmarkEnd w:id="10744"/>
      <w:bookmarkEnd w:id="10745"/>
      <w:bookmarkEnd w:id="10746"/>
      <w:bookmarkEnd w:id="10747"/>
      <w:bookmarkEnd w:id="10748"/>
      <w:bookmarkEnd w:id="10749"/>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62"/>
        <w:gridCol w:w="4090"/>
        <w:gridCol w:w="1842"/>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50" w:name="_Toc114212509"/>
      <w:bookmarkStart w:id="10751" w:name="_Toc136555261"/>
      <w:bookmarkStart w:id="10752" w:name="_Toc151993719"/>
      <w:bookmarkStart w:id="10753" w:name="_Toc152000499"/>
      <w:bookmarkStart w:id="10754" w:name="_Toc152159104"/>
      <w:bookmarkStart w:id="10755" w:name="_Toc168571267"/>
      <w:bookmarkStart w:id="10756" w:name="_Toc169773308"/>
      <w:r w:rsidRPr="008B1C02">
        <w:t>5.</w:t>
      </w:r>
      <w:r w:rsidR="0053462E" w:rsidRPr="008B1C02">
        <w:t>22</w:t>
      </w:r>
      <w:r w:rsidRPr="008B1C02">
        <w:t>.4.3</w:t>
      </w:r>
      <w:r w:rsidRPr="008B1C02">
        <w:tab/>
        <w:t>Structured data types</w:t>
      </w:r>
      <w:bookmarkEnd w:id="10750"/>
      <w:bookmarkEnd w:id="10751"/>
      <w:bookmarkEnd w:id="10752"/>
      <w:bookmarkEnd w:id="10753"/>
      <w:bookmarkEnd w:id="10754"/>
      <w:bookmarkEnd w:id="10755"/>
      <w:bookmarkEnd w:id="10756"/>
    </w:p>
    <w:p w14:paraId="58829D5F" w14:textId="77777777" w:rsidR="00C1368E" w:rsidRPr="008B1C02" w:rsidRDefault="00C1368E" w:rsidP="00C1368E">
      <w:pPr>
        <w:pStyle w:val="Heading5"/>
      </w:pPr>
      <w:bookmarkStart w:id="10757" w:name="_Toc114212510"/>
      <w:bookmarkStart w:id="10758" w:name="_Toc136555262"/>
      <w:bookmarkStart w:id="10759" w:name="_Toc151993720"/>
      <w:bookmarkStart w:id="10760" w:name="_Toc152000500"/>
      <w:bookmarkStart w:id="10761" w:name="_Toc152159105"/>
      <w:bookmarkStart w:id="10762" w:name="_Toc168571268"/>
      <w:bookmarkStart w:id="10763" w:name="_Toc169773309"/>
      <w:r w:rsidRPr="008B1C02">
        <w:t>5.</w:t>
      </w:r>
      <w:r w:rsidR="0053462E" w:rsidRPr="008B1C02">
        <w:t>22</w:t>
      </w:r>
      <w:r w:rsidRPr="008B1C02">
        <w:t>.4.3.1</w:t>
      </w:r>
      <w:r w:rsidRPr="008B1C02">
        <w:tab/>
        <w:t>Introduction</w:t>
      </w:r>
      <w:bookmarkEnd w:id="10757"/>
      <w:bookmarkEnd w:id="10758"/>
      <w:bookmarkEnd w:id="10759"/>
      <w:bookmarkEnd w:id="10760"/>
      <w:bookmarkEnd w:id="10761"/>
      <w:bookmarkEnd w:id="10762"/>
      <w:bookmarkEnd w:id="10763"/>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4" w:name="_Toc114212511"/>
      <w:bookmarkStart w:id="10765" w:name="_Toc136555263"/>
      <w:bookmarkStart w:id="10766" w:name="_Toc151993721"/>
      <w:bookmarkStart w:id="10767" w:name="_Toc152000501"/>
      <w:bookmarkStart w:id="10768" w:name="_Toc152159106"/>
      <w:bookmarkStart w:id="10769" w:name="_Toc168571269"/>
      <w:bookmarkStart w:id="10770" w:name="_Toc169773310"/>
      <w:r w:rsidRPr="008B1C02">
        <w:lastRenderedPageBreak/>
        <w:t>5.</w:t>
      </w:r>
      <w:r w:rsidR="0053462E" w:rsidRPr="008B1C02">
        <w:t>22</w:t>
      </w:r>
      <w:r w:rsidRPr="008B1C02">
        <w:t>.4.3.2</w:t>
      </w:r>
      <w:r w:rsidRPr="008B1C02">
        <w:tab/>
        <w:t>Type: AccessTimeDistributionData</w:t>
      </w:r>
      <w:bookmarkEnd w:id="10764"/>
      <w:bookmarkEnd w:id="10765"/>
      <w:bookmarkEnd w:id="10766"/>
      <w:bookmarkEnd w:id="10767"/>
      <w:bookmarkEnd w:id="10768"/>
      <w:bookmarkEnd w:id="10769"/>
      <w:bookmarkEnd w:id="10770"/>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1" w:name="_Hlk128574548"/>
            <w:r>
              <w:rPr>
                <w:rFonts w:cs="Arial"/>
                <w:szCs w:val="18"/>
                <w:lang w:eastAsia="ja-JP"/>
              </w:rPr>
              <w:t>c</w:t>
            </w:r>
            <w:r w:rsidRPr="00B84771">
              <w:rPr>
                <w:rFonts w:cs="Arial"/>
                <w:szCs w:val="18"/>
                <w:lang w:eastAsia="ja-JP"/>
              </w:rPr>
              <w:t>overageArea</w:t>
            </w:r>
            <w:bookmarkEnd w:id="10771"/>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2" w:name="_Toc114212512"/>
      <w:bookmarkStart w:id="10773" w:name="_Toc136555264"/>
      <w:bookmarkStart w:id="10774" w:name="_Toc151993722"/>
      <w:bookmarkStart w:id="10775" w:name="_Toc152000502"/>
      <w:bookmarkStart w:id="10776" w:name="_Toc152159107"/>
      <w:bookmarkStart w:id="10777" w:name="_Toc168571270"/>
      <w:bookmarkStart w:id="10778" w:name="_Toc169773311"/>
      <w:r w:rsidRPr="008B1C02">
        <w:t>5.</w:t>
      </w:r>
      <w:r w:rsidR="0053462E" w:rsidRPr="008B1C02">
        <w:t>22</w:t>
      </w:r>
      <w:r w:rsidRPr="008B1C02">
        <w:t>.4.3.3</w:t>
      </w:r>
      <w:r w:rsidRPr="008B1C02">
        <w:tab/>
        <w:t>Type: StatusRequestData</w:t>
      </w:r>
      <w:bookmarkEnd w:id="10772"/>
      <w:bookmarkEnd w:id="10773"/>
      <w:bookmarkEnd w:id="10774"/>
      <w:bookmarkEnd w:id="10775"/>
      <w:bookmarkEnd w:id="10776"/>
      <w:bookmarkEnd w:id="10777"/>
      <w:bookmarkEnd w:id="10778"/>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9" w:name="_Toc114212513"/>
      <w:bookmarkStart w:id="10780" w:name="_Toc136555265"/>
      <w:bookmarkStart w:id="10781" w:name="_Toc151993723"/>
      <w:bookmarkStart w:id="10782" w:name="_Toc152000503"/>
      <w:bookmarkStart w:id="10783" w:name="_Toc152159108"/>
      <w:bookmarkStart w:id="10784" w:name="_Toc168571271"/>
      <w:bookmarkStart w:id="10785" w:name="_Toc169773312"/>
      <w:r w:rsidRPr="008B1C02">
        <w:lastRenderedPageBreak/>
        <w:t>5.</w:t>
      </w:r>
      <w:r w:rsidR="0053462E" w:rsidRPr="008B1C02">
        <w:t>22</w:t>
      </w:r>
      <w:r w:rsidRPr="008B1C02">
        <w:t>.4.3.4</w:t>
      </w:r>
      <w:r w:rsidRPr="008B1C02">
        <w:tab/>
        <w:t>Type: StatusResponseData</w:t>
      </w:r>
      <w:bookmarkEnd w:id="10779"/>
      <w:bookmarkEnd w:id="10780"/>
      <w:bookmarkEnd w:id="10781"/>
      <w:bookmarkEnd w:id="10782"/>
      <w:bookmarkEnd w:id="10783"/>
      <w:bookmarkEnd w:id="10784"/>
      <w:bookmarkEnd w:id="10785"/>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6" w:name="_Toc114212514"/>
      <w:bookmarkStart w:id="10787" w:name="_Toc136555266"/>
      <w:bookmarkStart w:id="10788" w:name="_Toc151993724"/>
      <w:bookmarkStart w:id="10789" w:name="_Toc152000504"/>
      <w:bookmarkStart w:id="10790" w:name="_Toc152159109"/>
      <w:bookmarkStart w:id="10791" w:name="_Toc168571272"/>
      <w:bookmarkStart w:id="10792" w:name="_Toc169773313"/>
      <w:r w:rsidRPr="008B1C02">
        <w:t>5.</w:t>
      </w:r>
      <w:r w:rsidR="0053462E" w:rsidRPr="008B1C02">
        <w:t>22</w:t>
      </w:r>
      <w:r w:rsidRPr="008B1C02">
        <w:t>.4.3.5</w:t>
      </w:r>
      <w:r w:rsidRPr="008B1C02">
        <w:tab/>
        <w:t xml:space="preserve">Type: </w:t>
      </w:r>
      <w:r w:rsidRPr="008B1C02">
        <w:rPr>
          <w:lang w:eastAsia="zh-CN"/>
        </w:rPr>
        <w:t>ActiveUe</w:t>
      </w:r>
      <w:bookmarkEnd w:id="10786"/>
      <w:bookmarkEnd w:id="10787"/>
      <w:bookmarkEnd w:id="10788"/>
      <w:bookmarkEnd w:id="10789"/>
      <w:bookmarkEnd w:id="10790"/>
      <w:bookmarkEnd w:id="10791"/>
      <w:bookmarkEnd w:id="10792"/>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3" w:name="_Toc138762466"/>
      <w:bookmarkStart w:id="10794" w:name="_Toc145708660"/>
      <w:bookmarkStart w:id="10795" w:name="_Toc153827334"/>
      <w:bookmarkStart w:id="10796" w:name="_Toc168571273"/>
      <w:bookmarkStart w:id="10797" w:name="_Toc169773314"/>
      <w:bookmarkStart w:id="10798" w:name="_Toc114212515"/>
      <w:bookmarkStart w:id="10799" w:name="_Toc136555267"/>
      <w:bookmarkStart w:id="10800" w:name="_Toc151993725"/>
      <w:bookmarkStart w:id="10801" w:name="_Toc152000505"/>
      <w:bookmarkStart w:id="10802" w:name="_Toc152159110"/>
      <w:r>
        <w:t>5.22.4.3.6</w:t>
      </w:r>
      <w:r>
        <w:tab/>
        <w:t>Type AstiConfigNotification</w:t>
      </w:r>
      <w:bookmarkEnd w:id="10793"/>
      <w:bookmarkEnd w:id="10794"/>
      <w:bookmarkEnd w:id="10795"/>
      <w:bookmarkEnd w:id="10796"/>
      <w:bookmarkEnd w:id="10797"/>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3" w:name="_Toc153827335"/>
      <w:bookmarkStart w:id="10804" w:name="_Toc168571274"/>
      <w:bookmarkStart w:id="10805" w:name="_Toc169773315"/>
      <w:r>
        <w:t>5.22.4.3.7</w:t>
      </w:r>
      <w:r>
        <w:tab/>
        <w:t>Type AstiConfigStateNotification</w:t>
      </w:r>
      <w:bookmarkEnd w:id="10803"/>
      <w:bookmarkEnd w:id="10804"/>
      <w:bookmarkEnd w:id="10805"/>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6" w:name="_Toc168571275"/>
      <w:bookmarkStart w:id="10807" w:name="_Toc169773316"/>
      <w:r w:rsidRPr="008B1C02">
        <w:t>5.</w:t>
      </w:r>
      <w:r w:rsidR="0053462E" w:rsidRPr="008B1C02">
        <w:t>22</w:t>
      </w:r>
      <w:r w:rsidRPr="008B1C02">
        <w:t>.4.4</w:t>
      </w:r>
      <w:r w:rsidRPr="008B1C02">
        <w:tab/>
        <w:t>Simple data types and enumerations</w:t>
      </w:r>
      <w:bookmarkEnd w:id="10798"/>
      <w:bookmarkEnd w:id="10799"/>
      <w:bookmarkEnd w:id="10800"/>
      <w:bookmarkEnd w:id="10801"/>
      <w:bookmarkEnd w:id="10802"/>
      <w:bookmarkEnd w:id="10806"/>
      <w:bookmarkEnd w:id="10807"/>
    </w:p>
    <w:p w14:paraId="7DCC2B7B" w14:textId="77777777" w:rsidR="00C1368E" w:rsidRPr="008B1C02" w:rsidRDefault="00C1368E" w:rsidP="00C1368E">
      <w:pPr>
        <w:pStyle w:val="Heading5"/>
      </w:pPr>
      <w:bookmarkStart w:id="10808" w:name="_Toc114212516"/>
      <w:bookmarkStart w:id="10809" w:name="_Toc136555268"/>
      <w:bookmarkStart w:id="10810" w:name="_Toc151993726"/>
      <w:bookmarkStart w:id="10811" w:name="_Toc152000506"/>
      <w:bookmarkStart w:id="10812" w:name="_Toc152159111"/>
      <w:bookmarkStart w:id="10813" w:name="_Toc168571276"/>
      <w:bookmarkStart w:id="10814" w:name="_Toc169773317"/>
      <w:r w:rsidRPr="008B1C02">
        <w:t>5.</w:t>
      </w:r>
      <w:r w:rsidR="0053462E" w:rsidRPr="008B1C02">
        <w:t>22</w:t>
      </w:r>
      <w:r w:rsidRPr="008B1C02">
        <w:t>.4.4.1</w:t>
      </w:r>
      <w:r w:rsidRPr="008B1C02">
        <w:tab/>
        <w:t>Introduction</w:t>
      </w:r>
      <w:bookmarkEnd w:id="10808"/>
      <w:bookmarkEnd w:id="10809"/>
      <w:bookmarkEnd w:id="10810"/>
      <w:bookmarkEnd w:id="10811"/>
      <w:bookmarkEnd w:id="10812"/>
      <w:bookmarkEnd w:id="10813"/>
      <w:bookmarkEnd w:id="10814"/>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5" w:name="_Toc114212517"/>
      <w:bookmarkStart w:id="10816" w:name="_Toc136555269"/>
      <w:bookmarkStart w:id="10817" w:name="_Toc151993727"/>
      <w:bookmarkStart w:id="10818" w:name="_Toc152000507"/>
      <w:bookmarkStart w:id="10819" w:name="_Toc152159112"/>
      <w:bookmarkStart w:id="10820" w:name="_Toc168571277"/>
      <w:bookmarkStart w:id="10821" w:name="_Toc169773318"/>
      <w:r w:rsidRPr="008B1C02">
        <w:lastRenderedPageBreak/>
        <w:t>5.</w:t>
      </w:r>
      <w:r w:rsidR="0053462E" w:rsidRPr="008B1C02">
        <w:t>22</w:t>
      </w:r>
      <w:r w:rsidRPr="008B1C02">
        <w:t>.4.4.2</w:t>
      </w:r>
      <w:r w:rsidRPr="008B1C02">
        <w:tab/>
        <w:t>Simple data types</w:t>
      </w:r>
      <w:bookmarkEnd w:id="10815"/>
      <w:bookmarkEnd w:id="10816"/>
      <w:bookmarkEnd w:id="10817"/>
      <w:bookmarkEnd w:id="10818"/>
      <w:bookmarkEnd w:id="10819"/>
      <w:bookmarkEnd w:id="10820"/>
      <w:bookmarkEnd w:id="10821"/>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2"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2"/>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3" w:name="_Toc114212518"/>
      <w:bookmarkStart w:id="10824" w:name="_Toc136555270"/>
      <w:bookmarkStart w:id="10825" w:name="_Toc151993728"/>
      <w:bookmarkStart w:id="10826" w:name="_Toc152000508"/>
      <w:bookmarkStart w:id="10827" w:name="_Toc152159113"/>
      <w:bookmarkStart w:id="10828" w:name="_Toc168571278"/>
      <w:bookmarkStart w:id="10829" w:name="_Toc169773319"/>
      <w:r w:rsidRPr="008B1C02">
        <w:t>5.</w:t>
      </w:r>
      <w:r w:rsidR="0053462E" w:rsidRPr="008B1C02">
        <w:t>22</w:t>
      </w:r>
      <w:r w:rsidRPr="008B1C02">
        <w:t>.5</w:t>
      </w:r>
      <w:r w:rsidRPr="008B1C02">
        <w:tab/>
        <w:t>Used Features</w:t>
      </w:r>
      <w:bookmarkEnd w:id="10823"/>
      <w:bookmarkEnd w:id="10824"/>
      <w:bookmarkEnd w:id="10825"/>
      <w:bookmarkEnd w:id="10826"/>
      <w:bookmarkEnd w:id="10827"/>
      <w:bookmarkEnd w:id="10828"/>
      <w:bookmarkEnd w:id="10829"/>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30"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30"/>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1" w:name="_Toc114212519"/>
      <w:bookmarkStart w:id="10832" w:name="_Toc136555271"/>
      <w:bookmarkStart w:id="10833" w:name="_Toc151993729"/>
      <w:bookmarkStart w:id="10834" w:name="_Toc152000509"/>
      <w:bookmarkStart w:id="10835" w:name="_Toc152159114"/>
      <w:bookmarkStart w:id="10836" w:name="_Toc168571279"/>
      <w:bookmarkStart w:id="10837" w:name="_Toc169773320"/>
      <w:r w:rsidRPr="008B1C02">
        <w:t>5.</w:t>
      </w:r>
      <w:r w:rsidR="0053462E" w:rsidRPr="008B1C02">
        <w:t>22</w:t>
      </w:r>
      <w:r w:rsidRPr="008B1C02">
        <w:t>.6</w:t>
      </w:r>
      <w:r w:rsidRPr="008B1C02">
        <w:tab/>
      </w:r>
      <w:r w:rsidRPr="008B1C02">
        <w:rPr>
          <w:lang w:val="en-US"/>
        </w:rPr>
        <w:t>Error handling</w:t>
      </w:r>
      <w:bookmarkEnd w:id="10831"/>
      <w:bookmarkEnd w:id="10832"/>
      <w:bookmarkEnd w:id="10833"/>
      <w:bookmarkEnd w:id="10834"/>
      <w:bookmarkEnd w:id="10835"/>
      <w:bookmarkEnd w:id="10836"/>
      <w:bookmarkEnd w:id="10837"/>
    </w:p>
    <w:p w14:paraId="49D4DA3E" w14:textId="77777777" w:rsidR="00C1368E" w:rsidRPr="008B1C02" w:rsidRDefault="00C1368E" w:rsidP="00C1368E">
      <w:pPr>
        <w:pStyle w:val="Heading4"/>
      </w:pPr>
      <w:bookmarkStart w:id="10838" w:name="_Toc114212520"/>
      <w:bookmarkStart w:id="10839" w:name="_Toc136555272"/>
      <w:bookmarkStart w:id="10840" w:name="_Toc151993730"/>
      <w:bookmarkStart w:id="10841" w:name="_Toc152000510"/>
      <w:bookmarkStart w:id="10842" w:name="_Toc152159115"/>
      <w:bookmarkStart w:id="10843" w:name="_Toc168571280"/>
      <w:bookmarkStart w:id="10844" w:name="_Toc169773321"/>
      <w:r w:rsidRPr="008B1C02">
        <w:t>5.</w:t>
      </w:r>
      <w:r w:rsidR="0053462E" w:rsidRPr="008B1C02">
        <w:t>22</w:t>
      </w:r>
      <w:r w:rsidRPr="008B1C02">
        <w:t>.6.1</w:t>
      </w:r>
      <w:r w:rsidRPr="008B1C02">
        <w:tab/>
        <w:t>General</w:t>
      </w:r>
      <w:bookmarkEnd w:id="10838"/>
      <w:bookmarkEnd w:id="10839"/>
      <w:bookmarkEnd w:id="10840"/>
      <w:bookmarkEnd w:id="10841"/>
      <w:bookmarkEnd w:id="10842"/>
      <w:bookmarkEnd w:id="10843"/>
      <w:bookmarkEnd w:id="10844"/>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5" w:name="_Toc114212521"/>
      <w:bookmarkStart w:id="10846" w:name="_Toc136555273"/>
      <w:bookmarkStart w:id="10847" w:name="_Toc151993731"/>
      <w:bookmarkStart w:id="10848" w:name="_Toc152000511"/>
      <w:bookmarkStart w:id="10849" w:name="_Toc152159116"/>
      <w:bookmarkStart w:id="10850" w:name="_Toc168571281"/>
      <w:bookmarkStart w:id="10851" w:name="_Toc169773322"/>
      <w:r w:rsidRPr="008B1C02">
        <w:t>5.</w:t>
      </w:r>
      <w:r w:rsidR="0053462E" w:rsidRPr="008B1C02">
        <w:t>22</w:t>
      </w:r>
      <w:r w:rsidRPr="008B1C02">
        <w:t>.6.2</w:t>
      </w:r>
      <w:r w:rsidRPr="008B1C02">
        <w:tab/>
        <w:t>Protocol Errors</w:t>
      </w:r>
      <w:bookmarkEnd w:id="10845"/>
      <w:bookmarkEnd w:id="10846"/>
      <w:bookmarkEnd w:id="10847"/>
      <w:bookmarkEnd w:id="10848"/>
      <w:bookmarkEnd w:id="10849"/>
      <w:bookmarkEnd w:id="10850"/>
      <w:bookmarkEnd w:id="10851"/>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52" w:name="_Toc114212522"/>
      <w:bookmarkStart w:id="10853" w:name="_Toc136555274"/>
      <w:bookmarkStart w:id="10854" w:name="_Toc151993732"/>
      <w:bookmarkStart w:id="10855" w:name="_Toc152000512"/>
      <w:bookmarkStart w:id="10856" w:name="_Toc152159117"/>
      <w:bookmarkStart w:id="10857" w:name="_Toc168571282"/>
      <w:bookmarkStart w:id="10858" w:name="_Toc169773323"/>
      <w:r w:rsidRPr="008B1C02">
        <w:t>5.</w:t>
      </w:r>
      <w:r w:rsidR="0053462E" w:rsidRPr="008B1C02">
        <w:t>22</w:t>
      </w:r>
      <w:r w:rsidRPr="008B1C02">
        <w:t>.6.3</w:t>
      </w:r>
      <w:r w:rsidRPr="008B1C02">
        <w:tab/>
        <w:t>Application Errors</w:t>
      </w:r>
      <w:bookmarkEnd w:id="10852"/>
      <w:bookmarkEnd w:id="10853"/>
      <w:bookmarkEnd w:id="10854"/>
      <w:bookmarkEnd w:id="10855"/>
      <w:bookmarkEnd w:id="10856"/>
      <w:bookmarkEnd w:id="10857"/>
      <w:bookmarkEnd w:id="10858"/>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9"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9"/>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60" w:name="_Toc114212523"/>
      <w:bookmarkStart w:id="10861" w:name="_Toc136555275"/>
      <w:bookmarkStart w:id="10862" w:name="_Toc151993733"/>
      <w:bookmarkStart w:id="10863" w:name="_Toc152000513"/>
      <w:bookmarkStart w:id="10864" w:name="_Toc152159118"/>
      <w:bookmarkStart w:id="10865" w:name="_Toc168571283"/>
      <w:bookmarkStart w:id="10866" w:name="_Toc169773324"/>
      <w:bookmarkStart w:id="10867" w:name="_Toc90658167"/>
      <w:r w:rsidRPr="008B1C02">
        <w:lastRenderedPageBreak/>
        <w:t>5.</w:t>
      </w:r>
      <w:r w:rsidR="006C7BCE" w:rsidRPr="008B1C02">
        <w:t>23</w:t>
      </w:r>
      <w:r w:rsidRPr="008B1C02">
        <w:tab/>
      </w:r>
      <w:bookmarkStart w:id="10868" w:name="_Hlk99530927"/>
      <w:r w:rsidRPr="008B1C02">
        <w:t>DataReporting</w:t>
      </w:r>
      <w:bookmarkEnd w:id="10868"/>
      <w:r w:rsidRPr="008B1C02">
        <w:t xml:space="preserve"> API</w:t>
      </w:r>
      <w:bookmarkEnd w:id="10860"/>
      <w:bookmarkEnd w:id="10861"/>
      <w:bookmarkEnd w:id="10862"/>
      <w:bookmarkEnd w:id="10863"/>
      <w:bookmarkEnd w:id="10864"/>
      <w:bookmarkEnd w:id="10865"/>
      <w:bookmarkEnd w:id="10866"/>
    </w:p>
    <w:p w14:paraId="399F0BFE" w14:textId="77777777" w:rsidR="00B701D1" w:rsidRPr="008B1C02" w:rsidRDefault="00B701D1" w:rsidP="00B701D1">
      <w:pPr>
        <w:pStyle w:val="Heading3"/>
      </w:pPr>
      <w:bookmarkStart w:id="10869" w:name="_Toc95152553"/>
      <w:bookmarkStart w:id="10870" w:name="_Toc95837595"/>
      <w:bookmarkStart w:id="10871" w:name="_Toc96002757"/>
      <w:bookmarkStart w:id="10872" w:name="_Toc96069398"/>
      <w:bookmarkStart w:id="10873" w:name="_Toc96078282"/>
      <w:bookmarkStart w:id="10874" w:name="_Toc114212524"/>
      <w:bookmarkStart w:id="10875" w:name="_Toc136555276"/>
      <w:bookmarkStart w:id="10876" w:name="_Toc151993734"/>
      <w:bookmarkStart w:id="10877" w:name="_Toc152000514"/>
      <w:bookmarkStart w:id="10878" w:name="_Toc152159119"/>
      <w:bookmarkStart w:id="10879" w:name="_Toc168571284"/>
      <w:bookmarkStart w:id="10880" w:name="_Toc169773325"/>
      <w:r w:rsidRPr="008B1C02">
        <w:t>5.</w:t>
      </w:r>
      <w:r w:rsidR="006C7BCE" w:rsidRPr="008B1C02">
        <w:t>23</w:t>
      </w:r>
      <w:r w:rsidRPr="008B1C02">
        <w:t>.1</w:t>
      </w:r>
      <w:r w:rsidRPr="008B1C02">
        <w:tab/>
      </w:r>
      <w:bookmarkEnd w:id="10869"/>
      <w:bookmarkEnd w:id="10870"/>
      <w:bookmarkEnd w:id="10871"/>
      <w:bookmarkEnd w:id="10872"/>
      <w:bookmarkEnd w:id="10873"/>
      <w:r w:rsidRPr="008B1C02">
        <w:t>Introduction</w:t>
      </w:r>
      <w:bookmarkEnd w:id="10874"/>
      <w:bookmarkEnd w:id="10875"/>
      <w:bookmarkEnd w:id="10876"/>
      <w:bookmarkEnd w:id="10877"/>
      <w:bookmarkEnd w:id="10878"/>
      <w:bookmarkEnd w:id="10879"/>
      <w:bookmarkEnd w:id="10880"/>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1" w:name="_Toc95152554"/>
      <w:bookmarkStart w:id="10882" w:name="_Toc95837596"/>
      <w:bookmarkStart w:id="10883" w:name="_Toc96002758"/>
      <w:bookmarkStart w:id="10884" w:name="_Toc96069399"/>
      <w:bookmarkStart w:id="10885" w:name="_Toc96078283"/>
      <w:bookmarkStart w:id="10886" w:name="_Toc114212525"/>
      <w:bookmarkStart w:id="10887" w:name="_Toc136555277"/>
      <w:bookmarkStart w:id="10888" w:name="_Toc151993735"/>
      <w:bookmarkStart w:id="10889" w:name="_Toc152000515"/>
      <w:bookmarkStart w:id="10890" w:name="_Toc152159120"/>
      <w:bookmarkStart w:id="10891" w:name="_Toc168571285"/>
      <w:bookmarkStart w:id="10892" w:name="_Toc169773326"/>
      <w:r w:rsidRPr="008B1C02">
        <w:t>5.</w:t>
      </w:r>
      <w:r w:rsidR="006C7BCE" w:rsidRPr="008B1C02">
        <w:t>23</w:t>
      </w:r>
      <w:r w:rsidRPr="008B1C02">
        <w:t>.2</w:t>
      </w:r>
      <w:r w:rsidRPr="008B1C02">
        <w:tab/>
        <w:t>Resources</w:t>
      </w:r>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394ED6EB" w14:textId="77777777" w:rsidR="00E84AD6" w:rsidRPr="00796B27" w:rsidRDefault="00E84AD6" w:rsidP="00E84AD6">
      <w:pPr>
        <w:pStyle w:val="Heading4"/>
      </w:pPr>
      <w:bookmarkStart w:id="10893" w:name="_Toc168571286"/>
      <w:bookmarkStart w:id="10894" w:name="_Toc169773327"/>
      <w:bookmarkStart w:id="10895" w:name="_Hlk165381151"/>
      <w:r w:rsidRPr="00796B27">
        <w:t>5.</w:t>
      </w:r>
      <w:r>
        <w:t>23</w:t>
      </w:r>
      <w:r w:rsidRPr="00796B27">
        <w:t>.2.1</w:t>
      </w:r>
      <w:r w:rsidRPr="00796B27">
        <w:tab/>
        <w:t>Overview</w:t>
      </w:r>
      <w:bookmarkEnd w:id="10893"/>
      <w:bookmarkEnd w:id="10894"/>
    </w:p>
    <w:bookmarkEnd w:id="10895"/>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6"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6pt;height:240.9pt" o:ole="">
            <v:imagedata r:id="rId52" o:title=""/>
          </v:shape>
          <o:OLEObject Type="Embed" ProgID="Visio.Drawing.15" ShapeID="_x0000_i1045" DrawAspect="Content" ObjectID="_1786277391" r:id="rId53"/>
        </w:object>
      </w:r>
    </w:p>
    <w:bookmarkEnd w:id="10896"/>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7"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7"/>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8" w:name="_Toc28012794"/>
      <w:bookmarkStart w:id="10899" w:name="_Toc34266264"/>
      <w:bookmarkStart w:id="10900" w:name="_Toc36102435"/>
      <w:bookmarkStart w:id="10901" w:name="_Toc43563477"/>
      <w:bookmarkStart w:id="10902" w:name="_Toc45134020"/>
      <w:bookmarkStart w:id="10903" w:name="_Toc50031950"/>
      <w:bookmarkStart w:id="10904" w:name="_Toc51762870"/>
      <w:bookmarkStart w:id="10905" w:name="_Toc56640937"/>
      <w:bookmarkStart w:id="10906" w:name="_Toc59017905"/>
      <w:bookmarkStart w:id="10907" w:name="_Toc66231773"/>
      <w:bookmarkStart w:id="10908" w:name="_Toc68168934"/>
      <w:bookmarkStart w:id="10909" w:name="_Toc95152556"/>
      <w:bookmarkStart w:id="10910" w:name="_Toc95837598"/>
      <w:bookmarkStart w:id="10911" w:name="_Toc96002760"/>
      <w:bookmarkStart w:id="10912" w:name="_Toc96069401"/>
      <w:bookmarkStart w:id="10913" w:name="_Toc96078285"/>
      <w:bookmarkStart w:id="10914" w:name="_Toc114212526"/>
      <w:bookmarkStart w:id="10915" w:name="_Toc136555278"/>
      <w:bookmarkStart w:id="10916" w:name="_Toc151993736"/>
      <w:bookmarkStart w:id="10917" w:name="_Toc152000516"/>
      <w:bookmarkStart w:id="10918" w:name="_Toc152159121"/>
      <w:bookmarkStart w:id="10919" w:name="_Toc168571287"/>
      <w:bookmarkStart w:id="10920" w:name="_Toc169773328"/>
      <w:r w:rsidRPr="008B1C02">
        <w:t>5.</w:t>
      </w:r>
      <w:r w:rsidR="006C7BCE" w:rsidRPr="008B1C02">
        <w:t>23</w:t>
      </w:r>
      <w:r w:rsidRPr="008B1C02">
        <w:t>.2.2</w:t>
      </w:r>
      <w:r w:rsidRPr="008B1C02">
        <w:tab/>
      </w:r>
      <w:bookmarkEnd w:id="10898"/>
      <w:bookmarkEnd w:id="10899"/>
      <w:bookmarkEnd w:id="10900"/>
      <w:bookmarkEnd w:id="10901"/>
      <w:bookmarkEnd w:id="10902"/>
      <w:bookmarkEnd w:id="10903"/>
      <w:bookmarkEnd w:id="10904"/>
      <w:bookmarkEnd w:id="10905"/>
      <w:bookmarkEnd w:id="10906"/>
      <w:bookmarkEnd w:id="10907"/>
      <w:bookmarkEnd w:id="10908"/>
      <w:r w:rsidRPr="008B1C02">
        <w:t>Resource: Data Reporting Sessions</w:t>
      </w:r>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3F60A1F4" w14:textId="77777777" w:rsidR="00B701D1" w:rsidRPr="008B1C02" w:rsidRDefault="00B701D1" w:rsidP="00B701D1">
      <w:pPr>
        <w:pStyle w:val="Heading5"/>
      </w:pPr>
      <w:bookmarkStart w:id="10921" w:name="_Toc28012795"/>
      <w:bookmarkStart w:id="10922" w:name="_Toc34266265"/>
      <w:bookmarkStart w:id="10923" w:name="_Toc36102436"/>
      <w:bookmarkStart w:id="10924" w:name="_Toc43563478"/>
      <w:bookmarkStart w:id="10925" w:name="_Toc45134021"/>
      <w:bookmarkStart w:id="10926" w:name="_Toc50031951"/>
      <w:bookmarkStart w:id="10927" w:name="_Toc51762871"/>
      <w:bookmarkStart w:id="10928" w:name="_Toc56640938"/>
      <w:bookmarkStart w:id="10929" w:name="_Toc59017906"/>
      <w:bookmarkStart w:id="10930" w:name="_Toc66231774"/>
      <w:bookmarkStart w:id="10931" w:name="_Toc68168935"/>
      <w:bookmarkStart w:id="10932" w:name="_Toc95152557"/>
      <w:bookmarkStart w:id="10933" w:name="_Toc95837599"/>
      <w:bookmarkStart w:id="10934" w:name="_Toc96002761"/>
      <w:bookmarkStart w:id="10935" w:name="_Toc96069402"/>
      <w:bookmarkStart w:id="10936" w:name="_Toc96078286"/>
      <w:bookmarkStart w:id="10937" w:name="_Toc114212527"/>
      <w:bookmarkStart w:id="10938" w:name="_Toc136555279"/>
      <w:bookmarkStart w:id="10939" w:name="_Toc151993737"/>
      <w:bookmarkStart w:id="10940" w:name="_Toc152000517"/>
      <w:bookmarkStart w:id="10941" w:name="_Toc152159122"/>
      <w:bookmarkStart w:id="10942" w:name="_Toc168571288"/>
      <w:bookmarkStart w:id="10943" w:name="_Toc169773329"/>
      <w:r w:rsidRPr="008B1C02">
        <w:t>5.</w:t>
      </w:r>
      <w:r w:rsidR="006C7BCE" w:rsidRPr="008B1C02">
        <w:t>23</w:t>
      </w:r>
      <w:r w:rsidRPr="008B1C02">
        <w:t>.2.2.1</w:t>
      </w:r>
      <w:r w:rsidRPr="008B1C02">
        <w:tab/>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r w:rsidRPr="008B1C02">
        <w:t>Introduction</w:t>
      </w:r>
      <w:bookmarkEnd w:id="10937"/>
      <w:bookmarkEnd w:id="10938"/>
      <w:bookmarkEnd w:id="10939"/>
      <w:bookmarkEnd w:id="10940"/>
      <w:bookmarkEnd w:id="10941"/>
      <w:bookmarkEnd w:id="10942"/>
      <w:bookmarkEnd w:id="10943"/>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4" w:name="_Toc28012796"/>
      <w:bookmarkStart w:id="10945" w:name="_Toc34266266"/>
      <w:bookmarkStart w:id="10946" w:name="_Toc36102437"/>
      <w:bookmarkStart w:id="10947" w:name="_Toc43563479"/>
      <w:bookmarkStart w:id="10948" w:name="_Toc45134022"/>
      <w:bookmarkStart w:id="10949" w:name="_Toc50031952"/>
      <w:bookmarkStart w:id="10950" w:name="_Toc51762872"/>
      <w:bookmarkStart w:id="10951" w:name="_Toc56640939"/>
      <w:bookmarkStart w:id="10952" w:name="_Toc59017907"/>
      <w:bookmarkStart w:id="10953" w:name="_Toc66231775"/>
      <w:bookmarkStart w:id="10954" w:name="_Toc68168936"/>
      <w:bookmarkStart w:id="10955" w:name="_Toc95152558"/>
      <w:bookmarkStart w:id="10956" w:name="_Toc95837600"/>
      <w:bookmarkStart w:id="10957" w:name="_Toc96002762"/>
      <w:bookmarkStart w:id="10958" w:name="_Toc96069403"/>
      <w:bookmarkStart w:id="10959" w:name="_Toc96078287"/>
      <w:bookmarkStart w:id="10960" w:name="_Toc114212528"/>
      <w:bookmarkStart w:id="10961" w:name="_Toc136555280"/>
      <w:bookmarkStart w:id="10962" w:name="_Toc151993738"/>
      <w:bookmarkStart w:id="10963" w:name="_Toc152000518"/>
      <w:bookmarkStart w:id="10964" w:name="_Toc152159123"/>
      <w:bookmarkStart w:id="10965" w:name="_Toc168571289"/>
      <w:bookmarkStart w:id="10966" w:name="_Toc169773330"/>
      <w:r w:rsidRPr="008B1C02">
        <w:t>5.</w:t>
      </w:r>
      <w:r w:rsidR="006C7BCE" w:rsidRPr="008B1C02">
        <w:t>23</w:t>
      </w:r>
      <w:r w:rsidRPr="008B1C02">
        <w:t>.2.2.2</w:t>
      </w:r>
      <w:r w:rsidRPr="008B1C02">
        <w:tab/>
        <w:t>Resource definition</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7" w:name="_Toc28012797"/>
      <w:bookmarkStart w:id="10968" w:name="_Toc34266267"/>
      <w:bookmarkStart w:id="10969" w:name="_Toc36102438"/>
      <w:bookmarkStart w:id="10970" w:name="_Toc43563480"/>
      <w:bookmarkStart w:id="10971" w:name="_Toc45134023"/>
      <w:bookmarkStart w:id="10972" w:name="_Toc50031953"/>
      <w:bookmarkStart w:id="10973" w:name="_Toc51762873"/>
      <w:bookmarkStart w:id="10974" w:name="_Toc56640940"/>
      <w:bookmarkStart w:id="10975" w:name="_Toc59017908"/>
      <w:bookmarkStart w:id="10976" w:name="_Toc66231776"/>
      <w:bookmarkStart w:id="10977" w:name="_Toc68168937"/>
      <w:bookmarkStart w:id="10978" w:name="_Toc95152559"/>
      <w:bookmarkStart w:id="10979" w:name="_Toc95837601"/>
      <w:bookmarkStart w:id="10980" w:name="_Toc96002763"/>
      <w:bookmarkStart w:id="10981" w:name="_Toc96069404"/>
      <w:bookmarkStart w:id="10982" w:name="_Toc96078288"/>
      <w:bookmarkStart w:id="10983" w:name="_Toc114212529"/>
      <w:bookmarkStart w:id="10984" w:name="_Toc136555281"/>
      <w:bookmarkStart w:id="10985" w:name="_Toc151993739"/>
      <w:bookmarkStart w:id="10986" w:name="_Toc152000519"/>
      <w:bookmarkStart w:id="10987" w:name="_Toc152159124"/>
      <w:bookmarkStart w:id="10988" w:name="_Toc168571290"/>
      <w:bookmarkStart w:id="10989" w:name="_Toc169773331"/>
      <w:r w:rsidRPr="008B1C02">
        <w:t>5.</w:t>
      </w:r>
      <w:r w:rsidR="006C7BCE" w:rsidRPr="008B1C02">
        <w:t>23</w:t>
      </w:r>
      <w:r w:rsidRPr="008B1C02">
        <w:t>.2.2.3</w:t>
      </w:r>
      <w:r w:rsidRPr="008B1C02">
        <w:tab/>
        <w:t>Resource Methods</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p>
    <w:p w14:paraId="32854B95" w14:textId="77777777" w:rsidR="00B701D1" w:rsidRPr="008B1C02" w:rsidRDefault="00B701D1" w:rsidP="00B701D1">
      <w:pPr>
        <w:pStyle w:val="Heading6"/>
      </w:pPr>
      <w:bookmarkStart w:id="10990" w:name="_Toc28012798"/>
      <w:bookmarkStart w:id="10991" w:name="_Toc34266268"/>
      <w:bookmarkStart w:id="10992" w:name="_Toc36102439"/>
      <w:bookmarkStart w:id="10993" w:name="_Toc43563481"/>
      <w:bookmarkStart w:id="10994" w:name="_Toc45134024"/>
      <w:bookmarkStart w:id="10995" w:name="_Toc50031954"/>
      <w:bookmarkStart w:id="10996" w:name="_Toc51762874"/>
      <w:bookmarkStart w:id="10997" w:name="_Toc56640941"/>
      <w:bookmarkStart w:id="10998" w:name="_Toc59017909"/>
      <w:bookmarkStart w:id="10999" w:name="_Toc66231777"/>
      <w:bookmarkStart w:id="11000" w:name="_Toc68168938"/>
      <w:bookmarkStart w:id="11001" w:name="_Toc95152560"/>
      <w:bookmarkStart w:id="11002" w:name="_Toc95837602"/>
      <w:bookmarkStart w:id="11003" w:name="_Toc96002764"/>
      <w:bookmarkStart w:id="11004" w:name="_Toc96069405"/>
      <w:bookmarkStart w:id="11005" w:name="_Toc96078289"/>
      <w:bookmarkStart w:id="11006" w:name="_Toc114212530"/>
      <w:bookmarkStart w:id="11007" w:name="_Toc136555282"/>
      <w:bookmarkStart w:id="11008" w:name="_Toc151993740"/>
      <w:bookmarkStart w:id="11009" w:name="_Toc152000520"/>
      <w:bookmarkStart w:id="11010" w:name="_Toc152159125"/>
      <w:bookmarkStart w:id="11011" w:name="_Toc168571291"/>
      <w:bookmarkStart w:id="11012" w:name="_Toc169773332"/>
      <w:r w:rsidRPr="008B1C02">
        <w:t>5.</w:t>
      </w:r>
      <w:r w:rsidR="006C7BCE" w:rsidRPr="008B1C02">
        <w:t>23</w:t>
      </w:r>
      <w:r w:rsidRPr="008B1C02">
        <w:t>.2.2.3.1</w:t>
      </w:r>
      <w:r w:rsidRPr="008B1C02">
        <w:tab/>
        <w:t>POST</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3" w:name="_Toc95152561"/>
      <w:bookmarkStart w:id="11014" w:name="_Toc95837603"/>
      <w:bookmarkStart w:id="11015" w:name="_Toc96002765"/>
      <w:bookmarkStart w:id="11016" w:name="_Toc96069406"/>
      <w:bookmarkStart w:id="11017" w:name="_Toc96078290"/>
    </w:p>
    <w:p w14:paraId="1AF188B1" w14:textId="77777777" w:rsidR="00B701D1" w:rsidRPr="008B1C02" w:rsidRDefault="00B701D1" w:rsidP="00B701D1">
      <w:pPr>
        <w:pStyle w:val="Heading4"/>
      </w:pPr>
      <w:bookmarkStart w:id="11018" w:name="_Toc114212531"/>
      <w:bookmarkStart w:id="11019" w:name="_Toc136555283"/>
      <w:bookmarkStart w:id="11020" w:name="_Toc151993741"/>
      <w:bookmarkStart w:id="11021" w:name="_Toc152000521"/>
      <w:bookmarkStart w:id="11022" w:name="_Toc152159126"/>
      <w:bookmarkStart w:id="11023" w:name="_Toc168571292"/>
      <w:bookmarkStart w:id="11024" w:name="_Toc169773333"/>
      <w:r w:rsidRPr="008B1C02">
        <w:t>5.</w:t>
      </w:r>
      <w:r w:rsidR="006C7BCE" w:rsidRPr="008B1C02">
        <w:t>23</w:t>
      </w:r>
      <w:r w:rsidRPr="008B1C02">
        <w:t>.2.3</w:t>
      </w:r>
      <w:r w:rsidRPr="008B1C02">
        <w:tab/>
        <w:t>Resource: Individual Data Reporting Session</w:t>
      </w:r>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3F15A4B3" w14:textId="77777777" w:rsidR="00B701D1" w:rsidRPr="008B1C02" w:rsidRDefault="00B701D1" w:rsidP="00B701D1">
      <w:pPr>
        <w:pStyle w:val="Heading5"/>
      </w:pPr>
      <w:bookmarkStart w:id="11025" w:name="_Toc95152562"/>
      <w:bookmarkStart w:id="11026" w:name="_Toc95837604"/>
      <w:bookmarkStart w:id="11027" w:name="_Toc96002766"/>
      <w:bookmarkStart w:id="11028" w:name="_Toc96069407"/>
      <w:bookmarkStart w:id="11029" w:name="_Toc96078291"/>
      <w:bookmarkStart w:id="11030" w:name="_Toc114212532"/>
      <w:bookmarkStart w:id="11031" w:name="_Toc136555284"/>
      <w:bookmarkStart w:id="11032" w:name="_Toc151993742"/>
      <w:bookmarkStart w:id="11033" w:name="_Toc152000522"/>
      <w:bookmarkStart w:id="11034" w:name="_Toc152159127"/>
      <w:bookmarkStart w:id="11035" w:name="_Toc168571293"/>
      <w:bookmarkStart w:id="11036" w:name="_Toc169773334"/>
      <w:r w:rsidRPr="008B1C02">
        <w:t>5.</w:t>
      </w:r>
      <w:r w:rsidR="006C7BCE" w:rsidRPr="008B1C02">
        <w:t>23</w:t>
      </w:r>
      <w:r w:rsidRPr="008B1C02">
        <w:t>.2.3.1</w:t>
      </w:r>
      <w:r w:rsidRPr="008B1C02">
        <w:tab/>
      </w:r>
      <w:bookmarkEnd w:id="11025"/>
      <w:bookmarkEnd w:id="11026"/>
      <w:bookmarkEnd w:id="11027"/>
      <w:bookmarkEnd w:id="11028"/>
      <w:bookmarkEnd w:id="11029"/>
      <w:r w:rsidRPr="008B1C02">
        <w:t>Introduction</w:t>
      </w:r>
      <w:bookmarkEnd w:id="11030"/>
      <w:bookmarkEnd w:id="11031"/>
      <w:bookmarkEnd w:id="11032"/>
      <w:bookmarkEnd w:id="11033"/>
      <w:bookmarkEnd w:id="11034"/>
      <w:bookmarkEnd w:id="11035"/>
      <w:bookmarkEnd w:id="11036"/>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7" w:name="_Toc28012802"/>
      <w:bookmarkStart w:id="11038" w:name="_Toc34266272"/>
      <w:bookmarkStart w:id="11039" w:name="_Toc36102443"/>
      <w:bookmarkStart w:id="11040" w:name="_Toc43563485"/>
      <w:bookmarkStart w:id="11041" w:name="_Toc45134028"/>
      <w:bookmarkStart w:id="11042" w:name="_Toc50031958"/>
      <w:bookmarkStart w:id="11043" w:name="_Toc51762878"/>
      <w:bookmarkStart w:id="11044" w:name="_Toc56640945"/>
      <w:bookmarkStart w:id="11045" w:name="_Toc59017913"/>
      <w:bookmarkStart w:id="11046" w:name="_Toc66231781"/>
      <w:bookmarkStart w:id="11047" w:name="_Toc68168942"/>
      <w:bookmarkStart w:id="11048" w:name="_Toc95152563"/>
      <w:bookmarkStart w:id="11049" w:name="_Toc95837605"/>
      <w:bookmarkStart w:id="11050" w:name="_Toc96002767"/>
      <w:bookmarkStart w:id="11051" w:name="_Toc96069408"/>
      <w:bookmarkStart w:id="11052" w:name="_Toc96078292"/>
      <w:bookmarkStart w:id="11053" w:name="_Toc114212533"/>
      <w:bookmarkStart w:id="11054" w:name="_Toc136555285"/>
      <w:bookmarkStart w:id="11055" w:name="_Toc151993743"/>
      <w:bookmarkStart w:id="11056" w:name="_Toc152000523"/>
      <w:bookmarkStart w:id="11057" w:name="_Toc152159128"/>
      <w:bookmarkStart w:id="11058" w:name="_Toc168571294"/>
      <w:bookmarkStart w:id="11059" w:name="_Toc169773335"/>
      <w:bookmarkStart w:id="11060" w:name="_Toc28012803"/>
      <w:bookmarkStart w:id="11061" w:name="_Toc34266273"/>
      <w:bookmarkStart w:id="11062" w:name="_Toc36102444"/>
      <w:bookmarkStart w:id="11063" w:name="_Toc43563486"/>
      <w:bookmarkStart w:id="11064" w:name="_Toc45134029"/>
      <w:r w:rsidRPr="008B1C02">
        <w:t>5.</w:t>
      </w:r>
      <w:r w:rsidR="006C7BCE" w:rsidRPr="008B1C02">
        <w:t>23</w:t>
      </w:r>
      <w:r w:rsidRPr="008B1C02">
        <w:t>.2.3.2</w:t>
      </w:r>
      <w:r w:rsidRPr="008B1C02">
        <w:tab/>
        <w:t>Resource Definition</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5" w:name="_Toc50031959"/>
      <w:bookmarkStart w:id="11066" w:name="_Toc51762879"/>
      <w:bookmarkStart w:id="11067" w:name="_Toc56640946"/>
      <w:bookmarkStart w:id="11068" w:name="_Toc59017914"/>
      <w:bookmarkStart w:id="11069" w:name="_Toc66231782"/>
      <w:bookmarkStart w:id="11070" w:name="_Toc68168943"/>
      <w:bookmarkStart w:id="11071" w:name="_Toc95152564"/>
      <w:bookmarkStart w:id="11072" w:name="_Toc95837606"/>
      <w:bookmarkStart w:id="11073" w:name="_Toc96002768"/>
      <w:bookmarkStart w:id="11074" w:name="_Toc96069409"/>
      <w:bookmarkStart w:id="11075" w:name="_Toc96078293"/>
      <w:bookmarkStart w:id="11076" w:name="_Toc114212534"/>
      <w:bookmarkStart w:id="11077" w:name="_Toc136555286"/>
      <w:bookmarkStart w:id="11078" w:name="_Toc151993744"/>
      <w:bookmarkStart w:id="11079" w:name="_Toc152000524"/>
      <w:bookmarkStart w:id="11080" w:name="_Toc152159129"/>
      <w:bookmarkStart w:id="11081" w:name="_Toc168571295"/>
      <w:bookmarkStart w:id="11082" w:name="_Toc169773336"/>
      <w:bookmarkStart w:id="11083" w:name="_Toc50031961"/>
      <w:bookmarkStart w:id="11084" w:name="_Toc51762881"/>
      <w:bookmarkStart w:id="11085" w:name="_Toc56640948"/>
      <w:bookmarkStart w:id="11086" w:name="_Toc59017916"/>
      <w:bookmarkStart w:id="11087" w:name="_Toc66231784"/>
      <w:bookmarkStart w:id="11088" w:name="_Toc68168945"/>
      <w:bookmarkStart w:id="11089" w:name="_Toc95152566"/>
      <w:bookmarkStart w:id="11090" w:name="_Toc95837608"/>
      <w:bookmarkStart w:id="11091" w:name="_Toc96002770"/>
      <w:bookmarkStart w:id="11092" w:name="_Toc96069411"/>
      <w:bookmarkStart w:id="11093" w:name="_Toc96078295"/>
      <w:bookmarkStart w:id="11094" w:name="_Toc50031960"/>
      <w:bookmarkStart w:id="11095" w:name="_Toc51762880"/>
      <w:bookmarkStart w:id="11096" w:name="_Toc56640947"/>
      <w:bookmarkStart w:id="11097" w:name="_Toc59017915"/>
      <w:bookmarkStart w:id="11098" w:name="_Toc66231783"/>
      <w:bookmarkStart w:id="11099" w:name="_Toc68168944"/>
      <w:bookmarkEnd w:id="11060"/>
      <w:bookmarkEnd w:id="11061"/>
      <w:bookmarkEnd w:id="11062"/>
      <w:bookmarkEnd w:id="11063"/>
      <w:bookmarkEnd w:id="11064"/>
      <w:r w:rsidRPr="008B1C02">
        <w:t>5.</w:t>
      </w:r>
      <w:r w:rsidR="006C7BCE" w:rsidRPr="008B1C02">
        <w:t>23</w:t>
      </w:r>
      <w:r w:rsidRPr="008B1C02">
        <w:t>.2.3.3</w:t>
      </w:r>
      <w:r w:rsidRPr="008B1C02">
        <w:tab/>
        <w:t>Resource standard methods</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0F80A426" w14:textId="77777777" w:rsidR="00B701D1" w:rsidRPr="008B1C02" w:rsidRDefault="00B701D1" w:rsidP="00B701D1">
      <w:pPr>
        <w:pStyle w:val="Heading6"/>
      </w:pPr>
      <w:bookmarkStart w:id="11100" w:name="_Toc95152565"/>
      <w:bookmarkStart w:id="11101" w:name="_Toc95837607"/>
      <w:bookmarkStart w:id="11102" w:name="_Toc96002769"/>
      <w:bookmarkStart w:id="11103" w:name="_Toc96069410"/>
      <w:bookmarkStart w:id="11104" w:name="_Toc96078294"/>
      <w:bookmarkStart w:id="11105" w:name="_Toc114212535"/>
      <w:bookmarkStart w:id="11106" w:name="_Toc136555287"/>
      <w:bookmarkStart w:id="11107" w:name="_Toc151993745"/>
      <w:bookmarkStart w:id="11108" w:name="_Toc152000525"/>
      <w:bookmarkStart w:id="11109" w:name="_Toc152159130"/>
      <w:bookmarkStart w:id="11110" w:name="_Toc168571296"/>
      <w:bookmarkStart w:id="11111" w:name="_Toc169773337"/>
      <w:r w:rsidRPr="008B1C02">
        <w:t>5.</w:t>
      </w:r>
      <w:r w:rsidR="006C7BCE" w:rsidRPr="008B1C02">
        <w:t>23</w:t>
      </w:r>
      <w:r w:rsidRPr="008B1C02">
        <w:t>.2.3.3.1</w:t>
      </w:r>
      <w:r w:rsidRPr="008B1C02">
        <w:tab/>
        <w:t>GET</w:t>
      </w:r>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lastRenderedPageBreak/>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2" w:name="_Toc114212536"/>
      <w:bookmarkStart w:id="11113" w:name="_Toc136555288"/>
      <w:bookmarkStart w:id="11114" w:name="_Toc151993746"/>
      <w:bookmarkStart w:id="11115" w:name="_Toc152000526"/>
      <w:bookmarkStart w:id="11116" w:name="_Toc152159131"/>
      <w:bookmarkStart w:id="11117" w:name="_Toc168571297"/>
      <w:bookmarkStart w:id="11118" w:name="_Toc169773338"/>
      <w:r w:rsidRPr="008B1C02">
        <w:t>5.</w:t>
      </w:r>
      <w:r w:rsidR="006C7BCE" w:rsidRPr="008B1C02">
        <w:t>23</w:t>
      </w:r>
      <w:r w:rsidRPr="008B1C02">
        <w:t>.2.3.3.2</w:t>
      </w:r>
      <w:r w:rsidRPr="008B1C02">
        <w:tab/>
        <w:t>PUT</w:t>
      </w:r>
      <w:bookmarkEnd w:id="11083"/>
      <w:bookmarkEnd w:id="11084"/>
      <w:bookmarkEnd w:id="11085"/>
      <w:bookmarkEnd w:id="11086"/>
      <w:bookmarkEnd w:id="11087"/>
      <w:bookmarkEnd w:id="11088"/>
      <w:bookmarkEnd w:id="11089"/>
      <w:bookmarkEnd w:id="11090"/>
      <w:bookmarkEnd w:id="11091"/>
      <w:bookmarkEnd w:id="11092"/>
      <w:bookmarkEnd w:id="11093"/>
      <w:bookmarkEnd w:id="11112"/>
      <w:bookmarkEnd w:id="11113"/>
      <w:bookmarkEnd w:id="11114"/>
      <w:bookmarkEnd w:id="11115"/>
      <w:bookmarkEnd w:id="11116"/>
      <w:bookmarkEnd w:id="11117"/>
      <w:bookmarkEnd w:id="11118"/>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9"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9"/>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20" w:name="_Toc95152567"/>
      <w:bookmarkStart w:id="11121" w:name="_Toc95837609"/>
      <w:bookmarkStart w:id="11122" w:name="_Toc96002771"/>
      <w:bookmarkStart w:id="11123" w:name="_Toc96069412"/>
      <w:bookmarkStart w:id="11124" w:name="_Toc96078296"/>
      <w:bookmarkStart w:id="11125" w:name="_Toc114212537"/>
      <w:bookmarkStart w:id="11126" w:name="_Toc136555289"/>
      <w:bookmarkStart w:id="11127" w:name="_Toc151993747"/>
      <w:bookmarkStart w:id="11128" w:name="_Toc152000527"/>
      <w:bookmarkStart w:id="11129" w:name="_Toc152159132"/>
      <w:bookmarkStart w:id="11130" w:name="_Toc168571298"/>
      <w:bookmarkStart w:id="11131" w:name="_Toc169773339"/>
      <w:r w:rsidRPr="008B1C02">
        <w:lastRenderedPageBreak/>
        <w:t>5.</w:t>
      </w:r>
      <w:r w:rsidR="006C7BCE" w:rsidRPr="008B1C02">
        <w:t>23</w:t>
      </w:r>
      <w:r w:rsidRPr="008B1C02">
        <w:t>.2.3.3.3</w:t>
      </w:r>
      <w:r w:rsidRPr="008B1C02">
        <w:tab/>
        <w:t>DELETE</w:t>
      </w:r>
      <w:bookmarkEnd w:id="11094"/>
      <w:bookmarkEnd w:id="11095"/>
      <w:bookmarkEnd w:id="11096"/>
      <w:bookmarkEnd w:id="11097"/>
      <w:bookmarkEnd w:id="11098"/>
      <w:bookmarkEnd w:id="1109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2" w:name="_Toc95152587"/>
      <w:bookmarkStart w:id="11133" w:name="_Toc95837629"/>
      <w:bookmarkStart w:id="11134" w:name="_Toc96002791"/>
      <w:bookmarkStart w:id="11135" w:name="_Toc96069432"/>
      <w:bookmarkStart w:id="11136"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7" w:name="_Toc114212538"/>
      <w:bookmarkStart w:id="11138" w:name="_Toc136555290"/>
      <w:bookmarkStart w:id="11139" w:name="_Toc151993748"/>
      <w:bookmarkStart w:id="11140" w:name="_Toc152000528"/>
      <w:bookmarkStart w:id="11141" w:name="_Toc152159133"/>
      <w:bookmarkStart w:id="11142" w:name="_Toc168571299"/>
      <w:bookmarkStart w:id="11143" w:name="_Toc169773340"/>
      <w:bookmarkStart w:id="11144" w:name="_Toc95152583"/>
      <w:bookmarkStart w:id="11145" w:name="_Toc95837625"/>
      <w:bookmarkStart w:id="11146" w:name="_Toc96002787"/>
      <w:bookmarkStart w:id="11147" w:name="_Toc96069428"/>
      <w:bookmarkStart w:id="11148" w:name="_Toc96078312"/>
      <w:r w:rsidRPr="008B1C02">
        <w:lastRenderedPageBreak/>
        <w:t>5.</w:t>
      </w:r>
      <w:r w:rsidR="006C7BCE" w:rsidRPr="008B1C02">
        <w:t>23</w:t>
      </w:r>
      <w:r w:rsidRPr="008B1C02">
        <w:t>.2.3.4</w:t>
      </w:r>
      <w:r w:rsidRPr="008B1C02">
        <w:tab/>
        <w:t>Resource custom operations</w:t>
      </w:r>
      <w:bookmarkEnd w:id="11137"/>
      <w:bookmarkEnd w:id="11138"/>
      <w:bookmarkEnd w:id="11139"/>
      <w:bookmarkEnd w:id="11140"/>
      <w:bookmarkEnd w:id="11141"/>
      <w:bookmarkEnd w:id="11142"/>
      <w:bookmarkEnd w:id="11143"/>
    </w:p>
    <w:p w14:paraId="63F18FE6" w14:textId="77777777" w:rsidR="00B701D1" w:rsidRPr="008B1C02" w:rsidRDefault="00B701D1" w:rsidP="00B701D1">
      <w:pPr>
        <w:pStyle w:val="H6"/>
      </w:pPr>
      <w:bookmarkStart w:id="11149" w:name="_Toc510696616"/>
      <w:bookmarkStart w:id="11150" w:name="_Toc35971407"/>
      <w:r w:rsidRPr="008B1C02">
        <w:t>5.</w:t>
      </w:r>
      <w:r w:rsidR="006C7BCE" w:rsidRPr="008B1C02">
        <w:t>23</w:t>
      </w:r>
      <w:r w:rsidRPr="008B1C02">
        <w:t>.2.3.4.1</w:t>
      </w:r>
      <w:r w:rsidRPr="008B1C02">
        <w:tab/>
        <w:t>Overview</w:t>
      </w:r>
      <w:bookmarkEnd w:id="11149"/>
      <w:bookmarkEnd w:id="11150"/>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79"/>
        <w:gridCol w:w="3165"/>
        <w:gridCol w:w="1555"/>
        <w:gridCol w:w="3470"/>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1" w:name="_Toc35971408"/>
      <w:r w:rsidRPr="008B1C02">
        <w:t>5.</w:t>
      </w:r>
      <w:r w:rsidR="006C7BCE" w:rsidRPr="008B1C02">
        <w:t>23</w:t>
      </w:r>
      <w:r w:rsidRPr="008B1C02">
        <w:t>.2.3.4.2</w:t>
      </w:r>
      <w:r w:rsidRPr="008B1C02">
        <w:tab/>
        <w:t xml:space="preserve">Operation: </w:t>
      </w:r>
      <w:bookmarkEnd w:id="11151"/>
      <w:r w:rsidRPr="008B1C02">
        <w:t>Report</w:t>
      </w:r>
    </w:p>
    <w:p w14:paraId="48C15B7D" w14:textId="77777777" w:rsidR="00B701D1" w:rsidRPr="008B1C02" w:rsidRDefault="00B701D1" w:rsidP="00B701D1">
      <w:pPr>
        <w:pStyle w:val="H6"/>
      </w:pPr>
      <w:bookmarkStart w:id="11152" w:name="_Toc510696618"/>
      <w:bookmarkStart w:id="11153" w:name="_Toc35971409"/>
      <w:r w:rsidRPr="008B1C02">
        <w:t>5.</w:t>
      </w:r>
      <w:r w:rsidR="006C7BCE" w:rsidRPr="008B1C02">
        <w:t>23</w:t>
      </w:r>
      <w:r w:rsidRPr="008B1C02">
        <w:t>.2.3.4.2.1</w:t>
      </w:r>
      <w:r w:rsidRPr="008B1C02">
        <w:tab/>
        <w:t>Description</w:t>
      </w:r>
      <w:bookmarkEnd w:id="11152"/>
      <w:bookmarkEnd w:id="11153"/>
    </w:p>
    <w:p w14:paraId="3CDFB316" w14:textId="77777777" w:rsidR="00B701D1" w:rsidRPr="008B1C02" w:rsidRDefault="00B701D1" w:rsidP="00B701D1">
      <w:bookmarkStart w:id="11154" w:name="_Toc510696619"/>
      <w:bookmarkStart w:id="11155"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4"/>
      <w:bookmarkEnd w:id="11155"/>
    </w:p>
    <w:bookmarkEnd w:id="11132"/>
    <w:bookmarkEnd w:id="11133"/>
    <w:bookmarkEnd w:id="11134"/>
    <w:bookmarkEnd w:id="11135"/>
    <w:bookmarkEnd w:id="11136"/>
    <w:bookmarkEnd w:id="11144"/>
    <w:bookmarkEnd w:id="11145"/>
    <w:bookmarkEnd w:id="11146"/>
    <w:bookmarkEnd w:id="11147"/>
    <w:bookmarkEnd w:id="11148"/>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0"/>
        <w:gridCol w:w="287"/>
        <w:gridCol w:w="1440"/>
        <w:gridCol w:w="5942"/>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00"/>
        <w:gridCol w:w="432"/>
        <w:gridCol w:w="1083"/>
        <w:gridCol w:w="1219"/>
        <w:gridCol w:w="4657"/>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1431"/>
        <w:gridCol w:w="424"/>
        <w:gridCol w:w="1134"/>
        <w:gridCol w:w="5173"/>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6" w:name="_Toc114212539"/>
      <w:bookmarkStart w:id="11157" w:name="_Toc136555291"/>
      <w:bookmarkStart w:id="11158" w:name="_Toc151993749"/>
      <w:bookmarkStart w:id="11159" w:name="_Toc152000529"/>
      <w:bookmarkStart w:id="11160" w:name="_Toc152159134"/>
      <w:bookmarkStart w:id="11161" w:name="_Toc168571300"/>
      <w:bookmarkStart w:id="11162" w:name="_Toc169773341"/>
      <w:bookmarkStart w:id="11163" w:name="_Toc95152568"/>
      <w:bookmarkStart w:id="11164" w:name="_Toc95837610"/>
      <w:bookmarkStart w:id="11165" w:name="_Toc96002772"/>
      <w:bookmarkStart w:id="11166" w:name="_Toc96069413"/>
      <w:bookmarkStart w:id="11167" w:name="_Toc96078297"/>
      <w:r w:rsidRPr="008B1C02">
        <w:lastRenderedPageBreak/>
        <w:t>5.23.3</w:t>
      </w:r>
      <w:r w:rsidRPr="008B1C02">
        <w:tab/>
        <w:t>Custom Operations without associated resources</w:t>
      </w:r>
      <w:bookmarkEnd w:id="11156"/>
      <w:bookmarkEnd w:id="11157"/>
      <w:bookmarkEnd w:id="11158"/>
      <w:bookmarkEnd w:id="11159"/>
      <w:bookmarkEnd w:id="11160"/>
      <w:bookmarkEnd w:id="11161"/>
      <w:bookmarkEnd w:id="11162"/>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8" w:name="_Toc114212540"/>
      <w:bookmarkStart w:id="11169" w:name="_Toc136555292"/>
      <w:bookmarkStart w:id="11170" w:name="_Toc151993750"/>
      <w:bookmarkStart w:id="11171" w:name="_Toc152000530"/>
      <w:bookmarkStart w:id="11172" w:name="_Toc152159135"/>
      <w:bookmarkStart w:id="11173" w:name="_Toc168571301"/>
      <w:bookmarkStart w:id="11174" w:name="_Toc169773342"/>
      <w:r w:rsidRPr="008B1C02">
        <w:t>5.23.4</w:t>
      </w:r>
      <w:r w:rsidRPr="008B1C02">
        <w:tab/>
        <w:t>Notifications</w:t>
      </w:r>
      <w:bookmarkEnd w:id="11168"/>
      <w:bookmarkEnd w:id="11169"/>
      <w:bookmarkEnd w:id="11170"/>
      <w:bookmarkEnd w:id="11171"/>
      <w:bookmarkEnd w:id="11172"/>
      <w:bookmarkEnd w:id="11173"/>
      <w:bookmarkEnd w:id="11174"/>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5" w:name="_Toc114212541"/>
      <w:bookmarkStart w:id="11176" w:name="_Toc136555293"/>
      <w:bookmarkStart w:id="11177" w:name="_Toc151993751"/>
      <w:bookmarkStart w:id="11178" w:name="_Toc152000531"/>
      <w:bookmarkStart w:id="11179" w:name="_Toc152159136"/>
      <w:bookmarkStart w:id="11180" w:name="_Toc168571302"/>
      <w:bookmarkStart w:id="11181" w:name="_Toc169773343"/>
      <w:r w:rsidRPr="008B1C02">
        <w:t>5.</w:t>
      </w:r>
      <w:r w:rsidR="006C7BCE" w:rsidRPr="008B1C02">
        <w:t>23</w:t>
      </w:r>
      <w:r w:rsidRPr="008B1C02">
        <w:t>.</w:t>
      </w:r>
      <w:r w:rsidR="00C81D33" w:rsidRPr="008B1C02">
        <w:t>5</w:t>
      </w:r>
      <w:r w:rsidRPr="008B1C02">
        <w:tab/>
        <w:t>Data Model</w:t>
      </w:r>
      <w:bookmarkEnd w:id="11163"/>
      <w:bookmarkEnd w:id="11164"/>
      <w:bookmarkEnd w:id="11165"/>
      <w:bookmarkEnd w:id="11166"/>
      <w:bookmarkEnd w:id="11167"/>
      <w:bookmarkEnd w:id="11175"/>
      <w:bookmarkEnd w:id="11176"/>
      <w:bookmarkEnd w:id="11177"/>
      <w:bookmarkEnd w:id="11178"/>
      <w:bookmarkEnd w:id="11179"/>
      <w:bookmarkEnd w:id="11180"/>
      <w:bookmarkEnd w:id="11181"/>
    </w:p>
    <w:p w14:paraId="5C391F49" w14:textId="77777777" w:rsidR="00B701D1" w:rsidRPr="008B1C02" w:rsidRDefault="00B701D1" w:rsidP="00B701D1">
      <w:pPr>
        <w:pStyle w:val="Heading4"/>
      </w:pPr>
      <w:bookmarkStart w:id="11182" w:name="_Toc28012812"/>
      <w:bookmarkStart w:id="11183" w:name="_Toc34266282"/>
      <w:bookmarkStart w:id="11184" w:name="_Toc36102453"/>
      <w:bookmarkStart w:id="11185" w:name="_Toc43563495"/>
      <w:bookmarkStart w:id="11186" w:name="_Toc45134038"/>
      <w:bookmarkStart w:id="11187" w:name="_Toc50031970"/>
      <w:bookmarkStart w:id="11188" w:name="_Toc51762890"/>
      <w:bookmarkStart w:id="11189" w:name="_Toc56640957"/>
      <w:bookmarkStart w:id="11190" w:name="_Toc59017925"/>
      <w:bookmarkStart w:id="11191" w:name="_Toc66231793"/>
      <w:bookmarkStart w:id="11192" w:name="_Toc68168954"/>
      <w:bookmarkStart w:id="11193" w:name="_Toc95152569"/>
      <w:bookmarkStart w:id="11194" w:name="_Toc95837611"/>
      <w:bookmarkStart w:id="11195" w:name="_Toc96002773"/>
      <w:bookmarkStart w:id="11196" w:name="_Toc96069414"/>
      <w:bookmarkStart w:id="11197" w:name="_Toc96078298"/>
      <w:bookmarkStart w:id="11198" w:name="_Toc114212542"/>
      <w:bookmarkStart w:id="11199" w:name="_Toc136555294"/>
      <w:bookmarkStart w:id="11200" w:name="_Toc151993752"/>
      <w:bookmarkStart w:id="11201" w:name="_Toc152000532"/>
      <w:bookmarkStart w:id="11202" w:name="_Toc152159137"/>
      <w:bookmarkStart w:id="11203" w:name="_Toc168571303"/>
      <w:bookmarkStart w:id="11204" w:name="_Toc169773344"/>
      <w:r w:rsidRPr="008B1C02">
        <w:t>5.</w:t>
      </w:r>
      <w:r w:rsidR="006C7BCE" w:rsidRPr="008B1C02">
        <w:t>23</w:t>
      </w:r>
      <w:r w:rsidRPr="008B1C02">
        <w:t>.3.1</w:t>
      </w:r>
      <w:r w:rsidRPr="008B1C02">
        <w:tab/>
        <w:t>General</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5" w:name="_Toc114212543"/>
      <w:bookmarkStart w:id="11206" w:name="_Toc136555295"/>
      <w:bookmarkStart w:id="11207" w:name="_Toc151993753"/>
      <w:bookmarkStart w:id="11208" w:name="_Toc152000533"/>
      <w:bookmarkStart w:id="11209" w:name="_Toc152159138"/>
      <w:bookmarkStart w:id="11210" w:name="_Toc168571304"/>
      <w:bookmarkStart w:id="11211" w:name="_Toc169773345"/>
      <w:r w:rsidRPr="008B1C02">
        <w:t>5.</w:t>
      </w:r>
      <w:r w:rsidR="006C7BCE" w:rsidRPr="008B1C02">
        <w:t>23</w:t>
      </w:r>
      <w:r w:rsidRPr="008B1C02">
        <w:t>.</w:t>
      </w:r>
      <w:r w:rsidR="00C81D33" w:rsidRPr="008B1C02">
        <w:t>6</w:t>
      </w:r>
      <w:r w:rsidRPr="008B1C02">
        <w:tab/>
        <w:t>Used Features</w:t>
      </w:r>
      <w:bookmarkEnd w:id="11205"/>
      <w:bookmarkEnd w:id="11206"/>
      <w:bookmarkEnd w:id="11207"/>
      <w:bookmarkEnd w:id="11208"/>
      <w:bookmarkEnd w:id="11209"/>
      <w:bookmarkEnd w:id="11210"/>
      <w:bookmarkEnd w:id="11211"/>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2"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2"/>
    </w:tbl>
    <w:p w14:paraId="7059A41D" w14:textId="77777777" w:rsidR="00B701D1" w:rsidRPr="008B1C02" w:rsidRDefault="00B701D1" w:rsidP="00B701D1"/>
    <w:p w14:paraId="39F9EACA" w14:textId="77777777" w:rsidR="00B701D1" w:rsidRPr="008B1C02" w:rsidRDefault="00B701D1" w:rsidP="00B701D1">
      <w:pPr>
        <w:pStyle w:val="Heading3"/>
      </w:pPr>
      <w:bookmarkStart w:id="11213" w:name="_Toc114212544"/>
      <w:bookmarkStart w:id="11214" w:name="_Toc136555296"/>
      <w:bookmarkStart w:id="11215" w:name="_Toc151993754"/>
      <w:bookmarkStart w:id="11216" w:name="_Toc152000534"/>
      <w:bookmarkStart w:id="11217" w:name="_Toc152159139"/>
      <w:bookmarkStart w:id="11218" w:name="_Toc168571305"/>
      <w:bookmarkStart w:id="11219" w:name="_Toc169773346"/>
      <w:r w:rsidRPr="008B1C02">
        <w:t>5.</w:t>
      </w:r>
      <w:r w:rsidR="006C7BCE" w:rsidRPr="008B1C02">
        <w:t>23</w:t>
      </w:r>
      <w:r w:rsidRPr="008B1C02">
        <w:t>.</w:t>
      </w:r>
      <w:r w:rsidR="00C81D33" w:rsidRPr="008B1C02">
        <w:t>7</w:t>
      </w:r>
      <w:r w:rsidRPr="008B1C02">
        <w:tab/>
        <w:t>Error handling</w:t>
      </w:r>
      <w:bookmarkEnd w:id="11213"/>
      <w:bookmarkEnd w:id="11214"/>
      <w:bookmarkEnd w:id="11215"/>
      <w:bookmarkEnd w:id="11216"/>
      <w:bookmarkEnd w:id="11217"/>
      <w:bookmarkEnd w:id="11218"/>
      <w:bookmarkEnd w:id="11219"/>
    </w:p>
    <w:p w14:paraId="43B123C5" w14:textId="77777777" w:rsidR="00B701D1" w:rsidRPr="008B1C02" w:rsidRDefault="00B701D1" w:rsidP="00B701D1">
      <w:pPr>
        <w:pStyle w:val="Heading4"/>
      </w:pPr>
      <w:bookmarkStart w:id="11220" w:name="_Toc114212545"/>
      <w:bookmarkStart w:id="11221" w:name="_Toc136555297"/>
      <w:bookmarkStart w:id="11222" w:name="_Toc151993755"/>
      <w:bookmarkStart w:id="11223" w:name="_Toc152000535"/>
      <w:bookmarkStart w:id="11224" w:name="_Toc152159140"/>
      <w:bookmarkStart w:id="11225" w:name="_Toc168571306"/>
      <w:bookmarkStart w:id="11226" w:name="_Toc169773347"/>
      <w:r w:rsidRPr="008B1C02">
        <w:t>5.</w:t>
      </w:r>
      <w:r w:rsidR="006C7BCE" w:rsidRPr="008B1C02">
        <w:t>23</w:t>
      </w:r>
      <w:r w:rsidRPr="008B1C02">
        <w:t>.</w:t>
      </w:r>
      <w:r w:rsidR="00C81D33" w:rsidRPr="008B1C02">
        <w:t>7</w:t>
      </w:r>
      <w:r w:rsidRPr="008B1C02">
        <w:t>.1</w:t>
      </w:r>
      <w:r w:rsidRPr="008B1C02">
        <w:tab/>
        <w:t>General</w:t>
      </w:r>
      <w:bookmarkEnd w:id="11220"/>
      <w:bookmarkEnd w:id="11221"/>
      <w:bookmarkEnd w:id="11222"/>
      <w:bookmarkEnd w:id="11223"/>
      <w:bookmarkEnd w:id="11224"/>
      <w:bookmarkEnd w:id="11225"/>
      <w:bookmarkEnd w:id="11226"/>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7" w:name="_Toc114212546"/>
      <w:bookmarkStart w:id="11228" w:name="_Toc136555298"/>
      <w:bookmarkStart w:id="11229" w:name="_Toc151993756"/>
      <w:bookmarkStart w:id="11230" w:name="_Toc152000536"/>
      <w:bookmarkStart w:id="11231" w:name="_Toc152159141"/>
      <w:bookmarkStart w:id="11232" w:name="_Toc168571307"/>
      <w:bookmarkStart w:id="11233" w:name="_Toc169773348"/>
      <w:r w:rsidRPr="008B1C02">
        <w:t>5.</w:t>
      </w:r>
      <w:r w:rsidR="006C7BCE" w:rsidRPr="008B1C02">
        <w:t>23</w:t>
      </w:r>
      <w:r w:rsidRPr="008B1C02">
        <w:t>.</w:t>
      </w:r>
      <w:r w:rsidR="00C81D33" w:rsidRPr="008B1C02">
        <w:t>7</w:t>
      </w:r>
      <w:r w:rsidRPr="008B1C02">
        <w:t>.2</w:t>
      </w:r>
      <w:r w:rsidRPr="008B1C02">
        <w:tab/>
        <w:t>Protocol Errors</w:t>
      </w:r>
      <w:bookmarkEnd w:id="11227"/>
      <w:bookmarkEnd w:id="11228"/>
      <w:bookmarkEnd w:id="11229"/>
      <w:bookmarkEnd w:id="11230"/>
      <w:bookmarkEnd w:id="11231"/>
      <w:bookmarkEnd w:id="11232"/>
      <w:bookmarkEnd w:id="11233"/>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34" w:name="_Toc114212547"/>
      <w:bookmarkStart w:id="11235" w:name="_Toc136555299"/>
      <w:bookmarkStart w:id="11236" w:name="_Toc151993757"/>
      <w:bookmarkStart w:id="11237" w:name="_Toc152000537"/>
      <w:bookmarkStart w:id="11238" w:name="_Toc152159142"/>
      <w:bookmarkStart w:id="11239" w:name="_Toc168571308"/>
      <w:bookmarkStart w:id="11240" w:name="_Toc169773349"/>
      <w:r w:rsidRPr="008B1C02">
        <w:t>5.</w:t>
      </w:r>
      <w:r w:rsidR="006C7BCE" w:rsidRPr="008B1C02">
        <w:t>23</w:t>
      </w:r>
      <w:r w:rsidRPr="008B1C02">
        <w:t>.</w:t>
      </w:r>
      <w:r w:rsidR="00C81D33" w:rsidRPr="008B1C02">
        <w:t>7</w:t>
      </w:r>
      <w:r w:rsidRPr="008B1C02">
        <w:t>.3</w:t>
      </w:r>
      <w:r w:rsidRPr="008B1C02">
        <w:tab/>
        <w:t>Application Errors</w:t>
      </w:r>
      <w:bookmarkEnd w:id="11234"/>
      <w:bookmarkEnd w:id="11235"/>
      <w:bookmarkEnd w:id="11236"/>
      <w:bookmarkEnd w:id="11237"/>
      <w:bookmarkEnd w:id="11238"/>
      <w:bookmarkEnd w:id="11239"/>
      <w:bookmarkEnd w:id="11240"/>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1" w:name="_Hlk103891981"/>
      <w:r w:rsidRPr="008B1C02">
        <w:lastRenderedPageBreak/>
        <w:t>Table 5.</w:t>
      </w:r>
      <w:r w:rsidR="006C7BCE" w:rsidRPr="008B1C02">
        <w:t>23</w:t>
      </w:r>
      <w:r w:rsidRPr="008B1C02">
        <w:t>.</w:t>
      </w:r>
      <w:r w:rsidR="00C81D33" w:rsidRPr="008B1C02">
        <w:t>7</w:t>
      </w:r>
      <w:r w:rsidRPr="008B1C02">
        <w:t>.3-1: Application errors</w:t>
      </w:r>
      <w:bookmarkEnd w:id="1124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2"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2"/>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3" w:name="_Toc114212548"/>
      <w:bookmarkStart w:id="11244" w:name="_Toc136555300"/>
      <w:bookmarkStart w:id="11245" w:name="_Toc151993758"/>
      <w:bookmarkStart w:id="11246" w:name="_Toc152000538"/>
      <w:bookmarkStart w:id="11247" w:name="_Toc152159143"/>
      <w:bookmarkStart w:id="11248" w:name="_Toc168571309"/>
      <w:bookmarkStart w:id="11249" w:name="_Toc169773350"/>
      <w:r w:rsidRPr="008B1C02">
        <w:t>5.</w:t>
      </w:r>
      <w:r w:rsidR="00166EFB" w:rsidRPr="008B1C02">
        <w:t>24</w:t>
      </w:r>
      <w:r w:rsidRPr="008B1C02">
        <w:tab/>
        <w:t>DataReportingProvisioning API</w:t>
      </w:r>
      <w:bookmarkEnd w:id="11243"/>
      <w:bookmarkEnd w:id="11244"/>
      <w:bookmarkEnd w:id="11245"/>
      <w:bookmarkEnd w:id="11246"/>
      <w:bookmarkEnd w:id="11247"/>
      <w:bookmarkEnd w:id="11248"/>
      <w:bookmarkEnd w:id="11249"/>
    </w:p>
    <w:p w14:paraId="75B9C97F" w14:textId="77777777" w:rsidR="00BF099E" w:rsidRPr="008B1C02" w:rsidRDefault="00BF099E" w:rsidP="00BF099E">
      <w:pPr>
        <w:pStyle w:val="Heading3"/>
      </w:pPr>
      <w:bookmarkStart w:id="11250" w:name="_Toc114212549"/>
      <w:bookmarkStart w:id="11251" w:name="_Toc136555301"/>
      <w:bookmarkStart w:id="11252" w:name="_Toc151993759"/>
      <w:bookmarkStart w:id="11253" w:name="_Toc152000539"/>
      <w:bookmarkStart w:id="11254" w:name="_Toc152159144"/>
      <w:bookmarkStart w:id="11255" w:name="_Toc168571310"/>
      <w:bookmarkStart w:id="11256" w:name="_Toc169773351"/>
      <w:r w:rsidRPr="008B1C02">
        <w:t>5.</w:t>
      </w:r>
      <w:r w:rsidR="00166EFB" w:rsidRPr="008B1C02">
        <w:t>24</w:t>
      </w:r>
      <w:r w:rsidRPr="008B1C02">
        <w:t>.1</w:t>
      </w:r>
      <w:r w:rsidRPr="008B1C02">
        <w:tab/>
        <w:t>Introduction</w:t>
      </w:r>
      <w:bookmarkEnd w:id="11250"/>
      <w:bookmarkEnd w:id="11251"/>
      <w:bookmarkEnd w:id="11252"/>
      <w:bookmarkEnd w:id="11253"/>
      <w:bookmarkEnd w:id="11254"/>
      <w:bookmarkEnd w:id="11255"/>
      <w:bookmarkEnd w:id="11256"/>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7"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7"/>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8" w:name="_Toc114212550"/>
      <w:bookmarkStart w:id="11259" w:name="_Toc136555302"/>
      <w:bookmarkStart w:id="11260" w:name="_Toc151993760"/>
      <w:bookmarkStart w:id="11261" w:name="_Toc152000540"/>
      <w:bookmarkStart w:id="11262" w:name="_Toc152159145"/>
      <w:bookmarkStart w:id="11263" w:name="_Toc168571311"/>
      <w:bookmarkStart w:id="11264" w:name="_Toc169773352"/>
      <w:r w:rsidRPr="008B1C02">
        <w:t>5.</w:t>
      </w:r>
      <w:r w:rsidR="00166EFB" w:rsidRPr="008B1C02">
        <w:t>24</w:t>
      </w:r>
      <w:r w:rsidRPr="008B1C02">
        <w:t>.2</w:t>
      </w:r>
      <w:r w:rsidRPr="008B1C02">
        <w:tab/>
        <w:t>Resources</w:t>
      </w:r>
      <w:bookmarkEnd w:id="11258"/>
      <w:bookmarkEnd w:id="11259"/>
      <w:bookmarkEnd w:id="11260"/>
      <w:bookmarkEnd w:id="11261"/>
      <w:bookmarkEnd w:id="11262"/>
      <w:bookmarkEnd w:id="11263"/>
      <w:bookmarkEnd w:id="11264"/>
    </w:p>
    <w:p w14:paraId="01F8BAA9" w14:textId="77777777" w:rsidR="005A4F81" w:rsidRPr="00796B27" w:rsidRDefault="005A4F81" w:rsidP="005A4F81">
      <w:pPr>
        <w:pStyle w:val="Heading4"/>
      </w:pPr>
      <w:bookmarkStart w:id="11265" w:name="_Toc168571312"/>
      <w:bookmarkStart w:id="11266" w:name="_Toc169773353"/>
      <w:r w:rsidRPr="00796B27">
        <w:t>5.</w:t>
      </w:r>
      <w:r>
        <w:t>24</w:t>
      </w:r>
      <w:r w:rsidRPr="00796B27">
        <w:t>.2.1</w:t>
      </w:r>
      <w:r w:rsidRPr="00796B27">
        <w:tab/>
        <w:t>Overview</w:t>
      </w:r>
      <w:bookmarkEnd w:id="11265"/>
      <w:bookmarkEnd w:id="11266"/>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7"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7"/>
    </w:p>
    <w:p w14:paraId="7414E66A" w14:textId="77777777" w:rsidR="00BF099E" w:rsidRPr="008B1C02" w:rsidRDefault="005A4F81" w:rsidP="00BF099E">
      <w:pPr>
        <w:pStyle w:val="TH"/>
      </w:pPr>
      <w:r w:rsidRPr="008B1C02">
        <w:object w:dxaOrig="7456" w:dyaOrig="6000" w14:anchorId="4ED98FFA">
          <v:shape id="_x0000_i1046" type="#_x0000_t75" style="width:354pt;height:285.7pt" o:ole="">
            <v:imagedata r:id="rId54" o:title=""/>
          </v:shape>
          <o:OLEObject Type="Embed" ProgID="Visio.Drawing.15" ShapeID="_x0000_i1046" DrawAspect="Content" ObjectID="_1786277392"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7"/>
        <w:gridCol w:w="4339"/>
        <w:gridCol w:w="837"/>
        <w:gridCol w:w="1662"/>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8"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8"/>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9" w:name="_Toc114212551"/>
      <w:bookmarkStart w:id="11270" w:name="_Toc136555303"/>
      <w:bookmarkStart w:id="11271" w:name="_Toc151993761"/>
      <w:bookmarkStart w:id="11272" w:name="_Toc152000541"/>
      <w:bookmarkStart w:id="11273" w:name="_Toc152159146"/>
      <w:bookmarkStart w:id="11274" w:name="_Toc168571313"/>
      <w:bookmarkStart w:id="11275" w:name="_Toc169773354"/>
      <w:r w:rsidRPr="008B1C02">
        <w:t>5.</w:t>
      </w:r>
      <w:r w:rsidR="00166EFB" w:rsidRPr="008B1C02">
        <w:t>24</w:t>
      </w:r>
      <w:r w:rsidRPr="008B1C02">
        <w:t>.2.2</w:t>
      </w:r>
      <w:r w:rsidRPr="008B1C02">
        <w:tab/>
        <w:t>Resource: Data Reporting Provisioning Sessions</w:t>
      </w:r>
      <w:bookmarkEnd w:id="11269"/>
      <w:bookmarkEnd w:id="11270"/>
      <w:bookmarkEnd w:id="11271"/>
      <w:bookmarkEnd w:id="11272"/>
      <w:bookmarkEnd w:id="11273"/>
      <w:bookmarkEnd w:id="11274"/>
      <w:bookmarkEnd w:id="11275"/>
    </w:p>
    <w:p w14:paraId="18C7A694" w14:textId="77777777" w:rsidR="00BF099E" w:rsidRPr="008B1C02" w:rsidRDefault="00BF099E" w:rsidP="00BF099E">
      <w:pPr>
        <w:pStyle w:val="Heading5"/>
      </w:pPr>
      <w:bookmarkStart w:id="11276" w:name="_Toc114212552"/>
      <w:bookmarkStart w:id="11277" w:name="_Toc136555304"/>
      <w:bookmarkStart w:id="11278" w:name="_Toc151993762"/>
      <w:bookmarkStart w:id="11279" w:name="_Toc152000542"/>
      <w:bookmarkStart w:id="11280" w:name="_Toc152159147"/>
      <w:bookmarkStart w:id="11281" w:name="_Toc168571314"/>
      <w:bookmarkStart w:id="11282" w:name="_Toc169773355"/>
      <w:r w:rsidRPr="008B1C02">
        <w:t>5.</w:t>
      </w:r>
      <w:r w:rsidR="00166EFB" w:rsidRPr="008B1C02">
        <w:t>24</w:t>
      </w:r>
      <w:r w:rsidRPr="008B1C02">
        <w:t>.2.2.1</w:t>
      </w:r>
      <w:r w:rsidRPr="008B1C02">
        <w:tab/>
        <w:t>Introduction</w:t>
      </w:r>
      <w:bookmarkEnd w:id="11276"/>
      <w:bookmarkEnd w:id="11277"/>
      <w:bookmarkEnd w:id="11278"/>
      <w:bookmarkEnd w:id="11279"/>
      <w:bookmarkEnd w:id="11280"/>
      <w:bookmarkEnd w:id="11281"/>
      <w:bookmarkEnd w:id="11282"/>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3" w:name="_Toc114212553"/>
      <w:bookmarkStart w:id="11284" w:name="_Toc136555305"/>
      <w:bookmarkStart w:id="11285" w:name="_Toc151993763"/>
      <w:bookmarkStart w:id="11286" w:name="_Toc152000543"/>
      <w:bookmarkStart w:id="11287" w:name="_Toc152159148"/>
      <w:bookmarkStart w:id="11288" w:name="_Toc168571315"/>
      <w:bookmarkStart w:id="11289" w:name="_Toc169773356"/>
      <w:r w:rsidRPr="008B1C02">
        <w:t>5.</w:t>
      </w:r>
      <w:r w:rsidR="00166EFB" w:rsidRPr="008B1C02">
        <w:t>24</w:t>
      </w:r>
      <w:r w:rsidRPr="008B1C02">
        <w:t>.2.2.2</w:t>
      </w:r>
      <w:r w:rsidRPr="008B1C02">
        <w:tab/>
        <w:t>Resource definition</w:t>
      </w:r>
      <w:bookmarkEnd w:id="11283"/>
      <w:bookmarkEnd w:id="11284"/>
      <w:bookmarkEnd w:id="11285"/>
      <w:bookmarkEnd w:id="11286"/>
      <w:bookmarkEnd w:id="11287"/>
      <w:bookmarkEnd w:id="11288"/>
      <w:bookmarkEnd w:id="11289"/>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90" w:name="_Toc114212554"/>
      <w:bookmarkStart w:id="11291" w:name="_Toc136555306"/>
      <w:bookmarkStart w:id="11292" w:name="_Toc151993764"/>
      <w:bookmarkStart w:id="11293" w:name="_Toc152000544"/>
      <w:bookmarkStart w:id="11294" w:name="_Toc152159149"/>
      <w:bookmarkStart w:id="11295" w:name="_Toc168571316"/>
      <w:bookmarkStart w:id="11296" w:name="_Toc169773357"/>
      <w:r w:rsidRPr="008B1C02">
        <w:lastRenderedPageBreak/>
        <w:t>5.</w:t>
      </w:r>
      <w:r w:rsidR="00166EFB" w:rsidRPr="008B1C02">
        <w:t>24</w:t>
      </w:r>
      <w:r w:rsidRPr="008B1C02">
        <w:t>.2.2.3</w:t>
      </w:r>
      <w:r w:rsidRPr="008B1C02">
        <w:tab/>
        <w:t>Resource Methods</w:t>
      </w:r>
      <w:bookmarkEnd w:id="11290"/>
      <w:bookmarkEnd w:id="11291"/>
      <w:bookmarkEnd w:id="11292"/>
      <w:bookmarkEnd w:id="11293"/>
      <w:bookmarkEnd w:id="11294"/>
      <w:bookmarkEnd w:id="11295"/>
      <w:bookmarkEnd w:id="11296"/>
    </w:p>
    <w:p w14:paraId="632E69EB" w14:textId="77777777" w:rsidR="00BF099E" w:rsidRPr="008B1C02" w:rsidRDefault="00BF099E" w:rsidP="00BF099E">
      <w:pPr>
        <w:pStyle w:val="Heading6"/>
      </w:pPr>
      <w:bookmarkStart w:id="11297" w:name="_Toc114212555"/>
      <w:bookmarkStart w:id="11298" w:name="_Toc136555307"/>
      <w:bookmarkStart w:id="11299" w:name="_Toc151993765"/>
      <w:bookmarkStart w:id="11300" w:name="_Toc152000545"/>
      <w:bookmarkStart w:id="11301" w:name="_Toc152159150"/>
      <w:bookmarkStart w:id="11302" w:name="_Toc168571317"/>
      <w:bookmarkStart w:id="11303" w:name="_Toc169773358"/>
      <w:r w:rsidRPr="008B1C02">
        <w:t>5.</w:t>
      </w:r>
      <w:r w:rsidR="00166EFB" w:rsidRPr="008B1C02">
        <w:t>24</w:t>
      </w:r>
      <w:r w:rsidRPr="008B1C02">
        <w:t>.2.2.3.1</w:t>
      </w:r>
      <w:r w:rsidRPr="008B1C02">
        <w:tab/>
        <w:t>POST</w:t>
      </w:r>
      <w:bookmarkEnd w:id="11297"/>
      <w:bookmarkEnd w:id="11298"/>
      <w:bookmarkEnd w:id="11299"/>
      <w:bookmarkEnd w:id="11300"/>
      <w:bookmarkEnd w:id="11301"/>
      <w:bookmarkEnd w:id="11302"/>
      <w:bookmarkEnd w:id="11303"/>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4" w:name="_Toc114212556"/>
      <w:bookmarkStart w:id="11305" w:name="_Toc136555308"/>
      <w:bookmarkStart w:id="11306" w:name="_Toc151993766"/>
      <w:bookmarkStart w:id="11307" w:name="_Toc152000546"/>
      <w:bookmarkStart w:id="11308" w:name="_Toc152159151"/>
      <w:bookmarkStart w:id="11309" w:name="_Toc168571318"/>
      <w:bookmarkStart w:id="11310" w:name="_Toc169773359"/>
      <w:r w:rsidRPr="008B1C02">
        <w:t>5.</w:t>
      </w:r>
      <w:r w:rsidR="00166EFB" w:rsidRPr="008B1C02">
        <w:t>24</w:t>
      </w:r>
      <w:r w:rsidRPr="008B1C02">
        <w:t>.2.3</w:t>
      </w:r>
      <w:r w:rsidRPr="008B1C02">
        <w:tab/>
        <w:t>Resource: Individual Data Reporting Provisioning Session</w:t>
      </w:r>
      <w:bookmarkEnd w:id="11304"/>
      <w:bookmarkEnd w:id="11305"/>
      <w:bookmarkEnd w:id="11306"/>
      <w:bookmarkEnd w:id="11307"/>
      <w:bookmarkEnd w:id="11308"/>
      <w:bookmarkEnd w:id="11309"/>
      <w:bookmarkEnd w:id="11310"/>
    </w:p>
    <w:p w14:paraId="68430A64" w14:textId="77777777" w:rsidR="00BF099E" w:rsidRPr="008B1C02" w:rsidRDefault="00BF099E" w:rsidP="00BF099E">
      <w:pPr>
        <w:pStyle w:val="Heading5"/>
      </w:pPr>
      <w:bookmarkStart w:id="11311" w:name="_Toc114212557"/>
      <w:bookmarkStart w:id="11312" w:name="_Toc136555309"/>
      <w:bookmarkStart w:id="11313" w:name="_Toc151993767"/>
      <w:bookmarkStart w:id="11314" w:name="_Toc152000547"/>
      <w:bookmarkStart w:id="11315" w:name="_Toc152159152"/>
      <w:bookmarkStart w:id="11316" w:name="_Toc168571319"/>
      <w:bookmarkStart w:id="11317" w:name="_Toc169773360"/>
      <w:r w:rsidRPr="008B1C02">
        <w:t>5.</w:t>
      </w:r>
      <w:r w:rsidR="00166EFB" w:rsidRPr="008B1C02">
        <w:t>24</w:t>
      </w:r>
      <w:r w:rsidRPr="008B1C02">
        <w:t>.2.3.1</w:t>
      </w:r>
      <w:r w:rsidRPr="008B1C02">
        <w:tab/>
        <w:t>Introduction</w:t>
      </w:r>
      <w:bookmarkEnd w:id="11311"/>
      <w:bookmarkEnd w:id="11312"/>
      <w:bookmarkEnd w:id="11313"/>
      <w:bookmarkEnd w:id="11314"/>
      <w:bookmarkEnd w:id="11315"/>
      <w:bookmarkEnd w:id="11316"/>
      <w:bookmarkEnd w:id="11317"/>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lastRenderedPageBreak/>
        <w:t>This resource is modelled with the Document resource archetype (see clause C.1 of 3GPP TS 29.501 [3]).</w:t>
      </w:r>
    </w:p>
    <w:p w14:paraId="67612A2E" w14:textId="77777777" w:rsidR="00BF099E" w:rsidRPr="008B1C02" w:rsidRDefault="00BF099E" w:rsidP="00BF099E">
      <w:pPr>
        <w:pStyle w:val="Heading5"/>
      </w:pPr>
      <w:bookmarkStart w:id="11318" w:name="_Toc114212558"/>
      <w:bookmarkStart w:id="11319" w:name="_Toc136555310"/>
      <w:bookmarkStart w:id="11320" w:name="_Toc151993768"/>
      <w:bookmarkStart w:id="11321" w:name="_Toc152000548"/>
      <w:bookmarkStart w:id="11322" w:name="_Toc152159153"/>
      <w:bookmarkStart w:id="11323" w:name="_Toc168571320"/>
      <w:bookmarkStart w:id="11324" w:name="_Toc169773361"/>
      <w:r w:rsidRPr="008B1C02">
        <w:t>5.</w:t>
      </w:r>
      <w:r w:rsidR="00166EFB" w:rsidRPr="008B1C02">
        <w:t>24</w:t>
      </w:r>
      <w:r w:rsidRPr="008B1C02">
        <w:t>.2.3.2</w:t>
      </w:r>
      <w:r w:rsidRPr="008B1C02">
        <w:tab/>
        <w:t>Resource Definition</w:t>
      </w:r>
      <w:bookmarkEnd w:id="11318"/>
      <w:bookmarkEnd w:id="11319"/>
      <w:bookmarkEnd w:id="11320"/>
      <w:bookmarkEnd w:id="11321"/>
      <w:bookmarkEnd w:id="11322"/>
      <w:bookmarkEnd w:id="11323"/>
      <w:bookmarkEnd w:id="11324"/>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5" w:name="_Toc114212559"/>
      <w:bookmarkStart w:id="11326" w:name="_Toc136555311"/>
      <w:bookmarkStart w:id="11327" w:name="_Toc151993769"/>
      <w:bookmarkStart w:id="11328" w:name="_Toc152000549"/>
      <w:bookmarkStart w:id="11329" w:name="_Toc152159154"/>
      <w:bookmarkStart w:id="11330" w:name="_Toc168571321"/>
      <w:bookmarkStart w:id="11331" w:name="_Toc169773362"/>
      <w:r w:rsidRPr="008B1C02">
        <w:t>5.</w:t>
      </w:r>
      <w:r w:rsidR="00166EFB" w:rsidRPr="008B1C02">
        <w:t>24</w:t>
      </w:r>
      <w:r w:rsidRPr="008B1C02">
        <w:t>.2.3.3</w:t>
      </w:r>
      <w:r w:rsidRPr="008B1C02">
        <w:tab/>
        <w:t>Resource standard methods</w:t>
      </w:r>
      <w:bookmarkEnd w:id="11325"/>
      <w:bookmarkEnd w:id="11326"/>
      <w:bookmarkEnd w:id="11327"/>
      <w:bookmarkEnd w:id="11328"/>
      <w:bookmarkEnd w:id="11329"/>
      <w:bookmarkEnd w:id="11330"/>
      <w:bookmarkEnd w:id="11331"/>
    </w:p>
    <w:p w14:paraId="4C190355" w14:textId="77777777" w:rsidR="005A4F81" w:rsidRDefault="00BF099E" w:rsidP="00EC71C4">
      <w:pPr>
        <w:pStyle w:val="Heading6"/>
      </w:pPr>
      <w:bookmarkStart w:id="11332" w:name="_Toc168571322"/>
      <w:bookmarkStart w:id="11333" w:name="_Toc169773363"/>
      <w:r w:rsidRPr="008B1C02">
        <w:t>5.</w:t>
      </w:r>
      <w:r w:rsidR="00166EFB" w:rsidRPr="008B1C02">
        <w:t>24</w:t>
      </w:r>
      <w:r w:rsidRPr="008B1C02">
        <w:t>.2.3.3.1</w:t>
      </w:r>
      <w:r w:rsidRPr="008B1C02">
        <w:tab/>
        <w:t>GET</w:t>
      </w:r>
      <w:bookmarkEnd w:id="11332"/>
      <w:bookmarkEnd w:id="11333"/>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4" w:name="_Toc114212560"/>
      <w:bookmarkStart w:id="11335" w:name="_Toc136555312"/>
      <w:bookmarkStart w:id="11336" w:name="_Toc151993770"/>
      <w:bookmarkStart w:id="11337" w:name="_Toc152000550"/>
      <w:bookmarkStart w:id="11338" w:name="_Toc152159155"/>
      <w:bookmarkStart w:id="11339" w:name="_Toc168571323"/>
      <w:bookmarkStart w:id="11340" w:name="_Toc169773364"/>
      <w:r w:rsidRPr="008B1C02">
        <w:t>5.</w:t>
      </w:r>
      <w:r w:rsidR="00166EFB" w:rsidRPr="008B1C02">
        <w:t>24</w:t>
      </w:r>
      <w:r w:rsidRPr="008B1C02">
        <w:t>.2.3.3.2</w:t>
      </w:r>
      <w:r w:rsidRPr="008B1C02">
        <w:tab/>
      </w:r>
      <w:r w:rsidR="00C81D33" w:rsidRPr="008B1C02">
        <w:t>Void</w:t>
      </w:r>
      <w:bookmarkEnd w:id="11334"/>
      <w:bookmarkEnd w:id="11335"/>
      <w:bookmarkEnd w:id="11336"/>
      <w:bookmarkEnd w:id="11337"/>
      <w:bookmarkEnd w:id="11338"/>
      <w:bookmarkEnd w:id="11339"/>
      <w:bookmarkEnd w:id="11340"/>
    </w:p>
    <w:p w14:paraId="65A10C22" w14:textId="77777777" w:rsidR="00BF099E" w:rsidRPr="008B1C02" w:rsidRDefault="00BF099E" w:rsidP="00BF099E">
      <w:pPr>
        <w:pStyle w:val="Heading6"/>
      </w:pPr>
      <w:bookmarkStart w:id="11341" w:name="_Toc114212561"/>
      <w:bookmarkStart w:id="11342" w:name="_Toc136555313"/>
      <w:bookmarkStart w:id="11343" w:name="_Toc151993771"/>
      <w:bookmarkStart w:id="11344" w:name="_Toc152000551"/>
      <w:bookmarkStart w:id="11345" w:name="_Toc152159156"/>
      <w:bookmarkStart w:id="11346" w:name="_Toc168571324"/>
      <w:bookmarkStart w:id="11347" w:name="_Toc169773365"/>
      <w:r w:rsidRPr="008B1C02">
        <w:t>5.</w:t>
      </w:r>
      <w:r w:rsidR="00166EFB" w:rsidRPr="008B1C02">
        <w:t>24</w:t>
      </w:r>
      <w:r w:rsidRPr="008B1C02">
        <w:t>.2.3.3.3</w:t>
      </w:r>
      <w:r w:rsidRPr="008B1C02">
        <w:tab/>
        <w:t>DELETE</w:t>
      </w:r>
      <w:bookmarkEnd w:id="11341"/>
      <w:bookmarkEnd w:id="11342"/>
      <w:bookmarkEnd w:id="11343"/>
      <w:bookmarkEnd w:id="11344"/>
      <w:bookmarkEnd w:id="11345"/>
      <w:bookmarkEnd w:id="11346"/>
      <w:bookmarkEnd w:id="11347"/>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8" w:name="_Toc114212562"/>
      <w:bookmarkStart w:id="11349" w:name="_Toc136555314"/>
      <w:bookmarkStart w:id="11350" w:name="_Toc151993772"/>
      <w:bookmarkStart w:id="11351" w:name="_Toc152000552"/>
      <w:bookmarkStart w:id="11352" w:name="_Toc152159157"/>
      <w:bookmarkStart w:id="11353" w:name="_Toc168571325"/>
      <w:bookmarkStart w:id="11354" w:name="_Toc169773366"/>
      <w:r w:rsidRPr="008B1C02">
        <w:t>5.</w:t>
      </w:r>
      <w:r w:rsidR="00166EFB" w:rsidRPr="008B1C02">
        <w:t>24</w:t>
      </w:r>
      <w:r w:rsidRPr="008B1C02">
        <w:t>.2.4</w:t>
      </w:r>
      <w:r w:rsidRPr="008B1C02">
        <w:tab/>
        <w:t>Resource: Data Reporting Configurations</w:t>
      </w:r>
      <w:bookmarkEnd w:id="11348"/>
      <w:bookmarkEnd w:id="11349"/>
      <w:bookmarkEnd w:id="11350"/>
      <w:bookmarkEnd w:id="11351"/>
      <w:bookmarkEnd w:id="11352"/>
      <w:bookmarkEnd w:id="11353"/>
      <w:bookmarkEnd w:id="11354"/>
    </w:p>
    <w:p w14:paraId="6DF621FA" w14:textId="77777777" w:rsidR="00BF099E" w:rsidRPr="008B1C02" w:rsidRDefault="00BF099E" w:rsidP="00BF099E">
      <w:pPr>
        <w:pStyle w:val="Heading5"/>
      </w:pPr>
      <w:bookmarkStart w:id="11355" w:name="_Toc114212563"/>
      <w:bookmarkStart w:id="11356" w:name="_Toc136555315"/>
      <w:bookmarkStart w:id="11357" w:name="_Toc151993773"/>
      <w:bookmarkStart w:id="11358" w:name="_Toc152000553"/>
      <w:bookmarkStart w:id="11359" w:name="_Toc152159158"/>
      <w:bookmarkStart w:id="11360" w:name="_Toc168571326"/>
      <w:bookmarkStart w:id="11361" w:name="_Toc169773367"/>
      <w:r w:rsidRPr="008B1C02">
        <w:t>5.</w:t>
      </w:r>
      <w:r w:rsidR="00166EFB" w:rsidRPr="008B1C02">
        <w:t>24</w:t>
      </w:r>
      <w:r w:rsidRPr="008B1C02">
        <w:t>.2.4.1</w:t>
      </w:r>
      <w:r w:rsidRPr="008B1C02">
        <w:tab/>
        <w:t>Introduction</w:t>
      </w:r>
      <w:bookmarkEnd w:id="11355"/>
      <w:bookmarkEnd w:id="11356"/>
      <w:bookmarkEnd w:id="11357"/>
      <w:bookmarkEnd w:id="11358"/>
      <w:bookmarkEnd w:id="11359"/>
      <w:bookmarkEnd w:id="11360"/>
      <w:bookmarkEnd w:id="11361"/>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2" w:name="_Toc114212564"/>
      <w:bookmarkStart w:id="11363" w:name="_Toc136555316"/>
      <w:bookmarkStart w:id="11364" w:name="_Toc151993774"/>
      <w:bookmarkStart w:id="11365" w:name="_Toc152000554"/>
      <w:bookmarkStart w:id="11366" w:name="_Toc152159159"/>
      <w:bookmarkStart w:id="11367" w:name="_Toc168571327"/>
      <w:bookmarkStart w:id="11368" w:name="_Toc169773368"/>
      <w:r w:rsidRPr="008B1C02">
        <w:lastRenderedPageBreak/>
        <w:t>5.</w:t>
      </w:r>
      <w:r w:rsidR="00166EFB" w:rsidRPr="008B1C02">
        <w:t>24</w:t>
      </w:r>
      <w:r w:rsidRPr="008B1C02">
        <w:t>.2.4.2</w:t>
      </w:r>
      <w:r w:rsidRPr="008B1C02">
        <w:tab/>
        <w:t>Resource definition</w:t>
      </w:r>
      <w:bookmarkEnd w:id="11362"/>
      <w:bookmarkEnd w:id="11363"/>
      <w:bookmarkEnd w:id="11364"/>
      <w:bookmarkEnd w:id="11365"/>
      <w:bookmarkEnd w:id="11366"/>
      <w:bookmarkEnd w:id="11367"/>
      <w:bookmarkEnd w:id="11368"/>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9" w:name="_Toc114212565"/>
      <w:bookmarkStart w:id="11370" w:name="_Toc136555317"/>
      <w:bookmarkStart w:id="11371" w:name="_Toc151993775"/>
      <w:bookmarkStart w:id="11372" w:name="_Toc152000555"/>
      <w:bookmarkStart w:id="11373" w:name="_Toc152159160"/>
      <w:bookmarkStart w:id="11374" w:name="_Toc168571328"/>
      <w:bookmarkStart w:id="11375" w:name="_Toc169773369"/>
      <w:r w:rsidRPr="008B1C02">
        <w:t>5.</w:t>
      </w:r>
      <w:r w:rsidR="00166EFB" w:rsidRPr="008B1C02">
        <w:t>24</w:t>
      </w:r>
      <w:r w:rsidRPr="008B1C02">
        <w:t>.2.4.3</w:t>
      </w:r>
      <w:r w:rsidRPr="008B1C02">
        <w:tab/>
        <w:t>Resource Methods</w:t>
      </w:r>
      <w:bookmarkEnd w:id="11369"/>
      <w:bookmarkEnd w:id="11370"/>
      <w:bookmarkEnd w:id="11371"/>
      <w:bookmarkEnd w:id="11372"/>
      <w:bookmarkEnd w:id="11373"/>
      <w:bookmarkEnd w:id="11374"/>
      <w:bookmarkEnd w:id="11375"/>
    </w:p>
    <w:p w14:paraId="34878591" w14:textId="77777777" w:rsidR="00BF099E" w:rsidRPr="008B1C02" w:rsidRDefault="00BF099E" w:rsidP="00BF099E">
      <w:pPr>
        <w:pStyle w:val="Heading6"/>
      </w:pPr>
      <w:bookmarkStart w:id="11376" w:name="_Toc114212566"/>
      <w:bookmarkStart w:id="11377" w:name="_Toc136555318"/>
      <w:bookmarkStart w:id="11378" w:name="_Toc151993776"/>
      <w:bookmarkStart w:id="11379" w:name="_Toc152000556"/>
      <w:bookmarkStart w:id="11380" w:name="_Toc152159161"/>
      <w:bookmarkStart w:id="11381" w:name="_Toc168571329"/>
      <w:bookmarkStart w:id="11382" w:name="_Toc169773370"/>
      <w:r w:rsidRPr="008B1C02">
        <w:t>5.</w:t>
      </w:r>
      <w:r w:rsidR="00166EFB" w:rsidRPr="008B1C02">
        <w:t>24</w:t>
      </w:r>
      <w:r w:rsidRPr="008B1C02">
        <w:t>.2.4.3.1</w:t>
      </w:r>
      <w:r w:rsidRPr="008B1C02">
        <w:tab/>
        <w:t>POST</w:t>
      </w:r>
      <w:bookmarkEnd w:id="11376"/>
      <w:bookmarkEnd w:id="11377"/>
      <w:bookmarkEnd w:id="11378"/>
      <w:bookmarkEnd w:id="11379"/>
      <w:bookmarkEnd w:id="11380"/>
      <w:bookmarkEnd w:id="11381"/>
      <w:bookmarkEnd w:id="11382"/>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291"/>
        <w:gridCol w:w="1083"/>
        <w:gridCol w:w="1171"/>
        <w:gridCol w:w="4082"/>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83" w:name="_Toc114212567"/>
      <w:bookmarkStart w:id="11384" w:name="_Toc136555319"/>
      <w:bookmarkStart w:id="11385" w:name="_Toc151993777"/>
      <w:bookmarkStart w:id="11386" w:name="_Toc152000557"/>
      <w:bookmarkStart w:id="11387" w:name="_Toc152159162"/>
      <w:bookmarkStart w:id="11388" w:name="_Toc168571330"/>
      <w:bookmarkStart w:id="11389" w:name="_Toc169773371"/>
      <w:r w:rsidRPr="008B1C02">
        <w:t>5.</w:t>
      </w:r>
      <w:r w:rsidR="00166EFB" w:rsidRPr="008B1C02">
        <w:t>24</w:t>
      </w:r>
      <w:r w:rsidRPr="008B1C02">
        <w:t>.2.5</w:t>
      </w:r>
      <w:r w:rsidRPr="008B1C02">
        <w:tab/>
        <w:t>Resource: Individual Data Reporting Configuration</w:t>
      </w:r>
      <w:bookmarkEnd w:id="11383"/>
      <w:bookmarkEnd w:id="11384"/>
      <w:bookmarkEnd w:id="11385"/>
      <w:bookmarkEnd w:id="11386"/>
      <w:bookmarkEnd w:id="11387"/>
      <w:bookmarkEnd w:id="11388"/>
      <w:bookmarkEnd w:id="11389"/>
    </w:p>
    <w:p w14:paraId="78319197" w14:textId="77777777" w:rsidR="00BF099E" w:rsidRPr="008B1C02" w:rsidRDefault="00BF099E" w:rsidP="00BF099E">
      <w:pPr>
        <w:pStyle w:val="Heading5"/>
      </w:pPr>
      <w:bookmarkStart w:id="11390" w:name="_Toc114212568"/>
      <w:bookmarkStart w:id="11391" w:name="_Toc136555320"/>
      <w:bookmarkStart w:id="11392" w:name="_Toc151993778"/>
      <w:bookmarkStart w:id="11393" w:name="_Toc152000558"/>
      <w:bookmarkStart w:id="11394" w:name="_Toc152159163"/>
      <w:bookmarkStart w:id="11395" w:name="_Toc168571331"/>
      <w:bookmarkStart w:id="11396" w:name="_Toc169773372"/>
      <w:r w:rsidRPr="008B1C02">
        <w:t>5.</w:t>
      </w:r>
      <w:r w:rsidR="00166EFB" w:rsidRPr="008B1C02">
        <w:t>24</w:t>
      </w:r>
      <w:r w:rsidRPr="008B1C02">
        <w:t>.2.5.1</w:t>
      </w:r>
      <w:r w:rsidRPr="008B1C02">
        <w:tab/>
        <w:t>Introduction</w:t>
      </w:r>
      <w:bookmarkEnd w:id="11390"/>
      <w:bookmarkEnd w:id="11391"/>
      <w:bookmarkEnd w:id="11392"/>
      <w:bookmarkEnd w:id="11393"/>
      <w:bookmarkEnd w:id="11394"/>
      <w:bookmarkEnd w:id="11395"/>
      <w:bookmarkEnd w:id="11396"/>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7" w:name="_Toc114212569"/>
      <w:bookmarkStart w:id="11398" w:name="_Toc136555321"/>
      <w:bookmarkStart w:id="11399" w:name="_Toc151993779"/>
      <w:bookmarkStart w:id="11400" w:name="_Toc152000559"/>
      <w:bookmarkStart w:id="11401" w:name="_Toc152159164"/>
      <w:bookmarkStart w:id="11402" w:name="_Toc168571332"/>
      <w:bookmarkStart w:id="11403" w:name="_Toc169773373"/>
      <w:r w:rsidRPr="008B1C02">
        <w:t>5.</w:t>
      </w:r>
      <w:r w:rsidR="00166EFB" w:rsidRPr="008B1C02">
        <w:t>24</w:t>
      </w:r>
      <w:r w:rsidRPr="008B1C02">
        <w:t>.2.5.2</w:t>
      </w:r>
      <w:r w:rsidRPr="008B1C02">
        <w:tab/>
        <w:t>Resource Definition</w:t>
      </w:r>
      <w:bookmarkEnd w:id="11397"/>
      <w:bookmarkEnd w:id="11398"/>
      <w:bookmarkEnd w:id="11399"/>
      <w:bookmarkEnd w:id="11400"/>
      <w:bookmarkEnd w:id="11401"/>
      <w:bookmarkEnd w:id="11402"/>
      <w:bookmarkEnd w:id="11403"/>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37"/>
        <w:gridCol w:w="1610"/>
        <w:gridCol w:w="6832"/>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4" w:name="_Toc114212570"/>
      <w:bookmarkStart w:id="11405" w:name="_Toc136555322"/>
      <w:bookmarkStart w:id="11406" w:name="_Toc151993780"/>
      <w:bookmarkStart w:id="11407" w:name="_Toc152000560"/>
      <w:bookmarkStart w:id="11408" w:name="_Toc152159165"/>
      <w:bookmarkStart w:id="11409" w:name="_Toc168571333"/>
      <w:bookmarkStart w:id="11410" w:name="_Toc169773374"/>
      <w:r w:rsidRPr="008B1C02">
        <w:t>5.</w:t>
      </w:r>
      <w:r w:rsidR="00166EFB" w:rsidRPr="008B1C02">
        <w:t>24</w:t>
      </w:r>
      <w:r w:rsidRPr="008B1C02">
        <w:t>.2.5.3</w:t>
      </w:r>
      <w:r w:rsidRPr="008B1C02">
        <w:tab/>
        <w:t>Resource standard methods</w:t>
      </w:r>
      <w:bookmarkEnd w:id="11404"/>
      <w:bookmarkEnd w:id="11405"/>
      <w:bookmarkEnd w:id="11406"/>
      <w:bookmarkEnd w:id="11407"/>
      <w:bookmarkEnd w:id="11408"/>
      <w:bookmarkEnd w:id="11409"/>
      <w:bookmarkEnd w:id="11410"/>
    </w:p>
    <w:p w14:paraId="3974826B" w14:textId="77777777" w:rsidR="00BF099E" w:rsidRPr="008B1C02" w:rsidRDefault="00BF099E" w:rsidP="00BF099E">
      <w:pPr>
        <w:pStyle w:val="Heading6"/>
      </w:pPr>
      <w:bookmarkStart w:id="11411" w:name="_Toc114212571"/>
      <w:bookmarkStart w:id="11412" w:name="_Toc136555323"/>
      <w:bookmarkStart w:id="11413" w:name="_Toc151993781"/>
      <w:bookmarkStart w:id="11414" w:name="_Toc152000561"/>
      <w:bookmarkStart w:id="11415" w:name="_Toc152159166"/>
      <w:bookmarkStart w:id="11416" w:name="_Toc168571334"/>
      <w:bookmarkStart w:id="11417" w:name="_Toc169773375"/>
      <w:r w:rsidRPr="008B1C02">
        <w:t>5.</w:t>
      </w:r>
      <w:r w:rsidR="00166EFB" w:rsidRPr="008B1C02">
        <w:t>24</w:t>
      </w:r>
      <w:r w:rsidRPr="008B1C02">
        <w:t>.2.5.3.2</w:t>
      </w:r>
      <w:r w:rsidRPr="008B1C02">
        <w:tab/>
        <w:t>GET</w:t>
      </w:r>
      <w:bookmarkEnd w:id="11411"/>
      <w:bookmarkEnd w:id="11412"/>
      <w:bookmarkEnd w:id="11413"/>
      <w:bookmarkEnd w:id="11414"/>
      <w:bookmarkEnd w:id="11415"/>
      <w:bookmarkEnd w:id="11416"/>
      <w:bookmarkEnd w:id="11417"/>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8" w:name="_Toc114212572"/>
      <w:bookmarkStart w:id="11419" w:name="_Toc136555324"/>
      <w:bookmarkStart w:id="11420" w:name="_Toc151993782"/>
      <w:bookmarkStart w:id="11421" w:name="_Toc152000562"/>
      <w:bookmarkStart w:id="11422" w:name="_Toc152159167"/>
      <w:bookmarkStart w:id="11423" w:name="_Toc168571335"/>
      <w:bookmarkStart w:id="11424" w:name="_Toc169773376"/>
      <w:r w:rsidRPr="008B1C02">
        <w:t>5.</w:t>
      </w:r>
      <w:r w:rsidR="00166EFB" w:rsidRPr="008B1C02">
        <w:t>24</w:t>
      </w:r>
      <w:r w:rsidRPr="008B1C02">
        <w:t>.2.5.3.3</w:t>
      </w:r>
      <w:r w:rsidRPr="008B1C02">
        <w:tab/>
        <w:t>PUT</w:t>
      </w:r>
      <w:bookmarkEnd w:id="11418"/>
      <w:bookmarkEnd w:id="11419"/>
      <w:bookmarkEnd w:id="11420"/>
      <w:bookmarkEnd w:id="11421"/>
      <w:bookmarkEnd w:id="11422"/>
      <w:bookmarkEnd w:id="11423"/>
      <w:bookmarkEnd w:id="11424"/>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5"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5"/>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6" w:name="_Toc114212573"/>
      <w:bookmarkStart w:id="11427" w:name="_Toc136555325"/>
      <w:bookmarkStart w:id="11428" w:name="_Toc151993783"/>
      <w:bookmarkStart w:id="11429" w:name="_Toc152000563"/>
      <w:bookmarkStart w:id="11430" w:name="_Toc152159168"/>
      <w:bookmarkStart w:id="11431" w:name="_Toc168571336"/>
      <w:bookmarkStart w:id="11432" w:name="_Toc169773377"/>
      <w:r w:rsidRPr="008B1C02">
        <w:lastRenderedPageBreak/>
        <w:t>5.24.2.5.3.3A</w:t>
      </w:r>
      <w:r w:rsidRPr="008B1C02">
        <w:tab/>
        <w:t>PATCH</w:t>
      </w:r>
      <w:bookmarkEnd w:id="11426"/>
      <w:bookmarkEnd w:id="11427"/>
      <w:bookmarkEnd w:id="11428"/>
      <w:bookmarkEnd w:id="11429"/>
      <w:bookmarkEnd w:id="11430"/>
      <w:bookmarkEnd w:id="11431"/>
      <w:bookmarkEnd w:id="11432"/>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3" w:name="_Toc114212574"/>
      <w:bookmarkStart w:id="11434" w:name="_Toc136555326"/>
      <w:bookmarkStart w:id="11435" w:name="_Toc151993784"/>
      <w:bookmarkStart w:id="11436" w:name="_Toc152000564"/>
      <w:bookmarkStart w:id="11437" w:name="_Toc152159169"/>
      <w:bookmarkStart w:id="11438" w:name="_Toc168571337"/>
      <w:bookmarkStart w:id="11439" w:name="_Toc169773378"/>
      <w:r w:rsidRPr="008B1C02">
        <w:lastRenderedPageBreak/>
        <w:t>5.</w:t>
      </w:r>
      <w:r w:rsidR="00166EFB" w:rsidRPr="008B1C02">
        <w:t>24</w:t>
      </w:r>
      <w:r w:rsidRPr="008B1C02">
        <w:t>.2.5.3.4</w:t>
      </w:r>
      <w:r w:rsidRPr="008B1C02">
        <w:tab/>
        <w:t>DELETE</w:t>
      </w:r>
      <w:bookmarkEnd w:id="11433"/>
      <w:bookmarkEnd w:id="11434"/>
      <w:bookmarkEnd w:id="11435"/>
      <w:bookmarkEnd w:id="11436"/>
      <w:bookmarkEnd w:id="11437"/>
      <w:bookmarkEnd w:id="11438"/>
      <w:bookmarkEnd w:id="11439"/>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40" w:name="_Toc114212575"/>
      <w:bookmarkStart w:id="11441" w:name="_Toc136555327"/>
      <w:bookmarkStart w:id="11442" w:name="_Toc151993785"/>
      <w:bookmarkStart w:id="11443" w:name="_Toc152000565"/>
      <w:bookmarkStart w:id="11444" w:name="_Toc152159170"/>
      <w:bookmarkStart w:id="11445" w:name="_Toc168571338"/>
      <w:bookmarkStart w:id="11446" w:name="_Toc169773379"/>
      <w:r w:rsidRPr="008B1C02">
        <w:t>5.24.3</w:t>
      </w:r>
      <w:r w:rsidRPr="008B1C02">
        <w:tab/>
        <w:t>Custom Operations without associated resources</w:t>
      </w:r>
      <w:bookmarkEnd w:id="11440"/>
      <w:bookmarkEnd w:id="11441"/>
      <w:bookmarkEnd w:id="11442"/>
      <w:bookmarkEnd w:id="11443"/>
      <w:bookmarkEnd w:id="11444"/>
      <w:bookmarkEnd w:id="11445"/>
      <w:bookmarkEnd w:id="11446"/>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7" w:name="_Toc114212576"/>
      <w:bookmarkStart w:id="11448" w:name="_Toc136555328"/>
      <w:bookmarkStart w:id="11449" w:name="_Toc151993786"/>
      <w:bookmarkStart w:id="11450" w:name="_Toc152000566"/>
      <w:bookmarkStart w:id="11451" w:name="_Toc152159171"/>
      <w:bookmarkStart w:id="11452" w:name="_Toc168571339"/>
      <w:bookmarkStart w:id="11453" w:name="_Toc169773380"/>
      <w:r w:rsidRPr="008B1C02">
        <w:lastRenderedPageBreak/>
        <w:t>5.24.4</w:t>
      </w:r>
      <w:r w:rsidRPr="008B1C02">
        <w:tab/>
        <w:t>Notifications</w:t>
      </w:r>
      <w:bookmarkEnd w:id="11447"/>
      <w:bookmarkEnd w:id="11448"/>
      <w:bookmarkEnd w:id="11449"/>
      <w:bookmarkEnd w:id="11450"/>
      <w:bookmarkEnd w:id="11451"/>
      <w:bookmarkEnd w:id="11452"/>
      <w:bookmarkEnd w:id="11453"/>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4" w:name="_Toc114212577"/>
      <w:bookmarkStart w:id="11455" w:name="_Toc136555329"/>
      <w:bookmarkStart w:id="11456" w:name="_Toc151993787"/>
      <w:bookmarkStart w:id="11457" w:name="_Toc152000567"/>
      <w:bookmarkStart w:id="11458" w:name="_Toc152159172"/>
      <w:bookmarkStart w:id="11459" w:name="_Toc168571340"/>
      <w:bookmarkStart w:id="11460" w:name="_Toc169773381"/>
      <w:r w:rsidRPr="008B1C02">
        <w:t>5.</w:t>
      </w:r>
      <w:r w:rsidR="00166EFB" w:rsidRPr="008B1C02">
        <w:t>24</w:t>
      </w:r>
      <w:r w:rsidRPr="008B1C02">
        <w:t>.</w:t>
      </w:r>
      <w:r w:rsidR="00DC0A86" w:rsidRPr="008B1C02">
        <w:t>5</w:t>
      </w:r>
      <w:r w:rsidRPr="008B1C02">
        <w:tab/>
        <w:t>Data Model</w:t>
      </w:r>
      <w:bookmarkEnd w:id="11454"/>
      <w:bookmarkEnd w:id="11455"/>
      <w:bookmarkEnd w:id="11456"/>
      <w:bookmarkEnd w:id="11457"/>
      <w:bookmarkEnd w:id="11458"/>
      <w:bookmarkEnd w:id="11459"/>
      <w:bookmarkEnd w:id="11460"/>
    </w:p>
    <w:p w14:paraId="0190B7A6" w14:textId="77777777" w:rsidR="00BF099E" w:rsidRPr="008B1C02" w:rsidRDefault="00BF099E" w:rsidP="00BF099E">
      <w:pPr>
        <w:pStyle w:val="Heading4"/>
      </w:pPr>
      <w:bookmarkStart w:id="11461" w:name="_Toc114212578"/>
      <w:bookmarkStart w:id="11462" w:name="_Toc136555330"/>
      <w:bookmarkStart w:id="11463" w:name="_Toc151993788"/>
      <w:bookmarkStart w:id="11464" w:name="_Toc152000568"/>
      <w:bookmarkStart w:id="11465" w:name="_Toc152159173"/>
      <w:bookmarkStart w:id="11466" w:name="_Toc168571341"/>
      <w:bookmarkStart w:id="11467" w:name="_Toc169773382"/>
      <w:r w:rsidRPr="008B1C02">
        <w:t>5.</w:t>
      </w:r>
      <w:r w:rsidR="00166EFB" w:rsidRPr="008B1C02">
        <w:t>24</w:t>
      </w:r>
      <w:r w:rsidRPr="008B1C02">
        <w:t>.</w:t>
      </w:r>
      <w:r w:rsidR="00DC0A86" w:rsidRPr="008B1C02">
        <w:t>5</w:t>
      </w:r>
      <w:r w:rsidRPr="008B1C02">
        <w:t>.1</w:t>
      </w:r>
      <w:r w:rsidRPr="008B1C02">
        <w:tab/>
        <w:t>General</w:t>
      </w:r>
      <w:bookmarkEnd w:id="11461"/>
      <w:bookmarkEnd w:id="11462"/>
      <w:bookmarkEnd w:id="11463"/>
      <w:bookmarkEnd w:id="11464"/>
      <w:bookmarkEnd w:id="11465"/>
      <w:bookmarkEnd w:id="11466"/>
      <w:bookmarkEnd w:id="11467"/>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8" w:name="_Toc114212579"/>
      <w:bookmarkStart w:id="11469" w:name="_Toc136555331"/>
      <w:bookmarkStart w:id="11470" w:name="_Toc151993789"/>
      <w:bookmarkStart w:id="11471" w:name="_Toc152000569"/>
      <w:bookmarkStart w:id="11472" w:name="_Toc152159174"/>
      <w:bookmarkStart w:id="11473" w:name="_Toc168571342"/>
      <w:bookmarkStart w:id="11474" w:name="_Toc169773383"/>
      <w:r w:rsidRPr="008B1C02">
        <w:t>5.</w:t>
      </w:r>
      <w:r w:rsidR="00166EFB" w:rsidRPr="008B1C02">
        <w:t>24</w:t>
      </w:r>
      <w:r w:rsidRPr="008B1C02">
        <w:t>.6</w:t>
      </w:r>
      <w:r w:rsidRPr="008B1C02">
        <w:tab/>
        <w:t>Used Features</w:t>
      </w:r>
      <w:bookmarkEnd w:id="11468"/>
      <w:bookmarkEnd w:id="11469"/>
      <w:bookmarkEnd w:id="11470"/>
      <w:bookmarkEnd w:id="11471"/>
      <w:bookmarkEnd w:id="11472"/>
      <w:bookmarkEnd w:id="11473"/>
      <w:bookmarkEnd w:id="11474"/>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5"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5"/>
    </w:tbl>
    <w:p w14:paraId="0A231B22" w14:textId="77777777" w:rsidR="00BF099E" w:rsidRPr="008B1C02" w:rsidRDefault="00BF099E" w:rsidP="00BF099E"/>
    <w:p w14:paraId="7FD48FBC" w14:textId="77777777" w:rsidR="00BF099E" w:rsidRPr="008B1C02" w:rsidRDefault="00BF099E" w:rsidP="00BF099E">
      <w:pPr>
        <w:pStyle w:val="Heading3"/>
      </w:pPr>
      <w:bookmarkStart w:id="11476" w:name="_Toc114212580"/>
      <w:bookmarkStart w:id="11477" w:name="_Toc136555332"/>
      <w:bookmarkStart w:id="11478" w:name="_Toc151993790"/>
      <w:bookmarkStart w:id="11479" w:name="_Toc152000570"/>
      <w:bookmarkStart w:id="11480" w:name="_Toc152159175"/>
      <w:bookmarkStart w:id="11481" w:name="_Toc168571343"/>
      <w:bookmarkStart w:id="11482" w:name="_Toc169773384"/>
      <w:r w:rsidRPr="008B1C02">
        <w:t>5.</w:t>
      </w:r>
      <w:r w:rsidR="00166EFB" w:rsidRPr="008B1C02">
        <w:t>24</w:t>
      </w:r>
      <w:r w:rsidRPr="008B1C02">
        <w:t>.</w:t>
      </w:r>
      <w:r w:rsidR="00DC0A86" w:rsidRPr="008B1C02">
        <w:t>7</w:t>
      </w:r>
      <w:r w:rsidRPr="008B1C02">
        <w:tab/>
        <w:t>Error handling</w:t>
      </w:r>
      <w:bookmarkEnd w:id="11476"/>
      <w:bookmarkEnd w:id="11477"/>
      <w:bookmarkEnd w:id="11478"/>
      <w:bookmarkEnd w:id="11479"/>
      <w:bookmarkEnd w:id="11480"/>
      <w:bookmarkEnd w:id="11481"/>
      <w:bookmarkEnd w:id="11482"/>
    </w:p>
    <w:p w14:paraId="189B1BD5" w14:textId="77777777" w:rsidR="00BF099E" w:rsidRPr="008B1C02" w:rsidRDefault="00BF099E" w:rsidP="00BF099E">
      <w:pPr>
        <w:pStyle w:val="Heading4"/>
      </w:pPr>
      <w:bookmarkStart w:id="11483" w:name="_Toc114212581"/>
      <w:bookmarkStart w:id="11484" w:name="_Toc136555333"/>
      <w:bookmarkStart w:id="11485" w:name="_Toc151993791"/>
      <w:bookmarkStart w:id="11486" w:name="_Toc152000571"/>
      <w:bookmarkStart w:id="11487" w:name="_Toc152159176"/>
      <w:bookmarkStart w:id="11488" w:name="_Toc168571344"/>
      <w:bookmarkStart w:id="11489" w:name="_Toc169773385"/>
      <w:r w:rsidRPr="008B1C02">
        <w:t>5.</w:t>
      </w:r>
      <w:r w:rsidR="00166EFB" w:rsidRPr="008B1C02">
        <w:t>24</w:t>
      </w:r>
      <w:r w:rsidRPr="008B1C02">
        <w:t>.</w:t>
      </w:r>
      <w:r w:rsidR="00DC0A86" w:rsidRPr="008B1C02">
        <w:t>7</w:t>
      </w:r>
      <w:r w:rsidRPr="008B1C02">
        <w:t>.1</w:t>
      </w:r>
      <w:r w:rsidRPr="008B1C02">
        <w:tab/>
        <w:t>General</w:t>
      </w:r>
      <w:bookmarkEnd w:id="11483"/>
      <w:bookmarkEnd w:id="11484"/>
      <w:bookmarkEnd w:id="11485"/>
      <w:bookmarkEnd w:id="11486"/>
      <w:bookmarkEnd w:id="11487"/>
      <w:bookmarkEnd w:id="11488"/>
      <w:bookmarkEnd w:id="11489"/>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90" w:name="_Toc114212582"/>
      <w:bookmarkStart w:id="11491" w:name="_Toc136555334"/>
      <w:bookmarkStart w:id="11492" w:name="_Toc151993792"/>
      <w:bookmarkStart w:id="11493" w:name="_Toc152000572"/>
      <w:bookmarkStart w:id="11494" w:name="_Toc152159177"/>
      <w:bookmarkStart w:id="11495" w:name="_Toc168571345"/>
      <w:bookmarkStart w:id="11496" w:name="_Toc169773386"/>
      <w:r w:rsidRPr="008B1C02">
        <w:t>5.</w:t>
      </w:r>
      <w:r w:rsidR="00166EFB" w:rsidRPr="008B1C02">
        <w:t>24</w:t>
      </w:r>
      <w:r w:rsidRPr="008B1C02">
        <w:t>.</w:t>
      </w:r>
      <w:r w:rsidR="00DC0A86" w:rsidRPr="008B1C02">
        <w:t>7</w:t>
      </w:r>
      <w:r w:rsidRPr="008B1C02">
        <w:t>.2</w:t>
      </w:r>
      <w:r w:rsidRPr="008B1C02">
        <w:tab/>
        <w:t>Protocol Errors</w:t>
      </w:r>
      <w:bookmarkEnd w:id="11490"/>
      <w:bookmarkEnd w:id="11491"/>
      <w:bookmarkEnd w:id="11492"/>
      <w:bookmarkEnd w:id="11493"/>
      <w:bookmarkEnd w:id="11494"/>
      <w:bookmarkEnd w:id="11495"/>
      <w:bookmarkEnd w:id="11496"/>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97" w:name="_Toc114212583"/>
      <w:bookmarkStart w:id="11498" w:name="_Toc136555335"/>
      <w:bookmarkStart w:id="11499" w:name="_Toc151993793"/>
      <w:bookmarkStart w:id="11500" w:name="_Toc152000573"/>
      <w:bookmarkStart w:id="11501" w:name="_Toc152159178"/>
      <w:bookmarkStart w:id="11502" w:name="_Toc168571346"/>
      <w:bookmarkStart w:id="11503"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7"/>
      <w:bookmarkEnd w:id="11498"/>
      <w:bookmarkEnd w:id="11499"/>
      <w:bookmarkEnd w:id="11500"/>
      <w:bookmarkEnd w:id="11501"/>
      <w:bookmarkEnd w:id="11502"/>
      <w:bookmarkEnd w:id="11503"/>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4"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4"/>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5" w:name="_Toc114212584"/>
      <w:bookmarkStart w:id="11506" w:name="_Toc136555336"/>
      <w:bookmarkStart w:id="11507" w:name="_Toc151993794"/>
      <w:bookmarkStart w:id="11508" w:name="_Toc152000574"/>
      <w:bookmarkStart w:id="11509" w:name="_Toc152159179"/>
      <w:bookmarkStart w:id="11510" w:name="_Toc168571347"/>
      <w:bookmarkStart w:id="11511" w:name="_Toc169773388"/>
      <w:r w:rsidRPr="008B1C02">
        <w:t>5.</w:t>
      </w:r>
      <w:r w:rsidR="00F15D7D" w:rsidRPr="008B1C02">
        <w:t>25</w:t>
      </w:r>
      <w:r w:rsidRPr="008B1C02">
        <w:tab/>
        <w:t>UEId API</w:t>
      </w:r>
      <w:bookmarkEnd w:id="11505"/>
      <w:bookmarkEnd w:id="11506"/>
      <w:bookmarkEnd w:id="11507"/>
      <w:bookmarkEnd w:id="11508"/>
      <w:bookmarkEnd w:id="11509"/>
      <w:bookmarkEnd w:id="11510"/>
      <w:bookmarkEnd w:id="11511"/>
    </w:p>
    <w:p w14:paraId="0E825F49" w14:textId="77777777" w:rsidR="00A3753A" w:rsidRPr="008B1C02" w:rsidRDefault="00A3753A" w:rsidP="00A3753A">
      <w:pPr>
        <w:pStyle w:val="Heading3"/>
      </w:pPr>
      <w:bookmarkStart w:id="11512" w:name="_Toc90658163"/>
      <w:bookmarkStart w:id="11513" w:name="_Toc114212585"/>
      <w:bookmarkStart w:id="11514" w:name="_Toc136555337"/>
      <w:bookmarkStart w:id="11515" w:name="_Toc151993795"/>
      <w:bookmarkStart w:id="11516" w:name="_Toc152000575"/>
      <w:bookmarkStart w:id="11517" w:name="_Toc152159180"/>
      <w:bookmarkStart w:id="11518" w:name="_Toc168571348"/>
      <w:bookmarkStart w:id="11519" w:name="_Toc169773389"/>
      <w:r w:rsidRPr="008B1C02">
        <w:t>5.</w:t>
      </w:r>
      <w:r w:rsidR="00F15D7D" w:rsidRPr="008B1C02">
        <w:t>25</w:t>
      </w:r>
      <w:r w:rsidRPr="008B1C02">
        <w:t>.1</w:t>
      </w:r>
      <w:r w:rsidRPr="008B1C02">
        <w:tab/>
        <w:t>Introduction</w:t>
      </w:r>
      <w:bookmarkEnd w:id="11512"/>
      <w:bookmarkEnd w:id="11513"/>
      <w:bookmarkEnd w:id="11514"/>
      <w:bookmarkEnd w:id="11515"/>
      <w:bookmarkEnd w:id="11516"/>
      <w:bookmarkEnd w:id="11517"/>
      <w:bookmarkEnd w:id="11518"/>
      <w:bookmarkEnd w:id="11519"/>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20" w:name="_Toc90658164"/>
      <w:bookmarkStart w:id="11521" w:name="_Toc114212586"/>
      <w:bookmarkStart w:id="11522" w:name="_Toc136555338"/>
      <w:bookmarkStart w:id="11523" w:name="_Toc151993796"/>
      <w:bookmarkStart w:id="11524" w:name="_Toc152000576"/>
      <w:bookmarkStart w:id="11525" w:name="_Toc152159181"/>
      <w:bookmarkStart w:id="11526" w:name="_Toc168571349"/>
      <w:bookmarkStart w:id="11527" w:name="_Toc169773390"/>
      <w:r w:rsidRPr="008B1C02">
        <w:t>5.</w:t>
      </w:r>
      <w:r w:rsidR="00F15D7D" w:rsidRPr="008B1C02">
        <w:t>25</w:t>
      </w:r>
      <w:r w:rsidRPr="008B1C02">
        <w:t>.2</w:t>
      </w:r>
      <w:r w:rsidRPr="008B1C02">
        <w:tab/>
        <w:t>Resources</w:t>
      </w:r>
      <w:bookmarkEnd w:id="11520"/>
      <w:bookmarkEnd w:id="11521"/>
      <w:bookmarkEnd w:id="11522"/>
      <w:bookmarkEnd w:id="11523"/>
      <w:bookmarkEnd w:id="11524"/>
      <w:bookmarkEnd w:id="11525"/>
      <w:bookmarkEnd w:id="11526"/>
      <w:bookmarkEnd w:id="11527"/>
    </w:p>
    <w:p w14:paraId="79D6EB24" w14:textId="77777777" w:rsidR="00A33A5C" w:rsidRPr="00F44749" w:rsidRDefault="00A33A5C" w:rsidP="00A33A5C">
      <w:pPr>
        <w:pStyle w:val="Heading4"/>
        <w:rPr>
          <w:rStyle w:val="abstractlabel"/>
        </w:rPr>
      </w:pPr>
      <w:bookmarkStart w:id="11528" w:name="_Toc162001868"/>
      <w:bookmarkStart w:id="11529" w:name="_Toc169773391"/>
      <w:bookmarkStart w:id="11530" w:name="_Hlk103862683"/>
      <w:r w:rsidRPr="00F44749">
        <w:rPr>
          <w:rStyle w:val="abstractlabel"/>
        </w:rPr>
        <w:t>5.25.2.1</w:t>
      </w:r>
      <w:r w:rsidRPr="00F44749">
        <w:rPr>
          <w:rStyle w:val="abstractlabel"/>
        </w:rPr>
        <w:tab/>
        <w:t>Overview</w:t>
      </w:r>
      <w:bookmarkEnd w:id="11528"/>
      <w:bookmarkEnd w:id="11529"/>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75pt;height:166.6pt" o:ole="">
            <v:imagedata r:id="rId56" o:title=""/>
          </v:shape>
          <o:OLEObject Type="Embed" ProgID="Word.Document.8" ShapeID="_x0000_i1047" DrawAspect="Content" ObjectID="_1786277393"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1" w:name="_Toc162001869"/>
      <w:bookmarkStart w:id="11532"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1"/>
      <w:bookmarkEnd w:id="11532"/>
    </w:p>
    <w:p w14:paraId="0025C898" w14:textId="77777777" w:rsidR="00A33A5C" w:rsidRPr="00A362F2" w:rsidRDefault="00A33A5C" w:rsidP="00A33A5C">
      <w:pPr>
        <w:pStyle w:val="Heading5"/>
      </w:pPr>
      <w:bookmarkStart w:id="11533" w:name="_Toc162001870"/>
      <w:bookmarkStart w:id="11534" w:name="_Toc169773393"/>
      <w:r>
        <w:rPr>
          <w:lang w:val="en-US"/>
        </w:rPr>
        <w:t>5.25.2</w:t>
      </w:r>
      <w:r w:rsidRPr="00A362F2">
        <w:t>.2.1</w:t>
      </w:r>
      <w:r w:rsidRPr="00A362F2">
        <w:tab/>
        <w:t>Introduction</w:t>
      </w:r>
      <w:bookmarkEnd w:id="11533"/>
      <w:bookmarkEnd w:id="11534"/>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5" w:name="_Toc162001871"/>
      <w:bookmarkStart w:id="11536" w:name="_Toc169773394"/>
      <w:r>
        <w:rPr>
          <w:lang w:val="en-US"/>
        </w:rPr>
        <w:t>5.25.2</w:t>
      </w:r>
      <w:r w:rsidRPr="00A362F2">
        <w:t>.2.2</w:t>
      </w:r>
      <w:r w:rsidRPr="00A362F2">
        <w:tab/>
        <w:t>Resource Definition</w:t>
      </w:r>
      <w:bookmarkEnd w:id="11535"/>
      <w:bookmarkEnd w:id="11536"/>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7" w:name="_Toc162001872"/>
      <w:bookmarkStart w:id="11538" w:name="_Toc169773395"/>
      <w:r>
        <w:rPr>
          <w:lang w:val="en-US"/>
        </w:rPr>
        <w:t>5.25.2</w:t>
      </w:r>
      <w:r w:rsidRPr="00A362F2">
        <w:t>.2.3</w:t>
      </w:r>
      <w:r w:rsidRPr="00A362F2">
        <w:tab/>
        <w:t>Resource Methods</w:t>
      </w:r>
      <w:bookmarkEnd w:id="11537"/>
      <w:bookmarkEnd w:id="11538"/>
    </w:p>
    <w:p w14:paraId="494412F7" w14:textId="77777777" w:rsidR="00A33A5C" w:rsidRPr="00A362F2" w:rsidRDefault="00A33A5C" w:rsidP="00A33A5C">
      <w:pPr>
        <w:pStyle w:val="Heading6"/>
      </w:pPr>
      <w:bookmarkStart w:id="11539" w:name="_Toc162001873"/>
      <w:bookmarkStart w:id="11540" w:name="_Toc169773396"/>
      <w:r>
        <w:rPr>
          <w:lang w:val="en-US"/>
        </w:rPr>
        <w:t>5.25.2</w:t>
      </w:r>
      <w:r w:rsidRPr="00A362F2">
        <w:t>.2.3.1</w:t>
      </w:r>
      <w:r w:rsidRPr="00A362F2">
        <w:tab/>
        <w:t>GET</w:t>
      </w:r>
      <w:bookmarkEnd w:id="11539"/>
      <w:bookmarkEnd w:id="11540"/>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1" w:name="_Toc162001874"/>
      <w:bookmarkStart w:id="11542" w:name="_Toc169773397"/>
      <w:r>
        <w:rPr>
          <w:lang w:val="en-US"/>
        </w:rPr>
        <w:t>5.25.2</w:t>
      </w:r>
      <w:r w:rsidRPr="00A362F2">
        <w:t>.2.3.2</w:t>
      </w:r>
      <w:r w:rsidRPr="00A362F2">
        <w:tab/>
        <w:t>POST</w:t>
      </w:r>
      <w:bookmarkEnd w:id="11541"/>
      <w:bookmarkEnd w:id="11542"/>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3" w:name="_Toc162001875"/>
      <w:bookmarkStart w:id="11544" w:name="_Toc169773398"/>
      <w:r>
        <w:rPr>
          <w:lang w:val="en-US"/>
        </w:rPr>
        <w:t>5.25.2</w:t>
      </w:r>
      <w:r w:rsidRPr="00A362F2">
        <w:t>.2.4</w:t>
      </w:r>
      <w:r w:rsidRPr="00A362F2">
        <w:tab/>
        <w:t>Resource Custom Operations</w:t>
      </w:r>
      <w:bookmarkEnd w:id="11543"/>
      <w:bookmarkEnd w:id="11544"/>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5" w:name="_Toc162001876"/>
      <w:bookmarkStart w:id="11546"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5"/>
      <w:bookmarkEnd w:id="11546"/>
    </w:p>
    <w:p w14:paraId="2B7FF3C7" w14:textId="77777777" w:rsidR="00A33A5C" w:rsidRPr="00A362F2" w:rsidRDefault="00A33A5C" w:rsidP="00A33A5C">
      <w:pPr>
        <w:pStyle w:val="Heading5"/>
        <w:rPr>
          <w:lang w:val="en-US"/>
        </w:rPr>
      </w:pPr>
      <w:bookmarkStart w:id="11547" w:name="_Toc162001877"/>
      <w:bookmarkStart w:id="11548" w:name="_Toc169773400"/>
      <w:r>
        <w:rPr>
          <w:lang w:val="en-US"/>
        </w:rPr>
        <w:t>5.25.2</w:t>
      </w:r>
      <w:r w:rsidRPr="00A362F2">
        <w:rPr>
          <w:lang w:val="en-US"/>
        </w:rPr>
        <w:t>.3.1</w:t>
      </w:r>
      <w:r w:rsidRPr="00A362F2">
        <w:rPr>
          <w:lang w:val="en-US"/>
        </w:rPr>
        <w:tab/>
        <w:t>Introduction</w:t>
      </w:r>
      <w:bookmarkEnd w:id="11547"/>
      <w:bookmarkEnd w:id="11548"/>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9" w:name="_Toc162001878"/>
      <w:bookmarkStart w:id="11550" w:name="_Toc169773401"/>
      <w:r>
        <w:rPr>
          <w:lang w:val="en-US"/>
        </w:rPr>
        <w:t>5.25.2</w:t>
      </w:r>
      <w:r w:rsidRPr="00A362F2">
        <w:t>.3.2</w:t>
      </w:r>
      <w:r w:rsidRPr="00A362F2">
        <w:tab/>
        <w:t>Resource Definition</w:t>
      </w:r>
      <w:bookmarkEnd w:id="11549"/>
      <w:bookmarkEnd w:id="11550"/>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1" w:name="_Toc162001879"/>
      <w:bookmarkStart w:id="11552" w:name="_Toc169773402"/>
      <w:r>
        <w:rPr>
          <w:lang w:val="en-US"/>
        </w:rPr>
        <w:t>5.25.2</w:t>
      </w:r>
      <w:r w:rsidRPr="00A362F2">
        <w:t>.3.3</w:t>
      </w:r>
      <w:r w:rsidRPr="00A362F2">
        <w:tab/>
        <w:t>Resource Methods</w:t>
      </w:r>
      <w:bookmarkEnd w:id="11551"/>
      <w:bookmarkEnd w:id="11552"/>
    </w:p>
    <w:p w14:paraId="6E777863" w14:textId="77777777" w:rsidR="00A33A5C" w:rsidRPr="00A362F2" w:rsidRDefault="00A33A5C" w:rsidP="00A33A5C">
      <w:pPr>
        <w:pStyle w:val="Heading6"/>
      </w:pPr>
      <w:bookmarkStart w:id="11553" w:name="_Toc162001880"/>
      <w:bookmarkStart w:id="11554" w:name="_Toc169773403"/>
      <w:r>
        <w:rPr>
          <w:lang w:val="en-US"/>
        </w:rPr>
        <w:t>5.25.2</w:t>
      </w:r>
      <w:r w:rsidRPr="00A362F2">
        <w:t>.3.3.1</w:t>
      </w:r>
      <w:r w:rsidRPr="00A362F2">
        <w:tab/>
        <w:t>GET</w:t>
      </w:r>
      <w:bookmarkEnd w:id="11553"/>
      <w:bookmarkEnd w:id="11554"/>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5" w:name="_Toc162001881"/>
      <w:bookmarkStart w:id="11556" w:name="_Toc169773404"/>
      <w:r>
        <w:rPr>
          <w:lang w:val="en-US"/>
        </w:rPr>
        <w:t>5.25.2</w:t>
      </w:r>
      <w:r w:rsidRPr="00A362F2">
        <w:t>.3.3.2</w:t>
      </w:r>
      <w:r w:rsidRPr="00A362F2">
        <w:tab/>
        <w:t>PUT</w:t>
      </w:r>
      <w:bookmarkEnd w:id="11555"/>
      <w:bookmarkEnd w:id="11556"/>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7" w:name="_Toc169773405"/>
      <w:bookmarkStart w:id="11558" w:name="_Toc162001882"/>
      <w:bookmarkStart w:id="11559" w:name="_Toc162001883"/>
      <w:r w:rsidRPr="0014700B">
        <w:rPr>
          <w:lang w:val="en-US"/>
        </w:rPr>
        <w:t>5.</w:t>
      </w:r>
      <w:r>
        <w:rPr>
          <w:lang w:val="en-US"/>
        </w:rPr>
        <w:t>25</w:t>
      </w:r>
      <w:r w:rsidRPr="0014700B">
        <w:t>.2.3.3.3</w:t>
      </w:r>
      <w:r w:rsidRPr="0014700B">
        <w:tab/>
        <w:t>PATCH</w:t>
      </w:r>
      <w:bookmarkEnd w:id="11557"/>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60" w:name="_Toc169773406"/>
      <w:bookmarkEnd w:id="11558"/>
      <w:r>
        <w:rPr>
          <w:lang w:val="en-US"/>
        </w:rPr>
        <w:t>5.25.2</w:t>
      </w:r>
      <w:r w:rsidRPr="00A362F2">
        <w:t>.3.3.</w:t>
      </w:r>
      <w:r>
        <w:t>4</w:t>
      </w:r>
      <w:r w:rsidRPr="00A362F2">
        <w:tab/>
        <w:t>DELETE</w:t>
      </w:r>
      <w:bookmarkEnd w:id="11559"/>
      <w:bookmarkEnd w:id="11560"/>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1" w:name="_Toc90658165"/>
      <w:bookmarkStart w:id="11562" w:name="_Toc114212587"/>
      <w:bookmarkStart w:id="11563" w:name="_Toc136555339"/>
      <w:bookmarkStart w:id="11564" w:name="_Toc151993797"/>
      <w:bookmarkStart w:id="11565" w:name="_Toc152000577"/>
      <w:bookmarkStart w:id="11566" w:name="_Toc152159182"/>
      <w:bookmarkStart w:id="11567" w:name="_Toc168571350"/>
      <w:bookmarkStart w:id="11568" w:name="_Toc169773407"/>
      <w:bookmarkEnd w:id="11530"/>
      <w:r w:rsidRPr="008B1C02">
        <w:t>5.</w:t>
      </w:r>
      <w:r w:rsidR="00F15D7D" w:rsidRPr="008B1C02">
        <w:t>25</w:t>
      </w:r>
      <w:r w:rsidRPr="008B1C02">
        <w:t>.3</w:t>
      </w:r>
      <w:r w:rsidRPr="008B1C02">
        <w:tab/>
        <w:t>Custom Operations without associated resources</w:t>
      </w:r>
      <w:bookmarkEnd w:id="11561"/>
      <w:bookmarkEnd w:id="11562"/>
      <w:bookmarkEnd w:id="11563"/>
      <w:bookmarkEnd w:id="11564"/>
      <w:bookmarkEnd w:id="11565"/>
      <w:bookmarkEnd w:id="11566"/>
      <w:bookmarkEnd w:id="11567"/>
      <w:bookmarkEnd w:id="11568"/>
    </w:p>
    <w:p w14:paraId="273B35A0" w14:textId="77777777" w:rsidR="00A3753A" w:rsidRPr="008B1C02" w:rsidRDefault="00A3753A" w:rsidP="00A3753A">
      <w:pPr>
        <w:pStyle w:val="Heading4"/>
      </w:pPr>
      <w:bookmarkStart w:id="11569" w:name="_Toc90658166"/>
      <w:bookmarkStart w:id="11570" w:name="_Toc114212588"/>
      <w:bookmarkStart w:id="11571" w:name="_Toc136555340"/>
      <w:bookmarkStart w:id="11572" w:name="_Toc151993798"/>
      <w:bookmarkStart w:id="11573" w:name="_Toc152000578"/>
      <w:bookmarkStart w:id="11574" w:name="_Toc152159183"/>
      <w:bookmarkStart w:id="11575" w:name="_Toc168571351"/>
      <w:bookmarkStart w:id="11576" w:name="_Toc169773408"/>
      <w:r w:rsidRPr="008B1C02">
        <w:t>5.</w:t>
      </w:r>
      <w:r w:rsidR="00F15D7D" w:rsidRPr="008B1C02">
        <w:t>25</w:t>
      </w:r>
      <w:r w:rsidRPr="008B1C02">
        <w:t>.3.1</w:t>
      </w:r>
      <w:r w:rsidRPr="008B1C02">
        <w:tab/>
        <w:t>Overview</w:t>
      </w:r>
      <w:bookmarkEnd w:id="11569"/>
      <w:bookmarkEnd w:id="11570"/>
      <w:bookmarkEnd w:id="11571"/>
      <w:bookmarkEnd w:id="11572"/>
      <w:bookmarkEnd w:id="11573"/>
      <w:bookmarkEnd w:id="11574"/>
      <w:bookmarkEnd w:id="11575"/>
      <w:bookmarkEnd w:id="11576"/>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6pt;height:170.75pt" o:ole="">
            <v:imagedata r:id="rId58" o:title=""/>
          </v:shape>
          <o:OLEObject Type="Embed" ProgID="Visio.Drawing.15" ShapeID="_x0000_i1048" DrawAspect="Content" ObjectID="_1786277394"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79"/>
        <w:gridCol w:w="3317"/>
        <w:gridCol w:w="1613"/>
        <w:gridCol w:w="2922"/>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7" w:name="_Toc114212589"/>
      <w:bookmarkStart w:id="11578" w:name="_Toc136555341"/>
      <w:bookmarkStart w:id="11579" w:name="_Toc151993799"/>
      <w:bookmarkStart w:id="11580" w:name="_Toc152000579"/>
      <w:bookmarkStart w:id="11581" w:name="_Toc152159184"/>
      <w:bookmarkStart w:id="11582" w:name="_Toc168571352"/>
      <w:bookmarkStart w:id="11583" w:name="_Toc169773409"/>
      <w:r w:rsidRPr="008B1C02">
        <w:t>5.</w:t>
      </w:r>
      <w:r w:rsidR="00F15D7D" w:rsidRPr="008B1C02">
        <w:t>25</w:t>
      </w:r>
      <w:r w:rsidRPr="008B1C02">
        <w:t>.3.2</w:t>
      </w:r>
      <w:r w:rsidRPr="008B1C02">
        <w:tab/>
        <w:t>Operation: Retrieve</w:t>
      </w:r>
      <w:bookmarkEnd w:id="11577"/>
      <w:bookmarkEnd w:id="11578"/>
      <w:bookmarkEnd w:id="11579"/>
      <w:bookmarkEnd w:id="11580"/>
      <w:bookmarkEnd w:id="11581"/>
      <w:bookmarkEnd w:id="11582"/>
      <w:bookmarkEnd w:id="11583"/>
    </w:p>
    <w:p w14:paraId="4171B877" w14:textId="77777777" w:rsidR="00A3753A" w:rsidRPr="008B1C02" w:rsidRDefault="00A3753A" w:rsidP="00A3753A">
      <w:pPr>
        <w:pStyle w:val="Heading5"/>
      </w:pPr>
      <w:bookmarkStart w:id="11584" w:name="_Toc90658168"/>
      <w:bookmarkStart w:id="11585" w:name="_Toc114212590"/>
      <w:bookmarkStart w:id="11586" w:name="_Toc136555342"/>
      <w:bookmarkStart w:id="11587" w:name="_Toc151993800"/>
      <w:bookmarkStart w:id="11588" w:name="_Toc152000580"/>
      <w:bookmarkStart w:id="11589" w:name="_Toc152159185"/>
      <w:bookmarkStart w:id="11590" w:name="_Toc168571353"/>
      <w:bookmarkStart w:id="11591" w:name="_Toc169773410"/>
      <w:r w:rsidRPr="008B1C02">
        <w:t>5.</w:t>
      </w:r>
      <w:r w:rsidR="00F15D7D" w:rsidRPr="008B1C02">
        <w:t>25</w:t>
      </w:r>
      <w:r w:rsidRPr="008B1C02">
        <w:t>.3.2.1</w:t>
      </w:r>
      <w:r w:rsidRPr="008B1C02">
        <w:tab/>
        <w:t>Description</w:t>
      </w:r>
      <w:bookmarkEnd w:id="11584"/>
      <w:bookmarkEnd w:id="11585"/>
      <w:bookmarkEnd w:id="11586"/>
      <w:bookmarkEnd w:id="11587"/>
      <w:bookmarkEnd w:id="11588"/>
      <w:bookmarkEnd w:id="11589"/>
      <w:bookmarkEnd w:id="11590"/>
      <w:bookmarkEnd w:id="11591"/>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2" w:name="_Toc90658169"/>
      <w:bookmarkStart w:id="11593" w:name="_Toc114212591"/>
      <w:bookmarkStart w:id="11594" w:name="_Toc136555343"/>
      <w:bookmarkStart w:id="11595" w:name="_Toc151993801"/>
      <w:bookmarkStart w:id="11596" w:name="_Toc152000581"/>
      <w:bookmarkStart w:id="11597" w:name="_Toc152159186"/>
      <w:bookmarkStart w:id="11598" w:name="_Toc168571354"/>
      <w:bookmarkStart w:id="11599" w:name="_Toc169773411"/>
      <w:r w:rsidRPr="008B1C02">
        <w:t>5.</w:t>
      </w:r>
      <w:r w:rsidR="00F15D7D" w:rsidRPr="008B1C02">
        <w:t>25</w:t>
      </w:r>
      <w:r w:rsidRPr="008B1C02">
        <w:t>.3.2.2</w:t>
      </w:r>
      <w:r w:rsidRPr="008B1C02">
        <w:tab/>
        <w:t>Operation Definition</w:t>
      </w:r>
      <w:bookmarkEnd w:id="11592"/>
      <w:bookmarkEnd w:id="11593"/>
      <w:bookmarkEnd w:id="11594"/>
      <w:bookmarkEnd w:id="11595"/>
      <w:bookmarkEnd w:id="11596"/>
      <w:bookmarkEnd w:id="11597"/>
      <w:bookmarkEnd w:id="11598"/>
      <w:bookmarkEnd w:id="11599"/>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600" w:name="_Toc168571355"/>
      <w:bookmarkStart w:id="11601" w:name="_Toc169773412"/>
      <w:bookmarkStart w:id="11602" w:name="_Toc90658170"/>
      <w:bookmarkStart w:id="11603" w:name="_Toc114212592"/>
      <w:bookmarkStart w:id="11604" w:name="_Toc136555344"/>
      <w:bookmarkStart w:id="11605" w:name="_Toc151993802"/>
      <w:bookmarkStart w:id="11606" w:name="_Toc152000582"/>
      <w:bookmarkStart w:id="11607" w:name="_Toc152159187"/>
      <w:r w:rsidRPr="008B1C02">
        <w:t>5.25.3.2.</w:t>
      </w:r>
      <w:r>
        <w:t>3</w:t>
      </w:r>
      <w:r w:rsidRPr="008B1C02">
        <w:tab/>
        <w:t>Operation Definition</w:t>
      </w:r>
      <w:bookmarkEnd w:id="11600"/>
      <w:bookmarkEnd w:id="11601"/>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8" w:name="_Toc168571356"/>
      <w:bookmarkStart w:id="11609" w:name="_Toc169773413"/>
      <w:r w:rsidRPr="008B1C02">
        <w:t>5.</w:t>
      </w:r>
      <w:r w:rsidR="00F15D7D" w:rsidRPr="008B1C02">
        <w:t>25</w:t>
      </w:r>
      <w:r w:rsidRPr="008B1C02">
        <w:t>.4</w:t>
      </w:r>
      <w:r w:rsidRPr="008B1C02">
        <w:tab/>
        <w:t>Notifications</w:t>
      </w:r>
      <w:bookmarkEnd w:id="11602"/>
      <w:bookmarkEnd w:id="11603"/>
      <w:bookmarkEnd w:id="11604"/>
      <w:bookmarkEnd w:id="11605"/>
      <w:bookmarkEnd w:id="11606"/>
      <w:bookmarkEnd w:id="11607"/>
      <w:bookmarkEnd w:id="11608"/>
      <w:bookmarkEnd w:id="11609"/>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10" w:name="_Toc90658171"/>
      <w:bookmarkStart w:id="11611" w:name="_Toc114212593"/>
      <w:bookmarkStart w:id="11612" w:name="_Toc136555345"/>
      <w:bookmarkStart w:id="11613" w:name="_Toc151993803"/>
      <w:bookmarkStart w:id="11614" w:name="_Toc152000583"/>
      <w:bookmarkStart w:id="11615" w:name="_Toc152159188"/>
      <w:bookmarkStart w:id="11616" w:name="_Toc168571357"/>
      <w:bookmarkStart w:id="11617" w:name="_Toc169773414"/>
      <w:r w:rsidRPr="008B1C02">
        <w:t>5.</w:t>
      </w:r>
      <w:r w:rsidR="00F15D7D" w:rsidRPr="008B1C02">
        <w:t>25</w:t>
      </w:r>
      <w:r w:rsidRPr="008B1C02">
        <w:t>.5</w:t>
      </w:r>
      <w:r w:rsidRPr="008B1C02">
        <w:tab/>
        <w:t>Data Model</w:t>
      </w:r>
      <w:bookmarkEnd w:id="11610"/>
      <w:bookmarkEnd w:id="11611"/>
      <w:bookmarkEnd w:id="11612"/>
      <w:bookmarkEnd w:id="11613"/>
      <w:bookmarkEnd w:id="11614"/>
      <w:bookmarkEnd w:id="11615"/>
      <w:bookmarkEnd w:id="11616"/>
      <w:bookmarkEnd w:id="11617"/>
    </w:p>
    <w:p w14:paraId="776B375A" w14:textId="77777777" w:rsidR="00A3753A" w:rsidRPr="008B1C02" w:rsidRDefault="00A3753A" w:rsidP="00A3753A">
      <w:pPr>
        <w:pStyle w:val="Heading4"/>
      </w:pPr>
      <w:bookmarkStart w:id="11618" w:name="_Toc90658172"/>
      <w:bookmarkStart w:id="11619" w:name="_Toc114212594"/>
      <w:bookmarkStart w:id="11620" w:name="_Toc136555346"/>
      <w:bookmarkStart w:id="11621" w:name="_Toc151993804"/>
      <w:bookmarkStart w:id="11622" w:name="_Toc152000584"/>
      <w:bookmarkStart w:id="11623" w:name="_Toc152159189"/>
      <w:bookmarkStart w:id="11624" w:name="_Toc168571358"/>
      <w:bookmarkStart w:id="11625" w:name="_Toc169773415"/>
      <w:r w:rsidRPr="008B1C02">
        <w:t>5.</w:t>
      </w:r>
      <w:r w:rsidR="00F15D7D" w:rsidRPr="008B1C02">
        <w:t>25</w:t>
      </w:r>
      <w:r w:rsidRPr="008B1C02">
        <w:t>.5.1</w:t>
      </w:r>
      <w:r w:rsidRPr="008B1C02">
        <w:tab/>
        <w:t>General</w:t>
      </w:r>
      <w:bookmarkEnd w:id="11618"/>
      <w:bookmarkEnd w:id="11619"/>
      <w:bookmarkEnd w:id="11620"/>
      <w:bookmarkEnd w:id="11621"/>
      <w:bookmarkEnd w:id="11622"/>
      <w:bookmarkEnd w:id="11623"/>
      <w:bookmarkEnd w:id="11624"/>
      <w:bookmarkEnd w:id="11625"/>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64"/>
        <w:gridCol w:w="1985"/>
        <w:gridCol w:w="4395"/>
        <w:gridCol w:w="1275"/>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6" w:name="_Toc90658174"/>
      <w:bookmarkStart w:id="11627" w:name="_Toc114212595"/>
      <w:bookmarkStart w:id="11628" w:name="_Toc136555347"/>
      <w:bookmarkStart w:id="11629" w:name="_Toc151993805"/>
      <w:bookmarkStart w:id="11630" w:name="_Toc152000585"/>
      <w:bookmarkStart w:id="11631" w:name="_Toc152159190"/>
      <w:bookmarkStart w:id="11632" w:name="_Toc168571359"/>
      <w:bookmarkStart w:id="11633" w:name="_Toc169773416"/>
      <w:r w:rsidRPr="008B1C02">
        <w:t>5.</w:t>
      </w:r>
      <w:r w:rsidR="00F15D7D" w:rsidRPr="008B1C02">
        <w:t>25</w:t>
      </w:r>
      <w:r w:rsidRPr="008B1C02">
        <w:t>.5.2</w:t>
      </w:r>
      <w:r w:rsidRPr="008B1C02">
        <w:tab/>
        <w:t>Structured data types</w:t>
      </w:r>
      <w:bookmarkEnd w:id="11626"/>
      <w:bookmarkEnd w:id="11627"/>
      <w:bookmarkEnd w:id="11628"/>
      <w:bookmarkEnd w:id="11629"/>
      <w:bookmarkEnd w:id="11630"/>
      <w:bookmarkEnd w:id="11631"/>
      <w:bookmarkEnd w:id="11632"/>
      <w:bookmarkEnd w:id="11633"/>
    </w:p>
    <w:p w14:paraId="72CD8DE8" w14:textId="77777777" w:rsidR="00A3753A" w:rsidRPr="008B1C02" w:rsidRDefault="00A3753A" w:rsidP="00A3753A">
      <w:pPr>
        <w:pStyle w:val="Heading5"/>
      </w:pPr>
      <w:bookmarkStart w:id="11634" w:name="_Toc90658175"/>
      <w:bookmarkStart w:id="11635" w:name="_Toc114212596"/>
      <w:bookmarkStart w:id="11636" w:name="_Toc136555348"/>
      <w:bookmarkStart w:id="11637" w:name="_Toc151993806"/>
      <w:bookmarkStart w:id="11638" w:name="_Toc152000586"/>
      <w:bookmarkStart w:id="11639" w:name="_Toc152159191"/>
      <w:bookmarkStart w:id="11640" w:name="_Toc168571360"/>
      <w:bookmarkStart w:id="11641" w:name="_Toc169773417"/>
      <w:r w:rsidRPr="008B1C02">
        <w:t>5.</w:t>
      </w:r>
      <w:r w:rsidR="00F15D7D" w:rsidRPr="008B1C02">
        <w:t>25</w:t>
      </w:r>
      <w:r w:rsidRPr="008B1C02">
        <w:t>.5.2.1</w:t>
      </w:r>
      <w:r w:rsidRPr="008B1C02">
        <w:tab/>
        <w:t>Introduction</w:t>
      </w:r>
      <w:bookmarkEnd w:id="11634"/>
      <w:bookmarkEnd w:id="11635"/>
      <w:bookmarkEnd w:id="11636"/>
      <w:bookmarkEnd w:id="11637"/>
      <w:bookmarkEnd w:id="11638"/>
      <w:bookmarkEnd w:id="11639"/>
      <w:bookmarkEnd w:id="11640"/>
      <w:bookmarkEnd w:id="11641"/>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2" w:name="_Toc90658176"/>
      <w:bookmarkStart w:id="11643" w:name="_Toc114212597"/>
      <w:bookmarkStart w:id="11644" w:name="_Toc136555349"/>
      <w:bookmarkStart w:id="11645" w:name="_Toc151993807"/>
      <w:bookmarkStart w:id="11646" w:name="_Toc152000587"/>
      <w:bookmarkStart w:id="11647" w:name="_Toc152159192"/>
      <w:bookmarkStart w:id="11648" w:name="_Toc168571361"/>
      <w:bookmarkStart w:id="11649" w:name="_Toc169773418"/>
      <w:r w:rsidRPr="008B1C02">
        <w:lastRenderedPageBreak/>
        <w:t>5.</w:t>
      </w:r>
      <w:r w:rsidR="00F15D7D" w:rsidRPr="008B1C02">
        <w:t>25</w:t>
      </w:r>
      <w:r w:rsidRPr="008B1C02">
        <w:t>.5.2.2</w:t>
      </w:r>
      <w:r w:rsidRPr="008B1C02">
        <w:tab/>
        <w:t xml:space="preserve">Type: </w:t>
      </w:r>
      <w:bookmarkEnd w:id="11642"/>
      <w:r w:rsidRPr="008B1C02">
        <w:t>UeIdReq</w:t>
      </w:r>
      <w:bookmarkEnd w:id="11643"/>
      <w:bookmarkEnd w:id="11644"/>
      <w:bookmarkEnd w:id="11645"/>
      <w:bookmarkEnd w:id="11646"/>
      <w:bookmarkEnd w:id="11647"/>
      <w:bookmarkEnd w:id="11648"/>
      <w:bookmarkEnd w:id="11649"/>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50" w:name="_Toc90658177"/>
      <w:bookmarkStart w:id="11651" w:name="_Toc114212598"/>
      <w:bookmarkStart w:id="11652" w:name="_Toc136555350"/>
      <w:bookmarkStart w:id="11653" w:name="_Toc151993808"/>
      <w:bookmarkStart w:id="11654" w:name="_Toc152000588"/>
      <w:bookmarkStart w:id="11655" w:name="_Toc152159193"/>
      <w:bookmarkStart w:id="11656" w:name="_Toc168571362"/>
      <w:bookmarkStart w:id="11657" w:name="_Toc169773419"/>
      <w:r w:rsidRPr="008B1C02">
        <w:t>5.</w:t>
      </w:r>
      <w:r w:rsidR="00F15D7D" w:rsidRPr="008B1C02">
        <w:t>25</w:t>
      </w:r>
      <w:r w:rsidRPr="008B1C02">
        <w:t>.5.2.3</w:t>
      </w:r>
      <w:r w:rsidRPr="008B1C02">
        <w:tab/>
        <w:t xml:space="preserve">Type: </w:t>
      </w:r>
      <w:bookmarkEnd w:id="11650"/>
      <w:r w:rsidRPr="008B1C02">
        <w:t>UeIdInfo</w:t>
      </w:r>
      <w:bookmarkEnd w:id="11651"/>
      <w:bookmarkEnd w:id="11652"/>
      <w:bookmarkEnd w:id="11653"/>
      <w:bookmarkEnd w:id="11654"/>
      <w:bookmarkEnd w:id="11655"/>
      <w:bookmarkEnd w:id="11656"/>
      <w:bookmarkEnd w:id="11657"/>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8" w:name="_Toc168571363"/>
      <w:bookmarkStart w:id="11659" w:name="_Toc169773420"/>
      <w:bookmarkStart w:id="11660" w:name="_Toc90658178"/>
      <w:bookmarkStart w:id="11661" w:name="_Toc114212599"/>
      <w:bookmarkStart w:id="11662" w:name="_Toc136555351"/>
      <w:bookmarkStart w:id="11663" w:name="_Toc151993809"/>
      <w:bookmarkStart w:id="11664" w:name="_Toc152000589"/>
      <w:bookmarkStart w:id="11665" w:name="_Toc152159194"/>
      <w:r w:rsidRPr="008B1C02">
        <w:lastRenderedPageBreak/>
        <w:t>5.25.5.</w:t>
      </w:r>
      <w:r>
        <w:t>2</w:t>
      </w:r>
      <w:r w:rsidRPr="008B1C02">
        <w:t>.</w:t>
      </w:r>
      <w:r>
        <w:t>4</w:t>
      </w:r>
      <w:r w:rsidRPr="008B1C02">
        <w:tab/>
        <w:t xml:space="preserve">Type: </w:t>
      </w:r>
      <w:r>
        <w:t>Msisdn</w:t>
      </w:r>
      <w:r w:rsidRPr="008B1C02">
        <w:t>Req</w:t>
      </w:r>
      <w:bookmarkEnd w:id="11658"/>
      <w:bookmarkEnd w:id="11659"/>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6" w:name="_Toc168571364"/>
      <w:bookmarkStart w:id="11667" w:name="_Toc169773421"/>
      <w:r w:rsidRPr="008B1C02">
        <w:t>5.25.5.2.</w:t>
      </w:r>
      <w:r>
        <w:t>5</w:t>
      </w:r>
      <w:r w:rsidRPr="008B1C02">
        <w:tab/>
        <w:t xml:space="preserve">Type: </w:t>
      </w:r>
      <w:r>
        <w:t>Msisdn</w:t>
      </w:r>
      <w:r w:rsidRPr="008B1C02">
        <w:t>Info</w:t>
      </w:r>
      <w:bookmarkEnd w:id="11666"/>
      <w:bookmarkEnd w:id="11667"/>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8" w:name="_Toc169773422"/>
      <w:bookmarkStart w:id="11669"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8"/>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70"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70"/>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1" w:name="_Toc169773424"/>
      <w:bookmarkStart w:id="11672"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1"/>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3" w:name="_Toc169773425"/>
      <w:bookmarkEnd w:id="11672"/>
      <w:r w:rsidRPr="008B1C02">
        <w:t>5.</w:t>
      </w:r>
      <w:r w:rsidR="00F15D7D" w:rsidRPr="008B1C02">
        <w:t>25</w:t>
      </w:r>
      <w:r w:rsidRPr="008B1C02">
        <w:t>.5.3</w:t>
      </w:r>
      <w:r w:rsidRPr="008B1C02">
        <w:tab/>
        <w:t>Simple data types and enumerations</w:t>
      </w:r>
      <w:bookmarkEnd w:id="11660"/>
      <w:bookmarkEnd w:id="11661"/>
      <w:bookmarkEnd w:id="11662"/>
      <w:bookmarkEnd w:id="11663"/>
      <w:bookmarkEnd w:id="11664"/>
      <w:bookmarkEnd w:id="11665"/>
      <w:bookmarkEnd w:id="11669"/>
      <w:bookmarkEnd w:id="11673"/>
    </w:p>
    <w:p w14:paraId="3652E37B" w14:textId="77777777" w:rsidR="00A3753A" w:rsidRPr="008B1C02" w:rsidRDefault="00A3753A" w:rsidP="00A3753A">
      <w:pPr>
        <w:pStyle w:val="Heading5"/>
      </w:pPr>
      <w:bookmarkStart w:id="11674" w:name="_Toc90658179"/>
      <w:bookmarkStart w:id="11675" w:name="_Toc114212600"/>
      <w:bookmarkStart w:id="11676" w:name="_Toc136555352"/>
      <w:bookmarkStart w:id="11677" w:name="_Toc151993810"/>
      <w:bookmarkStart w:id="11678" w:name="_Toc152000590"/>
      <w:bookmarkStart w:id="11679" w:name="_Toc152159195"/>
      <w:bookmarkStart w:id="11680" w:name="_Toc168571366"/>
      <w:bookmarkStart w:id="11681" w:name="_Toc169773426"/>
      <w:r w:rsidRPr="008B1C02">
        <w:t>5.</w:t>
      </w:r>
      <w:r w:rsidR="00F15D7D" w:rsidRPr="008B1C02">
        <w:t>25</w:t>
      </w:r>
      <w:r w:rsidRPr="008B1C02">
        <w:t>.5.3.1</w:t>
      </w:r>
      <w:r w:rsidRPr="008B1C02">
        <w:tab/>
        <w:t>Introduction</w:t>
      </w:r>
      <w:bookmarkEnd w:id="11674"/>
      <w:bookmarkEnd w:id="11675"/>
      <w:bookmarkEnd w:id="11676"/>
      <w:bookmarkEnd w:id="11677"/>
      <w:bookmarkEnd w:id="11678"/>
      <w:bookmarkEnd w:id="11679"/>
      <w:bookmarkEnd w:id="11680"/>
      <w:bookmarkEnd w:id="11681"/>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2" w:name="_Toc90658180"/>
      <w:bookmarkStart w:id="11683" w:name="_Toc114212601"/>
      <w:bookmarkStart w:id="11684" w:name="_Toc136555353"/>
      <w:bookmarkStart w:id="11685" w:name="_Toc151993811"/>
      <w:bookmarkStart w:id="11686" w:name="_Toc152000591"/>
      <w:bookmarkStart w:id="11687" w:name="_Toc152159196"/>
      <w:bookmarkStart w:id="11688" w:name="_Toc168571367"/>
      <w:bookmarkStart w:id="11689" w:name="_Toc169773427"/>
      <w:r w:rsidRPr="008B1C02">
        <w:t>5.</w:t>
      </w:r>
      <w:r w:rsidR="00F15D7D" w:rsidRPr="008B1C02">
        <w:t>25</w:t>
      </w:r>
      <w:r w:rsidRPr="008B1C02">
        <w:t>.5.3.2</w:t>
      </w:r>
      <w:r w:rsidRPr="008B1C02">
        <w:tab/>
        <w:t>Simple data types</w:t>
      </w:r>
      <w:bookmarkEnd w:id="11682"/>
      <w:bookmarkEnd w:id="11683"/>
      <w:bookmarkEnd w:id="11684"/>
      <w:bookmarkEnd w:id="11685"/>
      <w:bookmarkEnd w:id="11686"/>
      <w:bookmarkEnd w:id="11687"/>
      <w:bookmarkEnd w:id="11688"/>
      <w:bookmarkEnd w:id="11689"/>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90"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90"/>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1" w:name="_Toc90658181"/>
      <w:bookmarkStart w:id="11692" w:name="_Toc114212602"/>
      <w:bookmarkStart w:id="11693" w:name="_Toc136555354"/>
      <w:bookmarkStart w:id="11694" w:name="_Toc151993812"/>
      <w:bookmarkStart w:id="11695" w:name="_Toc152000592"/>
      <w:bookmarkStart w:id="11696" w:name="_Toc152159197"/>
      <w:bookmarkStart w:id="11697" w:name="_Toc168571368"/>
      <w:bookmarkStart w:id="11698" w:name="_Toc169773428"/>
      <w:r w:rsidRPr="008B1C02">
        <w:lastRenderedPageBreak/>
        <w:t>5.</w:t>
      </w:r>
      <w:r w:rsidR="00F15D7D" w:rsidRPr="008B1C02">
        <w:t>25</w:t>
      </w:r>
      <w:r w:rsidRPr="008B1C02">
        <w:t>.6</w:t>
      </w:r>
      <w:r w:rsidRPr="008B1C02">
        <w:tab/>
        <w:t>Used Features</w:t>
      </w:r>
      <w:bookmarkEnd w:id="11691"/>
      <w:bookmarkEnd w:id="11692"/>
      <w:bookmarkEnd w:id="11693"/>
      <w:bookmarkEnd w:id="11694"/>
      <w:bookmarkEnd w:id="11695"/>
      <w:bookmarkEnd w:id="11696"/>
      <w:bookmarkEnd w:id="11697"/>
      <w:bookmarkEnd w:id="11698"/>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9"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9"/>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700" w:name="_Toc90658255"/>
      <w:bookmarkStart w:id="11701" w:name="_Toc114212603"/>
      <w:bookmarkStart w:id="11702" w:name="_Toc136555355"/>
      <w:bookmarkStart w:id="11703" w:name="_Toc151993813"/>
      <w:bookmarkStart w:id="11704" w:name="_Toc152000593"/>
      <w:bookmarkStart w:id="11705" w:name="_Toc152159198"/>
      <w:bookmarkStart w:id="11706" w:name="_Toc168571369"/>
      <w:bookmarkStart w:id="11707" w:name="_Toc169773429"/>
      <w:r w:rsidRPr="008B1C02">
        <w:t>5.</w:t>
      </w:r>
      <w:r w:rsidR="00F15D7D" w:rsidRPr="008B1C02">
        <w:t>25</w:t>
      </w:r>
      <w:r w:rsidRPr="008B1C02">
        <w:t>.7</w:t>
      </w:r>
      <w:r w:rsidRPr="008B1C02">
        <w:tab/>
      </w:r>
      <w:r w:rsidRPr="008B1C02">
        <w:rPr>
          <w:lang w:val="en-US"/>
        </w:rPr>
        <w:t>Error handling</w:t>
      </w:r>
      <w:bookmarkEnd w:id="11700"/>
      <w:bookmarkEnd w:id="11701"/>
      <w:bookmarkEnd w:id="11702"/>
      <w:bookmarkEnd w:id="11703"/>
      <w:bookmarkEnd w:id="11704"/>
      <w:bookmarkEnd w:id="11705"/>
      <w:bookmarkEnd w:id="11706"/>
      <w:bookmarkEnd w:id="11707"/>
    </w:p>
    <w:p w14:paraId="283FFB0F" w14:textId="77777777" w:rsidR="00A3753A" w:rsidRPr="008B1C02" w:rsidRDefault="00A3753A" w:rsidP="00A3753A">
      <w:pPr>
        <w:pStyle w:val="Heading4"/>
      </w:pPr>
      <w:bookmarkStart w:id="11708" w:name="_Toc90658256"/>
      <w:bookmarkStart w:id="11709" w:name="_Toc114212604"/>
      <w:bookmarkStart w:id="11710" w:name="_Toc136555356"/>
      <w:bookmarkStart w:id="11711" w:name="_Toc151993814"/>
      <w:bookmarkStart w:id="11712" w:name="_Toc152000594"/>
      <w:bookmarkStart w:id="11713" w:name="_Toc152159199"/>
      <w:bookmarkStart w:id="11714" w:name="_Toc168571370"/>
      <w:bookmarkStart w:id="11715" w:name="_Toc169773430"/>
      <w:r w:rsidRPr="008B1C02">
        <w:t>5.</w:t>
      </w:r>
      <w:r w:rsidR="00F15D7D" w:rsidRPr="008B1C02">
        <w:t>25</w:t>
      </w:r>
      <w:r w:rsidRPr="008B1C02">
        <w:t>.7.1</w:t>
      </w:r>
      <w:r w:rsidRPr="008B1C02">
        <w:tab/>
        <w:t>General</w:t>
      </w:r>
      <w:bookmarkEnd w:id="11708"/>
      <w:bookmarkEnd w:id="11709"/>
      <w:bookmarkEnd w:id="11710"/>
      <w:bookmarkEnd w:id="11711"/>
      <w:bookmarkEnd w:id="11712"/>
      <w:bookmarkEnd w:id="11713"/>
      <w:bookmarkEnd w:id="11714"/>
      <w:bookmarkEnd w:id="11715"/>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6" w:name="_Toc90658257"/>
      <w:bookmarkStart w:id="11717" w:name="_Toc114212605"/>
      <w:bookmarkStart w:id="11718" w:name="_Toc136555357"/>
      <w:bookmarkStart w:id="11719" w:name="_Toc151993815"/>
      <w:bookmarkStart w:id="11720" w:name="_Toc152000595"/>
      <w:bookmarkStart w:id="11721" w:name="_Toc152159200"/>
      <w:bookmarkStart w:id="11722" w:name="_Toc168571371"/>
      <w:bookmarkStart w:id="11723" w:name="_Toc169773431"/>
      <w:r w:rsidRPr="008B1C02">
        <w:t>5.</w:t>
      </w:r>
      <w:r w:rsidR="00F15D7D" w:rsidRPr="008B1C02">
        <w:t>25</w:t>
      </w:r>
      <w:r w:rsidRPr="008B1C02">
        <w:t>.7.2</w:t>
      </w:r>
      <w:r w:rsidRPr="008B1C02">
        <w:tab/>
        <w:t>Protocol Errors</w:t>
      </w:r>
      <w:bookmarkEnd w:id="11716"/>
      <w:bookmarkEnd w:id="11717"/>
      <w:bookmarkEnd w:id="11718"/>
      <w:bookmarkEnd w:id="11719"/>
      <w:bookmarkEnd w:id="11720"/>
      <w:bookmarkEnd w:id="11721"/>
      <w:bookmarkEnd w:id="11722"/>
      <w:bookmarkEnd w:id="11723"/>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24" w:name="_Toc90658258"/>
      <w:bookmarkStart w:id="11725" w:name="_Toc114212606"/>
      <w:bookmarkStart w:id="11726" w:name="_Toc136555358"/>
      <w:bookmarkStart w:id="11727" w:name="_Toc151993816"/>
      <w:bookmarkStart w:id="11728" w:name="_Toc152000596"/>
      <w:bookmarkStart w:id="11729" w:name="_Toc152159201"/>
      <w:bookmarkStart w:id="11730" w:name="_Toc168571372"/>
      <w:bookmarkStart w:id="11731" w:name="_Toc169773432"/>
      <w:r w:rsidRPr="008B1C02">
        <w:t>5.</w:t>
      </w:r>
      <w:r w:rsidR="00F15D7D" w:rsidRPr="008B1C02">
        <w:t>25</w:t>
      </w:r>
      <w:r w:rsidRPr="008B1C02">
        <w:t>.7.3</w:t>
      </w:r>
      <w:r w:rsidRPr="008B1C02">
        <w:tab/>
        <w:t>Application Errors</w:t>
      </w:r>
      <w:bookmarkEnd w:id="11724"/>
      <w:bookmarkEnd w:id="11725"/>
      <w:bookmarkEnd w:id="11726"/>
      <w:bookmarkEnd w:id="11727"/>
      <w:bookmarkEnd w:id="11728"/>
      <w:bookmarkEnd w:id="11729"/>
      <w:bookmarkEnd w:id="11730"/>
      <w:bookmarkEnd w:id="11731"/>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2" w:name="_Toc148176908"/>
      <w:bookmarkStart w:id="11733" w:name="_Toc151379287"/>
      <w:bookmarkStart w:id="11734" w:name="_Toc151445468"/>
      <w:bookmarkStart w:id="11735" w:name="_Toc160470545"/>
      <w:bookmarkStart w:id="11736" w:name="_Toc160472176"/>
      <w:bookmarkStart w:id="11737" w:name="_Toc168571373"/>
      <w:bookmarkStart w:id="11738" w:name="_Toc169773433"/>
      <w:bookmarkStart w:id="11739" w:name="_Hlk162297135"/>
      <w:bookmarkStart w:id="11740" w:name="_Toc114212607"/>
      <w:bookmarkStart w:id="11741" w:name="_Toc136555359"/>
      <w:bookmarkStart w:id="11742" w:name="_Toc151993817"/>
      <w:bookmarkStart w:id="11743" w:name="_Toc152000597"/>
      <w:bookmarkStart w:id="11744" w:name="_Toc152159202"/>
      <w:r>
        <w:t>5.25.8</w:t>
      </w:r>
      <w:r w:rsidRPr="001E7573">
        <w:tab/>
        <w:t>Security</w:t>
      </w:r>
      <w:bookmarkEnd w:id="11732"/>
      <w:bookmarkEnd w:id="11733"/>
      <w:bookmarkEnd w:id="11734"/>
      <w:bookmarkEnd w:id="11735"/>
      <w:bookmarkEnd w:id="11736"/>
      <w:bookmarkEnd w:id="11737"/>
      <w:bookmarkEnd w:id="11738"/>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5" w:name="_Toc168571374"/>
      <w:bookmarkStart w:id="11746" w:name="_Toc169773434"/>
      <w:bookmarkEnd w:id="11739"/>
      <w:r w:rsidRPr="008B1C02">
        <w:rPr>
          <w:lang w:val="en-US"/>
        </w:rPr>
        <w:t>5.26</w:t>
      </w:r>
      <w:r w:rsidRPr="008B1C02">
        <w:rPr>
          <w:lang w:val="en-US"/>
        </w:rPr>
        <w:tab/>
        <w:t>MBSUserService API</w:t>
      </w:r>
      <w:bookmarkEnd w:id="11740"/>
      <w:bookmarkEnd w:id="11741"/>
      <w:bookmarkEnd w:id="11742"/>
      <w:bookmarkEnd w:id="11743"/>
      <w:bookmarkEnd w:id="11744"/>
      <w:bookmarkEnd w:id="11745"/>
      <w:bookmarkEnd w:id="11746"/>
    </w:p>
    <w:p w14:paraId="1F5D0E30" w14:textId="77777777" w:rsidR="00D656FB" w:rsidRPr="008B1C02" w:rsidRDefault="00D656FB" w:rsidP="00D656FB">
      <w:pPr>
        <w:pStyle w:val="Heading3"/>
        <w:rPr>
          <w:lang w:val="en-US"/>
        </w:rPr>
      </w:pPr>
      <w:bookmarkStart w:id="11747" w:name="_Toc114212608"/>
      <w:bookmarkStart w:id="11748" w:name="_Toc136555360"/>
      <w:bookmarkStart w:id="11749" w:name="_Toc151993818"/>
      <w:bookmarkStart w:id="11750" w:name="_Toc152000598"/>
      <w:bookmarkStart w:id="11751" w:name="_Toc152159203"/>
      <w:bookmarkStart w:id="11752" w:name="_Toc168571375"/>
      <w:bookmarkStart w:id="11753" w:name="_Toc169773435"/>
      <w:r w:rsidRPr="008B1C02">
        <w:rPr>
          <w:lang w:val="en-US"/>
        </w:rPr>
        <w:t>5.26.1</w:t>
      </w:r>
      <w:r w:rsidRPr="008B1C02">
        <w:rPr>
          <w:lang w:val="en-US"/>
        </w:rPr>
        <w:tab/>
        <w:t>Introduction</w:t>
      </w:r>
      <w:bookmarkEnd w:id="11747"/>
      <w:bookmarkEnd w:id="11748"/>
      <w:bookmarkEnd w:id="11749"/>
      <w:bookmarkEnd w:id="11750"/>
      <w:bookmarkEnd w:id="11751"/>
      <w:bookmarkEnd w:id="11752"/>
      <w:bookmarkEnd w:id="11753"/>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4" w:name="_Toc114212609"/>
      <w:bookmarkStart w:id="11755" w:name="_Toc136555361"/>
      <w:bookmarkStart w:id="11756" w:name="_Toc151993819"/>
      <w:bookmarkStart w:id="11757" w:name="_Toc152000599"/>
      <w:bookmarkStart w:id="11758" w:name="_Toc152159204"/>
      <w:bookmarkStart w:id="11759" w:name="_Toc168571376"/>
      <w:bookmarkStart w:id="11760" w:name="_Toc169773436"/>
      <w:r w:rsidRPr="008B1C02">
        <w:rPr>
          <w:lang w:val="en-US"/>
        </w:rPr>
        <w:t>5.26.2</w:t>
      </w:r>
      <w:r w:rsidRPr="008B1C02">
        <w:rPr>
          <w:lang w:val="en-US"/>
        </w:rPr>
        <w:tab/>
        <w:t>Resources</w:t>
      </w:r>
      <w:bookmarkEnd w:id="11754"/>
      <w:bookmarkEnd w:id="11755"/>
      <w:bookmarkEnd w:id="11756"/>
      <w:bookmarkEnd w:id="11757"/>
      <w:bookmarkEnd w:id="11758"/>
      <w:bookmarkEnd w:id="11759"/>
      <w:bookmarkEnd w:id="11760"/>
    </w:p>
    <w:p w14:paraId="63C2E1A5" w14:textId="77777777" w:rsidR="00D656FB" w:rsidRPr="008B1C02" w:rsidRDefault="00D656FB" w:rsidP="00D656FB">
      <w:pPr>
        <w:pStyle w:val="Heading4"/>
        <w:rPr>
          <w:lang w:val="en-US"/>
        </w:rPr>
      </w:pPr>
      <w:bookmarkStart w:id="11761" w:name="_Toc114212610"/>
      <w:bookmarkStart w:id="11762" w:name="_Toc136555362"/>
      <w:bookmarkStart w:id="11763" w:name="_Toc151993820"/>
      <w:bookmarkStart w:id="11764" w:name="_Toc152000600"/>
      <w:bookmarkStart w:id="11765" w:name="_Toc152159205"/>
      <w:bookmarkStart w:id="11766" w:name="_Toc168571377"/>
      <w:bookmarkStart w:id="11767" w:name="_Toc169773437"/>
      <w:r w:rsidRPr="008B1C02">
        <w:rPr>
          <w:lang w:val="en-US"/>
        </w:rPr>
        <w:t>5.26.2.1</w:t>
      </w:r>
      <w:r w:rsidRPr="008B1C02">
        <w:rPr>
          <w:lang w:val="en-US"/>
        </w:rPr>
        <w:tab/>
        <w:t>Overview</w:t>
      </w:r>
      <w:bookmarkEnd w:id="11761"/>
      <w:bookmarkEnd w:id="11762"/>
      <w:bookmarkEnd w:id="11763"/>
      <w:bookmarkEnd w:id="11764"/>
      <w:bookmarkEnd w:id="11765"/>
      <w:bookmarkEnd w:id="11766"/>
      <w:bookmarkEnd w:id="11767"/>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4pt;height:186pt" o:ole="">
            <v:imagedata r:id="rId60" o:title=""/>
          </v:shape>
          <o:OLEObject Type="Embed" ProgID="Visio.Drawing.15" ShapeID="_x0000_i1049" DrawAspect="Content" ObjectID="_1786277395"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8"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8"/>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9" w:name="_Toc114212611"/>
      <w:bookmarkStart w:id="11770" w:name="_Toc136555363"/>
      <w:bookmarkStart w:id="11771" w:name="_Toc151993821"/>
      <w:bookmarkStart w:id="11772" w:name="_Toc152000601"/>
      <w:bookmarkStart w:id="11773" w:name="_Toc152159206"/>
      <w:bookmarkStart w:id="11774" w:name="_Toc168571378"/>
      <w:bookmarkStart w:id="11775" w:name="_Toc169773438"/>
      <w:r w:rsidRPr="008B1C02">
        <w:rPr>
          <w:lang w:val="en-US"/>
        </w:rPr>
        <w:lastRenderedPageBreak/>
        <w:t>5.26.2.2</w:t>
      </w:r>
      <w:r w:rsidRPr="008B1C02">
        <w:rPr>
          <w:lang w:val="en-US"/>
        </w:rPr>
        <w:tab/>
        <w:t>Resource: MBS User Services</w:t>
      </w:r>
      <w:bookmarkEnd w:id="11769"/>
      <w:bookmarkEnd w:id="11770"/>
      <w:bookmarkEnd w:id="11771"/>
      <w:bookmarkEnd w:id="11772"/>
      <w:bookmarkEnd w:id="11773"/>
      <w:bookmarkEnd w:id="11774"/>
      <w:bookmarkEnd w:id="11775"/>
    </w:p>
    <w:p w14:paraId="1F1E506C" w14:textId="77777777" w:rsidR="00D656FB" w:rsidRPr="008B1C02" w:rsidRDefault="00D656FB" w:rsidP="00D656FB">
      <w:pPr>
        <w:pStyle w:val="Heading5"/>
        <w:rPr>
          <w:lang w:val="en-US"/>
        </w:rPr>
      </w:pPr>
      <w:bookmarkStart w:id="11776" w:name="_Toc114212612"/>
      <w:bookmarkStart w:id="11777" w:name="_Toc136555364"/>
      <w:bookmarkStart w:id="11778" w:name="_Toc151993822"/>
      <w:bookmarkStart w:id="11779" w:name="_Toc152000602"/>
      <w:bookmarkStart w:id="11780" w:name="_Toc152159207"/>
      <w:bookmarkStart w:id="11781" w:name="_Toc168571379"/>
      <w:bookmarkStart w:id="11782" w:name="_Toc169773439"/>
      <w:r w:rsidRPr="008B1C02">
        <w:rPr>
          <w:lang w:val="en-US"/>
        </w:rPr>
        <w:t>5.26.2.2.1</w:t>
      </w:r>
      <w:r w:rsidRPr="008B1C02">
        <w:rPr>
          <w:lang w:val="en-US"/>
        </w:rPr>
        <w:tab/>
        <w:t>Introduction</w:t>
      </w:r>
      <w:bookmarkEnd w:id="11776"/>
      <w:bookmarkEnd w:id="11777"/>
      <w:bookmarkEnd w:id="11778"/>
      <w:bookmarkEnd w:id="11779"/>
      <w:bookmarkEnd w:id="11780"/>
      <w:bookmarkEnd w:id="11781"/>
      <w:bookmarkEnd w:id="11782"/>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3" w:name="_Toc114212613"/>
      <w:bookmarkStart w:id="11784" w:name="_Toc136555365"/>
      <w:bookmarkStart w:id="11785" w:name="_Toc151993823"/>
      <w:bookmarkStart w:id="11786" w:name="_Toc152000603"/>
      <w:bookmarkStart w:id="11787" w:name="_Toc152159208"/>
      <w:bookmarkStart w:id="11788" w:name="_Toc168571380"/>
      <w:bookmarkStart w:id="11789" w:name="_Toc169773440"/>
      <w:r w:rsidRPr="008B1C02">
        <w:rPr>
          <w:lang w:val="en-US"/>
        </w:rPr>
        <w:t>5.26</w:t>
      </w:r>
      <w:r w:rsidRPr="008B1C02">
        <w:t>.2.2.2</w:t>
      </w:r>
      <w:r w:rsidRPr="008B1C02">
        <w:tab/>
        <w:t>Resource Definition</w:t>
      </w:r>
      <w:bookmarkEnd w:id="11783"/>
      <w:bookmarkEnd w:id="11784"/>
      <w:bookmarkEnd w:id="11785"/>
      <w:bookmarkEnd w:id="11786"/>
      <w:bookmarkEnd w:id="11787"/>
      <w:bookmarkEnd w:id="11788"/>
      <w:bookmarkEnd w:id="11789"/>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90" w:name="_Toc114212614"/>
      <w:bookmarkStart w:id="11791" w:name="_Toc136555366"/>
      <w:bookmarkStart w:id="11792" w:name="_Toc151993824"/>
      <w:bookmarkStart w:id="11793" w:name="_Toc152000604"/>
      <w:bookmarkStart w:id="11794" w:name="_Toc152159209"/>
      <w:bookmarkStart w:id="11795" w:name="_Toc168571381"/>
      <w:bookmarkStart w:id="11796" w:name="_Toc169773441"/>
      <w:r w:rsidRPr="008B1C02">
        <w:rPr>
          <w:lang w:val="en-US"/>
        </w:rPr>
        <w:t>5.26</w:t>
      </w:r>
      <w:r w:rsidRPr="008B1C02">
        <w:t>.2.2.3</w:t>
      </w:r>
      <w:r w:rsidRPr="008B1C02">
        <w:tab/>
        <w:t>Resource Standard Methods</w:t>
      </w:r>
      <w:bookmarkEnd w:id="11790"/>
      <w:bookmarkEnd w:id="11791"/>
      <w:bookmarkEnd w:id="11792"/>
      <w:bookmarkEnd w:id="11793"/>
      <w:bookmarkEnd w:id="11794"/>
      <w:bookmarkEnd w:id="11795"/>
      <w:bookmarkEnd w:id="11796"/>
    </w:p>
    <w:p w14:paraId="7DDCE976" w14:textId="77777777" w:rsidR="00D656FB" w:rsidRPr="008B1C02" w:rsidRDefault="00D656FB" w:rsidP="00D656FB">
      <w:pPr>
        <w:pStyle w:val="Heading6"/>
      </w:pPr>
      <w:bookmarkStart w:id="11797" w:name="_Toc114212615"/>
      <w:bookmarkStart w:id="11798" w:name="_Toc136555367"/>
      <w:bookmarkStart w:id="11799" w:name="_Toc151993825"/>
      <w:bookmarkStart w:id="11800" w:name="_Toc152000605"/>
      <w:bookmarkStart w:id="11801" w:name="_Toc152159210"/>
      <w:bookmarkStart w:id="11802" w:name="_Toc168571382"/>
      <w:bookmarkStart w:id="11803" w:name="_Toc169773442"/>
      <w:r w:rsidRPr="008B1C02">
        <w:rPr>
          <w:lang w:val="en-US"/>
        </w:rPr>
        <w:t>5.26</w:t>
      </w:r>
      <w:r w:rsidRPr="008B1C02">
        <w:t>.2.2.3.1</w:t>
      </w:r>
      <w:r w:rsidRPr="008B1C02">
        <w:tab/>
        <w:t>GET</w:t>
      </w:r>
      <w:bookmarkEnd w:id="11797"/>
      <w:bookmarkEnd w:id="11798"/>
      <w:bookmarkEnd w:id="11799"/>
      <w:bookmarkEnd w:id="11800"/>
      <w:bookmarkEnd w:id="11801"/>
      <w:bookmarkEnd w:id="11802"/>
      <w:bookmarkEnd w:id="11803"/>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4" w:name="_Toc114212616"/>
      <w:bookmarkStart w:id="11805" w:name="_Toc136555368"/>
      <w:bookmarkStart w:id="11806" w:name="_Toc151993826"/>
      <w:bookmarkStart w:id="11807" w:name="_Toc152000606"/>
      <w:bookmarkStart w:id="11808" w:name="_Toc152159211"/>
      <w:bookmarkStart w:id="11809" w:name="_Toc168571383"/>
      <w:bookmarkStart w:id="11810" w:name="_Toc169773443"/>
      <w:r w:rsidRPr="008B1C02">
        <w:rPr>
          <w:lang w:val="en-US"/>
        </w:rPr>
        <w:t>5.26</w:t>
      </w:r>
      <w:r w:rsidRPr="008B1C02">
        <w:t>.2.2.3.2</w:t>
      </w:r>
      <w:r w:rsidRPr="008B1C02">
        <w:tab/>
        <w:t>POST</w:t>
      </w:r>
      <w:bookmarkEnd w:id="11804"/>
      <w:bookmarkEnd w:id="11805"/>
      <w:bookmarkEnd w:id="11806"/>
      <w:bookmarkEnd w:id="11807"/>
      <w:bookmarkEnd w:id="11808"/>
      <w:bookmarkEnd w:id="11809"/>
      <w:bookmarkEnd w:id="11810"/>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11"/>
        <w:gridCol w:w="432"/>
        <w:gridCol w:w="1151"/>
        <w:gridCol w:w="1151"/>
        <w:gridCol w:w="5030"/>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1" w:name="_Toc114212617"/>
      <w:bookmarkStart w:id="11812" w:name="_Toc136555369"/>
      <w:bookmarkStart w:id="11813" w:name="_Toc151993827"/>
      <w:bookmarkStart w:id="11814" w:name="_Toc152000607"/>
      <w:bookmarkStart w:id="11815" w:name="_Toc152159212"/>
      <w:bookmarkStart w:id="11816" w:name="_Toc168571384"/>
      <w:bookmarkStart w:id="11817" w:name="_Toc169773444"/>
      <w:r w:rsidRPr="008B1C02">
        <w:rPr>
          <w:lang w:val="en-US"/>
        </w:rPr>
        <w:t>5.26</w:t>
      </w:r>
      <w:r w:rsidRPr="008B1C02">
        <w:t>.2.2.4</w:t>
      </w:r>
      <w:r w:rsidRPr="008B1C02">
        <w:tab/>
        <w:t>Resource Custom Operations</w:t>
      </w:r>
      <w:bookmarkEnd w:id="11811"/>
      <w:bookmarkEnd w:id="11812"/>
      <w:bookmarkEnd w:id="11813"/>
      <w:bookmarkEnd w:id="11814"/>
      <w:bookmarkEnd w:id="11815"/>
      <w:bookmarkEnd w:id="11816"/>
      <w:bookmarkEnd w:id="11817"/>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8" w:name="_Toc114212618"/>
      <w:bookmarkStart w:id="11819" w:name="_Toc136555370"/>
      <w:bookmarkStart w:id="11820" w:name="_Toc151993828"/>
      <w:bookmarkStart w:id="11821" w:name="_Toc152000608"/>
      <w:bookmarkStart w:id="11822" w:name="_Toc152159213"/>
      <w:bookmarkStart w:id="11823" w:name="_Toc168571385"/>
      <w:bookmarkStart w:id="11824" w:name="_Toc169773445"/>
      <w:r w:rsidRPr="008B1C02">
        <w:rPr>
          <w:lang w:val="en-US"/>
        </w:rPr>
        <w:lastRenderedPageBreak/>
        <w:t>5.26.2.3</w:t>
      </w:r>
      <w:r w:rsidRPr="008B1C02">
        <w:rPr>
          <w:lang w:val="en-US"/>
        </w:rPr>
        <w:tab/>
        <w:t xml:space="preserve">Resource: </w:t>
      </w:r>
      <w:r w:rsidRPr="008B1C02">
        <w:t>Individual MBS User Service</w:t>
      </w:r>
      <w:bookmarkEnd w:id="11818"/>
      <w:bookmarkEnd w:id="11819"/>
      <w:bookmarkEnd w:id="11820"/>
      <w:bookmarkEnd w:id="11821"/>
      <w:bookmarkEnd w:id="11822"/>
      <w:bookmarkEnd w:id="11823"/>
      <w:bookmarkEnd w:id="11824"/>
    </w:p>
    <w:p w14:paraId="5481B620" w14:textId="77777777" w:rsidR="00D656FB" w:rsidRPr="008B1C02" w:rsidRDefault="00D656FB" w:rsidP="00D656FB">
      <w:pPr>
        <w:pStyle w:val="Heading5"/>
        <w:rPr>
          <w:lang w:val="en-US"/>
        </w:rPr>
      </w:pPr>
      <w:bookmarkStart w:id="11825" w:name="_Toc114212619"/>
      <w:bookmarkStart w:id="11826" w:name="_Toc136555371"/>
      <w:bookmarkStart w:id="11827" w:name="_Toc151993829"/>
      <w:bookmarkStart w:id="11828" w:name="_Toc152000609"/>
      <w:bookmarkStart w:id="11829" w:name="_Toc152159214"/>
      <w:bookmarkStart w:id="11830" w:name="_Toc168571386"/>
      <w:bookmarkStart w:id="11831" w:name="_Toc169773446"/>
      <w:r w:rsidRPr="008B1C02">
        <w:rPr>
          <w:lang w:val="en-US"/>
        </w:rPr>
        <w:t>5.26.2.3.1</w:t>
      </w:r>
      <w:r w:rsidRPr="008B1C02">
        <w:rPr>
          <w:lang w:val="en-US"/>
        </w:rPr>
        <w:tab/>
        <w:t>Introduction</w:t>
      </w:r>
      <w:bookmarkEnd w:id="11825"/>
      <w:bookmarkEnd w:id="11826"/>
      <w:bookmarkEnd w:id="11827"/>
      <w:bookmarkEnd w:id="11828"/>
      <w:bookmarkEnd w:id="11829"/>
      <w:bookmarkEnd w:id="11830"/>
      <w:bookmarkEnd w:id="11831"/>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2" w:name="_Toc114212620"/>
      <w:bookmarkStart w:id="11833" w:name="_Toc136555372"/>
      <w:bookmarkStart w:id="11834" w:name="_Toc151993830"/>
      <w:bookmarkStart w:id="11835" w:name="_Toc152000610"/>
      <w:bookmarkStart w:id="11836" w:name="_Toc152159215"/>
      <w:bookmarkStart w:id="11837" w:name="_Toc168571387"/>
      <w:bookmarkStart w:id="11838" w:name="_Toc169773447"/>
      <w:r w:rsidRPr="008B1C02">
        <w:rPr>
          <w:lang w:val="en-US"/>
        </w:rPr>
        <w:t>5.26</w:t>
      </w:r>
      <w:r w:rsidRPr="008B1C02">
        <w:t>.2.3.2</w:t>
      </w:r>
      <w:r w:rsidRPr="008B1C02">
        <w:tab/>
        <w:t>Resource Definition</w:t>
      </w:r>
      <w:bookmarkEnd w:id="11832"/>
      <w:bookmarkEnd w:id="11833"/>
      <w:bookmarkEnd w:id="11834"/>
      <w:bookmarkEnd w:id="11835"/>
      <w:bookmarkEnd w:id="11836"/>
      <w:bookmarkEnd w:id="11837"/>
      <w:bookmarkEnd w:id="11838"/>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2015"/>
        <w:gridCol w:w="638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9" w:name="_Toc114212621"/>
      <w:bookmarkStart w:id="11840" w:name="_Toc136555373"/>
      <w:bookmarkStart w:id="11841" w:name="_Toc151993831"/>
      <w:bookmarkStart w:id="11842" w:name="_Toc152000611"/>
      <w:bookmarkStart w:id="11843" w:name="_Toc152159216"/>
      <w:bookmarkStart w:id="11844" w:name="_Toc168571388"/>
      <w:bookmarkStart w:id="11845" w:name="_Toc169773448"/>
      <w:r w:rsidRPr="008B1C02">
        <w:rPr>
          <w:lang w:val="en-US"/>
        </w:rPr>
        <w:t>5.26</w:t>
      </w:r>
      <w:r w:rsidRPr="008B1C02">
        <w:t>.2.3.3</w:t>
      </w:r>
      <w:r w:rsidRPr="008B1C02">
        <w:tab/>
        <w:t>Resource Standard Methods</w:t>
      </w:r>
      <w:bookmarkEnd w:id="11839"/>
      <w:bookmarkEnd w:id="11840"/>
      <w:bookmarkEnd w:id="11841"/>
      <w:bookmarkEnd w:id="11842"/>
      <w:bookmarkEnd w:id="11843"/>
      <w:bookmarkEnd w:id="11844"/>
      <w:bookmarkEnd w:id="11845"/>
    </w:p>
    <w:p w14:paraId="5E89E435" w14:textId="77777777" w:rsidR="00D656FB" w:rsidRPr="008B1C02" w:rsidRDefault="00D656FB" w:rsidP="00D656FB">
      <w:pPr>
        <w:pStyle w:val="Heading6"/>
      </w:pPr>
      <w:bookmarkStart w:id="11846" w:name="_Toc114212622"/>
      <w:bookmarkStart w:id="11847" w:name="_Toc136555374"/>
      <w:bookmarkStart w:id="11848" w:name="_Toc151993832"/>
      <w:bookmarkStart w:id="11849" w:name="_Toc152000612"/>
      <w:bookmarkStart w:id="11850" w:name="_Toc152159217"/>
      <w:bookmarkStart w:id="11851" w:name="_Toc168571389"/>
      <w:bookmarkStart w:id="11852" w:name="_Toc169773449"/>
      <w:r w:rsidRPr="008B1C02">
        <w:rPr>
          <w:lang w:val="en-US"/>
        </w:rPr>
        <w:t>5.26</w:t>
      </w:r>
      <w:r w:rsidRPr="008B1C02">
        <w:t>.2.3.3.1</w:t>
      </w:r>
      <w:r w:rsidRPr="008B1C02">
        <w:tab/>
        <w:t>GET</w:t>
      </w:r>
      <w:bookmarkEnd w:id="11846"/>
      <w:bookmarkEnd w:id="11847"/>
      <w:bookmarkEnd w:id="11848"/>
      <w:bookmarkEnd w:id="11849"/>
      <w:bookmarkEnd w:id="11850"/>
      <w:bookmarkEnd w:id="11851"/>
      <w:bookmarkEnd w:id="11852"/>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150"/>
        <w:gridCol w:w="517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3" w:name="_Toc114212623"/>
      <w:bookmarkStart w:id="11854" w:name="_Toc136555375"/>
      <w:bookmarkStart w:id="11855" w:name="_Toc151993833"/>
      <w:bookmarkStart w:id="11856" w:name="_Toc152000613"/>
      <w:bookmarkStart w:id="11857" w:name="_Toc152159218"/>
      <w:bookmarkStart w:id="11858" w:name="_Toc168571390"/>
      <w:bookmarkStart w:id="11859" w:name="_Toc169773450"/>
      <w:r w:rsidRPr="008B1C02">
        <w:rPr>
          <w:lang w:val="en-US"/>
        </w:rPr>
        <w:t>5.26</w:t>
      </w:r>
      <w:r w:rsidRPr="008B1C02">
        <w:t>.2.3.3.2</w:t>
      </w:r>
      <w:r w:rsidRPr="008B1C02">
        <w:tab/>
        <w:t>PUT</w:t>
      </w:r>
      <w:bookmarkEnd w:id="11853"/>
      <w:bookmarkEnd w:id="11854"/>
      <w:bookmarkEnd w:id="11855"/>
      <w:bookmarkEnd w:id="11856"/>
      <w:bookmarkEnd w:id="11857"/>
      <w:bookmarkEnd w:id="11858"/>
      <w:bookmarkEnd w:id="11859"/>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85"/>
        <w:gridCol w:w="407"/>
        <w:gridCol w:w="1136"/>
        <w:gridCol w:w="1562"/>
        <w:gridCol w:w="4789"/>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60" w:name="_Toc114212624"/>
      <w:bookmarkStart w:id="11861" w:name="_Toc136555376"/>
      <w:bookmarkStart w:id="11862" w:name="_Toc151993834"/>
      <w:bookmarkStart w:id="11863" w:name="_Toc152000614"/>
      <w:bookmarkStart w:id="11864" w:name="_Toc152159219"/>
      <w:bookmarkStart w:id="11865" w:name="_Toc168571391"/>
      <w:bookmarkStart w:id="11866" w:name="_Toc169773451"/>
      <w:r w:rsidRPr="008B1C02">
        <w:rPr>
          <w:lang w:val="en-US"/>
        </w:rPr>
        <w:t>5.26</w:t>
      </w:r>
      <w:r w:rsidRPr="008B1C02">
        <w:t>.2.3.3.3</w:t>
      </w:r>
      <w:r w:rsidRPr="008B1C02">
        <w:tab/>
        <w:t>PATCH</w:t>
      </w:r>
      <w:bookmarkEnd w:id="11860"/>
      <w:bookmarkEnd w:id="11861"/>
      <w:bookmarkEnd w:id="11862"/>
      <w:bookmarkEnd w:id="11863"/>
      <w:bookmarkEnd w:id="11864"/>
      <w:bookmarkEnd w:id="11865"/>
      <w:bookmarkEnd w:id="11866"/>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7" w:name="_Toc114212625"/>
      <w:bookmarkStart w:id="11868" w:name="_Toc136555377"/>
      <w:bookmarkStart w:id="11869" w:name="_Toc151993835"/>
      <w:bookmarkStart w:id="11870" w:name="_Toc152000615"/>
      <w:bookmarkStart w:id="11871" w:name="_Toc152159220"/>
      <w:bookmarkStart w:id="11872" w:name="_Toc168571392"/>
      <w:bookmarkStart w:id="11873" w:name="_Toc169773452"/>
      <w:r w:rsidRPr="008B1C02">
        <w:rPr>
          <w:lang w:val="en-US"/>
        </w:rPr>
        <w:t>5.26</w:t>
      </w:r>
      <w:r w:rsidRPr="008B1C02">
        <w:t>.2.3.3.4</w:t>
      </w:r>
      <w:r w:rsidRPr="008B1C02">
        <w:tab/>
        <w:t>DELETE</w:t>
      </w:r>
      <w:bookmarkEnd w:id="11867"/>
      <w:bookmarkEnd w:id="11868"/>
      <w:bookmarkEnd w:id="11869"/>
      <w:bookmarkEnd w:id="11870"/>
      <w:bookmarkEnd w:id="11871"/>
      <w:bookmarkEnd w:id="11872"/>
      <w:bookmarkEnd w:id="11873"/>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92"/>
        <w:gridCol w:w="5017"/>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4" w:name="_Toc114212626"/>
      <w:bookmarkStart w:id="11875" w:name="_Toc136555378"/>
      <w:bookmarkStart w:id="11876" w:name="_Toc151993836"/>
      <w:bookmarkStart w:id="11877" w:name="_Toc152000616"/>
      <w:bookmarkStart w:id="11878" w:name="_Toc152159221"/>
      <w:bookmarkStart w:id="11879" w:name="_Toc168571393"/>
      <w:bookmarkStart w:id="11880" w:name="_Toc169773453"/>
      <w:r w:rsidRPr="008B1C02">
        <w:rPr>
          <w:lang w:val="en-US"/>
        </w:rPr>
        <w:t>5.26</w:t>
      </w:r>
      <w:r w:rsidRPr="008B1C02">
        <w:t>.2.3.4</w:t>
      </w:r>
      <w:r w:rsidRPr="008B1C02">
        <w:tab/>
        <w:t>Resource Custom Operations</w:t>
      </w:r>
      <w:bookmarkEnd w:id="11874"/>
      <w:bookmarkEnd w:id="11875"/>
      <w:bookmarkEnd w:id="11876"/>
      <w:bookmarkEnd w:id="11877"/>
      <w:bookmarkEnd w:id="11878"/>
      <w:bookmarkEnd w:id="11879"/>
      <w:bookmarkEnd w:id="11880"/>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1" w:name="_Toc114212627"/>
      <w:bookmarkStart w:id="11882" w:name="_Toc136555379"/>
      <w:bookmarkStart w:id="11883" w:name="_Toc151993837"/>
      <w:bookmarkStart w:id="11884" w:name="_Toc152000617"/>
      <w:bookmarkStart w:id="11885" w:name="_Toc152159222"/>
      <w:bookmarkStart w:id="11886" w:name="_Toc168571394"/>
      <w:bookmarkStart w:id="11887" w:name="_Toc169773454"/>
      <w:r w:rsidRPr="008B1C02">
        <w:rPr>
          <w:lang w:val="en-US"/>
        </w:rPr>
        <w:t>5.26</w:t>
      </w:r>
      <w:r w:rsidRPr="008B1C02">
        <w:t>.3</w:t>
      </w:r>
      <w:r w:rsidRPr="008B1C02">
        <w:tab/>
        <w:t>Custom Operations without associated resources</w:t>
      </w:r>
      <w:bookmarkEnd w:id="11881"/>
      <w:bookmarkEnd w:id="11882"/>
      <w:bookmarkEnd w:id="11883"/>
      <w:bookmarkEnd w:id="11884"/>
      <w:bookmarkEnd w:id="11885"/>
      <w:bookmarkEnd w:id="11886"/>
      <w:bookmarkEnd w:id="11887"/>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8" w:name="_Toc114212628"/>
      <w:bookmarkStart w:id="11889" w:name="_Toc136555380"/>
      <w:bookmarkStart w:id="11890" w:name="_Toc151993838"/>
      <w:bookmarkStart w:id="11891" w:name="_Toc152000618"/>
      <w:bookmarkStart w:id="11892" w:name="_Toc152159223"/>
      <w:bookmarkStart w:id="11893" w:name="_Toc168571395"/>
      <w:bookmarkStart w:id="11894" w:name="_Toc169773455"/>
      <w:r w:rsidRPr="008B1C02">
        <w:rPr>
          <w:lang w:val="en-US"/>
        </w:rPr>
        <w:t>5.26</w:t>
      </w:r>
      <w:r w:rsidRPr="008B1C02">
        <w:t>.4</w:t>
      </w:r>
      <w:r w:rsidRPr="008B1C02">
        <w:tab/>
        <w:t>Notifications</w:t>
      </w:r>
      <w:bookmarkEnd w:id="11888"/>
      <w:bookmarkEnd w:id="11889"/>
      <w:bookmarkEnd w:id="11890"/>
      <w:bookmarkEnd w:id="11891"/>
      <w:bookmarkEnd w:id="11892"/>
      <w:bookmarkEnd w:id="11893"/>
      <w:bookmarkEnd w:id="11894"/>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5" w:name="_Toc114212629"/>
      <w:bookmarkStart w:id="11896" w:name="_Toc136555381"/>
      <w:bookmarkStart w:id="11897" w:name="_Toc151993839"/>
      <w:bookmarkStart w:id="11898" w:name="_Toc152000619"/>
      <w:bookmarkStart w:id="11899" w:name="_Toc152159224"/>
      <w:bookmarkStart w:id="11900" w:name="_Toc168571396"/>
      <w:bookmarkStart w:id="11901" w:name="_Toc169773456"/>
      <w:r w:rsidRPr="008B1C02">
        <w:rPr>
          <w:lang w:val="en-US"/>
        </w:rPr>
        <w:t>5.26</w:t>
      </w:r>
      <w:r w:rsidRPr="008B1C02">
        <w:t>.5</w:t>
      </w:r>
      <w:r w:rsidRPr="008B1C02">
        <w:tab/>
        <w:t>Data Model</w:t>
      </w:r>
      <w:bookmarkEnd w:id="11895"/>
      <w:bookmarkEnd w:id="11896"/>
      <w:bookmarkEnd w:id="11897"/>
      <w:bookmarkEnd w:id="11898"/>
      <w:bookmarkEnd w:id="11899"/>
      <w:bookmarkEnd w:id="11900"/>
      <w:bookmarkEnd w:id="11901"/>
    </w:p>
    <w:p w14:paraId="25F49908" w14:textId="77777777" w:rsidR="00D656FB" w:rsidRPr="008B1C02" w:rsidRDefault="00D656FB" w:rsidP="00D656FB">
      <w:pPr>
        <w:pStyle w:val="Heading4"/>
      </w:pPr>
      <w:bookmarkStart w:id="11902" w:name="_Toc114212630"/>
      <w:bookmarkStart w:id="11903" w:name="_Toc136555382"/>
      <w:bookmarkStart w:id="11904" w:name="_Toc151993840"/>
      <w:bookmarkStart w:id="11905" w:name="_Toc152000620"/>
      <w:bookmarkStart w:id="11906" w:name="_Toc152159225"/>
      <w:bookmarkStart w:id="11907" w:name="_Toc168571397"/>
      <w:bookmarkStart w:id="11908" w:name="_Toc169773457"/>
      <w:r w:rsidRPr="008B1C02">
        <w:rPr>
          <w:lang w:val="en-US"/>
        </w:rPr>
        <w:t>5.26</w:t>
      </w:r>
      <w:r w:rsidRPr="008B1C02">
        <w:t>.5.1</w:t>
      </w:r>
      <w:r w:rsidRPr="008B1C02">
        <w:tab/>
        <w:t>General</w:t>
      </w:r>
      <w:bookmarkEnd w:id="11902"/>
      <w:bookmarkEnd w:id="11903"/>
      <w:bookmarkEnd w:id="11904"/>
      <w:bookmarkEnd w:id="11905"/>
      <w:bookmarkEnd w:id="11906"/>
      <w:bookmarkEnd w:id="11907"/>
      <w:bookmarkEnd w:id="11908"/>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9"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9"/>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10" w:name="_Toc114212631"/>
      <w:bookmarkStart w:id="11911" w:name="_Toc136555383"/>
      <w:bookmarkStart w:id="11912" w:name="_Toc151993841"/>
      <w:bookmarkStart w:id="11913" w:name="_Toc152000621"/>
      <w:bookmarkStart w:id="11914" w:name="_Toc152159226"/>
      <w:bookmarkStart w:id="11915" w:name="_Toc168571398"/>
      <w:bookmarkStart w:id="11916" w:name="_Toc169773458"/>
      <w:r w:rsidRPr="008B1C02">
        <w:rPr>
          <w:lang w:val="en-US"/>
        </w:rPr>
        <w:t>5.26.5.2</w:t>
      </w:r>
      <w:r w:rsidRPr="008B1C02">
        <w:rPr>
          <w:lang w:val="en-US"/>
        </w:rPr>
        <w:tab/>
        <w:t>Structured data types</w:t>
      </w:r>
      <w:bookmarkEnd w:id="11910"/>
      <w:bookmarkEnd w:id="11911"/>
      <w:bookmarkEnd w:id="11912"/>
      <w:bookmarkEnd w:id="11913"/>
      <w:bookmarkEnd w:id="11914"/>
      <w:bookmarkEnd w:id="11915"/>
      <w:bookmarkEnd w:id="11916"/>
    </w:p>
    <w:p w14:paraId="122A7EB9" w14:textId="77777777" w:rsidR="00D656FB" w:rsidRPr="008B1C02" w:rsidRDefault="00D656FB" w:rsidP="00D656FB">
      <w:pPr>
        <w:pStyle w:val="Heading5"/>
      </w:pPr>
      <w:bookmarkStart w:id="11917" w:name="_Toc114212632"/>
      <w:bookmarkStart w:id="11918" w:name="_Toc136555384"/>
      <w:bookmarkStart w:id="11919" w:name="_Toc151993842"/>
      <w:bookmarkStart w:id="11920" w:name="_Toc152000622"/>
      <w:bookmarkStart w:id="11921" w:name="_Toc152159227"/>
      <w:bookmarkStart w:id="11922" w:name="_Toc168571399"/>
      <w:bookmarkStart w:id="11923" w:name="_Toc169773459"/>
      <w:r w:rsidRPr="008B1C02">
        <w:rPr>
          <w:lang w:val="en-US"/>
        </w:rPr>
        <w:t>5.26</w:t>
      </w:r>
      <w:r w:rsidRPr="008B1C02">
        <w:t>.5.2.1</w:t>
      </w:r>
      <w:r w:rsidRPr="008B1C02">
        <w:tab/>
        <w:t>Introduction</w:t>
      </w:r>
      <w:bookmarkEnd w:id="11917"/>
      <w:bookmarkEnd w:id="11918"/>
      <w:bookmarkEnd w:id="11919"/>
      <w:bookmarkEnd w:id="11920"/>
      <w:bookmarkEnd w:id="11921"/>
      <w:bookmarkEnd w:id="11922"/>
      <w:bookmarkEnd w:id="11923"/>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4" w:name="_Toc114212633"/>
      <w:bookmarkStart w:id="11925" w:name="_Toc136555385"/>
      <w:bookmarkStart w:id="11926" w:name="_Toc151993843"/>
      <w:bookmarkStart w:id="11927" w:name="_Toc152000623"/>
      <w:bookmarkStart w:id="11928" w:name="_Toc152159228"/>
      <w:bookmarkStart w:id="11929" w:name="_Toc168571400"/>
      <w:bookmarkStart w:id="11930" w:name="_Toc169773460"/>
      <w:r w:rsidRPr="008B1C02">
        <w:rPr>
          <w:lang w:val="en-US"/>
        </w:rPr>
        <w:t>5.26</w:t>
      </w:r>
      <w:r w:rsidRPr="008B1C02">
        <w:t>.5.3</w:t>
      </w:r>
      <w:r w:rsidRPr="008B1C02">
        <w:tab/>
        <w:t>Simple data types and enumerations</w:t>
      </w:r>
      <w:bookmarkEnd w:id="11924"/>
      <w:bookmarkEnd w:id="11925"/>
      <w:bookmarkEnd w:id="11926"/>
      <w:bookmarkEnd w:id="11927"/>
      <w:bookmarkEnd w:id="11928"/>
      <w:bookmarkEnd w:id="11929"/>
      <w:bookmarkEnd w:id="11930"/>
    </w:p>
    <w:p w14:paraId="1C799AB2" w14:textId="77777777" w:rsidR="00D656FB" w:rsidRPr="008B1C02" w:rsidRDefault="00D656FB" w:rsidP="00D656FB">
      <w:pPr>
        <w:pStyle w:val="Heading5"/>
      </w:pPr>
      <w:bookmarkStart w:id="11931" w:name="_Toc114212634"/>
      <w:bookmarkStart w:id="11932" w:name="_Toc136555386"/>
      <w:bookmarkStart w:id="11933" w:name="_Toc151993844"/>
      <w:bookmarkStart w:id="11934" w:name="_Toc152000624"/>
      <w:bookmarkStart w:id="11935" w:name="_Toc152159229"/>
      <w:bookmarkStart w:id="11936" w:name="_Toc168571401"/>
      <w:bookmarkStart w:id="11937" w:name="_Toc169773461"/>
      <w:r w:rsidRPr="008B1C02">
        <w:rPr>
          <w:lang w:val="en-US"/>
        </w:rPr>
        <w:t>5.26</w:t>
      </w:r>
      <w:r w:rsidRPr="008B1C02">
        <w:t>.5.3.1</w:t>
      </w:r>
      <w:r w:rsidRPr="008B1C02">
        <w:tab/>
        <w:t>Introduction</w:t>
      </w:r>
      <w:bookmarkEnd w:id="11931"/>
      <w:bookmarkEnd w:id="11932"/>
      <w:bookmarkEnd w:id="11933"/>
      <w:bookmarkEnd w:id="11934"/>
      <w:bookmarkEnd w:id="11935"/>
      <w:bookmarkEnd w:id="11936"/>
      <w:bookmarkEnd w:id="11937"/>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8" w:name="_Toc114212635"/>
      <w:bookmarkStart w:id="11939" w:name="_Toc136555387"/>
      <w:bookmarkStart w:id="11940" w:name="_Toc151993845"/>
      <w:bookmarkStart w:id="11941" w:name="_Toc152000625"/>
      <w:bookmarkStart w:id="11942" w:name="_Toc152159230"/>
      <w:bookmarkStart w:id="11943" w:name="_Toc168571402"/>
      <w:bookmarkStart w:id="11944" w:name="_Toc169773462"/>
      <w:r w:rsidRPr="008B1C02">
        <w:rPr>
          <w:lang w:val="en-US"/>
        </w:rPr>
        <w:t>5.26</w:t>
      </w:r>
      <w:r w:rsidRPr="008B1C02">
        <w:t>.5.3.2</w:t>
      </w:r>
      <w:r w:rsidRPr="008B1C02">
        <w:tab/>
        <w:t>Simple data types</w:t>
      </w:r>
      <w:bookmarkEnd w:id="11938"/>
      <w:bookmarkEnd w:id="11939"/>
      <w:bookmarkEnd w:id="11940"/>
      <w:bookmarkEnd w:id="11941"/>
      <w:bookmarkEnd w:id="11942"/>
      <w:bookmarkEnd w:id="11943"/>
      <w:bookmarkEnd w:id="11944"/>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5"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5"/>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6" w:name="_Toc114212636"/>
      <w:bookmarkStart w:id="11947" w:name="_Toc136555388"/>
      <w:bookmarkStart w:id="11948" w:name="_Toc151993846"/>
      <w:bookmarkStart w:id="11949" w:name="_Toc152000626"/>
      <w:bookmarkStart w:id="11950" w:name="_Toc152159231"/>
      <w:bookmarkStart w:id="11951" w:name="_Toc168571403"/>
      <w:bookmarkStart w:id="11952" w:name="_Toc169773463"/>
      <w:r w:rsidRPr="008B1C02">
        <w:rPr>
          <w:lang w:val="en-US"/>
        </w:rPr>
        <w:t>5.26</w:t>
      </w:r>
      <w:r w:rsidRPr="008B1C02">
        <w:t>.6</w:t>
      </w:r>
      <w:r w:rsidRPr="008B1C02">
        <w:tab/>
        <w:t>Used Features</w:t>
      </w:r>
      <w:bookmarkEnd w:id="11946"/>
      <w:bookmarkEnd w:id="11947"/>
      <w:bookmarkEnd w:id="11948"/>
      <w:bookmarkEnd w:id="11949"/>
      <w:bookmarkEnd w:id="11950"/>
      <w:bookmarkEnd w:id="11951"/>
      <w:bookmarkEnd w:id="11952"/>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3"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4" w:name="MCCQCTEMPBM_00000244"/>
            <w:bookmarkEnd w:id="11953"/>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4"/>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5" w:name="_Toc114212637"/>
      <w:bookmarkStart w:id="11956" w:name="_Toc136555389"/>
      <w:bookmarkStart w:id="11957" w:name="_Toc151993847"/>
      <w:bookmarkStart w:id="11958" w:name="_Toc152000627"/>
      <w:bookmarkStart w:id="11959" w:name="_Toc152159232"/>
      <w:bookmarkStart w:id="11960" w:name="_Toc168571404"/>
      <w:bookmarkStart w:id="11961" w:name="_Toc169773464"/>
      <w:r w:rsidRPr="008B1C02">
        <w:rPr>
          <w:lang w:val="en-US"/>
        </w:rPr>
        <w:t>5.26</w:t>
      </w:r>
      <w:r w:rsidRPr="008B1C02">
        <w:t>.7</w:t>
      </w:r>
      <w:r w:rsidRPr="008B1C02">
        <w:tab/>
      </w:r>
      <w:r w:rsidRPr="008B1C02">
        <w:rPr>
          <w:lang w:val="en-US"/>
        </w:rPr>
        <w:t>Error handling</w:t>
      </w:r>
      <w:bookmarkEnd w:id="11955"/>
      <w:bookmarkEnd w:id="11956"/>
      <w:bookmarkEnd w:id="11957"/>
      <w:bookmarkEnd w:id="11958"/>
      <w:bookmarkEnd w:id="11959"/>
      <w:bookmarkEnd w:id="11960"/>
      <w:bookmarkEnd w:id="11961"/>
    </w:p>
    <w:p w14:paraId="1DB6AF74" w14:textId="77777777" w:rsidR="00D656FB" w:rsidRPr="008B1C02" w:rsidRDefault="00D656FB" w:rsidP="00D656FB">
      <w:pPr>
        <w:pStyle w:val="Heading4"/>
      </w:pPr>
      <w:bookmarkStart w:id="11962" w:name="_Toc114212638"/>
      <w:bookmarkStart w:id="11963" w:name="_Toc136555390"/>
      <w:bookmarkStart w:id="11964" w:name="_Toc151993848"/>
      <w:bookmarkStart w:id="11965" w:name="_Toc152000628"/>
      <w:bookmarkStart w:id="11966" w:name="_Toc152159233"/>
      <w:bookmarkStart w:id="11967" w:name="_Toc168571405"/>
      <w:bookmarkStart w:id="11968" w:name="_Toc169773465"/>
      <w:r w:rsidRPr="008B1C02">
        <w:rPr>
          <w:lang w:val="en-US"/>
        </w:rPr>
        <w:t>5.26</w:t>
      </w:r>
      <w:r w:rsidRPr="008B1C02">
        <w:t>.7.1</w:t>
      </w:r>
      <w:r w:rsidRPr="008B1C02">
        <w:tab/>
        <w:t>General</w:t>
      </w:r>
      <w:bookmarkEnd w:id="11962"/>
      <w:bookmarkEnd w:id="11963"/>
      <w:bookmarkEnd w:id="11964"/>
      <w:bookmarkEnd w:id="11965"/>
      <w:bookmarkEnd w:id="11966"/>
      <w:bookmarkEnd w:id="11967"/>
      <w:bookmarkEnd w:id="11968"/>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9" w:name="_Toc114212639"/>
      <w:bookmarkStart w:id="11970" w:name="_Toc136555391"/>
      <w:bookmarkStart w:id="11971" w:name="_Toc151993849"/>
      <w:bookmarkStart w:id="11972" w:name="_Toc152000629"/>
      <w:bookmarkStart w:id="11973" w:name="_Toc152159234"/>
      <w:bookmarkStart w:id="11974" w:name="_Toc168571406"/>
      <w:bookmarkStart w:id="11975" w:name="_Toc169773466"/>
      <w:r w:rsidRPr="008B1C02">
        <w:rPr>
          <w:lang w:val="en-US"/>
        </w:rPr>
        <w:lastRenderedPageBreak/>
        <w:t>5.26</w:t>
      </w:r>
      <w:r w:rsidRPr="008B1C02">
        <w:t>.7.2</w:t>
      </w:r>
      <w:r w:rsidRPr="008B1C02">
        <w:tab/>
        <w:t>Protocol Errors</w:t>
      </w:r>
      <w:bookmarkEnd w:id="11969"/>
      <w:bookmarkEnd w:id="11970"/>
      <w:bookmarkEnd w:id="11971"/>
      <w:bookmarkEnd w:id="11972"/>
      <w:bookmarkEnd w:id="11973"/>
      <w:bookmarkEnd w:id="11974"/>
      <w:bookmarkEnd w:id="11975"/>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76" w:name="_Toc114212640"/>
      <w:bookmarkStart w:id="11977" w:name="_Toc136555392"/>
      <w:bookmarkStart w:id="11978" w:name="_Toc151993850"/>
      <w:bookmarkStart w:id="11979" w:name="_Toc152000630"/>
      <w:bookmarkStart w:id="11980" w:name="_Toc152159235"/>
      <w:bookmarkStart w:id="11981" w:name="_Toc168571407"/>
      <w:bookmarkStart w:id="11982" w:name="_Toc169773467"/>
      <w:r w:rsidRPr="008B1C02">
        <w:rPr>
          <w:lang w:val="en-US"/>
        </w:rPr>
        <w:t>5.26</w:t>
      </w:r>
      <w:r w:rsidRPr="008B1C02">
        <w:t>.7.3</w:t>
      </w:r>
      <w:r w:rsidRPr="008B1C02">
        <w:tab/>
        <w:t>Application Errors</w:t>
      </w:r>
      <w:bookmarkEnd w:id="11976"/>
      <w:bookmarkEnd w:id="11977"/>
      <w:bookmarkEnd w:id="11978"/>
      <w:bookmarkEnd w:id="11979"/>
      <w:bookmarkEnd w:id="11980"/>
      <w:bookmarkEnd w:id="11981"/>
      <w:bookmarkEnd w:id="11982"/>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3"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3"/>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4" w:name="_Toc114212641"/>
      <w:bookmarkStart w:id="11985" w:name="_Toc136555393"/>
      <w:bookmarkStart w:id="11986" w:name="_Toc151993851"/>
      <w:bookmarkStart w:id="11987" w:name="_Toc152000631"/>
      <w:bookmarkStart w:id="11988" w:name="_Toc152159236"/>
      <w:bookmarkStart w:id="11989" w:name="_Toc168571408"/>
      <w:bookmarkStart w:id="11990" w:name="_Toc169773468"/>
      <w:bookmarkStart w:id="11991" w:name="_Toc11227393"/>
      <w:bookmarkStart w:id="11992" w:name="_Toc18481022"/>
      <w:bookmarkStart w:id="11993" w:name="_Toc34228178"/>
      <w:bookmarkStart w:id="11994" w:name="_Toc36041581"/>
      <w:bookmarkStart w:id="11995" w:name="_Toc36041737"/>
      <w:bookmarkStart w:id="11996" w:name="_Toc44680174"/>
      <w:bookmarkStart w:id="11997" w:name="_Toc45134771"/>
      <w:bookmarkStart w:id="11998" w:name="_Toc49583656"/>
      <w:bookmarkStart w:id="11999" w:name="_Toc51764093"/>
      <w:bookmarkStart w:id="12000" w:name="_Toc58838768"/>
      <w:bookmarkStart w:id="12001" w:name="_Toc59020083"/>
      <w:bookmarkStart w:id="12002" w:name="_Toc59020170"/>
      <w:bookmarkStart w:id="12003" w:name="_Toc68170834"/>
      <w:bookmarkStart w:id="12004" w:name="_Toc105674026"/>
      <w:r w:rsidRPr="008B1C02">
        <w:rPr>
          <w:lang w:val="en-US"/>
        </w:rPr>
        <w:t>5.27</w:t>
      </w:r>
      <w:r w:rsidRPr="008B1C02">
        <w:rPr>
          <w:lang w:val="en-US"/>
        </w:rPr>
        <w:tab/>
        <w:t>MBSUserDataIngestSession API</w:t>
      </w:r>
      <w:bookmarkEnd w:id="11984"/>
      <w:bookmarkEnd w:id="11985"/>
      <w:bookmarkEnd w:id="11986"/>
      <w:bookmarkEnd w:id="11987"/>
      <w:bookmarkEnd w:id="11988"/>
      <w:bookmarkEnd w:id="11989"/>
      <w:bookmarkEnd w:id="11990"/>
    </w:p>
    <w:p w14:paraId="558776F0" w14:textId="77777777" w:rsidR="00B22E6F" w:rsidRPr="008B1C02" w:rsidRDefault="00B22E6F" w:rsidP="00B22E6F">
      <w:pPr>
        <w:pStyle w:val="Heading3"/>
        <w:rPr>
          <w:lang w:val="en-US"/>
        </w:rPr>
      </w:pPr>
      <w:bookmarkStart w:id="12005" w:name="_Toc114212642"/>
      <w:bookmarkStart w:id="12006" w:name="_Toc136555394"/>
      <w:bookmarkStart w:id="12007" w:name="_Toc151993852"/>
      <w:bookmarkStart w:id="12008" w:name="_Toc152000632"/>
      <w:bookmarkStart w:id="12009" w:name="_Toc152159237"/>
      <w:bookmarkStart w:id="12010" w:name="_Toc168571409"/>
      <w:bookmarkStart w:id="12011" w:name="_Toc169773469"/>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r w:rsidRPr="008B1C02">
        <w:rPr>
          <w:lang w:val="en-US"/>
        </w:rPr>
        <w:t>5.27.1</w:t>
      </w:r>
      <w:r w:rsidRPr="008B1C02">
        <w:rPr>
          <w:lang w:val="en-US"/>
        </w:rPr>
        <w:tab/>
        <w:t>Introduction</w:t>
      </w:r>
      <w:bookmarkEnd w:id="12005"/>
      <w:bookmarkEnd w:id="12006"/>
      <w:bookmarkEnd w:id="12007"/>
      <w:bookmarkEnd w:id="12008"/>
      <w:bookmarkEnd w:id="12009"/>
      <w:bookmarkEnd w:id="12010"/>
      <w:bookmarkEnd w:id="12011"/>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2" w:name="_Toc114212643"/>
      <w:bookmarkStart w:id="12013" w:name="_Toc136555395"/>
      <w:bookmarkStart w:id="12014" w:name="_Toc151993853"/>
      <w:bookmarkStart w:id="12015" w:name="_Toc152000633"/>
      <w:bookmarkStart w:id="12016" w:name="_Toc152159238"/>
      <w:bookmarkStart w:id="12017" w:name="_Toc168571410"/>
      <w:bookmarkStart w:id="12018" w:name="_Toc169773470"/>
      <w:r w:rsidRPr="008B1C02">
        <w:rPr>
          <w:lang w:val="en-US"/>
        </w:rPr>
        <w:t>5.27.2</w:t>
      </w:r>
      <w:r w:rsidRPr="008B1C02">
        <w:rPr>
          <w:lang w:val="en-US"/>
        </w:rPr>
        <w:tab/>
        <w:t>Resources</w:t>
      </w:r>
      <w:bookmarkEnd w:id="12012"/>
      <w:bookmarkEnd w:id="12013"/>
      <w:bookmarkEnd w:id="12014"/>
      <w:bookmarkEnd w:id="12015"/>
      <w:bookmarkEnd w:id="12016"/>
      <w:bookmarkEnd w:id="12017"/>
      <w:bookmarkEnd w:id="12018"/>
    </w:p>
    <w:p w14:paraId="4093CD37" w14:textId="77777777" w:rsidR="00B22E6F" w:rsidRPr="008B1C02" w:rsidRDefault="00B22E6F" w:rsidP="00B22E6F">
      <w:pPr>
        <w:pStyle w:val="Heading4"/>
        <w:rPr>
          <w:lang w:val="en-US"/>
        </w:rPr>
      </w:pPr>
      <w:bookmarkStart w:id="12019" w:name="_Toc114212644"/>
      <w:bookmarkStart w:id="12020" w:name="_Toc136555396"/>
      <w:bookmarkStart w:id="12021" w:name="_Toc151993854"/>
      <w:bookmarkStart w:id="12022" w:name="_Toc152000634"/>
      <w:bookmarkStart w:id="12023" w:name="_Toc152159239"/>
      <w:bookmarkStart w:id="12024" w:name="_Toc168571411"/>
      <w:bookmarkStart w:id="12025" w:name="_Toc169773471"/>
      <w:r w:rsidRPr="008B1C02">
        <w:rPr>
          <w:lang w:val="en-US"/>
        </w:rPr>
        <w:t>5.27.2.1</w:t>
      </w:r>
      <w:r w:rsidRPr="008B1C02">
        <w:rPr>
          <w:lang w:val="en-US"/>
        </w:rPr>
        <w:tab/>
        <w:t>Overview</w:t>
      </w:r>
      <w:bookmarkEnd w:id="12019"/>
      <w:bookmarkEnd w:id="12020"/>
      <w:bookmarkEnd w:id="12021"/>
      <w:bookmarkEnd w:id="12022"/>
      <w:bookmarkEnd w:id="12023"/>
      <w:bookmarkEnd w:id="12024"/>
      <w:bookmarkEnd w:id="12025"/>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4pt;height:241.85pt" o:ole="">
            <v:imagedata r:id="rId62" o:title=""/>
          </v:shape>
          <o:OLEObject Type="Embed" ProgID="Visio.Drawing.11" ShapeID="_x0000_i1050" DrawAspect="Content" ObjectID="_1786277396"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6"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6"/>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7" w:name="_Toc114212645"/>
      <w:bookmarkStart w:id="12028" w:name="_Toc136555397"/>
      <w:bookmarkStart w:id="12029" w:name="_Toc151993855"/>
      <w:bookmarkStart w:id="12030" w:name="_Toc152000635"/>
      <w:bookmarkStart w:id="12031" w:name="_Toc152159240"/>
      <w:bookmarkStart w:id="12032" w:name="_Toc168571412"/>
      <w:bookmarkStart w:id="12033" w:name="_Toc169773472"/>
      <w:bookmarkStart w:id="12034" w:name="_Hlk109859301"/>
      <w:r w:rsidRPr="008B1C02">
        <w:rPr>
          <w:lang w:val="en-US"/>
        </w:rPr>
        <w:t>5.27.2.2</w:t>
      </w:r>
      <w:r w:rsidRPr="008B1C02">
        <w:rPr>
          <w:lang w:val="en-US"/>
        </w:rPr>
        <w:tab/>
        <w:t>Resource: MBS User Data Ingest Sessions</w:t>
      </w:r>
      <w:bookmarkEnd w:id="12027"/>
      <w:bookmarkEnd w:id="12028"/>
      <w:bookmarkEnd w:id="12029"/>
      <w:bookmarkEnd w:id="12030"/>
      <w:bookmarkEnd w:id="12031"/>
      <w:bookmarkEnd w:id="12032"/>
      <w:bookmarkEnd w:id="12033"/>
    </w:p>
    <w:p w14:paraId="18E56E9B" w14:textId="77777777" w:rsidR="00B22E6F" w:rsidRPr="008B1C02" w:rsidRDefault="00B22E6F" w:rsidP="00B22E6F">
      <w:pPr>
        <w:pStyle w:val="Heading5"/>
        <w:rPr>
          <w:lang w:val="en-US"/>
        </w:rPr>
      </w:pPr>
      <w:bookmarkStart w:id="12035" w:name="_Toc114212646"/>
      <w:bookmarkStart w:id="12036" w:name="_Toc136555398"/>
      <w:bookmarkStart w:id="12037" w:name="_Toc151993856"/>
      <w:bookmarkStart w:id="12038" w:name="_Toc152000636"/>
      <w:bookmarkStart w:id="12039" w:name="_Toc152159241"/>
      <w:bookmarkStart w:id="12040" w:name="_Toc168571413"/>
      <w:bookmarkStart w:id="12041" w:name="_Toc169773473"/>
      <w:r w:rsidRPr="008B1C02">
        <w:rPr>
          <w:lang w:val="en-US"/>
        </w:rPr>
        <w:t>5.27.2.2.1</w:t>
      </w:r>
      <w:r w:rsidRPr="008B1C02">
        <w:rPr>
          <w:lang w:val="en-US"/>
        </w:rPr>
        <w:tab/>
        <w:t>Introduction</w:t>
      </w:r>
      <w:bookmarkEnd w:id="12035"/>
      <w:bookmarkEnd w:id="12036"/>
      <w:bookmarkEnd w:id="12037"/>
      <w:bookmarkEnd w:id="12038"/>
      <w:bookmarkEnd w:id="12039"/>
      <w:bookmarkEnd w:id="12040"/>
      <w:bookmarkEnd w:id="12041"/>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2" w:name="_Toc114212647"/>
      <w:bookmarkStart w:id="12043" w:name="_Toc136555399"/>
      <w:bookmarkStart w:id="12044" w:name="_Toc151993857"/>
      <w:bookmarkStart w:id="12045" w:name="_Toc152000637"/>
      <w:bookmarkStart w:id="12046" w:name="_Toc152159242"/>
      <w:bookmarkStart w:id="12047" w:name="_Toc168571414"/>
      <w:bookmarkStart w:id="12048" w:name="_Toc169773474"/>
      <w:r w:rsidRPr="008B1C02">
        <w:rPr>
          <w:lang w:val="en-US"/>
        </w:rPr>
        <w:t>5.27</w:t>
      </w:r>
      <w:r w:rsidRPr="008B1C02">
        <w:t>.2.2.2</w:t>
      </w:r>
      <w:r w:rsidRPr="008B1C02">
        <w:tab/>
        <w:t>Resource Definition</w:t>
      </w:r>
      <w:bookmarkEnd w:id="12042"/>
      <w:bookmarkEnd w:id="12043"/>
      <w:bookmarkEnd w:id="12044"/>
      <w:bookmarkEnd w:id="12045"/>
      <w:bookmarkEnd w:id="12046"/>
      <w:bookmarkEnd w:id="12047"/>
      <w:bookmarkEnd w:id="12048"/>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9" w:name="_Toc114212648"/>
      <w:bookmarkStart w:id="12050" w:name="_Toc136555400"/>
      <w:bookmarkStart w:id="12051" w:name="_Toc151993858"/>
      <w:bookmarkStart w:id="12052" w:name="_Toc152000638"/>
      <w:bookmarkStart w:id="12053" w:name="_Toc152159243"/>
      <w:bookmarkStart w:id="12054" w:name="_Toc168571415"/>
      <w:bookmarkStart w:id="12055" w:name="_Toc169773475"/>
      <w:r w:rsidRPr="008B1C02">
        <w:rPr>
          <w:lang w:val="en-US"/>
        </w:rPr>
        <w:t>5.27</w:t>
      </w:r>
      <w:r w:rsidRPr="008B1C02">
        <w:t>.2.2.3</w:t>
      </w:r>
      <w:r w:rsidRPr="008B1C02">
        <w:tab/>
        <w:t>Resource Standard Methods</w:t>
      </w:r>
      <w:bookmarkEnd w:id="12049"/>
      <w:bookmarkEnd w:id="12050"/>
      <w:bookmarkEnd w:id="12051"/>
      <w:bookmarkEnd w:id="12052"/>
      <w:bookmarkEnd w:id="12053"/>
      <w:bookmarkEnd w:id="12054"/>
      <w:bookmarkEnd w:id="12055"/>
    </w:p>
    <w:p w14:paraId="7407EFF8" w14:textId="77777777" w:rsidR="00B22E6F" w:rsidRPr="008B1C02" w:rsidRDefault="00B22E6F" w:rsidP="00B22E6F">
      <w:pPr>
        <w:pStyle w:val="Heading6"/>
      </w:pPr>
      <w:bookmarkStart w:id="12056" w:name="_Toc510696613"/>
      <w:bookmarkStart w:id="12057" w:name="_Toc35971404"/>
      <w:bookmarkStart w:id="12058" w:name="_Toc100742455"/>
      <w:bookmarkStart w:id="12059" w:name="_Toc104332568"/>
      <w:bookmarkStart w:id="12060" w:name="_Toc114212649"/>
      <w:bookmarkStart w:id="12061" w:name="_Toc136555401"/>
      <w:bookmarkStart w:id="12062" w:name="_Toc151993859"/>
      <w:bookmarkStart w:id="12063" w:name="_Toc152000639"/>
      <w:bookmarkStart w:id="12064" w:name="_Toc152159244"/>
      <w:bookmarkStart w:id="12065" w:name="_Toc168571416"/>
      <w:bookmarkStart w:id="12066" w:name="_Toc169773476"/>
      <w:r w:rsidRPr="008B1C02">
        <w:rPr>
          <w:lang w:val="en-US"/>
        </w:rPr>
        <w:t>5.27</w:t>
      </w:r>
      <w:r w:rsidRPr="008B1C02">
        <w:t>.2.2.3.1</w:t>
      </w:r>
      <w:r w:rsidRPr="008B1C02">
        <w:tab/>
      </w:r>
      <w:bookmarkEnd w:id="12056"/>
      <w:bookmarkEnd w:id="12057"/>
      <w:bookmarkEnd w:id="12058"/>
      <w:r w:rsidRPr="008B1C02">
        <w:t>GET</w:t>
      </w:r>
      <w:bookmarkEnd w:id="12059"/>
      <w:bookmarkEnd w:id="12060"/>
      <w:bookmarkEnd w:id="12061"/>
      <w:bookmarkEnd w:id="12062"/>
      <w:bookmarkEnd w:id="12063"/>
      <w:bookmarkEnd w:id="12064"/>
      <w:bookmarkEnd w:id="12065"/>
      <w:bookmarkEnd w:id="12066"/>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7" w:name="_Toc114212650"/>
      <w:bookmarkStart w:id="12068" w:name="_Toc136555402"/>
      <w:bookmarkStart w:id="12069" w:name="_Toc151993860"/>
      <w:bookmarkStart w:id="12070" w:name="_Toc152000640"/>
      <w:bookmarkStart w:id="12071" w:name="_Toc152159245"/>
      <w:bookmarkStart w:id="12072" w:name="_Toc168571417"/>
      <w:bookmarkStart w:id="12073" w:name="_Toc169773477"/>
      <w:r w:rsidRPr="008B1C02">
        <w:rPr>
          <w:lang w:val="en-US"/>
        </w:rPr>
        <w:t>5.27</w:t>
      </w:r>
      <w:r w:rsidRPr="008B1C02">
        <w:t>.2.2.3.2</w:t>
      </w:r>
      <w:r w:rsidRPr="008B1C02">
        <w:tab/>
        <w:t>POST</w:t>
      </w:r>
      <w:bookmarkEnd w:id="12067"/>
      <w:bookmarkEnd w:id="12068"/>
      <w:bookmarkEnd w:id="12069"/>
      <w:bookmarkEnd w:id="12070"/>
      <w:bookmarkEnd w:id="12071"/>
      <w:bookmarkEnd w:id="12072"/>
      <w:bookmarkEnd w:id="12073"/>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81"/>
        <w:gridCol w:w="1094"/>
        <w:gridCol w:w="1613"/>
        <w:gridCol w:w="4414"/>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4" w:name="_Toc104332570"/>
      <w:bookmarkStart w:id="12075" w:name="_Toc114212651"/>
      <w:bookmarkStart w:id="12076" w:name="_Toc136555403"/>
      <w:bookmarkStart w:id="12077" w:name="_Toc151993861"/>
      <w:bookmarkStart w:id="12078" w:name="_Toc152000641"/>
      <w:bookmarkStart w:id="12079" w:name="_Toc152159246"/>
      <w:bookmarkStart w:id="12080" w:name="_Toc168571418"/>
      <w:bookmarkStart w:id="12081" w:name="_Toc169773478"/>
      <w:bookmarkEnd w:id="12034"/>
      <w:r w:rsidRPr="008B1C02">
        <w:rPr>
          <w:lang w:val="en-US"/>
        </w:rPr>
        <w:t>5.27</w:t>
      </w:r>
      <w:r w:rsidRPr="008B1C02">
        <w:t>.2.2.4</w:t>
      </w:r>
      <w:r w:rsidRPr="008B1C02">
        <w:tab/>
        <w:t>Resource Custom Operations</w:t>
      </w:r>
      <w:bookmarkEnd w:id="12074"/>
      <w:bookmarkEnd w:id="12075"/>
      <w:bookmarkEnd w:id="12076"/>
      <w:bookmarkEnd w:id="12077"/>
      <w:bookmarkEnd w:id="12078"/>
      <w:bookmarkEnd w:id="12079"/>
      <w:bookmarkEnd w:id="12080"/>
      <w:bookmarkEnd w:id="12081"/>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2" w:name="_Toc114212652"/>
      <w:bookmarkStart w:id="12083" w:name="_Toc136555404"/>
      <w:bookmarkStart w:id="12084" w:name="_Toc151993862"/>
      <w:bookmarkStart w:id="12085" w:name="_Toc152000642"/>
      <w:bookmarkStart w:id="12086" w:name="_Toc152159247"/>
      <w:bookmarkStart w:id="12087" w:name="_Toc168571419"/>
      <w:bookmarkStart w:id="12088" w:name="_Toc169773479"/>
      <w:r w:rsidRPr="008B1C02">
        <w:rPr>
          <w:lang w:val="en-US"/>
        </w:rPr>
        <w:t>5.27.2.3</w:t>
      </w:r>
      <w:r w:rsidRPr="008B1C02">
        <w:rPr>
          <w:lang w:val="en-US"/>
        </w:rPr>
        <w:tab/>
        <w:t xml:space="preserve">Resource: </w:t>
      </w:r>
      <w:r w:rsidRPr="008B1C02">
        <w:t>Individual MBS User Data Ingest Session</w:t>
      </w:r>
      <w:bookmarkEnd w:id="12082"/>
      <w:bookmarkEnd w:id="12083"/>
      <w:bookmarkEnd w:id="12084"/>
      <w:bookmarkEnd w:id="12085"/>
      <w:bookmarkEnd w:id="12086"/>
      <w:bookmarkEnd w:id="12087"/>
      <w:bookmarkEnd w:id="12088"/>
    </w:p>
    <w:p w14:paraId="20CE45E5" w14:textId="77777777" w:rsidR="00B22E6F" w:rsidRPr="008B1C02" w:rsidRDefault="00B22E6F" w:rsidP="00B22E6F">
      <w:pPr>
        <w:pStyle w:val="Heading5"/>
        <w:rPr>
          <w:lang w:val="en-US"/>
        </w:rPr>
      </w:pPr>
      <w:bookmarkStart w:id="12089" w:name="_Toc114212653"/>
      <w:bookmarkStart w:id="12090" w:name="_Toc136555405"/>
      <w:bookmarkStart w:id="12091" w:name="_Toc151993863"/>
      <w:bookmarkStart w:id="12092" w:name="_Toc152000643"/>
      <w:bookmarkStart w:id="12093" w:name="_Toc152159248"/>
      <w:bookmarkStart w:id="12094" w:name="_Toc168571420"/>
      <w:bookmarkStart w:id="12095" w:name="_Toc169773480"/>
      <w:r w:rsidRPr="008B1C02">
        <w:rPr>
          <w:lang w:val="en-US"/>
        </w:rPr>
        <w:t>5.27.2.3.1</w:t>
      </w:r>
      <w:r w:rsidRPr="008B1C02">
        <w:rPr>
          <w:lang w:val="en-US"/>
        </w:rPr>
        <w:tab/>
        <w:t>Introduction</w:t>
      </w:r>
      <w:bookmarkEnd w:id="12089"/>
      <w:bookmarkEnd w:id="12090"/>
      <w:bookmarkEnd w:id="12091"/>
      <w:bookmarkEnd w:id="12092"/>
      <w:bookmarkEnd w:id="12093"/>
      <w:bookmarkEnd w:id="12094"/>
      <w:bookmarkEnd w:id="12095"/>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6" w:name="_Toc114212654"/>
      <w:bookmarkStart w:id="12097" w:name="_Toc136555406"/>
      <w:bookmarkStart w:id="12098" w:name="_Toc151993864"/>
      <w:bookmarkStart w:id="12099" w:name="_Toc152000644"/>
      <w:bookmarkStart w:id="12100" w:name="_Toc152159249"/>
      <w:bookmarkStart w:id="12101" w:name="_Toc168571421"/>
      <w:bookmarkStart w:id="12102" w:name="_Toc169773481"/>
      <w:r w:rsidRPr="008B1C02">
        <w:rPr>
          <w:lang w:val="en-US"/>
        </w:rPr>
        <w:t>5.27</w:t>
      </w:r>
      <w:r w:rsidRPr="008B1C02">
        <w:t>.2.3.2</w:t>
      </w:r>
      <w:r w:rsidRPr="008B1C02">
        <w:tab/>
        <w:t>Resource Definition</w:t>
      </w:r>
      <w:bookmarkEnd w:id="12096"/>
      <w:bookmarkEnd w:id="12097"/>
      <w:bookmarkEnd w:id="12098"/>
      <w:bookmarkEnd w:id="12099"/>
      <w:bookmarkEnd w:id="12100"/>
      <w:bookmarkEnd w:id="12101"/>
      <w:bookmarkEnd w:id="12102"/>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3" w:name="_Toc114212655"/>
      <w:bookmarkStart w:id="12104" w:name="_Toc136555407"/>
      <w:bookmarkStart w:id="12105" w:name="_Toc151993865"/>
      <w:bookmarkStart w:id="12106" w:name="_Toc152000645"/>
      <w:bookmarkStart w:id="12107" w:name="_Toc152159250"/>
      <w:bookmarkStart w:id="12108" w:name="_Toc168571422"/>
      <w:bookmarkStart w:id="12109" w:name="_Toc169773482"/>
      <w:r w:rsidRPr="008B1C02">
        <w:rPr>
          <w:lang w:val="en-US"/>
        </w:rPr>
        <w:t>5.27</w:t>
      </w:r>
      <w:r w:rsidRPr="008B1C02">
        <w:t>.2.3.3</w:t>
      </w:r>
      <w:r w:rsidRPr="008B1C02">
        <w:tab/>
        <w:t>Resource Standard Methods</w:t>
      </w:r>
      <w:bookmarkEnd w:id="12103"/>
      <w:bookmarkEnd w:id="12104"/>
      <w:bookmarkEnd w:id="12105"/>
      <w:bookmarkEnd w:id="12106"/>
      <w:bookmarkEnd w:id="12107"/>
      <w:bookmarkEnd w:id="12108"/>
      <w:bookmarkEnd w:id="12109"/>
    </w:p>
    <w:p w14:paraId="53984E6B" w14:textId="77777777" w:rsidR="00B22E6F" w:rsidRPr="008B1C02" w:rsidRDefault="00B22E6F" w:rsidP="00B22E6F">
      <w:pPr>
        <w:pStyle w:val="Heading6"/>
      </w:pPr>
      <w:bookmarkStart w:id="12110" w:name="_Toc104332575"/>
      <w:bookmarkStart w:id="12111" w:name="_Toc114212656"/>
      <w:bookmarkStart w:id="12112" w:name="_Toc136555408"/>
      <w:bookmarkStart w:id="12113" w:name="_Toc151993866"/>
      <w:bookmarkStart w:id="12114" w:name="_Toc152000646"/>
      <w:bookmarkStart w:id="12115" w:name="_Toc152159251"/>
      <w:bookmarkStart w:id="12116" w:name="_Toc168571423"/>
      <w:bookmarkStart w:id="12117" w:name="_Toc169773483"/>
      <w:r w:rsidRPr="008B1C02">
        <w:rPr>
          <w:lang w:val="en-US"/>
        </w:rPr>
        <w:t>5.27</w:t>
      </w:r>
      <w:r w:rsidRPr="008B1C02">
        <w:t>.2.3.3.1</w:t>
      </w:r>
      <w:r w:rsidRPr="008B1C02">
        <w:tab/>
        <w:t>GET</w:t>
      </w:r>
      <w:bookmarkEnd w:id="12110"/>
      <w:bookmarkEnd w:id="12111"/>
      <w:bookmarkEnd w:id="12112"/>
      <w:bookmarkEnd w:id="12113"/>
      <w:bookmarkEnd w:id="12114"/>
      <w:bookmarkEnd w:id="12115"/>
      <w:bookmarkEnd w:id="12116"/>
      <w:bookmarkEnd w:id="12117"/>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47"/>
        <w:gridCol w:w="1067"/>
        <w:gridCol w:w="1049"/>
        <w:gridCol w:w="5039"/>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8" w:name="_Toc104332576"/>
      <w:bookmarkStart w:id="12119" w:name="_Toc114212657"/>
      <w:bookmarkStart w:id="12120" w:name="_Toc136555409"/>
      <w:bookmarkStart w:id="12121" w:name="_Toc151993867"/>
      <w:bookmarkStart w:id="12122" w:name="_Toc152000647"/>
      <w:bookmarkStart w:id="12123" w:name="_Toc152159252"/>
      <w:bookmarkStart w:id="12124" w:name="_Toc168571424"/>
      <w:bookmarkStart w:id="12125" w:name="_Toc169773484"/>
      <w:r w:rsidRPr="008B1C02">
        <w:rPr>
          <w:lang w:val="en-US"/>
        </w:rPr>
        <w:t>5.27</w:t>
      </w:r>
      <w:r w:rsidRPr="008B1C02">
        <w:t>.2.3.3.2</w:t>
      </w:r>
      <w:r w:rsidRPr="008B1C02">
        <w:tab/>
        <w:t>PUT</w:t>
      </w:r>
      <w:bookmarkEnd w:id="12118"/>
      <w:bookmarkEnd w:id="12119"/>
      <w:bookmarkEnd w:id="12120"/>
      <w:bookmarkEnd w:id="12121"/>
      <w:bookmarkEnd w:id="12122"/>
      <w:bookmarkEnd w:id="12123"/>
      <w:bookmarkEnd w:id="12124"/>
      <w:bookmarkEnd w:id="12125"/>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10"/>
        <w:gridCol w:w="1067"/>
        <w:gridCol w:w="1853"/>
        <w:gridCol w:w="4272"/>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6" w:name="_Toc114212658"/>
      <w:bookmarkStart w:id="12127" w:name="_Toc136555410"/>
      <w:bookmarkStart w:id="12128" w:name="_Toc151993868"/>
      <w:bookmarkStart w:id="12129" w:name="_Toc152000648"/>
      <w:bookmarkStart w:id="12130" w:name="_Toc152159253"/>
      <w:bookmarkStart w:id="12131" w:name="_Toc168571425"/>
      <w:bookmarkStart w:id="12132" w:name="_Toc169773485"/>
      <w:r w:rsidRPr="008B1C02">
        <w:rPr>
          <w:lang w:val="en-US"/>
        </w:rPr>
        <w:t>5.27</w:t>
      </w:r>
      <w:r w:rsidRPr="008B1C02">
        <w:t>.2.3.3.3</w:t>
      </w:r>
      <w:r w:rsidRPr="008B1C02">
        <w:tab/>
        <w:t>PATCH</w:t>
      </w:r>
      <w:bookmarkEnd w:id="12126"/>
      <w:bookmarkEnd w:id="12127"/>
      <w:bookmarkEnd w:id="12128"/>
      <w:bookmarkEnd w:id="12129"/>
      <w:bookmarkEnd w:id="12130"/>
      <w:bookmarkEnd w:id="12131"/>
      <w:bookmarkEnd w:id="12132"/>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3"/>
        <w:gridCol w:w="1265"/>
        <w:gridCol w:w="6379"/>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9"/>
        <w:gridCol w:w="290"/>
        <w:gridCol w:w="1111"/>
        <w:gridCol w:w="1827"/>
        <w:gridCol w:w="4272"/>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280"/>
        <w:gridCol w:w="4965"/>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3" w:name="_Toc114212659"/>
      <w:bookmarkStart w:id="12134" w:name="_Toc136555411"/>
      <w:bookmarkStart w:id="12135" w:name="_Toc151993869"/>
      <w:bookmarkStart w:id="12136" w:name="_Toc152000649"/>
      <w:bookmarkStart w:id="12137" w:name="_Toc152159254"/>
      <w:bookmarkStart w:id="12138" w:name="_Toc168571426"/>
      <w:bookmarkStart w:id="12139" w:name="_Toc169773486"/>
      <w:r w:rsidRPr="008B1C02">
        <w:rPr>
          <w:lang w:val="en-US"/>
        </w:rPr>
        <w:lastRenderedPageBreak/>
        <w:t>5.27</w:t>
      </w:r>
      <w:r w:rsidRPr="008B1C02">
        <w:t>.2.3.3.4</w:t>
      </w:r>
      <w:r w:rsidRPr="008B1C02">
        <w:tab/>
        <w:t>DELETE</w:t>
      </w:r>
      <w:bookmarkEnd w:id="12133"/>
      <w:bookmarkEnd w:id="12134"/>
      <w:bookmarkEnd w:id="12135"/>
      <w:bookmarkEnd w:id="12136"/>
      <w:bookmarkEnd w:id="12137"/>
      <w:bookmarkEnd w:id="12138"/>
      <w:bookmarkEnd w:id="12139"/>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40" w:name="_Toc114212660"/>
      <w:bookmarkStart w:id="12141" w:name="_Toc136555412"/>
      <w:bookmarkStart w:id="12142" w:name="_Toc151993870"/>
      <w:bookmarkStart w:id="12143" w:name="_Toc152000650"/>
      <w:bookmarkStart w:id="12144" w:name="_Toc152159255"/>
      <w:bookmarkStart w:id="12145" w:name="_Toc168571427"/>
      <w:bookmarkStart w:id="12146" w:name="_Toc169773487"/>
      <w:r w:rsidRPr="008B1C02">
        <w:rPr>
          <w:lang w:val="en-US"/>
        </w:rPr>
        <w:t>5.27</w:t>
      </w:r>
      <w:r w:rsidRPr="008B1C02">
        <w:t>.2.3.4</w:t>
      </w:r>
      <w:r w:rsidRPr="008B1C02">
        <w:tab/>
        <w:t>Resource Custom Operations</w:t>
      </w:r>
      <w:bookmarkEnd w:id="12140"/>
      <w:bookmarkEnd w:id="12141"/>
      <w:bookmarkEnd w:id="12142"/>
      <w:bookmarkEnd w:id="12143"/>
      <w:bookmarkEnd w:id="12144"/>
      <w:bookmarkEnd w:id="12145"/>
      <w:bookmarkEnd w:id="12146"/>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7" w:name="_Toc114212661"/>
      <w:bookmarkStart w:id="12148" w:name="_Toc136555413"/>
      <w:bookmarkStart w:id="12149" w:name="_Toc151993871"/>
      <w:bookmarkStart w:id="12150" w:name="_Toc152000651"/>
      <w:bookmarkStart w:id="12151" w:name="_Toc152159256"/>
      <w:bookmarkStart w:id="12152" w:name="_Toc168571428"/>
      <w:bookmarkStart w:id="12153" w:name="_Toc169773488"/>
      <w:r w:rsidRPr="008B1C02">
        <w:rPr>
          <w:lang w:val="en-US"/>
        </w:rPr>
        <w:lastRenderedPageBreak/>
        <w:t>5.27.2.4</w:t>
      </w:r>
      <w:r w:rsidRPr="008B1C02">
        <w:rPr>
          <w:lang w:val="en-US"/>
        </w:rPr>
        <w:tab/>
        <w:t>Resource: MBS User Data Ingest Session Status Subscriptions</w:t>
      </w:r>
      <w:bookmarkEnd w:id="12147"/>
      <w:bookmarkEnd w:id="12148"/>
      <w:bookmarkEnd w:id="12149"/>
      <w:bookmarkEnd w:id="12150"/>
      <w:bookmarkEnd w:id="12151"/>
      <w:bookmarkEnd w:id="12152"/>
      <w:bookmarkEnd w:id="12153"/>
    </w:p>
    <w:p w14:paraId="33A3769C" w14:textId="77777777" w:rsidR="00B22E6F" w:rsidRPr="008B1C02" w:rsidRDefault="00B22E6F" w:rsidP="00B22E6F">
      <w:pPr>
        <w:pStyle w:val="Heading5"/>
        <w:rPr>
          <w:lang w:val="en-US"/>
        </w:rPr>
      </w:pPr>
      <w:bookmarkStart w:id="12154" w:name="_Toc114212662"/>
      <w:bookmarkStart w:id="12155" w:name="_Toc136555414"/>
      <w:bookmarkStart w:id="12156" w:name="_Toc151993872"/>
      <w:bookmarkStart w:id="12157" w:name="_Toc152000652"/>
      <w:bookmarkStart w:id="12158" w:name="_Toc152159257"/>
      <w:bookmarkStart w:id="12159" w:name="_Toc168571429"/>
      <w:bookmarkStart w:id="12160" w:name="_Toc169773489"/>
      <w:r w:rsidRPr="008B1C02">
        <w:rPr>
          <w:lang w:val="en-US"/>
        </w:rPr>
        <w:t>5.27.2.4.1</w:t>
      </w:r>
      <w:r w:rsidRPr="008B1C02">
        <w:rPr>
          <w:lang w:val="en-US"/>
        </w:rPr>
        <w:tab/>
        <w:t>Introduction</w:t>
      </w:r>
      <w:bookmarkEnd w:id="12154"/>
      <w:bookmarkEnd w:id="12155"/>
      <w:bookmarkEnd w:id="12156"/>
      <w:bookmarkEnd w:id="12157"/>
      <w:bookmarkEnd w:id="12158"/>
      <w:bookmarkEnd w:id="12159"/>
      <w:bookmarkEnd w:id="12160"/>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1" w:name="_Toc114212663"/>
      <w:bookmarkStart w:id="12162" w:name="_Toc136555415"/>
      <w:bookmarkStart w:id="12163" w:name="_Toc151993873"/>
      <w:bookmarkStart w:id="12164" w:name="_Toc152000653"/>
      <w:bookmarkStart w:id="12165" w:name="_Toc152159258"/>
      <w:bookmarkStart w:id="12166" w:name="_Toc168571430"/>
      <w:bookmarkStart w:id="12167" w:name="_Toc169773490"/>
      <w:r w:rsidRPr="008B1C02">
        <w:rPr>
          <w:lang w:val="en-US"/>
        </w:rPr>
        <w:t>5.27</w:t>
      </w:r>
      <w:r w:rsidRPr="008B1C02">
        <w:t>.2.4.2</w:t>
      </w:r>
      <w:r w:rsidRPr="008B1C02">
        <w:tab/>
        <w:t>Resource Definition</w:t>
      </w:r>
      <w:bookmarkEnd w:id="12161"/>
      <w:bookmarkEnd w:id="12162"/>
      <w:bookmarkEnd w:id="12163"/>
      <w:bookmarkEnd w:id="12164"/>
      <w:bookmarkEnd w:id="12165"/>
      <w:bookmarkEnd w:id="12166"/>
      <w:bookmarkEnd w:id="12167"/>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8" w:name="_Toc114212664"/>
      <w:bookmarkStart w:id="12169" w:name="_Toc136555416"/>
      <w:bookmarkStart w:id="12170" w:name="_Toc151993874"/>
      <w:bookmarkStart w:id="12171" w:name="_Toc152000654"/>
      <w:bookmarkStart w:id="12172" w:name="_Toc152159259"/>
      <w:bookmarkStart w:id="12173" w:name="_Toc168571431"/>
      <w:bookmarkStart w:id="12174" w:name="_Toc169773491"/>
      <w:r w:rsidRPr="008B1C02">
        <w:rPr>
          <w:lang w:val="en-US"/>
        </w:rPr>
        <w:t>5.27</w:t>
      </w:r>
      <w:r w:rsidRPr="008B1C02">
        <w:t>.2.4.3</w:t>
      </w:r>
      <w:r w:rsidRPr="008B1C02">
        <w:tab/>
        <w:t>Resource Standard Methods</w:t>
      </w:r>
      <w:bookmarkEnd w:id="12168"/>
      <w:bookmarkEnd w:id="12169"/>
      <w:bookmarkEnd w:id="12170"/>
      <w:bookmarkEnd w:id="12171"/>
      <w:bookmarkEnd w:id="12172"/>
      <w:bookmarkEnd w:id="12173"/>
      <w:bookmarkEnd w:id="12174"/>
    </w:p>
    <w:p w14:paraId="41E942BF" w14:textId="77777777" w:rsidR="00B22E6F" w:rsidRPr="008B1C02" w:rsidRDefault="00B22E6F" w:rsidP="00B22E6F">
      <w:pPr>
        <w:pStyle w:val="Heading6"/>
      </w:pPr>
      <w:bookmarkStart w:id="12175" w:name="_Toc114212665"/>
      <w:bookmarkStart w:id="12176" w:name="_Toc136555417"/>
      <w:bookmarkStart w:id="12177" w:name="_Toc151993875"/>
      <w:bookmarkStart w:id="12178" w:name="_Toc152000655"/>
      <w:bookmarkStart w:id="12179" w:name="_Toc152159260"/>
      <w:bookmarkStart w:id="12180" w:name="_Toc168571432"/>
      <w:bookmarkStart w:id="12181" w:name="_Toc169773492"/>
      <w:r w:rsidRPr="008B1C02">
        <w:rPr>
          <w:lang w:val="en-US"/>
        </w:rPr>
        <w:t>5.27</w:t>
      </w:r>
      <w:r w:rsidRPr="008B1C02">
        <w:t>.2.4.3.1</w:t>
      </w:r>
      <w:r w:rsidRPr="008B1C02">
        <w:tab/>
        <w:t>GET</w:t>
      </w:r>
      <w:bookmarkEnd w:id="12175"/>
      <w:bookmarkEnd w:id="12176"/>
      <w:bookmarkEnd w:id="12177"/>
      <w:bookmarkEnd w:id="12178"/>
      <w:bookmarkEnd w:id="12179"/>
      <w:bookmarkEnd w:id="12180"/>
      <w:bookmarkEnd w:id="12181"/>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99"/>
        <w:gridCol w:w="1017"/>
        <w:gridCol w:w="4390"/>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2" w:name="_Toc114212666"/>
      <w:bookmarkStart w:id="12183" w:name="_Toc136555418"/>
      <w:bookmarkStart w:id="12184" w:name="_Toc151993876"/>
      <w:bookmarkStart w:id="12185" w:name="_Toc152000656"/>
      <w:bookmarkStart w:id="12186" w:name="_Toc152159261"/>
      <w:bookmarkStart w:id="12187" w:name="_Toc168571433"/>
      <w:bookmarkStart w:id="12188" w:name="_Toc169773493"/>
      <w:r w:rsidRPr="008B1C02">
        <w:rPr>
          <w:lang w:val="en-US"/>
        </w:rPr>
        <w:t>5.27</w:t>
      </w:r>
      <w:r w:rsidRPr="008B1C02">
        <w:t>.2.4.3.2</w:t>
      </w:r>
      <w:r w:rsidRPr="008B1C02">
        <w:tab/>
        <w:t>POST</w:t>
      </w:r>
      <w:bookmarkEnd w:id="12182"/>
      <w:bookmarkEnd w:id="12183"/>
      <w:bookmarkEnd w:id="12184"/>
      <w:bookmarkEnd w:id="12185"/>
      <w:bookmarkEnd w:id="12186"/>
      <w:bookmarkEnd w:id="12187"/>
      <w:bookmarkEnd w:id="12188"/>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36"/>
        <w:gridCol w:w="1067"/>
        <w:gridCol w:w="1029"/>
        <w:gridCol w:w="4890"/>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9" w:name="_Toc104332636"/>
      <w:bookmarkStart w:id="12190" w:name="_Toc114212667"/>
      <w:bookmarkStart w:id="12191" w:name="_Toc136555419"/>
      <w:bookmarkStart w:id="12192" w:name="_Toc151993877"/>
      <w:bookmarkStart w:id="12193" w:name="_Toc152000657"/>
      <w:bookmarkStart w:id="12194" w:name="_Toc152159262"/>
      <w:bookmarkStart w:id="12195" w:name="_Toc168571434"/>
      <w:bookmarkStart w:id="12196" w:name="_Toc169773494"/>
      <w:r w:rsidRPr="008B1C02">
        <w:t>5.27.2.4.4</w:t>
      </w:r>
      <w:r w:rsidRPr="008B1C02">
        <w:tab/>
        <w:t>Resource Custom Operations</w:t>
      </w:r>
      <w:bookmarkEnd w:id="12189"/>
      <w:bookmarkEnd w:id="12190"/>
      <w:bookmarkEnd w:id="12191"/>
      <w:bookmarkEnd w:id="12192"/>
      <w:bookmarkEnd w:id="12193"/>
      <w:bookmarkEnd w:id="12194"/>
      <w:bookmarkEnd w:id="12195"/>
      <w:bookmarkEnd w:id="12196"/>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7" w:name="_Toc114212668"/>
      <w:bookmarkStart w:id="12198" w:name="_Toc136555420"/>
      <w:bookmarkStart w:id="12199" w:name="_Toc151993878"/>
      <w:bookmarkStart w:id="12200" w:name="_Toc152000658"/>
      <w:bookmarkStart w:id="12201" w:name="_Toc152159263"/>
      <w:bookmarkStart w:id="12202" w:name="_Toc168571435"/>
      <w:bookmarkStart w:id="12203" w:name="_Toc169773495"/>
      <w:r w:rsidRPr="008B1C02">
        <w:rPr>
          <w:lang w:val="en-US"/>
        </w:rPr>
        <w:t>5.27.2.5</w:t>
      </w:r>
      <w:r w:rsidRPr="008B1C02">
        <w:rPr>
          <w:lang w:val="en-US"/>
        </w:rPr>
        <w:tab/>
        <w:t xml:space="preserve">Resource: </w:t>
      </w:r>
      <w:r w:rsidRPr="008B1C02">
        <w:t>Individual MBS User Data Ingest Session Status Subscription</w:t>
      </w:r>
      <w:bookmarkEnd w:id="12197"/>
      <w:bookmarkEnd w:id="12198"/>
      <w:bookmarkEnd w:id="12199"/>
      <w:bookmarkEnd w:id="12200"/>
      <w:bookmarkEnd w:id="12201"/>
      <w:bookmarkEnd w:id="12202"/>
      <w:bookmarkEnd w:id="12203"/>
    </w:p>
    <w:p w14:paraId="3BF9DDC8" w14:textId="77777777" w:rsidR="00B22E6F" w:rsidRPr="008B1C02" w:rsidRDefault="00B22E6F" w:rsidP="00B22E6F">
      <w:pPr>
        <w:pStyle w:val="Heading5"/>
        <w:rPr>
          <w:lang w:val="en-US"/>
        </w:rPr>
      </w:pPr>
      <w:bookmarkStart w:id="12204" w:name="_Toc114212669"/>
      <w:bookmarkStart w:id="12205" w:name="_Toc136555421"/>
      <w:bookmarkStart w:id="12206" w:name="_Toc151993879"/>
      <w:bookmarkStart w:id="12207" w:name="_Toc152000659"/>
      <w:bookmarkStart w:id="12208" w:name="_Toc152159264"/>
      <w:bookmarkStart w:id="12209" w:name="_Toc168571436"/>
      <w:bookmarkStart w:id="12210" w:name="_Toc169773496"/>
      <w:r w:rsidRPr="008B1C02">
        <w:rPr>
          <w:lang w:val="en-US"/>
        </w:rPr>
        <w:t>5.27.2.5.1</w:t>
      </w:r>
      <w:r w:rsidRPr="008B1C02">
        <w:rPr>
          <w:lang w:val="en-US"/>
        </w:rPr>
        <w:tab/>
        <w:t>Introduction</w:t>
      </w:r>
      <w:bookmarkEnd w:id="12204"/>
      <w:bookmarkEnd w:id="12205"/>
      <w:bookmarkEnd w:id="12206"/>
      <w:bookmarkEnd w:id="12207"/>
      <w:bookmarkEnd w:id="12208"/>
      <w:bookmarkEnd w:id="12209"/>
      <w:bookmarkEnd w:id="12210"/>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1" w:name="_Toc114212670"/>
      <w:bookmarkStart w:id="12212" w:name="_Toc136555422"/>
      <w:bookmarkStart w:id="12213" w:name="_Toc151993880"/>
      <w:bookmarkStart w:id="12214" w:name="_Toc152000660"/>
      <w:bookmarkStart w:id="12215" w:name="_Toc152159265"/>
      <w:bookmarkStart w:id="12216" w:name="_Toc168571437"/>
      <w:bookmarkStart w:id="12217" w:name="_Toc169773497"/>
      <w:r w:rsidRPr="008B1C02">
        <w:rPr>
          <w:lang w:val="en-US"/>
        </w:rPr>
        <w:t>5.27</w:t>
      </w:r>
      <w:r w:rsidRPr="008B1C02">
        <w:t>.2.5.2</w:t>
      </w:r>
      <w:r w:rsidRPr="008B1C02">
        <w:tab/>
        <w:t>Resource Definition</w:t>
      </w:r>
      <w:bookmarkEnd w:id="12211"/>
      <w:bookmarkEnd w:id="12212"/>
      <w:bookmarkEnd w:id="12213"/>
      <w:bookmarkEnd w:id="12214"/>
      <w:bookmarkEnd w:id="12215"/>
      <w:bookmarkEnd w:id="12216"/>
      <w:bookmarkEnd w:id="12217"/>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8" w:name="_Toc114212671"/>
      <w:bookmarkStart w:id="12219" w:name="_Toc136555423"/>
      <w:bookmarkStart w:id="12220" w:name="_Toc151993881"/>
      <w:bookmarkStart w:id="12221" w:name="_Toc152000661"/>
      <w:bookmarkStart w:id="12222" w:name="_Toc152159266"/>
      <w:bookmarkStart w:id="12223" w:name="_Toc168571438"/>
      <w:bookmarkStart w:id="12224" w:name="_Toc169773498"/>
      <w:r w:rsidRPr="008B1C02">
        <w:rPr>
          <w:lang w:val="en-US"/>
        </w:rPr>
        <w:t>5.27</w:t>
      </w:r>
      <w:r w:rsidRPr="008B1C02">
        <w:t>.2.5.3</w:t>
      </w:r>
      <w:r w:rsidRPr="008B1C02">
        <w:tab/>
        <w:t>Resource Standard Methods</w:t>
      </w:r>
      <w:bookmarkEnd w:id="12218"/>
      <w:bookmarkEnd w:id="12219"/>
      <w:bookmarkEnd w:id="12220"/>
      <w:bookmarkEnd w:id="12221"/>
      <w:bookmarkEnd w:id="12222"/>
      <w:bookmarkEnd w:id="12223"/>
      <w:bookmarkEnd w:id="12224"/>
    </w:p>
    <w:p w14:paraId="6057DAEE" w14:textId="77777777" w:rsidR="00B22E6F" w:rsidRPr="008B1C02" w:rsidRDefault="00B22E6F" w:rsidP="00B22E6F">
      <w:pPr>
        <w:pStyle w:val="Heading6"/>
      </w:pPr>
      <w:bookmarkStart w:id="12225" w:name="_Toc114212672"/>
      <w:bookmarkStart w:id="12226" w:name="_Toc136555424"/>
      <w:bookmarkStart w:id="12227" w:name="_Toc151993882"/>
      <w:bookmarkStart w:id="12228" w:name="_Toc152000662"/>
      <w:bookmarkStart w:id="12229" w:name="_Toc152159267"/>
      <w:bookmarkStart w:id="12230" w:name="_Toc168571439"/>
      <w:bookmarkStart w:id="12231" w:name="_Toc169773499"/>
      <w:r w:rsidRPr="008B1C02">
        <w:rPr>
          <w:lang w:val="en-US"/>
        </w:rPr>
        <w:t>5.27</w:t>
      </w:r>
      <w:r w:rsidRPr="008B1C02">
        <w:t>.2.5.3.1</w:t>
      </w:r>
      <w:r w:rsidRPr="008B1C02">
        <w:tab/>
        <w:t>GET</w:t>
      </w:r>
      <w:bookmarkEnd w:id="12225"/>
      <w:bookmarkEnd w:id="12226"/>
      <w:bookmarkEnd w:id="12227"/>
      <w:bookmarkEnd w:id="12228"/>
      <w:bookmarkEnd w:id="12229"/>
      <w:bookmarkEnd w:id="12230"/>
      <w:bookmarkEnd w:id="12231"/>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02"/>
        <w:gridCol w:w="1067"/>
        <w:gridCol w:w="1017"/>
        <w:gridCol w:w="4936"/>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2" w:name="_Toc114212673"/>
      <w:bookmarkStart w:id="12233" w:name="_Toc136555425"/>
      <w:bookmarkStart w:id="12234" w:name="_Toc151993883"/>
      <w:bookmarkStart w:id="12235" w:name="_Toc152000663"/>
      <w:bookmarkStart w:id="12236" w:name="_Toc152159268"/>
      <w:bookmarkStart w:id="12237" w:name="_Toc168571440"/>
      <w:bookmarkStart w:id="12238" w:name="_Toc169773500"/>
      <w:r w:rsidRPr="008B1C02">
        <w:t>5.27.2.5.3.2</w:t>
      </w:r>
      <w:r w:rsidRPr="008B1C02">
        <w:tab/>
        <w:t>PUT</w:t>
      </w:r>
      <w:bookmarkEnd w:id="12232"/>
      <w:bookmarkEnd w:id="12233"/>
      <w:bookmarkEnd w:id="12234"/>
      <w:bookmarkEnd w:id="12235"/>
      <w:bookmarkEnd w:id="12236"/>
      <w:bookmarkEnd w:id="12237"/>
      <w:bookmarkEnd w:id="12238"/>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4"/>
        <w:gridCol w:w="1295"/>
        <w:gridCol w:w="1440"/>
        <w:gridCol w:w="450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9" w:name="_Toc114212674"/>
      <w:bookmarkStart w:id="12240" w:name="_Toc136555426"/>
      <w:bookmarkStart w:id="12241" w:name="_Toc151993884"/>
      <w:bookmarkStart w:id="12242" w:name="_Toc152000664"/>
      <w:bookmarkStart w:id="12243" w:name="_Toc152159269"/>
      <w:bookmarkStart w:id="12244" w:name="_Toc168571441"/>
      <w:bookmarkStart w:id="12245" w:name="_Toc169773501"/>
      <w:r w:rsidRPr="008B1C02">
        <w:t>5.27.2.5.3.3</w:t>
      </w:r>
      <w:r w:rsidRPr="008B1C02">
        <w:tab/>
        <w:t>PATCH</w:t>
      </w:r>
      <w:bookmarkEnd w:id="12239"/>
      <w:bookmarkEnd w:id="12240"/>
      <w:bookmarkEnd w:id="12241"/>
      <w:bookmarkEnd w:id="12242"/>
      <w:bookmarkEnd w:id="12243"/>
      <w:bookmarkEnd w:id="12244"/>
      <w:bookmarkEnd w:id="12245"/>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7"/>
        <w:gridCol w:w="432"/>
        <w:gridCol w:w="1152"/>
        <w:gridCol w:w="1452"/>
        <w:gridCol w:w="4636"/>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6" w:name="_Toc114212675"/>
      <w:bookmarkStart w:id="12247" w:name="_Toc136555427"/>
      <w:bookmarkStart w:id="12248" w:name="_Toc151993885"/>
      <w:bookmarkStart w:id="12249" w:name="_Toc152000665"/>
      <w:bookmarkStart w:id="12250" w:name="_Toc152159270"/>
      <w:bookmarkStart w:id="12251" w:name="_Toc168571442"/>
      <w:bookmarkStart w:id="12252" w:name="_Toc169773502"/>
      <w:r w:rsidRPr="008B1C02">
        <w:rPr>
          <w:lang w:val="en-US"/>
        </w:rPr>
        <w:t>5.27</w:t>
      </w:r>
      <w:r w:rsidRPr="008B1C02">
        <w:t>.2.5.3.4</w:t>
      </w:r>
      <w:r w:rsidRPr="008B1C02">
        <w:tab/>
        <w:t>DELETE</w:t>
      </w:r>
      <w:bookmarkEnd w:id="12246"/>
      <w:bookmarkEnd w:id="12247"/>
      <w:bookmarkEnd w:id="12248"/>
      <w:bookmarkEnd w:id="12249"/>
      <w:bookmarkEnd w:id="12250"/>
      <w:bookmarkEnd w:id="12251"/>
      <w:bookmarkEnd w:id="12252"/>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3" w:name="_Toc114212676"/>
      <w:bookmarkStart w:id="12254" w:name="_Toc136555428"/>
      <w:bookmarkStart w:id="12255" w:name="_Toc151993886"/>
      <w:bookmarkStart w:id="12256" w:name="_Toc152000666"/>
      <w:bookmarkStart w:id="12257" w:name="_Toc152159271"/>
      <w:bookmarkStart w:id="12258" w:name="_Toc168571443"/>
      <w:bookmarkStart w:id="12259" w:name="_Toc169773503"/>
      <w:r w:rsidRPr="008B1C02">
        <w:rPr>
          <w:lang w:val="en-US"/>
        </w:rPr>
        <w:t>5.27</w:t>
      </w:r>
      <w:r w:rsidRPr="008B1C02">
        <w:t>.2.5.4</w:t>
      </w:r>
      <w:r w:rsidRPr="008B1C02">
        <w:tab/>
        <w:t>Resource Custom Operations</w:t>
      </w:r>
      <w:bookmarkEnd w:id="12253"/>
      <w:bookmarkEnd w:id="12254"/>
      <w:bookmarkEnd w:id="12255"/>
      <w:bookmarkEnd w:id="12256"/>
      <w:bookmarkEnd w:id="12257"/>
      <w:bookmarkEnd w:id="12258"/>
      <w:bookmarkEnd w:id="12259"/>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60" w:name="_Toc114212677"/>
      <w:bookmarkStart w:id="12261" w:name="_Toc136555429"/>
      <w:bookmarkStart w:id="12262" w:name="_Toc151993887"/>
      <w:bookmarkStart w:id="12263" w:name="_Toc152000667"/>
      <w:bookmarkStart w:id="12264" w:name="_Toc152159272"/>
      <w:bookmarkStart w:id="12265" w:name="_Toc168571444"/>
      <w:bookmarkStart w:id="12266" w:name="_Toc169773504"/>
      <w:r w:rsidRPr="008B1C02">
        <w:rPr>
          <w:lang w:val="en-US"/>
        </w:rPr>
        <w:t>5.27</w:t>
      </w:r>
      <w:r w:rsidRPr="008B1C02">
        <w:t>.3</w:t>
      </w:r>
      <w:r w:rsidRPr="008B1C02">
        <w:tab/>
        <w:t>Custom Operations without associated resources</w:t>
      </w:r>
      <w:bookmarkEnd w:id="12260"/>
      <w:bookmarkEnd w:id="12261"/>
      <w:bookmarkEnd w:id="12262"/>
      <w:bookmarkEnd w:id="12263"/>
      <w:bookmarkEnd w:id="12264"/>
      <w:bookmarkEnd w:id="12265"/>
      <w:bookmarkEnd w:id="12266"/>
    </w:p>
    <w:p w14:paraId="12CB8EBD" w14:textId="77777777" w:rsidR="00FB28E8" w:rsidRDefault="00B22E6F" w:rsidP="00FB28E8">
      <w:bookmarkStart w:id="12267"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8" w:name="_Toc136555430"/>
      <w:bookmarkStart w:id="12269" w:name="_Toc151993888"/>
      <w:bookmarkStart w:id="12270" w:name="_Toc152000668"/>
      <w:bookmarkStart w:id="12271" w:name="_Toc152159273"/>
      <w:bookmarkStart w:id="12272" w:name="_Toc168571445"/>
      <w:bookmarkStart w:id="12273" w:name="_Toc169773505"/>
      <w:r w:rsidRPr="008B1C02">
        <w:t>5.27.4</w:t>
      </w:r>
      <w:r w:rsidRPr="008B1C02">
        <w:tab/>
        <w:t>Notifications</w:t>
      </w:r>
      <w:bookmarkEnd w:id="12267"/>
      <w:bookmarkEnd w:id="12268"/>
      <w:bookmarkEnd w:id="12269"/>
      <w:bookmarkEnd w:id="12270"/>
      <w:bookmarkEnd w:id="12271"/>
      <w:bookmarkEnd w:id="12272"/>
      <w:bookmarkEnd w:id="12273"/>
    </w:p>
    <w:p w14:paraId="0C4EF356" w14:textId="77777777" w:rsidR="00B22E6F" w:rsidRPr="008B1C02" w:rsidRDefault="00B22E6F" w:rsidP="00B22E6F">
      <w:pPr>
        <w:pStyle w:val="Heading4"/>
      </w:pPr>
      <w:bookmarkStart w:id="12274" w:name="_Toc114212679"/>
      <w:bookmarkStart w:id="12275" w:name="_Toc136555431"/>
      <w:bookmarkStart w:id="12276" w:name="_Toc151993889"/>
      <w:bookmarkStart w:id="12277" w:name="_Toc152000669"/>
      <w:bookmarkStart w:id="12278" w:name="_Toc152159274"/>
      <w:bookmarkStart w:id="12279" w:name="_Toc168571446"/>
      <w:bookmarkStart w:id="12280" w:name="_Toc169773506"/>
      <w:r w:rsidRPr="008B1C02">
        <w:t>5.27.4.1</w:t>
      </w:r>
      <w:r w:rsidRPr="008B1C02">
        <w:tab/>
        <w:t>General</w:t>
      </w:r>
      <w:bookmarkEnd w:id="12274"/>
      <w:bookmarkEnd w:id="12275"/>
      <w:bookmarkEnd w:id="12276"/>
      <w:bookmarkEnd w:id="12277"/>
      <w:bookmarkEnd w:id="12278"/>
      <w:bookmarkEnd w:id="12279"/>
      <w:bookmarkEnd w:id="12280"/>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1" w:name="_Toc114212680"/>
      <w:bookmarkStart w:id="12282" w:name="_Toc136555432"/>
      <w:bookmarkStart w:id="12283" w:name="_Toc151993890"/>
      <w:bookmarkStart w:id="12284" w:name="_Toc152000670"/>
      <w:bookmarkStart w:id="12285" w:name="_Toc152159275"/>
      <w:bookmarkStart w:id="12286" w:name="_Toc168571447"/>
      <w:bookmarkStart w:id="12287" w:name="_Toc169773507"/>
      <w:r w:rsidRPr="008B1C02">
        <w:t>5.27.4.2</w:t>
      </w:r>
      <w:r w:rsidRPr="008B1C02">
        <w:tab/>
        <w:t>MBS User Data Ingest Session Status Change Notification</w:t>
      </w:r>
      <w:bookmarkEnd w:id="12281"/>
      <w:bookmarkEnd w:id="12282"/>
      <w:bookmarkEnd w:id="12283"/>
      <w:bookmarkEnd w:id="12284"/>
      <w:bookmarkEnd w:id="12285"/>
      <w:bookmarkEnd w:id="12286"/>
      <w:bookmarkEnd w:id="12287"/>
    </w:p>
    <w:p w14:paraId="6CB31739" w14:textId="77777777" w:rsidR="00B22E6F" w:rsidRPr="008B1C02" w:rsidRDefault="00B22E6F" w:rsidP="00B22E6F">
      <w:pPr>
        <w:pStyle w:val="Heading5"/>
      </w:pPr>
      <w:bookmarkStart w:id="12288" w:name="_Toc114212681"/>
      <w:bookmarkStart w:id="12289" w:name="_Toc136555433"/>
      <w:bookmarkStart w:id="12290" w:name="_Toc151993891"/>
      <w:bookmarkStart w:id="12291" w:name="_Toc152000671"/>
      <w:bookmarkStart w:id="12292" w:name="_Toc152159276"/>
      <w:bookmarkStart w:id="12293" w:name="_Toc168571448"/>
      <w:bookmarkStart w:id="12294" w:name="_Toc169773508"/>
      <w:r w:rsidRPr="008B1C02">
        <w:t>5.27.4.2.1</w:t>
      </w:r>
      <w:r w:rsidRPr="008B1C02">
        <w:tab/>
        <w:t>Description</w:t>
      </w:r>
      <w:bookmarkEnd w:id="12288"/>
      <w:bookmarkEnd w:id="12289"/>
      <w:bookmarkEnd w:id="12290"/>
      <w:bookmarkEnd w:id="12291"/>
      <w:bookmarkEnd w:id="12292"/>
      <w:bookmarkEnd w:id="12293"/>
      <w:bookmarkEnd w:id="12294"/>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5" w:name="_Toc114212682"/>
      <w:bookmarkStart w:id="12296" w:name="_Toc136555434"/>
      <w:bookmarkStart w:id="12297" w:name="_Toc151993892"/>
      <w:bookmarkStart w:id="12298" w:name="_Toc152000672"/>
      <w:bookmarkStart w:id="12299" w:name="_Toc152159277"/>
      <w:bookmarkStart w:id="12300" w:name="_Toc168571449"/>
      <w:bookmarkStart w:id="12301" w:name="_Toc169773509"/>
      <w:r w:rsidRPr="008B1C02">
        <w:t>5.27.4.2.2</w:t>
      </w:r>
      <w:r w:rsidRPr="008B1C02">
        <w:tab/>
        <w:t>Target URI</w:t>
      </w:r>
      <w:bookmarkEnd w:id="12295"/>
      <w:bookmarkEnd w:id="12296"/>
      <w:bookmarkEnd w:id="12297"/>
      <w:bookmarkEnd w:id="12298"/>
      <w:bookmarkEnd w:id="12299"/>
      <w:bookmarkEnd w:id="12300"/>
      <w:bookmarkEnd w:id="12301"/>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2" w:name="_Toc114212683"/>
      <w:bookmarkStart w:id="12303" w:name="_Toc136555435"/>
      <w:bookmarkStart w:id="12304" w:name="_Toc151993893"/>
      <w:bookmarkStart w:id="12305" w:name="_Toc152000673"/>
      <w:bookmarkStart w:id="12306" w:name="_Toc152159278"/>
      <w:bookmarkStart w:id="12307" w:name="_Toc168571450"/>
      <w:bookmarkStart w:id="12308" w:name="_Toc169773510"/>
      <w:r w:rsidRPr="008B1C02">
        <w:t>5.27.4.2.3</w:t>
      </w:r>
      <w:r w:rsidRPr="008B1C02">
        <w:tab/>
        <w:t>Operation Definition</w:t>
      </w:r>
      <w:bookmarkEnd w:id="12302"/>
      <w:bookmarkEnd w:id="12303"/>
      <w:bookmarkEnd w:id="12304"/>
      <w:bookmarkEnd w:id="12305"/>
      <w:bookmarkEnd w:id="12306"/>
      <w:bookmarkEnd w:id="12307"/>
      <w:bookmarkEnd w:id="12308"/>
    </w:p>
    <w:p w14:paraId="00793AE8" w14:textId="77777777" w:rsidR="00B22E6F" w:rsidRPr="008B1C02" w:rsidRDefault="00B22E6F" w:rsidP="00B22E6F">
      <w:pPr>
        <w:pStyle w:val="Heading6"/>
      </w:pPr>
      <w:bookmarkStart w:id="12309" w:name="_Toc114212684"/>
      <w:bookmarkStart w:id="12310" w:name="_Toc136555436"/>
      <w:bookmarkStart w:id="12311" w:name="_Toc151993894"/>
      <w:bookmarkStart w:id="12312" w:name="_Toc152000674"/>
      <w:bookmarkStart w:id="12313" w:name="_Toc152159279"/>
      <w:bookmarkStart w:id="12314" w:name="_Toc168571451"/>
      <w:bookmarkStart w:id="12315" w:name="_Toc169773511"/>
      <w:r w:rsidRPr="008B1C02">
        <w:t>5.27.4.2.3.1</w:t>
      </w:r>
      <w:r w:rsidRPr="008B1C02">
        <w:tab/>
        <w:t>Notification via HTTP POST</w:t>
      </w:r>
      <w:bookmarkEnd w:id="12309"/>
      <w:bookmarkEnd w:id="12310"/>
      <w:bookmarkEnd w:id="12311"/>
      <w:bookmarkEnd w:id="12312"/>
      <w:bookmarkEnd w:id="12313"/>
      <w:bookmarkEnd w:id="12314"/>
      <w:bookmarkEnd w:id="12315"/>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1"/>
        <w:gridCol w:w="1301"/>
        <w:gridCol w:w="1539"/>
        <w:gridCol w:w="4836"/>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6" w:name="_Toc114212685"/>
      <w:bookmarkStart w:id="12317" w:name="_Toc136555437"/>
      <w:bookmarkStart w:id="12318" w:name="_Toc151993895"/>
      <w:bookmarkStart w:id="12319" w:name="_Toc152000675"/>
      <w:bookmarkStart w:id="12320" w:name="_Toc152159280"/>
      <w:bookmarkStart w:id="12321" w:name="_Toc168571452"/>
      <w:bookmarkStart w:id="12322" w:name="_Toc169773512"/>
      <w:r w:rsidRPr="008B1C02">
        <w:t>5.27.4.2.3.2</w:t>
      </w:r>
      <w:r w:rsidRPr="008B1C02">
        <w:tab/>
      </w:r>
      <w:r w:rsidR="00411787">
        <w:t>Void</w:t>
      </w:r>
      <w:bookmarkEnd w:id="12316"/>
      <w:bookmarkEnd w:id="12317"/>
      <w:bookmarkEnd w:id="12318"/>
      <w:bookmarkEnd w:id="12319"/>
      <w:bookmarkEnd w:id="12320"/>
      <w:bookmarkEnd w:id="12321"/>
      <w:bookmarkEnd w:id="12322"/>
    </w:p>
    <w:p w14:paraId="7E268DA6" w14:textId="77777777" w:rsidR="00B22E6F" w:rsidRPr="008B1C02" w:rsidRDefault="00B22E6F" w:rsidP="00B22E6F">
      <w:pPr>
        <w:pStyle w:val="Heading3"/>
      </w:pPr>
      <w:bookmarkStart w:id="12323" w:name="_Toc114212686"/>
      <w:bookmarkStart w:id="12324" w:name="_Toc136555438"/>
      <w:bookmarkStart w:id="12325" w:name="_Toc151993896"/>
      <w:bookmarkStart w:id="12326" w:name="_Toc152000676"/>
      <w:bookmarkStart w:id="12327" w:name="_Toc152159281"/>
      <w:bookmarkStart w:id="12328" w:name="_Toc168571453"/>
      <w:bookmarkStart w:id="12329" w:name="_Toc169773513"/>
      <w:r w:rsidRPr="008B1C02">
        <w:rPr>
          <w:lang w:val="en-US"/>
        </w:rPr>
        <w:t>5.27</w:t>
      </w:r>
      <w:r w:rsidRPr="008B1C02">
        <w:t>.5</w:t>
      </w:r>
      <w:r w:rsidRPr="008B1C02">
        <w:tab/>
        <w:t>Data Model</w:t>
      </w:r>
      <w:bookmarkEnd w:id="12323"/>
      <w:bookmarkEnd w:id="12324"/>
      <w:bookmarkEnd w:id="12325"/>
      <w:bookmarkEnd w:id="12326"/>
      <w:bookmarkEnd w:id="12327"/>
      <w:bookmarkEnd w:id="12328"/>
      <w:bookmarkEnd w:id="12329"/>
    </w:p>
    <w:p w14:paraId="28150E45" w14:textId="77777777" w:rsidR="00B22E6F" w:rsidRPr="008B1C02" w:rsidRDefault="00B22E6F" w:rsidP="00B22E6F">
      <w:pPr>
        <w:pStyle w:val="Heading4"/>
      </w:pPr>
      <w:bookmarkStart w:id="12330" w:name="_Toc114212687"/>
      <w:bookmarkStart w:id="12331" w:name="_Toc136555439"/>
      <w:bookmarkStart w:id="12332" w:name="_Toc151993897"/>
      <w:bookmarkStart w:id="12333" w:name="_Toc152000677"/>
      <w:bookmarkStart w:id="12334" w:name="_Toc152159282"/>
      <w:bookmarkStart w:id="12335" w:name="_Toc168571454"/>
      <w:bookmarkStart w:id="12336" w:name="_Toc169773514"/>
      <w:r w:rsidRPr="008B1C02">
        <w:rPr>
          <w:lang w:val="en-US"/>
        </w:rPr>
        <w:t>5.27</w:t>
      </w:r>
      <w:r w:rsidRPr="008B1C02">
        <w:t>.5.1</w:t>
      </w:r>
      <w:r w:rsidRPr="008B1C02">
        <w:tab/>
        <w:t>General</w:t>
      </w:r>
      <w:bookmarkEnd w:id="12330"/>
      <w:bookmarkEnd w:id="12331"/>
      <w:bookmarkEnd w:id="12332"/>
      <w:bookmarkEnd w:id="12333"/>
      <w:bookmarkEnd w:id="12334"/>
      <w:bookmarkEnd w:id="12335"/>
      <w:bookmarkEnd w:id="12336"/>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7"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7"/>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8" w:name="_Toc114212688"/>
      <w:bookmarkStart w:id="12339" w:name="_Toc136555440"/>
      <w:bookmarkStart w:id="12340" w:name="_Toc151993898"/>
      <w:bookmarkStart w:id="12341" w:name="_Toc152000678"/>
      <w:bookmarkStart w:id="12342" w:name="_Toc152159283"/>
      <w:bookmarkStart w:id="12343" w:name="_Toc168571455"/>
      <w:bookmarkStart w:id="12344" w:name="_Toc169773515"/>
      <w:r w:rsidRPr="008B1C02">
        <w:rPr>
          <w:lang w:val="en-US"/>
        </w:rPr>
        <w:t>5.27.5.2</w:t>
      </w:r>
      <w:r w:rsidRPr="008B1C02">
        <w:rPr>
          <w:lang w:val="en-US"/>
        </w:rPr>
        <w:tab/>
        <w:t>Structured data types</w:t>
      </w:r>
      <w:bookmarkEnd w:id="12338"/>
      <w:bookmarkEnd w:id="12339"/>
      <w:bookmarkEnd w:id="12340"/>
      <w:bookmarkEnd w:id="12341"/>
      <w:bookmarkEnd w:id="12342"/>
      <w:bookmarkEnd w:id="12343"/>
      <w:bookmarkEnd w:id="12344"/>
    </w:p>
    <w:p w14:paraId="47039150" w14:textId="77777777" w:rsidR="00B22E6F" w:rsidRPr="008B1C02" w:rsidRDefault="00B22E6F" w:rsidP="00B22E6F">
      <w:pPr>
        <w:pStyle w:val="Heading5"/>
      </w:pPr>
      <w:bookmarkStart w:id="12345" w:name="_Toc114212689"/>
      <w:bookmarkStart w:id="12346" w:name="_Toc136555441"/>
      <w:bookmarkStart w:id="12347" w:name="_Toc151993899"/>
      <w:bookmarkStart w:id="12348" w:name="_Toc152000679"/>
      <w:bookmarkStart w:id="12349" w:name="_Toc152159284"/>
      <w:bookmarkStart w:id="12350" w:name="_Toc168571456"/>
      <w:bookmarkStart w:id="12351" w:name="_Toc169773516"/>
      <w:r w:rsidRPr="008B1C02">
        <w:rPr>
          <w:lang w:val="en-US"/>
        </w:rPr>
        <w:t>5.27</w:t>
      </w:r>
      <w:r w:rsidRPr="008B1C02">
        <w:t>.5.2.1</w:t>
      </w:r>
      <w:r w:rsidRPr="008B1C02">
        <w:tab/>
        <w:t>Introduction</w:t>
      </w:r>
      <w:bookmarkEnd w:id="12345"/>
      <w:bookmarkEnd w:id="12346"/>
      <w:bookmarkEnd w:id="12347"/>
      <w:bookmarkEnd w:id="12348"/>
      <w:bookmarkEnd w:id="12349"/>
      <w:bookmarkEnd w:id="12350"/>
      <w:bookmarkEnd w:id="12351"/>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2" w:name="_Toc114212690"/>
      <w:bookmarkStart w:id="12353" w:name="_Toc136555442"/>
      <w:bookmarkStart w:id="12354" w:name="_Toc151993900"/>
      <w:bookmarkStart w:id="12355" w:name="_Toc152000680"/>
      <w:bookmarkStart w:id="12356" w:name="_Toc152159285"/>
      <w:bookmarkStart w:id="12357" w:name="_Toc168571457"/>
      <w:bookmarkStart w:id="12358" w:name="_Toc169773517"/>
      <w:r w:rsidRPr="008B1C02">
        <w:rPr>
          <w:lang w:val="en-US"/>
        </w:rPr>
        <w:t>5.27</w:t>
      </w:r>
      <w:r w:rsidRPr="008B1C02">
        <w:t>.5.3</w:t>
      </w:r>
      <w:r w:rsidRPr="008B1C02">
        <w:tab/>
        <w:t>Simple data types and enumerations</w:t>
      </w:r>
      <w:bookmarkEnd w:id="12352"/>
      <w:bookmarkEnd w:id="12353"/>
      <w:bookmarkEnd w:id="12354"/>
      <w:bookmarkEnd w:id="12355"/>
      <w:bookmarkEnd w:id="12356"/>
      <w:bookmarkEnd w:id="12357"/>
      <w:bookmarkEnd w:id="12358"/>
    </w:p>
    <w:p w14:paraId="5341989F" w14:textId="77777777" w:rsidR="00B22E6F" w:rsidRPr="008B1C02" w:rsidRDefault="00B22E6F" w:rsidP="00B22E6F">
      <w:pPr>
        <w:pStyle w:val="Heading5"/>
      </w:pPr>
      <w:bookmarkStart w:id="12359" w:name="_Toc114212691"/>
      <w:bookmarkStart w:id="12360" w:name="_Toc136555443"/>
      <w:bookmarkStart w:id="12361" w:name="_Toc151993901"/>
      <w:bookmarkStart w:id="12362" w:name="_Toc152000681"/>
      <w:bookmarkStart w:id="12363" w:name="_Toc152159286"/>
      <w:bookmarkStart w:id="12364" w:name="_Toc168571458"/>
      <w:bookmarkStart w:id="12365" w:name="_Toc169773518"/>
      <w:r w:rsidRPr="008B1C02">
        <w:rPr>
          <w:lang w:val="en-US"/>
        </w:rPr>
        <w:t>5.27</w:t>
      </w:r>
      <w:r w:rsidRPr="008B1C02">
        <w:t>.5.3.1</w:t>
      </w:r>
      <w:r w:rsidRPr="008B1C02">
        <w:tab/>
        <w:t>Introduction</w:t>
      </w:r>
      <w:bookmarkEnd w:id="12359"/>
      <w:bookmarkEnd w:id="12360"/>
      <w:bookmarkEnd w:id="12361"/>
      <w:bookmarkEnd w:id="12362"/>
      <w:bookmarkEnd w:id="12363"/>
      <w:bookmarkEnd w:id="12364"/>
      <w:bookmarkEnd w:id="12365"/>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6" w:name="_Toc114212692"/>
      <w:bookmarkStart w:id="12367" w:name="_Toc136555444"/>
      <w:bookmarkStart w:id="12368" w:name="_Toc151993902"/>
      <w:bookmarkStart w:id="12369" w:name="_Toc152000682"/>
      <w:bookmarkStart w:id="12370" w:name="_Toc152159287"/>
      <w:bookmarkStart w:id="12371" w:name="_Toc168571459"/>
      <w:bookmarkStart w:id="12372" w:name="_Toc169773519"/>
      <w:r w:rsidRPr="008B1C02">
        <w:rPr>
          <w:lang w:val="en-US"/>
        </w:rPr>
        <w:t>5.27</w:t>
      </w:r>
      <w:r w:rsidRPr="008B1C02">
        <w:t>.5.3.2</w:t>
      </w:r>
      <w:r w:rsidRPr="008B1C02">
        <w:tab/>
        <w:t>Simple data types</w:t>
      </w:r>
      <w:bookmarkEnd w:id="12366"/>
      <w:bookmarkEnd w:id="12367"/>
      <w:bookmarkEnd w:id="12368"/>
      <w:bookmarkEnd w:id="12369"/>
      <w:bookmarkEnd w:id="12370"/>
      <w:bookmarkEnd w:id="12371"/>
      <w:bookmarkEnd w:id="12372"/>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3"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3"/>
    </w:tbl>
    <w:p w14:paraId="395B1D75" w14:textId="77777777" w:rsidR="00B22E6F" w:rsidRPr="008B1C02" w:rsidRDefault="00B22E6F" w:rsidP="00A3753A"/>
    <w:p w14:paraId="7785EE0A" w14:textId="77777777" w:rsidR="00B22E6F" w:rsidRPr="008B1C02" w:rsidRDefault="00B22E6F" w:rsidP="00B22E6F">
      <w:pPr>
        <w:pStyle w:val="Heading3"/>
      </w:pPr>
      <w:bookmarkStart w:id="12374" w:name="_Toc114212693"/>
      <w:bookmarkStart w:id="12375" w:name="_Toc136555445"/>
      <w:bookmarkStart w:id="12376" w:name="_Toc151993903"/>
      <w:bookmarkStart w:id="12377" w:name="_Toc152000683"/>
      <w:bookmarkStart w:id="12378" w:name="_Toc152159288"/>
      <w:bookmarkStart w:id="12379" w:name="_Toc168571460"/>
      <w:bookmarkStart w:id="12380" w:name="_Toc169773520"/>
      <w:r w:rsidRPr="008B1C02">
        <w:rPr>
          <w:lang w:val="en-US"/>
        </w:rPr>
        <w:t>5.27</w:t>
      </w:r>
      <w:r w:rsidRPr="008B1C02">
        <w:t>.6</w:t>
      </w:r>
      <w:r w:rsidRPr="008B1C02">
        <w:tab/>
        <w:t>Used Features</w:t>
      </w:r>
      <w:bookmarkEnd w:id="12374"/>
      <w:bookmarkEnd w:id="12375"/>
      <w:bookmarkEnd w:id="12376"/>
      <w:bookmarkEnd w:id="12377"/>
      <w:bookmarkEnd w:id="12378"/>
      <w:bookmarkEnd w:id="12379"/>
      <w:bookmarkEnd w:id="12380"/>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1" w:name="_Toc114212694"/>
      <w:bookmarkStart w:id="12382" w:name="_Toc136555446"/>
      <w:bookmarkStart w:id="12383" w:name="_Toc151993904"/>
      <w:bookmarkStart w:id="12384" w:name="_Toc152000684"/>
      <w:bookmarkStart w:id="12385" w:name="_Toc152159289"/>
      <w:bookmarkStart w:id="12386" w:name="_Toc168571461"/>
      <w:bookmarkStart w:id="12387" w:name="_Toc169773521"/>
      <w:r w:rsidRPr="008B1C02">
        <w:rPr>
          <w:lang w:val="en-US"/>
        </w:rPr>
        <w:t>5.27</w:t>
      </w:r>
      <w:r w:rsidRPr="008B1C02">
        <w:t>.7</w:t>
      </w:r>
      <w:r w:rsidRPr="008B1C02">
        <w:tab/>
      </w:r>
      <w:r w:rsidRPr="008B1C02">
        <w:rPr>
          <w:lang w:val="en-US"/>
        </w:rPr>
        <w:t>Error handling</w:t>
      </w:r>
      <w:bookmarkEnd w:id="12381"/>
      <w:bookmarkEnd w:id="12382"/>
      <w:bookmarkEnd w:id="12383"/>
      <w:bookmarkEnd w:id="12384"/>
      <w:bookmarkEnd w:id="12385"/>
      <w:bookmarkEnd w:id="12386"/>
      <w:bookmarkEnd w:id="12387"/>
    </w:p>
    <w:p w14:paraId="6C189362" w14:textId="77777777" w:rsidR="00B22E6F" w:rsidRPr="008B1C02" w:rsidRDefault="00B22E6F" w:rsidP="00B22E6F">
      <w:pPr>
        <w:pStyle w:val="Heading4"/>
      </w:pPr>
      <w:bookmarkStart w:id="12388" w:name="_Toc114212695"/>
      <w:bookmarkStart w:id="12389" w:name="_Toc136555447"/>
      <w:bookmarkStart w:id="12390" w:name="_Toc151993905"/>
      <w:bookmarkStart w:id="12391" w:name="_Toc152000685"/>
      <w:bookmarkStart w:id="12392" w:name="_Toc152159290"/>
      <w:bookmarkStart w:id="12393" w:name="_Toc168571462"/>
      <w:bookmarkStart w:id="12394" w:name="_Toc169773522"/>
      <w:r w:rsidRPr="008B1C02">
        <w:rPr>
          <w:lang w:val="en-US"/>
        </w:rPr>
        <w:t>5.27</w:t>
      </w:r>
      <w:r w:rsidRPr="008B1C02">
        <w:t>.7.1</w:t>
      </w:r>
      <w:r w:rsidRPr="008B1C02">
        <w:tab/>
        <w:t>General</w:t>
      </w:r>
      <w:bookmarkEnd w:id="12388"/>
      <w:bookmarkEnd w:id="12389"/>
      <w:bookmarkEnd w:id="12390"/>
      <w:bookmarkEnd w:id="12391"/>
      <w:bookmarkEnd w:id="12392"/>
      <w:bookmarkEnd w:id="12393"/>
      <w:bookmarkEnd w:id="12394"/>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5" w:name="_Toc114212696"/>
      <w:bookmarkStart w:id="12396" w:name="_Toc136555448"/>
      <w:bookmarkStart w:id="12397" w:name="_Toc151993906"/>
      <w:bookmarkStart w:id="12398" w:name="_Toc152000686"/>
      <w:bookmarkStart w:id="12399" w:name="_Toc152159291"/>
      <w:bookmarkStart w:id="12400" w:name="_Toc168571463"/>
      <w:bookmarkStart w:id="12401" w:name="_Toc169773523"/>
      <w:r w:rsidRPr="008B1C02">
        <w:rPr>
          <w:lang w:val="en-US"/>
        </w:rPr>
        <w:t>5.27</w:t>
      </w:r>
      <w:r w:rsidRPr="008B1C02">
        <w:t>.7.2</w:t>
      </w:r>
      <w:r w:rsidRPr="008B1C02">
        <w:tab/>
        <w:t>Protocol Errors</w:t>
      </w:r>
      <w:bookmarkEnd w:id="12395"/>
      <w:bookmarkEnd w:id="12396"/>
      <w:bookmarkEnd w:id="12397"/>
      <w:bookmarkEnd w:id="12398"/>
      <w:bookmarkEnd w:id="12399"/>
      <w:bookmarkEnd w:id="12400"/>
      <w:bookmarkEnd w:id="12401"/>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402" w:name="_Toc114212697"/>
      <w:bookmarkStart w:id="12403" w:name="_Toc136555449"/>
      <w:bookmarkStart w:id="12404" w:name="_Toc151993907"/>
      <w:bookmarkStart w:id="12405" w:name="_Toc152000687"/>
      <w:bookmarkStart w:id="12406" w:name="_Toc152159292"/>
      <w:bookmarkStart w:id="12407" w:name="_Toc168571464"/>
      <w:bookmarkStart w:id="12408" w:name="_Toc169773524"/>
      <w:r w:rsidRPr="008B1C02">
        <w:rPr>
          <w:lang w:val="en-US"/>
        </w:rPr>
        <w:t>5.27</w:t>
      </w:r>
      <w:r w:rsidRPr="008B1C02">
        <w:t>.7.3</w:t>
      </w:r>
      <w:r w:rsidRPr="008B1C02">
        <w:tab/>
        <w:t>Application Errors</w:t>
      </w:r>
      <w:bookmarkEnd w:id="12402"/>
      <w:bookmarkEnd w:id="12403"/>
      <w:bookmarkEnd w:id="12404"/>
      <w:bookmarkEnd w:id="12405"/>
      <w:bookmarkEnd w:id="12406"/>
      <w:bookmarkEnd w:id="12407"/>
      <w:bookmarkEnd w:id="12408"/>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9"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9"/>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10" w:name="_Toc114212698"/>
      <w:bookmarkStart w:id="12411" w:name="_Toc136555450"/>
      <w:bookmarkStart w:id="12412" w:name="_Toc151993908"/>
      <w:bookmarkStart w:id="12413" w:name="_Toc152000688"/>
      <w:bookmarkStart w:id="12414" w:name="_Toc152159293"/>
      <w:bookmarkStart w:id="12415" w:name="_Toc168571465"/>
      <w:bookmarkStart w:id="12416" w:name="_Toc169773525"/>
      <w:r w:rsidRPr="008B1C02">
        <w:rPr>
          <w:lang w:val="en-US"/>
        </w:rPr>
        <w:t>5.28</w:t>
      </w:r>
      <w:r w:rsidRPr="008B1C02">
        <w:rPr>
          <w:lang w:val="en-US"/>
        </w:rPr>
        <w:tab/>
        <w:t>MSEventExposure API</w:t>
      </w:r>
      <w:bookmarkEnd w:id="12410"/>
      <w:bookmarkEnd w:id="12411"/>
      <w:bookmarkEnd w:id="12412"/>
      <w:bookmarkEnd w:id="12413"/>
      <w:bookmarkEnd w:id="12414"/>
      <w:bookmarkEnd w:id="12415"/>
      <w:bookmarkEnd w:id="12416"/>
    </w:p>
    <w:p w14:paraId="2EA483E5" w14:textId="77777777" w:rsidR="00C81D33" w:rsidRPr="008B1C02" w:rsidRDefault="00C81D33" w:rsidP="00C81D33">
      <w:pPr>
        <w:pStyle w:val="Heading3"/>
        <w:rPr>
          <w:lang w:val="en-US"/>
        </w:rPr>
      </w:pPr>
      <w:bookmarkStart w:id="12417" w:name="_Toc114212699"/>
      <w:bookmarkStart w:id="12418" w:name="_Toc136555451"/>
      <w:bookmarkStart w:id="12419" w:name="_Toc151993909"/>
      <w:bookmarkStart w:id="12420" w:name="_Toc152000689"/>
      <w:bookmarkStart w:id="12421" w:name="_Toc152159294"/>
      <w:bookmarkStart w:id="12422" w:name="_Toc168571466"/>
      <w:bookmarkStart w:id="12423" w:name="_Toc169773526"/>
      <w:r w:rsidRPr="008B1C02">
        <w:rPr>
          <w:lang w:val="en-US"/>
        </w:rPr>
        <w:t>5.28.1</w:t>
      </w:r>
      <w:r w:rsidRPr="008B1C02">
        <w:rPr>
          <w:lang w:val="en-US"/>
        </w:rPr>
        <w:tab/>
        <w:t>Introduction</w:t>
      </w:r>
      <w:bookmarkEnd w:id="12417"/>
      <w:bookmarkEnd w:id="12418"/>
      <w:bookmarkEnd w:id="12419"/>
      <w:bookmarkEnd w:id="12420"/>
      <w:bookmarkEnd w:id="12421"/>
      <w:bookmarkEnd w:id="12422"/>
      <w:bookmarkEnd w:id="12423"/>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4" w:name="_Toc114212700"/>
      <w:bookmarkStart w:id="12425" w:name="_Toc136555452"/>
      <w:bookmarkStart w:id="12426" w:name="_Toc151993910"/>
      <w:bookmarkStart w:id="12427" w:name="_Toc152000690"/>
      <w:bookmarkStart w:id="12428" w:name="_Toc152159295"/>
      <w:bookmarkStart w:id="12429" w:name="_Toc168571467"/>
      <w:bookmarkStart w:id="12430" w:name="_Toc169773527"/>
      <w:bookmarkStart w:id="12431" w:name="_Toc493845657"/>
      <w:bookmarkStart w:id="12432" w:name="_Toc494194735"/>
      <w:bookmarkStart w:id="12433" w:name="_Toc528159044"/>
      <w:bookmarkStart w:id="12434" w:name="_Toc532198011"/>
      <w:bookmarkStart w:id="12435" w:name="_Toc34123765"/>
      <w:bookmarkStart w:id="12436" w:name="_Toc36038509"/>
      <w:bookmarkStart w:id="12437" w:name="_Toc36038597"/>
      <w:bookmarkStart w:id="12438" w:name="_Toc36038788"/>
      <w:bookmarkStart w:id="12439" w:name="_Toc44680728"/>
      <w:bookmarkStart w:id="12440" w:name="_Toc45133640"/>
      <w:bookmarkStart w:id="12441" w:name="_Toc45133731"/>
      <w:bookmarkStart w:id="12442" w:name="_Toc49417429"/>
      <w:bookmarkStart w:id="12443" w:name="_Toc51762396"/>
      <w:bookmarkStart w:id="12444" w:name="_Toc58838112"/>
      <w:bookmarkStart w:id="12445" w:name="_Toc59017125"/>
      <w:bookmarkStart w:id="12446" w:name="_Toc68168271"/>
      <w:bookmarkStart w:id="12447" w:name="_Toc104385201"/>
      <w:bookmarkStart w:id="12448" w:name="_Toc11247460"/>
      <w:bookmarkStart w:id="12449" w:name="_Toc27044584"/>
      <w:bookmarkStart w:id="12450" w:name="_Toc36033626"/>
      <w:bookmarkStart w:id="12451" w:name="_Toc45131763"/>
      <w:bookmarkStart w:id="12452" w:name="_Toc49776048"/>
      <w:bookmarkStart w:id="12453" w:name="_Toc51746968"/>
      <w:bookmarkStart w:id="12454" w:name="_Toc66360523"/>
      <w:bookmarkStart w:id="12455" w:name="_Toc68105028"/>
      <w:bookmarkStart w:id="12456" w:name="_Toc74755658"/>
      <w:bookmarkStart w:id="12457" w:name="_Toc75351369"/>
      <w:bookmarkStart w:id="12458" w:name="_Toc11247463"/>
      <w:bookmarkStart w:id="12459" w:name="_Toc27044587"/>
      <w:bookmarkStart w:id="12460" w:name="_Toc36033629"/>
      <w:bookmarkStart w:id="12461" w:name="_Toc45131766"/>
      <w:bookmarkStart w:id="12462" w:name="_Toc49776051"/>
      <w:bookmarkStart w:id="12463" w:name="_Toc51746971"/>
      <w:bookmarkStart w:id="12464" w:name="_Toc66360526"/>
      <w:bookmarkStart w:id="12465" w:name="_Toc68105031"/>
      <w:bookmarkStart w:id="12466" w:name="_Toc74755661"/>
      <w:bookmarkStart w:id="12467" w:name="_Toc75351372"/>
      <w:r w:rsidRPr="008B1C02">
        <w:rPr>
          <w:lang w:val="en-US"/>
        </w:rPr>
        <w:lastRenderedPageBreak/>
        <w:t>5.28.2</w:t>
      </w:r>
      <w:r w:rsidRPr="008B1C02">
        <w:rPr>
          <w:lang w:val="en-US"/>
        </w:rPr>
        <w:tab/>
        <w:t>Resources</w:t>
      </w:r>
      <w:bookmarkEnd w:id="12424"/>
      <w:bookmarkEnd w:id="12425"/>
      <w:bookmarkEnd w:id="12426"/>
      <w:bookmarkEnd w:id="12427"/>
      <w:bookmarkEnd w:id="12428"/>
      <w:bookmarkEnd w:id="12429"/>
      <w:bookmarkEnd w:id="12430"/>
    </w:p>
    <w:p w14:paraId="334AC222" w14:textId="77777777" w:rsidR="00C81D33" w:rsidRPr="008B1C02" w:rsidRDefault="00C81D33" w:rsidP="00C81D33">
      <w:pPr>
        <w:pStyle w:val="Heading4"/>
        <w:rPr>
          <w:lang w:val="en-US"/>
        </w:rPr>
      </w:pPr>
      <w:bookmarkStart w:id="12468" w:name="_Toc114212701"/>
      <w:bookmarkStart w:id="12469" w:name="_Toc136555453"/>
      <w:bookmarkStart w:id="12470" w:name="_Toc151993911"/>
      <w:bookmarkStart w:id="12471" w:name="_Toc152000691"/>
      <w:bookmarkStart w:id="12472" w:name="_Toc152159296"/>
      <w:bookmarkStart w:id="12473" w:name="_Toc168571468"/>
      <w:bookmarkStart w:id="12474" w:name="_Toc169773528"/>
      <w:r w:rsidRPr="008B1C02">
        <w:rPr>
          <w:lang w:val="en-US"/>
        </w:rPr>
        <w:t>5.28.2.1</w:t>
      </w:r>
      <w:r w:rsidRPr="008B1C02">
        <w:rPr>
          <w:lang w:val="en-US"/>
        </w:rPr>
        <w:tab/>
        <w:t>Overview</w:t>
      </w:r>
      <w:bookmarkEnd w:id="12468"/>
      <w:bookmarkEnd w:id="12469"/>
      <w:bookmarkEnd w:id="12470"/>
      <w:bookmarkEnd w:id="12471"/>
      <w:bookmarkEnd w:id="12472"/>
      <w:bookmarkEnd w:id="12473"/>
      <w:bookmarkEnd w:id="12474"/>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5pt;height:149.1pt" o:ole="">
            <v:imagedata r:id="rId64" o:title=""/>
          </v:shape>
          <o:OLEObject Type="Embed" ProgID="Visio.Drawing.15" ShapeID="_x0000_i1051" DrawAspect="Content" ObjectID="_1786277397"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827"/>
        <w:gridCol w:w="1134"/>
        <w:gridCol w:w="2409"/>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5"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5"/>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6" w:name="_Toc114212702"/>
      <w:bookmarkStart w:id="12477" w:name="_Toc136555454"/>
      <w:bookmarkStart w:id="12478" w:name="_Toc151993912"/>
      <w:bookmarkStart w:id="12479" w:name="_Toc152000692"/>
      <w:bookmarkStart w:id="12480" w:name="_Toc152159297"/>
      <w:bookmarkStart w:id="12481" w:name="_Toc168571469"/>
      <w:bookmarkStart w:id="12482" w:name="_Toc169773529"/>
      <w:r w:rsidRPr="008B1C02">
        <w:rPr>
          <w:lang w:val="en-US"/>
        </w:rPr>
        <w:t>5.28.2.2</w:t>
      </w:r>
      <w:r w:rsidRPr="008B1C02">
        <w:rPr>
          <w:lang w:val="en-US"/>
        </w:rPr>
        <w:tab/>
        <w:t>Resource: Media Streaming Event Exposure Subscriptions</w:t>
      </w:r>
      <w:bookmarkEnd w:id="12476"/>
      <w:bookmarkEnd w:id="12477"/>
      <w:bookmarkEnd w:id="12478"/>
      <w:bookmarkEnd w:id="12479"/>
      <w:bookmarkEnd w:id="12480"/>
      <w:bookmarkEnd w:id="12481"/>
      <w:bookmarkEnd w:id="12482"/>
    </w:p>
    <w:p w14:paraId="6C088C39" w14:textId="77777777" w:rsidR="00C81D33" w:rsidRPr="008B1C02" w:rsidRDefault="00C81D33" w:rsidP="00C81D33">
      <w:pPr>
        <w:pStyle w:val="Heading5"/>
        <w:rPr>
          <w:lang w:val="en-US"/>
        </w:rPr>
      </w:pPr>
      <w:bookmarkStart w:id="12483" w:name="_Toc114212703"/>
      <w:bookmarkStart w:id="12484" w:name="_Toc136555455"/>
      <w:bookmarkStart w:id="12485" w:name="_Toc151993913"/>
      <w:bookmarkStart w:id="12486" w:name="_Toc152000693"/>
      <w:bookmarkStart w:id="12487" w:name="_Toc152159298"/>
      <w:bookmarkStart w:id="12488" w:name="_Toc168571470"/>
      <w:bookmarkStart w:id="12489" w:name="_Toc169773530"/>
      <w:r w:rsidRPr="008B1C02">
        <w:rPr>
          <w:lang w:val="en-US"/>
        </w:rPr>
        <w:t>5.28.2.2.1</w:t>
      </w:r>
      <w:r w:rsidRPr="008B1C02">
        <w:rPr>
          <w:lang w:val="en-US"/>
        </w:rPr>
        <w:tab/>
        <w:t>Introduction</w:t>
      </w:r>
      <w:bookmarkEnd w:id="12483"/>
      <w:bookmarkEnd w:id="12484"/>
      <w:bookmarkEnd w:id="12485"/>
      <w:bookmarkEnd w:id="12486"/>
      <w:bookmarkEnd w:id="12487"/>
      <w:bookmarkEnd w:id="12488"/>
      <w:bookmarkEnd w:id="12489"/>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90" w:name="_Toc114212704"/>
      <w:bookmarkStart w:id="12491" w:name="_Toc136555456"/>
      <w:bookmarkStart w:id="12492" w:name="_Toc151993914"/>
      <w:bookmarkStart w:id="12493" w:name="_Toc152000694"/>
      <w:bookmarkStart w:id="12494" w:name="_Toc152159299"/>
      <w:bookmarkStart w:id="12495" w:name="_Toc168571471"/>
      <w:bookmarkStart w:id="12496" w:name="_Toc169773531"/>
      <w:r w:rsidRPr="008B1C02">
        <w:rPr>
          <w:lang w:val="en-US"/>
        </w:rPr>
        <w:t>5.28</w:t>
      </w:r>
      <w:r w:rsidRPr="008B1C02">
        <w:t>.2.2.2</w:t>
      </w:r>
      <w:r w:rsidRPr="008B1C02">
        <w:tab/>
        <w:t>Resource Definition</w:t>
      </w:r>
      <w:bookmarkEnd w:id="12490"/>
      <w:bookmarkEnd w:id="12491"/>
      <w:bookmarkEnd w:id="12492"/>
      <w:bookmarkEnd w:id="12493"/>
      <w:bookmarkEnd w:id="12494"/>
      <w:bookmarkEnd w:id="12495"/>
      <w:bookmarkEnd w:id="12496"/>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lastRenderedPageBreak/>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7" w:name="_Toc114212705"/>
      <w:bookmarkStart w:id="12498" w:name="_Toc136555457"/>
      <w:bookmarkStart w:id="12499" w:name="_Toc151993915"/>
      <w:bookmarkStart w:id="12500" w:name="_Toc152000695"/>
      <w:bookmarkStart w:id="12501" w:name="_Toc152159300"/>
      <w:bookmarkStart w:id="12502" w:name="_Toc168571472"/>
      <w:bookmarkStart w:id="12503" w:name="_Toc169773532"/>
      <w:r w:rsidRPr="008B1C02">
        <w:rPr>
          <w:lang w:val="en-US"/>
        </w:rPr>
        <w:t>5.28</w:t>
      </w:r>
      <w:r w:rsidRPr="008B1C02">
        <w:t>.2.2.3</w:t>
      </w:r>
      <w:r w:rsidRPr="008B1C02">
        <w:tab/>
        <w:t>Resource Standard Methods</w:t>
      </w:r>
      <w:bookmarkEnd w:id="12497"/>
      <w:bookmarkEnd w:id="12498"/>
      <w:bookmarkEnd w:id="12499"/>
      <w:bookmarkEnd w:id="12500"/>
      <w:bookmarkEnd w:id="12501"/>
      <w:bookmarkEnd w:id="12502"/>
      <w:bookmarkEnd w:id="12503"/>
    </w:p>
    <w:p w14:paraId="6C00148D" w14:textId="77777777" w:rsidR="00C81D33" w:rsidRPr="008B1C02" w:rsidRDefault="00C81D33" w:rsidP="00C81D33">
      <w:pPr>
        <w:pStyle w:val="Heading6"/>
      </w:pPr>
      <w:bookmarkStart w:id="12504" w:name="_Toc114212706"/>
      <w:bookmarkStart w:id="12505" w:name="_Toc136555458"/>
      <w:bookmarkStart w:id="12506" w:name="_Toc151993916"/>
      <w:bookmarkStart w:id="12507" w:name="_Toc152000696"/>
      <w:bookmarkStart w:id="12508" w:name="_Toc152159301"/>
      <w:bookmarkStart w:id="12509" w:name="_Toc168571473"/>
      <w:bookmarkStart w:id="12510" w:name="_Toc169773533"/>
      <w:r w:rsidRPr="008B1C02">
        <w:rPr>
          <w:lang w:val="en-US"/>
        </w:rPr>
        <w:t>5.28</w:t>
      </w:r>
      <w:r w:rsidRPr="008B1C02">
        <w:t>.2.2.3.1</w:t>
      </w:r>
      <w:r w:rsidRPr="008B1C02">
        <w:tab/>
        <w:t>GET</w:t>
      </w:r>
      <w:bookmarkEnd w:id="12504"/>
      <w:bookmarkEnd w:id="12505"/>
      <w:bookmarkEnd w:id="12506"/>
      <w:bookmarkEnd w:id="12507"/>
      <w:bookmarkEnd w:id="12508"/>
      <w:bookmarkEnd w:id="12509"/>
      <w:bookmarkEnd w:id="12510"/>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49"/>
        <w:gridCol w:w="317"/>
        <w:gridCol w:w="1138"/>
        <w:gridCol w:w="1032"/>
        <w:gridCol w:w="4443"/>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1" w:name="_Toc114212707"/>
      <w:bookmarkStart w:id="12512" w:name="_Toc136555459"/>
      <w:bookmarkStart w:id="12513" w:name="_Toc151993917"/>
      <w:bookmarkStart w:id="12514" w:name="_Toc152000697"/>
      <w:bookmarkStart w:id="12515" w:name="_Toc152159302"/>
      <w:bookmarkStart w:id="12516" w:name="_Toc168571474"/>
      <w:bookmarkStart w:id="12517" w:name="_Toc169773534"/>
      <w:r w:rsidRPr="008B1C02">
        <w:rPr>
          <w:lang w:val="en-US"/>
        </w:rPr>
        <w:t>5.28</w:t>
      </w:r>
      <w:r w:rsidRPr="008B1C02">
        <w:t>.2.2.3.2</w:t>
      </w:r>
      <w:r w:rsidRPr="008B1C02">
        <w:tab/>
        <w:t>POST</w:t>
      </w:r>
      <w:bookmarkEnd w:id="12511"/>
      <w:bookmarkEnd w:id="12512"/>
      <w:bookmarkEnd w:id="12513"/>
      <w:bookmarkEnd w:id="12514"/>
      <w:bookmarkEnd w:id="12515"/>
      <w:bookmarkEnd w:id="12516"/>
      <w:bookmarkEnd w:id="12517"/>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31"/>
        <w:gridCol w:w="433"/>
        <w:gridCol w:w="1245"/>
        <w:gridCol w:w="5270"/>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418"/>
        <w:gridCol w:w="1131"/>
        <w:gridCol w:w="1131"/>
        <w:gridCol w:w="4972"/>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90"/>
        <w:gridCol w:w="1152"/>
        <w:gridCol w:w="432"/>
        <w:gridCol w:w="1150"/>
        <w:gridCol w:w="575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8" w:name="_Toc114212708"/>
      <w:bookmarkStart w:id="12519" w:name="_Toc136555460"/>
      <w:bookmarkStart w:id="12520" w:name="_Toc151993918"/>
      <w:bookmarkStart w:id="12521" w:name="_Toc152000698"/>
      <w:bookmarkStart w:id="12522" w:name="_Toc152159303"/>
      <w:bookmarkStart w:id="12523" w:name="_Toc168571475"/>
      <w:bookmarkStart w:id="12524" w:name="_Toc169773535"/>
      <w:r w:rsidRPr="008B1C02">
        <w:rPr>
          <w:lang w:val="en-US"/>
        </w:rPr>
        <w:t>5.28</w:t>
      </w:r>
      <w:r w:rsidRPr="008B1C02">
        <w:t>.2.2.4</w:t>
      </w:r>
      <w:r w:rsidRPr="008B1C02">
        <w:tab/>
        <w:t>Resource Custom Operations</w:t>
      </w:r>
      <w:bookmarkEnd w:id="12518"/>
      <w:bookmarkEnd w:id="12519"/>
      <w:bookmarkEnd w:id="12520"/>
      <w:bookmarkEnd w:id="12521"/>
      <w:bookmarkEnd w:id="12522"/>
      <w:bookmarkEnd w:id="12523"/>
      <w:bookmarkEnd w:id="12524"/>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5" w:name="_Toc114212709"/>
      <w:bookmarkStart w:id="12526" w:name="_Toc136555461"/>
      <w:bookmarkStart w:id="12527" w:name="_Toc151993919"/>
      <w:bookmarkStart w:id="12528" w:name="_Toc152000699"/>
      <w:bookmarkStart w:id="12529" w:name="_Toc152159304"/>
      <w:bookmarkStart w:id="12530" w:name="_Toc168571476"/>
      <w:bookmarkStart w:id="12531" w:name="_Toc169773536"/>
      <w:r w:rsidRPr="008B1C02">
        <w:rPr>
          <w:lang w:val="en-US"/>
        </w:rPr>
        <w:t>5.28.2.3</w:t>
      </w:r>
      <w:r w:rsidRPr="008B1C02">
        <w:rPr>
          <w:lang w:val="en-US"/>
        </w:rPr>
        <w:tab/>
        <w:t xml:space="preserve">Resource: </w:t>
      </w:r>
      <w:r w:rsidRPr="008B1C02">
        <w:t>Individual Media Streaming Event Exposure Subscription</w:t>
      </w:r>
      <w:bookmarkEnd w:id="12525"/>
      <w:bookmarkEnd w:id="12526"/>
      <w:bookmarkEnd w:id="12527"/>
      <w:bookmarkEnd w:id="12528"/>
      <w:bookmarkEnd w:id="12529"/>
      <w:bookmarkEnd w:id="12530"/>
      <w:bookmarkEnd w:id="12531"/>
    </w:p>
    <w:p w14:paraId="02BE03A3" w14:textId="77777777" w:rsidR="00C81D33" w:rsidRPr="008B1C02" w:rsidRDefault="00C81D33" w:rsidP="00C81D33">
      <w:pPr>
        <w:pStyle w:val="Heading5"/>
        <w:rPr>
          <w:lang w:val="en-US"/>
        </w:rPr>
      </w:pPr>
      <w:bookmarkStart w:id="12532" w:name="_Toc114212710"/>
      <w:bookmarkStart w:id="12533" w:name="_Toc136555462"/>
      <w:bookmarkStart w:id="12534" w:name="_Toc151993920"/>
      <w:bookmarkStart w:id="12535" w:name="_Toc152000700"/>
      <w:bookmarkStart w:id="12536" w:name="_Toc152159305"/>
      <w:bookmarkStart w:id="12537" w:name="_Toc168571477"/>
      <w:bookmarkStart w:id="12538" w:name="_Toc169773537"/>
      <w:r w:rsidRPr="008B1C02">
        <w:rPr>
          <w:lang w:val="en-US"/>
        </w:rPr>
        <w:t>5.28.2.3.1</w:t>
      </w:r>
      <w:r w:rsidRPr="008B1C02">
        <w:rPr>
          <w:lang w:val="en-US"/>
        </w:rPr>
        <w:tab/>
        <w:t>Introduction</w:t>
      </w:r>
      <w:bookmarkEnd w:id="12532"/>
      <w:bookmarkEnd w:id="12533"/>
      <w:bookmarkEnd w:id="12534"/>
      <w:bookmarkEnd w:id="12535"/>
      <w:bookmarkEnd w:id="12536"/>
      <w:bookmarkEnd w:id="12537"/>
      <w:bookmarkEnd w:id="12538"/>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9" w:name="_Toc114212711"/>
      <w:bookmarkStart w:id="12540" w:name="_Toc136555463"/>
      <w:bookmarkStart w:id="12541" w:name="_Toc151993921"/>
      <w:bookmarkStart w:id="12542" w:name="_Toc152000701"/>
      <w:bookmarkStart w:id="12543" w:name="_Toc152159306"/>
      <w:bookmarkStart w:id="12544" w:name="_Toc168571478"/>
      <w:bookmarkStart w:id="12545" w:name="_Toc169773538"/>
      <w:r w:rsidRPr="008B1C02">
        <w:rPr>
          <w:lang w:val="en-US"/>
        </w:rPr>
        <w:lastRenderedPageBreak/>
        <w:t>5.28</w:t>
      </w:r>
      <w:r w:rsidRPr="008B1C02">
        <w:t>.2.3.2</w:t>
      </w:r>
      <w:r w:rsidRPr="008B1C02">
        <w:tab/>
        <w:t>Resource Definition</w:t>
      </w:r>
      <w:bookmarkEnd w:id="12539"/>
      <w:bookmarkEnd w:id="12540"/>
      <w:bookmarkEnd w:id="12541"/>
      <w:bookmarkEnd w:id="12542"/>
      <w:bookmarkEnd w:id="12543"/>
      <w:bookmarkEnd w:id="12544"/>
      <w:bookmarkEnd w:id="12545"/>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6" w:name="_Toc114212712"/>
      <w:bookmarkStart w:id="12547" w:name="_Toc136555464"/>
      <w:bookmarkStart w:id="12548" w:name="_Toc151993922"/>
      <w:bookmarkStart w:id="12549" w:name="_Toc152000702"/>
      <w:bookmarkStart w:id="12550" w:name="_Toc152159307"/>
      <w:bookmarkStart w:id="12551" w:name="_Toc168571479"/>
      <w:bookmarkStart w:id="12552" w:name="_Toc169773539"/>
      <w:r w:rsidRPr="008B1C02">
        <w:rPr>
          <w:lang w:val="en-US"/>
        </w:rPr>
        <w:t>5.28</w:t>
      </w:r>
      <w:r w:rsidRPr="008B1C02">
        <w:t>.2.3.3</w:t>
      </w:r>
      <w:r w:rsidRPr="008B1C02">
        <w:tab/>
        <w:t>Resource Standard Methods</w:t>
      </w:r>
      <w:bookmarkEnd w:id="12546"/>
      <w:bookmarkEnd w:id="12547"/>
      <w:bookmarkEnd w:id="12548"/>
      <w:bookmarkEnd w:id="12549"/>
      <w:bookmarkEnd w:id="12550"/>
      <w:bookmarkEnd w:id="12551"/>
      <w:bookmarkEnd w:id="12552"/>
    </w:p>
    <w:p w14:paraId="646F77A9" w14:textId="77777777" w:rsidR="00C81D33" w:rsidRPr="008B1C02" w:rsidRDefault="00C81D33" w:rsidP="00C81D33">
      <w:pPr>
        <w:pStyle w:val="Heading6"/>
      </w:pPr>
      <w:bookmarkStart w:id="12553" w:name="_Toc114212713"/>
      <w:bookmarkStart w:id="12554" w:name="_Toc136555465"/>
      <w:bookmarkStart w:id="12555" w:name="_Toc151993923"/>
      <w:bookmarkStart w:id="12556" w:name="_Toc152000703"/>
      <w:bookmarkStart w:id="12557" w:name="_Toc152159308"/>
      <w:bookmarkStart w:id="12558" w:name="_Toc168571480"/>
      <w:bookmarkStart w:id="12559" w:name="_Toc169773540"/>
      <w:r w:rsidRPr="008B1C02">
        <w:rPr>
          <w:lang w:val="en-US"/>
        </w:rPr>
        <w:t>5.28</w:t>
      </w:r>
      <w:r w:rsidRPr="008B1C02">
        <w:t>.2.3.3.1</w:t>
      </w:r>
      <w:r w:rsidRPr="008B1C02">
        <w:tab/>
        <w:t>GET</w:t>
      </w:r>
      <w:bookmarkEnd w:id="12553"/>
      <w:bookmarkEnd w:id="12554"/>
      <w:bookmarkEnd w:id="12555"/>
      <w:bookmarkEnd w:id="12556"/>
      <w:bookmarkEnd w:id="12557"/>
      <w:bookmarkEnd w:id="12558"/>
      <w:bookmarkEnd w:id="12559"/>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84"/>
        <w:gridCol w:w="1096"/>
        <w:gridCol w:w="1095"/>
        <w:gridCol w:w="5077"/>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60" w:name="_Toc114212714"/>
      <w:bookmarkStart w:id="12561" w:name="_Toc136555466"/>
      <w:bookmarkStart w:id="12562" w:name="_Toc151993924"/>
      <w:bookmarkStart w:id="12563" w:name="_Toc152000704"/>
      <w:bookmarkStart w:id="12564" w:name="_Toc152159309"/>
      <w:bookmarkStart w:id="12565" w:name="_Toc168571481"/>
      <w:bookmarkStart w:id="12566" w:name="_Toc169773541"/>
      <w:r w:rsidRPr="008B1C02">
        <w:rPr>
          <w:lang w:val="en-US"/>
        </w:rPr>
        <w:t>5.28</w:t>
      </w:r>
      <w:r w:rsidRPr="008B1C02">
        <w:t>.2.3.3.2</w:t>
      </w:r>
      <w:r w:rsidRPr="008B1C02">
        <w:tab/>
        <w:t>PUT</w:t>
      </w:r>
      <w:bookmarkEnd w:id="12560"/>
      <w:bookmarkEnd w:id="12561"/>
      <w:bookmarkEnd w:id="12562"/>
      <w:bookmarkEnd w:id="12563"/>
      <w:bookmarkEnd w:id="12564"/>
      <w:bookmarkEnd w:id="12565"/>
      <w:bookmarkEnd w:id="12566"/>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4"/>
        <w:gridCol w:w="1430"/>
        <w:gridCol w:w="421"/>
        <w:gridCol w:w="1135"/>
        <w:gridCol w:w="3621"/>
        <w:gridCol w:w="1556"/>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3"/>
        <w:gridCol w:w="424"/>
        <w:gridCol w:w="1265"/>
        <w:gridCol w:w="6377"/>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7"/>
        <w:gridCol w:w="346"/>
        <w:gridCol w:w="1075"/>
        <w:gridCol w:w="1502"/>
        <w:gridCol w:w="4729"/>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7" w:name="_Toc114212715"/>
      <w:bookmarkStart w:id="12568" w:name="_Toc136555467"/>
      <w:bookmarkStart w:id="12569" w:name="_Toc151993925"/>
      <w:bookmarkStart w:id="12570" w:name="_Toc152000705"/>
      <w:bookmarkStart w:id="12571" w:name="_Toc152159310"/>
      <w:bookmarkStart w:id="12572" w:name="_Toc168571482"/>
      <w:bookmarkStart w:id="12573" w:name="_Toc169773542"/>
      <w:r w:rsidRPr="008B1C02">
        <w:rPr>
          <w:lang w:val="en-US"/>
        </w:rPr>
        <w:t>5.28</w:t>
      </w:r>
      <w:r w:rsidRPr="008B1C02">
        <w:t>.2.3.3.3</w:t>
      </w:r>
      <w:r w:rsidRPr="008B1C02">
        <w:tab/>
        <w:t>DELETE</w:t>
      </w:r>
      <w:bookmarkEnd w:id="12567"/>
      <w:bookmarkEnd w:id="12568"/>
      <w:bookmarkEnd w:id="12569"/>
      <w:bookmarkEnd w:id="12570"/>
      <w:bookmarkEnd w:id="12571"/>
      <w:bookmarkEnd w:id="12572"/>
      <w:bookmarkEnd w:id="12573"/>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6"/>
        <w:gridCol w:w="1429"/>
        <w:gridCol w:w="420"/>
        <w:gridCol w:w="1289"/>
        <w:gridCol w:w="3467"/>
        <w:gridCol w:w="1556"/>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36"/>
        <w:gridCol w:w="1256"/>
        <w:gridCol w:w="1409"/>
        <w:gridCol w:w="4981"/>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5"/>
        <w:gridCol w:w="1417"/>
        <w:gridCol w:w="420"/>
        <w:gridCol w:w="1280"/>
        <w:gridCol w:w="4967"/>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4" w:name="_Toc114212716"/>
      <w:bookmarkStart w:id="12575" w:name="_Toc136555468"/>
      <w:bookmarkStart w:id="12576" w:name="_Toc151993926"/>
      <w:bookmarkStart w:id="12577" w:name="_Toc152000706"/>
      <w:bookmarkStart w:id="12578" w:name="_Toc152159311"/>
      <w:bookmarkStart w:id="12579" w:name="_Toc168571483"/>
      <w:bookmarkStart w:id="12580" w:name="_Toc169773543"/>
      <w:r w:rsidRPr="008B1C02">
        <w:rPr>
          <w:lang w:val="en-US"/>
        </w:rPr>
        <w:t>5.28</w:t>
      </w:r>
      <w:r w:rsidRPr="008B1C02">
        <w:t>.2.3.4</w:t>
      </w:r>
      <w:r w:rsidRPr="008B1C02">
        <w:tab/>
        <w:t>Resource Custom Operations</w:t>
      </w:r>
      <w:bookmarkEnd w:id="12574"/>
      <w:bookmarkEnd w:id="12575"/>
      <w:bookmarkEnd w:id="12576"/>
      <w:bookmarkEnd w:id="12577"/>
      <w:bookmarkEnd w:id="12578"/>
      <w:bookmarkEnd w:id="12579"/>
      <w:bookmarkEnd w:id="12580"/>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1" w:name="_Toc114212717"/>
      <w:bookmarkStart w:id="12582" w:name="_Toc136555469"/>
      <w:bookmarkStart w:id="12583" w:name="_Toc151993927"/>
      <w:bookmarkStart w:id="12584" w:name="_Toc152000707"/>
      <w:bookmarkStart w:id="12585" w:name="_Toc152159312"/>
      <w:bookmarkStart w:id="12586" w:name="_Toc168571484"/>
      <w:bookmarkStart w:id="12587" w:name="_Toc169773544"/>
      <w:r w:rsidRPr="008B1C02">
        <w:rPr>
          <w:lang w:val="en-US"/>
        </w:rPr>
        <w:t>5.28</w:t>
      </w:r>
      <w:r w:rsidRPr="008B1C02">
        <w:t>.3</w:t>
      </w:r>
      <w:r w:rsidRPr="008B1C02">
        <w:tab/>
        <w:t>Custom Operations without associated resources</w:t>
      </w:r>
      <w:bookmarkEnd w:id="12581"/>
      <w:bookmarkEnd w:id="12582"/>
      <w:bookmarkEnd w:id="12583"/>
      <w:bookmarkEnd w:id="12584"/>
      <w:bookmarkEnd w:id="12585"/>
      <w:bookmarkEnd w:id="12586"/>
      <w:bookmarkEnd w:id="12587"/>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8" w:name="_Toc114212718"/>
      <w:bookmarkStart w:id="12589" w:name="_Toc136555470"/>
      <w:bookmarkStart w:id="12590" w:name="_Toc151993928"/>
      <w:bookmarkStart w:id="12591" w:name="_Toc152000708"/>
      <w:bookmarkStart w:id="12592" w:name="_Toc152159313"/>
      <w:bookmarkStart w:id="12593" w:name="_Toc168571485"/>
      <w:bookmarkStart w:id="12594" w:name="_Toc169773545"/>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r w:rsidRPr="008B1C02">
        <w:t>5.28.4</w:t>
      </w:r>
      <w:r w:rsidRPr="008B1C02">
        <w:tab/>
        <w:t>Notifications</w:t>
      </w:r>
      <w:bookmarkEnd w:id="12588"/>
      <w:bookmarkEnd w:id="12589"/>
      <w:bookmarkEnd w:id="12590"/>
      <w:bookmarkEnd w:id="12591"/>
      <w:bookmarkEnd w:id="12592"/>
      <w:bookmarkEnd w:id="12593"/>
      <w:bookmarkEnd w:id="12594"/>
    </w:p>
    <w:p w14:paraId="2A15381A" w14:textId="77777777" w:rsidR="00C81D33" w:rsidRPr="008B1C02" w:rsidRDefault="00C81D33" w:rsidP="00C81D33">
      <w:pPr>
        <w:pStyle w:val="Heading4"/>
      </w:pPr>
      <w:bookmarkStart w:id="12595" w:name="_Toc114212719"/>
      <w:bookmarkStart w:id="12596" w:name="_Toc136555471"/>
      <w:bookmarkStart w:id="12597" w:name="_Toc151993929"/>
      <w:bookmarkStart w:id="12598" w:name="_Toc152000709"/>
      <w:bookmarkStart w:id="12599" w:name="_Toc152159314"/>
      <w:bookmarkStart w:id="12600" w:name="_Toc168571486"/>
      <w:bookmarkStart w:id="12601" w:name="_Toc169773546"/>
      <w:r w:rsidRPr="008B1C02">
        <w:t>5.28.4.1</w:t>
      </w:r>
      <w:r w:rsidRPr="008B1C02">
        <w:tab/>
        <w:t>General</w:t>
      </w:r>
      <w:bookmarkEnd w:id="12595"/>
      <w:bookmarkEnd w:id="12596"/>
      <w:bookmarkEnd w:id="12597"/>
      <w:bookmarkEnd w:id="12598"/>
      <w:bookmarkEnd w:id="12599"/>
      <w:bookmarkEnd w:id="12600"/>
      <w:bookmarkEnd w:id="12601"/>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2" w:name="_Toc114212720"/>
      <w:bookmarkStart w:id="12603" w:name="_Toc136555472"/>
      <w:bookmarkStart w:id="12604" w:name="_Toc151993930"/>
      <w:bookmarkStart w:id="12605" w:name="_Toc152000710"/>
      <w:bookmarkStart w:id="12606" w:name="_Toc152159315"/>
      <w:bookmarkStart w:id="12607" w:name="_Toc168571487"/>
      <w:bookmarkStart w:id="12608" w:name="_Toc169773547"/>
      <w:r w:rsidRPr="008B1C02">
        <w:t>5.28.4.2</w:t>
      </w:r>
      <w:r w:rsidRPr="008B1C02">
        <w:tab/>
        <w:t>Media Streaming Event Exposure Notification</w:t>
      </w:r>
      <w:bookmarkEnd w:id="12602"/>
      <w:bookmarkEnd w:id="12603"/>
      <w:bookmarkEnd w:id="12604"/>
      <w:bookmarkEnd w:id="12605"/>
      <w:bookmarkEnd w:id="12606"/>
      <w:bookmarkEnd w:id="12607"/>
      <w:bookmarkEnd w:id="12608"/>
    </w:p>
    <w:p w14:paraId="50FA6246" w14:textId="77777777" w:rsidR="00C81D33" w:rsidRPr="008B1C02" w:rsidRDefault="00C81D33" w:rsidP="00C81D33">
      <w:pPr>
        <w:pStyle w:val="Heading5"/>
      </w:pPr>
      <w:bookmarkStart w:id="12609" w:name="_Toc114212721"/>
      <w:bookmarkStart w:id="12610" w:name="_Toc136555473"/>
      <w:bookmarkStart w:id="12611" w:name="_Toc151993931"/>
      <w:bookmarkStart w:id="12612" w:name="_Toc152000711"/>
      <w:bookmarkStart w:id="12613" w:name="_Toc152159316"/>
      <w:bookmarkStart w:id="12614" w:name="_Toc168571488"/>
      <w:bookmarkStart w:id="12615" w:name="_Toc169773548"/>
      <w:r w:rsidRPr="008B1C02">
        <w:t>5.28.4.2.1</w:t>
      </w:r>
      <w:r w:rsidRPr="008B1C02">
        <w:tab/>
        <w:t>Description</w:t>
      </w:r>
      <w:bookmarkEnd w:id="12609"/>
      <w:bookmarkEnd w:id="12610"/>
      <w:bookmarkEnd w:id="12611"/>
      <w:bookmarkEnd w:id="12612"/>
      <w:bookmarkEnd w:id="12613"/>
      <w:bookmarkEnd w:id="12614"/>
      <w:bookmarkEnd w:id="12615"/>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6" w:name="_Toc114212722"/>
      <w:bookmarkStart w:id="12617" w:name="_Toc136555474"/>
      <w:bookmarkStart w:id="12618" w:name="_Toc151993932"/>
      <w:bookmarkStart w:id="12619" w:name="_Toc152000712"/>
      <w:bookmarkStart w:id="12620" w:name="_Toc152159317"/>
      <w:bookmarkStart w:id="12621" w:name="_Toc168571489"/>
      <w:bookmarkStart w:id="12622" w:name="_Toc169773549"/>
      <w:r w:rsidRPr="008B1C02">
        <w:t>5.28.4.2.2</w:t>
      </w:r>
      <w:r w:rsidRPr="008B1C02">
        <w:tab/>
        <w:t>Target URI</w:t>
      </w:r>
      <w:bookmarkEnd w:id="12616"/>
      <w:bookmarkEnd w:id="12617"/>
      <w:bookmarkEnd w:id="12618"/>
      <w:bookmarkEnd w:id="12619"/>
      <w:bookmarkEnd w:id="12620"/>
      <w:bookmarkEnd w:id="12621"/>
      <w:bookmarkEnd w:id="12622"/>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65"/>
        <w:gridCol w:w="7812"/>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3" w:name="_Toc114212723"/>
      <w:bookmarkStart w:id="12624" w:name="_Toc136555475"/>
      <w:bookmarkStart w:id="12625" w:name="_Toc151993933"/>
      <w:bookmarkStart w:id="12626" w:name="_Toc152000713"/>
      <w:bookmarkStart w:id="12627" w:name="_Toc152159318"/>
      <w:bookmarkStart w:id="12628" w:name="_Toc168571490"/>
      <w:bookmarkStart w:id="12629" w:name="_Toc169773550"/>
      <w:r w:rsidRPr="008B1C02">
        <w:t>5.28.4.2.3</w:t>
      </w:r>
      <w:r w:rsidRPr="008B1C02">
        <w:tab/>
        <w:t>Operation Definition</w:t>
      </w:r>
      <w:bookmarkEnd w:id="12623"/>
      <w:bookmarkEnd w:id="12624"/>
      <w:bookmarkEnd w:id="12625"/>
      <w:bookmarkEnd w:id="12626"/>
      <w:bookmarkEnd w:id="12627"/>
      <w:bookmarkEnd w:id="12628"/>
      <w:bookmarkEnd w:id="12629"/>
    </w:p>
    <w:p w14:paraId="4FBA91C0" w14:textId="77777777" w:rsidR="00C81D33" w:rsidRPr="008B1C02" w:rsidRDefault="00C81D33" w:rsidP="00C81D33">
      <w:pPr>
        <w:pStyle w:val="Heading6"/>
      </w:pPr>
      <w:bookmarkStart w:id="12630" w:name="_Toc114212724"/>
      <w:bookmarkStart w:id="12631" w:name="_Toc136555476"/>
      <w:bookmarkStart w:id="12632" w:name="_Toc151993934"/>
      <w:bookmarkStart w:id="12633" w:name="_Toc152000714"/>
      <w:bookmarkStart w:id="12634" w:name="_Toc152159319"/>
      <w:bookmarkStart w:id="12635" w:name="_Toc168571491"/>
      <w:bookmarkStart w:id="12636" w:name="_Toc169773551"/>
      <w:r w:rsidRPr="008B1C02">
        <w:t>5.28.4.2.3.1</w:t>
      </w:r>
      <w:r w:rsidRPr="008B1C02">
        <w:tab/>
        <w:t>Notification via HTTP POST</w:t>
      </w:r>
      <w:bookmarkEnd w:id="12630"/>
      <w:bookmarkEnd w:id="12631"/>
      <w:bookmarkEnd w:id="12632"/>
      <w:bookmarkEnd w:id="12633"/>
      <w:bookmarkEnd w:id="12634"/>
      <w:bookmarkEnd w:id="12635"/>
      <w:bookmarkEnd w:id="12636"/>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1"/>
        <w:gridCol w:w="425"/>
        <w:gridCol w:w="1266"/>
        <w:gridCol w:w="6377"/>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283"/>
        <w:gridCol w:w="1709"/>
        <w:gridCol w:w="1129"/>
        <w:gridCol w:w="4836"/>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7" w:name="_Toc114212725"/>
      <w:bookmarkStart w:id="12638" w:name="_Toc136555477"/>
      <w:bookmarkStart w:id="12639" w:name="_Toc151993935"/>
      <w:bookmarkStart w:id="12640" w:name="_Toc152000715"/>
      <w:bookmarkStart w:id="12641" w:name="_Toc152159320"/>
      <w:bookmarkStart w:id="12642" w:name="_Toc168571492"/>
      <w:bookmarkStart w:id="12643" w:name="_Toc169773552"/>
      <w:r w:rsidRPr="008B1C02">
        <w:t>5.28.4.2.3.2</w:t>
      </w:r>
      <w:r w:rsidRPr="008B1C02">
        <w:tab/>
      </w:r>
      <w:r w:rsidR="00A30C8D">
        <w:t>Void</w:t>
      </w:r>
      <w:bookmarkEnd w:id="12637"/>
      <w:bookmarkEnd w:id="12638"/>
      <w:bookmarkEnd w:id="12639"/>
      <w:bookmarkEnd w:id="12640"/>
      <w:bookmarkEnd w:id="12641"/>
      <w:bookmarkEnd w:id="12642"/>
      <w:bookmarkEnd w:id="12643"/>
    </w:p>
    <w:p w14:paraId="634A024E" w14:textId="77777777" w:rsidR="00C81D33" w:rsidRPr="008B1C02" w:rsidRDefault="00C81D33" w:rsidP="00C81D33">
      <w:pPr>
        <w:pStyle w:val="Heading3"/>
      </w:pPr>
      <w:bookmarkStart w:id="12644" w:name="_Toc114212726"/>
      <w:bookmarkStart w:id="12645" w:name="_Toc136555478"/>
      <w:bookmarkStart w:id="12646" w:name="_Toc151993936"/>
      <w:bookmarkStart w:id="12647" w:name="_Toc152000716"/>
      <w:bookmarkStart w:id="12648" w:name="_Toc152159321"/>
      <w:bookmarkStart w:id="12649" w:name="_Toc168571493"/>
      <w:bookmarkStart w:id="12650" w:name="_Toc169773553"/>
      <w:r w:rsidRPr="008B1C02">
        <w:rPr>
          <w:lang w:val="en-US"/>
        </w:rPr>
        <w:t>5.28</w:t>
      </w:r>
      <w:r w:rsidRPr="008B1C02">
        <w:t>.5</w:t>
      </w:r>
      <w:r w:rsidRPr="008B1C02">
        <w:tab/>
        <w:t>Data Model</w:t>
      </w:r>
      <w:bookmarkEnd w:id="12644"/>
      <w:bookmarkEnd w:id="12645"/>
      <w:bookmarkEnd w:id="12646"/>
      <w:bookmarkEnd w:id="12647"/>
      <w:bookmarkEnd w:id="12648"/>
      <w:bookmarkEnd w:id="12649"/>
      <w:bookmarkEnd w:id="12650"/>
    </w:p>
    <w:p w14:paraId="29474E5E" w14:textId="77777777" w:rsidR="00C81D33" w:rsidRPr="008B1C02" w:rsidRDefault="00C81D33" w:rsidP="00C81D33">
      <w:pPr>
        <w:pStyle w:val="Heading4"/>
      </w:pPr>
      <w:bookmarkStart w:id="12651" w:name="_Toc114212727"/>
      <w:bookmarkStart w:id="12652" w:name="_Toc136555479"/>
      <w:bookmarkStart w:id="12653" w:name="_Toc151993937"/>
      <w:bookmarkStart w:id="12654" w:name="_Toc152000717"/>
      <w:bookmarkStart w:id="12655" w:name="_Toc152159322"/>
      <w:bookmarkStart w:id="12656" w:name="_Toc168571494"/>
      <w:bookmarkStart w:id="12657" w:name="_Toc169773554"/>
      <w:r w:rsidRPr="008B1C02">
        <w:rPr>
          <w:lang w:val="en-US"/>
        </w:rPr>
        <w:t>5.28</w:t>
      </w:r>
      <w:r w:rsidRPr="008B1C02">
        <w:t>.5.1</w:t>
      </w:r>
      <w:r w:rsidRPr="008B1C02">
        <w:tab/>
        <w:t>General</w:t>
      </w:r>
      <w:bookmarkEnd w:id="12651"/>
      <w:bookmarkEnd w:id="12652"/>
      <w:bookmarkEnd w:id="12653"/>
      <w:bookmarkEnd w:id="12654"/>
      <w:bookmarkEnd w:id="12655"/>
      <w:bookmarkEnd w:id="12656"/>
      <w:bookmarkEnd w:id="12657"/>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8"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8"/>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9" w:name="_Toc114212728"/>
      <w:bookmarkStart w:id="12660" w:name="_Toc136555480"/>
      <w:bookmarkStart w:id="12661" w:name="_Toc151993938"/>
      <w:bookmarkStart w:id="12662" w:name="_Toc152000718"/>
      <w:bookmarkStart w:id="12663" w:name="_Toc152159323"/>
      <w:bookmarkStart w:id="12664" w:name="_Toc168571495"/>
      <w:bookmarkStart w:id="12665" w:name="_Toc169773555"/>
      <w:r w:rsidRPr="008B1C02">
        <w:rPr>
          <w:lang w:val="en-US"/>
        </w:rPr>
        <w:t>5.28.5.2</w:t>
      </w:r>
      <w:r w:rsidRPr="008B1C02">
        <w:rPr>
          <w:lang w:val="en-US"/>
        </w:rPr>
        <w:tab/>
        <w:t>Structured data types</w:t>
      </w:r>
      <w:bookmarkEnd w:id="12659"/>
      <w:bookmarkEnd w:id="12660"/>
      <w:bookmarkEnd w:id="12661"/>
      <w:bookmarkEnd w:id="12662"/>
      <w:bookmarkEnd w:id="12663"/>
      <w:bookmarkEnd w:id="12664"/>
      <w:bookmarkEnd w:id="12665"/>
    </w:p>
    <w:p w14:paraId="34D8C375" w14:textId="77777777" w:rsidR="00C81D33" w:rsidRPr="008B1C02" w:rsidRDefault="00C81D33" w:rsidP="00C81D33">
      <w:pPr>
        <w:pStyle w:val="Heading5"/>
      </w:pPr>
      <w:bookmarkStart w:id="12666" w:name="_Toc114212729"/>
      <w:bookmarkStart w:id="12667" w:name="_Toc136555481"/>
      <w:bookmarkStart w:id="12668" w:name="_Toc151993939"/>
      <w:bookmarkStart w:id="12669" w:name="_Toc152000719"/>
      <w:bookmarkStart w:id="12670" w:name="_Toc152159324"/>
      <w:bookmarkStart w:id="12671" w:name="_Toc168571496"/>
      <w:bookmarkStart w:id="12672" w:name="_Toc169773556"/>
      <w:r w:rsidRPr="008B1C02">
        <w:rPr>
          <w:lang w:val="en-US"/>
        </w:rPr>
        <w:t>5.28</w:t>
      </w:r>
      <w:r w:rsidRPr="008B1C02">
        <w:t>.5.2.1</w:t>
      </w:r>
      <w:r w:rsidRPr="008B1C02">
        <w:tab/>
        <w:t>Introduction</w:t>
      </w:r>
      <w:bookmarkEnd w:id="12666"/>
      <w:bookmarkEnd w:id="12667"/>
      <w:bookmarkEnd w:id="12668"/>
      <w:bookmarkEnd w:id="12669"/>
      <w:bookmarkEnd w:id="12670"/>
      <w:bookmarkEnd w:id="12671"/>
      <w:bookmarkEnd w:id="12672"/>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3" w:name="_Toc114212730"/>
      <w:bookmarkStart w:id="12674" w:name="_Toc136555482"/>
      <w:bookmarkStart w:id="12675" w:name="_Toc151993940"/>
      <w:bookmarkStart w:id="12676" w:name="_Toc152000720"/>
      <w:bookmarkStart w:id="12677" w:name="_Toc152159325"/>
      <w:bookmarkStart w:id="12678" w:name="_Toc168571497"/>
      <w:bookmarkStart w:id="12679" w:name="_Toc169773557"/>
      <w:r w:rsidRPr="008B1C02">
        <w:rPr>
          <w:lang w:val="en-US"/>
        </w:rPr>
        <w:t>5.28</w:t>
      </w:r>
      <w:r w:rsidRPr="008B1C02">
        <w:t>.5.3</w:t>
      </w:r>
      <w:r w:rsidRPr="008B1C02">
        <w:tab/>
        <w:t>Simple data types and enumerations</w:t>
      </w:r>
      <w:bookmarkEnd w:id="12673"/>
      <w:bookmarkEnd w:id="12674"/>
      <w:bookmarkEnd w:id="12675"/>
      <w:bookmarkEnd w:id="12676"/>
      <w:bookmarkEnd w:id="12677"/>
      <w:bookmarkEnd w:id="12678"/>
      <w:bookmarkEnd w:id="12679"/>
    </w:p>
    <w:p w14:paraId="3609AD4F" w14:textId="77777777" w:rsidR="00C81D33" w:rsidRPr="008B1C02" w:rsidRDefault="00C81D33" w:rsidP="00C81D33">
      <w:pPr>
        <w:pStyle w:val="Heading5"/>
      </w:pPr>
      <w:bookmarkStart w:id="12680" w:name="_Toc114212731"/>
      <w:bookmarkStart w:id="12681" w:name="_Toc136555483"/>
      <w:bookmarkStart w:id="12682" w:name="_Toc151993941"/>
      <w:bookmarkStart w:id="12683" w:name="_Toc152000721"/>
      <w:bookmarkStart w:id="12684" w:name="_Toc152159326"/>
      <w:bookmarkStart w:id="12685" w:name="_Toc168571498"/>
      <w:bookmarkStart w:id="12686" w:name="_Toc169773558"/>
      <w:r w:rsidRPr="008B1C02">
        <w:rPr>
          <w:lang w:val="en-US"/>
        </w:rPr>
        <w:t>5.28</w:t>
      </w:r>
      <w:r w:rsidRPr="008B1C02">
        <w:t>.5.3.1</w:t>
      </w:r>
      <w:r w:rsidRPr="008B1C02">
        <w:tab/>
        <w:t>Introduction</w:t>
      </w:r>
      <w:bookmarkEnd w:id="12680"/>
      <w:bookmarkEnd w:id="12681"/>
      <w:bookmarkEnd w:id="12682"/>
      <w:bookmarkEnd w:id="12683"/>
      <w:bookmarkEnd w:id="12684"/>
      <w:bookmarkEnd w:id="12685"/>
      <w:bookmarkEnd w:id="12686"/>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7" w:name="_Toc114212732"/>
      <w:bookmarkStart w:id="12688" w:name="_Toc136555484"/>
      <w:bookmarkStart w:id="12689" w:name="_Toc151993942"/>
      <w:bookmarkStart w:id="12690" w:name="_Toc152000722"/>
      <w:bookmarkStart w:id="12691" w:name="_Toc152159327"/>
      <w:bookmarkStart w:id="12692" w:name="_Toc168571499"/>
      <w:bookmarkStart w:id="12693" w:name="_Toc169773559"/>
      <w:r w:rsidRPr="008B1C02">
        <w:rPr>
          <w:lang w:val="en-US"/>
        </w:rPr>
        <w:t>5.28</w:t>
      </w:r>
      <w:r w:rsidRPr="008B1C02">
        <w:t>.5.3.2</w:t>
      </w:r>
      <w:r w:rsidRPr="008B1C02">
        <w:tab/>
        <w:t>Simple data types</w:t>
      </w:r>
      <w:bookmarkEnd w:id="12687"/>
      <w:bookmarkEnd w:id="12688"/>
      <w:bookmarkEnd w:id="12689"/>
      <w:bookmarkEnd w:id="12690"/>
      <w:bookmarkEnd w:id="12691"/>
      <w:bookmarkEnd w:id="12692"/>
      <w:bookmarkEnd w:id="12693"/>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4"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4"/>
    </w:tbl>
    <w:p w14:paraId="2AA14014" w14:textId="77777777" w:rsidR="00C81D33" w:rsidRPr="008B1C02" w:rsidRDefault="00C81D33" w:rsidP="00C81D33"/>
    <w:p w14:paraId="0723FBF6" w14:textId="77777777" w:rsidR="00C81D33" w:rsidRPr="008B1C02" w:rsidRDefault="00C81D33" w:rsidP="00C81D33">
      <w:pPr>
        <w:pStyle w:val="Heading3"/>
      </w:pPr>
      <w:bookmarkStart w:id="12695" w:name="_Toc114212733"/>
      <w:bookmarkStart w:id="12696" w:name="_Toc136555485"/>
      <w:bookmarkStart w:id="12697" w:name="_Toc151993943"/>
      <w:bookmarkStart w:id="12698" w:name="_Toc152000723"/>
      <w:bookmarkStart w:id="12699" w:name="_Toc152159328"/>
      <w:bookmarkStart w:id="12700" w:name="_Toc168571500"/>
      <w:bookmarkStart w:id="12701" w:name="_Toc169773560"/>
      <w:r w:rsidRPr="008B1C02">
        <w:rPr>
          <w:lang w:val="en-US"/>
        </w:rPr>
        <w:t>5.28</w:t>
      </w:r>
      <w:r w:rsidRPr="008B1C02">
        <w:t>.6</w:t>
      </w:r>
      <w:r w:rsidRPr="008B1C02">
        <w:tab/>
        <w:t>Used Features</w:t>
      </w:r>
      <w:bookmarkEnd w:id="12695"/>
      <w:bookmarkEnd w:id="12696"/>
      <w:bookmarkEnd w:id="12697"/>
      <w:bookmarkEnd w:id="12698"/>
      <w:bookmarkEnd w:id="12699"/>
      <w:bookmarkEnd w:id="12700"/>
      <w:bookmarkEnd w:id="12701"/>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2"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2"/>
    </w:tbl>
    <w:p w14:paraId="0E15F4D7" w14:textId="77777777" w:rsidR="00C81D33" w:rsidRPr="008B1C02" w:rsidRDefault="00C81D33" w:rsidP="00C81D33"/>
    <w:p w14:paraId="7B5E8C81" w14:textId="77777777" w:rsidR="00C81D33" w:rsidRPr="008B1C02" w:rsidRDefault="00C81D33" w:rsidP="00C81D33">
      <w:pPr>
        <w:pStyle w:val="Heading3"/>
      </w:pPr>
      <w:bookmarkStart w:id="12703" w:name="_Toc114212734"/>
      <w:bookmarkStart w:id="12704" w:name="_Toc136555486"/>
      <w:bookmarkStart w:id="12705" w:name="_Toc151993944"/>
      <w:bookmarkStart w:id="12706" w:name="_Toc152000724"/>
      <w:bookmarkStart w:id="12707" w:name="_Toc152159329"/>
      <w:bookmarkStart w:id="12708" w:name="_Toc168571501"/>
      <w:bookmarkStart w:id="12709" w:name="_Toc169773561"/>
      <w:r w:rsidRPr="008B1C02">
        <w:rPr>
          <w:lang w:val="en-US"/>
        </w:rPr>
        <w:t>5.28</w:t>
      </w:r>
      <w:r w:rsidRPr="008B1C02">
        <w:t>.7</w:t>
      </w:r>
      <w:r w:rsidRPr="008B1C02">
        <w:tab/>
      </w:r>
      <w:r w:rsidRPr="008B1C02">
        <w:rPr>
          <w:lang w:val="en-US"/>
        </w:rPr>
        <w:t>Error handling</w:t>
      </w:r>
      <w:bookmarkEnd w:id="12703"/>
      <w:bookmarkEnd w:id="12704"/>
      <w:bookmarkEnd w:id="12705"/>
      <w:bookmarkEnd w:id="12706"/>
      <w:bookmarkEnd w:id="12707"/>
      <w:bookmarkEnd w:id="12708"/>
      <w:bookmarkEnd w:id="12709"/>
    </w:p>
    <w:p w14:paraId="75413E1A" w14:textId="77777777" w:rsidR="00C81D33" w:rsidRPr="008B1C02" w:rsidRDefault="00C81D33" w:rsidP="00C81D33">
      <w:pPr>
        <w:pStyle w:val="Heading4"/>
      </w:pPr>
      <w:bookmarkStart w:id="12710" w:name="_Toc114212735"/>
      <w:bookmarkStart w:id="12711" w:name="_Toc136555487"/>
      <w:bookmarkStart w:id="12712" w:name="_Toc151993945"/>
      <w:bookmarkStart w:id="12713" w:name="_Toc152000725"/>
      <w:bookmarkStart w:id="12714" w:name="_Toc152159330"/>
      <w:bookmarkStart w:id="12715" w:name="_Toc168571502"/>
      <w:bookmarkStart w:id="12716" w:name="_Toc169773562"/>
      <w:r w:rsidRPr="008B1C02">
        <w:rPr>
          <w:lang w:val="en-US"/>
        </w:rPr>
        <w:t>5.28</w:t>
      </w:r>
      <w:r w:rsidRPr="008B1C02">
        <w:t>.7.1</w:t>
      </w:r>
      <w:r w:rsidRPr="008B1C02">
        <w:tab/>
        <w:t>General</w:t>
      </w:r>
      <w:bookmarkEnd w:id="12710"/>
      <w:bookmarkEnd w:id="12711"/>
      <w:bookmarkEnd w:id="12712"/>
      <w:bookmarkEnd w:id="12713"/>
      <w:bookmarkEnd w:id="12714"/>
      <w:bookmarkEnd w:id="12715"/>
      <w:bookmarkEnd w:id="12716"/>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7" w:name="_Toc114212736"/>
      <w:bookmarkStart w:id="12718" w:name="_Toc136555488"/>
      <w:bookmarkStart w:id="12719" w:name="_Toc151993946"/>
      <w:bookmarkStart w:id="12720" w:name="_Toc152000726"/>
      <w:bookmarkStart w:id="12721" w:name="_Toc152159331"/>
      <w:bookmarkStart w:id="12722" w:name="_Toc168571503"/>
      <w:bookmarkStart w:id="12723" w:name="_Toc169773563"/>
      <w:r w:rsidRPr="008B1C02">
        <w:rPr>
          <w:lang w:val="en-US"/>
        </w:rPr>
        <w:lastRenderedPageBreak/>
        <w:t>5.28</w:t>
      </w:r>
      <w:r w:rsidRPr="008B1C02">
        <w:t>.7.2</w:t>
      </w:r>
      <w:r w:rsidRPr="008B1C02">
        <w:tab/>
        <w:t>Protocol Errors</w:t>
      </w:r>
      <w:bookmarkEnd w:id="12717"/>
      <w:bookmarkEnd w:id="12718"/>
      <w:bookmarkEnd w:id="12719"/>
      <w:bookmarkEnd w:id="12720"/>
      <w:bookmarkEnd w:id="12721"/>
      <w:bookmarkEnd w:id="12722"/>
      <w:bookmarkEnd w:id="12723"/>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24" w:name="_Toc114212737"/>
      <w:bookmarkStart w:id="12725" w:name="_Toc136555489"/>
      <w:bookmarkStart w:id="12726" w:name="_Toc151993947"/>
      <w:bookmarkStart w:id="12727" w:name="_Toc152000727"/>
      <w:bookmarkStart w:id="12728" w:name="_Toc152159332"/>
      <w:bookmarkStart w:id="12729" w:name="_Toc168571504"/>
      <w:bookmarkStart w:id="12730" w:name="_Toc169773564"/>
      <w:r w:rsidRPr="008B1C02">
        <w:rPr>
          <w:lang w:val="en-US"/>
        </w:rPr>
        <w:t>5.28</w:t>
      </w:r>
      <w:r w:rsidRPr="008B1C02">
        <w:t>.7.3</w:t>
      </w:r>
      <w:r w:rsidRPr="008B1C02">
        <w:tab/>
        <w:t>Application Errors</w:t>
      </w:r>
      <w:bookmarkEnd w:id="12724"/>
      <w:bookmarkEnd w:id="12725"/>
      <w:bookmarkEnd w:id="12726"/>
      <w:bookmarkEnd w:id="12727"/>
      <w:bookmarkEnd w:id="12728"/>
      <w:bookmarkEnd w:id="12729"/>
      <w:bookmarkEnd w:id="12730"/>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1"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1"/>
    </w:tbl>
    <w:p w14:paraId="4444CBDF" w14:textId="77777777" w:rsidR="00C81D33" w:rsidRPr="008B1C02" w:rsidRDefault="00C81D33" w:rsidP="00A3753A"/>
    <w:p w14:paraId="1E4E146A" w14:textId="77777777" w:rsidR="00617845" w:rsidRPr="001C0C6F" w:rsidRDefault="00617845" w:rsidP="00D74FD5">
      <w:pPr>
        <w:pStyle w:val="Heading2"/>
      </w:pPr>
      <w:bookmarkStart w:id="12732" w:name="_Toc151993948"/>
      <w:bookmarkStart w:id="12733" w:name="_Toc152000728"/>
      <w:bookmarkStart w:id="12734" w:name="_Toc152159333"/>
      <w:bookmarkStart w:id="12735" w:name="_Toc168571505"/>
      <w:bookmarkStart w:id="12736" w:name="_Toc169773565"/>
      <w:bookmarkStart w:id="12737" w:name="_Toc114212738"/>
      <w:bookmarkEnd w:id="10867"/>
      <w:r w:rsidRPr="001C0C6F">
        <w:t>5.</w:t>
      </w:r>
      <w:r>
        <w:t>29</w:t>
      </w:r>
      <w:r w:rsidRPr="001C0C6F">
        <w:tab/>
        <w:t>MBSGroupMsg</w:t>
      </w:r>
      <w:r>
        <w:t xml:space="preserve">Delivery </w:t>
      </w:r>
      <w:r w:rsidRPr="001C0C6F">
        <w:t>API</w:t>
      </w:r>
      <w:bookmarkEnd w:id="12732"/>
      <w:bookmarkEnd w:id="12733"/>
      <w:bookmarkEnd w:id="12734"/>
      <w:bookmarkEnd w:id="12735"/>
      <w:bookmarkEnd w:id="12736"/>
    </w:p>
    <w:p w14:paraId="3471D74A" w14:textId="77777777" w:rsidR="00617845" w:rsidRPr="001C0C6F" w:rsidRDefault="00617845" w:rsidP="00D74FD5">
      <w:pPr>
        <w:pStyle w:val="Heading3"/>
      </w:pPr>
      <w:bookmarkStart w:id="12738" w:name="_Toc151993949"/>
      <w:bookmarkStart w:id="12739" w:name="_Toc152000729"/>
      <w:bookmarkStart w:id="12740" w:name="_Toc152159334"/>
      <w:bookmarkStart w:id="12741" w:name="_Toc168571506"/>
      <w:bookmarkStart w:id="12742" w:name="_Toc169773566"/>
      <w:r w:rsidRPr="001C0C6F">
        <w:t>5.</w:t>
      </w:r>
      <w:r>
        <w:t>29</w:t>
      </w:r>
      <w:r w:rsidRPr="001C0C6F">
        <w:t>.1</w:t>
      </w:r>
      <w:r w:rsidRPr="001C0C6F">
        <w:tab/>
        <w:t>Introduction</w:t>
      </w:r>
      <w:bookmarkEnd w:id="12738"/>
      <w:bookmarkEnd w:id="12739"/>
      <w:bookmarkEnd w:id="12740"/>
      <w:bookmarkEnd w:id="12741"/>
      <w:bookmarkEnd w:id="12742"/>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43" w:name="_Toc151993950"/>
      <w:bookmarkStart w:id="12744" w:name="_Toc152000730"/>
      <w:bookmarkStart w:id="12745"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46" w:name="_Toc168571507"/>
      <w:bookmarkStart w:id="12747" w:name="_Toc169773567"/>
      <w:r w:rsidRPr="001C0C6F">
        <w:t>5.</w:t>
      </w:r>
      <w:r>
        <w:t>29</w:t>
      </w:r>
      <w:r w:rsidRPr="001C0C6F">
        <w:t>.2</w:t>
      </w:r>
      <w:r w:rsidRPr="001C0C6F">
        <w:tab/>
        <w:t>Resources</w:t>
      </w:r>
      <w:bookmarkEnd w:id="12743"/>
      <w:bookmarkEnd w:id="12744"/>
      <w:bookmarkEnd w:id="12745"/>
      <w:bookmarkEnd w:id="12746"/>
      <w:bookmarkEnd w:id="12747"/>
    </w:p>
    <w:p w14:paraId="39329F48" w14:textId="77777777" w:rsidR="00617845" w:rsidRPr="00796B27" w:rsidRDefault="00617845" w:rsidP="00D74FD5">
      <w:pPr>
        <w:pStyle w:val="Heading4"/>
      </w:pPr>
      <w:bookmarkStart w:id="12748" w:name="_Toc151993951"/>
      <w:bookmarkStart w:id="12749" w:name="_Toc152000731"/>
      <w:bookmarkStart w:id="12750" w:name="_Toc152159336"/>
      <w:bookmarkStart w:id="12751" w:name="_Toc168571508"/>
      <w:bookmarkStart w:id="12752" w:name="_Toc169773568"/>
      <w:r w:rsidRPr="00796B27">
        <w:t>5.</w:t>
      </w:r>
      <w:r>
        <w:t>29</w:t>
      </w:r>
      <w:r w:rsidRPr="00796B27">
        <w:t>.2.1</w:t>
      </w:r>
      <w:r w:rsidRPr="00796B27">
        <w:tab/>
        <w:t>Overview</w:t>
      </w:r>
      <w:bookmarkEnd w:id="12748"/>
      <w:bookmarkEnd w:id="12749"/>
      <w:bookmarkEnd w:id="12750"/>
      <w:bookmarkEnd w:id="12751"/>
      <w:bookmarkEnd w:id="12752"/>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85pt;height:170.3pt" o:ole="">
            <v:imagedata r:id="rId66" o:title=""/>
          </v:shape>
          <o:OLEObject Type="Embed" ProgID="Word.Document.8" ShapeID="_x0000_i1052" DrawAspect="Content" ObjectID="_1786277398"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80"/>
        <w:gridCol w:w="1901"/>
        <w:gridCol w:w="1834"/>
        <w:gridCol w:w="3016"/>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3" w:name="_Toc151993952"/>
      <w:bookmarkStart w:id="12754" w:name="_Toc152000732"/>
      <w:bookmarkStart w:id="12755" w:name="_Toc152159337"/>
      <w:bookmarkStart w:id="12756" w:name="_Toc168571509"/>
      <w:bookmarkStart w:id="12757"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3"/>
      <w:bookmarkEnd w:id="12754"/>
      <w:bookmarkEnd w:id="12755"/>
      <w:bookmarkEnd w:id="12756"/>
      <w:bookmarkEnd w:id="12757"/>
    </w:p>
    <w:p w14:paraId="72299A3A" w14:textId="77777777" w:rsidR="00617845" w:rsidRPr="00D74FD5" w:rsidRDefault="00617845" w:rsidP="004A6A11">
      <w:pPr>
        <w:pStyle w:val="Heading5"/>
      </w:pPr>
      <w:bookmarkStart w:id="12758" w:name="_Toc136555490"/>
      <w:bookmarkStart w:id="12759" w:name="_Toc151993953"/>
      <w:bookmarkStart w:id="12760" w:name="_Toc152000733"/>
      <w:bookmarkStart w:id="12761" w:name="_Toc152159338"/>
      <w:bookmarkStart w:id="12762" w:name="_Toc168571510"/>
      <w:bookmarkStart w:id="12763" w:name="_Toc169773570"/>
      <w:r w:rsidRPr="00D74FD5">
        <w:t>5.29.2.2.1</w:t>
      </w:r>
      <w:r w:rsidRPr="00D74FD5">
        <w:tab/>
        <w:t>Introduction</w:t>
      </w:r>
      <w:bookmarkEnd w:id="12758"/>
      <w:bookmarkEnd w:id="12759"/>
      <w:bookmarkEnd w:id="12760"/>
      <w:bookmarkEnd w:id="12761"/>
      <w:bookmarkEnd w:id="12762"/>
      <w:bookmarkEnd w:id="12763"/>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4" w:name="_Toc151993954"/>
      <w:bookmarkStart w:id="12765" w:name="_Toc152000734"/>
      <w:bookmarkStart w:id="12766" w:name="_Toc152159339"/>
      <w:bookmarkStart w:id="12767" w:name="_Toc168571511"/>
      <w:bookmarkStart w:id="12768" w:name="_Toc169773571"/>
      <w:r w:rsidRPr="00C21435">
        <w:t>5.</w:t>
      </w:r>
      <w:r>
        <w:t>29</w:t>
      </w:r>
      <w:r w:rsidRPr="00C21435">
        <w:t>.2.2.</w:t>
      </w:r>
      <w:r>
        <w:t>2</w:t>
      </w:r>
      <w:r w:rsidRPr="00C21435">
        <w:tab/>
        <w:t>Resource Definition</w:t>
      </w:r>
      <w:bookmarkEnd w:id="12764"/>
      <w:bookmarkEnd w:id="12765"/>
      <w:bookmarkEnd w:id="12766"/>
      <w:bookmarkEnd w:id="12767"/>
      <w:bookmarkEnd w:id="12768"/>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9" w:name="_Toc151993955"/>
      <w:bookmarkStart w:id="12770" w:name="_Toc152000735"/>
      <w:bookmarkStart w:id="12771" w:name="_Toc152159340"/>
      <w:bookmarkStart w:id="12772" w:name="_Toc168571512"/>
      <w:bookmarkStart w:id="12773" w:name="_Toc169773572"/>
      <w:r w:rsidRPr="00C21435">
        <w:lastRenderedPageBreak/>
        <w:t>5.</w:t>
      </w:r>
      <w:r>
        <w:t>29</w:t>
      </w:r>
      <w:r w:rsidRPr="00C21435">
        <w:t>.2.2.</w:t>
      </w:r>
      <w:r>
        <w:t>3</w:t>
      </w:r>
      <w:r w:rsidRPr="00C21435">
        <w:tab/>
        <w:t>Resource Standard Methods</w:t>
      </w:r>
      <w:bookmarkEnd w:id="12769"/>
      <w:bookmarkEnd w:id="12770"/>
      <w:bookmarkEnd w:id="12771"/>
      <w:bookmarkEnd w:id="12772"/>
      <w:bookmarkEnd w:id="12773"/>
    </w:p>
    <w:p w14:paraId="7946FE3A" w14:textId="77777777" w:rsidR="00617845" w:rsidRPr="00FB3019" w:rsidRDefault="00617845" w:rsidP="00D74FD5">
      <w:pPr>
        <w:pStyle w:val="Heading6"/>
      </w:pPr>
      <w:bookmarkStart w:id="12774" w:name="_Toc151993956"/>
      <w:bookmarkStart w:id="12775" w:name="_Toc152000736"/>
      <w:bookmarkStart w:id="12776" w:name="_Toc152159341"/>
      <w:bookmarkStart w:id="12777" w:name="_Toc168571513"/>
      <w:bookmarkStart w:id="12778" w:name="_Toc169773573"/>
      <w:r w:rsidRPr="00FB3019">
        <w:t>5.2</w:t>
      </w:r>
      <w:r>
        <w:t>9</w:t>
      </w:r>
      <w:r w:rsidRPr="00FB3019">
        <w:t>.2.2.</w:t>
      </w:r>
      <w:r>
        <w:t>3</w:t>
      </w:r>
      <w:r w:rsidRPr="00FB3019">
        <w:t>.1</w:t>
      </w:r>
      <w:r w:rsidRPr="00FB3019">
        <w:tab/>
        <w:t>GET</w:t>
      </w:r>
      <w:bookmarkEnd w:id="12774"/>
      <w:bookmarkEnd w:id="12775"/>
      <w:bookmarkEnd w:id="12776"/>
      <w:bookmarkEnd w:id="12777"/>
      <w:bookmarkEnd w:id="12778"/>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48"/>
        <w:gridCol w:w="426"/>
        <w:gridCol w:w="1101"/>
        <w:gridCol w:w="1418"/>
        <w:gridCol w:w="5278"/>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9" w:name="_Toc151993957"/>
      <w:bookmarkStart w:id="12780" w:name="_Toc152000737"/>
      <w:bookmarkStart w:id="12781" w:name="_Toc152159342"/>
      <w:bookmarkStart w:id="12782" w:name="_Toc168571514"/>
      <w:bookmarkStart w:id="12783" w:name="_Toc169773574"/>
      <w:r w:rsidRPr="00027A16">
        <w:lastRenderedPageBreak/>
        <w:t>5.</w:t>
      </w:r>
      <w:r>
        <w:t>29</w:t>
      </w:r>
      <w:r w:rsidRPr="00027A16">
        <w:t>.2.2.</w:t>
      </w:r>
      <w:r>
        <w:t>3</w:t>
      </w:r>
      <w:r w:rsidRPr="00027A16">
        <w:t>.</w:t>
      </w:r>
      <w:r w:rsidR="008E6D49">
        <w:t>2</w:t>
      </w:r>
      <w:r w:rsidRPr="00027A16">
        <w:tab/>
      </w:r>
      <w:r>
        <w:t>POST</w:t>
      </w:r>
      <w:bookmarkEnd w:id="12779"/>
      <w:bookmarkEnd w:id="12780"/>
      <w:bookmarkEnd w:id="12781"/>
      <w:bookmarkEnd w:id="12782"/>
      <w:bookmarkEnd w:id="12783"/>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107"/>
        <w:gridCol w:w="6613"/>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110"/>
        <w:gridCol w:w="1584"/>
        <w:gridCol w:w="5028"/>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90"/>
        <w:gridCol w:w="1152"/>
        <w:gridCol w:w="432"/>
        <w:gridCol w:w="1150"/>
        <w:gridCol w:w="575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4" w:name="_Toc151993958"/>
      <w:bookmarkStart w:id="12785" w:name="_Toc152000738"/>
      <w:bookmarkStart w:id="12786" w:name="_Toc152159343"/>
      <w:bookmarkStart w:id="12787" w:name="_Toc168571515"/>
      <w:bookmarkStart w:id="12788" w:name="_Toc169773575"/>
      <w:r w:rsidRPr="00E20344">
        <w:t>5.</w:t>
      </w:r>
      <w:r>
        <w:t>29</w:t>
      </w:r>
      <w:r w:rsidRPr="00E20344">
        <w:t>.2.2.</w:t>
      </w:r>
      <w:r>
        <w:t>4</w:t>
      </w:r>
      <w:r w:rsidRPr="00E20344">
        <w:tab/>
        <w:t>Resource Custom Operations</w:t>
      </w:r>
      <w:bookmarkEnd w:id="12784"/>
      <w:bookmarkEnd w:id="12785"/>
      <w:bookmarkEnd w:id="12786"/>
      <w:bookmarkEnd w:id="12787"/>
      <w:bookmarkEnd w:id="12788"/>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9" w:name="_Toc151993959"/>
      <w:bookmarkStart w:id="12790" w:name="_Toc152000739"/>
      <w:bookmarkStart w:id="12791" w:name="_Toc152159344"/>
      <w:bookmarkStart w:id="12792" w:name="_Toc168571516"/>
      <w:bookmarkStart w:id="12793"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9"/>
      <w:bookmarkEnd w:id="12790"/>
      <w:bookmarkEnd w:id="12791"/>
      <w:bookmarkEnd w:id="12792"/>
      <w:bookmarkEnd w:id="12793"/>
    </w:p>
    <w:p w14:paraId="41E4F72A" w14:textId="77777777" w:rsidR="00617845" w:rsidRPr="00524832" w:rsidRDefault="00617845" w:rsidP="00D74FD5">
      <w:pPr>
        <w:pStyle w:val="Heading5"/>
      </w:pPr>
      <w:bookmarkStart w:id="12794" w:name="_Toc151993960"/>
      <w:bookmarkStart w:id="12795" w:name="_Toc152000740"/>
      <w:bookmarkStart w:id="12796" w:name="_Toc152159345"/>
      <w:bookmarkStart w:id="12797" w:name="_Toc168571517"/>
      <w:bookmarkStart w:id="12798" w:name="_Toc169773577"/>
      <w:r w:rsidRPr="00524832">
        <w:t>5.</w:t>
      </w:r>
      <w:r>
        <w:t>29</w:t>
      </w:r>
      <w:r w:rsidRPr="00524832">
        <w:t>.2.3.1</w:t>
      </w:r>
      <w:r w:rsidRPr="00524832">
        <w:tab/>
        <w:t>Introduction</w:t>
      </w:r>
      <w:bookmarkEnd w:id="12794"/>
      <w:bookmarkEnd w:id="12795"/>
      <w:bookmarkEnd w:id="12796"/>
      <w:bookmarkEnd w:id="12797"/>
      <w:bookmarkEnd w:id="12798"/>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9" w:name="_Toc151993961"/>
      <w:bookmarkStart w:id="12800" w:name="_Toc152000741"/>
      <w:bookmarkStart w:id="12801" w:name="_Toc152159346"/>
      <w:bookmarkStart w:id="12802" w:name="_Toc168571518"/>
      <w:bookmarkStart w:id="12803" w:name="_Toc169773578"/>
      <w:r w:rsidRPr="001C0C6F">
        <w:t>5.</w:t>
      </w:r>
      <w:r>
        <w:t>29</w:t>
      </w:r>
      <w:r w:rsidRPr="001C0C6F">
        <w:t>.</w:t>
      </w:r>
      <w:r>
        <w:t>2</w:t>
      </w:r>
      <w:r w:rsidRPr="001C0C6F">
        <w:t>.</w:t>
      </w:r>
      <w:r>
        <w:t>3</w:t>
      </w:r>
      <w:r w:rsidRPr="001C0C6F">
        <w:t>.</w:t>
      </w:r>
      <w:r>
        <w:t>2</w:t>
      </w:r>
      <w:r w:rsidRPr="001C0C6F">
        <w:tab/>
      </w:r>
      <w:r w:rsidRPr="00C21435">
        <w:t>Resource Definition</w:t>
      </w:r>
      <w:bookmarkEnd w:id="12799"/>
      <w:bookmarkEnd w:id="12800"/>
      <w:bookmarkEnd w:id="12801"/>
      <w:bookmarkEnd w:id="12802"/>
      <w:bookmarkEnd w:id="12803"/>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83"/>
        <w:gridCol w:w="1512"/>
        <w:gridCol w:w="5882"/>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4" w:name="_Toc151993962"/>
      <w:bookmarkStart w:id="12805" w:name="_Toc152000742"/>
      <w:bookmarkStart w:id="12806" w:name="_Toc152159347"/>
      <w:bookmarkStart w:id="12807" w:name="_Toc168571519"/>
      <w:bookmarkStart w:id="12808" w:name="_Toc169773579"/>
      <w:r w:rsidRPr="004A6A11">
        <w:t>5.29.</w:t>
      </w:r>
      <w:r w:rsidRPr="00F403E8">
        <w:t>2</w:t>
      </w:r>
      <w:r w:rsidRPr="00994FE2">
        <w:t>.3</w:t>
      </w:r>
      <w:r w:rsidRPr="00B62A3E">
        <w:t>.</w:t>
      </w:r>
      <w:r w:rsidRPr="008A1AEB">
        <w:t>3</w:t>
      </w:r>
      <w:r w:rsidRPr="003E7CA5">
        <w:tab/>
      </w:r>
      <w:r w:rsidRPr="00B14DCF">
        <w:t>Resource Standard Methods</w:t>
      </w:r>
      <w:bookmarkEnd w:id="12804"/>
      <w:bookmarkEnd w:id="12805"/>
      <w:bookmarkEnd w:id="12806"/>
      <w:bookmarkEnd w:id="12807"/>
      <w:bookmarkEnd w:id="12808"/>
    </w:p>
    <w:p w14:paraId="342B6107" w14:textId="77777777" w:rsidR="00617845" w:rsidRPr="00361478" w:rsidRDefault="00617845" w:rsidP="00D74FD5">
      <w:pPr>
        <w:pStyle w:val="Heading6"/>
      </w:pPr>
      <w:bookmarkStart w:id="12809" w:name="_Toc151993963"/>
      <w:bookmarkStart w:id="12810" w:name="_Toc152000743"/>
      <w:bookmarkStart w:id="12811" w:name="_Toc152159348"/>
      <w:bookmarkStart w:id="12812" w:name="_Toc168571520"/>
      <w:bookmarkStart w:id="12813" w:name="_Toc169773580"/>
      <w:r w:rsidRPr="00361478">
        <w:t>5.2</w:t>
      </w:r>
      <w:r>
        <w:t>9</w:t>
      </w:r>
      <w:r w:rsidRPr="00361478">
        <w:t>.2.3.3.1</w:t>
      </w:r>
      <w:r w:rsidRPr="00361478">
        <w:tab/>
        <w:t>GET</w:t>
      </w:r>
      <w:bookmarkEnd w:id="12809"/>
      <w:bookmarkEnd w:id="12810"/>
      <w:bookmarkEnd w:id="12811"/>
      <w:bookmarkEnd w:id="12812"/>
      <w:bookmarkEnd w:id="12813"/>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71"/>
        <w:gridCol w:w="432"/>
        <w:gridCol w:w="1151"/>
        <w:gridCol w:w="1433"/>
        <w:gridCol w:w="4888"/>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4" w:name="_Toc151993964"/>
      <w:bookmarkStart w:id="12815" w:name="_Toc152000744"/>
      <w:bookmarkStart w:id="12816" w:name="_Toc152159349"/>
      <w:bookmarkStart w:id="12817" w:name="_Toc168571521"/>
      <w:bookmarkStart w:id="12818" w:name="_Toc169773581"/>
      <w:r w:rsidRPr="00E4354F">
        <w:t>5.2</w:t>
      </w:r>
      <w:r>
        <w:t>9</w:t>
      </w:r>
      <w:r w:rsidRPr="00E4354F">
        <w:t>.2.3.3.</w:t>
      </w:r>
      <w:r>
        <w:t>2</w:t>
      </w:r>
      <w:r w:rsidRPr="00E4354F">
        <w:tab/>
        <w:t>PATCH</w:t>
      </w:r>
      <w:bookmarkEnd w:id="12814"/>
      <w:bookmarkEnd w:id="12815"/>
      <w:bookmarkEnd w:id="12816"/>
      <w:bookmarkEnd w:id="12817"/>
      <w:bookmarkEnd w:id="12818"/>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8"/>
        <w:gridCol w:w="427"/>
        <w:gridCol w:w="1277"/>
        <w:gridCol w:w="6443"/>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9" w:name="_Toc151993965"/>
      <w:bookmarkStart w:id="12820" w:name="_Toc152000745"/>
      <w:bookmarkStart w:id="12821" w:name="_Toc152159350"/>
      <w:bookmarkStart w:id="12822" w:name="_Toc168571522"/>
      <w:bookmarkStart w:id="12823" w:name="_Toc169773582"/>
      <w:r w:rsidRPr="00027A16">
        <w:t>5.</w:t>
      </w:r>
      <w:r>
        <w:t>29</w:t>
      </w:r>
      <w:r w:rsidRPr="00027A16">
        <w:t>.2.</w:t>
      </w:r>
      <w:r>
        <w:t>3</w:t>
      </w:r>
      <w:r w:rsidRPr="00027A16">
        <w:t>.</w:t>
      </w:r>
      <w:r>
        <w:t>3</w:t>
      </w:r>
      <w:r w:rsidRPr="00027A16">
        <w:t>.</w:t>
      </w:r>
      <w:r>
        <w:t>3</w:t>
      </w:r>
      <w:r w:rsidRPr="00027A16">
        <w:tab/>
      </w:r>
      <w:r>
        <w:t>DELETE</w:t>
      </w:r>
      <w:bookmarkEnd w:id="12819"/>
      <w:bookmarkEnd w:id="12820"/>
      <w:bookmarkEnd w:id="12821"/>
      <w:bookmarkEnd w:id="12822"/>
      <w:bookmarkEnd w:id="12823"/>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4" w:name="_Toc151993966"/>
      <w:bookmarkStart w:id="12825" w:name="_Toc152000746"/>
      <w:bookmarkStart w:id="12826" w:name="_Toc152159351"/>
      <w:bookmarkStart w:id="12827" w:name="_Toc168571523"/>
      <w:bookmarkStart w:id="12828" w:name="_Toc169773583"/>
      <w:r w:rsidRPr="00C01190">
        <w:t>5.</w:t>
      </w:r>
      <w:r>
        <w:t>29</w:t>
      </w:r>
      <w:r w:rsidRPr="00C01190">
        <w:t>.2.3.4</w:t>
      </w:r>
      <w:r w:rsidRPr="00C01190">
        <w:tab/>
        <w:t>Resource Custom Operations</w:t>
      </w:r>
      <w:bookmarkEnd w:id="12824"/>
      <w:bookmarkEnd w:id="12825"/>
      <w:bookmarkEnd w:id="12826"/>
      <w:bookmarkEnd w:id="12827"/>
      <w:bookmarkEnd w:id="12828"/>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9" w:name="_Toc151993967"/>
      <w:bookmarkStart w:id="12830" w:name="_Toc152000747"/>
      <w:bookmarkStart w:id="12831" w:name="_Toc152159352"/>
      <w:bookmarkStart w:id="12832" w:name="_Toc168571524"/>
      <w:bookmarkStart w:id="12833" w:name="_Toc169773584"/>
      <w:r w:rsidRPr="00221831">
        <w:t>5.</w:t>
      </w:r>
      <w:r>
        <w:t>29</w:t>
      </w:r>
      <w:r w:rsidRPr="00221831">
        <w:t>.3</w:t>
      </w:r>
      <w:r w:rsidRPr="00221831">
        <w:tab/>
        <w:t>Custom Operations without associated resources</w:t>
      </w:r>
      <w:bookmarkEnd w:id="12829"/>
      <w:bookmarkEnd w:id="12830"/>
      <w:bookmarkEnd w:id="12831"/>
      <w:bookmarkEnd w:id="12832"/>
      <w:bookmarkEnd w:id="12833"/>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4" w:name="_Toc151993968"/>
      <w:bookmarkStart w:id="12835" w:name="_Toc152000748"/>
      <w:bookmarkStart w:id="12836" w:name="_Toc152159353"/>
      <w:bookmarkStart w:id="12837" w:name="_Toc168571525"/>
      <w:bookmarkStart w:id="12838" w:name="_Toc169773585"/>
      <w:r w:rsidRPr="001C0C6F">
        <w:t>5.</w:t>
      </w:r>
      <w:r>
        <w:t>29</w:t>
      </w:r>
      <w:r w:rsidRPr="001C0C6F">
        <w:t>.4</w:t>
      </w:r>
      <w:r w:rsidRPr="001C0C6F">
        <w:tab/>
        <w:t>Notifications</w:t>
      </w:r>
      <w:bookmarkEnd w:id="12834"/>
      <w:bookmarkEnd w:id="12835"/>
      <w:bookmarkEnd w:id="12836"/>
      <w:bookmarkEnd w:id="12837"/>
      <w:bookmarkEnd w:id="12838"/>
    </w:p>
    <w:p w14:paraId="7D3D5F88" w14:textId="77777777" w:rsidR="00617845" w:rsidRPr="001C0C6F" w:rsidRDefault="00617845" w:rsidP="00D74FD5">
      <w:pPr>
        <w:pStyle w:val="Heading4"/>
      </w:pPr>
      <w:bookmarkStart w:id="12839" w:name="_Toc151993969"/>
      <w:bookmarkStart w:id="12840" w:name="_Toc152000749"/>
      <w:bookmarkStart w:id="12841" w:name="_Toc152159354"/>
      <w:bookmarkStart w:id="12842" w:name="_Toc168571526"/>
      <w:bookmarkStart w:id="12843" w:name="_Toc169773586"/>
      <w:r w:rsidRPr="001C0C6F">
        <w:t>5.</w:t>
      </w:r>
      <w:r>
        <w:t>29</w:t>
      </w:r>
      <w:r w:rsidRPr="001C0C6F">
        <w:t>.4.1</w:t>
      </w:r>
      <w:r w:rsidRPr="001C0C6F">
        <w:tab/>
        <w:t>General</w:t>
      </w:r>
      <w:bookmarkEnd w:id="12839"/>
      <w:bookmarkEnd w:id="12840"/>
      <w:bookmarkEnd w:id="12841"/>
      <w:bookmarkEnd w:id="12842"/>
      <w:bookmarkEnd w:id="12843"/>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4" w:name="_Toc151993970"/>
      <w:bookmarkStart w:id="12845" w:name="_Toc152000750"/>
      <w:bookmarkStart w:id="12846" w:name="_Toc152159355"/>
      <w:bookmarkStart w:id="12847" w:name="_Toc168571527"/>
      <w:bookmarkStart w:id="12848"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4"/>
      <w:bookmarkEnd w:id="12845"/>
      <w:bookmarkEnd w:id="12846"/>
      <w:bookmarkEnd w:id="12847"/>
      <w:bookmarkEnd w:id="12848"/>
    </w:p>
    <w:p w14:paraId="53DF1B7D" w14:textId="77777777" w:rsidR="00617845" w:rsidRPr="001C0C6F" w:rsidRDefault="00617845" w:rsidP="00D74FD5">
      <w:pPr>
        <w:pStyle w:val="Heading5"/>
      </w:pPr>
      <w:bookmarkStart w:id="12849" w:name="_Toc151993971"/>
      <w:bookmarkStart w:id="12850" w:name="_Toc152000751"/>
      <w:bookmarkStart w:id="12851" w:name="_Toc152159356"/>
      <w:bookmarkStart w:id="12852" w:name="_Toc168571528"/>
      <w:bookmarkStart w:id="12853" w:name="_Toc169773588"/>
      <w:r w:rsidRPr="001C0C6F">
        <w:t>5.</w:t>
      </w:r>
      <w:r>
        <w:t>29</w:t>
      </w:r>
      <w:r w:rsidRPr="001C0C6F">
        <w:t>.4.2.1</w:t>
      </w:r>
      <w:r w:rsidRPr="001C0C6F">
        <w:tab/>
        <w:t>Description</w:t>
      </w:r>
      <w:bookmarkEnd w:id="12849"/>
      <w:bookmarkEnd w:id="12850"/>
      <w:bookmarkEnd w:id="12851"/>
      <w:bookmarkEnd w:id="12852"/>
      <w:bookmarkEnd w:id="12853"/>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4" w:name="_Toc151993972"/>
      <w:bookmarkStart w:id="12855" w:name="_Toc152000752"/>
      <w:bookmarkStart w:id="12856" w:name="_Toc152159357"/>
      <w:bookmarkStart w:id="12857" w:name="_Toc168571529"/>
      <w:bookmarkStart w:id="12858" w:name="_Toc169773589"/>
      <w:r w:rsidRPr="001C0C6F">
        <w:t>5.</w:t>
      </w:r>
      <w:r>
        <w:t>29</w:t>
      </w:r>
      <w:r w:rsidRPr="001C0C6F">
        <w:t>.4.2.2</w:t>
      </w:r>
      <w:r w:rsidRPr="001C0C6F">
        <w:tab/>
        <w:t>Target URI</w:t>
      </w:r>
      <w:bookmarkEnd w:id="12854"/>
      <w:bookmarkEnd w:id="12855"/>
      <w:bookmarkEnd w:id="12856"/>
      <w:bookmarkEnd w:id="12857"/>
      <w:bookmarkEnd w:id="12858"/>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9" w:name="_Toc151993973"/>
      <w:bookmarkStart w:id="12860" w:name="_Toc152000753"/>
      <w:bookmarkStart w:id="12861" w:name="_Toc152159358"/>
      <w:bookmarkStart w:id="12862" w:name="_Toc168571530"/>
      <w:bookmarkStart w:id="12863" w:name="_Toc169773590"/>
      <w:r w:rsidRPr="001C0C6F">
        <w:lastRenderedPageBreak/>
        <w:t>5.</w:t>
      </w:r>
      <w:r>
        <w:t>29</w:t>
      </w:r>
      <w:r w:rsidRPr="001C0C6F">
        <w:t>.4.2.3</w:t>
      </w:r>
      <w:r w:rsidRPr="001C0C6F">
        <w:tab/>
        <w:t>Operation Definition</w:t>
      </w:r>
      <w:bookmarkEnd w:id="12859"/>
      <w:bookmarkEnd w:id="12860"/>
      <w:bookmarkEnd w:id="12861"/>
      <w:bookmarkEnd w:id="12862"/>
      <w:bookmarkEnd w:id="12863"/>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4" w:name="_Toc151993974"/>
      <w:bookmarkStart w:id="12865" w:name="_Toc152000754"/>
      <w:bookmarkStart w:id="12866" w:name="_Toc152159359"/>
      <w:bookmarkStart w:id="12867" w:name="_Toc168571531"/>
      <w:bookmarkStart w:id="12868" w:name="_Toc169773591"/>
      <w:r w:rsidRPr="001C0C6F">
        <w:t>5.</w:t>
      </w:r>
      <w:r>
        <w:t>29</w:t>
      </w:r>
      <w:r w:rsidRPr="001C0C6F">
        <w:t>.5</w:t>
      </w:r>
      <w:r w:rsidRPr="001C0C6F">
        <w:tab/>
        <w:t>Data Model</w:t>
      </w:r>
      <w:bookmarkEnd w:id="12864"/>
      <w:bookmarkEnd w:id="12865"/>
      <w:bookmarkEnd w:id="12866"/>
      <w:bookmarkEnd w:id="12867"/>
      <w:bookmarkEnd w:id="12868"/>
    </w:p>
    <w:p w14:paraId="26A62E95" w14:textId="77777777" w:rsidR="00617845" w:rsidRPr="001C0C6F" w:rsidRDefault="00617845" w:rsidP="00D74FD5">
      <w:pPr>
        <w:pStyle w:val="Heading4"/>
      </w:pPr>
      <w:bookmarkStart w:id="12869" w:name="_Toc151993975"/>
      <w:bookmarkStart w:id="12870" w:name="_Toc152000755"/>
      <w:bookmarkStart w:id="12871" w:name="_Toc152159360"/>
      <w:bookmarkStart w:id="12872" w:name="_Toc168571532"/>
      <w:bookmarkStart w:id="12873" w:name="_Toc169773592"/>
      <w:r w:rsidRPr="001C0C6F">
        <w:t>5.</w:t>
      </w:r>
      <w:r>
        <w:t>29</w:t>
      </w:r>
      <w:r w:rsidRPr="001C0C6F">
        <w:t>.5.1</w:t>
      </w:r>
      <w:r w:rsidRPr="001C0C6F">
        <w:tab/>
        <w:t>General</w:t>
      </w:r>
      <w:bookmarkEnd w:id="12869"/>
      <w:bookmarkEnd w:id="12870"/>
      <w:bookmarkEnd w:id="12871"/>
      <w:bookmarkEnd w:id="12872"/>
      <w:bookmarkEnd w:id="12873"/>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4" w:name="_Toc151993976"/>
      <w:bookmarkStart w:id="12875" w:name="_Toc152000756"/>
      <w:bookmarkStart w:id="12876" w:name="_Toc152159361"/>
      <w:bookmarkStart w:id="12877" w:name="_Toc168571533"/>
      <w:bookmarkStart w:id="12878" w:name="_Toc169773593"/>
      <w:r w:rsidRPr="001C0C6F">
        <w:t>5.</w:t>
      </w:r>
      <w:r>
        <w:t>29</w:t>
      </w:r>
      <w:r w:rsidRPr="001C0C6F">
        <w:t>.5.2</w:t>
      </w:r>
      <w:r w:rsidRPr="001C0C6F">
        <w:tab/>
        <w:t>Structured data types</w:t>
      </w:r>
      <w:bookmarkEnd w:id="12874"/>
      <w:bookmarkEnd w:id="12875"/>
      <w:bookmarkEnd w:id="12876"/>
      <w:bookmarkEnd w:id="12877"/>
      <w:bookmarkEnd w:id="12878"/>
    </w:p>
    <w:p w14:paraId="069E52A5" w14:textId="77777777" w:rsidR="00617845" w:rsidRPr="001C0C6F" w:rsidRDefault="00617845" w:rsidP="00D74FD5">
      <w:pPr>
        <w:pStyle w:val="Heading5"/>
      </w:pPr>
      <w:bookmarkStart w:id="12879" w:name="_Toc151993977"/>
      <w:bookmarkStart w:id="12880" w:name="_Toc152000757"/>
      <w:bookmarkStart w:id="12881" w:name="_Toc152159362"/>
      <w:bookmarkStart w:id="12882" w:name="_Toc168571534"/>
      <w:bookmarkStart w:id="12883" w:name="_Toc169773594"/>
      <w:r w:rsidRPr="001C0C6F">
        <w:t>5.</w:t>
      </w:r>
      <w:r>
        <w:t>29</w:t>
      </w:r>
      <w:r w:rsidRPr="001C0C6F">
        <w:t>.5.2.1</w:t>
      </w:r>
      <w:r w:rsidRPr="001C0C6F">
        <w:tab/>
        <w:t>Introduction</w:t>
      </w:r>
      <w:bookmarkEnd w:id="12879"/>
      <w:bookmarkEnd w:id="12880"/>
      <w:bookmarkEnd w:id="12881"/>
      <w:bookmarkEnd w:id="12882"/>
      <w:bookmarkEnd w:id="12883"/>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4" w:name="_Toc168571535"/>
      <w:bookmarkStart w:id="12885" w:name="_Toc169773595"/>
      <w:r w:rsidRPr="001C0C6F">
        <w:lastRenderedPageBreak/>
        <w:t>5.</w:t>
      </w:r>
      <w:r>
        <w:t>29</w:t>
      </w:r>
      <w:r w:rsidRPr="001C0C6F">
        <w:t>.5.2.2</w:t>
      </w:r>
      <w:r w:rsidRPr="001C0C6F">
        <w:tab/>
      </w:r>
      <w:r w:rsidR="00C255C6">
        <w:t>Void</w:t>
      </w:r>
      <w:bookmarkEnd w:id="12884"/>
      <w:bookmarkEnd w:id="12885"/>
    </w:p>
    <w:p w14:paraId="553C779B" w14:textId="77777777" w:rsidR="00617845" w:rsidRPr="001C0C6F" w:rsidRDefault="00617845" w:rsidP="00D74FD5">
      <w:pPr>
        <w:pStyle w:val="Heading5"/>
      </w:pPr>
      <w:bookmarkStart w:id="12886" w:name="_Toc151993978"/>
      <w:bookmarkStart w:id="12887" w:name="_Toc152000758"/>
      <w:bookmarkStart w:id="12888" w:name="_Toc152159363"/>
      <w:bookmarkStart w:id="12889" w:name="_Toc168571536"/>
      <w:bookmarkStart w:id="12890" w:name="_Toc169773596"/>
      <w:r w:rsidRPr="001C0C6F">
        <w:t>5.</w:t>
      </w:r>
      <w:r>
        <w:t>29</w:t>
      </w:r>
      <w:r w:rsidRPr="001C0C6F">
        <w:t>.5.2.</w:t>
      </w:r>
      <w:r>
        <w:t>3</w:t>
      </w:r>
      <w:r w:rsidRPr="001C0C6F">
        <w:tab/>
        <w:t xml:space="preserve">Type: </w:t>
      </w:r>
      <w:r>
        <w:t>Mbs</w:t>
      </w:r>
      <w:r w:rsidRPr="001C0C6F">
        <w:t>GroupMsgDel</w:t>
      </w:r>
      <w:bookmarkEnd w:id="12886"/>
      <w:bookmarkEnd w:id="12887"/>
      <w:bookmarkEnd w:id="12888"/>
      <w:bookmarkEnd w:id="12889"/>
      <w:bookmarkEnd w:id="12890"/>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F2664E">
            <w:pPr>
              <w:pStyle w:val="TAL"/>
            </w:pPr>
            <w:r>
              <w:t>nrRedCapUeInfo</w:t>
            </w:r>
          </w:p>
        </w:tc>
        <w:tc>
          <w:tcPr>
            <w:tcW w:w="1984" w:type="dxa"/>
            <w:gridSpan w:val="2"/>
            <w:vAlign w:val="center"/>
          </w:tcPr>
          <w:p w14:paraId="12567B72" w14:textId="77777777" w:rsidR="002C0CB2" w:rsidRPr="0048233A" w:rsidRDefault="002C0CB2" w:rsidP="00F2664E">
            <w:pPr>
              <w:pStyle w:val="TAL"/>
            </w:pPr>
            <w:bookmarkStart w:id="12891" w:name="_Hlk158888970"/>
            <w:r>
              <w:t>NrRedCapUeInfo</w:t>
            </w:r>
            <w:bookmarkEnd w:id="12891"/>
          </w:p>
        </w:tc>
        <w:tc>
          <w:tcPr>
            <w:tcW w:w="709" w:type="dxa"/>
            <w:gridSpan w:val="2"/>
            <w:vAlign w:val="center"/>
          </w:tcPr>
          <w:p w14:paraId="1ACA80D0" w14:textId="77777777" w:rsidR="002C0CB2" w:rsidRDefault="002C0CB2" w:rsidP="00F2664E">
            <w:pPr>
              <w:pStyle w:val="TAC"/>
            </w:pPr>
            <w:r>
              <w:t>O</w:t>
            </w:r>
          </w:p>
        </w:tc>
        <w:tc>
          <w:tcPr>
            <w:tcW w:w="1134" w:type="dxa"/>
            <w:gridSpan w:val="2"/>
            <w:vAlign w:val="center"/>
          </w:tcPr>
          <w:p w14:paraId="65BC5F1C" w14:textId="77777777" w:rsidR="002C0CB2" w:rsidRDefault="002C0CB2" w:rsidP="00F2664E">
            <w:pPr>
              <w:pStyle w:val="TAC"/>
            </w:pPr>
            <w:r>
              <w:t>0..1</w:t>
            </w:r>
          </w:p>
        </w:tc>
        <w:tc>
          <w:tcPr>
            <w:tcW w:w="2662" w:type="dxa"/>
            <w:gridSpan w:val="2"/>
            <w:vAlign w:val="center"/>
          </w:tcPr>
          <w:p w14:paraId="0699B42E" w14:textId="77777777" w:rsidR="002C0CB2" w:rsidRDefault="002C0CB2" w:rsidP="00F2664E">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F2664E">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lastRenderedPageBreak/>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2" w:name="_Toc168571537"/>
      <w:bookmarkStart w:id="12893" w:name="_Toc169773597"/>
      <w:r w:rsidRPr="001C0C6F">
        <w:t>5.</w:t>
      </w:r>
      <w:r>
        <w:t>29</w:t>
      </w:r>
      <w:r w:rsidRPr="001C0C6F">
        <w:t>.5.2.</w:t>
      </w:r>
      <w:r>
        <w:t>4</w:t>
      </w:r>
      <w:r w:rsidRPr="001C0C6F">
        <w:tab/>
      </w:r>
      <w:r w:rsidR="00C255C6">
        <w:t>Void</w:t>
      </w:r>
      <w:bookmarkEnd w:id="12892"/>
      <w:bookmarkEnd w:id="12893"/>
    </w:p>
    <w:p w14:paraId="75D8BC05" w14:textId="77777777" w:rsidR="00617845" w:rsidRPr="001C0C6F" w:rsidRDefault="00617845" w:rsidP="00D74FD5">
      <w:pPr>
        <w:pStyle w:val="Heading5"/>
      </w:pPr>
      <w:bookmarkStart w:id="12894" w:name="_Toc151993979"/>
      <w:bookmarkStart w:id="12895" w:name="_Toc152000759"/>
      <w:bookmarkStart w:id="12896" w:name="_Toc152159364"/>
      <w:bookmarkStart w:id="12897" w:name="_Toc168571538"/>
      <w:bookmarkStart w:id="12898" w:name="_Toc169773598"/>
      <w:r w:rsidRPr="001C0C6F">
        <w:t>5.</w:t>
      </w:r>
      <w:r>
        <w:t>29</w:t>
      </w:r>
      <w:r w:rsidRPr="001C0C6F">
        <w:t>.5.2.</w:t>
      </w:r>
      <w:r w:rsidR="00492FDD">
        <w:t>5</w:t>
      </w:r>
      <w:r w:rsidRPr="001C0C6F">
        <w:tab/>
        <w:t>Type:</w:t>
      </w:r>
      <w:bookmarkStart w:id="12899" w:name="_Hlk120713386"/>
      <w:r w:rsidRPr="00452BD7">
        <w:t xml:space="preserve"> Mbs</w:t>
      </w:r>
      <w:r w:rsidRPr="001C0C6F">
        <w:t>GroupMsg</w:t>
      </w:r>
      <w:bookmarkEnd w:id="12899"/>
      <w:r>
        <w:t>DelPatch</w:t>
      </w:r>
      <w:bookmarkEnd w:id="12894"/>
      <w:bookmarkEnd w:id="12895"/>
      <w:bookmarkEnd w:id="12896"/>
      <w:bookmarkEnd w:id="12897"/>
      <w:bookmarkEnd w:id="12898"/>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F2664E">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F2664E">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F2664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F2664E">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F2664E">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F2664E">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900" w:name="_Toc151993980"/>
      <w:bookmarkStart w:id="12901" w:name="_Toc152000760"/>
      <w:bookmarkStart w:id="12902" w:name="_Toc152159365"/>
      <w:bookmarkStart w:id="12903" w:name="_Toc168571539"/>
      <w:bookmarkStart w:id="12904"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900"/>
      <w:bookmarkEnd w:id="12901"/>
      <w:bookmarkEnd w:id="12902"/>
      <w:bookmarkEnd w:id="12903"/>
      <w:bookmarkEnd w:id="12904"/>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5" w:name="_Toc151993981"/>
      <w:bookmarkStart w:id="12906" w:name="_Toc152000761"/>
      <w:bookmarkStart w:id="12907" w:name="_Toc152159366"/>
      <w:bookmarkStart w:id="12908" w:name="_Toc168571540"/>
      <w:bookmarkStart w:id="12909" w:name="_Toc169773600"/>
      <w:r w:rsidRPr="001C0C6F">
        <w:t>5.</w:t>
      </w:r>
      <w:r>
        <w:t>29</w:t>
      </w:r>
      <w:r w:rsidRPr="001C0C6F">
        <w:t>.5.3</w:t>
      </w:r>
      <w:r w:rsidRPr="001C0C6F">
        <w:tab/>
        <w:t>Simple data types and enumerations</w:t>
      </w:r>
      <w:bookmarkEnd w:id="12905"/>
      <w:bookmarkEnd w:id="12906"/>
      <w:bookmarkEnd w:id="12907"/>
      <w:bookmarkEnd w:id="12908"/>
      <w:bookmarkEnd w:id="12909"/>
    </w:p>
    <w:p w14:paraId="2E602DF6" w14:textId="77777777" w:rsidR="00617845" w:rsidRPr="001C0C6F" w:rsidRDefault="00617845" w:rsidP="00D74FD5">
      <w:pPr>
        <w:pStyle w:val="Heading5"/>
      </w:pPr>
      <w:bookmarkStart w:id="12910" w:name="_Toc151993982"/>
      <w:bookmarkStart w:id="12911" w:name="_Toc152000762"/>
      <w:bookmarkStart w:id="12912" w:name="_Toc152159367"/>
      <w:bookmarkStart w:id="12913" w:name="_Toc168571541"/>
      <w:bookmarkStart w:id="12914" w:name="_Toc169773601"/>
      <w:r w:rsidRPr="001C0C6F">
        <w:t>5.</w:t>
      </w:r>
      <w:r>
        <w:t>29</w:t>
      </w:r>
      <w:r w:rsidRPr="001C0C6F">
        <w:t>.5.3.1</w:t>
      </w:r>
      <w:r w:rsidRPr="001C0C6F">
        <w:tab/>
        <w:t>Introduction</w:t>
      </w:r>
      <w:bookmarkEnd w:id="12910"/>
      <w:bookmarkEnd w:id="12911"/>
      <w:bookmarkEnd w:id="12912"/>
      <w:bookmarkEnd w:id="12913"/>
      <w:bookmarkEnd w:id="12914"/>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5" w:name="_Toc151993983"/>
      <w:bookmarkStart w:id="12916" w:name="_Toc152000763"/>
      <w:bookmarkStart w:id="12917" w:name="_Toc152159368"/>
      <w:bookmarkStart w:id="12918" w:name="_Toc168571542"/>
      <w:bookmarkStart w:id="12919" w:name="_Toc169773602"/>
      <w:r w:rsidRPr="001C0C6F">
        <w:t>5.</w:t>
      </w:r>
      <w:r>
        <w:t>29</w:t>
      </w:r>
      <w:r w:rsidRPr="001C0C6F">
        <w:t>.5.3.2</w:t>
      </w:r>
      <w:r w:rsidRPr="001C0C6F">
        <w:tab/>
        <w:t>Simple data types</w:t>
      </w:r>
      <w:bookmarkEnd w:id="12915"/>
      <w:bookmarkEnd w:id="12916"/>
      <w:bookmarkEnd w:id="12917"/>
      <w:bookmarkEnd w:id="12918"/>
      <w:bookmarkEnd w:id="12919"/>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lastRenderedPageBreak/>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20" w:name="_Toc130662224"/>
      <w:bookmarkStart w:id="12921" w:name="_Toc151993984"/>
      <w:bookmarkStart w:id="12922" w:name="_Toc152000764"/>
      <w:bookmarkStart w:id="12923" w:name="_Toc152159369"/>
      <w:bookmarkStart w:id="12924" w:name="_Toc168571543"/>
      <w:bookmarkStart w:id="12925"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20"/>
      <w:bookmarkEnd w:id="12921"/>
      <w:bookmarkEnd w:id="12922"/>
      <w:bookmarkEnd w:id="12923"/>
      <w:bookmarkEnd w:id="12924"/>
      <w:bookmarkEnd w:id="12925"/>
    </w:p>
    <w:p w14:paraId="32DF8225" w14:textId="77777777" w:rsidR="00F403E8" w:rsidRPr="00F403E8" w:rsidRDefault="00F403E8" w:rsidP="00F403E8">
      <w:pPr>
        <w:pStyle w:val="Heading5"/>
      </w:pPr>
      <w:bookmarkStart w:id="12926" w:name="_Toc130662225"/>
      <w:bookmarkStart w:id="12927" w:name="_Toc151993985"/>
      <w:bookmarkStart w:id="12928" w:name="_Toc152000765"/>
      <w:bookmarkStart w:id="12929" w:name="_Toc152159370"/>
      <w:bookmarkStart w:id="12930" w:name="_Toc168571544"/>
      <w:bookmarkStart w:id="12931" w:name="_Toc169773604"/>
      <w:r w:rsidRPr="00F403E8">
        <w:t>5.29.5.4.1</w:t>
      </w:r>
      <w:r w:rsidRPr="00F403E8">
        <w:tab/>
        <w:t xml:space="preserve">Type: </w:t>
      </w:r>
      <w:bookmarkEnd w:id="12926"/>
      <w:r w:rsidRPr="00F403E8">
        <w:t>MbsServArea</w:t>
      </w:r>
      <w:bookmarkEnd w:id="12927"/>
      <w:bookmarkEnd w:id="12928"/>
      <w:bookmarkEnd w:id="12929"/>
      <w:bookmarkEnd w:id="12930"/>
      <w:bookmarkEnd w:id="12931"/>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2" w:name="_Toc151993986"/>
      <w:bookmarkStart w:id="12933" w:name="_Toc152000766"/>
      <w:bookmarkStart w:id="12934" w:name="_Toc152159371"/>
      <w:bookmarkStart w:id="12935" w:name="_Toc168571545"/>
      <w:bookmarkStart w:id="12936" w:name="_Toc169773605"/>
      <w:r w:rsidRPr="001C0C6F">
        <w:t>5.</w:t>
      </w:r>
      <w:r>
        <w:t>29</w:t>
      </w:r>
      <w:r w:rsidRPr="001C0C6F">
        <w:t>.6</w:t>
      </w:r>
      <w:r w:rsidRPr="001C0C6F">
        <w:tab/>
        <w:t>Used Features</w:t>
      </w:r>
      <w:bookmarkEnd w:id="12932"/>
      <w:bookmarkEnd w:id="12933"/>
      <w:bookmarkEnd w:id="12934"/>
      <w:bookmarkEnd w:id="12935"/>
      <w:bookmarkEnd w:id="12936"/>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7" w:name="_Toc151993987"/>
      <w:bookmarkStart w:id="12938" w:name="_Toc152000767"/>
      <w:bookmarkStart w:id="12939" w:name="_Toc152159372"/>
      <w:bookmarkStart w:id="12940" w:name="_Toc168571546"/>
      <w:bookmarkStart w:id="12941" w:name="_Toc169773606"/>
      <w:r w:rsidRPr="001C0C6F">
        <w:t>5.</w:t>
      </w:r>
      <w:r>
        <w:t>29</w:t>
      </w:r>
      <w:r w:rsidRPr="001C0C6F">
        <w:t>.7</w:t>
      </w:r>
      <w:r w:rsidRPr="001C0C6F">
        <w:tab/>
        <w:t>Error handling</w:t>
      </w:r>
      <w:bookmarkEnd w:id="12937"/>
      <w:bookmarkEnd w:id="12938"/>
      <w:bookmarkEnd w:id="12939"/>
      <w:bookmarkEnd w:id="12940"/>
      <w:bookmarkEnd w:id="12941"/>
    </w:p>
    <w:p w14:paraId="4A730AD1" w14:textId="77777777" w:rsidR="00617845" w:rsidRPr="001C0C6F" w:rsidRDefault="00617845" w:rsidP="00D74FD5">
      <w:pPr>
        <w:pStyle w:val="Heading4"/>
      </w:pPr>
      <w:bookmarkStart w:id="12942" w:name="_Toc151993988"/>
      <w:bookmarkStart w:id="12943" w:name="_Toc152000768"/>
      <w:bookmarkStart w:id="12944" w:name="_Toc152159373"/>
      <w:bookmarkStart w:id="12945" w:name="_Toc168571547"/>
      <w:bookmarkStart w:id="12946" w:name="_Toc169773607"/>
      <w:r w:rsidRPr="001C0C6F">
        <w:t>5.</w:t>
      </w:r>
      <w:r>
        <w:t>29</w:t>
      </w:r>
      <w:r w:rsidRPr="001C0C6F">
        <w:t>.7.1</w:t>
      </w:r>
      <w:r w:rsidRPr="001C0C6F">
        <w:tab/>
        <w:t>General</w:t>
      </w:r>
      <w:bookmarkEnd w:id="12942"/>
      <w:bookmarkEnd w:id="12943"/>
      <w:bookmarkEnd w:id="12944"/>
      <w:bookmarkEnd w:id="12945"/>
      <w:bookmarkEnd w:id="12946"/>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47" w:name="_Toc151993989"/>
      <w:bookmarkStart w:id="12948" w:name="_Toc152000769"/>
      <w:bookmarkStart w:id="12949" w:name="_Toc152159374"/>
      <w:bookmarkStart w:id="12950" w:name="_Toc168571548"/>
      <w:bookmarkStart w:id="12951" w:name="_Toc169773608"/>
      <w:r w:rsidRPr="001C0C6F">
        <w:t>5.</w:t>
      </w:r>
      <w:r>
        <w:t>29</w:t>
      </w:r>
      <w:r w:rsidRPr="001C0C6F">
        <w:t>.7.2</w:t>
      </w:r>
      <w:r w:rsidRPr="001C0C6F">
        <w:tab/>
        <w:t>Protocol Errors</w:t>
      </w:r>
      <w:bookmarkEnd w:id="12947"/>
      <w:bookmarkEnd w:id="12948"/>
      <w:bookmarkEnd w:id="12949"/>
      <w:bookmarkEnd w:id="12950"/>
      <w:bookmarkEnd w:id="12951"/>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52" w:name="_Toc151993990"/>
      <w:bookmarkStart w:id="12953" w:name="_Toc152000770"/>
      <w:bookmarkStart w:id="12954" w:name="_Toc152159375"/>
      <w:bookmarkStart w:id="12955" w:name="_Toc168571549"/>
      <w:bookmarkStart w:id="12956" w:name="_Toc169773609"/>
      <w:r w:rsidRPr="001C0C6F">
        <w:t>5.</w:t>
      </w:r>
      <w:r>
        <w:t>29</w:t>
      </w:r>
      <w:r w:rsidRPr="001C0C6F">
        <w:t>.7.3</w:t>
      </w:r>
      <w:r w:rsidRPr="001C0C6F">
        <w:tab/>
        <w:t>Application Errors</w:t>
      </w:r>
      <w:bookmarkEnd w:id="12952"/>
      <w:bookmarkEnd w:id="12953"/>
      <w:bookmarkEnd w:id="12954"/>
      <w:bookmarkEnd w:id="12955"/>
      <w:bookmarkEnd w:id="12956"/>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7" w:name="_Toc136555491"/>
      <w:bookmarkStart w:id="12958" w:name="_Toc151993991"/>
      <w:bookmarkStart w:id="12959" w:name="_Toc152000771"/>
      <w:bookmarkStart w:id="12960" w:name="_Toc152159376"/>
      <w:bookmarkStart w:id="12961" w:name="_Toc168571550"/>
      <w:bookmarkStart w:id="12962" w:name="_Toc169773610"/>
      <w:r>
        <w:lastRenderedPageBreak/>
        <w:t>5.30</w:t>
      </w:r>
      <w:r>
        <w:tab/>
        <w:t>DNAIMapping API</w:t>
      </w:r>
      <w:bookmarkEnd w:id="12957"/>
      <w:bookmarkEnd w:id="12958"/>
      <w:bookmarkEnd w:id="12959"/>
      <w:bookmarkEnd w:id="12960"/>
      <w:bookmarkEnd w:id="12961"/>
      <w:bookmarkEnd w:id="12962"/>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3" w:name="_Toc136555492"/>
      <w:bookmarkStart w:id="12964" w:name="_Toc151993992"/>
      <w:bookmarkStart w:id="12965" w:name="_Toc152000772"/>
      <w:bookmarkStart w:id="12966" w:name="_Toc152159377"/>
      <w:bookmarkStart w:id="12967" w:name="_Toc168571551"/>
      <w:bookmarkStart w:id="12968" w:name="_Toc169773611"/>
      <w:r>
        <w:t>5.30.2</w:t>
      </w:r>
      <w:r>
        <w:tab/>
        <w:t>Resources</w:t>
      </w:r>
      <w:bookmarkEnd w:id="12963"/>
      <w:bookmarkEnd w:id="12964"/>
      <w:bookmarkEnd w:id="12965"/>
      <w:bookmarkEnd w:id="12966"/>
      <w:bookmarkEnd w:id="12967"/>
      <w:bookmarkEnd w:id="12968"/>
    </w:p>
    <w:p w14:paraId="693EE85A" w14:textId="77777777" w:rsidR="00193A10" w:rsidRDefault="00193A10" w:rsidP="00193A10">
      <w:pPr>
        <w:pStyle w:val="Heading4"/>
      </w:pPr>
      <w:bookmarkStart w:id="12969" w:name="_Toc129203034"/>
      <w:bookmarkStart w:id="12970" w:name="_Toc136555493"/>
      <w:bookmarkStart w:id="12971" w:name="_Toc151993993"/>
      <w:bookmarkStart w:id="12972" w:name="_Toc152000773"/>
      <w:bookmarkStart w:id="12973" w:name="_Toc152159378"/>
      <w:bookmarkStart w:id="12974" w:name="_Toc168571552"/>
      <w:bookmarkStart w:id="12975" w:name="_Toc169773612"/>
      <w:r>
        <w:t>5.30.2.1</w:t>
      </w:r>
      <w:r>
        <w:tab/>
        <w:t>Overview</w:t>
      </w:r>
      <w:bookmarkEnd w:id="12969"/>
      <w:bookmarkEnd w:id="12970"/>
      <w:bookmarkEnd w:id="12971"/>
      <w:bookmarkEnd w:id="12972"/>
      <w:bookmarkEnd w:id="12973"/>
      <w:bookmarkEnd w:id="12974"/>
      <w:bookmarkEnd w:id="12975"/>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6pt" o:ole="">
            <v:imagedata r:id="rId68" o:title="" croptop="2567f" cropbottom="9168f" cropleft="1389f" cropright="11086f"/>
          </v:shape>
          <o:OLEObject Type="Embed" ProgID="Visio.Drawing.11" ShapeID="_x0000_i1053" DrawAspect="Content" ObjectID="_1786277399"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lastRenderedPageBreak/>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6" w:name="_Toc129203035"/>
      <w:bookmarkStart w:id="12977" w:name="_Toc136555494"/>
      <w:bookmarkStart w:id="12978" w:name="_Toc151993994"/>
      <w:bookmarkStart w:id="12979" w:name="_Toc152000774"/>
      <w:bookmarkStart w:id="12980" w:name="_Toc152159379"/>
      <w:bookmarkStart w:id="12981" w:name="_Toc168571553"/>
      <w:bookmarkStart w:id="12982" w:name="_Toc169773613"/>
      <w:r>
        <w:t>5.30.2.2</w:t>
      </w:r>
      <w:r>
        <w:tab/>
        <w:t>Resource: DNAI Mapping Subscription</w:t>
      </w:r>
      <w:bookmarkEnd w:id="12976"/>
      <w:r>
        <w:t>s</w:t>
      </w:r>
      <w:bookmarkEnd w:id="12977"/>
      <w:bookmarkEnd w:id="12978"/>
      <w:bookmarkEnd w:id="12979"/>
      <w:bookmarkEnd w:id="12980"/>
      <w:bookmarkEnd w:id="12981"/>
      <w:bookmarkEnd w:id="12982"/>
    </w:p>
    <w:p w14:paraId="379F0476" w14:textId="77777777" w:rsidR="00193A10" w:rsidRDefault="00193A10" w:rsidP="00193A10">
      <w:pPr>
        <w:pStyle w:val="Heading5"/>
      </w:pPr>
      <w:bookmarkStart w:id="12983" w:name="_Toc129203036"/>
      <w:bookmarkStart w:id="12984" w:name="_Toc136555495"/>
      <w:bookmarkStart w:id="12985" w:name="_Toc151993995"/>
      <w:bookmarkStart w:id="12986" w:name="_Toc152000775"/>
      <w:bookmarkStart w:id="12987" w:name="_Toc152159380"/>
      <w:bookmarkStart w:id="12988" w:name="_Toc168571554"/>
      <w:bookmarkStart w:id="12989" w:name="_Toc169773614"/>
      <w:r>
        <w:t>5.30.2.2.1</w:t>
      </w:r>
      <w:r>
        <w:tab/>
        <w:t>Introduction</w:t>
      </w:r>
      <w:bookmarkEnd w:id="12983"/>
      <w:bookmarkEnd w:id="12984"/>
      <w:bookmarkEnd w:id="12985"/>
      <w:bookmarkEnd w:id="12986"/>
      <w:bookmarkEnd w:id="12987"/>
      <w:bookmarkEnd w:id="12988"/>
      <w:bookmarkEnd w:id="12989"/>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90" w:name="_Toc129203037"/>
      <w:bookmarkStart w:id="12991" w:name="_Toc136555496"/>
      <w:bookmarkStart w:id="12992" w:name="_Toc151993996"/>
      <w:bookmarkStart w:id="12993" w:name="_Toc152000776"/>
      <w:bookmarkStart w:id="12994" w:name="_Toc152159381"/>
      <w:bookmarkStart w:id="12995" w:name="_Toc168571555"/>
      <w:bookmarkStart w:id="12996" w:name="_Toc169773615"/>
      <w:r>
        <w:t>5.30.2.2.2</w:t>
      </w:r>
      <w:r>
        <w:tab/>
        <w:t>Resource Definition</w:t>
      </w:r>
      <w:bookmarkEnd w:id="12990"/>
      <w:bookmarkEnd w:id="12991"/>
      <w:bookmarkEnd w:id="12992"/>
      <w:bookmarkEnd w:id="12993"/>
      <w:bookmarkEnd w:id="12994"/>
      <w:bookmarkEnd w:id="12995"/>
      <w:bookmarkEnd w:id="12996"/>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7" w:name="_Toc129203038"/>
    </w:p>
    <w:p w14:paraId="68751CAE" w14:textId="77777777" w:rsidR="00193A10" w:rsidRDefault="00193A10" w:rsidP="00193A10">
      <w:pPr>
        <w:pStyle w:val="Heading5"/>
      </w:pPr>
      <w:bookmarkStart w:id="12998" w:name="_Toc136555497"/>
      <w:bookmarkStart w:id="12999" w:name="_Toc151993997"/>
      <w:bookmarkStart w:id="13000" w:name="_Toc152000777"/>
      <w:bookmarkStart w:id="13001" w:name="_Toc152159382"/>
      <w:bookmarkStart w:id="13002" w:name="_Toc168571556"/>
      <w:bookmarkStart w:id="13003" w:name="_Toc169773616"/>
      <w:r>
        <w:t>5.30.2.2.3</w:t>
      </w:r>
      <w:r>
        <w:tab/>
        <w:t xml:space="preserve">Resource </w:t>
      </w:r>
      <w:r w:rsidR="00D63D26" w:rsidRPr="00C21435">
        <w:t xml:space="preserve">Standard </w:t>
      </w:r>
      <w:r>
        <w:t>Methods</w:t>
      </w:r>
      <w:bookmarkEnd w:id="12997"/>
      <w:bookmarkEnd w:id="12998"/>
      <w:bookmarkEnd w:id="12999"/>
      <w:bookmarkEnd w:id="13000"/>
      <w:bookmarkEnd w:id="13001"/>
      <w:bookmarkEnd w:id="13002"/>
      <w:bookmarkEnd w:id="13003"/>
    </w:p>
    <w:p w14:paraId="6FDA227D" w14:textId="77777777" w:rsidR="00193A10" w:rsidRDefault="00193A10" w:rsidP="00193A10">
      <w:pPr>
        <w:pStyle w:val="Heading6"/>
      </w:pPr>
      <w:bookmarkStart w:id="13004" w:name="_Toc129203039"/>
      <w:bookmarkStart w:id="13005" w:name="_Toc136555498"/>
      <w:bookmarkStart w:id="13006" w:name="_Toc151993998"/>
      <w:bookmarkStart w:id="13007" w:name="_Toc152000778"/>
      <w:bookmarkStart w:id="13008" w:name="_Toc152159383"/>
      <w:bookmarkStart w:id="13009" w:name="_Toc168571557"/>
      <w:bookmarkStart w:id="13010" w:name="_Toc169773617"/>
      <w:r>
        <w:t>5.30.2.2.3.1</w:t>
      </w:r>
      <w:r>
        <w:tab/>
      </w:r>
      <w:r w:rsidR="00D63D26">
        <w:t>Void</w:t>
      </w:r>
      <w:bookmarkEnd w:id="13004"/>
      <w:bookmarkEnd w:id="13005"/>
      <w:bookmarkEnd w:id="13006"/>
      <w:bookmarkEnd w:id="13007"/>
      <w:bookmarkEnd w:id="13008"/>
      <w:bookmarkEnd w:id="13009"/>
      <w:bookmarkEnd w:id="13010"/>
    </w:p>
    <w:p w14:paraId="1E6A091A" w14:textId="77777777" w:rsidR="00193A10" w:rsidRDefault="00193A10" w:rsidP="00193A10">
      <w:pPr>
        <w:pStyle w:val="Heading6"/>
      </w:pPr>
      <w:bookmarkStart w:id="13011" w:name="_Toc129203040"/>
      <w:bookmarkStart w:id="13012" w:name="_Toc136555499"/>
      <w:bookmarkStart w:id="13013" w:name="_Toc151993999"/>
      <w:bookmarkStart w:id="13014" w:name="_Toc152000779"/>
      <w:bookmarkStart w:id="13015" w:name="_Toc152159384"/>
      <w:bookmarkStart w:id="13016" w:name="_Toc168571558"/>
      <w:bookmarkStart w:id="13017" w:name="_Toc169773618"/>
      <w:r>
        <w:t>5.30.2.2.3.2</w:t>
      </w:r>
      <w:r>
        <w:tab/>
        <w:t>GET</w:t>
      </w:r>
      <w:bookmarkEnd w:id="13011"/>
      <w:bookmarkEnd w:id="13012"/>
      <w:bookmarkEnd w:id="13013"/>
      <w:bookmarkEnd w:id="13014"/>
      <w:bookmarkEnd w:id="13015"/>
      <w:bookmarkEnd w:id="13016"/>
      <w:bookmarkEnd w:id="13017"/>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8" w:name="_Toc129203041"/>
      <w:bookmarkStart w:id="13019" w:name="_Toc136555500"/>
      <w:bookmarkStart w:id="13020" w:name="_Toc151994000"/>
      <w:bookmarkStart w:id="13021" w:name="_Toc152000780"/>
      <w:bookmarkStart w:id="13022" w:name="_Toc152159385"/>
      <w:bookmarkStart w:id="13023" w:name="_Toc168571559"/>
      <w:bookmarkStart w:id="13024" w:name="_Toc169773619"/>
      <w:r>
        <w:t>5.30.2.2.3.3</w:t>
      </w:r>
      <w:r>
        <w:tab/>
        <w:t>POST</w:t>
      </w:r>
      <w:bookmarkEnd w:id="13018"/>
      <w:bookmarkEnd w:id="13019"/>
      <w:bookmarkEnd w:id="13020"/>
      <w:bookmarkEnd w:id="13021"/>
      <w:bookmarkEnd w:id="13022"/>
      <w:bookmarkEnd w:id="13023"/>
      <w:bookmarkEnd w:id="13024"/>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5" w:name="_Toc168571560"/>
      <w:bookmarkStart w:id="13026" w:name="_Toc169773620"/>
      <w:bookmarkStart w:id="13027" w:name="_Toc129203042"/>
      <w:bookmarkStart w:id="13028" w:name="_Toc136555501"/>
      <w:bookmarkStart w:id="13029" w:name="_Toc151994001"/>
      <w:bookmarkStart w:id="13030" w:name="_Toc152000781"/>
      <w:bookmarkStart w:id="13031" w:name="_Toc152159386"/>
      <w:r w:rsidRPr="00E20344">
        <w:t>5.</w:t>
      </w:r>
      <w:r>
        <w:t>30</w:t>
      </w:r>
      <w:r w:rsidRPr="00E20344">
        <w:t>.2.2.</w:t>
      </w:r>
      <w:r>
        <w:t>4</w:t>
      </w:r>
      <w:r w:rsidRPr="00E20344">
        <w:tab/>
        <w:t>Resource Custom Operations</w:t>
      </w:r>
      <w:bookmarkEnd w:id="13025"/>
      <w:bookmarkEnd w:id="13026"/>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2" w:name="_Toc168571561"/>
      <w:bookmarkStart w:id="13033" w:name="_Toc169773621"/>
      <w:r>
        <w:t>5.30.2.3</w:t>
      </w:r>
      <w:r>
        <w:tab/>
        <w:t>Resource: Individual DNAI Mapping Subscription</w:t>
      </w:r>
      <w:bookmarkEnd w:id="13027"/>
      <w:bookmarkEnd w:id="13028"/>
      <w:bookmarkEnd w:id="13029"/>
      <w:bookmarkEnd w:id="13030"/>
      <w:bookmarkEnd w:id="13031"/>
      <w:bookmarkEnd w:id="13032"/>
      <w:bookmarkEnd w:id="13033"/>
    </w:p>
    <w:p w14:paraId="0D43A4FD" w14:textId="77777777" w:rsidR="00193A10" w:rsidRDefault="00193A10" w:rsidP="00193A10">
      <w:pPr>
        <w:pStyle w:val="Heading5"/>
      </w:pPr>
      <w:bookmarkStart w:id="13034" w:name="_Toc129203043"/>
      <w:bookmarkStart w:id="13035" w:name="_Toc136555502"/>
      <w:bookmarkStart w:id="13036" w:name="_Toc151994002"/>
      <w:bookmarkStart w:id="13037" w:name="_Toc152000782"/>
      <w:bookmarkStart w:id="13038" w:name="_Toc152159387"/>
      <w:bookmarkStart w:id="13039" w:name="_Toc168571562"/>
      <w:bookmarkStart w:id="13040" w:name="_Toc169773622"/>
      <w:r>
        <w:t>5.30.2.3.1</w:t>
      </w:r>
      <w:r>
        <w:tab/>
        <w:t>Introduction</w:t>
      </w:r>
      <w:bookmarkEnd w:id="13034"/>
      <w:bookmarkEnd w:id="13035"/>
      <w:bookmarkEnd w:id="13036"/>
      <w:bookmarkEnd w:id="13037"/>
      <w:bookmarkEnd w:id="13038"/>
      <w:bookmarkEnd w:id="13039"/>
      <w:bookmarkEnd w:id="13040"/>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41" w:name="_Toc129203044"/>
      <w:bookmarkStart w:id="13042" w:name="_Toc136555503"/>
      <w:bookmarkStart w:id="13043" w:name="_Toc151994003"/>
      <w:bookmarkStart w:id="13044" w:name="_Toc152000783"/>
      <w:bookmarkStart w:id="13045" w:name="_Toc152159388"/>
      <w:bookmarkStart w:id="13046" w:name="_Toc168571563"/>
      <w:bookmarkStart w:id="13047" w:name="_Toc169773623"/>
      <w:r>
        <w:t>5.30.2.3.2</w:t>
      </w:r>
      <w:r>
        <w:tab/>
        <w:t>Resource Definition</w:t>
      </w:r>
      <w:bookmarkEnd w:id="13041"/>
      <w:bookmarkEnd w:id="13042"/>
      <w:bookmarkEnd w:id="13043"/>
      <w:bookmarkEnd w:id="13044"/>
      <w:bookmarkEnd w:id="13045"/>
      <w:bookmarkEnd w:id="13046"/>
      <w:bookmarkEnd w:id="13047"/>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8" w:name="_Toc129203045"/>
      <w:bookmarkStart w:id="13049" w:name="_Toc136555504"/>
      <w:bookmarkStart w:id="13050" w:name="_Toc151994004"/>
      <w:bookmarkStart w:id="13051" w:name="_Toc152000784"/>
      <w:bookmarkStart w:id="13052" w:name="_Toc152159389"/>
      <w:bookmarkStart w:id="13053" w:name="_Toc168571564"/>
      <w:bookmarkStart w:id="13054" w:name="_Toc169773624"/>
      <w:r>
        <w:t>5.30.2.3.3</w:t>
      </w:r>
      <w:r>
        <w:tab/>
        <w:t xml:space="preserve">Resource </w:t>
      </w:r>
      <w:r w:rsidR="0038420B">
        <w:t xml:space="preserve">Standard </w:t>
      </w:r>
      <w:r>
        <w:t>Methods</w:t>
      </w:r>
      <w:bookmarkEnd w:id="13048"/>
      <w:bookmarkEnd w:id="13049"/>
      <w:bookmarkEnd w:id="13050"/>
      <w:bookmarkEnd w:id="13051"/>
      <w:bookmarkEnd w:id="13052"/>
      <w:bookmarkEnd w:id="13053"/>
      <w:bookmarkEnd w:id="13054"/>
    </w:p>
    <w:p w14:paraId="5BEB8C04" w14:textId="77777777" w:rsidR="00193A10" w:rsidRDefault="00193A10" w:rsidP="00193A10">
      <w:pPr>
        <w:pStyle w:val="Heading6"/>
      </w:pPr>
      <w:bookmarkStart w:id="13055" w:name="_Toc129203046"/>
      <w:bookmarkStart w:id="13056" w:name="_Toc136555505"/>
      <w:bookmarkStart w:id="13057" w:name="_Toc151994005"/>
      <w:bookmarkStart w:id="13058" w:name="_Toc152000785"/>
      <w:bookmarkStart w:id="13059" w:name="_Toc152159390"/>
      <w:bookmarkStart w:id="13060" w:name="_Toc168571565"/>
      <w:bookmarkStart w:id="13061" w:name="_Toc169773625"/>
      <w:r>
        <w:t>5.30.2.3.3.1</w:t>
      </w:r>
      <w:r>
        <w:tab/>
      </w:r>
      <w:bookmarkEnd w:id="13055"/>
      <w:bookmarkEnd w:id="13056"/>
      <w:bookmarkEnd w:id="13057"/>
      <w:bookmarkEnd w:id="13058"/>
      <w:bookmarkEnd w:id="13059"/>
      <w:r w:rsidR="0038420B">
        <w:t>Void</w:t>
      </w:r>
      <w:bookmarkEnd w:id="13060"/>
      <w:bookmarkEnd w:id="13061"/>
    </w:p>
    <w:p w14:paraId="76675835" w14:textId="77777777" w:rsidR="00193A10" w:rsidRDefault="00193A10" w:rsidP="00193A10">
      <w:pPr>
        <w:pStyle w:val="Heading6"/>
      </w:pPr>
      <w:bookmarkStart w:id="13062" w:name="_Toc129203047"/>
      <w:bookmarkStart w:id="13063" w:name="_Toc136555506"/>
      <w:bookmarkStart w:id="13064" w:name="_Toc151994006"/>
      <w:bookmarkStart w:id="13065" w:name="_Toc152000786"/>
      <w:bookmarkStart w:id="13066" w:name="_Toc152159391"/>
      <w:bookmarkStart w:id="13067" w:name="_Toc168571566"/>
      <w:bookmarkStart w:id="13068" w:name="_Toc169773626"/>
      <w:r>
        <w:t>5.30.2.3.3.2</w:t>
      </w:r>
      <w:r>
        <w:tab/>
        <w:t>GET</w:t>
      </w:r>
      <w:bookmarkEnd w:id="13062"/>
      <w:bookmarkEnd w:id="13063"/>
      <w:bookmarkEnd w:id="13064"/>
      <w:bookmarkEnd w:id="13065"/>
      <w:bookmarkEnd w:id="13066"/>
      <w:bookmarkEnd w:id="13067"/>
      <w:bookmarkEnd w:id="13068"/>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9" w:name="_Toc129203050"/>
      <w:bookmarkStart w:id="13070" w:name="_Toc136555507"/>
      <w:bookmarkStart w:id="13071" w:name="_Toc151994007"/>
      <w:bookmarkStart w:id="13072" w:name="_Toc152000787"/>
      <w:bookmarkStart w:id="13073" w:name="_Toc152159392"/>
      <w:bookmarkStart w:id="13074" w:name="_Toc168571567"/>
      <w:bookmarkStart w:id="13075" w:name="_Toc169773627"/>
      <w:r>
        <w:t>5.30.2.3.3.3</w:t>
      </w:r>
      <w:r>
        <w:tab/>
        <w:t>DELETE</w:t>
      </w:r>
      <w:bookmarkEnd w:id="13069"/>
      <w:bookmarkEnd w:id="13070"/>
      <w:bookmarkEnd w:id="13071"/>
      <w:bookmarkEnd w:id="13072"/>
      <w:bookmarkEnd w:id="13073"/>
      <w:bookmarkEnd w:id="13074"/>
      <w:bookmarkEnd w:id="13075"/>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6" w:name="_Toc168571568"/>
      <w:bookmarkStart w:id="13077" w:name="_Toc169773628"/>
      <w:bookmarkStart w:id="13078" w:name="_Toc129203051"/>
      <w:r w:rsidRPr="00E20344">
        <w:t>5.</w:t>
      </w:r>
      <w:r>
        <w:t>30</w:t>
      </w:r>
      <w:r w:rsidRPr="00E20344">
        <w:t>.2.</w:t>
      </w:r>
      <w:r>
        <w:t>3</w:t>
      </w:r>
      <w:r w:rsidRPr="00E20344">
        <w:t>.</w:t>
      </w:r>
      <w:r>
        <w:t>4</w:t>
      </w:r>
      <w:r w:rsidRPr="00E20344">
        <w:tab/>
        <w:t>Resource Custom Operations</w:t>
      </w:r>
      <w:bookmarkEnd w:id="13076"/>
      <w:bookmarkEnd w:id="13077"/>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9" w:name="_Toc136555508"/>
      <w:bookmarkStart w:id="13080" w:name="_Toc151994008"/>
      <w:bookmarkStart w:id="13081" w:name="_Toc152000788"/>
      <w:bookmarkStart w:id="13082" w:name="_Toc152159393"/>
      <w:bookmarkStart w:id="13083" w:name="_Toc168571569"/>
      <w:bookmarkStart w:id="13084" w:name="_Toc169773629"/>
      <w:bookmarkEnd w:id="13078"/>
      <w:r>
        <w:lastRenderedPageBreak/>
        <w:t>5.30.4</w:t>
      </w:r>
      <w:r>
        <w:tab/>
        <w:t>Notifications</w:t>
      </w:r>
      <w:bookmarkEnd w:id="13079"/>
      <w:bookmarkEnd w:id="13080"/>
      <w:bookmarkEnd w:id="13081"/>
      <w:bookmarkEnd w:id="13082"/>
      <w:bookmarkEnd w:id="13083"/>
      <w:bookmarkEnd w:id="13084"/>
    </w:p>
    <w:p w14:paraId="1C55A3D3" w14:textId="77777777" w:rsidR="00193A10" w:rsidRDefault="00193A10" w:rsidP="00193A10">
      <w:pPr>
        <w:pStyle w:val="Heading4"/>
      </w:pPr>
      <w:bookmarkStart w:id="13085" w:name="_Toc129203052"/>
      <w:bookmarkStart w:id="13086" w:name="_Toc136555509"/>
      <w:bookmarkStart w:id="13087" w:name="_Toc151994009"/>
      <w:bookmarkStart w:id="13088" w:name="_Toc152000789"/>
      <w:bookmarkStart w:id="13089" w:name="_Toc152159394"/>
      <w:bookmarkStart w:id="13090" w:name="_Toc168571570"/>
      <w:bookmarkStart w:id="13091" w:name="_Toc169773630"/>
      <w:r>
        <w:t>5.30.4.1</w:t>
      </w:r>
      <w:r>
        <w:tab/>
      </w:r>
      <w:bookmarkEnd w:id="13085"/>
      <w:r>
        <w:t>General</w:t>
      </w:r>
      <w:bookmarkEnd w:id="13086"/>
      <w:bookmarkEnd w:id="13087"/>
      <w:bookmarkEnd w:id="13088"/>
      <w:bookmarkEnd w:id="13089"/>
      <w:bookmarkEnd w:id="13090"/>
      <w:bookmarkEnd w:id="13091"/>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2" w:name="_Toc136555510"/>
      <w:bookmarkStart w:id="13093" w:name="_Toc151994010"/>
      <w:bookmarkStart w:id="13094" w:name="_Toc152000790"/>
      <w:bookmarkStart w:id="13095" w:name="_Toc152159395"/>
      <w:bookmarkStart w:id="13096" w:name="_Toc168571571"/>
      <w:bookmarkStart w:id="13097" w:name="_Toc169773631"/>
      <w:r w:rsidRPr="001C0C6F">
        <w:t>5.</w:t>
      </w:r>
      <w:r>
        <w:t>30</w:t>
      </w:r>
      <w:r w:rsidRPr="001C0C6F">
        <w:t>.4.2</w:t>
      </w:r>
      <w:r w:rsidRPr="001C0C6F">
        <w:tab/>
      </w:r>
      <w:r>
        <w:t>DNAI Mapping Information Update Notification</w:t>
      </w:r>
      <w:bookmarkEnd w:id="13092"/>
      <w:bookmarkEnd w:id="13093"/>
      <w:bookmarkEnd w:id="13094"/>
      <w:bookmarkEnd w:id="13095"/>
      <w:bookmarkEnd w:id="13096"/>
      <w:bookmarkEnd w:id="13097"/>
    </w:p>
    <w:p w14:paraId="32D025A6" w14:textId="77777777" w:rsidR="00193A10" w:rsidRPr="001C0C6F" w:rsidRDefault="00193A10" w:rsidP="00193A10">
      <w:pPr>
        <w:pStyle w:val="Heading5"/>
      </w:pPr>
      <w:bookmarkStart w:id="13098" w:name="_Toc136555511"/>
      <w:bookmarkStart w:id="13099" w:name="_Toc151994011"/>
      <w:bookmarkStart w:id="13100" w:name="_Toc152000791"/>
      <w:bookmarkStart w:id="13101" w:name="_Toc152159396"/>
      <w:bookmarkStart w:id="13102" w:name="_Toc168571572"/>
      <w:bookmarkStart w:id="13103" w:name="_Toc169773632"/>
      <w:r w:rsidRPr="001C0C6F">
        <w:t>5.</w:t>
      </w:r>
      <w:r>
        <w:t>30</w:t>
      </w:r>
      <w:r w:rsidRPr="001C0C6F">
        <w:t>.4.2.1</w:t>
      </w:r>
      <w:r w:rsidRPr="001C0C6F">
        <w:tab/>
        <w:t>Description</w:t>
      </w:r>
      <w:bookmarkEnd w:id="13098"/>
      <w:bookmarkEnd w:id="13099"/>
      <w:bookmarkEnd w:id="13100"/>
      <w:bookmarkEnd w:id="13101"/>
      <w:bookmarkEnd w:id="13102"/>
      <w:bookmarkEnd w:id="13103"/>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4" w:name="_Toc136555512"/>
      <w:bookmarkStart w:id="13105" w:name="_Toc151994012"/>
      <w:bookmarkStart w:id="13106" w:name="_Toc152000792"/>
      <w:bookmarkStart w:id="13107" w:name="_Toc152159397"/>
      <w:bookmarkStart w:id="13108" w:name="_Toc168571573"/>
      <w:bookmarkStart w:id="13109" w:name="_Toc169773633"/>
      <w:r w:rsidRPr="001C0C6F">
        <w:t>5.</w:t>
      </w:r>
      <w:r>
        <w:t>30</w:t>
      </w:r>
      <w:r w:rsidRPr="001C0C6F">
        <w:t>.4.2.2</w:t>
      </w:r>
      <w:r w:rsidRPr="001C0C6F">
        <w:tab/>
        <w:t>Target URI</w:t>
      </w:r>
      <w:bookmarkEnd w:id="13104"/>
      <w:bookmarkEnd w:id="13105"/>
      <w:bookmarkEnd w:id="13106"/>
      <w:bookmarkEnd w:id="13107"/>
      <w:bookmarkEnd w:id="13108"/>
      <w:bookmarkEnd w:id="13109"/>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10" w:name="_Toc136555513"/>
      <w:bookmarkStart w:id="13111" w:name="_Toc151994013"/>
      <w:bookmarkStart w:id="13112" w:name="_Toc152000793"/>
      <w:bookmarkStart w:id="13113" w:name="_Toc152159398"/>
      <w:bookmarkStart w:id="13114" w:name="_Toc168571574"/>
      <w:bookmarkStart w:id="13115" w:name="_Toc169773634"/>
      <w:r w:rsidRPr="001C0C6F">
        <w:t>5.</w:t>
      </w:r>
      <w:r>
        <w:t>30</w:t>
      </w:r>
      <w:r w:rsidRPr="001C0C6F">
        <w:t>.4.2.3</w:t>
      </w:r>
      <w:r w:rsidRPr="001C0C6F">
        <w:tab/>
        <w:t>Operation Definition</w:t>
      </w:r>
      <w:bookmarkEnd w:id="13110"/>
      <w:bookmarkEnd w:id="13111"/>
      <w:bookmarkEnd w:id="13112"/>
      <w:bookmarkEnd w:id="13113"/>
      <w:bookmarkEnd w:id="13114"/>
      <w:bookmarkEnd w:id="13115"/>
    </w:p>
    <w:p w14:paraId="21841C36" w14:textId="77777777" w:rsidR="00193A10" w:rsidRPr="001C0C6F" w:rsidRDefault="00193A10" w:rsidP="00193A10">
      <w:pPr>
        <w:pStyle w:val="Heading6"/>
      </w:pPr>
      <w:bookmarkStart w:id="13116" w:name="_Toc129203714"/>
      <w:bookmarkStart w:id="13117" w:name="_Toc136555514"/>
      <w:bookmarkStart w:id="13118" w:name="_Toc151994014"/>
      <w:bookmarkStart w:id="13119" w:name="_Toc152000794"/>
      <w:bookmarkStart w:id="13120" w:name="_Toc152159399"/>
      <w:bookmarkStart w:id="13121" w:name="_Toc168571575"/>
      <w:bookmarkStart w:id="13122" w:name="_Toc169773635"/>
      <w:r w:rsidRPr="007A471A">
        <w:t>5.</w:t>
      </w:r>
      <w:r>
        <w:t>30</w:t>
      </w:r>
      <w:r w:rsidRPr="007A471A">
        <w:t>.4.2.3.1</w:t>
      </w:r>
      <w:r w:rsidRPr="007A471A">
        <w:tab/>
        <w:t>Notification via HTTP POST</w:t>
      </w:r>
      <w:bookmarkEnd w:id="13116"/>
      <w:bookmarkEnd w:id="13117"/>
      <w:bookmarkEnd w:id="13118"/>
      <w:bookmarkEnd w:id="13119"/>
      <w:bookmarkEnd w:id="13120"/>
      <w:bookmarkEnd w:id="13121"/>
      <w:bookmarkEnd w:id="13122"/>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3" w:name="_Toc129203715"/>
      <w:bookmarkStart w:id="13124" w:name="_Toc136555515"/>
      <w:bookmarkStart w:id="13125" w:name="_Toc151994015"/>
      <w:bookmarkStart w:id="13126" w:name="_Toc152000795"/>
      <w:bookmarkStart w:id="13127" w:name="_Toc152159400"/>
      <w:bookmarkStart w:id="13128" w:name="_Toc168571576"/>
      <w:bookmarkStart w:id="13129" w:name="_Toc169773636"/>
      <w:r w:rsidRPr="00E272AE">
        <w:t>5.</w:t>
      </w:r>
      <w:r>
        <w:t>30</w:t>
      </w:r>
      <w:r w:rsidRPr="00E272AE">
        <w:t>.</w:t>
      </w:r>
      <w:r>
        <w:t>4</w:t>
      </w:r>
      <w:r w:rsidRPr="00E272AE">
        <w:t>.2.3.2</w:t>
      </w:r>
      <w:r w:rsidRPr="00E272AE">
        <w:tab/>
      </w:r>
      <w:r w:rsidR="00A30C8D">
        <w:t>Void</w:t>
      </w:r>
      <w:bookmarkEnd w:id="13123"/>
      <w:bookmarkEnd w:id="13124"/>
      <w:bookmarkEnd w:id="13125"/>
      <w:bookmarkEnd w:id="13126"/>
      <w:bookmarkEnd w:id="13127"/>
      <w:bookmarkEnd w:id="13128"/>
      <w:bookmarkEnd w:id="13129"/>
    </w:p>
    <w:p w14:paraId="03C1CE13" w14:textId="77777777" w:rsidR="007D3E61" w:rsidRPr="008B1C02" w:rsidRDefault="007D3E61" w:rsidP="007D3E61">
      <w:pPr>
        <w:pStyle w:val="Heading3"/>
      </w:pPr>
      <w:bookmarkStart w:id="13130" w:name="_Toc129203716"/>
      <w:bookmarkStart w:id="13131" w:name="_Toc136555516"/>
      <w:bookmarkStart w:id="13132" w:name="_Toc151994016"/>
      <w:bookmarkStart w:id="13133" w:name="_Toc152000796"/>
      <w:bookmarkStart w:id="13134" w:name="_Toc152159401"/>
      <w:bookmarkStart w:id="13135" w:name="_Toc168571577"/>
      <w:bookmarkStart w:id="13136" w:name="_Toc169773637"/>
      <w:bookmarkStart w:id="13137" w:name="_Toc129203731"/>
      <w:r w:rsidRPr="008B1C02">
        <w:t>5.</w:t>
      </w:r>
      <w:r>
        <w:t>3</w:t>
      </w:r>
      <w:r w:rsidRPr="008B1C02">
        <w:t>0.5</w:t>
      </w:r>
      <w:r w:rsidRPr="008B1C02">
        <w:tab/>
        <w:t>Data Model</w:t>
      </w:r>
      <w:bookmarkEnd w:id="13130"/>
      <w:bookmarkEnd w:id="13131"/>
      <w:bookmarkEnd w:id="13132"/>
      <w:bookmarkEnd w:id="13133"/>
      <w:bookmarkEnd w:id="13134"/>
      <w:bookmarkEnd w:id="13135"/>
      <w:bookmarkEnd w:id="13136"/>
    </w:p>
    <w:p w14:paraId="3D0B65FA" w14:textId="77777777" w:rsidR="007D3E61" w:rsidRPr="008B1C02" w:rsidRDefault="007D3E61" w:rsidP="007D3E61">
      <w:pPr>
        <w:pStyle w:val="Heading4"/>
      </w:pPr>
      <w:bookmarkStart w:id="13138" w:name="_Toc129203717"/>
      <w:bookmarkStart w:id="13139" w:name="_Toc136555517"/>
      <w:bookmarkStart w:id="13140" w:name="_Toc151994017"/>
      <w:bookmarkStart w:id="13141" w:name="_Toc152000797"/>
      <w:bookmarkStart w:id="13142" w:name="_Toc152159402"/>
      <w:bookmarkStart w:id="13143" w:name="_Toc168571578"/>
      <w:bookmarkStart w:id="13144" w:name="_Toc169773638"/>
      <w:r w:rsidRPr="008B1C02">
        <w:t>5.</w:t>
      </w:r>
      <w:r>
        <w:t>3</w:t>
      </w:r>
      <w:r w:rsidRPr="008B1C02">
        <w:t>0.5.1</w:t>
      </w:r>
      <w:r w:rsidRPr="008B1C02">
        <w:tab/>
        <w:t>General</w:t>
      </w:r>
      <w:bookmarkEnd w:id="13138"/>
      <w:bookmarkEnd w:id="13139"/>
      <w:bookmarkEnd w:id="13140"/>
      <w:bookmarkEnd w:id="13141"/>
      <w:bookmarkEnd w:id="13142"/>
      <w:bookmarkEnd w:id="13143"/>
      <w:bookmarkEnd w:id="13144"/>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5" w:name="_Toc129203718"/>
      <w:bookmarkStart w:id="13146" w:name="_Toc136555518"/>
      <w:bookmarkStart w:id="13147" w:name="_Toc151994018"/>
      <w:bookmarkStart w:id="13148" w:name="_Toc152000798"/>
      <w:bookmarkStart w:id="13149" w:name="_Toc152159403"/>
      <w:bookmarkStart w:id="13150" w:name="_Toc168571579"/>
      <w:bookmarkStart w:id="13151" w:name="_Toc169773639"/>
      <w:r w:rsidRPr="008B1C02">
        <w:rPr>
          <w:lang w:val="en-US"/>
        </w:rPr>
        <w:t>5.</w:t>
      </w:r>
      <w:r>
        <w:rPr>
          <w:lang w:val="en-US"/>
        </w:rPr>
        <w:t>3</w:t>
      </w:r>
      <w:r w:rsidRPr="008B1C02">
        <w:rPr>
          <w:lang w:val="en-US"/>
        </w:rPr>
        <w:t>0.5.2</w:t>
      </w:r>
      <w:r w:rsidRPr="008B1C02">
        <w:rPr>
          <w:lang w:val="en-US"/>
        </w:rPr>
        <w:tab/>
        <w:t>Structured data types</w:t>
      </w:r>
      <w:bookmarkEnd w:id="13145"/>
      <w:bookmarkEnd w:id="13146"/>
      <w:bookmarkEnd w:id="13147"/>
      <w:bookmarkEnd w:id="13148"/>
      <w:bookmarkEnd w:id="13149"/>
      <w:bookmarkEnd w:id="13150"/>
      <w:bookmarkEnd w:id="13151"/>
    </w:p>
    <w:p w14:paraId="248CDBDD" w14:textId="77777777" w:rsidR="007D3E61" w:rsidRPr="008B1C02" w:rsidRDefault="007D3E61" w:rsidP="007D3E61">
      <w:pPr>
        <w:pStyle w:val="Heading5"/>
      </w:pPr>
      <w:bookmarkStart w:id="13152" w:name="_Toc129203719"/>
      <w:bookmarkStart w:id="13153" w:name="_Toc136555519"/>
      <w:bookmarkStart w:id="13154" w:name="_Toc151994019"/>
      <w:bookmarkStart w:id="13155" w:name="_Toc152000799"/>
      <w:bookmarkStart w:id="13156" w:name="_Toc152159404"/>
      <w:bookmarkStart w:id="13157" w:name="_Toc168571580"/>
      <w:bookmarkStart w:id="13158" w:name="_Toc169773640"/>
      <w:r w:rsidRPr="008B1C02">
        <w:t>5.</w:t>
      </w:r>
      <w:r>
        <w:t>3</w:t>
      </w:r>
      <w:r w:rsidRPr="008B1C02">
        <w:t>0.5.2.1</w:t>
      </w:r>
      <w:r w:rsidRPr="008B1C02">
        <w:tab/>
        <w:t>Introduction</w:t>
      </w:r>
      <w:bookmarkEnd w:id="13152"/>
      <w:bookmarkEnd w:id="13153"/>
      <w:bookmarkEnd w:id="13154"/>
      <w:bookmarkEnd w:id="13155"/>
      <w:bookmarkEnd w:id="13156"/>
      <w:bookmarkEnd w:id="13157"/>
      <w:bookmarkEnd w:id="13158"/>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9" w:name="_Toc129203720"/>
      <w:bookmarkStart w:id="13160" w:name="_Toc136555520"/>
      <w:bookmarkStart w:id="13161" w:name="_Toc151994020"/>
      <w:bookmarkStart w:id="13162" w:name="_Toc152000800"/>
      <w:bookmarkStart w:id="13163" w:name="_Toc152159405"/>
      <w:bookmarkStart w:id="13164" w:name="_Toc168571581"/>
      <w:bookmarkStart w:id="13165" w:name="_Toc169773641"/>
      <w:r w:rsidRPr="0006361B">
        <w:lastRenderedPageBreak/>
        <w:t>5.</w:t>
      </w:r>
      <w:r>
        <w:t>3</w:t>
      </w:r>
      <w:r w:rsidRPr="0006361B">
        <w:t>0.5.2.2</w:t>
      </w:r>
      <w:r w:rsidRPr="0006361B">
        <w:tab/>
        <w:t xml:space="preserve">Type: </w:t>
      </w:r>
      <w:bookmarkEnd w:id="13159"/>
      <w:r>
        <w:t>DnaiMapSub</w:t>
      </w:r>
      <w:bookmarkEnd w:id="13160"/>
      <w:bookmarkEnd w:id="13161"/>
      <w:bookmarkEnd w:id="13162"/>
      <w:bookmarkEnd w:id="13163"/>
      <w:bookmarkEnd w:id="13164"/>
      <w:bookmarkEnd w:id="13165"/>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6" w:name="_Toc136555521"/>
      <w:bookmarkStart w:id="13167" w:name="_Toc151994021"/>
      <w:bookmarkStart w:id="13168" w:name="_Toc152000801"/>
      <w:bookmarkStart w:id="13169" w:name="_Toc152159406"/>
      <w:bookmarkStart w:id="13170" w:name="_Toc168571582"/>
      <w:bookmarkStart w:id="13171" w:name="_Toc169773642"/>
      <w:r w:rsidRPr="0006361B">
        <w:lastRenderedPageBreak/>
        <w:t>5.</w:t>
      </w:r>
      <w:r>
        <w:t>3</w:t>
      </w:r>
      <w:r w:rsidRPr="0006361B">
        <w:t>0.5.2.</w:t>
      </w:r>
      <w:r>
        <w:t>3</w:t>
      </w:r>
      <w:r w:rsidRPr="0006361B">
        <w:tab/>
        <w:t xml:space="preserve">Type: </w:t>
      </w:r>
      <w:r w:rsidRPr="00580E4D">
        <w:t>DnaiMapUpdateNotif</w:t>
      </w:r>
      <w:bookmarkEnd w:id="13166"/>
      <w:bookmarkEnd w:id="13167"/>
      <w:bookmarkEnd w:id="13168"/>
      <w:bookmarkEnd w:id="13169"/>
      <w:bookmarkEnd w:id="13170"/>
      <w:bookmarkEnd w:id="13171"/>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2" w:name="_Toc136555522"/>
      <w:bookmarkStart w:id="13173" w:name="_Toc168571583"/>
      <w:bookmarkStart w:id="13174" w:name="_Toc169773643"/>
      <w:r>
        <w:t>5</w:t>
      </w:r>
      <w:r w:rsidRPr="0006361B">
        <w:t>.</w:t>
      </w:r>
      <w:r>
        <w:t>3</w:t>
      </w:r>
      <w:r w:rsidRPr="0006361B">
        <w:t>0.5.2.</w:t>
      </w:r>
      <w:r>
        <w:t>4</w:t>
      </w:r>
      <w:r w:rsidRPr="0006361B">
        <w:tab/>
      </w:r>
      <w:bookmarkEnd w:id="13172"/>
      <w:r w:rsidR="00127BB1">
        <w:t>Void</w:t>
      </w:r>
      <w:bookmarkEnd w:id="13173"/>
      <w:bookmarkEnd w:id="13174"/>
    </w:p>
    <w:p w14:paraId="2B7490FF" w14:textId="77777777" w:rsidR="007D3E61" w:rsidRPr="00C8152B" w:rsidRDefault="007D3E61" w:rsidP="007D3E61">
      <w:pPr>
        <w:pStyle w:val="Heading4"/>
      </w:pPr>
      <w:bookmarkStart w:id="13175" w:name="_Toc129204025"/>
      <w:bookmarkStart w:id="13176" w:name="_Toc136555523"/>
      <w:bookmarkStart w:id="13177" w:name="_Toc151994022"/>
      <w:bookmarkStart w:id="13178" w:name="_Toc152000802"/>
      <w:bookmarkStart w:id="13179" w:name="_Toc152159407"/>
      <w:bookmarkStart w:id="13180" w:name="_Toc168571584"/>
      <w:bookmarkStart w:id="13181" w:name="_Toc169773644"/>
      <w:bookmarkStart w:id="13182" w:name="_Toc129203079"/>
      <w:r w:rsidRPr="00C8152B">
        <w:rPr>
          <w:lang w:val="en-US"/>
        </w:rPr>
        <w:t>5.</w:t>
      </w:r>
      <w:r>
        <w:rPr>
          <w:lang w:val="en-US"/>
        </w:rPr>
        <w:t>30</w:t>
      </w:r>
      <w:r w:rsidRPr="00C8152B">
        <w:t>.5.3</w:t>
      </w:r>
      <w:r w:rsidRPr="00C8152B">
        <w:tab/>
        <w:t>Simple data types and enumerations</w:t>
      </w:r>
      <w:bookmarkEnd w:id="13175"/>
      <w:bookmarkEnd w:id="13176"/>
      <w:bookmarkEnd w:id="13177"/>
      <w:bookmarkEnd w:id="13178"/>
      <w:bookmarkEnd w:id="13179"/>
      <w:bookmarkEnd w:id="13180"/>
      <w:bookmarkEnd w:id="13181"/>
    </w:p>
    <w:p w14:paraId="31EB4D12" w14:textId="77777777" w:rsidR="007D3E61" w:rsidRPr="00C8152B" w:rsidRDefault="007D3E61" w:rsidP="007D3E61">
      <w:pPr>
        <w:pStyle w:val="Heading5"/>
      </w:pPr>
      <w:bookmarkStart w:id="13183" w:name="_Toc129204026"/>
      <w:bookmarkStart w:id="13184" w:name="_Toc136555524"/>
      <w:bookmarkStart w:id="13185" w:name="_Toc151994023"/>
      <w:bookmarkStart w:id="13186" w:name="_Toc152000803"/>
      <w:bookmarkStart w:id="13187" w:name="_Toc152159408"/>
      <w:bookmarkStart w:id="13188" w:name="_Toc168571585"/>
      <w:bookmarkStart w:id="13189" w:name="_Toc169773645"/>
      <w:r w:rsidRPr="00C8152B">
        <w:rPr>
          <w:lang w:val="en-US"/>
        </w:rPr>
        <w:t>5.</w:t>
      </w:r>
      <w:r>
        <w:rPr>
          <w:lang w:val="en-US"/>
        </w:rPr>
        <w:t>30</w:t>
      </w:r>
      <w:r w:rsidRPr="00C8152B">
        <w:t>.5.3.1</w:t>
      </w:r>
      <w:r w:rsidRPr="00C8152B">
        <w:tab/>
        <w:t>Introduction</w:t>
      </w:r>
      <w:bookmarkEnd w:id="13183"/>
      <w:bookmarkEnd w:id="13184"/>
      <w:bookmarkEnd w:id="13185"/>
      <w:bookmarkEnd w:id="13186"/>
      <w:bookmarkEnd w:id="13187"/>
      <w:bookmarkEnd w:id="13188"/>
      <w:bookmarkEnd w:id="13189"/>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90" w:name="_Toc129204027"/>
      <w:bookmarkStart w:id="13191" w:name="_Toc136555525"/>
      <w:bookmarkStart w:id="13192" w:name="_Toc151994024"/>
      <w:bookmarkStart w:id="13193" w:name="_Toc152000804"/>
      <w:bookmarkStart w:id="13194" w:name="_Toc152159409"/>
      <w:bookmarkStart w:id="13195" w:name="_Toc168571586"/>
      <w:bookmarkStart w:id="13196" w:name="_Toc169773646"/>
      <w:r w:rsidRPr="00C8152B">
        <w:rPr>
          <w:lang w:val="en-US"/>
        </w:rPr>
        <w:t>5.</w:t>
      </w:r>
      <w:r>
        <w:rPr>
          <w:lang w:val="en-US"/>
        </w:rPr>
        <w:t>30</w:t>
      </w:r>
      <w:r w:rsidRPr="00C8152B">
        <w:t>.5.3.2</w:t>
      </w:r>
      <w:r w:rsidRPr="00C8152B">
        <w:tab/>
        <w:t>Simple data types</w:t>
      </w:r>
      <w:bookmarkEnd w:id="13190"/>
      <w:bookmarkEnd w:id="13191"/>
      <w:bookmarkEnd w:id="13192"/>
      <w:bookmarkEnd w:id="13193"/>
      <w:bookmarkEnd w:id="13194"/>
      <w:bookmarkEnd w:id="13195"/>
      <w:bookmarkEnd w:id="13196"/>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7" w:name="_Toc168571587"/>
      <w:bookmarkStart w:id="13198" w:name="_Toc169773647"/>
      <w:bookmarkStart w:id="13199" w:name="_Toc136555526"/>
      <w:bookmarkStart w:id="13200" w:name="_Toc151994025"/>
      <w:bookmarkStart w:id="13201" w:name="_Toc152000805"/>
      <w:bookmarkStart w:id="13202"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7"/>
      <w:bookmarkEnd w:id="13198"/>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3" w:name="_Toc168571588"/>
      <w:bookmarkStart w:id="13204" w:name="_Toc169773648"/>
      <w:r>
        <w:t>5.30.6</w:t>
      </w:r>
      <w:r>
        <w:tab/>
        <w:t>Used Features</w:t>
      </w:r>
      <w:bookmarkEnd w:id="13182"/>
      <w:bookmarkEnd w:id="13199"/>
      <w:bookmarkEnd w:id="13200"/>
      <w:bookmarkEnd w:id="13201"/>
      <w:bookmarkEnd w:id="13202"/>
      <w:bookmarkEnd w:id="13203"/>
      <w:bookmarkEnd w:id="13204"/>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5" w:name="_Toc136555527"/>
      <w:bookmarkStart w:id="13206" w:name="_Toc151994026"/>
      <w:bookmarkStart w:id="13207" w:name="_Toc152000806"/>
      <w:bookmarkStart w:id="13208" w:name="_Toc152159411"/>
      <w:bookmarkStart w:id="13209" w:name="_Toc168571589"/>
      <w:bookmarkStart w:id="13210" w:name="_Toc169773649"/>
      <w:r w:rsidRPr="008B1C02">
        <w:lastRenderedPageBreak/>
        <w:t>5.</w:t>
      </w:r>
      <w:r>
        <w:t>3</w:t>
      </w:r>
      <w:r w:rsidRPr="008B1C02">
        <w:t>0.7</w:t>
      </w:r>
      <w:r w:rsidRPr="008B1C02">
        <w:tab/>
      </w:r>
      <w:r w:rsidRPr="008B1C02">
        <w:rPr>
          <w:lang w:val="en-US"/>
        </w:rPr>
        <w:t>Error handling</w:t>
      </w:r>
      <w:bookmarkEnd w:id="13137"/>
      <w:bookmarkEnd w:id="13205"/>
      <w:bookmarkEnd w:id="13206"/>
      <w:bookmarkEnd w:id="13207"/>
      <w:bookmarkEnd w:id="13208"/>
      <w:bookmarkEnd w:id="13209"/>
      <w:bookmarkEnd w:id="13210"/>
    </w:p>
    <w:p w14:paraId="69EDEDBD" w14:textId="77777777" w:rsidR="00193A10" w:rsidRPr="008B1C02" w:rsidRDefault="00193A10" w:rsidP="00193A10">
      <w:pPr>
        <w:pStyle w:val="Heading4"/>
      </w:pPr>
      <w:bookmarkStart w:id="13211" w:name="_Toc129203732"/>
      <w:bookmarkStart w:id="13212" w:name="_Toc136555528"/>
      <w:bookmarkStart w:id="13213" w:name="_Toc151994027"/>
      <w:bookmarkStart w:id="13214" w:name="_Toc152000807"/>
      <w:bookmarkStart w:id="13215" w:name="_Toc152159412"/>
      <w:bookmarkStart w:id="13216" w:name="_Toc168571590"/>
      <w:bookmarkStart w:id="13217" w:name="_Toc169773650"/>
      <w:r w:rsidRPr="008B1C02">
        <w:t>5.</w:t>
      </w:r>
      <w:r>
        <w:t>3</w:t>
      </w:r>
      <w:r w:rsidRPr="008B1C02">
        <w:t>0.7.1</w:t>
      </w:r>
      <w:r w:rsidRPr="008B1C02">
        <w:tab/>
        <w:t>General</w:t>
      </w:r>
      <w:bookmarkEnd w:id="13211"/>
      <w:bookmarkEnd w:id="13212"/>
      <w:bookmarkEnd w:id="13213"/>
      <w:bookmarkEnd w:id="13214"/>
      <w:bookmarkEnd w:id="13215"/>
      <w:bookmarkEnd w:id="13216"/>
      <w:bookmarkEnd w:id="13217"/>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8" w:name="_Toc129203733"/>
      <w:bookmarkStart w:id="13219" w:name="_Toc136555529"/>
      <w:bookmarkStart w:id="13220" w:name="_Toc151994028"/>
      <w:bookmarkStart w:id="13221" w:name="_Toc152000808"/>
      <w:bookmarkStart w:id="13222" w:name="_Toc152159413"/>
      <w:bookmarkStart w:id="13223" w:name="_Toc168571591"/>
      <w:bookmarkStart w:id="13224" w:name="_Toc169773651"/>
      <w:r w:rsidRPr="008B1C02">
        <w:t>5.</w:t>
      </w:r>
      <w:r>
        <w:t>3</w:t>
      </w:r>
      <w:r w:rsidRPr="008B1C02">
        <w:t>0.7.2</w:t>
      </w:r>
      <w:r w:rsidRPr="008B1C02">
        <w:tab/>
        <w:t>Protocol Errors</w:t>
      </w:r>
      <w:bookmarkEnd w:id="13218"/>
      <w:bookmarkEnd w:id="13219"/>
      <w:bookmarkEnd w:id="13220"/>
      <w:bookmarkEnd w:id="13221"/>
      <w:bookmarkEnd w:id="13222"/>
      <w:bookmarkEnd w:id="13223"/>
      <w:bookmarkEnd w:id="13224"/>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25" w:name="_Toc129203734"/>
      <w:bookmarkStart w:id="13226" w:name="_Toc136555530"/>
      <w:bookmarkStart w:id="13227" w:name="_Toc151994029"/>
      <w:bookmarkStart w:id="13228" w:name="_Toc152000809"/>
      <w:bookmarkStart w:id="13229" w:name="_Toc152159414"/>
      <w:bookmarkStart w:id="13230" w:name="_Toc168571592"/>
      <w:bookmarkStart w:id="13231" w:name="_Toc169773652"/>
      <w:r w:rsidRPr="008B1C02">
        <w:t>5.</w:t>
      </w:r>
      <w:r>
        <w:t>3</w:t>
      </w:r>
      <w:r w:rsidRPr="008B1C02">
        <w:t>0.7.3</w:t>
      </w:r>
      <w:r w:rsidRPr="008B1C02">
        <w:tab/>
        <w:t>Application Errors</w:t>
      </w:r>
      <w:bookmarkEnd w:id="13225"/>
      <w:bookmarkEnd w:id="13226"/>
      <w:bookmarkEnd w:id="13227"/>
      <w:bookmarkEnd w:id="13228"/>
      <w:bookmarkEnd w:id="13229"/>
      <w:bookmarkEnd w:id="13230"/>
      <w:bookmarkEnd w:id="13231"/>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2" w:name="_Toc136555531"/>
      <w:bookmarkStart w:id="13233" w:name="_Toc151994030"/>
      <w:bookmarkStart w:id="13234" w:name="_Toc152000810"/>
      <w:bookmarkStart w:id="13235" w:name="_Toc152159415"/>
      <w:bookmarkStart w:id="13236" w:name="_Toc168571593"/>
      <w:bookmarkStart w:id="13237" w:name="_Toc169773653"/>
      <w:bookmarkStart w:id="13238" w:name="_Toc136555572"/>
      <w:r>
        <w:t>5.31</w:t>
      </w:r>
      <w:r>
        <w:tab/>
        <w:t>PdtqPolicyNegotiation</w:t>
      </w:r>
      <w:bookmarkStart w:id="13239" w:name="_Toc129203211"/>
      <w:r>
        <w:t xml:space="preserve"> API</w:t>
      </w:r>
      <w:bookmarkEnd w:id="13232"/>
      <w:bookmarkEnd w:id="13233"/>
      <w:bookmarkEnd w:id="13234"/>
      <w:bookmarkEnd w:id="13235"/>
      <w:bookmarkEnd w:id="13236"/>
      <w:bookmarkEnd w:id="13237"/>
      <w:bookmarkEnd w:id="13239"/>
    </w:p>
    <w:p w14:paraId="789AD552" w14:textId="77777777" w:rsidR="009B3078" w:rsidRPr="00490E4C" w:rsidRDefault="009B3078" w:rsidP="009B3078">
      <w:pPr>
        <w:pStyle w:val="Heading3"/>
        <w:rPr>
          <w:lang w:val="en-US"/>
        </w:rPr>
      </w:pPr>
      <w:bookmarkStart w:id="13240" w:name="_Toc168571594"/>
      <w:bookmarkStart w:id="13241" w:name="_Toc169773654"/>
      <w:bookmarkStart w:id="13242" w:name="_Toc129203212"/>
      <w:bookmarkStart w:id="13243" w:name="_Toc136555532"/>
      <w:bookmarkStart w:id="13244" w:name="_Toc151994031"/>
      <w:bookmarkStart w:id="13245" w:name="_Toc152000811"/>
      <w:bookmarkStart w:id="13246" w:name="_Toc152159416"/>
      <w:r w:rsidRPr="00490E4C">
        <w:rPr>
          <w:lang w:val="en-US"/>
        </w:rPr>
        <w:t>5.</w:t>
      </w:r>
      <w:r w:rsidRPr="009B3078">
        <w:rPr>
          <w:lang w:val="en-US"/>
        </w:rPr>
        <w:t>31.0</w:t>
      </w:r>
      <w:r w:rsidRPr="00490E4C">
        <w:rPr>
          <w:lang w:val="en-US"/>
        </w:rPr>
        <w:tab/>
        <w:t>Introduction</w:t>
      </w:r>
      <w:bookmarkEnd w:id="13240"/>
      <w:bookmarkEnd w:id="13241"/>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7" w:name="_Toc168571595"/>
      <w:bookmarkStart w:id="13248" w:name="_Toc169773655"/>
      <w:r>
        <w:t>5.31.1</w:t>
      </w:r>
      <w:r>
        <w:tab/>
        <w:t>Resources</w:t>
      </w:r>
      <w:bookmarkEnd w:id="13242"/>
      <w:bookmarkEnd w:id="13243"/>
      <w:bookmarkEnd w:id="13244"/>
      <w:bookmarkEnd w:id="13245"/>
      <w:bookmarkEnd w:id="13246"/>
      <w:bookmarkEnd w:id="13247"/>
      <w:bookmarkEnd w:id="13248"/>
    </w:p>
    <w:p w14:paraId="651A13CB" w14:textId="77777777" w:rsidR="00A46716" w:rsidRDefault="00A46716" w:rsidP="00A46716">
      <w:pPr>
        <w:pStyle w:val="Heading4"/>
      </w:pPr>
      <w:bookmarkStart w:id="13249" w:name="_Toc129203213"/>
      <w:bookmarkStart w:id="13250" w:name="_Toc136555533"/>
      <w:bookmarkStart w:id="13251" w:name="_Toc151994032"/>
      <w:bookmarkStart w:id="13252" w:name="_Toc152000812"/>
      <w:bookmarkStart w:id="13253" w:name="_Toc152159417"/>
      <w:bookmarkStart w:id="13254" w:name="_Toc168571596"/>
      <w:bookmarkStart w:id="13255" w:name="_Toc169773656"/>
      <w:r>
        <w:t>5.31.1.1</w:t>
      </w:r>
      <w:r>
        <w:tab/>
        <w:t>Overview</w:t>
      </w:r>
      <w:bookmarkEnd w:id="13249"/>
      <w:bookmarkEnd w:id="13250"/>
      <w:bookmarkEnd w:id="13251"/>
      <w:bookmarkEnd w:id="13252"/>
      <w:bookmarkEnd w:id="13253"/>
      <w:bookmarkEnd w:id="13254"/>
      <w:bookmarkEnd w:id="13255"/>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85pt;height:222.45pt" o:ole="">
            <v:imagedata r:id="rId70" o:title=""/>
          </v:shape>
          <o:OLEObject Type="Embed" ProgID="Word.Document.8" ShapeID="_x0000_i1054" DrawAspect="Content" ObjectID="_1786277400"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18"/>
        <w:gridCol w:w="3169"/>
        <w:gridCol w:w="1441"/>
        <w:gridCol w:w="3258"/>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6" w:name="_Toc129203214"/>
      <w:bookmarkStart w:id="13257" w:name="_Toc136555534"/>
      <w:bookmarkStart w:id="13258" w:name="_Toc151994033"/>
      <w:bookmarkStart w:id="13259" w:name="_Toc152000813"/>
      <w:bookmarkStart w:id="13260" w:name="_Toc152159418"/>
      <w:bookmarkStart w:id="13261" w:name="_Toc168571597"/>
      <w:bookmarkStart w:id="13262" w:name="_Toc169773657"/>
      <w:r>
        <w:t>5.31.1.2</w:t>
      </w:r>
      <w:r>
        <w:tab/>
        <w:t xml:space="preserve">Resource: </w:t>
      </w:r>
      <w:r>
        <w:rPr>
          <w:lang w:eastAsia="zh-CN"/>
        </w:rPr>
        <w:t>PDTQ Policy Subscriptions</w:t>
      </w:r>
      <w:bookmarkEnd w:id="13256"/>
      <w:bookmarkEnd w:id="13257"/>
      <w:bookmarkEnd w:id="13258"/>
      <w:bookmarkEnd w:id="13259"/>
      <w:bookmarkEnd w:id="13260"/>
      <w:bookmarkEnd w:id="13261"/>
      <w:bookmarkEnd w:id="13262"/>
    </w:p>
    <w:p w14:paraId="355B83D0" w14:textId="77777777" w:rsidR="00A46716" w:rsidRDefault="00A46716" w:rsidP="00A46716">
      <w:pPr>
        <w:pStyle w:val="Heading5"/>
      </w:pPr>
      <w:bookmarkStart w:id="13263" w:name="_Toc129203215"/>
      <w:bookmarkStart w:id="13264" w:name="_Toc136555535"/>
      <w:bookmarkStart w:id="13265" w:name="_Toc151994034"/>
      <w:bookmarkStart w:id="13266" w:name="_Toc152000814"/>
      <w:bookmarkStart w:id="13267" w:name="_Toc152159419"/>
      <w:bookmarkStart w:id="13268" w:name="_Toc168571598"/>
      <w:bookmarkStart w:id="13269" w:name="_Toc169773658"/>
      <w:r>
        <w:t>5.31.1.2.1</w:t>
      </w:r>
      <w:r>
        <w:tab/>
        <w:t>Introduction</w:t>
      </w:r>
      <w:bookmarkEnd w:id="13263"/>
      <w:bookmarkEnd w:id="13264"/>
      <w:bookmarkEnd w:id="13265"/>
      <w:bookmarkEnd w:id="13266"/>
      <w:bookmarkEnd w:id="13267"/>
      <w:bookmarkEnd w:id="13268"/>
      <w:bookmarkEnd w:id="13269"/>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70" w:name="_Toc129203216"/>
      <w:bookmarkStart w:id="13271" w:name="_Toc136555536"/>
      <w:bookmarkStart w:id="13272" w:name="_Toc151994035"/>
      <w:bookmarkStart w:id="13273" w:name="_Toc152000815"/>
      <w:bookmarkStart w:id="13274"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5" w:name="_Toc168571599"/>
      <w:bookmarkStart w:id="13276" w:name="_Toc169773659"/>
      <w:r>
        <w:t>5.31.1.2.2</w:t>
      </w:r>
      <w:r>
        <w:tab/>
        <w:t>Resource Definition</w:t>
      </w:r>
      <w:bookmarkEnd w:id="13270"/>
      <w:bookmarkEnd w:id="13271"/>
      <w:bookmarkEnd w:id="13272"/>
      <w:bookmarkEnd w:id="13273"/>
      <w:bookmarkEnd w:id="13274"/>
      <w:bookmarkEnd w:id="13275"/>
      <w:bookmarkEnd w:id="13276"/>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492"/>
        <w:gridCol w:w="6247"/>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7" w:name="_Toc129203217"/>
      <w:bookmarkStart w:id="13278" w:name="_Toc136555537"/>
      <w:bookmarkStart w:id="13279" w:name="_Toc151994036"/>
      <w:bookmarkStart w:id="13280" w:name="_Toc152000816"/>
      <w:bookmarkStart w:id="13281" w:name="_Toc152159421"/>
      <w:bookmarkStart w:id="13282" w:name="_Toc168571600"/>
      <w:bookmarkStart w:id="13283" w:name="_Toc169773660"/>
      <w:r>
        <w:lastRenderedPageBreak/>
        <w:t>5.31.1.2.3</w:t>
      </w:r>
      <w:r>
        <w:tab/>
        <w:t xml:space="preserve">Resource </w:t>
      </w:r>
      <w:r w:rsidR="00E727ED" w:rsidRPr="00C21435">
        <w:t xml:space="preserve">Standard </w:t>
      </w:r>
      <w:r>
        <w:t>Methods</w:t>
      </w:r>
      <w:bookmarkEnd w:id="13277"/>
      <w:bookmarkEnd w:id="13278"/>
      <w:bookmarkEnd w:id="13279"/>
      <w:bookmarkEnd w:id="13280"/>
      <w:bookmarkEnd w:id="13281"/>
      <w:bookmarkEnd w:id="13282"/>
      <w:bookmarkEnd w:id="13283"/>
    </w:p>
    <w:p w14:paraId="67855D3F" w14:textId="77777777" w:rsidR="00A46716" w:rsidRDefault="00A46716" w:rsidP="00A46716">
      <w:pPr>
        <w:pStyle w:val="Heading6"/>
      </w:pPr>
      <w:bookmarkStart w:id="13284" w:name="_Toc129203218"/>
      <w:bookmarkStart w:id="13285" w:name="_Toc136555538"/>
      <w:bookmarkStart w:id="13286" w:name="_Toc151994037"/>
      <w:bookmarkStart w:id="13287" w:name="_Toc152000817"/>
      <w:bookmarkStart w:id="13288" w:name="_Toc152159422"/>
      <w:bookmarkStart w:id="13289" w:name="_Toc168571601"/>
      <w:bookmarkStart w:id="13290" w:name="_Toc169773661"/>
      <w:r>
        <w:t>5.31.1.2.3.1</w:t>
      </w:r>
      <w:r>
        <w:tab/>
      </w:r>
      <w:r w:rsidR="00E727ED">
        <w:t>Void</w:t>
      </w:r>
      <w:bookmarkEnd w:id="13284"/>
      <w:bookmarkEnd w:id="13285"/>
      <w:bookmarkEnd w:id="13286"/>
      <w:bookmarkEnd w:id="13287"/>
      <w:bookmarkEnd w:id="13288"/>
      <w:bookmarkEnd w:id="13289"/>
      <w:bookmarkEnd w:id="13290"/>
    </w:p>
    <w:p w14:paraId="02572A82" w14:textId="77777777" w:rsidR="00A46716" w:rsidRDefault="00A46716" w:rsidP="00A46716">
      <w:pPr>
        <w:pStyle w:val="Heading6"/>
      </w:pPr>
      <w:bookmarkStart w:id="13291" w:name="_Toc129203219"/>
      <w:bookmarkStart w:id="13292" w:name="_Toc136555539"/>
      <w:bookmarkStart w:id="13293" w:name="_Toc151994038"/>
      <w:bookmarkStart w:id="13294" w:name="_Toc152000818"/>
      <w:bookmarkStart w:id="13295" w:name="_Toc152159423"/>
      <w:bookmarkStart w:id="13296" w:name="_Toc168571602"/>
      <w:bookmarkStart w:id="13297" w:name="_Toc169773662"/>
      <w:r>
        <w:t>5.31.1.2.3.2</w:t>
      </w:r>
      <w:r>
        <w:tab/>
        <w:t>GET</w:t>
      </w:r>
      <w:bookmarkEnd w:id="13291"/>
      <w:bookmarkEnd w:id="13292"/>
      <w:bookmarkEnd w:id="13293"/>
      <w:bookmarkEnd w:id="13294"/>
      <w:bookmarkEnd w:id="13295"/>
      <w:bookmarkEnd w:id="13296"/>
      <w:bookmarkEnd w:id="13297"/>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438"/>
        <w:gridCol w:w="434"/>
        <w:gridCol w:w="1152"/>
        <w:gridCol w:w="5271"/>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8" w:name="_Toc129203220"/>
      <w:bookmarkStart w:id="13299" w:name="_Toc136555540"/>
      <w:bookmarkStart w:id="13300" w:name="_Toc151994039"/>
      <w:bookmarkStart w:id="13301" w:name="_Toc152000819"/>
      <w:bookmarkStart w:id="13302" w:name="_Toc152159424"/>
      <w:bookmarkStart w:id="13303" w:name="_Toc168571603"/>
      <w:bookmarkStart w:id="13304" w:name="_Toc169773663"/>
      <w:r>
        <w:t>5.31.1.2.3.3</w:t>
      </w:r>
      <w:r>
        <w:tab/>
        <w:t>POST</w:t>
      </w:r>
      <w:bookmarkEnd w:id="13298"/>
      <w:bookmarkEnd w:id="13299"/>
      <w:bookmarkEnd w:id="13300"/>
      <w:bookmarkEnd w:id="13301"/>
      <w:bookmarkEnd w:id="13302"/>
      <w:bookmarkEnd w:id="13303"/>
      <w:bookmarkEnd w:id="13304"/>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9"/>
        <w:gridCol w:w="432"/>
        <w:gridCol w:w="1153"/>
        <w:gridCol w:w="6572"/>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8"/>
        <w:gridCol w:w="434"/>
        <w:gridCol w:w="1153"/>
        <w:gridCol w:w="1728"/>
        <w:gridCol w:w="4843"/>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295"/>
        <w:gridCol w:w="434"/>
        <w:gridCol w:w="1152"/>
        <w:gridCol w:w="5271"/>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5" w:name="_Toc168571604"/>
      <w:bookmarkStart w:id="13306" w:name="_Toc169773664"/>
      <w:bookmarkStart w:id="13307" w:name="_Toc129203221"/>
      <w:bookmarkStart w:id="13308" w:name="_Toc136555541"/>
      <w:bookmarkStart w:id="13309" w:name="_Toc151994040"/>
      <w:bookmarkStart w:id="13310" w:name="_Toc152000820"/>
      <w:bookmarkStart w:id="13311" w:name="_Toc152159425"/>
      <w:r>
        <w:t>5.31.1.2</w:t>
      </w:r>
      <w:r w:rsidRPr="00E20344">
        <w:t>.</w:t>
      </w:r>
      <w:r>
        <w:t>4</w:t>
      </w:r>
      <w:r w:rsidRPr="00E20344">
        <w:tab/>
        <w:t>Resource Custom Operations</w:t>
      </w:r>
      <w:bookmarkEnd w:id="13305"/>
      <w:bookmarkEnd w:id="13306"/>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2" w:name="_Toc168571605"/>
      <w:bookmarkStart w:id="13313" w:name="_Toc169773665"/>
      <w:r>
        <w:t>5.31.1.3</w:t>
      </w:r>
      <w:r>
        <w:tab/>
        <w:t xml:space="preserve">Resource: Individual </w:t>
      </w:r>
      <w:r>
        <w:rPr>
          <w:lang w:eastAsia="zh-CN"/>
        </w:rPr>
        <w:t>PDTQ Policy Subscription</w:t>
      </w:r>
      <w:bookmarkEnd w:id="13307"/>
      <w:bookmarkEnd w:id="13308"/>
      <w:bookmarkEnd w:id="13309"/>
      <w:bookmarkEnd w:id="13310"/>
      <w:bookmarkEnd w:id="13311"/>
      <w:bookmarkEnd w:id="13312"/>
      <w:bookmarkEnd w:id="13313"/>
    </w:p>
    <w:p w14:paraId="4A1FBDAA" w14:textId="77777777" w:rsidR="00A46716" w:rsidRDefault="00A46716" w:rsidP="00A46716">
      <w:pPr>
        <w:pStyle w:val="Heading5"/>
      </w:pPr>
      <w:bookmarkStart w:id="13314" w:name="_Toc129203222"/>
      <w:bookmarkStart w:id="13315" w:name="_Toc136555542"/>
      <w:bookmarkStart w:id="13316" w:name="_Toc151994041"/>
      <w:bookmarkStart w:id="13317" w:name="_Toc152000821"/>
      <w:bookmarkStart w:id="13318" w:name="_Toc152159426"/>
      <w:bookmarkStart w:id="13319" w:name="_Toc168571606"/>
      <w:bookmarkStart w:id="13320" w:name="_Toc169773666"/>
      <w:r>
        <w:t>5.31.1.3.1</w:t>
      </w:r>
      <w:r>
        <w:tab/>
        <w:t>Introduction</w:t>
      </w:r>
      <w:bookmarkEnd w:id="13314"/>
      <w:bookmarkEnd w:id="13315"/>
      <w:bookmarkEnd w:id="13316"/>
      <w:bookmarkEnd w:id="13317"/>
      <w:bookmarkEnd w:id="13318"/>
      <w:bookmarkEnd w:id="13319"/>
      <w:bookmarkEnd w:id="13320"/>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21" w:name="_Toc129203223"/>
      <w:bookmarkStart w:id="13322" w:name="_Toc136555543"/>
      <w:bookmarkStart w:id="13323" w:name="_Toc151994042"/>
      <w:bookmarkStart w:id="13324" w:name="_Toc152000822"/>
      <w:bookmarkStart w:id="13325" w:name="_Toc152159427"/>
      <w:bookmarkStart w:id="13326" w:name="_Toc168571607"/>
      <w:bookmarkStart w:id="13327" w:name="_Toc169773667"/>
      <w:r>
        <w:lastRenderedPageBreak/>
        <w:t>5.31.1.3.2</w:t>
      </w:r>
      <w:r>
        <w:tab/>
        <w:t>Resource Definition</w:t>
      </w:r>
      <w:bookmarkEnd w:id="13321"/>
      <w:bookmarkEnd w:id="13322"/>
      <w:bookmarkEnd w:id="13323"/>
      <w:bookmarkEnd w:id="13324"/>
      <w:bookmarkEnd w:id="13325"/>
      <w:bookmarkEnd w:id="13326"/>
      <w:bookmarkEnd w:id="13327"/>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47"/>
        <w:gridCol w:w="1633"/>
        <w:gridCol w:w="6106"/>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8" w:name="_Toc129203224"/>
      <w:bookmarkStart w:id="13329" w:name="_Toc136555544"/>
      <w:bookmarkStart w:id="13330" w:name="_Toc151994043"/>
      <w:bookmarkStart w:id="13331" w:name="_Toc152000823"/>
      <w:bookmarkStart w:id="13332" w:name="_Toc152159428"/>
      <w:bookmarkStart w:id="13333" w:name="_Toc168571608"/>
      <w:bookmarkStart w:id="13334" w:name="_Toc169773668"/>
      <w:r>
        <w:t>5.31.1.3.3</w:t>
      </w:r>
      <w:r>
        <w:tab/>
        <w:t xml:space="preserve">Resource </w:t>
      </w:r>
      <w:r w:rsidR="005C1ED4" w:rsidRPr="00C21435">
        <w:t xml:space="preserve">Standard </w:t>
      </w:r>
      <w:r>
        <w:t>Methods</w:t>
      </w:r>
      <w:bookmarkEnd w:id="13328"/>
      <w:bookmarkEnd w:id="13329"/>
      <w:bookmarkEnd w:id="13330"/>
      <w:bookmarkEnd w:id="13331"/>
      <w:bookmarkEnd w:id="13332"/>
      <w:bookmarkEnd w:id="13333"/>
      <w:bookmarkEnd w:id="13334"/>
    </w:p>
    <w:p w14:paraId="5B351F8B" w14:textId="77777777" w:rsidR="00A46716" w:rsidRDefault="00A46716" w:rsidP="00A46716">
      <w:pPr>
        <w:pStyle w:val="Heading6"/>
      </w:pPr>
      <w:bookmarkStart w:id="13335" w:name="_Toc129203225"/>
      <w:bookmarkStart w:id="13336" w:name="_Toc136555545"/>
      <w:bookmarkStart w:id="13337" w:name="_Toc151994044"/>
      <w:bookmarkStart w:id="13338" w:name="_Toc152000824"/>
      <w:bookmarkStart w:id="13339" w:name="_Toc152159429"/>
      <w:bookmarkStart w:id="13340" w:name="_Toc168571609"/>
      <w:bookmarkStart w:id="13341" w:name="_Toc169773669"/>
      <w:r>
        <w:t>5.31.1.3.3.1</w:t>
      </w:r>
      <w:r>
        <w:tab/>
      </w:r>
      <w:bookmarkEnd w:id="13335"/>
      <w:bookmarkEnd w:id="13336"/>
      <w:bookmarkEnd w:id="13337"/>
      <w:bookmarkEnd w:id="13338"/>
      <w:bookmarkEnd w:id="13339"/>
      <w:r w:rsidR="005C1ED4">
        <w:t>Void</w:t>
      </w:r>
      <w:bookmarkEnd w:id="13340"/>
      <w:bookmarkEnd w:id="13341"/>
    </w:p>
    <w:p w14:paraId="2008069E" w14:textId="77777777" w:rsidR="00A46716" w:rsidRDefault="00A46716" w:rsidP="00A46716">
      <w:pPr>
        <w:pStyle w:val="Heading6"/>
      </w:pPr>
      <w:bookmarkStart w:id="13342" w:name="_Toc129203226"/>
      <w:bookmarkStart w:id="13343" w:name="_Toc136555546"/>
      <w:bookmarkStart w:id="13344" w:name="_Toc151994045"/>
      <w:bookmarkStart w:id="13345" w:name="_Toc152000825"/>
      <w:bookmarkStart w:id="13346" w:name="_Toc152159430"/>
      <w:bookmarkStart w:id="13347" w:name="_Toc168571610"/>
      <w:bookmarkStart w:id="13348" w:name="_Toc169773670"/>
      <w:r>
        <w:t>5.31.1.3.3.2</w:t>
      </w:r>
      <w:r>
        <w:tab/>
        <w:t>GET</w:t>
      </w:r>
      <w:bookmarkEnd w:id="13342"/>
      <w:bookmarkEnd w:id="13343"/>
      <w:bookmarkEnd w:id="13344"/>
      <w:bookmarkEnd w:id="13345"/>
      <w:bookmarkEnd w:id="13346"/>
      <w:bookmarkEnd w:id="13347"/>
      <w:bookmarkEnd w:id="13348"/>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3"/>
        <w:gridCol w:w="433"/>
        <w:gridCol w:w="1296"/>
        <w:gridCol w:w="6284"/>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1"/>
        <w:gridCol w:w="432"/>
        <w:gridCol w:w="1298"/>
        <w:gridCol w:w="1732"/>
        <w:gridCol w:w="4843"/>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84"/>
        <w:gridCol w:w="1295"/>
        <w:gridCol w:w="434"/>
        <w:gridCol w:w="1295"/>
        <w:gridCol w:w="5271"/>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9" w:name="_Toc129203227"/>
    </w:p>
    <w:p w14:paraId="721D87B2" w14:textId="77777777" w:rsidR="00A46716" w:rsidRDefault="00A46716" w:rsidP="00A46716">
      <w:pPr>
        <w:pStyle w:val="Heading6"/>
      </w:pPr>
      <w:bookmarkStart w:id="13350" w:name="_Toc136555547"/>
      <w:bookmarkStart w:id="13351" w:name="_Toc151994046"/>
      <w:bookmarkStart w:id="13352" w:name="_Toc152000826"/>
      <w:bookmarkStart w:id="13353" w:name="_Toc152159431"/>
      <w:bookmarkStart w:id="13354" w:name="_Toc168571611"/>
      <w:bookmarkStart w:id="13355" w:name="_Toc169773671"/>
      <w:r>
        <w:t>5.31.1.3.3.3</w:t>
      </w:r>
      <w:r>
        <w:tab/>
        <w:t>PATCH</w:t>
      </w:r>
      <w:bookmarkEnd w:id="13349"/>
      <w:bookmarkEnd w:id="13350"/>
      <w:bookmarkEnd w:id="13351"/>
      <w:bookmarkEnd w:id="13352"/>
      <w:bookmarkEnd w:id="13353"/>
      <w:bookmarkEnd w:id="13354"/>
      <w:bookmarkEnd w:id="13355"/>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4"/>
        <w:gridCol w:w="422"/>
        <w:gridCol w:w="1265"/>
        <w:gridCol w:w="6385"/>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153"/>
        <w:gridCol w:w="1730"/>
        <w:gridCol w:w="498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27"/>
        <w:gridCol w:w="1487"/>
        <w:gridCol w:w="420"/>
        <w:gridCol w:w="1262"/>
        <w:gridCol w:w="4983"/>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6" w:name="_Toc129203228"/>
      <w:bookmarkStart w:id="13357" w:name="_Toc136555548"/>
      <w:bookmarkStart w:id="13358" w:name="_Toc151994047"/>
      <w:bookmarkStart w:id="13359" w:name="_Toc152000827"/>
      <w:bookmarkStart w:id="13360" w:name="_Toc152159432"/>
      <w:bookmarkStart w:id="13361" w:name="_Toc168571612"/>
      <w:bookmarkStart w:id="13362" w:name="_Toc169773672"/>
      <w:r>
        <w:t>5.31.1.3.3.4</w:t>
      </w:r>
      <w:r>
        <w:tab/>
        <w:t>DELETE</w:t>
      </w:r>
      <w:bookmarkEnd w:id="13356"/>
      <w:bookmarkEnd w:id="13357"/>
      <w:bookmarkEnd w:id="13358"/>
      <w:bookmarkEnd w:id="13359"/>
      <w:bookmarkEnd w:id="13360"/>
      <w:bookmarkEnd w:id="13361"/>
      <w:bookmarkEnd w:id="13362"/>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85"/>
        <w:gridCol w:w="432"/>
        <w:gridCol w:w="1298"/>
        <w:gridCol w:w="1728"/>
        <w:gridCol w:w="4843"/>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7"/>
        <w:gridCol w:w="1417"/>
        <w:gridCol w:w="420"/>
        <w:gridCol w:w="1125"/>
        <w:gridCol w:w="5120"/>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3" w:name="_Toc168571613"/>
      <w:bookmarkStart w:id="13364" w:name="_Toc169773673"/>
      <w:bookmarkStart w:id="13365" w:name="_Toc129203229"/>
      <w:bookmarkStart w:id="13366" w:name="_Toc136555549"/>
      <w:bookmarkStart w:id="13367" w:name="_Toc151994048"/>
      <w:bookmarkStart w:id="13368" w:name="_Toc152000828"/>
      <w:bookmarkStart w:id="13369" w:name="_Toc152159433"/>
      <w:r>
        <w:t>5.31.1.3</w:t>
      </w:r>
      <w:r w:rsidRPr="00E20344">
        <w:t>.</w:t>
      </w:r>
      <w:r>
        <w:t>4</w:t>
      </w:r>
      <w:r w:rsidRPr="00E20344">
        <w:tab/>
        <w:t>Resource Custom Operations</w:t>
      </w:r>
      <w:bookmarkEnd w:id="13363"/>
      <w:bookmarkEnd w:id="13364"/>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70" w:name="_Toc168571614"/>
      <w:bookmarkStart w:id="13371" w:name="_Toc169773674"/>
      <w:r w:rsidRPr="00221831">
        <w:t>5.</w:t>
      </w:r>
      <w:r>
        <w:t>31</w:t>
      </w:r>
      <w:r w:rsidRPr="009B3078">
        <w:t>.1A</w:t>
      </w:r>
      <w:r w:rsidRPr="009B3078">
        <w:tab/>
        <w:t>Custom</w:t>
      </w:r>
      <w:r w:rsidRPr="00221831">
        <w:t xml:space="preserve"> Operations without associated resources</w:t>
      </w:r>
      <w:bookmarkEnd w:id="13370"/>
      <w:bookmarkEnd w:id="13371"/>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2" w:name="_Toc168571615"/>
      <w:bookmarkStart w:id="13373" w:name="_Toc169773675"/>
      <w:r>
        <w:t>5.31.</w:t>
      </w:r>
      <w:r>
        <w:rPr>
          <w:lang w:val="en-IN"/>
        </w:rPr>
        <w:t>2</w:t>
      </w:r>
      <w:r>
        <w:tab/>
        <w:t>Notifications</w:t>
      </w:r>
      <w:bookmarkEnd w:id="13365"/>
      <w:bookmarkEnd w:id="13366"/>
      <w:bookmarkEnd w:id="13367"/>
      <w:bookmarkEnd w:id="13368"/>
      <w:bookmarkEnd w:id="13369"/>
      <w:bookmarkEnd w:id="13372"/>
      <w:bookmarkEnd w:id="13373"/>
    </w:p>
    <w:p w14:paraId="7B03936B" w14:textId="77777777" w:rsidR="00A46716" w:rsidRDefault="00A46716" w:rsidP="00A46716">
      <w:pPr>
        <w:pStyle w:val="Heading4"/>
      </w:pPr>
      <w:bookmarkStart w:id="13374" w:name="_Toc136555550"/>
      <w:bookmarkStart w:id="13375" w:name="_Toc151994049"/>
      <w:bookmarkStart w:id="13376" w:name="_Toc152000829"/>
      <w:bookmarkStart w:id="13377" w:name="_Toc152159434"/>
      <w:bookmarkStart w:id="13378" w:name="_Toc168571616"/>
      <w:bookmarkStart w:id="13379" w:name="_Toc169773676"/>
      <w:r>
        <w:t>5.31.2.1</w:t>
      </w:r>
      <w:r>
        <w:tab/>
      </w:r>
      <w:r w:rsidR="004D18D1">
        <w:t>General</w:t>
      </w:r>
      <w:bookmarkEnd w:id="13374"/>
      <w:bookmarkEnd w:id="13375"/>
      <w:bookmarkEnd w:id="13376"/>
      <w:bookmarkEnd w:id="13377"/>
      <w:bookmarkEnd w:id="13378"/>
      <w:bookmarkEnd w:id="13379"/>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15"/>
        <w:gridCol w:w="2457"/>
        <w:gridCol w:w="991"/>
        <w:gridCol w:w="4416"/>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80" w:name="_Toc136555551"/>
      <w:bookmarkStart w:id="13381" w:name="_Toc151994050"/>
      <w:bookmarkStart w:id="13382" w:name="_Toc152000830"/>
      <w:bookmarkStart w:id="13383" w:name="_Toc152159435"/>
      <w:bookmarkStart w:id="13384" w:name="_Toc168571617"/>
      <w:bookmarkStart w:id="13385" w:name="_Toc169773677"/>
      <w:r>
        <w:lastRenderedPageBreak/>
        <w:t>5.31.2.2</w:t>
      </w:r>
      <w:r>
        <w:tab/>
        <w:t>PDTQ Warning Notification</w:t>
      </w:r>
      <w:bookmarkEnd w:id="13380"/>
      <w:bookmarkEnd w:id="13381"/>
      <w:bookmarkEnd w:id="13382"/>
      <w:bookmarkEnd w:id="13383"/>
      <w:bookmarkEnd w:id="13384"/>
      <w:bookmarkEnd w:id="13385"/>
    </w:p>
    <w:p w14:paraId="1CD22A1F" w14:textId="77777777" w:rsidR="00A46716" w:rsidRDefault="00A46716" w:rsidP="00A46716">
      <w:pPr>
        <w:pStyle w:val="Heading5"/>
        <w:rPr>
          <w:noProof/>
        </w:rPr>
      </w:pPr>
      <w:bookmarkStart w:id="13386" w:name="_Toc136555552"/>
      <w:bookmarkStart w:id="13387" w:name="_Toc151994051"/>
      <w:bookmarkStart w:id="13388" w:name="_Toc152000831"/>
      <w:bookmarkStart w:id="13389" w:name="_Toc152159436"/>
      <w:bookmarkStart w:id="13390" w:name="_Toc168571618"/>
      <w:bookmarkStart w:id="13391" w:name="_Toc169773678"/>
      <w:r>
        <w:rPr>
          <w:noProof/>
        </w:rPr>
        <w:t>5.31.2.2.1</w:t>
      </w:r>
      <w:r>
        <w:rPr>
          <w:noProof/>
        </w:rPr>
        <w:tab/>
        <w:t>Description</w:t>
      </w:r>
      <w:bookmarkEnd w:id="13386"/>
      <w:bookmarkEnd w:id="13387"/>
      <w:bookmarkEnd w:id="13388"/>
      <w:bookmarkEnd w:id="13389"/>
      <w:bookmarkEnd w:id="13390"/>
      <w:bookmarkEnd w:id="13391"/>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2" w:name="_Hlk7472499"/>
      <w:r>
        <w:rPr>
          <w:noProof/>
        </w:rPr>
        <w:t>n</w:t>
      </w:r>
      <w:r w:rsidRPr="00956496">
        <w:rPr>
          <w:noProof/>
        </w:rPr>
        <w:t xml:space="preserve">otification </w:t>
      </w:r>
      <w:bookmarkEnd w:id="13392"/>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3" w:name="_Toc136555553"/>
      <w:bookmarkStart w:id="13394" w:name="_Toc151994052"/>
      <w:bookmarkStart w:id="13395" w:name="_Toc152000832"/>
      <w:bookmarkStart w:id="13396" w:name="_Toc152159437"/>
      <w:bookmarkStart w:id="13397" w:name="_Toc168571619"/>
      <w:bookmarkStart w:id="13398" w:name="_Toc169773679"/>
      <w:r>
        <w:rPr>
          <w:noProof/>
        </w:rPr>
        <w:t>5.31.2.2.2</w:t>
      </w:r>
      <w:r>
        <w:rPr>
          <w:noProof/>
        </w:rPr>
        <w:tab/>
        <w:t>Target URI</w:t>
      </w:r>
      <w:bookmarkEnd w:id="13393"/>
      <w:bookmarkEnd w:id="13394"/>
      <w:bookmarkEnd w:id="13395"/>
      <w:bookmarkEnd w:id="13396"/>
      <w:bookmarkEnd w:id="13397"/>
      <w:bookmarkEnd w:id="13398"/>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230"/>
        <w:gridCol w:w="7226"/>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9" w:name="_Toc136555554"/>
      <w:bookmarkStart w:id="13400" w:name="_Toc151994053"/>
      <w:bookmarkStart w:id="13401" w:name="_Toc152000833"/>
      <w:bookmarkStart w:id="13402" w:name="_Toc152159438"/>
      <w:bookmarkStart w:id="13403" w:name="_Toc168571620"/>
      <w:bookmarkStart w:id="13404" w:name="_Toc169773680"/>
      <w:r>
        <w:t>5.31.2.2.3</w:t>
      </w:r>
      <w:r>
        <w:tab/>
        <w:t>Operation Definition</w:t>
      </w:r>
      <w:bookmarkEnd w:id="13399"/>
      <w:bookmarkEnd w:id="13400"/>
      <w:bookmarkEnd w:id="13401"/>
      <w:bookmarkEnd w:id="13402"/>
      <w:bookmarkEnd w:id="13403"/>
      <w:bookmarkEnd w:id="13404"/>
    </w:p>
    <w:p w14:paraId="5D66599E" w14:textId="77777777" w:rsidR="00A46716" w:rsidRDefault="00A46716" w:rsidP="00A46716">
      <w:pPr>
        <w:pStyle w:val="Heading6"/>
        <w:rPr>
          <w:noProof/>
        </w:rPr>
      </w:pPr>
      <w:bookmarkStart w:id="13405" w:name="_Toc136555555"/>
      <w:bookmarkStart w:id="13406" w:name="_Toc151994054"/>
      <w:bookmarkStart w:id="13407" w:name="_Toc152000834"/>
      <w:bookmarkStart w:id="13408" w:name="_Toc152159439"/>
      <w:bookmarkStart w:id="13409" w:name="_Toc168571621"/>
      <w:bookmarkStart w:id="13410" w:name="_Toc169773681"/>
      <w:r>
        <w:t>5.31.2.2.3</w:t>
      </w:r>
      <w:r>
        <w:rPr>
          <w:noProof/>
        </w:rPr>
        <w:t>.1</w:t>
      </w:r>
      <w:r>
        <w:rPr>
          <w:noProof/>
        </w:rPr>
        <w:tab/>
      </w:r>
      <w:r>
        <w:t xml:space="preserve">Notification via </w:t>
      </w:r>
      <w:r w:rsidR="004D18D1">
        <w:t xml:space="preserve">HTTP </w:t>
      </w:r>
      <w:r>
        <w:t>POST</w:t>
      </w:r>
      <w:bookmarkEnd w:id="13405"/>
      <w:bookmarkEnd w:id="13406"/>
      <w:bookmarkEnd w:id="13407"/>
      <w:bookmarkEnd w:id="13408"/>
      <w:bookmarkEnd w:id="13409"/>
      <w:bookmarkEnd w:id="13410"/>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31"/>
        <w:gridCol w:w="600"/>
        <w:gridCol w:w="1297"/>
        <w:gridCol w:w="5967"/>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297"/>
        <w:gridCol w:w="1874"/>
        <w:gridCol w:w="4698"/>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11" w:name="_Toc129203230"/>
      <w:bookmarkStart w:id="13412" w:name="_Toc136555556"/>
      <w:bookmarkStart w:id="13413" w:name="_Toc151994055"/>
      <w:bookmarkStart w:id="13414" w:name="_Toc152000835"/>
      <w:bookmarkStart w:id="13415" w:name="_Toc152159440"/>
      <w:bookmarkStart w:id="13416" w:name="_Toc168571622"/>
      <w:bookmarkStart w:id="13417" w:name="_Toc169773682"/>
      <w:r>
        <w:t>5.31.3</w:t>
      </w:r>
      <w:r>
        <w:tab/>
        <w:t>Data Model</w:t>
      </w:r>
      <w:bookmarkEnd w:id="13411"/>
      <w:bookmarkEnd w:id="13412"/>
      <w:bookmarkEnd w:id="13413"/>
      <w:bookmarkEnd w:id="13414"/>
      <w:bookmarkEnd w:id="13415"/>
      <w:bookmarkEnd w:id="13416"/>
      <w:bookmarkEnd w:id="13417"/>
    </w:p>
    <w:p w14:paraId="61608F15" w14:textId="77777777" w:rsidR="00A46716" w:rsidRDefault="00A46716" w:rsidP="00A46716">
      <w:pPr>
        <w:pStyle w:val="Heading4"/>
      </w:pPr>
      <w:bookmarkStart w:id="13418" w:name="_Toc129203231"/>
      <w:bookmarkStart w:id="13419" w:name="_Toc136555557"/>
      <w:bookmarkStart w:id="13420" w:name="_Toc151994056"/>
      <w:bookmarkStart w:id="13421" w:name="_Toc152000836"/>
      <w:bookmarkStart w:id="13422" w:name="_Toc152159441"/>
      <w:bookmarkStart w:id="13423" w:name="_Toc168571623"/>
      <w:bookmarkStart w:id="13424" w:name="_Toc169773683"/>
      <w:r>
        <w:t>5.31.3.1</w:t>
      </w:r>
      <w:r>
        <w:tab/>
        <w:t>General</w:t>
      </w:r>
      <w:bookmarkEnd w:id="13418"/>
      <w:bookmarkEnd w:id="13419"/>
      <w:bookmarkEnd w:id="13420"/>
      <w:bookmarkEnd w:id="13421"/>
      <w:bookmarkEnd w:id="13422"/>
      <w:bookmarkEnd w:id="13423"/>
      <w:bookmarkEnd w:id="13424"/>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1"/>
        <w:gridCol w:w="1585"/>
        <w:gridCol w:w="5000"/>
        <w:gridCol w:w="1423"/>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5" w:name="_Toc129203232"/>
      <w:bookmarkStart w:id="13426" w:name="_Toc136555558"/>
      <w:bookmarkStart w:id="13427" w:name="_Toc151994057"/>
      <w:bookmarkStart w:id="13428" w:name="_Toc152000837"/>
      <w:bookmarkStart w:id="13429"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160"/>
        <w:gridCol w:w="5709"/>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30" w:name="_Toc168571624"/>
      <w:bookmarkStart w:id="13431" w:name="_Toc169773684"/>
      <w:r>
        <w:t>5.31.3.2</w:t>
      </w:r>
      <w:r>
        <w:tab/>
      </w:r>
      <w:bookmarkEnd w:id="13425"/>
      <w:bookmarkEnd w:id="13426"/>
      <w:bookmarkEnd w:id="13427"/>
      <w:bookmarkEnd w:id="13428"/>
      <w:bookmarkEnd w:id="13429"/>
      <w:r w:rsidR="00B3126B">
        <w:t>Void</w:t>
      </w:r>
      <w:bookmarkEnd w:id="13430"/>
      <w:bookmarkEnd w:id="13431"/>
    </w:p>
    <w:p w14:paraId="19262C95" w14:textId="77777777" w:rsidR="00A46716" w:rsidRDefault="00A46716" w:rsidP="00A46716">
      <w:pPr>
        <w:pStyle w:val="Heading4"/>
        <w:spacing w:after="240"/>
      </w:pPr>
      <w:bookmarkStart w:id="13432" w:name="_Toc129203233"/>
      <w:bookmarkStart w:id="13433" w:name="_Toc136555559"/>
      <w:bookmarkStart w:id="13434" w:name="_Toc151994058"/>
      <w:bookmarkStart w:id="13435" w:name="_Toc152000838"/>
      <w:bookmarkStart w:id="13436" w:name="_Toc152159443"/>
      <w:bookmarkStart w:id="13437" w:name="_Toc168571625"/>
      <w:bookmarkStart w:id="13438" w:name="_Toc169773685"/>
      <w:r>
        <w:t>5.31.3.3</w:t>
      </w:r>
      <w:r>
        <w:tab/>
        <w:t>Structured data types</w:t>
      </w:r>
      <w:bookmarkEnd w:id="13432"/>
      <w:bookmarkEnd w:id="13433"/>
      <w:bookmarkEnd w:id="13434"/>
      <w:bookmarkEnd w:id="13435"/>
      <w:bookmarkEnd w:id="13436"/>
      <w:bookmarkEnd w:id="13437"/>
      <w:bookmarkEnd w:id="13438"/>
    </w:p>
    <w:p w14:paraId="688920D3" w14:textId="77777777" w:rsidR="00A46716" w:rsidRDefault="00A46716" w:rsidP="00A46716">
      <w:pPr>
        <w:pStyle w:val="Heading5"/>
      </w:pPr>
      <w:bookmarkStart w:id="13439" w:name="_Toc129203234"/>
      <w:bookmarkStart w:id="13440" w:name="_Toc136555560"/>
      <w:bookmarkStart w:id="13441" w:name="_Toc151994059"/>
      <w:bookmarkStart w:id="13442" w:name="_Toc152000839"/>
      <w:bookmarkStart w:id="13443" w:name="_Toc152159444"/>
      <w:bookmarkStart w:id="13444" w:name="_Toc168571626"/>
      <w:bookmarkStart w:id="13445" w:name="_Toc169773686"/>
      <w:r>
        <w:t>5.31.3.3.1</w:t>
      </w:r>
      <w:r>
        <w:tab/>
        <w:t>Introduction</w:t>
      </w:r>
      <w:bookmarkEnd w:id="13439"/>
      <w:bookmarkEnd w:id="13440"/>
      <w:bookmarkEnd w:id="13441"/>
      <w:bookmarkEnd w:id="13442"/>
      <w:bookmarkEnd w:id="13443"/>
      <w:bookmarkEnd w:id="13444"/>
      <w:bookmarkEnd w:id="13445"/>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6" w:name="_Toc129203235"/>
      <w:bookmarkStart w:id="13447" w:name="_Toc136555561"/>
      <w:bookmarkStart w:id="13448" w:name="_Toc151994060"/>
      <w:bookmarkStart w:id="13449" w:name="_Toc152000840"/>
      <w:bookmarkStart w:id="13450" w:name="_Toc152159445"/>
      <w:bookmarkStart w:id="13451" w:name="_Toc168571627"/>
      <w:bookmarkStart w:id="13452" w:name="_Toc169773687"/>
      <w:r>
        <w:lastRenderedPageBreak/>
        <w:t>5.31.3.3.2</w:t>
      </w:r>
      <w:r>
        <w:tab/>
        <w:t xml:space="preserve">Type: </w:t>
      </w:r>
      <w:bookmarkEnd w:id="13446"/>
      <w:r>
        <w:t>Pdtq</w:t>
      </w:r>
      <w:bookmarkEnd w:id="13447"/>
      <w:bookmarkEnd w:id="13448"/>
      <w:bookmarkEnd w:id="13449"/>
      <w:bookmarkEnd w:id="13450"/>
      <w:bookmarkEnd w:id="13451"/>
      <w:bookmarkEnd w:id="13452"/>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6"/>
        <w:gridCol w:w="1862"/>
        <w:gridCol w:w="444"/>
        <w:gridCol w:w="1153"/>
        <w:gridCol w:w="3030"/>
        <w:gridCol w:w="1381"/>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3" w:name="_Toc129203236"/>
      <w:bookmarkStart w:id="13454" w:name="_Toc136555562"/>
      <w:bookmarkStart w:id="13455" w:name="_Toc151994061"/>
      <w:bookmarkStart w:id="13456" w:name="_Toc152000841"/>
      <w:bookmarkStart w:id="13457" w:name="_Toc152159446"/>
      <w:bookmarkStart w:id="13458" w:name="_Toc168571628"/>
      <w:bookmarkStart w:id="13459" w:name="_Toc169773688"/>
      <w:r>
        <w:t>5.31.3.3.3</w:t>
      </w:r>
      <w:r>
        <w:tab/>
        <w:t>Type: PdtqPatch</w:t>
      </w:r>
      <w:bookmarkEnd w:id="13453"/>
      <w:bookmarkEnd w:id="13454"/>
      <w:bookmarkEnd w:id="13455"/>
      <w:bookmarkEnd w:id="13456"/>
      <w:bookmarkEnd w:id="13457"/>
      <w:bookmarkEnd w:id="13458"/>
      <w:bookmarkEnd w:id="13459"/>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2070"/>
        <w:gridCol w:w="1296"/>
        <w:gridCol w:w="433"/>
        <w:gridCol w:w="1296"/>
        <w:gridCol w:w="3174"/>
        <w:gridCol w:w="1357"/>
        <w:gridCol w:w="40"/>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60" w:name="_Toc136555563"/>
      <w:bookmarkStart w:id="13461" w:name="_Toc151994062"/>
      <w:bookmarkStart w:id="13462" w:name="_Toc152000842"/>
      <w:bookmarkStart w:id="13463" w:name="_Toc152159447"/>
      <w:bookmarkStart w:id="13464" w:name="_Toc168571629"/>
      <w:bookmarkStart w:id="13465" w:name="_Toc169773689"/>
      <w:r>
        <w:t>5.31.3.3.4</w:t>
      </w:r>
      <w:r>
        <w:tab/>
        <w:t xml:space="preserve">Type: </w:t>
      </w:r>
      <w:r w:rsidR="009540D3">
        <w:t>Pdtq</w:t>
      </w:r>
      <w:r>
        <w:t>Notification</w:t>
      </w:r>
      <w:bookmarkEnd w:id="13460"/>
      <w:bookmarkEnd w:id="13461"/>
      <w:bookmarkEnd w:id="13462"/>
      <w:bookmarkEnd w:id="13463"/>
      <w:bookmarkEnd w:id="13464"/>
      <w:bookmarkEnd w:id="13465"/>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2018"/>
        <w:gridCol w:w="571"/>
        <w:gridCol w:w="1165"/>
        <w:gridCol w:w="2734"/>
        <w:gridCol w:w="1381"/>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6" w:name="_Toc129203237"/>
      <w:bookmarkStart w:id="13467" w:name="_Toc136555564"/>
      <w:bookmarkStart w:id="13468" w:name="_Toc151994063"/>
      <w:bookmarkStart w:id="13469" w:name="_Toc152000843"/>
      <w:bookmarkStart w:id="13470" w:name="_Toc152159448"/>
      <w:bookmarkStart w:id="13471" w:name="_Toc168571630"/>
      <w:bookmarkStart w:id="13472" w:name="_Toc169773690"/>
      <w:r>
        <w:t>5.31.3.4</w:t>
      </w:r>
      <w:r>
        <w:tab/>
        <w:t>Simple data types and enumerations</w:t>
      </w:r>
      <w:bookmarkEnd w:id="13466"/>
      <w:bookmarkEnd w:id="13467"/>
      <w:bookmarkEnd w:id="13468"/>
      <w:bookmarkEnd w:id="13469"/>
      <w:bookmarkEnd w:id="13470"/>
      <w:bookmarkEnd w:id="13471"/>
      <w:bookmarkEnd w:id="13472"/>
    </w:p>
    <w:p w14:paraId="76109585" w14:textId="77777777" w:rsidR="00A46716" w:rsidRDefault="00A46716" w:rsidP="00A46716">
      <w:pPr>
        <w:pStyle w:val="Heading5"/>
      </w:pPr>
      <w:bookmarkStart w:id="13473" w:name="_Toc129203238"/>
      <w:bookmarkStart w:id="13474" w:name="_Toc136555565"/>
      <w:bookmarkStart w:id="13475" w:name="_Toc151994064"/>
      <w:bookmarkStart w:id="13476" w:name="_Toc152000844"/>
      <w:bookmarkStart w:id="13477" w:name="_Toc152159449"/>
      <w:bookmarkStart w:id="13478" w:name="_Toc168571631"/>
      <w:bookmarkStart w:id="13479" w:name="_Toc169773691"/>
      <w:r>
        <w:t>5.31.3.4.1</w:t>
      </w:r>
      <w:r>
        <w:tab/>
        <w:t>Introduction</w:t>
      </w:r>
      <w:bookmarkEnd w:id="13473"/>
      <w:bookmarkEnd w:id="13474"/>
      <w:bookmarkEnd w:id="13475"/>
      <w:bookmarkEnd w:id="13476"/>
      <w:bookmarkEnd w:id="13477"/>
      <w:bookmarkEnd w:id="13478"/>
      <w:bookmarkEnd w:id="13479"/>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80" w:name="_Toc129203239"/>
      <w:bookmarkStart w:id="13481" w:name="_Toc136555566"/>
      <w:bookmarkStart w:id="13482" w:name="_Toc151994065"/>
      <w:bookmarkStart w:id="13483" w:name="_Toc152000845"/>
      <w:bookmarkStart w:id="13484" w:name="_Toc152159450"/>
      <w:bookmarkStart w:id="13485" w:name="_Toc168571632"/>
      <w:bookmarkStart w:id="13486" w:name="_Toc169773692"/>
      <w:r>
        <w:t>5.31.3.4.2</w:t>
      </w:r>
      <w:r>
        <w:tab/>
        <w:t>Simple data types</w:t>
      </w:r>
      <w:bookmarkEnd w:id="13480"/>
      <w:bookmarkEnd w:id="13481"/>
      <w:bookmarkEnd w:id="13482"/>
      <w:bookmarkEnd w:id="13483"/>
      <w:bookmarkEnd w:id="13484"/>
      <w:bookmarkEnd w:id="13485"/>
      <w:bookmarkEnd w:id="13486"/>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7" w:name="_Toc168571633"/>
      <w:bookmarkStart w:id="13488" w:name="_Toc169773693"/>
      <w:bookmarkStart w:id="13489" w:name="_Toc129203240"/>
      <w:bookmarkStart w:id="13490" w:name="_Toc136555567"/>
      <w:bookmarkStart w:id="13491" w:name="_Toc151994066"/>
      <w:bookmarkStart w:id="13492" w:name="_Toc152000846"/>
      <w:bookmarkStart w:id="13493"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7"/>
      <w:bookmarkEnd w:id="13488"/>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4" w:name="_Toc168571634"/>
      <w:bookmarkStart w:id="13495" w:name="_Toc169773694"/>
      <w:r>
        <w:t>5.31.4</w:t>
      </w:r>
      <w:r>
        <w:tab/>
        <w:t>Used Features</w:t>
      </w:r>
      <w:bookmarkEnd w:id="13489"/>
      <w:bookmarkEnd w:id="13490"/>
      <w:bookmarkEnd w:id="13491"/>
      <w:bookmarkEnd w:id="13492"/>
      <w:bookmarkEnd w:id="13493"/>
      <w:bookmarkEnd w:id="13494"/>
      <w:bookmarkEnd w:id="13495"/>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8"/>
        <w:gridCol w:w="2178"/>
        <w:gridCol w:w="5812"/>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6" w:name="_Toc129203241"/>
      <w:bookmarkStart w:id="13497" w:name="_Toc136555568"/>
      <w:bookmarkStart w:id="13498" w:name="_Toc151994067"/>
      <w:bookmarkStart w:id="13499" w:name="_Toc152000847"/>
      <w:bookmarkStart w:id="13500" w:name="_Toc152159452"/>
      <w:bookmarkStart w:id="13501" w:name="_Toc168571635"/>
      <w:bookmarkStart w:id="13502" w:name="_Toc169773695"/>
      <w:r>
        <w:t>5.31</w:t>
      </w:r>
      <w:r w:rsidRPr="00937328">
        <w:t>.5</w:t>
      </w:r>
      <w:r>
        <w:tab/>
        <w:t>Error handling</w:t>
      </w:r>
      <w:bookmarkEnd w:id="13496"/>
      <w:bookmarkEnd w:id="13497"/>
      <w:bookmarkEnd w:id="13498"/>
      <w:bookmarkEnd w:id="13499"/>
      <w:bookmarkEnd w:id="13500"/>
      <w:bookmarkEnd w:id="13501"/>
      <w:bookmarkEnd w:id="13502"/>
    </w:p>
    <w:p w14:paraId="79E57235" w14:textId="77777777" w:rsidR="00A46716" w:rsidRDefault="00A46716" w:rsidP="00A46716">
      <w:pPr>
        <w:pStyle w:val="Heading4"/>
      </w:pPr>
      <w:bookmarkStart w:id="13503" w:name="_Toc129203242"/>
      <w:bookmarkStart w:id="13504" w:name="_Toc136555569"/>
      <w:bookmarkStart w:id="13505" w:name="_Toc151994068"/>
      <w:bookmarkStart w:id="13506" w:name="_Toc152000848"/>
      <w:bookmarkStart w:id="13507" w:name="_Toc152159453"/>
      <w:bookmarkStart w:id="13508" w:name="_Toc168571636"/>
      <w:bookmarkStart w:id="13509" w:name="_Toc169773696"/>
      <w:r>
        <w:t>5.31</w:t>
      </w:r>
      <w:r w:rsidRPr="00937328">
        <w:t>.5.</w:t>
      </w:r>
      <w:r>
        <w:t>1</w:t>
      </w:r>
      <w:r>
        <w:tab/>
        <w:t>General</w:t>
      </w:r>
      <w:bookmarkEnd w:id="13503"/>
      <w:bookmarkEnd w:id="13504"/>
      <w:bookmarkEnd w:id="13505"/>
      <w:bookmarkEnd w:id="13506"/>
      <w:bookmarkEnd w:id="13507"/>
      <w:bookmarkEnd w:id="13508"/>
      <w:bookmarkEnd w:id="13509"/>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10" w:name="_Toc129203243"/>
      <w:bookmarkStart w:id="13511" w:name="_Toc136555570"/>
      <w:bookmarkStart w:id="13512" w:name="_Toc151994069"/>
      <w:bookmarkStart w:id="13513" w:name="_Toc152000849"/>
      <w:bookmarkStart w:id="13514" w:name="_Toc152159454"/>
      <w:bookmarkStart w:id="13515" w:name="_Toc168571637"/>
      <w:bookmarkStart w:id="13516" w:name="_Toc169773697"/>
      <w:r>
        <w:t>5.31</w:t>
      </w:r>
      <w:r w:rsidRPr="00937328">
        <w:t>.5.2</w:t>
      </w:r>
      <w:r>
        <w:tab/>
        <w:t>Protocol Errors</w:t>
      </w:r>
      <w:bookmarkEnd w:id="13510"/>
      <w:bookmarkEnd w:id="13511"/>
      <w:bookmarkEnd w:id="13512"/>
      <w:bookmarkEnd w:id="13513"/>
      <w:bookmarkEnd w:id="13514"/>
      <w:bookmarkEnd w:id="13515"/>
      <w:bookmarkEnd w:id="13516"/>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7" w:name="_Toc129203244"/>
      <w:bookmarkStart w:id="13518" w:name="_Toc136555571"/>
      <w:bookmarkStart w:id="13519" w:name="_Toc151994070"/>
      <w:bookmarkStart w:id="13520" w:name="_Toc152000850"/>
      <w:bookmarkStart w:id="13521" w:name="_Toc152159455"/>
      <w:bookmarkStart w:id="13522" w:name="_Toc168571638"/>
      <w:bookmarkStart w:id="13523" w:name="_Toc169773698"/>
      <w:r>
        <w:t>5.31</w:t>
      </w:r>
      <w:r w:rsidRPr="00937328">
        <w:t>.5.3</w:t>
      </w:r>
      <w:r>
        <w:tab/>
        <w:t>Application Errors</w:t>
      </w:r>
      <w:bookmarkEnd w:id="13517"/>
      <w:bookmarkEnd w:id="13518"/>
      <w:bookmarkEnd w:id="13519"/>
      <w:bookmarkEnd w:id="13520"/>
      <w:bookmarkEnd w:id="13521"/>
      <w:bookmarkEnd w:id="13522"/>
      <w:bookmarkEnd w:id="13523"/>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01"/>
        <w:gridCol w:w="1850"/>
        <w:gridCol w:w="3745"/>
        <w:gridCol w:w="1383"/>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4" w:name="_Toc151994071"/>
      <w:bookmarkStart w:id="13525" w:name="_Toc152000851"/>
      <w:bookmarkStart w:id="13526" w:name="_Toc152159456"/>
      <w:bookmarkStart w:id="13527" w:name="_Toc168571639"/>
      <w:bookmarkStart w:id="13528" w:name="_Toc169773699"/>
      <w:r>
        <w:t>5.32</w:t>
      </w:r>
      <w:r w:rsidRPr="008B1C02">
        <w:tab/>
      </w:r>
      <w:r>
        <w:rPr>
          <w:lang w:eastAsia="zh-CN"/>
        </w:rPr>
        <w:t>MemberUESelectionAssistance</w:t>
      </w:r>
      <w:r w:rsidRPr="008B1C02">
        <w:t xml:space="preserve"> API</w:t>
      </w:r>
      <w:bookmarkEnd w:id="13238"/>
      <w:bookmarkEnd w:id="13524"/>
      <w:bookmarkEnd w:id="13525"/>
      <w:bookmarkEnd w:id="13526"/>
      <w:bookmarkEnd w:id="13527"/>
      <w:bookmarkEnd w:id="13528"/>
    </w:p>
    <w:p w14:paraId="1DBFFA43" w14:textId="77777777" w:rsidR="00A10F57" w:rsidRPr="008B1C02" w:rsidRDefault="00A10F57" w:rsidP="00A10F57">
      <w:pPr>
        <w:pStyle w:val="Heading3"/>
      </w:pPr>
      <w:bookmarkStart w:id="13529" w:name="_Toc136555573"/>
      <w:bookmarkStart w:id="13530" w:name="_Toc151994072"/>
      <w:bookmarkStart w:id="13531" w:name="_Toc152000852"/>
      <w:bookmarkStart w:id="13532" w:name="_Toc152159457"/>
      <w:bookmarkStart w:id="13533" w:name="_Toc168571640"/>
      <w:bookmarkStart w:id="13534" w:name="_Toc169773700"/>
      <w:r>
        <w:t>5.32</w:t>
      </w:r>
      <w:r w:rsidRPr="008B1C02">
        <w:t>.1</w:t>
      </w:r>
      <w:r w:rsidRPr="008B1C02">
        <w:tab/>
        <w:t>Introduction</w:t>
      </w:r>
      <w:bookmarkEnd w:id="13529"/>
      <w:bookmarkEnd w:id="13530"/>
      <w:bookmarkEnd w:id="13531"/>
      <w:bookmarkEnd w:id="13532"/>
      <w:bookmarkEnd w:id="13533"/>
      <w:bookmarkEnd w:id="13534"/>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5" w:name="_Toc136555574"/>
      <w:bookmarkStart w:id="13536" w:name="_Toc151994073"/>
      <w:bookmarkStart w:id="13537" w:name="_Toc152000853"/>
      <w:bookmarkStart w:id="13538" w:name="_Toc152159458"/>
      <w:bookmarkStart w:id="13539" w:name="_Toc168571641"/>
      <w:bookmarkStart w:id="13540" w:name="_Toc169773701"/>
      <w:r>
        <w:t>5.32</w:t>
      </w:r>
      <w:r w:rsidRPr="008B1C02">
        <w:t>.2</w:t>
      </w:r>
      <w:r w:rsidRPr="008B1C02">
        <w:tab/>
        <w:t>Resources</w:t>
      </w:r>
      <w:bookmarkEnd w:id="13535"/>
      <w:bookmarkEnd w:id="13536"/>
      <w:bookmarkEnd w:id="13537"/>
      <w:bookmarkEnd w:id="13538"/>
      <w:bookmarkEnd w:id="13539"/>
      <w:bookmarkEnd w:id="13540"/>
    </w:p>
    <w:p w14:paraId="3DCDB401" w14:textId="77777777" w:rsidR="0016657A" w:rsidRPr="00796B27" w:rsidRDefault="0016657A" w:rsidP="0016657A">
      <w:pPr>
        <w:pStyle w:val="Heading4"/>
      </w:pPr>
      <w:bookmarkStart w:id="13541" w:name="_Toc168571642"/>
      <w:bookmarkStart w:id="13542" w:name="_Toc169773702"/>
      <w:r w:rsidRPr="00796B27">
        <w:t>5.</w:t>
      </w:r>
      <w:r>
        <w:t>32</w:t>
      </w:r>
      <w:r w:rsidRPr="00796B27">
        <w:t>.2.1</w:t>
      </w:r>
      <w:r w:rsidRPr="00796B27">
        <w:tab/>
        <w:t>Overview</w:t>
      </w:r>
      <w:bookmarkEnd w:id="13541"/>
      <w:bookmarkEnd w:id="13542"/>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3" w:name="_MON_1753275437"/>
    <w:bookmarkEnd w:id="13543"/>
    <w:p w14:paraId="0A3D12B5" w14:textId="77777777" w:rsidR="00A10F57" w:rsidRPr="008B1C02" w:rsidRDefault="0016657A" w:rsidP="00A10F57">
      <w:pPr>
        <w:pStyle w:val="TH"/>
      </w:pPr>
      <w:r w:rsidRPr="008874EC">
        <w:object w:dxaOrig="9633" w:dyaOrig="4427" w14:anchorId="1B7C56E7">
          <v:shape id="_x0000_i1055" type="#_x0000_t75" style="width:481.85pt;height:222.45pt" o:ole="">
            <v:imagedata r:id="rId72" o:title=""/>
          </v:shape>
          <o:OLEObject Type="Embed" ProgID="Word.Document.8" ShapeID="_x0000_i1055" DrawAspect="Content" ObjectID="_1786277401"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3"/>
        <w:gridCol w:w="3455"/>
        <w:gridCol w:w="1005"/>
        <w:gridCol w:w="2632"/>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4" w:name="_Toc136555575"/>
      <w:bookmarkStart w:id="13545" w:name="_Toc151994074"/>
      <w:bookmarkStart w:id="13546" w:name="_Toc152000854"/>
      <w:bookmarkStart w:id="13547" w:name="_Toc152159459"/>
      <w:bookmarkStart w:id="13548" w:name="_Toc168571643"/>
      <w:bookmarkStart w:id="13549" w:name="_Toc169773703"/>
      <w:r>
        <w:t>5.32</w:t>
      </w:r>
      <w:r w:rsidRPr="008B1C02">
        <w:t>.2.2</w:t>
      </w:r>
      <w:r w:rsidRPr="008B1C02">
        <w:tab/>
        <w:t xml:space="preserve">Resource: </w:t>
      </w:r>
      <w:r>
        <w:t>Member UE Selection Assistance Subscriptions</w:t>
      </w:r>
      <w:bookmarkEnd w:id="13544"/>
      <w:bookmarkEnd w:id="13545"/>
      <w:bookmarkEnd w:id="13546"/>
      <w:bookmarkEnd w:id="13547"/>
      <w:bookmarkEnd w:id="13548"/>
      <w:bookmarkEnd w:id="13549"/>
    </w:p>
    <w:p w14:paraId="6E8182B9" w14:textId="77777777" w:rsidR="00A10F57" w:rsidRPr="008B1C02" w:rsidRDefault="00A10F57" w:rsidP="00A10F57">
      <w:pPr>
        <w:pStyle w:val="Heading5"/>
      </w:pPr>
      <w:bookmarkStart w:id="13550" w:name="_Toc136555576"/>
      <w:bookmarkStart w:id="13551" w:name="_Toc151994075"/>
      <w:bookmarkStart w:id="13552" w:name="_Toc152000855"/>
      <w:bookmarkStart w:id="13553" w:name="_Toc152159460"/>
      <w:bookmarkStart w:id="13554" w:name="_Toc168571644"/>
      <w:bookmarkStart w:id="13555" w:name="_Toc169773704"/>
      <w:r>
        <w:t>5.32</w:t>
      </w:r>
      <w:r w:rsidRPr="008B1C02">
        <w:t>.2.2.1</w:t>
      </w:r>
      <w:r w:rsidRPr="008B1C02">
        <w:tab/>
        <w:t>Introduction</w:t>
      </w:r>
      <w:bookmarkEnd w:id="13550"/>
      <w:bookmarkEnd w:id="13551"/>
      <w:bookmarkEnd w:id="13552"/>
      <w:bookmarkEnd w:id="13553"/>
      <w:bookmarkEnd w:id="13554"/>
      <w:bookmarkEnd w:id="13555"/>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6" w:name="_Toc136555577"/>
      <w:bookmarkStart w:id="13557" w:name="_Toc151994076"/>
      <w:bookmarkStart w:id="13558" w:name="_Toc152000856"/>
      <w:bookmarkStart w:id="13559"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60" w:name="_Toc168571645"/>
      <w:bookmarkStart w:id="13561" w:name="_Toc169773705"/>
      <w:r>
        <w:t>5.32</w:t>
      </w:r>
      <w:r w:rsidRPr="008B1C02">
        <w:t>.2.2.2</w:t>
      </w:r>
      <w:r w:rsidRPr="008B1C02">
        <w:tab/>
        <w:t>Resource definition</w:t>
      </w:r>
      <w:bookmarkEnd w:id="13556"/>
      <w:bookmarkEnd w:id="13557"/>
      <w:bookmarkEnd w:id="13558"/>
      <w:bookmarkEnd w:id="13559"/>
      <w:bookmarkEnd w:id="13560"/>
      <w:bookmarkEnd w:id="13561"/>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2" w:name="_Toc136555578"/>
      <w:bookmarkStart w:id="13563" w:name="_Toc151994077"/>
      <w:bookmarkStart w:id="13564" w:name="_Toc152000857"/>
      <w:bookmarkStart w:id="13565" w:name="_Toc152159462"/>
      <w:bookmarkStart w:id="13566" w:name="_Toc168571646"/>
      <w:bookmarkStart w:id="13567" w:name="_Toc169773706"/>
      <w:r>
        <w:lastRenderedPageBreak/>
        <w:t>5.32</w:t>
      </w:r>
      <w:r w:rsidRPr="008B1C02">
        <w:t>.2.2.3</w:t>
      </w:r>
      <w:r w:rsidRPr="008B1C02">
        <w:tab/>
        <w:t xml:space="preserve">Resource </w:t>
      </w:r>
      <w:r w:rsidR="0016657A" w:rsidRPr="00C21435">
        <w:t xml:space="preserve">Standard </w:t>
      </w:r>
      <w:r w:rsidRPr="008B1C02">
        <w:t>Methods</w:t>
      </w:r>
      <w:bookmarkEnd w:id="13562"/>
      <w:bookmarkEnd w:id="13563"/>
      <w:bookmarkEnd w:id="13564"/>
      <w:bookmarkEnd w:id="13565"/>
      <w:bookmarkEnd w:id="13566"/>
      <w:bookmarkEnd w:id="13567"/>
    </w:p>
    <w:p w14:paraId="3CD0E189" w14:textId="77777777" w:rsidR="00A10F57" w:rsidRPr="008B1C02" w:rsidRDefault="00A10F57" w:rsidP="00A10F57">
      <w:pPr>
        <w:pStyle w:val="Heading6"/>
      </w:pPr>
      <w:bookmarkStart w:id="13568" w:name="_Toc136555579"/>
      <w:bookmarkStart w:id="13569" w:name="_Toc151994078"/>
      <w:bookmarkStart w:id="13570" w:name="_Toc152000858"/>
      <w:bookmarkStart w:id="13571" w:name="_Toc152159463"/>
      <w:bookmarkStart w:id="13572" w:name="_Toc168571647"/>
      <w:bookmarkStart w:id="13573" w:name="_Toc169773707"/>
      <w:r>
        <w:t>5.32</w:t>
      </w:r>
      <w:r w:rsidRPr="008B1C02">
        <w:t>.2.2.3.1</w:t>
      </w:r>
      <w:r w:rsidRPr="008B1C02">
        <w:tab/>
        <w:t>POST</w:t>
      </w:r>
      <w:bookmarkEnd w:id="13568"/>
      <w:bookmarkEnd w:id="13569"/>
      <w:bookmarkEnd w:id="13570"/>
      <w:bookmarkEnd w:id="13571"/>
      <w:bookmarkEnd w:id="13572"/>
      <w:bookmarkEnd w:id="13573"/>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2"/>
        <w:gridCol w:w="432"/>
        <w:gridCol w:w="1151"/>
        <w:gridCol w:w="5654"/>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424"/>
        <w:gridCol w:w="1134"/>
        <w:gridCol w:w="1473"/>
        <w:gridCol w:w="4082"/>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4" w:name="_Toc122116684"/>
      <w:bookmarkStart w:id="13575" w:name="_Toc136555580"/>
      <w:bookmarkStart w:id="13576" w:name="_Toc151994079"/>
      <w:bookmarkStart w:id="13577" w:name="_Toc152000859"/>
      <w:bookmarkStart w:id="13578" w:name="_Toc152159464"/>
      <w:bookmarkStart w:id="13579" w:name="_Toc168571648"/>
      <w:bookmarkStart w:id="13580" w:name="_Toc169773708"/>
      <w:r w:rsidRPr="008B1C02">
        <w:t>5.</w:t>
      </w:r>
      <w:r>
        <w:t>32</w:t>
      </w:r>
      <w:r w:rsidRPr="008B1C02">
        <w:t>.</w:t>
      </w:r>
      <w:r>
        <w:t>2</w:t>
      </w:r>
      <w:r w:rsidRPr="008B1C02">
        <w:t>.2.3.2</w:t>
      </w:r>
      <w:r w:rsidRPr="008B1C02">
        <w:tab/>
        <w:t>GET</w:t>
      </w:r>
      <w:bookmarkEnd w:id="13574"/>
      <w:bookmarkEnd w:id="13575"/>
      <w:bookmarkEnd w:id="13576"/>
      <w:bookmarkEnd w:id="13577"/>
      <w:bookmarkEnd w:id="13578"/>
      <w:bookmarkEnd w:id="13579"/>
      <w:bookmarkEnd w:id="13580"/>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81" w:name="_Toc168571649"/>
      <w:bookmarkStart w:id="13582" w:name="_Toc169773709"/>
      <w:bookmarkStart w:id="13583" w:name="_Toc136555581"/>
      <w:bookmarkStart w:id="13584" w:name="_Toc151994080"/>
      <w:bookmarkStart w:id="13585" w:name="_Toc152000860"/>
      <w:bookmarkStart w:id="13586" w:name="_Toc152159465"/>
      <w:r>
        <w:t>5.32.2.2</w:t>
      </w:r>
      <w:r w:rsidRPr="00E20344">
        <w:t>.</w:t>
      </w:r>
      <w:r>
        <w:t>4</w:t>
      </w:r>
      <w:r w:rsidRPr="00E20344">
        <w:tab/>
        <w:t>Resource Custom Operations</w:t>
      </w:r>
      <w:bookmarkEnd w:id="13581"/>
      <w:bookmarkEnd w:id="13582"/>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7" w:name="_Toc168571650"/>
      <w:bookmarkStart w:id="13588"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3"/>
      <w:bookmarkEnd w:id="13584"/>
      <w:bookmarkEnd w:id="13585"/>
      <w:bookmarkEnd w:id="13586"/>
      <w:bookmarkEnd w:id="13587"/>
      <w:bookmarkEnd w:id="13588"/>
    </w:p>
    <w:p w14:paraId="27336755" w14:textId="77777777" w:rsidR="00A10F57" w:rsidRPr="008B1C02" w:rsidRDefault="00A10F57" w:rsidP="00A10F57">
      <w:pPr>
        <w:pStyle w:val="Heading5"/>
      </w:pPr>
      <w:bookmarkStart w:id="13589" w:name="_Toc136555582"/>
      <w:bookmarkStart w:id="13590" w:name="_Toc151994081"/>
      <w:bookmarkStart w:id="13591" w:name="_Toc152000861"/>
      <w:bookmarkStart w:id="13592" w:name="_Toc152159466"/>
      <w:bookmarkStart w:id="13593" w:name="_Toc168571651"/>
      <w:bookmarkStart w:id="13594" w:name="_Toc169773711"/>
      <w:r>
        <w:t>5.32</w:t>
      </w:r>
      <w:r w:rsidRPr="008B1C02">
        <w:t>.2.3.1</w:t>
      </w:r>
      <w:r w:rsidRPr="008B1C02">
        <w:tab/>
        <w:t>Introduction</w:t>
      </w:r>
      <w:bookmarkEnd w:id="13589"/>
      <w:bookmarkEnd w:id="13590"/>
      <w:bookmarkEnd w:id="13591"/>
      <w:bookmarkEnd w:id="13592"/>
      <w:bookmarkEnd w:id="13593"/>
      <w:bookmarkEnd w:id="13594"/>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5" w:name="_Toc136555583"/>
      <w:bookmarkStart w:id="13596" w:name="_Toc151994082"/>
      <w:bookmarkStart w:id="13597" w:name="_Toc152000862"/>
      <w:bookmarkStart w:id="13598" w:name="_Toc152159467"/>
      <w:bookmarkStart w:id="13599" w:name="_Toc168571652"/>
      <w:bookmarkStart w:id="13600" w:name="_Toc169773712"/>
      <w:r>
        <w:t>5.32</w:t>
      </w:r>
      <w:r w:rsidRPr="008B1C02">
        <w:t>.2.3.2</w:t>
      </w:r>
      <w:r w:rsidRPr="008B1C02">
        <w:tab/>
        <w:t>Resource Definition</w:t>
      </w:r>
      <w:bookmarkEnd w:id="13595"/>
      <w:bookmarkEnd w:id="13596"/>
      <w:bookmarkEnd w:id="13597"/>
      <w:bookmarkEnd w:id="13598"/>
      <w:bookmarkEnd w:id="13599"/>
      <w:bookmarkEnd w:id="13600"/>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9"/>
        <w:gridCol w:w="1655"/>
        <w:gridCol w:w="6875"/>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01" w:name="_Toc136555584"/>
      <w:bookmarkStart w:id="13602" w:name="_Toc151994083"/>
      <w:bookmarkStart w:id="13603" w:name="_Toc152000863"/>
      <w:bookmarkStart w:id="13604" w:name="_Toc152159468"/>
      <w:bookmarkStart w:id="13605" w:name="_Toc168571653"/>
      <w:bookmarkStart w:id="13606"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01"/>
      <w:bookmarkEnd w:id="13602"/>
      <w:bookmarkEnd w:id="13603"/>
      <w:bookmarkEnd w:id="13604"/>
      <w:bookmarkEnd w:id="13605"/>
      <w:bookmarkEnd w:id="13606"/>
    </w:p>
    <w:p w14:paraId="0B0870E5" w14:textId="77777777" w:rsidR="00A10F57" w:rsidRPr="008B1C02" w:rsidRDefault="00A10F57" w:rsidP="00A10F57">
      <w:pPr>
        <w:pStyle w:val="Heading6"/>
      </w:pPr>
      <w:bookmarkStart w:id="13607" w:name="_Toc136555585"/>
      <w:bookmarkStart w:id="13608" w:name="_Toc151994084"/>
      <w:bookmarkStart w:id="13609" w:name="_Toc152000864"/>
      <w:bookmarkStart w:id="13610" w:name="_Toc152159469"/>
      <w:bookmarkStart w:id="13611" w:name="_Toc168571654"/>
      <w:bookmarkStart w:id="13612" w:name="_Toc169773714"/>
      <w:r>
        <w:t>5.32</w:t>
      </w:r>
      <w:r w:rsidRPr="008B1C02">
        <w:t>.2.3.3.1</w:t>
      </w:r>
      <w:r w:rsidRPr="008B1C02">
        <w:tab/>
        <w:t>GET</w:t>
      </w:r>
      <w:bookmarkEnd w:id="13607"/>
      <w:bookmarkEnd w:id="13608"/>
      <w:bookmarkEnd w:id="13609"/>
      <w:bookmarkEnd w:id="13610"/>
      <w:bookmarkEnd w:id="13611"/>
      <w:bookmarkEnd w:id="13612"/>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59"/>
        <w:gridCol w:w="437"/>
        <w:gridCol w:w="1257"/>
        <w:gridCol w:w="5322"/>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22"/>
        <w:gridCol w:w="397"/>
        <w:gridCol w:w="1132"/>
        <w:gridCol w:w="1382"/>
        <w:gridCol w:w="4242"/>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3" w:name="_Toc136555586"/>
      <w:bookmarkStart w:id="13614" w:name="_Toc151994085"/>
      <w:bookmarkStart w:id="13615" w:name="_Toc152000865"/>
      <w:bookmarkStart w:id="13616" w:name="_Toc152159470"/>
      <w:bookmarkStart w:id="13617" w:name="_Toc168571655"/>
      <w:bookmarkStart w:id="13618" w:name="_Toc169773715"/>
      <w:r>
        <w:t>5.32</w:t>
      </w:r>
      <w:r w:rsidRPr="008B1C02">
        <w:t>.2.3.3.2</w:t>
      </w:r>
      <w:r w:rsidRPr="008B1C02">
        <w:tab/>
        <w:t>PUT</w:t>
      </w:r>
      <w:bookmarkEnd w:id="13613"/>
      <w:bookmarkEnd w:id="13614"/>
      <w:bookmarkEnd w:id="13615"/>
      <w:bookmarkEnd w:id="13616"/>
      <w:bookmarkEnd w:id="13617"/>
      <w:bookmarkEnd w:id="13618"/>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9"/>
        <w:gridCol w:w="452"/>
        <w:gridCol w:w="1172"/>
        <w:gridCol w:w="5516"/>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64"/>
        <w:gridCol w:w="317"/>
        <w:gridCol w:w="1131"/>
        <w:gridCol w:w="1580"/>
        <w:gridCol w:w="3587"/>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9" w:name="_Toc168571656"/>
      <w:bookmarkStart w:id="13620" w:name="_Toc169773716"/>
      <w:bookmarkStart w:id="13621" w:name="_Toc136555587"/>
      <w:bookmarkStart w:id="13622" w:name="_Toc151994086"/>
      <w:bookmarkStart w:id="13623" w:name="_Toc152000866"/>
      <w:bookmarkStart w:id="13624" w:name="_Toc152159471"/>
      <w:r>
        <w:rPr>
          <w:lang w:val="en-US"/>
        </w:rPr>
        <w:t>5.32</w:t>
      </w:r>
      <w:r w:rsidRPr="008B1C02">
        <w:t>.2.3.3.3</w:t>
      </w:r>
      <w:r w:rsidRPr="008B1C02">
        <w:tab/>
        <w:t>PATCH</w:t>
      </w:r>
      <w:bookmarkEnd w:id="13619"/>
      <w:bookmarkEnd w:id="13620"/>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35"/>
        <w:gridCol w:w="426"/>
        <w:gridCol w:w="1134"/>
        <w:gridCol w:w="5880"/>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440"/>
        <w:gridCol w:w="1269"/>
        <w:gridCol w:w="1423"/>
        <w:gridCol w:w="5030"/>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5" w:name="_Toc168571657"/>
      <w:bookmarkStart w:id="13626" w:name="_Toc169773717"/>
      <w:r>
        <w:t>5.32</w:t>
      </w:r>
      <w:r w:rsidRPr="008B1C02">
        <w:t>.2.3.3.</w:t>
      </w:r>
      <w:r w:rsidR="00A32D83">
        <w:t>4</w:t>
      </w:r>
      <w:r w:rsidRPr="008B1C02">
        <w:tab/>
        <w:t>DELETE</w:t>
      </w:r>
      <w:bookmarkEnd w:id="13621"/>
      <w:bookmarkEnd w:id="13622"/>
      <w:bookmarkEnd w:id="13623"/>
      <w:bookmarkEnd w:id="13624"/>
      <w:bookmarkEnd w:id="13625"/>
      <w:bookmarkEnd w:id="13626"/>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1417"/>
        <w:gridCol w:w="420"/>
        <w:gridCol w:w="1125"/>
        <w:gridCol w:w="5120"/>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4"/>
        <w:gridCol w:w="1266"/>
        <w:gridCol w:w="6377"/>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707"/>
        <w:gridCol w:w="4747"/>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7" w:name="_Toc168571658"/>
      <w:bookmarkStart w:id="13628" w:name="_Toc169773718"/>
      <w:bookmarkStart w:id="13629" w:name="_Toc136555588"/>
      <w:bookmarkStart w:id="13630" w:name="_Toc151994087"/>
      <w:bookmarkStart w:id="13631" w:name="_Toc152000867"/>
      <w:bookmarkStart w:id="13632" w:name="_Toc152159472"/>
      <w:r>
        <w:t>5.32.2.3</w:t>
      </w:r>
      <w:r w:rsidRPr="00E20344">
        <w:t>.</w:t>
      </w:r>
      <w:r>
        <w:t>4</w:t>
      </w:r>
      <w:r w:rsidRPr="00E20344">
        <w:tab/>
        <w:t>Resource Custom Operations</w:t>
      </w:r>
      <w:bookmarkEnd w:id="13627"/>
      <w:bookmarkEnd w:id="13628"/>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3" w:name="_Toc168571659"/>
      <w:bookmarkStart w:id="13634" w:name="_Toc169773719"/>
      <w:r>
        <w:t>5.32</w:t>
      </w:r>
      <w:r w:rsidRPr="008B1C02">
        <w:t>.3</w:t>
      </w:r>
      <w:r w:rsidRPr="008B1C02">
        <w:tab/>
        <w:t>Custom Operations without associated resources</w:t>
      </w:r>
      <w:bookmarkEnd w:id="13629"/>
      <w:bookmarkEnd w:id="13630"/>
      <w:bookmarkEnd w:id="13631"/>
      <w:bookmarkEnd w:id="13632"/>
      <w:bookmarkEnd w:id="13633"/>
      <w:bookmarkEnd w:id="13634"/>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5" w:name="_Toc136555589"/>
      <w:bookmarkStart w:id="13636" w:name="_Toc151994088"/>
      <w:bookmarkStart w:id="13637" w:name="_Toc152000868"/>
      <w:bookmarkStart w:id="13638" w:name="_Toc152159473"/>
      <w:bookmarkStart w:id="13639" w:name="_Toc168571660"/>
      <w:bookmarkStart w:id="13640" w:name="_Toc169773720"/>
      <w:r>
        <w:t>5.32</w:t>
      </w:r>
      <w:r w:rsidRPr="008B1C02">
        <w:t>.4</w:t>
      </w:r>
      <w:r w:rsidRPr="008B1C02">
        <w:tab/>
        <w:t>Notifications</w:t>
      </w:r>
      <w:bookmarkEnd w:id="13635"/>
      <w:bookmarkEnd w:id="13636"/>
      <w:bookmarkEnd w:id="13637"/>
      <w:bookmarkEnd w:id="13638"/>
      <w:bookmarkEnd w:id="13639"/>
      <w:bookmarkEnd w:id="13640"/>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7812"/>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2"/>
        <w:gridCol w:w="432"/>
        <w:gridCol w:w="1152"/>
        <w:gridCol w:w="1537"/>
        <w:gridCol w:w="4836"/>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41" w:name="_Toc136555590"/>
      <w:bookmarkStart w:id="13642" w:name="_Toc151994089"/>
      <w:bookmarkStart w:id="13643" w:name="_Toc152000869"/>
      <w:bookmarkStart w:id="13644" w:name="_Toc152159474"/>
      <w:bookmarkStart w:id="13645" w:name="_Toc168571661"/>
      <w:bookmarkStart w:id="13646" w:name="_Toc169773721"/>
      <w:r>
        <w:t>5.32</w:t>
      </w:r>
      <w:r w:rsidRPr="008B1C02">
        <w:t>.5</w:t>
      </w:r>
      <w:r w:rsidRPr="008B1C02">
        <w:tab/>
        <w:t>Data Model</w:t>
      </w:r>
      <w:bookmarkEnd w:id="13641"/>
      <w:bookmarkEnd w:id="13642"/>
      <w:bookmarkEnd w:id="13643"/>
      <w:bookmarkEnd w:id="13644"/>
      <w:bookmarkEnd w:id="13645"/>
      <w:bookmarkEnd w:id="13646"/>
    </w:p>
    <w:p w14:paraId="17B97B4B" w14:textId="77777777" w:rsidR="00A10F57" w:rsidRPr="008B1C02" w:rsidRDefault="00A10F57" w:rsidP="00A10F57">
      <w:pPr>
        <w:pStyle w:val="Heading4"/>
      </w:pPr>
      <w:bookmarkStart w:id="13647" w:name="_Toc136555591"/>
      <w:bookmarkStart w:id="13648" w:name="_Toc151994090"/>
      <w:bookmarkStart w:id="13649" w:name="_Toc152000870"/>
      <w:bookmarkStart w:id="13650" w:name="_Toc152159475"/>
      <w:bookmarkStart w:id="13651" w:name="_Toc168571662"/>
      <w:bookmarkStart w:id="13652" w:name="_Toc169773722"/>
      <w:r>
        <w:t>5.32</w:t>
      </w:r>
      <w:r w:rsidRPr="008B1C02">
        <w:t>.</w:t>
      </w:r>
      <w:r>
        <w:t>5</w:t>
      </w:r>
      <w:r w:rsidRPr="008B1C02">
        <w:t>.1</w:t>
      </w:r>
      <w:r w:rsidRPr="008B1C02">
        <w:tab/>
        <w:t>General</w:t>
      </w:r>
      <w:bookmarkEnd w:id="13647"/>
      <w:bookmarkEnd w:id="13648"/>
      <w:bookmarkEnd w:id="13649"/>
      <w:bookmarkEnd w:id="13650"/>
      <w:bookmarkEnd w:id="13651"/>
      <w:bookmarkEnd w:id="13652"/>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3" w:name="_Toc136555592"/>
      <w:bookmarkStart w:id="13654" w:name="_Toc151994091"/>
      <w:bookmarkStart w:id="13655" w:name="_Toc152000871"/>
      <w:bookmarkStart w:id="13656" w:name="_Toc152159476"/>
      <w:bookmarkStart w:id="13657" w:name="_Toc168571663"/>
      <w:bookmarkStart w:id="13658" w:name="_Toc169773723"/>
      <w:r>
        <w:t>5.32.5.2</w:t>
      </w:r>
      <w:r>
        <w:tab/>
        <w:t>Structured data types</w:t>
      </w:r>
      <w:bookmarkEnd w:id="13653"/>
      <w:bookmarkEnd w:id="13654"/>
      <w:bookmarkEnd w:id="13655"/>
      <w:bookmarkEnd w:id="13656"/>
      <w:bookmarkEnd w:id="13657"/>
      <w:bookmarkEnd w:id="13658"/>
    </w:p>
    <w:p w14:paraId="19CAD734" w14:textId="77777777" w:rsidR="00A10F57" w:rsidRDefault="00A10F57" w:rsidP="00A10F57">
      <w:pPr>
        <w:pStyle w:val="Heading5"/>
      </w:pPr>
      <w:bookmarkStart w:id="13659" w:name="_Toc136555593"/>
      <w:bookmarkStart w:id="13660" w:name="_Toc151994092"/>
      <w:bookmarkStart w:id="13661" w:name="_Toc152000872"/>
      <w:bookmarkStart w:id="13662" w:name="_Toc152159477"/>
      <w:bookmarkStart w:id="13663" w:name="_Toc168571664"/>
      <w:bookmarkStart w:id="13664" w:name="_Toc169773724"/>
      <w:r>
        <w:t>5.32.5.2.1</w:t>
      </w:r>
      <w:r>
        <w:tab/>
        <w:t>Introduction</w:t>
      </w:r>
      <w:bookmarkEnd w:id="13659"/>
      <w:bookmarkEnd w:id="13660"/>
      <w:bookmarkEnd w:id="13661"/>
      <w:bookmarkEnd w:id="13662"/>
      <w:bookmarkEnd w:id="13663"/>
      <w:bookmarkEnd w:id="13664"/>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5" w:name="_Toc136555594"/>
      <w:bookmarkStart w:id="13666" w:name="_Toc151994093"/>
      <w:bookmarkStart w:id="13667" w:name="_Toc152000873"/>
      <w:bookmarkStart w:id="13668" w:name="_Toc152159478"/>
      <w:bookmarkStart w:id="13669" w:name="_Toc168571665"/>
      <w:bookmarkStart w:id="13670" w:name="_Toc169773725"/>
      <w:r>
        <w:lastRenderedPageBreak/>
        <w:t>5.32.5.2.2</w:t>
      </w:r>
      <w:r>
        <w:tab/>
        <w:t>Type: MemUeSelectAssistSubsc</w:t>
      </w:r>
      <w:bookmarkEnd w:id="13665"/>
      <w:bookmarkEnd w:id="13666"/>
      <w:bookmarkEnd w:id="13667"/>
      <w:bookmarkEnd w:id="13668"/>
      <w:bookmarkEnd w:id="13669"/>
      <w:bookmarkEnd w:id="13670"/>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71" w:name="_Toc136555595"/>
      <w:bookmarkStart w:id="13672" w:name="_Toc151994094"/>
      <w:bookmarkStart w:id="13673" w:name="_Toc152000874"/>
      <w:bookmarkStart w:id="13674" w:name="_Toc152159479"/>
      <w:bookmarkStart w:id="13675" w:name="_Toc168571666"/>
      <w:bookmarkStart w:id="13676" w:name="_Toc169773726"/>
      <w:r>
        <w:t>5.32.5.2.3</w:t>
      </w:r>
      <w:r>
        <w:tab/>
        <w:t>Type: MemUeSeletAssist</w:t>
      </w:r>
      <w:r w:rsidRPr="000C4CB7">
        <w:t>Notif</w:t>
      </w:r>
      <w:bookmarkEnd w:id="13671"/>
      <w:bookmarkEnd w:id="13672"/>
      <w:bookmarkEnd w:id="13673"/>
      <w:bookmarkEnd w:id="13674"/>
      <w:bookmarkEnd w:id="13675"/>
      <w:bookmarkEnd w:id="13676"/>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7" w:name="_Toc151994095"/>
      <w:bookmarkStart w:id="13678" w:name="_Toc152000875"/>
      <w:bookmarkStart w:id="13679" w:name="_Toc152159480"/>
      <w:bookmarkStart w:id="13680" w:name="_Toc168571667"/>
      <w:bookmarkStart w:id="13681" w:name="_Toc169773727"/>
      <w:bookmarkStart w:id="13682" w:name="_Toc136555596"/>
      <w:r>
        <w:lastRenderedPageBreak/>
        <w:t>5.32.5.2.4</w:t>
      </w:r>
      <w:r>
        <w:tab/>
        <w:t>Type: QoSFilterCriteria</w:t>
      </w:r>
      <w:bookmarkEnd w:id="13677"/>
      <w:bookmarkEnd w:id="13678"/>
      <w:bookmarkEnd w:id="13679"/>
      <w:bookmarkEnd w:id="13680"/>
      <w:bookmarkEnd w:id="13681"/>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3" w:name="_Toc151994096"/>
      <w:bookmarkStart w:id="13684" w:name="_Toc152000876"/>
      <w:bookmarkStart w:id="13685" w:name="_Toc152159481"/>
      <w:bookmarkStart w:id="13686" w:name="_Toc168571668"/>
      <w:bookmarkStart w:id="13687" w:name="_Toc169773728"/>
      <w:r>
        <w:t>5.32.5.2.5</w:t>
      </w:r>
      <w:r>
        <w:tab/>
        <w:t>Type: AccessRatTypeFilterCriteria</w:t>
      </w:r>
      <w:bookmarkEnd w:id="13683"/>
      <w:bookmarkEnd w:id="13684"/>
      <w:bookmarkEnd w:id="13685"/>
      <w:bookmarkEnd w:id="13686"/>
      <w:bookmarkEnd w:id="13687"/>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8" w:name="_Toc151994097"/>
      <w:bookmarkStart w:id="13689" w:name="_Toc152000877"/>
      <w:bookmarkStart w:id="13690" w:name="_Toc152159482"/>
      <w:bookmarkStart w:id="13691" w:name="_Toc168571669"/>
      <w:bookmarkStart w:id="13692" w:name="_Toc169773729"/>
      <w:r>
        <w:lastRenderedPageBreak/>
        <w:t>5.32.5.2.6</w:t>
      </w:r>
      <w:r>
        <w:tab/>
        <w:t>Type: E2ETransTimeFilterCriteria</w:t>
      </w:r>
      <w:bookmarkEnd w:id="13688"/>
      <w:bookmarkEnd w:id="13689"/>
      <w:bookmarkEnd w:id="13690"/>
      <w:bookmarkEnd w:id="13691"/>
      <w:bookmarkEnd w:id="13692"/>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3" w:name="_Toc151994098"/>
      <w:bookmarkStart w:id="13694" w:name="_Toc152000878"/>
      <w:bookmarkStart w:id="13695" w:name="_Toc152159483"/>
      <w:bookmarkStart w:id="13696" w:name="_Toc168571670"/>
      <w:bookmarkStart w:id="13697" w:name="_Toc169773730"/>
      <w:r>
        <w:t>5.32.5.2.7</w:t>
      </w:r>
      <w:r>
        <w:tab/>
        <w:t>Type: UeLocFilterCriteria</w:t>
      </w:r>
      <w:bookmarkEnd w:id="13693"/>
      <w:bookmarkEnd w:id="13694"/>
      <w:bookmarkEnd w:id="13695"/>
      <w:bookmarkEnd w:id="13696"/>
      <w:bookmarkEnd w:id="13697"/>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8" w:name="_Toc151994099"/>
      <w:bookmarkStart w:id="13699" w:name="_Toc152000879"/>
      <w:bookmarkStart w:id="13700" w:name="_Toc152159484"/>
      <w:bookmarkStart w:id="13701" w:name="_Toc168571671"/>
      <w:bookmarkStart w:id="13702" w:name="_Toc169773731"/>
      <w:r>
        <w:lastRenderedPageBreak/>
        <w:t>5.32.5.2.8</w:t>
      </w:r>
      <w:r>
        <w:tab/>
        <w:t>Type: UeHisLocFilterCriteria</w:t>
      </w:r>
      <w:bookmarkEnd w:id="13698"/>
      <w:bookmarkEnd w:id="13699"/>
      <w:bookmarkEnd w:id="13700"/>
      <w:bookmarkEnd w:id="13701"/>
      <w:bookmarkEnd w:id="13702"/>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3" w:name="_Toc151994100"/>
      <w:bookmarkStart w:id="13704" w:name="_Toc152000880"/>
      <w:bookmarkStart w:id="13705" w:name="_Toc152159485"/>
      <w:bookmarkStart w:id="13706" w:name="_Toc168571672"/>
      <w:bookmarkStart w:id="13707" w:name="_Toc169773732"/>
      <w:r>
        <w:t>5.32.5.2.9</w:t>
      </w:r>
      <w:r>
        <w:tab/>
        <w:t>Type: UeDirectionFilterCriteria</w:t>
      </w:r>
      <w:bookmarkEnd w:id="13703"/>
      <w:bookmarkEnd w:id="13704"/>
      <w:bookmarkEnd w:id="13705"/>
      <w:bookmarkEnd w:id="13706"/>
      <w:bookmarkEnd w:id="13707"/>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8" w:name="_Toc151994101"/>
      <w:bookmarkStart w:id="13709" w:name="_Toc152000881"/>
      <w:bookmarkStart w:id="13710" w:name="_Toc152159486"/>
      <w:bookmarkStart w:id="13711" w:name="_Toc168571673"/>
      <w:bookmarkStart w:id="13712" w:name="_Toc169773733"/>
      <w:r>
        <w:t>5.32.5.2.10</w:t>
      </w:r>
      <w:r>
        <w:tab/>
        <w:t>Type: UeDistanceFilterCriteria</w:t>
      </w:r>
      <w:bookmarkEnd w:id="13708"/>
      <w:bookmarkEnd w:id="13709"/>
      <w:bookmarkEnd w:id="13710"/>
      <w:bookmarkEnd w:id="13711"/>
      <w:bookmarkEnd w:id="13712"/>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3" w:name="_Toc151994102"/>
      <w:bookmarkStart w:id="13714" w:name="_Toc152000882"/>
      <w:bookmarkStart w:id="13715" w:name="_Toc152159487"/>
      <w:bookmarkStart w:id="13716" w:name="_Toc168571674"/>
      <w:bookmarkStart w:id="13717" w:name="_Toc169773734"/>
      <w:r>
        <w:lastRenderedPageBreak/>
        <w:t>5.32.5.2.11</w:t>
      </w:r>
      <w:r>
        <w:tab/>
        <w:t>Type: ServiceExpFilterCriteria</w:t>
      </w:r>
      <w:bookmarkEnd w:id="13713"/>
      <w:bookmarkEnd w:id="13714"/>
      <w:bookmarkEnd w:id="13715"/>
      <w:bookmarkEnd w:id="13716"/>
      <w:bookmarkEnd w:id="13717"/>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8" w:name="_Toc151994103"/>
      <w:bookmarkStart w:id="13719" w:name="_Toc152000883"/>
      <w:bookmarkStart w:id="13720" w:name="_Toc152159488"/>
      <w:bookmarkStart w:id="13721" w:name="_Toc168571675"/>
      <w:bookmarkStart w:id="13722" w:name="_Toc169773735"/>
      <w:r>
        <w:t>5.32.5.2.12</w:t>
      </w:r>
      <w:r>
        <w:tab/>
        <w:t>Type: DnnFilterCriteria</w:t>
      </w:r>
      <w:bookmarkEnd w:id="13718"/>
      <w:bookmarkEnd w:id="13719"/>
      <w:bookmarkEnd w:id="13720"/>
      <w:bookmarkEnd w:id="13721"/>
      <w:bookmarkEnd w:id="13722"/>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3" w:name="_Toc151994104"/>
      <w:bookmarkStart w:id="13724" w:name="_Toc152000884"/>
      <w:bookmarkStart w:id="13725" w:name="_Toc152159489"/>
      <w:bookmarkStart w:id="13726" w:name="_Toc168571676"/>
      <w:bookmarkStart w:id="13727" w:name="_Toc169773736"/>
      <w:r>
        <w:lastRenderedPageBreak/>
        <w:t>5.32.5.2.13</w:t>
      </w:r>
      <w:r>
        <w:tab/>
        <w:t>Type: CandiUe</w:t>
      </w:r>
      <w:r w:rsidR="0098406D">
        <w:t>List</w:t>
      </w:r>
      <w:r>
        <w:t>Info</w:t>
      </w:r>
      <w:bookmarkEnd w:id="13723"/>
      <w:bookmarkEnd w:id="13724"/>
      <w:bookmarkEnd w:id="13725"/>
      <w:bookmarkEnd w:id="13726"/>
      <w:bookmarkEnd w:id="13727"/>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8" w:name="_Toc151994105"/>
      <w:bookmarkStart w:id="13729" w:name="_Toc152000885"/>
      <w:bookmarkStart w:id="13730" w:name="_Toc152159490"/>
    </w:p>
    <w:p w14:paraId="7A554090" w14:textId="77777777" w:rsidR="00BC5B46" w:rsidRDefault="00BC5B46" w:rsidP="00BC5B46">
      <w:pPr>
        <w:pStyle w:val="Heading5"/>
      </w:pPr>
      <w:bookmarkStart w:id="13731" w:name="_Toc168571677"/>
      <w:bookmarkStart w:id="13732" w:name="_Toc169773737"/>
      <w:r>
        <w:t>5.32.5.2.14</w:t>
      </w:r>
      <w:r>
        <w:tab/>
        <w:t>Type: MemUeSele</w:t>
      </w:r>
      <w:r>
        <w:rPr>
          <w:lang w:eastAsia="zh-CN"/>
        </w:rPr>
        <w:t>tReport</w:t>
      </w:r>
      <w:bookmarkEnd w:id="13728"/>
      <w:bookmarkEnd w:id="13729"/>
      <w:bookmarkEnd w:id="13730"/>
      <w:bookmarkEnd w:id="13731"/>
      <w:bookmarkEnd w:id="13732"/>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3" w:name="_Toc168571678"/>
      <w:bookmarkStart w:id="13734" w:name="_Toc169773738"/>
      <w:bookmarkStart w:id="13735" w:name="_Toc151994106"/>
      <w:bookmarkStart w:id="13736" w:name="_Toc152000886"/>
      <w:bookmarkStart w:id="13737" w:name="_Toc152159491"/>
      <w:r>
        <w:lastRenderedPageBreak/>
        <w:t>5.32.5.2.15</w:t>
      </w:r>
      <w:r>
        <w:tab/>
        <w:t>Type: MemUeSelectAssistSubscPatch</w:t>
      </w:r>
      <w:bookmarkEnd w:id="13733"/>
      <w:bookmarkEnd w:id="13734"/>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8" w:name="_Toc168571679"/>
      <w:bookmarkStart w:id="13739" w:name="_Toc169773739"/>
      <w:r>
        <w:lastRenderedPageBreak/>
        <w:t>5.32.5.2.16</w:t>
      </w:r>
      <w:r>
        <w:tab/>
        <w:t>Type: CandUeInfo</w:t>
      </w:r>
      <w:bookmarkEnd w:id="13738"/>
      <w:bookmarkEnd w:id="13739"/>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40" w:name="_Toc168571680"/>
      <w:bookmarkStart w:id="13741" w:name="_Toc169773740"/>
      <w:r>
        <w:t>5.32.5.3</w:t>
      </w:r>
      <w:r>
        <w:tab/>
        <w:t>Simple data types and enumerations</w:t>
      </w:r>
      <w:bookmarkEnd w:id="13735"/>
      <w:bookmarkEnd w:id="13736"/>
      <w:bookmarkEnd w:id="13737"/>
      <w:bookmarkEnd w:id="13740"/>
      <w:bookmarkEnd w:id="13741"/>
    </w:p>
    <w:p w14:paraId="07C92BB5" w14:textId="77777777" w:rsidR="00BC5B46" w:rsidRDefault="00BC5B46" w:rsidP="00BC5B46">
      <w:pPr>
        <w:pStyle w:val="Heading5"/>
      </w:pPr>
      <w:bookmarkStart w:id="13742" w:name="_Toc151994107"/>
      <w:bookmarkStart w:id="13743" w:name="_Toc152000887"/>
      <w:bookmarkStart w:id="13744" w:name="_Toc152159492"/>
      <w:bookmarkStart w:id="13745" w:name="_Toc168571681"/>
      <w:bookmarkStart w:id="13746" w:name="_Toc169773741"/>
      <w:r>
        <w:t>5.32.5.3.1</w:t>
      </w:r>
      <w:r>
        <w:tab/>
        <w:t>Introduction</w:t>
      </w:r>
      <w:bookmarkEnd w:id="13742"/>
      <w:bookmarkEnd w:id="13743"/>
      <w:bookmarkEnd w:id="13744"/>
      <w:bookmarkEnd w:id="13745"/>
      <w:bookmarkEnd w:id="13746"/>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7" w:name="_Toc151994108"/>
      <w:bookmarkStart w:id="13748" w:name="_Toc152000888"/>
      <w:bookmarkStart w:id="13749" w:name="_Toc152159493"/>
      <w:bookmarkStart w:id="13750" w:name="_Toc168571682"/>
      <w:bookmarkStart w:id="13751" w:name="_Toc169773742"/>
      <w:r>
        <w:t>5.32.5.3.2</w:t>
      </w:r>
      <w:r>
        <w:tab/>
        <w:t>Simple data types</w:t>
      </w:r>
      <w:bookmarkEnd w:id="13747"/>
      <w:bookmarkEnd w:id="13748"/>
      <w:bookmarkEnd w:id="13749"/>
      <w:bookmarkEnd w:id="13750"/>
      <w:bookmarkEnd w:id="13751"/>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0"/>
        <w:gridCol w:w="2063"/>
        <w:gridCol w:w="3949"/>
        <w:gridCol w:w="1827"/>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2" w:name="_Toc151994109"/>
      <w:bookmarkStart w:id="13753" w:name="_Toc152000889"/>
      <w:bookmarkStart w:id="13754" w:name="_Toc152159494"/>
      <w:bookmarkStart w:id="13755" w:name="_Toc168571683"/>
      <w:bookmarkStart w:id="13756" w:name="_Toc169773743"/>
      <w:r>
        <w:lastRenderedPageBreak/>
        <w:t>5.32.5.3.3</w:t>
      </w:r>
      <w:r>
        <w:tab/>
        <w:t xml:space="preserve">Enumeration: </w:t>
      </w:r>
      <w:r w:rsidRPr="009F26EF">
        <w:t>FilterCriterionType</w:t>
      </w:r>
      <w:bookmarkEnd w:id="13752"/>
      <w:bookmarkEnd w:id="13753"/>
      <w:bookmarkEnd w:id="13754"/>
      <w:bookmarkEnd w:id="13755"/>
      <w:bookmarkEnd w:id="13756"/>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7" w:name="_Toc168571684"/>
      <w:bookmarkStart w:id="13758" w:name="_Toc169773744"/>
      <w:bookmarkStart w:id="13759" w:name="_Toc151994110"/>
      <w:bookmarkStart w:id="13760" w:name="_Toc152000890"/>
      <w:bookmarkStart w:id="13761"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7"/>
      <w:bookmarkEnd w:id="13758"/>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2" w:name="_Toc168571685"/>
      <w:bookmarkStart w:id="13763" w:name="_Toc169773745"/>
      <w:r>
        <w:t>5.32</w:t>
      </w:r>
      <w:r w:rsidRPr="008B1C02">
        <w:t>.6</w:t>
      </w:r>
      <w:r w:rsidRPr="008B1C02">
        <w:tab/>
        <w:t>Used Features</w:t>
      </w:r>
      <w:bookmarkEnd w:id="13682"/>
      <w:bookmarkEnd w:id="13759"/>
      <w:bookmarkEnd w:id="13760"/>
      <w:bookmarkEnd w:id="13761"/>
      <w:bookmarkEnd w:id="13762"/>
      <w:bookmarkEnd w:id="13763"/>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4" w:name="_Toc136555597"/>
      <w:bookmarkStart w:id="13765" w:name="_Toc151994111"/>
      <w:bookmarkStart w:id="13766" w:name="_Toc152000891"/>
      <w:bookmarkStart w:id="13767" w:name="_Toc152159496"/>
      <w:bookmarkStart w:id="13768" w:name="_Toc168571686"/>
      <w:bookmarkStart w:id="13769" w:name="_Toc169773746"/>
      <w:r>
        <w:t>5.32</w:t>
      </w:r>
      <w:r w:rsidRPr="008B1C02">
        <w:t>.7</w:t>
      </w:r>
      <w:r w:rsidRPr="008B1C02">
        <w:tab/>
        <w:t>Error handling</w:t>
      </w:r>
      <w:bookmarkEnd w:id="13764"/>
      <w:bookmarkEnd w:id="13765"/>
      <w:bookmarkEnd w:id="13766"/>
      <w:bookmarkEnd w:id="13767"/>
      <w:bookmarkEnd w:id="13768"/>
      <w:bookmarkEnd w:id="13769"/>
    </w:p>
    <w:p w14:paraId="0E3A3687" w14:textId="77777777" w:rsidR="00A10F57" w:rsidRPr="008B1C02" w:rsidRDefault="00A10F57" w:rsidP="00A10F57">
      <w:pPr>
        <w:pStyle w:val="Heading4"/>
      </w:pPr>
      <w:bookmarkStart w:id="13770" w:name="_Toc136555598"/>
      <w:bookmarkStart w:id="13771" w:name="_Toc151994112"/>
      <w:bookmarkStart w:id="13772" w:name="_Toc152000892"/>
      <w:bookmarkStart w:id="13773" w:name="_Toc152159497"/>
      <w:bookmarkStart w:id="13774" w:name="_Toc168571687"/>
      <w:bookmarkStart w:id="13775" w:name="_Toc169773747"/>
      <w:r>
        <w:t>5.32</w:t>
      </w:r>
      <w:r w:rsidRPr="008B1C02">
        <w:t>.7.1</w:t>
      </w:r>
      <w:r w:rsidRPr="008B1C02">
        <w:tab/>
        <w:t>General</w:t>
      </w:r>
      <w:bookmarkEnd w:id="13770"/>
      <w:bookmarkEnd w:id="13771"/>
      <w:bookmarkEnd w:id="13772"/>
      <w:bookmarkEnd w:id="13773"/>
      <w:bookmarkEnd w:id="13774"/>
      <w:bookmarkEnd w:id="13775"/>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6" w:name="_Toc136555599"/>
      <w:bookmarkStart w:id="13777" w:name="_Toc151994113"/>
      <w:bookmarkStart w:id="13778" w:name="_Toc152000893"/>
      <w:bookmarkStart w:id="13779" w:name="_Toc152159498"/>
      <w:bookmarkStart w:id="13780" w:name="_Toc168571688"/>
      <w:bookmarkStart w:id="13781" w:name="_Toc169773748"/>
      <w:r>
        <w:t>5.32</w:t>
      </w:r>
      <w:r w:rsidRPr="008B1C02">
        <w:t>.7.2</w:t>
      </w:r>
      <w:r w:rsidRPr="008B1C02">
        <w:tab/>
        <w:t>Protocol Errors</w:t>
      </w:r>
      <w:bookmarkEnd w:id="13776"/>
      <w:bookmarkEnd w:id="13777"/>
      <w:bookmarkEnd w:id="13778"/>
      <w:bookmarkEnd w:id="13779"/>
      <w:bookmarkEnd w:id="13780"/>
      <w:bookmarkEnd w:id="13781"/>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82" w:name="_Toc136555600"/>
      <w:bookmarkStart w:id="13783" w:name="_Toc151994114"/>
      <w:bookmarkStart w:id="13784" w:name="_Toc152000894"/>
      <w:bookmarkStart w:id="13785" w:name="_Toc152159499"/>
      <w:bookmarkStart w:id="13786" w:name="_Toc168571689"/>
      <w:bookmarkStart w:id="13787" w:name="_Toc169773749"/>
      <w:r>
        <w:t>5.32</w:t>
      </w:r>
      <w:r w:rsidRPr="008B1C02">
        <w:t>.7.3</w:t>
      </w:r>
      <w:r w:rsidRPr="008B1C02">
        <w:tab/>
        <w:t>Application Errors</w:t>
      </w:r>
      <w:bookmarkEnd w:id="13782"/>
      <w:bookmarkEnd w:id="13783"/>
      <w:bookmarkEnd w:id="13784"/>
      <w:bookmarkEnd w:id="13785"/>
      <w:bookmarkEnd w:id="13786"/>
      <w:bookmarkEnd w:id="13787"/>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8" w:name="_Toc136555601"/>
      <w:bookmarkStart w:id="13789" w:name="_Toc151994115"/>
      <w:bookmarkStart w:id="13790" w:name="_Toc152000895"/>
      <w:bookmarkStart w:id="13791" w:name="_Toc152159500"/>
      <w:bookmarkStart w:id="13792" w:name="_Toc168571690"/>
      <w:bookmarkStart w:id="13793"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8"/>
      <w:bookmarkEnd w:id="13789"/>
      <w:bookmarkEnd w:id="13790"/>
      <w:bookmarkEnd w:id="13791"/>
      <w:bookmarkEnd w:id="13792"/>
      <w:bookmarkEnd w:id="13793"/>
    </w:p>
    <w:p w14:paraId="0A255DE7" w14:textId="77777777" w:rsidR="008808CB" w:rsidRPr="008B1C02" w:rsidRDefault="008808CB" w:rsidP="008808CB">
      <w:pPr>
        <w:pStyle w:val="Heading3"/>
        <w:rPr>
          <w:lang w:val="en-US"/>
        </w:rPr>
      </w:pPr>
      <w:bookmarkStart w:id="13794" w:name="_Toc136555602"/>
      <w:bookmarkStart w:id="13795" w:name="_Toc151994116"/>
      <w:bookmarkStart w:id="13796" w:name="_Toc152000896"/>
      <w:bookmarkStart w:id="13797" w:name="_Toc152159501"/>
      <w:bookmarkStart w:id="13798" w:name="_Toc168571691"/>
      <w:bookmarkStart w:id="13799" w:name="_Toc169773751"/>
      <w:r w:rsidRPr="008808CB">
        <w:rPr>
          <w:lang w:val="en-US"/>
        </w:rPr>
        <w:t>5.33.1</w:t>
      </w:r>
      <w:r w:rsidRPr="008B1C02">
        <w:rPr>
          <w:lang w:val="en-US"/>
        </w:rPr>
        <w:tab/>
        <w:t>Introduction</w:t>
      </w:r>
      <w:bookmarkEnd w:id="13794"/>
      <w:bookmarkEnd w:id="13795"/>
      <w:bookmarkEnd w:id="13796"/>
      <w:bookmarkEnd w:id="13797"/>
      <w:bookmarkEnd w:id="13798"/>
      <w:bookmarkEnd w:id="13799"/>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800" w:name="_Toc136555603"/>
      <w:bookmarkStart w:id="13801" w:name="_Toc151994117"/>
      <w:bookmarkStart w:id="13802" w:name="_Toc152000897"/>
      <w:bookmarkStart w:id="13803"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04" w:name="_Toc168571692"/>
      <w:bookmarkStart w:id="13805" w:name="_Toc169773752"/>
      <w:r w:rsidRPr="0014700B">
        <w:rPr>
          <w:lang w:val="en-US"/>
        </w:rPr>
        <w:t>5.33.2</w:t>
      </w:r>
      <w:r w:rsidRPr="0014700B">
        <w:rPr>
          <w:lang w:val="en-US"/>
        </w:rPr>
        <w:tab/>
        <w:t>Resources</w:t>
      </w:r>
      <w:bookmarkEnd w:id="13800"/>
      <w:bookmarkEnd w:id="13801"/>
      <w:bookmarkEnd w:id="13802"/>
      <w:bookmarkEnd w:id="13803"/>
      <w:bookmarkEnd w:id="13804"/>
      <w:bookmarkEnd w:id="13805"/>
    </w:p>
    <w:p w14:paraId="40F2A1BD" w14:textId="77777777" w:rsidR="0014700B" w:rsidRPr="0014700B" w:rsidRDefault="0014700B" w:rsidP="0014700B">
      <w:pPr>
        <w:pStyle w:val="Heading4"/>
        <w:rPr>
          <w:lang w:val="en-US"/>
        </w:rPr>
      </w:pPr>
      <w:bookmarkStart w:id="13806" w:name="_Toc136555604"/>
      <w:bookmarkStart w:id="13807" w:name="_Toc151994118"/>
      <w:bookmarkStart w:id="13808" w:name="_Toc152000898"/>
      <w:bookmarkStart w:id="13809" w:name="_Toc152159503"/>
      <w:bookmarkStart w:id="13810" w:name="_Toc168571693"/>
      <w:bookmarkStart w:id="13811" w:name="_Toc169773753"/>
      <w:r w:rsidRPr="0014700B">
        <w:rPr>
          <w:lang w:val="en-US"/>
        </w:rPr>
        <w:t>5.33.2.1</w:t>
      </w:r>
      <w:r w:rsidRPr="0014700B">
        <w:rPr>
          <w:lang w:val="en-US"/>
        </w:rPr>
        <w:tab/>
        <w:t>Overview</w:t>
      </w:r>
      <w:bookmarkEnd w:id="13806"/>
      <w:bookmarkEnd w:id="13807"/>
      <w:bookmarkEnd w:id="13808"/>
      <w:bookmarkEnd w:id="13809"/>
      <w:bookmarkEnd w:id="13810"/>
      <w:bookmarkEnd w:id="13811"/>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2" w:name="_MON_1732445519"/>
    <w:bookmarkEnd w:id="13812"/>
    <w:p w14:paraId="56366B6F" w14:textId="77777777" w:rsidR="0014700B" w:rsidRPr="0014700B" w:rsidRDefault="0014700B" w:rsidP="0014700B">
      <w:pPr>
        <w:pStyle w:val="TH"/>
      </w:pPr>
      <w:r w:rsidRPr="0014700B">
        <w:object w:dxaOrig="9620" w:dyaOrig="3120" w14:anchorId="0C1E911F">
          <v:shape id="_x0000_i1056" type="#_x0000_t75" style="width:480.9pt;height:156pt" o:ole="">
            <v:imagedata r:id="rId74" o:title=""/>
          </v:shape>
          <o:OLEObject Type="Embed" ProgID="Word.Document.8" ShapeID="_x0000_i1056" DrawAspect="Content" ObjectID="_1786277402"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3" w:name="_Toc136555605"/>
      <w:bookmarkStart w:id="13814" w:name="_Toc151994119"/>
      <w:bookmarkStart w:id="13815" w:name="_Toc152000899"/>
      <w:bookmarkStart w:id="13816" w:name="_Toc152159504"/>
      <w:bookmarkStart w:id="13817" w:name="_Toc168571694"/>
      <w:bookmarkStart w:id="13818"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3"/>
      <w:bookmarkEnd w:id="13814"/>
      <w:bookmarkEnd w:id="13815"/>
      <w:bookmarkEnd w:id="13816"/>
      <w:bookmarkEnd w:id="13817"/>
      <w:bookmarkEnd w:id="13818"/>
    </w:p>
    <w:p w14:paraId="47839248" w14:textId="77777777" w:rsidR="0014700B" w:rsidRPr="0014700B" w:rsidRDefault="0014700B" w:rsidP="0014700B">
      <w:pPr>
        <w:pStyle w:val="Heading5"/>
      </w:pPr>
      <w:bookmarkStart w:id="13819" w:name="_Toc136555606"/>
      <w:bookmarkStart w:id="13820" w:name="_Toc151994120"/>
      <w:bookmarkStart w:id="13821" w:name="_Toc152000900"/>
      <w:bookmarkStart w:id="13822" w:name="_Toc152159505"/>
      <w:bookmarkStart w:id="13823" w:name="_Toc168571695"/>
      <w:bookmarkStart w:id="13824" w:name="_Toc169773755"/>
      <w:r w:rsidRPr="0014700B">
        <w:rPr>
          <w:lang w:val="en-US"/>
        </w:rPr>
        <w:t>5.33</w:t>
      </w:r>
      <w:r w:rsidRPr="0014700B">
        <w:t>.</w:t>
      </w:r>
      <w:r w:rsidRPr="0014700B">
        <w:rPr>
          <w:lang w:val="en-US"/>
        </w:rPr>
        <w:t>2</w:t>
      </w:r>
      <w:r w:rsidRPr="0014700B">
        <w:t>.2.1</w:t>
      </w:r>
      <w:r w:rsidRPr="0014700B">
        <w:tab/>
        <w:t>Introduction</w:t>
      </w:r>
      <w:bookmarkEnd w:id="13819"/>
      <w:bookmarkEnd w:id="13820"/>
      <w:bookmarkEnd w:id="13821"/>
      <w:bookmarkEnd w:id="13822"/>
      <w:bookmarkEnd w:id="13823"/>
      <w:bookmarkEnd w:id="13824"/>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5" w:name="_Toc136555607"/>
      <w:bookmarkStart w:id="13826" w:name="_Toc151994121"/>
      <w:bookmarkStart w:id="13827" w:name="_Toc152000901"/>
      <w:bookmarkStart w:id="13828" w:name="_Toc152159506"/>
      <w:bookmarkStart w:id="13829" w:name="_Toc168571696"/>
      <w:bookmarkStart w:id="13830" w:name="_Toc169773756"/>
      <w:r w:rsidRPr="0014700B">
        <w:rPr>
          <w:lang w:val="en-US"/>
        </w:rPr>
        <w:t>5.33</w:t>
      </w:r>
      <w:r w:rsidRPr="0014700B">
        <w:t>.2.2.2</w:t>
      </w:r>
      <w:r w:rsidRPr="0014700B">
        <w:tab/>
        <w:t>Resource Definition</w:t>
      </w:r>
      <w:bookmarkEnd w:id="13825"/>
      <w:bookmarkEnd w:id="13826"/>
      <w:bookmarkEnd w:id="13827"/>
      <w:bookmarkEnd w:id="13828"/>
      <w:bookmarkEnd w:id="13829"/>
      <w:bookmarkEnd w:id="13830"/>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31" w:name="_Toc136555608"/>
      <w:bookmarkStart w:id="13832" w:name="_Toc151994122"/>
      <w:bookmarkStart w:id="13833" w:name="_Toc152000902"/>
      <w:bookmarkStart w:id="13834" w:name="_Toc152159507"/>
      <w:bookmarkStart w:id="13835" w:name="_Toc168571697"/>
      <w:bookmarkStart w:id="13836" w:name="_Toc169773757"/>
      <w:r w:rsidRPr="0014700B">
        <w:rPr>
          <w:lang w:val="en-US"/>
        </w:rPr>
        <w:t>5.33</w:t>
      </w:r>
      <w:r w:rsidRPr="0014700B">
        <w:t>.2.2.3</w:t>
      </w:r>
      <w:r w:rsidRPr="0014700B">
        <w:tab/>
        <w:t>Resource Methods</w:t>
      </w:r>
      <w:bookmarkEnd w:id="13831"/>
      <w:bookmarkEnd w:id="13832"/>
      <w:bookmarkEnd w:id="13833"/>
      <w:bookmarkEnd w:id="13834"/>
      <w:bookmarkEnd w:id="13835"/>
      <w:bookmarkEnd w:id="13836"/>
    </w:p>
    <w:p w14:paraId="3EFFA9B6" w14:textId="77777777" w:rsidR="0014700B" w:rsidRPr="0014700B" w:rsidRDefault="0014700B" w:rsidP="0014700B">
      <w:pPr>
        <w:pStyle w:val="Heading6"/>
      </w:pPr>
      <w:bookmarkStart w:id="13837" w:name="_Toc136555609"/>
      <w:bookmarkStart w:id="13838" w:name="_Toc151994123"/>
      <w:bookmarkStart w:id="13839" w:name="_Toc152000903"/>
      <w:bookmarkStart w:id="13840" w:name="_Toc152159508"/>
      <w:bookmarkStart w:id="13841" w:name="_Toc168571698"/>
      <w:bookmarkStart w:id="13842" w:name="_Toc169773758"/>
      <w:r w:rsidRPr="0014700B">
        <w:rPr>
          <w:lang w:val="en-US"/>
        </w:rPr>
        <w:t>5.33</w:t>
      </w:r>
      <w:r w:rsidRPr="0014700B">
        <w:t>.2.2.3.1</w:t>
      </w:r>
      <w:r w:rsidRPr="0014700B">
        <w:tab/>
        <w:t>GET</w:t>
      </w:r>
      <w:bookmarkEnd w:id="13837"/>
      <w:bookmarkEnd w:id="13838"/>
      <w:bookmarkEnd w:id="13839"/>
      <w:bookmarkEnd w:id="13840"/>
      <w:bookmarkEnd w:id="13841"/>
      <w:bookmarkEnd w:id="13842"/>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3" w:name="_Toc136555610"/>
      <w:bookmarkStart w:id="13844" w:name="_Toc151994124"/>
      <w:bookmarkStart w:id="13845" w:name="_Toc152000904"/>
      <w:bookmarkStart w:id="13846" w:name="_Toc152159509"/>
      <w:bookmarkStart w:id="13847" w:name="_Toc168571699"/>
      <w:bookmarkStart w:id="13848" w:name="_Toc169773759"/>
      <w:r w:rsidRPr="0014700B">
        <w:rPr>
          <w:lang w:val="en-US"/>
        </w:rPr>
        <w:t>5.33</w:t>
      </w:r>
      <w:r w:rsidRPr="0014700B">
        <w:t>.2.2.3.2</w:t>
      </w:r>
      <w:r w:rsidRPr="0014700B">
        <w:tab/>
        <w:t>POST</w:t>
      </w:r>
      <w:bookmarkEnd w:id="13843"/>
      <w:bookmarkEnd w:id="13844"/>
      <w:bookmarkEnd w:id="13845"/>
      <w:bookmarkEnd w:id="13846"/>
      <w:bookmarkEnd w:id="13847"/>
      <w:bookmarkEnd w:id="13848"/>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lastRenderedPageBreak/>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9" w:name="_Toc136555611"/>
      <w:bookmarkStart w:id="13850" w:name="_Toc151994125"/>
      <w:bookmarkStart w:id="13851" w:name="_Toc152000905"/>
      <w:bookmarkStart w:id="13852" w:name="_Toc152159510"/>
      <w:bookmarkStart w:id="13853" w:name="_Toc168571700"/>
      <w:bookmarkStart w:id="13854" w:name="_Toc169773760"/>
      <w:r w:rsidRPr="0014700B">
        <w:rPr>
          <w:lang w:val="en-US"/>
        </w:rPr>
        <w:t>5.33</w:t>
      </w:r>
      <w:r w:rsidRPr="0014700B">
        <w:t>.2.2.4</w:t>
      </w:r>
      <w:r w:rsidRPr="0014700B">
        <w:tab/>
        <w:t>Resource Custom Operations</w:t>
      </w:r>
      <w:bookmarkEnd w:id="13849"/>
      <w:bookmarkEnd w:id="13850"/>
      <w:bookmarkEnd w:id="13851"/>
      <w:bookmarkEnd w:id="13852"/>
      <w:bookmarkEnd w:id="13853"/>
      <w:bookmarkEnd w:id="13854"/>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5" w:name="_Toc136555612"/>
      <w:bookmarkStart w:id="13856" w:name="_Toc151994126"/>
      <w:bookmarkStart w:id="13857" w:name="_Toc152000906"/>
      <w:bookmarkStart w:id="13858" w:name="_Toc152159511"/>
      <w:bookmarkStart w:id="13859" w:name="_Toc168571701"/>
      <w:bookmarkStart w:id="13860"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5"/>
      <w:bookmarkEnd w:id="13856"/>
      <w:bookmarkEnd w:id="13857"/>
      <w:bookmarkEnd w:id="13858"/>
      <w:bookmarkEnd w:id="13859"/>
      <w:bookmarkEnd w:id="13860"/>
    </w:p>
    <w:p w14:paraId="544C596F" w14:textId="77777777" w:rsidR="0014700B" w:rsidRPr="0014700B" w:rsidRDefault="0014700B" w:rsidP="0014700B">
      <w:pPr>
        <w:pStyle w:val="Heading5"/>
        <w:rPr>
          <w:lang w:val="en-US"/>
        </w:rPr>
      </w:pPr>
      <w:bookmarkStart w:id="13861" w:name="_Toc136555613"/>
      <w:bookmarkStart w:id="13862" w:name="_Toc151994127"/>
      <w:bookmarkStart w:id="13863" w:name="_Toc152000907"/>
      <w:bookmarkStart w:id="13864" w:name="_Toc152159512"/>
      <w:bookmarkStart w:id="13865" w:name="_Toc168571702"/>
      <w:bookmarkStart w:id="13866" w:name="_Toc169773762"/>
      <w:r w:rsidRPr="0014700B">
        <w:rPr>
          <w:lang w:val="en-US"/>
        </w:rPr>
        <w:t>5.33.2.3.1</w:t>
      </w:r>
      <w:r w:rsidRPr="0014700B">
        <w:rPr>
          <w:lang w:val="en-US"/>
        </w:rPr>
        <w:tab/>
        <w:t>Introduction</w:t>
      </w:r>
      <w:bookmarkEnd w:id="13861"/>
      <w:bookmarkEnd w:id="13862"/>
      <w:bookmarkEnd w:id="13863"/>
      <w:bookmarkEnd w:id="13864"/>
      <w:bookmarkEnd w:id="13865"/>
      <w:bookmarkEnd w:id="13866"/>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7" w:name="_Toc136555614"/>
      <w:bookmarkStart w:id="13868" w:name="_Toc151994128"/>
      <w:bookmarkStart w:id="13869" w:name="_Toc152000908"/>
      <w:bookmarkStart w:id="13870" w:name="_Toc152159513"/>
      <w:bookmarkStart w:id="13871" w:name="_Toc168571703"/>
      <w:bookmarkStart w:id="13872" w:name="_Toc169773763"/>
      <w:r w:rsidRPr="0014700B">
        <w:rPr>
          <w:lang w:val="en-US"/>
        </w:rPr>
        <w:t>5.33</w:t>
      </w:r>
      <w:r w:rsidRPr="0014700B">
        <w:t>.2.3.2</w:t>
      </w:r>
      <w:r w:rsidRPr="0014700B">
        <w:tab/>
        <w:t>Resource Definition</w:t>
      </w:r>
      <w:bookmarkEnd w:id="13867"/>
      <w:bookmarkEnd w:id="13868"/>
      <w:bookmarkEnd w:id="13869"/>
      <w:bookmarkEnd w:id="13870"/>
      <w:bookmarkEnd w:id="13871"/>
      <w:bookmarkEnd w:id="13872"/>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3" w:name="_Toc136555615"/>
      <w:bookmarkStart w:id="13874" w:name="_Toc151994129"/>
      <w:bookmarkStart w:id="13875" w:name="_Toc152000909"/>
      <w:bookmarkStart w:id="13876" w:name="_Toc152159514"/>
      <w:bookmarkStart w:id="13877" w:name="_Toc168571704"/>
      <w:bookmarkStart w:id="13878" w:name="_Toc169773764"/>
      <w:r w:rsidRPr="0014700B">
        <w:rPr>
          <w:lang w:val="en-US"/>
        </w:rPr>
        <w:lastRenderedPageBreak/>
        <w:t>5.33</w:t>
      </w:r>
      <w:r w:rsidRPr="0014700B">
        <w:t>.2.3.3</w:t>
      </w:r>
      <w:r w:rsidRPr="0014700B">
        <w:tab/>
        <w:t>Resource Methods</w:t>
      </w:r>
      <w:bookmarkEnd w:id="13873"/>
      <w:bookmarkEnd w:id="13874"/>
      <w:bookmarkEnd w:id="13875"/>
      <w:bookmarkEnd w:id="13876"/>
      <w:bookmarkEnd w:id="13877"/>
      <w:bookmarkEnd w:id="13878"/>
    </w:p>
    <w:p w14:paraId="52953F4A" w14:textId="77777777" w:rsidR="0014700B" w:rsidRPr="0014700B" w:rsidRDefault="0014700B" w:rsidP="0014700B">
      <w:pPr>
        <w:pStyle w:val="Heading6"/>
      </w:pPr>
      <w:bookmarkStart w:id="13879" w:name="_Toc136555616"/>
      <w:bookmarkStart w:id="13880" w:name="_Toc151994130"/>
      <w:bookmarkStart w:id="13881" w:name="_Toc152000910"/>
      <w:bookmarkStart w:id="13882" w:name="_Toc152159515"/>
      <w:bookmarkStart w:id="13883" w:name="_Toc168571705"/>
      <w:bookmarkStart w:id="13884" w:name="_Toc169773765"/>
      <w:r w:rsidRPr="0014700B">
        <w:rPr>
          <w:lang w:val="en-US"/>
        </w:rPr>
        <w:t>5.33</w:t>
      </w:r>
      <w:r w:rsidRPr="0014700B">
        <w:t>.2.3.3.1</w:t>
      </w:r>
      <w:r w:rsidRPr="0014700B">
        <w:tab/>
        <w:t>GET</w:t>
      </w:r>
      <w:bookmarkEnd w:id="13879"/>
      <w:bookmarkEnd w:id="13880"/>
      <w:bookmarkEnd w:id="13881"/>
      <w:bookmarkEnd w:id="13882"/>
      <w:bookmarkEnd w:id="13883"/>
      <w:bookmarkEnd w:id="13884"/>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5" w:name="_Toc136555617"/>
      <w:bookmarkStart w:id="13886" w:name="_Toc151994131"/>
      <w:bookmarkStart w:id="13887" w:name="_Toc152000911"/>
      <w:bookmarkStart w:id="13888" w:name="_Toc152159516"/>
      <w:bookmarkStart w:id="13889" w:name="_Toc168571706"/>
      <w:bookmarkStart w:id="13890" w:name="_Toc169773766"/>
      <w:r w:rsidRPr="0014700B">
        <w:rPr>
          <w:lang w:val="en-US"/>
        </w:rPr>
        <w:lastRenderedPageBreak/>
        <w:t>5.33</w:t>
      </w:r>
      <w:r w:rsidRPr="0014700B">
        <w:t>.2.3.3.2</w:t>
      </w:r>
      <w:r w:rsidRPr="0014700B">
        <w:tab/>
        <w:t>PUT</w:t>
      </w:r>
      <w:bookmarkEnd w:id="13885"/>
      <w:bookmarkEnd w:id="13886"/>
      <w:bookmarkEnd w:id="13887"/>
      <w:bookmarkEnd w:id="13888"/>
      <w:bookmarkEnd w:id="13889"/>
      <w:bookmarkEnd w:id="13890"/>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91" w:name="_Toc136555618"/>
      <w:bookmarkStart w:id="13892" w:name="_Toc151994132"/>
      <w:bookmarkStart w:id="13893" w:name="_Toc152000912"/>
      <w:bookmarkStart w:id="13894" w:name="_Toc152159517"/>
      <w:bookmarkStart w:id="13895" w:name="_Toc168571707"/>
      <w:bookmarkStart w:id="13896" w:name="_Toc169773767"/>
      <w:r w:rsidRPr="0014700B">
        <w:rPr>
          <w:lang w:val="en-US"/>
        </w:rPr>
        <w:t>5.33</w:t>
      </w:r>
      <w:r w:rsidRPr="0014700B">
        <w:t>.2.3.3.3</w:t>
      </w:r>
      <w:r w:rsidRPr="0014700B">
        <w:tab/>
        <w:t>PATCH</w:t>
      </w:r>
      <w:bookmarkEnd w:id="13891"/>
      <w:bookmarkEnd w:id="13892"/>
      <w:bookmarkEnd w:id="13893"/>
      <w:bookmarkEnd w:id="13894"/>
      <w:bookmarkEnd w:id="13895"/>
      <w:bookmarkEnd w:id="13896"/>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7" w:name="_Toc136555619"/>
      <w:bookmarkStart w:id="13898" w:name="_Toc151994133"/>
      <w:bookmarkStart w:id="13899" w:name="_Toc152000913"/>
      <w:bookmarkStart w:id="13900" w:name="_Toc152159518"/>
      <w:bookmarkStart w:id="13901" w:name="_Toc168571708"/>
      <w:bookmarkStart w:id="13902" w:name="_Toc169773768"/>
      <w:r w:rsidRPr="0014700B">
        <w:rPr>
          <w:lang w:val="en-US"/>
        </w:rPr>
        <w:t>5.33</w:t>
      </w:r>
      <w:r w:rsidRPr="0014700B">
        <w:t>.2.3.3.4</w:t>
      </w:r>
      <w:r w:rsidRPr="0014700B">
        <w:tab/>
        <w:t>DELETE</w:t>
      </w:r>
      <w:bookmarkEnd w:id="13897"/>
      <w:bookmarkEnd w:id="13898"/>
      <w:bookmarkEnd w:id="13899"/>
      <w:bookmarkEnd w:id="13900"/>
      <w:bookmarkEnd w:id="13901"/>
      <w:bookmarkEnd w:id="13902"/>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3" w:name="_Toc136555620"/>
      <w:bookmarkStart w:id="13904" w:name="_Toc151994134"/>
      <w:bookmarkStart w:id="13905" w:name="_Toc152000914"/>
      <w:bookmarkStart w:id="13906" w:name="_Toc152159519"/>
      <w:bookmarkStart w:id="13907" w:name="_Toc168571709"/>
      <w:bookmarkStart w:id="13908" w:name="_Toc169773769"/>
      <w:r w:rsidRPr="0014700B">
        <w:rPr>
          <w:lang w:val="en-US"/>
        </w:rPr>
        <w:t>5.33</w:t>
      </w:r>
      <w:r w:rsidRPr="0014700B">
        <w:t>.2.3.4</w:t>
      </w:r>
      <w:r w:rsidRPr="0014700B">
        <w:tab/>
        <w:t>Resource Custom Operations</w:t>
      </w:r>
      <w:bookmarkEnd w:id="13903"/>
      <w:bookmarkEnd w:id="13904"/>
      <w:bookmarkEnd w:id="13905"/>
      <w:bookmarkEnd w:id="13906"/>
      <w:bookmarkEnd w:id="13907"/>
      <w:bookmarkEnd w:id="13908"/>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9" w:name="_Toc136555621"/>
      <w:bookmarkStart w:id="13910" w:name="_Toc151994135"/>
      <w:bookmarkStart w:id="13911" w:name="_Toc152000915"/>
      <w:bookmarkStart w:id="13912" w:name="_Toc152159520"/>
      <w:bookmarkStart w:id="13913" w:name="_Toc168571710"/>
      <w:bookmarkStart w:id="13914" w:name="_Toc169773770"/>
      <w:r w:rsidRPr="008808CB">
        <w:rPr>
          <w:lang w:val="en-US"/>
        </w:rPr>
        <w:t>5.33</w:t>
      </w:r>
      <w:r w:rsidRPr="008808CB">
        <w:t>.3</w:t>
      </w:r>
      <w:r w:rsidRPr="008808CB">
        <w:tab/>
        <w:t>Custom Operations without associated resources</w:t>
      </w:r>
      <w:bookmarkEnd w:id="13909"/>
      <w:bookmarkEnd w:id="13910"/>
      <w:bookmarkEnd w:id="13911"/>
      <w:bookmarkEnd w:id="13912"/>
      <w:bookmarkEnd w:id="13913"/>
      <w:bookmarkEnd w:id="13914"/>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5" w:name="_Toc136555622"/>
      <w:bookmarkStart w:id="13916" w:name="_Toc151994136"/>
      <w:bookmarkStart w:id="13917" w:name="_Toc152000916"/>
      <w:bookmarkStart w:id="13918" w:name="_Toc152159521"/>
      <w:bookmarkStart w:id="13919" w:name="_Toc168571711"/>
      <w:bookmarkStart w:id="13920" w:name="_Toc169773771"/>
      <w:r w:rsidRPr="008808CB">
        <w:rPr>
          <w:lang w:val="en-US"/>
        </w:rPr>
        <w:t>5.33</w:t>
      </w:r>
      <w:r w:rsidRPr="008808CB">
        <w:t>.4</w:t>
      </w:r>
      <w:r w:rsidRPr="008808CB">
        <w:tab/>
        <w:t>Notifications</w:t>
      </w:r>
      <w:bookmarkEnd w:id="13915"/>
      <w:bookmarkEnd w:id="13916"/>
      <w:bookmarkEnd w:id="13917"/>
      <w:bookmarkEnd w:id="13918"/>
      <w:bookmarkEnd w:id="13919"/>
      <w:bookmarkEnd w:id="13920"/>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21" w:name="_Toc136555623"/>
      <w:bookmarkStart w:id="13922" w:name="_Toc151994137"/>
      <w:bookmarkStart w:id="13923" w:name="_Toc152000917"/>
      <w:bookmarkStart w:id="13924" w:name="_Toc152159522"/>
      <w:bookmarkStart w:id="13925" w:name="_Toc168571712"/>
      <w:bookmarkStart w:id="13926" w:name="_Toc169773772"/>
      <w:r w:rsidRPr="008B1C02">
        <w:t>5.</w:t>
      </w:r>
      <w:r w:rsidRPr="003059F4">
        <w:t>33.5</w:t>
      </w:r>
      <w:r w:rsidRPr="003059F4">
        <w:tab/>
        <w:t>Data Model</w:t>
      </w:r>
      <w:bookmarkEnd w:id="13921"/>
      <w:bookmarkEnd w:id="13922"/>
      <w:bookmarkEnd w:id="13923"/>
      <w:bookmarkEnd w:id="13924"/>
      <w:bookmarkEnd w:id="13925"/>
      <w:bookmarkEnd w:id="13926"/>
    </w:p>
    <w:p w14:paraId="4954DAEC" w14:textId="77777777" w:rsidR="003059F4" w:rsidRPr="003059F4" w:rsidRDefault="003059F4" w:rsidP="003059F4">
      <w:pPr>
        <w:pStyle w:val="Heading4"/>
      </w:pPr>
      <w:bookmarkStart w:id="13927" w:name="_Toc136555624"/>
      <w:bookmarkStart w:id="13928" w:name="_Toc151994138"/>
      <w:bookmarkStart w:id="13929" w:name="_Toc152000918"/>
      <w:bookmarkStart w:id="13930" w:name="_Toc152159523"/>
      <w:bookmarkStart w:id="13931" w:name="_Toc168571713"/>
      <w:bookmarkStart w:id="13932" w:name="_Toc169773773"/>
      <w:r w:rsidRPr="003059F4">
        <w:t>5.33.5.1</w:t>
      </w:r>
      <w:r w:rsidRPr="003059F4">
        <w:tab/>
        <w:t>General</w:t>
      </w:r>
      <w:bookmarkEnd w:id="13927"/>
      <w:bookmarkEnd w:id="13928"/>
      <w:bookmarkEnd w:id="13929"/>
      <w:bookmarkEnd w:id="13930"/>
      <w:bookmarkEnd w:id="13931"/>
      <w:bookmarkEnd w:id="13932"/>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3" w:name="_Toc136555625"/>
      <w:bookmarkStart w:id="13934" w:name="_Toc151994139"/>
      <w:bookmarkStart w:id="13935" w:name="_Toc152000919"/>
      <w:bookmarkStart w:id="13936" w:name="_Toc152159524"/>
      <w:bookmarkStart w:id="13937" w:name="_Toc168571714"/>
      <w:bookmarkStart w:id="13938" w:name="_Toc169773774"/>
      <w:r w:rsidRPr="003059F4">
        <w:t>5.33</w:t>
      </w:r>
      <w:r w:rsidRPr="003059F4">
        <w:rPr>
          <w:lang w:val="en-US"/>
        </w:rPr>
        <w:t>.5.2</w:t>
      </w:r>
      <w:r w:rsidRPr="003059F4">
        <w:rPr>
          <w:lang w:val="en-US"/>
        </w:rPr>
        <w:tab/>
        <w:t>Structured data types</w:t>
      </w:r>
      <w:bookmarkEnd w:id="13933"/>
      <w:bookmarkEnd w:id="13934"/>
      <w:bookmarkEnd w:id="13935"/>
      <w:bookmarkEnd w:id="13936"/>
      <w:bookmarkEnd w:id="13937"/>
      <w:bookmarkEnd w:id="13938"/>
    </w:p>
    <w:p w14:paraId="0272824C" w14:textId="77777777" w:rsidR="003059F4" w:rsidRPr="003059F4" w:rsidRDefault="003059F4" w:rsidP="003059F4">
      <w:pPr>
        <w:pStyle w:val="Heading5"/>
      </w:pPr>
      <w:bookmarkStart w:id="13939" w:name="_Toc136555626"/>
      <w:bookmarkStart w:id="13940" w:name="_Toc151994140"/>
      <w:bookmarkStart w:id="13941" w:name="_Toc152000920"/>
      <w:bookmarkStart w:id="13942" w:name="_Toc152159525"/>
      <w:bookmarkStart w:id="13943" w:name="_Toc168571715"/>
      <w:bookmarkStart w:id="13944" w:name="_Toc169773775"/>
      <w:r w:rsidRPr="003059F4">
        <w:t>5.33.5.2.1</w:t>
      </w:r>
      <w:r w:rsidRPr="003059F4">
        <w:tab/>
        <w:t>Introduction</w:t>
      </w:r>
      <w:bookmarkEnd w:id="13939"/>
      <w:bookmarkEnd w:id="13940"/>
      <w:bookmarkEnd w:id="13941"/>
      <w:bookmarkEnd w:id="13942"/>
      <w:bookmarkEnd w:id="13943"/>
      <w:bookmarkEnd w:id="13944"/>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5" w:name="_Toc136555627"/>
      <w:bookmarkStart w:id="13946" w:name="_Toc151994141"/>
      <w:bookmarkStart w:id="13947" w:name="_Toc152000921"/>
      <w:bookmarkStart w:id="13948" w:name="_Toc152159526"/>
      <w:bookmarkStart w:id="13949" w:name="_Toc168571716"/>
      <w:bookmarkStart w:id="13950" w:name="_Toc169773776"/>
      <w:r w:rsidRPr="003059F4">
        <w:t>5.33.5.2.2</w:t>
      </w:r>
      <w:r w:rsidRPr="003059F4">
        <w:tab/>
        <w:t>Type: Grp</w:t>
      </w:r>
      <w:r w:rsidRPr="003059F4">
        <w:rPr>
          <w:lang w:eastAsia="zh-CN"/>
        </w:rPr>
        <w:t>PpData</w:t>
      </w:r>
      <w:bookmarkEnd w:id="13945"/>
      <w:bookmarkEnd w:id="13946"/>
      <w:bookmarkEnd w:id="13947"/>
      <w:bookmarkEnd w:id="13948"/>
      <w:bookmarkEnd w:id="13949"/>
      <w:bookmarkEnd w:id="13950"/>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51" w:name="_Toc136555628"/>
      <w:bookmarkStart w:id="13952" w:name="_Toc151994142"/>
      <w:bookmarkStart w:id="13953" w:name="_Toc152000922"/>
      <w:bookmarkStart w:id="13954" w:name="_Toc152159527"/>
      <w:bookmarkStart w:id="13955" w:name="_Toc168571717"/>
      <w:bookmarkStart w:id="13956" w:name="_Toc169773777"/>
      <w:r w:rsidRPr="003059F4">
        <w:t>5.33.5.2.3</w:t>
      </w:r>
      <w:r w:rsidRPr="003059F4">
        <w:tab/>
        <w:t>Type: Grp</w:t>
      </w:r>
      <w:r w:rsidRPr="003059F4">
        <w:rPr>
          <w:lang w:eastAsia="zh-CN"/>
        </w:rPr>
        <w:t>PpDataPatch</w:t>
      </w:r>
      <w:bookmarkEnd w:id="13951"/>
      <w:bookmarkEnd w:id="13952"/>
      <w:bookmarkEnd w:id="13953"/>
      <w:bookmarkEnd w:id="13954"/>
      <w:bookmarkEnd w:id="13955"/>
      <w:bookmarkEnd w:id="13956"/>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7" w:name="_Toc136555629"/>
      <w:bookmarkStart w:id="13958" w:name="_Toc151994143"/>
      <w:bookmarkStart w:id="13959" w:name="_Toc152000923"/>
      <w:bookmarkStart w:id="13960" w:name="_Toc152159528"/>
      <w:bookmarkStart w:id="13961" w:name="_Toc168571718"/>
      <w:bookmarkStart w:id="13962" w:name="_Toc169773778"/>
      <w:r w:rsidRPr="003059F4">
        <w:lastRenderedPageBreak/>
        <w:t>5.33.5.2.4</w:t>
      </w:r>
      <w:r w:rsidRPr="003059F4">
        <w:tab/>
        <w:t>Type: DnnSnssaiGrpData</w:t>
      </w:r>
      <w:bookmarkEnd w:id="13957"/>
      <w:bookmarkEnd w:id="13958"/>
      <w:bookmarkEnd w:id="13959"/>
      <w:bookmarkEnd w:id="13960"/>
      <w:bookmarkEnd w:id="13961"/>
      <w:bookmarkEnd w:id="13962"/>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3" w:name="_Toc136555630"/>
      <w:bookmarkStart w:id="13964" w:name="_Toc151994144"/>
      <w:bookmarkStart w:id="13965" w:name="_Toc152000924"/>
      <w:bookmarkStart w:id="13966" w:name="_Toc152159529"/>
      <w:bookmarkStart w:id="13967" w:name="_Toc168571719"/>
      <w:bookmarkStart w:id="13968" w:name="_Toc169773779"/>
      <w:bookmarkStart w:id="13969" w:name="_Toc11247269"/>
      <w:bookmarkStart w:id="13970" w:name="_Toc27044389"/>
      <w:bookmarkStart w:id="13971" w:name="_Toc36033431"/>
      <w:bookmarkStart w:id="13972" w:name="_Toc45131563"/>
      <w:bookmarkStart w:id="13973" w:name="_Toc49775848"/>
      <w:bookmarkStart w:id="13974" w:name="_Toc51746768"/>
      <w:bookmarkStart w:id="13975" w:name="_Toc66360310"/>
      <w:bookmarkStart w:id="13976" w:name="_Toc68104815"/>
      <w:bookmarkStart w:id="13977" w:name="_Toc74755444"/>
      <w:bookmarkStart w:id="13978" w:name="_Toc105674299"/>
      <w:bookmarkStart w:id="13979" w:name="_Toc130502332"/>
      <w:r w:rsidRPr="003059F4">
        <w:t>5.33.5.2.5</w:t>
      </w:r>
      <w:r w:rsidRPr="003059F4">
        <w:tab/>
        <w:t>Type: AfReqDefaultQoS</w:t>
      </w:r>
      <w:bookmarkEnd w:id="13963"/>
      <w:bookmarkEnd w:id="13964"/>
      <w:bookmarkEnd w:id="13965"/>
      <w:bookmarkEnd w:id="13966"/>
      <w:bookmarkEnd w:id="13967"/>
      <w:bookmarkEnd w:id="13968"/>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8"/>
        <w:gridCol w:w="1580"/>
        <w:gridCol w:w="433"/>
        <w:gridCol w:w="1292"/>
        <w:gridCol w:w="4004"/>
        <w:gridCol w:w="1314"/>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80" w:name="_Toc136555631"/>
      <w:bookmarkStart w:id="13981" w:name="_Toc151994145"/>
      <w:bookmarkStart w:id="13982" w:name="_Toc152000925"/>
      <w:bookmarkStart w:id="13983" w:name="_Toc152159530"/>
      <w:bookmarkStart w:id="13984" w:name="_Toc168571720"/>
      <w:bookmarkStart w:id="13985" w:name="_Toc169773780"/>
      <w:r w:rsidRPr="003059F4">
        <w:t>5.33.5.2.6</w:t>
      </w:r>
      <w:r w:rsidRPr="003059F4">
        <w:tab/>
        <w:t xml:space="preserve">Type: </w:t>
      </w:r>
      <w:bookmarkEnd w:id="13969"/>
      <w:bookmarkEnd w:id="13970"/>
      <w:bookmarkEnd w:id="13971"/>
      <w:bookmarkEnd w:id="13972"/>
      <w:bookmarkEnd w:id="13973"/>
      <w:bookmarkEnd w:id="13974"/>
      <w:bookmarkEnd w:id="13975"/>
      <w:bookmarkEnd w:id="13976"/>
      <w:bookmarkEnd w:id="13977"/>
      <w:bookmarkEnd w:id="13978"/>
      <w:bookmarkEnd w:id="13979"/>
      <w:r w:rsidRPr="003059F4">
        <w:t>LadnServArea</w:t>
      </w:r>
      <w:bookmarkEnd w:id="13980"/>
      <w:bookmarkEnd w:id="13981"/>
      <w:bookmarkEnd w:id="13982"/>
      <w:bookmarkEnd w:id="13983"/>
      <w:bookmarkEnd w:id="13984"/>
      <w:bookmarkEnd w:id="13985"/>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6"/>
        <w:gridCol w:w="1727"/>
        <w:gridCol w:w="351"/>
        <w:gridCol w:w="1231"/>
        <w:gridCol w:w="3736"/>
        <w:gridCol w:w="1213"/>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6" w:name="_Toc136555632"/>
      <w:bookmarkStart w:id="13987" w:name="_Toc151994146"/>
      <w:bookmarkStart w:id="13988" w:name="_Toc152000926"/>
      <w:bookmarkStart w:id="13989" w:name="_Toc152159531"/>
      <w:bookmarkStart w:id="13990" w:name="_Toc168571721"/>
      <w:bookmarkStart w:id="13991" w:name="_Toc169773781"/>
      <w:r w:rsidRPr="003059F4">
        <w:t>5.33.5.3</w:t>
      </w:r>
      <w:r w:rsidRPr="003059F4">
        <w:tab/>
        <w:t>Simple data types and enumerations</w:t>
      </w:r>
      <w:bookmarkEnd w:id="13986"/>
      <w:bookmarkEnd w:id="13987"/>
      <w:bookmarkEnd w:id="13988"/>
      <w:bookmarkEnd w:id="13989"/>
      <w:bookmarkEnd w:id="13990"/>
      <w:bookmarkEnd w:id="13991"/>
    </w:p>
    <w:p w14:paraId="1AFC035F" w14:textId="77777777" w:rsidR="003059F4" w:rsidRPr="003059F4" w:rsidRDefault="003059F4" w:rsidP="003059F4">
      <w:pPr>
        <w:pStyle w:val="Heading5"/>
      </w:pPr>
      <w:bookmarkStart w:id="13992" w:name="_Toc136555633"/>
      <w:bookmarkStart w:id="13993" w:name="_Toc151994147"/>
      <w:bookmarkStart w:id="13994" w:name="_Toc152000927"/>
      <w:bookmarkStart w:id="13995" w:name="_Toc152159532"/>
      <w:bookmarkStart w:id="13996" w:name="_Toc168571722"/>
      <w:bookmarkStart w:id="13997" w:name="_Toc169773782"/>
      <w:r w:rsidRPr="003059F4">
        <w:t>5.33.5.3.1</w:t>
      </w:r>
      <w:r w:rsidRPr="003059F4">
        <w:tab/>
        <w:t>Introduction</w:t>
      </w:r>
      <w:bookmarkEnd w:id="13992"/>
      <w:bookmarkEnd w:id="13993"/>
      <w:bookmarkEnd w:id="13994"/>
      <w:bookmarkEnd w:id="13995"/>
      <w:bookmarkEnd w:id="13996"/>
      <w:bookmarkEnd w:id="13997"/>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8" w:name="_Toc136555634"/>
      <w:bookmarkStart w:id="13999" w:name="_Toc151994148"/>
      <w:bookmarkStart w:id="14000" w:name="_Toc152000928"/>
      <w:bookmarkStart w:id="14001" w:name="_Toc152159533"/>
      <w:bookmarkStart w:id="14002" w:name="_Toc168571723"/>
      <w:bookmarkStart w:id="14003" w:name="_Toc169773783"/>
      <w:r w:rsidRPr="003059F4">
        <w:lastRenderedPageBreak/>
        <w:t>5.33.5.3.2</w:t>
      </w:r>
      <w:r w:rsidRPr="003059F4">
        <w:tab/>
        <w:t>Simple data types</w:t>
      </w:r>
      <w:bookmarkEnd w:id="13998"/>
      <w:bookmarkEnd w:id="13999"/>
      <w:bookmarkEnd w:id="14000"/>
      <w:bookmarkEnd w:id="14001"/>
      <w:bookmarkEnd w:id="14002"/>
      <w:bookmarkEnd w:id="14003"/>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4" w:name="_Toc168571724"/>
      <w:bookmarkStart w:id="14005" w:name="_Toc169773784"/>
      <w:bookmarkStart w:id="14006" w:name="_Toc136555635"/>
      <w:bookmarkStart w:id="14007" w:name="_Toc151994149"/>
      <w:bookmarkStart w:id="14008" w:name="_Toc152000929"/>
      <w:bookmarkStart w:id="14009"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4"/>
      <w:bookmarkEnd w:id="14005"/>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10" w:name="_Toc168571725"/>
      <w:bookmarkStart w:id="14011" w:name="_Toc169773785"/>
      <w:r w:rsidRPr="008808CB">
        <w:rPr>
          <w:lang w:val="en-US"/>
        </w:rPr>
        <w:t>5.33</w:t>
      </w:r>
      <w:r w:rsidRPr="008808CB">
        <w:t>.6</w:t>
      </w:r>
      <w:r w:rsidRPr="008808CB">
        <w:tab/>
        <w:t>Used Features</w:t>
      </w:r>
      <w:bookmarkEnd w:id="14006"/>
      <w:bookmarkEnd w:id="14007"/>
      <w:bookmarkEnd w:id="14008"/>
      <w:bookmarkEnd w:id="14009"/>
      <w:bookmarkEnd w:id="14010"/>
      <w:bookmarkEnd w:id="14011"/>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2" w:name="_Toc136555636"/>
      <w:bookmarkStart w:id="14013" w:name="_Toc151994150"/>
      <w:bookmarkStart w:id="14014" w:name="_Toc152000930"/>
      <w:bookmarkStart w:id="14015" w:name="_Toc152159535"/>
      <w:bookmarkStart w:id="14016" w:name="_Toc168571726"/>
      <w:bookmarkStart w:id="14017" w:name="_Toc169773786"/>
      <w:r w:rsidRPr="008808CB">
        <w:rPr>
          <w:lang w:val="en-US"/>
        </w:rPr>
        <w:t>5.33</w:t>
      </w:r>
      <w:r w:rsidRPr="008808CB">
        <w:t>.7</w:t>
      </w:r>
      <w:r w:rsidRPr="008808CB">
        <w:tab/>
      </w:r>
      <w:r w:rsidRPr="008808CB">
        <w:rPr>
          <w:lang w:val="en-US"/>
        </w:rPr>
        <w:t>Error handling</w:t>
      </w:r>
      <w:bookmarkEnd w:id="14012"/>
      <w:bookmarkEnd w:id="14013"/>
      <w:bookmarkEnd w:id="14014"/>
      <w:bookmarkEnd w:id="14015"/>
      <w:bookmarkEnd w:id="14016"/>
      <w:bookmarkEnd w:id="14017"/>
    </w:p>
    <w:p w14:paraId="784385C5" w14:textId="77777777" w:rsidR="008808CB" w:rsidRPr="008808CB" w:rsidRDefault="008808CB" w:rsidP="008808CB">
      <w:pPr>
        <w:pStyle w:val="Heading4"/>
      </w:pPr>
      <w:bookmarkStart w:id="14018" w:name="_Toc136555637"/>
      <w:bookmarkStart w:id="14019" w:name="_Toc151994151"/>
      <w:bookmarkStart w:id="14020" w:name="_Toc152000931"/>
      <w:bookmarkStart w:id="14021" w:name="_Toc152159536"/>
      <w:bookmarkStart w:id="14022" w:name="_Toc168571727"/>
      <w:bookmarkStart w:id="14023" w:name="_Toc169773787"/>
      <w:r w:rsidRPr="008808CB">
        <w:rPr>
          <w:lang w:val="en-US"/>
        </w:rPr>
        <w:t>5.33</w:t>
      </w:r>
      <w:r w:rsidRPr="008808CB">
        <w:t>.7.1</w:t>
      </w:r>
      <w:r w:rsidRPr="008808CB">
        <w:tab/>
        <w:t>General</w:t>
      </w:r>
      <w:bookmarkEnd w:id="14018"/>
      <w:bookmarkEnd w:id="14019"/>
      <w:bookmarkEnd w:id="14020"/>
      <w:bookmarkEnd w:id="14021"/>
      <w:bookmarkEnd w:id="14022"/>
      <w:bookmarkEnd w:id="14023"/>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4" w:name="_Toc136555638"/>
      <w:bookmarkStart w:id="14025" w:name="_Toc151994152"/>
      <w:bookmarkStart w:id="14026" w:name="_Toc152000932"/>
      <w:bookmarkStart w:id="14027" w:name="_Toc152159537"/>
      <w:bookmarkStart w:id="14028" w:name="_Toc168571728"/>
      <w:bookmarkStart w:id="14029" w:name="_Toc169773788"/>
      <w:r w:rsidRPr="008808CB">
        <w:rPr>
          <w:lang w:val="en-US"/>
        </w:rPr>
        <w:t>5.33</w:t>
      </w:r>
      <w:r w:rsidRPr="008808CB">
        <w:t>.7.2</w:t>
      </w:r>
      <w:r w:rsidRPr="008808CB">
        <w:tab/>
        <w:t>Protocol Errors</w:t>
      </w:r>
      <w:bookmarkEnd w:id="14024"/>
      <w:bookmarkEnd w:id="14025"/>
      <w:bookmarkEnd w:id="14026"/>
      <w:bookmarkEnd w:id="14027"/>
      <w:bookmarkEnd w:id="14028"/>
      <w:bookmarkEnd w:id="14029"/>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30" w:name="_Toc136555639"/>
      <w:bookmarkStart w:id="14031" w:name="_Toc151994153"/>
      <w:bookmarkStart w:id="14032" w:name="_Toc152000933"/>
      <w:bookmarkStart w:id="14033" w:name="_Toc152159538"/>
      <w:bookmarkStart w:id="14034" w:name="_Toc168571729"/>
      <w:bookmarkStart w:id="14035" w:name="_Toc169773789"/>
      <w:r w:rsidRPr="008808CB">
        <w:rPr>
          <w:lang w:val="en-US"/>
        </w:rPr>
        <w:t>5.33</w:t>
      </w:r>
      <w:r w:rsidRPr="008808CB">
        <w:t>.7.3</w:t>
      </w:r>
      <w:r w:rsidRPr="008808CB">
        <w:tab/>
        <w:t>Application Errors</w:t>
      </w:r>
      <w:bookmarkEnd w:id="14030"/>
      <w:bookmarkEnd w:id="14031"/>
      <w:bookmarkEnd w:id="14032"/>
      <w:bookmarkEnd w:id="14033"/>
      <w:bookmarkEnd w:id="14034"/>
      <w:bookmarkEnd w:id="14035"/>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6" w:name="_Toc151994154"/>
      <w:bookmarkStart w:id="14037" w:name="_Toc152000934"/>
      <w:bookmarkStart w:id="14038" w:name="_Toc152159539"/>
      <w:bookmarkStart w:id="14039" w:name="_Toc168571730"/>
      <w:bookmarkStart w:id="14040" w:name="_Toc169773790"/>
      <w:bookmarkStart w:id="14041"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6"/>
      <w:bookmarkEnd w:id="14037"/>
      <w:bookmarkEnd w:id="14038"/>
      <w:bookmarkEnd w:id="14039"/>
      <w:bookmarkEnd w:id="14040"/>
    </w:p>
    <w:p w14:paraId="4BC909DD" w14:textId="77777777" w:rsidR="00F620E0" w:rsidRPr="008B1C02" w:rsidRDefault="00F620E0" w:rsidP="00F620E0">
      <w:pPr>
        <w:pStyle w:val="Heading3"/>
        <w:rPr>
          <w:lang w:val="en-US"/>
        </w:rPr>
      </w:pPr>
      <w:bookmarkStart w:id="14042" w:name="_Toc151994155"/>
      <w:bookmarkStart w:id="14043" w:name="_Toc152000935"/>
      <w:bookmarkStart w:id="14044" w:name="_Toc152159540"/>
      <w:bookmarkStart w:id="14045" w:name="_Toc168571731"/>
      <w:bookmarkStart w:id="14046" w:name="_Toc169773791"/>
      <w:r w:rsidRPr="008808CB">
        <w:rPr>
          <w:lang w:val="en-US"/>
        </w:rPr>
        <w:t>5.3</w:t>
      </w:r>
      <w:r>
        <w:rPr>
          <w:lang w:val="en-US"/>
        </w:rPr>
        <w:t>4</w:t>
      </w:r>
      <w:r w:rsidRPr="008808CB">
        <w:rPr>
          <w:lang w:val="en-US"/>
        </w:rPr>
        <w:t>.1</w:t>
      </w:r>
      <w:r w:rsidRPr="008B1C02">
        <w:rPr>
          <w:lang w:val="en-US"/>
        </w:rPr>
        <w:tab/>
        <w:t>Introduction</w:t>
      </w:r>
      <w:bookmarkEnd w:id="14042"/>
      <w:bookmarkEnd w:id="14043"/>
      <w:bookmarkEnd w:id="14044"/>
      <w:bookmarkEnd w:id="14045"/>
      <w:bookmarkEnd w:id="14046"/>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47" w:name="_Toc151994156"/>
      <w:bookmarkStart w:id="14048" w:name="_Toc152000936"/>
      <w:bookmarkStart w:id="14049"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50" w:name="_Toc168571732"/>
      <w:bookmarkStart w:id="14051" w:name="_Toc169773792"/>
      <w:r w:rsidRPr="0014700B">
        <w:rPr>
          <w:lang w:val="en-US"/>
        </w:rPr>
        <w:t>5.3</w:t>
      </w:r>
      <w:r>
        <w:rPr>
          <w:lang w:val="en-US"/>
        </w:rPr>
        <w:t>4</w:t>
      </w:r>
      <w:r w:rsidRPr="0014700B">
        <w:rPr>
          <w:lang w:val="en-US"/>
        </w:rPr>
        <w:t>.2</w:t>
      </w:r>
      <w:r w:rsidRPr="0014700B">
        <w:rPr>
          <w:lang w:val="en-US"/>
        </w:rPr>
        <w:tab/>
        <w:t>Resources</w:t>
      </w:r>
      <w:bookmarkEnd w:id="14047"/>
      <w:bookmarkEnd w:id="14048"/>
      <w:bookmarkEnd w:id="14049"/>
      <w:bookmarkEnd w:id="14050"/>
      <w:bookmarkEnd w:id="14051"/>
    </w:p>
    <w:p w14:paraId="4547921E" w14:textId="77777777" w:rsidR="00F620E0" w:rsidRPr="0014700B" w:rsidRDefault="00F620E0" w:rsidP="00F620E0">
      <w:pPr>
        <w:pStyle w:val="Heading4"/>
        <w:rPr>
          <w:lang w:val="en-US"/>
        </w:rPr>
      </w:pPr>
      <w:bookmarkStart w:id="14052" w:name="_Toc151994157"/>
      <w:bookmarkStart w:id="14053" w:name="_Toc152000937"/>
      <w:bookmarkStart w:id="14054" w:name="_Toc152159542"/>
      <w:bookmarkStart w:id="14055" w:name="_Toc168571733"/>
      <w:bookmarkStart w:id="14056" w:name="_Toc169773793"/>
      <w:r w:rsidRPr="0014700B">
        <w:rPr>
          <w:lang w:val="en-US"/>
        </w:rPr>
        <w:t>5.3</w:t>
      </w:r>
      <w:r>
        <w:rPr>
          <w:lang w:val="en-US"/>
        </w:rPr>
        <w:t>4</w:t>
      </w:r>
      <w:r w:rsidRPr="0014700B">
        <w:rPr>
          <w:lang w:val="en-US"/>
        </w:rPr>
        <w:t>.2.1</w:t>
      </w:r>
      <w:r w:rsidRPr="0014700B">
        <w:rPr>
          <w:lang w:val="en-US"/>
        </w:rPr>
        <w:tab/>
        <w:t>Overview</w:t>
      </w:r>
      <w:bookmarkEnd w:id="14052"/>
      <w:bookmarkEnd w:id="14053"/>
      <w:bookmarkEnd w:id="14054"/>
      <w:bookmarkEnd w:id="14055"/>
      <w:bookmarkEnd w:id="14056"/>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7" w:name="_MON_1752606030"/>
      <w:bookmarkEnd w:id="14057"/>
      <w:r>
        <w:object w:dxaOrig="9630" w:dyaOrig="3120" w14:anchorId="0BB20464">
          <v:shape id="_x0000_i1057" type="#_x0000_t75" style="width:481.4pt;height:156pt" o:ole="">
            <v:imagedata r:id="rId76" o:title=""/>
          </v:shape>
          <o:OLEObject Type="Embed" ProgID="Word.Document.8" ShapeID="_x0000_i1057" DrawAspect="Content" ObjectID="_1786277403"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8" w:name="_Toc151994158"/>
      <w:bookmarkStart w:id="14059" w:name="_Toc152000938"/>
      <w:bookmarkStart w:id="14060" w:name="_Toc152159543"/>
      <w:bookmarkStart w:id="14061" w:name="_Toc168571734"/>
      <w:bookmarkStart w:id="14062"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8"/>
      <w:bookmarkEnd w:id="14059"/>
      <w:bookmarkEnd w:id="14060"/>
      <w:bookmarkEnd w:id="14061"/>
      <w:bookmarkEnd w:id="14062"/>
    </w:p>
    <w:p w14:paraId="20FB6DF4" w14:textId="77777777" w:rsidR="00F620E0" w:rsidRPr="0014700B" w:rsidRDefault="00F620E0" w:rsidP="00F620E0">
      <w:pPr>
        <w:pStyle w:val="Heading5"/>
      </w:pPr>
      <w:bookmarkStart w:id="14063" w:name="_Toc151994159"/>
      <w:bookmarkStart w:id="14064" w:name="_Toc152000939"/>
      <w:bookmarkStart w:id="14065" w:name="_Toc152159544"/>
      <w:bookmarkStart w:id="14066" w:name="_Toc168571735"/>
      <w:bookmarkStart w:id="14067"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3"/>
      <w:bookmarkEnd w:id="14064"/>
      <w:bookmarkEnd w:id="14065"/>
      <w:bookmarkEnd w:id="14066"/>
      <w:bookmarkEnd w:id="14067"/>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8" w:name="_Toc151994160"/>
      <w:bookmarkStart w:id="14069" w:name="_Toc152000940"/>
      <w:bookmarkStart w:id="14070" w:name="_Toc152159545"/>
      <w:bookmarkStart w:id="14071" w:name="_Toc168571736"/>
      <w:bookmarkStart w:id="14072" w:name="_Toc169773796"/>
      <w:r w:rsidRPr="0014700B">
        <w:rPr>
          <w:lang w:val="en-US"/>
        </w:rPr>
        <w:t>5.3</w:t>
      </w:r>
      <w:r>
        <w:rPr>
          <w:lang w:val="en-US"/>
        </w:rPr>
        <w:t>4</w:t>
      </w:r>
      <w:r w:rsidRPr="0014700B">
        <w:t>.2.2.2</w:t>
      </w:r>
      <w:r w:rsidRPr="0014700B">
        <w:tab/>
        <w:t>Resource Definition</w:t>
      </w:r>
      <w:bookmarkEnd w:id="14068"/>
      <w:bookmarkEnd w:id="14069"/>
      <w:bookmarkEnd w:id="14070"/>
      <w:bookmarkEnd w:id="14071"/>
      <w:bookmarkEnd w:id="14072"/>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3" w:name="_Toc151994161"/>
      <w:bookmarkStart w:id="14074" w:name="_Toc152000941"/>
      <w:bookmarkStart w:id="14075" w:name="_Toc152159546"/>
      <w:bookmarkStart w:id="14076" w:name="_Toc168571737"/>
      <w:bookmarkStart w:id="14077" w:name="_Toc169773797"/>
      <w:r w:rsidRPr="0014700B">
        <w:rPr>
          <w:lang w:val="en-US"/>
        </w:rPr>
        <w:t>5.3</w:t>
      </w:r>
      <w:r>
        <w:rPr>
          <w:lang w:val="en-US"/>
        </w:rPr>
        <w:t>4</w:t>
      </w:r>
      <w:r w:rsidRPr="0014700B">
        <w:t>.2.2.3</w:t>
      </w:r>
      <w:r w:rsidRPr="0014700B">
        <w:tab/>
        <w:t>Resource Methods</w:t>
      </w:r>
      <w:bookmarkEnd w:id="14073"/>
      <w:bookmarkEnd w:id="14074"/>
      <w:bookmarkEnd w:id="14075"/>
      <w:bookmarkEnd w:id="14076"/>
      <w:bookmarkEnd w:id="14077"/>
    </w:p>
    <w:p w14:paraId="2EAC6B81" w14:textId="77777777" w:rsidR="00F620E0" w:rsidRPr="0014700B" w:rsidRDefault="00F620E0" w:rsidP="00F620E0">
      <w:pPr>
        <w:pStyle w:val="Heading6"/>
      </w:pPr>
      <w:bookmarkStart w:id="14078" w:name="_Toc151994162"/>
      <w:bookmarkStart w:id="14079" w:name="_Toc152000942"/>
      <w:bookmarkStart w:id="14080" w:name="_Toc152159547"/>
      <w:bookmarkStart w:id="14081" w:name="_Toc168571738"/>
      <w:bookmarkStart w:id="14082" w:name="_Toc169773798"/>
      <w:r w:rsidRPr="0014700B">
        <w:rPr>
          <w:lang w:val="en-US"/>
        </w:rPr>
        <w:t>5.3</w:t>
      </w:r>
      <w:r>
        <w:rPr>
          <w:lang w:val="en-US"/>
        </w:rPr>
        <w:t>4</w:t>
      </w:r>
      <w:r w:rsidRPr="0014700B">
        <w:t>.2.2.3.1</w:t>
      </w:r>
      <w:r w:rsidRPr="0014700B">
        <w:tab/>
        <w:t>GET</w:t>
      </w:r>
      <w:bookmarkEnd w:id="14078"/>
      <w:bookmarkEnd w:id="14079"/>
      <w:bookmarkEnd w:id="14080"/>
      <w:bookmarkEnd w:id="14081"/>
      <w:bookmarkEnd w:id="14082"/>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4"/>
        <w:gridCol w:w="1151"/>
        <w:gridCol w:w="1439"/>
        <w:gridCol w:w="4592"/>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3" w:name="_Toc151994163"/>
      <w:bookmarkStart w:id="14084" w:name="_Toc152000943"/>
      <w:bookmarkStart w:id="14085" w:name="_Toc152159548"/>
      <w:bookmarkStart w:id="14086" w:name="_Toc168571739"/>
      <w:bookmarkStart w:id="14087" w:name="_Toc169773799"/>
      <w:r w:rsidRPr="0014700B">
        <w:rPr>
          <w:lang w:val="en-US"/>
        </w:rPr>
        <w:t>5.3</w:t>
      </w:r>
      <w:r>
        <w:rPr>
          <w:lang w:val="en-US"/>
        </w:rPr>
        <w:t>4</w:t>
      </w:r>
      <w:r w:rsidRPr="0014700B">
        <w:t>.2.2.3.2</w:t>
      </w:r>
      <w:r w:rsidRPr="0014700B">
        <w:tab/>
        <w:t>POST</w:t>
      </w:r>
      <w:bookmarkEnd w:id="14083"/>
      <w:bookmarkEnd w:id="14084"/>
      <w:bookmarkEnd w:id="14085"/>
      <w:bookmarkEnd w:id="14086"/>
      <w:bookmarkEnd w:id="14087"/>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lastRenderedPageBreak/>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88"/>
        <w:gridCol w:w="1152"/>
        <w:gridCol w:w="432"/>
        <w:gridCol w:w="1152"/>
        <w:gridCol w:w="575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8" w:name="_Toc151994164"/>
      <w:bookmarkStart w:id="14089" w:name="_Toc152000944"/>
      <w:bookmarkStart w:id="14090" w:name="_Toc152159549"/>
      <w:bookmarkStart w:id="14091" w:name="_Toc168571740"/>
      <w:bookmarkStart w:id="14092" w:name="_Toc169773800"/>
      <w:r w:rsidRPr="0014700B">
        <w:rPr>
          <w:lang w:val="en-US"/>
        </w:rPr>
        <w:t>5.3</w:t>
      </w:r>
      <w:r>
        <w:rPr>
          <w:lang w:val="en-US"/>
        </w:rPr>
        <w:t>4</w:t>
      </w:r>
      <w:r w:rsidRPr="0014700B">
        <w:t>.2.2.4</w:t>
      </w:r>
      <w:r w:rsidRPr="0014700B">
        <w:tab/>
        <w:t>Resource Custom Operations</w:t>
      </w:r>
      <w:bookmarkEnd w:id="14088"/>
      <w:bookmarkEnd w:id="14089"/>
      <w:bookmarkEnd w:id="14090"/>
      <w:bookmarkEnd w:id="14091"/>
      <w:bookmarkEnd w:id="14092"/>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3" w:name="_Toc151994165"/>
      <w:bookmarkStart w:id="14094" w:name="_Toc152000945"/>
      <w:bookmarkStart w:id="14095" w:name="_Toc152159550"/>
      <w:bookmarkStart w:id="14096" w:name="_Toc168571741"/>
      <w:bookmarkStart w:id="14097"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3"/>
      <w:bookmarkEnd w:id="14094"/>
      <w:bookmarkEnd w:id="14095"/>
      <w:bookmarkEnd w:id="14096"/>
      <w:bookmarkEnd w:id="14097"/>
    </w:p>
    <w:p w14:paraId="7D51109A" w14:textId="77777777" w:rsidR="00F620E0" w:rsidRPr="0014700B" w:rsidRDefault="00F620E0" w:rsidP="00F620E0">
      <w:pPr>
        <w:pStyle w:val="Heading5"/>
        <w:rPr>
          <w:lang w:val="en-US"/>
        </w:rPr>
      </w:pPr>
      <w:bookmarkStart w:id="14098" w:name="_Toc151994166"/>
      <w:bookmarkStart w:id="14099" w:name="_Toc152000946"/>
      <w:bookmarkStart w:id="14100" w:name="_Toc152159551"/>
      <w:bookmarkStart w:id="14101" w:name="_Toc168571742"/>
      <w:bookmarkStart w:id="14102" w:name="_Toc169773802"/>
      <w:r w:rsidRPr="0014700B">
        <w:rPr>
          <w:lang w:val="en-US"/>
        </w:rPr>
        <w:t>5.3</w:t>
      </w:r>
      <w:r>
        <w:rPr>
          <w:lang w:val="en-US"/>
        </w:rPr>
        <w:t>4</w:t>
      </w:r>
      <w:r w:rsidRPr="0014700B">
        <w:rPr>
          <w:lang w:val="en-US"/>
        </w:rPr>
        <w:t>.2.3.1</w:t>
      </w:r>
      <w:r w:rsidRPr="0014700B">
        <w:rPr>
          <w:lang w:val="en-US"/>
        </w:rPr>
        <w:tab/>
        <w:t>Introduction</w:t>
      </w:r>
      <w:bookmarkEnd w:id="14098"/>
      <w:bookmarkEnd w:id="14099"/>
      <w:bookmarkEnd w:id="14100"/>
      <w:bookmarkEnd w:id="14101"/>
      <w:bookmarkEnd w:id="14102"/>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3" w:name="_Toc151994167"/>
      <w:bookmarkStart w:id="14104" w:name="_Toc152000947"/>
      <w:bookmarkStart w:id="14105" w:name="_Toc152159552"/>
      <w:bookmarkStart w:id="14106" w:name="_Toc168571743"/>
      <w:bookmarkStart w:id="14107" w:name="_Toc169773803"/>
      <w:r w:rsidRPr="0014700B">
        <w:rPr>
          <w:lang w:val="en-US"/>
        </w:rPr>
        <w:t>5.3</w:t>
      </w:r>
      <w:r>
        <w:rPr>
          <w:lang w:val="en-US"/>
        </w:rPr>
        <w:t>4</w:t>
      </w:r>
      <w:r w:rsidRPr="0014700B">
        <w:t>.2.3.2</w:t>
      </w:r>
      <w:r w:rsidRPr="0014700B">
        <w:tab/>
        <w:t>Resource Definition</w:t>
      </w:r>
      <w:bookmarkEnd w:id="14103"/>
      <w:bookmarkEnd w:id="14104"/>
      <w:bookmarkEnd w:id="14105"/>
      <w:bookmarkEnd w:id="14106"/>
      <w:bookmarkEnd w:id="14107"/>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8" w:name="_Toc151994168"/>
      <w:bookmarkStart w:id="14109" w:name="_Toc152000948"/>
      <w:bookmarkStart w:id="14110" w:name="_Toc152159553"/>
      <w:bookmarkStart w:id="14111" w:name="_Toc168571744"/>
      <w:bookmarkStart w:id="14112" w:name="_Toc169773804"/>
      <w:r w:rsidRPr="0014700B">
        <w:rPr>
          <w:lang w:val="en-US"/>
        </w:rPr>
        <w:lastRenderedPageBreak/>
        <w:t>5.3</w:t>
      </w:r>
      <w:r>
        <w:rPr>
          <w:lang w:val="en-US"/>
        </w:rPr>
        <w:t>4</w:t>
      </w:r>
      <w:r w:rsidRPr="0014700B">
        <w:t>.2.3.3</w:t>
      </w:r>
      <w:r w:rsidRPr="0014700B">
        <w:tab/>
        <w:t>Resource Methods</w:t>
      </w:r>
      <w:bookmarkEnd w:id="14108"/>
      <w:bookmarkEnd w:id="14109"/>
      <w:bookmarkEnd w:id="14110"/>
      <w:bookmarkEnd w:id="14111"/>
      <w:bookmarkEnd w:id="14112"/>
    </w:p>
    <w:p w14:paraId="5559C212" w14:textId="77777777" w:rsidR="00F620E0" w:rsidRPr="0014700B" w:rsidRDefault="00F620E0" w:rsidP="00F620E0">
      <w:pPr>
        <w:pStyle w:val="Heading6"/>
      </w:pPr>
      <w:bookmarkStart w:id="14113" w:name="_Toc151994169"/>
      <w:bookmarkStart w:id="14114" w:name="_Toc152000949"/>
      <w:bookmarkStart w:id="14115" w:name="_Toc152159554"/>
      <w:bookmarkStart w:id="14116" w:name="_Toc168571745"/>
      <w:bookmarkStart w:id="14117" w:name="_Toc169773805"/>
      <w:r w:rsidRPr="0014700B">
        <w:rPr>
          <w:lang w:val="en-US"/>
        </w:rPr>
        <w:t>5.3</w:t>
      </w:r>
      <w:r>
        <w:rPr>
          <w:lang w:val="en-US"/>
        </w:rPr>
        <w:t>4</w:t>
      </w:r>
      <w:r w:rsidRPr="0014700B">
        <w:t>.2.3.3.1</w:t>
      </w:r>
      <w:r w:rsidRPr="0014700B">
        <w:tab/>
        <w:t>GET</w:t>
      </w:r>
      <w:bookmarkEnd w:id="14113"/>
      <w:bookmarkEnd w:id="14114"/>
      <w:bookmarkEnd w:id="14115"/>
      <w:bookmarkEnd w:id="14116"/>
      <w:bookmarkEnd w:id="14117"/>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8" w:name="_Toc151994170"/>
      <w:bookmarkStart w:id="14119" w:name="_Toc152000950"/>
      <w:bookmarkStart w:id="14120" w:name="_Toc152159555"/>
      <w:bookmarkStart w:id="14121" w:name="_Toc168571746"/>
      <w:bookmarkStart w:id="14122" w:name="_Toc169773806"/>
      <w:r w:rsidRPr="0014700B">
        <w:rPr>
          <w:lang w:val="en-US"/>
        </w:rPr>
        <w:lastRenderedPageBreak/>
        <w:t>5.3</w:t>
      </w:r>
      <w:r>
        <w:rPr>
          <w:lang w:val="en-US"/>
        </w:rPr>
        <w:t>4</w:t>
      </w:r>
      <w:r w:rsidRPr="0014700B">
        <w:t>.2.3.3.2</w:t>
      </w:r>
      <w:r w:rsidRPr="0014700B">
        <w:tab/>
        <w:t>PUT</w:t>
      </w:r>
      <w:bookmarkEnd w:id="14118"/>
      <w:bookmarkEnd w:id="14119"/>
      <w:bookmarkEnd w:id="14120"/>
      <w:bookmarkEnd w:id="14121"/>
      <w:bookmarkEnd w:id="14122"/>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3" w:name="_Toc151994171"/>
      <w:bookmarkStart w:id="14124" w:name="_Toc152000951"/>
      <w:bookmarkStart w:id="14125" w:name="_Toc152159556"/>
      <w:bookmarkStart w:id="14126" w:name="_Toc168571747"/>
      <w:bookmarkStart w:id="14127" w:name="_Toc169773807"/>
      <w:r w:rsidRPr="0014700B">
        <w:rPr>
          <w:lang w:val="en-US"/>
        </w:rPr>
        <w:t>5.3</w:t>
      </w:r>
      <w:r>
        <w:rPr>
          <w:lang w:val="en-US"/>
        </w:rPr>
        <w:t>4</w:t>
      </w:r>
      <w:r w:rsidRPr="0014700B">
        <w:t>.2.3.3.3</w:t>
      </w:r>
      <w:r w:rsidRPr="0014700B">
        <w:tab/>
        <w:t>PATCH</w:t>
      </w:r>
      <w:bookmarkEnd w:id="14123"/>
      <w:bookmarkEnd w:id="14124"/>
      <w:bookmarkEnd w:id="14125"/>
      <w:bookmarkEnd w:id="14126"/>
      <w:bookmarkEnd w:id="14127"/>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95"/>
        <w:gridCol w:w="446"/>
        <w:gridCol w:w="1152"/>
        <w:gridCol w:w="6155"/>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8" w:name="_Toc151994172"/>
      <w:bookmarkStart w:id="14129" w:name="_Toc152000952"/>
      <w:bookmarkStart w:id="14130" w:name="_Toc152159557"/>
      <w:bookmarkStart w:id="14131" w:name="_Toc168571748"/>
      <w:bookmarkStart w:id="14132" w:name="_Toc169773808"/>
      <w:r w:rsidRPr="0014700B">
        <w:rPr>
          <w:lang w:val="en-US"/>
        </w:rPr>
        <w:t>5.3</w:t>
      </w:r>
      <w:r>
        <w:rPr>
          <w:lang w:val="en-US"/>
        </w:rPr>
        <w:t>4</w:t>
      </w:r>
      <w:r w:rsidRPr="0014700B">
        <w:t>.2.3.3.4</w:t>
      </w:r>
      <w:r w:rsidRPr="0014700B">
        <w:tab/>
        <w:t>DELETE</w:t>
      </w:r>
      <w:bookmarkEnd w:id="14128"/>
      <w:bookmarkEnd w:id="14129"/>
      <w:bookmarkEnd w:id="14130"/>
      <w:bookmarkEnd w:id="14131"/>
      <w:bookmarkEnd w:id="14132"/>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3" w:name="_Toc151994173"/>
      <w:bookmarkStart w:id="14134" w:name="_Toc152000953"/>
      <w:bookmarkStart w:id="14135" w:name="_Toc152159558"/>
      <w:bookmarkStart w:id="14136" w:name="_Toc168571749"/>
      <w:bookmarkStart w:id="14137" w:name="_Toc169773809"/>
      <w:r w:rsidRPr="0014700B">
        <w:rPr>
          <w:lang w:val="en-US"/>
        </w:rPr>
        <w:t>5.3</w:t>
      </w:r>
      <w:r>
        <w:rPr>
          <w:lang w:val="en-US"/>
        </w:rPr>
        <w:t>4</w:t>
      </w:r>
      <w:r w:rsidRPr="0014700B">
        <w:t>.2.3.4</w:t>
      </w:r>
      <w:r w:rsidRPr="0014700B">
        <w:tab/>
        <w:t>Resource Custom Operations</w:t>
      </w:r>
      <w:bookmarkEnd w:id="14133"/>
      <w:bookmarkEnd w:id="14134"/>
      <w:bookmarkEnd w:id="14135"/>
      <w:bookmarkEnd w:id="14136"/>
      <w:bookmarkEnd w:id="14137"/>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8" w:name="_Toc151994174"/>
      <w:bookmarkStart w:id="14139" w:name="_Toc152000954"/>
      <w:bookmarkStart w:id="14140" w:name="_Toc152159559"/>
      <w:bookmarkStart w:id="14141" w:name="_Toc168571750"/>
      <w:bookmarkStart w:id="14142" w:name="_Toc169773810"/>
      <w:r w:rsidRPr="008808CB">
        <w:rPr>
          <w:lang w:val="en-US"/>
        </w:rPr>
        <w:t>5.3</w:t>
      </w:r>
      <w:r>
        <w:rPr>
          <w:lang w:val="en-US"/>
        </w:rPr>
        <w:t>4</w:t>
      </w:r>
      <w:r w:rsidRPr="008808CB">
        <w:t>.3</w:t>
      </w:r>
      <w:r w:rsidRPr="008808CB">
        <w:tab/>
        <w:t>Custom Operations without associated resources</w:t>
      </w:r>
      <w:bookmarkEnd w:id="14138"/>
      <w:bookmarkEnd w:id="14139"/>
      <w:bookmarkEnd w:id="14140"/>
      <w:bookmarkEnd w:id="14141"/>
      <w:bookmarkEnd w:id="14142"/>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3" w:name="_Toc151994175"/>
      <w:bookmarkStart w:id="14144" w:name="_Toc152000955"/>
      <w:bookmarkStart w:id="14145" w:name="_Toc152159560"/>
      <w:bookmarkStart w:id="14146" w:name="_Toc168571751"/>
      <w:bookmarkStart w:id="14147" w:name="_Toc169773811"/>
      <w:r w:rsidRPr="008808CB">
        <w:rPr>
          <w:lang w:val="en-US"/>
        </w:rPr>
        <w:t>5.3</w:t>
      </w:r>
      <w:r>
        <w:rPr>
          <w:lang w:val="en-US"/>
        </w:rPr>
        <w:t>4</w:t>
      </w:r>
      <w:r w:rsidRPr="008808CB">
        <w:t>.4</w:t>
      </w:r>
      <w:r w:rsidRPr="008808CB">
        <w:tab/>
        <w:t>Notifications</w:t>
      </w:r>
      <w:bookmarkEnd w:id="14143"/>
      <w:bookmarkEnd w:id="14144"/>
      <w:bookmarkEnd w:id="14145"/>
      <w:bookmarkEnd w:id="14146"/>
      <w:bookmarkEnd w:id="14147"/>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8" w:name="_Toc151994176"/>
      <w:bookmarkStart w:id="14149" w:name="_Toc152000956"/>
      <w:bookmarkStart w:id="14150" w:name="_Toc152159561"/>
      <w:bookmarkStart w:id="14151" w:name="_Toc168571752"/>
      <w:bookmarkStart w:id="14152" w:name="_Toc169773812"/>
      <w:r w:rsidRPr="008B1C02">
        <w:t>5.</w:t>
      </w:r>
      <w:r w:rsidRPr="003059F4">
        <w:t>3</w:t>
      </w:r>
      <w:r>
        <w:t>4</w:t>
      </w:r>
      <w:r w:rsidRPr="003059F4">
        <w:t>.5</w:t>
      </w:r>
      <w:r w:rsidRPr="003059F4">
        <w:tab/>
        <w:t>Data Model</w:t>
      </w:r>
      <w:bookmarkEnd w:id="14148"/>
      <w:bookmarkEnd w:id="14149"/>
      <w:bookmarkEnd w:id="14150"/>
      <w:bookmarkEnd w:id="14151"/>
      <w:bookmarkEnd w:id="14152"/>
    </w:p>
    <w:p w14:paraId="52EF43AD" w14:textId="77777777" w:rsidR="00F620E0" w:rsidRPr="003059F4" w:rsidRDefault="00F620E0" w:rsidP="00F620E0">
      <w:pPr>
        <w:pStyle w:val="Heading4"/>
      </w:pPr>
      <w:bookmarkStart w:id="14153" w:name="_Toc151994177"/>
      <w:bookmarkStart w:id="14154" w:name="_Toc152000957"/>
      <w:bookmarkStart w:id="14155" w:name="_Toc152159562"/>
      <w:bookmarkStart w:id="14156" w:name="_Toc168571753"/>
      <w:bookmarkStart w:id="14157" w:name="_Toc169773813"/>
      <w:r w:rsidRPr="003059F4">
        <w:t>5.3</w:t>
      </w:r>
      <w:r>
        <w:t>4</w:t>
      </w:r>
      <w:r w:rsidRPr="003059F4">
        <w:t>.5.1</w:t>
      </w:r>
      <w:r w:rsidRPr="003059F4">
        <w:tab/>
        <w:t>General</w:t>
      </w:r>
      <w:bookmarkEnd w:id="14153"/>
      <w:bookmarkEnd w:id="14154"/>
      <w:bookmarkEnd w:id="14155"/>
      <w:bookmarkEnd w:id="14156"/>
      <w:bookmarkEnd w:id="14157"/>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8" w:name="_Toc151994178"/>
      <w:bookmarkStart w:id="14159" w:name="_Toc152000958"/>
      <w:bookmarkStart w:id="14160" w:name="_Toc152159563"/>
      <w:bookmarkStart w:id="14161" w:name="_Toc168571754"/>
      <w:bookmarkStart w:id="14162" w:name="_Toc169773814"/>
      <w:r w:rsidRPr="003059F4">
        <w:lastRenderedPageBreak/>
        <w:t>5.3</w:t>
      </w:r>
      <w:r>
        <w:t>4</w:t>
      </w:r>
      <w:r w:rsidRPr="003059F4">
        <w:rPr>
          <w:lang w:val="en-US"/>
        </w:rPr>
        <w:t>.5.2</w:t>
      </w:r>
      <w:r w:rsidRPr="003059F4">
        <w:rPr>
          <w:lang w:val="en-US"/>
        </w:rPr>
        <w:tab/>
        <w:t>Structured data types</w:t>
      </w:r>
      <w:bookmarkEnd w:id="14158"/>
      <w:bookmarkEnd w:id="14159"/>
      <w:bookmarkEnd w:id="14160"/>
      <w:bookmarkEnd w:id="14161"/>
      <w:bookmarkEnd w:id="14162"/>
    </w:p>
    <w:p w14:paraId="204445E7" w14:textId="77777777" w:rsidR="00F620E0" w:rsidRPr="003059F4" w:rsidRDefault="00F620E0" w:rsidP="00F620E0">
      <w:pPr>
        <w:pStyle w:val="Heading5"/>
      </w:pPr>
      <w:bookmarkStart w:id="14163" w:name="_Toc151994179"/>
      <w:bookmarkStart w:id="14164" w:name="_Toc152000959"/>
      <w:bookmarkStart w:id="14165" w:name="_Toc152159564"/>
      <w:bookmarkStart w:id="14166" w:name="_Toc168571755"/>
      <w:bookmarkStart w:id="14167" w:name="_Toc169773815"/>
      <w:r w:rsidRPr="003059F4">
        <w:t>5.3</w:t>
      </w:r>
      <w:r>
        <w:t>4</w:t>
      </w:r>
      <w:r w:rsidRPr="003059F4">
        <w:t>.5.2.1</w:t>
      </w:r>
      <w:r w:rsidRPr="003059F4">
        <w:tab/>
        <w:t>Introduction</w:t>
      </w:r>
      <w:bookmarkEnd w:id="14163"/>
      <w:bookmarkEnd w:id="14164"/>
      <w:bookmarkEnd w:id="14165"/>
      <w:bookmarkEnd w:id="14166"/>
      <w:bookmarkEnd w:id="14167"/>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8" w:name="_Toc151994180"/>
      <w:bookmarkStart w:id="14169" w:name="_Toc152000960"/>
      <w:bookmarkStart w:id="14170" w:name="_Toc152159565"/>
      <w:bookmarkStart w:id="14171" w:name="_Toc168571756"/>
      <w:bookmarkStart w:id="14172" w:name="_Toc169773816"/>
      <w:r w:rsidRPr="003059F4">
        <w:t>5.3</w:t>
      </w:r>
      <w:r>
        <w:t>4</w:t>
      </w:r>
      <w:r w:rsidRPr="003059F4">
        <w:t>.5.2.2</w:t>
      </w:r>
      <w:r w:rsidRPr="003059F4">
        <w:tab/>
        <w:t xml:space="preserve">Type: </w:t>
      </w:r>
      <w:r>
        <w:t>SlicePpData</w:t>
      </w:r>
      <w:bookmarkEnd w:id="14168"/>
      <w:bookmarkEnd w:id="14169"/>
      <w:bookmarkEnd w:id="14170"/>
      <w:bookmarkEnd w:id="14171"/>
      <w:bookmarkEnd w:id="14172"/>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3" w:name="_Toc151994181"/>
      <w:bookmarkStart w:id="14174" w:name="_Toc152000961"/>
      <w:bookmarkStart w:id="14175" w:name="_Toc152159566"/>
      <w:bookmarkStart w:id="14176" w:name="_Toc168571757"/>
      <w:bookmarkStart w:id="14177" w:name="_Toc169773817"/>
      <w:r w:rsidRPr="003059F4">
        <w:t>5.3</w:t>
      </w:r>
      <w:r>
        <w:t>4</w:t>
      </w:r>
      <w:r w:rsidRPr="003059F4">
        <w:t>.5.2.</w:t>
      </w:r>
      <w:r>
        <w:t>3</w:t>
      </w:r>
      <w:r w:rsidRPr="003059F4">
        <w:tab/>
        <w:t xml:space="preserve">Type: </w:t>
      </w:r>
      <w:r>
        <w:t>SlicePpDataPatch</w:t>
      </w:r>
      <w:bookmarkEnd w:id="14173"/>
      <w:bookmarkEnd w:id="14174"/>
      <w:bookmarkEnd w:id="14175"/>
      <w:bookmarkEnd w:id="14176"/>
      <w:bookmarkEnd w:id="14177"/>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8" w:name="_Toc151994182"/>
      <w:bookmarkStart w:id="14179" w:name="_Toc152000962"/>
      <w:bookmarkStart w:id="14180" w:name="_Toc152159567"/>
      <w:bookmarkStart w:id="14181" w:name="_Toc168571758"/>
      <w:bookmarkStart w:id="14182" w:name="_Toc169773818"/>
      <w:r w:rsidRPr="003059F4">
        <w:t>5.3</w:t>
      </w:r>
      <w:r>
        <w:t>4</w:t>
      </w:r>
      <w:r w:rsidRPr="003059F4">
        <w:t>.5.3</w:t>
      </w:r>
      <w:r w:rsidRPr="003059F4">
        <w:tab/>
        <w:t>Simple data types and enumerations</w:t>
      </w:r>
      <w:bookmarkEnd w:id="14178"/>
      <w:bookmarkEnd w:id="14179"/>
      <w:bookmarkEnd w:id="14180"/>
      <w:bookmarkEnd w:id="14181"/>
      <w:bookmarkEnd w:id="14182"/>
    </w:p>
    <w:p w14:paraId="02EBA946" w14:textId="77777777" w:rsidR="00F620E0" w:rsidRPr="003059F4" w:rsidRDefault="00F620E0" w:rsidP="00F620E0">
      <w:pPr>
        <w:pStyle w:val="Heading5"/>
      </w:pPr>
      <w:bookmarkStart w:id="14183" w:name="_Toc151994183"/>
      <w:bookmarkStart w:id="14184" w:name="_Toc152000963"/>
      <w:bookmarkStart w:id="14185" w:name="_Toc152159568"/>
      <w:bookmarkStart w:id="14186" w:name="_Toc168571759"/>
      <w:bookmarkStart w:id="14187" w:name="_Toc169773819"/>
      <w:r w:rsidRPr="003059F4">
        <w:t>5.3</w:t>
      </w:r>
      <w:r>
        <w:t>4</w:t>
      </w:r>
      <w:r w:rsidRPr="003059F4">
        <w:t>.5.3.1</w:t>
      </w:r>
      <w:r w:rsidRPr="003059F4">
        <w:tab/>
        <w:t>Introduction</w:t>
      </w:r>
      <w:bookmarkEnd w:id="14183"/>
      <w:bookmarkEnd w:id="14184"/>
      <w:bookmarkEnd w:id="14185"/>
      <w:bookmarkEnd w:id="14186"/>
      <w:bookmarkEnd w:id="14187"/>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8" w:name="_Toc151994184"/>
      <w:bookmarkStart w:id="14189" w:name="_Toc152000964"/>
      <w:bookmarkStart w:id="14190" w:name="_Toc152159569"/>
      <w:bookmarkStart w:id="14191" w:name="_Toc168571760"/>
      <w:bookmarkStart w:id="14192" w:name="_Toc169773820"/>
      <w:r w:rsidRPr="003059F4">
        <w:t>5.3</w:t>
      </w:r>
      <w:r>
        <w:t>4</w:t>
      </w:r>
      <w:r w:rsidRPr="003059F4">
        <w:t>.5.3.2</w:t>
      </w:r>
      <w:r w:rsidRPr="003059F4">
        <w:tab/>
        <w:t>Simple data types</w:t>
      </w:r>
      <w:bookmarkEnd w:id="14188"/>
      <w:bookmarkEnd w:id="14189"/>
      <w:bookmarkEnd w:id="14190"/>
      <w:bookmarkEnd w:id="14191"/>
      <w:bookmarkEnd w:id="14192"/>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3" w:name="_Toc151994185"/>
      <w:bookmarkStart w:id="14194" w:name="_Toc152000965"/>
      <w:bookmarkStart w:id="14195" w:name="_Toc152159570"/>
      <w:bookmarkStart w:id="14196" w:name="_Toc168571761"/>
      <w:bookmarkStart w:id="14197" w:name="_Toc169773821"/>
      <w:r w:rsidRPr="008808CB">
        <w:rPr>
          <w:lang w:val="en-US"/>
        </w:rPr>
        <w:t>5.3</w:t>
      </w:r>
      <w:r>
        <w:rPr>
          <w:lang w:val="en-US"/>
        </w:rPr>
        <w:t>4</w:t>
      </w:r>
      <w:r w:rsidRPr="008808CB">
        <w:t>.6</w:t>
      </w:r>
      <w:r w:rsidRPr="008808CB">
        <w:tab/>
        <w:t>Used Features</w:t>
      </w:r>
      <w:bookmarkEnd w:id="14193"/>
      <w:bookmarkEnd w:id="14194"/>
      <w:bookmarkEnd w:id="14195"/>
      <w:bookmarkEnd w:id="14196"/>
      <w:bookmarkEnd w:id="14197"/>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8" w:name="_Toc151994186"/>
      <w:bookmarkStart w:id="14199" w:name="_Toc152000966"/>
      <w:bookmarkStart w:id="14200" w:name="_Toc152159571"/>
      <w:bookmarkStart w:id="14201" w:name="_Toc168571762"/>
      <w:bookmarkStart w:id="14202" w:name="_Toc169773822"/>
      <w:r w:rsidRPr="008808CB">
        <w:rPr>
          <w:lang w:val="en-US"/>
        </w:rPr>
        <w:t>5.3</w:t>
      </w:r>
      <w:r>
        <w:rPr>
          <w:lang w:val="en-US"/>
        </w:rPr>
        <w:t>4</w:t>
      </w:r>
      <w:r w:rsidRPr="008808CB">
        <w:t>.7</w:t>
      </w:r>
      <w:r w:rsidRPr="008808CB">
        <w:tab/>
      </w:r>
      <w:r w:rsidRPr="008808CB">
        <w:rPr>
          <w:lang w:val="en-US"/>
        </w:rPr>
        <w:t>Error handling</w:t>
      </w:r>
      <w:bookmarkEnd w:id="14198"/>
      <w:bookmarkEnd w:id="14199"/>
      <w:bookmarkEnd w:id="14200"/>
      <w:bookmarkEnd w:id="14201"/>
      <w:bookmarkEnd w:id="14202"/>
    </w:p>
    <w:p w14:paraId="4C8C5ECD" w14:textId="77777777" w:rsidR="00F620E0" w:rsidRPr="008808CB" w:rsidRDefault="00F620E0" w:rsidP="00F620E0">
      <w:pPr>
        <w:pStyle w:val="Heading4"/>
      </w:pPr>
      <w:bookmarkStart w:id="14203" w:name="_Toc151994187"/>
      <w:bookmarkStart w:id="14204" w:name="_Toc152000967"/>
      <w:bookmarkStart w:id="14205" w:name="_Toc152159572"/>
      <w:bookmarkStart w:id="14206" w:name="_Toc168571763"/>
      <w:bookmarkStart w:id="14207" w:name="_Toc169773823"/>
      <w:r w:rsidRPr="008808CB">
        <w:rPr>
          <w:lang w:val="en-US"/>
        </w:rPr>
        <w:t>5.3</w:t>
      </w:r>
      <w:r>
        <w:rPr>
          <w:lang w:val="en-US"/>
        </w:rPr>
        <w:t>4</w:t>
      </w:r>
      <w:r w:rsidRPr="008808CB">
        <w:t>.7.1</w:t>
      </w:r>
      <w:r w:rsidRPr="008808CB">
        <w:tab/>
        <w:t>General</w:t>
      </w:r>
      <w:bookmarkEnd w:id="14203"/>
      <w:bookmarkEnd w:id="14204"/>
      <w:bookmarkEnd w:id="14205"/>
      <w:bookmarkEnd w:id="14206"/>
      <w:bookmarkEnd w:id="14207"/>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208" w:name="_Toc151994188"/>
      <w:bookmarkStart w:id="14209" w:name="_Toc152000968"/>
      <w:bookmarkStart w:id="14210" w:name="_Toc152159573"/>
      <w:bookmarkStart w:id="14211" w:name="_Toc168571764"/>
      <w:bookmarkStart w:id="14212" w:name="_Toc169773824"/>
      <w:r w:rsidRPr="008808CB">
        <w:rPr>
          <w:lang w:val="en-US"/>
        </w:rPr>
        <w:t>5.3</w:t>
      </w:r>
      <w:r>
        <w:rPr>
          <w:lang w:val="en-US"/>
        </w:rPr>
        <w:t>4</w:t>
      </w:r>
      <w:r w:rsidRPr="008808CB">
        <w:t>.7.2</w:t>
      </w:r>
      <w:r w:rsidRPr="008808CB">
        <w:tab/>
        <w:t>Protocol Errors</w:t>
      </w:r>
      <w:bookmarkEnd w:id="14208"/>
      <w:bookmarkEnd w:id="14209"/>
      <w:bookmarkEnd w:id="14210"/>
      <w:bookmarkEnd w:id="14211"/>
      <w:bookmarkEnd w:id="14212"/>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213" w:name="_Toc151994189"/>
      <w:bookmarkStart w:id="14214" w:name="_Toc152000969"/>
      <w:bookmarkStart w:id="14215" w:name="_Toc152159574"/>
      <w:bookmarkStart w:id="14216" w:name="_Toc168571765"/>
      <w:bookmarkStart w:id="14217" w:name="_Toc169773825"/>
      <w:r w:rsidRPr="008808CB">
        <w:rPr>
          <w:lang w:val="en-US"/>
        </w:rPr>
        <w:t>5.3</w:t>
      </w:r>
      <w:r>
        <w:rPr>
          <w:lang w:val="en-US"/>
        </w:rPr>
        <w:t>4</w:t>
      </w:r>
      <w:r w:rsidRPr="008808CB">
        <w:t>.7.3</w:t>
      </w:r>
      <w:r w:rsidRPr="008808CB">
        <w:tab/>
        <w:t>Application Errors</w:t>
      </w:r>
      <w:bookmarkEnd w:id="14213"/>
      <w:bookmarkEnd w:id="14214"/>
      <w:bookmarkEnd w:id="14215"/>
      <w:bookmarkEnd w:id="14216"/>
      <w:bookmarkEnd w:id="14217"/>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8" w:name="_Toc144342314"/>
      <w:bookmarkStart w:id="14219" w:name="_Toc151994190"/>
      <w:bookmarkStart w:id="14220" w:name="_Toc152000970"/>
      <w:bookmarkStart w:id="14221" w:name="_Toc152159575"/>
      <w:bookmarkStart w:id="14222" w:name="_Toc168571766"/>
      <w:bookmarkStart w:id="14223" w:name="_Toc169773826"/>
      <w:r w:rsidRPr="00982613">
        <w:t>5.35</w:t>
      </w:r>
      <w:r w:rsidRPr="008B1C02">
        <w:tab/>
      </w:r>
      <w:r>
        <w:t>UeAddress</w:t>
      </w:r>
      <w:r w:rsidRPr="008B1C02">
        <w:t xml:space="preserve"> API</w:t>
      </w:r>
      <w:bookmarkEnd w:id="14218"/>
      <w:bookmarkEnd w:id="14219"/>
      <w:bookmarkEnd w:id="14220"/>
      <w:bookmarkEnd w:id="14221"/>
      <w:bookmarkEnd w:id="14222"/>
      <w:bookmarkEnd w:id="14223"/>
    </w:p>
    <w:p w14:paraId="5619BB09" w14:textId="77777777" w:rsidR="00982613" w:rsidRPr="008B1C02" w:rsidRDefault="00982613" w:rsidP="00982613">
      <w:pPr>
        <w:pStyle w:val="Heading3"/>
      </w:pPr>
      <w:bookmarkStart w:id="14224" w:name="_Toc144342315"/>
      <w:bookmarkStart w:id="14225" w:name="_Toc151994191"/>
      <w:bookmarkStart w:id="14226" w:name="_Toc152000971"/>
      <w:bookmarkStart w:id="14227" w:name="_Toc152159576"/>
      <w:bookmarkStart w:id="14228" w:name="_Toc168571767"/>
      <w:bookmarkStart w:id="14229" w:name="_Toc169773827"/>
      <w:r>
        <w:t>5.35</w:t>
      </w:r>
      <w:r w:rsidRPr="008B1C02">
        <w:t>.1</w:t>
      </w:r>
      <w:r w:rsidRPr="008B1C02">
        <w:tab/>
        <w:t>Introduction</w:t>
      </w:r>
      <w:bookmarkEnd w:id="14224"/>
      <w:bookmarkEnd w:id="14225"/>
      <w:bookmarkEnd w:id="14226"/>
      <w:bookmarkEnd w:id="14227"/>
      <w:bookmarkEnd w:id="14228"/>
      <w:bookmarkEnd w:id="14229"/>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30" w:name="_Toc144342316"/>
      <w:bookmarkStart w:id="14231" w:name="_Toc151994192"/>
      <w:bookmarkStart w:id="14232" w:name="_Toc152000972"/>
      <w:bookmarkStart w:id="14233" w:name="_Toc152159577"/>
      <w:bookmarkStart w:id="14234" w:name="_Toc168571768"/>
      <w:bookmarkStart w:id="14235" w:name="_Toc169773828"/>
      <w:r>
        <w:t>5.35</w:t>
      </w:r>
      <w:r w:rsidRPr="008B1C02">
        <w:t>.2</w:t>
      </w:r>
      <w:r w:rsidRPr="008B1C02">
        <w:tab/>
        <w:t>Resources</w:t>
      </w:r>
      <w:bookmarkEnd w:id="14230"/>
      <w:bookmarkEnd w:id="14231"/>
      <w:bookmarkEnd w:id="14232"/>
      <w:bookmarkEnd w:id="14233"/>
      <w:bookmarkEnd w:id="14234"/>
      <w:bookmarkEnd w:id="14235"/>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6" w:name="_Toc144342317"/>
      <w:bookmarkStart w:id="14237" w:name="_Toc151994193"/>
      <w:bookmarkStart w:id="14238" w:name="_Toc152000973"/>
      <w:bookmarkStart w:id="14239" w:name="_Toc152159578"/>
      <w:bookmarkStart w:id="14240" w:name="_Toc168571769"/>
      <w:bookmarkStart w:id="14241" w:name="_Toc169773829"/>
      <w:r>
        <w:t>5.35</w:t>
      </w:r>
      <w:r w:rsidRPr="008B1C02">
        <w:t>.3</w:t>
      </w:r>
      <w:r w:rsidRPr="008B1C02">
        <w:tab/>
        <w:t>Custom Operations without associated resources</w:t>
      </w:r>
      <w:bookmarkEnd w:id="14236"/>
      <w:bookmarkEnd w:id="14237"/>
      <w:bookmarkEnd w:id="14238"/>
      <w:bookmarkEnd w:id="14239"/>
      <w:bookmarkEnd w:id="14240"/>
      <w:bookmarkEnd w:id="14241"/>
    </w:p>
    <w:p w14:paraId="2ECA62D5" w14:textId="77777777" w:rsidR="00982613" w:rsidRPr="008B1C02" w:rsidRDefault="00982613" w:rsidP="00982613">
      <w:pPr>
        <w:pStyle w:val="Heading4"/>
      </w:pPr>
      <w:bookmarkStart w:id="14242" w:name="_Toc144342318"/>
      <w:bookmarkStart w:id="14243" w:name="_Toc151994194"/>
      <w:bookmarkStart w:id="14244" w:name="_Toc152000974"/>
      <w:bookmarkStart w:id="14245" w:name="_Toc152159579"/>
      <w:bookmarkStart w:id="14246" w:name="_Toc168571770"/>
      <w:bookmarkStart w:id="14247" w:name="_Toc169773830"/>
      <w:r>
        <w:t>5.35</w:t>
      </w:r>
      <w:r w:rsidRPr="008B1C02">
        <w:t>.3.1</w:t>
      </w:r>
      <w:r w:rsidRPr="008B1C02">
        <w:tab/>
        <w:t>Overview</w:t>
      </w:r>
      <w:bookmarkEnd w:id="14242"/>
      <w:bookmarkEnd w:id="14243"/>
      <w:bookmarkEnd w:id="14244"/>
      <w:bookmarkEnd w:id="14245"/>
      <w:bookmarkEnd w:id="14246"/>
      <w:bookmarkEnd w:id="14247"/>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8" w:name="_MON_1764961069"/>
    <w:bookmarkEnd w:id="14248"/>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6.45pt" o:ole="">
            <v:imagedata r:id="rId78" o:title=""/>
          </v:shape>
          <o:OLEObject Type="Embed" ProgID="Word.Document.8" ShapeID="_x0000_i1058" DrawAspect="Content" ObjectID="_1786277404"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97"/>
        <w:gridCol w:w="2499"/>
        <w:gridCol w:w="1613"/>
        <w:gridCol w:w="2922"/>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9" w:name="_Toc144342319"/>
      <w:bookmarkStart w:id="14250" w:name="_Toc151994195"/>
      <w:bookmarkStart w:id="14251" w:name="_Toc152000975"/>
      <w:bookmarkStart w:id="14252"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3" w:name="_Toc168571771"/>
      <w:bookmarkStart w:id="14254" w:name="_Toc169773831"/>
      <w:r>
        <w:t>5.35</w:t>
      </w:r>
      <w:r w:rsidRPr="008B1C02">
        <w:t>.3.2</w:t>
      </w:r>
      <w:r w:rsidRPr="008B1C02">
        <w:tab/>
        <w:t>Operation: Retrieve</w:t>
      </w:r>
      <w:bookmarkEnd w:id="14249"/>
      <w:bookmarkEnd w:id="14250"/>
      <w:bookmarkEnd w:id="14251"/>
      <w:bookmarkEnd w:id="14252"/>
      <w:bookmarkEnd w:id="14253"/>
      <w:bookmarkEnd w:id="14254"/>
    </w:p>
    <w:p w14:paraId="67FD4770" w14:textId="77777777" w:rsidR="00982613" w:rsidRPr="008B1C02" w:rsidRDefault="00982613" w:rsidP="00982613">
      <w:pPr>
        <w:pStyle w:val="Heading5"/>
      </w:pPr>
      <w:bookmarkStart w:id="14255" w:name="_Toc144342320"/>
      <w:bookmarkStart w:id="14256" w:name="_Toc151994196"/>
      <w:bookmarkStart w:id="14257" w:name="_Toc152000976"/>
      <w:bookmarkStart w:id="14258" w:name="_Toc152159581"/>
      <w:bookmarkStart w:id="14259" w:name="_Toc168571772"/>
      <w:bookmarkStart w:id="14260" w:name="_Toc169773832"/>
      <w:r>
        <w:t>5.35</w:t>
      </w:r>
      <w:r w:rsidRPr="008B1C02">
        <w:t>.3.2.1</w:t>
      </w:r>
      <w:r w:rsidRPr="008B1C02">
        <w:tab/>
        <w:t>Description</w:t>
      </w:r>
      <w:bookmarkEnd w:id="14255"/>
      <w:bookmarkEnd w:id="14256"/>
      <w:bookmarkEnd w:id="14257"/>
      <w:bookmarkEnd w:id="14258"/>
      <w:bookmarkEnd w:id="14259"/>
      <w:bookmarkEnd w:id="14260"/>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61" w:name="_Toc144342321"/>
      <w:bookmarkStart w:id="14262" w:name="_Toc151994197"/>
      <w:bookmarkStart w:id="14263" w:name="_Toc152000977"/>
      <w:bookmarkStart w:id="14264" w:name="_Toc152159582"/>
      <w:bookmarkStart w:id="14265" w:name="_Toc168571773"/>
      <w:bookmarkStart w:id="14266" w:name="_Toc169773833"/>
      <w:r>
        <w:t>5.35</w:t>
      </w:r>
      <w:r w:rsidRPr="008B1C02">
        <w:t>.3.2.2</w:t>
      </w:r>
      <w:r w:rsidRPr="008B1C02">
        <w:tab/>
        <w:t>Operation Definition</w:t>
      </w:r>
      <w:bookmarkEnd w:id="14261"/>
      <w:bookmarkEnd w:id="14262"/>
      <w:bookmarkEnd w:id="14263"/>
      <w:bookmarkEnd w:id="14264"/>
      <w:bookmarkEnd w:id="14265"/>
      <w:bookmarkEnd w:id="14266"/>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7" w:name="_Toc144342322"/>
      <w:bookmarkStart w:id="14268" w:name="_Toc151994198"/>
      <w:bookmarkStart w:id="14269" w:name="_Toc152000978"/>
      <w:bookmarkStart w:id="14270" w:name="_Toc152159583"/>
      <w:bookmarkStart w:id="14271" w:name="_Toc168571774"/>
      <w:bookmarkStart w:id="14272" w:name="_Toc169773834"/>
      <w:r>
        <w:t>5.35</w:t>
      </w:r>
      <w:r w:rsidRPr="008B1C02">
        <w:t>.4</w:t>
      </w:r>
      <w:r w:rsidRPr="008B1C02">
        <w:tab/>
        <w:t>Notifications</w:t>
      </w:r>
      <w:bookmarkEnd w:id="14267"/>
      <w:bookmarkEnd w:id="14268"/>
      <w:bookmarkEnd w:id="14269"/>
      <w:bookmarkEnd w:id="14270"/>
      <w:bookmarkEnd w:id="14271"/>
      <w:bookmarkEnd w:id="14272"/>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3" w:name="_Toc144342323"/>
      <w:bookmarkStart w:id="14274" w:name="_Toc151994199"/>
      <w:bookmarkStart w:id="14275" w:name="_Toc152000979"/>
      <w:bookmarkStart w:id="14276" w:name="_Toc152159584"/>
      <w:bookmarkStart w:id="14277" w:name="_Toc168571775"/>
      <w:bookmarkStart w:id="14278" w:name="_Toc169773835"/>
      <w:r>
        <w:t>5.35</w:t>
      </w:r>
      <w:r w:rsidRPr="008B1C02">
        <w:t>.5</w:t>
      </w:r>
      <w:r w:rsidRPr="008B1C02">
        <w:tab/>
        <w:t>Data Model</w:t>
      </w:r>
      <w:bookmarkEnd w:id="14273"/>
      <w:bookmarkEnd w:id="14274"/>
      <w:bookmarkEnd w:id="14275"/>
      <w:bookmarkEnd w:id="14276"/>
      <w:bookmarkEnd w:id="14277"/>
      <w:bookmarkEnd w:id="14278"/>
    </w:p>
    <w:p w14:paraId="5CD4FE60" w14:textId="77777777" w:rsidR="00982613" w:rsidRPr="008B1C02" w:rsidRDefault="00982613" w:rsidP="00982613">
      <w:pPr>
        <w:pStyle w:val="Heading4"/>
      </w:pPr>
      <w:bookmarkStart w:id="14279" w:name="_Toc144342324"/>
      <w:bookmarkStart w:id="14280" w:name="_Toc151994200"/>
      <w:bookmarkStart w:id="14281" w:name="_Toc152000980"/>
      <w:bookmarkStart w:id="14282" w:name="_Toc152159585"/>
      <w:bookmarkStart w:id="14283" w:name="_Toc168571776"/>
      <w:bookmarkStart w:id="14284" w:name="_Toc169773836"/>
      <w:r>
        <w:t>5.35</w:t>
      </w:r>
      <w:r w:rsidRPr="008B1C02">
        <w:t>.5.1</w:t>
      </w:r>
      <w:r w:rsidRPr="008B1C02">
        <w:tab/>
        <w:t>General</w:t>
      </w:r>
      <w:bookmarkEnd w:id="14279"/>
      <w:bookmarkEnd w:id="14280"/>
      <w:bookmarkEnd w:id="14281"/>
      <w:bookmarkEnd w:id="14282"/>
      <w:bookmarkEnd w:id="14283"/>
      <w:bookmarkEnd w:id="14284"/>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44"/>
        <w:gridCol w:w="2305"/>
        <w:gridCol w:w="5035"/>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5" w:name="_Toc144342325"/>
      <w:bookmarkStart w:id="14286" w:name="_Toc151994201"/>
      <w:bookmarkStart w:id="14287" w:name="_Toc152000981"/>
      <w:bookmarkStart w:id="14288" w:name="_Toc152159586"/>
      <w:bookmarkStart w:id="14289" w:name="_Toc168571777"/>
      <w:bookmarkStart w:id="14290" w:name="_Toc169773837"/>
      <w:r w:rsidRPr="00DC26A9">
        <w:t>5.35.5.2</w:t>
      </w:r>
      <w:r w:rsidRPr="00DC26A9">
        <w:tab/>
        <w:t>Structured data types</w:t>
      </w:r>
      <w:bookmarkEnd w:id="14285"/>
      <w:bookmarkEnd w:id="14286"/>
      <w:bookmarkEnd w:id="14287"/>
      <w:bookmarkEnd w:id="14288"/>
      <w:bookmarkEnd w:id="14289"/>
      <w:bookmarkEnd w:id="14290"/>
    </w:p>
    <w:p w14:paraId="0E515FBA" w14:textId="77777777" w:rsidR="00982613" w:rsidRPr="008B1C02" w:rsidRDefault="00982613" w:rsidP="00982613">
      <w:pPr>
        <w:pStyle w:val="Heading5"/>
      </w:pPr>
      <w:bookmarkStart w:id="14291" w:name="_Toc144342326"/>
      <w:bookmarkStart w:id="14292" w:name="_Toc151994202"/>
      <w:bookmarkStart w:id="14293" w:name="_Toc152000982"/>
      <w:bookmarkStart w:id="14294" w:name="_Toc152159587"/>
      <w:bookmarkStart w:id="14295" w:name="_Toc168571778"/>
      <w:bookmarkStart w:id="14296" w:name="_Toc169773838"/>
      <w:r>
        <w:t>5.35</w:t>
      </w:r>
      <w:r w:rsidRPr="008B1C02">
        <w:t>.5.2.1</w:t>
      </w:r>
      <w:r w:rsidRPr="008B1C02">
        <w:tab/>
        <w:t>Introduction</w:t>
      </w:r>
      <w:bookmarkEnd w:id="14291"/>
      <w:bookmarkEnd w:id="14292"/>
      <w:bookmarkEnd w:id="14293"/>
      <w:bookmarkEnd w:id="14294"/>
      <w:bookmarkEnd w:id="14295"/>
      <w:bookmarkEnd w:id="14296"/>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7" w:name="_Toc144342327"/>
      <w:bookmarkStart w:id="14298" w:name="_Toc151994203"/>
      <w:bookmarkStart w:id="14299" w:name="_Toc152000983"/>
      <w:bookmarkStart w:id="14300" w:name="_Toc152159588"/>
      <w:bookmarkStart w:id="14301" w:name="_Toc168571779"/>
      <w:bookmarkStart w:id="14302" w:name="_Toc169773839"/>
      <w:r>
        <w:t>5.35</w:t>
      </w:r>
      <w:r w:rsidRPr="008B1C02">
        <w:t>.5.2.2</w:t>
      </w:r>
      <w:r w:rsidRPr="008B1C02">
        <w:tab/>
        <w:t xml:space="preserve">Type: </w:t>
      </w:r>
      <w:r>
        <w:t>UeAddress</w:t>
      </w:r>
      <w:r w:rsidRPr="008B1C02">
        <w:t>Req</w:t>
      </w:r>
      <w:bookmarkEnd w:id="14297"/>
      <w:bookmarkEnd w:id="14298"/>
      <w:bookmarkEnd w:id="14299"/>
      <w:bookmarkEnd w:id="14300"/>
      <w:bookmarkEnd w:id="14301"/>
      <w:bookmarkEnd w:id="14302"/>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3" w:name="_Toc144342328"/>
      <w:bookmarkStart w:id="14304" w:name="_Toc151994204"/>
      <w:bookmarkStart w:id="14305" w:name="_Toc152000984"/>
      <w:bookmarkStart w:id="14306" w:name="_Toc152159589"/>
      <w:bookmarkStart w:id="14307" w:name="_Toc168571780"/>
      <w:bookmarkStart w:id="14308" w:name="_Toc169773840"/>
      <w:r>
        <w:t>5.35</w:t>
      </w:r>
      <w:r w:rsidRPr="008B1C02">
        <w:t>.5.2.3</w:t>
      </w:r>
      <w:r w:rsidRPr="008B1C02">
        <w:tab/>
        <w:t xml:space="preserve">Type: </w:t>
      </w:r>
      <w:r>
        <w:t>UeAddress</w:t>
      </w:r>
      <w:r w:rsidRPr="008B1C02">
        <w:t>Info</w:t>
      </w:r>
      <w:bookmarkEnd w:id="14303"/>
      <w:bookmarkEnd w:id="14304"/>
      <w:bookmarkEnd w:id="14305"/>
      <w:bookmarkEnd w:id="14306"/>
      <w:bookmarkEnd w:id="14307"/>
      <w:bookmarkEnd w:id="14308"/>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9" w:name="_Toc144342329"/>
      <w:bookmarkStart w:id="14310" w:name="_Toc151994205"/>
      <w:bookmarkStart w:id="14311" w:name="_Toc152000985"/>
      <w:bookmarkStart w:id="14312" w:name="_Toc152159590"/>
      <w:bookmarkStart w:id="14313" w:name="_Toc168571781"/>
      <w:bookmarkStart w:id="14314" w:name="_Toc169773841"/>
      <w:r>
        <w:t>5.35</w:t>
      </w:r>
      <w:r w:rsidRPr="008B1C02">
        <w:t>.5.3</w:t>
      </w:r>
      <w:r w:rsidRPr="008B1C02">
        <w:tab/>
        <w:t>Simple data types and enumerations</w:t>
      </w:r>
      <w:bookmarkEnd w:id="14309"/>
      <w:bookmarkEnd w:id="14310"/>
      <w:bookmarkEnd w:id="14311"/>
      <w:bookmarkEnd w:id="14312"/>
      <w:bookmarkEnd w:id="14313"/>
      <w:bookmarkEnd w:id="14314"/>
    </w:p>
    <w:p w14:paraId="6A11956F" w14:textId="77777777" w:rsidR="00982613" w:rsidRPr="008B1C02" w:rsidRDefault="00982613" w:rsidP="00982613">
      <w:pPr>
        <w:pStyle w:val="Heading5"/>
      </w:pPr>
      <w:bookmarkStart w:id="14315" w:name="_Toc144342330"/>
      <w:bookmarkStart w:id="14316" w:name="_Toc151994206"/>
      <w:bookmarkStart w:id="14317" w:name="_Toc152000986"/>
      <w:bookmarkStart w:id="14318" w:name="_Toc152159591"/>
      <w:bookmarkStart w:id="14319" w:name="_Toc168571782"/>
      <w:bookmarkStart w:id="14320" w:name="_Toc169773842"/>
      <w:r>
        <w:t>5.35</w:t>
      </w:r>
      <w:r w:rsidRPr="008B1C02">
        <w:t>.5.3.1</w:t>
      </w:r>
      <w:r w:rsidRPr="008B1C02">
        <w:tab/>
        <w:t>Introduction</w:t>
      </w:r>
      <w:bookmarkEnd w:id="14315"/>
      <w:bookmarkEnd w:id="14316"/>
      <w:bookmarkEnd w:id="14317"/>
      <w:bookmarkEnd w:id="14318"/>
      <w:bookmarkEnd w:id="14319"/>
      <w:bookmarkEnd w:id="14320"/>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21" w:name="_Toc144342331"/>
      <w:bookmarkStart w:id="14322" w:name="_Toc151994207"/>
      <w:bookmarkStart w:id="14323" w:name="_Toc152000987"/>
      <w:bookmarkStart w:id="14324" w:name="_Toc152159592"/>
      <w:bookmarkStart w:id="14325" w:name="_Toc168571783"/>
      <w:bookmarkStart w:id="14326" w:name="_Toc169773843"/>
      <w:r>
        <w:lastRenderedPageBreak/>
        <w:t>5.35</w:t>
      </w:r>
      <w:r w:rsidRPr="008B1C02">
        <w:t>.5.3.2</w:t>
      </w:r>
      <w:r w:rsidRPr="008B1C02">
        <w:tab/>
        <w:t>Simple data types</w:t>
      </w:r>
      <w:bookmarkEnd w:id="14321"/>
      <w:bookmarkEnd w:id="14322"/>
      <w:bookmarkEnd w:id="14323"/>
      <w:bookmarkEnd w:id="14324"/>
      <w:bookmarkEnd w:id="14325"/>
      <w:bookmarkEnd w:id="14326"/>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7" w:name="_Toc168571784"/>
      <w:bookmarkStart w:id="14328" w:name="_Toc169773844"/>
      <w:bookmarkStart w:id="14329" w:name="_Toc144342332"/>
      <w:bookmarkStart w:id="14330" w:name="_Toc151994208"/>
      <w:bookmarkStart w:id="14331" w:name="_Toc152000988"/>
      <w:bookmarkStart w:id="14332"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7"/>
      <w:bookmarkEnd w:id="14328"/>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3" w:name="_Toc168571785"/>
      <w:bookmarkStart w:id="14334" w:name="_Toc169773845"/>
      <w:r w:rsidRPr="00DC26A9">
        <w:t>5.35.6</w:t>
      </w:r>
      <w:r w:rsidRPr="00DC26A9">
        <w:tab/>
        <w:t>Used Features</w:t>
      </w:r>
      <w:bookmarkEnd w:id="14329"/>
      <w:bookmarkEnd w:id="14330"/>
      <w:bookmarkEnd w:id="14331"/>
      <w:bookmarkEnd w:id="14332"/>
      <w:bookmarkEnd w:id="14333"/>
      <w:bookmarkEnd w:id="14334"/>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5" w:name="_Toc144342333"/>
      <w:bookmarkStart w:id="14336" w:name="_Toc151994209"/>
      <w:bookmarkStart w:id="14337" w:name="_Toc152000989"/>
      <w:bookmarkStart w:id="14338" w:name="_Toc152159594"/>
      <w:bookmarkStart w:id="14339" w:name="_Toc168571786"/>
      <w:bookmarkStart w:id="14340" w:name="_Toc169773846"/>
      <w:r>
        <w:t>5.35</w:t>
      </w:r>
      <w:r w:rsidRPr="008B1C02">
        <w:t>.7</w:t>
      </w:r>
      <w:r w:rsidRPr="008B1C02">
        <w:tab/>
      </w:r>
      <w:r w:rsidRPr="008B1C02">
        <w:rPr>
          <w:lang w:val="en-US"/>
        </w:rPr>
        <w:t>Error handling</w:t>
      </w:r>
      <w:bookmarkEnd w:id="14335"/>
      <w:bookmarkEnd w:id="14336"/>
      <w:bookmarkEnd w:id="14337"/>
      <w:bookmarkEnd w:id="14338"/>
      <w:bookmarkEnd w:id="14339"/>
      <w:bookmarkEnd w:id="14340"/>
    </w:p>
    <w:p w14:paraId="39716634" w14:textId="77777777" w:rsidR="00982613" w:rsidRPr="008B1C02" w:rsidRDefault="00982613" w:rsidP="00982613">
      <w:pPr>
        <w:pStyle w:val="Heading4"/>
      </w:pPr>
      <w:bookmarkStart w:id="14341" w:name="_Toc144342334"/>
      <w:bookmarkStart w:id="14342" w:name="_Toc151994210"/>
      <w:bookmarkStart w:id="14343" w:name="_Toc152000990"/>
      <w:bookmarkStart w:id="14344" w:name="_Toc152159595"/>
      <w:bookmarkStart w:id="14345" w:name="_Toc168571787"/>
      <w:bookmarkStart w:id="14346" w:name="_Toc169773847"/>
      <w:r>
        <w:t>5.35</w:t>
      </w:r>
      <w:r w:rsidRPr="008B1C02">
        <w:t>.7.1</w:t>
      </w:r>
      <w:r w:rsidRPr="008B1C02">
        <w:tab/>
        <w:t>General</w:t>
      </w:r>
      <w:bookmarkEnd w:id="14341"/>
      <w:bookmarkEnd w:id="14342"/>
      <w:bookmarkEnd w:id="14343"/>
      <w:bookmarkEnd w:id="14344"/>
      <w:bookmarkEnd w:id="14345"/>
      <w:bookmarkEnd w:id="14346"/>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7" w:name="_Toc144342335"/>
      <w:bookmarkStart w:id="14348" w:name="_Toc151994211"/>
      <w:bookmarkStart w:id="14349" w:name="_Toc152000991"/>
      <w:bookmarkStart w:id="14350" w:name="_Toc152159596"/>
      <w:bookmarkStart w:id="14351" w:name="_Toc168571788"/>
      <w:bookmarkStart w:id="14352" w:name="_Toc169773848"/>
      <w:r>
        <w:t>5.35</w:t>
      </w:r>
      <w:r w:rsidRPr="008B1C02">
        <w:t>.7.2</w:t>
      </w:r>
      <w:r w:rsidRPr="008B1C02">
        <w:tab/>
        <w:t>Protocol Errors</w:t>
      </w:r>
      <w:bookmarkEnd w:id="14347"/>
      <w:bookmarkEnd w:id="14348"/>
      <w:bookmarkEnd w:id="14349"/>
      <w:bookmarkEnd w:id="14350"/>
      <w:bookmarkEnd w:id="14351"/>
      <w:bookmarkEnd w:id="14352"/>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53" w:name="_Toc144342336"/>
      <w:bookmarkStart w:id="14354" w:name="_Toc151994212"/>
      <w:bookmarkStart w:id="14355" w:name="_Toc152000992"/>
      <w:bookmarkStart w:id="14356" w:name="_Toc152159597"/>
      <w:bookmarkStart w:id="14357" w:name="_Toc168571789"/>
      <w:bookmarkStart w:id="14358" w:name="_Toc169773849"/>
      <w:r>
        <w:t>5.35</w:t>
      </w:r>
      <w:r w:rsidRPr="008B1C02">
        <w:t>.7.3</w:t>
      </w:r>
      <w:r w:rsidRPr="008B1C02">
        <w:tab/>
        <w:t>Application Errors</w:t>
      </w:r>
      <w:bookmarkEnd w:id="14353"/>
      <w:bookmarkEnd w:id="14354"/>
      <w:bookmarkEnd w:id="14355"/>
      <w:bookmarkEnd w:id="14356"/>
      <w:bookmarkEnd w:id="14357"/>
      <w:bookmarkEnd w:id="14358"/>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9" w:name="_Toc168571790"/>
      <w:bookmarkStart w:id="14360" w:name="_Toc169773850"/>
      <w:r w:rsidRPr="00490E4C">
        <w:t>5.3</w:t>
      </w:r>
      <w:r w:rsidR="00982613">
        <w:t>6</w:t>
      </w:r>
      <w:r w:rsidRPr="00490E4C">
        <w:tab/>
        <w:t>ECSAddress API</w:t>
      </w:r>
      <w:bookmarkEnd w:id="14359"/>
      <w:bookmarkEnd w:id="14360"/>
    </w:p>
    <w:p w14:paraId="1E6819C0" w14:textId="77777777" w:rsidR="009D6F21" w:rsidRPr="00490E4C" w:rsidRDefault="009D6F21" w:rsidP="00D74FD5">
      <w:pPr>
        <w:pStyle w:val="Heading3"/>
        <w:rPr>
          <w:lang w:val="en-US"/>
        </w:rPr>
      </w:pPr>
      <w:bookmarkStart w:id="14361" w:name="_Toc168571791"/>
      <w:bookmarkStart w:id="14362"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61"/>
      <w:bookmarkEnd w:id="14362"/>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3" w:name="_Toc168571792"/>
      <w:bookmarkStart w:id="14364" w:name="_Toc169773852"/>
      <w:r w:rsidRPr="000732E3">
        <w:t>5.3</w:t>
      </w:r>
      <w:r w:rsidR="00982613">
        <w:t>6</w:t>
      </w:r>
      <w:r w:rsidR="009D6F21" w:rsidRPr="00490E4C">
        <w:t>.</w:t>
      </w:r>
      <w:r>
        <w:t>2</w:t>
      </w:r>
      <w:r w:rsidR="009D6F21" w:rsidRPr="00490E4C">
        <w:tab/>
        <w:t>Resources</w:t>
      </w:r>
      <w:bookmarkEnd w:id="14363"/>
      <w:bookmarkEnd w:id="14364"/>
    </w:p>
    <w:p w14:paraId="03BA599F" w14:textId="77777777" w:rsidR="009D6F21" w:rsidRPr="00490E4C" w:rsidRDefault="000732E3" w:rsidP="00D74FD5">
      <w:pPr>
        <w:pStyle w:val="Heading4"/>
      </w:pPr>
      <w:bookmarkStart w:id="14365" w:name="_Toc168571793"/>
      <w:bookmarkStart w:id="14366" w:name="_Toc169773853"/>
      <w:r w:rsidRPr="000732E3">
        <w:t>5.3</w:t>
      </w:r>
      <w:r w:rsidR="00982613">
        <w:t>6</w:t>
      </w:r>
      <w:r w:rsidR="009D6F21" w:rsidRPr="00490E4C">
        <w:t>.</w:t>
      </w:r>
      <w:r>
        <w:t>2</w:t>
      </w:r>
      <w:r w:rsidR="009D6F21" w:rsidRPr="00490E4C">
        <w:t>.1</w:t>
      </w:r>
      <w:r w:rsidR="009D6F21" w:rsidRPr="00490E4C">
        <w:tab/>
        <w:t>Overview</w:t>
      </w:r>
      <w:bookmarkEnd w:id="14365"/>
      <w:bookmarkEnd w:id="14366"/>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2.45pt" o:ole="">
            <v:imagedata r:id="rId80" o:title=""/>
          </v:shape>
          <o:OLEObject Type="Embed" ProgID="Word.Document.8" ShapeID="_x0000_i1059" DrawAspect="Content" ObjectID="_1786277405"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7" w:name="_Toc168571794"/>
      <w:bookmarkStart w:id="14368"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7"/>
      <w:bookmarkEnd w:id="14368"/>
      <w:r w:rsidR="0039452B">
        <w:t xml:space="preserve"> Sets</w:t>
      </w:r>
    </w:p>
    <w:p w14:paraId="65A4E625" w14:textId="77777777" w:rsidR="009D6F21" w:rsidRPr="00490E4C" w:rsidRDefault="000732E3" w:rsidP="00D74FD5">
      <w:pPr>
        <w:pStyle w:val="Heading5"/>
      </w:pPr>
      <w:bookmarkStart w:id="14369" w:name="_Toc168571795"/>
      <w:bookmarkStart w:id="14370" w:name="_Toc169773855"/>
      <w:r w:rsidRPr="000732E3">
        <w:t>5.3</w:t>
      </w:r>
      <w:r w:rsidR="00982613">
        <w:t>6</w:t>
      </w:r>
      <w:r w:rsidR="009D6F21" w:rsidRPr="00490E4C">
        <w:t>.</w:t>
      </w:r>
      <w:r w:rsidR="004C75AD">
        <w:t>2</w:t>
      </w:r>
      <w:r w:rsidR="009D6F21" w:rsidRPr="00490E4C">
        <w:t>.2.1</w:t>
      </w:r>
      <w:r w:rsidR="009D6F21" w:rsidRPr="00490E4C">
        <w:tab/>
        <w:t>Introduction</w:t>
      </w:r>
      <w:bookmarkEnd w:id="14369"/>
      <w:bookmarkEnd w:id="14370"/>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71" w:name="_Toc168571796"/>
      <w:bookmarkStart w:id="14372" w:name="_Toc169773856"/>
      <w:r w:rsidRPr="000732E3">
        <w:t>5.3</w:t>
      </w:r>
      <w:r w:rsidR="00982613">
        <w:t>6</w:t>
      </w:r>
      <w:r w:rsidR="009D6F21" w:rsidRPr="00490E4C">
        <w:t>.</w:t>
      </w:r>
      <w:r w:rsidR="004C75AD">
        <w:t>2</w:t>
      </w:r>
      <w:r w:rsidR="009D6F21" w:rsidRPr="00490E4C">
        <w:t>.2.2</w:t>
      </w:r>
      <w:r w:rsidR="009D6F21" w:rsidRPr="00490E4C">
        <w:tab/>
        <w:t>Resource Definition</w:t>
      </w:r>
      <w:bookmarkEnd w:id="14371"/>
      <w:bookmarkEnd w:id="14372"/>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3" w:name="_Toc168571797"/>
      <w:bookmarkStart w:id="14374"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3"/>
      <w:bookmarkEnd w:id="14374"/>
    </w:p>
    <w:p w14:paraId="1DEE132B" w14:textId="77777777" w:rsidR="009D6F21" w:rsidRPr="00490E4C" w:rsidRDefault="000732E3" w:rsidP="00EC71C4">
      <w:pPr>
        <w:pStyle w:val="Heading6"/>
      </w:pPr>
      <w:bookmarkStart w:id="14375" w:name="_Toc168571798"/>
      <w:bookmarkStart w:id="14376"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5"/>
      <w:bookmarkEnd w:id="14376"/>
    </w:p>
    <w:p w14:paraId="51622486" w14:textId="77777777" w:rsidR="009D6F21" w:rsidRPr="00490E4C" w:rsidRDefault="000732E3" w:rsidP="00EC71C4">
      <w:pPr>
        <w:pStyle w:val="Heading6"/>
      </w:pPr>
      <w:bookmarkStart w:id="14377" w:name="_Toc168571799"/>
      <w:bookmarkStart w:id="14378" w:name="_Toc169773859"/>
      <w:r w:rsidRPr="000732E3">
        <w:t>5.3</w:t>
      </w:r>
      <w:r w:rsidR="00982613">
        <w:t>6</w:t>
      </w:r>
      <w:r w:rsidR="009D6F21" w:rsidRPr="00490E4C">
        <w:t>.</w:t>
      </w:r>
      <w:r w:rsidR="004C75AD">
        <w:t>2</w:t>
      </w:r>
      <w:r w:rsidR="009D6F21" w:rsidRPr="00490E4C">
        <w:t>.2.3.2</w:t>
      </w:r>
      <w:r w:rsidR="009D6F21" w:rsidRPr="00490E4C">
        <w:tab/>
        <w:t>GET</w:t>
      </w:r>
      <w:bookmarkEnd w:id="14377"/>
      <w:bookmarkEnd w:id="14378"/>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9" w:name="_Toc168571800"/>
      <w:bookmarkStart w:id="14380" w:name="_Toc169773860"/>
      <w:r w:rsidRPr="00490E4C">
        <w:t>5.36.</w:t>
      </w:r>
      <w:r w:rsidR="004C75AD">
        <w:t>2</w:t>
      </w:r>
      <w:r w:rsidRPr="00490E4C">
        <w:t>.2.3.3</w:t>
      </w:r>
      <w:r w:rsidRPr="00490E4C">
        <w:tab/>
        <w:t>POST</w:t>
      </w:r>
      <w:bookmarkEnd w:id="14379"/>
      <w:bookmarkEnd w:id="14380"/>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lastRenderedPageBreak/>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81" w:name="_Toc168571801"/>
      <w:bookmarkStart w:id="14382" w:name="_Toc169773861"/>
      <w:r w:rsidRPr="00E20344">
        <w:t>5.</w:t>
      </w:r>
      <w:r>
        <w:t>36</w:t>
      </w:r>
      <w:r w:rsidRPr="00E20344">
        <w:t>.2.2.</w:t>
      </w:r>
      <w:r>
        <w:t>4</w:t>
      </w:r>
      <w:r w:rsidRPr="00E20344">
        <w:tab/>
        <w:t>Resource Custom Operations</w:t>
      </w:r>
      <w:bookmarkEnd w:id="14381"/>
      <w:bookmarkEnd w:id="14382"/>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83" w:name="_Toc168571802"/>
      <w:bookmarkStart w:id="14384"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3"/>
      <w:bookmarkEnd w:id="14384"/>
      <w:r w:rsidR="0039452B">
        <w:t xml:space="preserve"> Set</w:t>
      </w:r>
    </w:p>
    <w:p w14:paraId="5F31CA0A" w14:textId="77777777" w:rsidR="009D6F21" w:rsidRPr="00490E4C" w:rsidRDefault="009D6F21" w:rsidP="00D74FD5">
      <w:pPr>
        <w:pStyle w:val="Heading5"/>
      </w:pPr>
      <w:bookmarkStart w:id="14385" w:name="_Toc168571803"/>
      <w:bookmarkStart w:id="14386" w:name="_Toc169773863"/>
      <w:r w:rsidRPr="00490E4C">
        <w:t>5.36.</w:t>
      </w:r>
      <w:r w:rsidR="004C75AD">
        <w:t>2</w:t>
      </w:r>
      <w:r w:rsidRPr="00490E4C">
        <w:t>.3.1</w:t>
      </w:r>
      <w:r w:rsidRPr="00490E4C">
        <w:tab/>
        <w:t>Introduction</w:t>
      </w:r>
      <w:bookmarkEnd w:id="14385"/>
      <w:bookmarkEnd w:id="14386"/>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7" w:name="_Toc168571804"/>
      <w:bookmarkStart w:id="14388" w:name="_Toc169773864"/>
      <w:r w:rsidRPr="00490E4C">
        <w:t>5.36.</w:t>
      </w:r>
      <w:r w:rsidR="004C75AD">
        <w:t>2</w:t>
      </w:r>
      <w:r w:rsidRPr="00490E4C">
        <w:t>.3.2</w:t>
      </w:r>
      <w:r w:rsidRPr="00490E4C">
        <w:tab/>
        <w:t>Resource Definition</w:t>
      </w:r>
      <w:bookmarkEnd w:id="14387"/>
      <w:bookmarkEnd w:id="14388"/>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9" w:name="_Toc168571805"/>
      <w:bookmarkStart w:id="14390"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9"/>
      <w:bookmarkEnd w:id="14390"/>
    </w:p>
    <w:p w14:paraId="69A6C315" w14:textId="77777777" w:rsidR="009D6F21" w:rsidRPr="00490E4C" w:rsidRDefault="009D6F21" w:rsidP="00EC71C4">
      <w:pPr>
        <w:pStyle w:val="Heading6"/>
      </w:pPr>
      <w:bookmarkStart w:id="14391" w:name="_Toc168571806"/>
      <w:bookmarkStart w:id="14392" w:name="_Toc169773866"/>
      <w:r w:rsidRPr="00490E4C">
        <w:t>5.36.</w:t>
      </w:r>
      <w:r w:rsidR="004C75AD">
        <w:t>2</w:t>
      </w:r>
      <w:r w:rsidRPr="00490E4C">
        <w:t>.3.3.1</w:t>
      </w:r>
      <w:r w:rsidRPr="00490E4C">
        <w:tab/>
      </w:r>
      <w:r w:rsidR="00BD6EC7">
        <w:t>Void</w:t>
      </w:r>
      <w:bookmarkEnd w:id="14391"/>
      <w:bookmarkEnd w:id="14392"/>
    </w:p>
    <w:p w14:paraId="3D96FEC8" w14:textId="77777777" w:rsidR="009D6F21" w:rsidRPr="00490E4C" w:rsidRDefault="009D6F21" w:rsidP="00EC71C4">
      <w:pPr>
        <w:pStyle w:val="Heading6"/>
      </w:pPr>
      <w:bookmarkStart w:id="14393" w:name="_Toc168571807"/>
      <w:bookmarkStart w:id="14394" w:name="_Toc169773867"/>
      <w:r w:rsidRPr="00490E4C">
        <w:t>5.36.</w:t>
      </w:r>
      <w:r w:rsidR="004C75AD">
        <w:t>2</w:t>
      </w:r>
      <w:r w:rsidRPr="00490E4C">
        <w:t>.3.3.2</w:t>
      </w:r>
      <w:r w:rsidRPr="00490E4C">
        <w:tab/>
        <w:t>GET</w:t>
      </w:r>
      <w:bookmarkEnd w:id="14393"/>
      <w:bookmarkEnd w:id="14394"/>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5" w:name="_Toc168571808"/>
      <w:bookmarkStart w:id="14396" w:name="_Toc169773868"/>
      <w:r w:rsidRPr="00490E4C">
        <w:t>5.36.</w:t>
      </w:r>
      <w:r w:rsidR="004C75AD">
        <w:t>2</w:t>
      </w:r>
      <w:r w:rsidRPr="00490E4C">
        <w:t>.3.3.3</w:t>
      </w:r>
      <w:r w:rsidRPr="00490E4C">
        <w:tab/>
        <w:t>PUT</w:t>
      </w:r>
      <w:bookmarkEnd w:id="14395"/>
      <w:bookmarkEnd w:id="14396"/>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7" w:name="_Toc168571809"/>
      <w:bookmarkStart w:id="14398" w:name="_Toc169773869"/>
      <w:r w:rsidRPr="00490E4C">
        <w:t>5.36.</w:t>
      </w:r>
      <w:r>
        <w:t>2</w:t>
      </w:r>
      <w:r w:rsidRPr="00490E4C">
        <w:t>.3.3.3</w:t>
      </w:r>
      <w:r>
        <w:t>A</w:t>
      </w:r>
      <w:r w:rsidRPr="008B1C02">
        <w:tab/>
        <w:t>PATCH</w:t>
      </w:r>
      <w:bookmarkEnd w:id="14397"/>
      <w:bookmarkEnd w:id="14398"/>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32"/>
        <w:gridCol w:w="1152"/>
        <w:gridCol w:w="6038"/>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32"/>
        <w:gridCol w:w="1151"/>
        <w:gridCol w:w="1441"/>
        <w:gridCol w:w="4453"/>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9" w:name="_Toc168571810"/>
      <w:bookmarkStart w:id="14400" w:name="_Toc169773870"/>
      <w:r w:rsidRPr="00490E4C">
        <w:t>5.36.</w:t>
      </w:r>
      <w:r w:rsidR="004C75AD">
        <w:t>2</w:t>
      </w:r>
      <w:r w:rsidRPr="00490E4C">
        <w:t>.3.3.4</w:t>
      </w:r>
      <w:r w:rsidRPr="00490E4C">
        <w:tab/>
        <w:t>DELETE</w:t>
      </w:r>
      <w:bookmarkEnd w:id="14399"/>
      <w:bookmarkEnd w:id="14400"/>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01" w:name="_Toc168571811"/>
      <w:bookmarkStart w:id="14402" w:name="_Toc169773871"/>
      <w:r w:rsidRPr="00E20344">
        <w:t>5.</w:t>
      </w:r>
      <w:r>
        <w:t>36</w:t>
      </w:r>
      <w:r w:rsidRPr="00E20344">
        <w:t>.2.</w:t>
      </w:r>
      <w:r>
        <w:t>3</w:t>
      </w:r>
      <w:r w:rsidRPr="00E20344">
        <w:t>.</w:t>
      </w:r>
      <w:r>
        <w:t>4</w:t>
      </w:r>
      <w:r w:rsidRPr="00E20344">
        <w:tab/>
        <w:t>Resource Custom Operations</w:t>
      </w:r>
      <w:bookmarkEnd w:id="14401"/>
      <w:bookmarkEnd w:id="14402"/>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3" w:name="_Toc168571812"/>
      <w:bookmarkStart w:id="14404" w:name="_Toc169773872"/>
      <w:r w:rsidRPr="00490E4C">
        <w:t>5.36.</w:t>
      </w:r>
      <w:r w:rsidR="004C75AD">
        <w:t>3</w:t>
      </w:r>
      <w:r w:rsidRPr="00490E4C">
        <w:tab/>
        <w:t>Custom Operations without associated resources</w:t>
      </w:r>
      <w:bookmarkEnd w:id="14403"/>
      <w:bookmarkEnd w:id="14404"/>
    </w:p>
    <w:p w14:paraId="6D3EE368" w14:textId="77777777" w:rsidR="009D6F21" w:rsidRPr="00490E4C" w:rsidRDefault="009D6F21" w:rsidP="00D74FD5">
      <w:pPr>
        <w:pStyle w:val="Heading4"/>
      </w:pPr>
      <w:bookmarkStart w:id="14405" w:name="_Toc168571813"/>
      <w:bookmarkStart w:id="14406" w:name="_Toc169773873"/>
      <w:r w:rsidRPr="00490E4C">
        <w:t>5.36.</w:t>
      </w:r>
      <w:r w:rsidR="004C75AD">
        <w:t>3</w:t>
      </w:r>
      <w:r w:rsidRPr="00490E4C">
        <w:t>.1</w:t>
      </w:r>
      <w:r w:rsidRPr="00490E4C">
        <w:tab/>
        <w:t>Overview</w:t>
      </w:r>
      <w:bookmarkEnd w:id="14405"/>
      <w:bookmarkEnd w:id="14406"/>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15pt;height:96pt" o:ole="">
            <v:imagedata r:id="rId82" o:title="" cropbottom="7081f" cropright="4734f"/>
          </v:shape>
          <o:OLEObject Type="Embed" ProgID="Visio.Drawing.15" ShapeID="_x0000_i1060" DrawAspect="Content" ObjectID="_1786277406"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2769"/>
        <w:gridCol w:w="1345"/>
        <w:gridCol w:w="3399"/>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7" w:name="_Toc168571814"/>
      <w:bookmarkStart w:id="14408" w:name="_Toc169773874"/>
      <w:r w:rsidRPr="00490E4C">
        <w:t>5.36.</w:t>
      </w:r>
      <w:r w:rsidR="004C75AD">
        <w:t>3</w:t>
      </w:r>
      <w:r w:rsidRPr="00490E4C">
        <w:t>.2</w:t>
      </w:r>
      <w:r w:rsidRPr="00490E4C">
        <w:tab/>
        <w:t xml:space="preserve">Operation: </w:t>
      </w:r>
      <w:r w:rsidR="00086E7C">
        <w:t>RemoveEcsAddr</w:t>
      </w:r>
      <w:bookmarkEnd w:id="14407"/>
      <w:bookmarkEnd w:id="14408"/>
    </w:p>
    <w:p w14:paraId="70A0FA99" w14:textId="77777777" w:rsidR="009D6F21" w:rsidRPr="00490E4C" w:rsidRDefault="009D6F21" w:rsidP="00D74FD5">
      <w:pPr>
        <w:pStyle w:val="Heading5"/>
      </w:pPr>
      <w:bookmarkStart w:id="14409" w:name="_Toc168571815"/>
      <w:bookmarkStart w:id="14410" w:name="_Toc169773875"/>
      <w:r w:rsidRPr="00490E4C">
        <w:t>5.36.</w:t>
      </w:r>
      <w:r w:rsidR="004C75AD">
        <w:t>3</w:t>
      </w:r>
      <w:r w:rsidRPr="00490E4C">
        <w:t>.2.1</w:t>
      </w:r>
      <w:r w:rsidRPr="00490E4C">
        <w:tab/>
        <w:t>Description</w:t>
      </w:r>
      <w:bookmarkEnd w:id="14409"/>
      <w:bookmarkEnd w:id="14410"/>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11" w:name="_Toc168571816"/>
      <w:bookmarkStart w:id="14412" w:name="_Toc169773876"/>
      <w:r w:rsidRPr="00490E4C">
        <w:t>5.36.</w:t>
      </w:r>
      <w:r w:rsidR="004C75AD">
        <w:t>3</w:t>
      </w:r>
      <w:r w:rsidRPr="00490E4C">
        <w:t>.2.2</w:t>
      </w:r>
      <w:r w:rsidRPr="00490E4C">
        <w:tab/>
        <w:t>Operation Definition</w:t>
      </w:r>
      <w:bookmarkEnd w:id="14411"/>
      <w:bookmarkEnd w:id="14412"/>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27"/>
        <w:gridCol w:w="425"/>
        <w:gridCol w:w="1276"/>
        <w:gridCol w:w="6447"/>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2"/>
        <w:gridCol w:w="440"/>
        <w:gridCol w:w="1269"/>
        <w:gridCol w:w="1566"/>
        <w:gridCol w:w="4888"/>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3" w:name="_Toc168571817"/>
      <w:bookmarkStart w:id="14414" w:name="_Toc169773877"/>
      <w:r w:rsidRPr="00490E4C">
        <w:t>5.36.</w:t>
      </w:r>
      <w:r w:rsidR="007767D5">
        <w:t>4</w:t>
      </w:r>
      <w:r w:rsidRPr="00490E4C">
        <w:tab/>
        <w:t>Notifications</w:t>
      </w:r>
      <w:bookmarkEnd w:id="14413"/>
      <w:bookmarkEnd w:id="14414"/>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5" w:name="_Toc168571818"/>
      <w:bookmarkStart w:id="14416" w:name="_Toc169773878"/>
      <w:r w:rsidRPr="00490E4C">
        <w:t>5.36.</w:t>
      </w:r>
      <w:r w:rsidR="007767D5">
        <w:t>5</w:t>
      </w:r>
      <w:r w:rsidRPr="00490E4C">
        <w:tab/>
        <w:t>Data Model</w:t>
      </w:r>
      <w:bookmarkEnd w:id="14415"/>
      <w:bookmarkEnd w:id="14416"/>
    </w:p>
    <w:p w14:paraId="6970C9F4" w14:textId="77777777" w:rsidR="009D6F21" w:rsidRPr="00490E4C" w:rsidRDefault="009D6F21" w:rsidP="00D74FD5">
      <w:pPr>
        <w:pStyle w:val="Heading4"/>
      </w:pPr>
      <w:bookmarkStart w:id="14417" w:name="_Toc168571819"/>
      <w:bookmarkStart w:id="14418" w:name="_Toc169773879"/>
      <w:r w:rsidRPr="00490E4C">
        <w:t>5.36.</w:t>
      </w:r>
      <w:r w:rsidR="004C75AD">
        <w:t>5</w:t>
      </w:r>
      <w:r w:rsidRPr="00490E4C">
        <w:t>.1</w:t>
      </w:r>
      <w:r w:rsidRPr="00490E4C">
        <w:tab/>
        <w:t>General</w:t>
      </w:r>
      <w:bookmarkEnd w:id="14417"/>
      <w:bookmarkEnd w:id="14418"/>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853"/>
        <w:gridCol w:w="1264"/>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rFonts w:hint="eastAsia"/>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9" w:name="_Toc168571820"/>
      <w:bookmarkStart w:id="14420" w:name="_Toc169773880"/>
      <w:r w:rsidRPr="00490E4C">
        <w:t>5.36.</w:t>
      </w:r>
      <w:r w:rsidR="004C75AD">
        <w:t>5</w:t>
      </w:r>
      <w:r w:rsidRPr="00490E4C">
        <w:t>.2</w:t>
      </w:r>
      <w:r w:rsidRPr="00490E4C">
        <w:tab/>
      </w:r>
      <w:r w:rsidR="00086E7C">
        <w:t>Void</w:t>
      </w:r>
      <w:bookmarkEnd w:id="14419"/>
      <w:bookmarkEnd w:id="14420"/>
    </w:p>
    <w:p w14:paraId="45DB04D6" w14:textId="77777777" w:rsidR="009D6F21" w:rsidRPr="00490E4C" w:rsidRDefault="009D6F21" w:rsidP="00D74FD5">
      <w:pPr>
        <w:pStyle w:val="Heading4"/>
      </w:pPr>
      <w:bookmarkStart w:id="14421" w:name="_Toc168571821"/>
      <w:bookmarkStart w:id="14422" w:name="_Toc169773881"/>
      <w:r w:rsidRPr="00490E4C">
        <w:t>5.36.</w:t>
      </w:r>
      <w:r w:rsidR="004C75AD">
        <w:t>5</w:t>
      </w:r>
      <w:r w:rsidRPr="00490E4C">
        <w:t>.3</w:t>
      </w:r>
      <w:r w:rsidRPr="00490E4C">
        <w:tab/>
        <w:t>Structured data types</w:t>
      </w:r>
      <w:bookmarkEnd w:id="14421"/>
      <w:bookmarkEnd w:id="14422"/>
    </w:p>
    <w:p w14:paraId="7E555071" w14:textId="77777777" w:rsidR="009D6F21" w:rsidRPr="00490E4C" w:rsidRDefault="009D6F21" w:rsidP="00D74FD5">
      <w:pPr>
        <w:pStyle w:val="Heading5"/>
      </w:pPr>
      <w:bookmarkStart w:id="14423" w:name="_Toc168571822"/>
      <w:bookmarkStart w:id="14424" w:name="_Toc169773882"/>
      <w:r w:rsidRPr="00490E4C">
        <w:t>5.36.</w:t>
      </w:r>
      <w:r w:rsidR="004C75AD">
        <w:t>5</w:t>
      </w:r>
      <w:r w:rsidRPr="00490E4C">
        <w:t>.3.1</w:t>
      </w:r>
      <w:r w:rsidRPr="00490E4C">
        <w:tab/>
        <w:t>Introduction</w:t>
      </w:r>
      <w:bookmarkEnd w:id="14423"/>
      <w:bookmarkEnd w:id="14424"/>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5" w:name="_Toc168571823"/>
      <w:bookmarkStart w:id="14426" w:name="_Toc169773883"/>
      <w:r w:rsidRPr="00490E4C">
        <w:t>5.36.</w:t>
      </w:r>
      <w:r w:rsidR="004C75AD">
        <w:t>5</w:t>
      </w:r>
      <w:r w:rsidRPr="00490E4C">
        <w:t>.3.2</w:t>
      </w:r>
      <w:r w:rsidRPr="00490E4C">
        <w:tab/>
        <w:t>Type: EcsAddrInfo</w:t>
      </w:r>
      <w:bookmarkEnd w:id="14425"/>
      <w:bookmarkEnd w:id="14426"/>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F2664E">
            <w:pPr>
              <w:pStyle w:val="TAL"/>
            </w:pPr>
            <w:r>
              <w:rPr>
                <w:rFonts w:eastAsia="Malgun Gothic"/>
              </w:rPr>
              <w:t>ecsAuthMethods</w:t>
            </w:r>
          </w:p>
        </w:tc>
        <w:tc>
          <w:tcPr>
            <w:tcW w:w="1701" w:type="dxa"/>
            <w:gridSpan w:val="2"/>
          </w:tcPr>
          <w:p w14:paraId="3B775D71" w14:textId="77777777" w:rsidR="00245EF3" w:rsidRPr="00131CE1" w:rsidRDefault="00245EF3" w:rsidP="00F2664E">
            <w:pPr>
              <w:pStyle w:val="TAL"/>
            </w:pPr>
            <w:r>
              <w:rPr>
                <w:rFonts w:eastAsia="Malgun Gothic"/>
              </w:rPr>
              <w:t>array(EcsAuthMethod)</w:t>
            </w:r>
          </w:p>
        </w:tc>
        <w:tc>
          <w:tcPr>
            <w:tcW w:w="709" w:type="dxa"/>
            <w:gridSpan w:val="2"/>
          </w:tcPr>
          <w:p w14:paraId="6D48806E" w14:textId="77777777" w:rsidR="00245EF3" w:rsidRPr="00131CE1" w:rsidRDefault="00245EF3" w:rsidP="00F2664E">
            <w:pPr>
              <w:pStyle w:val="TAL"/>
              <w:jc w:val="center"/>
            </w:pPr>
            <w:r w:rsidRPr="00DF1E06">
              <w:rPr>
                <w:rFonts w:eastAsia="Malgun Gothic"/>
              </w:rPr>
              <w:t>O</w:t>
            </w:r>
          </w:p>
        </w:tc>
        <w:tc>
          <w:tcPr>
            <w:tcW w:w="1134" w:type="dxa"/>
            <w:gridSpan w:val="2"/>
          </w:tcPr>
          <w:p w14:paraId="1173E7A3" w14:textId="77777777" w:rsidR="00245EF3" w:rsidRPr="00131CE1" w:rsidRDefault="00245EF3" w:rsidP="00F2664E">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F2664E">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F2664E">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7" w:name="_Toc168571824"/>
      <w:bookmarkStart w:id="14428" w:name="_Toc169773884"/>
      <w:r w:rsidRPr="00490E4C">
        <w:lastRenderedPageBreak/>
        <w:t>5.36.</w:t>
      </w:r>
      <w:r w:rsidR="004C75AD">
        <w:t>5</w:t>
      </w:r>
      <w:r w:rsidRPr="00490E4C">
        <w:t>.3.3</w:t>
      </w:r>
      <w:r w:rsidRPr="00490E4C">
        <w:tab/>
        <w:t>Type: EcsAddrDeleteCriteria</w:t>
      </w:r>
      <w:bookmarkEnd w:id="14427"/>
      <w:bookmarkEnd w:id="14428"/>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9" w:name="_Toc168571825"/>
      <w:bookmarkStart w:id="14430" w:name="_Toc169773885"/>
      <w:r w:rsidRPr="00490E4C">
        <w:t>5.3</w:t>
      </w:r>
      <w:r w:rsidRPr="00A8755E">
        <w:t>6.5.3.4</w:t>
      </w:r>
      <w:r w:rsidRPr="00A8755E">
        <w:tab/>
        <w:t>Type: EcsAddrInfoPatch</w:t>
      </w:r>
      <w:bookmarkEnd w:id="14429"/>
      <w:bookmarkEnd w:id="14430"/>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F2664E">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F2664E">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F2664E">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F2664E">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F2664E">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F2664E">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rFonts w:hint="eastAsia"/>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31" w:name="_Toc168571826"/>
      <w:bookmarkStart w:id="14432" w:name="_Toc169773886"/>
      <w:r w:rsidRPr="00490E4C">
        <w:t>5.36.</w:t>
      </w:r>
      <w:r w:rsidR="004C75AD">
        <w:t>5</w:t>
      </w:r>
      <w:r w:rsidRPr="00490E4C">
        <w:t>.4</w:t>
      </w:r>
      <w:r w:rsidRPr="00490E4C">
        <w:tab/>
        <w:t>Simple data types and enumerations</w:t>
      </w:r>
      <w:bookmarkEnd w:id="14431"/>
      <w:bookmarkEnd w:id="14432"/>
    </w:p>
    <w:p w14:paraId="32C0428F" w14:textId="77777777" w:rsidR="009D6F21" w:rsidRPr="00490E4C" w:rsidRDefault="009D6F21" w:rsidP="00D74FD5">
      <w:pPr>
        <w:pStyle w:val="Heading5"/>
      </w:pPr>
      <w:bookmarkStart w:id="14433" w:name="_Toc168571827"/>
      <w:bookmarkStart w:id="14434" w:name="_Toc169773887"/>
      <w:r w:rsidRPr="00490E4C">
        <w:t>5.36.</w:t>
      </w:r>
      <w:r w:rsidR="004C75AD">
        <w:t>5</w:t>
      </w:r>
      <w:r w:rsidRPr="00490E4C">
        <w:t>.4.1</w:t>
      </w:r>
      <w:r w:rsidRPr="00490E4C">
        <w:tab/>
        <w:t>Introduction</w:t>
      </w:r>
      <w:bookmarkEnd w:id="14433"/>
      <w:bookmarkEnd w:id="14434"/>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5" w:name="_Toc168571828"/>
      <w:bookmarkStart w:id="14436" w:name="_Toc169773888"/>
      <w:r w:rsidRPr="00490E4C">
        <w:lastRenderedPageBreak/>
        <w:t>5.36.</w:t>
      </w:r>
      <w:r w:rsidR="004C75AD">
        <w:t>5</w:t>
      </w:r>
      <w:r w:rsidRPr="00490E4C">
        <w:t>.4.2</w:t>
      </w:r>
      <w:r w:rsidRPr="00490E4C">
        <w:tab/>
        <w:t>Simple data types</w:t>
      </w:r>
      <w:bookmarkEnd w:id="14435"/>
      <w:bookmarkEnd w:id="14436"/>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7" w:name="_Toc168571829"/>
      <w:bookmarkStart w:id="14438"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7"/>
      <w:bookmarkEnd w:id="14438"/>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9" w:name="_Toc168571830"/>
      <w:bookmarkStart w:id="14440" w:name="_Toc169773890"/>
      <w:r w:rsidRPr="00490E4C">
        <w:t>5.36.</w:t>
      </w:r>
      <w:r w:rsidR="004C75AD">
        <w:t>6</w:t>
      </w:r>
      <w:r w:rsidRPr="00490E4C">
        <w:tab/>
        <w:t>Used Features</w:t>
      </w:r>
      <w:bookmarkEnd w:id="14439"/>
      <w:bookmarkEnd w:id="14440"/>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41" w:name="_Toc168571831"/>
      <w:bookmarkStart w:id="14442" w:name="_Toc169773891"/>
      <w:r w:rsidRPr="00490E4C">
        <w:t>5.36.</w:t>
      </w:r>
      <w:r w:rsidR="004C75AD">
        <w:t>7</w:t>
      </w:r>
      <w:r w:rsidRPr="00490E4C">
        <w:tab/>
        <w:t>Error handling</w:t>
      </w:r>
      <w:bookmarkEnd w:id="14441"/>
      <w:bookmarkEnd w:id="14442"/>
    </w:p>
    <w:p w14:paraId="5BE26E86" w14:textId="77777777" w:rsidR="009D6F21" w:rsidRPr="00490E4C" w:rsidRDefault="009D6F21" w:rsidP="00D74FD5">
      <w:pPr>
        <w:pStyle w:val="Heading4"/>
      </w:pPr>
      <w:bookmarkStart w:id="14443" w:name="_Toc168571832"/>
      <w:bookmarkStart w:id="14444" w:name="_Toc169773892"/>
      <w:r w:rsidRPr="00490E4C">
        <w:t>5.36.</w:t>
      </w:r>
      <w:r w:rsidR="004C75AD">
        <w:t>7</w:t>
      </w:r>
      <w:r w:rsidRPr="00490E4C">
        <w:t>.1</w:t>
      </w:r>
      <w:r w:rsidRPr="00490E4C">
        <w:tab/>
        <w:t>General</w:t>
      </w:r>
      <w:bookmarkEnd w:id="14443"/>
      <w:bookmarkEnd w:id="14444"/>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5" w:name="_Toc168571833"/>
      <w:bookmarkStart w:id="14446" w:name="_Toc169773893"/>
      <w:r w:rsidRPr="00490E4C">
        <w:t>5.36.</w:t>
      </w:r>
      <w:r w:rsidR="004C75AD">
        <w:t>7</w:t>
      </w:r>
      <w:r w:rsidRPr="00490E4C">
        <w:t>.2</w:t>
      </w:r>
      <w:r w:rsidRPr="00490E4C">
        <w:tab/>
        <w:t>Protocol Errors</w:t>
      </w:r>
      <w:bookmarkEnd w:id="14445"/>
      <w:bookmarkEnd w:id="14446"/>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7" w:name="_Toc168571834"/>
      <w:bookmarkStart w:id="14448" w:name="_Toc169773894"/>
      <w:r w:rsidRPr="00490E4C">
        <w:t>5.36.</w:t>
      </w:r>
      <w:r w:rsidR="004C75AD">
        <w:t>7</w:t>
      </w:r>
      <w:r w:rsidRPr="00490E4C">
        <w:t>.3</w:t>
      </w:r>
      <w:r w:rsidRPr="00490E4C">
        <w:tab/>
        <w:t>Application Errors</w:t>
      </w:r>
      <w:bookmarkEnd w:id="14447"/>
      <w:bookmarkEnd w:id="14448"/>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9" w:name="_Toc168571835"/>
      <w:bookmarkStart w:id="14450" w:name="_Toc169773895"/>
      <w:bookmarkStart w:id="14451" w:name="_Toc151994213"/>
      <w:bookmarkStart w:id="14452" w:name="_Toc152000993"/>
      <w:bookmarkStart w:id="14453"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9"/>
      <w:bookmarkEnd w:id="14450"/>
    </w:p>
    <w:p w14:paraId="2DA827D1" w14:textId="77777777" w:rsidR="00C07F5F" w:rsidRPr="008B1C02" w:rsidRDefault="00C07F5F" w:rsidP="00C07F5F">
      <w:pPr>
        <w:pStyle w:val="Heading3"/>
        <w:rPr>
          <w:lang w:val="en-US"/>
        </w:rPr>
      </w:pPr>
      <w:bookmarkStart w:id="14454" w:name="_Toc168571836"/>
      <w:bookmarkStart w:id="14455" w:name="_Toc169773896"/>
      <w:r w:rsidRPr="008B1C02">
        <w:rPr>
          <w:lang w:val="en-US"/>
        </w:rPr>
        <w:t>5.</w:t>
      </w:r>
      <w:r>
        <w:rPr>
          <w:lang w:val="en-US"/>
        </w:rPr>
        <w:t>37</w:t>
      </w:r>
      <w:r w:rsidRPr="008808CB">
        <w:rPr>
          <w:lang w:val="en-US"/>
        </w:rPr>
        <w:t>.1</w:t>
      </w:r>
      <w:r w:rsidRPr="008B1C02">
        <w:rPr>
          <w:lang w:val="en-US"/>
        </w:rPr>
        <w:tab/>
        <w:t>Introduction</w:t>
      </w:r>
      <w:bookmarkEnd w:id="14454"/>
      <w:bookmarkEnd w:id="14455"/>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6" w:name="_Toc168571837"/>
      <w:bookmarkStart w:id="14457" w:name="_Toc169773897"/>
      <w:r w:rsidRPr="008B1C02">
        <w:rPr>
          <w:lang w:val="en-US"/>
        </w:rPr>
        <w:t>5.</w:t>
      </w:r>
      <w:r>
        <w:rPr>
          <w:lang w:val="en-US"/>
        </w:rPr>
        <w:t>37</w:t>
      </w:r>
      <w:r w:rsidRPr="0014700B">
        <w:rPr>
          <w:lang w:val="en-US"/>
        </w:rPr>
        <w:t>.2</w:t>
      </w:r>
      <w:r w:rsidRPr="0014700B">
        <w:rPr>
          <w:lang w:val="en-US"/>
        </w:rPr>
        <w:tab/>
        <w:t>Resources</w:t>
      </w:r>
      <w:bookmarkEnd w:id="14456"/>
      <w:bookmarkEnd w:id="14457"/>
    </w:p>
    <w:p w14:paraId="7F1DAFDE" w14:textId="77777777" w:rsidR="00C07F5F" w:rsidRPr="0014700B" w:rsidRDefault="00C07F5F" w:rsidP="00C07F5F">
      <w:pPr>
        <w:pStyle w:val="Heading4"/>
        <w:rPr>
          <w:lang w:val="en-US"/>
        </w:rPr>
      </w:pPr>
      <w:bookmarkStart w:id="14458" w:name="_Toc168571838"/>
      <w:bookmarkStart w:id="14459" w:name="_Toc169773898"/>
      <w:r w:rsidRPr="008B1C02">
        <w:rPr>
          <w:lang w:val="en-US"/>
        </w:rPr>
        <w:t>5.</w:t>
      </w:r>
      <w:r>
        <w:rPr>
          <w:lang w:val="en-US"/>
        </w:rPr>
        <w:t>37</w:t>
      </w:r>
      <w:r w:rsidRPr="0014700B">
        <w:rPr>
          <w:lang w:val="en-US"/>
        </w:rPr>
        <w:t>.2.1</w:t>
      </w:r>
      <w:r w:rsidRPr="0014700B">
        <w:rPr>
          <w:lang w:val="en-US"/>
        </w:rPr>
        <w:tab/>
        <w:t>Overview</w:t>
      </w:r>
      <w:bookmarkEnd w:id="14458"/>
      <w:bookmarkEnd w:id="14459"/>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6pt" o:ole="">
            <v:imagedata r:id="rId84" o:title=""/>
          </v:shape>
          <o:OLEObject Type="Embed" ProgID="Word.Document.8" ShapeID="_x0000_i1061" DrawAspect="Content" ObjectID="_1786277407"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07"/>
        <w:gridCol w:w="3827"/>
        <w:gridCol w:w="1134"/>
        <w:gridCol w:w="2409"/>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60" w:name="_Toc168571839"/>
      <w:bookmarkStart w:id="14461"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60"/>
      <w:bookmarkEnd w:id="14461"/>
    </w:p>
    <w:p w14:paraId="6E5B0867" w14:textId="77777777" w:rsidR="00C07F5F" w:rsidRPr="0014700B" w:rsidRDefault="00C07F5F" w:rsidP="00C07F5F">
      <w:pPr>
        <w:pStyle w:val="Heading5"/>
      </w:pPr>
      <w:bookmarkStart w:id="14462" w:name="_Toc168571840"/>
      <w:bookmarkStart w:id="14463"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2"/>
      <w:bookmarkEnd w:id="14463"/>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4" w:name="_Toc168571841"/>
      <w:bookmarkStart w:id="14465" w:name="_Toc169773901"/>
      <w:r w:rsidRPr="008B1C02">
        <w:rPr>
          <w:lang w:val="en-US"/>
        </w:rPr>
        <w:t>5.</w:t>
      </w:r>
      <w:r>
        <w:rPr>
          <w:lang w:val="en-US"/>
        </w:rPr>
        <w:t>37</w:t>
      </w:r>
      <w:r w:rsidRPr="0014700B">
        <w:t>.2.2.2</w:t>
      </w:r>
      <w:r w:rsidRPr="0014700B">
        <w:tab/>
        <w:t>Resource Definition</w:t>
      </w:r>
      <w:bookmarkEnd w:id="14464"/>
      <w:bookmarkEnd w:id="14465"/>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6" w:name="_Toc168571842"/>
      <w:bookmarkStart w:id="14467" w:name="_Toc169773902"/>
      <w:r w:rsidRPr="008B1C02">
        <w:rPr>
          <w:lang w:val="en-US"/>
        </w:rPr>
        <w:t>5.</w:t>
      </w:r>
      <w:r>
        <w:rPr>
          <w:lang w:val="en-US"/>
        </w:rPr>
        <w:t>37</w:t>
      </w:r>
      <w:r w:rsidRPr="0014700B">
        <w:t>.2.2.3</w:t>
      </w:r>
      <w:r w:rsidRPr="0014700B">
        <w:tab/>
        <w:t>Resource Methods</w:t>
      </w:r>
      <w:bookmarkEnd w:id="14466"/>
      <w:bookmarkEnd w:id="14467"/>
    </w:p>
    <w:p w14:paraId="6C25D165" w14:textId="77777777" w:rsidR="00C07F5F" w:rsidRPr="0014700B" w:rsidRDefault="00C07F5F" w:rsidP="00C07F5F">
      <w:pPr>
        <w:pStyle w:val="Heading6"/>
      </w:pPr>
      <w:bookmarkStart w:id="14468" w:name="_Toc168571843"/>
      <w:bookmarkStart w:id="14469" w:name="_Toc169773903"/>
      <w:r w:rsidRPr="008B1C02">
        <w:rPr>
          <w:lang w:val="en-US"/>
        </w:rPr>
        <w:t>5.</w:t>
      </w:r>
      <w:r>
        <w:rPr>
          <w:lang w:val="en-US"/>
        </w:rPr>
        <w:t>37</w:t>
      </w:r>
      <w:r w:rsidRPr="0014700B">
        <w:t>.2.2.3.1</w:t>
      </w:r>
      <w:r w:rsidRPr="0014700B">
        <w:tab/>
        <w:t>GET</w:t>
      </w:r>
      <w:bookmarkEnd w:id="14468"/>
      <w:bookmarkEnd w:id="14469"/>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3"/>
        <w:gridCol w:w="1441"/>
        <w:gridCol w:w="5022"/>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70" w:name="_Toc168571844"/>
      <w:bookmarkStart w:id="14471" w:name="_Toc169773904"/>
      <w:r w:rsidRPr="008B1C02">
        <w:rPr>
          <w:lang w:val="en-US"/>
        </w:rPr>
        <w:t>5.</w:t>
      </w:r>
      <w:r>
        <w:rPr>
          <w:lang w:val="en-US"/>
        </w:rPr>
        <w:t>37</w:t>
      </w:r>
      <w:r w:rsidRPr="0014700B">
        <w:t>.2.2.3.2</w:t>
      </w:r>
      <w:r w:rsidRPr="0014700B">
        <w:tab/>
        <w:t>POST</w:t>
      </w:r>
      <w:bookmarkEnd w:id="14470"/>
      <w:bookmarkEnd w:id="14471"/>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0"/>
        <w:gridCol w:w="577"/>
        <w:gridCol w:w="1151"/>
        <w:gridCol w:w="1439"/>
        <w:gridCol w:w="5028"/>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1441"/>
        <w:gridCol w:w="430"/>
        <w:gridCol w:w="1294"/>
        <w:gridCol w:w="5035"/>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2" w:name="_Toc168571845"/>
      <w:bookmarkStart w:id="14473" w:name="_Toc169773905"/>
      <w:r w:rsidRPr="008B1C02">
        <w:rPr>
          <w:lang w:val="en-US"/>
        </w:rPr>
        <w:t>5.</w:t>
      </w:r>
      <w:r>
        <w:rPr>
          <w:lang w:val="en-US"/>
        </w:rPr>
        <w:t>37</w:t>
      </w:r>
      <w:r w:rsidRPr="0014700B">
        <w:t>.2.2.4</w:t>
      </w:r>
      <w:r w:rsidRPr="0014700B">
        <w:tab/>
        <w:t>Resource Custom Operations</w:t>
      </w:r>
      <w:bookmarkEnd w:id="14472"/>
      <w:bookmarkEnd w:id="14473"/>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4" w:name="_Toc168571846"/>
      <w:bookmarkStart w:id="14475"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4"/>
      <w:bookmarkEnd w:id="14475"/>
    </w:p>
    <w:p w14:paraId="4932AF75" w14:textId="77777777" w:rsidR="00C07F5F" w:rsidRPr="0014700B" w:rsidRDefault="00C07F5F" w:rsidP="00C07F5F">
      <w:pPr>
        <w:pStyle w:val="Heading5"/>
        <w:rPr>
          <w:lang w:val="en-US"/>
        </w:rPr>
      </w:pPr>
      <w:bookmarkStart w:id="14476" w:name="_Toc168571847"/>
      <w:bookmarkStart w:id="14477" w:name="_Toc169773907"/>
      <w:r w:rsidRPr="008B1C02">
        <w:rPr>
          <w:lang w:val="en-US"/>
        </w:rPr>
        <w:t>5.</w:t>
      </w:r>
      <w:r>
        <w:rPr>
          <w:lang w:val="en-US"/>
        </w:rPr>
        <w:t>37</w:t>
      </w:r>
      <w:r w:rsidRPr="0014700B">
        <w:rPr>
          <w:lang w:val="en-US"/>
        </w:rPr>
        <w:t>.2.3.1</w:t>
      </w:r>
      <w:r w:rsidRPr="0014700B">
        <w:rPr>
          <w:lang w:val="en-US"/>
        </w:rPr>
        <w:tab/>
        <w:t>Introduction</w:t>
      </w:r>
      <w:bookmarkEnd w:id="14476"/>
      <w:bookmarkEnd w:id="14477"/>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8" w:name="_Toc168571848"/>
      <w:bookmarkStart w:id="14479" w:name="_Toc169773908"/>
      <w:r w:rsidRPr="008B1C02">
        <w:rPr>
          <w:lang w:val="en-US"/>
        </w:rPr>
        <w:t>5.</w:t>
      </w:r>
      <w:r>
        <w:rPr>
          <w:lang w:val="en-US"/>
        </w:rPr>
        <w:t>37</w:t>
      </w:r>
      <w:r w:rsidRPr="0014700B">
        <w:t>.2.3.2</w:t>
      </w:r>
      <w:r w:rsidRPr="0014700B">
        <w:tab/>
        <w:t>Resource Definition</w:t>
      </w:r>
      <w:bookmarkEnd w:id="14478"/>
      <w:bookmarkEnd w:id="14479"/>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3"/>
        <w:gridCol w:w="2032"/>
        <w:gridCol w:w="64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80" w:name="_Toc168571849"/>
      <w:bookmarkStart w:id="14481" w:name="_Toc169773909"/>
      <w:r w:rsidRPr="008B1C02">
        <w:rPr>
          <w:lang w:val="en-US"/>
        </w:rPr>
        <w:lastRenderedPageBreak/>
        <w:t>5.</w:t>
      </w:r>
      <w:r>
        <w:rPr>
          <w:lang w:val="en-US"/>
        </w:rPr>
        <w:t>37</w:t>
      </w:r>
      <w:r w:rsidRPr="0014700B">
        <w:t>.2.3.3</w:t>
      </w:r>
      <w:r w:rsidRPr="0014700B">
        <w:tab/>
        <w:t>Resource Methods</w:t>
      </w:r>
      <w:bookmarkEnd w:id="14480"/>
      <w:bookmarkEnd w:id="14481"/>
    </w:p>
    <w:p w14:paraId="0BFABD0C" w14:textId="77777777" w:rsidR="00C07F5F" w:rsidRPr="0014700B" w:rsidRDefault="00C07F5F" w:rsidP="00C07F5F">
      <w:pPr>
        <w:pStyle w:val="Heading6"/>
      </w:pPr>
      <w:bookmarkStart w:id="14482" w:name="_Toc168571850"/>
      <w:bookmarkStart w:id="14483" w:name="_Toc169773910"/>
      <w:r w:rsidRPr="008B1C02">
        <w:rPr>
          <w:lang w:val="en-US"/>
        </w:rPr>
        <w:t>5.</w:t>
      </w:r>
      <w:r>
        <w:rPr>
          <w:lang w:val="en-US"/>
        </w:rPr>
        <w:t>37</w:t>
      </w:r>
      <w:r w:rsidRPr="0014700B">
        <w:t>.2.3.3.1</w:t>
      </w:r>
      <w:r w:rsidRPr="0014700B">
        <w:tab/>
        <w:t>GET</w:t>
      </w:r>
      <w:bookmarkEnd w:id="14482"/>
      <w:bookmarkEnd w:id="14483"/>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63"/>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4"/>
        <w:gridCol w:w="576"/>
        <w:gridCol w:w="1151"/>
        <w:gridCol w:w="1438"/>
        <w:gridCol w:w="5028"/>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1"/>
        <w:gridCol w:w="1431"/>
        <w:gridCol w:w="424"/>
        <w:gridCol w:w="1277"/>
        <w:gridCol w:w="5032"/>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4" w:name="_Toc168571851"/>
      <w:bookmarkStart w:id="14485" w:name="_Toc169773911"/>
      <w:r w:rsidRPr="008B1C02">
        <w:rPr>
          <w:lang w:val="en-US"/>
        </w:rPr>
        <w:lastRenderedPageBreak/>
        <w:t>5.</w:t>
      </w:r>
      <w:r>
        <w:rPr>
          <w:lang w:val="en-US"/>
        </w:rPr>
        <w:t>37</w:t>
      </w:r>
      <w:r w:rsidRPr="0014700B">
        <w:t>.2.3.3.2</w:t>
      </w:r>
      <w:r w:rsidRPr="0014700B">
        <w:tab/>
        <w:t>PUT</w:t>
      </w:r>
      <w:bookmarkEnd w:id="14484"/>
      <w:bookmarkEnd w:id="14485"/>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6"/>
        <w:gridCol w:w="1152"/>
        <w:gridCol w:w="64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0"/>
        <w:gridCol w:w="575"/>
        <w:gridCol w:w="1152"/>
        <w:gridCol w:w="1439"/>
        <w:gridCol w:w="4998"/>
        <w:gridCol w:w="16"/>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6" w:name="_Toc168571852"/>
      <w:bookmarkStart w:id="14487" w:name="_Toc169773912"/>
      <w:r w:rsidRPr="008B1C02">
        <w:rPr>
          <w:lang w:val="en-US"/>
        </w:rPr>
        <w:t>5.</w:t>
      </w:r>
      <w:r>
        <w:rPr>
          <w:lang w:val="en-US"/>
        </w:rPr>
        <w:t>37</w:t>
      </w:r>
      <w:r w:rsidRPr="0014700B">
        <w:t>.2.3.3.3</w:t>
      </w:r>
      <w:r w:rsidRPr="0014700B">
        <w:tab/>
        <w:t>PATCH</w:t>
      </w:r>
      <w:bookmarkEnd w:id="14486"/>
      <w:bookmarkEnd w:id="14487"/>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64"/>
        <w:gridCol w:w="432"/>
        <w:gridCol w:w="1152"/>
        <w:gridCol w:w="6300"/>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9"/>
        <w:gridCol w:w="573"/>
        <w:gridCol w:w="1152"/>
        <w:gridCol w:w="1439"/>
        <w:gridCol w:w="5001"/>
        <w:gridCol w:w="14"/>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8" w:name="_Toc168571853"/>
      <w:bookmarkStart w:id="14489" w:name="_Toc169773913"/>
      <w:r w:rsidRPr="008B1C02">
        <w:rPr>
          <w:lang w:val="en-US"/>
        </w:rPr>
        <w:t>5.</w:t>
      </w:r>
      <w:r>
        <w:rPr>
          <w:lang w:val="en-US"/>
        </w:rPr>
        <w:t>37</w:t>
      </w:r>
      <w:r w:rsidRPr="0014700B">
        <w:t>.2.3.3.4</w:t>
      </w:r>
      <w:r w:rsidRPr="0014700B">
        <w:tab/>
        <w:t>DELETE</w:t>
      </w:r>
      <w:bookmarkEnd w:id="14488"/>
      <w:bookmarkEnd w:id="14489"/>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7"/>
        <w:gridCol w:w="1432"/>
        <w:gridCol w:w="421"/>
        <w:gridCol w:w="1291"/>
        <w:gridCol w:w="3473"/>
        <w:gridCol w:w="1559"/>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7"/>
        <w:gridCol w:w="576"/>
        <w:gridCol w:w="1152"/>
        <w:gridCol w:w="6470"/>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8"/>
        <w:gridCol w:w="575"/>
        <w:gridCol w:w="1151"/>
        <w:gridCol w:w="1441"/>
        <w:gridCol w:w="5030"/>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292"/>
        <w:gridCol w:w="5015"/>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90" w:name="_Toc168571854"/>
      <w:bookmarkStart w:id="14491" w:name="_Toc169773914"/>
      <w:r w:rsidRPr="008B1C02">
        <w:rPr>
          <w:lang w:val="en-US"/>
        </w:rPr>
        <w:t>5.</w:t>
      </w:r>
      <w:r>
        <w:rPr>
          <w:lang w:val="en-US"/>
        </w:rPr>
        <w:t>37</w:t>
      </w:r>
      <w:r w:rsidRPr="0014700B">
        <w:t>.2.3.4</w:t>
      </w:r>
      <w:r w:rsidRPr="0014700B">
        <w:tab/>
        <w:t>Resource Custom Operations</w:t>
      </w:r>
      <w:bookmarkEnd w:id="14490"/>
      <w:bookmarkEnd w:id="14491"/>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2" w:name="_Toc168571855"/>
      <w:bookmarkStart w:id="14493" w:name="_Toc169773915"/>
      <w:r w:rsidRPr="008B1C02">
        <w:rPr>
          <w:lang w:val="en-US"/>
        </w:rPr>
        <w:t>5.</w:t>
      </w:r>
      <w:r>
        <w:rPr>
          <w:lang w:val="en-US"/>
        </w:rPr>
        <w:t>37</w:t>
      </w:r>
      <w:r w:rsidRPr="008808CB">
        <w:t>.3</w:t>
      </w:r>
      <w:r w:rsidRPr="008808CB">
        <w:tab/>
        <w:t>Custom Operations without associated resources</w:t>
      </w:r>
      <w:bookmarkEnd w:id="14492"/>
      <w:bookmarkEnd w:id="14493"/>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4" w:name="_Toc168571856"/>
      <w:bookmarkStart w:id="14495" w:name="_Toc169773916"/>
      <w:r w:rsidRPr="008B1C02">
        <w:rPr>
          <w:lang w:val="en-US"/>
        </w:rPr>
        <w:t>5.</w:t>
      </w:r>
      <w:r>
        <w:rPr>
          <w:lang w:val="en-US"/>
        </w:rPr>
        <w:t>37</w:t>
      </w:r>
      <w:r w:rsidRPr="008808CB">
        <w:t>.4</w:t>
      </w:r>
      <w:r w:rsidRPr="008808CB">
        <w:tab/>
        <w:t>Notifications</w:t>
      </w:r>
      <w:bookmarkEnd w:id="14494"/>
      <w:bookmarkEnd w:id="14495"/>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6" w:name="_Toc168571857"/>
      <w:bookmarkStart w:id="14497" w:name="_Toc169773917"/>
      <w:r w:rsidRPr="008B1C02">
        <w:rPr>
          <w:lang w:val="en-US"/>
        </w:rPr>
        <w:t>5.</w:t>
      </w:r>
      <w:r>
        <w:rPr>
          <w:lang w:val="en-US"/>
        </w:rPr>
        <w:t>37</w:t>
      </w:r>
      <w:r w:rsidRPr="003059F4">
        <w:t>.5</w:t>
      </w:r>
      <w:r w:rsidRPr="003059F4">
        <w:tab/>
        <w:t>Data Model</w:t>
      </w:r>
      <w:bookmarkEnd w:id="14496"/>
      <w:bookmarkEnd w:id="14497"/>
    </w:p>
    <w:p w14:paraId="4B6870AE" w14:textId="77777777" w:rsidR="00C07F5F" w:rsidRPr="003059F4" w:rsidRDefault="00C07F5F" w:rsidP="00C07F5F">
      <w:pPr>
        <w:pStyle w:val="Heading4"/>
      </w:pPr>
      <w:bookmarkStart w:id="14498" w:name="_Toc168571858"/>
      <w:bookmarkStart w:id="14499" w:name="_Toc169773918"/>
      <w:r w:rsidRPr="008B1C02">
        <w:rPr>
          <w:lang w:val="en-US"/>
        </w:rPr>
        <w:t>5.</w:t>
      </w:r>
      <w:r>
        <w:rPr>
          <w:lang w:val="en-US"/>
        </w:rPr>
        <w:t>37</w:t>
      </w:r>
      <w:r w:rsidRPr="003059F4">
        <w:t>.5.1</w:t>
      </w:r>
      <w:r w:rsidRPr="003059F4">
        <w:tab/>
        <w:t>General</w:t>
      </w:r>
      <w:bookmarkEnd w:id="14498"/>
      <w:bookmarkEnd w:id="14499"/>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500" w:name="_Toc168571859"/>
      <w:bookmarkStart w:id="14501"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500"/>
      <w:bookmarkEnd w:id="14501"/>
    </w:p>
    <w:p w14:paraId="6D1A6F73" w14:textId="77777777" w:rsidR="00C07F5F" w:rsidRPr="003059F4" w:rsidRDefault="00C07F5F" w:rsidP="00C07F5F">
      <w:pPr>
        <w:pStyle w:val="Heading5"/>
      </w:pPr>
      <w:bookmarkStart w:id="14502" w:name="_Toc168571860"/>
      <w:bookmarkStart w:id="14503" w:name="_Toc169773920"/>
      <w:r w:rsidRPr="008B1C02">
        <w:rPr>
          <w:lang w:val="en-US"/>
        </w:rPr>
        <w:t>5.</w:t>
      </w:r>
      <w:r>
        <w:rPr>
          <w:lang w:val="en-US"/>
        </w:rPr>
        <w:t>37</w:t>
      </w:r>
      <w:r w:rsidRPr="003059F4">
        <w:t>.5.2.1</w:t>
      </w:r>
      <w:r w:rsidRPr="003059F4">
        <w:tab/>
        <w:t>Introduction</w:t>
      </w:r>
      <w:bookmarkEnd w:id="14502"/>
      <w:bookmarkEnd w:id="14503"/>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4" w:name="_Toc168571861"/>
      <w:bookmarkStart w:id="14505" w:name="_Toc169773921"/>
      <w:r w:rsidRPr="008B1C02">
        <w:rPr>
          <w:lang w:val="en-US"/>
        </w:rPr>
        <w:t>5.</w:t>
      </w:r>
      <w:r>
        <w:rPr>
          <w:lang w:val="en-US"/>
        </w:rPr>
        <w:t>37</w:t>
      </w:r>
      <w:r w:rsidRPr="003059F4">
        <w:t>.5.2.</w:t>
      </w:r>
      <w:r>
        <w:t>2</w:t>
      </w:r>
      <w:r w:rsidRPr="003059F4">
        <w:tab/>
        <w:t xml:space="preserve">Type: </w:t>
      </w:r>
      <w:r>
        <w:t>Rslppi</w:t>
      </w:r>
      <w:r w:rsidRPr="003059F4">
        <w:t>Data</w:t>
      </w:r>
      <w:bookmarkEnd w:id="14504"/>
      <w:bookmarkEnd w:id="14505"/>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6" w:name="_Toc168571862"/>
      <w:bookmarkStart w:id="14507"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6"/>
      <w:bookmarkEnd w:id="14507"/>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8" w:name="_Toc168571863"/>
      <w:bookmarkStart w:id="14509"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8"/>
      <w:bookmarkEnd w:id="14509"/>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10" w:name="_Toc168571864"/>
      <w:bookmarkStart w:id="14511" w:name="_Toc169773924"/>
      <w:r w:rsidRPr="008B1C02">
        <w:rPr>
          <w:lang w:val="en-US"/>
        </w:rPr>
        <w:t>5.</w:t>
      </w:r>
      <w:r>
        <w:rPr>
          <w:lang w:val="en-US"/>
        </w:rPr>
        <w:t>37</w:t>
      </w:r>
      <w:r w:rsidRPr="003059F4">
        <w:t>.5.3</w:t>
      </w:r>
      <w:r w:rsidRPr="003059F4">
        <w:tab/>
        <w:t>Simple data types and enumerations</w:t>
      </w:r>
      <w:bookmarkEnd w:id="14510"/>
      <w:bookmarkEnd w:id="14511"/>
    </w:p>
    <w:p w14:paraId="6DEF34E2" w14:textId="77777777" w:rsidR="00C07F5F" w:rsidRPr="003059F4" w:rsidRDefault="00C07F5F" w:rsidP="00C07F5F">
      <w:pPr>
        <w:pStyle w:val="Heading5"/>
      </w:pPr>
      <w:bookmarkStart w:id="14512" w:name="_Toc168571865"/>
      <w:bookmarkStart w:id="14513" w:name="_Toc169773925"/>
      <w:r w:rsidRPr="008B1C02">
        <w:rPr>
          <w:lang w:val="en-US"/>
        </w:rPr>
        <w:t>5.</w:t>
      </w:r>
      <w:r>
        <w:rPr>
          <w:lang w:val="en-US"/>
        </w:rPr>
        <w:t>37</w:t>
      </w:r>
      <w:r w:rsidRPr="003059F4">
        <w:t>.5.3.1</w:t>
      </w:r>
      <w:r w:rsidRPr="003059F4">
        <w:tab/>
        <w:t>Introduction</w:t>
      </w:r>
      <w:bookmarkEnd w:id="14512"/>
      <w:bookmarkEnd w:id="14513"/>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4" w:name="_Toc168571866"/>
      <w:bookmarkStart w:id="14515" w:name="_Toc169773926"/>
      <w:r w:rsidRPr="008B1C02">
        <w:rPr>
          <w:lang w:val="en-US"/>
        </w:rPr>
        <w:lastRenderedPageBreak/>
        <w:t>5.</w:t>
      </w:r>
      <w:r>
        <w:rPr>
          <w:lang w:val="en-US"/>
        </w:rPr>
        <w:t>37</w:t>
      </w:r>
      <w:r w:rsidRPr="003059F4">
        <w:t>.5.3.2</w:t>
      </w:r>
      <w:r w:rsidRPr="003059F4">
        <w:tab/>
        <w:t>Simple data types</w:t>
      </w:r>
      <w:bookmarkEnd w:id="14514"/>
      <w:bookmarkEnd w:id="14515"/>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6" w:name="_Toc168571867"/>
      <w:bookmarkStart w:id="14517"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6"/>
      <w:bookmarkEnd w:id="14517"/>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8" w:name="_Toc168571868"/>
      <w:bookmarkStart w:id="14519" w:name="_Toc169773928"/>
      <w:r w:rsidRPr="008B1C02">
        <w:rPr>
          <w:lang w:val="en-US"/>
        </w:rPr>
        <w:t>5.</w:t>
      </w:r>
      <w:r>
        <w:rPr>
          <w:lang w:val="en-US"/>
        </w:rPr>
        <w:t>37</w:t>
      </w:r>
      <w:r w:rsidRPr="008808CB">
        <w:t>.6</w:t>
      </w:r>
      <w:r w:rsidRPr="008808CB">
        <w:tab/>
        <w:t>Used Features</w:t>
      </w:r>
      <w:bookmarkEnd w:id="14518"/>
      <w:bookmarkEnd w:id="14519"/>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20" w:name="_Toc168571869"/>
      <w:bookmarkStart w:id="14521" w:name="_Toc169773929"/>
      <w:r w:rsidRPr="008B1C02">
        <w:rPr>
          <w:lang w:val="en-US"/>
        </w:rPr>
        <w:t>5.</w:t>
      </w:r>
      <w:r>
        <w:rPr>
          <w:lang w:val="en-US"/>
        </w:rPr>
        <w:t>37</w:t>
      </w:r>
      <w:r w:rsidRPr="008808CB">
        <w:t>.7</w:t>
      </w:r>
      <w:r w:rsidRPr="008808CB">
        <w:tab/>
      </w:r>
      <w:r w:rsidRPr="008808CB">
        <w:rPr>
          <w:lang w:val="en-US"/>
        </w:rPr>
        <w:t>Error handling</w:t>
      </w:r>
      <w:bookmarkEnd w:id="14520"/>
      <w:bookmarkEnd w:id="14521"/>
    </w:p>
    <w:p w14:paraId="5925D60E" w14:textId="77777777" w:rsidR="00C07F5F" w:rsidRPr="008808CB" w:rsidRDefault="00C07F5F" w:rsidP="00C07F5F">
      <w:pPr>
        <w:pStyle w:val="Heading4"/>
      </w:pPr>
      <w:bookmarkStart w:id="14522" w:name="_Toc168571870"/>
      <w:bookmarkStart w:id="14523" w:name="_Toc169773930"/>
      <w:r w:rsidRPr="008B1C02">
        <w:rPr>
          <w:lang w:val="en-US"/>
        </w:rPr>
        <w:t>5.</w:t>
      </w:r>
      <w:r>
        <w:rPr>
          <w:lang w:val="en-US"/>
        </w:rPr>
        <w:t>37</w:t>
      </w:r>
      <w:r w:rsidRPr="008808CB">
        <w:t>.7.1</w:t>
      </w:r>
      <w:r w:rsidRPr="008808CB">
        <w:tab/>
        <w:t>General</w:t>
      </w:r>
      <w:bookmarkEnd w:id="14522"/>
      <w:bookmarkEnd w:id="14523"/>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4" w:name="_Toc168571871"/>
      <w:bookmarkStart w:id="14525" w:name="_Toc169773931"/>
      <w:r w:rsidRPr="008B1C02">
        <w:rPr>
          <w:lang w:val="en-US"/>
        </w:rPr>
        <w:t>5.</w:t>
      </w:r>
      <w:r>
        <w:rPr>
          <w:lang w:val="en-US"/>
        </w:rPr>
        <w:t>37</w:t>
      </w:r>
      <w:r w:rsidRPr="008808CB">
        <w:t>.7.2</w:t>
      </w:r>
      <w:r w:rsidRPr="008808CB">
        <w:tab/>
        <w:t>Protocol Errors</w:t>
      </w:r>
      <w:bookmarkEnd w:id="14524"/>
      <w:bookmarkEnd w:id="14525"/>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26" w:name="_Toc168571872"/>
      <w:bookmarkStart w:id="14527" w:name="_Toc169773932"/>
      <w:r w:rsidRPr="008B1C02">
        <w:rPr>
          <w:lang w:val="en-US"/>
        </w:rPr>
        <w:t>5.</w:t>
      </w:r>
      <w:r>
        <w:rPr>
          <w:lang w:val="en-US"/>
        </w:rPr>
        <w:t>37</w:t>
      </w:r>
      <w:r w:rsidRPr="008808CB">
        <w:t>.7.3</w:t>
      </w:r>
      <w:r w:rsidRPr="008808CB">
        <w:tab/>
        <w:t>Application Errors</w:t>
      </w:r>
      <w:bookmarkEnd w:id="14526"/>
      <w:bookmarkEnd w:id="14527"/>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8" w:name="_Toc168571873"/>
      <w:bookmarkStart w:id="14529" w:name="_Toc169773933"/>
      <w:r w:rsidRPr="008B1C02">
        <w:rPr>
          <w:rFonts w:hint="eastAsia"/>
        </w:rPr>
        <w:t>6</w:t>
      </w:r>
      <w:r w:rsidRPr="008B1C02">
        <w:tab/>
        <w:t>Security</w:t>
      </w:r>
      <w:bookmarkEnd w:id="8962"/>
      <w:bookmarkEnd w:id="8963"/>
      <w:bookmarkEnd w:id="8964"/>
      <w:bookmarkEnd w:id="8965"/>
      <w:bookmarkEnd w:id="8966"/>
      <w:bookmarkEnd w:id="8967"/>
      <w:bookmarkEnd w:id="8968"/>
      <w:bookmarkEnd w:id="8969"/>
      <w:bookmarkEnd w:id="8970"/>
      <w:bookmarkEnd w:id="12737"/>
      <w:bookmarkEnd w:id="14041"/>
      <w:bookmarkEnd w:id="14451"/>
      <w:bookmarkEnd w:id="14452"/>
      <w:bookmarkEnd w:id="14453"/>
      <w:bookmarkEnd w:id="14528"/>
      <w:bookmarkEnd w:id="14529"/>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30" w:name="_Toc28013564"/>
      <w:bookmarkStart w:id="14531" w:name="_Toc36040402"/>
      <w:bookmarkStart w:id="14532" w:name="_Toc44693050"/>
      <w:bookmarkStart w:id="14533" w:name="_Toc45134511"/>
      <w:bookmarkStart w:id="14534" w:name="_Toc49607575"/>
      <w:bookmarkStart w:id="14535" w:name="_Toc51763547"/>
      <w:bookmarkStart w:id="14536" w:name="_Toc58850465"/>
      <w:bookmarkStart w:id="14537" w:name="_Toc59018845"/>
      <w:bookmarkStart w:id="14538" w:name="_Toc68169857"/>
      <w:bookmarkStart w:id="14539" w:name="_Toc114212739"/>
      <w:bookmarkStart w:id="14540" w:name="_Toc136555641"/>
      <w:bookmarkStart w:id="14541" w:name="_Toc151994214"/>
      <w:bookmarkStart w:id="14542" w:name="_Toc152000994"/>
      <w:bookmarkStart w:id="14543" w:name="_Toc152159599"/>
      <w:bookmarkStart w:id="14544" w:name="_Toc168571874"/>
      <w:bookmarkStart w:id="14545" w:name="_Toc169773934"/>
      <w:bookmarkEnd w:id="8971"/>
      <w:r w:rsidRPr="008B1C02">
        <w:lastRenderedPageBreak/>
        <w:t>7</w:t>
      </w:r>
      <w:r w:rsidRPr="008B1C02">
        <w:tab/>
        <w:t>Using Common API Framework</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547B3C1E" w14:textId="77777777" w:rsidR="00AA5070" w:rsidRPr="008B1C02" w:rsidRDefault="00AA5070">
      <w:pPr>
        <w:pStyle w:val="Heading2"/>
      </w:pPr>
      <w:bookmarkStart w:id="14546" w:name="_Toc28013565"/>
      <w:bookmarkStart w:id="14547" w:name="_Toc36040403"/>
      <w:bookmarkStart w:id="14548" w:name="_Toc44693051"/>
      <w:bookmarkStart w:id="14549" w:name="_Toc45134512"/>
      <w:bookmarkStart w:id="14550" w:name="_Toc49607576"/>
      <w:bookmarkStart w:id="14551" w:name="_Toc51763548"/>
      <w:bookmarkStart w:id="14552" w:name="_Toc58850466"/>
      <w:bookmarkStart w:id="14553" w:name="_Toc59018846"/>
      <w:bookmarkStart w:id="14554" w:name="_Toc68169858"/>
      <w:bookmarkStart w:id="14555" w:name="_Toc114212740"/>
      <w:bookmarkStart w:id="14556" w:name="_Toc136555642"/>
      <w:bookmarkStart w:id="14557" w:name="_Toc151994215"/>
      <w:bookmarkStart w:id="14558" w:name="_Toc152000995"/>
      <w:bookmarkStart w:id="14559" w:name="_Toc152159600"/>
      <w:bookmarkStart w:id="14560" w:name="_Toc168571875"/>
      <w:bookmarkStart w:id="14561" w:name="_Toc169773935"/>
      <w:r w:rsidRPr="008B1C02">
        <w:t>7.1</w:t>
      </w:r>
      <w:r w:rsidRPr="008B1C02">
        <w:tab/>
        <w:t>General</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2" w:name="_Toc28013566"/>
      <w:bookmarkStart w:id="14563" w:name="_Toc36040404"/>
      <w:bookmarkStart w:id="14564" w:name="_Toc44693052"/>
      <w:bookmarkStart w:id="14565" w:name="_Toc45134513"/>
      <w:bookmarkStart w:id="14566" w:name="_Toc49607577"/>
      <w:bookmarkStart w:id="14567" w:name="_Toc51763549"/>
      <w:bookmarkStart w:id="14568" w:name="_Toc58850467"/>
      <w:bookmarkStart w:id="14569" w:name="_Toc59018847"/>
      <w:bookmarkStart w:id="14570" w:name="_Toc68169859"/>
      <w:bookmarkStart w:id="14571" w:name="_Toc114212741"/>
      <w:bookmarkStart w:id="14572" w:name="_Toc136555643"/>
      <w:bookmarkStart w:id="14573" w:name="_Toc151994216"/>
      <w:bookmarkStart w:id="14574" w:name="_Toc152000996"/>
      <w:bookmarkStart w:id="14575" w:name="_Toc152159601"/>
      <w:bookmarkStart w:id="14576" w:name="_Toc168571876"/>
      <w:bookmarkStart w:id="14577" w:name="_Toc169773936"/>
      <w:r w:rsidRPr="008B1C02">
        <w:t>7.2</w:t>
      </w:r>
      <w:r w:rsidRPr="008B1C02">
        <w:tab/>
        <w:t>Security</w:t>
      </w:r>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9DC15" w14:textId="77777777" w:rsidR="002939BA" w:rsidRDefault="002939BA">
      <w:r>
        <w:separator/>
      </w:r>
    </w:p>
  </w:endnote>
  <w:endnote w:type="continuationSeparator" w:id="0">
    <w:p w14:paraId="6D8122F4" w14:textId="77777777" w:rsidR="002939BA" w:rsidRDefault="00293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2CC712C" w:rsidR="004C6B12" w:rsidRDefault="004C6B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00AE8C" w14:textId="77777777" w:rsidR="002939BA" w:rsidRDefault="002939BA">
      <w:r>
        <w:separator/>
      </w:r>
    </w:p>
  </w:footnote>
  <w:footnote w:type="continuationSeparator" w:id="0">
    <w:p w14:paraId="349FBBE5" w14:textId="77777777" w:rsidR="002939BA" w:rsidRDefault="00293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3C911584" w:rsidR="004C6B12" w:rsidRDefault="004C6B12"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V18.7.0 (2024-09)</w:t>
    </w:r>
  </w:p>
  <w:p w14:paraId="62CA0FF4" w14:textId="77777777" w:rsidR="004C6B12" w:rsidRDefault="004C6B12"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66770E2" w:rsidR="004C6B12" w:rsidRDefault="004C6B12"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4C6B12" w:rsidRPr="00BC39C0" w:rsidRDefault="004C6B12"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00FBE4-BD9D-4BF7-A17B-55892735E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577</Pages>
  <Words>196668</Words>
  <Characters>1121012</Characters>
  <Application>Microsoft Office Word</Application>
  <DocSecurity>0</DocSecurity>
  <Lines>9341</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1315050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3</cp:revision>
  <cp:lastPrinted>2014-03-14T12:41:00Z</cp:lastPrinted>
  <dcterms:created xsi:type="dcterms:W3CDTF">2024-08-27T12:06:00Z</dcterms:created>
  <dcterms:modified xsi:type="dcterms:W3CDTF">2024-08-27T12:07:00Z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