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710C34F9"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r w:rsidR="00B110B4">
              <w:rPr>
                <w:rFonts w:eastAsiaTheme="minorEastAsia" w:hint="eastAsia"/>
                <w:lang w:val="fr-FR" w:eastAsia="zh-CN"/>
              </w:rPr>
              <w:t>1</w:t>
            </w:r>
            <w:r w:rsidRPr="00D3062E">
              <w:rPr>
                <w:lang w:val="fr-FR"/>
              </w:rPr>
              <w:t>.</w:t>
            </w:r>
            <w:r w:rsidR="000A0449" w:rsidRPr="00D3062E">
              <w:rPr>
                <w:lang w:val="fr-FR"/>
              </w:rPr>
              <w:t>0</w:t>
            </w:r>
            <w:r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r w:rsidR="00B110B4" w:rsidRPr="00D3062E">
              <w:rPr>
                <w:sz w:val="32"/>
                <w:lang w:val="fr-FR"/>
              </w:rPr>
              <w:t>0</w:t>
            </w:r>
            <w:r w:rsidR="009800A2">
              <w:rPr>
                <w:rFonts w:eastAsiaTheme="minorEastAsia" w:hint="eastAsia"/>
                <w:sz w:val="32"/>
                <w:lang w:val="fr-FR" w:eastAsia="zh-CN"/>
              </w:rPr>
              <w:t>6</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5pt;mso-width-percent:0;mso-height-percent:0;mso-width-percent:0;mso-height-percent:0" o:ole="">
                  <v:imagedata r:id="rId9" o:title=""/>
                </v:shape>
                <o:OLEObject Type="Embed" ProgID="Word.Picture.8" ShapeID="_x0000_i1025" DrawAspect="Content" ObjectID="_1780413296" r:id="rId10"/>
              </w:object>
            </w:r>
          </w:p>
        </w:tc>
        <w:tc>
          <w:tcPr>
            <w:tcW w:w="5540" w:type="dxa"/>
            <w:shd w:val="clear" w:color="auto" w:fill="auto"/>
          </w:tcPr>
          <w:p w14:paraId="47562F6D" w14:textId="55FCA510" w:rsidR="00F112E4" w:rsidRPr="00D3062E" w:rsidRDefault="007F3415" w:rsidP="00F112E4">
            <w:pPr>
              <w:jc w:val="right"/>
            </w:pPr>
            <w:bookmarkStart w:id="3" w:name="logos"/>
            <w:r>
              <w:rPr>
                <w:noProof/>
              </w:rPr>
              <w:pict w14:anchorId="4170798A">
                <v:shape id="_x0000_i1026" type="#_x0000_t75" alt="" style="width:126.5pt;height:77.5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77B35832" w14:textId="4B7C7559" w:rsidR="004F1AD9" w:rsidRDefault="00B1203A">
      <w:pPr>
        <w:pStyle w:val="TOC1"/>
        <w:rPr>
          <w:rFonts w:asciiTheme="minorHAnsi" w:eastAsiaTheme="minorEastAsia" w:hAnsiTheme="minorHAnsi" w:cstheme="minorBidi"/>
          <w:noProof/>
          <w:kern w:val="2"/>
          <w:sz w:val="21"/>
          <w:szCs w:val="22"/>
          <w:lang w:val="en-US" w:eastAsia="zh-CN"/>
          <w14:ligatures w14:val="standardContextual"/>
        </w:rPr>
      </w:pPr>
      <w:r>
        <w:fldChar w:fldCharType="begin"/>
      </w:r>
      <w:r>
        <w:instrText xml:space="preserve"> TOC \o "1-6" </w:instrText>
      </w:r>
      <w:r>
        <w:fldChar w:fldCharType="separate"/>
      </w:r>
      <w:r w:rsidR="004F1AD9">
        <w:rPr>
          <w:noProof/>
        </w:rPr>
        <w:t>Foreword</w:t>
      </w:r>
      <w:r w:rsidR="004F1AD9">
        <w:rPr>
          <w:noProof/>
        </w:rPr>
        <w:tab/>
      </w:r>
      <w:r w:rsidR="004F1AD9">
        <w:rPr>
          <w:noProof/>
        </w:rPr>
        <w:fldChar w:fldCharType="begin"/>
      </w:r>
      <w:r w:rsidR="004F1AD9">
        <w:rPr>
          <w:noProof/>
        </w:rPr>
        <w:instrText xml:space="preserve"> PAGEREF _Toc168549649 \h </w:instrText>
      </w:r>
      <w:r w:rsidR="004F1AD9">
        <w:rPr>
          <w:noProof/>
        </w:rPr>
      </w:r>
      <w:r w:rsidR="004F1AD9">
        <w:rPr>
          <w:noProof/>
        </w:rPr>
        <w:fldChar w:fldCharType="separate"/>
      </w:r>
      <w:r w:rsidR="004F1AD9">
        <w:rPr>
          <w:noProof/>
        </w:rPr>
        <w:t>37</w:t>
      </w:r>
      <w:r w:rsidR="004F1AD9">
        <w:rPr>
          <w:noProof/>
        </w:rPr>
        <w:fldChar w:fldCharType="end"/>
      </w:r>
    </w:p>
    <w:p w14:paraId="364B80A2" w14:textId="4BD38ACD"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Introduction</w:t>
      </w:r>
      <w:r>
        <w:rPr>
          <w:noProof/>
        </w:rPr>
        <w:tab/>
      </w:r>
      <w:r>
        <w:rPr>
          <w:noProof/>
        </w:rPr>
        <w:fldChar w:fldCharType="begin"/>
      </w:r>
      <w:r>
        <w:rPr>
          <w:noProof/>
        </w:rPr>
        <w:instrText xml:space="preserve"> PAGEREF _Toc168549650 \h </w:instrText>
      </w:r>
      <w:r>
        <w:rPr>
          <w:noProof/>
        </w:rPr>
      </w:r>
      <w:r>
        <w:rPr>
          <w:noProof/>
        </w:rPr>
        <w:fldChar w:fldCharType="separate"/>
      </w:r>
      <w:r>
        <w:rPr>
          <w:noProof/>
        </w:rPr>
        <w:t>38</w:t>
      </w:r>
      <w:r>
        <w:rPr>
          <w:noProof/>
        </w:rPr>
        <w:fldChar w:fldCharType="end"/>
      </w:r>
    </w:p>
    <w:p w14:paraId="0992941B" w14:textId="2C5693C7"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Scope</w:t>
      </w:r>
      <w:r>
        <w:rPr>
          <w:noProof/>
        </w:rPr>
        <w:tab/>
      </w:r>
      <w:r>
        <w:rPr>
          <w:noProof/>
        </w:rPr>
        <w:fldChar w:fldCharType="begin"/>
      </w:r>
      <w:r>
        <w:rPr>
          <w:noProof/>
        </w:rPr>
        <w:instrText xml:space="preserve"> PAGEREF _Toc168549651 \h </w:instrText>
      </w:r>
      <w:r>
        <w:rPr>
          <w:noProof/>
        </w:rPr>
      </w:r>
      <w:r>
        <w:rPr>
          <w:noProof/>
        </w:rPr>
        <w:fldChar w:fldCharType="separate"/>
      </w:r>
      <w:r>
        <w:rPr>
          <w:noProof/>
        </w:rPr>
        <w:t>39</w:t>
      </w:r>
      <w:r>
        <w:rPr>
          <w:noProof/>
        </w:rPr>
        <w:fldChar w:fldCharType="end"/>
      </w:r>
    </w:p>
    <w:p w14:paraId="57488DB3" w14:textId="52BE4BFD"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References</w:t>
      </w:r>
      <w:r>
        <w:rPr>
          <w:noProof/>
        </w:rPr>
        <w:tab/>
      </w:r>
      <w:r>
        <w:rPr>
          <w:noProof/>
        </w:rPr>
        <w:fldChar w:fldCharType="begin"/>
      </w:r>
      <w:r>
        <w:rPr>
          <w:noProof/>
        </w:rPr>
        <w:instrText xml:space="preserve"> PAGEREF _Toc168549652 \h </w:instrText>
      </w:r>
      <w:r>
        <w:rPr>
          <w:noProof/>
        </w:rPr>
      </w:r>
      <w:r>
        <w:rPr>
          <w:noProof/>
        </w:rPr>
        <w:fldChar w:fldCharType="separate"/>
      </w:r>
      <w:r>
        <w:rPr>
          <w:noProof/>
        </w:rPr>
        <w:t>40</w:t>
      </w:r>
      <w:r>
        <w:rPr>
          <w:noProof/>
        </w:rPr>
        <w:fldChar w:fldCharType="end"/>
      </w:r>
    </w:p>
    <w:p w14:paraId="1570E738" w14:textId="59153DB2"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Definitions, symbols and abbreviations</w:t>
      </w:r>
      <w:r>
        <w:rPr>
          <w:noProof/>
        </w:rPr>
        <w:tab/>
      </w:r>
      <w:r>
        <w:rPr>
          <w:noProof/>
        </w:rPr>
        <w:fldChar w:fldCharType="begin"/>
      </w:r>
      <w:r>
        <w:rPr>
          <w:noProof/>
        </w:rPr>
        <w:instrText xml:space="preserve"> PAGEREF _Toc168549653 \h </w:instrText>
      </w:r>
      <w:r>
        <w:rPr>
          <w:noProof/>
        </w:rPr>
      </w:r>
      <w:r>
        <w:rPr>
          <w:noProof/>
        </w:rPr>
        <w:fldChar w:fldCharType="separate"/>
      </w:r>
      <w:r>
        <w:rPr>
          <w:noProof/>
        </w:rPr>
        <w:t>42</w:t>
      </w:r>
      <w:r>
        <w:rPr>
          <w:noProof/>
        </w:rPr>
        <w:fldChar w:fldCharType="end"/>
      </w:r>
    </w:p>
    <w:p w14:paraId="276304FF" w14:textId="4B0C3B53"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Definitions</w:t>
      </w:r>
      <w:r>
        <w:rPr>
          <w:noProof/>
        </w:rPr>
        <w:tab/>
      </w:r>
      <w:r>
        <w:rPr>
          <w:noProof/>
        </w:rPr>
        <w:fldChar w:fldCharType="begin"/>
      </w:r>
      <w:r>
        <w:rPr>
          <w:noProof/>
        </w:rPr>
        <w:instrText xml:space="preserve"> PAGEREF _Toc168549654 \h </w:instrText>
      </w:r>
      <w:r>
        <w:rPr>
          <w:noProof/>
        </w:rPr>
      </w:r>
      <w:r>
        <w:rPr>
          <w:noProof/>
        </w:rPr>
        <w:fldChar w:fldCharType="separate"/>
      </w:r>
      <w:r>
        <w:rPr>
          <w:noProof/>
        </w:rPr>
        <w:t>42</w:t>
      </w:r>
      <w:r>
        <w:rPr>
          <w:noProof/>
        </w:rPr>
        <w:fldChar w:fldCharType="end"/>
      </w:r>
    </w:p>
    <w:p w14:paraId="1CC36037" w14:textId="08F748F1"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Symbols</w:t>
      </w:r>
      <w:r>
        <w:rPr>
          <w:noProof/>
        </w:rPr>
        <w:tab/>
      </w:r>
      <w:r>
        <w:rPr>
          <w:noProof/>
        </w:rPr>
        <w:fldChar w:fldCharType="begin"/>
      </w:r>
      <w:r>
        <w:rPr>
          <w:noProof/>
        </w:rPr>
        <w:instrText xml:space="preserve"> PAGEREF _Toc168549655 \h </w:instrText>
      </w:r>
      <w:r>
        <w:rPr>
          <w:noProof/>
        </w:rPr>
      </w:r>
      <w:r>
        <w:rPr>
          <w:noProof/>
        </w:rPr>
        <w:fldChar w:fldCharType="separate"/>
      </w:r>
      <w:r>
        <w:rPr>
          <w:noProof/>
        </w:rPr>
        <w:t>42</w:t>
      </w:r>
      <w:r>
        <w:rPr>
          <w:noProof/>
        </w:rPr>
        <w:fldChar w:fldCharType="end"/>
      </w:r>
    </w:p>
    <w:p w14:paraId="0E4ECC97" w14:textId="568E6272"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_Toc168549656 \h </w:instrText>
      </w:r>
      <w:r>
        <w:rPr>
          <w:noProof/>
        </w:rPr>
      </w:r>
      <w:r>
        <w:rPr>
          <w:noProof/>
        </w:rPr>
        <w:fldChar w:fldCharType="separate"/>
      </w:r>
      <w:r>
        <w:rPr>
          <w:noProof/>
        </w:rPr>
        <w:t>42</w:t>
      </w:r>
      <w:r>
        <w:rPr>
          <w:noProof/>
        </w:rPr>
        <w:fldChar w:fldCharType="end"/>
      </w:r>
    </w:p>
    <w:p w14:paraId="000B6F96" w14:textId="0FDFAD44"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_Toc168549657 \h </w:instrText>
      </w:r>
      <w:r>
        <w:rPr>
          <w:noProof/>
        </w:rPr>
      </w:r>
      <w:r>
        <w:rPr>
          <w:noProof/>
        </w:rPr>
        <w:fldChar w:fldCharType="separate"/>
      </w:r>
      <w:r>
        <w:rPr>
          <w:noProof/>
        </w:rPr>
        <w:t>43</w:t>
      </w:r>
      <w:r>
        <w:rPr>
          <w:noProof/>
        </w:rPr>
        <w:fldChar w:fldCharType="end"/>
      </w:r>
    </w:p>
    <w:p w14:paraId="51C47FD8" w14:textId="39243BAB"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Services offered by the NSCE Server</w:t>
      </w:r>
      <w:r>
        <w:rPr>
          <w:noProof/>
        </w:rPr>
        <w:tab/>
      </w:r>
      <w:r>
        <w:rPr>
          <w:noProof/>
        </w:rPr>
        <w:fldChar w:fldCharType="begin"/>
      </w:r>
      <w:r>
        <w:rPr>
          <w:noProof/>
        </w:rPr>
        <w:instrText xml:space="preserve"> PAGEREF _Toc168549658 \h </w:instrText>
      </w:r>
      <w:r>
        <w:rPr>
          <w:noProof/>
        </w:rPr>
      </w:r>
      <w:r>
        <w:rPr>
          <w:noProof/>
        </w:rPr>
        <w:fldChar w:fldCharType="separate"/>
      </w:r>
      <w:r>
        <w:rPr>
          <w:noProof/>
        </w:rPr>
        <w:t>45</w:t>
      </w:r>
      <w:r>
        <w:rPr>
          <w:noProof/>
        </w:rPr>
        <w:fldChar w:fldCharType="end"/>
      </w:r>
    </w:p>
    <w:p w14:paraId="7A695DB4" w14:textId="3D1F1D56"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_Toc168549659 \h </w:instrText>
      </w:r>
      <w:r>
        <w:rPr>
          <w:noProof/>
        </w:rPr>
      </w:r>
      <w:r>
        <w:rPr>
          <w:noProof/>
        </w:rPr>
        <w:fldChar w:fldCharType="separate"/>
      </w:r>
      <w:r>
        <w:rPr>
          <w:noProof/>
        </w:rPr>
        <w:t>45</w:t>
      </w:r>
      <w:r>
        <w:rPr>
          <w:noProof/>
        </w:rPr>
        <w:fldChar w:fldCharType="end"/>
      </w:r>
    </w:p>
    <w:p w14:paraId="373CC0DF" w14:textId="636E25F1"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w:t>
      </w:r>
      <w:r>
        <w:rPr>
          <w:noProof/>
        </w:rPr>
        <w:tab/>
      </w:r>
      <w:r>
        <w:rPr>
          <w:noProof/>
        </w:rPr>
        <w:fldChar w:fldCharType="begin"/>
      </w:r>
      <w:r>
        <w:rPr>
          <w:noProof/>
        </w:rPr>
        <w:instrText xml:space="preserve"> PAGEREF _Toc168549660 \h </w:instrText>
      </w:r>
      <w:r>
        <w:rPr>
          <w:noProof/>
        </w:rPr>
      </w:r>
      <w:r>
        <w:rPr>
          <w:noProof/>
        </w:rPr>
        <w:fldChar w:fldCharType="separate"/>
      </w:r>
      <w:r>
        <w:rPr>
          <w:noProof/>
        </w:rPr>
        <w:t>46</w:t>
      </w:r>
      <w:r>
        <w:rPr>
          <w:noProof/>
        </w:rPr>
        <w:fldChar w:fldCharType="end"/>
      </w:r>
    </w:p>
    <w:p w14:paraId="30BFF5DE" w14:textId="3A5561C4"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_Toc168549661 \h </w:instrText>
      </w:r>
      <w:r>
        <w:rPr>
          <w:noProof/>
        </w:rPr>
      </w:r>
      <w:r>
        <w:rPr>
          <w:noProof/>
        </w:rPr>
        <w:fldChar w:fldCharType="separate"/>
      </w:r>
      <w:r>
        <w:rPr>
          <w:noProof/>
        </w:rPr>
        <w:t>46</w:t>
      </w:r>
      <w:r>
        <w:rPr>
          <w:noProof/>
        </w:rPr>
        <w:fldChar w:fldCharType="end"/>
      </w:r>
    </w:p>
    <w:p w14:paraId="4F480ABB" w14:textId="4D8A516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_Toc168549662 \h </w:instrText>
      </w:r>
      <w:r>
        <w:rPr>
          <w:noProof/>
        </w:rPr>
      </w:r>
      <w:r>
        <w:rPr>
          <w:noProof/>
        </w:rPr>
        <w:fldChar w:fldCharType="separate"/>
      </w:r>
      <w:r>
        <w:rPr>
          <w:noProof/>
        </w:rPr>
        <w:t>47</w:t>
      </w:r>
      <w:r>
        <w:rPr>
          <w:noProof/>
        </w:rPr>
        <w:fldChar w:fldCharType="end"/>
      </w:r>
    </w:p>
    <w:p w14:paraId="19D093E8" w14:textId="2DBFFEF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5.2.2.1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_Toc168549663 \h </w:instrText>
      </w:r>
      <w:r>
        <w:rPr>
          <w:noProof/>
        </w:rPr>
      </w:r>
      <w:r>
        <w:rPr>
          <w:noProof/>
        </w:rPr>
        <w:fldChar w:fldCharType="separate"/>
      </w:r>
      <w:r>
        <w:rPr>
          <w:noProof/>
        </w:rPr>
        <w:t>47</w:t>
      </w:r>
      <w:r>
        <w:rPr>
          <w:noProof/>
        </w:rPr>
        <w:fldChar w:fldCharType="end"/>
      </w:r>
    </w:p>
    <w:p w14:paraId="71C6FB4D" w14:textId="58EA569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5.2.2.2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NSCE_SliceApiManagement_Configure</w:t>
      </w:r>
      <w:r>
        <w:rPr>
          <w:noProof/>
        </w:rPr>
        <w:tab/>
      </w:r>
      <w:r>
        <w:rPr>
          <w:noProof/>
        </w:rPr>
        <w:fldChar w:fldCharType="begin"/>
      </w:r>
      <w:r>
        <w:rPr>
          <w:noProof/>
        </w:rPr>
        <w:instrText xml:space="preserve"> PAGEREF _Toc168549664 \h </w:instrText>
      </w:r>
      <w:r>
        <w:rPr>
          <w:noProof/>
        </w:rPr>
      </w:r>
      <w:r>
        <w:rPr>
          <w:noProof/>
        </w:rPr>
        <w:fldChar w:fldCharType="separate"/>
      </w:r>
      <w:r>
        <w:rPr>
          <w:noProof/>
        </w:rPr>
        <w:t>47</w:t>
      </w:r>
      <w:r>
        <w:rPr>
          <w:noProof/>
        </w:rPr>
        <w:fldChar w:fldCharType="end"/>
      </w:r>
    </w:p>
    <w:p w14:paraId="79A3B8DF" w14:textId="6893447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5.2.2.2.1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_Toc168549665 \h </w:instrText>
      </w:r>
      <w:r>
        <w:rPr>
          <w:noProof/>
        </w:rPr>
      </w:r>
      <w:r>
        <w:rPr>
          <w:noProof/>
        </w:rPr>
        <w:fldChar w:fldCharType="separate"/>
      </w:r>
      <w:r>
        <w:rPr>
          <w:noProof/>
        </w:rPr>
        <w:t>47</w:t>
      </w:r>
      <w:r>
        <w:rPr>
          <w:noProof/>
        </w:rPr>
        <w:fldChar w:fldCharType="end"/>
      </w:r>
    </w:p>
    <w:p w14:paraId="18F8459D" w14:textId="5D468BD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5.2.2.2.2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 Creation</w:t>
      </w:r>
      <w:r>
        <w:rPr>
          <w:noProof/>
        </w:rPr>
        <w:tab/>
      </w:r>
      <w:r>
        <w:rPr>
          <w:noProof/>
        </w:rPr>
        <w:fldChar w:fldCharType="begin"/>
      </w:r>
      <w:r>
        <w:rPr>
          <w:noProof/>
        </w:rPr>
        <w:instrText xml:space="preserve"> PAGEREF _Toc168549666 \h </w:instrText>
      </w:r>
      <w:r>
        <w:rPr>
          <w:noProof/>
        </w:rPr>
      </w:r>
      <w:r>
        <w:rPr>
          <w:noProof/>
        </w:rPr>
        <w:fldChar w:fldCharType="separate"/>
      </w:r>
      <w:r>
        <w:rPr>
          <w:noProof/>
        </w:rPr>
        <w:t>47</w:t>
      </w:r>
      <w:r>
        <w:rPr>
          <w:noProof/>
        </w:rPr>
        <w:fldChar w:fldCharType="end"/>
      </w:r>
    </w:p>
    <w:p w14:paraId="07936298" w14:textId="02B70A5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5.2.2.2.3</w:t>
      </w:r>
      <w:r>
        <w:rPr>
          <w:rFonts w:asciiTheme="minorHAnsi" w:eastAsiaTheme="minorEastAsia" w:hAnsiTheme="minorHAnsi" w:cstheme="minorBidi"/>
          <w:noProof/>
          <w:kern w:val="2"/>
          <w:sz w:val="21"/>
          <w:szCs w:val="22"/>
          <w:lang w:val="en-US" w:eastAsia="zh-CN"/>
          <w14:ligatures w14:val="standardContextual"/>
        </w:rPr>
        <w:tab/>
      </w:r>
      <w:r>
        <w:rPr>
          <w:noProof/>
        </w:rPr>
        <w:t xml:space="preserve">Slice API Configuration </w:t>
      </w:r>
      <w:r w:rsidRPr="00113C3A">
        <w:rPr>
          <w:noProof/>
          <w:lang w:val="en-US"/>
        </w:rPr>
        <w:t>Deletion</w:t>
      </w:r>
      <w:r>
        <w:rPr>
          <w:noProof/>
        </w:rPr>
        <w:tab/>
      </w:r>
      <w:r>
        <w:rPr>
          <w:noProof/>
        </w:rPr>
        <w:fldChar w:fldCharType="begin"/>
      </w:r>
      <w:r>
        <w:rPr>
          <w:noProof/>
        </w:rPr>
        <w:instrText xml:space="preserve"> PAGEREF _Toc168549667 \h </w:instrText>
      </w:r>
      <w:r>
        <w:rPr>
          <w:noProof/>
        </w:rPr>
      </w:r>
      <w:r>
        <w:rPr>
          <w:noProof/>
        </w:rPr>
        <w:fldChar w:fldCharType="separate"/>
      </w:r>
      <w:r>
        <w:rPr>
          <w:noProof/>
        </w:rPr>
        <w:t>48</w:t>
      </w:r>
      <w:r>
        <w:rPr>
          <w:noProof/>
        </w:rPr>
        <w:fldChar w:fldCharType="end"/>
      </w:r>
    </w:p>
    <w:p w14:paraId="3C3A0A6E" w14:textId="5FE0D99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5.2.2.3</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NSCE_SliceApiManagement_Update</w:t>
      </w:r>
      <w:r>
        <w:rPr>
          <w:noProof/>
        </w:rPr>
        <w:tab/>
      </w:r>
      <w:r>
        <w:rPr>
          <w:noProof/>
        </w:rPr>
        <w:fldChar w:fldCharType="begin"/>
      </w:r>
      <w:r>
        <w:rPr>
          <w:noProof/>
        </w:rPr>
        <w:instrText xml:space="preserve"> PAGEREF _Toc168549668 \h </w:instrText>
      </w:r>
      <w:r>
        <w:rPr>
          <w:noProof/>
        </w:rPr>
      </w:r>
      <w:r>
        <w:rPr>
          <w:noProof/>
        </w:rPr>
        <w:fldChar w:fldCharType="separate"/>
      </w:r>
      <w:r>
        <w:rPr>
          <w:noProof/>
        </w:rPr>
        <w:t>48</w:t>
      </w:r>
      <w:r>
        <w:rPr>
          <w:noProof/>
        </w:rPr>
        <w:fldChar w:fldCharType="end"/>
      </w:r>
    </w:p>
    <w:p w14:paraId="19AEF40E" w14:textId="3E65A3E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5.2.2.3.1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_Toc168549669 \h </w:instrText>
      </w:r>
      <w:r>
        <w:rPr>
          <w:noProof/>
        </w:rPr>
      </w:r>
      <w:r>
        <w:rPr>
          <w:noProof/>
        </w:rPr>
        <w:fldChar w:fldCharType="separate"/>
      </w:r>
      <w:r>
        <w:rPr>
          <w:noProof/>
        </w:rPr>
        <w:t>48</w:t>
      </w:r>
      <w:r>
        <w:rPr>
          <w:noProof/>
        </w:rPr>
        <w:fldChar w:fldCharType="end"/>
      </w:r>
    </w:p>
    <w:p w14:paraId="67D58B9C" w14:textId="4EE6BC5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5.2.2.3.2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w:t>
      </w:r>
      <w:r w:rsidRPr="00113C3A">
        <w:rPr>
          <w:rFonts w:cs="Courier New"/>
          <w:noProof/>
        </w:rPr>
        <w:t xml:space="preserve"> Update</w:t>
      </w:r>
      <w:r>
        <w:rPr>
          <w:noProof/>
        </w:rPr>
        <w:tab/>
      </w:r>
      <w:r>
        <w:rPr>
          <w:noProof/>
        </w:rPr>
        <w:fldChar w:fldCharType="begin"/>
      </w:r>
      <w:r>
        <w:rPr>
          <w:noProof/>
        </w:rPr>
        <w:instrText xml:space="preserve"> PAGEREF _Toc168549670 \h </w:instrText>
      </w:r>
      <w:r>
        <w:rPr>
          <w:noProof/>
        </w:rPr>
      </w:r>
      <w:r>
        <w:rPr>
          <w:noProof/>
        </w:rPr>
        <w:fldChar w:fldCharType="separate"/>
      </w:r>
      <w:r>
        <w:rPr>
          <w:noProof/>
        </w:rPr>
        <w:t>48</w:t>
      </w:r>
      <w:r>
        <w:rPr>
          <w:noProof/>
        </w:rPr>
        <w:fldChar w:fldCharType="end"/>
      </w:r>
    </w:p>
    <w:p w14:paraId="0659C74D" w14:textId="73898D2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5.2.2.4</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NSCE_SliceApiManagement_Notify</w:t>
      </w:r>
      <w:r>
        <w:rPr>
          <w:noProof/>
        </w:rPr>
        <w:tab/>
      </w:r>
      <w:r>
        <w:rPr>
          <w:noProof/>
        </w:rPr>
        <w:fldChar w:fldCharType="begin"/>
      </w:r>
      <w:r>
        <w:rPr>
          <w:noProof/>
        </w:rPr>
        <w:instrText xml:space="preserve"> PAGEREF _Toc168549671 \h </w:instrText>
      </w:r>
      <w:r>
        <w:rPr>
          <w:noProof/>
        </w:rPr>
      </w:r>
      <w:r>
        <w:rPr>
          <w:noProof/>
        </w:rPr>
        <w:fldChar w:fldCharType="separate"/>
      </w:r>
      <w:r>
        <w:rPr>
          <w:noProof/>
        </w:rPr>
        <w:t>49</w:t>
      </w:r>
      <w:r>
        <w:rPr>
          <w:noProof/>
        </w:rPr>
        <w:fldChar w:fldCharType="end"/>
      </w:r>
    </w:p>
    <w:p w14:paraId="3D3F9077" w14:textId="7F1873B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5.2.2.4.1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_Toc168549672 \h </w:instrText>
      </w:r>
      <w:r>
        <w:rPr>
          <w:noProof/>
        </w:rPr>
      </w:r>
      <w:r>
        <w:rPr>
          <w:noProof/>
        </w:rPr>
        <w:fldChar w:fldCharType="separate"/>
      </w:r>
      <w:r>
        <w:rPr>
          <w:noProof/>
        </w:rPr>
        <w:t>49</w:t>
      </w:r>
      <w:r>
        <w:rPr>
          <w:noProof/>
        </w:rPr>
        <w:fldChar w:fldCharType="end"/>
      </w:r>
    </w:p>
    <w:p w14:paraId="4A96079C" w14:textId="6C1FC09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5.2.2.4.2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 Notification</w:t>
      </w:r>
      <w:r>
        <w:rPr>
          <w:noProof/>
        </w:rPr>
        <w:tab/>
      </w:r>
      <w:r>
        <w:rPr>
          <w:noProof/>
        </w:rPr>
        <w:fldChar w:fldCharType="begin"/>
      </w:r>
      <w:r>
        <w:rPr>
          <w:noProof/>
        </w:rPr>
        <w:instrText xml:space="preserve"> PAGEREF _Toc168549673 \h </w:instrText>
      </w:r>
      <w:r>
        <w:rPr>
          <w:noProof/>
        </w:rPr>
      </w:r>
      <w:r>
        <w:rPr>
          <w:noProof/>
        </w:rPr>
        <w:fldChar w:fldCharType="separate"/>
      </w:r>
      <w:r>
        <w:rPr>
          <w:noProof/>
        </w:rPr>
        <w:t>49</w:t>
      </w:r>
      <w:r>
        <w:rPr>
          <w:noProof/>
        </w:rPr>
        <w:fldChar w:fldCharType="end"/>
      </w:r>
    </w:p>
    <w:p w14:paraId="78AED877" w14:textId="3067FD7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5.2.2.5</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NSCE_SliceApiManagement_Invoke</w:t>
      </w:r>
      <w:r>
        <w:rPr>
          <w:noProof/>
        </w:rPr>
        <w:tab/>
      </w:r>
      <w:r>
        <w:rPr>
          <w:noProof/>
        </w:rPr>
        <w:fldChar w:fldCharType="begin"/>
      </w:r>
      <w:r>
        <w:rPr>
          <w:noProof/>
        </w:rPr>
        <w:instrText xml:space="preserve"> PAGEREF _Toc168549674 \h </w:instrText>
      </w:r>
      <w:r>
        <w:rPr>
          <w:noProof/>
        </w:rPr>
      </w:r>
      <w:r>
        <w:rPr>
          <w:noProof/>
        </w:rPr>
        <w:fldChar w:fldCharType="separate"/>
      </w:r>
      <w:r>
        <w:rPr>
          <w:noProof/>
        </w:rPr>
        <w:t>50</w:t>
      </w:r>
      <w:r>
        <w:rPr>
          <w:noProof/>
        </w:rPr>
        <w:fldChar w:fldCharType="end"/>
      </w:r>
    </w:p>
    <w:p w14:paraId="66B3438A" w14:textId="0B27459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5.2.2.5.1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_Toc168549675 \h </w:instrText>
      </w:r>
      <w:r>
        <w:rPr>
          <w:noProof/>
        </w:rPr>
      </w:r>
      <w:r>
        <w:rPr>
          <w:noProof/>
        </w:rPr>
        <w:fldChar w:fldCharType="separate"/>
      </w:r>
      <w:r>
        <w:rPr>
          <w:noProof/>
        </w:rPr>
        <w:t>50</w:t>
      </w:r>
      <w:r>
        <w:rPr>
          <w:noProof/>
        </w:rPr>
        <w:fldChar w:fldCharType="end"/>
      </w:r>
    </w:p>
    <w:p w14:paraId="0632FE25" w14:textId="63D2CAB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5.2.2.5.2</w:t>
      </w:r>
      <w:r>
        <w:rPr>
          <w:rFonts w:asciiTheme="minorHAnsi" w:eastAsiaTheme="minorEastAsia" w:hAnsiTheme="minorHAnsi" w:cstheme="minorBidi"/>
          <w:noProof/>
          <w:kern w:val="2"/>
          <w:sz w:val="21"/>
          <w:szCs w:val="22"/>
          <w:lang w:val="en-US" w:eastAsia="zh-CN"/>
          <w14:ligatures w14:val="standardContextual"/>
        </w:rPr>
        <w:tab/>
      </w:r>
      <w:r>
        <w:rPr>
          <w:noProof/>
        </w:rPr>
        <w:t>Slice API Invocation</w:t>
      </w:r>
      <w:r w:rsidRPr="00113C3A">
        <w:rPr>
          <w:rFonts w:cs="Courier New"/>
          <w:noProof/>
        </w:rPr>
        <w:t xml:space="preserve"> Request</w:t>
      </w:r>
      <w:r>
        <w:rPr>
          <w:noProof/>
        </w:rPr>
        <w:tab/>
      </w:r>
      <w:r>
        <w:rPr>
          <w:noProof/>
        </w:rPr>
        <w:fldChar w:fldCharType="begin"/>
      </w:r>
      <w:r>
        <w:rPr>
          <w:noProof/>
        </w:rPr>
        <w:instrText xml:space="preserve"> PAGEREF _Toc168549676 \h </w:instrText>
      </w:r>
      <w:r>
        <w:rPr>
          <w:noProof/>
        </w:rPr>
      </w:r>
      <w:r>
        <w:rPr>
          <w:noProof/>
        </w:rPr>
        <w:fldChar w:fldCharType="separate"/>
      </w:r>
      <w:r>
        <w:rPr>
          <w:noProof/>
        </w:rPr>
        <w:t>50</w:t>
      </w:r>
      <w:r>
        <w:rPr>
          <w:noProof/>
        </w:rPr>
        <w:fldChar w:fldCharType="end"/>
      </w:r>
    </w:p>
    <w:p w14:paraId="6D4C9254" w14:textId="67ECE3AF"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Pr>
          <w:noProof/>
        </w:rPr>
        <w:tab/>
      </w:r>
      <w:r>
        <w:rPr>
          <w:noProof/>
        </w:rPr>
        <w:fldChar w:fldCharType="begin"/>
      </w:r>
      <w:r>
        <w:rPr>
          <w:noProof/>
        </w:rPr>
        <w:instrText xml:space="preserve"> PAGEREF _Toc168549677 \h </w:instrText>
      </w:r>
      <w:r>
        <w:rPr>
          <w:noProof/>
        </w:rPr>
      </w:r>
      <w:r>
        <w:rPr>
          <w:noProof/>
        </w:rPr>
        <w:fldChar w:fldCharType="separate"/>
      </w:r>
      <w:r>
        <w:rPr>
          <w:noProof/>
        </w:rPr>
        <w:t>50</w:t>
      </w:r>
      <w:r>
        <w:rPr>
          <w:noProof/>
        </w:rPr>
        <w:fldChar w:fldCharType="end"/>
      </w:r>
    </w:p>
    <w:p w14:paraId="2D9685E5" w14:textId="5DEA4D7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5.3.1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_Toc168549678 \h </w:instrText>
      </w:r>
      <w:r>
        <w:rPr>
          <w:noProof/>
        </w:rPr>
      </w:r>
      <w:r>
        <w:rPr>
          <w:noProof/>
        </w:rPr>
        <w:fldChar w:fldCharType="separate"/>
      </w:r>
      <w:r>
        <w:rPr>
          <w:noProof/>
        </w:rPr>
        <w:t>50</w:t>
      </w:r>
      <w:r>
        <w:rPr>
          <w:noProof/>
        </w:rPr>
        <w:fldChar w:fldCharType="end"/>
      </w:r>
    </w:p>
    <w:p w14:paraId="029B72E5" w14:textId="0C421EF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5.3.2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_Toc168549679 \h </w:instrText>
      </w:r>
      <w:r>
        <w:rPr>
          <w:noProof/>
        </w:rPr>
      </w:r>
      <w:r>
        <w:rPr>
          <w:noProof/>
        </w:rPr>
        <w:fldChar w:fldCharType="separate"/>
      </w:r>
      <w:r>
        <w:rPr>
          <w:noProof/>
        </w:rPr>
        <w:t>51</w:t>
      </w:r>
      <w:r>
        <w:rPr>
          <w:noProof/>
        </w:rPr>
        <w:fldChar w:fldCharType="end"/>
      </w:r>
    </w:p>
    <w:p w14:paraId="2093605C" w14:textId="03FCE1C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5.3.2.1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_Toc168549680 \h </w:instrText>
      </w:r>
      <w:r>
        <w:rPr>
          <w:noProof/>
        </w:rPr>
      </w:r>
      <w:r>
        <w:rPr>
          <w:noProof/>
        </w:rPr>
        <w:fldChar w:fldCharType="separate"/>
      </w:r>
      <w:r>
        <w:rPr>
          <w:noProof/>
        </w:rPr>
        <w:t>51</w:t>
      </w:r>
      <w:r>
        <w:rPr>
          <w:noProof/>
        </w:rPr>
        <w:fldChar w:fldCharType="end"/>
      </w:r>
    </w:p>
    <w:p w14:paraId="50E4607F" w14:textId="61BA003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5.3.2.2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w:t>
      </w:r>
      <w:r>
        <w:rPr>
          <w:noProof/>
        </w:rPr>
        <w:t>NetSliceLifeCycleMngt_</w:t>
      </w:r>
      <w:r w:rsidRPr="00113C3A">
        <w:rPr>
          <w:noProof/>
          <w:lang w:val="en-US"/>
        </w:rPr>
        <w:t>Subscribe</w:t>
      </w:r>
      <w:r>
        <w:rPr>
          <w:noProof/>
        </w:rPr>
        <w:tab/>
      </w:r>
      <w:r>
        <w:rPr>
          <w:noProof/>
        </w:rPr>
        <w:fldChar w:fldCharType="begin"/>
      </w:r>
      <w:r>
        <w:rPr>
          <w:noProof/>
        </w:rPr>
        <w:instrText xml:space="preserve"> PAGEREF _Toc168549681 \h </w:instrText>
      </w:r>
      <w:r>
        <w:rPr>
          <w:noProof/>
        </w:rPr>
      </w:r>
      <w:r>
        <w:rPr>
          <w:noProof/>
        </w:rPr>
        <w:fldChar w:fldCharType="separate"/>
      </w:r>
      <w:r>
        <w:rPr>
          <w:noProof/>
        </w:rPr>
        <w:t>51</w:t>
      </w:r>
      <w:r>
        <w:rPr>
          <w:noProof/>
        </w:rPr>
        <w:fldChar w:fldCharType="end"/>
      </w:r>
    </w:p>
    <w:p w14:paraId="6456C605" w14:textId="031A4A5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_Toc168549682 \h </w:instrText>
      </w:r>
      <w:r>
        <w:rPr>
          <w:noProof/>
        </w:rPr>
      </w:r>
      <w:r>
        <w:rPr>
          <w:noProof/>
        </w:rPr>
        <w:fldChar w:fldCharType="separate"/>
      </w:r>
      <w:r>
        <w:rPr>
          <w:noProof/>
        </w:rPr>
        <w:t>51</w:t>
      </w:r>
      <w:r>
        <w:rPr>
          <w:noProof/>
        </w:rPr>
        <w:fldChar w:fldCharType="end"/>
      </w:r>
    </w:p>
    <w:p w14:paraId="6FF79E82" w14:textId="1D14C1A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Lifecycle Management </w:t>
      </w:r>
      <w:r w:rsidRPr="00113C3A">
        <w:rPr>
          <w:noProof/>
        </w:rPr>
        <w:t>Subscription</w:t>
      </w:r>
      <w:r>
        <w:rPr>
          <w:noProof/>
        </w:rPr>
        <w:t xml:space="preserve"> Creation</w:t>
      </w:r>
      <w:r>
        <w:rPr>
          <w:noProof/>
        </w:rPr>
        <w:tab/>
      </w:r>
      <w:r>
        <w:rPr>
          <w:noProof/>
        </w:rPr>
        <w:fldChar w:fldCharType="begin"/>
      </w:r>
      <w:r>
        <w:rPr>
          <w:noProof/>
        </w:rPr>
        <w:instrText xml:space="preserve"> PAGEREF _Toc168549683 \h </w:instrText>
      </w:r>
      <w:r>
        <w:rPr>
          <w:noProof/>
        </w:rPr>
      </w:r>
      <w:r>
        <w:rPr>
          <w:noProof/>
        </w:rPr>
        <w:fldChar w:fldCharType="separate"/>
      </w:r>
      <w:r>
        <w:rPr>
          <w:noProof/>
        </w:rPr>
        <w:t>51</w:t>
      </w:r>
      <w:r>
        <w:rPr>
          <w:noProof/>
        </w:rPr>
        <w:fldChar w:fldCharType="end"/>
      </w:r>
    </w:p>
    <w:p w14:paraId="0988C243" w14:textId="4A65EA6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5.3.2.2.3</w:t>
      </w:r>
      <w:r>
        <w:rPr>
          <w:rFonts w:asciiTheme="minorHAnsi" w:eastAsiaTheme="minorEastAsia" w:hAnsiTheme="minorHAnsi" w:cstheme="minorBidi"/>
          <w:noProof/>
          <w:kern w:val="2"/>
          <w:sz w:val="21"/>
          <w:szCs w:val="22"/>
          <w:lang w:val="en-US" w:eastAsia="zh-CN"/>
          <w14:ligatures w14:val="standardContextual"/>
        </w:rPr>
        <w:tab/>
      </w:r>
      <w:r>
        <w:rPr>
          <w:noProof/>
        </w:rPr>
        <w:t>Network Slice Lifecycle Management</w:t>
      </w:r>
      <w:r w:rsidRPr="00113C3A">
        <w:rPr>
          <w:noProof/>
        </w:rPr>
        <w:t xml:space="preserve"> Subscription</w:t>
      </w:r>
      <w:r>
        <w:rPr>
          <w:noProof/>
        </w:rPr>
        <w:t xml:space="preserve"> Update</w:t>
      </w:r>
      <w:r>
        <w:rPr>
          <w:noProof/>
        </w:rPr>
        <w:tab/>
      </w:r>
      <w:r>
        <w:rPr>
          <w:noProof/>
        </w:rPr>
        <w:fldChar w:fldCharType="begin"/>
      </w:r>
      <w:r>
        <w:rPr>
          <w:noProof/>
        </w:rPr>
        <w:instrText xml:space="preserve"> PAGEREF _Toc168549684 \h </w:instrText>
      </w:r>
      <w:r>
        <w:rPr>
          <w:noProof/>
        </w:rPr>
      </w:r>
      <w:r>
        <w:rPr>
          <w:noProof/>
        </w:rPr>
        <w:fldChar w:fldCharType="separate"/>
      </w:r>
      <w:r>
        <w:rPr>
          <w:noProof/>
        </w:rPr>
        <w:t>52</w:t>
      </w:r>
      <w:r>
        <w:rPr>
          <w:noProof/>
        </w:rPr>
        <w:fldChar w:fldCharType="end"/>
      </w:r>
    </w:p>
    <w:p w14:paraId="5E914081" w14:textId="41E612B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5.3.2.2.4</w:t>
      </w:r>
      <w:r>
        <w:rPr>
          <w:rFonts w:asciiTheme="minorHAnsi" w:eastAsiaTheme="minorEastAsia" w:hAnsiTheme="minorHAnsi" w:cstheme="minorBidi"/>
          <w:noProof/>
          <w:kern w:val="2"/>
          <w:sz w:val="21"/>
          <w:szCs w:val="22"/>
          <w:lang w:val="en-US" w:eastAsia="zh-CN"/>
          <w14:ligatures w14:val="standardContextual"/>
        </w:rPr>
        <w:tab/>
      </w:r>
      <w:r>
        <w:rPr>
          <w:noProof/>
        </w:rPr>
        <w:t>Network Slice Lifecycle Management</w:t>
      </w:r>
      <w:r w:rsidRPr="00113C3A">
        <w:rPr>
          <w:noProof/>
        </w:rPr>
        <w:t xml:space="preserve"> Subscription</w:t>
      </w:r>
      <w:r>
        <w:rPr>
          <w:noProof/>
        </w:rPr>
        <w:t xml:space="preserve"> Deletion</w:t>
      </w:r>
      <w:r>
        <w:rPr>
          <w:noProof/>
        </w:rPr>
        <w:tab/>
      </w:r>
      <w:r>
        <w:rPr>
          <w:noProof/>
        </w:rPr>
        <w:fldChar w:fldCharType="begin"/>
      </w:r>
      <w:r>
        <w:rPr>
          <w:noProof/>
        </w:rPr>
        <w:instrText xml:space="preserve"> PAGEREF _Toc168549685 \h </w:instrText>
      </w:r>
      <w:r>
        <w:rPr>
          <w:noProof/>
        </w:rPr>
      </w:r>
      <w:r>
        <w:rPr>
          <w:noProof/>
        </w:rPr>
        <w:fldChar w:fldCharType="separate"/>
      </w:r>
      <w:r>
        <w:rPr>
          <w:noProof/>
        </w:rPr>
        <w:t>53</w:t>
      </w:r>
      <w:r>
        <w:rPr>
          <w:noProof/>
        </w:rPr>
        <w:fldChar w:fldCharType="end"/>
      </w:r>
    </w:p>
    <w:p w14:paraId="05648F9A" w14:textId="70C34BF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5.3.2.3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sidRPr="00113C3A">
        <w:rPr>
          <w:noProof/>
          <w:lang w:val="en-US"/>
        </w:rPr>
        <w:t>_Notify</w:t>
      </w:r>
      <w:r>
        <w:rPr>
          <w:noProof/>
        </w:rPr>
        <w:tab/>
      </w:r>
      <w:r>
        <w:rPr>
          <w:noProof/>
        </w:rPr>
        <w:fldChar w:fldCharType="begin"/>
      </w:r>
      <w:r>
        <w:rPr>
          <w:noProof/>
        </w:rPr>
        <w:instrText xml:space="preserve"> PAGEREF _Toc168549686 \h </w:instrText>
      </w:r>
      <w:r>
        <w:rPr>
          <w:noProof/>
        </w:rPr>
      </w:r>
      <w:r>
        <w:rPr>
          <w:noProof/>
        </w:rPr>
        <w:fldChar w:fldCharType="separate"/>
      </w:r>
      <w:r>
        <w:rPr>
          <w:noProof/>
        </w:rPr>
        <w:t>53</w:t>
      </w:r>
      <w:r>
        <w:rPr>
          <w:noProof/>
        </w:rPr>
        <w:fldChar w:fldCharType="end"/>
      </w:r>
    </w:p>
    <w:p w14:paraId="7DE5A849" w14:textId="6AD4779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_Toc168549687 \h </w:instrText>
      </w:r>
      <w:r>
        <w:rPr>
          <w:noProof/>
        </w:rPr>
      </w:r>
      <w:r>
        <w:rPr>
          <w:noProof/>
        </w:rPr>
        <w:fldChar w:fldCharType="separate"/>
      </w:r>
      <w:r>
        <w:rPr>
          <w:noProof/>
        </w:rPr>
        <w:t>53</w:t>
      </w:r>
      <w:r>
        <w:rPr>
          <w:noProof/>
        </w:rPr>
        <w:fldChar w:fldCharType="end"/>
      </w:r>
    </w:p>
    <w:p w14:paraId="6E75F233" w14:textId="4E8285D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Lifecycle Management </w:t>
      </w:r>
      <w:r w:rsidRPr="00113C3A">
        <w:rPr>
          <w:noProof/>
          <w:lang w:val="en-US"/>
        </w:rPr>
        <w:t>Notification</w:t>
      </w:r>
      <w:r>
        <w:rPr>
          <w:noProof/>
        </w:rPr>
        <w:tab/>
      </w:r>
      <w:r>
        <w:rPr>
          <w:noProof/>
        </w:rPr>
        <w:fldChar w:fldCharType="begin"/>
      </w:r>
      <w:r>
        <w:rPr>
          <w:noProof/>
        </w:rPr>
        <w:instrText xml:space="preserve"> PAGEREF _Toc168549688 \h </w:instrText>
      </w:r>
      <w:r>
        <w:rPr>
          <w:noProof/>
        </w:rPr>
      </w:r>
      <w:r>
        <w:rPr>
          <w:noProof/>
        </w:rPr>
        <w:fldChar w:fldCharType="separate"/>
      </w:r>
      <w:r>
        <w:rPr>
          <w:noProof/>
        </w:rPr>
        <w:t>53</w:t>
      </w:r>
      <w:r>
        <w:rPr>
          <w:noProof/>
        </w:rPr>
        <w:fldChar w:fldCharType="end"/>
      </w:r>
    </w:p>
    <w:p w14:paraId="3DD98E21" w14:textId="677B887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5.3.2.4</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sidRPr="00113C3A">
        <w:rPr>
          <w:noProof/>
          <w:lang w:val="en-US"/>
        </w:rPr>
        <w:t>_QoEMetricsSubscribe</w:t>
      </w:r>
      <w:r>
        <w:rPr>
          <w:noProof/>
        </w:rPr>
        <w:tab/>
      </w:r>
      <w:r>
        <w:rPr>
          <w:noProof/>
        </w:rPr>
        <w:fldChar w:fldCharType="begin"/>
      </w:r>
      <w:r>
        <w:rPr>
          <w:noProof/>
        </w:rPr>
        <w:instrText xml:space="preserve"> PAGEREF _Toc168549689 \h </w:instrText>
      </w:r>
      <w:r>
        <w:rPr>
          <w:noProof/>
        </w:rPr>
      </w:r>
      <w:r>
        <w:rPr>
          <w:noProof/>
        </w:rPr>
        <w:fldChar w:fldCharType="separate"/>
      </w:r>
      <w:r>
        <w:rPr>
          <w:noProof/>
        </w:rPr>
        <w:t>54</w:t>
      </w:r>
      <w:r>
        <w:rPr>
          <w:noProof/>
        </w:rPr>
        <w:fldChar w:fldCharType="end"/>
      </w:r>
    </w:p>
    <w:p w14:paraId="5E2E6EB7" w14:textId="5BA5A1F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_Toc168549690 \h </w:instrText>
      </w:r>
      <w:r>
        <w:rPr>
          <w:noProof/>
        </w:rPr>
      </w:r>
      <w:r>
        <w:rPr>
          <w:noProof/>
        </w:rPr>
        <w:fldChar w:fldCharType="separate"/>
      </w:r>
      <w:r>
        <w:rPr>
          <w:noProof/>
        </w:rPr>
        <w:t>54</w:t>
      </w:r>
      <w:r>
        <w:rPr>
          <w:noProof/>
        </w:rPr>
        <w:fldChar w:fldCharType="end"/>
      </w:r>
    </w:p>
    <w:p w14:paraId="365A3D72" w14:textId="3DCB13A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5.3.2.4.2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QoE Metrics Subscription Notification</w:t>
      </w:r>
      <w:r>
        <w:rPr>
          <w:noProof/>
        </w:rPr>
        <w:tab/>
      </w:r>
      <w:r>
        <w:rPr>
          <w:noProof/>
        </w:rPr>
        <w:fldChar w:fldCharType="begin"/>
      </w:r>
      <w:r>
        <w:rPr>
          <w:noProof/>
        </w:rPr>
        <w:instrText xml:space="preserve"> PAGEREF _Toc168549691 \h </w:instrText>
      </w:r>
      <w:r>
        <w:rPr>
          <w:noProof/>
        </w:rPr>
      </w:r>
      <w:r>
        <w:rPr>
          <w:noProof/>
        </w:rPr>
        <w:fldChar w:fldCharType="separate"/>
      </w:r>
      <w:r>
        <w:rPr>
          <w:noProof/>
        </w:rPr>
        <w:t>54</w:t>
      </w:r>
      <w:r>
        <w:rPr>
          <w:noProof/>
        </w:rPr>
        <w:fldChar w:fldCharType="end"/>
      </w:r>
    </w:p>
    <w:p w14:paraId="3EF40585" w14:textId="36FEF79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5.3.2.5</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sidRPr="00113C3A">
        <w:rPr>
          <w:noProof/>
          <w:lang w:val="en-US"/>
        </w:rPr>
        <w:t>_QoEMetricsNotify</w:t>
      </w:r>
      <w:r>
        <w:rPr>
          <w:noProof/>
        </w:rPr>
        <w:tab/>
      </w:r>
      <w:r>
        <w:rPr>
          <w:noProof/>
        </w:rPr>
        <w:fldChar w:fldCharType="begin"/>
      </w:r>
      <w:r>
        <w:rPr>
          <w:noProof/>
        </w:rPr>
        <w:instrText xml:space="preserve"> PAGEREF _Toc168549692 \h </w:instrText>
      </w:r>
      <w:r>
        <w:rPr>
          <w:noProof/>
        </w:rPr>
      </w:r>
      <w:r>
        <w:rPr>
          <w:noProof/>
        </w:rPr>
        <w:fldChar w:fldCharType="separate"/>
      </w:r>
      <w:r>
        <w:rPr>
          <w:noProof/>
        </w:rPr>
        <w:t>55</w:t>
      </w:r>
      <w:r>
        <w:rPr>
          <w:noProof/>
        </w:rPr>
        <w:fldChar w:fldCharType="end"/>
      </w:r>
    </w:p>
    <w:p w14:paraId="3284A79E" w14:textId="13EF34C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_Toc168549693 \h </w:instrText>
      </w:r>
      <w:r>
        <w:rPr>
          <w:noProof/>
        </w:rPr>
      </w:r>
      <w:r>
        <w:rPr>
          <w:noProof/>
        </w:rPr>
        <w:fldChar w:fldCharType="separate"/>
      </w:r>
      <w:r>
        <w:rPr>
          <w:noProof/>
        </w:rPr>
        <w:t>55</w:t>
      </w:r>
      <w:r>
        <w:rPr>
          <w:noProof/>
        </w:rPr>
        <w:fldChar w:fldCharType="end"/>
      </w:r>
    </w:p>
    <w:p w14:paraId="261F2C3F" w14:textId="247B763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5.3.2.5.2</w:t>
      </w:r>
      <w:r>
        <w:rPr>
          <w:rFonts w:asciiTheme="minorHAnsi" w:eastAsiaTheme="minorEastAsia" w:hAnsiTheme="minorHAnsi" w:cstheme="minorBidi"/>
          <w:noProof/>
          <w:kern w:val="2"/>
          <w:sz w:val="21"/>
          <w:szCs w:val="22"/>
          <w:lang w:val="en-US" w:eastAsia="zh-CN"/>
          <w14:ligatures w14:val="standardContextual"/>
        </w:rPr>
        <w:tab/>
      </w:r>
      <w:r>
        <w:rPr>
          <w:noProof/>
        </w:rPr>
        <w:t>QoE Metrics</w:t>
      </w:r>
      <w:r w:rsidRPr="00113C3A">
        <w:rPr>
          <w:noProof/>
          <w:lang w:val="en-US"/>
        </w:rPr>
        <w:t xml:space="preserve"> Notification</w:t>
      </w:r>
      <w:r>
        <w:rPr>
          <w:noProof/>
        </w:rPr>
        <w:tab/>
      </w:r>
      <w:r>
        <w:rPr>
          <w:noProof/>
        </w:rPr>
        <w:fldChar w:fldCharType="begin"/>
      </w:r>
      <w:r>
        <w:rPr>
          <w:noProof/>
        </w:rPr>
        <w:instrText xml:space="preserve"> PAGEREF _Toc168549694 \h </w:instrText>
      </w:r>
      <w:r>
        <w:rPr>
          <w:noProof/>
        </w:rPr>
      </w:r>
      <w:r>
        <w:rPr>
          <w:noProof/>
        </w:rPr>
        <w:fldChar w:fldCharType="separate"/>
      </w:r>
      <w:r>
        <w:rPr>
          <w:noProof/>
        </w:rPr>
        <w:t>56</w:t>
      </w:r>
      <w:r>
        <w:rPr>
          <w:noProof/>
        </w:rPr>
        <w:fldChar w:fldCharType="end"/>
      </w:r>
    </w:p>
    <w:p w14:paraId="14F12A2E" w14:textId="21A7AB6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5.3.2.6</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NSCE_NetSliceLifeCycleMngt_Recommend</w:t>
      </w:r>
      <w:r>
        <w:rPr>
          <w:noProof/>
        </w:rPr>
        <w:tab/>
      </w:r>
      <w:r>
        <w:rPr>
          <w:noProof/>
        </w:rPr>
        <w:fldChar w:fldCharType="begin"/>
      </w:r>
      <w:r>
        <w:rPr>
          <w:noProof/>
        </w:rPr>
        <w:instrText xml:space="preserve"> PAGEREF _Toc168549695 \h </w:instrText>
      </w:r>
      <w:r>
        <w:rPr>
          <w:noProof/>
        </w:rPr>
      </w:r>
      <w:r>
        <w:rPr>
          <w:noProof/>
        </w:rPr>
        <w:fldChar w:fldCharType="separate"/>
      </w:r>
      <w:r>
        <w:rPr>
          <w:noProof/>
        </w:rPr>
        <w:t>56</w:t>
      </w:r>
      <w:r>
        <w:rPr>
          <w:noProof/>
        </w:rPr>
        <w:fldChar w:fldCharType="end"/>
      </w:r>
    </w:p>
    <w:p w14:paraId="02EBF085" w14:textId="54757AA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_Toc168549696 \h </w:instrText>
      </w:r>
      <w:r>
        <w:rPr>
          <w:noProof/>
        </w:rPr>
      </w:r>
      <w:r>
        <w:rPr>
          <w:noProof/>
        </w:rPr>
        <w:fldChar w:fldCharType="separate"/>
      </w:r>
      <w:r>
        <w:rPr>
          <w:noProof/>
        </w:rPr>
        <w:t>56</w:t>
      </w:r>
      <w:r>
        <w:rPr>
          <w:noProof/>
        </w:rPr>
        <w:fldChar w:fldCharType="end"/>
      </w:r>
    </w:p>
    <w:p w14:paraId="3076CE92" w14:textId="600D025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5.3.2.6.2</w:t>
      </w:r>
      <w:r>
        <w:rPr>
          <w:rFonts w:asciiTheme="minorHAnsi" w:eastAsiaTheme="minorEastAsia" w:hAnsiTheme="minorHAnsi" w:cstheme="minorBidi"/>
          <w:noProof/>
          <w:kern w:val="2"/>
          <w:sz w:val="21"/>
          <w:szCs w:val="22"/>
          <w:lang w:val="en-US" w:eastAsia="zh-CN"/>
          <w14:ligatures w14:val="standardContextual"/>
        </w:rPr>
        <w:tab/>
      </w:r>
      <w:r>
        <w:rPr>
          <w:noProof/>
        </w:rPr>
        <w:t>Network Slice LCM Recommendation Notification</w:t>
      </w:r>
      <w:r>
        <w:rPr>
          <w:noProof/>
        </w:rPr>
        <w:tab/>
      </w:r>
      <w:r>
        <w:rPr>
          <w:noProof/>
        </w:rPr>
        <w:fldChar w:fldCharType="begin"/>
      </w:r>
      <w:r>
        <w:rPr>
          <w:noProof/>
        </w:rPr>
        <w:instrText xml:space="preserve"> PAGEREF _Toc168549697 \h </w:instrText>
      </w:r>
      <w:r>
        <w:rPr>
          <w:noProof/>
        </w:rPr>
      </w:r>
      <w:r>
        <w:rPr>
          <w:noProof/>
        </w:rPr>
        <w:fldChar w:fldCharType="separate"/>
      </w:r>
      <w:r>
        <w:rPr>
          <w:noProof/>
        </w:rPr>
        <w:t>56</w:t>
      </w:r>
      <w:r>
        <w:rPr>
          <w:noProof/>
        </w:rPr>
        <w:fldChar w:fldCharType="end"/>
      </w:r>
    </w:p>
    <w:p w14:paraId="58DF8FFB" w14:textId="1738312A"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ab/>
      </w:r>
      <w:r>
        <w:rPr>
          <w:noProof/>
        </w:rPr>
        <w:fldChar w:fldCharType="begin"/>
      </w:r>
      <w:r>
        <w:rPr>
          <w:noProof/>
        </w:rPr>
        <w:instrText xml:space="preserve"> PAGEREF _Toc168549698 \h </w:instrText>
      </w:r>
      <w:r>
        <w:rPr>
          <w:noProof/>
        </w:rPr>
      </w:r>
      <w:r>
        <w:rPr>
          <w:noProof/>
        </w:rPr>
        <w:fldChar w:fldCharType="separate"/>
      </w:r>
      <w:r>
        <w:rPr>
          <w:noProof/>
        </w:rPr>
        <w:t>57</w:t>
      </w:r>
      <w:r>
        <w:rPr>
          <w:noProof/>
        </w:rPr>
        <w:fldChar w:fldCharType="end"/>
      </w:r>
    </w:p>
    <w:p w14:paraId="13A371F8" w14:textId="4025B4A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5.4.1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_Toc168549699 \h </w:instrText>
      </w:r>
      <w:r>
        <w:rPr>
          <w:noProof/>
        </w:rPr>
      </w:r>
      <w:r>
        <w:rPr>
          <w:noProof/>
        </w:rPr>
        <w:fldChar w:fldCharType="separate"/>
      </w:r>
      <w:r>
        <w:rPr>
          <w:noProof/>
        </w:rPr>
        <w:t>57</w:t>
      </w:r>
      <w:r>
        <w:rPr>
          <w:noProof/>
        </w:rPr>
        <w:fldChar w:fldCharType="end"/>
      </w:r>
    </w:p>
    <w:p w14:paraId="0057EC26" w14:textId="70B6B585"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5.4.2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_Toc168549700 \h </w:instrText>
      </w:r>
      <w:r>
        <w:rPr>
          <w:noProof/>
        </w:rPr>
      </w:r>
      <w:r>
        <w:rPr>
          <w:noProof/>
        </w:rPr>
        <w:fldChar w:fldCharType="separate"/>
      </w:r>
      <w:r>
        <w:rPr>
          <w:noProof/>
        </w:rPr>
        <w:t>57</w:t>
      </w:r>
      <w:r>
        <w:rPr>
          <w:noProof/>
        </w:rPr>
        <w:fldChar w:fldCharType="end"/>
      </w:r>
    </w:p>
    <w:p w14:paraId="480B11FF" w14:textId="34BF047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5.4.2.1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_Toc168549701 \h </w:instrText>
      </w:r>
      <w:r>
        <w:rPr>
          <w:noProof/>
        </w:rPr>
      </w:r>
      <w:r>
        <w:rPr>
          <w:noProof/>
        </w:rPr>
        <w:fldChar w:fldCharType="separate"/>
      </w:r>
      <w:r>
        <w:rPr>
          <w:noProof/>
        </w:rPr>
        <w:t>57</w:t>
      </w:r>
      <w:r>
        <w:rPr>
          <w:noProof/>
        </w:rPr>
        <w:fldChar w:fldCharType="end"/>
      </w:r>
    </w:p>
    <w:p w14:paraId="6BBE3336" w14:textId="15F51F5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5.4.2.2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_Create</w:t>
      </w:r>
      <w:r>
        <w:rPr>
          <w:noProof/>
        </w:rPr>
        <w:tab/>
      </w:r>
      <w:r>
        <w:rPr>
          <w:noProof/>
        </w:rPr>
        <w:fldChar w:fldCharType="begin"/>
      </w:r>
      <w:r>
        <w:rPr>
          <w:noProof/>
        </w:rPr>
        <w:instrText xml:space="preserve"> PAGEREF _Toc168549702 \h </w:instrText>
      </w:r>
      <w:r>
        <w:rPr>
          <w:noProof/>
        </w:rPr>
      </w:r>
      <w:r>
        <w:rPr>
          <w:noProof/>
        </w:rPr>
        <w:fldChar w:fldCharType="separate"/>
      </w:r>
      <w:r>
        <w:rPr>
          <w:noProof/>
        </w:rPr>
        <w:t>58</w:t>
      </w:r>
      <w:r>
        <w:rPr>
          <w:noProof/>
        </w:rPr>
        <w:fldChar w:fldCharType="end"/>
      </w:r>
    </w:p>
    <w:p w14:paraId="7ABF8318" w14:textId="4A191E2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lastRenderedPageBreak/>
        <w:t>5.4.2.2.1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_Toc168549703 \h </w:instrText>
      </w:r>
      <w:r>
        <w:rPr>
          <w:noProof/>
        </w:rPr>
      </w:r>
      <w:r>
        <w:rPr>
          <w:noProof/>
        </w:rPr>
        <w:fldChar w:fldCharType="separate"/>
      </w:r>
      <w:r>
        <w:rPr>
          <w:noProof/>
        </w:rPr>
        <w:t>58</w:t>
      </w:r>
      <w:r>
        <w:rPr>
          <w:noProof/>
        </w:rPr>
        <w:fldChar w:fldCharType="end"/>
      </w:r>
    </w:p>
    <w:p w14:paraId="20151FE4" w14:textId="4481CC2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5.4.2.2.2</w:t>
      </w:r>
      <w:r>
        <w:rPr>
          <w:rFonts w:asciiTheme="minorHAnsi" w:eastAsiaTheme="minorEastAsia" w:hAnsiTheme="minorHAnsi" w:cstheme="minorBidi"/>
          <w:noProof/>
          <w:kern w:val="2"/>
          <w:sz w:val="21"/>
          <w:szCs w:val="22"/>
          <w:lang w:val="en-US" w:eastAsia="zh-CN"/>
          <w14:ligatures w14:val="standardContextual"/>
        </w:rPr>
        <w:tab/>
      </w:r>
      <w:r>
        <w:rPr>
          <w:noProof/>
        </w:rPr>
        <w:t>Policy Provisioning</w:t>
      </w:r>
      <w:r>
        <w:rPr>
          <w:noProof/>
        </w:rPr>
        <w:tab/>
      </w:r>
      <w:r>
        <w:rPr>
          <w:noProof/>
        </w:rPr>
        <w:fldChar w:fldCharType="begin"/>
      </w:r>
      <w:r>
        <w:rPr>
          <w:noProof/>
        </w:rPr>
        <w:instrText xml:space="preserve"> PAGEREF _Toc168549704 \h </w:instrText>
      </w:r>
      <w:r>
        <w:rPr>
          <w:noProof/>
        </w:rPr>
      </w:r>
      <w:r>
        <w:rPr>
          <w:noProof/>
        </w:rPr>
        <w:fldChar w:fldCharType="separate"/>
      </w:r>
      <w:r>
        <w:rPr>
          <w:noProof/>
        </w:rPr>
        <w:t>58</w:t>
      </w:r>
      <w:r>
        <w:rPr>
          <w:noProof/>
        </w:rPr>
        <w:fldChar w:fldCharType="end"/>
      </w:r>
    </w:p>
    <w:p w14:paraId="65751E28" w14:textId="58D2DC7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5.4.2.3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_Update</w:t>
      </w:r>
      <w:r>
        <w:rPr>
          <w:noProof/>
        </w:rPr>
        <w:tab/>
      </w:r>
      <w:r>
        <w:rPr>
          <w:noProof/>
        </w:rPr>
        <w:fldChar w:fldCharType="begin"/>
      </w:r>
      <w:r>
        <w:rPr>
          <w:noProof/>
        </w:rPr>
        <w:instrText xml:space="preserve"> PAGEREF _Toc168549705 \h </w:instrText>
      </w:r>
      <w:r>
        <w:rPr>
          <w:noProof/>
        </w:rPr>
      </w:r>
      <w:r>
        <w:rPr>
          <w:noProof/>
        </w:rPr>
        <w:fldChar w:fldCharType="separate"/>
      </w:r>
      <w:r>
        <w:rPr>
          <w:noProof/>
        </w:rPr>
        <w:t>59</w:t>
      </w:r>
      <w:r>
        <w:rPr>
          <w:noProof/>
        </w:rPr>
        <w:fldChar w:fldCharType="end"/>
      </w:r>
    </w:p>
    <w:p w14:paraId="5912C470" w14:textId="5599211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_Toc168549706 \h </w:instrText>
      </w:r>
      <w:r>
        <w:rPr>
          <w:noProof/>
        </w:rPr>
      </w:r>
      <w:r>
        <w:rPr>
          <w:noProof/>
        </w:rPr>
        <w:fldChar w:fldCharType="separate"/>
      </w:r>
      <w:r>
        <w:rPr>
          <w:noProof/>
        </w:rPr>
        <w:t>59</w:t>
      </w:r>
      <w:r>
        <w:rPr>
          <w:noProof/>
        </w:rPr>
        <w:fldChar w:fldCharType="end"/>
      </w:r>
    </w:p>
    <w:p w14:paraId="4006E9B5" w14:textId="7394573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5.4.2.3.2</w:t>
      </w:r>
      <w:r>
        <w:rPr>
          <w:rFonts w:asciiTheme="minorHAnsi" w:eastAsiaTheme="minorEastAsia" w:hAnsiTheme="minorHAnsi" w:cstheme="minorBidi"/>
          <w:noProof/>
          <w:kern w:val="2"/>
          <w:sz w:val="21"/>
          <w:szCs w:val="22"/>
          <w:lang w:val="en-US" w:eastAsia="zh-CN"/>
          <w14:ligatures w14:val="standardContextual"/>
        </w:rPr>
        <w:tab/>
      </w:r>
      <w:r>
        <w:rPr>
          <w:noProof/>
        </w:rPr>
        <w:t>Policy Update</w:t>
      </w:r>
      <w:r>
        <w:rPr>
          <w:noProof/>
        </w:rPr>
        <w:tab/>
      </w:r>
      <w:r>
        <w:rPr>
          <w:noProof/>
        </w:rPr>
        <w:fldChar w:fldCharType="begin"/>
      </w:r>
      <w:r>
        <w:rPr>
          <w:noProof/>
        </w:rPr>
        <w:instrText xml:space="preserve"> PAGEREF _Toc168549707 \h </w:instrText>
      </w:r>
      <w:r>
        <w:rPr>
          <w:noProof/>
        </w:rPr>
      </w:r>
      <w:r>
        <w:rPr>
          <w:noProof/>
        </w:rPr>
        <w:fldChar w:fldCharType="separate"/>
      </w:r>
      <w:r>
        <w:rPr>
          <w:noProof/>
        </w:rPr>
        <w:t>59</w:t>
      </w:r>
      <w:r>
        <w:rPr>
          <w:noProof/>
        </w:rPr>
        <w:fldChar w:fldCharType="end"/>
      </w:r>
    </w:p>
    <w:p w14:paraId="6440A99B" w14:textId="0717B13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5.4.2.4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_Delete</w:t>
      </w:r>
      <w:r>
        <w:rPr>
          <w:noProof/>
        </w:rPr>
        <w:tab/>
      </w:r>
      <w:r>
        <w:rPr>
          <w:noProof/>
        </w:rPr>
        <w:fldChar w:fldCharType="begin"/>
      </w:r>
      <w:r>
        <w:rPr>
          <w:noProof/>
        </w:rPr>
        <w:instrText xml:space="preserve"> PAGEREF _Toc168549708 \h </w:instrText>
      </w:r>
      <w:r>
        <w:rPr>
          <w:noProof/>
        </w:rPr>
      </w:r>
      <w:r>
        <w:rPr>
          <w:noProof/>
        </w:rPr>
        <w:fldChar w:fldCharType="separate"/>
      </w:r>
      <w:r>
        <w:rPr>
          <w:noProof/>
        </w:rPr>
        <w:t>60</w:t>
      </w:r>
      <w:r>
        <w:rPr>
          <w:noProof/>
        </w:rPr>
        <w:fldChar w:fldCharType="end"/>
      </w:r>
    </w:p>
    <w:p w14:paraId="1FB78BE2" w14:textId="4B505B6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_Toc168549709 \h </w:instrText>
      </w:r>
      <w:r>
        <w:rPr>
          <w:noProof/>
        </w:rPr>
      </w:r>
      <w:r>
        <w:rPr>
          <w:noProof/>
        </w:rPr>
        <w:fldChar w:fldCharType="separate"/>
      </w:r>
      <w:r>
        <w:rPr>
          <w:noProof/>
        </w:rPr>
        <w:t>60</w:t>
      </w:r>
      <w:r>
        <w:rPr>
          <w:noProof/>
        </w:rPr>
        <w:fldChar w:fldCharType="end"/>
      </w:r>
    </w:p>
    <w:p w14:paraId="5F7E1825" w14:textId="5B34579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5.4.2.4.2</w:t>
      </w:r>
      <w:r>
        <w:rPr>
          <w:rFonts w:asciiTheme="minorHAnsi" w:eastAsiaTheme="minorEastAsia" w:hAnsiTheme="minorHAnsi" w:cstheme="minorBidi"/>
          <w:noProof/>
          <w:kern w:val="2"/>
          <w:sz w:val="21"/>
          <w:szCs w:val="22"/>
          <w:lang w:val="en-US" w:eastAsia="zh-CN"/>
          <w14:ligatures w14:val="standardContextual"/>
        </w:rPr>
        <w:tab/>
      </w:r>
      <w:r>
        <w:rPr>
          <w:noProof/>
        </w:rPr>
        <w:t>Policy(ies) Deletion</w:t>
      </w:r>
      <w:r>
        <w:rPr>
          <w:noProof/>
        </w:rPr>
        <w:tab/>
      </w:r>
      <w:r>
        <w:rPr>
          <w:noProof/>
        </w:rPr>
        <w:fldChar w:fldCharType="begin"/>
      </w:r>
      <w:r>
        <w:rPr>
          <w:noProof/>
        </w:rPr>
        <w:instrText xml:space="preserve"> PAGEREF _Toc168549710 \h </w:instrText>
      </w:r>
      <w:r>
        <w:rPr>
          <w:noProof/>
        </w:rPr>
      </w:r>
      <w:r>
        <w:rPr>
          <w:noProof/>
        </w:rPr>
        <w:fldChar w:fldCharType="separate"/>
      </w:r>
      <w:r>
        <w:rPr>
          <w:noProof/>
        </w:rPr>
        <w:t>60</w:t>
      </w:r>
      <w:r>
        <w:rPr>
          <w:noProof/>
        </w:rPr>
        <w:fldChar w:fldCharType="end"/>
      </w:r>
    </w:p>
    <w:p w14:paraId="03712261" w14:textId="1519332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5.4.2.5</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NSCE_PolicyManagement_HarmonizationNotify</w:t>
      </w:r>
      <w:r>
        <w:rPr>
          <w:noProof/>
        </w:rPr>
        <w:tab/>
      </w:r>
      <w:r>
        <w:rPr>
          <w:noProof/>
        </w:rPr>
        <w:fldChar w:fldCharType="begin"/>
      </w:r>
      <w:r>
        <w:rPr>
          <w:noProof/>
        </w:rPr>
        <w:instrText xml:space="preserve"> PAGEREF _Toc168549711 \h </w:instrText>
      </w:r>
      <w:r>
        <w:rPr>
          <w:noProof/>
        </w:rPr>
      </w:r>
      <w:r>
        <w:rPr>
          <w:noProof/>
        </w:rPr>
        <w:fldChar w:fldCharType="separate"/>
      </w:r>
      <w:r>
        <w:rPr>
          <w:noProof/>
        </w:rPr>
        <w:t>60</w:t>
      </w:r>
      <w:r>
        <w:rPr>
          <w:noProof/>
        </w:rPr>
        <w:fldChar w:fldCharType="end"/>
      </w:r>
    </w:p>
    <w:p w14:paraId="26409C09" w14:textId="24D3429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_Toc168549712 \h </w:instrText>
      </w:r>
      <w:r>
        <w:rPr>
          <w:noProof/>
        </w:rPr>
      </w:r>
      <w:r>
        <w:rPr>
          <w:noProof/>
        </w:rPr>
        <w:fldChar w:fldCharType="separate"/>
      </w:r>
      <w:r>
        <w:rPr>
          <w:noProof/>
        </w:rPr>
        <w:t>60</w:t>
      </w:r>
      <w:r>
        <w:rPr>
          <w:noProof/>
        </w:rPr>
        <w:fldChar w:fldCharType="end"/>
      </w:r>
    </w:p>
    <w:p w14:paraId="17AED2F9" w14:textId="60036C0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5.4.2.5.2</w:t>
      </w:r>
      <w:r>
        <w:rPr>
          <w:rFonts w:asciiTheme="minorHAnsi" w:eastAsiaTheme="minorEastAsia" w:hAnsiTheme="minorHAnsi" w:cstheme="minorBidi"/>
          <w:noProof/>
          <w:kern w:val="2"/>
          <w:sz w:val="21"/>
          <w:szCs w:val="22"/>
          <w:lang w:val="en-US" w:eastAsia="zh-CN"/>
          <w14:ligatures w14:val="standardContextual"/>
        </w:rPr>
        <w:tab/>
      </w:r>
      <w:r>
        <w:rPr>
          <w:noProof/>
        </w:rPr>
        <w:t xml:space="preserve">Policy Harmonization </w:t>
      </w:r>
      <w:r w:rsidRPr="00113C3A">
        <w:rPr>
          <w:noProof/>
          <w:lang w:val="en-US"/>
        </w:rPr>
        <w:t>Notification</w:t>
      </w:r>
      <w:r>
        <w:rPr>
          <w:noProof/>
        </w:rPr>
        <w:tab/>
      </w:r>
      <w:r>
        <w:rPr>
          <w:noProof/>
        </w:rPr>
        <w:fldChar w:fldCharType="begin"/>
      </w:r>
      <w:r>
        <w:rPr>
          <w:noProof/>
        </w:rPr>
        <w:instrText xml:space="preserve"> PAGEREF _Toc168549713 \h </w:instrText>
      </w:r>
      <w:r>
        <w:rPr>
          <w:noProof/>
        </w:rPr>
      </w:r>
      <w:r>
        <w:rPr>
          <w:noProof/>
        </w:rPr>
        <w:fldChar w:fldCharType="separate"/>
      </w:r>
      <w:r>
        <w:rPr>
          <w:noProof/>
        </w:rPr>
        <w:t>61</w:t>
      </w:r>
      <w:r>
        <w:rPr>
          <w:noProof/>
        </w:rPr>
        <w:fldChar w:fldCharType="end"/>
      </w:r>
    </w:p>
    <w:p w14:paraId="28E05BCC" w14:textId="18E7F55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5.4.2.6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w:t>
      </w:r>
      <w:r w:rsidRPr="00113C3A">
        <w:rPr>
          <w:noProof/>
          <w:lang w:val="en-US"/>
        </w:rPr>
        <w:t>Subscribe</w:t>
      </w:r>
      <w:r>
        <w:rPr>
          <w:noProof/>
        </w:rPr>
        <w:tab/>
      </w:r>
      <w:r>
        <w:rPr>
          <w:noProof/>
        </w:rPr>
        <w:fldChar w:fldCharType="begin"/>
      </w:r>
      <w:r>
        <w:rPr>
          <w:noProof/>
        </w:rPr>
        <w:instrText xml:space="preserve"> PAGEREF _Toc168549714 \h </w:instrText>
      </w:r>
      <w:r>
        <w:rPr>
          <w:noProof/>
        </w:rPr>
      </w:r>
      <w:r>
        <w:rPr>
          <w:noProof/>
        </w:rPr>
        <w:fldChar w:fldCharType="separate"/>
      </w:r>
      <w:r>
        <w:rPr>
          <w:noProof/>
        </w:rPr>
        <w:t>61</w:t>
      </w:r>
      <w:r>
        <w:rPr>
          <w:noProof/>
        </w:rPr>
        <w:fldChar w:fldCharType="end"/>
      </w:r>
    </w:p>
    <w:p w14:paraId="422E6392" w14:textId="07059C6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_Toc168549715 \h </w:instrText>
      </w:r>
      <w:r>
        <w:rPr>
          <w:noProof/>
        </w:rPr>
      </w:r>
      <w:r>
        <w:rPr>
          <w:noProof/>
        </w:rPr>
        <w:fldChar w:fldCharType="separate"/>
      </w:r>
      <w:r>
        <w:rPr>
          <w:noProof/>
        </w:rPr>
        <w:t>61</w:t>
      </w:r>
      <w:r>
        <w:rPr>
          <w:noProof/>
        </w:rPr>
        <w:fldChar w:fldCharType="end"/>
      </w:r>
    </w:p>
    <w:p w14:paraId="08AEB64D" w14:textId="0A0C5AA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5.4.2.6.2</w:t>
      </w:r>
      <w:r>
        <w:rPr>
          <w:rFonts w:asciiTheme="minorHAnsi" w:eastAsiaTheme="minorEastAsia" w:hAnsiTheme="minorHAnsi" w:cstheme="minorBidi"/>
          <w:noProof/>
          <w:kern w:val="2"/>
          <w:sz w:val="21"/>
          <w:szCs w:val="22"/>
          <w:lang w:val="en-US" w:eastAsia="zh-CN"/>
          <w14:ligatures w14:val="standardContextual"/>
        </w:rPr>
        <w:tab/>
      </w:r>
      <w:r>
        <w:rPr>
          <w:noProof/>
        </w:rPr>
        <w:t>Policy Usage</w:t>
      </w:r>
      <w:r w:rsidRPr="00113C3A">
        <w:rPr>
          <w:noProof/>
        </w:rPr>
        <w:t xml:space="preserve"> Subscription</w:t>
      </w:r>
      <w:r>
        <w:rPr>
          <w:noProof/>
        </w:rPr>
        <w:t xml:space="preserve"> Creation</w:t>
      </w:r>
      <w:r>
        <w:rPr>
          <w:noProof/>
        </w:rPr>
        <w:tab/>
      </w:r>
      <w:r>
        <w:rPr>
          <w:noProof/>
        </w:rPr>
        <w:fldChar w:fldCharType="begin"/>
      </w:r>
      <w:r>
        <w:rPr>
          <w:noProof/>
        </w:rPr>
        <w:instrText xml:space="preserve"> PAGEREF _Toc168549716 \h </w:instrText>
      </w:r>
      <w:r>
        <w:rPr>
          <w:noProof/>
        </w:rPr>
      </w:r>
      <w:r>
        <w:rPr>
          <w:noProof/>
        </w:rPr>
        <w:fldChar w:fldCharType="separate"/>
      </w:r>
      <w:r>
        <w:rPr>
          <w:noProof/>
        </w:rPr>
        <w:t>61</w:t>
      </w:r>
      <w:r>
        <w:rPr>
          <w:noProof/>
        </w:rPr>
        <w:fldChar w:fldCharType="end"/>
      </w:r>
    </w:p>
    <w:p w14:paraId="31946EC8" w14:textId="57F137E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5.4.2.6.3</w:t>
      </w:r>
      <w:r>
        <w:rPr>
          <w:rFonts w:asciiTheme="minorHAnsi" w:eastAsiaTheme="minorEastAsia" w:hAnsiTheme="minorHAnsi" w:cstheme="minorBidi"/>
          <w:noProof/>
          <w:kern w:val="2"/>
          <w:sz w:val="21"/>
          <w:szCs w:val="22"/>
          <w:lang w:val="en-US" w:eastAsia="zh-CN"/>
          <w14:ligatures w14:val="standardContextual"/>
        </w:rPr>
        <w:tab/>
      </w:r>
      <w:r>
        <w:rPr>
          <w:noProof/>
        </w:rPr>
        <w:t>Policy Usage</w:t>
      </w:r>
      <w:r w:rsidRPr="00113C3A">
        <w:rPr>
          <w:noProof/>
        </w:rPr>
        <w:t xml:space="preserve"> Subscription</w:t>
      </w:r>
      <w:r>
        <w:rPr>
          <w:noProof/>
        </w:rPr>
        <w:t xml:space="preserve"> Update</w:t>
      </w:r>
      <w:r>
        <w:rPr>
          <w:noProof/>
        </w:rPr>
        <w:tab/>
      </w:r>
      <w:r>
        <w:rPr>
          <w:noProof/>
        </w:rPr>
        <w:fldChar w:fldCharType="begin"/>
      </w:r>
      <w:r>
        <w:rPr>
          <w:noProof/>
        </w:rPr>
        <w:instrText xml:space="preserve"> PAGEREF _Toc168549717 \h </w:instrText>
      </w:r>
      <w:r>
        <w:rPr>
          <w:noProof/>
        </w:rPr>
      </w:r>
      <w:r>
        <w:rPr>
          <w:noProof/>
        </w:rPr>
        <w:fldChar w:fldCharType="separate"/>
      </w:r>
      <w:r>
        <w:rPr>
          <w:noProof/>
        </w:rPr>
        <w:t>62</w:t>
      </w:r>
      <w:r>
        <w:rPr>
          <w:noProof/>
        </w:rPr>
        <w:fldChar w:fldCharType="end"/>
      </w:r>
    </w:p>
    <w:p w14:paraId="266ABB16" w14:textId="3F7A890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5.4.2.6.4</w:t>
      </w:r>
      <w:r>
        <w:rPr>
          <w:rFonts w:asciiTheme="minorHAnsi" w:eastAsiaTheme="minorEastAsia" w:hAnsiTheme="minorHAnsi" w:cstheme="minorBidi"/>
          <w:noProof/>
          <w:kern w:val="2"/>
          <w:sz w:val="21"/>
          <w:szCs w:val="22"/>
          <w:lang w:val="en-US" w:eastAsia="zh-CN"/>
          <w14:ligatures w14:val="standardContextual"/>
        </w:rPr>
        <w:tab/>
      </w:r>
      <w:r>
        <w:rPr>
          <w:noProof/>
        </w:rPr>
        <w:t>Policy Usage</w:t>
      </w:r>
      <w:r w:rsidRPr="00113C3A">
        <w:rPr>
          <w:noProof/>
        </w:rPr>
        <w:t xml:space="preserve"> Subscription</w:t>
      </w:r>
      <w:r>
        <w:rPr>
          <w:noProof/>
        </w:rPr>
        <w:t xml:space="preserve"> Deletion</w:t>
      </w:r>
      <w:r>
        <w:rPr>
          <w:noProof/>
        </w:rPr>
        <w:tab/>
      </w:r>
      <w:r>
        <w:rPr>
          <w:noProof/>
        </w:rPr>
        <w:fldChar w:fldCharType="begin"/>
      </w:r>
      <w:r>
        <w:rPr>
          <w:noProof/>
        </w:rPr>
        <w:instrText xml:space="preserve"> PAGEREF _Toc168549718 \h </w:instrText>
      </w:r>
      <w:r>
        <w:rPr>
          <w:noProof/>
        </w:rPr>
      </w:r>
      <w:r>
        <w:rPr>
          <w:noProof/>
        </w:rPr>
        <w:fldChar w:fldCharType="separate"/>
      </w:r>
      <w:r>
        <w:rPr>
          <w:noProof/>
        </w:rPr>
        <w:t>63</w:t>
      </w:r>
      <w:r>
        <w:rPr>
          <w:noProof/>
        </w:rPr>
        <w:fldChar w:fldCharType="end"/>
      </w:r>
    </w:p>
    <w:p w14:paraId="6797F8F5" w14:textId="3C8C392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5.4.2.7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NSCE_PolicyManagement_Notify</w:t>
      </w:r>
      <w:r>
        <w:rPr>
          <w:noProof/>
        </w:rPr>
        <w:tab/>
      </w:r>
      <w:r>
        <w:rPr>
          <w:noProof/>
        </w:rPr>
        <w:fldChar w:fldCharType="begin"/>
      </w:r>
      <w:r>
        <w:rPr>
          <w:noProof/>
        </w:rPr>
        <w:instrText xml:space="preserve"> PAGEREF _Toc168549719 \h </w:instrText>
      </w:r>
      <w:r>
        <w:rPr>
          <w:noProof/>
        </w:rPr>
      </w:r>
      <w:r>
        <w:rPr>
          <w:noProof/>
        </w:rPr>
        <w:fldChar w:fldCharType="separate"/>
      </w:r>
      <w:r>
        <w:rPr>
          <w:noProof/>
        </w:rPr>
        <w:t>63</w:t>
      </w:r>
      <w:r>
        <w:rPr>
          <w:noProof/>
        </w:rPr>
        <w:fldChar w:fldCharType="end"/>
      </w:r>
    </w:p>
    <w:p w14:paraId="4C36B129" w14:textId="2D1ACE0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_Toc168549720 \h </w:instrText>
      </w:r>
      <w:r>
        <w:rPr>
          <w:noProof/>
        </w:rPr>
      </w:r>
      <w:r>
        <w:rPr>
          <w:noProof/>
        </w:rPr>
        <w:fldChar w:fldCharType="separate"/>
      </w:r>
      <w:r>
        <w:rPr>
          <w:noProof/>
        </w:rPr>
        <w:t>63</w:t>
      </w:r>
      <w:r>
        <w:rPr>
          <w:noProof/>
        </w:rPr>
        <w:fldChar w:fldCharType="end"/>
      </w:r>
    </w:p>
    <w:p w14:paraId="693749C9" w14:textId="3C538BB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5.4.2.7.2</w:t>
      </w:r>
      <w:r>
        <w:rPr>
          <w:rFonts w:asciiTheme="minorHAnsi" w:eastAsiaTheme="minorEastAsia" w:hAnsiTheme="minorHAnsi" w:cstheme="minorBidi"/>
          <w:noProof/>
          <w:kern w:val="2"/>
          <w:sz w:val="21"/>
          <w:szCs w:val="22"/>
          <w:lang w:val="en-US" w:eastAsia="zh-CN"/>
          <w14:ligatures w14:val="standardContextual"/>
        </w:rPr>
        <w:tab/>
      </w:r>
      <w:r>
        <w:rPr>
          <w:noProof/>
        </w:rPr>
        <w:t xml:space="preserve">Policy Usage </w:t>
      </w:r>
      <w:r w:rsidRPr="00113C3A">
        <w:rPr>
          <w:noProof/>
          <w:lang w:val="en-US"/>
        </w:rPr>
        <w:t>Notification</w:t>
      </w:r>
      <w:r>
        <w:rPr>
          <w:noProof/>
        </w:rPr>
        <w:tab/>
      </w:r>
      <w:r>
        <w:rPr>
          <w:noProof/>
        </w:rPr>
        <w:fldChar w:fldCharType="begin"/>
      </w:r>
      <w:r>
        <w:rPr>
          <w:noProof/>
        </w:rPr>
        <w:instrText xml:space="preserve"> PAGEREF _Toc168549721 \h </w:instrText>
      </w:r>
      <w:r>
        <w:rPr>
          <w:noProof/>
        </w:rPr>
      </w:r>
      <w:r>
        <w:rPr>
          <w:noProof/>
        </w:rPr>
        <w:fldChar w:fldCharType="separate"/>
      </w:r>
      <w:r>
        <w:rPr>
          <w:noProof/>
        </w:rPr>
        <w:t>63</w:t>
      </w:r>
      <w:r>
        <w:rPr>
          <w:noProof/>
        </w:rPr>
        <w:fldChar w:fldCharType="end"/>
      </w:r>
    </w:p>
    <w:p w14:paraId="09168056" w14:textId="7CD05AD6"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5.5</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w:t>
      </w:r>
      <w:r>
        <w:rPr>
          <w:noProof/>
        </w:rPr>
        <w:tab/>
      </w:r>
      <w:r>
        <w:rPr>
          <w:noProof/>
        </w:rPr>
        <w:fldChar w:fldCharType="begin"/>
      </w:r>
      <w:r>
        <w:rPr>
          <w:noProof/>
        </w:rPr>
        <w:instrText xml:space="preserve"> PAGEREF _Toc168549722 \h </w:instrText>
      </w:r>
      <w:r>
        <w:rPr>
          <w:noProof/>
        </w:rPr>
      </w:r>
      <w:r>
        <w:rPr>
          <w:noProof/>
        </w:rPr>
        <w:fldChar w:fldCharType="separate"/>
      </w:r>
      <w:r>
        <w:rPr>
          <w:noProof/>
        </w:rPr>
        <w:t>64</w:t>
      </w:r>
      <w:r>
        <w:rPr>
          <w:noProof/>
        </w:rPr>
        <w:fldChar w:fldCharType="end"/>
      </w:r>
    </w:p>
    <w:p w14:paraId="3F460E54" w14:textId="52C16A5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5.5.1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_Toc168549723 \h </w:instrText>
      </w:r>
      <w:r>
        <w:rPr>
          <w:noProof/>
        </w:rPr>
      </w:r>
      <w:r>
        <w:rPr>
          <w:noProof/>
        </w:rPr>
        <w:fldChar w:fldCharType="separate"/>
      </w:r>
      <w:r>
        <w:rPr>
          <w:noProof/>
        </w:rPr>
        <w:t>64</w:t>
      </w:r>
      <w:r>
        <w:rPr>
          <w:noProof/>
        </w:rPr>
        <w:fldChar w:fldCharType="end"/>
      </w:r>
    </w:p>
    <w:p w14:paraId="7DA070FF" w14:textId="2D9EAE2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5.5.2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_Toc168549724 \h </w:instrText>
      </w:r>
      <w:r>
        <w:rPr>
          <w:noProof/>
        </w:rPr>
      </w:r>
      <w:r>
        <w:rPr>
          <w:noProof/>
        </w:rPr>
        <w:fldChar w:fldCharType="separate"/>
      </w:r>
      <w:r>
        <w:rPr>
          <w:noProof/>
        </w:rPr>
        <w:t>64</w:t>
      </w:r>
      <w:r>
        <w:rPr>
          <w:noProof/>
        </w:rPr>
        <w:fldChar w:fldCharType="end"/>
      </w:r>
    </w:p>
    <w:p w14:paraId="0F1BE797" w14:textId="0054FEA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5.5.2.1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_Toc168549725 \h </w:instrText>
      </w:r>
      <w:r>
        <w:rPr>
          <w:noProof/>
        </w:rPr>
      </w:r>
      <w:r>
        <w:rPr>
          <w:noProof/>
        </w:rPr>
        <w:fldChar w:fldCharType="separate"/>
      </w:r>
      <w:r>
        <w:rPr>
          <w:noProof/>
        </w:rPr>
        <w:t>64</w:t>
      </w:r>
      <w:r>
        <w:rPr>
          <w:noProof/>
        </w:rPr>
        <w:fldChar w:fldCharType="end"/>
      </w:r>
    </w:p>
    <w:p w14:paraId="3C90568F" w14:textId="6AF0336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5.5.2.2</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_Toc168549726 \h </w:instrText>
      </w:r>
      <w:r>
        <w:rPr>
          <w:noProof/>
        </w:rPr>
      </w:r>
      <w:r>
        <w:rPr>
          <w:noProof/>
        </w:rPr>
        <w:fldChar w:fldCharType="separate"/>
      </w:r>
      <w:r>
        <w:rPr>
          <w:noProof/>
        </w:rPr>
        <w:t>65</w:t>
      </w:r>
      <w:r>
        <w:rPr>
          <w:noProof/>
        </w:rPr>
        <w:fldChar w:fldCharType="end"/>
      </w:r>
    </w:p>
    <w:p w14:paraId="08558977" w14:textId="1AE40F4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5.5.2.2.1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_Toc168549727 \h </w:instrText>
      </w:r>
      <w:r>
        <w:rPr>
          <w:noProof/>
        </w:rPr>
      </w:r>
      <w:r>
        <w:rPr>
          <w:noProof/>
        </w:rPr>
        <w:fldChar w:fldCharType="separate"/>
      </w:r>
      <w:r>
        <w:rPr>
          <w:noProof/>
        </w:rPr>
        <w:t>65</w:t>
      </w:r>
      <w:r>
        <w:rPr>
          <w:noProof/>
        </w:rPr>
        <w:fldChar w:fldCharType="end"/>
      </w:r>
    </w:p>
    <w:p w14:paraId="548741B7" w14:textId="768D87F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5.5.2.2.2</w:t>
      </w:r>
      <w:r>
        <w:rPr>
          <w:rFonts w:asciiTheme="minorHAnsi" w:eastAsiaTheme="minorEastAsia" w:hAnsiTheme="minorHAnsi" w:cstheme="minorBidi"/>
          <w:noProof/>
          <w:kern w:val="2"/>
          <w:sz w:val="21"/>
          <w:szCs w:val="22"/>
          <w:lang w:val="en-US" w:eastAsia="zh-CN"/>
          <w14:ligatures w14:val="standardContextual"/>
        </w:rPr>
        <w:tab/>
      </w:r>
      <w:r>
        <w:rPr>
          <w:noProof/>
        </w:rPr>
        <w:t>Network Slice Optimization Subscription Creation</w:t>
      </w:r>
      <w:r>
        <w:rPr>
          <w:noProof/>
        </w:rPr>
        <w:tab/>
      </w:r>
      <w:r>
        <w:rPr>
          <w:noProof/>
        </w:rPr>
        <w:fldChar w:fldCharType="begin"/>
      </w:r>
      <w:r>
        <w:rPr>
          <w:noProof/>
        </w:rPr>
        <w:instrText xml:space="preserve"> PAGEREF _Toc168549728 \h </w:instrText>
      </w:r>
      <w:r>
        <w:rPr>
          <w:noProof/>
        </w:rPr>
      </w:r>
      <w:r>
        <w:rPr>
          <w:noProof/>
        </w:rPr>
        <w:fldChar w:fldCharType="separate"/>
      </w:r>
      <w:r>
        <w:rPr>
          <w:noProof/>
        </w:rPr>
        <w:t>65</w:t>
      </w:r>
      <w:r>
        <w:rPr>
          <w:noProof/>
        </w:rPr>
        <w:fldChar w:fldCharType="end"/>
      </w:r>
    </w:p>
    <w:p w14:paraId="63F0FF1E" w14:textId="2ECAA54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5.5.2.2.3</w:t>
      </w:r>
      <w:r>
        <w:rPr>
          <w:rFonts w:asciiTheme="minorHAnsi" w:eastAsiaTheme="minorEastAsia" w:hAnsiTheme="minorHAnsi" w:cstheme="minorBidi"/>
          <w:noProof/>
          <w:kern w:val="2"/>
          <w:sz w:val="21"/>
          <w:szCs w:val="22"/>
          <w:lang w:val="en-US" w:eastAsia="zh-CN"/>
          <w14:ligatures w14:val="standardContextual"/>
        </w:rPr>
        <w:tab/>
      </w:r>
      <w:r>
        <w:rPr>
          <w:noProof/>
        </w:rPr>
        <w:t>Network Slice Optimization Subscription Update</w:t>
      </w:r>
      <w:r>
        <w:rPr>
          <w:noProof/>
        </w:rPr>
        <w:tab/>
      </w:r>
      <w:r>
        <w:rPr>
          <w:noProof/>
        </w:rPr>
        <w:fldChar w:fldCharType="begin"/>
      </w:r>
      <w:r>
        <w:rPr>
          <w:noProof/>
        </w:rPr>
        <w:instrText xml:space="preserve"> PAGEREF _Toc168549729 \h </w:instrText>
      </w:r>
      <w:r>
        <w:rPr>
          <w:noProof/>
        </w:rPr>
      </w:r>
      <w:r>
        <w:rPr>
          <w:noProof/>
        </w:rPr>
        <w:fldChar w:fldCharType="separate"/>
      </w:r>
      <w:r>
        <w:rPr>
          <w:noProof/>
        </w:rPr>
        <w:t>65</w:t>
      </w:r>
      <w:r>
        <w:rPr>
          <w:noProof/>
        </w:rPr>
        <w:fldChar w:fldCharType="end"/>
      </w:r>
    </w:p>
    <w:p w14:paraId="2F78027B" w14:textId="17B113F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5.5.2.2.4</w:t>
      </w:r>
      <w:r>
        <w:rPr>
          <w:rFonts w:asciiTheme="minorHAnsi" w:eastAsiaTheme="minorEastAsia" w:hAnsiTheme="minorHAnsi" w:cstheme="minorBidi"/>
          <w:noProof/>
          <w:kern w:val="2"/>
          <w:sz w:val="21"/>
          <w:szCs w:val="22"/>
          <w:lang w:val="en-US" w:eastAsia="zh-CN"/>
          <w14:ligatures w14:val="standardContextual"/>
        </w:rPr>
        <w:tab/>
      </w:r>
      <w:r>
        <w:rPr>
          <w:noProof/>
        </w:rPr>
        <w:t>Network Slice Optimization Subscription Deletion</w:t>
      </w:r>
      <w:r>
        <w:rPr>
          <w:noProof/>
        </w:rPr>
        <w:tab/>
      </w:r>
      <w:r>
        <w:rPr>
          <w:noProof/>
        </w:rPr>
        <w:fldChar w:fldCharType="begin"/>
      </w:r>
      <w:r>
        <w:rPr>
          <w:noProof/>
        </w:rPr>
        <w:instrText xml:space="preserve"> PAGEREF _Toc168549730 \h </w:instrText>
      </w:r>
      <w:r>
        <w:rPr>
          <w:noProof/>
        </w:rPr>
      </w:r>
      <w:r>
        <w:rPr>
          <w:noProof/>
        </w:rPr>
        <w:fldChar w:fldCharType="separate"/>
      </w:r>
      <w:r>
        <w:rPr>
          <w:noProof/>
        </w:rPr>
        <w:t>66</w:t>
      </w:r>
      <w:r>
        <w:rPr>
          <w:noProof/>
        </w:rPr>
        <w:fldChar w:fldCharType="end"/>
      </w:r>
    </w:p>
    <w:p w14:paraId="2A0407B2" w14:textId="3C5A21C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5.5.2.3</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NSCE_NSOptimization_Notify</w:t>
      </w:r>
      <w:r>
        <w:rPr>
          <w:noProof/>
        </w:rPr>
        <w:tab/>
      </w:r>
      <w:r>
        <w:rPr>
          <w:noProof/>
        </w:rPr>
        <w:fldChar w:fldCharType="begin"/>
      </w:r>
      <w:r>
        <w:rPr>
          <w:noProof/>
        </w:rPr>
        <w:instrText xml:space="preserve"> PAGEREF _Toc168549731 \h </w:instrText>
      </w:r>
      <w:r>
        <w:rPr>
          <w:noProof/>
        </w:rPr>
      </w:r>
      <w:r>
        <w:rPr>
          <w:noProof/>
        </w:rPr>
        <w:fldChar w:fldCharType="separate"/>
      </w:r>
      <w:r>
        <w:rPr>
          <w:noProof/>
        </w:rPr>
        <w:t>67</w:t>
      </w:r>
      <w:r>
        <w:rPr>
          <w:noProof/>
        </w:rPr>
        <w:fldChar w:fldCharType="end"/>
      </w:r>
    </w:p>
    <w:p w14:paraId="77A7F76D" w14:textId="1F803B4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5.5.2.3.1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_Toc168549732 \h </w:instrText>
      </w:r>
      <w:r>
        <w:rPr>
          <w:noProof/>
        </w:rPr>
      </w:r>
      <w:r>
        <w:rPr>
          <w:noProof/>
        </w:rPr>
        <w:fldChar w:fldCharType="separate"/>
      </w:r>
      <w:r>
        <w:rPr>
          <w:noProof/>
        </w:rPr>
        <w:t>67</w:t>
      </w:r>
      <w:r>
        <w:rPr>
          <w:noProof/>
        </w:rPr>
        <w:fldChar w:fldCharType="end"/>
      </w:r>
    </w:p>
    <w:p w14:paraId="01CC008B" w14:textId="3611D92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5.5.2.3.2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Optimization </w:t>
      </w:r>
      <w:r w:rsidRPr="00113C3A">
        <w:rPr>
          <w:noProof/>
          <w:lang w:val="en-US"/>
        </w:rPr>
        <w:t>Notification</w:t>
      </w:r>
      <w:r>
        <w:rPr>
          <w:noProof/>
        </w:rPr>
        <w:tab/>
      </w:r>
      <w:r>
        <w:rPr>
          <w:noProof/>
        </w:rPr>
        <w:fldChar w:fldCharType="begin"/>
      </w:r>
      <w:r>
        <w:rPr>
          <w:noProof/>
        </w:rPr>
        <w:instrText xml:space="preserve"> PAGEREF _Toc168549733 \h </w:instrText>
      </w:r>
      <w:r>
        <w:rPr>
          <w:noProof/>
        </w:rPr>
      </w:r>
      <w:r>
        <w:rPr>
          <w:noProof/>
        </w:rPr>
        <w:fldChar w:fldCharType="separate"/>
      </w:r>
      <w:r>
        <w:rPr>
          <w:noProof/>
        </w:rPr>
        <w:t>67</w:t>
      </w:r>
      <w:r>
        <w:rPr>
          <w:noProof/>
        </w:rPr>
        <w:fldChar w:fldCharType="end"/>
      </w:r>
    </w:p>
    <w:p w14:paraId="0A3D965D" w14:textId="0A0AF94A"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w:t>
      </w:r>
      <w:r>
        <w:rPr>
          <w:noProof/>
        </w:rPr>
        <w:t>ManagementServiceDiscovery</w:t>
      </w:r>
      <w:r>
        <w:rPr>
          <w:noProof/>
        </w:rPr>
        <w:tab/>
      </w:r>
      <w:r>
        <w:rPr>
          <w:noProof/>
        </w:rPr>
        <w:fldChar w:fldCharType="begin"/>
      </w:r>
      <w:r>
        <w:rPr>
          <w:noProof/>
        </w:rPr>
        <w:instrText xml:space="preserve"> PAGEREF _Toc168549734 \h </w:instrText>
      </w:r>
      <w:r>
        <w:rPr>
          <w:noProof/>
        </w:rPr>
      </w:r>
      <w:r>
        <w:rPr>
          <w:noProof/>
        </w:rPr>
        <w:fldChar w:fldCharType="separate"/>
      </w:r>
      <w:r>
        <w:rPr>
          <w:noProof/>
        </w:rPr>
        <w:t>67</w:t>
      </w:r>
      <w:r>
        <w:rPr>
          <w:noProof/>
        </w:rPr>
        <w:fldChar w:fldCharType="end"/>
      </w:r>
    </w:p>
    <w:p w14:paraId="77BE144C" w14:textId="07945C2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5.6.1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_Toc168549735 \h </w:instrText>
      </w:r>
      <w:r>
        <w:rPr>
          <w:noProof/>
        </w:rPr>
      </w:r>
      <w:r>
        <w:rPr>
          <w:noProof/>
        </w:rPr>
        <w:fldChar w:fldCharType="separate"/>
      </w:r>
      <w:r>
        <w:rPr>
          <w:noProof/>
        </w:rPr>
        <w:t>67</w:t>
      </w:r>
      <w:r>
        <w:rPr>
          <w:noProof/>
        </w:rPr>
        <w:fldChar w:fldCharType="end"/>
      </w:r>
    </w:p>
    <w:p w14:paraId="521DA661" w14:textId="6C32B55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5.6.2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_Toc168549736 \h </w:instrText>
      </w:r>
      <w:r>
        <w:rPr>
          <w:noProof/>
        </w:rPr>
      </w:r>
      <w:r>
        <w:rPr>
          <w:noProof/>
        </w:rPr>
        <w:fldChar w:fldCharType="separate"/>
      </w:r>
      <w:r>
        <w:rPr>
          <w:noProof/>
        </w:rPr>
        <w:t>68</w:t>
      </w:r>
      <w:r>
        <w:rPr>
          <w:noProof/>
        </w:rPr>
        <w:fldChar w:fldCharType="end"/>
      </w:r>
    </w:p>
    <w:p w14:paraId="5684AED4" w14:textId="07E46A7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_Toc168549737 \h </w:instrText>
      </w:r>
      <w:r>
        <w:rPr>
          <w:noProof/>
        </w:rPr>
      </w:r>
      <w:r>
        <w:rPr>
          <w:noProof/>
        </w:rPr>
        <w:fldChar w:fldCharType="separate"/>
      </w:r>
      <w:r>
        <w:rPr>
          <w:noProof/>
        </w:rPr>
        <w:t>68</w:t>
      </w:r>
      <w:r>
        <w:rPr>
          <w:noProof/>
        </w:rPr>
        <w:fldChar w:fldCharType="end"/>
      </w:r>
    </w:p>
    <w:p w14:paraId="3B33E1D1" w14:textId="7A31275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5.6.2.2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NSCE_ManagementServiceDiscovery</w:t>
      </w:r>
      <w:r>
        <w:rPr>
          <w:noProof/>
        </w:rPr>
        <w:t>_</w:t>
      </w:r>
      <w:r w:rsidRPr="00113C3A">
        <w:rPr>
          <w:noProof/>
          <w:lang w:val="en-US"/>
        </w:rPr>
        <w:t>Subscribe</w:t>
      </w:r>
      <w:r>
        <w:rPr>
          <w:noProof/>
        </w:rPr>
        <w:tab/>
      </w:r>
      <w:r>
        <w:rPr>
          <w:noProof/>
        </w:rPr>
        <w:fldChar w:fldCharType="begin"/>
      </w:r>
      <w:r>
        <w:rPr>
          <w:noProof/>
        </w:rPr>
        <w:instrText xml:space="preserve"> PAGEREF _Toc168549738 \h </w:instrText>
      </w:r>
      <w:r>
        <w:rPr>
          <w:noProof/>
        </w:rPr>
      </w:r>
      <w:r>
        <w:rPr>
          <w:noProof/>
        </w:rPr>
        <w:fldChar w:fldCharType="separate"/>
      </w:r>
      <w:r>
        <w:rPr>
          <w:noProof/>
        </w:rPr>
        <w:t>68</w:t>
      </w:r>
      <w:r>
        <w:rPr>
          <w:noProof/>
        </w:rPr>
        <w:fldChar w:fldCharType="end"/>
      </w:r>
    </w:p>
    <w:p w14:paraId="506AF0DB" w14:textId="704E381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5.6.2.2.1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_Toc168549739 \h </w:instrText>
      </w:r>
      <w:r>
        <w:rPr>
          <w:noProof/>
        </w:rPr>
      </w:r>
      <w:r>
        <w:rPr>
          <w:noProof/>
        </w:rPr>
        <w:fldChar w:fldCharType="separate"/>
      </w:r>
      <w:r>
        <w:rPr>
          <w:noProof/>
        </w:rPr>
        <w:t>68</w:t>
      </w:r>
      <w:r>
        <w:rPr>
          <w:noProof/>
        </w:rPr>
        <w:fldChar w:fldCharType="end"/>
      </w:r>
    </w:p>
    <w:p w14:paraId="31A6EAE9" w14:textId="2130A5C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5.6.2.2.2</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Subscription Creation</w:t>
      </w:r>
      <w:r>
        <w:rPr>
          <w:noProof/>
        </w:rPr>
        <w:tab/>
      </w:r>
      <w:r>
        <w:rPr>
          <w:noProof/>
        </w:rPr>
        <w:fldChar w:fldCharType="begin"/>
      </w:r>
      <w:r>
        <w:rPr>
          <w:noProof/>
        </w:rPr>
        <w:instrText xml:space="preserve"> PAGEREF _Toc168549740 \h </w:instrText>
      </w:r>
      <w:r>
        <w:rPr>
          <w:noProof/>
        </w:rPr>
      </w:r>
      <w:r>
        <w:rPr>
          <w:noProof/>
        </w:rPr>
        <w:fldChar w:fldCharType="separate"/>
      </w:r>
      <w:r>
        <w:rPr>
          <w:noProof/>
        </w:rPr>
        <w:t>68</w:t>
      </w:r>
      <w:r>
        <w:rPr>
          <w:noProof/>
        </w:rPr>
        <w:fldChar w:fldCharType="end"/>
      </w:r>
    </w:p>
    <w:p w14:paraId="6B8EAEF4" w14:textId="64E12C1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5.6.2.2.3</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Subscription Update</w:t>
      </w:r>
      <w:r>
        <w:rPr>
          <w:noProof/>
        </w:rPr>
        <w:tab/>
      </w:r>
      <w:r>
        <w:rPr>
          <w:noProof/>
        </w:rPr>
        <w:fldChar w:fldCharType="begin"/>
      </w:r>
      <w:r>
        <w:rPr>
          <w:noProof/>
        </w:rPr>
        <w:instrText xml:space="preserve"> PAGEREF _Toc168549741 \h </w:instrText>
      </w:r>
      <w:r>
        <w:rPr>
          <w:noProof/>
        </w:rPr>
      </w:r>
      <w:r>
        <w:rPr>
          <w:noProof/>
        </w:rPr>
        <w:fldChar w:fldCharType="separate"/>
      </w:r>
      <w:r>
        <w:rPr>
          <w:noProof/>
        </w:rPr>
        <w:t>69</w:t>
      </w:r>
      <w:r>
        <w:rPr>
          <w:noProof/>
        </w:rPr>
        <w:fldChar w:fldCharType="end"/>
      </w:r>
    </w:p>
    <w:p w14:paraId="5BDABD53" w14:textId="4D9E5CE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5.6.2.2.4</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Subscription Deletion</w:t>
      </w:r>
      <w:r>
        <w:rPr>
          <w:noProof/>
        </w:rPr>
        <w:tab/>
      </w:r>
      <w:r>
        <w:rPr>
          <w:noProof/>
        </w:rPr>
        <w:fldChar w:fldCharType="begin"/>
      </w:r>
      <w:r>
        <w:rPr>
          <w:noProof/>
        </w:rPr>
        <w:instrText xml:space="preserve"> PAGEREF _Toc168549742 \h </w:instrText>
      </w:r>
      <w:r>
        <w:rPr>
          <w:noProof/>
        </w:rPr>
      </w:r>
      <w:r>
        <w:rPr>
          <w:noProof/>
        </w:rPr>
        <w:fldChar w:fldCharType="separate"/>
      </w:r>
      <w:r>
        <w:rPr>
          <w:noProof/>
        </w:rPr>
        <w:t>69</w:t>
      </w:r>
      <w:r>
        <w:rPr>
          <w:noProof/>
        </w:rPr>
        <w:fldChar w:fldCharType="end"/>
      </w:r>
    </w:p>
    <w:p w14:paraId="719E0E90" w14:textId="2811C6E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5.6.2.3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NSCE_ManagementServiceDiscovery_Notify</w:t>
      </w:r>
      <w:r>
        <w:rPr>
          <w:noProof/>
        </w:rPr>
        <w:tab/>
      </w:r>
      <w:r>
        <w:rPr>
          <w:noProof/>
        </w:rPr>
        <w:fldChar w:fldCharType="begin"/>
      </w:r>
      <w:r>
        <w:rPr>
          <w:noProof/>
        </w:rPr>
        <w:instrText xml:space="preserve"> PAGEREF _Toc168549743 \h </w:instrText>
      </w:r>
      <w:r>
        <w:rPr>
          <w:noProof/>
        </w:rPr>
      </w:r>
      <w:r>
        <w:rPr>
          <w:noProof/>
        </w:rPr>
        <w:fldChar w:fldCharType="separate"/>
      </w:r>
      <w:r>
        <w:rPr>
          <w:noProof/>
        </w:rPr>
        <w:t>70</w:t>
      </w:r>
      <w:r>
        <w:rPr>
          <w:noProof/>
        </w:rPr>
        <w:fldChar w:fldCharType="end"/>
      </w:r>
    </w:p>
    <w:p w14:paraId="57A19C5A" w14:textId="7DDFB0E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5.6.2.3.1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_Toc168549744 \h </w:instrText>
      </w:r>
      <w:r>
        <w:rPr>
          <w:noProof/>
        </w:rPr>
      </w:r>
      <w:r>
        <w:rPr>
          <w:noProof/>
        </w:rPr>
        <w:fldChar w:fldCharType="separate"/>
      </w:r>
      <w:r>
        <w:rPr>
          <w:noProof/>
        </w:rPr>
        <w:t>70</w:t>
      </w:r>
      <w:r>
        <w:rPr>
          <w:noProof/>
        </w:rPr>
        <w:fldChar w:fldCharType="end"/>
      </w:r>
    </w:p>
    <w:p w14:paraId="6DF81437" w14:textId="3E80D10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5.6.2.3.2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Management Discovery </w:t>
      </w:r>
      <w:r w:rsidRPr="00113C3A">
        <w:rPr>
          <w:noProof/>
          <w:lang w:val="en-US"/>
        </w:rPr>
        <w:t>Notification</w:t>
      </w:r>
      <w:r>
        <w:rPr>
          <w:noProof/>
        </w:rPr>
        <w:tab/>
      </w:r>
      <w:r>
        <w:rPr>
          <w:noProof/>
        </w:rPr>
        <w:fldChar w:fldCharType="begin"/>
      </w:r>
      <w:r>
        <w:rPr>
          <w:noProof/>
        </w:rPr>
        <w:instrText xml:space="preserve"> PAGEREF _Toc168549745 \h </w:instrText>
      </w:r>
      <w:r>
        <w:rPr>
          <w:noProof/>
        </w:rPr>
      </w:r>
      <w:r>
        <w:rPr>
          <w:noProof/>
        </w:rPr>
        <w:fldChar w:fldCharType="separate"/>
      </w:r>
      <w:r>
        <w:rPr>
          <w:noProof/>
        </w:rPr>
        <w:t>70</w:t>
      </w:r>
      <w:r>
        <w:rPr>
          <w:noProof/>
        </w:rPr>
        <w:fldChar w:fldCharType="end"/>
      </w:r>
    </w:p>
    <w:p w14:paraId="612C74EB" w14:textId="373FAB4B"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ab/>
      </w:r>
      <w:r>
        <w:rPr>
          <w:noProof/>
        </w:rPr>
        <w:fldChar w:fldCharType="begin"/>
      </w:r>
      <w:r>
        <w:rPr>
          <w:noProof/>
        </w:rPr>
        <w:instrText xml:space="preserve"> PAGEREF _Toc168549746 \h </w:instrText>
      </w:r>
      <w:r>
        <w:rPr>
          <w:noProof/>
        </w:rPr>
      </w:r>
      <w:r>
        <w:rPr>
          <w:noProof/>
        </w:rPr>
        <w:fldChar w:fldCharType="separate"/>
      </w:r>
      <w:r>
        <w:rPr>
          <w:noProof/>
        </w:rPr>
        <w:t>70</w:t>
      </w:r>
      <w:r>
        <w:rPr>
          <w:noProof/>
        </w:rPr>
        <w:fldChar w:fldCharType="end"/>
      </w:r>
    </w:p>
    <w:p w14:paraId="018E4DCA" w14:textId="7C5D3A0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5.7.1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_Toc168549747 \h </w:instrText>
      </w:r>
      <w:r>
        <w:rPr>
          <w:noProof/>
        </w:rPr>
      </w:r>
      <w:r>
        <w:rPr>
          <w:noProof/>
        </w:rPr>
        <w:fldChar w:fldCharType="separate"/>
      </w:r>
      <w:r>
        <w:rPr>
          <w:noProof/>
        </w:rPr>
        <w:t>70</w:t>
      </w:r>
      <w:r>
        <w:rPr>
          <w:noProof/>
        </w:rPr>
        <w:fldChar w:fldCharType="end"/>
      </w:r>
    </w:p>
    <w:p w14:paraId="4B4AFFDF" w14:textId="12F19DD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5.7.2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_Toc168549748 \h </w:instrText>
      </w:r>
      <w:r>
        <w:rPr>
          <w:noProof/>
        </w:rPr>
      </w:r>
      <w:r>
        <w:rPr>
          <w:noProof/>
        </w:rPr>
        <w:fldChar w:fldCharType="separate"/>
      </w:r>
      <w:r>
        <w:rPr>
          <w:noProof/>
        </w:rPr>
        <w:t>71</w:t>
      </w:r>
      <w:r>
        <w:rPr>
          <w:noProof/>
        </w:rPr>
        <w:fldChar w:fldCharType="end"/>
      </w:r>
    </w:p>
    <w:p w14:paraId="1746DE6A" w14:textId="4565ED1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5.7.2.1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_Toc168549749 \h </w:instrText>
      </w:r>
      <w:r>
        <w:rPr>
          <w:noProof/>
        </w:rPr>
      </w:r>
      <w:r>
        <w:rPr>
          <w:noProof/>
        </w:rPr>
        <w:fldChar w:fldCharType="separate"/>
      </w:r>
      <w:r>
        <w:rPr>
          <w:noProof/>
        </w:rPr>
        <w:t>71</w:t>
      </w:r>
      <w:r>
        <w:rPr>
          <w:noProof/>
        </w:rPr>
        <w:fldChar w:fldCharType="end"/>
      </w:r>
    </w:p>
    <w:p w14:paraId="14CF43A1" w14:textId="0730ED2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5.7.2.2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_Manage</w:t>
      </w:r>
      <w:r>
        <w:rPr>
          <w:noProof/>
        </w:rPr>
        <w:tab/>
      </w:r>
      <w:r>
        <w:rPr>
          <w:noProof/>
        </w:rPr>
        <w:fldChar w:fldCharType="begin"/>
      </w:r>
      <w:r>
        <w:rPr>
          <w:noProof/>
        </w:rPr>
        <w:instrText xml:space="preserve"> PAGEREF _Toc168549750 \h </w:instrText>
      </w:r>
      <w:r>
        <w:rPr>
          <w:noProof/>
        </w:rPr>
      </w:r>
      <w:r>
        <w:rPr>
          <w:noProof/>
        </w:rPr>
        <w:fldChar w:fldCharType="separate"/>
      </w:r>
      <w:r>
        <w:rPr>
          <w:noProof/>
        </w:rPr>
        <w:t>71</w:t>
      </w:r>
      <w:r>
        <w:rPr>
          <w:noProof/>
        </w:rPr>
        <w:fldChar w:fldCharType="end"/>
      </w:r>
    </w:p>
    <w:p w14:paraId="6E623706" w14:textId="5949207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_Toc168549751 \h </w:instrText>
      </w:r>
      <w:r>
        <w:rPr>
          <w:noProof/>
        </w:rPr>
      </w:r>
      <w:r>
        <w:rPr>
          <w:noProof/>
        </w:rPr>
        <w:fldChar w:fldCharType="separate"/>
      </w:r>
      <w:r>
        <w:rPr>
          <w:noProof/>
        </w:rPr>
        <w:t>71</w:t>
      </w:r>
      <w:r>
        <w:rPr>
          <w:noProof/>
        </w:rPr>
        <w:fldChar w:fldCharType="end"/>
      </w:r>
    </w:p>
    <w:p w14:paraId="48E5E295" w14:textId="33A1DFC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5.7.2.2.2</w:t>
      </w:r>
      <w:r>
        <w:rPr>
          <w:rFonts w:asciiTheme="minorHAnsi" w:eastAsiaTheme="minorEastAsia" w:hAnsiTheme="minorHAnsi" w:cstheme="minorBidi"/>
          <w:noProof/>
          <w:kern w:val="2"/>
          <w:sz w:val="21"/>
          <w:szCs w:val="22"/>
          <w:lang w:val="en-US" w:eastAsia="zh-CN"/>
          <w14:ligatures w14:val="standardContextual"/>
        </w:rPr>
        <w:tab/>
      </w:r>
      <w:r>
        <w:rPr>
          <w:noProof/>
        </w:rPr>
        <w:t>Monitoring Job Creation</w:t>
      </w:r>
      <w:r>
        <w:rPr>
          <w:noProof/>
        </w:rPr>
        <w:tab/>
      </w:r>
      <w:r>
        <w:rPr>
          <w:noProof/>
        </w:rPr>
        <w:fldChar w:fldCharType="begin"/>
      </w:r>
      <w:r>
        <w:rPr>
          <w:noProof/>
        </w:rPr>
        <w:instrText xml:space="preserve"> PAGEREF _Toc168549752 \h </w:instrText>
      </w:r>
      <w:r>
        <w:rPr>
          <w:noProof/>
        </w:rPr>
      </w:r>
      <w:r>
        <w:rPr>
          <w:noProof/>
        </w:rPr>
        <w:fldChar w:fldCharType="separate"/>
      </w:r>
      <w:r>
        <w:rPr>
          <w:noProof/>
        </w:rPr>
        <w:t>71</w:t>
      </w:r>
      <w:r>
        <w:rPr>
          <w:noProof/>
        </w:rPr>
        <w:fldChar w:fldCharType="end"/>
      </w:r>
    </w:p>
    <w:p w14:paraId="36323C48" w14:textId="6C90C6D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5.7.2.2.3</w:t>
      </w:r>
      <w:r>
        <w:rPr>
          <w:rFonts w:asciiTheme="minorHAnsi" w:eastAsiaTheme="minorEastAsia" w:hAnsiTheme="minorHAnsi" w:cstheme="minorBidi"/>
          <w:noProof/>
          <w:kern w:val="2"/>
          <w:sz w:val="21"/>
          <w:szCs w:val="22"/>
          <w:lang w:val="en-US" w:eastAsia="zh-CN"/>
          <w14:ligatures w14:val="standardContextual"/>
        </w:rPr>
        <w:tab/>
      </w:r>
      <w:r>
        <w:rPr>
          <w:noProof/>
        </w:rPr>
        <w:t>Monitoring Job Update</w:t>
      </w:r>
      <w:r>
        <w:rPr>
          <w:noProof/>
        </w:rPr>
        <w:tab/>
      </w:r>
      <w:r>
        <w:rPr>
          <w:noProof/>
        </w:rPr>
        <w:fldChar w:fldCharType="begin"/>
      </w:r>
      <w:r>
        <w:rPr>
          <w:noProof/>
        </w:rPr>
        <w:instrText xml:space="preserve"> PAGEREF _Toc168549753 \h </w:instrText>
      </w:r>
      <w:r>
        <w:rPr>
          <w:noProof/>
        </w:rPr>
      </w:r>
      <w:r>
        <w:rPr>
          <w:noProof/>
        </w:rPr>
        <w:fldChar w:fldCharType="separate"/>
      </w:r>
      <w:r>
        <w:rPr>
          <w:noProof/>
        </w:rPr>
        <w:t>72</w:t>
      </w:r>
      <w:r>
        <w:rPr>
          <w:noProof/>
        </w:rPr>
        <w:fldChar w:fldCharType="end"/>
      </w:r>
    </w:p>
    <w:p w14:paraId="403F5AF1" w14:textId="6CC53DF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5.7.2.2.4</w:t>
      </w:r>
      <w:r>
        <w:rPr>
          <w:rFonts w:asciiTheme="minorHAnsi" w:eastAsiaTheme="minorEastAsia" w:hAnsiTheme="minorHAnsi" w:cstheme="minorBidi"/>
          <w:noProof/>
          <w:kern w:val="2"/>
          <w:sz w:val="21"/>
          <w:szCs w:val="22"/>
          <w:lang w:val="en-US" w:eastAsia="zh-CN"/>
          <w14:ligatures w14:val="standardContextual"/>
        </w:rPr>
        <w:tab/>
      </w:r>
      <w:r>
        <w:rPr>
          <w:noProof/>
        </w:rPr>
        <w:t xml:space="preserve">Monitoring Job </w:t>
      </w:r>
      <w:r w:rsidRPr="00113C3A">
        <w:rPr>
          <w:noProof/>
          <w:lang w:val="en-US"/>
        </w:rPr>
        <w:t>Deletion</w:t>
      </w:r>
      <w:r>
        <w:rPr>
          <w:noProof/>
        </w:rPr>
        <w:tab/>
      </w:r>
      <w:r>
        <w:rPr>
          <w:noProof/>
        </w:rPr>
        <w:fldChar w:fldCharType="begin"/>
      </w:r>
      <w:r>
        <w:rPr>
          <w:noProof/>
        </w:rPr>
        <w:instrText xml:space="preserve"> PAGEREF _Toc168549754 \h </w:instrText>
      </w:r>
      <w:r>
        <w:rPr>
          <w:noProof/>
        </w:rPr>
      </w:r>
      <w:r>
        <w:rPr>
          <w:noProof/>
        </w:rPr>
        <w:fldChar w:fldCharType="separate"/>
      </w:r>
      <w:r>
        <w:rPr>
          <w:noProof/>
        </w:rPr>
        <w:t>73</w:t>
      </w:r>
      <w:r>
        <w:rPr>
          <w:noProof/>
        </w:rPr>
        <w:fldChar w:fldCharType="end"/>
      </w:r>
    </w:p>
    <w:p w14:paraId="59909FA6" w14:textId="2832D57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5.7.2.3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_Subscribe</w:t>
      </w:r>
      <w:r>
        <w:rPr>
          <w:noProof/>
        </w:rPr>
        <w:tab/>
      </w:r>
      <w:r>
        <w:rPr>
          <w:noProof/>
        </w:rPr>
        <w:fldChar w:fldCharType="begin"/>
      </w:r>
      <w:r>
        <w:rPr>
          <w:noProof/>
        </w:rPr>
        <w:instrText xml:space="preserve"> PAGEREF _Toc168549755 \h </w:instrText>
      </w:r>
      <w:r>
        <w:rPr>
          <w:noProof/>
        </w:rPr>
      </w:r>
      <w:r>
        <w:rPr>
          <w:noProof/>
        </w:rPr>
        <w:fldChar w:fldCharType="separate"/>
      </w:r>
      <w:r>
        <w:rPr>
          <w:noProof/>
        </w:rPr>
        <w:t>73</w:t>
      </w:r>
      <w:r>
        <w:rPr>
          <w:noProof/>
        </w:rPr>
        <w:fldChar w:fldCharType="end"/>
      </w:r>
    </w:p>
    <w:p w14:paraId="1C4983D1" w14:textId="545975B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_Toc168549756 \h </w:instrText>
      </w:r>
      <w:r>
        <w:rPr>
          <w:noProof/>
        </w:rPr>
      </w:r>
      <w:r>
        <w:rPr>
          <w:noProof/>
        </w:rPr>
        <w:fldChar w:fldCharType="separate"/>
      </w:r>
      <w:r>
        <w:rPr>
          <w:noProof/>
        </w:rPr>
        <w:t>73</w:t>
      </w:r>
      <w:r>
        <w:rPr>
          <w:noProof/>
        </w:rPr>
        <w:fldChar w:fldCharType="end"/>
      </w:r>
    </w:p>
    <w:p w14:paraId="4B529A9A" w14:textId="1E24954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5.7.2.3.2</w:t>
      </w:r>
      <w:r>
        <w:rPr>
          <w:rFonts w:asciiTheme="minorHAnsi" w:eastAsiaTheme="minorEastAsia" w:hAnsiTheme="minorHAnsi" w:cstheme="minorBidi"/>
          <w:noProof/>
          <w:kern w:val="2"/>
          <w:sz w:val="21"/>
          <w:szCs w:val="22"/>
          <w:lang w:val="en-US" w:eastAsia="zh-CN"/>
          <w14:ligatures w14:val="standardContextual"/>
        </w:rPr>
        <w:tab/>
      </w:r>
      <w:r>
        <w:rPr>
          <w:noProof/>
        </w:rPr>
        <w:t>Monitoring Subscription Creation</w:t>
      </w:r>
      <w:r>
        <w:rPr>
          <w:noProof/>
        </w:rPr>
        <w:tab/>
      </w:r>
      <w:r>
        <w:rPr>
          <w:noProof/>
        </w:rPr>
        <w:fldChar w:fldCharType="begin"/>
      </w:r>
      <w:r>
        <w:rPr>
          <w:noProof/>
        </w:rPr>
        <w:instrText xml:space="preserve"> PAGEREF _Toc168549757 \h </w:instrText>
      </w:r>
      <w:r>
        <w:rPr>
          <w:noProof/>
        </w:rPr>
      </w:r>
      <w:r>
        <w:rPr>
          <w:noProof/>
        </w:rPr>
        <w:fldChar w:fldCharType="separate"/>
      </w:r>
      <w:r>
        <w:rPr>
          <w:noProof/>
        </w:rPr>
        <w:t>73</w:t>
      </w:r>
      <w:r>
        <w:rPr>
          <w:noProof/>
        </w:rPr>
        <w:fldChar w:fldCharType="end"/>
      </w:r>
    </w:p>
    <w:p w14:paraId="3B01F032" w14:textId="504F9DE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5.7.2.3.3</w:t>
      </w:r>
      <w:r>
        <w:rPr>
          <w:rFonts w:asciiTheme="minorHAnsi" w:eastAsiaTheme="minorEastAsia" w:hAnsiTheme="minorHAnsi" w:cstheme="minorBidi"/>
          <w:noProof/>
          <w:kern w:val="2"/>
          <w:sz w:val="21"/>
          <w:szCs w:val="22"/>
          <w:lang w:val="en-US" w:eastAsia="zh-CN"/>
          <w14:ligatures w14:val="standardContextual"/>
        </w:rPr>
        <w:tab/>
      </w:r>
      <w:r>
        <w:rPr>
          <w:noProof/>
        </w:rPr>
        <w:t>Monitoring Subscription Update</w:t>
      </w:r>
      <w:r>
        <w:rPr>
          <w:noProof/>
        </w:rPr>
        <w:tab/>
      </w:r>
      <w:r>
        <w:rPr>
          <w:noProof/>
        </w:rPr>
        <w:fldChar w:fldCharType="begin"/>
      </w:r>
      <w:r>
        <w:rPr>
          <w:noProof/>
        </w:rPr>
        <w:instrText xml:space="preserve"> PAGEREF _Toc168549758 \h </w:instrText>
      </w:r>
      <w:r>
        <w:rPr>
          <w:noProof/>
        </w:rPr>
      </w:r>
      <w:r>
        <w:rPr>
          <w:noProof/>
        </w:rPr>
        <w:fldChar w:fldCharType="separate"/>
      </w:r>
      <w:r>
        <w:rPr>
          <w:noProof/>
        </w:rPr>
        <w:t>74</w:t>
      </w:r>
      <w:r>
        <w:rPr>
          <w:noProof/>
        </w:rPr>
        <w:fldChar w:fldCharType="end"/>
      </w:r>
    </w:p>
    <w:p w14:paraId="5468775E" w14:textId="7CC70AC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5.7.2.3.4</w:t>
      </w:r>
      <w:r>
        <w:rPr>
          <w:rFonts w:asciiTheme="minorHAnsi" w:eastAsiaTheme="minorEastAsia" w:hAnsiTheme="minorHAnsi" w:cstheme="minorBidi"/>
          <w:noProof/>
          <w:kern w:val="2"/>
          <w:sz w:val="21"/>
          <w:szCs w:val="22"/>
          <w:lang w:val="en-US" w:eastAsia="zh-CN"/>
          <w14:ligatures w14:val="standardContextual"/>
        </w:rPr>
        <w:tab/>
      </w:r>
      <w:r>
        <w:rPr>
          <w:noProof/>
        </w:rPr>
        <w:t xml:space="preserve">Monitoring Subscription </w:t>
      </w:r>
      <w:r w:rsidRPr="00113C3A">
        <w:rPr>
          <w:noProof/>
          <w:lang w:val="en-US"/>
        </w:rPr>
        <w:t>Deletion</w:t>
      </w:r>
      <w:r>
        <w:rPr>
          <w:noProof/>
        </w:rPr>
        <w:tab/>
      </w:r>
      <w:r>
        <w:rPr>
          <w:noProof/>
        </w:rPr>
        <w:fldChar w:fldCharType="begin"/>
      </w:r>
      <w:r>
        <w:rPr>
          <w:noProof/>
        </w:rPr>
        <w:instrText xml:space="preserve"> PAGEREF _Toc168549759 \h </w:instrText>
      </w:r>
      <w:r>
        <w:rPr>
          <w:noProof/>
        </w:rPr>
      </w:r>
      <w:r>
        <w:rPr>
          <w:noProof/>
        </w:rPr>
        <w:fldChar w:fldCharType="separate"/>
      </w:r>
      <w:r>
        <w:rPr>
          <w:noProof/>
        </w:rPr>
        <w:t>75</w:t>
      </w:r>
      <w:r>
        <w:rPr>
          <w:noProof/>
        </w:rPr>
        <w:fldChar w:fldCharType="end"/>
      </w:r>
    </w:p>
    <w:p w14:paraId="46B83CBF" w14:textId="186F94D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5.7.2.4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_Notify</w:t>
      </w:r>
      <w:r>
        <w:rPr>
          <w:noProof/>
        </w:rPr>
        <w:tab/>
      </w:r>
      <w:r>
        <w:rPr>
          <w:noProof/>
        </w:rPr>
        <w:fldChar w:fldCharType="begin"/>
      </w:r>
      <w:r>
        <w:rPr>
          <w:noProof/>
        </w:rPr>
        <w:instrText xml:space="preserve"> PAGEREF _Toc168549760 \h </w:instrText>
      </w:r>
      <w:r>
        <w:rPr>
          <w:noProof/>
        </w:rPr>
      </w:r>
      <w:r>
        <w:rPr>
          <w:noProof/>
        </w:rPr>
        <w:fldChar w:fldCharType="separate"/>
      </w:r>
      <w:r>
        <w:rPr>
          <w:noProof/>
        </w:rPr>
        <w:t>75</w:t>
      </w:r>
      <w:r>
        <w:rPr>
          <w:noProof/>
        </w:rPr>
        <w:fldChar w:fldCharType="end"/>
      </w:r>
    </w:p>
    <w:p w14:paraId="24FF3EEF" w14:textId="6CDCFF5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_Toc168549761 \h </w:instrText>
      </w:r>
      <w:r>
        <w:rPr>
          <w:noProof/>
        </w:rPr>
      </w:r>
      <w:r>
        <w:rPr>
          <w:noProof/>
        </w:rPr>
        <w:fldChar w:fldCharType="separate"/>
      </w:r>
      <w:r>
        <w:rPr>
          <w:noProof/>
        </w:rPr>
        <w:t>75</w:t>
      </w:r>
      <w:r>
        <w:rPr>
          <w:noProof/>
        </w:rPr>
        <w:fldChar w:fldCharType="end"/>
      </w:r>
    </w:p>
    <w:p w14:paraId="6F1E1E9A" w14:textId="3C8D83F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5.7.2.4.2</w:t>
      </w:r>
      <w:r>
        <w:rPr>
          <w:rFonts w:asciiTheme="minorHAnsi" w:eastAsiaTheme="minorEastAsia" w:hAnsiTheme="minorHAnsi" w:cstheme="minorBidi"/>
          <w:noProof/>
          <w:kern w:val="2"/>
          <w:sz w:val="21"/>
          <w:szCs w:val="22"/>
          <w:lang w:val="en-US" w:eastAsia="zh-CN"/>
          <w14:ligatures w14:val="standardContextual"/>
        </w:rPr>
        <w:tab/>
      </w:r>
      <w:r>
        <w:rPr>
          <w:noProof/>
        </w:rPr>
        <w:t xml:space="preserve">Monitoring </w:t>
      </w:r>
      <w:r w:rsidRPr="00113C3A">
        <w:rPr>
          <w:noProof/>
          <w:lang w:val="en-US"/>
        </w:rPr>
        <w:t>Notification</w:t>
      </w:r>
      <w:r>
        <w:rPr>
          <w:noProof/>
        </w:rPr>
        <w:tab/>
      </w:r>
      <w:r>
        <w:rPr>
          <w:noProof/>
        </w:rPr>
        <w:fldChar w:fldCharType="begin"/>
      </w:r>
      <w:r>
        <w:rPr>
          <w:noProof/>
        </w:rPr>
        <w:instrText xml:space="preserve"> PAGEREF _Toc168549762 \h </w:instrText>
      </w:r>
      <w:r>
        <w:rPr>
          <w:noProof/>
        </w:rPr>
      </w:r>
      <w:r>
        <w:rPr>
          <w:noProof/>
        </w:rPr>
        <w:fldChar w:fldCharType="separate"/>
      </w:r>
      <w:r>
        <w:rPr>
          <w:noProof/>
        </w:rPr>
        <w:t>75</w:t>
      </w:r>
      <w:r>
        <w:rPr>
          <w:noProof/>
        </w:rPr>
        <w:fldChar w:fldCharType="end"/>
      </w:r>
    </w:p>
    <w:p w14:paraId="7188FA98" w14:textId="17CAF52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5.7.2.5</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w:t>
      </w:r>
      <w:r w:rsidRPr="00113C3A">
        <w:rPr>
          <w:noProof/>
          <w:lang w:val="en-US"/>
        </w:rPr>
        <w:t>Request</w:t>
      </w:r>
      <w:r>
        <w:rPr>
          <w:noProof/>
        </w:rPr>
        <w:tab/>
      </w:r>
      <w:r>
        <w:rPr>
          <w:noProof/>
        </w:rPr>
        <w:fldChar w:fldCharType="begin"/>
      </w:r>
      <w:r>
        <w:rPr>
          <w:noProof/>
        </w:rPr>
        <w:instrText xml:space="preserve"> PAGEREF _Toc168549763 \h </w:instrText>
      </w:r>
      <w:r>
        <w:rPr>
          <w:noProof/>
        </w:rPr>
      </w:r>
      <w:r>
        <w:rPr>
          <w:noProof/>
        </w:rPr>
        <w:fldChar w:fldCharType="separate"/>
      </w:r>
      <w:r>
        <w:rPr>
          <w:noProof/>
        </w:rPr>
        <w:t>76</w:t>
      </w:r>
      <w:r>
        <w:rPr>
          <w:noProof/>
        </w:rPr>
        <w:fldChar w:fldCharType="end"/>
      </w:r>
    </w:p>
    <w:p w14:paraId="2F0294C7" w14:textId="426F643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_Toc168549764 \h </w:instrText>
      </w:r>
      <w:r>
        <w:rPr>
          <w:noProof/>
        </w:rPr>
      </w:r>
      <w:r>
        <w:rPr>
          <w:noProof/>
        </w:rPr>
        <w:fldChar w:fldCharType="separate"/>
      </w:r>
      <w:r>
        <w:rPr>
          <w:noProof/>
        </w:rPr>
        <w:t>76</w:t>
      </w:r>
      <w:r>
        <w:rPr>
          <w:noProof/>
        </w:rPr>
        <w:fldChar w:fldCharType="end"/>
      </w:r>
    </w:p>
    <w:p w14:paraId="11125E01" w14:textId="412BCD3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lastRenderedPageBreak/>
        <w:t>5.7.2.5.2</w:t>
      </w:r>
      <w:r>
        <w:rPr>
          <w:rFonts w:asciiTheme="minorHAnsi" w:eastAsiaTheme="minorEastAsia" w:hAnsiTheme="minorHAnsi" w:cstheme="minorBidi"/>
          <w:noProof/>
          <w:kern w:val="2"/>
          <w:sz w:val="21"/>
          <w:szCs w:val="22"/>
          <w:lang w:val="en-US" w:eastAsia="zh-CN"/>
          <w14:ligatures w14:val="standardContextual"/>
        </w:rPr>
        <w:tab/>
      </w:r>
      <w:r w:rsidRPr="00113C3A">
        <w:rPr>
          <w:rFonts w:cs="Courier New"/>
          <w:noProof/>
        </w:rPr>
        <w:t>M</w:t>
      </w:r>
      <w:r>
        <w:rPr>
          <w:noProof/>
        </w:rPr>
        <w:t>ultiple Slices related Performance and Analytics Consolidated Reporting</w:t>
      </w:r>
      <w:r w:rsidRPr="00113C3A">
        <w:rPr>
          <w:rFonts w:cs="Courier New"/>
          <w:noProof/>
        </w:rPr>
        <w:t xml:space="preserve"> Request</w:t>
      </w:r>
      <w:r>
        <w:rPr>
          <w:noProof/>
        </w:rPr>
        <w:tab/>
      </w:r>
      <w:r>
        <w:rPr>
          <w:noProof/>
        </w:rPr>
        <w:fldChar w:fldCharType="begin"/>
      </w:r>
      <w:r>
        <w:rPr>
          <w:noProof/>
        </w:rPr>
        <w:instrText xml:space="preserve"> PAGEREF _Toc168549765 \h </w:instrText>
      </w:r>
      <w:r>
        <w:rPr>
          <w:noProof/>
        </w:rPr>
      </w:r>
      <w:r>
        <w:rPr>
          <w:noProof/>
        </w:rPr>
        <w:fldChar w:fldCharType="separate"/>
      </w:r>
      <w:r>
        <w:rPr>
          <w:noProof/>
        </w:rPr>
        <w:t>76</w:t>
      </w:r>
      <w:r>
        <w:rPr>
          <w:noProof/>
        </w:rPr>
        <w:fldChar w:fldCharType="end"/>
      </w:r>
    </w:p>
    <w:p w14:paraId="08ACF953" w14:textId="3609AED2"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5.8</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NSCE_InfoCollection</w:t>
      </w:r>
      <w:r>
        <w:rPr>
          <w:noProof/>
        </w:rPr>
        <w:tab/>
      </w:r>
      <w:r>
        <w:rPr>
          <w:noProof/>
        </w:rPr>
        <w:fldChar w:fldCharType="begin"/>
      </w:r>
      <w:r>
        <w:rPr>
          <w:noProof/>
        </w:rPr>
        <w:instrText xml:space="preserve"> PAGEREF _Toc168549766 \h </w:instrText>
      </w:r>
      <w:r>
        <w:rPr>
          <w:noProof/>
        </w:rPr>
      </w:r>
      <w:r>
        <w:rPr>
          <w:noProof/>
        </w:rPr>
        <w:fldChar w:fldCharType="separate"/>
      </w:r>
      <w:r>
        <w:rPr>
          <w:noProof/>
        </w:rPr>
        <w:t>77</w:t>
      </w:r>
      <w:r>
        <w:rPr>
          <w:noProof/>
        </w:rPr>
        <w:fldChar w:fldCharType="end"/>
      </w:r>
    </w:p>
    <w:p w14:paraId="6EE59807" w14:textId="1D215D44"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5.8.1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_Toc168549767 \h </w:instrText>
      </w:r>
      <w:r>
        <w:rPr>
          <w:noProof/>
        </w:rPr>
      </w:r>
      <w:r>
        <w:rPr>
          <w:noProof/>
        </w:rPr>
        <w:fldChar w:fldCharType="separate"/>
      </w:r>
      <w:r>
        <w:rPr>
          <w:noProof/>
        </w:rPr>
        <w:t>77</w:t>
      </w:r>
      <w:r>
        <w:rPr>
          <w:noProof/>
        </w:rPr>
        <w:fldChar w:fldCharType="end"/>
      </w:r>
    </w:p>
    <w:p w14:paraId="79062B31" w14:textId="1D82C66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5.8.2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_Toc168549768 \h </w:instrText>
      </w:r>
      <w:r>
        <w:rPr>
          <w:noProof/>
        </w:rPr>
      </w:r>
      <w:r>
        <w:rPr>
          <w:noProof/>
        </w:rPr>
        <w:fldChar w:fldCharType="separate"/>
      </w:r>
      <w:r>
        <w:rPr>
          <w:noProof/>
        </w:rPr>
        <w:t>77</w:t>
      </w:r>
      <w:r>
        <w:rPr>
          <w:noProof/>
        </w:rPr>
        <w:fldChar w:fldCharType="end"/>
      </w:r>
    </w:p>
    <w:p w14:paraId="7CB3F14E" w14:textId="149EF86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5.8.2.1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_Toc168549769 \h </w:instrText>
      </w:r>
      <w:r>
        <w:rPr>
          <w:noProof/>
        </w:rPr>
      </w:r>
      <w:r>
        <w:rPr>
          <w:noProof/>
        </w:rPr>
        <w:fldChar w:fldCharType="separate"/>
      </w:r>
      <w:r>
        <w:rPr>
          <w:noProof/>
        </w:rPr>
        <w:t>77</w:t>
      </w:r>
      <w:r>
        <w:rPr>
          <w:noProof/>
        </w:rPr>
        <w:fldChar w:fldCharType="end"/>
      </w:r>
    </w:p>
    <w:p w14:paraId="1E3D3CF1" w14:textId="0ED91C9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5.8.2.2</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_Toc168549770 \h </w:instrText>
      </w:r>
      <w:r>
        <w:rPr>
          <w:noProof/>
        </w:rPr>
      </w:r>
      <w:r>
        <w:rPr>
          <w:noProof/>
        </w:rPr>
        <w:fldChar w:fldCharType="separate"/>
      </w:r>
      <w:r>
        <w:rPr>
          <w:noProof/>
        </w:rPr>
        <w:t>77</w:t>
      </w:r>
      <w:r>
        <w:rPr>
          <w:noProof/>
        </w:rPr>
        <w:fldChar w:fldCharType="end"/>
      </w:r>
    </w:p>
    <w:p w14:paraId="2E57A9EA" w14:textId="578E2FF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5.8.2.2.1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_Toc168549771 \h </w:instrText>
      </w:r>
      <w:r>
        <w:rPr>
          <w:noProof/>
        </w:rPr>
      </w:r>
      <w:r>
        <w:rPr>
          <w:noProof/>
        </w:rPr>
        <w:fldChar w:fldCharType="separate"/>
      </w:r>
      <w:r>
        <w:rPr>
          <w:noProof/>
        </w:rPr>
        <w:t>77</w:t>
      </w:r>
      <w:r>
        <w:rPr>
          <w:noProof/>
        </w:rPr>
        <w:fldChar w:fldCharType="end"/>
      </w:r>
    </w:p>
    <w:p w14:paraId="741E50F8" w14:textId="625A090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5.8.2.2.2</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Subscription Creation</w:t>
      </w:r>
      <w:r>
        <w:rPr>
          <w:noProof/>
        </w:rPr>
        <w:tab/>
      </w:r>
      <w:r>
        <w:rPr>
          <w:noProof/>
        </w:rPr>
        <w:fldChar w:fldCharType="begin"/>
      </w:r>
      <w:r>
        <w:rPr>
          <w:noProof/>
        </w:rPr>
        <w:instrText xml:space="preserve"> PAGEREF _Toc168549772 \h </w:instrText>
      </w:r>
      <w:r>
        <w:rPr>
          <w:noProof/>
        </w:rPr>
      </w:r>
      <w:r>
        <w:rPr>
          <w:noProof/>
        </w:rPr>
        <w:fldChar w:fldCharType="separate"/>
      </w:r>
      <w:r>
        <w:rPr>
          <w:noProof/>
        </w:rPr>
        <w:t>77</w:t>
      </w:r>
      <w:r>
        <w:rPr>
          <w:noProof/>
        </w:rPr>
        <w:fldChar w:fldCharType="end"/>
      </w:r>
    </w:p>
    <w:p w14:paraId="4A152790" w14:textId="72A2BFC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5.8.2.2.3</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Subscription Update</w:t>
      </w:r>
      <w:r>
        <w:rPr>
          <w:noProof/>
        </w:rPr>
        <w:tab/>
      </w:r>
      <w:r>
        <w:rPr>
          <w:noProof/>
        </w:rPr>
        <w:fldChar w:fldCharType="begin"/>
      </w:r>
      <w:r>
        <w:rPr>
          <w:noProof/>
        </w:rPr>
        <w:instrText xml:space="preserve"> PAGEREF _Toc168549773 \h </w:instrText>
      </w:r>
      <w:r>
        <w:rPr>
          <w:noProof/>
        </w:rPr>
      </w:r>
      <w:r>
        <w:rPr>
          <w:noProof/>
        </w:rPr>
        <w:fldChar w:fldCharType="separate"/>
      </w:r>
      <w:r>
        <w:rPr>
          <w:noProof/>
        </w:rPr>
        <w:t>78</w:t>
      </w:r>
      <w:r>
        <w:rPr>
          <w:noProof/>
        </w:rPr>
        <w:fldChar w:fldCharType="end"/>
      </w:r>
    </w:p>
    <w:p w14:paraId="289BA7B0" w14:textId="7E9A301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5.8.2.2.4</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Subscription Deletion</w:t>
      </w:r>
      <w:r>
        <w:rPr>
          <w:noProof/>
        </w:rPr>
        <w:tab/>
      </w:r>
      <w:r>
        <w:rPr>
          <w:noProof/>
        </w:rPr>
        <w:fldChar w:fldCharType="begin"/>
      </w:r>
      <w:r>
        <w:rPr>
          <w:noProof/>
        </w:rPr>
        <w:instrText xml:space="preserve"> PAGEREF _Toc168549774 \h </w:instrText>
      </w:r>
      <w:r>
        <w:rPr>
          <w:noProof/>
        </w:rPr>
      </w:r>
      <w:r>
        <w:rPr>
          <w:noProof/>
        </w:rPr>
        <w:fldChar w:fldCharType="separate"/>
      </w:r>
      <w:r>
        <w:rPr>
          <w:noProof/>
        </w:rPr>
        <w:t>79</w:t>
      </w:r>
      <w:r>
        <w:rPr>
          <w:noProof/>
        </w:rPr>
        <w:fldChar w:fldCharType="end"/>
      </w:r>
    </w:p>
    <w:p w14:paraId="767CE5BF" w14:textId="7DCAF2C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5.8.2.3</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NSCE_InfoCollection_Notify</w:t>
      </w:r>
      <w:r>
        <w:rPr>
          <w:noProof/>
        </w:rPr>
        <w:tab/>
      </w:r>
      <w:r>
        <w:rPr>
          <w:noProof/>
        </w:rPr>
        <w:fldChar w:fldCharType="begin"/>
      </w:r>
      <w:r>
        <w:rPr>
          <w:noProof/>
        </w:rPr>
        <w:instrText xml:space="preserve"> PAGEREF _Toc168549775 \h </w:instrText>
      </w:r>
      <w:r>
        <w:rPr>
          <w:noProof/>
        </w:rPr>
      </w:r>
      <w:r>
        <w:rPr>
          <w:noProof/>
        </w:rPr>
        <w:fldChar w:fldCharType="separate"/>
      </w:r>
      <w:r>
        <w:rPr>
          <w:noProof/>
        </w:rPr>
        <w:t>79</w:t>
      </w:r>
      <w:r>
        <w:rPr>
          <w:noProof/>
        </w:rPr>
        <w:fldChar w:fldCharType="end"/>
      </w:r>
    </w:p>
    <w:p w14:paraId="3086D649" w14:textId="286DC68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5.8.2.3.1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_Toc168549776 \h </w:instrText>
      </w:r>
      <w:r>
        <w:rPr>
          <w:noProof/>
        </w:rPr>
      </w:r>
      <w:r>
        <w:rPr>
          <w:noProof/>
        </w:rPr>
        <w:fldChar w:fldCharType="separate"/>
      </w:r>
      <w:r>
        <w:rPr>
          <w:noProof/>
        </w:rPr>
        <w:t>79</w:t>
      </w:r>
      <w:r>
        <w:rPr>
          <w:noProof/>
        </w:rPr>
        <w:fldChar w:fldCharType="end"/>
      </w:r>
    </w:p>
    <w:p w14:paraId="3FD778C6" w14:textId="6DA74E9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5.8.2.3.2</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Notification</w:t>
      </w:r>
      <w:r>
        <w:rPr>
          <w:noProof/>
        </w:rPr>
        <w:tab/>
      </w:r>
      <w:r>
        <w:rPr>
          <w:noProof/>
        </w:rPr>
        <w:fldChar w:fldCharType="begin"/>
      </w:r>
      <w:r>
        <w:rPr>
          <w:noProof/>
        </w:rPr>
        <w:instrText xml:space="preserve"> PAGEREF _Toc168549777 \h </w:instrText>
      </w:r>
      <w:r>
        <w:rPr>
          <w:noProof/>
        </w:rPr>
      </w:r>
      <w:r>
        <w:rPr>
          <w:noProof/>
        </w:rPr>
        <w:fldChar w:fldCharType="separate"/>
      </w:r>
      <w:r>
        <w:rPr>
          <w:noProof/>
        </w:rPr>
        <w:t>79</w:t>
      </w:r>
      <w:r>
        <w:rPr>
          <w:noProof/>
        </w:rPr>
        <w:fldChar w:fldCharType="end"/>
      </w:r>
    </w:p>
    <w:p w14:paraId="48411DFE" w14:textId="385D42EC"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5.9</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w:t>
      </w:r>
      <w:r>
        <w:rPr>
          <w:noProof/>
        </w:rPr>
        <w:tab/>
      </w:r>
      <w:r>
        <w:rPr>
          <w:noProof/>
        </w:rPr>
        <w:fldChar w:fldCharType="begin"/>
      </w:r>
      <w:r>
        <w:rPr>
          <w:noProof/>
        </w:rPr>
        <w:instrText xml:space="preserve"> PAGEREF _Toc168549778 \h </w:instrText>
      </w:r>
      <w:r>
        <w:rPr>
          <w:noProof/>
        </w:rPr>
      </w:r>
      <w:r>
        <w:rPr>
          <w:noProof/>
        </w:rPr>
        <w:fldChar w:fldCharType="separate"/>
      </w:r>
      <w:r>
        <w:rPr>
          <w:noProof/>
        </w:rPr>
        <w:t>80</w:t>
      </w:r>
      <w:r>
        <w:rPr>
          <w:noProof/>
        </w:rPr>
        <w:fldChar w:fldCharType="end"/>
      </w:r>
    </w:p>
    <w:p w14:paraId="05287FDB" w14:textId="6583DD7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5.9.1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_Toc168549779 \h </w:instrText>
      </w:r>
      <w:r>
        <w:rPr>
          <w:noProof/>
        </w:rPr>
      </w:r>
      <w:r>
        <w:rPr>
          <w:noProof/>
        </w:rPr>
        <w:fldChar w:fldCharType="separate"/>
      </w:r>
      <w:r>
        <w:rPr>
          <w:noProof/>
        </w:rPr>
        <w:t>80</w:t>
      </w:r>
      <w:r>
        <w:rPr>
          <w:noProof/>
        </w:rPr>
        <w:fldChar w:fldCharType="end"/>
      </w:r>
    </w:p>
    <w:p w14:paraId="7DBD9B38" w14:textId="7DDB1B8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5.9.2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_Toc168549780 \h </w:instrText>
      </w:r>
      <w:r>
        <w:rPr>
          <w:noProof/>
        </w:rPr>
      </w:r>
      <w:r>
        <w:rPr>
          <w:noProof/>
        </w:rPr>
        <w:fldChar w:fldCharType="separate"/>
      </w:r>
      <w:r>
        <w:rPr>
          <w:noProof/>
        </w:rPr>
        <w:t>80</w:t>
      </w:r>
      <w:r>
        <w:rPr>
          <w:noProof/>
        </w:rPr>
        <w:fldChar w:fldCharType="end"/>
      </w:r>
    </w:p>
    <w:p w14:paraId="6DF8A90E" w14:textId="7505C74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5.9.2.1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_Toc168549781 \h </w:instrText>
      </w:r>
      <w:r>
        <w:rPr>
          <w:noProof/>
        </w:rPr>
      </w:r>
      <w:r>
        <w:rPr>
          <w:noProof/>
        </w:rPr>
        <w:fldChar w:fldCharType="separate"/>
      </w:r>
      <w:r>
        <w:rPr>
          <w:noProof/>
        </w:rPr>
        <w:t>80</w:t>
      </w:r>
      <w:r>
        <w:rPr>
          <w:noProof/>
        </w:rPr>
        <w:fldChar w:fldCharType="end"/>
      </w:r>
    </w:p>
    <w:p w14:paraId="777A65B5" w14:textId="6319C12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5.9.2.2</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w:t>
      </w:r>
      <w:r w:rsidRPr="00113C3A">
        <w:rPr>
          <w:noProof/>
          <w:lang w:val="en-US"/>
        </w:rPr>
        <w:t>Request</w:t>
      </w:r>
      <w:r>
        <w:rPr>
          <w:noProof/>
        </w:rPr>
        <w:tab/>
      </w:r>
      <w:r>
        <w:rPr>
          <w:noProof/>
        </w:rPr>
        <w:fldChar w:fldCharType="begin"/>
      </w:r>
      <w:r>
        <w:rPr>
          <w:noProof/>
        </w:rPr>
        <w:instrText xml:space="preserve"> PAGEREF _Toc168549782 \h </w:instrText>
      </w:r>
      <w:r>
        <w:rPr>
          <w:noProof/>
        </w:rPr>
      </w:r>
      <w:r>
        <w:rPr>
          <w:noProof/>
        </w:rPr>
        <w:fldChar w:fldCharType="separate"/>
      </w:r>
      <w:r>
        <w:rPr>
          <w:noProof/>
        </w:rPr>
        <w:t>80</w:t>
      </w:r>
      <w:r>
        <w:rPr>
          <w:noProof/>
        </w:rPr>
        <w:fldChar w:fldCharType="end"/>
      </w:r>
    </w:p>
    <w:p w14:paraId="2D9CD90D" w14:textId="6E1CD1E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5.9.2.2.1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_Toc168549783 \h </w:instrText>
      </w:r>
      <w:r>
        <w:rPr>
          <w:noProof/>
        </w:rPr>
      </w:r>
      <w:r>
        <w:rPr>
          <w:noProof/>
        </w:rPr>
        <w:fldChar w:fldCharType="separate"/>
      </w:r>
      <w:r>
        <w:rPr>
          <w:noProof/>
        </w:rPr>
        <w:t>80</w:t>
      </w:r>
      <w:r>
        <w:rPr>
          <w:noProof/>
        </w:rPr>
        <w:fldChar w:fldCharType="end"/>
      </w:r>
    </w:p>
    <w:p w14:paraId="753F8AC8" w14:textId="5D5B5A3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5.9.2.2.2</w:t>
      </w:r>
      <w:r>
        <w:rPr>
          <w:rFonts w:asciiTheme="minorHAnsi" w:eastAsiaTheme="minorEastAsia" w:hAnsiTheme="minorHAnsi" w:cstheme="minorBidi"/>
          <w:noProof/>
          <w:kern w:val="2"/>
          <w:sz w:val="21"/>
          <w:szCs w:val="22"/>
          <w:lang w:val="en-US" w:eastAsia="zh-CN"/>
          <w14:ligatures w14:val="standardContextual"/>
        </w:rPr>
        <w:tab/>
      </w:r>
      <w:r>
        <w:rPr>
          <w:noProof/>
        </w:rPr>
        <w:t>Edge service continuity requirement</w:t>
      </w:r>
      <w:r w:rsidRPr="00113C3A">
        <w:rPr>
          <w:rFonts w:cs="Courier New"/>
          <w:noProof/>
        </w:rPr>
        <w:t xml:space="preserve"> Request</w:t>
      </w:r>
      <w:r>
        <w:rPr>
          <w:noProof/>
        </w:rPr>
        <w:tab/>
      </w:r>
      <w:r>
        <w:rPr>
          <w:noProof/>
        </w:rPr>
        <w:fldChar w:fldCharType="begin"/>
      </w:r>
      <w:r>
        <w:rPr>
          <w:noProof/>
        </w:rPr>
        <w:instrText xml:space="preserve"> PAGEREF _Toc168549784 \h </w:instrText>
      </w:r>
      <w:r>
        <w:rPr>
          <w:noProof/>
        </w:rPr>
      </w:r>
      <w:r>
        <w:rPr>
          <w:noProof/>
        </w:rPr>
        <w:fldChar w:fldCharType="separate"/>
      </w:r>
      <w:r>
        <w:rPr>
          <w:noProof/>
        </w:rPr>
        <w:t>81</w:t>
      </w:r>
      <w:r>
        <w:rPr>
          <w:noProof/>
        </w:rPr>
        <w:fldChar w:fldCharType="end"/>
      </w:r>
    </w:p>
    <w:p w14:paraId="21BC0A4D" w14:textId="5F197A2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5.9.2.3</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NSCE_ServiceContinuity_Notify</w:t>
      </w:r>
      <w:r>
        <w:rPr>
          <w:noProof/>
        </w:rPr>
        <w:tab/>
      </w:r>
      <w:r>
        <w:rPr>
          <w:noProof/>
        </w:rPr>
        <w:fldChar w:fldCharType="begin"/>
      </w:r>
      <w:r>
        <w:rPr>
          <w:noProof/>
        </w:rPr>
        <w:instrText xml:space="preserve"> PAGEREF _Toc168549785 \h </w:instrText>
      </w:r>
      <w:r>
        <w:rPr>
          <w:noProof/>
        </w:rPr>
      </w:r>
      <w:r>
        <w:rPr>
          <w:noProof/>
        </w:rPr>
        <w:fldChar w:fldCharType="separate"/>
      </w:r>
      <w:r>
        <w:rPr>
          <w:noProof/>
        </w:rPr>
        <w:t>81</w:t>
      </w:r>
      <w:r>
        <w:rPr>
          <w:noProof/>
        </w:rPr>
        <w:fldChar w:fldCharType="end"/>
      </w:r>
    </w:p>
    <w:p w14:paraId="45E3F853" w14:textId="2514F48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5.9.2.3.1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_Toc168549786 \h </w:instrText>
      </w:r>
      <w:r>
        <w:rPr>
          <w:noProof/>
        </w:rPr>
      </w:r>
      <w:r>
        <w:rPr>
          <w:noProof/>
        </w:rPr>
        <w:fldChar w:fldCharType="separate"/>
      </w:r>
      <w:r>
        <w:rPr>
          <w:noProof/>
        </w:rPr>
        <w:t>81</w:t>
      </w:r>
      <w:r>
        <w:rPr>
          <w:noProof/>
        </w:rPr>
        <w:fldChar w:fldCharType="end"/>
      </w:r>
    </w:p>
    <w:p w14:paraId="55BA6583" w14:textId="493E923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5.9.2.3.2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Edge service continuity </w:t>
      </w:r>
      <w:r>
        <w:rPr>
          <w:noProof/>
        </w:rPr>
        <w:t>requirement</w:t>
      </w:r>
      <w:r w:rsidRPr="00113C3A">
        <w:rPr>
          <w:noProof/>
          <w:lang w:val="en-US"/>
        </w:rPr>
        <w:t xml:space="preserve"> Notification</w:t>
      </w:r>
      <w:r>
        <w:rPr>
          <w:noProof/>
        </w:rPr>
        <w:tab/>
      </w:r>
      <w:r>
        <w:rPr>
          <w:noProof/>
        </w:rPr>
        <w:fldChar w:fldCharType="begin"/>
      </w:r>
      <w:r>
        <w:rPr>
          <w:noProof/>
        </w:rPr>
        <w:instrText xml:space="preserve"> PAGEREF _Toc168549787 \h </w:instrText>
      </w:r>
      <w:r>
        <w:rPr>
          <w:noProof/>
        </w:rPr>
      </w:r>
      <w:r>
        <w:rPr>
          <w:noProof/>
        </w:rPr>
        <w:fldChar w:fldCharType="separate"/>
      </w:r>
      <w:r>
        <w:rPr>
          <w:noProof/>
        </w:rPr>
        <w:t>81</w:t>
      </w:r>
      <w:r>
        <w:rPr>
          <w:noProof/>
        </w:rPr>
        <w:fldChar w:fldCharType="end"/>
      </w:r>
    </w:p>
    <w:p w14:paraId="6AD538DD" w14:textId="3931098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5.9.2.4</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w:t>
      </w:r>
      <w:r w:rsidRPr="00113C3A">
        <w:rPr>
          <w:noProof/>
          <w:lang w:val="en-US"/>
        </w:rPr>
        <w:t>N</w:t>
      </w:r>
      <w:r>
        <w:rPr>
          <w:noProof/>
        </w:rPr>
        <w:t>egotiate</w:t>
      </w:r>
      <w:r>
        <w:rPr>
          <w:noProof/>
        </w:rPr>
        <w:tab/>
      </w:r>
      <w:r>
        <w:rPr>
          <w:noProof/>
        </w:rPr>
        <w:fldChar w:fldCharType="begin"/>
      </w:r>
      <w:r>
        <w:rPr>
          <w:noProof/>
        </w:rPr>
        <w:instrText xml:space="preserve"> PAGEREF _Toc168549788 \h </w:instrText>
      </w:r>
      <w:r>
        <w:rPr>
          <w:noProof/>
        </w:rPr>
      </w:r>
      <w:r>
        <w:rPr>
          <w:noProof/>
        </w:rPr>
        <w:fldChar w:fldCharType="separate"/>
      </w:r>
      <w:r>
        <w:rPr>
          <w:noProof/>
        </w:rPr>
        <w:t>82</w:t>
      </w:r>
      <w:r>
        <w:rPr>
          <w:noProof/>
        </w:rPr>
        <w:fldChar w:fldCharType="end"/>
      </w:r>
    </w:p>
    <w:p w14:paraId="10F3742B" w14:textId="3EFE7AE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5.9.2.4.1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_Toc168549789 \h </w:instrText>
      </w:r>
      <w:r>
        <w:rPr>
          <w:noProof/>
        </w:rPr>
      </w:r>
      <w:r>
        <w:rPr>
          <w:noProof/>
        </w:rPr>
        <w:fldChar w:fldCharType="separate"/>
      </w:r>
      <w:r>
        <w:rPr>
          <w:noProof/>
        </w:rPr>
        <w:t>82</w:t>
      </w:r>
      <w:r>
        <w:rPr>
          <w:noProof/>
        </w:rPr>
        <w:fldChar w:fldCharType="end"/>
      </w:r>
    </w:p>
    <w:p w14:paraId="66BC4F17" w14:textId="4DE0F6E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5.9.2.4.2</w:t>
      </w:r>
      <w:r>
        <w:rPr>
          <w:rFonts w:asciiTheme="minorHAnsi" w:eastAsiaTheme="minorEastAsia" w:hAnsiTheme="minorHAnsi" w:cstheme="minorBidi"/>
          <w:noProof/>
          <w:kern w:val="2"/>
          <w:sz w:val="21"/>
          <w:szCs w:val="22"/>
          <w:lang w:val="en-US" w:eastAsia="zh-CN"/>
          <w14:ligatures w14:val="standardContextual"/>
        </w:rPr>
        <w:tab/>
      </w:r>
      <w:r>
        <w:rPr>
          <w:noProof/>
        </w:rPr>
        <w:t>Edge service continuity negotiation</w:t>
      </w:r>
      <w:r w:rsidRPr="00113C3A">
        <w:rPr>
          <w:rFonts w:cs="Courier New"/>
          <w:noProof/>
        </w:rPr>
        <w:t xml:space="preserve"> Request</w:t>
      </w:r>
      <w:r>
        <w:rPr>
          <w:noProof/>
        </w:rPr>
        <w:tab/>
      </w:r>
      <w:r>
        <w:rPr>
          <w:noProof/>
        </w:rPr>
        <w:fldChar w:fldCharType="begin"/>
      </w:r>
      <w:r>
        <w:rPr>
          <w:noProof/>
        </w:rPr>
        <w:instrText xml:space="preserve"> PAGEREF _Toc168549790 \h </w:instrText>
      </w:r>
      <w:r>
        <w:rPr>
          <w:noProof/>
        </w:rPr>
      </w:r>
      <w:r>
        <w:rPr>
          <w:noProof/>
        </w:rPr>
        <w:fldChar w:fldCharType="separate"/>
      </w:r>
      <w:r>
        <w:rPr>
          <w:noProof/>
        </w:rPr>
        <w:t>82</w:t>
      </w:r>
      <w:r>
        <w:rPr>
          <w:noProof/>
        </w:rPr>
        <w:fldChar w:fldCharType="end"/>
      </w:r>
    </w:p>
    <w:p w14:paraId="61330B68" w14:textId="5C62EC0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5.9.2.5</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w:t>
      </w:r>
      <w:r w:rsidRPr="00113C3A">
        <w:rPr>
          <w:noProof/>
          <w:lang w:val="en-US"/>
        </w:rPr>
        <w:t>N</w:t>
      </w:r>
      <w:r>
        <w:rPr>
          <w:noProof/>
        </w:rPr>
        <w:t>egotiateNotify</w:t>
      </w:r>
      <w:r>
        <w:rPr>
          <w:noProof/>
        </w:rPr>
        <w:tab/>
      </w:r>
      <w:r>
        <w:rPr>
          <w:noProof/>
        </w:rPr>
        <w:fldChar w:fldCharType="begin"/>
      </w:r>
      <w:r>
        <w:rPr>
          <w:noProof/>
        </w:rPr>
        <w:instrText xml:space="preserve"> PAGEREF _Toc168549791 \h </w:instrText>
      </w:r>
      <w:r>
        <w:rPr>
          <w:noProof/>
        </w:rPr>
      </w:r>
      <w:r>
        <w:rPr>
          <w:noProof/>
        </w:rPr>
        <w:fldChar w:fldCharType="separate"/>
      </w:r>
      <w:r>
        <w:rPr>
          <w:noProof/>
        </w:rPr>
        <w:t>82</w:t>
      </w:r>
      <w:r>
        <w:rPr>
          <w:noProof/>
        </w:rPr>
        <w:fldChar w:fldCharType="end"/>
      </w:r>
    </w:p>
    <w:p w14:paraId="7E497DC1" w14:textId="29B2F07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5.9.2.5.1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_Toc168549792 \h </w:instrText>
      </w:r>
      <w:r>
        <w:rPr>
          <w:noProof/>
        </w:rPr>
      </w:r>
      <w:r>
        <w:rPr>
          <w:noProof/>
        </w:rPr>
        <w:fldChar w:fldCharType="separate"/>
      </w:r>
      <w:r>
        <w:rPr>
          <w:noProof/>
        </w:rPr>
        <w:t>82</w:t>
      </w:r>
      <w:r>
        <w:rPr>
          <w:noProof/>
        </w:rPr>
        <w:fldChar w:fldCharType="end"/>
      </w:r>
    </w:p>
    <w:p w14:paraId="646A414F" w14:textId="745ACC0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5.9.2.5.2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Edge service continuity </w:t>
      </w:r>
      <w:r>
        <w:rPr>
          <w:noProof/>
        </w:rPr>
        <w:t>negotiation</w:t>
      </w:r>
      <w:r w:rsidRPr="00113C3A">
        <w:rPr>
          <w:noProof/>
          <w:lang w:val="en-US"/>
        </w:rPr>
        <w:t xml:space="preserve"> Notification</w:t>
      </w:r>
      <w:r>
        <w:rPr>
          <w:noProof/>
        </w:rPr>
        <w:tab/>
      </w:r>
      <w:r>
        <w:rPr>
          <w:noProof/>
        </w:rPr>
        <w:fldChar w:fldCharType="begin"/>
      </w:r>
      <w:r>
        <w:rPr>
          <w:noProof/>
        </w:rPr>
        <w:instrText xml:space="preserve"> PAGEREF _Toc168549793 \h </w:instrText>
      </w:r>
      <w:r>
        <w:rPr>
          <w:noProof/>
        </w:rPr>
      </w:r>
      <w:r>
        <w:rPr>
          <w:noProof/>
        </w:rPr>
        <w:fldChar w:fldCharType="separate"/>
      </w:r>
      <w:r>
        <w:rPr>
          <w:noProof/>
        </w:rPr>
        <w:t>83</w:t>
      </w:r>
      <w:r>
        <w:rPr>
          <w:noProof/>
        </w:rPr>
        <w:fldChar w:fldCharType="end"/>
      </w:r>
    </w:p>
    <w:p w14:paraId="5B5858A0" w14:textId="6039D148"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5.10</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w:t>
      </w:r>
      <w:r>
        <w:rPr>
          <w:noProof/>
        </w:rPr>
        <w:t>MultiSlicesOptimization</w:t>
      </w:r>
      <w:r>
        <w:rPr>
          <w:noProof/>
        </w:rPr>
        <w:tab/>
      </w:r>
      <w:r>
        <w:rPr>
          <w:noProof/>
        </w:rPr>
        <w:fldChar w:fldCharType="begin"/>
      </w:r>
      <w:r>
        <w:rPr>
          <w:noProof/>
        </w:rPr>
        <w:instrText xml:space="preserve"> PAGEREF _Toc168549794 \h </w:instrText>
      </w:r>
      <w:r>
        <w:rPr>
          <w:noProof/>
        </w:rPr>
      </w:r>
      <w:r>
        <w:rPr>
          <w:noProof/>
        </w:rPr>
        <w:fldChar w:fldCharType="separate"/>
      </w:r>
      <w:r>
        <w:rPr>
          <w:noProof/>
        </w:rPr>
        <w:t>83</w:t>
      </w:r>
      <w:r>
        <w:rPr>
          <w:noProof/>
        </w:rPr>
        <w:fldChar w:fldCharType="end"/>
      </w:r>
    </w:p>
    <w:p w14:paraId="674CE5AA" w14:textId="3115A5C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5.10.1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_Toc168549795 \h </w:instrText>
      </w:r>
      <w:r>
        <w:rPr>
          <w:noProof/>
        </w:rPr>
      </w:r>
      <w:r>
        <w:rPr>
          <w:noProof/>
        </w:rPr>
        <w:fldChar w:fldCharType="separate"/>
      </w:r>
      <w:r>
        <w:rPr>
          <w:noProof/>
        </w:rPr>
        <w:t>83</w:t>
      </w:r>
      <w:r>
        <w:rPr>
          <w:noProof/>
        </w:rPr>
        <w:fldChar w:fldCharType="end"/>
      </w:r>
    </w:p>
    <w:p w14:paraId="0C13880C" w14:textId="60A09DA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5.10.2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_Toc168549796 \h </w:instrText>
      </w:r>
      <w:r>
        <w:rPr>
          <w:noProof/>
        </w:rPr>
      </w:r>
      <w:r>
        <w:rPr>
          <w:noProof/>
        </w:rPr>
        <w:fldChar w:fldCharType="separate"/>
      </w:r>
      <w:r>
        <w:rPr>
          <w:noProof/>
        </w:rPr>
        <w:t>83</w:t>
      </w:r>
      <w:r>
        <w:rPr>
          <w:noProof/>
        </w:rPr>
        <w:fldChar w:fldCharType="end"/>
      </w:r>
    </w:p>
    <w:p w14:paraId="6456ED4E" w14:textId="5F4E2D1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5.10.2.1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_Toc168549797 \h </w:instrText>
      </w:r>
      <w:r>
        <w:rPr>
          <w:noProof/>
        </w:rPr>
      </w:r>
      <w:r>
        <w:rPr>
          <w:noProof/>
        </w:rPr>
        <w:fldChar w:fldCharType="separate"/>
      </w:r>
      <w:r>
        <w:rPr>
          <w:noProof/>
        </w:rPr>
        <w:t>83</w:t>
      </w:r>
      <w:r>
        <w:rPr>
          <w:noProof/>
        </w:rPr>
        <w:fldChar w:fldCharType="end"/>
      </w:r>
    </w:p>
    <w:p w14:paraId="75DAA4F8" w14:textId="2E19B19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5.10.2.2</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NSCE_MultiSlicesOptimization_Request</w:t>
      </w:r>
      <w:r>
        <w:rPr>
          <w:noProof/>
        </w:rPr>
        <w:tab/>
      </w:r>
      <w:r>
        <w:rPr>
          <w:noProof/>
        </w:rPr>
        <w:fldChar w:fldCharType="begin"/>
      </w:r>
      <w:r>
        <w:rPr>
          <w:noProof/>
        </w:rPr>
        <w:instrText xml:space="preserve"> PAGEREF _Toc168549798 \h </w:instrText>
      </w:r>
      <w:r>
        <w:rPr>
          <w:noProof/>
        </w:rPr>
      </w:r>
      <w:r>
        <w:rPr>
          <w:noProof/>
        </w:rPr>
        <w:fldChar w:fldCharType="separate"/>
      </w:r>
      <w:r>
        <w:rPr>
          <w:noProof/>
        </w:rPr>
        <w:t>84</w:t>
      </w:r>
      <w:r>
        <w:rPr>
          <w:noProof/>
        </w:rPr>
        <w:fldChar w:fldCharType="end"/>
      </w:r>
    </w:p>
    <w:p w14:paraId="5FF7C3EA" w14:textId="0F087D9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5.10.2.2.1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_Toc168549799 \h </w:instrText>
      </w:r>
      <w:r>
        <w:rPr>
          <w:noProof/>
        </w:rPr>
      </w:r>
      <w:r>
        <w:rPr>
          <w:noProof/>
        </w:rPr>
        <w:fldChar w:fldCharType="separate"/>
      </w:r>
      <w:r>
        <w:rPr>
          <w:noProof/>
        </w:rPr>
        <w:t>84</w:t>
      </w:r>
      <w:r>
        <w:rPr>
          <w:noProof/>
        </w:rPr>
        <w:fldChar w:fldCharType="end"/>
      </w:r>
    </w:p>
    <w:p w14:paraId="3F23D1BB" w14:textId="4F25A3A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5.10.2.2.2</w:t>
      </w:r>
      <w:r>
        <w:rPr>
          <w:rFonts w:asciiTheme="minorHAnsi" w:eastAsiaTheme="minorEastAsia" w:hAnsiTheme="minorHAnsi" w:cstheme="minorBidi"/>
          <w:noProof/>
          <w:kern w:val="2"/>
          <w:sz w:val="21"/>
          <w:szCs w:val="22"/>
          <w:lang w:val="en-US" w:eastAsia="zh-CN"/>
          <w14:ligatures w14:val="standardContextual"/>
        </w:rPr>
        <w:tab/>
      </w:r>
      <w:r>
        <w:rPr>
          <w:noProof/>
        </w:rPr>
        <w:t>Multiple Slices Optimization Request</w:t>
      </w:r>
      <w:r>
        <w:rPr>
          <w:noProof/>
        </w:rPr>
        <w:tab/>
      </w:r>
      <w:r>
        <w:rPr>
          <w:noProof/>
        </w:rPr>
        <w:fldChar w:fldCharType="begin"/>
      </w:r>
      <w:r>
        <w:rPr>
          <w:noProof/>
        </w:rPr>
        <w:instrText xml:space="preserve"> PAGEREF _Toc168549800 \h </w:instrText>
      </w:r>
      <w:r>
        <w:rPr>
          <w:noProof/>
        </w:rPr>
      </w:r>
      <w:r>
        <w:rPr>
          <w:noProof/>
        </w:rPr>
        <w:fldChar w:fldCharType="separate"/>
      </w:r>
      <w:r>
        <w:rPr>
          <w:noProof/>
        </w:rPr>
        <w:t>84</w:t>
      </w:r>
      <w:r>
        <w:rPr>
          <w:noProof/>
        </w:rPr>
        <w:fldChar w:fldCharType="end"/>
      </w:r>
    </w:p>
    <w:p w14:paraId="5C31D816" w14:textId="2544D609"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w:t>
      </w:r>
      <w:r>
        <w:rPr>
          <w:noProof/>
        </w:rPr>
        <w:tab/>
      </w:r>
      <w:r>
        <w:rPr>
          <w:noProof/>
        </w:rPr>
        <w:fldChar w:fldCharType="begin"/>
      </w:r>
      <w:r>
        <w:rPr>
          <w:noProof/>
        </w:rPr>
        <w:instrText xml:space="preserve"> PAGEREF _Toc168549801 \h </w:instrText>
      </w:r>
      <w:r>
        <w:rPr>
          <w:noProof/>
        </w:rPr>
      </w:r>
      <w:r>
        <w:rPr>
          <w:noProof/>
        </w:rPr>
        <w:fldChar w:fldCharType="separate"/>
      </w:r>
      <w:r>
        <w:rPr>
          <w:noProof/>
        </w:rPr>
        <w:t>84</w:t>
      </w:r>
      <w:r>
        <w:rPr>
          <w:noProof/>
        </w:rPr>
        <w:fldChar w:fldCharType="end"/>
      </w:r>
    </w:p>
    <w:p w14:paraId="7F3BA612" w14:textId="48C0D38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5.11.1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_Toc168549802 \h </w:instrText>
      </w:r>
      <w:r>
        <w:rPr>
          <w:noProof/>
        </w:rPr>
      </w:r>
      <w:r>
        <w:rPr>
          <w:noProof/>
        </w:rPr>
        <w:fldChar w:fldCharType="separate"/>
      </w:r>
      <w:r>
        <w:rPr>
          <w:noProof/>
        </w:rPr>
        <w:t>84</w:t>
      </w:r>
      <w:r>
        <w:rPr>
          <w:noProof/>
        </w:rPr>
        <w:fldChar w:fldCharType="end"/>
      </w:r>
    </w:p>
    <w:p w14:paraId="2E5EF7D4" w14:textId="15BC10A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5.11.2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_Toc168549803 \h </w:instrText>
      </w:r>
      <w:r>
        <w:rPr>
          <w:noProof/>
        </w:rPr>
      </w:r>
      <w:r>
        <w:rPr>
          <w:noProof/>
        </w:rPr>
        <w:fldChar w:fldCharType="separate"/>
      </w:r>
      <w:r>
        <w:rPr>
          <w:noProof/>
        </w:rPr>
        <w:t>84</w:t>
      </w:r>
      <w:r>
        <w:rPr>
          <w:noProof/>
        </w:rPr>
        <w:fldChar w:fldCharType="end"/>
      </w:r>
    </w:p>
    <w:p w14:paraId="0C563A17" w14:textId="7424D26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5.11.2.1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_Toc168549804 \h </w:instrText>
      </w:r>
      <w:r>
        <w:rPr>
          <w:noProof/>
        </w:rPr>
      </w:r>
      <w:r>
        <w:rPr>
          <w:noProof/>
        </w:rPr>
        <w:fldChar w:fldCharType="separate"/>
      </w:r>
      <w:r>
        <w:rPr>
          <w:noProof/>
        </w:rPr>
        <w:t>84</w:t>
      </w:r>
      <w:r>
        <w:rPr>
          <w:noProof/>
        </w:rPr>
        <w:fldChar w:fldCharType="end"/>
      </w:r>
    </w:p>
    <w:p w14:paraId="62FF2F10" w14:textId="5E8A1BA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5.11.2.2</w:t>
      </w:r>
      <w:r>
        <w:rPr>
          <w:rFonts w:asciiTheme="minorHAnsi" w:eastAsiaTheme="minorEastAsia" w:hAnsiTheme="minorHAnsi" w:cstheme="minorBidi"/>
          <w:noProof/>
          <w:kern w:val="2"/>
          <w:sz w:val="21"/>
          <w:szCs w:val="22"/>
          <w:lang w:val="en-US" w:eastAsia="zh-CN"/>
          <w14:ligatures w14:val="standardContextual"/>
        </w:rPr>
        <w:tab/>
      </w:r>
      <w:r>
        <w:rPr>
          <w:noProof/>
        </w:rPr>
        <w:t>Network_slice_adaptation</w:t>
      </w:r>
      <w:r>
        <w:rPr>
          <w:noProof/>
        </w:rPr>
        <w:tab/>
      </w:r>
      <w:r>
        <w:rPr>
          <w:noProof/>
        </w:rPr>
        <w:fldChar w:fldCharType="begin"/>
      </w:r>
      <w:r>
        <w:rPr>
          <w:noProof/>
        </w:rPr>
        <w:instrText xml:space="preserve"> PAGEREF _Toc168549805 \h </w:instrText>
      </w:r>
      <w:r>
        <w:rPr>
          <w:noProof/>
        </w:rPr>
      </w:r>
      <w:r>
        <w:rPr>
          <w:noProof/>
        </w:rPr>
        <w:fldChar w:fldCharType="separate"/>
      </w:r>
      <w:r>
        <w:rPr>
          <w:noProof/>
        </w:rPr>
        <w:t>85</w:t>
      </w:r>
      <w:r>
        <w:rPr>
          <w:noProof/>
        </w:rPr>
        <w:fldChar w:fldCharType="end"/>
      </w:r>
    </w:p>
    <w:p w14:paraId="72BD672E" w14:textId="58AAEEE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5.11.2.2.1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_Toc168549806 \h </w:instrText>
      </w:r>
      <w:r>
        <w:rPr>
          <w:noProof/>
        </w:rPr>
      </w:r>
      <w:r>
        <w:rPr>
          <w:noProof/>
        </w:rPr>
        <w:fldChar w:fldCharType="separate"/>
      </w:r>
      <w:r>
        <w:rPr>
          <w:noProof/>
        </w:rPr>
        <w:t>85</w:t>
      </w:r>
      <w:r>
        <w:rPr>
          <w:noProof/>
        </w:rPr>
        <w:fldChar w:fldCharType="end"/>
      </w:r>
    </w:p>
    <w:p w14:paraId="672C3EE7" w14:textId="3E7F34F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5.11.2.2.2</w:t>
      </w:r>
      <w:r>
        <w:rPr>
          <w:rFonts w:asciiTheme="minorHAnsi" w:eastAsiaTheme="minorEastAsia" w:hAnsiTheme="minorHAnsi" w:cstheme="minorBidi"/>
          <w:noProof/>
          <w:kern w:val="2"/>
          <w:sz w:val="21"/>
          <w:szCs w:val="22"/>
          <w:lang w:val="en-US" w:eastAsia="zh-CN"/>
          <w14:ligatures w14:val="standardContextual"/>
        </w:rPr>
        <w:tab/>
      </w:r>
      <w:r>
        <w:rPr>
          <w:noProof/>
        </w:rPr>
        <w:t>Network Slice Adaptation Request</w:t>
      </w:r>
      <w:r>
        <w:rPr>
          <w:noProof/>
        </w:rPr>
        <w:tab/>
      </w:r>
      <w:r>
        <w:rPr>
          <w:noProof/>
        </w:rPr>
        <w:fldChar w:fldCharType="begin"/>
      </w:r>
      <w:r>
        <w:rPr>
          <w:noProof/>
        </w:rPr>
        <w:instrText xml:space="preserve"> PAGEREF _Toc168549807 \h </w:instrText>
      </w:r>
      <w:r>
        <w:rPr>
          <w:noProof/>
        </w:rPr>
      </w:r>
      <w:r>
        <w:rPr>
          <w:noProof/>
        </w:rPr>
        <w:fldChar w:fldCharType="separate"/>
      </w:r>
      <w:r>
        <w:rPr>
          <w:noProof/>
        </w:rPr>
        <w:t>85</w:t>
      </w:r>
      <w:r>
        <w:rPr>
          <w:noProof/>
        </w:rPr>
        <w:fldChar w:fldCharType="end"/>
      </w:r>
    </w:p>
    <w:p w14:paraId="2776130A" w14:textId="3BD0F1A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5.11.2.3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NSCE_NetworkSliceAdaptation_Notify</w:t>
      </w:r>
      <w:r>
        <w:rPr>
          <w:noProof/>
        </w:rPr>
        <w:tab/>
      </w:r>
      <w:r>
        <w:rPr>
          <w:noProof/>
        </w:rPr>
        <w:fldChar w:fldCharType="begin"/>
      </w:r>
      <w:r>
        <w:rPr>
          <w:noProof/>
        </w:rPr>
        <w:instrText xml:space="preserve"> PAGEREF _Toc168549808 \h </w:instrText>
      </w:r>
      <w:r>
        <w:rPr>
          <w:noProof/>
        </w:rPr>
      </w:r>
      <w:r>
        <w:rPr>
          <w:noProof/>
        </w:rPr>
        <w:fldChar w:fldCharType="separate"/>
      </w:r>
      <w:r>
        <w:rPr>
          <w:noProof/>
        </w:rPr>
        <w:t>86</w:t>
      </w:r>
      <w:r>
        <w:rPr>
          <w:noProof/>
        </w:rPr>
        <w:fldChar w:fldCharType="end"/>
      </w:r>
    </w:p>
    <w:p w14:paraId="77C5286B" w14:textId="58E4114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5.11.2.3.1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_Toc168549809 \h </w:instrText>
      </w:r>
      <w:r>
        <w:rPr>
          <w:noProof/>
        </w:rPr>
      </w:r>
      <w:r>
        <w:rPr>
          <w:noProof/>
        </w:rPr>
        <w:fldChar w:fldCharType="separate"/>
      </w:r>
      <w:r>
        <w:rPr>
          <w:noProof/>
        </w:rPr>
        <w:t>86</w:t>
      </w:r>
      <w:r>
        <w:rPr>
          <w:noProof/>
        </w:rPr>
        <w:fldChar w:fldCharType="end"/>
      </w:r>
    </w:p>
    <w:p w14:paraId="61AC7D24" w14:textId="01B805D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5.11.2.3.2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Adaptation Status </w:t>
      </w:r>
      <w:r w:rsidRPr="00113C3A">
        <w:rPr>
          <w:noProof/>
          <w:lang w:val="en-US"/>
        </w:rPr>
        <w:t>Notification</w:t>
      </w:r>
      <w:r>
        <w:rPr>
          <w:noProof/>
        </w:rPr>
        <w:tab/>
      </w:r>
      <w:r>
        <w:rPr>
          <w:noProof/>
        </w:rPr>
        <w:fldChar w:fldCharType="begin"/>
      </w:r>
      <w:r>
        <w:rPr>
          <w:noProof/>
        </w:rPr>
        <w:instrText xml:space="preserve"> PAGEREF _Toc168549810 \h </w:instrText>
      </w:r>
      <w:r>
        <w:rPr>
          <w:noProof/>
        </w:rPr>
      </w:r>
      <w:r>
        <w:rPr>
          <w:noProof/>
        </w:rPr>
        <w:fldChar w:fldCharType="separate"/>
      </w:r>
      <w:r>
        <w:rPr>
          <w:noProof/>
        </w:rPr>
        <w:t>86</w:t>
      </w:r>
      <w:r>
        <w:rPr>
          <w:noProof/>
        </w:rPr>
        <w:fldChar w:fldCharType="end"/>
      </w:r>
    </w:p>
    <w:p w14:paraId="3149BA0D" w14:textId="6F583509"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ab/>
      </w:r>
      <w:r>
        <w:rPr>
          <w:noProof/>
        </w:rPr>
        <w:fldChar w:fldCharType="begin"/>
      </w:r>
      <w:r>
        <w:rPr>
          <w:noProof/>
        </w:rPr>
        <w:instrText xml:space="preserve"> PAGEREF _Toc168549811 \h </w:instrText>
      </w:r>
      <w:r>
        <w:rPr>
          <w:noProof/>
        </w:rPr>
      </w:r>
      <w:r>
        <w:rPr>
          <w:noProof/>
        </w:rPr>
        <w:fldChar w:fldCharType="separate"/>
      </w:r>
      <w:r>
        <w:rPr>
          <w:noProof/>
        </w:rPr>
        <w:t>87</w:t>
      </w:r>
      <w:r>
        <w:rPr>
          <w:noProof/>
        </w:rPr>
        <w:fldChar w:fldCharType="end"/>
      </w:r>
    </w:p>
    <w:p w14:paraId="747354BE" w14:textId="2BBBAF1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5.12.1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_Toc168549812 \h </w:instrText>
      </w:r>
      <w:r>
        <w:rPr>
          <w:noProof/>
        </w:rPr>
      </w:r>
      <w:r>
        <w:rPr>
          <w:noProof/>
        </w:rPr>
        <w:fldChar w:fldCharType="separate"/>
      </w:r>
      <w:r>
        <w:rPr>
          <w:noProof/>
        </w:rPr>
        <w:t>87</w:t>
      </w:r>
      <w:r>
        <w:rPr>
          <w:noProof/>
        </w:rPr>
        <w:fldChar w:fldCharType="end"/>
      </w:r>
    </w:p>
    <w:p w14:paraId="0786FCEE" w14:textId="4C3F451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5.12.2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_Toc168549813 \h </w:instrText>
      </w:r>
      <w:r>
        <w:rPr>
          <w:noProof/>
        </w:rPr>
      </w:r>
      <w:r>
        <w:rPr>
          <w:noProof/>
        </w:rPr>
        <w:fldChar w:fldCharType="separate"/>
      </w:r>
      <w:r>
        <w:rPr>
          <w:noProof/>
        </w:rPr>
        <w:t>87</w:t>
      </w:r>
      <w:r>
        <w:rPr>
          <w:noProof/>
        </w:rPr>
        <w:fldChar w:fldCharType="end"/>
      </w:r>
    </w:p>
    <w:p w14:paraId="60A1EC55" w14:textId="16B5ED5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5.12.2.1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_Toc168549814 \h </w:instrText>
      </w:r>
      <w:r>
        <w:rPr>
          <w:noProof/>
        </w:rPr>
      </w:r>
      <w:r>
        <w:rPr>
          <w:noProof/>
        </w:rPr>
        <w:fldChar w:fldCharType="separate"/>
      </w:r>
      <w:r>
        <w:rPr>
          <w:noProof/>
        </w:rPr>
        <w:t>87</w:t>
      </w:r>
      <w:r>
        <w:rPr>
          <w:noProof/>
        </w:rPr>
        <w:fldChar w:fldCharType="end"/>
      </w:r>
    </w:p>
    <w:p w14:paraId="3EF469B9" w14:textId="21C57AE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5.12.2.2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_Create</w:t>
      </w:r>
      <w:r>
        <w:rPr>
          <w:noProof/>
        </w:rPr>
        <w:tab/>
      </w:r>
      <w:r>
        <w:rPr>
          <w:noProof/>
        </w:rPr>
        <w:fldChar w:fldCharType="begin"/>
      </w:r>
      <w:r>
        <w:rPr>
          <w:noProof/>
        </w:rPr>
        <w:instrText xml:space="preserve"> PAGEREF _Toc168549815 \h </w:instrText>
      </w:r>
      <w:r>
        <w:rPr>
          <w:noProof/>
        </w:rPr>
      </w:r>
      <w:r>
        <w:rPr>
          <w:noProof/>
        </w:rPr>
        <w:fldChar w:fldCharType="separate"/>
      </w:r>
      <w:r>
        <w:rPr>
          <w:noProof/>
        </w:rPr>
        <w:t>88</w:t>
      </w:r>
      <w:r>
        <w:rPr>
          <w:noProof/>
        </w:rPr>
        <w:fldChar w:fldCharType="end"/>
      </w:r>
    </w:p>
    <w:p w14:paraId="4188A6D0" w14:textId="642BB40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5.12.2.2.1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_Toc168549816 \h </w:instrText>
      </w:r>
      <w:r>
        <w:rPr>
          <w:noProof/>
        </w:rPr>
      </w:r>
      <w:r>
        <w:rPr>
          <w:noProof/>
        </w:rPr>
        <w:fldChar w:fldCharType="separate"/>
      </w:r>
      <w:r>
        <w:rPr>
          <w:noProof/>
        </w:rPr>
        <w:t>88</w:t>
      </w:r>
      <w:r>
        <w:rPr>
          <w:noProof/>
        </w:rPr>
        <w:fldChar w:fldCharType="end"/>
      </w:r>
    </w:p>
    <w:p w14:paraId="327453C7" w14:textId="278ABCB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5.12.2.2.2</w:t>
      </w:r>
      <w:r>
        <w:rPr>
          <w:rFonts w:asciiTheme="minorHAnsi" w:eastAsiaTheme="minorEastAsia" w:hAnsiTheme="minorHAnsi" w:cstheme="minorBidi"/>
          <w:noProof/>
          <w:kern w:val="2"/>
          <w:sz w:val="21"/>
          <w:szCs w:val="22"/>
          <w:lang w:val="en-US" w:eastAsia="zh-CN"/>
          <w14:ligatures w14:val="standardContextual"/>
        </w:rPr>
        <w:tab/>
      </w:r>
      <w:r>
        <w:rPr>
          <w:noProof/>
        </w:rPr>
        <w:t>Slice Related Communication Service Creation</w:t>
      </w:r>
      <w:r>
        <w:rPr>
          <w:noProof/>
        </w:rPr>
        <w:tab/>
      </w:r>
      <w:r>
        <w:rPr>
          <w:noProof/>
        </w:rPr>
        <w:fldChar w:fldCharType="begin"/>
      </w:r>
      <w:r>
        <w:rPr>
          <w:noProof/>
        </w:rPr>
        <w:instrText xml:space="preserve"> PAGEREF _Toc168549817 \h </w:instrText>
      </w:r>
      <w:r>
        <w:rPr>
          <w:noProof/>
        </w:rPr>
      </w:r>
      <w:r>
        <w:rPr>
          <w:noProof/>
        </w:rPr>
        <w:fldChar w:fldCharType="separate"/>
      </w:r>
      <w:r>
        <w:rPr>
          <w:noProof/>
        </w:rPr>
        <w:t>88</w:t>
      </w:r>
      <w:r>
        <w:rPr>
          <w:noProof/>
        </w:rPr>
        <w:fldChar w:fldCharType="end"/>
      </w:r>
    </w:p>
    <w:p w14:paraId="33BEC772" w14:textId="585A3C8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5.12.2.3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_Reconfigure</w:t>
      </w:r>
      <w:r>
        <w:rPr>
          <w:noProof/>
        </w:rPr>
        <w:tab/>
      </w:r>
      <w:r>
        <w:rPr>
          <w:noProof/>
        </w:rPr>
        <w:fldChar w:fldCharType="begin"/>
      </w:r>
      <w:r>
        <w:rPr>
          <w:noProof/>
        </w:rPr>
        <w:instrText xml:space="preserve"> PAGEREF _Toc168549818 \h </w:instrText>
      </w:r>
      <w:r>
        <w:rPr>
          <w:noProof/>
        </w:rPr>
      </w:r>
      <w:r>
        <w:rPr>
          <w:noProof/>
        </w:rPr>
        <w:fldChar w:fldCharType="separate"/>
      </w:r>
      <w:r>
        <w:rPr>
          <w:noProof/>
        </w:rPr>
        <w:t>88</w:t>
      </w:r>
      <w:r>
        <w:rPr>
          <w:noProof/>
        </w:rPr>
        <w:fldChar w:fldCharType="end"/>
      </w:r>
    </w:p>
    <w:p w14:paraId="38F62533" w14:textId="4934A46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5.12.2.3.1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_Toc168549819 \h </w:instrText>
      </w:r>
      <w:r>
        <w:rPr>
          <w:noProof/>
        </w:rPr>
      </w:r>
      <w:r>
        <w:rPr>
          <w:noProof/>
        </w:rPr>
        <w:fldChar w:fldCharType="separate"/>
      </w:r>
      <w:r>
        <w:rPr>
          <w:noProof/>
        </w:rPr>
        <w:t>88</w:t>
      </w:r>
      <w:r>
        <w:rPr>
          <w:noProof/>
        </w:rPr>
        <w:fldChar w:fldCharType="end"/>
      </w:r>
    </w:p>
    <w:p w14:paraId="55FDE5A0" w14:textId="726556F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5.12.2.3.2</w:t>
      </w:r>
      <w:r>
        <w:rPr>
          <w:rFonts w:asciiTheme="minorHAnsi" w:eastAsiaTheme="minorEastAsia" w:hAnsiTheme="minorHAnsi" w:cstheme="minorBidi"/>
          <w:noProof/>
          <w:kern w:val="2"/>
          <w:sz w:val="21"/>
          <w:szCs w:val="22"/>
          <w:lang w:val="en-US" w:eastAsia="zh-CN"/>
          <w14:ligatures w14:val="standardContextual"/>
        </w:rPr>
        <w:tab/>
      </w:r>
      <w:r>
        <w:rPr>
          <w:noProof/>
        </w:rPr>
        <w:t>Slice Related Communication Service Reconfiguration</w:t>
      </w:r>
      <w:r>
        <w:rPr>
          <w:noProof/>
        </w:rPr>
        <w:tab/>
      </w:r>
      <w:r>
        <w:rPr>
          <w:noProof/>
        </w:rPr>
        <w:fldChar w:fldCharType="begin"/>
      </w:r>
      <w:r>
        <w:rPr>
          <w:noProof/>
        </w:rPr>
        <w:instrText xml:space="preserve"> PAGEREF _Toc168549820 \h </w:instrText>
      </w:r>
      <w:r>
        <w:rPr>
          <w:noProof/>
        </w:rPr>
      </w:r>
      <w:r>
        <w:rPr>
          <w:noProof/>
        </w:rPr>
        <w:fldChar w:fldCharType="separate"/>
      </w:r>
      <w:r>
        <w:rPr>
          <w:noProof/>
        </w:rPr>
        <w:t>88</w:t>
      </w:r>
      <w:r>
        <w:rPr>
          <w:noProof/>
        </w:rPr>
        <w:fldChar w:fldCharType="end"/>
      </w:r>
    </w:p>
    <w:p w14:paraId="085F0BA3" w14:textId="7A97ABA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5.12.2.4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_</w:t>
      </w:r>
      <w:r w:rsidRPr="00113C3A">
        <w:rPr>
          <w:noProof/>
          <w:lang w:val="en-US"/>
        </w:rPr>
        <w:t>Disengage</w:t>
      </w:r>
      <w:r>
        <w:rPr>
          <w:noProof/>
        </w:rPr>
        <w:tab/>
      </w:r>
      <w:r>
        <w:rPr>
          <w:noProof/>
        </w:rPr>
        <w:fldChar w:fldCharType="begin"/>
      </w:r>
      <w:r>
        <w:rPr>
          <w:noProof/>
        </w:rPr>
        <w:instrText xml:space="preserve"> PAGEREF _Toc168549821 \h </w:instrText>
      </w:r>
      <w:r>
        <w:rPr>
          <w:noProof/>
        </w:rPr>
      </w:r>
      <w:r>
        <w:rPr>
          <w:noProof/>
        </w:rPr>
        <w:fldChar w:fldCharType="separate"/>
      </w:r>
      <w:r>
        <w:rPr>
          <w:noProof/>
        </w:rPr>
        <w:t>89</w:t>
      </w:r>
      <w:r>
        <w:rPr>
          <w:noProof/>
        </w:rPr>
        <w:fldChar w:fldCharType="end"/>
      </w:r>
    </w:p>
    <w:p w14:paraId="414E1DE4" w14:textId="4260C31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5.12.2.4.1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_Toc168549822 \h </w:instrText>
      </w:r>
      <w:r>
        <w:rPr>
          <w:noProof/>
        </w:rPr>
      </w:r>
      <w:r>
        <w:rPr>
          <w:noProof/>
        </w:rPr>
        <w:fldChar w:fldCharType="separate"/>
      </w:r>
      <w:r>
        <w:rPr>
          <w:noProof/>
        </w:rPr>
        <w:t>89</w:t>
      </w:r>
      <w:r>
        <w:rPr>
          <w:noProof/>
        </w:rPr>
        <w:fldChar w:fldCharType="end"/>
      </w:r>
    </w:p>
    <w:p w14:paraId="6CDD9E13" w14:textId="46A9491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5.12.2.4.2</w:t>
      </w:r>
      <w:r>
        <w:rPr>
          <w:rFonts w:asciiTheme="minorHAnsi" w:eastAsiaTheme="minorEastAsia" w:hAnsiTheme="minorHAnsi" w:cstheme="minorBidi"/>
          <w:noProof/>
          <w:kern w:val="2"/>
          <w:sz w:val="21"/>
          <w:szCs w:val="22"/>
          <w:lang w:val="en-US" w:eastAsia="zh-CN"/>
          <w14:ligatures w14:val="standardContextual"/>
        </w:rPr>
        <w:tab/>
      </w:r>
      <w:r>
        <w:rPr>
          <w:noProof/>
        </w:rPr>
        <w:t xml:space="preserve">Slice Related Communication Service </w:t>
      </w:r>
      <w:r w:rsidRPr="00113C3A">
        <w:rPr>
          <w:noProof/>
          <w:lang w:val="en-US"/>
        </w:rPr>
        <w:t>Disengagement</w:t>
      </w:r>
      <w:r>
        <w:rPr>
          <w:noProof/>
        </w:rPr>
        <w:tab/>
      </w:r>
      <w:r>
        <w:rPr>
          <w:noProof/>
        </w:rPr>
        <w:fldChar w:fldCharType="begin"/>
      </w:r>
      <w:r>
        <w:rPr>
          <w:noProof/>
        </w:rPr>
        <w:instrText xml:space="preserve"> PAGEREF _Toc168549823 \h </w:instrText>
      </w:r>
      <w:r>
        <w:rPr>
          <w:noProof/>
        </w:rPr>
      </w:r>
      <w:r>
        <w:rPr>
          <w:noProof/>
        </w:rPr>
        <w:fldChar w:fldCharType="separate"/>
      </w:r>
      <w:r>
        <w:rPr>
          <w:noProof/>
        </w:rPr>
        <w:t>89</w:t>
      </w:r>
      <w:r>
        <w:rPr>
          <w:noProof/>
        </w:rPr>
        <w:fldChar w:fldCharType="end"/>
      </w:r>
    </w:p>
    <w:p w14:paraId="0D062E79" w14:textId="1F1CE16D"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w:t>
      </w:r>
      <w:r>
        <w:rPr>
          <w:noProof/>
        </w:rPr>
        <w:tab/>
      </w:r>
      <w:r>
        <w:rPr>
          <w:noProof/>
        </w:rPr>
        <w:fldChar w:fldCharType="begin"/>
      </w:r>
      <w:r>
        <w:rPr>
          <w:noProof/>
        </w:rPr>
        <w:instrText xml:space="preserve"> PAGEREF _Toc168549824 \h </w:instrText>
      </w:r>
      <w:r>
        <w:rPr>
          <w:noProof/>
        </w:rPr>
      </w:r>
      <w:r>
        <w:rPr>
          <w:noProof/>
        </w:rPr>
        <w:fldChar w:fldCharType="separate"/>
      </w:r>
      <w:r>
        <w:rPr>
          <w:noProof/>
        </w:rPr>
        <w:t>90</w:t>
      </w:r>
      <w:r>
        <w:rPr>
          <w:noProof/>
        </w:rPr>
        <w:fldChar w:fldCharType="end"/>
      </w:r>
    </w:p>
    <w:p w14:paraId="41319D44" w14:textId="6F595E9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5.13.1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_Toc168549825 \h </w:instrText>
      </w:r>
      <w:r>
        <w:rPr>
          <w:noProof/>
        </w:rPr>
      </w:r>
      <w:r>
        <w:rPr>
          <w:noProof/>
        </w:rPr>
        <w:fldChar w:fldCharType="separate"/>
      </w:r>
      <w:r>
        <w:rPr>
          <w:noProof/>
        </w:rPr>
        <w:t>90</w:t>
      </w:r>
      <w:r>
        <w:rPr>
          <w:noProof/>
        </w:rPr>
        <w:fldChar w:fldCharType="end"/>
      </w:r>
    </w:p>
    <w:p w14:paraId="276B1438" w14:textId="557082B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5.13.2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_Toc168549826 \h </w:instrText>
      </w:r>
      <w:r>
        <w:rPr>
          <w:noProof/>
        </w:rPr>
      </w:r>
      <w:r>
        <w:rPr>
          <w:noProof/>
        </w:rPr>
        <w:fldChar w:fldCharType="separate"/>
      </w:r>
      <w:r>
        <w:rPr>
          <w:noProof/>
        </w:rPr>
        <w:t>90</w:t>
      </w:r>
      <w:r>
        <w:rPr>
          <w:noProof/>
        </w:rPr>
        <w:fldChar w:fldCharType="end"/>
      </w:r>
    </w:p>
    <w:p w14:paraId="51F36C01" w14:textId="1884525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lastRenderedPageBreak/>
        <w:t>5.13.2.1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_Toc168549827 \h </w:instrText>
      </w:r>
      <w:r>
        <w:rPr>
          <w:noProof/>
        </w:rPr>
      </w:r>
      <w:r>
        <w:rPr>
          <w:noProof/>
        </w:rPr>
        <w:fldChar w:fldCharType="separate"/>
      </w:r>
      <w:r>
        <w:rPr>
          <w:noProof/>
        </w:rPr>
        <w:t>90</w:t>
      </w:r>
      <w:r>
        <w:rPr>
          <w:noProof/>
        </w:rPr>
        <w:fldChar w:fldCharType="end"/>
      </w:r>
    </w:p>
    <w:p w14:paraId="02833D08" w14:textId="486F077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5.13.2.2</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NSCE_InterPLMNContinuity_</w:t>
      </w:r>
      <w:r w:rsidRPr="00113C3A">
        <w:rPr>
          <w:noProof/>
          <w:lang w:val="en-US"/>
        </w:rPr>
        <w:t>Request</w:t>
      </w:r>
      <w:r>
        <w:rPr>
          <w:noProof/>
        </w:rPr>
        <w:tab/>
      </w:r>
      <w:r>
        <w:rPr>
          <w:noProof/>
        </w:rPr>
        <w:fldChar w:fldCharType="begin"/>
      </w:r>
      <w:r>
        <w:rPr>
          <w:noProof/>
        </w:rPr>
        <w:instrText xml:space="preserve"> PAGEREF _Toc168549828 \h </w:instrText>
      </w:r>
      <w:r>
        <w:rPr>
          <w:noProof/>
        </w:rPr>
      </w:r>
      <w:r>
        <w:rPr>
          <w:noProof/>
        </w:rPr>
        <w:fldChar w:fldCharType="separate"/>
      </w:r>
      <w:r>
        <w:rPr>
          <w:noProof/>
        </w:rPr>
        <w:t>90</w:t>
      </w:r>
      <w:r>
        <w:rPr>
          <w:noProof/>
        </w:rPr>
        <w:fldChar w:fldCharType="end"/>
      </w:r>
    </w:p>
    <w:p w14:paraId="7FC90723" w14:textId="3AAE746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5.13.2.2.1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_Toc168549829 \h </w:instrText>
      </w:r>
      <w:r>
        <w:rPr>
          <w:noProof/>
        </w:rPr>
      </w:r>
      <w:r>
        <w:rPr>
          <w:noProof/>
        </w:rPr>
        <w:fldChar w:fldCharType="separate"/>
      </w:r>
      <w:r>
        <w:rPr>
          <w:noProof/>
        </w:rPr>
        <w:t>90</w:t>
      </w:r>
      <w:r>
        <w:rPr>
          <w:noProof/>
        </w:rPr>
        <w:fldChar w:fldCharType="end"/>
      </w:r>
    </w:p>
    <w:p w14:paraId="5E23C280" w14:textId="46958FF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5.13.2.2.2</w:t>
      </w:r>
      <w:r>
        <w:rPr>
          <w:rFonts w:asciiTheme="minorHAnsi" w:eastAsiaTheme="minorEastAsia" w:hAnsiTheme="minorHAnsi" w:cstheme="minorBidi"/>
          <w:noProof/>
          <w:kern w:val="2"/>
          <w:sz w:val="21"/>
          <w:szCs w:val="22"/>
          <w:lang w:val="en-US" w:eastAsia="zh-CN"/>
          <w14:ligatures w14:val="standardContextual"/>
        </w:rPr>
        <w:tab/>
      </w:r>
      <w:r>
        <w:rPr>
          <w:noProof/>
        </w:rPr>
        <w:t>Inter-PLMN Application Service Continuity</w:t>
      </w:r>
      <w:r w:rsidRPr="00113C3A">
        <w:rPr>
          <w:rFonts w:cs="Courier New"/>
          <w:noProof/>
        </w:rPr>
        <w:t xml:space="preserve"> Request</w:t>
      </w:r>
      <w:r>
        <w:rPr>
          <w:noProof/>
        </w:rPr>
        <w:tab/>
      </w:r>
      <w:r>
        <w:rPr>
          <w:noProof/>
        </w:rPr>
        <w:fldChar w:fldCharType="begin"/>
      </w:r>
      <w:r>
        <w:rPr>
          <w:noProof/>
        </w:rPr>
        <w:instrText xml:space="preserve"> PAGEREF _Toc168549830 \h </w:instrText>
      </w:r>
      <w:r>
        <w:rPr>
          <w:noProof/>
        </w:rPr>
      </w:r>
      <w:r>
        <w:rPr>
          <w:noProof/>
        </w:rPr>
        <w:fldChar w:fldCharType="separate"/>
      </w:r>
      <w:r>
        <w:rPr>
          <w:noProof/>
        </w:rPr>
        <w:t>91</w:t>
      </w:r>
      <w:r>
        <w:rPr>
          <w:noProof/>
        </w:rPr>
        <w:fldChar w:fldCharType="end"/>
      </w:r>
    </w:p>
    <w:p w14:paraId="1CE991ED" w14:textId="5325566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5.13.2.3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NSCE_InterPLMNContinuity_Notify</w:t>
      </w:r>
      <w:r>
        <w:rPr>
          <w:noProof/>
        </w:rPr>
        <w:tab/>
      </w:r>
      <w:r>
        <w:rPr>
          <w:noProof/>
        </w:rPr>
        <w:fldChar w:fldCharType="begin"/>
      </w:r>
      <w:r>
        <w:rPr>
          <w:noProof/>
        </w:rPr>
        <w:instrText xml:space="preserve"> PAGEREF _Toc168549831 \h </w:instrText>
      </w:r>
      <w:r>
        <w:rPr>
          <w:noProof/>
        </w:rPr>
      </w:r>
      <w:r>
        <w:rPr>
          <w:noProof/>
        </w:rPr>
        <w:fldChar w:fldCharType="separate"/>
      </w:r>
      <w:r>
        <w:rPr>
          <w:noProof/>
        </w:rPr>
        <w:t>91</w:t>
      </w:r>
      <w:r>
        <w:rPr>
          <w:noProof/>
        </w:rPr>
        <w:fldChar w:fldCharType="end"/>
      </w:r>
    </w:p>
    <w:p w14:paraId="478FFA61" w14:textId="62DB53C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5.13.2.3.1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_Toc168549832 \h </w:instrText>
      </w:r>
      <w:r>
        <w:rPr>
          <w:noProof/>
        </w:rPr>
      </w:r>
      <w:r>
        <w:rPr>
          <w:noProof/>
        </w:rPr>
        <w:fldChar w:fldCharType="separate"/>
      </w:r>
      <w:r>
        <w:rPr>
          <w:noProof/>
        </w:rPr>
        <w:t>91</w:t>
      </w:r>
      <w:r>
        <w:rPr>
          <w:noProof/>
        </w:rPr>
        <w:fldChar w:fldCharType="end"/>
      </w:r>
    </w:p>
    <w:p w14:paraId="79852770" w14:textId="3B8E4A2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5.13.2.3.2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I</w:t>
      </w:r>
      <w:r>
        <w:rPr>
          <w:noProof/>
        </w:rPr>
        <w:t>nter-PLMN Service Continuity</w:t>
      </w:r>
      <w:r w:rsidRPr="00113C3A">
        <w:rPr>
          <w:noProof/>
          <w:lang w:val="en-US"/>
        </w:rPr>
        <w:t xml:space="preserve"> Notification</w:t>
      </w:r>
      <w:r>
        <w:rPr>
          <w:noProof/>
        </w:rPr>
        <w:tab/>
      </w:r>
      <w:r>
        <w:rPr>
          <w:noProof/>
        </w:rPr>
        <w:fldChar w:fldCharType="begin"/>
      </w:r>
      <w:r>
        <w:rPr>
          <w:noProof/>
        </w:rPr>
        <w:instrText xml:space="preserve"> PAGEREF _Toc168549833 \h </w:instrText>
      </w:r>
      <w:r>
        <w:rPr>
          <w:noProof/>
        </w:rPr>
      </w:r>
      <w:r>
        <w:rPr>
          <w:noProof/>
        </w:rPr>
        <w:fldChar w:fldCharType="separate"/>
      </w:r>
      <w:r>
        <w:rPr>
          <w:noProof/>
        </w:rPr>
        <w:t>91</w:t>
      </w:r>
      <w:r>
        <w:rPr>
          <w:noProof/>
        </w:rPr>
        <w:fldChar w:fldCharType="end"/>
      </w:r>
    </w:p>
    <w:p w14:paraId="0446E97B" w14:textId="2A514BAA"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5.14</w:t>
      </w:r>
      <w:r>
        <w:rPr>
          <w:rFonts w:asciiTheme="minorHAnsi" w:eastAsiaTheme="minorEastAsia" w:hAnsiTheme="minorHAnsi" w:cstheme="minorBidi"/>
          <w:noProof/>
          <w:kern w:val="2"/>
          <w:sz w:val="21"/>
          <w:szCs w:val="22"/>
          <w:lang w:val="en-US" w:eastAsia="zh-CN"/>
          <w14:ligatures w14:val="standardContextual"/>
        </w:rPr>
        <w:tab/>
      </w:r>
      <w:r>
        <w:rPr>
          <w:noProof/>
        </w:rPr>
        <w:t>NSCE_NSDiagnostics</w:t>
      </w:r>
      <w:r>
        <w:rPr>
          <w:noProof/>
        </w:rPr>
        <w:tab/>
      </w:r>
      <w:r>
        <w:rPr>
          <w:noProof/>
        </w:rPr>
        <w:fldChar w:fldCharType="begin"/>
      </w:r>
      <w:r>
        <w:rPr>
          <w:noProof/>
        </w:rPr>
        <w:instrText xml:space="preserve"> PAGEREF _Toc168549834 \h </w:instrText>
      </w:r>
      <w:r>
        <w:rPr>
          <w:noProof/>
        </w:rPr>
      </w:r>
      <w:r>
        <w:rPr>
          <w:noProof/>
        </w:rPr>
        <w:fldChar w:fldCharType="separate"/>
      </w:r>
      <w:r>
        <w:rPr>
          <w:noProof/>
        </w:rPr>
        <w:t>92</w:t>
      </w:r>
      <w:r>
        <w:rPr>
          <w:noProof/>
        </w:rPr>
        <w:fldChar w:fldCharType="end"/>
      </w:r>
    </w:p>
    <w:p w14:paraId="2F77B57A" w14:textId="682CEB2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5.14.1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_Toc168549835 \h </w:instrText>
      </w:r>
      <w:r>
        <w:rPr>
          <w:noProof/>
        </w:rPr>
      </w:r>
      <w:r>
        <w:rPr>
          <w:noProof/>
        </w:rPr>
        <w:fldChar w:fldCharType="separate"/>
      </w:r>
      <w:r>
        <w:rPr>
          <w:noProof/>
        </w:rPr>
        <w:t>92</w:t>
      </w:r>
      <w:r>
        <w:rPr>
          <w:noProof/>
        </w:rPr>
        <w:fldChar w:fldCharType="end"/>
      </w:r>
    </w:p>
    <w:p w14:paraId="1E79E017" w14:textId="394C1FE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5.14.2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_Toc168549836 \h </w:instrText>
      </w:r>
      <w:r>
        <w:rPr>
          <w:noProof/>
        </w:rPr>
      </w:r>
      <w:r>
        <w:rPr>
          <w:noProof/>
        </w:rPr>
        <w:fldChar w:fldCharType="separate"/>
      </w:r>
      <w:r>
        <w:rPr>
          <w:noProof/>
        </w:rPr>
        <w:t>92</w:t>
      </w:r>
      <w:r>
        <w:rPr>
          <w:noProof/>
        </w:rPr>
        <w:fldChar w:fldCharType="end"/>
      </w:r>
    </w:p>
    <w:p w14:paraId="449692DE" w14:textId="19003D0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5.14.2.1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_Toc168549837 \h </w:instrText>
      </w:r>
      <w:r>
        <w:rPr>
          <w:noProof/>
        </w:rPr>
      </w:r>
      <w:r>
        <w:rPr>
          <w:noProof/>
        </w:rPr>
        <w:fldChar w:fldCharType="separate"/>
      </w:r>
      <w:r>
        <w:rPr>
          <w:noProof/>
        </w:rPr>
        <w:t>92</w:t>
      </w:r>
      <w:r>
        <w:rPr>
          <w:noProof/>
        </w:rPr>
        <w:fldChar w:fldCharType="end"/>
      </w:r>
    </w:p>
    <w:p w14:paraId="5F8D378C" w14:textId="71A6590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5.14.2.2</w:t>
      </w:r>
      <w:r>
        <w:rPr>
          <w:rFonts w:asciiTheme="minorHAnsi" w:eastAsiaTheme="minorEastAsia" w:hAnsiTheme="minorHAnsi" w:cstheme="minorBidi"/>
          <w:noProof/>
          <w:kern w:val="2"/>
          <w:sz w:val="21"/>
          <w:szCs w:val="22"/>
          <w:lang w:val="en-US" w:eastAsia="zh-CN"/>
          <w14:ligatures w14:val="standardContextual"/>
        </w:rPr>
        <w:tab/>
      </w:r>
      <w:r>
        <w:rPr>
          <w:noProof/>
        </w:rPr>
        <w:t>NSCE_NSDiagnostics_Request</w:t>
      </w:r>
      <w:r>
        <w:rPr>
          <w:noProof/>
        </w:rPr>
        <w:tab/>
      </w:r>
      <w:r>
        <w:rPr>
          <w:noProof/>
        </w:rPr>
        <w:fldChar w:fldCharType="begin"/>
      </w:r>
      <w:r>
        <w:rPr>
          <w:noProof/>
        </w:rPr>
        <w:instrText xml:space="preserve"> PAGEREF _Toc168549838 \h </w:instrText>
      </w:r>
      <w:r>
        <w:rPr>
          <w:noProof/>
        </w:rPr>
      </w:r>
      <w:r>
        <w:rPr>
          <w:noProof/>
        </w:rPr>
        <w:fldChar w:fldCharType="separate"/>
      </w:r>
      <w:r>
        <w:rPr>
          <w:noProof/>
        </w:rPr>
        <w:t>92</w:t>
      </w:r>
      <w:r>
        <w:rPr>
          <w:noProof/>
        </w:rPr>
        <w:fldChar w:fldCharType="end"/>
      </w:r>
    </w:p>
    <w:p w14:paraId="4798DB16" w14:textId="36DD186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5.14.2.2.1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_Toc168549839 \h </w:instrText>
      </w:r>
      <w:r>
        <w:rPr>
          <w:noProof/>
        </w:rPr>
      </w:r>
      <w:r>
        <w:rPr>
          <w:noProof/>
        </w:rPr>
        <w:fldChar w:fldCharType="separate"/>
      </w:r>
      <w:r>
        <w:rPr>
          <w:noProof/>
        </w:rPr>
        <w:t>92</w:t>
      </w:r>
      <w:r>
        <w:rPr>
          <w:noProof/>
        </w:rPr>
        <w:fldChar w:fldCharType="end"/>
      </w:r>
    </w:p>
    <w:p w14:paraId="4E19C40B" w14:textId="12CD2F9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5.14.2.2.2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 Network Slice Diagnostics Request</w:t>
      </w:r>
      <w:r>
        <w:rPr>
          <w:noProof/>
        </w:rPr>
        <w:tab/>
      </w:r>
      <w:r>
        <w:rPr>
          <w:noProof/>
        </w:rPr>
        <w:fldChar w:fldCharType="begin"/>
      </w:r>
      <w:r>
        <w:rPr>
          <w:noProof/>
        </w:rPr>
        <w:instrText xml:space="preserve"> PAGEREF _Toc168549840 \h </w:instrText>
      </w:r>
      <w:r>
        <w:rPr>
          <w:noProof/>
        </w:rPr>
      </w:r>
      <w:r>
        <w:rPr>
          <w:noProof/>
        </w:rPr>
        <w:fldChar w:fldCharType="separate"/>
      </w:r>
      <w:r>
        <w:rPr>
          <w:noProof/>
        </w:rPr>
        <w:t>93</w:t>
      </w:r>
      <w:r>
        <w:rPr>
          <w:noProof/>
        </w:rPr>
        <w:fldChar w:fldCharType="end"/>
      </w:r>
    </w:p>
    <w:p w14:paraId="4D82A6CC" w14:textId="72F50EC3"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5.15</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ab/>
      </w:r>
      <w:r>
        <w:rPr>
          <w:noProof/>
        </w:rPr>
        <w:fldChar w:fldCharType="begin"/>
      </w:r>
      <w:r>
        <w:rPr>
          <w:noProof/>
        </w:rPr>
        <w:instrText xml:space="preserve"> PAGEREF _Toc168549841 \h </w:instrText>
      </w:r>
      <w:r>
        <w:rPr>
          <w:noProof/>
        </w:rPr>
      </w:r>
      <w:r>
        <w:rPr>
          <w:noProof/>
        </w:rPr>
        <w:fldChar w:fldCharType="separate"/>
      </w:r>
      <w:r>
        <w:rPr>
          <w:noProof/>
        </w:rPr>
        <w:t>93</w:t>
      </w:r>
      <w:r>
        <w:rPr>
          <w:noProof/>
        </w:rPr>
        <w:fldChar w:fldCharType="end"/>
      </w:r>
    </w:p>
    <w:p w14:paraId="2845C0EB" w14:textId="373801D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5.15.1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_Toc168549842 \h </w:instrText>
      </w:r>
      <w:r>
        <w:rPr>
          <w:noProof/>
        </w:rPr>
      </w:r>
      <w:r>
        <w:rPr>
          <w:noProof/>
        </w:rPr>
        <w:fldChar w:fldCharType="separate"/>
      </w:r>
      <w:r>
        <w:rPr>
          <w:noProof/>
        </w:rPr>
        <w:t>93</w:t>
      </w:r>
      <w:r>
        <w:rPr>
          <w:noProof/>
        </w:rPr>
        <w:fldChar w:fldCharType="end"/>
      </w:r>
    </w:p>
    <w:p w14:paraId="1706C4ED" w14:textId="2B240E7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5.15.2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_Toc168549843 \h </w:instrText>
      </w:r>
      <w:r>
        <w:rPr>
          <w:noProof/>
        </w:rPr>
      </w:r>
      <w:r>
        <w:rPr>
          <w:noProof/>
        </w:rPr>
        <w:fldChar w:fldCharType="separate"/>
      </w:r>
      <w:r>
        <w:rPr>
          <w:noProof/>
        </w:rPr>
        <w:t>93</w:t>
      </w:r>
      <w:r>
        <w:rPr>
          <w:noProof/>
        </w:rPr>
        <w:fldChar w:fldCharType="end"/>
      </w:r>
    </w:p>
    <w:p w14:paraId="79BD6B7F" w14:textId="54D8766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5.15.2.1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_Toc168549844 \h </w:instrText>
      </w:r>
      <w:r>
        <w:rPr>
          <w:noProof/>
        </w:rPr>
      </w:r>
      <w:r>
        <w:rPr>
          <w:noProof/>
        </w:rPr>
        <w:fldChar w:fldCharType="separate"/>
      </w:r>
      <w:r>
        <w:rPr>
          <w:noProof/>
        </w:rPr>
        <w:t>93</w:t>
      </w:r>
      <w:r>
        <w:rPr>
          <w:noProof/>
        </w:rPr>
        <w:fldChar w:fldCharType="end"/>
      </w:r>
    </w:p>
    <w:p w14:paraId="72D1D833" w14:textId="1A78EA4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5.15.2.2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_Toc168549845 \h </w:instrText>
      </w:r>
      <w:r>
        <w:rPr>
          <w:noProof/>
        </w:rPr>
      </w:r>
      <w:r>
        <w:rPr>
          <w:noProof/>
        </w:rPr>
        <w:fldChar w:fldCharType="separate"/>
      </w:r>
      <w:r>
        <w:rPr>
          <w:noProof/>
        </w:rPr>
        <w:t>94</w:t>
      </w:r>
      <w:r>
        <w:rPr>
          <w:noProof/>
        </w:rPr>
        <w:fldChar w:fldCharType="end"/>
      </w:r>
    </w:p>
    <w:p w14:paraId="77602079" w14:textId="36476A2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5.15.2.2.1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_Toc168549846 \h </w:instrText>
      </w:r>
      <w:r>
        <w:rPr>
          <w:noProof/>
        </w:rPr>
      </w:r>
      <w:r>
        <w:rPr>
          <w:noProof/>
        </w:rPr>
        <w:fldChar w:fldCharType="separate"/>
      </w:r>
      <w:r>
        <w:rPr>
          <w:noProof/>
        </w:rPr>
        <w:t>94</w:t>
      </w:r>
      <w:r>
        <w:rPr>
          <w:noProof/>
        </w:rPr>
        <w:fldChar w:fldCharType="end"/>
      </w:r>
    </w:p>
    <w:p w14:paraId="3DCABD37" w14:textId="0775B92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5.15.2.2.2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_Toc168549847 \h </w:instrText>
      </w:r>
      <w:r>
        <w:rPr>
          <w:noProof/>
        </w:rPr>
      </w:r>
      <w:r>
        <w:rPr>
          <w:noProof/>
        </w:rPr>
        <w:fldChar w:fldCharType="separate"/>
      </w:r>
      <w:r>
        <w:rPr>
          <w:noProof/>
        </w:rPr>
        <w:t>94</w:t>
      </w:r>
      <w:r>
        <w:rPr>
          <w:noProof/>
        </w:rPr>
        <w:fldChar w:fldCharType="end"/>
      </w:r>
    </w:p>
    <w:p w14:paraId="25C9B92E" w14:textId="400571B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5.15.2.2.3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_Toc168549848 \h </w:instrText>
      </w:r>
      <w:r>
        <w:rPr>
          <w:noProof/>
        </w:rPr>
      </w:r>
      <w:r>
        <w:rPr>
          <w:noProof/>
        </w:rPr>
        <w:fldChar w:fldCharType="separate"/>
      </w:r>
      <w:r>
        <w:rPr>
          <w:noProof/>
        </w:rPr>
        <w:t>94</w:t>
      </w:r>
      <w:r>
        <w:rPr>
          <w:noProof/>
        </w:rPr>
        <w:fldChar w:fldCharType="end"/>
      </w:r>
    </w:p>
    <w:p w14:paraId="46D1D727" w14:textId="6CB4905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5.15.2.2.4</w:t>
      </w:r>
      <w:r>
        <w:rPr>
          <w:rFonts w:asciiTheme="minorHAnsi" w:eastAsiaTheme="minorEastAsia" w:hAnsiTheme="minorHAnsi" w:cstheme="minorBidi"/>
          <w:noProof/>
          <w:kern w:val="2"/>
          <w:sz w:val="21"/>
          <w:szCs w:val="22"/>
          <w:lang w:val="en-US" w:eastAsia="zh-CN"/>
          <w14:ligatures w14:val="standardContextual"/>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_Toc168549849 \h </w:instrText>
      </w:r>
      <w:r>
        <w:rPr>
          <w:noProof/>
        </w:rPr>
      </w:r>
      <w:r>
        <w:rPr>
          <w:noProof/>
        </w:rPr>
        <w:fldChar w:fldCharType="separate"/>
      </w:r>
      <w:r>
        <w:rPr>
          <w:noProof/>
        </w:rPr>
        <w:t>95</w:t>
      </w:r>
      <w:r>
        <w:rPr>
          <w:noProof/>
        </w:rPr>
        <w:fldChar w:fldCharType="end"/>
      </w:r>
    </w:p>
    <w:p w14:paraId="7B37CAE8" w14:textId="7178DD0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5.15.2.3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_Notify</w:t>
      </w:r>
      <w:r>
        <w:rPr>
          <w:noProof/>
        </w:rPr>
        <w:tab/>
      </w:r>
      <w:r>
        <w:rPr>
          <w:noProof/>
        </w:rPr>
        <w:fldChar w:fldCharType="begin"/>
      </w:r>
      <w:r>
        <w:rPr>
          <w:noProof/>
        </w:rPr>
        <w:instrText xml:space="preserve"> PAGEREF _Toc168549850 \h </w:instrText>
      </w:r>
      <w:r>
        <w:rPr>
          <w:noProof/>
        </w:rPr>
      </w:r>
      <w:r>
        <w:rPr>
          <w:noProof/>
        </w:rPr>
        <w:fldChar w:fldCharType="separate"/>
      </w:r>
      <w:r>
        <w:rPr>
          <w:noProof/>
        </w:rPr>
        <w:t>96</w:t>
      </w:r>
      <w:r>
        <w:rPr>
          <w:noProof/>
        </w:rPr>
        <w:fldChar w:fldCharType="end"/>
      </w:r>
    </w:p>
    <w:p w14:paraId="26701B05" w14:textId="6A9609C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5.15.2.3.1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_Toc168549851 \h </w:instrText>
      </w:r>
      <w:r>
        <w:rPr>
          <w:noProof/>
        </w:rPr>
      </w:r>
      <w:r>
        <w:rPr>
          <w:noProof/>
        </w:rPr>
        <w:fldChar w:fldCharType="separate"/>
      </w:r>
      <w:r>
        <w:rPr>
          <w:noProof/>
        </w:rPr>
        <w:t>96</w:t>
      </w:r>
      <w:r>
        <w:rPr>
          <w:noProof/>
        </w:rPr>
        <w:fldChar w:fldCharType="end"/>
      </w:r>
    </w:p>
    <w:p w14:paraId="35C968A8" w14:textId="23D4CE3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5.15.2.3.2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w:t>
      </w:r>
      <w:r>
        <w:rPr>
          <w:noProof/>
          <w:lang w:eastAsia="fr-FR"/>
        </w:rPr>
        <w:t>Slice</w:t>
      </w:r>
      <w:r>
        <w:rPr>
          <w:noProof/>
        </w:rPr>
        <w:t xml:space="preserve"> Fault Diagnosis </w:t>
      </w:r>
      <w:r w:rsidRPr="00113C3A">
        <w:rPr>
          <w:noProof/>
          <w:lang w:val="en-US"/>
        </w:rPr>
        <w:t>Notification</w:t>
      </w:r>
      <w:r>
        <w:rPr>
          <w:noProof/>
        </w:rPr>
        <w:tab/>
      </w:r>
      <w:r>
        <w:rPr>
          <w:noProof/>
        </w:rPr>
        <w:fldChar w:fldCharType="begin"/>
      </w:r>
      <w:r>
        <w:rPr>
          <w:noProof/>
        </w:rPr>
        <w:instrText xml:space="preserve"> PAGEREF _Toc168549852 \h </w:instrText>
      </w:r>
      <w:r>
        <w:rPr>
          <w:noProof/>
        </w:rPr>
      </w:r>
      <w:r>
        <w:rPr>
          <w:noProof/>
        </w:rPr>
        <w:fldChar w:fldCharType="separate"/>
      </w:r>
      <w:r>
        <w:rPr>
          <w:noProof/>
        </w:rPr>
        <w:t>96</w:t>
      </w:r>
      <w:r>
        <w:rPr>
          <w:noProof/>
        </w:rPr>
        <w:fldChar w:fldCharType="end"/>
      </w:r>
    </w:p>
    <w:p w14:paraId="0AC0C6B5" w14:textId="343CA5D8"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5.16</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_Toc168549853 \h </w:instrText>
      </w:r>
      <w:r>
        <w:rPr>
          <w:noProof/>
        </w:rPr>
      </w:r>
      <w:r>
        <w:rPr>
          <w:noProof/>
        </w:rPr>
        <w:fldChar w:fldCharType="separate"/>
      </w:r>
      <w:r>
        <w:rPr>
          <w:noProof/>
        </w:rPr>
        <w:t>96</w:t>
      </w:r>
      <w:r>
        <w:rPr>
          <w:noProof/>
        </w:rPr>
        <w:fldChar w:fldCharType="end"/>
      </w:r>
    </w:p>
    <w:p w14:paraId="2093C0C8" w14:textId="31A69F4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5.16.1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_Toc168549854 \h </w:instrText>
      </w:r>
      <w:r>
        <w:rPr>
          <w:noProof/>
        </w:rPr>
      </w:r>
      <w:r>
        <w:rPr>
          <w:noProof/>
        </w:rPr>
        <w:fldChar w:fldCharType="separate"/>
      </w:r>
      <w:r>
        <w:rPr>
          <w:noProof/>
        </w:rPr>
        <w:t>96</w:t>
      </w:r>
      <w:r>
        <w:rPr>
          <w:noProof/>
        </w:rPr>
        <w:fldChar w:fldCharType="end"/>
      </w:r>
    </w:p>
    <w:p w14:paraId="5F5786E1" w14:textId="00FC3AB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5.16.2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_Toc168549855 \h </w:instrText>
      </w:r>
      <w:r>
        <w:rPr>
          <w:noProof/>
        </w:rPr>
      </w:r>
      <w:r>
        <w:rPr>
          <w:noProof/>
        </w:rPr>
        <w:fldChar w:fldCharType="separate"/>
      </w:r>
      <w:r>
        <w:rPr>
          <w:noProof/>
        </w:rPr>
        <w:t>97</w:t>
      </w:r>
      <w:r>
        <w:rPr>
          <w:noProof/>
        </w:rPr>
        <w:fldChar w:fldCharType="end"/>
      </w:r>
    </w:p>
    <w:p w14:paraId="3BDE57DB" w14:textId="3C951D4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_Toc168549856 \h </w:instrText>
      </w:r>
      <w:r>
        <w:rPr>
          <w:noProof/>
        </w:rPr>
      </w:r>
      <w:r>
        <w:rPr>
          <w:noProof/>
        </w:rPr>
        <w:fldChar w:fldCharType="separate"/>
      </w:r>
      <w:r>
        <w:rPr>
          <w:noProof/>
        </w:rPr>
        <w:t>97</w:t>
      </w:r>
      <w:r>
        <w:rPr>
          <w:noProof/>
        </w:rPr>
        <w:fldChar w:fldCharType="end"/>
      </w:r>
    </w:p>
    <w:p w14:paraId="5BDD3889" w14:textId="7ACFDA5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5.16.2.2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_Toc168549857 \h </w:instrText>
      </w:r>
      <w:r>
        <w:rPr>
          <w:noProof/>
        </w:rPr>
      </w:r>
      <w:r>
        <w:rPr>
          <w:noProof/>
        </w:rPr>
        <w:fldChar w:fldCharType="separate"/>
      </w:r>
      <w:r>
        <w:rPr>
          <w:noProof/>
        </w:rPr>
        <w:t>97</w:t>
      </w:r>
      <w:r>
        <w:rPr>
          <w:noProof/>
        </w:rPr>
        <w:fldChar w:fldCharType="end"/>
      </w:r>
    </w:p>
    <w:p w14:paraId="50CEC0A7" w14:textId="59F23F0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5.16.2.2.1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_Toc168549858 \h </w:instrText>
      </w:r>
      <w:r>
        <w:rPr>
          <w:noProof/>
        </w:rPr>
      </w:r>
      <w:r>
        <w:rPr>
          <w:noProof/>
        </w:rPr>
        <w:fldChar w:fldCharType="separate"/>
      </w:r>
      <w:r>
        <w:rPr>
          <w:noProof/>
        </w:rPr>
        <w:t>97</w:t>
      </w:r>
      <w:r>
        <w:rPr>
          <w:noProof/>
        </w:rPr>
        <w:fldChar w:fldCharType="end"/>
      </w:r>
    </w:p>
    <w:p w14:paraId="26C19B30" w14:textId="519310C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5.16.2.2.2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_Toc168549859 \h </w:instrText>
      </w:r>
      <w:r>
        <w:rPr>
          <w:noProof/>
        </w:rPr>
      </w:r>
      <w:r>
        <w:rPr>
          <w:noProof/>
        </w:rPr>
        <w:fldChar w:fldCharType="separate"/>
      </w:r>
      <w:r>
        <w:rPr>
          <w:noProof/>
        </w:rPr>
        <w:t>97</w:t>
      </w:r>
      <w:r>
        <w:rPr>
          <w:noProof/>
        </w:rPr>
        <w:fldChar w:fldCharType="end"/>
      </w:r>
    </w:p>
    <w:p w14:paraId="6C6B5614" w14:textId="529F14C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5.16.2.2.3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_Toc168549860 \h </w:instrText>
      </w:r>
      <w:r>
        <w:rPr>
          <w:noProof/>
        </w:rPr>
      </w:r>
      <w:r>
        <w:rPr>
          <w:noProof/>
        </w:rPr>
        <w:fldChar w:fldCharType="separate"/>
      </w:r>
      <w:r>
        <w:rPr>
          <w:noProof/>
        </w:rPr>
        <w:t>98</w:t>
      </w:r>
      <w:r>
        <w:rPr>
          <w:noProof/>
        </w:rPr>
        <w:fldChar w:fldCharType="end"/>
      </w:r>
    </w:p>
    <w:p w14:paraId="6CD22EB4" w14:textId="0F86601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5.16.2.2.4</w:t>
      </w:r>
      <w:r>
        <w:rPr>
          <w:rFonts w:asciiTheme="minorHAnsi" w:eastAsiaTheme="minorEastAsia" w:hAnsiTheme="minorHAnsi" w:cstheme="minorBidi"/>
          <w:noProof/>
          <w:kern w:val="2"/>
          <w:sz w:val="21"/>
          <w:szCs w:val="22"/>
          <w:lang w:val="en-US" w:eastAsia="zh-CN"/>
          <w14:ligatures w14:val="standardContextual"/>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_Toc168549861 \h </w:instrText>
      </w:r>
      <w:r>
        <w:rPr>
          <w:noProof/>
        </w:rPr>
      </w:r>
      <w:r>
        <w:rPr>
          <w:noProof/>
        </w:rPr>
        <w:fldChar w:fldCharType="separate"/>
      </w:r>
      <w:r>
        <w:rPr>
          <w:noProof/>
        </w:rPr>
        <w:t>98</w:t>
      </w:r>
      <w:r>
        <w:rPr>
          <w:noProof/>
        </w:rPr>
        <w:fldChar w:fldCharType="end"/>
      </w:r>
    </w:p>
    <w:p w14:paraId="5656AFE4" w14:textId="71150D8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5.16.2.3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_Toc168549862 \h </w:instrText>
      </w:r>
      <w:r>
        <w:rPr>
          <w:noProof/>
        </w:rPr>
      </w:r>
      <w:r>
        <w:rPr>
          <w:noProof/>
        </w:rPr>
        <w:fldChar w:fldCharType="separate"/>
      </w:r>
      <w:r>
        <w:rPr>
          <w:noProof/>
        </w:rPr>
        <w:t>99</w:t>
      </w:r>
      <w:r>
        <w:rPr>
          <w:noProof/>
        </w:rPr>
        <w:fldChar w:fldCharType="end"/>
      </w:r>
    </w:p>
    <w:p w14:paraId="56A6AB72" w14:textId="5C8EF95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5.16.2.3.1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_Toc168549863 \h </w:instrText>
      </w:r>
      <w:r>
        <w:rPr>
          <w:noProof/>
        </w:rPr>
      </w:r>
      <w:r>
        <w:rPr>
          <w:noProof/>
        </w:rPr>
        <w:fldChar w:fldCharType="separate"/>
      </w:r>
      <w:r>
        <w:rPr>
          <w:noProof/>
        </w:rPr>
        <w:t>99</w:t>
      </w:r>
      <w:r>
        <w:rPr>
          <w:noProof/>
        </w:rPr>
        <w:fldChar w:fldCharType="end"/>
      </w:r>
    </w:p>
    <w:p w14:paraId="530C2AA6" w14:textId="0449988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5.16.2.3.2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113C3A">
        <w:rPr>
          <w:noProof/>
          <w:lang w:val="en-US"/>
        </w:rPr>
        <w:t>Notification</w:t>
      </w:r>
      <w:r>
        <w:rPr>
          <w:noProof/>
        </w:rPr>
        <w:tab/>
      </w:r>
      <w:r>
        <w:rPr>
          <w:noProof/>
        </w:rPr>
        <w:fldChar w:fldCharType="begin"/>
      </w:r>
      <w:r>
        <w:rPr>
          <w:noProof/>
        </w:rPr>
        <w:instrText xml:space="preserve"> PAGEREF _Toc168549864 \h </w:instrText>
      </w:r>
      <w:r>
        <w:rPr>
          <w:noProof/>
        </w:rPr>
      </w:r>
      <w:r>
        <w:rPr>
          <w:noProof/>
        </w:rPr>
        <w:fldChar w:fldCharType="separate"/>
      </w:r>
      <w:r>
        <w:rPr>
          <w:noProof/>
        </w:rPr>
        <w:t>99</w:t>
      </w:r>
      <w:r>
        <w:rPr>
          <w:noProof/>
        </w:rPr>
        <w:fldChar w:fldCharType="end"/>
      </w:r>
    </w:p>
    <w:p w14:paraId="14CD1446" w14:textId="47C90F56"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ab/>
      </w:r>
      <w:r>
        <w:rPr>
          <w:noProof/>
        </w:rPr>
        <w:fldChar w:fldCharType="begin"/>
      </w:r>
      <w:r>
        <w:rPr>
          <w:noProof/>
        </w:rPr>
        <w:instrText xml:space="preserve"> PAGEREF _Toc168549865 \h </w:instrText>
      </w:r>
      <w:r>
        <w:rPr>
          <w:noProof/>
        </w:rPr>
      </w:r>
      <w:r>
        <w:rPr>
          <w:noProof/>
        </w:rPr>
        <w:fldChar w:fldCharType="separate"/>
      </w:r>
      <w:r>
        <w:rPr>
          <w:noProof/>
        </w:rPr>
        <w:t>100</w:t>
      </w:r>
      <w:r>
        <w:rPr>
          <w:noProof/>
        </w:rPr>
        <w:fldChar w:fldCharType="end"/>
      </w:r>
    </w:p>
    <w:p w14:paraId="1A8F7F79" w14:textId="4D4167E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5.17.1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_Toc168549866 \h </w:instrText>
      </w:r>
      <w:r>
        <w:rPr>
          <w:noProof/>
        </w:rPr>
      </w:r>
      <w:r>
        <w:rPr>
          <w:noProof/>
        </w:rPr>
        <w:fldChar w:fldCharType="separate"/>
      </w:r>
      <w:r>
        <w:rPr>
          <w:noProof/>
        </w:rPr>
        <w:t>100</w:t>
      </w:r>
      <w:r>
        <w:rPr>
          <w:noProof/>
        </w:rPr>
        <w:fldChar w:fldCharType="end"/>
      </w:r>
    </w:p>
    <w:p w14:paraId="0E1A07B9" w14:textId="32DE641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5.17.2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_Toc168549867 \h </w:instrText>
      </w:r>
      <w:r>
        <w:rPr>
          <w:noProof/>
        </w:rPr>
      </w:r>
      <w:r>
        <w:rPr>
          <w:noProof/>
        </w:rPr>
        <w:fldChar w:fldCharType="separate"/>
      </w:r>
      <w:r>
        <w:rPr>
          <w:noProof/>
        </w:rPr>
        <w:t>100</w:t>
      </w:r>
      <w:r>
        <w:rPr>
          <w:noProof/>
        </w:rPr>
        <w:fldChar w:fldCharType="end"/>
      </w:r>
    </w:p>
    <w:p w14:paraId="17A6F19E" w14:textId="37990AB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5.17.2.1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_Toc168549868 \h </w:instrText>
      </w:r>
      <w:r>
        <w:rPr>
          <w:noProof/>
        </w:rPr>
      </w:r>
      <w:r>
        <w:rPr>
          <w:noProof/>
        </w:rPr>
        <w:fldChar w:fldCharType="separate"/>
      </w:r>
      <w:r>
        <w:rPr>
          <w:noProof/>
        </w:rPr>
        <w:t>100</w:t>
      </w:r>
      <w:r>
        <w:rPr>
          <w:noProof/>
        </w:rPr>
        <w:fldChar w:fldCharType="end"/>
      </w:r>
    </w:p>
    <w:p w14:paraId="7A8FF0B8" w14:textId="6A4D791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5.17.2.2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_Request</w:t>
      </w:r>
      <w:r>
        <w:rPr>
          <w:noProof/>
        </w:rPr>
        <w:tab/>
      </w:r>
      <w:r>
        <w:rPr>
          <w:noProof/>
        </w:rPr>
        <w:fldChar w:fldCharType="begin"/>
      </w:r>
      <w:r>
        <w:rPr>
          <w:noProof/>
        </w:rPr>
        <w:instrText xml:space="preserve"> PAGEREF _Toc168549869 \h </w:instrText>
      </w:r>
      <w:r>
        <w:rPr>
          <w:noProof/>
        </w:rPr>
      </w:r>
      <w:r>
        <w:rPr>
          <w:noProof/>
        </w:rPr>
        <w:fldChar w:fldCharType="separate"/>
      </w:r>
      <w:r>
        <w:rPr>
          <w:noProof/>
        </w:rPr>
        <w:t>100</w:t>
      </w:r>
      <w:r>
        <w:rPr>
          <w:noProof/>
        </w:rPr>
        <w:fldChar w:fldCharType="end"/>
      </w:r>
    </w:p>
    <w:p w14:paraId="7F12B721" w14:textId="7C4C22D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5.17.2.2.1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_Toc168549870 \h </w:instrText>
      </w:r>
      <w:r>
        <w:rPr>
          <w:noProof/>
        </w:rPr>
      </w:r>
      <w:r>
        <w:rPr>
          <w:noProof/>
        </w:rPr>
        <w:fldChar w:fldCharType="separate"/>
      </w:r>
      <w:r>
        <w:rPr>
          <w:noProof/>
        </w:rPr>
        <w:t>100</w:t>
      </w:r>
      <w:r>
        <w:rPr>
          <w:noProof/>
        </w:rPr>
        <w:fldChar w:fldCharType="end"/>
      </w:r>
    </w:p>
    <w:p w14:paraId="0C086999" w14:textId="3B84DD8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5.17.2.2.2</w:t>
      </w:r>
      <w:r>
        <w:rPr>
          <w:rFonts w:asciiTheme="minorHAnsi" w:eastAsiaTheme="minorEastAsia" w:hAnsiTheme="minorHAnsi" w:cstheme="minorBidi"/>
          <w:noProof/>
          <w:kern w:val="2"/>
          <w:sz w:val="21"/>
          <w:szCs w:val="22"/>
          <w:lang w:val="en-US" w:eastAsia="zh-CN"/>
          <w14:ligatures w14:val="standardContextual"/>
        </w:rPr>
        <w:tab/>
      </w:r>
      <w:r>
        <w:rPr>
          <w:noProof/>
        </w:rPr>
        <w:t>Network Slice Information Retrieval</w:t>
      </w:r>
      <w:r>
        <w:rPr>
          <w:noProof/>
        </w:rPr>
        <w:tab/>
      </w:r>
      <w:r>
        <w:rPr>
          <w:noProof/>
        </w:rPr>
        <w:fldChar w:fldCharType="begin"/>
      </w:r>
      <w:r>
        <w:rPr>
          <w:noProof/>
        </w:rPr>
        <w:instrText xml:space="preserve"> PAGEREF _Toc168549871 \h </w:instrText>
      </w:r>
      <w:r>
        <w:rPr>
          <w:noProof/>
        </w:rPr>
      </w:r>
      <w:r>
        <w:rPr>
          <w:noProof/>
        </w:rPr>
        <w:fldChar w:fldCharType="separate"/>
      </w:r>
      <w:r>
        <w:rPr>
          <w:noProof/>
        </w:rPr>
        <w:t>100</w:t>
      </w:r>
      <w:r>
        <w:rPr>
          <w:noProof/>
        </w:rPr>
        <w:fldChar w:fldCharType="end"/>
      </w:r>
    </w:p>
    <w:p w14:paraId="39C7C8C2" w14:textId="06C879A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5.17.2.2.3</w:t>
      </w:r>
      <w:r>
        <w:rPr>
          <w:rFonts w:asciiTheme="minorHAnsi" w:eastAsiaTheme="minorEastAsia" w:hAnsiTheme="minorHAnsi" w:cstheme="minorBidi"/>
          <w:noProof/>
          <w:kern w:val="2"/>
          <w:sz w:val="21"/>
          <w:szCs w:val="22"/>
          <w:lang w:val="en-US" w:eastAsia="zh-CN"/>
          <w14:ligatures w14:val="standardContextual"/>
        </w:rPr>
        <w:tab/>
      </w:r>
      <w:r>
        <w:rPr>
          <w:noProof/>
        </w:rPr>
        <w:t>Network Slice Information Delivery</w:t>
      </w:r>
      <w:r>
        <w:rPr>
          <w:noProof/>
        </w:rPr>
        <w:tab/>
      </w:r>
      <w:r>
        <w:rPr>
          <w:noProof/>
        </w:rPr>
        <w:fldChar w:fldCharType="begin"/>
      </w:r>
      <w:r>
        <w:rPr>
          <w:noProof/>
        </w:rPr>
        <w:instrText xml:space="preserve"> PAGEREF _Toc168549872 \h </w:instrText>
      </w:r>
      <w:r>
        <w:rPr>
          <w:noProof/>
        </w:rPr>
      </w:r>
      <w:r>
        <w:rPr>
          <w:noProof/>
        </w:rPr>
        <w:fldChar w:fldCharType="separate"/>
      </w:r>
      <w:r>
        <w:rPr>
          <w:noProof/>
        </w:rPr>
        <w:t>101</w:t>
      </w:r>
      <w:r>
        <w:rPr>
          <w:noProof/>
        </w:rPr>
        <w:fldChar w:fldCharType="end"/>
      </w:r>
    </w:p>
    <w:p w14:paraId="406D7A77" w14:textId="3B1A90F4"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w:t>
      </w:r>
      <w:r>
        <w:rPr>
          <w:noProof/>
          <w:lang w:eastAsia="zh-CN"/>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Void</w:t>
      </w:r>
      <w:r>
        <w:rPr>
          <w:noProof/>
        </w:rPr>
        <w:tab/>
      </w:r>
      <w:r>
        <w:rPr>
          <w:noProof/>
        </w:rPr>
        <w:fldChar w:fldCharType="begin"/>
      </w:r>
      <w:r>
        <w:rPr>
          <w:noProof/>
        </w:rPr>
        <w:instrText xml:space="preserve"> PAGEREF _Toc168549873 \h </w:instrText>
      </w:r>
      <w:r>
        <w:rPr>
          <w:noProof/>
        </w:rPr>
      </w:r>
      <w:r>
        <w:rPr>
          <w:noProof/>
        </w:rPr>
        <w:fldChar w:fldCharType="separate"/>
      </w:r>
      <w:r>
        <w:rPr>
          <w:noProof/>
        </w:rPr>
        <w:t>102</w:t>
      </w:r>
      <w:r>
        <w:rPr>
          <w:noProof/>
        </w:rPr>
        <w:fldChar w:fldCharType="end"/>
      </w:r>
    </w:p>
    <w:p w14:paraId="430005B7" w14:textId="31EC7C02"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5.19</w:t>
      </w:r>
      <w:r>
        <w:rPr>
          <w:rFonts w:asciiTheme="minorHAnsi" w:eastAsiaTheme="minorEastAsia" w:hAnsiTheme="minorHAnsi" w:cstheme="minorBidi"/>
          <w:noProof/>
          <w:kern w:val="2"/>
          <w:sz w:val="21"/>
          <w:szCs w:val="22"/>
          <w:lang w:val="en-US" w:eastAsia="zh-CN"/>
          <w14:ligatures w14:val="standardContextual"/>
        </w:rPr>
        <w:tab/>
      </w:r>
      <w:r>
        <w:rPr>
          <w:noProof/>
        </w:rPr>
        <w:t>NSCE_NSAllocation</w:t>
      </w:r>
      <w:r>
        <w:rPr>
          <w:noProof/>
        </w:rPr>
        <w:tab/>
      </w:r>
      <w:r>
        <w:rPr>
          <w:noProof/>
        </w:rPr>
        <w:fldChar w:fldCharType="begin"/>
      </w:r>
      <w:r>
        <w:rPr>
          <w:noProof/>
        </w:rPr>
        <w:instrText xml:space="preserve"> PAGEREF _Toc168549874 \h </w:instrText>
      </w:r>
      <w:r>
        <w:rPr>
          <w:noProof/>
        </w:rPr>
      </w:r>
      <w:r>
        <w:rPr>
          <w:noProof/>
        </w:rPr>
        <w:fldChar w:fldCharType="separate"/>
      </w:r>
      <w:r>
        <w:rPr>
          <w:noProof/>
        </w:rPr>
        <w:t>102</w:t>
      </w:r>
      <w:r>
        <w:rPr>
          <w:noProof/>
        </w:rPr>
        <w:fldChar w:fldCharType="end"/>
      </w:r>
    </w:p>
    <w:p w14:paraId="72E81931" w14:textId="07F7847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5.19.1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_Toc168549875 \h </w:instrText>
      </w:r>
      <w:r>
        <w:rPr>
          <w:noProof/>
        </w:rPr>
      </w:r>
      <w:r>
        <w:rPr>
          <w:noProof/>
        </w:rPr>
        <w:fldChar w:fldCharType="separate"/>
      </w:r>
      <w:r>
        <w:rPr>
          <w:noProof/>
        </w:rPr>
        <w:t>102</w:t>
      </w:r>
      <w:r>
        <w:rPr>
          <w:noProof/>
        </w:rPr>
        <w:fldChar w:fldCharType="end"/>
      </w:r>
    </w:p>
    <w:p w14:paraId="4D1B533A" w14:textId="283284D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5.19.2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_Toc168549876 \h </w:instrText>
      </w:r>
      <w:r>
        <w:rPr>
          <w:noProof/>
        </w:rPr>
      </w:r>
      <w:r>
        <w:rPr>
          <w:noProof/>
        </w:rPr>
        <w:fldChar w:fldCharType="separate"/>
      </w:r>
      <w:r>
        <w:rPr>
          <w:noProof/>
        </w:rPr>
        <w:t>102</w:t>
      </w:r>
      <w:r>
        <w:rPr>
          <w:noProof/>
        </w:rPr>
        <w:fldChar w:fldCharType="end"/>
      </w:r>
    </w:p>
    <w:p w14:paraId="2C54BD9A" w14:textId="17EBD4C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5.19.2.1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_Toc168549877 \h </w:instrText>
      </w:r>
      <w:r>
        <w:rPr>
          <w:noProof/>
        </w:rPr>
      </w:r>
      <w:r>
        <w:rPr>
          <w:noProof/>
        </w:rPr>
        <w:fldChar w:fldCharType="separate"/>
      </w:r>
      <w:r>
        <w:rPr>
          <w:noProof/>
        </w:rPr>
        <w:t>102</w:t>
      </w:r>
      <w:r>
        <w:rPr>
          <w:noProof/>
        </w:rPr>
        <w:fldChar w:fldCharType="end"/>
      </w:r>
    </w:p>
    <w:p w14:paraId="49FA7524" w14:textId="66E18AD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5.19.2.2</w:t>
      </w:r>
      <w:r>
        <w:rPr>
          <w:rFonts w:asciiTheme="minorHAnsi" w:eastAsiaTheme="minorEastAsia" w:hAnsiTheme="minorHAnsi" w:cstheme="minorBidi"/>
          <w:noProof/>
          <w:kern w:val="2"/>
          <w:sz w:val="21"/>
          <w:szCs w:val="22"/>
          <w:lang w:val="en-US" w:eastAsia="zh-CN"/>
          <w14:ligatures w14:val="standardContextual"/>
        </w:rPr>
        <w:tab/>
      </w:r>
      <w:r>
        <w:rPr>
          <w:noProof/>
        </w:rPr>
        <w:t>NSCE_NSAllocation_Request</w:t>
      </w:r>
      <w:r>
        <w:rPr>
          <w:noProof/>
        </w:rPr>
        <w:tab/>
      </w:r>
      <w:r>
        <w:rPr>
          <w:noProof/>
        </w:rPr>
        <w:fldChar w:fldCharType="begin"/>
      </w:r>
      <w:r>
        <w:rPr>
          <w:noProof/>
        </w:rPr>
        <w:instrText xml:space="preserve"> PAGEREF _Toc168549878 \h </w:instrText>
      </w:r>
      <w:r>
        <w:rPr>
          <w:noProof/>
        </w:rPr>
      </w:r>
      <w:r>
        <w:rPr>
          <w:noProof/>
        </w:rPr>
        <w:fldChar w:fldCharType="separate"/>
      </w:r>
      <w:r>
        <w:rPr>
          <w:noProof/>
        </w:rPr>
        <w:t>102</w:t>
      </w:r>
      <w:r>
        <w:rPr>
          <w:noProof/>
        </w:rPr>
        <w:fldChar w:fldCharType="end"/>
      </w:r>
    </w:p>
    <w:p w14:paraId="286CC8C3" w14:textId="6C12631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5.19.2.2.1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_Toc168549879 \h </w:instrText>
      </w:r>
      <w:r>
        <w:rPr>
          <w:noProof/>
        </w:rPr>
      </w:r>
      <w:r>
        <w:rPr>
          <w:noProof/>
        </w:rPr>
        <w:fldChar w:fldCharType="separate"/>
      </w:r>
      <w:r>
        <w:rPr>
          <w:noProof/>
        </w:rPr>
        <w:t>102</w:t>
      </w:r>
      <w:r>
        <w:rPr>
          <w:noProof/>
        </w:rPr>
        <w:fldChar w:fldCharType="end"/>
      </w:r>
    </w:p>
    <w:p w14:paraId="705E9CC8" w14:textId="5274236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5.19.2.2.2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 Network Slice Allocation Request</w:t>
      </w:r>
      <w:r>
        <w:rPr>
          <w:noProof/>
        </w:rPr>
        <w:tab/>
      </w:r>
      <w:r>
        <w:rPr>
          <w:noProof/>
        </w:rPr>
        <w:fldChar w:fldCharType="begin"/>
      </w:r>
      <w:r>
        <w:rPr>
          <w:noProof/>
        </w:rPr>
        <w:instrText xml:space="preserve"> PAGEREF _Toc168549880 \h </w:instrText>
      </w:r>
      <w:r>
        <w:rPr>
          <w:noProof/>
        </w:rPr>
      </w:r>
      <w:r>
        <w:rPr>
          <w:noProof/>
        </w:rPr>
        <w:fldChar w:fldCharType="separate"/>
      </w:r>
      <w:r>
        <w:rPr>
          <w:noProof/>
        </w:rPr>
        <w:t>102</w:t>
      </w:r>
      <w:r>
        <w:rPr>
          <w:noProof/>
        </w:rPr>
        <w:fldChar w:fldCharType="end"/>
      </w:r>
    </w:p>
    <w:p w14:paraId="78B18A7B" w14:textId="2B7899AD"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API Definitions</w:t>
      </w:r>
      <w:r>
        <w:rPr>
          <w:noProof/>
        </w:rPr>
        <w:tab/>
      </w:r>
      <w:r>
        <w:rPr>
          <w:noProof/>
        </w:rPr>
        <w:fldChar w:fldCharType="begin"/>
      </w:r>
      <w:r>
        <w:rPr>
          <w:noProof/>
        </w:rPr>
        <w:instrText xml:space="preserve"> PAGEREF _Toc168549881 \h </w:instrText>
      </w:r>
      <w:r>
        <w:rPr>
          <w:noProof/>
        </w:rPr>
      </w:r>
      <w:r>
        <w:rPr>
          <w:noProof/>
        </w:rPr>
        <w:fldChar w:fldCharType="separate"/>
      </w:r>
      <w:r>
        <w:rPr>
          <w:noProof/>
        </w:rPr>
        <w:t>104</w:t>
      </w:r>
      <w:r>
        <w:rPr>
          <w:noProof/>
        </w:rPr>
        <w:fldChar w:fldCharType="end"/>
      </w:r>
    </w:p>
    <w:p w14:paraId="4E1A8B31" w14:textId="75FBA07A"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 API</w:t>
      </w:r>
      <w:r>
        <w:rPr>
          <w:noProof/>
        </w:rPr>
        <w:tab/>
      </w:r>
      <w:r>
        <w:rPr>
          <w:noProof/>
        </w:rPr>
        <w:fldChar w:fldCharType="begin"/>
      </w:r>
      <w:r>
        <w:rPr>
          <w:noProof/>
        </w:rPr>
        <w:instrText xml:space="preserve"> PAGEREF _Toc168549882 \h </w:instrText>
      </w:r>
      <w:r>
        <w:rPr>
          <w:noProof/>
        </w:rPr>
      </w:r>
      <w:r>
        <w:rPr>
          <w:noProof/>
        </w:rPr>
        <w:fldChar w:fldCharType="separate"/>
      </w:r>
      <w:r>
        <w:rPr>
          <w:noProof/>
        </w:rPr>
        <w:t>104</w:t>
      </w:r>
      <w:r>
        <w:rPr>
          <w:noProof/>
        </w:rPr>
        <w:fldChar w:fldCharType="end"/>
      </w:r>
    </w:p>
    <w:p w14:paraId="6B5AB00A" w14:textId="2722D705"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_Toc168549883 \h </w:instrText>
      </w:r>
      <w:r>
        <w:rPr>
          <w:noProof/>
        </w:rPr>
      </w:r>
      <w:r>
        <w:rPr>
          <w:noProof/>
        </w:rPr>
        <w:fldChar w:fldCharType="separate"/>
      </w:r>
      <w:r>
        <w:rPr>
          <w:noProof/>
        </w:rPr>
        <w:t>104</w:t>
      </w:r>
      <w:r>
        <w:rPr>
          <w:noProof/>
        </w:rPr>
        <w:fldChar w:fldCharType="end"/>
      </w:r>
    </w:p>
    <w:p w14:paraId="1120564A" w14:textId="76ACA70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_Toc168549884 \h </w:instrText>
      </w:r>
      <w:r>
        <w:rPr>
          <w:noProof/>
        </w:rPr>
      </w:r>
      <w:r>
        <w:rPr>
          <w:noProof/>
        </w:rPr>
        <w:fldChar w:fldCharType="separate"/>
      </w:r>
      <w:r>
        <w:rPr>
          <w:noProof/>
        </w:rPr>
        <w:t>104</w:t>
      </w:r>
      <w:r>
        <w:rPr>
          <w:noProof/>
        </w:rPr>
        <w:fldChar w:fldCharType="end"/>
      </w:r>
    </w:p>
    <w:p w14:paraId="209B02AB" w14:textId="5647DB0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_Toc168549885 \h </w:instrText>
      </w:r>
      <w:r>
        <w:rPr>
          <w:noProof/>
        </w:rPr>
      </w:r>
      <w:r>
        <w:rPr>
          <w:noProof/>
        </w:rPr>
        <w:fldChar w:fldCharType="separate"/>
      </w:r>
      <w:r>
        <w:rPr>
          <w:noProof/>
        </w:rPr>
        <w:t>104</w:t>
      </w:r>
      <w:r>
        <w:rPr>
          <w:noProof/>
        </w:rPr>
        <w:fldChar w:fldCharType="end"/>
      </w:r>
    </w:p>
    <w:p w14:paraId="75C20CEB" w14:textId="3590A39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_Toc168549886 \h </w:instrText>
      </w:r>
      <w:r>
        <w:rPr>
          <w:noProof/>
        </w:rPr>
      </w:r>
      <w:r>
        <w:rPr>
          <w:noProof/>
        </w:rPr>
        <w:fldChar w:fldCharType="separate"/>
      </w:r>
      <w:r>
        <w:rPr>
          <w:noProof/>
        </w:rPr>
        <w:t>104</w:t>
      </w:r>
      <w:r>
        <w:rPr>
          <w:noProof/>
        </w:rPr>
        <w:fldChar w:fldCharType="end"/>
      </w:r>
    </w:p>
    <w:p w14:paraId="3076996B" w14:textId="57B0946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Slice API Configurations</w:t>
      </w:r>
      <w:r>
        <w:rPr>
          <w:noProof/>
        </w:rPr>
        <w:tab/>
      </w:r>
      <w:r>
        <w:rPr>
          <w:noProof/>
        </w:rPr>
        <w:fldChar w:fldCharType="begin"/>
      </w:r>
      <w:r>
        <w:rPr>
          <w:noProof/>
        </w:rPr>
        <w:instrText xml:space="preserve"> PAGEREF _Toc168549887 \h </w:instrText>
      </w:r>
      <w:r>
        <w:rPr>
          <w:noProof/>
        </w:rPr>
      </w:r>
      <w:r>
        <w:rPr>
          <w:noProof/>
        </w:rPr>
        <w:fldChar w:fldCharType="separate"/>
      </w:r>
      <w:r>
        <w:rPr>
          <w:noProof/>
        </w:rPr>
        <w:t>105</w:t>
      </w:r>
      <w:r>
        <w:rPr>
          <w:noProof/>
        </w:rPr>
        <w:fldChar w:fldCharType="end"/>
      </w:r>
    </w:p>
    <w:p w14:paraId="50E87610" w14:textId="7610071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_Toc168549888 \h </w:instrText>
      </w:r>
      <w:r>
        <w:rPr>
          <w:noProof/>
        </w:rPr>
      </w:r>
      <w:r>
        <w:rPr>
          <w:noProof/>
        </w:rPr>
        <w:fldChar w:fldCharType="separate"/>
      </w:r>
      <w:r>
        <w:rPr>
          <w:noProof/>
        </w:rPr>
        <w:t>105</w:t>
      </w:r>
      <w:r>
        <w:rPr>
          <w:noProof/>
        </w:rPr>
        <w:fldChar w:fldCharType="end"/>
      </w:r>
    </w:p>
    <w:p w14:paraId="010615A3" w14:textId="281F662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_Toc168549889 \h </w:instrText>
      </w:r>
      <w:r>
        <w:rPr>
          <w:noProof/>
        </w:rPr>
      </w:r>
      <w:r>
        <w:rPr>
          <w:noProof/>
        </w:rPr>
        <w:fldChar w:fldCharType="separate"/>
      </w:r>
      <w:r>
        <w:rPr>
          <w:noProof/>
        </w:rPr>
        <w:t>105</w:t>
      </w:r>
      <w:r>
        <w:rPr>
          <w:noProof/>
        </w:rPr>
        <w:fldChar w:fldCharType="end"/>
      </w:r>
    </w:p>
    <w:p w14:paraId="6178CF2D" w14:textId="0E1A78F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_Toc168549890 \h </w:instrText>
      </w:r>
      <w:r>
        <w:rPr>
          <w:noProof/>
        </w:rPr>
      </w:r>
      <w:r>
        <w:rPr>
          <w:noProof/>
        </w:rPr>
        <w:fldChar w:fldCharType="separate"/>
      </w:r>
      <w:r>
        <w:rPr>
          <w:noProof/>
        </w:rPr>
        <w:t>106</w:t>
      </w:r>
      <w:r>
        <w:rPr>
          <w:noProof/>
        </w:rPr>
        <w:fldChar w:fldCharType="end"/>
      </w:r>
    </w:p>
    <w:p w14:paraId="72B0DDB1" w14:textId="57A99386"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_Toc168549891 \h </w:instrText>
      </w:r>
      <w:r>
        <w:rPr>
          <w:noProof/>
        </w:rPr>
      </w:r>
      <w:r>
        <w:rPr>
          <w:noProof/>
        </w:rPr>
        <w:fldChar w:fldCharType="separate"/>
      </w:r>
      <w:r>
        <w:rPr>
          <w:noProof/>
        </w:rPr>
        <w:t>106</w:t>
      </w:r>
      <w:r>
        <w:rPr>
          <w:noProof/>
        </w:rPr>
        <w:fldChar w:fldCharType="end"/>
      </w:r>
    </w:p>
    <w:p w14:paraId="0635CDA2" w14:textId="458467F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_Toc168549892 \h </w:instrText>
      </w:r>
      <w:r>
        <w:rPr>
          <w:noProof/>
        </w:rPr>
      </w:r>
      <w:r>
        <w:rPr>
          <w:noProof/>
        </w:rPr>
        <w:fldChar w:fldCharType="separate"/>
      </w:r>
      <w:r>
        <w:rPr>
          <w:noProof/>
        </w:rPr>
        <w:t>106</w:t>
      </w:r>
      <w:r>
        <w:rPr>
          <w:noProof/>
        </w:rPr>
        <w:fldChar w:fldCharType="end"/>
      </w:r>
    </w:p>
    <w:p w14:paraId="591E7CEB" w14:textId="11023BB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Slice API Configuration</w:t>
      </w:r>
      <w:r>
        <w:rPr>
          <w:noProof/>
        </w:rPr>
        <w:tab/>
      </w:r>
      <w:r>
        <w:rPr>
          <w:noProof/>
        </w:rPr>
        <w:fldChar w:fldCharType="begin"/>
      </w:r>
      <w:r>
        <w:rPr>
          <w:noProof/>
        </w:rPr>
        <w:instrText xml:space="preserve"> PAGEREF _Toc168549893 \h </w:instrText>
      </w:r>
      <w:r>
        <w:rPr>
          <w:noProof/>
        </w:rPr>
      </w:r>
      <w:r>
        <w:rPr>
          <w:noProof/>
        </w:rPr>
        <w:fldChar w:fldCharType="separate"/>
      </w:r>
      <w:r>
        <w:rPr>
          <w:noProof/>
        </w:rPr>
        <w:t>106</w:t>
      </w:r>
      <w:r>
        <w:rPr>
          <w:noProof/>
        </w:rPr>
        <w:fldChar w:fldCharType="end"/>
      </w:r>
    </w:p>
    <w:p w14:paraId="01AB1EA3" w14:textId="4A25624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_Toc168549894 \h </w:instrText>
      </w:r>
      <w:r>
        <w:rPr>
          <w:noProof/>
        </w:rPr>
      </w:r>
      <w:r>
        <w:rPr>
          <w:noProof/>
        </w:rPr>
        <w:fldChar w:fldCharType="separate"/>
      </w:r>
      <w:r>
        <w:rPr>
          <w:noProof/>
        </w:rPr>
        <w:t>106</w:t>
      </w:r>
      <w:r>
        <w:rPr>
          <w:noProof/>
        </w:rPr>
        <w:fldChar w:fldCharType="end"/>
      </w:r>
    </w:p>
    <w:p w14:paraId="1CC30FD6" w14:textId="7E3156A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_Toc168549895 \h </w:instrText>
      </w:r>
      <w:r>
        <w:rPr>
          <w:noProof/>
        </w:rPr>
      </w:r>
      <w:r>
        <w:rPr>
          <w:noProof/>
        </w:rPr>
        <w:fldChar w:fldCharType="separate"/>
      </w:r>
      <w:r>
        <w:rPr>
          <w:noProof/>
        </w:rPr>
        <w:t>106</w:t>
      </w:r>
      <w:r>
        <w:rPr>
          <w:noProof/>
        </w:rPr>
        <w:fldChar w:fldCharType="end"/>
      </w:r>
    </w:p>
    <w:p w14:paraId="02433634" w14:textId="530B9DB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_Toc168549896 \h </w:instrText>
      </w:r>
      <w:r>
        <w:rPr>
          <w:noProof/>
        </w:rPr>
      </w:r>
      <w:r>
        <w:rPr>
          <w:noProof/>
        </w:rPr>
        <w:fldChar w:fldCharType="separate"/>
      </w:r>
      <w:r>
        <w:rPr>
          <w:noProof/>
        </w:rPr>
        <w:t>107</w:t>
      </w:r>
      <w:r>
        <w:rPr>
          <w:noProof/>
        </w:rPr>
        <w:fldChar w:fldCharType="end"/>
      </w:r>
    </w:p>
    <w:p w14:paraId="67830882" w14:textId="45F1DFBF"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_Toc168549897 \h </w:instrText>
      </w:r>
      <w:r>
        <w:rPr>
          <w:noProof/>
        </w:rPr>
      </w:r>
      <w:r>
        <w:rPr>
          <w:noProof/>
        </w:rPr>
        <w:fldChar w:fldCharType="separate"/>
      </w:r>
      <w:r>
        <w:rPr>
          <w:noProof/>
        </w:rPr>
        <w:t>107</w:t>
      </w:r>
      <w:r>
        <w:rPr>
          <w:noProof/>
        </w:rPr>
        <w:fldChar w:fldCharType="end"/>
      </w:r>
    </w:p>
    <w:p w14:paraId="28EA5619" w14:textId="78F0C909"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.3.3.3.2</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_Toc168549898 \h </w:instrText>
      </w:r>
      <w:r>
        <w:rPr>
          <w:noProof/>
        </w:rPr>
      </w:r>
      <w:r>
        <w:rPr>
          <w:noProof/>
        </w:rPr>
        <w:fldChar w:fldCharType="separate"/>
      </w:r>
      <w:r>
        <w:rPr>
          <w:noProof/>
        </w:rPr>
        <w:t>108</w:t>
      </w:r>
      <w:r>
        <w:rPr>
          <w:noProof/>
        </w:rPr>
        <w:fldChar w:fldCharType="end"/>
      </w:r>
    </w:p>
    <w:p w14:paraId="40F5B2A8" w14:textId="1A81EC9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_Toc168549899 \h </w:instrText>
      </w:r>
      <w:r>
        <w:rPr>
          <w:noProof/>
        </w:rPr>
      </w:r>
      <w:r>
        <w:rPr>
          <w:noProof/>
        </w:rPr>
        <w:fldChar w:fldCharType="separate"/>
      </w:r>
      <w:r>
        <w:rPr>
          <w:noProof/>
        </w:rPr>
        <w:t>109</w:t>
      </w:r>
      <w:r>
        <w:rPr>
          <w:noProof/>
        </w:rPr>
        <w:fldChar w:fldCharType="end"/>
      </w:r>
    </w:p>
    <w:p w14:paraId="2CD3AC00" w14:textId="3866CA16"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.3.3.4.1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_Toc168549900 \h </w:instrText>
      </w:r>
      <w:r>
        <w:rPr>
          <w:noProof/>
        </w:rPr>
      </w:r>
      <w:r>
        <w:rPr>
          <w:noProof/>
        </w:rPr>
        <w:fldChar w:fldCharType="separate"/>
      </w:r>
      <w:r>
        <w:rPr>
          <w:noProof/>
        </w:rPr>
        <w:t>109</w:t>
      </w:r>
      <w:r>
        <w:rPr>
          <w:noProof/>
        </w:rPr>
        <w:fldChar w:fldCharType="end"/>
      </w:r>
    </w:p>
    <w:p w14:paraId="4F7A5517" w14:textId="11AF5E16"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.3.3.4.2</w:t>
      </w:r>
      <w:r>
        <w:rPr>
          <w:rFonts w:asciiTheme="minorHAnsi" w:eastAsiaTheme="minorEastAsia" w:hAnsiTheme="minorHAnsi" w:cstheme="minorBidi"/>
          <w:noProof/>
          <w:kern w:val="2"/>
          <w:sz w:val="21"/>
          <w:szCs w:val="22"/>
          <w:lang w:val="en-US" w:eastAsia="zh-CN"/>
          <w14:ligatures w14:val="standardContextual"/>
        </w:rPr>
        <w:tab/>
      </w:r>
      <w:r>
        <w:rPr>
          <w:noProof/>
        </w:rPr>
        <w:t>Operation: Update</w:t>
      </w:r>
      <w:r>
        <w:rPr>
          <w:noProof/>
        </w:rPr>
        <w:tab/>
      </w:r>
      <w:r>
        <w:rPr>
          <w:noProof/>
        </w:rPr>
        <w:fldChar w:fldCharType="begin"/>
      </w:r>
      <w:r>
        <w:rPr>
          <w:noProof/>
        </w:rPr>
        <w:instrText xml:space="preserve"> PAGEREF _Toc168549901 \h </w:instrText>
      </w:r>
      <w:r>
        <w:rPr>
          <w:noProof/>
        </w:rPr>
      </w:r>
      <w:r>
        <w:rPr>
          <w:noProof/>
        </w:rPr>
        <w:fldChar w:fldCharType="separate"/>
      </w:r>
      <w:r>
        <w:rPr>
          <w:noProof/>
        </w:rPr>
        <w:t>109</w:t>
      </w:r>
      <w:r>
        <w:rPr>
          <w:noProof/>
        </w:rPr>
        <w:fldChar w:fldCharType="end"/>
      </w:r>
    </w:p>
    <w:p w14:paraId="231F2C13" w14:textId="7F9B24F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_Toc168549902 \h </w:instrText>
      </w:r>
      <w:r>
        <w:rPr>
          <w:noProof/>
        </w:rPr>
      </w:r>
      <w:r>
        <w:rPr>
          <w:noProof/>
        </w:rPr>
        <w:fldChar w:fldCharType="separate"/>
      </w:r>
      <w:r>
        <w:rPr>
          <w:noProof/>
        </w:rPr>
        <w:t>110</w:t>
      </w:r>
      <w:r>
        <w:rPr>
          <w:noProof/>
        </w:rPr>
        <w:fldChar w:fldCharType="end"/>
      </w:r>
    </w:p>
    <w:p w14:paraId="7DEA8AC6" w14:textId="75E895F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_Toc168549903 \h </w:instrText>
      </w:r>
      <w:r>
        <w:rPr>
          <w:noProof/>
        </w:rPr>
      </w:r>
      <w:r>
        <w:rPr>
          <w:noProof/>
        </w:rPr>
        <w:fldChar w:fldCharType="separate"/>
      </w:r>
      <w:r>
        <w:rPr>
          <w:noProof/>
        </w:rPr>
        <w:t>110</w:t>
      </w:r>
      <w:r>
        <w:rPr>
          <w:noProof/>
        </w:rPr>
        <w:fldChar w:fldCharType="end"/>
      </w:r>
    </w:p>
    <w:p w14:paraId="29DABEC6" w14:textId="352142C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6.1.4.2</w:t>
      </w:r>
      <w:r>
        <w:rPr>
          <w:rFonts w:asciiTheme="minorHAnsi" w:eastAsiaTheme="minorEastAsia" w:hAnsiTheme="minorHAnsi" w:cstheme="minorBidi"/>
          <w:noProof/>
          <w:kern w:val="2"/>
          <w:sz w:val="21"/>
          <w:szCs w:val="22"/>
          <w:lang w:val="en-US" w:eastAsia="zh-CN"/>
          <w14:ligatures w14:val="standardContextual"/>
        </w:rPr>
        <w:tab/>
      </w:r>
      <w:r>
        <w:rPr>
          <w:noProof/>
        </w:rPr>
        <w:t>Operation: Invoke</w:t>
      </w:r>
      <w:r>
        <w:rPr>
          <w:noProof/>
        </w:rPr>
        <w:tab/>
      </w:r>
      <w:r>
        <w:rPr>
          <w:noProof/>
        </w:rPr>
        <w:fldChar w:fldCharType="begin"/>
      </w:r>
      <w:r>
        <w:rPr>
          <w:noProof/>
        </w:rPr>
        <w:instrText xml:space="preserve"> PAGEREF _Toc168549904 \h </w:instrText>
      </w:r>
      <w:r>
        <w:rPr>
          <w:noProof/>
        </w:rPr>
      </w:r>
      <w:r>
        <w:rPr>
          <w:noProof/>
        </w:rPr>
        <w:fldChar w:fldCharType="separate"/>
      </w:r>
      <w:r>
        <w:rPr>
          <w:noProof/>
        </w:rPr>
        <w:t>111</w:t>
      </w:r>
      <w:r>
        <w:rPr>
          <w:noProof/>
        </w:rPr>
        <w:fldChar w:fldCharType="end"/>
      </w:r>
    </w:p>
    <w:p w14:paraId="47D57AAF" w14:textId="50652B7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_Toc168549905 \h </w:instrText>
      </w:r>
      <w:r>
        <w:rPr>
          <w:noProof/>
        </w:rPr>
      </w:r>
      <w:r>
        <w:rPr>
          <w:noProof/>
        </w:rPr>
        <w:fldChar w:fldCharType="separate"/>
      </w:r>
      <w:r>
        <w:rPr>
          <w:noProof/>
        </w:rPr>
        <w:t>111</w:t>
      </w:r>
      <w:r>
        <w:rPr>
          <w:noProof/>
        </w:rPr>
        <w:fldChar w:fldCharType="end"/>
      </w:r>
    </w:p>
    <w:p w14:paraId="63D073B9" w14:textId="0E52E19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_Toc168549906 \h </w:instrText>
      </w:r>
      <w:r>
        <w:rPr>
          <w:noProof/>
        </w:rPr>
      </w:r>
      <w:r>
        <w:rPr>
          <w:noProof/>
        </w:rPr>
        <w:fldChar w:fldCharType="separate"/>
      </w:r>
      <w:r>
        <w:rPr>
          <w:noProof/>
        </w:rPr>
        <w:t>111</w:t>
      </w:r>
      <w:r>
        <w:rPr>
          <w:noProof/>
        </w:rPr>
        <w:fldChar w:fldCharType="end"/>
      </w:r>
    </w:p>
    <w:p w14:paraId="4EF46C7A" w14:textId="04BCCF5F"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_Toc168549907 \h </w:instrText>
      </w:r>
      <w:r>
        <w:rPr>
          <w:noProof/>
        </w:rPr>
      </w:r>
      <w:r>
        <w:rPr>
          <w:noProof/>
        </w:rPr>
        <w:fldChar w:fldCharType="separate"/>
      </w:r>
      <w:r>
        <w:rPr>
          <w:noProof/>
        </w:rPr>
        <w:t>112</w:t>
      </w:r>
      <w:r>
        <w:rPr>
          <w:noProof/>
        </w:rPr>
        <w:fldChar w:fldCharType="end"/>
      </w:r>
    </w:p>
    <w:p w14:paraId="11F27038" w14:textId="5D75A5C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_Toc168549908 \h </w:instrText>
      </w:r>
      <w:r>
        <w:rPr>
          <w:noProof/>
        </w:rPr>
      </w:r>
      <w:r>
        <w:rPr>
          <w:noProof/>
        </w:rPr>
        <w:fldChar w:fldCharType="separate"/>
      </w:r>
      <w:r>
        <w:rPr>
          <w:noProof/>
        </w:rPr>
        <w:t>112</w:t>
      </w:r>
      <w:r>
        <w:rPr>
          <w:noProof/>
        </w:rPr>
        <w:fldChar w:fldCharType="end"/>
      </w:r>
    </w:p>
    <w:p w14:paraId="1CC7DD67" w14:textId="337FE5E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 Notification</w:t>
      </w:r>
      <w:r>
        <w:rPr>
          <w:noProof/>
        </w:rPr>
        <w:tab/>
      </w:r>
      <w:r>
        <w:rPr>
          <w:noProof/>
        </w:rPr>
        <w:fldChar w:fldCharType="begin"/>
      </w:r>
      <w:r>
        <w:rPr>
          <w:noProof/>
        </w:rPr>
        <w:instrText xml:space="preserve"> PAGEREF _Toc168549909 \h </w:instrText>
      </w:r>
      <w:r>
        <w:rPr>
          <w:noProof/>
        </w:rPr>
      </w:r>
      <w:r>
        <w:rPr>
          <w:noProof/>
        </w:rPr>
        <w:fldChar w:fldCharType="separate"/>
      </w:r>
      <w:r>
        <w:rPr>
          <w:noProof/>
        </w:rPr>
        <w:t>112</w:t>
      </w:r>
      <w:r>
        <w:rPr>
          <w:noProof/>
        </w:rPr>
        <w:fldChar w:fldCharType="end"/>
      </w:r>
    </w:p>
    <w:p w14:paraId="3A856FB7" w14:textId="2266B28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_Toc168549910 \h </w:instrText>
      </w:r>
      <w:r>
        <w:rPr>
          <w:noProof/>
        </w:rPr>
      </w:r>
      <w:r>
        <w:rPr>
          <w:noProof/>
        </w:rPr>
        <w:fldChar w:fldCharType="separate"/>
      </w:r>
      <w:r>
        <w:rPr>
          <w:noProof/>
        </w:rPr>
        <w:t>112</w:t>
      </w:r>
      <w:r>
        <w:rPr>
          <w:noProof/>
        </w:rPr>
        <w:fldChar w:fldCharType="end"/>
      </w:r>
    </w:p>
    <w:p w14:paraId="2C1B9B45" w14:textId="7412DA2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_Toc168549911 \h </w:instrText>
      </w:r>
      <w:r>
        <w:rPr>
          <w:noProof/>
        </w:rPr>
      </w:r>
      <w:r>
        <w:rPr>
          <w:noProof/>
        </w:rPr>
        <w:fldChar w:fldCharType="separate"/>
      </w:r>
      <w:r>
        <w:rPr>
          <w:noProof/>
        </w:rPr>
        <w:t>112</w:t>
      </w:r>
      <w:r>
        <w:rPr>
          <w:noProof/>
        </w:rPr>
        <w:fldChar w:fldCharType="end"/>
      </w:r>
    </w:p>
    <w:p w14:paraId="3A206D19" w14:textId="6408BE2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_Toc168549912 \h </w:instrText>
      </w:r>
      <w:r>
        <w:rPr>
          <w:noProof/>
        </w:rPr>
      </w:r>
      <w:r>
        <w:rPr>
          <w:noProof/>
        </w:rPr>
        <w:fldChar w:fldCharType="separate"/>
      </w:r>
      <w:r>
        <w:rPr>
          <w:noProof/>
        </w:rPr>
        <w:t>112</w:t>
      </w:r>
      <w:r>
        <w:rPr>
          <w:noProof/>
        </w:rPr>
        <w:fldChar w:fldCharType="end"/>
      </w:r>
    </w:p>
    <w:p w14:paraId="0906396B" w14:textId="08258CB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_Toc168549913 \h </w:instrText>
      </w:r>
      <w:r>
        <w:rPr>
          <w:noProof/>
        </w:rPr>
      </w:r>
      <w:r>
        <w:rPr>
          <w:noProof/>
        </w:rPr>
        <w:fldChar w:fldCharType="separate"/>
      </w:r>
      <w:r>
        <w:rPr>
          <w:noProof/>
        </w:rPr>
        <w:t>113</w:t>
      </w:r>
      <w:r>
        <w:rPr>
          <w:noProof/>
        </w:rPr>
        <w:fldChar w:fldCharType="end"/>
      </w:r>
    </w:p>
    <w:p w14:paraId="4ED56F79" w14:textId="0A5401D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_Toc168549914 \h </w:instrText>
      </w:r>
      <w:r>
        <w:rPr>
          <w:noProof/>
        </w:rPr>
      </w:r>
      <w:r>
        <w:rPr>
          <w:noProof/>
        </w:rPr>
        <w:fldChar w:fldCharType="separate"/>
      </w:r>
      <w:r>
        <w:rPr>
          <w:noProof/>
        </w:rPr>
        <w:t>113</w:t>
      </w:r>
      <w:r>
        <w:rPr>
          <w:noProof/>
        </w:rPr>
        <w:fldChar w:fldCharType="end"/>
      </w:r>
    </w:p>
    <w:p w14:paraId="6D22583C" w14:textId="1732091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6.1.6.2</w:t>
      </w:r>
      <w:r>
        <w:rPr>
          <w:rFonts w:asciiTheme="minorHAnsi" w:eastAsiaTheme="minorEastAsia" w:hAnsiTheme="minorHAnsi" w:cstheme="minorBidi"/>
          <w:noProof/>
          <w:kern w:val="2"/>
          <w:sz w:val="21"/>
          <w:szCs w:val="22"/>
          <w:lang w:val="en-US" w:eastAsia="zh-CN"/>
          <w14:ligatures w14:val="standardContextual"/>
        </w:rPr>
        <w:tab/>
      </w:r>
      <w:r>
        <w:rPr>
          <w:noProof/>
        </w:rPr>
        <w:t>Structured data types</w:t>
      </w:r>
      <w:r>
        <w:rPr>
          <w:noProof/>
        </w:rPr>
        <w:tab/>
      </w:r>
      <w:r>
        <w:rPr>
          <w:noProof/>
        </w:rPr>
        <w:fldChar w:fldCharType="begin"/>
      </w:r>
      <w:r>
        <w:rPr>
          <w:noProof/>
        </w:rPr>
        <w:instrText xml:space="preserve"> PAGEREF _Toc168549915 \h </w:instrText>
      </w:r>
      <w:r>
        <w:rPr>
          <w:noProof/>
        </w:rPr>
      </w:r>
      <w:r>
        <w:rPr>
          <w:noProof/>
        </w:rPr>
        <w:fldChar w:fldCharType="separate"/>
      </w:r>
      <w:r>
        <w:rPr>
          <w:noProof/>
        </w:rPr>
        <w:t>114</w:t>
      </w:r>
      <w:r>
        <w:rPr>
          <w:noProof/>
        </w:rPr>
        <w:fldChar w:fldCharType="end"/>
      </w:r>
    </w:p>
    <w:p w14:paraId="599FE97C" w14:textId="49EF6B8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_Toc168549916 \h </w:instrText>
      </w:r>
      <w:r>
        <w:rPr>
          <w:noProof/>
        </w:rPr>
      </w:r>
      <w:r>
        <w:rPr>
          <w:noProof/>
        </w:rPr>
        <w:fldChar w:fldCharType="separate"/>
      </w:r>
      <w:r>
        <w:rPr>
          <w:noProof/>
        </w:rPr>
        <w:t>114</w:t>
      </w:r>
      <w:r>
        <w:rPr>
          <w:noProof/>
        </w:rPr>
        <w:fldChar w:fldCharType="end"/>
      </w:r>
    </w:p>
    <w:p w14:paraId="66CD2544" w14:textId="0BAAE45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6.1.6.2.2</w:t>
      </w:r>
      <w:r>
        <w:rPr>
          <w:rFonts w:asciiTheme="minorHAnsi" w:eastAsiaTheme="minorEastAsia" w:hAnsiTheme="minorHAnsi" w:cstheme="minorBidi"/>
          <w:noProof/>
          <w:kern w:val="2"/>
          <w:sz w:val="21"/>
          <w:szCs w:val="22"/>
          <w:lang w:val="en-US" w:eastAsia="zh-CN"/>
          <w14:ligatures w14:val="standardContextual"/>
        </w:rPr>
        <w:tab/>
      </w:r>
      <w:r>
        <w:rPr>
          <w:noProof/>
        </w:rPr>
        <w:t>Type: SliceAPIConfig</w:t>
      </w:r>
      <w:r>
        <w:rPr>
          <w:noProof/>
        </w:rPr>
        <w:tab/>
      </w:r>
      <w:r>
        <w:rPr>
          <w:noProof/>
        </w:rPr>
        <w:fldChar w:fldCharType="begin"/>
      </w:r>
      <w:r>
        <w:rPr>
          <w:noProof/>
        </w:rPr>
        <w:instrText xml:space="preserve"> PAGEREF _Toc168549917 \h </w:instrText>
      </w:r>
      <w:r>
        <w:rPr>
          <w:noProof/>
        </w:rPr>
      </w:r>
      <w:r>
        <w:rPr>
          <w:noProof/>
        </w:rPr>
        <w:fldChar w:fldCharType="separate"/>
      </w:r>
      <w:r>
        <w:rPr>
          <w:noProof/>
        </w:rPr>
        <w:t>114</w:t>
      </w:r>
      <w:r>
        <w:rPr>
          <w:noProof/>
        </w:rPr>
        <w:fldChar w:fldCharType="end"/>
      </w:r>
    </w:p>
    <w:p w14:paraId="671B9F22" w14:textId="43871D6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6.1.6.2.3</w:t>
      </w:r>
      <w:r>
        <w:rPr>
          <w:rFonts w:asciiTheme="minorHAnsi" w:eastAsiaTheme="minorEastAsia" w:hAnsiTheme="minorHAnsi" w:cstheme="minorBidi"/>
          <w:noProof/>
          <w:kern w:val="2"/>
          <w:sz w:val="21"/>
          <w:szCs w:val="22"/>
          <w:lang w:val="en-US" w:eastAsia="zh-CN"/>
          <w14:ligatures w14:val="standardContextual"/>
        </w:rPr>
        <w:tab/>
      </w:r>
      <w:r>
        <w:rPr>
          <w:noProof/>
        </w:rPr>
        <w:t>Type: AppServReqs</w:t>
      </w:r>
      <w:r>
        <w:rPr>
          <w:noProof/>
        </w:rPr>
        <w:tab/>
      </w:r>
      <w:r>
        <w:rPr>
          <w:noProof/>
        </w:rPr>
        <w:fldChar w:fldCharType="begin"/>
      </w:r>
      <w:r>
        <w:rPr>
          <w:noProof/>
        </w:rPr>
        <w:instrText xml:space="preserve"> PAGEREF _Toc168549918 \h </w:instrText>
      </w:r>
      <w:r>
        <w:rPr>
          <w:noProof/>
        </w:rPr>
      </w:r>
      <w:r>
        <w:rPr>
          <w:noProof/>
        </w:rPr>
        <w:fldChar w:fldCharType="separate"/>
      </w:r>
      <w:r>
        <w:rPr>
          <w:noProof/>
        </w:rPr>
        <w:t>115</w:t>
      </w:r>
      <w:r>
        <w:rPr>
          <w:noProof/>
        </w:rPr>
        <w:fldChar w:fldCharType="end"/>
      </w:r>
    </w:p>
    <w:p w14:paraId="29B4B7BD" w14:textId="571E360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6.1.6.2.4</w:t>
      </w:r>
      <w:r>
        <w:rPr>
          <w:rFonts w:asciiTheme="minorHAnsi" w:eastAsiaTheme="minorEastAsia" w:hAnsiTheme="minorHAnsi" w:cstheme="minorBidi"/>
          <w:noProof/>
          <w:kern w:val="2"/>
          <w:sz w:val="21"/>
          <w:szCs w:val="22"/>
          <w:lang w:val="en-US" w:eastAsia="zh-CN"/>
          <w14:ligatures w14:val="standardContextual"/>
        </w:rPr>
        <w:tab/>
      </w:r>
      <w:r>
        <w:rPr>
          <w:noProof/>
        </w:rPr>
        <w:t>Type: UpdateReq</w:t>
      </w:r>
      <w:r>
        <w:rPr>
          <w:noProof/>
        </w:rPr>
        <w:tab/>
      </w:r>
      <w:r>
        <w:rPr>
          <w:noProof/>
        </w:rPr>
        <w:fldChar w:fldCharType="begin"/>
      </w:r>
      <w:r>
        <w:rPr>
          <w:noProof/>
        </w:rPr>
        <w:instrText xml:space="preserve"> PAGEREF _Toc168549919 \h </w:instrText>
      </w:r>
      <w:r>
        <w:rPr>
          <w:noProof/>
        </w:rPr>
      </w:r>
      <w:r>
        <w:rPr>
          <w:noProof/>
        </w:rPr>
        <w:fldChar w:fldCharType="separate"/>
      </w:r>
      <w:r>
        <w:rPr>
          <w:noProof/>
        </w:rPr>
        <w:t>115</w:t>
      </w:r>
      <w:r>
        <w:rPr>
          <w:noProof/>
        </w:rPr>
        <w:fldChar w:fldCharType="end"/>
      </w:r>
    </w:p>
    <w:p w14:paraId="14F9A614" w14:textId="7E54521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6.1.6.2.5</w:t>
      </w:r>
      <w:r>
        <w:rPr>
          <w:rFonts w:asciiTheme="minorHAnsi" w:eastAsiaTheme="minorEastAsia" w:hAnsiTheme="minorHAnsi" w:cstheme="minorBidi"/>
          <w:noProof/>
          <w:kern w:val="2"/>
          <w:sz w:val="21"/>
          <w:szCs w:val="22"/>
          <w:lang w:val="en-US" w:eastAsia="zh-CN"/>
          <w14:ligatures w14:val="standardContextual"/>
        </w:rPr>
        <w:tab/>
      </w:r>
      <w:r>
        <w:rPr>
          <w:noProof/>
        </w:rPr>
        <w:t>Type: UpdateResp</w:t>
      </w:r>
      <w:r>
        <w:rPr>
          <w:noProof/>
        </w:rPr>
        <w:tab/>
      </w:r>
      <w:r>
        <w:rPr>
          <w:noProof/>
        </w:rPr>
        <w:fldChar w:fldCharType="begin"/>
      </w:r>
      <w:r>
        <w:rPr>
          <w:noProof/>
        </w:rPr>
        <w:instrText xml:space="preserve"> PAGEREF _Toc168549920 \h </w:instrText>
      </w:r>
      <w:r>
        <w:rPr>
          <w:noProof/>
        </w:rPr>
      </w:r>
      <w:r>
        <w:rPr>
          <w:noProof/>
        </w:rPr>
        <w:fldChar w:fldCharType="separate"/>
      </w:r>
      <w:r>
        <w:rPr>
          <w:noProof/>
        </w:rPr>
        <w:t>115</w:t>
      </w:r>
      <w:r>
        <w:rPr>
          <w:noProof/>
        </w:rPr>
        <w:fldChar w:fldCharType="end"/>
      </w:r>
    </w:p>
    <w:p w14:paraId="48650DA1" w14:textId="2914827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6.1.6.2.6</w:t>
      </w:r>
      <w:r>
        <w:rPr>
          <w:rFonts w:asciiTheme="minorHAnsi" w:eastAsiaTheme="minorEastAsia" w:hAnsiTheme="minorHAnsi" w:cstheme="minorBidi"/>
          <w:noProof/>
          <w:kern w:val="2"/>
          <w:sz w:val="21"/>
          <w:szCs w:val="22"/>
          <w:lang w:val="en-US" w:eastAsia="zh-CN"/>
          <w14:ligatures w14:val="standardContextual"/>
        </w:rPr>
        <w:tab/>
      </w:r>
      <w:r>
        <w:rPr>
          <w:noProof/>
        </w:rPr>
        <w:t>Type: SliceAPIInfo</w:t>
      </w:r>
      <w:r>
        <w:rPr>
          <w:noProof/>
        </w:rPr>
        <w:tab/>
      </w:r>
      <w:r>
        <w:rPr>
          <w:noProof/>
        </w:rPr>
        <w:fldChar w:fldCharType="begin"/>
      </w:r>
      <w:r>
        <w:rPr>
          <w:noProof/>
        </w:rPr>
        <w:instrText xml:space="preserve"> PAGEREF _Toc168549921 \h </w:instrText>
      </w:r>
      <w:r>
        <w:rPr>
          <w:noProof/>
        </w:rPr>
      </w:r>
      <w:r>
        <w:rPr>
          <w:noProof/>
        </w:rPr>
        <w:fldChar w:fldCharType="separate"/>
      </w:r>
      <w:r>
        <w:rPr>
          <w:noProof/>
        </w:rPr>
        <w:t>116</w:t>
      </w:r>
      <w:r>
        <w:rPr>
          <w:noProof/>
        </w:rPr>
        <w:fldChar w:fldCharType="end"/>
      </w:r>
    </w:p>
    <w:p w14:paraId="67C8B473" w14:textId="69B7014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6.1.6.2.7</w:t>
      </w:r>
      <w:r>
        <w:rPr>
          <w:rFonts w:asciiTheme="minorHAnsi" w:eastAsiaTheme="minorEastAsia" w:hAnsiTheme="minorHAnsi" w:cstheme="minorBidi"/>
          <w:noProof/>
          <w:kern w:val="2"/>
          <w:sz w:val="21"/>
          <w:szCs w:val="22"/>
          <w:lang w:val="en-US" w:eastAsia="zh-CN"/>
          <w14:ligatures w14:val="standardContextual"/>
        </w:rPr>
        <w:tab/>
      </w:r>
      <w:r>
        <w:rPr>
          <w:noProof/>
        </w:rPr>
        <w:t>Type: InvokeReq</w:t>
      </w:r>
      <w:r>
        <w:rPr>
          <w:noProof/>
        </w:rPr>
        <w:tab/>
      </w:r>
      <w:r>
        <w:rPr>
          <w:noProof/>
        </w:rPr>
        <w:fldChar w:fldCharType="begin"/>
      </w:r>
      <w:r>
        <w:rPr>
          <w:noProof/>
        </w:rPr>
        <w:instrText xml:space="preserve"> PAGEREF _Toc168549922 \h </w:instrText>
      </w:r>
      <w:r>
        <w:rPr>
          <w:noProof/>
        </w:rPr>
      </w:r>
      <w:r>
        <w:rPr>
          <w:noProof/>
        </w:rPr>
        <w:fldChar w:fldCharType="separate"/>
      </w:r>
      <w:r>
        <w:rPr>
          <w:noProof/>
        </w:rPr>
        <w:t>116</w:t>
      </w:r>
      <w:r>
        <w:rPr>
          <w:noProof/>
        </w:rPr>
        <w:fldChar w:fldCharType="end"/>
      </w:r>
    </w:p>
    <w:p w14:paraId="19BF8D40" w14:textId="6D5EE2F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6.1.6.2.8</w:t>
      </w:r>
      <w:r>
        <w:rPr>
          <w:rFonts w:asciiTheme="minorHAnsi" w:eastAsiaTheme="minorEastAsia" w:hAnsiTheme="minorHAnsi" w:cstheme="minorBidi"/>
          <w:noProof/>
          <w:kern w:val="2"/>
          <w:sz w:val="21"/>
          <w:szCs w:val="22"/>
          <w:lang w:val="en-US" w:eastAsia="zh-CN"/>
          <w14:ligatures w14:val="standardContextual"/>
        </w:rPr>
        <w:tab/>
      </w:r>
      <w:r>
        <w:rPr>
          <w:noProof/>
        </w:rPr>
        <w:t>Type: SliceAPIConfigNotif</w:t>
      </w:r>
      <w:r>
        <w:rPr>
          <w:noProof/>
        </w:rPr>
        <w:tab/>
      </w:r>
      <w:r>
        <w:rPr>
          <w:noProof/>
        </w:rPr>
        <w:fldChar w:fldCharType="begin"/>
      </w:r>
      <w:r>
        <w:rPr>
          <w:noProof/>
        </w:rPr>
        <w:instrText xml:space="preserve"> PAGEREF _Toc168549923 \h </w:instrText>
      </w:r>
      <w:r>
        <w:rPr>
          <w:noProof/>
        </w:rPr>
      </w:r>
      <w:r>
        <w:rPr>
          <w:noProof/>
        </w:rPr>
        <w:fldChar w:fldCharType="separate"/>
      </w:r>
      <w:r>
        <w:rPr>
          <w:noProof/>
        </w:rPr>
        <w:t>116</w:t>
      </w:r>
      <w:r>
        <w:rPr>
          <w:noProof/>
        </w:rPr>
        <w:fldChar w:fldCharType="end"/>
      </w:r>
    </w:p>
    <w:p w14:paraId="649A922F" w14:textId="79F9D0F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_Toc168549924 \h </w:instrText>
      </w:r>
      <w:r>
        <w:rPr>
          <w:noProof/>
        </w:rPr>
      </w:r>
      <w:r>
        <w:rPr>
          <w:noProof/>
        </w:rPr>
        <w:fldChar w:fldCharType="separate"/>
      </w:r>
      <w:r>
        <w:rPr>
          <w:noProof/>
        </w:rPr>
        <w:t>116</w:t>
      </w:r>
      <w:r>
        <w:rPr>
          <w:noProof/>
        </w:rPr>
        <w:fldChar w:fldCharType="end"/>
      </w:r>
    </w:p>
    <w:p w14:paraId="18E70F49" w14:textId="12FB7C4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_Toc168549925 \h </w:instrText>
      </w:r>
      <w:r>
        <w:rPr>
          <w:noProof/>
        </w:rPr>
      </w:r>
      <w:r>
        <w:rPr>
          <w:noProof/>
        </w:rPr>
        <w:fldChar w:fldCharType="separate"/>
      </w:r>
      <w:r>
        <w:rPr>
          <w:noProof/>
        </w:rPr>
        <w:t>116</w:t>
      </w:r>
      <w:r>
        <w:rPr>
          <w:noProof/>
        </w:rPr>
        <w:fldChar w:fldCharType="end"/>
      </w:r>
    </w:p>
    <w:p w14:paraId="734220CF" w14:textId="0330A78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_Toc168549926 \h </w:instrText>
      </w:r>
      <w:r>
        <w:rPr>
          <w:noProof/>
        </w:rPr>
      </w:r>
      <w:r>
        <w:rPr>
          <w:noProof/>
        </w:rPr>
        <w:fldChar w:fldCharType="separate"/>
      </w:r>
      <w:r>
        <w:rPr>
          <w:noProof/>
        </w:rPr>
        <w:t>116</w:t>
      </w:r>
      <w:r>
        <w:rPr>
          <w:noProof/>
        </w:rPr>
        <w:fldChar w:fldCharType="end"/>
      </w:r>
    </w:p>
    <w:p w14:paraId="4AF1955E" w14:textId="25BA339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TriggerEvent</w:t>
      </w:r>
      <w:r>
        <w:rPr>
          <w:noProof/>
        </w:rPr>
        <w:tab/>
      </w:r>
      <w:r>
        <w:rPr>
          <w:noProof/>
        </w:rPr>
        <w:fldChar w:fldCharType="begin"/>
      </w:r>
      <w:r>
        <w:rPr>
          <w:noProof/>
        </w:rPr>
        <w:instrText xml:space="preserve"> PAGEREF _Toc168549927 \h </w:instrText>
      </w:r>
      <w:r>
        <w:rPr>
          <w:noProof/>
        </w:rPr>
      </w:r>
      <w:r>
        <w:rPr>
          <w:noProof/>
        </w:rPr>
        <w:fldChar w:fldCharType="separate"/>
      </w:r>
      <w:r>
        <w:rPr>
          <w:noProof/>
        </w:rPr>
        <w:t>116</w:t>
      </w:r>
      <w:r>
        <w:rPr>
          <w:noProof/>
        </w:rPr>
        <w:fldChar w:fldCharType="end"/>
      </w:r>
    </w:p>
    <w:p w14:paraId="30FC0DD7" w14:textId="7F4412F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_Toc168549928 \h </w:instrText>
      </w:r>
      <w:r>
        <w:rPr>
          <w:noProof/>
        </w:rPr>
      </w:r>
      <w:r>
        <w:rPr>
          <w:noProof/>
        </w:rPr>
        <w:fldChar w:fldCharType="separate"/>
      </w:r>
      <w:r>
        <w:rPr>
          <w:noProof/>
        </w:rPr>
        <w:t>117</w:t>
      </w:r>
      <w:r>
        <w:rPr>
          <w:noProof/>
        </w:rPr>
        <w:fldChar w:fldCharType="end"/>
      </w:r>
    </w:p>
    <w:p w14:paraId="50ABD103" w14:textId="5E4BB7D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_Toc168549929 \h </w:instrText>
      </w:r>
      <w:r>
        <w:rPr>
          <w:noProof/>
        </w:rPr>
      </w:r>
      <w:r>
        <w:rPr>
          <w:noProof/>
        </w:rPr>
        <w:fldChar w:fldCharType="separate"/>
      </w:r>
      <w:r>
        <w:rPr>
          <w:noProof/>
        </w:rPr>
        <w:t>117</w:t>
      </w:r>
      <w:r>
        <w:rPr>
          <w:noProof/>
        </w:rPr>
        <w:fldChar w:fldCharType="end"/>
      </w:r>
    </w:p>
    <w:p w14:paraId="6A7E4D1C" w14:textId="193E88E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_Toc168549930 \h </w:instrText>
      </w:r>
      <w:r>
        <w:rPr>
          <w:noProof/>
        </w:rPr>
      </w:r>
      <w:r>
        <w:rPr>
          <w:noProof/>
        </w:rPr>
        <w:fldChar w:fldCharType="separate"/>
      </w:r>
      <w:r>
        <w:rPr>
          <w:noProof/>
        </w:rPr>
        <w:t>117</w:t>
      </w:r>
      <w:r>
        <w:rPr>
          <w:noProof/>
        </w:rPr>
        <w:fldChar w:fldCharType="end"/>
      </w:r>
    </w:p>
    <w:p w14:paraId="0A611007" w14:textId="554B18CD"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_Toc168549931 \h </w:instrText>
      </w:r>
      <w:r>
        <w:rPr>
          <w:noProof/>
        </w:rPr>
      </w:r>
      <w:r>
        <w:rPr>
          <w:noProof/>
        </w:rPr>
        <w:fldChar w:fldCharType="separate"/>
      </w:r>
      <w:r>
        <w:rPr>
          <w:noProof/>
        </w:rPr>
        <w:t>117</w:t>
      </w:r>
      <w:r>
        <w:rPr>
          <w:noProof/>
        </w:rPr>
        <w:fldChar w:fldCharType="end"/>
      </w:r>
    </w:p>
    <w:p w14:paraId="48B0A2C0" w14:textId="010E6D7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_Toc168549932 \h </w:instrText>
      </w:r>
      <w:r>
        <w:rPr>
          <w:noProof/>
        </w:rPr>
      </w:r>
      <w:r>
        <w:rPr>
          <w:noProof/>
        </w:rPr>
        <w:fldChar w:fldCharType="separate"/>
      </w:r>
      <w:r>
        <w:rPr>
          <w:noProof/>
        </w:rPr>
        <w:t>117</w:t>
      </w:r>
      <w:r>
        <w:rPr>
          <w:noProof/>
        </w:rPr>
        <w:fldChar w:fldCharType="end"/>
      </w:r>
    </w:p>
    <w:p w14:paraId="3B608128" w14:textId="1B625A4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_Toc168549933 \h </w:instrText>
      </w:r>
      <w:r>
        <w:rPr>
          <w:noProof/>
        </w:rPr>
      </w:r>
      <w:r>
        <w:rPr>
          <w:noProof/>
        </w:rPr>
        <w:fldChar w:fldCharType="separate"/>
      </w:r>
      <w:r>
        <w:rPr>
          <w:noProof/>
        </w:rPr>
        <w:t>117</w:t>
      </w:r>
      <w:r>
        <w:rPr>
          <w:noProof/>
        </w:rPr>
        <w:fldChar w:fldCharType="end"/>
      </w:r>
    </w:p>
    <w:p w14:paraId="0047BA78" w14:textId="549A438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_Toc168549934 \h </w:instrText>
      </w:r>
      <w:r>
        <w:rPr>
          <w:noProof/>
        </w:rPr>
      </w:r>
      <w:r>
        <w:rPr>
          <w:noProof/>
        </w:rPr>
        <w:fldChar w:fldCharType="separate"/>
      </w:r>
      <w:r>
        <w:rPr>
          <w:noProof/>
        </w:rPr>
        <w:t>117</w:t>
      </w:r>
      <w:r>
        <w:rPr>
          <w:noProof/>
        </w:rPr>
        <w:fldChar w:fldCharType="end"/>
      </w:r>
    </w:p>
    <w:p w14:paraId="5AC94663" w14:textId="627E866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_Toc168549935 \h </w:instrText>
      </w:r>
      <w:r>
        <w:rPr>
          <w:noProof/>
        </w:rPr>
      </w:r>
      <w:r>
        <w:rPr>
          <w:noProof/>
        </w:rPr>
        <w:fldChar w:fldCharType="separate"/>
      </w:r>
      <w:r>
        <w:rPr>
          <w:noProof/>
        </w:rPr>
        <w:t>117</w:t>
      </w:r>
      <w:r>
        <w:rPr>
          <w:noProof/>
        </w:rPr>
        <w:fldChar w:fldCharType="end"/>
      </w:r>
    </w:p>
    <w:p w14:paraId="769E3807" w14:textId="573F7BD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_Toc168549936 \h </w:instrText>
      </w:r>
      <w:r>
        <w:rPr>
          <w:noProof/>
        </w:rPr>
      </w:r>
      <w:r>
        <w:rPr>
          <w:noProof/>
        </w:rPr>
        <w:fldChar w:fldCharType="separate"/>
      </w:r>
      <w:r>
        <w:rPr>
          <w:noProof/>
        </w:rPr>
        <w:t>118</w:t>
      </w:r>
      <w:r>
        <w:rPr>
          <w:noProof/>
        </w:rPr>
        <w:fldChar w:fldCharType="end"/>
      </w:r>
    </w:p>
    <w:p w14:paraId="2ED85AA2" w14:textId="65FB2B37"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 API</w:t>
      </w:r>
      <w:r>
        <w:rPr>
          <w:noProof/>
        </w:rPr>
        <w:tab/>
      </w:r>
      <w:r>
        <w:rPr>
          <w:noProof/>
        </w:rPr>
        <w:fldChar w:fldCharType="begin"/>
      </w:r>
      <w:r>
        <w:rPr>
          <w:noProof/>
        </w:rPr>
        <w:instrText xml:space="preserve"> PAGEREF _Toc168549937 \h </w:instrText>
      </w:r>
      <w:r>
        <w:rPr>
          <w:noProof/>
        </w:rPr>
      </w:r>
      <w:r>
        <w:rPr>
          <w:noProof/>
        </w:rPr>
        <w:fldChar w:fldCharType="separate"/>
      </w:r>
      <w:r>
        <w:rPr>
          <w:noProof/>
        </w:rPr>
        <w:t>118</w:t>
      </w:r>
      <w:r>
        <w:rPr>
          <w:noProof/>
        </w:rPr>
        <w:fldChar w:fldCharType="end"/>
      </w:r>
    </w:p>
    <w:p w14:paraId="3D19B685" w14:textId="13E72C3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_Toc168549938 \h </w:instrText>
      </w:r>
      <w:r>
        <w:rPr>
          <w:noProof/>
        </w:rPr>
      </w:r>
      <w:r>
        <w:rPr>
          <w:noProof/>
        </w:rPr>
        <w:fldChar w:fldCharType="separate"/>
      </w:r>
      <w:r>
        <w:rPr>
          <w:noProof/>
        </w:rPr>
        <w:t>118</w:t>
      </w:r>
      <w:r>
        <w:rPr>
          <w:noProof/>
        </w:rPr>
        <w:fldChar w:fldCharType="end"/>
      </w:r>
    </w:p>
    <w:p w14:paraId="1E7BD29A" w14:textId="2A43054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_Toc168549939 \h </w:instrText>
      </w:r>
      <w:r>
        <w:rPr>
          <w:noProof/>
        </w:rPr>
      </w:r>
      <w:r>
        <w:rPr>
          <w:noProof/>
        </w:rPr>
        <w:fldChar w:fldCharType="separate"/>
      </w:r>
      <w:r>
        <w:rPr>
          <w:noProof/>
        </w:rPr>
        <w:t>118</w:t>
      </w:r>
      <w:r>
        <w:rPr>
          <w:noProof/>
        </w:rPr>
        <w:fldChar w:fldCharType="end"/>
      </w:r>
    </w:p>
    <w:p w14:paraId="0F4B1FF6" w14:textId="7274D7F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_Toc168549940 \h </w:instrText>
      </w:r>
      <w:r>
        <w:rPr>
          <w:noProof/>
        </w:rPr>
      </w:r>
      <w:r>
        <w:rPr>
          <w:noProof/>
        </w:rPr>
        <w:fldChar w:fldCharType="separate"/>
      </w:r>
      <w:r>
        <w:rPr>
          <w:noProof/>
        </w:rPr>
        <w:t>118</w:t>
      </w:r>
      <w:r>
        <w:rPr>
          <w:noProof/>
        </w:rPr>
        <w:fldChar w:fldCharType="end"/>
      </w:r>
    </w:p>
    <w:p w14:paraId="5015D4D1" w14:textId="711DBF8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_Toc168549941 \h </w:instrText>
      </w:r>
      <w:r>
        <w:rPr>
          <w:noProof/>
        </w:rPr>
      </w:r>
      <w:r>
        <w:rPr>
          <w:noProof/>
        </w:rPr>
        <w:fldChar w:fldCharType="separate"/>
      </w:r>
      <w:r>
        <w:rPr>
          <w:noProof/>
        </w:rPr>
        <w:t>118</w:t>
      </w:r>
      <w:r>
        <w:rPr>
          <w:noProof/>
        </w:rPr>
        <w:fldChar w:fldCharType="end"/>
      </w:r>
    </w:p>
    <w:p w14:paraId="70923575" w14:textId="2F2C28F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Network Slice Lifecycle Management </w:t>
      </w:r>
      <w:r w:rsidRPr="00113C3A">
        <w:rPr>
          <w:noProof/>
        </w:rPr>
        <w:t>Subscription</w:t>
      </w:r>
      <w:r w:rsidRPr="00113C3A">
        <w:rPr>
          <w:noProof/>
          <w:lang w:eastAsia="zh-CN"/>
        </w:rPr>
        <w:t>s</w:t>
      </w:r>
      <w:r>
        <w:rPr>
          <w:noProof/>
        </w:rPr>
        <w:tab/>
      </w:r>
      <w:r>
        <w:rPr>
          <w:noProof/>
        </w:rPr>
        <w:fldChar w:fldCharType="begin"/>
      </w:r>
      <w:r>
        <w:rPr>
          <w:noProof/>
        </w:rPr>
        <w:instrText xml:space="preserve"> PAGEREF _Toc168549942 \h </w:instrText>
      </w:r>
      <w:r>
        <w:rPr>
          <w:noProof/>
        </w:rPr>
      </w:r>
      <w:r>
        <w:rPr>
          <w:noProof/>
        </w:rPr>
        <w:fldChar w:fldCharType="separate"/>
      </w:r>
      <w:r>
        <w:rPr>
          <w:noProof/>
        </w:rPr>
        <w:t>120</w:t>
      </w:r>
      <w:r>
        <w:rPr>
          <w:noProof/>
        </w:rPr>
        <w:fldChar w:fldCharType="end"/>
      </w:r>
    </w:p>
    <w:p w14:paraId="3419BA0C" w14:textId="4659129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6.2.3.2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_Toc168549943 \h </w:instrText>
      </w:r>
      <w:r>
        <w:rPr>
          <w:noProof/>
        </w:rPr>
      </w:r>
      <w:r>
        <w:rPr>
          <w:noProof/>
        </w:rPr>
        <w:fldChar w:fldCharType="separate"/>
      </w:r>
      <w:r>
        <w:rPr>
          <w:noProof/>
        </w:rPr>
        <w:t>120</w:t>
      </w:r>
      <w:r>
        <w:rPr>
          <w:noProof/>
        </w:rPr>
        <w:fldChar w:fldCharType="end"/>
      </w:r>
    </w:p>
    <w:p w14:paraId="5A03319A" w14:textId="584A8E7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6.2.3.2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_Toc168549944 \h </w:instrText>
      </w:r>
      <w:r>
        <w:rPr>
          <w:noProof/>
        </w:rPr>
      </w:r>
      <w:r>
        <w:rPr>
          <w:noProof/>
        </w:rPr>
        <w:fldChar w:fldCharType="separate"/>
      </w:r>
      <w:r>
        <w:rPr>
          <w:noProof/>
        </w:rPr>
        <w:t>120</w:t>
      </w:r>
      <w:r>
        <w:rPr>
          <w:noProof/>
        </w:rPr>
        <w:fldChar w:fldCharType="end"/>
      </w:r>
    </w:p>
    <w:p w14:paraId="4792D994" w14:textId="35D7347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6.2.3.2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_Toc168549945 \h </w:instrText>
      </w:r>
      <w:r>
        <w:rPr>
          <w:noProof/>
        </w:rPr>
      </w:r>
      <w:r>
        <w:rPr>
          <w:noProof/>
        </w:rPr>
        <w:fldChar w:fldCharType="separate"/>
      </w:r>
      <w:r>
        <w:rPr>
          <w:noProof/>
        </w:rPr>
        <w:t>120</w:t>
      </w:r>
      <w:r>
        <w:rPr>
          <w:noProof/>
        </w:rPr>
        <w:fldChar w:fldCharType="end"/>
      </w:r>
    </w:p>
    <w:p w14:paraId="67B1ED89" w14:textId="1D43B712"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6.2.3.2.3.2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_Toc168549946 \h </w:instrText>
      </w:r>
      <w:r>
        <w:rPr>
          <w:noProof/>
        </w:rPr>
      </w:r>
      <w:r>
        <w:rPr>
          <w:noProof/>
        </w:rPr>
        <w:fldChar w:fldCharType="separate"/>
      </w:r>
      <w:r>
        <w:rPr>
          <w:noProof/>
        </w:rPr>
        <w:t>120</w:t>
      </w:r>
      <w:r>
        <w:rPr>
          <w:noProof/>
        </w:rPr>
        <w:fldChar w:fldCharType="end"/>
      </w:r>
    </w:p>
    <w:p w14:paraId="2FF29AC1" w14:textId="58543AE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6.2.3.2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_Toc168549947 \h </w:instrText>
      </w:r>
      <w:r>
        <w:rPr>
          <w:noProof/>
        </w:rPr>
      </w:r>
      <w:r>
        <w:rPr>
          <w:noProof/>
        </w:rPr>
        <w:fldChar w:fldCharType="separate"/>
      </w:r>
      <w:r>
        <w:rPr>
          <w:noProof/>
        </w:rPr>
        <w:t>121</w:t>
      </w:r>
      <w:r>
        <w:rPr>
          <w:noProof/>
        </w:rPr>
        <w:fldChar w:fldCharType="end"/>
      </w:r>
    </w:p>
    <w:p w14:paraId="0927ACDE" w14:textId="442EC08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6.2.3.3</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Individual Network Slice Lifecycle Management </w:t>
      </w:r>
      <w:r w:rsidRPr="00113C3A">
        <w:rPr>
          <w:noProof/>
        </w:rPr>
        <w:t>Subscription</w:t>
      </w:r>
      <w:r>
        <w:rPr>
          <w:noProof/>
        </w:rPr>
        <w:tab/>
      </w:r>
      <w:r>
        <w:rPr>
          <w:noProof/>
        </w:rPr>
        <w:fldChar w:fldCharType="begin"/>
      </w:r>
      <w:r>
        <w:rPr>
          <w:noProof/>
        </w:rPr>
        <w:instrText xml:space="preserve"> PAGEREF _Toc168549948 \h </w:instrText>
      </w:r>
      <w:r>
        <w:rPr>
          <w:noProof/>
        </w:rPr>
      </w:r>
      <w:r>
        <w:rPr>
          <w:noProof/>
        </w:rPr>
        <w:fldChar w:fldCharType="separate"/>
      </w:r>
      <w:r>
        <w:rPr>
          <w:noProof/>
        </w:rPr>
        <w:t>121</w:t>
      </w:r>
      <w:r>
        <w:rPr>
          <w:noProof/>
        </w:rPr>
        <w:fldChar w:fldCharType="end"/>
      </w:r>
    </w:p>
    <w:p w14:paraId="521F7074" w14:textId="3121B8D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6.2.3.3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_Toc168549949 \h </w:instrText>
      </w:r>
      <w:r>
        <w:rPr>
          <w:noProof/>
        </w:rPr>
      </w:r>
      <w:r>
        <w:rPr>
          <w:noProof/>
        </w:rPr>
        <w:fldChar w:fldCharType="separate"/>
      </w:r>
      <w:r>
        <w:rPr>
          <w:noProof/>
        </w:rPr>
        <w:t>121</w:t>
      </w:r>
      <w:r>
        <w:rPr>
          <w:noProof/>
        </w:rPr>
        <w:fldChar w:fldCharType="end"/>
      </w:r>
    </w:p>
    <w:p w14:paraId="1B29E7A3" w14:textId="5E697FF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6.2.3.3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_Toc168549950 \h </w:instrText>
      </w:r>
      <w:r>
        <w:rPr>
          <w:noProof/>
        </w:rPr>
      </w:r>
      <w:r>
        <w:rPr>
          <w:noProof/>
        </w:rPr>
        <w:fldChar w:fldCharType="separate"/>
      </w:r>
      <w:r>
        <w:rPr>
          <w:noProof/>
        </w:rPr>
        <w:t>121</w:t>
      </w:r>
      <w:r>
        <w:rPr>
          <w:noProof/>
        </w:rPr>
        <w:fldChar w:fldCharType="end"/>
      </w:r>
    </w:p>
    <w:p w14:paraId="31A8155C" w14:textId="086EF60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6.2.3.3</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_Toc168549951 \h </w:instrText>
      </w:r>
      <w:r>
        <w:rPr>
          <w:noProof/>
        </w:rPr>
      </w:r>
      <w:r>
        <w:rPr>
          <w:noProof/>
        </w:rPr>
        <w:fldChar w:fldCharType="separate"/>
      </w:r>
      <w:r>
        <w:rPr>
          <w:noProof/>
        </w:rPr>
        <w:t>121</w:t>
      </w:r>
      <w:r>
        <w:rPr>
          <w:noProof/>
        </w:rPr>
        <w:fldChar w:fldCharType="end"/>
      </w:r>
    </w:p>
    <w:p w14:paraId="1848264B" w14:textId="78AC90BD"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6.2.3.3.3.1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_Toc168549952 \h </w:instrText>
      </w:r>
      <w:r>
        <w:rPr>
          <w:noProof/>
        </w:rPr>
      </w:r>
      <w:r>
        <w:rPr>
          <w:noProof/>
        </w:rPr>
        <w:fldChar w:fldCharType="separate"/>
      </w:r>
      <w:r>
        <w:rPr>
          <w:noProof/>
        </w:rPr>
        <w:t>121</w:t>
      </w:r>
      <w:r>
        <w:rPr>
          <w:noProof/>
        </w:rPr>
        <w:fldChar w:fldCharType="end"/>
      </w:r>
    </w:p>
    <w:p w14:paraId="22F1C3BE" w14:textId="4D24F49C"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6.2.3.3.3.2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_Toc168549953 \h </w:instrText>
      </w:r>
      <w:r>
        <w:rPr>
          <w:noProof/>
        </w:rPr>
      </w:r>
      <w:r>
        <w:rPr>
          <w:noProof/>
        </w:rPr>
        <w:fldChar w:fldCharType="separate"/>
      </w:r>
      <w:r>
        <w:rPr>
          <w:noProof/>
        </w:rPr>
        <w:t>122</w:t>
      </w:r>
      <w:r>
        <w:rPr>
          <w:noProof/>
        </w:rPr>
        <w:fldChar w:fldCharType="end"/>
      </w:r>
    </w:p>
    <w:p w14:paraId="2FEF2837" w14:textId="40B6D124"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6.2.3.3.3.3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_Toc168549954 \h </w:instrText>
      </w:r>
      <w:r>
        <w:rPr>
          <w:noProof/>
        </w:rPr>
      </w:r>
      <w:r>
        <w:rPr>
          <w:noProof/>
        </w:rPr>
        <w:fldChar w:fldCharType="separate"/>
      </w:r>
      <w:r>
        <w:rPr>
          <w:noProof/>
        </w:rPr>
        <w:t>123</w:t>
      </w:r>
      <w:r>
        <w:rPr>
          <w:noProof/>
        </w:rPr>
        <w:fldChar w:fldCharType="end"/>
      </w:r>
    </w:p>
    <w:p w14:paraId="04E697CE" w14:textId="6E1BDC5D"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6.2.3.3.3.4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_Toc168549955 \h </w:instrText>
      </w:r>
      <w:r>
        <w:rPr>
          <w:noProof/>
        </w:rPr>
      </w:r>
      <w:r>
        <w:rPr>
          <w:noProof/>
        </w:rPr>
        <w:fldChar w:fldCharType="separate"/>
      </w:r>
      <w:r>
        <w:rPr>
          <w:noProof/>
        </w:rPr>
        <w:t>124</w:t>
      </w:r>
      <w:r>
        <w:rPr>
          <w:noProof/>
        </w:rPr>
        <w:fldChar w:fldCharType="end"/>
      </w:r>
    </w:p>
    <w:p w14:paraId="1D5A7ACD" w14:textId="7422434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6.2.3.3</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_Toc168549956 \h </w:instrText>
      </w:r>
      <w:r>
        <w:rPr>
          <w:noProof/>
        </w:rPr>
      </w:r>
      <w:r>
        <w:rPr>
          <w:noProof/>
        </w:rPr>
        <w:fldChar w:fldCharType="separate"/>
      </w:r>
      <w:r>
        <w:rPr>
          <w:noProof/>
        </w:rPr>
        <w:t>125</w:t>
      </w:r>
      <w:r>
        <w:rPr>
          <w:noProof/>
        </w:rPr>
        <w:fldChar w:fldCharType="end"/>
      </w:r>
    </w:p>
    <w:p w14:paraId="3325D075" w14:textId="0B966828"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6.2.3.3</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_Toc168549957 \h </w:instrText>
      </w:r>
      <w:r>
        <w:rPr>
          <w:noProof/>
        </w:rPr>
      </w:r>
      <w:r>
        <w:rPr>
          <w:noProof/>
        </w:rPr>
        <w:fldChar w:fldCharType="separate"/>
      </w:r>
      <w:r>
        <w:rPr>
          <w:noProof/>
        </w:rPr>
        <w:t>125</w:t>
      </w:r>
      <w:r>
        <w:rPr>
          <w:noProof/>
        </w:rPr>
        <w:fldChar w:fldCharType="end"/>
      </w:r>
    </w:p>
    <w:p w14:paraId="4CBAE501" w14:textId="2352AD25"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6.2.3.3</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QoE Metrics</w:t>
      </w:r>
      <w:r w:rsidRPr="00113C3A">
        <w:rPr>
          <w:noProof/>
          <w:lang w:val="en-US"/>
        </w:rPr>
        <w:t xml:space="preserve"> Notification</w:t>
      </w:r>
      <w:r>
        <w:rPr>
          <w:noProof/>
        </w:rPr>
        <w:tab/>
      </w:r>
      <w:r>
        <w:rPr>
          <w:noProof/>
        </w:rPr>
        <w:fldChar w:fldCharType="begin"/>
      </w:r>
      <w:r>
        <w:rPr>
          <w:noProof/>
        </w:rPr>
        <w:instrText xml:space="preserve"> PAGEREF _Toc168549958 \h </w:instrText>
      </w:r>
      <w:r>
        <w:rPr>
          <w:noProof/>
        </w:rPr>
      </w:r>
      <w:r>
        <w:rPr>
          <w:noProof/>
        </w:rPr>
        <w:fldChar w:fldCharType="separate"/>
      </w:r>
      <w:r>
        <w:rPr>
          <w:noProof/>
        </w:rPr>
        <w:t>126</w:t>
      </w:r>
      <w:r>
        <w:rPr>
          <w:noProof/>
        </w:rPr>
        <w:fldChar w:fldCharType="end"/>
      </w:r>
    </w:p>
    <w:p w14:paraId="38F042A9" w14:textId="3F44D5A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_Toc168549959 \h </w:instrText>
      </w:r>
      <w:r>
        <w:rPr>
          <w:noProof/>
        </w:rPr>
      </w:r>
      <w:r>
        <w:rPr>
          <w:noProof/>
        </w:rPr>
        <w:fldChar w:fldCharType="separate"/>
      </w:r>
      <w:r>
        <w:rPr>
          <w:noProof/>
        </w:rPr>
        <w:t>127</w:t>
      </w:r>
      <w:r>
        <w:rPr>
          <w:noProof/>
        </w:rPr>
        <w:fldChar w:fldCharType="end"/>
      </w:r>
    </w:p>
    <w:p w14:paraId="743A2B6D" w14:textId="153FD09F"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_Toc168549960 \h </w:instrText>
      </w:r>
      <w:r>
        <w:rPr>
          <w:noProof/>
        </w:rPr>
      </w:r>
      <w:r>
        <w:rPr>
          <w:noProof/>
        </w:rPr>
        <w:fldChar w:fldCharType="separate"/>
      </w:r>
      <w:r>
        <w:rPr>
          <w:noProof/>
        </w:rPr>
        <w:t>127</w:t>
      </w:r>
      <w:r>
        <w:rPr>
          <w:noProof/>
        </w:rPr>
        <w:fldChar w:fldCharType="end"/>
      </w:r>
    </w:p>
    <w:p w14:paraId="76A0F339" w14:textId="144E39E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_Toc168549961 \h </w:instrText>
      </w:r>
      <w:r>
        <w:rPr>
          <w:noProof/>
        </w:rPr>
      </w:r>
      <w:r>
        <w:rPr>
          <w:noProof/>
        </w:rPr>
        <w:fldChar w:fldCharType="separate"/>
      </w:r>
      <w:r>
        <w:rPr>
          <w:noProof/>
        </w:rPr>
        <w:t>127</w:t>
      </w:r>
      <w:r>
        <w:rPr>
          <w:noProof/>
        </w:rPr>
        <w:fldChar w:fldCharType="end"/>
      </w:r>
    </w:p>
    <w:p w14:paraId="179FD103" w14:textId="04CD57F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Network Slice Lifecycle Management Notification</w:t>
      </w:r>
      <w:r>
        <w:rPr>
          <w:noProof/>
        </w:rPr>
        <w:tab/>
      </w:r>
      <w:r>
        <w:rPr>
          <w:noProof/>
        </w:rPr>
        <w:fldChar w:fldCharType="begin"/>
      </w:r>
      <w:r>
        <w:rPr>
          <w:noProof/>
        </w:rPr>
        <w:instrText xml:space="preserve"> PAGEREF _Toc168549962 \h </w:instrText>
      </w:r>
      <w:r>
        <w:rPr>
          <w:noProof/>
        </w:rPr>
      </w:r>
      <w:r>
        <w:rPr>
          <w:noProof/>
        </w:rPr>
        <w:fldChar w:fldCharType="separate"/>
      </w:r>
      <w:r>
        <w:rPr>
          <w:noProof/>
        </w:rPr>
        <w:t>127</w:t>
      </w:r>
      <w:r>
        <w:rPr>
          <w:noProof/>
        </w:rPr>
        <w:fldChar w:fldCharType="end"/>
      </w:r>
    </w:p>
    <w:p w14:paraId="69222AF1" w14:textId="7F475BA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_Toc168549963 \h </w:instrText>
      </w:r>
      <w:r>
        <w:rPr>
          <w:noProof/>
        </w:rPr>
      </w:r>
      <w:r>
        <w:rPr>
          <w:noProof/>
        </w:rPr>
        <w:fldChar w:fldCharType="separate"/>
      </w:r>
      <w:r>
        <w:rPr>
          <w:noProof/>
        </w:rPr>
        <w:t>127</w:t>
      </w:r>
      <w:r>
        <w:rPr>
          <w:noProof/>
        </w:rPr>
        <w:fldChar w:fldCharType="end"/>
      </w:r>
    </w:p>
    <w:p w14:paraId="5ED64AFF" w14:textId="523C120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_Toc168549964 \h </w:instrText>
      </w:r>
      <w:r>
        <w:rPr>
          <w:noProof/>
        </w:rPr>
      </w:r>
      <w:r>
        <w:rPr>
          <w:noProof/>
        </w:rPr>
        <w:fldChar w:fldCharType="separate"/>
      </w:r>
      <w:r>
        <w:rPr>
          <w:noProof/>
        </w:rPr>
        <w:t>127</w:t>
      </w:r>
      <w:r>
        <w:rPr>
          <w:noProof/>
        </w:rPr>
        <w:fldChar w:fldCharType="end"/>
      </w:r>
    </w:p>
    <w:p w14:paraId="5E08049B" w14:textId="19A47D4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_Toc168549965 \h </w:instrText>
      </w:r>
      <w:r>
        <w:rPr>
          <w:noProof/>
        </w:rPr>
      </w:r>
      <w:r>
        <w:rPr>
          <w:noProof/>
        </w:rPr>
        <w:fldChar w:fldCharType="separate"/>
      </w:r>
      <w:r>
        <w:rPr>
          <w:noProof/>
        </w:rPr>
        <w:t>128</w:t>
      </w:r>
      <w:r>
        <w:rPr>
          <w:noProof/>
        </w:rPr>
        <w:fldChar w:fldCharType="end"/>
      </w:r>
    </w:p>
    <w:p w14:paraId="74A5A4B1" w14:textId="19F9D612"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_Toc168549966 \h </w:instrText>
      </w:r>
      <w:r>
        <w:rPr>
          <w:noProof/>
        </w:rPr>
      </w:r>
      <w:r>
        <w:rPr>
          <w:noProof/>
        </w:rPr>
        <w:fldChar w:fldCharType="separate"/>
      </w:r>
      <w:r>
        <w:rPr>
          <w:noProof/>
        </w:rPr>
        <w:t>128</w:t>
      </w:r>
      <w:r>
        <w:rPr>
          <w:noProof/>
        </w:rPr>
        <w:fldChar w:fldCharType="end"/>
      </w:r>
    </w:p>
    <w:p w14:paraId="11AC1A35" w14:textId="65C8F54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.5.3</w:t>
      </w:r>
      <w:r>
        <w:rPr>
          <w:rFonts w:asciiTheme="minorHAnsi" w:eastAsiaTheme="minorEastAsia" w:hAnsiTheme="minorHAnsi" w:cstheme="minorBidi"/>
          <w:noProof/>
          <w:kern w:val="2"/>
          <w:sz w:val="21"/>
          <w:szCs w:val="22"/>
          <w:lang w:val="en-US" w:eastAsia="zh-CN"/>
          <w14:ligatures w14:val="standardContextual"/>
        </w:rPr>
        <w:tab/>
      </w:r>
      <w:r>
        <w:rPr>
          <w:noProof/>
        </w:rPr>
        <w:t>QoE metrics</w:t>
      </w:r>
      <w:r w:rsidRPr="00113C3A">
        <w:rPr>
          <w:noProof/>
          <w:lang w:val="en-US"/>
        </w:rPr>
        <w:t xml:space="preserve"> Subscribe Notification</w:t>
      </w:r>
      <w:r>
        <w:rPr>
          <w:noProof/>
        </w:rPr>
        <w:tab/>
      </w:r>
      <w:r>
        <w:rPr>
          <w:noProof/>
        </w:rPr>
        <w:fldChar w:fldCharType="begin"/>
      </w:r>
      <w:r>
        <w:rPr>
          <w:noProof/>
        </w:rPr>
        <w:instrText xml:space="preserve"> PAGEREF _Toc168549967 \h </w:instrText>
      </w:r>
      <w:r>
        <w:rPr>
          <w:noProof/>
        </w:rPr>
      </w:r>
      <w:r>
        <w:rPr>
          <w:noProof/>
        </w:rPr>
        <w:fldChar w:fldCharType="separate"/>
      </w:r>
      <w:r>
        <w:rPr>
          <w:noProof/>
        </w:rPr>
        <w:t>129</w:t>
      </w:r>
      <w:r>
        <w:rPr>
          <w:noProof/>
        </w:rPr>
        <w:fldChar w:fldCharType="end"/>
      </w:r>
    </w:p>
    <w:p w14:paraId="12761921" w14:textId="74E7217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_Toc168549968 \h </w:instrText>
      </w:r>
      <w:r>
        <w:rPr>
          <w:noProof/>
        </w:rPr>
      </w:r>
      <w:r>
        <w:rPr>
          <w:noProof/>
        </w:rPr>
        <w:fldChar w:fldCharType="separate"/>
      </w:r>
      <w:r>
        <w:rPr>
          <w:noProof/>
        </w:rPr>
        <w:t>129</w:t>
      </w:r>
      <w:r>
        <w:rPr>
          <w:noProof/>
        </w:rPr>
        <w:fldChar w:fldCharType="end"/>
      </w:r>
    </w:p>
    <w:p w14:paraId="57AED177" w14:textId="08AFADF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.5.3.2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_Toc168549969 \h </w:instrText>
      </w:r>
      <w:r>
        <w:rPr>
          <w:noProof/>
        </w:rPr>
      </w:r>
      <w:r>
        <w:rPr>
          <w:noProof/>
        </w:rPr>
        <w:fldChar w:fldCharType="separate"/>
      </w:r>
      <w:r>
        <w:rPr>
          <w:noProof/>
        </w:rPr>
        <w:t>129</w:t>
      </w:r>
      <w:r>
        <w:rPr>
          <w:noProof/>
        </w:rPr>
        <w:fldChar w:fldCharType="end"/>
      </w:r>
    </w:p>
    <w:p w14:paraId="68A6B132" w14:textId="622DC13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.5.3.3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_Toc168549970 \h </w:instrText>
      </w:r>
      <w:r>
        <w:rPr>
          <w:noProof/>
        </w:rPr>
      </w:r>
      <w:r>
        <w:rPr>
          <w:noProof/>
        </w:rPr>
        <w:fldChar w:fldCharType="separate"/>
      </w:r>
      <w:r>
        <w:rPr>
          <w:noProof/>
        </w:rPr>
        <w:t>129</w:t>
      </w:r>
      <w:r>
        <w:rPr>
          <w:noProof/>
        </w:rPr>
        <w:fldChar w:fldCharType="end"/>
      </w:r>
    </w:p>
    <w:p w14:paraId="5DE8CBBD" w14:textId="37946281"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.5.3.3.1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_Toc168549971 \h </w:instrText>
      </w:r>
      <w:r>
        <w:rPr>
          <w:noProof/>
        </w:rPr>
      </w:r>
      <w:r>
        <w:rPr>
          <w:noProof/>
        </w:rPr>
        <w:fldChar w:fldCharType="separate"/>
      </w:r>
      <w:r>
        <w:rPr>
          <w:noProof/>
        </w:rPr>
        <w:t>129</w:t>
      </w:r>
      <w:r>
        <w:rPr>
          <w:noProof/>
        </w:rPr>
        <w:fldChar w:fldCharType="end"/>
      </w:r>
    </w:p>
    <w:p w14:paraId="46DD062C" w14:textId="31136EF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.5.4</w:t>
      </w:r>
      <w:r>
        <w:rPr>
          <w:rFonts w:asciiTheme="minorHAnsi" w:eastAsiaTheme="minorEastAsia" w:hAnsiTheme="minorHAnsi" w:cstheme="minorBidi"/>
          <w:noProof/>
          <w:kern w:val="2"/>
          <w:sz w:val="21"/>
          <w:szCs w:val="22"/>
          <w:lang w:val="en-US" w:eastAsia="zh-CN"/>
          <w14:ligatures w14:val="standardContextual"/>
        </w:rPr>
        <w:tab/>
      </w:r>
      <w:r>
        <w:rPr>
          <w:noProof/>
        </w:rPr>
        <w:t>Network Slice LCM Recommendation Notification</w:t>
      </w:r>
      <w:r>
        <w:rPr>
          <w:noProof/>
        </w:rPr>
        <w:tab/>
      </w:r>
      <w:r>
        <w:rPr>
          <w:noProof/>
        </w:rPr>
        <w:fldChar w:fldCharType="begin"/>
      </w:r>
      <w:r>
        <w:rPr>
          <w:noProof/>
        </w:rPr>
        <w:instrText xml:space="preserve"> PAGEREF _Toc168549972 \h </w:instrText>
      </w:r>
      <w:r>
        <w:rPr>
          <w:noProof/>
        </w:rPr>
      </w:r>
      <w:r>
        <w:rPr>
          <w:noProof/>
        </w:rPr>
        <w:fldChar w:fldCharType="separate"/>
      </w:r>
      <w:r>
        <w:rPr>
          <w:noProof/>
        </w:rPr>
        <w:t>130</w:t>
      </w:r>
      <w:r>
        <w:rPr>
          <w:noProof/>
        </w:rPr>
        <w:fldChar w:fldCharType="end"/>
      </w:r>
    </w:p>
    <w:p w14:paraId="2842B122" w14:textId="3A034B6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_Toc168549973 \h </w:instrText>
      </w:r>
      <w:r>
        <w:rPr>
          <w:noProof/>
        </w:rPr>
      </w:r>
      <w:r>
        <w:rPr>
          <w:noProof/>
        </w:rPr>
        <w:fldChar w:fldCharType="separate"/>
      </w:r>
      <w:r>
        <w:rPr>
          <w:noProof/>
        </w:rPr>
        <w:t>130</w:t>
      </w:r>
      <w:r>
        <w:rPr>
          <w:noProof/>
        </w:rPr>
        <w:fldChar w:fldCharType="end"/>
      </w:r>
    </w:p>
    <w:p w14:paraId="21923574" w14:textId="0BF5500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.5.4.2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_Toc168549974 \h </w:instrText>
      </w:r>
      <w:r>
        <w:rPr>
          <w:noProof/>
        </w:rPr>
      </w:r>
      <w:r>
        <w:rPr>
          <w:noProof/>
        </w:rPr>
        <w:fldChar w:fldCharType="separate"/>
      </w:r>
      <w:r>
        <w:rPr>
          <w:noProof/>
        </w:rPr>
        <w:t>130</w:t>
      </w:r>
      <w:r>
        <w:rPr>
          <w:noProof/>
        </w:rPr>
        <w:fldChar w:fldCharType="end"/>
      </w:r>
    </w:p>
    <w:p w14:paraId="01195D4A" w14:textId="02E7171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.5.4.3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_Toc168549975 \h </w:instrText>
      </w:r>
      <w:r>
        <w:rPr>
          <w:noProof/>
        </w:rPr>
      </w:r>
      <w:r>
        <w:rPr>
          <w:noProof/>
        </w:rPr>
        <w:fldChar w:fldCharType="separate"/>
      </w:r>
      <w:r>
        <w:rPr>
          <w:noProof/>
        </w:rPr>
        <w:t>130</w:t>
      </w:r>
      <w:r>
        <w:rPr>
          <w:noProof/>
        </w:rPr>
        <w:fldChar w:fldCharType="end"/>
      </w:r>
    </w:p>
    <w:p w14:paraId="451C918F" w14:textId="1F492128"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.5.4.3.1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_Toc168549976 \h </w:instrText>
      </w:r>
      <w:r>
        <w:rPr>
          <w:noProof/>
        </w:rPr>
      </w:r>
      <w:r>
        <w:rPr>
          <w:noProof/>
        </w:rPr>
        <w:fldChar w:fldCharType="separate"/>
      </w:r>
      <w:r>
        <w:rPr>
          <w:noProof/>
        </w:rPr>
        <w:t>130</w:t>
      </w:r>
      <w:r>
        <w:rPr>
          <w:noProof/>
        </w:rPr>
        <w:fldChar w:fldCharType="end"/>
      </w:r>
    </w:p>
    <w:p w14:paraId="74090532" w14:textId="582DB65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_Toc168549977 \h </w:instrText>
      </w:r>
      <w:r>
        <w:rPr>
          <w:noProof/>
        </w:rPr>
      </w:r>
      <w:r>
        <w:rPr>
          <w:noProof/>
        </w:rPr>
        <w:fldChar w:fldCharType="separate"/>
      </w:r>
      <w:r>
        <w:rPr>
          <w:noProof/>
        </w:rPr>
        <w:t>131</w:t>
      </w:r>
      <w:r>
        <w:rPr>
          <w:noProof/>
        </w:rPr>
        <w:fldChar w:fldCharType="end"/>
      </w:r>
    </w:p>
    <w:p w14:paraId="19194A33" w14:textId="29DF16A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_Toc168549978 \h </w:instrText>
      </w:r>
      <w:r>
        <w:rPr>
          <w:noProof/>
        </w:rPr>
      </w:r>
      <w:r>
        <w:rPr>
          <w:noProof/>
        </w:rPr>
        <w:fldChar w:fldCharType="separate"/>
      </w:r>
      <w:r>
        <w:rPr>
          <w:noProof/>
        </w:rPr>
        <w:t>131</w:t>
      </w:r>
      <w:r>
        <w:rPr>
          <w:noProof/>
        </w:rPr>
        <w:fldChar w:fldCharType="end"/>
      </w:r>
    </w:p>
    <w:p w14:paraId="7A4043E4" w14:textId="324371F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_Toc168549979 \h </w:instrText>
      </w:r>
      <w:r>
        <w:rPr>
          <w:noProof/>
        </w:rPr>
      </w:r>
      <w:r>
        <w:rPr>
          <w:noProof/>
        </w:rPr>
        <w:fldChar w:fldCharType="separate"/>
      </w:r>
      <w:r>
        <w:rPr>
          <w:noProof/>
        </w:rPr>
        <w:t>132</w:t>
      </w:r>
      <w:r>
        <w:rPr>
          <w:noProof/>
        </w:rPr>
        <w:fldChar w:fldCharType="end"/>
      </w:r>
    </w:p>
    <w:p w14:paraId="0E7978F8" w14:textId="4902300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.6.2.0</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_Toc168549980 \h </w:instrText>
      </w:r>
      <w:r>
        <w:rPr>
          <w:noProof/>
        </w:rPr>
      </w:r>
      <w:r>
        <w:rPr>
          <w:noProof/>
        </w:rPr>
        <w:fldChar w:fldCharType="separate"/>
      </w:r>
      <w:r>
        <w:rPr>
          <w:noProof/>
        </w:rPr>
        <w:t>132</w:t>
      </w:r>
      <w:r>
        <w:rPr>
          <w:noProof/>
        </w:rPr>
        <w:fldChar w:fldCharType="end"/>
      </w:r>
    </w:p>
    <w:p w14:paraId="65226E60" w14:textId="1385F29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6.2.6.2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Type: NSLCMSubsc</w:t>
      </w:r>
      <w:r>
        <w:rPr>
          <w:noProof/>
        </w:rPr>
        <w:tab/>
      </w:r>
      <w:r>
        <w:rPr>
          <w:noProof/>
        </w:rPr>
        <w:fldChar w:fldCharType="begin"/>
      </w:r>
      <w:r>
        <w:rPr>
          <w:noProof/>
        </w:rPr>
        <w:instrText xml:space="preserve"> PAGEREF _Toc168549981 \h </w:instrText>
      </w:r>
      <w:r>
        <w:rPr>
          <w:noProof/>
        </w:rPr>
      </w:r>
      <w:r>
        <w:rPr>
          <w:noProof/>
        </w:rPr>
        <w:fldChar w:fldCharType="separate"/>
      </w:r>
      <w:r>
        <w:rPr>
          <w:noProof/>
        </w:rPr>
        <w:t>133</w:t>
      </w:r>
      <w:r>
        <w:rPr>
          <w:noProof/>
        </w:rPr>
        <w:fldChar w:fldCharType="end"/>
      </w:r>
    </w:p>
    <w:p w14:paraId="74F14020" w14:textId="0ABDBD0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6.2.6.2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Type: NSLCMSubscPatch</w:t>
      </w:r>
      <w:r>
        <w:rPr>
          <w:noProof/>
        </w:rPr>
        <w:tab/>
      </w:r>
      <w:r>
        <w:rPr>
          <w:noProof/>
        </w:rPr>
        <w:fldChar w:fldCharType="begin"/>
      </w:r>
      <w:r>
        <w:rPr>
          <w:noProof/>
        </w:rPr>
        <w:instrText xml:space="preserve"> PAGEREF _Toc168549982 \h </w:instrText>
      </w:r>
      <w:r>
        <w:rPr>
          <w:noProof/>
        </w:rPr>
      </w:r>
      <w:r>
        <w:rPr>
          <w:noProof/>
        </w:rPr>
        <w:fldChar w:fldCharType="separate"/>
      </w:r>
      <w:r>
        <w:rPr>
          <w:noProof/>
        </w:rPr>
        <w:t>133</w:t>
      </w:r>
      <w:r>
        <w:rPr>
          <w:noProof/>
        </w:rPr>
        <w:fldChar w:fldCharType="end"/>
      </w:r>
    </w:p>
    <w:p w14:paraId="6635F100" w14:textId="232AE59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6.2.6.2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Type: NSLCMNotif</w:t>
      </w:r>
      <w:r>
        <w:rPr>
          <w:noProof/>
        </w:rPr>
        <w:tab/>
      </w:r>
      <w:r>
        <w:rPr>
          <w:noProof/>
        </w:rPr>
        <w:fldChar w:fldCharType="begin"/>
      </w:r>
      <w:r>
        <w:rPr>
          <w:noProof/>
        </w:rPr>
        <w:instrText xml:space="preserve"> PAGEREF _Toc168549983 \h </w:instrText>
      </w:r>
      <w:r>
        <w:rPr>
          <w:noProof/>
        </w:rPr>
      </w:r>
      <w:r>
        <w:rPr>
          <w:noProof/>
        </w:rPr>
        <w:fldChar w:fldCharType="separate"/>
      </w:r>
      <w:r>
        <w:rPr>
          <w:noProof/>
        </w:rPr>
        <w:t>134</w:t>
      </w:r>
      <w:r>
        <w:rPr>
          <w:noProof/>
        </w:rPr>
        <w:fldChar w:fldCharType="end"/>
      </w:r>
    </w:p>
    <w:p w14:paraId="3E6B8410" w14:textId="2A55D67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6.2.6.2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Type: QoEMetricsSubsc</w:t>
      </w:r>
      <w:r>
        <w:rPr>
          <w:noProof/>
        </w:rPr>
        <w:tab/>
      </w:r>
      <w:r>
        <w:rPr>
          <w:noProof/>
        </w:rPr>
        <w:fldChar w:fldCharType="begin"/>
      </w:r>
      <w:r>
        <w:rPr>
          <w:noProof/>
        </w:rPr>
        <w:instrText xml:space="preserve"> PAGEREF _Toc168549984 \h </w:instrText>
      </w:r>
      <w:r>
        <w:rPr>
          <w:noProof/>
        </w:rPr>
      </w:r>
      <w:r>
        <w:rPr>
          <w:noProof/>
        </w:rPr>
        <w:fldChar w:fldCharType="separate"/>
      </w:r>
      <w:r>
        <w:rPr>
          <w:noProof/>
        </w:rPr>
        <w:t>134</w:t>
      </w:r>
      <w:r>
        <w:rPr>
          <w:noProof/>
        </w:rPr>
        <w:fldChar w:fldCharType="end"/>
      </w:r>
    </w:p>
    <w:p w14:paraId="3DB62557" w14:textId="49A9BC1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6.2.6.2</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Type: QoEMetricsResp</w:t>
      </w:r>
      <w:r>
        <w:rPr>
          <w:noProof/>
        </w:rPr>
        <w:tab/>
      </w:r>
      <w:r>
        <w:rPr>
          <w:noProof/>
        </w:rPr>
        <w:fldChar w:fldCharType="begin"/>
      </w:r>
      <w:r>
        <w:rPr>
          <w:noProof/>
        </w:rPr>
        <w:instrText xml:space="preserve"> PAGEREF _Toc168549985 \h </w:instrText>
      </w:r>
      <w:r>
        <w:rPr>
          <w:noProof/>
        </w:rPr>
      </w:r>
      <w:r>
        <w:rPr>
          <w:noProof/>
        </w:rPr>
        <w:fldChar w:fldCharType="separate"/>
      </w:r>
      <w:r>
        <w:rPr>
          <w:noProof/>
        </w:rPr>
        <w:t>134</w:t>
      </w:r>
      <w:r>
        <w:rPr>
          <w:noProof/>
        </w:rPr>
        <w:fldChar w:fldCharType="end"/>
      </w:r>
    </w:p>
    <w:p w14:paraId="0FC3580B" w14:textId="284BBC7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6.2.6.2</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Type: QoEMetricsReport</w:t>
      </w:r>
      <w:r>
        <w:rPr>
          <w:noProof/>
        </w:rPr>
        <w:tab/>
      </w:r>
      <w:r>
        <w:rPr>
          <w:noProof/>
        </w:rPr>
        <w:fldChar w:fldCharType="begin"/>
      </w:r>
      <w:r>
        <w:rPr>
          <w:noProof/>
        </w:rPr>
        <w:instrText xml:space="preserve"> PAGEREF _Toc168549986 \h </w:instrText>
      </w:r>
      <w:r>
        <w:rPr>
          <w:noProof/>
        </w:rPr>
      </w:r>
      <w:r>
        <w:rPr>
          <w:noProof/>
        </w:rPr>
        <w:fldChar w:fldCharType="separate"/>
      </w:r>
      <w:r>
        <w:rPr>
          <w:noProof/>
        </w:rPr>
        <w:t>134</w:t>
      </w:r>
      <w:r>
        <w:rPr>
          <w:noProof/>
        </w:rPr>
        <w:fldChar w:fldCharType="end"/>
      </w:r>
    </w:p>
    <w:p w14:paraId="541564E1" w14:textId="54A0F1D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6.2.6.2</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Type: NSLCMRecom</w:t>
      </w:r>
      <w:r>
        <w:rPr>
          <w:noProof/>
        </w:rPr>
        <w:tab/>
      </w:r>
      <w:r>
        <w:rPr>
          <w:noProof/>
        </w:rPr>
        <w:fldChar w:fldCharType="begin"/>
      </w:r>
      <w:r>
        <w:rPr>
          <w:noProof/>
        </w:rPr>
        <w:instrText xml:space="preserve"> PAGEREF _Toc168549987 \h </w:instrText>
      </w:r>
      <w:r>
        <w:rPr>
          <w:noProof/>
        </w:rPr>
      </w:r>
      <w:r>
        <w:rPr>
          <w:noProof/>
        </w:rPr>
        <w:fldChar w:fldCharType="separate"/>
      </w:r>
      <w:r>
        <w:rPr>
          <w:noProof/>
        </w:rPr>
        <w:t>135</w:t>
      </w:r>
      <w:r>
        <w:rPr>
          <w:noProof/>
        </w:rPr>
        <w:fldChar w:fldCharType="end"/>
      </w:r>
    </w:p>
    <w:p w14:paraId="53CBDF22" w14:textId="6D201FB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CollectInfo</w:t>
      </w:r>
      <w:r>
        <w:rPr>
          <w:noProof/>
        </w:rPr>
        <w:tab/>
      </w:r>
      <w:r>
        <w:rPr>
          <w:noProof/>
        </w:rPr>
        <w:fldChar w:fldCharType="begin"/>
      </w:r>
      <w:r>
        <w:rPr>
          <w:noProof/>
        </w:rPr>
        <w:instrText xml:space="preserve"> PAGEREF _Toc168549988 \h </w:instrText>
      </w:r>
      <w:r>
        <w:rPr>
          <w:noProof/>
        </w:rPr>
      </w:r>
      <w:r>
        <w:rPr>
          <w:noProof/>
        </w:rPr>
        <w:fldChar w:fldCharType="separate"/>
      </w:r>
      <w:r>
        <w:rPr>
          <w:noProof/>
        </w:rPr>
        <w:t>135</w:t>
      </w:r>
      <w:r>
        <w:rPr>
          <w:noProof/>
        </w:rPr>
        <w:fldChar w:fldCharType="end"/>
      </w:r>
    </w:p>
    <w:p w14:paraId="4F3BFB8F" w14:textId="35BA331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14:ligatures w14:val="standardContextual"/>
        </w:rPr>
        <w:tab/>
      </w:r>
      <w:r>
        <w:rPr>
          <w:noProof/>
        </w:rPr>
        <w:t>Type: TriggerCond</w:t>
      </w:r>
      <w:r>
        <w:rPr>
          <w:noProof/>
        </w:rPr>
        <w:tab/>
      </w:r>
      <w:r>
        <w:rPr>
          <w:noProof/>
        </w:rPr>
        <w:fldChar w:fldCharType="begin"/>
      </w:r>
      <w:r>
        <w:rPr>
          <w:noProof/>
        </w:rPr>
        <w:instrText xml:space="preserve"> PAGEREF _Toc168549989 \h </w:instrText>
      </w:r>
      <w:r>
        <w:rPr>
          <w:noProof/>
        </w:rPr>
      </w:r>
      <w:r>
        <w:rPr>
          <w:noProof/>
        </w:rPr>
        <w:fldChar w:fldCharType="separate"/>
      </w:r>
      <w:r>
        <w:rPr>
          <w:noProof/>
        </w:rPr>
        <w:t>135</w:t>
      </w:r>
      <w:r>
        <w:rPr>
          <w:noProof/>
        </w:rPr>
        <w:fldChar w:fldCharType="end"/>
      </w:r>
    </w:p>
    <w:p w14:paraId="4B2E7F7B" w14:textId="7719A68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QoEMetric</w:t>
      </w:r>
      <w:r>
        <w:rPr>
          <w:noProof/>
        </w:rPr>
        <w:tab/>
      </w:r>
      <w:r>
        <w:rPr>
          <w:noProof/>
        </w:rPr>
        <w:fldChar w:fldCharType="begin"/>
      </w:r>
      <w:r>
        <w:rPr>
          <w:noProof/>
        </w:rPr>
        <w:instrText xml:space="preserve"> PAGEREF _Toc168549990 \h </w:instrText>
      </w:r>
      <w:r>
        <w:rPr>
          <w:noProof/>
        </w:rPr>
      </w:r>
      <w:r>
        <w:rPr>
          <w:noProof/>
        </w:rPr>
        <w:fldChar w:fldCharType="separate"/>
      </w:r>
      <w:r>
        <w:rPr>
          <w:noProof/>
        </w:rPr>
        <w:t>136</w:t>
      </w:r>
      <w:r>
        <w:rPr>
          <w:noProof/>
        </w:rPr>
        <w:fldChar w:fldCharType="end"/>
      </w:r>
    </w:p>
    <w:p w14:paraId="51DD660D" w14:textId="6166048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6.2.6.2</w:t>
      </w:r>
      <w:r>
        <w:rPr>
          <w:noProof/>
        </w:rPr>
        <w:t>.11</w:t>
      </w:r>
      <w:r>
        <w:rPr>
          <w:rFonts w:asciiTheme="minorHAnsi" w:eastAsiaTheme="minorEastAsia" w:hAnsiTheme="minorHAnsi" w:cstheme="minorBidi"/>
          <w:noProof/>
          <w:kern w:val="2"/>
          <w:sz w:val="21"/>
          <w:szCs w:val="22"/>
          <w:lang w:val="en-US" w:eastAsia="zh-CN"/>
          <w14:ligatures w14:val="standardContextual"/>
        </w:rPr>
        <w:tab/>
      </w:r>
      <w:r>
        <w:rPr>
          <w:noProof/>
        </w:rPr>
        <w:t>Type: QoEMetricsReportNotif</w:t>
      </w:r>
      <w:r>
        <w:rPr>
          <w:noProof/>
        </w:rPr>
        <w:tab/>
      </w:r>
      <w:r>
        <w:rPr>
          <w:noProof/>
        </w:rPr>
        <w:fldChar w:fldCharType="begin"/>
      </w:r>
      <w:r>
        <w:rPr>
          <w:noProof/>
        </w:rPr>
        <w:instrText xml:space="preserve"> PAGEREF _Toc168549991 \h </w:instrText>
      </w:r>
      <w:r>
        <w:rPr>
          <w:noProof/>
        </w:rPr>
      </w:r>
      <w:r>
        <w:rPr>
          <w:noProof/>
        </w:rPr>
        <w:fldChar w:fldCharType="separate"/>
      </w:r>
      <w:r>
        <w:rPr>
          <w:noProof/>
        </w:rPr>
        <w:t>136</w:t>
      </w:r>
      <w:r>
        <w:rPr>
          <w:noProof/>
        </w:rPr>
        <w:fldChar w:fldCharType="end"/>
      </w:r>
    </w:p>
    <w:p w14:paraId="35A0EECB" w14:textId="5C34345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_Toc168549992 \h </w:instrText>
      </w:r>
      <w:r>
        <w:rPr>
          <w:noProof/>
        </w:rPr>
      </w:r>
      <w:r>
        <w:rPr>
          <w:noProof/>
        </w:rPr>
        <w:fldChar w:fldCharType="separate"/>
      </w:r>
      <w:r>
        <w:rPr>
          <w:noProof/>
        </w:rPr>
        <w:t>136</w:t>
      </w:r>
      <w:r>
        <w:rPr>
          <w:noProof/>
        </w:rPr>
        <w:fldChar w:fldCharType="end"/>
      </w:r>
    </w:p>
    <w:p w14:paraId="79F5B510" w14:textId="697A6EA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_Toc168549993 \h </w:instrText>
      </w:r>
      <w:r>
        <w:rPr>
          <w:noProof/>
        </w:rPr>
      </w:r>
      <w:r>
        <w:rPr>
          <w:noProof/>
        </w:rPr>
        <w:fldChar w:fldCharType="separate"/>
      </w:r>
      <w:r>
        <w:rPr>
          <w:noProof/>
        </w:rPr>
        <w:t>136</w:t>
      </w:r>
      <w:r>
        <w:rPr>
          <w:noProof/>
        </w:rPr>
        <w:fldChar w:fldCharType="end"/>
      </w:r>
    </w:p>
    <w:p w14:paraId="6230266A" w14:textId="4EB2AA4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_Toc168549994 \h </w:instrText>
      </w:r>
      <w:r>
        <w:rPr>
          <w:noProof/>
        </w:rPr>
      </w:r>
      <w:r>
        <w:rPr>
          <w:noProof/>
        </w:rPr>
        <w:fldChar w:fldCharType="separate"/>
      </w:r>
      <w:r>
        <w:rPr>
          <w:noProof/>
        </w:rPr>
        <w:t>136</w:t>
      </w:r>
      <w:r>
        <w:rPr>
          <w:noProof/>
        </w:rPr>
        <w:fldChar w:fldCharType="end"/>
      </w:r>
    </w:p>
    <w:p w14:paraId="6C3E973B" w14:textId="7B5ED67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6.2.6.3.3</w:t>
      </w:r>
      <w:r>
        <w:rPr>
          <w:rFonts w:asciiTheme="minorHAnsi" w:eastAsiaTheme="minorEastAsia" w:hAnsiTheme="minorHAnsi" w:cstheme="minorBidi"/>
          <w:noProof/>
          <w:kern w:val="2"/>
          <w:sz w:val="21"/>
          <w:szCs w:val="22"/>
          <w:lang w:val="en-US" w:eastAsia="zh-CN"/>
          <w14:ligatures w14:val="standardContextual"/>
        </w:rPr>
        <w:tab/>
      </w:r>
      <w:r>
        <w:rPr>
          <w:noProof/>
        </w:rPr>
        <w:t>Enumeration: QoEType</w:t>
      </w:r>
      <w:r>
        <w:rPr>
          <w:noProof/>
        </w:rPr>
        <w:tab/>
      </w:r>
      <w:r>
        <w:rPr>
          <w:noProof/>
        </w:rPr>
        <w:fldChar w:fldCharType="begin"/>
      </w:r>
      <w:r>
        <w:rPr>
          <w:noProof/>
        </w:rPr>
        <w:instrText xml:space="preserve"> PAGEREF _Toc168549995 \h </w:instrText>
      </w:r>
      <w:r>
        <w:rPr>
          <w:noProof/>
        </w:rPr>
      </w:r>
      <w:r>
        <w:rPr>
          <w:noProof/>
        </w:rPr>
        <w:fldChar w:fldCharType="separate"/>
      </w:r>
      <w:r>
        <w:rPr>
          <w:noProof/>
        </w:rPr>
        <w:t>137</w:t>
      </w:r>
      <w:r>
        <w:rPr>
          <w:noProof/>
        </w:rPr>
        <w:fldChar w:fldCharType="end"/>
      </w:r>
    </w:p>
    <w:p w14:paraId="383CB3C3" w14:textId="0246131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6.2.6.3.4</w:t>
      </w:r>
      <w:r>
        <w:rPr>
          <w:rFonts w:asciiTheme="minorHAnsi" w:eastAsiaTheme="minorEastAsia" w:hAnsiTheme="minorHAnsi" w:cstheme="minorBidi"/>
          <w:noProof/>
          <w:kern w:val="2"/>
          <w:sz w:val="21"/>
          <w:szCs w:val="22"/>
          <w:lang w:val="en-US" w:eastAsia="zh-CN"/>
          <w14:ligatures w14:val="standardContextual"/>
        </w:rPr>
        <w:tab/>
      </w:r>
      <w:r>
        <w:rPr>
          <w:noProof/>
        </w:rPr>
        <w:t>Enumeration: TriggerType</w:t>
      </w:r>
      <w:r>
        <w:rPr>
          <w:noProof/>
        </w:rPr>
        <w:tab/>
      </w:r>
      <w:r>
        <w:rPr>
          <w:noProof/>
        </w:rPr>
        <w:fldChar w:fldCharType="begin"/>
      </w:r>
      <w:r>
        <w:rPr>
          <w:noProof/>
        </w:rPr>
        <w:instrText xml:space="preserve"> PAGEREF _Toc168549996 \h </w:instrText>
      </w:r>
      <w:r>
        <w:rPr>
          <w:noProof/>
        </w:rPr>
      </w:r>
      <w:r>
        <w:rPr>
          <w:noProof/>
        </w:rPr>
        <w:fldChar w:fldCharType="separate"/>
      </w:r>
      <w:r>
        <w:rPr>
          <w:noProof/>
        </w:rPr>
        <w:t>137</w:t>
      </w:r>
      <w:r>
        <w:rPr>
          <w:noProof/>
        </w:rPr>
        <w:fldChar w:fldCharType="end"/>
      </w:r>
    </w:p>
    <w:p w14:paraId="0BC9071A" w14:textId="4060443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6.2.6.3.5</w:t>
      </w:r>
      <w:r>
        <w:rPr>
          <w:rFonts w:asciiTheme="minorHAnsi" w:eastAsiaTheme="minorEastAsia" w:hAnsiTheme="minorHAnsi" w:cstheme="minorBidi"/>
          <w:noProof/>
          <w:kern w:val="2"/>
          <w:sz w:val="21"/>
          <w:szCs w:val="22"/>
          <w:lang w:val="en-US" w:eastAsia="zh-CN"/>
          <w14:ligatures w14:val="standardContextual"/>
        </w:rPr>
        <w:tab/>
      </w:r>
      <w:r>
        <w:rPr>
          <w:noProof/>
        </w:rPr>
        <w:t>Enumeration: SliceLCMAction</w:t>
      </w:r>
      <w:r>
        <w:rPr>
          <w:noProof/>
        </w:rPr>
        <w:tab/>
      </w:r>
      <w:r>
        <w:rPr>
          <w:noProof/>
        </w:rPr>
        <w:fldChar w:fldCharType="begin"/>
      </w:r>
      <w:r>
        <w:rPr>
          <w:noProof/>
        </w:rPr>
        <w:instrText xml:space="preserve"> PAGEREF _Toc168549997 \h </w:instrText>
      </w:r>
      <w:r>
        <w:rPr>
          <w:noProof/>
        </w:rPr>
      </w:r>
      <w:r>
        <w:rPr>
          <w:noProof/>
        </w:rPr>
        <w:fldChar w:fldCharType="separate"/>
      </w:r>
      <w:r>
        <w:rPr>
          <w:noProof/>
        </w:rPr>
        <w:t>137</w:t>
      </w:r>
      <w:r>
        <w:rPr>
          <w:noProof/>
        </w:rPr>
        <w:fldChar w:fldCharType="end"/>
      </w:r>
    </w:p>
    <w:p w14:paraId="3A2219F5" w14:textId="0F7A28B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_Toc168549998 \h </w:instrText>
      </w:r>
      <w:r>
        <w:rPr>
          <w:noProof/>
        </w:rPr>
      </w:r>
      <w:r>
        <w:rPr>
          <w:noProof/>
        </w:rPr>
        <w:fldChar w:fldCharType="separate"/>
      </w:r>
      <w:r>
        <w:rPr>
          <w:noProof/>
        </w:rPr>
        <w:t>137</w:t>
      </w:r>
      <w:r>
        <w:rPr>
          <w:noProof/>
        </w:rPr>
        <w:fldChar w:fldCharType="end"/>
      </w:r>
    </w:p>
    <w:p w14:paraId="494A979B" w14:textId="5D57823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_Toc168549999 \h </w:instrText>
      </w:r>
      <w:r>
        <w:rPr>
          <w:noProof/>
        </w:rPr>
      </w:r>
      <w:r>
        <w:rPr>
          <w:noProof/>
        </w:rPr>
        <w:fldChar w:fldCharType="separate"/>
      </w:r>
      <w:r>
        <w:rPr>
          <w:noProof/>
        </w:rPr>
        <w:t>137</w:t>
      </w:r>
      <w:r>
        <w:rPr>
          <w:noProof/>
        </w:rPr>
        <w:fldChar w:fldCharType="end"/>
      </w:r>
    </w:p>
    <w:p w14:paraId="4DA6F9B6" w14:textId="1159516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_Toc168550000 \h </w:instrText>
      </w:r>
      <w:r>
        <w:rPr>
          <w:noProof/>
        </w:rPr>
      </w:r>
      <w:r>
        <w:rPr>
          <w:noProof/>
        </w:rPr>
        <w:fldChar w:fldCharType="separate"/>
      </w:r>
      <w:r>
        <w:rPr>
          <w:noProof/>
        </w:rPr>
        <w:t>137</w:t>
      </w:r>
      <w:r>
        <w:rPr>
          <w:noProof/>
        </w:rPr>
        <w:fldChar w:fldCharType="end"/>
      </w:r>
    </w:p>
    <w:p w14:paraId="19C6A43F" w14:textId="4178486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_Toc168550001 \h </w:instrText>
      </w:r>
      <w:r>
        <w:rPr>
          <w:noProof/>
        </w:rPr>
      </w:r>
      <w:r>
        <w:rPr>
          <w:noProof/>
        </w:rPr>
        <w:fldChar w:fldCharType="separate"/>
      </w:r>
      <w:r>
        <w:rPr>
          <w:noProof/>
        </w:rPr>
        <w:t>137</w:t>
      </w:r>
      <w:r>
        <w:rPr>
          <w:noProof/>
        </w:rPr>
        <w:fldChar w:fldCharType="end"/>
      </w:r>
    </w:p>
    <w:p w14:paraId="7497B24A" w14:textId="237BD02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_Toc168550002 \h </w:instrText>
      </w:r>
      <w:r>
        <w:rPr>
          <w:noProof/>
        </w:rPr>
      </w:r>
      <w:r>
        <w:rPr>
          <w:noProof/>
        </w:rPr>
        <w:fldChar w:fldCharType="separate"/>
      </w:r>
      <w:r>
        <w:rPr>
          <w:noProof/>
        </w:rPr>
        <w:t>137</w:t>
      </w:r>
      <w:r>
        <w:rPr>
          <w:noProof/>
        </w:rPr>
        <w:fldChar w:fldCharType="end"/>
      </w:r>
    </w:p>
    <w:p w14:paraId="7A9FC3EE" w14:textId="28FF02E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_Toc168550003 \h </w:instrText>
      </w:r>
      <w:r>
        <w:rPr>
          <w:noProof/>
        </w:rPr>
      </w:r>
      <w:r>
        <w:rPr>
          <w:noProof/>
        </w:rPr>
        <w:fldChar w:fldCharType="separate"/>
      </w:r>
      <w:r>
        <w:rPr>
          <w:noProof/>
        </w:rPr>
        <w:t>138</w:t>
      </w:r>
      <w:r>
        <w:rPr>
          <w:noProof/>
        </w:rPr>
        <w:fldChar w:fldCharType="end"/>
      </w:r>
    </w:p>
    <w:p w14:paraId="5E2C75D3" w14:textId="52DA566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_Toc168550004 \h </w:instrText>
      </w:r>
      <w:r>
        <w:rPr>
          <w:noProof/>
        </w:rPr>
      </w:r>
      <w:r>
        <w:rPr>
          <w:noProof/>
        </w:rPr>
        <w:fldChar w:fldCharType="separate"/>
      </w:r>
      <w:r>
        <w:rPr>
          <w:noProof/>
        </w:rPr>
        <w:t>138</w:t>
      </w:r>
      <w:r>
        <w:rPr>
          <w:noProof/>
        </w:rPr>
        <w:fldChar w:fldCharType="end"/>
      </w:r>
    </w:p>
    <w:p w14:paraId="6AB0FCF0" w14:textId="6FFEC8ED"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_Toc168550005 \h </w:instrText>
      </w:r>
      <w:r>
        <w:rPr>
          <w:noProof/>
        </w:rPr>
      </w:r>
      <w:r>
        <w:rPr>
          <w:noProof/>
        </w:rPr>
        <w:fldChar w:fldCharType="separate"/>
      </w:r>
      <w:r>
        <w:rPr>
          <w:noProof/>
        </w:rPr>
        <w:t>138</w:t>
      </w:r>
      <w:r>
        <w:rPr>
          <w:noProof/>
        </w:rPr>
        <w:fldChar w:fldCharType="end"/>
      </w:r>
    </w:p>
    <w:p w14:paraId="22E46280" w14:textId="47D5BD8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_Toc168550006 \h </w:instrText>
      </w:r>
      <w:r>
        <w:rPr>
          <w:noProof/>
        </w:rPr>
      </w:r>
      <w:r>
        <w:rPr>
          <w:noProof/>
        </w:rPr>
        <w:fldChar w:fldCharType="separate"/>
      </w:r>
      <w:r>
        <w:rPr>
          <w:noProof/>
        </w:rPr>
        <w:t>138</w:t>
      </w:r>
      <w:r>
        <w:rPr>
          <w:noProof/>
        </w:rPr>
        <w:fldChar w:fldCharType="end"/>
      </w:r>
    </w:p>
    <w:p w14:paraId="2EA37DC7" w14:textId="580B9033"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rFonts w:asciiTheme="minorHAnsi" w:eastAsiaTheme="minorEastAsia" w:hAnsiTheme="minorHAnsi" w:cstheme="minorBidi"/>
          <w:noProof/>
          <w:kern w:val="2"/>
          <w:sz w:val="21"/>
          <w:szCs w:val="22"/>
          <w:lang w:val="en-US" w:eastAsia="zh-CN"/>
          <w14:ligatures w14:val="standardContextual"/>
        </w:rPr>
        <w:tab/>
      </w:r>
      <w:r>
        <w:rPr>
          <w:noProof/>
        </w:rPr>
        <w:t>NSCE_PolicyManagement API</w:t>
      </w:r>
      <w:r>
        <w:rPr>
          <w:noProof/>
        </w:rPr>
        <w:tab/>
      </w:r>
      <w:r>
        <w:rPr>
          <w:noProof/>
        </w:rPr>
        <w:fldChar w:fldCharType="begin"/>
      </w:r>
      <w:r>
        <w:rPr>
          <w:noProof/>
        </w:rPr>
        <w:instrText xml:space="preserve"> PAGEREF _Toc168550007 \h </w:instrText>
      </w:r>
      <w:r>
        <w:rPr>
          <w:noProof/>
        </w:rPr>
      </w:r>
      <w:r>
        <w:rPr>
          <w:noProof/>
        </w:rPr>
        <w:fldChar w:fldCharType="separate"/>
      </w:r>
      <w:r>
        <w:rPr>
          <w:noProof/>
        </w:rPr>
        <w:t>138</w:t>
      </w:r>
      <w:r>
        <w:rPr>
          <w:noProof/>
        </w:rPr>
        <w:fldChar w:fldCharType="end"/>
      </w:r>
    </w:p>
    <w:p w14:paraId="511CF463" w14:textId="059D130D"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_Toc168550008 \h </w:instrText>
      </w:r>
      <w:r>
        <w:rPr>
          <w:noProof/>
        </w:rPr>
      </w:r>
      <w:r>
        <w:rPr>
          <w:noProof/>
        </w:rPr>
        <w:fldChar w:fldCharType="separate"/>
      </w:r>
      <w:r>
        <w:rPr>
          <w:noProof/>
        </w:rPr>
        <w:t>138</w:t>
      </w:r>
      <w:r>
        <w:rPr>
          <w:noProof/>
        </w:rPr>
        <w:fldChar w:fldCharType="end"/>
      </w:r>
    </w:p>
    <w:p w14:paraId="5ED8638A" w14:textId="3067DDD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_Toc168550009 \h </w:instrText>
      </w:r>
      <w:r>
        <w:rPr>
          <w:noProof/>
        </w:rPr>
      </w:r>
      <w:r>
        <w:rPr>
          <w:noProof/>
        </w:rPr>
        <w:fldChar w:fldCharType="separate"/>
      </w:r>
      <w:r>
        <w:rPr>
          <w:noProof/>
        </w:rPr>
        <w:t>139</w:t>
      </w:r>
      <w:r>
        <w:rPr>
          <w:noProof/>
        </w:rPr>
        <w:fldChar w:fldCharType="end"/>
      </w:r>
    </w:p>
    <w:p w14:paraId="2E6F7C5A" w14:textId="6D50C128"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_Toc168550010 \h </w:instrText>
      </w:r>
      <w:r>
        <w:rPr>
          <w:noProof/>
        </w:rPr>
      </w:r>
      <w:r>
        <w:rPr>
          <w:noProof/>
        </w:rPr>
        <w:fldChar w:fldCharType="separate"/>
      </w:r>
      <w:r>
        <w:rPr>
          <w:noProof/>
        </w:rPr>
        <w:t>139</w:t>
      </w:r>
      <w:r>
        <w:rPr>
          <w:noProof/>
        </w:rPr>
        <w:fldChar w:fldCharType="end"/>
      </w:r>
    </w:p>
    <w:p w14:paraId="06024CA9" w14:textId="0B3BF61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_Toc168550011 \h </w:instrText>
      </w:r>
      <w:r>
        <w:rPr>
          <w:noProof/>
        </w:rPr>
      </w:r>
      <w:r>
        <w:rPr>
          <w:noProof/>
        </w:rPr>
        <w:fldChar w:fldCharType="separate"/>
      </w:r>
      <w:r>
        <w:rPr>
          <w:noProof/>
        </w:rPr>
        <w:t>139</w:t>
      </w:r>
      <w:r>
        <w:rPr>
          <w:noProof/>
        </w:rPr>
        <w:fldChar w:fldCharType="end"/>
      </w:r>
    </w:p>
    <w:p w14:paraId="21439935" w14:textId="03092CE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6.3</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Policies</w:t>
      </w:r>
      <w:r>
        <w:rPr>
          <w:noProof/>
        </w:rPr>
        <w:tab/>
      </w:r>
      <w:r>
        <w:rPr>
          <w:noProof/>
        </w:rPr>
        <w:fldChar w:fldCharType="begin"/>
      </w:r>
      <w:r>
        <w:rPr>
          <w:noProof/>
        </w:rPr>
        <w:instrText xml:space="preserve"> PAGEREF _Toc168550012 \h </w:instrText>
      </w:r>
      <w:r>
        <w:rPr>
          <w:noProof/>
        </w:rPr>
      </w:r>
      <w:r>
        <w:rPr>
          <w:noProof/>
        </w:rPr>
        <w:fldChar w:fldCharType="separate"/>
      </w:r>
      <w:r>
        <w:rPr>
          <w:noProof/>
        </w:rPr>
        <w:t>140</w:t>
      </w:r>
      <w:r>
        <w:rPr>
          <w:noProof/>
        </w:rPr>
        <w:fldChar w:fldCharType="end"/>
      </w:r>
    </w:p>
    <w:p w14:paraId="3959475E" w14:textId="2CE2E3A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_Toc168550013 \h </w:instrText>
      </w:r>
      <w:r>
        <w:rPr>
          <w:noProof/>
        </w:rPr>
      </w:r>
      <w:r>
        <w:rPr>
          <w:noProof/>
        </w:rPr>
        <w:fldChar w:fldCharType="separate"/>
      </w:r>
      <w:r>
        <w:rPr>
          <w:noProof/>
        </w:rPr>
        <w:t>140</w:t>
      </w:r>
      <w:r>
        <w:rPr>
          <w:noProof/>
        </w:rPr>
        <w:fldChar w:fldCharType="end"/>
      </w:r>
    </w:p>
    <w:p w14:paraId="3113B512" w14:textId="4D667EC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_Toc168550014 \h </w:instrText>
      </w:r>
      <w:r>
        <w:rPr>
          <w:noProof/>
        </w:rPr>
      </w:r>
      <w:r>
        <w:rPr>
          <w:noProof/>
        </w:rPr>
        <w:fldChar w:fldCharType="separate"/>
      </w:r>
      <w:r>
        <w:rPr>
          <w:noProof/>
        </w:rPr>
        <w:t>140</w:t>
      </w:r>
      <w:r>
        <w:rPr>
          <w:noProof/>
        </w:rPr>
        <w:fldChar w:fldCharType="end"/>
      </w:r>
    </w:p>
    <w:p w14:paraId="5C1637CC" w14:textId="282F6D5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_Toc168550015 \h </w:instrText>
      </w:r>
      <w:r>
        <w:rPr>
          <w:noProof/>
        </w:rPr>
      </w:r>
      <w:r>
        <w:rPr>
          <w:noProof/>
        </w:rPr>
        <w:fldChar w:fldCharType="separate"/>
      </w:r>
      <w:r>
        <w:rPr>
          <w:noProof/>
        </w:rPr>
        <w:t>140</w:t>
      </w:r>
      <w:r>
        <w:rPr>
          <w:noProof/>
        </w:rPr>
        <w:fldChar w:fldCharType="end"/>
      </w:r>
    </w:p>
    <w:p w14:paraId="5B677928" w14:textId="3B2356BC"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_Toc168550016 \h </w:instrText>
      </w:r>
      <w:r>
        <w:rPr>
          <w:noProof/>
        </w:rPr>
      </w:r>
      <w:r>
        <w:rPr>
          <w:noProof/>
        </w:rPr>
        <w:fldChar w:fldCharType="separate"/>
      </w:r>
      <w:r>
        <w:rPr>
          <w:noProof/>
        </w:rPr>
        <w:t>140</w:t>
      </w:r>
      <w:r>
        <w:rPr>
          <w:noProof/>
        </w:rPr>
        <w:fldChar w:fldCharType="end"/>
      </w:r>
    </w:p>
    <w:p w14:paraId="2B9FCA86" w14:textId="04726A6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_Toc168550017 \h </w:instrText>
      </w:r>
      <w:r>
        <w:rPr>
          <w:noProof/>
        </w:rPr>
      </w:r>
      <w:r>
        <w:rPr>
          <w:noProof/>
        </w:rPr>
        <w:fldChar w:fldCharType="separate"/>
      </w:r>
      <w:r>
        <w:rPr>
          <w:noProof/>
        </w:rPr>
        <w:t>141</w:t>
      </w:r>
      <w:r>
        <w:rPr>
          <w:noProof/>
        </w:rPr>
        <w:fldChar w:fldCharType="end"/>
      </w:r>
    </w:p>
    <w:p w14:paraId="2C294C19" w14:textId="0A8383FB"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6.3.3.2.4.1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_Toc168550018 \h </w:instrText>
      </w:r>
      <w:r>
        <w:rPr>
          <w:noProof/>
        </w:rPr>
      </w:r>
      <w:r>
        <w:rPr>
          <w:noProof/>
        </w:rPr>
        <w:fldChar w:fldCharType="separate"/>
      </w:r>
      <w:r>
        <w:rPr>
          <w:noProof/>
        </w:rPr>
        <w:t>141</w:t>
      </w:r>
      <w:r>
        <w:rPr>
          <w:noProof/>
        </w:rPr>
        <w:fldChar w:fldCharType="end"/>
      </w:r>
    </w:p>
    <w:p w14:paraId="4759379E" w14:textId="057237DB"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6.3.3.2.4.2</w:t>
      </w:r>
      <w:r>
        <w:rPr>
          <w:rFonts w:asciiTheme="minorHAnsi" w:eastAsiaTheme="minorEastAsia" w:hAnsiTheme="minorHAnsi" w:cstheme="minorBidi"/>
          <w:noProof/>
          <w:kern w:val="2"/>
          <w:sz w:val="21"/>
          <w:szCs w:val="22"/>
          <w:lang w:val="en-US" w:eastAsia="zh-CN"/>
          <w14:ligatures w14:val="standardContextual"/>
        </w:rPr>
        <w:tab/>
      </w:r>
      <w:r>
        <w:rPr>
          <w:noProof/>
        </w:rPr>
        <w:t>Operation: Delete</w:t>
      </w:r>
      <w:r>
        <w:rPr>
          <w:noProof/>
        </w:rPr>
        <w:tab/>
      </w:r>
      <w:r>
        <w:rPr>
          <w:noProof/>
        </w:rPr>
        <w:fldChar w:fldCharType="begin"/>
      </w:r>
      <w:r>
        <w:rPr>
          <w:noProof/>
        </w:rPr>
        <w:instrText xml:space="preserve"> PAGEREF _Toc168550019 \h </w:instrText>
      </w:r>
      <w:r>
        <w:rPr>
          <w:noProof/>
        </w:rPr>
      </w:r>
      <w:r>
        <w:rPr>
          <w:noProof/>
        </w:rPr>
        <w:fldChar w:fldCharType="separate"/>
      </w:r>
      <w:r>
        <w:rPr>
          <w:noProof/>
        </w:rPr>
        <w:t>141</w:t>
      </w:r>
      <w:r>
        <w:rPr>
          <w:noProof/>
        </w:rPr>
        <w:fldChar w:fldCharType="end"/>
      </w:r>
    </w:p>
    <w:p w14:paraId="44B78EC0" w14:textId="7B08DF4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Policy</w:t>
      </w:r>
      <w:r>
        <w:rPr>
          <w:noProof/>
        </w:rPr>
        <w:tab/>
      </w:r>
      <w:r>
        <w:rPr>
          <w:noProof/>
        </w:rPr>
        <w:fldChar w:fldCharType="begin"/>
      </w:r>
      <w:r>
        <w:rPr>
          <w:noProof/>
        </w:rPr>
        <w:instrText xml:space="preserve"> PAGEREF _Toc168550020 \h </w:instrText>
      </w:r>
      <w:r>
        <w:rPr>
          <w:noProof/>
        </w:rPr>
      </w:r>
      <w:r>
        <w:rPr>
          <w:noProof/>
        </w:rPr>
        <w:fldChar w:fldCharType="separate"/>
      </w:r>
      <w:r>
        <w:rPr>
          <w:noProof/>
        </w:rPr>
        <w:t>142</w:t>
      </w:r>
      <w:r>
        <w:rPr>
          <w:noProof/>
        </w:rPr>
        <w:fldChar w:fldCharType="end"/>
      </w:r>
    </w:p>
    <w:p w14:paraId="50EC3A3C" w14:textId="024A58D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_Toc168550021 \h </w:instrText>
      </w:r>
      <w:r>
        <w:rPr>
          <w:noProof/>
        </w:rPr>
      </w:r>
      <w:r>
        <w:rPr>
          <w:noProof/>
        </w:rPr>
        <w:fldChar w:fldCharType="separate"/>
      </w:r>
      <w:r>
        <w:rPr>
          <w:noProof/>
        </w:rPr>
        <w:t>142</w:t>
      </w:r>
      <w:r>
        <w:rPr>
          <w:noProof/>
        </w:rPr>
        <w:fldChar w:fldCharType="end"/>
      </w:r>
    </w:p>
    <w:p w14:paraId="1182EB83" w14:textId="7DFE2D9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_Toc168550022 \h </w:instrText>
      </w:r>
      <w:r>
        <w:rPr>
          <w:noProof/>
        </w:rPr>
      </w:r>
      <w:r>
        <w:rPr>
          <w:noProof/>
        </w:rPr>
        <w:fldChar w:fldCharType="separate"/>
      </w:r>
      <w:r>
        <w:rPr>
          <w:noProof/>
        </w:rPr>
        <w:t>142</w:t>
      </w:r>
      <w:r>
        <w:rPr>
          <w:noProof/>
        </w:rPr>
        <w:fldChar w:fldCharType="end"/>
      </w:r>
    </w:p>
    <w:p w14:paraId="6691C0A7" w14:textId="1906112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_Toc168550023 \h </w:instrText>
      </w:r>
      <w:r>
        <w:rPr>
          <w:noProof/>
        </w:rPr>
      </w:r>
      <w:r>
        <w:rPr>
          <w:noProof/>
        </w:rPr>
        <w:fldChar w:fldCharType="separate"/>
      </w:r>
      <w:r>
        <w:rPr>
          <w:noProof/>
        </w:rPr>
        <w:t>143</w:t>
      </w:r>
      <w:r>
        <w:rPr>
          <w:noProof/>
        </w:rPr>
        <w:fldChar w:fldCharType="end"/>
      </w:r>
    </w:p>
    <w:p w14:paraId="0098AC20" w14:textId="33B4A3F0"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_Toc168550024 \h </w:instrText>
      </w:r>
      <w:r>
        <w:rPr>
          <w:noProof/>
        </w:rPr>
      </w:r>
      <w:r>
        <w:rPr>
          <w:noProof/>
        </w:rPr>
        <w:fldChar w:fldCharType="separate"/>
      </w:r>
      <w:r>
        <w:rPr>
          <w:noProof/>
        </w:rPr>
        <w:t>143</w:t>
      </w:r>
      <w:r>
        <w:rPr>
          <w:noProof/>
        </w:rPr>
        <w:fldChar w:fldCharType="end"/>
      </w:r>
    </w:p>
    <w:p w14:paraId="7C0FF8D9" w14:textId="5166CEAB"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_Toc168550025 \h </w:instrText>
      </w:r>
      <w:r>
        <w:rPr>
          <w:noProof/>
        </w:rPr>
      </w:r>
      <w:r>
        <w:rPr>
          <w:noProof/>
        </w:rPr>
        <w:fldChar w:fldCharType="separate"/>
      </w:r>
      <w:r>
        <w:rPr>
          <w:noProof/>
        </w:rPr>
        <w:t>144</w:t>
      </w:r>
      <w:r>
        <w:rPr>
          <w:noProof/>
        </w:rPr>
        <w:fldChar w:fldCharType="end"/>
      </w:r>
    </w:p>
    <w:p w14:paraId="0BCAAA00" w14:textId="6611C49C"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_Toc168550026 \h </w:instrText>
      </w:r>
      <w:r>
        <w:rPr>
          <w:noProof/>
        </w:rPr>
      </w:r>
      <w:r>
        <w:rPr>
          <w:noProof/>
        </w:rPr>
        <w:fldChar w:fldCharType="separate"/>
      </w:r>
      <w:r>
        <w:rPr>
          <w:noProof/>
        </w:rPr>
        <w:t>145</w:t>
      </w:r>
      <w:r>
        <w:rPr>
          <w:noProof/>
        </w:rPr>
        <w:fldChar w:fldCharType="end"/>
      </w:r>
    </w:p>
    <w:p w14:paraId="78E8891B" w14:textId="1BB9F28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_Toc168550027 \h </w:instrText>
      </w:r>
      <w:r>
        <w:rPr>
          <w:noProof/>
        </w:rPr>
      </w:r>
      <w:r>
        <w:rPr>
          <w:noProof/>
        </w:rPr>
        <w:fldChar w:fldCharType="separate"/>
      </w:r>
      <w:r>
        <w:rPr>
          <w:noProof/>
        </w:rPr>
        <w:t>146</w:t>
      </w:r>
      <w:r>
        <w:rPr>
          <w:noProof/>
        </w:rPr>
        <w:fldChar w:fldCharType="end"/>
      </w:r>
    </w:p>
    <w:p w14:paraId="0BE0B91D" w14:textId="781CFA5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.3.4</w:t>
      </w:r>
      <w:r>
        <w:rPr>
          <w:rFonts w:asciiTheme="minorHAnsi" w:eastAsiaTheme="minorEastAsia" w:hAnsiTheme="minorHAnsi" w:cstheme="minorBidi"/>
          <w:noProof/>
          <w:kern w:val="2"/>
          <w:sz w:val="21"/>
          <w:szCs w:val="22"/>
          <w:lang w:val="en-US" w:eastAsia="zh-CN"/>
          <w14:ligatures w14:val="standardContextual"/>
        </w:rPr>
        <w:tab/>
      </w:r>
      <w:r>
        <w:rPr>
          <w:noProof/>
        </w:rPr>
        <w:t>Resource: Policy Usage</w:t>
      </w:r>
      <w:r w:rsidRPr="00113C3A">
        <w:rPr>
          <w:noProof/>
        </w:rPr>
        <w:t xml:space="preserve"> Subscriptions</w:t>
      </w:r>
      <w:r>
        <w:rPr>
          <w:noProof/>
        </w:rPr>
        <w:tab/>
      </w:r>
      <w:r>
        <w:rPr>
          <w:noProof/>
        </w:rPr>
        <w:fldChar w:fldCharType="begin"/>
      </w:r>
      <w:r>
        <w:rPr>
          <w:noProof/>
        </w:rPr>
        <w:instrText xml:space="preserve"> PAGEREF _Toc168550028 \h </w:instrText>
      </w:r>
      <w:r>
        <w:rPr>
          <w:noProof/>
        </w:rPr>
      </w:r>
      <w:r>
        <w:rPr>
          <w:noProof/>
        </w:rPr>
        <w:fldChar w:fldCharType="separate"/>
      </w:r>
      <w:r>
        <w:rPr>
          <w:noProof/>
        </w:rPr>
        <w:t>146</w:t>
      </w:r>
      <w:r>
        <w:rPr>
          <w:noProof/>
        </w:rPr>
        <w:fldChar w:fldCharType="end"/>
      </w:r>
    </w:p>
    <w:p w14:paraId="472A3B04" w14:textId="14E6EBE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_Toc168550029 \h </w:instrText>
      </w:r>
      <w:r>
        <w:rPr>
          <w:noProof/>
        </w:rPr>
      </w:r>
      <w:r>
        <w:rPr>
          <w:noProof/>
        </w:rPr>
        <w:fldChar w:fldCharType="separate"/>
      </w:r>
      <w:r>
        <w:rPr>
          <w:noProof/>
        </w:rPr>
        <w:t>146</w:t>
      </w:r>
      <w:r>
        <w:rPr>
          <w:noProof/>
        </w:rPr>
        <w:fldChar w:fldCharType="end"/>
      </w:r>
    </w:p>
    <w:p w14:paraId="3A26EC1C" w14:textId="1FD7394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.3.4.2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_Toc168550030 \h </w:instrText>
      </w:r>
      <w:r>
        <w:rPr>
          <w:noProof/>
        </w:rPr>
      </w:r>
      <w:r>
        <w:rPr>
          <w:noProof/>
        </w:rPr>
        <w:fldChar w:fldCharType="separate"/>
      </w:r>
      <w:r>
        <w:rPr>
          <w:noProof/>
        </w:rPr>
        <w:t>146</w:t>
      </w:r>
      <w:r>
        <w:rPr>
          <w:noProof/>
        </w:rPr>
        <w:fldChar w:fldCharType="end"/>
      </w:r>
    </w:p>
    <w:p w14:paraId="023CB7FB" w14:textId="0E1CC7E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.3.4.3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_Toc168550031 \h </w:instrText>
      </w:r>
      <w:r>
        <w:rPr>
          <w:noProof/>
        </w:rPr>
      </w:r>
      <w:r>
        <w:rPr>
          <w:noProof/>
        </w:rPr>
        <w:fldChar w:fldCharType="separate"/>
      </w:r>
      <w:r>
        <w:rPr>
          <w:noProof/>
        </w:rPr>
        <w:t>147</w:t>
      </w:r>
      <w:r>
        <w:rPr>
          <w:noProof/>
        </w:rPr>
        <w:fldChar w:fldCharType="end"/>
      </w:r>
    </w:p>
    <w:p w14:paraId="6E6AC86F" w14:textId="6F646AE4"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6.3.3.4.3.2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_Toc168550032 \h </w:instrText>
      </w:r>
      <w:r>
        <w:rPr>
          <w:noProof/>
        </w:rPr>
      </w:r>
      <w:r>
        <w:rPr>
          <w:noProof/>
        </w:rPr>
        <w:fldChar w:fldCharType="separate"/>
      </w:r>
      <w:r>
        <w:rPr>
          <w:noProof/>
        </w:rPr>
        <w:t>147</w:t>
      </w:r>
      <w:r>
        <w:rPr>
          <w:noProof/>
        </w:rPr>
        <w:fldChar w:fldCharType="end"/>
      </w:r>
    </w:p>
    <w:p w14:paraId="119849A2" w14:textId="68A4247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.3.4.4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_Toc168550033 \h </w:instrText>
      </w:r>
      <w:r>
        <w:rPr>
          <w:noProof/>
        </w:rPr>
      </w:r>
      <w:r>
        <w:rPr>
          <w:noProof/>
        </w:rPr>
        <w:fldChar w:fldCharType="separate"/>
      </w:r>
      <w:r>
        <w:rPr>
          <w:noProof/>
        </w:rPr>
        <w:t>147</w:t>
      </w:r>
      <w:r>
        <w:rPr>
          <w:noProof/>
        </w:rPr>
        <w:fldChar w:fldCharType="end"/>
      </w:r>
    </w:p>
    <w:p w14:paraId="1A4D8746" w14:textId="51E2788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.3.5</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Policy Usage</w:t>
      </w:r>
      <w:r w:rsidRPr="00113C3A">
        <w:rPr>
          <w:noProof/>
        </w:rPr>
        <w:t xml:space="preserve"> Subscription</w:t>
      </w:r>
      <w:r>
        <w:rPr>
          <w:noProof/>
        </w:rPr>
        <w:tab/>
      </w:r>
      <w:r>
        <w:rPr>
          <w:noProof/>
        </w:rPr>
        <w:fldChar w:fldCharType="begin"/>
      </w:r>
      <w:r>
        <w:rPr>
          <w:noProof/>
        </w:rPr>
        <w:instrText xml:space="preserve"> PAGEREF _Toc168550034 \h </w:instrText>
      </w:r>
      <w:r>
        <w:rPr>
          <w:noProof/>
        </w:rPr>
      </w:r>
      <w:r>
        <w:rPr>
          <w:noProof/>
        </w:rPr>
        <w:fldChar w:fldCharType="separate"/>
      </w:r>
      <w:r>
        <w:rPr>
          <w:noProof/>
        </w:rPr>
        <w:t>147</w:t>
      </w:r>
      <w:r>
        <w:rPr>
          <w:noProof/>
        </w:rPr>
        <w:fldChar w:fldCharType="end"/>
      </w:r>
    </w:p>
    <w:p w14:paraId="2B4B3D7B" w14:textId="449AE9A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.3.5.1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_Toc168550035 \h </w:instrText>
      </w:r>
      <w:r>
        <w:rPr>
          <w:noProof/>
        </w:rPr>
      </w:r>
      <w:r>
        <w:rPr>
          <w:noProof/>
        </w:rPr>
        <w:fldChar w:fldCharType="separate"/>
      </w:r>
      <w:r>
        <w:rPr>
          <w:noProof/>
        </w:rPr>
        <w:t>147</w:t>
      </w:r>
      <w:r>
        <w:rPr>
          <w:noProof/>
        </w:rPr>
        <w:fldChar w:fldCharType="end"/>
      </w:r>
    </w:p>
    <w:p w14:paraId="0082623E" w14:textId="0EC9DF8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.3.5.2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_Toc168550036 \h </w:instrText>
      </w:r>
      <w:r>
        <w:rPr>
          <w:noProof/>
        </w:rPr>
      </w:r>
      <w:r>
        <w:rPr>
          <w:noProof/>
        </w:rPr>
        <w:fldChar w:fldCharType="separate"/>
      </w:r>
      <w:r>
        <w:rPr>
          <w:noProof/>
        </w:rPr>
        <w:t>148</w:t>
      </w:r>
      <w:r>
        <w:rPr>
          <w:noProof/>
        </w:rPr>
        <w:fldChar w:fldCharType="end"/>
      </w:r>
    </w:p>
    <w:p w14:paraId="24FF8DBC" w14:textId="01A3DE4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.3.5.3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_Toc168550037 \h </w:instrText>
      </w:r>
      <w:r>
        <w:rPr>
          <w:noProof/>
        </w:rPr>
      </w:r>
      <w:r>
        <w:rPr>
          <w:noProof/>
        </w:rPr>
        <w:fldChar w:fldCharType="separate"/>
      </w:r>
      <w:r>
        <w:rPr>
          <w:noProof/>
        </w:rPr>
        <w:t>148</w:t>
      </w:r>
      <w:r>
        <w:rPr>
          <w:noProof/>
        </w:rPr>
        <w:fldChar w:fldCharType="end"/>
      </w:r>
    </w:p>
    <w:p w14:paraId="7AED3B63" w14:textId="691AF9D8"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6.3.3.5.3.1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_Toc168550038 \h </w:instrText>
      </w:r>
      <w:r>
        <w:rPr>
          <w:noProof/>
        </w:rPr>
      </w:r>
      <w:r>
        <w:rPr>
          <w:noProof/>
        </w:rPr>
        <w:fldChar w:fldCharType="separate"/>
      </w:r>
      <w:r>
        <w:rPr>
          <w:noProof/>
        </w:rPr>
        <w:t>148</w:t>
      </w:r>
      <w:r>
        <w:rPr>
          <w:noProof/>
        </w:rPr>
        <w:fldChar w:fldCharType="end"/>
      </w:r>
    </w:p>
    <w:p w14:paraId="7A0C455A" w14:textId="01A8A170"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6.3.3.5.3.2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_Toc168550039 \h </w:instrText>
      </w:r>
      <w:r>
        <w:rPr>
          <w:noProof/>
        </w:rPr>
      </w:r>
      <w:r>
        <w:rPr>
          <w:noProof/>
        </w:rPr>
        <w:fldChar w:fldCharType="separate"/>
      </w:r>
      <w:r>
        <w:rPr>
          <w:noProof/>
        </w:rPr>
        <w:t>149</w:t>
      </w:r>
      <w:r>
        <w:rPr>
          <w:noProof/>
        </w:rPr>
        <w:fldChar w:fldCharType="end"/>
      </w:r>
    </w:p>
    <w:p w14:paraId="43CD8402" w14:textId="3F3087EE"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6.3.3.5.3.3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_Toc168550040 \h </w:instrText>
      </w:r>
      <w:r>
        <w:rPr>
          <w:noProof/>
        </w:rPr>
      </w:r>
      <w:r>
        <w:rPr>
          <w:noProof/>
        </w:rPr>
        <w:fldChar w:fldCharType="separate"/>
      </w:r>
      <w:r>
        <w:rPr>
          <w:noProof/>
        </w:rPr>
        <w:t>150</w:t>
      </w:r>
      <w:r>
        <w:rPr>
          <w:noProof/>
        </w:rPr>
        <w:fldChar w:fldCharType="end"/>
      </w:r>
    </w:p>
    <w:p w14:paraId="3E4E135F" w14:textId="55393C06"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6.3.3.5.3.4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_Toc168550041 \h </w:instrText>
      </w:r>
      <w:r>
        <w:rPr>
          <w:noProof/>
        </w:rPr>
      </w:r>
      <w:r>
        <w:rPr>
          <w:noProof/>
        </w:rPr>
        <w:fldChar w:fldCharType="separate"/>
      </w:r>
      <w:r>
        <w:rPr>
          <w:noProof/>
        </w:rPr>
        <w:t>151</w:t>
      </w:r>
      <w:r>
        <w:rPr>
          <w:noProof/>
        </w:rPr>
        <w:fldChar w:fldCharType="end"/>
      </w:r>
    </w:p>
    <w:p w14:paraId="544A0AC3" w14:textId="50C2064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.3.5.4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_Toc168550042 \h </w:instrText>
      </w:r>
      <w:r>
        <w:rPr>
          <w:noProof/>
        </w:rPr>
      </w:r>
      <w:r>
        <w:rPr>
          <w:noProof/>
        </w:rPr>
        <w:fldChar w:fldCharType="separate"/>
      </w:r>
      <w:r>
        <w:rPr>
          <w:noProof/>
        </w:rPr>
        <w:t>152</w:t>
      </w:r>
      <w:r>
        <w:rPr>
          <w:noProof/>
        </w:rPr>
        <w:fldChar w:fldCharType="end"/>
      </w:r>
    </w:p>
    <w:p w14:paraId="378BC038" w14:textId="0C4D764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_Toc168550043 \h </w:instrText>
      </w:r>
      <w:r>
        <w:rPr>
          <w:noProof/>
        </w:rPr>
      </w:r>
      <w:r>
        <w:rPr>
          <w:noProof/>
        </w:rPr>
        <w:fldChar w:fldCharType="separate"/>
      </w:r>
      <w:r>
        <w:rPr>
          <w:noProof/>
        </w:rPr>
        <w:t>152</w:t>
      </w:r>
      <w:r>
        <w:rPr>
          <w:noProof/>
        </w:rPr>
        <w:fldChar w:fldCharType="end"/>
      </w:r>
    </w:p>
    <w:p w14:paraId="0759F4F8" w14:textId="3BA5B69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_Toc168550044 \h </w:instrText>
      </w:r>
      <w:r>
        <w:rPr>
          <w:noProof/>
        </w:rPr>
      </w:r>
      <w:r>
        <w:rPr>
          <w:noProof/>
        </w:rPr>
        <w:fldChar w:fldCharType="separate"/>
      </w:r>
      <w:r>
        <w:rPr>
          <w:noProof/>
        </w:rPr>
        <w:t>152</w:t>
      </w:r>
      <w:r>
        <w:rPr>
          <w:noProof/>
        </w:rPr>
        <w:fldChar w:fldCharType="end"/>
      </w:r>
    </w:p>
    <w:p w14:paraId="211792A8" w14:textId="7508D2C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_Toc168550045 \h </w:instrText>
      </w:r>
      <w:r>
        <w:rPr>
          <w:noProof/>
        </w:rPr>
      </w:r>
      <w:r>
        <w:rPr>
          <w:noProof/>
        </w:rPr>
        <w:fldChar w:fldCharType="separate"/>
      </w:r>
      <w:r>
        <w:rPr>
          <w:noProof/>
        </w:rPr>
        <w:t>152</w:t>
      </w:r>
      <w:r>
        <w:rPr>
          <w:noProof/>
        </w:rPr>
        <w:fldChar w:fldCharType="end"/>
      </w:r>
    </w:p>
    <w:p w14:paraId="2061F23A" w14:textId="2317BA9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Policy Usage Notification</w:t>
      </w:r>
      <w:r>
        <w:rPr>
          <w:noProof/>
        </w:rPr>
        <w:tab/>
      </w:r>
      <w:r>
        <w:rPr>
          <w:noProof/>
        </w:rPr>
        <w:fldChar w:fldCharType="begin"/>
      </w:r>
      <w:r>
        <w:rPr>
          <w:noProof/>
        </w:rPr>
        <w:instrText xml:space="preserve"> PAGEREF _Toc168550046 \h </w:instrText>
      </w:r>
      <w:r>
        <w:rPr>
          <w:noProof/>
        </w:rPr>
      </w:r>
      <w:r>
        <w:rPr>
          <w:noProof/>
        </w:rPr>
        <w:fldChar w:fldCharType="separate"/>
      </w:r>
      <w:r>
        <w:rPr>
          <w:noProof/>
        </w:rPr>
        <w:t>153</w:t>
      </w:r>
      <w:r>
        <w:rPr>
          <w:noProof/>
        </w:rPr>
        <w:fldChar w:fldCharType="end"/>
      </w:r>
    </w:p>
    <w:p w14:paraId="68966193" w14:textId="1637D2D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_Toc168550047 \h </w:instrText>
      </w:r>
      <w:r>
        <w:rPr>
          <w:noProof/>
        </w:rPr>
      </w:r>
      <w:r>
        <w:rPr>
          <w:noProof/>
        </w:rPr>
        <w:fldChar w:fldCharType="separate"/>
      </w:r>
      <w:r>
        <w:rPr>
          <w:noProof/>
        </w:rPr>
        <w:t>153</w:t>
      </w:r>
      <w:r>
        <w:rPr>
          <w:noProof/>
        </w:rPr>
        <w:fldChar w:fldCharType="end"/>
      </w:r>
    </w:p>
    <w:p w14:paraId="6C2A41AE" w14:textId="7F79583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_Toc168550048 \h </w:instrText>
      </w:r>
      <w:r>
        <w:rPr>
          <w:noProof/>
        </w:rPr>
      </w:r>
      <w:r>
        <w:rPr>
          <w:noProof/>
        </w:rPr>
        <w:fldChar w:fldCharType="separate"/>
      </w:r>
      <w:r>
        <w:rPr>
          <w:noProof/>
        </w:rPr>
        <w:t>153</w:t>
      </w:r>
      <w:r>
        <w:rPr>
          <w:noProof/>
        </w:rPr>
        <w:fldChar w:fldCharType="end"/>
      </w:r>
    </w:p>
    <w:p w14:paraId="2C26A507" w14:textId="7CAADE8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_Toc168550049 \h </w:instrText>
      </w:r>
      <w:r>
        <w:rPr>
          <w:noProof/>
        </w:rPr>
      </w:r>
      <w:r>
        <w:rPr>
          <w:noProof/>
        </w:rPr>
        <w:fldChar w:fldCharType="separate"/>
      </w:r>
      <w:r>
        <w:rPr>
          <w:noProof/>
        </w:rPr>
        <w:t>153</w:t>
      </w:r>
      <w:r>
        <w:rPr>
          <w:noProof/>
        </w:rPr>
        <w:fldChar w:fldCharType="end"/>
      </w:r>
    </w:p>
    <w:p w14:paraId="6195B7E9" w14:textId="769307E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.5.3</w:t>
      </w:r>
      <w:r>
        <w:rPr>
          <w:rFonts w:asciiTheme="minorHAnsi" w:eastAsiaTheme="minorEastAsia" w:hAnsiTheme="minorHAnsi" w:cstheme="minorBidi"/>
          <w:noProof/>
          <w:kern w:val="2"/>
          <w:sz w:val="21"/>
          <w:szCs w:val="22"/>
          <w:lang w:val="en-US" w:eastAsia="zh-CN"/>
          <w14:ligatures w14:val="standardContextual"/>
        </w:rPr>
        <w:tab/>
      </w:r>
      <w:r>
        <w:rPr>
          <w:noProof/>
        </w:rPr>
        <w:t>Policy Harmonization Notification</w:t>
      </w:r>
      <w:r>
        <w:rPr>
          <w:noProof/>
        </w:rPr>
        <w:tab/>
      </w:r>
      <w:r>
        <w:rPr>
          <w:noProof/>
        </w:rPr>
        <w:fldChar w:fldCharType="begin"/>
      </w:r>
      <w:r>
        <w:rPr>
          <w:noProof/>
        </w:rPr>
        <w:instrText xml:space="preserve"> PAGEREF _Toc168550050 \h </w:instrText>
      </w:r>
      <w:r>
        <w:rPr>
          <w:noProof/>
        </w:rPr>
      </w:r>
      <w:r>
        <w:rPr>
          <w:noProof/>
        </w:rPr>
        <w:fldChar w:fldCharType="separate"/>
      </w:r>
      <w:r>
        <w:rPr>
          <w:noProof/>
        </w:rPr>
        <w:t>154</w:t>
      </w:r>
      <w:r>
        <w:rPr>
          <w:noProof/>
        </w:rPr>
        <w:fldChar w:fldCharType="end"/>
      </w:r>
    </w:p>
    <w:p w14:paraId="47BD5297" w14:textId="264F593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_Toc168550051 \h </w:instrText>
      </w:r>
      <w:r>
        <w:rPr>
          <w:noProof/>
        </w:rPr>
      </w:r>
      <w:r>
        <w:rPr>
          <w:noProof/>
        </w:rPr>
        <w:fldChar w:fldCharType="separate"/>
      </w:r>
      <w:r>
        <w:rPr>
          <w:noProof/>
        </w:rPr>
        <w:t>154</w:t>
      </w:r>
      <w:r>
        <w:rPr>
          <w:noProof/>
        </w:rPr>
        <w:fldChar w:fldCharType="end"/>
      </w:r>
    </w:p>
    <w:p w14:paraId="451648BE" w14:textId="2BA660B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.5.3.2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_Toc168550052 \h </w:instrText>
      </w:r>
      <w:r>
        <w:rPr>
          <w:noProof/>
        </w:rPr>
      </w:r>
      <w:r>
        <w:rPr>
          <w:noProof/>
        </w:rPr>
        <w:fldChar w:fldCharType="separate"/>
      </w:r>
      <w:r>
        <w:rPr>
          <w:noProof/>
        </w:rPr>
        <w:t>154</w:t>
      </w:r>
      <w:r>
        <w:rPr>
          <w:noProof/>
        </w:rPr>
        <w:fldChar w:fldCharType="end"/>
      </w:r>
    </w:p>
    <w:p w14:paraId="02F16B5B" w14:textId="6622ED8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.5.3.3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_Toc168550053 \h </w:instrText>
      </w:r>
      <w:r>
        <w:rPr>
          <w:noProof/>
        </w:rPr>
      </w:r>
      <w:r>
        <w:rPr>
          <w:noProof/>
        </w:rPr>
        <w:fldChar w:fldCharType="separate"/>
      </w:r>
      <w:r>
        <w:rPr>
          <w:noProof/>
        </w:rPr>
        <w:t>155</w:t>
      </w:r>
      <w:r>
        <w:rPr>
          <w:noProof/>
        </w:rPr>
        <w:fldChar w:fldCharType="end"/>
      </w:r>
    </w:p>
    <w:p w14:paraId="02B03CBB" w14:textId="5CBF6928"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_Toc168550054 \h </w:instrText>
      </w:r>
      <w:r>
        <w:rPr>
          <w:noProof/>
        </w:rPr>
      </w:r>
      <w:r>
        <w:rPr>
          <w:noProof/>
        </w:rPr>
        <w:fldChar w:fldCharType="separate"/>
      </w:r>
      <w:r>
        <w:rPr>
          <w:noProof/>
        </w:rPr>
        <w:t>156</w:t>
      </w:r>
      <w:r>
        <w:rPr>
          <w:noProof/>
        </w:rPr>
        <w:fldChar w:fldCharType="end"/>
      </w:r>
    </w:p>
    <w:p w14:paraId="3E168E07" w14:textId="0E3A1D1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_Toc168550055 \h </w:instrText>
      </w:r>
      <w:r>
        <w:rPr>
          <w:noProof/>
        </w:rPr>
      </w:r>
      <w:r>
        <w:rPr>
          <w:noProof/>
        </w:rPr>
        <w:fldChar w:fldCharType="separate"/>
      </w:r>
      <w:r>
        <w:rPr>
          <w:noProof/>
        </w:rPr>
        <w:t>156</w:t>
      </w:r>
      <w:r>
        <w:rPr>
          <w:noProof/>
        </w:rPr>
        <w:fldChar w:fldCharType="end"/>
      </w:r>
    </w:p>
    <w:p w14:paraId="025386F2" w14:textId="1863323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_Toc168550056 \h </w:instrText>
      </w:r>
      <w:r>
        <w:rPr>
          <w:noProof/>
        </w:rPr>
      </w:r>
      <w:r>
        <w:rPr>
          <w:noProof/>
        </w:rPr>
        <w:fldChar w:fldCharType="separate"/>
      </w:r>
      <w:r>
        <w:rPr>
          <w:noProof/>
        </w:rPr>
        <w:t>157</w:t>
      </w:r>
      <w:r>
        <w:rPr>
          <w:noProof/>
        </w:rPr>
        <w:fldChar w:fldCharType="end"/>
      </w:r>
    </w:p>
    <w:p w14:paraId="596CAD08" w14:textId="4541133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_Toc168550057 \h </w:instrText>
      </w:r>
      <w:r>
        <w:rPr>
          <w:noProof/>
        </w:rPr>
      </w:r>
      <w:r>
        <w:rPr>
          <w:noProof/>
        </w:rPr>
        <w:fldChar w:fldCharType="separate"/>
      </w:r>
      <w:r>
        <w:rPr>
          <w:noProof/>
        </w:rPr>
        <w:t>157</w:t>
      </w:r>
      <w:r>
        <w:rPr>
          <w:noProof/>
        </w:rPr>
        <w:fldChar w:fldCharType="end"/>
      </w:r>
    </w:p>
    <w:p w14:paraId="3936F1D0" w14:textId="6221EC7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Policy</w:t>
      </w:r>
      <w:r>
        <w:rPr>
          <w:noProof/>
        </w:rPr>
        <w:tab/>
      </w:r>
      <w:r>
        <w:rPr>
          <w:noProof/>
        </w:rPr>
        <w:fldChar w:fldCharType="begin"/>
      </w:r>
      <w:r>
        <w:rPr>
          <w:noProof/>
        </w:rPr>
        <w:instrText xml:space="preserve"> PAGEREF _Toc168550058 \h </w:instrText>
      </w:r>
      <w:r>
        <w:rPr>
          <w:noProof/>
        </w:rPr>
      </w:r>
      <w:r>
        <w:rPr>
          <w:noProof/>
        </w:rPr>
        <w:fldChar w:fldCharType="separate"/>
      </w:r>
      <w:r>
        <w:rPr>
          <w:noProof/>
        </w:rPr>
        <w:t>158</w:t>
      </w:r>
      <w:r>
        <w:rPr>
          <w:noProof/>
        </w:rPr>
        <w:fldChar w:fldCharType="end"/>
      </w:r>
    </w:p>
    <w:p w14:paraId="0BE7843E" w14:textId="68A9601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PolicyPatch</w:t>
      </w:r>
      <w:r>
        <w:rPr>
          <w:noProof/>
        </w:rPr>
        <w:tab/>
      </w:r>
      <w:r>
        <w:rPr>
          <w:noProof/>
        </w:rPr>
        <w:fldChar w:fldCharType="begin"/>
      </w:r>
      <w:r>
        <w:rPr>
          <w:noProof/>
        </w:rPr>
        <w:instrText xml:space="preserve"> PAGEREF _Toc168550059 \h </w:instrText>
      </w:r>
      <w:r>
        <w:rPr>
          <w:noProof/>
        </w:rPr>
      </w:r>
      <w:r>
        <w:rPr>
          <w:noProof/>
        </w:rPr>
        <w:fldChar w:fldCharType="separate"/>
      </w:r>
      <w:r>
        <w:rPr>
          <w:noProof/>
        </w:rPr>
        <w:t>160</w:t>
      </w:r>
      <w:r>
        <w:rPr>
          <w:noProof/>
        </w:rPr>
        <w:fldChar w:fldCharType="end"/>
      </w:r>
    </w:p>
    <w:p w14:paraId="4BC90388" w14:textId="08601DE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PolicyData</w:t>
      </w:r>
      <w:r>
        <w:rPr>
          <w:noProof/>
        </w:rPr>
        <w:tab/>
      </w:r>
      <w:r>
        <w:rPr>
          <w:noProof/>
        </w:rPr>
        <w:fldChar w:fldCharType="begin"/>
      </w:r>
      <w:r>
        <w:rPr>
          <w:noProof/>
        </w:rPr>
        <w:instrText xml:space="preserve"> PAGEREF _Toc168550060 \h </w:instrText>
      </w:r>
      <w:r>
        <w:rPr>
          <w:noProof/>
        </w:rPr>
      </w:r>
      <w:r>
        <w:rPr>
          <w:noProof/>
        </w:rPr>
        <w:fldChar w:fldCharType="separate"/>
      </w:r>
      <w:r>
        <w:rPr>
          <w:noProof/>
        </w:rPr>
        <w:t>161</w:t>
      </w:r>
      <w:r>
        <w:rPr>
          <w:noProof/>
        </w:rPr>
        <w:fldChar w:fldCharType="end"/>
      </w:r>
    </w:p>
    <w:p w14:paraId="79995D68" w14:textId="48945C5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PolUsageSubsc</w:t>
      </w:r>
      <w:r>
        <w:rPr>
          <w:noProof/>
        </w:rPr>
        <w:tab/>
      </w:r>
      <w:r>
        <w:rPr>
          <w:noProof/>
        </w:rPr>
        <w:fldChar w:fldCharType="begin"/>
      </w:r>
      <w:r>
        <w:rPr>
          <w:noProof/>
        </w:rPr>
        <w:instrText xml:space="preserve"> PAGEREF _Toc168550061 \h </w:instrText>
      </w:r>
      <w:r>
        <w:rPr>
          <w:noProof/>
        </w:rPr>
      </w:r>
      <w:r>
        <w:rPr>
          <w:noProof/>
        </w:rPr>
        <w:fldChar w:fldCharType="separate"/>
      </w:r>
      <w:r>
        <w:rPr>
          <w:noProof/>
        </w:rPr>
        <w:t>161</w:t>
      </w:r>
      <w:r>
        <w:rPr>
          <w:noProof/>
        </w:rPr>
        <w:fldChar w:fldCharType="end"/>
      </w:r>
    </w:p>
    <w:p w14:paraId="0BA1594B" w14:textId="023DE49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Type: PolUsageSubscPatch</w:t>
      </w:r>
      <w:r>
        <w:rPr>
          <w:noProof/>
        </w:rPr>
        <w:tab/>
      </w:r>
      <w:r>
        <w:rPr>
          <w:noProof/>
        </w:rPr>
        <w:fldChar w:fldCharType="begin"/>
      </w:r>
      <w:r>
        <w:rPr>
          <w:noProof/>
        </w:rPr>
        <w:instrText xml:space="preserve"> PAGEREF _Toc168550062 \h </w:instrText>
      </w:r>
      <w:r>
        <w:rPr>
          <w:noProof/>
        </w:rPr>
      </w:r>
      <w:r>
        <w:rPr>
          <w:noProof/>
        </w:rPr>
        <w:fldChar w:fldCharType="separate"/>
      </w:r>
      <w:r>
        <w:rPr>
          <w:noProof/>
        </w:rPr>
        <w:t>161</w:t>
      </w:r>
      <w:r>
        <w:rPr>
          <w:noProof/>
        </w:rPr>
        <w:fldChar w:fldCharType="end"/>
      </w:r>
    </w:p>
    <w:p w14:paraId="47EB451F" w14:textId="6BB1F3F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.6.2.7</w:t>
      </w:r>
      <w:r>
        <w:rPr>
          <w:rFonts w:asciiTheme="minorHAnsi" w:eastAsiaTheme="minorEastAsia" w:hAnsiTheme="minorHAnsi" w:cstheme="minorBidi"/>
          <w:noProof/>
          <w:kern w:val="2"/>
          <w:sz w:val="21"/>
          <w:szCs w:val="22"/>
          <w:lang w:val="en-US" w:eastAsia="zh-CN"/>
          <w14:ligatures w14:val="standardContextual"/>
        </w:rPr>
        <w:tab/>
      </w:r>
      <w:r>
        <w:rPr>
          <w:noProof/>
        </w:rPr>
        <w:t>Type: ReqPolRep</w:t>
      </w:r>
      <w:r>
        <w:rPr>
          <w:noProof/>
        </w:rPr>
        <w:tab/>
      </w:r>
      <w:r>
        <w:rPr>
          <w:noProof/>
        </w:rPr>
        <w:fldChar w:fldCharType="begin"/>
      </w:r>
      <w:r>
        <w:rPr>
          <w:noProof/>
        </w:rPr>
        <w:instrText xml:space="preserve"> PAGEREF _Toc168550063 \h </w:instrText>
      </w:r>
      <w:r>
        <w:rPr>
          <w:noProof/>
        </w:rPr>
      </w:r>
      <w:r>
        <w:rPr>
          <w:noProof/>
        </w:rPr>
        <w:fldChar w:fldCharType="separate"/>
      </w:r>
      <w:r>
        <w:rPr>
          <w:noProof/>
        </w:rPr>
        <w:t>162</w:t>
      </w:r>
      <w:r>
        <w:rPr>
          <w:noProof/>
        </w:rPr>
        <w:fldChar w:fldCharType="end"/>
      </w:r>
    </w:p>
    <w:p w14:paraId="27C79CEA" w14:textId="26C1FAB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.6.2.8</w:t>
      </w:r>
      <w:r>
        <w:rPr>
          <w:rFonts w:asciiTheme="minorHAnsi" w:eastAsiaTheme="minorEastAsia" w:hAnsiTheme="minorHAnsi" w:cstheme="minorBidi"/>
          <w:noProof/>
          <w:kern w:val="2"/>
          <w:sz w:val="21"/>
          <w:szCs w:val="22"/>
          <w:lang w:val="en-US" w:eastAsia="zh-CN"/>
          <w14:ligatures w14:val="standardContextual"/>
        </w:rPr>
        <w:tab/>
      </w:r>
      <w:r>
        <w:rPr>
          <w:noProof/>
        </w:rPr>
        <w:t>Type: PolUsageNotif</w:t>
      </w:r>
      <w:r>
        <w:rPr>
          <w:noProof/>
        </w:rPr>
        <w:tab/>
      </w:r>
      <w:r>
        <w:rPr>
          <w:noProof/>
        </w:rPr>
        <w:fldChar w:fldCharType="begin"/>
      </w:r>
      <w:r>
        <w:rPr>
          <w:noProof/>
        </w:rPr>
        <w:instrText xml:space="preserve"> PAGEREF _Toc168550064 \h </w:instrText>
      </w:r>
      <w:r>
        <w:rPr>
          <w:noProof/>
        </w:rPr>
      </w:r>
      <w:r>
        <w:rPr>
          <w:noProof/>
        </w:rPr>
        <w:fldChar w:fldCharType="separate"/>
      </w:r>
      <w:r>
        <w:rPr>
          <w:noProof/>
        </w:rPr>
        <w:t>162</w:t>
      </w:r>
      <w:r>
        <w:rPr>
          <w:noProof/>
        </w:rPr>
        <w:fldChar w:fldCharType="end"/>
      </w:r>
    </w:p>
    <w:p w14:paraId="2FDB9101" w14:textId="1F5B648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.6.2.9</w:t>
      </w:r>
      <w:r>
        <w:rPr>
          <w:rFonts w:asciiTheme="minorHAnsi" w:eastAsiaTheme="minorEastAsia" w:hAnsiTheme="minorHAnsi" w:cstheme="minorBidi"/>
          <w:noProof/>
          <w:kern w:val="2"/>
          <w:sz w:val="21"/>
          <w:szCs w:val="22"/>
          <w:lang w:val="en-US" w:eastAsia="zh-CN"/>
          <w14:ligatures w14:val="standardContextual"/>
        </w:rPr>
        <w:tab/>
      </w:r>
      <w:r>
        <w:rPr>
          <w:noProof/>
        </w:rPr>
        <w:t>Type: PolRepData</w:t>
      </w:r>
      <w:r>
        <w:rPr>
          <w:noProof/>
        </w:rPr>
        <w:tab/>
      </w:r>
      <w:r>
        <w:rPr>
          <w:noProof/>
        </w:rPr>
        <w:fldChar w:fldCharType="begin"/>
      </w:r>
      <w:r>
        <w:rPr>
          <w:noProof/>
        </w:rPr>
        <w:instrText xml:space="preserve"> PAGEREF _Toc168550065 \h </w:instrText>
      </w:r>
      <w:r>
        <w:rPr>
          <w:noProof/>
        </w:rPr>
      </w:r>
      <w:r>
        <w:rPr>
          <w:noProof/>
        </w:rPr>
        <w:fldChar w:fldCharType="separate"/>
      </w:r>
      <w:r>
        <w:rPr>
          <w:noProof/>
        </w:rPr>
        <w:t>162</w:t>
      </w:r>
      <w:r>
        <w:rPr>
          <w:noProof/>
        </w:rPr>
        <w:fldChar w:fldCharType="end"/>
      </w:r>
    </w:p>
    <w:p w14:paraId="15569E98" w14:textId="1AE6855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.6.2.10</w:t>
      </w:r>
      <w:r>
        <w:rPr>
          <w:rFonts w:asciiTheme="minorHAnsi" w:eastAsiaTheme="minorEastAsia" w:hAnsiTheme="minorHAnsi" w:cstheme="minorBidi"/>
          <w:noProof/>
          <w:kern w:val="2"/>
          <w:sz w:val="21"/>
          <w:szCs w:val="22"/>
          <w:lang w:val="en-US" w:eastAsia="zh-CN"/>
          <w14:ligatures w14:val="standardContextual"/>
        </w:rPr>
        <w:tab/>
      </w:r>
      <w:r>
        <w:rPr>
          <w:noProof/>
        </w:rPr>
        <w:t>Type: PolDeleteReq</w:t>
      </w:r>
      <w:r>
        <w:rPr>
          <w:noProof/>
        </w:rPr>
        <w:tab/>
      </w:r>
      <w:r>
        <w:rPr>
          <w:noProof/>
        </w:rPr>
        <w:fldChar w:fldCharType="begin"/>
      </w:r>
      <w:r>
        <w:rPr>
          <w:noProof/>
        </w:rPr>
        <w:instrText xml:space="preserve"> PAGEREF _Toc168550066 \h </w:instrText>
      </w:r>
      <w:r>
        <w:rPr>
          <w:noProof/>
        </w:rPr>
      </w:r>
      <w:r>
        <w:rPr>
          <w:noProof/>
        </w:rPr>
        <w:fldChar w:fldCharType="separate"/>
      </w:r>
      <w:r>
        <w:rPr>
          <w:noProof/>
        </w:rPr>
        <w:t>163</w:t>
      </w:r>
      <w:r>
        <w:rPr>
          <w:noProof/>
        </w:rPr>
        <w:fldChar w:fldCharType="end"/>
      </w:r>
    </w:p>
    <w:p w14:paraId="370EEEC8" w14:textId="12E690B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.6.2.11</w:t>
      </w:r>
      <w:r>
        <w:rPr>
          <w:rFonts w:asciiTheme="minorHAnsi" w:eastAsiaTheme="minorEastAsia" w:hAnsiTheme="minorHAnsi" w:cstheme="minorBidi"/>
          <w:noProof/>
          <w:kern w:val="2"/>
          <w:sz w:val="21"/>
          <w:szCs w:val="22"/>
          <w:lang w:val="en-US" w:eastAsia="zh-CN"/>
          <w14:ligatures w14:val="standardContextual"/>
        </w:rPr>
        <w:tab/>
      </w:r>
      <w:r>
        <w:rPr>
          <w:noProof/>
        </w:rPr>
        <w:t>Type: PolDeleteResp</w:t>
      </w:r>
      <w:r>
        <w:rPr>
          <w:noProof/>
        </w:rPr>
        <w:tab/>
      </w:r>
      <w:r>
        <w:rPr>
          <w:noProof/>
        </w:rPr>
        <w:fldChar w:fldCharType="begin"/>
      </w:r>
      <w:r>
        <w:rPr>
          <w:noProof/>
        </w:rPr>
        <w:instrText xml:space="preserve"> PAGEREF _Toc168550067 \h </w:instrText>
      </w:r>
      <w:r>
        <w:rPr>
          <w:noProof/>
        </w:rPr>
      </w:r>
      <w:r>
        <w:rPr>
          <w:noProof/>
        </w:rPr>
        <w:fldChar w:fldCharType="separate"/>
      </w:r>
      <w:r>
        <w:rPr>
          <w:noProof/>
        </w:rPr>
        <w:t>163</w:t>
      </w:r>
      <w:r>
        <w:rPr>
          <w:noProof/>
        </w:rPr>
        <w:fldChar w:fldCharType="end"/>
      </w:r>
    </w:p>
    <w:p w14:paraId="52EB4606" w14:textId="6CC80A0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.6.2.12</w:t>
      </w:r>
      <w:r>
        <w:rPr>
          <w:rFonts w:asciiTheme="minorHAnsi" w:eastAsiaTheme="minorEastAsia" w:hAnsiTheme="minorHAnsi" w:cstheme="minorBidi"/>
          <w:noProof/>
          <w:kern w:val="2"/>
          <w:sz w:val="21"/>
          <w:szCs w:val="22"/>
          <w:lang w:val="en-US" w:eastAsia="zh-CN"/>
          <w14:ligatures w14:val="standardContextual"/>
        </w:rPr>
        <w:tab/>
      </w:r>
      <w:r>
        <w:rPr>
          <w:noProof/>
        </w:rPr>
        <w:t>Type: DefaultPolInfo</w:t>
      </w:r>
      <w:r>
        <w:rPr>
          <w:noProof/>
        </w:rPr>
        <w:tab/>
      </w:r>
      <w:r>
        <w:rPr>
          <w:noProof/>
        </w:rPr>
        <w:fldChar w:fldCharType="begin"/>
      </w:r>
      <w:r>
        <w:rPr>
          <w:noProof/>
        </w:rPr>
        <w:instrText xml:space="preserve"> PAGEREF _Toc168550068 \h </w:instrText>
      </w:r>
      <w:r>
        <w:rPr>
          <w:noProof/>
        </w:rPr>
      </w:r>
      <w:r>
        <w:rPr>
          <w:noProof/>
        </w:rPr>
        <w:fldChar w:fldCharType="separate"/>
      </w:r>
      <w:r>
        <w:rPr>
          <w:noProof/>
        </w:rPr>
        <w:t>163</w:t>
      </w:r>
      <w:r>
        <w:rPr>
          <w:noProof/>
        </w:rPr>
        <w:fldChar w:fldCharType="end"/>
      </w:r>
    </w:p>
    <w:p w14:paraId="26EA2614" w14:textId="60D0164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.6.2.13</w:t>
      </w:r>
      <w:r>
        <w:rPr>
          <w:rFonts w:asciiTheme="minorHAnsi" w:eastAsiaTheme="minorEastAsia" w:hAnsiTheme="minorHAnsi" w:cstheme="minorBidi"/>
          <w:noProof/>
          <w:kern w:val="2"/>
          <w:sz w:val="21"/>
          <w:szCs w:val="22"/>
          <w:lang w:val="en-US" w:eastAsia="zh-CN"/>
          <w14:ligatures w14:val="standardContextual"/>
        </w:rPr>
        <w:tab/>
      </w:r>
      <w:r>
        <w:rPr>
          <w:noProof/>
        </w:rPr>
        <w:t>Type: HarmonizationNotif</w:t>
      </w:r>
      <w:r>
        <w:rPr>
          <w:noProof/>
        </w:rPr>
        <w:tab/>
      </w:r>
      <w:r>
        <w:rPr>
          <w:noProof/>
        </w:rPr>
        <w:fldChar w:fldCharType="begin"/>
      </w:r>
      <w:r>
        <w:rPr>
          <w:noProof/>
        </w:rPr>
        <w:instrText xml:space="preserve"> PAGEREF _Toc168550069 \h </w:instrText>
      </w:r>
      <w:r>
        <w:rPr>
          <w:noProof/>
        </w:rPr>
      </w:r>
      <w:r>
        <w:rPr>
          <w:noProof/>
        </w:rPr>
        <w:fldChar w:fldCharType="separate"/>
      </w:r>
      <w:r>
        <w:rPr>
          <w:noProof/>
        </w:rPr>
        <w:t>164</w:t>
      </w:r>
      <w:r>
        <w:rPr>
          <w:noProof/>
        </w:rPr>
        <w:fldChar w:fldCharType="end"/>
      </w:r>
    </w:p>
    <w:p w14:paraId="7FC39531" w14:textId="452C57E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.6.2.14</w:t>
      </w:r>
      <w:r>
        <w:rPr>
          <w:rFonts w:asciiTheme="minorHAnsi" w:eastAsiaTheme="minorEastAsia" w:hAnsiTheme="minorHAnsi" w:cstheme="minorBidi"/>
          <w:noProof/>
          <w:kern w:val="2"/>
          <w:sz w:val="21"/>
          <w:szCs w:val="22"/>
          <w:lang w:val="en-US" w:eastAsia="zh-CN"/>
          <w14:ligatures w14:val="standardContextual"/>
        </w:rPr>
        <w:tab/>
      </w:r>
      <w:r>
        <w:rPr>
          <w:noProof/>
        </w:rPr>
        <w:t>Type: HarmonizationResp</w:t>
      </w:r>
      <w:r>
        <w:rPr>
          <w:noProof/>
        </w:rPr>
        <w:tab/>
      </w:r>
      <w:r>
        <w:rPr>
          <w:noProof/>
        </w:rPr>
        <w:fldChar w:fldCharType="begin"/>
      </w:r>
      <w:r>
        <w:rPr>
          <w:noProof/>
        </w:rPr>
        <w:instrText xml:space="preserve"> PAGEREF _Toc168550070 \h </w:instrText>
      </w:r>
      <w:r>
        <w:rPr>
          <w:noProof/>
        </w:rPr>
      </w:r>
      <w:r>
        <w:rPr>
          <w:noProof/>
        </w:rPr>
        <w:fldChar w:fldCharType="separate"/>
      </w:r>
      <w:r>
        <w:rPr>
          <w:noProof/>
        </w:rPr>
        <w:t>164</w:t>
      </w:r>
      <w:r>
        <w:rPr>
          <w:noProof/>
        </w:rPr>
        <w:fldChar w:fldCharType="end"/>
      </w:r>
    </w:p>
    <w:p w14:paraId="0D3F8765" w14:textId="6850D69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.6.2.15</w:t>
      </w:r>
      <w:r>
        <w:rPr>
          <w:rFonts w:asciiTheme="minorHAnsi" w:eastAsiaTheme="minorEastAsia" w:hAnsiTheme="minorHAnsi" w:cstheme="minorBidi"/>
          <w:noProof/>
          <w:kern w:val="2"/>
          <w:sz w:val="21"/>
          <w:szCs w:val="22"/>
          <w:lang w:val="en-US" w:eastAsia="zh-CN"/>
          <w14:ligatures w14:val="standardContextual"/>
        </w:rPr>
        <w:tab/>
      </w:r>
      <w:r>
        <w:rPr>
          <w:noProof/>
        </w:rPr>
        <w:t>Type: NetSliceId</w:t>
      </w:r>
      <w:r>
        <w:rPr>
          <w:noProof/>
        </w:rPr>
        <w:tab/>
      </w:r>
      <w:r>
        <w:rPr>
          <w:noProof/>
        </w:rPr>
        <w:fldChar w:fldCharType="begin"/>
      </w:r>
      <w:r>
        <w:rPr>
          <w:noProof/>
        </w:rPr>
        <w:instrText xml:space="preserve"> PAGEREF _Toc168550071 \h </w:instrText>
      </w:r>
      <w:r>
        <w:rPr>
          <w:noProof/>
        </w:rPr>
      </w:r>
      <w:r>
        <w:rPr>
          <w:noProof/>
        </w:rPr>
        <w:fldChar w:fldCharType="separate"/>
      </w:r>
      <w:r>
        <w:rPr>
          <w:noProof/>
        </w:rPr>
        <w:t>164</w:t>
      </w:r>
      <w:r>
        <w:rPr>
          <w:noProof/>
        </w:rPr>
        <w:fldChar w:fldCharType="end"/>
      </w:r>
    </w:p>
    <w:p w14:paraId="5939D447" w14:textId="095B011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.6.2.16</w:t>
      </w:r>
      <w:r>
        <w:rPr>
          <w:rFonts w:asciiTheme="minorHAnsi" w:eastAsiaTheme="minorEastAsia" w:hAnsiTheme="minorHAnsi" w:cstheme="minorBidi"/>
          <w:noProof/>
          <w:kern w:val="2"/>
          <w:sz w:val="21"/>
          <w:szCs w:val="22"/>
          <w:lang w:val="en-US" w:eastAsia="zh-CN"/>
          <w14:ligatures w14:val="standardContextual"/>
        </w:rPr>
        <w:tab/>
      </w:r>
      <w:r>
        <w:rPr>
          <w:noProof/>
        </w:rPr>
        <w:t>Type: PolicyTriggers</w:t>
      </w:r>
      <w:r>
        <w:rPr>
          <w:noProof/>
        </w:rPr>
        <w:tab/>
      </w:r>
      <w:r>
        <w:rPr>
          <w:noProof/>
        </w:rPr>
        <w:fldChar w:fldCharType="begin"/>
      </w:r>
      <w:r>
        <w:rPr>
          <w:noProof/>
        </w:rPr>
        <w:instrText xml:space="preserve"> PAGEREF _Toc168550072 \h </w:instrText>
      </w:r>
      <w:r>
        <w:rPr>
          <w:noProof/>
        </w:rPr>
      </w:r>
      <w:r>
        <w:rPr>
          <w:noProof/>
        </w:rPr>
        <w:fldChar w:fldCharType="separate"/>
      </w:r>
      <w:r>
        <w:rPr>
          <w:noProof/>
        </w:rPr>
        <w:t>165</w:t>
      </w:r>
      <w:r>
        <w:rPr>
          <w:noProof/>
        </w:rPr>
        <w:fldChar w:fldCharType="end"/>
      </w:r>
    </w:p>
    <w:p w14:paraId="1A91968A" w14:textId="5C8C3A7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.6.2.17</w:t>
      </w:r>
      <w:r>
        <w:rPr>
          <w:rFonts w:asciiTheme="minorHAnsi" w:eastAsiaTheme="minorEastAsia" w:hAnsiTheme="minorHAnsi" w:cstheme="minorBidi"/>
          <w:noProof/>
          <w:kern w:val="2"/>
          <w:sz w:val="21"/>
          <w:szCs w:val="22"/>
          <w:lang w:val="en-US" w:eastAsia="zh-CN"/>
          <w14:ligatures w14:val="standardContextual"/>
        </w:rPr>
        <w:tab/>
      </w:r>
      <w:r>
        <w:rPr>
          <w:noProof/>
        </w:rPr>
        <w:t>Type: PolicyActions</w:t>
      </w:r>
      <w:r>
        <w:rPr>
          <w:noProof/>
        </w:rPr>
        <w:tab/>
      </w:r>
      <w:r>
        <w:rPr>
          <w:noProof/>
        </w:rPr>
        <w:fldChar w:fldCharType="begin"/>
      </w:r>
      <w:r>
        <w:rPr>
          <w:noProof/>
        </w:rPr>
        <w:instrText xml:space="preserve"> PAGEREF _Toc168550073 \h </w:instrText>
      </w:r>
      <w:r>
        <w:rPr>
          <w:noProof/>
        </w:rPr>
      </w:r>
      <w:r>
        <w:rPr>
          <w:noProof/>
        </w:rPr>
        <w:fldChar w:fldCharType="separate"/>
      </w:r>
      <w:r>
        <w:rPr>
          <w:noProof/>
        </w:rPr>
        <w:t>168</w:t>
      </w:r>
      <w:r>
        <w:rPr>
          <w:noProof/>
        </w:rPr>
        <w:fldChar w:fldCharType="end"/>
      </w:r>
    </w:p>
    <w:p w14:paraId="5E48F171" w14:textId="29E26BB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6.3</w:t>
      </w:r>
      <w:r>
        <w:rPr>
          <w:noProof/>
        </w:rPr>
        <w:t>.6.2.18</w:t>
      </w:r>
      <w:r>
        <w:rPr>
          <w:rFonts w:asciiTheme="minorHAnsi" w:eastAsiaTheme="minorEastAsia" w:hAnsiTheme="minorHAnsi" w:cstheme="minorBidi"/>
          <w:noProof/>
          <w:kern w:val="2"/>
          <w:sz w:val="21"/>
          <w:szCs w:val="22"/>
          <w:lang w:val="en-US" w:eastAsia="zh-CN"/>
          <w14:ligatures w14:val="standardContextual"/>
        </w:rPr>
        <w:tab/>
      </w:r>
      <w:r>
        <w:rPr>
          <w:noProof/>
        </w:rPr>
        <w:t>Type: TimePeriodInfo</w:t>
      </w:r>
      <w:r>
        <w:rPr>
          <w:noProof/>
        </w:rPr>
        <w:tab/>
      </w:r>
      <w:r>
        <w:rPr>
          <w:noProof/>
        </w:rPr>
        <w:fldChar w:fldCharType="begin"/>
      </w:r>
      <w:r>
        <w:rPr>
          <w:noProof/>
        </w:rPr>
        <w:instrText xml:space="preserve"> PAGEREF _Toc168550074 \h </w:instrText>
      </w:r>
      <w:r>
        <w:rPr>
          <w:noProof/>
        </w:rPr>
      </w:r>
      <w:r>
        <w:rPr>
          <w:noProof/>
        </w:rPr>
        <w:fldChar w:fldCharType="separate"/>
      </w:r>
      <w:r>
        <w:rPr>
          <w:noProof/>
        </w:rPr>
        <w:t>169</w:t>
      </w:r>
      <w:r>
        <w:rPr>
          <w:noProof/>
        </w:rPr>
        <w:fldChar w:fldCharType="end"/>
      </w:r>
    </w:p>
    <w:p w14:paraId="2F635691" w14:textId="0D0CCFC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_Toc168550075 \h </w:instrText>
      </w:r>
      <w:r>
        <w:rPr>
          <w:noProof/>
        </w:rPr>
      </w:r>
      <w:r>
        <w:rPr>
          <w:noProof/>
        </w:rPr>
        <w:fldChar w:fldCharType="separate"/>
      </w:r>
      <w:r>
        <w:rPr>
          <w:noProof/>
        </w:rPr>
        <w:t>169</w:t>
      </w:r>
      <w:r>
        <w:rPr>
          <w:noProof/>
        </w:rPr>
        <w:fldChar w:fldCharType="end"/>
      </w:r>
    </w:p>
    <w:p w14:paraId="10FCBC57" w14:textId="3934862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_Toc168550076 \h </w:instrText>
      </w:r>
      <w:r>
        <w:rPr>
          <w:noProof/>
        </w:rPr>
      </w:r>
      <w:r>
        <w:rPr>
          <w:noProof/>
        </w:rPr>
        <w:fldChar w:fldCharType="separate"/>
      </w:r>
      <w:r>
        <w:rPr>
          <w:noProof/>
        </w:rPr>
        <w:t>169</w:t>
      </w:r>
      <w:r>
        <w:rPr>
          <w:noProof/>
        </w:rPr>
        <w:fldChar w:fldCharType="end"/>
      </w:r>
    </w:p>
    <w:p w14:paraId="4AD209E8" w14:textId="0EC506E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_Toc168550077 \h </w:instrText>
      </w:r>
      <w:r>
        <w:rPr>
          <w:noProof/>
        </w:rPr>
      </w:r>
      <w:r>
        <w:rPr>
          <w:noProof/>
        </w:rPr>
        <w:fldChar w:fldCharType="separate"/>
      </w:r>
      <w:r>
        <w:rPr>
          <w:noProof/>
        </w:rPr>
        <w:t>169</w:t>
      </w:r>
      <w:r>
        <w:rPr>
          <w:noProof/>
        </w:rPr>
        <w:fldChar w:fldCharType="end"/>
      </w:r>
    </w:p>
    <w:p w14:paraId="76D2DAE0" w14:textId="496ADE9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PolicyType</w:t>
      </w:r>
      <w:r>
        <w:rPr>
          <w:noProof/>
        </w:rPr>
        <w:tab/>
      </w:r>
      <w:r>
        <w:rPr>
          <w:noProof/>
        </w:rPr>
        <w:fldChar w:fldCharType="begin"/>
      </w:r>
      <w:r>
        <w:rPr>
          <w:noProof/>
        </w:rPr>
        <w:instrText xml:space="preserve"> PAGEREF _Toc168550078 \h </w:instrText>
      </w:r>
      <w:r>
        <w:rPr>
          <w:noProof/>
        </w:rPr>
      </w:r>
      <w:r>
        <w:rPr>
          <w:noProof/>
        </w:rPr>
        <w:fldChar w:fldCharType="separate"/>
      </w:r>
      <w:r>
        <w:rPr>
          <w:noProof/>
        </w:rPr>
        <w:t>169</w:t>
      </w:r>
      <w:r>
        <w:rPr>
          <w:noProof/>
        </w:rPr>
        <w:fldChar w:fldCharType="end"/>
      </w:r>
    </w:p>
    <w:p w14:paraId="1223BC2A" w14:textId="4A77439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QoSAction</w:t>
      </w:r>
      <w:r>
        <w:rPr>
          <w:noProof/>
        </w:rPr>
        <w:tab/>
      </w:r>
      <w:r>
        <w:rPr>
          <w:noProof/>
        </w:rPr>
        <w:fldChar w:fldCharType="begin"/>
      </w:r>
      <w:r>
        <w:rPr>
          <w:noProof/>
        </w:rPr>
        <w:instrText xml:space="preserve"> PAGEREF _Toc168550079 \h </w:instrText>
      </w:r>
      <w:r>
        <w:rPr>
          <w:noProof/>
        </w:rPr>
      </w:r>
      <w:r>
        <w:rPr>
          <w:noProof/>
        </w:rPr>
        <w:fldChar w:fldCharType="separate"/>
      </w:r>
      <w:r>
        <w:rPr>
          <w:noProof/>
        </w:rPr>
        <w:t>170</w:t>
      </w:r>
      <w:r>
        <w:rPr>
          <w:noProof/>
        </w:rPr>
        <w:fldChar w:fldCharType="end"/>
      </w:r>
    </w:p>
    <w:p w14:paraId="7FF6433D" w14:textId="10297BC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_Toc168550080 \h </w:instrText>
      </w:r>
      <w:r>
        <w:rPr>
          <w:noProof/>
        </w:rPr>
      </w:r>
      <w:r>
        <w:rPr>
          <w:noProof/>
        </w:rPr>
        <w:fldChar w:fldCharType="separate"/>
      </w:r>
      <w:r>
        <w:rPr>
          <w:noProof/>
        </w:rPr>
        <w:t>170</w:t>
      </w:r>
      <w:r>
        <w:rPr>
          <w:noProof/>
        </w:rPr>
        <w:fldChar w:fldCharType="end"/>
      </w:r>
    </w:p>
    <w:p w14:paraId="257E6CE7" w14:textId="6DAD703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_Toc168550081 \h </w:instrText>
      </w:r>
      <w:r>
        <w:rPr>
          <w:noProof/>
        </w:rPr>
      </w:r>
      <w:r>
        <w:rPr>
          <w:noProof/>
        </w:rPr>
        <w:fldChar w:fldCharType="separate"/>
      </w:r>
      <w:r>
        <w:rPr>
          <w:noProof/>
        </w:rPr>
        <w:t>170</w:t>
      </w:r>
      <w:r>
        <w:rPr>
          <w:noProof/>
        </w:rPr>
        <w:fldChar w:fldCharType="end"/>
      </w:r>
    </w:p>
    <w:p w14:paraId="7E24A990" w14:textId="353F9F2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_Toc168550082 \h </w:instrText>
      </w:r>
      <w:r>
        <w:rPr>
          <w:noProof/>
        </w:rPr>
      </w:r>
      <w:r>
        <w:rPr>
          <w:noProof/>
        </w:rPr>
        <w:fldChar w:fldCharType="separate"/>
      </w:r>
      <w:r>
        <w:rPr>
          <w:noProof/>
        </w:rPr>
        <w:t>170</w:t>
      </w:r>
      <w:r>
        <w:rPr>
          <w:noProof/>
        </w:rPr>
        <w:fldChar w:fldCharType="end"/>
      </w:r>
    </w:p>
    <w:p w14:paraId="5F89FCBC" w14:textId="122D36B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_Toc168550083 \h </w:instrText>
      </w:r>
      <w:r>
        <w:rPr>
          <w:noProof/>
        </w:rPr>
      </w:r>
      <w:r>
        <w:rPr>
          <w:noProof/>
        </w:rPr>
        <w:fldChar w:fldCharType="separate"/>
      </w:r>
      <w:r>
        <w:rPr>
          <w:noProof/>
        </w:rPr>
        <w:t>170</w:t>
      </w:r>
      <w:r>
        <w:rPr>
          <w:noProof/>
        </w:rPr>
        <w:fldChar w:fldCharType="end"/>
      </w:r>
    </w:p>
    <w:p w14:paraId="4BB1A937" w14:textId="62B3AC4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_Toc168550084 \h </w:instrText>
      </w:r>
      <w:r>
        <w:rPr>
          <w:noProof/>
        </w:rPr>
      </w:r>
      <w:r>
        <w:rPr>
          <w:noProof/>
        </w:rPr>
        <w:fldChar w:fldCharType="separate"/>
      </w:r>
      <w:r>
        <w:rPr>
          <w:noProof/>
        </w:rPr>
        <w:t>170</w:t>
      </w:r>
      <w:r>
        <w:rPr>
          <w:noProof/>
        </w:rPr>
        <w:fldChar w:fldCharType="end"/>
      </w:r>
    </w:p>
    <w:p w14:paraId="79B5728D" w14:textId="37A6671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_Toc168550085 \h </w:instrText>
      </w:r>
      <w:r>
        <w:rPr>
          <w:noProof/>
        </w:rPr>
      </w:r>
      <w:r>
        <w:rPr>
          <w:noProof/>
        </w:rPr>
        <w:fldChar w:fldCharType="separate"/>
      </w:r>
      <w:r>
        <w:rPr>
          <w:noProof/>
        </w:rPr>
        <w:t>170</w:t>
      </w:r>
      <w:r>
        <w:rPr>
          <w:noProof/>
        </w:rPr>
        <w:fldChar w:fldCharType="end"/>
      </w:r>
    </w:p>
    <w:p w14:paraId="40F887AE" w14:textId="25CDA82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_Toc168550086 \h </w:instrText>
      </w:r>
      <w:r>
        <w:rPr>
          <w:noProof/>
        </w:rPr>
      </w:r>
      <w:r>
        <w:rPr>
          <w:noProof/>
        </w:rPr>
        <w:fldChar w:fldCharType="separate"/>
      </w:r>
      <w:r>
        <w:rPr>
          <w:noProof/>
        </w:rPr>
        <w:t>170</w:t>
      </w:r>
      <w:r>
        <w:rPr>
          <w:noProof/>
        </w:rPr>
        <w:fldChar w:fldCharType="end"/>
      </w:r>
    </w:p>
    <w:p w14:paraId="1979ECD0" w14:textId="1D09146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_Toc168550087 \h </w:instrText>
      </w:r>
      <w:r>
        <w:rPr>
          <w:noProof/>
        </w:rPr>
      </w:r>
      <w:r>
        <w:rPr>
          <w:noProof/>
        </w:rPr>
        <w:fldChar w:fldCharType="separate"/>
      </w:r>
      <w:r>
        <w:rPr>
          <w:noProof/>
        </w:rPr>
        <w:t>171</w:t>
      </w:r>
      <w:r>
        <w:rPr>
          <w:noProof/>
        </w:rPr>
        <w:fldChar w:fldCharType="end"/>
      </w:r>
    </w:p>
    <w:p w14:paraId="757EAFCA" w14:textId="3F89955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_Toc168550088 \h </w:instrText>
      </w:r>
      <w:r>
        <w:rPr>
          <w:noProof/>
        </w:rPr>
      </w:r>
      <w:r>
        <w:rPr>
          <w:noProof/>
        </w:rPr>
        <w:fldChar w:fldCharType="separate"/>
      </w:r>
      <w:r>
        <w:rPr>
          <w:noProof/>
        </w:rPr>
        <w:t>171</w:t>
      </w:r>
      <w:r>
        <w:rPr>
          <w:noProof/>
        </w:rPr>
        <w:fldChar w:fldCharType="end"/>
      </w:r>
    </w:p>
    <w:p w14:paraId="182ADC7C" w14:textId="09A295B9"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6.4</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 API</w:t>
      </w:r>
      <w:r>
        <w:rPr>
          <w:noProof/>
        </w:rPr>
        <w:tab/>
      </w:r>
      <w:r>
        <w:rPr>
          <w:noProof/>
        </w:rPr>
        <w:fldChar w:fldCharType="begin"/>
      </w:r>
      <w:r>
        <w:rPr>
          <w:noProof/>
        </w:rPr>
        <w:instrText xml:space="preserve"> PAGEREF _Toc168550089 \h </w:instrText>
      </w:r>
      <w:r>
        <w:rPr>
          <w:noProof/>
        </w:rPr>
      </w:r>
      <w:r>
        <w:rPr>
          <w:noProof/>
        </w:rPr>
        <w:fldChar w:fldCharType="separate"/>
      </w:r>
      <w:r>
        <w:rPr>
          <w:noProof/>
        </w:rPr>
        <w:t>171</w:t>
      </w:r>
      <w:r>
        <w:rPr>
          <w:noProof/>
        </w:rPr>
        <w:fldChar w:fldCharType="end"/>
      </w:r>
    </w:p>
    <w:p w14:paraId="3F593D84" w14:textId="0633387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6.4.1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_Toc168550090 \h </w:instrText>
      </w:r>
      <w:r>
        <w:rPr>
          <w:noProof/>
        </w:rPr>
      </w:r>
      <w:r>
        <w:rPr>
          <w:noProof/>
        </w:rPr>
        <w:fldChar w:fldCharType="separate"/>
      </w:r>
      <w:r>
        <w:rPr>
          <w:noProof/>
        </w:rPr>
        <w:t>171</w:t>
      </w:r>
      <w:r>
        <w:rPr>
          <w:noProof/>
        </w:rPr>
        <w:fldChar w:fldCharType="end"/>
      </w:r>
    </w:p>
    <w:p w14:paraId="5D99BAD5" w14:textId="2E8DAA4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6.4.2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_Toc168550091 \h </w:instrText>
      </w:r>
      <w:r>
        <w:rPr>
          <w:noProof/>
        </w:rPr>
      </w:r>
      <w:r>
        <w:rPr>
          <w:noProof/>
        </w:rPr>
        <w:fldChar w:fldCharType="separate"/>
      </w:r>
      <w:r>
        <w:rPr>
          <w:noProof/>
        </w:rPr>
        <w:t>172</w:t>
      </w:r>
      <w:r>
        <w:rPr>
          <w:noProof/>
        </w:rPr>
        <w:fldChar w:fldCharType="end"/>
      </w:r>
    </w:p>
    <w:p w14:paraId="6DA15AF6" w14:textId="1FFC25F8"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6.4.3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_Toc168550092 \h </w:instrText>
      </w:r>
      <w:r>
        <w:rPr>
          <w:noProof/>
        </w:rPr>
      </w:r>
      <w:r>
        <w:rPr>
          <w:noProof/>
        </w:rPr>
        <w:fldChar w:fldCharType="separate"/>
      </w:r>
      <w:r>
        <w:rPr>
          <w:noProof/>
        </w:rPr>
        <w:t>172</w:t>
      </w:r>
      <w:r>
        <w:rPr>
          <w:noProof/>
        </w:rPr>
        <w:fldChar w:fldCharType="end"/>
      </w:r>
    </w:p>
    <w:p w14:paraId="622B8A8C" w14:textId="70E54F8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_Toc168550093 \h </w:instrText>
      </w:r>
      <w:r>
        <w:rPr>
          <w:noProof/>
        </w:rPr>
      </w:r>
      <w:r>
        <w:rPr>
          <w:noProof/>
        </w:rPr>
        <w:fldChar w:fldCharType="separate"/>
      </w:r>
      <w:r>
        <w:rPr>
          <w:noProof/>
        </w:rPr>
        <w:t>172</w:t>
      </w:r>
      <w:r>
        <w:rPr>
          <w:noProof/>
        </w:rPr>
        <w:fldChar w:fldCharType="end"/>
      </w:r>
    </w:p>
    <w:p w14:paraId="3B6F0E60" w14:textId="3BC3BA4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6.4.3.2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rPr>
        <w:t xml:space="preserve">Network Slice Optimization </w:t>
      </w:r>
      <w:r w:rsidRPr="00113C3A">
        <w:rPr>
          <w:noProof/>
          <w:lang w:val="en-US"/>
        </w:rPr>
        <w:t>Subscriptions</w:t>
      </w:r>
      <w:r>
        <w:rPr>
          <w:noProof/>
        </w:rPr>
        <w:tab/>
      </w:r>
      <w:r>
        <w:rPr>
          <w:noProof/>
        </w:rPr>
        <w:fldChar w:fldCharType="begin"/>
      </w:r>
      <w:r>
        <w:rPr>
          <w:noProof/>
        </w:rPr>
        <w:instrText xml:space="preserve"> PAGEREF _Toc168550094 \h </w:instrText>
      </w:r>
      <w:r>
        <w:rPr>
          <w:noProof/>
        </w:rPr>
      </w:r>
      <w:r>
        <w:rPr>
          <w:noProof/>
        </w:rPr>
        <w:fldChar w:fldCharType="separate"/>
      </w:r>
      <w:r>
        <w:rPr>
          <w:noProof/>
        </w:rPr>
        <w:t>173</w:t>
      </w:r>
      <w:r>
        <w:rPr>
          <w:noProof/>
        </w:rPr>
        <w:fldChar w:fldCharType="end"/>
      </w:r>
    </w:p>
    <w:p w14:paraId="2E8759D5" w14:textId="4B54E7B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_Toc168550095 \h </w:instrText>
      </w:r>
      <w:r>
        <w:rPr>
          <w:noProof/>
        </w:rPr>
      </w:r>
      <w:r>
        <w:rPr>
          <w:noProof/>
        </w:rPr>
        <w:fldChar w:fldCharType="separate"/>
      </w:r>
      <w:r>
        <w:rPr>
          <w:noProof/>
        </w:rPr>
        <w:t>173</w:t>
      </w:r>
      <w:r>
        <w:rPr>
          <w:noProof/>
        </w:rPr>
        <w:fldChar w:fldCharType="end"/>
      </w:r>
    </w:p>
    <w:p w14:paraId="198E1BDE" w14:textId="40906FD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_Toc168550096 \h </w:instrText>
      </w:r>
      <w:r>
        <w:rPr>
          <w:noProof/>
        </w:rPr>
      </w:r>
      <w:r>
        <w:rPr>
          <w:noProof/>
        </w:rPr>
        <w:fldChar w:fldCharType="separate"/>
      </w:r>
      <w:r>
        <w:rPr>
          <w:noProof/>
        </w:rPr>
        <w:t>173</w:t>
      </w:r>
      <w:r>
        <w:rPr>
          <w:noProof/>
        </w:rPr>
        <w:fldChar w:fldCharType="end"/>
      </w:r>
    </w:p>
    <w:p w14:paraId="7BCFE52B" w14:textId="3829F1E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6.4.3.2.3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_Toc168550097 \h </w:instrText>
      </w:r>
      <w:r>
        <w:rPr>
          <w:noProof/>
        </w:rPr>
      </w:r>
      <w:r>
        <w:rPr>
          <w:noProof/>
        </w:rPr>
        <w:fldChar w:fldCharType="separate"/>
      </w:r>
      <w:r>
        <w:rPr>
          <w:noProof/>
        </w:rPr>
        <w:t>173</w:t>
      </w:r>
      <w:r>
        <w:rPr>
          <w:noProof/>
        </w:rPr>
        <w:fldChar w:fldCharType="end"/>
      </w:r>
    </w:p>
    <w:p w14:paraId="7197946F" w14:textId="656A4610"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6.4.3.2.3.1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_Toc168550098 \h </w:instrText>
      </w:r>
      <w:r>
        <w:rPr>
          <w:noProof/>
        </w:rPr>
      </w:r>
      <w:r>
        <w:rPr>
          <w:noProof/>
        </w:rPr>
        <w:fldChar w:fldCharType="separate"/>
      </w:r>
      <w:r>
        <w:rPr>
          <w:noProof/>
        </w:rPr>
        <w:t>173</w:t>
      </w:r>
      <w:r>
        <w:rPr>
          <w:noProof/>
        </w:rPr>
        <w:fldChar w:fldCharType="end"/>
      </w:r>
    </w:p>
    <w:p w14:paraId="5F26633A" w14:textId="490311B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6.4.3.2.4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_Toc168550099 \h </w:instrText>
      </w:r>
      <w:r>
        <w:rPr>
          <w:noProof/>
        </w:rPr>
      </w:r>
      <w:r>
        <w:rPr>
          <w:noProof/>
        </w:rPr>
        <w:fldChar w:fldCharType="separate"/>
      </w:r>
      <w:r>
        <w:rPr>
          <w:noProof/>
        </w:rPr>
        <w:t>174</w:t>
      </w:r>
      <w:r>
        <w:rPr>
          <w:noProof/>
        </w:rPr>
        <w:fldChar w:fldCharType="end"/>
      </w:r>
    </w:p>
    <w:p w14:paraId="5EB9A07B" w14:textId="7B87EDD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Network Slice Optimization Subscription</w:t>
      </w:r>
      <w:r>
        <w:rPr>
          <w:noProof/>
        </w:rPr>
        <w:tab/>
      </w:r>
      <w:r>
        <w:rPr>
          <w:noProof/>
        </w:rPr>
        <w:fldChar w:fldCharType="begin"/>
      </w:r>
      <w:r>
        <w:rPr>
          <w:noProof/>
        </w:rPr>
        <w:instrText xml:space="preserve"> PAGEREF _Toc168550100 \h </w:instrText>
      </w:r>
      <w:r>
        <w:rPr>
          <w:noProof/>
        </w:rPr>
      </w:r>
      <w:r>
        <w:rPr>
          <w:noProof/>
        </w:rPr>
        <w:fldChar w:fldCharType="separate"/>
      </w:r>
      <w:r>
        <w:rPr>
          <w:noProof/>
        </w:rPr>
        <w:t>174</w:t>
      </w:r>
      <w:r>
        <w:rPr>
          <w:noProof/>
        </w:rPr>
        <w:fldChar w:fldCharType="end"/>
      </w:r>
    </w:p>
    <w:p w14:paraId="124E648E" w14:textId="3CF9235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_Toc168550101 \h </w:instrText>
      </w:r>
      <w:r>
        <w:rPr>
          <w:noProof/>
        </w:rPr>
      </w:r>
      <w:r>
        <w:rPr>
          <w:noProof/>
        </w:rPr>
        <w:fldChar w:fldCharType="separate"/>
      </w:r>
      <w:r>
        <w:rPr>
          <w:noProof/>
        </w:rPr>
        <w:t>174</w:t>
      </w:r>
      <w:r>
        <w:rPr>
          <w:noProof/>
        </w:rPr>
        <w:fldChar w:fldCharType="end"/>
      </w:r>
    </w:p>
    <w:p w14:paraId="64745534" w14:textId="52BD14A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_Toc168550102 \h </w:instrText>
      </w:r>
      <w:r>
        <w:rPr>
          <w:noProof/>
        </w:rPr>
      </w:r>
      <w:r>
        <w:rPr>
          <w:noProof/>
        </w:rPr>
        <w:fldChar w:fldCharType="separate"/>
      </w:r>
      <w:r>
        <w:rPr>
          <w:noProof/>
        </w:rPr>
        <w:t>174</w:t>
      </w:r>
      <w:r>
        <w:rPr>
          <w:noProof/>
        </w:rPr>
        <w:fldChar w:fldCharType="end"/>
      </w:r>
    </w:p>
    <w:p w14:paraId="5DF59FE1" w14:textId="72F1F01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_Toc168550103 \h </w:instrText>
      </w:r>
      <w:r>
        <w:rPr>
          <w:noProof/>
        </w:rPr>
      </w:r>
      <w:r>
        <w:rPr>
          <w:noProof/>
        </w:rPr>
        <w:fldChar w:fldCharType="separate"/>
      </w:r>
      <w:r>
        <w:rPr>
          <w:noProof/>
        </w:rPr>
        <w:t>174</w:t>
      </w:r>
      <w:r>
        <w:rPr>
          <w:noProof/>
        </w:rPr>
        <w:fldChar w:fldCharType="end"/>
      </w:r>
    </w:p>
    <w:p w14:paraId="33035B79" w14:textId="0F726FC1"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6.4.3.3.3.1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_Toc168550104 \h </w:instrText>
      </w:r>
      <w:r>
        <w:rPr>
          <w:noProof/>
        </w:rPr>
      </w:r>
      <w:r>
        <w:rPr>
          <w:noProof/>
        </w:rPr>
        <w:fldChar w:fldCharType="separate"/>
      </w:r>
      <w:r>
        <w:rPr>
          <w:noProof/>
        </w:rPr>
        <w:t>174</w:t>
      </w:r>
      <w:r>
        <w:rPr>
          <w:noProof/>
        </w:rPr>
        <w:fldChar w:fldCharType="end"/>
      </w:r>
    </w:p>
    <w:p w14:paraId="22D8F78B" w14:textId="079D58CB"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6.4.3.3.3.2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_Toc168550105 \h </w:instrText>
      </w:r>
      <w:r>
        <w:rPr>
          <w:noProof/>
        </w:rPr>
      </w:r>
      <w:r>
        <w:rPr>
          <w:noProof/>
        </w:rPr>
        <w:fldChar w:fldCharType="separate"/>
      </w:r>
      <w:r>
        <w:rPr>
          <w:noProof/>
        </w:rPr>
        <w:t>175</w:t>
      </w:r>
      <w:r>
        <w:rPr>
          <w:noProof/>
        </w:rPr>
        <w:fldChar w:fldCharType="end"/>
      </w:r>
    </w:p>
    <w:p w14:paraId="789D4704" w14:textId="3D4FA24C"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6.4.3.3.3.3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_Toc168550106 \h </w:instrText>
      </w:r>
      <w:r>
        <w:rPr>
          <w:noProof/>
        </w:rPr>
      </w:r>
      <w:r>
        <w:rPr>
          <w:noProof/>
        </w:rPr>
        <w:fldChar w:fldCharType="separate"/>
      </w:r>
      <w:r>
        <w:rPr>
          <w:noProof/>
        </w:rPr>
        <w:t>176</w:t>
      </w:r>
      <w:r>
        <w:rPr>
          <w:noProof/>
        </w:rPr>
        <w:fldChar w:fldCharType="end"/>
      </w:r>
    </w:p>
    <w:p w14:paraId="44BA5525" w14:textId="6E735F7B"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6.4.3.3.3.4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_Toc168550107 \h </w:instrText>
      </w:r>
      <w:r>
        <w:rPr>
          <w:noProof/>
        </w:rPr>
      </w:r>
      <w:r>
        <w:rPr>
          <w:noProof/>
        </w:rPr>
        <w:fldChar w:fldCharType="separate"/>
      </w:r>
      <w:r>
        <w:rPr>
          <w:noProof/>
        </w:rPr>
        <w:t>177</w:t>
      </w:r>
      <w:r>
        <w:rPr>
          <w:noProof/>
        </w:rPr>
        <w:fldChar w:fldCharType="end"/>
      </w:r>
    </w:p>
    <w:p w14:paraId="3B614D79" w14:textId="4643B59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_Toc168550108 \h </w:instrText>
      </w:r>
      <w:r>
        <w:rPr>
          <w:noProof/>
        </w:rPr>
      </w:r>
      <w:r>
        <w:rPr>
          <w:noProof/>
        </w:rPr>
        <w:fldChar w:fldCharType="separate"/>
      </w:r>
      <w:r>
        <w:rPr>
          <w:noProof/>
        </w:rPr>
        <w:t>178</w:t>
      </w:r>
      <w:r>
        <w:rPr>
          <w:noProof/>
        </w:rPr>
        <w:fldChar w:fldCharType="end"/>
      </w:r>
    </w:p>
    <w:p w14:paraId="1EE5FD6A" w14:textId="570E393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6.4.4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_Toc168550109 \h </w:instrText>
      </w:r>
      <w:r>
        <w:rPr>
          <w:noProof/>
        </w:rPr>
      </w:r>
      <w:r>
        <w:rPr>
          <w:noProof/>
        </w:rPr>
        <w:fldChar w:fldCharType="separate"/>
      </w:r>
      <w:r>
        <w:rPr>
          <w:noProof/>
        </w:rPr>
        <w:t>178</w:t>
      </w:r>
      <w:r>
        <w:rPr>
          <w:noProof/>
        </w:rPr>
        <w:fldChar w:fldCharType="end"/>
      </w:r>
    </w:p>
    <w:p w14:paraId="783798E8" w14:textId="1456147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6.4.5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_Toc168550110 \h </w:instrText>
      </w:r>
      <w:r>
        <w:rPr>
          <w:noProof/>
        </w:rPr>
      </w:r>
      <w:r>
        <w:rPr>
          <w:noProof/>
        </w:rPr>
        <w:fldChar w:fldCharType="separate"/>
      </w:r>
      <w:r>
        <w:rPr>
          <w:noProof/>
        </w:rPr>
        <w:t>178</w:t>
      </w:r>
      <w:r>
        <w:rPr>
          <w:noProof/>
        </w:rPr>
        <w:fldChar w:fldCharType="end"/>
      </w:r>
    </w:p>
    <w:p w14:paraId="07F1EE7A" w14:textId="11F16A0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_Toc168550111 \h </w:instrText>
      </w:r>
      <w:r>
        <w:rPr>
          <w:noProof/>
        </w:rPr>
      </w:r>
      <w:r>
        <w:rPr>
          <w:noProof/>
        </w:rPr>
        <w:fldChar w:fldCharType="separate"/>
      </w:r>
      <w:r>
        <w:rPr>
          <w:noProof/>
        </w:rPr>
        <w:t>178</w:t>
      </w:r>
      <w:r>
        <w:rPr>
          <w:noProof/>
        </w:rPr>
        <w:fldChar w:fldCharType="end"/>
      </w:r>
    </w:p>
    <w:p w14:paraId="67566AE7" w14:textId="5026E2A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Optimization </w:t>
      </w:r>
      <w:r w:rsidRPr="00113C3A">
        <w:rPr>
          <w:noProof/>
          <w:lang w:val="en-US"/>
        </w:rPr>
        <w:t>Notification</w:t>
      </w:r>
      <w:r>
        <w:rPr>
          <w:noProof/>
        </w:rPr>
        <w:tab/>
      </w:r>
      <w:r>
        <w:rPr>
          <w:noProof/>
        </w:rPr>
        <w:fldChar w:fldCharType="begin"/>
      </w:r>
      <w:r>
        <w:rPr>
          <w:noProof/>
        </w:rPr>
        <w:instrText xml:space="preserve"> PAGEREF _Toc168550112 \h </w:instrText>
      </w:r>
      <w:r>
        <w:rPr>
          <w:noProof/>
        </w:rPr>
      </w:r>
      <w:r>
        <w:rPr>
          <w:noProof/>
        </w:rPr>
        <w:fldChar w:fldCharType="separate"/>
      </w:r>
      <w:r>
        <w:rPr>
          <w:noProof/>
        </w:rPr>
        <w:t>179</w:t>
      </w:r>
      <w:r>
        <w:rPr>
          <w:noProof/>
        </w:rPr>
        <w:fldChar w:fldCharType="end"/>
      </w:r>
    </w:p>
    <w:p w14:paraId="794FFCAD" w14:textId="7022FE4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_Toc168550113 \h </w:instrText>
      </w:r>
      <w:r>
        <w:rPr>
          <w:noProof/>
        </w:rPr>
      </w:r>
      <w:r>
        <w:rPr>
          <w:noProof/>
        </w:rPr>
        <w:fldChar w:fldCharType="separate"/>
      </w:r>
      <w:r>
        <w:rPr>
          <w:noProof/>
        </w:rPr>
        <w:t>179</w:t>
      </w:r>
      <w:r>
        <w:rPr>
          <w:noProof/>
        </w:rPr>
        <w:fldChar w:fldCharType="end"/>
      </w:r>
    </w:p>
    <w:p w14:paraId="0C9D741C" w14:textId="5CDE974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_Toc168550114 \h </w:instrText>
      </w:r>
      <w:r>
        <w:rPr>
          <w:noProof/>
        </w:rPr>
      </w:r>
      <w:r>
        <w:rPr>
          <w:noProof/>
        </w:rPr>
        <w:fldChar w:fldCharType="separate"/>
      </w:r>
      <w:r>
        <w:rPr>
          <w:noProof/>
        </w:rPr>
        <w:t>179</w:t>
      </w:r>
      <w:r>
        <w:rPr>
          <w:noProof/>
        </w:rPr>
        <w:fldChar w:fldCharType="end"/>
      </w:r>
    </w:p>
    <w:p w14:paraId="0F7C0202" w14:textId="67A3737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_Toc168550115 \h </w:instrText>
      </w:r>
      <w:r>
        <w:rPr>
          <w:noProof/>
        </w:rPr>
      </w:r>
      <w:r>
        <w:rPr>
          <w:noProof/>
        </w:rPr>
        <w:fldChar w:fldCharType="separate"/>
      </w:r>
      <w:r>
        <w:rPr>
          <w:noProof/>
        </w:rPr>
        <w:t>179</w:t>
      </w:r>
      <w:r>
        <w:rPr>
          <w:noProof/>
        </w:rPr>
        <w:fldChar w:fldCharType="end"/>
      </w:r>
    </w:p>
    <w:p w14:paraId="2365C42B" w14:textId="2E0310D6"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6.4.5.2.3.1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_Toc168550116 \h </w:instrText>
      </w:r>
      <w:r>
        <w:rPr>
          <w:noProof/>
        </w:rPr>
      </w:r>
      <w:r>
        <w:rPr>
          <w:noProof/>
        </w:rPr>
        <w:fldChar w:fldCharType="separate"/>
      </w:r>
      <w:r>
        <w:rPr>
          <w:noProof/>
        </w:rPr>
        <w:t>179</w:t>
      </w:r>
      <w:r>
        <w:rPr>
          <w:noProof/>
        </w:rPr>
        <w:fldChar w:fldCharType="end"/>
      </w:r>
    </w:p>
    <w:p w14:paraId="12237D5E" w14:textId="56FC55F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6.4.6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_Toc168550117 \h </w:instrText>
      </w:r>
      <w:r>
        <w:rPr>
          <w:noProof/>
        </w:rPr>
      </w:r>
      <w:r>
        <w:rPr>
          <w:noProof/>
        </w:rPr>
        <w:fldChar w:fldCharType="separate"/>
      </w:r>
      <w:r>
        <w:rPr>
          <w:noProof/>
        </w:rPr>
        <w:t>180</w:t>
      </w:r>
      <w:r>
        <w:rPr>
          <w:noProof/>
        </w:rPr>
        <w:fldChar w:fldCharType="end"/>
      </w:r>
    </w:p>
    <w:p w14:paraId="768D2728" w14:textId="5CFA34B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_Toc168550118 \h </w:instrText>
      </w:r>
      <w:r>
        <w:rPr>
          <w:noProof/>
        </w:rPr>
      </w:r>
      <w:r>
        <w:rPr>
          <w:noProof/>
        </w:rPr>
        <w:fldChar w:fldCharType="separate"/>
      </w:r>
      <w:r>
        <w:rPr>
          <w:noProof/>
        </w:rPr>
        <w:t>180</w:t>
      </w:r>
      <w:r>
        <w:rPr>
          <w:noProof/>
        </w:rPr>
        <w:fldChar w:fldCharType="end"/>
      </w:r>
    </w:p>
    <w:p w14:paraId="20242996" w14:textId="37827EC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6.4.6.2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_Toc168550119 \h </w:instrText>
      </w:r>
      <w:r>
        <w:rPr>
          <w:noProof/>
        </w:rPr>
      </w:r>
      <w:r>
        <w:rPr>
          <w:noProof/>
        </w:rPr>
        <w:fldChar w:fldCharType="separate"/>
      </w:r>
      <w:r>
        <w:rPr>
          <w:noProof/>
        </w:rPr>
        <w:t>181</w:t>
      </w:r>
      <w:r>
        <w:rPr>
          <w:noProof/>
        </w:rPr>
        <w:fldChar w:fldCharType="end"/>
      </w:r>
    </w:p>
    <w:p w14:paraId="265C234E" w14:textId="3E1C15C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6.4.6.2.1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_Toc168550120 \h </w:instrText>
      </w:r>
      <w:r>
        <w:rPr>
          <w:noProof/>
        </w:rPr>
      </w:r>
      <w:r>
        <w:rPr>
          <w:noProof/>
        </w:rPr>
        <w:fldChar w:fldCharType="separate"/>
      </w:r>
      <w:r>
        <w:rPr>
          <w:noProof/>
        </w:rPr>
        <w:t>181</w:t>
      </w:r>
      <w:r>
        <w:rPr>
          <w:noProof/>
        </w:rPr>
        <w:fldChar w:fldCharType="end"/>
      </w:r>
    </w:p>
    <w:p w14:paraId="37C32993" w14:textId="4D234D0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6.4.6.2.2</w:t>
      </w:r>
      <w:r>
        <w:rPr>
          <w:rFonts w:asciiTheme="minorHAnsi" w:eastAsiaTheme="minorEastAsia" w:hAnsiTheme="minorHAnsi" w:cstheme="minorBidi"/>
          <w:noProof/>
          <w:kern w:val="2"/>
          <w:sz w:val="21"/>
          <w:szCs w:val="22"/>
          <w:lang w:val="en-US" w:eastAsia="zh-CN"/>
          <w14:ligatures w14:val="standardContextual"/>
        </w:rPr>
        <w:tab/>
      </w:r>
      <w:r>
        <w:rPr>
          <w:noProof/>
        </w:rPr>
        <w:t>Type: NetSliceOptSubsc</w:t>
      </w:r>
      <w:r>
        <w:rPr>
          <w:noProof/>
        </w:rPr>
        <w:tab/>
      </w:r>
      <w:r>
        <w:rPr>
          <w:noProof/>
        </w:rPr>
        <w:fldChar w:fldCharType="begin"/>
      </w:r>
      <w:r>
        <w:rPr>
          <w:noProof/>
        </w:rPr>
        <w:instrText xml:space="preserve"> PAGEREF _Toc168550121 \h </w:instrText>
      </w:r>
      <w:r>
        <w:rPr>
          <w:noProof/>
        </w:rPr>
      </w:r>
      <w:r>
        <w:rPr>
          <w:noProof/>
        </w:rPr>
        <w:fldChar w:fldCharType="separate"/>
      </w:r>
      <w:r>
        <w:rPr>
          <w:noProof/>
        </w:rPr>
        <w:t>182</w:t>
      </w:r>
      <w:r>
        <w:rPr>
          <w:noProof/>
        </w:rPr>
        <w:fldChar w:fldCharType="end"/>
      </w:r>
    </w:p>
    <w:p w14:paraId="551EB5C2" w14:textId="1290565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6.4.6.2.3</w:t>
      </w:r>
      <w:r>
        <w:rPr>
          <w:rFonts w:asciiTheme="minorHAnsi" w:eastAsiaTheme="minorEastAsia" w:hAnsiTheme="minorHAnsi" w:cstheme="minorBidi"/>
          <w:noProof/>
          <w:kern w:val="2"/>
          <w:sz w:val="21"/>
          <w:szCs w:val="22"/>
          <w:lang w:val="en-US" w:eastAsia="zh-CN"/>
          <w14:ligatures w14:val="standardContextual"/>
        </w:rPr>
        <w:tab/>
      </w:r>
      <w:r>
        <w:rPr>
          <w:noProof/>
        </w:rPr>
        <w:t>Type: NetSliceOptSubscPatch</w:t>
      </w:r>
      <w:r>
        <w:rPr>
          <w:noProof/>
        </w:rPr>
        <w:tab/>
      </w:r>
      <w:r>
        <w:rPr>
          <w:noProof/>
        </w:rPr>
        <w:fldChar w:fldCharType="begin"/>
      </w:r>
      <w:r>
        <w:rPr>
          <w:noProof/>
        </w:rPr>
        <w:instrText xml:space="preserve"> PAGEREF _Toc168550122 \h </w:instrText>
      </w:r>
      <w:r>
        <w:rPr>
          <w:noProof/>
        </w:rPr>
      </w:r>
      <w:r>
        <w:rPr>
          <w:noProof/>
        </w:rPr>
        <w:fldChar w:fldCharType="separate"/>
      </w:r>
      <w:r>
        <w:rPr>
          <w:noProof/>
        </w:rPr>
        <w:t>183</w:t>
      </w:r>
      <w:r>
        <w:rPr>
          <w:noProof/>
        </w:rPr>
        <w:fldChar w:fldCharType="end"/>
      </w:r>
    </w:p>
    <w:p w14:paraId="162FA6A6" w14:textId="72D56E1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6.4.6.2.4</w:t>
      </w:r>
      <w:r>
        <w:rPr>
          <w:rFonts w:asciiTheme="minorHAnsi" w:eastAsiaTheme="minorEastAsia" w:hAnsiTheme="minorHAnsi" w:cstheme="minorBidi"/>
          <w:noProof/>
          <w:kern w:val="2"/>
          <w:sz w:val="21"/>
          <w:szCs w:val="22"/>
          <w:lang w:val="en-US" w:eastAsia="zh-CN"/>
          <w14:ligatures w14:val="standardContextual"/>
        </w:rPr>
        <w:tab/>
      </w:r>
      <w:r>
        <w:rPr>
          <w:noProof/>
        </w:rPr>
        <w:t>Type: NetSliceOptNotif</w:t>
      </w:r>
      <w:r>
        <w:rPr>
          <w:noProof/>
        </w:rPr>
        <w:tab/>
      </w:r>
      <w:r>
        <w:rPr>
          <w:noProof/>
        </w:rPr>
        <w:fldChar w:fldCharType="begin"/>
      </w:r>
      <w:r>
        <w:rPr>
          <w:noProof/>
        </w:rPr>
        <w:instrText xml:space="preserve"> PAGEREF _Toc168550123 \h </w:instrText>
      </w:r>
      <w:r>
        <w:rPr>
          <w:noProof/>
        </w:rPr>
      </w:r>
      <w:r>
        <w:rPr>
          <w:noProof/>
        </w:rPr>
        <w:fldChar w:fldCharType="separate"/>
      </w:r>
      <w:r>
        <w:rPr>
          <w:noProof/>
        </w:rPr>
        <w:t>183</w:t>
      </w:r>
      <w:r>
        <w:rPr>
          <w:noProof/>
        </w:rPr>
        <w:fldChar w:fldCharType="end"/>
      </w:r>
    </w:p>
    <w:p w14:paraId="3D18F99C" w14:textId="0778F22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_Toc168550124 \h </w:instrText>
      </w:r>
      <w:r>
        <w:rPr>
          <w:noProof/>
        </w:rPr>
      </w:r>
      <w:r>
        <w:rPr>
          <w:noProof/>
        </w:rPr>
        <w:fldChar w:fldCharType="separate"/>
      </w:r>
      <w:r>
        <w:rPr>
          <w:noProof/>
        </w:rPr>
        <w:t>184</w:t>
      </w:r>
      <w:r>
        <w:rPr>
          <w:noProof/>
        </w:rPr>
        <w:fldChar w:fldCharType="end"/>
      </w:r>
    </w:p>
    <w:p w14:paraId="022C9E35" w14:textId="12956A8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_Toc168550125 \h </w:instrText>
      </w:r>
      <w:r>
        <w:rPr>
          <w:noProof/>
        </w:rPr>
      </w:r>
      <w:r>
        <w:rPr>
          <w:noProof/>
        </w:rPr>
        <w:fldChar w:fldCharType="separate"/>
      </w:r>
      <w:r>
        <w:rPr>
          <w:noProof/>
        </w:rPr>
        <w:t>184</w:t>
      </w:r>
      <w:r>
        <w:rPr>
          <w:noProof/>
        </w:rPr>
        <w:fldChar w:fldCharType="end"/>
      </w:r>
    </w:p>
    <w:p w14:paraId="04BE0424" w14:textId="5DE3B88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_Toc168550126 \h </w:instrText>
      </w:r>
      <w:r>
        <w:rPr>
          <w:noProof/>
        </w:rPr>
      </w:r>
      <w:r>
        <w:rPr>
          <w:noProof/>
        </w:rPr>
        <w:fldChar w:fldCharType="separate"/>
      </w:r>
      <w:r>
        <w:rPr>
          <w:noProof/>
        </w:rPr>
        <w:t>184</w:t>
      </w:r>
      <w:r>
        <w:rPr>
          <w:noProof/>
        </w:rPr>
        <w:fldChar w:fldCharType="end"/>
      </w:r>
    </w:p>
    <w:p w14:paraId="08B184FE" w14:textId="52E78BC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_Toc168550127 \h </w:instrText>
      </w:r>
      <w:r>
        <w:rPr>
          <w:noProof/>
        </w:rPr>
      </w:r>
      <w:r>
        <w:rPr>
          <w:noProof/>
        </w:rPr>
        <w:fldChar w:fldCharType="separate"/>
      </w:r>
      <w:r>
        <w:rPr>
          <w:noProof/>
        </w:rPr>
        <w:t>184</w:t>
      </w:r>
      <w:r>
        <w:rPr>
          <w:noProof/>
        </w:rPr>
        <w:fldChar w:fldCharType="end"/>
      </w:r>
    </w:p>
    <w:p w14:paraId="1D47B951" w14:textId="19CE513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_Toc168550128 \h </w:instrText>
      </w:r>
      <w:r>
        <w:rPr>
          <w:noProof/>
        </w:rPr>
      </w:r>
      <w:r>
        <w:rPr>
          <w:noProof/>
        </w:rPr>
        <w:fldChar w:fldCharType="separate"/>
      </w:r>
      <w:r>
        <w:rPr>
          <w:noProof/>
        </w:rPr>
        <w:t>184</w:t>
      </w:r>
      <w:r>
        <w:rPr>
          <w:noProof/>
        </w:rPr>
        <w:fldChar w:fldCharType="end"/>
      </w:r>
    </w:p>
    <w:p w14:paraId="639D13B8" w14:textId="3CCEF67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_Toc168550129 \h </w:instrText>
      </w:r>
      <w:r>
        <w:rPr>
          <w:noProof/>
        </w:rPr>
      </w:r>
      <w:r>
        <w:rPr>
          <w:noProof/>
        </w:rPr>
        <w:fldChar w:fldCharType="separate"/>
      </w:r>
      <w:r>
        <w:rPr>
          <w:noProof/>
        </w:rPr>
        <w:t>184</w:t>
      </w:r>
      <w:r>
        <w:rPr>
          <w:noProof/>
        </w:rPr>
        <w:fldChar w:fldCharType="end"/>
      </w:r>
    </w:p>
    <w:p w14:paraId="1C0A751A" w14:textId="3D987B2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6.4.7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_Toc168550130 \h </w:instrText>
      </w:r>
      <w:r>
        <w:rPr>
          <w:noProof/>
        </w:rPr>
      </w:r>
      <w:r>
        <w:rPr>
          <w:noProof/>
        </w:rPr>
        <w:fldChar w:fldCharType="separate"/>
      </w:r>
      <w:r>
        <w:rPr>
          <w:noProof/>
        </w:rPr>
        <w:t>184</w:t>
      </w:r>
      <w:r>
        <w:rPr>
          <w:noProof/>
        </w:rPr>
        <w:fldChar w:fldCharType="end"/>
      </w:r>
    </w:p>
    <w:p w14:paraId="583B3891" w14:textId="0630B06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_Toc168550131 \h </w:instrText>
      </w:r>
      <w:r>
        <w:rPr>
          <w:noProof/>
        </w:rPr>
      </w:r>
      <w:r>
        <w:rPr>
          <w:noProof/>
        </w:rPr>
        <w:fldChar w:fldCharType="separate"/>
      </w:r>
      <w:r>
        <w:rPr>
          <w:noProof/>
        </w:rPr>
        <w:t>184</w:t>
      </w:r>
      <w:r>
        <w:rPr>
          <w:noProof/>
        </w:rPr>
        <w:fldChar w:fldCharType="end"/>
      </w:r>
    </w:p>
    <w:p w14:paraId="72F5EF82" w14:textId="1E76119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_Toc168550132 \h </w:instrText>
      </w:r>
      <w:r>
        <w:rPr>
          <w:noProof/>
        </w:rPr>
      </w:r>
      <w:r>
        <w:rPr>
          <w:noProof/>
        </w:rPr>
        <w:fldChar w:fldCharType="separate"/>
      </w:r>
      <w:r>
        <w:rPr>
          <w:noProof/>
        </w:rPr>
        <w:t>184</w:t>
      </w:r>
      <w:r>
        <w:rPr>
          <w:noProof/>
        </w:rPr>
        <w:fldChar w:fldCharType="end"/>
      </w:r>
    </w:p>
    <w:p w14:paraId="5FF25073" w14:textId="6C1CCA0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_Toc168550133 \h </w:instrText>
      </w:r>
      <w:r>
        <w:rPr>
          <w:noProof/>
        </w:rPr>
      </w:r>
      <w:r>
        <w:rPr>
          <w:noProof/>
        </w:rPr>
        <w:fldChar w:fldCharType="separate"/>
      </w:r>
      <w:r>
        <w:rPr>
          <w:noProof/>
        </w:rPr>
        <w:t>184</w:t>
      </w:r>
      <w:r>
        <w:rPr>
          <w:noProof/>
        </w:rPr>
        <w:fldChar w:fldCharType="end"/>
      </w:r>
    </w:p>
    <w:p w14:paraId="6E05404A" w14:textId="37E3003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6.4.8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_Toc168550134 \h </w:instrText>
      </w:r>
      <w:r>
        <w:rPr>
          <w:noProof/>
        </w:rPr>
      </w:r>
      <w:r>
        <w:rPr>
          <w:noProof/>
        </w:rPr>
        <w:fldChar w:fldCharType="separate"/>
      </w:r>
      <w:r>
        <w:rPr>
          <w:noProof/>
        </w:rPr>
        <w:t>184</w:t>
      </w:r>
      <w:r>
        <w:rPr>
          <w:noProof/>
        </w:rPr>
        <w:fldChar w:fldCharType="end"/>
      </w:r>
    </w:p>
    <w:p w14:paraId="5A804207" w14:textId="55FB74B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6.4.9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_Toc168550135 \h </w:instrText>
      </w:r>
      <w:r>
        <w:rPr>
          <w:noProof/>
        </w:rPr>
      </w:r>
      <w:r>
        <w:rPr>
          <w:noProof/>
        </w:rPr>
        <w:fldChar w:fldCharType="separate"/>
      </w:r>
      <w:r>
        <w:rPr>
          <w:noProof/>
        </w:rPr>
        <w:t>185</w:t>
      </w:r>
      <w:r>
        <w:rPr>
          <w:noProof/>
        </w:rPr>
        <w:fldChar w:fldCharType="end"/>
      </w:r>
    </w:p>
    <w:p w14:paraId="0571FD29" w14:textId="73C55DC2"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6.5</w:t>
      </w:r>
      <w:r>
        <w:rPr>
          <w:rFonts w:asciiTheme="minorHAnsi" w:eastAsiaTheme="minorEastAsia" w:hAnsiTheme="minorHAnsi" w:cstheme="minorBidi"/>
          <w:noProof/>
          <w:kern w:val="2"/>
          <w:sz w:val="21"/>
          <w:szCs w:val="22"/>
          <w:lang w:val="en-US" w:eastAsia="zh-CN"/>
          <w14:ligatures w14:val="standardContextual"/>
        </w:rPr>
        <w:tab/>
      </w:r>
      <w:r>
        <w:rPr>
          <w:noProof/>
        </w:rPr>
        <w:t>NSCE_ManagementServiceDiscovery API</w:t>
      </w:r>
      <w:r>
        <w:rPr>
          <w:noProof/>
        </w:rPr>
        <w:tab/>
      </w:r>
      <w:r>
        <w:rPr>
          <w:noProof/>
        </w:rPr>
        <w:fldChar w:fldCharType="begin"/>
      </w:r>
      <w:r>
        <w:rPr>
          <w:noProof/>
        </w:rPr>
        <w:instrText xml:space="preserve"> PAGEREF _Toc168550136 \h </w:instrText>
      </w:r>
      <w:r>
        <w:rPr>
          <w:noProof/>
        </w:rPr>
      </w:r>
      <w:r>
        <w:rPr>
          <w:noProof/>
        </w:rPr>
        <w:fldChar w:fldCharType="separate"/>
      </w:r>
      <w:r>
        <w:rPr>
          <w:noProof/>
        </w:rPr>
        <w:t>185</w:t>
      </w:r>
      <w:r>
        <w:rPr>
          <w:noProof/>
        </w:rPr>
        <w:fldChar w:fldCharType="end"/>
      </w:r>
    </w:p>
    <w:p w14:paraId="0109AF9E" w14:textId="4B4D6C6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_Toc168550137 \h </w:instrText>
      </w:r>
      <w:r>
        <w:rPr>
          <w:noProof/>
        </w:rPr>
      </w:r>
      <w:r>
        <w:rPr>
          <w:noProof/>
        </w:rPr>
        <w:fldChar w:fldCharType="separate"/>
      </w:r>
      <w:r>
        <w:rPr>
          <w:noProof/>
        </w:rPr>
        <w:t>185</w:t>
      </w:r>
      <w:r>
        <w:rPr>
          <w:noProof/>
        </w:rPr>
        <w:fldChar w:fldCharType="end"/>
      </w:r>
    </w:p>
    <w:p w14:paraId="6BA2E9D5" w14:textId="52CE502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_Toc168550138 \h </w:instrText>
      </w:r>
      <w:r>
        <w:rPr>
          <w:noProof/>
        </w:rPr>
      </w:r>
      <w:r>
        <w:rPr>
          <w:noProof/>
        </w:rPr>
        <w:fldChar w:fldCharType="separate"/>
      </w:r>
      <w:r>
        <w:rPr>
          <w:noProof/>
        </w:rPr>
        <w:t>185</w:t>
      </w:r>
      <w:r>
        <w:rPr>
          <w:noProof/>
        </w:rPr>
        <w:fldChar w:fldCharType="end"/>
      </w:r>
    </w:p>
    <w:p w14:paraId="63F17B60" w14:textId="142B0F8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_Toc168550139 \h </w:instrText>
      </w:r>
      <w:r>
        <w:rPr>
          <w:noProof/>
        </w:rPr>
      </w:r>
      <w:r>
        <w:rPr>
          <w:noProof/>
        </w:rPr>
        <w:fldChar w:fldCharType="separate"/>
      </w:r>
      <w:r>
        <w:rPr>
          <w:noProof/>
        </w:rPr>
        <w:t>185</w:t>
      </w:r>
      <w:r>
        <w:rPr>
          <w:noProof/>
        </w:rPr>
        <w:fldChar w:fldCharType="end"/>
      </w:r>
    </w:p>
    <w:p w14:paraId="421705F0" w14:textId="3A7FBC5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_Toc168550140 \h </w:instrText>
      </w:r>
      <w:r>
        <w:rPr>
          <w:noProof/>
        </w:rPr>
      </w:r>
      <w:r>
        <w:rPr>
          <w:noProof/>
        </w:rPr>
        <w:fldChar w:fldCharType="separate"/>
      </w:r>
      <w:r>
        <w:rPr>
          <w:noProof/>
        </w:rPr>
        <w:t>185</w:t>
      </w:r>
      <w:r>
        <w:rPr>
          <w:noProof/>
        </w:rPr>
        <w:fldChar w:fldCharType="end"/>
      </w:r>
    </w:p>
    <w:p w14:paraId="084BAFE4" w14:textId="019CEB1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6.5.3.2</w:t>
      </w:r>
      <w:r>
        <w:rPr>
          <w:rFonts w:asciiTheme="minorHAnsi" w:eastAsiaTheme="minorEastAsia" w:hAnsiTheme="minorHAnsi" w:cstheme="minorBidi"/>
          <w:noProof/>
          <w:kern w:val="2"/>
          <w:sz w:val="21"/>
          <w:szCs w:val="22"/>
          <w:lang w:val="en-US" w:eastAsia="zh-CN"/>
          <w14:ligatures w14:val="standardContextual"/>
        </w:rPr>
        <w:tab/>
      </w:r>
      <w:r>
        <w:rPr>
          <w:noProof/>
        </w:rPr>
        <w:t>Resource: Management Discovery Subscription</w:t>
      </w:r>
      <w:r>
        <w:rPr>
          <w:noProof/>
        </w:rPr>
        <w:tab/>
      </w:r>
      <w:r>
        <w:rPr>
          <w:noProof/>
        </w:rPr>
        <w:fldChar w:fldCharType="begin"/>
      </w:r>
      <w:r>
        <w:rPr>
          <w:noProof/>
        </w:rPr>
        <w:instrText xml:space="preserve"> PAGEREF _Toc168550141 \h </w:instrText>
      </w:r>
      <w:r>
        <w:rPr>
          <w:noProof/>
        </w:rPr>
      </w:r>
      <w:r>
        <w:rPr>
          <w:noProof/>
        </w:rPr>
        <w:fldChar w:fldCharType="separate"/>
      </w:r>
      <w:r>
        <w:rPr>
          <w:noProof/>
        </w:rPr>
        <w:t>186</w:t>
      </w:r>
      <w:r>
        <w:rPr>
          <w:noProof/>
        </w:rPr>
        <w:fldChar w:fldCharType="end"/>
      </w:r>
    </w:p>
    <w:p w14:paraId="5AA7804A" w14:textId="7CCD8AA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6.5.3.2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_Toc168550142 \h </w:instrText>
      </w:r>
      <w:r>
        <w:rPr>
          <w:noProof/>
        </w:rPr>
      </w:r>
      <w:r>
        <w:rPr>
          <w:noProof/>
        </w:rPr>
        <w:fldChar w:fldCharType="separate"/>
      </w:r>
      <w:r>
        <w:rPr>
          <w:noProof/>
        </w:rPr>
        <w:t>186</w:t>
      </w:r>
      <w:r>
        <w:rPr>
          <w:noProof/>
        </w:rPr>
        <w:fldChar w:fldCharType="end"/>
      </w:r>
    </w:p>
    <w:p w14:paraId="66F17524" w14:textId="375FD4E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6.5.3.2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_Toc168550143 \h </w:instrText>
      </w:r>
      <w:r>
        <w:rPr>
          <w:noProof/>
        </w:rPr>
      </w:r>
      <w:r>
        <w:rPr>
          <w:noProof/>
        </w:rPr>
        <w:fldChar w:fldCharType="separate"/>
      </w:r>
      <w:r>
        <w:rPr>
          <w:noProof/>
        </w:rPr>
        <w:t>187</w:t>
      </w:r>
      <w:r>
        <w:rPr>
          <w:noProof/>
        </w:rPr>
        <w:fldChar w:fldCharType="end"/>
      </w:r>
    </w:p>
    <w:p w14:paraId="5827D33F" w14:textId="5D20FC0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6.5.3.2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_Toc168550144 \h </w:instrText>
      </w:r>
      <w:r>
        <w:rPr>
          <w:noProof/>
        </w:rPr>
      </w:r>
      <w:r>
        <w:rPr>
          <w:noProof/>
        </w:rPr>
        <w:fldChar w:fldCharType="separate"/>
      </w:r>
      <w:r>
        <w:rPr>
          <w:noProof/>
        </w:rPr>
        <w:t>187</w:t>
      </w:r>
      <w:r>
        <w:rPr>
          <w:noProof/>
        </w:rPr>
        <w:fldChar w:fldCharType="end"/>
      </w:r>
    </w:p>
    <w:p w14:paraId="0AE00AAE" w14:textId="36171111"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6.5.3.2.3.2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_Toc168550145 \h </w:instrText>
      </w:r>
      <w:r>
        <w:rPr>
          <w:noProof/>
        </w:rPr>
      </w:r>
      <w:r>
        <w:rPr>
          <w:noProof/>
        </w:rPr>
        <w:fldChar w:fldCharType="separate"/>
      </w:r>
      <w:r>
        <w:rPr>
          <w:noProof/>
        </w:rPr>
        <w:t>187</w:t>
      </w:r>
      <w:r>
        <w:rPr>
          <w:noProof/>
        </w:rPr>
        <w:fldChar w:fldCharType="end"/>
      </w:r>
    </w:p>
    <w:p w14:paraId="5006732D" w14:textId="021881A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6.5.3.2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_Toc168550146 \h </w:instrText>
      </w:r>
      <w:r>
        <w:rPr>
          <w:noProof/>
        </w:rPr>
      </w:r>
      <w:r>
        <w:rPr>
          <w:noProof/>
        </w:rPr>
        <w:fldChar w:fldCharType="separate"/>
      </w:r>
      <w:r>
        <w:rPr>
          <w:noProof/>
        </w:rPr>
        <w:t>187</w:t>
      </w:r>
      <w:r>
        <w:rPr>
          <w:noProof/>
        </w:rPr>
        <w:fldChar w:fldCharType="end"/>
      </w:r>
    </w:p>
    <w:p w14:paraId="227D6781" w14:textId="09CA113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Management Discovery Subscription</w:t>
      </w:r>
      <w:r>
        <w:rPr>
          <w:noProof/>
        </w:rPr>
        <w:tab/>
      </w:r>
      <w:r>
        <w:rPr>
          <w:noProof/>
        </w:rPr>
        <w:fldChar w:fldCharType="begin"/>
      </w:r>
      <w:r>
        <w:rPr>
          <w:noProof/>
        </w:rPr>
        <w:instrText xml:space="preserve"> PAGEREF _Toc168550147 \h </w:instrText>
      </w:r>
      <w:r>
        <w:rPr>
          <w:noProof/>
        </w:rPr>
      </w:r>
      <w:r>
        <w:rPr>
          <w:noProof/>
        </w:rPr>
        <w:fldChar w:fldCharType="separate"/>
      </w:r>
      <w:r>
        <w:rPr>
          <w:noProof/>
        </w:rPr>
        <w:t>188</w:t>
      </w:r>
      <w:r>
        <w:rPr>
          <w:noProof/>
        </w:rPr>
        <w:fldChar w:fldCharType="end"/>
      </w:r>
    </w:p>
    <w:p w14:paraId="3FF897C1" w14:textId="1256083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6.5.3.3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_Toc168550148 \h </w:instrText>
      </w:r>
      <w:r>
        <w:rPr>
          <w:noProof/>
        </w:rPr>
      </w:r>
      <w:r>
        <w:rPr>
          <w:noProof/>
        </w:rPr>
        <w:fldChar w:fldCharType="separate"/>
      </w:r>
      <w:r>
        <w:rPr>
          <w:noProof/>
        </w:rPr>
        <w:t>188</w:t>
      </w:r>
      <w:r>
        <w:rPr>
          <w:noProof/>
        </w:rPr>
        <w:fldChar w:fldCharType="end"/>
      </w:r>
    </w:p>
    <w:p w14:paraId="3EE2A36D" w14:textId="7F151C1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6.5.3.3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_Toc168550149 \h </w:instrText>
      </w:r>
      <w:r>
        <w:rPr>
          <w:noProof/>
        </w:rPr>
      </w:r>
      <w:r>
        <w:rPr>
          <w:noProof/>
        </w:rPr>
        <w:fldChar w:fldCharType="separate"/>
      </w:r>
      <w:r>
        <w:rPr>
          <w:noProof/>
        </w:rPr>
        <w:t>188</w:t>
      </w:r>
      <w:r>
        <w:rPr>
          <w:noProof/>
        </w:rPr>
        <w:fldChar w:fldCharType="end"/>
      </w:r>
    </w:p>
    <w:p w14:paraId="17A45E0C" w14:textId="5059E00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6.5.3.3</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_Toc168550150 \h </w:instrText>
      </w:r>
      <w:r>
        <w:rPr>
          <w:noProof/>
        </w:rPr>
      </w:r>
      <w:r>
        <w:rPr>
          <w:noProof/>
        </w:rPr>
        <w:fldChar w:fldCharType="separate"/>
      </w:r>
      <w:r>
        <w:rPr>
          <w:noProof/>
        </w:rPr>
        <w:t>188</w:t>
      </w:r>
      <w:r>
        <w:rPr>
          <w:noProof/>
        </w:rPr>
        <w:fldChar w:fldCharType="end"/>
      </w:r>
    </w:p>
    <w:p w14:paraId="17B8B6D9" w14:textId="308DEF2C"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6.5.3.3.3.1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_Toc168550151 \h </w:instrText>
      </w:r>
      <w:r>
        <w:rPr>
          <w:noProof/>
        </w:rPr>
      </w:r>
      <w:r>
        <w:rPr>
          <w:noProof/>
        </w:rPr>
        <w:fldChar w:fldCharType="separate"/>
      </w:r>
      <w:r>
        <w:rPr>
          <w:noProof/>
        </w:rPr>
        <w:t>188</w:t>
      </w:r>
      <w:r>
        <w:rPr>
          <w:noProof/>
        </w:rPr>
        <w:fldChar w:fldCharType="end"/>
      </w:r>
    </w:p>
    <w:p w14:paraId="244B570F" w14:textId="58C70AE7"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6.5.3.3.3.2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_Toc168550152 \h </w:instrText>
      </w:r>
      <w:r>
        <w:rPr>
          <w:noProof/>
        </w:rPr>
      </w:r>
      <w:r>
        <w:rPr>
          <w:noProof/>
        </w:rPr>
        <w:fldChar w:fldCharType="separate"/>
      </w:r>
      <w:r>
        <w:rPr>
          <w:noProof/>
        </w:rPr>
        <w:t>189</w:t>
      </w:r>
      <w:r>
        <w:rPr>
          <w:noProof/>
        </w:rPr>
        <w:fldChar w:fldCharType="end"/>
      </w:r>
    </w:p>
    <w:p w14:paraId="7957A513" w14:textId="38F845F4"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6.5.3.3.3.3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_Toc168550153 \h </w:instrText>
      </w:r>
      <w:r>
        <w:rPr>
          <w:noProof/>
        </w:rPr>
      </w:r>
      <w:r>
        <w:rPr>
          <w:noProof/>
        </w:rPr>
        <w:fldChar w:fldCharType="separate"/>
      </w:r>
      <w:r>
        <w:rPr>
          <w:noProof/>
        </w:rPr>
        <w:t>190</w:t>
      </w:r>
      <w:r>
        <w:rPr>
          <w:noProof/>
        </w:rPr>
        <w:fldChar w:fldCharType="end"/>
      </w:r>
    </w:p>
    <w:p w14:paraId="3264C6CF" w14:textId="018AFF28"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6.5.3.3.3.4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_Toc168550154 \h </w:instrText>
      </w:r>
      <w:r>
        <w:rPr>
          <w:noProof/>
        </w:rPr>
      </w:r>
      <w:r>
        <w:rPr>
          <w:noProof/>
        </w:rPr>
        <w:fldChar w:fldCharType="separate"/>
      </w:r>
      <w:r>
        <w:rPr>
          <w:noProof/>
        </w:rPr>
        <w:t>191</w:t>
      </w:r>
      <w:r>
        <w:rPr>
          <w:noProof/>
        </w:rPr>
        <w:fldChar w:fldCharType="end"/>
      </w:r>
    </w:p>
    <w:p w14:paraId="5F2BC53E" w14:textId="009A226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6.5.3.3</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_Toc168550155 \h </w:instrText>
      </w:r>
      <w:r>
        <w:rPr>
          <w:noProof/>
        </w:rPr>
      </w:r>
      <w:r>
        <w:rPr>
          <w:noProof/>
        </w:rPr>
        <w:fldChar w:fldCharType="separate"/>
      </w:r>
      <w:r>
        <w:rPr>
          <w:noProof/>
        </w:rPr>
        <w:t>192</w:t>
      </w:r>
      <w:r>
        <w:rPr>
          <w:noProof/>
        </w:rPr>
        <w:fldChar w:fldCharType="end"/>
      </w:r>
    </w:p>
    <w:p w14:paraId="2D3AD7C2" w14:textId="0D26091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_Toc168550156 \h </w:instrText>
      </w:r>
      <w:r>
        <w:rPr>
          <w:noProof/>
        </w:rPr>
      </w:r>
      <w:r>
        <w:rPr>
          <w:noProof/>
        </w:rPr>
        <w:fldChar w:fldCharType="separate"/>
      </w:r>
      <w:r>
        <w:rPr>
          <w:noProof/>
        </w:rPr>
        <w:t>192</w:t>
      </w:r>
      <w:r>
        <w:rPr>
          <w:noProof/>
        </w:rPr>
        <w:fldChar w:fldCharType="end"/>
      </w:r>
    </w:p>
    <w:p w14:paraId="4573E719" w14:textId="607AF78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_Toc168550157 \h </w:instrText>
      </w:r>
      <w:r>
        <w:rPr>
          <w:noProof/>
        </w:rPr>
      </w:r>
      <w:r>
        <w:rPr>
          <w:noProof/>
        </w:rPr>
        <w:fldChar w:fldCharType="separate"/>
      </w:r>
      <w:r>
        <w:rPr>
          <w:noProof/>
        </w:rPr>
        <w:t>192</w:t>
      </w:r>
      <w:r>
        <w:rPr>
          <w:noProof/>
        </w:rPr>
        <w:fldChar w:fldCharType="end"/>
      </w:r>
    </w:p>
    <w:p w14:paraId="0A7577B6" w14:textId="1545F84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_Toc168550158 \h </w:instrText>
      </w:r>
      <w:r>
        <w:rPr>
          <w:noProof/>
        </w:rPr>
      </w:r>
      <w:r>
        <w:rPr>
          <w:noProof/>
        </w:rPr>
        <w:fldChar w:fldCharType="separate"/>
      </w:r>
      <w:r>
        <w:rPr>
          <w:noProof/>
        </w:rPr>
        <w:t>192</w:t>
      </w:r>
      <w:r>
        <w:rPr>
          <w:noProof/>
        </w:rPr>
        <w:fldChar w:fldCharType="end"/>
      </w:r>
    </w:p>
    <w:p w14:paraId="577E3B7C" w14:textId="4B03BA5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Notification</w:t>
      </w:r>
      <w:r>
        <w:rPr>
          <w:noProof/>
        </w:rPr>
        <w:tab/>
      </w:r>
      <w:r>
        <w:rPr>
          <w:noProof/>
        </w:rPr>
        <w:fldChar w:fldCharType="begin"/>
      </w:r>
      <w:r>
        <w:rPr>
          <w:noProof/>
        </w:rPr>
        <w:instrText xml:space="preserve"> PAGEREF _Toc168550159 \h </w:instrText>
      </w:r>
      <w:r>
        <w:rPr>
          <w:noProof/>
        </w:rPr>
      </w:r>
      <w:r>
        <w:rPr>
          <w:noProof/>
        </w:rPr>
        <w:fldChar w:fldCharType="separate"/>
      </w:r>
      <w:r>
        <w:rPr>
          <w:noProof/>
        </w:rPr>
        <w:t>193</w:t>
      </w:r>
      <w:r>
        <w:rPr>
          <w:noProof/>
        </w:rPr>
        <w:fldChar w:fldCharType="end"/>
      </w:r>
    </w:p>
    <w:p w14:paraId="20BCF0FF" w14:textId="1DC45C8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_Toc168550160 \h </w:instrText>
      </w:r>
      <w:r>
        <w:rPr>
          <w:noProof/>
        </w:rPr>
      </w:r>
      <w:r>
        <w:rPr>
          <w:noProof/>
        </w:rPr>
        <w:fldChar w:fldCharType="separate"/>
      </w:r>
      <w:r>
        <w:rPr>
          <w:noProof/>
        </w:rPr>
        <w:t>193</w:t>
      </w:r>
      <w:r>
        <w:rPr>
          <w:noProof/>
        </w:rPr>
        <w:fldChar w:fldCharType="end"/>
      </w:r>
    </w:p>
    <w:p w14:paraId="0B761E2A" w14:textId="48955F2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_Toc168550161 \h </w:instrText>
      </w:r>
      <w:r>
        <w:rPr>
          <w:noProof/>
        </w:rPr>
      </w:r>
      <w:r>
        <w:rPr>
          <w:noProof/>
        </w:rPr>
        <w:fldChar w:fldCharType="separate"/>
      </w:r>
      <w:r>
        <w:rPr>
          <w:noProof/>
        </w:rPr>
        <w:t>193</w:t>
      </w:r>
      <w:r>
        <w:rPr>
          <w:noProof/>
        </w:rPr>
        <w:fldChar w:fldCharType="end"/>
      </w:r>
    </w:p>
    <w:p w14:paraId="4D6FD539" w14:textId="370CC32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_Toc168550162 \h </w:instrText>
      </w:r>
      <w:r>
        <w:rPr>
          <w:noProof/>
        </w:rPr>
      </w:r>
      <w:r>
        <w:rPr>
          <w:noProof/>
        </w:rPr>
        <w:fldChar w:fldCharType="separate"/>
      </w:r>
      <w:r>
        <w:rPr>
          <w:noProof/>
        </w:rPr>
        <w:t>193</w:t>
      </w:r>
      <w:r>
        <w:rPr>
          <w:noProof/>
        </w:rPr>
        <w:fldChar w:fldCharType="end"/>
      </w:r>
    </w:p>
    <w:p w14:paraId="5653CCBD" w14:textId="2DDF098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_Toc168550163 \h </w:instrText>
      </w:r>
      <w:r>
        <w:rPr>
          <w:noProof/>
        </w:rPr>
      </w:r>
      <w:r>
        <w:rPr>
          <w:noProof/>
        </w:rPr>
        <w:fldChar w:fldCharType="separate"/>
      </w:r>
      <w:r>
        <w:rPr>
          <w:noProof/>
        </w:rPr>
        <w:t>194</w:t>
      </w:r>
      <w:r>
        <w:rPr>
          <w:noProof/>
        </w:rPr>
        <w:fldChar w:fldCharType="end"/>
      </w:r>
    </w:p>
    <w:p w14:paraId="67E2511D" w14:textId="5ADDC37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_Toc168550164 \h </w:instrText>
      </w:r>
      <w:r>
        <w:rPr>
          <w:noProof/>
        </w:rPr>
      </w:r>
      <w:r>
        <w:rPr>
          <w:noProof/>
        </w:rPr>
        <w:fldChar w:fldCharType="separate"/>
      </w:r>
      <w:r>
        <w:rPr>
          <w:noProof/>
        </w:rPr>
        <w:t>194</w:t>
      </w:r>
      <w:r>
        <w:rPr>
          <w:noProof/>
        </w:rPr>
        <w:fldChar w:fldCharType="end"/>
      </w:r>
    </w:p>
    <w:p w14:paraId="704EB94C" w14:textId="641B698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_Toc168550165 \h </w:instrText>
      </w:r>
      <w:r>
        <w:rPr>
          <w:noProof/>
        </w:rPr>
      </w:r>
      <w:r>
        <w:rPr>
          <w:noProof/>
        </w:rPr>
        <w:fldChar w:fldCharType="separate"/>
      </w:r>
      <w:r>
        <w:rPr>
          <w:noProof/>
        </w:rPr>
        <w:t>195</w:t>
      </w:r>
      <w:r>
        <w:rPr>
          <w:noProof/>
        </w:rPr>
        <w:fldChar w:fldCharType="end"/>
      </w:r>
    </w:p>
    <w:p w14:paraId="17278ACE" w14:textId="188BDC8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_Toc168550166 \h </w:instrText>
      </w:r>
      <w:r>
        <w:rPr>
          <w:noProof/>
        </w:rPr>
      </w:r>
      <w:r>
        <w:rPr>
          <w:noProof/>
        </w:rPr>
        <w:fldChar w:fldCharType="separate"/>
      </w:r>
      <w:r>
        <w:rPr>
          <w:noProof/>
        </w:rPr>
        <w:t>195</w:t>
      </w:r>
      <w:r>
        <w:rPr>
          <w:noProof/>
        </w:rPr>
        <w:fldChar w:fldCharType="end"/>
      </w:r>
    </w:p>
    <w:p w14:paraId="6304AD6B" w14:textId="2773C2E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MnSDiscSubsc</w:t>
      </w:r>
      <w:r>
        <w:rPr>
          <w:noProof/>
        </w:rPr>
        <w:tab/>
      </w:r>
      <w:r>
        <w:rPr>
          <w:noProof/>
        </w:rPr>
        <w:fldChar w:fldCharType="begin"/>
      </w:r>
      <w:r>
        <w:rPr>
          <w:noProof/>
        </w:rPr>
        <w:instrText xml:space="preserve"> PAGEREF _Toc168550167 \h </w:instrText>
      </w:r>
      <w:r>
        <w:rPr>
          <w:noProof/>
        </w:rPr>
      </w:r>
      <w:r>
        <w:rPr>
          <w:noProof/>
        </w:rPr>
        <w:fldChar w:fldCharType="separate"/>
      </w:r>
      <w:r>
        <w:rPr>
          <w:noProof/>
        </w:rPr>
        <w:t>196</w:t>
      </w:r>
      <w:r>
        <w:rPr>
          <w:noProof/>
        </w:rPr>
        <w:fldChar w:fldCharType="end"/>
      </w:r>
    </w:p>
    <w:p w14:paraId="457DBEA2" w14:textId="3879122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MnSDiscSubscPatch</w:t>
      </w:r>
      <w:r>
        <w:rPr>
          <w:noProof/>
        </w:rPr>
        <w:tab/>
      </w:r>
      <w:r>
        <w:rPr>
          <w:noProof/>
        </w:rPr>
        <w:fldChar w:fldCharType="begin"/>
      </w:r>
      <w:r>
        <w:rPr>
          <w:noProof/>
        </w:rPr>
        <w:instrText xml:space="preserve"> PAGEREF _Toc168550168 \h </w:instrText>
      </w:r>
      <w:r>
        <w:rPr>
          <w:noProof/>
        </w:rPr>
      </w:r>
      <w:r>
        <w:rPr>
          <w:noProof/>
        </w:rPr>
        <w:fldChar w:fldCharType="separate"/>
      </w:r>
      <w:r>
        <w:rPr>
          <w:noProof/>
        </w:rPr>
        <w:t>196</w:t>
      </w:r>
      <w:r>
        <w:rPr>
          <w:noProof/>
        </w:rPr>
        <w:fldChar w:fldCharType="end"/>
      </w:r>
    </w:p>
    <w:p w14:paraId="040721C0" w14:textId="69C0021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MnSDiscNotif</w:t>
      </w:r>
      <w:r>
        <w:rPr>
          <w:noProof/>
        </w:rPr>
        <w:tab/>
      </w:r>
      <w:r>
        <w:rPr>
          <w:noProof/>
        </w:rPr>
        <w:fldChar w:fldCharType="begin"/>
      </w:r>
      <w:r>
        <w:rPr>
          <w:noProof/>
        </w:rPr>
        <w:instrText xml:space="preserve"> PAGEREF _Toc168550169 \h </w:instrText>
      </w:r>
      <w:r>
        <w:rPr>
          <w:noProof/>
        </w:rPr>
      </w:r>
      <w:r>
        <w:rPr>
          <w:noProof/>
        </w:rPr>
        <w:fldChar w:fldCharType="separate"/>
      </w:r>
      <w:r>
        <w:rPr>
          <w:noProof/>
        </w:rPr>
        <w:t>196</w:t>
      </w:r>
      <w:r>
        <w:rPr>
          <w:noProof/>
        </w:rPr>
        <w:fldChar w:fldCharType="end"/>
      </w:r>
    </w:p>
    <w:p w14:paraId="20A66E83" w14:textId="1FDC16E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MnSInfo</w:t>
      </w:r>
      <w:r>
        <w:rPr>
          <w:noProof/>
        </w:rPr>
        <w:tab/>
      </w:r>
      <w:r>
        <w:rPr>
          <w:noProof/>
        </w:rPr>
        <w:fldChar w:fldCharType="begin"/>
      </w:r>
      <w:r>
        <w:rPr>
          <w:noProof/>
        </w:rPr>
        <w:instrText xml:space="preserve"> PAGEREF _Toc168550170 \h </w:instrText>
      </w:r>
      <w:r>
        <w:rPr>
          <w:noProof/>
        </w:rPr>
      </w:r>
      <w:r>
        <w:rPr>
          <w:noProof/>
        </w:rPr>
        <w:fldChar w:fldCharType="separate"/>
      </w:r>
      <w:r>
        <w:rPr>
          <w:noProof/>
        </w:rPr>
        <w:t>197</w:t>
      </w:r>
      <w:r>
        <w:rPr>
          <w:noProof/>
        </w:rPr>
        <w:fldChar w:fldCharType="end"/>
      </w:r>
    </w:p>
    <w:p w14:paraId="2BEA4E10" w14:textId="4050042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Type: ExpCapReqs</w:t>
      </w:r>
      <w:r>
        <w:rPr>
          <w:noProof/>
        </w:rPr>
        <w:tab/>
      </w:r>
      <w:r>
        <w:rPr>
          <w:noProof/>
        </w:rPr>
        <w:fldChar w:fldCharType="begin"/>
      </w:r>
      <w:r>
        <w:rPr>
          <w:noProof/>
        </w:rPr>
        <w:instrText xml:space="preserve"> PAGEREF _Toc168550171 \h </w:instrText>
      </w:r>
      <w:r>
        <w:rPr>
          <w:noProof/>
        </w:rPr>
      </w:r>
      <w:r>
        <w:rPr>
          <w:noProof/>
        </w:rPr>
        <w:fldChar w:fldCharType="separate"/>
      </w:r>
      <w:r>
        <w:rPr>
          <w:noProof/>
        </w:rPr>
        <w:t>197</w:t>
      </w:r>
      <w:r>
        <w:rPr>
          <w:noProof/>
        </w:rPr>
        <w:fldChar w:fldCharType="end"/>
      </w:r>
    </w:p>
    <w:p w14:paraId="56C197AC" w14:textId="0AF7E1A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_Toc168550172 \h </w:instrText>
      </w:r>
      <w:r>
        <w:rPr>
          <w:noProof/>
        </w:rPr>
      </w:r>
      <w:r>
        <w:rPr>
          <w:noProof/>
        </w:rPr>
        <w:fldChar w:fldCharType="separate"/>
      </w:r>
      <w:r>
        <w:rPr>
          <w:noProof/>
        </w:rPr>
        <w:t>197</w:t>
      </w:r>
      <w:r>
        <w:rPr>
          <w:noProof/>
        </w:rPr>
        <w:fldChar w:fldCharType="end"/>
      </w:r>
    </w:p>
    <w:p w14:paraId="5BE495D9" w14:textId="218D7D9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_Toc168550173 \h </w:instrText>
      </w:r>
      <w:r>
        <w:rPr>
          <w:noProof/>
        </w:rPr>
      </w:r>
      <w:r>
        <w:rPr>
          <w:noProof/>
        </w:rPr>
        <w:fldChar w:fldCharType="separate"/>
      </w:r>
      <w:r>
        <w:rPr>
          <w:noProof/>
        </w:rPr>
        <w:t>197</w:t>
      </w:r>
      <w:r>
        <w:rPr>
          <w:noProof/>
        </w:rPr>
        <w:fldChar w:fldCharType="end"/>
      </w:r>
    </w:p>
    <w:p w14:paraId="6B55830A" w14:textId="6EBE930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_Toc168550174 \h </w:instrText>
      </w:r>
      <w:r>
        <w:rPr>
          <w:noProof/>
        </w:rPr>
      </w:r>
      <w:r>
        <w:rPr>
          <w:noProof/>
        </w:rPr>
        <w:fldChar w:fldCharType="separate"/>
      </w:r>
      <w:r>
        <w:rPr>
          <w:noProof/>
        </w:rPr>
        <w:t>197</w:t>
      </w:r>
      <w:r>
        <w:rPr>
          <w:noProof/>
        </w:rPr>
        <w:fldChar w:fldCharType="end"/>
      </w:r>
    </w:p>
    <w:p w14:paraId="4A911556" w14:textId="3E0A983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MnSPermission</w:t>
      </w:r>
      <w:r>
        <w:rPr>
          <w:noProof/>
        </w:rPr>
        <w:tab/>
      </w:r>
      <w:r>
        <w:rPr>
          <w:noProof/>
        </w:rPr>
        <w:fldChar w:fldCharType="begin"/>
      </w:r>
      <w:r>
        <w:rPr>
          <w:noProof/>
        </w:rPr>
        <w:instrText xml:space="preserve"> PAGEREF _Toc168550175 \h </w:instrText>
      </w:r>
      <w:r>
        <w:rPr>
          <w:noProof/>
        </w:rPr>
      </w:r>
      <w:r>
        <w:rPr>
          <w:noProof/>
        </w:rPr>
        <w:fldChar w:fldCharType="separate"/>
      </w:r>
      <w:r>
        <w:rPr>
          <w:noProof/>
        </w:rPr>
        <w:t>197</w:t>
      </w:r>
      <w:r>
        <w:rPr>
          <w:noProof/>
        </w:rPr>
        <w:fldChar w:fldCharType="end"/>
      </w:r>
    </w:p>
    <w:p w14:paraId="3AEC6413" w14:textId="509D42C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ExpCapType</w:t>
      </w:r>
      <w:r>
        <w:rPr>
          <w:noProof/>
        </w:rPr>
        <w:tab/>
      </w:r>
      <w:r>
        <w:rPr>
          <w:noProof/>
        </w:rPr>
        <w:fldChar w:fldCharType="begin"/>
      </w:r>
      <w:r>
        <w:rPr>
          <w:noProof/>
        </w:rPr>
        <w:instrText xml:space="preserve"> PAGEREF _Toc168550176 \h </w:instrText>
      </w:r>
      <w:r>
        <w:rPr>
          <w:noProof/>
        </w:rPr>
      </w:r>
      <w:r>
        <w:rPr>
          <w:noProof/>
        </w:rPr>
        <w:fldChar w:fldCharType="separate"/>
      </w:r>
      <w:r>
        <w:rPr>
          <w:noProof/>
        </w:rPr>
        <w:t>198</w:t>
      </w:r>
      <w:r>
        <w:rPr>
          <w:noProof/>
        </w:rPr>
        <w:fldChar w:fldCharType="end"/>
      </w:r>
    </w:p>
    <w:p w14:paraId="19C812F5" w14:textId="12A6126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_Toc168550177 \h </w:instrText>
      </w:r>
      <w:r>
        <w:rPr>
          <w:noProof/>
        </w:rPr>
      </w:r>
      <w:r>
        <w:rPr>
          <w:noProof/>
        </w:rPr>
        <w:fldChar w:fldCharType="separate"/>
      </w:r>
      <w:r>
        <w:rPr>
          <w:noProof/>
        </w:rPr>
        <w:t>198</w:t>
      </w:r>
      <w:r>
        <w:rPr>
          <w:noProof/>
        </w:rPr>
        <w:fldChar w:fldCharType="end"/>
      </w:r>
    </w:p>
    <w:p w14:paraId="2B8C039E" w14:textId="15D6277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_Toc168550178 \h </w:instrText>
      </w:r>
      <w:r>
        <w:rPr>
          <w:noProof/>
        </w:rPr>
      </w:r>
      <w:r>
        <w:rPr>
          <w:noProof/>
        </w:rPr>
        <w:fldChar w:fldCharType="separate"/>
      </w:r>
      <w:r>
        <w:rPr>
          <w:noProof/>
        </w:rPr>
        <w:t>198</w:t>
      </w:r>
      <w:r>
        <w:rPr>
          <w:noProof/>
        </w:rPr>
        <w:fldChar w:fldCharType="end"/>
      </w:r>
    </w:p>
    <w:p w14:paraId="35738A3C" w14:textId="19F63C9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_Toc168550179 \h </w:instrText>
      </w:r>
      <w:r>
        <w:rPr>
          <w:noProof/>
        </w:rPr>
      </w:r>
      <w:r>
        <w:rPr>
          <w:noProof/>
        </w:rPr>
        <w:fldChar w:fldCharType="separate"/>
      </w:r>
      <w:r>
        <w:rPr>
          <w:noProof/>
        </w:rPr>
        <w:t>198</w:t>
      </w:r>
      <w:r>
        <w:rPr>
          <w:noProof/>
        </w:rPr>
        <w:fldChar w:fldCharType="end"/>
      </w:r>
    </w:p>
    <w:p w14:paraId="2C8ADE5D" w14:textId="6C0E56C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_Toc168550180 \h </w:instrText>
      </w:r>
      <w:r>
        <w:rPr>
          <w:noProof/>
        </w:rPr>
      </w:r>
      <w:r>
        <w:rPr>
          <w:noProof/>
        </w:rPr>
        <w:fldChar w:fldCharType="separate"/>
      </w:r>
      <w:r>
        <w:rPr>
          <w:noProof/>
        </w:rPr>
        <w:t>198</w:t>
      </w:r>
      <w:r>
        <w:rPr>
          <w:noProof/>
        </w:rPr>
        <w:fldChar w:fldCharType="end"/>
      </w:r>
    </w:p>
    <w:p w14:paraId="668162F6" w14:textId="5048CD3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_Toc168550181 \h </w:instrText>
      </w:r>
      <w:r>
        <w:rPr>
          <w:noProof/>
        </w:rPr>
      </w:r>
      <w:r>
        <w:rPr>
          <w:noProof/>
        </w:rPr>
        <w:fldChar w:fldCharType="separate"/>
      </w:r>
      <w:r>
        <w:rPr>
          <w:noProof/>
        </w:rPr>
        <w:t>198</w:t>
      </w:r>
      <w:r>
        <w:rPr>
          <w:noProof/>
        </w:rPr>
        <w:fldChar w:fldCharType="end"/>
      </w:r>
    </w:p>
    <w:p w14:paraId="0CBE54A8" w14:textId="3B55F0C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_Toc168550182 \h </w:instrText>
      </w:r>
      <w:r>
        <w:rPr>
          <w:noProof/>
        </w:rPr>
      </w:r>
      <w:r>
        <w:rPr>
          <w:noProof/>
        </w:rPr>
        <w:fldChar w:fldCharType="separate"/>
      </w:r>
      <w:r>
        <w:rPr>
          <w:noProof/>
        </w:rPr>
        <w:t>198</w:t>
      </w:r>
      <w:r>
        <w:rPr>
          <w:noProof/>
        </w:rPr>
        <w:fldChar w:fldCharType="end"/>
      </w:r>
    </w:p>
    <w:p w14:paraId="7CC269F9" w14:textId="5713715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_Toc168550183 \h </w:instrText>
      </w:r>
      <w:r>
        <w:rPr>
          <w:noProof/>
        </w:rPr>
      </w:r>
      <w:r>
        <w:rPr>
          <w:noProof/>
        </w:rPr>
        <w:fldChar w:fldCharType="separate"/>
      </w:r>
      <w:r>
        <w:rPr>
          <w:noProof/>
        </w:rPr>
        <w:t>198</w:t>
      </w:r>
      <w:r>
        <w:rPr>
          <w:noProof/>
        </w:rPr>
        <w:fldChar w:fldCharType="end"/>
      </w:r>
    </w:p>
    <w:p w14:paraId="49687775" w14:textId="1DCFEE4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_Toc168550184 \h </w:instrText>
      </w:r>
      <w:r>
        <w:rPr>
          <w:noProof/>
        </w:rPr>
      </w:r>
      <w:r>
        <w:rPr>
          <w:noProof/>
        </w:rPr>
        <w:fldChar w:fldCharType="separate"/>
      </w:r>
      <w:r>
        <w:rPr>
          <w:noProof/>
        </w:rPr>
        <w:t>199</w:t>
      </w:r>
      <w:r>
        <w:rPr>
          <w:noProof/>
        </w:rPr>
        <w:fldChar w:fldCharType="end"/>
      </w:r>
    </w:p>
    <w:p w14:paraId="47BBA30A" w14:textId="2F9D848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_Toc168550185 \h </w:instrText>
      </w:r>
      <w:r>
        <w:rPr>
          <w:noProof/>
        </w:rPr>
      </w:r>
      <w:r>
        <w:rPr>
          <w:noProof/>
        </w:rPr>
        <w:fldChar w:fldCharType="separate"/>
      </w:r>
      <w:r>
        <w:rPr>
          <w:noProof/>
        </w:rPr>
        <w:t>199</w:t>
      </w:r>
      <w:r>
        <w:rPr>
          <w:noProof/>
        </w:rPr>
        <w:fldChar w:fldCharType="end"/>
      </w:r>
    </w:p>
    <w:p w14:paraId="046A80D1" w14:textId="295BBCF9"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 xml:space="preserve"> API</w:t>
      </w:r>
      <w:r>
        <w:rPr>
          <w:noProof/>
        </w:rPr>
        <w:tab/>
      </w:r>
      <w:r>
        <w:rPr>
          <w:noProof/>
        </w:rPr>
        <w:fldChar w:fldCharType="begin"/>
      </w:r>
      <w:r>
        <w:rPr>
          <w:noProof/>
        </w:rPr>
        <w:instrText xml:space="preserve"> PAGEREF _Toc168550186 \h </w:instrText>
      </w:r>
      <w:r>
        <w:rPr>
          <w:noProof/>
        </w:rPr>
      </w:r>
      <w:r>
        <w:rPr>
          <w:noProof/>
        </w:rPr>
        <w:fldChar w:fldCharType="separate"/>
      </w:r>
      <w:r>
        <w:rPr>
          <w:noProof/>
        </w:rPr>
        <w:t>199</w:t>
      </w:r>
      <w:r>
        <w:rPr>
          <w:noProof/>
        </w:rPr>
        <w:fldChar w:fldCharType="end"/>
      </w:r>
    </w:p>
    <w:p w14:paraId="04DC7EA9" w14:textId="7CC2E55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_Toc168550187 \h </w:instrText>
      </w:r>
      <w:r>
        <w:rPr>
          <w:noProof/>
        </w:rPr>
      </w:r>
      <w:r>
        <w:rPr>
          <w:noProof/>
        </w:rPr>
        <w:fldChar w:fldCharType="separate"/>
      </w:r>
      <w:r>
        <w:rPr>
          <w:noProof/>
        </w:rPr>
        <w:t>199</w:t>
      </w:r>
      <w:r>
        <w:rPr>
          <w:noProof/>
        </w:rPr>
        <w:fldChar w:fldCharType="end"/>
      </w:r>
    </w:p>
    <w:p w14:paraId="19F3DDBB" w14:textId="237BD4E8"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_Toc168550188 \h </w:instrText>
      </w:r>
      <w:r>
        <w:rPr>
          <w:noProof/>
        </w:rPr>
      </w:r>
      <w:r>
        <w:rPr>
          <w:noProof/>
        </w:rPr>
        <w:fldChar w:fldCharType="separate"/>
      </w:r>
      <w:r>
        <w:rPr>
          <w:noProof/>
        </w:rPr>
        <w:t>199</w:t>
      </w:r>
      <w:r>
        <w:rPr>
          <w:noProof/>
        </w:rPr>
        <w:fldChar w:fldCharType="end"/>
      </w:r>
    </w:p>
    <w:p w14:paraId="3B8E1B96" w14:textId="28E0517F"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_Toc168550189 \h </w:instrText>
      </w:r>
      <w:r>
        <w:rPr>
          <w:noProof/>
        </w:rPr>
      </w:r>
      <w:r>
        <w:rPr>
          <w:noProof/>
        </w:rPr>
        <w:fldChar w:fldCharType="separate"/>
      </w:r>
      <w:r>
        <w:rPr>
          <w:noProof/>
        </w:rPr>
        <w:t>199</w:t>
      </w:r>
      <w:r>
        <w:rPr>
          <w:noProof/>
        </w:rPr>
        <w:fldChar w:fldCharType="end"/>
      </w:r>
    </w:p>
    <w:p w14:paraId="55C51C5D" w14:textId="1625DFA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_Toc168550190 \h </w:instrText>
      </w:r>
      <w:r>
        <w:rPr>
          <w:noProof/>
        </w:rPr>
      </w:r>
      <w:r>
        <w:rPr>
          <w:noProof/>
        </w:rPr>
        <w:fldChar w:fldCharType="separate"/>
      </w:r>
      <w:r>
        <w:rPr>
          <w:noProof/>
        </w:rPr>
        <w:t>199</w:t>
      </w:r>
      <w:r>
        <w:rPr>
          <w:noProof/>
        </w:rPr>
        <w:fldChar w:fldCharType="end"/>
      </w:r>
    </w:p>
    <w:p w14:paraId="05DDF195" w14:textId="01437AD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Monitoring Jobs</w:t>
      </w:r>
      <w:r>
        <w:rPr>
          <w:noProof/>
        </w:rPr>
        <w:tab/>
      </w:r>
      <w:r>
        <w:rPr>
          <w:noProof/>
        </w:rPr>
        <w:fldChar w:fldCharType="begin"/>
      </w:r>
      <w:r>
        <w:rPr>
          <w:noProof/>
        </w:rPr>
        <w:instrText xml:space="preserve"> PAGEREF _Toc168550191 \h </w:instrText>
      </w:r>
      <w:r>
        <w:rPr>
          <w:noProof/>
        </w:rPr>
      </w:r>
      <w:r>
        <w:rPr>
          <w:noProof/>
        </w:rPr>
        <w:fldChar w:fldCharType="separate"/>
      </w:r>
      <w:r>
        <w:rPr>
          <w:noProof/>
        </w:rPr>
        <w:t>201</w:t>
      </w:r>
      <w:r>
        <w:rPr>
          <w:noProof/>
        </w:rPr>
        <w:fldChar w:fldCharType="end"/>
      </w:r>
    </w:p>
    <w:p w14:paraId="2E8993C8" w14:textId="4DA6BDF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_Toc168550192 \h </w:instrText>
      </w:r>
      <w:r>
        <w:rPr>
          <w:noProof/>
        </w:rPr>
      </w:r>
      <w:r>
        <w:rPr>
          <w:noProof/>
        </w:rPr>
        <w:fldChar w:fldCharType="separate"/>
      </w:r>
      <w:r>
        <w:rPr>
          <w:noProof/>
        </w:rPr>
        <w:t>201</w:t>
      </w:r>
      <w:r>
        <w:rPr>
          <w:noProof/>
        </w:rPr>
        <w:fldChar w:fldCharType="end"/>
      </w:r>
    </w:p>
    <w:p w14:paraId="6EF73167" w14:textId="3170C3C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_Toc168550193 \h </w:instrText>
      </w:r>
      <w:r>
        <w:rPr>
          <w:noProof/>
        </w:rPr>
      </w:r>
      <w:r>
        <w:rPr>
          <w:noProof/>
        </w:rPr>
        <w:fldChar w:fldCharType="separate"/>
      </w:r>
      <w:r>
        <w:rPr>
          <w:noProof/>
        </w:rPr>
        <w:t>201</w:t>
      </w:r>
      <w:r>
        <w:rPr>
          <w:noProof/>
        </w:rPr>
        <w:fldChar w:fldCharType="end"/>
      </w:r>
    </w:p>
    <w:p w14:paraId="1C2F1CC7" w14:textId="79346D5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_Toc168550194 \h </w:instrText>
      </w:r>
      <w:r>
        <w:rPr>
          <w:noProof/>
        </w:rPr>
      </w:r>
      <w:r>
        <w:rPr>
          <w:noProof/>
        </w:rPr>
        <w:fldChar w:fldCharType="separate"/>
      </w:r>
      <w:r>
        <w:rPr>
          <w:noProof/>
        </w:rPr>
        <w:t>201</w:t>
      </w:r>
      <w:r>
        <w:rPr>
          <w:noProof/>
        </w:rPr>
        <w:fldChar w:fldCharType="end"/>
      </w:r>
    </w:p>
    <w:p w14:paraId="566FC88C" w14:textId="7177FB58"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_Toc168550195 \h </w:instrText>
      </w:r>
      <w:r>
        <w:rPr>
          <w:noProof/>
        </w:rPr>
      </w:r>
      <w:r>
        <w:rPr>
          <w:noProof/>
        </w:rPr>
        <w:fldChar w:fldCharType="separate"/>
      </w:r>
      <w:r>
        <w:rPr>
          <w:noProof/>
        </w:rPr>
        <w:t>201</w:t>
      </w:r>
      <w:r>
        <w:rPr>
          <w:noProof/>
        </w:rPr>
        <w:fldChar w:fldCharType="end"/>
      </w:r>
    </w:p>
    <w:p w14:paraId="196D7CED" w14:textId="477EA0A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_Toc168550196 \h </w:instrText>
      </w:r>
      <w:r>
        <w:rPr>
          <w:noProof/>
        </w:rPr>
      </w:r>
      <w:r>
        <w:rPr>
          <w:noProof/>
        </w:rPr>
        <w:fldChar w:fldCharType="separate"/>
      </w:r>
      <w:r>
        <w:rPr>
          <w:noProof/>
        </w:rPr>
        <w:t>202</w:t>
      </w:r>
      <w:r>
        <w:rPr>
          <w:noProof/>
        </w:rPr>
        <w:fldChar w:fldCharType="end"/>
      </w:r>
    </w:p>
    <w:p w14:paraId="185E5050" w14:textId="09F62F6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Monitoring Job</w:t>
      </w:r>
      <w:r>
        <w:rPr>
          <w:noProof/>
        </w:rPr>
        <w:tab/>
      </w:r>
      <w:r>
        <w:rPr>
          <w:noProof/>
        </w:rPr>
        <w:fldChar w:fldCharType="begin"/>
      </w:r>
      <w:r>
        <w:rPr>
          <w:noProof/>
        </w:rPr>
        <w:instrText xml:space="preserve"> PAGEREF _Toc168550197 \h </w:instrText>
      </w:r>
      <w:r>
        <w:rPr>
          <w:noProof/>
        </w:rPr>
      </w:r>
      <w:r>
        <w:rPr>
          <w:noProof/>
        </w:rPr>
        <w:fldChar w:fldCharType="separate"/>
      </w:r>
      <w:r>
        <w:rPr>
          <w:noProof/>
        </w:rPr>
        <w:t>202</w:t>
      </w:r>
      <w:r>
        <w:rPr>
          <w:noProof/>
        </w:rPr>
        <w:fldChar w:fldCharType="end"/>
      </w:r>
    </w:p>
    <w:p w14:paraId="753BDA16" w14:textId="1CEABCF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6.6</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_Toc168550198 \h </w:instrText>
      </w:r>
      <w:r>
        <w:rPr>
          <w:noProof/>
        </w:rPr>
      </w:r>
      <w:r>
        <w:rPr>
          <w:noProof/>
        </w:rPr>
        <w:fldChar w:fldCharType="separate"/>
      </w:r>
      <w:r>
        <w:rPr>
          <w:noProof/>
        </w:rPr>
        <w:t>202</w:t>
      </w:r>
      <w:r>
        <w:rPr>
          <w:noProof/>
        </w:rPr>
        <w:fldChar w:fldCharType="end"/>
      </w:r>
    </w:p>
    <w:p w14:paraId="142A73B5" w14:textId="7276F57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_Toc168550199 \h </w:instrText>
      </w:r>
      <w:r>
        <w:rPr>
          <w:noProof/>
        </w:rPr>
      </w:r>
      <w:r>
        <w:rPr>
          <w:noProof/>
        </w:rPr>
        <w:fldChar w:fldCharType="separate"/>
      </w:r>
      <w:r>
        <w:rPr>
          <w:noProof/>
        </w:rPr>
        <w:t>202</w:t>
      </w:r>
      <w:r>
        <w:rPr>
          <w:noProof/>
        </w:rPr>
        <w:fldChar w:fldCharType="end"/>
      </w:r>
    </w:p>
    <w:p w14:paraId="3BA5A804" w14:textId="5807D53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_Toc168550200 \h </w:instrText>
      </w:r>
      <w:r>
        <w:rPr>
          <w:noProof/>
        </w:rPr>
      </w:r>
      <w:r>
        <w:rPr>
          <w:noProof/>
        </w:rPr>
        <w:fldChar w:fldCharType="separate"/>
      </w:r>
      <w:r>
        <w:rPr>
          <w:noProof/>
        </w:rPr>
        <w:t>202</w:t>
      </w:r>
      <w:r>
        <w:rPr>
          <w:noProof/>
        </w:rPr>
        <w:fldChar w:fldCharType="end"/>
      </w:r>
    </w:p>
    <w:p w14:paraId="5D2B834F" w14:textId="5F5EC08A"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_Toc168550201 \h </w:instrText>
      </w:r>
      <w:r>
        <w:rPr>
          <w:noProof/>
        </w:rPr>
      </w:r>
      <w:r>
        <w:rPr>
          <w:noProof/>
        </w:rPr>
        <w:fldChar w:fldCharType="separate"/>
      </w:r>
      <w:r>
        <w:rPr>
          <w:noProof/>
        </w:rPr>
        <w:t>202</w:t>
      </w:r>
      <w:r>
        <w:rPr>
          <w:noProof/>
        </w:rPr>
        <w:fldChar w:fldCharType="end"/>
      </w:r>
    </w:p>
    <w:p w14:paraId="69595014" w14:textId="394E473F"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_Toc168550202 \h </w:instrText>
      </w:r>
      <w:r>
        <w:rPr>
          <w:noProof/>
        </w:rPr>
      </w:r>
      <w:r>
        <w:rPr>
          <w:noProof/>
        </w:rPr>
        <w:fldChar w:fldCharType="separate"/>
      </w:r>
      <w:r>
        <w:rPr>
          <w:noProof/>
        </w:rPr>
        <w:t>203</w:t>
      </w:r>
      <w:r>
        <w:rPr>
          <w:noProof/>
        </w:rPr>
        <w:fldChar w:fldCharType="end"/>
      </w:r>
    </w:p>
    <w:p w14:paraId="2261FC10" w14:textId="49A82F27"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_Toc168550203 \h </w:instrText>
      </w:r>
      <w:r>
        <w:rPr>
          <w:noProof/>
        </w:rPr>
      </w:r>
      <w:r>
        <w:rPr>
          <w:noProof/>
        </w:rPr>
        <w:fldChar w:fldCharType="separate"/>
      </w:r>
      <w:r>
        <w:rPr>
          <w:noProof/>
        </w:rPr>
        <w:t>204</w:t>
      </w:r>
      <w:r>
        <w:rPr>
          <w:noProof/>
        </w:rPr>
        <w:fldChar w:fldCharType="end"/>
      </w:r>
    </w:p>
    <w:p w14:paraId="240FC1C3" w14:textId="5E77A088"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_Toc168550204 \h </w:instrText>
      </w:r>
      <w:r>
        <w:rPr>
          <w:noProof/>
        </w:rPr>
      </w:r>
      <w:r>
        <w:rPr>
          <w:noProof/>
        </w:rPr>
        <w:fldChar w:fldCharType="separate"/>
      </w:r>
      <w:r>
        <w:rPr>
          <w:noProof/>
        </w:rPr>
        <w:t>205</w:t>
      </w:r>
      <w:r>
        <w:rPr>
          <w:noProof/>
        </w:rPr>
        <w:fldChar w:fldCharType="end"/>
      </w:r>
    </w:p>
    <w:p w14:paraId="0B89286A" w14:textId="633CBEC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_Toc168550205 \h </w:instrText>
      </w:r>
      <w:r>
        <w:rPr>
          <w:noProof/>
        </w:rPr>
      </w:r>
      <w:r>
        <w:rPr>
          <w:noProof/>
        </w:rPr>
        <w:fldChar w:fldCharType="separate"/>
      </w:r>
      <w:r>
        <w:rPr>
          <w:noProof/>
        </w:rPr>
        <w:t>206</w:t>
      </w:r>
      <w:r>
        <w:rPr>
          <w:noProof/>
        </w:rPr>
        <w:fldChar w:fldCharType="end"/>
      </w:r>
    </w:p>
    <w:p w14:paraId="27E0246E" w14:textId="51A37A9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.3.4</w:t>
      </w:r>
      <w:r>
        <w:rPr>
          <w:rFonts w:asciiTheme="minorHAnsi" w:eastAsiaTheme="minorEastAsia" w:hAnsiTheme="minorHAnsi" w:cstheme="minorBidi"/>
          <w:noProof/>
          <w:kern w:val="2"/>
          <w:sz w:val="21"/>
          <w:szCs w:val="22"/>
          <w:lang w:val="en-US" w:eastAsia="zh-CN"/>
          <w14:ligatures w14:val="standardContextual"/>
        </w:rPr>
        <w:tab/>
      </w:r>
      <w:r>
        <w:rPr>
          <w:noProof/>
        </w:rPr>
        <w:t>Resource: Monitoring</w:t>
      </w:r>
      <w:r w:rsidRPr="00113C3A">
        <w:rPr>
          <w:noProof/>
        </w:rPr>
        <w:t xml:space="preserve"> Subscriptions</w:t>
      </w:r>
      <w:r>
        <w:rPr>
          <w:noProof/>
        </w:rPr>
        <w:tab/>
      </w:r>
      <w:r>
        <w:rPr>
          <w:noProof/>
        </w:rPr>
        <w:fldChar w:fldCharType="begin"/>
      </w:r>
      <w:r>
        <w:rPr>
          <w:noProof/>
        </w:rPr>
        <w:instrText xml:space="preserve"> PAGEREF _Toc168550206 \h </w:instrText>
      </w:r>
      <w:r>
        <w:rPr>
          <w:noProof/>
        </w:rPr>
      </w:r>
      <w:r>
        <w:rPr>
          <w:noProof/>
        </w:rPr>
        <w:fldChar w:fldCharType="separate"/>
      </w:r>
      <w:r>
        <w:rPr>
          <w:noProof/>
        </w:rPr>
        <w:t>206</w:t>
      </w:r>
      <w:r>
        <w:rPr>
          <w:noProof/>
        </w:rPr>
        <w:fldChar w:fldCharType="end"/>
      </w:r>
    </w:p>
    <w:p w14:paraId="5CE25318" w14:textId="5232FCD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_Toc168550207 \h </w:instrText>
      </w:r>
      <w:r>
        <w:rPr>
          <w:noProof/>
        </w:rPr>
      </w:r>
      <w:r>
        <w:rPr>
          <w:noProof/>
        </w:rPr>
        <w:fldChar w:fldCharType="separate"/>
      </w:r>
      <w:r>
        <w:rPr>
          <w:noProof/>
        </w:rPr>
        <w:t>206</w:t>
      </w:r>
      <w:r>
        <w:rPr>
          <w:noProof/>
        </w:rPr>
        <w:fldChar w:fldCharType="end"/>
      </w:r>
    </w:p>
    <w:p w14:paraId="719AB654" w14:textId="0C4F300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.3.4.2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_Toc168550208 \h </w:instrText>
      </w:r>
      <w:r>
        <w:rPr>
          <w:noProof/>
        </w:rPr>
      </w:r>
      <w:r>
        <w:rPr>
          <w:noProof/>
        </w:rPr>
        <w:fldChar w:fldCharType="separate"/>
      </w:r>
      <w:r>
        <w:rPr>
          <w:noProof/>
        </w:rPr>
        <w:t>206</w:t>
      </w:r>
      <w:r>
        <w:rPr>
          <w:noProof/>
        </w:rPr>
        <w:fldChar w:fldCharType="end"/>
      </w:r>
    </w:p>
    <w:p w14:paraId="5751A2F5" w14:textId="255A6CF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.3.4.3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_Toc168550209 \h </w:instrText>
      </w:r>
      <w:r>
        <w:rPr>
          <w:noProof/>
        </w:rPr>
      </w:r>
      <w:r>
        <w:rPr>
          <w:noProof/>
        </w:rPr>
        <w:fldChar w:fldCharType="separate"/>
      </w:r>
      <w:r>
        <w:rPr>
          <w:noProof/>
        </w:rPr>
        <w:t>207</w:t>
      </w:r>
      <w:r>
        <w:rPr>
          <w:noProof/>
        </w:rPr>
        <w:fldChar w:fldCharType="end"/>
      </w:r>
    </w:p>
    <w:p w14:paraId="71E58750" w14:textId="0D8C8F38"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6.6.3.4.3.2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_Toc168550210 \h </w:instrText>
      </w:r>
      <w:r>
        <w:rPr>
          <w:noProof/>
        </w:rPr>
      </w:r>
      <w:r>
        <w:rPr>
          <w:noProof/>
        </w:rPr>
        <w:fldChar w:fldCharType="separate"/>
      </w:r>
      <w:r>
        <w:rPr>
          <w:noProof/>
        </w:rPr>
        <w:t>207</w:t>
      </w:r>
      <w:r>
        <w:rPr>
          <w:noProof/>
        </w:rPr>
        <w:fldChar w:fldCharType="end"/>
      </w:r>
    </w:p>
    <w:p w14:paraId="0D850100" w14:textId="29B047D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.3.4.4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_Toc168550211 \h </w:instrText>
      </w:r>
      <w:r>
        <w:rPr>
          <w:noProof/>
        </w:rPr>
      </w:r>
      <w:r>
        <w:rPr>
          <w:noProof/>
        </w:rPr>
        <w:fldChar w:fldCharType="separate"/>
      </w:r>
      <w:r>
        <w:rPr>
          <w:noProof/>
        </w:rPr>
        <w:t>207</w:t>
      </w:r>
      <w:r>
        <w:rPr>
          <w:noProof/>
        </w:rPr>
        <w:fldChar w:fldCharType="end"/>
      </w:r>
    </w:p>
    <w:p w14:paraId="42841712" w14:textId="2F4EC62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.3.5</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Monitoring</w:t>
      </w:r>
      <w:r w:rsidRPr="00113C3A">
        <w:rPr>
          <w:noProof/>
        </w:rPr>
        <w:t xml:space="preserve"> Subscription</w:t>
      </w:r>
      <w:r>
        <w:rPr>
          <w:noProof/>
        </w:rPr>
        <w:tab/>
      </w:r>
      <w:r>
        <w:rPr>
          <w:noProof/>
        </w:rPr>
        <w:fldChar w:fldCharType="begin"/>
      </w:r>
      <w:r>
        <w:rPr>
          <w:noProof/>
        </w:rPr>
        <w:instrText xml:space="preserve"> PAGEREF _Toc168550212 \h </w:instrText>
      </w:r>
      <w:r>
        <w:rPr>
          <w:noProof/>
        </w:rPr>
      </w:r>
      <w:r>
        <w:rPr>
          <w:noProof/>
        </w:rPr>
        <w:fldChar w:fldCharType="separate"/>
      </w:r>
      <w:r>
        <w:rPr>
          <w:noProof/>
        </w:rPr>
        <w:t>207</w:t>
      </w:r>
      <w:r>
        <w:rPr>
          <w:noProof/>
        </w:rPr>
        <w:fldChar w:fldCharType="end"/>
      </w:r>
    </w:p>
    <w:p w14:paraId="6075DE9C" w14:textId="60E2384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.3.5.1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_Toc168550213 \h </w:instrText>
      </w:r>
      <w:r>
        <w:rPr>
          <w:noProof/>
        </w:rPr>
      </w:r>
      <w:r>
        <w:rPr>
          <w:noProof/>
        </w:rPr>
        <w:fldChar w:fldCharType="separate"/>
      </w:r>
      <w:r>
        <w:rPr>
          <w:noProof/>
        </w:rPr>
        <w:t>207</w:t>
      </w:r>
      <w:r>
        <w:rPr>
          <w:noProof/>
        </w:rPr>
        <w:fldChar w:fldCharType="end"/>
      </w:r>
    </w:p>
    <w:p w14:paraId="24E9F50B" w14:textId="4C204B6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.3.5.2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_Toc168550214 \h </w:instrText>
      </w:r>
      <w:r>
        <w:rPr>
          <w:noProof/>
        </w:rPr>
      </w:r>
      <w:r>
        <w:rPr>
          <w:noProof/>
        </w:rPr>
        <w:fldChar w:fldCharType="separate"/>
      </w:r>
      <w:r>
        <w:rPr>
          <w:noProof/>
        </w:rPr>
        <w:t>208</w:t>
      </w:r>
      <w:r>
        <w:rPr>
          <w:noProof/>
        </w:rPr>
        <w:fldChar w:fldCharType="end"/>
      </w:r>
    </w:p>
    <w:p w14:paraId="3E6A6FD4" w14:textId="354E27A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.3.5.3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_Toc168550215 \h </w:instrText>
      </w:r>
      <w:r>
        <w:rPr>
          <w:noProof/>
        </w:rPr>
      </w:r>
      <w:r>
        <w:rPr>
          <w:noProof/>
        </w:rPr>
        <w:fldChar w:fldCharType="separate"/>
      </w:r>
      <w:r>
        <w:rPr>
          <w:noProof/>
        </w:rPr>
        <w:t>208</w:t>
      </w:r>
      <w:r>
        <w:rPr>
          <w:noProof/>
        </w:rPr>
        <w:fldChar w:fldCharType="end"/>
      </w:r>
    </w:p>
    <w:p w14:paraId="1450E0C6" w14:textId="1C950412"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6.6.3.5.3.1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_Toc168550216 \h </w:instrText>
      </w:r>
      <w:r>
        <w:rPr>
          <w:noProof/>
        </w:rPr>
      </w:r>
      <w:r>
        <w:rPr>
          <w:noProof/>
        </w:rPr>
        <w:fldChar w:fldCharType="separate"/>
      </w:r>
      <w:r>
        <w:rPr>
          <w:noProof/>
        </w:rPr>
        <w:t>208</w:t>
      </w:r>
      <w:r>
        <w:rPr>
          <w:noProof/>
        </w:rPr>
        <w:fldChar w:fldCharType="end"/>
      </w:r>
    </w:p>
    <w:p w14:paraId="7DCBCDB7" w14:textId="0F9BBE4D"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6.6.3.5.3.2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_Toc168550217 \h </w:instrText>
      </w:r>
      <w:r>
        <w:rPr>
          <w:noProof/>
        </w:rPr>
      </w:r>
      <w:r>
        <w:rPr>
          <w:noProof/>
        </w:rPr>
        <w:fldChar w:fldCharType="separate"/>
      </w:r>
      <w:r>
        <w:rPr>
          <w:noProof/>
        </w:rPr>
        <w:t>209</w:t>
      </w:r>
      <w:r>
        <w:rPr>
          <w:noProof/>
        </w:rPr>
        <w:fldChar w:fldCharType="end"/>
      </w:r>
    </w:p>
    <w:p w14:paraId="0E9FD1C1" w14:textId="23A29D87"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6.6.3.5.3.3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_Toc168550218 \h </w:instrText>
      </w:r>
      <w:r>
        <w:rPr>
          <w:noProof/>
        </w:rPr>
      </w:r>
      <w:r>
        <w:rPr>
          <w:noProof/>
        </w:rPr>
        <w:fldChar w:fldCharType="separate"/>
      </w:r>
      <w:r>
        <w:rPr>
          <w:noProof/>
        </w:rPr>
        <w:t>210</w:t>
      </w:r>
      <w:r>
        <w:rPr>
          <w:noProof/>
        </w:rPr>
        <w:fldChar w:fldCharType="end"/>
      </w:r>
    </w:p>
    <w:p w14:paraId="243E9EB9" w14:textId="3BAAC611"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6.6.3.5.3.4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_Toc168550219 \h </w:instrText>
      </w:r>
      <w:r>
        <w:rPr>
          <w:noProof/>
        </w:rPr>
      </w:r>
      <w:r>
        <w:rPr>
          <w:noProof/>
        </w:rPr>
        <w:fldChar w:fldCharType="separate"/>
      </w:r>
      <w:r>
        <w:rPr>
          <w:noProof/>
        </w:rPr>
        <w:t>211</w:t>
      </w:r>
      <w:r>
        <w:rPr>
          <w:noProof/>
        </w:rPr>
        <w:fldChar w:fldCharType="end"/>
      </w:r>
    </w:p>
    <w:p w14:paraId="115BEF3C" w14:textId="656AAEB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_Toc168550220 \h </w:instrText>
      </w:r>
      <w:r>
        <w:rPr>
          <w:noProof/>
        </w:rPr>
      </w:r>
      <w:r>
        <w:rPr>
          <w:noProof/>
        </w:rPr>
        <w:fldChar w:fldCharType="separate"/>
      </w:r>
      <w:r>
        <w:rPr>
          <w:noProof/>
        </w:rPr>
        <w:t>212</w:t>
      </w:r>
      <w:r>
        <w:rPr>
          <w:noProof/>
        </w:rPr>
        <w:fldChar w:fldCharType="end"/>
      </w:r>
    </w:p>
    <w:p w14:paraId="0EF583FA" w14:textId="5DA06FB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_Toc168550221 \h </w:instrText>
      </w:r>
      <w:r>
        <w:rPr>
          <w:noProof/>
        </w:rPr>
      </w:r>
      <w:r>
        <w:rPr>
          <w:noProof/>
        </w:rPr>
        <w:fldChar w:fldCharType="separate"/>
      </w:r>
      <w:r>
        <w:rPr>
          <w:noProof/>
        </w:rPr>
        <w:t>212</w:t>
      </w:r>
      <w:r>
        <w:rPr>
          <w:noProof/>
        </w:rPr>
        <w:fldChar w:fldCharType="end"/>
      </w:r>
    </w:p>
    <w:p w14:paraId="7BD4C39E" w14:textId="568961B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Request</w:t>
      </w:r>
      <w:r>
        <w:rPr>
          <w:noProof/>
        </w:rPr>
        <w:tab/>
      </w:r>
      <w:r>
        <w:rPr>
          <w:noProof/>
        </w:rPr>
        <w:fldChar w:fldCharType="begin"/>
      </w:r>
      <w:r>
        <w:rPr>
          <w:noProof/>
        </w:rPr>
        <w:instrText xml:space="preserve"> PAGEREF _Toc168550222 \h </w:instrText>
      </w:r>
      <w:r>
        <w:rPr>
          <w:noProof/>
        </w:rPr>
      </w:r>
      <w:r>
        <w:rPr>
          <w:noProof/>
        </w:rPr>
        <w:fldChar w:fldCharType="separate"/>
      </w:r>
      <w:r>
        <w:rPr>
          <w:noProof/>
        </w:rPr>
        <w:t>213</w:t>
      </w:r>
      <w:r>
        <w:rPr>
          <w:noProof/>
        </w:rPr>
        <w:fldChar w:fldCharType="end"/>
      </w:r>
    </w:p>
    <w:p w14:paraId="2C616E46" w14:textId="3B70EB9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_Toc168550223 \h </w:instrText>
      </w:r>
      <w:r>
        <w:rPr>
          <w:noProof/>
        </w:rPr>
      </w:r>
      <w:r>
        <w:rPr>
          <w:noProof/>
        </w:rPr>
        <w:fldChar w:fldCharType="separate"/>
      </w:r>
      <w:r>
        <w:rPr>
          <w:noProof/>
        </w:rPr>
        <w:t>213</w:t>
      </w:r>
      <w:r>
        <w:rPr>
          <w:noProof/>
        </w:rPr>
        <w:fldChar w:fldCharType="end"/>
      </w:r>
    </w:p>
    <w:p w14:paraId="30D0403C" w14:textId="599E6CA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_Toc168550224 \h </w:instrText>
      </w:r>
      <w:r>
        <w:rPr>
          <w:noProof/>
        </w:rPr>
      </w:r>
      <w:r>
        <w:rPr>
          <w:noProof/>
        </w:rPr>
        <w:fldChar w:fldCharType="separate"/>
      </w:r>
      <w:r>
        <w:rPr>
          <w:noProof/>
        </w:rPr>
        <w:t>213</w:t>
      </w:r>
      <w:r>
        <w:rPr>
          <w:noProof/>
        </w:rPr>
        <w:fldChar w:fldCharType="end"/>
      </w:r>
    </w:p>
    <w:p w14:paraId="403CF83E" w14:textId="24782B5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_Toc168550225 \h </w:instrText>
      </w:r>
      <w:r>
        <w:rPr>
          <w:noProof/>
        </w:rPr>
      </w:r>
      <w:r>
        <w:rPr>
          <w:noProof/>
        </w:rPr>
        <w:fldChar w:fldCharType="separate"/>
      </w:r>
      <w:r>
        <w:rPr>
          <w:noProof/>
        </w:rPr>
        <w:t>214</w:t>
      </w:r>
      <w:r>
        <w:rPr>
          <w:noProof/>
        </w:rPr>
        <w:fldChar w:fldCharType="end"/>
      </w:r>
    </w:p>
    <w:p w14:paraId="7E0C3012" w14:textId="6BA7286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_Toc168550226 \h </w:instrText>
      </w:r>
      <w:r>
        <w:rPr>
          <w:noProof/>
        </w:rPr>
      </w:r>
      <w:r>
        <w:rPr>
          <w:noProof/>
        </w:rPr>
        <w:fldChar w:fldCharType="separate"/>
      </w:r>
      <w:r>
        <w:rPr>
          <w:noProof/>
        </w:rPr>
        <w:t>214</w:t>
      </w:r>
      <w:r>
        <w:rPr>
          <w:noProof/>
        </w:rPr>
        <w:fldChar w:fldCharType="end"/>
      </w:r>
    </w:p>
    <w:p w14:paraId="349D22AB" w14:textId="60F5ECB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Monitoring Notification</w:t>
      </w:r>
      <w:r>
        <w:rPr>
          <w:noProof/>
        </w:rPr>
        <w:tab/>
      </w:r>
      <w:r>
        <w:rPr>
          <w:noProof/>
        </w:rPr>
        <w:fldChar w:fldCharType="begin"/>
      </w:r>
      <w:r>
        <w:rPr>
          <w:noProof/>
        </w:rPr>
        <w:instrText xml:space="preserve"> PAGEREF _Toc168550227 \h </w:instrText>
      </w:r>
      <w:r>
        <w:rPr>
          <w:noProof/>
        </w:rPr>
      </w:r>
      <w:r>
        <w:rPr>
          <w:noProof/>
        </w:rPr>
        <w:fldChar w:fldCharType="separate"/>
      </w:r>
      <w:r>
        <w:rPr>
          <w:noProof/>
        </w:rPr>
        <w:t>214</w:t>
      </w:r>
      <w:r>
        <w:rPr>
          <w:noProof/>
        </w:rPr>
        <w:fldChar w:fldCharType="end"/>
      </w:r>
    </w:p>
    <w:p w14:paraId="0B47C4FA" w14:textId="5D943A3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_Toc168550228 \h </w:instrText>
      </w:r>
      <w:r>
        <w:rPr>
          <w:noProof/>
        </w:rPr>
      </w:r>
      <w:r>
        <w:rPr>
          <w:noProof/>
        </w:rPr>
        <w:fldChar w:fldCharType="separate"/>
      </w:r>
      <w:r>
        <w:rPr>
          <w:noProof/>
        </w:rPr>
        <w:t>214</w:t>
      </w:r>
      <w:r>
        <w:rPr>
          <w:noProof/>
        </w:rPr>
        <w:fldChar w:fldCharType="end"/>
      </w:r>
    </w:p>
    <w:p w14:paraId="5B5C6FE7" w14:textId="69BDBC5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_Toc168550229 \h </w:instrText>
      </w:r>
      <w:r>
        <w:rPr>
          <w:noProof/>
        </w:rPr>
      </w:r>
      <w:r>
        <w:rPr>
          <w:noProof/>
        </w:rPr>
        <w:fldChar w:fldCharType="separate"/>
      </w:r>
      <w:r>
        <w:rPr>
          <w:noProof/>
        </w:rPr>
        <w:t>215</w:t>
      </w:r>
      <w:r>
        <w:rPr>
          <w:noProof/>
        </w:rPr>
        <w:fldChar w:fldCharType="end"/>
      </w:r>
    </w:p>
    <w:p w14:paraId="043DDCE5" w14:textId="0AC6DFC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_Toc168550230 \h </w:instrText>
      </w:r>
      <w:r>
        <w:rPr>
          <w:noProof/>
        </w:rPr>
      </w:r>
      <w:r>
        <w:rPr>
          <w:noProof/>
        </w:rPr>
        <w:fldChar w:fldCharType="separate"/>
      </w:r>
      <w:r>
        <w:rPr>
          <w:noProof/>
        </w:rPr>
        <w:t>215</w:t>
      </w:r>
      <w:r>
        <w:rPr>
          <w:noProof/>
        </w:rPr>
        <w:fldChar w:fldCharType="end"/>
      </w:r>
    </w:p>
    <w:p w14:paraId="544FE6DA" w14:textId="5872AD87"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_Toc168550231 \h </w:instrText>
      </w:r>
      <w:r>
        <w:rPr>
          <w:noProof/>
        </w:rPr>
      </w:r>
      <w:r>
        <w:rPr>
          <w:noProof/>
        </w:rPr>
        <w:fldChar w:fldCharType="separate"/>
      </w:r>
      <w:r>
        <w:rPr>
          <w:noProof/>
        </w:rPr>
        <w:t>215</w:t>
      </w:r>
      <w:r>
        <w:rPr>
          <w:noProof/>
        </w:rPr>
        <w:fldChar w:fldCharType="end"/>
      </w:r>
    </w:p>
    <w:p w14:paraId="185812BD" w14:textId="111AE06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_Toc168550232 \h </w:instrText>
      </w:r>
      <w:r>
        <w:rPr>
          <w:noProof/>
        </w:rPr>
      </w:r>
      <w:r>
        <w:rPr>
          <w:noProof/>
        </w:rPr>
        <w:fldChar w:fldCharType="separate"/>
      </w:r>
      <w:r>
        <w:rPr>
          <w:noProof/>
        </w:rPr>
        <w:t>216</w:t>
      </w:r>
      <w:r>
        <w:rPr>
          <w:noProof/>
        </w:rPr>
        <w:fldChar w:fldCharType="end"/>
      </w:r>
    </w:p>
    <w:p w14:paraId="05D39276" w14:textId="5016E63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_Toc168550233 \h </w:instrText>
      </w:r>
      <w:r>
        <w:rPr>
          <w:noProof/>
        </w:rPr>
      </w:r>
      <w:r>
        <w:rPr>
          <w:noProof/>
        </w:rPr>
        <w:fldChar w:fldCharType="separate"/>
      </w:r>
      <w:r>
        <w:rPr>
          <w:noProof/>
        </w:rPr>
        <w:t>216</w:t>
      </w:r>
      <w:r>
        <w:rPr>
          <w:noProof/>
        </w:rPr>
        <w:fldChar w:fldCharType="end"/>
      </w:r>
    </w:p>
    <w:p w14:paraId="20A67C61" w14:textId="1577C7F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_Toc168550234 \h </w:instrText>
      </w:r>
      <w:r>
        <w:rPr>
          <w:noProof/>
        </w:rPr>
      </w:r>
      <w:r>
        <w:rPr>
          <w:noProof/>
        </w:rPr>
        <w:fldChar w:fldCharType="separate"/>
      </w:r>
      <w:r>
        <w:rPr>
          <w:noProof/>
        </w:rPr>
        <w:t>217</w:t>
      </w:r>
      <w:r>
        <w:rPr>
          <w:noProof/>
        </w:rPr>
        <w:fldChar w:fldCharType="end"/>
      </w:r>
    </w:p>
    <w:p w14:paraId="2DFE61F7" w14:textId="217027A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_Toc168550235 \h </w:instrText>
      </w:r>
      <w:r>
        <w:rPr>
          <w:noProof/>
        </w:rPr>
      </w:r>
      <w:r>
        <w:rPr>
          <w:noProof/>
        </w:rPr>
        <w:fldChar w:fldCharType="separate"/>
      </w:r>
      <w:r>
        <w:rPr>
          <w:noProof/>
        </w:rPr>
        <w:t>217</w:t>
      </w:r>
      <w:r>
        <w:rPr>
          <w:noProof/>
        </w:rPr>
        <w:fldChar w:fldCharType="end"/>
      </w:r>
    </w:p>
    <w:p w14:paraId="13011A93" w14:textId="1BAA7A5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MonitoringJob</w:t>
      </w:r>
      <w:r>
        <w:rPr>
          <w:noProof/>
        </w:rPr>
        <w:tab/>
      </w:r>
      <w:r>
        <w:rPr>
          <w:noProof/>
        </w:rPr>
        <w:fldChar w:fldCharType="begin"/>
      </w:r>
      <w:r>
        <w:rPr>
          <w:noProof/>
        </w:rPr>
        <w:instrText xml:space="preserve"> PAGEREF _Toc168550236 \h </w:instrText>
      </w:r>
      <w:r>
        <w:rPr>
          <w:noProof/>
        </w:rPr>
      </w:r>
      <w:r>
        <w:rPr>
          <w:noProof/>
        </w:rPr>
        <w:fldChar w:fldCharType="separate"/>
      </w:r>
      <w:r>
        <w:rPr>
          <w:noProof/>
        </w:rPr>
        <w:t>217</w:t>
      </w:r>
      <w:r>
        <w:rPr>
          <w:noProof/>
        </w:rPr>
        <w:fldChar w:fldCharType="end"/>
      </w:r>
    </w:p>
    <w:p w14:paraId="2C6524B6" w14:textId="609F7BC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MonitoringJobPatch</w:t>
      </w:r>
      <w:r>
        <w:rPr>
          <w:noProof/>
        </w:rPr>
        <w:tab/>
      </w:r>
      <w:r>
        <w:rPr>
          <w:noProof/>
        </w:rPr>
        <w:fldChar w:fldCharType="begin"/>
      </w:r>
      <w:r>
        <w:rPr>
          <w:noProof/>
        </w:rPr>
        <w:instrText xml:space="preserve"> PAGEREF _Toc168550237 \h </w:instrText>
      </w:r>
      <w:r>
        <w:rPr>
          <w:noProof/>
        </w:rPr>
      </w:r>
      <w:r>
        <w:rPr>
          <w:noProof/>
        </w:rPr>
        <w:fldChar w:fldCharType="separate"/>
      </w:r>
      <w:r>
        <w:rPr>
          <w:noProof/>
        </w:rPr>
        <w:t>217</w:t>
      </w:r>
      <w:r>
        <w:rPr>
          <w:noProof/>
        </w:rPr>
        <w:fldChar w:fldCharType="end"/>
      </w:r>
    </w:p>
    <w:p w14:paraId="3F3E3382" w14:textId="2877671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MonitoringMetric</w:t>
      </w:r>
      <w:r>
        <w:rPr>
          <w:noProof/>
        </w:rPr>
        <w:tab/>
      </w:r>
      <w:r>
        <w:rPr>
          <w:noProof/>
        </w:rPr>
        <w:fldChar w:fldCharType="begin"/>
      </w:r>
      <w:r>
        <w:rPr>
          <w:noProof/>
        </w:rPr>
        <w:instrText xml:space="preserve"> PAGEREF _Toc168550238 \h </w:instrText>
      </w:r>
      <w:r>
        <w:rPr>
          <w:noProof/>
        </w:rPr>
      </w:r>
      <w:r>
        <w:rPr>
          <w:noProof/>
        </w:rPr>
        <w:fldChar w:fldCharType="separate"/>
      </w:r>
      <w:r>
        <w:rPr>
          <w:noProof/>
        </w:rPr>
        <w:t>218</w:t>
      </w:r>
      <w:r>
        <w:rPr>
          <w:noProof/>
        </w:rPr>
        <w:fldChar w:fldCharType="end"/>
      </w:r>
    </w:p>
    <w:p w14:paraId="504AD073" w14:textId="1420E4E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MonPerfAnalytics</w:t>
      </w:r>
      <w:r>
        <w:rPr>
          <w:noProof/>
        </w:rPr>
        <w:tab/>
      </w:r>
      <w:r>
        <w:rPr>
          <w:noProof/>
        </w:rPr>
        <w:fldChar w:fldCharType="begin"/>
      </w:r>
      <w:r>
        <w:rPr>
          <w:noProof/>
        </w:rPr>
        <w:instrText xml:space="preserve"> PAGEREF _Toc168550239 \h </w:instrText>
      </w:r>
      <w:r>
        <w:rPr>
          <w:noProof/>
        </w:rPr>
      </w:r>
      <w:r>
        <w:rPr>
          <w:noProof/>
        </w:rPr>
        <w:fldChar w:fldCharType="separate"/>
      </w:r>
      <w:r>
        <w:rPr>
          <w:noProof/>
        </w:rPr>
        <w:t>218</w:t>
      </w:r>
      <w:r>
        <w:rPr>
          <w:noProof/>
        </w:rPr>
        <w:fldChar w:fldCharType="end"/>
      </w:r>
    </w:p>
    <w:p w14:paraId="612BBDE4" w14:textId="66D2F45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Type: MonitoringSubsc</w:t>
      </w:r>
      <w:r>
        <w:rPr>
          <w:noProof/>
        </w:rPr>
        <w:tab/>
      </w:r>
      <w:r>
        <w:rPr>
          <w:noProof/>
        </w:rPr>
        <w:fldChar w:fldCharType="begin"/>
      </w:r>
      <w:r>
        <w:rPr>
          <w:noProof/>
        </w:rPr>
        <w:instrText xml:space="preserve"> PAGEREF _Toc168550240 \h </w:instrText>
      </w:r>
      <w:r>
        <w:rPr>
          <w:noProof/>
        </w:rPr>
      </w:r>
      <w:r>
        <w:rPr>
          <w:noProof/>
        </w:rPr>
        <w:fldChar w:fldCharType="separate"/>
      </w:r>
      <w:r>
        <w:rPr>
          <w:noProof/>
        </w:rPr>
        <w:t>219</w:t>
      </w:r>
      <w:r>
        <w:rPr>
          <w:noProof/>
        </w:rPr>
        <w:fldChar w:fldCharType="end"/>
      </w:r>
    </w:p>
    <w:p w14:paraId="6620C62B" w14:textId="4A07E53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.6.2.7</w:t>
      </w:r>
      <w:r>
        <w:rPr>
          <w:rFonts w:asciiTheme="minorHAnsi" w:eastAsiaTheme="minorEastAsia" w:hAnsiTheme="minorHAnsi" w:cstheme="minorBidi"/>
          <w:noProof/>
          <w:kern w:val="2"/>
          <w:sz w:val="21"/>
          <w:szCs w:val="22"/>
          <w:lang w:val="en-US" w:eastAsia="zh-CN"/>
          <w14:ligatures w14:val="standardContextual"/>
        </w:rPr>
        <w:tab/>
      </w:r>
      <w:r>
        <w:rPr>
          <w:noProof/>
        </w:rPr>
        <w:t>Type: MonitoringSubscPatch</w:t>
      </w:r>
      <w:r>
        <w:rPr>
          <w:noProof/>
        </w:rPr>
        <w:tab/>
      </w:r>
      <w:r>
        <w:rPr>
          <w:noProof/>
        </w:rPr>
        <w:fldChar w:fldCharType="begin"/>
      </w:r>
      <w:r>
        <w:rPr>
          <w:noProof/>
        </w:rPr>
        <w:instrText xml:space="preserve"> PAGEREF _Toc168550241 \h </w:instrText>
      </w:r>
      <w:r>
        <w:rPr>
          <w:noProof/>
        </w:rPr>
      </w:r>
      <w:r>
        <w:rPr>
          <w:noProof/>
        </w:rPr>
        <w:fldChar w:fldCharType="separate"/>
      </w:r>
      <w:r>
        <w:rPr>
          <w:noProof/>
        </w:rPr>
        <w:t>219</w:t>
      </w:r>
      <w:r>
        <w:rPr>
          <w:noProof/>
        </w:rPr>
        <w:fldChar w:fldCharType="end"/>
      </w:r>
    </w:p>
    <w:p w14:paraId="125F4082" w14:textId="76B9EBD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.6.2.8</w:t>
      </w:r>
      <w:r>
        <w:rPr>
          <w:rFonts w:asciiTheme="minorHAnsi" w:eastAsiaTheme="minorEastAsia" w:hAnsiTheme="minorHAnsi" w:cstheme="minorBidi"/>
          <w:noProof/>
          <w:kern w:val="2"/>
          <w:sz w:val="21"/>
          <w:szCs w:val="22"/>
          <w:lang w:val="en-US" w:eastAsia="zh-CN"/>
          <w14:ligatures w14:val="standardContextual"/>
        </w:rPr>
        <w:tab/>
      </w:r>
      <w:r>
        <w:rPr>
          <w:noProof/>
        </w:rPr>
        <w:t>Type: ReportingInfo</w:t>
      </w:r>
      <w:r>
        <w:rPr>
          <w:noProof/>
        </w:rPr>
        <w:tab/>
      </w:r>
      <w:r>
        <w:rPr>
          <w:noProof/>
        </w:rPr>
        <w:fldChar w:fldCharType="begin"/>
      </w:r>
      <w:r>
        <w:rPr>
          <w:noProof/>
        </w:rPr>
        <w:instrText xml:space="preserve"> PAGEREF _Toc168550242 \h </w:instrText>
      </w:r>
      <w:r>
        <w:rPr>
          <w:noProof/>
        </w:rPr>
      </w:r>
      <w:r>
        <w:rPr>
          <w:noProof/>
        </w:rPr>
        <w:fldChar w:fldCharType="separate"/>
      </w:r>
      <w:r>
        <w:rPr>
          <w:noProof/>
        </w:rPr>
        <w:t>220</w:t>
      </w:r>
      <w:r>
        <w:rPr>
          <w:noProof/>
        </w:rPr>
        <w:fldChar w:fldCharType="end"/>
      </w:r>
    </w:p>
    <w:p w14:paraId="6B3A6961" w14:textId="5B26FBB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.6.2.9</w:t>
      </w:r>
      <w:r>
        <w:rPr>
          <w:rFonts w:asciiTheme="minorHAnsi" w:eastAsiaTheme="minorEastAsia" w:hAnsiTheme="minorHAnsi" w:cstheme="minorBidi"/>
          <w:noProof/>
          <w:kern w:val="2"/>
          <w:sz w:val="21"/>
          <w:szCs w:val="22"/>
          <w:lang w:val="en-US" w:eastAsia="zh-CN"/>
          <w14:ligatures w14:val="standardContextual"/>
        </w:rPr>
        <w:tab/>
      </w:r>
      <w:r>
        <w:rPr>
          <w:noProof/>
        </w:rPr>
        <w:t>Type: MonitoringNotif</w:t>
      </w:r>
      <w:r>
        <w:rPr>
          <w:noProof/>
        </w:rPr>
        <w:tab/>
      </w:r>
      <w:r>
        <w:rPr>
          <w:noProof/>
        </w:rPr>
        <w:fldChar w:fldCharType="begin"/>
      </w:r>
      <w:r>
        <w:rPr>
          <w:noProof/>
        </w:rPr>
        <w:instrText xml:space="preserve"> PAGEREF _Toc168550243 \h </w:instrText>
      </w:r>
      <w:r>
        <w:rPr>
          <w:noProof/>
        </w:rPr>
      </w:r>
      <w:r>
        <w:rPr>
          <w:noProof/>
        </w:rPr>
        <w:fldChar w:fldCharType="separate"/>
      </w:r>
      <w:r>
        <w:rPr>
          <w:noProof/>
        </w:rPr>
        <w:t>220</w:t>
      </w:r>
      <w:r>
        <w:rPr>
          <w:noProof/>
        </w:rPr>
        <w:fldChar w:fldCharType="end"/>
      </w:r>
    </w:p>
    <w:p w14:paraId="3AE9AA3F" w14:textId="61AEB93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.6.2.10</w:t>
      </w:r>
      <w:r>
        <w:rPr>
          <w:rFonts w:asciiTheme="minorHAnsi" w:eastAsiaTheme="minorEastAsia" w:hAnsiTheme="minorHAnsi" w:cstheme="minorBidi"/>
          <w:noProof/>
          <w:kern w:val="2"/>
          <w:sz w:val="21"/>
          <w:szCs w:val="22"/>
          <w:lang w:val="en-US" w:eastAsia="zh-CN"/>
          <w14:ligatures w14:val="standardContextual"/>
        </w:rPr>
        <w:tab/>
      </w:r>
      <w:r>
        <w:rPr>
          <w:noProof/>
        </w:rPr>
        <w:t>Type: ReportingData</w:t>
      </w:r>
      <w:r>
        <w:rPr>
          <w:noProof/>
        </w:rPr>
        <w:tab/>
      </w:r>
      <w:r>
        <w:rPr>
          <w:noProof/>
        </w:rPr>
        <w:fldChar w:fldCharType="begin"/>
      </w:r>
      <w:r>
        <w:rPr>
          <w:noProof/>
        </w:rPr>
        <w:instrText xml:space="preserve"> PAGEREF _Toc168550244 \h </w:instrText>
      </w:r>
      <w:r>
        <w:rPr>
          <w:noProof/>
        </w:rPr>
      </w:r>
      <w:r>
        <w:rPr>
          <w:noProof/>
        </w:rPr>
        <w:fldChar w:fldCharType="separate"/>
      </w:r>
      <w:r>
        <w:rPr>
          <w:noProof/>
        </w:rPr>
        <w:t>221</w:t>
      </w:r>
      <w:r>
        <w:rPr>
          <w:noProof/>
        </w:rPr>
        <w:fldChar w:fldCharType="end"/>
      </w:r>
    </w:p>
    <w:p w14:paraId="3134FE0B" w14:textId="46DCB1D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.6.2.11</w:t>
      </w:r>
      <w:r>
        <w:rPr>
          <w:rFonts w:asciiTheme="minorHAnsi" w:eastAsiaTheme="minorEastAsia" w:hAnsiTheme="minorHAnsi" w:cstheme="minorBidi"/>
          <w:noProof/>
          <w:kern w:val="2"/>
          <w:sz w:val="21"/>
          <w:szCs w:val="22"/>
          <w:lang w:val="en-US" w:eastAsia="zh-CN"/>
          <w14:ligatures w14:val="standardContextual"/>
        </w:rPr>
        <w:tab/>
      </w:r>
      <w:r>
        <w:rPr>
          <w:noProof/>
        </w:rPr>
        <w:t>Type: MonPerfAnalyRes</w:t>
      </w:r>
      <w:r>
        <w:rPr>
          <w:noProof/>
        </w:rPr>
        <w:tab/>
      </w:r>
      <w:r>
        <w:rPr>
          <w:noProof/>
        </w:rPr>
        <w:fldChar w:fldCharType="begin"/>
      </w:r>
      <w:r>
        <w:rPr>
          <w:noProof/>
        </w:rPr>
        <w:instrText xml:space="preserve"> PAGEREF _Toc168550245 \h </w:instrText>
      </w:r>
      <w:r>
        <w:rPr>
          <w:noProof/>
        </w:rPr>
      </w:r>
      <w:r>
        <w:rPr>
          <w:noProof/>
        </w:rPr>
        <w:fldChar w:fldCharType="separate"/>
      </w:r>
      <w:r>
        <w:rPr>
          <w:noProof/>
        </w:rPr>
        <w:t>221</w:t>
      </w:r>
      <w:r>
        <w:rPr>
          <w:noProof/>
        </w:rPr>
        <w:fldChar w:fldCharType="end"/>
      </w:r>
    </w:p>
    <w:p w14:paraId="5902A697" w14:textId="451E228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.6.2.12</w:t>
      </w:r>
      <w:r>
        <w:rPr>
          <w:rFonts w:asciiTheme="minorHAnsi" w:eastAsiaTheme="minorEastAsia" w:hAnsiTheme="minorHAnsi" w:cstheme="minorBidi"/>
          <w:noProof/>
          <w:kern w:val="2"/>
          <w:sz w:val="21"/>
          <w:szCs w:val="22"/>
          <w:lang w:val="en-US" w:eastAsia="zh-CN"/>
          <w14:ligatures w14:val="standardContextual"/>
        </w:rPr>
        <w:tab/>
      </w:r>
      <w:r>
        <w:rPr>
          <w:noProof/>
        </w:rPr>
        <w:t>Type: MonitoringReq</w:t>
      </w:r>
      <w:r>
        <w:rPr>
          <w:noProof/>
        </w:rPr>
        <w:tab/>
      </w:r>
      <w:r>
        <w:rPr>
          <w:noProof/>
        </w:rPr>
        <w:fldChar w:fldCharType="begin"/>
      </w:r>
      <w:r>
        <w:rPr>
          <w:noProof/>
        </w:rPr>
        <w:instrText xml:space="preserve"> PAGEREF _Toc168550246 \h </w:instrText>
      </w:r>
      <w:r>
        <w:rPr>
          <w:noProof/>
        </w:rPr>
      </w:r>
      <w:r>
        <w:rPr>
          <w:noProof/>
        </w:rPr>
        <w:fldChar w:fldCharType="separate"/>
      </w:r>
      <w:r>
        <w:rPr>
          <w:noProof/>
        </w:rPr>
        <w:t>221</w:t>
      </w:r>
      <w:r>
        <w:rPr>
          <w:noProof/>
        </w:rPr>
        <w:fldChar w:fldCharType="end"/>
      </w:r>
    </w:p>
    <w:p w14:paraId="55BDCA58" w14:textId="755D8F7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.6.2.13</w:t>
      </w:r>
      <w:r>
        <w:rPr>
          <w:rFonts w:asciiTheme="minorHAnsi" w:eastAsiaTheme="minorEastAsia" w:hAnsiTheme="minorHAnsi" w:cstheme="minorBidi"/>
          <w:noProof/>
          <w:kern w:val="2"/>
          <w:sz w:val="21"/>
          <w:szCs w:val="22"/>
          <w:lang w:val="en-US" w:eastAsia="zh-CN"/>
          <w14:ligatures w14:val="standardContextual"/>
        </w:rPr>
        <w:tab/>
      </w:r>
      <w:r>
        <w:rPr>
          <w:noProof/>
        </w:rPr>
        <w:t>Type: MonitoringResp</w:t>
      </w:r>
      <w:r>
        <w:rPr>
          <w:noProof/>
        </w:rPr>
        <w:tab/>
      </w:r>
      <w:r>
        <w:rPr>
          <w:noProof/>
        </w:rPr>
        <w:fldChar w:fldCharType="begin"/>
      </w:r>
      <w:r>
        <w:rPr>
          <w:noProof/>
        </w:rPr>
        <w:instrText xml:space="preserve"> PAGEREF _Toc168550247 \h </w:instrText>
      </w:r>
      <w:r>
        <w:rPr>
          <w:noProof/>
        </w:rPr>
      </w:r>
      <w:r>
        <w:rPr>
          <w:noProof/>
        </w:rPr>
        <w:fldChar w:fldCharType="separate"/>
      </w:r>
      <w:r>
        <w:rPr>
          <w:noProof/>
        </w:rPr>
        <w:t>222</w:t>
      </w:r>
      <w:r>
        <w:rPr>
          <w:noProof/>
        </w:rPr>
        <w:fldChar w:fldCharType="end"/>
      </w:r>
    </w:p>
    <w:p w14:paraId="6D08637D" w14:textId="556E4FE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.6.2.14</w:t>
      </w:r>
      <w:r>
        <w:rPr>
          <w:rFonts w:asciiTheme="minorHAnsi" w:eastAsiaTheme="minorEastAsia" w:hAnsiTheme="minorHAnsi" w:cstheme="minorBidi"/>
          <w:noProof/>
          <w:kern w:val="2"/>
          <w:sz w:val="21"/>
          <w:szCs w:val="22"/>
          <w:lang w:val="en-US" w:eastAsia="zh-CN"/>
          <w14:ligatures w14:val="standardContextual"/>
        </w:rPr>
        <w:tab/>
      </w:r>
      <w:r>
        <w:rPr>
          <w:noProof/>
        </w:rPr>
        <w:t>Type: MonReqMetrics</w:t>
      </w:r>
      <w:r>
        <w:rPr>
          <w:noProof/>
        </w:rPr>
        <w:tab/>
      </w:r>
      <w:r>
        <w:rPr>
          <w:noProof/>
        </w:rPr>
        <w:fldChar w:fldCharType="begin"/>
      </w:r>
      <w:r>
        <w:rPr>
          <w:noProof/>
        </w:rPr>
        <w:instrText xml:space="preserve"> PAGEREF _Toc168550248 \h </w:instrText>
      </w:r>
      <w:r>
        <w:rPr>
          <w:noProof/>
        </w:rPr>
      </w:r>
      <w:r>
        <w:rPr>
          <w:noProof/>
        </w:rPr>
        <w:fldChar w:fldCharType="separate"/>
      </w:r>
      <w:r>
        <w:rPr>
          <w:noProof/>
        </w:rPr>
        <w:t>222</w:t>
      </w:r>
      <w:r>
        <w:rPr>
          <w:noProof/>
        </w:rPr>
        <w:fldChar w:fldCharType="end"/>
      </w:r>
    </w:p>
    <w:p w14:paraId="75DDA439" w14:textId="553B89D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.6.2.15</w:t>
      </w:r>
      <w:r>
        <w:rPr>
          <w:rFonts w:asciiTheme="minorHAnsi" w:eastAsiaTheme="minorEastAsia" w:hAnsiTheme="minorHAnsi" w:cstheme="minorBidi"/>
          <w:noProof/>
          <w:kern w:val="2"/>
          <w:sz w:val="21"/>
          <w:szCs w:val="22"/>
          <w:lang w:val="en-US" w:eastAsia="zh-CN"/>
          <w14:ligatures w14:val="standardContextual"/>
        </w:rPr>
        <w:tab/>
      </w:r>
      <w:r>
        <w:rPr>
          <w:noProof/>
        </w:rPr>
        <w:t>Type: MonRespRepData</w:t>
      </w:r>
      <w:r>
        <w:rPr>
          <w:noProof/>
        </w:rPr>
        <w:tab/>
      </w:r>
      <w:r>
        <w:rPr>
          <w:noProof/>
        </w:rPr>
        <w:fldChar w:fldCharType="begin"/>
      </w:r>
      <w:r>
        <w:rPr>
          <w:noProof/>
        </w:rPr>
        <w:instrText xml:space="preserve"> PAGEREF _Toc168550249 \h </w:instrText>
      </w:r>
      <w:r>
        <w:rPr>
          <w:noProof/>
        </w:rPr>
      </w:r>
      <w:r>
        <w:rPr>
          <w:noProof/>
        </w:rPr>
        <w:fldChar w:fldCharType="separate"/>
      </w:r>
      <w:r>
        <w:rPr>
          <w:noProof/>
        </w:rPr>
        <w:t>223</w:t>
      </w:r>
      <w:r>
        <w:rPr>
          <w:noProof/>
        </w:rPr>
        <w:fldChar w:fldCharType="end"/>
      </w:r>
    </w:p>
    <w:p w14:paraId="52F21B9D" w14:textId="4756A8B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_Toc168550250 \h </w:instrText>
      </w:r>
      <w:r>
        <w:rPr>
          <w:noProof/>
        </w:rPr>
      </w:r>
      <w:r>
        <w:rPr>
          <w:noProof/>
        </w:rPr>
        <w:fldChar w:fldCharType="separate"/>
      </w:r>
      <w:r>
        <w:rPr>
          <w:noProof/>
        </w:rPr>
        <w:t>223</w:t>
      </w:r>
      <w:r>
        <w:rPr>
          <w:noProof/>
        </w:rPr>
        <w:fldChar w:fldCharType="end"/>
      </w:r>
    </w:p>
    <w:p w14:paraId="2D1A2815" w14:textId="0380D5E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_Toc168550251 \h </w:instrText>
      </w:r>
      <w:r>
        <w:rPr>
          <w:noProof/>
        </w:rPr>
      </w:r>
      <w:r>
        <w:rPr>
          <w:noProof/>
        </w:rPr>
        <w:fldChar w:fldCharType="separate"/>
      </w:r>
      <w:r>
        <w:rPr>
          <w:noProof/>
        </w:rPr>
        <w:t>223</w:t>
      </w:r>
      <w:r>
        <w:rPr>
          <w:noProof/>
        </w:rPr>
        <w:fldChar w:fldCharType="end"/>
      </w:r>
    </w:p>
    <w:p w14:paraId="5F80837F" w14:textId="483CB4F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_Toc168550252 \h </w:instrText>
      </w:r>
      <w:r>
        <w:rPr>
          <w:noProof/>
        </w:rPr>
      </w:r>
      <w:r>
        <w:rPr>
          <w:noProof/>
        </w:rPr>
        <w:fldChar w:fldCharType="separate"/>
      </w:r>
      <w:r>
        <w:rPr>
          <w:noProof/>
        </w:rPr>
        <w:t>223</w:t>
      </w:r>
      <w:r>
        <w:rPr>
          <w:noProof/>
        </w:rPr>
        <w:fldChar w:fldCharType="end"/>
      </w:r>
    </w:p>
    <w:p w14:paraId="60417F1E" w14:textId="2736EB7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MonPerfMetric</w:t>
      </w:r>
      <w:r>
        <w:rPr>
          <w:noProof/>
        </w:rPr>
        <w:tab/>
      </w:r>
      <w:r>
        <w:rPr>
          <w:noProof/>
        </w:rPr>
        <w:fldChar w:fldCharType="begin"/>
      </w:r>
      <w:r>
        <w:rPr>
          <w:noProof/>
        </w:rPr>
        <w:instrText xml:space="preserve"> PAGEREF _Toc168550253 \h </w:instrText>
      </w:r>
      <w:r>
        <w:rPr>
          <w:noProof/>
        </w:rPr>
      </w:r>
      <w:r>
        <w:rPr>
          <w:noProof/>
        </w:rPr>
        <w:fldChar w:fldCharType="separate"/>
      </w:r>
      <w:r>
        <w:rPr>
          <w:noProof/>
        </w:rPr>
        <w:t>223</w:t>
      </w:r>
      <w:r>
        <w:rPr>
          <w:noProof/>
        </w:rPr>
        <w:fldChar w:fldCharType="end"/>
      </w:r>
    </w:p>
    <w:p w14:paraId="4BB695E3" w14:textId="76373B3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_Toc168550254 \h </w:instrText>
      </w:r>
      <w:r>
        <w:rPr>
          <w:noProof/>
        </w:rPr>
      </w:r>
      <w:r>
        <w:rPr>
          <w:noProof/>
        </w:rPr>
        <w:fldChar w:fldCharType="separate"/>
      </w:r>
      <w:r>
        <w:rPr>
          <w:noProof/>
        </w:rPr>
        <w:t>224</w:t>
      </w:r>
      <w:r>
        <w:rPr>
          <w:noProof/>
        </w:rPr>
        <w:fldChar w:fldCharType="end"/>
      </w:r>
    </w:p>
    <w:p w14:paraId="36A10633" w14:textId="41E34ED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_Toc168550255 \h </w:instrText>
      </w:r>
      <w:r>
        <w:rPr>
          <w:noProof/>
        </w:rPr>
      </w:r>
      <w:r>
        <w:rPr>
          <w:noProof/>
        </w:rPr>
        <w:fldChar w:fldCharType="separate"/>
      </w:r>
      <w:r>
        <w:rPr>
          <w:noProof/>
        </w:rPr>
        <w:t>224</w:t>
      </w:r>
      <w:r>
        <w:rPr>
          <w:noProof/>
        </w:rPr>
        <w:fldChar w:fldCharType="end"/>
      </w:r>
    </w:p>
    <w:p w14:paraId="5A77991C" w14:textId="2F49F8B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_Toc168550256 \h </w:instrText>
      </w:r>
      <w:r>
        <w:rPr>
          <w:noProof/>
        </w:rPr>
      </w:r>
      <w:r>
        <w:rPr>
          <w:noProof/>
        </w:rPr>
        <w:fldChar w:fldCharType="separate"/>
      </w:r>
      <w:r>
        <w:rPr>
          <w:noProof/>
        </w:rPr>
        <w:t>224</w:t>
      </w:r>
      <w:r>
        <w:rPr>
          <w:noProof/>
        </w:rPr>
        <w:fldChar w:fldCharType="end"/>
      </w:r>
    </w:p>
    <w:p w14:paraId="3939A50F" w14:textId="0277C1C4"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_Toc168550257 \h </w:instrText>
      </w:r>
      <w:r>
        <w:rPr>
          <w:noProof/>
        </w:rPr>
      </w:r>
      <w:r>
        <w:rPr>
          <w:noProof/>
        </w:rPr>
        <w:fldChar w:fldCharType="separate"/>
      </w:r>
      <w:r>
        <w:rPr>
          <w:noProof/>
        </w:rPr>
        <w:t>224</w:t>
      </w:r>
      <w:r>
        <w:rPr>
          <w:noProof/>
        </w:rPr>
        <w:fldChar w:fldCharType="end"/>
      </w:r>
    </w:p>
    <w:p w14:paraId="737DFAC6" w14:textId="499D736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_Toc168550258 \h </w:instrText>
      </w:r>
      <w:r>
        <w:rPr>
          <w:noProof/>
        </w:rPr>
      </w:r>
      <w:r>
        <w:rPr>
          <w:noProof/>
        </w:rPr>
        <w:fldChar w:fldCharType="separate"/>
      </w:r>
      <w:r>
        <w:rPr>
          <w:noProof/>
        </w:rPr>
        <w:t>224</w:t>
      </w:r>
      <w:r>
        <w:rPr>
          <w:noProof/>
        </w:rPr>
        <w:fldChar w:fldCharType="end"/>
      </w:r>
    </w:p>
    <w:p w14:paraId="430A8553" w14:textId="39C6928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_Toc168550259 \h </w:instrText>
      </w:r>
      <w:r>
        <w:rPr>
          <w:noProof/>
        </w:rPr>
      </w:r>
      <w:r>
        <w:rPr>
          <w:noProof/>
        </w:rPr>
        <w:fldChar w:fldCharType="separate"/>
      </w:r>
      <w:r>
        <w:rPr>
          <w:noProof/>
        </w:rPr>
        <w:t>224</w:t>
      </w:r>
      <w:r>
        <w:rPr>
          <w:noProof/>
        </w:rPr>
        <w:fldChar w:fldCharType="end"/>
      </w:r>
    </w:p>
    <w:p w14:paraId="05A9A3B0" w14:textId="2827285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6.6</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_Toc168550260 \h </w:instrText>
      </w:r>
      <w:r>
        <w:rPr>
          <w:noProof/>
        </w:rPr>
      </w:r>
      <w:r>
        <w:rPr>
          <w:noProof/>
        </w:rPr>
        <w:fldChar w:fldCharType="separate"/>
      </w:r>
      <w:r>
        <w:rPr>
          <w:noProof/>
        </w:rPr>
        <w:t>224</w:t>
      </w:r>
      <w:r>
        <w:rPr>
          <w:noProof/>
        </w:rPr>
        <w:fldChar w:fldCharType="end"/>
      </w:r>
    </w:p>
    <w:p w14:paraId="57F944F1" w14:textId="330117DF"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_Toc168550261 \h </w:instrText>
      </w:r>
      <w:r>
        <w:rPr>
          <w:noProof/>
        </w:rPr>
      </w:r>
      <w:r>
        <w:rPr>
          <w:noProof/>
        </w:rPr>
        <w:fldChar w:fldCharType="separate"/>
      </w:r>
      <w:r>
        <w:rPr>
          <w:noProof/>
        </w:rPr>
        <w:t>225</w:t>
      </w:r>
      <w:r>
        <w:rPr>
          <w:noProof/>
        </w:rPr>
        <w:fldChar w:fldCharType="end"/>
      </w:r>
    </w:p>
    <w:p w14:paraId="10D6BFA0" w14:textId="64A3BC7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_Toc168550262 \h </w:instrText>
      </w:r>
      <w:r>
        <w:rPr>
          <w:noProof/>
        </w:rPr>
      </w:r>
      <w:r>
        <w:rPr>
          <w:noProof/>
        </w:rPr>
        <w:fldChar w:fldCharType="separate"/>
      </w:r>
      <w:r>
        <w:rPr>
          <w:noProof/>
        </w:rPr>
        <w:t>225</w:t>
      </w:r>
      <w:r>
        <w:rPr>
          <w:noProof/>
        </w:rPr>
        <w:fldChar w:fldCharType="end"/>
      </w:r>
    </w:p>
    <w:p w14:paraId="19820A16" w14:textId="6544BC24"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6.7</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 API</w:t>
      </w:r>
      <w:r>
        <w:rPr>
          <w:noProof/>
        </w:rPr>
        <w:tab/>
      </w:r>
      <w:r>
        <w:rPr>
          <w:noProof/>
        </w:rPr>
        <w:fldChar w:fldCharType="begin"/>
      </w:r>
      <w:r>
        <w:rPr>
          <w:noProof/>
        </w:rPr>
        <w:instrText xml:space="preserve"> PAGEREF _Toc168550263 \h </w:instrText>
      </w:r>
      <w:r>
        <w:rPr>
          <w:noProof/>
        </w:rPr>
      </w:r>
      <w:r>
        <w:rPr>
          <w:noProof/>
        </w:rPr>
        <w:fldChar w:fldCharType="separate"/>
      </w:r>
      <w:r>
        <w:rPr>
          <w:noProof/>
        </w:rPr>
        <w:t>225</w:t>
      </w:r>
      <w:r>
        <w:rPr>
          <w:noProof/>
        </w:rPr>
        <w:fldChar w:fldCharType="end"/>
      </w:r>
    </w:p>
    <w:p w14:paraId="2CC9A0DF" w14:textId="1D31655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6.7.1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_Toc168550264 \h </w:instrText>
      </w:r>
      <w:r>
        <w:rPr>
          <w:noProof/>
        </w:rPr>
      </w:r>
      <w:r>
        <w:rPr>
          <w:noProof/>
        </w:rPr>
        <w:fldChar w:fldCharType="separate"/>
      </w:r>
      <w:r>
        <w:rPr>
          <w:noProof/>
        </w:rPr>
        <w:t>225</w:t>
      </w:r>
      <w:r>
        <w:rPr>
          <w:noProof/>
        </w:rPr>
        <w:fldChar w:fldCharType="end"/>
      </w:r>
    </w:p>
    <w:p w14:paraId="4E2D4B4D" w14:textId="56EE49D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6.7.2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_Toc168550265 \h </w:instrText>
      </w:r>
      <w:r>
        <w:rPr>
          <w:noProof/>
        </w:rPr>
      </w:r>
      <w:r>
        <w:rPr>
          <w:noProof/>
        </w:rPr>
        <w:fldChar w:fldCharType="separate"/>
      </w:r>
      <w:r>
        <w:rPr>
          <w:noProof/>
        </w:rPr>
        <w:t>225</w:t>
      </w:r>
      <w:r>
        <w:rPr>
          <w:noProof/>
        </w:rPr>
        <w:fldChar w:fldCharType="end"/>
      </w:r>
    </w:p>
    <w:p w14:paraId="3AAE9CF8" w14:textId="190ED19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6.7.3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_Toc168550266 \h </w:instrText>
      </w:r>
      <w:r>
        <w:rPr>
          <w:noProof/>
        </w:rPr>
      </w:r>
      <w:r>
        <w:rPr>
          <w:noProof/>
        </w:rPr>
        <w:fldChar w:fldCharType="separate"/>
      </w:r>
      <w:r>
        <w:rPr>
          <w:noProof/>
        </w:rPr>
        <w:t>225</w:t>
      </w:r>
      <w:r>
        <w:rPr>
          <w:noProof/>
        </w:rPr>
        <w:fldChar w:fldCharType="end"/>
      </w:r>
    </w:p>
    <w:p w14:paraId="57C8A152" w14:textId="362E6E4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_Toc168550267 \h </w:instrText>
      </w:r>
      <w:r>
        <w:rPr>
          <w:noProof/>
        </w:rPr>
      </w:r>
      <w:r>
        <w:rPr>
          <w:noProof/>
        </w:rPr>
        <w:fldChar w:fldCharType="separate"/>
      </w:r>
      <w:r>
        <w:rPr>
          <w:noProof/>
        </w:rPr>
        <w:t>225</w:t>
      </w:r>
      <w:r>
        <w:rPr>
          <w:noProof/>
        </w:rPr>
        <w:fldChar w:fldCharType="end"/>
      </w:r>
    </w:p>
    <w:p w14:paraId="46E1AEB7" w14:textId="79BC6BD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6.7.3.2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rPr>
        <w:t xml:space="preserve">Information Collection </w:t>
      </w:r>
      <w:r w:rsidRPr="00113C3A">
        <w:rPr>
          <w:noProof/>
          <w:lang w:val="en-US"/>
        </w:rPr>
        <w:t>Subscriptions</w:t>
      </w:r>
      <w:r>
        <w:rPr>
          <w:noProof/>
        </w:rPr>
        <w:tab/>
      </w:r>
      <w:r>
        <w:rPr>
          <w:noProof/>
        </w:rPr>
        <w:fldChar w:fldCharType="begin"/>
      </w:r>
      <w:r>
        <w:rPr>
          <w:noProof/>
        </w:rPr>
        <w:instrText xml:space="preserve"> PAGEREF _Toc168550268 \h </w:instrText>
      </w:r>
      <w:r>
        <w:rPr>
          <w:noProof/>
        </w:rPr>
      </w:r>
      <w:r>
        <w:rPr>
          <w:noProof/>
        </w:rPr>
        <w:fldChar w:fldCharType="separate"/>
      </w:r>
      <w:r>
        <w:rPr>
          <w:noProof/>
        </w:rPr>
        <w:t>226</w:t>
      </w:r>
      <w:r>
        <w:rPr>
          <w:noProof/>
        </w:rPr>
        <w:fldChar w:fldCharType="end"/>
      </w:r>
    </w:p>
    <w:p w14:paraId="5AF879D8" w14:textId="61B085F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_Toc168550269 \h </w:instrText>
      </w:r>
      <w:r>
        <w:rPr>
          <w:noProof/>
        </w:rPr>
      </w:r>
      <w:r>
        <w:rPr>
          <w:noProof/>
        </w:rPr>
        <w:fldChar w:fldCharType="separate"/>
      </w:r>
      <w:r>
        <w:rPr>
          <w:noProof/>
        </w:rPr>
        <w:t>226</w:t>
      </w:r>
      <w:r>
        <w:rPr>
          <w:noProof/>
        </w:rPr>
        <w:fldChar w:fldCharType="end"/>
      </w:r>
    </w:p>
    <w:p w14:paraId="09674BBB" w14:textId="624720D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_Toc168550270 \h </w:instrText>
      </w:r>
      <w:r>
        <w:rPr>
          <w:noProof/>
        </w:rPr>
      </w:r>
      <w:r>
        <w:rPr>
          <w:noProof/>
        </w:rPr>
        <w:fldChar w:fldCharType="separate"/>
      </w:r>
      <w:r>
        <w:rPr>
          <w:noProof/>
        </w:rPr>
        <w:t>226</w:t>
      </w:r>
      <w:r>
        <w:rPr>
          <w:noProof/>
        </w:rPr>
        <w:fldChar w:fldCharType="end"/>
      </w:r>
    </w:p>
    <w:p w14:paraId="5AD10CDD" w14:textId="1DF0470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_Toc168550271 \h </w:instrText>
      </w:r>
      <w:r>
        <w:rPr>
          <w:noProof/>
        </w:rPr>
      </w:r>
      <w:r>
        <w:rPr>
          <w:noProof/>
        </w:rPr>
        <w:fldChar w:fldCharType="separate"/>
      </w:r>
      <w:r>
        <w:rPr>
          <w:noProof/>
        </w:rPr>
        <w:t>227</w:t>
      </w:r>
      <w:r>
        <w:rPr>
          <w:noProof/>
        </w:rPr>
        <w:fldChar w:fldCharType="end"/>
      </w:r>
    </w:p>
    <w:p w14:paraId="20E76283" w14:textId="687044E2"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6.7.3.2.3.1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_Toc168550272 \h </w:instrText>
      </w:r>
      <w:r>
        <w:rPr>
          <w:noProof/>
        </w:rPr>
      </w:r>
      <w:r>
        <w:rPr>
          <w:noProof/>
        </w:rPr>
        <w:fldChar w:fldCharType="separate"/>
      </w:r>
      <w:r>
        <w:rPr>
          <w:noProof/>
        </w:rPr>
        <w:t>227</w:t>
      </w:r>
      <w:r>
        <w:rPr>
          <w:noProof/>
        </w:rPr>
        <w:fldChar w:fldCharType="end"/>
      </w:r>
    </w:p>
    <w:p w14:paraId="67BB0877" w14:textId="79EB95F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6.7.3.2.4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_Toc168550273 \h </w:instrText>
      </w:r>
      <w:r>
        <w:rPr>
          <w:noProof/>
        </w:rPr>
      </w:r>
      <w:r>
        <w:rPr>
          <w:noProof/>
        </w:rPr>
        <w:fldChar w:fldCharType="separate"/>
      </w:r>
      <w:r>
        <w:rPr>
          <w:noProof/>
        </w:rPr>
        <w:t>227</w:t>
      </w:r>
      <w:r>
        <w:rPr>
          <w:noProof/>
        </w:rPr>
        <w:fldChar w:fldCharType="end"/>
      </w:r>
    </w:p>
    <w:p w14:paraId="0D40A502" w14:textId="474075E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Information Collection Subscription</w:t>
      </w:r>
      <w:r>
        <w:rPr>
          <w:noProof/>
        </w:rPr>
        <w:tab/>
      </w:r>
      <w:r>
        <w:rPr>
          <w:noProof/>
        </w:rPr>
        <w:fldChar w:fldCharType="begin"/>
      </w:r>
      <w:r>
        <w:rPr>
          <w:noProof/>
        </w:rPr>
        <w:instrText xml:space="preserve"> PAGEREF _Toc168550274 \h </w:instrText>
      </w:r>
      <w:r>
        <w:rPr>
          <w:noProof/>
        </w:rPr>
      </w:r>
      <w:r>
        <w:rPr>
          <w:noProof/>
        </w:rPr>
        <w:fldChar w:fldCharType="separate"/>
      </w:r>
      <w:r>
        <w:rPr>
          <w:noProof/>
        </w:rPr>
        <w:t>227</w:t>
      </w:r>
      <w:r>
        <w:rPr>
          <w:noProof/>
        </w:rPr>
        <w:fldChar w:fldCharType="end"/>
      </w:r>
    </w:p>
    <w:p w14:paraId="04070729" w14:textId="740AA24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_Toc168550275 \h </w:instrText>
      </w:r>
      <w:r>
        <w:rPr>
          <w:noProof/>
        </w:rPr>
      </w:r>
      <w:r>
        <w:rPr>
          <w:noProof/>
        </w:rPr>
        <w:fldChar w:fldCharType="separate"/>
      </w:r>
      <w:r>
        <w:rPr>
          <w:noProof/>
        </w:rPr>
        <w:t>227</w:t>
      </w:r>
      <w:r>
        <w:rPr>
          <w:noProof/>
        </w:rPr>
        <w:fldChar w:fldCharType="end"/>
      </w:r>
    </w:p>
    <w:p w14:paraId="1CAA63AC" w14:textId="168A70C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_Toc168550276 \h </w:instrText>
      </w:r>
      <w:r>
        <w:rPr>
          <w:noProof/>
        </w:rPr>
      </w:r>
      <w:r>
        <w:rPr>
          <w:noProof/>
        </w:rPr>
        <w:fldChar w:fldCharType="separate"/>
      </w:r>
      <w:r>
        <w:rPr>
          <w:noProof/>
        </w:rPr>
        <w:t>227</w:t>
      </w:r>
      <w:r>
        <w:rPr>
          <w:noProof/>
        </w:rPr>
        <w:fldChar w:fldCharType="end"/>
      </w:r>
    </w:p>
    <w:p w14:paraId="4FBE84AA" w14:textId="0735BBD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_Toc168550277 \h </w:instrText>
      </w:r>
      <w:r>
        <w:rPr>
          <w:noProof/>
        </w:rPr>
      </w:r>
      <w:r>
        <w:rPr>
          <w:noProof/>
        </w:rPr>
        <w:fldChar w:fldCharType="separate"/>
      </w:r>
      <w:r>
        <w:rPr>
          <w:noProof/>
        </w:rPr>
        <w:t>228</w:t>
      </w:r>
      <w:r>
        <w:rPr>
          <w:noProof/>
        </w:rPr>
        <w:fldChar w:fldCharType="end"/>
      </w:r>
    </w:p>
    <w:p w14:paraId="5AF45D06" w14:textId="4A4426CB"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6.7.3.3.3.1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_Toc168550278 \h </w:instrText>
      </w:r>
      <w:r>
        <w:rPr>
          <w:noProof/>
        </w:rPr>
      </w:r>
      <w:r>
        <w:rPr>
          <w:noProof/>
        </w:rPr>
        <w:fldChar w:fldCharType="separate"/>
      </w:r>
      <w:r>
        <w:rPr>
          <w:noProof/>
        </w:rPr>
        <w:t>228</w:t>
      </w:r>
      <w:r>
        <w:rPr>
          <w:noProof/>
        </w:rPr>
        <w:fldChar w:fldCharType="end"/>
      </w:r>
    </w:p>
    <w:p w14:paraId="6BA1A544" w14:textId="5BDAA00C"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6.7.3.3.3.2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_Toc168550279 \h </w:instrText>
      </w:r>
      <w:r>
        <w:rPr>
          <w:noProof/>
        </w:rPr>
      </w:r>
      <w:r>
        <w:rPr>
          <w:noProof/>
        </w:rPr>
        <w:fldChar w:fldCharType="separate"/>
      </w:r>
      <w:r>
        <w:rPr>
          <w:noProof/>
        </w:rPr>
        <w:t>229</w:t>
      </w:r>
      <w:r>
        <w:rPr>
          <w:noProof/>
        </w:rPr>
        <w:fldChar w:fldCharType="end"/>
      </w:r>
    </w:p>
    <w:p w14:paraId="334E05BC" w14:textId="1F160AFC"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6.7.3.3.3.3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_Toc168550280 \h </w:instrText>
      </w:r>
      <w:r>
        <w:rPr>
          <w:noProof/>
        </w:rPr>
      </w:r>
      <w:r>
        <w:rPr>
          <w:noProof/>
        </w:rPr>
        <w:fldChar w:fldCharType="separate"/>
      </w:r>
      <w:r>
        <w:rPr>
          <w:noProof/>
        </w:rPr>
        <w:t>230</w:t>
      </w:r>
      <w:r>
        <w:rPr>
          <w:noProof/>
        </w:rPr>
        <w:fldChar w:fldCharType="end"/>
      </w:r>
    </w:p>
    <w:p w14:paraId="533EC3A7" w14:textId="7AD25049"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6.7.3.3.3.4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_Toc168550281 \h </w:instrText>
      </w:r>
      <w:r>
        <w:rPr>
          <w:noProof/>
        </w:rPr>
      </w:r>
      <w:r>
        <w:rPr>
          <w:noProof/>
        </w:rPr>
        <w:fldChar w:fldCharType="separate"/>
      </w:r>
      <w:r>
        <w:rPr>
          <w:noProof/>
        </w:rPr>
        <w:t>231</w:t>
      </w:r>
      <w:r>
        <w:rPr>
          <w:noProof/>
        </w:rPr>
        <w:fldChar w:fldCharType="end"/>
      </w:r>
    </w:p>
    <w:p w14:paraId="29E4CD03" w14:textId="1A3DE48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_Toc168550282 \h </w:instrText>
      </w:r>
      <w:r>
        <w:rPr>
          <w:noProof/>
        </w:rPr>
      </w:r>
      <w:r>
        <w:rPr>
          <w:noProof/>
        </w:rPr>
        <w:fldChar w:fldCharType="separate"/>
      </w:r>
      <w:r>
        <w:rPr>
          <w:noProof/>
        </w:rPr>
        <w:t>232</w:t>
      </w:r>
      <w:r>
        <w:rPr>
          <w:noProof/>
        </w:rPr>
        <w:fldChar w:fldCharType="end"/>
      </w:r>
    </w:p>
    <w:p w14:paraId="4999C2C8" w14:textId="73899285"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6.7.4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_Toc168550283 \h </w:instrText>
      </w:r>
      <w:r>
        <w:rPr>
          <w:noProof/>
        </w:rPr>
      </w:r>
      <w:r>
        <w:rPr>
          <w:noProof/>
        </w:rPr>
        <w:fldChar w:fldCharType="separate"/>
      </w:r>
      <w:r>
        <w:rPr>
          <w:noProof/>
        </w:rPr>
        <w:t>232</w:t>
      </w:r>
      <w:r>
        <w:rPr>
          <w:noProof/>
        </w:rPr>
        <w:fldChar w:fldCharType="end"/>
      </w:r>
    </w:p>
    <w:p w14:paraId="2AD25291" w14:textId="0EB9BBE8"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6.7.5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_Toc168550284 \h </w:instrText>
      </w:r>
      <w:r>
        <w:rPr>
          <w:noProof/>
        </w:rPr>
      </w:r>
      <w:r>
        <w:rPr>
          <w:noProof/>
        </w:rPr>
        <w:fldChar w:fldCharType="separate"/>
      </w:r>
      <w:r>
        <w:rPr>
          <w:noProof/>
        </w:rPr>
        <w:t>232</w:t>
      </w:r>
      <w:r>
        <w:rPr>
          <w:noProof/>
        </w:rPr>
        <w:fldChar w:fldCharType="end"/>
      </w:r>
    </w:p>
    <w:p w14:paraId="61B64B55" w14:textId="6790044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_Toc168550285 \h </w:instrText>
      </w:r>
      <w:r>
        <w:rPr>
          <w:noProof/>
        </w:rPr>
      </w:r>
      <w:r>
        <w:rPr>
          <w:noProof/>
        </w:rPr>
        <w:fldChar w:fldCharType="separate"/>
      </w:r>
      <w:r>
        <w:rPr>
          <w:noProof/>
        </w:rPr>
        <w:t>232</w:t>
      </w:r>
      <w:r>
        <w:rPr>
          <w:noProof/>
        </w:rPr>
        <w:fldChar w:fldCharType="end"/>
      </w:r>
    </w:p>
    <w:p w14:paraId="2974E0BC" w14:textId="784AC56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Information Collection </w:t>
      </w:r>
      <w:r w:rsidRPr="00113C3A">
        <w:rPr>
          <w:noProof/>
          <w:lang w:val="en-US"/>
        </w:rPr>
        <w:t>Notification</w:t>
      </w:r>
      <w:r>
        <w:rPr>
          <w:noProof/>
        </w:rPr>
        <w:tab/>
      </w:r>
      <w:r>
        <w:rPr>
          <w:noProof/>
        </w:rPr>
        <w:fldChar w:fldCharType="begin"/>
      </w:r>
      <w:r>
        <w:rPr>
          <w:noProof/>
        </w:rPr>
        <w:instrText xml:space="preserve"> PAGEREF _Toc168550286 \h </w:instrText>
      </w:r>
      <w:r>
        <w:rPr>
          <w:noProof/>
        </w:rPr>
      </w:r>
      <w:r>
        <w:rPr>
          <w:noProof/>
        </w:rPr>
        <w:fldChar w:fldCharType="separate"/>
      </w:r>
      <w:r>
        <w:rPr>
          <w:noProof/>
        </w:rPr>
        <w:t>233</w:t>
      </w:r>
      <w:r>
        <w:rPr>
          <w:noProof/>
        </w:rPr>
        <w:fldChar w:fldCharType="end"/>
      </w:r>
    </w:p>
    <w:p w14:paraId="03DE5282" w14:textId="6BE81F3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_Toc168550287 \h </w:instrText>
      </w:r>
      <w:r>
        <w:rPr>
          <w:noProof/>
        </w:rPr>
      </w:r>
      <w:r>
        <w:rPr>
          <w:noProof/>
        </w:rPr>
        <w:fldChar w:fldCharType="separate"/>
      </w:r>
      <w:r>
        <w:rPr>
          <w:noProof/>
        </w:rPr>
        <w:t>233</w:t>
      </w:r>
      <w:r>
        <w:rPr>
          <w:noProof/>
        </w:rPr>
        <w:fldChar w:fldCharType="end"/>
      </w:r>
    </w:p>
    <w:p w14:paraId="03100046" w14:textId="39F3B5E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_Toc168550288 \h </w:instrText>
      </w:r>
      <w:r>
        <w:rPr>
          <w:noProof/>
        </w:rPr>
      </w:r>
      <w:r>
        <w:rPr>
          <w:noProof/>
        </w:rPr>
        <w:fldChar w:fldCharType="separate"/>
      </w:r>
      <w:r>
        <w:rPr>
          <w:noProof/>
        </w:rPr>
        <w:t>233</w:t>
      </w:r>
      <w:r>
        <w:rPr>
          <w:noProof/>
        </w:rPr>
        <w:fldChar w:fldCharType="end"/>
      </w:r>
    </w:p>
    <w:p w14:paraId="17E73601" w14:textId="68353BC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_Toc168550289 \h </w:instrText>
      </w:r>
      <w:r>
        <w:rPr>
          <w:noProof/>
        </w:rPr>
      </w:r>
      <w:r>
        <w:rPr>
          <w:noProof/>
        </w:rPr>
        <w:fldChar w:fldCharType="separate"/>
      </w:r>
      <w:r>
        <w:rPr>
          <w:noProof/>
        </w:rPr>
        <w:t>233</w:t>
      </w:r>
      <w:r>
        <w:rPr>
          <w:noProof/>
        </w:rPr>
        <w:fldChar w:fldCharType="end"/>
      </w:r>
    </w:p>
    <w:p w14:paraId="1C0F7D2A" w14:textId="408B6712"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6.7.5.2.3.1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_Toc168550290 \h </w:instrText>
      </w:r>
      <w:r>
        <w:rPr>
          <w:noProof/>
        </w:rPr>
      </w:r>
      <w:r>
        <w:rPr>
          <w:noProof/>
        </w:rPr>
        <w:fldChar w:fldCharType="separate"/>
      </w:r>
      <w:r>
        <w:rPr>
          <w:noProof/>
        </w:rPr>
        <w:t>233</w:t>
      </w:r>
      <w:r>
        <w:rPr>
          <w:noProof/>
        </w:rPr>
        <w:fldChar w:fldCharType="end"/>
      </w:r>
    </w:p>
    <w:p w14:paraId="1941729A" w14:textId="4993A3E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6.7.6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_Toc168550291 \h </w:instrText>
      </w:r>
      <w:r>
        <w:rPr>
          <w:noProof/>
        </w:rPr>
      </w:r>
      <w:r>
        <w:rPr>
          <w:noProof/>
        </w:rPr>
        <w:fldChar w:fldCharType="separate"/>
      </w:r>
      <w:r>
        <w:rPr>
          <w:noProof/>
        </w:rPr>
        <w:t>234</w:t>
      </w:r>
      <w:r>
        <w:rPr>
          <w:noProof/>
        </w:rPr>
        <w:fldChar w:fldCharType="end"/>
      </w:r>
    </w:p>
    <w:p w14:paraId="7ED63637" w14:textId="62CEEAD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_Toc168550292 \h </w:instrText>
      </w:r>
      <w:r>
        <w:rPr>
          <w:noProof/>
        </w:rPr>
      </w:r>
      <w:r>
        <w:rPr>
          <w:noProof/>
        </w:rPr>
        <w:fldChar w:fldCharType="separate"/>
      </w:r>
      <w:r>
        <w:rPr>
          <w:noProof/>
        </w:rPr>
        <w:t>234</w:t>
      </w:r>
      <w:r>
        <w:rPr>
          <w:noProof/>
        </w:rPr>
        <w:fldChar w:fldCharType="end"/>
      </w:r>
    </w:p>
    <w:p w14:paraId="7AEAC5A0" w14:textId="2AF15E2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6.7.6.2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_Toc168550293 \h </w:instrText>
      </w:r>
      <w:r>
        <w:rPr>
          <w:noProof/>
        </w:rPr>
      </w:r>
      <w:r>
        <w:rPr>
          <w:noProof/>
        </w:rPr>
        <w:fldChar w:fldCharType="separate"/>
      </w:r>
      <w:r>
        <w:rPr>
          <w:noProof/>
        </w:rPr>
        <w:t>235</w:t>
      </w:r>
      <w:r>
        <w:rPr>
          <w:noProof/>
        </w:rPr>
        <w:fldChar w:fldCharType="end"/>
      </w:r>
    </w:p>
    <w:p w14:paraId="1BAC8FD3" w14:textId="6CE47D3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6.7.6.2.1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_Toc168550294 \h </w:instrText>
      </w:r>
      <w:r>
        <w:rPr>
          <w:noProof/>
        </w:rPr>
      </w:r>
      <w:r>
        <w:rPr>
          <w:noProof/>
        </w:rPr>
        <w:fldChar w:fldCharType="separate"/>
      </w:r>
      <w:r>
        <w:rPr>
          <w:noProof/>
        </w:rPr>
        <w:t>235</w:t>
      </w:r>
      <w:r>
        <w:rPr>
          <w:noProof/>
        </w:rPr>
        <w:fldChar w:fldCharType="end"/>
      </w:r>
    </w:p>
    <w:p w14:paraId="46165F81" w14:textId="4702860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6.7.6.2.2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InfoCollectSubsc</w:t>
      </w:r>
      <w:r>
        <w:rPr>
          <w:noProof/>
        </w:rPr>
        <w:tab/>
      </w:r>
      <w:r>
        <w:rPr>
          <w:noProof/>
        </w:rPr>
        <w:fldChar w:fldCharType="begin"/>
      </w:r>
      <w:r>
        <w:rPr>
          <w:noProof/>
        </w:rPr>
        <w:instrText xml:space="preserve"> PAGEREF _Toc168550295 \h </w:instrText>
      </w:r>
      <w:r>
        <w:rPr>
          <w:noProof/>
        </w:rPr>
      </w:r>
      <w:r>
        <w:rPr>
          <w:noProof/>
        </w:rPr>
        <w:fldChar w:fldCharType="separate"/>
      </w:r>
      <w:r>
        <w:rPr>
          <w:noProof/>
        </w:rPr>
        <w:t>235</w:t>
      </w:r>
      <w:r>
        <w:rPr>
          <w:noProof/>
        </w:rPr>
        <w:fldChar w:fldCharType="end"/>
      </w:r>
    </w:p>
    <w:p w14:paraId="635AA723" w14:textId="696F5FD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6.7.6.2.3</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InfoCollectSubscPatch</w:t>
      </w:r>
      <w:r>
        <w:rPr>
          <w:noProof/>
        </w:rPr>
        <w:tab/>
      </w:r>
      <w:r>
        <w:rPr>
          <w:noProof/>
        </w:rPr>
        <w:fldChar w:fldCharType="begin"/>
      </w:r>
      <w:r>
        <w:rPr>
          <w:noProof/>
        </w:rPr>
        <w:instrText xml:space="preserve"> PAGEREF _Toc168550296 \h </w:instrText>
      </w:r>
      <w:r>
        <w:rPr>
          <w:noProof/>
        </w:rPr>
      </w:r>
      <w:r>
        <w:rPr>
          <w:noProof/>
        </w:rPr>
        <w:fldChar w:fldCharType="separate"/>
      </w:r>
      <w:r>
        <w:rPr>
          <w:noProof/>
        </w:rPr>
        <w:t>236</w:t>
      </w:r>
      <w:r>
        <w:rPr>
          <w:noProof/>
        </w:rPr>
        <w:fldChar w:fldCharType="end"/>
      </w:r>
    </w:p>
    <w:p w14:paraId="27CACA4D" w14:textId="1F7E4F6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6.7.6.2.4</w:t>
      </w:r>
      <w:r>
        <w:rPr>
          <w:rFonts w:asciiTheme="minorHAnsi" w:eastAsiaTheme="minorEastAsia" w:hAnsiTheme="minorHAnsi" w:cstheme="minorBidi"/>
          <w:noProof/>
          <w:kern w:val="2"/>
          <w:sz w:val="21"/>
          <w:szCs w:val="22"/>
          <w:lang w:val="en-US" w:eastAsia="zh-CN"/>
          <w14:ligatures w14:val="standardContextual"/>
        </w:rPr>
        <w:tab/>
      </w:r>
      <w:r>
        <w:rPr>
          <w:noProof/>
        </w:rPr>
        <w:t>Type: InfoCollectNotif</w:t>
      </w:r>
      <w:r>
        <w:rPr>
          <w:noProof/>
        </w:rPr>
        <w:tab/>
      </w:r>
      <w:r>
        <w:rPr>
          <w:noProof/>
        </w:rPr>
        <w:fldChar w:fldCharType="begin"/>
      </w:r>
      <w:r>
        <w:rPr>
          <w:noProof/>
        </w:rPr>
        <w:instrText xml:space="preserve"> PAGEREF _Toc168550297 \h </w:instrText>
      </w:r>
      <w:r>
        <w:rPr>
          <w:noProof/>
        </w:rPr>
      </w:r>
      <w:r>
        <w:rPr>
          <w:noProof/>
        </w:rPr>
        <w:fldChar w:fldCharType="separate"/>
      </w:r>
      <w:r>
        <w:rPr>
          <w:noProof/>
        </w:rPr>
        <w:t>236</w:t>
      </w:r>
      <w:r>
        <w:rPr>
          <w:noProof/>
        </w:rPr>
        <w:fldChar w:fldCharType="end"/>
      </w:r>
    </w:p>
    <w:p w14:paraId="29BFA49F" w14:textId="4B15D14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6.7.6.2.5</w:t>
      </w:r>
      <w:r>
        <w:rPr>
          <w:rFonts w:asciiTheme="minorHAnsi" w:eastAsiaTheme="minorEastAsia" w:hAnsiTheme="minorHAnsi" w:cstheme="minorBidi"/>
          <w:noProof/>
          <w:kern w:val="2"/>
          <w:sz w:val="21"/>
          <w:szCs w:val="22"/>
          <w:lang w:val="en-US" w:eastAsia="zh-CN"/>
          <w14:ligatures w14:val="standardContextual"/>
        </w:rPr>
        <w:tab/>
      </w:r>
      <w:r>
        <w:rPr>
          <w:noProof/>
        </w:rPr>
        <w:t>Type: CollectInfo</w:t>
      </w:r>
      <w:r>
        <w:rPr>
          <w:noProof/>
        </w:rPr>
        <w:tab/>
      </w:r>
      <w:r>
        <w:rPr>
          <w:noProof/>
        </w:rPr>
        <w:fldChar w:fldCharType="begin"/>
      </w:r>
      <w:r>
        <w:rPr>
          <w:noProof/>
        </w:rPr>
        <w:instrText xml:space="preserve"> PAGEREF _Toc168550298 \h </w:instrText>
      </w:r>
      <w:r>
        <w:rPr>
          <w:noProof/>
        </w:rPr>
      </w:r>
      <w:r>
        <w:rPr>
          <w:noProof/>
        </w:rPr>
        <w:fldChar w:fldCharType="separate"/>
      </w:r>
      <w:r>
        <w:rPr>
          <w:noProof/>
        </w:rPr>
        <w:t>236</w:t>
      </w:r>
      <w:r>
        <w:rPr>
          <w:noProof/>
        </w:rPr>
        <w:fldChar w:fldCharType="end"/>
      </w:r>
    </w:p>
    <w:p w14:paraId="381B2787" w14:textId="2EA9207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QoSMetric</w:t>
      </w:r>
      <w:r>
        <w:rPr>
          <w:noProof/>
        </w:rPr>
        <w:tab/>
      </w:r>
      <w:r>
        <w:rPr>
          <w:noProof/>
        </w:rPr>
        <w:fldChar w:fldCharType="begin"/>
      </w:r>
      <w:r>
        <w:rPr>
          <w:noProof/>
        </w:rPr>
        <w:instrText xml:space="preserve"> PAGEREF _Toc168550299 \h </w:instrText>
      </w:r>
      <w:r>
        <w:rPr>
          <w:noProof/>
        </w:rPr>
      </w:r>
      <w:r>
        <w:rPr>
          <w:noProof/>
        </w:rPr>
        <w:fldChar w:fldCharType="separate"/>
      </w:r>
      <w:r>
        <w:rPr>
          <w:noProof/>
        </w:rPr>
        <w:t>237</w:t>
      </w:r>
      <w:r>
        <w:rPr>
          <w:noProof/>
        </w:rPr>
        <w:fldChar w:fldCharType="end"/>
      </w:r>
    </w:p>
    <w:p w14:paraId="04C82FA0" w14:textId="2932A8A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w:t>
      </w:r>
      <w:r w:rsidRPr="00113C3A">
        <w:rPr>
          <w:noProof/>
          <w:lang w:val="en-US" w:eastAsia="zh-CN"/>
        </w:rPr>
        <w:t>.</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_Toc168550300 \h </w:instrText>
      </w:r>
      <w:r>
        <w:rPr>
          <w:noProof/>
        </w:rPr>
      </w:r>
      <w:r>
        <w:rPr>
          <w:noProof/>
        </w:rPr>
        <w:fldChar w:fldCharType="separate"/>
      </w:r>
      <w:r>
        <w:rPr>
          <w:noProof/>
        </w:rPr>
        <w:t>237</w:t>
      </w:r>
      <w:r>
        <w:rPr>
          <w:noProof/>
        </w:rPr>
        <w:fldChar w:fldCharType="end"/>
      </w:r>
    </w:p>
    <w:p w14:paraId="0ED7CED7" w14:textId="0D13DE9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_Toc168550301 \h </w:instrText>
      </w:r>
      <w:r>
        <w:rPr>
          <w:noProof/>
        </w:rPr>
      </w:r>
      <w:r>
        <w:rPr>
          <w:noProof/>
        </w:rPr>
        <w:fldChar w:fldCharType="separate"/>
      </w:r>
      <w:r>
        <w:rPr>
          <w:noProof/>
        </w:rPr>
        <w:t>237</w:t>
      </w:r>
      <w:r>
        <w:rPr>
          <w:noProof/>
        </w:rPr>
        <w:fldChar w:fldCharType="end"/>
      </w:r>
    </w:p>
    <w:p w14:paraId="0826CD0D" w14:textId="1CE8CD4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_Toc168550302 \h </w:instrText>
      </w:r>
      <w:r>
        <w:rPr>
          <w:noProof/>
        </w:rPr>
      </w:r>
      <w:r>
        <w:rPr>
          <w:noProof/>
        </w:rPr>
        <w:fldChar w:fldCharType="separate"/>
      </w:r>
      <w:r>
        <w:rPr>
          <w:noProof/>
        </w:rPr>
        <w:t>237</w:t>
      </w:r>
      <w:r>
        <w:rPr>
          <w:noProof/>
        </w:rPr>
        <w:fldChar w:fldCharType="end"/>
      </w:r>
    </w:p>
    <w:p w14:paraId="53950F03" w14:textId="0D8F7C3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6.7.6.3.3</w:t>
      </w:r>
      <w:r>
        <w:rPr>
          <w:rFonts w:asciiTheme="minorHAnsi" w:eastAsiaTheme="minorEastAsia" w:hAnsiTheme="minorHAnsi" w:cstheme="minorBidi"/>
          <w:noProof/>
          <w:kern w:val="2"/>
          <w:sz w:val="21"/>
          <w:szCs w:val="22"/>
          <w:lang w:val="en-US" w:eastAsia="zh-CN"/>
          <w14:ligatures w14:val="standardContextual"/>
        </w:rPr>
        <w:tab/>
      </w:r>
      <w:r>
        <w:rPr>
          <w:noProof/>
        </w:rPr>
        <w:t>Enumeration: QoSType</w:t>
      </w:r>
      <w:r>
        <w:rPr>
          <w:noProof/>
        </w:rPr>
        <w:tab/>
      </w:r>
      <w:r>
        <w:rPr>
          <w:noProof/>
        </w:rPr>
        <w:fldChar w:fldCharType="begin"/>
      </w:r>
      <w:r>
        <w:rPr>
          <w:noProof/>
        </w:rPr>
        <w:instrText xml:space="preserve"> PAGEREF _Toc168550303 \h </w:instrText>
      </w:r>
      <w:r>
        <w:rPr>
          <w:noProof/>
        </w:rPr>
      </w:r>
      <w:r>
        <w:rPr>
          <w:noProof/>
        </w:rPr>
        <w:fldChar w:fldCharType="separate"/>
      </w:r>
      <w:r>
        <w:rPr>
          <w:noProof/>
        </w:rPr>
        <w:t>237</w:t>
      </w:r>
      <w:r>
        <w:rPr>
          <w:noProof/>
        </w:rPr>
        <w:fldChar w:fldCharType="end"/>
      </w:r>
    </w:p>
    <w:p w14:paraId="186DD523" w14:textId="7DE9219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6.7</w:t>
      </w:r>
      <w:r w:rsidRPr="00113C3A">
        <w:rPr>
          <w:noProof/>
          <w:lang w:val="en-US" w:eastAsia="zh-CN"/>
        </w:rPr>
        <w:t>.</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_Toc168550304 \h </w:instrText>
      </w:r>
      <w:r>
        <w:rPr>
          <w:noProof/>
        </w:rPr>
      </w:r>
      <w:r>
        <w:rPr>
          <w:noProof/>
        </w:rPr>
        <w:fldChar w:fldCharType="separate"/>
      </w:r>
      <w:r>
        <w:rPr>
          <w:noProof/>
        </w:rPr>
        <w:t>237</w:t>
      </w:r>
      <w:r>
        <w:rPr>
          <w:noProof/>
        </w:rPr>
        <w:fldChar w:fldCharType="end"/>
      </w:r>
    </w:p>
    <w:p w14:paraId="48965A89" w14:textId="580AAF4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_Toc168550305 \h </w:instrText>
      </w:r>
      <w:r>
        <w:rPr>
          <w:noProof/>
        </w:rPr>
      </w:r>
      <w:r>
        <w:rPr>
          <w:noProof/>
        </w:rPr>
        <w:fldChar w:fldCharType="separate"/>
      </w:r>
      <w:r>
        <w:rPr>
          <w:noProof/>
        </w:rPr>
        <w:t>238</w:t>
      </w:r>
      <w:r>
        <w:rPr>
          <w:noProof/>
        </w:rPr>
        <w:fldChar w:fldCharType="end"/>
      </w:r>
    </w:p>
    <w:p w14:paraId="4B1C03CC" w14:textId="4EF7E3C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_Toc168550306 \h </w:instrText>
      </w:r>
      <w:r>
        <w:rPr>
          <w:noProof/>
        </w:rPr>
      </w:r>
      <w:r>
        <w:rPr>
          <w:noProof/>
        </w:rPr>
        <w:fldChar w:fldCharType="separate"/>
      </w:r>
      <w:r>
        <w:rPr>
          <w:noProof/>
        </w:rPr>
        <w:t>238</w:t>
      </w:r>
      <w:r>
        <w:rPr>
          <w:noProof/>
        </w:rPr>
        <w:fldChar w:fldCharType="end"/>
      </w:r>
    </w:p>
    <w:p w14:paraId="0CCA94A3" w14:textId="3B197CA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_Toc168550307 \h </w:instrText>
      </w:r>
      <w:r>
        <w:rPr>
          <w:noProof/>
        </w:rPr>
      </w:r>
      <w:r>
        <w:rPr>
          <w:noProof/>
        </w:rPr>
        <w:fldChar w:fldCharType="separate"/>
      </w:r>
      <w:r>
        <w:rPr>
          <w:noProof/>
        </w:rPr>
        <w:t>238</w:t>
      </w:r>
      <w:r>
        <w:rPr>
          <w:noProof/>
        </w:rPr>
        <w:fldChar w:fldCharType="end"/>
      </w:r>
    </w:p>
    <w:p w14:paraId="52B4D76D" w14:textId="251773A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_Toc168550308 \h </w:instrText>
      </w:r>
      <w:r>
        <w:rPr>
          <w:noProof/>
        </w:rPr>
      </w:r>
      <w:r>
        <w:rPr>
          <w:noProof/>
        </w:rPr>
        <w:fldChar w:fldCharType="separate"/>
      </w:r>
      <w:r>
        <w:rPr>
          <w:noProof/>
        </w:rPr>
        <w:t>238</w:t>
      </w:r>
      <w:r>
        <w:rPr>
          <w:noProof/>
        </w:rPr>
        <w:fldChar w:fldCharType="end"/>
      </w:r>
    </w:p>
    <w:p w14:paraId="7EB962DC" w14:textId="5480A00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_Toc168550309 \h </w:instrText>
      </w:r>
      <w:r>
        <w:rPr>
          <w:noProof/>
        </w:rPr>
      </w:r>
      <w:r>
        <w:rPr>
          <w:noProof/>
        </w:rPr>
        <w:fldChar w:fldCharType="separate"/>
      </w:r>
      <w:r>
        <w:rPr>
          <w:noProof/>
        </w:rPr>
        <w:t>238</w:t>
      </w:r>
      <w:r>
        <w:rPr>
          <w:noProof/>
        </w:rPr>
        <w:fldChar w:fldCharType="end"/>
      </w:r>
    </w:p>
    <w:p w14:paraId="29129233" w14:textId="2DF0324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_Toc168550310 \h </w:instrText>
      </w:r>
      <w:r>
        <w:rPr>
          <w:noProof/>
        </w:rPr>
      </w:r>
      <w:r>
        <w:rPr>
          <w:noProof/>
        </w:rPr>
        <w:fldChar w:fldCharType="separate"/>
      </w:r>
      <w:r>
        <w:rPr>
          <w:noProof/>
        </w:rPr>
        <w:t>238</w:t>
      </w:r>
      <w:r>
        <w:rPr>
          <w:noProof/>
        </w:rPr>
        <w:fldChar w:fldCharType="end"/>
      </w:r>
    </w:p>
    <w:p w14:paraId="487F872B" w14:textId="6B1EEAD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6.7.8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_Toc168550311 \h </w:instrText>
      </w:r>
      <w:r>
        <w:rPr>
          <w:noProof/>
        </w:rPr>
      </w:r>
      <w:r>
        <w:rPr>
          <w:noProof/>
        </w:rPr>
        <w:fldChar w:fldCharType="separate"/>
      </w:r>
      <w:r>
        <w:rPr>
          <w:noProof/>
        </w:rPr>
        <w:t>238</w:t>
      </w:r>
      <w:r>
        <w:rPr>
          <w:noProof/>
        </w:rPr>
        <w:fldChar w:fldCharType="end"/>
      </w:r>
    </w:p>
    <w:p w14:paraId="5F7151E3" w14:textId="6A8CC6C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6.7.9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_Toc168550312 \h </w:instrText>
      </w:r>
      <w:r>
        <w:rPr>
          <w:noProof/>
        </w:rPr>
      </w:r>
      <w:r>
        <w:rPr>
          <w:noProof/>
        </w:rPr>
        <w:fldChar w:fldCharType="separate"/>
      </w:r>
      <w:r>
        <w:rPr>
          <w:noProof/>
        </w:rPr>
        <w:t>238</w:t>
      </w:r>
      <w:r>
        <w:rPr>
          <w:noProof/>
        </w:rPr>
        <w:fldChar w:fldCharType="end"/>
      </w:r>
    </w:p>
    <w:p w14:paraId="195F666E" w14:textId="1C16C8D2"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6.8</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 API</w:t>
      </w:r>
      <w:r>
        <w:rPr>
          <w:noProof/>
        </w:rPr>
        <w:tab/>
      </w:r>
      <w:r>
        <w:rPr>
          <w:noProof/>
        </w:rPr>
        <w:fldChar w:fldCharType="begin"/>
      </w:r>
      <w:r>
        <w:rPr>
          <w:noProof/>
        </w:rPr>
        <w:instrText xml:space="preserve"> PAGEREF _Toc168550313 \h </w:instrText>
      </w:r>
      <w:r>
        <w:rPr>
          <w:noProof/>
        </w:rPr>
      </w:r>
      <w:r>
        <w:rPr>
          <w:noProof/>
        </w:rPr>
        <w:fldChar w:fldCharType="separate"/>
      </w:r>
      <w:r>
        <w:rPr>
          <w:noProof/>
        </w:rPr>
        <w:t>238</w:t>
      </w:r>
      <w:r>
        <w:rPr>
          <w:noProof/>
        </w:rPr>
        <w:fldChar w:fldCharType="end"/>
      </w:r>
    </w:p>
    <w:p w14:paraId="7BE95230" w14:textId="3231823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_Toc168550314 \h </w:instrText>
      </w:r>
      <w:r>
        <w:rPr>
          <w:noProof/>
        </w:rPr>
      </w:r>
      <w:r>
        <w:rPr>
          <w:noProof/>
        </w:rPr>
        <w:fldChar w:fldCharType="separate"/>
      </w:r>
      <w:r>
        <w:rPr>
          <w:noProof/>
        </w:rPr>
        <w:t>239</w:t>
      </w:r>
      <w:r>
        <w:rPr>
          <w:noProof/>
        </w:rPr>
        <w:fldChar w:fldCharType="end"/>
      </w:r>
    </w:p>
    <w:p w14:paraId="4102FF89" w14:textId="73F82DB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_Toc168550315 \h </w:instrText>
      </w:r>
      <w:r>
        <w:rPr>
          <w:noProof/>
        </w:rPr>
      </w:r>
      <w:r>
        <w:rPr>
          <w:noProof/>
        </w:rPr>
        <w:fldChar w:fldCharType="separate"/>
      </w:r>
      <w:r>
        <w:rPr>
          <w:noProof/>
        </w:rPr>
        <w:t>239</w:t>
      </w:r>
      <w:r>
        <w:rPr>
          <w:noProof/>
        </w:rPr>
        <w:fldChar w:fldCharType="end"/>
      </w:r>
    </w:p>
    <w:p w14:paraId="2B120D9A" w14:textId="3874306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_Toc168550316 \h </w:instrText>
      </w:r>
      <w:r>
        <w:rPr>
          <w:noProof/>
        </w:rPr>
      </w:r>
      <w:r>
        <w:rPr>
          <w:noProof/>
        </w:rPr>
        <w:fldChar w:fldCharType="separate"/>
      </w:r>
      <w:r>
        <w:rPr>
          <w:noProof/>
        </w:rPr>
        <w:t>239</w:t>
      </w:r>
      <w:r>
        <w:rPr>
          <w:noProof/>
        </w:rPr>
        <w:fldChar w:fldCharType="end"/>
      </w:r>
    </w:p>
    <w:p w14:paraId="6EA096D2" w14:textId="0503195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Edge Service Continuity Requirement Request</w:t>
      </w:r>
      <w:r>
        <w:rPr>
          <w:noProof/>
        </w:rPr>
        <w:tab/>
      </w:r>
      <w:r>
        <w:rPr>
          <w:noProof/>
        </w:rPr>
        <w:fldChar w:fldCharType="begin"/>
      </w:r>
      <w:r>
        <w:rPr>
          <w:noProof/>
        </w:rPr>
        <w:instrText xml:space="preserve"> PAGEREF _Toc168550317 \h </w:instrText>
      </w:r>
      <w:r>
        <w:rPr>
          <w:noProof/>
        </w:rPr>
      </w:r>
      <w:r>
        <w:rPr>
          <w:noProof/>
        </w:rPr>
        <w:fldChar w:fldCharType="separate"/>
      </w:r>
      <w:r>
        <w:rPr>
          <w:noProof/>
        </w:rPr>
        <w:t>240</w:t>
      </w:r>
      <w:r>
        <w:rPr>
          <w:noProof/>
        </w:rPr>
        <w:fldChar w:fldCharType="end"/>
      </w:r>
    </w:p>
    <w:p w14:paraId="21C6FA3D" w14:textId="7315020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_Toc168550318 \h </w:instrText>
      </w:r>
      <w:r>
        <w:rPr>
          <w:noProof/>
        </w:rPr>
      </w:r>
      <w:r>
        <w:rPr>
          <w:noProof/>
        </w:rPr>
        <w:fldChar w:fldCharType="separate"/>
      </w:r>
      <w:r>
        <w:rPr>
          <w:noProof/>
        </w:rPr>
        <w:t>240</w:t>
      </w:r>
      <w:r>
        <w:rPr>
          <w:noProof/>
        </w:rPr>
        <w:fldChar w:fldCharType="end"/>
      </w:r>
    </w:p>
    <w:p w14:paraId="697ACB0D" w14:textId="6A5B6E9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_Toc168550319 \h </w:instrText>
      </w:r>
      <w:r>
        <w:rPr>
          <w:noProof/>
        </w:rPr>
      </w:r>
      <w:r>
        <w:rPr>
          <w:noProof/>
        </w:rPr>
        <w:fldChar w:fldCharType="separate"/>
      </w:r>
      <w:r>
        <w:rPr>
          <w:noProof/>
        </w:rPr>
        <w:t>240</w:t>
      </w:r>
      <w:r>
        <w:rPr>
          <w:noProof/>
        </w:rPr>
        <w:fldChar w:fldCharType="end"/>
      </w:r>
    </w:p>
    <w:p w14:paraId="26CCAA36" w14:textId="5E167CA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.4.3</w:t>
      </w:r>
      <w:r>
        <w:rPr>
          <w:rFonts w:asciiTheme="minorHAnsi" w:eastAsiaTheme="minorEastAsia" w:hAnsiTheme="minorHAnsi" w:cstheme="minorBidi"/>
          <w:noProof/>
          <w:kern w:val="2"/>
          <w:sz w:val="21"/>
          <w:szCs w:val="22"/>
          <w:lang w:val="en-US" w:eastAsia="zh-CN"/>
          <w14:ligatures w14:val="standardContextual"/>
        </w:rPr>
        <w:tab/>
      </w:r>
      <w:r>
        <w:rPr>
          <w:noProof/>
        </w:rPr>
        <w:t>Operation: Edge Service Continuity Negotiation Request</w:t>
      </w:r>
      <w:r>
        <w:rPr>
          <w:noProof/>
        </w:rPr>
        <w:tab/>
      </w:r>
      <w:r>
        <w:rPr>
          <w:noProof/>
        </w:rPr>
        <w:fldChar w:fldCharType="begin"/>
      </w:r>
      <w:r>
        <w:rPr>
          <w:noProof/>
        </w:rPr>
        <w:instrText xml:space="preserve"> PAGEREF _Toc168550320 \h </w:instrText>
      </w:r>
      <w:r>
        <w:rPr>
          <w:noProof/>
        </w:rPr>
      </w:r>
      <w:r>
        <w:rPr>
          <w:noProof/>
        </w:rPr>
        <w:fldChar w:fldCharType="separate"/>
      </w:r>
      <w:r>
        <w:rPr>
          <w:noProof/>
        </w:rPr>
        <w:t>241</w:t>
      </w:r>
      <w:r>
        <w:rPr>
          <w:noProof/>
        </w:rPr>
        <w:fldChar w:fldCharType="end"/>
      </w:r>
    </w:p>
    <w:p w14:paraId="14AA9018" w14:textId="147A8C7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_Toc168550321 \h </w:instrText>
      </w:r>
      <w:r>
        <w:rPr>
          <w:noProof/>
        </w:rPr>
      </w:r>
      <w:r>
        <w:rPr>
          <w:noProof/>
        </w:rPr>
        <w:fldChar w:fldCharType="separate"/>
      </w:r>
      <w:r>
        <w:rPr>
          <w:noProof/>
        </w:rPr>
        <w:t>241</w:t>
      </w:r>
      <w:r>
        <w:rPr>
          <w:noProof/>
        </w:rPr>
        <w:fldChar w:fldCharType="end"/>
      </w:r>
    </w:p>
    <w:p w14:paraId="6E669E37" w14:textId="57DDA48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6.8</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_Toc168550322 \h </w:instrText>
      </w:r>
      <w:r>
        <w:rPr>
          <w:noProof/>
        </w:rPr>
      </w:r>
      <w:r>
        <w:rPr>
          <w:noProof/>
        </w:rPr>
        <w:fldChar w:fldCharType="separate"/>
      </w:r>
      <w:r>
        <w:rPr>
          <w:noProof/>
        </w:rPr>
        <w:t>241</w:t>
      </w:r>
      <w:r>
        <w:rPr>
          <w:noProof/>
        </w:rPr>
        <w:fldChar w:fldCharType="end"/>
      </w:r>
    </w:p>
    <w:p w14:paraId="71D09857" w14:textId="4811A9A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_Toc168550323 \h </w:instrText>
      </w:r>
      <w:r>
        <w:rPr>
          <w:noProof/>
        </w:rPr>
      </w:r>
      <w:r>
        <w:rPr>
          <w:noProof/>
        </w:rPr>
        <w:fldChar w:fldCharType="separate"/>
      </w:r>
      <w:r>
        <w:rPr>
          <w:noProof/>
        </w:rPr>
        <w:t>242</w:t>
      </w:r>
      <w:r>
        <w:rPr>
          <w:noProof/>
        </w:rPr>
        <w:fldChar w:fldCharType="end"/>
      </w:r>
    </w:p>
    <w:p w14:paraId="6A714541" w14:textId="47380CC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_Toc168550324 \h </w:instrText>
      </w:r>
      <w:r>
        <w:rPr>
          <w:noProof/>
        </w:rPr>
      </w:r>
      <w:r>
        <w:rPr>
          <w:noProof/>
        </w:rPr>
        <w:fldChar w:fldCharType="separate"/>
      </w:r>
      <w:r>
        <w:rPr>
          <w:noProof/>
        </w:rPr>
        <w:t>243</w:t>
      </w:r>
      <w:r>
        <w:rPr>
          <w:noProof/>
        </w:rPr>
        <w:fldChar w:fldCharType="end"/>
      </w:r>
    </w:p>
    <w:p w14:paraId="167AAE00" w14:textId="079CC321"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_Toc168550325 \h </w:instrText>
      </w:r>
      <w:r>
        <w:rPr>
          <w:noProof/>
        </w:rPr>
      </w:r>
      <w:r>
        <w:rPr>
          <w:noProof/>
        </w:rPr>
        <w:fldChar w:fldCharType="separate"/>
      </w:r>
      <w:r>
        <w:rPr>
          <w:noProof/>
        </w:rPr>
        <w:t>243</w:t>
      </w:r>
      <w:r>
        <w:rPr>
          <w:noProof/>
        </w:rPr>
        <w:fldChar w:fldCharType="end"/>
      </w:r>
    </w:p>
    <w:p w14:paraId="7B71F23D" w14:textId="6EF1A84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.5.3.3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_Toc168550326 \h </w:instrText>
      </w:r>
      <w:r>
        <w:rPr>
          <w:noProof/>
        </w:rPr>
      </w:r>
      <w:r>
        <w:rPr>
          <w:noProof/>
        </w:rPr>
        <w:fldChar w:fldCharType="separate"/>
      </w:r>
      <w:r>
        <w:rPr>
          <w:noProof/>
        </w:rPr>
        <w:t>244</w:t>
      </w:r>
      <w:r>
        <w:rPr>
          <w:noProof/>
        </w:rPr>
        <w:fldChar w:fldCharType="end"/>
      </w:r>
    </w:p>
    <w:p w14:paraId="5D670FDC" w14:textId="1A275894"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.5.3.3.1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_Toc168550327 \h </w:instrText>
      </w:r>
      <w:r>
        <w:rPr>
          <w:noProof/>
        </w:rPr>
      </w:r>
      <w:r>
        <w:rPr>
          <w:noProof/>
        </w:rPr>
        <w:fldChar w:fldCharType="separate"/>
      </w:r>
      <w:r>
        <w:rPr>
          <w:noProof/>
        </w:rPr>
        <w:t>244</w:t>
      </w:r>
      <w:r>
        <w:rPr>
          <w:noProof/>
        </w:rPr>
        <w:fldChar w:fldCharType="end"/>
      </w:r>
    </w:p>
    <w:p w14:paraId="55D854F2" w14:textId="0C0E7BB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6.8.6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_Toc168550328 \h </w:instrText>
      </w:r>
      <w:r>
        <w:rPr>
          <w:noProof/>
        </w:rPr>
      </w:r>
      <w:r>
        <w:rPr>
          <w:noProof/>
        </w:rPr>
        <w:fldChar w:fldCharType="separate"/>
      </w:r>
      <w:r>
        <w:rPr>
          <w:noProof/>
        </w:rPr>
        <w:t>245</w:t>
      </w:r>
      <w:r>
        <w:rPr>
          <w:noProof/>
        </w:rPr>
        <w:fldChar w:fldCharType="end"/>
      </w:r>
    </w:p>
    <w:p w14:paraId="673FA293" w14:textId="2152C30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6.8.6.1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_Toc168550329 \h </w:instrText>
      </w:r>
      <w:r>
        <w:rPr>
          <w:noProof/>
        </w:rPr>
      </w:r>
      <w:r>
        <w:rPr>
          <w:noProof/>
        </w:rPr>
        <w:fldChar w:fldCharType="separate"/>
      </w:r>
      <w:r>
        <w:rPr>
          <w:noProof/>
        </w:rPr>
        <w:t>245</w:t>
      </w:r>
      <w:r>
        <w:rPr>
          <w:noProof/>
        </w:rPr>
        <w:fldChar w:fldCharType="end"/>
      </w:r>
    </w:p>
    <w:p w14:paraId="0F4CD95E" w14:textId="2BD2BDA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6.8.6.2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_Toc168550330 \h </w:instrText>
      </w:r>
      <w:r>
        <w:rPr>
          <w:noProof/>
        </w:rPr>
      </w:r>
      <w:r>
        <w:rPr>
          <w:noProof/>
        </w:rPr>
        <w:fldChar w:fldCharType="separate"/>
      </w:r>
      <w:r>
        <w:rPr>
          <w:noProof/>
        </w:rPr>
        <w:t>246</w:t>
      </w:r>
      <w:r>
        <w:rPr>
          <w:noProof/>
        </w:rPr>
        <w:fldChar w:fldCharType="end"/>
      </w:r>
    </w:p>
    <w:p w14:paraId="123B9736" w14:textId="07C64FC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6.8.6.2.1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_Toc168550331 \h </w:instrText>
      </w:r>
      <w:r>
        <w:rPr>
          <w:noProof/>
        </w:rPr>
      </w:r>
      <w:r>
        <w:rPr>
          <w:noProof/>
        </w:rPr>
        <w:fldChar w:fldCharType="separate"/>
      </w:r>
      <w:r>
        <w:rPr>
          <w:noProof/>
        </w:rPr>
        <w:t>246</w:t>
      </w:r>
      <w:r>
        <w:rPr>
          <w:noProof/>
        </w:rPr>
        <w:fldChar w:fldCharType="end"/>
      </w:r>
    </w:p>
    <w:p w14:paraId="13249E9A" w14:textId="6F83CC4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6.8.6.2.2</w:t>
      </w:r>
      <w:r>
        <w:rPr>
          <w:rFonts w:asciiTheme="minorHAnsi" w:eastAsiaTheme="minorEastAsia" w:hAnsiTheme="minorHAnsi" w:cstheme="minorBidi"/>
          <w:noProof/>
          <w:kern w:val="2"/>
          <w:sz w:val="21"/>
          <w:szCs w:val="22"/>
          <w:lang w:val="en-US" w:eastAsia="zh-CN"/>
          <w14:ligatures w14:val="standardContextual"/>
        </w:rPr>
        <w:tab/>
      </w:r>
      <w:r>
        <w:rPr>
          <w:noProof/>
        </w:rPr>
        <w:t>Type: EdgeSCRequirementReq</w:t>
      </w:r>
      <w:r>
        <w:rPr>
          <w:noProof/>
        </w:rPr>
        <w:tab/>
      </w:r>
      <w:r>
        <w:rPr>
          <w:noProof/>
        </w:rPr>
        <w:fldChar w:fldCharType="begin"/>
      </w:r>
      <w:r>
        <w:rPr>
          <w:noProof/>
        </w:rPr>
        <w:instrText xml:space="preserve"> PAGEREF _Toc168550332 \h </w:instrText>
      </w:r>
      <w:r>
        <w:rPr>
          <w:noProof/>
        </w:rPr>
      </w:r>
      <w:r>
        <w:rPr>
          <w:noProof/>
        </w:rPr>
        <w:fldChar w:fldCharType="separate"/>
      </w:r>
      <w:r>
        <w:rPr>
          <w:noProof/>
        </w:rPr>
        <w:t>246</w:t>
      </w:r>
      <w:r>
        <w:rPr>
          <w:noProof/>
        </w:rPr>
        <w:fldChar w:fldCharType="end"/>
      </w:r>
    </w:p>
    <w:p w14:paraId="7EE54552" w14:textId="3787843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6.8.6.2.3</w:t>
      </w:r>
      <w:r>
        <w:rPr>
          <w:rFonts w:asciiTheme="minorHAnsi" w:eastAsiaTheme="minorEastAsia" w:hAnsiTheme="minorHAnsi" w:cstheme="minorBidi"/>
          <w:noProof/>
          <w:kern w:val="2"/>
          <w:sz w:val="21"/>
          <w:szCs w:val="22"/>
          <w:lang w:val="en-US" w:eastAsia="zh-CN"/>
          <w14:ligatures w14:val="standardContextual"/>
        </w:rPr>
        <w:tab/>
      </w:r>
      <w:r>
        <w:rPr>
          <w:noProof/>
        </w:rPr>
        <w:t>Type: EdgeSCRequirementNotif</w:t>
      </w:r>
      <w:r>
        <w:rPr>
          <w:noProof/>
        </w:rPr>
        <w:tab/>
      </w:r>
      <w:r>
        <w:rPr>
          <w:noProof/>
        </w:rPr>
        <w:fldChar w:fldCharType="begin"/>
      </w:r>
      <w:r>
        <w:rPr>
          <w:noProof/>
        </w:rPr>
        <w:instrText xml:space="preserve"> PAGEREF _Toc168550333 \h </w:instrText>
      </w:r>
      <w:r>
        <w:rPr>
          <w:noProof/>
        </w:rPr>
      </w:r>
      <w:r>
        <w:rPr>
          <w:noProof/>
        </w:rPr>
        <w:fldChar w:fldCharType="separate"/>
      </w:r>
      <w:r>
        <w:rPr>
          <w:noProof/>
        </w:rPr>
        <w:t>247</w:t>
      </w:r>
      <w:r>
        <w:rPr>
          <w:noProof/>
        </w:rPr>
        <w:fldChar w:fldCharType="end"/>
      </w:r>
    </w:p>
    <w:p w14:paraId="3CA150A7" w14:textId="1A2A2B2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6.8.6.2.4</w:t>
      </w:r>
      <w:r>
        <w:rPr>
          <w:rFonts w:asciiTheme="minorHAnsi" w:eastAsiaTheme="minorEastAsia" w:hAnsiTheme="minorHAnsi" w:cstheme="minorBidi"/>
          <w:noProof/>
          <w:kern w:val="2"/>
          <w:sz w:val="21"/>
          <w:szCs w:val="22"/>
          <w:lang w:val="en-US" w:eastAsia="zh-CN"/>
          <w14:ligatures w14:val="standardContextual"/>
        </w:rPr>
        <w:tab/>
      </w:r>
      <w:r>
        <w:rPr>
          <w:noProof/>
        </w:rPr>
        <w:t>Type: EdgeSCNegotiationReq</w:t>
      </w:r>
      <w:r>
        <w:rPr>
          <w:noProof/>
        </w:rPr>
        <w:tab/>
      </w:r>
      <w:r>
        <w:rPr>
          <w:noProof/>
        </w:rPr>
        <w:fldChar w:fldCharType="begin"/>
      </w:r>
      <w:r>
        <w:rPr>
          <w:noProof/>
        </w:rPr>
        <w:instrText xml:space="preserve"> PAGEREF _Toc168550334 \h </w:instrText>
      </w:r>
      <w:r>
        <w:rPr>
          <w:noProof/>
        </w:rPr>
      </w:r>
      <w:r>
        <w:rPr>
          <w:noProof/>
        </w:rPr>
        <w:fldChar w:fldCharType="separate"/>
      </w:r>
      <w:r>
        <w:rPr>
          <w:noProof/>
        </w:rPr>
        <w:t>247</w:t>
      </w:r>
      <w:r>
        <w:rPr>
          <w:noProof/>
        </w:rPr>
        <w:fldChar w:fldCharType="end"/>
      </w:r>
    </w:p>
    <w:p w14:paraId="139FE5DF" w14:textId="3D20DA2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6.8.6.2.5</w:t>
      </w:r>
      <w:r>
        <w:rPr>
          <w:rFonts w:asciiTheme="minorHAnsi" w:eastAsiaTheme="minorEastAsia" w:hAnsiTheme="minorHAnsi" w:cstheme="minorBidi"/>
          <w:noProof/>
          <w:kern w:val="2"/>
          <w:sz w:val="21"/>
          <w:szCs w:val="22"/>
          <w:lang w:val="en-US" w:eastAsia="zh-CN"/>
          <w14:ligatures w14:val="standardContextual"/>
        </w:rPr>
        <w:tab/>
      </w:r>
      <w:r>
        <w:rPr>
          <w:noProof/>
        </w:rPr>
        <w:t>Type: EdgeSCNegotiationNotif</w:t>
      </w:r>
      <w:r>
        <w:rPr>
          <w:noProof/>
        </w:rPr>
        <w:tab/>
      </w:r>
      <w:r>
        <w:rPr>
          <w:noProof/>
        </w:rPr>
        <w:fldChar w:fldCharType="begin"/>
      </w:r>
      <w:r>
        <w:rPr>
          <w:noProof/>
        </w:rPr>
        <w:instrText xml:space="preserve"> PAGEREF _Toc168550335 \h </w:instrText>
      </w:r>
      <w:r>
        <w:rPr>
          <w:noProof/>
        </w:rPr>
      </w:r>
      <w:r>
        <w:rPr>
          <w:noProof/>
        </w:rPr>
        <w:fldChar w:fldCharType="separate"/>
      </w:r>
      <w:r>
        <w:rPr>
          <w:noProof/>
        </w:rPr>
        <w:t>247</w:t>
      </w:r>
      <w:r>
        <w:rPr>
          <w:noProof/>
        </w:rPr>
        <w:fldChar w:fldCharType="end"/>
      </w:r>
    </w:p>
    <w:p w14:paraId="78424F42" w14:textId="0EBF02D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6.8.6.3.3</w:t>
      </w:r>
      <w:r>
        <w:rPr>
          <w:rFonts w:asciiTheme="minorHAnsi" w:eastAsiaTheme="minorEastAsia" w:hAnsiTheme="minorHAnsi" w:cstheme="minorBidi"/>
          <w:noProof/>
          <w:kern w:val="2"/>
          <w:sz w:val="21"/>
          <w:szCs w:val="22"/>
          <w:lang w:val="en-US" w:eastAsia="zh-CN"/>
          <w14:ligatures w14:val="standardContextual"/>
        </w:rPr>
        <w:tab/>
      </w:r>
      <w:r>
        <w:rPr>
          <w:noProof/>
        </w:rPr>
        <w:t>Enumeration: TriggerAction</w:t>
      </w:r>
      <w:r>
        <w:rPr>
          <w:noProof/>
        </w:rPr>
        <w:tab/>
      </w:r>
      <w:r>
        <w:rPr>
          <w:noProof/>
        </w:rPr>
        <w:fldChar w:fldCharType="begin"/>
      </w:r>
      <w:r>
        <w:rPr>
          <w:noProof/>
        </w:rPr>
        <w:instrText xml:space="preserve"> PAGEREF _Toc168550336 \h </w:instrText>
      </w:r>
      <w:r>
        <w:rPr>
          <w:noProof/>
        </w:rPr>
      </w:r>
      <w:r>
        <w:rPr>
          <w:noProof/>
        </w:rPr>
        <w:fldChar w:fldCharType="separate"/>
      </w:r>
      <w:r>
        <w:rPr>
          <w:noProof/>
        </w:rPr>
        <w:t>248</w:t>
      </w:r>
      <w:r>
        <w:rPr>
          <w:noProof/>
        </w:rPr>
        <w:fldChar w:fldCharType="end"/>
      </w:r>
    </w:p>
    <w:p w14:paraId="22E7A079" w14:textId="4729A23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6.8.7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_Toc168550337 \h </w:instrText>
      </w:r>
      <w:r>
        <w:rPr>
          <w:noProof/>
        </w:rPr>
      </w:r>
      <w:r>
        <w:rPr>
          <w:noProof/>
        </w:rPr>
        <w:fldChar w:fldCharType="separate"/>
      </w:r>
      <w:r>
        <w:rPr>
          <w:noProof/>
        </w:rPr>
        <w:t>248</w:t>
      </w:r>
      <w:r>
        <w:rPr>
          <w:noProof/>
        </w:rPr>
        <w:fldChar w:fldCharType="end"/>
      </w:r>
    </w:p>
    <w:p w14:paraId="2B04016C" w14:textId="5786846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6.8.7.1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_Toc168550338 \h </w:instrText>
      </w:r>
      <w:r>
        <w:rPr>
          <w:noProof/>
        </w:rPr>
      </w:r>
      <w:r>
        <w:rPr>
          <w:noProof/>
        </w:rPr>
        <w:fldChar w:fldCharType="separate"/>
      </w:r>
      <w:r>
        <w:rPr>
          <w:noProof/>
        </w:rPr>
        <w:t>248</w:t>
      </w:r>
      <w:r>
        <w:rPr>
          <w:noProof/>
        </w:rPr>
        <w:fldChar w:fldCharType="end"/>
      </w:r>
    </w:p>
    <w:p w14:paraId="53B7604E" w14:textId="1CF4E83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6.8.7.2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_Toc168550339 \h </w:instrText>
      </w:r>
      <w:r>
        <w:rPr>
          <w:noProof/>
        </w:rPr>
      </w:r>
      <w:r>
        <w:rPr>
          <w:noProof/>
        </w:rPr>
        <w:fldChar w:fldCharType="separate"/>
      </w:r>
      <w:r>
        <w:rPr>
          <w:noProof/>
        </w:rPr>
        <w:t>248</w:t>
      </w:r>
      <w:r>
        <w:rPr>
          <w:noProof/>
        </w:rPr>
        <w:fldChar w:fldCharType="end"/>
      </w:r>
    </w:p>
    <w:p w14:paraId="3CF66288" w14:textId="6046590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6.8.7.3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_Toc168550340 \h </w:instrText>
      </w:r>
      <w:r>
        <w:rPr>
          <w:noProof/>
        </w:rPr>
      </w:r>
      <w:r>
        <w:rPr>
          <w:noProof/>
        </w:rPr>
        <w:fldChar w:fldCharType="separate"/>
      </w:r>
      <w:r>
        <w:rPr>
          <w:noProof/>
        </w:rPr>
        <w:t>248</w:t>
      </w:r>
      <w:r>
        <w:rPr>
          <w:noProof/>
        </w:rPr>
        <w:fldChar w:fldCharType="end"/>
      </w:r>
    </w:p>
    <w:p w14:paraId="532EDF36" w14:textId="33A7BF7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6.8.8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_Toc168550341 \h </w:instrText>
      </w:r>
      <w:r>
        <w:rPr>
          <w:noProof/>
        </w:rPr>
      </w:r>
      <w:r>
        <w:rPr>
          <w:noProof/>
        </w:rPr>
        <w:fldChar w:fldCharType="separate"/>
      </w:r>
      <w:r>
        <w:rPr>
          <w:noProof/>
        </w:rPr>
        <w:t>248</w:t>
      </w:r>
      <w:r>
        <w:rPr>
          <w:noProof/>
        </w:rPr>
        <w:fldChar w:fldCharType="end"/>
      </w:r>
    </w:p>
    <w:p w14:paraId="4835F25C" w14:textId="5A06FD1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6.8.9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_Toc168550342 \h </w:instrText>
      </w:r>
      <w:r>
        <w:rPr>
          <w:noProof/>
        </w:rPr>
      </w:r>
      <w:r>
        <w:rPr>
          <w:noProof/>
        </w:rPr>
        <w:fldChar w:fldCharType="separate"/>
      </w:r>
      <w:r>
        <w:rPr>
          <w:noProof/>
        </w:rPr>
        <w:t>248</w:t>
      </w:r>
      <w:r>
        <w:rPr>
          <w:noProof/>
        </w:rPr>
        <w:fldChar w:fldCharType="end"/>
      </w:r>
    </w:p>
    <w:p w14:paraId="589F81CC" w14:textId="6E9E8421"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6.9</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 API</w:t>
      </w:r>
      <w:r>
        <w:rPr>
          <w:noProof/>
        </w:rPr>
        <w:tab/>
      </w:r>
      <w:r>
        <w:rPr>
          <w:noProof/>
        </w:rPr>
        <w:fldChar w:fldCharType="begin"/>
      </w:r>
      <w:r>
        <w:rPr>
          <w:noProof/>
        </w:rPr>
        <w:instrText xml:space="preserve"> PAGEREF _Toc168550343 \h </w:instrText>
      </w:r>
      <w:r>
        <w:rPr>
          <w:noProof/>
        </w:rPr>
      </w:r>
      <w:r>
        <w:rPr>
          <w:noProof/>
        </w:rPr>
        <w:fldChar w:fldCharType="separate"/>
      </w:r>
      <w:r>
        <w:rPr>
          <w:noProof/>
        </w:rPr>
        <w:t>249</w:t>
      </w:r>
      <w:r>
        <w:rPr>
          <w:noProof/>
        </w:rPr>
        <w:fldChar w:fldCharType="end"/>
      </w:r>
    </w:p>
    <w:p w14:paraId="7A4348CC" w14:textId="252A45F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6.9.1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_Toc168550344 \h </w:instrText>
      </w:r>
      <w:r>
        <w:rPr>
          <w:noProof/>
        </w:rPr>
      </w:r>
      <w:r>
        <w:rPr>
          <w:noProof/>
        </w:rPr>
        <w:fldChar w:fldCharType="separate"/>
      </w:r>
      <w:r>
        <w:rPr>
          <w:noProof/>
        </w:rPr>
        <w:t>249</w:t>
      </w:r>
      <w:r>
        <w:rPr>
          <w:noProof/>
        </w:rPr>
        <w:fldChar w:fldCharType="end"/>
      </w:r>
    </w:p>
    <w:p w14:paraId="024CA436" w14:textId="3EEA00E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6.9.2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_Toc168550345 \h </w:instrText>
      </w:r>
      <w:r>
        <w:rPr>
          <w:noProof/>
        </w:rPr>
      </w:r>
      <w:r>
        <w:rPr>
          <w:noProof/>
        </w:rPr>
        <w:fldChar w:fldCharType="separate"/>
      </w:r>
      <w:r>
        <w:rPr>
          <w:noProof/>
        </w:rPr>
        <w:t>249</w:t>
      </w:r>
      <w:r>
        <w:rPr>
          <w:noProof/>
        </w:rPr>
        <w:fldChar w:fldCharType="end"/>
      </w:r>
    </w:p>
    <w:p w14:paraId="514466E2" w14:textId="1736090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6.9.3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_Toc168550346 \h </w:instrText>
      </w:r>
      <w:r>
        <w:rPr>
          <w:noProof/>
        </w:rPr>
      </w:r>
      <w:r>
        <w:rPr>
          <w:noProof/>
        </w:rPr>
        <w:fldChar w:fldCharType="separate"/>
      </w:r>
      <w:r>
        <w:rPr>
          <w:noProof/>
        </w:rPr>
        <w:t>249</w:t>
      </w:r>
      <w:r>
        <w:rPr>
          <w:noProof/>
        </w:rPr>
        <w:fldChar w:fldCharType="end"/>
      </w:r>
    </w:p>
    <w:p w14:paraId="482BDFF1" w14:textId="0841B7A8"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6.9.4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_Toc168550347 \h </w:instrText>
      </w:r>
      <w:r>
        <w:rPr>
          <w:noProof/>
        </w:rPr>
      </w:r>
      <w:r>
        <w:rPr>
          <w:noProof/>
        </w:rPr>
        <w:fldChar w:fldCharType="separate"/>
      </w:r>
      <w:r>
        <w:rPr>
          <w:noProof/>
        </w:rPr>
        <w:t>249</w:t>
      </w:r>
      <w:r>
        <w:rPr>
          <w:noProof/>
        </w:rPr>
        <w:fldChar w:fldCharType="end"/>
      </w:r>
    </w:p>
    <w:p w14:paraId="563B0A59" w14:textId="1948DEC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6.9.4.1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_Toc168550348 \h </w:instrText>
      </w:r>
      <w:r>
        <w:rPr>
          <w:noProof/>
        </w:rPr>
      </w:r>
      <w:r>
        <w:rPr>
          <w:noProof/>
        </w:rPr>
        <w:fldChar w:fldCharType="separate"/>
      </w:r>
      <w:r>
        <w:rPr>
          <w:noProof/>
        </w:rPr>
        <w:t>249</w:t>
      </w:r>
      <w:r>
        <w:rPr>
          <w:noProof/>
        </w:rPr>
        <w:fldChar w:fldCharType="end"/>
      </w:r>
    </w:p>
    <w:p w14:paraId="3208E474" w14:textId="4867F8E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6.9.4.2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Request</w:t>
      </w:r>
      <w:r>
        <w:rPr>
          <w:noProof/>
        </w:rPr>
        <w:tab/>
      </w:r>
      <w:r>
        <w:rPr>
          <w:noProof/>
        </w:rPr>
        <w:fldChar w:fldCharType="begin"/>
      </w:r>
      <w:r>
        <w:rPr>
          <w:noProof/>
        </w:rPr>
        <w:instrText xml:space="preserve"> PAGEREF _Toc168550349 \h </w:instrText>
      </w:r>
      <w:r>
        <w:rPr>
          <w:noProof/>
        </w:rPr>
      </w:r>
      <w:r>
        <w:rPr>
          <w:noProof/>
        </w:rPr>
        <w:fldChar w:fldCharType="separate"/>
      </w:r>
      <w:r>
        <w:rPr>
          <w:noProof/>
        </w:rPr>
        <w:t>250</w:t>
      </w:r>
      <w:r>
        <w:rPr>
          <w:noProof/>
        </w:rPr>
        <w:fldChar w:fldCharType="end"/>
      </w:r>
    </w:p>
    <w:p w14:paraId="1A31141A" w14:textId="35D64B8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6.9.4.2.1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_Toc168550350 \h </w:instrText>
      </w:r>
      <w:r>
        <w:rPr>
          <w:noProof/>
        </w:rPr>
      </w:r>
      <w:r>
        <w:rPr>
          <w:noProof/>
        </w:rPr>
        <w:fldChar w:fldCharType="separate"/>
      </w:r>
      <w:r>
        <w:rPr>
          <w:noProof/>
        </w:rPr>
        <w:t>250</w:t>
      </w:r>
      <w:r>
        <w:rPr>
          <w:noProof/>
        </w:rPr>
        <w:fldChar w:fldCharType="end"/>
      </w:r>
    </w:p>
    <w:p w14:paraId="67DCFABE" w14:textId="6AAE987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6.9.4.2.2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Definition</w:t>
      </w:r>
      <w:r>
        <w:rPr>
          <w:noProof/>
        </w:rPr>
        <w:tab/>
      </w:r>
      <w:r>
        <w:rPr>
          <w:noProof/>
        </w:rPr>
        <w:fldChar w:fldCharType="begin"/>
      </w:r>
      <w:r>
        <w:rPr>
          <w:noProof/>
        </w:rPr>
        <w:instrText xml:space="preserve"> PAGEREF _Toc168550351 \h </w:instrText>
      </w:r>
      <w:r>
        <w:rPr>
          <w:noProof/>
        </w:rPr>
      </w:r>
      <w:r>
        <w:rPr>
          <w:noProof/>
        </w:rPr>
        <w:fldChar w:fldCharType="separate"/>
      </w:r>
      <w:r>
        <w:rPr>
          <w:noProof/>
        </w:rPr>
        <w:t>250</w:t>
      </w:r>
      <w:r>
        <w:rPr>
          <w:noProof/>
        </w:rPr>
        <w:fldChar w:fldCharType="end"/>
      </w:r>
    </w:p>
    <w:p w14:paraId="238C27F0" w14:textId="517F119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6.9.5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_Toc168550352 \h </w:instrText>
      </w:r>
      <w:r>
        <w:rPr>
          <w:noProof/>
        </w:rPr>
      </w:r>
      <w:r>
        <w:rPr>
          <w:noProof/>
        </w:rPr>
        <w:fldChar w:fldCharType="separate"/>
      </w:r>
      <w:r>
        <w:rPr>
          <w:noProof/>
        </w:rPr>
        <w:t>251</w:t>
      </w:r>
      <w:r>
        <w:rPr>
          <w:noProof/>
        </w:rPr>
        <w:fldChar w:fldCharType="end"/>
      </w:r>
    </w:p>
    <w:p w14:paraId="52E4DEA7" w14:textId="3E7C0AD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6.9.6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_Toc168550353 \h </w:instrText>
      </w:r>
      <w:r>
        <w:rPr>
          <w:noProof/>
        </w:rPr>
      </w:r>
      <w:r>
        <w:rPr>
          <w:noProof/>
        </w:rPr>
        <w:fldChar w:fldCharType="separate"/>
      </w:r>
      <w:r>
        <w:rPr>
          <w:noProof/>
        </w:rPr>
        <w:t>251</w:t>
      </w:r>
      <w:r>
        <w:rPr>
          <w:noProof/>
        </w:rPr>
        <w:fldChar w:fldCharType="end"/>
      </w:r>
    </w:p>
    <w:p w14:paraId="313E9CE9" w14:textId="2F92493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6.9.6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_Toc168550354 \h </w:instrText>
      </w:r>
      <w:r>
        <w:rPr>
          <w:noProof/>
        </w:rPr>
      </w:r>
      <w:r>
        <w:rPr>
          <w:noProof/>
        </w:rPr>
        <w:fldChar w:fldCharType="separate"/>
      </w:r>
      <w:r>
        <w:rPr>
          <w:noProof/>
        </w:rPr>
        <w:t>251</w:t>
      </w:r>
      <w:r>
        <w:rPr>
          <w:noProof/>
        </w:rPr>
        <w:fldChar w:fldCharType="end"/>
      </w:r>
    </w:p>
    <w:p w14:paraId="4A16743B" w14:textId="4948019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6.9.6.2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_Toc168550355 \h </w:instrText>
      </w:r>
      <w:r>
        <w:rPr>
          <w:noProof/>
        </w:rPr>
      </w:r>
      <w:r>
        <w:rPr>
          <w:noProof/>
        </w:rPr>
        <w:fldChar w:fldCharType="separate"/>
      </w:r>
      <w:r>
        <w:rPr>
          <w:noProof/>
        </w:rPr>
        <w:t>251</w:t>
      </w:r>
      <w:r>
        <w:rPr>
          <w:noProof/>
        </w:rPr>
        <w:fldChar w:fldCharType="end"/>
      </w:r>
    </w:p>
    <w:p w14:paraId="5A75D040" w14:textId="57A7099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6.9.6.2.1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_Toc168550356 \h </w:instrText>
      </w:r>
      <w:r>
        <w:rPr>
          <w:noProof/>
        </w:rPr>
      </w:r>
      <w:r>
        <w:rPr>
          <w:noProof/>
        </w:rPr>
        <w:fldChar w:fldCharType="separate"/>
      </w:r>
      <w:r>
        <w:rPr>
          <w:noProof/>
        </w:rPr>
        <w:t>251</w:t>
      </w:r>
      <w:r>
        <w:rPr>
          <w:noProof/>
        </w:rPr>
        <w:fldChar w:fldCharType="end"/>
      </w:r>
    </w:p>
    <w:p w14:paraId="74C318C3" w14:textId="027BE9A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6.9.6.2.2</w:t>
      </w:r>
      <w:r>
        <w:rPr>
          <w:rFonts w:asciiTheme="minorHAnsi" w:eastAsiaTheme="minorEastAsia" w:hAnsiTheme="minorHAnsi" w:cstheme="minorBidi"/>
          <w:noProof/>
          <w:kern w:val="2"/>
          <w:sz w:val="21"/>
          <w:szCs w:val="22"/>
          <w:lang w:val="en-US" w:eastAsia="zh-CN"/>
          <w14:ligatures w14:val="standardContextual"/>
        </w:rPr>
        <w:tab/>
      </w:r>
      <w:r>
        <w:rPr>
          <w:noProof/>
        </w:rPr>
        <w:t>Type: MultiSlicesOptReq</w:t>
      </w:r>
      <w:r>
        <w:rPr>
          <w:noProof/>
        </w:rPr>
        <w:tab/>
      </w:r>
      <w:r>
        <w:rPr>
          <w:noProof/>
        </w:rPr>
        <w:fldChar w:fldCharType="begin"/>
      </w:r>
      <w:r>
        <w:rPr>
          <w:noProof/>
        </w:rPr>
        <w:instrText xml:space="preserve"> PAGEREF _Toc168550357 \h </w:instrText>
      </w:r>
      <w:r>
        <w:rPr>
          <w:noProof/>
        </w:rPr>
      </w:r>
      <w:r>
        <w:rPr>
          <w:noProof/>
        </w:rPr>
        <w:fldChar w:fldCharType="separate"/>
      </w:r>
      <w:r>
        <w:rPr>
          <w:noProof/>
        </w:rPr>
        <w:t>252</w:t>
      </w:r>
      <w:r>
        <w:rPr>
          <w:noProof/>
        </w:rPr>
        <w:fldChar w:fldCharType="end"/>
      </w:r>
    </w:p>
    <w:p w14:paraId="7B99F828" w14:textId="5EC97B1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6.9</w:t>
      </w:r>
      <w:r w:rsidRPr="00113C3A">
        <w:rPr>
          <w:noProof/>
          <w:lang w:val="en-US" w:eastAsia="zh-CN"/>
        </w:rPr>
        <w:t>.</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_Toc168550358 \h </w:instrText>
      </w:r>
      <w:r>
        <w:rPr>
          <w:noProof/>
        </w:rPr>
      </w:r>
      <w:r>
        <w:rPr>
          <w:noProof/>
        </w:rPr>
        <w:fldChar w:fldCharType="separate"/>
      </w:r>
      <w:r>
        <w:rPr>
          <w:noProof/>
        </w:rPr>
        <w:t>252</w:t>
      </w:r>
      <w:r>
        <w:rPr>
          <w:noProof/>
        </w:rPr>
        <w:fldChar w:fldCharType="end"/>
      </w:r>
    </w:p>
    <w:p w14:paraId="5CD21888" w14:textId="2C949AA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6.9.6.3.1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_Toc168550359 \h </w:instrText>
      </w:r>
      <w:r>
        <w:rPr>
          <w:noProof/>
        </w:rPr>
      </w:r>
      <w:r>
        <w:rPr>
          <w:noProof/>
        </w:rPr>
        <w:fldChar w:fldCharType="separate"/>
      </w:r>
      <w:r>
        <w:rPr>
          <w:noProof/>
        </w:rPr>
        <w:t>252</w:t>
      </w:r>
      <w:r>
        <w:rPr>
          <w:noProof/>
        </w:rPr>
        <w:fldChar w:fldCharType="end"/>
      </w:r>
    </w:p>
    <w:p w14:paraId="0303F8F2" w14:textId="3BF3789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6.9.6.3.2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_Toc168550360 \h </w:instrText>
      </w:r>
      <w:r>
        <w:rPr>
          <w:noProof/>
        </w:rPr>
      </w:r>
      <w:r>
        <w:rPr>
          <w:noProof/>
        </w:rPr>
        <w:fldChar w:fldCharType="separate"/>
      </w:r>
      <w:r>
        <w:rPr>
          <w:noProof/>
        </w:rPr>
        <w:t>252</w:t>
      </w:r>
      <w:r>
        <w:rPr>
          <w:noProof/>
        </w:rPr>
        <w:fldChar w:fldCharType="end"/>
      </w:r>
    </w:p>
    <w:p w14:paraId="4A71FFBB" w14:textId="3C55509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6.9</w:t>
      </w:r>
      <w:r w:rsidRPr="00113C3A">
        <w:rPr>
          <w:noProof/>
          <w:lang w:val="en-US" w:eastAsia="zh-CN"/>
        </w:rPr>
        <w:t>.</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_Toc168550361 \h </w:instrText>
      </w:r>
      <w:r>
        <w:rPr>
          <w:noProof/>
        </w:rPr>
      </w:r>
      <w:r>
        <w:rPr>
          <w:noProof/>
        </w:rPr>
        <w:fldChar w:fldCharType="separate"/>
      </w:r>
      <w:r>
        <w:rPr>
          <w:noProof/>
        </w:rPr>
        <w:t>252</w:t>
      </w:r>
      <w:r>
        <w:rPr>
          <w:noProof/>
        </w:rPr>
        <w:fldChar w:fldCharType="end"/>
      </w:r>
    </w:p>
    <w:p w14:paraId="126C7C09" w14:textId="113C335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_Toc168550362 \h </w:instrText>
      </w:r>
      <w:r>
        <w:rPr>
          <w:noProof/>
        </w:rPr>
      </w:r>
      <w:r>
        <w:rPr>
          <w:noProof/>
        </w:rPr>
        <w:fldChar w:fldCharType="separate"/>
      </w:r>
      <w:r>
        <w:rPr>
          <w:noProof/>
        </w:rPr>
        <w:t>252</w:t>
      </w:r>
      <w:r>
        <w:rPr>
          <w:noProof/>
        </w:rPr>
        <w:fldChar w:fldCharType="end"/>
      </w:r>
    </w:p>
    <w:p w14:paraId="66DF1A3E" w14:textId="286B96A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6.9.6.5.1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_Toc168550363 \h </w:instrText>
      </w:r>
      <w:r>
        <w:rPr>
          <w:noProof/>
        </w:rPr>
      </w:r>
      <w:r>
        <w:rPr>
          <w:noProof/>
        </w:rPr>
        <w:fldChar w:fldCharType="separate"/>
      </w:r>
      <w:r>
        <w:rPr>
          <w:noProof/>
        </w:rPr>
        <w:t>252</w:t>
      </w:r>
      <w:r>
        <w:rPr>
          <w:noProof/>
        </w:rPr>
        <w:fldChar w:fldCharType="end"/>
      </w:r>
    </w:p>
    <w:p w14:paraId="17FEA67A" w14:textId="5F9ADC6D"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_Toc168550364 \h </w:instrText>
      </w:r>
      <w:r>
        <w:rPr>
          <w:noProof/>
        </w:rPr>
      </w:r>
      <w:r>
        <w:rPr>
          <w:noProof/>
        </w:rPr>
        <w:fldChar w:fldCharType="separate"/>
      </w:r>
      <w:r>
        <w:rPr>
          <w:noProof/>
        </w:rPr>
        <w:t>252</w:t>
      </w:r>
      <w:r>
        <w:rPr>
          <w:noProof/>
        </w:rPr>
        <w:fldChar w:fldCharType="end"/>
      </w:r>
    </w:p>
    <w:p w14:paraId="1F4543A7" w14:textId="3DACB33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6.9.7.1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_Toc168550365 \h </w:instrText>
      </w:r>
      <w:r>
        <w:rPr>
          <w:noProof/>
        </w:rPr>
      </w:r>
      <w:r>
        <w:rPr>
          <w:noProof/>
        </w:rPr>
        <w:fldChar w:fldCharType="separate"/>
      </w:r>
      <w:r>
        <w:rPr>
          <w:noProof/>
        </w:rPr>
        <w:t>252</w:t>
      </w:r>
      <w:r>
        <w:rPr>
          <w:noProof/>
        </w:rPr>
        <w:fldChar w:fldCharType="end"/>
      </w:r>
    </w:p>
    <w:p w14:paraId="3F413363" w14:textId="4F7700D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6.9.7.2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_Toc168550366 \h </w:instrText>
      </w:r>
      <w:r>
        <w:rPr>
          <w:noProof/>
        </w:rPr>
      </w:r>
      <w:r>
        <w:rPr>
          <w:noProof/>
        </w:rPr>
        <w:fldChar w:fldCharType="separate"/>
      </w:r>
      <w:r>
        <w:rPr>
          <w:noProof/>
        </w:rPr>
        <w:t>253</w:t>
      </w:r>
      <w:r>
        <w:rPr>
          <w:noProof/>
        </w:rPr>
        <w:fldChar w:fldCharType="end"/>
      </w:r>
    </w:p>
    <w:p w14:paraId="435D2F03" w14:textId="729FD04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6.9.7.3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_Toc168550367 \h </w:instrText>
      </w:r>
      <w:r>
        <w:rPr>
          <w:noProof/>
        </w:rPr>
      </w:r>
      <w:r>
        <w:rPr>
          <w:noProof/>
        </w:rPr>
        <w:fldChar w:fldCharType="separate"/>
      </w:r>
      <w:r>
        <w:rPr>
          <w:noProof/>
        </w:rPr>
        <w:t>253</w:t>
      </w:r>
      <w:r>
        <w:rPr>
          <w:noProof/>
        </w:rPr>
        <w:fldChar w:fldCharType="end"/>
      </w:r>
    </w:p>
    <w:p w14:paraId="68E15BF5" w14:textId="7B60E26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6.9.8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_Toc168550368 \h </w:instrText>
      </w:r>
      <w:r>
        <w:rPr>
          <w:noProof/>
        </w:rPr>
      </w:r>
      <w:r>
        <w:rPr>
          <w:noProof/>
        </w:rPr>
        <w:fldChar w:fldCharType="separate"/>
      </w:r>
      <w:r>
        <w:rPr>
          <w:noProof/>
        </w:rPr>
        <w:t>253</w:t>
      </w:r>
      <w:r>
        <w:rPr>
          <w:noProof/>
        </w:rPr>
        <w:fldChar w:fldCharType="end"/>
      </w:r>
    </w:p>
    <w:p w14:paraId="2891A5FD" w14:textId="234A040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6.9.9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_Toc168550369 \h </w:instrText>
      </w:r>
      <w:r>
        <w:rPr>
          <w:noProof/>
        </w:rPr>
      </w:r>
      <w:r>
        <w:rPr>
          <w:noProof/>
        </w:rPr>
        <w:fldChar w:fldCharType="separate"/>
      </w:r>
      <w:r>
        <w:rPr>
          <w:noProof/>
        </w:rPr>
        <w:t>253</w:t>
      </w:r>
      <w:r>
        <w:rPr>
          <w:noProof/>
        </w:rPr>
        <w:fldChar w:fldCharType="end"/>
      </w:r>
    </w:p>
    <w:p w14:paraId="7699A888" w14:textId="04857120"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w:t>
      </w:r>
      <w:r>
        <w:rPr>
          <w:noProof/>
        </w:rPr>
        <w:t xml:space="preserve"> API</w:t>
      </w:r>
      <w:r>
        <w:rPr>
          <w:noProof/>
        </w:rPr>
        <w:tab/>
      </w:r>
      <w:r>
        <w:rPr>
          <w:noProof/>
        </w:rPr>
        <w:fldChar w:fldCharType="begin"/>
      </w:r>
      <w:r>
        <w:rPr>
          <w:noProof/>
        </w:rPr>
        <w:instrText xml:space="preserve"> PAGEREF _Toc168550370 \h </w:instrText>
      </w:r>
      <w:r>
        <w:rPr>
          <w:noProof/>
        </w:rPr>
      </w:r>
      <w:r>
        <w:rPr>
          <w:noProof/>
        </w:rPr>
        <w:fldChar w:fldCharType="separate"/>
      </w:r>
      <w:r>
        <w:rPr>
          <w:noProof/>
        </w:rPr>
        <w:t>253</w:t>
      </w:r>
      <w:r>
        <w:rPr>
          <w:noProof/>
        </w:rPr>
        <w:fldChar w:fldCharType="end"/>
      </w:r>
    </w:p>
    <w:p w14:paraId="7FE37080" w14:textId="3C679B44"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_Toc168550371 \h </w:instrText>
      </w:r>
      <w:r>
        <w:rPr>
          <w:noProof/>
        </w:rPr>
      </w:r>
      <w:r>
        <w:rPr>
          <w:noProof/>
        </w:rPr>
        <w:fldChar w:fldCharType="separate"/>
      </w:r>
      <w:r>
        <w:rPr>
          <w:noProof/>
        </w:rPr>
        <w:t>253</w:t>
      </w:r>
      <w:r>
        <w:rPr>
          <w:noProof/>
        </w:rPr>
        <w:fldChar w:fldCharType="end"/>
      </w:r>
    </w:p>
    <w:p w14:paraId="535FCB85" w14:textId="7D1F390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_Toc168550372 \h </w:instrText>
      </w:r>
      <w:r>
        <w:rPr>
          <w:noProof/>
        </w:rPr>
      </w:r>
      <w:r>
        <w:rPr>
          <w:noProof/>
        </w:rPr>
        <w:fldChar w:fldCharType="separate"/>
      </w:r>
      <w:r>
        <w:rPr>
          <w:noProof/>
        </w:rPr>
        <w:t>254</w:t>
      </w:r>
      <w:r>
        <w:rPr>
          <w:noProof/>
        </w:rPr>
        <w:fldChar w:fldCharType="end"/>
      </w:r>
    </w:p>
    <w:p w14:paraId="1D0F923F" w14:textId="6C854D94"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_Toc168550373 \h </w:instrText>
      </w:r>
      <w:r>
        <w:rPr>
          <w:noProof/>
        </w:rPr>
      </w:r>
      <w:r>
        <w:rPr>
          <w:noProof/>
        </w:rPr>
        <w:fldChar w:fldCharType="separate"/>
      </w:r>
      <w:r>
        <w:rPr>
          <w:noProof/>
        </w:rPr>
        <w:t>254</w:t>
      </w:r>
      <w:r>
        <w:rPr>
          <w:noProof/>
        </w:rPr>
        <w:fldChar w:fldCharType="end"/>
      </w:r>
    </w:p>
    <w:p w14:paraId="796A480F" w14:textId="2738C2C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_Toc168550374 \h </w:instrText>
      </w:r>
      <w:r>
        <w:rPr>
          <w:noProof/>
        </w:rPr>
      </w:r>
      <w:r>
        <w:rPr>
          <w:noProof/>
        </w:rPr>
        <w:fldChar w:fldCharType="separate"/>
      </w:r>
      <w:r>
        <w:rPr>
          <w:noProof/>
        </w:rPr>
        <w:t>254</w:t>
      </w:r>
      <w:r>
        <w:rPr>
          <w:noProof/>
        </w:rPr>
        <w:fldChar w:fldCharType="end"/>
      </w:r>
    </w:p>
    <w:p w14:paraId="7D5B6B18" w14:textId="1176355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_Toc168550375 \h </w:instrText>
      </w:r>
      <w:r>
        <w:rPr>
          <w:noProof/>
        </w:rPr>
      </w:r>
      <w:r>
        <w:rPr>
          <w:noProof/>
        </w:rPr>
        <w:fldChar w:fldCharType="separate"/>
      </w:r>
      <w:r>
        <w:rPr>
          <w:noProof/>
        </w:rPr>
        <w:t>254</w:t>
      </w:r>
      <w:r>
        <w:rPr>
          <w:noProof/>
        </w:rPr>
        <w:fldChar w:fldCharType="end"/>
      </w:r>
    </w:p>
    <w:p w14:paraId="37287D77" w14:textId="34DEE3D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Request</w:t>
      </w:r>
      <w:r>
        <w:rPr>
          <w:noProof/>
        </w:rPr>
        <w:tab/>
      </w:r>
      <w:r>
        <w:rPr>
          <w:noProof/>
        </w:rPr>
        <w:fldChar w:fldCharType="begin"/>
      </w:r>
      <w:r>
        <w:rPr>
          <w:noProof/>
        </w:rPr>
        <w:instrText xml:space="preserve"> PAGEREF _Toc168550376 \h </w:instrText>
      </w:r>
      <w:r>
        <w:rPr>
          <w:noProof/>
        </w:rPr>
      </w:r>
      <w:r>
        <w:rPr>
          <w:noProof/>
        </w:rPr>
        <w:fldChar w:fldCharType="separate"/>
      </w:r>
      <w:r>
        <w:rPr>
          <w:noProof/>
        </w:rPr>
        <w:t>254</w:t>
      </w:r>
      <w:r>
        <w:rPr>
          <w:noProof/>
        </w:rPr>
        <w:fldChar w:fldCharType="end"/>
      </w:r>
    </w:p>
    <w:p w14:paraId="276220EA" w14:textId="2272747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_Toc168550377 \h </w:instrText>
      </w:r>
      <w:r>
        <w:rPr>
          <w:noProof/>
        </w:rPr>
      </w:r>
      <w:r>
        <w:rPr>
          <w:noProof/>
        </w:rPr>
        <w:fldChar w:fldCharType="separate"/>
      </w:r>
      <w:r>
        <w:rPr>
          <w:noProof/>
        </w:rPr>
        <w:t>254</w:t>
      </w:r>
      <w:r>
        <w:rPr>
          <w:noProof/>
        </w:rPr>
        <w:fldChar w:fldCharType="end"/>
      </w:r>
    </w:p>
    <w:p w14:paraId="7A956CF2" w14:textId="31BD81B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_Toc168550378 \h </w:instrText>
      </w:r>
      <w:r>
        <w:rPr>
          <w:noProof/>
        </w:rPr>
      </w:r>
      <w:r>
        <w:rPr>
          <w:noProof/>
        </w:rPr>
        <w:fldChar w:fldCharType="separate"/>
      </w:r>
      <w:r>
        <w:rPr>
          <w:noProof/>
        </w:rPr>
        <w:t>254</w:t>
      </w:r>
      <w:r>
        <w:rPr>
          <w:noProof/>
        </w:rPr>
        <w:fldChar w:fldCharType="end"/>
      </w:r>
    </w:p>
    <w:p w14:paraId="51818C1B" w14:textId="3369053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_Toc168550379 \h </w:instrText>
      </w:r>
      <w:r>
        <w:rPr>
          <w:noProof/>
        </w:rPr>
      </w:r>
      <w:r>
        <w:rPr>
          <w:noProof/>
        </w:rPr>
        <w:fldChar w:fldCharType="separate"/>
      </w:r>
      <w:r>
        <w:rPr>
          <w:noProof/>
        </w:rPr>
        <w:t>255</w:t>
      </w:r>
      <w:r>
        <w:rPr>
          <w:noProof/>
        </w:rPr>
        <w:fldChar w:fldCharType="end"/>
      </w:r>
    </w:p>
    <w:p w14:paraId="71E8BBF3" w14:textId="581351C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_Toc168550380 \h </w:instrText>
      </w:r>
      <w:r>
        <w:rPr>
          <w:noProof/>
        </w:rPr>
      </w:r>
      <w:r>
        <w:rPr>
          <w:noProof/>
        </w:rPr>
        <w:fldChar w:fldCharType="separate"/>
      </w:r>
      <w:r>
        <w:rPr>
          <w:noProof/>
        </w:rPr>
        <w:t>255</w:t>
      </w:r>
      <w:r>
        <w:rPr>
          <w:noProof/>
        </w:rPr>
        <w:fldChar w:fldCharType="end"/>
      </w:r>
    </w:p>
    <w:p w14:paraId="087F58CF" w14:textId="0D73044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Network Slice Adaptation Status Notification</w:t>
      </w:r>
      <w:r>
        <w:rPr>
          <w:noProof/>
        </w:rPr>
        <w:tab/>
      </w:r>
      <w:r>
        <w:rPr>
          <w:noProof/>
        </w:rPr>
        <w:fldChar w:fldCharType="begin"/>
      </w:r>
      <w:r>
        <w:rPr>
          <w:noProof/>
        </w:rPr>
        <w:instrText xml:space="preserve"> PAGEREF _Toc168550381 \h </w:instrText>
      </w:r>
      <w:r>
        <w:rPr>
          <w:noProof/>
        </w:rPr>
      </w:r>
      <w:r>
        <w:rPr>
          <w:noProof/>
        </w:rPr>
        <w:fldChar w:fldCharType="separate"/>
      </w:r>
      <w:r>
        <w:rPr>
          <w:noProof/>
        </w:rPr>
        <w:t>256</w:t>
      </w:r>
      <w:r>
        <w:rPr>
          <w:noProof/>
        </w:rPr>
        <w:fldChar w:fldCharType="end"/>
      </w:r>
    </w:p>
    <w:p w14:paraId="187EB6AC" w14:textId="72A9719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_Toc168550382 \h </w:instrText>
      </w:r>
      <w:r>
        <w:rPr>
          <w:noProof/>
        </w:rPr>
      </w:r>
      <w:r>
        <w:rPr>
          <w:noProof/>
        </w:rPr>
        <w:fldChar w:fldCharType="separate"/>
      </w:r>
      <w:r>
        <w:rPr>
          <w:noProof/>
        </w:rPr>
        <w:t>256</w:t>
      </w:r>
      <w:r>
        <w:rPr>
          <w:noProof/>
        </w:rPr>
        <w:fldChar w:fldCharType="end"/>
      </w:r>
    </w:p>
    <w:p w14:paraId="5032A42C" w14:textId="384A99C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_Toc168550383 \h </w:instrText>
      </w:r>
      <w:r>
        <w:rPr>
          <w:noProof/>
        </w:rPr>
      </w:r>
      <w:r>
        <w:rPr>
          <w:noProof/>
        </w:rPr>
        <w:fldChar w:fldCharType="separate"/>
      </w:r>
      <w:r>
        <w:rPr>
          <w:noProof/>
        </w:rPr>
        <w:t>256</w:t>
      </w:r>
      <w:r>
        <w:rPr>
          <w:noProof/>
        </w:rPr>
        <w:fldChar w:fldCharType="end"/>
      </w:r>
    </w:p>
    <w:p w14:paraId="41D114F6" w14:textId="585AD6F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6.10</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_Toc168550384 \h </w:instrText>
      </w:r>
      <w:r>
        <w:rPr>
          <w:noProof/>
        </w:rPr>
      </w:r>
      <w:r>
        <w:rPr>
          <w:noProof/>
        </w:rPr>
        <w:fldChar w:fldCharType="separate"/>
      </w:r>
      <w:r>
        <w:rPr>
          <w:noProof/>
        </w:rPr>
        <w:t>256</w:t>
      </w:r>
      <w:r>
        <w:rPr>
          <w:noProof/>
        </w:rPr>
        <w:fldChar w:fldCharType="end"/>
      </w:r>
    </w:p>
    <w:p w14:paraId="0D1DE734" w14:textId="39AFF63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_Toc168550385 \h </w:instrText>
      </w:r>
      <w:r>
        <w:rPr>
          <w:noProof/>
        </w:rPr>
      </w:r>
      <w:r>
        <w:rPr>
          <w:noProof/>
        </w:rPr>
        <w:fldChar w:fldCharType="separate"/>
      </w:r>
      <w:r>
        <w:rPr>
          <w:noProof/>
        </w:rPr>
        <w:t>257</w:t>
      </w:r>
      <w:r>
        <w:rPr>
          <w:noProof/>
        </w:rPr>
        <w:fldChar w:fldCharType="end"/>
      </w:r>
    </w:p>
    <w:p w14:paraId="4F3B7475" w14:textId="4E20D3A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_Toc168550386 \h </w:instrText>
      </w:r>
      <w:r>
        <w:rPr>
          <w:noProof/>
        </w:rPr>
      </w:r>
      <w:r>
        <w:rPr>
          <w:noProof/>
        </w:rPr>
        <w:fldChar w:fldCharType="separate"/>
      </w:r>
      <w:r>
        <w:rPr>
          <w:noProof/>
        </w:rPr>
        <w:t>257</w:t>
      </w:r>
      <w:r>
        <w:rPr>
          <w:noProof/>
        </w:rPr>
        <w:fldChar w:fldCharType="end"/>
      </w:r>
    </w:p>
    <w:p w14:paraId="36EF79AE" w14:textId="59BB8DD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_Toc168550387 \h </w:instrText>
      </w:r>
      <w:r>
        <w:rPr>
          <w:noProof/>
        </w:rPr>
      </w:r>
      <w:r>
        <w:rPr>
          <w:noProof/>
        </w:rPr>
        <w:fldChar w:fldCharType="separate"/>
      </w:r>
      <w:r>
        <w:rPr>
          <w:noProof/>
        </w:rPr>
        <w:t>258</w:t>
      </w:r>
      <w:r>
        <w:rPr>
          <w:noProof/>
        </w:rPr>
        <w:fldChar w:fldCharType="end"/>
      </w:r>
    </w:p>
    <w:p w14:paraId="1C1BE580" w14:textId="1A4BD3C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_Toc168550388 \h </w:instrText>
      </w:r>
      <w:r>
        <w:rPr>
          <w:noProof/>
        </w:rPr>
      </w:r>
      <w:r>
        <w:rPr>
          <w:noProof/>
        </w:rPr>
        <w:fldChar w:fldCharType="separate"/>
      </w:r>
      <w:r>
        <w:rPr>
          <w:noProof/>
        </w:rPr>
        <w:t>258</w:t>
      </w:r>
      <w:r>
        <w:rPr>
          <w:noProof/>
        </w:rPr>
        <w:fldChar w:fldCharType="end"/>
      </w:r>
    </w:p>
    <w:p w14:paraId="75401871" w14:textId="12CDE8D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NwSliceAdptInfo</w:t>
      </w:r>
      <w:r>
        <w:rPr>
          <w:noProof/>
        </w:rPr>
        <w:tab/>
      </w:r>
      <w:r>
        <w:rPr>
          <w:noProof/>
        </w:rPr>
        <w:fldChar w:fldCharType="begin"/>
      </w:r>
      <w:r>
        <w:rPr>
          <w:noProof/>
        </w:rPr>
        <w:instrText xml:space="preserve"> PAGEREF _Toc168550389 \h </w:instrText>
      </w:r>
      <w:r>
        <w:rPr>
          <w:noProof/>
        </w:rPr>
      </w:r>
      <w:r>
        <w:rPr>
          <w:noProof/>
        </w:rPr>
        <w:fldChar w:fldCharType="separate"/>
      </w:r>
      <w:r>
        <w:rPr>
          <w:noProof/>
        </w:rPr>
        <w:t>258</w:t>
      </w:r>
      <w:r>
        <w:rPr>
          <w:noProof/>
        </w:rPr>
        <w:fldChar w:fldCharType="end"/>
      </w:r>
    </w:p>
    <w:p w14:paraId="36F6A90D" w14:textId="27B53F2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AdaptThreshold</w:t>
      </w:r>
      <w:r>
        <w:rPr>
          <w:noProof/>
        </w:rPr>
        <w:tab/>
      </w:r>
      <w:r>
        <w:rPr>
          <w:noProof/>
        </w:rPr>
        <w:fldChar w:fldCharType="begin"/>
      </w:r>
      <w:r>
        <w:rPr>
          <w:noProof/>
        </w:rPr>
        <w:instrText xml:space="preserve"> PAGEREF _Toc168550390 \h </w:instrText>
      </w:r>
      <w:r>
        <w:rPr>
          <w:noProof/>
        </w:rPr>
      </w:r>
      <w:r>
        <w:rPr>
          <w:noProof/>
        </w:rPr>
        <w:fldChar w:fldCharType="separate"/>
      </w:r>
      <w:r>
        <w:rPr>
          <w:noProof/>
        </w:rPr>
        <w:t>258</w:t>
      </w:r>
      <w:r>
        <w:rPr>
          <w:noProof/>
        </w:rPr>
        <w:fldChar w:fldCharType="end"/>
      </w:r>
    </w:p>
    <w:p w14:paraId="2FC03742" w14:textId="748BAC3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AdaptStatusNotif</w:t>
      </w:r>
      <w:r>
        <w:rPr>
          <w:noProof/>
        </w:rPr>
        <w:tab/>
      </w:r>
      <w:r>
        <w:rPr>
          <w:noProof/>
        </w:rPr>
        <w:fldChar w:fldCharType="begin"/>
      </w:r>
      <w:r>
        <w:rPr>
          <w:noProof/>
        </w:rPr>
        <w:instrText xml:space="preserve"> PAGEREF _Toc168550391 \h </w:instrText>
      </w:r>
      <w:r>
        <w:rPr>
          <w:noProof/>
        </w:rPr>
      </w:r>
      <w:r>
        <w:rPr>
          <w:noProof/>
        </w:rPr>
        <w:fldChar w:fldCharType="separate"/>
      </w:r>
      <w:r>
        <w:rPr>
          <w:noProof/>
        </w:rPr>
        <w:t>259</w:t>
      </w:r>
      <w:r>
        <w:rPr>
          <w:noProof/>
        </w:rPr>
        <w:fldChar w:fldCharType="end"/>
      </w:r>
    </w:p>
    <w:p w14:paraId="7C14A927" w14:textId="01497BE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_Toc168550392 \h </w:instrText>
      </w:r>
      <w:r>
        <w:rPr>
          <w:noProof/>
        </w:rPr>
      </w:r>
      <w:r>
        <w:rPr>
          <w:noProof/>
        </w:rPr>
        <w:fldChar w:fldCharType="separate"/>
      </w:r>
      <w:r>
        <w:rPr>
          <w:noProof/>
        </w:rPr>
        <w:t>259</w:t>
      </w:r>
      <w:r>
        <w:rPr>
          <w:noProof/>
        </w:rPr>
        <w:fldChar w:fldCharType="end"/>
      </w:r>
    </w:p>
    <w:p w14:paraId="3FAA36A1" w14:textId="03BED99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_Toc168550393 \h </w:instrText>
      </w:r>
      <w:r>
        <w:rPr>
          <w:noProof/>
        </w:rPr>
      </w:r>
      <w:r>
        <w:rPr>
          <w:noProof/>
        </w:rPr>
        <w:fldChar w:fldCharType="separate"/>
      </w:r>
      <w:r>
        <w:rPr>
          <w:noProof/>
        </w:rPr>
        <w:t>259</w:t>
      </w:r>
      <w:r>
        <w:rPr>
          <w:noProof/>
        </w:rPr>
        <w:fldChar w:fldCharType="end"/>
      </w:r>
    </w:p>
    <w:p w14:paraId="7FFE82E5" w14:textId="6E4F85E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_Toc168550394 \h </w:instrText>
      </w:r>
      <w:r>
        <w:rPr>
          <w:noProof/>
        </w:rPr>
      </w:r>
      <w:r>
        <w:rPr>
          <w:noProof/>
        </w:rPr>
        <w:fldChar w:fldCharType="separate"/>
      </w:r>
      <w:r>
        <w:rPr>
          <w:noProof/>
        </w:rPr>
        <w:t>259</w:t>
      </w:r>
      <w:r>
        <w:rPr>
          <w:noProof/>
        </w:rPr>
        <w:fldChar w:fldCharType="end"/>
      </w:r>
    </w:p>
    <w:p w14:paraId="61F0852C" w14:textId="47880F4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_Toc168550395 \h </w:instrText>
      </w:r>
      <w:r>
        <w:rPr>
          <w:noProof/>
        </w:rPr>
      </w:r>
      <w:r>
        <w:rPr>
          <w:noProof/>
        </w:rPr>
        <w:fldChar w:fldCharType="separate"/>
      </w:r>
      <w:r>
        <w:rPr>
          <w:noProof/>
        </w:rPr>
        <w:t>260</w:t>
      </w:r>
      <w:r>
        <w:rPr>
          <w:noProof/>
        </w:rPr>
        <w:fldChar w:fldCharType="end"/>
      </w:r>
    </w:p>
    <w:p w14:paraId="6331DE18" w14:textId="6DA0417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sidRPr="00113C3A">
        <w:rPr>
          <w:noProof/>
          <w:lang w:val="en-US"/>
        </w:rPr>
        <w:t>.6.4</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_Toc168550396 \h </w:instrText>
      </w:r>
      <w:r>
        <w:rPr>
          <w:noProof/>
        </w:rPr>
      </w:r>
      <w:r>
        <w:rPr>
          <w:noProof/>
        </w:rPr>
        <w:fldChar w:fldCharType="separate"/>
      </w:r>
      <w:r>
        <w:rPr>
          <w:noProof/>
        </w:rPr>
        <w:t>260</w:t>
      </w:r>
      <w:r>
        <w:rPr>
          <w:noProof/>
        </w:rPr>
        <w:fldChar w:fldCharType="end"/>
      </w:r>
    </w:p>
    <w:p w14:paraId="0B223B41" w14:textId="5F76A4D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_Toc168550397 \h </w:instrText>
      </w:r>
      <w:r>
        <w:rPr>
          <w:noProof/>
        </w:rPr>
      </w:r>
      <w:r>
        <w:rPr>
          <w:noProof/>
        </w:rPr>
        <w:fldChar w:fldCharType="separate"/>
      </w:r>
      <w:r>
        <w:rPr>
          <w:noProof/>
        </w:rPr>
        <w:t>260</w:t>
      </w:r>
      <w:r>
        <w:rPr>
          <w:noProof/>
        </w:rPr>
        <w:fldChar w:fldCharType="end"/>
      </w:r>
    </w:p>
    <w:p w14:paraId="3B47DBBE" w14:textId="29E6F91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_Toc168550398 \h </w:instrText>
      </w:r>
      <w:r>
        <w:rPr>
          <w:noProof/>
        </w:rPr>
      </w:r>
      <w:r>
        <w:rPr>
          <w:noProof/>
        </w:rPr>
        <w:fldChar w:fldCharType="separate"/>
      </w:r>
      <w:r>
        <w:rPr>
          <w:noProof/>
        </w:rPr>
        <w:t>260</w:t>
      </w:r>
      <w:r>
        <w:rPr>
          <w:noProof/>
        </w:rPr>
        <w:fldChar w:fldCharType="end"/>
      </w:r>
    </w:p>
    <w:p w14:paraId="4EC5EB87" w14:textId="6FC8A05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_Toc168550399 \h </w:instrText>
      </w:r>
      <w:r>
        <w:rPr>
          <w:noProof/>
        </w:rPr>
      </w:r>
      <w:r>
        <w:rPr>
          <w:noProof/>
        </w:rPr>
        <w:fldChar w:fldCharType="separate"/>
      </w:r>
      <w:r>
        <w:rPr>
          <w:noProof/>
        </w:rPr>
        <w:t>261</w:t>
      </w:r>
      <w:r>
        <w:rPr>
          <w:noProof/>
        </w:rPr>
        <w:fldChar w:fldCharType="end"/>
      </w:r>
    </w:p>
    <w:p w14:paraId="19E97C47" w14:textId="384C44B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_Toc168550400 \h </w:instrText>
      </w:r>
      <w:r>
        <w:rPr>
          <w:noProof/>
        </w:rPr>
      </w:r>
      <w:r>
        <w:rPr>
          <w:noProof/>
        </w:rPr>
        <w:fldChar w:fldCharType="separate"/>
      </w:r>
      <w:r>
        <w:rPr>
          <w:noProof/>
        </w:rPr>
        <w:t>261</w:t>
      </w:r>
      <w:r>
        <w:rPr>
          <w:noProof/>
        </w:rPr>
        <w:fldChar w:fldCharType="end"/>
      </w:r>
    </w:p>
    <w:p w14:paraId="2D51684A" w14:textId="26C64A0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_Toc168550401 \h </w:instrText>
      </w:r>
      <w:r>
        <w:rPr>
          <w:noProof/>
        </w:rPr>
      </w:r>
      <w:r>
        <w:rPr>
          <w:noProof/>
        </w:rPr>
        <w:fldChar w:fldCharType="separate"/>
      </w:r>
      <w:r>
        <w:rPr>
          <w:noProof/>
        </w:rPr>
        <w:t>261</w:t>
      </w:r>
      <w:r>
        <w:rPr>
          <w:noProof/>
        </w:rPr>
        <w:fldChar w:fldCharType="end"/>
      </w:r>
    </w:p>
    <w:p w14:paraId="271AB713" w14:textId="33D9E2D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_Toc168550402 \h </w:instrText>
      </w:r>
      <w:r>
        <w:rPr>
          <w:noProof/>
        </w:rPr>
      </w:r>
      <w:r>
        <w:rPr>
          <w:noProof/>
        </w:rPr>
        <w:fldChar w:fldCharType="separate"/>
      </w:r>
      <w:r>
        <w:rPr>
          <w:noProof/>
        </w:rPr>
        <w:t>261</w:t>
      </w:r>
      <w:r>
        <w:rPr>
          <w:noProof/>
        </w:rPr>
        <w:fldChar w:fldCharType="end"/>
      </w:r>
    </w:p>
    <w:p w14:paraId="46EE25B9" w14:textId="3EEB758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_Toc168550403 \h </w:instrText>
      </w:r>
      <w:r>
        <w:rPr>
          <w:noProof/>
        </w:rPr>
      </w:r>
      <w:r>
        <w:rPr>
          <w:noProof/>
        </w:rPr>
        <w:fldChar w:fldCharType="separate"/>
      </w:r>
      <w:r>
        <w:rPr>
          <w:noProof/>
        </w:rPr>
        <w:t>261</w:t>
      </w:r>
      <w:r>
        <w:rPr>
          <w:noProof/>
        </w:rPr>
        <w:fldChar w:fldCharType="end"/>
      </w:r>
    </w:p>
    <w:p w14:paraId="392A1189" w14:textId="3AC9E47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_Toc168550404 \h </w:instrText>
      </w:r>
      <w:r>
        <w:rPr>
          <w:noProof/>
        </w:rPr>
      </w:r>
      <w:r>
        <w:rPr>
          <w:noProof/>
        </w:rPr>
        <w:fldChar w:fldCharType="separate"/>
      </w:r>
      <w:r>
        <w:rPr>
          <w:noProof/>
        </w:rPr>
        <w:t>261</w:t>
      </w:r>
      <w:r>
        <w:rPr>
          <w:noProof/>
        </w:rPr>
        <w:fldChar w:fldCharType="end"/>
      </w:r>
    </w:p>
    <w:p w14:paraId="1DEF7AC1" w14:textId="3E3E06D9"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 xml:space="preserve"> API</w:t>
      </w:r>
      <w:r>
        <w:rPr>
          <w:noProof/>
        </w:rPr>
        <w:tab/>
      </w:r>
      <w:r>
        <w:rPr>
          <w:noProof/>
        </w:rPr>
        <w:fldChar w:fldCharType="begin"/>
      </w:r>
      <w:r>
        <w:rPr>
          <w:noProof/>
        </w:rPr>
        <w:instrText xml:space="preserve"> PAGEREF _Toc168550405 \h </w:instrText>
      </w:r>
      <w:r>
        <w:rPr>
          <w:noProof/>
        </w:rPr>
      </w:r>
      <w:r>
        <w:rPr>
          <w:noProof/>
        </w:rPr>
        <w:fldChar w:fldCharType="separate"/>
      </w:r>
      <w:r>
        <w:rPr>
          <w:noProof/>
        </w:rPr>
        <w:t>261</w:t>
      </w:r>
      <w:r>
        <w:rPr>
          <w:noProof/>
        </w:rPr>
        <w:fldChar w:fldCharType="end"/>
      </w:r>
    </w:p>
    <w:p w14:paraId="07450A9E" w14:textId="23C27875"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_Toc168550406 \h </w:instrText>
      </w:r>
      <w:r>
        <w:rPr>
          <w:noProof/>
        </w:rPr>
      </w:r>
      <w:r>
        <w:rPr>
          <w:noProof/>
        </w:rPr>
        <w:fldChar w:fldCharType="separate"/>
      </w:r>
      <w:r>
        <w:rPr>
          <w:noProof/>
        </w:rPr>
        <w:t>261</w:t>
      </w:r>
      <w:r>
        <w:rPr>
          <w:noProof/>
        </w:rPr>
        <w:fldChar w:fldCharType="end"/>
      </w:r>
    </w:p>
    <w:p w14:paraId="7EB51454" w14:textId="2DB74D1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_Toc168550407 \h </w:instrText>
      </w:r>
      <w:r>
        <w:rPr>
          <w:noProof/>
        </w:rPr>
      </w:r>
      <w:r>
        <w:rPr>
          <w:noProof/>
        </w:rPr>
        <w:fldChar w:fldCharType="separate"/>
      </w:r>
      <w:r>
        <w:rPr>
          <w:noProof/>
        </w:rPr>
        <w:t>262</w:t>
      </w:r>
      <w:r>
        <w:rPr>
          <w:noProof/>
        </w:rPr>
        <w:fldChar w:fldCharType="end"/>
      </w:r>
    </w:p>
    <w:p w14:paraId="03D9DEEB" w14:textId="42F7433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_Toc168550408 \h </w:instrText>
      </w:r>
      <w:r>
        <w:rPr>
          <w:noProof/>
        </w:rPr>
      </w:r>
      <w:r>
        <w:rPr>
          <w:noProof/>
        </w:rPr>
        <w:fldChar w:fldCharType="separate"/>
      </w:r>
      <w:r>
        <w:rPr>
          <w:noProof/>
        </w:rPr>
        <w:t>262</w:t>
      </w:r>
      <w:r>
        <w:rPr>
          <w:noProof/>
        </w:rPr>
        <w:fldChar w:fldCharType="end"/>
      </w:r>
    </w:p>
    <w:p w14:paraId="58498F59" w14:textId="705FA8C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_Toc168550409 \h </w:instrText>
      </w:r>
      <w:r>
        <w:rPr>
          <w:noProof/>
        </w:rPr>
      </w:r>
      <w:r>
        <w:rPr>
          <w:noProof/>
        </w:rPr>
        <w:fldChar w:fldCharType="separate"/>
      </w:r>
      <w:r>
        <w:rPr>
          <w:noProof/>
        </w:rPr>
        <w:t>262</w:t>
      </w:r>
      <w:r>
        <w:rPr>
          <w:noProof/>
        </w:rPr>
        <w:fldChar w:fldCharType="end"/>
      </w:r>
    </w:p>
    <w:p w14:paraId="190D2918" w14:textId="71A3F91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Slice Related Communication Services</w:t>
      </w:r>
      <w:r>
        <w:rPr>
          <w:noProof/>
        </w:rPr>
        <w:tab/>
      </w:r>
      <w:r>
        <w:rPr>
          <w:noProof/>
        </w:rPr>
        <w:fldChar w:fldCharType="begin"/>
      </w:r>
      <w:r>
        <w:rPr>
          <w:noProof/>
        </w:rPr>
        <w:instrText xml:space="preserve"> PAGEREF _Toc168550410 \h </w:instrText>
      </w:r>
      <w:r>
        <w:rPr>
          <w:noProof/>
        </w:rPr>
      </w:r>
      <w:r>
        <w:rPr>
          <w:noProof/>
        </w:rPr>
        <w:fldChar w:fldCharType="separate"/>
      </w:r>
      <w:r>
        <w:rPr>
          <w:noProof/>
        </w:rPr>
        <w:t>263</w:t>
      </w:r>
      <w:r>
        <w:rPr>
          <w:noProof/>
        </w:rPr>
        <w:fldChar w:fldCharType="end"/>
      </w:r>
    </w:p>
    <w:p w14:paraId="28EE3671" w14:textId="38A1944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_Toc168550411 \h </w:instrText>
      </w:r>
      <w:r>
        <w:rPr>
          <w:noProof/>
        </w:rPr>
      </w:r>
      <w:r>
        <w:rPr>
          <w:noProof/>
        </w:rPr>
        <w:fldChar w:fldCharType="separate"/>
      </w:r>
      <w:r>
        <w:rPr>
          <w:noProof/>
        </w:rPr>
        <w:t>263</w:t>
      </w:r>
      <w:r>
        <w:rPr>
          <w:noProof/>
        </w:rPr>
        <w:fldChar w:fldCharType="end"/>
      </w:r>
    </w:p>
    <w:p w14:paraId="55AB53C8" w14:textId="559A23C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_Toc168550412 \h </w:instrText>
      </w:r>
      <w:r>
        <w:rPr>
          <w:noProof/>
        </w:rPr>
      </w:r>
      <w:r>
        <w:rPr>
          <w:noProof/>
        </w:rPr>
        <w:fldChar w:fldCharType="separate"/>
      </w:r>
      <w:r>
        <w:rPr>
          <w:noProof/>
        </w:rPr>
        <w:t>263</w:t>
      </w:r>
      <w:r>
        <w:rPr>
          <w:noProof/>
        </w:rPr>
        <w:fldChar w:fldCharType="end"/>
      </w:r>
    </w:p>
    <w:p w14:paraId="28BA0B7B" w14:textId="4D3E3F3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_Toc168550413 \h </w:instrText>
      </w:r>
      <w:r>
        <w:rPr>
          <w:noProof/>
        </w:rPr>
      </w:r>
      <w:r>
        <w:rPr>
          <w:noProof/>
        </w:rPr>
        <w:fldChar w:fldCharType="separate"/>
      </w:r>
      <w:r>
        <w:rPr>
          <w:noProof/>
        </w:rPr>
        <w:t>263</w:t>
      </w:r>
      <w:r>
        <w:rPr>
          <w:noProof/>
        </w:rPr>
        <w:fldChar w:fldCharType="end"/>
      </w:r>
    </w:p>
    <w:p w14:paraId="04572FC6" w14:textId="1A63EE43"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6.11.3.2.3.1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_Toc168550414 \h </w:instrText>
      </w:r>
      <w:r>
        <w:rPr>
          <w:noProof/>
        </w:rPr>
      </w:r>
      <w:r>
        <w:rPr>
          <w:noProof/>
        </w:rPr>
        <w:fldChar w:fldCharType="separate"/>
      </w:r>
      <w:r>
        <w:rPr>
          <w:noProof/>
        </w:rPr>
        <w:t>263</w:t>
      </w:r>
      <w:r>
        <w:rPr>
          <w:noProof/>
        </w:rPr>
        <w:fldChar w:fldCharType="end"/>
      </w:r>
    </w:p>
    <w:p w14:paraId="1FD07A5A" w14:textId="24E3364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_Toc168550415 \h </w:instrText>
      </w:r>
      <w:r>
        <w:rPr>
          <w:noProof/>
        </w:rPr>
      </w:r>
      <w:r>
        <w:rPr>
          <w:noProof/>
        </w:rPr>
        <w:fldChar w:fldCharType="separate"/>
      </w:r>
      <w:r>
        <w:rPr>
          <w:noProof/>
        </w:rPr>
        <w:t>264</w:t>
      </w:r>
      <w:r>
        <w:rPr>
          <w:noProof/>
        </w:rPr>
        <w:fldChar w:fldCharType="end"/>
      </w:r>
    </w:p>
    <w:p w14:paraId="1BF283BF" w14:textId="346F8E8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Slice Related Communication Service</w:t>
      </w:r>
      <w:r>
        <w:rPr>
          <w:noProof/>
        </w:rPr>
        <w:tab/>
      </w:r>
      <w:r>
        <w:rPr>
          <w:noProof/>
        </w:rPr>
        <w:fldChar w:fldCharType="begin"/>
      </w:r>
      <w:r>
        <w:rPr>
          <w:noProof/>
        </w:rPr>
        <w:instrText xml:space="preserve"> PAGEREF _Toc168550416 \h </w:instrText>
      </w:r>
      <w:r>
        <w:rPr>
          <w:noProof/>
        </w:rPr>
      </w:r>
      <w:r>
        <w:rPr>
          <w:noProof/>
        </w:rPr>
        <w:fldChar w:fldCharType="separate"/>
      </w:r>
      <w:r>
        <w:rPr>
          <w:noProof/>
        </w:rPr>
        <w:t>264</w:t>
      </w:r>
      <w:r>
        <w:rPr>
          <w:noProof/>
        </w:rPr>
        <w:fldChar w:fldCharType="end"/>
      </w:r>
    </w:p>
    <w:p w14:paraId="41B500F1" w14:textId="490B824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_Toc168550417 \h </w:instrText>
      </w:r>
      <w:r>
        <w:rPr>
          <w:noProof/>
        </w:rPr>
      </w:r>
      <w:r>
        <w:rPr>
          <w:noProof/>
        </w:rPr>
        <w:fldChar w:fldCharType="separate"/>
      </w:r>
      <w:r>
        <w:rPr>
          <w:noProof/>
        </w:rPr>
        <w:t>264</w:t>
      </w:r>
      <w:r>
        <w:rPr>
          <w:noProof/>
        </w:rPr>
        <w:fldChar w:fldCharType="end"/>
      </w:r>
    </w:p>
    <w:p w14:paraId="57F1ED20" w14:textId="2D36C05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_Toc168550418 \h </w:instrText>
      </w:r>
      <w:r>
        <w:rPr>
          <w:noProof/>
        </w:rPr>
      </w:r>
      <w:r>
        <w:rPr>
          <w:noProof/>
        </w:rPr>
        <w:fldChar w:fldCharType="separate"/>
      </w:r>
      <w:r>
        <w:rPr>
          <w:noProof/>
        </w:rPr>
        <w:t>264</w:t>
      </w:r>
      <w:r>
        <w:rPr>
          <w:noProof/>
        </w:rPr>
        <w:fldChar w:fldCharType="end"/>
      </w:r>
    </w:p>
    <w:p w14:paraId="7722BAB7" w14:textId="0D4FFDD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_Toc168550419 \h </w:instrText>
      </w:r>
      <w:r>
        <w:rPr>
          <w:noProof/>
        </w:rPr>
      </w:r>
      <w:r>
        <w:rPr>
          <w:noProof/>
        </w:rPr>
        <w:fldChar w:fldCharType="separate"/>
      </w:r>
      <w:r>
        <w:rPr>
          <w:noProof/>
        </w:rPr>
        <w:t>264</w:t>
      </w:r>
      <w:r>
        <w:rPr>
          <w:noProof/>
        </w:rPr>
        <w:fldChar w:fldCharType="end"/>
      </w:r>
    </w:p>
    <w:p w14:paraId="0A61F35F" w14:textId="1B45763C"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6.11.3.3.3.1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_Toc168550420 \h </w:instrText>
      </w:r>
      <w:r>
        <w:rPr>
          <w:noProof/>
        </w:rPr>
      </w:r>
      <w:r>
        <w:rPr>
          <w:noProof/>
        </w:rPr>
        <w:fldChar w:fldCharType="separate"/>
      </w:r>
      <w:r>
        <w:rPr>
          <w:noProof/>
        </w:rPr>
        <w:t>264</w:t>
      </w:r>
      <w:r>
        <w:rPr>
          <w:noProof/>
        </w:rPr>
        <w:fldChar w:fldCharType="end"/>
      </w:r>
    </w:p>
    <w:p w14:paraId="6AC244C6" w14:textId="375FC910"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6.11.3.3.3.2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_Toc168550421 \h </w:instrText>
      </w:r>
      <w:r>
        <w:rPr>
          <w:noProof/>
        </w:rPr>
      </w:r>
      <w:r>
        <w:rPr>
          <w:noProof/>
        </w:rPr>
        <w:fldChar w:fldCharType="separate"/>
      </w:r>
      <w:r>
        <w:rPr>
          <w:noProof/>
        </w:rPr>
        <w:t>265</w:t>
      </w:r>
      <w:r>
        <w:rPr>
          <w:noProof/>
        </w:rPr>
        <w:fldChar w:fldCharType="end"/>
      </w:r>
    </w:p>
    <w:p w14:paraId="39D541C9" w14:textId="5F53631E"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6.11.3.3.3.3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_Toc168550422 \h </w:instrText>
      </w:r>
      <w:r>
        <w:rPr>
          <w:noProof/>
        </w:rPr>
      </w:r>
      <w:r>
        <w:rPr>
          <w:noProof/>
        </w:rPr>
        <w:fldChar w:fldCharType="separate"/>
      </w:r>
      <w:r>
        <w:rPr>
          <w:noProof/>
        </w:rPr>
        <w:t>266</w:t>
      </w:r>
      <w:r>
        <w:rPr>
          <w:noProof/>
        </w:rPr>
        <w:fldChar w:fldCharType="end"/>
      </w:r>
    </w:p>
    <w:p w14:paraId="45499E66" w14:textId="300B404D"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6.11.3.3.3.4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_Toc168550423 \h </w:instrText>
      </w:r>
      <w:r>
        <w:rPr>
          <w:noProof/>
        </w:rPr>
      </w:r>
      <w:r>
        <w:rPr>
          <w:noProof/>
        </w:rPr>
        <w:fldChar w:fldCharType="separate"/>
      </w:r>
      <w:r>
        <w:rPr>
          <w:noProof/>
        </w:rPr>
        <w:t>268</w:t>
      </w:r>
      <w:r>
        <w:rPr>
          <w:noProof/>
        </w:rPr>
        <w:fldChar w:fldCharType="end"/>
      </w:r>
    </w:p>
    <w:p w14:paraId="344E9BDA" w14:textId="1A9D493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_Toc168550424 \h </w:instrText>
      </w:r>
      <w:r>
        <w:rPr>
          <w:noProof/>
        </w:rPr>
      </w:r>
      <w:r>
        <w:rPr>
          <w:noProof/>
        </w:rPr>
        <w:fldChar w:fldCharType="separate"/>
      </w:r>
      <w:r>
        <w:rPr>
          <w:noProof/>
        </w:rPr>
        <w:t>268</w:t>
      </w:r>
      <w:r>
        <w:rPr>
          <w:noProof/>
        </w:rPr>
        <w:fldChar w:fldCharType="end"/>
      </w:r>
    </w:p>
    <w:p w14:paraId="46BDCA25" w14:textId="49A428D5"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_Toc168550425 \h </w:instrText>
      </w:r>
      <w:r>
        <w:rPr>
          <w:noProof/>
        </w:rPr>
      </w:r>
      <w:r>
        <w:rPr>
          <w:noProof/>
        </w:rPr>
        <w:fldChar w:fldCharType="separate"/>
      </w:r>
      <w:r>
        <w:rPr>
          <w:noProof/>
        </w:rPr>
        <w:t>269</w:t>
      </w:r>
      <w:r>
        <w:rPr>
          <w:noProof/>
        </w:rPr>
        <w:fldChar w:fldCharType="end"/>
      </w:r>
    </w:p>
    <w:p w14:paraId="7A00C002" w14:textId="2D09A65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_Toc168550426 \h </w:instrText>
      </w:r>
      <w:r>
        <w:rPr>
          <w:noProof/>
        </w:rPr>
      </w:r>
      <w:r>
        <w:rPr>
          <w:noProof/>
        </w:rPr>
        <w:fldChar w:fldCharType="separate"/>
      </w:r>
      <w:r>
        <w:rPr>
          <w:noProof/>
        </w:rPr>
        <w:t>269</w:t>
      </w:r>
      <w:r>
        <w:rPr>
          <w:noProof/>
        </w:rPr>
        <w:fldChar w:fldCharType="end"/>
      </w:r>
    </w:p>
    <w:p w14:paraId="09D31360" w14:textId="658D40C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_Toc168550427 \h </w:instrText>
      </w:r>
      <w:r>
        <w:rPr>
          <w:noProof/>
        </w:rPr>
      </w:r>
      <w:r>
        <w:rPr>
          <w:noProof/>
        </w:rPr>
        <w:fldChar w:fldCharType="separate"/>
      </w:r>
      <w:r>
        <w:rPr>
          <w:noProof/>
        </w:rPr>
        <w:t>269</w:t>
      </w:r>
      <w:r>
        <w:rPr>
          <w:noProof/>
        </w:rPr>
        <w:fldChar w:fldCharType="end"/>
      </w:r>
    </w:p>
    <w:p w14:paraId="019B0D17" w14:textId="79E25D6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_Toc168550428 \h </w:instrText>
      </w:r>
      <w:r>
        <w:rPr>
          <w:noProof/>
        </w:rPr>
      </w:r>
      <w:r>
        <w:rPr>
          <w:noProof/>
        </w:rPr>
        <w:fldChar w:fldCharType="separate"/>
      </w:r>
      <w:r>
        <w:rPr>
          <w:noProof/>
        </w:rPr>
        <w:t>269</w:t>
      </w:r>
      <w:r>
        <w:rPr>
          <w:noProof/>
        </w:rPr>
        <w:fldChar w:fldCharType="end"/>
      </w:r>
    </w:p>
    <w:p w14:paraId="3451DC36" w14:textId="2BE555E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_Toc168550429 \h </w:instrText>
      </w:r>
      <w:r>
        <w:rPr>
          <w:noProof/>
        </w:rPr>
      </w:r>
      <w:r>
        <w:rPr>
          <w:noProof/>
        </w:rPr>
        <w:fldChar w:fldCharType="separate"/>
      </w:r>
      <w:r>
        <w:rPr>
          <w:noProof/>
        </w:rPr>
        <w:t>269</w:t>
      </w:r>
      <w:r>
        <w:rPr>
          <w:noProof/>
        </w:rPr>
        <w:fldChar w:fldCharType="end"/>
      </w:r>
    </w:p>
    <w:p w14:paraId="4379C794" w14:textId="0C00FFA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_Toc168550430 \h </w:instrText>
      </w:r>
      <w:r>
        <w:rPr>
          <w:noProof/>
        </w:rPr>
      </w:r>
      <w:r>
        <w:rPr>
          <w:noProof/>
        </w:rPr>
        <w:fldChar w:fldCharType="separate"/>
      </w:r>
      <w:r>
        <w:rPr>
          <w:noProof/>
        </w:rPr>
        <w:t>269</w:t>
      </w:r>
      <w:r>
        <w:rPr>
          <w:noProof/>
        </w:rPr>
        <w:fldChar w:fldCharType="end"/>
      </w:r>
    </w:p>
    <w:p w14:paraId="31EA5471" w14:textId="6F03CD3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SliceCommService</w:t>
      </w:r>
      <w:r>
        <w:rPr>
          <w:noProof/>
        </w:rPr>
        <w:tab/>
      </w:r>
      <w:r>
        <w:rPr>
          <w:noProof/>
        </w:rPr>
        <w:fldChar w:fldCharType="begin"/>
      </w:r>
      <w:r>
        <w:rPr>
          <w:noProof/>
        </w:rPr>
        <w:instrText xml:space="preserve"> PAGEREF _Toc168550431 \h </w:instrText>
      </w:r>
      <w:r>
        <w:rPr>
          <w:noProof/>
        </w:rPr>
      </w:r>
      <w:r>
        <w:rPr>
          <w:noProof/>
        </w:rPr>
        <w:fldChar w:fldCharType="separate"/>
      </w:r>
      <w:r>
        <w:rPr>
          <w:noProof/>
        </w:rPr>
        <w:t>270</w:t>
      </w:r>
      <w:r>
        <w:rPr>
          <w:noProof/>
        </w:rPr>
        <w:fldChar w:fldCharType="end"/>
      </w:r>
    </w:p>
    <w:p w14:paraId="05B642C7" w14:textId="2BEA61B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SliceCommServicePatch</w:t>
      </w:r>
      <w:r>
        <w:rPr>
          <w:noProof/>
        </w:rPr>
        <w:tab/>
      </w:r>
      <w:r>
        <w:rPr>
          <w:noProof/>
        </w:rPr>
        <w:fldChar w:fldCharType="begin"/>
      </w:r>
      <w:r>
        <w:rPr>
          <w:noProof/>
        </w:rPr>
        <w:instrText xml:space="preserve"> PAGEREF _Toc168550432 \h </w:instrText>
      </w:r>
      <w:r>
        <w:rPr>
          <w:noProof/>
        </w:rPr>
      </w:r>
      <w:r>
        <w:rPr>
          <w:noProof/>
        </w:rPr>
        <w:fldChar w:fldCharType="separate"/>
      </w:r>
      <w:r>
        <w:rPr>
          <w:noProof/>
        </w:rPr>
        <w:t>270</w:t>
      </w:r>
      <w:r>
        <w:rPr>
          <w:noProof/>
        </w:rPr>
        <w:fldChar w:fldCharType="end"/>
      </w:r>
    </w:p>
    <w:p w14:paraId="3C2C89F6" w14:textId="15690A1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ServReq</w:t>
      </w:r>
      <w:r>
        <w:rPr>
          <w:noProof/>
        </w:rPr>
        <w:tab/>
      </w:r>
      <w:r>
        <w:rPr>
          <w:noProof/>
        </w:rPr>
        <w:fldChar w:fldCharType="begin"/>
      </w:r>
      <w:r>
        <w:rPr>
          <w:noProof/>
        </w:rPr>
        <w:instrText xml:space="preserve"> PAGEREF _Toc168550433 \h </w:instrText>
      </w:r>
      <w:r>
        <w:rPr>
          <w:noProof/>
        </w:rPr>
      </w:r>
      <w:r>
        <w:rPr>
          <w:noProof/>
        </w:rPr>
        <w:fldChar w:fldCharType="separate"/>
      </w:r>
      <w:r>
        <w:rPr>
          <w:noProof/>
        </w:rPr>
        <w:t>270</w:t>
      </w:r>
      <w:r>
        <w:rPr>
          <w:noProof/>
        </w:rPr>
        <w:fldChar w:fldCharType="end"/>
      </w:r>
    </w:p>
    <w:p w14:paraId="13B568A7" w14:textId="17F58ED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NetSliceInfo</w:t>
      </w:r>
      <w:r>
        <w:rPr>
          <w:noProof/>
        </w:rPr>
        <w:tab/>
      </w:r>
      <w:r>
        <w:rPr>
          <w:noProof/>
        </w:rPr>
        <w:fldChar w:fldCharType="begin"/>
      </w:r>
      <w:r>
        <w:rPr>
          <w:noProof/>
        </w:rPr>
        <w:instrText xml:space="preserve"> PAGEREF _Toc168550434 \h </w:instrText>
      </w:r>
      <w:r>
        <w:rPr>
          <w:noProof/>
        </w:rPr>
      </w:r>
      <w:r>
        <w:rPr>
          <w:noProof/>
        </w:rPr>
        <w:fldChar w:fldCharType="separate"/>
      </w:r>
      <w:r>
        <w:rPr>
          <w:noProof/>
        </w:rPr>
        <w:t>271</w:t>
      </w:r>
      <w:r>
        <w:rPr>
          <w:noProof/>
        </w:rPr>
        <w:fldChar w:fldCharType="end"/>
      </w:r>
    </w:p>
    <w:p w14:paraId="317C90AE" w14:textId="75A90B5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_Toc168550435 \h </w:instrText>
      </w:r>
      <w:r>
        <w:rPr>
          <w:noProof/>
        </w:rPr>
      </w:r>
      <w:r>
        <w:rPr>
          <w:noProof/>
        </w:rPr>
        <w:fldChar w:fldCharType="separate"/>
      </w:r>
      <w:r>
        <w:rPr>
          <w:noProof/>
        </w:rPr>
        <w:t>271</w:t>
      </w:r>
      <w:r>
        <w:rPr>
          <w:noProof/>
        </w:rPr>
        <w:fldChar w:fldCharType="end"/>
      </w:r>
    </w:p>
    <w:p w14:paraId="12C73E07" w14:textId="1C7D128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_Toc168550436 \h </w:instrText>
      </w:r>
      <w:r>
        <w:rPr>
          <w:noProof/>
        </w:rPr>
      </w:r>
      <w:r>
        <w:rPr>
          <w:noProof/>
        </w:rPr>
        <w:fldChar w:fldCharType="separate"/>
      </w:r>
      <w:r>
        <w:rPr>
          <w:noProof/>
        </w:rPr>
        <w:t>271</w:t>
      </w:r>
      <w:r>
        <w:rPr>
          <w:noProof/>
        </w:rPr>
        <w:fldChar w:fldCharType="end"/>
      </w:r>
    </w:p>
    <w:p w14:paraId="00A34BB8" w14:textId="2B77D94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_Toc168550437 \h </w:instrText>
      </w:r>
      <w:r>
        <w:rPr>
          <w:noProof/>
        </w:rPr>
      </w:r>
      <w:r>
        <w:rPr>
          <w:noProof/>
        </w:rPr>
        <w:fldChar w:fldCharType="separate"/>
      </w:r>
      <w:r>
        <w:rPr>
          <w:noProof/>
        </w:rPr>
        <w:t>271</w:t>
      </w:r>
      <w:r>
        <w:rPr>
          <w:noProof/>
        </w:rPr>
        <w:fldChar w:fldCharType="end"/>
      </w:r>
    </w:p>
    <w:p w14:paraId="139C75AA" w14:textId="6E03E29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_Toc168550438 \h </w:instrText>
      </w:r>
      <w:r>
        <w:rPr>
          <w:noProof/>
        </w:rPr>
      </w:r>
      <w:r>
        <w:rPr>
          <w:noProof/>
        </w:rPr>
        <w:fldChar w:fldCharType="separate"/>
      </w:r>
      <w:r>
        <w:rPr>
          <w:noProof/>
        </w:rPr>
        <w:t>271</w:t>
      </w:r>
      <w:r>
        <w:rPr>
          <w:noProof/>
        </w:rPr>
        <w:fldChar w:fldCharType="end"/>
      </w:r>
    </w:p>
    <w:p w14:paraId="745AA77D" w14:textId="757A3FE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_Toc168550439 \h </w:instrText>
      </w:r>
      <w:r>
        <w:rPr>
          <w:noProof/>
        </w:rPr>
      </w:r>
      <w:r>
        <w:rPr>
          <w:noProof/>
        </w:rPr>
        <w:fldChar w:fldCharType="separate"/>
      </w:r>
      <w:r>
        <w:rPr>
          <w:noProof/>
        </w:rPr>
        <w:t>271</w:t>
      </w:r>
      <w:r>
        <w:rPr>
          <w:noProof/>
        </w:rPr>
        <w:fldChar w:fldCharType="end"/>
      </w:r>
    </w:p>
    <w:p w14:paraId="54D85C9C" w14:textId="2A4B6AE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_Toc168550440 \h </w:instrText>
      </w:r>
      <w:r>
        <w:rPr>
          <w:noProof/>
        </w:rPr>
      </w:r>
      <w:r>
        <w:rPr>
          <w:noProof/>
        </w:rPr>
        <w:fldChar w:fldCharType="separate"/>
      </w:r>
      <w:r>
        <w:rPr>
          <w:noProof/>
        </w:rPr>
        <w:t>271</w:t>
      </w:r>
      <w:r>
        <w:rPr>
          <w:noProof/>
        </w:rPr>
        <w:fldChar w:fldCharType="end"/>
      </w:r>
    </w:p>
    <w:p w14:paraId="0B65A803" w14:textId="00BE2B7D"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_Toc168550441 \h </w:instrText>
      </w:r>
      <w:r>
        <w:rPr>
          <w:noProof/>
        </w:rPr>
      </w:r>
      <w:r>
        <w:rPr>
          <w:noProof/>
        </w:rPr>
        <w:fldChar w:fldCharType="separate"/>
      </w:r>
      <w:r>
        <w:rPr>
          <w:noProof/>
        </w:rPr>
        <w:t>271</w:t>
      </w:r>
      <w:r>
        <w:rPr>
          <w:noProof/>
        </w:rPr>
        <w:fldChar w:fldCharType="end"/>
      </w:r>
    </w:p>
    <w:p w14:paraId="55EB3EAD" w14:textId="32D581B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_Toc168550442 \h </w:instrText>
      </w:r>
      <w:r>
        <w:rPr>
          <w:noProof/>
        </w:rPr>
      </w:r>
      <w:r>
        <w:rPr>
          <w:noProof/>
        </w:rPr>
        <w:fldChar w:fldCharType="separate"/>
      </w:r>
      <w:r>
        <w:rPr>
          <w:noProof/>
        </w:rPr>
        <w:t>271</w:t>
      </w:r>
      <w:r>
        <w:rPr>
          <w:noProof/>
        </w:rPr>
        <w:fldChar w:fldCharType="end"/>
      </w:r>
    </w:p>
    <w:p w14:paraId="3CD0468B" w14:textId="13E1CA8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_Toc168550443 \h </w:instrText>
      </w:r>
      <w:r>
        <w:rPr>
          <w:noProof/>
        </w:rPr>
      </w:r>
      <w:r>
        <w:rPr>
          <w:noProof/>
        </w:rPr>
        <w:fldChar w:fldCharType="separate"/>
      </w:r>
      <w:r>
        <w:rPr>
          <w:noProof/>
        </w:rPr>
        <w:t>271</w:t>
      </w:r>
      <w:r>
        <w:rPr>
          <w:noProof/>
        </w:rPr>
        <w:fldChar w:fldCharType="end"/>
      </w:r>
    </w:p>
    <w:p w14:paraId="1D2F1837" w14:textId="6045CA2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_Toc168550444 \h </w:instrText>
      </w:r>
      <w:r>
        <w:rPr>
          <w:noProof/>
        </w:rPr>
      </w:r>
      <w:r>
        <w:rPr>
          <w:noProof/>
        </w:rPr>
        <w:fldChar w:fldCharType="separate"/>
      </w:r>
      <w:r>
        <w:rPr>
          <w:noProof/>
        </w:rPr>
        <w:t>272</w:t>
      </w:r>
      <w:r>
        <w:rPr>
          <w:noProof/>
        </w:rPr>
        <w:fldChar w:fldCharType="end"/>
      </w:r>
    </w:p>
    <w:p w14:paraId="32C0C807" w14:textId="3D80329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_Toc168550445 \h </w:instrText>
      </w:r>
      <w:r>
        <w:rPr>
          <w:noProof/>
        </w:rPr>
      </w:r>
      <w:r>
        <w:rPr>
          <w:noProof/>
        </w:rPr>
        <w:fldChar w:fldCharType="separate"/>
      </w:r>
      <w:r>
        <w:rPr>
          <w:noProof/>
        </w:rPr>
        <w:t>272</w:t>
      </w:r>
      <w:r>
        <w:rPr>
          <w:noProof/>
        </w:rPr>
        <w:fldChar w:fldCharType="end"/>
      </w:r>
    </w:p>
    <w:p w14:paraId="28C68A6A" w14:textId="73E4AA3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6.11</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_Toc168550446 \h </w:instrText>
      </w:r>
      <w:r>
        <w:rPr>
          <w:noProof/>
        </w:rPr>
      </w:r>
      <w:r>
        <w:rPr>
          <w:noProof/>
        </w:rPr>
        <w:fldChar w:fldCharType="separate"/>
      </w:r>
      <w:r>
        <w:rPr>
          <w:noProof/>
        </w:rPr>
        <w:t>272</w:t>
      </w:r>
      <w:r>
        <w:rPr>
          <w:noProof/>
        </w:rPr>
        <w:fldChar w:fldCharType="end"/>
      </w:r>
    </w:p>
    <w:p w14:paraId="63B8BE20" w14:textId="4FD40936"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 API</w:t>
      </w:r>
      <w:r>
        <w:rPr>
          <w:noProof/>
        </w:rPr>
        <w:tab/>
      </w:r>
      <w:r>
        <w:rPr>
          <w:noProof/>
        </w:rPr>
        <w:fldChar w:fldCharType="begin"/>
      </w:r>
      <w:r>
        <w:rPr>
          <w:noProof/>
        </w:rPr>
        <w:instrText xml:space="preserve"> PAGEREF _Toc168550447 \h </w:instrText>
      </w:r>
      <w:r>
        <w:rPr>
          <w:noProof/>
        </w:rPr>
      </w:r>
      <w:r>
        <w:rPr>
          <w:noProof/>
        </w:rPr>
        <w:fldChar w:fldCharType="separate"/>
      </w:r>
      <w:r>
        <w:rPr>
          <w:noProof/>
        </w:rPr>
        <w:t>272</w:t>
      </w:r>
      <w:r>
        <w:rPr>
          <w:noProof/>
        </w:rPr>
        <w:fldChar w:fldCharType="end"/>
      </w:r>
    </w:p>
    <w:p w14:paraId="4162C59D" w14:textId="60F421C4"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_Toc168550448 \h </w:instrText>
      </w:r>
      <w:r>
        <w:rPr>
          <w:noProof/>
        </w:rPr>
      </w:r>
      <w:r>
        <w:rPr>
          <w:noProof/>
        </w:rPr>
        <w:fldChar w:fldCharType="separate"/>
      </w:r>
      <w:r>
        <w:rPr>
          <w:noProof/>
        </w:rPr>
        <w:t>272</w:t>
      </w:r>
      <w:r>
        <w:rPr>
          <w:noProof/>
        </w:rPr>
        <w:fldChar w:fldCharType="end"/>
      </w:r>
    </w:p>
    <w:p w14:paraId="0543F8C6" w14:textId="6913698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_Toc168550449 \h </w:instrText>
      </w:r>
      <w:r>
        <w:rPr>
          <w:noProof/>
        </w:rPr>
      </w:r>
      <w:r>
        <w:rPr>
          <w:noProof/>
        </w:rPr>
        <w:fldChar w:fldCharType="separate"/>
      </w:r>
      <w:r>
        <w:rPr>
          <w:noProof/>
        </w:rPr>
        <w:t>272</w:t>
      </w:r>
      <w:r>
        <w:rPr>
          <w:noProof/>
        </w:rPr>
        <w:fldChar w:fldCharType="end"/>
      </w:r>
    </w:p>
    <w:p w14:paraId="1BAB6427" w14:textId="406D274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_Toc168550450 \h </w:instrText>
      </w:r>
      <w:r>
        <w:rPr>
          <w:noProof/>
        </w:rPr>
      </w:r>
      <w:r>
        <w:rPr>
          <w:noProof/>
        </w:rPr>
        <w:fldChar w:fldCharType="separate"/>
      </w:r>
      <w:r>
        <w:rPr>
          <w:noProof/>
        </w:rPr>
        <w:t>273</w:t>
      </w:r>
      <w:r>
        <w:rPr>
          <w:noProof/>
        </w:rPr>
        <w:fldChar w:fldCharType="end"/>
      </w:r>
    </w:p>
    <w:p w14:paraId="192DE3B1" w14:textId="65EB2EC4"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_Toc168550451 \h </w:instrText>
      </w:r>
      <w:r>
        <w:rPr>
          <w:noProof/>
        </w:rPr>
      </w:r>
      <w:r>
        <w:rPr>
          <w:noProof/>
        </w:rPr>
        <w:fldChar w:fldCharType="separate"/>
      </w:r>
      <w:r>
        <w:rPr>
          <w:noProof/>
        </w:rPr>
        <w:t>273</w:t>
      </w:r>
      <w:r>
        <w:rPr>
          <w:noProof/>
        </w:rPr>
        <w:fldChar w:fldCharType="end"/>
      </w:r>
    </w:p>
    <w:p w14:paraId="1084C7A2" w14:textId="2549121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_Toc168550452 \h </w:instrText>
      </w:r>
      <w:r>
        <w:rPr>
          <w:noProof/>
        </w:rPr>
      </w:r>
      <w:r>
        <w:rPr>
          <w:noProof/>
        </w:rPr>
        <w:fldChar w:fldCharType="separate"/>
      </w:r>
      <w:r>
        <w:rPr>
          <w:noProof/>
        </w:rPr>
        <w:t>273</w:t>
      </w:r>
      <w:r>
        <w:rPr>
          <w:noProof/>
        </w:rPr>
        <w:fldChar w:fldCharType="end"/>
      </w:r>
    </w:p>
    <w:p w14:paraId="50EB4C85" w14:textId="67AED7E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Request</w:t>
      </w:r>
      <w:r>
        <w:rPr>
          <w:noProof/>
        </w:rPr>
        <w:tab/>
      </w:r>
      <w:r>
        <w:rPr>
          <w:noProof/>
        </w:rPr>
        <w:fldChar w:fldCharType="begin"/>
      </w:r>
      <w:r>
        <w:rPr>
          <w:noProof/>
        </w:rPr>
        <w:instrText xml:space="preserve"> PAGEREF _Toc168550453 \h </w:instrText>
      </w:r>
      <w:r>
        <w:rPr>
          <w:noProof/>
        </w:rPr>
      </w:r>
      <w:r>
        <w:rPr>
          <w:noProof/>
        </w:rPr>
        <w:fldChar w:fldCharType="separate"/>
      </w:r>
      <w:r>
        <w:rPr>
          <w:noProof/>
        </w:rPr>
        <w:t>273</w:t>
      </w:r>
      <w:r>
        <w:rPr>
          <w:noProof/>
        </w:rPr>
        <w:fldChar w:fldCharType="end"/>
      </w:r>
    </w:p>
    <w:p w14:paraId="6DE36CC5" w14:textId="638C882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_Toc168550454 \h </w:instrText>
      </w:r>
      <w:r>
        <w:rPr>
          <w:noProof/>
        </w:rPr>
      </w:r>
      <w:r>
        <w:rPr>
          <w:noProof/>
        </w:rPr>
        <w:fldChar w:fldCharType="separate"/>
      </w:r>
      <w:r>
        <w:rPr>
          <w:noProof/>
        </w:rPr>
        <w:t>273</w:t>
      </w:r>
      <w:r>
        <w:rPr>
          <w:noProof/>
        </w:rPr>
        <w:fldChar w:fldCharType="end"/>
      </w:r>
    </w:p>
    <w:p w14:paraId="48D0B555" w14:textId="7A7679E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_Toc168550455 \h </w:instrText>
      </w:r>
      <w:r>
        <w:rPr>
          <w:noProof/>
        </w:rPr>
      </w:r>
      <w:r>
        <w:rPr>
          <w:noProof/>
        </w:rPr>
        <w:fldChar w:fldCharType="separate"/>
      </w:r>
      <w:r>
        <w:rPr>
          <w:noProof/>
        </w:rPr>
        <w:t>273</w:t>
      </w:r>
      <w:r>
        <w:rPr>
          <w:noProof/>
        </w:rPr>
        <w:fldChar w:fldCharType="end"/>
      </w:r>
    </w:p>
    <w:p w14:paraId="09C949C9" w14:textId="45E163F8"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_Toc168550456 \h </w:instrText>
      </w:r>
      <w:r>
        <w:rPr>
          <w:noProof/>
        </w:rPr>
      </w:r>
      <w:r>
        <w:rPr>
          <w:noProof/>
        </w:rPr>
        <w:fldChar w:fldCharType="separate"/>
      </w:r>
      <w:r>
        <w:rPr>
          <w:noProof/>
        </w:rPr>
        <w:t>274</w:t>
      </w:r>
      <w:r>
        <w:rPr>
          <w:noProof/>
        </w:rPr>
        <w:fldChar w:fldCharType="end"/>
      </w:r>
    </w:p>
    <w:p w14:paraId="0A205793" w14:textId="2BC1E07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_Toc168550457 \h </w:instrText>
      </w:r>
      <w:r>
        <w:rPr>
          <w:noProof/>
        </w:rPr>
      </w:r>
      <w:r>
        <w:rPr>
          <w:noProof/>
        </w:rPr>
        <w:fldChar w:fldCharType="separate"/>
      </w:r>
      <w:r>
        <w:rPr>
          <w:noProof/>
        </w:rPr>
        <w:t>274</w:t>
      </w:r>
      <w:r>
        <w:rPr>
          <w:noProof/>
        </w:rPr>
        <w:fldChar w:fldCharType="end"/>
      </w:r>
    </w:p>
    <w:p w14:paraId="15CC54AF" w14:textId="655574C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Monitoring Notification</w:t>
      </w:r>
      <w:r>
        <w:rPr>
          <w:noProof/>
        </w:rPr>
        <w:tab/>
      </w:r>
      <w:r>
        <w:rPr>
          <w:noProof/>
        </w:rPr>
        <w:fldChar w:fldCharType="begin"/>
      </w:r>
      <w:r>
        <w:rPr>
          <w:noProof/>
        </w:rPr>
        <w:instrText xml:space="preserve"> PAGEREF _Toc168550458 \h </w:instrText>
      </w:r>
      <w:r>
        <w:rPr>
          <w:noProof/>
        </w:rPr>
      </w:r>
      <w:r>
        <w:rPr>
          <w:noProof/>
        </w:rPr>
        <w:fldChar w:fldCharType="separate"/>
      </w:r>
      <w:r>
        <w:rPr>
          <w:noProof/>
        </w:rPr>
        <w:t>275</w:t>
      </w:r>
      <w:r>
        <w:rPr>
          <w:noProof/>
        </w:rPr>
        <w:fldChar w:fldCharType="end"/>
      </w:r>
    </w:p>
    <w:p w14:paraId="5AD96C7A" w14:textId="157C57D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_Toc168550459 \h </w:instrText>
      </w:r>
      <w:r>
        <w:rPr>
          <w:noProof/>
        </w:rPr>
      </w:r>
      <w:r>
        <w:rPr>
          <w:noProof/>
        </w:rPr>
        <w:fldChar w:fldCharType="separate"/>
      </w:r>
      <w:r>
        <w:rPr>
          <w:noProof/>
        </w:rPr>
        <w:t>275</w:t>
      </w:r>
      <w:r>
        <w:rPr>
          <w:noProof/>
        </w:rPr>
        <w:fldChar w:fldCharType="end"/>
      </w:r>
    </w:p>
    <w:p w14:paraId="62237948" w14:textId="6A32452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_Toc168550460 \h </w:instrText>
      </w:r>
      <w:r>
        <w:rPr>
          <w:noProof/>
        </w:rPr>
      </w:r>
      <w:r>
        <w:rPr>
          <w:noProof/>
        </w:rPr>
        <w:fldChar w:fldCharType="separate"/>
      </w:r>
      <w:r>
        <w:rPr>
          <w:noProof/>
        </w:rPr>
        <w:t>275</w:t>
      </w:r>
      <w:r>
        <w:rPr>
          <w:noProof/>
        </w:rPr>
        <w:fldChar w:fldCharType="end"/>
      </w:r>
    </w:p>
    <w:p w14:paraId="05F0ADC1" w14:textId="5F85B47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_Toc168550461 \h </w:instrText>
      </w:r>
      <w:r>
        <w:rPr>
          <w:noProof/>
        </w:rPr>
      </w:r>
      <w:r>
        <w:rPr>
          <w:noProof/>
        </w:rPr>
        <w:fldChar w:fldCharType="separate"/>
      </w:r>
      <w:r>
        <w:rPr>
          <w:noProof/>
        </w:rPr>
        <w:t>275</w:t>
      </w:r>
      <w:r>
        <w:rPr>
          <w:noProof/>
        </w:rPr>
        <w:fldChar w:fldCharType="end"/>
      </w:r>
    </w:p>
    <w:p w14:paraId="7D467C7B" w14:textId="44D38004"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_Toc168550462 \h </w:instrText>
      </w:r>
      <w:r>
        <w:rPr>
          <w:noProof/>
        </w:rPr>
      </w:r>
      <w:r>
        <w:rPr>
          <w:noProof/>
        </w:rPr>
        <w:fldChar w:fldCharType="separate"/>
      </w:r>
      <w:r>
        <w:rPr>
          <w:noProof/>
        </w:rPr>
        <w:t>275</w:t>
      </w:r>
      <w:r>
        <w:rPr>
          <w:noProof/>
        </w:rPr>
        <w:fldChar w:fldCharType="end"/>
      </w:r>
    </w:p>
    <w:p w14:paraId="142283CE" w14:textId="46C5B41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_Toc168550463 \h </w:instrText>
      </w:r>
      <w:r>
        <w:rPr>
          <w:noProof/>
        </w:rPr>
      </w:r>
      <w:r>
        <w:rPr>
          <w:noProof/>
        </w:rPr>
        <w:fldChar w:fldCharType="separate"/>
      </w:r>
      <w:r>
        <w:rPr>
          <w:noProof/>
        </w:rPr>
        <w:t>276</w:t>
      </w:r>
      <w:r>
        <w:rPr>
          <w:noProof/>
        </w:rPr>
        <w:fldChar w:fldCharType="end"/>
      </w:r>
    </w:p>
    <w:p w14:paraId="0B2738E6" w14:textId="08236AE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_Toc168550464 \h </w:instrText>
      </w:r>
      <w:r>
        <w:rPr>
          <w:noProof/>
        </w:rPr>
      </w:r>
      <w:r>
        <w:rPr>
          <w:noProof/>
        </w:rPr>
        <w:fldChar w:fldCharType="separate"/>
      </w:r>
      <w:r>
        <w:rPr>
          <w:noProof/>
        </w:rPr>
        <w:t>276</w:t>
      </w:r>
      <w:r>
        <w:rPr>
          <w:noProof/>
        </w:rPr>
        <w:fldChar w:fldCharType="end"/>
      </w:r>
    </w:p>
    <w:p w14:paraId="7ABE98D5" w14:textId="47AAE70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_Toc168550465 \h </w:instrText>
      </w:r>
      <w:r>
        <w:rPr>
          <w:noProof/>
        </w:rPr>
      </w:r>
      <w:r>
        <w:rPr>
          <w:noProof/>
        </w:rPr>
        <w:fldChar w:fldCharType="separate"/>
      </w:r>
      <w:r>
        <w:rPr>
          <w:noProof/>
        </w:rPr>
        <w:t>276</w:t>
      </w:r>
      <w:r>
        <w:rPr>
          <w:noProof/>
        </w:rPr>
        <w:fldChar w:fldCharType="end"/>
      </w:r>
    </w:p>
    <w:p w14:paraId="7CFA15F1" w14:textId="3FEACAA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_Toc168550466 \h </w:instrText>
      </w:r>
      <w:r>
        <w:rPr>
          <w:noProof/>
        </w:rPr>
      </w:r>
      <w:r>
        <w:rPr>
          <w:noProof/>
        </w:rPr>
        <w:fldChar w:fldCharType="separate"/>
      </w:r>
      <w:r>
        <w:rPr>
          <w:noProof/>
        </w:rPr>
        <w:t>276</w:t>
      </w:r>
      <w:r>
        <w:rPr>
          <w:noProof/>
        </w:rPr>
        <w:fldChar w:fldCharType="end"/>
      </w:r>
    </w:p>
    <w:p w14:paraId="2128B46A" w14:textId="576DABC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InterPlmnServContReq</w:t>
      </w:r>
      <w:r>
        <w:rPr>
          <w:noProof/>
        </w:rPr>
        <w:tab/>
      </w:r>
      <w:r>
        <w:rPr>
          <w:noProof/>
        </w:rPr>
        <w:fldChar w:fldCharType="begin"/>
      </w:r>
      <w:r>
        <w:rPr>
          <w:noProof/>
        </w:rPr>
        <w:instrText xml:space="preserve"> PAGEREF _Toc168550467 \h </w:instrText>
      </w:r>
      <w:r>
        <w:rPr>
          <w:noProof/>
        </w:rPr>
      </w:r>
      <w:r>
        <w:rPr>
          <w:noProof/>
        </w:rPr>
        <w:fldChar w:fldCharType="separate"/>
      </w:r>
      <w:r>
        <w:rPr>
          <w:noProof/>
        </w:rPr>
        <w:t>277</w:t>
      </w:r>
      <w:r>
        <w:rPr>
          <w:noProof/>
        </w:rPr>
        <w:fldChar w:fldCharType="end"/>
      </w:r>
    </w:p>
    <w:p w14:paraId="319E15B5" w14:textId="4561A92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AppReqs</w:t>
      </w:r>
      <w:r>
        <w:rPr>
          <w:noProof/>
        </w:rPr>
        <w:tab/>
      </w:r>
      <w:r>
        <w:rPr>
          <w:noProof/>
        </w:rPr>
        <w:fldChar w:fldCharType="begin"/>
      </w:r>
      <w:r>
        <w:rPr>
          <w:noProof/>
        </w:rPr>
        <w:instrText xml:space="preserve"> PAGEREF _Toc168550468 \h </w:instrText>
      </w:r>
      <w:r>
        <w:rPr>
          <w:noProof/>
        </w:rPr>
      </w:r>
      <w:r>
        <w:rPr>
          <w:noProof/>
        </w:rPr>
        <w:fldChar w:fldCharType="separate"/>
      </w:r>
      <w:r>
        <w:rPr>
          <w:noProof/>
        </w:rPr>
        <w:t>277</w:t>
      </w:r>
      <w:r>
        <w:rPr>
          <w:noProof/>
        </w:rPr>
        <w:fldChar w:fldCharType="end"/>
      </w:r>
    </w:p>
    <w:p w14:paraId="18B39A5F" w14:textId="7FF661C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InterPlmnServContNotif</w:t>
      </w:r>
      <w:r>
        <w:rPr>
          <w:noProof/>
        </w:rPr>
        <w:tab/>
      </w:r>
      <w:r>
        <w:rPr>
          <w:noProof/>
        </w:rPr>
        <w:fldChar w:fldCharType="begin"/>
      </w:r>
      <w:r>
        <w:rPr>
          <w:noProof/>
        </w:rPr>
        <w:instrText xml:space="preserve"> PAGEREF _Toc168550469 \h </w:instrText>
      </w:r>
      <w:r>
        <w:rPr>
          <w:noProof/>
        </w:rPr>
      </w:r>
      <w:r>
        <w:rPr>
          <w:noProof/>
        </w:rPr>
        <w:fldChar w:fldCharType="separate"/>
      </w:r>
      <w:r>
        <w:rPr>
          <w:noProof/>
        </w:rPr>
        <w:t>278</w:t>
      </w:r>
      <w:r>
        <w:rPr>
          <w:noProof/>
        </w:rPr>
        <w:fldChar w:fldCharType="end"/>
      </w:r>
    </w:p>
    <w:p w14:paraId="3D35EB47" w14:textId="20D7DD9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_Toc168550470 \h </w:instrText>
      </w:r>
      <w:r>
        <w:rPr>
          <w:noProof/>
        </w:rPr>
      </w:r>
      <w:r>
        <w:rPr>
          <w:noProof/>
        </w:rPr>
        <w:fldChar w:fldCharType="separate"/>
      </w:r>
      <w:r>
        <w:rPr>
          <w:noProof/>
        </w:rPr>
        <w:t>278</w:t>
      </w:r>
      <w:r>
        <w:rPr>
          <w:noProof/>
        </w:rPr>
        <w:fldChar w:fldCharType="end"/>
      </w:r>
    </w:p>
    <w:p w14:paraId="588FE88B" w14:textId="2C845C9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_Toc168550471 \h </w:instrText>
      </w:r>
      <w:r>
        <w:rPr>
          <w:noProof/>
        </w:rPr>
      </w:r>
      <w:r>
        <w:rPr>
          <w:noProof/>
        </w:rPr>
        <w:fldChar w:fldCharType="separate"/>
      </w:r>
      <w:r>
        <w:rPr>
          <w:noProof/>
        </w:rPr>
        <w:t>278</w:t>
      </w:r>
      <w:r>
        <w:rPr>
          <w:noProof/>
        </w:rPr>
        <w:fldChar w:fldCharType="end"/>
      </w:r>
    </w:p>
    <w:p w14:paraId="23D90FF6" w14:textId="25D94EC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_Toc168550472 \h </w:instrText>
      </w:r>
      <w:r>
        <w:rPr>
          <w:noProof/>
        </w:rPr>
      </w:r>
      <w:r>
        <w:rPr>
          <w:noProof/>
        </w:rPr>
        <w:fldChar w:fldCharType="separate"/>
      </w:r>
      <w:r>
        <w:rPr>
          <w:noProof/>
        </w:rPr>
        <w:t>278</w:t>
      </w:r>
      <w:r>
        <w:rPr>
          <w:noProof/>
        </w:rPr>
        <w:fldChar w:fldCharType="end"/>
      </w:r>
    </w:p>
    <w:p w14:paraId="594626AF" w14:textId="4AA94C0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ServContReq</w:t>
      </w:r>
      <w:r>
        <w:rPr>
          <w:noProof/>
        </w:rPr>
        <w:tab/>
      </w:r>
      <w:r>
        <w:rPr>
          <w:noProof/>
        </w:rPr>
        <w:fldChar w:fldCharType="begin"/>
      </w:r>
      <w:r>
        <w:rPr>
          <w:noProof/>
        </w:rPr>
        <w:instrText xml:space="preserve"> PAGEREF _Toc168550473 \h </w:instrText>
      </w:r>
      <w:r>
        <w:rPr>
          <w:noProof/>
        </w:rPr>
      </w:r>
      <w:r>
        <w:rPr>
          <w:noProof/>
        </w:rPr>
        <w:fldChar w:fldCharType="separate"/>
      </w:r>
      <w:r>
        <w:rPr>
          <w:noProof/>
        </w:rPr>
        <w:t>278</w:t>
      </w:r>
      <w:r>
        <w:rPr>
          <w:noProof/>
        </w:rPr>
        <w:fldChar w:fldCharType="end"/>
      </w:r>
    </w:p>
    <w:p w14:paraId="7346EB00" w14:textId="0D7FFB7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_Toc168550474 \h </w:instrText>
      </w:r>
      <w:r>
        <w:rPr>
          <w:noProof/>
        </w:rPr>
      </w:r>
      <w:r>
        <w:rPr>
          <w:noProof/>
        </w:rPr>
        <w:fldChar w:fldCharType="separate"/>
      </w:r>
      <w:r>
        <w:rPr>
          <w:noProof/>
        </w:rPr>
        <w:t>278</w:t>
      </w:r>
      <w:r>
        <w:rPr>
          <w:noProof/>
        </w:rPr>
        <w:fldChar w:fldCharType="end"/>
      </w:r>
    </w:p>
    <w:p w14:paraId="02B260A1" w14:textId="6A033A8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_Toc168550475 \h </w:instrText>
      </w:r>
      <w:r>
        <w:rPr>
          <w:noProof/>
        </w:rPr>
      </w:r>
      <w:r>
        <w:rPr>
          <w:noProof/>
        </w:rPr>
        <w:fldChar w:fldCharType="separate"/>
      </w:r>
      <w:r>
        <w:rPr>
          <w:noProof/>
        </w:rPr>
        <w:t>279</w:t>
      </w:r>
      <w:r>
        <w:rPr>
          <w:noProof/>
        </w:rPr>
        <w:fldChar w:fldCharType="end"/>
      </w:r>
    </w:p>
    <w:p w14:paraId="1031BD42" w14:textId="6014946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_Toc168550476 \h </w:instrText>
      </w:r>
      <w:r>
        <w:rPr>
          <w:noProof/>
        </w:rPr>
      </w:r>
      <w:r>
        <w:rPr>
          <w:noProof/>
        </w:rPr>
        <w:fldChar w:fldCharType="separate"/>
      </w:r>
      <w:r>
        <w:rPr>
          <w:noProof/>
        </w:rPr>
        <w:t>279</w:t>
      </w:r>
      <w:r>
        <w:rPr>
          <w:noProof/>
        </w:rPr>
        <w:fldChar w:fldCharType="end"/>
      </w:r>
    </w:p>
    <w:p w14:paraId="5F364C5E" w14:textId="000B29C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_Toc168550477 \h </w:instrText>
      </w:r>
      <w:r>
        <w:rPr>
          <w:noProof/>
        </w:rPr>
      </w:r>
      <w:r>
        <w:rPr>
          <w:noProof/>
        </w:rPr>
        <w:fldChar w:fldCharType="separate"/>
      </w:r>
      <w:r>
        <w:rPr>
          <w:noProof/>
        </w:rPr>
        <w:t>279</w:t>
      </w:r>
      <w:r>
        <w:rPr>
          <w:noProof/>
        </w:rPr>
        <w:fldChar w:fldCharType="end"/>
      </w:r>
    </w:p>
    <w:p w14:paraId="411C9641" w14:textId="1D34E54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_Toc168550478 \h </w:instrText>
      </w:r>
      <w:r>
        <w:rPr>
          <w:noProof/>
        </w:rPr>
      </w:r>
      <w:r>
        <w:rPr>
          <w:noProof/>
        </w:rPr>
        <w:fldChar w:fldCharType="separate"/>
      </w:r>
      <w:r>
        <w:rPr>
          <w:noProof/>
        </w:rPr>
        <w:t>279</w:t>
      </w:r>
      <w:r>
        <w:rPr>
          <w:noProof/>
        </w:rPr>
        <w:fldChar w:fldCharType="end"/>
      </w:r>
    </w:p>
    <w:p w14:paraId="00BD08DE" w14:textId="592231C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_Toc168550479 \h </w:instrText>
      </w:r>
      <w:r>
        <w:rPr>
          <w:noProof/>
        </w:rPr>
      </w:r>
      <w:r>
        <w:rPr>
          <w:noProof/>
        </w:rPr>
        <w:fldChar w:fldCharType="separate"/>
      </w:r>
      <w:r>
        <w:rPr>
          <w:noProof/>
        </w:rPr>
        <w:t>279</w:t>
      </w:r>
      <w:r>
        <w:rPr>
          <w:noProof/>
        </w:rPr>
        <w:fldChar w:fldCharType="end"/>
      </w:r>
    </w:p>
    <w:p w14:paraId="6F09EA89" w14:textId="61EBC1B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_Toc168550480 \h </w:instrText>
      </w:r>
      <w:r>
        <w:rPr>
          <w:noProof/>
        </w:rPr>
      </w:r>
      <w:r>
        <w:rPr>
          <w:noProof/>
        </w:rPr>
        <w:fldChar w:fldCharType="separate"/>
      </w:r>
      <w:r>
        <w:rPr>
          <w:noProof/>
        </w:rPr>
        <w:t>279</w:t>
      </w:r>
      <w:r>
        <w:rPr>
          <w:noProof/>
        </w:rPr>
        <w:fldChar w:fldCharType="end"/>
      </w:r>
    </w:p>
    <w:p w14:paraId="6A778B52" w14:textId="6AA1082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_Toc168550481 \h </w:instrText>
      </w:r>
      <w:r>
        <w:rPr>
          <w:noProof/>
        </w:rPr>
      </w:r>
      <w:r>
        <w:rPr>
          <w:noProof/>
        </w:rPr>
        <w:fldChar w:fldCharType="separate"/>
      </w:r>
      <w:r>
        <w:rPr>
          <w:noProof/>
        </w:rPr>
        <w:t>279</w:t>
      </w:r>
      <w:r>
        <w:rPr>
          <w:noProof/>
        </w:rPr>
        <w:fldChar w:fldCharType="end"/>
      </w:r>
    </w:p>
    <w:p w14:paraId="0728B06B" w14:textId="26115B2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_Toc168550482 \h </w:instrText>
      </w:r>
      <w:r>
        <w:rPr>
          <w:noProof/>
        </w:rPr>
      </w:r>
      <w:r>
        <w:rPr>
          <w:noProof/>
        </w:rPr>
        <w:fldChar w:fldCharType="separate"/>
      </w:r>
      <w:r>
        <w:rPr>
          <w:noProof/>
        </w:rPr>
        <w:t>279</w:t>
      </w:r>
      <w:r>
        <w:rPr>
          <w:noProof/>
        </w:rPr>
        <w:fldChar w:fldCharType="end"/>
      </w:r>
    </w:p>
    <w:p w14:paraId="3F04B45D" w14:textId="0BF5D80E"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Pr>
          <w:rFonts w:asciiTheme="minorHAnsi" w:eastAsiaTheme="minorEastAsia" w:hAnsiTheme="minorHAnsi" w:cstheme="minorBidi"/>
          <w:noProof/>
          <w:kern w:val="2"/>
          <w:sz w:val="21"/>
          <w:szCs w:val="22"/>
          <w:lang w:val="en-US" w:eastAsia="zh-CN"/>
          <w14:ligatures w14:val="standardContextual"/>
        </w:rPr>
        <w:tab/>
      </w:r>
      <w:r>
        <w:rPr>
          <w:noProof/>
        </w:rPr>
        <w:t>NSCE_NSDiagnostics API</w:t>
      </w:r>
      <w:r>
        <w:rPr>
          <w:noProof/>
        </w:rPr>
        <w:tab/>
      </w:r>
      <w:r>
        <w:rPr>
          <w:noProof/>
        </w:rPr>
        <w:fldChar w:fldCharType="begin"/>
      </w:r>
      <w:r>
        <w:rPr>
          <w:noProof/>
        </w:rPr>
        <w:instrText xml:space="preserve"> PAGEREF _Toc168550483 \h </w:instrText>
      </w:r>
      <w:r>
        <w:rPr>
          <w:noProof/>
        </w:rPr>
      </w:r>
      <w:r>
        <w:rPr>
          <w:noProof/>
        </w:rPr>
        <w:fldChar w:fldCharType="separate"/>
      </w:r>
      <w:r>
        <w:rPr>
          <w:noProof/>
        </w:rPr>
        <w:t>280</w:t>
      </w:r>
      <w:r>
        <w:rPr>
          <w:noProof/>
        </w:rPr>
        <w:fldChar w:fldCharType="end"/>
      </w:r>
    </w:p>
    <w:p w14:paraId="3288362B" w14:textId="7A653A1F"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6.13.1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_Toc168550484 \h </w:instrText>
      </w:r>
      <w:r>
        <w:rPr>
          <w:noProof/>
        </w:rPr>
      </w:r>
      <w:r>
        <w:rPr>
          <w:noProof/>
        </w:rPr>
        <w:fldChar w:fldCharType="separate"/>
      </w:r>
      <w:r>
        <w:rPr>
          <w:noProof/>
        </w:rPr>
        <w:t>280</w:t>
      </w:r>
      <w:r>
        <w:rPr>
          <w:noProof/>
        </w:rPr>
        <w:fldChar w:fldCharType="end"/>
      </w:r>
    </w:p>
    <w:p w14:paraId="2E92D60E" w14:textId="72B2AFA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_Toc168550485 \h </w:instrText>
      </w:r>
      <w:r>
        <w:rPr>
          <w:noProof/>
        </w:rPr>
      </w:r>
      <w:r>
        <w:rPr>
          <w:noProof/>
        </w:rPr>
        <w:fldChar w:fldCharType="separate"/>
      </w:r>
      <w:r>
        <w:rPr>
          <w:noProof/>
        </w:rPr>
        <w:t>280</w:t>
      </w:r>
      <w:r>
        <w:rPr>
          <w:noProof/>
        </w:rPr>
        <w:fldChar w:fldCharType="end"/>
      </w:r>
    </w:p>
    <w:p w14:paraId="522AA709" w14:textId="257B035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6.13.3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Resources</w:t>
      </w:r>
      <w:r>
        <w:rPr>
          <w:noProof/>
        </w:rPr>
        <w:tab/>
      </w:r>
      <w:r>
        <w:rPr>
          <w:noProof/>
        </w:rPr>
        <w:fldChar w:fldCharType="begin"/>
      </w:r>
      <w:r>
        <w:rPr>
          <w:noProof/>
        </w:rPr>
        <w:instrText xml:space="preserve"> PAGEREF _Toc168550486 \h </w:instrText>
      </w:r>
      <w:r>
        <w:rPr>
          <w:noProof/>
        </w:rPr>
      </w:r>
      <w:r>
        <w:rPr>
          <w:noProof/>
        </w:rPr>
        <w:fldChar w:fldCharType="separate"/>
      </w:r>
      <w:r>
        <w:rPr>
          <w:noProof/>
        </w:rPr>
        <w:t>280</w:t>
      </w:r>
      <w:r>
        <w:rPr>
          <w:noProof/>
        </w:rPr>
        <w:fldChar w:fldCharType="end"/>
      </w:r>
    </w:p>
    <w:p w14:paraId="4956D6D7" w14:textId="77C0277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6.13.4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Custom Operations without associated resources</w:t>
      </w:r>
      <w:r>
        <w:rPr>
          <w:noProof/>
        </w:rPr>
        <w:tab/>
      </w:r>
      <w:r>
        <w:rPr>
          <w:noProof/>
        </w:rPr>
        <w:fldChar w:fldCharType="begin"/>
      </w:r>
      <w:r>
        <w:rPr>
          <w:noProof/>
        </w:rPr>
        <w:instrText xml:space="preserve"> PAGEREF _Toc168550487 \h </w:instrText>
      </w:r>
      <w:r>
        <w:rPr>
          <w:noProof/>
        </w:rPr>
      </w:r>
      <w:r>
        <w:rPr>
          <w:noProof/>
        </w:rPr>
        <w:fldChar w:fldCharType="separate"/>
      </w:r>
      <w:r>
        <w:rPr>
          <w:noProof/>
        </w:rPr>
        <w:t>280</w:t>
      </w:r>
      <w:r>
        <w:rPr>
          <w:noProof/>
        </w:rPr>
        <w:fldChar w:fldCharType="end"/>
      </w:r>
    </w:p>
    <w:p w14:paraId="237CD664" w14:textId="509269F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6.13.4.1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_Toc168550488 \h </w:instrText>
      </w:r>
      <w:r>
        <w:rPr>
          <w:noProof/>
        </w:rPr>
      </w:r>
      <w:r>
        <w:rPr>
          <w:noProof/>
        </w:rPr>
        <w:fldChar w:fldCharType="separate"/>
      </w:r>
      <w:r>
        <w:rPr>
          <w:noProof/>
        </w:rPr>
        <w:t>280</w:t>
      </w:r>
      <w:r>
        <w:rPr>
          <w:noProof/>
        </w:rPr>
        <w:fldChar w:fldCharType="end"/>
      </w:r>
    </w:p>
    <w:p w14:paraId="07397D78" w14:textId="5D7E2F0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6.13.4.2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Request</w:t>
      </w:r>
      <w:r>
        <w:rPr>
          <w:noProof/>
        </w:rPr>
        <w:tab/>
      </w:r>
      <w:r>
        <w:rPr>
          <w:noProof/>
        </w:rPr>
        <w:fldChar w:fldCharType="begin"/>
      </w:r>
      <w:r>
        <w:rPr>
          <w:noProof/>
        </w:rPr>
        <w:instrText xml:space="preserve"> PAGEREF _Toc168550489 \h </w:instrText>
      </w:r>
      <w:r>
        <w:rPr>
          <w:noProof/>
        </w:rPr>
      </w:r>
      <w:r>
        <w:rPr>
          <w:noProof/>
        </w:rPr>
        <w:fldChar w:fldCharType="separate"/>
      </w:r>
      <w:r>
        <w:rPr>
          <w:noProof/>
        </w:rPr>
        <w:t>281</w:t>
      </w:r>
      <w:r>
        <w:rPr>
          <w:noProof/>
        </w:rPr>
        <w:fldChar w:fldCharType="end"/>
      </w:r>
    </w:p>
    <w:p w14:paraId="438F0E7B" w14:textId="5D49911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6.13.4.2.1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_Toc168550490 \h </w:instrText>
      </w:r>
      <w:r>
        <w:rPr>
          <w:noProof/>
        </w:rPr>
      </w:r>
      <w:r>
        <w:rPr>
          <w:noProof/>
        </w:rPr>
        <w:fldChar w:fldCharType="separate"/>
      </w:r>
      <w:r>
        <w:rPr>
          <w:noProof/>
        </w:rPr>
        <w:t>281</w:t>
      </w:r>
      <w:r>
        <w:rPr>
          <w:noProof/>
        </w:rPr>
        <w:fldChar w:fldCharType="end"/>
      </w:r>
    </w:p>
    <w:p w14:paraId="622B4CC3" w14:textId="39D6C77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6.13.4.2.2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Definition</w:t>
      </w:r>
      <w:r>
        <w:rPr>
          <w:noProof/>
        </w:rPr>
        <w:tab/>
      </w:r>
      <w:r>
        <w:rPr>
          <w:noProof/>
        </w:rPr>
        <w:fldChar w:fldCharType="begin"/>
      </w:r>
      <w:r>
        <w:rPr>
          <w:noProof/>
        </w:rPr>
        <w:instrText xml:space="preserve"> PAGEREF _Toc168550491 \h </w:instrText>
      </w:r>
      <w:r>
        <w:rPr>
          <w:noProof/>
        </w:rPr>
      </w:r>
      <w:r>
        <w:rPr>
          <w:noProof/>
        </w:rPr>
        <w:fldChar w:fldCharType="separate"/>
      </w:r>
      <w:r>
        <w:rPr>
          <w:noProof/>
        </w:rPr>
        <w:t>281</w:t>
      </w:r>
      <w:r>
        <w:rPr>
          <w:noProof/>
        </w:rPr>
        <w:fldChar w:fldCharType="end"/>
      </w:r>
    </w:p>
    <w:p w14:paraId="322CCB01" w14:textId="17ECDDF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6.13.5</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Notifications</w:t>
      </w:r>
      <w:r>
        <w:rPr>
          <w:noProof/>
        </w:rPr>
        <w:tab/>
      </w:r>
      <w:r>
        <w:rPr>
          <w:noProof/>
        </w:rPr>
        <w:fldChar w:fldCharType="begin"/>
      </w:r>
      <w:r>
        <w:rPr>
          <w:noProof/>
        </w:rPr>
        <w:instrText xml:space="preserve"> PAGEREF _Toc168550492 \h </w:instrText>
      </w:r>
      <w:r>
        <w:rPr>
          <w:noProof/>
        </w:rPr>
      </w:r>
      <w:r>
        <w:rPr>
          <w:noProof/>
        </w:rPr>
        <w:fldChar w:fldCharType="separate"/>
      </w:r>
      <w:r>
        <w:rPr>
          <w:noProof/>
        </w:rPr>
        <w:t>282</w:t>
      </w:r>
      <w:r>
        <w:rPr>
          <w:noProof/>
        </w:rPr>
        <w:fldChar w:fldCharType="end"/>
      </w:r>
    </w:p>
    <w:p w14:paraId="7B74A9FF" w14:textId="0127C5B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6.13.6</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Model</w:t>
      </w:r>
      <w:r>
        <w:rPr>
          <w:noProof/>
        </w:rPr>
        <w:tab/>
      </w:r>
      <w:r>
        <w:rPr>
          <w:noProof/>
        </w:rPr>
        <w:fldChar w:fldCharType="begin"/>
      </w:r>
      <w:r>
        <w:rPr>
          <w:noProof/>
        </w:rPr>
        <w:instrText xml:space="preserve"> PAGEREF _Toc168550493 \h </w:instrText>
      </w:r>
      <w:r>
        <w:rPr>
          <w:noProof/>
        </w:rPr>
      </w:r>
      <w:r>
        <w:rPr>
          <w:noProof/>
        </w:rPr>
        <w:fldChar w:fldCharType="separate"/>
      </w:r>
      <w:r>
        <w:rPr>
          <w:noProof/>
        </w:rPr>
        <w:t>282</w:t>
      </w:r>
      <w:r>
        <w:rPr>
          <w:noProof/>
        </w:rPr>
        <w:fldChar w:fldCharType="end"/>
      </w:r>
    </w:p>
    <w:p w14:paraId="45AA8429" w14:textId="3163051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6.13.6.1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_Toc168550494 \h </w:instrText>
      </w:r>
      <w:r>
        <w:rPr>
          <w:noProof/>
        </w:rPr>
      </w:r>
      <w:r>
        <w:rPr>
          <w:noProof/>
        </w:rPr>
        <w:fldChar w:fldCharType="separate"/>
      </w:r>
      <w:r>
        <w:rPr>
          <w:noProof/>
        </w:rPr>
        <w:t>282</w:t>
      </w:r>
      <w:r>
        <w:rPr>
          <w:noProof/>
        </w:rPr>
        <w:fldChar w:fldCharType="end"/>
      </w:r>
    </w:p>
    <w:p w14:paraId="399D01B8" w14:textId="7C99C3B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_Toc168550495 \h </w:instrText>
      </w:r>
      <w:r>
        <w:rPr>
          <w:noProof/>
        </w:rPr>
      </w:r>
      <w:r>
        <w:rPr>
          <w:noProof/>
        </w:rPr>
        <w:fldChar w:fldCharType="separate"/>
      </w:r>
      <w:r>
        <w:rPr>
          <w:noProof/>
        </w:rPr>
        <w:t>282</w:t>
      </w:r>
      <w:r>
        <w:rPr>
          <w:noProof/>
        </w:rPr>
        <w:fldChar w:fldCharType="end"/>
      </w:r>
    </w:p>
    <w:p w14:paraId="5757CE1A" w14:textId="48DFCDB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_Toc168550496 \h </w:instrText>
      </w:r>
      <w:r>
        <w:rPr>
          <w:noProof/>
        </w:rPr>
      </w:r>
      <w:r>
        <w:rPr>
          <w:noProof/>
        </w:rPr>
        <w:fldChar w:fldCharType="separate"/>
      </w:r>
      <w:r>
        <w:rPr>
          <w:noProof/>
        </w:rPr>
        <w:t>282</w:t>
      </w:r>
      <w:r>
        <w:rPr>
          <w:noProof/>
        </w:rPr>
        <w:fldChar w:fldCharType="end"/>
      </w:r>
    </w:p>
    <w:p w14:paraId="5E8AA89D" w14:textId="726D596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6.13.6.2.2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NwSliceDiagReq</w:t>
      </w:r>
      <w:r>
        <w:rPr>
          <w:noProof/>
        </w:rPr>
        <w:tab/>
      </w:r>
      <w:r>
        <w:rPr>
          <w:noProof/>
        </w:rPr>
        <w:fldChar w:fldCharType="begin"/>
      </w:r>
      <w:r>
        <w:rPr>
          <w:noProof/>
        </w:rPr>
        <w:instrText xml:space="preserve"> PAGEREF _Toc168550497 \h </w:instrText>
      </w:r>
      <w:r>
        <w:rPr>
          <w:noProof/>
        </w:rPr>
      </w:r>
      <w:r>
        <w:rPr>
          <w:noProof/>
        </w:rPr>
        <w:fldChar w:fldCharType="separate"/>
      </w:r>
      <w:r>
        <w:rPr>
          <w:noProof/>
        </w:rPr>
        <w:t>283</w:t>
      </w:r>
      <w:r>
        <w:rPr>
          <w:noProof/>
        </w:rPr>
        <w:fldChar w:fldCharType="end"/>
      </w:r>
    </w:p>
    <w:p w14:paraId="087381D4" w14:textId="41B0C4F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6.13.6.2.3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NwSliceDiagResp</w:t>
      </w:r>
      <w:r>
        <w:rPr>
          <w:noProof/>
        </w:rPr>
        <w:tab/>
      </w:r>
      <w:r>
        <w:rPr>
          <w:noProof/>
        </w:rPr>
        <w:fldChar w:fldCharType="begin"/>
      </w:r>
      <w:r>
        <w:rPr>
          <w:noProof/>
        </w:rPr>
        <w:instrText xml:space="preserve"> PAGEREF _Toc168550498 \h </w:instrText>
      </w:r>
      <w:r>
        <w:rPr>
          <w:noProof/>
        </w:rPr>
      </w:r>
      <w:r>
        <w:rPr>
          <w:noProof/>
        </w:rPr>
        <w:fldChar w:fldCharType="separate"/>
      </w:r>
      <w:r>
        <w:rPr>
          <w:noProof/>
        </w:rPr>
        <w:t>283</w:t>
      </w:r>
      <w:r>
        <w:rPr>
          <w:noProof/>
        </w:rPr>
        <w:fldChar w:fldCharType="end"/>
      </w:r>
    </w:p>
    <w:p w14:paraId="52485FFB" w14:textId="7856E31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6.13.6.2.4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ServDgradInfo</w:t>
      </w:r>
      <w:r>
        <w:rPr>
          <w:noProof/>
        </w:rPr>
        <w:tab/>
      </w:r>
      <w:r>
        <w:rPr>
          <w:noProof/>
        </w:rPr>
        <w:fldChar w:fldCharType="begin"/>
      </w:r>
      <w:r>
        <w:rPr>
          <w:noProof/>
        </w:rPr>
        <w:instrText xml:space="preserve"> PAGEREF _Toc168550499 \h </w:instrText>
      </w:r>
      <w:r>
        <w:rPr>
          <w:noProof/>
        </w:rPr>
      </w:r>
      <w:r>
        <w:rPr>
          <w:noProof/>
        </w:rPr>
        <w:fldChar w:fldCharType="separate"/>
      </w:r>
      <w:r>
        <w:rPr>
          <w:noProof/>
        </w:rPr>
        <w:t>283</w:t>
      </w:r>
      <w:r>
        <w:rPr>
          <w:noProof/>
        </w:rPr>
        <w:fldChar w:fldCharType="end"/>
      </w:r>
    </w:p>
    <w:p w14:paraId="3D970257" w14:textId="3B33F6A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6.13.6.2.5</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ErrorInfo</w:t>
      </w:r>
      <w:r>
        <w:rPr>
          <w:noProof/>
        </w:rPr>
        <w:tab/>
      </w:r>
      <w:r>
        <w:rPr>
          <w:noProof/>
        </w:rPr>
        <w:fldChar w:fldCharType="begin"/>
      </w:r>
      <w:r>
        <w:rPr>
          <w:noProof/>
        </w:rPr>
        <w:instrText xml:space="preserve"> PAGEREF _Toc168550500 \h </w:instrText>
      </w:r>
      <w:r>
        <w:rPr>
          <w:noProof/>
        </w:rPr>
      </w:r>
      <w:r>
        <w:rPr>
          <w:noProof/>
        </w:rPr>
        <w:fldChar w:fldCharType="separate"/>
      </w:r>
      <w:r>
        <w:rPr>
          <w:noProof/>
        </w:rPr>
        <w:t>283</w:t>
      </w:r>
      <w:r>
        <w:rPr>
          <w:noProof/>
        </w:rPr>
        <w:fldChar w:fldCharType="end"/>
      </w:r>
    </w:p>
    <w:p w14:paraId="65419B7F" w14:textId="29D3D9F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6.13.6.2.6</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DataReport</w:t>
      </w:r>
      <w:r>
        <w:rPr>
          <w:noProof/>
        </w:rPr>
        <w:tab/>
      </w:r>
      <w:r>
        <w:rPr>
          <w:noProof/>
        </w:rPr>
        <w:fldChar w:fldCharType="begin"/>
      </w:r>
      <w:r>
        <w:rPr>
          <w:noProof/>
        </w:rPr>
        <w:instrText xml:space="preserve"> PAGEREF _Toc168550501 \h </w:instrText>
      </w:r>
      <w:r>
        <w:rPr>
          <w:noProof/>
        </w:rPr>
      </w:r>
      <w:r>
        <w:rPr>
          <w:noProof/>
        </w:rPr>
        <w:fldChar w:fldCharType="separate"/>
      </w:r>
      <w:r>
        <w:rPr>
          <w:noProof/>
        </w:rPr>
        <w:t>284</w:t>
      </w:r>
      <w:r>
        <w:rPr>
          <w:noProof/>
        </w:rPr>
        <w:fldChar w:fldCharType="end"/>
      </w:r>
    </w:p>
    <w:p w14:paraId="20F73373" w14:textId="24DA6B6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6.13.6.3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_Toc168550502 \h </w:instrText>
      </w:r>
      <w:r>
        <w:rPr>
          <w:noProof/>
        </w:rPr>
      </w:r>
      <w:r>
        <w:rPr>
          <w:noProof/>
        </w:rPr>
        <w:fldChar w:fldCharType="separate"/>
      </w:r>
      <w:r>
        <w:rPr>
          <w:noProof/>
        </w:rPr>
        <w:t>284</w:t>
      </w:r>
      <w:r>
        <w:rPr>
          <w:noProof/>
        </w:rPr>
        <w:fldChar w:fldCharType="end"/>
      </w:r>
    </w:p>
    <w:p w14:paraId="467D9439" w14:textId="03A8A7A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_Toc168550503 \h </w:instrText>
      </w:r>
      <w:r>
        <w:rPr>
          <w:noProof/>
        </w:rPr>
      </w:r>
      <w:r>
        <w:rPr>
          <w:noProof/>
        </w:rPr>
        <w:fldChar w:fldCharType="separate"/>
      </w:r>
      <w:r>
        <w:rPr>
          <w:noProof/>
        </w:rPr>
        <w:t>284</w:t>
      </w:r>
      <w:r>
        <w:rPr>
          <w:noProof/>
        </w:rPr>
        <w:fldChar w:fldCharType="end"/>
      </w:r>
    </w:p>
    <w:p w14:paraId="5AAC398E" w14:textId="7A9D234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_Toc168550504 \h </w:instrText>
      </w:r>
      <w:r>
        <w:rPr>
          <w:noProof/>
        </w:rPr>
      </w:r>
      <w:r>
        <w:rPr>
          <w:noProof/>
        </w:rPr>
        <w:fldChar w:fldCharType="separate"/>
      </w:r>
      <w:r>
        <w:rPr>
          <w:noProof/>
        </w:rPr>
        <w:t>284</w:t>
      </w:r>
      <w:r>
        <w:rPr>
          <w:noProof/>
        </w:rPr>
        <w:fldChar w:fldCharType="end"/>
      </w:r>
    </w:p>
    <w:p w14:paraId="1C28D72D" w14:textId="45C004C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Error</w:t>
      </w:r>
      <w:r>
        <w:rPr>
          <w:noProof/>
        </w:rPr>
        <w:tab/>
      </w:r>
      <w:r>
        <w:rPr>
          <w:noProof/>
        </w:rPr>
        <w:fldChar w:fldCharType="begin"/>
      </w:r>
      <w:r>
        <w:rPr>
          <w:noProof/>
        </w:rPr>
        <w:instrText xml:space="preserve"> PAGEREF _Toc168550505 \h </w:instrText>
      </w:r>
      <w:r>
        <w:rPr>
          <w:noProof/>
        </w:rPr>
      </w:r>
      <w:r>
        <w:rPr>
          <w:noProof/>
        </w:rPr>
        <w:fldChar w:fldCharType="separate"/>
      </w:r>
      <w:r>
        <w:rPr>
          <w:noProof/>
        </w:rPr>
        <w:t>284</w:t>
      </w:r>
      <w:r>
        <w:rPr>
          <w:noProof/>
        </w:rPr>
        <w:fldChar w:fldCharType="end"/>
      </w:r>
    </w:p>
    <w:p w14:paraId="65D3A3F9" w14:textId="6C7A818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DataType</w:t>
      </w:r>
      <w:r>
        <w:rPr>
          <w:noProof/>
        </w:rPr>
        <w:tab/>
      </w:r>
      <w:r>
        <w:rPr>
          <w:noProof/>
        </w:rPr>
        <w:fldChar w:fldCharType="begin"/>
      </w:r>
      <w:r>
        <w:rPr>
          <w:noProof/>
        </w:rPr>
        <w:instrText xml:space="preserve"> PAGEREF _Toc168550506 \h </w:instrText>
      </w:r>
      <w:r>
        <w:rPr>
          <w:noProof/>
        </w:rPr>
      </w:r>
      <w:r>
        <w:rPr>
          <w:noProof/>
        </w:rPr>
        <w:fldChar w:fldCharType="separate"/>
      </w:r>
      <w:r>
        <w:rPr>
          <w:noProof/>
        </w:rPr>
        <w:t>284</w:t>
      </w:r>
      <w:r>
        <w:rPr>
          <w:noProof/>
        </w:rPr>
        <w:fldChar w:fldCharType="end"/>
      </w:r>
    </w:p>
    <w:p w14:paraId="0346845E" w14:textId="41901C2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_Toc168550507 \h </w:instrText>
      </w:r>
      <w:r>
        <w:rPr>
          <w:noProof/>
        </w:rPr>
      </w:r>
      <w:r>
        <w:rPr>
          <w:noProof/>
        </w:rPr>
        <w:fldChar w:fldCharType="separate"/>
      </w:r>
      <w:r>
        <w:rPr>
          <w:noProof/>
        </w:rPr>
        <w:t>284</w:t>
      </w:r>
      <w:r>
        <w:rPr>
          <w:noProof/>
        </w:rPr>
        <w:fldChar w:fldCharType="end"/>
      </w:r>
    </w:p>
    <w:p w14:paraId="4350B5C2" w14:textId="07ED66E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6.13</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_Toc168550508 \h </w:instrText>
      </w:r>
      <w:r>
        <w:rPr>
          <w:noProof/>
        </w:rPr>
      </w:r>
      <w:r>
        <w:rPr>
          <w:noProof/>
        </w:rPr>
        <w:fldChar w:fldCharType="separate"/>
      </w:r>
      <w:r>
        <w:rPr>
          <w:noProof/>
        </w:rPr>
        <w:t>285</w:t>
      </w:r>
      <w:r>
        <w:rPr>
          <w:noProof/>
        </w:rPr>
        <w:fldChar w:fldCharType="end"/>
      </w:r>
    </w:p>
    <w:p w14:paraId="0A59A262" w14:textId="15C9C35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_Toc168550509 \h </w:instrText>
      </w:r>
      <w:r>
        <w:rPr>
          <w:noProof/>
        </w:rPr>
      </w:r>
      <w:r>
        <w:rPr>
          <w:noProof/>
        </w:rPr>
        <w:fldChar w:fldCharType="separate"/>
      </w:r>
      <w:r>
        <w:rPr>
          <w:noProof/>
        </w:rPr>
        <w:t>285</w:t>
      </w:r>
      <w:r>
        <w:rPr>
          <w:noProof/>
        </w:rPr>
        <w:fldChar w:fldCharType="end"/>
      </w:r>
    </w:p>
    <w:p w14:paraId="2BB737FC" w14:textId="58EA693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6.13.7</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Error Handling</w:t>
      </w:r>
      <w:r>
        <w:rPr>
          <w:noProof/>
        </w:rPr>
        <w:tab/>
      </w:r>
      <w:r>
        <w:rPr>
          <w:noProof/>
        </w:rPr>
        <w:fldChar w:fldCharType="begin"/>
      </w:r>
      <w:r>
        <w:rPr>
          <w:noProof/>
        </w:rPr>
        <w:instrText xml:space="preserve"> PAGEREF _Toc168550510 \h </w:instrText>
      </w:r>
      <w:r>
        <w:rPr>
          <w:noProof/>
        </w:rPr>
      </w:r>
      <w:r>
        <w:rPr>
          <w:noProof/>
        </w:rPr>
        <w:fldChar w:fldCharType="separate"/>
      </w:r>
      <w:r>
        <w:rPr>
          <w:noProof/>
        </w:rPr>
        <w:t>285</w:t>
      </w:r>
      <w:r>
        <w:rPr>
          <w:noProof/>
        </w:rPr>
        <w:fldChar w:fldCharType="end"/>
      </w:r>
    </w:p>
    <w:p w14:paraId="2EEB82BC" w14:textId="12D8CD0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_Toc168550511 \h </w:instrText>
      </w:r>
      <w:r>
        <w:rPr>
          <w:noProof/>
        </w:rPr>
      </w:r>
      <w:r>
        <w:rPr>
          <w:noProof/>
        </w:rPr>
        <w:fldChar w:fldCharType="separate"/>
      </w:r>
      <w:r>
        <w:rPr>
          <w:noProof/>
        </w:rPr>
        <w:t>285</w:t>
      </w:r>
      <w:r>
        <w:rPr>
          <w:noProof/>
        </w:rPr>
        <w:fldChar w:fldCharType="end"/>
      </w:r>
    </w:p>
    <w:p w14:paraId="1C032504" w14:textId="3528EFF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_Toc168550512 \h </w:instrText>
      </w:r>
      <w:r>
        <w:rPr>
          <w:noProof/>
        </w:rPr>
      </w:r>
      <w:r>
        <w:rPr>
          <w:noProof/>
        </w:rPr>
        <w:fldChar w:fldCharType="separate"/>
      </w:r>
      <w:r>
        <w:rPr>
          <w:noProof/>
        </w:rPr>
        <w:t>285</w:t>
      </w:r>
      <w:r>
        <w:rPr>
          <w:noProof/>
        </w:rPr>
        <w:fldChar w:fldCharType="end"/>
      </w:r>
    </w:p>
    <w:p w14:paraId="3FAFBF34" w14:textId="7258AE2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_Toc168550513 \h </w:instrText>
      </w:r>
      <w:r>
        <w:rPr>
          <w:noProof/>
        </w:rPr>
      </w:r>
      <w:r>
        <w:rPr>
          <w:noProof/>
        </w:rPr>
        <w:fldChar w:fldCharType="separate"/>
      </w:r>
      <w:r>
        <w:rPr>
          <w:noProof/>
        </w:rPr>
        <w:t>285</w:t>
      </w:r>
      <w:r>
        <w:rPr>
          <w:noProof/>
        </w:rPr>
        <w:fldChar w:fldCharType="end"/>
      </w:r>
    </w:p>
    <w:p w14:paraId="544702EF" w14:textId="706361BF"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6.13.8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_Toc168550514 \h </w:instrText>
      </w:r>
      <w:r>
        <w:rPr>
          <w:noProof/>
        </w:rPr>
      </w:r>
      <w:r>
        <w:rPr>
          <w:noProof/>
        </w:rPr>
        <w:fldChar w:fldCharType="separate"/>
      </w:r>
      <w:r>
        <w:rPr>
          <w:noProof/>
        </w:rPr>
        <w:t>285</w:t>
      </w:r>
      <w:r>
        <w:rPr>
          <w:noProof/>
        </w:rPr>
        <w:fldChar w:fldCharType="end"/>
      </w:r>
    </w:p>
    <w:p w14:paraId="43486AE2" w14:textId="476095A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_Toc168550515 \h </w:instrText>
      </w:r>
      <w:r>
        <w:rPr>
          <w:noProof/>
        </w:rPr>
      </w:r>
      <w:r>
        <w:rPr>
          <w:noProof/>
        </w:rPr>
        <w:fldChar w:fldCharType="separate"/>
      </w:r>
      <w:r>
        <w:rPr>
          <w:noProof/>
        </w:rPr>
        <w:t>285</w:t>
      </w:r>
      <w:r>
        <w:rPr>
          <w:noProof/>
        </w:rPr>
        <w:fldChar w:fldCharType="end"/>
      </w:r>
    </w:p>
    <w:p w14:paraId="4C3934B2" w14:textId="3A44799B"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6.14</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 xml:space="preserve"> API</w:t>
      </w:r>
      <w:r>
        <w:rPr>
          <w:noProof/>
        </w:rPr>
        <w:tab/>
      </w:r>
      <w:r>
        <w:rPr>
          <w:noProof/>
        </w:rPr>
        <w:fldChar w:fldCharType="begin"/>
      </w:r>
      <w:r>
        <w:rPr>
          <w:noProof/>
        </w:rPr>
        <w:instrText xml:space="preserve"> PAGEREF _Toc168550516 \h </w:instrText>
      </w:r>
      <w:r>
        <w:rPr>
          <w:noProof/>
        </w:rPr>
      </w:r>
      <w:r>
        <w:rPr>
          <w:noProof/>
        </w:rPr>
        <w:fldChar w:fldCharType="separate"/>
      </w:r>
      <w:r>
        <w:rPr>
          <w:noProof/>
        </w:rPr>
        <w:t>285</w:t>
      </w:r>
      <w:r>
        <w:rPr>
          <w:noProof/>
        </w:rPr>
        <w:fldChar w:fldCharType="end"/>
      </w:r>
    </w:p>
    <w:p w14:paraId="49A76D46" w14:textId="10B9F72D"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6.14.1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_Toc168550517 \h </w:instrText>
      </w:r>
      <w:r>
        <w:rPr>
          <w:noProof/>
        </w:rPr>
      </w:r>
      <w:r>
        <w:rPr>
          <w:noProof/>
        </w:rPr>
        <w:fldChar w:fldCharType="separate"/>
      </w:r>
      <w:r>
        <w:rPr>
          <w:noProof/>
        </w:rPr>
        <w:t>285</w:t>
      </w:r>
      <w:r>
        <w:rPr>
          <w:noProof/>
        </w:rPr>
        <w:fldChar w:fldCharType="end"/>
      </w:r>
    </w:p>
    <w:p w14:paraId="371803C0" w14:textId="434C8B4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6.14.3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_Toc168550518 \h </w:instrText>
      </w:r>
      <w:r>
        <w:rPr>
          <w:noProof/>
        </w:rPr>
      </w:r>
      <w:r>
        <w:rPr>
          <w:noProof/>
        </w:rPr>
        <w:fldChar w:fldCharType="separate"/>
      </w:r>
      <w:r>
        <w:rPr>
          <w:noProof/>
        </w:rPr>
        <w:t>286</w:t>
      </w:r>
      <w:r>
        <w:rPr>
          <w:noProof/>
        </w:rPr>
        <w:fldChar w:fldCharType="end"/>
      </w:r>
    </w:p>
    <w:p w14:paraId="2F54B71D" w14:textId="220D81B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_Toc168550519 \h </w:instrText>
      </w:r>
      <w:r>
        <w:rPr>
          <w:noProof/>
        </w:rPr>
      </w:r>
      <w:r>
        <w:rPr>
          <w:noProof/>
        </w:rPr>
        <w:fldChar w:fldCharType="separate"/>
      </w:r>
      <w:r>
        <w:rPr>
          <w:noProof/>
        </w:rPr>
        <w:t>286</w:t>
      </w:r>
      <w:r>
        <w:rPr>
          <w:noProof/>
        </w:rPr>
        <w:fldChar w:fldCharType="end"/>
      </w:r>
    </w:p>
    <w:p w14:paraId="6001AF9F" w14:textId="022CCB9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6.14.3.2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lang w:eastAsia="fr-FR"/>
        </w:rPr>
        <w:t xml:space="preserve">Network Slice Fault Diagnosis </w:t>
      </w:r>
      <w:r w:rsidRPr="00113C3A">
        <w:rPr>
          <w:noProof/>
          <w:lang w:val="en-US"/>
        </w:rPr>
        <w:t>Subscriptions</w:t>
      </w:r>
      <w:r>
        <w:rPr>
          <w:noProof/>
        </w:rPr>
        <w:tab/>
      </w:r>
      <w:r>
        <w:rPr>
          <w:noProof/>
        </w:rPr>
        <w:fldChar w:fldCharType="begin"/>
      </w:r>
      <w:r>
        <w:rPr>
          <w:noProof/>
        </w:rPr>
        <w:instrText xml:space="preserve"> PAGEREF _Toc168550520 \h </w:instrText>
      </w:r>
      <w:r>
        <w:rPr>
          <w:noProof/>
        </w:rPr>
      </w:r>
      <w:r>
        <w:rPr>
          <w:noProof/>
        </w:rPr>
        <w:fldChar w:fldCharType="separate"/>
      </w:r>
      <w:r>
        <w:rPr>
          <w:noProof/>
        </w:rPr>
        <w:t>287</w:t>
      </w:r>
      <w:r>
        <w:rPr>
          <w:noProof/>
        </w:rPr>
        <w:fldChar w:fldCharType="end"/>
      </w:r>
    </w:p>
    <w:p w14:paraId="3BBB49AB" w14:textId="3F58A2A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_Toc168550521 \h </w:instrText>
      </w:r>
      <w:r>
        <w:rPr>
          <w:noProof/>
        </w:rPr>
      </w:r>
      <w:r>
        <w:rPr>
          <w:noProof/>
        </w:rPr>
        <w:fldChar w:fldCharType="separate"/>
      </w:r>
      <w:r>
        <w:rPr>
          <w:noProof/>
        </w:rPr>
        <w:t>287</w:t>
      </w:r>
      <w:r>
        <w:rPr>
          <w:noProof/>
        </w:rPr>
        <w:fldChar w:fldCharType="end"/>
      </w:r>
    </w:p>
    <w:p w14:paraId="1B05F5F9" w14:textId="7E06843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_Toc168550522 \h </w:instrText>
      </w:r>
      <w:r>
        <w:rPr>
          <w:noProof/>
        </w:rPr>
      </w:r>
      <w:r>
        <w:rPr>
          <w:noProof/>
        </w:rPr>
        <w:fldChar w:fldCharType="separate"/>
      </w:r>
      <w:r>
        <w:rPr>
          <w:noProof/>
        </w:rPr>
        <w:t>287</w:t>
      </w:r>
      <w:r>
        <w:rPr>
          <w:noProof/>
        </w:rPr>
        <w:fldChar w:fldCharType="end"/>
      </w:r>
    </w:p>
    <w:p w14:paraId="4EBA048F" w14:textId="6D6A5C7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6.14.3.2.3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_Toc168550523 \h </w:instrText>
      </w:r>
      <w:r>
        <w:rPr>
          <w:noProof/>
        </w:rPr>
      </w:r>
      <w:r>
        <w:rPr>
          <w:noProof/>
        </w:rPr>
        <w:fldChar w:fldCharType="separate"/>
      </w:r>
      <w:r>
        <w:rPr>
          <w:noProof/>
        </w:rPr>
        <w:t>287</w:t>
      </w:r>
      <w:r>
        <w:rPr>
          <w:noProof/>
        </w:rPr>
        <w:fldChar w:fldCharType="end"/>
      </w:r>
    </w:p>
    <w:p w14:paraId="514DB724" w14:textId="6A13FF7F"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6.14.3.2.3.1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_Toc168550524 \h </w:instrText>
      </w:r>
      <w:r>
        <w:rPr>
          <w:noProof/>
        </w:rPr>
      </w:r>
      <w:r>
        <w:rPr>
          <w:noProof/>
        </w:rPr>
        <w:fldChar w:fldCharType="separate"/>
      </w:r>
      <w:r>
        <w:rPr>
          <w:noProof/>
        </w:rPr>
        <w:t>287</w:t>
      </w:r>
      <w:r>
        <w:rPr>
          <w:noProof/>
        </w:rPr>
        <w:fldChar w:fldCharType="end"/>
      </w:r>
    </w:p>
    <w:p w14:paraId="2D77CE13" w14:textId="622320B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6.14.3.2.4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_Toc168550525 \h </w:instrText>
      </w:r>
      <w:r>
        <w:rPr>
          <w:noProof/>
        </w:rPr>
      </w:r>
      <w:r>
        <w:rPr>
          <w:noProof/>
        </w:rPr>
        <w:fldChar w:fldCharType="separate"/>
      </w:r>
      <w:r>
        <w:rPr>
          <w:noProof/>
        </w:rPr>
        <w:t>288</w:t>
      </w:r>
      <w:r>
        <w:rPr>
          <w:noProof/>
        </w:rPr>
        <w:fldChar w:fldCharType="end"/>
      </w:r>
    </w:p>
    <w:p w14:paraId="68297B41" w14:textId="6255F45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6.14.3.3</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_Toc168550526 \h </w:instrText>
      </w:r>
      <w:r>
        <w:rPr>
          <w:noProof/>
        </w:rPr>
      </w:r>
      <w:r>
        <w:rPr>
          <w:noProof/>
        </w:rPr>
        <w:fldChar w:fldCharType="separate"/>
      </w:r>
      <w:r>
        <w:rPr>
          <w:noProof/>
        </w:rPr>
        <w:t>288</w:t>
      </w:r>
      <w:r>
        <w:rPr>
          <w:noProof/>
        </w:rPr>
        <w:fldChar w:fldCharType="end"/>
      </w:r>
    </w:p>
    <w:p w14:paraId="1A6A49FA" w14:textId="1FDF8A6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_Toc168550527 \h </w:instrText>
      </w:r>
      <w:r>
        <w:rPr>
          <w:noProof/>
        </w:rPr>
      </w:r>
      <w:r>
        <w:rPr>
          <w:noProof/>
        </w:rPr>
        <w:fldChar w:fldCharType="separate"/>
      </w:r>
      <w:r>
        <w:rPr>
          <w:noProof/>
        </w:rPr>
        <w:t>288</w:t>
      </w:r>
      <w:r>
        <w:rPr>
          <w:noProof/>
        </w:rPr>
        <w:fldChar w:fldCharType="end"/>
      </w:r>
    </w:p>
    <w:p w14:paraId="7AA4BBBB" w14:textId="1D5F409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_Toc168550528 \h </w:instrText>
      </w:r>
      <w:r>
        <w:rPr>
          <w:noProof/>
        </w:rPr>
      </w:r>
      <w:r>
        <w:rPr>
          <w:noProof/>
        </w:rPr>
        <w:fldChar w:fldCharType="separate"/>
      </w:r>
      <w:r>
        <w:rPr>
          <w:noProof/>
        </w:rPr>
        <w:t>288</w:t>
      </w:r>
      <w:r>
        <w:rPr>
          <w:noProof/>
        </w:rPr>
        <w:fldChar w:fldCharType="end"/>
      </w:r>
    </w:p>
    <w:p w14:paraId="1CC2F2D1" w14:textId="1210D5B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_Toc168550529 \h </w:instrText>
      </w:r>
      <w:r>
        <w:rPr>
          <w:noProof/>
        </w:rPr>
      </w:r>
      <w:r>
        <w:rPr>
          <w:noProof/>
        </w:rPr>
        <w:fldChar w:fldCharType="separate"/>
      </w:r>
      <w:r>
        <w:rPr>
          <w:noProof/>
        </w:rPr>
        <w:t>288</w:t>
      </w:r>
      <w:r>
        <w:rPr>
          <w:noProof/>
        </w:rPr>
        <w:fldChar w:fldCharType="end"/>
      </w:r>
    </w:p>
    <w:p w14:paraId="7DE9F564" w14:textId="493C7E26"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6.14.3.3.3.1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_Toc168550530 \h </w:instrText>
      </w:r>
      <w:r>
        <w:rPr>
          <w:noProof/>
        </w:rPr>
      </w:r>
      <w:r>
        <w:rPr>
          <w:noProof/>
        </w:rPr>
        <w:fldChar w:fldCharType="separate"/>
      </w:r>
      <w:r>
        <w:rPr>
          <w:noProof/>
        </w:rPr>
        <w:t>288</w:t>
      </w:r>
      <w:r>
        <w:rPr>
          <w:noProof/>
        </w:rPr>
        <w:fldChar w:fldCharType="end"/>
      </w:r>
    </w:p>
    <w:p w14:paraId="137809BF" w14:textId="1920A388"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6.14.3.3.3.2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_Toc168550531 \h </w:instrText>
      </w:r>
      <w:r>
        <w:rPr>
          <w:noProof/>
        </w:rPr>
      </w:r>
      <w:r>
        <w:rPr>
          <w:noProof/>
        </w:rPr>
        <w:fldChar w:fldCharType="separate"/>
      </w:r>
      <w:r>
        <w:rPr>
          <w:noProof/>
        </w:rPr>
        <w:t>289</w:t>
      </w:r>
      <w:r>
        <w:rPr>
          <w:noProof/>
        </w:rPr>
        <w:fldChar w:fldCharType="end"/>
      </w:r>
    </w:p>
    <w:p w14:paraId="7F1AA725" w14:textId="096A45D2"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6.14.3.3.3.3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_Toc168550532 \h </w:instrText>
      </w:r>
      <w:r>
        <w:rPr>
          <w:noProof/>
        </w:rPr>
      </w:r>
      <w:r>
        <w:rPr>
          <w:noProof/>
        </w:rPr>
        <w:fldChar w:fldCharType="separate"/>
      </w:r>
      <w:r>
        <w:rPr>
          <w:noProof/>
        </w:rPr>
        <w:t>291</w:t>
      </w:r>
      <w:r>
        <w:rPr>
          <w:noProof/>
        </w:rPr>
        <w:fldChar w:fldCharType="end"/>
      </w:r>
    </w:p>
    <w:p w14:paraId="3C8B3093" w14:textId="5B351636"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6.14.3.3.3.4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_Toc168550533 \h </w:instrText>
      </w:r>
      <w:r>
        <w:rPr>
          <w:noProof/>
        </w:rPr>
      </w:r>
      <w:r>
        <w:rPr>
          <w:noProof/>
        </w:rPr>
        <w:fldChar w:fldCharType="separate"/>
      </w:r>
      <w:r>
        <w:rPr>
          <w:noProof/>
        </w:rPr>
        <w:t>292</w:t>
      </w:r>
      <w:r>
        <w:rPr>
          <w:noProof/>
        </w:rPr>
        <w:fldChar w:fldCharType="end"/>
      </w:r>
    </w:p>
    <w:p w14:paraId="42D3543D" w14:textId="4BEB00F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_Toc168550534 \h </w:instrText>
      </w:r>
      <w:r>
        <w:rPr>
          <w:noProof/>
        </w:rPr>
      </w:r>
      <w:r>
        <w:rPr>
          <w:noProof/>
        </w:rPr>
        <w:fldChar w:fldCharType="separate"/>
      </w:r>
      <w:r>
        <w:rPr>
          <w:noProof/>
        </w:rPr>
        <w:t>293</w:t>
      </w:r>
      <w:r>
        <w:rPr>
          <w:noProof/>
        </w:rPr>
        <w:fldChar w:fldCharType="end"/>
      </w:r>
    </w:p>
    <w:p w14:paraId="40538406" w14:textId="711CF28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6.14.4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_Toc168550535 \h </w:instrText>
      </w:r>
      <w:r>
        <w:rPr>
          <w:noProof/>
        </w:rPr>
      </w:r>
      <w:r>
        <w:rPr>
          <w:noProof/>
        </w:rPr>
        <w:fldChar w:fldCharType="separate"/>
      </w:r>
      <w:r>
        <w:rPr>
          <w:noProof/>
        </w:rPr>
        <w:t>293</w:t>
      </w:r>
      <w:r>
        <w:rPr>
          <w:noProof/>
        </w:rPr>
        <w:fldChar w:fldCharType="end"/>
      </w:r>
    </w:p>
    <w:p w14:paraId="5EFCA82E" w14:textId="6AC8F59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6.14.5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_Toc168550536 \h </w:instrText>
      </w:r>
      <w:r>
        <w:rPr>
          <w:noProof/>
        </w:rPr>
      </w:r>
      <w:r>
        <w:rPr>
          <w:noProof/>
        </w:rPr>
        <w:fldChar w:fldCharType="separate"/>
      </w:r>
      <w:r>
        <w:rPr>
          <w:noProof/>
        </w:rPr>
        <w:t>293</w:t>
      </w:r>
      <w:r>
        <w:rPr>
          <w:noProof/>
        </w:rPr>
        <w:fldChar w:fldCharType="end"/>
      </w:r>
    </w:p>
    <w:p w14:paraId="1DCCC9ED" w14:textId="1DD3E42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_Toc168550537 \h </w:instrText>
      </w:r>
      <w:r>
        <w:rPr>
          <w:noProof/>
        </w:rPr>
      </w:r>
      <w:r>
        <w:rPr>
          <w:noProof/>
        </w:rPr>
        <w:fldChar w:fldCharType="separate"/>
      </w:r>
      <w:r>
        <w:rPr>
          <w:noProof/>
        </w:rPr>
        <w:t>293</w:t>
      </w:r>
      <w:r>
        <w:rPr>
          <w:noProof/>
        </w:rPr>
        <w:fldChar w:fldCharType="end"/>
      </w:r>
    </w:p>
    <w:p w14:paraId="546B3B13" w14:textId="4DB0532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Network Slice Fault Diagnosis</w:t>
      </w:r>
      <w:r w:rsidRPr="00113C3A">
        <w:rPr>
          <w:noProof/>
          <w:lang w:val="en-US"/>
        </w:rPr>
        <w:t xml:space="preserve"> Notification</w:t>
      </w:r>
      <w:r>
        <w:rPr>
          <w:noProof/>
        </w:rPr>
        <w:tab/>
      </w:r>
      <w:r>
        <w:rPr>
          <w:noProof/>
        </w:rPr>
        <w:fldChar w:fldCharType="begin"/>
      </w:r>
      <w:r>
        <w:rPr>
          <w:noProof/>
        </w:rPr>
        <w:instrText xml:space="preserve"> PAGEREF _Toc168550538 \h </w:instrText>
      </w:r>
      <w:r>
        <w:rPr>
          <w:noProof/>
        </w:rPr>
      </w:r>
      <w:r>
        <w:rPr>
          <w:noProof/>
        </w:rPr>
        <w:fldChar w:fldCharType="separate"/>
      </w:r>
      <w:r>
        <w:rPr>
          <w:noProof/>
        </w:rPr>
        <w:t>293</w:t>
      </w:r>
      <w:r>
        <w:rPr>
          <w:noProof/>
        </w:rPr>
        <w:fldChar w:fldCharType="end"/>
      </w:r>
    </w:p>
    <w:p w14:paraId="30C627A9" w14:textId="15578B9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_Toc168550539 \h </w:instrText>
      </w:r>
      <w:r>
        <w:rPr>
          <w:noProof/>
        </w:rPr>
      </w:r>
      <w:r>
        <w:rPr>
          <w:noProof/>
        </w:rPr>
        <w:fldChar w:fldCharType="separate"/>
      </w:r>
      <w:r>
        <w:rPr>
          <w:noProof/>
        </w:rPr>
        <w:t>293</w:t>
      </w:r>
      <w:r>
        <w:rPr>
          <w:noProof/>
        </w:rPr>
        <w:fldChar w:fldCharType="end"/>
      </w:r>
    </w:p>
    <w:p w14:paraId="3CEC5D7B" w14:textId="5105D32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_Toc168550540 \h </w:instrText>
      </w:r>
      <w:r>
        <w:rPr>
          <w:noProof/>
        </w:rPr>
      </w:r>
      <w:r>
        <w:rPr>
          <w:noProof/>
        </w:rPr>
        <w:fldChar w:fldCharType="separate"/>
      </w:r>
      <w:r>
        <w:rPr>
          <w:noProof/>
        </w:rPr>
        <w:t>293</w:t>
      </w:r>
      <w:r>
        <w:rPr>
          <w:noProof/>
        </w:rPr>
        <w:fldChar w:fldCharType="end"/>
      </w:r>
    </w:p>
    <w:p w14:paraId="52CAFE6A" w14:textId="2636E51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_Toc168550541 \h </w:instrText>
      </w:r>
      <w:r>
        <w:rPr>
          <w:noProof/>
        </w:rPr>
      </w:r>
      <w:r>
        <w:rPr>
          <w:noProof/>
        </w:rPr>
        <w:fldChar w:fldCharType="separate"/>
      </w:r>
      <w:r>
        <w:rPr>
          <w:noProof/>
        </w:rPr>
        <w:t>293</w:t>
      </w:r>
      <w:r>
        <w:rPr>
          <w:noProof/>
        </w:rPr>
        <w:fldChar w:fldCharType="end"/>
      </w:r>
    </w:p>
    <w:p w14:paraId="508F1454" w14:textId="6C8864A6"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6.14.5.2.3.1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_Toc168550542 \h </w:instrText>
      </w:r>
      <w:r>
        <w:rPr>
          <w:noProof/>
        </w:rPr>
      </w:r>
      <w:r>
        <w:rPr>
          <w:noProof/>
        </w:rPr>
        <w:fldChar w:fldCharType="separate"/>
      </w:r>
      <w:r>
        <w:rPr>
          <w:noProof/>
        </w:rPr>
        <w:t>293</w:t>
      </w:r>
      <w:r>
        <w:rPr>
          <w:noProof/>
        </w:rPr>
        <w:fldChar w:fldCharType="end"/>
      </w:r>
    </w:p>
    <w:p w14:paraId="1C0BC2F8" w14:textId="5F3B5808"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6.14.6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_Toc168550543 \h </w:instrText>
      </w:r>
      <w:r>
        <w:rPr>
          <w:noProof/>
        </w:rPr>
      </w:r>
      <w:r>
        <w:rPr>
          <w:noProof/>
        </w:rPr>
        <w:fldChar w:fldCharType="separate"/>
      </w:r>
      <w:r>
        <w:rPr>
          <w:noProof/>
        </w:rPr>
        <w:t>294</w:t>
      </w:r>
      <w:r>
        <w:rPr>
          <w:noProof/>
        </w:rPr>
        <w:fldChar w:fldCharType="end"/>
      </w:r>
    </w:p>
    <w:p w14:paraId="0A435F84" w14:textId="14A601A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_Toc168550544 \h </w:instrText>
      </w:r>
      <w:r>
        <w:rPr>
          <w:noProof/>
        </w:rPr>
      </w:r>
      <w:r>
        <w:rPr>
          <w:noProof/>
        </w:rPr>
        <w:fldChar w:fldCharType="separate"/>
      </w:r>
      <w:r>
        <w:rPr>
          <w:noProof/>
        </w:rPr>
        <w:t>294</w:t>
      </w:r>
      <w:r>
        <w:rPr>
          <w:noProof/>
        </w:rPr>
        <w:fldChar w:fldCharType="end"/>
      </w:r>
    </w:p>
    <w:p w14:paraId="55B40000" w14:textId="5558082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6.14.6.2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_Toc168550545 \h </w:instrText>
      </w:r>
      <w:r>
        <w:rPr>
          <w:noProof/>
        </w:rPr>
      </w:r>
      <w:r>
        <w:rPr>
          <w:noProof/>
        </w:rPr>
        <w:fldChar w:fldCharType="separate"/>
      </w:r>
      <w:r>
        <w:rPr>
          <w:noProof/>
        </w:rPr>
        <w:t>295</w:t>
      </w:r>
      <w:r>
        <w:rPr>
          <w:noProof/>
        </w:rPr>
        <w:fldChar w:fldCharType="end"/>
      </w:r>
    </w:p>
    <w:p w14:paraId="7570F0EA" w14:textId="2ECB268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6.14.6.2.1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_Toc168550546 \h </w:instrText>
      </w:r>
      <w:r>
        <w:rPr>
          <w:noProof/>
        </w:rPr>
      </w:r>
      <w:r>
        <w:rPr>
          <w:noProof/>
        </w:rPr>
        <w:fldChar w:fldCharType="separate"/>
      </w:r>
      <w:r>
        <w:rPr>
          <w:noProof/>
        </w:rPr>
        <w:t>295</w:t>
      </w:r>
      <w:r>
        <w:rPr>
          <w:noProof/>
        </w:rPr>
        <w:fldChar w:fldCharType="end"/>
      </w:r>
    </w:p>
    <w:p w14:paraId="08D736F3" w14:textId="67730AA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6.14.6.2.2</w:t>
      </w:r>
      <w:r>
        <w:rPr>
          <w:rFonts w:asciiTheme="minorHAnsi" w:eastAsiaTheme="minorEastAsia" w:hAnsiTheme="minorHAnsi" w:cstheme="minorBidi"/>
          <w:noProof/>
          <w:kern w:val="2"/>
          <w:sz w:val="21"/>
          <w:szCs w:val="22"/>
          <w:lang w:val="en-US" w:eastAsia="zh-CN"/>
          <w14:ligatures w14:val="standardContextual"/>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_Toc168550547 \h </w:instrText>
      </w:r>
      <w:r>
        <w:rPr>
          <w:noProof/>
        </w:rPr>
      </w:r>
      <w:r>
        <w:rPr>
          <w:noProof/>
        </w:rPr>
        <w:fldChar w:fldCharType="separate"/>
      </w:r>
      <w:r>
        <w:rPr>
          <w:noProof/>
        </w:rPr>
        <w:t>295</w:t>
      </w:r>
      <w:r>
        <w:rPr>
          <w:noProof/>
        </w:rPr>
        <w:fldChar w:fldCharType="end"/>
      </w:r>
    </w:p>
    <w:p w14:paraId="4363B828" w14:textId="67369AE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6.14.6.2.3</w:t>
      </w:r>
      <w:r>
        <w:rPr>
          <w:rFonts w:asciiTheme="minorHAnsi" w:eastAsiaTheme="minorEastAsia" w:hAnsiTheme="minorHAnsi" w:cstheme="minorBidi"/>
          <w:noProof/>
          <w:kern w:val="2"/>
          <w:sz w:val="21"/>
          <w:szCs w:val="22"/>
          <w:lang w:val="en-US" w:eastAsia="zh-CN"/>
          <w14:ligatures w14:val="standardContextual"/>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_Toc168550548 \h </w:instrText>
      </w:r>
      <w:r>
        <w:rPr>
          <w:noProof/>
        </w:rPr>
      </w:r>
      <w:r>
        <w:rPr>
          <w:noProof/>
        </w:rPr>
        <w:fldChar w:fldCharType="separate"/>
      </w:r>
      <w:r>
        <w:rPr>
          <w:noProof/>
        </w:rPr>
        <w:t>296</w:t>
      </w:r>
      <w:r>
        <w:rPr>
          <w:noProof/>
        </w:rPr>
        <w:fldChar w:fldCharType="end"/>
      </w:r>
    </w:p>
    <w:p w14:paraId="639CB2FE" w14:textId="64B2170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6.14.6.2.4</w:t>
      </w:r>
      <w:r>
        <w:rPr>
          <w:rFonts w:asciiTheme="minorHAnsi" w:eastAsiaTheme="minorEastAsia" w:hAnsiTheme="minorHAnsi" w:cstheme="minorBidi"/>
          <w:noProof/>
          <w:kern w:val="2"/>
          <w:sz w:val="21"/>
          <w:szCs w:val="22"/>
          <w:lang w:val="en-US" w:eastAsia="zh-CN"/>
          <w14:ligatures w14:val="standardContextual"/>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_Toc168550549 \h </w:instrText>
      </w:r>
      <w:r>
        <w:rPr>
          <w:noProof/>
        </w:rPr>
      </w:r>
      <w:r>
        <w:rPr>
          <w:noProof/>
        </w:rPr>
        <w:fldChar w:fldCharType="separate"/>
      </w:r>
      <w:r>
        <w:rPr>
          <w:noProof/>
        </w:rPr>
        <w:t>296</w:t>
      </w:r>
      <w:r>
        <w:rPr>
          <w:noProof/>
        </w:rPr>
        <w:fldChar w:fldCharType="end"/>
      </w:r>
    </w:p>
    <w:p w14:paraId="0D8B99A9" w14:textId="1B9D79B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6.14.6.2.5</w:t>
      </w:r>
      <w:r>
        <w:rPr>
          <w:rFonts w:asciiTheme="minorHAnsi" w:eastAsiaTheme="minorEastAsia" w:hAnsiTheme="minorHAnsi" w:cstheme="minorBidi"/>
          <w:noProof/>
          <w:kern w:val="2"/>
          <w:sz w:val="21"/>
          <w:szCs w:val="22"/>
          <w:lang w:val="en-US" w:eastAsia="zh-CN"/>
          <w14:ligatures w14:val="standardContextual"/>
        </w:rPr>
        <w:tab/>
      </w:r>
      <w:r>
        <w:rPr>
          <w:noProof/>
        </w:rPr>
        <w:t>Type: FaultReportInfo</w:t>
      </w:r>
      <w:r>
        <w:rPr>
          <w:noProof/>
        </w:rPr>
        <w:tab/>
      </w:r>
      <w:r>
        <w:rPr>
          <w:noProof/>
        </w:rPr>
        <w:fldChar w:fldCharType="begin"/>
      </w:r>
      <w:r>
        <w:rPr>
          <w:noProof/>
        </w:rPr>
        <w:instrText xml:space="preserve"> PAGEREF _Toc168550550 \h </w:instrText>
      </w:r>
      <w:r>
        <w:rPr>
          <w:noProof/>
        </w:rPr>
      </w:r>
      <w:r>
        <w:rPr>
          <w:noProof/>
        </w:rPr>
        <w:fldChar w:fldCharType="separate"/>
      </w:r>
      <w:r>
        <w:rPr>
          <w:noProof/>
        </w:rPr>
        <w:t>296</w:t>
      </w:r>
      <w:r>
        <w:rPr>
          <w:noProof/>
        </w:rPr>
        <w:fldChar w:fldCharType="end"/>
      </w:r>
    </w:p>
    <w:p w14:paraId="3F92A4A3" w14:textId="17B855D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6.14.6.2.6</w:t>
      </w:r>
      <w:r>
        <w:rPr>
          <w:rFonts w:asciiTheme="minorHAnsi" w:eastAsiaTheme="minorEastAsia" w:hAnsiTheme="minorHAnsi" w:cstheme="minorBidi"/>
          <w:noProof/>
          <w:kern w:val="2"/>
          <w:sz w:val="21"/>
          <w:szCs w:val="22"/>
          <w:lang w:val="en-US" w:eastAsia="zh-CN"/>
          <w14:ligatures w14:val="standardContextual"/>
        </w:rPr>
        <w:tab/>
      </w:r>
      <w:r>
        <w:rPr>
          <w:noProof/>
        </w:rPr>
        <w:t>Type: CorrelatedAlarm</w:t>
      </w:r>
      <w:r>
        <w:rPr>
          <w:noProof/>
        </w:rPr>
        <w:tab/>
      </w:r>
      <w:r>
        <w:rPr>
          <w:noProof/>
        </w:rPr>
        <w:fldChar w:fldCharType="begin"/>
      </w:r>
      <w:r>
        <w:rPr>
          <w:noProof/>
        </w:rPr>
        <w:instrText xml:space="preserve"> PAGEREF _Toc168550551 \h </w:instrText>
      </w:r>
      <w:r>
        <w:rPr>
          <w:noProof/>
        </w:rPr>
      </w:r>
      <w:r>
        <w:rPr>
          <w:noProof/>
        </w:rPr>
        <w:fldChar w:fldCharType="separate"/>
      </w:r>
      <w:r>
        <w:rPr>
          <w:noProof/>
        </w:rPr>
        <w:t>296</w:t>
      </w:r>
      <w:r>
        <w:rPr>
          <w:noProof/>
        </w:rPr>
        <w:fldChar w:fldCharType="end"/>
      </w:r>
    </w:p>
    <w:p w14:paraId="77C2DC8D" w14:textId="0311E85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_Toc168550552 \h </w:instrText>
      </w:r>
      <w:r>
        <w:rPr>
          <w:noProof/>
        </w:rPr>
      </w:r>
      <w:r>
        <w:rPr>
          <w:noProof/>
        </w:rPr>
        <w:fldChar w:fldCharType="separate"/>
      </w:r>
      <w:r>
        <w:rPr>
          <w:noProof/>
        </w:rPr>
        <w:t>297</w:t>
      </w:r>
      <w:r>
        <w:rPr>
          <w:noProof/>
        </w:rPr>
        <w:fldChar w:fldCharType="end"/>
      </w:r>
    </w:p>
    <w:p w14:paraId="0993F72D" w14:textId="4AF4BD5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_Toc168550553 \h </w:instrText>
      </w:r>
      <w:r>
        <w:rPr>
          <w:noProof/>
        </w:rPr>
      </w:r>
      <w:r>
        <w:rPr>
          <w:noProof/>
        </w:rPr>
        <w:fldChar w:fldCharType="separate"/>
      </w:r>
      <w:r>
        <w:rPr>
          <w:noProof/>
        </w:rPr>
        <w:t>297</w:t>
      </w:r>
      <w:r>
        <w:rPr>
          <w:noProof/>
        </w:rPr>
        <w:fldChar w:fldCharType="end"/>
      </w:r>
    </w:p>
    <w:p w14:paraId="0C7E26D5" w14:textId="2D9E10D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_Toc168550554 \h </w:instrText>
      </w:r>
      <w:r>
        <w:rPr>
          <w:noProof/>
        </w:rPr>
      </w:r>
      <w:r>
        <w:rPr>
          <w:noProof/>
        </w:rPr>
        <w:fldChar w:fldCharType="separate"/>
      </w:r>
      <w:r>
        <w:rPr>
          <w:noProof/>
        </w:rPr>
        <w:t>297</w:t>
      </w:r>
      <w:r>
        <w:rPr>
          <w:noProof/>
        </w:rPr>
        <w:fldChar w:fldCharType="end"/>
      </w:r>
    </w:p>
    <w:p w14:paraId="5EA476AB" w14:textId="11C028D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6.14</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AlarmType</w:t>
      </w:r>
      <w:r>
        <w:rPr>
          <w:noProof/>
        </w:rPr>
        <w:tab/>
      </w:r>
      <w:r>
        <w:rPr>
          <w:noProof/>
        </w:rPr>
        <w:fldChar w:fldCharType="begin"/>
      </w:r>
      <w:r>
        <w:rPr>
          <w:noProof/>
        </w:rPr>
        <w:instrText xml:space="preserve"> PAGEREF _Toc168550555 \h </w:instrText>
      </w:r>
      <w:r>
        <w:rPr>
          <w:noProof/>
        </w:rPr>
      </w:r>
      <w:r>
        <w:rPr>
          <w:noProof/>
        </w:rPr>
        <w:fldChar w:fldCharType="separate"/>
      </w:r>
      <w:r>
        <w:rPr>
          <w:noProof/>
        </w:rPr>
        <w:t>297</w:t>
      </w:r>
      <w:r>
        <w:rPr>
          <w:noProof/>
        </w:rPr>
        <w:fldChar w:fldCharType="end"/>
      </w:r>
    </w:p>
    <w:p w14:paraId="66696E49" w14:textId="63BB474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6.14</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Priority</w:t>
      </w:r>
      <w:r>
        <w:rPr>
          <w:noProof/>
        </w:rPr>
        <w:tab/>
      </w:r>
      <w:r>
        <w:rPr>
          <w:noProof/>
        </w:rPr>
        <w:fldChar w:fldCharType="begin"/>
      </w:r>
      <w:r>
        <w:rPr>
          <w:noProof/>
        </w:rPr>
        <w:instrText xml:space="preserve"> PAGEREF _Toc168550556 \h </w:instrText>
      </w:r>
      <w:r>
        <w:rPr>
          <w:noProof/>
        </w:rPr>
      </w:r>
      <w:r>
        <w:rPr>
          <w:noProof/>
        </w:rPr>
        <w:fldChar w:fldCharType="separate"/>
      </w:r>
      <w:r>
        <w:rPr>
          <w:noProof/>
        </w:rPr>
        <w:t>297</w:t>
      </w:r>
      <w:r>
        <w:rPr>
          <w:noProof/>
        </w:rPr>
        <w:fldChar w:fldCharType="end"/>
      </w:r>
    </w:p>
    <w:p w14:paraId="75B8E37F" w14:textId="5069939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_Toc168550557 \h </w:instrText>
      </w:r>
      <w:r>
        <w:rPr>
          <w:noProof/>
        </w:rPr>
      </w:r>
      <w:r>
        <w:rPr>
          <w:noProof/>
        </w:rPr>
        <w:fldChar w:fldCharType="separate"/>
      </w:r>
      <w:r>
        <w:rPr>
          <w:noProof/>
        </w:rPr>
        <w:t>298</w:t>
      </w:r>
      <w:r>
        <w:rPr>
          <w:noProof/>
        </w:rPr>
        <w:fldChar w:fldCharType="end"/>
      </w:r>
    </w:p>
    <w:p w14:paraId="50FC7E70" w14:textId="63B3217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_Toc168550558 \h </w:instrText>
      </w:r>
      <w:r>
        <w:rPr>
          <w:noProof/>
        </w:rPr>
      </w:r>
      <w:r>
        <w:rPr>
          <w:noProof/>
        </w:rPr>
        <w:fldChar w:fldCharType="separate"/>
      </w:r>
      <w:r>
        <w:rPr>
          <w:noProof/>
        </w:rPr>
        <w:t>298</w:t>
      </w:r>
      <w:r>
        <w:rPr>
          <w:noProof/>
        </w:rPr>
        <w:fldChar w:fldCharType="end"/>
      </w:r>
    </w:p>
    <w:p w14:paraId="018B7FE9" w14:textId="159692F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_Toc168550559 \h </w:instrText>
      </w:r>
      <w:r>
        <w:rPr>
          <w:noProof/>
        </w:rPr>
      </w:r>
      <w:r>
        <w:rPr>
          <w:noProof/>
        </w:rPr>
        <w:fldChar w:fldCharType="separate"/>
      </w:r>
      <w:r>
        <w:rPr>
          <w:noProof/>
        </w:rPr>
        <w:t>298</w:t>
      </w:r>
      <w:r>
        <w:rPr>
          <w:noProof/>
        </w:rPr>
        <w:fldChar w:fldCharType="end"/>
      </w:r>
    </w:p>
    <w:p w14:paraId="5FB6AC5D" w14:textId="23C84C88"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6.14.7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_Toc168550560 \h </w:instrText>
      </w:r>
      <w:r>
        <w:rPr>
          <w:noProof/>
        </w:rPr>
      </w:r>
      <w:r>
        <w:rPr>
          <w:noProof/>
        </w:rPr>
        <w:fldChar w:fldCharType="separate"/>
      </w:r>
      <w:r>
        <w:rPr>
          <w:noProof/>
        </w:rPr>
        <w:t>298</w:t>
      </w:r>
      <w:r>
        <w:rPr>
          <w:noProof/>
        </w:rPr>
        <w:fldChar w:fldCharType="end"/>
      </w:r>
    </w:p>
    <w:p w14:paraId="7DFF57C1" w14:textId="55A4EB2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_Toc168550561 \h </w:instrText>
      </w:r>
      <w:r>
        <w:rPr>
          <w:noProof/>
        </w:rPr>
      </w:r>
      <w:r>
        <w:rPr>
          <w:noProof/>
        </w:rPr>
        <w:fldChar w:fldCharType="separate"/>
      </w:r>
      <w:r>
        <w:rPr>
          <w:noProof/>
        </w:rPr>
        <w:t>298</w:t>
      </w:r>
      <w:r>
        <w:rPr>
          <w:noProof/>
        </w:rPr>
        <w:fldChar w:fldCharType="end"/>
      </w:r>
    </w:p>
    <w:p w14:paraId="47D688F7" w14:textId="3A0E8A6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_Toc168550562 \h </w:instrText>
      </w:r>
      <w:r>
        <w:rPr>
          <w:noProof/>
        </w:rPr>
      </w:r>
      <w:r>
        <w:rPr>
          <w:noProof/>
        </w:rPr>
        <w:fldChar w:fldCharType="separate"/>
      </w:r>
      <w:r>
        <w:rPr>
          <w:noProof/>
        </w:rPr>
        <w:t>298</w:t>
      </w:r>
      <w:r>
        <w:rPr>
          <w:noProof/>
        </w:rPr>
        <w:fldChar w:fldCharType="end"/>
      </w:r>
    </w:p>
    <w:p w14:paraId="0C513D55" w14:textId="0F0FB20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_Toc168550563 \h </w:instrText>
      </w:r>
      <w:r>
        <w:rPr>
          <w:noProof/>
        </w:rPr>
      </w:r>
      <w:r>
        <w:rPr>
          <w:noProof/>
        </w:rPr>
        <w:fldChar w:fldCharType="separate"/>
      </w:r>
      <w:r>
        <w:rPr>
          <w:noProof/>
        </w:rPr>
        <w:t>298</w:t>
      </w:r>
      <w:r>
        <w:rPr>
          <w:noProof/>
        </w:rPr>
        <w:fldChar w:fldCharType="end"/>
      </w:r>
    </w:p>
    <w:p w14:paraId="23AA91F0" w14:textId="4F8CC15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6.14.8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_Toc168550564 \h </w:instrText>
      </w:r>
      <w:r>
        <w:rPr>
          <w:noProof/>
        </w:rPr>
      </w:r>
      <w:r>
        <w:rPr>
          <w:noProof/>
        </w:rPr>
        <w:fldChar w:fldCharType="separate"/>
      </w:r>
      <w:r>
        <w:rPr>
          <w:noProof/>
        </w:rPr>
        <w:t>298</w:t>
      </w:r>
      <w:r>
        <w:rPr>
          <w:noProof/>
        </w:rPr>
        <w:fldChar w:fldCharType="end"/>
      </w:r>
    </w:p>
    <w:p w14:paraId="61AD7688" w14:textId="3D0D7ED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6.14.9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_Toc168550565 \h </w:instrText>
      </w:r>
      <w:r>
        <w:rPr>
          <w:noProof/>
        </w:rPr>
      </w:r>
      <w:r>
        <w:rPr>
          <w:noProof/>
        </w:rPr>
        <w:fldChar w:fldCharType="separate"/>
      </w:r>
      <w:r>
        <w:rPr>
          <w:noProof/>
        </w:rPr>
        <w:t>298</w:t>
      </w:r>
      <w:r>
        <w:rPr>
          <w:noProof/>
        </w:rPr>
        <w:fldChar w:fldCharType="end"/>
      </w:r>
    </w:p>
    <w:p w14:paraId="56A93125" w14:textId="51390723"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6.15</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_Toc168550566 \h </w:instrText>
      </w:r>
      <w:r>
        <w:rPr>
          <w:noProof/>
        </w:rPr>
      </w:r>
      <w:r>
        <w:rPr>
          <w:noProof/>
        </w:rPr>
        <w:fldChar w:fldCharType="separate"/>
      </w:r>
      <w:r>
        <w:rPr>
          <w:noProof/>
        </w:rPr>
        <w:t>299</w:t>
      </w:r>
      <w:r>
        <w:rPr>
          <w:noProof/>
        </w:rPr>
        <w:fldChar w:fldCharType="end"/>
      </w:r>
    </w:p>
    <w:p w14:paraId="33CF4E4E" w14:textId="151EF86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6.15.1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_Toc168550567 \h </w:instrText>
      </w:r>
      <w:r>
        <w:rPr>
          <w:noProof/>
        </w:rPr>
      </w:r>
      <w:r>
        <w:rPr>
          <w:noProof/>
        </w:rPr>
        <w:fldChar w:fldCharType="separate"/>
      </w:r>
      <w:r>
        <w:rPr>
          <w:noProof/>
        </w:rPr>
        <w:t>299</w:t>
      </w:r>
      <w:r>
        <w:rPr>
          <w:noProof/>
        </w:rPr>
        <w:fldChar w:fldCharType="end"/>
      </w:r>
    </w:p>
    <w:p w14:paraId="32FBD576" w14:textId="7FB3B5F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6.15.2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_Toc168550568 \h </w:instrText>
      </w:r>
      <w:r>
        <w:rPr>
          <w:noProof/>
        </w:rPr>
      </w:r>
      <w:r>
        <w:rPr>
          <w:noProof/>
        </w:rPr>
        <w:fldChar w:fldCharType="separate"/>
      </w:r>
      <w:r>
        <w:rPr>
          <w:noProof/>
        </w:rPr>
        <w:t>299</w:t>
      </w:r>
      <w:r>
        <w:rPr>
          <w:noProof/>
        </w:rPr>
        <w:fldChar w:fldCharType="end"/>
      </w:r>
    </w:p>
    <w:p w14:paraId="0238E284" w14:textId="184EAD4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6.15.3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_Toc168550569 \h </w:instrText>
      </w:r>
      <w:r>
        <w:rPr>
          <w:noProof/>
        </w:rPr>
      </w:r>
      <w:r>
        <w:rPr>
          <w:noProof/>
        </w:rPr>
        <w:fldChar w:fldCharType="separate"/>
      </w:r>
      <w:r>
        <w:rPr>
          <w:noProof/>
        </w:rPr>
        <w:t>299</w:t>
      </w:r>
      <w:r>
        <w:rPr>
          <w:noProof/>
        </w:rPr>
        <w:fldChar w:fldCharType="end"/>
      </w:r>
    </w:p>
    <w:p w14:paraId="5B56A2D7" w14:textId="7016747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lastRenderedPageBreak/>
        <w:t>6.15.3.1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_Toc168550570 \h </w:instrText>
      </w:r>
      <w:r>
        <w:rPr>
          <w:noProof/>
        </w:rPr>
      </w:r>
      <w:r>
        <w:rPr>
          <w:noProof/>
        </w:rPr>
        <w:fldChar w:fldCharType="separate"/>
      </w:r>
      <w:r>
        <w:rPr>
          <w:noProof/>
        </w:rPr>
        <w:t>299</w:t>
      </w:r>
      <w:r>
        <w:rPr>
          <w:noProof/>
        </w:rPr>
        <w:fldChar w:fldCharType="end"/>
      </w:r>
    </w:p>
    <w:p w14:paraId="25B1F77D" w14:textId="470AF49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6.15.3.2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lang w:eastAsia="fr-FR"/>
        </w:rPr>
        <w:t xml:space="preserve">Network Slice Requirements Verification and Alignment </w:t>
      </w:r>
      <w:r w:rsidRPr="00113C3A">
        <w:rPr>
          <w:noProof/>
          <w:lang w:val="en-US"/>
        </w:rPr>
        <w:t>Subscriptions</w:t>
      </w:r>
      <w:r>
        <w:rPr>
          <w:noProof/>
        </w:rPr>
        <w:tab/>
      </w:r>
      <w:r>
        <w:rPr>
          <w:noProof/>
        </w:rPr>
        <w:fldChar w:fldCharType="begin"/>
      </w:r>
      <w:r>
        <w:rPr>
          <w:noProof/>
        </w:rPr>
        <w:instrText xml:space="preserve"> PAGEREF _Toc168550571 \h </w:instrText>
      </w:r>
      <w:r>
        <w:rPr>
          <w:noProof/>
        </w:rPr>
      </w:r>
      <w:r>
        <w:rPr>
          <w:noProof/>
        </w:rPr>
        <w:fldChar w:fldCharType="separate"/>
      </w:r>
      <w:r>
        <w:rPr>
          <w:noProof/>
        </w:rPr>
        <w:t>300</w:t>
      </w:r>
      <w:r>
        <w:rPr>
          <w:noProof/>
        </w:rPr>
        <w:fldChar w:fldCharType="end"/>
      </w:r>
    </w:p>
    <w:p w14:paraId="377037AC" w14:textId="0B1F60D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_Toc168550572 \h </w:instrText>
      </w:r>
      <w:r>
        <w:rPr>
          <w:noProof/>
        </w:rPr>
      </w:r>
      <w:r>
        <w:rPr>
          <w:noProof/>
        </w:rPr>
        <w:fldChar w:fldCharType="separate"/>
      </w:r>
      <w:r>
        <w:rPr>
          <w:noProof/>
        </w:rPr>
        <w:t>300</w:t>
      </w:r>
      <w:r>
        <w:rPr>
          <w:noProof/>
        </w:rPr>
        <w:fldChar w:fldCharType="end"/>
      </w:r>
    </w:p>
    <w:p w14:paraId="6714A357" w14:textId="1EEA36D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_Toc168550573 \h </w:instrText>
      </w:r>
      <w:r>
        <w:rPr>
          <w:noProof/>
        </w:rPr>
      </w:r>
      <w:r>
        <w:rPr>
          <w:noProof/>
        </w:rPr>
        <w:fldChar w:fldCharType="separate"/>
      </w:r>
      <w:r>
        <w:rPr>
          <w:noProof/>
        </w:rPr>
        <w:t>300</w:t>
      </w:r>
      <w:r>
        <w:rPr>
          <w:noProof/>
        </w:rPr>
        <w:fldChar w:fldCharType="end"/>
      </w:r>
    </w:p>
    <w:p w14:paraId="1DCB22FD" w14:textId="5A2F031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6.15.3.2.3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_Toc168550574 \h </w:instrText>
      </w:r>
      <w:r>
        <w:rPr>
          <w:noProof/>
        </w:rPr>
      </w:r>
      <w:r>
        <w:rPr>
          <w:noProof/>
        </w:rPr>
        <w:fldChar w:fldCharType="separate"/>
      </w:r>
      <w:r>
        <w:rPr>
          <w:noProof/>
        </w:rPr>
        <w:t>300</w:t>
      </w:r>
      <w:r>
        <w:rPr>
          <w:noProof/>
        </w:rPr>
        <w:fldChar w:fldCharType="end"/>
      </w:r>
    </w:p>
    <w:p w14:paraId="150A0A58" w14:textId="339E9FDF"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6.15.3.2.3.1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POST</w:t>
      </w:r>
      <w:r>
        <w:rPr>
          <w:noProof/>
        </w:rPr>
        <w:tab/>
      </w:r>
      <w:r>
        <w:rPr>
          <w:noProof/>
        </w:rPr>
        <w:fldChar w:fldCharType="begin"/>
      </w:r>
      <w:r>
        <w:rPr>
          <w:noProof/>
        </w:rPr>
        <w:instrText xml:space="preserve"> PAGEREF _Toc168550575 \h </w:instrText>
      </w:r>
      <w:r>
        <w:rPr>
          <w:noProof/>
        </w:rPr>
      </w:r>
      <w:r>
        <w:rPr>
          <w:noProof/>
        </w:rPr>
        <w:fldChar w:fldCharType="separate"/>
      </w:r>
      <w:r>
        <w:rPr>
          <w:noProof/>
        </w:rPr>
        <w:t>300</w:t>
      </w:r>
      <w:r>
        <w:rPr>
          <w:noProof/>
        </w:rPr>
        <w:fldChar w:fldCharType="end"/>
      </w:r>
    </w:p>
    <w:p w14:paraId="3D3BA1EB" w14:textId="212E84F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6.15.3.2.4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_Toc168550576 \h </w:instrText>
      </w:r>
      <w:r>
        <w:rPr>
          <w:noProof/>
        </w:rPr>
      </w:r>
      <w:r>
        <w:rPr>
          <w:noProof/>
        </w:rPr>
        <w:fldChar w:fldCharType="separate"/>
      </w:r>
      <w:r>
        <w:rPr>
          <w:noProof/>
        </w:rPr>
        <w:t>301</w:t>
      </w:r>
      <w:r>
        <w:rPr>
          <w:noProof/>
        </w:rPr>
        <w:fldChar w:fldCharType="end"/>
      </w:r>
    </w:p>
    <w:p w14:paraId="33BF86F1" w14:textId="0E32490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6.15.3.3</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_Toc168550577 \h </w:instrText>
      </w:r>
      <w:r>
        <w:rPr>
          <w:noProof/>
        </w:rPr>
      </w:r>
      <w:r>
        <w:rPr>
          <w:noProof/>
        </w:rPr>
        <w:fldChar w:fldCharType="separate"/>
      </w:r>
      <w:r>
        <w:rPr>
          <w:noProof/>
        </w:rPr>
        <w:t>301</w:t>
      </w:r>
      <w:r>
        <w:rPr>
          <w:noProof/>
        </w:rPr>
        <w:fldChar w:fldCharType="end"/>
      </w:r>
    </w:p>
    <w:p w14:paraId="55A8ABD5" w14:textId="2CC6B2B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_Toc168550578 \h </w:instrText>
      </w:r>
      <w:r>
        <w:rPr>
          <w:noProof/>
        </w:rPr>
      </w:r>
      <w:r>
        <w:rPr>
          <w:noProof/>
        </w:rPr>
        <w:fldChar w:fldCharType="separate"/>
      </w:r>
      <w:r>
        <w:rPr>
          <w:noProof/>
        </w:rPr>
        <w:t>301</w:t>
      </w:r>
      <w:r>
        <w:rPr>
          <w:noProof/>
        </w:rPr>
        <w:fldChar w:fldCharType="end"/>
      </w:r>
    </w:p>
    <w:p w14:paraId="42D4F3E1" w14:textId="5FA14CE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_Toc168550579 \h </w:instrText>
      </w:r>
      <w:r>
        <w:rPr>
          <w:noProof/>
        </w:rPr>
      </w:r>
      <w:r>
        <w:rPr>
          <w:noProof/>
        </w:rPr>
        <w:fldChar w:fldCharType="separate"/>
      </w:r>
      <w:r>
        <w:rPr>
          <w:noProof/>
        </w:rPr>
        <w:t>301</w:t>
      </w:r>
      <w:r>
        <w:rPr>
          <w:noProof/>
        </w:rPr>
        <w:fldChar w:fldCharType="end"/>
      </w:r>
    </w:p>
    <w:p w14:paraId="7E9CCEFC" w14:textId="4B128BD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_Toc168550580 \h </w:instrText>
      </w:r>
      <w:r>
        <w:rPr>
          <w:noProof/>
        </w:rPr>
      </w:r>
      <w:r>
        <w:rPr>
          <w:noProof/>
        </w:rPr>
        <w:fldChar w:fldCharType="separate"/>
      </w:r>
      <w:r>
        <w:rPr>
          <w:noProof/>
        </w:rPr>
        <w:t>302</w:t>
      </w:r>
      <w:r>
        <w:rPr>
          <w:noProof/>
        </w:rPr>
        <w:fldChar w:fldCharType="end"/>
      </w:r>
    </w:p>
    <w:p w14:paraId="60BD87FD" w14:textId="342148B7"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_Toc168550581 \h </w:instrText>
      </w:r>
      <w:r>
        <w:rPr>
          <w:noProof/>
        </w:rPr>
      </w:r>
      <w:r>
        <w:rPr>
          <w:noProof/>
        </w:rPr>
        <w:fldChar w:fldCharType="separate"/>
      </w:r>
      <w:r>
        <w:rPr>
          <w:noProof/>
        </w:rPr>
        <w:t>302</w:t>
      </w:r>
      <w:r>
        <w:rPr>
          <w:noProof/>
        </w:rPr>
        <w:fldChar w:fldCharType="end"/>
      </w:r>
    </w:p>
    <w:p w14:paraId="6216EB38" w14:textId="024822B8"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6.15.3.3.3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PUT</w:t>
      </w:r>
      <w:r>
        <w:rPr>
          <w:noProof/>
        </w:rPr>
        <w:tab/>
      </w:r>
      <w:r>
        <w:rPr>
          <w:noProof/>
        </w:rPr>
        <w:fldChar w:fldCharType="begin"/>
      </w:r>
      <w:r>
        <w:rPr>
          <w:noProof/>
        </w:rPr>
        <w:instrText xml:space="preserve"> PAGEREF _Toc168550582 \h </w:instrText>
      </w:r>
      <w:r>
        <w:rPr>
          <w:noProof/>
        </w:rPr>
      </w:r>
      <w:r>
        <w:rPr>
          <w:noProof/>
        </w:rPr>
        <w:fldChar w:fldCharType="separate"/>
      </w:r>
      <w:r>
        <w:rPr>
          <w:noProof/>
        </w:rPr>
        <w:t>303</w:t>
      </w:r>
      <w:r>
        <w:rPr>
          <w:noProof/>
        </w:rPr>
        <w:fldChar w:fldCharType="end"/>
      </w:r>
    </w:p>
    <w:p w14:paraId="244ABC48" w14:textId="32896C8D"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6.15.3.3.3.3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_Toc168550583 \h </w:instrText>
      </w:r>
      <w:r>
        <w:rPr>
          <w:noProof/>
        </w:rPr>
      </w:r>
      <w:r>
        <w:rPr>
          <w:noProof/>
        </w:rPr>
        <w:fldChar w:fldCharType="separate"/>
      </w:r>
      <w:r>
        <w:rPr>
          <w:noProof/>
        </w:rPr>
        <w:t>304</w:t>
      </w:r>
      <w:r>
        <w:rPr>
          <w:noProof/>
        </w:rPr>
        <w:fldChar w:fldCharType="end"/>
      </w:r>
    </w:p>
    <w:p w14:paraId="6225D013" w14:textId="02AFD61D"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6.15.3.3.3.4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_Toc168550584 \h </w:instrText>
      </w:r>
      <w:r>
        <w:rPr>
          <w:noProof/>
        </w:rPr>
      </w:r>
      <w:r>
        <w:rPr>
          <w:noProof/>
        </w:rPr>
        <w:fldChar w:fldCharType="separate"/>
      </w:r>
      <w:r>
        <w:rPr>
          <w:noProof/>
        </w:rPr>
        <w:t>305</w:t>
      </w:r>
      <w:r>
        <w:rPr>
          <w:noProof/>
        </w:rPr>
        <w:fldChar w:fldCharType="end"/>
      </w:r>
    </w:p>
    <w:p w14:paraId="5FAC5266" w14:textId="316F8E8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_Toc168550585 \h </w:instrText>
      </w:r>
      <w:r>
        <w:rPr>
          <w:noProof/>
        </w:rPr>
      </w:r>
      <w:r>
        <w:rPr>
          <w:noProof/>
        </w:rPr>
        <w:fldChar w:fldCharType="separate"/>
      </w:r>
      <w:r>
        <w:rPr>
          <w:noProof/>
        </w:rPr>
        <w:t>306</w:t>
      </w:r>
      <w:r>
        <w:rPr>
          <w:noProof/>
        </w:rPr>
        <w:fldChar w:fldCharType="end"/>
      </w:r>
    </w:p>
    <w:p w14:paraId="70E209AA" w14:textId="09A3C52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6.15.4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_Toc168550586 \h </w:instrText>
      </w:r>
      <w:r>
        <w:rPr>
          <w:noProof/>
        </w:rPr>
      </w:r>
      <w:r>
        <w:rPr>
          <w:noProof/>
        </w:rPr>
        <w:fldChar w:fldCharType="separate"/>
      </w:r>
      <w:r>
        <w:rPr>
          <w:noProof/>
        </w:rPr>
        <w:t>306</w:t>
      </w:r>
      <w:r>
        <w:rPr>
          <w:noProof/>
        </w:rPr>
        <w:fldChar w:fldCharType="end"/>
      </w:r>
    </w:p>
    <w:p w14:paraId="2A99AD34" w14:textId="0FF11C1D"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6.15.5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_Toc168550587 \h </w:instrText>
      </w:r>
      <w:r>
        <w:rPr>
          <w:noProof/>
        </w:rPr>
      </w:r>
      <w:r>
        <w:rPr>
          <w:noProof/>
        </w:rPr>
        <w:fldChar w:fldCharType="separate"/>
      </w:r>
      <w:r>
        <w:rPr>
          <w:noProof/>
        </w:rPr>
        <w:t>306</w:t>
      </w:r>
      <w:r>
        <w:rPr>
          <w:noProof/>
        </w:rPr>
        <w:fldChar w:fldCharType="end"/>
      </w:r>
    </w:p>
    <w:p w14:paraId="649673D6" w14:textId="43EC1C8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_Toc168550588 \h </w:instrText>
      </w:r>
      <w:r>
        <w:rPr>
          <w:noProof/>
        </w:rPr>
      </w:r>
      <w:r>
        <w:rPr>
          <w:noProof/>
        </w:rPr>
        <w:fldChar w:fldCharType="separate"/>
      </w:r>
      <w:r>
        <w:rPr>
          <w:noProof/>
        </w:rPr>
        <w:t>306</w:t>
      </w:r>
      <w:r>
        <w:rPr>
          <w:noProof/>
        </w:rPr>
        <w:fldChar w:fldCharType="end"/>
      </w:r>
    </w:p>
    <w:p w14:paraId="7AE6D1AC" w14:textId="3BC712B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Requirements Verification and Alignment </w:t>
      </w:r>
      <w:r w:rsidRPr="00113C3A">
        <w:rPr>
          <w:noProof/>
          <w:lang w:val="en-US"/>
        </w:rPr>
        <w:t>Notification</w:t>
      </w:r>
      <w:r>
        <w:rPr>
          <w:noProof/>
        </w:rPr>
        <w:tab/>
      </w:r>
      <w:r>
        <w:rPr>
          <w:noProof/>
        </w:rPr>
        <w:fldChar w:fldCharType="begin"/>
      </w:r>
      <w:r>
        <w:rPr>
          <w:noProof/>
        </w:rPr>
        <w:instrText xml:space="preserve"> PAGEREF _Toc168550589 \h </w:instrText>
      </w:r>
      <w:r>
        <w:rPr>
          <w:noProof/>
        </w:rPr>
      </w:r>
      <w:r>
        <w:rPr>
          <w:noProof/>
        </w:rPr>
        <w:fldChar w:fldCharType="separate"/>
      </w:r>
      <w:r>
        <w:rPr>
          <w:noProof/>
        </w:rPr>
        <w:t>306</w:t>
      </w:r>
      <w:r>
        <w:rPr>
          <w:noProof/>
        </w:rPr>
        <w:fldChar w:fldCharType="end"/>
      </w:r>
    </w:p>
    <w:p w14:paraId="0406BA22" w14:textId="5739C66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_Toc168550590 \h </w:instrText>
      </w:r>
      <w:r>
        <w:rPr>
          <w:noProof/>
        </w:rPr>
      </w:r>
      <w:r>
        <w:rPr>
          <w:noProof/>
        </w:rPr>
        <w:fldChar w:fldCharType="separate"/>
      </w:r>
      <w:r>
        <w:rPr>
          <w:noProof/>
        </w:rPr>
        <w:t>306</w:t>
      </w:r>
      <w:r>
        <w:rPr>
          <w:noProof/>
        </w:rPr>
        <w:fldChar w:fldCharType="end"/>
      </w:r>
    </w:p>
    <w:p w14:paraId="111F6D91" w14:textId="705B608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_Toc168550591 \h </w:instrText>
      </w:r>
      <w:r>
        <w:rPr>
          <w:noProof/>
        </w:rPr>
      </w:r>
      <w:r>
        <w:rPr>
          <w:noProof/>
        </w:rPr>
        <w:fldChar w:fldCharType="separate"/>
      </w:r>
      <w:r>
        <w:rPr>
          <w:noProof/>
        </w:rPr>
        <w:t>306</w:t>
      </w:r>
      <w:r>
        <w:rPr>
          <w:noProof/>
        </w:rPr>
        <w:fldChar w:fldCharType="end"/>
      </w:r>
    </w:p>
    <w:p w14:paraId="7DBB0487" w14:textId="01A8B84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_Toc168550592 \h </w:instrText>
      </w:r>
      <w:r>
        <w:rPr>
          <w:noProof/>
        </w:rPr>
      </w:r>
      <w:r>
        <w:rPr>
          <w:noProof/>
        </w:rPr>
        <w:fldChar w:fldCharType="separate"/>
      </w:r>
      <w:r>
        <w:rPr>
          <w:noProof/>
        </w:rPr>
        <w:t>307</w:t>
      </w:r>
      <w:r>
        <w:rPr>
          <w:noProof/>
        </w:rPr>
        <w:fldChar w:fldCharType="end"/>
      </w:r>
    </w:p>
    <w:p w14:paraId="0AA9995F" w14:textId="308C8694"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6.15.5.2.3.1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_Toc168550593 \h </w:instrText>
      </w:r>
      <w:r>
        <w:rPr>
          <w:noProof/>
        </w:rPr>
      </w:r>
      <w:r>
        <w:rPr>
          <w:noProof/>
        </w:rPr>
        <w:fldChar w:fldCharType="separate"/>
      </w:r>
      <w:r>
        <w:rPr>
          <w:noProof/>
        </w:rPr>
        <w:t>307</w:t>
      </w:r>
      <w:r>
        <w:rPr>
          <w:noProof/>
        </w:rPr>
        <w:fldChar w:fldCharType="end"/>
      </w:r>
    </w:p>
    <w:p w14:paraId="276D7B66" w14:textId="7B99F32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6.15.6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_Toc168550594 \h </w:instrText>
      </w:r>
      <w:r>
        <w:rPr>
          <w:noProof/>
        </w:rPr>
      </w:r>
      <w:r>
        <w:rPr>
          <w:noProof/>
        </w:rPr>
        <w:fldChar w:fldCharType="separate"/>
      </w:r>
      <w:r>
        <w:rPr>
          <w:noProof/>
        </w:rPr>
        <w:t>307</w:t>
      </w:r>
      <w:r>
        <w:rPr>
          <w:noProof/>
        </w:rPr>
        <w:fldChar w:fldCharType="end"/>
      </w:r>
    </w:p>
    <w:p w14:paraId="2E23C023" w14:textId="7441DB3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_Toc168550595 \h </w:instrText>
      </w:r>
      <w:r>
        <w:rPr>
          <w:noProof/>
        </w:rPr>
      </w:r>
      <w:r>
        <w:rPr>
          <w:noProof/>
        </w:rPr>
        <w:fldChar w:fldCharType="separate"/>
      </w:r>
      <w:r>
        <w:rPr>
          <w:noProof/>
        </w:rPr>
        <w:t>307</w:t>
      </w:r>
      <w:r>
        <w:rPr>
          <w:noProof/>
        </w:rPr>
        <w:fldChar w:fldCharType="end"/>
      </w:r>
    </w:p>
    <w:p w14:paraId="2C8ECE84" w14:textId="1DAAB45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6.15.6.2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_Toc168550596 \h </w:instrText>
      </w:r>
      <w:r>
        <w:rPr>
          <w:noProof/>
        </w:rPr>
      </w:r>
      <w:r>
        <w:rPr>
          <w:noProof/>
        </w:rPr>
        <w:fldChar w:fldCharType="separate"/>
      </w:r>
      <w:r>
        <w:rPr>
          <w:noProof/>
        </w:rPr>
        <w:t>308</w:t>
      </w:r>
      <w:r>
        <w:rPr>
          <w:noProof/>
        </w:rPr>
        <w:fldChar w:fldCharType="end"/>
      </w:r>
    </w:p>
    <w:p w14:paraId="7D956296" w14:textId="3B0C47A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6.15.6.2.1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_Toc168550597 \h </w:instrText>
      </w:r>
      <w:r>
        <w:rPr>
          <w:noProof/>
        </w:rPr>
      </w:r>
      <w:r>
        <w:rPr>
          <w:noProof/>
        </w:rPr>
        <w:fldChar w:fldCharType="separate"/>
      </w:r>
      <w:r>
        <w:rPr>
          <w:noProof/>
        </w:rPr>
        <w:t>308</w:t>
      </w:r>
      <w:r>
        <w:rPr>
          <w:noProof/>
        </w:rPr>
        <w:fldChar w:fldCharType="end"/>
      </w:r>
    </w:p>
    <w:p w14:paraId="66F3FD04" w14:textId="4786973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6.15.6.2.2</w:t>
      </w:r>
      <w:r>
        <w:rPr>
          <w:rFonts w:asciiTheme="minorHAnsi" w:eastAsiaTheme="minorEastAsia" w:hAnsiTheme="minorHAnsi" w:cstheme="minorBidi"/>
          <w:noProof/>
          <w:kern w:val="2"/>
          <w:sz w:val="21"/>
          <w:szCs w:val="22"/>
          <w:lang w:val="en-US" w:eastAsia="zh-CN"/>
          <w14:ligatures w14:val="standardContextual"/>
        </w:rPr>
        <w:tab/>
      </w:r>
      <w:r>
        <w:rPr>
          <w:noProof/>
        </w:rPr>
        <w:t>Type: SliceReqVerAlignSubsc</w:t>
      </w:r>
      <w:r>
        <w:rPr>
          <w:noProof/>
        </w:rPr>
        <w:tab/>
      </w:r>
      <w:r>
        <w:rPr>
          <w:noProof/>
        </w:rPr>
        <w:fldChar w:fldCharType="begin"/>
      </w:r>
      <w:r>
        <w:rPr>
          <w:noProof/>
        </w:rPr>
        <w:instrText xml:space="preserve"> PAGEREF _Toc168550598 \h </w:instrText>
      </w:r>
      <w:r>
        <w:rPr>
          <w:noProof/>
        </w:rPr>
      </w:r>
      <w:r>
        <w:rPr>
          <w:noProof/>
        </w:rPr>
        <w:fldChar w:fldCharType="separate"/>
      </w:r>
      <w:r>
        <w:rPr>
          <w:noProof/>
        </w:rPr>
        <w:t>308</w:t>
      </w:r>
      <w:r>
        <w:rPr>
          <w:noProof/>
        </w:rPr>
        <w:fldChar w:fldCharType="end"/>
      </w:r>
    </w:p>
    <w:p w14:paraId="393E6B47" w14:textId="38B8BE0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6.15.6.2.3</w:t>
      </w:r>
      <w:r>
        <w:rPr>
          <w:rFonts w:asciiTheme="minorHAnsi" w:eastAsiaTheme="minorEastAsia" w:hAnsiTheme="minorHAnsi" w:cstheme="minorBidi"/>
          <w:noProof/>
          <w:kern w:val="2"/>
          <w:sz w:val="21"/>
          <w:szCs w:val="22"/>
          <w:lang w:val="en-US" w:eastAsia="zh-CN"/>
          <w14:ligatures w14:val="standardContextual"/>
        </w:rPr>
        <w:tab/>
      </w:r>
      <w:r>
        <w:rPr>
          <w:noProof/>
        </w:rPr>
        <w:t>Type: SliceReqVerAlignSubscPatch</w:t>
      </w:r>
      <w:r>
        <w:rPr>
          <w:noProof/>
        </w:rPr>
        <w:tab/>
      </w:r>
      <w:r>
        <w:rPr>
          <w:noProof/>
        </w:rPr>
        <w:fldChar w:fldCharType="begin"/>
      </w:r>
      <w:r>
        <w:rPr>
          <w:noProof/>
        </w:rPr>
        <w:instrText xml:space="preserve"> PAGEREF _Toc168550599 \h </w:instrText>
      </w:r>
      <w:r>
        <w:rPr>
          <w:noProof/>
        </w:rPr>
      </w:r>
      <w:r>
        <w:rPr>
          <w:noProof/>
        </w:rPr>
        <w:fldChar w:fldCharType="separate"/>
      </w:r>
      <w:r>
        <w:rPr>
          <w:noProof/>
        </w:rPr>
        <w:t>309</w:t>
      </w:r>
      <w:r>
        <w:rPr>
          <w:noProof/>
        </w:rPr>
        <w:fldChar w:fldCharType="end"/>
      </w:r>
    </w:p>
    <w:p w14:paraId="2AA6610E" w14:textId="7CF1EF4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6.15.6.2.4</w:t>
      </w:r>
      <w:r>
        <w:rPr>
          <w:rFonts w:asciiTheme="minorHAnsi" w:eastAsiaTheme="minorEastAsia" w:hAnsiTheme="minorHAnsi" w:cstheme="minorBidi"/>
          <w:noProof/>
          <w:kern w:val="2"/>
          <w:sz w:val="21"/>
          <w:szCs w:val="22"/>
          <w:lang w:val="en-US" w:eastAsia="zh-CN"/>
          <w14:ligatures w14:val="standardContextual"/>
        </w:rPr>
        <w:tab/>
      </w:r>
      <w:r>
        <w:rPr>
          <w:noProof/>
        </w:rPr>
        <w:t>Type: SliceReqVerAlignNotif</w:t>
      </w:r>
      <w:r>
        <w:rPr>
          <w:noProof/>
        </w:rPr>
        <w:tab/>
      </w:r>
      <w:r>
        <w:rPr>
          <w:noProof/>
        </w:rPr>
        <w:fldChar w:fldCharType="begin"/>
      </w:r>
      <w:r>
        <w:rPr>
          <w:noProof/>
        </w:rPr>
        <w:instrText xml:space="preserve"> PAGEREF _Toc168550600 \h </w:instrText>
      </w:r>
      <w:r>
        <w:rPr>
          <w:noProof/>
        </w:rPr>
      </w:r>
      <w:r>
        <w:rPr>
          <w:noProof/>
        </w:rPr>
        <w:fldChar w:fldCharType="separate"/>
      </w:r>
      <w:r>
        <w:rPr>
          <w:noProof/>
        </w:rPr>
        <w:t>309</w:t>
      </w:r>
      <w:r>
        <w:rPr>
          <w:noProof/>
        </w:rPr>
        <w:fldChar w:fldCharType="end"/>
      </w:r>
    </w:p>
    <w:p w14:paraId="4BE61CE5" w14:textId="4F529E4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_Toc168550601 \h </w:instrText>
      </w:r>
      <w:r>
        <w:rPr>
          <w:noProof/>
        </w:rPr>
      </w:r>
      <w:r>
        <w:rPr>
          <w:noProof/>
        </w:rPr>
        <w:fldChar w:fldCharType="separate"/>
      </w:r>
      <w:r>
        <w:rPr>
          <w:noProof/>
        </w:rPr>
        <w:t>309</w:t>
      </w:r>
      <w:r>
        <w:rPr>
          <w:noProof/>
        </w:rPr>
        <w:fldChar w:fldCharType="end"/>
      </w:r>
    </w:p>
    <w:p w14:paraId="55EF499E" w14:textId="2A2C44C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_Toc168550602 \h </w:instrText>
      </w:r>
      <w:r>
        <w:rPr>
          <w:noProof/>
        </w:rPr>
      </w:r>
      <w:r>
        <w:rPr>
          <w:noProof/>
        </w:rPr>
        <w:fldChar w:fldCharType="separate"/>
      </w:r>
      <w:r>
        <w:rPr>
          <w:noProof/>
        </w:rPr>
        <w:t>309</w:t>
      </w:r>
      <w:r>
        <w:rPr>
          <w:noProof/>
        </w:rPr>
        <w:fldChar w:fldCharType="end"/>
      </w:r>
    </w:p>
    <w:p w14:paraId="57E816BA" w14:textId="4786CEE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_Toc168550603 \h </w:instrText>
      </w:r>
      <w:r>
        <w:rPr>
          <w:noProof/>
        </w:rPr>
      </w:r>
      <w:r>
        <w:rPr>
          <w:noProof/>
        </w:rPr>
        <w:fldChar w:fldCharType="separate"/>
      </w:r>
      <w:r>
        <w:rPr>
          <w:noProof/>
        </w:rPr>
        <w:t>309</w:t>
      </w:r>
      <w:r>
        <w:rPr>
          <w:noProof/>
        </w:rPr>
        <w:fldChar w:fldCharType="end"/>
      </w:r>
    </w:p>
    <w:p w14:paraId="7DBCBFB9" w14:textId="2F92E12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_Toc168550604 \h </w:instrText>
      </w:r>
      <w:r>
        <w:rPr>
          <w:noProof/>
        </w:rPr>
      </w:r>
      <w:r>
        <w:rPr>
          <w:noProof/>
        </w:rPr>
        <w:fldChar w:fldCharType="separate"/>
      </w:r>
      <w:r>
        <w:rPr>
          <w:noProof/>
        </w:rPr>
        <w:t>309</w:t>
      </w:r>
      <w:r>
        <w:rPr>
          <w:noProof/>
        </w:rPr>
        <w:fldChar w:fldCharType="end"/>
      </w:r>
    </w:p>
    <w:p w14:paraId="4D141A76" w14:textId="26578B0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_Toc168550605 \h </w:instrText>
      </w:r>
      <w:r>
        <w:rPr>
          <w:noProof/>
        </w:rPr>
      </w:r>
      <w:r>
        <w:rPr>
          <w:noProof/>
        </w:rPr>
        <w:fldChar w:fldCharType="separate"/>
      </w:r>
      <w:r>
        <w:rPr>
          <w:noProof/>
        </w:rPr>
        <w:t>310</w:t>
      </w:r>
      <w:r>
        <w:rPr>
          <w:noProof/>
        </w:rPr>
        <w:fldChar w:fldCharType="end"/>
      </w:r>
    </w:p>
    <w:p w14:paraId="1747FD42" w14:textId="39ED866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_Toc168550606 \h </w:instrText>
      </w:r>
      <w:r>
        <w:rPr>
          <w:noProof/>
        </w:rPr>
      </w:r>
      <w:r>
        <w:rPr>
          <w:noProof/>
        </w:rPr>
        <w:fldChar w:fldCharType="separate"/>
      </w:r>
      <w:r>
        <w:rPr>
          <w:noProof/>
        </w:rPr>
        <w:t>310</w:t>
      </w:r>
      <w:r>
        <w:rPr>
          <w:noProof/>
        </w:rPr>
        <w:fldChar w:fldCharType="end"/>
      </w:r>
    </w:p>
    <w:p w14:paraId="3FCB7F07" w14:textId="42FE606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6.15.7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_Toc168550607 \h </w:instrText>
      </w:r>
      <w:r>
        <w:rPr>
          <w:noProof/>
        </w:rPr>
      </w:r>
      <w:r>
        <w:rPr>
          <w:noProof/>
        </w:rPr>
        <w:fldChar w:fldCharType="separate"/>
      </w:r>
      <w:r>
        <w:rPr>
          <w:noProof/>
        </w:rPr>
        <w:t>310</w:t>
      </w:r>
      <w:r>
        <w:rPr>
          <w:noProof/>
        </w:rPr>
        <w:fldChar w:fldCharType="end"/>
      </w:r>
    </w:p>
    <w:p w14:paraId="7CD51644" w14:textId="5F57E1D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_Toc168550608 \h </w:instrText>
      </w:r>
      <w:r>
        <w:rPr>
          <w:noProof/>
        </w:rPr>
      </w:r>
      <w:r>
        <w:rPr>
          <w:noProof/>
        </w:rPr>
        <w:fldChar w:fldCharType="separate"/>
      </w:r>
      <w:r>
        <w:rPr>
          <w:noProof/>
        </w:rPr>
        <w:t>310</w:t>
      </w:r>
      <w:r>
        <w:rPr>
          <w:noProof/>
        </w:rPr>
        <w:fldChar w:fldCharType="end"/>
      </w:r>
    </w:p>
    <w:p w14:paraId="15C43008" w14:textId="4DE1FD6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_Toc168550609 \h </w:instrText>
      </w:r>
      <w:r>
        <w:rPr>
          <w:noProof/>
        </w:rPr>
      </w:r>
      <w:r>
        <w:rPr>
          <w:noProof/>
        </w:rPr>
        <w:fldChar w:fldCharType="separate"/>
      </w:r>
      <w:r>
        <w:rPr>
          <w:noProof/>
        </w:rPr>
        <w:t>310</w:t>
      </w:r>
      <w:r>
        <w:rPr>
          <w:noProof/>
        </w:rPr>
        <w:fldChar w:fldCharType="end"/>
      </w:r>
    </w:p>
    <w:p w14:paraId="22736A2A" w14:textId="1AB50BA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_Toc168550610 \h </w:instrText>
      </w:r>
      <w:r>
        <w:rPr>
          <w:noProof/>
        </w:rPr>
      </w:r>
      <w:r>
        <w:rPr>
          <w:noProof/>
        </w:rPr>
        <w:fldChar w:fldCharType="separate"/>
      </w:r>
      <w:r>
        <w:rPr>
          <w:noProof/>
        </w:rPr>
        <w:t>310</w:t>
      </w:r>
      <w:r>
        <w:rPr>
          <w:noProof/>
        </w:rPr>
        <w:fldChar w:fldCharType="end"/>
      </w:r>
    </w:p>
    <w:p w14:paraId="40BC9D22" w14:textId="7A30122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6.15.8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_Toc168550611 \h </w:instrText>
      </w:r>
      <w:r>
        <w:rPr>
          <w:noProof/>
        </w:rPr>
      </w:r>
      <w:r>
        <w:rPr>
          <w:noProof/>
        </w:rPr>
        <w:fldChar w:fldCharType="separate"/>
      </w:r>
      <w:r>
        <w:rPr>
          <w:noProof/>
        </w:rPr>
        <w:t>310</w:t>
      </w:r>
      <w:r>
        <w:rPr>
          <w:noProof/>
        </w:rPr>
        <w:fldChar w:fldCharType="end"/>
      </w:r>
    </w:p>
    <w:p w14:paraId="1EE4ECF5" w14:textId="439EE6A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6.15.9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_Toc168550612 \h </w:instrText>
      </w:r>
      <w:r>
        <w:rPr>
          <w:noProof/>
        </w:rPr>
      </w:r>
      <w:r>
        <w:rPr>
          <w:noProof/>
        </w:rPr>
        <w:fldChar w:fldCharType="separate"/>
      </w:r>
      <w:r>
        <w:rPr>
          <w:noProof/>
        </w:rPr>
        <w:t>310</w:t>
      </w:r>
      <w:r>
        <w:rPr>
          <w:noProof/>
        </w:rPr>
        <w:fldChar w:fldCharType="end"/>
      </w:r>
    </w:p>
    <w:p w14:paraId="4F63310B" w14:textId="15A230F9"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 xml:space="preserve"> API</w:t>
      </w:r>
      <w:r>
        <w:rPr>
          <w:noProof/>
        </w:rPr>
        <w:tab/>
      </w:r>
      <w:r>
        <w:rPr>
          <w:noProof/>
        </w:rPr>
        <w:fldChar w:fldCharType="begin"/>
      </w:r>
      <w:r>
        <w:rPr>
          <w:noProof/>
        </w:rPr>
        <w:instrText xml:space="preserve"> PAGEREF _Toc168550613 \h </w:instrText>
      </w:r>
      <w:r>
        <w:rPr>
          <w:noProof/>
        </w:rPr>
      </w:r>
      <w:r>
        <w:rPr>
          <w:noProof/>
        </w:rPr>
        <w:fldChar w:fldCharType="separate"/>
      </w:r>
      <w:r>
        <w:rPr>
          <w:noProof/>
        </w:rPr>
        <w:t>310</w:t>
      </w:r>
      <w:r>
        <w:rPr>
          <w:noProof/>
        </w:rPr>
        <w:fldChar w:fldCharType="end"/>
      </w:r>
    </w:p>
    <w:p w14:paraId="2B5D5C1F" w14:textId="6C6D7755"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_Toc168550614 \h </w:instrText>
      </w:r>
      <w:r>
        <w:rPr>
          <w:noProof/>
        </w:rPr>
      </w:r>
      <w:r>
        <w:rPr>
          <w:noProof/>
        </w:rPr>
        <w:fldChar w:fldCharType="separate"/>
      </w:r>
      <w:r>
        <w:rPr>
          <w:noProof/>
        </w:rPr>
        <w:t>310</w:t>
      </w:r>
      <w:r>
        <w:rPr>
          <w:noProof/>
        </w:rPr>
        <w:fldChar w:fldCharType="end"/>
      </w:r>
    </w:p>
    <w:p w14:paraId="37A3E508" w14:textId="7780752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_Toc168550615 \h </w:instrText>
      </w:r>
      <w:r>
        <w:rPr>
          <w:noProof/>
        </w:rPr>
      </w:r>
      <w:r>
        <w:rPr>
          <w:noProof/>
        </w:rPr>
        <w:fldChar w:fldCharType="separate"/>
      </w:r>
      <w:r>
        <w:rPr>
          <w:noProof/>
        </w:rPr>
        <w:t>311</w:t>
      </w:r>
      <w:r>
        <w:rPr>
          <w:noProof/>
        </w:rPr>
        <w:fldChar w:fldCharType="end"/>
      </w:r>
    </w:p>
    <w:p w14:paraId="25964098" w14:textId="43AD8CC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_Toc168550616 \h </w:instrText>
      </w:r>
      <w:r>
        <w:rPr>
          <w:noProof/>
        </w:rPr>
      </w:r>
      <w:r>
        <w:rPr>
          <w:noProof/>
        </w:rPr>
        <w:fldChar w:fldCharType="separate"/>
      </w:r>
      <w:r>
        <w:rPr>
          <w:noProof/>
        </w:rPr>
        <w:t>311</w:t>
      </w:r>
      <w:r>
        <w:rPr>
          <w:noProof/>
        </w:rPr>
        <w:fldChar w:fldCharType="end"/>
      </w:r>
    </w:p>
    <w:p w14:paraId="1038D526" w14:textId="4679FBB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_Toc168550617 \h </w:instrText>
      </w:r>
      <w:r>
        <w:rPr>
          <w:noProof/>
        </w:rPr>
      </w:r>
      <w:r>
        <w:rPr>
          <w:noProof/>
        </w:rPr>
        <w:fldChar w:fldCharType="separate"/>
      </w:r>
      <w:r>
        <w:rPr>
          <w:noProof/>
        </w:rPr>
        <w:t>311</w:t>
      </w:r>
      <w:r>
        <w:rPr>
          <w:noProof/>
        </w:rPr>
        <w:fldChar w:fldCharType="end"/>
      </w:r>
    </w:p>
    <w:p w14:paraId="6F55C2AE" w14:textId="7FF5224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Network Slice Information Sets</w:t>
      </w:r>
      <w:r>
        <w:rPr>
          <w:noProof/>
        </w:rPr>
        <w:tab/>
      </w:r>
      <w:r>
        <w:rPr>
          <w:noProof/>
        </w:rPr>
        <w:fldChar w:fldCharType="begin"/>
      </w:r>
      <w:r>
        <w:rPr>
          <w:noProof/>
        </w:rPr>
        <w:instrText xml:space="preserve"> PAGEREF _Toc168550618 \h </w:instrText>
      </w:r>
      <w:r>
        <w:rPr>
          <w:noProof/>
        </w:rPr>
      </w:r>
      <w:r>
        <w:rPr>
          <w:noProof/>
        </w:rPr>
        <w:fldChar w:fldCharType="separate"/>
      </w:r>
      <w:r>
        <w:rPr>
          <w:noProof/>
        </w:rPr>
        <w:t>312</w:t>
      </w:r>
      <w:r>
        <w:rPr>
          <w:noProof/>
        </w:rPr>
        <w:fldChar w:fldCharType="end"/>
      </w:r>
    </w:p>
    <w:p w14:paraId="481A9009" w14:textId="5F92493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_Toc168550619 \h </w:instrText>
      </w:r>
      <w:r>
        <w:rPr>
          <w:noProof/>
        </w:rPr>
      </w:r>
      <w:r>
        <w:rPr>
          <w:noProof/>
        </w:rPr>
        <w:fldChar w:fldCharType="separate"/>
      </w:r>
      <w:r>
        <w:rPr>
          <w:noProof/>
        </w:rPr>
        <w:t>312</w:t>
      </w:r>
      <w:r>
        <w:rPr>
          <w:noProof/>
        </w:rPr>
        <w:fldChar w:fldCharType="end"/>
      </w:r>
    </w:p>
    <w:p w14:paraId="3E1488CE" w14:textId="719DB8B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_Toc168550620 \h </w:instrText>
      </w:r>
      <w:r>
        <w:rPr>
          <w:noProof/>
        </w:rPr>
      </w:r>
      <w:r>
        <w:rPr>
          <w:noProof/>
        </w:rPr>
        <w:fldChar w:fldCharType="separate"/>
      </w:r>
      <w:r>
        <w:rPr>
          <w:noProof/>
        </w:rPr>
        <w:t>312</w:t>
      </w:r>
      <w:r>
        <w:rPr>
          <w:noProof/>
        </w:rPr>
        <w:fldChar w:fldCharType="end"/>
      </w:r>
    </w:p>
    <w:p w14:paraId="34D11104" w14:textId="39A9A4A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_Toc168550621 \h </w:instrText>
      </w:r>
      <w:r>
        <w:rPr>
          <w:noProof/>
        </w:rPr>
      </w:r>
      <w:r>
        <w:rPr>
          <w:noProof/>
        </w:rPr>
        <w:fldChar w:fldCharType="separate"/>
      </w:r>
      <w:r>
        <w:rPr>
          <w:noProof/>
        </w:rPr>
        <w:t>312</w:t>
      </w:r>
      <w:r>
        <w:rPr>
          <w:noProof/>
        </w:rPr>
        <w:fldChar w:fldCharType="end"/>
      </w:r>
    </w:p>
    <w:p w14:paraId="5386998C" w14:textId="64A051D0"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6.16.3.2.3.1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_Toc168550622 \h </w:instrText>
      </w:r>
      <w:r>
        <w:rPr>
          <w:noProof/>
        </w:rPr>
      </w:r>
      <w:r>
        <w:rPr>
          <w:noProof/>
        </w:rPr>
        <w:fldChar w:fldCharType="separate"/>
      </w:r>
      <w:r>
        <w:rPr>
          <w:noProof/>
        </w:rPr>
        <w:t>312</w:t>
      </w:r>
      <w:r>
        <w:rPr>
          <w:noProof/>
        </w:rPr>
        <w:fldChar w:fldCharType="end"/>
      </w:r>
    </w:p>
    <w:p w14:paraId="6DBD7A8E" w14:textId="5830B1B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_Toc168550623 \h </w:instrText>
      </w:r>
      <w:r>
        <w:rPr>
          <w:noProof/>
        </w:rPr>
      </w:r>
      <w:r>
        <w:rPr>
          <w:noProof/>
        </w:rPr>
        <w:fldChar w:fldCharType="separate"/>
      </w:r>
      <w:r>
        <w:rPr>
          <w:noProof/>
        </w:rPr>
        <w:t>313</w:t>
      </w:r>
      <w:r>
        <w:rPr>
          <w:noProof/>
        </w:rPr>
        <w:fldChar w:fldCharType="end"/>
      </w:r>
    </w:p>
    <w:p w14:paraId="19138C9B" w14:textId="3E05773D"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6.16.3.2.4.1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_Toc168550624 \h </w:instrText>
      </w:r>
      <w:r>
        <w:rPr>
          <w:noProof/>
        </w:rPr>
      </w:r>
      <w:r>
        <w:rPr>
          <w:noProof/>
        </w:rPr>
        <w:fldChar w:fldCharType="separate"/>
      </w:r>
      <w:r>
        <w:rPr>
          <w:noProof/>
        </w:rPr>
        <w:t>313</w:t>
      </w:r>
      <w:r>
        <w:rPr>
          <w:noProof/>
        </w:rPr>
        <w:fldChar w:fldCharType="end"/>
      </w:r>
    </w:p>
    <w:p w14:paraId="1E05C2E5" w14:textId="0FF34239"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6.16.3.2.4.2</w:t>
      </w:r>
      <w:r>
        <w:rPr>
          <w:rFonts w:asciiTheme="minorHAnsi" w:eastAsiaTheme="minorEastAsia" w:hAnsiTheme="minorHAnsi" w:cstheme="minorBidi"/>
          <w:noProof/>
          <w:kern w:val="2"/>
          <w:sz w:val="21"/>
          <w:szCs w:val="22"/>
          <w:lang w:val="en-US" w:eastAsia="zh-CN"/>
          <w14:ligatures w14:val="standardContextual"/>
        </w:rPr>
        <w:tab/>
      </w:r>
      <w:r>
        <w:rPr>
          <w:noProof/>
        </w:rPr>
        <w:t>Operation: Deliver</w:t>
      </w:r>
      <w:r>
        <w:rPr>
          <w:noProof/>
        </w:rPr>
        <w:tab/>
      </w:r>
      <w:r>
        <w:rPr>
          <w:noProof/>
        </w:rPr>
        <w:fldChar w:fldCharType="begin"/>
      </w:r>
      <w:r>
        <w:rPr>
          <w:noProof/>
        </w:rPr>
        <w:instrText xml:space="preserve"> PAGEREF _Toc168550625 \h </w:instrText>
      </w:r>
      <w:r>
        <w:rPr>
          <w:noProof/>
        </w:rPr>
      </w:r>
      <w:r>
        <w:rPr>
          <w:noProof/>
        </w:rPr>
        <w:fldChar w:fldCharType="separate"/>
      </w:r>
      <w:r>
        <w:rPr>
          <w:noProof/>
        </w:rPr>
        <w:t>313</w:t>
      </w:r>
      <w:r>
        <w:rPr>
          <w:noProof/>
        </w:rPr>
        <w:fldChar w:fldCharType="end"/>
      </w:r>
    </w:p>
    <w:p w14:paraId="5E128196" w14:textId="596F0575"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_Toc168550626 \h </w:instrText>
      </w:r>
      <w:r>
        <w:rPr>
          <w:noProof/>
        </w:rPr>
      </w:r>
      <w:r>
        <w:rPr>
          <w:noProof/>
        </w:rPr>
        <w:fldChar w:fldCharType="separate"/>
      </w:r>
      <w:r>
        <w:rPr>
          <w:noProof/>
        </w:rPr>
        <w:t>314</w:t>
      </w:r>
      <w:r>
        <w:rPr>
          <w:noProof/>
        </w:rPr>
        <w:fldChar w:fldCharType="end"/>
      </w:r>
    </w:p>
    <w:p w14:paraId="070252C1" w14:textId="0DA0D99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_Toc168550627 \h </w:instrText>
      </w:r>
      <w:r>
        <w:rPr>
          <w:noProof/>
        </w:rPr>
      </w:r>
      <w:r>
        <w:rPr>
          <w:noProof/>
        </w:rPr>
        <w:fldChar w:fldCharType="separate"/>
      </w:r>
      <w:r>
        <w:rPr>
          <w:noProof/>
        </w:rPr>
        <w:t>314</w:t>
      </w:r>
      <w:r>
        <w:rPr>
          <w:noProof/>
        </w:rPr>
        <w:fldChar w:fldCharType="end"/>
      </w:r>
    </w:p>
    <w:p w14:paraId="7F2D61DE" w14:textId="6AF84BD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_Toc168550628 \h </w:instrText>
      </w:r>
      <w:r>
        <w:rPr>
          <w:noProof/>
        </w:rPr>
      </w:r>
      <w:r>
        <w:rPr>
          <w:noProof/>
        </w:rPr>
        <w:fldChar w:fldCharType="separate"/>
      </w:r>
      <w:r>
        <w:rPr>
          <w:noProof/>
        </w:rPr>
        <w:t>315</w:t>
      </w:r>
      <w:r>
        <w:rPr>
          <w:noProof/>
        </w:rPr>
        <w:fldChar w:fldCharType="end"/>
      </w:r>
    </w:p>
    <w:p w14:paraId="0B1084DA" w14:textId="6DF5B9A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_Toc168550629 \h </w:instrText>
      </w:r>
      <w:r>
        <w:rPr>
          <w:noProof/>
        </w:rPr>
      </w:r>
      <w:r>
        <w:rPr>
          <w:noProof/>
        </w:rPr>
        <w:fldChar w:fldCharType="separate"/>
      </w:r>
      <w:r>
        <w:rPr>
          <w:noProof/>
        </w:rPr>
        <w:t>315</w:t>
      </w:r>
      <w:r>
        <w:rPr>
          <w:noProof/>
        </w:rPr>
        <w:fldChar w:fldCharType="end"/>
      </w:r>
    </w:p>
    <w:p w14:paraId="13C554C6" w14:textId="5EBD9ED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_Toc168550630 \h </w:instrText>
      </w:r>
      <w:r>
        <w:rPr>
          <w:noProof/>
        </w:rPr>
      </w:r>
      <w:r>
        <w:rPr>
          <w:noProof/>
        </w:rPr>
        <w:fldChar w:fldCharType="separate"/>
      </w:r>
      <w:r>
        <w:rPr>
          <w:noProof/>
        </w:rPr>
        <w:t>315</w:t>
      </w:r>
      <w:r>
        <w:rPr>
          <w:noProof/>
        </w:rPr>
        <w:fldChar w:fldCharType="end"/>
      </w:r>
    </w:p>
    <w:p w14:paraId="1451DE8A" w14:textId="14C83F0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_Toc168550631 \h </w:instrText>
      </w:r>
      <w:r>
        <w:rPr>
          <w:noProof/>
        </w:rPr>
      </w:r>
      <w:r>
        <w:rPr>
          <w:noProof/>
        </w:rPr>
        <w:fldChar w:fldCharType="separate"/>
      </w:r>
      <w:r>
        <w:rPr>
          <w:noProof/>
        </w:rPr>
        <w:t>315</w:t>
      </w:r>
      <w:r>
        <w:rPr>
          <w:noProof/>
        </w:rPr>
        <w:fldChar w:fldCharType="end"/>
      </w:r>
    </w:p>
    <w:p w14:paraId="23D306DC" w14:textId="36A5C7A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6.16</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NSInfoRetResp</w:t>
      </w:r>
      <w:r>
        <w:rPr>
          <w:noProof/>
        </w:rPr>
        <w:tab/>
      </w:r>
      <w:r>
        <w:rPr>
          <w:noProof/>
        </w:rPr>
        <w:fldChar w:fldCharType="begin"/>
      </w:r>
      <w:r>
        <w:rPr>
          <w:noProof/>
        </w:rPr>
        <w:instrText xml:space="preserve"> PAGEREF _Toc168550632 \h </w:instrText>
      </w:r>
      <w:r>
        <w:rPr>
          <w:noProof/>
        </w:rPr>
      </w:r>
      <w:r>
        <w:rPr>
          <w:noProof/>
        </w:rPr>
        <w:fldChar w:fldCharType="separate"/>
      </w:r>
      <w:r>
        <w:rPr>
          <w:noProof/>
        </w:rPr>
        <w:t>315</w:t>
      </w:r>
      <w:r>
        <w:rPr>
          <w:noProof/>
        </w:rPr>
        <w:fldChar w:fldCharType="end"/>
      </w:r>
    </w:p>
    <w:p w14:paraId="71BAFEA2" w14:textId="3CA4194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NSInfoDelReq</w:t>
      </w:r>
      <w:r>
        <w:rPr>
          <w:noProof/>
        </w:rPr>
        <w:tab/>
      </w:r>
      <w:r>
        <w:rPr>
          <w:noProof/>
        </w:rPr>
        <w:fldChar w:fldCharType="begin"/>
      </w:r>
      <w:r>
        <w:rPr>
          <w:noProof/>
        </w:rPr>
        <w:instrText xml:space="preserve"> PAGEREF _Toc168550633 \h </w:instrText>
      </w:r>
      <w:r>
        <w:rPr>
          <w:noProof/>
        </w:rPr>
      </w:r>
      <w:r>
        <w:rPr>
          <w:noProof/>
        </w:rPr>
        <w:fldChar w:fldCharType="separate"/>
      </w:r>
      <w:r>
        <w:rPr>
          <w:noProof/>
        </w:rPr>
        <w:t>316</w:t>
      </w:r>
      <w:r>
        <w:rPr>
          <w:noProof/>
        </w:rPr>
        <w:fldChar w:fldCharType="end"/>
      </w:r>
    </w:p>
    <w:p w14:paraId="2DC78F74" w14:textId="6AD4120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NSInfoSet</w:t>
      </w:r>
      <w:r>
        <w:rPr>
          <w:noProof/>
        </w:rPr>
        <w:tab/>
      </w:r>
      <w:r>
        <w:rPr>
          <w:noProof/>
        </w:rPr>
        <w:fldChar w:fldCharType="begin"/>
      </w:r>
      <w:r>
        <w:rPr>
          <w:noProof/>
        </w:rPr>
        <w:instrText xml:space="preserve"> PAGEREF _Toc168550634 \h </w:instrText>
      </w:r>
      <w:r>
        <w:rPr>
          <w:noProof/>
        </w:rPr>
      </w:r>
      <w:r>
        <w:rPr>
          <w:noProof/>
        </w:rPr>
        <w:fldChar w:fldCharType="separate"/>
      </w:r>
      <w:r>
        <w:rPr>
          <w:noProof/>
        </w:rPr>
        <w:t>316</w:t>
      </w:r>
      <w:r>
        <w:rPr>
          <w:noProof/>
        </w:rPr>
        <w:fldChar w:fldCharType="end"/>
      </w:r>
    </w:p>
    <w:p w14:paraId="5BD71FB1" w14:textId="3B99C09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ServArea</w:t>
      </w:r>
      <w:r>
        <w:rPr>
          <w:noProof/>
        </w:rPr>
        <w:tab/>
      </w:r>
      <w:r>
        <w:rPr>
          <w:noProof/>
        </w:rPr>
        <w:fldChar w:fldCharType="begin"/>
      </w:r>
      <w:r>
        <w:rPr>
          <w:noProof/>
        </w:rPr>
        <w:instrText xml:space="preserve"> PAGEREF _Toc168550635 \h </w:instrText>
      </w:r>
      <w:r>
        <w:rPr>
          <w:noProof/>
        </w:rPr>
      </w:r>
      <w:r>
        <w:rPr>
          <w:noProof/>
        </w:rPr>
        <w:fldChar w:fldCharType="separate"/>
      </w:r>
      <w:r>
        <w:rPr>
          <w:noProof/>
        </w:rPr>
        <w:t>316</w:t>
      </w:r>
      <w:r>
        <w:rPr>
          <w:noProof/>
        </w:rPr>
        <w:fldChar w:fldCharType="end"/>
      </w:r>
    </w:p>
    <w:p w14:paraId="66E7BF3C" w14:textId="142B8AC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_Toc168550636 \h </w:instrText>
      </w:r>
      <w:r>
        <w:rPr>
          <w:noProof/>
        </w:rPr>
      </w:r>
      <w:r>
        <w:rPr>
          <w:noProof/>
        </w:rPr>
        <w:fldChar w:fldCharType="separate"/>
      </w:r>
      <w:r>
        <w:rPr>
          <w:noProof/>
        </w:rPr>
        <w:t>316</w:t>
      </w:r>
      <w:r>
        <w:rPr>
          <w:noProof/>
        </w:rPr>
        <w:fldChar w:fldCharType="end"/>
      </w:r>
    </w:p>
    <w:p w14:paraId="63A05D40" w14:textId="749BF1E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_Toc168550637 \h </w:instrText>
      </w:r>
      <w:r>
        <w:rPr>
          <w:noProof/>
        </w:rPr>
      </w:r>
      <w:r>
        <w:rPr>
          <w:noProof/>
        </w:rPr>
        <w:fldChar w:fldCharType="separate"/>
      </w:r>
      <w:r>
        <w:rPr>
          <w:noProof/>
        </w:rPr>
        <w:t>316</w:t>
      </w:r>
      <w:r>
        <w:rPr>
          <w:noProof/>
        </w:rPr>
        <w:fldChar w:fldCharType="end"/>
      </w:r>
    </w:p>
    <w:p w14:paraId="1A265524" w14:textId="6778B90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_Toc168550638 \h </w:instrText>
      </w:r>
      <w:r>
        <w:rPr>
          <w:noProof/>
        </w:rPr>
      </w:r>
      <w:r>
        <w:rPr>
          <w:noProof/>
        </w:rPr>
        <w:fldChar w:fldCharType="separate"/>
      </w:r>
      <w:r>
        <w:rPr>
          <w:noProof/>
        </w:rPr>
        <w:t>316</w:t>
      </w:r>
      <w:r>
        <w:rPr>
          <w:noProof/>
        </w:rPr>
        <w:fldChar w:fldCharType="end"/>
      </w:r>
    </w:p>
    <w:p w14:paraId="4B9D0757" w14:textId="141CC7C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ReqSliceInfo</w:t>
      </w:r>
      <w:r>
        <w:rPr>
          <w:noProof/>
        </w:rPr>
        <w:tab/>
      </w:r>
      <w:r>
        <w:rPr>
          <w:noProof/>
        </w:rPr>
        <w:fldChar w:fldCharType="begin"/>
      </w:r>
      <w:r>
        <w:rPr>
          <w:noProof/>
        </w:rPr>
        <w:instrText xml:space="preserve"> PAGEREF _Toc168550639 \h </w:instrText>
      </w:r>
      <w:r>
        <w:rPr>
          <w:noProof/>
        </w:rPr>
      </w:r>
      <w:r>
        <w:rPr>
          <w:noProof/>
        </w:rPr>
        <w:fldChar w:fldCharType="separate"/>
      </w:r>
      <w:r>
        <w:rPr>
          <w:noProof/>
        </w:rPr>
        <w:t>317</w:t>
      </w:r>
      <w:r>
        <w:rPr>
          <w:noProof/>
        </w:rPr>
        <w:fldChar w:fldCharType="end"/>
      </w:r>
    </w:p>
    <w:p w14:paraId="622F7676" w14:textId="24F28F7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_Toc168550640 \h </w:instrText>
      </w:r>
      <w:r>
        <w:rPr>
          <w:noProof/>
        </w:rPr>
      </w:r>
      <w:r>
        <w:rPr>
          <w:noProof/>
        </w:rPr>
        <w:fldChar w:fldCharType="separate"/>
      </w:r>
      <w:r>
        <w:rPr>
          <w:noProof/>
        </w:rPr>
        <w:t>317</w:t>
      </w:r>
      <w:r>
        <w:rPr>
          <w:noProof/>
        </w:rPr>
        <w:fldChar w:fldCharType="end"/>
      </w:r>
    </w:p>
    <w:p w14:paraId="51E06F3F" w14:textId="10BB8D2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_Toc168550641 \h </w:instrText>
      </w:r>
      <w:r>
        <w:rPr>
          <w:noProof/>
        </w:rPr>
      </w:r>
      <w:r>
        <w:rPr>
          <w:noProof/>
        </w:rPr>
        <w:fldChar w:fldCharType="separate"/>
      </w:r>
      <w:r>
        <w:rPr>
          <w:noProof/>
        </w:rPr>
        <w:t>317</w:t>
      </w:r>
      <w:r>
        <w:rPr>
          <w:noProof/>
        </w:rPr>
        <w:fldChar w:fldCharType="end"/>
      </w:r>
    </w:p>
    <w:p w14:paraId="2A18B0AF" w14:textId="3BFC146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_Toc168550642 \h </w:instrText>
      </w:r>
      <w:r>
        <w:rPr>
          <w:noProof/>
        </w:rPr>
      </w:r>
      <w:r>
        <w:rPr>
          <w:noProof/>
        </w:rPr>
        <w:fldChar w:fldCharType="separate"/>
      </w:r>
      <w:r>
        <w:rPr>
          <w:noProof/>
        </w:rPr>
        <w:t>317</w:t>
      </w:r>
      <w:r>
        <w:rPr>
          <w:noProof/>
        </w:rPr>
        <w:fldChar w:fldCharType="end"/>
      </w:r>
    </w:p>
    <w:p w14:paraId="103EF987" w14:textId="5A44384D"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_Toc168550643 \h </w:instrText>
      </w:r>
      <w:r>
        <w:rPr>
          <w:noProof/>
        </w:rPr>
      </w:r>
      <w:r>
        <w:rPr>
          <w:noProof/>
        </w:rPr>
        <w:fldChar w:fldCharType="separate"/>
      </w:r>
      <w:r>
        <w:rPr>
          <w:noProof/>
        </w:rPr>
        <w:t>317</w:t>
      </w:r>
      <w:r>
        <w:rPr>
          <w:noProof/>
        </w:rPr>
        <w:fldChar w:fldCharType="end"/>
      </w:r>
    </w:p>
    <w:p w14:paraId="5AF75C40" w14:textId="4ABA88A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_Toc168550644 \h </w:instrText>
      </w:r>
      <w:r>
        <w:rPr>
          <w:noProof/>
        </w:rPr>
      </w:r>
      <w:r>
        <w:rPr>
          <w:noProof/>
        </w:rPr>
        <w:fldChar w:fldCharType="separate"/>
      </w:r>
      <w:r>
        <w:rPr>
          <w:noProof/>
        </w:rPr>
        <w:t>317</w:t>
      </w:r>
      <w:r>
        <w:rPr>
          <w:noProof/>
        </w:rPr>
        <w:fldChar w:fldCharType="end"/>
      </w:r>
    </w:p>
    <w:p w14:paraId="5E9AE388" w14:textId="2A08CB2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_Toc168550645 \h </w:instrText>
      </w:r>
      <w:r>
        <w:rPr>
          <w:noProof/>
        </w:rPr>
      </w:r>
      <w:r>
        <w:rPr>
          <w:noProof/>
        </w:rPr>
        <w:fldChar w:fldCharType="separate"/>
      </w:r>
      <w:r>
        <w:rPr>
          <w:noProof/>
        </w:rPr>
        <w:t>317</w:t>
      </w:r>
      <w:r>
        <w:rPr>
          <w:noProof/>
        </w:rPr>
        <w:fldChar w:fldCharType="end"/>
      </w:r>
    </w:p>
    <w:p w14:paraId="7717C1E7" w14:textId="3175155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_Toc168550646 \h </w:instrText>
      </w:r>
      <w:r>
        <w:rPr>
          <w:noProof/>
        </w:rPr>
      </w:r>
      <w:r>
        <w:rPr>
          <w:noProof/>
        </w:rPr>
        <w:fldChar w:fldCharType="separate"/>
      </w:r>
      <w:r>
        <w:rPr>
          <w:noProof/>
        </w:rPr>
        <w:t>317</w:t>
      </w:r>
      <w:r>
        <w:rPr>
          <w:noProof/>
        </w:rPr>
        <w:fldChar w:fldCharType="end"/>
      </w:r>
    </w:p>
    <w:p w14:paraId="6576B187" w14:textId="63A4D33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_Toc168550647 \h </w:instrText>
      </w:r>
      <w:r>
        <w:rPr>
          <w:noProof/>
        </w:rPr>
      </w:r>
      <w:r>
        <w:rPr>
          <w:noProof/>
        </w:rPr>
        <w:fldChar w:fldCharType="separate"/>
      </w:r>
      <w:r>
        <w:rPr>
          <w:noProof/>
        </w:rPr>
        <w:t>318</w:t>
      </w:r>
      <w:r>
        <w:rPr>
          <w:noProof/>
        </w:rPr>
        <w:fldChar w:fldCharType="end"/>
      </w:r>
    </w:p>
    <w:p w14:paraId="15857691" w14:textId="6FF3EDA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_Toc168550648 \h </w:instrText>
      </w:r>
      <w:r>
        <w:rPr>
          <w:noProof/>
        </w:rPr>
      </w:r>
      <w:r>
        <w:rPr>
          <w:noProof/>
        </w:rPr>
        <w:fldChar w:fldCharType="separate"/>
      </w:r>
      <w:r>
        <w:rPr>
          <w:noProof/>
        </w:rPr>
        <w:t>318</w:t>
      </w:r>
      <w:r>
        <w:rPr>
          <w:noProof/>
        </w:rPr>
        <w:fldChar w:fldCharType="end"/>
      </w:r>
    </w:p>
    <w:p w14:paraId="3C224914" w14:textId="77CCBCE0"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6.17</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Void</w:t>
      </w:r>
      <w:r>
        <w:rPr>
          <w:noProof/>
        </w:rPr>
        <w:tab/>
      </w:r>
      <w:r>
        <w:rPr>
          <w:noProof/>
        </w:rPr>
        <w:fldChar w:fldCharType="begin"/>
      </w:r>
      <w:r>
        <w:rPr>
          <w:noProof/>
        </w:rPr>
        <w:instrText xml:space="preserve"> PAGEREF _Toc168550649 \h </w:instrText>
      </w:r>
      <w:r>
        <w:rPr>
          <w:noProof/>
        </w:rPr>
      </w:r>
      <w:r>
        <w:rPr>
          <w:noProof/>
        </w:rPr>
        <w:fldChar w:fldCharType="separate"/>
      </w:r>
      <w:r>
        <w:rPr>
          <w:noProof/>
        </w:rPr>
        <w:t>318</w:t>
      </w:r>
      <w:r>
        <w:rPr>
          <w:noProof/>
        </w:rPr>
        <w:fldChar w:fldCharType="end"/>
      </w:r>
    </w:p>
    <w:p w14:paraId="0A5A6B25" w14:textId="09CCA6FC"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6.18</w:t>
      </w:r>
      <w:r>
        <w:rPr>
          <w:rFonts w:asciiTheme="minorHAnsi" w:eastAsiaTheme="minorEastAsia" w:hAnsiTheme="minorHAnsi" w:cstheme="minorBidi"/>
          <w:noProof/>
          <w:kern w:val="2"/>
          <w:sz w:val="21"/>
          <w:szCs w:val="22"/>
          <w:lang w:val="en-US" w:eastAsia="zh-CN"/>
          <w14:ligatures w14:val="standardContextual"/>
        </w:rPr>
        <w:tab/>
      </w:r>
      <w:r>
        <w:rPr>
          <w:noProof/>
        </w:rPr>
        <w:t>NSCE_NSAllocation API</w:t>
      </w:r>
      <w:r>
        <w:rPr>
          <w:noProof/>
        </w:rPr>
        <w:tab/>
      </w:r>
      <w:r>
        <w:rPr>
          <w:noProof/>
        </w:rPr>
        <w:fldChar w:fldCharType="begin"/>
      </w:r>
      <w:r>
        <w:rPr>
          <w:noProof/>
        </w:rPr>
        <w:instrText xml:space="preserve"> PAGEREF _Toc168550650 \h </w:instrText>
      </w:r>
      <w:r>
        <w:rPr>
          <w:noProof/>
        </w:rPr>
      </w:r>
      <w:r>
        <w:rPr>
          <w:noProof/>
        </w:rPr>
        <w:fldChar w:fldCharType="separate"/>
      </w:r>
      <w:r>
        <w:rPr>
          <w:noProof/>
        </w:rPr>
        <w:t>318</w:t>
      </w:r>
      <w:r>
        <w:rPr>
          <w:noProof/>
        </w:rPr>
        <w:fldChar w:fldCharType="end"/>
      </w:r>
    </w:p>
    <w:p w14:paraId="49CD2CFA" w14:textId="6C20F96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6.18.1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_Toc168550651 \h </w:instrText>
      </w:r>
      <w:r>
        <w:rPr>
          <w:noProof/>
        </w:rPr>
      </w:r>
      <w:r>
        <w:rPr>
          <w:noProof/>
        </w:rPr>
        <w:fldChar w:fldCharType="separate"/>
      </w:r>
      <w:r>
        <w:rPr>
          <w:noProof/>
        </w:rPr>
        <w:t>318</w:t>
      </w:r>
      <w:r>
        <w:rPr>
          <w:noProof/>
        </w:rPr>
        <w:fldChar w:fldCharType="end"/>
      </w:r>
    </w:p>
    <w:p w14:paraId="5F43580C" w14:textId="72EE43B5"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6.18</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_Toc168550652 \h </w:instrText>
      </w:r>
      <w:r>
        <w:rPr>
          <w:noProof/>
        </w:rPr>
      </w:r>
      <w:r>
        <w:rPr>
          <w:noProof/>
        </w:rPr>
        <w:fldChar w:fldCharType="separate"/>
      </w:r>
      <w:r>
        <w:rPr>
          <w:noProof/>
        </w:rPr>
        <w:t>318</w:t>
      </w:r>
      <w:r>
        <w:rPr>
          <w:noProof/>
        </w:rPr>
        <w:fldChar w:fldCharType="end"/>
      </w:r>
    </w:p>
    <w:p w14:paraId="3595AD69" w14:textId="0B2A0EF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6.18.3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Resources</w:t>
      </w:r>
      <w:r>
        <w:rPr>
          <w:noProof/>
        </w:rPr>
        <w:tab/>
      </w:r>
      <w:r>
        <w:rPr>
          <w:noProof/>
        </w:rPr>
        <w:fldChar w:fldCharType="begin"/>
      </w:r>
      <w:r>
        <w:rPr>
          <w:noProof/>
        </w:rPr>
        <w:instrText xml:space="preserve"> PAGEREF _Toc168550653 \h </w:instrText>
      </w:r>
      <w:r>
        <w:rPr>
          <w:noProof/>
        </w:rPr>
      </w:r>
      <w:r>
        <w:rPr>
          <w:noProof/>
        </w:rPr>
        <w:fldChar w:fldCharType="separate"/>
      </w:r>
      <w:r>
        <w:rPr>
          <w:noProof/>
        </w:rPr>
        <w:t>318</w:t>
      </w:r>
      <w:r>
        <w:rPr>
          <w:noProof/>
        </w:rPr>
        <w:fldChar w:fldCharType="end"/>
      </w:r>
    </w:p>
    <w:p w14:paraId="4A2A61F2" w14:textId="4B2F259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6.18.4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_Toc168550654 \h </w:instrText>
      </w:r>
      <w:r>
        <w:rPr>
          <w:noProof/>
        </w:rPr>
      </w:r>
      <w:r>
        <w:rPr>
          <w:noProof/>
        </w:rPr>
        <w:fldChar w:fldCharType="separate"/>
      </w:r>
      <w:r>
        <w:rPr>
          <w:noProof/>
        </w:rPr>
        <w:t>318</w:t>
      </w:r>
      <w:r>
        <w:rPr>
          <w:noProof/>
        </w:rPr>
        <w:fldChar w:fldCharType="end"/>
      </w:r>
    </w:p>
    <w:p w14:paraId="56FC61B8" w14:textId="53B64EB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6.18.4.1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_Toc168550655 \h </w:instrText>
      </w:r>
      <w:r>
        <w:rPr>
          <w:noProof/>
        </w:rPr>
      </w:r>
      <w:r>
        <w:rPr>
          <w:noProof/>
        </w:rPr>
        <w:fldChar w:fldCharType="separate"/>
      </w:r>
      <w:r>
        <w:rPr>
          <w:noProof/>
        </w:rPr>
        <w:t>318</w:t>
      </w:r>
      <w:r>
        <w:rPr>
          <w:noProof/>
        </w:rPr>
        <w:fldChar w:fldCharType="end"/>
      </w:r>
    </w:p>
    <w:p w14:paraId="2B3DC3C2" w14:textId="70966F9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6.18.4.2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Request</w:t>
      </w:r>
      <w:r>
        <w:rPr>
          <w:noProof/>
        </w:rPr>
        <w:tab/>
      </w:r>
      <w:r>
        <w:rPr>
          <w:noProof/>
        </w:rPr>
        <w:fldChar w:fldCharType="begin"/>
      </w:r>
      <w:r>
        <w:rPr>
          <w:noProof/>
        </w:rPr>
        <w:instrText xml:space="preserve"> PAGEREF _Toc168550656 \h </w:instrText>
      </w:r>
      <w:r>
        <w:rPr>
          <w:noProof/>
        </w:rPr>
      </w:r>
      <w:r>
        <w:rPr>
          <w:noProof/>
        </w:rPr>
        <w:fldChar w:fldCharType="separate"/>
      </w:r>
      <w:r>
        <w:rPr>
          <w:noProof/>
        </w:rPr>
        <w:t>319</w:t>
      </w:r>
      <w:r>
        <w:rPr>
          <w:noProof/>
        </w:rPr>
        <w:fldChar w:fldCharType="end"/>
      </w:r>
    </w:p>
    <w:p w14:paraId="7B8BC33D" w14:textId="4D847F6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6.18.4.2.1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_Toc168550657 \h </w:instrText>
      </w:r>
      <w:r>
        <w:rPr>
          <w:noProof/>
        </w:rPr>
      </w:r>
      <w:r>
        <w:rPr>
          <w:noProof/>
        </w:rPr>
        <w:fldChar w:fldCharType="separate"/>
      </w:r>
      <w:r>
        <w:rPr>
          <w:noProof/>
        </w:rPr>
        <w:t>319</w:t>
      </w:r>
      <w:r>
        <w:rPr>
          <w:noProof/>
        </w:rPr>
        <w:fldChar w:fldCharType="end"/>
      </w:r>
    </w:p>
    <w:p w14:paraId="3BCDEC3A" w14:textId="432C41B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6.18.4.2.2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Definition</w:t>
      </w:r>
      <w:r>
        <w:rPr>
          <w:noProof/>
        </w:rPr>
        <w:tab/>
      </w:r>
      <w:r>
        <w:rPr>
          <w:noProof/>
        </w:rPr>
        <w:fldChar w:fldCharType="begin"/>
      </w:r>
      <w:r>
        <w:rPr>
          <w:noProof/>
        </w:rPr>
        <w:instrText xml:space="preserve"> PAGEREF _Toc168550658 \h </w:instrText>
      </w:r>
      <w:r>
        <w:rPr>
          <w:noProof/>
        </w:rPr>
      </w:r>
      <w:r>
        <w:rPr>
          <w:noProof/>
        </w:rPr>
        <w:fldChar w:fldCharType="separate"/>
      </w:r>
      <w:r>
        <w:rPr>
          <w:noProof/>
        </w:rPr>
        <w:t>319</w:t>
      </w:r>
      <w:r>
        <w:rPr>
          <w:noProof/>
        </w:rPr>
        <w:fldChar w:fldCharType="end"/>
      </w:r>
    </w:p>
    <w:p w14:paraId="65EC4AA7" w14:textId="114F92FF"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6.18.5</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Notifications</w:t>
      </w:r>
      <w:r>
        <w:rPr>
          <w:noProof/>
        </w:rPr>
        <w:tab/>
      </w:r>
      <w:r>
        <w:rPr>
          <w:noProof/>
        </w:rPr>
        <w:fldChar w:fldCharType="begin"/>
      </w:r>
      <w:r>
        <w:rPr>
          <w:noProof/>
        </w:rPr>
        <w:instrText xml:space="preserve"> PAGEREF _Toc168550659 \h </w:instrText>
      </w:r>
      <w:r>
        <w:rPr>
          <w:noProof/>
        </w:rPr>
      </w:r>
      <w:r>
        <w:rPr>
          <w:noProof/>
        </w:rPr>
        <w:fldChar w:fldCharType="separate"/>
      </w:r>
      <w:r>
        <w:rPr>
          <w:noProof/>
        </w:rPr>
        <w:t>320</w:t>
      </w:r>
      <w:r>
        <w:rPr>
          <w:noProof/>
        </w:rPr>
        <w:fldChar w:fldCharType="end"/>
      </w:r>
    </w:p>
    <w:p w14:paraId="34F8E3DA" w14:textId="079E06F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6.18.6</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Model</w:t>
      </w:r>
      <w:r>
        <w:rPr>
          <w:noProof/>
        </w:rPr>
        <w:tab/>
      </w:r>
      <w:r>
        <w:rPr>
          <w:noProof/>
        </w:rPr>
        <w:fldChar w:fldCharType="begin"/>
      </w:r>
      <w:r>
        <w:rPr>
          <w:noProof/>
        </w:rPr>
        <w:instrText xml:space="preserve"> PAGEREF _Toc168550660 \h </w:instrText>
      </w:r>
      <w:r>
        <w:rPr>
          <w:noProof/>
        </w:rPr>
      </w:r>
      <w:r>
        <w:rPr>
          <w:noProof/>
        </w:rPr>
        <w:fldChar w:fldCharType="separate"/>
      </w:r>
      <w:r>
        <w:rPr>
          <w:noProof/>
        </w:rPr>
        <w:t>320</w:t>
      </w:r>
      <w:r>
        <w:rPr>
          <w:noProof/>
        </w:rPr>
        <w:fldChar w:fldCharType="end"/>
      </w:r>
    </w:p>
    <w:p w14:paraId="4B49ED59" w14:textId="388FBF0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6.18.6.1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_Toc168550661 \h </w:instrText>
      </w:r>
      <w:r>
        <w:rPr>
          <w:noProof/>
        </w:rPr>
      </w:r>
      <w:r>
        <w:rPr>
          <w:noProof/>
        </w:rPr>
        <w:fldChar w:fldCharType="separate"/>
      </w:r>
      <w:r>
        <w:rPr>
          <w:noProof/>
        </w:rPr>
        <w:t>320</w:t>
      </w:r>
      <w:r>
        <w:rPr>
          <w:noProof/>
        </w:rPr>
        <w:fldChar w:fldCharType="end"/>
      </w:r>
    </w:p>
    <w:p w14:paraId="6E235049" w14:textId="2DFC3C6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_Toc168550662 \h </w:instrText>
      </w:r>
      <w:r>
        <w:rPr>
          <w:noProof/>
        </w:rPr>
      </w:r>
      <w:r>
        <w:rPr>
          <w:noProof/>
        </w:rPr>
        <w:fldChar w:fldCharType="separate"/>
      </w:r>
      <w:r>
        <w:rPr>
          <w:noProof/>
        </w:rPr>
        <w:t>321</w:t>
      </w:r>
      <w:r>
        <w:rPr>
          <w:noProof/>
        </w:rPr>
        <w:fldChar w:fldCharType="end"/>
      </w:r>
    </w:p>
    <w:p w14:paraId="5BCC025E" w14:textId="79D5484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6.18.6.2.1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_Toc168550663 \h </w:instrText>
      </w:r>
      <w:r>
        <w:rPr>
          <w:noProof/>
        </w:rPr>
      </w:r>
      <w:r>
        <w:rPr>
          <w:noProof/>
        </w:rPr>
        <w:fldChar w:fldCharType="separate"/>
      </w:r>
      <w:r>
        <w:rPr>
          <w:noProof/>
        </w:rPr>
        <w:t>321</w:t>
      </w:r>
      <w:r>
        <w:rPr>
          <w:noProof/>
        </w:rPr>
        <w:fldChar w:fldCharType="end"/>
      </w:r>
    </w:p>
    <w:p w14:paraId="3C83C81C" w14:textId="5BCE00D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6.18.6.2.2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NwSliceAllocReq</w:t>
      </w:r>
      <w:r>
        <w:rPr>
          <w:noProof/>
        </w:rPr>
        <w:tab/>
      </w:r>
      <w:r>
        <w:rPr>
          <w:noProof/>
        </w:rPr>
        <w:fldChar w:fldCharType="begin"/>
      </w:r>
      <w:r>
        <w:rPr>
          <w:noProof/>
        </w:rPr>
        <w:instrText xml:space="preserve"> PAGEREF _Toc168550664 \h </w:instrText>
      </w:r>
      <w:r>
        <w:rPr>
          <w:noProof/>
        </w:rPr>
      </w:r>
      <w:r>
        <w:rPr>
          <w:noProof/>
        </w:rPr>
        <w:fldChar w:fldCharType="separate"/>
      </w:r>
      <w:r>
        <w:rPr>
          <w:noProof/>
        </w:rPr>
        <w:t>321</w:t>
      </w:r>
      <w:r>
        <w:rPr>
          <w:noProof/>
        </w:rPr>
        <w:fldChar w:fldCharType="end"/>
      </w:r>
    </w:p>
    <w:p w14:paraId="26A0AC98" w14:textId="723666E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6.18.6.2.3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NwSliceAllocResp</w:t>
      </w:r>
      <w:r>
        <w:rPr>
          <w:noProof/>
        </w:rPr>
        <w:tab/>
      </w:r>
      <w:r>
        <w:rPr>
          <w:noProof/>
        </w:rPr>
        <w:fldChar w:fldCharType="begin"/>
      </w:r>
      <w:r>
        <w:rPr>
          <w:noProof/>
        </w:rPr>
        <w:instrText xml:space="preserve"> PAGEREF _Toc168550665 \h </w:instrText>
      </w:r>
      <w:r>
        <w:rPr>
          <w:noProof/>
        </w:rPr>
      </w:r>
      <w:r>
        <w:rPr>
          <w:noProof/>
        </w:rPr>
        <w:fldChar w:fldCharType="separate"/>
      </w:r>
      <w:r>
        <w:rPr>
          <w:noProof/>
        </w:rPr>
        <w:t>321</w:t>
      </w:r>
      <w:r>
        <w:rPr>
          <w:noProof/>
        </w:rPr>
        <w:fldChar w:fldCharType="end"/>
      </w:r>
    </w:p>
    <w:p w14:paraId="7D0A1590" w14:textId="70BF4DE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6.18.6.3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_Toc168550666 \h </w:instrText>
      </w:r>
      <w:r>
        <w:rPr>
          <w:noProof/>
        </w:rPr>
      </w:r>
      <w:r>
        <w:rPr>
          <w:noProof/>
        </w:rPr>
        <w:fldChar w:fldCharType="separate"/>
      </w:r>
      <w:r>
        <w:rPr>
          <w:noProof/>
        </w:rPr>
        <w:t>321</w:t>
      </w:r>
      <w:r>
        <w:rPr>
          <w:noProof/>
        </w:rPr>
        <w:fldChar w:fldCharType="end"/>
      </w:r>
    </w:p>
    <w:p w14:paraId="06EA270F" w14:textId="009BCA9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6.18</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_Toc168550667 \h </w:instrText>
      </w:r>
      <w:r>
        <w:rPr>
          <w:noProof/>
        </w:rPr>
      </w:r>
      <w:r>
        <w:rPr>
          <w:noProof/>
        </w:rPr>
        <w:fldChar w:fldCharType="separate"/>
      </w:r>
      <w:r>
        <w:rPr>
          <w:noProof/>
        </w:rPr>
        <w:t>321</w:t>
      </w:r>
      <w:r>
        <w:rPr>
          <w:noProof/>
        </w:rPr>
        <w:fldChar w:fldCharType="end"/>
      </w:r>
    </w:p>
    <w:p w14:paraId="5FE913BC" w14:textId="34E3563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6.18</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_Toc168550668 \h </w:instrText>
      </w:r>
      <w:r>
        <w:rPr>
          <w:noProof/>
        </w:rPr>
      </w:r>
      <w:r>
        <w:rPr>
          <w:noProof/>
        </w:rPr>
        <w:fldChar w:fldCharType="separate"/>
      </w:r>
      <w:r>
        <w:rPr>
          <w:noProof/>
        </w:rPr>
        <w:t>322</w:t>
      </w:r>
      <w:r>
        <w:rPr>
          <w:noProof/>
        </w:rPr>
        <w:fldChar w:fldCharType="end"/>
      </w:r>
    </w:p>
    <w:p w14:paraId="0BA6F05D" w14:textId="3562A42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_Toc168550669 \h </w:instrText>
      </w:r>
      <w:r>
        <w:rPr>
          <w:noProof/>
        </w:rPr>
      </w:r>
      <w:r>
        <w:rPr>
          <w:noProof/>
        </w:rPr>
        <w:fldChar w:fldCharType="separate"/>
      </w:r>
      <w:r>
        <w:rPr>
          <w:noProof/>
        </w:rPr>
        <w:t>322</w:t>
      </w:r>
      <w:r>
        <w:rPr>
          <w:noProof/>
        </w:rPr>
        <w:fldChar w:fldCharType="end"/>
      </w:r>
    </w:p>
    <w:p w14:paraId="1E5FC3D4" w14:textId="35BFF2A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_Toc168550670 \h </w:instrText>
      </w:r>
      <w:r>
        <w:rPr>
          <w:noProof/>
        </w:rPr>
      </w:r>
      <w:r>
        <w:rPr>
          <w:noProof/>
        </w:rPr>
        <w:fldChar w:fldCharType="separate"/>
      </w:r>
      <w:r>
        <w:rPr>
          <w:noProof/>
        </w:rPr>
        <w:t>322</w:t>
      </w:r>
      <w:r>
        <w:rPr>
          <w:noProof/>
        </w:rPr>
        <w:fldChar w:fldCharType="end"/>
      </w:r>
    </w:p>
    <w:p w14:paraId="5AE85DA7" w14:textId="735B872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6.18</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_Toc168550671 \h </w:instrText>
      </w:r>
      <w:r>
        <w:rPr>
          <w:noProof/>
        </w:rPr>
      </w:r>
      <w:r>
        <w:rPr>
          <w:noProof/>
        </w:rPr>
        <w:fldChar w:fldCharType="separate"/>
      </w:r>
      <w:r>
        <w:rPr>
          <w:noProof/>
        </w:rPr>
        <w:t>322</w:t>
      </w:r>
      <w:r>
        <w:rPr>
          <w:noProof/>
        </w:rPr>
        <w:fldChar w:fldCharType="end"/>
      </w:r>
    </w:p>
    <w:p w14:paraId="1F5DAE01" w14:textId="134F287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6.18.7</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Error Handling</w:t>
      </w:r>
      <w:r>
        <w:rPr>
          <w:noProof/>
        </w:rPr>
        <w:tab/>
      </w:r>
      <w:r>
        <w:rPr>
          <w:noProof/>
        </w:rPr>
        <w:fldChar w:fldCharType="begin"/>
      </w:r>
      <w:r>
        <w:rPr>
          <w:noProof/>
        </w:rPr>
        <w:instrText xml:space="preserve"> PAGEREF _Toc168550672 \h </w:instrText>
      </w:r>
      <w:r>
        <w:rPr>
          <w:noProof/>
        </w:rPr>
      </w:r>
      <w:r>
        <w:rPr>
          <w:noProof/>
        </w:rPr>
        <w:fldChar w:fldCharType="separate"/>
      </w:r>
      <w:r>
        <w:rPr>
          <w:noProof/>
        </w:rPr>
        <w:t>322</w:t>
      </w:r>
      <w:r>
        <w:rPr>
          <w:noProof/>
        </w:rPr>
        <w:fldChar w:fldCharType="end"/>
      </w:r>
    </w:p>
    <w:p w14:paraId="67E92A23" w14:textId="7F034ED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_Toc168550673 \h </w:instrText>
      </w:r>
      <w:r>
        <w:rPr>
          <w:noProof/>
        </w:rPr>
      </w:r>
      <w:r>
        <w:rPr>
          <w:noProof/>
        </w:rPr>
        <w:fldChar w:fldCharType="separate"/>
      </w:r>
      <w:r>
        <w:rPr>
          <w:noProof/>
        </w:rPr>
        <w:t>322</w:t>
      </w:r>
      <w:r>
        <w:rPr>
          <w:noProof/>
        </w:rPr>
        <w:fldChar w:fldCharType="end"/>
      </w:r>
    </w:p>
    <w:p w14:paraId="77026F62" w14:textId="623374F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_Toc168550674 \h </w:instrText>
      </w:r>
      <w:r>
        <w:rPr>
          <w:noProof/>
        </w:rPr>
      </w:r>
      <w:r>
        <w:rPr>
          <w:noProof/>
        </w:rPr>
        <w:fldChar w:fldCharType="separate"/>
      </w:r>
      <w:r>
        <w:rPr>
          <w:noProof/>
        </w:rPr>
        <w:t>322</w:t>
      </w:r>
      <w:r>
        <w:rPr>
          <w:noProof/>
        </w:rPr>
        <w:fldChar w:fldCharType="end"/>
      </w:r>
    </w:p>
    <w:p w14:paraId="3377E74E" w14:textId="709F450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_Toc168550675 \h </w:instrText>
      </w:r>
      <w:r>
        <w:rPr>
          <w:noProof/>
        </w:rPr>
      </w:r>
      <w:r>
        <w:rPr>
          <w:noProof/>
        </w:rPr>
        <w:fldChar w:fldCharType="separate"/>
      </w:r>
      <w:r>
        <w:rPr>
          <w:noProof/>
        </w:rPr>
        <w:t>322</w:t>
      </w:r>
      <w:r>
        <w:rPr>
          <w:noProof/>
        </w:rPr>
        <w:fldChar w:fldCharType="end"/>
      </w:r>
    </w:p>
    <w:p w14:paraId="19F179F9" w14:textId="29DB998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6.18.8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_Toc168550676 \h </w:instrText>
      </w:r>
      <w:r>
        <w:rPr>
          <w:noProof/>
        </w:rPr>
      </w:r>
      <w:r>
        <w:rPr>
          <w:noProof/>
        </w:rPr>
        <w:fldChar w:fldCharType="separate"/>
      </w:r>
      <w:r>
        <w:rPr>
          <w:noProof/>
        </w:rPr>
        <w:t>322</w:t>
      </w:r>
      <w:r>
        <w:rPr>
          <w:noProof/>
        </w:rPr>
        <w:fldChar w:fldCharType="end"/>
      </w:r>
    </w:p>
    <w:p w14:paraId="5FE108BE" w14:textId="1CCE7AE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6.18</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_Toc168550677 \h </w:instrText>
      </w:r>
      <w:r>
        <w:rPr>
          <w:noProof/>
        </w:rPr>
      </w:r>
      <w:r>
        <w:rPr>
          <w:noProof/>
        </w:rPr>
        <w:fldChar w:fldCharType="separate"/>
      </w:r>
      <w:r>
        <w:rPr>
          <w:noProof/>
        </w:rPr>
        <w:t>323</w:t>
      </w:r>
      <w:r>
        <w:rPr>
          <w:noProof/>
        </w:rPr>
        <w:fldChar w:fldCharType="end"/>
      </w:r>
    </w:p>
    <w:p w14:paraId="57193F35" w14:textId="400AA38F"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lastRenderedPageBreak/>
        <w:t>7</w:t>
      </w:r>
      <w:r>
        <w:rPr>
          <w:rFonts w:asciiTheme="minorHAnsi" w:eastAsiaTheme="minorEastAsia" w:hAnsiTheme="minorHAnsi" w:cstheme="minorBidi"/>
          <w:noProof/>
          <w:kern w:val="2"/>
          <w:sz w:val="21"/>
          <w:szCs w:val="22"/>
          <w:lang w:val="en-US" w:eastAsia="zh-CN"/>
          <w14:ligatures w14:val="standardContextual"/>
        </w:rPr>
        <w:tab/>
      </w:r>
      <w:r>
        <w:rPr>
          <w:noProof/>
        </w:rPr>
        <w:t>Using Common API Framework</w:t>
      </w:r>
      <w:r>
        <w:rPr>
          <w:noProof/>
        </w:rPr>
        <w:tab/>
      </w:r>
      <w:r>
        <w:rPr>
          <w:noProof/>
        </w:rPr>
        <w:fldChar w:fldCharType="begin"/>
      </w:r>
      <w:r>
        <w:rPr>
          <w:noProof/>
        </w:rPr>
        <w:instrText xml:space="preserve"> PAGEREF _Toc168550678 \h </w:instrText>
      </w:r>
      <w:r>
        <w:rPr>
          <w:noProof/>
        </w:rPr>
      </w:r>
      <w:r>
        <w:rPr>
          <w:noProof/>
        </w:rPr>
        <w:fldChar w:fldCharType="separate"/>
      </w:r>
      <w:r>
        <w:rPr>
          <w:noProof/>
        </w:rPr>
        <w:t>324</w:t>
      </w:r>
      <w:r>
        <w:rPr>
          <w:noProof/>
        </w:rPr>
        <w:fldChar w:fldCharType="end"/>
      </w:r>
    </w:p>
    <w:p w14:paraId="7E9ABA74" w14:textId="3D5CD763"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_Toc168550679 \h </w:instrText>
      </w:r>
      <w:r>
        <w:rPr>
          <w:noProof/>
        </w:rPr>
      </w:r>
      <w:r>
        <w:rPr>
          <w:noProof/>
        </w:rPr>
        <w:fldChar w:fldCharType="separate"/>
      </w:r>
      <w:r>
        <w:rPr>
          <w:noProof/>
        </w:rPr>
        <w:t>325</w:t>
      </w:r>
      <w:r>
        <w:rPr>
          <w:noProof/>
        </w:rPr>
        <w:fldChar w:fldCharType="end"/>
      </w:r>
    </w:p>
    <w:p w14:paraId="10EFEB0E" w14:textId="40260517"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 API</w:t>
      </w:r>
      <w:r>
        <w:rPr>
          <w:noProof/>
        </w:rPr>
        <w:tab/>
      </w:r>
      <w:r>
        <w:rPr>
          <w:noProof/>
        </w:rPr>
        <w:fldChar w:fldCharType="begin"/>
      </w:r>
      <w:r>
        <w:rPr>
          <w:noProof/>
        </w:rPr>
        <w:instrText xml:space="preserve"> PAGEREF _Toc168550680 \h </w:instrText>
      </w:r>
      <w:r>
        <w:rPr>
          <w:noProof/>
        </w:rPr>
      </w:r>
      <w:r>
        <w:rPr>
          <w:noProof/>
        </w:rPr>
        <w:fldChar w:fldCharType="separate"/>
      </w:r>
      <w:r>
        <w:rPr>
          <w:noProof/>
        </w:rPr>
        <w:t>326</w:t>
      </w:r>
      <w:r>
        <w:rPr>
          <w:noProof/>
        </w:rPr>
        <w:fldChar w:fldCharType="end"/>
      </w:r>
    </w:p>
    <w:p w14:paraId="5F1935C0" w14:textId="383A5E81"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 API</w:t>
      </w:r>
      <w:r>
        <w:rPr>
          <w:noProof/>
        </w:rPr>
        <w:tab/>
      </w:r>
      <w:r>
        <w:rPr>
          <w:noProof/>
        </w:rPr>
        <w:fldChar w:fldCharType="begin"/>
      </w:r>
      <w:r>
        <w:rPr>
          <w:noProof/>
        </w:rPr>
        <w:instrText xml:space="preserve"> PAGEREF _Toc168550681 \h </w:instrText>
      </w:r>
      <w:r>
        <w:rPr>
          <w:noProof/>
        </w:rPr>
      </w:r>
      <w:r>
        <w:rPr>
          <w:noProof/>
        </w:rPr>
        <w:fldChar w:fldCharType="separate"/>
      </w:r>
      <w:r>
        <w:rPr>
          <w:noProof/>
        </w:rPr>
        <w:t>332</w:t>
      </w:r>
      <w:r>
        <w:rPr>
          <w:noProof/>
        </w:rPr>
        <w:fldChar w:fldCharType="end"/>
      </w:r>
    </w:p>
    <w:p w14:paraId="652FF365" w14:textId="369E8606"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A.4</w:t>
      </w:r>
      <w:r>
        <w:rPr>
          <w:rFonts w:asciiTheme="minorHAnsi" w:eastAsiaTheme="minorEastAsia" w:hAnsiTheme="minorHAnsi" w:cstheme="minorBidi"/>
          <w:noProof/>
          <w:kern w:val="2"/>
          <w:sz w:val="21"/>
          <w:szCs w:val="22"/>
          <w:lang w:val="en-US" w:eastAsia="zh-CN"/>
          <w14:ligatures w14:val="standardContextual"/>
        </w:rPr>
        <w:tab/>
      </w:r>
      <w:r>
        <w:rPr>
          <w:noProof/>
        </w:rPr>
        <w:t>NSCE_PolicyManagement API</w:t>
      </w:r>
      <w:r>
        <w:rPr>
          <w:noProof/>
        </w:rPr>
        <w:tab/>
      </w:r>
      <w:r>
        <w:rPr>
          <w:noProof/>
        </w:rPr>
        <w:fldChar w:fldCharType="begin"/>
      </w:r>
      <w:r>
        <w:rPr>
          <w:noProof/>
        </w:rPr>
        <w:instrText xml:space="preserve"> PAGEREF _Toc168550682 \h </w:instrText>
      </w:r>
      <w:r>
        <w:rPr>
          <w:noProof/>
        </w:rPr>
      </w:r>
      <w:r>
        <w:rPr>
          <w:noProof/>
        </w:rPr>
        <w:fldChar w:fldCharType="separate"/>
      </w:r>
      <w:r>
        <w:rPr>
          <w:noProof/>
        </w:rPr>
        <w:t>341</w:t>
      </w:r>
      <w:r>
        <w:rPr>
          <w:noProof/>
        </w:rPr>
        <w:fldChar w:fldCharType="end"/>
      </w:r>
    </w:p>
    <w:p w14:paraId="7B995210" w14:textId="35C1F5E5"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A.5</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 API</w:t>
      </w:r>
      <w:r>
        <w:rPr>
          <w:noProof/>
        </w:rPr>
        <w:tab/>
      </w:r>
      <w:r>
        <w:rPr>
          <w:noProof/>
        </w:rPr>
        <w:fldChar w:fldCharType="begin"/>
      </w:r>
      <w:r>
        <w:rPr>
          <w:noProof/>
        </w:rPr>
        <w:instrText xml:space="preserve"> PAGEREF _Toc168550683 \h </w:instrText>
      </w:r>
      <w:r>
        <w:rPr>
          <w:noProof/>
        </w:rPr>
      </w:r>
      <w:r>
        <w:rPr>
          <w:noProof/>
        </w:rPr>
        <w:fldChar w:fldCharType="separate"/>
      </w:r>
      <w:r>
        <w:rPr>
          <w:noProof/>
        </w:rPr>
        <w:t>354</w:t>
      </w:r>
      <w:r>
        <w:rPr>
          <w:noProof/>
        </w:rPr>
        <w:fldChar w:fldCharType="end"/>
      </w:r>
    </w:p>
    <w:p w14:paraId="43EE30FD" w14:textId="506D98A8"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NSCE_ManagementServiceDiscovery API</w:t>
      </w:r>
      <w:r>
        <w:rPr>
          <w:noProof/>
        </w:rPr>
        <w:tab/>
      </w:r>
      <w:r>
        <w:rPr>
          <w:noProof/>
        </w:rPr>
        <w:fldChar w:fldCharType="begin"/>
      </w:r>
      <w:r>
        <w:rPr>
          <w:noProof/>
        </w:rPr>
        <w:instrText xml:space="preserve"> PAGEREF _Toc168550684 \h </w:instrText>
      </w:r>
      <w:r>
        <w:rPr>
          <w:noProof/>
        </w:rPr>
      </w:r>
      <w:r>
        <w:rPr>
          <w:noProof/>
        </w:rPr>
        <w:fldChar w:fldCharType="separate"/>
      </w:r>
      <w:r>
        <w:rPr>
          <w:noProof/>
        </w:rPr>
        <w:t>360</w:t>
      </w:r>
      <w:r>
        <w:rPr>
          <w:noProof/>
        </w:rPr>
        <w:fldChar w:fldCharType="end"/>
      </w:r>
    </w:p>
    <w:p w14:paraId="23DA3972" w14:textId="1C4DF6DB"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 xml:space="preserve"> API</w:t>
      </w:r>
      <w:r>
        <w:rPr>
          <w:noProof/>
        </w:rPr>
        <w:tab/>
      </w:r>
      <w:r>
        <w:rPr>
          <w:noProof/>
        </w:rPr>
        <w:fldChar w:fldCharType="begin"/>
      </w:r>
      <w:r>
        <w:rPr>
          <w:noProof/>
        </w:rPr>
        <w:instrText xml:space="preserve"> PAGEREF _Toc168550685 \h </w:instrText>
      </w:r>
      <w:r>
        <w:rPr>
          <w:noProof/>
        </w:rPr>
      </w:r>
      <w:r>
        <w:rPr>
          <w:noProof/>
        </w:rPr>
        <w:fldChar w:fldCharType="separate"/>
      </w:r>
      <w:r>
        <w:rPr>
          <w:noProof/>
        </w:rPr>
        <w:t>365</w:t>
      </w:r>
      <w:r>
        <w:rPr>
          <w:noProof/>
        </w:rPr>
        <w:fldChar w:fldCharType="end"/>
      </w:r>
    </w:p>
    <w:p w14:paraId="05DA9499" w14:textId="5DC8305C"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A.8</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 API</w:t>
      </w:r>
      <w:r>
        <w:rPr>
          <w:noProof/>
        </w:rPr>
        <w:tab/>
      </w:r>
      <w:r>
        <w:rPr>
          <w:noProof/>
        </w:rPr>
        <w:fldChar w:fldCharType="begin"/>
      </w:r>
      <w:r>
        <w:rPr>
          <w:noProof/>
        </w:rPr>
        <w:instrText xml:space="preserve"> PAGEREF _Toc168550686 \h </w:instrText>
      </w:r>
      <w:r>
        <w:rPr>
          <w:noProof/>
        </w:rPr>
      </w:r>
      <w:r>
        <w:rPr>
          <w:noProof/>
        </w:rPr>
        <w:fldChar w:fldCharType="separate"/>
      </w:r>
      <w:r>
        <w:rPr>
          <w:noProof/>
        </w:rPr>
        <w:t>378</w:t>
      </w:r>
      <w:r>
        <w:rPr>
          <w:noProof/>
        </w:rPr>
        <w:fldChar w:fldCharType="end"/>
      </w:r>
    </w:p>
    <w:p w14:paraId="2D835E51" w14:textId="73685C77"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A</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 API</w:t>
      </w:r>
      <w:r>
        <w:rPr>
          <w:noProof/>
        </w:rPr>
        <w:tab/>
      </w:r>
      <w:r>
        <w:rPr>
          <w:noProof/>
        </w:rPr>
        <w:fldChar w:fldCharType="begin"/>
      </w:r>
      <w:r>
        <w:rPr>
          <w:noProof/>
        </w:rPr>
        <w:instrText xml:space="preserve"> PAGEREF _Toc168550687 \h </w:instrText>
      </w:r>
      <w:r>
        <w:rPr>
          <w:noProof/>
        </w:rPr>
      </w:r>
      <w:r>
        <w:rPr>
          <w:noProof/>
        </w:rPr>
        <w:fldChar w:fldCharType="separate"/>
      </w:r>
      <w:r>
        <w:rPr>
          <w:noProof/>
        </w:rPr>
        <w:t>383</w:t>
      </w:r>
      <w:r>
        <w:rPr>
          <w:noProof/>
        </w:rPr>
        <w:fldChar w:fldCharType="end"/>
      </w:r>
    </w:p>
    <w:p w14:paraId="23C60DC3" w14:textId="668CF7C4"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A.10</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 API</w:t>
      </w:r>
      <w:r>
        <w:rPr>
          <w:noProof/>
        </w:rPr>
        <w:tab/>
      </w:r>
      <w:r>
        <w:rPr>
          <w:noProof/>
        </w:rPr>
        <w:fldChar w:fldCharType="begin"/>
      </w:r>
      <w:r>
        <w:rPr>
          <w:noProof/>
        </w:rPr>
        <w:instrText xml:space="preserve"> PAGEREF _Toc168550688 \h </w:instrText>
      </w:r>
      <w:r>
        <w:rPr>
          <w:noProof/>
        </w:rPr>
      </w:r>
      <w:r>
        <w:rPr>
          <w:noProof/>
        </w:rPr>
        <w:fldChar w:fldCharType="separate"/>
      </w:r>
      <w:r>
        <w:rPr>
          <w:noProof/>
        </w:rPr>
        <w:t>388</w:t>
      </w:r>
      <w:r>
        <w:rPr>
          <w:noProof/>
        </w:rPr>
        <w:fldChar w:fldCharType="end"/>
      </w:r>
    </w:p>
    <w:p w14:paraId="000ABE7F" w14:textId="63E612DF"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w:t>
      </w:r>
      <w:r>
        <w:rPr>
          <w:noProof/>
        </w:rPr>
        <w:t xml:space="preserve"> API</w:t>
      </w:r>
      <w:r>
        <w:rPr>
          <w:noProof/>
        </w:rPr>
        <w:tab/>
      </w:r>
      <w:r>
        <w:rPr>
          <w:noProof/>
        </w:rPr>
        <w:fldChar w:fldCharType="begin"/>
      </w:r>
      <w:r>
        <w:rPr>
          <w:noProof/>
        </w:rPr>
        <w:instrText xml:space="preserve"> PAGEREF _Toc168550689 \h </w:instrText>
      </w:r>
      <w:r>
        <w:rPr>
          <w:noProof/>
        </w:rPr>
      </w:r>
      <w:r>
        <w:rPr>
          <w:noProof/>
        </w:rPr>
        <w:fldChar w:fldCharType="separate"/>
      </w:r>
      <w:r>
        <w:rPr>
          <w:noProof/>
        </w:rPr>
        <w:t>389</w:t>
      </w:r>
      <w:r>
        <w:rPr>
          <w:noProof/>
        </w:rPr>
        <w:fldChar w:fldCharType="end"/>
      </w:r>
    </w:p>
    <w:p w14:paraId="373ABAA5" w14:textId="5A9F9EB6"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 xml:space="preserve"> API</w:t>
      </w:r>
      <w:r>
        <w:rPr>
          <w:noProof/>
        </w:rPr>
        <w:tab/>
      </w:r>
      <w:r>
        <w:rPr>
          <w:noProof/>
        </w:rPr>
        <w:fldChar w:fldCharType="begin"/>
      </w:r>
      <w:r>
        <w:rPr>
          <w:noProof/>
        </w:rPr>
        <w:instrText xml:space="preserve"> PAGEREF _Toc168550690 \h </w:instrText>
      </w:r>
      <w:r>
        <w:rPr>
          <w:noProof/>
        </w:rPr>
      </w:r>
      <w:r>
        <w:rPr>
          <w:noProof/>
        </w:rPr>
        <w:fldChar w:fldCharType="separate"/>
      </w:r>
      <w:r>
        <w:rPr>
          <w:noProof/>
        </w:rPr>
        <w:t>392</w:t>
      </w:r>
      <w:r>
        <w:rPr>
          <w:noProof/>
        </w:rPr>
        <w:fldChar w:fldCharType="end"/>
      </w:r>
    </w:p>
    <w:p w14:paraId="631721BC" w14:textId="24C90F8F"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 API</w:t>
      </w:r>
      <w:r>
        <w:rPr>
          <w:noProof/>
        </w:rPr>
        <w:tab/>
      </w:r>
      <w:r>
        <w:rPr>
          <w:noProof/>
        </w:rPr>
        <w:fldChar w:fldCharType="begin"/>
      </w:r>
      <w:r>
        <w:rPr>
          <w:noProof/>
        </w:rPr>
        <w:instrText xml:space="preserve"> PAGEREF _Toc168550691 \h </w:instrText>
      </w:r>
      <w:r>
        <w:rPr>
          <w:noProof/>
        </w:rPr>
      </w:r>
      <w:r>
        <w:rPr>
          <w:noProof/>
        </w:rPr>
        <w:fldChar w:fldCharType="separate"/>
      </w:r>
      <w:r>
        <w:rPr>
          <w:noProof/>
        </w:rPr>
        <w:t>397</w:t>
      </w:r>
      <w:r>
        <w:rPr>
          <w:noProof/>
        </w:rPr>
        <w:fldChar w:fldCharType="end"/>
      </w:r>
    </w:p>
    <w:p w14:paraId="09760FF4" w14:textId="6E5CEFFA"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A.14</w:t>
      </w:r>
      <w:r>
        <w:rPr>
          <w:rFonts w:asciiTheme="minorHAnsi" w:eastAsiaTheme="minorEastAsia" w:hAnsiTheme="minorHAnsi" w:cstheme="minorBidi"/>
          <w:noProof/>
          <w:kern w:val="2"/>
          <w:sz w:val="21"/>
          <w:szCs w:val="22"/>
          <w:lang w:val="en-US" w:eastAsia="zh-CN"/>
          <w14:ligatures w14:val="standardContextual"/>
        </w:rPr>
        <w:tab/>
      </w:r>
      <w:r>
        <w:rPr>
          <w:noProof/>
        </w:rPr>
        <w:t>NSCE_NSDiagnostics API</w:t>
      </w:r>
      <w:r>
        <w:rPr>
          <w:noProof/>
        </w:rPr>
        <w:tab/>
      </w:r>
      <w:r>
        <w:rPr>
          <w:noProof/>
        </w:rPr>
        <w:fldChar w:fldCharType="begin"/>
      </w:r>
      <w:r>
        <w:rPr>
          <w:noProof/>
        </w:rPr>
        <w:instrText xml:space="preserve"> PAGEREF _Toc168550692 \h </w:instrText>
      </w:r>
      <w:r>
        <w:rPr>
          <w:noProof/>
        </w:rPr>
      </w:r>
      <w:r>
        <w:rPr>
          <w:noProof/>
        </w:rPr>
        <w:fldChar w:fldCharType="separate"/>
      </w:r>
      <w:r>
        <w:rPr>
          <w:noProof/>
        </w:rPr>
        <w:t>400</w:t>
      </w:r>
      <w:r>
        <w:rPr>
          <w:noProof/>
        </w:rPr>
        <w:fldChar w:fldCharType="end"/>
      </w:r>
    </w:p>
    <w:p w14:paraId="114EB146" w14:textId="157F2F10"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A.15</w:t>
      </w:r>
      <w:r>
        <w:rPr>
          <w:rFonts w:asciiTheme="minorHAnsi" w:eastAsiaTheme="minorEastAsia" w:hAnsiTheme="minorHAnsi" w:cstheme="minorBidi"/>
          <w:noProof/>
          <w:kern w:val="2"/>
          <w:sz w:val="21"/>
          <w:szCs w:val="22"/>
          <w:lang w:val="en-US" w:eastAsia="zh-CN"/>
          <w14:ligatures w14:val="standardContextual"/>
        </w:rPr>
        <w:tab/>
      </w:r>
      <w:r>
        <w:rPr>
          <w:noProof/>
        </w:rPr>
        <w:t>NSCE_FaultDiagnosis API</w:t>
      </w:r>
      <w:r>
        <w:rPr>
          <w:noProof/>
        </w:rPr>
        <w:tab/>
      </w:r>
      <w:r>
        <w:rPr>
          <w:noProof/>
        </w:rPr>
        <w:fldChar w:fldCharType="begin"/>
      </w:r>
      <w:r>
        <w:rPr>
          <w:noProof/>
        </w:rPr>
        <w:instrText xml:space="preserve"> PAGEREF _Toc168550693 \h </w:instrText>
      </w:r>
      <w:r>
        <w:rPr>
          <w:noProof/>
        </w:rPr>
      </w:r>
      <w:r>
        <w:rPr>
          <w:noProof/>
        </w:rPr>
        <w:fldChar w:fldCharType="separate"/>
      </w:r>
      <w:r>
        <w:rPr>
          <w:noProof/>
        </w:rPr>
        <w:t>404</w:t>
      </w:r>
      <w:r>
        <w:rPr>
          <w:noProof/>
        </w:rPr>
        <w:fldChar w:fldCharType="end"/>
      </w:r>
    </w:p>
    <w:p w14:paraId="12F395A9" w14:textId="0F296372"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A.16</w:t>
      </w:r>
      <w:r>
        <w:rPr>
          <w:rFonts w:asciiTheme="minorHAnsi" w:eastAsiaTheme="minorEastAsia" w:hAnsiTheme="minorHAnsi" w:cstheme="minorBidi"/>
          <w:noProof/>
          <w:kern w:val="2"/>
          <w:sz w:val="21"/>
          <w:szCs w:val="22"/>
          <w:lang w:val="en-US" w:eastAsia="zh-CN"/>
          <w14:ligatures w14:val="standardContextual"/>
        </w:rPr>
        <w:tab/>
      </w:r>
      <w:r>
        <w:rPr>
          <w:noProof/>
        </w:rPr>
        <w:t>NSCE_SliceReqVerifyAndAlign API</w:t>
      </w:r>
      <w:r>
        <w:rPr>
          <w:noProof/>
        </w:rPr>
        <w:tab/>
      </w:r>
      <w:r>
        <w:rPr>
          <w:noProof/>
        </w:rPr>
        <w:fldChar w:fldCharType="begin"/>
      </w:r>
      <w:r>
        <w:rPr>
          <w:noProof/>
        </w:rPr>
        <w:instrText xml:space="preserve"> PAGEREF _Toc168550694 \h </w:instrText>
      </w:r>
      <w:r>
        <w:rPr>
          <w:noProof/>
        </w:rPr>
      </w:r>
      <w:r>
        <w:rPr>
          <w:noProof/>
        </w:rPr>
        <w:fldChar w:fldCharType="separate"/>
      </w:r>
      <w:r>
        <w:rPr>
          <w:noProof/>
        </w:rPr>
        <w:t>410</w:t>
      </w:r>
      <w:r>
        <w:rPr>
          <w:noProof/>
        </w:rPr>
        <w:fldChar w:fldCharType="end"/>
      </w:r>
    </w:p>
    <w:p w14:paraId="25C135F5" w14:textId="3FA33E1B"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 xml:space="preserve"> API</w:t>
      </w:r>
      <w:r>
        <w:rPr>
          <w:noProof/>
        </w:rPr>
        <w:tab/>
      </w:r>
      <w:r>
        <w:rPr>
          <w:noProof/>
        </w:rPr>
        <w:fldChar w:fldCharType="begin"/>
      </w:r>
      <w:r>
        <w:rPr>
          <w:noProof/>
        </w:rPr>
        <w:instrText xml:space="preserve"> PAGEREF _Toc168550695 \h </w:instrText>
      </w:r>
      <w:r>
        <w:rPr>
          <w:noProof/>
        </w:rPr>
      </w:r>
      <w:r>
        <w:rPr>
          <w:noProof/>
        </w:rPr>
        <w:fldChar w:fldCharType="separate"/>
      </w:r>
      <w:r>
        <w:rPr>
          <w:noProof/>
        </w:rPr>
        <w:t>416</w:t>
      </w:r>
      <w:r>
        <w:rPr>
          <w:noProof/>
        </w:rPr>
        <w:fldChar w:fldCharType="end"/>
      </w:r>
    </w:p>
    <w:p w14:paraId="003FCF60" w14:textId="268BCB56"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A.18</w:t>
      </w:r>
      <w:r>
        <w:rPr>
          <w:rFonts w:asciiTheme="minorHAnsi" w:eastAsiaTheme="minorEastAsia" w:hAnsiTheme="minorHAnsi" w:cstheme="minorBidi"/>
          <w:noProof/>
          <w:kern w:val="2"/>
          <w:sz w:val="21"/>
          <w:szCs w:val="22"/>
          <w:lang w:val="en-US" w:eastAsia="zh-CN"/>
          <w14:ligatures w14:val="standardContextual"/>
        </w:rPr>
        <w:tab/>
      </w:r>
      <w:r>
        <w:rPr>
          <w:noProof/>
        </w:rPr>
        <w:t>NSCE_NSAllocation API</w:t>
      </w:r>
      <w:r>
        <w:rPr>
          <w:noProof/>
        </w:rPr>
        <w:tab/>
      </w:r>
      <w:r>
        <w:rPr>
          <w:noProof/>
        </w:rPr>
        <w:fldChar w:fldCharType="begin"/>
      </w:r>
      <w:r>
        <w:rPr>
          <w:noProof/>
        </w:rPr>
        <w:instrText xml:space="preserve"> PAGEREF _Toc168550696 \h </w:instrText>
      </w:r>
      <w:r>
        <w:rPr>
          <w:noProof/>
        </w:rPr>
      </w:r>
      <w:r>
        <w:rPr>
          <w:noProof/>
        </w:rPr>
        <w:fldChar w:fldCharType="separate"/>
      </w:r>
      <w:r>
        <w:rPr>
          <w:noProof/>
        </w:rPr>
        <w:t>419</w:t>
      </w:r>
      <w:r>
        <w:rPr>
          <w:noProof/>
        </w:rPr>
        <w:fldChar w:fldCharType="end"/>
      </w:r>
    </w:p>
    <w:p w14:paraId="2B034169" w14:textId="46E0E45C"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_Toc168550697 \h </w:instrText>
      </w:r>
      <w:r>
        <w:rPr>
          <w:noProof/>
        </w:rPr>
      </w:r>
      <w:r>
        <w:rPr>
          <w:noProof/>
        </w:rPr>
        <w:fldChar w:fldCharType="separate"/>
      </w:r>
      <w:r>
        <w:rPr>
          <w:noProof/>
        </w:rPr>
        <w:t>421</w:t>
      </w:r>
      <w:r>
        <w:rPr>
          <w:noProof/>
        </w:rPr>
        <w:fldChar w:fldCharType="end"/>
      </w:r>
    </w:p>
    <w:p w14:paraId="36F12114" w14:textId="5C8B8484"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 API</w:t>
      </w:r>
      <w:r>
        <w:rPr>
          <w:noProof/>
        </w:rPr>
        <w:tab/>
      </w:r>
      <w:r>
        <w:rPr>
          <w:noProof/>
        </w:rPr>
        <w:fldChar w:fldCharType="begin"/>
      </w:r>
      <w:r>
        <w:rPr>
          <w:noProof/>
        </w:rPr>
        <w:instrText xml:space="preserve"> PAGEREF _Toc168550698 \h </w:instrText>
      </w:r>
      <w:r>
        <w:rPr>
          <w:noProof/>
        </w:rPr>
      </w:r>
      <w:r>
        <w:rPr>
          <w:noProof/>
        </w:rPr>
        <w:fldChar w:fldCharType="separate"/>
      </w:r>
      <w:r>
        <w:rPr>
          <w:noProof/>
        </w:rPr>
        <w:t>421</w:t>
      </w:r>
      <w:r>
        <w:rPr>
          <w:noProof/>
        </w:rPr>
        <w:fldChar w:fldCharType="end"/>
      </w:r>
    </w:p>
    <w:p w14:paraId="5B8ECC83" w14:textId="7C8D7475"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 API</w:t>
      </w:r>
      <w:r>
        <w:rPr>
          <w:noProof/>
        </w:rPr>
        <w:tab/>
      </w:r>
      <w:r>
        <w:rPr>
          <w:noProof/>
        </w:rPr>
        <w:fldChar w:fldCharType="begin"/>
      </w:r>
      <w:r>
        <w:rPr>
          <w:noProof/>
        </w:rPr>
        <w:instrText xml:space="preserve"> PAGEREF _Toc168550699 \h </w:instrText>
      </w:r>
      <w:r>
        <w:rPr>
          <w:noProof/>
        </w:rPr>
      </w:r>
      <w:r>
        <w:rPr>
          <w:noProof/>
        </w:rPr>
        <w:fldChar w:fldCharType="separate"/>
      </w:r>
      <w:r>
        <w:rPr>
          <w:noProof/>
        </w:rPr>
        <w:t>421</w:t>
      </w:r>
      <w:r>
        <w:rPr>
          <w:noProof/>
        </w:rPr>
        <w:fldChar w:fldCharType="end"/>
      </w:r>
    </w:p>
    <w:p w14:paraId="1048AC0A" w14:textId="2FD06912"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B.4</w:t>
      </w:r>
      <w:r>
        <w:rPr>
          <w:rFonts w:asciiTheme="minorHAnsi" w:eastAsiaTheme="minorEastAsia" w:hAnsiTheme="minorHAnsi" w:cstheme="minorBidi"/>
          <w:noProof/>
          <w:kern w:val="2"/>
          <w:sz w:val="21"/>
          <w:szCs w:val="22"/>
          <w:lang w:val="en-US" w:eastAsia="zh-CN"/>
          <w14:ligatures w14:val="standardContextual"/>
        </w:rPr>
        <w:tab/>
      </w:r>
      <w:r>
        <w:rPr>
          <w:noProof/>
        </w:rPr>
        <w:t>NSCE_PolicyManagement API</w:t>
      </w:r>
      <w:r>
        <w:rPr>
          <w:noProof/>
        </w:rPr>
        <w:tab/>
      </w:r>
      <w:r>
        <w:rPr>
          <w:noProof/>
        </w:rPr>
        <w:fldChar w:fldCharType="begin"/>
      </w:r>
      <w:r>
        <w:rPr>
          <w:noProof/>
        </w:rPr>
        <w:instrText xml:space="preserve"> PAGEREF _Toc168550700 \h </w:instrText>
      </w:r>
      <w:r>
        <w:rPr>
          <w:noProof/>
        </w:rPr>
      </w:r>
      <w:r>
        <w:rPr>
          <w:noProof/>
        </w:rPr>
        <w:fldChar w:fldCharType="separate"/>
      </w:r>
      <w:r>
        <w:rPr>
          <w:noProof/>
        </w:rPr>
        <w:t>421</w:t>
      </w:r>
      <w:r>
        <w:rPr>
          <w:noProof/>
        </w:rPr>
        <w:fldChar w:fldCharType="end"/>
      </w:r>
    </w:p>
    <w:p w14:paraId="4EFCA511" w14:textId="4A3DE817"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B.5</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 API</w:t>
      </w:r>
      <w:r>
        <w:rPr>
          <w:noProof/>
        </w:rPr>
        <w:tab/>
      </w:r>
      <w:r>
        <w:rPr>
          <w:noProof/>
        </w:rPr>
        <w:fldChar w:fldCharType="begin"/>
      </w:r>
      <w:r>
        <w:rPr>
          <w:noProof/>
        </w:rPr>
        <w:instrText xml:space="preserve"> PAGEREF _Toc168550701 \h </w:instrText>
      </w:r>
      <w:r>
        <w:rPr>
          <w:noProof/>
        </w:rPr>
      </w:r>
      <w:r>
        <w:rPr>
          <w:noProof/>
        </w:rPr>
        <w:fldChar w:fldCharType="separate"/>
      </w:r>
      <w:r>
        <w:rPr>
          <w:noProof/>
        </w:rPr>
        <w:t>421</w:t>
      </w:r>
      <w:r>
        <w:rPr>
          <w:noProof/>
        </w:rPr>
        <w:fldChar w:fldCharType="end"/>
      </w:r>
    </w:p>
    <w:p w14:paraId="4D55682C" w14:textId="3E660C4B"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B.6</w:t>
      </w:r>
      <w:r>
        <w:rPr>
          <w:rFonts w:asciiTheme="minorHAnsi" w:eastAsiaTheme="minorEastAsia" w:hAnsiTheme="minorHAnsi" w:cstheme="minorBidi"/>
          <w:noProof/>
          <w:kern w:val="2"/>
          <w:sz w:val="21"/>
          <w:szCs w:val="22"/>
          <w:lang w:val="en-US" w:eastAsia="zh-CN"/>
          <w14:ligatures w14:val="standardContextual"/>
        </w:rPr>
        <w:tab/>
      </w:r>
      <w:r>
        <w:rPr>
          <w:noProof/>
        </w:rPr>
        <w:t>NSCE_ManagementServiceDiscovery API</w:t>
      </w:r>
      <w:r>
        <w:rPr>
          <w:noProof/>
        </w:rPr>
        <w:tab/>
      </w:r>
      <w:r>
        <w:rPr>
          <w:noProof/>
        </w:rPr>
        <w:fldChar w:fldCharType="begin"/>
      </w:r>
      <w:r>
        <w:rPr>
          <w:noProof/>
        </w:rPr>
        <w:instrText xml:space="preserve"> PAGEREF _Toc168550702 \h </w:instrText>
      </w:r>
      <w:r>
        <w:rPr>
          <w:noProof/>
        </w:rPr>
      </w:r>
      <w:r>
        <w:rPr>
          <w:noProof/>
        </w:rPr>
        <w:fldChar w:fldCharType="separate"/>
      </w:r>
      <w:r>
        <w:rPr>
          <w:noProof/>
        </w:rPr>
        <w:t>422</w:t>
      </w:r>
      <w:r>
        <w:rPr>
          <w:noProof/>
        </w:rPr>
        <w:fldChar w:fldCharType="end"/>
      </w:r>
    </w:p>
    <w:p w14:paraId="608A4882" w14:textId="5628CEEA"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B.7</w:t>
      </w:r>
      <w:r>
        <w:rPr>
          <w:rFonts w:asciiTheme="minorHAnsi" w:eastAsiaTheme="minorEastAsia" w:hAnsiTheme="minorHAnsi" w:cstheme="minorBidi"/>
          <w:noProof/>
          <w:kern w:val="2"/>
          <w:sz w:val="21"/>
          <w:szCs w:val="22"/>
          <w:lang w:val="en-US" w:eastAsia="zh-CN"/>
          <w14:ligatures w14:val="standardContextual"/>
        </w:rPr>
        <w:tab/>
      </w:r>
      <w:r>
        <w:rPr>
          <w:noProof/>
        </w:rPr>
        <w:t>NSCE_PerfMonitoring API</w:t>
      </w:r>
      <w:r>
        <w:rPr>
          <w:noProof/>
        </w:rPr>
        <w:tab/>
      </w:r>
      <w:r>
        <w:rPr>
          <w:noProof/>
        </w:rPr>
        <w:fldChar w:fldCharType="begin"/>
      </w:r>
      <w:r>
        <w:rPr>
          <w:noProof/>
        </w:rPr>
        <w:instrText xml:space="preserve"> PAGEREF _Toc168550703 \h </w:instrText>
      </w:r>
      <w:r>
        <w:rPr>
          <w:noProof/>
        </w:rPr>
      </w:r>
      <w:r>
        <w:rPr>
          <w:noProof/>
        </w:rPr>
        <w:fldChar w:fldCharType="separate"/>
      </w:r>
      <w:r>
        <w:rPr>
          <w:noProof/>
        </w:rPr>
        <w:t>422</w:t>
      </w:r>
      <w:r>
        <w:rPr>
          <w:noProof/>
        </w:rPr>
        <w:fldChar w:fldCharType="end"/>
      </w:r>
    </w:p>
    <w:p w14:paraId="340C8BFA" w14:textId="1898D510"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B.8</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 API</w:t>
      </w:r>
      <w:r>
        <w:rPr>
          <w:noProof/>
        </w:rPr>
        <w:tab/>
      </w:r>
      <w:r>
        <w:rPr>
          <w:noProof/>
        </w:rPr>
        <w:fldChar w:fldCharType="begin"/>
      </w:r>
      <w:r>
        <w:rPr>
          <w:noProof/>
        </w:rPr>
        <w:instrText xml:space="preserve"> PAGEREF _Toc168550704 \h </w:instrText>
      </w:r>
      <w:r>
        <w:rPr>
          <w:noProof/>
        </w:rPr>
      </w:r>
      <w:r>
        <w:rPr>
          <w:noProof/>
        </w:rPr>
        <w:fldChar w:fldCharType="separate"/>
      </w:r>
      <w:r>
        <w:rPr>
          <w:noProof/>
        </w:rPr>
        <w:t>422</w:t>
      </w:r>
      <w:r>
        <w:rPr>
          <w:noProof/>
        </w:rPr>
        <w:fldChar w:fldCharType="end"/>
      </w:r>
    </w:p>
    <w:p w14:paraId="6062CD1C" w14:textId="7A59A170"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B.9</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 API</w:t>
      </w:r>
      <w:r>
        <w:rPr>
          <w:noProof/>
        </w:rPr>
        <w:tab/>
      </w:r>
      <w:r>
        <w:rPr>
          <w:noProof/>
        </w:rPr>
        <w:fldChar w:fldCharType="begin"/>
      </w:r>
      <w:r>
        <w:rPr>
          <w:noProof/>
        </w:rPr>
        <w:instrText xml:space="preserve"> PAGEREF _Toc168550705 \h </w:instrText>
      </w:r>
      <w:r>
        <w:rPr>
          <w:noProof/>
        </w:rPr>
      </w:r>
      <w:r>
        <w:rPr>
          <w:noProof/>
        </w:rPr>
        <w:fldChar w:fldCharType="separate"/>
      </w:r>
      <w:r>
        <w:rPr>
          <w:noProof/>
        </w:rPr>
        <w:t>422</w:t>
      </w:r>
      <w:r>
        <w:rPr>
          <w:noProof/>
        </w:rPr>
        <w:fldChar w:fldCharType="end"/>
      </w:r>
    </w:p>
    <w:p w14:paraId="49639C77" w14:textId="220753FA"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B.10</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 API</w:t>
      </w:r>
      <w:r>
        <w:rPr>
          <w:noProof/>
        </w:rPr>
        <w:tab/>
      </w:r>
      <w:r>
        <w:rPr>
          <w:noProof/>
        </w:rPr>
        <w:fldChar w:fldCharType="begin"/>
      </w:r>
      <w:r>
        <w:rPr>
          <w:noProof/>
        </w:rPr>
        <w:instrText xml:space="preserve"> PAGEREF _Toc168550706 \h </w:instrText>
      </w:r>
      <w:r>
        <w:rPr>
          <w:noProof/>
        </w:rPr>
      </w:r>
      <w:r>
        <w:rPr>
          <w:noProof/>
        </w:rPr>
        <w:fldChar w:fldCharType="separate"/>
      </w:r>
      <w:r>
        <w:rPr>
          <w:noProof/>
        </w:rPr>
        <w:t>422</w:t>
      </w:r>
      <w:r>
        <w:rPr>
          <w:noProof/>
        </w:rPr>
        <w:fldChar w:fldCharType="end"/>
      </w:r>
    </w:p>
    <w:p w14:paraId="0D764D49" w14:textId="0D42B0A1"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B.11</w:t>
      </w:r>
      <w:r>
        <w:rPr>
          <w:rFonts w:asciiTheme="minorHAnsi" w:eastAsiaTheme="minorEastAsia" w:hAnsiTheme="minorHAnsi" w:cstheme="minorBidi"/>
          <w:noProof/>
          <w:kern w:val="2"/>
          <w:sz w:val="21"/>
          <w:szCs w:val="22"/>
          <w:lang w:val="en-US" w:eastAsia="zh-CN"/>
          <w14:ligatures w14:val="standardContextual"/>
        </w:rPr>
        <w:tab/>
      </w:r>
      <w:r>
        <w:rPr>
          <w:noProof/>
        </w:rPr>
        <w:t>NSCE_NetworkSliceAdaptation API</w:t>
      </w:r>
      <w:r>
        <w:rPr>
          <w:noProof/>
        </w:rPr>
        <w:tab/>
      </w:r>
      <w:r>
        <w:rPr>
          <w:noProof/>
        </w:rPr>
        <w:fldChar w:fldCharType="begin"/>
      </w:r>
      <w:r>
        <w:rPr>
          <w:noProof/>
        </w:rPr>
        <w:instrText xml:space="preserve"> PAGEREF _Toc168550707 \h </w:instrText>
      </w:r>
      <w:r>
        <w:rPr>
          <w:noProof/>
        </w:rPr>
      </w:r>
      <w:r>
        <w:rPr>
          <w:noProof/>
        </w:rPr>
        <w:fldChar w:fldCharType="separate"/>
      </w:r>
      <w:r>
        <w:rPr>
          <w:noProof/>
        </w:rPr>
        <w:t>422</w:t>
      </w:r>
      <w:r>
        <w:rPr>
          <w:noProof/>
        </w:rPr>
        <w:fldChar w:fldCharType="end"/>
      </w:r>
    </w:p>
    <w:p w14:paraId="0E7FAB03" w14:textId="35BBC345"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B.12</w:t>
      </w:r>
      <w:r>
        <w:rPr>
          <w:rFonts w:asciiTheme="minorHAnsi" w:eastAsiaTheme="minorEastAsia" w:hAnsiTheme="minorHAnsi" w:cstheme="minorBidi"/>
          <w:noProof/>
          <w:kern w:val="2"/>
          <w:sz w:val="21"/>
          <w:szCs w:val="22"/>
          <w:lang w:val="en-US" w:eastAsia="zh-CN"/>
          <w14:ligatures w14:val="standardContextual"/>
        </w:rPr>
        <w:tab/>
      </w:r>
      <w:r>
        <w:rPr>
          <w:noProof/>
        </w:rPr>
        <w:t>NSCE_SliceCommService API</w:t>
      </w:r>
      <w:r>
        <w:rPr>
          <w:noProof/>
        </w:rPr>
        <w:tab/>
      </w:r>
      <w:r>
        <w:rPr>
          <w:noProof/>
        </w:rPr>
        <w:fldChar w:fldCharType="begin"/>
      </w:r>
      <w:r>
        <w:rPr>
          <w:noProof/>
        </w:rPr>
        <w:instrText xml:space="preserve"> PAGEREF _Toc168550708 \h </w:instrText>
      </w:r>
      <w:r>
        <w:rPr>
          <w:noProof/>
        </w:rPr>
      </w:r>
      <w:r>
        <w:rPr>
          <w:noProof/>
        </w:rPr>
        <w:fldChar w:fldCharType="separate"/>
      </w:r>
      <w:r>
        <w:rPr>
          <w:noProof/>
        </w:rPr>
        <w:t>423</w:t>
      </w:r>
      <w:r>
        <w:rPr>
          <w:noProof/>
        </w:rPr>
        <w:fldChar w:fldCharType="end"/>
      </w:r>
    </w:p>
    <w:p w14:paraId="52D03C20" w14:textId="5748C69D"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 API</w:t>
      </w:r>
      <w:r>
        <w:rPr>
          <w:noProof/>
        </w:rPr>
        <w:tab/>
      </w:r>
      <w:r>
        <w:rPr>
          <w:noProof/>
        </w:rPr>
        <w:fldChar w:fldCharType="begin"/>
      </w:r>
      <w:r>
        <w:rPr>
          <w:noProof/>
        </w:rPr>
        <w:instrText xml:space="preserve"> PAGEREF _Toc168550709 \h </w:instrText>
      </w:r>
      <w:r>
        <w:rPr>
          <w:noProof/>
        </w:rPr>
      </w:r>
      <w:r>
        <w:rPr>
          <w:noProof/>
        </w:rPr>
        <w:fldChar w:fldCharType="separate"/>
      </w:r>
      <w:r>
        <w:rPr>
          <w:noProof/>
        </w:rPr>
        <w:t>423</w:t>
      </w:r>
      <w:r>
        <w:rPr>
          <w:noProof/>
        </w:rPr>
        <w:fldChar w:fldCharType="end"/>
      </w:r>
    </w:p>
    <w:p w14:paraId="199F6DA5" w14:textId="752AC4AA"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B.14</w:t>
      </w:r>
      <w:r>
        <w:rPr>
          <w:rFonts w:asciiTheme="minorHAnsi" w:eastAsiaTheme="minorEastAsia" w:hAnsiTheme="minorHAnsi" w:cstheme="minorBidi"/>
          <w:noProof/>
          <w:kern w:val="2"/>
          <w:sz w:val="21"/>
          <w:szCs w:val="22"/>
          <w:lang w:val="en-US" w:eastAsia="zh-CN"/>
          <w14:ligatures w14:val="standardContextual"/>
        </w:rPr>
        <w:tab/>
      </w:r>
      <w:r>
        <w:rPr>
          <w:noProof/>
        </w:rPr>
        <w:t>NSCE_NSDiagnostics API</w:t>
      </w:r>
      <w:r>
        <w:rPr>
          <w:noProof/>
        </w:rPr>
        <w:tab/>
      </w:r>
      <w:r>
        <w:rPr>
          <w:noProof/>
        </w:rPr>
        <w:fldChar w:fldCharType="begin"/>
      </w:r>
      <w:r>
        <w:rPr>
          <w:noProof/>
        </w:rPr>
        <w:instrText xml:space="preserve"> PAGEREF _Toc168550710 \h </w:instrText>
      </w:r>
      <w:r>
        <w:rPr>
          <w:noProof/>
        </w:rPr>
      </w:r>
      <w:r>
        <w:rPr>
          <w:noProof/>
        </w:rPr>
        <w:fldChar w:fldCharType="separate"/>
      </w:r>
      <w:r>
        <w:rPr>
          <w:noProof/>
        </w:rPr>
        <w:t>423</w:t>
      </w:r>
      <w:r>
        <w:rPr>
          <w:noProof/>
        </w:rPr>
        <w:fldChar w:fldCharType="end"/>
      </w:r>
    </w:p>
    <w:p w14:paraId="143E1A80" w14:textId="1EE1DD73"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B.15</w:t>
      </w:r>
      <w:r>
        <w:rPr>
          <w:rFonts w:asciiTheme="minorHAnsi" w:eastAsiaTheme="minorEastAsia" w:hAnsiTheme="minorHAnsi" w:cstheme="minorBidi"/>
          <w:noProof/>
          <w:kern w:val="2"/>
          <w:sz w:val="21"/>
          <w:szCs w:val="22"/>
          <w:lang w:val="en-US" w:eastAsia="zh-CN"/>
          <w14:ligatures w14:val="standardContextual"/>
        </w:rPr>
        <w:tab/>
      </w:r>
      <w:r>
        <w:rPr>
          <w:noProof/>
        </w:rPr>
        <w:t>NSCE_FaultDiagnosis API</w:t>
      </w:r>
      <w:r>
        <w:rPr>
          <w:noProof/>
        </w:rPr>
        <w:tab/>
      </w:r>
      <w:r>
        <w:rPr>
          <w:noProof/>
        </w:rPr>
        <w:fldChar w:fldCharType="begin"/>
      </w:r>
      <w:r>
        <w:rPr>
          <w:noProof/>
        </w:rPr>
        <w:instrText xml:space="preserve"> PAGEREF _Toc168550711 \h </w:instrText>
      </w:r>
      <w:r>
        <w:rPr>
          <w:noProof/>
        </w:rPr>
      </w:r>
      <w:r>
        <w:rPr>
          <w:noProof/>
        </w:rPr>
        <w:fldChar w:fldCharType="separate"/>
      </w:r>
      <w:r>
        <w:rPr>
          <w:noProof/>
        </w:rPr>
        <w:t>423</w:t>
      </w:r>
      <w:r>
        <w:rPr>
          <w:noProof/>
        </w:rPr>
        <w:fldChar w:fldCharType="end"/>
      </w:r>
    </w:p>
    <w:p w14:paraId="2D8B65E3" w14:textId="5941327C"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B.16</w:t>
      </w:r>
      <w:r>
        <w:rPr>
          <w:rFonts w:asciiTheme="minorHAnsi" w:eastAsiaTheme="minorEastAsia" w:hAnsiTheme="minorHAnsi" w:cstheme="minorBidi"/>
          <w:noProof/>
          <w:kern w:val="2"/>
          <w:sz w:val="21"/>
          <w:szCs w:val="22"/>
          <w:lang w:val="en-US" w:eastAsia="zh-CN"/>
          <w14:ligatures w14:val="standardContextual"/>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_Toc168550712 \h </w:instrText>
      </w:r>
      <w:r>
        <w:rPr>
          <w:noProof/>
        </w:rPr>
      </w:r>
      <w:r>
        <w:rPr>
          <w:noProof/>
        </w:rPr>
        <w:fldChar w:fldCharType="separate"/>
      </w:r>
      <w:r>
        <w:rPr>
          <w:noProof/>
        </w:rPr>
        <w:t>423</w:t>
      </w:r>
      <w:r>
        <w:rPr>
          <w:noProof/>
        </w:rPr>
        <w:fldChar w:fldCharType="end"/>
      </w:r>
    </w:p>
    <w:p w14:paraId="57D07095" w14:textId="26902CE2"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B.17</w:t>
      </w:r>
      <w:r>
        <w:rPr>
          <w:rFonts w:asciiTheme="minorHAnsi" w:eastAsiaTheme="minorEastAsia" w:hAnsiTheme="minorHAnsi" w:cstheme="minorBidi"/>
          <w:noProof/>
          <w:kern w:val="2"/>
          <w:sz w:val="21"/>
          <w:szCs w:val="22"/>
          <w:lang w:val="en-US" w:eastAsia="zh-CN"/>
          <w14:ligatures w14:val="standardContextual"/>
        </w:rPr>
        <w:tab/>
      </w:r>
      <w:r>
        <w:rPr>
          <w:noProof/>
        </w:rPr>
        <w:t>NSCE_NSInfoDelivery API</w:t>
      </w:r>
      <w:r>
        <w:rPr>
          <w:noProof/>
        </w:rPr>
        <w:tab/>
      </w:r>
      <w:r>
        <w:rPr>
          <w:noProof/>
        </w:rPr>
        <w:fldChar w:fldCharType="begin"/>
      </w:r>
      <w:r>
        <w:rPr>
          <w:noProof/>
        </w:rPr>
        <w:instrText xml:space="preserve"> PAGEREF _Toc168550713 \h </w:instrText>
      </w:r>
      <w:r>
        <w:rPr>
          <w:noProof/>
        </w:rPr>
      </w:r>
      <w:r>
        <w:rPr>
          <w:noProof/>
        </w:rPr>
        <w:fldChar w:fldCharType="separate"/>
      </w:r>
      <w:r>
        <w:rPr>
          <w:noProof/>
        </w:rPr>
        <w:t>424</w:t>
      </w:r>
      <w:r>
        <w:rPr>
          <w:noProof/>
        </w:rPr>
        <w:fldChar w:fldCharType="end"/>
      </w:r>
    </w:p>
    <w:p w14:paraId="727BEA07" w14:textId="25A346DD"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B.18</w:t>
      </w:r>
      <w:r>
        <w:rPr>
          <w:rFonts w:asciiTheme="minorHAnsi" w:eastAsiaTheme="minorEastAsia" w:hAnsiTheme="minorHAnsi" w:cstheme="minorBidi"/>
          <w:noProof/>
          <w:kern w:val="2"/>
          <w:sz w:val="21"/>
          <w:szCs w:val="22"/>
          <w:lang w:val="en-US" w:eastAsia="zh-CN"/>
          <w14:ligatures w14:val="standardContextual"/>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_Toc168550714 \h </w:instrText>
      </w:r>
      <w:r>
        <w:rPr>
          <w:noProof/>
        </w:rPr>
      </w:r>
      <w:r>
        <w:rPr>
          <w:noProof/>
        </w:rPr>
        <w:fldChar w:fldCharType="separate"/>
      </w:r>
      <w:r>
        <w:rPr>
          <w:noProof/>
        </w:rPr>
        <w:t>424</w:t>
      </w:r>
      <w:r>
        <w:rPr>
          <w:noProof/>
        </w:rPr>
        <w:fldChar w:fldCharType="end"/>
      </w:r>
    </w:p>
    <w:p w14:paraId="7CD6A724" w14:textId="4D77D63F" w:rsidR="00080512" w:rsidRPr="00D3062E" w:rsidRDefault="00B1203A">
      <w:r>
        <w:rPr>
          <w:rFonts w:eastAsia="等线"/>
          <w:sz w:val="22"/>
          <w:lang w:eastAsia="en-US"/>
        </w:rPr>
        <w:fldChar w:fldCharType="end"/>
      </w:r>
    </w:p>
    <w:p w14:paraId="51D7105B" w14:textId="77777777" w:rsidR="00080512" w:rsidRPr="00D3062E" w:rsidRDefault="00080512" w:rsidP="007A4424">
      <w:pPr>
        <w:pStyle w:val="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End w:id="10"/>
      <w:r w:rsidRPr="00D3062E">
        <w:lastRenderedPageBreak/>
        <w:t>Foreword</w:t>
      </w:r>
      <w:bookmarkEnd w:id="11"/>
      <w:bookmarkEnd w:id="12"/>
      <w:bookmarkEnd w:id="13"/>
      <w:bookmarkEnd w:id="14"/>
      <w:bookmarkEnd w:id="15"/>
      <w:bookmarkEnd w:id="16"/>
      <w:bookmarkEnd w:id="17"/>
      <w:bookmarkEnd w:id="18"/>
    </w:p>
    <w:p w14:paraId="429B4BB3" w14:textId="77777777" w:rsidR="00080512" w:rsidRPr="00D3062E" w:rsidRDefault="00080512">
      <w:r w:rsidRPr="00D3062E">
        <w:t xml:space="preserve">This Technical </w:t>
      </w:r>
      <w:bookmarkStart w:id="19" w:name="spectype3"/>
      <w:r w:rsidRPr="00D3062E">
        <w:t>Specification</w:t>
      </w:r>
      <w:bookmarkEnd w:id="19"/>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20" w:name="introduction"/>
      <w:bookmarkStart w:id="21" w:name="_Toc35971369"/>
      <w:bookmarkStart w:id="22" w:name="_Toc157434445"/>
      <w:bookmarkStart w:id="23" w:name="_Toc157436160"/>
      <w:bookmarkStart w:id="24" w:name="_Toc157440000"/>
      <w:bookmarkStart w:id="25" w:name="_Toc160649662"/>
      <w:bookmarkStart w:id="26" w:name="_Toc164927863"/>
      <w:bookmarkStart w:id="27" w:name="_Toc168549650"/>
      <w:bookmarkEnd w:id="20"/>
      <w:r w:rsidRPr="00D3062E">
        <w:t>Introduction</w:t>
      </w:r>
      <w:bookmarkEnd w:id="21"/>
      <w:bookmarkEnd w:id="22"/>
      <w:bookmarkEnd w:id="23"/>
      <w:bookmarkEnd w:id="24"/>
      <w:bookmarkEnd w:id="25"/>
      <w:bookmarkEnd w:id="26"/>
      <w:bookmarkEnd w:id="27"/>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28" w:name="_Toc160649663"/>
      <w:bookmarkStart w:id="29" w:name="_Toc164927864"/>
      <w:bookmarkStart w:id="30" w:name="_Toc168549651"/>
      <w:bookmarkStart w:id="31" w:name="_Toc510696579"/>
      <w:bookmarkStart w:id="32" w:name="_Toc35971371"/>
      <w:r w:rsidR="002E2250" w:rsidRPr="00D3062E">
        <w:lastRenderedPageBreak/>
        <w:t>1</w:t>
      </w:r>
      <w:r w:rsidR="002E2250" w:rsidRPr="00D3062E">
        <w:tab/>
        <w:t>Scope</w:t>
      </w:r>
      <w:bookmarkEnd w:id="28"/>
      <w:bookmarkEnd w:id="29"/>
      <w:bookmarkEnd w:id="30"/>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33" w:name="_Toc157434447"/>
      <w:bookmarkStart w:id="34" w:name="_Toc157436162"/>
      <w:bookmarkStart w:id="35" w:name="_Toc157440002"/>
      <w:bookmarkStart w:id="36" w:name="_Toc160649664"/>
      <w:bookmarkStart w:id="37" w:name="_Toc164927865"/>
      <w:bookmarkStart w:id="38" w:name="_Toc168549652"/>
      <w:r w:rsidR="008A6D4A" w:rsidRPr="00D3062E">
        <w:lastRenderedPageBreak/>
        <w:t>2</w:t>
      </w:r>
      <w:r w:rsidR="008A6D4A" w:rsidRPr="00D3062E">
        <w:tab/>
        <w:t>References</w:t>
      </w:r>
      <w:bookmarkEnd w:id="31"/>
      <w:bookmarkEnd w:id="32"/>
      <w:bookmarkEnd w:id="33"/>
      <w:bookmarkEnd w:id="34"/>
      <w:bookmarkEnd w:id="35"/>
      <w:bookmarkEnd w:id="36"/>
      <w:bookmarkEnd w:id="37"/>
      <w:bookmarkEnd w:id="38"/>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39" w:name="_Toc510696580"/>
      <w:bookmarkStart w:id="40"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41"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41"/>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42" w:name="_Hlk506360308"/>
      <w:r w:rsidRPr="00D3062E">
        <w:t>Common API Framework for 3GPP Northbound APIs</w:t>
      </w:r>
      <w:bookmarkEnd w:id="42"/>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43"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43"/>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44" w:name="_Toc157434448"/>
      <w:bookmarkStart w:id="45" w:name="_Toc157436163"/>
      <w:bookmarkStart w:id="46" w:name="_Toc157440003"/>
      <w:bookmarkStart w:id="47" w:name="_Toc160649665"/>
      <w:bookmarkStart w:id="48" w:name="_Toc164927866"/>
      <w:bookmarkStart w:id="49" w:name="_Toc168549653"/>
      <w:r w:rsidR="008A6D4A" w:rsidRPr="00D3062E">
        <w:lastRenderedPageBreak/>
        <w:t>3</w:t>
      </w:r>
      <w:r w:rsidR="008A6D4A" w:rsidRPr="00D3062E">
        <w:tab/>
        <w:t>Definitions, symbols and abbreviations</w:t>
      </w:r>
      <w:bookmarkEnd w:id="39"/>
      <w:bookmarkEnd w:id="40"/>
      <w:bookmarkEnd w:id="44"/>
      <w:bookmarkEnd w:id="45"/>
      <w:bookmarkEnd w:id="46"/>
      <w:bookmarkEnd w:id="47"/>
      <w:bookmarkEnd w:id="48"/>
      <w:bookmarkEnd w:id="49"/>
    </w:p>
    <w:p w14:paraId="497197DA" w14:textId="77777777" w:rsidR="002E2250" w:rsidRPr="00D3062E" w:rsidRDefault="002E2250" w:rsidP="002E2250">
      <w:pPr>
        <w:pStyle w:val="21"/>
      </w:pPr>
      <w:bookmarkStart w:id="50" w:name="_Toc160649666"/>
      <w:bookmarkStart w:id="51" w:name="_Toc164927867"/>
      <w:bookmarkStart w:id="52" w:name="_Toc168549654"/>
      <w:bookmarkStart w:id="53" w:name="_Toc510696584"/>
      <w:bookmarkStart w:id="54" w:name="_Toc35971376"/>
      <w:r w:rsidRPr="00D3062E">
        <w:t>3.1</w:t>
      </w:r>
      <w:r w:rsidRPr="00D3062E">
        <w:tab/>
        <w:t>Definitions</w:t>
      </w:r>
      <w:bookmarkEnd w:id="50"/>
      <w:bookmarkEnd w:id="51"/>
      <w:bookmarkEnd w:id="52"/>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55" w:name="_Toc510696582"/>
      <w:bookmarkStart w:id="56" w:name="_Toc35971374"/>
      <w:bookmarkStart w:id="57" w:name="_Toc157434450"/>
      <w:bookmarkStart w:id="58" w:name="_Toc157436165"/>
      <w:bookmarkStart w:id="59"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60" w:name="_Toc160649667"/>
      <w:bookmarkStart w:id="61" w:name="_Toc164927868"/>
      <w:bookmarkStart w:id="62" w:name="_Toc168549655"/>
      <w:r w:rsidRPr="00D3062E">
        <w:t>3.2</w:t>
      </w:r>
      <w:r w:rsidRPr="00D3062E">
        <w:tab/>
        <w:t>Symbols</w:t>
      </w:r>
      <w:bookmarkEnd w:id="55"/>
      <w:bookmarkEnd w:id="56"/>
      <w:bookmarkEnd w:id="57"/>
      <w:bookmarkEnd w:id="58"/>
      <w:bookmarkEnd w:id="59"/>
      <w:bookmarkEnd w:id="60"/>
      <w:bookmarkEnd w:id="61"/>
      <w:bookmarkEnd w:id="62"/>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63" w:name="_Toc510696583"/>
      <w:bookmarkStart w:id="64" w:name="_Toc35971375"/>
      <w:bookmarkStart w:id="65" w:name="_Toc157434451"/>
      <w:bookmarkStart w:id="66" w:name="_Toc157436166"/>
      <w:bookmarkStart w:id="67" w:name="_Toc157440006"/>
      <w:bookmarkStart w:id="68" w:name="_Toc160649668"/>
      <w:bookmarkStart w:id="69" w:name="_Toc164927869"/>
      <w:bookmarkStart w:id="70" w:name="_Toc168549656"/>
      <w:r w:rsidRPr="00D3062E">
        <w:t>3.3</w:t>
      </w:r>
      <w:r w:rsidRPr="00D3062E">
        <w:tab/>
        <w:t>Abbreviations</w:t>
      </w:r>
      <w:bookmarkEnd w:id="63"/>
      <w:bookmarkEnd w:id="64"/>
      <w:bookmarkEnd w:id="65"/>
      <w:bookmarkEnd w:id="66"/>
      <w:bookmarkEnd w:id="67"/>
      <w:bookmarkEnd w:id="68"/>
      <w:bookmarkEnd w:id="69"/>
      <w:bookmarkEnd w:id="70"/>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71" w:name="_Toc157434452"/>
      <w:bookmarkStart w:id="72" w:name="_Toc157436167"/>
      <w:bookmarkStart w:id="73" w:name="_Toc157440007"/>
      <w:bookmarkStart w:id="74" w:name="_Toc160649669"/>
      <w:bookmarkStart w:id="75" w:name="_Toc164927870"/>
      <w:bookmarkStart w:id="76" w:name="_Toc168549657"/>
      <w:r w:rsidR="008A6D4A" w:rsidRPr="00D3062E">
        <w:lastRenderedPageBreak/>
        <w:t>4</w:t>
      </w:r>
      <w:r w:rsidR="008A6D4A" w:rsidRPr="00D3062E">
        <w:tab/>
        <w:t>Overview</w:t>
      </w:r>
      <w:bookmarkEnd w:id="53"/>
      <w:bookmarkEnd w:id="54"/>
      <w:bookmarkEnd w:id="71"/>
      <w:bookmarkEnd w:id="72"/>
      <w:bookmarkEnd w:id="73"/>
      <w:bookmarkEnd w:id="74"/>
      <w:bookmarkEnd w:id="75"/>
      <w:bookmarkEnd w:id="76"/>
    </w:p>
    <w:p w14:paraId="0FE051CF" w14:textId="061221C4" w:rsidR="00B110B4" w:rsidRPr="00D3062E" w:rsidRDefault="00B110B4" w:rsidP="00B110B4">
      <w:pPr>
        <w:rPr>
          <w:lang w:val="en-US"/>
        </w:rPr>
      </w:pPr>
      <w:bookmarkStart w:id="77" w:name="_Toc510696585"/>
      <w:bookmarkStart w:id="78"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F3466B">
      <w:pPr>
        <w:pStyle w:val="B2"/>
        <w:numPr>
          <w:ilvl w:val="0"/>
          <w:numId w:val="44"/>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F3466B">
      <w:pPr>
        <w:pStyle w:val="B2"/>
        <w:numPr>
          <w:ilvl w:val="0"/>
          <w:numId w:val="44"/>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F3466B">
      <w:pPr>
        <w:pStyle w:val="B2"/>
        <w:numPr>
          <w:ilvl w:val="0"/>
          <w:numId w:val="44"/>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F3466B">
      <w:pPr>
        <w:pStyle w:val="B2"/>
        <w:numPr>
          <w:ilvl w:val="0"/>
          <w:numId w:val="44"/>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F3466B">
      <w:pPr>
        <w:pStyle w:val="B2"/>
        <w:numPr>
          <w:ilvl w:val="0"/>
          <w:numId w:val="44"/>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F3466B">
      <w:pPr>
        <w:pStyle w:val="B2"/>
        <w:numPr>
          <w:ilvl w:val="0"/>
          <w:numId w:val="44"/>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F3466B">
      <w:pPr>
        <w:pStyle w:val="B2"/>
        <w:numPr>
          <w:ilvl w:val="0"/>
          <w:numId w:val="44"/>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F3466B">
      <w:pPr>
        <w:pStyle w:val="B2"/>
        <w:numPr>
          <w:ilvl w:val="0"/>
          <w:numId w:val="44"/>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F3466B">
      <w:pPr>
        <w:pStyle w:val="B2"/>
        <w:numPr>
          <w:ilvl w:val="0"/>
          <w:numId w:val="44"/>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905F86">
      <w:pPr>
        <w:pStyle w:val="B2"/>
        <w:numPr>
          <w:ilvl w:val="0"/>
          <w:numId w:val="44"/>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79" w:name="_MON_1740821112"/>
    <w:bookmarkEnd w:id="79"/>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5pt;height:210.5pt;mso-width-percent:0;mso-height-percent:0;mso-width-percent:0;mso-height-percent:0" o:ole="">
            <v:imagedata r:id="rId13" o:title=""/>
          </v:shape>
          <o:OLEObject Type="Embed" ProgID="Word.Document.12" ShapeID="_x0000_i1027" DrawAspect="Content" ObjectID="_1780413297" r:id="rId14">
            <o:FieldCodes>\s</o:FieldCodes>
          </o:OLEObject>
        </w:object>
      </w:r>
    </w:p>
    <w:p w14:paraId="63F5C6A2" w14:textId="77777777" w:rsidR="00ED591F" w:rsidRPr="00D3062E" w:rsidRDefault="00ED591F" w:rsidP="00ED591F">
      <w:pPr>
        <w:pStyle w:val="TF"/>
        <w:rPr>
          <w:lang w:val="en-US"/>
        </w:rPr>
      </w:pPr>
      <w:bookmarkStart w:id="80" w:name="_Hlk497146139"/>
      <w:r w:rsidRPr="00D3062E">
        <w:t>Figure 4-1: NSCE Enabler Layer functional model</w:t>
      </w:r>
    </w:p>
    <w:bookmarkEnd w:id="80"/>
    <w:p w14:paraId="6A3C47FA" w14:textId="5A5DBF9C" w:rsidR="008A6D4A" w:rsidRPr="00D3062E" w:rsidRDefault="009B3DF5" w:rsidP="007A4424">
      <w:pPr>
        <w:pStyle w:val="1"/>
      </w:pPr>
      <w:r w:rsidRPr="00D3062E">
        <w:br w:type="page"/>
      </w:r>
      <w:bookmarkStart w:id="81" w:name="_Toc157434453"/>
      <w:bookmarkStart w:id="82" w:name="_Toc157436168"/>
      <w:bookmarkStart w:id="83" w:name="_Toc157440008"/>
      <w:bookmarkStart w:id="84" w:name="_Toc160649670"/>
      <w:bookmarkStart w:id="85" w:name="_Toc164927871"/>
      <w:bookmarkStart w:id="86" w:name="_Toc168549658"/>
      <w:r w:rsidR="008A6D4A" w:rsidRPr="00D3062E">
        <w:lastRenderedPageBreak/>
        <w:t>5</w:t>
      </w:r>
      <w:r w:rsidR="008A6D4A" w:rsidRPr="00D3062E">
        <w:tab/>
        <w:t xml:space="preserve">Services offered by the </w:t>
      </w:r>
      <w:bookmarkEnd w:id="77"/>
      <w:bookmarkEnd w:id="78"/>
      <w:r w:rsidR="00E426E3" w:rsidRPr="00D3062E">
        <w:t>NSCE</w:t>
      </w:r>
      <w:r w:rsidR="00386919" w:rsidRPr="00D3062E">
        <w:t xml:space="preserve"> Server</w:t>
      </w:r>
      <w:bookmarkEnd w:id="81"/>
      <w:bookmarkEnd w:id="82"/>
      <w:bookmarkEnd w:id="83"/>
      <w:bookmarkEnd w:id="84"/>
      <w:bookmarkEnd w:id="85"/>
      <w:bookmarkEnd w:id="86"/>
    </w:p>
    <w:p w14:paraId="5A6A4D44" w14:textId="77777777" w:rsidR="008A6D4A" w:rsidRPr="00D3062E" w:rsidRDefault="008A6D4A" w:rsidP="007A4424">
      <w:pPr>
        <w:pStyle w:val="21"/>
      </w:pPr>
      <w:bookmarkStart w:id="87" w:name="_Toc510696586"/>
      <w:bookmarkStart w:id="88" w:name="_Toc35971378"/>
      <w:bookmarkStart w:id="89" w:name="_Toc157434454"/>
      <w:bookmarkStart w:id="90" w:name="_Toc157436169"/>
      <w:bookmarkStart w:id="91" w:name="_Toc157440009"/>
      <w:bookmarkStart w:id="92" w:name="_Toc160649671"/>
      <w:bookmarkStart w:id="93" w:name="_Toc164927872"/>
      <w:bookmarkStart w:id="94" w:name="_Toc168549659"/>
      <w:r w:rsidRPr="00D3062E">
        <w:t>5.1</w:t>
      </w:r>
      <w:r w:rsidRPr="00D3062E">
        <w:tab/>
        <w:t>Introduction</w:t>
      </w:r>
      <w:bookmarkEnd w:id="87"/>
      <w:bookmarkEnd w:id="88"/>
      <w:bookmarkEnd w:id="89"/>
      <w:bookmarkEnd w:id="90"/>
      <w:bookmarkEnd w:id="91"/>
      <w:bookmarkEnd w:id="92"/>
      <w:bookmarkEnd w:id="93"/>
      <w:bookmarkEnd w:id="94"/>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95" w:name="_Hlk154332738"/>
            <w:r w:rsidRPr="00D3062E">
              <w:t>NetworkSliceAdaptation</w:t>
            </w:r>
            <w:bookmarkEnd w:id="95"/>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96" w:name="_Toc510696587"/>
      <w:bookmarkStart w:id="97" w:name="_Toc35971379"/>
      <w:bookmarkStart w:id="98" w:name="_Toc157434455"/>
      <w:bookmarkStart w:id="99" w:name="_Toc157436170"/>
      <w:bookmarkStart w:id="100" w:name="_Toc157440010"/>
      <w:bookmarkStart w:id="101" w:name="_Toc160649672"/>
      <w:bookmarkStart w:id="102" w:name="_Toc164927873"/>
      <w:bookmarkStart w:id="103" w:name="_Toc168549660"/>
      <w:r w:rsidRPr="00D3062E">
        <w:t>5.2</w:t>
      </w:r>
      <w:r w:rsidRPr="00D3062E">
        <w:tab/>
      </w:r>
      <w:r w:rsidR="00D3062E" w:rsidRPr="00D3062E">
        <w:t>NSCE_SliceApiManagement</w:t>
      </w:r>
      <w:bookmarkEnd w:id="96"/>
      <w:bookmarkEnd w:id="97"/>
      <w:bookmarkEnd w:id="98"/>
      <w:bookmarkEnd w:id="99"/>
      <w:bookmarkEnd w:id="100"/>
      <w:bookmarkEnd w:id="101"/>
      <w:bookmarkEnd w:id="102"/>
      <w:bookmarkEnd w:id="103"/>
    </w:p>
    <w:p w14:paraId="5DA74929" w14:textId="77777777" w:rsidR="00192AD6" w:rsidRDefault="00192AD6" w:rsidP="00192AD6">
      <w:pPr>
        <w:pStyle w:val="31"/>
      </w:pPr>
      <w:bookmarkStart w:id="104" w:name="_Toc168549661"/>
      <w:bookmarkStart w:id="105" w:name="_Hlk165292111"/>
      <w:bookmarkStart w:id="106" w:name="_Toc144024130"/>
      <w:bookmarkStart w:id="107" w:name="_Toc144459562"/>
      <w:bookmarkStart w:id="108" w:name="_Toc151743065"/>
      <w:bookmarkStart w:id="109" w:name="_Toc151743530"/>
      <w:bookmarkStart w:id="110" w:name="_Toc148176816"/>
      <w:bookmarkStart w:id="111" w:name="_Toc148358866"/>
      <w:bookmarkStart w:id="112" w:name="_Toc148176818"/>
      <w:bookmarkStart w:id="113" w:name="_Toc148358868"/>
      <w:bookmarkStart w:id="114" w:name="_Toc96843344"/>
      <w:bookmarkStart w:id="115" w:name="_Toc96844319"/>
      <w:bookmarkStart w:id="116" w:name="_Toc100739892"/>
      <w:bookmarkStart w:id="117" w:name="_Toc129252465"/>
      <w:bookmarkStart w:id="118" w:name="_Toc144024134"/>
      <w:bookmarkStart w:id="119" w:name="_Toc144459566"/>
      <w:r>
        <w:t>5.2.1</w:t>
      </w:r>
      <w:r>
        <w:tab/>
        <w:t>Service Description</w:t>
      </w:r>
      <w:bookmarkEnd w:id="104"/>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lastRenderedPageBreak/>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120" w:name="_Toc168549662"/>
      <w:r>
        <w:t>5.2.2</w:t>
      </w:r>
      <w:r>
        <w:tab/>
        <w:t>Service Operations</w:t>
      </w:r>
      <w:bookmarkEnd w:id="120"/>
    </w:p>
    <w:p w14:paraId="4CFD6015" w14:textId="77777777" w:rsidR="00192AD6" w:rsidRDefault="00192AD6" w:rsidP="00192AD6">
      <w:pPr>
        <w:pStyle w:val="41"/>
      </w:pPr>
      <w:bookmarkStart w:id="121" w:name="_Toc168549663"/>
      <w:r>
        <w:t>5.2.2.1</w:t>
      </w:r>
      <w:r>
        <w:tab/>
        <w:t>Introduction</w:t>
      </w:r>
      <w:bookmarkEnd w:id="121"/>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122" w:name="_Toc168549664"/>
      <w:r>
        <w:t>5.2.2.2</w:t>
      </w:r>
      <w:r>
        <w:tab/>
        <w:t>NSCE_SliceApiManagement_Configure</w:t>
      </w:r>
      <w:bookmarkEnd w:id="122"/>
    </w:p>
    <w:p w14:paraId="6D0F88ED" w14:textId="77777777" w:rsidR="00192AD6" w:rsidRDefault="00192AD6" w:rsidP="00192AD6">
      <w:pPr>
        <w:pStyle w:val="51"/>
      </w:pPr>
      <w:bookmarkStart w:id="123" w:name="_Toc138754884"/>
      <w:bookmarkStart w:id="124" w:name="_Toc144222259"/>
      <w:bookmarkStart w:id="125" w:name="_Toc168549665"/>
      <w:r>
        <w:t>5.2.2.2.1</w:t>
      </w:r>
      <w:r>
        <w:tab/>
        <w:t>General</w:t>
      </w:r>
      <w:bookmarkEnd w:id="123"/>
      <w:bookmarkEnd w:id="124"/>
      <w:bookmarkEnd w:id="125"/>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126" w:name="_Toc168549666"/>
      <w:r>
        <w:t>5.2.2.2.2</w:t>
      </w:r>
      <w:r>
        <w:tab/>
        <w:t>Slice API Configuration</w:t>
      </w:r>
      <w:r w:rsidRPr="00FC29E8">
        <w:t xml:space="preserve"> Creation</w:t>
      </w:r>
      <w:bookmarkEnd w:id="126"/>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127" w:name="_MON_1770540356"/>
    <w:bookmarkEnd w:id="127"/>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pt;height:126pt" o:ole="">
            <v:imagedata r:id="rId15" o:title=""/>
          </v:shape>
          <o:OLEObject Type="Embed" ProgID="Word.Document.8" ShapeID="_x0000_i1028" DrawAspect="Content" ObjectID="_1780413298"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lastRenderedPageBreak/>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128" w:name="_Toc168549667"/>
      <w:r>
        <w:t>5.2.2.2</w:t>
      </w:r>
      <w:r w:rsidRPr="00FC29E8">
        <w:t>.</w:t>
      </w:r>
      <w:r>
        <w:t>3</w:t>
      </w:r>
      <w:r w:rsidRPr="00FC29E8">
        <w:tab/>
      </w:r>
      <w:r>
        <w:t>Slice API Configuration</w:t>
      </w:r>
      <w:r w:rsidRPr="00FC29E8">
        <w:t xml:space="preserve"> </w:t>
      </w:r>
      <w:r w:rsidRPr="00FC29E8">
        <w:rPr>
          <w:lang w:val="en-US"/>
        </w:rPr>
        <w:t>Deletion</w:t>
      </w:r>
      <w:bookmarkEnd w:id="128"/>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129" w:name="_MON_1770540535"/>
    <w:bookmarkEnd w:id="129"/>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pt;height:126pt" o:ole="">
            <v:imagedata r:id="rId17" o:title=""/>
          </v:shape>
          <o:OLEObject Type="Embed" ProgID="Word.Document.8" ShapeID="_x0000_i1029" DrawAspect="Content" ObjectID="_1780413299"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130" w:name="_Toc168549668"/>
      <w:r>
        <w:t>5.2.2.3</w:t>
      </w:r>
      <w:r>
        <w:tab/>
        <w:t>NSCE_SliceApiManagement_Update</w:t>
      </w:r>
      <w:bookmarkEnd w:id="130"/>
    </w:p>
    <w:p w14:paraId="617D50EC" w14:textId="77777777" w:rsidR="00192AD6" w:rsidRDefault="00192AD6" w:rsidP="00192AD6">
      <w:pPr>
        <w:pStyle w:val="51"/>
      </w:pPr>
      <w:bookmarkStart w:id="131" w:name="_Toc168549669"/>
      <w:r>
        <w:t>5.2.2.3.1</w:t>
      </w:r>
      <w:r>
        <w:tab/>
        <w:t>General</w:t>
      </w:r>
      <w:bookmarkEnd w:id="131"/>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132" w:name="_Toc168549670"/>
      <w:r>
        <w:t>5.2.2.3.2</w:t>
      </w:r>
      <w:r>
        <w:tab/>
        <w:t>Slice API Configuration</w:t>
      </w:r>
      <w:r w:rsidRPr="00FC29E8">
        <w:rPr>
          <w:rFonts w:cs="Courier New"/>
          <w:szCs w:val="16"/>
        </w:rPr>
        <w:t xml:space="preserve"> </w:t>
      </w:r>
      <w:r>
        <w:rPr>
          <w:rFonts w:cs="Courier New"/>
          <w:szCs w:val="16"/>
        </w:rPr>
        <w:t>Update</w:t>
      </w:r>
      <w:bookmarkEnd w:id="132"/>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133" w:name="_MON_1776105001"/>
    <w:bookmarkEnd w:id="133"/>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5pt;height:125.5pt" o:ole="">
            <v:imagedata r:id="rId19" o:title=""/>
          </v:shape>
          <o:OLEObject Type="Embed" ProgID="Word.Document.8" ShapeID="_x0000_i1030" DrawAspect="Content" ObjectID="_1780413300"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134" w:name="_Toc168549671"/>
      <w:r w:rsidRPr="009729C2">
        <w:t>5.2.2.4</w:t>
      </w:r>
      <w:r>
        <w:tab/>
        <w:t>NSCE_SliceApiManagement_Notify</w:t>
      </w:r>
      <w:bookmarkEnd w:id="134"/>
    </w:p>
    <w:p w14:paraId="3878C1E5" w14:textId="77777777" w:rsidR="00192AD6" w:rsidRDefault="00192AD6" w:rsidP="00192AD6">
      <w:pPr>
        <w:pStyle w:val="51"/>
      </w:pPr>
      <w:bookmarkStart w:id="135" w:name="_Toc168549672"/>
      <w:r w:rsidRPr="009729C2">
        <w:t>5.2.2.4</w:t>
      </w:r>
      <w:r>
        <w:t>.1</w:t>
      </w:r>
      <w:r>
        <w:tab/>
        <w:t>General</w:t>
      </w:r>
      <w:bookmarkEnd w:id="135"/>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136" w:name="_Toc168549673"/>
      <w:r w:rsidRPr="009729C2">
        <w:t>5.2.2.4</w:t>
      </w:r>
      <w:r>
        <w:t>.2</w:t>
      </w:r>
      <w:r>
        <w:tab/>
        <w:t>Slice API Configuration Notification</w:t>
      </w:r>
      <w:bookmarkEnd w:id="136"/>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137" w:name="_MON_1742563221"/>
    <w:bookmarkEnd w:id="137"/>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pt;height:138pt" o:ole="">
            <v:imagedata r:id="rId21" o:title=""/>
          </v:shape>
          <o:OLEObject Type="Embed" ProgID="Word.Document.8" ShapeID="_x0000_i1031" DrawAspect="Content" ObjectID="_1780413301"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lastRenderedPageBreak/>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138" w:name="_Toc168549674"/>
      <w:r>
        <w:t>5.2.2.5</w:t>
      </w:r>
      <w:r>
        <w:tab/>
        <w:t>NSCE_SliceApiManagement_Invoke</w:t>
      </w:r>
      <w:bookmarkEnd w:id="138"/>
    </w:p>
    <w:p w14:paraId="71DB80DE" w14:textId="77777777" w:rsidR="00192AD6" w:rsidRDefault="00192AD6" w:rsidP="00192AD6">
      <w:pPr>
        <w:pStyle w:val="51"/>
      </w:pPr>
      <w:bookmarkStart w:id="139" w:name="_Toc168549675"/>
      <w:r>
        <w:t>5.2.2.5.1</w:t>
      </w:r>
      <w:r>
        <w:tab/>
        <w:t>General</w:t>
      </w:r>
      <w:bookmarkEnd w:id="139"/>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140" w:name="_Toc168549676"/>
      <w:r>
        <w:t>5.2.2.5.2</w:t>
      </w:r>
      <w:r>
        <w:tab/>
        <w:t>Slice API Invocation</w:t>
      </w:r>
      <w:r w:rsidRPr="00FC29E8">
        <w:rPr>
          <w:rFonts w:cs="Courier New"/>
          <w:szCs w:val="16"/>
        </w:rPr>
        <w:t xml:space="preserve"> Request</w:t>
      </w:r>
      <w:bookmarkEnd w:id="140"/>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5pt;height:125.5pt" o:ole="">
            <v:imagedata r:id="rId23" o:title=""/>
          </v:shape>
          <o:OLEObject Type="Embed" ProgID="Word.Document.8" ShapeID="_x0000_i1032" DrawAspect="Content" ObjectID="_1780413302"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105"/>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141" w:name="_Toc160649673"/>
      <w:bookmarkStart w:id="142" w:name="_Toc164927874"/>
      <w:bookmarkStart w:id="143" w:name="_Toc168549677"/>
      <w:bookmarkStart w:id="144" w:name="_Hlk159272115"/>
      <w:bookmarkStart w:id="145" w:name="_Toc157434464"/>
      <w:bookmarkStart w:id="146" w:name="_Toc157436179"/>
      <w:bookmarkStart w:id="147" w:name="_Toc157440019"/>
      <w:bookmarkStart w:id="148" w:name="_Toc510696597"/>
      <w:bookmarkStart w:id="149" w:name="_Toc35971389"/>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r w:rsidRPr="00D3062E">
        <w:t>5.3</w:t>
      </w:r>
      <w:r w:rsidRPr="00D3062E">
        <w:tab/>
        <w:t>NSCE_NetSliceLifeCycleMngt</w:t>
      </w:r>
      <w:bookmarkEnd w:id="141"/>
      <w:bookmarkEnd w:id="142"/>
      <w:bookmarkEnd w:id="143"/>
    </w:p>
    <w:p w14:paraId="3E121754" w14:textId="77777777" w:rsidR="00E305FE" w:rsidRPr="00D3062E" w:rsidRDefault="00E305FE" w:rsidP="00E305FE">
      <w:pPr>
        <w:pStyle w:val="31"/>
      </w:pPr>
      <w:bookmarkStart w:id="150" w:name="_Toc160649674"/>
      <w:bookmarkStart w:id="151" w:name="_Toc164927875"/>
      <w:bookmarkStart w:id="152" w:name="_Toc168549678"/>
      <w:r w:rsidRPr="00D3062E">
        <w:t>5.3.1</w:t>
      </w:r>
      <w:r w:rsidRPr="00D3062E">
        <w:tab/>
        <w:t>Service Description</w:t>
      </w:r>
      <w:bookmarkEnd w:id="150"/>
      <w:bookmarkEnd w:id="151"/>
      <w:bookmarkEnd w:id="152"/>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153" w:name="_Toc160649675"/>
      <w:bookmarkStart w:id="154" w:name="_Toc164927876"/>
      <w:bookmarkStart w:id="155" w:name="_Toc168549679"/>
      <w:r w:rsidRPr="00D3062E">
        <w:lastRenderedPageBreak/>
        <w:t>5.3.2</w:t>
      </w:r>
      <w:r w:rsidRPr="00D3062E">
        <w:tab/>
        <w:t>Service Operations</w:t>
      </w:r>
      <w:bookmarkEnd w:id="153"/>
      <w:bookmarkEnd w:id="154"/>
      <w:bookmarkEnd w:id="155"/>
    </w:p>
    <w:p w14:paraId="3804CC22" w14:textId="77777777" w:rsidR="00E305FE" w:rsidRPr="00D3062E" w:rsidRDefault="00E305FE" w:rsidP="00E305FE">
      <w:pPr>
        <w:pStyle w:val="41"/>
      </w:pPr>
      <w:bookmarkStart w:id="156" w:name="_Toc160649676"/>
      <w:bookmarkStart w:id="157" w:name="_Toc164927877"/>
      <w:bookmarkStart w:id="158" w:name="_Toc168549680"/>
      <w:r w:rsidRPr="00D3062E">
        <w:t>5.3.2.1</w:t>
      </w:r>
      <w:r w:rsidRPr="00D3062E">
        <w:tab/>
        <w:t>Introduction</w:t>
      </w:r>
      <w:bookmarkEnd w:id="156"/>
      <w:bookmarkEnd w:id="157"/>
      <w:bookmarkEnd w:id="158"/>
    </w:p>
    <w:p w14:paraId="55578077" w14:textId="7E7AE9F1" w:rsidR="00F5485E" w:rsidRPr="00D3062E" w:rsidRDefault="00F5485E" w:rsidP="00F5485E">
      <w:bookmarkStart w:id="159"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160" w:name="_Toc164927878"/>
      <w:bookmarkStart w:id="161" w:name="_Toc168549681"/>
      <w:r w:rsidRPr="00D3062E">
        <w:t>5.3.2.2</w:t>
      </w:r>
      <w:r w:rsidRPr="00D3062E">
        <w:tab/>
      </w:r>
      <w:r w:rsidRPr="00D3062E">
        <w:rPr>
          <w:lang w:val="en-US"/>
        </w:rPr>
        <w:t>NSCE_</w:t>
      </w:r>
      <w:r w:rsidRPr="00D3062E">
        <w:t>NetSliceLifeCycleMngt_</w:t>
      </w:r>
      <w:r w:rsidRPr="00D3062E">
        <w:rPr>
          <w:lang w:val="en-US"/>
        </w:rPr>
        <w:t>Subscribe</w:t>
      </w:r>
      <w:bookmarkEnd w:id="159"/>
      <w:bookmarkEnd w:id="160"/>
      <w:bookmarkEnd w:id="161"/>
    </w:p>
    <w:p w14:paraId="531741AC" w14:textId="77777777" w:rsidR="00E305FE" w:rsidRPr="00D3062E" w:rsidRDefault="00E305FE" w:rsidP="00E305FE">
      <w:pPr>
        <w:pStyle w:val="51"/>
      </w:pPr>
      <w:bookmarkStart w:id="162" w:name="_Toc160649678"/>
      <w:bookmarkStart w:id="163" w:name="_Toc164927879"/>
      <w:bookmarkStart w:id="164" w:name="_Toc168549682"/>
      <w:r w:rsidRPr="00D3062E">
        <w:t>5.3.2.2.1</w:t>
      </w:r>
      <w:r w:rsidRPr="00D3062E">
        <w:tab/>
        <w:t>General</w:t>
      </w:r>
      <w:bookmarkEnd w:id="162"/>
      <w:bookmarkEnd w:id="163"/>
      <w:bookmarkEnd w:id="164"/>
    </w:p>
    <w:p w14:paraId="5AD44F1A" w14:textId="6589613A" w:rsidR="00B110B4" w:rsidRPr="00D3062E" w:rsidRDefault="00B110B4" w:rsidP="00B110B4">
      <w:bookmarkStart w:id="165"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166" w:name="_Toc164927880"/>
      <w:bookmarkStart w:id="167" w:name="_Toc168549683"/>
      <w:r w:rsidRPr="00D3062E">
        <w:t>5.3.2.2.2</w:t>
      </w:r>
      <w:r w:rsidRPr="00D3062E">
        <w:tab/>
        <w:t xml:space="preserve">Network Slice Lifecycle Management </w:t>
      </w:r>
      <w:r w:rsidRPr="00D3062E">
        <w:rPr>
          <w:rFonts w:eastAsia="等线"/>
        </w:rPr>
        <w:t>Subscription</w:t>
      </w:r>
      <w:r w:rsidRPr="00D3062E">
        <w:t xml:space="preserve"> Creation</w:t>
      </w:r>
      <w:bookmarkEnd w:id="165"/>
      <w:bookmarkEnd w:id="166"/>
      <w:bookmarkEnd w:id="167"/>
    </w:p>
    <w:p w14:paraId="3A744C3D" w14:textId="6263E415" w:rsidR="00B110B4" w:rsidRPr="00D3062E" w:rsidRDefault="00B110B4" w:rsidP="00B110B4">
      <w:bookmarkStart w:id="168"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pt;height:125.5pt" o:ole="">
            <v:imagedata r:id="rId25" o:title=""/>
          </v:shape>
          <o:OLEObject Type="Embed" ProgID="Word.Document.8" ShapeID="_x0000_i1033" DrawAspect="Content" ObjectID="_1780413303"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w:t>
      </w:r>
      <w:r w:rsidRPr="00D3062E">
        <w:lastRenderedPageBreak/>
        <w:t xml:space="preserve">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169" w:name="_Toc164927881"/>
      <w:bookmarkStart w:id="170" w:name="_Toc168549684"/>
      <w:r w:rsidRPr="00D3062E">
        <w:t>5.3.2.2.3</w:t>
      </w:r>
      <w:r w:rsidRPr="00D3062E">
        <w:tab/>
        <w:t>Network Slice Lifecycle Management</w:t>
      </w:r>
      <w:r w:rsidRPr="00D3062E">
        <w:rPr>
          <w:rFonts w:eastAsia="等线"/>
        </w:rPr>
        <w:t xml:space="preserve"> Subscription</w:t>
      </w:r>
      <w:r w:rsidRPr="00D3062E">
        <w:t xml:space="preserve"> Update</w:t>
      </w:r>
      <w:bookmarkEnd w:id="168"/>
      <w:bookmarkEnd w:id="169"/>
      <w:bookmarkEnd w:id="170"/>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pt;height:155.5pt" o:ole="">
            <v:imagedata r:id="rId27" o:title=""/>
          </v:shape>
          <o:OLEObject Type="Embed" ProgID="Word.Document.8" ShapeID="_x0000_i1034" DrawAspect="Content" ObjectID="_1780413304"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171" w:name="_Toc160649681"/>
      <w:bookmarkStart w:id="172" w:name="_Toc164927882"/>
      <w:bookmarkStart w:id="173" w:name="_Toc168549685"/>
      <w:r w:rsidRPr="00D3062E">
        <w:t>5.3.2.2.4</w:t>
      </w:r>
      <w:r w:rsidRPr="00D3062E">
        <w:tab/>
        <w:t>Network Slice Lifecycle Management</w:t>
      </w:r>
      <w:r w:rsidRPr="00D3062E">
        <w:rPr>
          <w:rFonts w:eastAsia="等线"/>
        </w:rPr>
        <w:t xml:space="preserve"> Subscription</w:t>
      </w:r>
      <w:r w:rsidRPr="00D3062E">
        <w:t xml:space="preserve"> Deletion</w:t>
      </w:r>
      <w:bookmarkEnd w:id="171"/>
      <w:bookmarkEnd w:id="172"/>
      <w:bookmarkEnd w:id="173"/>
    </w:p>
    <w:p w14:paraId="4F7A8C2A" w14:textId="2D31D6B1" w:rsidR="00B110B4" w:rsidRPr="00D3062E" w:rsidRDefault="00B110B4" w:rsidP="00B110B4">
      <w:bookmarkStart w:id="174"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175" w:name="_MON_1770822931"/>
    <w:bookmarkEnd w:id="175"/>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pt;height:125.5pt;mso-width-percent:0;mso-height-percent:0;mso-width-percent:0;mso-height-percent:0" o:ole="">
            <v:imagedata r:id="rId29" o:title=""/>
          </v:shape>
          <o:OLEObject Type="Embed" ProgID="Word.Document.8" ShapeID="_x0000_i1035" DrawAspect="Content" ObjectID="_1780413305"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176" w:name="_Toc164927883"/>
      <w:bookmarkStart w:id="177" w:name="_Toc168549686"/>
      <w:r w:rsidRPr="00D3062E">
        <w:t>5.3.2.3</w:t>
      </w:r>
      <w:r w:rsidRPr="00D3062E">
        <w:tab/>
        <w:t>NSCE_NetSliceLifeCycleMngt</w:t>
      </w:r>
      <w:r w:rsidRPr="00D3062E">
        <w:rPr>
          <w:lang w:val="en-US"/>
        </w:rPr>
        <w:t>_Notify</w:t>
      </w:r>
      <w:bookmarkEnd w:id="174"/>
      <w:bookmarkEnd w:id="176"/>
      <w:bookmarkEnd w:id="177"/>
    </w:p>
    <w:p w14:paraId="0F0A5AB8" w14:textId="77777777" w:rsidR="00E305FE" w:rsidRPr="00D3062E" w:rsidRDefault="00E305FE" w:rsidP="00E305FE">
      <w:pPr>
        <w:pStyle w:val="51"/>
        <w:rPr>
          <w:rFonts w:eastAsiaTheme="minorEastAsia"/>
          <w:lang w:eastAsia="zh-CN"/>
        </w:rPr>
      </w:pPr>
      <w:bookmarkStart w:id="178" w:name="_Toc160649683"/>
      <w:bookmarkStart w:id="179" w:name="_Toc164927884"/>
      <w:bookmarkStart w:id="180" w:name="_Toc168549687"/>
      <w:r w:rsidRPr="00D3062E">
        <w:t>5.3.2.3.1</w:t>
      </w:r>
      <w:r w:rsidRPr="00D3062E">
        <w:tab/>
        <w:t>General</w:t>
      </w:r>
      <w:bookmarkEnd w:id="178"/>
      <w:bookmarkEnd w:id="179"/>
      <w:bookmarkEnd w:id="180"/>
    </w:p>
    <w:p w14:paraId="22A04B8F" w14:textId="6C060EB4" w:rsidR="00B110B4" w:rsidRPr="00D3062E" w:rsidRDefault="00B110B4" w:rsidP="00B110B4">
      <w:bookmarkStart w:id="181"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182" w:name="_Toc164927885"/>
      <w:bookmarkStart w:id="183" w:name="_Toc168549688"/>
      <w:r w:rsidRPr="00D3062E">
        <w:t>5.3.2.3.2</w:t>
      </w:r>
      <w:r w:rsidRPr="00D3062E">
        <w:tab/>
        <w:t xml:space="preserve">Network Slice Lifecycle Management </w:t>
      </w:r>
      <w:r w:rsidRPr="00D3062E">
        <w:rPr>
          <w:lang w:val="en-US"/>
        </w:rPr>
        <w:t>Notification</w:t>
      </w:r>
      <w:bookmarkEnd w:id="181"/>
      <w:bookmarkEnd w:id="182"/>
      <w:bookmarkEnd w:id="183"/>
    </w:p>
    <w:p w14:paraId="7E477A98" w14:textId="3F6EF764" w:rsidR="00B110B4" w:rsidRPr="00D3062E" w:rsidRDefault="00B110B4" w:rsidP="00B110B4">
      <w:bookmarkStart w:id="184"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pt;height:138.5pt" o:ole="">
            <v:imagedata r:id="rId31" o:title=""/>
          </v:shape>
          <o:OLEObject Type="Embed" ProgID="Word.Document.8" ShapeID="_x0000_i1036" DrawAspect="Content" ObjectID="_1780413306"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lastRenderedPageBreak/>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185" w:name="_Toc164927886"/>
      <w:bookmarkStart w:id="186" w:name="_Toc168549689"/>
      <w:bookmarkStart w:id="187" w:name="_Toc160649686"/>
      <w:bookmarkEnd w:id="184"/>
      <w:r w:rsidRPr="00D3062E">
        <w:t>5.3.2.4</w:t>
      </w:r>
      <w:r w:rsidRPr="00D3062E">
        <w:tab/>
        <w:t>NSCE_NetSliceLifeCycleMngt</w:t>
      </w:r>
      <w:r w:rsidRPr="00D3062E">
        <w:rPr>
          <w:lang w:val="en-US"/>
        </w:rPr>
        <w:t>_QoEMetricsSubscribe</w:t>
      </w:r>
      <w:bookmarkEnd w:id="185"/>
      <w:bookmarkEnd w:id="186"/>
    </w:p>
    <w:p w14:paraId="7E9C11BD" w14:textId="77777777" w:rsidR="00E305FE" w:rsidRPr="00D3062E" w:rsidRDefault="00E305FE" w:rsidP="00E305FE">
      <w:pPr>
        <w:pStyle w:val="51"/>
        <w:rPr>
          <w:rFonts w:eastAsiaTheme="minorEastAsia"/>
          <w:lang w:eastAsia="zh-CN"/>
        </w:rPr>
      </w:pPr>
      <w:bookmarkStart w:id="188" w:name="_Toc164927887"/>
      <w:bookmarkStart w:id="189" w:name="_Toc168549690"/>
      <w:r w:rsidRPr="00D3062E">
        <w:t>5.3.2.4.1</w:t>
      </w:r>
      <w:r w:rsidRPr="00D3062E">
        <w:tab/>
        <w:t>General</w:t>
      </w:r>
      <w:bookmarkEnd w:id="187"/>
      <w:bookmarkEnd w:id="188"/>
      <w:bookmarkEnd w:id="189"/>
    </w:p>
    <w:p w14:paraId="22F83DF3" w14:textId="77777777" w:rsidR="00B110B4" w:rsidRPr="00D3062E" w:rsidRDefault="00B110B4" w:rsidP="00B110B4">
      <w:bookmarkStart w:id="190"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191" w:name="_Toc164927888"/>
      <w:bookmarkStart w:id="192" w:name="_Toc168549691"/>
      <w:bookmarkStart w:id="193" w:name="_Toc160649688"/>
      <w:bookmarkEnd w:id="190"/>
      <w:r w:rsidRPr="00B83261">
        <w:rPr>
          <w:lang w:val="en-US"/>
        </w:rPr>
        <w:t>5.3.2.4.2</w:t>
      </w:r>
      <w:r w:rsidRPr="00B83261">
        <w:rPr>
          <w:lang w:val="en-US"/>
        </w:rPr>
        <w:tab/>
        <w:t>QoE Metrics Subscri</w:t>
      </w:r>
      <w:r>
        <w:rPr>
          <w:lang w:val="en-US"/>
        </w:rPr>
        <w:t>ption</w:t>
      </w:r>
      <w:r w:rsidRPr="00B83261">
        <w:rPr>
          <w:lang w:val="en-US"/>
        </w:rPr>
        <w:t xml:space="preserve"> Notification</w:t>
      </w:r>
      <w:bookmarkEnd w:id="191"/>
      <w:bookmarkEnd w:id="192"/>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194" w:name="_MON_1774070470"/>
    <w:bookmarkEnd w:id="194"/>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5pt;height:137.5pt" o:ole="">
            <v:imagedata r:id="rId33" o:title=""/>
          </v:shape>
          <o:OLEObject Type="Embed" ProgID="Word.Document.8" ShapeID="_x0000_i1037" DrawAspect="Content" ObjectID="_1780413307"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195" w:name="_Hlk163456312"/>
      <w:r w:rsidRPr="00D3062E">
        <w:t>QoEMetricsSubsc</w:t>
      </w:r>
      <w:r>
        <w:t>Notif</w:t>
      </w:r>
      <w:r w:rsidRPr="00D3062E" w:rsidDel="00CF41A4">
        <w:t xml:space="preserve"> </w:t>
      </w:r>
      <w:bookmarkEnd w:id="195"/>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196" w:name="_Toc164927889"/>
      <w:bookmarkStart w:id="197" w:name="_Toc168549692"/>
      <w:r w:rsidRPr="00D3062E">
        <w:t>5.3.2.5</w:t>
      </w:r>
      <w:r w:rsidRPr="00D3062E">
        <w:tab/>
        <w:t>NSCE_NetSliceLifeCycleMngt</w:t>
      </w:r>
      <w:r w:rsidRPr="00D3062E">
        <w:rPr>
          <w:lang w:val="en-US"/>
        </w:rPr>
        <w:t>_QoEMetricsNotify</w:t>
      </w:r>
      <w:bookmarkEnd w:id="193"/>
      <w:bookmarkEnd w:id="196"/>
      <w:bookmarkEnd w:id="197"/>
    </w:p>
    <w:p w14:paraId="3D67D6E7" w14:textId="77777777" w:rsidR="00E305FE" w:rsidRPr="00D3062E" w:rsidRDefault="00E305FE" w:rsidP="00E305FE">
      <w:pPr>
        <w:pStyle w:val="51"/>
        <w:rPr>
          <w:rFonts w:eastAsiaTheme="minorEastAsia"/>
          <w:lang w:eastAsia="zh-CN"/>
        </w:rPr>
      </w:pPr>
      <w:bookmarkStart w:id="198" w:name="_Toc160649689"/>
      <w:bookmarkStart w:id="199" w:name="_Toc164927890"/>
      <w:bookmarkStart w:id="200" w:name="_Toc168549693"/>
      <w:r w:rsidRPr="00D3062E">
        <w:t>5.3.2.5.1</w:t>
      </w:r>
      <w:r w:rsidRPr="00D3062E">
        <w:tab/>
        <w:t>General</w:t>
      </w:r>
      <w:bookmarkEnd w:id="198"/>
      <w:bookmarkEnd w:id="199"/>
      <w:bookmarkEnd w:id="200"/>
    </w:p>
    <w:p w14:paraId="3967235D" w14:textId="77777777" w:rsidR="00B110B4" w:rsidRPr="00D3062E" w:rsidRDefault="00B110B4" w:rsidP="00B110B4">
      <w:bookmarkStart w:id="201"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lastRenderedPageBreak/>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202" w:name="_Toc164927891"/>
      <w:bookmarkStart w:id="203" w:name="_Toc168549694"/>
      <w:r w:rsidRPr="00D3062E">
        <w:t>5.3.2.5.2</w:t>
      </w:r>
      <w:r w:rsidRPr="00D3062E">
        <w:tab/>
        <w:t>QoE Metrics</w:t>
      </w:r>
      <w:r w:rsidRPr="00D3062E">
        <w:rPr>
          <w:lang w:val="en-US"/>
        </w:rPr>
        <w:t xml:space="preserve"> Notification</w:t>
      </w:r>
      <w:bookmarkEnd w:id="201"/>
      <w:bookmarkEnd w:id="202"/>
      <w:bookmarkEnd w:id="203"/>
    </w:p>
    <w:p w14:paraId="74441772" w14:textId="01164124" w:rsidR="00B110B4" w:rsidRPr="00D3062E" w:rsidRDefault="00B110B4" w:rsidP="00B110B4">
      <w:bookmarkStart w:id="204"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205" w:name="_MON_1774071007"/>
    <w:bookmarkEnd w:id="205"/>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5pt;height:137.5pt" o:ole="">
            <v:imagedata r:id="rId35" o:title=""/>
          </v:shape>
          <o:OLEObject Type="Embed" ProgID="Word.Document.8" ShapeID="_x0000_i1038" DrawAspect="Content" ObjectID="_1780413308"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206" w:name="_Toc164927892"/>
      <w:bookmarkStart w:id="207" w:name="_Toc168549695"/>
      <w:bookmarkStart w:id="208" w:name="_Toc160649692"/>
      <w:bookmarkEnd w:id="204"/>
      <w:r w:rsidRPr="00D3062E">
        <w:t>5.3.2.6</w:t>
      </w:r>
      <w:r w:rsidRPr="00D3062E">
        <w:tab/>
        <w:t>NSCE_NetSliceLifeCycleMngt_Recommend</w:t>
      </w:r>
      <w:bookmarkEnd w:id="206"/>
      <w:bookmarkEnd w:id="207"/>
    </w:p>
    <w:p w14:paraId="751DEE73" w14:textId="77777777" w:rsidR="00E305FE" w:rsidRPr="00D3062E" w:rsidRDefault="00E305FE" w:rsidP="00E305FE">
      <w:pPr>
        <w:pStyle w:val="51"/>
        <w:rPr>
          <w:rFonts w:eastAsiaTheme="minorEastAsia"/>
          <w:lang w:eastAsia="zh-CN"/>
        </w:rPr>
      </w:pPr>
      <w:bookmarkStart w:id="209" w:name="_Toc164927893"/>
      <w:bookmarkStart w:id="210" w:name="_Toc168549696"/>
      <w:r w:rsidRPr="00D3062E">
        <w:t>5.3.2.6.1</w:t>
      </w:r>
      <w:r w:rsidRPr="00D3062E">
        <w:tab/>
        <w:t>General</w:t>
      </w:r>
      <w:bookmarkEnd w:id="208"/>
      <w:bookmarkEnd w:id="209"/>
      <w:bookmarkEnd w:id="210"/>
    </w:p>
    <w:p w14:paraId="46A44A4A" w14:textId="77777777" w:rsidR="00B110B4" w:rsidRPr="00D3062E" w:rsidRDefault="00B110B4" w:rsidP="00B110B4">
      <w:bookmarkStart w:id="211"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212" w:name="_Toc164927894"/>
      <w:bookmarkStart w:id="213" w:name="_Toc168549697"/>
      <w:r w:rsidRPr="00D3062E">
        <w:t>5.3.2.6.2</w:t>
      </w:r>
      <w:r w:rsidRPr="00D3062E">
        <w:tab/>
        <w:t>Network Slice LCM Recommendation Notification</w:t>
      </w:r>
      <w:bookmarkEnd w:id="211"/>
      <w:bookmarkEnd w:id="212"/>
      <w:bookmarkEnd w:id="213"/>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80pt;height:137.5pt" o:ole="">
            <v:imagedata r:id="rId37" o:title=""/>
          </v:shape>
          <o:OLEObject Type="Embed" ProgID="Word.Document.8" ShapeID="_x0000_i1039" DrawAspect="Content" ObjectID="_1780413309" r:id="rId38">
            <o:FieldCodes>\s</o:FieldCodes>
          </o:OLEObject>
        </w:object>
      </w:r>
      <w:bookmarkStart w:id="214" w:name="_MON_1774071283"/>
      <w:bookmarkEnd w:id="214"/>
      <w:r w:rsidRPr="00D3062E">
        <w:rPr>
          <w:noProof/>
        </w:rPr>
        <w:object w:dxaOrig="9620" w:dyaOrig="2749" w14:anchorId="7038CF12">
          <v:shape id="_x0000_i1040" type="#_x0000_t75" alt="" style="width:480.5pt;height:137.5pt" o:ole="">
            <v:imagedata r:id="rId39" o:title=""/>
          </v:shape>
          <o:OLEObject Type="Embed" ProgID="Word.Document.8" ShapeID="_x0000_i1040" DrawAspect="Content" ObjectID="_1780413310"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3F10A0">
        <w:rPr>
          <w:noProof/>
        </w:rPr>
        <w:fldChar w:fldCharType="separate"/>
      </w:r>
      <w:r w:rsidRPr="00D3062E">
        <w:rPr>
          <w:noProof/>
        </w:rPr>
        <w:fldChar w:fldCharType="end"/>
      </w:r>
      <w:r w:rsidRPr="00D3062E">
        <w:rPr>
          <w:noProof/>
        </w:rPr>
        <w:fldChar w:fldCharType="begin"/>
      </w:r>
      <w:r w:rsidR="003F10A0">
        <w:rPr>
          <w:noProof/>
        </w:rPr>
        <w:fldChar w:fldCharType="separate"/>
      </w:r>
      <w:r w:rsidRPr="00D3062E">
        <w:rPr>
          <w:noProof/>
        </w:rPr>
        <w:fldChar w:fldCharType="end"/>
      </w:r>
      <w:r w:rsidR="00FB6FC0" w:rsidRPr="00D3062E">
        <w:rPr>
          <w:noProof/>
        </w:rPr>
        <w:fldChar w:fldCharType="begin"/>
      </w:r>
      <w:r w:rsidR="003F10A0">
        <w:rPr>
          <w:noProof/>
        </w:rPr>
        <w:fldChar w:fldCharType="separate"/>
      </w:r>
      <w:r w:rsidR="00FB6FC0" w:rsidRPr="00D3062E">
        <w:rPr>
          <w:noProof/>
        </w:rPr>
        <w:fldChar w:fldCharType="end"/>
      </w:r>
      <w:r w:rsidR="005812E4" w:rsidRPr="00D3062E">
        <w:rPr>
          <w:noProof/>
        </w:rPr>
        <w:fldChar w:fldCharType="begin"/>
      </w:r>
      <w:r w:rsidR="003F10A0">
        <w:rPr>
          <w:noProof/>
        </w:rPr>
        <w:fldChar w:fldCharType="separate"/>
      </w:r>
      <w:r w:rsidR="005812E4" w:rsidRPr="00D3062E">
        <w:rPr>
          <w:noProof/>
        </w:rPr>
        <w:fldChar w:fldCharType="end"/>
      </w:r>
      <w:r w:rsidR="000368D9" w:rsidRPr="00D3062E">
        <w:rPr>
          <w:noProof/>
        </w:rPr>
        <w:fldChar w:fldCharType="begin"/>
      </w:r>
      <w:r w:rsidR="003F10A0">
        <w:rPr>
          <w:noProof/>
        </w:rPr>
        <w:fldChar w:fldCharType="separate"/>
      </w:r>
      <w:r w:rsidR="000368D9" w:rsidRPr="00D3062E">
        <w:rPr>
          <w:noProof/>
        </w:rPr>
        <w:fldChar w:fldCharType="end"/>
      </w:r>
      <w:r w:rsidR="006518E5" w:rsidRPr="00D3062E">
        <w:rPr>
          <w:noProof/>
        </w:rPr>
        <w:fldChar w:fldCharType="begin"/>
      </w:r>
      <w:r w:rsidR="003F10A0">
        <w:rPr>
          <w:noProof/>
        </w:rPr>
        <w:fldChar w:fldCharType="separate"/>
      </w:r>
      <w:r w:rsidR="006518E5" w:rsidRPr="00D3062E">
        <w:rPr>
          <w:noProof/>
        </w:rPr>
        <w:fldChar w:fldCharType="end"/>
      </w:r>
      <w:r w:rsidR="000368D9" w:rsidRPr="00D3062E">
        <w:rPr>
          <w:noProof/>
        </w:rPr>
        <w:fldChar w:fldCharType="begin"/>
      </w:r>
      <w:r w:rsidR="003F10A0">
        <w:rPr>
          <w:noProof/>
        </w:rPr>
        <w:fldChar w:fldCharType="separate"/>
      </w:r>
      <w:r w:rsidR="000368D9" w:rsidRPr="00D3062E">
        <w:rPr>
          <w:noProof/>
        </w:rPr>
        <w:fldChar w:fldCharType="end"/>
      </w:r>
      <w:bookmarkStart w:id="215" w:name="_Toc160649694"/>
      <w:bookmarkStart w:id="216" w:name="_Toc164927895"/>
      <w:bookmarkStart w:id="217" w:name="_Toc168549698"/>
      <w:bookmarkEnd w:id="144"/>
      <w:r w:rsidR="003C2A5F" w:rsidRPr="00D3062E">
        <w:t>5.4</w:t>
      </w:r>
      <w:r w:rsidR="003C2A5F" w:rsidRPr="00D3062E">
        <w:tab/>
      </w:r>
      <w:r w:rsidR="003C2A5F" w:rsidRPr="00D3062E">
        <w:rPr>
          <w:lang w:val="en-US"/>
        </w:rPr>
        <w:t>NSCE_PolicyManagement</w:t>
      </w:r>
      <w:bookmarkEnd w:id="145"/>
      <w:bookmarkEnd w:id="146"/>
      <w:bookmarkEnd w:id="147"/>
      <w:bookmarkEnd w:id="215"/>
      <w:bookmarkEnd w:id="216"/>
      <w:bookmarkEnd w:id="217"/>
    </w:p>
    <w:p w14:paraId="46569912" w14:textId="0F15FEEB" w:rsidR="003C2A5F" w:rsidRPr="00D3062E" w:rsidRDefault="003C2A5F" w:rsidP="003C2A5F">
      <w:pPr>
        <w:pStyle w:val="31"/>
      </w:pPr>
      <w:bookmarkStart w:id="218" w:name="_Toc151743066"/>
      <w:bookmarkStart w:id="219" w:name="_Toc151743531"/>
      <w:bookmarkStart w:id="220" w:name="_Toc157434465"/>
      <w:bookmarkStart w:id="221" w:name="_Toc157436180"/>
      <w:bookmarkStart w:id="222" w:name="_Toc157440020"/>
      <w:bookmarkStart w:id="223" w:name="_Toc160649695"/>
      <w:bookmarkStart w:id="224" w:name="_Toc164927896"/>
      <w:bookmarkStart w:id="225" w:name="_Toc168549699"/>
      <w:r w:rsidRPr="00D3062E">
        <w:t>5.4.1</w:t>
      </w:r>
      <w:r w:rsidRPr="00D3062E">
        <w:tab/>
        <w:t>Service Description</w:t>
      </w:r>
      <w:bookmarkEnd w:id="218"/>
      <w:bookmarkEnd w:id="219"/>
      <w:bookmarkEnd w:id="220"/>
      <w:bookmarkEnd w:id="221"/>
      <w:bookmarkEnd w:id="222"/>
      <w:bookmarkEnd w:id="223"/>
      <w:bookmarkEnd w:id="224"/>
      <w:bookmarkEnd w:id="225"/>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226" w:name="_Toc157434466"/>
      <w:bookmarkStart w:id="227" w:name="_Toc157436181"/>
      <w:bookmarkStart w:id="228" w:name="_Toc157440021"/>
      <w:bookmarkStart w:id="229" w:name="_Toc160649696"/>
      <w:bookmarkStart w:id="230" w:name="_Toc164927897"/>
      <w:bookmarkStart w:id="231" w:name="_Toc168549700"/>
      <w:r w:rsidRPr="00D3062E">
        <w:t>5.4.2</w:t>
      </w:r>
      <w:r w:rsidRPr="00D3062E">
        <w:tab/>
        <w:t>Service Operations</w:t>
      </w:r>
      <w:bookmarkEnd w:id="226"/>
      <w:bookmarkEnd w:id="227"/>
      <w:bookmarkEnd w:id="228"/>
      <w:bookmarkEnd w:id="229"/>
      <w:bookmarkEnd w:id="230"/>
      <w:bookmarkEnd w:id="231"/>
    </w:p>
    <w:p w14:paraId="198CC8E5" w14:textId="0796287D" w:rsidR="003C2A5F" w:rsidRPr="00D3062E" w:rsidRDefault="003C2A5F" w:rsidP="003C2A5F">
      <w:pPr>
        <w:pStyle w:val="41"/>
      </w:pPr>
      <w:bookmarkStart w:id="232" w:name="_Toc151743067"/>
      <w:bookmarkStart w:id="233" w:name="_Toc151743532"/>
      <w:bookmarkStart w:id="234" w:name="_Toc157434467"/>
      <w:bookmarkStart w:id="235" w:name="_Toc157436182"/>
      <w:bookmarkStart w:id="236" w:name="_Toc157440022"/>
      <w:bookmarkStart w:id="237" w:name="_Toc160649697"/>
      <w:bookmarkStart w:id="238" w:name="_Toc164927898"/>
      <w:bookmarkStart w:id="239" w:name="_Toc168549701"/>
      <w:r w:rsidRPr="00D3062E">
        <w:t>5.4.2.1</w:t>
      </w:r>
      <w:r w:rsidRPr="00D3062E">
        <w:tab/>
        <w:t>Introduction</w:t>
      </w:r>
      <w:bookmarkEnd w:id="232"/>
      <w:bookmarkEnd w:id="233"/>
      <w:bookmarkEnd w:id="234"/>
      <w:bookmarkEnd w:id="235"/>
      <w:bookmarkEnd w:id="236"/>
      <w:bookmarkEnd w:id="237"/>
      <w:bookmarkEnd w:id="238"/>
      <w:bookmarkEnd w:id="239"/>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lastRenderedPageBreak/>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240" w:name="_Toc151743068"/>
      <w:bookmarkStart w:id="241" w:name="_Toc151743533"/>
      <w:bookmarkStart w:id="242" w:name="_Toc157434468"/>
      <w:bookmarkStart w:id="243" w:name="_Toc157436183"/>
      <w:bookmarkStart w:id="244" w:name="_Toc157440023"/>
      <w:bookmarkStart w:id="245" w:name="_Toc160649698"/>
      <w:bookmarkStart w:id="246" w:name="_Toc164927899"/>
      <w:bookmarkStart w:id="247" w:name="_Toc168549702"/>
      <w:r w:rsidRPr="00D3062E">
        <w:t>5.4.2.2</w:t>
      </w:r>
      <w:r w:rsidRPr="00D3062E">
        <w:tab/>
      </w:r>
      <w:r w:rsidRPr="00D3062E">
        <w:rPr>
          <w:lang w:val="en-US"/>
        </w:rPr>
        <w:t>NSCE_PolicyManagement</w:t>
      </w:r>
      <w:r w:rsidRPr="00D3062E">
        <w:t>_Create</w:t>
      </w:r>
      <w:bookmarkEnd w:id="240"/>
      <w:bookmarkEnd w:id="241"/>
      <w:bookmarkEnd w:id="242"/>
      <w:bookmarkEnd w:id="243"/>
      <w:bookmarkEnd w:id="244"/>
      <w:bookmarkEnd w:id="245"/>
      <w:bookmarkEnd w:id="246"/>
      <w:bookmarkEnd w:id="247"/>
    </w:p>
    <w:p w14:paraId="0F11DEBF" w14:textId="74D3D1CB" w:rsidR="003C2A5F" w:rsidRPr="00D3062E" w:rsidRDefault="003C2A5F" w:rsidP="003C2A5F">
      <w:pPr>
        <w:pStyle w:val="51"/>
      </w:pPr>
      <w:bookmarkStart w:id="248" w:name="_Toc144024135"/>
      <w:bookmarkStart w:id="249" w:name="_Toc144459567"/>
      <w:bookmarkStart w:id="250" w:name="_Toc151743069"/>
      <w:bookmarkStart w:id="251" w:name="_Toc151743534"/>
      <w:bookmarkStart w:id="252" w:name="_Toc157434469"/>
      <w:bookmarkStart w:id="253" w:name="_Toc157436184"/>
      <w:bookmarkStart w:id="254" w:name="_Toc157440024"/>
      <w:bookmarkStart w:id="255" w:name="_Toc160649699"/>
      <w:bookmarkStart w:id="256" w:name="_Toc164927900"/>
      <w:bookmarkStart w:id="257" w:name="_Toc168549703"/>
      <w:r w:rsidRPr="00D3062E">
        <w:t>5.4.2.2.1</w:t>
      </w:r>
      <w:r w:rsidRPr="00D3062E">
        <w:tab/>
        <w:t>General</w:t>
      </w:r>
      <w:bookmarkEnd w:id="248"/>
      <w:bookmarkEnd w:id="249"/>
      <w:bookmarkEnd w:id="250"/>
      <w:bookmarkEnd w:id="251"/>
      <w:bookmarkEnd w:id="252"/>
      <w:bookmarkEnd w:id="253"/>
      <w:bookmarkEnd w:id="254"/>
      <w:bookmarkEnd w:id="255"/>
      <w:bookmarkEnd w:id="256"/>
      <w:bookmarkEnd w:id="257"/>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258" w:name="_Toc96843346"/>
      <w:bookmarkStart w:id="259" w:name="_Toc96844321"/>
      <w:bookmarkStart w:id="260" w:name="_Toc100739894"/>
      <w:bookmarkStart w:id="261" w:name="_Toc129252467"/>
      <w:bookmarkStart w:id="262" w:name="_Toc157434470"/>
      <w:bookmarkStart w:id="263" w:name="_Toc144024136"/>
      <w:bookmarkStart w:id="264" w:name="_Toc144459568"/>
      <w:bookmarkStart w:id="265" w:name="_Toc151743070"/>
      <w:bookmarkStart w:id="266" w:name="_Toc151743535"/>
      <w:bookmarkStart w:id="267" w:name="_Toc157436185"/>
      <w:bookmarkStart w:id="268" w:name="_Toc157440025"/>
      <w:bookmarkStart w:id="269" w:name="_Toc160649700"/>
      <w:bookmarkStart w:id="270" w:name="_Toc164927901"/>
      <w:bookmarkStart w:id="271" w:name="_Toc168549704"/>
      <w:r w:rsidRPr="00D3062E">
        <w:t>5.4.2.2.2</w:t>
      </w:r>
      <w:r w:rsidRPr="00D3062E">
        <w:tab/>
      </w:r>
      <w:bookmarkEnd w:id="258"/>
      <w:bookmarkEnd w:id="259"/>
      <w:bookmarkEnd w:id="260"/>
      <w:bookmarkEnd w:id="261"/>
      <w:r w:rsidRPr="00D3062E">
        <w:t>Policy Provisioning</w:t>
      </w:r>
      <w:bookmarkEnd w:id="262"/>
      <w:bookmarkEnd w:id="263"/>
      <w:bookmarkEnd w:id="264"/>
      <w:bookmarkEnd w:id="265"/>
      <w:bookmarkEnd w:id="266"/>
      <w:bookmarkEnd w:id="267"/>
      <w:bookmarkEnd w:id="268"/>
      <w:bookmarkEnd w:id="269"/>
      <w:bookmarkEnd w:id="270"/>
      <w:bookmarkEnd w:id="271"/>
    </w:p>
    <w:p w14:paraId="3D26ECB9" w14:textId="21171615" w:rsidR="003C2A5F" w:rsidRPr="00D3062E" w:rsidRDefault="003C2A5F" w:rsidP="003C2A5F">
      <w:bookmarkStart w:id="272" w:name="_Toc89425593"/>
      <w:bookmarkStart w:id="273" w:name="_Toc96843347"/>
      <w:bookmarkStart w:id="274" w:name="_Toc96844322"/>
      <w:bookmarkStart w:id="275" w:name="_Toc100739895"/>
      <w:bookmarkStart w:id="276"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277" w:name="_MON_1766668877"/>
    <w:bookmarkEnd w:id="277"/>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pt;height:124.5pt;mso-width-percent:0;mso-height-percent:0;mso-width-percent:0;mso-height-percent:0" o:ole="">
            <v:imagedata r:id="rId41" o:title=""/>
          </v:shape>
          <o:OLEObject Type="Embed" ProgID="Word.Document.8" ShapeID="_x0000_i1041" DrawAspect="Content" ObjectID="_1780413311"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278" w:name="_Toc151743071"/>
      <w:bookmarkStart w:id="279" w:name="_Toc151743536"/>
      <w:bookmarkStart w:id="280" w:name="_Toc157434471"/>
      <w:bookmarkStart w:id="281" w:name="_Toc157436186"/>
      <w:bookmarkStart w:id="282" w:name="_Toc157440026"/>
      <w:bookmarkStart w:id="283" w:name="_Toc144024137"/>
      <w:bookmarkStart w:id="284" w:name="_Toc144459569"/>
      <w:r w:rsidRPr="00D3062E">
        <w:t>-</w:t>
      </w:r>
      <w:r w:rsidRPr="00D3062E">
        <w:tab/>
        <w:t xml:space="preserve">if the NSCE Server needs to perform policy harmonization for the policy that is requested to be created and the harmonization process is still ongoing, the NSCE Server may reject the request with an HTTP "403 </w:t>
      </w:r>
      <w:r w:rsidRPr="00D3062E">
        <w:lastRenderedPageBreak/>
        <w:t>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285" w:name="_Toc160649701"/>
      <w:bookmarkStart w:id="286" w:name="_Toc164927902"/>
      <w:bookmarkStart w:id="287" w:name="_Toc168549705"/>
      <w:r w:rsidRPr="00D3062E">
        <w:t>5.4.2.3</w:t>
      </w:r>
      <w:r w:rsidRPr="00D3062E">
        <w:tab/>
      </w:r>
      <w:r w:rsidRPr="00D3062E">
        <w:rPr>
          <w:lang w:val="en-US"/>
        </w:rPr>
        <w:t>NSCE_PolicyManagement</w:t>
      </w:r>
      <w:r w:rsidRPr="00D3062E">
        <w:t>_Update</w:t>
      </w:r>
      <w:bookmarkEnd w:id="278"/>
      <w:bookmarkEnd w:id="279"/>
      <w:bookmarkEnd w:id="280"/>
      <w:bookmarkEnd w:id="281"/>
      <w:bookmarkEnd w:id="282"/>
      <w:bookmarkEnd w:id="285"/>
      <w:bookmarkEnd w:id="286"/>
      <w:bookmarkEnd w:id="287"/>
    </w:p>
    <w:p w14:paraId="511B9C38" w14:textId="197556A4" w:rsidR="003C2A5F" w:rsidRPr="00D3062E" w:rsidRDefault="003C2A5F" w:rsidP="003C2A5F">
      <w:pPr>
        <w:pStyle w:val="51"/>
      </w:pPr>
      <w:bookmarkStart w:id="288" w:name="_Toc151743072"/>
      <w:bookmarkStart w:id="289" w:name="_Toc151743537"/>
      <w:bookmarkStart w:id="290" w:name="_Toc157434472"/>
      <w:bookmarkStart w:id="291" w:name="_Toc157436187"/>
      <w:bookmarkStart w:id="292" w:name="_Toc157440027"/>
      <w:bookmarkStart w:id="293" w:name="_Toc160649702"/>
      <w:bookmarkStart w:id="294" w:name="_Toc164927903"/>
      <w:bookmarkStart w:id="295" w:name="_Toc168549706"/>
      <w:r w:rsidRPr="00D3062E">
        <w:t>5.4.2.3.1</w:t>
      </w:r>
      <w:r w:rsidRPr="00D3062E">
        <w:tab/>
        <w:t>General</w:t>
      </w:r>
      <w:bookmarkEnd w:id="288"/>
      <w:bookmarkEnd w:id="289"/>
      <w:bookmarkEnd w:id="290"/>
      <w:bookmarkEnd w:id="291"/>
      <w:bookmarkEnd w:id="292"/>
      <w:bookmarkEnd w:id="293"/>
      <w:bookmarkEnd w:id="294"/>
      <w:bookmarkEnd w:id="295"/>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296" w:name="_Toc151743073"/>
      <w:bookmarkStart w:id="297" w:name="_Toc151743538"/>
      <w:bookmarkStart w:id="298" w:name="_Toc157434473"/>
      <w:bookmarkStart w:id="299" w:name="_Toc157436188"/>
      <w:bookmarkStart w:id="300" w:name="_Toc157440028"/>
      <w:bookmarkStart w:id="301" w:name="_Toc160649703"/>
      <w:bookmarkStart w:id="302" w:name="_Toc164927904"/>
      <w:bookmarkStart w:id="303" w:name="_Toc168549707"/>
      <w:r w:rsidRPr="00D3062E">
        <w:t>5.4.2.3.2</w:t>
      </w:r>
      <w:r w:rsidRPr="00D3062E">
        <w:tab/>
      </w:r>
      <w:bookmarkEnd w:id="272"/>
      <w:bookmarkEnd w:id="273"/>
      <w:bookmarkEnd w:id="274"/>
      <w:bookmarkEnd w:id="275"/>
      <w:bookmarkEnd w:id="276"/>
      <w:r w:rsidRPr="00D3062E">
        <w:t>Policy Update</w:t>
      </w:r>
      <w:bookmarkEnd w:id="283"/>
      <w:bookmarkEnd w:id="284"/>
      <w:bookmarkEnd w:id="296"/>
      <w:bookmarkEnd w:id="297"/>
      <w:bookmarkEnd w:id="298"/>
      <w:bookmarkEnd w:id="299"/>
      <w:bookmarkEnd w:id="300"/>
      <w:bookmarkEnd w:id="301"/>
      <w:bookmarkEnd w:id="302"/>
      <w:bookmarkEnd w:id="303"/>
    </w:p>
    <w:p w14:paraId="2FB99132" w14:textId="24D19EEF" w:rsidR="003C2A5F" w:rsidRPr="00D3062E" w:rsidRDefault="003C2A5F" w:rsidP="003C2A5F">
      <w:bookmarkStart w:id="304" w:name="_Toc96843348"/>
      <w:bookmarkStart w:id="305" w:name="_Toc96844323"/>
      <w:bookmarkStart w:id="306" w:name="_Toc100739896"/>
      <w:bookmarkStart w:id="307"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308" w:name="_MON_1766668919"/>
    <w:bookmarkEnd w:id="308"/>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pt;height:154.5pt;mso-width-percent:0;mso-height-percent:0;mso-width-percent:0;mso-height-percent:0" o:ole="">
            <v:imagedata r:id="rId43" o:title=""/>
          </v:shape>
          <o:OLEObject Type="Embed" ProgID="Word.Document.8" ShapeID="_x0000_i1042" DrawAspect="Content" ObjectID="_1780413312"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309" w:name="_Hlk150001911"/>
      <w:r w:rsidRPr="00D3062E">
        <w:t xml:space="preserve">Policy </w:t>
      </w:r>
      <w:bookmarkEnd w:id="309"/>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310" w:name="_Toc151743074"/>
      <w:bookmarkStart w:id="311" w:name="_Toc151743539"/>
      <w:bookmarkStart w:id="312" w:name="_Toc157434474"/>
      <w:bookmarkStart w:id="313" w:name="_Toc157436189"/>
      <w:bookmarkStart w:id="314" w:name="_Toc157440029"/>
      <w:bookmarkStart w:id="315" w:name="_Toc144024142"/>
      <w:bookmarkStart w:id="316" w:name="_Toc144459574"/>
      <w:bookmarkStart w:id="317" w:name="_Toc144024138"/>
      <w:bookmarkStart w:id="318"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319" w:name="_Toc160649704"/>
      <w:bookmarkStart w:id="320" w:name="_Toc164927905"/>
      <w:bookmarkStart w:id="321" w:name="_Toc168549708"/>
      <w:r w:rsidRPr="00D3062E">
        <w:lastRenderedPageBreak/>
        <w:t>5.4.2.4</w:t>
      </w:r>
      <w:r w:rsidRPr="00D3062E">
        <w:tab/>
      </w:r>
      <w:r w:rsidRPr="00D3062E">
        <w:rPr>
          <w:lang w:val="en-US"/>
        </w:rPr>
        <w:t>NSCE_PolicyManagement</w:t>
      </w:r>
      <w:r w:rsidRPr="00D3062E">
        <w:t>_Delete</w:t>
      </w:r>
      <w:bookmarkEnd w:id="310"/>
      <w:bookmarkEnd w:id="311"/>
      <w:bookmarkEnd w:id="312"/>
      <w:bookmarkEnd w:id="313"/>
      <w:bookmarkEnd w:id="314"/>
      <w:bookmarkEnd w:id="319"/>
      <w:bookmarkEnd w:id="320"/>
      <w:bookmarkEnd w:id="321"/>
    </w:p>
    <w:p w14:paraId="26DA81CD" w14:textId="38430FDA" w:rsidR="003C2A5F" w:rsidRPr="00D3062E" w:rsidRDefault="003C2A5F" w:rsidP="003C2A5F">
      <w:pPr>
        <w:pStyle w:val="51"/>
      </w:pPr>
      <w:bookmarkStart w:id="322" w:name="_Toc151743075"/>
      <w:bookmarkStart w:id="323" w:name="_Toc151743540"/>
      <w:bookmarkStart w:id="324" w:name="_Toc157434475"/>
      <w:bookmarkStart w:id="325" w:name="_Toc157436190"/>
      <w:bookmarkStart w:id="326" w:name="_Toc157440030"/>
      <w:bookmarkStart w:id="327" w:name="_Toc160649705"/>
      <w:bookmarkStart w:id="328" w:name="_Toc164927906"/>
      <w:bookmarkStart w:id="329" w:name="_Toc168549709"/>
      <w:r w:rsidRPr="00D3062E">
        <w:t>5.4.2.4.1</w:t>
      </w:r>
      <w:r w:rsidRPr="00D3062E">
        <w:tab/>
        <w:t>General</w:t>
      </w:r>
      <w:bookmarkEnd w:id="322"/>
      <w:bookmarkEnd w:id="323"/>
      <w:bookmarkEnd w:id="324"/>
      <w:bookmarkEnd w:id="325"/>
      <w:bookmarkEnd w:id="326"/>
      <w:bookmarkEnd w:id="327"/>
      <w:bookmarkEnd w:id="328"/>
      <w:bookmarkEnd w:id="329"/>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330" w:name="_Toc151743076"/>
      <w:bookmarkStart w:id="331" w:name="_Toc151743541"/>
      <w:bookmarkStart w:id="332" w:name="_Toc157434476"/>
      <w:bookmarkStart w:id="333" w:name="_Toc157436191"/>
      <w:bookmarkStart w:id="334" w:name="_Toc157440031"/>
      <w:bookmarkStart w:id="335" w:name="_Toc160649706"/>
      <w:bookmarkStart w:id="336" w:name="_Toc164927907"/>
      <w:bookmarkStart w:id="337" w:name="_Toc168549710"/>
      <w:bookmarkStart w:id="338" w:name="_Toc157434477"/>
      <w:bookmarkStart w:id="339" w:name="_Toc157436192"/>
      <w:bookmarkStart w:id="340" w:name="_Toc157440032"/>
      <w:bookmarkStart w:id="341" w:name="_Toc151743077"/>
      <w:bookmarkStart w:id="342" w:name="_Toc151743542"/>
      <w:bookmarkEnd w:id="304"/>
      <w:bookmarkEnd w:id="305"/>
      <w:bookmarkEnd w:id="306"/>
      <w:bookmarkEnd w:id="307"/>
      <w:bookmarkEnd w:id="315"/>
      <w:bookmarkEnd w:id="316"/>
      <w:bookmarkEnd w:id="317"/>
      <w:bookmarkEnd w:id="318"/>
      <w:r w:rsidRPr="00D3062E">
        <w:t>5.4.2.4.2</w:t>
      </w:r>
      <w:r w:rsidRPr="00D3062E">
        <w:tab/>
        <w:t>Policy(ies) Deletion</w:t>
      </w:r>
      <w:bookmarkEnd w:id="330"/>
      <w:bookmarkEnd w:id="331"/>
      <w:bookmarkEnd w:id="332"/>
      <w:bookmarkEnd w:id="333"/>
      <w:bookmarkEnd w:id="334"/>
      <w:bookmarkEnd w:id="335"/>
      <w:bookmarkEnd w:id="336"/>
      <w:bookmarkEnd w:id="337"/>
    </w:p>
    <w:p w14:paraId="36AA3418" w14:textId="6848B74A" w:rsidR="00311EA5" w:rsidRPr="00D3062E" w:rsidRDefault="00311EA5" w:rsidP="00311EA5">
      <w:bookmarkStart w:id="343" w:name="_Toc96843351"/>
      <w:bookmarkStart w:id="344" w:name="_Toc96844326"/>
      <w:bookmarkStart w:id="345" w:name="_Toc100739899"/>
      <w:bookmarkStart w:id="346"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347" w:name="_MON_1766668991"/>
    <w:bookmarkEnd w:id="347"/>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pt;height:125.5pt;mso-width-percent:0;mso-height-percent:0;mso-width-percent:0;mso-height-percent:0" o:ole="">
            <v:imagedata r:id="rId45" o:title=""/>
          </v:shape>
          <o:OLEObject Type="Embed" ProgID="Word.Document.8" ShapeID="_x0000_i1043" DrawAspect="Content" ObjectID="_1780413313"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348" w:name="_Toc160649707"/>
      <w:bookmarkStart w:id="349" w:name="_Toc164927908"/>
      <w:bookmarkStart w:id="350" w:name="_Toc168549711"/>
      <w:bookmarkEnd w:id="343"/>
      <w:bookmarkEnd w:id="344"/>
      <w:bookmarkEnd w:id="345"/>
      <w:bookmarkEnd w:id="346"/>
      <w:r w:rsidRPr="00D3062E">
        <w:t>5.4.2.5</w:t>
      </w:r>
      <w:r w:rsidRPr="00D3062E">
        <w:tab/>
      </w:r>
      <w:r w:rsidRPr="00D3062E">
        <w:rPr>
          <w:lang w:val="en-US"/>
        </w:rPr>
        <w:t>NSCE_PolicyManagement_HarmonizationNotify</w:t>
      </w:r>
      <w:bookmarkEnd w:id="338"/>
      <w:bookmarkEnd w:id="339"/>
      <w:bookmarkEnd w:id="340"/>
      <w:bookmarkEnd w:id="348"/>
      <w:bookmarkEnd w:id="349"/>
      <w:bookmarkEnd w:id="350"/>
    </w:p>
    <w:p w14:paraId="3B650004" w14:textId="77777777" w:rsidR="003C2A5F" w:rsidRPr="00D3062E" w:rsidRDefault="003C2A5F" w:rsidP="003C2A5F">
      <w:pPr>
        <w:pStyle w:val="51"/>
      </w:pPr>
      <w:bookmarkStart w:id="351" w:name="_Toc157434478"/>
      <w:bookmarkStart w:id="352" w:name="_Toc157436193"/>
      <w:bookmarkStart w:id="353" w:name="_Toc157440033"/>
      <w:bookmarkStart w:id="354" w:name="_Toc160649708"/>
      <w:bookmarkStart w:id="355" w:name="_Toc164927909"/>
      <w:bookmarkStart w:id="356" w:name="_Toc168549712"/>
      <w:r w:rsidRPr="00D3062E">
        <w:t>5.4.2.5.1</w:t>
      </w:r>
      <w:r w:rsidRPr="00D3062E">
        <w:tab/>
        <w:t>General</w:t>
      </w:r>
      <w:bookmarkEnd w:id="351"/>
      <w:bookmarkEnd w:id="352"/>
      <w:bookmarkEnd w:id="353"/>
      <w:bookmarkEnd w:id="354"/>
      <w:bookmarkEnd w:id="355"/>
      <w:bookmarkEnd w:id="356"/>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357" w:name="_Toc157434479"/>
      <w:bookmarkStart w:id="358" w:name="_Toc157436194"/>
      <w:bookmarkStart w:id="359" w:name="_Toc157440034"/>
      <w:bookmarkStart w:id="360" w:name="_Toc160649709"/>
      <w:bookmarkStart w:id="361" w:name="_Toc164927910"/>
      <w:bookmarkStart w:id="362" w:name="_Toc168549713"/>
      <w:bookmarkStart w:id="363" w:name="_Toc157434480"/>
      <w:bookmarkStart w:id="364" w:name="_Toc157436195"/>
      <w:bookmarkStart w:id="365" w:name="_Toc157440035"/>
      <w:r w:rsidRPr="00D3062E">
        <w:lastRenderedPageBreak/>
        <w:t>5.4.2.5.2</w:t>
      </w:r>
      <w:r w:rsidRPr="00D3062E">
        <w:tab/>
        <w:t xml:space="preserve">Policy Harmonization </w:t>
      </w:r>
      <w:r w:rsidRPr="00D3062E">
        <w:rPr>
          <w:lang w:val="en-US"/>
        </w:rPr>
        <w:t>Notification</w:t>
      </w:r>
      <w:bookmarkEnd w:id="357"/>
      <w:bookmarkEnd w:id="358"/>
      <w:bookmarkEnd w:id="359"/>
      <w:bookmarkEnd w:id="360"/>
      <w:bookmarkEnd w:id="361"/>
      <w:bookmarkEnd w:id="362"/>
    </w:p>
    <w:p w14:paraId="67D4C9AC" w14:textId="77777777" w:rsidR="00F5485E" w:rsidRPr="00D3062E" w:rsidRDefault="00F5485E" w:rsidP="00F5485E">
      <w:bookmarkStart w:id="366"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367" w:name="_MON_1768421713"/>
    <w:bookmarkEnd w:id="367"/>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pt;height:138.5pt" o:ole="">
            <v:imagedata r:id="rId47" o:title=""/>
          </v:shape>
          <o:OLEObject Type="Embed" ProgID="Word.Document.8" ShapeID="_x0000_i1044" DrawAspect="Content" ObjectID="_1780413314"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368" w:name="_Toc164927911"/>
      <w:bookmarkStart w:id="369" w:name="_Toc168549714"/>
      <w:r w:rsidRPr="00D3062E">
        <w:t>5.4.2.6</w:t>
      </w:r>
      <w:r w:rsidRPr="00D3062E">
        <w:tab/>
      </w:r>
      <w:r w:rsidRPr="00D3062E">
        <w:rPr>
          <w:lang w:val="en-US"/>
        </w:rPr>
        <w:t>NSCE_PolicyManagement</w:t>
      </w:r>
      <w:r w:rsidRPr="00D3062E">
        <w:t>_</w:t>
      </w:r>
      <w:r w:rsidRPr="00D3062E">
        <w:rPr>
          <w:lang w:val="en-US"/>
        </w:rPr>
        <w:t>Subscribe</w:t>
      </w:r>
      <w:bookmarkEnd w:id="341"/>
      <w:bookmarkEnd w:id="342"/>
      <w:bookmarkEnd w:id="363"/>
      <w:bookmarkEnd w:id="364"/>
      <w:bookmarkEnd w:id="365"/>
      <w:bookmarkEnd w:id="366"/>
      <w:bookmarkEnd w:id="368"/>
      <w:bookmarkEnd w:id="369"/>
    </w:p>
    <w:p w14:paraId="46200E1D" w14:textId="4972714F" w:rsidR="003C2A5F" w:rsidRPr="00D3062E" w:rsidRDefault="003C2A5F" w:rsidP="003C2A5F">
      <w:pPr>
        <w:pStyle w:val="51"/>
      </w:pPr>
      <w:bookmarkStart w:id="370" w:name="_Toc151743078"/>
      <w:bookmarkStart w:id="371" w:name="_Toc151743543"/>
      <w:bookmarkStart w:id="372" w:name="_Toc157434481"/>
      <w:bookmarkStart w:id="373" w:name="_Toc157436196"/>
      <w:bookmarkStart w:id="374" w:name="_Toc157440036"/>
      <w:bookmarkStart w:id="375" w:name="_Toc160649711"/>
      <w:bookmarkStart w:id="376" w:name="_Toc164927912"/>
      <w:bookmarkStart w:id="377" w:name="_Toc168549715"/>
      <w:r w:rsidRPr="00D3062E">
        <w:t>5.4.2.6.1</w:t>
      </w:r>
      <w:r w:rsidRPr="00D3062E">
        <w:tab/>
        <w:t>General</w:t>
      </w:r>
      <w:bookmarkEnd w:id="370"/>
      <w:bookmarkEnd w:id="371"/>
      <w:bookmarkEnd w:id="372"/>
      <w:bookmarkEnd w:id="373"/>
      <w:bookmarkEnd w:id="374"/>
      <w:bookmarkEnd w:id="375"/>
      <w:bookmarkEnd w:id="376"/>
      <w:bookmarkEnd w:id="377"/>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378" w:name="_Toc151743079"/>
      <w:bookmarkStart w:id="379" w:name="_Toc151743544"/>
      <w:bookmarkStart w:id="380" w:name="_Toc157434482"/>
      <w:bookmarkStart w:id="381" w:name="_Toc157436197"/>
      <w:bookmarkStart w:id="382" w:name="_Toc157440037"/>
      <w:bookmarkStart w:id="383" w:name="_Toc160649712"/>
      <w:bookmarkStart w:id="384" w:name="_Toc164927913"/>
      <w:bookmarkStart w:id="385" w:name="_Toc168549716"/>
      <w:r w:rsidRPr="00D3062E">
        <w:t>5.4.2.6.2</w:t>
      </w:r>
      <w:r w:rsidRPr="00D3062E">
        <w:tab/>
        <w:t>Policy Usage</w:t>
      </w:r>
      <w:r w:rsidRPr="00D3062E">
        <w:rPr>
          <w:rFonts w:eastAsia="等线"/>
        </w:rPr>
        <w:t xml:space="preserve"> Subscription</w:t>
      </w:r>
      <w:r w:rsidRPr="00D3062E">
        <w:t xml:space="preserve"> Creation</w:t>
      </w:r>
      <w:bookmarkEnd w:id="378"/>
      <w:bookmarkEnd w:id="379"/>
      <w:bookmarkEnd w:id="380"/>
      <w:bookmarkEnd w:id="381"/>
      <w:bookmarkEnd w:id="382"/>
      <w:bookmarkEnd w:id="383"/>
      <w:bookmarkEnd w:id="384"/>
      <w:bookmarkEnd w:id="385"/>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386" w:name="_MON_1760025966"/>
    <w:bookmarkEnd w:id="386"/>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7pt;height:126pt;mso-width-percent:0;mso-height-percent:0;mso-width-percent:0;mso-height-percent:0" o:ole="">
            <v:imagedata r:id="rId49" o:title=""/>
          </v:shape>
          <o:OLEObject Type="Embed" ProgID="Word.Document.8" ShapeID="_x0000_i1045" DrawAspect="Content" ObjectID="_1780413315"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387" w:name="_Hlk149413179"/>
      <w:r w:rsidRPr="00D3062E">
        <w:t xml:space="preserve">PolUsageSubsc </w:t>
      </w:r>
      <w:bookmarkEnd w:id="387"/>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388" w:name="_Toc151743080"/>
      <w:bookmarkStart w:id="389" w:name="_Toc151743545"/>
      <w:bookmarkStart w:id="390" w:name="_Toc157434483"/>
      <w:bookmarkStart w:id="391" w:name="_Toc157436198"/>
      <w:bookmarkStart w:id="392" w:name="_Toc157440038"/>
      <w:bookmarkStart w:id="393" w:name="_Toc160649713"/>
      <w:bookmarkStart w:id="394" w:name="_Toc164927914"/>
      <w:bookmarkStart w:id="395" w:name="_Toc168549717"/>
      <w:r w:rsidRPr="00D3062E">
        <w:t>5.4.2.6.3</w:t>
      </w:r>
      <w:r w:rsidRPr="00D3062E">
        <w:tab/>
        <w:t>Policy Usage</w:t>
      </w:r>
      <w:r w:rsidRPr="00D3062E">
        <w:rPr>
          <w:rFonts w:eastAsia="等线"/>
        </w:rPr>
        <w:t xml:space="preserve"> Subscription</w:t>
      </w:r>
      <w:r w:rsidRPr="00D3062E">
        <w:t xml:space="preserve"> Update</w:t>
      </w:r>
      <w:bookmarkEnd w:id="388"/>
      <w:bookmarkEnd w:id="389"/>
      <w:bookmarkEnd w:id="390"/>
      <w:bookmarkEnd w:id="391"/>
      <w:bookmarkEnd w:id="392"/>
      <w:bookmarkEnd w:id="393"/>
      <w:bookmarkEnd w:id="394"/>
      <w:bookmarkEnd w:id="395"/>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396" w:name="_MON_1760026252"/>
    <w:bookmarkEnd w:id="396"/>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7pt;height:156.5pt;mso-width-percent:0;mso-height-percent:0;mso-width-percent:0;mso-height-percent:0" o:ole="">
            <v:imagedata r:id="rId51" o:title=""/>
          </v:shape>
          <o:OLEObject Type="Embed" ProgID="Word.Document.8" ShapeID="_x0000_i1046" DrawAspect="Content" ObjectID="_1780413316"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lastRenderedPageBreak/>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397" w:name="_Toc160649714"/>
      <w:bookmarkStart w:id="398" w:name="_Toc164927915"/>
      <w:bookmarkStart w:id="399" w:name="_Toc168549718"/>
      <w:bookmarkStart w:id="400" w:name="_Toc144024139"/>
      <w:bookmarkStart w:id="401" w:name="_Toc148176838"/>
      <w:bookmarkStart w:id="402" w:name="_Toc148358888"/>
      <w:bookmarkStart w:id="403" w:name="_Toc151743082"/>
      <w:bookmarkStart w:id="404" w:name="_Toc151743547"/>
      <w:bookmarkStart w:id="405" w:name="_Toc157434485"/>
      <w:bookmarkStart w:id="406" w:name="_Toc157436200"/>
      <w:bookmarkStart w:id="407" w:name="_Toc157440040"/>
      <w:r w:rsidRPr="00D3062E">
        <w:t>5.4.2.6.4</w:t>
      </w:r>
      <w:r w:rsidRPr="00D3062E">
        <w:tab/>
        <w:t>Policy Usage</w:t>
      </w:r>
      <w:r w:rsidRPr="00D3062E">
        <w:rPr>
          <w:rFonts w:eastAsia="等线"/>
        </w:rPr>
        <w:t xml:space="preserve"> Subscription</w:t>
      </w:r>
      <w:r w:rsidRPr="00D3062E">
        <w:t xml:space="preserve"> Deletion</w:t>
      </w:r>
      <w:bookmarkEnd w:id="397"/>
      <w:bookmarkEnd w:id="398"/>
      <w:bookmarkEnd w:id="399"/>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408" w:name="_MON_1760119529"/>
    <w:bookmarkEnd w:id="408"/>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pt;height:125.5pt;mso-width-percent:0;mso-height-percent:0;mso-width-percent:0;mso-height-percent:0" o:ole="">
            <v:imagedata r:id="rId29" o:title=""/>
          </v:shape>
          <o:OLEObject Type="Embed" ProgID="Word.Document.8" ShapeID="_x0000_i1047" DrawAspect="Content" ObjectID="_1780413317"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409" w:name="_Toc160649715"/>
      <w:bookmarkStart w:id="410" w:name="_Toc164927916"/>
      <w:bookmarkStart w:id="411" w:name="_Toc168549719"/>
      <w:r w:rsidRPr="00D3062E">
        <w:t>5.4.2.7</w:t>
      </w:r>
      <w:r w:rsidRPr="00D3062E">
        <w:tab/>
      </w:r>
      <w:bookmarkEnd w:id="400"/>
      <w:bookmarkEnd w:id="401"/>
      <w:bookmarkEnd w:id="402"/>
      <w:r w:rsidRPr="00D3062E">
        <w:rPr>
          <w:lang w:val="en-US"/>
        </w:rPr>
        <w:t>NSCE_PolicyManagement_Notify</w:t>
      </w:r>
      <w:bookmarkEnd w:id="403"/>
      <w:bookmarkEnd w:id="404"/>
      <w:bookmarkEnd w:id="405"/>
      <w:bookmarkEnd w:id="406"/>
      <w:bookmarkEnd w:id="407"/>
      <w:bookmarkEnd w:id="409"/>
      <w:bookmarkEnd w:id="410"/>
      <w:bookmarkEnd w:id="411"/>
    </w:p>
    <w:p w14:paraId="6C43C700" w14:textId="27FBA57F" w:rsidR="003C2A5F" w:rsidRPr="00D3062E" w:rsidRDefault="003C2A5F" w:rsidP="003C2A5F">
      <w:pPr>
        <w:pStyle w:val="51"/>
      </w:pPr>
      <w:bookmarkStart w:id="412" w:name="_Toc96843336"/>
      <w:bookmarkStart w:id="413" w:name="_Toc96844311"/>
      <w:bookmarkStart w:id="414" w:name="_Toc100739884"/>
      <w:bookmarkStart w:id="415" w:name="_Toc129252457"/>
      <w:bookmarkStart w:id="416" w:name="_Toc144024140"/>
      <w:bookmarkStart w:id="417" w:name="_Toc148176839"/>
      <w:bookmarkStart w:id="418" w:name="_Toc148358889"/>
      <w:bookmarkStart w:id="419" w:name="_Toc151743083"/>
      <w:bookmarkStart w:id="420" w:name="_Toc151743548"/>
      <w:bookmarkStart w:id="421" w:name="_Toc157434486"/>
      <w:bookmarkStart w:id="422" w:name="_Toc157436201"/>
      <w:bookmarkStart w:id="423" w:name="_Toc157440041"/>
      <w:bookmarkStart w:id="424" w:name="_Toc160649716"/>
      <w:bookmarkStart w:id="425" w:name="_Toc164927917"/>
      <w:bookmarkStart w:id="426" w:name="_Toc168549720"/>
      <w:r w:rsidRPr="00D3062E">
        <w:t>5.4.2.7.1</w:t>
      </w:r>
      <w:r w:rsidRPr="00D3062E">
        <w:tab/>
        <w:t>General</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427" w:name="_Toc96843337"/>
      <w:bookmarkStart w:id="428" w:name="_Toc96844312"/>
      <w:bookmarkStart w:id="429" w:name="_Toc100739885"/>
      <w:bookmarkStart w:id="430" w:name="_Toc129252458"/>
      <w:bookmarkStart w:id="431" w:name="_Toc144024141"/>
      <w:bookmarkStart w:id="432" w:name="_Toc148176840"/>
      <w:bookmarkStart w:id="433" w:name="_Toc148358890"/>
      <w:bookmarkStart w:id="434" w:name="_Toc151743084"/>
      <w:bookmarkStart w:id="435" w:name="_Toc151743549"/>
      <w:bookmarkStart w:id="436" w:name="_Toc157434487"/>
      <w:bookmarkStart w:id="437" w:name="_Toc157436202"/>
      <w:bookmarkStart w:id="438" w:name="_Toc157440042"/>
      <w:bookmarkStart w:id="439" w:name="_Toc160649717"/>
      <w:bookmarkStart w:id="440" w:name="_Toc164927918"/>
      <w:bookmarkStart w:id="441" w:name="_Toc168549721"/>
      <w:bookmarkStart w:id="442" w:name="_Toc151743053"/>
      <w:bookmarkStart w:id="443" w:name="_Toc151743518"/>
      <w:bookmarkStart w:id="444" w:name="_Toc157434488"/>
      <w:bookmarkStart w:id="445" w:name="_Toc157436203"/>
      <w:bookmarkStart w:id="446" w:name="_Toc157440043"/>
      <w:bookmarkStart w:id="447" w:name="_Toc148176845"/>
      <w:bookmarkStart w:id="448" w:name="_Toc148358895"/>
      <w:bookmarkStart w:id="449" w:name="_Toc151743054"/>
      <w:bookmarkStart w:id="450" w:name="_Toc151743519"/>
      <w:r w:rsidRPr="00D3062E">
        <w:t>5.4.2.7.2</w:t>
      </w:r>
      <w:r w:rsidRPr="00D3062E">
        <w:tab/>
      </w:r>
      <w:bookmarkEnd w:id="427"/>
      <w:bookmarkEnd w:id="428"/>
      <w:bookmarkEnd w:id="429"/>
      <w:bookmarkEnd w:id="430"/>
      <w:r w:rsidRPr="00D3062E">
        <w:t xml:space="preserve">Policy Usage </w:t>
      </w:r>
      <w:r w:rsidRPr="00D3062E">
        <w:rPr>
          <w:lang w:val="en-US"/>
        </w:rPr>
        <w:t>Notification</w:t>
      </w:r>
      <w:bookmarkEnd w:id="431"/>
      <w:bookmarkEnd w:id="432"/>
      <w:bookmarkEnd w:id="433"/>
      <w:bookmarkEnd w:id="434"/>
      <w:bookmarkEnd w:id="435"/>
      <w:bookmarkEnd w:id="436"/>
      <w:bookmarkEnd w:id="437"/>
      <w:bookmarkEnd w:id="438"/>
      <w:bookmarkEnd w:id="439"/>
      <w:bookmarkEnd w:id="440"/>
      <w:bookmarkEnd w:id="441"/>
    </w:p>
    <w:p w14:paraId="0C4B7739" w14:textId="77777777" w:rsidR="00F5485E" w:rsidRPr="00D3062E" w:rsidRDefault="00F5485E" w:rsidP="00F5485E">
      <w:bookmarkStart w:id="451"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452" w:name="_MON_1768422235"/>
    <w:bookmarkEnd w:id="452"/>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pt;height:138.5pt" o:ole="">
            <v:imagedata r:id="rId54" o:title=""/>
          </v:shape>
          <o:OLEObject Type="Embed" ProgID="Word.Document.8" ShapeID="_x0000_i1048" DrawAspect="Content" ObjectID="_1780413318"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453" w:name="_Toc164927919"/>
      <w:bookmarkStart w:id="454" w:name="_Toc168549722"/>
      <w:r w:rsidRPr="00D3062E">
        <w:t>5.5</w:t>
      </w:r>
      <w:r w:rsidRPr="00D3062E">
        <w:tab/>
        <w:t>NSCE_NSOptimization</w:t>
      </w:r>
      <w:bookmarkEnd w:id="442"/>
      <w:bookmarkEnd w:id="443"/>
      <w:bookmarkEnd w:id="444"/>
      <w:bookmarkEnd w:id="445"/>
      <w:bookmarkEnd w:id="446"/>
      <w:bookmarkEnd w:id="451"/>
      <w:bookmarkEnd w:id="453"/>
      <w:bookmarkEnd w:id="454"/>
    </w:p>
    <w:p w14:paraId="6DA30963" w14:textId="685E81DF" w:rsidR="003C2A5F" w:rsidRPr="00D3062E" w:rsidRDefault="003C2A5F" w:rsidP="003C2A5F">
      <w:pPr>
        <w:pStyle w:val="31"/>
      </w:pPr>
      <w:bookmarkStart w:id="455" w:name="_Toc157434489"/>
      <w:bookmarkStart w:id="456" w:name="_Toc157436204"/>
      <w:bookmarkStart w:id="457" w:name="_Toc157440044"/>
      <w:bookmarkStart w:id="458" w:name="_Toc160649719"/>
      <w:bookmarkStart w:id="459" w:name="_Toc164927920"/>
      <w:bookmarkStart w:id="460" w:name="_Toc168549723"/>
      <w:bookmarkStart w:id="461" w:name="_Toc148176846"/>
      <w:bookmarkStart w:id="462" w:name="_Toc148358896"/>
      <w:bookmarkStart w:id="463" w:name="_Toc151743055"/>
      <w:bookmarkStart w:id="464" w:name="_Toc151743520"/>
      <w:bookmarkEnd w:id="447"/>
      <w:bookmarkEnd w:id="448"/>
      <w:bookmarkEnd w:id="449"/>
      <w:bookmarkEnd w:id="450"/>
      <w:r w:rsidRPr="00D3062E">
        <w:t>5.5.1</w:t>
      </w:r>
      <w:r w:rsidRPr="00D3062E">
        <w:tab/>
        <w:t>Service Description</w:t>
      </w:r>
      <w:bookmarkEnd w:id="455"/>
      <w:bookmarkEnd w:id="456"/>
      <w:bookmarkEnd w:id="457"/>
      <w:bookmarkEnd w:id="458"/>
      <w:bookmarkEnd w:id="459"/>
      <w:bookmarkEnd w:id="460"/>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465" w:name="_Toc157434490"/>
      <w:bookmarkStart w:id="466" w:name="_Toc157436205"/>
      <w:bookmarkStart w:id="467" w:name="_Toc157440045"/>
      <w:bookmarkStart w:id="468" w:name="_Toc160649720"/>
      <w:bookmarkStart w:id="469" w:name="_Toc164927921"/>
      <w:bookmarkStart w:id="470" w:name="_Toc168549724"/>
      <w:bookmarkStart w:id="471" w:name="_Toc148176847"/>
      <w:bookmarkStart w:id="472" w:name="_Toc148358897"/>
      <w:bookmarkStart w:id="473" w:name="_Toc151743056"/>
      <w:bookmarkStart w:id="474" w:name="_Toc151743521"/>
      <w:bookmarkEnd w:id="461"/>
      <w:bookmarkEnd w:id="462"/>
      <w:bookmarkEnd w:id="463"/>
      <w:bookmarkEnd w:id="464"/>
      <w:r w:rsidRPr="00D3062E">
        <w:t>5.5.2</w:t>
      </w:r>
      <w:r w:rsidRPr="00D3062E">
        <w:tab/>
        <w:t>Service Operations</w:t>
      </w:r>
      <w:bookmarkEnd w:id="465"/>
      <w:bookmarkEnd w:id="466"/>
      <w:bookmarkEnd w:id="467"/>
      <w:bookmarkEnd w:id="468"/>
      <w:bookmarkEnd w:id="469"/>
      <w:bookmarkEnd w:id="470"/>
    </w:p>
    <w:p w14:paraId="37AA8429" w14:textId="7BB2E379" w:rsidR="003C2A5F" w:rsidRPr="00D3062E" w:rsidRDefault="003C2A5F" w:rsidP="003C2A5F">
      <w:pPr>
        <w:pStyle w:val="41"/>
      </w:pPr>
      <w:bookmarkStart w:id="475" w:name="_Toc157434491"/>
      <w:bookmarkStart w:id="476" w:name="_Toc157436206"/>
      <w:bookmarkStart w:id="477" w:name="_Toc157440046"/>
      <w:bookmarkStart w:id="478" w:name="_Toc160649721"/>
      <w:bookmarkStart w:id="479" w:name="_Toc164927922"/>
      <w:bookmarkStart w:id="480" w:name="_Toc168549725"/>
      <w:bookmarkEnd w:id="471"/>
      <w:bookmarkEnd w:id="472"/>
      <w:bookmarkEnd w:id="473"/>
      <w:bookmarkEnd w:id="474"/>
      <w:r w:rsidRPr="00D3062E">
        <w:t>5.5.2.1</w:t>
      </w:r>
      <w:r w:rsidRPr="00D3062E">
        <w:tab/>
        <w:t>Introduction</w:t>
      </w:r>
      <w:bookmarkEnd w:id="475"/>
      <w:bookmarkEnd w:id="476"/>
      <w:bookmarkEnd w:id="477"/>
      <w:bookmarkEnd w:id="478"/>
      <w:bookmarkEnd w:id="479"/>
      <w:bookmarkEnd w:id="480"/>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481" w:name="_Toc157434492"/>
      <w:bookmarkStart w:id="482" w:name="_Toc157436207"/>
      <w:bookmarkStart w:id="483" w:name="_Toc157440047"/>
      <w:bookmarkStart w:id="484" w:name="_Toc160649722"/>
      <w:bookmarkStart w:id="485" w:name="_Toc164927923"/>
      <w:bookmarkStart w:id="486" w:name="_Toc168549726"/>
      <w:bookmarkStart w:id="487" w:name="_Toc148176834"/>
      <w:bookmarkStart w:id="488" w:name="_Toc148358884"/>
      <w:bookmarkStart w:id="489" w:name="_Toc151743058"/>
      <w:bookmarkStart w:id="490" w:name="_Toc151743523"/>
      <w:r w:rsidRPr="00D3062E">
        <w:lastRenderedPageBreak/>
        <w:t>5.5.2.2</w:t>
      </w:r>
      <w:r w:rsidRPr="00D3062E">
        <w:tab/>
        <w:t>NSCE_NSOptimization_S</w:t>
      </w:r>
      <w:r w:rsidRPr="00D3062E">
        <w:rPr>
          <w:rFonts w:hint="eastAsia"/>
          <w:lang w:eastAsia="zh-CN"/>
        </w:rPr>
        <w:t>ub</w:t>
      </w:r>
      <w:r w:rsidRPr="00D3062E">
        <w:t>scribe</w:t>
      </w:r>
      <w:bookmarkEnd w:id="481"/>
      <w:bookmarkEnd w:id="482"/>
      <w:bookmarkEnd w:id="483"/>
      <w:bookmarkEnd w:id="484"/>
      <w:bookmarkEnd w:id="485"/>
      <w:bookmarkEnd w:id="486"/>
    </w:p>
    <w:p w14:paraId="44C93F12" w14:textId="1DC60B1C" w:rsidR="003C2A5F" w:rsidRPr="00D3062E" w:rsidRDefault="003C2A5F" w:rsidP="003C2A5F">
      <w:pPr>
        <w:pStyle w:val="51"/>
      </w:pPr>
      <w:bookmarkStart w:id="491" w:name="_Toc157434493"/>
      <w:bookmarkStart w:id="492" w:name="_Toc157436208"/>
      <w:bookmarkStart w:id="493" w:name="_Toc157440048"/>
      <w:bookmarkStart w:id="494" w:name="_Toc160649723"/>
      <w:bookmarkStart w:id="495" w:name="_Toc164927924"/>
      <w:bookmarkStart w:id="496" w:name="_Toc168549727"/>
      <w:bookmarkEnd w:id="487"/>
      <w:bookmarkEnd w:id="488"/>
      <w:bookmarkEnd w:id="489"/>
      <w:bookmarkEnd w:id="490"/>
      <w:r w:rsidRPr="00D3062E">
        <w:t>5.5.2.2.1</w:t>
      </w:r>
      <w:r w:rsidRPr="00D3062E">
        <w:tab/>
        <w:t>General</w:t>
      </w:r>
      <w:bookmarkEnd w:id="491"/>
      <w:bookmarkEnd w:id="492"/>
      <w:bookmarkEnd w:id="493"/>
      <w:bookmarkEnd w:id="494"/>
      <w:bookmarkEnd w:id="495"/>
      <w:bookmarkEnd w:id="496"/>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497" w:name="_Toc157434494"/>
      <w:bookmarkStart w:id="498" w:name="_Toc157436209"/>
      <w:bookmarkStart w:id="499" w:name="_Toc157440049"/>
      <w:bookmarkStart w:id="500" w:name="_Toc160649724"/>
      <w:bookmarkStart w:id="501" w:name="_Toc164927925"/>
      <w:bookmarkStart w:id="502" w:name="_Toc168549728"/>
      <w:r w:rsidRPr="00D3062E">
        <w:t>5.5.2.2.2</w:t>
      </w:r>
      <w:r w:rsidRPr="00D3062E">
        <w:tab/>
      </w:r>
      <w:bookmarkStart w:id="503" w:name="_Hlk134750947"/>
      <w:r w:rsidRPr="00D3062E">
        <w:t xml:space="preserve">Network Slice Optimization </w:t>
      </w:r>
      <w:bookmarkEnd w:id="503"/>
      <w:r w:rsidRPr="00D3062E">
        <w:t>Subscription Creation</w:t>
      </w:r>
      <w:bookmarkEnd w:id="497"/>
      <w:bookmarkEnd w:id="498"/>
      <w:bookmarkEnd w:id="499"/>
      <w:bookmarkEnd w:id="500"/>
      <w:bookmarkEnd w:id="501"/>
      <w:bookmarkEnd w:id="502"/>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504" w:name="_MON_1760776667"/>
    <w:bookmarkEnd w:id="504"/>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pt;height:126pt;mso-width-percent:0;mso-height-percent:0;mso-width-percent:0;mso-height-percent:0" o:ole="">
            <v:imagedata r:id="rId56" o:title=""/>
          </v:shape>
          <o:OLEObject Type="Embed" ProgID="Word.Document.8" ShapeID="_x0000_i1049" DrawAspect="Content" ObjectID="_1780413319"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505" w:name="_Toc157434495"/>
      <w:bookmarkStart w:id="506" w:name="_Toc157436210"/>
      <w:bookmarkStart w:id="507" w:name="_Toc157440050"/>
      <w:bookmarkStart w:id="508" w:name="_Toc160649725"/>
      <w:bookmarkStart w:id="509" w:name="_Toc164927926"/>
      <w:bookmarkStart w:id="510" w:name="_Toc168549729"/>
      <w:bookmarkStart w:id="511" w:name="_Toc148176837"/>
      <w:bookmarkStart w:id="512" w:name="_Toc148358887"/>
      <w:bookmarkStart w:id="513" w:name="_Toc151743061"/>
      <w:bookmarkStart w:id="514" w:name="_Toc151743526"/>
      <w:r w:rsidRPr="00D3062E">
        <w:t>5.5.2.2.3</w:t>
      </w:r>
      <w:r w:rsidRPr="00D3062E">
        <w:tab/>
        <w:t>Network Slice Optimization Subscription Update</w:t>
      </w:r>
      <w:bookmarkEnd w:id="505"/>
      <w:bookmarkEnd w:id="506"/>
      <w:bookmarkEnd w:id="507"/>
      <w:bookmarkEnd w:id="508"/>
      <w:bookmarkEnd w:id="509"/>
      <w:bookmarkEnd w:id="510"/>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pt;height:153.5pt;mso-width-percent:0;mso-height-percent:0;mso-width-percent:0;mso-height-percent:0" o:ole="">
            <v:imagedata r:id="rId58" o:title=""/>
          </v:shape>
          <o:OLEObject Type="Embed" ProgID="Word.Document.8" ShapeID="_x0000_i1050" DrawAspect="Content" ObjectID="_1780413320"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515" w:name="_Toc157434496"/>
      <w:bookmarkStart w:id="516" w:name="_Toc157436211"/>
      <w:bookmarkStart w:id="517" w:name="_Toc157440051"/>
      <w:bookmarkStart w:id="518" w:name="_Toc160649726"/>
      <w:bookmarkStart w:id="519" w:name="_Toc164927927"/>
      <w:bookmarkStart w:id="520" w:name="_Toc168549730"/>
      <w:bookmarkStart w:id="521" w:name="_Toc151743062"/>
      <w:bookmarkStart w:id="522" w:name="_Toc151743527"/>
      <w:bookmarkEnd w:id="511"/>
      <w:bookmarkEnd w:id="512"/>
      <w:bookmarkEnd w:id="513"/>
      <w:bookmarkEnd w:id="514"/>
      <w:r w:rsidRPr="00D3062E">
        <w:t>5.5.2.2.4</w:t>
      </w:r>
      <w:r w:rsidRPr="00D3062E">
        <w:tab/>
        <w:t>Network Slice Optimization Subscription Deletion</w:t>
      </w:r>
      <w:bookmarkEnd w:id="515"/>
      <w:bookmarkEnd w:id="516"/>
      <w:bookmarkEnd w:id="517"/>
      <w:bookmarkEnd w:id="518"/>
      <w:bookmarkEnd w:id="519"/>
      <w:bookmarkEnd w:id="520"/>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pt;height:126pt;mso-width-percent:0;mso-height-percent:0;mso-width-percent:0;mso-height-percent:0" o:ole="">
            <v:imagedata r:id="rId60" o:title=""/>
          </v:shape>
          <o:OLEObject Type="Embed" ProgID="Word.Document.8" ShapeID="_x0000_i1051" DrawAspect="Content" ObjectID="_1780413321"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523" w:name="_Toc157434497"/>
      <w:bookmarkStart w:id="524" w:name="_Toc157436212"/>
      <w:bookmarkStart w:id="525" w:name="_Toc157440052"/>
      <w:bookmarkStart w:id="526" w:name="_Toc160649727"/>
      <w:bookmarkStart w:id="527" w:name="_Toc164927928"/>
      <w:bookmarkStart w:id="528" w:name="_Toc168549731"/>
      <w:bookmarkStart w:id="529" w:name="_Toc151743063"/>
      <w:bookmarkStart w:id="530" w:name="_Toc151743528"/>
      <w:bookmarkEnd w:id="521"/>
      <w:bookmarkEnd w:id="522"/>
      <w:r w:rsidRPr="00D3062E">
        <w:t>5.5.2.3</w:t>
      </w:r>
      <w:r w:rsidRPr="00D3062E">
        <w:tab/>
        <w:t>NSCE_NSOptimization_Notify</w:t>
      </w:r>
      <w:bookmarkEnd w:id="523"/>
      <w:bookmarkEnd w:id="524"/>
      <w:bookmarkEnd w:id="525"/>
      <w:bookmarkEnd w:id="526"/>
      <w:bookmarkEnd w:id="527"/>
      <w:bookmarkEnd w:id="528"/>
    </w:p>
    <w:p w14:paraId="14EBCB09" w14:textId="6E4B3B09" w:rsidR="003C2A5F" w:rsidRPr="00D3062E" w:rsidRDefault="003C2A5F" w:rsidP="003C2A5F">
      <w:pPr>
        <w:pStyle w:val="51"/>
      </w:pPr>
      <w:bookmarkStart w:id="531" w:name="_Toc157434498"/>
      <w:bookmarkStart w:id="532" w:name="_Toc157436213"/>
      <w:bookmarkStart w:id="533" w:name="_Toc157440053"/>
      <w:bookmarkStart w:id="534" w:name="_Toc160649728"/>
      <w:bookmarkStart w:id="535" w:name="_Toc164927929"/>
      <w:bookmarkStart w:id="536" w:name="_Toc168549732"/>
      <w:bookmarkStart w:id="537" w:name="_Toc151743064"/>
      <w:bookmarkStart w:id="538" w:name="_Toc151743529"/>
      <w:bookmarkEnd w:id="529"/>
      <w:bookmarkEnd w:id="530"/>
      <w:r w:rsidRPr="00D3062E">
        <w:t>5.5.2.3.1</w:t>
      </w:r>
      <w:r w:rsidRPr="00D3062E">
        <w:tab/>
        <w:t>General</w:t>
      </w:r>
      <w:bookmarkEnd w:id="531"/>
      <w:bookmarkEnd w:id="532"/>
      <w:bookmarkEnd w:id="533"/>
      <w:bookmarkEnd w:id="534"/>
      <w:bookmarkEnd w:id="535"/>
      <w:bookmarkEnd w:id="536"/>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539" w:name="_Toc157434499"/>
      <w:bookmarkStart w:id="540" w:name="_Toc157436214"/>
      <w:bookmarkStart w:id="541" w:name="_Toc157440054"/>
      <w:bookmarkStart w:id="542" w:name="_Toc160649729"/>
      <w:bookmarkStart w:id="543" w:name="_Toc164927930"/>
      <w:bookmarkStart w:id="544" w:name="_Toc168549733"/>
      <w:bookmarkEnd w:id="537"/>
      <w:bookmarkEnd w:id="538"/>
      <w:r w:rsidRPr="00D3062E">
        <w:t>5.5.2.3.2</w:t>
      </w:r>
      <w:r w:rsidRPr="00D3062E">
        <w:tab/>
        <w:t xml:space="preserve">Network Slice Optimization </w:t>
      </w:r>
      <w:r w:rsidRPr="00D3062E">
        <w:rPr>
          <w:lang w:val="en-US"/>
        </w:rPr>
        <w:t>Notification</w:t>
      </w:r>
      <w:bookmarkEnd w:id="539"/>
      <w:bookmarkEnd w:id="540"/>
      <w:bookmarkEnd w:id="541"/>
      <w:bookmarkEnd w:id="542"/>
      <w:bookmarkEnd w:id="543"/>
      <w:bookmarkEnd w:id="544"/>
    </w:p>
    <w:p w14:paraId="1CEFEE33" w14:textId="77777777" w:rsidR="00F5485E" w:rsidRPr="00D3062E" w:rsidRDefault="00F5485E" w:rsidP="00F5485E">
      <w:bookmarkStart w:id="545" w:name="_Toc157434500"/>
      <w:bookmarkStart w:id="546" w:name="_Toc157436215"/>
      <w:bookmarkStart w:id="547" w:name="_Toc157440055"/>
      <w:bookmarkStart w:id="548"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pt;height:136.5pt;mso-width-percent:0;mso-height-percent:0;mso-width-percent:0;mso-height-percent:0" o:ole="">
            <v:imagedata r:id="rId62" o:title=""/>
          </v:shape>
          <o:OLEObject Type="Embed" ProgID="Word.Document.8" ShapeID="_x0000_i1052" DrawAspect="Content" ObjectID="_1780413322"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549" w:name="_Toc164927931"/>
      <w:bookmarkStart w:id="550" w:name="_Toc168549734"/>
      <w:r w:rsidRPr="00D3062E">
        <w:t>5.</w:t>
      </w:r>
      <w:r w:rsidR="001B7F3B" w:rsidRPr="00D3062E">
        <w:t>6</w:t>
      </w:r>
      <w:r w:rsidRPr="00D3062E">
        <w:tab/>
      </w:r>
      <w:r w:rsidRPr="00D3062E">
        <w:rPr>
          <w:lang w:val="en-US"/>
        </w:rPr>
        <w:t>NSCE_</w:t>
      </w:r>
      <w:r w:rsidRPr="00D3062E">
        <w:t>ManagementServiceDiscovery</w:t>
      </w:r>
      <w:bookmarkEnd w:id="545"/>
      <w:bookmarkEnd w:id="546"/>
      <w:bookmarkEnd w:id="547"/>
      <w:bookmarkEnd w:id="548"/>
      <w:bookmarkEnd w:id="549"/>
      <w:bookmarkEnd w:id="550"/>
    </w:p>
    <w:p w14:paraId="0FBC4A98" w14:textId="1CAC3FFA" w:rsidR="000D79BC" w:rsidRPr="00D3062E" w:rsidRDefault="000D79BC" w:rsidP="000D79BC">
      <w:pPr>
        <w:pStyle w:val="31"/>
      </w:pPr>
      <w:bookmarkStart w:id="551" w:name="_Toc157434501"/>
      <w:bookmarkStart w:id="552" w:name="_Toc157436216"/>
      <w:bookmarkStart w:id="553" w:name="_Toc157440056"/>
      <w:bookmarkStart w:id="554" w:name="_Toc160649731"/>
      <w:bookmarkStart w:id="555" w:name="_Toc164927932"/>
      <w:bookmarkStart w:id="556" w:name="_Toc168549735"/>
      <w:r w:rsidRPr="00D3062E">
        <w:t>5.</w:t>
      </w:r>
      <w:r w:rsidR="001B7F3B" w:rsidRPr="00D3062E">
        <w:t>6</w:t>
      </w:r>
      <w:r w:rsidRPr="00D3062E">
        <w:t>.1</w:t>
      </w:r>
      <w:r w:rsidRPr="00D3062E">
        <w:tab/>
        <w:t>Service Description</w:t>
      </w:r>
      <w:bookmarkEnd w:id="551"/>
      <w:bookmarkEnd w:id="552"/>
      <w:bookmarkEnd w:id="553"/>
      <w:bookmarkEnd w:id="554"/>
      <w:bookmarkEnd w:id="555"/>
      <w:bookmarkEnd w:id="556"/>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557" w:name="_Toc160649732"/>
      <w:bookmarkStart w:id="558" w:name="_Toc164927933"/>
      <w:bookmarkStart w:id="559" w:name="_Toc168549736"/>
      <w:bookmarkStart w:id="560" w:name="_Toc157434502"/>
      <w:bookmarkStart w:id="561" w:name="_Toc157436217"/>
      <w:bookmarkStart w:id="562" w:name="_Toc157440057"/>
      <w:r w:rsidRPr="00D3062E">
        <w:lastRenderedPageBreak/>
        <w:t>5.6.2</w:t>
      </w:r>
      <w:r w:rsidRPr="00D3062E">
        <w:tab/>
        <w:t>Service Operations</w:t>
      </w:r>
      <w:bookmarkEnd w:id="557"/>
      <w:bookmarkEnd w:id="558"/>
      <w:bookmarkEnd w:id="559"/>
    </w:p>
    <w:p w14:paraId="593BFAA2" w14:textId="450867F3" w:rsidR="000D79BC" w:rsidRPr="00D3062E" w:rsidRDefault="000D79BC" w:rsidP="000D79BC">
      <w:pPr>
        <w:pStyle w:val="41"/>
      </w:pPr>
      <w:bookmarkStart w:id="563" w:name="_Toc160649733"/>
      <w:bookmarkStart w:id="564" w:name="_Toc164927934"/>
      <w:bookmarkStart w:id="565" w:name="_Toc168549737"/>
      <w:r w:rsidRPr="00D3062E">
        <w:t>5.</w:t>
      </w:r>
      <w:r w:rsidR="001B7F3B" w:rsidRPr="00D3062E">
        <w:t>6</w:t>
      </w:r>
      <w:r w:rsidRPr="00D3062E">
        <w:t>.2.1</w:t>
      </w:r>
      <w:r w:rsidRPr="00D3062E">
        <w:tab/>
        <w:t>Introduction</w:t>
      </w:r>
      <w:bookmarkEnd w:id="560"/>
      <w:bookmarkEnd w:id="561"/>
      <w:bookmarkEnd w:id="562"/>
      <w:bookmarkEnd w:id="563"/>
      <w:bookmarkEnd w:id="564"/>
      <w:bookmarkEnd w:id="565"/>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566" w:name="_Toc157436218"/>
      <w:bookmarkStart w:id="567" w:name="_Toc157440058"/>
      <w:bookmarkStart w:id="568" w:name="_Toc157434503"/>
      <w:bookmarkStart w:id="569" w:name="_Toc160649734"/>
      <w:bookmarkStart w:id="570" w:name="_Toc164927935"/>
      <w:bookmarkStart w:id="571" w:name="_Toc168549738"/>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566"/>
      <w:bookmarkEnd w:id="567"/>
      <w:bookmarkEnd w:id="568"/>
      <w:bookmarkEnd w:id="569"/>
      <w:bookmarkEnd w:id="570"/>
      <w:bookmarkEnd w:id="571"/>
    </w:p>
    <w:p w14:paraId="51FE808C" w14:textId="44B2D9F9" w:rsidR="000D79BC" w:rsidRPr="00D3062E" w:rsidRDefault="001B7F3B" w:rsidP="000D79BC">
      <w:pPr>
        <w:pStyle w:val="51"/>
      </w:pPr>
      <w:bookmarkStart w:id="572" w:name="_Toc157436219"/>
      <w:bookmarkStart w:id="573" w:name="_Toc157440059"/>
      <w:bookmarkStart w:id="574" w:name="_Toc157434504"/>
      <w:bookmarkStart w:id="575" w:name="_Toc160649735"/>
      <w:bookmarkStart w:id="576" w:name="_Toc164927936"/>
      <w:bookmarkStart w:id="577" w:name="_Toc168549739"/>
      <w:r w:rsidRPr="00D3062E">
        <w:t>5.6</w:t>
      </w:r>
      <w:r w:rsidR="000D79BC" w:rsidRPr="00D3062E">
        <w:t>.2.2.1</w:t>
      </w:r>
      <w:r w:rsidR="000D79BC" w:rsidRPr="00D3062E">
        <w:tab/>
        <w:t>General</w:t>
      </w:r>
      <w:bookmarkEnd w:id="572"/>
      <w:bookmarkEnd w:id="573"/>
      <w:bookmarkEnd w:id="574"/>
      <w:bookmarkEnd w:id="575"/>
      <w:bookmarkEnd w:id="576"/>
      <w:bookmarkEnd w:id="577"/>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578" w:name="_Toc157436220"/>
      <w:bookmarkStart w:id="579" w:name="_Toc157440060"/>
      <w:bookmarkStart w:id="580" w:name="_Toc157434505"/>
      <w:bookmarkStart w:id="581" w:name="_Toc160649736"/>
      <w:bookmarkStart w:id="582" w:name="_Toc164927937"/>
      <w:bookmarkStart w:id="583" w:name="_Toc168549740"/>
      <w:r w:rsidRPr="00D3062E">
        <w:t>5.6</w:t>
      </w:r>
      <w:r w:rsidR="000D79BC" w:rsidRPr="00D3062E">
        <w:t>.2.2.2</w:t>
      </w:r>
      <w:r w:rsidR="000D79BC" w:rsidRPr="00D3062E">
        <w:tab/>
        <w:t>Management Discovery Subscription Creation</w:t>
      </w:r>
      <w:bookmarkEnd w:id="578"/>
      <w:bookmarkEnd w:id="579"/>
      <w:bookmarkEnd w:id="580"/>
      <w:bookmarkEnd w:id="581"/>
      <w:bookmarkEnd w:id="582"/>
      <w:bookmarkEnd w:id="583"/>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584" w:name="_MON_1766858397"/>
    <w:bookmarkEnd w:id="584"/>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8pt;height:124.5pt;mso-width-percent:0;mso-height-percent:0;mso-width-percent:0;mso-height-percent:0" o:ole="">
            <v:imagedata r:id="rId64" o:title=""/>
          </v:shape>
          <o:OLEObject Type="Embed" ProgID="Word.Document.8" ShapeID="_x0000_i1053" DrawAspect="Content" ObjectID="_1780413323"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585" w:name="_Toc157436221"/>
      <w:bookmarkStart w:id="586" w:name="_Toc157440061"/>
      <w:bookmarkStart w:id="587" w:name="_Toc157434506"/>
      <w:bookmarkStart w:id="588" w:name="_Toc160649737"/>
      <w:bookmarkStart w:id="589" w:name="_Toc164927938"/>
      <w:bookmarkStart w:id="590" w:name="_Toc168549741"/>
      <w:r w:rsidRPr="00D3062E">
        <w:lastRenderedPageBreak/>
        <w:t>5.6</w:t>
      </w:r>
      <w:r w:rsidR="000D79BC" w:rsidRPr="00D3062E">
        <w:t>.2.2.3</w:t>
      </w:r>
      <w:r w:rsidR="000D79BC" w:rsidRPr="00D3062E">
        <w:tab/>
        <w:t>Management Discovery Subscription Update</w:t>
      </w:r>
      <w:bookmarkEnd w:id="585"/>
      <w:bookmarkEnd w:id="586"/>
      <w:bookmarkEnd w:id="587"/>
      <w:bookmarkEnd w:id="588"/>
      <w:bookmarkEnd w:id="589"/>
      <w:bookmarkEnd w:id="590"/>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591" w:name="_MON_1766858435"/>
    <w:bookmarkEnd w:id="591"/>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8pt;height:153.5pt;mso-width-percent:0;mso-height-percent:0;mso-width-percent:0;mso-height-percent:0" o:ole="">
            <v:imagedata r:id="rId66" o:title=""/>
          </v:shape>
          <o:OLEObject Type="Embed" ProgID="Word.Document.8" ShapeID="_x0000_i1054" DrawAspect="Content" ObjectID="_1780413324"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592" w:name="_Toc157436222"/>
      <w:bookmarkStart w:id="593" w:name="_Toc157440062"/>
      <w:bookmarkStart w:id="594" w:name="_Toc157434507"/>
      <w:bookmarkStart w:id="595" w:name="_Toc160649738"/>
      <w:bookmarkStart w:id="596" w:name="_Toc164927939"/>
      <w:bookmarkStart w:id="597" w:name="_Toc168549742"/>
      <w:r w:rsidRPr="00D3062E">
        <w:t>5.6</w:t>
      </w:r>
      <w:r w:rsidR="000D79BC" w:rsidRPr="00D3062E">
        <w:t>.2.2.4</w:t>
      </w:r>
      <w:r w:rsidR="000D79BC" w:rsidRPr="00D3062E">
        <w:tab/>
        <w:t>Management Discovery Subscription Deletion</w:t>
      </w:r>
      <w:bookmarkEnd w:id="592"/>
      <w:bookmarkEnd w:id="593"/>
      <w:bookmarkEnd w:id="594"/>
      <w:bookmarkEnd w:id="595"/>
      <w:bookmarkEnd w:id="596"/>
      <w:bookmarkEnd w:id="597"/>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598" w:name="_MON_1766858467"/>
    <w:bookmarkEnd w:id="598"/>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8pt;height:124.5pt;mso-width-percent:0;mso-height-percent:0;mso-width-percent:0;mso-height-percent:0" o:ole="">
            <v:imagedata r:id="rId29" o:title=""/>
          </v:shape>
          <o:OLEObject Type="Embed" ProgID="Word.Document.8" ShapeID="_x0000_i1055" DrawAspect="Content" ObjectID="_1780413325"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599" w:name="_Toc157436223"/>
      <w:bookmarkStart w:id="600" w:name="_Toc157440063"/>
      <w:bookmarkStart w:id="601" w:name="_Toc157434508"/>
      <w:bookmarkStart w:id="602" w:name="_Toc160649739"/>
      <w:bookmarkStart w:id="603" w:name="_Toc164927940"/>
      <w:bookmarkStart w:id="604" w:name="_Toc168549743"/>
      <w:r w:rsidRPr="00D3062E">
        <w:t>5.6</w:t>
      </w:r>
      <w:r w:rsidR="000D79BC" w:rsidRPr="00D3062E">
        <w:t>.2.3</w:t>
      </w:r>
      <w:r w:rsidR="000D79BC" w:rsidRPr="00D3062E">
        <w:tab/>
      </w:r>
      <w:r w:rsidR="000D79BC" w:rsidRPr="00D3062E">
        <w:rPr>
          <w:lang w:val="en-US"/>
        </w:rPr>
        <w:t>NSCE_ManagementServiceDiscovery_Notify</w:t>
      </w:r>
      <w:bookmarkEnd w:id="599"/>
      <w:bookmarkEnd w:id="600"/>
      <w:bookmarkEnd w:id="601"/>
      <w:bookmarkEnd w:id="602"/>
      <w:bookmarkEnd w:id="603"/>
      <w:bookmarkEnd w:id="604"/>
    </w:p>
    <w:p w14:paraId="3F04E274" w14:textId="4ABCDFCB" w:rsidR="000D79BC" w:rsidRPr="00D3062E" w:rsidRDefault="001B7F3B" w:rsidP="000D79BC">
      <w:pPr>
        <w:pStyle w:val="51"/>
      </w:pPr>
      <w:bookmarkStart w:id="605" w:name="_Toc157436224"/>
      <w:bookmarkStart w:id="606" w:name="_Toc157440064"/>
      <w:bookmarkStart w:id="607" w:name="_Toc157434509"/>
      <w:bookmarkStart w:id="608" w:name="_Toc160649740"/>
      <w:bookmarkStart w:id="609" w:name="_Toc164927941"/>
      <w:bookmarkStart w:id="610" w:name="_Toc168549744"/>
      <w:r w:rsidRPr="00D3062E">
        <w:t>5.6</w:t>
      </w:r>
      <w:r w:rsidR="000D79BC" w:rsidRPr="00D3062E">
        <w:t>.2.3.1</w:t>
      </w:r>
      <w:r w:rsidR="000D79BC" w:rsidRPr="00D3062E">
        <w:tab/>
        <w:t>General</w:t>
      </w:r>
      <w:bookmarkEnd w:id="605"/>
      <w:bookmarkEnd w:id="606"/>
      <w:bookmarkEnd w:id="607"/>
      <w:bookmarkEnd w:id="608"/>
      <w:bookmarkEnd w:id="609"/>
      <w:bookmarkEnd w:id="610"/>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611" w:name="_Toc157436225"/>
      <w:bookmarkStart w:id="612" w:name="_Toc157440065"/>
      <w:bookmarkStart w:id="613" w:name="_Toc157434510"/>
      <w:bookmarkStart w:id="614" w:name="_Toc160649741"/>
      <w:bookmarkStart w:id="615" w:name="_Toc164927942"/>
      <w:bookmarkStart w:id="616" w:name="_Toc168549745"/>
      <w:r w:rsidRPr="00D3062E">
        <w:t>5.6</w:t>
      </w:r>
      <w:r w:rsidR="000D79BC" w:rsidRPr="00D3062E">
        <w:t>.2.3.2</w:t>
      </w:r>
      <w:r w:rsidR="000D79BC" w:rsidRPr="00D3062E">
        <w:tab/>
        <w:t xml:space="preserve">Management Discovery </w:t>
      </w:r>
      <w:r w:rsidR="000D79BC" w:rsidRPr="00D3062E">
        <w:rPr>
          <w:lang w:val="en-US"/>
        </w:rPr>
        <w:t>Notification</w:t>
      </w:r>
      <w:bookmarkEnd w:id="611"/>
      <w:bookmarkEnd w:id="612"/>
      <w:bookmarkEnd w:id="613"/>
      <w:bookmarkEnd w:id="614"/>
      <w:bookmarkEnd w:id="615"/>
      <w:bookmarkEnd w:id="616"/>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617" w:name="_MON_1766858475"/>
    <w:bookmarkEnd w:id="617"/>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8pt;height:137.5pt;mso-width-percent:0;mso-height-percent:0;mso-width-percent:0;mso-height-percent:0" o:ole="">
            <v:imagedata r:id="rId69" o:title=""/>
          </v:shape>
          <o:OLEObject Type="Embed" ProgID="Word.Document.8" ShapeID="_x0000_i1056" DrawAspect="Content" ObjectID="_1780413326"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618" w:name="_Toc157434511"/>
      <w:bookmarkStart w:id="619" w:name="_Toc157436226"/>
      <w:bookmarkStart w:id="620" w:name="_Toc157440066"/>
      <w:bookmarkStart w:id="621" w:name="_Toc160649742"/>
      <w:bookmarkStart w:id="622" w:name="_Toc164927943"/>
      <w:bookmarkStart w:id="623" w:name="_Toc168549746"/>
      <w:r w:rsidRPr="00D3062E">
        <w:t>5.7</w:t>
      </w:r>
      <w:r w:rsidRPr="00D3062E">
        <w:tab/>
      </w:r>
      <w:r w:rsidRPr="00D3062E">
        <w:rPr>
          <w:lang w:val="en-US"/>
        </w:rPr>
        <w:t>NSCE_PerfMonitoring</w:t>
      </w:r>
      <w:bookmarkEnd w:id="618"/>
      <w:bookmarkEnd w:id="619"/>
      <w:bookmarkEnd w:id="620"/>
      <w:bookmarkEnd w:id="621"/>
      <w:bookmarkEnd w:id="622"/>
      <w:bookmarkEnd w:id="623"/>
    </w:p>
    <w:p w14:paraId="06D1833A" w14:textId="77777777" w:rsidR="009A4BE1" w:rsidRPr="00D3062E" w:rsidRDefault="009A4BE1" w:rsidP="009A4BE1">
      <w:pPr>
        <w:pStyle w:val="31"/>
      </w:pPr>
      <w:bookmarkStart w:id="624" w:name="_Toc157434512"/>
      <w:bookmarkStart w:id="625" w:name="_Toc157436227"/>
      <w:bookmarkStart w:id="626" w:name="_Toc157440067"/>
      <w:bookmarkStart w:id="627" w:name="_Toc160649743"/>
      <w:bookmarkStart w:id="628" w:name="_Toc164927944"/>
      <w:bookmarkStart w:id="629" w:name="_Toc168549747"/>
      <w:r w:rsidRPr="00D3062E">
        <w:t>5.7.1</w:t>
      </w:r>
      <w:r w:rsidRPr="00D3062E">
        <w:tab/>
        <w:t>Service Description</w:t>
      </w:r>
      <w:bookmarkEnd w:id="624"/>
      <w:bookmarkEnd w:id="625"/>
      <w:bookmarkEnd w:id="626"/>
      <w:bookmarkEnd w:id="627"/>
      <w:bookmarkEnd w:id="628"/>
      <w:bookmarkEnd w:id="629"/>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630" w:name="_Toc160649744"/>
      <w:bookmarkStart w:id="631" w:name="_Toc164927945"/>
      <w:bookmarkStart w:id="632" w:name="_Toc168549748"/>
      <w:bookmarkStart w:id="633" w:name="_Toc157434513"/>
      <w:bookmarkStart w:id="634" w:name="_Toc157436228"/>
      <w:bookmarkStart w:id="635" w:name="_Toc157440068"/>
      <w:r w:rsidRPr="00D3062E">
        <w:t>5.7.2</w:t>
      </w:r>
      <w:r w:rsidRPr="00D3062E">
        <w:tab/>
        <w:t>Service Operations</w:t>
      </w:r>
      <w:bookmarkEnd w:id="630"/>
      <w:bookmarkEnd w:id="631"/>
      <w:bookmarkEnd w:id="632"/>
    </w:p>
    <w:p w14:paraId="13837759" w14:textId="77777777" w:rsidR="009A4BE1" w:rsidRPr="00D3062E" w:rsidRDefault="009A4BE1" w:rsidP="009A4BE1">
      <w:pPr>
        <w:pStyle w:val="41"/>
      </w:pPr>
      <w:bookmarkStart w:id="636" w:name="_Toc160649745"/>
      <w:bookmarkStart w:id="637" w:name="_Toc164927946"/>
      <w:bookmarkStart w:id="638" w:name="_Toc168549749"/>
      <w:r w:rsidRPr="00D3062E">
        <w:t>5.7.2.1</w:t>
      </w:r>
      <w:r w:rsidRPr="00D3062E">
        <w:tab/>
        <w:t>Introduction</w:t>
      </w:r>
      <w:bookmarkEnd w:id="633"/>
      <w:bookmarkEnd w:id="634"/>
      <w:bookmarkEnd w:id="635"/>
      <w:bookmarkEnd w:id="636"/>
      <w:bookmarkEnd w:id="637"/>
      <w:bookmarkEnd w:id="638"/>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639" w:name="_Toc157434514"/>
      <w:bookmarkStart w:id="640" w:name="_Toc157436229"/>
      <w:bookmarkStart w:id="641" w:name="_Toc157440069"/>
      <w:bookmarkStart w:id="642" w:name="_Toc160649746"/>
      <w:bookmarkStart w:id="643" w:name="_Toc164927947"/>
      <w:bookmarkStart w:id="644" w:name="_Toc168549750"/>
      <w:r w:rsidRPr="00D3062E">
        <w:t>5.7.2.2</w:t>
      </w:r>
      <w:r w:rsidRPr="00D3062E">
        <w:tab/>
      </w:r>
      <w:r w:rsidRPr="00D3062E">
        <w:rPr>
          <w:lang w:val="en-US"/>
        </w:rPr>
        <w:t>NSCE_PerfMonitoring</w:t>
      </w:r>
      <w:r w:rsidRPr="00D3062E">
        <w:t>_Manage</w:t>
      </w:r>
      <w:bookmarkEnd w:id="639"/>
      <w:bookmarkEnd w:id="640"/>
      <w:bookmarkEnd w:id="641"/>
      <w:bookmarkEnd w:id="642"/>
      <w:bookmarkEnd w:id="643"/>
      <w:bookmarkEnd w:id="644"/>
    </w:p>
    <w:p w14:paraId="37AA4423" w14:textId="77777777" w:rsidR="009A4BE1" w:rsidRPr="00D3062E" w:rsidRDefault="009A4BE1" w:rsidP="009A4BE1">
      <w:pPr>
        <w:pStyle w:val="51"/>
      </w:pPr>
      <w:bookmarkStart w:id="645" w:name="_Toc157434515"/>
      <w:bookmarkStart w:id="646" w:name="_Toc157436230"/>
      <w:bookmarkStart w:id="647" w:name="_Toc157440070"/>
      <w:bookmarkStart w:id="648" w:name="_Toc160649747"/>
      <w:bookmarkStart w:id="649" w:name="_Toc164927948"/>
      <w:bookmarkStart w:id="650" w:name="_Toc168549751"/>
      <w:r w:rsidRPr="00D3062E">
        <w:t>5.7.2.2.1</w:t>
      </w:r>
      <w:r w:rsidRPr="00D3062E">
        <w:tab/>
        <w:t>General</w:t>
      </w:r>
      <w:bookmarkEnd w:id="645"/>
      <w:bookmarkEnd w:id="646"/>
      <w:bookmarkEnd w:id="647"/>
      <w:bookmarkEnd w:id="648"/>
      <w:bookmarkEnd w:id="649"/>
      <w:bookmarkEnd w:id="650"/>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651" w:name="_Toc160649748"/>
      <w:bookmarkStart w:id="652" w:name="_Toc164927949"/>
      <w:bookmarkStart w:id="653" w:name="_Toc168549752"/>
      <w:bookmarkStart w:id="654" w:name="_Toc157434517"/>
      <w:bookmarkStart w:id="655" w:name="_Toc157436232"/>
      <w:bookmarkStart w:id="656" w:name="_Toc157440072"/>
      <w:r w:rsidRPr="00D3062E">
        <w:t>5.7.2.2.2</w:t>
      </w:r>
      <w:r w:rsidRPr="00D3062E">
        <w:tab/>
        <w:t>Monitoring Job Creation</w:t>
      </w:r>
      <w:bookmarkEnd w:id="651"/>
      <w:bookmarkEnd w:id="652"/>
      <w:bookmarkEnd w:id="653"/>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8pt;height:127.5pt;mso-width-percent:0;mso-height-percent:0;mso-width-percent:0;mso-height-percent:0" o:ole="">
            <v:imagedata r:id="rId71" o:title=""/>
          </v:shape>
          <o:OLEObject Type="Embed" ProgID="Word.Document.8" ShapeID="_x0000_i1057" DrawAspect="Content" ObjectID="_1780413327"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657" w:name="_Toc160649749"/>
      <w:bookmarkStart w:id="658" w:name="_Toc164927950"/>
      <w:bookmarkStart w:id="659" w:name="_Toc168549753"/>
      <w:r w:rsidRPr="00D3062E">
        <w:t>5.7.2.2.3</w:t>
      </w:r>
      <w:r w:rsidRPr="00D3062E">
        <w:tab/>
        <w:t>Monitoring Job Update</w:t>
      </w:r>
      <w:bookmarkEnd w:id="654"/>
      <w:bookmarkEnd w:id="655"/>
      <w:bookmarkEnd w:id="656"/>
      <w:bookmarkEnd w:id="657"/>
      <w:bookmarkEnd w:id="658"/>
      <w:bookmarkEnd w:id="659"/>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8pt;height:156.5pt;mso-width-percent:0;mso-height-percent:0;mso-width-percent:0;mso-height-percent:0" o:ole="">
            <v:imagedata r:id="rId73" o:title=""/>
          </v:shape>
          <o:OLEObject Type="Embed" ProgID="Word.Document.8" ShapeID="_x0000_i1058" DrawAspect="Content" ObjectID="_1780413328"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660" w:name="_Toc157434518"/>
      <w:bookmarkStart w:id="661" w:name="_Toc157436233"/>
      <w:bookmarkStart w:id="662" w:name="_Toc157440073"/>
      <w:bookmarkStart w:id="663" w:name="_Toc160649750"/>
      <w:bookmarkStart w:id="664" w:name="_Toc164927951"/>
      <w:bookmarkStart w:id="665" w:name="_Toc168549754"/>
      <w:r w:rsidRPr="00D3062E">
        <w:t>5.7.2.2.4</w:t>
      </w:r>
      <w:r w:rsidRPr="00D3062E">
        <w:tab/>
        <w:t xml:space="preserve">Monitoring Job </w:t>
      </w:r>
      <w:r w:rsidRPr="00D3062E">
        <w:rPr>
          <w:lang w:val="en-US"/>
        </w:rPr>
        <w:t>Deletion</w:t>
      </w:r>
      <w:bookmarkEnd w:id="660"/>
      <w:bookmarkEnd w:id="661"/>
      <w:bookmarkEnd w:id="662"/>
      <w:bookmarkEnd w:id="663"/>
      <w:bookmarkEnd w:id="664"/>
      <w:bookmarkEnd w:id="665"/>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8pt;height:126pt;mso-width-percent:0;mso-height-percent:0;mso-width-percent:0;mso-height-percent:0" o:ole="">
            <v:imagedata r:id="rId75" o:title=""/>
          </v:shape>
          <o:OLEObject Type="Embed" ProgID="Word.Document.8" ShapeID="_x0000_i1059" DrawAspect="Content" ObjectID="_1780413329"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666" w:name="_Toc157434519"/>
      <w:bookmarkStart w:id="667" w:name="_Toc157436234"/>
      <w:bookmarkStart w:id="668" w:name="_Toc157440074"/>
      <w:bookmarkStart w:id="669" w:name="_Toc160649751"/>
      <w:bookmarkStart w:id="670" w:name="_Toc164927952"/>
      <w:bookmarkStart w:id="671" w:name="_Toc168549755"/>
      <w:r w:rsidRPr="00D3062E">
        <w:t>5.7.2.3</w:t>
      </w:r>
      <w:r w:rsidRPr="00D3062E">
        <w:tab/>
      </w:r>
      <w:r w:rsidRPr="00D3062E">
        <w:rPr>
          <w:lang w:val="en-US"/>
        </w:rPr>
        <w:t>NSCE_PerfMonitoring</w:t>
      </w:r>
      <w:r w:rsidRPr="00D3062E">
        <w:t>_Subscribe</w:t>
      </w:r>
      <w:bookmarkEnd w:id="666"/>
      <w:bookmarkEnd w:id="667"/>
      <w:bookmarkEnd w:id="668"/>
      <w:bookmarkEnd w:id="669"/>
      <w:bookmarkEnd w:id="670"/>
      <w:bookmarkEnd w:id="671"/>
    </w:p>
    <w:p w14:paraId="1E59E458" w14:textId="77777777" w:rsidR="009A4BE1" w:rsidRPr="00D3062E" w:rsidRDefault="009A4BE1" w:rsidP="009A4BE1">
      <w:pPr>
        <w:pStyle w:val="51"/>
      </w:pPr>
      <w:bookmarkStart w:id="672" w:name="_Toc157434520"/>
      <w:bookmarkStart w:id="673" w:name="_Toc157436235"/>
      <w:bookmarkStart w:id="674" w:name="_Toc157440075"/>
      <w:bookmarkStart w:id="675" w:name="_Toc160649752"/>
      <w:bookmarkStart w:id="676" w:name="_Toc164927953"/>
      <w:bookmarkStart w:id="677" w:name="_Toc168549756"/>
      <w:r w:rsidRPr="00D3062E">
        <w:t>5.7.2.3.1</w:t>
      </w:r>
      <w:r w:rsidRPr="00D3062E">
        <w:tab/>
        <w:t>General</w:t>
      </w:r>
      <w:bookmarkEnd w:id="672"/>
      <w:bookmarkEnd w:id="673"/>
      <w:bookmarkEnd w:id="674"/>
      <w:bookmarkEnd w:id="675"/>
      <w:bookmarkEnd w:id="676"/>
      <w:bookmarkEnd w:id="677"/>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678" w:name="_Toc157434521"/>
      <w:bookmarkStart w:id="679" w:name="_Toc157436236"/>
      <w:bookmarkStart w:id="680" w:name="_Toc157440076"/>
      <w:bookmarkStart w:id="681" w:name="_Toc160649753"/>
      <w:bookmarkStart w:id="682" w:name="_Toc164927954"/>
      <w:bookmarkStart w:id="683" w:name="_Toc168549757"/>
      <w:r w:rsidRPr="00D3062E">
        <w:t>5.7.2.3.2</w:t>
      </w:r>
      <w:r w:rsidRPr="00D3062E">
        <w:tab/>
        <w:t>Monitoring Subscription Creation</w:t>
      </w:r>
      <w:bookmarkEnd w:id="678"/>
      <w:bookmarkEnd w:id="679"/>
      <w:bookmarkEnd w:id="680"/>
      <w:bookmarkEnd w:id="681"/>
      <w:bookmarkEnd w:id="682"/>
      <w:bookmarkEnd w:id="683"/>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684" w:name="_MON_1766341430"/>
    <w:bookmarkEnd w:id="684"/>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8pt;height:126pt;mso-width-percent:0;mso-height-percent:0;mso-width-percent:0;mso-height-percent:0" o:ole="">
            <v:imagedata r:id="rId77" o:title=""/>
          </v:shape>
          <o:OLEObject Type="Embed" ProgID="Word.Document.8" ShapeID="_x0000_i1060" DrawAspect="Content" ObjectID="_1780413330"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685" w:name="_Toc157434522"/>
      <w:bookmarkStart w:id="686" w:name="_Toc157436237"/>
      <w:bookmarkStart w:id="687" w:name="_Toc157440077"/>
      <w:bookmarkStart w:id="688" w:name="_Toc160649754"/>
      <w:bookmarkStart w:id="689" w:name="_Toc164927955"/>
      <w:bookmarkStart w:id="690" w:name="_Toc168549758"/>
      <w:r w:rsidRPr="00D3062E">
        <w:t>5.7.2.3.3</w:t>
      </w:r>
      <w:r w:rsidRPr="00D3062E">
        <w:tab/>
        <w:t>Monitoring Subscription Update</w:t>
      </w:r>
      <w:bookmarkEnd w:id="685"/>
      <w:bookmarkEnd w:id="686"/>
      <w:bookmarkEnd w:id="687"/>
      <w:bookmarkEnd w:id="688"/>
      <w:bookmarkEnd w:id="689"/>
      <w:bookmarkEnd w:id="690"/>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691" w:name="_MON_1766341502"/>
    <w:bookmarkEnd w:id="691"/>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8pt;height:156.5pt;mso-width-percent:0;mso-height-percent:0;mso-width-percent:0;mso-height-percent:0" o:ole="">
            <v:imagedata r:id="rId79" o:title=""/>
          </v:shape>
          <o:OLEObject Type="Embed" ProgID="Word.Document.8" ShapeID="_x0000_i1061" DrawAspect="Content" ObjectID="_1780413331"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692" w:name="_Toc157434523"/>
      <w:bookmarkStart w:id="693" w:name="_Toc157436238"/>
      <w:bookmarkStart w:id="694" w:name="_Toc157440078"/>
      <w:bookmarkStart w:id="695" w:name="_Toc160649755"/>
      <w:bookmarkStart w:id="696" w:name="_Toc164927956"/>
      <w:bookmarkStart w:id="697" w:name="_Toc168549759"/>
      <w:r w:rsidRPr="00D3062E">
        <w:t>5.7.2.3.4</w:t>
      </w:r>
      <w:r w:rsidRPr="00D3062E">
        <w:tab/>
        <w:t xml:space="preserve">Monitoring Subscription </w:t>
      </w:r>
      <w:r w:rsidRPr="00D3062E">
        <w:rPr>
          <w:lang w:val="en-US"/>
        </w:rPr>
        <w:t>Deletion</w:t>
      </w:r>
      <w:bookmarkEnd w:id="692"/>
      <w:bookmarkEnd w:id="693"/>
      <w:bookmarkEnd w:id="694"/>
      <w:bookmarkEnd w:id="695"/>
      <w:bookmarkEnd w:id="696"/>
      <w:bookmarkEnd w:id="697"/>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698" w:name="_MON_1766341650"/>
    <w:bookmarkEnd w:id="698"/>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8pt;height:126pt;mso-width-percent:0;mso-height-percent:0;mso-width-percent:0;mso-height-percent:0" o:ole="">
            <v:imagedata r:id="rId81" o:title=""/>
          </v:shape>
          <o:OLEObject Type="Embed" ProgID="Word.Document.8" ShapeID="_x0000_i1062" DrawAspect="Content" ObjectID="_1780413332"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699" w:name="_Toc157434524"/>
      <w:bookmarkStart w:id="700" w:name="_Toc157436239"/>
      <w:bookmarkStart w:id="701" w:name="_Toc157440079"/>
      <w:bookmarkStart w:id="702" w:name="_Toc160649756"/>
      <w:bookmarkStart w:id="703" w:name="_Toc164927957"/>
      <w:bookmarkStart w:id="704" w:name="_Toc168549760"/>
      <w:r w:rsidRPr="00D3062E">
        <w:t>5.7.2.4</w:t>
      </w:r>
      <w:r w:rsidRPr="00D3062E">
        <w:tab/>
      </w:r>
      <w:r w:rsidRPr="00D3062E">
        <w:rPr>
          <w:lang w:val="en-US"/>
        </w:rPr>
        <w:t>NSCE_PerfMonitoring</w:t>
      </w:r>
      <w:r w:rsidRPr="00D3062E">
        <w:t>_Notify</w:t>
      </w:r>
      <w:bookmarkEnd w:id="699"/>
      <w:bookmarkEnd w:id="700"/>
      <w:bookmarkEnd w:id="701"/>
      <w:bookmarkEnd w:id="702"/>
      <w:bookmarkEnd w:id="703"/>
      <w:bookmarkEnd w:id="704"/>
    </w:p>
    <w:p w14:paraId="6F33AEC8" w14:textId="77777777" w:rsidR="009A4BE1" w:rsidRPr="00D3062E" w:rsidRDefault="009A4BE1" w:rsidP="009A4BE1">
      <w:pPr>
        <w:pStyle w:val="51"/>
      </w:pPr>
      <w:bookmarkStart w:id="705" w:name="_Toc157434525"/>
      <w:bookmarkStart w:id="706" w:name="_Toc157436240"/>
      <w:bookmarkStart w:id="707" w:name="_Toc157440080"/>
      <w:bookmarkStart w:id="708" w:name="_Toc160649757"/>
      <w:bookmarkStart w:id="709" w:name="_Toc164927958"/>
      <w:bookmarkStart w:id="710" w:name="_Toc168549761"/>
      <w:r w:rsidRPr="00D3062E">
        <w:t>5.7.2.4.1</w:t>
      </w:r>
      <w:r w:rsidRPr="00D3062E">
        <w:tab/>
        <w:t>General</w:t>
      </w:r>
      <w:bookmarkEnd w:id="705"/>
      <w:bookmarkEnd w:id="706"/>
      <w:bookmarkEnd w:id="707"/>
      <w:bookmarkEnd w:id="708"/>
      <w:bookmarkEnd w:id="709"/>
      <w:bookmarkEnd w:id="710"/>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711" w:name="_Toc157434526"/>
      <w:bookmarkStart w:id="712" w:name="_Toc157436241"/>
      <w:bookmarkStart w:id="713" w:name="_Toc157440081"/>
      <w:bookmarkStart w:id="714" w:name="_Toc160649758"/>
      <w:bookmarkStart w:id="715" w:name="_Toc164927959"/>
      <w:bookmarkStart w:id="716" w:name="_Toc168549762"/>
      <w:bookmarkStart w:id="717" w:name="_Toc151379187"/>
      <w:bookmarkStart w:id="718" w:name="_Toc151445369"/>
      <w:bookmarkStart w:id="719" w:name="_Toc151536527"/>
      <w:bookmarkStart w:id="720" w:name="_Toc157434527"/>
      <w:bookmarkStart w:id="721" w:name="_Toc157436242"/>
      <w:bookmarkStart w:id="722" w:name="_Toc157440082"/>
      <w:r w:rsidRPr="00D3062E">
        <w:t>5.7.2.4.2</w:t>
      </w:r>
      <w:r w:rsidRPr="00D3062E">
        <w:tab/>
        <w:t xml:space="preserve">Monitoring </w:t>
      </w:r>
      <w:r w:rsidRPr="00D3062E">
        <w:rPr>
          <w:lang w:val="en-US"/>
        </w:rPr>
        <w:t>Notification</w:t>
      </w:r>
      <w:bookmarkEnd w:id="711"/>
      <w:bookmarkEnd w:id="712"/>
      <w:bookmarkEnd w:id="713"/>
      <w:bookmarkEnd w:id="714"/>
      <w:bookmarkEnd w:id="715"/>
      <w:bookmarkEnd w:id="716"/>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pt;height:137.5pt" o:ole="">
            <v:imagedata r:id="rId83" o:title=""/>
          </v:shape>
          <o:OLEObject Type="Embed" ProgID="Word.Document.8" ShapeID="_x0000_i1063" DrawAspect="Content" ObjectID="_1780413333"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723" w:name="_Toc160649759"/>
      <w:bookmarkStart w:id="724" w:name="_Toc164927960"/>
      <w:bookmarkStart w:id="725" w:name="_Toc168549763"/>
      <w:r w:rsidRPr="00D3062E">
        <w:t>5.7.2.5</w:t>
      </w:r>
      <w:r w:rsidRPr="00D3062E">
        <w:tab/>
      </w:r>
      <w:r w:rsidRPr="00D3062E">
        <w:rPr>
          <w:lang w:val="en-US"/>
        </w:rPr>
        <w:t>NSCE_PerfMonitoring</w:t>
      </w:r>
      <w:r w:rsidRPr="00D3062E">
        <w:t>_</w:t>
      </w:r>
      <w:r w:rsidRPr="00D3062E">
        <w:rPr>
          <w:lang w:val="en-US"/>
        </w:rPr>
        <w:t>Request</w:t>
      </w:r>
      <w:bookmarkEnd w:id="717"/>
      <w:bookmarkEnd w:id="718"/>
      <w:bookmarkEnd w:id="719"/>
      <w:bookmarkEnd w:id="720"/>
      <w:bookmarkEnd w:id="721"/>
      <w:bookmarkEnd w:id="722"/>
      <w:bookmarkEnd w:id="723"/>
      <w:bookmarkEnd w:id="724"/>
      <w:bookmarkEnd w:id="725"/>
    </w:p>
    <w:p w14:paraId="70838E92" w14:textId="77777777" w:rsidR="009A4BE1" w:rsidRPr="00D3062E" w:rsidRDefault="009A4BE1" w:rsidP="009A4BE1">
      <w:pPr>
        <w:pStyle w:val="51"/>
      </w:pPr>
      <w:bookmarkStart w:id="726" w:name="_Toc151379188"/>
      <w:bookmarkStart w:id="727" w:name="_Toc151445370"/>
      <w:bookmarkStart w:id="728" w:name="_Toc151536528"/>
      <w:bookmarkStart w:id="729" w:name="_Toc157434528"/>
      <w:bookmarkStart w:id="730" w:name="_Toc157436243"/>
      <w:bookmarkStart w:id="731" w:name="_Toc157440083"/>
      <w:bookmarkStart w:id="732" w:name="_Toc160649760"/>
      <w:bookmarkStart w:id="733" w:name="_Toc164927961"/>
      <w:bookmarkStart w:id="734" w:name="_Toc168549764"/>
      <w:r w:rsidRPr="00D3062E">
        <w:t>5.7.2.5.1</w:t>
      </w:r>
      <w:r w:rsidRPr="00D3062E">
        <w:tab/>
        <w:t>General</w:t>
      </w:r>
      <w:bookmarkEnd w:id="726"/>
      <w:bookmarkEnd w:id="727"/>
      <w:bookmarkEnd w:id="728"/>
      <w:bookmarkEnd w:id="729"/>
      <w:bookmarkEnd w:id="730"/>
      <w:bookmarkEnd w:id="731"/>
      <w:bookmarkEnd w:id="732"/>
      <w:bookmarkEnd w:id="733"/>
      <w:bookmarkEnd w:id="734"/>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735" w:name="_Toc151379189"/>
      <w:bookmarkStart w:id="736" w:name="_Toc151445371"/>
      <w:bookmarkStart w:id="737" w:name="_Toc151536529"/>
      <w:bookmarkStart w:id="738" w:name="_Toc157434529"/>
      <w:bookmarkStart w:id="739" w:name="_Toc157436244"/>
      <w:bookmarkStart w:id="740" w:name="_Toc157440084"/>
      <w:bookmarkStart w:id="741" w:name="_Toc160649761"/>
      <w:bookmarkStart w:id="742" w:name="_Toc164927962"/>
      <w:bookmarkStart w:id="743" w:name="_Toc168549765"/>
      <w:bookmarkStart w:id="744" w:name="_Toc157434530"/>
      <w:bookmarkStart w:id="745" w:name="_Toc157436245"/>
      <w:bookmarkStart w:id="746" w:name="_Toc157440085"/>
      <w:bookmarkStart w:id="747" w:name="_Toc45133689"/>
      <w:bookmarkStart w:id="748" w:name="_Toc129338935"/>
      <w:bookmarkStart w:id="749" w:name="_Toc36038419"/>
      <w:bookmarkStart w:id="750" w:name="_Toc28012461"/>
      <w:bookmarkStart w:id="751" w:name="_Toc51762443"/>
      <w:bookmarkStart w:id="752" w:name="_Toc59017015"/>
      <w:bookmarkStart w:id="753" w:name="_Toc138750223"/>
      <w:r w:rsidRPr="00D3062E">
        <w:t>5.7.2.5.2</w:t>
      </w:r>
      <w:r w:rsidRPr="00D3062E">
        <w:tab/>
      </w:r>
      <w:bookmarkEnd w:id="735"/>
      <w:bookmarkEnd w:id="736"/>
      <w:bookmarkEnd w:id="737"/>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738"/>
      <w:bookmarkEnd w:id="739"/>
      <w:bookmarkEnd w:id="740"/>
      <w:bookmarkEnd w:id="741"/>
      <w:bookmarkEnd w:id="742"/>
      <w:bookmarkEnd w:id="743"/>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754" w:name="_MON_1766342903"/>
    <w:bookmarkEnd w:id="754"/>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8pt;height:127.5pt;mso-width-percent:0;mso-height-percent:0;mso-width-percent:0;mso-height-percent:0" o:ole="">
            <v:imagedata r:id="rId85" o:title=""/>
          </v:shape>
          <o:OLEObject Type="Embed" ProgID="Word.Document.8" ShapeID="_x0000_i1064" DrawAspect="Content" ObjectID="_1780413334"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755" w:name="_Toc160649762"/>
      <w:bookmarkStart w:id="756" w:name="_Toc164927963"/>
      <w:bookmarkStart w:id="757" w:name="_Toc168549766"/>
      <w:r w:rsidRPr="00D3062E">
        <w:t>5.8</w:t>
      </w:r>
      <w:r w:rsidRPr="00D3062E">
        <w:tab/>
      </w:r>
      <w:r w:rsidRPr="00D3062E">
        <w:rPr>
          <w:lang w:val="en-US"/>
        </w:rPr>
        <w:t>NSCE_InfoCollection</w:t>
      </w:r>
      <w:bookmarkEnd w:id="744"/>
      <w:bookmarkEnd w:id="745"/>
      <w:bookmarkEnd w:id="746"/>
      <w:bookmarkEnd w:id="755"/>
      <w:bookmarkEnd w:id="756"/>
      <w:bookmarkEnd w:id="757"/>
    </w:p>
    <w:p w14:paraId="202AF1DA" w14:textId="77777777" w:rsidR="004B0AE5" w:rsidRPr="00D3062E" w:rsidRDefault="004B0AE5" w:rsidP="004B0AE5">
      <w:pPr>
        <w:pStyle w:val="31"/>
      </w:pPr>
      <w:bookmarkStart w:id="758" w:name="_Toc157434531"/>
      <w:bookmarkStart w:id="759" w:name="_Toc157436246"/>
      <w:bookmarkStart w:id="760" w:name="_Toc157440086"/>
      <w:bookmarkStart w:id="761" w:name="_Toc160649763"/>
      <w:bookmarkStart w:id="762" w:name="_Toc164927964"/>
      <w:bookmarkStart w:id="763" w:name="_Toc168549767"/>
      <w:r w:rsidRPr="00D3062E">
        <w:t>5.8.1</w:t>
      </w:r>
      <w:r w:rsidRPr="00D3062E">
        <w:tab/>
        <w:t>Service Description</w:t>
      </w:r>
      <w:bookmarkEnd w:id="758"/>
      <w:bookmarkEnd w:id="759"/>
      <w:bookmarkEnd w:id="760"/>
      <w:bookmarkEnd w:id="761"/>
      <w:bookmarkEnd w:id="762"/>
      <w:bookmarkEnd w:id="763"/>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764" w:name="_Toc157434532"/>
      <w:bookmarkStart w:id="765" w:name="_Toc157436247"/>
      <w:bookmarkStart w:id="766" w:name="_Toc157440087"/>
      <w:bookmarkStart w:id="767" w:name="_Toc160649764"/>
      <w:bookmarkStart w:id="768" w:name="_Toc164927965"/>
      <w:bookmarkStart w:id="769" w:name="_Toc168549768"/>
      <w:r w:rsidRPr="00D3062E">
        <w:t>5.8.2</w:t>
      </w:r>
      <w:r w:rsidRPr="00D3062E">
        <w:tab/>
        <w:t>Service Operations</w:t>
      </w:r>
      <w:bookmarkEnd w:id="764"/>
      <w:bookmarkEnd w:id="765"/>
      <w:bookmarkEnd w:id="766"/>
      <w:bookmarkEnd w:id="767"/>
      <w:bookmarkEnd w:id="768"/>
      <w:bookmarkEnd w:id="769"/>
    </w:p>
    <w:p w14:paraId="04D770C1" w14:textId="77777777" w:rsidR="004B0AE5" w:rsidRPr="00D3062E" w:rsidRDefault="004B0AE5" w:rsidP="004B0AE5">
      <w:pPr>
        <w:pStyle w:val="41"/>
      </w:pPr>
      <w:bookmarkStart w:id="770" w:name="_Toc157434533"/>
      <w:bookmarkStart w:id="771" w:name="_Toc157436248"/>
      <w:bookmarkStart w:id="772" w:name="_Toc157440088"/>
      <w:bookmarkStart w:id="773" w:name="_Toc160649765"/>
      <w:bookmarkStart w:id="774" w:name="_Toc164927966"/>
      <w:bookmarkStart w:id="775" w:name="_Toc168549769"/>
      <w:r w:rsidRPr="00D3062E">
        <w:t>5.8.2.1</w:t>
      </w:r>
      <w:r w:rsidRPr="00D3062E">
        <w:tab/>
        <w:t>Introduction</w:t>
      </w:r>
      <w:bookmarkEnd w:id="770"/>
      <w:bookmarkEnd w:id="771"/>
      <w:bookmarkEnd w:id="772"/>
      <w:bookmarkEnd w:id="773"/>
      <w:bookmarkEnd w:id="774"/>
      <w:bookmarkEnd w:id="775"/>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776" w:name="_Toc157434534"/>
      <w:bookmarkStart w:id="777" w:name="_Toc157436249"/>
      <w:bookmarkStart w:id="778" w:name="_Toc157440089"/>
      <w:bookmarkStart w:id="779" w:name="_Toc160649766"/>
      <w:bookmarkStart w:id="780" w:name="_Toc164927967"/>
      <w:bookmarkStart w:id="781" w:name="_Toc168549770"/>
      <w:r w:rsidRPr="00D3062E">
        <w:t>5.8.2.2</w:t>
      </w:r>
      <w:r w:rsidRPr="00D3062E">
        <w:tab/>
        <w:t>NSCE_InfoCollection_S</w:t>
      </w:r>
      <w:r w:rsidRPr="00D3062E">
        <w:rPr>
          <w:rFonts w:hint="eastAsia"/>
          <w:lang w:eastAsia="zh-CN"/>
        </w:rPr>
        <w:t>ub</w:t>
      </w:r>
      <w:r w:rsidRPr="00D3062E">
        <w:t>scribe</w:t>
      </w:r>
      <w:bookmarkEnd w:id="776"/>
      <w:bookmarkEnd w:id="777"/>
      <w:bookmarkEnd w:id="778"/>
      <w:bookmarkEnd w:id="779"/>
      <w:bookmarkEnd w:id="780"/>
      <w:bookmarkEnd w:id="781"/>
    </w:p>
    <w:p w14:paraId="2523EDD6" w14:textId="77777777" w:rsidR="004B0AE5" w:rsidRPr="00D3062E" w:rsidRDefault="004B0AE5" w:rsidP="004B0AE5">
      <w:pPr>
        <w:pStyle w:val="51"/>
      </w:pPr>
      <w:bookmarkStart w:id="782" w:name="_Toc157434535"/>
      <w:bookmarkStart w:id="783" w:name="_Toc157436250"/>
      <w:bookmarkStart w:id="784" w:name="_Toc157440090"/>
      <w:bookmarkStart w:id="785" w:name="_Toc160649767"/>
      <w:bookmarkStart w:id="786" w:name="_Toc164927968"/>
      <w:bookmarkStart w:id="787" w:name="_Toc168549771"/>
      <w:r w:rsidRPr="00D3062E">
        <w:t>5.8.2.2.1</w:t>
      </w:r>
      <w:r w:rsidRPr="00D3062E">
        <w:tab/>
        <w:t>General</w:t>
      </w:r>
      <w:bookmarkEnd w:id="782"/>
      <w:bookmarkEnd w:id="783"/>
      <w:bookmarkEnd w:id="784"/>
      <w:bookmarkEnd w:id="785"/>
      <w:bookmarkEnd w:id="786"/>
      <w:bookmarkEnd w:id="787"/>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788" w:name="_Toc157434536"/>
      <w:bookmarkStart w:id="789" w:name="_Toc157436251"/>
      <w:bookmarkStart w:id="790" w:name="_Toc157440091"/>
      <w:bookmarkStart w:id="791" w:name="_Toc160649768"/>
      <w:bookmarkStart w:id="792" w:name="_Toc164927969"/>
      <w:bookmarkStart w:id="793" w:name="_Toc168549772"/>
      <w:r w:rsidRPr="00D3062E">
        <w:t>5.8.2.2.2</w:t>
      </w:r>
      <w:r w:rsidRPr="00D3062E">
        <w:tab/>
        <w:t>Information Collection Subscription Creation</w:t>
      </w:r>
      <w:bookmarkEnd w:id="788"/>
      <w:bookmarkEnd w:id="789"/>
      <w:bookmarkEnd w:id="790"/>
      <w:bookmarkEnd w:id="791"/>
      <w:bookmarkEnd w:id="792"/>
      <w:bookmarkEnd w:id="793"/>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794" w:name="_Toc157434537"/>
      <w:bookmarkStart w:id="795" w:name="_Toc157436252"/>
      <w:bookmarkStart w:id="796" w:name="_Toc157440092"/>
      <w:bookmarkStart w:id="797" w:name="_Toc160649769"/>
      <w:bookmarkStart w:id="798" w:name="_Toc164927970"/>
      <w:bookmarkStart w:id="799" w:name="_Toc168549773"/>
      <w:r w:rsidRPr="00D3062E">
        <w:t>5.8.2.2.3</w:t>
      </w:r>
      <w:r w:rsidRPr="00D3062E">
        <w:tab/>
        <w:t>Information Collection Subscription Update</w:t>
      </w:r>
      <w:bookmarkEnd w:id="794"/>
      <w:bookmarkEnd w:id="795"/>
      <w:bookmarkEnd w:id="796"/>
      <w:bookmarkEnd w:id="797"/>
      <w:bookmarkEnd w:id="798"/>
      <w:bookmarkEnd w:id="799"/>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800" w:name="_Toc157434538"/>
      <w:bookmarkStart w:id="801" w:name="_Toc157436253"/>
      <w:bookmarkStart w:id="802" w:name="_Toc157440093"/>
      <w:bookmarkStart w:id="803" w:name="_Toc160649770"/>
      <w:bookmarkStart w:id="804" w:name="_Toc164927971"/>
      <w:bookmarkStart w:id="805" w:name="_Toc168549774"/>
      <w:r w:rsidRPr="00D3062E">
        <w:t>5.8.2.2.4</w:t>
      </w:r>
      <w:r w:rsidRPr="00D3062E">
        <w:tab/>
        <w:t>Information Collection Subscription Deletion</w:t>
      </w:r>
      <w:bookmarkEnd w:id="800"/>
      <w:bookmarkEnd w:id="801"/>
      <w:bookmarkEnd w:id="802"/>
      <w:bookmarkEnd w:id="803"/>
      <w:bookmarkEnd w:id="804"/>
      <w:bookmarkEnd w:id="805"/>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806" w:name="_Toc157434539"/>
      <w:bookmarkStart w:id="807" w:name="_Toc157436254"/>
      <w:bookmarkStart w:id="808" w:name="_Toc157440094"/>
      <w:bookmarkStart w:id="809" w:name="_Toc160649771"/>
      <w:bookmarkStart w:id="810" w:name="_Toc164927972"/>
      <w:bookmarkStart w:id="811" w:name="_Toc168549775"/>
      <w:r w:rsidRPr="00D3062E">
        <w:t>5.8.2.3</w:t>
      </w:r>
      <w:r w:rsidRPr="00D3062E">
        <w:tab/>
        <w:t>NSCE_InfoCollection_Notify</w:t>
      </w:r>
      <w:bookmarkEnd w:id="806"/>
      <w:bookmarkEnd w:id="807"/>
      <w:bookmarkEnd w:id="808"/>
      <w:bookmarkEnd w:id="809"/>
      <w:bookmarkEnd w:id="810"/>
      <w:bookmarkEnd w:id="811"/>
    </w:p>
    <w:p w14:paraId="215A6D9D" w14:textId="77777777" w:rsidR="004B0AE5" w:rsidRPr="00D3062E" w:rsidRDefault="004B0AE5" w:rsidP="004B0AE5">
      <w:pPr>
        <w:pStyle w:val="51"/>
      </w:pPr>
      <w:bookmarkStart w:id="812" w:name="_Toc157434540"/>
      <w:bookmarkStart w:id="813" w:name="_Toc157436255"/>
      <w:bookmarkStart w:id="814" w:name="_Toc157440095"/>
      <w:bookmarkStart w:id="815" w:name="_Toc160649772"/>
      <w:bookmarkStart w:id="816" w:name="_Toc164927973"/>
      <w:bookmarkStart w:id="817" w:name="_Toc168549776"/>
      <w:r w:rsidRPr="00D3062E">
        <w:t>5.8.2.3.1</w:t>
      </w:r>
      <w:r w:rsidRPr="00D3062E">
        <w:tab/>
        <w:t>General</w:t>
      </w:r>
      <w:bookmarkEnd w:id="812"/>
      <w:bookmarkEnd w:id="813"/>
      <w:bookmarkEnd w:id="814"/>
      <w:bookmarkEnd w:id="815"/>
      <w:bookmarkEnd w:id="816"/>
      <w:bookmarkEnd w:id="817"/>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818" w:name="_Toc157434541"/>
      <w:bookmarkStart w:id="819" w:name="_Toc157436256"/>
      <w:bookmarkStart w:id="820" w:name="_Toc157440096"/>
      <w:bookmarkStart w:id="821" w:name="_Toc160649773"/>
      <w:bookmarkStart w:id="822" w:name="_Toc164927974"/>
      <w:bookmarkStart w:id="823" w:name="_Toc168549777"/>
      <w:r w:rsidRPr="00D3062E">
        <w:t>5.8.2.3.2</w:t>
      </w:r>
      <w:r w:rsidRPr="00D3062E">
        <w:tab/>
        <w:t>Information Collection Notification</w:t>
      </w:r>
      <w:bookmarkEnd w:id="818"/>
      <w:bookmarkEnd w:id="819"/>
      <w:bookmarkEnd w:id="820"/>
      <w:bookmarkEnd w:id="821"/>
      <w:bookmarkEnd w:id="822"/>
      <w:bookmarkEnd w:id="823"/>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747"/>
    <w:bookmarkEnd w:id="748"/>
    <w:bookmarkEnd w:id="749"/>
    <w:bookmarkEnd w:id="750"/>
    <w:bookmarkEnd w:id="751"/>
    <w:bookmarkEnd w:id="752"/>
    <w:bookmarkEnd w:id="753"/>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w:t>
      </w:r>
      <w:r w:rsidRPr="00D3062E">
        <w:lastRenderedPageBreak/>
        <w:t>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824" w:name="_Toc160649774"/>
      <w:bookmarkStart w:id="825" w:name="_Toc164927975"/>
      <w:bookmarkStart w:id="826" w:name="_Toc168549778"/>
      <w:bookmarkStart w:id="827" w:name="_Toc157434542"/>
      <w:bookmarkStart w:id="828" w:name="_Toc157436257"/>
      <w:bookmarkStart w:id="829" w:name="_Toc157440097"/>
      <w:r w:rsidRPr="00D3062E">
        <w:t>5.</w:t>
      </w:r>
      <w:r>
        <w:t>9</w:t>
      </w:r>
      <w:r w:rsidRPr="00D3062E">
        <w:tab/>
      </w:r>
      <w:r w:rsidR="00E804B9" w:rsidRPr="00D3062E">
        <w:t>NSCE_ServiceContinuity</w:t>
      </w:r>
      <w:bookmarkEnd w:id="824"/>
      <w:bookmarkEnd w:id="825"/>
      <w:bookmarkEnd w:id="826"/>
    </w:p>
    <w:p w14:paraId="7E03EDA7" w14:textId="77777777" w:rsidR="00B110B4" w:rsidRPr="00D3062E" w:rsidRDefault="00B110B4" w:rsidP="00B110B4">
      <w:pPr>
        <w:pStyle w:val="31"/>
      </w:pPr>
      <w:bookmarkStart w:id="830" w:name="_Toc164927976"/>
      <w:bookmarkStart w:id="831" w:name="_Toc168549779"/>
      <w:r w:rsidRPr="00D3062E">
        <w:t>5.</w:t>
      </w:r>
      <w:r>
        <w:t>9.</w:t>
      </w:r>
      <w:r w:rsidRPr="00D3062E">
        <w:t>1</w:t>
      </w:r>
      <w:r w:rsidRPr="00D3062E">
        <w:tab/>
        <w:t>Service Description</w:t>
      </w:r>
      <w:bookmarkEnd w:id="830"/>
      <w:bookmarkEnd w:id="831"/>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832" w:name="_Toc164927977"/>
      <w:bookmarkStart w:id="833" w:name="_Toc168549780"/>
      <w:r w:rsidRPr="00D3062E">
        <w:t>5.</w:t>
      </w:r>
      <w:r>
        <w:t>9.</w:t>
      </w:r>
      <w:r w:rsidRPr="00D3062E">
        <w:t>2</w:t>
      </w:r>
      <w:r w:rsidRPr="00D3062E">
        <w:tab/>
        <w:t>Service Operations</w:t>
      </w:r>
      <w:bookmarkEnd w:id="832"/>
      <w:bookmarkEnd w:id="833"/>
    </w:p>
    <w:p w14:paraId="4F4D638F" w14:textId="77777777" w:rsidR="00B110B4" w:rsidRPr="00D3062E" w:rsidRDefault="00B110B4" w:rsidP="00B110B4">
      <w:pPr>
        <w:pStyle w:val="41"/>
      </w:pPr>
      <w:bookmarkStart w:id="834" w:name="_Toc164927978"/>
      <w:bookmarkStart w:id="835" w:name="_Toc168549781"/>
      <w:r w:rsidRPr="00D3062E">
        <w:t>5.</w:t>
      </w:r>
      <w:r>
        <w:t>9.</w:t>
      </w:r>
      <w:r w:rsidRPr="00D3062E">
        <w:t>2.1</w:t>
      </w:r>
      <w:r w:rsidRPr="00D3062E">
        <w:tab/>
        <w:t>Introduction</w:t>
      </w:r>
      <w:bookmarkEnd w:id="834"/>
      <w:bookmarkEnd w:id="835"/>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836" w:name="_Toc164927979"/>
      <w:bookmarkStart w:id="837" w:name="_Toc168549782"/>
      <w:r w:rsidRPr="00D3062E">
        <w:t>5.</w:t>
      </w:r>
      <w:r>
        <w:t>9.</w:t>
      </w:r>
      <w:r w:rsidRPr="00D3062E">
        <w:t>2.2</w:t>
      </w:r>
      <w:r w:rsidRPr="00D3062E">
        <w:tab/>
        <w:t>NSCE_</w:t>
      </w:r>
      <w:r>
        <w:t>ServiceContinuity</w:t>
      </w:r>
      <w:r w:rsidRPr="00D3062E">
        <w:t>_</w:t>
      </w:r>
      <w:r w:rsidRPr="00D3062E">
        <w:rPr>
          <w:lang w:val="en-US"/>
        </w:rPr>
        <w:t>Request</w:t>
      </w:r>
      <w:bookmarkEnd w:id="836"/>
      <w:bookmarkEnd w:id="837"/>
    </w:p>
    <w:p w14:paraId="4B279475" w14:textId="77777777" w:rsidR="00B110B4" w:rsidRPr="00D3062E" w:rsidRDefault="00B110B4" w:rsidP="00B110B4">
      <w:pPr>
        <w:pStyle w:val="51"/>
      </w:pPr>
      <w:bookmarkStart w:id="838" w:name="_Toc164927980"/>
      <w:bookmarkStart w:id="839" w:name="_Toc168549783"/>
      <w:r w:rsidRPr="00D3062E">
        <w:t>5.</w:t>
      </w:r>
      <w:r>
        <w:t>9.</w:t>
      </w:r>
      <w:r w:rsidRPr="00D3062E">
        <w:t>2.2.1</w:t>
      </w:r>
      <w:r w:rsidRPr="00D3062E">
        <w:tab/>
        <w:t>General</w:t>
      </w:r>
      <w:bookmarkEnd w:id="838"/>
      <w:bookmarkEnd w:id="839"/>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840" w:name="_Toc164927981"/>
      <w:bookmarkStart w:id="841" w:name="_Toc168549784"/>
      <w:r w:rsidRPr="00D3062E">
        <w:lastRenderedPageBreak/>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840"/>
      <w:bookmarkEnd w:id="841"/>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842" w:name="_MON_1774093900"/>
    <w:bookmarkEnd w:id="842"/>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1.5pt;height:125.5pt" o:ole="">
            <v:imagedata r:id="rId87" o:title=""/>
          </v:shape>
          <o:OLEObject Type="Embed" ProgID="Word.Document.8" ShapeID="_x0000_i1065" DrawAspect="Content" ObjectID="_1780413335"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843" w:name="_Toc164927982"/>
      <w:bookmarkStart w:id="844" w:name="_Toc168549785"/>
      <w:r w:rsidRPr="00D3062E">
        <w:t>5.</w:t>
      </w:r>
      <w:r>
        <w:t>9.</w:t>
      </w:r>
      <w:r w:rsidRPr="00D3062E">
        <w:t>2.3</w:t>
      </w:r>
      <w:r w:rsidRPr="00D3062E">
        <w:tab/>
        <w:t>NSCE_</w:t>
      </w:r>
      <w:r>
        <w:t>ServiceContinuity</w:t>
      </w:r>
      <w:r w:rsidRPr="00D3062E">
        <w:t>_Notify</w:t>
      </w:r>
      <w:bookmarkEnd w:id="843"/>
      <w:bookmarkEnd w:id="844"/>
    </w:p>
    <w:p w14:paraId="057DCC5A" w14:textId="77777777" w:rsidR="00B110B4" w:rsidRPr="00D3062E" w:rsidRDefault="00B110B4" w:rsidP="00B110B4">
      <w:pPr>
        <w:pStyle w:val="51"/>
      </w:pPr>
      <w:bookmarkStart w:id="845" w:name="_Toc164927983"/>
      <w:bookmarkStart w:id="846" w:name="_Toc168549786"/>
      <w:r w:rsidRPr="00D3062E">
        <w:t>5.</w:t>
      </w:r>
      <w:r>
        <w:t>9.</w:t>
      </w:r>
      <w:r w:rsidRPr="00D3062E">
        <w:t>2.3.1</w:t>
      </w:r>
      <w:r w:rsidRPr="00D3062E">
        <w:tab/>
        <w:t>General</w:t>
      </w:r>
      <w:bookmarkEnd w:id="845"/>
      <w:bookmarkEnd w:id="846"/>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847" w:name="_Toc164927984"/>
      <w:bookmarkStart w:id="848" w:name="_Toc168549787"/>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847"/>
      <w:bookmarkEnd w:id="848"/>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1.5pt;height:137.5pt" o:ole="">
            <v:imagedata r:id="rId89" o:title=""/>
          </v:shape>
          <o:OLEObject Type="Embed" ProgID="Word.Document.8" ShapeID="_x0000_i1066" DrawAspect="Content" ObjectID="_1780413336"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lastRenderedPageBreak/>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849" w:name="_Toc164927985"/>
      <w:bookmarkStart w:id="850" w:name="_Toc168549788"/>
      <w:r w:rsidRPr="00D3062E">
        <w:t>5.</w:t>
      </w:r>
      <w:r>
        <w:t>9.</w:t>
      </w:r>
      <w:r w:rsidRPr="00D3062E">
        <w:t>2.</w:t>
      </w:r>
      <w:r>
        <w:t>4</w:t>
      </w:r>
      <w:r w:rsidRPr="00D3062E">
        <w:tab/>
        <w:t>NSCE_</w:t>
      </w:r>
      <w:r>
        <w:t>ServiceContinuity</w:t>
      </w:r>
      <w:r w:rsidRPr="00D3062E">
        <w:t>_</w:t>
      </w:r>
      <w:r>
        <w:rPr>
          <w:lang w:val="en-US"/>
        </w:rPr>
        <w:t>N</w:t>
      </w:r>
      <w:r>
        <w:t>egotiate</w:t>
      </w:r>
      <w:bookmarkEnd w:id="849"/>
      <w:bookmarkEnd w:id="850"/>
    </w:p>
    <w:p w14:paraId="49207C1F" w14:textId="77777777" w:rsidR="00B110B4" w:rsidRPr="00D3062E" w:rsidRDefault="00B110B4" w:rsidP="00B110B4">
      <w:pPr>
        <w:pStyle w:val="51"/>
      </w:pPr>
      <w:bookmarkStart w:id="851" w:name="_Toc164927986"/>
      <w:bookmarkStart w:id="852" w:name="_Toc168549789"/>
      <w:r w:rsidRPr="00D3062E">
        <w:t>5.</w:t>
      </w:r>
      <w:r>
        <w:t>9.</w:t>
      </w:r>
      <w:r w:rsidRPr="00D3062E">
        <w:t>2.</w:t>
      </w:r>
      <w:r>
        <w:t>4</w:t>
      </w:r>
      <w:r w:rsidRPr="00D3062E">
        <w:t>.1</w:t>
      </w:r>
      <w:r w:rsidRPr="00D3062E">
        <w:tab/>
        <w:t>General</w:t>
      </w:r>
      <w:bookmarkEnd w:id="851"/>
      <w:bookmarkEnd w:id="852"/>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853" w:name="_Toc164927987"/>
      <w:bookmarkStart w:id="854" w:name="_Toc168549790"/>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853"/>
      <w:bookmarkEnd w:id="854"/>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855" w:name="_MON_1774094411"/>
    <w:bookmarkEnd w:id="855"/>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1.5pt;height:125.5pt" o:ole="">
            <v:imagedata r:id="rId91" o:title=""/>
          </v:shape>
          <o:OLEObject Type="Embed" ProgID="Word.Document.8" ShapeID="_x0000_i1067" DrawAspect="Content" ObjectID="_1780413337"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856" w:name="_Toc164927988"/>
      <w:bookmarkStart w:id="857" w:name="_Toc168549791"/>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856"/>
      <w:bookmarkEnd w:id="857"/>
    </w:p>
    <w:p w14:paraId="7C526716" w14:textId="77777777" w:rsidR="00B110B4" w:rsidRPr="00D3062E" w:rsidRDefault="00B110B4" w:rsidP="00B110B4">
      <w:pPr>
        <w:pStyle w:val="51"/>
      </w:pPr>
      <w:bookmarkStart w:id="858" w:name="_Toc164927989"/>
      <w:bookmarkStart w:id="859" w:name="_Toc168549792"/>
      <w:r w:rsidRPr="00D3062E">
        <w:t>5.</w:t>
      </w:r>
      <w:r>
        <w:t>9.</w:t>
      </w:r>
      <w:r w:rsidRPr="00D3062E">
        <w:t>2.</w:t>
      </w:r>
      <w:r>
        <w:t>5</w:t>
      </w:r>
      <w:r w:rsidRPr="00D3062E">
        <w:t>.1</w:t>
      </w:r>
      <w:r w:rsidRPr="00D3062E">
        <w:tab/>
        <w:t>General</w:t>
      </w:r>
      <w:bookmarkEnd w:id="858"/>
      <w:bookmarkEnd w:id="859"/>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lastRenderedPageBreak/>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860" w:name="_Toc164927990"/>
      <w:bookmarkStart w:id="861" w:name="_Toc168549793"/>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860"/>
      <w:bookmarkEnd w:id="861"/>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862" w:name="_MON_1774094594"/>
    <w:bookmarkEnd w:id="862"/>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1.5pt;height:137.5pt" o:ole="">
            <v:imagedata r:id="rId93" o:title=""/>
          </v:shape>
          <o:OLEObject Type="Embed" ProgID="Word.Document.8" ShapeID="_x0000_i1068" DrawAspect="Content" ObjectID="_1780413338"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863" w:name="_Toc160649775"/>
      <w:bookmarkStart w:id="864" w:name="_Toc164927991"/>
      <w:bookmarkStart w:id="865" w:name="_Toc168549794"/>
      <w:r w:rsidRPr="00D3062E">
        <w:t>5.10</w:t>
      </w:r>
      <w:r w:rsidRPr="00D3062E">
        <w:tab/>
      </w:r>
      <w:r w:rsidRPr="00D3062E">
        <w:rPr>
          <w:lang w:val="en-US"/>
        </w:rPr>
        <w:t>NSCE_</w:t>
      </w:r>
      <w:r w:rsidRPr="00D3062E">
        <w:t>MultiSlicesOptimization</w:t>
      </w:r>
      <w:bookmarkEnd w:id="863"/>
      <w:bookmarkEnd w:id="864"/>
      <w:bookmarkEnd w:id="865"/>
    </w:p>
    <w:p w14:paraId="775D683A" w14:textId="77777777" w:rsidR="00311EA5" w:rsidRPr="00D3062E" w:rsidRDefault="00311EA5" w:rsidP="00311EA5">
      <w:pPr>
        <w:pStyle w:val="31"/>
        <w:rPr>
          <w:lang w:val="en-US" w:eastAsia="zh-CN"/>
        </w:rPr>
      </w:pPr>
      <w:bookmarkStart w:id="866" w:name="_Toc160649776"/>
      <w:bookmarkStart w:id="867" w:name="_Toc164927992"/>
      <w:bookmarkStart w:id="868" w:name="_Toc168549795"/>
      <w:r w:rsidRPr="00D3062E">
        <w:t>5.10.1</w:t>
      </w:r>
      <w:r w:rsidRPr="00D3062E">
        <w:tab/>
        <w:t>Service Description</w:t>
      </w:r>
      <w:bookmarkEnd w:id="866"/>
      <w:bookmarkEnd w:id="867"/>
      <w:bookmarkEnd w:id="868"/>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869" w:name="_Toc160649777"/>
      <w:bookmarkStart w:id="870" w:name="_Toc164927993"/>
      <w:bookmarkStart w:id="871" w:name="_Toc168549796"/>
      <w:r w:rsidRPr="00D3062E">
        <w:t>5.10.2</w:t>
      </w:r>
      <w:r w:rsidRPr="00D3062E">
        <w:tab/>
        <w:t>Service Operations</w:t>
      </w:r>
      <w:bookmarkEnd w:id="869"/>
      <w:bookmarkEnd w:id="870"/>
      <w:bookmarkEnd w:id="871"/>
    </w:p>
    <w:p w14:paraId="139B18A0" w14:textId="77777777" w:rsidR="00311EA5" w:rsidRPr="00D3062E" w:rsidRDefault="00311EA5" w:rsidP="00311EA5">
      <w:pPr>
        <w:pStyle w:val="41"/>
      </w:pPr>
      <w:bookmarkStart w:id="872" w:name="_Toc160649778"/>
      <w:bookmarkStart w:id="873" w:name="_Toc164927994"/>
      <w:bookmarkStart w:id="874" w:name="_Toc168549797"/>
      <w:r w:rsidRPr="00D3062E">
        <w:t>5.10.2.1</w:t>
      </w:r>
      <w:r w:rsidRPr="00D3062E">
        <w:tab/>
        <w:t>Introduction</w:t>
      </w:r>
      <w:bookmarkEnd w:id="872"/>
      <w:bookmarkEnd w:id="873"/>
      <w:bookmarkEnd w:id="874"/>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875" w:name="_Toc160649779"/>
      <w:bookmarkStart w:id="876" w:name="_Toc164927995"/>
      <w:bookmarkStart w:id="877" w:name="_Toc168549798"/>
      <w:r w:rsidRPr="00D3062E">
        <w:lastRenderedPageBreak/>
        <w:t>5.10.2.2</w:t>
      </w:r>
      <w:r w:rsidRPr="00D3062E">
        <w:tab/>
        <w:t>NSCE_MultiSlicesOptimization_Request</w:t>
      </w:r>
      <w:bookmarkEnd w:id="875"/>
      <w:bookmarkEnd w:id="876"/>
      <w:bookmarkEnd w:id="877"/>
    </w:p>
    <w:p w14:paraId="4AE00B24" w14:textId="77777777" w:rsidR="00311EA5" w:rsidRPr="00D3062E" w:rsidRDefault="00311EA5" w:rsidP="00311EA5">
      <w:pPr>
        <w:pStyle w:val="51"/>
      </w:pPr>
      <w:bookmarkStart w:id="878" w:name="_Toc160649780"/>
      <w:bookmarkStart w:id="879" w:name="_Toc164927996"/>
      <w:bookmarkStart w:id="880" w:name="_Toc168549799"/>
      <w:r w:rsidRPr="00D3062E">
        <w:t>5.10.2.2.1</w:t>
      </w:r>
      <w:r w:rsidRPr="00D3062E">
        <w:tab/>
        <w:t>General</w:t>
      </w:r>
      <w:bookmarkEnd w:id="878"/>
      <w:bookmarkEnd w:id="879"/>
      <w:bookmarkEnd w:id="880"/>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881" w:name="_Toc160649781"/>
      <w:bookmarkStart w:id="882" w:name="_Toc164927997"/>
      <w:bookmarkStart w:id="883" w:name="_Toc168549800"/>
      <w:r w:rsidRPr="00D3062E">
        <w:t>5.10.2.2.2</w:t>
      </w:r>
      <w:r w:rsidRPr="00D3062E">
        <w:tab/>
        <w:t>Multiple Slices Optimization Request</w:t>
      </w:r>
      <w:bookmarkEnd w:id="881"/>
      <w:bookmarkEnd w:id="882"/>
      <w:bookmarkEnd w:id="883"/>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pt;height:124.5pt;mso-width-percent:0;mso-height-percent:0;mso-width-percent:0;mso-height-percent:0" o:ole="">
            <v:imagedata r:id="rId95" o:title=""/>
          </v:shape>
          <o:OLEObject Type="Embed" ProgID="Word.Document.8" ShapeID="_x0000_i1069" DrawAspect="Content" ObjectID="_1780413339"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884" w:name="_Hlk159711933"/>
      <w:r w:rsidRPr="00D3062E">
        <w:rPr>
          <w:lang w:val="en-US" w:eastAsia="zh-CN"/>
        </w:rPr>
        <w:t xml:space="preserve">MultiSlicesOptReq </w:t>
      </w:r>
      <w:bookmarkEnd w:id="884"/>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885" w:name="_Toc160649782"/>
      <w:bookmarkStart w:id="886" w:name="_Toc164927998"/>
      <w:bookmarkStart w:id="887" w:name="_Toc168549801"/>
      <w:r w:rsidRPr="00D3062E">
        <w:t>5.11</w:t>
      </w:r>
      <w:r w:rsidRPr="00D3062E">
        <w:tab/>
      </w:r>
      <w:r w:rsidRPr="00D3062E">
        <w:rPr>
          <w:lang w:val="en-US"/>
        </w:rPr>
        <w:t>NSCE_NetworkSliceAdaptation</w:t>
      </w:r>
      <w:bookmarkEnd w:id="827"/>
      <w:bookmarkEnd w:id="828"/>
      <w:bookmarkEnd w:id="829"/>
      <w:bookmarkEnd w:id="885"/>
      <w:bookmarkEnd w:id="886"/>
      <w:bookmarkEnd w:id="887"/>
    </w:p>
    <w:p w14:paraId="5A77A4E6" w14:textId="77777777" w:rsidR="00311EA5" w:rsidRPr="00D3062E" w:rsidRDefault="00311EA5" w:rsidP="00311EA5">
      <w:pPr>
        <w:pStyle w:val="31"/>
      </w:pPr>
      <w:bookmarkStart w:id="888" w:name="_Toc160649783"/>
      <w:bookmarkStart w:id="889" w:name="_Toc164927999"/>
      <w:bookmarkStart w:id="890" w:name="_Toc168549802"/>
      <w:bookmarkStart w:id="891" w:name="_Toc157434544"/>
      <w:bookmarkStart w:id="892" w:name="_Toc157436259"/>
      <w:bookmarkStart w:id="893" w:name="_Toc157440099"/>
      <w:r w:rsidRPr="00D3062E">
        <w:t>5.11.1</w:t>
      </w:r>
      <w:r w:rsidRPr="00D3062E">
        <w:tab/>
        <w:t>Service Description</w:t>
      </w:r>
      <w:bookmarkEnd w:id="888"/>
      <w:bookmarkEnd w:id="889"/>
      <w:bookmarkEnd w:id="890"/>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894" w:name="_Toc160649784"/>
      <w:bookmarkStart w:id="895" w:name="_Toc164928000"/>
      <w:bookmarkStart w:id="896" w:name="_Toc168549803"/>
      <w:r w:rsidRPr="00D3062E">
        <w:t>5.11.2</w:t>
      </w:r>
      <w:r w:rsidRPr="00D3062E">
        <w:tab/>
        <w:t>Service Operations</w:t>
      </w:r>
      <w:bookmarkEnd w:id="894"/>
      <w:bookmarkEnd w:id="895"/>
      <w:bookmarkEnd w:id="896"/>
    </w:p>
    <w:p w14:paraId="748FBE1B" w14:textId="77777777" w:rsidR="00311EA5" w:rsidRPr="00D3062E" w:rsidRDefault="00311EA5" w:rsidP="00311EA5">
      <w:pPr>
        <w:pStyle w:val="41"/>
      </w:pPr>
      <w:bookmarkStart w:id="897" w:name="_Toc160649785"/>
      <w:bookmarkStart w:id="898" w:name="_Toc164928001"/>
      <w:bookmarkStart w:id="899" w:name="_Toc168549804"/>
      <w:bookmarkStart w:id="900" w:name="_Toc157434545"/>
      <w:bookmarkStart w:id="901" w:name="_Toc157436260"/>
      <w:bookmarkStart w:id="902" w:name="_Toc157440100"/>
      <w:bookmarkEnd w:id="891"/>
      <w:bookmarkEnd w:id="892"/>
      <w:bookmarkEnd w:id="893"/>
      <w:r w:rsidRPr="00D3062E">
        <w:t>5.11.2.1</w:t>
      </w:r>
      <w:r w:rsidRPr="00D3062E">
        <w:tab/>
        <w:t>Introduction</w:t>
      </w:r>
      <w:bookmarkEnd w:id="897"/>
      <w:bookmarkEnd w:id="898"/>
      <w:bookmarkEnd w:id="899"/>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lastRenderedPageBreak/>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903" w:name="_Toc160649786"/>
      <w:bookmarkStart w:id="904" w:name="_Toc164928002"/>
      <w:bookmarkStart w:id="905" w:name="_Toc168549805"/>
      <w:r w:rsidRPr="00D3062E">
        <w:t>5.11.2.2</w:t>
      </w:r>
      <w:r w:rsidRPr="00D3062E">
        <w:tab/>
        <w:t>Network_slice_adaptation</w:t>
      </w:r>
      <w:bookmarkEnd w:id="900"/>
      <w:bookmarkEnd w:id="901"/>
      <w:bookmarkEnd w:id="902"/>
      <w:bookmarkEnd w:id="903"/>
      <w:bookmarkEnd w:id="904"/>
      <w:bookmarkEnd w:id="905"/>
    </w:p>
    <w:p w14:paraId="001B67EB" w14:textId="77777777" w:rsidR="009A4BE1" w:rsidRPr="00D3062E" w:rsidRDefault="009A4BE1" w:rsidP="009A4BE1">
      <w:pPr>
        <w:pStyle w:val="51"/>
      </w:pPr>
      <w:bookmarkStart w:id="906" w:name="_Toc157434546"/>
      <w:bookmarkStart w:id="907" w:name="_Toc157436261"/>
      <w:bookmarkStart w:id="908" w:name="_Toc157440101"/>
      <w:bookmarkStart w:id="909" w:name="_Toc160649787"/>
      <w:bookmarkStart w:id="910" w:name="_Toc164928003"/>
      <w:bookmarkStart w:id="911" w:name="_Toc168549806"/>
      <w:r w:rsidRPr="00D3062E">
        <w:t>5.11.2.2.1</w:t>
      </w:r>
      <w:r w:rsidRPr="00D3062E">
        <w:tab/>
        <w:t>General</w:t>
      </w:r>
      <w:bookmarkEnd w:id="906"/>
      <w:bookmarkEnd w:id="907"/>
      <w:bookmarkEnd w:id="908"/>
      <w:bookmarkEnd w:id="909"/>
      <w:bookmarkEnd w:id="910"/>
      <w:bookmarkEnd w:id="911"/>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912" w:name="_Toc160649789"/>
      <w:bookmarkStart w:id="913" w:name="_Toc164928004"/>
      <w:bookmarkStart w:id="914" w:name="_Toc168549807"/>
      <w:r w:rsidRPr="00D3062E">
        <w:t>5.11.2.2.2</w:t>
      </w:r>
      <w:r w:rsidRPr="00D3062E">
        <w:tab/>
        <w:t>Network Slice Adaptation Request</w:t>
      </w:r>
      <w:bookmarkEnd w:id="912"/>
      <w:bookmarkEnd w:id="913"/>
      <w:bookmarkEnd w:id="914"/>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pt;height:124.5pt;mso-width-percent:0;mso-height-percent:0;mso-width-percent:0;mso-height-percent:0" o:ole="">
            <v:imagedata r:id="rId97" o:title=""/>
          </v:shape>
          <o:OLEObject Type="Embed" ProgID="Word.Document.8" ShapeID="_x0000_i1070" DrawAspect="Content" ObjectID="_1780413340"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915"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lastRenderedPageBreak/>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916" w:name="_Toc160649790"/>
      <w:bookmarkStart w:id="917" w:name="_Toc164928005"/>
      <w:bookmarkStart w:id="918" w:name="_Toc168549808"/>
      <w:bookmarkEnd w:id="915"/>
      <w:r w:rsidRPr="00D3062E">
        <w:t>5.11.2.3</w:t>
      </w:r>
      <w:r w:rsidRPr="00D3062E">
        <w:tab/>
      </w:r>
      <w:r w:rsidRPr="00D3062E">
        <w:rPr>
          <w:lang w:val="en-US"/>
        </w:rPr>
        <w:t>NSCE_NetworkSliceAdaptation_Notify</w:t>
      </w:r>
      <w:bookmarkEnd w:id="916"/>
      <w:bookmarkEnd w:id="917"/>
      <w:bookmarkEnd w:id="918"/>
    </w:p>
    <w:p w14:paraId="62042703" w14:textId="77777777" w:rsidR="00311EA5" w:rsidRPr="00D3062E" w:rsidRDefault="00311EA5" w:rsidP="00311EA5">
      <w:pPr>
        <w:pStyle w:val="51"/>
      </w:pPr>
      <w:bookmarkStart w:id="919" w:name="_Toc160649791"/>
      <w:bookmarkStart w:id="920" w:name="_Toc164928006"/>
      <w:bookmarkStart w:id="921" w:name="_Toc168549809"/>
      <w:r w:rsidRPr="00D3062E">
        <w:t>5.11.2.3.1</w:t>
      </w:r>
      <w:r w:rsidRPr="00D3062E">
        <w:tab/>
        <w:t>General</w:t>
      </w:r>
      <w:bookmarkEnd w:id="919"/>
      <w:bookmarkEnd w:id="920"/>
      <w:bookmarkEnd w:id="921"/>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922" w:name="_Toc160649792"/>
      <w:bookmarkStart w:id="923" w:name="_Toc164928007"/>
      <w:bookmarkStart w:id="924" w:name="_Toc168549810"/>
      <w:r w:rsidRPr="00D3062E">
        <w:t>5.11.2.3.2</w:t>
      </w:r>
      <w:r w:rsidRPr="00D3062E">
        <w:tab/>
        <w:t xml:space="preserve">Network Slice Adaptation Status </w:t>
      </w:r>
      <w:r w:rsidRPr="00D3062E">
        <w:rPr>
          <w:lang w:val="en-US"/>
        </w:rPr>
        <w:t>Notification</w:t>
      </w:r>
      <w:bookmarkEnd w:id="922"/>
      <w:bookmarkEnd w:id="923"/>
      <w:bookmarkEnd w:id="924"/>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925" w:name="_MON_1768492208"/>
    <w:bookmarkEnd w:id="925"/>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pt;height:137.5pt" o:ole="">
            <v:imagedata r:id="rId99" o:title=""/>
          </v:shape>
          <o:OLEObject Type="Embed" ProgID="Word.Document.8" ShapeID="_x0000_i1071" DrawAspect="Content" ObjectID="_1780413341"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926" w:name="_Toc157434548"/>
      <w:bookmarkStart w:id="927" w:name="_Toc157436263"/>
      <w:bookmarkStart w:id="928" w:name="_Toc157440103"/>
      <w:bookmarkStart w:id="929" w:name="_Toc160649793"/>
      <w:bookmarkStart w:id="930" w:name="_Toc164928008"/>
      <w:bookmarkStart w:id="931" w:name="_Toc168549811"/>
      <w:r w:rsidRPr="00D3062E">
        <w:t>5.12</w:t>
      </w:r>
      <w:r w:rsidRPr="00D3062E">
        <w:tab/>
      </w:r>
      <w:r w:rsidRPr="00D3062E">
        <w:rPr>
          <w:lang w:val="en-US"/>
        </w:rPr>
        <w:t>NSCE_SliceCommService</w:t>
      </w:r>
      <w:bookmarkEnd w:id="926"/>
      <w:bookmarkEnd w:id="927"/>
      <w:bookmarkEnd w:id="928"/>
      <w:bookmarkEnd w:id="929"/>
      <w:bookmarkEnd w:id="930"/>
      <w:bookmarkEnd w:id="931"/>
    </w:p>
    <w:p w14:paraId="2CD1A70F" w14:textId="77777777" w:rsidR="00091209" w:rsidRPr="00D3062E" w:rsidRDefault="00091209" w:rsidP="00091209">
      <w:pPr>
        <w:pStyle w:val="31"/>
      </w:pPr>
      <w:bookmarkStart w:id="932" w:name="_Toc157434549"/>
      <w:bookmarkStart w:id="933" w:name="_Toc157436264"/>
      <w:bookmarkStart w:id="934" w:name="_Toc157440104"/>
      <w:bookmarkStart w:id="935" w:name="_Toc160649794"/>
      <w:bookmarkStart w:id="936" w:name="_Toc164928009"/>
      <w:bookmarkStart w:id="937" w:name="_Toc168549812"/>
      <w:r w:rsidRPr="00D3062E">
        <w:t>5.12.1</w:t>
      </w:r>
      <w:r w:rsidRPr="00D3062E">
        <w:tab/>
        <w:t>Service Description</w:t>
      </w:r>
      <w:bookmarkEnd w:id="932"/>
      <w:bookmarkEnd w:id="933"/>
      <w:bookmarkEnd w:id="934"/>
      <w:bookmarkEnd w:id="935"/>
      <w:bookmarkEnd w:id="936"/>
      <w:bookmarkEnd w:id="937"/>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938" w:name="_Toc160649795"/>
      <w:bookmarkStart w:id="939" w:name="_Toc164928010"/>
      <w:bookmarkStart w:id="940" w:name="_Toc168549813"/>
      <w:bookmarkStart w:id="941" w:name="_Toc157434550"/>
      <w:bookmarkStart w:id="942" w:name="_Toc157436265"/>
      <w:bookmarkStart w:id="943" w:name="_Toc157440105"/>
      <w:r w:rsidRPr="00D3062E">
        <w:lastRenderedPageBreak/>
        <w:t>5.12.2</w:t>
      </w:r>
      <w:r w:rsidRPr="00D3062E">
        <w:tab/>
        <w:t>Service Operations</w:t>
      </w:r>
      <w:bookmarkEnd w:id="938"/>
      <w:bookmarkEnd w:id="939"/>
      <w:bookmarkEnd w:id="940"/>
    </w:p>
    <w:p w14:paraId="724A3DEB" w14:textId="77777777" w:rsidR="00091209" w:rsidRPr="00D3062E" w:rsidRDefault="00091209" w:rsidP="00091209">
      <w:pPr>
        <w:pStyle w:val="41"/>
      </w:pPr>
      <w:bookmarkStart w:id="944" w:name="_Toc160649796"/>
      <w:bookmarkStart w:id="945" w:name="_Toc164928011"/>
      <w:bookmarkStart w:id="946" w:name="_Toc168549814"/>
      <w:r w:rsidRPr="00D3062E">
        <w:t>5.12.2.1</w:t>
      </w:r>
      <w:r w:rsidRPr="00D3062E">
        <w:tab/>
        <w:t>Introduction</w:t>
      </w:r>
      <w:bookmarkEnd w:id="941"/>
      <w:bookmarkEnd w:id="942"/>
      <w:bookmarkEnd w:id="943"/>
      <w:bookmarkEnd w:id="944"/>
      <w:bookmarkEnd w:id="945"/>
      <w:bookmarkEnd w:id="946"/>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947" w:name="_Toc157434551"/>
      <w:bookmarkStart w:id="948" w:name="_Toc157436266"/>
      <w:bookmarkStart w:id="949" w:name="_Toc157440106"/>
      <w:bookmarkStart w:id="950" w:name="_Toc160649797"/>
      <w:bookmarkStart w:id="951" w:name="_Toc164928012"/>
      <w:bookmarkStart w:id="952" w:name="_Toc168549815"/>
      <w:r w:rsidRPr="00D3062E">
        <w:t>5.12.2.2</w:t>
      </w:r>
      <w:r w:rsidRPr="00D3062E">
        <w:tab/>
      </w:r>
      <w:r w:rsidRPr="00D3062E">
        <w:rPr>
          <w:lang w:val="en-US"/>
        </w:rPr>
        <w:t>NSCE_SliceCommService</w:t>
      </w:r>
      <w:r w:rsidRPr="00D3062E">
        <w:t>_Create</w:t>
      </w:r>
      <w:bookmarkEnd w:id="947"/>
      <w:bookmarkEnd w:id="948"/>
      <w:bookmarkEnd w:id="949"/>
      <w:bookmarkEnd w:id="950"/>
      <w:bookmarkEnd w:id="951"/>
      <w:bookmarkEnd w:id="952"/>
    </w:p>
    <w:p w14:paraId="0C8FAE35" w14:textId="77777777" w:rsidR="00091209" w:rsidRPr="00D3062E" w:rsidRDefault="00091209" w:rsidP="00091209">
      <w:pPr>
        <w:pStyle w:val="51"/>
      </w:pPr>
      <w:bookmarkStart w:id="953" w:name="_Toc157434552"/>
      <w:bookmarkStart w:id="954" w:name="_Toc157436267"/>
      <w:bookmarkStart w:id="955" w:name="_Toc157440107"/>
      <w:bookmarkStart w:id="956" w:name="_Toc160649798"/>
      <w:bookmarkStart w:id="957" w:name="_Toc164928013"/>
      <w:bookmarkStart w:id="958" w:name="_Toc168549816"/>
      <w:r w:rsidRPr="00D3062E">
        <w:t>5.12.2.2.1</w:t>
      </w:r>
      <w:r w:rsidRPr="00D3062E">
        <w:tab/>
        <w:t>General</w:t>
      </w:r>
      <w:bookmarkEnd w:id="953"/>
      <w:bookmarkEnd w:id="954"/>
      <w:bookmarkEnd w:id="955"/>
      <w:bookmarkEnd w:id="956"/>
      <w:bookmarkEnd w:id="957"/>
      <w:bookmarkEnd w:id="958"/>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959" w:name="_Toc157434553"/>
      <w:bookmarkStart w:id="960" w:name="_Toc157436268"/>
      <w:bookmarkStart w:id="961" w:name="_Toc157440108"/>
      <w:bookmarkStart w:id="962" w:name="_Toc160649799"/>
      <w:bookmarkStart w:id="963" w:name="_Toc164928014"/>
      <w:bookmarkStart w:id="964" w:name="_Toc168549817"/>
      <w:r w:rsidRPr="00D3062E">
        <w:t>5.12.2.2.2</w:t>
      </w:r>
      <w:r w:rsidRPr="00D3062E">
        <w:tab/>
        <w:t>Slice Related Communication Service Creation</w:t>
      </w:r>
      <w:bookmarkEnd w:id="959"/>
      <w:bookmarkEnd w:id="960"/>
      <w:bookmarkEnd w:id="961"/>
      <w:bookmarkEnd w:id="962"/>
      <w:bookmarkEnd w:id="963"/>
      <w:bookmarkEnd w:id="964"/>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8pt;height:126pt;mso-width-percent:0;mso-height-percent:0;mso-width-percent:0;mso-height-percent:0" o:ole="">
            <v:imagedata r:id="rId101" o:title=""/>
          </v:shape>
          <o:OLEObject Type="Embed" ProgID="Word.Document.8" ShapeID="_x0000_i1072" DrawAspect="Content" ObjectID="_1780413342"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965" w:name="_Toc157434554"/>
      <w:bookmarkStart w:id="966" w:name="_Toc157436269"/>
      <w:bookmarkStart w:id="967" w:name="_Toc157440109"/>
      <w:bookmarkStart w:id="968" w:name="_Toc160649800"/>
      <w:bookmarkStart w:id="969" w:name="_Toc164928015"/>
      <w:bookmarkStart w:id="970" w:name="_Toc168549818"/>
      <w:r w:rsidRPr="00D3062E">
        <w:t>5.12.2.3</w:t>
      </w:r>
      <w:r w:rsidRPr="00D3062E">
        <w:tab/>
      </w:r>
      <w:r w:rsidRPr="00D3062E">
        <w:rPr>
          <w:lang w:val="en-US"/>
        </w:rPr>
        <w:t>NSCE_SliceCommService</w:t>
      </w:r>
      <w:r w:rsidRPr="00D3062E">
        <w:t>_Reconfigure</w:t>
      </w:r>
      <w:bookmarkEnd w:id="965"/>
      <w:bookmarkEnd w:id="966"/>
      <w:bookmarkEnd w:id="967"/>
      <w:bookmarkEnd w:id="968"/>
      <w:bookmarkEnd w:id="969"/>
      <w:bookmarkEnd w:id="970"/>
    </w:p>
    <w:p w14:paraId="470B38DB" w14:textId="77777777" w:rsidR="00091209" w:rsidRPr="00D3062E" w:rsidRDefault="00091209" w:rsidP="00091209">
      <w:pPr>
        <w:pStyle w:val="51"/>
      </w:pPr>
      <w:bookmarkStart w:id="971" w:name="_Toc157434555"/>
      <w:bookmarkStart w:id="972" w:name="_Toc157436270"/>
      <w:bookmarkStart w:id="973" w:name="_Toc157440110"/>
      <w:bookmarkStart w:id="974" w:name="_Toc160649801"/>
      <w:bookmarkStart w:id="975" w:name="_Toc164928016"/>
      <w:bookmarkStart w:id="976" w:name="_Toc168549819"/>
      <w:r w:rsidRPr="00D3062E">
        <w:t>5.12.2.3.1</w:t>
      </w:r>
      <w:r w:rsidRPr="00D3062E">
        <w:tab/>
        <w:t>General</w:t>
      </w:r>
      <w:bookmarkEnd w:id="971"/>
      <w:bookmarkEnd w:id="972"/>
      <w:bookmarkEnd w:id="973"/>
      <w:bookmarkEnd w:id="974"/>
      <w:bookmarkEnd w:id="975"/>
      <w:bookmarkEnd w:id="976"/>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977" w:name="_Toc160649802"/>
      <w:bookmarkStart w:id="978" w:name="_Toc164928017"/>
      <w:bookmarkStart w:id="979" w:name="_Toc168549820"/>
      <w:bookmarkStart w:id="980" w:name="_Toc157434557"/>
      <w:bookmarkStart w:id="981" w:name="_Toc157436272"/>
      <w:bookmarkStart w:id="982" w:name="_Toc157440112"/>
      <w:r w:rsidRPr="00D3062E">
        <w:t>5.12.2.3.2</w:t>
      </w:r>
      <w:r w:rsidRPr="00D3062E">
        <w:tab/>
        <w:t>Slice Related Communication Service Reconfiguration</w:t>
      </w:r>
      <w:bookmarkEnd w:id="977"/>
      <w:bookmarkEnd w:id="978"/>
      <w:bookmarkEnd w:id="979"/>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8pt;height:157.5pt;mso-width-percent:0;mso-height-percent:0;mso-width-percent:0;mso-height-percent:0" o:ole="">
            <v:imagedata r:id="rId103" o:title=""/>
          </v:shape>
          <o:OLEObject Type="Embed" ProgID="Word.Document.8" ShapeID="_x0000_i1073" DrawAspect="Content" ObjectID="_1780413343"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983" w:name="_Toc160649803"/>
      <w:bookmarkStart w:id="984" w:name="_Toc164928018"/>
      <w:bookmarkStart w:id="985" w:name="_Toc168549821"/>
      <w:r w:rsidRPr="00D3062E">
        <w:lastRenderedPageBreak/>
        <w:t>5.12.2.4</w:t>
      </w:r>
      <w:r w:rsidRPr="00D3062E">
        <w:tab/>
      </w:r>
      <w:r w:rsidRPr="00D3062E">
        <w:rPr>
          <w:lang w:val="en-US"/>
        </w:rPr>
        <w:t>NSCE_SliceCommService</w:t>
      </w:r>
      <w:r w:rsidRPr="00D3062E">
        <w:t>_</w:t>
      </w:r>
      <w:r w:rsidRPr="00D3062E">
        <w:rPr>
          <w:lang w:val="en-US"/>
        </w:rPr>
        <w:t>Disengage</w:t>
      </w:r>
      <w:bookmarkEnd w:id="980"/>
      <w:bookmarkEnd w:id="981"/>
      <w:bookmarkEnd w:id="982"/>
      <w:bookmarkEnd w:id="983"/>
      <w:bookmarkEnd w:id="984"/>
      <w:bookmarkEnd w:id="985"/>
    </w:p>
    <w:p w14:paraId="73D6F894" w14:textId="77777777" w:rsidR="00091209" w:rsidRPr="00D3062E" w:rsidRDefault="00091209" w:rsidP="00091209">
      <w:pPr>
        <w:pStyle w:val="51"/>
      </w:pPr>
      <w:bookmarkStart w:id="986" w:name="_Toc157434558"/>
      <w:bookmarkStart w:id="987" w:name="_Toc157436273"/>
      <w:bookmarkStart w:id="988" w:name="_Toc157440113"/>
      <w:bookmarkStart w:id="989" w:name="_Toc160649804"/>
      <w:bookmarkStart w:id="990" w:name="_Toc164928019"/>
      <w:bookmarkStart w:id="991" w:name="_Toc168549822"/>
      <w:r w:rsidRPr="00D3062E">
        <w:t>5.12.2.4.1</w:t>
      </w:r>
      <w:r w:rsidRPr="00D3062E">
        <w:tab/>
        <w:t>General</w:t>
      </w:r>
      <w:bookmarkEnd w:id="986"/>
      <w:bookmarkEnd w:id="987"/>
      <w:bookmarkEnd w:id="988"/>
      <w:bookmarkEnd w:id="989"/>
      <w:bookmarkEnd w:id="990"/>
      <w:bookmarkEnd w:id="991"/>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992" w:name="_Toc157434559"/>
      <w:bookmarkStart w:id="993" w:name="_Toc157436274"/>
      <w:bookmarkStart w:id="994" w:name="_Toc157440114"/>
      <w:bookmarkStart w:id="995" w:name="_Toc160649805"/>
      <w:bookmarkStart w:id="996" w:name="_Toc164928020"/>
      <w:bookmarkStart w:id="997" w:name="_Toc168549823"/>
      <w:bookmarkStart w:id="998" w:name="_Toc90661423"/>
      <w:bookmarkStart w:id="999" w:name="_Toc138754924"/>
      <w:bookmarkStart w:id="1000" w:name="_Toc151885628"/>
      <w:bookmarkStart w:id="1001" w:name="_Toc152075693"/>
      <w:bookmarkStart w:id="1002" w:name="_Toc153793408"/>
      <w:bookmarkStart w:id="1003" w:name="_Toc157434560"/>
      <w:bookmarkStart w:id="1004" w:name="_Toc157436275"/>
      <w:bookmarkStart w:id="1005" w:name="_Toc157440115"/>
      <w:r w:rsidRPr="00D3062E">
        <w:t>5.12.2.4.2</w:t>
      </w:r>
      <w:r w:rsidRPr="00D3062E">
        <w:tab/>
        <w:t xml:space="preserve">Slice Related Communication Service </w:t>
      </w:r>
      <w:r w:rsidRPr="00D3062E">
        <w:rPr>
          <w:lang w:val="en-US"/>
        </w:rPr>
        <w:t>Disengagement</w:t>
      </w:r>
      <w:bookmarkEnd w:id="992"/>
      <w:bookmarkEnd w:id="993"/>
      <w:bookmarkEnd w:id="994"/>
      <w:bookmarkEnd w:id="995"/>
      <w:bookmarkEnd w:id="996"/>
      <w:bookmarkEnd w:id="997"/>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8pt;height:127.5pt;mso-width-percent:0;mso-height-percent:0;mso-width-percent:0;mso-height-percent:0" o:ole="">
            <v:imagedata r:id="rId105" o:title=""/>
          </v:shape>
          <o:OLEObject Type="Embed" ProgID="Word.Document.8" ShapeID="_x0000_i1074" DrawAspect="Content" ObjectID="_1780413344"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1006" w:name="_Toc160649806"/>
      <w:bookmarkStart w:id="1007" w:name="_Toc164928021"/>
      <w:bookmarkStart w:id="1008" w:name="_Toc168549824"/>
      <w:r w:rsidRPr="00D3062E">
        <w:t>5.13</w:t>
      </w:r>
      <w:r w:rsidRPr="00D3062E">
        <w:tab/>
        <w:t>NSCE_InterPLMNContinuity</w:t>
      </w:r>
      <w:bookmarkEnd w:id="1006"/>
      <w:bookmarkEnd w:id="1007"/>
      <w:bookmarkEnd w:id="1008"/>
    </w:p>
    <w:p w14:paraId="261FFEE2" w14:textId="77777777" w:rsidR="00D3062E" w:rsidRPr="00D3062E" w:rsidRDefault="00D3062E" w:rsidP="00D3062E">
      <w:pPr>
        <w:pStyle w:val="31"/>
      </w:pPr>
      <w:bookmarkStart w:id="1009" w:name="_Toc160649807"/>
      <w:bookmarkStart w:id="1010" w:name="_Toc164928022"/>
      <w:bookmarkStart w:id="1011" w:name="_Toc168549825"/>
      <w:r w:rsidRPr="00D3062E">
        <w:t>5.13.1</w:t>
      </w:r>
      <w:r w:rsidRPr="00D3062E">
        <w:tab/>
        <w:t>Service Description</w:t>
      </w:r>
      <w:bookmarkEnd w:id="1009"/>
      <w:bookmarkEnd w:id="1010"/>
      <w:bookmarkEnd w:id="1011"/>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1012" w:name="_Toc160649808"/>
      <w:bookmarkStart w:id="1013" w:name="_Toc164928023"/>
      <w:bookmarkStart w:id="1014" w:name="_Toc168549826"/>
      <w:r w:rsidRPr="00D3062E">
        <w:t>5.13.2</w:t>
      </w:r>
      <w:r w:rsidRPr="00D3062E">
        <w:tab/>
        <w:t>Service Operations</w:t>
      </w:r>
      <w:bookmarkEnd w:id="1012"/>
      <w:bookmarkEnd w:id="1013"/>
      <w:bookmarkEnd w:id="1014"/>
    </w:p>
    <w:p w14:paraId="4EB851B9" w14:textId="77777777" w:rsidR="00D3062E" w:rsidRPr="00D3062E" w:rsidRDefault="00D3062E" w:rsidP="00D3062E">
      <w:pPr>
        <w:pStyle w:val="41"/>
      </w:pPr>
      <w:bookmarkStart w:id="1015" w:name="_Toc160649809"/>
      <w:bookmarkStart w:id="1016" w:name="_Toc164928024"/>
      <w:bookmarkStart w:id="1017" w:name="_Toc168549827"/>
      <w:r w:rsidRPr="00D3062E">
        <w:t>5.13.2.1</w:t>
      </w:r>
      <w:r w:rsidRPr="00D3062E">
        <w:tab/>
        <w:t>Introduction</w:t>
      </w:r>
      <w:bookmarkEnd w:id="1015"/>
      <w:bookmarkEnd w:id="1016"/>
      <w:bookmarkEnd w:id="1017"/>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1018" w:name="_Toc160649810"/>
      <w:bookmarkStart w:id="1019" w:name="_Toc164928025"/>
      <w:bookmarkStart w:id="1020" w:name="_Toc168549828"/>
      <w:r w:rsidRPr="00D3062E">
        <w:t>5.13.2.2</w:t>
      </w:r>
      <w:r w:rsidRPr="00D3062E">
        <w:tab/>
        <w:t>NSCE_InterPLMNContinuity_</w:t>
      </w:r>
      <w:r w:rsidRPr="00D3062E">
        <w:rPr>
          <w:lang w:val="en-US"/>
        </w:rPr>
        <w:t>Request</w:t>
      </w:r>
      <w:bookmarkEnd w:id="1018"/>
      <w:bookmarkEnd w:id="1019"/>
      <w:bookmarkEnd w:id="1020"/>
    </w:p>
    <w:p w14:paraId="0AEB8EBB" w14:textId="77777777" w:rsidR="00D3062E" w:rsidRPr="00D3062E" w:rsidRDefault="00D3062E" w:rsidP="00D3062E">
      <w:pPr>
        <w:pStyle w:val="51"/>
      </w:pPr>
      <w:bookmarkStart w:id="1021" w:name="_Toc160649811"/>
      <w:bookmarkStart w:id="1022" w:name="_Toc164928026"/>
      <w:bookmarkStart w:id="1023" w:name="_Toc168549829"/>
      <w:r w:rsidRPr="00D3062E">
        <w:t>5.13.2.2.1</w:t>
      </w:r>
      <w:r w:rsidRPr="00D3062E">
        <w:tab/>
        <w:t>General</w:t>
      </w:r>
      <w:bookmarkEnd w:id="1021"/>
      <w:bookmarkEnd w:id="1022"/>
      <w:bookmarkEnd w:id="1023"/>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1024" w:name="_Toc160649812"/>
      <w:bookmarkStart w:id="1025" w:name="_Toc164928027"/>
      <w:bookmarkStart w:id="1026" w:name="_Toc168549830"/>
      <w:r w:rsidRPr="00D3062E">
        <w:t>5.13.2.2.2</w:t>
      </w:r>
      <w:r w:rsidRPr="00D3062E">
        <w:tab/>
        <w:t>Inter-PLMN Application Service Continuity</w:t>
      </w:r>
      <w:r w:rsidRPr="00D3062E">
        <w:rPr>
          <w:rFonts w:cs="Courier New"/>
          <w:szCs w:val="16"/>
        </w:rPr>
        <w:t xml:space="preserve"> Request</w:t>
      </w:r>
      <w:bookmarkEnd w:id="1024"/>
      <w:bookmarkEnd w:id="1025"/>
      <w:bookmarkEnd w:id="1026"/>
    </w:p>
    <w:p w14:paraId="793FC7EB" w14:textId="4503FBF4" w:rsidR="00B110B4" w:rsidRPr="00D3062E" w:rsidRDefault="00B110B4" w:rsidP="00B110B4">
      <w:bookmarkStart w:id="1027"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pt;height:124.5pt" o:ole="">
            <v:imagedata r:id="rId107" o:title=""/>
          </v:shape>
          <o:OLEObject Type="Embed" ProgID="Word.Document.8" ShapeID="_x0000_i1075" DrawAspect="Content" ObjectID="_1780413345"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1028" w:name="_Toc164928028"/>
      <w:bookmarkStart w:id="1029" w:name="_Toc168549831"/>
      <w:r w:rsidRPr="00D3062E">
        <w:t>5.13.2.3</w:t>
      </w:r>
      <w:r w:rsidRPr="00D3062E">
        <w:tab/>
        <w:t>NSCE_InterPLMNContinuity_Notify</w:t>
      </w:r>
      <w:bookmarkEnd w:id="1027"/>
      <w:bookmarkEnd w:id="1028"/>
      <w:bookmarkEnd w:id="1029"/>
    </w:p>
    <w:p w14:paraId="43743955" w14:textId="77777777" w:rsidR="00D3062E" w:rsidRPr="00D3062E" w:rsidRDefault="00D3062E" w:rsidP="00D3062E">
      <w:pPr>
        <w:pStyle w:val="51"/>
      </w:pPr>
      <w:bookmarkStart w:id="1030" w:name="_Toc160649814"/>
      <w:bookmarkStart w:id="1031" w:name="_Toc164928029"/>
      <w:bookmarkStart w:id="1032" w:name="_Toc168549832"/>
      <w:r w:rsidRPr="00D3062E">
        <w:t>5.13.2.3.1</w:t>
      </w:r>
      <w:r w:rsidRPr="00D3062E">
        <w:tab/>
        <w:t>General</w:t>
      </w:r>
      <w:bookmarkEnd w:id="1030"/>
      <w:bookmarkEnd w:id="1031"/>
      <w:bookmarkEnd w:id="1032"/>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1033" w:name="_Toc160649815"/>
      <w:bookmarkStart w:id="1034" w:name="_Toc164928030"/>
      <w:bookmarkStart w:id="1035" w:name="_Toc168549833"/>
      <w:r w:rsidRPr="00D3062E">
        <w:lastRenderedPageBreak/>
        <w:t>5.13.2.3.2</w:t>
      </w:r>
      <w:r w:rsidRPr="00D3062E">
        <w:tab/>
      </w:r>
      <w:r w:rsidRPr="00D3062E">
        <w:rPr>
          <w:lang w:val="en-US"/>
        </w:rPr>
        <w:t>I</w:t>
      </w:r>
      <w:r w:rsidRPr="00D3062E">
        <w:t>nter-PLMN Service Continuity</w:t>
      </w:r>
      <w:r w:rsidRPr="00D3062E">
        <w:rPr>
          <w:lang w:val="en-US"/>
        </w:rPr>
        <w:t xml:space="preserve"> Notification</w:t>
      </w:r>
      <w:bookmarkEnd w:id="1033"/>
      <w:bookmarkEnd w:id="1034"/>
      <w:bookmarkEnd w:id="1035"/>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1036" w:name="_MON_1769856199"/>
    <w:bookmarkEnd w:id="1036"/>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pt;height:138.5pt" o:ole="">
            <v:imagedata r:id="rId109" o:title=""/>
          </v:shape>
          <o:OLEObject Type="Embed" ProgID="Word.Document.8" ShapeID="_x0000_i1076" DrawAspect="Content" ObjectID="_1780413346"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1037" w:name="_Toc160649816"/>
      <w:bookmarkStart w:id="1038" w:name="_Toc164928031"/>
      <w:bookmarkStart w:id="1039" w:name="_Toc168549834"/>
      <w:r w:rsidRPr="00D3062E">
        <w:t>5.14</w:t>
      </w:r>
      <w:r w:rsidRPr="00D3062E">
        <w:tab/>
      </w:r>
      <w:bookmarkEnd w:id="998"/>
      <w:bookmarkEnd w:id="999"/>
      <w:bookmarkEnd w:id="1000"/>
      <w:bookmarkEnd w:id="1001"/>
      <w:bookmarkEnd w:id="1002"/>
      <w:r w:rsidR="002E1025" w:rsidRPr="00D3062E">
        <w:t>NSCE_NSDiagnostics</w:t>
      </w:r>
      <w:bookmarkEnd w:id="1003"/>
      <w:bookmarkEnd w:id="1004"/>
      <w:bookmarkEnd w:id="1005"/>
      <w:bookmarkEnd w:id="1037"/>
      <w:bookmarkEnd w:id="1038"/>
      <w:bookmarkEnd w:id="1039"/>
    </w:p>
    <w:p w14:paraId="1D90DEDC" w14:textId="77777777" w:rsidR="00FF7103" w:rsidRPr="00D3062E" w:rsidRDefault="00FF7103" w:rsidP="00B13605">
      <w:pPr>
        <w:pStyle w:val="31"/>
      </w:pPr>
      <w:bookmarkStart w:id="1040" w:name="_Toc90661425"/>
      <w:bookmarkStart w:id="1041" w:name="_Toc138754926"/>
      <w:bookmarkStart w:id="1042" w:name="_Toc151885630"/>
      <w:bookmarkStart w:id="1043" w:name="_Toc152075695"/>
      <w:bookmarkStart w:id="1044" w:name="_Toc153793410"/>
      <w:bookmarkStart w:id="1045" w:name="_Toc157434561"/>
      <w:bookmarkStart w:id="1046" w:name="_Toc157436276"/>
      <w:bookmarkStart w:id="1047" w:name="_Toc157440116"/>
      <w:bookmarkStart w:id="1048" w:name="_Toc160649817"/>
      <w:bookmarkStart w:id="1049" w:name="_Toc164928032"/>
      <w:bookmarkStart w:id="1050" w:name="_Toc168549835"/>
      <w:r w:rsidRPr="00D3062E">
        <w:t>5.14.1</w:t>
      </w:r>
      <w:r w:rsidRPr="00D3062E">
        <w:tab/>
        <w:t>Service Description</w:t>
      </w:r>
      <w:bookmarkEnd w:id="1040"/>
      <w:bookmarkEnd w:id="1041"/>
      <w:bookmarkEnd w:id="1042"/>
      <w:bookmarkEnd w:id="1043"/>
      <w:bookmarkEnd w:id="1044"/>
      <w:bookmarkEnd w:id="1045"/>
      <w:bookmarkEnd w:id="1046"/>
      <w:bookmarkEnd w:id="1047"/>
      <w:bookmarkEnd w:id="1048"/>
      <w:bookmarkEnd w:id="1049"/>
      <w:bookmarkEnd w:id="1050"/>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1051" w:name="_Toc90661427"/>
      <w:bookmarkStart w:id="1052" w:name="_Toc138754928"/>
      <w:bookmarkStart w:id="1053" w:name="_Toc151885632"/>
      <w:bookmarkStart w:id="1054" w:name="_Toc152075697"/>
      <w:bookmarkStart w:id="1055" w:name="_Toc153793412"/>
      <w:bookmarkStart w:id="1056" w:name="_Toc157434562"/>
      <w:bookmarkStart w:id="1057" w:name="_Toc157436277"/>
      <w:bookmarkStart w:id="1058" w:name="_Toc157440117"/>
      <w:bookmarkStart w:id="1059" w:name="_Toc160649818"/>
      <w:bookmarkStart w:id="1060" w:name="_Toc164928033"/>
      <w:bookmarkStart w:id="1061" w:name="_Toc168549836"/>
      <w:r w:rsidRPr="00D3062E">
        <w:t>5.14.2</w:t>
      </w:r>
      <w:r w:rsidRPr="00D3062E">
        <w:tab/>
        <w:t>Service Operations</w:t>
      </w:r>
      <w:bookmarkEnd w:id="1051"/>
      <w:bookmarkEnd w:id="1052"/>
      <w:bookmarkEnd w:id="1053"/>
      <w:bookmarkEnd w:id="1054"/>
      <w:bookmarkEnd w:id="1055"/>
      <w:bookmarkEnd w:id="1056"/>
      <w:bookmarkEnd w:id="1057"/>
      <w:bookmarkEnd w:id="1058"/>
      <w:bookmarkEnd w:id="1059"/>
      <w:bookmarkEnd w:id="1060"/>
      <w:bookmarkEnd w:id="1061"/>
    </w:p>
    <w:p w14:paraId="188B56E9" w14:textId="77777777" w:rsidR="00FF7103" w:rsidRPr="00D3062E" w:rsidRDefault="00FF7103" w:rsidP="00B13605">
      <w:pPr>
        <w:pStyle w:val="41"/>
      </w:pPr>
      <w:bookmarkStart w:id="1062" w:name="_Toc90661428"/>
      <w:bookmarkStart w:id="1063" w:name="_Toc138754929"/>
      <w:bookmarkStart w:id="1064" w:name="_Toc151885633"/>
      <w:bookmarkStart w:id="1065" w:name="_Toc152075698"/>
      <w:bookmarkStart w:id="1066" w:name="_Toc153793413"/>
      <w:bookmarkStart w:id="1067" w:name="_Toc157434563"/>
      <w:bookmarkStart w:id="1068" w:name="_Toc157436278"/>
      <w:bookmarkStart w:id="1069" w:name="_Toc157440118"/>
      <w:bookmarkStart w:id="1070" w:name="_Toc160649819"/>
      <w:bookmarkStart w:id="1071" w:name="_Toc164928034"/>
      <w:bookmarkStart w:id="1072" w:name="_Toc168549837"/>
      <w:r w:rsidRPr="00D3062E">
        <w:t>5.14.2.1</w:t>
      </w:r>
      <w:r w:rsidRPr="00D3062E">
        <w:tab/>
        <w:t>Introduction</w:t>
      </w:r>
      <w:bookmarkEnd w:id="1062"/>
      <w:bookmarkEnd w:id="1063"/>
      <w:bookmarkEnd w:id="1064"/>
      <w:bookmarkEnd w:id="1065"/>
      <w:bookmarkEnd w:id="1066"/>
      <w:bookmarkEnd w:id="1067"/>
      <w:bookmarkEnd w:id="1068"/>
      <w:bookmarkEnd w:id="1069"/>
      <w:bookmarkEnd w:id="1070"/>
      <w:bookmarkEnd w:id="1071"/>
      <w:bookmarkEnd w:id="1072"/>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1073" w:name="_Toc90661429"/>
    </w:p>
    <w:p w14:paraId="47313E95" w14:textId="77777777" w:rsidR="00FF7103" w:rsidRPr="00D3062E" w:rsidRDefault="00FF7103" w:rsidP="00B13605">
      <w:pPr>
        <w:pStyle w:val="41"/>
      </w:pPr>
      <w:bookmarkStart w:id="1074" w:name="_Toc138754930"/>
      <w:bookmarkStart w:id="1075" w:name="_Toc151885634"/>
      <w:bookmarkStart w:id="1076" w:name="_Toc152075699"/>
      <w:bookmarkStart w:id="1077" w:name="_Toc153793414"/>
      <w:bookmarkStart w:id="1078" w:name="_Toc157434564"/>
      <w:bookmarkStart w:id="1079" w:name="_Toc157436279"/>
      <w:bookmarkStart w:id="1080" w:name="_Toc157440119"/>
      <w:bookmarkStart w:id="1081" w:name="_Toc160649820"/>
      <w:bookmarkStart w:id="1082" w:name="_Toc164928035"/>
      <w:bookmarkStart w:id="1083" w:name="_Toc168549838"/>
      <w:r w:rsidRPr="00D3062E">
        <w:t>5.14.2.2</w:t>
      </w:r>
      <w:r w:rsidRPr="00D3062E">
        <w:tab/>
      </w:r>
      <w:bookmarkEnd w:id="1073"/>
      <w:bookmarkEnd w:id="1074"/>
      <w:bookmarkEnd w:id="1075"/>
      <w:bookmarkEnd w:id="1076"/>
      <w:bookmarkEnd w:id="1077"/>
      <w:r w:rsidRPr="00D3062E">
        <w:t>NSCE_NSDiagnostics_Request</w:t>
      </w:r>
      <w:bookmarkEnd w:id="1078"/>
      <w:bookmarkEnd w:id="1079"/>
      <w:bookmarkEnd w:id="1080"/>
      <w:bookmarkEnd w:id="1081"/>
      <w:bookmarkEnd w:id="1082"/>
      <w:bookmarkEnd w:id="1083"/>
    </w:p>
    <w:p w14:paraId="473AB551" w14:textId="77777777" w:rsidR="00FF7103" w:rsidRPr="00D3062E" w:rsidRDefault="00FF7103" w:rsidP="00B13605">
      <w:pPr>
        <w:pStyle w:val="51"/>
      </w:pPr>
      <w:bookmarkStart w:id="1084" w:name="_Toc90661430"/>
      <w:bookmarkStart w:id="1085" w:name="_Toc138754931"/>
      <w:bookmarkStart w:id="1086" w:name="_Toc151885635"/>
      <w:bookmarkStart w:id="1087" w:name="_Toc152075700"/>
      <w:bookmarkStart w:id="1088" w:name="_Toc153793415"/>
      <w:bookmarkStart w:id="1089" w:name="_Toc157434565"/>
      <w:bookmarkStart w:id="1090" w:name="_Toc157436280"/>
      <w:bookmarkStart w:id="1091" w:name="_Toc157440120"/>
      <w:bookmarkStart w:id="1092" w:name="_Toc160649821"/>
      <w:bookmarkStart w:id="1093" w:name="_Toc164928036"/>
      <w:bookmarkStart w:id="1094" w:name="_Toc168549839"/>
      <w:r w:rsidRPr="00D3062E">
        <w:t>5.14.2.2.1</w:t>
      </w:r>
      <w:r w:rsidRPr="00D3062E">
        <w:tab/>
        <w:t>General</w:t>
      </w:r>
      <w:bookmarkEnd w:id="1084"/>
      <w:bookmarkEnd w:id="1085"/>
      <w:bookmarkEnd w:id="1086"/>
      <w:bookmarkEnd w:id="1087"/>
      <w:bookmarkEnd w:id="1088"/>
      <w:bookmarkEnd w:id="1089"/>
      <w:bookmarkEnd w:id="1090"/>
      <w:bookmarkEnd w:id="1091"/>
      <w:bookmarkEnd w:id="1092"/>
      <w:bookmarkEnd w:id="1093"/>
      <w:bookmarkEnd w:id="1094"/>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1095" w:name="_Hlk156987012"/>
      <w:bookmarkStart w:id="1096" w:name="_Toc90661431"/>
      <w:bookmarkStart w:id="1097" w:name="_Toc138754932"/>
      <w:bookmarkStart w:id="1098" w:name="_Toc151885636"/>
      <w:bookmarkStart w:id="1099" w:name="_Toc152075701"/>
      <w:bookmarkStart w:id="1100"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lastRenderedPageBreak/>
        <w:t>-</w:t>
      </w:r>
      <w:r w:rsidRPr="00D3062E">
        <w:rPr>
          <w:lang w:val="en-US"/>
        </w:rPr>
        <w:tab/>
      </w:r>
      <w:r w:rsidRPr="00D3062E">
        <w:t>Network Slice Diagnostics Request.</w:t>
      </w:r>
    </w:p>
    <w:p w14:paraId="17F928D0" w14:textId="77777777" w:rsidR="00FF7103" w:rsidRPr="00D3062E" w:rsidRDefault="00FF7103" w:rsidP="00120F61">
      <w:pPr>
        <w:pStyle w:val="51"/>
      </w:pPr>
      <w:bookmarkStart w:id="1101" w:name="_Toc157434566"/>
      <w:bookmarkStart w:id="1102" w:name="_Toc157436281"/>
      <w:bookmarkStart w:id="1103" w:name="_Toc157440121"/>
      <w:bookmarkStart w:id="1104" w:name="_Toc160649822"/>
      <w:bookmarkStart w:id="1105" w:name="_Toc164928037"/>
      <w:bookmarkStart w:id="1106" w:name="_Toc168549840"/>
      <w:bookmarkEnd w:id="1095"/>
      <w:r w:rsidRPr="00D3062E">
        <w:t>5.14.2.2.2</w:t>
      </w:r>
      <w:r w:rsidRPr="00D3062E">
        <w:tab/>
      </w:r>
      <w:r w:rsidRPr="00D3062E">
        <w:tab/>
        <w:t>Network Slice Diagnostics Request</w:t>
      </w:r>
      <w:bookmarkEnd w:id="1096"/>
      <w:bookmarkEnd w:id="1097"/>
      <w:bookmarkEnd w:id="1098"/>
      <w:bookmarkEnd w:id="1099"/>
      <w:bookmarkEnd w:id="1100"/>
      <w:bookmarkEnd w:id="1101"/>
      <w:bookmarkEnd w:id="1102"/>
      <w:bookmarkEnd w:id="1103"/>
      <w:bookmarkEnd w:id="1104"/>
      <w:bookmarkEnd w:id="1105"/>
      <w:bookmarkEnd w:id="1106"/>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5pt;height:124.5pt;mso-width-percent:0;mso-height-percent:0;mso-width-percent:0;mso-height-percent:0" o:ole="">
            <v:imagedata r:id="rId111" o:title=""/>
          </v:shape>
          <o:OLEObject Type="Embed" ProgID="Word.Document.8" ShapeID="_x0000_i1077" DrawAspect="Content" ObjectID="_1780413347"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1107" w:name="_Toc157434567"/>
      <w:bookmarkStart w:id="1108" w:name="_Toc157436282"/>
      <w:bookmarkStart w:id="1109" w:name="_Toc157440122"/>
      <w:bookmarkStart w:id="1110" w:name="_Toc160649823"/>
      <w:bookmarkStart w:id="1111" w:name="_Toc164928038"/>
      <w:bookmarkStart w:id="1112" w:name="_Toc168549841"/>
      <w:r w:rsidRPr="00D3062E">
        <w:t>5.15</w:t>
      </w:r>
      <w:r w:rsidRPr="00D3062E">
        <w:tab/>
      </w:r>
      <w:bookmarkStart w:id="1113" w:name="_Toc148176844"/>
      <w:bookmarkStart w:id="1114" w:name="_Toc148358894"/>
      <w:r w:rsidRPr="00D3062E">
        <w:rPr>
          <w:lang w:eastAsia="fr-FR"/>
        </w:rPr>
        <w:t>NSCE_FaultDiagnosis</w:t>
      </w:r>
      <w:bookmarkEnd w:id="1107"/>
      <w:bookmarkEnd w:id="1108"/>
      <w:bookmarkEnd w:id="1109"/>
      <w:bookmarkEnd w:id="1110"/>
      <w:bookmarkEnd w:id="1111"/>
      <w:bookmarkEnd w:id="1112"/>
      <w:bookmarkEnd w:id="1113"/>
      <w:bookmarkEnd w:id="1114"/>
    </w:p>
    <w:p w14:paraId="7B7D28B3" w14:textId="77777777" w:rsidR="00437C11" w:rsidRPr="00D3062E" w:rsidRDefault="00437C11" w:rsidP="00437C11">
      <w:pPr>
        <w:pStyle w:val="31"/>
      </w:pPr>
      <w:bookmarkStart w:id="1115" w:name="_Toc157434568"/>
      <w:bookmarkStart w:id="1116" w:name="_Toc157436283"/>
      <w:bookmarkStart w:id="1117" w:name="_Toc157440123"/>
      <w:bookmarkStart w:id="1118" w:name="_Toc160649824"/>
      <w:bookmarkStart w:id="1119" w:name="_Toc164928039"/>
      <w:bookmarkStart w:id="1120" w:name="_Toc168549842"/>
      <w:r w:rsidRPr="00D3062E">
        <w:t>5.15.1</w:t>
      </w:r>
      <w:r w:rsidRPr="00D3062E">
        <w:tab/>
        <w:t>Service Description</w:t>
      </w:r>
      <w:bookmarkEnd w:id="1115"/>
      <w:bookmarkEnd w:id="1116"/>
      <w:bookmarkEnd w:id="1117"/>
      <w:bookmarkEnd w:id="1118"/>
      <w:bookmarkEnd w:id="1119"/>
      <w:bookmarkEnd w:id="1120"/>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1121" w:name="_Toc157434569"/>
      <w:bookmarkStart w:id="1122" w:name="_Toc157436284"/>
      <w:bookmarkStart w:id="1123" w:name="_Toc157440124"/>
      <w:bookmarkStart w:id="1124" w:name="_Toc160649825"/>
      <w:bookmarkStart w:id="1125" w:name="_Toc164928040"/>
      <w:bookmarkStart w:id="1126" w:name="_Toc168549843"/>
      <w:r w:rsidRPr="00D3062E">
        <w:t>5.15.2</w:t>
      </w:r>
      <w:r w:rsidRPr="00D3062E">
        <w:tab/>
        <w:t>Service Operations</w:t>
      </w:r>
      <w:bookmarkEnd w:id="1121"/>
      <w:bookmarkEnd w:id="1122"/>
      <w:bookmarkEnd w:id="1123"/>
      <w:bookmarkEnd w:id="1124"/>
      <w:bookmarkEnd w:id="1125"/>
      <w:bookmarkEnd w:id="1126"/>
    </w:p>
    <w:p w14:paraId="15C7D6E6" w14:textId="77777777" w:rsidR="00437C11" w:rsidRPr="00D3062E" w:rsidRDefault="00437C11" w:rsidP="00437C11">
      <w:pPr>
        <w:pStyle w:val="41"/>
      </w:pPr>
      <w:bookmarkStart w:id="1127" w:name="_Toc157434570"/>
      <w:bookmarkStart w:id="1128" w:name="_Toc157436285"/>
      <w:bookmarkStart w:id="1129" w:name="_Toc157440125"/>
      <w:bookmarkStart w:id="1130" w:name="_Toc160649826"/>
      <w:bookmarkStart w:id="1131" w:name="_Toc164928041"/>
      <w:bookmarkStart w:id="1132" w:name="_Toc168549844"/>
      <w:r w:rsidRPr="00D3062E">
        <w:t>5.15.2.1</w:t>
      </w:r>
      <w:r w:rsidRPr="00D3062E">
        <w:tab/>
        <w:t>Introduction</w:t>
      </w:r>
      <w:bookmarkEnd w:id="1127"/>
      <w:bookmarkEnd w:id="1128"/>
      <w:bookmarkEnd w:id="1129"/>
      <w:bookmarkEnd w:id="1130"/>
      <w:bookmarkEnd w:id="1131"/>
      <w:bookmarkEnd w:id="1132"/>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1133" w:name="_Toc148176833"/>
      <w:bookmarkStart w:id="1134" w:name="_Toc148358883"/>
      <w:bookmarkStart w:id="1135" w:name="_Toc157434571"/>
      <w:bookmarkStart w:id="1136" w:name="_Toc157436286"/>
      <w:bookmarkStart w:id="1137" w:name="_Toc157440126"/>
      <w:bookmarkStart w:id="1138" w:name="_Toc160649827"/>
      <w:bookmarkStart w:id="1139" w:name="_Toc164928042"/>
      <w:bookmarkStart w:id="1140" w:name="_Toc168549845"/>
      <w:r w:rsidRPr="00D3062E">
        <w:lastRenderedPageBreak/>
        <w:t>5.15.2.2</w:t>
      </w:r>
      <w:r w:rsidRPr="00D3062E">
        <w:tab/>
      </w:r>
      <w:bookmarkEnd w:id="1133"/>
      <w:bookmarkEnd w:id="1134"/>
      <w:r w:rsidRPr="00D3062E">
        <w:rPr>
          <w:lang w:eastAsia="fr-FR"/>
        </w:rPr>
        <w:t>NSCE_FaultDiagnosis</w:t>
      </w:r>
      <w:r w:rsidRPr="00D3062E">
        <w:t>_S</w:t>
      </w:r>
      <w:r w:rsidRPr="00D3062E">
        <w:rPr>
          <w:rFonts w:hint="eastAsia"/>
          <w:lang w:eastAsia="zh-CN"/>
        </w:rPr>
        <w:t>ub</w:t>
      </w:r>
      <w:r w:rsidRPr="00D3062E">
        <w:t>scribe</w:t>
      </w:r>
      <w:bookmarkEnd w:id="1135"/>
      <w:bookmarkEnd w:id="1136"/>
      <w:bookmarkEnd w:id="1137"/>
      <w:bookmarkEnd w:id="1138"/>
      <w:bookmarkEnd w:id="1139"/>
      <w:bookmarkEnd w:id="1140"/>
    </w:p>
    <w:p w14:paraId="54D2D5F6" w14:textId="77777777" w:rsidR="00437C11" w:rsidRPr="00D3062E" w:rsidRDefault="00437C11" w:rsidP="00437C11">
      <w:pPr>
        <w:pStyle w:val="51"/>
      </w:pPr>
      <w:bookmarkStart w:id="1141" w:name="_Toc157434572"/>
      <w:bookmarkStart w:id="1142" w:name="_Toc157436287"/>
      <w:bookmarkStart w:id="1143" w:name="_Toc157440127"/>
      <w:bookmarkStart w:id="1144" w:name="_Toc160649828"/>
      <w:bookmarkStart w:id="1145" w:name="_Toc164928043"/>
      <w:bookmarkStart w:id="1146" w:name="_Toc168549846"/>
      <w:r w:rsidRPr="00D3062E">
        <w:t>5.15.2.2.1</w:t>
      </w:r>
      <w:r w:rsidRPr="00D3062E">
        <w:tab/>
        <w:t>General</w:t>
      </w:r>
      <w:bookmarkEnd w:id="1141"/>
      <w:bookmarkEnd w:id="1142"/>
      <w:bookmarkEnd w:id="1143"/>
      <w:bookmarkEnd w:id="1144"/>
      <w:bookmarkEnd w:id="1145"/>
      <w:bookmarkEnd w:id="1146"/>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1147" w:name="_Toc148176835"/>
      <w:bookmarkStart w:id="1148" w:name="_Toc148358885"/>
      <w:bookmarkStart w:id="1149" w:name="_Toc157434573"/>
      <w:bookmarkStart w:id="1150" w:name="_Toc157436288"/>
      <w:bookmarkStart w:id="1151" w:name="_Toc157440128"/>
      <w:bookmarkStart w:id="1152" w:name="_Toc160649829"/>
      <w:bookmarkStart w:id="1153" w:name="_Toc164928044"/>
      <w:bookmarkStart w:id="1154" w:name="_Toc168549847"/>
      <w:r w:rsidRPr="00D3062E">
        <w:t>5.15.2.2.2</w:t>
      </w:r>
      <w:r w:rsidRPr="00D3062E">
        <w:tab/>
      </w:r>
      <w:r w:rsidRPr="00D3062E">
        <w:rPr>
          <w:lang w:eastAsia="fr-FR"/>
        </w:rPr>
        <w:t xml:space="preserve">Network Slice Fault Diagnosis </w:t>
      </w:r>
      <w:r w:rsidRPr="00D3062E">
        <w:t>Subscription Creation</w:t>
      </w:r>
      <w:bookmarkEnd w:id="1147"/>
      <w:bookmarkEnd w:id="1148"/>
      <w:bookmarkEnd w:id="1149"/>
      <w:bookmarkEnd w:id="1150"/>
      <w:bookmarkEnd w:id="1151"/>
      <w:bookmarkEnd w:id="1152"/>
      <w:bookmarkEnd w:id="1153"/>
      <w:bookmarkEnd w:id="1154"/>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pt;height:126pt;mso-width-percent:0;mso-height-percent:0;mso-width-percent:0;mso-height-percent:0" o:ole="">
            <v:imagedata r:id="rId113" o:title=""/>
          </v:shape>
          <o:OLEObject Type="Embed" ProgID="Word.Document.8" ShapeID="_x0000_i1078" DrawAspect="Content" ObjectID="_1780413348"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1155" w:name="_Toc148176836"/>
      <w:bookmarkStart w:id="1156" w:name="_Toc148358886"/>
      <w:bookmarkStart w:id="1157" w:name="_Toc157434574"/>
      <w:bookmarkStart w:id="1158" w:name="_Toc157436289"/>
      <w:bookmarkStart w:id="1159" w:name="_Toc157440129"/>
      <w:bookmarkStart w:id="1160" w:name="_Toc160649830"/>
      <w:bookmarkStart w:id="1161" w:name="_Toc164928045"/>
      <w:bookmarkStart w:id="1162" w:name="_Toc168549848"/>
      <w:r w:rsidRPr="00D3062E">
        <w:t>5.15.2.2.3</w:t>
      </w:r>
      <w:r w:rsidRPr="00D3062E">
        <w:tab/>
      </w:r>
      <w:r w:rsidRPr="00D3062E">
        <w:rPr>
          <w:lang w:eastAsia="fr-FR"/>
        </w:rPr>
        <w:t xml:space="preserve">Network Slice Fault Diagnosis </w:t>
      </w:r>
      <w:r w:rsidRPr="00D3062E">
        <w:t>Subscription Update</w:t>
      </w:r>
      <w:bookmarkEnd w:id="1155"/>
      <w:bookmarkEnd w:id="1156"/>
      <w:bookmarkEnd w:id="1157"/>
      <w:bookmarkEnd w:id="1158"/>
      <w:bookmarkEnd w:id="1159"/>
      <w:bookmarkEnd w:id="1160"/>
      <w:bookmarkEnd w:id="1161"/>
      <w:bookmarkEnd w:id="1162"/>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pt;height:153.5pt;mso-width-percent:0;mso-height-percent:0;mso-width-percent:0;mso-height-percent:0" o:ole="">
            <v:imagedata r:id="rId115" o:title=""/>
          </v:shape>
          <o:OLEObject Type="Embed" ProgID="Word.Document.8" ShapeID="_x0000_i1079" DrawAspect="Content" ObjectID="_1780413349"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1163" w:name="_Toc157434575"/>
      <w:bookmarkStart w:id="1164" w:name="_Toc157436290"/>
      <w:bookmarkStart w:id="1165" w:name="_Toc157440130"/>
      <w:bookmarkStart w:id="1166" w:name="_Toc160649831"/>
      <w:bookmarkStart w:id="1167" w:name="_Toc164928046"/>
      <w:bookmarkStart w:id="1168" w:name="_Toc168549849"/>
      <w:r w:rsidRPr="00D3062E">
        <w:t>5.15.2.2.4</w:t>
      </w:r>
      <w:r w:rsidRPr="00D3062E">
        <w:tab/>
        <w:t>Network</w:t>
      </w:r>
      <w:r w:rsidRPr="00D3062E">
        <w:rPr>
          <w:lang w:eastAsia="fr-FR"/>
        </w:rPr>
        <w:t xml:space="preserve"> Slice</w:t>
      </w:r>
      <w:r w:rsidRPr="00D3062E">
        <w:t xml:space="preserve"> Fault Diagnosis Subscription Deletion</w:t>
      </w:r>
      <w:bookmarkEnd w:id="1163"/>
      <w:bookmarkEnd w:id="1164"/>
      <w:bookmarkEnd w:id="1165"/>
      <w:bookmarkEnd w:id="1166"/>
      <w:bookmarkEnd w:id="1167"/>
      <w:bookmarkEnd w:id="1168"/>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pt;height:126pt;mso-width-percent:0;mso-height-percent:0;mso-width-percent:0;mso-height-percent:0" o:ole="">
            <v:imagedata r:id="rId60" o:title=""/>
          </v:shape>
          <o:OLEObject Type="Embed" ProgID="Word.Document.8" ShapeID="_x0000_i1080" DrawAspect="Content" ObjectID="_1780413350"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lastRenderedPageBreak/>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1169" w:name="_Toc157434576"/>
      <w:bookmarkStart w:id="1170" w:name="_Toc157436291"/>
      <w:bookmarkStart w:id="1171" w:name="_Toc157440131"/>
      <w:bookmarkStart w:id="1172" w:name="_Toc160649832"/>
      <w:bookmarkStart w:id="1173" w:name="_Toc164928047"/>
      <w:bookmarkStart w:id="1174" w:name="_Toc168549850"/>
      <w:r w:rsidRPr="00D3062E">
        <w:t>5.15.2.3</w:t>
      </w:r>
      <w:r w:rsidRPr="00D3062E">
        <w:tab/>
      </w:r>
      <w:r w:rsidRPr="00D3062E">
        <w:rPr>
          <w:lang w:eastAsia="fr-FR"/>
        </w:rPr>
        <w:t>NSCE_FaultDiagnosis</w:t>
      </w:r>
      <w:r w:rsidRPr="00D3062E">
        <w:t>_Notify</w:t>
      </w:r>
      <w:bookmarkEnd w:id="1169"/>
      <w:bookmarkEnd w:id="1170"/>
      <w:bookmarkEnd w:id="1171"/>
      <w:bookmarkEnd w:id="1172"/>
      <w:bookmarkEnd w:id="1173"/>
      <w:bookmarkEnd w:id="1174"/>
    </w:p>
    <w:p w14:paraId="4C6784E9" w14:textId="77777777" w:rsidR="00437C11" w:rsidRPr="00D3062E" w:rsidRDefault="00437C11" w:rsidP="00437C11">
      <w:pPr>
        <w:pStyle w:val="51"/>
      </w:pPr>
      <w:bookmarkStart w:id="1175" w:name="_Toc157434577"/>
      <w:bookmarkStart w:id="1176" w:name="_Toc157436292"/>
      <w:bookmarkStart w:id="1177" w:name="_Toc157440132"/>
      <w:bookmarkStart w:id="1178" w:name="_Toc160649833"/>
      <w:bookmarkStart w:id="1179" w:name="_Toc164928048"/>
      <w:bookmarkStart w:id="1180" w:name="_Toc168549851"/>
      <w:r w:rsidRPr="00D3062E">
        <w:t>5.15.2.3.1</w:t>
      </w:r>
      <w:r w:rsidRPr="00D3062E">
        <w:tab/>
        <w:t>General</w:t>
      </w:r>
      <w:bookmarkEnd w:id="1175"/>
      <w:bookmarkEnd w:id="1176"/>
      <w:bookmarkEnd w:id="1177"/>
      <w:bookmarkEnd w:id="1178"/>
      <w:bookmarkEnd w:id="1179"/>
      <w:bookmarkEnd w:id="1180"/>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1181" w:name="_Toc157434578"/>
      <w:bookmarkStart w:id="1182" w:name="_Toc157436293"/>
      <w:bookmarkStart w:id="1183" w:name="_Toc157440133"/>
      <w:bookmarkStart w:id="1184" w:name="_Toc160649834"/>
      <w:bookmarkStart w:id="1185" w:name="_Toc164928049"/>
      <w:bookmarkStart w:id="1186" w:name="_Toc168549852"/>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1181"/>
      <w:bookmarkEnd w:id="1182"/>
      <w:bookmarkEnd w:id="1183"/>
      <w:bookmarkEnd w:id="1184"/>
      <w:bookmarkEnd w:id="1185"/>
      <w:bookmarkEnd w:id="1186"/>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pt;height:136.5pt;mso-width-percent:0;mso-height-percent:0;mso-width-percent:0;mso-height-percent:0" o:ole="">
            <v:imagedata r:id="rId118" o:title=""/>
          </v:shape>
          <o:OLEObject Type="Embed" ProgID="Word.Document.8" ShapeID="_x0000_i1081" DrawAspect="Content" ObjectID="_1780413351"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1187" w:name="_Toc160649835"/>
      <w:bookmarkStart w:id="1188" w:name="_Toc164928050"/>
      <w:bookmarkStart w:id="1189" w:name="_Toc168549853"/>
      <w:bookmarkStart w:id="1190" w:name="_Toc157434579"/>
      <w:bookmarkStart w:id="1191" w:name="_Toc157436294"/>
      <w:bookmarkStart w:id="1192"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1187"/>
      <w:bookmarkEnd w:id="1188"/>
      <w:bookmarkEnd w:id="1189"/>
    </w:p>
    <w:p w14:paraId="3C709F8B" w14:textId="77777777" w:rsidR="00D3062E" w:rsidRPr="00D3062E" w:rsidRDefault="00D3062E" w:rsidP="00D3062E">
      <w:pPr>
        <w:pStyle w:val="31"/>
      </w:pPr>
      <w:bookmarkStart w:id="1193" w:name="_Toc160649836"/>
      <w:bookmarkStart w:id="1194" w:name="_Toc164928051"/>
      <w:bookmarkStart w:id="1195" w:name="_Toc168549854"/>
      <w:r w:rsidRPr="00D3062E">
        <w:t>5.16.1</w:t>
      </w:r>
      <w:r w:rsidRPr="00D3062E">
        <w:tab/>
        <w:t>Service Description</w:t>
      </w:r>
      <w:bookmarkEnd w:id="1193"/>
      <w:bookmarkEnd w:id="1194"/>
      <w:bookmarkEnd w:id="1195"/>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1196" w:name="_Toc160649837"/>
      <w:bookmarkStart w:id="1197" w:name="_Toc164928052"/>
      <w:bookmarkStart w:id="1198" w:name="_Toc168549855"/>
      <w:r w:rsidRPr="00D3062E">
        <w:lastRenderedPageBreak/>
        <w:t>5.16.2</w:t>
      </w:r>
      <w:r w:rsidRPr="00D3062E">
        <w:tab/>
        <w:t>Service Operations</w:t>
      </w:r>
      <w:bookmarkEnd w:id="1196"/>
      <w:bookmarkEnd w:id="1197"/>
      <w:bookmarkEnd w:id="1198"/>
    </w:p>
    <w:p w14:paraId="6997FD80" w14:textId="77777777" w:rsidR="00D3062E" w:rsidRPr="00D3062E" w:rsidRDefault="00D3062E" w:rsidP="00D3062E">
      <w:pPr>
        <w:pStyle w:val="41"/>
      </w:pPr>
      <w:bookmarkStart w:id="1199" w:name="_Toc160649838"/>
      <w:bookmarkStart w:id="1200" w:name="_Toc164928053"/>
      <w:bookmarkStart w:id="1201" w:name="_Toc168549856"/>
      <w:r w:rsidRPr="00D3062E">
        <w:t>5.16.2.1</w:t>
      </w:r>
      <w:r w:rsidRPr="00D3062E">
        <w:tab/>
        <w:t>Introduction</w:t>
      </w:r>
      <w:bookmarkEnd w:id="1199"/>
      <w:bookmarkEnd w:id="1200"/>
      <w:bookmarkEnd w:id="1201"/>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1202" w:name="_Toc160649839"/>
      <w:bookmarkStart w:id="1203" w:name="_Toc164928054"/>
      <w:bookmarkStart w:id="1204" w:name="_Toc168549857"/>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1202"/>
      <w:bookmarkEnd w:id="1203"/>
      <w:bookmarkEnd w:id="1204"/>
    </w:p>
    <w:p w14:paraId="205C8CEE" w14:textId="77777777" w:rsidR="00D3062E" w:rsidRPr="00D3062E" w:rsidRDefault="00D3062E" w:rsidP="00D3062E">
      <w:pPr>
        <w:pStyle w:val="51"/>
      </w:pPr>
      <w:bookmarkStart w:id="1205" w:name="_Toc160649840"/>
      <w:bookmarkStart w:id="1206" w:name="_Toc164928055"/>
      <w:bookmarkStart w:id="1207" w:name="_Toc168549858"/>
      <w:r w:rsidRPr="00D3062E">
        <w:t>5.16.2.2.1</w:t>
      </w:r>
      <w:r w:rsidRPr="00D3062E">
        <w:tab/>
        <w:t>General</w:t>
      </w:r>
      <w:bookmarkEnd w:id="1205"/>
      <w:bookmarkEnd w:id="1206"/>
      <w:bookmarkEnd w:id="1207"/>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1208" w:name="_Toc160649841"/>
      <w:bookmarkStart w:id="1209" w:name="_Toc164928056"/>
      <w:bookmarkStart w:id="1210" w:name="_Toc168549859"/>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1208"/>
      <w:bookmarkEnd w:id="1209"/>
      <w:bookmarkEnd w:id="1210"/>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pt;height:124.5pt" o:ole="">
            <v:imagedata r:id="rId120" o:title=""/>
          </v:shape>
          <o:OLEObject Type="Embed" ProgID="Word.Document.8" ShapeID="_x0000_i1082" DrawAspect="Content" ObjectID="_1780413352"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1211" w:name="_Toc160649842"/>
      <w:bookmarkStart w:id="1212" w:name="_Toc164928057"/>
      <w:bookmarkStart w:id="1213" w:name="_Toc168549860"/>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1211"/>
      <w:bookmarkEnd w:id="1212"/>
      <w:bookmarkEnd w:id="1213"/>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pt;height:155.5pt" o:ole="">
            <v:imagedata r:id="rId122" o:title=""/>
          </v:shape>
          <o:OLEObject Type="Embed" ProgID="Word.Document.8" ShapeID="_x0000_i1083" DrawAspect="Content" ObjectID="_1780413353"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1214" w:name="_Toc160649843"/>
      <w:bookmarkStart w:id="1215" w:name="_Toc164928058"/>
      <w:bookmarkStart w:id="1216" w:name="_Toc168549861"/>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1214"/>
      <w:bookmarkEnd w:id="1215"/>
      <w:bookmarkEnd w:id="1216"/>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pt;height:124.5pt" o:ole="">
            <v:imagedata r:id="rId60" o:title=""/>
          </v:shape>
          <o:OLEObject Type="Embed" ProgID="Word.Document.8" ShapeID="_x0000_i1084" DrawAspect="Content" ObjectID="_1780413354"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1217" w:name="_Toc160649844"/>
      <w:bookmarkStart w:id="1218" w:name="_Toc164928059"/>
      <w:bookmarkStart w:id="1219" w:name="_Toc168549862"/>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1217"/>
      <w:bookmarkEnd w:id="1218"/>
      <w:bookmarkEnd w:id="1219"/>
    </w:p>
    <w:p w14:paraId="4215336E" w14:textId="77777777" w:rsidR="00D3062E" w:rsidRPr="00D3062E" w:rsidRDefault="00D3062E" w:rsidP="00D3062E">
      <w:pPr>
        <w:pStyle w:val="51"/>
      </w:pPr>
      <w:bookmarkStart w:id="1220" w:name="_Toc160649845"/>
      <w:bookmarkStart w:id="1221" w:name="_Toc164928060"/>
      <w:bookmarkStart w:id="1222" w:name="_Toc168549863"/>
      <w:r w:rsidRPr="00D3062E">
        <w:t>5.16.2.3.1</w:t>
      </w:r>
      <w:r w:rsidRPr="00D3062E">
        <w:tab/>
        <w:t>General</w:t>
      </w:r>
      <w:bookmarkEnd w:id="1220"/>
      <w:bookmarkEnd w:id="1221"/>
      <w:bookmarkEnd w:id="1222"/>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1223" w:name="_Toc160649846"/>
      <w:bookmarkStart w:id="1224" w:name="_Toc164928061"/>
      <w:bookmarkStart w:id="1225" w:name="_Toc168549864"/>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1223"/>
      <w:bookmarkEnd w:id="1224"/>
      <w:bookmarkEnd w:id="1225"/>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1226" w:name="_MON_1769864622"/>
    <w:bookmarkEnd w:id="1226"/>
    <w:p w14:paraId="15CD96CC" w14:textId="77777777" w:rsidR="00D3062E" w:rsidRPr="00D3062E" w:rsidRDefault="00D3062E" w:rsidP="00D3062E">
      <w:pPr>
        <w:pStyle w:val="TH"/>
      </w:pPr>
      <w:r w:rsidRPr="00D3062E">
        <w:object w:dxaOrig="9620" w:dyaOrig="2749" w14:anchorId="7DD9351E">
          <v:shape id="_x0000_i1085" type="#_x0000_t75" style="width:480pt;height:137.5pt" o:ole="">
            <v:imagedata r:id="rId125" o:title=""/>
          </v:shape>
          <o:OLEObject Type="Embed" ProgID="Word.Document.8" ShapeID="_x0000_i1085" DrawAspect="Content" ObjectID="_1780413355"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1227" w:name="_Toc160649847"/>
      <w:bookmarkStart w:id="1228" w:name="_Toc164928062"/>
      <w:bookmarkStart w:id="1229" w:name="_Toc168549865"/>
      <w:r w:rsidRPr="00D3062E">
        <w:t>5.17</w:t>
      </w:r>
      <w:r w:rsidRPr="00D3062E">
        <w:tab/>
      </w:r>
      <w:r w:rsidRPr="00D3062E">
        <w:rPr>
          <w:lang w:val="en-US"/>
        </w:rPr>
        <w:t>NSCE_NSInfoDelivery</w:t>
      </w:r>
      <w:bookmarkEnd w:id="1190"/>
      <w:bookmarkEnd w:id="1191"/>
      <w:bookmarkEnd w:id="1192"/>
      <w:bookmarkEnd w:id="1227"/>
      <w:bookmarkEnd w:id="1228"/>
      <w:bookmarkEnd w:id="1229"/>
    </w:p>
    <w:p w14:paraId="3A95BBDE" w14:textId="77777777" w:rsidR="00091209" w:rsidRPr="00D3062E" w:rsidRDefault="00091209" w:rsidP="00091209">
      <w:pPr>
        <w:pStyle w:val="31"/>
      </w:pPr>
      <w:bookmarkStart w:id="1230" w:name="_Toc157434580"/>
      <w:bookmarkStart w:id="1231" w:name="_Toc157436295"/>
      <w:bookmarkStart w:id="1232" w:name="_Toc157440135"/>
      <w:bookmarkStart w:id="1233" w:name="_Toc160649848"/>
      <w:bookmarkStart w:id="1234" w:name="_Toc164928063"/>
      <w:bookmarkStart w:id="1235" w:name="_Toc168549866"/>
      <w:r w:rsidRPr="00D3062E">
        <w:t>5.17.1</w:t>
      </w:r>
      <w:r w:rsidRPr="00D3062E">
        <w:tab/>
        <w:t>Service Description</w:t>
      </w:r>
      <w:bookmarkEnd w:id="1230"/>
      <w:bookmarkEnd w:id="1231"/>
      <w:bookmarkEnd w:id="1232"/>
      <w:bookmarkEnd w:id="1233"/>
      <w:bookmarkEnd w:id="1234"/>
      <w:bookmarkEnd w:id="1235"/>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1236" w:name="_Toc160649849"/>
      <w:bookmarkStart w:id="1237" w:name="_Toc164928064"/>
      <w:bookmarkStart w:id="1238" w:name="_Toc168549867"/>
      <w:bookmarkStart w:id="1239" w:name="_Toc157434581"/>
      <w:bookmarkStart w:id="1240" w:name="_Toc157436296"/>
      <w:bookmarkStart w:id="1241" w:name="_Toc157440136"/>
      <w:r w:rsidRPr="00D3062E">
        <w:t>5.17.2</w:t>
      </w:r>
      <w:r w:rsidRPr="00D3062E">
        <w:tab/>
        <w:t>Service Operations</w:t>
      </w:r>
      <w:bookmarkEnd w:id="1236"/>
      <w:bookmarkEnd w:id="1237"/>
      <w:bookmarkEnd w:id="1238"/>
    </w:p>
    <w:p w14:paraId="25855525" w14:textId="77777777" w:rsidR="00091209" w:rsidRPr="00D3062E" w:rsidRDefault="00091209" w:rsidP="00091209">
      <w:pPr>
        <w:pStyle w:val="41"/>
      </w:pPr>
      <w:bookmarkStart w:id="1242" w:name="_Toc160649850"/>
      <w:bookmarkStart w:id="1243" w:name="_Toc164928065"/>
      <w:bookmarkStart w:id="1244" w:name="_Toc168549868"/>
      <w:r w:rsidRPr="00D3062E">
        <w:t>5.17.2.1</w:t>
      </w:r>
      <w:r w:rsidRPr="00D3062E">
        <w:tab/>
        <w:t>Introduction</w:t>
      </w:r>
      <w:bookmarkEnd w:id="1239"/>
      <w:bookmarkEnd w:id="1240"/>
      <w:bookmarkEnd w:id="1241"/>
      <w:bookmarkEnd w:id="1242"/>
      <w:bookmarkEnd w:id="1243"/>
      <w:bookmarkEnd w:id="1244"/>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1245" w:name="_Toc157434582"/>
      <w:bookmarkStart w:id="1246" w:name="_Toc157436297"/>
      <w:bookmarkStart w:id="1247" w:name="_Toc157440137"/>
      <w:bookmarkStart w:id="1248" w:name="_Toc160649851"/>
      <w:bookmarkStart w:id="1249" w:name="_Toc164928066"/>
      <w:bookmarkStart w:id="1250" w:name="_Toc168549869"/>
      <w:r w:rsidRPr="00D3062E">
        <w:t>5.17.2.2</w:t>
      </w:r>
      <w:r w:rsidRPr="00D3062E">
        <w:tab/>
      </w:r>
      <w:r w:rsidRPr="00D3062E">
        <w:rPr>
          <w:lang w:val="en-US"/>
        </w:rPr>
        <w:t>NSCE_NSInfoDelivery</w:t>
      </w:r>
      <w:r w:rsidRPr="00D3062E">
        <w:t>_Request</w:t>
      </w:r>
      <w:bookmarkEnd w:id="1245"/>
      <w:bookmarkEnd w:id="1246"/>
      <w:bookmarkEnd w:id="1247"/>
      <w:bookmarkEnd w:id="1248"/>
      <w:bookmarkEnd w:id="1249"/>
      <w:bookmarkEnd w:id="1250"/>
    </w:p>
    <w:p w14:paraId="62D72AF5" w14:textId="77777777" w:rsidR="002E2250" w:rsidRPr="00D3062E" w:rsidRDefault="002E2250" w:rsidP="002E2250">
      <w:pPr>
        <w:pStyle w:val="51"/>
      </w:pPr>
      <w:bookmarkStart w:id="1251" w:name="_Toc157434583"/>
      <w:bookmarkStart w:id="1252" w:name="_Toc157436298"/>
      <w:bookmarkStart w:id="1253" w:name="_Toc157440138"/>
      <w:bookmarkStart w:id="1254" w:name="_Toc160649852"/>
      <w:bookmarkStart w:id="1255" w:name="_Toc164928067"/>
      <w:bookmarkStart w:id="1256" w:name="_Toc168549870"/>
      <w:bookmarkStart w:id="1257" w:name="_Toc157434584"/>
      <w:bookmarkStart w:id="1258" w:name="_Toc157436299"/>
      <w:bookmarkStart w:id="1259" w:name="_Toc157440139"/>
      <w:r w:rsidRPr="00D3062E">
        <w:t>5.17.2.2.1</w:t>
      </w:r>
      <w:r w:rsidRPr="00D3062E">
        <w:tab/>
        <w:t>General</w:t>
      </w:r>
      <w:bookmarkEnd w:id="1251"/>
      <w:bookmarkEnd w:id="1252"/>
      <w:bookmarkEnd w:id="1253"/>
      <w:bookmarkEnd w:id="1254"/>
      <w:bookmarkEnd w:id="1255"/>
      <w:bookmarkEnd w:id="1256"/>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1260" w:name="_Toc160649853"/>
      <w:bookmarkStart w:id="1261" w:name="_Toc164928068"/>
      <w:bookmarkStart w:id="1262" w:name="_Toc168549871"/>
      <w:bookmarkStart w:id="1263" w:name="_Toc157434585"/>
      <w:bookmarkStart w:id="1264" w:name="_Toc157436300"/>
      <w:bookmarkStart w:id="1265" w:name="_Toc157440140"/>
      <w:bookmarkEnd w:id="1257"/>
      <w:bookmarkEnd w:id="1258"/>
      <w:bookmarkEnd w:id="1259"/>
      <w:r w:rsidRPr="00D3062E">
        <w:t>5.17.2.2.2</w:t>
      </w:r>
      <w:r w:rsidRPr="00D3062E">
        <w:tab/>
        <w:t>Network Slice Information Retrieval</w:t>
      </w:r>
      <w:bookmarkEnd w:id="1260"/>
      <w:bookmarkEnd w:id="1261"/>
      <w:bookmarkEnd w:id="1262"/>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266" w:name="_MON_1759226467"/>
    <w:bookmarkEnd w:id="1266"/>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8pt;height:127.5pt;mso-width-percent:0;mso-height-percent:0;mso-width-percent:0;mso-height-percent:0" o:ole="">
            <v:imagedata r:id="rId127" o:title=""/>
          </v:shape>
          <o:OLEObject Type="Embed" ProgID="Word.Document.8" ShapeID="_x0000_i1086" DrawAspect="Content" ObjectID="_1780413356"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1267" w:name="_Toc160649854"/>
      <w:bookmarkStart w:id="1268" w:name="_Toc164928069"/>
      <w:bookmarkStart w:id="1269" w:name="_Toc168549872"/>
      <w:r w:rsidRPr="00D3062E">
        <w:t>5.17.2.2.3</w:t>
      </w:r>
      <w:r w:rsidRPr="00D3062E">
        <w:tab/>
        <w:t>Network Slice Information Delivery</w:t>
      </w:r>
      <w:bookmarkEnd w:id="1263"/>
      <w:bookmarkEnd w:id="1264"/>
      <w:bookmarkEnd w:id="1265"/>
      <w:bookmarkEnd w:id="1267"/>
      <w:bookmarkEnd w:id="1268"/>
      <w:bookmarkEnd w:id="1269"/>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8pt;height:2in;mso-width-percent:0;mso-height-percent:0;mso-width-percent:0;mso-height-percent:0" o:ole="">
            <v:imagedata r:id="rId129" o:title=""/>
          </v:shape>
          <o:OLEObject Type="Embed" ProgID="Word.Document.8" ShapeID="_x0000_i1087" DrawAspect="Content" ObjectID="_1780413357"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1270" w:name="_Toc161902500"/>
      <w:bookmarkStart w:id="1271" w:name="_Toc168549873"/>
      <w:bookmarkStart w:id="1272" w:name="_Toc157434586"/>
      <w:bookmarkStart w:id="1273" w:name="_Toc157436301"/>
      <w:bookmarkStart w:id="1274" w:name="_Toc157440141"/>
      <w:bookmarkStart w:id="1275" w:name="_Toc160649855"/>
      <w:bookmarkStart w:id="1276" w:name="_Toc164928070"/>
      <w:r w:rsidRPr="00D3062E">
        <w:lastRenderedPageBreak/>
        <w:t>5.1</w:t>
      </w:r>
      <w:r>
        <w:rPr>
          <w:rFonts w:hint="eastAsia"/>
          <w:lang w:eastAsia="zh-CN"/>
        </w:rPr>
        <w:t>8</w:t>
      </w:r>
      <w:r w:rsidRPr="00D3062E">
        <w:tab/>
      </w:r>
      <w:bookmarkEnd w:id="1270"/>
      <w:r>
        <w:rPr>
          <w:rFonts w:hint="eastAsia"/>
          <w:lang w:eastAsia="zh-CN"/>
        </w:rPr>
        <w:t>Void</w:t>
      </w:r>
      <w:bookmarkEnd w:id="1271"/>
    </w:p>
    <w:p w14:paraId="325660EF" w14:textId="7B98D5FE" w:rsidR="00016DAC" w:rsidRPr="00D3062E" w:rsidRDefault="00016DAC" w:rsidP="00016DAC">
      <w:pPr>
        <w:pStyle w:val="21"/>
      </w:pPr>
      <w:bookmarkStart w:id="1277" w:name="_Toc168549874"/>
      <w:r w:rsidRPr="00D3062E">
        <w:t>5.19</w:t>
      </w:r>
      <w:r w:rsidRPr="00D3062E">
        <w:tab/>
      </w:r>
      <w:r w:rsidR="00BB2AE8" w:rsidRPr="00D3062E">
        <w:t>NSCE_NSAllocation</w:t>
      </w:r>
      <w:bookmarkEnd w:id="1272"/>
      <w:bookmarkEnd w:id="1273"/>
      <w:bookmarkEnd w:id="1274"/>
      <w:bookmarkEnd w:id="1275"/>
      <w:bookmarkEnd w:id="1276"/>
      <w:bookmarkEnd w:id="1277"/>
    </w:p>
    <w:p w14:paraId="36D1886B" w14:textId="77777777" w:rsidR="00016DAC" w:rsidRPr="00D3062E" w:rsidRDefault="00016DAC" w:rsidP="00016DAC">
      <w:pPr>
        <w:pStyle w:val="31"/>
      </w:pPr>
      <w:bookmarkStart w:id="1278" w:name="_Toc157434587"/>
      <w:bookmarkStart w:id="1279" w:name="_Toc157436302"/>
      <w:bookmarkStart w:id="1280" w:name="_Toc157440142"/>
      <w:bookmarkStart w:id="1281" w:name="_Toc160649856"/>
      <w:bookmarkStart w:id="1282" w:name="_Toc164928071"/>
      <w:bookmarkStart w:id="1283" w:name="_Toc168549875"/>
      <w:r w:rsidRPr="00D3062E">
        <w:t>5.19.1</w:t>
      </w:r>
      <w:r w:rsidRPr="00D3062E">
        <w:tab/>
        <w:t>Service Description</w:t>
      </w:r>
      <w:bookmarkEnd w:id="1278"/>
      <w:bookmarkEnd w:id="1279"/>
      <w:bookmarkEnd w:id="1280"/>
      <w:bookmarkEnd w:id="1281"/>
      <w:bookmarkEnd w:id="1282"/>
      <w:bookmarkEnd w:id="1283"/>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1284" w:name="_Toc157434588"/>
      <w:bookmarkStart w:id="1285" w:name="_Toc157436303"/>
      <w:bookmarkStart w:id="1286" w:name="_Toc157440143"/>
      <w:bookmarkStart w:id="1287" w:name="_Toc160649857"/>
      <w:bookmarkStart w:id="1288" w:name="_Toc164928072"/>
      <w:bookmarkStart w:id="1289" w:name="_Toc168549876"/>
      <w:r w:rsidRPr="00D3062E">
        <w:t>5.19.2</w:t>
      </w:r>
      <w:r w:rsidRPr="00D3062E">
        <w:tab/>
        <w:t>Service Operations</w:t>
      </w:r>
      <w:bookmarkEnd w:id="1284"/>
      <w:bookmarkEnd w:id="1285"/>
      <w:bookmarkEnd w:id="1286"/>
      <w:bookmarkEnd w:id="1287"/>
      <w:bookmarkEnd w:id="1288"/>
      <w:bookmarkEnd w:id="1289"/>
    </w:p>
    <w:p w14:paraId="0397AC6C" w14:textId="77777777" w:rsidR="00016DAC" w:rsidRPr="00D3062E" w:rsidRDefault="00016DAC" w:rsidP="00B13605">
      <w:pPr>
        <w:pStyle w:val="41"/>
      </w:pPr>
      <w:bookmarkStart w:id="1290" w:name="_Toc157434589"/>
      <w:bookmarkStart w:id="1291" w:name="_Toc157436304"/>
      <w:bookmarkStart w:id="1292" w:name="_Toc157440144"/>
      <w:bookmarkStart w:id="1293" w:name="_Toc160649858"/>
      <w:bookmarkStart w:id="1294" w:name="_Toc164928073"/>
      <w:bookmarkStart w:id="1295" w:name="_Toc168549877"/>
      <w:r w:rsidRPr="00D3062E">
        <w:t>5.19.2.1</w:t>
      </w:r>
      <w:r w:rsidRPr="00D3062E">
        <w:tab/>
        <w:t>Introduction</w:t>
      </w:r>
      <w:bookmarkEnd w:id="1290"/>
      <w:bookmarkEnd w:id="1291"/>
      <w:bookmarkEnd w:id="1292"/>
      <w:bookmarkEnd w:id="1293"/>
      <w:bookmarkEnd w:id="1294"/>
      <w:bookmarkEnd w:id="1295"/>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1296" w:name="_Toc157434590"/>
      <w:bookmarkStart w:id="1297" w:name="_Toc157436305"/>
      <w:bookmarkStart w:id="1298" w:name="_Toc157440145"/>
      <w:bookmarkStart w:id="1299" w:name="_Toc160649859"/>
      <w:bookmarkStart w:id="1300" w:name="_Toc164928074"/>
      <w:bookmarkStart w:id="1301" w:name="_Toc168549878"/>
      <w:r w:rsidRPr="00D3062E">
        <w:t>5.19.2.2</w:t>
      </w:r>
      <w:r w:rsidRPr="00D3062E">
        <w:tab/>
        <w:t>NSCE_NSAllocation_Request</w:t>
      </w:r>
      <w:bookmarkEnd w:id="1296"/>
      <w:bookmarkEnd w:id="1297"/>
      <w:bookmarkEnd w:id="1298"/>
      <w:bookmarkEnd w:id="1299"/>
      <w:bookmarkEnd w:id="1300"/>
      <w:bookmarkEnd w:id="1301"/>
    </w:p>
    <w:p w14:paraId="5C612EB3" w14:textId="77777777" w:rsidR="00016DAC" w:rsidRPr="00D3062E" w:rsidRDefault="00016DAC" w:rsidP="00B13605">
      <w:pPr>
        <w:pStyle w:val="51"/>
      </w:pPr>
      <w:bookmarkStart w:id="1302" w:name="_Toc157434591"/>
      <w:bookmarkStart w:id="1303" w:name="_Toc157436306"/>
      <w:bookmarkStart w:id="1304" w:name="_Toc157440146"/>
      <w:bookmarkStart w:id="1305" w:name="_Toc160649860"/>
      <w:bookmarkStart w:id="1306" w:name="_Toc164928075"/>
      <w:bookmarkStart w:id="1307" w:name="_Toc168549879"/>
      <w:r w:rsidRPr="00D3062E">
        <w:t>5.19.2.2.1</w:t>
      </w:r>
      <w:r w:rsidRPr="00D3062E">
        <w:tab/>
        <w:t>General</w:t>
      </w:r>
      <w:bookmarkEnd w:id="1302"/>
      <w:bookmarkEnd w:id="1303"/>
      <w:bookmarkEnd w:id="1304"/>
      <w:bookmarkEnd w:id="1305"/>
      <w:bookmarkEnd w:id="1306"/>
      <w:bookmarkEnd w:id="1307"/>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77777777" w:rsidR="00016DAC" w:rsidRPr="00D3062E" w:rsidRDefault="00016DAC" w:rsidP="00B13605">
      <w:pPr>
        <w:pStyle w:val="51"/>
      </w:pPr>
      <w:bookmarkStart w:id="1308" w:name="_Toc157434592"/>
      <w:bookmarkStart w:id="1309" w:name="_Toc157436307"/>
      <w:bookmarkStart w:id="1310" w:name="_Toc157440147"/>
      <w:bookmarkStart w:id="1311" w:name="_Toc160649861"/>
      <w:bookmarkStart w:id="1312" w:name="_Toc164928076"/>
      <w:bookmarkStart w:id="1313" w:name="_Toc168549880"/>
      <w:r w:rsidRPr="00D3062E">
        <w:t>5.19.2.2.2</w:t>
      </w:r>
      <w:r w:rsidRPr="00D3062E">
        <w:tab/>
      </w:r>
      <w:r w:rsidRPr="00D3062E">
        <w:tab/>
        <w:t>Network Slice Allocation Request</w:t>
      </w:r>
      <w:bookmarkEnd w:id="1308"/>
      <w:bookmarkEnd w:id="1309"/>
      <w:bookmarkEnd w:id="1310"/>
      <w:bookmarkEnd w:id="1311"/>
      <w:bookmarkEnd w:id="1312"/>
      <w:bookmarkEnd w:id="1313"/>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5pt;height:123.5pt;mso-width-percent:0;mso-height-percent:0;mso-width-percent:0;mso-height-percent:0" o:ole="">
            <v:imagedata r:id="rId131" o:title=""/>
          </v:shape>
          <o:OLEObject Type="Embed" ProgID="Word.Document.8" ShapeID="_x0000_i1088" DrawAspect="Content" ObjectID="_1780413358"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1314" w:name="_Toc157434593"/>
      <w:bookmarkStart w:id="1315" w:name="_Toc157436308"/>
      <w:bookmarkStart w:id="1316" w:name="_Toc157440148"/>
      <w:bookmarkStart w:id="1317" w:name="_Toc160649862"/>
      <w:bookmarkStart w:id="1318" w:name="_Toc164928077"/>
      <w:bookmarkStart w:id="1319" w:name="_Toc168549881"/>
      <w:r w:rsidR="008A6D4A" w:rsidRPr="00D3062E">
        <w:lastRenderedPageBreak/>
        <w:t>6</w:t>
      </w:r>
      <w:r w:rsidR="008A6D4A" w:rsidRPr="00D3062E">
        <w:tab/>
        <w:t>API Definitions</w:t>
      </w:r>
      <w:bookmarkEnd w:id="148"/>
      <w:bookmarkEnd w:id="149"/>
      <w:bookmarkEnd w:id="1314"/>
      <w:bookmarkEnd w:id="1315"/>
      <w:bookmarkEnd w:id="1316"/>
      <w:bookmarkEnd w:id="1317"/>
      <w:bookmarkEnd w:id="1318"/>
      <w:bookmarkEnd w:id="1319"/>
    </w:p>
    <w:p w14:paraId="391C9859" w14:textId="5EAF9B7A" w:rsidR="008A6D4A" w:rsidRDefault="008A6D4A" w:rsidP="007A4424">
      <w:pPr>
        <w:pStyle w:val="21"/>
        <w:rPr>
          <w:rFonts w:eastAsiaTheme="minorEastAsia"/>
          <w:lang w:eastAsia="zh-CN"/>
        </w:rPr>
      </w:pPr>
      <w:bookmarkStart w:id="1320" w:name="_Toc510696598"/>
      <w:bookmarkStart w:id="1321" w:name="_Toc35971390"/>
      <w:bookmarkStart w:id="1322" w:name="_Toc157434594"/>
      <w:bookmarkStart w:id="1323" w:name="_Toc157436309"/>
      <w:bookmarkStart w:id="1324" w:name="_Toc157440149"/>
      <w:bookmarkStart w:id="1325" w:name="_Toc160649863"/>
      <w:bookmarkStart w:id="1326" w:name="_Toc164928078"/>
      <w:bookmarkStart w:id="1327" w:name="_Toc168549882"/>
      <w:r w:rsidRPr="00D3062E">
        <w:t>6.1</w:t>
      </w:r>
      <w:r w:rsidRPr="00D3062E">
        <w:tab/>
      </w:r>
      <w:r w:rsidR="00D3062E" w:rsidRPr="00D3062E">
        <w:t>NSCE_SliceApiManagement</w:t>
      </w:r>
      <w:r w:rsidRPr="00D3062E">
        <w:t xml:space="preserve"> API</w:t>
      </w:r>
      <w:bookmarkEnd w:id="1320"/>
      <w:bookmarkEnd w:id="1321"/>
      <w:bookmarkEnd w:id="1322"/>
      <w:bookmarkEnd w:id="1323"/>
      <w:bookmarkEnd w:id="1324"/>
      <w:bookmarkEnd w:id="1325"/>
      <w:bookmarkEnd w:id="1326"/>
      <w:bookmarkEnd w:id="1327"/>
    </w:p>
    <w:p w14:paraId="32A02087" w14:textId="77777777" w:rsidR="00192AD6" w:rsidRDefault="00192AD6" w:rsidP="00192AD6">
      <w:pPr>
        <w:pStyle w:val="31"/>
      </w:pPr>
      <w:bookmarkStart w:id="1328" w:name="_Toc510696599"/>
      <w:bookmarkStart w:id="1329" w:name="_Toc35971391"/>
      <w:bookmarkStart w:id="1330" w:name="_Toc157434595"/>
      <w:bookmarkStart w:id="1331" w:name="_Toc157436310"/>
      <w:bookmarkStart w:id="1332" w:name="_Toc157440150"/>
      <w:bookmarkStart w:id="1333" w:name="_Toc168549883"/>
      <w:r>
        <w:t>6.1.1</w:t>
      </w:r>
      <w:r>
        <w:tab/>
        <w:t>Introduction</w:t>
      </w:r>
      <w:bookmarkEnd w:id="1328"/>
      <w:bookmarkEnd w:id="1329"/>
      <w:bookmarkEnd w:id="1330"/>
      <w:bookmarkEnd w:id="1331"/>
      <w:bookmarkEnd w:id="1332"/>
      <w:bookmarkEnd w:id="1333"/>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1334" w:name="_Toc157434596"/>
      <w:bookmarkStart w:id="1335" w:name="_Toc157436311"/>
      <w:bookmarkStart w:id="1336"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1337" w:name="_Toc168549884"/>
      <w:r>
        <w:t>6.1.2</w:t>
      </w:r>
      <w:r>
        <w:tab/>
        <w:t>Usage of HTTP</w:t>
      </w:r>
      <w:bookmarkEnd w:id="1334"/>
      <w:bookmarkEnd w:id="1335"/>
      <w:bookmarkEnd w:id="1336"/>
      <w:bookmarkEnd w:id="1337"/>
    </w:p>
    <w:p w14:paraId="28B88FB6" w14:textId="77777777" w:rsidR="00192AD6" w:rsidRDefault="00192AD6" w:rsidP="00192AD6">
      <w:bookmarkStart w:id="1338" w:name="_Toc510696607"/>
      <w:bookmarkStart w:id="1339"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1340" w:name="_Toc157434597"/>
      <w:bookmarkStart w:id="1341" w:name="_Toc157436312"/>
      <w:bookmarkStart w:id="1342" w:name="_Toc157440152"/>
      <w:bookmarkStart w:id="1343" w:name="_Toc168549885"/>
      <w:r>
        <w:t>6.1.3</w:t>
      </w:r>
      <w:r>
        <w:tab/>
        <w:t>Resources</w:t>
      </w:r>
      <w:bookmarkEnd w:id="1338"/>
      <w:bookmarkEnd w:id="1339"/>
      <w:bookmarkEnd w:id="1340"/>
      <w:bookmarkEnd w:id="1341"/>
      <w:bookmarkEnd w:id="1342"/>
      <w:bookmarkEnd w:id="1343"/>
    </w:p>
    <w:p w14:paraId="543F87B3" w14:textId="77777777" w:rsidR="00192AD6" w:rsidRDefault="00192AD6" w:rsidP="00192AD6">
      <w:pPr>
        <w:pStyle w:val="41"/>
      </w:pPr>
      <w:bookmarkStart w:id="1344" w:name="_Toc510696608"/>
      <w:bookmarkStart w:id="1345" w:name="_Toc35971399"/>
      <w:bookmarkStart w:id="1346" w:name="_Toc157434598"/>
      <w:bookmarkStart w:id="1347" w:name="_Toc157436313"/>
      <w:bookmarkStart w:id="1348" w:name="_Toc157440153"/>
      <w:bookmarkStart w:id="1349" w:name="_Toc168549886"/>
      <w:r>
        <w:t>6.1.3.1</w:t>
      </w:r>
      <w:r>
        <w:tab/>
        <w:t>Overview</w:t>
      </w:r>
      <w:bookmarkEnd w:id="1344"/>
      <w:bookmarkEnd w:id="1345"/>
      <w:bookmarkEnd w:id="1346"/>
      <w:bookmarkEnd w:id="1347"/>
      <w:bookmarkEnd w:id="1348"/>
      <w:bookmarkEnd w:id="1349"/>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1pt;height:220pt" o:ole="">
            <v:imagedata r:id="rId133" o:title=""/>
          </v:shape>
          <o:OLEObject Type="Embed" ProgID="Word.Document.8" ShapeID="_x0000_i1089" DrawAspect="Content" ObjectID="_1780413359"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1350" w:name="_Toc168549887"/>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1350"/>
    </w:p>
    <w:p w14:paraId="439A6E98" w14:textId="77777777" w:rsidR="00192AD6" w:rsidRPr="00644644" w:rsidRDefault="00192AD6" w:rsidP="00192AD6">
      <w:pPr>
        <w:pStyle w:val="51"/>
      </w:pPr>
      <w:bookmarkStart w:id="1351" w:name="_Toc168549888"/>
      <w:r w:rsidRPr="00644644">
        <w:rPr>
          <w:noProof/>
          <w:lang w:eastAsia="zh-CN"/>
        </w:rPr>
        <w:t>6.</w:t>
      </w:r>
      <w:r>
        <w:rPr>
          <w:noProof/>
          <w:lang w:eastAsia="zh-CN"/>
        </w:rPr>
        <w:t>1</w:t>
      </w:r>
      <w:r w:rsidRPr="00FC29E8">
        <w:t>.3.2.1</w:t>
      </w:r>
      <w:r w:rsidRPr="00FC29E8">
        <w:tab/>
        <w:t>Description</w:t>
      </w:r>
      <w:bookmarkEnd w:id="1351"/>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1352" w:name="_Toc168549889"/>
      <w:r w:rsidRPr="00644644">
        <w:rPr>
          <w:noProof/>
          <w:lang w:eastAsia="zh-CN"/>
        </w:rPr>
        <w:t>6.</w:t>
      </w:r>
      <w:r>
        <w:rPr>
          <w:noProof/>
          <w:lang w:eastAsia="zh-CN"/>
        </w:rPr>
        <w:t>1</w:t>
      </w:r>
      <w:r w:rsidRPr="00FC29E8">
        <w:t>.3.2.2</w:t>
      </w:r>
      <w:r w:rsidRPr="00FC29E8">
        <w:tab/>
        <w:t xml:space="preserve">Resource </w:t>
      </w:r>
      <w:r w:rsidRPr="00644644">
        <w:t>Definition</w:t>
      </w:r>
      <w:bookmarkEnd w:id="1352"/>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1353" w:name="_Toc168549890"/>
      <w:r w:rsidRPr="00644644">
        <w:rPr>
          <w:noProof/>
          <w:lang w:eastAsia="zh-CN"/>
        </w:rPr>
        <w:lastRenderedPageBreak/>
        <w:t>6.</w:t>
      </w:r>
      <w:r>
        <w:rPr>
          <w:noProof/>
          <w:lang w:eastAsia="zh-CN"/>
        </w:rPr>
        <w:t>1</w:t>
      </w:r>
      <w:r w:rsidRPr="00FC29E8">
        <w:t>.3.2.3</w:t>
      </w:r>
      <w:r w:rsidRPr="00FC29E8">
        <w:tab/>
        <w:t>Resource Standard Methods</w:t>
      </w:r>
      <w:bookmarkEnd w:id="1353"/>
    </w:p>
    <w:p w14:paraId="3BEC7165" w14:textId="77777777" w:rsidR="00192AD6" w:rsidRPr="00B13605" w:rsidRDefault="00192AD6" w:rsidP="00192AD6">
      <w:pPr>
        <w:pStyle w:val="6"/>
      </w:pPr>
      <w:bookmarkStart w:id="1354" w:name="_Toc168549891"/>
      <w:r w:rsidRPr="00644644">
        <w:rPr>
          <w:noProof/>
          <w:lang w:eastAsia="zh-CN"/>
        </w:rPr>
        <w:t>6.</w:t>
      </w:r>
      <w:r>
        <w:rPr>
          <w:noProof/>
          <w:lang w:eastAsia="zh-CN"/>
        </w:rPr>
        <w:t>1</w:t>
      </w:r>
      <w:r w:rsidRPr="00B13605">
        <w:t>.3.2.3.1</w:t>
      </w:r>
      <w:r w:rsidRPr="00B13605">
        <w:tab/>
        <w:t>POST</w:t>
      </w:r>
      <w:bookmarkEnd w:id="1354"/>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1355" w:name="_Toc168549892"/>
      <w:r w:rsidRPr="00644644">
        <w:rPr>
          <w:noProof/>
          <w:lang w:eastAsia="zh-CN"/>
        </w:rPr>
        <w:t>6.</w:t>
      </w:r>
      <w:r>
        <w:rPr>
          <w:noProof/>
          <w:lang w:eastAsia="zh-CN"/>
        </w:rPr>
        <w:t>1</w:t>
      </w:r>
      <w:r w:rsidRPr="00FC29E8">
        <w:t>.3.2.4</w:t>
      </w:r>
      <w:r w:rsidRPr="00FC29E8">
        <w:tab/>
        <w:t>Resource Custom Operations</w:t>
      </w:r>
      <w:bookmarkEnd w:id="1355"/>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1356" w:name="_Toc168549893"/>
      <w:r w:rsidRPr="00644644">
        <w:rPr>
          <w:noProof/>
          <w:lang w:eastAsia="zh-CN"/>
        </w:rPr>
        <w:t>6.</w:t>
      </w:r>
      <w:r>
        <w:rPr>
          <w:noProof/>
          <w:lang w:eastAsia="zh-CN"/>
        </w:rPr>
        <w:t>1</w:t>
      </w:r>
      <w:r w:rsidRPr="00FC29E8">
        <w:t>.3.3</w:t>
      </w:r>
      <w:r w:rsidRPr="00FC29E8">
        <w:tab/>
        <w:t xml:space="preserve">Resource: Individual </w:t>
      </w:r>
      <w:r>
        <w:t>Slice API Configuration</w:t>
      </w:r>
      <w:bookmarkEnd w:id="1356"/>
    </w:p>
    <w:p w14:paraId="3BD27973" w14:textId="77777777" w:rsidR="00192AD6" w:rsidRPr="00644644" w:rsidRDefault="00192AD6" w:rsidP="00192AD6">
      <w:pPr>
        <w:pStyle w:val="51"/>
      </w:pPr>
      <w:bookmarkStart w:id="1357" w:name="_Toc168549894"/>
      <w:r w:rsidRPr="00644644">
        <w:rPr>
          <w:noProof/>
          <w:lang w:eastAsia="zh-CN"/>
        </w:rPr>
        <w:t>6.</w:t>
      </w:r>
      <w:r>
        <w:rPr>
          <w:noProof/>
          <w:lang w:eastAsia="zh-CN"/>
        </w:rPr>
        <w:t>1</w:t>
      </w:r>
      <w:r w:rsidRPr="00FC29E8">
        <w:t>.3.3.1</w:t>
      </w:r>
      <w:r w:rsidRPr="00FC29E8">
        <w:tab/>
        <w:t>Description</w:t>
      </w:r>
      <w:bookmarkEnd w:id="1357"/>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1358" w:name="_Toc168549895"/>
      <w:r w:rsidRPr="00644644">
        <w:rPr>
          <w:noProof/>
          <w:lang w:eastAsia="zh-CN"/>
        </w:rPr>
        <w:t>6.</w:t>
      </w:r>
      <w:r>
        <w:rPr>
          <w:noProof/>
          <w:lang w:eastAsia="zh-CN"/>
        </w:rPr>
        <w:t>1</w:t>
      </w:r>
      <w:r w:rsidRPr="00FC29E8">
        <w:t>.3.3.2</w:t>
      </w:r>
      <w:r w:rsidRPr="00FC29E8">
        <w:tab/>
        <w:t>Resource Definition</w:t>
      </w:r>
      <w:bookmarkEnd w:id="1358"/>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lastRenderedPageBreak/>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1359" w:name="_Toc168549896"/>
      <w:r w:rsidRPr="00644644">
        <w:rPr>
          <w:noProof/>
          <w:lang w:eastAsia="zh-CN"/>
        </w:rPr>
        <w:t>6.</w:t>
      </w:r>
      <w:r>
        <w:rPr>
          <w:noProof/>
          <w:lang w:eastAsia="zh-CN"/>
        </w:rPr>
        <w:t>1</w:t>
      </w:r>
      <w:r w:rsidRPr="00FC29E8">
        <w:t>.3.3.3</w:t>
      </w:r>
      <w:r w:rsidRPr="00FC29E8">
        <w:tab/>
        <w:t>Resource Standard Methods</w:t>
      </w:r>
      <w:bookmarkEnd w:id="1359"/>
    </w:p>
    <w:p w14:paraId="4C04226D" w14:textId="77777777" w:rsidR="00192AD6" w:rsidRPr="00644644" w:rsidRDefault="00192AD6" w:rsidP="00192AD6">
      <w:pPr>
        <w:pStyle w:val="6"/>
      </w:pPr>
      <w:bookmarkStart w:id="1360" w:name="_Toc168549897"/>
      <w:r w:rsidRPr="00644644">
        <w:rPr>
          <w:noProof/>
          <w:lang w:eastAsia="zh-CN"/>
        </w:rPr>
        <w:t>6.</w:t>
      </w:r>
      <w:r>
        <w:rPr>
          <w:noProof/>
          <w:lang w:eastAsia="zh-CN"/>
        </w:rPr>
        <w:t>1</w:t>
      </w:r>
      <w:r w:rsidRPr="00FC29E8">
        <w:t>.3.3.3.1</w:t>
      </w:r>
      <w:r w:rsidRPr="00FC29E8">
        <w:tab/>
        <w:t>GET</w:t>
      </w:r>
      <w:bookmarkEnd w:id="1360"/>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1361" w:name="_Toc168549898"/>
      <w:r w:rsidRPr="00644644">
        <w:rPr>
          <w:noProof/>
          <w:lang w:eastAsia="zh-CN"/>
        </w:rPr>
        <w:t>6.</w:t>
      </w:r>
      <w:r>
        <w:rPr>
          <w:noProof/>
          <w:lang w:eastAsia="zh-CN"/>
        </w:rPr>
        <w:t>1</w:t>
      </w:r>
      <w:r w:rsidRPr="00FC29E8">
        <w:t>.3.3.3.</w:t>
      </w:r>
      <w:r>
        <w:t>2</w:t>
      </w:r>
      <w:r w:rsidRPr="00FC29E8">
        <w:tab/>
        <w:t>DELETE</w:t>
      </w:r>
      <w:bookmarkEnd w:id="1361"/>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1362" w:name="_Toc168549899"/>
      <w:r w:rsidRPr="00644644">
        <w:rPr>
          <w:noProof/>
          <w:lang w:eastAsia="zh-CN"/>
        </w:rPr>
        <w:t>6.</w:t>
      </w:r>
      <w:r>
        <w:rPr>
          <w:noProof/>
          <w:lang w:eastAsia="zh-CN"/>
        </w:rPr>
        <w:t>1</w:t>
      </w:r>
      <w:r w:rsidRPr="00FC29E8">
        <w:t>.3.3.4</w:t>
      </w:r>
      <w:r w:rsidRPr="00FC29E8">
        <w:tab/>
        <w:t>Resource Custom Operations</w:t>
      </w:r>
      <w:bookmarkEnd w:id="1362"/>
    </w:p>
    <w:p w14:paraId="0545BB84" w14:textId="77777777" w:rsidR="00192AD6" w:rsidRPr="00D3062E" w:rsidRDefault="00192AD6" w:rsidP="00192AD6">
      <w:pPr>
        <w:pStyle w:val="6"/>
      </w:pPr>
      <w:bookmarkStart w:id="1363" w:name="_Toc161902583"/>
      <w:bookmarkStart w:id="1364" w:name="_Toc168549900"/>
      <w:r w:rsidRPr="00644644">
        <w:rPr>
          <w:noProof/>
          <w:lang w:eastAsia="zh-CN"/>
        </w:rPr>
        <w:t>6.</w:t>
      </w:r>
      <w:r>
        <w:rPr>
          <w:noProof/>
          <w:lang w:eastAsia="zh-CN"/>
        </w:rPr>
        <w:t>1</w:t>
      </w:r>
      <w:r w:rsidRPr="00FC29E8">
        <w:t>.3.3</w:t>
      </w:r>
      <w:r w:rsidRPr="00D3062E">
        <w:t>.4.1</w:t>
      </w:r>
      <w:r w:rsidRPr="00D3062E">
        <w:tab/>
        <w:t>Overview</w:t>
      </w:r>
      <w:bookmarkEnd w:id="1363"/>
      <w:bookmarkEnd w:id="1364"/>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1365" w:name="_Toc161902584"/>
      <w:bookmarkStart w:id="1366" w:name="_Toc168549901"/>
      <w:r w:rsidRPr="00644644">
        <w:rPr>
          <w:noProof/>
          <w:lang w:eastAsia="zh-CN"/>
        </w:rPr>
        <w:t>6.</w:t>
      </w:r>
      <w:r>
        <w:rPr>
          <w:noProof/>
          <w:lang w:eastAsia="zh-CN"/>
        </w:rPr>
        <w:t>1</w:t>
      </w:r>
      <w:r w:rsidRPr="00FC29E8">
        <w:t>.3.3</w:t>
      </w:r>
      <w:r w:rsidRPr="00D3062E">
        <w:t>.4.2</w:t>
      </w:r>
      <w:r w:rsidRPr="00D3062E">
        <w:tab/>
        <w:t xml:space="preserve">Operation: </w:t>
      </w:r>
      <w:bookmarkEnd w:id="1365"/>
      <w:r>
        <w:t>Update</w:t>
      </w:r>
      <w:bookmarkEnd w:id="1366"/>
    </w:p>
    <w:p w14:paraId="0462BAE8" w14:textId="77777777" w:rsidR="00192AD6" w:rsidRPr="00D3062E" w:rsidRDefault="00192AD6" w:rsidP="00192AD6">
      <w:pPr>
        <w:pStyle w:val="7"/>
        <w:rPr>
          <w:noProof/>
        </w:rPr>
      </w:pPr>
      <w:r w:rsidRPr="00644644">
        <w:rPr>
          <w:noProof/>
          <w:lang w:eastAsia="zh-CN"/>
        </w:rPr>
        <w:t>6.</w:t>
      </w:r>
      <w:r>
        <w:rPr>
          <w:noProof/>
          <w:lang w:eastAsia="zh-CN"/>
        </w:rPr>
        <w:t>1</w:t>
      </w:r>
      <w:r w:rsidRPr="00FC29E8">
        <w:t>.3.3</w:t>
      </w:r>
      <w:r w:rsidRPr="00D3062E">
        <w:rPr>
          <w:noProof/>
        </w:rPr>
        <w:t>.4.2.1</w:t>
      </w:r>
      <w:r w:rsidRPr="00D3062E">
        <w:rPr>
          <w:noProof/>
        </w:rPr>
        <w:tab/>
        <w:t>Description</w:t>
      </w:r>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r w:rsidRPr="00644644">
        <w:rPr>
          <w:noProof/>
          <w:lang w:eastAsia="zh-CN"/>
        </w:rPr>
        <w:t>6.</w:t>
      </w:r>
      <w:r>
        <w:rPr>
          <w:noProof/>
          <w:lang w:eastAsia="zh-CN"/>
        </w:rPr>
        <w:t>1</w:t>
      </w:r>
      <w:r w:rsidRPr="00FC29E8">
        <w:t>.3.3</w:t>
      </w:r>
      <w:r w:rsidRPr="00D3062E">
        <w:rPr>
          <w:noProof/>
        </w:rPr>
        <w:t>.4.2.2</w:t>
      </w:r>
      <w:r w:rsidRPr="00D3062E">
        <w:rPr>
          <w:noProof/>
        </w:rPr>
        <w:tab/>
        <w:t>Operation Definition</w:t>
      </w:r>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lastRenderedPageBreak/>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1367" w:name="_Toc168549902"/>
      <w:r>
        <w:rPr>
          <w:noProof/>
          <w:lang w:eastAsia="zh-CN"/>
        </w:rPr>
        <w:t>6.1</w:t>
      </w:r>
      <w:r>
        <w:t>.4</w:t>
      </w:r>
      <w:r>
        <w:tab/>
        <w:t>Custom Operations without associated resources</w:t>
      </w:r>
      <w:bookmarkEnd w:id="1367"/>
    </w:p>
    <w:p w14:paraId="5DF874C4" w14:textId="77777777" w:rsidR="00192AD6" w:rsidRDefault="00192AD6" w:rsidP="00192AD6">
      <w:pPr>
        <w:pStyle w:val="41"/>
      </w:pPr>
      <w:bookmarkStart w:id="1368" w:name="_Toc168549903"/>
      <w:r>
        <w:rPr>
          <w:noProof/>
          <w:lang w:eastAsia="zh-CN"/>
        </w:rPr>
        <w:t>6.1</w:t>
      </w:r>
      <w:r>
        <w:t>.4.1</w:t>
      </w:r>
      <w:r>
        <w:tab/>
        <w:t>Overview</w:t>
      </w:r>
      <w:bookmarkEnd w:id="1368"/>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5pt;height:96.5pt" o:ole="">
            <v:imagedata r:id="rId135" o:title=""/>
          </v:shape>
          <o:OLEObject Type="Embed" ProgID="Word.Document.8" ShapeID="_x0000_i1090" DrawAspect="Content" ObjectID="_1780413360"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1369" w:name="_Toc510696624"/>
      <w:bookmarkStart w:id="1370" w:name="_Toc35971415"/>
      <w:bookmarkStart w:id="1371" w:name="_Toc157434607"/>
      <w:bookmarkStart w:id="1372" w:name="_Toc157436322"/>
      <w:bookmarkStart w:id="1373" w:name="_Toc157440162"/>
      <w:bookmarkStart w:id="1374" w:name="_Toc168549904"/>
      <w:r>
        <w:t>6.1.4.2</w:t>
      </w:r>
      <w:r>
        <w:tab/>
        <w:t xml:space="preserve">Operation: </w:t>
      </w:r>
      <w:bookmarkEnd w:id="1369"/>
      <w:bookmarkEnd w:id="1370"/>
      <w:bookmarkEnd w:id="1371"/>
      <w:bookmarkEnd w:id="1372"/>
      <w:bookmarkEnd w:id="1373"/>
      <w:r>
        <w:t>Invoke</w:t>
      </w:r>
      <w:bookmarkEnd w:id="1374"/>
    </w:p>
    <w:p w14:paraId="01E6AAB1" w14:textId="77777777" w:rsidR="00192AD6" w:rsidRPr="00644644" w:rsidRDefault="00192AD6" w:rsidP="00192AD6">
      <w:pPr>
        <w:pStyle w:val="51"/>
      </w:pPr>
      <w:bookmarkStart w:id="1375" w:name="_Toc168549905"/>
      <w:bookmarkStart w:id="1376" w:name="_Toc510696625"/>
      <w:bookmarkStart w:id="1377" w:name="_Toc35971416"/>
      <w:bookmarkStart w:id="1378" w:name="_Toc157434608"/>
      <w:bookmarkStart w:id="1379" w:name="_Toc157436323"/>
      <w:bookmarkStart w:id="1380" w:name="_Toc157440163"/>
      <w:r w:rsidRPr="00644644">
        <w:rPr>
          <w:noProof/>
          <w:lang w:eastAsia="zh-CN"/>
        </w:rPr>
        <w:t>6.</w:t>
      </w:r>
      <w:r>
        <w:rPr>
          <w:noProof/>
          <w:lang w:eastAsia="zh-CN"/>
        </w:rPr>
        <w:t>1</w:t>
      </w:r>
      <w:r w:rsidRPr="00FC29E8">
        <w:t>.4.2.1</w:t>
      </w:r>
      <w:r w:rsidRPr="00FC29E8">
        <w:tab/>
        <w:t>Description</w:t>
      </w:r>
      <w:bookmarkEnd w:id="1375"/>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1381" w:name="_Toc168549906"/>
      <w:r w:rsidRPr="00644644">
        <w:rPr>
          <w:noProof/>
          <w:lang w:eastAsia="zh-CN"/>
        </w:rPr>
        <w:t>6.</w:t>
      </w:r>
      <w:r>
        <w:rPr>
          <w:noProof/>
          <w:lang w:eastAsia="zh-CN"/>
        </w:rPr>
        <w:t>1</w:t>
      </w:r>
      <w:r w:rsidRPr="00FC29E8">
        <w:t>.4.2.2</w:t>
      </w:r>
      <w:r w:rsidRPr="00FC29E8">
        <w:tab/>
        <w:t>Operation Definition</w:t>
      </w:r>
      <w:bookmarkEnd w:id="1381"/>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1382" w:name="_Toc168549907"/>
      <w:bookmarkEnd w:id="1376"/>
      <w:bookmarkEnd w:id="1377"/>
      <w:bookmarkEnd w:id="1378"/>
      <w:bookmarkEnd w:id="1379"/>
      <w:bookmarkEnd w:id="1380"/>
      <w:r>
        <w:rPr>
          <w:noProof/>
          <w:lang w:eastAsia="zh-CN"/>
        </w:rPr>
        <w:t>6.1</w:t>
      </w:r>
      <w:r>
        <w:t>.5</w:t>
      </w:r>
      <w:r>
        <w:tab/>
        <w:t>Notifications</w:t>
      </w:r>
      <w:bookmarkEnd w:id="1382"/>
    </w:p>
    <w:p w14:paraId="7D0D2CD0" w14:textId="77777777" w:rsidR="00192AD6" w:rsidRPr="00644644" w:rsidRDefault="00192AD6" w:rsidP="00192AD6">
      <w:pPr>
        <w:pStyle w:val="41"/>
      </w:pPr>
      <w:bookmarkStart w:id="1383" w:name="_Toc168549908"/>
      <w:r>
        <w:rPr>
          <w:noProof/>
          <w:lang w:eastAsia="zh-CN"/>
        </w:rPr>
        <w:t>6.1</w:t>
      </w:r>
      <w:r w:rsidRPr="00FC29E8">
        <w:t>.5.1</w:t>
      </w:r>
      <w:r w:rsidRPr="00FC29E8">
        <w:tab/>
        <w:t>General</w:t>
      </w:r>
      <w:bookmarkEnd w:id="1383"/>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1384" w:name="_Toc168549909"/>
      <w:r>
        <w:rPr>
          <w:noProof/>
          <w:lang w:eastAsia="zh-CN"/>
        </w:rPr>
        <w:t>6.1</w:t>
      </w:r>
      <w:r w:rsidRPr="00FC29E8">
        <w:t>.5.2</w:t>
      </w:r>
      <w:r w:rsidRPr="00FC29E8">
        <w:tab/>
      </w:r>
      <w:r>
        <w:t>Slice API Configuration</w:t>
      </w:r>
      <w:r w:rsidRPr="00644644">
        <w:t xml:space="preserve"> Notification</w:t>
      </w:r>
      <w:bookmarkEnd w:id="1384"/>
    </w:p>
    <w:p w14:paraId="7C1CF487" w14:textId="77777777" w:rsidR="00192AD6" w:rsidRPr="00644644" w:rsidRDefault="00192AD6" w:rsidP="00192AD6">
      <w:pPr>
        <w:pStyle w:val="51"/>
        <w:rPr>
          <w:noProof/>
        </w:rPr>
      </w:pPr>
      <w:bookmarkStart w:id="1385" w:name="_Toc168549910"/>
      <w:r>
        <w:rPr>
          <w:noProof/>
          <w:lang w:eastAsia="zh-CN"/>
        </w:rPr>
        <w:t>6.1</w:t>
      </w:r>
      <w:r w:rsidRPr="00FC29E8">
        <w:t>.5.2</w:t>
      </w:r>
      <w:r w:rsidRPr="00644644">
        <w:rPr>
          <w:noProof/>
        </w:rPr>
        <w:t>.1</w:t>
      </w:r>
      <w:r w:rsidRPr="00644644">
        <w:rPr>
          <w:noProof/>
        </w:rPr>
        <w:tab/>
        <w:t>Description</w:t>
      </w:r>
      <w:bookmarkEnd w:id="1385"/>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1386" w:name="_Toc168549911"/>
      <w:r>
        <w:rPr>
          <w:noProof/>
          <w:lang w:eastAsia="zh-CN"/>
        </w:rPr>
        <w:t>6.1</w:t>
      </w:r>
      <w:r w:rsidRPr="00FC29E8">
        <w:t>.5.2</w:t>
      </w:r>
      <w:r w:rsidRPr="00644644">
        <w:rPr>
          <w:noProof/>
        </w:rPr>
        <w:t>.2</w:t>
      </w:r>
      <w:r w:rsidRPr="00644644">
        <w:rPr>
          <w:noProof/>
        </w:rPr>
        <w:tab/>
        <w:t>Target URI</w:t>
      </w:r>
      <w:bookmarkEnd w:id="1386"/>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1387" w:name="_Toc168549912"/>
      <w:r>
        <w:rPr>
          <w:noProof/>
          <w:lang w:eastAsia="zh-CN"/>
        </w:rPr>
        <w:t>6.1</w:t>
      </w:r>
      <w:r w:rsidRPr="00FC29E8">
        <w:t>.5.2</w:t>
      </w:r>
      <w:r w:rsidRPr="00644644">
        <w:rPr>
          <w:noProof/>
        </w:rPr>
        <w:t>.3</w:t>
      </w:r>
      <w:r w:rsidRPr="00644644">
        <w:rPr>
          <w:noProof/>
        </w:rPr>
        <w:tab/>
        <w:t>Standard Methods</w:t>
      </w:r>
      <w:bookmarkEnd w:id="1387"/>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lastRenderedPageBreak/>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1388" w:name="_Toc168549913"/>
      <w:r>
        <w:t>6.1.6</w:t>
      </w:r>
      <w:r>
        <w:tab/>
        <w:t>Data Model</w:t>
      </w:r>
      <w:bookmarkEnd w:id="1388"/>
    </w:p>
    <w:p w14:paraId="28A3DA82" w14:textId="77777777" w:rsidR="00192AD6" w:rsidRDefault="00192AD6" w:rsidP="00192AD6">
      <w:pPr>
        <w:pStyle w:val="41"/>
      </w:pPr>
      <w:bookmarkStart w:id="1389" w:name="_Toc168549914"/>
      <w:r>
        <w:t>6.1.6.1</w:t>
      </w:r>
      <w:r>
        <w:tab/>
        <w:t>General</w:t>
      </w:r>
      <w:bookmarkEnd w:id="1389"/>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1390" w:name="_Toc168549915"/>
      <w:r>
        <w:rPr>
          <w:lang w:val="en-US"/>
        </w:rPr>
        <w:t>6.1.6.2</w:t>
      </w:r>
      <w:r>
        <w:rPr>
          <w:lang w:val="en-US"/>
        </w:rPr>
        <w:tab/>
      </w:r>
      <w:r>
        <w:t>Structured data types</w:t>
      </w:r>
      <w:bookmarkEnd w:id="1390"/>
    </w:p>
    <w:p w14:paraId="1A807C11" w14:textId="77777777" w:rsidR="00192AD6" w:rsidRDefault="00192AD6" w:rsidP="00192AD6">
      <w:pPr>
        <w:pStyle w:val="51"/>
      </w:pPr>
      <w:bookmarkStart w:id="1391" w:name="_Toc168549916"/>
      <w:r>
        <w:t>6.1.6.2.1</w:t>
      </w:r>
      <w:r>
        <w:tab/>
        <w:t>Introduction</w:t>
      </w:r>
      <w:bookmarkEnd w:id="1391"/>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1392" w:name="_Toc510696636"/>
      <w:bookmarkStart w:id="1393" w:name="_Toc35971431"/>
      <w:bookmarkStart w:id="1394" w:name="_Toc157434622"/>
      <w:bookmarkStart w:id="1395" w:name="_Toc157436337"/>
      <w:bookmarkStart w:id="1396" w:name="_Toc157440177"/>
      <w:bookmarkStart w:id="1397" w:name="_Toc168549917"/>
      <w:r>
        <w:t>6.1.6.2.2</w:t>
      </w:r>
      <w:r>
        <w:tab/>
        <w:t xml:space="preserve">Type: </w:t>
      </w:r>
      <w:bookmarkEnd w:id="1392"/>
      <w:bookmarkEnd w:id="1393"/>
      <w:bookmarkEnd w:id="1394"/>
      <w:bookmarkEnd w:id="1395"/>
      <w:bookmarkEnd w:id="1396"/>
      <w:r w:rsidRPr="005405E4">
        <w:t>SliceAPIConfig</w:t>
      </w:r>
      <w:bookmarkEnd w:id="1397"/>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1398" w:name="_Toc168549918"/>
      <w:r>
        <w:lastRenderedPageBreak/>
        <w:t>6.1.6.2.3</w:t>
      </w:r>
      <w:r>
        <w:tab/>
        <w:t>Type: App</w:t>
      </w:r>
      <w:r w:rsidRPr="00AD4AA8">
        <w:t>S</w:t>
      </w:r>
      <w:r>
        <w:t>e</w:t>
      </w:r>
      <w:r w:rsidRPr="00AD4AA8">
        <w:t>rvReq</w:t>
      </w:r>
      <w:r>
        <w:t>s</w:t>
      </w:r>
      <w:bookmarkEnd w:id="1398"/>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1399" w:name="_Toc168549919"/>
      <w:r>
        <w:t>6.1.6.2.4</w:t>
      </w:r>
      <w:r>
        <w:tab/>
        <w:t>Type: UpdateReq</w:t>
      </w:r>
      <w:bookmarkEnd w:id="1399"/>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1400" w:name="_Toc168549920"/>
      <w:r>
        <w:t>6.1.6.2.5</w:t>
      </w:r>
      <w:r>
        <w:tab/>
        <w:t>Type: UpdateResp</w:t>
      </w:r>
      <w:bookmarkEnd w:id="1400"/>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1401" w:name="_Toc168549921"/>
      <w:r>
        <w:lastRenderedPageBreak/>
        <w:t>6.1.6.2.6</w:t>
      </w:r>
      <w:r>
        <w:tab/>
        <w:t xml:space="preserve">Type: </w:t>
      </w:r>
      <w:r w:rsidRPr="00AD4AA8">
        <w:t>Sl</w:t>
      </w:r>
      <w:r>
        <w:t>ice</w:t>
      </w:r>
      <w:r w:rsidRPr="00AD4AA8">
        <w:t>A</w:t>
      </w:r>
      <w:r>
        <w:t>PI</w:t>
      </w:r>
      <w:r w:rsidRPr="00AD4AA8">
        <w:t>Info</w:t>
      </w:r>
      <w:bookmarkEnd w:id="1401"/>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1402" w:name="_Toc168549922"/>
      <w:r>
        <w:t>6.1.6.2.7</w:t>
      </w:r>
      <w:r>
        <w:tab/>
        <w:t>Type: InvokeReq</w:t>
      </w:r>
      <w:bookmarkEnd w:id="1402"/>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1403" w:name="_Toc168549923"/>
      <w:r>
        <w:t>6.1.6.2.8</w:t>
      </w:r>
      <w:r>
        <w:tab/>
        <w:t>Type: SliceAPIConfigNotif</w:t>
      </w:r>
      <w:bookmarkEnd w:id="1403"/>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1404" w:name="_Toc161903033"/>
      <w:bookmarkStart w:id="1405" w:name="_Toc168549924"/>
      <w:r w:rsidRPr="00D3062E">
        <w:rPr>
          <w:lang w:eastAsia="zh-CN"/>
        </w:rPr>
        <w:t>6.</w:t>
      </w:r>
      <w:r>
        <w:rPr>
          <w:lang w:eastAsia="zh-CN"/>
        </w:rPr>
        <w:t>1</w:t>
      </w:r>
      <w:r w:rsidRPr="00D3062E">
        <w:rPr>
          <w:lang w:eastAsia="zh-CN"/>
        </w:rPr>
        <w:t>.6.3</w:t>
      </w:r>
      <w:r w:rsidRPr="00D3062E">
        <w:rPr>
          <w:lang w:eastAsia="zh-CN"/>
        </w:rPr>
        <w:tab/>
        <w:t>Simple data types and enumerations</w:t>
      </w:r>
      <w:bookmarkEnd w:id="1404"/>
      <w:bookmarkEnd w:id="1405"/>
    </w:p>
    <w:p w14:paraId="7CF97F03" w14:textId="77777777" w:rsidR="00192AD6" w:rsidRPr="00D3062E" w:rsidRDefault="00192AD6" w:rsidP="00192AD6">
      <w:pPr>
        <w:pStyle w:val="51"/>
      </w:pPr>
      <w:bookmarkStart w:id="1406" w:name="_Toc161903034"/>
      <w:bookmarkStart w:id="1407" w:name="_Toc168549925"/>
      <w:r w:rsidRPr="00D3062E">
        <w:rPr>
          <w:lang w:eastAsia="zh-CN"/>
        </w:rPr>
        <w:t>6.</w:t>
      </w:r>
      <w:r>
        <w:rPr>
          <w:lang w:eastAsia="zh-CN"/>
        </w:rPr>
        <w:t>1</w:t>
      </w:r>
      <w:r w:rsidRPr="00D3062E">
        <w:t>.6.3.1</w:t>
      </w:r>
      <w:r w:rsidRPr="00D3062E">
        <w:tab/>
        <w:t>Introduction</w:t>
      </w:r>
      <w:bookmarkEnd w:id="1406"/>
      <w:bookmarkEnd w:id="1407"/>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1408" w:name="_Toc161903035"/>
      <w:bookmarkStart w:id="1409" w:name="_Toc168549926"/>
      <w:r w:rsidRPr="00D3062E">
        <w:rPr>
          <w:lang w:eastAsia="zh-CN"/>
        </w:rPr>
        <w:t>6.</w:t>
      </w:r>
      <w:r>
        <w:rPr>
          <w:lang w:eastAsia="zh-CN"/>
        </w:rPr>
        <w:t>1</w:t>
      </w:r>
      <w:r w:rsidRPr="00D3062E">
        <w:t>.6.3.2</w:t>
      </w:r>
      <w:r w:rsidRPr="00D3062E">
        <w:tab/>
        <w:t>Simple data types</w:t>
      </w:r>
      <w:bookmarkEnd w:id="1408"/>
      <w:bookmarkEnd w:id="1409"/>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1410" w:name="_Toc161903036"/>
      <w:bookmarkStart w:id="1411" w:name="_Toc168549927"/>
      <w:r w:rsidRPr="00D3062E">
        <w:rPr>
          <w:lang w:eastAsia="zh-CN"/>
        </w:rPr>
        <w:t>6.</w:t>
      </w:r>
      <w:r>
        <w:rPr>
          <w:lang w:eastAsia="zh-CN"/>
        </w:rPr>
        <w:t>1</w:t>
      </w:r>
      <w:r w:rsidRPr="00D3062E">
        <w:t>.6.3.3</w:t>
      </w:r>
      <w:r w:rsidRPr="00D3062E">
        <w:tab/>
        <w:t xml:space="preserve">Enumeration: </w:t>
      </w:r>
      <w:bookmarkEnd w:id="1410"/>
      <w:r w:rsidRPr="00AD4AA8">
        <w:t>Trig</w:t>
      </w:r>
      <w:r>
        <w:t>ger</w:t>
      </w:r>
      <w:r w:rsidRPr="00AD4AA8">
        <w:t>Ev</w:t>
      </w:r>
      <w:r>
        <w:t>e</w:t>
      </w:r>
      <w:r w:rsidRPr="00AD4AA8">
        <w:t>nt</w:t>
      </w:r>
      <w:bookmarkEnd w:id="1411"/>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lastRenderedPageBreak/>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1412" w:name="_Toc161903038"/>
      <w:bookmarkStart w:id="1413" w:name="_Toc168549928"/>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12"/>
      <w:bookmarkEnd w:id="1413"/>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1414" w:name="_Toc161903039"/>
      <w:bookmarkStart w:id="1415" w:name="_Toc168549929"/>
      <w:r w:rsidRPr="00D3062E">
        <w:rPr>
          <w:lang w:eastAsia="zh-CN"/>
        </w:rPr>
        <w:t>6.</w:t>
      </w:r>
      <w:r>
        <w:rPr>
          <w:lang w:eastAsia="zh-CN"/>
        </w:rPr>
        <w:t>1</w:t>
      </w:r>
      <w:r w:rsidRPr="00D3062E">
        <w:t>.6.5</w:t>
      </w:r>
      <w:r w:rsidRPr="00D3062E">
        <w:tab/>
        <w:t>Binary data</w:t>
      </w:r>
      <w:bookmarkEnd w:id="1414"/>
      <w:bookmarkEnd w:id="1415"/>
    </w:p>
    <w:p w14:paraId="38574BF4" w14:textId="77777777" w:rsidR="00192AD6" w:rsidRPr="00D3062E" w:rsidRDefault="00192AD6" w:rsidP="00192AD6">
      <w:pPr>
        <w:pStyle w:val="51"/>
      </w:pPr>
      <w:bookmarkStart w:id="1416" w:name="_Toc161903040"/>
      <w:bookmarkStart w:id="1417" w:name="_Toc168549930"/>
      <w:r w:rsidRPr="00D3062E">
        <w:rPr>
          <w:lang w:eastAsia="zh-CN"/>
        </w:rPr>
        <w:t>6.</w:t>
      </w:r>
      <w:r>
        <w:rPr>
          <w:lang w:eastAsia="zh-CN"/>
        </w:rPr>
        <w:t>1</w:t>
      </w:r>
      <w:r w:rsidRPr="00D3062E">
        <w:t>.6.5.1</w:t>
      </w:r>
      <w:r w:rsidRPr="00D3062E">
        <w:tab/>
        <w:t>Binary Data Types</w:t>
      </w:r>
      <w:bookmarkEnd w:id="1416"/>
      <w:bookmarkEnd w:id="1417"/>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1418" w:name="_Toc168549931"/>
      <w:r>
        <w:t>6.1.7</w:t>
      </w:r>
      <w:r>
        <w:tab/>
        <w:t>Error Handling</w:t>
      </w:r>
      <w:bookmarkEnd w:id="1418"/>
    </w:p>
    <w:p w14:paraId="1CCA3256" w14:textId="77777777" w:rsidR="00192AD6" w:rsidRPr="00644644" w:rsidRDefault="00192AD6" w:rsidP="00192AD6">
      <w:pPr>
        <w:pStyle w:val="41"/>
      </w:pPr>
      <w:bookmarkStart w:id="1419" w:name="_Toc168549932"/>
      <w:r>
        <w:t>6.1</w:t>
      </w:r>
      <w:r w:rsidRPr="00FC29E8">
        <w:t>.7.1</w:t>
      </w:r>
      <w:r w:rsidRPr="00FC29E8">
        <w:tab/>
        <w:t>General</w:t>
      </w:r>
      <w:bookmarkEnd w:id="1419"/>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1420" w:name="_Toc168549933"/>
      <w:r>
        <w:t>6.1</w:t>
      </w:r>
      <w:r w:rsidRPr="00FC29E8">
        <w:t>.7.2</w:t>
      </w:r>
      <w:r w:rsidRPr="00FC29E8">
        <w:tab/>
        <w:t>Protocol Errors</w:t>
      </w:r>
      <w:bookmarkEnd w:id="1420"/>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1421" w:name="_Toc168549934"/>
      <w:r>
        <w:t>6.1</w:t>
      </w:r>
      <w:r w:rsidRPr="00FC29E8">
        <w:t>.7.3</w:t>
      </w:r>
      <w:r w:rsidRPr="00FC29E8">
        <w:tab/>
        <w:t>Application Errors</w:t>
      </w:r>
      <w:bookmarkEnd w:id="1421"/>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1422" w:name="_Toc168549935"/>
      <w:r>
        <w:t>6.1</w:t>
      </w:r>
      <w:r w:rsidRPr="00FC29E8">
        <w:t>.8</w:t>
      </w:r>
      <w:r w:rsidRPr="00644644">
        <w:rPr>
          <w:lang w:eastAsia="zh-CN"/>
        </w:rPr>
        <w:tab/>
        <w:t>Feature negotiation</w:t>
      </w:r>
      <w:bookmarkEnd w:id="1422"/>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lastRenderedPageBreak/>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1423" w:name="_Toc168549936"/>
      <w:r>
        <w:t>6.1</w:t>
      </w:r>
      <w:r w:rsidRPr="00FC29E8">
        <w:t>.9</w:t>
      </w:r>
      <w:r w:rsidRPr="00FC29E8">
        <w:tab/>
        <w:t>Security</w:t>
      </w:r>
      <w:bookmarkEnd w:id="1423"/>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1424" w:name="_Toc164928079"/>
      <w:bookmarkStart w:id="1425" w:name="_Toc168549937"/>
      <w:bookmarkStart w:id="1426" w:name="_Hlk159272147"/>
      <w:bookmarkStart w:id="1427" w:name="_Toc157434641"/>
      <w:bookmarkStart w:id="1428" w:name="_Toc157436356"/>
      <w:bookmarkStart w:id="1429" w:name="_Toc157440196"/>
      <w:bookmarkStart w:id="1430" w:name="_Toc510696649"/>
      <w:bookmarkStart w:id="1431" w:name="_Toc35971449"/>
      <w:r>
        <w:rPr>
          <w:noProof/>
          <w:lang w:eastAsia="zh-CN"/>
        </w:rPr>
        <w:t>6.2</w:t>
      </w:r>
      <w:r w:rsidRPr="00FC29E8">
        <w:tab/>
      </w:r>
      <w:r>
        <w:t>NSCE_NetSliceLifeCycleMngt</w:t>
      </w:r>
      <w:r w:rsidRPr="00FC29E8">
        <w:t xml:space="preserve"> API</w:t>
      </w:r>
      <w:bookmarkEnd w:id="1424"/>
      <w:bookmarkEnd w:id="1425"/>
    </w:p>
    <w:p w14:paraId="42DFB78F" w14:textId="77777777" w:rsidR="00AC0B17" w:rsidRPr="00FC29E8" w:rsidRDefault="00AC0B17" w:rsidP="00AC0B17">
      <w:pPr>
        <w:pStyle w:val="31"/>
      </w:pPr>
      <w:bookmarkStart w:id="1432" w:name="_Toc164928080"/>
      <w:bookmarkStart w:id="1433" w:name="_Toc168549938"/>
      <w:r>
        <w:rPr>
          <w:noProof/>
          <w:lang w:eastAsia="zh-CN"/>
        </w:rPr>
        <w:t>6.2</w:t>
      </w:r>
      <w:r w:rsidRPr="00FC29E8">
        <w:t>.1</w:t>
      </w:r>
      <w:r w:rsidRPr="00FC29E8">
        <w:tab/>
        <w:t>Introduction</w:t>
      </w:r>
      <w:bookmarkEnd w:id="1432"/>
      <w:bookmarkEnd w:id="1433"/>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1434" w:name="_Toc164928081"/>
      <w:bookmarkStart w:id="1435" w:name="_Toc168549939"/>
      <w:r>
        <w:rPr>
          <w:noProof/>
          <w:lang w:eastAsia="zh-CN"/>
        </w:rPr>
        <w:t>6.2</w:t>
      </w:r>
      <w:r w:rsidRPr="00FC29E8">
        <w:t>.2</w:t>
      </w:r>
      <w:r w:rsidRPr="00FC29E8">
        <w:tab/>
        <w:t>Usage of HTTP</w:t>
      </w:r>
      <w:bookmarkEnd w:id="1434"/>
      <w:bookmarkEnd w:id="1435"/>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1436" w:name="_Toc164928082"/>
      <w:bookmarkStart w:id="1437" w:name="_Toc168549940"/>
      <w:r>
        <w:rPr>
          <w:noProof/>
          <w:lang w:eastAsia="zh-CN"/>
        </w:rPr>
        <w:t>6.2</w:t>
      </w:r>
      <w:r w:rsidRPr="00FC29E8">
        <w:t>.3</w:t>
      </w:r>
      <w:r w:rsidRPr="00FC29E8">
        <w:tab/>
        <w:t>Resources</w:t>
      </w:r>
      <w:bookmarkEnd w:id="1436"/>
      <w:bookmarkEnd w:id="1437"/>
    </w:p>
    <w:p w14:paraId="02F060B5" w14:textId="77777777" w:rsidR="00AC0B17" w:rsidRPr="00FC29E8" w:rsidRDefault="00AC0B17" w:rsidP="00AC0B17">
      <w:pPr>
        <w:pStyle w:val="41"/>
      </w:pPr>
      <w:bookmarkStart w:id="1438" w:name="_Toc164928083"/>
      <w:bookmarkStart w:id="1439" w:name="_Toc168549941"/>
      <w:r>
        <w:rPr>
          <w:noProof/>
          <w:lang w:eastAsia="zh-CN"/>
        </w:rPr>
        <w:t>6.2</w:t>
      </w:r>
      <w:r w:rsidRPr="00FC29E8">
        <w:t>.3.1</w:t>
      </w:r>
      <w:r w:rsidRPr="00FC29E8">
        <w:tab/>
        <w:t>Overview</w:t>
      </w:r>
      <w:bookmarkEnd w:id="1438"/>
      <w:bookmarkEnd w:id="1439"/>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1440" w:name="_MON_1774067395"/>
    <w:bookmarkEnd w:id="1440"/>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1.5pt;height:170pt" o:ole="">
            <v:imagedata r:id="rId137" o:title=""/>
          </v:shape>
          <o:OLEObject Type="Embed" ProgID="Word.Document.8" ShapeID="_x0000_i1091" DrawAspect="Content" ObjectID="_1780413361"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453E1093" w14:textId="77777777" w:rsidR="00B110B4" w:rsidRPr="00FC29E8" w:rsidRDefault="00B110B4" w:rsidP="00B110B4">
      <w:pPr>
        <w:pStyle w:val="TH"/>
      </w:pPr>
      <w:r w:rsidRPr="00FC29E8">
        <w:t>Table </w:t>
      </w:r>
      <w:r>
        <w:rPr>
          <w:noProof/>
          <w:lang w:eastAsia="zh-CN"/>
        </w:rPr>
        <w:t>6.2</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20"/>
        <w:gridCol w:w="3318"/>
        <w:gridCol w:w="971"/>
        <w:gridCol w:w="2772"/>
      </w:tblGrid>
      <w:tr w:rsidR="00B110B4" w:rsidRPr="00FC29E8" w14:paraId="28D859AE" w14:textId="77777777" w:rsidTr="00192AD6">
        <w:trPr>
          <w:jc w:val="center"/>
        </w:trPr>
        <w:tc>
          <w:tcPr>
            <w:tcW w:w="1276" w:type="pct"/>
            <w:shd w:val="clear" w:color="auto" w:fill="C0C0C0"/>
            <w:vAlign w:val="center"/>
            <w:hideMark/>
          </w:tcPr>
          <w:p w14:paraId="790EA3C0" w14:textId="77777777" w:rsidR="00B110B4" w:rsidRPr="00FC29E8" w:rsidRDefault="00B110B4" w:rsidP="00C87CC9">
            <w:pPr>
              <w:pStyle w:val="TAH"/>
            </w:pPr>
            <w:r w:rsidRPr="00FC29E8">
              <w:t>Resource name</w:t>
            </w:r>
          </w:p>
        </w:tc>
        <w:tc>
          <w:tcPr>
            <w:tcW w:w="1750" w:type="pct"/>
            <w:shd w:val="clear" w:color="auto" w:fill="C0C0C0"/>
            <w:vAlign w:val="center"/>
            <w:hideMark/>
          </w:tcPr>
          <w:p w14:paraId="41AD0079" w14:textId="77777777" w:rsidR="00B110B4" w:rsidRPr="00FC29E8" w:rsidRDefault="00B110B4" w:rsidP="00C87CC9">
            <w:pPr>
              <w:pStyle w:val="TAH"/>
            </w:pPr>
            <w:r w:rsidRPr="00FC29E8">
              <w:t>Resource URI</w:t>
            </w:r>
          </w:p>
        </w:tc>
        <w:tc>
          <w:tcPr>
            <w:tcW w:w="512" w:type="pct"/>
            <w:shd w:val="clear" w:color="auto" w:fill="C0C0C0"/>
            <w:vAlign w:val="center"/>
            <w:hideMark/>
          </w:tcPr>
          <w:p w14:paraId="24F80863" w14:textId="77777777" w:rsidR="00B110B4" w:rsidRPr="00FC29E8" w:rsidRDefault="00B110B4" w:rsidP="00C87CC9">
            <w:pPr>
              <w:pStyle w:val="TAH"/>
            </w:pPr>
            <w:r w:rsidRPr="00FC29E8">
              <w:t>HTTP method or custom operation</w:t>
            </w:r>
          </w:p>
        </w:tc>
        <w:tc>
          <w:tcPr>
            <w:tcW w:w="1462" w:type="pct"/>
            <w:shd w:val="clear" w:color="auto" w:fill="C0C0C0"/>
            <w:vAlign w:val="center"/>
            <w:hideMark/>
          </w:tcPr>
          <w:p w14:paraId="5A667D0E" w14:textId="77777777" w:rsidR="00B110B4" w:rsidRPr="00FC29E8" w:rsidRDefault="00B110B4" w:rsidP="00C87CC9">
            <w:pPr>
              <w:pStyle w:val="TAH"/>
            </w:pPr>
            <w:r w:rsidRPr="00FC29E8">
              <w:t>Description</w:t>
            </w:r>
          </w:p>
        </w:tc>
      </w:tr>
      <w:tr w:rsidR="00B110B4" w:rsidRPr="00FC29E8" w14:paraId="3D4B03F7" w14:textId="77777777" w:rsidTr="00C87CC9">
        <w:trPr>
          <w:jc w:val="center"/>
        </w:trPr>
        <w:tc>
          <w:tcPr>
            <w:tcW w:w="0" w:type="auto"/>
            <w:vAlign w:val="center"/>
          </w:tcPr>
          <w:p w14:paraId="0EF528A7" w14:textId="77777777" w:rsidR="00B110B4" w:rsidRPr="00FC29E8" w:rsidRDefault="00B110B4" w:rsidP="00C87CC9">
            <w:pPr>
              <w:pStyle w:val="TAL"/>
            </w:pPr>
            <w:r>
              <w:t xml:space="preserve">Network Slice Lifecycle Management </w:t>
            </w:r>
            <w:r w:rsidRPr="00FC29E8">
              <w:rPr>
                <w:rFonts w:eastAsia="等线"/>
              </w:rPr>
              <w:t>Subscription</w:t>
            </w:r>
            <w:r>
              <w:t>s</w:t>
            </w:r>
          </w:p>
        </w:tc>
        <w:tc>
          <w:tcPr>
            <w:tcW w:w="1750" w:type="pct"/>
            <w:vAlign w:val="center"/>
          </w:tcPr>
          <w:p w14:paraId="6E254A3C" w14:textId="77777777" w:rsidR="00B110B4" w:rsidRPr="00FC29E8" w:rsidRDefault="00B110B4" w:rsidP="00C87CC9">
            <w:pPr>
              <w:pStyle w:val="TAL"/>
            </w:pPr>
            <w:r w:rsidRPr="00FC29E8">
              <w:t>/subscriptions</w:t>
            </w:r>
          </w:p>
        </w:tc>
        <w:tc>
          <w:tcPr>
            <w:tcW w:w="512" w:type="pct"/>
            <w:vAlign w:val="center"/>
          </w:tcPr>
          <w:p w14:paraId="279DC926" w14:textId="77777777" w:rsidR="00B110B4" w:rsidRPr="00FC29E8" w:rsidRDefault="00B110B4" w:rsidP="00C87CC9">
            <w:pPr>
              <w:pStyle w:val="TAC"/>
            </w:pPr>
            <w:r w:rsidRPr="00FC29E8">
              <w:t>POST</w:t>
            </w:r>
          </w:p>
        </w:tc>
        <w:tc>
          <w:tcPr>
            <w:tcW w:w="1462" w:type="pct"/>
            <w:vAlign w:val="center"/>
          </w:tcPr>
          <w:p w14:paraId="6B3A7944" w14:textId="77777777" w:rsidR="00B110B4" w:rsidRPr="00FC29E8" w:rsidRDefault="00B110B4" w:rsidP="00C87CC9">
            <w:pPr>
              <w:pStyle w:val="TAL"/>
              <w:rPr>
                <w:noProof/>
                <w:lang w:eastAsia="zh-CN"/>
              </w:rPr>
            </w:pPr>
            <w:r w:rsidRPr="00FC29E8">
              <w:rPr>
                <w:noProof/>
                <w:lang w:eastAsia="zh-CN"/>
              </w:rPr>
              <w:t xml:space="preserve">Request the creation of a </w:t>
            </w:r>
            <w:r>
              <w:t xml:space="preserve">Network Slice Lifecycle Management </w:t>
            </w:r>
            <w:r w:rsidRPr="00FC29E8">
              <w:rPr>
                <w:rFonts w:eastAsia="等线"/>
              </w:rPr>
              <w:t>Subscription.</w:t>
            </w:r>
          </w:p>
        </w:tc>
      </w:tr>
      <w:tr w:rsidR="00192AD6" w:rsidRPr="00FC29E8" w14:paraId="6B342F33" w14:textId="77777777" w:rsidTr="00C87CC9">
        <w:trPr>
          <w:jc w:val="center"/>
        </w:trPr>
        <w:tc>
          <w:tcPr>
            <w:tcW w:w="0" w:type="auto"/>
            <w:vMerge w:val="restart"/>
            <w:vAlign w:val="center"/>
          </w:tcPr>
          <w:p w14:paraId="01E3E1B1" w14:textId="77777777" w:rsidR="00192AD6" w:rsidRPr="00FC29E8" w:rsidRDefault="00192AD6" w:rsidP="00192AD6">
            <w:pPr>
              <w:pStyle w:val="TAL"/>
            </w:pPr>
            <w:r w:rsidRPr="00FC29E8">
              <w:t xml:space="preserve">Individual </w:t>
            </w:r>
            <w:r>
              <w:t xml:space="preserve">Network Slice Lifecycle Management </w:t>
            </w:r>
            <w:r w:rsidRPr="00FC29E8">
              <w:rPr>
                <w:rFonts w:eastAsia="等线"/>
              </w:rPr>
              <w:t>Subscription</w:t>
            </w:r>
          </w:p>
        </w:tc>
        <w:tc>
          <w:tcPr>
            <w:tcW w:w="1750" w:type="pct"/>
            <w:vMerge w:val="restart"/>
            <w:vAlign w:val="center"/>
          </w:tcPr>
          <w:p w14:paraId="1E55F74E" w14:textId="5144DDCC" w:rsidR="00192AD6" w:rsidRPr="00FC29E8" w:rsidRDefault="00192AD6" w:rsidP="00192AD6">
            <w:pPr>
              <w:pStyle w:val="TAL"/>
            </w:pPr>
            <w:r w:rsidRPr="00FC29E8">
              <w:t>/s</w:t>
            </w:r>
            <w:r>
              <w:t>u</w:t>
            </w:r>
            <w:r w:rsidRPr="00FC29E8">
              <w:t>bscriptions/{subscriptionId}</w:t>
            </w:r>
          </w:p>
        </w:tc>
        <w:tc>
          <w:tcPr>
            <w:tcW w:w="512" w:type="pct"/>
            <w:vAlign w:val="center"/>
          </w:tcPr>
          <w:p w14:paraId="62FD210F" w14:textId="77777777" w:rsidR="00192AD6" w:rsidRPr="00FC29E8" w:rsidRDefault="00192AD6" w:rsidP="00192AD6">
            <w:pPr>
              <w:pStyle w:val="TAC"/>
            </w:pPr>
            <w:r w:rsidRPr="00FC29E8">
              <w:t>GET</w:t>
            </w:r>
          </w:p>
        </w:tc>
        <w:tc>
          <w:tcPr>
            <w:tcW w:w="1462" w:type="pct"/>
            <w:vAlign w:val="center"/>
          </w:tcPr>
          <w:p w14:paraId="23EA365C" w14:textId="77777777" w:rsidR="00192AD6" w:rsidRPr="00FC29E8" w:rsidRDefault="00192AD6" w:rsidP="00192AD6">
            <w:pPr>
              <w:pStyle w:val="TAL"/>
              <w:rPr>
                <w:noProof/>
                <w:lang w:eastAsia="zh-CN"/>
              </w:rPr>
            </w:pPr>
            <w:r w:rsidRPr="00FC29E8">
              <w:rPr>
                <w:noProof/>
                <w:lang w:eastAsia="zh-CN"/>
              </w:rPr>
              <w:t xml:space="preserve">Retrieve an existing </w:t>
            </w:r>
            <w:r>
              <w:t xml:space="preserve">Network Slice Lifecycle Management </w:t>
            </w:r>
            <w:r w:rsidRPr="00FC29E8">
              <w:rPr>
                <w:rFonts w:eastAsia="等线"/>
              </w:rPr>
              <w:t>Subscription</w:t>
            </w:r>
            <w:r w:rsidRPr="00FC29E8">
              <w:t>.</w:t>
            </w:r>
          </w:p>
        </w:tc>
      </w:tr>
      <w:tr w:rsidR="00B110B4" w:rsidRPr="00FC29E8" w14:paraId="363AE7C9" w14:textId="77777777" w:rsidTr="00C87CC9">
        <w:trPr>
          <w:jc w:val="center"/>
        </w:trPr>
        <w:tc>
          <w:tcPr>
            <w:tcW w:w="0" w:type="auto"/>
            <w:vMerge/>
            <w:vAlign w:val="center"/>
          </w:tcPr>
          <w:p w14:paraId="4C03B82E" w14:textId="77777777" w:rsidR="00B110B4" w:rsidRPr="00FC29E8" w:rsidRDefault="00B110B4" w:rsidP="00C87CC9">
            <w:pPr>
              <w:pStyle w:val="TAL"/>
            </w:pPr>
          </w:p>
        </w:tc>
        <w:tc>
          <w:tcPr>
            <w:tcW w:w="1750" w:type="pct"/>
            <w:vMerge/>
            <w:vAlign w:val="center"/>
          </w:tcPr>
          <w:p w14:paraId="45BD91E8" w14:textId="77777777" w:rsidR="00B110B4" w:rsidRPr="00FC29E8" w:rsidRDefault="00B110B4" w:rsidP="00C87CC9">
            <w:pPr>
              <w:pStyle w:val="TAL"/>
            </w:pPr>
          </w:p>
        </w:tc>
        <w:tc>
          <w:tcPr>
            <w:tcW w:w="512" w:type="pct"/>
            <w:vAlign w:val="center"/>
          </w:tcPr>
          <w:p w14:paraId="149338EA" w14:textId="77777777" w:rsidR="00B110B4" w:rsidRPr="00FC29E8" w:rsidRDefault="00B110B4" w:rsidP="00C87CC9">
            <w:pPr>
              <w:pStyle w:val="TAC"/>
            </w:pPr>
            <w:r w:rsidRPr="00FC29E8">
              <w:t>PUT</w:t>
            </w:r>
          </w:p>
        </w:tc>
        <w:tc>
          <w:tcPr>
            <w:tcW w:w="1462" w:type="pct"/>
            <w:vAlign w:val="center"/>
          </w:tcPr>
          <w:p w14:paraId="6EFB355B" w14:textId="77777777" w:rsidR="00B110B4" w:rsidRPr="00FC29E8" w:rsidRDefault="00B110B4" w:rsidP="00C87CC9">
            <w:pPr>
              <w:pStyle w:val="TAL"/>
              <w:rPr>
                <w:noProof/>
                <w:lang w:eastAsia="zh-CN"/>
              </w:rPr>
            </w:pPr>
            <w:r w:rsidRPr="00FC29E8">
              <w:rPr>
                <w:noProof/>
                <w:lang w:eastAsia="zh-CN"/>
              </w:rPr>
              <w:t xml:space="preserve">Request the update of an existing </w:t>
            </w:r>
            <w:r>
              <w:t xml:space="preserve">Network Slice Lifecycle Management </w:t>
            </w:r>
            <w:r w:rsidRPr="00FC29E8">
              <w:rPr>
                <w:rFonts w:eastAsia="等线"/>
              </w:rPr>
              <w:t>Subscription</w:t>
            </w:r>
            <w:r w:rsidRPr="00FC29E8">
              <w:t>.</w:t>
            </w:r>
          </w:p>
        </w:tc>
      </w:tr>
      <w:tr w:rsidR="00B110B4" w:rsidRPr="00FC29E8" w14:paraId="5214725F" w14:textId="77777777" w:rsidTr="00C87CC9">
        <w:trPr>
          <w:jc w:val="center"/>
        </w:trPr>
        <w:tc>
          <w:tcPr>
            <w:tcW w:w="0" w:type="auto"/>
            <w:vMerge/>
            <w:vAlign w:val="center"/>
          </w:tcPr>
          <w:p w14:paraId="0CDACA16" w14:textId="77777777" w:rsidR="00B110B4" w:rsidRPr="00FC29E8" w:rsidRDefault="00B110B4" w:rsidP="00C87CC9">
            <w:pPr>
              <w:pStyle w:val="TAL"/>
            </w:pPr>
          </w:p>
        </w:tc>
        <w:tc>
          <w:tcPr>
            <w:tcW w:w="1750" w:type="pct"/>
            <w:vMerge/>
            <w:vAlign w:val="center"/>
          </w:tcPr>
          <w:p w14:paraId="40876D15" w14:textId="77777777" w:rsidR="00B110B4" w:rsidRPr="00FC29E8" w:rsidRDefault="00B110B4" w:rsidP="00C87CC9">
            <w:pPr>
              <w:pStyle w:val="TAL"/>
            </w:pPr>
          </w:p>
        </w:tc>
        <w:tc>
          <w:tcPr>
            <w:tcW w:w="512" w:type="pct"/>
            <w:vAlign w:val="center"/>
          </w:tcPr>
          <w:p w14:paraId="26709639" w14:textId="77777777" w:rsidR="00B110B4" w:rsidRPr="00FC29E8" w:rsidRDefault="00B110B4" w:rsidP="00C87CC9">
            <w:pPr>
              <w:pStyle w:val="TAC"/>
            </w:pPr>
            <w:r w:rsidRPr="00FC29E8">
              <w:t>PATCH</w:t>
            </w:r>
          </w:p>
        </w:tc>
        <w:tc>
          <w:tcPr>
            <w:tcW w:w="1462" w:type="pct"/>
            <w:vAlign w:val="center"/>
          </w:tcPr>
          <w:p w14:paraId="483FC925" w14:textId="77777777" w:rsidR="00B110B4" w:rsidRPr="00FC29E8" w:rsidRDefault="00B110B4" w:rsidP="00C87CC9">
            <w:pPr>
              <w:pStyle w:val="TAL"/>
              <w:rPr>
                <w:noProof/>
                <w:lang w:eastAsia="zh-CN"/>
              </w:rPr>
            </w:pPr>
            <w:r w:rsidRPr="00FC29E8">
              <w:rPr>
                <w:noProof/>
                <w:lang w:eastAsia="zh-CN"/>
              </w:rPr>
              <w:t xml:space="preserve">Request the modification of an existing </w:t>
            </w:r>
            <w:r>
              <w:t xml:space="preserve">Network Slice Lifecycle Management </w:t>
            </w:r>
            <w:r w:rsidRPr="00FC29E8">
              <w:rPr>
                <w:rFonts w:eastAsia="等线"/>
              </w:rPr>
              <w:t>Subscription</w:t>
            </w:r>
            <w:r w:rsidRPr="00FC29E8">
              <w:t>.</w:t>
            </w:r>
          </w:p>
        </w:tc>
      </w:tr>
      <w:tr w:rsidR="00B110B4" w:rsidRPr="00FC29E8" w14:paraId="56A9DD72" w14:textId="77777777" w:rsidTr="00C87CC9">
        <w:trPr>
          <w:jc w:val="center"/>
        </w:trPr>
        <w:tc>
          <w:tcPr>
            <w:tcW w:w="0" w:type="auto"/>
            <w:vMerge/>
            <w:vAlign w:val="center"/>
          </w:tcPr>
          <w:p w14:paraId="75748FDC" w14:textId="77777777" w:rsidR="00B110B4" w:rsidRPr="00FC29E8" w:rsidRDefault="00B110B4" w:rsidP="00C87CC9">
            <w:pPr>
              <w:pStyle w:val="TAL"/>
            </w:pPr>
          </w:p>
        </w:tc>
        <w:tc>
          <w:tcPr>
            <w:tcW w:w="1750" w:type="pct"/>
            <w:vMerge/>
            <w:vAlign w:val="center"/>
          </w:tcPr>
          <w:p w14:paraId="13BFD39A" w14:textId="77777777" w:rsidR="00B110B4" w:rsidRPr="00FC29E8" w:rsidRDefault="00B110B4" w:rsidP="00C87CC9">
            <w:pPr>
              <w:pStyle w:val="TAL"/>
            </w:pPr>
          </w:p>
        </w:tc>
        <w:tc>
          <w:tcPr>
            <w:tcW w:w="512" w:type="pct"/>
            <w:vAlign w:val="center"/>
          </w:tcPr>
          <w:p w14:paraId="412564FB" w14:textId="77777777" w:rsidR="00B110B4" w:rsidRPr="00FC29E8" w:rsidRDefault="00B110B4" w:rsidP="00C87CC9">
            <w:pPr>
              <w:pStyle w:val="TAC"/>
            </w:pPr>
            <w:r w:rsidRPr="00FC29E8">
              <w:t>DELETE</w:t>
            </w:r>
          </w:p>
        </w:tc>
        <w:tc>
          <w:tcPr>
            <w:tcW w:w="1462" w:type="pct"/>
            <w:vAlign w:val="center"/>
          </w:tcPr>
          <w:p w14:paraId="529FC733" w14:textId="77777777" w:rsidR="00B110B4" w:rsidRPr="00FC29E8" w:rsidRDefault="00B110B4" w:rsidP="00C87CC9">
            <w:pPr>
              <w:pStyle w:val="TAL"/>
              <w:rPr>
                <w:noProof/>
                <w:lang w:eastAsia="zh-CN"/>
              </w:rPr>
            </w:pPr>
            <w:r w:rsidRPr="00FC29E8">
              <w:rPr>
                <w:noProof/>
                <w:lang w:eastAsia="zh-CN"/>
              </w:rPr>
              <w:t xml:space="preserve">Request the deletion of an existing </w:t>
            </w:r>
            <w:r>
              <w:t xml:space="preserve">Network Slice Lifecycle Management </w:t>
            </w:r>
            <w:r w:rsidRPr="00FC29E8">
              <w:rPr>
                <w:rFonts w:eastAsia="等线"/>
              </w:rPr>
              <w:t>Subscription</w:t>
            </w:r>
            <w:r w:rsidRPr="00FC29E8">
              <w:t>.</w:t>
            </w:r>
          </w:p>
        </w:tc>
      </w:tr>
      <w:tr w:rsidR="00B110B4" w:rsidRPr="00FC29E8" w14:paraId="4F5E73F4" w14:textId="77777777" w:rsidTr="00C87CC9">
        <w:trPr>
          <w:jc w:val="center"/>
        </w:trPr>
        <w:tc>
          <w:tcPr>
            <w:tcW w:w="0" w:type="auto"/>
            <w:vMerge/>
            <w:vAlign w:val="center"/>
          </w:tcPr>
          <w:p w14:paraId="4DA14A29" w14:textId="77777777" w:rsidR="00B110B4" w:rsidRPr="00FC29E8" w:rsidRDefault="00B110B4" w:rsidP="00C87CC9">
            <w:pPr>
              <w:pStyle w:val="TAL"/>
            </w:pPr>
          </w:p>
        </w:tc>
        <w:tc>
          <w:tcPr>
            <w:tcW w:w="1750" w:type="pct"/>
            <w:vAlign w:val="center"/>
          </w:tcPr>
          <w:p w14:paraId="3FA6E860" w14:textId="77777777" w:rsidR="00B110B4" w:rsidRPr="00FC29E8" w:rsidRDefault="00B110B4" w:rsidP="00C87CC9">
            <w:pPr>
              <w:pStyle w:val="TAL"/>
            </w:pPr>
            <w:r w:rsidRPr="00FC29E8">
              <w:t>/sbscriptions/{subscriptionId}</w:t>
            </w:r>
            <w:r>
              <w:t>/notify</w:t>
            </w:r>
          </w:p>
        </w:tc>
        <w:tc>
          <w:tcPr>
            <w:tcW w:w="512" w:type="pct"/>
            <w:vAlign w:val="center"/>
          </w:tcPr>
          <w:p w14:paraId="012D90C8" w14:textId="77777777" w:rsidR="00B110B4" w:rsidRPr="00FC29E8" w:rsidRDefault="00B110B4" w:rsidP="00C87CC9">
            <w:pPr>
              <w:pStyle w:val="TAC"/>
              <w:rPr>
                <w:lang w:eastAsia="zh-CN"/>
              </w:rPr>
            </w:pPr>
            <w:r>
              <w:rPr>
                <w:rFonts w:hint="eastAsia"/>
                <w:lang w:eastAsia="zh-CN"/>
              </w:rPr>
              <w:t>P</w:t>
            </w:r>
            <w:r>
              <w:rPr>
                <w:lang w:eastAsia="zh-CN"/>
              </w:rPr>
              <w:t>OST</w:t>
            </w:r>
          </w:p>
        </w:tc>
        <w:tc>
          <w:tcPr>
            <w:tcW w:w="1462" w:type="pct"/>
            <w:vAlign w:val="center"/>
          </w:tcPr>
          <w:p w14:paraId="4C17FD55" w14:textId="4EDA5307" w:rsidR="00B110B4" w:rsidRPr="00FC29E8" w:rsidRDefault="00B110B4" w:rsidP="00C87CC9">
            <w:pPr>
              <w:pStyle w:val="TAL"/>
              <w:rPr>
                <w:noProof/>
                <w:lang w:eastAsia="zh-CN"/>
              </w:rPr>
            </w:pPr>
            <w:r>
              <w:rPr>
                <w:lang w:val="en-US"/>
              </w:rPr>
              <w:t xml:space="preserve">Enables to notify the NSCE Server on </w:t>
            </w:r>
            <w:r>
              <w:t>QoE metrics.</w:t>
            </w:r>
          </w:p>
        </w:tc>
      </w:tr>
    </w:tbl>
    <w:p w14:paraId="75934748" w14:textId="77777777" w:rsidR="00B110B4" w:rsidRPr="00FC29E8" w:rsidRDefault="00B110B4" w:rsidP="00B110B4"/>
    <w:p w14:paraId="21AF1404" w14:textId="77777777" w:rsidR="00AC0B17" w:rsidRPr="007D560E" w:rsidRDefault="00AC0B17" w:rsidP="00AC0B17">
      <w:pPr>
        <w:pStyle w:val="41"/>
      </w:pPr>
      <w:bookmarkStart w:id="1441" w:name="_Toc164928084"/>
      <w:bookmarkStart w:id="1442" w:name="_Toc168549942"/>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1441"/>
      <w:bookmarkEnd w:id="1442"/>
    </w:p>
    <w:p w14:paraId="549F93A0" w14:textId="77777777" w:rsidR="00AC0B17" w:rsidRPr="00FC29E8" w:rsidRDefault="00AC0B17" w:rsidP="00AC0B17">
      <w:pPr>
        <w:pStyle w:val="51"/>
      </w:pPr>
      <w:bookmarkStart w:id="1443" w:name="_Toc164928085"/>
      <w:bookmarkStart w:id="1444" w:name="_Toc168549943"/>
      <w:r>
        <w:rPr>
          <w:noProof/>
          <w:lang w:eastAsia="zh-CN"/>
        </w:rPr>
        <w:t>6.2.3.2</w:t>
      </w:r>
      <w:r w:rsidRPr="00FC29E8">
        <w:t>.1</w:t>
      </w:r>
      <w:r w:rsidRPr="00FC29E8">
        <w:tab/>
        <w:t>Description</w:t>
      </w:r>
      <w:bookmarkEnd w:id="1443"/>
      <w:bookmarkEnd w:id="1444"/>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1445" w:name="_Toc164928086"/>
      <w:bookmarkStart w:id="1446" w:name="_Toc168549944"/>
      <w:r>
        <w:rPr>
          <w:noProof/>
          <w:lang w:eastAsia="zh-CN"/>
        </w:rPr>
        <w:t>6.2.3.2</w:t>
      </w:r>
      <w:r w:rsidRPr="00FC29E8">
        <w:t>.2</w:t>
      </w:r>
      <w:r w:rsidRPr="00FC29E8">
        <w:tab/>
        <w:t>Resource Definition</w:t>
      </w:r>
      <w:bookmarkEnd w:id="1445"/>
      <w:bookmarkEnd w:id="1446"/>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lastRenderedPageBreak/>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1447" w:name="_Toc164928087"/>
      <w:bookmarkStart w:id="1448" w:name="_Toc168549945"/>
      <w:r>
        <w:rPr>
          <w:noProof/>
          <w:lang w:eastAsia="zh-CN"/>
        </w:rPr>
        <w:t>6.2.3.2</w:t>
      </w:r>
      <w:r w:rsidRPr="00FC29E8">
        <w:t>.3</w:t>
      </w:r>
      <w:r w:rsidRPr="00FC29E8">
        <w:tab/>
        <w:t>Resource Standard Methods</w:t>
      </w:r>
      <w:bookmarkEnd w:id="1447"/>
      <w:bookmarkEnd w:id="1448"/>
    </w:p>
    <w:p w14:paraId="166F25A3" w14:textId="77777777" w:rsidR="00AC0B17" w:rsidRPr="00FC29E8" w:rsidRDefault="00AC0B17" w:rsidP="00AC0B17">
      <w:pPr>
        <w:pStyle w:val="6"/>
      </w:pPr>
      <w:bookmarkStart w:id="1449" w:name="_Toc164928088"/>
      <w:bookmarkStart w:id="1450" w:name="_Toc168549946"/>
      <w:r>
        <w:t>6.2.3.2</w:t>
      </w:r>
      <w:r w:rsidRPr="00FC29E8">
        <w:t>.3.2</w:t>
      </w:r>
      <w:r w:rsidRPr="00FC29E8">
        <w:tab/>
        <w:t>POST</w:t>
      </w:r>
      <w:bookmarkEnd w:id="1449"/>
      <w:bookmarkEnd w:id="1450"/>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1451" w:name="_Toc164928089"/>
      <w:bookmarkStart w:id="1452" w:name="_Toc168549947"/>
      <w:r>
        <w:rPr>
          <w:noProof/>
          <w:lang w:eastAsia="zh-CN"/>
        </w:rPr>
        <w:t>6.2.3.2</w:t>
      </w:r>
      <w:r w:rsidRPr="00FC29E8">
        <w:t>.4</w:t>
      </w:r>
      <w:r w:rsidRPr="00FC29E8">
        <w:tab/>
        <w:t>Resource Custom Operations</w:t>
      </w:r>
      <w:bookmarkEnd w:id="1451"/>
      <w:bookmarkEnd w:id="1452"/>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1453" w:name="_Toc164928090"/>
      <w:bookmarkStart w:id="1454" w:name="_Toc168549948"/>
      <w:r>
        <w:rPr>
          <w:noProof/>
          <w:lang w:eastAsia="zh-CN"/>
        </w:rPr>
        <w:lastRenderedPageBreak/>
        <w:t>6.2.3.3</w:t>
      </w:r>
      <w:r w:rsidRPr="00FC29E8">
        <w:tab/>
        <w:t xml:space="preserve">Resource: Individual </w:t>
      </w:r>
      <w:r>
        <w:t xml:space="preserve">Network Slice Lifecycle Management </w:t>
      </w:r>
      <w:r w:rsidRPr="00FC29E8">
        <w:rPr>
          <w:rFonts w:eastAsia="等线"/>
        </w:rPr>
        <w:t>Subscription</w:t>
      </w:r>
      <w:bookmarkEnd w:id="1453"/>
      <w:bookmarkEnd w:id="1454"/>
    </w:p>
    <w:p w14:paraId="2E4A812D" w14:textId="77777777" w:rsidR="00AC0B17" w:rsidRPr="00FC29E8" w:rsidRDefault="00AC0B17" w:rsidP="00AC0B17">
      <w:pPr>
        <w:pStyle w:val="51"/>
      </w:pPr>
      <w:bookmarkStart w:id="1455" w:name="_Toc164928091"/>
      <w:bookmarkStart w:id="1456" w:name="_Toc168549949"/>
      <w:r>
        <w:rPr>
          <w:noProof/>
          <w:lang w:eastAsia="zh-CN"/>
        </w:rPr>
        <w:t>6.2.3.3</w:t>
      </w:r>
      <w:r w:rsidRPr="00FC29E8">
        <w:t>.1</w:t>
      </w:r>
      <w:r w:rsidRPr="00FC29E8">
        <w:tab/>
        <w:t>Description</w:t>
      </w:r>
      <w:bookmarkEnd w:id="1455"/>
      <w:bookmarkEnd w:id="1456"/>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1457" w:name="_Toc164928092"/>
      <w:bookmarkStart w:id="1458" w:name="_Toc168549950"/>
      <w:r>
        <w:rPr>
          <w:noProof/>
          <w:lang w:eastAsia="zh-CN"/>
        </w:rPr>
        <w:t>6.2.3.3</w:t>
      </w:r>
      <w:r w:rsidRPr="00FC29E8">
        <w:t>.2</w:t>
      </w:r>
      <w:r w:rsidRPr="00FC29E8">
        <w:tab/>
        <w:t>Resource Definition</w:t>
      </w:r>
      <w:bookmarkEnd w:id="1457"/>
      <w:bookmarkEnd w:id="1458"/>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1459" w:name="_Toc164928093"/>
      <w:bookmarkStart w:id="1460" w:name="_Toc168549951"/>
      <w:r>
        <w:rPr>
          <w:noProof/>
          <w:lang w:eastAsia="zh-CN"/>
        </w:rPr>
        <w:t>6.2.3.3</w:t>
      </w:r>
      <w:r w:rsidRPr="00FC29E8">
        <w:t>.3</w:t>
      </w:r>
      <w:r w:rsidRPr="00FC29E8">
        <w:tab/>
        <w:t>Resource Standard Methods</w:t>
      </w:r>
      <w:bookmarkEnd w:id="1459"/>
      <w:bookmarkEnd w:id="1460"/>
    </w:p>
    <w:p w14:paraId="27B4D75D" w14:textId="77777777" w:rsidR="00AC0B17" w:rsidRPr="00FC29E8" w:rsidRDefault="00AC0B17" w:rsidP="00AC0B17">
      <w:pPr>
        <w:pStyle w:val="6"/>
      </w:pPr>
      <w:bookmarkStart w:id="1461" w:name="_Toc164928094"/>
      <w:bookmarkStart w:id="1462" w:name="_Toc168549952"/>
      <w:r>
        <w:t>6.2.3.3</w:t>
      </w:r>
      <w:r w:rsidRPr="00FC29E8">
        <w:t>.3.1</w:t>
      </w:r>
      <w:r w:rsidRPr="00FC29E8">
        <w:tab/>
        <w:t>GET</w:t>
      </w:r>
      <w:bookmarkEnd w:id="1461"/>
      <w:bookmarkEnd w:id="1462"/>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lastRenderedPageBreak/>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1463" w:name="_Toc164928095"/>
      <w:bookmarkStart w:id="1464" w:name="_Toc168549953"/>
      <w:r>
        <w:t>6.2.3.3</w:t>
      </w:r>
      <w:r w:rsidRPr="00FC29E8">
        <w:t>.3.2</w:t>
      </w:r>
      <w:r w:rsidRPr="00FC29E8">
        <w:tab/>
        <w:t>PUT</w:t>
      </w:r>
      <w:bookmarkEnd w:id="1463"/>
      <w:bookmarkEnd w:id="1464"/>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lastRenderedPageBreak/>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1465" w:name="_Toc164928096"/>
      <w:bookmarkStart w:id="1466" w:name="_Toc168549954"/>
      <w:r>
        <w:t>6.2.3.3</w:t>
      </w:r>
      <w:r w:rsidRPr="00FC29E8">
        <w:t>.3.3</w:t>
      </w:r>
      <w:r w:rsidRPr="00FC29E8">
        <w:tab/>
        <w:t>PATCH</w:t>
      </w:r>
      <w:bookmarkEnd w:id="1465"/>
      <w:bookmarkEnd w:id="1466"/>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lastRenderedPageBreak/>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1467" w:name="_Toc164928097"/>
      <w:bookmarkStart w:id="1468" w:name="_Toc168549955"/>
      <w:r>
        <w:t>6.2.3.3</w:t>
      </w:r>
      <w:r w:rsidRPr="00FC29E8">
        <w:t>.3.4</w:t>
      </w:r>
      <w:r w:rsidRPr="00FC29E8">
        <w:tab/>
        <w:t>DELETE</w:t>
      </w:r>
      <w:bookmarkEnd w:id="1467"/>
      <w:bookmarkEnd w:id="1468"/>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lastRenderedPageBreak/>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1469" w:name="_Toc164928098"/>
      <w:bookmarkStart w:id="1470" w:name="_Toc168549956"/>
      <w:r>
        <w:rPr>
          <w:noProof/>
          <w:lang w:eastAsia="zh-CN"/>
        </w:rPr>
        <w:t>6.2.3.3</w:t>
      </w:r>
      <w:r w:rsidRPr="00FC29E8">
        <w:t>.4</w:t>
      </w:r>
      <w:r w:rsidRPr="00FC29E8">
        <w:tab/>
        <w:t>Resource Custom Operations</w:t>
      </w:r>
      <w:bookmarkEnd w:id="1469"/>
      <w:bookmarkEnd w:id="1470"/>
    </w:p>
    <w:p w14:paraId="39E98CB5" w14:textId="77777777" w:rsidR="00AC0B17" w:rsidRDefault="00AC0B17" w:rsidP="00AC0B17">
      <w:pPr>
        <w:pStyle w:val="6"/>
      </w:pPr>
      <w:bookmarkStart w:id="1471" w:name="_Toc164928099"/>
      <w:bookmarkStart w:id="1472" w:name="_Toc168549957"/>
      <w:r>
        <w:rPr>
          <w:noProof/>
          <w:lang w:eastAsia="zh-CN"/>
        </w:rPr>
        <w:t>6.2.3.3</w:t>
      </w:r>
      <w:r w:rsidRPr="00FC29E8">
        <w:t>.4</w:t>
      </w:r>
      <w:r>
        <w:t>.1</w:t>
      </w:r>
      <w:r w:rsidRPr="00FC29E8">
        <w:tab/>
      </w:r>
      <w:r>
        <w:t>Overview</w:t>
      </w:r>
      <w:bookmarkEnd w:id="1471"/>
      <w:bookmarkEnd w:id="1472"/>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31D4337D" w14:textId="77777777" w:rsidR="00B110B4" w:rsidRPr="00644644" w:rsidRDefault="00B110B4" w:rsidP="00B110B4">
      <w:pPr>
        <w:pStyle w:val="TH"/>
      </w:pPr>
      <w:r w:rsidRPr="00644644">
        <w:lastRenderedPageBreak/>
        <w:t>Table </w:t>
      </w:r>
      <w:r w:rsidRPr="00644644">
        <w:rPr>
          <w:noProof/>
          <w:lang w:eastAsia="zh-CN"/>
        </w:rPr>
        <w:t>6.</w:t>
      </w:r>
      <w:r>
        <w:rPr>
          <w:noProof/>
          <w:lang w:eastAsia="zh-CN"/>
        </w:rPr>
        <w:t>2</w:t>
      </w:r>
      <w:r w:rsidRPr="00FC29E8">
        <w:t>.</w:t>
      </w:r>
      <w:r w:rsidRPr="00644644">
        <w:t>3.</w:t>
      </w:r>
      <w:r>
        <w:t>3</w:t>
      </w:r>
      <w:r w:rsidRPr="00644644">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B110B4" w:rsidRPr="00644644" w14:paraId="17F3E4E2" w14:textId="77777777" w:rsidTr="00F3466B">
        <w:trPr>
          <w:jc w:val="center"/>
        </w:trPr>
        <w:tc>
          <w:tcPr>
            <w:tcW w:w="1175" w:type="pct"/>
            <w:shd w:val="clear" w:color="auto" w:fill="C0C0C0"/>
            <w:vAlign w:val="center"/>
          </w:tcPr>
          <w:p w14:paraId="34C805B2" w14:textId="77777777" w:rsidR="00B110B4" w:rsidRPr="00644644" w:rsidRDefault="00B110B4" w:rsidP="00C87CC9">
            <w:pPr>
              <w:pStyle w:val="TAH"/>
            </w:pPr>
            <w:r w:rsidRPr="00644644">
              <w:t>Operation name</w:t>
            </w:r>
          </w:p>
        </w:tc>
        <w:tc>
          <w:tcPr>
            <w:tcW w:w="1407" w:type="pct"/>
            <w:shd w:val="clear" w:color="auto" w:fill="C0C0C0"/>
            <w:vAlign w:val="center"/>
            <w:hideMark/>
          </w:tcPr>
          <w:p w14:paraId="788F5BD9" w14:textId="77777777" w:rsidR="00B110B4" w:rsidRPr="00644644" w:rsidRDefault="00B110B4" w:rsidP="00C87CC9">
            <w:pPr>
              <w:pStyle w:val="TAH"/>
            </w:pPr>
            <w:r w:rsidRPr="00644644">
              <w:t>Custom operaration URI</w:t>
            </w:r>
          </w:p>
        </w:tc>
        <w:tc>
          <w:tcPr>
            <w:tcW w:w="719" w:type="pct"/>
            <w:shd w:val="clear" w:color="auto" w:fill="C0C0C0"/>
            <w:vAlign w:val="center"/>
            <w:hideMark/>
          </w:tcPr>
          <w:p w14:paraId="2EC37A09" w14:textId="77777777" w:rsidR="00B110B4" w:rsidRPr="00644644" w:rsidRDefault="00B110B4" w:rsidP="00C87CC9">
            <w:pPr>
              <w:pStyle w:val="TAH"/>
            </w:pPr>
            <w:r w:rsidRPr="00644644">
              <w:t>Mapped HTTP method</w:t>
            </w:r>
          </w:p>
        </w:tc>
        <w:tc>
          <w:tcPr>
            <w:tcW w:w="1699" w:type="pct"/>
            <w:shd w:val="clear" w:color="auto" w:fill="C0C0C0"/>
            <w:vAlign w:val="center"/>
            <w:hideMark/>
          </w:tcPr>
          <w:p w14:paraId="1C2D7BD2" w14:textId="77777777" w:rsidR="00B110B4" w:rsidRPr="00644644" w:rsidRDefault="00B110B4" w:rsidP="00C87CC9">
            <w:pPr>
              <w:pStyle w:val="TAH"/>
            </w:pPr>
            <w:r w:rsidRPr="00644644">
              <w:t>Description</w:t>
            </w:r>
          </w:p>
        </w:tc>
      </w:tr>
      <w:tr w:rsidR="00B110B4" w:rsidRPr="00644644" w14:paraId="455D2D20" w14:textId="77777777" w:rsidTr="00F3466B">
        <w:trPr>
          <w:jc w:val="center"/>
        </w:trPr>
        <w:tc>
          <w:tcPr>
            <w:tcW w:w="1175" w:type="pct"/>
            <w:vAlign w:val="center"/>
          </w:tcPr>
          <w:p w14:paraId="02A0716C" w14:textId="772D2064" w:rsidR="00B110B4" w:rsidRPr="00644644" w:rsidRDefault="00B110B4" w:rsidP="00C87CC9">
            <w:pPr>
              <w:pStyle w:val="TAL"/>
            </w:pPr>
            <w:r>
              <w:t>QoE Metrics</w:t>
            </w:r>
            <w:r w:rsidRPr="00FC29E8">
              <w:rPr>
                <w:lang w:val="en-US"/>
              </w:rPr>
              <w:t xml:space="preserve"> </w:t>
            </w:r>
            <w:r>
              <w:rPr>
                <w:lang w:val="en-US"/>
              </w:rPr>
              <w:t>Notification</w:t>
            </w:r>
          </w:p>
        </w:tc>
        <w:tc>
          <w:tcPr>
            <w:tcW w:w="1407" w:type="pct"/>
            <w:vAlign w:val="center"/>
            <w:hideMark/>
          </w:tcPr>
          <w:p w14:paraId="602BDC01" w14:textId="77777777" w:rsidR="00B110B4" w:rsidRPr="00644644" w:rsidRDefault="00B110B4" w:rsidP="00C87CC9">
            <w:pPr>
              <w:pStyle w:val="TAL"/>
            </w:pPr>
            <w:r>
              <w:t>/notify</w:t>
            </w:r>
          </w:p>
        </w:tc>
        <w:tc>
          <w:tcPr>
            <w:tcW w:w="719" w:type="pct"/>
            <w:vAlign w:val="center"/>
            <w:hideMark/>
          </w:tcPr>
          <w:p w14:paraId="0DA3ECCF" w14:textId="77777777" w:rsidR="00B110B4" w:rsidRPr="00644644" w:rsidRDefault="00B110B4" w:rsidP="00C87CC9">
            <w:pPr>
              <w:pStyle w:val="TAC"/>
            </w:pPr>
            <w:r w:rsidRPr="00644644">
              <w:t>POST</w:t>
            </w:r>
          </w:p>
        </w:tc>
        <w:tc>
          <w:tcPr>
            <w:tcW w:w="1699" w:type="pct"/>
            <w:vAlign w:val="center"/>
            <w:hideMark/>
          </w:tcPr>
          <w:p w14:paraId="64C06E87" w14:textId="01B10188" w:rsidR="00B110B4" w:rsidRPr="00644644" w:rsidRDefault="00B110B4" w:rsidP="00C87CC9">
            <w:pPr>
              <w:pStyle w:val="TAL"/>
            </w:pPr>
            <w:r>
              <w:rPr>
                <w:lang w:val="en-US"/>
              </w:rPr>
              <w:t>E</w:t>
            </w:r>
            <w:r w:rsidRPr="00FC29E8">
              <w:t xml:space="preserve">nables </w:t>
            </w:r>
            <w:r>
              <w:t>a</w:t>
            </w:r>
            <w:r w:rsidRPr="00FC29E8">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tc>
      </w:tr>
    </w:tbl>
    <w:p w14:paraId="2298F6AC" w14:textId="77777777" w:rsidR="00B110B4" w:rsidRPr="00F170DF" w:rsidRDefault="00B110B4" w:rsidP="00B110B4"/>
    <w:p w14:paraId="63A890AC" w14:textId="20EFF09F" w:rsidR="00B110B4" w:rsidRPr="00FC29E8" w:rsidRDefault="00B110B4" w:rsidP="00B110B4">
      <w:pPr>
        <w:pStyle w:val="6"/>
      </w:pPr>
      <w:bookmarkStart w:id="1473" w:name="_Toc164928100"/>
      <w:bookmarkStart w:id="1474" w:name="_Toc168549958"/>
      <w:r>
        <w:rPr>
          <w:noProof/>
          <w:lang w:eastAsia="zh-CN"/>
        </w:rPr>
        <w:t>6.2.3.3</w:t>
      </w:r>
      <w:r w:rsidRPr="00FC29E8">
        <w:t>.4</w:t>
      </w:r>
      <w:r>
        <w:t>.2</w:t>
      </w:r>
      <w:r w:rsidRPr="00FC29E8">
        <w:tab/>
      </w:r>
      <w:r>
        <w:t>Operation: QoE Metrics</w:t>
      </w:r>
      <w:r w:rsidRPr="00FC29E8">
        <w:rPr>
          <w:lang w:val="en-US"/>
        </w:rPr>
        <w:t xml:space="preserve"> </w:t>
      </w:r>
      <w:r>
        <w:rPr>
          <w:lang w:val="en-US"/>
        </w:rPr>
        <w:t>Notification</w:t>
      </w:r>
      <w:bookmarkEnd w:id="1473"/>
      <w:bookmarkEnd w:id="1474"/>
    </w:p>
    <w:p w14:paraId="187B537F" w14:textId="77777777" w:rsidR="00AC0B17" w:rsidRPr="00FC29E8" w:rsidRDefault="00AC0B17" w:rsidP="00AC0B17">
      <w:pPr>
        <w:pStyle w:val="7"/>
        <w:rPr>
          <w:noProof/>
        </w:rPr>
      </w:pPr>
      <w:r>
        <w:rPr>
          <w:noProof/>
          <w:lang w:eastAsia="zh-CN"/>
        </w:rPr>
        <w:t>6.2.3.3</w:t>
      </w:r>
      <w:r w:rsidRPr="00FC29E8">
        <w:t>.4</w:t>
      </w:r>
      <w:r>
        <w:t>.2.1</w:t>
      </w:r>
      <w:r w:rsidRPr="00FC29E8">
        <w:rPr>
          <w:noProof/>
        </w:rPr>
        <w:tab/>
        <w:t>Description</w:t>
      </w:r>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r>
        <w:rPr>
          <w:noProof/>
          <w:lang w:eastAsia="zh-CN"/>
        </w:rPr>
        <w:t>6.2.3.3</w:t>
      </w:r>
      <w:r w:rsidRPr="00FC29E8">
        <w:t>.4</w:t>
      </w:r>
      <w:r>
        <w:t>.2.2</w:t>
      </w:r>
      <w:r w:rsidRPr="00FC29E8">
        <w:rPr>
          <w:noProof/>
        </w:rPr>
        <w:tab/>
      </w:r>
      <w:r w:rsidRPr="00B13605">
        <w:rPr>
          <w:noProof/>
        </w:rPr>
        <w:t>Operation Definition</w:t>
      </w:r>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lastRenderedPageBreak/>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1475" w:name="_Toc164928101"/>
      <w:bookmarkStart w:id="1476" w:name="_Toc168549959"/>
      <w:r>
        <w:rPr>
          <w:noProof/>
          <w:lang w:eastAsia="zh-CN"/>
        </w:rPr>
        <w:t>6.2</w:t>
      </w:r>
      <w:r w:rsidRPr="00FC29E8">
        <w:t>.4</w:t>
      </w:r>
      <w:r w:rsidRPr="00FC29E8">
        <w:tab/>
        <w:t>Custom Operations without associated resources</w:t>
      </w:r>
      <w:bookmarkEnd w:id="1475"/>
      <w:bookmarkEnd w:id="1476"/>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1477" w:name="_Toc164928102"/>
      <w:bookmarkStart w:id="1478" w:name="_Toc168549960"/>
      <w:r>
        <w:rPr>
          <w:noProof/>
          <w:lang w:eastAsia="zh-CN"/>
        </w:rPr>
        <w:t>6.2</w:t>
      </w:r>
      <w:r w:rsidRPr="00FC29E8">
        <w:t>.5</w:t>
      </w:r>
      <w:r w:rsidRPr="00FC29E8">
        <w:tab/>
        <w:t>Notifications</w:t>
      </w:r>
      <w:bookmarkEnd w:id="1477"/>
      <w:bookmarkEnd w:id="1478"/>
    </w:p>
    <w:p w14:paraId="2ECE9665" w14:textId="77777777" w:rsidR="00AC0B17" w:rsidRPr="00FC29E8" w:rsidRDefault="00AC0B17" w:rsidP="00AC0B17">
      <w:pPr>
        <w:pStyle w:val="41"/>
      </w:pPr>
      <w:bookmarkStart w:id="1479" w:name="_Toc164928103"/>
      <w:bookmarkStart w:id="1480" w:name="_Toc168549961"/>
      <w:r>
        <w:rPr>
          <w:noProof/>
          <w:lang w:eastAsia="zh-CN"/>
        </w:rPr>
        <w:t>6.2</w:t>
      </w:r>
      <w:r w:rsidRPr="00FC29E8">
        <w:t>.5.1</w:t>
      </w:r>
      <w:r w:rsidRPr="00FC29E8">
        <w:tab/>
        <w:t>General</w:t>
      </w:r>
      <w:bookmarkEnd w:id="1479"/>
      <w:bookmarkEnd w:id="1480"/>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1481" w:name="_Toc164928104"/>
      <w:bookmarkStart w:id="1482" w:name="_Toc168549962"/>
      <w:r>
        <w:rPr>
          <w:noProof/>
          <w:lang w:eastAsia="zh-CN"/>
        </w:rPr>
        <w:t>6.2</w:t>
      </w:r>
      <w:r w:rsidRPr="00FC29E8">
        <w:t>.5.2</w:t>
      </w:r>
      <w:r w:rsidRPr="00FC29E8">
        <w:tab/>
      </w:r>
      <w:r>
        <w:t>Network Slice Lifecycle Management</w:t>
      </w:r>
      <w:r w:rsidRPr="00FC29E8">
        <w:t xml:space="preserve"> Notification</w:t>
      </w:r>
      <w:bookmarkEnd w:id="1481"/>
      <w:bookmarkEnd w:id="1482"/>
    </w:p>
    <w:p w14:paraId="09E0269E" w14:textId="77777777" w:rsidR="00AC0B17" w:rsidRPr="00FC29E8" w:rsidRDefault="00AC0B17" w:rsidP="00AC0B17">
      <w:pPr>
        <w:pStyle w:val="51"/>
        <w:rPr>
          <w:noProof/>
        </w:rPr>
      </w:pPr>
      <w:bookmarkStart w:id="1483" w:name="_Toc164928105"/>
      <w:bookmarkStart w:id="1484" w:name="_Toc168549963"/>
      <w:r>
        <w:rPr>
          <w:noProof/>
          <w:lang w:eastAsia="zh-CN"/>
        </w:rPr>
        <w:t>6.2</w:t>
      </w:r>
      <w:r w:rsidRPr="00FC29E8">
        <w:t>.5.2</w:t>
      </w:r>
      <w:r w:rsidRPr="00FC29E8">
        <w:rPr>
          <w:noProof/>
        </w:rPr>
        <w:t>.1</w:t>
      </w:r>
      <w:r w:rsidRPr="00FC29E8">
        <w:rPr>
          <w:noProof/>
        </w:rPr>
        <w:tab/>
        <w:t>Description</w:t>
      </w:r>
      <w:bookmarkEnd w:id="1483"/>
      <w:bookmarkEnd w:id="1484"/>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1485" w:name="_Toc164928106"/>
      <w:bookmarkStart w:id="1486" w:name="_Toc168549964"/>
      <w:r>
        <w:rPr>
          <w:noProof/>
          <w:lang w:eastAsia="zh-CN"/>
        </w:rPr>
        <w:t>6.2</w:t>
      </w:r>
      <w:r w:rsidRPr="00FC29E8">
        <w:t>.5.2</w:t>
      </w:r>
      <w:r w:rsidRPr="00FC29E8">
        <w:rPr>
          <w:noProof/>
        </w:rPr>
        <w:t>.2</w:t>
      </w:r>
      <w:r w:rsidRPr="00FC29E8">
        <w:rPr>
          <w:noProof/>
        </w:rPr>
        <w:tab/>
        <w:t>Target URI</w:t>
      </w:r>
      <w:bookmarkEnd w:id="1485"/>
      <w:bookmarkEnd w:id="1486"/>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1487" w:name="_Toc164928107"/>
      <w:bookmarkStart w:id="1488" w:name="_Toc168549965"/>
      <w:r>
        <w:rPr>
          <w:noProof/>
          <w:lang w:eastAsia="zh-CN"/>
        </w:rPr>
        <w:t>6.2</w:t>
      </w:r>
      <w:r w:rsidRPr="00FC29E8">
        <w:t>.5.2</w:t>
      </w:r>
      <w:r w:rsidRPr="00FC29E8">
        <w:rPr>
          <w:noProof/>
        </w:rPr>
        <w:t>.3</w:t>
      </w:r>
      <w:r w:rsidRPr="00FC29E8">
        <w:rPr>
          <w:noProof/>
        </w:rPr>
        <w:tab/>
        <w:t>Standard Methods</w:t>
      </w:r>
      <w:bookmarkEnd w:id="1487"/>
      <w:bookmarkEnd w:id="1488"/>
    </w:p>
    <w:p w14:paraId="51C2AB19" w14:textId="77777777" w:rsidR="00AC0B17" w:rsidRPr="00FC29E8" w:rsidRDefault="00AC0B17" w:rsidP="00B110B4">
      <w:pPr>
        <w:pStyle w:val="6"/>
        <w:rPr>
          <w:noProof/>
        </w:rPr>
      </w:pPr>
      <w:bookmarkStart w:id="1489" w:name="_Toc164928108"/>
      <w:bookmarkStart w:id="1490" w:name="_Toc168549966"/>
      <w:r>
        <w:rPr>
          <w:noProof/>
          <w:lang w:eastAsia="zh-CN"/>
        </w:rPr>
        <w:t>6.2</w:t>
      </w:r>
      <w:r w:rsidRPr="00FC29E8">
        <w:t>.5.2.3</w:t>
      </w:r>
      <w:r w:rsidRPr="00FC29E8">
        <w:rPr>
          <w:noProof/>
        </w:rPr>
        <w:t>.1</w:t>
      </w:r>
      <w:r w:rsidRPr="00FC29E8">
        <w:rPr>
          <w:noProof/>
        </w:rPr>
        <w:tab/>
        <w:t>POST</w:t>
      </w:r>
      <w:bookmarkEnd w:id="1489"/>
      <w:bookmarkEnd w:id="1490"/>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lastRenderedPageBreak/>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1491" w:name="_Toc164928109"/>
      <w:bookmarkStart w:id="1492" w:name="_Toc168549967"/>
      <w:r>
        <w:rPr>
          <w:noProof/>
          <w:lang w:eastAsia="zh-CN"/>
        </w:rPr>
        <w:t>6.2</w:t>
      </w:r>
      <w:r w:rsidRPr="00FC29E8">
        <w:t>.5.3</w:t>
      </w:r>
      <w:r w:rsidRPr="00FC29E8">
        <w:tab/>
      </w:r>
      <w:r>
        <w:t>QoE metrics</w:t>
      </w:r>
      <w:r w:rsidRPr="00FC29E8">
        <w:rPr>
          <w:lang w:val="en-US"/>
        </w:rPr>
        <w:t xml:space="preserve"> </w:t>
      </w:r>
      <w:r>
        <w:rPr>
          <w:lang w:val="en-US"/>
        </w:rPr>
        <w:t>Subscribe Notification</w:t>
      </w:r>
      <w:bookmarkEnd w:id="1491"/>
      <w:bookmarkEnd w:id="1492"/>
    </w:p>
    <w:p w14:paraId="32C105B7" w14:textId="77777777" w:rsidR="00AC0B17" w:rsidRPr="00FC29E8" w:rsidRDefault="00AC0B17" w:rsidP="00AC0B17">
      <w:pPr>
        <w:pStyle w:val="51"/>
        <w:rPr>
          <w:noProof/>
        </w:rPr>
      </w:pPr>
      <w:bookmarkStart w:id="1493" w:name="_Toc164928110"/>
      <w:bookmarkStart w:id="1494" w:name="_Toc168549968"/>
      <w:r>
        <w:rPr>
          <w:noProof/>
          <w:lang w:eastAsia="zh-CN"/>
        </w:rPr>
        <w:t>6.2</w:t>
      </w:r>
      <w:r w:rsidRPr="00FC29E8">
        <w:t>.5.3</w:t>
      </w:r>
      <w:r w:rsidRPr="00FC29E8">
        <w:rPr>
          <w:noProof/>
        </w:rPr>
        <w:t>.1</w:t>
      </w:r>
      <w:r w:rsidRPr="00FC29E8">
        <w:rPr>
          <w:noProof/>
        </w:rPr>
        <w:tab/>
        <w:t>Description</w:t>
      </w:r>
      <w:bookmarkEnd w:id="1493"/>
      <w:bookmarkEnd w:id="1494"/>
    </w:p>
    <w:p w14:paraId="32050CE8" w14:textId="77777777" w:rsidR="00AC0B17" w:rsidRPr="00FC29E8" w:rsidRDefault="00AC0B17" w:rsidP="00AC0B17">
      <w:pPr>
        <w:rPr>
          <w:noProof/>
        </w:rPr>
      </w:pPr>
      <w:r w:rsidRPr="00FC29E8">
        <w:rPr>
          <w:noProof/>
        </w:rPr>
        <w:t xml:space="preserve">The </w:t>
      </w:r>
      <w:r>
        <w:t>QoE metrics</w:t>
      </w:r>
      <w:r w:rsidRPr="00FC29E8">
        <w:rPr>
          <w:lang w:val="en-US"/>
        </w:rPr>
        <w:t xml:space="preserve"> </w:t>
      </w:r>
      <w:r>
        <w:rPr>
          <w:lang w:val="en-US"/>
        </w:rPr>
        <w:t>Subscription</w:t>
      </w:r>
      <w:r w:rsidRPr="00FC29E8">
        <w:rPr>
          <w:noProof/>
        </w:rPr>
        <w:t xml:space="preserve"> is used by the </w:t>
      </w:r>
      <w:r w:rsidRPr="00FC29E8">
        <w:t>NSCE</w:t>
      </w:r>
      <w:r w:rsidRPr="00FC29E8">
        <w:rPr>
          <w:noProof/>
        </w:rPr>
        <w:t xml:space="preserve"> Server to</w:t>
      </w:r>
      <w:r w:rsidRPr="000368D9">
        <w:rPr>
          <w:lang w:val="en-US"/>
        </w:rPr>
        <w:t xml:space="preserve">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rsidRPr="00FC29E8">
        <w:rPr>
          <w:lang w:val="en-US"/>
        </w:rPr>
        <w:t xml:space="preserve"> </w:t>
      </w:r>
      <w:r>
        <w:t>QoE metrics</w:t>
      </w:r>
      <w:r w:rsidRPr="00FC29E8">
        <w:rPr>
          <w:lang w:val="en-US"/>
        </w:rPr>
        <w:t xml:space="preserve"> </w:t>
      </w:r>
      <w:r>
        <w:rPr>
          <w:lang w:val="en-US"/>
        </w:rPr>
        <w:t>Subscription.</w:t>
      </w:r>
      <w:r w:rsidRPr="00FC29E8">
        <w:rPr>
          <w:noProof/>
        </w:rPr>
        <w:t>.</w:t>
      </w:r>
    </w:p>
    <w:p w14:paraId="06CCE871" w14:textId="77777777" w:rsidR="00AC0B17" w:rsidRPr="00FC29E8" w:rsidRDefault="00AC0B17" w:rsidP="00AC0B17">
      <w:pPr>
        <w:pStyle w:val="51"/>
        <w:rPr>
          <w:noProof/>
        </w:rPr>
      </w:pPr>
      <w:bookmarkStart w:id="1495" w:name="_Toc164928111"/>
      <w:bookmarkStart w:id="1496" w:name="_Toc168549969"/>
      <w:r>
        <w:rPr>
          <w:noProof/>
          <w:lang w:eastAsia="zh-CN"/>
        </w:rPr>
        <w:t>6.2</w:t>
      </w:r>
      <w:r w:rsidRPr="00FC29E8">
        <w:t>.5.3</w:t>
      </w:r>
      <w:r w:rsidRPr="00FC29E8">
        <w:rPr>
          <w:noProof/>
        </w:rPr>
        <w:t>.2</w:t>
      </w:r>
      <w:r w:rsidRPr="00FC29E8">
        <w:rPr>
          <w:noProof/>
        </w:rPr>
        <w:tab/>
        <w:t>Target URI</w:t>
      </w:r>
      <w:bookmarkEnd w:id="1495"/>
      <w:bookmarkEnd w:id="1496"/>
    </w:p>
    <w:p w14:paraId="7DFDE773"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p>
    <w:p w14:paraId="10A53405" w14:textId="77777777" w:rsidR="00AC0B17" w:rsidRPr="00FC29E8" w:rsidRDefault="00AC0B17" w:rsidP="00AC0B17">
      <w:pPr>
        <w:pStyle w:val="TH"/>
        <w:rPr>
          <w:rFonts w:cs="Arial"/>
          <w:noProof/>
        </w:rPr>
      </w:pPr>
      <w:r w:rsidRPr="00FC29E8">
        <w:rPr>
          <w:noProof/>
        </w:rPr>
        <w:lastRenderedPageBreak/>
        <w:t>Table </w:t>
      </w:r>
      <w:r>
        <w:rPr>
          <w:noProof/>
          <w:lang w:eastAsia="zh-CN"/>
        </w:rPr>
        <w:t>6.2</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40E103AD" w14:textId="77777777" w:rsidTr="003C3912">
        <w:trPr>
          <w:jc w:val="center"/>
        </w:trPr>
        <w:tc>
          <w:tcPr>
            <w:tcW w:w="1924" w:type="dxa"/>
            <w:shd w:val="clear" w:color="auto" w:fill="C0C0C0"/>
            <w:vAlign w:val="center"/>
            <w:hideMark/>
          </w:tcPr>
          <w:p w14:paraId="2CC9666E"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456B4FCB" w14:textId="77777777" w:rsidR="00AC0B17" w:rsidRPr="00FC29E8" w:rsidRDefault="00AC0B17" w:rsidP="003C3912">
            <w:pPr>
              <w:pStyle w:val="TAH"/>
              <w:rPr>
                <w:noProof/>
              </w:rPr>
            </w:pPr>
            <w:r w:rsidRPr="00FC29E8">
              <w:rPr>
                <w:noProof/>
              </w:rPr>
              <w:t>Definition</w:t>
            </w:r>
          </w:p>
        </w:tc>
      </w:tr>
      <w:tr w:rsidR="00AC0B17" w:rsidRPr="00FC29E8" w14:paraId="3087A48A" w14:textId="77777777" w:rsidTr="003C3912">
        <w:trPr>
          <w:jc w:val="center"/>
        </w:trPr>
        <w:tc>
          <w:tcPr>
            <w:tcW w:w="1924" w:type="dxa"/>
            <w:hideMark/>
          </w:tcPr>
          <w:p w14:paraId="1356D107" w14:textId="77777777" w:rsidR="00AC0B17" w:rsidRPr="00FC29E8" w:rsidRDefault="00AC0B17" w:rsidP="003C3912">
            <w:pPr>
              <w:pStyle w:val="TAL"/>
              <w:rPr>
                <w:noProof/>
              </w:rPr>
            </w:pPr>
            <w:r w:rsidRPr="00FC29E8">
              <w:rPr>
                <w:noProof/>
              </w:rPr>
              <w:t>notifUri</w:t>
            </w:r>
          </w:p>
        </w:tc>
        <w:tc>
          <w:tcPr>
            <w:tcW w:w="7814" w:type="dxa"/>
            <w:vAlign w:val="center"/>
            <w:hideMark/>
          </w:tcPr>
          <w:p w14:paraId="049DB078" w14:textId="77777777" w:rsidR="00AC0B17" w:rsidRPr="00FC29E8" w:rsidRDefault="00AC0B17" w:rsidP="003C3912">
            <w:pPr>
              <w:pStyle w:val="TAL"/>
              <w:rPr>
                <w:noProof/>
              </w:rPr>
            </w:pPr>
            <w:r w:rsidRPr="00FC29E8">
              <w:rPr>
                <w:noProof/>
              </w:rPr>
              <w:t>Represents the callback URI encoded as a string formatted as a URI.</w:t>
            </w:r>
          </w:p>
        </w:tc>
      </w:tr>
    </w:tbl>
    <w:p w14:paraId="5EC01DC5" w14:textId="77777777" w:rsidR="00AC0B17" w:rsidRPr="00FC29E8" w:rsidRDefault="00AC0B17" w:rsidP="00AC0B17">
      <w:pPr>
        <w:rPr>
          <w:noProof/>
        </w:rPr>
      </w:pPr>
    </w:p>
    <w:p w14:paraId="0B42EE07" w14:textId="77777777" w:rsidR="00AC0B17" w:rsidRPr="00FC29E8" w:rsidRDefault="00AC0B17" w:rsidP="00AC0B17">
      <w:pPr>
        <w:pStyle w:val="51"/>
        <w:rPr>
          <w:noProof/>
        </w:rPr>
      </w:pPr>
      <w:bookmarkStart w:id="1497" w:name="_Toc164928112"/>
      <w:bookmarkStart w:id="1498" w:name="_Toc168549970"/>
      <w:r>
        <w:rPr>
          <w:noProof/>
          <w:lang w:eastAsia="zh-CN"/>
        </w:rPr>
        <w:t>6.2</w:t>
      </w:r>
      <w:r w:rsidRPr="00FC29E8">
        <w:t>.5.3</w:t>
      </w:r>
      <w:r w:rsidRPr="00FC29E8">
        <w:rPr>
          <w:noProof/>
        </w:rPr>
        <w:t>.3</w:t>
      </w:r>
      <w:r w:rsidRPr="00FC29E8">
        <w:rPr>
          <w:noProof/>
        </w:rPr>
        <w:tab/>
        <w:t>Standard Methods</w:t>
      </w:r>
      <w:bookmarkEnd w:id="1497"/>
      <w:bookmarkEnd w:id="1498"/>
    </w:p>
    <w:p w14:paraId="21B245C1" w14:textId="77777777" w:rsidR="00AC0B17" w:rsidRPr="00FC29E8" w:rsidRDefault="00AC0B17" w:rsidP="00B110B4">
      <w:pPr>
        <w:pStyle w:val="6"/>
        <w:rPr>
          <w:noProof/>
        </w:rPr>
      </w:pPr>
      <w:bookmarkStart w:id="1499" w:name="_Toc164928113"/>
      <w:bookmarkStart w:id="1500" w:name="_Toc168549971"/>
      <w:r>
        <w:rPr>
          <w:noProof/>
          <w:lang w:eastAsia="zh-CN"/>
        </w:rPr>
        <w:t>6.2</w:t>
      </w:r>
      <w:r w:rsidRPr="00FC29E8">
        <w:t>.5.3.3</w:t>
      </w:r>
      <w:r w:rsidRPr="00FC29E8">
        <w:rPr>
          <w:noProof/>
        </w:rPr>
        <w:t>.1</w:t>
      </w:r>
      <w:r w:rsidRPr="00FC29E8">
        <w:rPr>
          <w:noProof/>
        </w:rPr>
        <w:tab/>
        <w:t>POST</w:t>
      </w:r>
      <w:bookmarkEnd w:id="1499"/>
      <w:bookmarkEnd w:id="1500"/>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1501" w:name="_Hlk159925020"/>
            <w:r>
              <w:t>QoE</w:t>
            </w:r>
            <w:r w:rsidRPr="00D03567">
              <w:t>Metrics</w:t>
            </w:r>
            <w:r>
              <w:t>Subsc</w:t>
            </w:r>
            <w:bookmarkEnd w:id="1501"/>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lastRenderedPageBreak/>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1502" w:name="_Toc164928114"/>
      <w:bookmarkStart w:id="1503" w:name="_Toc168549972"/>
      <w:r>
        <w:rPr>
          <w:noProof/>
          <w:lang w:eastAsia="zh-CN"/>
        </w:rPr>
        <w:t>6.2</w:t>
      </w:r>
      <w:r w:rsidRPr="00FC29E8">
        <w:t>.5.</w:t>
      </w:r>
      <w:r>
        <w:t>4</w:t>
      </w:r>
      <w:r w:rsidRPr="00FC29E8">
        <w:tab/>
      </w:r>
      <w:r>
        <w:t>Network Slice LCM Recommendation Notification</w:t>
      </w:r>
      <w:bookmarkEnd w:id="1502"/>
      <w:bookmarkEnd w:id="1503"/>
    </w:p>
    <w:p w14:paraId="46DF5358" w14:textId="7649D3FC" w:rsidR="00B110B4" w:rsidRPr="00FC29E8" w:rsidRDefault="00B110B4" w:rsidP="00B110B4">
      <w:pPr>
        <w:pStyle w:val="51"/>
        <w:rPr>
          <w:noProof/>
        </w:rPr>
      </w:pPr>
      <w:bookmarkStart w:id="1504" w:name="_Toc164928115"/>
      <w:bookmarkStart w:id="1505" w:name="_Toc168549973"/>
      <w:r>
        <w:rPr>
          <w:noProof/>
          <w:lang w:eastAsia="zh-CN"/>
        </w:rPr>
        <w:t>6.2</w:t>
      </w:r>
      <w:r w:rsidRPr="00FC29E8">
        <w:t>.5.</w:t>
      </w:r>
      <w:r>
        <w:t>4</w:t>
      </w:r>
      <w:r w:rsidRPr="00FC29E8">
        <w:rPr>
          <w:noProof/>
        </w:rPr>
        <w:t>.1</w:t>
      </w:r>
      <w:r w:rsidRPr="00FC29E8">
        <w:rPr>
          <w:noProof/>
        </w:rPr>
        <w:tab/>
        <w:t>Description</w:t>
      </w:r>
      <w:bookmarkEnd w:id="1504"/>
      <w:bookmarkEnd w:id="1505"/>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1506" w:name="_Toc164928116"/>
      <w:bookmarkStart w:id="1507" w:name="_Toc168549974"/>
      <w:r>
        <w:rPr>
          <w:noProof/>
          <w:lang w:eastAsia="zh-CN"/>
        </w:rPr>
        <w:t>6.2</w:t>
      </w:r>
      <w:r w:rsidRPr="00FC29E8">
        <w:t>.5.</w:t>
      </w:r>
      <w:r>
        <w:t>4</w:t>
      </w:r>
      <w:r w:rsidRPr="00FC29E8">
        <w:rPr>
          <w:noProof/>
        </w:rPr>
        <w:t>.2</w:t>
      </w:r>
      <w:r w:rsidRPr="00FC29E8">
        <w:rPr>
          <w:noProof/>
        </w:rPr>
        <w:tab/>
        <w:t>Target URI</w:t>
      </w:r>
      <w:bookmarkEnd w:id="1506"/>
      <w:bookmarkEnd w:id="1507"/>
    </w:p>
    <w:p w14:paraId="2A822D43" w14:textId="7EC9BA13" w:rsidR="00B110B4" w:rsidRPr="00FC29E8" w:rsidRDefault="00B110B4" w:rsidP="00B110B4">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w:t>
      </w:r>
      <w:r>
        <w:t>4</w:t>
      </w:r>
      <w:r w:rsidRPr="00FC29E8">
        <w:t>.2-1.</w:t>
      </w:r>
    </w:p>
    <w:p w14:paraId="5F0F286C" w14:textId="1BF45ED2" w:rsidR="00B110B4" w:rsidRPr="00FC29E8" w:rsidRDefault="00B110B4" w:rsidP="00B110B4">
      <w:pPr>
        <w:pStyle w:val="TH"/>
        <w:rPr>
          <w:rFonts w:cs="Arial"/>
          <w:noProof/>
        </w:rPr>
      </w:pPr>
      <w:r w:rsidRPr="00FC29E8">
        <w:rPr>
          <w:noProof/>
        </w:rPr>
        <w:t>Table </w:t>
      </w:r>
      <w:r>
        <w:rPr>
          <w:noProof/>
          <w:lang w:eastAsia="zh-CN"/>
        </w:rPr>
        <w:t>6.2</w:t>
      </w:r>
      <w:r w:rsidRPr="00FC29E8">
        <w:t>.5.</w:t>
      </w:r>
      <w:r>
        <w:t>4</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FC29E8" w14:paraId="1C9C9556" w14:textId="77777777" w:rsidTr="00C87CC9">
        <w:trPr>
          <w:jc w:val="center"/>
        </w:trPr>
        <w:tc>
          <w:tcPr>
            <w:tcW w:w="1924" w:type="dxa"/>
            <w:shd w:val="clear" w:color="auto" w:fill="C0C0C0"/>
            <w:vAlign w:val="center"/>
            <w:hideMark/>
          </w:tcPr>
          <w:p w14:paraId="638EA334" w14:textId="77777777" w:rsidR="00B110B4" w:rsidRPr="00FC29E8" w:rsidRDefault="00B110B4" w:rsidP="00C87CC9">
            <w:pPr>
              <w:pStyle w:val="TAH"/>
              <w:rPr>
                <w:noProof/>
              </w:rPr>
            </w:pPr>
            <w:r w:rsidRPr="00FC29E8">
              <w:rPr>
                <w:noProof/>
              </w:rPr>
              <w:t>Name</w:t>
            </w:r>
          </w:p>
        </w:tc>
        <w:tc>
          <w:tcPr>
            <w:tcW w:w="7814" w:type="dxa"/>
            <w:shd w:val="clear" w:color="auto" w:fill="C0C0C0"/>
            <w:vAlign w:val="center"/>
            <w:hideMark/>
          </w:tcPr>
          <w:p w14:paraId="7217F846" w14:textId="77777777" w:rsidR="00B110B4" w:rsidRPr="00FC29E8" w:rsidRDefault="00B110B4" w:rsidP="00C87CC9">
            <w:pPr>
              <w:pStyle w:val="TAH"/>
              <w:rPr>
                <w:noProof/>
              </w:rPr>
            </w:pPr>
            <w:r w:rsidRPr="00FC29E8">
              <w:rPr>
                <w:noProof/>
              </w:rPr>
              <w:t>Definition</w:t>
            </w:r>
          </w:p>
        </w:tc>
      </w:tr>
      <w:tr w:rsidR="00B110B4" w:rsidRPr="00FC29E8" w14:paraId="07BDE0D9" w14:textId="77777777" w:rsidTr="00C87CC9">
        <w:trPr>
          <w:jc w:val="center"/>
        </w:trPr>
        <w:tc>
          <w:tcPr>
            <w:tcW w:w="1924" w:type="dxa"/>
            <w:hideMark/>
          </w:tcPr>
          <w:p w14:paraId="3E19BA1E" w14:textId="77777777" w:rsidR="00B110B4" w:rsidRPr="00FC29E8" w:rsidRDefault="00B110B4" w:rsidP="00C87CC9">
            <w:pPr>
              <w:pStyle w:val="TAL"/>
              <w:rPr>
                <w:noProof/>
              </w:rPr>
            </w:pPr>
            <w:r w:rsidRPr="00FC29E8">
              <w:rPr>
                <w:noProof/>
              </w:rPr>
              <w:t>notifUri</w:t>
            </w:r>
          </w:p>
        </w:tc>
        <w:tc>
          <w:tcPr>
            <w:tcW w:w="7814" w:type="dxa"/>
            <w:vAlign w:val="center"/>
            <w:hideMark/>
          </w:tcPr>
          <w:p w14:paraId="7C05DB60" w14:textId="77777777" w:rsidR="00B110B4" w:rsidRPr="00FC29E8" w:rsidRDefault="00B110B4" w:rsidP="00C87CC9">
            <w:pPr>
              <w:pStyle w:val="TAL"/>
              <w:rPr>
                <w:noProof/>
              </w:rPr>
            </w:pPr>
            <w:r w:rsidRPr="00FC29E8">
              <w:rPr>
                <w:noProof/>
              </w:rPr>
              <w:t>Represents the callback URI encoded as a string formatted as a URI.</w:t>
            </w:r>
          </w:p>
        </w:tc>
      </w:tr>
    </w:tbl>
    <w:p w14:paraId="1A6798C3" w14:textId="77777777" w:rsidR="00B110B4" w:rsidRPr="00FC29E8" w:rsidRDefault="00B110B4" w:rsidP="00B110B4">
      <w:pPr>
        <w:rPr>
          <w:noProof/>
        </w:rPr>
      </w:pPr>
    </w:p>
    <w:p w14:paraId="3F40E52B" w14:textId="08E651C5" w:rsidR="00B110B4" w:rsidRPr="00FC29E8" w:rsidRDefault="00B110B4" w:rsidP="00B110B4">
      <w:pPr>
        <w:pStyle w:val="51"/>
        <w:rPr>
          <w:noProof/>
        </w:rPr>
      </w:pPr>
      <w:bookmarkStart w:id="1508" w:name="_Toc164928117"/>
      <w:bookmarkStart w:id="1509" w:name="_Toc168549975"/>
      <w:r>
        <w:rPr>
          <w:noProof/>
          <w:lang w:eastAsia="zh-CN"/>
        </w:rPr>
        <w:t>6.2</w:t>
      </w:r>
      <w:r w:rsidRPr="00FC29E8">
        <w:t>.5.</w:t>
      </w:r>
      <w:r>
        <w:t>4</w:t>
      </w:r>
      <w:r w:rsidRPr="00FC29E8">
        <w:rPr>
          <w:noProof/>
        </w:rPr>
        <w:t>.3</w:t>
      </w:r>
      <w:r w:rsidRPr="00FC29E8">
        <w:rPr>
          <w:noProof/>
        </w:rPr>
        <w:tab/>
        <w:t>Standard Methods</w:t>
      </w:r>
      <w:bookmarkEnd w:id="1508"/>
      <w:bookmarkEnd w:id="1509"/>
    </w:p>
    <w:p w14:paraId="4A033B2F" w14:textId="06DB9DE1" w:rsidR="00B110B4" w:rsidRPr="00FC29E8" w:rsidRDefault="00B110B4" w:rsidP="00F3466B">
      <w:pPr>
        <w:pStyle w:val="6"/>
        <w:rPr>
          <w:noProof/>
        </w:rPr>
      </w:pPr>
      <w:bookmarkStart w:id="1510" w:name="_Toc164928118"/>
      <w:bookmarkStart w:id="1511" w:name="_Toc168549976"/>
      <w:r>
        <w:rPr>
          <w:noProof/>
          <w:lang w:eastAsia="zh-CN"/>
        </w:rPr>
        <w:t>6.2</w:t>
      </w:r>
      <w:r w:rsidRPr="00FC29E8">
        <w:t>.5.</w:t>
      </w:r>
      <w:r>
        <w:t>4</w:t>
      </w:r>
      <w:r w:rsidRPr="00FC29E8">
        <w:t>.3</w:t>
      </w:r>
      <w:r w:rsidRPr="00FC29E8">
        <w:rPr>
          <w:noProof/>
        </w:rPr>
        <w:t>.1</w:t>
      </w:r>
      <w:r w:rsidRPr="00FC29E8">
        <w:rPr>
          <w:noProof/>
        </w:rPr>
        <w:tab/>
        <w:t>POST</w:t>
      </w:r>
      <w:bookmarkEnd w:id="1510"/>
      <w:bookmarkEnd w:id="1511"/>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lastRenderedPageBreak/>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1512" w:name="_Toc164928119"/>
      <w:bookmarkStart w:id="1513" w:name="_Toc168549977"/>
      <w:r>
        <w:rPr>
          <w:noProof/>
          <w:lang w:eastAsia="zh-CN"/>
        </w:rPr>
        <w:t>6.2</w:t>
      </w:r>
      <w:r w:rsidRPr="00FC29E8">
        <w:t>.6</w:t>
      </w:r>
      <w:r w:rsidRPr="00FC29E8">
        <w:tab/>
        <w:t>Data Model</w:t>
      </w:r>
      <w:bookmarkEnd w:id="1512"/>
      <w:bookmarkEnd w:id="1513"/>
    </w:p>
    <w:p w14:paraId="00029063" w14:textId="77777777" w:rsidR="00AC0B17" w:rsidRPr="00FC29E8" w:rsidRDefault="00AC0B17" w:rsidP="00AC0B17">
      <w:pPr>
        <w:pStyle w:val="41"/>
      </w:pPr>
      <w:bookmarkStart w:id="1514" w:name="_Toc164928120"/>
      <w:bookmarkStart w:id="1515" w:name="_Toc168549978"/>
      <w:r>
        <w:rPr>
          <w:noProof/>
          <w:lang w:eastAsia="zh-CN"/>
        </w:rPr>
        <w:t>6.2</w:t>
      </w:r>
      <w:r w:rsidRPr="00FC29E8">
        <w:t>.6.1</w:t>
      </w:r>
      <w:r w:rsidRPr="00FC29E8">
        <w:tab/>
        <w:t>General</w:t>
      </w:r>
      <w:bookmarkEnd w:id="1514"/>
      <w:bookmarkEnd w:id="1515"/>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lastRenderedPageBreak/>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1516" w:name="_Toc164928121"/>
      <w:bookmarkStart w:id="1517" w:name="_Toc168549979"/>
      <w:r w:rsidRPr="00FC29E8">
        <w:rPr>
          <w:noProof/>
          <w:lang w:eastAsia="zh-CN"/>
        </w:rPr>
        <w:t>6.</w:t>
      </w:r>
      <w:r>
        <w:rPr>
          <w:noProof/>
          <w:lang w:eastAsia="zh-CN"/>
        </w:rPr>
        <w:t>2</w:t>
      </w:r>
      <w:r w:rsidRPr="00FC29E8">
        <w:rPr>
          <w:lang w:val="en-US"/>
        </w:rPr>
        <w:t>.6.2</w:t>
      </w:r>
      <w:r w:rsidRPr="00FC29E8">
        <w:rPr>
          <w:lang w:val="en-US"/>
        </w:rPr>
        <w:tab/>
        <w:t>Structured data types</w:t>
      </w:r>
      <w:bookmarkEnd w:id="1516"/>
      <w:bookmarkEnd w:id="1517"/>
    </w:p>
    <w:p w14:paraId="6108B2DC" w14:textId="77777777" w:rsidR="00192AD6" w:rsidRPr="00D3062E" w:rsidRDefault="00192AD6" w:rsidP="00192AD6">
      <w:pPr>
        <w:pStyle w:val="51"/>
      </w:pPr>
      <w:bookmarkStart w:id="1518" w:name="_Toc161902622"/>
      <w:bookmarkStart w:id="1519" w:name="_Toc168549980"/>
      <w:bookmarkStart w:id="1520" w:name="_Toc164928122"/>
      <w:bookmarkStart w:id="1521" w:name="_Toc164928123"/>
      <w:r w:rsidRPr="00D3062E">
        <w:rPr>
          <w:noProof/>
          <w:lang w:eastAsia="zh-CN"/>
        </w:rPr>
        <w:t>6.</w:t>
      </w:r>
      <w:r>
        <w:rPr>
          <w:noProof/>
          <w:lang w:eastAsia="zh-CN"/>
        </w:rPr>
        <w:t>2</w:t>
      </w:r>
      <w:r w:rsidRPr="00D3062E">
        <w:t>.6.2.</w:t>
      </w:r>
      <w:r>
        <w:t>0</w:t>
      </w:r>
      <w:r w:rsidRPr="00D3062E">
        <w:tab/>
        <w:t>Introduction</w:t>
      </w:r>
      <w:bookmarkEnd w:id="1518"/>
      <w:bookmarkEnd w:id="1519"/>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1522" w:name="_Toc168549981"/>
      <w:r>
        <w:rPr>
          <w:noProof/>
          <w:lang w:eastAsia="zh-CN"/>
        </w:rPr>
        <w:lastRenderedPageBreak/>
        <w:t>6.2.6.2</w:t>
      </w:r>
      <w:r w:rsidRPr="00FC29E8">
        <w:t>.</w:t>
      </w:r>
      <w:r>
        <w:t>1</w:t>
      </w:r>
      <w:r w:rsidRPr="00FC29E8">
        <w:tab/>
        <w:t xml:space="preserve">Type: </w:t>
      </w:r>
      <w:r>
        <w:t>NSLCM</w:t>
      </w:r>
      <w:r w:rsidRPr="00FC29E8">
        <w:t>Subsc</w:t>
      </w:r>
      <w:bookmarkEnd w:id="1520"/>
      <w:bookmarkEnd w:id="1522"/>
    </w:p>
    <w:p w14:paraId="5F2922F2" w14:textId="4ABC2903" w:rsidR="00905F86" w:rsidRPr="00FC29E8" w:rsidRDefault="00905F86" w:rsidP="00905F86">
      <w:pPr>
        <w:pStyle w:val="TH"/>
      </w:pPr>
      <w:r w:rsidRPr="00FC29E8">
        <w:rPr>
          <w:noProof/>
        </w:rPr>
        <w:t>Table </w:t>
      </w:r>
      <w:r>
        <w:rPr>
          <w:noProof/>
          <w:lang w:eastAsia="zh-CN"/>
        </w:rPr>
        <w:t>6.2.6.2</w:t>
      </w:r>
      <w:r w:rsidRPr="00FC29E8">
        <w:t>.</w:t>
      </w:r>
      <w:r>
        <w:t>1</w:t>
      </w:r>
      <w:r w:rsidRPr="00FC29E8">
        <w:t xml:space="preserve">-1: </w:t>
      </w:r>
      <w:r w:rsidRPr="00FC29E8">
        <w:rPr>
          <w:noProof/>
        </w:rPr>
        <w:t xml:space="preserve">Definition of type </w:t>
      </w:r>
      <w:r>
        <w:t>NSLCMSubsc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05F86" w:rsidRPr="00FC29E8" w14:paraId="247F90E4" w14:textId="77777777" w:rsidTr="00291D60">
        <w:trPr>
          <w:jc w:val="center"/>
        </w:trPr>
        <w:tc>
          <w:tcPr>
            <w:tcW w:w="1555" w:type="dxa"/>
            <w:shd w:val="clear" w:color="auto" w:fill="C0C0C0"/>
            <w:vAlign w:val="center"/>
            <w:hideMark/>
          </w:tcPr>
          <w:p w14:paraId="482E7B0D" w14:textId="77777777" w:rsidR="00905F86" w:rsidRPr="00FC29E8" w:rsidRDefault="00905F86" w:rsidP="00291D60">
            <w:pPr>
              <w:pStyle w:val="TAH"/>
            </w:pPr>
            <w:r w:rsidRPr="00FC29E8">
              <w:t>Attribute name</w:t>
            </w:r>
          </w:p>
        </w:tc>
        <w:tc>
          <w:tcPr>
            <w:tcW w:w="1417" w:type="dxa"/>
            <w:shd w:val="clear" w:color="auto" w:fill="C0C0C0"/>
            <w:vAlign w:val="center"/>
            <w:hideMark/>
          </w:tcPr>
          <w:p w14:paraId="3A337318" w14:textId="77777777" w:rsidR="00905F86" w:rsidRPr="00FC29E8" w:rsidRDefault="00905F86" w:rsidP="00291D60">
            <w:pPr>
              <w:pStyle w:val="TAH"/>
            </w:pPr>
            <w:r w:rsidRPr="00FC29E8">
              <w:t>Data type</w:t>
            </w:r>
          </w:p>
        </w:tc>
        <w:tc>
          <w:tcPr>
            <w:tcW w:w="425" w:type="dxa"/>
            <w:shd w:val="clear" w:color="auto" w:fill="C0C0C0"/>
            <w:vAlign w:val="center"/>
            <w:hideMark/>
          </w:tcPr>
          <w:p w14:paraId="62D34399" w14:textId="77777777" w:rsidR="00905F86" w:rsidRPr="00FC29E8" w:rsidRDefault="00905F86" w:rsidP="00291D60">
            <w:pPr>
              <w:pStyle w:val="TAH"/>
            </w:pPr>
            <w:r w:rsidRPr="00FC29E8">
              <w:t>P</w:t>
            </w:r>
          </w:p>
        </w:tc>
        <w:tc>
          <w:tcPr>
            <w:tcW w:w="1134" w:type="dxa"/>
            <w:shd w:val="clear" w:color="auto" w:fill="C0C0C0"/>
            <w:vAlign w:val="center"/>
          </w:tcPr>
          <w:p w14:paraId="5DD5234A" w14:textId="77777777" w:rsidR="00905F86" w:rsidRPr="00FC29E8" w:rsidRDefault="00905F86" w:rsidP="00291D60">
            <w:pPr>
              <w:pStyle w:val="TAH"/>
            </w:pPr>
            <w:r w:rsidRPr="00FC29E8">
              <w:t>Cardinality</w:t>
            </w:r>
          </w:p>
        </w:tc>
        <w:tc>
          <w:tcPr>
            <w:tcW w:w="3686" w:type="dxa"/>
            <w:shd w:val="clear" w:color="auto" w:fill="C0C0C0"/>
            <w:vAlign w:val="center"/>
            <w:hideMark/>
          </w:tcPr>
          <w:p w14:paraId="54B7BE80" w14:textId="77777777" w:rsidR="00905F86" w:rsidRPr="00FC29E8" w:rsidRDefault="00905F86" w:rsidP="00291D60">
            <w:pPr>
              <w:pStyle w:val="TAH"/>
              <w:rPr>
                <w:rFonts w:cs="Arial"/>
                <w:szCs w:val="18"/>
              </w:rPr>
            </w:pPr>
            <w:r w:rsidRPr="00FC29E8">
              <w:rPr>
                <w:rFonts w:cs="Arial"/>
                <w:szCs w:val="18"/>
              </w:rPr>
              <w:t>Description</w:t>
            </w:r>
          </w:p>
        </w:tc>
        <w:tc>
          <w:tcPr>
            <w:tcW w:w="1307" w:type="dxa"/>
            <w:shd w:val="clear" w:color="auto" w:fill="C0C0C0"/>
            <w:vAlign w:val="center"/>
          </w:tcPr>
          <w:p w14:paraId="28140E91" w14:textId="77777777" w:rsidR="00905F86" w:rsidRPr="00FC29E8" w:rsidRDefault="00905F86" w:rsidP="00291D60">
            <w:pPr>
              <w:pStyle w:val="TAH"/>
              <w:rPr>
                <w:rFonts w:cs="Arial"/>
                <w:szCs w:val="18"/>
              </w:rPr>
            </w:pPr>
            <w:r w:rsidRPr="00FC29E8">
              <w:rPr>
                <w:rFonts w:cs="Arial"/>
                <w:szCs w:val="18"/>
              </w:rPr>
              <w:t>Applicability</w:t>
            </w:r>
          </w:p>
        </w:tc>
      </w:tr>
      <w:tr w:rsidR="00905F86" w:rsidRPr="00FC29E8" w14:paraId="5D16E288" w14:textId="77777777" w:rsidTr="00291D60">
        <w:trPr>
          <w:jc w:val="center"/>
        </w:trPr>
        <w:tc>
          <w:tcPr>
            <w:tcW w:w="1555" w:type="dxa"/>
            <w:vAlign w:val="center"/>
          </w:tcPr>
          <w:p w14:paraId="4CE647DB" w14:textId="77777777" w:rsidR="00905F86" w:rsidRPr="00FC29E8" w:rsidRDefault="00905F86" w:rsidP="00291D60">
            <w:pPr>
              <w:pStyle w:val="TAL"/>
            </w:pPr>
            <w:r w:rsidRPr="00FC29E8">
              <w:t>notifUri</w:t>
            </w:r>
          </w:p>
        </w:tc>
        <w:tc>
          <w:tcPr>
            <w:tcW w:w="1417" w:type="dxa"/>
            <w:vAlign w:val="center"/>
          </w:tcPr>
          <w:p w14:paraId="395F6BE9" w14:textId="77777777" w:rsidR="00905F86" w:rsidRPr="00FC29E8" w:rsidRDefault="00905F86" w:rsidP="00291D60">
            <w:pPr>
              <w:pStyle w:val="TAL"/>
            </w:pPr>
            <w:r w:rsidRPr="00FC29E8">
              <w:t>Uri</w:t>
            </w:r>
          </w:p>
        </w:tc>
        <w:tc>
          <w:tcPr>
            <w:tcW w:w="425" w:type="dxa"/>
            <w:vAlign w:val="center"/>
          </w:tcPr>
          <w:p w14:paraId="1CBB8AD6" w14:textId="77777777" w:rsidR="00905F86" w:rsidRPr="00FC29E8" w:rsidRDefault="00905F86" w:rsidP="00291D60">
            <w:pPr>
              <w:pStyle w:val="TAC"/>
            </w:pPr>
            <w:r w:rsidRPr="00FC29E8">
              <w:t>M</w:t>
            </w:r>
          </w:p>
        </w:tc>
        <w:tc>
          <w:tcPr>
            <w:tcW w:w="1134" w:type="dxa"/>
            <w:vAlign w:val="center"/>
          </w:tcPr>
          <w:p w14:paraId="61C9E844" w14:textId="77777777" w:rsidR="00905F86" w:rsidRPr="00FC29E8" w:rsidRDefault="00905F86" w:rsidP="00291D60">
            <w:pPr>
              <w:pStyle w:val="TAC"/>
            </w:pPr>
            <w:r w:rsidRPr="00FC29E8">
              <w:t>1</w:t>
            </w:r>
          </w:p>
        </w:tc>
        <w:tc>
          <w:tcPr>
            <w:tcW w:w="3686" w:type="dxa"/>
            <w:vAlign w:val="center"/>
          </w:tcPr>
          <w:p w14:paraId="19E05F35" w14:textId="77777777" w:rsidR="00905F86" w:rsidRPr="00FC29E8" w:rsidRDefault="00905F86" w:rsidP="00291D60">
            <w:pPr>
              <w:pStyle w:val="TAL"/>
            </w:pPr>
            <w:r w:rsidRPr="00FC29E8">
              <w:rPr>
                <w:rFonts w:cs="Arial"/>
                <w:szCs w:val="18"/>
              </w:rPr>
              <w:t xml:space="preserve">Contains the URI via which the </w:t>
            </w:r>
            <w:r>
              <w:t>Network Slice Lifecycle Management</w:t>
            </w:r>
            <w:r w:rsidRPr="00FC29E8">
              <w:rPr>
                <w:rFonts w:cs="Arial"/>
                <w:szCs w:val="18"/>
              </w:rPr>
              <w:t xml:space="preserve"> Notifications shall be delivered.</w:t>
            </w:r>
          </w:p>
        </w:tc>
        <w:tc>
          <w:tcPr>
            <w:tcW w:w="1307" w:type="dxa"/>
            <w:vAlign w:val="center"/>
          </w:tcPr>
          <w:p w14:paraId="4FB13A50" w14:textId="77777777" w:rsidR="00905F86" w:rsidRPr="00FC29E8" w:rsidRDefault="00905F86" w:rsidP="00291D60">
            <w:pPr>
              <w:pStyle w:val="TAL"/>
              <w:rPr>
                <w:rFonts w:cs="Arial"/>
                <w:szCs w:val="18"/>
              </w:rPr>
            </w:pPr>
          </w:p>
        </w:tc>
      </w:tr>
      <w:tr w:rsidR="00192AD6" w:rsidRPr="00FC29E8" w14:paraId="00FDD84D" w14:textId="77777777" w:rsidTr="00291D60">
        <w:trPr>
          <w:jc w:val="center"/>
        </w:trPr>
        <w:tc>
          <w:tcPr>
            <w:tcW w:w="1555" w:type="dxa"/>
            <w:vAlign w:val="center"/>
          </w:tcPr>
          <w:p w14:paraId="163930DF" w14:textId="5DF0DE8F" w:rsidR="00192AD6" w:rsidRPr="00FC29E8" w:rsidRDefault="00192AD6" w:rsidP="00192AD6">
            <w:pPr>
              <w:pStyle w:val="TAL"/>
            </w:pPr>
            <w:r>
              <w:t>servReqs</w:t>
            </w:r>
          </w:p>
        </w:tc>
        <w:tc>
          <w:tcPr>
            <w:tcW w:w="1417" w:type="dxa"/>
            <w:vAlign w:val="center"/>
          </w:tcPr>
          <w:p w14:paraId="2B14AA10" w14:textId="7C970BD5" w:rsidR="00192AD6" w:rsidRPr="00FC29E8" w:rsidRDefault="00192AD6" w:rsidP="00192AD6">
            <w:pPr>
              <w:pStyle w:val="TAL"/>
            </w:pPr>
            <w:r w:rsidRPr="00AD4AA8">
              <w:t>array(</w:t>
            </w:r>
            <w:r>
              <w:t>App</w:t>
            </w:r>
            <w:r w:rsidRPr="00AD4AA8">
              <w:t>S</w:t>
            </w:r>
            <w:r>
              <w:t>e</w:t>
            </w:r>
            <w:r w:rsidRPr="00AD4AA8">
              <w:t>rvReq</w:t>
            </w:r>
            <w:r>
              <w:t>s</w:t>
            </w:r>
            <w:r w:rsidRPr="00AD4AA8">
              <w:t>)</w:t>
            </w:r>
          </w:p>
        </w:tc>
        <w:tc>
          <w:tcPr>
            <w:tcW w:w="425" w:type="dxa"/>
            <w:vAlign w:val="center"/>
          </w:tcPr>
          <w:p w14:paraId="52CCF37D" w14:textId="49ADDC32" w:rsidR="00192AD6" w:rsidRPr="00FC29E8" w:rsidRDefault="00192AD6" w:rsidP="00192AD6">
            <w:pPr>
              <w:pStyle w:val="TAC"/>
            </w:pPr>
            <w:r>
              <w:t>M</w:t>
            </w:r>
          </w:p>
        </w:tc>
        <w:tc>
          <w:tcPr>
            <w:tcW w:w="1134" w:type="dxa"/>
            <w:vAlign w:val="center"/>
          </w:tcPr>
          <w:p w14:paraId="1BA5EDC9" w14:textId="2DE540B5" w:rsidR="00192AD6" w:rsidRPr="00FC29E8" w:rsidRDefault="00192AD6" w:rsidP="00192AD6">
            <w:pPr>
              <w:pStyle w:val="TAC"/>
            </w:pPr>
            <w:r>
              <w:t>1..N</w:t>
            </w:r>
          </w:p>
        </w:tc>
        <w:tc>
          <w:tcPr>
            <w:tcW w:w="3686" w:type="dxa"/>
            <w:vAlign w:val="center"/>
          </w:tcPr>
          <w:p w14:paraId="479FF6A9" w14:textId="4EF031BA" w:rsidR="00192AD6" w:rsidRPr="00FC29E8" w:rsidRDefault="00192AD6" w:rsidP="00192AD6">
            <w:pPr>
              <w:pStyle w:val="TAL"/>
              <w:rPr>
                <w:rFonts w:cs="Arial"/>
                <w:szCs w:val="18"/>
              </w:rPr>
            </w:pPr>
            <w:r>
              <w:t>Contains one or several set(s) of per network slice related application service requirements.</w:t>
            </w:r>
          </w:p>
        </w:tc>
        <w:tc>
          <w:tcPr>
            <w:tcW w:w="1307" w:type="dxa"/>
            <w:vAlign w:val="center"/>
          </w:tcPr>
          <w:p w14:paraId="5EC6858A" w14:textId="77777777" w:rsidR="00192AD6" w:rsidRPr="00FC29E8" w:rsidRDefault="00192AD6" w:rsidP="00192AD6">
            <w:pPr>
              <w:pStyle w:val="TAL"/>
              <w:rPr>
                <w:rFonts w:cs="Arial"/>
                <w:szCs w:val="18"/>
              </w:rPr>
            </w:pPr>
          </w:p>
        </w:tc>
      </w:tr>
      <w:tr w:rsidR="00905F86" w:rsidRPr="00FC29E8" w14:paraId="7D117029" w14:textId="77777777" w:rsidTr="00291D60">
        <w:trPr>
          <w:jc w:val="center"/>
        </w:trPr>
        <w:tc>
          <w:tcPr>
            <w:tcW w:w="1555" w:type="dxa"/>
            <w:vAlign w:val="center"/>
          </w:tcPr>
          <w:p w14:paraId="51FD6295" w14:textId="77777777" w:rsidR="00905F86" w:rsidRPr="00FC29E8" w:rsidRDefault="00905F86" w:rsidP="00291D60">
            <w:pPr>
              <w:pStyle w:val="TAL"/>
            </w:pPr>
            <w:r>
              <w:t>triggerConds</w:t>
            </w:r>
          </w:p>
        </w:tc>
        <w:tc>
          <w:tcPr>
            <w:tcW w:w="1417" w:type="dxa"/>
            <w:vAlign w:val="center"/>
          </w:tcPr>
          <w:p w14:paraId="00BBCC8B" w14:textId="77777777" w:rsidR="00905F86" w:rsidRPr="00FC29E8" w:rsidRDefault="00905F86" w:rsidP="00291D60">
            <w:pPr>
              <w:pStyle w:val="TAL"/>
            </w:pPr>
            <w:r>
              <w:t>array(TriggerCond)</w:t>
            </w:r>
          </w:p>
        </w:tc>
        <w:tc>
          <w:tcPr>
            <w:tcW w:w="425" w:type="dxa"/>
            <w:vAlign w:val="center"/>
          </w:tcPr>
          <w:p w14:paraId="3FA29EE1" w14:textId="77777777" w:rsidR="00905F86" w:rsidRPr="00FC29E8" w:rsidRDefault="00905F86" w:rsidP="00291D60">
            <w:pPr>
              <w:pStyle w:val="TAC"/>
            </w:pPr>
            <w:r>
              <w:t>O</w:t>
            </w:r>
          </w:p>
        </w:tc>
        <w:tc>
          <w:tcPr>
            <w:tcW w:w="1134" w:type="dxa"/>
            <w:vAlign w:val="center"/>
          </w:tcPr>
          <w:p w14:paraId="5CB5E1EC" w14:textId="77777777" w:rsidR="00905F86" w:rsidRPr="00FC29E8" w:rsidRDefault="00905F86" w:rsidP="00291D60">
            <w:pPr>
              <w:pStyle w:val="TAC"/>
            </w:pPr>
            <w:r w:rsidRPr="00FC29E8">
              <w:t>1</w:t>
            </w:r>
            <w:r>
              <w:t>..N</w:t>
            </w:r>
          </w:p>
        </w:tc>
        <w:tc>
          <w:tcPr>
            <w:tcW w:w="3686" w:type="dxa"/>
            <w:vAlign w:val="center"/>
          </w:tcPr>
          <w:p w14:paraId="48A90B47" w14:textId="77777777" w:rsidR="00905F86" w:rsidRPr="00FC29E8" w:rsidRDefault="00905F86" w:rsidP="00291D60">
            <w:pPr>
              <w:pStyle w:val="TAL"/>
            </w:pPr>
            <w:r w:rsidRPr="00FC29E8">
              <w:t xml:space="preserve">Contains the </w:t>
            </w:r>
            <w:r>
              <w:rPr>
                <w:rFonts w:cs="Arial"/>
                <w:szCs w:val="18"/>
              </w:rPr>
              <w:t>monitored parameters and the corresponding thresholds which could trigger the AppLayer-NS-LCM.</w:t>
            </w:r>
          </w:p>
        </w:tc>
        <w:tc>
          <w:tcPr>
            <w:tcW w:w="1307" w:type="dxa"/>
            <w:vAlign w:val="center"/>
          </w:tcPr>
          <w:p w14:paraId="182275E4" w14:textId="77777777" w:rsidR="00905F86" w:rsidRPr="00FC29E8" w:rsidRDefault="00905F86" w:rsidP="00291D60">
            <w:pPr>
              <w:pStyle w:val="TAL"/>
              <w:rPr>
                <w:rFonts w:cs="Arial"/>
                <w:szCs w:val="18"/>
              </w:rPr>
            </w:pPr>
          </w:p>
        </w:tc>
      </w:tr>
      <w:tr w:rsidR="00905F86" w:rsidRPr="00FC29E8" w14:paraId="5D04C8A3" w14:textId="77777777" w:rsidTr="00291D60">
        <w:trPr>
          <w:jc w:val="center"/>
        </w:trPr>
        <w:tc>
          <w:tcPr>
            <w:tcW w:w="1555" w:type="dxa"/>
            <w:vAlign w:val="center"/>
          </w:tcPr>
          <w:p w14:paraId="2108C7E9" w14:textId="77777777" w:rsidR="00905F86" w:rsidRPr="00FC29E8" w:rsidRDefault="00905F86" w:rsidP="00291D60">
            <w:pPr>
              <w:pStyle w:val="TAL"/>
            </w:pPr>
            <w:r>
              <w:rPr>
                <w:lang w:eastAsia="zh-CN"/>
              </w:rPr>
              <w:t>expTime</w:t>
            </w:r>
          </w:p>
        </w:tc>
        <w:tc>
          <w:tcPr>
            <w:tcW w:w="1417" w:type="dxa"/>
            <w:vAlign w:val="center"/>
          </w:tcPr>
          <w:p w14:paraId="68EA0897" w14:textId="77777777" w:rsidR="00905F86" w:rsidRPr="00FC29E8" w:rsidRDefault="00905F86" w:rsidP="00291D60">
            <w:pPr>
              <w:pStyle w:val="TAL"/>
            </w:pPr>
            <w:r w:rsidRPr="00FC29E8">
              <w:t>DateTime</w:t>
            </w:r>
          </w:p>
        </w:tc>
        <w:tc>
          <w:tcPr>
            <w:tcW w:w="425" w:type="dxa"/>
            <w:vAlign w:val="center"/>
          </w:tcPr>
          <w:p w14:paraId="7558659D" w14:textId="77777777" w:rsidR="00905F86" w:rsidRPr="00FC29E8" w:rsidRDefault="00905F86" w:rsidP="00291D60">
            <w:pPr>
              <w:pStyle w:val="TAC"/>
            </w:pPr>
            <w:r w:rsidRPr="00FC29E8">
              <w:t>O</w:t>
            </w:r>
          </w:p>
        </w:tc>
        <w:tc>
          <w:tcPr>
            <w:tcW w:w="1134" w:type="dxa"/>
            <w:vAlign w:val="center"/>
          </w:tcPr>
          <w:p w14:paraId="5B3F334A" w14:textId="77777777" w:rsidR="00905F86" w:rsidRPr="00FC29E8" w:rsidRDefault="00905F86" w:rsidP="00291D60">
            <w:pPr>
              <w:pStyle w:val="TAC"/>
            </w:pPr>
            <w:r w:rsidRPr="00FC29E8">
              <w:t>0..1</w:t>
            </w:r>
          </w:p>
        </w:tc>
        <w:tc>
          <w:tcPr>
            <w:tcW w:w="3686" w:type="dxa"/>
            <w:vAlign w:val="center"/>
          </w:tcPr>
          <w:p w14:paraId="229F9672" w14:textId="77777777" w:rsidR="00905F86" w:rsidRPr="00FC29E8" w:rsidRDefault="00905F86" w:rsidP="00291D60">
            <w:pPr>
              <w:pStyle w:val="TAL"/>
              <w:rPr>
                <w:rFonts w:cs="Arial"/>
                <w:szCs w:val="18"/>
              </w:rPr>
            </w:pPr>
            <w:r w:rsidRPr="00FC29E8">
              <w:rPr>
                <w:rFonts w:cs="Arial"/>
                <w:szCs w:val="18"/>
              </w:rPr>
              <w:t xml:space="preserve">Indicates the time at which the </w:t>
            </w:r>
            <w:r>
              <w:t>Network Slice Lifecycle Management</w:t>
            </w:r>
            <w:r w:rsidRPr="00FC29E8">
              <w:rPr>
                <w:rFonts w:cs="Arial"/>
                <w:szCs w:val="18"/>
              </w:rPr>
              <w:t xml:space="preserve"> subscription shall expire.</w:t>
            </w:r>
          </w:p>
          <w:p w14:paraId="5F5B50DB" w14:textId="77777777" w:rsidR="00905F86" w:rsidRPr="00FC29E8" w:rsidRDefault="00905F86" w:rsidP="00291D60">
            <w:pPr>
              <w:pStyle w:val="TAL"/>
              <w:rPr>
                <w:rFonts w:cs="Arial"/>
                <w:szCs w:val="18"/>
                <w:lang w:eastAsia="zh-CN"/>
              </w:rPr>
            </w:pPr>
          </w:p>
          <w:p w14:paraId="4D39B94D" w14:textId="77777777" w:rsidR="00905F86" w:rsidRPr="00FC29E8" w:rsidRDefault="00905F86" w:rsidP="00291D60">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3A868D59" w14:textId="77777777" w:rsidR="00905F86" w:rsidRPr="00FC29E8" w:rsidRDefault="00905F86" w:rsidP="00291D60">
            <w:pPr>
              <w:pStyle w:val="TAL"/>
              <w:rPr>
                <w:rFonts w:cs="Arial"/>
                <w:szCs w:val="18"/>
              </w:rPr>
            </w:pPr>
          </w:p>
          <w:p w14:paraId="56E96905" w14:textId="77777777" w:rsidR="00905F86" w:rsidRPr="00D36FB1" w:rsidRDefault="00905F86" w:rsidP="00291D60">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536ECEEA" w14:textId="77777777" w:rsidR="00905F86" w:rsidRPr="00FC29E8" w:rsidRDefault="00905F86" w:rsidP="00291D60">
            <w:pPr>
              <w:pStyle w:val="TAL"/>
              <w:rPr>
                <w:rFonts w:cs="Arial"/>
                <w:szCs w:val="18"/>
              </w:rPr>
            </w:pPr>
          </w:p>
        </w:tc>
      </w:tr>
      <w:tr w:rsidR="00905F86" w:rsidRPr="00FC29E8" w14:paraId="3A4F6814" w14:textId="77777777" w:rsidTr="00291D60">
        <w:trPr>
          <w:jc w:val="center"/>
        </w:trPr>
        <w:tc>
          <w:tcPr>
            <w:tcW w:w="1555" w:type="dxa"/>
            <w:vAlign w:val="center"/>
          </w:tcPr>
          <w:p w14:paraId="1B92090E" w14:textId="77777777" w:rsidR="00905F86" w:rsidRPr="00FC29E8" w:rsidRDefault="00905F86" w:rsidP="00291D60">
            <w:pPr>
              <w:pStyle w:val="TAL"/>
              <w:rPr>
                <w:lang w:eastAsia="zh-CN"/>
              </w:rPr>
            </w:pPr>
            <w:r w:rsidRPr="00FC29E8">
              <w:t>suppFeat</w:t>
            </w:r>
          </w:p>
        </w:tc>
        <w:tc>
          <w:tcPr>
            <w:tcW w:w="1417" w:type="dxa"/>
            <w:vAlign w:val="center"/>
          </w:tcPr>
          <w:p w14:paraId="4C7230E2" w14:textId="77777777" w:rsidR="00905F86" w:rsidRPr="00FC29E8" w:rsidRDefault="00905F86" w:rsidP="00291D60">
            <w:pPr>
              <w:pStyle w:val="TAL"/>
            </w:pPr>
            <w:r w:rsidRPr="00FC29E8">
              <w:t>SupportedFeatures</w:t>
            </w:r>
          </w:p>
        </w:tc>
        <w:tc>
          <w:tcPr>
            <w:tcW w:w="425" w:type="dxa"/>
            <w:vAlign w:val="center"/>
          </w:tcPr>
          <w:p w14:paraId="53CA1CED" w14:textId="77777777" w:rsidR="00905F86" w:rsidRPr="00FC29E8" w:rsidRDefault="00905F86" w:rsidP="00291D60">
            <w:pPr>
              <w:pStyle w:val="TAC"/>
              <w:rPr>
                <w:lang w:eastAsia="zh-CN"/>
              </w:rPr>
            </w:pPr>
            <w:r w:rsidRPr="00FC29E8">
              <w:t>C</w:t>
            </w:r>
          </w:p>
        </w:tc>
        <w:tc>
          <w:tcPr>
            <w:tcW w:w="1134" w:type="dxa"/>
            <w:vAlign w:val="center"/>
          </w:tcPr>
          <w:p w14:paraId="0BC48D3D" w14:textId="77777777" w:rsidR="00905F86" w:rsidRPr="00FC29E8" w:rsidRDefault="00905F86" w:rsidP="00291D60">
            <w:pPr>
              <w:pStyle w:val="TAC"/>
              <w:rPr>
                <w:lang w:eastAsia="zh-CN"/>
              </w:rPr>
            </w:pPr>
            <w:r w:rsidRPr="00FC29E8">
              <w:t>0..1</w:t>
            </w:r>
          </w:p>
        </w:tc>
        <w:tc>
          <w:tcPr>
            <w:tcW w:w="3686" w:type="dxa"/>
            <w:vAlign w:val="center"/>
          </w:tcPr>
          <w:p w14:paraId="0E6B082C" w14:textId="77777777" w:rsidR="00905F86" w:rsidRPr="00FC29E8" w:rsidRDefault="00905F86" w:rsidP="00291D60">
            <w:pPr>
              <w:pStyle w:val="TAL"/>
            </w:pPr>
            <w:r w:rsidRPr="00FC29E8">
              <w:t>Contains the list of supported features among the ones defined in clause </w:t>
            </w:r>
            <w:r w:rsidRPr="00FC29E8">
              <w:rPr>
                <w:noProof/>
                <w:lang w:eastAsia="zh-CN"/>
              </w:rPr>
              <w:t>6.</w:t>
            </w:r>
            <w:r>
              <w:rPr>
                <w:noProof/>
                <w:lang w:eastAsia="zh-CN"/>
              </w:rPr>
              <w:t>2</w:t>
            </w:r>
            <w:r w:rsidRPr="00FC29E8">
              <w:t>.8.</w:t>
            </w:r>
          </w:p>
          <w:p w14:paraId="3B253D80" w14:textId="77777777" w:rsidR="00905F86" w:rsidRPr="00FC29E8" w:rsidRDefault="00905F86" w:rsidP="00291D60">
            <w:pPr>
              <w:pStyle w:val="TAL"/>
            </w:pPr>
          </w:p>
          <w:p w14:paraId="1EB53636" w14:textId="77777777" w:rsidR="00905F86" w:rsidRPr="00FC29E8" w:rsidRDefault="00905F86" w:rsidP="00291D60">
            <w:pPr>
              <w:pStyle w:val="TAL"/>
              <w:rPr>
                <w:lang w:val="en-US"/>
              </w:rPr>
            </w:pPr>
            <w:r w:rsidRPr="00FC29E8">
              <w:t>This attribute shall be present only if feature negotiation needs to take place.</w:t>
            </w:r>
          </w:p>
        </w:tc>
        <w:tc>
          <w:tcPr>
            <w:tcW w:w="1307" w:type="dxa"/>
            <w:vAlign w:val="center"/>
          </w:tcPr>
          <w:p w14:paraId="28ED7FDF" w14:textId="77777777" w:rsidR="00905F86" w:rsidRPr="00FC29E8" w:rsidRDefault="00905F86" w:rsidP="00291D60">
            <w:pPr>
              <w:pStyle w:val="TAL"/>
              <w:rPr>
                <w:rFonts w:cs="Arial"/>
                <w:szCs w:val="18"/>
              </w:rPr>
            </w:pPr>
          </w:p>
        </w:tc>
      </w:tr>
    </w:tbl>
    <w:p w14:paraId="1358877B" w14:textId="77777777" w:rsidR="00905F86" w:rsidRDefault="00905F86" w:rsidP="00905F86">
      <w:pPr>
        <w:rPr>
          <w:rFonts w:eastAsia="等线"/>
        </w:rPr>
      </w:pPr>
    </w:p>
    <w:p w14:paraId="2780ACA0" w14:textId="77777777" w:rsidR="00AC0B17" w:rsidRPr="00FC29E8" w:rsidRDefault="00AC0B17" w:rsidP="00AC0B17">
      <w:pPr>
        <w:pStyle w:val="51"/>
      </w:pPr>
      <w:bookmarkStart w:id="1523" w:name="_Toc168549982"/>
      <w:r>
        <w:rPr>
          <w:noProof/>
          <w:lang w:eastAsia="zh-CN"/>
        </w:rPr>
        <w:t>6.2.6.2</w:t>
      </w:r>
      <w:r w:rsidRPr="00FC29E8">
        <w:t>.</w:t>
      </w:r>
      <w:r>
        <w:t>2</w:t>
      </w:r>
      <w:r w:rsidRPr="00FC29E8">
        <w:tab/>
        <w:t xml:space="preserve">Type: </w:t>
      </w:r>
      <w:r>
        <w:t>NSLCM</w:t>
      </w:r>
      <w:r w:rsidRPr="00FC29E8">
        <w:t>SubscPatch</w:t>
      </w:r>
      <w:bookmarkEnd w:id="1521"/>
      <w:bookmarkEnd w:id="1523"/>
    </w:p>
    <w:p w14:paraId="0E6B475A" w14:textId="77777777" w:rsidR="00AC0B17" w:rsidRPr="00FC29E8" w:rsidRDefault="00AC0B17" w:rsidP="00AC0B17">
      <w:pPr>
        <w:pStyle w:val="TH"/>
      </w:pPr>
      <w:r w:rsidRPr="00FC29E8">
        <w:rPr>
          <w:noProof/>
        </w:rPr>
        <w:t>Table </w:t>
      </w:r>
      <w:r>
        <w:rPr>
          <w:noProof/>
          <w:lang w:eastAsia="zh-CN"/>
        </w:rPr>
        <w:t>6.2.6.2</w:t>
      </w:r>
      <w:r w:rsidRPr="00FC29E8">
        <w:t>.</w:t>
      </w:r>
      <w:r>
        <w:t>2</w:t>
      </w:r>
      <w:r w:rsidRPr="00FC29E8">
        <w:t xml:space="preserve">-1: </w:t>
      </w:r>
      <w:r w:rsidRPr="00FC29E8">
        <w:rPr>
          <w:noProof/>
        </w:rPr>
        <w:t>Definition of type</w:t>
      </w:r>
      <w:r w:rsidRPr="009269D0">
        <w:t xml:space="preserve"> </w:t>
      </w:r>
      <w:r>
        <w:t>NSLCM</w:t>
      </w:r>
      <w:r w:rsidRPr="00FC29E8">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2C2B6EF" w14:textId="77777777" w:rsidTr="003C3912">
        <w:trPr>
          <w:jc w:val="center"/>
        </w:trPr>
        <w:tc>
          <w:tcPr>
            <w:tcW w:w="1555" w:type="dxa"/>
            <w:shd w:val="clear" w:color="auto" w:fill="C0C0C0"/>
            <w:vAlign w:val="center"/>
            <w:hideMark/>
          </w:tcPr>
          <w:p w14:paraId="449D0E47"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83997AD" w14:textId="77777777" w:rsidR="00AC0B17" w:rsidRPr="00FC29E8" w:rsidRDefault="00AC0B17" w:rsidP="003C3912">
            <w:pPr>
              <w:pStyle w:val="TAH"/>
            </w:pPr>
            <w:r w:rsidRPr="00FC29E8">
              <w:t>Data type</w:t>
            </w:r>
          </w:p>
        </w:tc>
        <w:tc>
          <w:tcPr>
            <w:tcW w:w="425" w:type="dxa"/>
            <w:shd w:val="clear" w:color="auto" w:fill="C0C0C0"/>
            <w:vAlign w:val="center"/>
            <w:hideMark/>
          </w:tcPr>
          <w:p w14:paraId="347CB88A" w14:textId="77777777" w:rsidR="00AC0B17" w:rsidRPr="00FC29E8" w:rsidRDefault="00AC0B17" w:rsidP="003C3912">
            <w:pPr>
              <w:pStyle w:val="TAH"/>
            </w:pPr>
            <w:r w:rsidRPr="00FC29E8">
              <w:t>P</w:t>
            </w:r>
          </w:p>
        </w:tc>
        <w:tc>
          <w:tcPr>
            <w:tcW w:w="1134" w:type="dxa"/>
            <w:shd w:val="clear" w:color="auto" w:fill="C0C0C0"/>
            <w:vAlign w:val="center"/>
          </w:tcPr>
          <w:p w14:paraId="2FC0672B" w14:textId="77777777" w:rsidR="00AC0B17" w:rsidRPr="00FC29E8" w:rsidRDefault="00AC0B17" w:rsidP="003C3912">
            <w:pPr>
              <w:pStyle w:val="TAH"/>
            </w:pPr>
            <w:r w:rsidRPr="00FC29E8">
              <w:t>Cardinality</w:t>
            </w:r>
          </w:p>
        </w:tc>
        <w:tc>
          <w:tcPr>
            <w:tcW w:w="3686" w:type="dxa"/>
            <w:shd w:val="clear" w:color="auto" w:fill="C0C0C0"/>
            <w:vAlign w:val="center"/>
            <w:hideMark/>
          </w:tcPr>
          <w:p w14:paraId="034298B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CE971E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559FD2F9" w14:textId="77777777" w:rsidTr="003C3912">
        <w:trPr>
          <w:jc w:val="center"/>
        </w:trPr>
        <w:tc>
          <w:tcPr>
            <w:tcW w:w="1555" w:type="dxa"/>
            <w:vAlign w:val="center"/>
          </w:tcPr>
          <w:p w14:paraId="52F0B269" w14:textId="77777777" w:rsidR="00AC0B17" w:rsidRPr="00FC29E8" w:rsidRDefault="00AC0B17" w:rsidP="003C3912">
            <w:pPr>
              <w:pStyle w:val="TAL"/>
              <w:rPr>
                <w:lang w:eastAsia="zh-CN"/>
              </w:rPr>
            </w:pPr>
            <w:r w:rsidRPr="00FC29E8">
              <w:t>notifUri</w:t>
            </w:r>
          </w:p>
        </w:tc>
        <w:tc>
          <w:tcPr>
            <w:tcW w:w="1417" w:type="dxa"/>
            <w:vAlign w:val="center"/>
          </w:tcPr>
          <w:p w14:paraId="76F939D6" w14:textId="77777777" w:rsidR="00AC0B17" w:rsidRPr="00FC29E8" w:rsidRDefault="00AC0B17" w:rsidP="003C3912">
            <w:pPr>
              <w:pStyle w:val="TAL"/>
            </w:pPr>
            <w:r w:rsidRPr="00FC29E8">
              <w:t>Uri</w:t>
            </w:r>
          </w:p>
        </w:tc>
        <w:tc>
          <w:tcPr>
            <w:tcW w:w="425" w:type="dxa"/>
            <w:vAlign w:val="center"/>
          </w:tcPr>
          <w:p w14:paraId="522CC2D3" w14:textId="77777777" w:rsidR="00AC0B17" w:rsidRPr="00FC29E8" w:rsidRDefault="00AC0B17" w:rsidP="003C3912">
            <w:pPr>
              <w:pStyle w:val="TAC"/>
              <w:rPr>
                <w:lang w:eastAsia="zh-CN"/>
              </w:rPr>
            </w:pPr>
            <w:r w:rsidRPr="00FC29E8">
              <w:t>O</w:t>
            </w:r>
          </w:p>
        </w:tc>
        <w:tc>
          <w:tcPr>
            <w:tcW w:w="1134" w:type="dxa"/>
            <w:vAlign w:val="center"/>
          </w:tcPr>
          <w:p w14:paraId="1A3AEAB4" w14:textId="77777777" w:rsidR="00AC0B17" w:rsidRPr="00FC29E8" w:rsidRDefault="00AC0B17" w:rsidP="003C3912">
            <w:pPr>
              <w:pStyle w:val="TAC"/>
              <w:rPr>
                <w:lang w:eastAsia="zh-CN"/>
              </w:rPr>
            </w:pPr>
            <w:r w:rsidRPr="00FC29E8">
              <w:t>0..1</w:t>
            </w:r>
          </w:p>
        </w:tc>
        <w:tc>
          <w:tcPr>
            <w:tcW w:w="3686" w:type="dxa"/>
            <w:vAlign w:val="center"/>
          </w:tcPr>
          <w:p w14:paraId="614AAAE5" w14:textId="77777777" w:rsidR="00AC0B17" w:rsidRPr="00FC29E8" w:rsidRDefault="00AC0B17" w:rsidP="003C3912">
            <w:pPr>
              <w:pStyle w:val="TAL"/>
              <w:rPr>
                <w:lang w:val="en-US"/>
              </w:rPr>
            </w:pPr>
            <w:r w:rsidRPr="00FC29E8">
              <w:rPr>
                <w:rFonts w:cs="Arial"/>
                <w:szCs w:val="18"/>
              </w:rPr>
              <w:t xml:space="preserve">Contains the updated URI via which the </w:t>
            </w:r>
            <w:r>
              <w:t>Network Slice Lifecycle Management</w:t>
            </w:r>
            <w:r w:rsidRPr="00FC29E8">
              <w:rPr>
                <w:rFonts w:cs="Arial"/>
                <w:szCs w:val="18"/>
              </w:rPr>
              <w:t xml:space="preserve"> Notifications shall be delivered.</w:t>
            </w:r>
          </w:p>
        </w:tc>
        <w:tc>
          <w:tcPr>
            <w:tcW w:w="1307" w:type="dxa"/>
            <w:vAlign w:val="center"/>
          </w:tcPr>
          <w:p w14:paraId="088AF32E" w14:textId="77777777" w:rsidR="00AC0B17" w:rsidRPr="00FC29E8" w:rsidRDefault="00AC0B17" w:rsidP="003C3912">
            <w:pPr>
              <w:pStyle w:val="TAL"/>
              <w:rPr>
                <w:rFonts w:cs="Arial"/>
                <w:szCs w:val="18"/>
              </w:rPr>
            </w:pPr>
          </w:p>
        </w:tc>
      </w:tr>
      <w:tr w:rsidR="00AC0B17" w:rsidRPr="00FC29E8" w14:paraId="4033E09E" w14:textId="77777777" w:rsidTr="003C3912">
        <w:trPr>
          <w:jc w:val="center"/>
        </w:trPr>
        <w:tc>
          <w:tcPr>
            <w:tcW w:w="1555" w:type="dxa"/>
            <w:vAlign w:val="center"/>
          </w:tcPr>
          <w:p w14:paraId="6F6D7B30" w14:textId="77777777" w:rsidR="00AC0B17" w:rsidRPr="00FC29E8" w:rsidRDefault="00AC0B17" w:rsidP="003C3912">
            <w:pPr>
              <w:pStyle w:val="TAL"/>
            </w:pPr>
            <w:r>
              <w:t>triggerConds</w:t>
            </w:r>
          </w:p>
        </w:tc>
        <w:tc>
          <w:tcPr>
            <w:tcW w:w="1417" w:type="dxa"/>
            <w:vAlign w:val="center"/>
          </w:tcPr>
          <w:p w14:paraId="561BCD62" w14:textId="77777777" w:rsidR="00AC0B17" w:rsidRPr="00FC29E8" w:rsidRDefault="00AC0B17" w:rsidP="003C3912">
            <w:pPr>
              <w:pStyle w:val="TAL"/>
            </w:pPr>
            <w:r>
              <w:t>array(TriggerCond)</w:t>
            </w:r>
          </w:p>
        </w:tc>
        <w:tc>
          <w:tcPr>
            <w:tcW w:w="425" w:type="dxa"/>
            <w:vAlign w:val="center"/>
          </w:tcPr>
          <w:p w14:paraId="03A306A4" w14:textId="77777777" w:rsidR="00AC0B17" w:rsidRPr="00FC29E8" w:rsidRDefault="00AC0B17" w:rsidP="003C3912">
            <w:pPr>
              <w:pStyle w:val="TAC"/>
            </w:pPr>
            <w:r>
              <w:t>O</w:t>
            </w:r>
          </w:p>
        </w:tc>
        <w:tc>
          <w:tcPr>
            <w:tcW w:w="1134" w:type="dxa"/>
            <w:vAlign w:val="center"/>
          </w:tcPr>
          <w:p w14:paraId="2042737C" w14:textId="77777777" w:rsidR="00AC0B17" w:rsidRPr="00FC29E8" w:rsidRDefault="00AC0B17" w:rsidP="003C3912">
            <w:pPr>
              <w:pStyle w:val="TAC"/>
            </w:pPr>
            <w:r w:rsidRPr="00FC29E8">
              <w:t>1</w:t>
            </w:r>
            <w:r>
              <w:t>..N</w:t>
            </w:r>
          </w:p>
        </w:tc>
        <w:tc>
          <w:tcPr>
            <w:tcW w:w="3686" w:type="dxa"/>
            <w:vAlign w:val="center"/>
          </w:tcPr>
          <w:p w14:paraId="30550E7A" w14:textId="77777777" w:rsidR="00AC0B17" w:rsidRPr="00FC29E8" w:rsidRDefault="00AC0B17" w:rsidP="003C3912">
            <w:pPr>
              <w:pStyle w:val="TAL"/>
            </w:pPr>
            <w:r w:rsidRPr="00FC29E8">
              <w:t>Contains the</w:t>
            </w:r>
            <w:r>
              <w:t xml:space="preserve"> updated</w:t>
            </w:r>
            <w:r w:rsidRPr="00FC29E8">
              <w:t xml:space="preserve"> </w:t>
            </w:r>
            <w:r>
              <w:rPr>
                <w:rFonts w:cs="Arial"/>
                <w:szCs w:val="18"/>
              </w:rPr>
              <w:t>monitored parameters and the corresponding thresholds which could trigger the AppLayer-NS-LCM.</w:t>
            </w:r>
          </w:p>
        </w:tc>
        <w:tc>
          <w:tcPr>
            <w:tcW w:w="1307" w:type="dxa"/>
            <w:vAlign w:val="center"/>
          </w:tcPr>
          <w:p w14:paraId="4A191B29" w14:textId="77777777" w:rsidR="00AC0B17" w:rsidRPr="00FC29E8" w:rsidRDefault="00AC0B17" w:rsidP="003C3912">
            <w:pPr>
              <w:pStyle w:val="TAL"/>
              <w:rPr>
                <w:rFonts w:cs="Arial"/>
                <w:szCs w:val="18"/>
              </w:rPr>
            </w:pPr>
          </w:p>
        </w:tc>
      </w:tr>
      <w:tr w:rsidR="00AC0B17" w:rsidRPr="00FC29E8" w14:paraId="2F7A395E" w14:textId="77777777" w:rsidTr="003C3912">
        <w:trPr>
          <w:jc w:val="center"/>
        </w:trPr>
        <w:tc>
          <w:tcPr>
            <w:tcW w:w="1555" w:type="dxa"/>
            <w:vAlign w:val="center"/>
          </w:tcPr>
          <w:p w14:paraId="213CD661" w14:textId="77777777" w:rsidR="00AC0B17" w:rsidRPr="00FC29E8" w:rsidRDefault="00AC0B17" w:rsidP="003C3912">
            <w:pPr>
              <w:pStyle w:val="TAL"/>
              <w:rPr>
                <w:lang w:eastAsia="zh-CN"/>
              </w:rPr>
            </w:pPr>
            <w:r>
              <w:rPr>
                <w:lang w:eastAsia="zh-CN"/>
              </w:rPr>
              <w:t>expTime</w:t>
            </w:r>
          </w:p>
        </w:tc>
        <w:tc>
          <w:tcPr>
            <w:tcW w:w="1417" w:type="dxa"/>
            <w:vAlign w:val="center"/>
          </w:tcPr>
          <w:p w14:paraId="35F91DEE" w14:textId="77777777" w:rsidR="00AC0B17" w:rsidRPr="00FC29E8" w:rsidRDefault="00AC0B17" w:rsidP="003C3912">
            <w:pPr>
              <w:pStyle w:val="TAL"/>
            </w:pPr>
            <w:r w:rsidRPr="00FC29E8">
              <w:t>DateTime</w:t>
            </w:r>
          </w:p>
        </w:tc>
        <w:tc>
          <w:tcPr>
            <w:tcW w:w="425" w:type="dxa"/>
            <w:vAlign w:val="center"/>
          </w:tcPr>
          <w:p w14:paraId="30FE135F" w14:textId="77777777" w:rsidR="00AC0B17" w:rsidRPr="00FC29E8" w:rsidRDefault="00AC0B17" w:rsidP="003C3912">
            <w:pPr>
              <w:pStyle w:val="TAC"/>
              <w:rPr>
                <w:lang w:eastAsia="zh-CN"/>
              </w:rPr>
            </w:pPr>
            <w:r w:rsidRPr="00FC29E8">
              <w:t>O</w:t>
            </w:r>
          </w:p>
        </w:tc>
        <w:tc>
          <w:tcPr>
            <w:tcW w:w="1134" w:type="dxa"/>
            <w:vAlign w:val="center"/>
          </w:tcPr>
          <w:p w14:paraId="1E39EA2C" w14:textId="77777777" w:rsidR="00AC0B17" w:rsidRPr="00FC29E8" w:rsidRDefault="00AC0B17" w:rsidP="003C3912">
            <w:pPr>
              <w:pStyle w:val="TAC"/>
              <w:rPr>
                <w:lang w:eastAsia="zh-CN"/>
              </w:rPr>
            </w:pPr>
            <w:r w:rsidRPr="00FC29E8">
              <w:t>0..1</w:t>
            </w:r>
          </w:p>
        </w:tc>
        <w:tc>
          <w:tcPr>
            <w:tcW w:w="3686" w:type="dxa"/>
            <w:vAlign w:val="center"/>
          </w:tcPr>
          <w:p w14:paraId="2ED9587A" w14:textId="77777777" w:rsidR="00AC0B17" w:rsidRPr="00FC29E8" w:rsidRDefault="00AC0B17" w:rsidP="003C3912">
            <w:pPr>
              <w:pStyle w:val="TAL"/>
              <w:rPr>
                <w:rFonts w:cs="Arial"/>
                <w:szCs w:val="18"/>
              </w:rPr>
            </w:pPr>
            <w:r w:rsidRPr="00FC29E8">
              <w:rPr>
                <w:rFonts w:cs="Arial"/>
                <w:szCs w:val="18"/>
              </w:rPr>
              <w:t>Indicates the</w:t>
            </w:r>
            <w:r>
              <w:rPr>
                <w:rFonts w:cs="Arial"/>
                <w:szCs w:val="18"/>
              </w:rPr>
              <w:t xml:space="preserve"> updated</w:t>
            </w:r>
            <w:r w:rsidRPr="00FC29E8">
              <w:rPr>
                <w:rFonts w:cs="Arial"/>
                <w:szCs w:val="18"/>
              </w:rPr>
              <w:t xml:space="preserve"> time at which the </w:t>
            </w:r>
            <w:r>
              <w:t>Network Slice Lifecycle Management</w:t>
            </w:r>
            <w:r w:rsidRPr="00FC29E8">
              <w:rPr>
                <w:rFonts w:cs="Arial"/>
                <w:szCs w:val="18"/>
              </w:rPr>
              <w:t xml:space="preserve"> subscription shall expire.</w:t>
            </w:r>
          </w:p>
          <w:p w14:paraId="63240687" w14:textId="77777777" w:rsidR="00AC0B17" w:rsidRPr="00FC29E8" w:rsidRDefault="00AC0B17" w:rsidP="003C3912">
            <w:pPr>
              <w:pStyle w:val="TAL"/>
              <w:rPr>
                <w:rFonts w:cs="Arial"/>
                <w:szCs w:val="18"/>
              </w:rPr>
            </w:pPr>
          </w:p>
          <w:p w14:paraId="781B4A72"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4A03FCB6" w14:textId="77777777" w:rsidR="00AC0B17" w:rsidRPr="00FC29E8" w:rsidRDefault="00AC0B17" w:rsidP="003C3912">
            <w:pPr>
              <w:pStyle w:val="TAL"/>
              <w:rPr>
                <w:rFonts w:cs="Arial"/>
                <w:szCs w:val="18"/>
              </w:rPr>
            </w:pPr>
          </w:p>
          <w:p w14:paraId="1602B15B" w14:textId="77777777" w:rsidR="00AC0B17" w:rsidRPr="00FC29E8"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005A9E5E" w14:textId="77777777" w:rsidR="00AC0B17" w:rsidRPr="00FC29E8" w:rsidRDefault="00AC0B17" w:rsidP="003C3912">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1524" w:name="_Toc164928124"/>
      <w:bookmarkStart w:id="1525" w:name="_Toc168549983"/>
      <w:r>
        <w:rPr>
          <w:noProof/>
          <w:lang w:eastAsia="zh-CN"/>
        </w:rPr>
        <w:lastRenderedPageBreak/>
        <w:t>6.2.6.2</w:t>
      </w:r>
      <w:r w:rsidRPr="00FC29E8">
        <w:t>.</w:t>
      </w:r>
      <w:r>
        <w:t>3</w:t>
      </w:r>
      <w:r w:rsidRPr="00FC29E8">
        <w:tab/>
        <w:t xml:space="preserve">Type: </w:t>
      </w:r>
      <w:r>
        <w:t>NSLCM</w:t>
      </w:r>
      <w:r w:rsidRPr="00FC29E8">
        <w:t>Notif</w:t>
      </w:r>
      <w:bookmarkEnd w:id="1524"/>
      <w:bookmarkEnd w:id="1525"/>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1526" w:name="_Toc164928125"/>
      <w:bookmarkStart w:id="1527" w:name="_Toc168549984"/>
      <w:r>
        <w:rPr>
          <w:noProof/>
          <w:lang w:eastAsia="zh-CN"/>
        </w:rPr>
        <w:t>6.2.6.2</w:t>
      </w:r>
      <w:r w:rsidRPr="00FC29E8">
        <w:t>.</w:t>
      </w:r>
      <w:r>
        <w:t>4</w:t>
      </w:r>
      <w:r w:rsidRPr="00FC29E8">
        <w:tab/>
        <w:t xml:space="preserve">Type: </w:t>
      </w:r>
      <w:r>
        <w:t>QoEMetricsSubsc</w:t>
      </w:r>
      <w:bookmarkEnd w:id="1526"/>
      <w:bookmarkEnd w:id="1527"/>
    </w:p>
    <w:p w14:paraId="3E4AFB3E" w14:textId="77777777" w:rsidR="00AC0B17" w:rsidRPr="00FC29E8" w:rsidRDefault="00AC0B17" w:rsidP="00AC0B17">
      <w:pPr>
        <w:pStyle w:val="TH"/>
      </w:pPr>
      <w:r w:rsidRPr="00FC29E8">
        <w:rPr>
          <w:noProof/>
        </w:rPr>
        <w:t>Table </w:t>
      </w:r>
      <w:r>
        <w:rPr>
          <w:noProof/>
          <w:lang w:eastAsia="zh-CN"/>
        </w:rPr>
        <w:t>6.2.6.2</w:t>
      </w:r>
      <w:r w:rsidRPr="00FC29E8">
        <w:t>.</w:t>
      </w:r>
      <w:r>
        <w:t>4</w:t>
      </w:r>
      <w:r w:rsidRPr="00FC29E8">
        <w:t xml:space="preserve">-1: </w:t>
      </w:r>
      <w:r w:rsidRPr="00FC29E8">
        <w:rPr>
          <w:noProof/>
        </w:rPr>
        <w:t xml:space="preserve">Definition of type </w:t>
      </w:r>
      <w:r>
        <w:t>QoEMetricsSubsc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4361CE74" w14:textId="77777777" w:rsidTr="003C3912">
        <w:trPr>
          <w:jc w:val="center"/>
        </w:trPr>
        <w:tc>
          <w:tcPr>
            <w:tcW w:w="1555" w:type="dxa"/>
            <w:shd w:val="clear" w:color="auto" w:fill="C0C0C0"/>
            <w:vAlign w:val="center"/>
            <w:hideMark/>
          </w:tcPr>
          <w:p w14:paraId="5D953D1B" w14:textId="77777777" w:rsidR="00AC0B17" w:rsidRPr="00FC29E8" w:rsidRDefault="00AC0B17" w:rsidP="003C3912">
            <w:pPr>
              <w:pStyle w:val="TAH"/>
            </w:pPr>
            <w:r w:rsidRPr="00FC29E8">
              <w:t>Attribute name</w:t>
            </w:r>
          </w:p>
        </w:tc>
        <w:tc>
          <w:tcPr>
            <w:tcW w:w="1417" w:type="dxa"/>
            <w:shd w:val="clear" w:color="auto" w:fill="C0C0C0"/>
            <w:vAlign w:val="center"/>
            <w:hideMark/>
          </w:tcPr>
          <w:p w14:paraId="41562EDE" w14:textId="77777777" w:rsidR="00AC0B17" w:rsidRPr="00FC29E8" w:rsidRDefault="00AC0B17" w:rsidP="003C3912">
            <w:pPr>
              <w:pStyle w:val="TAH"/>
            </w:pPr>
            <w:r w:rsidRPr="00FC29E8">
              <w:t>Data type</w:t>
            </w:r>
          </w:p>
        </w:tc>
        <w:tc>
          <w:tcPr>
            <w:tcW w:w="425" w:type="dxa"/>
            <w:shd w:val="clear" w:color="auto" w:fill="C0C0C0"/>
            <w:vAlign w:val="center"/>
            <w:hideMark/>
          </w:tcPr>
          <w:p w14:paraId="2250D05E" w14:textId="77777777" w:rsidR="00AC0B17" w:rsidRPr="00FC29E8" w:rsidRDefault="00AC0B17" w:rsidP="003C3912">
            <w:pPr>
              <w:pStyle w:val="TAH"/>
            </w:pPr>
            <w:r w:rsidRPr="00FC29E8">
              <w:t>P</w:t>
            </w:r>
          </w:p>
        </w:tc>
        <w:tc>
          <w:tcPr>
            <w:tcW w:w="1134" w:type="dxa"/>
            <w:shd w:val="clear" w:color="auto" w:fill="C0C0C0"/>
            <w:vAlign w:val="center"/>
          </w:tcPr>
          <w:p w14:paraId="11567833" w14:textId="77777777" w:rsidR="00AC0B17" w:rsidRPr="00FC29E8" w:rsidRDefault="00AC0B17" w:rsidP="003C3912">
            <w:pPr>
              <w:pStyle w:val="TAH"/>
            </w:pPr>
            <w:r w:rsidRPr="00FC29E8">
              <w:t>Cardinality</w:t>
            </w:r>
          </w:p>
        </w:tc>
        <w:tc>
          <w:tcPr>
            <w:tcW w:w="3686" w:type="dxa"/>
            <w:shd w:val="clear" w:color="auto" w:fill="C0C0C0"/>
            <w:vAlign w:val="center"/>
            <w:hideMark/>
          </w:tcPr>
          <w:p w14:paraId="3D4DEC0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7164CEE3"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00F9A7D8" w14:textId="77777777" w:rsidTr="003C3912">
        <w:trPr>
          <w:jc w:val="center"/>
        </w:trPr>
        <w:tc>
          <w:tcPr>
            <w:tcW w:w="1555" w:type="dxa"/>
            <w:vAlign w:val="center"/>
          </w:tcPr>
          <w:p w14:paraId="1A3A18E0" w14:textId="77777777" w:rsidR="00AC0B17" w:rsidRPr="00FC29E8" w:rsidRDefault="00AC0B17" w:rsidP="003C3912">
            <w:pPr>
              <w:pStyle w:val="TAL"/>
            </w:pPr>
            <w:r>
              <w:rPr>
                <w:lang w:val="en-US"/>
              </w:rPr>
              <w:t>n</w:t>
            </w:r>
            <w:r w:rsidRPr="00FC29E8">
              <w:t>otif</w:t>
            </w:r>
            <w:r>
              <w:t>CorrId</w:t>
            </w:r>
          </w:p>
        </w:tc>
        <w:tc>
          <w:tcPr>
            <w:tcW w:w="1417" w:type="dxa"/>
            <w:vAlign w:val="center"/>
          </w:tcPr>
          <w:p w14:paraId="41D90FF5" w14:textId="77777777" w:rsidR="00AC0B17" w:rsidRPr="00FC29E8" w:rsidRDefault="00AC0B17" w:rsidP="003C3912">
            <w:pPr>
              <w:pStyle w:val="TAL"/>
            </w:pPr>
            <w:r>
              <w:rPr>
                <w:rFonts w:hint="eastAsia"/>
              </w:rPr>
              <w:t>s</w:t>
            </w:r>
            <w:r>
              <w:t>tring</w:t>
            </w:r>
          </w:p>
        </w:tc>
        <w:tc>
          <w:tcPr>
            <w:tcW w:w="425" w:type="dxa"/>
            <w:vAlign w:val="center"/>
          </w:tcPr>
          <w:p w14:paraId="3F4607E4" w14:textId="77777777" w:rsidR="00AC0B17" w:rsidRPr="00FC29E8" w:rsidRDefault="00AC0B17" w:rsidP="003C3912">
            <w:pPr>
              <w:pStyle w:val="TAC"/>
            </w:pPr>
            <w:r>
              <w:rPr>
                <w:lang w:eastAsia="zh-CN"/>
              </w:rPr>
              <w:t>O</w:t>
            </w:r>
          </w:p>
        </w:tc>
        <w:tc>
          <w:tcPr>
            <w:tcW w:w="1134" w:type="dxa"/>
            <w:vAlign w:val="center"/>
          </w:tcPr>
          <w:p w14:paraId="7CA98027" w14:textId="77777777" w:rsidR="00AC0B17" w:rsidRPr="00FC29E8" w:rsidRDefault="00AC0B17" w:rsidP="003C3912">
            <w:pPr>
              <w:pStyle w:val="TAC"/>
            </w:pPr>
            <w:r>
              <w:t>0..</w:t>
            </w:r>
            <w:r w:rsidRPr="00644644">
              <w:t>1</w:t>
            </w:r>
          </w:p>
        </w:tc>
        <w:tc>
          <w:tcPr>
            <w:tcW w:w="3686" w:type="dxa"/>
            <w:vAlign w:val="center"/>
          </w:tcPr>
          <w:p w14:paraId="0DA65F91"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2ACF9D8" w14:textId="77777777" w:rsidR="00AC0B17" w:rsidRPr="00FC29E8" w:rsidRDefault="00AC0B17" w:rsidP="003C3912">
            <w:pPr>
              <w:pStyle w:val="TAL"/>
              <w:rPr>
                <w:rFonts w:cs="Arial"/>
                <w:szCs w:val="18"/>
              </w:rPr>
            </w:pPr>
          </w:p>
        </w:tc>
      </w:tr>
      <w:tr w:rsidR="00AC0B17" w:rsidRPr="00FC29E8" w14:paraId="33FD6565" w14:textId="77777777" w:rsidTr="003C3912">
        <w:trPr>
          <w:jc w:val="center"/>
        </w:trPr>
        <w:tc>
          <w:tcPr>
            <w:tcW w:w="1555" w:type="dxa"/>
            <w:vAlign w:val="center"/>
          </w:tcPr>
          <w:p w14:paraId="04A8AAD1" w14:textId="77777777" w:rsidR="00AC0B17" w:rsidRPr="00FC29E8" w:rsidRDefault="00AC0B17" w:rsidP="003C3912">
            <w:pPr>
              <w:pStyle w:val="TAL"/>
            </w:pPr>
            <w:r w:rsidRPr="00FC29E8">
              <w:t>subscriptionId</w:t>
            </w:r>
          </w:p>
        </w:tc>
        <w:tc>
          <w:tcPr>
            <w:tcW w:w="1417" w:type="dxa"/>
            <w:vAlign w:val="center"/>
          </w:tcPr>
          <w:p w14:paraId="55ADC0E2" w14:textId="77777777" w:rsidR="00AC0B17" w:rsidRPr="00FC29E8" w:rsidRDefault="00AC0B17" w:rsidP="003C3912">
            <w:pPr>
              <w:pStyle w:val="TAL"/>
            </w:pPr>
            <w:r>
              <w:rPr>
                <w:rFonts w:hint="eastAsia"/>
              </w:rPr>
              <w:t>s</w:t>
            </w:r>
            <w:r>
              <w:t>tring</w:t>
            </w:r>
          </w:p>
        </w:tc>
        <w:tc>
          <w:tcPr>
            <w:tcW w:w="425" w:type="dxa"/>
            <w:vAlign w:val="center"/>
          </w:tcPr>
          <w:p w14:paraId="05CD82D8" w14:textId="77777777" w:rsidR="00AC0B17" w:rsidRPr="00FC29E8" w:rsidRDefault="00AC0B17" w:rsidP="003C3912">
            <w:pPr>
              <w:pStyle w:val="TAC"/>
            </w:pPr>
            <w:r>
              <w:rPr>
                <w:lang w:eastAsia="zh-CN"/>
              </w:rPr>
              <w:t>O</w:t>
            </w:r>
          </w:p>
        </w:tc>
        <w:tc>
          <w:tcPr>
            <w:tcW w:w="1134" w:type="dxa"/>
            <w:vAlign w:val="center"/>
          </w:tcPr>
          <w:p w14:paraId="38213970" w14:textId="77777777" w:rsidR="00AC0B17" w:rsidRPr="00FC29E8" w:rsidRDefault="00AC0B17" w:rsidP="003C3912">
            <w:pPr>
              <w:pStyle w:val="TAC"/>
            </w:pPr>
            <w:r>
              <w:t>0..</w:t>
            </w:r>
            <w:r w:rsidRPr="00644644">
              <w:t>1</w:t>
            </w:r>
          </w:p>
        </w:tc>
        <w:tc>
          <w:tcPr>
            <w:tcW w:w="3686" w:type="dxa"/>
            <w:vAlign w:val="center"/>
          </w:tcPr>
          <w:p w14:paraId="6DA55487"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7AA8ACE2" w14:textId="77777777" w:rsidR="00AC0B17" w:rsidRPr="00FC29E8" w:rsidRDefault="00AC0B17" w:rsidP="003C3912">
            <w:pPr>
              <w:pStyle w:val="TAL"/>
              <w:rPr>
                <w:rFonts w:cs="Arial"/>
                <w:szCs w:val="18"/>
              </w:rPr>
            </w:pPr>
          </w:p>
        </w:tc>
      </w:tr>
      <w:tr w:rsidR="00AC0B17" w:rsidRPr="00FC29E8" w14:paraId="4BBAD8EC" w14:textId="77777777" w:rsidTr="003C3912">
        <w:trPr>
          <w:jc w:val="center"/>
        </w:trPr>
        <w:tc>
          <w:tcPr>
            <w:tcW w:w="1555" w:type="dxa"/>
            <w:vAlign w:val="center"/>
          </w:tcPr>
          <w:p w14:paraId="1B27A0F2" w14:textId="77777777" w:rsidR="00AC0B17" w:rsidRPr="00FC29E8" w:rsidRDefault="00AC0B17" w:rsidP="003C3912">
            <w:pPr>
              <w:pStyle w:val="TAL"/>
            </w:pPr>
            <w:r w:rsidRPr="00644644">
              <w:rPr>
                <w:rFonts w:hint="eastAsia"/>
                <w:lang w:val="en-US"/>
              </w:rPr>
              <w:t>c</w:t>
            </w:r>
            <w:r w:rsidRPr="00644644">
              <w:rPr>
                <w:lang w:val="en-US"/>
              </w:rPr>
              <w:t>ollectInfo</w:t>
            </w:r>
            <w:r>
              <w:rPr>
                <w:lang w:val="en-US"/>
              </w:rPr>
              <w:t>s</w:t>
            </w:r>
          </w:p>
        </w:tc>
        <w:tc>
          <w:tcPr>
            <w:tcW w:w="1417" w:type="dxa"/>
            <w:vAlign w:val="center"/>
          </w:tcPr>
          <w:p w14:paraId="5A5621CE" w14:textId="77777777" w:rsidR="00AC0B17" w:rsidRPr="00FC29E8" w:rsidRDefault="00AC0B17" w:rsidP="003C3912">
            <w:pPr>
              <w:pStyle w:val="TAL"/>
            </w:pPr>
            <w:r w:rsidRPr="00644644">
              <w:rPr>
                <w:lang w:val="en-US" w:eastAsia="zh-CN"/>
              </w:rPr>
              <w:t>map</w:t>
            </w:r>
            <w:r w:rsidRPr="00644644">
              <w:t>(CollectInfo)</w:t>
            </w:r>
          </w:p>
        </w:tc>
        <w:tc>
          <w:tcPr>
            <w:tcW w:w="425" w:type="dxa"/>
            <w:vAlign w:val="center"/>
          </w:tcPr>
          <w:p w14:paraId="355BB706" w14:textId="77777777" w:rsidR="00AC0B17" w:rsidRPr="00FC29E8" w:rsidRDefault="00AC0B17" w:rsidP="003C3912">
            <w:pPr>
              <w:pStyle w:val="TAC"/>
            </w:pPr>
            <w:r w:rsidRPr="00644644">
              <w:rPr>
                <w:rFonts w:hint="eastAsia"/>
                <w:lang w:eastAsia="zh-CN"/>
              </w:rPr>
              <w:t>M</w:t>
            </w:r>
          </w:p>
        </w:tc>
        <w:tc>
          <w:tcPr>
            <w:tcW w:w="1134" w:type="dxa"/>
            <w:vAlign w:val="center"/>
          </w:tcPr>
          <w:p w14:paraId="1A893D32" w14:textId="77777777" w:rsidR="00AC0B17" w:rsidRPr="00FC29E8" w:rsidRDefault="00AC0B17" w:rsidP="003C3912">
            <w:pPr>
              <w:pStyle w:val="TAC"/>
            </w:pPr>
            <w:r w:rsidRPr="00644644">
              <w:rPr>
                <w:rFonts w:hint="eastAsia"/>
              </w:rPr>
              <w:t>1</w:t>
            </w:r>
            <w:r w:rsidRPr="00644644">
              <w:t>..N</w:t>
            </w:r>
          </w:p>
        </w:tc>
        <w:tc>
          <w:tcPr>
            <w:tcW w:w="3686" w:type="dxa"/>
            <w:vAlign w:val="center"/>
          </w:tcPr>
          <w:p w14:paraId="1DFD5CBD" w14:textId="77777777" w:rsidR="00AC0B17" w:rsidRPr="00644644" w:rsidRDefault="00AC0B17" w:rsidP="003C3912">
            <w:pPr>
              <w:pStyle w:val="TAL"/>
              <w:rPr>
                <w:lang w:eastAsia="zh-CN"/>
              </w:rPr>
            </w:pPr>
            <w:r w:rsidRPr="00644644">
              <w:rPr>
                <w:rFonts w:hint="eastAsia"/>
                <w:lang w:eastAsia="zh-CN"/>
              </w:rPr>
              <w:t>C</w:t>
            </w:r>
            <w:r w:rsidRPr="00644644">
              <w:rPr>
                <w:lang w:eastAsia="zh-CN"/>
              </w:rPr>
              <w:t>ontains the information collected from the interested network slice.</w:t>
            </w:r>
          </w:p>
          <w:p w14:paraId="1BDB93A2" w14:textId="77777777" w:rsidR="00AC0B17" w:rsidRPr="00644644" w:rsidRDefault="00AC0B17" w:rsidP="003C3912">
            <w:pPr>
              <w:pStyle w:val="TAL"/>
              <w:rPr>
                <w:lang w:eastAsia="zh-CN"/>
              </w:rPr>
            </w:pPr>
          </w:p>
          <w:p w14:paraId="51BB6094" w14:textId="77777777" w:rsidR="00AC0B17" w:rsidRPr="00FC29E8" w:rsidRDefault="00AC0B17" w:rsidP="003C3912">
            <w:pPr>
              <w:pStyle w:val="TAL"/>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1C74E67C" w14:textId="77777777" w:rsidR="00AC0B17" w:rsidRPr="00FC29E8" w:rsidRDefault="00AC0B17" w:rsidP="003C3912">
            <w:pPr>
              <w:pStyle w:val="TAL"/>
              <w:rPr>
                <w:rFonts w:cs="Arial"/>
                <w:szCs w:val="18"/>
              </w:rPr>
            </w:pPr>
          </w:p>
        </w:tc>
      </w:tr>
      <w:tr w:rsidR="00AC0B17" w:rsidRPr="00FC29E8" w14:paraId="536CBDF0" w14:textId="77777777" w:rsidTr="003C3912">
        <w:trPr>
          <w:jc w:val="center"/>
        </w:trPr>
        <w:tc>
          <w:tcPr>
            <w:tcW w:w="1555" w:type="dxa"/>
            <w:vAlign w:val="center"/>
          </w:tcPr>
          <w:p w14:paraId="5A20A036" w14:textId="77777777" w:rsidR="00AC0B17" w:rsidRPr="00FC29E8" w:rsidRDefault="00AC0B17" w:rsidP="003C3912">
            <w:pPr>
              <w:pStyle w:val="TAL"/>
            </w:pPr>
            <w:r w:rsidRPr="00644644">
              <w:rPr>
                <w:lang w:val="en-US" w:eastAsia="zh-CN"/>
              </w:rPr>
              <w:t>e</w:t>
            </w:r>
            <w:r w:rsidRPr="00644644">
              <w:rPr>
                <w:rFonts w:hint="eastAsia"/>
                <w:lang w:val="en-US" w:eastAsia="zh-CN"/>
              </w:rPr>
              <w:t>x</w:t>
            </w:r>
            <w:r w:rsidRPr="00644644">
              <w:rPr>
                <w:lang w:val="en-US" w:eastAsia="zh-CN"/>
              </w:rPr>
              <w:t>pTime</w:t>
            </w:r>
          </w:p>
        </w:tc>
        <w:tc>
          <w:tcPr>
            <w:tcW w:w="1417" w:type="dxa"/>
            <w:vAlign w:val="center"/>
          </w:tcPr>
          <w:p w14:paraId="30AF2696" w14:textId="77777777" w:rsidR="00AC0B17" w:rsidRPr="00FC29E8" w:rsidRDefault="00AC0B17" w:rsidP="003C3912">
            <w:pPr>
              <w:pStyle w:val="TAL"/>
            </w:pPr>
            <w:r w:rsidRPr="00644644">
              <w:rPr>
                <w:lang w:val="en-US" w:eastAsia="zh-CN"/>
              </w:rPr>
              <w:t>DateTime</w:t>
            </w:r>
          </w:p>
        </w:tc>
        <w:tc>
          <w:tcPr>
            <w:tcW w:w="425" w:type="dxa"/>
            <w:vAlign w:val="center"/>
          </w:tcPr>
          <w:p w14:paraId="4A6822B5" w14:textId="77777777" w:rsidR="00AC0B17" w:rsidRPr="00FC29E8" w:rsidRDefault="00AC0B17" w:rsidP="003C3912">
            <w:pPr>
              <w:pStyle w:val="TAC"/>
            </w:pPr>
            <w:r w:rsidRPr="00644644">
              <w:rPr>
                <w:rFonts w:hint="eastAsia"/>
                <w:lang w:eastAsia="zh-CN"/>
              </w:rPr>
              <w:t>O</w:t>
            </w:r>
          </w:p>
        </w:tc>
        <w:tc>
          <w:tcPr>
            <w:tcW w:w="1134" w:type="dxa"/>
            <w:vAlign w:val="center"/>
          </w:tcPr>
          <w:p w14:paraId="180847E8" w14:textId="77777777" w:rsidR="00AC0B17" w:rsidRPr="00FC29E8" w:rsidRDefault="00AC0B17" w:rsidP="003C3912">
            <w:pPr>
              <w:pStyle w:val="TAC"/>
            </w:pPr>
            <w:r w:rsidRPr="00644644">
              <w:t>0..1</w:t>
            </w:r>
          </w:p>
        </w:tc>
        <w:tc>
          <w:tcPr>
            <w:tcW w:w="3686" w:type="dxa"/>
            <w:vAlign w:val="center"/>
          </w:tcPr>
          <w:p w14:paraId="10BB5412" w14:textId="77777777" w:rsidR="00AC0B17" w:rsidRPr="00D36FB1" w:rsidRDefault="00AC0B17" w:rsidP="003C3912">
            <w:pPr>
              <w:pStyle w:val="TAL"/>
              <w:rPr>
                <w:rFonts w:cs="Arial"/>
                <w:szCs w:val="18"/>
              </w:rPr>
            </w:pPr>
            <w:r w:rsidRPr="00644644">
              <w:rPr>
                <w:lang w:val="en-US" w:eastAsia="zh-CN"/>
              </w:rPr>
              <w:t>Contains the proposed expiration time of the subscription.</w:t>
            </w:r>
          </w:p>
        </w:tc>
        <w:tc>
          <w:tcPr>
            <w:tcW w:w="1307" w:type="dxa"/>
            <w:vAlign w:val="center"/>
          </w:tcPr>
          <w:p w14:paraId="7D94E045" w14:textId="77777777" w:rsidR="00AC0B17" w:rsidRPr="00FC29E8" w:rsidRDefault="00AC0B17" w:rsidP="003C3912">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1528" w:name="_Toc164928126"/>
      <w:bookmarkStart w:id="1529" w:name="_Toc168549985"/>
      <w:r>
        <w:rPr>
          <w:noProof/>
          <w:lang w:eastAsia="zh-CN"/>
        </w:rPr>
        <w:t>6.2.6.2</w:t>
      </w:r>
      <w:r w:rsidRPr="00FC29E8">
        <w:t>.</w:t>
      </w:r>
      <w:r>
        <w:t>5</w:t>
      </w:r>
      <w:r w:rsidRPr="00FC29E8">
        <w:tab/>
        <w:t xml:space="preserve">Type: </w:t>
      </w:r>
      <w:r w:rsidRPr="00D03567">
        <w:t>QoEMetricsResp</w:t>
      </w:r>
      <w:bookmarkEnd w:id="1528"/>
      <w:bookmarkEnd w:id="1529"/>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1530" w:name="_Toc164928127"/>
      <w:bookmarkStart w:id="1531" w:name="_Toc168549986"/>
      <w:r>
        <w:rPr>
          <w:noProof/>
          <w:lang w:eastAsia="zh-CN"/>
        </w:rPr>
        <w:t>6.2.6.2</w:t>
      </w:r>
      <w:r w:rsidRPr="00FC29E8">
        <w:t>.</w:t>
      </w:r>
      <w:r>
        <w:t>6</w:t>
      </w:r>
      <w:r w:rsidRPr="00FC29E8">
        <w:tab/>
        <w:t xml:space="preserve">Type: </w:t>
      </w:r>
      <w:bookmarkStart w:id="1532" w:name="_Hlk160143671"/>
      <w:r>
        <w:t>QoE</w:t>
      </w:r>
      <w:r w:rsidRPr="00942475">
        <w:t>Metrics</w:t>
      </w:r>
      <w:r>
        <w:t>Report</w:t>
      </w:r>
      <w:bookmarkEnd w:id="1530"/>
      <w:bookmarkEnd w:id="1531"/>
      <w:bookmarkEnd w:id="1532"/>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1533" w:name="_Toc164928128"/>
      <w:bookmarkStart w:id="1534" w:name="_Toc168549987"/>
      <w:r>
        <w:rPr>
          <w:noProof/>
          <w:lang w:eastAsia="zh-CN"/>
        </w:rPr>
        <w:lastRenderedPageBreak/>
        <w:t>6.2.6.2</w:t>
      </w:r>
      <w:r w:rsidRPr="00FC29E8">
        <w:t>.</w:t>
      </w:r>
      <w:r>
        <w:t>7</w:t>
      </w:r>
      <w:r w:rsidRPr="00FC29E8">
        <w:tab/>
        <w:t xml:space="preserve">Type: </w:t>
      </w:r>
      <w:r>
        <w:t>NSLCMRecom</w:t>
      </w:r>
      <w:bookmarkEnd w:id="1533"/>
      <w:bookmarkEnd w:id="1534"/>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1535" w:name="_Toc164928129"/>
      <w:bookmarkStart w:id="1536" w:name="_Toc168549988"/>
      <w:r>
        <w:t>6.2</w:t>
      </w:r>
      <w:r w:rsidRPr="00F4442C">
        <w:rPr>
          <w:rFonts w:hint="eastAsia"/>
          <w:lang w:eastAsia="zh-CN"/>
        </w:rPr>
        <w:t>.</w:t>
      </w:r>
      <w:r w:rsidRPr="00F4442C">
        <w:t>6.2.</w:t>
      </w:r>
      <w:r>
        <w:t>8</w:t>
      </w:r>
      <w:r w:rsidRPr="00F4442C">
        <w:tab/>
        <w:t xml:space="preserve">Type: </w:t>
      </w:r>
      <w:r>
        <w:rPr>
          <w:lang w:val="en-US"/>
        </w:rPr>
        <w:t>CollectInfo</w:t>
      </w:r>
      <w:bookmarkEnd w:id="1535"/>
      <w:bookmarkEnd w:id="1536"/>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1537" w:name="_Toc164928130"/>
      <w:bookmarkStart w:id="1538" w:name="_Toc168549989"/>
      <w:r>
        <w:t>6.2</w:t>
      </w:r>
      <w:r w:rsidRPr="00F4442C">
        <w:rPr>
          <w:rFonts w:hint="eastAsia"/>
          <w:lang w:eastAsia="zh-CN"/>
        </w:rPr>
        <w:t>.</w:t>
      </w:r>
      <w:r w:rsidRPr="00F4442C">
        <w:t>6.2.</w:t>
      </w:r>
      <w:r>
        <w:t>9</w:t>
      </w:r>
      <w:r w:rsidRPr="00F4442C">
        <w:tab/>
        <w:t xml:space="preserve">Type: </w:t>
      </w:r>
      <w:r>
        <w:t>TriggerCond</w:t>
      </w:r>
      <w:bookmarkEnd w:id="1537"/>
      <w:bookmarkEnd w:id="1538"/>
    </w:p>
    <w:p w14:paraId="4E0919BE" w14:textId="77777777" w:rsidR="00AC54E2" w:rsidRPr="00F4442C" w:rsidRDefault="00AC54E2" w:rsidP="00AC54E2">
      <w:pPr>
        <w:pStyle w:val="TH"/>
      </w:pPr>
      <w:bookmarkStart w:id="1539"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1540" w:name="_Hlk167120595"/>
            <w:r w:rsidRPr="00975BFD">
              <w:rPr>
                <w:rFonts w:cs="Arial"/>
                <w:szCs w:val="18"/>
                <w:lang w:eastAsia="zh-CN"/>
              </w:rPr>
              <w:t>performance</w:t>
            </w:r>
            <w:r>
              <w:rPr>
                <w:rFonts w:cs="Arial"/>
                <w:szCs w:val="18"/>
                <w:lang w:eastAsia="zh-CN"/>
              </w:rPr>
              <w:t xml:space="preserve"> </w:t>
            </w:r>
            <w:bookmarkEnd w:id="1540"/>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1541" w:name="_Toc168549990"/>
      <w:r>
        <w:lastRenderedPageBreak/>
        <w:t>6.2</w:t>
      </w:r>
      <w:r w:rsidRPr="00F4442C">
        <w:rPr>
          <w:rFonts w:hint="eastAsia"/>
          <w:lang w:eastAsia="zh-CN"/>
        </w:rPr>
        <w:t>.</w:t>
      </w:r>
      <w:r w:rsidRPr="00F4442C">
        <w:t>6.2.</w:t>
      </w:r>
      <w:r>
        <w:t>10</w:t>
      </w:r>
      <w:r w:rsidRPr="00F4442C">
        <w:tab/>
        <w:t xml:space="preserve">Type: </w:t>
      </w:r>
      <w:r>
        <w:rPr>
          <w:lang w:val="en-US"/>
        </w:rPr>
        <w:t>QoEMetric</w:t>
      </w:r>
      <w:bookmarkEnd w:id="1539"/>
      <w:bookmarkEnd w:id="1541"/>
    </w:p>
    <w:p w14:paraId="2B35AFF3" w14:textId="77777777" w:rsidR="00AC54E2" w:rsidRPr="00F4442C" w:rsidRDefault="00AC54E2" w:rsidP="00AC54E2">
      <w:pPr>
        <w:pStyle w:val="TH"/>
      </w:pPr>
      <w:bookmarkStart w:id="1542"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1543" w:name="_Toc168549991"/>
      <w:r>
        <w:rPr>
          <w:noProof/>
          <w:lang w:eastAsia="zh-CN"/>
        </w:rPr>
        <w:t>6.2.6.2</w:t>
      </w:r>
      <w:r w:rsidRPr="00FC29E8">
        <w:t>.</w:t>
      </w:r>
      <w:r>
        <w:t>11</w:t>
      </w:r>
      <w:r w:rsidRPr="00FC29E8">
        <w:tab/>
        <w:t xml:space="preserve">Type: </w:t>
      </w:r>
      <w:r>
        <w:t>QoE</w:t>
      </w:r>
      <w:r w:rsidRPr="00942475">
        <w:t>Metrics</w:t>
      </w:r>
      <w:r>
        <w:t>ReportNotif</w:t>
      </w:r>
      <w:bookmarkEnd w:id="1542"/>
      <w:bookmarkEnd w:id="1543"/>
    </w:p>
    <w:p w14:paraId="1B83B3BD" w14:textId="77777777" w:rsidR="00AC54E2" w:rsidRPr="00FC29E8" w:rsidRDefault="00AC54E2" w:rsidP="00AC54E2">
      <w:pPr>
        <w:pStyle w:val="TH"/>
      </w:pPr>
      <w:bookmarkStart w:id="1544"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1545" w:name="_Toc168549992"/>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1544"/>
      <w:bookmarkEnd w:id="1545"/>
    </w:p>
    <w:p w14:paraId="6A59F43E" w14:textId="77777777" w:rsidR="00AC0B17" w:rsidRPr="00FC29E8" w:rsidRDefault="00AC0B17" w:rsidP="00AC0B17">
      <w:pPr>
        <w:pStyle w:val="51"/>
      </w:pPr>
      <w:bookmarkStart w:id="1546" w:name="_Toc164928134"/>
      <w:bookmarkStart w:id="1547" w:name="_Toc168549993"/>
      <w:r w:rsidRPr="00FC29E8">
        <w:rPr>
          <w:noProof/>
          <w:lang w:eastAsia="zh-CN"/>
        </w:rPr>
        <w:t>6.</w:t>
      </w:r>
      <w:r>
        <w:rPr>
          <w:noProof/>
          <w:lang w:eastAsia="zh-CN"/>
        </w:rPr>
        <w:t>2</w:t>
      </w:r>
      <w:r w:rsidRPr="00FC29E8">
        <w:t>.6.3.1</w:t>
      </w:r>
      <w:r w:rsidRPr="00FC29E8">
        <w:tab/>
        <w:t>Introduction</w:t>
      </w:r>
      <w:bookmarkEnd w:id="1546"/>
      <w:bookmarkEnd w:id="1547"/>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1548" w:name="_Toc164928135"/>
      <w:bookmarkStart w:id="1549" w:name="_Toc168549994"/>
      <w:r w:rsidRPr="00FC29E8">
        <w:rPr>
          <w:noProof/>
          <w:lang w:eastAsia="zh-CN"/>
        </w:rPr>
        <w:t>6.</w:t>
      </w:r>
      <w:r>
        <w:rPr>
          <w:noProof/>
          <w:lang w:eastAsia="zh-CN"/>
        </w:rPr>
        <w:t>2</w:t>
      </w:r>
      <w:r w:rsidRPr="00FC29E8">
        <w:t>.6.3.2</w:t>
      </w:r>
      <w:r w:rsidRPr="00FC29E8">
        <w:tab/>
        <w:t>Simple data types</w:t>
      </w:r>
      <w:bookmarkEnd w:id="1548"/>
      <w:bookmarkEnd w:id="1549"/>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1550" w:name="_Toc164928136"/>
      <w:bookmarkStart w:id="1551" w:name="_Toc168549995"/>
      <w:r>
        <w:lastRenderedPageBreak/>
        <w:t>6.2.6.3.3</w:t>
      </w:r>
      <w:r>
        <w:tab/>
        <w:t>Enumeration: QoEType</w:t>
      </w:r>
      <w:bookmarkEnd w:id="1550"/>
      <w:bookmarkEnd w:id="1551"/>
    </w:p>
    <w:p w14:paraId="062F9283" w14:textId="77777777" w:rsidR="00AC54E2" w:rsidRDefault="00AC54E2" w:rsidP="00AC54E2">
      <w:pPr>
        <w:pStyle w:val="TH"/>
      </w:pPr>
      <w:bookmarkStart w:id="1552"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1553" w:name="_Toc168549996"/>
      <w:r>
        <w:t>6.2.6.3.4</w:t>
      </w:r>
      <w:r>
        <w:tab/>
        <w:t>Enumeration: TriggerType</w:t>
      </w:r>
      <w:bookmarkEnd w:id="1552"/>
      <w:bookmarkEnd w:id="1553"/>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1554" w:name="_Toc164928138"/>
      <w:bookmarkStart w:id="1555" w:name="_Toc168549997"/>
      <w:r>
        <w:t>6.2.6.3.5</w:t>
      </w:r>
      <w:r>
        <w:tab/>
        <w:t>Enumeration: SliceLCMAction</w:t>
      </w:r>
      <w:bookmarkEnd w:id="1554"/>
      <w:bookmarkEnd w:id="1555"/>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1556" w:name="_Toc164928139"/>
      <w:bookmarkStart w:id="1557" w:name="_Toc168549998"/>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556"/>
      <w:bookmarkEnd w:id="1557"/>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1558" w:name="_Toc164928140"/>
      <w:bookmarkStart w:id="1559" w:name="_Toc168549999"/>
      <w:r w:rsidRPr="00D3062E">
        <w:rPr>
          <w:noProof/>
          <w:lang w:eastAsia="zh-CN"/>
        </w:rPr>
        <w:t>6.</w:t>
      </w:r>
      <w:r>
        <w:rPr>
          <w:noProof/>
          <w:lang w:eastAsia="zh-CN"/>
        </w:rPr>
        <w:t>2</w:t>
      </w:r>
      <w:r w:rsidRPr="00D3062E">
        <w:t>.6.5</w:t>
      </w:r>
      <w:r w:rsidRPr="00D3062E">
        <w:tab/>
        <w:t>Binary data</w:t>
      </w:r>
      <w:bookmarkEnd w:id="1558"/>
      <w:bookmarkEnd w:id="1559"/>
    </w:p>
    <w:p w14:paraId="31FA3AF6" w14:textId="77777777" w:rsidR="00B110B4" w:rsidRPr="00D3062E" w:rsidRDefault="00B110B4" w:rsidP="00B110B4">
      <w:pPr>
        <w:pStyle w:val="51"/>
      </w:pPr>
      <w:bookmarkStart w:id="1560" w:name="_Toc164928141"/>
      <w:bookmarkStart w:id="1561" w:name="_Toc168550000"/>
      <w:r w:rsidRPr="00D3062E">
        <w:rPr>
          <w:noProof/>
          <w:lang w:eastAsia="zh-CN"/>
        </w:rPr>
        <w:t>6.</w:t>
      </w:r>
      <w:r>
        <w:rPr>
          <w:noProof/>
          <w:lang w:eastAsia="zh-CN"/>
        </w:rPr>
        <w:t>2</w:t>
      </w:r>
      <w:r w:rsidRPr="00D3062E">
        <w:t>.6.5.1</w:t>
      </w:r>
      <w:r w:rsidRPr="00D3062E">
        <w:tab/>
        <w:t>Binary Data Types</w:t>
      </w:r>
      <w:bookmarkEnd w:id="1560"/>
      <w:bookmarkEnd w:id="1561"/>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1562" w:name="_Toc164928142"/>
      <w:bookmarkStart w:id="1563" w:name="_Toc168550001"/>
      <w:r>
        <w:rPr>
          <w:noProof/>
          <w:lang w:eastAsia="zh-CN"/>
        </w:rPr>
        <w:t>6.2</w:t>
      </w:r>
      <w:r w:rsidRPr="00FC29E8">
        <w:t>.7</w:t>
      </w:r>
      <w:r w:rsidRPr="00FC29E8">
        <w:tab/>
        <w:t>Error Handling</w:t>
      </w:r>
      <w:bookmarkEnd w:id="1562"/>
      <w:bookmarkEnd w:id="1563"/>
    </w:p>
    <w:p w14:paraId="2AC4B9A1" w14:textId="77777777" w:rsidR="00AC0B17" w:rsidRPr="00FC29E8" w:rsidRDefault="00AC0B17" w:rsidP="00AC0B17">
      <w:pPr>
        <w:pStyle w:val="41"/>
      </w:pPr>
      <w:bookmarkStart w:id="1564" w:name="_Toc164928143"/>
      <w:bookmarkStart w:id="1565" w:name="_Toc168550002"/>
      <w:r>
        <w:rPr>
          <w:noProof/>
          <w:lang w:eastAsia="zh-CN"/>
        </w:rPr>
        <w:t>6.2</w:t>
      </w:r>
      <w:r w:rsidRPr="00FC29E8">
        <w:t>.7.1</w:t>
      </w:r>
      <w:r w:rsidRPr="00FC29E8">
        <w:tab/>
        <w:t>General</w:t>
      </w:r>
      <w:bookmarkEnd w:id="1564"/>
      <w:bookmarkEnd w:id="1565"/>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1566" w:name="_Toc164928144"/>
      <w:bookmarkStart w:id="1567" w:name="_Toc168550003"/>
      <w:r>
        <w:rPr>
          <w:noProof/>
          <w:lang w:eastAsia="zh-CN"/>
        </w:rPr>
        <w:lastRenderedPageBreak/>
        <w:t>6.2</w:t>
      </w:r>
      <w:r w:rsidRPr="00FC29E8">
        <w:t>.7.2</w:t>
      </w:r>
      <w:r w:rsidRPr="00FC29E8">
        <w:tab/>
        <w:t>Protocol Errors</w:t>
      </w:r>
      <w:bookmarkEnd w:id="1566"/>
      <w:bookmarkEnd w:id="1567"/>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1568" w:name="_Toc164928145"/>
      <w:bookmarkStart w:id="1569" w:name="_Toc168550004"/>
      <w:r>
        <w:rPr>
          <w:noProof/>
          <w:lang w:eastAsia="zh-CN"/>
        </w:rPr>
        <w:t>6.2</w:t>
      </w:r>
      <w:r w:rsidRPr="00FC29E8">
        <w:t>.7.3</w:t>
      </w:r>
      <w:r w:rsidRPr="00FC29E8">
        <w:tab/>
        <w:t>Application Errors</w:t>
      </w:r>
      <w:bookmarkEnd w:id="1568"/>
      <w:bookmarkEnd w:id="1569"/>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1570" w:name="_Toc164928146"/>
      <w:bookmarkStart w:id="1571" w:name="_Toc168550005"/>
      <w:r>
        <w:rPr>
          <w:noProof/>
          <w:lang w:eastAsia="zh-CN"/>
        </w:rPr>
        <w:t>6.2</w:t>
      </w:r>
      <w:r w:rsidRPr="00FC29E8">
        <w:t>.8</w:t>
      </w:r>
      <w:r w:rsidRPr="00FC29E8">
        <w:rPr>
          <w:lang w:eastAsia="zh-CN"/>
        </w:rPr>
        <w:tab/>
        <w:t>Feature negotiation</w:t>
      </w:r>
      <w:bookmarkEnd w:id="1570"/>
      <w:bookmarkEnd w:id="1571"/>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1572" w:name="_Toc164928147"/>
      <w:bookmarkStart w:id="1573" w:name="_Toc168550006"/>
      <w:r>
        <w:rPr>
          <w:noProof/>
          <w:lang w:eastAsia="zh-CN"/>
        </w:rPr>
        <w:t>6.2</w:t>
      </w:r>
      <w:r w:rsidRPr="00FC29E8">
        <w:t>.9</w:t>
      </w:r>
      <w:r w:rsidRPr="00FC29E8">
        <w:tab/>
        <w:t>Security</w:t>
      </w:r>
      <w:bookmarkEnd w:id="1572"/>
      <w:bookmarkEnd w:id="1573"/>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3F10A0">
        <w:rPr>
          <w:noProof/>
        </w:rPr>
        <w:fldChar w:fldCharType="separate"/>
      </w:r>
      <w:r w:rsidRPr="00D3062E">
        <w:rPr>
          <w:noProof/>
        </w:rPr>
        <w:fldChar w:fldCharType="end"/>
      </w:r>
      <w:bookmarkStart w:id="1574" w:name="_Toc160649864"/>
      <w:bookmarkStart w:id="1575" w:name="_Toc164928148"/>
      <w:bookmarkStart w:id="1576" w:name="_Toc168550007"/>
      <w:bookmarkEnd w:id="1426"/>
      <w:r w:rsidR="00BF1CFD" w:rsidRPr="00D3062E">
        <w:rPr>
          <w:noProof/>
          <w:lang w:eastAsia="zh-CN"/>
        </w:rPr>
        <w:t>6.3</w:t>
      </w:r>
      <w:r w:rsidR="00BF1CFD" w:rsidRPr="00D3062E">
        <w:tab/>
        <w:t>NSCE_PolicyManagement API</w:t>
      </w:r>
      <w:bookmarkEnd w:id="1427"/>
      <w:bookmarkEnd w:id="1428"/>
      <w:bookmarkEnd w:id="1429"/>
      <w:bookmarkEnd w:id="1574"/>
      <w:bookmarkEnd w:id="1575"/>
      <w:bookmarkEnd w:id="1576"/>
    </w:p>
    <w:p w14:paraId="41A8E691" w14:textId="58B9EB7E" w:rsidR="00BF1CFD" w:rsidRPr="00D3062E" w:rsidRDefault="00BF1CFD" w:rsidP="00BF1CFD">
      <w:pPr>
        <w:pStyle w:val="31"/>
      </w:pPr>
      <w:bookmarkStart w:id="1577" w:name="_Toc96843412"/>
      <w:bookmarkStart w:id="1578" w:name="_Toc96844387"/>
      <w:bookmarkStart w:id="1579" w:name="_Toc100739960"/>
      <w:bookmarkStart w:id="1580" w:name="_Toc129252533"/>
      <w:bookmarkStart w:id="1581" w:name="_Toc144024232"/>
      <w:bookmarkStart w:id="1582" w:name="_Toc144459664"/>
      <w:bookmarkStart w:id="1583" w:name="_Toc151743180"/>
      <w:bookmarkStart w:id="1584" w:name="_Toc151743645"/>
      <w:bookmarkStart w:id="1585" w:name="_Toc157434642"/>
      <w:bookmarkStart w:id="1586" w:name="_Toc157436357"/>
      <w:bookmarkStart w:id="1587" w:name="_Toc157440197"/>
      <w:bookmarkStart w:id="1588" w:name="_Toc160649865"/>
      <w:bookmarkStart w:id="1589" w:name="_Toc164928149"/>
      <w:bookmarkStart w:id="1590" w:name="_Toc168550008"/>
      <w:r w:rsidRPr="00D3062E">
        <w:rPr>
          <w:noProof/>
          <w:lang w:eastAsia="zh-CN"/>
        </w:rPr>
        <w:t>6.3</w:t>
      </w:r>
      <w:r w:rsidRPr="00D3062E">
        <w:t>.1</w:t>
      </w:r>
      <w:r w:rsidRPr="00D3062E">
        <w:tab/>
        <w:t>Introduction</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1591" w:name="_Toc96843413"/>
      <w:bookmarkStart w:id="1592" w:name="_Toc96844388"/>
      <w:bookmarkStart w:id="1593" w:name="_Toc100739961"/>
      <w:bookmarkStart w:id="1594" w:name="_Toc129252534"/>
      <w:bookmarkStart w:id="1595" w:name="_Toc144024233"/>
      <w:bookmarkStart w:id="1596"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1597" w:name="_Toc151743181"/>
      <w:bookmarkStart w:id="1598" w:name="_Toc151743646"/>
      <w:bookmarkStart w:id="1599" w:name="_Toc157434643"/>
      <w:bookmarkStart w:id="1600" w:name="_Toc157436358"/>
      <w:bookmarkStart w:id="1601" w:name="_Toc157440198"/>
      <w:bookmarkStart w:id="1602" w:name="_Toc160649866"/>
      <w:bookmarkStart w:id="1603" w:name="_Toc164928150"/>
      <w:bookmarkStart w:id="1604" w:name="_Toc168550009"/>
      <w:r w:rsidRPr="00D3062E">
        <w:rPr>
          <w:noProof/>
          <w:lang w:eastAsia="zh-CN"/>
        </w:rPr>
        <w:lastRenderedPageBreak/>
        <w:t>6.3</w:t>
      </w:r>
      <w:r w:rsidRPr="00D3062E">
        <w:t>.2</w:t>
      </w:r>
      <w:r w:rsidRPr="00D3062E">
        <w:tab/>
        <w:t>Usage of HTTP</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1605" w:name="_Toc144024234"/>
      <w:bookmarkStart w:id="1606" w:name="_Toc144459666"/>
      <w:bookmarkStart w:id="1607" w:name="_Toc151743182"/>
      <w:bookmarkStart w:id="1608" w:name="_Toc151743647"/>
      <w:bookmarkStart w:id="1609" w:name="_Toc157434644"/>
      <w:bookmarkStart w:id="1610" w:name="_Toc157436359"/>
      <w:bookmarkStart w:id="1611" w:name="_Toc157440199"/>
      <w:bookmarkStart w:id="1612" w:name="_Toc160649867"/>
      <w:bookmarkStart w:id="1613" w:name="_Toc164928151"/>
      <w:bookmarkStart w:id="1614" w:name="_Toc168550010"/>
      <w:r w:rsidRPr="00D3062E">
        <w:rPr>
          <w:noProof/>
          <w:lang w:eastAsia="zh-CN"/>
        </w:rPr>
        <w:t>6.3</w:t>
      </w:r>
      <w:r w:rsidRPr="00D3062E">
        <w:t>.3</w:t>
      </w:r>
      <w:r w:rsidRPr="00D3062E">
        <w:tab/>
        <w:t>Resources</w:t>
      </w:r>
      <w:bookmarkEnd w:id="1605"/>
      <w:bookmarkEnd w:id="1606"/>
      <w:bookmarkEnd w:id="1607"/>
      <w:bookmarkEnd w:id="1608"/>
      <w:bookmarkEnd w:id="1609"/>
      <w:bookmarkEnd w:id="1610"/>
      <w:bookmarkEnd w:id="1611"/>
      <w:bookmarkEnd w:id="1612"/>
      <w:bookmarkEnd w:id="1613"/>
      <w:bookmarkEnd w:id="1614"/>
    </w:p>
    <w:p w14:paraId="63AF4498" w14:textId="1F0C1053" w:rsidR="00BF1CFD" w:rsidRPr="00D3062E" w:rsidRDefault="00BF1CFD" w:rsidP="00BF1CFD">
      <w:pPr>
        <w:pStyle w:val="41"/>
      </w:pPr>
      <w:bookmarkStart w:id="1615" w:name="_Toc67903523"/>
      <w:bookmarkStart w:id="1616" w:name="_Toc96843415"/>
      <w:bookmarkStart w:id="1617" w:name="_Toc96844390"/>
      <w:bookmarkStart w:id="1618" w:name="_Toc100739963"/>
      <w:bookmarkStart w:id="1619" w:name="_Toc129252536"/>
      <w:bookmarkStart w:id="1620" w:name="_Toc144024235"/>
      <w:bookmarkStart w:id="1621" w:name="_Toc144459667"/>
      <w:bookmarkStart w:id="1622" w:name="_Toc151743183"/>
      <w:bookmarkStart w:id="1623" w:name="_Toc151743648"/>
      <w:bookmarkStart w:id="1624" w:name="_Toc157434645"/>
      <w:bookmarkStart w:id="1625" w:name="_Toc157436360"/>
      <w:bookmarkStart w:id="1626" w:name="_Toc157440200"/>
      <w:bookmarkStart w:id="1627" w:name="_Toc160649868"/>
      <w:bookmarkStart w:id="1628" w:name="_Toc164928152"/>
      <w:bookmarkStart w:id="1629" w:name="_Toc168550011"/>
      <w:r w:rsidRPr="00D3062E">
        <w:rPr>
          <w:noProof/>
          <w:lang w:eastAsia="zh-CN"/>
        </w:rPr>
        <w:t>6.3</w:t>
      </w:r>
      <w:r w:rsidRPr="00D3062E">
        <w:t>.3.1</w:t>
      </w:r>
      <w:r w:rsidRPr="00D3062E">
        <w:tab/>
        <w:t>Overview</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1630" w:name="_MON_1765290285"/>
    <w:bookmarkEnd w:id="1630"/>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5pt;height:354.75pt;mso-width-percent:0;mso-height-percent:0;mso-width-percent:0;mso-height-percent:0" o:ole="">
            <v:imagedata r:id="rId139" o:title=""/>
          </v:shape>
          <o:OLEObject Type="Embed" ProgID="Word.Document.8" ShapeID="_x0000_i1092" DrawAspect="Content" ObjectID="_1780413362"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1631" w:name="_Toc67903524"/>
      <w:bookmarkStart w:id="1632" w:name="_Toc96843416"/>
      <w:bookmarkStart w:id="1633" w:name="_Toc96844391"/>
      <w:bookmarkStart w:id="1634" w:name="_Toc100739964"/>
      <w:bookmarkStart w:id="1635" w:name="_Toc129252537"/>
      <w:bookmarkStart w:id="1636" w:name="_Toc144024236"/>
      <w:bookmarkStart w:id="1637" w:name="_Toc144459668"/>
      <w:bookmarkStart w:id="1638" w:name="_Toc157434646"/>
      <w:bookmarkStart w:id="1639" w:name="_Toc151743184"/>
      <w:bookmarkStart w:id="1640" w:name="_Toc151743649"/>
      <w:bookmarkStart w:id="1641" w:name="_Toc157436361"/>
      <w:bookmarkStart w:id="1642" w:name="_Toc157440201"/>
      <w:r w:rsidRPr="00D3062E">
        <w:lastRenderedPageBreak/>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1643" w:name="_Toc160649869"/>
      <w:bookmarkStart w:id="1644" w:name="_Toc164928153"/>
      <w:bookmarkStart w:id="1645" w:name="_Toc168550012"/>
      <w:r w:rsidRPr="00D3062E">
        <w:rPr>
          <w:noProof/>
          <w:lang w:eastAsia="zh-CN"/>
        </w:rPr>
        <w:t>6.3</w:t>
      </w:r>
      <w:r w:rsidRPr="00D3062E">
        <w:t>.3.2</w:t>
      </w:r>
      <w:r w:rsidRPr="00D3062E">
        <w:tab/>
        <w:t xml:space="preserve">Resource: </w:t>
      </w:r>
      <w:bookmarkEnd w:id="1631"/>
      <w:bookmarkEnd w:id="1632"/>
      <w:bookmarkEnd w:id="1633"/>
      <w:bookmarkEnd w:id="1634"/>
      <w:bookmarkEnd w:id="1635"/>
      <w:bookmarkEnd w:id="1636"/>
      <w:bookmarkEnd w:id="1637"/>
      <w:r w:rsidRPr="00D3062E">
        <w:t>Policies</w:t>
      </w:r>
      <w:bookmarkEnd w:id="1638"/>
      <w:bookmarkEnd w:id="1639"/>
      <w:bookmarkEnd w:id="1640"/>
      <w:bookmarkEnd w:id="1641"/>
      <w:bookmarkEnd w:id="1642"/>
      <w:bookmarkEnd w:id="1643"/>
      <w:bookmarkEnd w:id="1644"/>
      <w:bookmarkEnd w:id="1645"/>
    </w:p>
    <w:p w14:paraId="0813DEF3" w14:textId="06810A13" w:rsidR="00BF1CFD" w:rsidRPr="00D3062E" w:rsidRDefault="00BF1CFD" w:rsidP="00BF1CFD">
      <w:pPr>
        <w:pStyle w:val="51"/>
      </w:pPr>
      <w:bookmarkStart w:id="1646" w:name="_Toc67903525"/>
      <w:bookmarkStart w:id="1647" w:name="_Toc96843417"/>
      <w:bookmarkStart w:id="1648" w:name="_Toc96844392"/>
      <w:bookmarkStart w:id="1649" w:name="_Toc100739965"/>
      <w:bookmarkStart w:id="1650" w:name="_Toc129252538"/>
      <w:bookmarkStart w:id="1651" w:name="_Toc144024237"/>
      <w:bookmarkStart w:id="1652" w:name="_Toc144459669"/>
      <w:bookmarkStart w:id="1653" w:name="_Toc151743185"/>
      <w:bookmarkStart w:id="1654" w:name="_Toc151743650"/>
      <w:bookmarkStart w:id="1655" w:name="_Toc157434647"/>
      <w:bookmarkStart w:id="1656" w:name="_Toc157436362"/>
      <w:bookmarkStart w:id="1657" w:name="_Toc157440202"/>
      <w:bookmarkStart w:id="1658" w:name="_Toc160649870"/>
      <w:bookmarkStart w:id="1659" w:name="_Toc164928154"/>
      <w:bookmarkStart w:id="1660" w:name="_Toc168550013"/>
      <w:r w:rsidRPr="00D3062E">
        <w:rPr>
          <w:noProof/>
          <w:lang w:eastAsia="zh-CN"/>
        </w:rPr>
        <w:t>6.3</w:t>
      </w:r>
      <w:r w:rsidRPr="00D3062E">
        <w:t>.3.2.1</w:t>
      </w:r>
      <w:r w:rsidRPr="00D3062E">
        <w:tab/>
        <w:t>Description</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1661" w:name="_Toc67903526"/>
      <w:bookmarkStart w:id="1662" w:name="_Toc96843418"/>
      <w:bookmarkStart w:id="1663" w:name="_Toc96844393"/>
      <w:bookmarkStart w:id="1664" w:name="_Toc100739966"/>
      <w:bookmarkStart w:id="1665" w:name="_Toc129252539"/>
      <w:bookmarkStart w:id="1666" w:name="_Toc144024238"/>
      <w:bookmarkStart w:id="1667" w:name="_Toc144459670"/>
      <w:bookmarkStart w:id="1668" w:name="_Toc151743186"/>
      <w:bookmarkStart w:id="1669" w:name="_Toc151743651"/>
      <w:bookmarkStart w:id="1670" w:name="_Toc157434648"/>
      <w:bookmarkStart w:id="1671" w:name="_Toc157436363"/>
      <w:bookmarkStart w:id="1672" w:name="_Toc157440203"/>
      <w:bookmarkStart w:id="1673" w:name="_Toc160649871"/>
      <w:bookmarkStart w:id="1674" w:name="_Toc164928155"/>
      <w:bookmarkStart w:id="1675" w:name="_Toc168550014"/>
      <w:r w:rsidRPr="00D3062E">
        <w:rPr>
          <w:noProof/>
          <w:lang w:eastAsia="zh-CN"/>
        </w:rPr>
        <w:t>6.3</w:t>
      </w:r>
      <w:r w:rsidRPr="00D3062E">
        <w:t>.3.2.2</w:t>
      </w:r>
      <w:r w:rsidRPr="00D3062E">
        <w:tab/>
        <w:t>Resource Definition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1676" w:name="_Hlk131952354"/>
      <w:r w:rsidRPr="00D3062E">
        <w:rPr>
          <w:b/>
          <w:noProof/>
          <w:lang w:val="en-US"/>
        </w:rPr>
        <w:t>&lt;apiVersion&gt;</w:t>
      </w:r>
      <w:bookmarkEnd w:id="1676"/>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1677" w:name="_Toc67903527"/>
      <w:bookmarkStart w:id="1678" w:name="_Toc96843419"/>
      <w:bookmarkStart w:id="1679" w:name="_Toc96844394"/>
      <w:bookmarkStart w:id="1680" w:name="_Toc100739967"/>
      <w:bookmarkStart w:id="1681" w:name="_Toc129252540"/>
      <w:bookmarkStart w:id="1682" w:name="_Toc144024239"/>
      <w:bookmarkStart w:id="1683" w:name="_Toc144459671"/>
      <w:bookmarkStart w:id="1684" w:name="_Toc151743187"/>
      <w:bookmarkStart w:id="1685" w:name="_Toc151743652"/>
      <w:bookmarkStart w:id="1686" w:name="_Toc157434649"/>
      <w:bookmarkStart w:id="1687" w:name="_Toc157436364"/>
      <w:bookmarkStart w:id="1688" w:name="_Toc157440204"/>
      <w:bookmarkStart w:id="1689" w:name="_Toc160649872"/>
      <w:bookmarkStart w:id="1690" w:name="_Toc164928156"/>
      <w:bookmarkStart w:id="1691" w:name="_Toc168550015"/>
      <w:r w:rsidRPr="00D3062E">
        <w:rPr>
          <w:noProof/>
          <w:lang w:eastAsia="zh-CN"/>
        </w:rPr>
        <w:t>6.3</w:t>
      </w:r>
      <w:r w:rsidRPr="00D3062E">
        <w:t>.3.2.3</w:t>
      </w:r>
      <w:r w:rsidRPr="00D3062E">
        <w:tab/>
        <w:t>Resource Standard Methods</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50B57EF5" w14:textId="649D1AD7" w:rsidR="00BF1CFD" w:rsidRPr="00D3062E" w:rsidRDefault="00BF1CFD" w:rsidP="000B7712">
      <w:pPr>
        <w:pStyle w:val="6"/>
      </w:pPr>
      <w:bookmarkStart w:id="1692" w:name="_Toc96843421"/>
      <w:bookmarkStart w:id="1693" w:name="_Toc96844396"/>
      <w:bookmarkStart w:id="1694" w:name="_Toc100739969"/>
      <w:bookmarkStart w:id="1695" w:name="_Toc129252542"/>
      <w:bookmarkStart w:id="1696" w:name="_Toc144024240"/>
      <w:bookmarkStart w:id="1697" w:name="_Toc144459672"/>
      <w:bookmarkStart w:id="1698" w:name="_Toc151743188"/>
      <w:bookmarkStart w:id="1699" w:name="_Toc151743653"/>
      <w:bookmarkStart w:id="1700" w:name="_Toc157434650"/>
      <w:bookmarkStart w:id="1701" w:name="_Toc157436365"/>
      <w:bookmarkStart w:id="1702" w:name="_Toc157440205"/>
      <w:bookmarkStart w:id="1703" w:name="_Toc160649873"/>
      <w:bookmarkStart w:id="1704" w:name="_Toc164928157"/>
      <w:bookmarkStart w:id="1705" w:name="_Toc168550016"/>
      <w:r w:rsidRPr="00D3062E">
        <w:t>6.3.3.2.3.1</w:t>
      </w:r>
      <w:r w:rsidRPr="00D3062E">
        <w:tab/>
        <w:t>POST</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5DD4592A" w14:textId="1113F960" w:rsidR="00BF1CFD" w:rsidRPr="00D3062E" w:rsidRDefault="00BF1CFD" w:rsidP="00BF1CFD">
      <w:pPr>
        <w:rPr>
          <w:noProof/>
          <w:lang w:eastAsia="zh-CN"/>
        </w:rPr>
      </w:pPr>
      <w:bookmarkStart w:id="1706"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1707" w:name="_Hlk150001571"/>
            <w:r w:rsidRPr="00D3062E">
              <w:t>Policy</w:t>
            </w:r>
            <w:bookmarkEnd w:id="1707"/>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1708" w:name="_Toc96843422"/>
      <w:bookmarkStart w:id="1709" w:name="_Toc96844397"/>
      <w:bookmarkStart w:id="1710" w:name="_Toc100739970"/>
      <w:bookmarkStart w:id="1711" w:name="_Toc129252543"/>
      <w:bookmarkStart w:id="1712" w:name="_Toc144024241"/>
      <w:bookmarkStart w:id="1713" w:name="_Toc144459673"/>
      <w:bookmarkStart w:id="1714" w:name="_Toc151743189"/>
      <w:bookmarkStart w:id="1715" w:name="_Toc151743654"/>
      <w:bookmarkStart w:id="1716" w:name="_Toc157434651"/>
      <w:bookmarkStart w:id="1717" w:name="_Toc157436366"/>
      <w:bookmarkStart w:id="1718" w:name="_Toc157440206"/>
      <w:bookmarkStart w:id="1719" w:name="_Toc160649874"/>
      <w:bookmarkStart w:id="1720" w:name="_Toc164928158"/>
      <w:bookmarkStart w:id="1721" w:name="_Toc168550017"/>
      <w:r w:rsidRPr="00D3062E">
        <w:rPr>
          <w:noProof/>
          <w:lang w:eastAsia="zh-CN"/>
        </w:rPr>
        <w:t>6.3</w:t>
      </w:r>
      <w:r w:rsidRPr="00D3062E">
        <w:t>.3.2.4</w:t>
      </w:r>
      <w:r w:rsidRPr="00D3062E">
        <w:tab/>
        <w:t>Resource Custom Operations</w:t>
      </w:r>
      <w:bookmarkEnd w:id="1706"/>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3B370B1F" w14:textId="77777777" w:rsidR="00BF1CFD" w:rsidRPr="00D3062E" w:rsidRDefault="00BF1CFD" w:rsidP="00B13605">
      <w:pPr>
        <w:pStyle w:val="6"/>
      </w:pPr>
      <w:bookmarkStart w:id="1722" w:name="_Toc151885935"/>
      <w:bookmarkStart w:id="1723" w:name="_Toc152076000"/>
      <w:bookmarkStart w:id="1724" w:name="_Toc153793716"/>
      <w:bookmarkStart w:id="1725" w:name="_Toc157434652"/>
      <w:bookmarkStart w:id="1726" w:name="_Toc157436367"/>
      <w:bookmarkStart w:id="1727" w:name="_Toc157440207"/>
      <w:bookmarkStart w:id="1728" w:name="_Toc160649875"/>
      <w:bookmarkStart w:id="1729" w:name="_Toc164928159"/>
      <w:bookmarkStart w:id="1730" w:name="_Toc168550018"/>
      <w:r w:rsidRPr="00D3062E">
        <w:t>6.3.3.2.4.1</w:t>
      </w:r>
      <w:r w:rsidRPr="00D3062E">
        <w:tab/>
        <w:t>Overview</w:t>
      </w:r>
      <w:bookmarkEnd w:id="1722"/>
      <w:bookmarkEnd w:id="1723"/>
      <w:bookmarkEnd w:id="1724"/>
      <w:bookmarkEnd w:id="1725"/>
      <w:bookmarkEnd w:id="1726"/>
      <w:bookmarkEnd w:id="1727"/>
      <w:bookmarkEnd w:id="1728"/>
      <w:bookmarkEnd w:id="1729"/>
      <w:bookmarkEnd w:id="1730"/>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1731" w:name="_Toc151885936"/>
      <w:bookmarkStart w:id="1732" w:name="_Toc152076001"/>
      <w:bookmarkStart w:id="1733" w:name="_Toc153793717"/>
      <w:bookmarkStart w:id="1734" w:name="_Toc157434653"/>
      <w:bookmarkStart w:id="1735" w:name="_Toc157436368"/>
      <w:bookmarkStart w:id="1736" w:name="_Toc157440208"/>
      <w:bookmarkStart w:id="1737" w:name="_Toc160649876"/>
      <w:bookmarkStart w:id="1738" w:name="_Toc164928160"/>
      <w:bookmarkStart w:id="1739" w:name="_Toc168550019"/>
      <w:r w:rsidRPr="00D3062E">
        <w:t>6.3.3.2.4.2</w:t>
      </w:r>
      <w:r w:rsidRPr="00D3062E">
        <w:tab/>
        <w:t xml:space="preserve">Operation: </w:t>
      </w:r>
      <w:bookmarkEnd w:id="1731"/>
      <w:bookmarkEnd w:id="1732"/>
      <w:bookmarkEnd w:id="1733"/>
      <w:r w:rsidRPr="00D3062E">
        <w:t>Delete</w:t>
      </w:r>
      <w:bookmarkEnd w:id="1734"/>
      <w:bookmarkEnd w:id="1735"/>
      <w:bookmarkEnd w:id="1736"/>
      <w:bookmarkEnd w:id="1737"/>
      <w:bookmarkEnd w:id="1738"/>
      <w:bookmarkEnd w:id="1739"/>
    </w:p>
    <w:p w14:paraId="5B365A63" w14:textId="77777777" w:rsidR="00BF1CFD" w:rsidRPr="00D3062E" w:rsidRDefault="00BF1CFD" w:rsidP="00CA1157">
      <w:pPr>
        <w:pStyle w:val="7"/>
        <w:rPr>
          <w:noProof/>
        </w:rPr>
      </w:pPr>
      <w:bookmarkStart w:id="1740" w:name="_Toc157434654"/>
      <w:bookmarkStart w:id="1741" w:name="_Toc157436369"/>
      <w:bookmarkStart w:id="1742" w:name="_Toc157440209"/>
      <w:bookmarkStart w:id="1743" w:name="_Toc160649877"/>
      <w:r w:rsidRPr="00D3062E">
        <w:rPr>
          <w:noProof/>
        </w:rPr>
        <w:t>6.3.3.2.4.2.1</w:t>
      </w:r>
      <w:r w:rsidRPr="00D3062E">
        <w:rPr>
          <w:noProof/>
        </w:rPr>
        <w:tab/>
        <w:t>Description</w:t>
      </w:r>
      <w:bookmarkEnd w:id="1740"/>
      <w:bookmarkEnd w:id="1741"/>
      <w:bookmarkEnd w:id="1742"/>
      <w:bookmarkEnd w:id="1743"/>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1744" w:name="_Toc157434655"/>
      <w:bookmarkStart w:id="1745" w:name="_Toc157436370"/>
      <w:bookmarkStart w:id="1746" w:name="_Toc157440210"/>
      <w:bookmarkStart w:id="1747" w:name="_Toc160649878"/>
      <w:r w:rsidRPr="00D3062E">
        <w:rPr>
          <w:noProof/>
        </w:rPr>
        <w:t>6.3.3.2.4.2.2</w:t>
      </w:r>
      <w:r w:rsidRPr="00D3062E">
        <w:rPr>
          <w:noProof/>
        </w:rPr>
        <w:tab/>
        <w:t>Operation Definition</w:t>
      </w:r>
      <w:bookmarkEnd w:id="1744"/>
      <w:bookmarkEnd w:id="1745"/>
      <w:bookmarkEnd w:id="1746"/>
      <w:bookmarkEnd w:id="1747"/>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lastRenderedPageBreak/>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1748" w:name="_Hlk156065862"/>
            <w:r w:rsidRPr="00D3062E">
              <w:t>PolDeleteReq</w:t>
            </w:r>
            <w:bookmarkEnd w:id="1748"/>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1749" w:name="_Toc67903529"/>
      <w:bookmarkStart w:id="1750" w:name="_Toc96843423"/>
      <w:bookmarkStart w:id="1751" w:name="_Toc96844398"/>
      <w:bookmarkStart w:id="1752" w:name="_Toc100739971"/>
      <w:bookmarkStart w:id="1753" w:name="_Toc129252544"/>
      <w:bookmarkStart w:id="1754" w:name="_Toc144024242"/>
      <w:bookmarkStart w:id="1755" w:name="_Toc144459674"/>
      <w:bookmarkStart w:id="1756" w:name="_Toc157434656"/>
      <w:bookmarkStart w:id="1757" w:name="_Toc151743190"/>
      <w:bookmarkStart w:id="1758" w:name="_Toc151743655"/>
      <w:bookmarkStart w:id="1759" w:name="_Toc157436371"/>
      <w:bookmarkStart w:id="1760" w:name="_Toc157440211"/>
      <w:bookmarkStart w:id="1761" w:name="_Toc160649879"/>
      <w:bookmarkStart w:id="1762" w:name="_Toc164928161"/>
      <w:bookmarkStart w:id="1763" w:name="_Toc168550020"/>
      <w:r w:rsidRPr="00D3062E">
        <w:rPr>
          <w:noProof/>
          <w:lang w:eastAsia="zh-CN"/>
        </w:rPr>
        <w:t>6.3</w:t>
      </w:r>
      <w:r w:rsidRPr="00D3062E">
        <w:t>.3.3</w:t>
      </w:r>
      <w:r w:rsidRPr="00D3062E">
        <w:tab/>
        <w:t xml:space="preserve">Resource: </w:t>
      </w:r>
      <w:bookmarkEnd w:id="1749"/>
      <w:bookmarkEnd w:id="1750"/>
      <w:bookmarkEnd w:id="1751"/>
      <w:bookmarkEnd w:id="1752"/>
      <w:bookmarkEnd w:id="1753"/>
      <w:r w:rsidRPr="00D3062E">
        <w:t xml:space="preserve">Individual </w:t>
      </w:r>
      <w:bookmarkEnd w:id="1754"/>
      <w:bookmarkEnd w:id="1755"/>
      <w:r w:rsidRPr="00D3062E">
        <w:t>Policy</w:t>
      </w:r>
      <w:bookmarkEnd w:id="1756"/>
      <w:bookmarkEnd w:id="1757"/>
      <w:bookmarkEnd w:id="1758"/>
      <w:bookmarkEnd w:id="1759"/>
      <w:bookmarkEnd w:id="1760"/>
      <w:bookmarkEnd w:id="1761"/>
      <w:bookmarkEnd w:id="1762"/>
      <w:bookmarkEnd w:id="1763"/>
    </w:p>
    <w:p w14:paraId="2D6EE2F0" w14:textId="3E9DE5BE" w:rsidR="00BF1CFD" w:rsidRPr="00D3062E" w:rsidRDefault="00BF1CFD" w:rsidP="00BF1CFD">
      <w:pPr>
        <w:pStyle w:val="51"/>
      </w:pPr>
      <w:bookmarkStart w:id="1764" w:name="_Toc96843424"/>
      <w:bookmarkStart w:id="1765" w:name="_Toc96844399"/>
      <w:bookmarkStart w:id="1766" w:name="_Toc100739972"/>
      <w:bookmarkStart w:id="1767" w:name="_Toc129252545"/>
      <w:bookmarkStart w:id="1768" w:name="_Toc144024243"/>
      <w:bookmarkStart w:id="1769" w:name="_Toc144459675"/>
      <w:bookmarkStart w:id="1770" w:name="_Toc151743191"/>
      <w:bookmarkStart w:id="1771" w:name="_Toc151743656"/>
      <w:bookmarkStart w:id="1772" w:name="_Toc157434657"/>
      <w:bookmarkStart w:id="1773" w:name="_Toc157436372"/>
      <w:bookmarkStart w:id="1774" w:name="_Toc157440212"/>
      <w:bookmarkStart w:id="1775" w:name="_Toc160649880"/>
      <w:bookmarkStart w:id="1776" w:name="_Toc164928162"/>
      <w:bookmarkStart w:id="1777" w:name="_Toc168550021"/>
      <w:r w:rsidRPr="00D3062E">
        <w:rPr>
          <w:noProof/>
          <w:lang w:eastAsia="zh-CN"/>
        </w:rPr>
        <w:t>6.3</w:t>
      </w:r>
      <w:r w:rsidRPr="00D3062E">
        <w:t>.3.3.1</w:t>
      </w:r>
      <w:r w:rsidRPr="00D3062E">
        <w:tab/>
        <w:t>Description</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1778" w:name="_Toc96843425"/>
      <w:bookmarkStart w:id="1779" w:name="_Toc96844400"/>
      <w:bookmarkStart w:id="1780" w:name="_Toc100739973"/>
      <w:bookmarkStart w:id="1781" w:name="_Toc129252546"/>
      <w:bookmarkStart w:id="1782" w:name="_Toc144024244"/>
      <w:bookmarkStart w:id="1783" w:name="_Toc144459676"/>
      <w:bookmarkStart w:id="1784" w:name="_Toc151743192"/>
      <w:bookmarkStart w:id="1785" w:name="_Toc151743657"/>
      <w:bookmarkStart w:id="1786" w:name="_Toc157434658"/>
      <w:bookmarkStart w:id="1787" w:name="_Toc157436373"/>
      <w:bookmarkStart w:id="1788" w:name="_Toc157440213"/>
      <w:bookmarkStart w:id="1789" w:name="_Toc160649881"/>
      <w:bookmarkStart w:id="1790" w:name="_Toc164928163"/>
      <w:bookmarkStart w:id="1791" w:name="_Toc168550022"/>
      <w:r w:rsidRPr="00D3062E">
        <w:rPr>
          <w:noProof/>
          <w:lang w:eastAsia="zh-CN"/>
        </w:rPr>
        <w:t>6.3</w:t>
      </w:r>
      <w:r w:rsidRPr="00D3062E">
        <w:t>.3.3.2</w:t>
      </w:r>
      <w:r w:rsidRPr="00D3062E">
        <w:tab/>
        <w:t>Resource Definition</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lastRenderedPageBreak/>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1792" w:name="_Toc96843426"/>
      <w:bookmarkStart w:id="1793" w:name="_Toc96844401"/>
      <w:bookmarkStart w:id="1794" w:name="_Toc100739974"/>
      <w:bookmarkStart w:id="1795" w:name="_Toc129252547"/>
      <w:bookmarkStart w:id="1796" w:name="_Toc144024245"/>
      <w:bookmarkStart w:id="1797" w:name="_Toc144459677"/>
      <w:bookmarkStart w:id="1798" w:name="_Toc151743193"/>
      <w:bookmarkStart w:id="1799" w:name="_Toc151743658"/>
      <w:bookmarkStart w:id="1800" w:name="_Toc157434659"/>
      <w:bookmarkStart w:id="1801" w:name="_Toc157436374"/>
      <w:bookmarkStart w:id="1802" w:name="_Toc157440214"/>
      <w:bookmarkStart w:id="1803" w:name="_Toc160649882"/>
      <w:bookmarkStart w:id="1804" w:name="_Toc164928164"/>
      <w:bookmarkStart w:id="1805" w:name="_Toc168550023"/>
      <w:r w:rsidRPr="00D3062E">
        <w:rPr>
          <w:noProof/>
          <w:lang w:eastAsia="zh-CN"/>
        </w:rPr>
        <w:t>6.3</w:t>
      </w:r>
      <w:r w:rsidRPr="00D3062E">
        <w:t>.3.3.3</w:t>
      </w:r>
      <w:r w:rsidRPr="00D3062E">
        <w:tab/>
        <w:t>Resource Standard Methods</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50016639" w14:textId="7004FE22" w:rsidR="00BF1CFD" w:rsidRPr="00D3062E" w:rsidRDefault="00BF1CFD" w:rsidP="000B7712">
      <w:pPr>
        <w:pStyle w:val="6"/>
      </w:pPr>
      <w:bookmarkStart w:id="1806" w:name="_Toc96843427"/>
      <w:bookmarkStart w:id="1807" w:name="_Toc96844402"/>
      <w:bookmarkStart w:id="1808" w:name="_Toc100739975"/>
      <w:bookmarkStart w:id="1809" w:name="_Toc129252548"/>
      <w:bookmarkStart w:id="1810" w:name="_Toc144024246"/>
      <w:bookmarkStart w:id="1811" w:name="_Toc144459678"/>
      <w:bookmarkStart w:id="1812" w:name="_Toc151743194"/>
      <w:bookmarkStart w:id="1813" w:name="_Toc151743659"/>
      <w:bookmarkStart w:id="1814" w:name="_Toc157434660"/>
      <w:bookmarkStart w:id="1815" w:name="_Toc157436375"/>
      <w:bookmarkStart w:id="1816" w:name="_Toc157440215"/>
      <w:bookmarkStart w:id="1817" w:name="_Toc160649883"/>
      <w:bookmarkStart w:id="1818" w:name="_Toc164928165"/>
      <w:bookmarkStart w:id="1819" w:name="_Toc168550024"/>
      <w:r w:rsidRPr="00D3062E">
        <w:t>6.3.3.3.3.1</w:t>
      </w:r>
      <w:r w:rsidRPr="00D3062E">
        <w:tab/>
        <w:t>GET</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lastRenderedPageBreak/>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1820" w:name="_Toc96843428"/>
      <w:bookmarkStart w:id="1821" w:name="_Toc96844403"/>
      <w:bookmarkStart w:id="1822" w:name="_Toc100739976"/>
      <w:bookmarkStart w:id="1823" w:name="_Toc129252549"/>
      <w:bookmarkStart w:id="1824" w:name="_Toc144024247"/>
      <w:bookmarkStart w:id="1825" w:name="_Toc144459679"/>
      <w:bookmarkStart w:id="1826" w:name="_Toc151743195"/>
      <w:bookmarkStart w:id="1827" w:name="_Toc151743660"/>
      <w:bookmarkStart w:id="1828" w:name="_Toc157434661"/>
      <w:bookmarkStart w:id="1829" w:name="_Toc157436376"/>
      <w:bookmarkStart w:id="1830" w:name="_Toc157440216"/>
      <w:bookmarkStart w:id="1831" w:name="_Toc160649884"/>
      <w:bookmarkStart w:id="1832" w:name="_Toc164928166"/>
      <w:bookmarkStart w:id="1833" w:name="_Toc168550025"/>
      <w:r w:rsidRPr="00D3062E">
        <w:t>6.3.3.3.3.2</w:t>
      </w:r>
      <w:r w:rsidRPr="00D3062E">
        <w:tab/>
        <w:t>PUT</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lastRenderedPageBreak/>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1834" w:name="_Toc144024248"/>
      <w:bookmarkStart w:id="1835" w:name="_Toc144459680"/>
      <w:bookmarkStart w:id="1836" w:name="_Toc151743196"/>
      <w:bookmarkStart w:id="1837" w:name="_Toc151743661"/>
      <w:bookmarkStart w:id="1838" w:name="_Toc157434662"/>
      <w:bookmarkStart w:id="1839" w:name="_Toc157436377"/>
      <w:bookmarkStart w:id="1840" w:name="_Toc157440217"/>
      <w:bookmarkStart w:id="1841" w:name="_Toc160649885"/>
      <w:bookmarkStart w:id="1842" w:name="_Toc164928167"/>
      <w:bookmarkStart w:id="1843" w:name="_Toc168550026"/>
      <w:bookmarkStart w:id="1844" w:name="_Toc96843429"/>
      <w:bookmarkStart w:id="1845" w:name="_Toc96844404"/>
      <w:bookmarkStart w:id="1846" w:name="_Toc100739977"/>
      <w:bookmarkStart w:id="1847" w:name="_Toc129252550"/>
      <w:r w:rsidRPr="00D3062E">
        <w:t>6.3.3.3.3.3</w:t>
      </w:r>
      <w:r w:rsidRPr="00D3062E">
        <w:tab/>
        <w:t>PATCH</w:t>
      </w:r>
      <w:bookmarkEnd w:id="1834"/>
      <w:bookmarkEnd w:id="1835"/>
      <w:bookmarkEnd w:id="1836"/>
      <w:bookmarkEnd w:id="1837"/>
      <w:bookmarkEnd w:id="1838"/>
      <w:bookmarkEnd w:id="1839"/>
      <w:bookmarkEnd w:id="1840"/>
      <w:bookmarkEnd w:id="1841"/>
      <w:bookmarkEnd w:id="1842"/>
      <w:bookmarkEnd w:id="1843"/>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lastRenderedPageBreak/>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1848" w:name="_Toc96843430"/>
      <w:bookmarkStart w:id="1849" w:name="_Toc96844405"/>
      <w:bookmarkStart w:id="1850" w:name="_Toc100739978"/>
      <w:bookmarkStart w:id="1851" w:name="_Toc129252551"/>
      <w:bookmarkStart w:id="1852" w:name="_Toc144024250"/>
      <w:bookmarkStart w:id="1853" w:name="_Toc144459682"/>
      <w:bookmarkStart w:id="1854" w:name="_Toc151743198"/>
      <w:bookmarkStart w:id="1855" w:name="_Toc151743663"/>
      <w:bookmarkStart w:id="1856" w:name="_Toc157434663"/>
      <w:bookmarkStart w:id="1857" w:name="_Toc157436378"/>
      <w:bookmarkStart w:id="1858" w:name="_Toc157440218"/>
      <w:bookmarkStart w:id="1859" w:name="_Toc160649886"/>
      <w:bookmarkStart w:id="1860" w:name="_Toc164928168"/>
      <w:bookmarkStart w:id="1861" w:name="_Toc168550027"/>
      <w:bookmarkEnd w:id="1844"/>
      <w:bookmarkEnd w:id="1845"/>
      <w:bookmarkEnd w:id="1846"/>
      <w:bookmarkEnd w:id="1847"/>
      <w:r w:rsidRPr="00D3062E">
        <w:rPr>
          <w:noProof/>
          <w:lang w:eastAsia="zh-CN"/>
        </w:rPr>
        <w:t>6.3</w:t>
      </w:r>
      <w:r w:rsidRPr="00D3062E">
        <w:t>.3.3.4</w:t>
      </w:r>
      <w:r w:rsidRPr="00D3062E">
        <w:tab/>
        <w:t>Resource Custom Operations</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1862" w:name="_Toc151743199"/>
      <w:bookmarkStart w:id="1863" w:name="_Toc151743664"/>
      <w:bookmarkStart w:id="1864" w:name="_Toc157434664"/>
      <w:bookmarkStart w:id="1865" w:name="_Toc157436379"/>
      <w:bookmarkStart w:id="1866" w:name="_Toc157440219"/>
      <w:bookmarkStart w:id="1867" w:name="_Toc160649887"/>
      <w:bookmarkStart w:id="1868" w:name="_Toc164928169"/>
      <w:bookmarkStart w:id="1869" w:name="_Toc168550028"/>
      <w:bookmarkStart w:id="1870" w:name="_Toc93679383"/>
      <w:bookmarkStart w:id="1871" w:name="_Toc96843431"/>
      <w:bookmarkStart w:id="1872" w:name="_Toc96844406"/>
      <w:bookmarkStart w:id="1873" w:name="_Toc100739979"/>
      <w:bookmarkStart w:id="1874" w:name="_Toc129252552"/>
      <w:bookmarkStart w:id="1875" w:name="_Toc144024257"/>
      <w:bookmarkStart w:id="1876"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1862"/>
      <w:bookmarkEnd w:id="1863"/>
      <w:bookmarkEnd w:id="1864"/>
      <w:bookmarkEnd w:id="1865"/>
      <w:bookmarkEnd w:id="1866"/>
      <w:bookmarkEnd w:id="1867"/>
      <w:bookmarkEnd w:id="1868"/>
      <w:bookmarkEnd w:id="1869"/>
    </w:p>
    <w:p w14:paraId="2FDF34CF" w14:textId="5C2E87E0" w:rsidR="00BF1CFD" w:rsidRPr="00D3062E" w:rsidRDefault="00BF1CFD" w:rsidP="00BF1CFD">
      <w:pPr>
        <w:pStyle w:val="51"/>
      </w:pPr>
      <w:bookmarkStart w:id="1877" w:name="_Toc151743200"/>
      <w:bookmarkStart w:id="1878" w:name="_Toc151743665"/>
      <w:bookmarkStart w:id="1879" w:name="_Toc157434665"/>
      <w:bookmarkStart w:id="1880" w:name="_Toc157436380"/>
      <w:bookmarkStart w:id="1881" w:name="_Toc157440220"/>
      <w:bookmarkStart w:id="1882" w:name="_Toc160649888"/>
      <w:bookmarkStart w:id="1883" w:name="_Toc164928170"/>
      <w:bookmarkStart w:id="1884" w:name="_Toc168550029"/>
      <w:r w:rsidRPr="00D3062E">
        <w:rPr>
          <w:noProof/>
          <w:lang w:eastAsia="zh-CN"/>
        </w:rPr>
        <w:t>6.3</w:t>
      </w:r>
      <w:r w:rsidRPr="00D3062E">
        <w:t>.3.4.1</w:t>
      </w:r>
      <w:r w:rsidRPr="00D3062E">
        <w:tab/>
        <w:t>Description</w:t>
      </w:r>
      <w:bookmarkEnd w:id="1877"/>
      <w:bookmarkEnd w:id="1878"/>
      <w:bookmarkEnd w:id="1879"/>
      <w:bookmarkEnd w:id="1880"/>
      <w:bookmarkEnd w:id="1881"/>
      <w:bookmarkEnd w:id="1882"/>
      <w:bookmarkEnd w:id="1883"/>
      <w:bookmarkEnd w:id="1884"/>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1885" w:name="_Toc151743201"/>
      <w:bookmarkStart w:id="1886" w:name="_Toc151743666"/>
      <w:bookmarkStart w:id="1887" w:name="_Toc157434666"/>
      <w:bookmarkStart w:id="1888" w:name="_Toc157436381"/>
      <w:bookmarkStart w:id="1889" w:name="_Toc157440221"/>
      <w:bookmarkStart w:id="1890" w:name="_Toc160649889"/>
      <w:bookmarkStart w:id="1891" w:name="_Toc164928171"/>
      <w:bookmarkStart w:id="1892" w:name="_Toc168550030"/>
      <w:r w:rsidRPr="00D3062E">
        <w:rPr>
          <w:noProof/>
          <w:lang w:eastAsia="zh-CN"/>
        </w:rPr>
        <w:t>6.3</w:t>
      </w:r>
      <w:r w:rsidRPr="00D3062E">
        <w:t>.3.4.2</w:t>
      </w:r>
      <w:r w:rsidRPr="00D3062E">
        <w:tab/>
        <w:t>Resource Definition</w:t>
      </w:r>
      <w:bookmarkEnd w:id="1885"/>
      <w:bookmarkEnd w:id="1886"/>
      <w:bookmarkEnd w:id="1887"/>
      <w:bookmarkEnd w:id="1888"/>
      <w:bookmarkEnd w:id="1889"/>
      <w:bookmarkEnd w:id="1890"/>
      <w:bookmarkEnd w:id="1891"/>
      <w:bookmarkEnd w:id="1892"/>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lastRenderedPageBreak/>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1893" w:name="_Toc151743202"/>
      <w:bookmarkStart w:id="1894" w:name="_Toc151743667"/>
      <w:bookmarkStart w:id="1895" w:name="_Toc157434667"/>
      <w:bookmarkStart w:id="1896" w:name="_Toc157436382"/>
      <w:bookmarkStart w:id="1897" w:name="_Toc157440222"/>
      <w:bookmarkStart w:id="1898" w:name="_Toc160649890"/>
      <w:bookmarkStart w:id="1899" w:name="_Toc164928172"/>
      <w:bookmarkStart w:id="1900" w:name="_Toc168550031"/>
      <w:r w:rsidRPr="00D3062E">
        <w:rPr>
          <w:noProof/>
          <w:lang w:eastAsia="zh-CN"/>
        </w:rPr>
        <w:t>6.3</w:t>
      </w:r>
      <w:r w:rsidRPr="00D3062E">
        <w:t>.3.4.3</w:t>
      </w:r>
      <w:r w:rsidRPr="00D3062E">
        <w:tab/>
        <w:t>Resource Standard Methods</w:t>
      </w:r>
      <w:bookmarkEnd w:id="1893"/>
      <w:bookmarkEnd w:id="1894"/>
      <w:bookmarkEnd w:id="1895"/>
      <w:bookmarkEnd w:id="1896"/>
      <w:bookmarkEnd w:id="1897"/>
      <w:bookmarkEnd w:id="1898"/>
      <w:bookmarkEnd w:id="1899"/>
      <w:bookmarkEnd w:id="1900"/>
    </w:p>
    <w:p w14:paraId="78BFFE1F" w14:textId="351293DA" w:rsidR="00BF1CFD" w:rsidRPr="00D3062E" w:rsidRDefault="00BF1CFD" w:rsidP="000B7712">
      <w:pPr>
        <w:pStyle w:val="6"/>
      </w:pPr>
      <w:bookmarkStart w:id="1901" w:name="_Toc151743203"/>
      <w:bookmarkStart w:id="1902" w:name="_Toc151743668"/>
      <w:bookmarkStart w:id="1903" w:name="_Toc157434668"/>
      <w:bookmarkStart w:id="1904" w:name="_Toc157436383"/>
      <w:bookmarkStart w:id="1905" w:name="_Toc157440223"/>
      <w:bookmarkStart w:id="1906" w:name="_Toc160649891"/>
      <w:bookmarkStart w:id="1907" w:name="_Toc164928173"/>
      <w:bookmarkStart w:id="1908" w:name="_Toc168550032"/>
      <w:r w:rsidRPr="00D3062E">
        <w:t>6.3.3.4.3.2</w:t>
      </w:r>
      <w:r w:rsidRPr="00D3062E">
        <w:tab/>
        <w:t>POST</w:t>
      </w:r>
      <w:bookmarkEnd w:id="1901"/>
      <w:bookmarkEnd w:id="1902"/>
      <w:bookmarkEnd w:id="1903"/>
      <w:bookmarkEnd w:id="1904"/>
      <w:bookmarkEnd w:id="1905"/>
      <w:bookmarkEnd w:id="1906"/>
      <w:bookmarkEnd w:id="1907"/>
      <w:bookmarkEnd w:id="1908"/>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1909" w:name="_Hlk150003525"/>
            <w:r w:rsidRPr="00D3062E">
              <w:t>PolUsageSubsc</w:t>
            </w:r>
            <w:bookmarkEnd w:id="1909"/>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1910" w:name="_Toc151743204"/>
      <w:bookmarkStart w:id="1911" w:name="_Toc151743669"/>
      <w:bookmarkStart w:id="1912" w:name="_Toc157434669"/>
      <w:bookmarkStart w:id="1913" w:name="_Toc157436384"/>
      <w:bookmarkStart w:id="1914" w:name="_Toc157440224"/>
      <w:bookmarkStart w:id="1915" w:name="_Toc160649892"/>
      <w:bookmarkStart w:id="1916" w:name="_Toc164928174"/>
      <w:bookmarkStart w:id="1917" w:name="_Toc168550033"/>
      <w:r w:rsidRPr="00D3062E">
        <w:rPr>
          <w:noProof/>
          <w:lang w:eastAsia="zh-CN"/>
        </w:rPr>
        <w:t>6.3</w:t>
      </w:r>
      <w:r w:rsidRPr="00D3062E">
        <w:t>.3.4.4</w:t>
      </w:r>
      <w:r w:rsidRPr="00D3062E">
        <w:tab/>
        <w:t>Resource Custom Operations</w:t>
      </w:r>
      <w:bookmarkEnd w:id="1910"/>
      <w:bookmarkEnd w:id="1911"/>
      <w:bookmarkEnd w:id="1912"/>
      <w:bookmarkEnd w:id="1913"/>
      <w:bookmarkEnd w:id="1914"/>
      <w:bookmarkEnd w:id="1915"/>
      <w:bookmarkEnd w:id="1916"/>
      <w:bookmarkEnd w:id="1917"/>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1918" w:name="_Toc151743205"/>
      <w:bookmarkStart w:id="1919" w:name="_Toc151743670"/>
      <w:bookmarkStart w:id="1920" w:name="_Toc157434670"/>
      <w:bookmarkStart w:id="1921" w:name="_Toc157436385"/>
      <w:bookmarkStart w:id="1922" w:name="_Toc157440225"/>
      <w:bookmarkStart w:id="1923" w:name="_Toc160649893"/>
      <w:bookmarkStart w:id="1924" w:name="_Toc164928175"/>
      <w:bookmarkStart w:id="1925" w:name="_Toc168550034"/>
      <w:r w:rsidRPr="00D3062E">
        <w:rPr>
          <w:noProof/>
          <w:lang w:eastAsia="zh-CN"/>
        </w:rPr>
        <w:t>6.3</w:t>
      </w:r>
      <w:r w:rsidRPr="00D3062E">
        <w:t>.3.5</w:t>
      </w:r>
      <w:r w:rsidRPr="00D3062E">
        <w:tab/>
        <w:t>Resource: Individual Policy Usage</w:t>
      </w:r>
      <w:r w:rsidRPr="00D3062E">
        <w:rPr>
          <w:rFonts w:eastAsia="等线"/>
        </w:rPr>
        <w:t xml:space="preserve"> Subscription</w:t>
      </w:r>
      <w:bookmarkEnd w:id="1918"/>
      <w:bookmarkEnd w:id="1919"/>
      <w:bookmarkEnd w:id="1920"/>
      <w:bookmarkEnd w:id="1921"/>
      <w:bookmarkEnd w:id="1922"/>
      <w:bookmarkEnd w:id="1923"/>
      <w:bookmarkEnd w:id="1924"/>
      <w:bookmarkEnd w:id="1925"/>
    </w:p>
    <w:p w14:paraId="2F5F180F" w14:textId="646EC4E8" w:rsidR="00BF1CFD" w:rsidRPr="00D3062E" w:rsidRDefault="00BF1CFD" w:rsidP="00BF1CFD">
      <w:pPr>
        <w:pStyle w:val="51"/>
      </w:pPr>
      <w:bookmarkStart w:id="1926" w:name="_Toc151743206"/>
      <w:bookmarkStart w:id="1927" w:name="_Toc151743671"/>
      <w:bookmarkStart w:id="1928" w:name="_Toc157434671"/>
      <w:bookmarkStart w:id="1929" w:name="_Toc157436386"/>
      <w:bookmarkStart w:id="1930" w:name="_Toc157440226"/>
      <w:bookmarkStart w:id="1931" w:name="_Toc160649894"/>
      <w:bookmarkStart w:id="1932" w:name="_Toc164928176"/>
      <w:bookmarkStart w:id="1933" w:name="_Toc168550035"/>
      <w:r w:rsidRPr="00D3062E">
        <w:rPr>
          <w:noProof/>
          <w:lang w:eastAsia="zh-CN"/>
        </w:rPr>
        <w:t>6.3</w:t>
      </w:r>
      <w:r w:rsidRPr="00D3062E">
        <w:t>.3.5.1</w:t>
      </w:r>
      <w:r w:rsidRPr="00D3062E">
        <w:tab/>
        <w:t>Description</w:t>
      </w:r>
      <w:bookmarkEnd w:id="1926"/>
      <w:bookmarkEnd w:id="1927"/>
      <w:bookmarkEnd w:id="1928"/>
      <w:bookmarkEnd w:id="1929"/>
      <w:bookmarkEnd w:id="1930"/>
      <w:bookmarkEnd w:id="1931"/>
      <w:bookmarkEnd w:id="1932"/>
      <w:bookmarkEnd w:id="1933"/>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1934" w:name="_Toc151743207"/>
      <w:bookmarkStart w:id="1935" w:name="_Toc151743672"/>
      <w:bookmarkStart w:id="1936" w:name="_Toc157434672"/>
      <w:bookmarkStart w:id="1937" w:name="_Toc157436387"/>
      <w:bookmarkStart w:id="1938" w:name="_Toc157440227"/>
      <w:bookmarkStart w:id="1939" w:name="_Toc160649895"/>
      <w:bookmarkStart w:id="1940" w:name="_Toc164928177"/>
      <w:bookmarkStart w:id="1941" w:name="_Toc168550036"/>
      <w:r w:rsidRPr="00D3062E">
        <w:rPr>
          <w:noProof/>
          <w:lang w:eastAsia="zh-CN"/>
        </w:rPr>
        <w:lastRenderedPageBreak/>
        <w:t>6.3</w:t>
      </w:r>
      <w:r w:rsidRPr="00D3062E">
        <w:t>.3.5.2</w:t>
      </w:r>
      <w:r w:rsidRPr="00D3062E">
        <w:tab/>
        <w:t>Resource Definition</w:t>
      </w:r>
      <w:bookmarkEnd w:id="1934"/>
      <w:bookmarkEnd w:id="1935"/>
      <w:bookmarkEnd w:id="1936"/>
      <w:bookmarkEnd w:id="1937"/>
      <w:bookmarkEnd w:id="1938"/>
      <w:bookmarkEnd w:id="1939"/>
      <w:bookmarkEnd w:id="1940"/>
      <w:bookmarkEnd w:id="1941"/>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1942" w:name="_Toc151743208"/>
      <w:bookmarkStart w:id="1943" w:name="_Toc151743673"/>
      <w:bookmarkStart w:id="1944" w:name="_Toc157434673"/>
      <w:bookmarkStart w:id="1945" w:name="_Toc157436388"/>
      <w:bookmarkStart w:id="1946" w:name="_Toc157440228"/>
      <w:bookmarkStart w:id="1947" w:name="_Toc160649896"/>
      <w:bookmarkStart w:id="1948" w:name="_Toc164928178"/>
      <w:bookmarkStart w:id="1949" w:name="_Toc168550037"/>
      <w:r w:rsidRPr="00D3062E">
        <w:rPr>
          <w:noProof/>
          <w:lang w:eastAsia="zh-CN"/>
        </w:rPr>
        <w:t>6.3</w:t>
      </w:r>
      <w:r w:rsidRPr="00D3062E">
        <w:t>.3.5.3</w:t>
      </w:r>
      <w:r w:rsidRPr="00D3062E">
        <w:tab/>
        <w:t>Resource Standard Methods</w:t>
      </w:r>
      <w:bookmarkEnd w:id="1942"/>
      <w:bookmarkEnd w:id="1943"/>
      <w:bookmarkEnd w:id="1944"/>
      <w:bookmarkEnd w:id="1945"/>
      <w:bookmarkEnd w:id="1946"/>
      <w:bookmarkEnd w:id="1947"/>
      <w:bookmarkEnd w:id="1948"/>
      <w:bookmarkEnd w:id="1949"/>
    </w:p>
    <w:p w14:paraId="74C6F6E3" w14:textId="01176E36" w:rsidR="00BF1CFD" w:rsidRPr="00D3062E" w:rsidRDefault="00BF1CFD" w:rsidP="000B7712">
      <w:pPr>
        <w:pStyle w:val="6"/>
      </w:pPr>
      <w:bookmarkStart w:id="1950" w:name="_Toc151743209"/>
      <w:bookmarkStart w:id="1951" w:name="_Toc151743674"/>
      <w:bookmarkStart w:id="1952" w:name="_Toc157434674"/>
      <w:bookmarkStart w:id="1953" w:name="_Toc157436389"/>
      <w:bookmarkStart w:id="1954" w:name="_Toc157440229"/>
      <w:bookmarkStart w:id="1955" w:name="_Toc160649897"/>
      <w:bookmarkStart w:id="1956" w:name="_Toc164928179"/>
      <w:bookmarkStart w:id="1957" w:name="_Toc168550038"/>
      <w:r w:rsidRPr="00D3062E">
        <w:t>6.3.3.5.3.1</w:t>
      </w:r>
      <w:r w:rsidRPr="00D3062E">
        <w:tab/>
        <w:t>GET</w:t>
      </w:r>
      <w:bookmarkEnd w:id="1950"/>
      <w:bookmarkEnd w:id="1951"/>
      <w:bookmarkEnd w:id="1952"/>
      <w:bookmarkEnd w:id="1953"/>
      <w:bookmarkEnd w:id="1954"/>
      <w:bookmarkEnd w:id="1955"/>
      <w:bookmarkEnd w:id="1956"/>
      <w:bookmarkEnd w:id="1957"/>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lastRenderedPageBreak/>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1958" w:name="_Toc151743210"/>
      <w:bookmarkStart w:id="1959" w:name="_Toc151743675"/>
      <w:bookmarkStart w:id="1960" w:name="_Toc157434675"/>
      <w:bookmarkStart w:id="1961" w:name="_Toc157436390"/>
      <w:bookmarkStart w:id="1962" w:name="_Toc157440230"/>
      <w:bookmarkStart w:id="1963" w:name="_Toc160649898"/>
      <w:bookmarkStart w:id="1964" w:name="_Toc164928180"/>
      <w:bookmarkStart w:id="1965" w:name="_Toc168550039"/>
      <w:r w:rsidRPr="00D3062E">
        <w:t>6.3.3.5.3.2</w:t>
      </w:r>
      <w:r w:rsidRPr="00D3062E">
        <w:tab/>
        <w:t>PUT</w:t>
      </w:r>
      <w:bookmarkEnd w:id="1958"/>
      <w:bookmarkEnd w:id="1959"/>
      <w:bookmarkEnd w:id="1960"/>
      <w:bookmarkEnd w:id="1961"/>
      <w:bookmarkEnd w:id="1962"/>
      <w:bookmarkEnd w:id="1963"/>
      <w:bookmarkEnd w:id="1964"/>
      <w:bookmarkEnd w:id="1965"/>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lastRenderedPageBreak/>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1966" w:name="_Toc151743211"/>
      <w:bookmarkStart w:id="1967" w:name="_Toc151743676"/>
      <w:bookmarkStart w:id="1968" w:name="_Toc157434676"/>
      <w:bookmarkStart w:id="1969" w:name="_Toc157436391"/>
      <w:bookmarkStart w:id="1970" w:name="_Toc157440231"/>
      <w:bookmarkStart w:id="1971" w:name="_Toc160649899"/>
      <w:bookmarkStart w:id="1972" w:name="_Toc164928181"/>
      <w:bookmarkStart w:id="1973" w:name="_Toc168550040"/>
      <w:r w:rsidRPr="00D3062E">
        <w:t>6.3.3.5.3.3</w:t>
      </w:r>
      <w:r w:rsidRPr="00D3062E">
        <w:tab/>
        <w:t>PATCH</w:t>
      </w:r>
      <w:bookmarkEnd w:id="1966"/>
      <w:bookmarkEnd w:id="1967"/>
      <w:bookmarkEnd w:id="1968"/>
      <w:bookmarkEnd w:id="1969"/>
      <w:bookmarkEnd w:id="1970"/>
      <w:bookmarkEnd w:id="1971"/>
      <w:bookmarkEnd w:id="1972"/>
      <w:bookmarkEnd w:id="1973"/>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lastRenderedPageBreak/>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1974" w:name="_Toc151743212"/>
      <w:bookmarkStart w:id="1975" w:name="_Toc151743677"/>
      <w:bookmarkStart w:id="1976" w:name="_Toc157434677"/>
      <w:bookmarkStart w:id="1977" w:name="_Toc157436392"/>
      <w:bookmarkStart w:id="1978" w:name="_Toc157440232"/>
      <w:bookmarkStart w:id="1979" w:name="_Toc160649900"/>
      <w:bookmarkStart w:id="1980" w:name="_Toc164928182"/>
      <w:bookmarkStart w:id="1981" w:name="_Toc168550041"/>
      <w:r w:rsidRPr="00D3062E">
        <w:t>6.3.3.5.3.4</w:t>
      </w:r>
      <w:r w:rsidRPr="00D3062E">
        <w:tab/>
        <w:t>DELETE</w:t>
      </w:r>
      <w:bookmarkEnd w:id="1974"/>
      <w:bookmarkEnd w:id="1975"/>
      <w:bookmarkEnd w:id="1976"/>
      <w:bookmarkEnd w:id="1977"/>
      <w:bookmarkEnd w:id="1978"/>
      <w:bookmarkEnd w:id="1979"/>
      <w:bookmarkEnd w:id="1980"/>
      <w:bookmarkEnd w:id="1981"/>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1982" w:name="_Toc151743213"/>
      <w:bookmarkStart w:id="1983" w:name="_Toc151743678"/>
      <w:bookmarkStart w:id="1984" w:name="_Toc157434678"/>
      <w:bookmarkStart w:id="1985" w:name="_Toc157436393"/>
      <w:bookmarkStart w:id="1986" w:name="_Toc157440233"/>
      <w:bookmarkStart w:id="1987" w:name="_Toc160649901"/>
      <w:bookmarkStart w:id="1988" w:name="_Toc164928183"/>
      <w:bookmarkStart w:id="1989" w:name="_Toc168550042"/>
      <w:r w:rsidRPr="00D3062E">
        <w:rPr>
          <w:noProof/>
          <w:lang w:eastAsia="zh-CN"/>
        </w:rPr>
        <w:t>6.3</w:t>
      </w:r>
      <w:r w:rsidRPr="00D3062E">
        <w:t>.3.5.4</w:t>
      </w:r>
      <w:r w:rsidRPr="00D3062E">
        <w:tab/>
        <w:t>Resource Custom Operations</w:t>
      </w:r>
      <w:bookmarkEnd w:id="1982"/>
      <w:bookmarkEnd w:id="1983"/>
      <w:bookmarkEnd w:id="1984"/>
      <w:bookmarkEnd w:id="1985"/>
      <w:bookmarkEnd w:id="1986"/>
      <w:bookmarkEnd w:id="1987"/>
      <w:bookmarkEnd w:id="1988"/>
      <w:bookmarkEnd w:id="1989"/>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1990" w:name="_Toc151743214"/>
      <w:bookmarkStart w:id="1991" w:name="_Toc151743679"/>
      <w:bookmarkStart w:id="1992" w:name="_Toc157434679"/>
      <w:bookmarkStart w:id="1993" w:name="_Toc157436394"/>
      <w:bookmarkStart w:id="1994" w:name="_Toc157440234"/>
      <w:bookmarkStart w:id="1995" w:name="_Toc160649902"/>
      <w:bookmarkStart w:id="1996" w:name="_Toc164928184"/>
      <w:bookmarkStart w:id="1997" w:name="_Toc168550043"/>
      <w:r w:rsidRPr="00D3062E">
        <w:rPr>
          <w:noProof/>
          <w:lang w:eastAsia="zh-CN"/>
        </w:rPr>
        <w:t>6.3</w:t>
      </w:r>
      <w:r w:rsidRPr="00D3062E">
        <w:t>.4</w:t>
      </w:r>
      <w:r w:rsidRPr="00D3062E">
        <w:tab/>
      </w:r>
      <w:bookmarkEnd w:id="1870"/>
      <w:r w:rsidRPr="00D3062E">
        <w:t>Custom Operations without associated resources</w:t>
      </w:r>
      <w:bookmarkEnd w:id="1871"/>
      <w:bookmarkEnd w:id="1872"/>
      <w:bookmarkEnd w:id="1873"/>
      <w:bookmarkEnd w:id="1874"/>
      <w:bookmarkEnd w:id="1875"/>
      <w:bookmarkEnd w:id="1876"/>
      <w:bookmarkEnd w:id="1990"/>
      <w:bookmarkEnd w:id="1991"/>
      <w:bookmarkEnd w:id="1992"/>
      <w:bookmarkEnd w:id="1993"/>
      <w:bookmarkEnd w:id="1994"/>
      <w:bookmarkEnd w:id="1995"/>
      <w:bookmarkEnd w:id="1996"/>
      <w:bookmarkEnd w:id="1997"/>
    </w:p>
    <w:p w14:paraId="11A306A9" w14:textId="77777777" w:rsidR="00BF1CFD" w:rsidRPr="00D3062E" w:rsidRDefault="00BF1CFD" w:rsidP="00BF1CFD">
      <w:bookmarkStart w:id="1998" w:name="_Toc96843432"/>
      <w:bookmarkStart w:id="1999" w:name="_Toc96844407"/>
      <w:bookmarkStart w:id="2000" w:name="_Toc100739980"/>
      <w:bookmarkStart w:id="2001" w:name="_Toc129252553"/>
      <w:bookmarkStart w:id="2002" w:name="_Toc144024258"/>
      <w:bookmarkStart w:id="2003"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2004" w:name="_Toc151743215"/>
      <w:bookmarkStart w:id="2005" w:name="_Toc151743680"/>
      <w:bookmarkStart w:id="2006" w:name="_Toc157434680"/>
      <w:bookmarkStart w:id="2007" w:name="_Toc157436395"/>
      <w:bookmarkStart w:id="2008" w:name="_Toc157440235"/>
      <w:bookmarkStart w:id="2009" w:name="_Toc160649903"/>
      <w:bookmarkStart w:id="2010" w:name="_Toc164928185"/>
      <w:bookmarkStart w:id="2011" w:name="_Toc168550044"/>
      <w:r w:rsidRPr="00D3062E">
        <w:rPr>
          <w:noProof/>
          <w:lang w:eastAsia="zh-CN"/>
        </w:rPr>
        <w:t>6.3</w:t>
      </w:r>
      <w:r w:rsidRPr="00D3062E">
        <w:t>.5</w:t>
      </w:r>
      <w:r w:rsidRPr="00D3062E">
        <w:tab/>
        <w:t>Notifications</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2ABBC05E" w14:textId="77777777" w:rsidR="00311EA5" w:rsidRPr="00D3062E" w:rsidRDefault="00311EA5" w:rsidP="00311EA5">
      <w:pPr>
        <w:pStyle w:val="41"/>
      </w:pPr>
      <w:bookmarkStart w:id="2012" w:name="_Toc144024163"/>
      <w:bookmarkStart w:id="2013" w:name="_Toc148176876"/>
      <w:bookmarkStart w:id="2014" w:name="_Toc148358926"/>
      <w:bookmarkStart w:id="2015" w:name="_Toc151743216"/>
      <w:bookmarkStart w:id="2016" w:name="_Toc151743681"/>
      <w:bookmarkStart w:id="2017" w:name="_Toc157434681"/>
      <w:bookmarkStart w:id="2018" w:name="_Toc157436396"/>
      <w:bookmarkStart w:id="2019" w:name="_Toc157440236"/>
      <w:bookmarkStart w:id="2020" w:name="_Toc160649904"/>
      <w:bookmarkStart w:id="2021" w:name="_Toc164928186"/>
      <w:bookmarkStart w:id="2022" w:name="_Toc168550045"/>
      <w:bookmarkStart w:id="2023" w:name="_Toc144024265"/>
      <w:bookmarkStart w:id="2024" w:name="_Toc144459697"/>
      <w:bookmarkStart w:id="2025" w:name="_Toc96843453"/>
      <w:bookmarkStart w:id="2026" w:name="_Toc96844428"/>
      <w:bookmarkStart w:id="2027" w:name="_Toc100740001"/>
      <w:bookmarkStart w:id="2028" w:name="_Toc129252574"/>
      <w:r w:rsidRPr="00D3062E">
        <w:rPr>
          <w:noProof/>
          <w:lang w:eastAsia="zh-CN"/>
        </w:rPr>
        <w:t>6.3</w:t>
      </w:r>
      <w:r w:rsidRPr="00D3062E">
        <w:t>.5.1</w:t>
      </w:r>
      <w:r w:rsidRPr="00D3062E">
        <w:tab/>
        <w:t>General</w:t>
      </w:r>
      <w:bookmarkEnd w:id="2012"/>
      <w:bookmarkEnd w:id="2013"/>
      <w:bookmarkEnd w:id="2014"/>
      <w:bookmarkEnd w:id="2015"/>
      <w:bookmarkEnd w:id="2016"/>
      <w:bookmarkEnd w:id="2017"/>
      <w:bookmarkEnd w:id="2018"/>
      <w:bookmarkEnd w:id="2019"/>
      <w:bookmarkEnd w:id="2020"/>
      <w:bookmarkEnd w:id="2021"/>
      <w:bookmarkEnd w:id="2022"/>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lastRenderedPageBreak/>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2029" w:name="_Toc151743217"/>
      <w:bookmarkStart w:id="2030" w:name="_Toc151743682"/>
      <w:bookmarkStart w:id="2031" w:name="_Toc157434682"/>
      <w:bookmarkStart w:id="2032" w:name="_Toc157436397"/>
      <w:bookmarkStart w:id="2033" w:name="_Toc157440237"/>
      <w:bookmarkStart w:id="2034" w:name="_Toc160649905"/>
      <w:bookmarkStart w:id="2035" w:name="_Toc164928187"/>
      <w:bookmarkStart w:id="2036" w:name="_Toc168550046"/>
      <w:r w:rsidRPr="00D3062E">
        <w:rPr>
          <w:noProof/>
          <w:lang w:eastAsia="zh-CN"/>
        </w:rPr>
        <w:t>6.3</w:t>
      </w:r>
      <w:r w:rsidRPr="00D3062E">
        <w:t>.5.2</w:t>
      </w:r>
      <w:r w:rsidRPr="00D3062E">
        <w:tab/>
        <w:t>Policy Usage Notification</w:t>
      </w:r>
      <w:bookmarkEnd w:id="2029"/>
      <w:bookmarkEnd w:id="2030"/>
      <w:bookmarkEnd w:id="2031"/>
      <w:bookmarkEnd w:id="2032"/>
      <w:bookmarkEnd w:id="2033"/>
      <w:bookmarkEnd w:id="2034"/>
      <w:bookmarkEnd w:id="2035"/>
      <w:bookmarkEnd w:id="2036"/>
    </w:p>
    <w:p w14:paraId="19B1B248" w14:textId="2C55B7A5" w:rsidR="00BF1CFD" w:rsidRPr="00D3062E" w:rsidRDefault="00BF1CFD" w:rsidP="00BF1CFD">
      <w:pPr>
        <w:pStyle w:val="51"/>
        <w:rPr>
          <w:noProof/>
        </w:rPr>
      </w:pPr>
      <w:bookmarkStart w:id="2037" w:name="_Toc151743218"/>
      <w:bookmarkStart w:id="2038" w:name="_Toc151743683"/>
      <w:bookmarkStart w:id="2039" w:name="_Toc157434683"/>
      <w:bookmarkStart w:id="2040" w:name="_Toc157436398"/>
      <w:bookmarkStart w:id="2041" w:name="_Toc157440238"/>
      <w:bookmarkStart w:id="2042" w:name="_Toc160649906"/>
      <w:bookmarkStart w:id="2043" w:name="_Toc164928188"/>
      <w:bookmarkStart w:id="2044" w:name="_Toc168550047"/>
      <w:r w:rsidRPr="00D3062E">
        <w:rPr>
          <w:noProof/>
          <w:lang w:eastAsia="zh-CN"/>
        </w:rPr>
        <w:t>6.3</w:t>
      </w:r>
      <w:r w:rsidRPr="00D3062E">
        <w:t>.5.2</w:t>
      </w:r>
      <w:r w:rsidRPr="00D3062E">
        <w:rPr>
          <w:noProof/>
        </w:rPr>
        <w:t>.1</w:t>
      </w:r>
      <w:r w:rsidRPr="00D3062E">
        <w:rPr>
          <w:noProof/>
        </w:rPr>
        <w:tab/>
        <w:t>Description</w:t>
      </w:r>
      <w:bookmarkEnd w:id="2037"/>
      <w:bookmarkEnd w:id="2038"/>
      <w:bookmarkEnd w:id="2039"/>
      <w:bookmarkEnd w:id="2040"/>
      <w:bookmarkEnd w:id="2041"/>
      <w:bookmarkEnd w:id="2042"/>
      <w:bookmarkEnd w:id="2043"/>
      <w:bookmarkEnd w:id="2044"/>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2045" w:name="_Toc151743219"/>
      <w:bookmarkStart w:id="2046" w:name="_Toc151743684"/>
      <w:bookmarkStart w:id="2047" w:name="_Toc157434684"/>
      <w:bookmarkStart w:id="2048" w:name="_Toc157436399"/>
      <w:bookmarkStart w:id="2049" w:name="_Toc157440239"/>
      <w:bookmarkStart w:id="2050" w:name="_Toc160649907"/>
      <w:bookmarkStart w:id="2051" w:name="_Toc164928189"/>
      <w:bookmarkStart w:id="2052" w:name="_Toc168550048"/>
      <w:r w:rsidRPr="00D3062E">
        <w:rPr>
          <w:noProof/>
          <w:lang w:eastAsia="zh-CN"/>
        </w:rPr>
        <w:t>6.3</w:t>
      </w:r>
      <w:r w:rsidRPr="00D3062E">
        <w:t>.5.2</w:t>
      </w:r>
      <w:r w:rsidRPr="00D3062E">
        <w:rPr>
          <w:noProof/>
        </w:rPr>
        <w:t>.2</w:t>
      </w:r>
      <w:r w:rsidRPr="00D3062E">
        <w:rPr>
          <w:noProof/>
        </w:rPr>
        <w:tab/>
        <w:t>Target URI</w:t>
      </w:r>
      <w:bookmarkEnd w:id="2045"/>
      <w:bookmarkEnd w:id="2046"/>
      <w:bookmarkEnd w:id="2047"/>
      <w:bookmarkEnd w:id="2048"/>
      <w:bookmarkEnd w:id="2049"/>
      <w:bookmarkEnd w:id="2050"/>
      <w:bookmarkEnd w:id="2051"/>
      <w:bookmarkEnd w:id="2052"/>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2053" w:name="_Toc151743220"/>
      <w:bookmarkStart w:id="2054" w:name="_Toc151743685"/>
      <w:bookmarkStart w:id="2055" w:name="_Toc157434685"/>
      <w:bookmarkStart w:id="2056" w:name="_Toc157436400"/>
      <w:bookmarkStart w:id="2057" w:name="_Toc157440240"/>
      <w:bookmarkStart w:id="2058" w:name="_Toc160649908"/>
      <w:bookmarkStart w:id="2059" w:name="_Toc164928190"/>
      <w:bookmarkStart w:id="2060" w:name="_Toc168550049"/>
      <w:r w:rsidRPr="00D3062E">
        <w:rPr>
          <w:noProof/>
          <w:lang w:eastAsia="zh-CN"/>
        </w:rPr>
        <w:t>6.3</w:t>
      </w:r>
      <w:r w:rsidRPr="00D3062E">
        <w:t>.5.2</w:t>
      </w:r>
      <w:r w:rsidRPr="00D3062E">
        <w:rPr>
          <w:noProof/>
        </w:rPr>
        <w:t>.3</w:t>
      </w:r>
      <w:r w:rsidRPr="00D3062E">
        <w:rPr>
          <w:noProof/>
        </w:rPr>
        <w:tab/>
        <w:t>Standard Methods</w:t>
      </w:r>
      <w:bookmarkEnd w:id="2053"/>
      <w:bookmarkEnd w:id="2054"/>
      <w:bookmarkEnd w:id="2055"/>
      <w:bookmarkEnd w:id="2056"/>
      <w:bookmarkEnd w:id="2057"/>
      <w:bookmarkEnd w:id="2058"/>
      <w:bookmarkEnd w:id="2059"/>
      <w:bookmarkEnd w:id="2060"/>
    </w:p>
    <w:p w14:paraId="662967C8" w14:textId="77777777" w:rsidR="00311EA5" w:rsidRPr="00D3062E" w:rsidRDefault="00311EA5" w:rsidP="00311EA5">
      <w:pPr>
        <w:pStyle w:val="H6"/>
        <w:rPr>
          <w:noProof/>
        </w:rPr>
      </w:pPr>
      <w:bookmarkStart w:id="2061" w:name="_Toc157434686"/>
      <w:bookmarkStart w:id="2062" w:name="_Toc157436401"/>
      <w:bookmarkStart w:id="2063" w:name="_Toc157440241"/>
      <w:bookmarkStart w:id="2064" w:name="_Toc151743221"/>
      <w:bookmarkStart w:id="2065"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lastRenderedPageBreak/>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2066" w:name="_Toc160649909"/>
      <w:bookmarkStart w:id="2067" w:name="_Toc164928191"/>
      <w:bookmarkStart w:id="2068" w:name="_Toc168550050"/>
      <w:r w:rsidRPr="00D3062E">
        <w:rPr>
          <w:noProof/>
          <w:lang w:eastAsia="zh-CN"/>
        </w:rPr>
        <w:t>6.3</w:t>
      </w:r>
      <w:r w:rsidRPr="00D3062E">
        <w:t>.5.3</w:t>
      </w:r>
      <w:r w:rsidRPr="00D3062E">
        <w:tab/>
        <w:t>Policy Harmonization Notification</w:t>
      </w:r>
      <w:bookmarkEnd w:id="2061"/>
      <w:bookmarkEnd w:id="2062"/>
      <w:bookmarkEnd w:id="2063"/>
      <w:bookmarkEnd w:id="2066"/>
      <w:bookmarkEnd w:id="2067"/>
      <w:bookmarkEnd w:id="2068"/>
    </w:p>
    <w:p w14:paraId="4E81CDC6" w14:textId="77777777" w:rsidR="00311EA5" w:rsidRPr="00D3062E" w:rsidRDefault="00311EA5" w:rsidP="00311EA5">
      <w:pPr>
        <w:pStyle w:val="51"/>
        <w:rPr>
          <w:noProof/>
        </w:rPr>
      </w:pPr>
      <w:bookmarkStart w:id="2069" w:name="_Toc157434687"/>
      <w:bookmarkStart w:id="2070" w:name="_Toc157436402"/>
      <w:bookmarkStart w:id="2071" w:name="_Toc157440242"/>
      <w:bookmarkStart w:id="2072" w:name="_Toc160649910"/>
      <w:bookmarkStart w:id="2073" w:name="_Toc164928192"/>
      <w:bookmarkStart w:id="2074" w:name="_Toc168550051"/>
      <w:bookmarkStart w:id="2075" w:name="_Toc157434688"/>
      <w:bookmarkStart w:id="2076" w:name="_Toc157436403"/>
      <w:bookmarkStart w:id="2077" w:name="_Toc157440243"/>
      <w:r w:rsidRPr="00D3062E">
        <w:rPr>
          <w:noProof/>
          <w:lang w:eastAsia="zh-CN"/>
        </w:rPr>
        <w:t>6.3</w:t>
      </w:r>
      <w:r w:rsidRPr="00D3062E">
        <w:t>.5.3</w:t>
      </w:r>
      <w:r w:rsidRPr="00D3062E">
        <w:rPr>
          <w:noProof/>
        </w:rPr>
        <w:t>.1</w:t>
      </w:r>
      <w:r w:rsidRPr="00D3062E">
        <w:rPr>
          <w:noProof/>
        </w:rPr>
        <w:tab/>
        <w:t>Description</w:t>
      </w:r>
      <w:bookmarkEnd w:id="2069"/>
      <w:bookmarkEnd w:id="2070"/>
      <w:bookmarkEnd w:id="2071"/>
      <w:bookmarkEnd w:id="2072"/>
      <w:bookmarkEnd w:id="2073"/>
      <w:bookmarkEnd w:id="2074"/>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2078" w:name="_Toc160649911"/>
      <w:bookmarkStart w:id="2079" w:name="_Toc164928193"/>
      <w:bookmarkStart w:id="2080" w:name="_Toc168550052"/>
      <w:r w:rsidRPr="00D3062E">
        <w:rPr>
          <w:noProof/>
          <w:lang w:eastAsia="zh-CN"/>
        </w:rPr>
        <w:t>6.3</w:t>
      </w:r>
      <w:r w:rsidRPr="00D3062E">
        <w:t>.5.3</w:t>
      </w:r>
      <w:r w:rsidRPr="00D3062E">
        <w:rPr>
          <w:noProof/>
        </w:rPr>
        <w:t>.2</w:t>
      </w:r>
      <w:r w:rsidRPr="00D3062E">
        <w:rPr>
          <w:noProof/>
        </w:rPr>
        <w:tab/>
        <w:t>Target URI</w:t>
      </w:r>
      <w:bookmarkEnd w:id="2075"/>
      <w:bookmarkEnd w:id="2076"/>
      <w:bookmarkEnd w:id="2077"/>
      <w:bookmarkEnd w:id="2078"/>
      <w:bookmarkEnd w:id="2079"/>
      <w:bookmarkEnd w:id="2080"/>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2081" w:name="_Toc157434689"/>
      <w:bookmarkStart w:id="2082" w:name="_Toc157436404"/>
      <w:bookmarkStart w:id="2083" w:name="_Toc157440244"/>
      <w:bookmarkStart w:id="2084" w:name="_Toc160649912"/>
      <w:bookmarkStart w:id="2085" w:name="_Toc164928194"/>
      <w:bookmarkStart w:id="2086" w:name="_Toc168550053"/>
      <w:r w:rsidRPr="00D3062E">
        <w:rPr>
          <w:noProof/>
          <w:lang w:eastAsia="zh-CN"/>
        </w:rPr>
        <w:lastRenderedPageBreak/>
        <w:t>6.3</w:t>
      </w:r>
      <w:r w:rsidRPr="00D3062E">
        <w:t>.5.3</w:t>
      </w:r>
      <w:r w:rsidRPr="00D3062E">
        <w:rPr>
          <w:noProof/>
        </w:rPr>
        <w:t>.3</w:t>
      </w:r>
      <w:r w:rsidRPr="00D3062E">
        <w:rPr>
          <w:noProof/>
        </w:rPr>
        <w:tab/>
        <w:t>Standard Methods</w:t>
      </w:r>
      <w:bookmarkEnd w:id="2081"/>
      <w:bookmarkEnd w:id="2082"/>
      <w:bookmarkEnd w:id="2083"/>
      <w:bookmarkEnd w:id="2084"/>
      <w:bookmarkEnd w:id="2085"/>
      <w:bookmarkEnd w:id="2086"/>
    </w:p>
    <w:p w14:paraId="50478BA7" w14:textId="77777777" w:rsidR="00311EA5" w:rsidRPr="00D3062E" w:rsidRDefault="00311EA5" w:rsidP="00311EA5">
      <w:pPr>
        <w:pStyle w:val="H6"/>
        <w:rPr>
          <w:noProof/>
        </w:rPr>
      </w:pPr>
      <w:bookmarkStart w:id="2087" w:name="_Toc157434690"/>
      <w:bookmarkStart w:id="2088" w:name="_Toc157436405"/>
      <w:bookmarkStart w:id="2089"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2090" w:name="_Toc160649913"/>
      <w:bookmarkStart w:id="2091" w:name="_Toc164928195"/>
      <w:bookmarkStart w:id="2092" w:name="_Toc168550054"/>
      <w:r w:rsidRPr="00D3062E">
        <w:rPr>
          <w:noProof/>
          <w:lang w:eastAsia="zh-CN"/>
        </w:rPr>
        <w:lastRenderedPageBreak/>
        <w:t>6.3</w:t>
      </w:r>
      <w:r w:rsidRPr="00D3062E">
        <w:t>.6</w:t>
      </w:r>
      <w:r w:rsidRPr="00D3062E">
        <w:tab/>
        <w:t>Data Model</w:t>
      </w:r>
      <w:bookmarkEnd w:id="2023"/>
      <w:bookmarkEnd w:id="2024"/>
      <w:bookmarkEnd w:id="2064"/>
      <w:bookmarkEnd w:id="2065"/>
      <w:bookmarkEnd w:id="2087"/>
      <w:bookmarkEnd w:id="2088"/>
      <w:bookmarkEnd w:id="2089"/>
      <w:bookmarkEnd w:id="2090"/>
      <w:bookmarkEnd w:id="2091"/>
      <w:bookmarkEnd w:id="2092"/>
    </w:p>
    <w:p w14:paraId="3A737CD9" w14:textId="77777777" w:rsidR="00311EA5" w:rsidRPr="00D3062E" w:rsidRDefault="00311EA5" w:rsidP="00311EA5">
      <w:pPr>
        <w:pStyle w:val="41"/>
      </w:pPr>
      <w:bookmarkStart w:id="2093" w:name="_Toc96843440"/>
      <w:bookmarkStart w:id="2094" w:name="_Toc96844415"/>
      <w:bookmarkStart w:id="2095" w:name="_Toc100739988"/>
      <w:bookmarkStart w:id="2096" w:name="_Toc129252561"/>
      <w:bookmarkStart w:id="2097" w:name="_Toc144024266"/>
      <w:bookmarkStart w:id="2098" w:name="_Toc144459698"/>
      <w:bookmarkStart w:id="2099" w:name="_Toc151743222"/>
      <w:bookmarkStart w:id="2100" w:name="_Toc151743687"/>
      <w:bookmarkStart w:id="2101" w:name="_Toc157434691"/>
      <w:bookmarkStart w:id="2102" w:name="_Toc157436406"/>
      <w:bookmarkStart w:id="2103" w:name="_Toc157440246"/>
      <w:bookmarkStart w:id="2104" w:name="_Toc160649914"/>
      <w:bookmarkStart w:id="2105" w:name="_Toc164928196"/>
      <w:bookmarkStart w:id="2106" w:name="_Toc168550055"/>
      <w:r w:rsidRPr="00D3062E">
        <w:rPr>
          <w:noProof/>
          <w:lang w:eastAsia="zh-CN"/>
        </w:rPr>
        <w:t>6.3</w:t>
      </w:r>
      <w:r w:rsidRPr="00D3062E">
        <w:t>.6.1</w:t>
      </w:r>
      <w:r w:rsidRPr="00D3062E">
        <w:tab/>
        <w:t>General</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2107" w:name="_Hlk150010960"/>
            <w:r w:rsidRPr="00D3062E">
              <w:t>Represents policy usage reporting data.</w:t>
            </w:r>
            <w:bookmarkEnd w:id="2107"/>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lastRenderedPageBreak/>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2108" w:name="_Toc96843441"/>
      <w:bookmarkStart w:id="2109" w:name="_Toc96844416"/>
      <w:bookmarkStart w:id="2110" w:name="_Toc100739989"/>
      <w:bookmarkStart w:id="2111" w:name="_Toc129252562"/>
      <w:bookmarkStart w:id="2112" w:name="_Toc144024267"/>
      <w:bookmarkStart w:id="2113" w:name="_Toc144459699"/>
      <w:bookmarkStart w:id="2114" w:name="_Toc151743223"/>
      <w:bookmarkStart w:id="2115" w:name="_Toc151743688"/>
      <w:bookmarkStart w:id="2116" w:name="_Toc157434692"/>
      <w:bookmarkStart w:id="2117" w:name="_Toc157436407"/>
      <w:bookmarkStart w:id="2118" w:name="_Toc157440247"/>
      <w:bookmarkStart w:id="2119" w:name="_Toc160649915"/>
      <w:bookmarkStart w:id="2120" w:name="_Toc164928197"/>
      <w:bookmarkStart w:id="2121" w:name="_Toc168550056"/>
      <w:r w:rsidRPr="00D3062E">
        <w:rPr>
          <w:noProof/>
          <w:lang w:eastAsia="zh-CN"/>
        </w:rPr>
        <w:t>6.3</w:t>
      </w:r>
      <w:r w:rsidRPr="00D3062E">
        <w:rPr>
          <w:lang w:val="en-US"/>
        </w:rPr>
        <w:t>.6.2</w:t>
      </w:r>
      <w:r w:rsidRPr="00D3062E">
        <w:rPr>
          <w:lang w:val="en-US"/>
        </w:rPr>
        <w:tab/>
        <w:t>Structured data types</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4DA4FBBE" w14:textId="716D336B" w:rsidR="00BF1CFD" w:rsidRPr="00D3062E" w:rsidRDefault="00BF1CFD" w:rsidP="00BF1CFD">
      <w:pPr>
        <w:pStyle w:val="51"/>
      </w:pPr>
      <w:bookmarkStart w:id="2122" w:name="_Toc96843442"/>
      <w:bookmarkStart w:id="2123" w:name="_Toc96844417"/>
      <w:bookmarkStart w:id="2124" w:name="_Toc100739990"/>
      <w:bookmarkStart w:id="2125" w:name="_Toc129252563"/>
      <w:bookmarkStart w:id="2126" w:name="_Toc144024268"/>
      <w:bookmarkStart w:id="2127" w:name="_Toc144459700"/>
      <w:bookmarkStart w:id="2128" w:name="_Toc151743224"/>
      <w:bookmarkStart w:id="2129" w:name="_Toc151743689"/>
      <w:bookmarkStart w:id="2130" w:name="_Toc157434693"/>
      <w:bookmarkStart w:id="2131" w:name="_Toc157436408"/>
      <w:bookmarkStart w:id="2132" w:name="_Toc157440248"/>
      <w:bookmarkStart w:id="2133" w:name="_Toc160649916"/>
      <w:bookmarkStart w:id="2134" w:name="_Toc164928198"/>
      <w:bookmarkStart w:id="2135" w:name="_Toc168550057"/>
      <w:r w:rsidRPr="00D3062E">
        <w:rPr>
          <w:noProof/>
          <w:lang w:eastAsia="zh-CN"/>
        </w:rPr>
        <w:t>6.3</w:t>
      </w:r>
      <w:r w:rsidRPr="00D3062E">
        <w:t>.6.2.1</w:t>
      </w:r>
      <w:r w:rsidRPr="00D3062E">
        <w:tab/>
        <w:t>Introduction</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2136" w:name="_Toc157434694"/>
      <w:bookmarkStart w:id="2137" w:name="_Toc151743225"/>
      <w:bookmarkStart w:id="2138" w:name="_Toc151743690"/>
      <w:bookmarkStart w:id="2139" w:name="_Toc157436409"/>
      <w:bookmarkStart w:id="2140" w:name="_Toc157440249"/>
      <w:bookmarkStart w:id="2141" w:name="_Toc160649917"/>
      <w:bookmarkStart w:id="2142" w:name="_Toc164928199"/>
      <w:bookmarkStart w:id="2143" w:name="_Toc168550058"/>
      <w:bookmarkStart w:id="2144" w:name="_Toc151743226"/>
      <w:bookmarkStart w:id="2145" w:name="_Toc151743691"/>
      <w:bookmarkStart w:id="2146" w:name="_Toc157434695"/>
      <w:bookmarkStart w:id="2147" w:name="_Toc157436410"/>
      <w:bookmarkStart w:id="2148" w:name="_Toc157440250"/>
      <w:bookmarkStart w:id="2149" w:name="_Toc96843444"/>
      <w:bookmarkStart w:id="2150" w:name="_Toc96844419"/>
      <w:bookmarkStart w:id="2151" w:name="_Toc100739992"/>
      <w:bookmarkStart w:id="2152" w:name="_Toc129252565"/>
      <w:bookmarkStart w:id="2153" w:name="_Toc144024270"/>
      <w:bookmarkStart w:id="2154" w:name="_Toc144459702"/>
      <w:r w:rsidRPr="00D3062E">
        <w:rPr>
          <w:noProof/>
          <w:lang w:eastAsia="zh-CN"/>
        </w:rPr>
        <w:lastRenderedPageBreak/>
        <w:t>6.3</w:t>
      </w:r>
      <w:r w:rsidRPr="00D3062E">
        <w:t>.6.2.2</w:t>
      </w:r>
      <w:r w:rsidRPr="00D3062E">
        <w:tab/>
        <w:t>Type: Policy</w:t>
      </w:r>
      <w:bookmarkEnd w:id="2136"/>
      <w:bookmarkEnd w:id="2137"/>
      <w:bookmarkEnd w:id="2138"/>
      <w:bookmarkEnd w:id="2139"/>
      <w:bookmarkEnd w:id="2140"/>
      <w:bookmarkEnd w:id="2141"/>
      <w:bookmarkEnd w:id="2142"/>
      <w:bookmarkEnd w:id="2143"/>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lastRenderedPageBreak/>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2155" w:name="_Toc160649918"/>
      <w:bookmarkStart w:id="2156" w:name="_Toc164928200"/>
      <w:bookmarkStart w:id="2157" w:name="_Toc168550059"/>
      <w:r w:rsidRPr="00D3062E">
        <w:rPr>
          <w:noProof/>
          <w:lang w:eastAsia="zh-CN"/>
        </w:rPr>
        <w:t>6.3</w:t>
      </w:r>
      <w:r w:rsidRPr="00D3062E">
        <w:t>.6.2.3</w:t>
      </w:r>
      <w:r w:rsidRPr="00D3062E">
        <w:tab/>
        <w:t>Type: PolicyPatch</w:t>
      </w:r>
      <w:bookmarkEnd w:id="2144"/>
      <w:bookmarkEnd w:id="2145"/>
      <w:bookmarkEnd w:id="2146"/>
      <w:bookmarkEnd w:id="2147"/>
      <w:bookmarkEnd w:id="2148"/>
      <w:bookmarkEnd w:id="2155"/>
      <w:bookmarkEnd w:id="2156"/>
      <w:bookmarkEnd w:id="2157"/>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2158" w:name="_Toc160649919"/>
      <w:bookmarkStart w:id="2159" w:name="_Toc164928201"/>
      <w:bookmarkStart w:id="2160" w:name="_Toc168550060"/>
      <w:bookmarkStart w:id="2161" w:name="_Toc151743228"/>
      <w:bookmarkStart w:id="2162" w:name="_Toc151743693"/>
      <w:bookmarkStart w:id="2163" w:name="_Toc157434697"/>
      <w:bookmarkStart w:id="2164" w:name="_Toc157436412"/>
      <w:bookmarkStart w:id="2165" w:name="_Toc157440252"/>
      <w:bookmarkStart w:id="2166" w:name="_Toc96843447"/>
      <w:bookmarkStart w:id="2167" w:name="_Toc96844422"/>
      <w:bookmarkStart w:id="2168" w:name="_Toc100739995"/>
      <w:bookmarkStart w:id="2169" w:name="_Toc129252568"/>
      <w:bookmarkStart w:id="2170" w:name="_Toc144024278"/>
      <w:bookmarkStart w:id="2171" w:name="_Toc144459710"/>
      <w:bookmarkEnd w:id="2149"/>
      <w:bookmarkEnd w:id="2150"/>
      <w:bookmarkEnd w:id="2151"/>
      <w:bookmarkEnd w:id="2152"/>
      <w:bookmarkEnd w:id="2153"/>
      <w:bookmarkEnd w:id="2154"/>
      <w:r w:rsidRPr="00D3062E">
        <w:rPr>
          <w:noProof/>
          <w:lang w:eastAsia="zh-CN"/>
        </w:rPr>
        <w:lastRenderedPageBreak/>
        <w:t>6.3</w:t>
      </w:r>
      <w:r w:rsidRPr="00D3062E">
        <w:t>.6.2.4</w:t>
      </w:r>
      <w:r w:rsidRPr="00D3062E">
        <w:tab/>
        <w:t>Type: PolicyData</w:t>
      </w:r>
      <w:bookmarkEnd w:id="2158"/>
      <w:bookmarkEnd w:id="2159"/>
      <w:bookmarkEnd w:id="2160"/>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7777777" w:rsidR="00311EA5" w:rsidRPr="00D3062E" w:rsidRDefault="00311EA5" w:rsidP="003C3912">
            <w:pPr>
              <w:pStyle w:val="TAC"/>
            </w:pP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2172" w:name="_Toc160649920"/>
      <w:bookmarkStart w:id="2173" w:name="_Toc164928202"/>
      <w:bookmarkStart w:id="2174" w:name="_Toc168550061"/>
      <w:bookmarkStart w:id="2175" w:name="_Toc151743229"/>
      <w:bookmarkStart w:id="2176" w:name="_Toc151743694"/>
      <w:bookmarkStart w:id="2177" w:name="_Toc157434698"/>
      <w:bookmarkStart w:id="2178" w:name="_Toc157436413"/>
      <w:bookmarkStart w:id="2179" w:name="_Toc157440253"/>
      <w:bookmarkEnd w:id="2161"/>
      <w:bookmarkEnd w:id="2162"/>
      <w:bookmarkEnd w:id="2163"/>
      <w:bookmarkEnd w:id="2164"/>
      <w:bookmarkEnd w:id="2165"/>
      <w:r w:rsidRPr="00D3062E">
        <w:rPr>
          <w:noProof/>
          <w:lang w:eastAsia="zh-CN"/>
        </w:rPr>
        <w:t>6.3</w:t>
      </w:r>
      <w:r w:rsidRPr="00D3062E">
        <w:t>.6.2.5</w:t>
      </w:r>
      <w:r w:rsidRPr="00D3062E">
        <w:tab/>
        <w:t>Type: PolUsageSubsc</w:t>
      </w:r>
      <w:bookmarkEnd w:id="2172"/>
      <w:bookmarkEnd w:id="2173"/>
      <w:bookmarkEnd w:id="2174"/>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2180" w:name="_Hlk149565478"/>
            <w:r w:rsidRPr="00D3062E">
              <w:rPr>
                <w:rFonts w:cs="Arial"/>
                <w:szCs w:val="18"/>
              </w:rPr>
              <w:t xml:space="preserve">the </w:t>
            </w:r>
            <w:r w:rsidRPr="00D3062E">
              <w:rPr>
                <w:lang w:val="en-US"/>
              </w:rPr>
              <w:t>Policy Usage</w:t>
            </w:r>
            <w:r w:rsidRPr="00D3062E">
              <w:rPr>
                <w:rFonts w:cs="Arial"/>
                <w:szCs w:val="18"/>
              </w:rPr>
              <w:t xml:space="preserve"> </w:t>
            </w:r>
            <w:bookmarkEnd w:id="2180"/>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2181" w:name="_Toc160649921"/>
      <w:bookmarkStart w:id="2182" w:name="_Toc164928203"/>
      <w:bookmarkStart w:id="2183" w:name="_Toc168550062"/>
      <w:r w:rsidRPr="00D3062E">
        <w:rPr>
          <w:noProof/>
          <w:lang w:eastAsia="zh-CN"/>
        </w:rPr>
        <w:t>6.3</w:t>
      </w:r>
      <w:r w:rsidRPr="00D3062E">
        <w:t>.6.2.6</w:t>
      </w:r>
      <w:r w:rsidRPr="00D3062E">
        <w:tab/>
        <w:t>Type: PolUsageSubscPatch</w:t>
      </w:r>
      <w:bookmarkEnd w:id="2175"/>
      <w:bookmarkEnd w:id="2176"/>
      <w:bookmarkEnd w:id="2177"/>
      <w:bookmarkEnd w:id="2178"/>
      <w:bookmarkEnd w:id="2179"/>
      <w:bookmarkEnd w:id="2181"/>
      <w:bookmarkEnd w:id="2182"/>
      <w:bookmarkEnd w:id="2183"/>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2184" w:name="_Toc151743230"/>
      <w:bookmarkStart w:id="2185" w:name="_Toc151743695"/>
      <w:bookmarkStart w:id="2186" w:name="_Toc157434699"/>
      <w:bookmarkStart w:id="2187" w:name="_Toc157436414"/>
      <w:bookmarkStart w:id="2188" w:name="_Toc157440254"/>
      <w:bookmarkStart w:id="2189" w:name="_Toc160649922"/>
      <w:bookmarkStart w:id="2190" w:name="_Toc164928204"/>
      <w:bookmarkStart w:id="2191" w:name="_Toc168550063"/>
      <w:r w:rsidRPr="00D3062E">
        <w:rPr>
          <w:noProof/>
          <w:lang w:eastAsia="zh-CN"/>
        </w:rPr>
        <w:lastRenderedPageBreak/>
        <w:t>6.3</w:t>
      </w:r>
      <w:r w:rsidRPr="00D3062E">
        <w:t>.6.2.7</w:t>
      </w:r>
      <w:r w:rsidRPr="00D3062E">
        <w:tab/>
        <w:t>Type: ReqPolRep</w:t>
      </w:r>
      <w:bookmarkEnd w:id="2184"/>
      <w:bookmarkEnd w:id="2185"/>
      <w:bookmarkEnd w:id="2186"/>
      <w:bookmarkEnd w:id="2187"/>
      <w:bookmarkEnd w:id="2188"/>
      <w:bookmarkEnd w:id="2189"/>
      <w:bookmarkEnd w:id="2190"/>
      <w:bookmarkEnd w:id="2191"/>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2192" w:name="_Toc151743231"/>
      <w:bookmarkStart w:id="2193" w:name="_Toc151743696"/>
      <w:bookmarkStart w:id="2194" w:name="_Toc157434700"/>
      <w:bookmarkStart w:id="2195" w:name="_Toc157436415"/>
      <w:bookmarkStart w:id="2196" w:name="_Toc157440255"/>
      <w:bookmarkStart w:id="2197" w:name="_Toc160649923"/>
      <w:bookmarkStart w:id="2198" w:name="_Toc164928205"/>
      <w:bookmarkStart w:id="2199" w:name="_Toc168550064"/>
      <w:r w:rsidRPr="00D3062E">
        <w:rPr>
          <w:noProof/>
          <w:lang w:eastAsia="zh-CN"/>
        </w:rPr>
        <w:t>6.3</w:t>
      </w:r>
      <w:r w:rsidRPr="00D3062E">
        <w:t>.6.2.8</w:t>
      </w:r>
      <w:r w:rsidRPr="00D3062E">
        <w:tab/>
        <w:t xml:space="preserve">Type: </w:t>
      </w:r>
      <w:bookmarkStart w:id="2200" w:name="_Hlk149565294"/>
      <w:r w:rsidRPr="00D3062E">
        <w:t>PolUsageNotif</w:t>
      </w:r>
      <w:bookmarkEnd w:id="2192"/>
      <w:bookmarkEnd w:id="2193"/>
      <w:bookmarkEnd w:id="2194"/>
      <w:bookmarkEnd w:id="2195"/>
      <w:bookmarkEnd w:id="2196"/>
      <w:bookmarkEnd w:id="2197"/>
      <w:bookmarkEnd w:id="2198"/>
      <w:bookmarkEnd w:id="2199"/>
      <w:bookmarkEnd w:id="2200"/>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2201" w:name="_Toc151743232"/>
      <w:bookmarkStart w:id="2202" w:name="_Toc151743697"/>
      <w:bookmarkStart w:id="2203" w:name="_Toc157434701"/>
      <w:bookmarkStart w:id="2204" w:name="_Toc157436416"/>
      <w:bookmarkStart w:id="2205" w:name="_Toc157440256"/>
      <w:bookmarkStart w:id="2206" w:name="_Toc160649924"/>
      <w:bookmarkStart w:id="2207" w:name="_Toc164928206"/>
      <w:bookmarkStart w:id="2208" w:name="_Toc168550065"/>
      <w:r w:rsidRPr="00D3062E">
        <w:rPr>
          <w:noProof/>
          <w:lang w:eastAsia="zh-CN"/>
        </w:rPr>
        <w:t>6.3</w:t>
      </w:r>
      <w:r w:rsidRPr="00D3062E">
        <w:t>.6.2.9</w:t>
      </w:r>
      <w:r w:rsidRPr="00D3062E">
        <w:tab/>
        <w:t>Type: PolRepData</w:t>
      </w:r>
      <w:bookmarkEnd w:id="2201"/>
      <w:bookmarkEnd w:id="2202"/>
      <w:bookmarkEnd w:id="2203"/>
      <w:bookmarkEnd w:id="2204"/>
      <w:bookmarkEnd w:id="2205"/>
      <w:bookmarkEnd w:id="2206"/>
      <w:bookmarkEnd w:id="2207"/>
      <w:bookmarkEnd w:id="2208"/>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2209" w:name="_Hlk150011030"/>
            <w:r w:rsidRPr="00D3062E">
              <w:t>count</w:t>
            </w:r>
            <w:bookmarkEnd w:id="2209"/>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2210" w:name="_Hlk150011074"/>
            <w:r w:rsidRPr="00D3062E">
              <w:t>timeSpent</w:t>
            </w:r>
            <w:bookmarkEnd w:id="2210"/>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2211" w:name="_Hlk150011098"/>
            <w:r w:rsidRPr="00D3062E">
              <w:t>preEmptCount</w:t>
            </w:r>
            <w:bookmarkEnd w:id="2211"/>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2212" w:name="_Hlk150011103"/>
            <w:r w:rsidRPr="00D3062E">
              <w:t>preEmptPolId</w:t>
            </w:r>
            <w:bookmarkEnd w:id="2212"/>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2213" w:name="_Toc157434702"/>
      <w:bookmarkStart w:id="2214" w:name="_Toc157436417"/>
      <w:bookmarkStart w:id="2215" w:name="_Toc157440257"/>
      <w:bookmarkStart w:id="2216" w:name="_Toc160649925"/>
      <w:bookmarkStart w:id="2217" w:name="_Toc164928207"/>
      <w:bookmarkStart w:id="2218" w:name="_Toc168550066"/>
      <w:bookmarkStart w:id="2219" w:name="_Toc157434703"/>
      <w:bookmarkStart w:id="2220" w:name="_Toc157436418"/>
      <w:bookmarkStart w:id="2221" w:name="_Toc157440258"/>
      <w:bookmarkStart w:id="2222" w:name="_Toc151743233"/>
      <w:bookmarkStart w:id="2223" w:name="_Toc151743698"/>
      <w:r w:rsidRPr="00D3062E">
        <w:rPr>
          <w:noProof/>
          <w:lang w:eastAsia="zh-CN"/>
        </w:rPr>
        <w:lastRenderedPageBreak/>
        <w:t>6.3</w:t>
      </w:r>
      <w:r w:rsidRPr="00D3062E">
        <w:t>.6.2.10</w:t>
      </w:r>
      <w:r w:rsidRPr="00D3062E">
        <w:tab/>
        <w:t>Type: PolDeleteReq</w:t>
      </w:r>
      <w:bookmarkEnd w:id="2213"/>
      <w:bookmarkEnd w:id="2214"/>
      <w:bookmarkEnd w:id="2215"/>
      <w:bookmarkEnd w:id="2216"/>
      <w:bookmarkEnd w:id="2217"/>
      <w:bookmarkEnd w:id="2218"/>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311EA5" w:rsidRPr="00D3062E" w14:paraId="40B2F130" w14:textId="77777777" w:rsidTr="003C3912">
        <w:trPr>
          <w:jc w:val="center"/>
        </w:trPr>
        <w:tc>
          <w:tcPr>
            <w:tcW w:w="1555" w:type="dxa"/>
            <w:vAlign w:val="center"/>
          </w:tcPr>
          <w:p w14:paraId="38F3DF47" w14:textId="77777777" w:rsidR="00311EA5" w:rsidRPr="00D3062E" w:rsidRDefault="00311EA5" w:rsidP="003C3912">
            <w:pPr>
              <w:pStyle w:val="TAL"/>
              <w:rPr>
                <w:lang w:eastAsia="zh-CN"/>
              </w:rPr>
            </w:pPr>
            <w:r w:rsidRPr="00D3062E">
              <w:t>defPolicyIds</w:t>
            </w:r>
          </w:p>
        </w:tc>
        <w:tc>
          <w:tcPr>
            <w:tcW w:w="1417" w:type="dxa"/>
            <w:vAlign w:val="center"/>
          </w:tcPr>
          <w:p w14:paraId="7EC98B91" w14:textId="77777777" w:rsidR="00311EA5" w:rsidRPr="00D3062E" w:rsidRDefault="00311EA5" w:rsidP="003C3912">
            <w:pPr>
              <w:pStyle w:val="TAL"/>
            </w:pPr>
            <w:r w:rsidRPr="00D3062E">
              <w:t>map(string)</w:t>
            </w:r>
          </w:p>
        </w:tc>
        <w:tc>
          <w:tcPr>
            <w:tcW w:w="425" w:type="dxa"/>
            <w:vAlign w:val="center"/>
          </w:tcPr>
          <w:p w14:paraId="14FC45A5" w14:textId="77777777" w:rsidR="00311EA5" w:rsidRPr="00D3062E" w:rsidRDefault="00311EA5" w:rsidP="003C3912">
            <w:pPr>
              <w:pStyle w:val="TAC"/>
              <w:rPr>
                <w:lang w:eastAsia="zh-CN"/>
              </w:rPr>
            </w:pPr>
            <w:r w:rsidRPr="00D3062E">
              <w:t>C</w:t>
            </w:r>
          </w:p>
        </w:tc>
        <w:tc>
          <w:tcPr>
            <w:tcW w:w="1134" w:type="dxa"/>
            <w:vAlign w:val="center"/>
          </w:tcPr>
          <w:p w14:paraId="2D088A1C" w14:textId="77777777" w:rsidR="00311EA5" w:rsidRPr="00D3062E" w:rsidRDefault="00311EA5" w:rsidP="003C3912">
            <w:pPr>
              <w:pStyle w:val="TAC"/>
              <w:rPr>
                <w:lang w:eastAsia="zh-CN"/>
              </w:rPr>
            </w:pPr>
            <w:r w:rsidRPr="00D3062E">
              <w:t>1..N</w:t>
            </w:r>
          </w:p>
        </w:tc>
        <w:tc>
          <w:tcPr>
            <w:tcW w:w="3686" w:type="dxa"/>
            <w:vAlign w:val="center"/>
          </w:tcPr>
          <w:p w14:paraId="3BA70C5E" w14:textId="254D9BAD" w:rsidR="00311EA5" w:rsidRPr="00D3062E" w:rsidRDefault="00311EA5" w:rsidP="003C3912">
            <w:pPr>
              <w:pStyle w:val="TAL"/>
              <w:rPr>
                <w:rFonts w:cs="Arial"/>
                <w:szCs w:val="18"/>
              </w:rPr>
            </w:pPr>
            <w:r w:rsidRPr="00D3062E">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129254D5" w14:textId="77777777" w:rsidR="00311EA5" w:rsidRPr="00D3062E" w:rsidRDefault="00311EA5" w:rsidP="003C3912">
            <w:pPr>
              <w:pStyle w:val="TAL"/>
              <w:rPr>
                <w:rFonts w:cs="Arial"/>
                <w:szCs w:val="18"/>
              </w:rPr>
            </w:pPr>
          </w:p>
          <w:p w14:paraId="12CD2B53" w14:textId="77777777" w:rsidR="00311EA5" w:rsidRPr="00D3062E" w:rsidRDefault="00311EA5" w:rsidP="003C3912">
            <w:pPr>
              <w:pStyle w:val="TAL"/>
              <w:rPr>
                <w:rFonts w:cs="Arial"/>
                <w:szCs w:val="18"/>
              </w:rPr>
            </w:pPr>
            <w:r w:rsidRPr="00D3062E">
              <w:rPr>
                <w:rFonts w:cs="Arial"/>
                <w:szCs w:val="18"/>
              </w:rPr>
              <w:t>This attribute shall be present only when at least one of the deleted policies provided within the "policyIds" is the current default Policy for a policy type.</w:t>
            </w:r>
          </w:p>
          <w:p w14:paraId="6403CE9D" w14:textId="77777777" w:rsidR="00311EA5" w:rsidRPr="00D3062E" w:rsidRDefault="00311EA5" w:rsidP="003C3912">
            <w:pPr>
              <w:pStyle w:val="TAL"/>
              <w:rPr>
                <w:rFonts w:cs="Arial"/>
                <w:szCs w:val="18"/>
              </w:rPr>
            </w:pPr>
          </w:p>
          <w:p w14:paraId="011A5779" w14:textId="26257EB1" w:rsidR="00311EA5" w:rsidRPr="00D3062E" w:rsidRDefault="00311EA5" w:rsidP="003C3912">
            <w:pPr>
              <w:pStyle w:val="TAL"/>
              <w:rPr>
                <w:rFonts w:cs="Arial"/>
                <w:szCs w:val="18"/>
              </w:rPr>
            </w:pPr>
            <w:r w:rsidRPr="00D3062E">
              <w:rPr>
                <w:rFonts w:cs="Arial"/>
                <w:szCs w:val="18"/>
              </w:rPr>
              <w:t xml:space="preserve">The key of the map shall be the policy type (encoded using the </w:t>
            </w:r>
            <w:r w:rsidRPr="00D3062E">
              <w:t>PolicyType enumeration data type defined in clause </w:t>
            </w:r>
            <w:r w:rsidRPr="00D3062E">
              <w:rPr>
                <w:noProof/>
                <w:lang w:eastAsia="zh-CN"/>
              </w:rPr>
              <w:t>6.3</w:t>
            </w:r>
            <w:r w:rsidRPr="00D3062E">
              <w:t xml:space="preserve">.6.3.3) </w:t>
            </w:r>
            <w:r w:rsidRPr="00D3062E">
              <w:rPr>
                <w:rFonts w:cs="Arial"/>
                <w:szCs w:val="18"/>
              </w:rPr>
              <w:t>for which the provided new default policy identified by the corresponding map value is related.</w:t>
            </w:r>
            <w:r w:rsidRPr="00D3062E">
              <w:t>.</w:t>
            </w:r>
          </w:p>
        </w:tc>
        <w:tc>
          <w:tcPr>
            <w:tcW w:w="1307" w:type="dxa"/>
            <w:vAlign w:val="center"/>
          </w:tcPr>
          <w:p w14:paraId="6A9A68CA" w14:textId="77777777" w:rsidR="00311EA5" w:rsidRPr="00D3062E" w:rsidRDefault="00311EA5" w:rsidP="003C3912">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2224" w:name="_Toc160649926"/>
      <w:bookmarkStart w:id="2225" w:name="_Toc164928208"/>
      <w:bookmarkStart w:id="2226" w:name="_Toc168550067"/>
      <w:bookmarkStart w:id="2227" w:name="_Toc157434704"/>
      <w:bookmarkStart w:id="2228" w:name="_Toc157436419"/>
      <w:bookmarkStart w:id="2229" w:name="_Toc157440259"/>
      <w:bookmarkEnd w:id="2219"/>
      <w:bookmarkEnd w:id="2220"/>
      <w:bookmarkEnd w:id="2221"/>
      <w:r w:rsidRPr="00D3062E">
        <w:rPr>
          <w:noProof/>
          <w:lang w:eastAsia="zh-CN"/>
        </w:rPr>
        <w:t>6.3</w:t>
      </w:r>
      <w:r w:rsidRPr="00D3062E">
        <w:t>.6.2.11</w:t>
      </w:r>
      <w:r w:rsidRPr="00D3062E">
        <w:tab/>
        <w:t>Type: PolDeleteResp</w:t>
      </w:r>
      <w:bookmarkEnd w:id="2224"/>
      <w:bookmarkEnd w:id="2225"/>
      <w:bookmarkEnd w:id="2226"/>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2230" w:name="_Toc160649927"/>
      <w:bookmarkStart w:id="2231" w:name="_Toc164928209"/>
      <w:bookmarkStart w:id="2232" w:name="_Toc168550068"/>
      <w:r w:rsidRPr="00D3062E">
        <w:rPr>
          <w:noProof/>
          <w:lang w:eastAsia="zh-CN"/>
        </w:rPr>
        <w:t>6.3</w:t>
      </w:r>
      <w:r w:rsidRPr="00D3062E">
        <w:t>.6.2.12</w:t>
      </w:r>
      <w:r w:rsidRPr="00D3062E">
        <w:tab/>
        <w:t>Type: DefaultPolInfo</w:t>
      </w:r>
      <w:bookmarkEnd w:id="2227"/>
      <w:bookmarkEnd w:id="2228"/>
      <w:bookmarkEnd w:id="2229"/>
      <w:bookmarkEnd w:id="2230"/>
      <w:bookmarkEnd w:id="2231"/>
      <w:bookmarkEnd w:id="2232"/>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2233" w:name="_Toc157434705"/>
      <w:bookmarkStart w:id="2234" w:name="_Toc157436420"/>
      <w:bookmarkStart w:id="2235" w:name="_Toc157440260"/>
      <w:bookmarkStart w:id="2236" w:name="_Toc160649928"/>
      <w:bookmarkStart w:id="2237" w:name="_Toc164928210"/>
      <w:bookmarkStart w:id="2238" w:name="_Toc168550069"/>
      <w:r w:rsidRPr="00D3062E">
        <w:rPr>
          <w:noProof/>
          <w:lang w:eastAsia="zh-CN"/>
        </w:rPr>
        <w:lastRenderedPageBreak/>
        <w:t>6.3</w:t>
      </w:r>
      <w:r w:rsidRPr="00D3062E">
        <w:t>.6.2.13</w:t>
      </w:r>
      <w:r w:rsidRPr="00D3062E">
        <w:tab/>
        <w:t>Type: HarmonizationNotif</w:t>
      </w:r>
      <w:bookmarkEnd w:id="2233"/>
      <w:bookmarkEnd w:id="2234"/>
      <w:bookmarkEnd w:id="2235"/>
      <w:bookmarkEnd w:id="2236"/>
      <w:bookmarkEnd w:id="2237"/>
      <w:bookmarkEnd w:id="2238"/>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2239" w:name="_Toc157434706"/>
      <w:bookmarkStart w:id="2240" w:name="_Toc157436421"/>
      <w:bookmarkStart w:id="2241" w:name="_Toc157440261"/>
      <w:bookmarkStart w:id="2242" w:name="_Toc160649929"/>
      <w:bookmarkStart w:id="2243" w:name="_Toc164928211"/>
      <w:bookmarkStart w:id="2244" w:name="_Toc168550070"/>
      <w:r w:rsidRPr="00D3062E">
        <w:rPr>
          <w:noProof/>
          <w:lang w:eastAsia="zh-CN"/>
        </w:rPr>
        <w:t>6.3</w:t>
      </w:r>
      <w:r w:rsidRPr="00D3062E">
        <w:t>.6.2.14</w:t>
      </w:r>
      <w:r w:rsidRPr="00D3062E">
        <w:tab/>
        <w:t>Type: HarmonizationResp</w:t>
      </w:r>
      <w:bookmarkEnd w:id="2239"/>
      <w:bookmarkEnd w:id="2240"/>
      <w:bookmarkEnd w:id="2241"/>
      <w:bookmarkEnd w:id="2242"/>
      <w:bookmarkEnd w:id="2243"/>
      <w:bookmarkEnd w:id="2244"/>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2245" w:name="_Toc157434707"/>
      <w:bookmarkStart w:id="2246" w:name="_Toc157436422"/>
      <w:bookmarkStart w:id="2247" w:name="_Toc157440262"/>
      <w:bookmarkStart w:id="2248" w:name="_Toc160649930"/>
      <w:bookmarkStart w:id="2249" w:name="_Toc164928212"/>
      <w:bookmarkStart w:id="2250" w:name="_Toc168550071"/>
      <w:r w:rsidRPr="00D3062E">
        <w:rPr>
          <w:noProof/>
          <w:lang w:eastAsia="zh-CN"/>
        </w:rPr>
        <w:t>6.3</w:t>
      </w:r>
      <w:r w:rsidRPr="00D3062E">
        <w:t>.6.2.15</w:t>
      </w:r>
      <w:r w:rsidRPr="00D3062E">
        <w:tab/>
        <w:t>Type: NetSliceId</w:t>
      </w:r>
      <w:bookmarkEnd w:id="2245"/>
      <w:bookmarkEnd w:id="2246"/>
      <w:bookmarkEnd w:id="2247"/>
      <w:bookmarkEnd w:id="2248"/>
      <w:bookmarkEnd w:id="2249"/>
      <w:bookmarkEnd w:id="2250"/>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2251" w:name="_Toc160649931"/>
      <w:bookmarkStart w:id="2252" w:name="_Toc164928213"/>
      <w:bookmarkStart w:id="2253" w:name="_Toc168550072"/>
      <w:bookmarkStart w:id="2254" w:name="_Toc157434708"/>
      <w:bookmarkStart w:id="2255" w:name="_Toc157436423"/>
      <w:bookmarkStart w:id="2256" w:name="_Toc157440263"/>
      <w:r w:rsidRPr="00D3062E">
        <w:rPr>
          <w:noProof/>
          <w:lang w:eastAsia="zh-CN"/>
        </w:rPr>
        <w:lastRenderedPageBreak/>
        <w:t>6.3</w:t>
      </w:r>
      <w:r w:rsidRPr="00D3062E">
        <w:t>.6.2.16</w:t>
      </w:r>
      <w:r w:rsidRPr="00D3062E">
        <w:tab/>
        <w:t>Type: PolicyTriggers</w:t>
      </w:r>
      <w:bookmarkEnd w:id="2251"/>
      <w:bookmarkEnd w:id="2252"/>
      <w:bookmarkEnd w:id="2253"/>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lastRenderedPageBreak/>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lastRenderedPageBreak/>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2257" w:name="_Toc160649932"/>
      <w:bookmarkStart w:id="2258" w:name="_Toc164928214"/>
      <w:bookmarkStart w:id="2259" w:name="_Toc168550073"/>
      <w:r w:rsidRPr="00D3062E">
        <w:rPr>
          <w:noProof/>
          <w:lang w:eastAsia="zh-CN"/>
        </w:rPr>
        <w:lastRenderedPageBreak/>
        <w:t>6.3</w:t>
      </w:r>
      <w:r w:rsidRPr="00D3062E">
        <w:t>.6.2.17</w:t>
      </w:r>
      <w:r w:rsidRPr="00D3062E">
        <w:tab/>
        <w:t>Type: PolicyActions</w:t>
      </w:r>
      <w:bookmarkEnd w:id="2257"/>
      <w:bookmarkEnd w:id="2258"/>
      <w:bookmarkEnd w:id="2259"/>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2260" w:name="_Toc160649933"/>
      <w:bookmarkStart w:id="2261" w:name="_Toc164928215"/>
      <w:bookmarkStart w:id="2262" w:name="_Toc168550074"/>
      <w:r w:rsidRPr="00D3062E">
        <w:rPr>
          <w:noProof/>
          <w:lang w:eastAsia="zh-CN"/>
        </w:rPr>
        <w:lastRenderedPageBreak/>
        <w:t>6.3</w:t>
      </w:r>
      <w:r w:rsidRPr="00D3062E">
        <w:t>.6.2.18</w:t>
      </w:r>
      <w:r w:rsidRPr="00D3062E">
        <w:tab/>
        <w:t>Type: TimePeriodInfo</w:t>
      </w:r>
      <w:bookmarkEnd w:id="2260"/>
      <w:bookmarkEnd w:id="2261"/>
      <w:bookmarkEnd w:id="2262"/>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61923337" w14:textId="77777777" w:rsidR="00311EA5" w:rsidRPr="00D3062E" w:rsidRDefault="00311EA5" w:rsidP="003C3912">
            <w:pPr>
              <w:pStyle w:val="TAN"/>
            </w:pPr>
            <w:r w:rsidRPr="00D3062E">
              <w:t>NOTE 1:</w:t>
            </w:r>
            <w:r w:rsidRPr="00D3062E">
              <w:tab/>
              <w:t>At least one of these attributes shall be present.</w:t>
            </w:r>
          </w:p>
          <w:p w14:paraId="40C39F58" w14:textId="77777777" w:rsidR="00311EA5" w:rsidRPr="00D3062E" w:rsidRDefault="00311EA5" w:rsidP="003C3912">
            <w:pPr>
              <w:pStyle w:val="TAN"/>
            </w:pPr>
            <w:r w:rsidRPr="00D3062E">
              <w:t>NOTE 2:</w:t>
            </w:r>
            <w:r w:rsidRPr="00D3062E">
              <w:tab/>
              <w:t>When the "daysOfWeek" attribute is present, then if the "startTime" attribute is absent, this means that applicable start time is the start of the day, and/or if the "endTime" attribute is absent, this means that the applicable end time is the end of the day, for each applicable day.</w:t>
            </w:r>
          </w:p>
          <w:p w14:paraId="2BC4CF0F" w14:textId="77777777" w:rsidR="00311EA5" w:rsidRPr="00D3062E" w:rsidRDefault="00311EA5" w:rsidP="003C3912">
            <w:pPr>
              <w:pStyle w:val="TAN"/>
            </w:pPr>
            <w:r w:rsidRPr="00D3062E">
              <w:t>NOTE 3:</w:t>
            </w:r>
            <w:r w:rsidRPr="00D3062E">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2263" w:name="_Toc160649934"/>
      <w:bookmarkStart w:id="2264" w:name="_Toc164928216"/>
      <w:bookmarkStart w:id="2265" w:name="_Toc168550075"/>
      <w:r w:rsidRPr="00D3062E">
        <w:rPr>
          <w:noProof/>
          <w:lang w:eastAsia="zh-CN"/>
        </w:rPr>
        <w:t>6.3</w:t>
      </w:r>
      <w:r w:rsidRPr="00D3062E">
        <w:rPr>
          <w:lang w:val="en-US"/>
        </w:rPr>
        <w:t>.6.3</w:t>
      </w:r>
      <w:r w:rsidRPr="00D3062E">
        <w:rPr>
          <w:lang w:val="en-US"/>
        </w:rPr>
        <w:tab/>
        <w:t>Simple data types and enumerations</w:t>
      </w:r>
      <w:bookmarkEnd w:id="2166"/>
      <w:bookmarkEnd w:id="2167"/>
      <w:bookmarkEnd w:id="2168"/>
      <w:bookmarkEnd w:id="2169"/>
      <w:bookmarkEnd w:id="2170"/>
      <w:bookmarkEnd w:id="2171"/>
      <w:bookmarkEnd w:id="2222"/>
      <w:bookmarkEnd w:id="2223"/>
      <w:bookmarkEnd w:id="2254"/>
      <w:bookmarkEnd w:id="2255"/>
      <w:bookmarkEnd w:id="2256"/>
      <w:bookmarkEnd w:id="2263"/>
      <w:bookmarkEnd w:id="2264"/>
      <w:bookmarkEnd w:id="2265"/>
    </w:p>
    <w:p w14:paraId="506624E7" w14:textId="09CD52B1" w:rsidR="00BF1CFD" w:rsidRPr="00D3062E" w:rsidRDefault="00BF1CFD" w:rsidP="00BF1CFD">
      <w:pPr>
        <w:pStyle w:val="51"/>
      </w:pPr>
      <w:bookmarkStart w:id="2266" w:name="_Toc96843448"/>
      <w:bookmarkStart w:id="2267" w:name="_Toc96844423"/>
      <w:bookmarkStart w:id="2268" w:name="_Toc100739996"/>
      <w:bookmarkStart w:id="2269" w:name="_Toc129252569"/>
      <w:bookmarkStart w:id="2270" w:name="_Toc144024279"/>
      <w:bookmarkStart w:id="2271" w:name="_Toc144459711"/>
      <w:bookmarkStart w:id="2272" w:name="_Toc151743234"/>
      <w:bookmarkStart w:id="2273" w:name="_Toc151743699"/>
      <w:bookmarkStart w:id="2274" w:name="_Toc157434709"/>
      <w:bookmarkStart w:id="2275" w:name="_Toc157436424"/>
      <w:bookmarkStart w:id="2276" w:name="_Toc157440264"/>
      <w:bookmarkStart w:id="2277" w:name="_Toc160649935"/>
      <w:bookmarkStart w:id="2278" w:name="_Toc164928217"/>
      <w:bookmarkStart w:id="2279" w:name="_Toc168550076"/>
      <w:r w:rsidRPr="00D3062E">
        <w:rPr>
          <w:noProof/>
          <w:lang w:eastAsia="zh-CN"/>
        </w:rPr>
        <w:t>6.3</w:t>
      </w:r>
      <w:r w:rsidRPr="00D3062E">
        <w:t>.6.3.1</w:t>
      </w:r>
      <w:r w:rsidRPr="00D3062E">
        <w:tab/>
        <w:t>Introduction</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2280" w:name="_Toc96843449"/>
      <w:bookmarkStart w:id="2281" w:name="_Toc96844424"/>
      <w:bookmarkStart w:id="2282" w:name="_Toc100739997"/>
      <w:bookmarkStart w:id="2283" w:name="_Toc129252570"/>
      <w:bookmarkStart w:id="2284" w:name="_Toc144024280"/>
      <w:bookmarkStart w:id="2285" w:name="_Toc144459712"/>
      <w:bookmarkStart w:id="2286" w:name="_Toc151743235"/>
      <w:bookmarkStart w:id="2287" w:name="_Toc151743700"/>
      <w:bookmarkStart w:id="2288" w:name="_Toc157434710"/>
      <w:bookmarkStart w:id="2289" w:name="_Toc157436425"/>
      <w:bookmarkStart w:id="2290" w:name="_Toc157440265"/>
      <w:bookmarkStart w:id="2291" w:name="_Toc160649936"/>
      <w:bookmarkStart w:id="2292" w:name="_Toc164928218"/>
      <w:bookmarkStart w:id="2293" w:name="_Toc168550077"/>
      <w:r w:rsidRPr="00D3062E">
        <w:rPr>
          <w:noProof/>
          <w:lang w:eastAsia="zh-CN"/>
        </w:rPr>
        <w:t>6.3</w:t>
      </w:r>
      <w:r w:rsidRPr="00D3062E">
        <w:t>.6.3.2</w:t>
      </w:r>
      <w:r w:rsidRPr="00D3062E">
        <w:tab/>
        <w:t>Simple data types</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2294" w:name="_Toc157434711"/>
      <w:bookmarkStart w:id="2295" w:name="_Toc157436426"/>
      <w:bookmarkStart w:id="2296" w:name="_Toc157440266"/>
      <w:bookmarkStart w:id="2297" w:name="_Toc160649937"/>
      <w:bookmarkStart w:id="2298" w:name="_Toc164928219"/>
      <w:bookmarkStart w:id="2299" w:name="_Toc168550078"/>
      <w:bookmarkStart w:id="2300" w:name="_Toc96843450"/>
      <w:bookmarkStart w:id="2301" w:name="_Toc96844425"/>
      <w:bookmarkStart w:id="2302" w:name="_Toc100739998"/>
      <w:bookmarkStart w:id="2303" w:name="_Toc129252571"/>
      <w:bookmarkStart w:id="2304" w:name="_Toc144024283"/>
      <w:bookmarkStart w:id="2305" w:name="_Toc144459715"/>
      <w:bookmarkStart w:id="2306" w:name="_Toc151743236"/>
      <w:bookmarkStart w:id="2307" w:name="_Toc151743701"/>
      <w:bookmarkStart w:id="2308" w:name="_Toc157434712"/>
      <w:bookmarkStart w:id="2309" w:name="_Toc157436427"/>
      <w:bookmarkStart w:id="2310" w:name="_Toc157440267"/>
      <w:r w:rsidRPr="00D3062E">
        <w:rPr>
          <w:noProof/>
          <w:lang w:eastAsia="zh-CN"/>
        </w:rPr>
        <w:t>6.3</w:t>
      </w:r>
      <w:r w:rsidRPr="00D3062E">
        <w:t>.6.3.3</w:t>
      </w:r>
      <w:r w:rsidRPr="00D3062E">
        <w:tab/>
        <w:t>Enumeration: PolicyType</w:t>
      </w:r>
      <w:bookmarkEnd w:id="2294"/>
      <w:bookmarkEnd w:id="2295"/>
      <w:bookmarkEnd w:id="2296"/>
      <w:bookmarkEnd w:id="2297"/>
      <w:bookmarkEnd w:id="2298"/>
      <w:bookmarkEnd w:id="2299"/>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lastRenderedPageBreak/>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2311" w:name="_Toc160649938"/>
      <w:bookmarkStart w:id="2312" w:name="_Toc164928220"/>
      <w:bookmarkStart w:id="2313" w:name="_Toc168550079"/>
      <w:r w:rsidRPr="00D3062E">
        <w:rPr>
          <w:noProof/>
          <w:lang w:eastAsia="zh-CN"/>
        </w:rPr>
        <w:t>6.3</w:t>
      </w:r>
      <w:r w:rsidRPr="00D3062E">
        <w:t>.6.3.4</w:t>
      </w:r>
      <w:r w:rsidRPr="00D3062E">
        <w:tab/>
        <w:t>Enumeration: QoSAction</w:t>
      </w:r>
      <w:bookmarkEnd w:id="2311"/>
      <w:bookmarkEnd w:id="2312"/>
      <w:bookmarkEnd w:id="2313"/>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2314" w:name="_Toc160649939"/>
      <w:bookmarkStart w:id="2315" w:name="_Toc164928221"/>
      <w:bookmarkStart w:id="2316" w:name="_Toc168550080"/>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300"/>
      <w:bookmarkEnd w:id="2301"/>
      <w:bookmarkEnd w:id="2302"/>
      <w:bookmarkEnd w:id="2303"/>
      <w:bookmarkEnd w:id="2304"/>
      <w:bookmarkEnd w:id="2305"/>
      <w:bookmarkEnd w:id="2306"/>
      <w:bookmarkEnd w:id="2307"/>
      <w:bookmarkEnd w:id="2308"/>
      <w:bookmarkEnd w:id="2309"/>
      <w:bookmarkEnd w:id="2310"/>
      <w:bookmarkEnd w:id="2314"/>
      <w:bookmarkEnd w:id="2315"/>
      <w:bookmarkEnd w:id="2316"/>
    </w:p>
    <w:p w14:paraId="1C4A0CBC" w14:textId="77777777" w:rsidR="00BF1CFD" w:rsidRPr="00D3062E" w:rsidRDefault="00BF1CFD" w:rsidP="00BF1CFD">
      <w:bookmarkStart w:id="2317" w:name="_Toc96843451"/>
      <w:bookmarkStart w:id="2318" w:name="_Toc96844426"/>
      <w:bookmarkStart w:id="2319" w:name="_Toc100739999"/>
      <w:bookmarkStart w:id="2320" w:name="_Toc129252572"/>
      <w:bookmarkStart w:id="2321" w:name="_Toc144024284"/>
      <w:bookmarkStart w:id="2322"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2323" w:name="_Toc151743237"/>
      <w:bookmarkStart w:id="2324" w:name="_Toc151743702"/>
      <w:bookmarkStart w:id="2325" w:name="_Toc157434713"/>
      <w:bookmarkStart w:id="2326" w:name="_Toc157436428"/>
      <w:bookmarkStart w:id="2327" w:name="_Toc157440268"/>
      <w:bookmarkStart w:id="2328" w:name="_Toc160649940"/>
      <w:bookmarkStart w:id="2329" w:name="_Toc164928222"/>
      <w:bookmarkStart w:id="2330" w:name="_Toc168550081"/>
      <w:r w:rsidRPr="00D3062E">
        <w:rPr>
          <w:noProof/>
          <w:lang w:eastAsia="zh-CN"/>
        </w:rPr>
        <w:t>6.3</w:t>
      </w:r>
      <w:r w:rsidRPr="00D3062E">
        <w:t>.6.5</w:t>
      </w:r>
      <w:r w:rsidRPr="00D3062E">
        <w:tab/>
        <w:t>Binary data</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63613B75" w14:textId="111E6446" w:rsidR="00BF1CFD" w:rsidRPr="00D3062E" w:rsidRDefault="00BF1CFD" w:rsidP="00BF1CFD">
      <w:pPr>
        <w:pStyle w:val="51"/>
      </w:pPr>
      <w:bookmarkStart w:id="2331" w:name="_Toc96843452"/>
      <w:bookmarkStart w:id="2332" w:name="_Toc96844427"/>
      <w:bookmarkStart w:id="2333" w:name="_Toc100740000"/>
      <w:bookmarkStart w:id="2334" w:name="_Toc129252573"/>
      <w:bookmarkStart w:id="2335" w:name="_Toc144024285"/>
      <w:bookmarkStart w:id="2336" w:name="_Toc144459717"/>
      <w:bookmarkStart w:id="2337" w:name="_Toc151743238"/>
      <w:bookmarkStart w:id="2338" w:name="_Toc151743703"/>
      <w:bookmarkStart w:id="2339" w:name="_Toc157434714"/>
      <w:bookmarkStart w:id="2340" w:name="_Toc157436429"/>
      <w:bookmarkStart w:id="2341" w:name="_Toc157440269"/>
      <w:bookmarkStart w:id="2342" w:name="_Toc160649941"/>
      <w:bookmarkStart w:id="2343" w:name="_Toc164928223"/>
      <w:bookmarkStart w:id="2344" w:name="_Toc168550082"/>
      <w:r w:rsidRPr="00D3062E">
        <w:rPr>
          <w:noProof/>
          <w:lang w:eastAsia="zh-CN"/>
        </w:rPr>
        <w:t>6.3</w:t>
      </w:r>
      <w:r w:rsidRPr="00D3062E">
        <w:t>.6.5.1</w:t>
      </w:r>
      <w:r w:rsidRPr="00D3062E">
        <w:tab/>
        <w:t>Binary Data Types</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2345" w:name="_Toc144024286"/>
      <w:bookmarkStart w:id="2346" w:name="_Toc144459718"/>
      <w:bookmarkStart w:id="2347" w:name="_Toc151743239"/>
      <w:bookmarkStart w:id="2348" w:name="_Toc151743704"/>
      <w:bookmarkStart w:id="2349" w:name="_Toc157434715"/>
      <w:bookmarkStart w:id="2350" w:name="_Toc157436430"/>
      <w:bookmarkStart w:id="2351" w:name="_Toc157440270"/>
      <w:bookmarkStart w:id="2352" w:name="_Toc160649942"/>
      <w:bookmarkStart w:id="2353" w:name="_Toc164928224"/>
      <w:bookmarkStart w:id="2354" w:name="_Toc168550083"/>
      <w:r w:rsidRPr="00D3062E">
        <w:rPr>
          <w:noProof/>
          <w:lang w:eastAsia="zh-CN"/>
        </w:rPr>
        <w:t>6.3</w:t>
      </w:r>
      <w:r w:rsidRPr="00D3062E">
        <w:t>.7</w:t>
      </w:r>
      <w:r w:rsidRPr="00D3062E">
        <w:tab/>
        <w:t>Error Handling</w:t>
      </w:r>
      <w:bookmarkEnd w:id="2025"/>
      <w:bookmarkEnd w:id="2026"/>
      <w:bookmarkEnd w:id="2027"/>
      <w:bookmarkEnd w:id="2028"/>
      <w:bookmarkEnd w:id="2345"/>
      <w:bookmarkEnd w:id="2346"/>
      <w:bookmarkEnd w:id="2347"/>
      <w:bookmarkEnd w:id="2348"/>
      <w:bookmarkEnd w:id="2349"/>
      <w:bookmarkEnd w:id="2350"/>
      <w:bookmarkEnd w:id="2351"/>
      <w:bookmarkEnd w:id="2352"/>
      <w:bookmarkEnd w:id="2353"/>
      <w:bookmarkEnd w:id="2354"/>
    </w:p>
    <w:p w14:paraId="132C5840" w14:textId="3B2766E7" w:rsidR="00BF1CFD" w:rsidRPr="00D3062E" w:rsidRDefault="00BF1CFD" w:rsidP="00BF1CFD">
      <w:pPr>
        <w:pStyle w:val="41"/>
      </w:pPr>
      <w:bookmarkStart w:id="2355" w:name="_Toc96843454"/>
      <w:bookmarkStart w:id="2356" w:name="_Toc96844429"/>
      <w:bookmarkStart w:id="2357" w:name="_Toc100740002"/>
      <w:bookmarkStart w:id="2358" w:name="_Toc129252575"/>
      <w:bookmarkStart w:id="2359" w:name="_Toc144024287"/>
      <w:bookmarkStart w:id="2360" w:name="_Toc144459719"/>
      <w:bookmarkStart w:id="2361" w:name="_Toc151743240"/>
      <w:bookmarkStart w:id="2362" w:name="_Toc151743705"/>
      <w:bookmarkStart w:id="2363" w:name="_Toc157434716"/>
      <w:bookmarkStart w:id="2364" w:name="_Toc157436431"/>
      <w:bookmarkStart w:id="2365" w:name="_Toc157440271"/>
      <w:bookmarkStart w:id="2366" w:name="_Toc160649943"/>
      <w:bookmarkStart w:id="2367" w:name="_Toc164928225"/>
      <w:bookmarkStart w:id="2368" w:name="_Toc168550084"/>
      <w:r w:rsidRPr="00D3062E">
        <w:rPr>
          <w:noProof/>
          <w:lang w:eastAsia="zh-CN"/>
        </w:rPr>
        <w:t>6.3</w:t>
      </w:r>
      <w:r w:rsidRPr="00D3062E">
        <w:t>.7.1</w:t>
      </w:r>
      <w:r w:rsidRPr="00D3062E">
        <w:tab/>
        <w:t>General</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2369" w:name="_Toc96843455"/>
      <w:bookmarkStart w:id="2370" w:name="_Toc96844430"/>
      <w:bookmarkStart w:id="2371" w:name="_Toc100740003"/>
      <w:bookmarkStart w:id="2372" w:name="_Toc129252576"/>
      <w:bookmarkStart w:id="2373" w:name="_Toc144024288"/>
      <w:bookmarkStart w:id="2374" w:name="_Toc144459720"/>
      <w:bookmarkStart w:id="2375" w:name="_Toc151743241"/>
      <w:bookmarkStart w:id="2376" w:name="_Toc151743706"/>
      <w:bookmarkStart w:id="2377" w:name="_Toc157434717"/>
      <w:bookmarkStart w:id="2378" w:name="_Toc157436432"/>
      <w:bookmarkStart w:id="2379" w:name="_Toc157440272"/>
      <w:bookmarkStart w:id="2380" w:name="_Toc160649944"/>
      <w:bookmarkStart w:id="2381" w:name="_Toc164928226"/>
      <w:bookmarkStart w:id="2382" w:name="_Toc168550085"/>
      <w:r w:rsidRPr="00D3062E">
        <w:rPr>
          <w:noProof/>
          <w:lang w:eastAsia="zh-CN"/>
        </w:rPr>
        <w:t>6.3</w:t>
      </w:r>
      <w:r w:rsidRPr="00D3062E">
        <w:t>.7.2</w:t>
      </w:r>
      <w:r w:rsidRPr="00D3062E">
        <w:tab/>
        <w:t>Protocol Errors</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2383" w:name="_Toc96843456"/>
      <w:bookmarkStart w:id="2384" w:name="_Toc96844431"/>
      <w:bookmarkStart w:id="2385" w:name="_Toc100740004"/>
      <w:bookmarkStart w:id="2386" w:name="_Toc129252577"/>
      <w:bookmarkStart w:id="2387" w:name="_Toc144024289"/>
      <w:bookmarkStart w:id="2388" w:name="_Toc144459721"/>
      <w:bookmarkStart w:id="2389" w:name="_Toc151743242"/>
      <w:bookmarkStart w:id="2390" w:name="_Toc151743707"/>
      <w:bookmarkStart w:id="2391" w:name="_Toc157434718"/>
      <w:bookmarkStart w:id="2392" w:name="_Toc157436433"/>
      <w:bookmarkStart w:id="2393" w:name="_Toc157440273"/>
      <w:bookmarkStart w:id="2394" w:name="_Toc160649945"/>
      <w:bookmarkStart w:id="2395" w:name="_Toc164928227"/>
      <w:bookmarkStart w:id="2396" w:name="_Toc168550086"/>
      <w:r w:rsidRPr="00D3062E">
        <w:rPr>
          <w:noProof/>
          <w:lang w:eastAsia="zh-CN"/>
        </w:rPr>
        <w:t>6.3</w:t>
      </w:r>
      <w:r w:rsidRPr="00D3062E">
        <w:t>.7.3</w:t>
      </w:r>
      <w:r w:rsidRPr="00D3062E">
        <w:tab/>
        <w:t>Application Errors</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lastRenderedPageBreak/>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2397" w:name="_Toc96843457"/>
            <w:bookmarkStart w:id="2398" w:name="_Toc96844432"/>
            <w:bookmarkStart w:id="2399" w:name="_Toc100740005"/>
            <w:bookmarkStart w:id="2400" w:name="_Toc129252578"/>
            <w:bookmarkStart w:id="2401" w:name="_Toc144024290"/>
            <w:bookmarkStart w:id="2402"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2403" w:name="_Toc151743243"/>
      <w:bookmarkStart w:id="2404" w:name="_Toc151743708"/>
      <w:bookmarkStart w:id="2405" w:name="_Toc157434719"/>
      <w:bookmarkStart w:id="2406" w:name="_Toc157436434"/>
      <w:bookmarkStart w:id="2407" w:name="_Toc157440274"/>
      <w:bookmarkStart w:id="2408" w:name="_Toc160649946"/>
      <w:bookmarkStart w:id="2409" w:name="_Toc164928228"/>
      <w:bookmarkStart w:id="2410" w:name="_Toc168550087"/>
      <w:r w:rsidRPr="00D3062E">
        <w:rPr>
          <w:noProof/>
          <w:lang w:eastAsia="zh-CN"/>
        </w:rPr>
        <w:t>6.3</w:t>
      </w:r>
      <w:r w:rsidRPr="00D3062E">
        <w:t>.8</w:t>
      </w:r>
      <w:r w:rsidRPr="00D3062E">
        <w:rPr>
          <w:lang w:eastAsia="zh-CN"/>
        </w:rPr>
        <w:tab/>
        <w:t>Feature negotiation</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2411" w:name="_Toc96843458"/>
      <w:bookmarkStart w:id="2412" w:name="_Toc96844433"/>
      <w:bookmarkStart w:id="2413" w:name="_Toc100740006"/>
      <w:bookmarkStart w:id="2414" w:name="_Toc129252579"/>
      <w:bookmarkStart w:id="2415" w:name="_Toc144024291"/>
      <w:bookmarkStart w:id="2416" w:name="_Toc144459723"/>
      <w:bookmarkStart w:id="2417" w:name="_Toc151743244"/>
      <w:bookmarkStart w:id="2418" w:name="_Toc151743709"/>
      <w:bookmarkStart w:id="2419" w:name="_Toc157434720"/>
      <w:bookmarkStart w:id="2420" w:name="_Toc157436435"/>
      <w:bookmarkStart w:id="2421" w:name="_Toc157440275"/>
      <w:bookmarkStart w:id="2422" w:name="_Toc160649947"/>
      <w:bookmarkStart w:id="2423" w:name="_Toc164928229"/>
      <w:bookmarkStart w:id="2424" w:name="_Toc168550088"/>
      <w:r w:rsidRPr="00D3062E">
        <w:rPr>
          <w:noProof/>
          <w:lang w:eastAsia="zh-CN"/>
        </w:rPr>
        <w:t>6.3</w:t>
      </w:r>
      <w:r w:rsidRPr="00D3062E">
        <w:t>.9</w:t>
      </w:r>
      <w:r w:rsidRPr="00D3062E">
        <w:tab/>
        <w:t>Security</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2425" w:name="_Toc157434721"/>
      <w:bookmarkStart w:id="2426" w:name="_Toc157436436"/>
      <w:bookmarkStart w:id="2427" w:name="_Toc157440276"/>
      <w:bookmarkStart w:id="2428" w:name="_Toc160649948"/>
      <w:bookmarkStart w:id="2429" w:name="_Toc164928230"/>
      <w:bookmarkStart w:id="2430" w:name="_Toc168550089"/>
      <w:bookmarkStart w:id="2431" w:name="_Toc148176945"/>
      <w:bookmarkStart w:id="2432" w:name="_Toc148358995"/>
      <w:bookmarkStart w:id="2433" w:name="_Toc151743134"/>
      <w:bookmarkStart w:id="2434" w:name="_Toc151743599"/>
      <w:bookmarkEnd w:id="1430"/>
      <w:bookmarkEnd w:id="1431"/>
      <w:r w:rsidRPr="00D3062E">
        <w:t>6.4</w:t>
      </w:r>
      <w:r w:rsidRPr="00D3062E">
        <w:tab/>
        <w:t>NSCE_NSOptimization API</w:t>
      </w:r>
      <w:bookmarkEnd w:id="2425"/>
      <w:bookmarkEnd w:id="2426"/>
      <w:bookmarkEnd w:id="2427"/>
      <w:bookmarkEnd w:id="2428"/>
      <w:bookmarkEnd w:id="2429"/>
      <w:bookmarkEnd w:id="2430"/>
    </w:p>
    <w:p w14:paraId="76D11936" w14:textId="59A47530" w:rsidR="000A0449" w:rsidRPr="00D3062E" w:rsidRDefault="000A0449" w:rsidP="000A0449">
      <w:pPr>
        <w:pStyle w:val="31"/>
      </w:pPr>
      <w:bookmarkStart w:id="2435" w:name="_Toc157434722"/>
      <w:bookmarkStart w:id="2436" w:name="_Toc157436437"/>
      <w:bookmarkStart w:id="2437" w:name="_Toc157440277"/>
      <w:bookmarkStart w:id="2438" w:name="_Toc160649949"/>
      <w:bookmarkStart w:id="2439" w:name="_Toc164928231"/>
      <w:bookmarkStart w:id="2440" w:name="_Toc168550090"/>
      <w:bookmarkStart w:id="2441" w:name="_Toc144311618"/>
      <w:bookmarkStart w:id="2442" w:name="_Toc151743135"/>
      <w:bookmarkStart w:id="2443" w:name="_Toc151743600"/>
      <w:bookmarkEnd w:id="2431"/>
      <w:bookmarkEnd w:id="2432"/>
      <w:bookmarkEnd w:id="2433"/>
      <w:bookmarkEnd w:id="2434"/>
      <w:r w:rsidRPr="00D3062E">
        <w:t>6.4.1</w:t>
      </w:r>
      <w:r w:rsidRPr="00D3062E">
        <w:tab/>
        <w:t>Introduction</w:t>
      </w:r>
      <w:bookmarkEnd w:id="2435"/>
      <w:bookmarkEnd w:id="2436"/>
      <w:bookmarkEnd w:id="2437"/>
      <w:bookmarkEnd w:id="2438"/>
      <w:bookmarkEnd w:id="2439"/>
      <w:bookmarkEnd w:id="2440"/>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2444" w:name="_Hlk149916059"/>
      <w:r w:rsidRPr="00D3062E">
        <w:rPr>
          <w:noProof/>
        </w:rPr>
        <w:t>nsce-nso</w:t>
      </w:r>
      <w:bookmarkEnd w:id="2444"/>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2445" w:name="_Toc157434723"/>
      <w:bookmarkStart w:id="2446" w:name="_Toc157436438"/>
      <w:bookmarkStart w:id="2447" w:name="_Toc157440278"/>
      <w:bookmarkStart w:id="2448" w:name="_Toc160649950"/>
      <w:bookmarkStart w:id="2449" w:name="_Toc164928232"/>
      <w:bookmarkStart w:id="2450" w:name="_Toc168550091"/>
      <w:bookmarkStart w:id="2451" w:name="_Toc148176947"/>
      <w:bookmarkStart w:id="2452" w:name="_Toc148358997"/>
      <w:bookmarkStart w:id="2453" w:name="_Toc151743136"/>
      <w:bookmarkStart w:id="2454" w:name="_Toc151743601"/>
      <w:bookmarkEnd w:id="2441"/>
      <w:bookmarkEnd w:id="2442"/>
      <w:bookmarkEnd w:id="2443"/>
      <w:r w:rsidRPr="00D3062E">
        <w:lastRenderedPageBreak/>
        <w:t>6.4.2</w:t>
      </w:r>
      <w:r w:rsidRPr="00D3062E">
        <w:tab/>
        <w:t>Usage of HTTP</w:t>
      </w:r>
      <w:bookmarkEnd w:id="2445"/>
      <w:bookmarkEnd w:id="2446"/>
      <w:bookmarkEnd w:id="2447"/>
      <w:bookmarkEnd w:id="2448"/>
      <w:bookmarkEnd w:id="2449"/>
      <w:bookmarkEnd w:id="2450"/>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2455" w:name="_Toc157434724"/>
      <w:bookmarkStart w:id="2456" w:name="_Toc157436439"/>
      <w:bookmarkStart w:id="2457" w:name="_Toc157440279"/>
      <w:bookmarkStart w:id="2458" w:name="_Toc160649951"/>
      <w:bookmarkStart w:id="2459" w:name="_Toc164928233"/>
      <w:bookmarkStart w:id="2460" w:name="_Toc168550092"/>
      <w:bookmarkStart w:id="2461" w:name="_Toc148176948"/>
      <w:bookmarkStart w:id="2462" w:name="_Toc148358998"/>
      <w:bookmarkStart w:id="2463" w:name="_Toc151743137"/>
      <w:bookmarkStart w:id="2464" w:name="_Toc151743602"/>
      <w:bookmarkEnd w:id="2451"/>
      <w:bookmarkEnd w:id="2452"/>
      <w:bookmarkEnd w:id="2453"/>
      <w:bookmarkEnd w:id="2454"/>
      <w:r w:rsidRPr="00D3062E">
        <w:t>6.4.3</w:t>
      </w:r>
      <w:r w:rsidRPr="00D3062E">
        <w:tab/>
        <w:t>Resources</w:t>
      </w:r>
      <w:bookmarkEnd w:id="2455"/>
      <w:bookmarkEnd w:id="2456"/>
      <w:bookmarkEnd w:id="2457"/>
      <w:bookmarkEnd w:id="2458"/>
      <w:bookmarkEnd w:id="2459"/>
      <w:bookmarkEnd w:id="2460"/>
    </w:p>
    <w:p w14:paraId="37CDC62B" w14:textId="2197A4BB" w:rsidR="000A0449" w:rsidRPr="00D3062E" w:rsidRDefault="000A0449" w:rsidP="000A0449">
      <w:pPr>
        <w:pStyle w:val="41"/>
      </w:pPr>
      <w:bookmarkStart w:id="2465" w:name="_Toc157434725"/>
      <w:bookmarkStart w:id="2466" w:name="_Toc157436440"/>
      <w:bookmarkStart w:id="2467" w:name="_Toc157440280"/>
      <w:bookmarkStart w:id="2468" w:name="_Toc160649952"/>
      <w:bookmarkStart w:id="2469" w:name="_Toc164928234"/>
      <w:bookmarkStart w:id="2470" w:name="_Toc168550093"/>
      <w:bookmarkEnd w:id="2461"/>
      <w:bookmarkEnd w:id="2462"/>
      <w:bookmarkEnd w:id="2463"/>
      <w:bookmarkEnd w:id="2464"/>
      <w:r w:rsidRPr="00D3062E">
        <w:t>6.4.3.1</w:t>
      </w:r>
      <w:r w:rsidRPr="00D3062E">
        <w:tab/>
        <w:t>Overview</w:t>
      </w:r>
      <w:bookmarkEnd w:id="2465"/>
      <w:bookmarkEnd w:id="2466"/>
      <w:bookmarkEnd w:id="2467"/>
      <w:bookmarkEnd w:id="2468"/>
      <w:bookmarkEnd w:id="2469"/>
      <w:bookmarkEnd w:id="2470"/>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25pt;height:170.25pt;mso-width-percent:0;mso-height-percent:0;mso-width-percent:0;mso-height-percent:0" o:ole="">
            <v:imagedata r:id="rId141" o:title=""/>
          </v:shape>
          <o:OLEObject Type="Embed" ProgID="Visio.Drawing.15" ShapeID="_x0000_i1093" DrawAspect="Content" ObjectID="_1780413363"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2471" w:name="_Hlk150155735"/>
            <w:r w:rsidRPr="00D3062E">
              <w:t>Network Slice Optimization Subscriptions</w:t>
            </w:r>
            <w:bookmarkEnd w:id="2471"/>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2472" w:name="_Toc151743603"/>
      <w:bookmarkStart w:id="2473" w:name="_Toc151743138"/>
      <w:bookmarkStart w:id="2474" w:name="_Toc157434726"/>
      <w:bookmarkStart w:id="2475" w:name="_Toc157436441"/>
      <w:bookmarkStart w:id="2476" w:name="_Toc157440281"/>
      <w:bookmarkStart w:id="2477" w:name="_Toc160649953"/>
      <w:bookmarkStart w:id="2478" w:name="_Toc164928235"/>
      <w:bookmarkStart w:id="2479" w:name="_Toc168550094"/>
      <w:bookmarkStart w:id="2480" w:name="_Toc85734329"/>
      <w:bookmarkStart w:id="2481" w:name="_Toc89431628"/>
      <w:bookmarkStart w:id="2482" w:name="_Toc97042440"/>
      <w:bookmarkStart w:id="2483" w:name="_Toc97045584"/>
      <w:bookmarkStart w:id="2484" w:name="_Toc97155329"/>
      <w:bookmarkStart w:id="2485" w:name="_Toc101521466"/>
      <w:bookmarkStart w:id="2486" w:name="_Toc120537576"/>
      <w:bookmarkStart w:id="2487" w:name="_Toc151743139"/>
      <w:bookmarkStart w:id="2488" w:name="_Toc151743604"/>
      <w:r w:rsidRPr="00D3062E">
        <w:rPr>
          <w:lang w:val="en-US"/>
        </w:rPr>
        <w:lastRenderedPageBreak/>
        <w:t>6.4.3.2</w:t>
      </w:r>
      <w:r w:rsidRPr="00D3062E">
        <w:rPr>
          <w:lang w:val="en-US"/>
        </w:rPr>
        <w:tab/>
        <w:t xml:space="preserve">Resource: </w:t>
      </w:r>
      <w:r w:rsidRPr="00D3062E">
        <w:t xml:space="preserve">Network Slice Optimization </w:t>
      </w:r>
      <w:r w:rsidRPr="00D3062E">
        <w:rPr>
          <w:lang w:val="en-US"/>
        </w:rPr>
        <w:t>Subscriptions</w:t>
      </w:r>
      <w:bookmarkEnd w:id="2472"/>
      <w:bookmarkEnd w:id="2473"/>
      <w:bookmarkEnd w:id="2474"/>
      <w:bookmarkEnd w:id="2475"/>
      <w:bookmarkEnd w:id="2476"/>
      <w:bookmarkEnd w:id="2477"/>
      <w:bookmarkEnd w:id="2478"/>
      <w:bookmarkEnd w:id="2479"/>
    </w:p>
    <w:p w14:paraId="561E6B3F" w14:textId="02CA1D0D" w:rsidR="003654E0" w:rsidRPr="00D3062E" w:rsidRDefault="003654E0" w:rsidP="003654E0">
      <w:pPr>
        <w:pStyle w:val="51"/>
      </w:pPr>
      <w:bookmarkStart w:id="2489" w:name="_Toc157434727"/>
      <w:bookmarkStart w:id="2490" w:name="_Toc157436442"/>
      <w:bookmarkStart w:id="2491" w:name="_Toc157440282"/>
      <w:bookmarkStart w:id="2492" w:name="_Toc160649954"/>
      <w:bookmarkStart w:id="2493" w:name="_Toc164928236"/>
      <w:bookmarkStart w:id="2494" w:name="_Toc168550095"/>
      <w:bookmarkStart w:id="2495" w:name="_Toc85734330"/>
      <w:bookmarkStart w:id="2496" w:name="_Toc89431629"/>
      <w:bookmarkStart w:id="2497" w:name="_Toc97042441"/>
      <w:bookmarkStart w:id="2498" w:name="_Toc97045585"/>
      <w:bookmarkStart w:id="2499" w:name="_Toc97155330"/>
      <w:bookmarkStart w:id="2500" w:name="_Toc101521467"/>
      <w:bookmarkStart w:id="2501" w:name="_Toc120537577"/>
      <w:bookmarkStart w:id="2502" w:name="_Toc151743140"/>
      <w:bookmarkStart w:id="2503" w:name="_Toc151743605"/>
      <w:bookmarkEnd w:id="2480"/>
      <w:bookmarkEnd w:id="2481"/>
      <w:bookmarkEnd w:id="2482"/>
      <w:bookmarkEnd w:id="2483"/>
      <w:bookmarkEnd w:id="2484"/>
      <w:bookmarkEnd w:id="2485"/>
      <w:bookmarkEnd w:id="2486"/>
      <w:bookmarkEnd w:id="2487"/>
      <w:bookmarkEnd w:id="2488"/>
      <w:r w:rsidRPr="00D3062E">
        <w:t>6.4.3.2.1</w:t>
      </w:r>
      <w:r w:rsidRPr="00D3062E">
        <w:tab/>
        <w:t>Description</w:t>
      </w:r>
      <w:bookmarkEnd w:id="2489"/>
      <w:bookmarkEnd w:id="2490"/>
      <w:bookmarkEnd w:id="2491"/>
      <w:bookmarkEnd w:id="2492"/>
      <w:bookmarkEnd w:id="2493"/>
      <w:bookmarkEnd w:id="2494"/>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2504" w:name="_Toc157434728"/>
      <w:bookmarkStart w:id="2505" w:name="_Toc157436443"/>
      <w:bookmarkStart w:id="2506" w:name="_Toc157440283"/>
      <w:bookmarkStart w:id="2507" w:name="_Toc160649955"/>
      <w:bookmarkStart w:id="2508" w:name="_Toc164928237"/>
      <w:bookmarkStart w:id="2509" w:name="_Toc168550096"/>
      <w:bookmarkStart w:id="2510" w:name="_Toc85734331"/>
      <w:bookmarkStart w:id="2511" w:name="_Toc89431630"/>
      <w:bookmarkStart w:id="2512" w:name="_Toc97042442"/>
      <w:bookmarkStart w:id="2513" w:name="_Toc97045586"/>
      <w:bookmarkStart w:id="2514" w:name="_Toc97155331"/>
      <w:bookmarkStart w:id="2515" w:name="_Toc101521468"/>
      <w:bookmarkStart w:id="2516" w:name="_Toc120537578"/>
      <w:bookmarkStart w:id="2517" w:name="_Toc151743141"/>
      <w:bookmarkStart w:id="2518" w:name="_Toc151743606"/>
      <w:bookmarkEnd w:id="2495"/>
      <w:bookmarkEnd w:id="2496"/>
      <w:bookmarkEnd w:id="2497"/>
      <w:bookmarkEnd w:id="2498"/>
      <w:bookmarkEnd w:id="2499"/>
      <w:bookmarkEnd w:id="2500"/>
      <w:bookmarkEnd w:id="2501"/>
      <w:bookmarkEnd w:id="2502"/>
      <w:bookmarkEnd w:id="2503"/>
      <w:r w:rsidRPr="00D3062E">
        <w:t>6.4.3.2.2</w:t>
      </w:r>
      <w:r w:rsidRPr="00D3062E">
        <w:rPr>
          <w:lang w:eastAsia="zh-CN"/>
        </w:rPr>
        <w:tab/>
        <w:t>Resource Definition</w:t>
      </w:r>
      <w:bookmarkEnd w:id="2504"/>
      <w:bookmarkEnd w:id="2505"/>
      <w:bookmarkEnd w:id="2506"/>
      <w:bookmarkEnd w:id="2507"/>
      <w:bookmarkEnd w:id="2508"/>
      <w:bookmarkEnd w:id="2509"/>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2519" w:name="_Toc157434729"/>
      <w:bookmarkStart w:id="2520" w:name="_Toc157436444"/>
      <w:bookmarkStart w:id="2521" w:name="_Toc157440284"/>
      <w:bookmarkStart w:id="2522" w:name="_Toc160649956"/>
      <w:bookmarkStart w:id="2523" w:name="_Toc164928238"/>
      <w:bookmarkStart w:id="2524" w:name="_Toc168550097"/>
      <w:bookmarkStart w:id="2525" w:name="_Toc85734332"/>
      <w:bookmarkStart w:id="2526" w:name="_Toc89431631"/>
      <w:bookmarkStart w:id="2527" w:name="_Toc97042443"/>
      <w:bookmarkStart w:id="2528" w:name="_Toc97045587"/>
      <w:bookmarkStart w:id="2529" w:name="_Toc97155332"/>
      <w:bookmarkStart w:id="2530" w:name="_Toc101521469"/>
      <w:bookmarkStart w:id="2531" w:name="_Toc120537579"/>
      <w:bookmarkStart w:id="2532" w:name="_Toc151743142"/>
      <w:bookmarkStart w:id="2533" w:name="_Toc151743607"/>
      <w:bookmarkEnd w:id="2510"/>
      <w:bookmarkEnd w:id="2511"/>
      <w:bookmarkEnd w:id="2512"/>
      <w:bookmarkEnd w:id="2513"/>
      <w:bookmarkEnd w:id="2514"/>
      <w:bookmarkEnd w:id="2515"/>
      <w:bookmarkEnd w:id="2516"/>
      <w:bookmarkEnd w:id="2517"/>
      <w:bookmarkEnd w:id="2518"/>
      <w:r w:rsidRPr="00D3062E">
        <w:rPr>
          <w:lang w:eastAsia="zh-CN"/>
        </w:rPr>
        <w:t>6.4.3.2.3</w:t>
      </w:r>
      <w:r w:rsidRPr="00D3062E">
        <w:rPr>
          <w:lang w:eastAsia="zh-CN"/>
        </w:rPr>
        <w:tab/>
        <w:t>Resource Standard Methods</w:t>
      </w:r>
      <w:bookmarkEnd w:id="2519"/>
      <w:bookmarkEnd w:id="2520"/>
      <w:bookmarkEnd w:id="2521"/>
      <w:bookmarkEnd w:id="2522"/>
      <w:bookmarkEnd w:id="2523"/>
      <w:bookmarkEnd w:id="2524"/>
    </w:p>
    <w:p w14:paraId="3265D8FC" w14:textId="414AA3A7" w:rsidR="003654E0" w:rsidRPr="00D3062E" w:rsidRDefault="003654E0" w:rsidP="00B13605">
      <w:pPr>
        <w:pStyle w:val="6"/>
      </w:pPr>
      <w:bookmarkStart w:id="2534" w:name="_Toc157434730"/>
      <w:bookmarkStart w:id="2535" w:name="_Toc157436445"/>
      <w:bookmarkStart w:id="2536" w:name="_Toc157440285"/>
      <w:bookmarkStart w:id="2537" w:name="_Toc160649957"/>
      <w:bookmarkStart w:id="2538" w:name="_Toc164928239"/>
      <w:bookmarkStart w:id="2539" w:name="_Toc168550098"/>
      <w:bookmarkStart w:id="2540" w:name="_Toc85734333"/>
      <w:bookmarkStart w:id="2541" w:name="_Toc89431632"/>
      <w:bookmarkStart w:id="2542" w:name="_Toc97042444"/>
      <w:bookmarkStart w:id="2543" w:name="_Toc97045588"/>
      <w:bookmarkStart w:id="2544" w:name="_Toc97155333"/>
      <w:bookmarkStart w:id="2545" w:name="_Toc101521470"/>
      <w:bookmarkStart w:id="2546" w:name="_Toc120537580"/>
      <w:bookmarkStart w:id="2547" w:name="_Toc151743143"/>
      <w:bookmarkStart w:id="2548" w:name="_Toc151743608"/>
      <w:bookmarkEnd w:id="2525"/>
      <w:bookmarkEnd w:id="2526"/>
      <w:bookmarkEnd w:id="2527"/>
      <w:bookmarkEnd w:id="2528"/>
      <w:bookmarkEnd w:id="2529"/>
      <w:bookmarkEnd w:id="2530"/>
      <w:bookmarkEnd w:id="2531"/>
      <w:bookmarkEnd w:id="2532"/>
      <w:bookmarkEnd w:id="2533"/>
      <w:r w:rsidRPr="00D3062E">
        <w:t>6.4.3.2.3.1</w:t>
      </w:r>
      <w:r w:rsidRPr="00D3062E">
        <w:tab/>
        <w:t>POST</w:t>
      </w:r>
      <w:bookmarkEnd w:id="2534"/>
      <w:bookmarkEnd w:id="2535"/>
      <w:bookmarkEnd w:id="2536"/>
      <w:bookmarkEnd w:id="2537"/>
      <w:bookmarkEnd w:id="2538"/>
      <w:bookmarkEnd w:id="2539"/>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lastRenderedPageBreak/>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2549" w:name="_Toc157434731"/>
      <w:bookmarkStart w:id="2550" w:name="_Toc157436446"/>
      <w:bookmarkStart w:id="2551" w:name="_Toc157440286"/>
      <w:bookmarkStart w:id="2552" w:name="_Toc160649958"/>
      <w:bookmarkStart w:id="2553" w:name="_Toc164928240"/>
      <w:bookmarkStart w:id="2554" w:name="_Toc168550099"/>
      <w:bookmarkStart w:id="2555" w:name="_Toc85734334"/>
      <w:bookmarkStart w:id="2556" w:name="_Toc89431633"/>
      <w:bookmarkStart w:id="2557" w:name="_Toc97042445"/>
      <w:bookmarkStart w:id="2558" w:name="_Toc97045589"/>
      <w:bookmarkStart w:id="2559" w:name="_Toc97155334"/>
      <w:bookmarkStart w:id="2560" w:name="_Toc101521471"/>
      <w:bookmarkStart w:id="2561" w:name="_Toc120537581"/>
      <w:bookmarkStart w:id="2562" w:name="_Toc151743144"/>
      <w:bookmarkStart w:id="2563" w:name="_Toc151743609"/>
      <w:bookmarkEnd w:id="2540"/>
      <w:bookmarkEnd w:id="2541"/>
      <w:bookmarkEnd w:id="2542"/>
      <w:bookmarkEnd w:id="2543"/>
      <w:bookmarkEnd w:id="2544"/>
      <w:bookmarkEnd w:id="2545"/>
      <w:bookmarkEnd w:id="2546"/>
      <w:bookmarkEnd w:id="2547"/>
      <w:bookmarkEnd w:id="2548"/>
      <w:r w:rsidRPr="00D3062E">
        <w:rPr>
          <w:lang w:eastAsia="zh-CN"/>
        </w:rPr>
        <w:t>6.4.3.2.4</w:t>
      </w:r>
      <w:r w:rsidRPr="00D3062E">
        <w:rPr>
          <w:lang w:eastAsia="zh-CN"/>
        </w:rPr>
        <w:tab/>
        <w:t>Resource Custom Operations</w:t>
      </w:r>
      <w:bookmarkEnd w:id="2549"/>
      <w:bookmarkEnd w:id="2550"/>
      <w:bookmarkEnd w:id="2551"/>
      <w:bookmarkEnd w:id="2552"/>
      <w:bookmarkEnd w:id="2553"/>
      <w:bookmarkEnd w:id="2554"/>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2564" w:name="_Toc157434732"/>
      <w:bookmarkStart w:id="2565" w:name="_Toc157436447"/>
      <w:bookmarkStart w:id="2566" w:name="_Toc157440287"/>
      <w:bookmarkStart w:id="2567" w:name="_Toc160649959"/>
      <w:bookmarkStart w:id="2568" w:name="_Toc164928241"/>
      <w:bookmarkStart w:id="2569" w:name="_Toc168550100"/>
      <w:bookmarkStart w:id="2570" w:name="_Toc85734335"/>
      <w:bookmarkStart w:id="2571" w:name="_Toc89431634"/>
      <w:bookmarkStart w:id="2572" w:name="_Toc97042446"/>
      <w:bookmarkStart w:id="2573" w:name="_Toc97045590"/>
      <w:bookmarkStart w:id="2574" w:name="_Toc97155335"/>
      <w:bookmarkStart w:id="2575" w:name="_Toc101521472"/>
      <w:bookmarkStart w:id="2576" w:name="_Toc120537582"/>
      <w:bookmarkStart w:id="2577" w:name="_Toc151743145"/>
      <w:bookmarkStart w:id="2578" w:name="_Toc151743610"/>
      <w:bookmarkEnd w:id="2555"/>
      <w:bookmarkEnd w:id="2556"/>
      <w:bookmarkEnd w:id="2557"/>
      <w:bookmarkEnd w:id="2558"/>
      <w:bookmarkEnd w:id="2559"/>
      <w:bookmarkEnd w:id="2560"/>
      <w:bookmarkEnd w:id="2561"/>
      <w:bookmarkEnd w:id="2562"/>
      <w:bookmarkEnd w:id="2563"/>
      <w:r w:rsidRPr="00D3062E">
        <w:t>6.4.3.3</w:t>
      </w:r>
      <w:r w:rsidRPr="00D3062E">
        <w:tab/>
        <w:t>Resource: Individual Network Slice Optimization Subscription</w:t>
      </w:r>
      <w:bookmarkEnd w:id="2564"/>
      <w:bookmarkEnd w:id="2565"/>
      <w:bookmarkEnd w:id="2566"/>
      <w:bookmarkEnd w:id="2567"/>
      <w:bookmarkEnd w:id="2568"/>
      <w:bookmarkEnd w:id="2569"/>
    </w:p>
    <w:p w14:paraId="585AE27F" w14:textId="3761FB34" w:rsidR="003654E0" w:rsidRPr="00D3062E" w:rsidRDefault="003654E0" w:rsidP="003654E0">
      <w:pPr>
        <w:pStyle w:val="51"/>
        <w:rPr>
          <w:lang w:eastAsia="zh-CN"/>
        </w:rPr>
      </w:pPr>
      <w:bookmarkStart w:id="2579" w:name="_Toc157434733"/>
      <w:bookmarkStart w:id="2580" w:name="_Toc157436448"/>
      <w:bookmarkStart w:id="2581" w:name="_Toc157440288"/>
      <w:bookmarkStart w:id="2582" w:name="_Toc160649960"/>
      <w:bookmarkStart w:id="2583" w:name="_Toc164928242"/>
      <w:bookmarkStart w:id="2584" w:name="_Toc168550101"/>
      <w:bookmarkStart w:id="2585" w:name="_Toc85734336"/>
      <w:bookmarkStart w:id="2586" w:name="_Toc89431635"/>
      <w:bookmarkStart w:id="2587" w:name="_Toc97042447"/>
      <w:bookmarkStart w:id="2588" w:name="_Toc97045591"/>
      <w:bookmarkStart w:id="2589" w:name="_Toc97155336"/>
      <w:bookmarkStart w:id="2590" w:name="_Toc101521473"/>
      <w:bookmarkStart w:id="2591" w:name="_Toc120537583"/>
      <w:bookmarkStart w:id="2592" w:name="_Toc151743146"/>
      <w:bookmarkStart w:id="2593" w:name="_Toc151743611"/>
      <w:bookmarkEnd w:id="2570"/>
      <w:bookmarkEnd w:id="2571"/>
      <w:bookmarkEnd w:id="2572"/>
      <w:bookmarkEnd w:id="2573"/>
      <w:bookmarkEnd w:id="2574"/>
      <w:bookmarkEnd w:id="2575"/>
      <w:bookmarkEnd w:id="2576"/>
      <w:bookmarkEnd w:id="2577"/>
      <w:bookmarkEnd w:id="2578"/>
      <w:r w:rsidRPr="00D3062E">
        <w:t>6.4.3.3</w:t>
      </w:r>
      <w:r w:rsidRPr="00D3062E">
        <w:rPr>
          <w:lang w:eastAsia="zh-CN"/>
        </w:rPr>
        <w:t>.1</w:t>
      </w:r>
      <w:r w:rsidRPr="00D3062E">
        <w:rPr>
          <w:lang w:eastAsia="zh-CN"/>
        </w:rPr>
        <w:tab/>
        <w:t>Description</w:t>
      </w:r>
      <w:bookmarkEnd w:id="2579"/>
      <w:bookmarkEnd w:id="2580"/>
      <w:bookmarkEnd w:id="2581"/>
      <w:bookmarkEnd w:id="2582"/>
      <w:bookmarkEnd w:id="2583"/>
      <w:bookmarkEnd w:id="2584"/>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2594" w:name="_Toc157434734"/>
      <w:bookmarkStart w:id="2595" w:name="_Toc157436449"/>
      <w:bookmarkStart w:id="2596" w:name="_Toc157440289"/>
      <w:bookmarkStart w:id="2597" w:name="_Toc160649961"/>
      <w:bookmarkStart w:id="2598" w:name="_Toc164928243"/>
      <w:bookmarkStart w:id="2599" w:name="_Toc168550102"/>
      <w:bookmarkStart w:id="2600" w:name="_Toc85734337"/>
      <w:bookmarkStart w:id="2601" w:name="_Toc89431636"/>
      <w:bookmarkStart w:id="2602" w:name="_Toc97042448"/>
      <w:bookmarkStart w:id="2603" w:name="_Toc97045592"/>
      <w:bookmarkStart w:id="2604" w:name="_Toc97155337"/>
      <w:bookmarkStart w:id="2605" w:name="_Toc101521474"/>
      <w:bookmarkStart w:id="2606" w:name="_Toc120537584"/>
      <w:bookmarkStart w:id="2607" w:name="_Toc151743147"/>
      <w:bookmarkStart w:id="2608" w:name="_Toc151743612"/>
      <w:bookmarkEnd w:id="2585"/>
      <w:bookmarkEnd w:id="2586"/>
      <w:bookmarkEnd w:id="2587"/>
      <w:bookmarkEnd w:id="2588"/>
      <w:bookmarkEnd w:id="2589"/>
      <w:bookmarkEnd w:id="2590"/>
      <w:bookmarkEnd w:id="2591"/>
      <w:bookmarkEnd w:id="2592"/>
      <w:bookmarkEnd w:id="2593"/>
      <w:r w:rsidRPr="00D3062E">
        <w:t>6.4.3.3</w:t>
      </w:r>
      <w:r w:rsidRPr="00D3062E">
        <w:rPr>
          <w:lang w:eastAsia="zh-CN"/>
        </w:rPr>
        <w:t>.2</w:t>
      </w:r>
      <w:r w:rsidRPr="00D3062E">
        <w:rPr>
          <w:lang w:eastAsia="zh-CN"/>
        </w:rPr>
        <w:tab/>
        <w:t>Resource Definition</w:t>
      </w:r>
      <w:bookmarkEnd w:id="2594"/>
      <w:bookmarkEnd w:id="2595"/>
      <w:bookmarkEnd w:id="2596"/>
      <w:bookmarkEnd w:id="2597"/>
      <w:bookmarkEnd w:id="2598"/>
      <w:bookmarkEnd w:id="2599"/>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2609" w:name="_Toc157434735"/>
      <w:bookmarkStart w:id="2610" w:name="_Toc157436450"/>
      <w:bookmarkStart w:id="2611" w:name="_Toc157440290"/>
      <w:bookmarkStart w:id="2612" w:name="_Toc160649962"/>
      <w:bookmarkStart w:id="2613" w:name="_Toc164928244"/>
      <w:bookmarkStart w:id="2614" w:name="_Toc168550103"/>
      <w:bookmarkStart w:id="2615" w:name="_Toc85734338"/>
      <w:bookmarkStart w:id="2616" w:name="_Toc89431637"/>
      <w:bookmarkStart w:id="2617" w:name="_Toc97042449"/>
      <w:bookmarkStart w:id="2618" w:name="_Toc97045593"/>
      <w:bookmarkStart w:id="2619" w:name="_Toc97155338"/>
      <w:bookmarkStart w:id="2620" w:name="_Toc101521475"/>
      <w:bookmarkStart w:id="2621" w:name="_Toc120537585"/>
      <w:bookmarkStart w:id="2622" w:name="_Toc151743148"/>
      <w:bookmarkStart w:id="2623" w:name="_Toc151743613"/>
      <w:bookmarkEnd w:id="2600"/>
      <w:bookmarkEnd w:id="2601"/>
      <w:bookmarkEnd w:id="2602"/>
      <w:bookmarkEnd w:id="2603"/>
      <w:bookmarkEnd w:id="2604"/>
      <w:bookmarkEnd w:id="2605"/>
      <w:bookmarkEnd w:id="2606"/>
      <w:bookmarkEnd w:id="2607"/>
      <w:bookmarkEnd w:id="2608"/>
      <w:r w:rsidRPr="00D3062E">
        <w:t>6.4.3.3</w:t>
      </w:r>
      <w:r w:rsidRPr="00D3062E">
        <w:rPr>
          <w:lang w:eastAsia="zh-CN"/>
        </w:rPr>
        <w:t>.3</w:t>
      </w:r>
      <w:r w:rsidRPr="00D3062E">
        <w:rPr>
          <w:lang w:eastAsia="zh-CN"/>
        </w:rPr>
        <w:tab/>
        <w:t>Resource Standard Methods</w:t>
      </w:r>
      <w:bookmarkEnd w:id="2609"/>
      <w:bookmarkEnd w:id="2610"/>
      <w:bookmarkEnd w:id="2611"/>
      <w:bookmarkEnd w:id="2612"/>
      <w:bookmarkEnd w:id="2613"/>
      <w:bookmarkEnd w:id="2614"/>
    </w:p>
    <w:p w14:paraId="14EE58B8" w14:textId="2D8BE7D3" w:rsidR="003654E0" w:rsidRPr="00D3062E" w:rsidRDefault="003654E0" w:rsidP="000B7712">
      <w:pPr>
        <w:pStyle w:val="6"/>
      </w:pPr>
      <w:bookmarkStart w:id="2624" w:name="_Toc157434736"/>
      <w:bookmarkStart w:id="2625" w:name="_Toc157436451"/>
      <w:bookmarkStart w:id="2626" w:name="_Toc157440291"/>
      <w:bookmarkStart w:id="2627" w:name="_Toc160649963"/>
      <w:bookmarkStart w:id="2628" w:name="_Toc164928245"/>
      <w:bookmarkStart w:id="2629" w:name="_Toc168550104"/>
      <w:bookmarkStart w:id="2630" w:name="_Toc85734340"/>
      <w:bookmarkStart w:id="2631" w:name="_Toc89431639"/>
      <w:bookmarkStart w:id="2632" w:name="_Toc97042451"/>
      <w:bookmarkStart w:id="2633" w:name="_Toc97045595"/>
      <w:bookmarkStart w:id="2634" w:name="_Toc97155340"/>
      <w:bookmarkStart w:id="2635" w:name="_Toc101521477"/>
      <w:bookmarkStart w:id="2636" w:name="_Toc120537587"/>
      <w:bookmarkStart w:id="2637" w:name="_Toc151743149"/>
      <w:bookmarkStart w:id="2638" w:name="_Toc151743614"/>
      <w:bookmarkEnd w:id="2615"/>
      <w:bookmarkEnd w:id="2616"/>
      <w:bookmarkEnd w:id="2617"/>
      <w:bookmarkEnd w:id="2618"/>
      <w:bookmarkEnd w:id="2619"/>
      <w:bookmarkEnd w:id="2620"/>
      <w:bookmarkEnd w:id="2621"/>
      <w:bookmarkEnd w:id="2622"/>
      <w:bookmarkEnd w:id="2623"/>
      <w:r w:rsidRPr="00D3062E">
        <w:t>6.4.3.3.3.1</w:t>
      </w:r>
      <w:r w:rsidRPr="00D3062E">
        <w:tab/>
        <w:t>GET</w:t>
      </w:r>
      <w:bookmarkEnd w:id="2624"/>
      <w:bookmarkEnd w:id="2625"/>
      <w:bookmarkEnd w:id="2626"/>
      <w:bookmarkEnd w:id="2627"/>
      <w:bookmarkEnd w:id="2628"/>
      <w:bookmarkEnd w:id="2629"/>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lastRenderedPageBreak/>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2639" w:name="_Toc157434737"/>
      <w:bookmarkStart w:id="2640" w:name="_Toc157436452"/>
      <w:bookmarkStart w:id="2641" w:name="_Toc157440292"/>
      <w:bookmarkStart w:id="2642" w:name="_Toc160649964"/>
      <w:bookmarkStart w:id="2643" w:name="_Toc164928246"/>
      <w:bookmarkStart w:id="2644" w:name="_Toc168550105"/>
      <w:bookmarkStart w:id="2645" w:name="_Toc148176962"/>
      <w:bookmarkStart w:id="2646" w:name="_Toc148359012"/>
      <w:bookmarkStart w:id="2647" w:name="_Toc151743150"/>
      <w:bookmarkStart w:id="2648" w:name="_Toc151743615"/>
      <w:bookmarkEnd w:id="2630"/>
      <w:bookmarkEnd w:id="2631"/>
      <w:bookmarkEnd w:id="2632"/>
      <w:bookmarkEnd w:id="2633"/>
      <w:bookmarkEnd w:id="2634"/>
      <w:bookmarkEnd w:id="2635"/>
      <w:bookmarkEnd w:id="2636"/>
      <w:bookmarkEnd w:id="2637"/>
      <w:bookmarkEnd w:id="2638"/>
      <w:r w:rsidRPr="00D3062E">
        <w:t>6.4.3.3.3.2</w:t>
      </w:r>
      <w:r w:rsidRPr="00D3062E">
        <w:tab/>
        <w:t>PUT</w:t>
      </w:r>
      <w:bookmarkEnd w:id="2639"/>
      <w:bookmarkEnd w:id="2640"/>
      <w:bookmarkEnd w:id="2641"/>
      <w:bookmarkEnd w:id="2642"/>
      <w:bookmarkEnd w:id="2643"/>
      <w:bookmarkEnd w:id="2644"/>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lastRenderedPageBreak/>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2649" w:name="_Toc157434738"/>
      <w:bookmarkStart w:id="2650" w:name="_Toc157436453"/>
      <w:bookmarkStart w:id="2651" w:name="_Toc157440293"/>
      <w:bookmarkStart w:id="2652" w:name="_Toc160649965"/>
      <w:bookmarkStart w:id="2653" w:name="_Toc164928247"/>
      <w:bookmarkStart w:id="2654" w:name="_Toc168550106"/>
      <w:r w:rsidRPr="00D3062E">
        <w:t>6.4.3.3.3.3</w:t>
      </w:r>
      <w:r w:rsidRPr="00D3062E">
        <w:tab/>
        <w:t>PATCH</w:t>
      </w:r>
      <w:bookmarkEnd w:id="2649"/>
      <w:bookmarkEnd w:id="2650"/>
      <w:bookmarkEnd w:id="2651"/>
      <w:bookmarkEnd w:id="2652"/>
      <w:bookmarkEnd w:id="2653"/>
      <w:bookmarkEnd w:id="2654"/>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2655" w:name="_Toc157434739"/>
      <w:bookmarkStart w:id="2656" w:name="_Toc157436454"/>
      <w:bookmarkStart w:id="2657" w:name="_Toc157440294"/>
      <w:bookmarkStart w:id="2658" w:name="_Toc160649966"/>
      <w:bookmarkStart w:id="2659" w:name="_Toc164928248"/>
      <w:bookmarkStart w:id="2660" w:name="_Toc168550107"/>
      <w:bookmarkStart w:id="2661" w:name="_Toc85734342"/>
      <w:bookmarkStart w:id="2662" w:name="_Toc89431641"/>
      <w:bookmarkStart w:id="2663" w:name="_Toc97042453"/>
      <w:bookmarkStart w:id="2664" w:name="_Toc97045597"/>
      <w:bookmarkStart w:id="2665" w:name="_Toc97155342"/>
      <w:bookmarkStart w:id="2666" w:name="_Toc101521479"/>
      <w:bookmarkStart w:id="2667" w:name="_Toc120537589"/>
      <w:bookmarkStart w:id="2668" w:name="_Toc151743151"/>
      <w:bookmarkStart w:id="2669" w:name="_Toc151743616"/>
      <w:bookmarkEnd w:id="2645"/>
      <w:bookmarkEnd w:id="2646"/>
      <w:bookmarkEnd w:id="2647"/>
      <w:bookmarkEnd w:id="2648"/>
      <w:r w:rsidRPr="00D3062E">
        <w:t>6.4.3.3.3.4</w:t>
      </w:r>
      <w:r w:rsidRPr="00D3062E">
        <w:tab/>
        <w:t>DELETE</w:t>
      </w:r>
      <w:bookmarkEnd w:id="2655"/>
      <w:bookmarkEnd w:id="2656"/>
      <w:bookmarkEnd w:id="2657"/>
      <w:bookmarkEnd w:id="2658"/>
      <w:bookmarkEnd w:id="2659"/>
      <w:bookmarkEnd w:id="2660"/>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2670" w:name="_Toc157434740"/>
      <w:bookmarkStart w:id="2671" w:name="_Toc157436455"/>
      <w:bookmarkStart w:id="2672" w:name="_Toc157440295"/>
      <w:bookmarkStart w:id="2673" w:name="_Toc160649967"/>
      <w:bookmarkStart w:id="2674" w:name="_Toc164928249"/>
      <w:bookmarkStart w:id="2675" w:name="_Toc168550108"/>
      <w:bookmarkStart w:id="2676" w:name="_Toc85734343"/>
      <w:bookmarkStart w:id="2677" w:name="_Toc89431642"/>
      <w:bookmarkStart w:id="2678" w:name="_Toc97042454"/>
      <w:bookmarkStart w:id="2679" w:name="_Toc97045598"/>
      <w:bookmarkStart w:id="2680" w:name="_Toc97155343"/>
      <w:bookmarkStart w:id="2681" w:name="_Toc101521480"/>
      <w:bookmarkStart w:id="2682" w:name="_Toc120537590"/>
      <w:bookmarkStart w:id="2683" w:name="_Toc151743152"/>
      <w:bookmarkStart w:id="2684" w:name="_Toc151743617"/>
      <w:bookmarkEnd w:id="2661"/>
      <w:bookmarkEnd w:id="2662"/>
      <w:bookmarkEnd w:id="2663"/>
      <w:bookmarkEnd w:id="2664"/>
      <w:bookmarkEnd w:id="2665"/>
      <w:bookmarkEnd w:id="2666"/>
      <w:bookmarkEnd w:id="2667"/>
      <w:bookmarkEnd w:id="2668"/>
      <w:bookmarkEnd w:id="2669"/>
      <w:r w:rsidRPr="00D3062E">
        <w:t>6.4.3.3</w:t>
      </w:r>
      <w:r w:rsidRPr="00D3062E">
        <w:rPr>
          <w:lang w:eastAsia="zh-CN"/>
        </w:rPr>
        <w:t>.4</w:t>
      </w:r>
      <w:r w:rsidRPr="00D3062E">
        <w:rPr>
          <w:lang w:eastAsia="zh-CN"/>
        </w:rPr>
        <w:tab/>
        <w:t>Resource Custom Operations</w:t>
      </w:r>
      <w:bookmarkEnd w:id="2670"/>
      <w:bookmarkEnd w:id="2671"/>
      <w:bookmarkEnd w:id="2672"/>
      <w:bookmarkEnd w:id="2673"/>
      <w:bookmarkEnd w:id="2674"/>
      <w:bookmarkEnd w:id="2675"/>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2685" w:name="_Toc157434741"/>
      <w:bookmarkStart w:id="2686" w:name="_Toc157436456"/>
      <w:bookmarkStart w:id="2687" w:name="_Toc157440296"/>
      <w:bookmarkStart w:id="2688" w:name="_Toc160649968"/>
      <w:bookmarkStart w:id="2689" w:name="_Toc164928250"/>
      <w:bookmarkStart w:id="2690" w:name="_Toc168550109"/>
      <w:bookmarkStart w:id="2691" w:name="_Toc148176971"/>
      <w:bookmarkStart w:id="2692" w:name="_Toc148359021"/>
      <w:bookmarkStart w:id="2693" w:name="_Toc151743153"/>
      <w:bookmarkStart w:id="2694" w:name="_Toc151743618"/>
      <w:bookmarkEnd w:id="2676"/>
      <w:bookmarkEnd w:id="2677"/>
      <w:bookmarkEnd w:id="2678"/>
      <w:bookmarkEnd w:id="2679"/>
      <w:bookmarkEnd w:id="2680"/>
      <w:bookmarkEnd w:id="2681"/>
      <w:bookmarkEnd w:id="2682"/>
      <w:bookmarkEnd w:id="2683"/>
      <w:bookmarkEnd w:id="2684"/>
      <w:r w:rsidRPr="00D3062E">
        <w:t>6.4.4</w:t>
      </w:r>
      <w:r w:rsidRPr="00D3062E">
        <w:tab/>
        <w:t>Custom Operations without associated resources</w:t>
      </w:r>
      <w:bookmarkEnd w:id="2685"/>
      <w:bookmarkEnd w:id="2686"/>
      <w:bookmarkEnd w:id="2687"/>
      <w:bookmarkEnd w:id="2688"/>
      <w:bookmarkEnd w:id="2689"/>
      <w:bookmarkEnd w:id="2690"/>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2695" w:name="_Toc157434742"/>
      <w:bookmarkStart w:id="2696" w:name="_Toc157436457"/>
      <w:bookmarkStart w:id="2697" w:name="_Toc157440297"/>
      <w:bookmarkStart w:id="2698" w:name="_Toc160649969"/>
      <w:bookmarkStart w:id="2699" w:name="_Toc164928251"/>
      <w:bookmarkStart w:id="2700" w:name="_Toc168550110"/>
      <w:bookmarkStart w:id="2701" w:name="_Toc96843433"/>
      <w:bookmarkStart w:id="2702" w:name="_Toc96844408"/>
      <w:bookmarkStart w:id="2703" w:name="_Toc100739981"/>
      <w:bookmarkStart w:id="2704" w:name="_Toc129252554"/>
      <w:bookmarkStart w:id="2705" w:name="_Toc144024259"/>
      <w:bookmarkStart w:id="2706" w:name="_Toc148176972"/>
      <w:bookmarkStart w:id="2707" w:name="_Toc148359022"/>
      <w:bookmarkStart w:id="2708" w:name="_Toc151743154"/>
      <w:bookmarkStart w:id="2709" w:name="_Toc151743619"/>
      <w:bookmarkEnd w:id="2691"/>
      <w:bookmarkEnd w:id="2692"/>
      <w:bookmarkEnd w:id="2693"/>
      <w:bookmarkEnd w:id="2694"/>
      <w:r w:rsidRPr="00D3062E">
        <w:t>6.4.5</w:t>
      </w:r>
      <w:r w:rsidRPr="00D3062E">
        <w:tab/>
        <w:t>Notifications</w:t>
      </w:r>
      <w:bookmarkEnd w:id="2695"/>
      <w:bookmarkEnd w:id="2696"/>
      <w:bookmarkEnd w:id="2697"/>
      <w:bookmarkEnd w:id="2698"/>
      <w:bookmarkEnd w:id="2699"/>
      <w:bookmarkEnd w:id="2700"/>
    </w:p>
    <w:p w14:paraId="5AA1DB94" w14:textId="37087C29" w:rsidR="003654E0" w:rsidRPr="00D3062E" w:rsidRDefault="003654E0" w:rsidP="003654E0">
      <w:pPr>
        <w:pStyle w:val="41"/>
      </w:pPr>
      <w:bookmarkStart w:id="2710" w:name="_Toc157434743"/>
      <w:bookmarkStart w:id="2711" w:name="_Toc157436458"/>
      <w:bookmarkStart w:id="2712" w:name="_Toc157440298"/>
      <w:bookmarkStart w:id="2713" w:name="_Toc160649970"/>
      <w:bookmarkStart w:id="2714" w:name="_Toc164928252"/>
      <w:bookmarkStart w:id="2715" w:name="_Toc168550111"/>
      <w:bookmarkStart w:id="2716" w:name="_Toc96843434"/>
      <w:bookmarkStart w:id="2717" w:name="_Toc96844409"/>
      <w:bookmarkStart w:id="2718" w:name="_Toc100739982"/>
      <w:bookmarkStart w:id="2719" w:name="_Toc129252555"/>
      <w:bookmarkStart w:id="2720" w:name="_Toc144024260"/>
      <w:bookmarkStart w:id="2721" w:name="_Toc148176973"/>
      <w:bookmarkStart w:id="2722" w:name="_Toc148359023"/>
      <w:bookmarkStart w:id="2723" w:name="_Toc151743155"/>
      <w:bookmarkStart w:id="2724" w:name="_Toc151743620"/>
      <w:bookmarkEnd w:id="2701"/>
      <w:bookmarkEnd w:id="2702"/>
      <w:bookmarkEnd w:id="2703"/>
      <w:bookmarkEnd w:id="2704"/>
      <w:bookmarkEnd w:id="2705"/>
      <w:bookmarkEnd w:id="2706"/>
      <w:bookmarkEnd w:id="2707"/>
      <w:bookmarkEnd w:id="2708"/>
      <w:bookmarkEnd w:id="2709"/>
      <w:r w:rsidRPr="00D3062E">
        <w:t>6.4.5.1</w:t>
      </w:r>
      <w:r w:rsidRPr="00D3062E">
        <w:tab/>
        <w:t>General</w:t>
      </w:r>
      <w:bookmarkEnd w:id="2710"/>
      <w:bookmarkEnd w:id="2711"/>
      <w:bookmarkEnd w:id="2712"/>
      <w:bookmarkEnd w:id="2713"/>
      <w:bookmarkEnd w:id="2714"/>
      <w:bookmarkEnd w:id="2715"/>
    </w:p>
    <w:p w14:paraId="6B06A12E" w14:textId="77777777" w:rsidR="00B110B4" w:rsidRPr="00FC29E8" w:rsidRDefault="00B110B4" w:rsidP="00B110B4">
      <w:pPr>
        <w:rPr>
          <w:noProof/>
        </w:rPr>
      </w:pPr>
      <w:bookmarkStart w:id="2725" w:name="_Toc157434744"/>
      <w:bookmarkStart w:id="2726" w:name="_Toc157436459"/>
      <w:bookmarkStart w:id="2727" w:name="_Toc157440299"/>
      <w:bookmarkStart w:id="2728" w:name="_Toc160649971"/>
      <w:bookmarkStart w:id="2729" w:name="_Toc96843435"/>
      <w:bookmarkStart w:id="2730" w:name="_Toc96844410"/>
      <w:bookmarkStart w:id="2731" w:name="_Toc100739983"/>
      <w:bookmarkStart w:id="2732" w:name="_Toc129252556"/>
      <w:bookmarkStart w:id="2733" w:name="_Toc144024261"/>
      <w:bookmarkStart w:id="2734" w:name="_Toc148176974"/>
      <w:bookmarkStart w:id="2735" w:name="_Toc148359024"/>
      <w:bookmarkStart w:id="2736" w:name="_Toc151743156"/>
      <w:bookmarkStart w:id="2737" w:name="_Toc151743621"/>
      <w:bookmarkEnd w:id="2716"/>
      <w:bookmarkEnd w:id="2717"/>
      <w:bookmarkEnd w:id="2718"/>
      <w:bookmarkEnd w:id="2719"/>
      <w:bookmarkEnd w:id="2720"/>
      <w:bookmarkEnd w:id="2721"/>
      <w:bookmarkEnd w:id="2722"/>
      <w:bookmarkEnd w:id="2723"/>
      <w:bookmarkEnd w:id="2724"/>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2738" w:name="_Toc164928253"/>
      <w:bookmarkStart w:id="2739" w:name="_Toc168550112"/>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2725"/>
      <w:bookmarkEnd w:id="2726"/>
      <w:bookmarkEnd w:id="2727"/>
      <w:bookmarkEnd w:id="2728"/>
      <w:bookmarkEnd w:id="2738"/>
      <w:bookmarkEnd w:id="2739"/>
    </w:p>
    <w:p w14:paraId="6C7293D2" w14:textId="134A9555" w:rsidR="003654E0" w:rsidRPr="00D3062E" w:rsidRDefault="003654E0" w:rsidP="003654E0">
      <w:pPr>
        <w:pStyle w:val="51"/>
        <w:rPr>
          <w:noProof/>
          <w:lang w:val="en-US"/>
        </w:rPr>
      </w:pPr>
      <w:bookmarkStart w:id="2740" w:name="_Toc157434745"/>
      <w:bookmarkStart w:id="2741" w:name="_Toc157436460"/>
      <w:bookmarkStart w:id="2742" w:name="_Toc157440300"/>
      <w:bookmarkStart w:id="2743" w:name="_Toc160649972"/>
      <w:bookmarkStart w:id="2744" w:name="_Toc164928254"/>
      <w:bookmarkStart w:id="2745" w:name="_Toc168550113"/>
      <w:bookmarkStart w:id="2746" w:name="_Toc96843436"/>
      <w:bookmarkStart w:id="2747" w:name="_Toc96844411"/>
      <w:bookmarkStart w:id="2748" w:name="_Toc100739984"/>
      <w:bookmarkStart w:id="2749" w:name="_Toc129252557"/>
      <w:bookmarkStart w:id="2750" w:name="_Toc144024262"/>
      <w:bookmarkStart w:id="2751" w:name="_Toc148176975"/>
      <w:bookmarkStart w:id="2752" w:name="_Toc148359025"/>
      <w:bookmarkStart w:id="2753" w:name="_Toc151743157"/>
      <w:bookmarkStart w:id="2754" w:name="_Toc151743622"/>
      <w:bookmarkEnd w:id="2729"/>
      <w:bookmarkEnd w:id="2730"/>
      <w:bookmarkEnd w:id="2731"/>
      <w:bookmarkEnd w:id="2732"/>
      <w:bookmarkEnd w:id="2733"/>
      <w:bookmarkEnd w:id="2734"/>
      <w:bookmarkEnd w:id="2735"/>
      <w:bookmarkEnd w:id="2736"/>
      <w:bookmarkEnd w:id="2737"/>
      <w:r w:rsidRPr="00D3062E">
        <w:t>6.4</w:t>
      </w:r>
      <w:r w:rsidRPr="00D3062E">
        <w:rPr>
          <w:lang w:val="en-US"/>
        </w:rPr>
        <w:t>.5.2</w:t>
      </w:r>
      <w:r w:rsidRPr="00D3062E">
        <w:rPr>
          <w:noProof/>
          <w:lang w:val="en-US"/>
        </w:rPr>
        <w:t>.1</w:t>
      </w:r>
      <w:r w:rsidRPr="00D3062E">
        <w:rPr>
          <w:noProof/>
          <w:lang w:val="en-US"/>
        </w:rPr>
        <w:tab/>
        <w:t>Description</w:t>
      </w:r>
      <w:bookmarkEnd w:id="2740"/>
      <w:bookmarkEnd w:id="2741"/>
      <w:bookmarkEnd w:id="2742"/>
      <w:bookmarkEnd w:id="2743"/>
      <w:bookmarkEnd w:id="2744"/>
      <w:bookmarkEnd w:id="2745"/>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2755" w:name="_Toc157434746"/>
      <w:bookmarkStart w:id="2756" w:name="_Toc157436461"/>
      <w:bookmarkStart w:id="2757" w:name="_Toc157440301"/>
      <w:bookmarkStart w:id="2758" w:name="_Toc160649973"/>
      <w:bookmarkStart w:id="2759" w:name="_Toc164928255"/>
      <w:bookmarkStart w:id="2760" w:name="_Toc168550114"/>
      <w:bookmarkStart w:id="2761" w:name="_Toc96843437"/>
      <w:bookmarkStart w:id="2762" w:name="_Toc96844412"/>
      <w:bookmarkStart w:id="2763" w:name="_Toc100739985"/>
      <w:bookmarkStart w:id="2764" w:name="_Toc129252558"/>
      <w:bookmarkStart w:id="2765" w:name="_Toc144024263"/>
      <w:bookmarkStart w:id="2766" w:name="_Toc148176976"/>
      <w:bookmarkStart w:id="2767" w:name="_Toc148359026"/>
      <w:bookmarkStart w:id="2768" w:name="_Toc151743158"/>
      <w:bookmarkStart w:id="2769" w:name="_Toc151743623"/>
      <w:bookmarkEnd w:id="2746"/>
      <w:bookmarkEnd w:id="2747"/>
      <w:bookmarkEnd w:id="2748"/>
      <w:bookmarkEnd w:id="2749"/>
      <w:bookmarkEnd w:id="2750"/>
      <w:bookmarkEnd w:id="2751"/>
      <w:bookmarkEnd w:id="2752"/>
      <w:bookmarkEnd w:id="2753"/>
      <w:bookmarkEnd w:id="2754"/>
      <w:r w:rsidRPr="00D3062E">
        <w:t>6.4.5.2</w:t>
      </w:r>
      <w:r w:rsidRPr="00D3062E">
        <w:rPr>
          <w:noProof/>
        </w:rPr>
        <w:t>.2</w:t>
      </w:r>
      <w:r w:rsidRPr="00D3062E">
        <w:rPr>
          <w:noProof/>
        </w:rPr>
        <w:tab/>
        <w:t>Target URI</w:t>
      </w:r>
      <w:bookmarkEnd w:id="2755"/>
      <w:bookmarkEnd w:id="2756"/>
      <w:bookmarkEnd w:id="2757"/>
      <w:bookmarkEnd w:id="2758"/>
      <w:bookmarkEnd w:id="2759"/>
      <w:bookmarkEnd w:id="2760"/>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2770" w:name="_Toc157434747"/>
      <w:bookmarkStart w:id="2771" w:name="_Toc157436462"/>
      <w:bookmarkStart w:id="2772" w:name="_Toc157440302"/>
      <w:bookmarkStart w:id="2773" w:name="_Toc160649974"/>
      <w:bookmarkStart w:id="2774" w:name="_Toc164928256"/>
      <w:bookmarkStart w:id="2775" w:name="_Toc168550115"/>
      <w:bookmarkStart w:id="2776" w:name="_Toc96843438"/>
      <w:bookmarkStart w:id="2777" w:name="_Toc96844413"/>
      <w:bookmarkStart w:id="2778" w:name="_Toc100739986"/>
      <w:bookmarkStart w:id="2779" w:name="_Toc129252559"/>
      <w:bookmarkStart w:id="2780" w:name="_Toc144024264"/>
      <w:bookmarkStart w:id="2781" w:name="_Toc148176977"/>
      <w:bookmarkStart w:id="2782" w:name="_Toc148359027"/>
      <w:bookmarkStart w:id="2783" w:name="_Toc151743159"/>
      <w:bookmarkStart w:id="2784" w:name="_Toc151743624"/>
      <w:bookmarkEnd w:id="2761"/>
      <w:bookmarkEnd w:id="2762"/>
      <w:bookmarkEnd w:id="2763"/>
      <w:bookmarkEnd w:id="2764"/>
      <w:bookmarkEnd w:id="2765"/>
      <w:bookmarkEnd w:id="2766"/>
      <w:bookmarkEnd w:id="2767"/>
      <w:bookmarkEnd w:id="2768"/>
      <w:bookmarkEnd w:id="2769"/>
      <w:r w:rsidRPr="00D3062E">
        <w:t>6.4.5.2</w:t>
      </w:r>
      <w:r w:rsidRPr="00D3062E">
        <w:rPr>
          <w:noProof/>
        </w:rPr>
        <w:t>.3</w:t>
      </w:r>
      <w:r w:rsidRPr="00D3062E">
        <w:rPr>
          <w:noProof/>
        </w:rPr>
        <w:tab/>
        <w:t>Standard Methods</w:t>
      </w:r>
      <w:bookmarkEnd w:id="2770"/>
      <w:bookmarkEnd w:id="2771"/>
      <w:bookmarkEnd w:id="2772"/>
      <w:bookmarkEnd w:id="2773"/>
      <w:bookmarkEnd w:id="2774"/>
      <w:bookmarkEnd w:id="2775"/>
    </w:p>
    <w:p w14:paraId="47A1782C" w14:textId="734E189D" w:rsidR="003654E0" w:rsidRPr="00D3062E" w:rsidRDefault="003654E0" w:rsidP="000B7712">
      <w:pPr>
        <w:pStyle w:val="6"/>
      </w:pPr>
      <w:bookmarkStart w:id="2785" w:name="_Toc157434748"/>
      <w:bookmarkStart w:id="2786" w:name="_Toc157436463"/>
      <w:bookmarkStart w:id="2787" w:name="_Toc157440303"/>
      <w:bookmarkStart w:id="2788" w:name="_Toc160649975"/>
      <w:bookmarkStart w:id="2789" w:name="_Toc164928257"/>
      <w:bookmarkStart w:id="2790" w:name="_Toc168550116"/>
      <w:bookmarkStart w:id="2791" w:name="_Toc85734349"/>
      <w:bookmarkStart w:id="2792" w:name="_Toc89431648"/>
      <w:bookmarkStart w:id="2793" w:name="_Toc97042460"/>
      <w:bookmarkStart w:id="2794" w:name="_Toc97045604"/>
      <w:bookmarkStart w:id="2795" w:name="_Toc97155349"/>
      <w:bookmarkStart w:id="2796" w:name="_Toc101521486"/>
      <w:bookmarkStart w:id="2797" w:name="_Toc120537598"/>
      <w:bookmarkStart w:id="2798" w:name="_Toc151743160"/>
      <w:bookmarkStart w:id="2799" w:name="_Toc151743625"/>
      <w:bookmarkEnd w:id="2776"/>
      <w:bookmarkEnd w:id="2777"/>
      <w:bookmarkEnd w:id="2778"/>
      <w:bookmarkEnd w:id="2779"/>
      <w:bookmarkEnd w:id="2780"/>
      <w:bookmarkEnd w:id="2781"/>
      <w:bookmarkEnd w:id="2782"/>
      <w:bookmarkEnd w:id="2783"/>
      <w:bookmarkEnd w:id="2784"/>
      <w:r w:rsidRPr="00D3062E">
        <w:t>6.4.5.2.3.1</w:t>
      </w:r>
      <w:r w:rsidRPr="00D3062E">
        <w:tab/>
        <w:t>POST</w:t>
      </w:r>
      <w:bookmarkEnd w:id="2785"/>
      <w:bookmarkEnd w:id="2786"/>
      <w:bookmarkEnd w:id="2787"/>
      <w:bookmarkEnd w:id="2788"/>
      <w:bookmarkEnd w:id="2789"/>
      <w:bookmarkEnd w:id="2790"/>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lastRenderedPageBreak/>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2800" w:name="_Toc157434749"/>
      <w:bookmarkStart w:id="2801" w:name="_Toc157436464"/>
      <w:bookmarkStart w:id="2802" w:name="_Toc157440304"/>
      <w:bookmarkStart w:id="2803" w:name="_Toc160649976"/>
      <w:bookmarkStart w:id="2804" w:name="_Toc164928258"/>
      <w:bookmarkStart w:id="2805" w:name="_Toc168550117"/>
      <w:bookmarkStart w:id="2806" w:name="_Toc85734350"/>
      <w:bookmarkStart w:id="2807" w:name="_Toc89431649"/>
      <w:bookmarkStart w:id="2808" w:name="_Toc97042461"/>
      <w:bookmarkStart w:id="2809" w:name="_Toc97045605"/>
      <w:bookmarkStart w:id="2810" w:name="_Toc97155350"/>
      <w:bookmarkStart w:id="2811" w:name="_Toc101521487"/>
      <w:bookmarkStart w:id="2812" w:name="_Toc120537599"/>
      <w:bookmarkStart w:id="2813" w:name="_Toc151743161"/>
      <w:bookmarkStart w:id="2814" w:name="_Toc151743626"/>
      <w:bookmarkEnd w:id="2791"/>
      <w:bookmarkEnd w:id="2792"/>
      <w:bookmarkEnd w:id="2793"/>
      <w:bookmarkEnd w:id="2794"/>
      <w:bookmarkEnd w:id="2795"/>
      <w:bookmarkEnd w:id="2796"/>
      <w:bookmarkEnd w:id="2797"/>
      <w:bookmarkEnd w:id="2798"/>
      <w:bookmarkEnd w:id="2799"/>
      <w:r w:rsidRPr="00D3062E">
        <w:t>6.4.6</w:t>
      </w:r>
      <w:r w:rsidRPr="00D3062E">
        <w:tab/>
        <w:t>Data Model</w:t>
      </w:r>
      <w:bookmarkEnd w:id="2800"/>
      <w:bookmarkEnd w:id="2801"/>
      <w:bookmarkEnd w:id="2802"/>
      <w:bookmarkEnd w:id="2803"/>
      <w:bookmarkEnd w:id="2804"/>
      <w:bookmarkEnd w:id="2805"/>
    </w:p>
    <w:p w14:paraId="59999A0A" w14:textId="2636DD39" w:rsidR="003654E0" w:rsidRPr="00D3062E" w:rsidRDefault="003654E0" w:rsidP="003654E0">
      <w:pPr>
        <w:pStyle w:val="41"/>
        <w:rPr>
          <w:lang w:eastAsia="zh-CN"/>
        </w:rPr>
      </w:pPr>
      <w:bookmarkStart w:id="2815" w:name="_Toc157434750"/>
      <w:bookmarkStart w:id="2816" w:name="_Toc157436465"/>
      <w:bookmarkStart w:id="2817" w:name="_Toc157440305"/>
      <w:bookmarkStart w:id="2818" w:name="_Toc160649977"/>
      <w:bookmarkStart w:id="2819" w:name="_Toc164928259"/>
      <w:bookmarkStart w:id="2820" w:name="_Toc168550118"/>
      <w:bookmarkStart w:id="2821" w:name="_Toc85734351"/>
      <w:bookmarkStart w:id="2822" w:name="_Toc89431650"/>
      <w:bookmarkStart w:id="2823" w:name="_Toc97042462"/>
      <w:bookmarkStart w:id="2824" w:name="_Toc97045606"/>
      <w:bookmarkStart w:id="2825" w:name="_Toc97155351"/>
      <w:bookmarkStart w:id="2826" w:name="_Toc101521488"/>
      <w:bookmarkStart w:id="2827" w:name="_Toc120537600"/>
      <w:bookmarkStart w:id="2828" w:name="_Toc151743162"/>
      <w:bookmarkStart w:id="2829" w:name="_Toc151743627"/>
      <w:bookmarkEnd w:id="2806"/>
      <w:bookmarkEnd w:id="2807"/>
      <w:bookmarkEnd w:id="2808"/>
      <w:bookmarkEnd w:id="2809"/>
      <w:bookmarkEnd w:id="2810"/>
      <w:bookmarkEnd w:id="2811"/>
      <w:bookmarkEnd w:id="2812"/>
      <w:bookmarkEnd w:id="2813"/>
      <w:bookmarkEnd w:id="2814"/>
      <w:r w:rsidRPr="00D3062E">
        <w:t>6.4.6</w:t>
      </w:r>
      <w:r w:rsidRPr="00D3062E">
        <w:rPr>
          <w:lang w:eastAsia="zh-CN"/>
        </w:rPr>
        <w:t>.1</w:t>
      </w:r>
      <w:r w:rsidRPr="00D3062E">
        <w:rPr>
          <w:lang w:eastAsia="zh-CN"/>
        </w:rPr>
        <w:tab/>
        <w:t>General</w:t>
      </w:r>
      <w:bookmarkEnd w:id="2815"/>
      <w:bookmarkEnd w:id="2816"/>
      <w:bookmarkEnd w:id="2817"/>
      <w:bookmarkEnd w:id="2818"/>
      <w:bookmarkEnd w:id="2819"/>
      <w:bookmarkEnd w:id="2820"/>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2830" w:name="_Toc157434751"/>
      <w:bookmarkStart w:id="2831" w:name="_Toc157436466"/>
      <w:bookmarkStart w:id="2832" w:name="_Toc157440306"/>
      <w:bookmarkStart w:id="2833" w:name="_Toc160649978"/>
      <w:bookmarkStart w:id="2834" w:name="_Toc164928260"/>
      <w:bookmarkStart w:id="2835" w:name="_Toc168550119"/>
      <w:bookmarkStart w:id="2836" w:name="_Toc85734352"/>
      <w:bookmarkStart w:id="2837" w:name="_Toc89431651"/>
      <w:bookmarkStart w:id="2838" w:name="_Toc97042463"/>
      <w:bookmarkStart w:id="2839" w:name="_Toc97045607"/>
      <w:bookmarkStart w:id="2840" w:name="_Toc97155352"/>
      <w:bookmarkStart w:id="2841" w:name="_Toc101521489"/>
      <w:bookmarkStart w:id="2842" w:name="_Toc120537601"/>
      <w:bookmarkStart w:id="2843" w:name="_Toc151743163"/>
      <w:bookmarkStart w:id="2844" w:name="_Toc151743628"/>
      <w:bookmarkEnd w:id="2821"/>
      <w:bookmarkEnd w:id="2822"/>
      <w:bookmarkEnd w:id="2823"/>
      <w:bookmarkEnd w:id="2824"/>
      <w:bookmarkEnd w:id="2825"/>
      <w:bookmarkEnd w:id="2826"/>
      <w:bookmarkEnd w:id="2827"/>
      <w:bookmarkEnd w:id="2828"/>
      <w:bookmarkEnd w:id="2829"/>
      <w:r w:rsidRPr="00D3062E">
        <w:rPr>
          <w:lang w:eastAsia="zh-CN"/>
        </w:rPr>
        <w:t>6.4.6.2</w:t>
      </w:r>
      <w:r w:rsidRPr="00D3062E">
        <w:rPr>
          <w:lang w:eastAsia="zh-CN"/>
        </w:rPr>
        <w:tab/>
        <w:t>Structured data types</w:t>
      </w:r>
      <w:bookmarkEnd w:id="2830"/>
      <w:bookmarkEnd w:id="2831"/>
      <w:bookmarkEnd w:id="2832"/>
      <w:bookmarkEnd w:id="2833"/>
      <w:bookmarkEnd w:id="2834"/>
      <w:bookmarkEnd w:id="2835"/>
    </w:p>
    <w:p w14:paraId="0C2CFA79" w14:textId="48EE64FF" w:rsidR="003654E0" w:rsidRPr="00D3062E" w:rsidRDefault="003654E0" w:rsidP="003654E0">
      <w:pPr>
        <w:pStyle w:val="51"/>
        <w:rPr>
          <w:lang w:eastAsia="zh-CN"/>
        </w:rPr>
      </w:pPr>
      <w:bookmarkStart w:id="2845" w:name="_Toc157434752"/>
      <w:bookmarkStart w:id="2846" w:name="_Toc157436467"/>
      <w:bookmarkStart w:id="2847" w:name="_Toc157440307"/>
      <w:bookmarkStart w:id="2848" w:name="_Toc160649979"/>
      <w:bookmarkStart w:id="2849" w:name="_Toc164928261"/>
      <w:bookmarkStart w:id="2850" w:name="_Toc168550120"/>
      <w:bookmarkEnd w:id="2836"/>
      <w:bookmarkEnd w:id="2837"/>
      <w:bookmarkEnd w:id="2838"/>
      <w:bookmarkEnd w:id="2839"/>
      <w:bookmarkEnd w:id="2840"/>
      <w:bookmarkEnd w:id="2841"/>
      <w:bookmarkEnd w:id="2842"/>
      <w:bookmarkEnd w:id="2843"/>
      <w:bookmarkEnd w:id="2844"/>
      <w:r w:rsidRPr="00D3062E">
        <w:rPr>
          <w:lang w:eastAsia="zh-CN"/>
        </w:rPr>
        <w:t>6.4.6.2.1</w:t>
      </w:r>
      <w:r w:rsidRPr="00D3062E">
        <w:rPr>
          <w:lang w:eastAsia="zh-CN"/>
        </w:rPr>
        <w:tab/>
        <w:t>Introduction</w:t>
      </w:r>
      <w:bookmarkEnd w:id="2845"/>
      <w:bookmarkEnd w:id="2846"/>
      <w:bookmarkEnd w:id="2847"/>
      <w:bookmarkEnd w:id="2848"/>
      <w:bookmarkEnd w:id="2849"/>
      <w:bookmarkEnd w:id="2850"/>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2851" w:name="_Toc157434753"/>
      <w:bookmarkStart w:id="2852" w:name="_Toc157436468"/>
      <w:bookmarkStart w:id="2853" w:name="_Toc157440308"/>
      <w:bookmarkStart w:id="2854" w:name="_Toc160649980"/>
      <w:bookmarkStart w:id="2855" w:name="_Toc164928262"/>
      <w:bookmarkStart w:id="2856" w:name="_Toc168550121"/>
      <w:r w:rsidRPr="00D3062E">
        <w:lastRenderedPageBreak/>
        <w:t>6.4.6.2.2</w:t>
      </w:r>
      <w:r w:rsidRPr="00D3062E">
        <w:tab/>
        <w:t>Type: NetSliceOptSubsc</w:t>
      </w:r>
      <w:bookmarkEnd w:id="2851"/>
      <w:bookmarkEnd w:id="2852"/>
      <w:bookmarkEnd w:id="2853"/>
      <w:bookmarkEnd w:id="2854"/>
      <w:bookmarkEnd w:id="2855"/>
      <w:bookmarkEnd w:id="2856"/>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2857" w:name="_Toc164928263"/>
      <w:bookmarkStart w:id="2858" w:name="_Toc168550122"/>
      <w:r w:rsidRPr="00D3062E">
        <w:lastRenderedPageBreak/>
        <w:t>6.4.6.2.3</w:t>
      </w:r>
      <w:r w:rsidRPr="00D3062E">
        <w:tab/>
        <w:t>Type: NetSliceOptSubscPatch</w:t>
      </w:r>
      <w:bookmarkEnd w:id="2857"/>
      <w:bookmarkEnd w:id="2858"/>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2859" w:name="_Toc157434754"/>
      <w:bookmarkStart w:id="2860" w:name="_Toc157436469"/>
      <w:bookmarkStart w:id="2861" w:name="_Toc157440309"/>
      <w:bookmarkStart w:id="2862" w:name="_Toc160649981"/>
      <w:bookmarkStart w:id="2863" w:name="_Toc164928264"/>
      <w:bookmarkStart w:id="2864" w:name="_Toc168550123"/>
      <w:bookmarkStart w:id="2865" w:name="_Toc151743166"/>
      <w:bookmarkStart w:id="2866" w:name="_Toc151743631"/>
      <w:r w:rsidRPr="00D3062E">
        <w:t>6.4.6.2.</w:t>
      </w:r>
      <w:r w:rsidR="004B2B97" w:rsidRPr="00D3062E">
        <w:t>4</w:t>
      </w:r>
      <w:r w:rsidRPr="00D3062E">
        <w:tab/>
        <w:t>Type: NetSliceOptNotif</w:t>
      </w:r>
      <w:bookmarkEnd w:id="2859"/>
      <w:bookmarkEnd w:id="2860"/>
      <w:bookmarkEnd w:id="2861"/>
      <w:bookmarkEnd w:id="2862"/>
      <w:bookmarkEnd w:id="2863"/>
      <w:bookmarkEnd w:id="2864"/>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2867" w:name="_Toc151743632"/>
      <w:bookmarkStart w:id="2868" w:name="_Toc151743167"/>
      <w:bookmarkStart w:id="2869" w:name="_Toc148359041"/>
      <w:bookmarkStart w:id="2870" w:name="_Toc148176991"/>
      <w:bookmarkStart w:id="2871" w:name="_Toc157434755"/>
      <w:bookmarkStart w:id="2872" w:name="_Toc157436470"/>
      <w:bookmarkStart w:id="2873" w:name="_Toc157440310"/>
      <w:bookmarkStart w:id="2874" w:name="_Toc160649982"/>
      <w:bookmarkStart w:id="2875" w:name="_Toc164928265"/>
      <w:bookmarkStart w:id="2876" w:name="_Toc168550124"/>
      <w:bookmarkStart w:id="2877" w:name="_Toc148176992"/>
      <w:bookmarkStart w:id="2878" w:name="_Toc148359042"/>
      <w:bookmarkStart w:id="2879" w:name="_Toc151743168"/>
      <w:bookmarkStart w:id="2880" w:name="_Toc151743633"/>
      <w:bookmarkEnd w:id="2865"/>
      <w:bookmarkEnd w:id="2866"/>
      <w:r w:rsidRPr="00D3062E">
        <w:lastRenderedPageBreak/>
        <w:t>6.4</w:t>
      </w:r>
      <w:r w:rsidRPr="00D3062E">
        <w:rPr>
          <w:lang w:val="en-US"/>
        </w:rPr>
        <w:t>.6.3</w:t>
      </w:r>
      <w:r w:rsidRPr="00D3062E">
        <w:rPr>
          <w:lang w:val="en-US"/>
        </w:rPr>
        <w:tab/>
        <w:t>Simple data types and enumerations</w:t>
      </w:r>
      <w:bookmarkEnd w:id="2867"/>
      <w:bookmarkEnd w:id="2868"/>
      <w:bookmarkEnd w:id="2869"/>
      <w:bookmarkEnd w:id="2870"/>
      <w:bookmarkEnd w:id="2871"/>
      <w:bookmarkEnd w:id="2872"/>
      <w:bookmarkEnd w:id="2873"/>
      <w:bookmarkEnd w:id="2874"/>
      <w:bookmarkEnd w:id="2875"/>
      <w:bookmarkEnd w:id="2876"/>
    </w:p>
    <w:p w14:paraId="7248745E" w14:textId="6B5B488C" w:rsidR="00777298" w:rsidRPr="00D3062E" w:rsidRDefault="00777298" w:rsidP="00777298">
      <w:pPr>
        <w:pStyle w:val="51"/>
      </w:pPr>
      <w:bookmarkStart w:id="2881" w:name="_Toc157434756"/>
      <w:bookmarkStart w:id="2882" w:name="_Toc157436471"/>
      <w:bookmarkStart w:id="2883" w:name="_Toc157440311"/>
      <w:bookmarkStart w:id="2884" w:name="_Toc160649983"/>
      <w:bookmarkStart w:id="2885" w:name="_Toc164928266"/>
      <w:bookmarkStart w:id="2886" w:name="_Toc168550125"/>
      <w:bookmarkStart w:id="2887" w:name="_Toc148176993"/>
      <w:bookmarkStart w:id="2888" w:name="_Toc148359043"/>
      <w:bookmarkStart w:id="2889" w:name="_Toc151743169"/>
      <w:bookmarkStart w:id="2890" w:name="_Toc151743634"/>
      <w:bookmarkEnd w:id="2877"/>
      <w:bookmarkEnd w:id="2878"/>
      <w:bookmarkEnd w:id="2879"/>
      <w:bookmarkEnd w:id="2880"/>
      <w:r w:rsidRPr="00D3062E">
        <w:t>6.4.6.3.1</w:t>
      </w:r>
      <w:r w:rsidRPr="00D3062E">
        <w:tab/>
        <w:t>Introduction</w:t>
      </w:r>
      <w:bookmarkEnd w:id="2881"/>
      <w:bookmarkEnd w:id="2882"/>
      <w:bookmarkEnd w:id="2883"/>
      <w:bookmarkEnd w:id="2884"/>
      <w:bookmarkEnd w:id="2885"/>
      <w:bookmarkEnd w:id="2886"/>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2891" w:name="_Toc157434757"/>
      <w:bookmarkStart w:id="2892" w:name="_Toc157436472"/>
      <w:bookmarkStart w:id="2893" w:name="_Toc157440312"/>
      <w:bookmarkStart w:id="2894" w:name="_Toc160649984"/>
      <w:bookmarkStart w:id="2895" w:name="_Toc164928267"/>
      <w:bookmarkStart w:id="2896" w:name="_Toc168550126"/>
      <w:bookmarkEnd w:id="2887"/>
      <w:bookmarkEnd w:id="2888"/>
      <w:bookmarkEnd w:id="2889"/>
      <w:bookmarkEnd w:id="2890"/>
      <w:r w:rsidRPr="00D3062E">
        <w:t>6.4.6.3.2</w:t>
      </w:r>
      <w:r w:rsidRPr="00D3062E">
        <w:tab/>
        <w:t>Simple data types</w:t>
      </w:r>
      <w:bookmarkEnd w:id="2891"/>
      <w:bookmarkEnd w:id="2892"/>
      <w:bookmarkEnd w:id="2893"/>
      <w:bookmarkEnd w:id="2894"/>
      <w:bookmarkEnd w:id="2895"/>
      <w:bookmarkEnd w:id="2896"/>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2897" w:name="_Toc157434758"/>
      <w:bookmarkStart w:id="2898" w:name="_Toc157436473"/>
      <w:bookmarkStart w:id="2899" w:name="_Toc157440313"/>
      <w:bookmarkStart w:id="2900" w:name="_Toc160649985"/>
      <w:bookmarkStart w:id="2901" w:name="_Toc164928268"/>
      <w:bookmarkStart w:id="2902" w:name="_Toc168550127"/>
      <w:bookmarkStart w:id="2903" w:name="_Toc148176997"/>
      <w:bookmarkStart w:id="2904" w:name="_Toc148359047"/>
      <w:bookmarkStart w:id="2905" w:name="_Toc151743171"/>
      <w:bookmarkStart w:id="2906"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2897"/>
      <w:bookmarkEnd w:id="2898"/>
      <w:bookmarkEnd w:id="2899"/>
      <w:bookmarkEnd w:id="2900"/>
      <w:bookmarkEnd w:id="2901"/>
      <w:bookmarkEnd w:id="2902"/>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2907" w:name="_Toc157434759"/>
      <w:bookmarkStart w:id="2908" w:name="_Toc157436474"/>
      <w:bookmarkStart w:id="2909" w:name="_Toc157440314"/>
      <w:bookmarkStart w:id="2910" w:name="_Toc160649986"/>
      <w:bookmarkStart w:id="2911" w:name="_Toc164928269"/>
      <w:bookmarkStart w:id="2912" w:name="_Toc168550128"/>
      <w:bookmarkStart w:id="2913" w:name="_Toc148176998"/>
      <w:bookmarkStart w:id="2914" w:name="_Toc148359048"/>
      <w:bookmarkStart w:id="2915" w:name="_Toc151743172"/>
      <w:bookmarkStart w:id="2916" w:name="_Toc151743637"/>
      <w:bookmarkEnd w:id="2903"/>
      <w:bookmarkEnd w:id="2904"/>
      <w:bookmarkEnd w:id="2905"/>
      <w:bookmarkEnd w:id="2906"/>
      <w:r w:rsidRPr="00D3062E">
        <w:t>6.4.6.5</w:t>
      </w:r>
      <w:r w:rsidRPr="00D3062E">
        <w:tab/>
        <w:t>Binary data</w:t>
      </w:r>
      <w:bookmarkEnd w:id="2907"/>
      <w:bookmarkEnd w:id="2908"/>
      <w:bookmarkEnd w:id="2909"/>
      <w:bookmarkEnd w:id="2910"/>
      <w:bookmarkEnd w:id="2911"/>
      <w:bookmarkEnd w:id="2912"/>
    </w:p>
    <w:p w14:paraId="30D711D2" w14:textId="04F0D6F8" w:rsidR="00777298" w:rsidRPr="00D3062E" w:rsidRDefault="00777298" w:rsidP="00777298">
      <w:pPr>
        <w:pStyle w:val="51"/>
      </w:pPr>
      <w:bookmarkStart w:id="2917" w:name="_Toc157434760"/>
      <w:bookmarkStart w:id="2918" w:name="_Toc157436475"/>
      <w:bookmarkStart w:id="2919" w:name="_Toc157440315"/>
      <w:bookmarkStart w:id="2920" w:name="_Toc160649987"/>
      <w:bookmarkStart w:id="2921" w:name="_Toc164928270"/>
      <w:bookmarkStart w:id="2922" w:name="_Toc168550129"/>
      <w:bookmarkEnd w:id="2913"/>
      <w:bookmarkEnd w:id="2914"/>
      <w:bookmarkEnd w:id="2915"/>
      <w:bookmarkEnd w:id="2916"/>
      <w:r w:rsidRPr="00D3062E">
        <w:t>6.4.6.5.1</w:t>
      </w:r>
      <w:r w:rsidRPr="00D3062E">
        <w:tab/>
        <w:t>Binary Data Types</w:t>
      </w:r>
      <w:bookmarkEnd w:id="2917"/>
      <w:bookmarkEnd w:id="2918"/>
      <w:bookmarkEnd w:id="2919"/>
      <w:bookmarkEnd w:id="2920"/>
      <w:bookmarkEnd w:id="2921"/>
      <w:bookmarkEnd w:id="2922"/>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2923" w:name="_Toc157434761"/>
      <w:bookmarkStart w:id="2924" w:name="_Toc157436476"/>
      <w:bookmarkStart w:id="2925" w:name="_Toc157440316"/>
      <w:bookmarkStart w:id="2926" w:name="_Toc160649988"/>
      <w:bookmarkStart w:id="2927" w:name="_Toc164928271"/>
      <w:bookmarkStart w:id="2928" w:name="_Toc168550130"/>
      <w:bookmarkStart w:id="2929" w:name="_Toc97039983"/>
      <w:bookmarkStart w:id="2930" w:name="_Toc101521497"/>
      <w:bookmarkStart w:id="2931" w:name="_Toc120537609"/>
      <w:bookmarkStart w:id="2932" w:name="_Toc151743174"/>
      <w:bookmarkStart w:id="2933" w:name="_Toc151743639"/>
      <w:r w:rsidRPr="00D3062E">
        <w:t>6.4.7</w:t>
      </w:r>
      <w:r w:rsidRPr="00D3062E">
        <w:tab/>
        <w:t>Error Handling</w:t>
      </w:r>
      <w:bookmarkEnd w:id="2923"/>
      <w:bookmarkEnd w:id="2924"/>
      <w:bookmarkEnd w:id="2925"/>
      <w:bookmarkEnd w:id="2926"/>
      <w:bookmarkEnd w:id="2927"/>
      <w:bookmarkEnd w:id="2928"/>
    </w:p>
    <w:p w14:paraId="4A38E038" w14:textId="3DC96672" w:rsidR="00777298" w:rsidRPr="00D3062E" w:rsidRDefault="00777298" w:rsidP="00777298">
      <w:pPr>
        <w:pStyle w:val="41"/>
      </w:pPr>
      <w:bookmarkStart w:id="2934" w:name="_Toc157434762"/>
      <w:bookmarkStart w:id="2935" w:name="_Toc157436477"/>
      <w:bookmarkStart w:id="2936" w:name="_Toc157440317"/>
      <w:bookmarkStart w:id="2937" w:name="_Toc160649989"/>
      <w:bookmarkStart w:id="2938" w:name="_Toc164928272"/>
      <w:bookmarkStart w:id="2939" w:name="_Toc168550131"/>
      <w:bookmarkStart w:id="2940" w:name="_Toc97039984"/>
      <w:bookmarkStart w:id="2941" w:name="_Toc101521498"/>
      <w:bookmarkStart w:id="2942" w:name="_Toc120537610"/>
      <w:bookmarkStart w:id="2943" w:name="_Toc151743175"/>
      <w:bookmarkStart w:id="2944" w:name="_Toc151743640"/>
      <w:bookmarkEnd w:id="2929"/>
      <w:bookmarkEnd w:id="2930"/>
      <w:bookmarkEnd w:id="2931"/>
      <w:bookmarkEnd w:id="2932"/>
      <w:bookmarkEnd w:id="2933"/>
      <w:r w:rsidRPr="00D3062E">
        <w:t>6.4.7.1</w:t>
      </w:r>
      <w:r w:rsidRPr="00D3062E">
        <w:tab/>
        <w:t>General</w:t>
      </w:r>
      <w:bookmarkEnd w:id="2934"/>
      <w:bookmarkEnd w:id="2935"/>
      <w:bookmarkEnd w:id="2936"/>
      <w:bookmarkEnd w:id="2937"/>
      <w:bookmarkEnd w:id="2938"/>
      <w:bookmarkEnd w:id="2939"/>
    </w:p>
    <w:p w14:paraId="4C85A6C5" w14:textId="1030A6C2" w:rsidR="00B110B4" w:rsidRPr="00D3062E" w:rsidRDefault="00B110B4" w:rsidP="00B110B4">
      <w:bookmarkStart w:id="2945" w:name="_Toc157434763"/>
      <w:bookmarkStart w:id="2946" w:name="_Toc157436478"/>
      <w:bookmarkStart w:id="2947" w:name="_Toc157440318"/>
      <w:bookmarkStart w:id="2948" w:name="_Toc160649990"/>
      <w:bookmarkStart w:id="2949" w:name="_Toc97039985"/>
      <w:bookmarkStart w:id="2950" w:name="_Toc101521499"/>
      <w:bookmarkStart w:id="2951" w:name="_Toc120537611"/>
      <w:bookmarkStart w:id="2952" w:name="_Toc151743176"/>
      <w:bookmarkStart w:id="2953" w:name="_Toc151743641"/>
      <w:bookmarkEnd w:id="2940"/>
      <w:bookmarkEnd w:id="2941"/>
      <w:bookmarkEnd w:id="2942"/>
      <w:bookmarkEnd w:id="2943"/>
      <w:bookmarkEnd w:id="2944"/>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2954" w:name="_Toc164928273"/>
      <w:bookmarkStart w:id="2955" w:name="_Toc168550132"/>
      <w:r w:rsidRPr="00D3062E">
        <w:t>6.4.7.2</w:t>
      </w:r>
      <w:r w:rsidRPr="00D3062E">
        <w:tab/>
        <w:t>Protocol Errors</w:t>
      </w:r>
      <w:bookmarkEnd w:id="2945"/>
      <w:bookmarkEnd w:id="2946"/>
      <w:bookmarkEnd w:id="2947"/>
      <w:bookmarkEnd w:id="2948"/>
      <w:bookmarkEnd w:id="2954"/>
      <w:bookmarkEnd w:id="2955"/>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2956" w:name="_Toc157434764"/>
      <w:bookmarkStart w:id="2957" w:name="_Toc157436479"/>
      <w:bookmarkStart w:id="2958" w:name="_Toc157440319"/>
      <w:bookmarkStart w:id="2959" w:name="_Toc160649991"/>
      <w:bookmarkStart w:id="2960" w:name="_Toc164928274"/>
      <w:bookmarkStart w:id="2961" w:name="_Toc168550133"/>
      <w:bookmarkEnd w:id="2949"/>
      <w:bookmarkEnd w:id="2950"/>
      <w:bookmarkEnd w:id="2951"/>
      <w:bookmarkEnd w:id="2952"/>
      <w:bookmarkEnd w:id="2953"/>
      <w:r w:rsidRPr="00D3062E">
        <w:t>6.4.7.3</w:t>
      </w:r>
      <w:r w:rsidRPr="00D3062E">
        <w:tab/>
        <w:t>Application Errors</w:t>
      </w:r>
      <w:bookmarkEnd w:id="2956"/>
      <w:bookmarkEnd w:id="2957"/>
      <w:bookmarkEnd w:id="2958"/>
      <w:bookmarkEnd w:id="2959"/>
      <w:bookmarkEnd w:id="2960"/>
      <w:bookmarkEnd w:id="2961"/>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2962" w:name="_Toc157434765"/>
      <w:bookmarkStart w:id="2963" w:name="_Toc157436480"/>
      <w:bookmarkStart w:id="2964" w:name="_Toc157440320"/>
      <w:bookmarkStart w:id="2965" w:name="_Toc160649992"/>
      <w:bookmarkStart w:id="2966" w:name="_Toc164928275"/>
      <w:bookmarkStart w:id="2967" w:name="_Toc168550134"/>
      <w:bookmarkStart w:id="2968" w:name="_Toc67903565"/>
      <w:bookmarkStart w:id="2969" w:name="_Toc144311652"/>
      <w:r w:rsidRPr="00D3062E">
        <w:t>6.4.8</w:t>
      </w:r>
      <w:r w:rsidRPr="00D3062E">
        <w:rPr>
          <w:lang w:eastAsia="zh-CN"/>
        </w:rPr>
        <w:tab/>
        <w:t>Feature negotiation</w:t>
      </w:r>
      <w:bookmarkEnd w:id="2962"/>
      <w:bookmarkEnd w:id="2963"/>
      <w:bookmarkEnd w:id="2964"/>
      <w:bookmarkEnd w:id="2965"/>
      <w:bookmarkEnd w:id="2966"/>
      <w:bookmarkEnd w:id="2967"/>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2970" w:name="_Toc157434766"/>
      <w:bookmarkStart w:id="2971" w:name="_Toc157436481"/>
      <w:bookmarkStart w:id="2972" w:name="_Toc157440321"/>
      <w:bookmarkStart w:id="2973" w:name="_Toc160649993"/>
      <w:bookmarkStart w:id="2974" w:name="_Toc164928276"/>
      <w:bookmarkStart w:id="2975" w:name="_Toc168550135"/>
      <w:bookmarkStart w:id="2976" w:name="_Toc151743179"/>
      <w:bookmarkStart w:id="2977" w:name="_Toc151743644"/>
      <w:bookmarkEnd w:id="2968"/>
      <w:bookmarkEnd w:id="2969"/>
      <w:r w:rsidRPr="00D3062E">
        <w:t>6.4.9</w:t>
      </w:r>
      <w:r w:rsidRPr="00D3062E">
        <w:tab/>
        <w:t>Security</w:t>
      </w:r>
      <w:bookmarkEnd w:id="2970"/>
      <w:bookmarkEnd w:id="2971"/>
      <w:bookmarkEnd w:id="2972"/>
      <w:bookmarkEnd w:id="2973"/>
      <w:bookmarkEnd w:id="2974"/>
      <w:bookmarkEnd w:id="2975"/>
    </w:p>
    <w:p w14:paraId="046C0E65" w14:textId="2E072F7F" w:rsidR="00777298" w:rsidRPr="00D3062E" w:rsidRDefault="00777298" w:rsidP="00777298">
      <w:pPr>
        <w:rPr>
          <w:noProof/>
          <w:lang w:eastAsia="zh-CN"/>
        </w:rPr>
      </w:pPr>
      <w:bookmarkStart w:id="2978"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2978"/>
    </w:p>
    <w:p w14:paraId="3ACDAE3D" w14:textId="77777777" w:rsidR="004B0AE5" w:rsidRPr="00D3062E" w:rsidRDefault="004B0AE5" w:rsidP="004B0AE5">
      <w:pPr>
        <w:pStyle w:val="21"/>
      </w:pPr>
      <w:bookmarkStart w:id="2979" w:name="_Toc157434767"/>
      <w:bookmarkStart w:id="2980" w:name="_Toc157436482"/>
      <w:bookmarkStart w:id="2981" w:name="_Toc157440322"/>
      <w:bookmarkStart w:id="2982" w:name="_Toc160649994"/>
      <w:bookmarkStart w:id="2983" w:name="_Toc164928277"/>
      <w:bookmarkStart w:id="2984" w:name="_Toc168550136"/>
      <w:bookmarkStart w:id="2985" w:name="_Hlk156248432"/>
      <w:r w:rsidRPr="00D3062E">
        <w:rPr>
          <w:noProof/>
          <w:lang w:eastAsia="zh-CN"/>
        </w:rPr>
        <w:t>6.5</w:t>
      </w:r>
      <w:r w:rsidRPr="00D3062E">
        <w:tab/>
        <w:t>NSCE_ManagementServiceDiscovery API</w:t>
      </w:r>
      <w:bookmarkEnd w:id="2979"/>
      <w:bookmarkEnd w:id="2980"/>
      <w:bookmarkEnd w:id="2981"/>
      <w:bookmarkEnd w:id="2982"/>
      <w:bookmarkEnd w:id="2983"/>
      <w:bookmarkEnd w:id="2984"/>
    </w:p>
    <w:p w14:paraId="7FA23CD6" w14:textId="77777777" w:rsidR="004B0AE5" w:rsidRPr="00D3062E" w:rsidRDefault="004B0AE5" w:rsidP="004B0AE5">
      <w:pPr>
        <w:pStyle w:val="31"/>
      </w:pPr>
      <w:bookmarkStart w:id="2986" w:name="_Toc157434768"/>
      <w:bookmarkStart w:id="2987" w:name="_Toc157436483"/>
      <w:bookmarkStart w:id="2988" w:name="_Toc157440323"/>
      <w:bookmarkStart w:id="2989" w:name="_Toc160649995"/>
      <w:bookmarkStart w:id="2990" w:name="_Toc164928278"/>
      <w:bookmarkStart w:id="2991" w:name="_Toc168550137"/>
      <w:r w:rsidRPr="00D3062E">
        <w:rPr>
          <w:noProof/>
          <w:lang w:eastAsia="zh-CN"/>
        </w:rPr>
        <w:t>6.5</w:t>
      </w:r>
      <w:r w:rsidRPr="00D3062E">
        <w:t>.1</w:t>
      </w:r>
      <w:r w:rsidRPr="00D3062E">
        <w:tab/>
        <w:t>Introduction</w:t>
      </w:r>
      <w:bookmarkEnd w:id="2986"/>
      <w:bookmarkEnd w:id="2987"/>
      <w:bookmarkEnd w:id="2988"/>
      <w:bookmarkEnd w:id="2989"/>
      <w:bookmarkEnd w:id="2990"/>
      <w:bookmarkEnd w:id="2991"/>
    </w:p>
    <w:p w14:paraId="678C4267" w14:textId="77777777" w:rsidR="00B110B4" w:rsidRPr="00D3062E" w:rsidRDefault="00B110B4" w:rsidP="00B110B4">
      <w:pPr>
        <w:rPr>
          <w:noProof/>
          <w:lang w:eastAsia="zh-CN"/>
        </w:rPr>
      </w:pPr>
      <w:bookmarkStart w:id="2992" w:name="_Toc157434769"/>
      <w:bookmarkStart w:id="2993" w:name="_Toc157436484"/>
      <w:bookmarkStart w:id="2994" w:name="_Toc157440324"/>
      <w:bookmarkStart w:id="2995"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2996" w:name="_Toc164928279"/>
      <w:bookmarkStart w:id="2997" w:name="_Toc168550138"/>
      <w:r w:rsidRPr="00D3062E">
        <w:rPr>
          <w:noProof/>
          <w:lang w:eastAsia="zh-CN"/>
        </w:rPr>
        <w:t>6.5</w:t>
      </w:r>
      <w:r w:rsidRPr="00D3062E">
        <w:t>.2</w:t>
      </w:r>
      <w:r w:rsidRPr="00D3062E">
        <w:tab/>
        <w:t>Usage of HTTP</w:t>
      </w:r>
      <w:bookmarkEnd w:id="2992"/>
      <w:bookmarkEnd w:id="2993"/>
      <w:bookmarkEnd w:id="2994"/>
      <w:bookmarkEnd w:id="2995"/>
      <w:bookmarkEnd w:id="2996"/>
      <w:bookmarkEnd w:id="2997"/>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2998" w:name="_Toc157434770"/>
      <w:bookmarkStart w:id="2999" w:name="_Toc157436485"/>
      <w:bookmarkStart w:id="3000" w:name="_Toc157440325"/>
      <w:bookmarkStart w:id="3001" w:name="_Toc160649997"/>
      <w:bookmarkStart w:id="3002" w:name="_Toc164928280"/>
      <w:bookmarkStart w:id="3003" w:name="_Toc168550139"/>
      <w:r w:rsidRPr="00D3062E">
        <w:rPr>
          <w:noProof/>
          <w:lang w:eastAsia="zh-CN"/>
        </w:rPr>
        <w:t>6.5</w:t>
      </w:r>
      <w:r w:rsidRPr="00D3062E">
        <w:t>.3</w:t>
      </w:r>
      <w:r w:rsidRPr="00D3062E">
        <w:tab/>
        <w:t>Resources</w:t>
      </w:r>
      <w:bookmarkEnd w:id="2998"/>
      <w:bookmarkEnd w:id="2999"/>
      <w:bookmarkEnd w:id="3000"/>
      <w:bookmarkEnd w:id="3001"/>
      <w:bookmarkEnd w:id="3002"/>
      <w:bookmarkEnd w:id="3003"/>
    </w:p>
    <w:p w14:paraId="7FCC37A8" w14:textId="77777777" w:rsidR="004B0AE5" w:rsidRPr="00D3062E" w:rsidRDefault="004B0AE5" w:rsidP="004B0AE5">
      <w:pPr>
        <w:pStyle w:val="41"/>
      </w:pPr>
      <w:bookmarkStart w:id="3004" w:name="_Toc157434771"/>
      <w:bookmarkStart w:id="3005" w:name="_Toc157436486"/>
      <w:bookmarkStart w:id="3006" w:name="_Toc157440326"/>
      <w:bookmarkStart w:id="3007" w:name="_Toc160649998"/>
      <w:bookmarkStart w:id="3008" w:name="_Toc164928281"/>
      <w:bookmarkStart w:id="3009" w:name="_Toc168550140"/>
      <w:r w:rsidRPr="00D3062E">
        <w:rPr>
          <w:noProof/>
          <w:lang w:eastAsia="zh-CN"/>
        </w:rPr>
        <w:t>6.5</w:t>
      </w:r>
      <w:r w:rsidRPr="00D3062E">
        <w:t>.3.1</w:t>
      </w:r>
      <w:r w:rsidRPr="00D3062E">
        <w:tab/>
        <w:t>Overview</w:t>
      </w:r>
      <w:bookmarkEnd w:id="3004"/>
      <w:bookmarkEnd w:id="3005"/>
      <w:bookmarkEnd w:id="3006"/>
      <w:bookmarkEnd w:id="3007"/>
      <w:bookmarkEnd w:id="3008"/>
      <w:bookmarkEnd w:id="3009"/>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5.25pt;height:156.75pt;mso-width-percent:0;mso-height-percent:0;mso-width-percent:0;mso-height-percent:0" o:ole="">
            <v:imagedata r:id="rId143" o:title=""/>
          </v:shape>
          <o:OLEObject Type="Embed" ProgID="Word.Document.8" ShapeID="_x0000_i1094" DrawAspect="Content" ObjectID="_1780413364"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3010" w:name="_Toc157434772"/>
      <w:bookmarkStart w:id="3011" w:name="_Toc157436487"/>
      <w:bookmarkStart w:id="3012" w:name="_Toc157440327"/>
      <w:bookmarkStart w:id="3013" w:name="_Toc160649999"/>
      <w:bookmarkStart w:id="3014" w:name="_Toc164928282"/>
      <w:bookmarkStart w:id="3015" w:name="_Toc168550141"/>
      <w:r w:rsidRPr="00D3062E">
        <w:rPr>
          <w:noProof/>
          <w:lang w:eastAsia="zh-CN"/>
        </w:rPr>
        <w:t>6.5.3.2</w:t>
      </w:r>
      <w:r w:rsidRPr="00D3062E">
        <w:tab/>
        <w:t>Resource: Management Discovery Subscription</w:t>
      </w:r>
      <w:bookmarkEnd w:id="3010"/>
      <w:bookmarkEnd w:id="3011"/>
      <w:bookmarkEnd w:id="3012"/>
      <w:bookmarkEnd w:id="3013"/>
      <w:bookmarkEnd w:id="3014"/>
      <w:bookmarkEnd w:id="3015"/>
    </w:p>
    <w:p w14:paraId="77987E74" w14:textId="77777777" w:rsidR="004B0AE5" w:rsidRPr="00D3062E" w:rsidRDefault="004B0AE5" w:rsidP="004B0AE5">
      <w:pPr>
        <w:pStyle w:val="51"/>
      </w:pPr>
      <w:bookmarkStart w:id="3016" w:name="_Toc157434773"/>
      <w:bookmarkStart w:id="3017" w:name="_Toc157436488"/>
      <w:bookmarkStart w:id="3018" w:name="_Toc157440328"/>
      <w:bookmarkStart w:id="3019" w:name="_Toc160650000"/>
      <w:bookmarkStart w:id="3020" w:name="_Toc164928283"/>
      <w:bookmarkStart w:id="3021" w:name="_Toc168550142"/>
      <w:r w:rsidRPr="00D3062E">
        <w:rPr>
          <w:noProof/>
          <w:lang w:eastAsia="zh-CN"/>
        </w:rPr>
        <w:t>6.5.3.2</w:t>
      </w:r>
      <w:r w:rsidRPr="00D3062E">
        <w:t>.1</w:t>
      </w:r>
      <w:r w:rsidRPr="00D3062E">
        <w:tab/>
        <w:t>Description</w:t>
      </w:r>
      <w:bookmarkEnd w:id="3016"/>
      <w:bookmarkEnd w:id="3017"/>
      <w:bookmarkEnd w:id="3018"/>
      <w:bookmarkEnd w:id="3019"/>
      <w:bookmarkEnd w:id="3020"/>
      <w:bookmarkEnd w:id="3021"/>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3022" w:name="_Toc157434774"/>
      <w:bookmarkStart w:id="3023" w:name="_Toc157436489"/>
      <w:bookmarkStart w:id="3024" w:name="_Toc157440329"/>
      <w:bookmarkStart w:id="3025" w:name="_Toc160650001"/>
      <w:bookmarkStart w:id="3026" w:name="_Toc164928284"/>
      <w:bookmarkStart w:id="3027" w:name="_Toc168550143"/>
      <w:r w:rsidRPr="00D3062E">
        <w:rPr>
          <w:noProof/>
          <w:lang w:eastAsia="zh-CN"/>
        </w:rPr>
        <w:t>6.5.3.2</w:t>
      </w:r>
      <w:r w:rsidRPr="00D3062E">
        <w:t>.2</w:t>
      </w:r>
      <w:r w:rsidRPr="00D3062E">
        <w:tab/>
        <w:t>Resource Definition</w:t>
      </w:r>
      <w:bookmarkEnd w:id="3022"/>
      <w:bookmarkEnd w:id="3023"/>
      <w:bookmarkEnd w:id="3024"/>
      <w:bookmarkEnd w:id="3025"/>
      <w:bookmarkEnd w:id="3026"/>
      <w:bookmarkEnd w:id="3027"/>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3028" w:name="_Toc157434775"/>
      <w:bookmarkStart w:id="3029" w:name="_Toc157436490"/>
      <w:bookmarkStart w:id="3030" w:name="_Toc157440330"/>
      <w:bookmarkStart w:id="3031" w:name="_Toc160650002"/>
      <w:bookmarkStart w:id="3032" w:name="_Toc164928285"/>
      <w:bookmarkStart w:id="3033" w:name="_Toc168550144"/>
      <w:r w:rsidRPr="00D3062E">
        <w:rPr>
          <w:noProof/>
          <w:lang w:eastAsia="zh-CN"/>
        </w:rPr>
        <w:lastRenderedPageBreak/>
        <w:t>6.5.3.2</w:t>
      </w:r>
      <w:r w:rsidRPr="00D3062E">
        <w:t>.3</w:t>
      </w:r>
      <w:r w:rsidRPr="00D3062E">
        <w:tab/>
        <w:t>Resource Standard Methods</w:t>
      </w:r>
      <w:bookmarkEnd w:id="3028"/>
      <w:bookmarkEnd w:id="3029"/>
      <w:bookmarkEnd w:id="3030"/>
      <w:bookmarkEnd w:id="3031"/>
      <w:bookmarkEnd w:id="3032"/>
      <w:bookmarkEnd w:id="3033"/>
    </w:p>
    <w:p w14:paraId="2C0E2574" w14:textId="77777777" w:rsidR="004B0AE5" w:rsidRPr="00D3062E" w:rsidRDefault="004B0AE5" w:rsidP="00B13605">
      <w:pPr>
        <w:pStyle w:val="6"/>
      </w:pPr>
      <w:bookmarkStart w:id="3034" w:name="_Toc157434776"/>
      <w:bookmarkStart w:id="3035" w:name="_Toc157436491"/>
      <w:bookmarkStart w:id="3036" w:name="_Toc157440331"/>
      <w:bookmarkStart w:id="3037" w:name="_Toc160650003"/>
      <w:bookmarkStart w:id="3038" w:name="_Toc164928286"/>
      <w:bookmarkStart w:id="3039" w:name="_Toc168550145"/>
      <w:r w:rsidRPr="00D3062E">
        <w:t>6.5.3.2.3.2</w:t>
      </w:r>
      <w:r w:rsidRPr="00D3062E">
        <w:tab/>
        <w:t>POST</w:t>
      </w:r>
      <w:bookmarkEnd w:id="3034"/>
      <w:bookmarkEnd w:id="3035"/>
      <w:bookmarkEnd w:id="3036"/>
      <w:bookmarkEnd w:id="3037"/>
      <w:bookmarkEnd w:id="3038"/>
      <w:bookmarkEnd w:id="3039"/>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3040" w:name="_Toc157434777"/>
      <w:bookmarkStart w:id="3041" w:name="_Toc157436492"/>
      <w:bookmarkStart w:id="3042" w:name="_Toc157440332"/>
      <w:bookmarkStart w:id="3043" w:name="_Toc160650004"/>
      <w:bookmarkStart w:id="3044" w:name="_Toc164928287"/>
      <w:bookmarkStart w:id="3045" w:name="_Toc168550146"/>
      <w:r w:rsidRPr="00D3062E">
        <w:rPr>
          <w:noProof/>
          <w:lang w:eastAsia="zh-CN"/>
        </w:rPr>
        <w:t>6.5.3.2</w:t>
      </w:r>
      <w:r w:rsidRPr="00D3062E">
        <w:t>.4</w:t>
      </w:r>
      <w:r w:rsidRPr="00D3062E">
        <w:tab/>
        <w:t>Resource Custom Operations</w:t>
      </w:r>
      <w:bookmarkEnd w:id="3040"/>
      <w:bookmarkEnd w:id="3041"/>
      <w:bookmarkEnd w:id="3042"/>
      <w:bookmarkEnd w:id="3043"/>
      <w:bookmarkEnd w:id="3044"/>
      <w:bookmarkEnd w:id="3045"/>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3046" w:name="_Toc157434778"/>
      <w:bookmarkStart w:id="3047" w:name="_Toc157436493"/>
      <w:bookmarkStart w:id="3048" w:name="_Toc157440333"/>
      <w:bookmarkStart w:id="3049" w:name="_Toc160650005"/>
      <w:bookmarkStart w:id="3050" w:name="_Toc164928288"/>
      <w:bookmarkStart w:id="3051" w:name="_Toc168550147"/>
      <w:r w:rsidRPr="00D3062E">
        <w:rPr>
          <w:noProof/>
          <w:lang w:eastAsia="zh-CN"/>
        </w:rPr>
        <w:t>6.5.3.3</w:t>
      </w:r>
      <w:r w:rsidRPr="00D3062E">
        <w:tab/>
        <w:t>Resource: Individual Management Discovery Subscription</w:t>
      </w:r>
      <w:bookmarkEnd w:id="3046"/>
      <w:bookmarkEnd w:id="3047"/>
      <w:bookmarkEnd w:id="3048"/>
      <w:bookmarkEnd w:id="3049"/>
      <w:bookmarkEnd w:id="3050"/>
      <w:bookmarkEnd w:id="3051"/>
    </w:p>
    <w:p w14:paraId="2574D7C9" w14:textId="77777777" w:rsidR="004B0AE5" w:rsidRPr="00D3062E" w:rsidRDefault="004B0AE5" w:rsidP="004B0AE5">
      <w:pPr>
        <w:pStyle w:val="51"/>
      </w:pPr>
      <w:bookmarkStart w:id="3052" w:name="_Toc157434779"/>
      <w:bookmarkStart w:id="3053" w:name="_Toc157436494"/>
      <w:bookmarkStart w:id="3054" w:name="_Toc157440334"/>
      <w:bookmarkStart w:id="3055" w:name="_Toc160650006"/>
      <w:bookmarkStart w:id="3056" w:name="_Toc164928289"/>
      <w:bookmarkStart w:id="3057" w:name="_Toc168550148"/>
      <w:r w:rsidRPr="00D3062E">
        <w:rPr>
          <w:noProof/>
          <w:lang w:eastAsia="zh-CN"/>
        </w:rPr>
        <w:t>6.5.3.3</w:t>
      </w:r>
      <w:r w:rsidRPr="00D3062E">
        <w:t>.1</w:t>
      </w:r>
      <w:r w:rsidRPr="00D3062E">
        <w:tab/>
        <w:t>Description</w:t>
      </w:r>
      <w:bookmarkEnd w:id="3052"/>
      <w:bookmarkEnd w:id="3053"/>
      <w:bookmarkEnd w:id="3054"/>
      <w:bookmarkEnd w:id="3055"/>
      <w:bookmarkEnd w:id="3056"/>
      <w:bookmarkEnd w:id="3057"/>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3058" w:name="_Toc157434780"/>
      <w:bookmarkStart w:id="3059" w:name="_Toc157436495"/>
      <w:bookmarkStart w:id="3060" w:name="_Toc157440335"/>
      <w:bookmarkStart w:id="3061" w:name="_Toc160650007"/>
      <w:bookmarkStart w:id="3062" w:name="_Toc164928290"/>
      <w:bookmarkStart w:id="3063" w:name="_Toc168550149"/>
      <w:r w:rsidRPr="00D3062E">
        <w:rPr>
          <w:noProof/>
          <w:lang w:eastAsia="zh-CN"/>
        </w:rPr>
        <w:t>6.5.3.3</w:t>
      </w:r>
      <w:r w:rsidRPr="00D3062E">
        <w:t>.2</w:t>
      </w:r>
      <w:r w:rsidRPr="00D3062E">
        <w:tab/>
        <w:t>Resource Definition</w:t>
      </w:r>
      <w:bookmarkEnd w:id="3058"/>
      <w:bookmarkEnd w:id="3059"/>
      <w:bookmarkEnd w:id="3060"/>
      <w:bookmarkEnd w:id="3061"/>
      <w:bookmarkEnd w:id="3062"/>
      <w:bookmarkEnd w:id="3063"/>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lastRenderedPageBreak/>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3064" w:name="_Toc157434781"/>
      <w:bookmarkStart w:id="3065" w:name="_Toc157436496"/>
      <w:bookmarkStart w:id="3066" w:name="_Toc157440336"/>
      <w:bookmarkStart w:id="3067" w:name="_Toc160650008"/>
      <w:bookmarkStart w:id="3068" w:name="_Toc164928291"/>
      <w:bookmarkStart w:id="3069" w:name="_Toc168550150"/>
      <w:r w:rsidRPr="00D3062E">
        <w:rPr>
          <w:noProof/>
          <w:lang w:eastAsia="zh-CN"/>
        </w:rPr>
        <w:t>6.5.3.3</w:t>
      </w:r>
      <w:r w:rsidRPr="00D3062E">
        <w:t>.3</w:t>
      </w:r>
      <w:r w:rsidRPr="00D3062E">
        <w:tab/>
        <w:t>Resource Standard Methods</w:t>
      </w:r>
      <w:bookmarkEnd w:id="3064"/>
      <w:bookmarkEnd w:id="3065"/>
      <w:bookmarkEnd w:id="3066"/>
      <w:bookmarkEnd w:id="3067"/>
      <w:bookmarkEnd w:id="3068"/>
      <w:bookmarkEnd w:id="3069"/>
    </w:p>
    <w:p w14:paraId="3F003CEB" w14:textId="77777777" w:rsidR="004B0AE5" w:rsidRPr="00D3062E" w:rsidRDefault="004B0AE5" w:rsidP="000B7712">
      <w:pPr>
        <w:pStyle w:val="6"/>
      </w:pPr>
      <w:bookmarkStart w:id="3070" w:name="_Toc157434782"/>
      <w:bookmarkStart w:id="3071" w:name="_Toc157436497"/>
      <w:bookmarkStart w:id="3072" w:name="_Toc157440337"/>
      <w:bookmarkStart w:id="3073" w:name="_Toc160650009"/>
      <w:bookmarkStart w:id="3074" w:name="_Toc164928292"/>
      <w:bookmarkStart w:id="3075" w:name="_Toc168550151"/>
      <w:r w:rsidRPr="00D3062E">
        <w:t>6.5.3.3.3.1</w:t>
      </w:r>
      <w:r w:rsidRPr="00D3062E">
        <w:tab/>
        <w:t>GET</w:t>
      </w:r>
      <w:bookmarkEnd w:id="3070"/>
      <w:bookmarkEnd w:id="3071"/>
      <w:bookmarkEnd w:id="3072"/>
      <w:bookmarkEnd w:id="3073"/>
      <w:bookmarkEnd w:id="3074"/>
      <w:bookmarkEnd w:id="3075"/>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lastRenderedPageBreak/>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3076" w:name="_Toc157434783"/>
      <w:bookmarkStart w:id="3077" w:name="_Toc157436498"/>
      <w:bookmarkStart w:id="3078" w:name="_Toc157440338"/>
      <w:bookmarkStart w:id="3079" w:name="_Toc160650010"/>
      <w:bookmarkStart w:id="3080" w:name="_Toc164928293"/>
      <w:bookmarkStart w:id="3081" w:name="_Toc168550152"/>
      <w:r w:rsidRPr="00D3062E">
        <w:t>6.5.3.3.3.2</w:t>
      </w:r>
      <w:r w:rsidRPr="00D3062E">
        <w:tab/>
        <w:t>PUT</w:t>
      </w:r>
      <w:bookmarkEnd w:id="3076"/>
      <w:bookmarkEnd w:id="3077"/>
      <w:bookmarkEnd w:id="3078"/>
      <w:bookmarkEnd w:id="3079"/>
      <w:bookmarkEnd w:id="3080"/>
      <w:bookmarkEnd w:id="3081"/>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lastRenderedPageBreak/>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3082" w:name="_Toc157434784"/>
      <w:bookmarkStart w:id="3083" w:name="_Toc157436499"/>
      <w:bookmarkStart w:id="3084" w:name="_Toc157440339"/>
      <w:bookmarkStart w:id="3085" w:name="_Toc160650011"/>
      <w:bookmarkStart w:id="3086" w:name="_Toc164928294"/>
      <w:bookmarkStart w:id="3087" w:name="_Toc168550153"/>
      <w:r w:rsidRPr="00D3062E">
        <w:t>6.5.3.3.3.3</w:t>
      </w:r>
      <w:r w:rsidRPr="00D3062E">
        <w:tab/>
        <w:t>PATCH</w:t>
      </w:r>
      <w:bookmarkEnd w:id="3082"/>
      <w:bookmarkEnd w:id="3083"/>
      <w:bookmarkEnd w:id="3084"/>
      <w:bookmarkEnd w:id="3085"/>
      <w:bookmarkEnd w:id="3086"/>
      <w:bookmarkEnd w:id="3087"/>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lastRenderedPageBreak/>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3088" w:name="_Toc157434785"/>
      <w:bookmarkStart w:id="3089" w:name="_Toc157436500"/>
      <w:bookmarkStart w:id="3090" w:name="_Toc157440340"/>
      <w:bookmarkStart w:id="3091" w:name="_Toc160650012"/>
      <w:bookmarkStart w:id="3092" w:name="_Toc164928295"/>
      <w:bookmarkStart w:id="3093" w:name="_Toc168550154"/>
      <w:r w:rsidRPr="00D3062E">
        <w:t>6.5.3.3.3.4</w:t>
      </w:r>
      <w:r w:rsidRPr="00D3062E">
        <w:tab/>
        <w:t>DELETE</w:t>
      </w:r>
      <w:bookmarkEnd w:id="3088"/>
      <w:bookmarkEnd w:id="3089"/>
      <w:bookmarkEnd w:id="3090"/>
      <w:bookmarkEnd w:id="3091"/>
      <w:bookmarkEnd w:id="3092"/>
      <w:bookmarkEnd w:id="3093"/>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lastRenderedPageBreak/>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3094" w:name="_Toc157434786"/>
      <w:bookmarkStart w:id="3095" w:name="_Toc157436501"/>
      <w:bookmarkStart w:id="3096" w:name="_Toc157440341"/>
      <w:bookmarkStart w:id="3097" w:name="_Toc160650013"/>
      <w:bookmarkStart w:id="3098" w:name="_Toc164928296"/>
      <w:bookmarkStart w:id="3099" w:name="_Toc168550155"/>
      <w:r w:rsidRPr="00D3062E">
        <w:rPr>
          <w:noProof/>
          <w:lang w:eastAsia="zh-CN"/>
        </w:rPr>
        <w:t>6.5.3.3</w:t>
      </w:r>
      <w:r w:rsidRPr="00D3062E">
        <w:t>.4</w:t>
      </w:r>
      <w:r w:rsidRPr="00D3062E">
        <w:tab/>
        <w:t>Resource Custom Operations</w:t>
      </w:r>
      <w:bookmarkEnd w:id="3094"/>
      <w:bookmarkEnd w:id="3095"/>
      <w:bookmarkEnd w:id="3096"/>
      <w:bookmarkEnd w:id="3097"/>
      <w:bookmarkEnd w:id="3098"/>
      <w:bookmarkEnd w:id="3099"/>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3100" w:name="_Toc157434787"/>
      <w:bookmarkStart w:id="3101" w:name="_Toc157436502"/>
      <w:bookmarkStart w:id="3102" w:name="_Toc157440342"/>
      <w:bookmarkStart w:id="3103" w:name="_Toc160650014"/>
      <w:bookmarkStart w:id="3104" w:name="_Toc164928297"/>
      <w:bookmarkStart w:id="3105" w:name="_Toc168550156"/>
      <w:r w:rsidRPr="00D3062E">
        <w:rPr>
          <w:noProof/>
          <w:lang w:eastAsia="zh-CN"/>
        </w:rPr>
        <w:t>6.5</w:t>
      </w:r>
      <w:r w:rsidRPr="00D3062E">
        <w:t>.4</w:t>
      </w:r>
      <w:r w:rsidRPr="00D3062E">
        <w:tab/>
        <w:t>Custom Operations without associated resources</w:t>
      </w:r>
      <w:bookmarkEnd w:id="3100"/>
      <w:bookmarkEnd w:id="3101"/>
      <w:bookmarkEnd w:id="3102"/>
      <w:bookmarkEnd w:id="3103"/>
      <w:bookmarkEnd w:id="3104"/>
      <w:bookmarkEnd w:id="3105"/>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3106" w:name="_Toc157434788"/>
      <w:bookmarkStart w:id="3107" w:name="_Toc157436503"/>
      <w:bookmarkStart w:id="3108" w:name="_Toc157440343"/>
      <w:bookmarkStart w:id="3109" w:name="_Toc160650015"/>
      <w:bookmarkStart w:id="3110" w:name="_Toc164928298"/>
      <w:bookmarkStart w:id="3111" w:name="_Toc168550157"/>
      <w:r w:rsidRPr="00D3062E">
        <w:rPr>
          <w:noProof/>
          <w:lang w:eastAsia="zh-CN"/>
        </w:rPr>
        <w:t>6.5</w:t>
      </w:r>
      <w:r w:rsidRPr="00D3062E">
        <w:t>.5</w:t>
      </w:r>
      <w:r w:rsidRPr="00D3062E">
        <w:tab/>
        <w:t>Notifications</w:t>
      </w:r>
      <w:bookmarkEnd w:id="3106"/>
      <w:bookmarkEnd w:id="3107"/>
      <w:bookmarkEnd w:id="3108"/>
      <w:bookmarkEnd w:id="3109"/>
      <w:bookmarkEnd w:id="3110"/>
      <w:bookmarkEnd w:id="3111"/>
    </w:p>
    <w:p w14:paraId="304676BD" w14:textId="77777777" w:rsidR="004B0AE5" w:rsidRPr="00D3062E" w:rsidRDefault="004B0AE5" w:rsidP="004B0AE5">
      <w:pPr>
        <w:pStyle w:val="41"/>
      </w:pPr>
      <w:bookmarkStart w:id="3112" w:name="_Toc157434789"/>
      <w:bookmarkStart w:id="3113" w:name="_Toc157436504"/>
      <w:bookmarkStart w:id="3114" w:name="_Toc157440344"/>
      <w:bookmarkStart w:id="3115" w:name="_Toc160650016"/>
      <w:bookmarkStart w:id="3116" w:name="_Toc164928299"/>
      <w:bookmarkStart w:id="3117" w:name="_Toc168550158"/>
      <w:r w:rsidRPr="00D3062E">
        <w:rPr>
          <w:noProof/>
          <w:lang w:eastAsia="zh-CN"/>
        </w:rPr>
        <w:t>6.5</w:t>
      </w:r>
      <w:r w:rsidRPr="00D3062E">
        <w:t>.5.1</w:t>
      </w:r>
      <w:r w:rsidRPr="00D3062E">
        <w:tab/>
        <w:t>General</w:t>
      </w:r>
      <w:bookmarkEnd w:id="3112"/>
      <w:bookmarkEnd w:id="3113"/>
      <w:bookmarkEnd w:id="3114"/>
      <w:bookmarkEnd w:id="3115"/>
      <w:bookmarkEnd w:id="3116"/>
      <w:bookmarkEnd w:id="3117"/>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lastRenderedPageBreak/>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3118" w:name="_Toc157434790"/>
      <w:bookmarkStart w:id="3119" w:name="_Toc157436505"/>
      <w:bookmarkStart w:id="3120" w:name="_Toc157440345"/>
      <w:bookmarkStart w:id="3121" w:name="_Toc160650017"/>
      <w:bookmarkStart w:id="3122" w:name="_Toc164928300"/>
      <w:bookmarkStart w:id="3123" w:name="_Toc168550159"/>
      <w:r w:rsidRPr="00D3062E">
        <w:rPr>
          <w:noProof/>
          <w:lang w:eastAsia="zh-CN"/>
        </w:rPr>
        <w:t>6.5</w:t>
      </w:r>
      <w:r w:rsidRPr="00D3062E">
        <w:t>.5.2</w:t>
      </w:r>
      <w:r w:rsidRPr="00D3062E">
        <w:tab/>
        <w:t>Management</w:t>
      </w:r>
      <w:r w:rsidRPr="00D3062E" w:rsidDel="00565E82">
        <w:t xml:space="preserve"> </w:t>
      </w:r>
      <w:r w:rsidRPr="00D3062E">
        <w:t>discovery Notification</w:t>
      </w:r>
      <w:bookmarkEnd w:id="3118"/>
      <w:bookmarkEnd w:id="3119"/>
      <w:bookmarkEnd w:id="3120"/>
      <w:bookmarkEnd w:id="3121"/>
      <w:bookmarkEnd w:id="3122"/>
      <w:bookmarkEnd w:id="3123"/>
    </w:p>
    <w:p w14:paraId="34126AA4" w14:textId="77777777" w:rsidR="004B0AE5" w:rsidRPr="00D3062E" w:rsidRDefault="004B0AE5" w:rsidP="004B0AE5">
      <w:pPr>
        <w:pStyle w:val="51"/>
        <w:rPr>
          <w:noProof/>
        </w:rPr>
      </w:pPr>
      <w:bookmarkStart w:id="3124" w:name="_Toc157434791"/>
      <w:bookmarkStart w:id="3125" w:name="_Toc157436506"/>
      <w:bookmarkStart w:id="3126" w:name="_Toc157440346"/>
      <w:bookmarkStart w:id="3127" w:name="_Toc160650018"/>
      <w:bookmarkStart w:id="3128" w:name="_Toc164928301"/>
      <w:bookmarkStart w:id="3129" w:name="_Toc168550160"/>
      <w:r w:rsidRPr="00D3062E">
        <w:rPr>
          <w:noProof/>
          <w:lang w:eastAsia="zh-CN"/>
        </w:rPr>
        <w:t>6.5</w:t>
      </w:r>
      <w:r w:rsidRPr="00D3062E">
        <w:t>.5.2</w:t>
      </w:r>
      <w:r w:rsidRPr="00D3062E">
        <w:rPr>
          <w:noProof/>
        </w:rPr>
        <w:t>.1</w:t>
      </w:r>
      <w:r w:rsidRPr="00D3062E">
        <w:rPr>
          <w:noProof/>
        </w:rPr>
        <w:tab/>
        <w:t>Description</w:t>
      </w:r>
      <w:bookmarkEnd w:id="3124"/>
      <w:bookmarkEnd w:id="3125"/>
      <w:bookmarkEnd w:id="3126"/>
      <w:bookmarkEnd w:id="3127"/>
      <w:bookmarkEnd w:id="3128"/>
      <w:bookmarkEnd w:id="3129"/>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3130" w:name="_Toc157434792"/>
      <w:bookmarkStart w:id="3131" w:name="_Toc157436507"/>
      <w:bookmarkStart w:id="3132" w:name="_Toc157440347"/>
      <w:bookmarkStart w:id="3133" w:name="_Toc160650019"/>
      <w:bookmarkStart w:id="3134" w:name="_Toc164928302"/>
      <w:bookmarkStart w:id="3135" w:name="_Toc168550161"/>
      <w:r w:rsidRPr="00D3062E">
        <w:rPr>
          <w:noProof/>
          <w:lang w:eastAsia="zh-CN"/>
        </w:rPr>
        <w:t>6.5</w:t>
      </w:r>
      <w:r w:rsidRPr="00D3062E">
        <w:t>.5.2</w:t>
      </w:r>
      <w:r w:rsidRPr="00D3062E">
        <w:rPr>
          <w:noProof/>
        </w:rPr>
        <w:t>.2</w:t>
      </w:r>
      <w:r w:rsidRPr="00D3062E">
        <w:rPr>
          <w:noProof/>
        </w:rPr>
        <w:tab/>
        <w:t>Target URI</w:t>
      </w:r>
      <w:bookmarkEnd w:id="3130"/>
      <w:bookmarkEnd w:id="3131"/>
      <w:bookmarkEnd w:id="3132"/>
      <w:bookmarkEnd w:id="3133"/>
      <w:bookmarkEnd w:id="3134"/>
      <w:bookmarkEnd w:id="3135"/>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3136" w:name="_Toc157434793"/>
      <w:bookmarkStart w:id="3137" w:name="_Toc157436508"/>
      <w:bookmarkStart w:id="3138" w:name="_Toc157440348"/>
      <w:bookmarkStart w:id="3139" w:name="_Toc160650020"/>
      <w:bookmarkStart w:id="3140" w:name="_Toc164928303"/>
      <w:bookmarkStart w:id="3141" w:name="_Toc168550162"/>
      <w:r w:rsidRPr="00D3062E">
        <w:rPr>
          <w:noProof/>
          <w:lang w:eastAsia="zh-CN"/>
        </w:rPr>
        <w:t>6.5</w:t>
      </w:r>
      <w:r w:rsidRPr="00D3062E">
        <w:t>.5.2</w:t>
      </w:r>
      <w:r w:rsidRPr="00D3062E">
        <w:rPr>
          <w:noProof/>
        </w:rPr>
        <w:t>.3</w:t>
      </w:r>
      <w:r w:rsidRPr="00D3062E">
        <w:rPr>
          <w:noProof/>
        </w:rPr>
        <w:tab/>
        <w:t>Standard Methods</w:t>
      </w:r>
      <w:bookmarkEnd w:id="3136"/>
      <w:bookmarkEnd w:id="3137"/>
      <w:bookmarkEnd w:id="3138"/>
      <w:bookmarkEnd w:id="3139"/>
      <w:bookmarkEnd w:id="3140"/>
      <w:bookmarkEnd w:id="3141"/>
    </w:p>
    <w:p w14:paraId="6CAF832D" w14:textId="77777777" w:rsidR="002E2250" w:rsidRPr="00DF3F15" w:rsidRDefault="002E2250" w:rsidP="002E2250">
      <w:pPr>
        <w:pStyle w:val="H6"/>
      </w:pPr>
      <w:bookmarkStart w:id="3142" w:name="_Toc157434794"/>
      <w:bookmarkStart w:id="3143" w:name="_Toc157436509"/>
      <w:bookmarkStart w:id="3144"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lastRenderedPageBreak/>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3145" w:name="_Toc160650021"/>
      <w:bookmarkStart w:id="3146" w:name="_Toc164928304"/>
      <w:bookmarkStart w:id="3147" w:name="_Toc168550163"/>
      <w:r w:rsidRPr="00D3062E">
        <w:rPr>
          <w:noProof/>
          <w:lang w:eastAsia="zh-CN"/>
        </w:rPr>
        <w:t>6.5</w:t>
      </w:r>
      <w:r w:rsidRPr="00D3062E">
        <w:t>.6</w:t>
      </w:r>
      <w:r w:rsidRPr="00D3062E">
        <w:tab/>
        <w:t>Data Model</w:t>
      </w:r>
      <w:bookmarkEnd w:id="3142"/>
      <w:bookmarkEnd w:id="3143"/>
      <w:bookmarkEnd w:id="3144"/>
      <w:bookmarkEnd w:id="3145"/>
      <w:bookmarkEnd w:id="3146"/>
      <w:bookmarkEnd w:id="3147"/>
    </w:p>
    <w:p w14:paraId="41C89665" w14:textId="77777777" w:rsidR="004B0AE5" w:rsidRPr="00D3062E" w:rsidRDefault="004B0AE5" w:rsidP="004B0AE5">
      <w:pPr>
        <w:pStyle w:val="41"/>
      </w:pPr>
      <w:bookmarkStart w:id="3148" w:name="_Toc157434795"/>
      <w:bookmarkStart w:id="3149" w:name="_Toc157436510"/>
      <w:bookmarkStart w:id="3150" w:name="_Toc157440350"/>
      <w:bookmarkStart w:id="3151" w:name="_Toc160650022"/>
      <w:bookmarkStart w:id="3152" w:name="_Toc164928305"/>
      <w:bookmarkStart w:id="3153" w:name="_Toc168550164"/>
      <w:r w:rsidRPr="00D3062E">
        <w:rPr>
          <w:noProof/>
          <w:lang w:eastAsia="zh-CN"/>
        </w:rPr>
        <w:t>6.5</w:t>
      </w:r>
      <w:r w:rsidRPr="00D3062E">
        <w:t>.6.1</w:t>
      </w:r>
      <w:r w:rsidRPr="00D3062E">
        <w:tab/>
        <w:t>General</w:t>
      </w:r>
      <w:bookmarkEnd w:id="3148"/>
      <w:bookmarkEnd w:id="3149"/>
      <w:bookmarkEnd w:id="3150"/>
      <w:bookmarkEnd w:id="3151"/>
      <w:bookmarkEnd w:id="3152"/>
      <w:bookmarkEnd w:id="3153"/>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lastRenderedPageBreak/>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3154" w:name="_Toc157434796"/>
      <w:bookmarkStart w:id="3155" w:name="_Toc157436511"/>
      <w:bookmarkStart w:id="3156" w:name="_Toc157440351"/>
      <w:bookmarkStart w:id="3157" w:name="_Toc160650023"/>
      <w:bookmarkStart w:id="3158" w:name="_Toc164928306"/>
      <w:bookmarkStart w:id="3159" w:name="_Toc168550165"/>
      <w:r w:rsidRPr="00D3062E">
        <w:rPr>
          <w:noProof/>
          <w:lang w:eastAsia="zh-CN"/>
        </w:rPr>
        <w:t>6.5</w:t>
      </w:r>
      <w:r w:rsidRPr="00D3062E">
        <w:rPr>
          <w:lang w:val="en-US"/>
        </w:rPr>
        <w:t>.6.2</w:t>
      </w:r>
      <w:r w:rsidRPr="00D3062E">
        <w:rPr>
          <w:lang w:val="en-US"/>
        </w:rPr>
        <w:tab/>
        <w:t>Structured data types</w:t>
      </w:r>
      <w:bookmarkEnd w:id="3154"/>
      <w:bookmarkEnd w:id="3155"/>
      <w:bookmarkEnd w:id="3156"/>
      <w:bookmarkEnd w:id="3157"/>
      <w:bookmarkEnd w:id="3158"/>
      <w:bookmarkEnd w:id="3159"/>
    </w:p>
    <w:p w14:paraId="5112F6B1" w14:textId="77777777" w:rsidR="004B0AE5" w:rsidRPr="00D3062E" w:rsidRDefault="004B0AE5" w:rsidP="004B0AE5">
      <w:pPr>
        <w:pStyle w:val="51"/>
      </w:pPr>
      <w:bookmarkStart w:id="3160" w:name="_Toc157434797"/>
      <w:bookmarkStart w:id="3161" w:name="_Toc157436512"/>
      <w:bookmarkStart w:id="3162" w:name="_Toc157440352"/>
      <w:bookmarkStart w:id="3163" w:name="_Toc160650024"/>
      <w:bookmarkStart w:id="3164" w:name="_Toc164928307"/>
      <w:bookmarkStart w:id="3165" w:name="_Toc168550166"/>
      <w:r w:rsidRPr="00D3062E">
        <w:rPr>
          <w:noProof/>
          <w:lang w:eastAsia="zh-CN"/>
        </w:rPr>
        <w:t>6.5</w:t>
      </w:r>
      <w:r w:rsidRPr="00D3062E">
        <w:t>.6.2.1</w:t>
      </w:r>
      <w:r w:rsidRPr="00D3062E">
        <w:tab/>
        <w:t>Introduction</w:t>
      </w:r>
      <w:bookmarkEnd w:id="3160"/>
      <w:bookmarkEnd w:id="3161"/>
      <w:bookmarkEnd w:id="3162"/>
      <w:bookmarkEnd w:id="3163"/>
      <w:bookmarkEnd w:id="3164"/>
      <w:bookmarkEnd w:id="3165"/>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3166" w:name="_Toc157434798"/>
      <w:bookmarkStart w:id="3167" w:name="_Toc157436513"/>
      <w:bookmarkStart w:id="3168" w:name="_Toc157440353"/>
      <w:bookmarkStart w:id="3169" w:name="_Toc160650025"/>
      <w:bookmarkStart w:id="3170" w:name="_Toc164928308"/>
      <w:bookmarkStart w:id="3171" w:name="_Toc168550167"/>
      <w:r w:rsidRPr="00D3062E">
        <w:rPr>
          <w:noProof/>
          <w:lang w:eastAsia="zh-CN"/>
        </w:rPr>
        <w:lastRenderedPageBreak/>
        <w:t>6.5</w:t>
      </w:r>
      <w:r w:rsidRPr="00D3062E">
        <w:t>.6.2.2</w:t>
      </w:r>
      <w:r w:rsidRPr="00D3062E">
        <w:tab/>
        <w:t>Type: MnSDiscSubsc</w:t>
      </w:r>
      <w:bookmarkEnd w:id="3166"/>
      <w:bookmarkEnd w:id="3167"/>
      <w:bookmarkEnd w:id="3168"/>
      <w:bookmarkEnd w:id="3169"/>
      <w:bookmarkEnd w:id="3170"/>
      <w:bookmarkEnd w:id="3171"/>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3172" w:name="_Toc157434799"/>
      <w:bookmarkStart w:id="3173" w:name="_Toc157436514"/>
      <w:bookmarkStart w:id="3174" w:name="_Toc157440354"/>
      <w:bookmarkStart w:id="3175" w:name="_Toc160650026"/>
      <w:bookmarkStart w:id="3176" w:name="_Toc161902733"/>
      <w:bookmarkStart w:id="3177" w:name="_Toc168550168"/>
      <w:bookmarkStart w:id="3178" w:name="_Toc157434800"/>
      <w:bookmarkStart w:id="3179" w:name="_Toc157436515"/>
      <w:bookmarkStart w:id="3180" w:name="_Toc157440355"/>
      <w:bookmarkStart w:id="3181" w:name="_Toc160650027"/>
      <w:bookmarkStart w:id="3182" w:name="_Toc164928310"/>
      <w:r w:rsidRPr="00D3062E">
        <w:rPr>
          <w:noProof/>
          <w:lang w:eastAsia="zh-CN"/>
        </w:rPr>
        <w:t>6.5</w:t>
      </w:r>
      <w:r w:rsidRPr="00D3062E">
        <w:t>.6.2.3</w:t>
      </w:r>
      <w:r w:rsidRPr="00D3062E">
        <w:tab/>
        <w:t>Type: MnSDiscSubscPatch</w:t>
      </w:r>
      <w:bookmarkEnd w:id="3172"/>
      <w:bookmarkEnd w:id="3173"/>
      <w:bookmarkEnd w:id="3174"/>
      <w:bookmarkEnd w:id="3175"/>
      <w:bookmarkEnd w:id="3176"/>
      <w:bookmarkEnd w:id="3177"/>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3183" w:name="_Toc161902734"/>
      <w:bookmarkStart w:id="3184" w:name="_Toc168550169"/>
      <w:bookmarkStart w:id="3185" w:name="_Toc157434801"/>
      <w:bookmarkStart w:id="3186" w:name="_Toc157436516"/>
      <w:bookmarkStart w:id="3187" w:name="_Toc157440356"/>
      <w:bookmarkStart w:id="3188" w:name="_Toc160650028"/>
      <w:bookmarkStart w:id="3189" w:name="_Toc164928311"/>
      <w:bookmarkEnd w:id="3178"/>
      <w:bookmarkEnd w:id="3179"/>
      <w:bookmarkEnd w:id="3180"/>
      <w:bookmarkEnd w:id="3181"/>
      <w:bookmarkEnd w:id="3182"/>
      <w:r w:rsidRPr="00D3062E">
        <w:rPr>
          <w:noProof/>
          <w:lang w:eastAsia="zh-CN"/>
        </w:rPr>
        <w:t>6.5</w:t>
      </w:r>
      <w:r w:rsidRPr="00D3062E">
        <w:t>.6.2.4</w:t>
      </w:r>
      <w:r w:rsidRPr="00D3062E">
        <w:tab/>
        <w:t>Type: MnSDiscNotif</w:t>
      </w:r>
      <w:bookmarkEnd w:id="3183"/>
      <w:bookmarkEnd w:id="3184"/>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3190" w:name="_Toc168550170"/>
      <w:r w:rsidRPr="00D3062E">
        <w:rPr>
          <w:noProof/>
          <w:lang w:eastAsia="zh-CN"/>
        </w:rPr>
        <w:lastRenderedPageBreak/>
        <w:t>6.5</w:t>
      </w:r>
      <w:r w:rsidRPr="00D3062E">
        <w:t>.6.2.</w:t>
      </w:r>
      <w:r>
        <w:t>5</w:t>
      </w:r>
      <w:r w:rsidRPr="00D3062E">
        <w:tab/>
        <w:t>Type: MnS</w:t>
      </w:r>
      <w:r>
        <w:t>Info</w:t>
      </w:r>
      <w:bookmarkEnd w:id="3190"/>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3191" w:name="_Toc168550171"/>
      <w:r w:rsidRPr="00D3062E">
        <w:rPr>
          <w:noProof/>
          <w:lang w:eastAsia="zh-CN"/>
        </w:rPr>
        <w:t>6.5</w:t>
      </w:r>
      <w:r w:rsidRPr="00D3062E">
        <w:t>.6.2.</w:t>
      </w:r>
      <w:r>
        <w:t>6</w:t>
      </w:r>
      <w:r w:rsidRPr="00D3062E">
        <w:tab/>
        <w:t xml:space="preserve">Type: </w:t>
      </w:r>
      <w:r>
        <w:t>E</w:t>
      </w:r>
      <w:r w:rsidRPr="00D3062E">
        <w:t>xpCapReq</w:t>
      </w:r>
      <w:r>
        <w:t>s</w:t>
      </w:r>
      <w:bookmarkEnd w:id="3191"/>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3192" w:name="_Toc168550172"/>
      <w:r w:rsidRPr="00D3062E">
        <w:rPr>
          <w:noProof/>
          <w:lang w:eastAsia="zh-CN"/>
        </w:rPr>
        <w:t>6.5</w:t>
      </w:r>
      <w:r w:rsidRPr="00D3062E">
        <w:rPr>
          <w:lang w:val="en-US"/>
        </w:rPr>
        <w:t>.6.3</w:t>
      </w:r>
      <w:r w:rsidRPr="00D3062E">
        <w:rPr>
          <w:lang w:val="en-US"/>
        </w:rPr>
        <w:tab/>
        <w:t>Simple data types and enumerations</w:t>
      </w:r>
      <w:bookmarkEnd w:id="3185"/>
      <w:bookmarkEnd w:id="3186"/>
      <w:bookmarkEnd w:id="3187"/>
      <w:bookmarkEnd w:id="3188"/>
      <w:bookmarkEnd w:id="3189"/>
      <w:bookmarkEnd w:id="3192"/>
    </w:p>
    <w:p w14:paraId="46DE9048" w14:textId="77777777" w:rsidR="004B0AE5" w:rsidRPr="00D3062E" w:rsidRDefault="004B0AE5" w:rsidP="004B0AE5">
      <w:pPr>
        <w:pStyle w:val="51"/>
      </w:pPr>
      <w:bookmarkStart w:id="3193" w:name="_Toc157434802"/>
      <w:bookmarkStart w:id="3194" w:name="_Toc157436517"/>
      <w:bookmarkStart w:id="3195" w:name="_Toc157440357"/>
      <w:bookmarkStart w:id="3196" w:name="_Toc160650029"/>
      <w:bookmarkStart w:id="3197" w:name="_Toc164928312"/>
      <w:bookmarkStart w:id="3198" w:name="_Toc168550173"/>
      <w:r w:rsidRPr="00D3062E">
        <w:rPr>
          <w:noProof/>
          <w:lang w:eastAsia="zh-CN"/>
        </w:rPr>
        <w:t>6.5</w:t>
      </w:r>
      <w:r w:rsidRPr="00D3062E">
        <w:t>.6.3.1</w:t>
      </w:r>
      <w:r w:rsidRPr="00D3062E">
        <w:tab/>
        <w:t>Introduction</w:t>
      </w:r>
      <w:bookmarkEnd w:id="3193"/>
      <w:bookmarkEnd w:id="3194"/>
      <w:bookmarkEnd w:id="3195"/>
      <w:bookmarkEnd w:id="3196"/>
      <w:bookmarkEnd w:id="3197"/>
      <w:bookmarkEnd w:id="3198"/>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3199" w:name="_Toc157434803"/>
      <w:bookmarkStart w:id="3200" w:name="_Toc157436518"/>
      <w:bookmarkStart w:id="3201" w:name="_Toc157440358"/>
      <w:bookmarkStart w:id="3202" w:name="_Toc160650030"/>
      <w:bookmarkStart w:id="3203" w:name="_Toc164928313"/>
      <w:bookmarkStart w:id="3204" w:name="_Toc168550174"/>
      <w:r w:rsidRPr="00D3062E">
        <w:rPr>
          <w:noProof/>
          <w:lang w:eastAsia="zh-CN"/>
        </w:rPr>
        <w:t>6.5</w:t>
      </w:r>
      <w:r w:rsidRPr="00D3062E">
        <w:t>.6.3.2</w:t>
      </w:r>
      <w:r w:rsidRPr="00D3062E">
        <w:tab/>
        <w:t>Simple data types</w:t>
      </w:r>
      <w:bookmarkEnd w:id="3199"/>
      <w:bookmarkEnd w:id="3200"/>
      <w:bookmarkEnd w:id="3201"/>
      <w:bookmarkEnd w:id="3202"/>
      <w:bookmarkEnd w:id="3203"/>
      <w:bookmarkEnd w:id="3204"/>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3205" w:name="_Toc168550175"/>
      <w:bookmarkStart w:id="3206" w:name="_Toc157434804"/>
      <w:bookmarkStart w:id="3207" w:name="_Toc157436519"/>
      <w:bookmarkStart w:id="3208" w:name="_Toc157440359"/>
      <w:bookmarkStart w:id="3209" w:name="_Toc160650031"/>
      <w:bookmarkStart w:id="3210" w:name="_Toc164928314"/>
      <w:r w:rsidRPr="00D3062E">
        <w:rPr>
          <w:noProof/>
          <w:lang w:eastAsia="zh-CN"/>
        </w:rPr>
        <w:t>6.</w:t>
      </w:r>
      <w:r>
        <w:rPr>
          <w:noProof/>
          <w:lang w:eastAsia="zh-CN"/>
        </w:rPr>
        <w:t>5</w:t>
      </w:r>
      <w:r w:rsidRPr="00D3062E">
        <w:t>.6.3.3</w:t>
      </w:r>
      <w:r w:rsidRPr="00D3062E">
        <w:tab/>
        <w:t>Enumeration:</w:t>
      </w:r>
      <w:r>
        <w:t xml:space="preserve"> MnSPermission</w:t>
      </w:r>
      <w:bookmarkEnd w:id="3205"/>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lastRenderedPageBreak/>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3211" w:name="_Toc168550176"/>
      <w:r w:rsidRPr="00D3062E">
        <w:rPr>
          <w:noProof/>
          <w:lang w:eastAsia="zh-CN"/>
        </w:rPr>
        <w:t>6.</w:t>
      </w:r>
      <w:r>
        <w:rPr>
          <w:noProof/>
          <w:lang w:eastAsia="zh-CN"/>
        </w:rPr>
        <w:t>5</w:t>
      </w:r>
      <w:r w:rsidRPr="00D3062E">
        <w:t>.6.3.</w:t>
      </w:r>
      <w:r>
        <w:t>4</w:t>
      </w:r>
      <w:r w:rsidRPr="00D3062E">
        <w:tab/>
        <w:t>Enumeration:</w:t>
      </w:r>
      <w:r>
        <w:t xml:space="preserve"> ExpCapType</w:t>
      </w:r>
      <w:bookmarkEnd w:id="3211"/>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3212" w:name="_Toc168550177"/>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206"/>
      <w:bookmarkEnd w:id="3207"/>
      <w:bookmarkEnd w:id="3208"/>
      <w:bookmarkEnd w:id="3209"/>
      <w:bookmarkEnd w:id="3210"/>
      <w:bookmarkEnd w:id="3212"/>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3213" w:name="_Toc157434805"/>
      <w:bookmarkStart w:id="3214" w:name="_Toc157436520"/>
      <w:bookmarkStart w:id="3215" w:name="_Toc157440360"/>
      <w:bookmarkStart w:id="3216" w:name="_Toc160650032"/>
      <w:bookmarkStart w:id="3217" w:name="_Toc164928315"/>
      <w:bookmarkStart w:id="3218" w:name="_Toc168550178"/>
      <w:r w:rsidRPr="00D3062E">
        <w:rPr>
          <w:noProof/>
          <w:lang w:eastAsia="zh-CN"/>
        </w:rPr>
        <w:t>6.5</w:t>
      </w:r>
      <w:r w:rsidRPr="00D3062E">
        <w:t>.6.5</w:t>
      </w:r>
      <w:r w:rsidRPr="00D3062E">
        <w:tab/>
        <w:t>Binary data</w:t>
      </w:r>
      <w:bookmarkEnd w:id="3213"/>
      <w:bookmarkEnd w:id="3214"/>
      <w:bookmarkEnd w:id="3215"/>
      <w:bookmarkEnd w:id="3216"/>
      <w:bookmarkEnd w:id="3217"/>
      <w:bookmarkEnd w:id="3218"/>
    </w:p>
    <w:p w14:paraId="473CA67D" w14:textId="77777777" w:rsidR="004B0AE5" w:rsidRPr="00D3062E" w:rsidRDefault="004B0AE5" w:rsidP="004B0AE5">
      <w:pPr>
        <w:pStyle w:val="51"/>
      </w:pPr>
      <w:bookmarkStart w:id="3219" w:name="_Toc157434806"/>
      <w:bookmarkStart w:id="3220" w:name="_Toc157436521"/>
      <w:bookmarkStart w:id="3221" w:name="_Toc157440361"/>
      <w:bookmarkStart w:id="3222" w:name="_Toc160650033"/>
      <w:bookmarkStart w:id="3223" w:name="_Toc164928316"/>
      <w:bookmarkStart w:id="3224" w:name="_Toc168550179"/>
      <w:r w:rsidRPr="00D3062E">
        <w:rPr>
          <w:noProof/>
          <w:lang w:eastAsia="zh-CN"/>
        </w:rPr>
        <w:t>6.5</w:t>
      </w:r>
      <w:r w:rsidRPr="00D3062E">
        <w:t>.6.5.1</w:t>
      </w:r>
      <w:r w:rsidRPr="00D3062E">
        <w:tab/>
        <w:t>Binary Data Types</w:t>
      </w:r>
      <w:bookmarkEnd w:id="3219"/>
      <w:bookmarkEnd w:id="3220"/>
      <w:bookmarkEnd w:id="3221"/>
      <w:bookmarkEnd w:id="3222"/>
      <w:bookmarkEnd w:id="3223"/>
      <w:bookmarkEnd w:id="3224"/>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3225" w:name="_Toc157434807"/>
      <w:bookmarkStart w:id="3226" w:name="_Toc157436522"/>
      <w:bookmarkStart w:id="3227" w:name="_Toc157440362"/>
      <w:bookmarkStart w:id="3228" w:name="_Toc160650034"/>
      <w:bookmarkStart w:id="3229" w:name="_Toc164928317"/>
      <w:bookmarkStart w:id="3230" w:name="_Toc168550180"/>
      <w:r w:rsidRPr="00D3062E">
        <w:rPr>
          <w:noProof/>
          <w:lang w:eastAsia="zh-CN"/>
        </w:rPr>
        <w:t>6.5</w:t>
      </w:r>
      <w:r w:rsidRPr="00D3062E">
        <w:t>.7</w:t>
      </w:r>
      <w:r w:rsidRPr="00D3062E">
        <w:tab/>
        <w:t>Error Handling</w:t>
      </w:r>
      <w:bookmarkEnd w:id="3225"/>
      <w:bookmarkEnd w:id="3226"/>
      <w:bookmarkEnd w:id="3227"/>
      <w:bookmarkEnd w:id="3228"/>
      <w:bookmarkEnd w:id="3229"/>
      <w:bookmarkEnd w:id="3230"/>
    </w:p>
    <w:p w14:paraId="7DFCF4A8" w14:textId="77777777" w:rsidR="004B0AE5" w:rsidRPr="00D3062E" w:rsidRDefault="004B0AE5" w:rsidP="004B0AE5">
      <w:pPr>
        <w:pStyle w:val="41"/>
      </w:pPr>
      <w:bookmarkStart w:id="3231" w:name="_Toc157434808"/>
      <w:bookmarkStart w:id="3232" w:name="_Toc157436523"/>
      <w:bookmarkStart w:id="3233" w:name="_Toc157440363"/>
      <w:bookmarkStart w:id="3234" w:name="_Toc160650035"/>
      <w:bookmarkStart w:id="3235" w:name="_Toc164928318"/>
      <w:bookmarkStart w:id="3236" w:name="_Toc168550181"/>
      <w:r w:rsidRPr="00D3062E">
        <w:rPr>
          <w:noProof/>
          <w:lang w:eastAsia="zh-CN"/>
        </w:rPr>
        <w:t>6.5</w:t>
      </w:r>
      <w:r w:rsidRPr="00D3062E">
        <w:t>.7.1</w:t>
      </w:r>
      <w:r w:rsidRPr="00D3062E">
        <w:tab/>
        <w:t>General</w:t>
      </w:r>
      <w:bookmarkEnd w:id="3231"/>
      <w:bookmarkEnd w:id="3232"/>
      <w:bookmarkEnd w:id="3233"/>
      <w:bookmarkEnd w:id="3234"/>
      <w:bookmarkEnd w:id="3235"/>
      <w:bookmarkEnd w:id="3236"/>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3237" w:name="_Toc157434809"/>
      <w:bookmarkStart w:id="3238" w:name="_Toc157436524"/>
      <w:bookmarkStart w:id="3239" w:name="_Toc157440364"/>
      <w:bookmarkStart w:id="3240" w:name="_Toc160650036"/>
      <w:bookmarkStart w:id="3241" w:name="_Toc164928319"/>
      <w:bookmarkStart w:id="3242" w:name="_Toc168550182"/>
      <w:r w:rsidRPr="00D3062E">
        <w:rPr>
          <w:noProof/>
          <w:lang w:eastAsia="zh-CN"/>
        </w:rPr>
        <w:t>6.5</w:t>
      </w:r>
      <w:r w:rsidRPr="00D3062E">
        <w:t>.7.2</w:t>
      </w:r>
      <w:r w:rsidRPr="00D3062E">
        <w:tab/>
        <w:t>Protocol Errors</w:t>
      </w:r>
      <w:bookmarkEnd w:id="3237"/>
      <w:bookmarkEnd w:id="3238"/>
      <w:bookmarkEnd w:id="3239"/>
      <w:bookmarkEnd w:id="3240"/>
      <w:bookmarkEnd w:id="3241"/>
      <w:bookmarkEnd w:id="3242"/>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3243" w:name="_Toc157434810"/>
      <w:bookmarkStart w:id="3244" w:name="_Toc157436525"/>
      <w:bookmarkStart w:id="3245" w:name="_Toc157440365"/>
      <w:bookmarkStart w:id="3246" w:name="_Toc160650037"/>
      <w:bookmarkStart w:id="3247" w:name="_Toc164928320"/>
      <w:bookmarkStart w:id="3248" w:name="_Toc168550183"/>
      <w:r w:rsidRPr="00D3062E">
        <w:rPr>
          <w:noProof/>
          <w:lang w:eastAsia="zh-CN"/>
        </w:rPr>
        <w:t>6.5</w:t>
      </w:r>
      <w:r w:rsidRPr="00D3062E">
        <w:t>.7.3</w:t>
      </w:r>
      <w:r w:rsidRPr="00D3062E">
        <w:tab/>
        <w:t>Application Errors</w:t>
      </w:r>
      <w:bookmarkEnd w:id="3243"/>
      <w:bookmarkEnd w:id="3244"/>
      <w:bookmarkEnd w:id="3245"/>
      <w:bookmarkEnd w:id="3246"/>
      <w:bookmarkEnd w:id="3247"/>
      <w:bookmarkEnd w:id="3248"/>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3249" w:name="_Toc157434811"/>
      <w:bookmarkStart w:id="3250" w:name="_Toc157436526"/>
      <w:bookmarkStart w:id="3251" w:name="_Toc157440366"/>
      <w:bookmarkStart w:id="3252" w:name="_Toc160650038"/>
      <w:bookmarkStart w:id="3253" w:name="_Toc164928321"/>
      <w:bookmarkStart w:id="3254" w:name="_Toc168550184"/>
      <w:r w:rsidRPr="00D3062E">
        <w:rPr>
          <w:noProof/>
          <w:lang w:eastAsia="zh-CN"/>
        </w:rPr>
        <w:lastRenderedPageBreak/>
        <w:t>6.5</w:t>
      </w:r>
      <w:r w:rsidRPr="00D3062E">
        <w:t>.8</w:t>
      </w:r>
      <w:r w:rsidRPr="00D3062E">
        <w:rPr>
          <w:lang w:eastAsia="zh-CN"/>
        </w:rPr>
        <w:tab/>
        <w:t>Feature negotiation</w:t>
      </w:r>
      <w:bookmarkEnd w:id="3249"/>
      <w:bookmarkEnd w:id="3250"/>
      <w:bookmarkEnd w:id="3251"/>
      <w:bookmarkEnd w:id="3252"/>
      <w:bookmarkEnd w:id="3253"/>
      <w:bookmarkEnd w:id="3254"/>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3255" w:name="_Toc157434812"/>
      <w:bookmarkStart w:id="3256" w:name="_Toc157436527"/>
      <w:bookmarkStart w:id="3257" w:name="_Toc157440367"/>
      <w:bookmarkStart w:id="3258" w:name="_Toc160650039"/>
      <w:bookmarkStart w:id="3259" w:name="_Toc164928322"/>
      <w:bookmarkStart w:id="3260" w:name="_Toc168550185"/>
      <w:r w:rsidRPr="00D3062E">
        <w:rPr>
          <w:noProof/>
          <w:lang w:eastAsia="zh-CN"/>
        </w:rPr>
        <w:t>6.5</w:t>
      </w:r>
      <w:r w:rsidRPr="00D3062E">
        <w:t>.9</w:t>
      </w:r>
      <w:r w:rsidRPr="00D3062E">
        <w:tab/>
        <w:t>Security</w:t>
      </w:r>
      <w:bookmarkEnd w:id="3255"/>
      <w:bookmarkEnd w:id="3256"/>
      <w:bookmarkEnd w:id="3257"/>
      <w:bookmarkEnd w:id="3258"/>
      <w:bookmarkEnd w:id="3259"/>
      <w:bookmarkEnd w:id="3260"/>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2985"/>
    </w:p>
    <w:p w14:paraId="097ED9CE" w14:textId="77777777" w:rsidR="009A4BE1" w:rsidRPr="00D3062E" w:rsidRDefault="009A4BE1" w:rsidP="009A4BE1">
      <w:pPr>
        <w:pStyle w:val="21"/>
      </w:pPr>
      <w:bookmarkStart w:id="3261" w:name="_Toc157434813"/>
      <w:bookmarkStart w:id="3262" w:name="_Toc157436528"/>
      <w:bookmarkStart w:id="3263" w:name="_Toc157440368"/>
      <w:bookmarkStart w:id="3264" w:name="_Toc160650040"/>
      <w:bookmarkStart w:id="3265" w:name="_Toc164928323"/>
      <w:bookmarkStart w:id="3266" w:name="_Toc168550186"/>
      <w:r w:rsidRPr="00D3062E">
        <w:rPr>
          <w:noProof/>
          <w:lang w:eastAsia="zh-CN"/>
        </w:rPr>
        <w:t>6.6</w:t>
      </w:r>
      <w:r w:rsidRPr="00D3062E">
        <w:tab/>
      </w:r>
      <w:r w:rsidRPr="00D3062E">
        <w:rPr>
          <w:lang w:val="en-US"/>
        </w:rPr>
        <w:t>NSCE_PerfMonitoring</w:t>
      </w:r>
      <w:r w:rsidRPr="00D3062E">
        <w:t xml:space="preserve"> API</w:t>
      </w:r>
      <w:bookmarkEnd w:id="3261"/>
      <w:bookmarkEnd w:id="3262"/>
      <w:bookmarkEnd w:id="3263"/>
      <w:bookmarkEnd w:id="3264"/>
      <w:bookmarkEnd w:id="3265"/>
      <w:bookmarkEnd w:id="3266"/>
    </w:p>
    <w:p w14:paraId="62766271" w14:textId="77777777" w:rsidR="009A4BE1" w:rsidRPr="00D3062E" w:rsidRDefault="009A4BE1" w:rsidP="009A4BE1">
      <w:pPr>
        <w:pStyle w:val="31"/>
      </w:pPr>
      <w:bookmarkStart w:id="3267" w:name="_Toc157434814"/>
      <w:bookmarkStart w:id="3268" w:name="_Toc157436529"/>
      <w:bookmarkStart w:id="3269" w:name="_Toc157440369"/>
      <w:bookmarkStart w:id="3270" w:name="_Toc160650041"/>
      <w:bookmarkStart w:id="3271" w:name="_Toc164928324"/>
      <w:bookmarkStart w:id="3272" w:name="_Toc168550187"/>
      <w:r w:rsidRPr="00D3062E">
        <w:rPr>
          <w:noProof/>
          <w:lang w:eastAsia="zh-CN"/>
        </w:rPr>
        <w:t>6.6</w:t>
      </w:r>
      <w:r w:rsidRPr="00D3062E">
        <w:t>.1</w:t>
      </w:r>
      <w:r w:rsidRPr="00D3062E">
        <w:tab/>
        <w:t>Introduction</w:t>
      </w:r>
      <w:bookmarkEnd w:id="3267"/>
      <w:bookmarkEnd w:id="3268"/>
      <w:bookmarkEnd w:id="3269"/>
      <w:bookmarkEnd w:id="3270"/>
      <w:bookmarkEnd w:id="3271"/>
      <w:bookmarkEnd w:id="3272"/>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3273" w:name="_Toc157434815"/>
      <w:bookmarkStart w:id="3274" w:name="_Toc157436530"/>
      <w:bookmarkStart w:id="3275" w:name="_Toc157440370"/>
      <w:bookmarkStart w:id="3276" w:name="_Toc160650042"/>
      <w:bookmarkStart w:id="3277" w:name="_Toc164928325"/>
      <w:bookmarkStart w:id="3278" w:name="_Toc168550188"/>
      <w:r w:rsidRPr="00D3062E">
        <w:rPr>
          <w:noProof/>
          <w:lang w:eastAsia="zh-CN"/>
        </w:rPr>
        <w:t>6.6</w:t>
      </w:r>
      <w:r w:rsidRPr="00D3062E">
        <w:t>.2</w:t>
      </w:r>
      <w:r w:rsidRPr="00D3062E">
        <w:tab/>
        <w:t>Usage of HTTP</w:t>
      </w:r>
      <w:bookmarkEnd w:id="3273"/>
      <w:bookmarkEnd w:id="3274"/>
      <w:bookmarkEnd w:id="3275"/>
      <w:bookmarkEnd w:id="3276"/>
      <w:bookmarkEnd w:id="3277"/>
      <w:bookmarkEnd w:id="3278"/>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3279" w:name="_Toc157434816"/>
      <w:bookmarkStart w:id="3280" w:name="_Toc157436531"/>
      <w:bookmarkStart w:id="3281" w:name="_Toc157440371"/>
      <w:bookmarkStart w:id="3282" w:name="_Toc160650043"/>
      <w:bookmarkStart w:id="3283" w:name="_Toc164928326"/>
      <w:bookmarkStart w:id="3284" w:name="_Toc168550189"/>
      <w:r w:rsidRPr="00D3062E">
        <w:rPr>
          <w:noProof/>
          <w:lang w:eastAsia="zh-CN"/>
        </w:rPr>
        <w:t>6.6</w:t>
      </w:r>
      <w:r w:rsidRPr="00D3062E">
        <w:t>.3</w:t>
      </w:r>
      <w:r w:rsidRPr="00D3062E">
        <w:tab/>
        <w:t>Resources</w:t>
      </w:r>
      <w:bookmarkEnd w:id="3279"/>
      <w:bookmarkEnd w:id="3280"/>
      <w:bookmarkEnd w:id="3281"/>
      <w:bookmarkEnd w:id="3282"/>
      <w:bookmarkEnd w:id="3283"/>
      <w:bookmarkEnd w:id="3284"/>
    </w:p>
    <w:p w14:paraId="2A4E9F9F" w14:textId="77777777" w:rsidR="009A4BE1" w:rsidRPr="00D3062E" w:rsidRDefault="009A4BE1" w:rsidP="009A4BE1">
      <w:pPr>
        <w:pStyle w:val="41"/>
      </w:pPr>
      <w:bookmarkStart w:id="3285" w:name="_Toc157434817"/>
      <w:bookmarkStart w:id="3286" w:name="_Toc157436532"/>
      <w:bookmarkStart w:id="3287" w:name="_Toc157440372"/>
      <w:bookmarkStart w:id="3288" w:name="_Toc160650044"/>
      <w:bookmarkStart w:id="3289" w:name="_Toc164928327"/>
      <w:bookmarkStart w:id="3290" w:name="_Toc168550190"/>
      <w:r w:rsidRPr="00D3062E">
        <w:rPr>
          <w:noProof/>
          <w:lang w:eastAsia="zh-CN"/>
        </w:rPr>
        <w:t>6.6</w:t>
      </w:r>
      <w:r w:rsidRPr="00D3062E">
        <w:t>.3.1</w:t>
      </w:r>
      <w:r w:rsidRPr="00D3062E">
        <w:tab/>
        <w:t>Overview</w:t>
      </w:r>
      <w:bookmarkEnd w:id="3285"/>
      <w:bookmarkEnd w:id="3286"/>
      <w:bookmarkEnd w:id="3287"/>
      <w:bookmarkEnd w:id="3288"/>
      <w:bookmarkEnd w:id="3289"/>
      <w:bookmarkEnd w:id="3290"/>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3291" w:name="_MON_1766230396"/>
    <w:bookmarkEnd w:id="3291"/>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2.25pt;height:295.5pt;mso-width-percent:0;mso-height-percent:0;mso-width-percent:0;mso-height-percent:0" o:ole="">
            <v:imagedata r:id="rId145" o:title=""/>
          </v:shape>
          <o:OLEObject Type="Embed" ProgID="Word.Document.8" ShapeID="_x0000_i1095" DrawAspect="Content" ObjectID="_1780413365"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3292" w:name="_Toc157434818"/>
      <w:bookmarkStart w:id="3293" w:name="_Toc157436533"/>
      <w:bookmarkStart w:id="3294" w:name="_Toc157440373"/>
      <w:bookmarkStart w:id="3295" w:name="_Toc160650045"/>
      <w:bookmarkStart w:id="3296" w:name="_Toc164928328"/>
      <w:bookmarkStart w:id="3297" w:name="_Toc168550191"/>
      <w:r w:rsidRPr="00D3062E">
        <w:rPr>
          <w:noProof/>
          <w:lang w:eastAsia="zh-CN"/>
        </w:rPr>
        <w:lastRenderedPageBreak/>
        <w:t>6.6</w:t>
      </w:r>
      <w:r w:rsidRPr="00D3062E">
        <w:t>.3.2</w:t>
      </w:r>
      <w:r w:rsidRPr="00D3062E">
        <w:tab/>
        <w:t>Resource: Monitoring Jobs</w:t>
      </w:r>
      <w:bookmarkEnd w:id="3292"/>
      <w:bookmarkEnd w:id="3293"/>
      <w:bookmarkEnd w:id="3294"/>
      <w:bookmarkEnd w:id="3295"/>
      <w:bookmarkEnd w:id="3296"/>
      <w:bookmarkEnd w:id="3297"/>
    </w:p>
    <w:p w14:paraId="6CF9A468" w14:textId="77777777" w:rsidR="009A4BE1" w:rsidRPr="00D3062E" w:rsidRDefault="009A4BE1" w:rsidP="009A4BE1">
      <w:pPr>
        <w:pStyle w:val="51"/>
      </w:pPr>
      <w:bookmarkStart w:id="3298" w:name="_Toc157434819"/>
      <w:bookmarkStart w:id="3299" w:name="_Toc157436534"/>
      <w:bookmarkStart w:id="3300" w:name="_Toc157440374"/>
      <w:bookmarkStart w:id="3301" w:name="_Toc160650046"/>
      <w:bookmarkStart w:id="3302" w:name="_Toc164928329"/>
      <w:bookmarkStart w:id="3303" w:name="_Toc168550192"/>
      <w:r w:rsidRPr="00D3062E">
        <w:rPr>
          <w:noProof/>
          <w:lang w:eastAsia="zh-CN"/>
        </w:rPr>
        <w:t>6.6</w:t>
      </w:r>
      <w:r w:rsidRPr="00D3062E">
        <w:t>.3.2.1</w:t>
      </w:r>
      <w:r w:rsidRPr="00D3062E">
        <w:tab/>
        <w:t>Description</w:t>
      </w:r>
      <w:bookmarkEnd w:id="3298"/>
      <w:bookmarkEnd w:id="3299"/>
      <w:bookmarkEnd w:id="3300"/>
      <w:bookmarkEnd w:id="3301"/>
      <w:bookmarkEnd w:id="3302"/>
      <w:bookmarkEnd w:id="3303"/>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3304" w:name="_Toc157434820"/>
      <w:bookmarkStart w:id="3305" w:name="_Toc157436535"/>
      <w:bookmarkStart w:id="3306" w:name="_Toc157440375"/>
      <w:bookmarkStart w:id="3307" w:name="_Toc160650047"/>
      <w:bookmarkStart w:id="3308" w:name="_Toc164928330"/>
      <w:bookmarkStart w:id="3309" w:name="_Toc168550193"/>
      <w:r w:rsidRPr="00D3062E">
        <w:rPr>
          <w:noProof/>
          <w:lang w:eastAsia="zh-CN"/>
        </w:rPr>
        <w:t>6.6</w:t>
      </w:r>
      <w:r w:rsidRPr="00D3062E">
        <w:t>.3.2.2</w:t>
      </w:r>
      <w:r w:rsidRPr="00D3062E">
        <w:tab/>
        <w:t>Resource Definition</w:t>
      </w:r>
      <w:bookmarkEnd w:id="3304"/>
      <w:bookmarkEnd w:id="3305"/>
      <w:bookmarkEnd w:id="3306"/>
      <w:bookmarkEnd w:id="3307"/>
      <w:bookmarkEnd w:id="3308"/>
      <w:bookmarkEnd w:id="3309"/>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3310" w:name="_Toc157434821"/>
      <w:bookmarkStart w:id="3311" w:name="_Toc157436536"/>
      <w:bookmarkStart w:id="3312" w:name="_Toc157440376"/>
      <w:bookmarkStart w:id="3313" w:name="_Toc160650048"/>
      <w:bookmarkStart w:id="3314" w:name="_Toc164928331"/>
      <w:bookmarkStart w:id="3315" w:name="_Toc168550194"/>
      <w:r w:rsidRPr="00D3062E">
        <w:rPr>
          <w:noProof/>
          <w:lang w:eastAsia="zh-CN"/>
        </w:rPr>
        <w:t>6.6</w:t>
      </w:r>
      <w:r w:rsidRPr="00D3062E">
        <w:t>.3.2.3</w:t>
      </w:r>
      <w:r w:rsidRPr="00D3062E">
        <w:tab/>
        <w:t>Resource Standard Methods</w:t>
      </w:r>
      <w:bookmarkEnd w:id="3310"/>
      <w:bookmarkEnd w:id="3311"/>
      <w:bookmarkEnd w:id="3312"/>
      <w:bookmarkEnd w:id="3313"/>
      <w:bookmarkEnd w:id="3314"/>
      <w:bookmarkEnd w:id="3315"/>
    </w:p>
    <w:p w14:paraId="28594B60" w14:textId="77777777" w:rsidR="009A4BE1" w:rsidRPr="00D3062E" w:rsidRDefault="009A4BE1" w:rsidP="000B7712">
      <w:pPr>
        <w:pStyle w:val="6"/>
      </w:pPr>
      <w:bookmarkStart w:id="3316" w:name="_Toc157434822"/>
      <w:bookmarkStart w:id="3317" w:name="_Toc157436537"/>
      <w:bookmarkStart w:id="3318" w:name="_Toc157440377"/>
      <w:bookmarkStart w:id="3319" w:name="_Toc160650049"/>
      <w:bookmarkStart w:id="3320" w:name="_Toc164928332"/>
      <w:bookmarkStart w:id="3321" w:name="_Toc168550195"/>
      <w:r w:rsidRPr="00D3062E">
        <w:t>6.6.3.2.3.1</w:t>
      </w:r>
      <w:r w:rsidRPr="00D3062E">
        <w:tab/>
        <w:t>POST</w:t>
      </w:r>
      <w:bookmarkEnd w:id="3316"/>
      <w:bookmarkEnd w:id="3317"/>
      <w:bookmarkEnd w:id="3318"/>
      <w:bookmarkEnd w:id="3319"/>
      <w:bookmarkEnd w:id="3320"/>
      <w:bookmarkEnd w:id="3321"/>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3322" w:name="_Hlk155725961"/>
            <w:r w:rsidRPr="00D3062E">
              <w:t>MonitoringJob</w:t>
            </w:r>
            <w:bookmarkEnd w:id="3322"/>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3323" w:name="_Toc157434823"/>
      <w:bookmarkStart w:id="3324" w:name="_Toc157436538"/>
      <w:bookmarkStart w:id="3325" w:name="_Toc157440378"/>
      <w:bookmarkStart w:id="3326" w:name="_Toc160650050"/>
      <w:bookmarkStart w:id="3327" w:name="_Toc164928333"/>
      <w:bookmarkStart w:id="3328" w:name="_Toc168550196"/>
      <w:r w:rsidRPr="00D3062E">
        <w:rPr>
          <w:noProof/>
          <w:lang w:eastAsia="zh-CN"/>
        </w:rPr>
        <w:lastRenderedPageBreak/>
        <w:t>6.6</w:t>
      </w:r>
      <w:r w:rsidRPr="00D3062E">
        <w:t>.3.2.4</w:t>
      </w:r>
      <w:r w:rsidRPr="00D3062E">
        <w:tab/>
        <w:t>Resource Custom Operations</w:t>
      </w:r>
      <w:bookmarkEnd w:id="3323"/>
      <w:bookmarkEnd w:id="3324"/>
      <w:bookmarkEnd w:id="3325"/>
      <w:bookmarkEnd w:id="3326"/>
      <w:bookmarkEnd w:id="3327"/>
      <w:bookmarkEnd w:id="3328"/>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3329" w:name="_Toc157434824"/>
      <w:bookmarkStart w:id="3330" w:name="_Toc157436539"/>
      <w:bookmarkStart w:id="3331" w:name="_Toc157440379"/>
      <w:bookmarkStart w:id="3332" w:name="_Toc160650051"/>
      <w:bookmarkStart w:id="3333" w:name="_Toc164928334"/>
      <w:bookmarkStart w:id="3334" w:name="_Toc168550197"/>
      <w:r w:rsidRPr="00D3062E">
        <w:rPr>
          <w:noProof/>
          <w:lang w:eastAsia="zh-CN"/>
        </w:rPr>
        <w:t>6.6</w:t>
      </w:r>
      <w:r w:rsidRPr="00D3062E">
        <w:t>.3.3</w:t>
      </w:r>
      <w:r w:rsidRPr="00D3062E">
        <w:tab/>
        <w:t>Resource: Individual Monitoring Job</w:t>
      </w:r>
      <w:bookmarkEnd w:id="3329"/>
      <w:bookmarkEnd w:id="3330"/>
      <w:bookmarkEnd w:id="3331"/>
      <w:bookmarkEnd w:id="3332"/>
      <w:bookmarkEnd w:id="3333"/>
      <w:bookmarkEnd w:id="3334"/>
    </w:p>
    <w:p w14:paraId="452C83F1" w14:textId="77777777" w:rsidR="009A4BE1" w:rsidRPr="00D3062E" w:rsidRDefault="009A4BE1" w:rsidP="009A4BE1">
      <w:pPr>
        <w:pStyle w:val="51"/>
      </w:pPr>
      <w:bookmarkStart w:id="3335" w:name="_Toc157434825"/>
      <w:bookmarkStart w:id="3336" w:name="_Toc157436540"/>
      <w:bookmarkStart w:id="3337" w:name="_Toc157440380"/>
      <w:bookmarkStart w:id="3338" w:name="_Toc160650052"/>
      <w:bookmarkStart w:id="3339" w:name="_Toc164928335"/>
      <w:bookmarkStart w:id="3340" w:name="_Toc168550198"/>
      <w:r w:rsidRPr="00D3062E">
        <w:rPr>
          <w:noProof/>
          <w:lang w:eastAsia="zh-CN"/>
        </w:rPr>
        <w:t>6.6</w:t>
      </w:r>
      <w:r w:rsidRPr="00D3062E">
        <w:t>.3.3.1</w:t>
      </w:r>
      <w:r w:rsidRPr="00D3062E">
        <w:tab/>
        <w:t>Description</w:t>
      </w:r>
      <w:bookmarkEnd w:id="3335"/>
      <w:bookmarkEnd w:id="3336"/>
      <w:bookmarkEnd w:id="3337"/>
      <w:bookmarkEnd w:id="3338"/>
      <w:bookmarkEnd w:id="3339"/>
      <w:bookmarkEnd w:id="3340"/>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3341" w:name="_Toc157434826"/>
      <w:bookmarkStart w:id="3342" w:name="_Toc157436541"/>
      <w:bookmarkStart w:id="3343" w:name="_Toc157440381"/>
      <w:bookmarkStart w:id="3344" w:name="_Toc160650053"/>
      <w:bookmarkStart w:id="3345" w:name="_Toc164928336"/>
      <w:bookmarkStart w:id="3346" w:name="_Toc168550199"/>
      <w:r w:rsidRPr="00D3062E">
        <w:rPr>
          <w:noProof/>
          <w:lang w:eastAsia="zh-CN"/>
        </w:rPr>
        <w:t>6.6</w:t>
      </w:r>
      <w:r w:rsidRPr="00D3062E">
        <w:t>.3.3.2</w:t>
      </w:r>
      <w:r w:rsidRPr="00D3062E">
        <w:tab/>
        <w:t>Resource Definition</w:t>
      </w:r>
      <w:bookmarkEnd w:id="3341"/>
      <w:bookmarkEnd w:id="3342"/>
      <w:bookmarkEnd w:id="3343"/>
      <w:bookmarkEnd w:id="3344"/>
      <w:bookmarkEnd w:id="3345"/>
      <w:bookmarkEnd w:id="3346"/>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3347" w:name="_Toc157434827"/>
      <w:bookmarkStart w:id="3348" w:name="_Toc157436542"/>
      <w:bookmarkStart w:id="3349" w:name="_Toc157440382"/>
      <w:bookmarkStart w:id="3350" w:name="_Toc160650054"/>
      <w:bookmarkStart w:id="3351" w:name="_Toc164928337"/>
      <w:bookmarkStart w:id="3352" w:name="_Toc168550200"/>
      <w:r w:rsidRPr="00D3062E">
        <w:rPr>
          <w:noProof/>
          <w:lang w:eastAsia="zh-CN"/>
        </w:rPr>
        <w:t>6.6</w:t>
      </w:r>
      <w:r w:rsidRPr="00D3062E">
        <w:t>.3.3.3</w:t>
      </w:r>
      <w:r w:rsidRPr="00D3062E">
        <w:tab/>
        <w:t>Resource Standard Methods</w:t>
      </w:r>
      <w:bookmarkEnd w:id="3347"/>
      <w:bookmarkEnd w:id="3348"/>
      <w:bookmarkEnd w:id="3349"/>
      <w:bookmarkEnd w:id="3350"/>
      <w:bookmarkEnd w:id="3351"/>
      <w:bookmarkEnd w:id="3352"/>
    </w:p>
    <w:p w14:paraId="467178AA" w14:textId="77777777" w:rsidR="009A4BE1" w:rsidRPr="00D3062E" w:rsidRDefault="009A4BE1" w:rsidP="000B7712">
      <w:pPr>
        <w:pStyle w:val="6"/>
      </w:pPr>
      <w:bookmarkStart w:id="3353" w:name="_Toc157434828"/>
      <w:bookmarkStart w:id="3354" w:name="_Toc157436543"/>
      <w:bookmarkStart w:id="3355" w:name="_Toc157440383"/>
      <w:bookmarkStart w:id="3356" w:name="_Toc160650055"/>
      <w:bookmarkStart w:id="3357" w:name="_Toc164928338"/>
      <w:bookmarkStart w:id="3358" w:name="_Toc168550201"/>
      <w:r w:rsidRPr="00D3062E">
        <w:t>6.6.3.3.3.1</w:t>
      </w:r>
      <w:r w:rsidRPr="00D3062E">
        <w:tab/>
        <w:t>GET</w:t>
      </w:r>
      <w:bookmarkEnd w:id="3353"/>
      <w:bookmarkEnd w:id="3354"/>
      <w:bookmarkEnd w:id="3355"/>
      <w:bookmarkEnd w:id="3356"/>
      <w:bookmarkEnd w:id="3357"/>
      <w:bookmarkEnd w:id="3358"/>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lastRenderedPageBreak/>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3359" w:name="_Toc157434829"/>
      <w:bookmarkStart w:id="3360" w:name="_Toc157436544"/>
      <w:bookmarkStart w:id="3361" w:name="_Toc157440384"/>
      <w:bookmarkStart w:id="3362" w:name="_Toc160650056"/>
      <w:bookmarkStart w:id="3363" w:name="_Toc164928339"/>
      <w:bookmarkStart w:id="3364" w:name="_Toc168550202"/>
      <w:r w:rsidRPr="00D3062E">
        <w:t>6.6.3.3.3.2</w:t>
      </w:r>
      <w:r w:rsidRPr="00D3062E">
        <w:tab/>
        <w:t>PUT</w:t>
      </w:r>
      <w:bookmarkEnd w:id="3359"/>
      <w:bookmarkEnd w:id="3360"/>
      <w:bookmarkEnd w:id="3361"/>
      <w:bookmarkEnd w:id="3362"/>
      <w:bookmarkEnd w:id="3363"/>
      <w:bookmarkEnd w:id="3364"/>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lastRenderedPageBreak/>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3365" w:name="_Toc157434830"/>
      <w:bookmarkStart w:id="3366" w:name="_Toc157436545"/>
      <w:bookmarkStart w:id="3367" w:name="_Toc157440385"/>
      <w:bookmarkStart w:id="3368" w:name="_Toc160650057"/>
      <w:bookmarkStart w:id="3369" w:name="_Toc164928340"/>
      <w:bookmarkStart w:id="3370" w:name="_Toc168550203"/>
      <w:bookmarkStart w:id="3371" w:name="_Toc157434831"/>
      <w:bookmarkStart w:id="3372" w:name="_Toc157436546"/>
      <w:bookmarkStart w:id="3373" w:name="_Toc157440386"/>
      <w:r w:rsidRPr="00D3062E">
        <w:t>6.6.3.3.3.3</w:t>
      </w:r>
      <w:r w:rsidRPr="00D3062E">
        <w:tab/>
        <w:t>PATCH</w:t>
      </w:r>
      <w:bookmarkEnd w:id="3365"/>
      <w:bookmarkEnd w:id="3366"/>
      <w:bookmarkEnd w:id="3367"/>
      <w:bookmarkEnd w:id="3368"/>
      <w:bookmarkEnd w:id="3369"/>
      <w:bookmarkEnd w:id="3370"/>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lastRenderedPageBreak/>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3374" w:name="_Toc160650058"/>
      <w:bookmarkStart w:id="3375" w:name="_Toc164928341"/>
      <w:bookmarkStart w:id="3376" w:name="_Toc168550204"/>
      <w:r w:rsidRPr="00D3062E">
        <w:t>6.6.3.3.3.4</w:t>
      </w:r>
      <w:r w:rsidRPr="00D3062E">
        <w:tab/>
        <w:t>DELETE</w:t>
      </w:r>
      <w:bookmarkEnd w:id="3371"/>
      <w:bookmarkEnd w:id="3372"/>
      <w:bookmarkEnd w:id="3373"/>
      <w:bookmarkEnd w:id="3374"/>
      <w:bookmarkEnd w:id="3375"/>
      <w:bookmarkEnd w:id="3376"/>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3377" w:name="_Toc157434832"/>
      <w:bookmarkStart w:id="3378" w:name="_Toc157436547"/>
      <w:bookmarkStart w:id="3379" w:name="_Toc157440387"/>
      <w:bookmarkStart w:id="3380" w:name="_Toc160650059"/>
      <w:bookmarkStart w:id="3381" w:name="_Toc164928342"/>
      <w:bookmarkStart w:id="3382" w:name="_Toc168550205"/>
      <w:r w:rsidRPr="00D3062E">
        <w:rPr>
          <w:noProof/>
          <w:lang w:eastAsia="zh-CN"/>
        </w:rPr>
        <w:t>6.6</w:t>
      </w:r>
      <w:r w:rsidRPr="00D3062E">
        <w:t>.3.3.4</w:t>
      </w:r>
      <w:r w:rsidRPr="00D3062E">
        <w:tab/>
        <w:t>Resource Custom Operations</w:t>
      </w:r>
      <w:bookmarkEnd w:id="3377"/>
      <w:bookmarkEnd w:id="3378"/>
      <w:bookmarkEnd w:id="3379"/>
      <w:bookmarkEnd w:id="3380"/>
      <w:bookmarkEnd w:id="3381"/>
      <w:bookmarkEnd w:id="3382"/>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3383" w:name="_Toc157434833"/>
      <w:bookmarkStart w:id="3384" w:name="_Toc157436548"/>
      <w:bookmarkStart w:id="3385" w:name="_Toc157440388"/>
      <w:bookmarkStart w:id="3386" w:name="_Toc160650060"/>
      <w:bookmarkStart w:id="3387" w:name="_Toc164928343"/>
      <w:bookmarkStart w:id="3388" w:name="_Toc168550206"/>
      <w:r w:rsidRPr="00D3062E">
        <w:rPr>
          <w:noProof/>
          <w:lang w:eastAsia="zh-CN"/>
        </w:rPr>
        <w:t>6.6</w:t>
      </w:r>
      <w:r w:rsidRPr="00D3062E">
        <w:t>.3.4</w:t>
      </w:r>
      <w:r w:rsidRPr="00D3062E">
        <w:tab/>
        <w:t>Resource: Monitoring</w:t>
      </w:r>
      <w:r w:rsidRPr="00D3062E">
        <w:rPr>
          <w:rFonts w:eastAsia="等线"/>
        </w:rPr>
        <w:t xml:space="preserve"> Subscriptions</w:t>
      </w:r>
      <w:bookmarkEnd w:id="3383"/>
      <w:bookmarkEnd w:id="3384"/>
      <w:bookmarkEnd w:id="3385"/>
      <w:bookmarkEnd w:id="3386"/>
      <w:bookmarkEnd w:id="3387"/>
      <w:bookmarkEnd w:id="3388"/>
    </w:p>
    <w:p w14:paraId="17BD9854" w14:textId="77777777" w:rsidR="009A4BE1" w:rsidRPr="00D3062E" w:rsidRDefault="009A4BE1" w:rsidP="009A4BE1">
      <w:pPr>
        <w:pStyle w:val="51"/>
      </w:pPr>
      <w:bookmarkStart w:id="3389" w:name="_Toc157434834"/>
      <w:bookmarkStart w:id="3390" w:name="_Toc157436549"/>
      <w:bookmarkStart w:id="3391" w:name="_Toc157440389"/>
      <w:bookmarkStart w:id="3392" w:name="_Toc160650061"/>
      <w:bookmarkStart w:id="3393" w:name="_Toc164928344"/>
      <w:bookmarkStart w:id="3394" w:name="_Toc168550207"/>
      <w:r w:rsidRPr="00D3062E">
        <w:rPr>
          <w:noProof/>
          <w:lang w:eastAsia="zh-CN"/>
        </w:rPr>
        <w:t>6.6</w:t>
      </w:r>
      <w:r w:rsidRPr="00D3062E">
        <w:t>.3.4.1</w:t>
      </w:r>
      <w:r w:rsidRPr="00D3062E">
        <w:tab/>
        <w:t>Description</w:t>
      </w:r>
      <w:bookmarkEnd w:id="3389"/>
      <w:bookmarkEnd w:id="3390"/>
      <w:bookmarkEnd w:id="3391"/>
      <w:bookmarkEnd w:id="3392"/>
      <w:bookmarkEnd w:id="3393"/>
      <w:bookmarkEnd w:id="3394"/>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3395" w:name="_Toc157434835"/>
      <w:bookmarkStart w:id="3396" w:name="_Toc157436550"/>
      <w:bookmarkStart w:id="3397" w:name="_Toc157440390"/>
      <w:bookmarkStart w:id="3398" w:name="_Toc160650062"/>
      <w:bookmarkStart w:id="3399" w:name="_Toc164928345"/>
      <w:bookmarkStart w:id="3400" w:name="_Toc168550208"/>
      <w:r w:rsidRPr="00D3062E">
        <w:rPr>
          <w:noProof/>
          <w:lang w:eastAsia="zh-CN"/>
        </w:rPr>
        <w:t>6.6</w:t>
      </w:r>
      <w:r w:rsidRPr="00D3062E">
        <w:t>.3.4.2</w:t>
      </w:r>
      <w:r w:rsidRPr="00D3062E">
        <w:tab/>
        <w:t>Resource Definition</w:t>
      </w:r>
      <w:bookmarkEnd w:id="3395"/>
      <w:bookmarkEnd w:id="3396"/>
      <w:bookmarkEnd w:id="3397"/>
      <w:bookmarkEnd w:id="3398"/>
      <w:bookmarkEnd w:id="3399"/>
      <w:bookmarkEnd w:id="3400"/>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3401" w:name="_Toc157434836"/>
      <w:bookmarkStart w:id="3402" w:name="_Toc157436551"/>
      <w:bookmarkStart w:id="3403" w:name="_Toc157440391"/>
      <w:bookmarkStart w:id="3404" w:name="_Toc160650063"/>
      <w:bookmarkStart w:id="3405" w:name="_Toc164928346"/>
      <w:bookmarkStart w:id="3406" w:name="_Toc168550209"/>
      <w:r w:rsidRPr="00D3062E">
        <w:rPr>
          <w:noProof/>
          <w:lang w:eastAsia="zh-CN"/>
        </w:rPr>
        <w:t>6.6</w:t>
      </w:r>
      <w:r w:rsidRPr="00D3062E">
        <w:t>.3.4.3</w:t>
      </w:r>
      <w:r w:rsidRPr="00D3062E">
        <w:tab/>
        <w:t>Resource Standard Methods</w:t>
      </w:r>
      <w:bookmarkEnd w:id="3401"/>
      <w:bookmarkEnd w:id="3402"/>
      <w:bookmarkEnd w:id="3403"/>
      <w:bookmarkEnd w:id="3404"/>
      <w:bookmarkEnd w:id="3405"/>
      <w:bookmarkEnd w:id="3406"/>
    </w:p>
    <w:p w14:paraId="666C1904" w14:textId="77777777" w:rsidR="00D3062E" w:rsidRPr="00D3062E" w:rsidRDefault="00D3062E" w:rsidP="00D3062E">
      <w:pPr>
        <w:pStyle w:val="6"/>
      </w:pPr>
      <w:bookmarkStart w:id="3407" w:name="_Toc157434837"/>
      <w:bookmarkStart w:id="3408" w:name="_Toc157436552"/>
      <w:bookmarkStart w:id="3409" w:name="_Toc157440392"/>
      <w:bookmarkStart w:id="3410" w:name="_Toc160650064"/>
      <w:bookmarkStart w:id="3411" w:name="_Toc164928347"/>
      <w:bookmarkStart w:id="3412" w:name="_Toc168550210"/>
      <w:bookmarkStart w:id="3413" w:name="_Toc157434838"/>
      <w:bookmarkStart w:id="3414" w:name="_Toc157436553"/>
      <w:bookmarkStart w:id="3415" w:name="_Toc157440393"/>
      <w:r w:rsidRPr="00D3062E">
        <w:t>6.6.3.4.3.2</w:t>
      </w:r>
      <w:r w:rsidRPr="00D3062E">
        <w:tab/>
        <w:t>POST</w:t>
      </w:r>
      <w:bookmarkEnd w:id="3407"/>
      <w:bookmarkEnd w:id="3408"/>
      <w:bookmarkEnd w:id="3409"/>
      <w:bookmarkEnd w:id="3410"/>
      <w:bookmarkEnd w:id="3411"/>
      <w:bookmarkEnd w:id="3412"/>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3416" w:name="_Toc160650065"/>
      <w:bookmarkStart w:id="3417" w:name="_Toc164928348"/>
      <w:bookmarkStart w:id="3418" w:name="_Toc168550211"/>
      <w:r w:rsidRPr="00D3062E">
        <w:rPr>
          <w:noProof/>
          <w:lang w:eastAsia="zh-CN"/>
        </w:rPr>
        <w:t>6.6</w:t>
      </w:r>
      <w:r w:rsidRPr="00D3062E">
        <w:t>.3.4.4</w:t>
      </w:r>
      <w:r w:rsidRPr="00D3062E">
        <w:tab/>
        <w:t>Resource Custom Operations</w:t>
      </w:r>
      <w:bookmarkEnd w:id="3413"/>
      <w:bookmarkEnd w:id="3414"/>
      <w:bookmarkEnd w:id="3415"/>
      <w:bookmarkEnd w:id="3416"/>
      <w:bookmarkEnd w:id="3417"/>
      <w:bookmarkEnd w:id="3418"/>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3419" w:name="_Toc157434839"/>
      <w:bookmarkStart w:id="3420" w:name="_Toc157436554"/>
      <w:bookmarkStart w:id="3421" w:name="_Toc157440394"/>
      <w:bookmarkStart w:id="3422" w:name="_Toc160650066"/>
      <w:bookmarkStart w:id="3423" w:name="_Toc164928349"/>
      <w:bookmarkStart w:id="3424" w:name="_Toc168550212"/>
      <w:r w:rsidRPr="00D3062E">
        <w:rPr>
          <w:noProof/>
          <w:lang w:eastAsia="zh-CN"/>
        </w:rPr>
        <w:t>6.6</w:t>
      </w:r>
      <w:r w:rsidRPr="00D3062E">
        <w:t>.3.5</w:t>
      </w:r>
      <w:r w:rsidRPr="00D3062E">
        <w:tab/>
        <w:t>Resource: Individual Monitoring</w:t>
      </w:r>
      <w:r w:rsidRPr="00D3062E">
        <w:rPr>
          <w:rFonts w:eastAsia="等线"/>
        </w:rPr>
        <w:t xml:space="preserve"> Subscription</w:t>
      </w:r>
      <w:bookmarkEnd w:id="3419"/>
      <w:bookmarkEnd w:id="3420"/>
      <w:bookmarkEnd w:id="3421"/>
      <w:bookmarkEnd w:id="3422"/>
      <w:bookmarkEnd w:id="3423"/>
      <w:bookmarkEnd w:id="3424"/>
    </w:p>
    <w:p w14:paraId="57E79145" w14:textId="77777777" w:rsidR="009A4BE1" w:rsidRPr="00D3062E" w:rsidRDefault="009A4BE1" w:rsidP="009A4BE1">
      <w:pPr>
        <w:pStyle w:val="51"/>
      </w:pPr>
      <w:bookmarkStart w:id="3425" w:name="_Toc157434840"/>
      <w:bookmarkStart w:id="3426" w:name="_Toc157436555"/>
      <w:bookmarkStart w:id="3427" w:name="_Toc157440395"/>
      <w:bookmarkStart w:id="3428" w:name="_Toc160650067"/>
      <w:bookmarkStart w:id="3429" w:name="_Toc164928350"/>
      <w:bookmarkStart w:id="3430" w:name="_Toc168550213"/>
      <w:r w:rsidRPr="00D3062E">
        <w:rPr>
          <w:noProof/>
          <w:lang w:eastAsia="zh-CN"/>
        </w:rPr>
        <w:t>6.6</w:t>
      </w:r>
      <w:r w:rsidRPr="00D3062E">
        <w:t>.3.5.1</w:t>
      </w:r>
      <w:r w:rsidRPr="00D3062E">
        <w:tab/>
        <w:t>Description</w:t>
      </w:r>
      <w:bookmarkEnd w:id="3425"/>
      <w:bookmarkEnd w:id="3426"/>
      <w:bookmarkEnd w:id="3427"/>
      <w:bookmarkEnd w:id="3428"/>
      <w:bookmarkEnd w:id="3429"/>
      <w:bookmarkEnd w:id="3430"/>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3431" w:name="_Toc157434841"/>
      <w:bookmarkStart w:id="3432" w:name="_Toc157436556"/>
      <w:bookmarkStart w:id="3433" w:name="_Toc157440396"/>
      <w:bookmarkStart w:id="3434" w:name="_Toc160650068"/>
      <w:bookmarkStart w:id="3435" w:name="_Toc164928351"/>
      <w:bookmarkStart w:id="3436" w:name="_Toc168550214"/>
      <w:r w:rsidRPr="00D3062E">
        <w:rPr>
          <w:noProof/>
          <w:lang w:eastAsia="zh-CN"/>
        </w:rPr>
        <w:t>6.6</w:t>
      </w:r>
      <w:r w:rsidRPr="00D3062E">
        <w:t>.3.5.2</w:t>
      </w:r>
      <w:r w:rsidRPr="00D3062E">
        <w:tab/>
        <w:t>Resource Definition</w:t>
      </w:r>
      <w:bookmarkEnd w:id="3431"/>
      <w:bookmarkEnd w:id="3432"/>
      <w:bookmarkEnd w:id="3433"/>
      <w:bookmarkEnd w:id="3434"/>
      <w:bookmarkEnd w:id="3435"/>
      <w:bookmarkEnd w:id="3436"/>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3437" w:name="_Toc157434842"/>
      <w:bookmarkStart w:id="3438" w:name="_Toc157436557"/>
      <w:bookmarkStart w:id="3439" w:name="_Toc157440397"/>
      <w:bookmarkStart w:id="3440" w:name="_Toc160650069"/>
      <w:bookmarkStart w:id="3441" w:name="_Toc164928352"/>
      <w:bookmarkStart w:id="3442" w:name="_Toc168550215"/>
      <w:r w:rsidRPr="00D3062E">
        <w:rPr>
          <w:noProof/>
          <w:lang w:eastAsia="zh-CN"/>
        </w:rPr>
        <w:t>6.6</w:t>
      </w:r>
      <w:r w:rsidRPr="00D3062E">
        <w:t>.3.5.3</w:t>
      </w:r>
      <w:r w:rsidRPr="00D3062E">
        <w:tab/>
        <w:t>Resource Standard Methods</w:t>
      </w:r>
      <w:bookmarkEnd w:id="3437"/>
      <w:bookmarkEnd w:id="3438"/>
      <w:bookmarkEnd w:id="3439"/>
      <w:bookmarkEnd w:id="3440"/>
      <w:bookmarkEnd w:id="3441"/>
      <w:bookmarkEnd w:id="3442"/>
    </w:p>
    <w:p w14:paraId="1C1A195D" w14:textId="77777777" w:rsidR="009A4BE1" w:rsidRPr="00D3062E" w:rsidRDefault="009A4BE1" w:rsidP="000B7712">
      <w:pPr>
        <w:pStyle w:val="6"/>
      </w:pPr>
      <w:bookmarkStart w:id="3443" w:name="_Toc157434843"/>
      <w:bookmarkStart w:id="3444" w:name="_Toc157436558"/>
      <w:bookmarkStart w:id="3445" w:name="_Toc157440398"/>
      <w:bookmarkStart w:id="3446" w:name="_Toc160650070"/>
      <w:bookmarkStart w:id="3447" w:name="_Toc164928353"/>
      <w:bookmarkStart w:id="3448" w:name="_Toc168550216"/>
      <w:r w:rsidRPr="00D3062E">
        <w:t>6.6.3.5.3.1</w:t>
      </w:r>
      <w:r w:rsidRPr="00D3062E">
        <w:tab/>
        <w:t>GET</w:t>
      </w:r>
      <w:bookmarkEnd w:id="3443"/>
      <w:bookmarkEnd w:id="3444"/>
      <w:bookmarkEnd w:id="3445"/>
      <w:bookmarkEnd w:id="3446"/>
      <w:bookmarkEnd w:id="3447"/>
      <w:bookmarkEnd w:id="3448"/>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3449" w:name="_Toc157434844"/>
      <w:bookmarkStart w:id="3450" w:name="_Toc157436559"/>
      <w:bookmarkStart w:id="3451" w:name="_Toc157440399"/>
      <w:bookmarkStart w:id="3452" w:name="_Toc160650071"/>
      <w:bookmarkStart w:id="3453" w:name="_Toc164928354"/>
      <w:bookmarkStart w:id="3454" w:name="_Toc168550217"/>
      <w:r w:rsidRPr="00D3062E">
        <w:t>6.6.3.5.3.2</w:t>
      </w:r>
      <w:r w:rsidRPr="00D3062E">
        <w:tab/>
        <w:t>PUT</w:t>
      </w:r>
      <w:bookmarkEnd w:id="3449"/>
      <w:bookmarkEnd w:id="3450"/>
      <w:bookmarkEnd w:id="3451"/>
      <w:bookmarkEnd w:id="3452"/>
      <w:bookmarkEnd w:id="3453"/>
      <w:bookmarkEnd w:id="3454"/>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3455" w:name="_Toc157434845"/>
      <w:bookmarkStart w:id="3456" w:name="_Toc157436560"/>
      <w:bookmarkStart w:id="3457" w:name="_Toc157440400"/>
      <w:bookmarkStart w:id="3458" w:name="_Toc160650072"/>
      <w:bookmarkStart w:id="3459" w:name="_Toc164928355"/>
      <w:bookmarkStart w:id="3460" w:name="_Toc168550218"/>
      <w:r w:rsidRPr="00D3062E">
        <w:t>6.6.3.5.3.3</w:t>
      </w:r>
      <w:r w:rsidRPr="00D3062E">
        <w:tab/>
        <w:t>PATCH</w:t>
      </w:r>
      <w:bookmarkEnd w:id="3455"/>
      <w:bookmarkEnd w:id="3456"/>
      <w:bookmarkEnd w:id="3457"/>
      <w:bookmarkEnd w:id="3458"/>
      <w:bookmarkEnd w:id="3459"/>
      <w:bookmarkEnd w:id="3460"/>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3461" w:name="_Toc157434846"/>
      <w:bookmarkStart w:id="3462" w:name="_Toc157436561"/>
      <w:bookmarkStart w:id="3463" w:name="_Toc157440401"/>
      <w:bookmarkStart w:id="3464" w:name="_Toc160650073"/>
      <w:bookmarkStart w:id="3465" w:name="_Toc164928356"/>
      <w:bookmarkStart w:id="3466" w:name="_Toc168550219"/>
      <w:r w:rsidRPr="00D3062E">
        <w:t>6.6.3.5.3.4</w:t>
      </w:r>
      <w:r w:rsidRPr="00D3062E">
        <w:tab/>
        <w:t>DELETE</w:t>
      </w:r>
      <w:bookmarkEnd w:id="3461"/>
      <w:bookmarkEnd w:id="3462"/>
      <w:bookmarkEnd w:id="3463"/>
      <w:bookmarkEnd w:id="3464"/>
      <w:bookmarkEnd w:id="3465"/>
      <w:bookmarkEnd w:id="3466"/>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3467" w:name="_Toc157434847"/>
      <w:bookmarkStart w:id="3468" w:name="_Toc157436562"/>
      <w:bookmarkStart w:id="3469" w:name="_Toc157440402"/>
      <w:bookmarkStart w:id="3470" w:name="_Toc160650074"/>
      <w:bookmarkStart w:id="3471" w:name="_Toc164928357"/>
      <w:bookmarkStart w:id="3472" w:name="_Toc168550220"/>
      <w:r w:rsidRPr="00D3062E">
        <w:rPr>
          <w:noProof/>
          <w:lang w:eastAsia="zh-CN"/>
        </w:rPr>
        <w:t>6.6</w:t>
      </w:r>
      <w:r w:rsidRPr="00D3062E">
        <w:t>.4</w:t>
      </w:r>
      <w:r w:rsidRPr="00D3062E">
        <w:tab/>
        <w:t>Custom Operations without associated resources</w:t>
      </w:r>
      <w:bookmarkEnd w:id="3467"/>
      <w:bookmarkEnd w:id="3468"/>
      <w:bookmarkEnd w:id="3469"/>
      <w:bookmarkEnd w:id="3470"/>
      <w:bookmarkEnd w:id="3471"/>
      <w:bookmarkEnd w:id="3472"/>
    </w:p>
    <w:p w14:paraId="1F52F5CE" w14:textId="77777777" w:rsidR="009A4BE1" w:rsidRPr="00D3062E" w:rsidRDefault="009A4BE1" w:rsidP="009A4BE1">
      <w:pPr>
        <w:pStyle w:val="41"/>
      </w:pPr>
      <w:bookmarkStart w:id="3473" w:name="_Toc151379325"/>
      <w:bookmarkStart w:id="3474" w:name="_Toc151445506"/>
      <w:bookmarkStart w:id="3475" w:name="_Toc151536664"/>
      <w:bookmarkStart w:id="3476" w:name="_Toc157434848"/>
      <w:bookmarkStart w:id="3477" w:name="_Toc157436563"/>
      <w:bookmarkStart w:id="3478" w:name="_Toc157440403"/>
      <w:bookmarkStart w:id="3479" w:name="_Toc160650075"/>
      <w:bookmarkStart w:id="3480" w:name="_Toc164928358"/>
      <w:bookmarkStart w:id="3481" w:name="_Toc168550221"/>
      <w:r w:rsidRPr="00D3062E">
        <w:rPr>
          <w:noProof/>
          <w:lang w:eastAsia="zh-CN"/>
        </w:rPr>
        <w:t>6.6</w:t>
      </w:r>
      <w:r w:rsidRPr="00D3062E">
        <w:t>.4.1</w:t>
      </w:r>
      <w:r w:rsidRPr="00D3062E">
        <w:tab/>
        <w:t>Overview</w:t>
      </w:r>
      <w:bookmarkEnd w:id="3473"/>
      <w:bookmarkEnd w:id="3474"/>
      <w:bookmarkEnd w:id="3475"/>
      <w:bookmarkEnd w:id="3476"/>
      <w:bookmarkEnd w:id="3477"/>
      <w:bookmarkEnd w:id="3478"/>
      <w:bookmarkEnd w:id="3479"/>
      <w:bookmarkEnd w:id="3480"/>
      <w:bookmarkEnd w:id="3481"/>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3482" w:name="_MON_1764961069"/>
    <w:bookmarkEnd w:id="3482"/>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2.25pt;height:93pt;mso-width-percent:0;mso-height-percent:0;mso-width-percent:0;mso-height-percent:0" o:ole="">
            <v:imagedata r:id="rId147" o:title=""/>
          </v:shape>
          <o:OLEObject Type="Embed" ProgID="Word.Document.8" ShapeID="_x0000_i1096" DrawAspect="Content" ObjectID="_1780413366"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3483" w:name="_Toc151379326"/>
      <w:bookmarkStart w:id="3484" w:name="_Toc151445507"/>
      <w:bookmarkStart w:id="3485" w:name="_Toc151536665"/>
      <w:bookmarkStart w:id="3486" w:name="_Toc157434849"/>
      <w:bookmarkStart w:id="3487" w:name="_Toc157436564"/>
      <w:bookmarkStart w:id="3488" w:name="_Toc157440404"/>
      <w:bookmarkStart w:id="3489" w:name="_Toc160650076"/>
      <w:bookmarkStart w:id="3490" w:name="_Toc164928359"/>
      <w:bookmarkStart w:id="3491" w:name="_Toc168550222"/>
      <w:r w:rsidRPr="00D3062E">
        <w:rPr>
          <w:noProof/>
          <w:lang w:eastAsia="zh-CN"/>
        </w:rPr>
        <w:t>6.6</w:t>
      </w:r>
      <w:r w:rsidRPr="00D3062E">
        <w:t>.4.2</w:t>
      </w:r>
      <w:r w:rsidRPr="00D3062E">
        <w:tab/>
        <w:t>Operation: Request</w:t>
      </w:r>
      <w:bookmarkEnd w:id="3483"/>
      <w:bookmarkEnd w:id="3484"/>
      <w:bookmarkEnd w:id="3485"/>
      <w:bookmarkEnd w:id="3486"/>
      <w:bookmarkEnd w:id="3487"/>
      <w:bookmarkEnd w:id="3488"/>
      <w:bookmarkEnd w:id="3489"/>
      <w:bookmarkEnd w:id="3490"/>
      <w:bookmarkEnd w:id="3491"/>
    </w:p>
    <w:p w14:paraId="44A74286" w14:textId="77777777" w:rsidR="009A4BE1" w:rsidRPr="00D3062E" w:rsidRDefault="009A4BE1" w:rsidP="009A4BE1">
      <w:pPr>
        <w:pStyle w:val="51"/>
      </w:pPr>
      <w:bookmarkStart w:id="3492" w:name="_Toc151379327"/>
      <w:bookmarkStart w:id="3493" w:name="_Toc151445508"/>
      <w:bookmarkStart w:id="3494" w:name="_Toc151536666"/>
      <w:bookmarkStart w:id="3495" w:name="_Toc157434850"/>
      <w:bookmarkStart w:id="3496" w:name="_Toc157436565"/>
      <w:bookmarkStart w:id="3497" w:name="_Toc157440405"/>
      <w:bookmarkStart w:id="3498" w:name="_Toc160650077"/>
      <w:bookmarkStart w:id="3499" w:name="_Toc164928360"/>
      <w:bookmarkStart w:id="3500" w:name="_Toc168550223"/>
      <w:r w:rsidRPr="00D3062E">
        <w:rPr>
          <w:noProof/>
          <w:lang w:eastAsia="zh-CN"/>
        </w:rPr>
        <w:t>6.6</w:t>
      </w:r>
      <w:r w:rsidRPr="00D3062E">
        <w:t>.4.2.1</w:t>
      </w:r>
      <w:r w:rsidRPr="00D3062E">
        <w:tab/>
        <w:t>Description</w:t>
      </w:r>
      <w:bookmarkEnd w:id="3492"/>
      <w:bookmarkEnd w:id="3493"/>
      <w:bookmarkEnd w:id="3494"/>
      <w:bookmarkEnd w:id="3495"/>
      <w:bookmarkEnd w:id="3496"/>
      <w:bookmarkEnd w:id="3497"/>
      <w:bookmarkEnd w:id="3498"/>
      <w:bookmarkEnd w:id="3499"/>
      <w:bookmarkEnd w:id="3500"/>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3501" w:name="_Toc151379328"/>
      <w:bookmarkStart w:id="3502" w:name="_Toc151445509"/>
      <w:bookmarkStart w:id="3503" w:name="_Toc151536667"/>
      <w:bookmarkStart w:id="3504" w:name="_Toc157434851"/>
      <w:bookmarkStart w:id="3505" w:name="_Toc157436566"/>
      <w:bookmarkStart w:id="3506" w:name="_Toc157440406"/>
      <w:bookmarkStart w:id="3507" w:name="_Toc160650078"/>
      <w:bookmarkStart w:id="3508" w:name="_Toc164928361"/>
      <w:bookmarkStart w:id="3509" w:name="_Toc168550224"/>
      <w:bookmarkStart w:id="3510" w:name="_Toc157434852"/>
      <w:bookmarkStart w:id="3511" w:name="_Toc157436567"/>
      <w:bookmarkStart w:id="3512" w:name="_Toc157440407"/>
      <w:r w:rsidRPr="00D3062E">
        <w:rPr>
          <w:noProof/>
          <w:lang w:eastAsia="zh-CN"/>
        </w:rPr>
        <w:t>6.6</w:t>
      </w:r>
      <w:r w:rsidRPr="00D3062E">
        <w:t>.4.2.2</w:t>
      </w:r>
      <w:r w:rsidRPr="00D3062E">
        <w:tab/>
        <w:t>Operation Definition</w:t>
      </w:r>
      <w:bookmarkEnd w:id="3501"/>
      <w:bookmarkEnd w:id="3502"/>
      <w:bookmarkEnd w:id="3503"/>
      <w:bookmarkEnd w:id="3504"/>
      <w:bookmarkEnd w:id="3505"/>
      <w:bookmarkEnd w:id="3506"/>
      <w:bookmarkEnd w:id="3507"/>
      <w:bookmarkEnd w:id="3508"/>
      <w:bookmarkEnd w:id="3509"/>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3513" w:name="_Hlk155727786"/>
            <w:r w:rsidRPr="00D3062E">
              <w:t>MonitoringReq</w:t>
            </w:r>
            <w:bookmarkEnd w:id="3513"/>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3514" w:name="_Toc160650079"/>
      <w:bookmarkStart w:id="3515" w:name="_Toc164928362"/>
      <w:bookmarkStart w:id="3516" w:name="_Toc168550225"/>
      <w:r w:rsidRPr="00D3062E">
        <w:rPr>
          <w:noProof/>
          <w:lang w:eastAsia="zh-CN"/>
        </w:rPr>
        <w:t>6.6</w:t>
      </w:r>
      <w:r w:rsidRPr="00D3062E">
        <w:t>.5</w:t>
      </w:r>
      <w:r w:rsidRPr="00D3062E">
        <w:tab/>
        <w:t>Notifications</w:t>
      </w:r>
      <w:bookmarkEnd w:id="3510"/>
      <w:bookmarkEnd w:id="3511"/>
      <w:bookmarkEnd w:id="3512"/>
      <w:bookmarkEnd w:id="3514"/>
      <w:bookmarkEnd w:id="3515"/>
      <w:bookmarkEnd w:id="3516"/>
    </w:p>
    <w:p w14:paraId="4048D80B" w14:textId="77777777" w:rsidR="00D3062E" w:rsidRPr="00D3062E" w:rsidRDefault="00D3062E" w:rsidP="00D3062E">
      <w:pPr>
        <w:pStyle w:val="41"/>
      </w:pPr>
      <w:bookmarkStart w:id="3517" w:name="_Toc157434853"/>
      <w:bookmarkStart w:id="3518" w:name="_Toc157436568"/>
      <w:bookmarkStart w:id="3519" w:name="_Toc157440408"/>
      <w:bookmarkStart w:id="3520" w:name="_Toc160650080"/>
      <w:bookmarkStart w:id="3521" w:name="_Toc164928363"/>
      <w:bookmarkStart w:id="3522" w:name="_Toc168550226"/>
      <w:bookmarkStart w:id="3523" w:name="_Toc157434854"/>
      <w:bookmarkStart w:id="3524" w:name="_Toc157436569"/>
      <w:bookmarkStart w:id="3525" w:name="_Toc157440409"/>
      <w:r w:rsidRPr="00D3062E">
        <w:rPr>
          <w:noProof/>
          <w:lang w:eastAsia="zh-CN"/>
        </w:rPr>
        <w:t>6.6</w:t>
      </w:r>
      <w:r w:rsidRPr="00D3062E">
        <w:t>.5.1</w:t>
      </w:r>
      <w:r w:rsidRPr="00D3062E">
        <w:tab/>
        <w:t>General</w:t>
      </w:r>
      <w:bookmarkEnd w:id="3517"/>
      <w:bookmarkEnd w:id="3518"/>
      <w:bookmarkEnd w:id="3519"/>
      <w:bookmarkEnd w:id="3520"/>
      <w:bookmarkEnd w:id="3521"/>
      <w:bookmarkEnd w:id="3522"/>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3526" w:name="_Toc160650081"/>
      <w:bookmarkStart w:id="3527" w:name="_Toc164928364"/>
      <w:bookmarkStart w:id="3528" w:name="_Toc168550227"/>
      <w:r w:rsidRPr="00D3062E">
        <w:rPr>
          <w:noProof/>
          <w:lang w:eastAsia="zh-CN"/>
        </w:rPr>
        <w:t>6.6</w:t>
      </w:r>
      <w:r w:rsidRPr="00D3062E">
        <w:t>.5.2</w:t>
      </w:r>
      <w:r w:rsidRPr="00D3062E">
        <w:tab/>
        <w:t>Monitoring Notification</w:t>
      </w:r>
      <w:bookmarkEnd w:id="3523"/>
      <w:bookmarkEnd w:id="3524"/>
      <w:bookmarkEnd w:id="3525"/>
      <w:bookmarkEnd w:id="3526"/>
      <w:bookmarkEnd w:id="3527"/>
      <w:bookmarkEnd w:id="3528"/>
    </w:p>
    <w:p w14:paraId="77C36A7C" w14:textId="77777777" w:rsidR="009A4BE1" w:rsidRPr="00D3062E" w:rsidRDefault="009A4BE1" w:rsidP="009A4BE1">
      <w:pPr>
        <w:pStyle w:val="51"/>
        <w:rPr>
          <w:noProof/>
        </w:rPr>
      </w:pPr>
      <w:bookmarkStart w:id="3529" w:name="_Toc157434855"/>
      <w:bookmarkStart w:id="3530" w:name="_Toc157436570"/>
      <w:bookmarkStart w:id="3531" w:name="_Toc157440410"/>
      <w:bookmarkStart w:id="3532" w:name="_Toc160650082"/>
      <w:bookmarkStart w:id="3533" w:name="_Toc164928365"/>
      <w:bookmarkStart w:id="3534" w:name="_Toc168550228"/>
      <w:r w:rsidRPr="00D3062E">
        <w:rPr>
          <w:noProof/>
          <w:lang w:eastAsia="zh-CN"/>
        </w:rPr>
        <w:t>6.6</w:t>
      </w:r>
      <w:r w:rsidRPr="00D3062E">
        <w:t>.5.2</w:t>
      </w:r>
      <w:r w:rsidRPr="00D3062E">
        <w:rPr>
          <w:noProof/>
        </w:rPr>
        <w:t>.1</w:t>
      </w:r>
      <w:r w:rsidRPr="00D3062E">
        <w:rPr>
          <w:noProof/>
        </w:rPr>
        <w:tab/>
        <w:t>Description</w:t>
      </w:r>
      <w:bookmarkEnd w:id="3529"/>
      <w:bookmarkEnd w:id="3530"/>
      <w:bookmarkEnd w:id="3531"/>
      <w:bookmarkEnd w:id="3532"/>
      <w:bookmarkEnd w:id="3533"/>
      <w:bookmarkEnd w:id="3534"/>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3535" w:name="_Toc157434856"/>
      <w:bookmarkStart w:id="3536" w:name="_Toc157436571"/>
      <w:bookmarkStart w:id="3537" w:name="_Toc157440411"/>
      <w:bookmarkStart w:id="3538" w:name="_Toc160650083"/>
      <w:bookmarkStart w:id="3539" w:name="_Toc164928366"/>
      <w:bookmarkStart w:id="3540" w:name="_Toc168550229"/>
      <w:r w:rsidRPr="00D3062E">
        <w:rPr>
          <w:noProof/>
          <w:lang w:eastAsia="zh-CN"/>
        </w:rPr>
        <w:t>6.6</w:t>
      </w:r>
      <w:r w:rsidRPr="00D3062E">
        <w:t>.5.2</w:t>
      </w:r>
      <w:r w:rsidRPr="00D3062E">
        <w:rPr>
          <w:noProof/>
        </w:rPr>
        <w:t>.2</w:t>
      </w:r>
      <w:r w:rsidRPr="00D3062E">
        <w:rPr>
          <w:noProof/>
        </w:rPr>
        <w:tab/>
        <w:t>Target URI</w:t>
      </w:r>
      <w:bookmarkEnd w:id="3535"/>
      <w:bookmarkEnd w:id="3536"/>
      <w:bookmarkEnd w:id="3537"/>
      <w:bookmarkEnd w:id="3538"/>
      <w:bookmarkEnd w:id="3539"/>
      <w:bookmarkEnd w:id="3540"/>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3541" w:name="_Toc157434857"/>
      <w:bookmarkStart w:id="3542" w:name="_Toc157436572"/>
      <w:bookmarkStart w:id="3543" w:name="_Toc157440412"/>
      <w:bookmarkStart w:id="3544" w:name="_Toc160650084"/>
      <w:bookmarkStart w:id="3545" w:name="_Toc164928367"/>
      <w:bookmarkStart w:id="3546" w:name="_Toc168550230"/>
      <w:r w:rsidRPr="00D3062E">
        <w:rPr>
          <w:noProof/>
          <w:lang w:eastAsia="zh-CN"/>
        </w:rPr>
        <w:t>6.6</w:t>
      </w:r>
      <w:r w:rsidRPr="00D3062E">
        <w:t>.5.2</w:t>
      </w:r>
      <w:r w:rsidRPr="00D3062E">
        <w:rPr>
          <w:noProof/>
        </w:rPr>
        <w:t>.3</w:t>
      </w:r>
      <w:r w:rsidRPr="00D3062E">
        <w:rPr>
          <w:noProof/>
        </w:rPr>
        <w:tab/>
        <w:t>Standard Methods</w:t>
      </w:r>
      <w:bookmarkEnd w:id="3541"/>
      <w:bookmarkEnd w:id="3542"/>
      <w:bookmarkEnd w:id="3543"/>
      <w:bookmarkEnd w:id="3544"/>
      <w:bookmarkEnd w:id="3545"/>
      <w:bookmarkEnd w:id="3546"/>
    </w:p>
    <w:p w14:paraId="5B619FC7" w14:textId="77777777" w:rsidR="00D3062E" w:rsidRPr="00D3062E" w:rsidRDefault="00D3062E" w:rsidP="00D3062E">
      <w:pPr>
        <w:pStyle w:val="6"/>
        <w:rPr>
          <w:noProof/>
        </w:rPr>
      </w:pPr>
      <w:bookmarkStart w:id="3547" w:name="_Toc160650085"/>
      <w:bookmarkStart w:id="3548" w:name="_Toc164928368"/>
      <w:bookmarkStart w:id="3549" w:name="_Toc168550231"/>
      <w:bookmarkStart w:id="3550" w:name="_Toc157434858"/>
      <w:bookmarkStart w:id="3551" w:name="_Toc157436573"/>
      <w:bookmarkStart w:id="3552" w:name="_Toc157440413"/>
      <w:r w:rsidRPr="00D3062E">
        <w:rPr>
          <w:noProof/>
          <w:lang w:eastAsia="zh-CN"/>
        </w:rPr>
        <w:t>6.6</w:t>
      </w:r>
      <w:r w:rsidRPr="00D3062E">
        <w:t>.5.2.3</w:t>
      </w:r>
      <w:r w:rsidRPr="00D3062E">
        <w:rPr>
          <w:noProof/>
        </w:rPr>
        <w:t>.1</w:t>
      </w:r>
      <w:r w:rsidRPr="00D3062E">
        <w:rPr>
          <w:noProof/>
        </w:rPr>
        <w:tab/>
        <w:t>POST</w:t>
      </w:r>
      <w:bookmarkEnd w:id="3547"/>
      <w:bookmarkEnd w:id="3548"/>
      <w:bookmarkEnd w:id="3549"/>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3553" w:name="_Toc160650086"/>
      <w:bookmarkStart w:id="3554" w:name="_Toc164928369"/>
      <w:bookmarkStart w:id="3555" w:name="_Toc168550232"/>
      <w:r w:rsidRPr="00D3062E">
        <w:rPr>
          <w:noProof/>
          <w:lang w:eastAsia="zh-CN"/>
        </w:rPr>
        <w:t>6.6</w:t>
      </w:r>
      <w:r w:rsidRPr="00D3062E">
        <w:t>.6</w:t>
      </w:r>
      <w:r w:rsidRPr="00D3062E">
        <w:tab/>
        <w:t>Data Model</w:t>
      </w:r>
      <w:bookmarkEnd w:id="3550"/>
      <w:bookmarkEnd w:id="3551"/>
      <w:bookmarkEnd w:id="3552"/>
      <w:bookmarkEnd w:id="3553"/>
      <w:bookmarkEnd w:id="3554"/>
      <w:bookmarkEnd w:id="3555"/>
    </w:p>
    <w:p w14:paraId="1EC83910" w14:textId="77777777" w:rsidR="00D3062E" w:rsidRPr="00D3062E" w:rsidRDefault="00D3062E" w:rsidP="00D3062E">
      <w:pPr>
        <w:pStyle w:val="41"/>
      </w:pPr>
      <w:bookmarkStart w:id="3556" w:name="_Toc157434859"/>
      <w:bookmarkStart w:id="3557" w:name="_Toc157436574"/>
      <w:bookmarkStart w:id="3558" w:name="_Toc157440414"/>
      <w:bookmarkStart w:id="3559" w:name="_Toc160650087"/>
      <w:bookmarkStart w:id="3560" w:name="_Toc164928370"/>
      <w:bookmarkStart w:id="3561" w:name="_Toc168550233"/>
      <w:bookmarkStart w:id="3562" w:name="_Toc157434860"/>
      <w:bookmarkStart w:id="3563" w:name="_Toc157436575"/>
      <w:bookmarkStart w:id="3564" w:name="_Toc157440415"/>
      <w:r w:rsidRPr="00D3062E">
        <w:rPr>
          <w:noProof/>
          <w:lang w:eastAsia="zh-CN"/>
        </w:rPr>
        <w:t>6.6</w:t>
      </w:r>
      <w:r w:rsidRPr="00D3062E">
        <w:t>.6.1</w:t>
      </w:r>
      <w:r w:rsidRPr="00D3062E">
        <w:tab/>
        <w:t>General</w:t>
      </w:r>
      <w:bookmarkEnd w:id="3556"/>
      <w:bookmarkEnd w:id="3557"/>
      <w:bookmarkEnd w:id="3558"/>
      <w:bookmarkEnd w:id="3559"/>
      <w:bookmarkEnd w:id="3560"/>
      <w:bookmarkEnd w:id="3561"/>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3565" w:name="_Toc160650088"/>
      <w:bookmarkStart w:id="3566" w:name="_Toc164928371"/>
      <w:bookmarkStart w:id="3567" w:name="_Toc168550234"/>
      <w:r w:rsidRPr="00D3062E">
        <w:rPr>
          <w:noProof/>
          <w:lang w:eastAsia="zh-CN"/>
        </w:rPr>
        <w:t>6.6</w:t>
      </w:r>
      <w:r w:rsidRPr="00D3062E">
        <w:rPr>
          <w:lang w:val="en-US"/>
        </w:rPr>
        <w:t>.6.2</w:t>
      </w:r>
      <w:r w:rsidRPr="00D3062E">
        <w:rPr>
          <w:lang w:val="en-US"/>
        </w:rPr>
        <w:tab/>
        <w:t>Structured data types</w:t>
      </w:r>
      <w:bookmarkEnd w:id="3562"/>
      <w:bookmarkEnd w:id="3563"/>
      <w:bookmarkEnd w:id="3564"/>
      <w:bookmarkEnd w:id="3565"/>
      <w:bookmarkEnd w:id="3566"/>
      <w:bookmarkEnd w:id="3567"/>
    </w:p>
    <w:p w14:paraId="6260A780" w14:textId="77777777" w:rsidR="009A4BE1" w:rsidRPr="00D3062E" w:rsidRDefault="009A4BE1" w:rsidP="009A4BE1">
      <w:pPr>
        <w:pStyle w:val="51"/>
      </w:pPr>
      <w:bookmarkStart w:id="3568" w:name="_Toc157434861"/>
      <w:bookmarkStart w:id="3569" w:name="_Toc157436576"/>
      <w:bookmarkStart w:id="3570" w:name="_Toc157440416"/>
      <w:bookmarkStart w:id="3571" w:name="_Toc160650089"/>
      <w:bookmarkStart w:id="3572" w:name="_Toc164928372"/>
      <w:bookmarkStart w:id="3573" w:name="_Toc168550235"/>
      <w:r w:rsidRPr="00D3062E">
        <w:rPr>
          <w:noProof/>
          <w:lang w:eastAsia="zh-CN"/>
        </w:rPr>
        <w:t>6.6</w:t>
      </w:r>
      <w:r w:rsidRPr="00D3062E">
        <w:t>.6.2.1</w:t>
      </w:r>
      <w:r w:rsidRPr="00D3062E">
        <w:tab/>
        <w:t>Introduction</w:t>
      </w:r>
      <w:bookmarkEnd w:id="3568"/>
      <w:bookmarkEnd w:id="3569"/>
      <w:bookmarkEnd w:id="3570"/>
      <w:bookmarkEnd w:id="3571"/>
      <w:bookmarkEnd w:id="3572"/>
      <w:bookmarkEnd w:id="3573"/>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3574" w:name="_Toc157434862"/>
      <w:bookmarkStart w:id="3575" w:name="_Toc157436577"/>
      <w:bookmarkStart w:id="3576" w:name="_Toc157440417"/>
      <w:bookmarkStart w:id="3577" w:name="_Toc160650090"/>
      <w:bookmarkStart w:id="3578" w:name="_Toc164928373"/>
      <w:bookmarkStart w:id="3579" w:name="_Toc168550236"/>
      <w:r w:rsidRPr="00D3062E">
        <w:rPr>
          <w:noProof/>
          <w:lang w:eastAsia="zh-CN"/>
        </w:rPr>
        <w:t>6.6</w:t>
      </w:r>
      <w:r w:rsidRPr="00D3062E">
        <w:t>.6.2.2</w:t>
      </w:r>
      <w:r w:rsidRPr="00D3062E">
        <w:tab/>
        <w:t>Type: MonitoringJob</w:t>
      </w:r>
      <w:bookmarkEnd w:id="3574"/>
      <w:bookmarkEnd w:id="3575"/>
      <w:bookmarkEnd w:id="3576"/>
      <w:bookmarkEnd w:id="3577"/>
      <w:bookmarkEnd w:id="3578"/>
      <w:bookmarkEnd w:id="3579"/>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3580" w:name="_Toc157434863"/>
      <w:bookmarkStart w:id="3581" w:name="_Toc157436578"/>
      <w:bookmarkStart w:id="3582" w:name="_Toc157440418"/>
      <w:bookmarkStart w:id="3583" w:name="_Toc160650091"/>
      <w:bookmarkStart w:id="3584" w:name="_Toc164928374"/>
      <w:bookmarkStart w:id="3585" w:name="_Toc168550237"/>
      <w:r w:rsidRPr="00D3062E">
        <w:rPr>
          <w:noProof/>
          <w:lang w:eastAsia="zh-CN"/>
        </w:rPr>
        <w:t>6.6</w:t>
      </w:r>
      <w:r w:rsidRPr="00D3062E">
        <w:t>.6.2.3</w:t>
      </w:r>
      <w:r w:rsidRPr="00D3062E">
        <w:tab/>
        <w:t>Type: MonitoringJobPatch</w:t>
      </w:r>
      <w:bookmarkEnd w:id="3580"/>
      <w:bookmarkEnd w:id="3581"/>
      <w:bookmarkEnd w:id="3582"/>
      <w:bookmarkEnd w:id="3583"/>
      <w:bookmarkEnd w:id="3584"/>
      <w:bookmarkEnd w:id="3585"/>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3586" w:name="_Toc157434864"/>
      <w:bookmarkStart w:id="3587" w:name="_Toc157436579"/>
      <w:bookmarkStart w:id="3588" w:name="_Toc157440419"/>
      <w:bookmarkStart w:id="3589" w:name="_Toc160650092"/>
      <w:bookmarkStart w:id="3590" w:name="_Toc164928375"/>
      <w:bookmarkStart w:id="3591" w:name="_Toc168550238"/>
      <w:bookmarkStart w:id="3592" w:name="_Toc157434865"/>
      <w:bookmarkStart w:id="3593" w:name="_Toc157436580"/>
      <w:bookmarkStart w:id="3594" w:name="_Toc157440420"/>
      <w:r w:rsidRPr="00D3062E">
        <w:rPr>
          <w:noProof/>
          <w:lang w:eastAsia="zh-CN"/>
        </w:rPr>
        <w:t>6.6</w:t>
      </w:r>
      <w:r w:rsidRPr="00D3062E">
        <w:t>.6.2.4</w:t>
      </w:r>
      <w:r w:rsidRPr="00D3062E">
        <w:tab/>
        <w:t>Type: MonitoringMetric</w:t>
      </w:r>
      <w:bookmarkEnd w:id="3586"/>
      <w:bookmarkEnd w:id="3587"/>
      <w:bookmarkEnd w:id="3588"/>
      <w:bookmarkEnd w:id="3589"/>
      <w:bookmarkEnd w:id="3590"/>
      <w:bookmarkEnd w:id="3591"/>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3595" w:name="_Toc160650093"/>
      <w:bookmarkStart w:id="3596" w:name="_Toc164928376"/>
      <w:bookmarkStart w:id="3597" w:name="_Toc168550239"/>
      <w:bookmarkStart w:id="3598" w:name="_Toc157434866"/>
      <w:bookmarkStart w:id="3599" w:name="_Toc157436581"/>
      <w:bookmarkStart w:id="3600" w:name="_Toc157440421"/>
      <w:bookmarkEnd w:id="3592"/>
      <w:bookmarkEnd w:id="3593"/>
      <w:bookmarkEnd w:id="3594"/>
      <w:r w:rsidRPr="00D3062E">
        <w:rPr>
          <w:noProof/>
          <w:lang w:eastAsia="zh-CN"/>
        </w:rPr>
        <w:t>6.6</w:t>
      </w:r>
      <w:r w:rsidRPr="00D3062E">
        <w:t>.6.2.5</w:t>
      </w:r>
      <w:r w:rsidRPr="00D3062E">
        <w:tab/>
        <w:t>Type: MonPerfAnalytics</w:t>
      </w:r>
      <w:bookmarkEnd w:id="3595"/>
      <w:bookmarkEnd w:id="3596"/>
      <w:bookmarkEnd w:id="3597"/>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3601" w:name="_Toc160650094"/>
      <w:bookmarkStart w:id="3602" w:name="_Toc164928377"/>
      <w:bookmarkStart w:id="3603" w:name="_Toc168550240"/>
      <w:r w:rsidRPr="00D3062E">
        <w:rPr>
          <w:noProof/>
          <w:lang w:eastAsia="zh-CN"/>
        </w:rPr>
        <w:t>6.6</w:t>
      </w:r>
      <w:r w:rsidRPr="00D3062E">
        <w:t>.6.2.6</w:t>
      </w:r>
      <w:r w:rsidRPr="00D3062E">
        <w:tab/>
        <w:t>Type: MonitoringSubsc</w:t>
      </w:r>
      <w:bookmarkEnd w:id="3598"/>
      <w:bookmarkEnd w:id="3599"/>
      <w:bookmarkEnd w:id="3600"/>
      <w:bookmarkEnd w:id="3601"/>
      <w:bookmarkEnd w:id="3602"/>
      <w:bookmarkEnd w:id="3603"/>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3604" w:name="_Toc157434867"/>
      <w:bookmarkStart w:id="3605" w:name="_Toc157436582"/>
      <w:bookmarkStart w:id="3606" w:name="_Toc157440422"/>
      <w:bookmarkStart w:id="3607" w:name="_Toc160650095"/>
      <w:bookmarkStart w:id="3608" w:name="_Toc164928378"/>
      <w:bookmarkStart w:id="3609" w:name="_Toc168550241"/>
      <w:r w:rsidRPr="00D3062E">
        <w:rPr>
          <w:noProof/>
          <w:lang w:eastAsia="zh-CN"/>
        </w:rPr>
        <w:t>6.6</w:t>
      </w:r>
      <w:r w:rsidRPr="00D3062E">
        <w:t>.6.2.7</w:t>
      </w:r>
      <w:r w:rsidRPr="00D3062E">
        <w:tab/>
        <w:t>Type: MonitoringSubscPatch</w:t>
      </w:r>
      <w:bookmarkEnd w:id="3604"/>
      <w:bookmarkEnd w:id="3605"/>
      <w:bookmarkEnd w:id="3606"/>
      <w:bookmarkEnd w:id="3607"/>
      <w:bookmarkEnd w:id="3608"/>
      <w:bookmarkEnd w:id="3609"/>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3610" w:name="_Toc157434868"/>
      <w:bookmarkStart w:id="3611" w:name="_Toc157436583"/>
      <w:bookmarkStart w:id="3612" w:name="_Toc157440423"/>
      <w:bookmarkStart w:id="3613" w:name="_Toc160650096"/>
      <w:bookmarkStart w:id="3614" w:name="_Toc164928379"/>
      <w:bookmarkStart w:id="3615" w:name="_Toc168550242"/>
      <w:bookmarkStart w:id="3616" w:name="_Toc157434869"/>
      <w:bookmarkStart w:id="3617" w:name="_Toc157436584"/>
      <w:bookmarkStart w:id="3618" w:name="_Toc157440424"/>
      <w:r w:rsidRPr="00D3062E">
        <w:rPr>
          <w:noProof/>
          <w:lang w:eastAsia="zh-CN"/>
        </w:rPr>
        <w:t>6.6</w:t>
      </w:r>
      <w:r w:rsidRPr="00D3062E">
        <w:t>.6.2.8</w:t>
      </w:r>
      <w:r w:rsidRPr="00D3062E">
        <w:tab/>
        <w:t>Type: ReportingInfo</w:t>
      </w:r>
      <w:bookmarkEnd w:id="3610"/>
      <w:bookmarkEnd w:id="3611"/>
      <w:bookmarkEnd w:id="3612"/>
      <w:bookmarkEnd w:id="3613"/>
      <w:bookmarkEnd w:id="3614"/>
      <w:bookmarkEnd w:id="3615"/>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3619" w:name="_Toc160650097"/>
      <w:bookmarkStart w:id="3620" w:name="_Toc164928380"/>
      <w:bookmarkStart w:id="3621" w:name="_Toc168550243"/>
      <w:r w:rsidRPr="00D3062E">
        <w:rPr>
          <w:noProof/>
          <w:lang w:eastAsia="zh-CN"/>
        </w:rPr>
        <w:t>6.6</w:t>
      </w:r>
      <w:r w:rsidRPr="00D3062E">
        <w:t>.6.2.9</w:t>
      </w:r>
      <w:r w:rsidRPr="00D3062E">
        <w:tab/>
        <w:t>Type: MonitoringNotif</w:t>
      </w:r>
      <w:bookmarkEnd w:id="3616"/>
      <w:bookmarkEnd w:id="3617"/>
      <w:bookmarkEnd w:id="3618"/>
      <w:bookmarkEnd w:id="3619"/>
      <w:bookmarkEnd w:id="3620"/>
      <w:bookmarkEnd w:id="3621"/>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3622" w:name="_Toc157434870"/>
      <w:bookmarkStart w:id="3623" w:name="_Toc157436585"/>
      <w:bookmarkStart w:id="3624" w:name="_Toc157440425"/>
      <w:bookmarkStart w:id="3625" w:name="_Toc160650098"/>
      <w:bookmarkStart w:id="3626" w:name="_Toc164928381"/>
      <w:bookmarkStart w:id="3627" w:name="_Toc168550244"/>
      <w:bookmarkStart w:id="3628" w:name="_Toc157434871"/>
      <w:bookmarkStart w:id="3629" w:name="_Toc157436586"/>
      <w:bookmarkStart w:id="3630" w:name="_Toc157440426"/>
      <w:r w:rsidRPr="00D3062E">
        <w:rPr>
          <w:noProof/>
          <w:lang w:eastAsia="zh-CN"/>
        </w:rPr>
        <w:t>6.6</w:t>
      </w:r>
      <w:r w:rsidRPr="00D3062E">
        <w:t>.6.2.10</w:t>
      </w:r>
      <w:r w:rsidRPr="00D3062E">
        <w:tab/>
        <w:t>Type: ReportingData</w:t>
      </w:r>
      <w:bookmarkEnd w:id="3622"/>
      <w:bookmarkEnd w:id="3623"/>
      <w:bookmarkEnd w:id="3624"/>
      <w:bookmarkEnd w:id="3625"/>
      <w:bookmarkEnd w:id="3626"/>
      <w:bookmarkEnd w:id="3627"/>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3631" w:name="_Toc160650099"/>
      <w:bookmarkStart w:id="3632" w:name="_Toc164928382"/>
      <w:bookmarkStart w:id="3633" w:name="_Toc168550245"/>
      <w:bookmarkStart w:id="3634" w:name="_Toc157434872"/>
      <w:bookmarkStart w:id="3635" w:name="_Toc157436587"/>
      <w:bookmarkStart w:id="3636" w:name="_Toc157440427"/>
      <w:bookmarkEnd w:id="3628"/>
      <w:bookmarkEnd w:id="3629"/>
      <w:bookmarkEnd w:id="3630"/>
      <w:r w:rsidRPr="00D3062E">
        <w:rPr>
          <w:noProof/>
          <w:lang w:eastAsia="zh-CN"/>
        </w:rPr>
        <w:t>6.6</w:t>
      </w:r>
      <w:r w:rsidRPr="00D3062E">
        <w:t>.6.2.11</w:t>
      </w:r>
      <w:r w:rsidRPr="00D3062E">
        <w:tab/>
        <w:t>Type: MonPerfAnalyRes</w:t>
      </w:r>
      <w:bookmarkEnd w:id="3631"/>
      <w:bookmarkEnd w:id="3632"/>
      <w:bookmarkEnd w:id="3633"/>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3637" w:name="_Toc160650100"/>
      <w:bookmarkStart w:id="3638" w:name="_Toc164928383"/>
      <w:bookmarkStart w:id="3639" w:name="_Toc168550246"/>
      <w:r w:rsidRPr="00D3062E">
        <w:rPr>
          <w:noProof/>
          <w:lang w:eastAsia="zh-CN"/>
        </w:rPr>
        <w:t>6.6</w:t>
      </w:r>
      <w:r w:rsidRPr="00D3062E">
        <w:t>.6.2.12</w:t>
      </w:r>
      <w:r w:rsidRPr="00D3062E">
        <w:tab/>
        <w:t>Type: MonitoringReq</w:t>
      </w:r>
      <w:bookmarkEnd w:id="3634"/>
      <w:bookmarkEnd w:id="3635"/>
      <w:bookmarkEnd w:id="3636"/>
      <w:bookmarkEnd w:id="3637"/>
      <w:bookmarkEnd w:id="3638"/>
      <w:bookmarkEnd w:id="3639"/>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3640" w:name="_Toc157434873"/>
      <w:bookmarkStart w:id="3641" w:name="_Toc157436588"/>
      <w:bookmarkStart w:id="3642" w:name="_Toc157440428"/>
      <w:bookmarkStart w:id="3643" w:name="_Toc160650101"/>
      <w:bookmarkStart w:id="3644" w:name="_Toc164928384"/>
      <w:bookmarkStart w:id="3645" w:name="_Toc168550247"/>
      <w:r w:rsidRPr="00D3062E">
        <w:rPr>
          <w:noProof/>
          <w:lang w:eastAsia="zh-CN"/>
        </w:rPr>
        <w:t>6.6</w:t>
      </w:r>
      <w:r w:rsidRPr="00D3062E">
        <w:t>.6.2.13</w:t>
      </w:r>
      <w:r w:rsidRPr="00D3062E">
        <w:tab/>
        <w:t>Type: MonitoringResp</w:t>
      </w:r>
      <w:bookmarkEnd w:id="3640"/>
      <w:bookmarkEnd w:id="3641"/>
      <w:bookmarkEnd w:id="3642"/>
      <w:bookmarkEnd w:id="3643"/>
      <w:bookmarkEnd w:id="3644"/>
      <w:bookmarkEnd w:id="3645"/>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3646" w:name="_Toc157434874"/>
      <w:bookmarkStart w:id="3647" w:name="_Toc157436589"/>
      <w:bookmarkStart w:id="3648" w:name="_Toc157440429"/>
      <w:bookmarkStart w:id="3649" w:name="_Toc160650102"/>
      <w:bookmarkStart w:id="3650" w:name="_Toc164928385"/>
      <w:bookmarkStart w:id="3651" w:name="_Toc168550248"/>
      <w:bookmarkStart w:id="3652" w:name="_Toc157434875"/>
      <w:bookmarkStart w:id="3653" w:name="_Toc157436590"/>
      <w:bookmarkStart w:id="3654" w:name="_Toc157440430"/>
      <w:r w:rsidRPr="00D3062E">
        <w:rPr>
          <w:noProof/>
          <w:lang w:eastAsia="zh-CN"/>
        </w:rPr>
        <w:t>6.6</w:t>
      </w:r>
      <w:r w:rsidRPr="00D3062E">
        <w:t>.6.2.14</w:t>
      </w:r>
      <w:r w:rsidRPr="00D3062E">
        <w:tab/>
        <w:t>Type: MonReqMetrics</w:t>
      </w:r>
      <w:bookmarkEnd w:id="3646"/>
      <w:bookmarkEnd w:id="3647"/>
      <w:bookmarkEnd w:id="3648"/>
      <w:bookmarkEnd w:id="3649"/>
      <w:bookmarkEnd w:id="3650"/>
      <w:bookmarkEnd w:id="3651"/>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3655" w:name="_Toc160650103"/>
      <w:bookmarkStart w:id="3656" w:name="_Toc164928386"/>
      <w:bookmarkStart w:id="3657" w:name="_Toc168550249"/>
      <w:bookmarkStart w:id="3658" w:name="_Toc157434876"/>
      <w:bookmarkStart w:id="3659" w:name="_Toc157436591"/>
      <w:bookmarkStart w:id="3660" w:name="_Toc157440431"/>
      <w:bookmarkEnd w:id="3652"/>
      <w:bookmarkEnd w:id="3653"/>
      <w:bookmarkEnd w:id="3654"/>
      <w:r w:rsidRPr="00D3062E">
        <w:rPr>
          <w:noProof/>
          <w:lang w:eastAsia="zh-CN"/>
        </w:rPr>
        <w:t>6.6</w:t>
      </w:r>
      <w:r w:rsidRPr="00D3062E">
        <w:t>.6.2.15</w:t>
      </w:r>
      <w:r w:rsidRPr="00D3062E">
        <w:tab/>
        <w:t>Type: MonRespRepData</w:t>
      </w:r>
      <w:bookmarkEnd w:id="3655"/>
      <w:bookmarkEnd w:id="3656"/>
      <w:bookmarkEnd w:id="3657"/>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3661" w:name="_Toc160650104"/>
      <w:bookmarkStart w:id="3662" w:name="_Toc164928387"/>
      <w:bookmarkStart w:id="3663" w:name="_Toc168550250"/>
      <w:r w:rsidRPr="00D3062E">
        <w:rPr>
          <w:noProof/>
          <w:lang w:eastAsia="zh-CN"/>
        </w:rPr>
        <w:t>6.6</w:t>
      </w:r>
      <w:r w:rsidRPr="00D3062E">
        <w:rPr>
          <w:lang w:val="en-US"/>
        </w:rPr>
        <w:t>.6.3</w:t>
      </w:r>
      <w:r w:rsidRPr="00D3062E">
        <w:rPr>
          <w:lang w:val="en-US"/>
        </w:rPr>
        <w:tab/>
        <w:t>Simple data types and enumerations</w:t>
      </w:r>
      <w:bookmarkEnd w:id="3658"/>
      <w:bookmarkEnd w:id="3659"/>
      <w:bookmarkEnd w:id="3660"/>
      <w:bookmarkEnd w:id="3661"/>
      <w:bookmarkEnd w:id="3662"/>
      <w:bookmarkEnd w:id="3663"/>
    </w:p>
    <w:p w14:paraId="4D4D158A" w14:textId="77777777" w:rsidR="009A4BE1" w:rsidRPr="00D3062E" w:rsidRDefault="009A4BE1" w:rsidP="009A4BE1">
      <w:pPr>
        <w:pStyle w:val="51"/>
      </w:pPr>
      <w:bookmarkStart w:id="3664" w:name="_Toc157434877"/>
      <w:bookmarkStart w:id="3665" w:name="_Toc157436592"/>
      <w:bookmarkStart w:id="3666" w:name="_Toc157440432"/>
      <w:bookmarkStart w:id="3667" w:name="_Toc160650105"/>
      <w:bookmarkStart w:id="3668" w:name="_Toc164928388"/>
      <w:bookmarkStart w:id="3669" w:name="_Toc168550251"/>
      <w:r w:rsidRPr="00D3062E">
        <w:rPr>
          <w:noProof/>
          <w:lang w:eastAsia="zh-CN"/>
        </w:rPr>
        <w:t>6.6</w:t>
      </w:r>
      <w:r w:rsidRPr="00D3062E">
        <w:t>.6.3.1</w:t>
      </w:r>
      <w:r w:rsidRPr="00D3062E">
        <w:tab/>
        <w:t>Introduction</w:t>
      </w:r>
      <w:bookmarkEnd w:id="3664"/>
      <w:bookmarkEnd w:id="3665"/>
      <w:bookmarkEnd w:id="3666"/>
      <w:bookmarkEnd w:id="3667"/>
      <w:bookmarkEnd w:id="3668"/>
      <w:bookmarkEnd w:id="3669"/>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3670" w:name="_Toc157434878"/>
      <w:bookmarkStart w:id="3671" w:name="_Toc157436593"/>
      <w:bookmarkStart w:id="3672" w:name="_Toc157440433"/>
      <w:bookmarkStart w:id="3673" w:name="_Toc160650106"/>
      <w:bookmarkStart w:id="3674" w:name="_Toc164928389"/>
      <w:bookmarkStart w:id="3675" w:name="_Toc168550252"/>
      <w:r w:rsidRPr="00D3062E">
        <w:rPr>
          <w:noProof/>
          <w:lang w:eastAsia="zh-CN"/>
        </w:rPr>
        <w:t>6.6</w:t>
      </w:r>
      <w:r w:rsidRPr="00D3062E">
        <w:t>.6.3.2</w:t>
      </w:r>
      <w:r w:rsidRPr="00D3062E">
        <w:tab/>
        <w:t>Simple data types</w:t>
      </w:r>
      <w:bookmarkEnd w:id="3670"/>
      <w:bookmarkEnd w:id="3671"/>
      <w:bookmarkEnd w:id="3672"/>
      <w:bookmarkEnd w:id="3673"/>
      <w:bookmarkEnd w:id="3674"/>
      <w:bookmarkEnd w:id="3675"/>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3676" w:name="_Toc160650107"/>
      <w:bookmarkStart w:id="3677" w:name="_Toc164928390"/>
      <w:bookmarkStart w:id="3678" w:name="_Toc168550253"/>
      <w:bookmarkStart w:id="3679" w:name="_Toc157434880"/>
      <w:bookmarkStart w:id="3680" w:name="_Toc157436595"/>
      <w:bookmarkStart w:id="3681" w:name="_Toc157440435"/>
      <w:r w:rsidRPr="00D3062E">
        <w:rPr>
          <w:noProof/>
          <w:lang w:eastAsia="zh-CN"/>
        </w:rPr>
        <w:t>6.6</w:t>
      </w:r>
      <w:r w:rsidRPr="00D3062E">
        <w:t>.6.3.3</w:t>
      </w:r>
      <w:r w:rsidRPr="00D3062E">
        <w:tab/>
        <w:t>Enumeration: MonPerfMetric</w:t>
      </w:r>
      <w:bookmarkEnd w:id="3676"/>
      <w:bookmarkEnd w:id="3677"/>
      <w:bookmarkEnd w:id="3678"/>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3682" w:name="_Toc160650108"/>
      <w:bookmarkStart w:id="3683" w:name="_Toc164928391"/>
      <w:bookmarkStart w:id="3684" w:name="_Toc168550254"/>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679"/>
      <w:bookmarkEnd w:id="3680"/>
      <w:bookmarkEnd w:id="3681"/>
      <w:bookmarkEnd w:id="3682"/>
      <w:bookmarkEnd w:id="3683"/>
      <w:bookmarkEnd w:id="3684"/>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3685" w:name="_Toc157434881"/>
      <w:bookmarkStart w:id="3686" w:name="_Toc157436596"/>
      <w:bookmarkStart w:id="3687" w:name="_Toc157440436"/>
      <w:bookmarkStart w:id="3688" w:name="_Toc160650109"/>
      <w:bookmarkStart w:id="3689" w:name="_Toc164928392"/>
      <w:bookmarkStart w:id="3690" w:name="_Toc168550255"/>
      <w:r w:rsidRPr="00D3062E">
        <w:rPr>
          <w:noProof/>
          <w:lang w:eastAsia="zh-CN"/>
        </w:rPr>
        <w:t>6.6</w:t>
      </w:r>
      <w:r w:rsidRPr="00D3062E">
        <w:t>.6.5</w:t>
      </w:r>
      <w:r w:rsidRPr="00D3062E">
        <w:tab/>
        <w:t>Binary data</w:t>
      </w:r>
      <w:bookmarkEnd w:id="3685"/>
      <w:bookmarkEnd w:id="3686"/>
      <w:bookmarkEnd w:id="3687"/>
      <w:bookmarkEnd w:id="3688"/>
      <w:bookmarkEnd w:id="3689"/>
      <w:bookmarkEnd w:id="3690"/>
    </w:p>
    <w:p w14:paraId="65B7D00B" w14:textId="77777777" w:rsidR="009A4BE1" w:rsidRPr="00D3062E" w:rsidRDefault="009A4BE1" w:rsidP="009A4BE1">
      <w:pPr>
        <w:pStyle w:val="51"/>
      </w:pPr>
      <w:bookmarkStart w:id="3691" w:name="_Toc157434882"/>
      <w:bookmarkStart w:id="3692" w:name="_Toc157436597"/>
      <w:bookmarkStart w:id="3693" w:name="_Toc157440437"/>
      <w:bookmarkStart w:id="3694" w:name="_Toc160650110"/>
      <w:bookmarkStart w:id="3695" w:name="_Toc164928393"/>
      <w:bookmarkStart w:id="3696" w:name="_Toc168550256"/>
      <w:r w:rsidRPr="00D3062E">
        <w:rPr>
          <w:noProof/>
          <w:lang w:eastAsia="zh-CN"/>
        </w:rPr>
        <w:t>6.6</w:t>
      </w:r>
      <w:r w:rsidRPr="00D3062E">
        <w:t>.6.5.1</w:t>
      </w:r>
      <w:r w:rsidRPr="00D3062E">
        <w:tab/>
        <w:t>Binary Data Types</w:t>
      </w:r>
      <w:bookmarkEnd w:id="3691"/>
      <w:bookmarkEnd w:id="3692"/>
      <w:bookmarkEnd w:id="3693"/>
      <w:bookmarkEnd w:id="3694"/>
      <w:bookmarkEnd w:id="3695"/>
      <w:bookmarkEnd w:id="3696"/>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3697" w:name="_Toc157434883"/>
      <w:bookmarkStart w:id="3698" w:name="_Toc157436598"/>
      <w:bookmarkStart w:id="3699" w:name="_Toc157440438"/>
      <w:bookmarkStart w:id="3700" w:name="_Toc160650111"/>
      <w:bookmarkStart w:id="3701" w:name="_Toc164928394"/>
      <w:bookmarkStart w:id="3702" w:name="_Toc168550257"/>
      <w:r w:rsidRPr="00D3062E">
        <w:rPr>
          <w:noProof/>
          <w:lang w:eastAsia="zh-CN"/>
        </w:rPr>
        <w:t>6.6</w:t>
      </w:r>
      <w:r w:rsidRPr="00D3062E">
        <w:t>.7</w:t>
      </w:r>
      <w:r w:rsidRPr="00D3062E">
        <w:tab/>
        <w:t>Error Handling</w:t>
      </w:r>
      <w:bookmarkEnd w:id="3697"/>
      <w:bookmarkEnd w:id="3698"/>
      <w:bookmarkEnd w:id="3699"/>
      <w:bookmarkEnd w:id="3700"/>
      <w:bookmarkEnd w:id="3701"/>
      <w:bookmarkEnd w:id="3702"/>
    </w:p>
    <w:p w14:paraId="47673EE5" w14:textId="77777777" w:rsidR="009A4BE1" w:rsidRPr="00D3062E" w:rsidRDefault="009A4BE1" w:rsidP="009A4BE1">
      <w:pPr>
        <w:pStyle w:val="41"/>
      </w:pPr>
      <w:bookmarkStart w:id="3703" w:name="_Toc157434884"/>
      <w:bookmarkStart w:id="3704" w:name="_Toc157436599"/>
      <w:bookmarkStart w:id="3705" w:name="_Toc157440439"/>
      <w:bookmarkStart w:id="3706" w:name="_Toc160650112"/>
      <w:bookmarkStart w:id="3707" w:name="_Toc164928395"/>
      <w:bookmarkStart w:id="3708" w:name="_Toc168550258"/>
      <w:r w:rsidRPr="00D3062E">
        <w:rPr>
          <w:noProof/>
          <w:lang w:eastAsia="zh-CN"/>
        </w:rPr>
        <w:t>6.6</w:t>
      </w:r>
      <w:r w:rsidRPr="00D3062E">
        <w:t>.7.1</w:t>
      </w:r>
      <w:r w:rsidRPr="00D3062E">
        <w:tab/>
        <w:t>General</w:t>
      </w:r>
      <w:bookmarkEnd w:id="3703"/>
      <w:bookmarkEnd w:id="3704"/>
      <w:bookmarkEnd w:id="3705"/>
      <w:bookmarkEnd w:id="3706"/>
      <w:bookmarkEnd w:id="3707"/>
      <w:bookmarkEnd w:id="3708"/>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3709" w:name="_Toc157434885"/>
      <w:bookmarkStart w:id="3710" w:name="_Toc157436600"/>
      <w:bookmarkStart w:id="3711" w:name="_Toc157440440"/>
      <w:bookmarkStart w:id="3712" w:name="_Toc160650113"/>
      <w:bookmarkStart w:id="3713" w:name="_Toc164928396"/>
      <w:bookmarkStart w:id="3714" w:name="_Toc168550259"/>
      <w:r w:rsidRPr="00D3062E">
        <w:rPr>
          <w:noProof/>
          <w:lang w:eastAsia="zh-CN"/>
        </w:rPr>
        <w:t>6.6</w:t>
      </w:r>
      <w:r w:rsidRPr="00D3062E">
        <w:t>.7.2</w:t>
      </w:r>
      <w:r w:rsidRPr="00D3062E">
        <w:tab/>
        <w:t>Protocol Errors</w:t>
      </w:r>
      <w:bookmarkEnd w:id="3709"/>
      <w:bookmarkEnd w:id="3710"/>
      <w:bookmarkEnd w:id="3711"/>
      <w:bookmarkEnd w:id="3712"/>
      <w:bookmarkEnd w:id="3713"/>
      <w:bookmarkEnd w:id="3714"/>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3715" w:name="_Toc157434886"/>
      <w:bookmarkStart w:id="3716" w:name="_Toc157436601"/>
      <w:bookmarkStart w:id="3717" w:name="_Toc157440441"/>
      <w:bookmarkStart w:id="3718" w:name="_Toc160650114"/>
      <w:bookmarkStart w:id="3719" w:name="_Toc164928397"/>
      <w:bookmarkStart w:id="3720" w:name="_Toc168550260"/>
      <w:r w:rsidRPr="00D3062E">
        <w:rPr>
          <w:noProof/>
          <w:lang w:eastAsia="zh-CN"/>
        </w:rPr>
        <w:t>6.6</w:t>
      </w:r>
      <w:r w:rsidRPr="00D3062E">
        <w:t>.7.3</w:t>
      </w:r>
      <w:r w:rsidRPr="00D3062E">
        <w:tab/>
        <w:t>Application Errors</w:t>
      </w:r>
      <w:bookmarkEnd w:id="3715"/>
      <w:bookmarkEnd w:id="3716"/>
      <w:bookmarkEnd w:id="3717"/>
      <w:bookmarkEnd w:id="3718"/>
      <w:bookmarkEnd w:id="3719"/>
      <w:bookmarkEnd w:id="3720"/>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3721" w:name="_Toc157434887"/>
      <w:bookmarkStart w:id="3722" w:name="_Toc157436602"/>
      <w:bookmarkStart w:id="3723" w:name="_Toc157440442"/>
      <w:bookmarkStart w:id="3724" w:name="_Toc160650115"/>
      <w:bookmarkStart w:id="3725" w:name="_Toc164928398"/>
      <w:bookmarkStart w:id="3726" w:name="_Toc168550261"/>
      <w:r w:rsidRPr="00D3062E">
        <w:rPr>
          <w:noProof/>
          <w:lang w:eastAsia="zh-CN"/>
        </w:rPr>
        <w:t>6.6</w:t>
      </w:r>
      <w:r w:rsidRPr="00D3062E">
        <w:t>.8</w:t>
      </w:r>
      <w:r w:rsidRPr="00D3062E">
        <w:rPr>
          <w:lang w:eastAsia="zh-CN"/>
        </w:rPr>
        <w:tab/>
        <w:t>Feature negotiation</w:t>
      </w:r>
      <w:bookmarkEnd w:id="3721"/>
      <w:bookmarkEnd w:id="3722"/>
      <w:bookmarkEnd w:id="3723"/>
      <w:bookmarkEnd w:id="3724"/>
      <w:bookmarkEnd w:id="3725"/>
      <w:bookmarkEnd w:id="3726"/>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3727" w:name="_Toc157434888"/>
      <w:bookmarkStart w:id="3728" w:name="_Toc157436603"/>
      <w:bookmarkStart w:id="3729" w:name="_Toc157440443"/>
      <w:bookmarkStart w:id="3730" w:name="_Toc160650116"/>
      <w:bookmarkStart w:id="3731" w:name="_Toc164928399"/>
      <w:bookmarkStart w:id="3732" w:name="_Toc168550262"/>
      <w:r w:rsidRPr="00D3062E">
        <w:rPr>
          <w:noProof/>
          <w:lang w:eastAsia="zh-CN"/>
        </w:rPr>
        <w:t>6.6</w:t>
      </w:r>
      <w:r w:rsidRPr="00D3062E">
        <w:t>.9</w:t>
      </w:r>
      <w:r w:rsidRPr="00D3062E">
        <w:tab/>
        <w:t>Security</w:t>
      </w:r>
      <w:bookmarkEnd w:id="3727"/>
      <w:bookmarkEnd w:id="3728"/>
      <w:bookmarkEnd w:id="3729"/>
      <w:bookmarkEnd w:id="3730"/>
      <w:bookmarkEnd w:id="3731"/>
      <w:bookmarkEnd w:id="3732"/>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3733" w:name="_Toc157434889"/>
      <w:bookmarkStart w:id="3734" w:name="_Toc157436604"/>
      <w:bookmarkStart w:id="3735" w:name="_Toc157440444"/>
      <w:bookmarkStart w:id="3736" w:name="_Toc160650117"/>
      <w:bookmarkStart w:id="3737" w:name="_Toc164928400"/>
      <w:bookmarkStart w:id="3738" w:name="_Toc168550263"/>
      <w:r w:rsidRPr="00D3062E">
        <w:t>6.7</w:t>
      </w:r>
      <w:r w:rsidRPr="00D3062E">
        <w:tab/>
        <w:t>NSCE_InfoCollection API</w:t>
      </w:r>
      <w:bookmarkEnd w:id="3733"/>
      <w:bookmarkEnd w:id="3734"/>
      <w:bookmarkEnd w:id="3735"/>
      <w:bookmarkEnd w:id="3736"/>
      <w:bookmarkEnd w:id="3737"/>
      <w:bookmarkEnd w:id="3738"/>
    </w:p>
    <w:p w14:paraId="10A131A4" w14:textId="77777777" w:rsidR="005D3D4F" w:rsidRPr="00D3062E" w:rsidRDefault="005D3D4F" w:rsidP="005D3D4F">
      <w:pPr>
        <w:pStyle w:val="31"/>
      </w:pPr>
      <w:bookmarkStart w:id="3739" w:name="_Toc157434890"/>
      <w:bookmarkStart w:id="3740" w:name="_Toc157436605"/>
      <w:bookmarkStart w:id="3741" w:name="_Toc157440445"/>
      <w:bookmarkStart w:id="3742" w:name="_Toc160650118"/>
      <w:bookmarkStart w:id="3743" w:name="_Toc164928401"/>
      <w:bookmarkStart w:id="3744" w:name="_Toc168550264"/>
      <w:r w:rsidRPr="00D3062E">
        <w:t>6.7.1</w:t>
      </w:r>
      <w:r w:rsidRPr="00D3062E">
        <w:tab/>
        <w:t>Introduction</w:t>
      </w:r>
      <w:bookmarkEnd w:id="3739"/>
      <w:bookmarkEnd w:id="3740"/>
      <w:bookmarkEnd w:id="3741"/>
      <w:bookmarkEnd w:id="3742"/>
      <w:bookmarkEnd w:id="3743"/>
      <w:bookmarkEnd w:id="3744"/>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3745" w:name="_Toc157434891"/>
      <w:bookmarkStart w:id="3746" w:name="_Toc157436606"/>
      <w:bookmarkStart w:id="3747" w:name="_Toc157440446"/>
      <w:bookmarkStart w:id="3748" w:name="_Toc160650119"/>
      <w:bookmarkStart w:id="3749" w:name="_Toc164928402"/>
      <w:bookmarkStart w:id="3750" w:name="_Toc168550265"/>
      <w:r w:rsidRPr="00D3062E">
        <w:t>6.7.2</w:t>
      </w:r>
      <w:r w:rsidRPr="00D3062E">
        <w:tab/>
        <w:t>Usage of HTTP</w:t>
      </w:r>
      <w:bookmarkEnd w:id="3745"/>
      <w:bookmarkEnd w:id="3746"/>
      <w:bookmarkEnd w:id="3747"/>
      <w:bookmarkEnd w:id="3748"/>
      <w:bookmarkEnd w:id="3749"/>
      <w:bookmarkEnd w:id="3750"/>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3751" w:name="_Toc157434892"/>
      <w:bookmarkStart w:id="3752" w:name="_Toc157436607"/>
      <w:bookmarkStart w:id="3753" w:name="_Toc157440447"/>
      <w:bookmarkStart w:id="3754" w:name="_Toc160650120"/>
      <w:bookmarkStart w:id="3755" w:name="_Toc164928403"/>
      <w:bookmarkStart w:id="3756" w:name="_Toc168550266"/>
      <w:r w:rsidRPr="00D3062E">
        <w:t>6.7.3</w:t>
      </w:r>
      <w:r w:rsidRPr="00D3062E">
        <w:tab/>
        <w:t>Resources</w:t>
      </w:r>
      <w:bookmarkEnd w:id="3751"/>
      <w:bookmarkEnd w:id="3752"/>
      <w:bookmarkEnd w:id="3753"/>
      <w:bookmarkEnd w:id="3754"/>
      <w:bookmarkEnd w:id="3755"/>
      <w:bookmarkEnd w:id="3756"/>
    </w:p>
    <w:p w14:paraId="2F6A7EFA" w14:textId="77777777" w:rsidR="000D79BC" w:rsidRPr="00D3062E" w:rsidRDefault="000D79BC" w:rsidP="000D79BC">
      <w:pPr>
        <w:pStyle w:val="41"/>
      </w:pPr>
      <w:bookmarkStart w:id="3757" w:name="_Toc157434893"/>
      <w:bookmarkStart w:id="3758" w:name="_Toc157436608"/>
      <w:bookmarkStart w:id="3759" w:name="_Toc157440448"/>
      <w:bookmarkStart w:id="3760" w:name="_Toc160650121"/>
      <w:bookmarkStart w:id="3761" w:name="_Toc164928404"/>
      <w:bookmarkStart w:id="3762" w:name="_Toc168550267"/>
      <w:r w:rsidRPr="00D3062E">
        <w:t>6.7.3.1</w:t>
      </w:r>
      <w:r w:rsidRPr="00D3062E">
        <w:tab/>
        <w:t>Overview</w:t>
      </w:r>
      <w:bookmarkEnd w:id="3757"/>
      <w:bookmarkEnd w:id="3758"/>
      <w:bookmarkEnd w:id="3759"/>
      <w:bookmarkEnd w:id="3760"/>
      <w:bookmarkEnd w:id="3761"/>
      <w:bookmarkEnd w:id="3762"/>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t>Figure 6.7</w:t>
      </w:r>
      <w:r w:rsidRPr="00D3062E">
        <w:rPr>
          <w:rFonts w:hint="eastAsia"/>
          <w:lang w:eastAsia="zh-CN"/>
        </w:rPr>
        <w:t>.</w:t>
      </w:r>
      <w:r w:rsidRPr="00D3062E">
        <w:t>3.1-1 depicts the resource URIs structure for the NSCE_InfoCollection API.</w:t>
      </w:r>
    </w:p>
    <w:bookmarkStart w:id="3763" w:name="_MON_1770327432"/>
    <w:bookmarkEnd w:id="3763"/>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3.5pt;height:165pt" o:ole="">
            <v:imagedata r:id="rId149" o:title=""/>
          </v:shape>
          <o:OLEObject Type="Embed" ProgID="Word.Document.8" ShapeID="_x0000_i1097" DrawAspect="Content" ObjectID="_1780413367"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3764" w:name="_Toc157434894"/>
      <w:bookmarkStart w:id="3765" w:name="_Toc157436609"/>
      <w:bookmarkStart w:id="3766" w:name="_Toc157440449"/>
      <w:bookmarkStart w:id="3767" w:name="_Toc160650122"/>
      <w:bookmarkStart w:id="3768" w:name="_Toc164928405"/>
      <w:bookmarkStart w:id="3769" w:name="_Toc168550268"/>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3764"/>
      <w:bookmarkEnd w:id="3765"/>
      <w:bookmarkEnd w:id="3766"/>
      <w:bookmarkEnd w:id="3767"/>
      <w:bookmarkEnd w:id="3768"/>
      <w:bookmarkEnd w:id="3769"/>
    </w:p>
    <w:p w14:paraId="4592990A" w14:textId="77777777" w:rsidR="000D79BC" w:rsidRPr="00D3062E" w:rsidRDefault="000D79BC" w:rsidP="000D79BC">
      <w:pPr>
        <w:pStyle w:val="51"/>
      </w:pPr>
      <w:bookmarkStart w:id="3770" w:name="_Toc157434895"/>
      <w:bookmarkStart w:id="3771" w:name="_Toc157436610"/>
      <w:bookmarkStart w:id="3772" w:name="_Toc157440450"/>
      <w:bookmarkStart w:id="3773" w:name="_Toc160650123"/>
      <w:bookmarkStart w:id="3774" w:name="_Toc164928406"/>
      <w:bookmarkStart w:id="3775" w:name="_Toc168550269"/>
      <w:r w:rsidRPr="00D3062E">
        <w:t>6.7.3.2.1</w:t>
      </w:r>
      <w:r w:rsidRPr="00D3062E">
        <w:tab/>
        <w:t>Description</w:t>
      </w:r>
      <w:bookmarkEnd w:id="3770"/>
      <w:bookmarkEnd w:id="3771"/>
      <w:bookmarkEnd w:id="3772"/>
      <w:bookmarkEnd w:id="3773"/>
      <w:bookmarkEnd w:id="3774"/>
      <w:bookmarkEnd w:id="3775"/>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3776" w:name="_Toc157434896"/>
      <w:bookmarkStart w:id="3777" w:name="_Toc157436611"/>
      <w:bookmarkStart w:id="3778" w:name="_Toc157440451"/>
      <w:bookmarkStart w:id="3779" w:name="_Toc160650124"/>
      <w:bookmarkStart w:id="3780" w:name="_Toc164928407"/>
      <w:bookmarkStart w:id="3781" w:name="_Toc168550270"/>
      <w:r w:rsidRPr="00D3062E">
        <w:t>6.7.3.2.2</w:t>
      </w:r>
      <w:r w:rsidRPr="00D3062E">
        <w:rPr>
          <w:lang w:eastAsia="zh-CN"/>
        </w:rPr>
        <w:tab/>
        <w:t>Resource Definition</w:t>
      </w:r>
      <w:bookmarkEnd w:id="3776"/>
      <w:bookmarkEnd w:id="3777"/>
      <w:bookmarkEnd w:id="3778"/>
      <w:bookmarkEnd w:id="3779"/>
      <w:bookmarkEnd w:id="3780"/>
      <w:bookmarkEnd w:id="3781"/>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3782" w:name="_Toc157434897"/>
      <w:bookmarkStart w:id="3783" w:name="_Toc157436612"/>
      <w:bookmarkStart w:id="3784" w:name="_Toc157440452"/>
      <w:bookmarkStart w:id="3785" w:name="_Toc160650125"/>
      <w:bookmarkStart w:id="3786" w:name="_Toc164928408"/>
      <w:bookmarkStart w:id="3787" w:name="_Toc168550271"/>
      <w:r w:rsidRPr="00D3062E">
        <w:t>6.7.3.2.3</w:t>
      </w:r>
      <w:r w:rsidRPr="00D3062E">
        <w:rPr>
          <w:lang w:eastAsia="zh-CN"/>
        </w:rPr>
        <w:tab/>
        <w:t>Resource Standard Methods</w:t>
      </w:r>
      <w:bookmarkEnd w:id="3782"/>
      <w:bookmarkEnd w:id="3783"/>
      <w:bookmarkEnd w:id="3784"/>
      <w:bookmarkEnd w:id="3785"/>
      <w:bookmarkEnd w:id="3786"/>
      <w:bookmarkEnd w:id="3787"/>
    </w:p>
    <w:p w14:paraId="515BA57A" w14:textId="77777777" w:rsidR="000D79BC" w:rsidRPr="00D3062E" w:rsidRDefault="000D79BC" w:rsidP="000B7712">
      <w:pPr>
        <w:pStyle w:val="6"/>
      </w:pPr>
      <w:bookmarkStart w:id="3788" w:name="_Toc157434898"/>
      <w:bookmarkStart w:id="3789" w:name="_Toc157436613"/>
      <w:bookmarkStart w:id="3790" w:name="_Toc157440453"/>
      <w:bookmarkStart w:id="3791" w:name="_Toc160650126"/>
      <w:bookmarkStart w:id="3792" w:name="_Toc164928409"/>
      <w:bookmarkStart w:id="3793" w:name="_Toc168550272"/>
      <w:r w:rsidRPr="00D3062E">
        <w:t>6.7.3.2.3.1</w:t>
      </w:r>
      <w:r w:rsidRPr="00D3062E">
        <w:tab/>
        <w:t>POST</w:t>
      </w:r>
      <w:bookmarkEnd w:id="3788"/>
      <w:bookmarkEnd w:id="3789"/>
      <w:bookmarkEnd w:id="3790"/>
      <w:bookmarkEnd w:id="3791"/>
      <w:bookmarkEnd w:id="3792"/>
      <w:bookmarkEnd w:id="3793"/>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3794" w:name="_Toc157434899"/>
      <w:bookmarkStart w:id="3795" w:name="_Toc157436614"/>
      <w:bookmarkStart w:id="3796" w:name="_Toc157440454"/>
      <w:bookmarkStart w:id="3797" w:name="_Toc160650127"/>
      <w:bookmarkStart w:id="3798" w:name="_Toc164928410"/>
      <w:bookmarkStart w:id="3799" w:name="_Toc168550273"/>
      <w:r w:rsidRPr="00D3062E">
        <w:rPr>
          <w:lang w:eastAsia="zh-CN"/>
        </w:rPr>
        <w:t>6.7.3.2.4</w:t>
      </w:r>
      <w:r w:rsidRPr="00D3062E">
        <w:rPr>
          <w:lang w:eastAsia="zh-CN"/>
        </w:rPr>
        <w:tab/>
        <w:t>Resource Custom Operations</w:t>
      </w:r>
      <w:bookmarkEnd w:id="3794"/>
      <w:bookmarkEnd w:id="3795"/>
      <w:bookmarkEnd w:id="3796"/>
      <w:bookmarkEnd w:id="3797"/>
      <w:bookmarkEnd w:id="3798"/>
      <w:bookmarkEnd w:id="3799"/>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3800" w:name="_Toc157434900"/>
      <w:bookmarkStart w:id="3801" w:name="_Toc157436615"/>
      <w:bookmarkStart w:id="3802" w:name="_Toc157440455"/>
      <w:bookmarkStart w:id="3803" w:name="_Toc160650128"/>
      <w:bookmarkStart w:id="3804" w:name="_Toc164928411"/>
      <w:bookmarkStart w:id="3805" w:name="_Toc168550274"/>
      <w:r w:rsidRPr="00D3062E">
        <w:t>6.7.3.3</w:t>
      </w:r>
      <w:r w:rsidRPr="00D3062E">
        <w:tab/>
        <w:t>Resource: Individual Information Collection Subscription</w:t>
      </w:r>
      <w:bookmarkEnd w:id="3800"/>
      <w:bookmarkEnd w:id="3801"/>
      <w:bookmarkEnd w:id="3802"/>
      <w:bookmarkEnd w:id="3803"/>
      <w:bookmarkEnd w:id="3804"/>
      <w:bookmarkEnd w:id="3805"/>
    </w:p>
    <w:p w14:paraId="21398418" w14:textId="77777777" w:rsidR="000D79BC" w:rsidRPr="00D3062E" w:rsidRDefault="000D79BC" w:rsidP="000D79BC">
      <w:pPr>
        <w:pStyle w:val="51"/>
        <w:rPr>
          <w:lang w:eastAsia="zh-CN"/>
        </w:rPr>
      </w:pPr>
      <w:bookmarkStart w:id="3806" w:name="_Toc157434901"/>
      <w:bookmarkStart w:id="3807" w:name="_Toc157436616"/>
      <w:bookmarkStart w:id="3808" w:name="_Toc157440456"/>
      <w:bookmarkStart w:id="3809" w:name="_Toc160650129"/>
      <w:bookmarkStart w:id="3810" w:name="_Toc164928412"/>
      <w:bookmarkStart w:id="3811" w:name="_Toc168550275"/>
      <w:r w:rsidRPr="00D3062E">
        <w:t>6.7.3.3</w:t>
      </w:r>
      <w:r w:rsidRPr="00D3062E">
        <w:rPr>
          <w:lang w:eastAsia="zh-CN"/>
        </w:rPr>
        <w:t>.1</w:t>
      </w:r>
      <w:r w:rsidRPr="00D3062E">
        <w:rPr>
          <w:lang w:eastAsia="zh-CN"/>
        </w:rPr>
        <w:tab/>
        <w:t>Description</w:t>
      </w:r>
      <w:bookmarkEnd w:id="3806"/>
      <w:bookmarkEnd w:id="3807"/>
      <w:bookmarkEnd w:id="3808"/>
      <w:bookmarkEnd w:id="3809"/>
      <w:bookmarkEnd w:id="3810"/>
      <w:bookmarkEnd w:id="3811"/>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3812" w:name="_Toc157434902"/>
      <w:bookmarkStart w:id="3813" w:name="_Toc157436617"/>
      <w:bookmarkStart w:id="3814" w:name="_Toc157440457"/>
      <w:bookmarkStart w:id="3815" w:name="_Toc160650130"/>
      <w:bookmarkStart w:id="3816" w:name="_Toc164928413"/>
      <w:bookmarkStart w:id="3817" w:name="_Toc168550276"/>
      <w:r w:rsidRPr="00D3062E">
        <w:t>6.7.3.3</w:t>
      </w:r>
      <w:r w:rsidRPr="00D3062E">
        <w:rPr>
          <w:lang w:eastAsia="zh-CN"/>
        </w:rPr>
        <w:t>.2</w:t>
      </w:r>
      <w:r w:rsidRPr="00D3062E">
        <w:rPr>
          <w:lang w:eastAsia="zh-CN"/>
        </w:rPr>
        <w:tab/>
        <w:t>Resource Definition</w:t>
      </w:r>
      <w:bookmarkEnd w:id="3812"/>
      <w:bookmarkEnd w:id="3813"/>
      <w:bookmarkEnd w:id="3814"/>
      <w:bookmarkEnd w:id="3815"/>
      <w:bookmarkEnd w:id="3816"/>
      <w:bookmarkEnd w:id="3817"/>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3818" w:name="_Toc157434903"/>
      <w:bookmarkStart w:id="3819" w:name="_Toc157436618"/>
      <w:bookmarkStart w:id="3820" w:name="_Toc157440458"/>
      <w:bookmarkStart w:id="3821" w:name="_Toc160650131"/>
      <w:bookmarkStart w:id="3822" w:name="_Toc164928414"/>
      <w:bookmarkStart w:id="3823" w:name="_Toc168550277"/>
      <w:r w:rsidRPr="00D3062E">
        <w:t>6.7.3.3</w:t>
      </w:r>
      <w:r w:rsidRPr="00D3062E">
        <w:rPr>
          <w:lang w:eastAsia="zh-CN"/>
        </w:rPr>
        <w:t>.3</w:t>
      </w:r>
      <w:r w:rsidRPr="00D3062E">
        <w:rPr>
          <w:lang w:eastAsia="zh-CN"/>
        </w:rPr>
        <w:tab/>
        <w:t>Resource Standard Methods</w:t>
      </w:r>
      <w:bookmarkEnd w:id="3818"/>
      <w:bookmarkEnd w:id="3819"/>
      <w:bookmarkEnd w:id="3820"/>
      <w:bookmarkEnd w:id="3821"/>
      <w:bookmarkEnd w:id="3822"/>
      <w:bookmarkEnd w:id="3823"/>
    </w:p>
    <w:p w14:paraId="27A127CC" w14:textId="77777777" w:rsidR="000D79BC" w:rsidRPr="00D3062E" w:rsidRDefault="000D79BC" w:rsidP="000B7712">
      <w:pPr>
        <w:pStyle w:val="6"/>
      </w:pPr>
      <w:bookmarkStart w:id="3824" w:name="_Toc157434904"/>
      <w:bookmarkStart w:id="3825" w:name="_Toc157436619"/>
      <w:bookmarkStart w:id="3826" w:name="_Toc157440459"/>
      <w:bookmarkStart w:id="3827" w:name="_Toc160650132"/>
      <w:bookmarkStart w:id="3828" w:name="_Toc164928415"/>
      <w:bookmarkStart w:id="3829" w:name="_Toc168550278"/>
      <w:r w:rsidRPr="00D3062E">
        <w:t>6.7.3.3.3.1</w:t>
      </w:r>
      <w:r w:rsidRPr="00D3062E">
        <w:tab/>
        <w:t>GET</w:t>
      </w:r>
      <w:bookmarkEnd w:id="3824"/>
      <w:bookmarkEnd w:id="3825"/>
      <w:bookmarkEnd w:id="3826"/>
      <w:bookmarkEnd w:id="3827"/>
      <w:bookmarkEnd w:id="3828"/>
      <w:bookmarkEnd w:id="3829"/>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3830" w:name="_Toc157434905"/>
      <w:bookmarkStart w:id="3831" w:name="_Toc157436620"/>
      <w:bookmarkStart w:id="3832" w:name="_Toc157440460"/>
      <w:bookmarkStart w:id="3833" w:name="_Toc160650133"/>
      <w:bookmarkStart w:id="3834" w:name="_Toc164928416"/>
      <w:bookmarkStart w:id="3835" w:name="_Toc168550279"/>
      <w:r w:rsidRPr="00D3062E">
        <w:t>6.7.3.3.3.2</w:t>
      </w:r>
      <w:r w:rsidRPr="00D3062E">
        <w:tab/>
        <w:t>PUT</w:t>
      </w:r>
      <w:bookmarkEnd w:id="3830"/>
      <w:bookmarkEnd w:id="3831"/>
      <w:bookmarkEnd w:id="3832"/>
      <w:bookmarkEnd w:id="3833"/>
      <w:bookmarkEnd w:id="3834"/>
      <w:bookmarkEnd w:id="3835"/>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3836" w:name="_Toc157434906"/>
      <w:bookmarkStart w:id="3837" w:name="_Toc157436621"/>
      <w:bookmarkStart w:id="3838" w:name="_Toc157440461"/>
      <w:bookmarkStart w:id="3839" w:name="_Toc160650134"/>
      <w:bookmarkStart w:id="3840" w:name="_Toc164928417"/>
      <w:bookmarkStart w:id="3841" w:name="_Toc168550280"/>
      <w:r w:rsidRPr="00D3062E">
        <w:t>6.7</w:t>
      </w:r>
      <w:r w:rsidRPr="00D3062E">
        <w:rPr>
          <w:rFonts w:hint="eastAsia"/>
        </w:rPr>
        <w:t>.</w:t>
      </w:r>
      <w:r w:rsidRPr="00D3062E">
        <w:t>3.3.3.3</w:t>
      </w:r>
      <w:r w:rsidRPr="00D3062E">
        <w:tab/>
        <w:t>PATCH</w:t>
      </w:r>
      <w:bookmarkEnd w:id="3836"/>
      <w:bookmarkEnd w:id="3837"/>
      <w:bookmarkEnd w:id="3838"/>
      <w:bookmarkEnd w:id="3839"/>
      <w:bookmarkEnd w:id="3840"/>
      <w:bookmarkEnd w:id="3841"/>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3842" w:name="_Toc157434907"/>
      <w:bookmarkStart w:id="3843" w:name="_Toc157436622"/>
      <w:bookmarkStart w:id="3844" w:name="_Toc157440462"/>
      <w:bookmarkStart w:id="3845" w:name="_Toc160650135"/>
      <w:bookmarkStart w:id="3846" w:name="_Toc164928418"/>
      <w:bookmarkStart w:id="3847" w:name="_Toc168550281"/>
      <w:r w:rsidRPr="00D3062E">
        <w:t>6.7.3.3.3.4</w:t>
      </w:r>
      <w:r w:rsidRPr="00D3062E">
        <w:tab/>
        <w:t>DELETE</w:t>
      </w:r>
      <w:bookmarkEnd w:id="3842"/>
      <w:bookmarkEnd w:id="3843"/>
      <w:bookmarkEnd w:id="3844"/>
      <w:bookmarkEnd w:id="3845"/>
      <w:bookmarkEnd w:id="3846"/>
      <w:bookmarkEnd w:id="3847"/>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3848" w:name="_Toc157434908"/>
      <w:bookmarkStart w:id="3849" w:name="_Toc157436623"/>
      <w:bookmarkStart w:id="3850" w:name="_Toc157440463"/>
      <w:bookmarkStart w:id="3851" w:name="_Toc160650136"/>
      <w:bookmarkStart w:id="3852" w:name="_Toc164928419"/>
      <w:bookmarkStart w:id="3853" w:name="_Toc168550282"/>
      <w:r w:rsidRPr="00D3062E">
        <w:t>6.7.3.3</w:t>
      </w:r>
      <w:r w:rsidRPr="00D3062E">
        <w:rPr>
          <w:lang w:eastAsia="zh-CN"/>
        </w:rPr>
        <w:t>.4</w:t>
      </w:r>
      <w:r w:rsidRPr="00D3062E">
        <w:rPr>
          <w:lang w:eastAsia="zh-CN"/>
        </w:rPr>
        <w:tab/>
        <w:t>Resource Custom Operations</w:t>
      </w:r>
      <w:bookmarkEnd w:id="3848"/>
      <w:bookmarkEnd w:id="3849"/>
      <w:bookmarkEnd w:id="3850"/>
      <w:bookmarkEnd w:id="3851"/>
      <w:bookmarkEnd w:id="3852"/>
      <w:bookmarkEnd w:id="3853"/>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3854" w:name="_Toc157434909"/>
      <w:bookmarkStart w:id="3855" w:name="_Toc157436624"/>
      <w:bookmarkStart w:id="3856" w:name="_Toc157440464"/>
      <w:bookmarkStart w:id="3857" w:name="_Toc160650137"/>
      <w:bookmarkStart w:id="3858" w:name="_Toc164928420"/>
      <w:bookmarkStart w:id="3859" w:name="_Toc168550283"/>
      <w:r w:rsidRPr="00D3062E">
        <w:t>6.7.4</w:t>
      </w:r>
      <w:r w:rsidRPr="00D3062E">
        <w:tab/>
        <w:t>Custom Operations without associated resources</w:t>
      </w:r>
      <w:bookmarkEnd w:id="3854"/>
      <w:bookmarkEnd w:id="3855"/>
      <w:bookmarkEnd w:id="3856"/>
      <w:bookmarkEnd w:id="3857"/>
      <w:bookmarkEnd w:id="3858"/>
      <w:bookmarkEnd w:id="3859"/>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3860" w:name="_Toc157434910"/>
      <w:bookmarkStart w:id="3861" w:name="_Toc157436625"/>
      <w:bookmarkStart w:id="3862" w:name="_Toc157440465"/>
      <w:bookmarkStart w:id="3863" w:name="_Toc160650138"/>
      <w:bookmarkStart w:id="3864" w:name="_Toc164928421"/>
      <w:bookmarkStart w:id="3865" w:name="_Toc168550284"/>
      <w:r w:rsidRPr="00D3062E">
        <w:t>6.7.5</w:t>
      </w:r>
      <w:r w:rsidRPr="00D3062E">
        <w:tab/>
        <w:t>Notifications</w:t>
      </w:r>
      <w:bookmarkEnd w:id="3860"/>
      <w:bookmarkEnd w:id="3861"/>
      <w:bookmarkEnd w:id="3862"/>
      <w:bookmarkEnd w:id="3863"/>
      <w:bookmarkEnd w:id="3864"/>
      <w:bookmarkEnd w:id="3865"/>
    </w:p>
    <w:p w14:paraId="53D35AAA" w14:textId="77777777" w:rsidR="000D79BC" w:rsidRPr="00D3062E" w:rsidRDefault="000D79BC" w:rsidP="000D79BC">
      <w:pPr>
        <w:pStyle w:val="41"/>
      </w:pPr>
      <w:bookmarkStart w:id="3866" w:name="_Toc157434911"/>
      <w:bookmarkStart w:id="3867" w:name="_Toc157436626"/>
      <w:bookmarkStart w:id="3868" w:name="_Toc157440466"/>
      <w:bookmarkStart w:id="3869" w:name="_Toc160650139"/>
      <w:bookmarkStart w:id="3870" w:name="_Toc164928422"/>
      <w:bookmarkStart w:id="3871" w:name="_Toc168550285"/>
      <w:r w:rsidRPr="00D3062E">
        <w:t>6.7.5.1</w:t>
      </w:r>
      <w:r w:rsidRPr="00D3062E">
        <w:tab/>
        <w:t>General</w:t>
      </w:r>
      <w:bookmarkEnd w:id="3866"/>
      <w:bookmarkEnd w:id="3867"/>
      <w:bookmarkEnd w:id="3868"/>
      <w:bookmarkEnd w:id="3869"/>
      <w:bookmarkEnd w:id="3870"/>
      <w:bookmarkEnd w:id="3871"/>
    </w:p>
    <w:p w14:paraId="12FB65A3" w14:textId="77777777" w:rsidR="00B110B4" w:rsidRPr="00FC29E8" w:rsidRDefault="00B110B4" w:rsidP="00B110B4">
      <w:pPr>
        <w:rPr>
          <w:noProof/>
        </w:rPr>
      </w:pPr>
      <w:bookmarkStart w:id="3872" w:name="_Toc157434912"/>
      <w:bookmarkStart w:id="3873" w:name="_Toc157436627"/>
      <w:bookmarkStart w:id="3874" w:name="_Toc157440467"/>
      <w:bookmarkStart w:id="3875"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3876" w:name="_Toc164928423"/>
      <w:bookmarkStart w:id="3877" w:name="_Toc168550286"/>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3872"/>
      <w:bookmarkEnd w:id="3873"/>
      <w:bookmarkEnd w:id="3874"/>
      <w:bookmarkEnd w:id="3875"/>
      <w:bookmarkEnd w:id="3876"/>
      <w:bookmarkEnd w:id="3877"/>
    </w:p>
    <w:p w14:paraId="27041077" w14:textId="77777777" w:rsidR="000D79BC" w:rsidRPr="00D3062E" w:rsidRDefault="000D79BC" w:rsidP="000D79BC">
      <w:pPr>
        <w:pStyle w:val="51"/>
        <w:rPr>
          <w:noProof/>
          <w:lang w:val="en-US"/>
        </w:rPr>
      </w:pPr>
      <w:bookmarkStart w:id="3878" w:name="_Toc157434913"/>
      <w:bookmarkStart w:id="3879" w:name="_Toc157436628"/>
      <w:bookmarkStart w:id="3880" w:name="_Toc157440468"/>
      <w:bookmarkStart w:id="3881" w:name="_Toc160650141"/>
      <w:bookmarkStart w:id="3882" w:name="_Toc164928424"/>
      <w:bookmarkStart w:id="3883" w:name="_Toc168550287"/>
      <w:r w:rsidRPr="00D3062E">
        <w:t>6.7</w:t>
      </w:r>
      <w:r w:rsidRPr="00D3062E">
        <w:rPr>
          <w:lang w:val="en-US"/>
        </w:rPr>
        <w:t>.5.2</w:t>
      </w:r>
      <w:r w:rsidRPr="00D3062E">
        <w:rPr>
          <w:noProof/>
          <w:lang w:val="en-US"/>
        </w:rPr>
        <w:t>.1</w:t>
      </w:r>
      <w:r w:rsidRPr="00D3062E">
        <w:rPr>
          <w:noProof/>
          <w:lang w:val="en-US"/>
        </w:rPr>
        <w:tab/>
        <w:t>Description</w:t>
      </w:r>
      <w:bookmarkEnd w:id="3878"/>
      <w:bookmarkEnd w:id="3879"/>
      <w:bookmarkEnd w:id="3880"/>
      <w:bookmarkEnd w:id="3881"/>
      <w:bookmarkEnd w:id="3882"/>
      <w:bookmarkEnd w:id="3883"/>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3884" w:name="_Toc157434914"/>
      <w:bookmarkStart w:id="3885" w:name="_Toc157436629"/>
      <w:bookmarkStart w:id="3886" w:name="_Toc157440469"/>
      <w:bookmarkStart w:id="3887" w:name="_Toc160650142"/>
      <w:bookmarkStart w:id="3888" w:name="_Toc164928425"/>
      <w:bookmarkStart w:id="3889" w:name="_Toc168550288"/>
      <w:r w:rsidRPr="00D3062E">
        <w:t>6.7.5.2</w:t>
      </w:r>
      <w:r w:rsidRPr="00D3062E">
        <w:rPr>
          <w:noProof/>
        </w:rPr>
        <w:t>.2</w:t>
      </w:r>
      <w:r w:rsidRPr="00D3062E">
        <w:rPr>
          <w:noProof/>
        </w:rPr>
        <w:tab/>
        <w:t>Target URI</w:t>
      </w:r>
      <w:bookmarkEnd w:id="3884"/>
      <w:bookmarkEnd w:id="3885"/>
      <w:bookmarkEnd w:id="3886"/>
      <w:bookmarkEnd w:id="3887"/>
      <w:bookmarkEnd w:id="3888"/>
      <w:bookmarkEnd w:id="3889"/>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3890" w:name="_Toc157434915"/>
      <w:bookmarkStart w:id="3891" w:name="_Toc157436630"/>
      <w:bookmarkStart w:id="3892" w:name="_Toc157440470"/>
      <w:bookmarkStart w:id="3893" w:name="_Toc160650143"/>
      <w:bookmarkStart w:id="3894" w:name="_Toc164928426"/>
      <w:bookmarkStart w:id="3895" w:name="_Toc168550289"/>
      <w:r w:rsidRPr="00D3062E">
        <w:t>6.7.5.2</w:t>
      </w:r>
      <w:r w:rsidRPr="00D3062E">
        <w:rPr>
          <w:noProof/>
        </w:rPr>
        <w:t>.3</w:t>
      </w:r>
      <w:r w:rsidRPr="00D3062E">
        <w:rPr>
          <w:noProof/>
        </w:rPr>
        <w:tab/>
        <w:t>Standard Methods</w:t>
      </w:r>
      <w:bookmarkEnd w:id="3890"/>
      <w:bookmarkEnd w:id="3891"/>
      <w:bookmarkEnd w:id="3892"/>
      <w:bookmarkEnd w:id="3893"/>
      <w:bookmarkEnd w:id="3894"/>
      <w:bookmarkEnd w:id="3895"/>
    </w:p>
    <w:p w14:paraId="08FC55F4" w14:textId="77777777" w:rsidR="000D79BC" w:rsidRPr="00D3062E" w:rsidRDefault="000D79BC" w:rsidP="000B7712">
      <w:pPr>
        <w:pStyle w:val="6"/>
      </w:pPr>
      <w:bookmarkStart w:id="3896" w:name="_Toc157434916"/>
      <w:bookmarkStart w:id="3897" w:name="_Toc157436631"/>
      <w:bookmarkStart w:id="3898" w:name="_Toc157440471"/>
      <w:bookmarkStart w:id="3899" w:name="_Toc160650144"/>
      <w:bookmarkStart w:id="3900" w:name="_Toc164928427"/>
      <w:bookmarkStart w:id="3901" w:name="_Toc168550290"/>
      <w:r w:rsidRPr="00D3062E">
        <w:t>6.7.5.2.3.1</w:t>
      </w:r>
      <w:r w:rsidRPr="00D3062E">
        <w:tab/>
        <w:t>POST</w:t>
      </w:r>
      <w:bookmarkEnd w:id="3896"/>
      <w:bookmarkEnd w:id="3897"/>
      <w:bookmarkEnd w:id="3898"/>
      <w:bookmarkEnd w:id="3899"/>
      <w:bookmarkEnd w:id="3900"/>
      <w:bookmarkEnd w:id="3901"/>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3902" w:name="_Toc157434917"/>
      <w:bookmarkStart w:id="3903" w:name="_Toc157436632"/>
      <w:bookmarkStart w:id="3904" w:name="_Toc157440472"/>
      <w:bookmarkStart w:id="3905" w:name="_Toc160650145"/>
      <w:bookmarkStart w:id="3906" w:name="_Toc164928428"/>
      <w:bookmarkStart w:id="3907" w:name="_Toc168550291"/>
      <w:r w:rsidRPr="00D3062E">
        <w:t>6.7.6</w:t>
      </w:r>
      <w:r w:rsidRPr="00D3062E">
        <w:tab/>
        <w:t>Data Model</w:t>
      </w:r>
      <w:bookmarkEnd w:id="3902"/>
      <w:bookmarkEnd w:id="3903"/>
      <w:bookmarkEnd w:id="3904"/>
      <w:bookmarkEnd w:id="3905"/>
      <w:bookmarkEnd w:id="3906"/>
      <w:bookmarkEnd w:id="3907"/>
    </w:p>
    <w:p w14:paraId="4999D209" w14:textId="77777777" w:rsidR="000D79BC" w:rsidRPr="00D3062E" w:rsidRDefault="000D79BC" w:rsidP="000D79BC">
      <w:pPr>
        <w:pStyle w:val="41"/>
        <w:rPr>
          <w:lang w:eastAsia="zh-CN"/>
        </w:rPr>
      </w:pPr>
      <w:bookmarkStart w:id="3908" w:name="_Toc157434918"/>
      <w:bookmarkStart w:id="3909" w:name="_Toc157436633"/>
      <w:bookmarkStart w:id="3910" w:name="_Toc157440473"/>
      <w:bookmarkStart w:id="3911" w:name="_Toc160650146"/>
      <w:bookmarkStart w:id="3912" w:name="_Toc164928429"/>
      <w:bookmarkStart w:id="3913" w:name="_Toc168550292"/>
      <w:r w:rsidRPr="00D3062E">
        <w:t>6.7.6</w:t>
      </w:r>
      <w:r w:rsidRPr="00D3062E">
        <w:rPr>
          <w:lang w:eastAsia="zh-CN"/>
        </w:rPr>
        <w:t>.1</w:t>
      </w:r>
      <w:r w:rsidRPr="00D3062E">
        <w:rPr>
          <w:lang w:eastAsia="zh-CN"/>
        </w:rPr>
        <w:tab/>
        <w:t>General</w:t>
      </w:r>
      <w:bookmarkEnd w:id="3908"/>
      <w:bookmarkEnd w:id="3909"/>
      <w:bookmarkEnd w:id="3910"/>
      <w:bookmarkEnd w:id="3911"/>
      <w:bookmarkEnd w:id="3912"/>
      <w:bookmarkEnd w:id="3913"/>
    </w:p>
    <w:p w14:paraId="2D1B88F3" w14:textId="77777777" w:rsidR="000D79BC" w:rsidRPr="00D3062E" w:rsidRDefault="000D79BC" w:rsidP="000D79BC">
      <w:pPr>
        <w:pStyle w:val="TH"/>
      </w:pPr>
      <w:r w:rsidRPr="00D3062E">
        <w:rPr>
          <w:rFonts w:hint="eastAsia"/>
          <w:lang w:eastAsia="zh-CN"/>
        </w:rPr>
        <w:t>Ta</w:t>
      </w:r>
      <w:r w:rsidRPr="00D3062E">
        <w:t>ble 6.7.6</w:t>
      </w:r>
      <w:r w:rsidRPr="00D3062E">
        <w:rPr>
          <w:lang w:eastAsia="zh-CN"/>
        </w:rPr>
        <w:t>.1</w:t>
      </w:r>
      <w:r w:rsidRPr="00D3062E">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D3062E" w14:paraId="23D4A325"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D3062E" w:rsidRDefault="000D79BC" w:rsidP="00F8442F">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D3062E" w:rsidRDefault="000D79BC" w:rsidP="00F8442F">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D3062E" w:rsidRDefault="000D79BC" w:rsidP="00F8442F">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D3062E" w:rsidRDefault="000D79BC" w:rsidP="00F8442F">
            <w:pPr>
              <w:pStyle w:val="TAH"/>
            </w:pPr>
            <w:r w:rsidRPr="00D3062E">
              <w:t>Applicability</w:t>
            </w:r>
          </w:p>
        </w:tc>
      </w:tr>
      <w:tr w:rsidR="000D79BC" w:rsidRPr="00D3062E" w14:paraId="72FC1E4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D3062E" w:rsidRDefault="000D79BC" w:rsidP="00F8442F">
            <w:pPr>
              <w:pStyle w:val="TAL"/>
              <w:rPr>
                <w:lang w:val="en-US"/>
              </w:rPr>
            </w:pPr>
            <w:r w:rsidRPr="00D3062E">
              <w:rPr>
                <w:rFonts w:hint="eastAsia"/>
                <w:lang w:val="en-US"/>
              </w:rPr>
              <w:t>InfoCollectSubsc</w:t>
            </w:r>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D3062E" w:rsidRDefault="000D79BC" w:rsidP="00F8442F">
            <w:pPr>
              <w:pStyle w:val="TAC"/>
            </w:pPr>
            <w:r w:rsidRPr="00D3062E">
              <w:t>6.7</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D3062E" w:rsidRDefault="000D79BC" w:rsidP="00F8442F">
            <w:pPr>
              <w:pStyle w:val="TAL"/>
              <w:rPr>
                <w:rFonts w:cs="Arial"/>
                <w:szCs w:val="18"/>
                <w:lang w:val="en-US" w:eastAsia="zh-CN"/>
              </w:rPr>
            </w:pPr>
            <w:r w:rsidRPr="00D3062E">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D3062E" w:rsidRDefault="000D79BC" w:rsidP="00F8442F">
            <w:pPr>
              <w:pStyle w:val="TAL"/>
              <w:rPr>
                <w:rFonts w:cs="Arial"/>
                <w:szCs w:val="18"/>
              </w:rPr>
            </w:pPr>
          </w:p>
        </w:tc>
      </w:tr>
      <w:tr w:rsidR="000D79BC" w:rsidRPr="00D3062E" w14:paraId="329EDB1D"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D3062E" w:rsidRDefault="000D79BC" w:rsidP="00F8442F">
            <w:pPr>
              <w:pStyle w:val="TAL"/>
              <w:rPr>
                <w:lang w:val="en-US"/>
              </w:rPr>
            </w:pPr>
            <w:r w:rsidRPr="00D3062E">
              <w:rPr>
                <w:rFonts w:hint="eastAsia"/>
                <w:lang w:val="en-US"/>
              </w:rPr>
              <w:t>InfoCollectSubscPatch</w:t>
            </w:r>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D3062E" w:rsidRDefault="000D79BC" w:rsidP="00F8442F">
            <w:pPr>
              <w:pStyle w:val="TAC"/>
            </w:pPr>
            <w:r w:rsidRPr="00D3062E">
              <w:t>6.7.6.2.3</w:t>
            </w:r>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D3062E" w:rsidRDefault="000D79BC" w:rsidP="00F8442F">
            <w:pPr>
              <w:pStyle w:val="TAL"/>
              <w:rPr>
                <w:rFonts w:cs="Arial"/>
                <w:szCs w:val="18"/>
              </w:rPr>
            </w:pPr>
            <w:r w:rsidRPr="00D3062E">
              <w:t xml:space="preserve">Represents the requested modifications </w:t>
            </w:r>
            <w:r w:rsidRPr="00D3062E">
              <w:rPr>
                <w:lang w:val="en-US" w:eastAsia="zh-CN"/>
              </w:rPr>
              <w:t>of</w:t>
            </w:r>
            <w:r w:rsidRPr="00D3062E">
              <w:rPr>
                <w:rFonts w:hint="eastAsia"/>
                <w:lang w:eastAsia="zh-CN"/>
              </w:rPr>
              <w:t xml:space="preserve"> </w:t>
            </w:r>
            <w:r w:rsidRPr="00D3062E">
              <w:t xml:space="preserve">an </w:t>
            </w:r>
            <w:r w:rsidRPr="00D3062E">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D3062E" w:rsidRDefault="000D79BC" w:rsidP="00F8442F">
            <w:pPr>
              <w:pStyle w:val="TAL"/>
              <w:rPr>
                <w:rFonts w:cs="Arial"/>
                <w:szCs w:val="18"/>
              </w:rPr>
            </w:pPr>
          </w:p>
        </w:tc>
      </w:tr>
      <w:tr w:rsidR="000D79BC" w:rsidRPr="00D3062E" w14:paraId="402B735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D3062E" w:rsidRDefault="000D79BC" w:rsidP="00F8442F">
            <w:pPr>
              <w:pStyle w:val="TAL"/>
              <w:rPr>
                <w:lang w:val="en-US"/>
              </w:rPr>
            </w:pPr>
            <w:r w:rsidRPr="00D3062E">
              <w:rPr>
                <w:rFonts w:hint="eastAsia"/>
                <w:lang w:val="en-US"/>
              </w:rPr>
              <w:t>InfoCollectNotif</w:t>
            </w:r>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D3062E" w:rsidRDefault="000D79BC" w:rsidP="00F8442F">
            <w:pPr>
              <w:pStyle w:val="TAC"/>
            </w:pPr>
            <w:r w:rsidRPr="00D3062E">
              <w:t>6.7.6.2.4</w:t>
            </w:r>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D3062E" w:rsidRDefault="000D79BC" w:rsidP="00F8442F">
            <w:pPr>
              <w:pStyle w:val="TAL"/>
              <w:rPr>
                <w:rFonts w:cs="Arial"/>
                <w:szCs w:val="18"/>
              </w:rPr>
            </w:pPr>
            <w:r w:rsidRPr="00D3062E">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D3062E" w:rsidRDefault="000D79BC" w:rsidP="00F8442F">
            <w:pPr>
              <w:pStyle w:val="TAL"/>
              <w:rPr>
                <w:rFonts w:cs="Arial"/>
                <w:szCs w:val="18"/>
              </w:rPr>
            </w:pPr>
          </w:p>
        </w:tc>
      </w:tr>
    </w:tbl>
    <w:p w14:paraId="5DF52480" w14:textId="77777777" w:rsidR="000D79BC" w:rsidRPr="00D3062E" w:rsidRDefault="000D79BC" w:rsidP="000D79BC"/>
    <w:p w14:paraId="2086366B" w14:textId="77777777" w:rsidR="000D79BC" w:rsidRPr="00D3062E" w:rsidRDefault="000D79BC" w:rsidP="000D79BC">
      <w:pPr>
        <w:rPr>
          <w:lang w:eastAsia="zh-CN"/>
        </w:rPr>
      </w:pPr>
      <w:r w:rsidRPr="00D3062E">
        <w:t>Table 6.7.6</w:t>
      </w:r>
      <w:r w:rsidRPr="00D3062E">
        <w:rPr>
          <w:lang w:eastAsia="zh-CN"/>
        </w:rPr>
        <w:t>.1</w:t>
      </w:r>
      <w:r w:rsidRPr="00D3062E">
        <w:t>-2 specifies data types re-used by the NSCE_InfoCollection API from other specifications, including a reference to their respective specifications, and when needed, a short description of their use within the NSCE_InfoCollection API.</w:t>
      </w:r>
    </w:p>
    <w:p w14:paraId="533E7E38" w14:textId="77777777" w:rsidR="00E305FE" w:rsidRPr="00D3062E" w:rsidRDefault="00E305FE" w:rsidP="00E305FE">
      <w:pPr>
        <w:pStyle w:val="TH"/>
      </w:pPr>
      <w:r w:rsidRPr="00D3062E">
        <w:t>Table 6.7</w:t>
      </w:r>
      <w:r w:rsidRPr="00D3062E">
        <w:rPr>
          <w:rFonts w:hint="eastAsia"/>
          <w:lang w:eastAsia="zh-CN"/>
        </w:rPr>
        <w:t>.</w:t>
      </w:r>
      <w:r w:rsidRPr="00D3062E">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E305FE" w:rsidRPr="00D3062E" w14:paraId="29A79B1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D19EA" w14:textId="77777777" w:rsidR="00E305FE" w:rsidRPr="00D3062E" w:rsidRDefault="00E305FE"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D57EB3E" w14:textId="77777777" w:rsidR="00E305FE" w:rsidRPr="00D3062E" w:rsidRDefault="00E305FE"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50E87D11" w14:textId="77777777" w:rsidR="00E305FE" w:rsidRPr="00D3062E" w:rsidRDefault="00E305FE"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0212E353" w14:textId="77777777" w:rsidR="00E305FE" w:rsidRPr="00D3062E" w:rsidRDefault="00E305FE" w:rsidP="003C3912">
            <w:pPr>
              <w:pStyle w:val="TAH"/>
            </w:pPr>
            <w:r w:rsidRPr="00D3062E">
              <w:t>Applicability</w:t>
            </w:r>
          </w:p>
        </w:tc>
      </w:tr>
      <w:tr w:rsidR="00E305FE" w:rsidRPr="00D3062E" w14:paraId="246C17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DF52364" w14:textId="77777777" w:rsidR="00E305FE" w:rsidRPr="00D3062E" w:rsidRDefault="00E305FE" w:rsidP="003C3912">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tcPr>
          <w:p w14:paraId="605B64A1"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2D306242" w14:textId="77777777" w:rsidR="00E305FE" w:rsidRPr="00D3062E" w:rsidRDefault="00E305FE" w:rsidP="003C3912">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34365BCA" w14:textId="77777777" w:rsidR="00E305FE" w:rsidRPr="00D3062E" w:rsidRDefault="00E305FE" w:rsidP="003C3912">
            <w:pPr>
              <w:pStyle w:val="TAL"/>
              <w:rPr>
                <w:rFonts w:cs="Arial"/>
                <w:szCs w:val="18"/>
              </w:rPr>
            </w:pPr>
          </w:p>
        </w:tc>
      </w:tr>
      <w:tr w:rsidR="00E305FE" w:rsidRPr="00D3062E" w14:paraId="135C33E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61D7B92D" w14:textId="77777777" w:rsidR="00E305FE" w:rsidRPr="00D3062E" w:rsidRDefault="00E305FE" w:rsidP="003C3912">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vAlign w:val="center"/>
          </w:tcPr>
          <w:p w14:paraId="2BE7D56E"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tcPr>
          <w:p w14:paraId="77F3ADE1" w14:textId="77777777" w:rsidR="00E305FE" w:rsidRPr="00D3062E" w:rsidRDefault="00E305FE" w:rsidP="003C3912">
            <w:pPr>
              <w:pStyle w:val="TAL"/>
              <w:rPr>
                <w:rFonts w:cs="Arial"/>
                <w:szCs w:val="18"/>
              </w:rPr>
            </w:pPr>
            <w:r w:rsidRPr="00D3062E">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5A629788" w14:textId="77777777" w:rsidR="00E305FE" w:rsidRPr="00D3062E" w:rsidRDefault="00E305FE" w:rsidP="003C3912">
            <w:pPr>
              <w:pStyle w:val="TAL"/>
              <w:rPr>
                <w:rFonts w:cs="Arial"/>
                <w:szCs w:val="18"/>
              </w:rPr>
            </w:pPr>
          </w:p>
        </w:tc>
      </w:tr>
      <w:tr w:rsidR="00E305FE" w:rsidRPr="00D3062E" w14:paraId="05F4504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53408D58" w14:textId="77777777" w:rsidR="00E305FE" w:rsidRPr="00D3062E" w:rsidRDefault="00E305FE" w:rsidP="003C3912">
            <w:pPr>
              <w:pStyle w:val="TAL"/>
            </w:pPr>
            <w:r w:rsidRPr="00D3062E">
              <w:t>Float</w:t>
            </w:r>
          </w:p>
        </w:tc>
        <w:tc>
          <w:tcPr>
            <w:tcW w:w="1984" w:type="dxa"/>
            <w:tcBorders>
              <w:top w:val="single" w:sz="4" w:space="0" w:color="auto"/>
              <w:left w:val="single" w:sz="4" w:space="0" w:color="auto"/>
              <w:bottom w:val="single" w:sz="4" w:space="0" w:color="auto"/>
              <w:right w:val="single" w:sz="4" w:space="0" w:color="auto"/>
            </w:tcBorders>
          </w:tcPr>
          <w:p w14:paraId="6E7B540A" w14:textId="77777777" w:rsidR="00E305FE" w:rsidRPr="00D3062E" w:rsidRDefault="00E305FE" w:rsidP="003C3912">
            <w:pPr>
              <w:pStyle w:val="TAL"/>
              <w:jc w:val="center"/>
            </w:pPr>
            <w:r w:rsidRPr="00D3062E">
              <w:rPr>
                <w:rFonts w:cs="Arial"/>
              </w:rPr>
              <w:t>3GPP TS 29.571 [16]</w:t>
            </w:r>
          </w:p>
        </w:tc>
        <w:tc>
          <w:tcPr>
            <w:tcW w:w="4111" w:type="dxa"/>
            <w:tcBorders>
              <w:top w:val="single" w:sz="4" w:space="0" w:color="auto"/>
              <w:left w:val="single" w:sz="4" w:space="0" w:color="auto"/>
              <w:bottom w:val="single" w:sz="4" w:space="0" w:color="auto"/>
              <w:right w:val="single" w:sz="4" w:space="0" w:color="auto"/>
            </w:tcBorders>
          </w:tcPr>
          <w:p w14:paraId="0C53F321" w14:textId="77777777" w:rsidR="00E305FE" w:rsidRPr="00D3062E" w:rsidRDefault="00E305FE" w:rsidP="003C3912">
            <w:pPr>
              <w:pStyle w:val="TAL"/>
              <w:rPr>
                <w:rFonts w:cs="Arial"/>
                <w:szCs w:val="18"/>
              </w:rPr>
            </w:pPr>
            <w:r w:rsidRPr="00D3062E">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tcPr>
          <w:p w14:paraId="0BA2F742" w14:textId="77777777" w:rsidR="00E305FE" w:rsidRPr="00D3062E" w:rsidRDefault="00E305FE" w:rsidP="003C3912">
            <w:pPr>
              <w:pStyle w:val="TAL"/>
              <w:rPr>
                <w:rFonts w:cs="Arial"/>
                <w:szCs w:val="18"/>
              </w:rPr>
            </w:pPr>
            <w:r w:rsidRPr="00D3062E">
              <w:rPr>
                <w:rFonts w:cs="Arial"/>
                <w:szCs w:val="18"/>
              </w:rPr>
              <w:t>FLUS</w:t>
            </w:r>
          </w:p>
        </w:tc>
      </w:tr>
      <w:tr w:rsidR="00E305FE" w:rsidRPr="00D3062E" w14:paraId="185BE61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8A191" w14:textId="77777777" w:rsidR="00E305FE" w:rsidRPr="00D3062E" w:rsidRDefault="00E305FE" w:rsidP="003C3912">
            <w:pPr>
              <w:pStyle w:val="TAL"/>
              <w:rPr>
                <w:lang w:val="en-US"/>
              </w:rPr>
            </w:pPr>
            <w:r w:rsidRPr="00D3062E">
              <w:t>ReportingData</w:t>
            </w:r>
          </w:p>
        </w:tc>
        <w:tc>
          <w:tcPr>
            <w:tcW w:w="1984" w:type="dxa"/>
            <w:tcBorders>
              <w:top w:val="single" w:sz="4" w:space="0" w:color="auto"/>
              <w:left w:val="single" w:sz="4" w:space="0" w:color="auto"/>
              <w:bottom w:val="single" w:sz="4" w:space="0" w:color="auto"/>
              <w:right w:val="single" w:sz="4" w:space="0" w:color="auto"/>
            </w:tcBorders>
            <w:vAlign w:val="center"/>
          </w:tcPr>
          <w:p w14:paraId="2E1AEF20" w14:textId="77777777" w:rsidR="00E305FE" w:rsidRPr="00D3062E" w:rsidRDefault="00E305FE" w:rsidP="003C3912">
            <w:pPr>
              <w:pStyle w:val="TAL"/>
              <w:jc w:val="center"/>
              <w:rPr>
                <w:lang w:eastAsia="zh-CN"/>
              </w:rPr>
            </w:pPr>
            <w:r w:rsidRPr="00D3062E">
              <w:rPr>
                <w:lang w:eastAsia="zh-CN"/>
              </w:rPr>
              <w:t>Clause </w:t>
            </w:r>
            <w:r w:rsidRPr="00D3062E">
              <w:rPr>
                <w:noProof/>
                <w:lang w:eastAsia="zh-CN"/>
              </w:rPr>
              <w:t>6.6</w:t>
            </w:r>
            <w:r w:rsidRPr="00D3062E">
              <w:t>.6.2.10</w:t>
            </w:r>
          </w:p>
        </w:tc>
        <w:tc>
          <w:tcPr>
            <w:tcW w:w="4111" w:type="dxa"/>
            <w:tcBorders>
              <w:top w:val="single" w:sz="4" w:space="0" w:color="auto"/>
              <w:left w:val="single" w:sz="4" w:space="0" w:color="auto"/>
              <w:bottom w:val="single" w:sz="4" w:space="0" w:color="auto"/>
              <w:right w:val="single" w:sz="4" w:space="0" w:color="auto"/>
            </w:tcBorders>
            <w:vAlign w:val="center"/>
          </w:tcPr>
          <w:p w14:paraId="5A5461FC" w14:textId="77777777" w:rsidR="00E305FE" w:rsidRPr="00D3062E" w:rsidRDefault="00E305FE" w:rsidP="003C3912">
            <w:pPr>
              <w:pStyle w:val="TAL"/>
              <w:rPr>
                <w:rFonts w:cs="Arial"/>
                <w:szCs w:val="18"/>
              </w:rPr>
            </w:pPr>
            <w:r w:rsidRPr="00D3062E">
              <w:t xml:space="preserve">Represents a network slice related </w:t>
            </w:r>
            <w:r w:rsidRPr="00D3062E">
              <w:rPr>
                <w:rFonts w:cs="Arial"/>
                <w:szCs w:val="18"/>
              </w:rPr>
              <w:t>performance and analytics</w:t>
            </w:r>
            <w:r w:rsidRPr="00D3062E">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723FE5B3" w14:textId="77777777" w:rsidR="00E305FE" w:rsidRPr="00D3062E" w:rsidRDefault="00E305FE" w:rsidP="003C3912">
            <w:pPr>
              <w:pStyle w:val="TAL"/>
              <w:rPr>
                <w:rFonts w:cs="Arial"/>
                <w:szCs w:val="18"/>
              </w:rPr>
            </w:pPr>
          </w:p>
        </w:tc>
      </w:tr>
      <w:tr w:rsidR="00E305FE" w:rsidRPr="00D3062E" w14:paraId="2ECCFA9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897912C" w14:textId="70F1E6B4" w:rsidR="00E305FE" w:rsidRPr="00D3062E" w:rsidRDefault="00E305FE" w:rsidP="003C3912">
            <w:pPr>
              <w:pStyle w:val="TAL"/>
            </w:pPr>
            <w:r w:rsidRPr="00D3062E">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09A90607" w14:textId="4B16C975" w:rsidR="00E305FE" w:rsidRPr="00D3062E" w:rsidRDefault="00E305FE" w:rsidP="003C3912">
            <w:pPr>
              <w:pStyle w:val="TAL"/>
              <w:jc w:val="center"/>
            </w:pPr>
            <w:r w:rsidRPr="00D3062E">
              <w:rPr>
                <w:noProof/>
                <w:lang w:eastAsia="zh-CN"/>
              </w:rPr>
              <w:t>6.3</w:t>
            </w:r>
            <w:r w:rsidRPr="00D3062E">
              <w:t>.6.2.15</w:t>
            </w:r>
          </w:p>
        </w:tc>
        <w:tc>
          <w:tcPr>
            <w:tcW w:w="4111" w:type="dxa"/>
            <w:tcBorders>
              <w:top w:val="single" w:sz="4" w:space="0" w:color="auto"/>
              <w:left w:val="single" w:sz="4" w:space="0" w:color="auto"/>
              <w:bottom w:val="single" w:sz="4" w:space="0" w:color="auto"/>
              <w:right w:val="single" w:sz="4" w:space="0" w:color="auto"/>
            </w:tcBorders>
          </w:tcPr>
          <w:p w14:paraId="3458E122" w14:textId="35CA6EB6" w:rsidR="00E305FE" w:rsidRPr="00D3062E" w:rsidRDefault="00E305FE" w:rsidP="003C3912">
            <w:pPr>
              <w:pStyle w:val="TAL"/>
              <w:rPr>
                <w:rFonts w:cs="Arial"/>
                <w:szCs w:val="18"/>
              </w:rPr>
            </w:pPr>
            <w:r w:rsidRPr="00D3062E">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0C19DBB" w14:textId="77777777" w:rsidR="00E305FE" w:rsidRPr="00D3062E" w:rsidRDefault="00E305FE" w:rsidP="003C3912">
            <w:pPr>
              <w:pStyle w:val="TAL"/>
              <w:rPr>
                <w:rFonts w:cs="Arial"/>
                <w:szCs w:val="18"/>
              </w:rPr>
            </w:pPr>
          </w:p>
        </w:tc>
      </w:tr>
      <w:tr w:rsidR="00E305FE" w:rsidRPr="00D3062E" w14:paraId="77ACCFC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6E6D3" w14:textId="77777777" w:rsidR="00E305FE" w:rsidRPr="00D3062E" w:rsidRDefault="00E305FE"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BC1F04F"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A2D07BB" w14:textId="77777777" w:rsidR="00E305FE" w:rsidRPr="00D3062E" w:rsidRDefault="00E305FE"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7C8E3C50" w14:textId="77777777" w:rsidR="00E305FE" w:rsidRPr="00D3062E" w:rsidRDefault="00E305FE" w:rsidP="003C3912">
            <w:pPr>
              <w:pStyle w:val="TAL"/>
              <w:rPr>
                <w:rFonts w:cs="Arial"/>
                <w:szCs w:val="18"/>
              </w:rPr>
            </w:pPr>
          </w:p>
        </w:tc>
      </w:tr>
      <w:tr w:rsidR="00E305FE" w:rsidRPr="00D3062E" w14:paraId="47A6F4C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3BAC1C46" w14:textId="77777777" w:rsidR="00E305FE" w:rsidRPr="00D3062E" w:rsidRDefault="00E305FE" w:rsidP="003C3912">
            <w:pPr>
              <w:pStyle w:val="TAL"/>
            </w:pPr>
            <w:r w:rsidRPr="00D3062E">
              <w:t>Uint32</w:t>
            </w:r>
          </w:p>
        </w:tc>
        <w:tc>
          <w:tcPr>
            <w:tcW w:w="1984" w:type="dxa"/>
            <w:tcBorders>
              <w:top w:val="single" w:sz="4" w:space="0" w:color="auto"/>
              <w:left w:val="single" w:sz="4" w:space="0" w:color="auto"/>
              <w:bottom w:val="single" w:sz="4" w:space="0" w:color="auto"/>
              <w:right w:val="single" w:sz="4" w:space="0" w:color="auto"/>
            </w:tcBorders>
            <w:vAlign w:val="center"/>
          </w:tcPr>
          <w:p w14:paraId="54C58391" w14:textId="77777777" w:rsidR="00E305FE" w:rsidRPr="00D3062E" w:rsidRDefault="00E305FE"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38553F39" w14:textId="77777777" w:rsidR="00E305FE" w:rsidRPr="00D3062E" w:rsidRDefault="00E305FE" w:rsidP="003C3912">
            <w:pPr>
              <w:pStyle w:val="TAL"/>
              <w:rPr>
                <w:rFonts w:cs="Arial"/>
                <w:szCs w:val="18"/>
              </w:rPr>
            </w:pPr>
            <w:r w:rsidRPr="00D3062E">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3967369D" w14:textId="77777777" w:rsidR="00E305FE" w:rsidRPr="00D3062E" w:rsidRDefault="00E305FE" w:rsidP="003C3912">
            <w:pPr>
              <w:pStyle w:val="TAL"/>
              <w:rPr>
                <w:rFonts w:cs="Arial"/>
                <w:szCs w:val="18"/>
              </w:rPr>
            </w:pPr>
          </w:p>
        </w:tc>
      </w:tr>
      <w:tr w:rsidR="00E305FE" w:rsidRPr="00D3062E" w14:paraId="2101F5C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089A81" w14:textId="77777777" w:rsidR="00E305FE" w:rsidRPr="00D3062E" w:rsidRDefault="00E305FE" w:rsidP="003C3912">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tcPr>
          <w:p w14:paraId="441C3382"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08F0EAC1" w14:textId="77777777" w:rsidR="00E305FE" w:rsidRPr="00D3062E" w:rsidRDefault="00E305FE" w:rsidP="003C3912">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D6AB081" w14:textId="77777777" w:rsidR="00E305FE" w:rsidRPr="00D3062E" w:rsidRDefault="00E305FE" w:rsidP="003C3912">
            <w:pPr>
              <w:pStyle w:val="TAL"/>
              <w:rPr>
                <w:rFonts w:cs="Arial"/>
                <w:szCs w:val="18"/>
              </w:rPr>
            </w:pPr>
          </w:p>
        </w:tc>
      </w:tr>
    </w:tbl>
    <w:p w14:paraId="1FE0E32C" w14:textId="77777777" w:rsidR="000D79BC" w:rsidRPr="00D3062E" w:rsidRDefault="000D79BC" w:rsidP="000D79BC">
      <w:pPr>
        <w:rPr>
          <w:lang w:val="en-US"/>
        </w:rPr>
      </w:pPr>
    </w:p>
    <w:p w14:paraId="1177C682" w14:textId="77777777" w:rsidR="000D79BC" w:rsidRPr="00D3062E" w:rsidRDefault="000D79BC" w:rsidP="000D79BC">
      <w:pPr>
        <w:pStyle w:val="41"/>
        <w:rPr>
          <w:lang w:eastAsia="zh-CN"/>
        </w:rPr>
      </w:pPr>
      <w:bookmarkStart w:id="3914" w:name="_Toc157434919"/>
      <w:bookmarkStart w:id="3915" w:name="_Toc157436634"/>
      <w:bookmarkStart w:id="3916" w:name="_Toc157440474"/>
      <w:bookmarkStart w:id="3917" w:name="_Toc160650147"/>
      <w:bookmarkStart w:id="3918" w:name="_Toc164928430"/>
      <w:bookmarkStart w:id="3919" w:name="_Toc168550293"/>
      <w:r w:rsidRPr="00D3062E">
        <w:rPr>
          <w:lang w:eastAsia="zh-CN"/>
        </w:rPr>
        <w:t>6.7.6.2</w:t>
      </w:r>
      <w:r w:rsidRPr="00D3062E">
        <w:rPr>
          <w:lang w:eastAsia="zh-CN"/>
        </w:rPr>
        <w:tab/>
        <w:t>Structured data types</w:t>
      </w:r>
      <w:bookmarkEnd w:id="3914"/>
      <w:bookmarkEnd w:id="3915"/>
      <w:bookmarkEnd w:id="3916"/>
      <w:bookmarkEnd w:id="3917"/>
      <w:bookmarkEnd w:id="3918"/>
      <w:bookmarkEnd w:id="3919"/>
    </w:p>
    <w:p w14:paraId="3B07338E" w14:textId="77777777" w:rsidR="000D79BC" w:rsidRPr="00D3062E" w:rsidRDefault="000D79BC" w:rsidP="000D79BC">
      <w:pPr>
        <w:pStyle w:val="51"/>
        <w:rPr>
          <w:lang w:eastAsia="zh-CN"/>
        </w:rPr>
      </w:pPr>
      <w:bookmarkStart w:id="3920" w:name="_Toc157434920"/>
      <w:bookmarkStart w:id="3921" w:name="_Toc157436635"/>
      <w:bookmarkStart w:id="3922" w:name="_Toc157440475"/>
      <w:bookmarkStart w:id="3923" w:name="_Toc160650148"/>
      <w:bookmarkStart w:id="3924" w:name="_Toc164928431"/>
      <w:bookmarkStart w:id="3925" w:name="_Toc168550294"/>
      <w:r w:rsidRPr="00D3062E">
        <w:rPr>
          <w:lang w:eastAsia="zh-CN"/>
        </w:rPr>
        <w:t>6.7.6.2.1</w:t>
      </w:r>
      <w:r w:rsidRPr="00D3062E">
        <w:rPr>
          <w:lang w:eastAsia="zh-CN"/>
        </w:rPr>
        <w:tab/>
        <w:t>Introduction</w:t>
      </w:r>
      <w:bookmarkEnd w:id="3920"/>
      <w:bookmarkEnd w:id="3921"/>
      <w:bookmarkEnd w:id="3922"/>
      <w:bookmarkEnd w:id="3923"/>
      <w:bookmarkEnd w:id="3924"/>
      <w:bookmarkEnd w:id="3925"/>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3926" w:name="_Toc157434921"/>
      <w:bookmarkStart w:id="3927" w:name="_Toc157436636"/>
      <w:bookmarkStart w:id="3928" w:name="_Toc157440476"/>
      <w:bookmarkStart w:id="3929" w:name="_Toc160650149"/>
      <w:bookmarkStart w:id="3930" w:name="_Toc164928432"/>
      <w:bookmarkStart w:id="3931" w:name="_Toc168550295"/>
      <w:bookmarkStart w:id="3932" w:name="_Toc157434924"/>
      <w:bookmarkStart w:id="3933" w:name="_Toc157436639"/>
      <w:bookmarkStart w:id="3934" w:name="_Toc157440479"/>
      <w:r w:rsidRPr="00D3062E">
        <w:t>6.7.6.2.2</w:t>
      </w:r>
      <w:r w:rsidRPr="00D3062E">
        <w:tab/>
        <w:t xml:space="preserve">Type: </w:t>
      </w:r>
      <w:r w:rsidRPr="00D3062E">
        <w:rPr>
          <w:rFonts w:hint="eastAsia"/>
          <w:lang w:val="en-US"/>
        </w:rPr>
        <w:t>InfoCollectSubsc</w:t>
      </w:r>
      <w:bookmarkEnd w:id="3926"/>
      <w:bookmarkEnd w:id="3927"/>
      <w:bookmarkEnd w:id="3928"/>
      <w:bookmarkEnd w:id="3929"/>
      <w:bookmarkEnd w:id="3930"/>
      <w:bookmarkEnd w:id="3931"/>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E305FE" w:rsidRPr="00D3062E" w14:paraId="64DDA2E1" w14:textId="77777777" w:rsidTr="003C3912">
        <w:trPr>
          <w:jc w:val="center"/>
        </w:trPr>
        <w:tc>
          <w:tcPr>
            <w:tcW w:w="1410" w:type="dxa"/>
            <w:vAlign w:val="center"/>
          </w:tcPr>
          <w:p w14:paraId="296C29BB" w14:textId="77777777" w:rsidR="00E305FE" w:rsidRPr="00D3062E" w:rsidRDefault="00E305FE" w:rsidP="003C3912">
            <w:pPr>
              <w:pStyle w:val="TAL"/>
              <w:rPr>
                <w:lang w:val="en-US"/>
              </w:rPr>
            </w:pPr>
            <w:r w:rsidRPr="00D3062E">
              <w:rPr>
                <w:rFonts w:hint="eastAsia"/>
                <w:lang w:val="en-US" w:eastAsia="zh-CN"/>
              </w:rPr>
              <w:t>n</w:t>
            </w:r>
            <w:r w:rsidRPr="00D3062E">
              <w:rPr>
                <w:lang w:val="en-US" w:eastAsia="zh-CN"/>
              </w:rPr>
              <w:t>etSlicePerf</w:t>
            </w:r>
          </w:p>
        </w:tc>
        <w:tc>
          <w:tcPr>
            <w:tcW w:w="1843" w:type="dxa"/>
            <w:vAlign w:val="center"/>
          </w:tcPr>
          <w:p w14:paraId="3589B530" w14:textId="77777777" w:rsidR="00E305FE" w:rsidRPr="00D3062E" w:rsidRDefault="00E305FE" w:rsidP="003C3912">
            <w:pPr>
              <w:pStyle w:val="TAL"/>
              <w:rPr>
                <w:lang w:eastAsia="zh-CN"/>
              </w:rPr>
            </w:pPr>
            <w:r w:rsidRPr="00D3062E">
              <w:rPr>
                <w:lang w:val="en-US" w:eastAsia="zh-CN"/>
              </w:rPr>
              <w:t>array</w:t>
            </w:r>
            <w:r w:rsidRPr="00D3062E">
              <w:t>(ReportingData)</w:t>
            </w:r>
          </w:p>
        </w:tc>
        <w:tc>
          <w:tcPr>
            <w:tcW w:w="425" w:type="dxa"/>
            <w:vAlign w:val="center"/>
          </w:tcPr>
          <w:p w14:paraId="7EF8CC7F"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29CA3114" w14:textId="77777777" w:rsidR="00E305FE" w:rsidRPr="00D3062E" w:rsidRDefault="00E305FE" w:rsidP="003C3912">
            <w:pPr>
              <w:pStyle w:val="TAC"/>
            </w:pPr>
            <w:r w:rsidRPr="00D3062E">
              <w:t>1..N</w:t>
            </w:r>
          </w:p>
        </w:tc>
        <w:tc>
          <w:tcPr>
            <w:tcW w:w="3405" w:type="dxa"/>
            <w:vAlign w:val="center"/>
          </w:tcPr>
          <w:p w14:paraId="4CC9995E" w14:textId="77777777" w:rsidR="00E305FE" w:rsidRPr="00D3062E" w:rsidRDefault="00E305FE" w:rsidP="003C3912">
            <w:pPr>
              <w:pStyle w:val="TAL"/>
              <w:rPr>
                <w:lang w:val="en-US" w:eastAsia="zh-CN"/>
              </w:rPr>
            </w:pPr>
            <w:r w:rsidRPr="00D3062E">
              <w:rPr>
                <w:rFonts w:hint="eastAsia"/>
                <w:lang w:val="en-US" w:eastAsia="zh-CN"/>
              </w:rPr>
              <w:t>C</w:t>
            </w:r>
            <w:r w:rsidRPr="00D3062E">
              <w:rPr>
                <w:lang w:val="en-US" w:eastAsia="zh-CN"/>
              </w:rPr>
              <w:t>ontains the network slice related performance and analytics report(s).</w:t>
            </w:r>
          </w:p>
          <w:p w14:paraId="6D0D8177" w14:textId="77777777" w:rsidR="00E305FE" w:rsidRPr="00D3062E" w:rsidRDefault="00E305FE" w:rsidP="003C3912">
            <w:pPr>
              <w:pStyle w:val="TAL"/>
              <w:rPr>
                <w:lang w:val="en-US" w:eastAsia="zh-CN"/>
              </w:rPr>
            </w:pPr>
          </w:p>
          <w:p w14:paraId="3A2C95A9" w14:textId="77777777" w:rsidR="00E305FE" w:rsidRPr="00D3062E" w:rsidRDefault="00E305FE" w:rsidP="003C3912">
            <w:pPr>
              <w:pStyle w:val="TAL"/>
              <w:rPr>
                <w:lang w:val="en-US" w:eastAsia="zh-CN"/>
              </w:rPr>
            </w:pPr>
            <w:r w:rsidRPr="00D3062E">
              <w:rPr>
                <w:rFonts w:cs="Arial"/>
                <w:szCs w:val="18"/>
              </w:rPr>
              <w:t xml:space="preserve">This attribute may be present only in </w:t>
            </w:r>
            <w:r w:rsidRPr="00D3062E">
              <w:t>Information Collection Subscriptions</w:t>
            </w:r>
            <w:r w:rsidRPr="00D3062E">
              <w:rPr>
                <w:rFonts w:cs="Arial"/>
                <w:szCs w:val="18"/>
              </w:rPr>
              <w:t xml:space="preserve"> creation/update responses.</w:t>
            </w:r>
          </w:p>
        </w:tc>
        <w:tc>
          <w:tcPr>
            <w:tcW w:w="1310" w:type="dxa"/>
            <w:vAlign w:val="center"/>
          </w:tcPr>
          <w:p w14:paraId="5B764FBB" w14:textId="77777777" w:rsidR="00E305FE" w:rsidRPr="00D3062E" w:rsidRDefault="00E305FE" w:rsidP="003C3912">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3935" w:name="_Toc157434922"/>
      <w:bookmarkStart w:id="3936" w:name="_Toc157436637"/>
      <w:bookmarkStart w:id="3937" w:name="_Toc157440477"/>
      <w:bookmarkStart w:id="3938" w:name="_Toc160650150"/>
      <w:bookmarkStart w:id="3939" w:name="_Toc164928433"/>
      <w:bookmarkStart w:id="3940" w:name="_Toc168550296"/>
      <w:r w:rsidRPr="00D3062E">
        <w:t>6.7.6.2.3</w:t>
      </w:r>
      <w:r w:rsidRPr="00D3062E">
        <w:tab/>
        <w:t xml:space="preserve">Type: </w:t>
      </w:r>
      <w:r w:rsidRPr="00D3062E">
        <w:rPr>
          <w:rFonts w:hint="eastAsia"/>
          <w:lang w:val="en-US"/>
        </w:rPr>
        <w:t>InfoCollectSubsc</w:t>
      </w:r>
      <w:r w:rsidRPr="00D3062E">
        <w:rPr>
          <w:lang w:val="en-US"/>
        </w:rPr>
        <w:t>Patch</w:t>
      </w:r>
      <w:bookmarkEnd w:id="3935"/>
      <w:bookmarkEnd w:id="3936"/>
      <w:bookmarkEnd w:id="3937"/>
      <w:bookmarkEnd w:id="3938"/>
      <w:bookmarkEnd w:id="3939"/>
      <w:bookmarkEnd w:id="3940"/>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3941" w:name="_Toc157434923"/>
      <w:bookmarkStart w:id="3942" w:name="_Toc157436638"/>
      <w:bookmarkStart w:id="3943" w:name="_Toc157440478"/>
      <w:bookmarkStart w:id="3944" w:name="_Toc164928434"/>
      <w:bookmarkStart w:id="3945" w:name="_Toc168550297"/>
      <w:bookmarkStart w:id="3946"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3941"/>
      <w:bookmarkEnd w:id="3942"/>
      <w:bookmarkEnd w:id="3943"/>
      <w:bookmarkEnd w:id="3944"/>
      <w:bookmarkEnd w:id="3945"/>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3947" w:name="_Toc164928435"/>
      <w:bookmarkStart w:id="3948" w:name="_Toc168550298"/>
      <w:r w:rsidRPr="00DC3CA9">
        <w:t>6.7</w:t>
      </w:r>
      <w:r w:rsidRPr="00DC3CA9">
        <w:rPr>
          <w:rFonts w:hint="eastAsia"/>
        </w:rPr>
        <w:t>.</w:t>
      </w:r>
      <w:r w:rsidRPr="00DC3CA9">
        <w:t>6.2.5</w:t>
      </w:r>
      <w:r w:rsidRPr="00DC3CA9">
        <w:tab/>
        <w:t>Type: CollectInfo</w:t>
      </w:r>
      <w:bookmarkEnd w:id="3946"/>
      <w:bookmarkEnd w:id="3947"/>
      <w:bookmarkEnd w:id="3948"/>
    </w:p>
    <w:p w14:paraId="71240FE3" w14:textId="77777777" w:rsidR="00E305FE" w:rsidRPr="00D3062E" w:rsidRDefault="00E305FE" w:rsidP="00E305FE">
      <w:pPr>
        <w:pStyle w:val="TH"/>
      </w:pPr>
      <w:r w:rsidRPr="00D3062E">
        <w:rPr>
          <w:noProof/>
        </w:rPr>
        <w:t>Table </w:t>
      </w:r>
      <w:r w:rsidRPr="00D3062E">
        <w:t xml:space="preserve">6.7.6.2.5-1: </w:t>
      </w:r>
      <w:r w:rsidRPr="00D3062E">
        <w:rPr>
          <w:noProof/>
        </w:rPr>
        <w:t xml:space="preserve">Definition of type </w:t>
      </w:r>
      <w:r w:rsidRPr="00D3062E">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E305FE" w:rsidRPr="00D3062E" w14:paraId="35103D6A" w14:textId="77777777" w:rsidTr="003C3912">
        <w:trPr>
          <w:jc w:val="center"/>
        </w:trPr>
        <w:tc>
          <w:tcPr>
            <w:tcW w:w="1555" w:type="dxa"/>
            <w:shd w:val="clear" w:color="auto" w:fill="C0C0C0"/>
            <w:vAlign w:val="center"/>
            <w:hideMark/>
          </w:tcPr>
          <w:p w14:paraId="0F826038" w14:textId="77777777" w:rsidR="00E305FE" w:rsidRPr="00D3062E" w:rsidRDefault="00E305FE" w:rsidP="003C3912">
            <w:pPr>
              <w:pStyle w:val="TAH"/>
            </w:pPr>
            <w:r w:rsidRPr="00D3062E">
              <w:t>Attribute name</w:t>
            </w:r>
          </w:p>
        </w:tc>
        <w:tc>
          <w:tcPr>
            <w:tcW w:w="1556" w:type="dxa"/>
            <w:shd w:val="clear" w:color="auto" w:fill="C0C0C0"/>
            <w:vAlign w:val="center"/>
            <w:hideMark/>
          </w:tcPr>
          <w:p w14:paraId="17B1F56D" w14:textId="77777777" w:rsidR="00E305FE" w:rsidRPr="00D3062E" w:rsidRDefault="00E305FE" w:rsidP="003C3912">
            <w:pPr>
              <w:pStyle w:val="TAH"/>
            </w:pPr>
            <w:r w:rsidRPr="00D3062E">
              <w:t>Data type</w:t>
            </w:r>
          </w:p>
        </w:tc>
        <w:tc>
          <w:tcPr>
            <w:tcW w:w="286" w:type="dxa"/>
            <w:shd w:val="clear" w:color="auto" w:fill="C0C0C0"/>
            <w:vAlign w:val="center"/>
            <w:hideMark/>
          </w:tcPr>
          <w:p w14:paraId="2121091A" w14:textId="77777777" w:rsidR="00E305FE" w:rsidRPr="00D3062E" w:rsidRDefault="00E305FE" w:rsidP="003C3912">
            <w:pPr>
              <w:pStyle w:val="TAH"/>
            </w:pPr>
            <w:r w:rsidRPr="00D3062E">
              <w:t>P</w:t>
            </w:r>
          </w:p>
        </w:tc>
        <w:tc>
          <w:tcPr>
            <w:tcW w:w="1134" w:type="dxa"/>
            <w:shd w:val="clear" w:color="auto" w:fill="C0C0C0"/>
            <w:vAlign w:val="center"/>
          </w:tcPr>
          <w:p w14:paraId="0B66EE42" w14:textId="77777777" w:rsidR="00E305FE" w:rsidRPr="00D3062E" w:rsidRDefault="00E305FE" w:rsidP="003C3912">
            <w:pPr>
              <w:pStyle w:val="TAH"/>
            </w:pPr>
            <w:r w:rsidRPr="00D3062E">
              <w:t>Cardinality</w:t>
            </w:r>
          </w:p>
        </w:tc>
        <w:tc>
          <w:tcPr>
            <w:tcW w:w="3686" w:type="dxa"/>
            <w:shd w:val="clear" w:color="auto" w:fill="C0C0C0"/>
            <w:vAlign w:val="center"/>
            <w:hideMark/>
          </w:tcPr>
          <w:p w14:paraId="06CF1C38" w14:textId="77777777" w:rsidR="00E305FE" w:rsidRPr="00D3062E" w:rsidRDefault="00E305FE" w:rsidP="003C3912">
            <w:pPr>
              <w:pStyle w:val="TAH"/>
              <w:rPr>
                <w:rFonts w:cs="Arial"/>
                <w:szCs w:val="18"/>
              </w:rPr>
            </w:pPr>
            <w:r w:rsidRPr="00D3062E">
              <w:rPr>
                <w:rFonts w:cs="Arial"/>
                <w:szCs w:val="18"/>
              </w:rPr>
              <w:t>Description</w:t>
            </w:r>
          </w:p>
        </w:tc>
        <w:tc>
          <w:tcPr>
            <w:tcW w:w="1307" w:type="dxa"/>
            <w:shd w:val="clear" w:color="auto" w:fill="C0C0C0"/>
            <w:vAlign w:val="center"/>
          </w:tcPr>
          <w:p w14:paraId="527A3356"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08551FFA" w14:textId="77777777" w:rsidTr="003C3912">
        <w:trPr>
          <w:jc w:val="center"/>
        </w:trPr>
        <w:tc>
          <w:tcPr>
            <w:tcW w:w="1555" w:type="dxa"/>
            <w:vAlign w:val="center"/>
          </w:tcPr>
          <w:p w14:paraId="4B10D6CF" w14:textId="77777777" w:rsidR="00E305FE" w:rsidRPr="00D3062E" w:rsidRDefault="00E305FE" w:rsidP="003C3912">
            <w:pPr>
              <w:pStyle w:val="TAL"/>
              <w:rPr>
                <w:lang w:val="en-US" w:eastAsia="zh-CN"/>
              </w:rPr>
            </w:pPr>
            <w:r w:rsidRPr="00D3062E">
              <w:t>netSliceId</w:t>
            </w:r>
          </w:p>
        </w:tc>
        <w:tc>
          <w:tcPr>
            <w:tcW w:w="1556" w:type="dxa"/>
            <w:vAlign w:val="center"/>
          </w:tcPr>
          <w:p w14:paraId="600DB217" w14:textId="77777777" w:rsidR="00E305FE" w:rsidRPr="00D3062E" w:rsidRDefault="00E305FE" w:rsidP="003C3912">
            <w:pPr>
              <w:pStyle w:val="TAL"/>
              <w:rPr>
                <w:lang w:val="en-US" w:eastAsia="zh-CN"/>
              </w:rPr>
            </w:pPr>
            <w:r w:rsidRPr="00D3062E">
              <w:t>NetSliceId</w:t>
            </w:r>
          </w:p>
        </w:tc>
        <w:tc>
          <w:tcPr>
            <w:tcW w:w="286" w:type="dxa"/>
            <w:vAlign w:val="center"/>
          </w:tcPr>
          <w:p w14:paraId="087615F8" w14:textId="77777777" w:rsidR="00E305FE" w:rsidRPr="00D3062E" w:rsidRDefault="00E305FE" w:rsidP="003C3912">
            <w:pPr>
              <w:pStyle w:val="TAC"/>
              <w:rPr>
                <w:lang w:eastAsia="zh-CN"/>
              </w:rPr>
            </w:pPr>
            <w:r w:rsidRPr="00D3062E">
              <w:rPr>
                <w:rFonts w:hint="eastAsia"/>
                <w:lang w:eastAsia="zh-CN"/>
              </w:rPr>
              <w:t>M</w:t>
            </w:r>
          </w:p>
        </w:tc>
        <w:tc>
          <w:tcPr>
            <w:tcW w:w="1134" w:type="dxa"/>
            <w:vAlign w:val="center"/>
          </w:tcPr>
          <w:p w14:paraId="35357701" w14:textId="77777777" w:rsidR="00E305FE" w:rsidRPr="00D3062E" w:rsidRDefault="00E305FE" w:rsidP="003C3912">
            <w:pPr>
              <w:pStyle w:val="TAC"/>
              <w:rPr>
                <w:lang w:eastAsia="zh-CN"/>
              </w:rPr>
            </w:pPr>
            <w:r w:rsidRPr="00D3062E">
              <w:rPr>
                <w:rFonts w:hint="eastAsia"/>
                <w:lang w:eastAsia="zh-CN"/>
              </w:rPr>
              <w:t>1</w:t>
            </w:r>
          </w:p>
        </w:tc>
        <w:tc>
          <w:tcPr>
            <w:tcW w:w="3686" w:type="dxa"/>
            <w:vAlign w:val="center"/>
          </w:tcPr>
          <w:p w14:paraId="5F2325C5" w14:textId="77777777" w:rsidR="00E305FE" w:rsidRPr="00D3062E" w:rsidRDefault="00E305FE" w:rsidP="003C3912">
            <w:pPr>
              <w:pStyle w:val="TAL"/>
              <w:rPr>
                <w:rFonts w:cs="Arial"/>
                <w:szCs w:val="18"/>
              </w:rPr>
            </w:pPr>
            <w:r w:rsidRPr="00D3062E">
              <w:t>Represents the targeted concerned network slice.</w:t>
            </w:r>
          </w:p>
        </w:tc>
        <w:tc>
          <w:tcPr>
            <w:tcW w:w="1307" w:type="dxa"/>
            <w:vAlign w:val="center"/>
          </w:tcPr>
          <w:p w14:paraId="626CF08C" w14:textId="77777777" w:rsidR="00E305FE" w:rsidRPr="00D3062E" w:rsidRDefault="00E305FE" w:rsidP="003C3912">
            <w:pPr>
              <w:pStyle w:val="TAL"/>
              <w:rPr>
                <w:rFonts w:cs="Arial"/>
                <w:szCs w:val="18"/>
              </w:rPr>
            </w:pPr>
          </w:p>
        </w:tc>
      </w:tr>
      <w:tr w:rsidR="00E305FE" w:rsidRPr="00D3062E" w14:paraId="0426AD1A" w14:textId="77777777" w:rsidTr="003C3912">
        <w:trPr>
          <w:jc w:val="center"/>
        </w:trPr>
        <w:tc>
          <w:tcPr>
            <w:tcW w:w="1555" w:type="dxa"/>
            <w:vAlign w:val="center"/>
          </w:tcPr>
          <w:p w14:paraId="44B869A0" w14:textId="77777777" w:rsidR="00E305FE" w:rsidRPr="00D3062E" w:rsidRDefault="00E305FE" w:rsidP="003C3912">
            <w:pPr>
              <w:pStyle w:val="TAL"/>
              <w:rPr>
                <w:lang w:val="en-US" w:eastAsia="zh-CN"/>
              </w:rPr>
            </w:pPr>
            <w:r w:rsidRPr="00D3062E">
              <w:rPr>
                <w:lang w:val="en-US" w:eastAsia="zh-CN"/>
              </w:rPr>
              <w:t>qosMetric</w:t>
            </w:r>
          </w:p>
        </w:tc>
        <w:tc>
          <w:tcPr>
            <w:tcW w:w="1556" w:type="dxa"/>
            <w:vAlign w:val="center"/>
          </w:tcPr>
          <w:p w14:paraId="71B8F49E" w14:textId="77777777" w:rsidR="00E305FE" w:rsidRPr="00D3062E" w:rsidRDefault="00E305FE" w:rsidP="003C3912">
            <w:pPr>
              <w:pStyle w:val="TAL"/>
            </w:pPr>
            <w:r w:rsidRPr="00D3062E">
              <w:rPr>
                <w:rFonts w:hint="eastAsia"/>
              </w:rPr>
              <w:t>a</w:t>
            </w:r>
            <w:r w:rsidRPr="00D3062E">
              <w:t>rray(QoSMetric)</w:t>
            </w:r>
          </w:p>
        </w:tc>
        <w:tc>
          <w:tcPr>
            <w:tcW w:w="286" w:type="dxa"/>
            <w:vAlign w:val="center"/>
          </w:tcPr>
          <w:p w14:paraId="5F8D34E7"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47336426" w14:textId="77777777" w:rsidR="00E305FE" w:rsidRPr="00D3062E" w:rsidRDefault="00E305FE" w:rsidP="003C3912">
            <w:pPr>
              <w:pStyle w:val="TAC"/>
              <w:rPr>
                <w:lang w:eastAsia="zh-CN"/>
              </w:rPr>
            </w:pPr>
            <w:r w:rsidRPr="00D3062E">
              <w:rPr>
                <w:rFonts w:hint="eastAsia"/>
                <w:lang w:eastAsia="zh-CN"/>
              </w:rPr>
              <w:t>1</w:t>
            </w:r>
            <w:r w:rsidRPr="00D3062E">
              <w:rPr>
                <w:lang w:eastAsia="zh-CN"/>
              </w:rPr>
              <w:t>..N</w:t>
            </w:r>
          </w:p>
        </w:tc>
        <w:tc>
          <w:tcPr>
            <w:tcW w:w="3686" w:type="dxa"/>
            <w:vAlign w:val="center"/>
          </w:tcPr>
          <w:p w14:paraId="1995E4AB" w14:textId="77777777" w:rsidR="00E305FE" w:rsidRPr="00D3062E" w:rsidRDefault="00E305FE" w:rsidP="003C3912">
            <w:pPr>
              <w:pStyle w:val="TAL"/>
            </w:pPr>
            <w:r w:rsidRPr="00D3062E">
              <w:rPr>
                <w:rFonts w:hint="eastAsia"/>
              </w:rPr>
              <w:t>C</w:t>
            </w:r>
            <w:r w:rsidRPr="00D3062E">
              <w:t>ontains the QoS metric type and the corresponding QoS threshold.</w:t>
            </w:r>
          </w:p>
        </w:tc>
        <w:tc>
          <w:tcPr>
            <w:tcW w:w="1307" w:type="dxa"/>
            <w:vAlign w:val="center"/>
          </w:tcPr>
          <w:p w14:paraId="267225F3" w14:textId="77777777" w:rsidR="00E305FE" w:rsidRPr="00D3062E" w:rsidRDefault="00E305FE" w:rsidP="003C3912">
            <w:pPr>
              <w:pStyle w:val="TAL"/>
              <w:rPr>
                <w:rFonts w:cs="Arial"/>
                <w:szCs w:val="18"/>
              </w:rPr>
            </w:pPr>
          </w:p>
        </w:tc>
      </w:tr>
      <w:tr w:rsidR="00E305FE" w:rsidRPr="00D3062E" w14:paraId="20740419" w14:textId="77777777" w:rsidTr="003C3912">
        <w:trPr>
          <w:jc w:val="center"/>
        </w:trPr>
        <w:tc>
          <w:tcPr>
            <w:tcW w:w="1555" w:type="dxa"/>
            <w:vAlign w:val="center"/>
          </w:tcPr>
          <w:p w14:paraId="5ACB7F68" w14:textId="77777777" w:rsidR="00E305FE" w:rsidRPr="00D3062E" w:rsidRDefault="00E305FE" w:rsidP="003C3912">
            <w:pPr>
              <w:pStyle w:val="TAL"/>
            </w:pPr>
            <w:r w:rsidRPr="00D3062E">
              <w:t>repPeriod</w:t>
            </w:r>
          </w:p>
        </w:tc>
        <w:tc>
          <w:tcPr>
            <w:tcW w:w="1556" w:type="dxa"/>
            <w:vAlign w:val="center"/>
          </w:tcPr>
          <w:p w14:paraId="4BE3A521" w14:textId="77777777" w:rsidR="00E305FE" w:rsidRPr="00D3062E" w:rsidRDefault="00E305FE" w:rsidP="003C3912">
            <w:pPr>
              <w:pStyle w:val="TAL"/>
              <w:rPr>
                <w:lang w:eastAsia="zh-CN"/>
              </w:rPr>
            </w:pPr>
            <w:r w:rsidRPr="00D3062E">
              <w:rPr>
                <w:rFonts w:hint="eastAsia"/>
                <w:lang w:eastAsia="zh-CN"/>
              </w:rPr>
              <w:t>D</w:t>
            </w:r>
            <w:r w:rsidRPr="00D3062E">
              <w:rPr>
                <w:lang w:eastAsia="zh-CN"/>
              </w:rPr>
              <w:t>urationSec</w:t>
            </w:r>
          </w:p>
        </w:tc>
        <w:tc>
          <w:tcPr>
            <w:tcW w:w="286" w:type="dxa"/>
            <w:vAlign w:val="center"/>
          </w:tcPr>
          <w:p w14:paraId="7742AF7D"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545339B5"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17D9B2CB" w14:textId="77777777" w:rsidR="00E305FE" w:rsidRPr="00D3062E" w:rsidRDefault="00E305FE" w:rsidP="003C3912">
            <w:pPr>
              <w:pStyle w:val="TAL"/>
              <w:rPr>
                <w:rFonts w:cs="Arial"/>
                <w:szCs w:val="18"/>
                <w:lang w:val="en-US" w:eastAsia="zh-CN"/>
              </w:rPr>
            </w:pPr>
            <w:r w:rsidRPr="00D3062E">
              <w:rPr>
                <w:rFonts w:cs="Arial"/>
                <w:szCs w:val="18"/>
                <w:lang w:eastAsia="zh-CN"/>
              </w:rPr>
              <w:t>Contains the reporting period.</w:t>
            </w:r>
          </w:p>
        </w:tc>
        <w:tc>
          <w:tcPr>
            <w:tcW w:w="1307" w:type="dxa"/>
            <w:vAlign w:val="center"/>
          </w:tcPr>
          <w:p w14:paraId="15ACC7A7" w14:textId="77777777" w:rsidR="00E305FE" w:rsidRPr="00D3062E" w:rsidRDefault="00E305FE" w:rsidP="003C3912">
            <w:pPr>
              <w:pStyle w:val="TAL"/>
              <w:rPr>
                <w:rFonts w:cs="Arial"/>
                <w:szCs w:val="18"/>
              </w:rPr>
            </w:pPr>
          </w:p>
        </w:tc>
      </w:tr>
      <w:tr w:rsidR="00E305FE" w:rsidRPr="00D3062E" w14:paraId="5951E5E3" w14:textId="77777777" w:rsidTr="003C3912">
        <w:trPr>
          <w:jc w:val="center"/>
        </w:trPr>
        <w:tc>
          <w:tcPr>
            <w:tcW w:w="1555" w:type="dxa"/>
            <w:vAlign w:val="center"/>
          </w:tcPr>
          <w:p w14:paraId="1DCDEFED" w14:textId="77777777" w:rsidR="00E305FE" w:rsidRPr="00D3062E" w:rsidRDefault="00E305FE" w:rsidP="003C3912">
            <w:pPr>
              <w:pStyle w:val="TAL"/>
            </w:pPr>
            <w:r w:rsidRPr="00D3062E">
              <w:rPr>
                <w:rFonts w:hint="eastAsia"/>
              </w:rPr>
              <w:t>i</w:t>
            </w:r>
            <w:r w:rsidRPr="00D3062E">
              <w:t>mmRepFlag</w:t>
            </w:r>
          </w:p>
        </w:tc>
        <w:tc>
          <w:tcPr>
            <w:tcW w:w="1556" w:type="dxa"/>
            <w:vAlign w:val="center"/>
          </w:tcPr>
          <w:p w14:paraId="007A1D76" w14:textId="77777777" w:rsidR="00E305FE" w:rsidRPr="00D3062E" w:rsidRDefault="00E305FE" w:rsidP="003C3912">
            <w:pPr>
              <w:pStyle w:val="TAL"/>
              <w:rPr>
                <w:lang w:eastAsia="zh-CN"/>
              </w:rPr>
            </w:pPr>
            <w:r w:rsidRPr="00D3062E">
              <w:rPr>
                <w:lang w:eastAsia="zh-CN"/>
              </w:rPr>
              <w:t>boolean</w:t>
            </w:r>
          </w:p>
        </w:tc>
        <w:tc>
          <w:tcPr>
            <w:tcW w:w="286" w:type="dxa"/>
            <w:vAlign w:val="center"/>
          </w:tcPr>
          <w:p w14:paraId="67C8DA7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1F729DBE"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0B1A4709" w14:textId="77777777" w:rsidR="00E305FE" w:rsidRPr="00D3062E" w:rsidRDefault="00E305FE" w:rsidP="003C3912">
            <w:pPr>
              <w:pStyle w:val="TAL"/>
              <w:rPr>
                <w:rFonts w:cs="Arial"/>
                <w:szCs w:val="18"/>
              </w:rPr>
            </w:pPr>
            <w:r w:rsidRPr="00D3062E">
              <w:rPr>
                <w:rFonts w:cs="Arial"/>
                <w:szCs w:val="18"/>
              </w:rPr>
              <w:t>Contains the immediate reporting indication.</w:t>
            </w:r>
          </w:p>
          <w:p w14:paraId="0A23E2EA" w14:textId="77777777" w:rsidR="00E305FE" w:rsidRPr="00D3062E" w:rsidRDefault="00E305FE" w:rsidP="003C3912">
            <w:pPr>
              <w:pStyle w:val="TAL"/>
              <w:rPr>
                <w:rFonts w:cs="Arial"/>
                <w:szCs w:val="18"/>
              </w:rPr>
            </w:pPr>
          </w:p>
          <w:p w14:paraId="1DC4D8C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"true" to indicate that immediate reporting is requested.</w:t>
            </w:r>
          </w:p>
          <w:p w14:paraId="23BD968D"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"false" to indicate that immediate reporting is not requested.</w:t>
            </w:r>
          </w:p>
          <w:p w14:paraId="3B45588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The default value is "false" if this attribute is omitted.</w:t>
            </w:r>
          </w:p>
        </w:tc>
        <w:tc>
          <w:tcPr>
            <w:tcW w:w="1307" w:type="dxa"/>
            <w:vAlign w:val="center"/>
          </w:tcPr>
          <w:p w14:paraId="6E62A49C" w14:textId="77777777" w:rsidR="00E305FE" w:rsidRPr="00D3062E" w:rsidRDefault="00E305FE" w:rsidP="003C3912">
            <w:pPr>
              <w:pStyle w:val="TAL"/>
              <w:rPr>
                <w:rFonts w:cs="Arial"/>
                <w:szCs w:val="18"/>
              </w:rPr>
            </w:pPr>
          </w:p>
        </w:tc>
      </w:tr>
      <w:tr w:rsidR="00E305FE" w:rsidRPr="00D3062E" w14:paraId="6517567C" w14:textId="77777777" w:rsidTr="003C3912">
        <w:trPr>
          <w:jc w:val="center"/>
        </w:trPr>
        <w:tc>
          <w:tcPr>
            <w:tcW w:w="9524" w:type="dxa"/>
            <w:gridSpan w:val="6"/>
            <w:vAlign w:val="center"/>
          </w:tcPr>
          <w:p w14:paraId="35ED20FD" w14:textId="77777777" w:rsidR="00E305FE" w:rsidRPr="00D3062E" w:rsidRDefault="00E305FE" w:rsidP="003C3912">
            <w:pPr>
              <w:pStyle w:val="TAN"/>
              <w:rPr>
                <w:rFonts w:cs="Arial"/>
                <w:szCs w:val="18"/>
                <w:lang w:eastAsia="zh-CN"/>
              </w:rPr>
            </w:pPr>
            <w:r w:rsidRPr="00D3062E">
              <w:rPr>
                <w:rFonts w:cs="Arial" w:hint="eastAsia"/>
                <w:szCs w:val="18"/>
                <w:lang w:eastAsia="zh-CN"/>
              </w:rPr>
              <w:t>N</w:t>
            </w:r>
            <w:r w:rsidRPr="00D3062E">
              <w:rPr>
                <w:rFonts w:cs="Arial"/>
                <w:szCs w:val="18"/>
                <w:lang w:eastAsia="zh-CN"/>
              </w:rPr>
              <w:t>OTE:</w:t>
            </w:r>
            <w:r w:rsidRPr="00D3062E">
              <w:t xml:space="preserve"> </w:t>
            </w:r>
            <w:r w:rsidRPr="00D3062E">
              <w:tab/>
              <w:t>If the "</w:t>
            </w:r>
            <w:r w:rsidRPr="00D3062E">
              <w:rPr>
                <w:rFonts w:hint="eastAsia"/>
              </w:rPr>
              <w:t>i</w:t>
            </w:r>
            <w:r w:rsidRPr="00D3062E">
              <w:t xml:space="preserve">mmRepFlag" is set to "false" or omitted, the "qosMetric" will indicate the report condition as the average "latency", "throughput", or "jitter" is greater than the threshold, </w:t>
            </w:r>
          </w:p>
        </w:tc>
      </w:tr>
    </w:tbl>
    <w:p w14:paraId="4B5DC550" w14:textId="77777777" w:rsidR="00E305FE" w:rsidRPr="00D3062E" w:rsidRDefault="00E305FE" w:rsidP="00E305FE">
      <w:pPr>
        <w:rPr>
          <w:lang w:val="en-US" w:eastAsia="zh-CN"/>
        </w:rPr>
      </w:pPr>
    </w:p>
    <w:p w14:paraId="050CBA77" w14:textId="77777777" w:rsidR="00E305FE" w:rsidRPr="00D3062E" w:rsidRDefault="00E305FE" w:rsidP="00E305FE">
      <w:pPr>
        <w:pStyle w:val="51"/>
        <w:rPr>
          <w:lang w:eastAsia="zh-CN"/>
        </w:rPr>
      </w:pPr>
      <w:bookmarkStart w:id="3949" w:name="_Toc160650152"/>
      <w:bookmarkStart w:id="3950" w:name="_Toc164928436"/>
      <w:bookmarkStart w:id="3951" w:name="_Toc168550299"/>
      <w:r w:rsidRPr="00D3062E">
        <w:t>6.7</w:t>
      </w:r>
      <w:r w:rsidRPr="00D3062E">
        <w:rPr>
          <w:rFonts w:hint="eastAsia"/>
          <w:lang w:eastAsia="zh-CN"/>
        </w:rPr>
        <w:t>.</w:t>
      </w:r>
      <w:r w:rsidRPr="00D3062E">
        <w:t>6.2.6</w:t>
      </w:r>
      <w:r w:rsidRPr="00D3062E">
        <w:tab/>
        <w:t xml:space="preserve">Type: </w:t>
      </w:r>
      <w:r w:rsidRPr="00D3062E">
        <w:rPr>
          <w:lang w:val="en-US"/>
        </w:rPr>
        <w:t>QoSMetric</w:t>
      </w:r>
      <w:bookmarkEnd w:id="3949"/>
      <w:bookmarkEnd w:id="3950"/>
      <w:bookmarkEnd w:id="3951"/>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3952" w:name="_Toc160650153"/>
      <w:bookmarkStart w:id="3953" w:name="_Toc164928437"/>
      <w:bookmarkStart w:id="3954" w:name="_Toc168550300"/>
      <w:r w:rsidRPr="00D3062E">
        <w:t>6.7</w:t>
      </w:r>
      <w:r w:rsidRPr="00D3062E">
        <w:rPr>
          <w:lang w:val="en-US" w:eastAsia="zh-CN"/>
        </w:rPr>
        <w:t>.</w:t>
      </w:r>
      <w:r w:rsidRPr="00D3062E">
        <w:rPr>
          <w:lang w:val="en-US"/>
        </w:rPr>
        <w:t>6.3</w:t>
      </w:r>
      <w:r w:rsidRPr="00D3062E">
        <w:rPr>
          <w:lang w:val="en-US"/>
        </w:rPr>
        <w:tab/>
        <w:t>Simple data types and enumerations</w:t>
      </w:r>
      <w:bookmarkEnd w:id="3932"/>
      <w:bookmarkEnd w:id="3933"/>
      <w:bookmarkEnd w:id="3934"/>
      <w:bookmarkEnd w:id="3952"/>
      <w:bookmarkEnd w:id="3953"/>
      <w:bookmarkEnd w:id="3954"/>
    </w:p>
    <w:p w14:paraId="04FBEA30" w14:textId="77777777" w:rsidR="000D79BC" w:rsidRPr="00D3062E" w:rsidRDefault="000D79BC" w:rsidP="000D79BC">
      <w:pPr>
        <w:pStyle w:val="51"/>
      </w:pPr>
      <w:bookmarkStart w:id="3955" w:name="_Toc157434925"/>
      <w:bookmarkStart w:id="3956" w:name="_Toc157436640"/>
      <w:bookmarkStart w:id="3957" w:name="_Toc157440480"/>
      <w:bookmarkStart w:id="3958" w:name="_Toc160650154"/>
      <w:bookmarkStart w:id="3959" w:name="_Toc164928438"/>
      <w:bookmarkStart w:id="3960" w:name="_Toc168550301"/>
      <w:r w:rsidRPr="00D3062E">
        <w:t>6.7.6.3.1</w:t>
      </w:r>
      <w:r w:rsidRPr="00D3062E">
        <w:tab/>
        <w:t>Introduction</w:t>
      </w:r>
      <w:bookmarkEnd w:id="3955"/>
      <w:bookmarkEnd w:id="3956"/>
      <w:bookmarkEnd w:id="3957"/>
      <w:bookmarkEnd w:id="3958"/>
      <w:bookmarkEnd w:id="3959"/>
      <w:bookmarkEnd w:id="3960"/>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3961" w:name="_Toc157434926"/>
      <w:bookmarkStart w:id="3962" w:name="_Toc157436641"/>
      <w:bookmarkStart w:id="3963" w:name="_Toc157440481"/>
      <w:bookmarkStart w:id="3964" w:name="_Toc160650155"/>
      <w:bookmarkStart w:id="3965" w:name="_Toc164928439"/>
      <w:bookmarkStart w:id="3966" w:name="_Toc168550302"/>
      <w:r w:rsidRPr="00D3062E">
        <w:t>6.7.6.3.2</w:t>
      </w:r>
      <w:r w:rsidRPr="00D3062E">
        <w:tab/>
        <w:t>Simple data types</w:t>
      </w:r>
      <w:bookmarkEnd w:id="3961"/>
      <w:bookmarkEnd w:id="3962"/>
      <w:bookmarkEnd w:id="3963"/>
      <w:bookmarkEnd w:id="3964"/>
      <w:bookmarkEnd w:id="3965"/>
      <w:bookmarkEnd w:id="3966"/>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3967" w:name="_Toc120702449"/>
      <w:bookmarkStart w:id="3968" w:name="_Toc90655981"/>
      <w:bookmarkStart w:id="3969" w:name="_Toc101244551"/>
      <w:bookmarkStart w:id="3970" w:name="_Toc56641042"/>
      <w:bookmarkStart w:id="3971" w:name="_Toc104539146"/>
      <w:bookmarkStart w:id="3972" w:name="_Toc113031809"/>
      <w:bookmarkStart w:id="3973" w:name="_Toc68169039"/>
      <w:bookmarkStart w:id="3974" w:name="_Toc98233773"/>
      <w:bookmarkStart w:id="3975" w:name="_Toc59018010"/>
      <w:bookmarkStart w:id="3976" w:name="_Toc85553087"/>
      <w:bookmarkStart w:id="3977" w:name="_Toc85557186"/>
      <w:bookmarkStart w:id="3978" w:name="_Toc88667696"/>
      <w:bookmarkStart w:id="3979" w:name="_Toc112951269"/>
      <w:bookmarkStart w:id="3980" w:name="_Toc66231878"/>
      <w:bookmarkStart w:id="3981" w:name="_Toc50032053"/>
      <w:bookmarkStart w:id="3982" w:name="_Toc28012874"/>
      <w:bookmarkStart w:id="3983" w:name="_Toc83233160"/>
      <w:bookmarkStart w:id="3984" w:name="_Toc34266360"/>
      <w:bookmarkStart w:id="3985" w:name="_Toc148522787"/>
      <w:bookmarkStart w:id="3986" w:name="_Toc45134121"/>
      <w:bookmarkStart w:id="3987" w:name="_Toc94064386"/>
      <w:bookmarkStart w:id="3988" w:name="_Toc43563575"/>
      <w:bookmarkStart w:id="3989" w:name="_Toc114133948"/>
      <w:bookmarkStart w:id="3990" w:name="_Toc136562548"/>
      <w:bookmarkStart w:id="3991" w:name="_Toc36102531"/>
      <w:bookmarkStart w:id="3992" w:name="_Toc145705877"/>
      <w:bookmarkStart w:id="3993" w:name="_Toc70550707"/>
      <w:bookmarkStart w:id="3994" w:name="_Toc138754382"/>
      <w:bookmarkStart w:id="3995" w:name="_Toc51762973"/>
      <w:bookmarkStart w:id="3996" w:name="_Toc153363844"/>
      <w:bookmarkStart w:id="3997" w:name="_Toc160650156"/>
      <w:bookmarkStart w:id="3998" w:name="_Toc164928440"/>
      <w:bookmarkStart w:id="3999" w:name="_Toc168550303"/>
      <w:r w:rsidRPr="00D3062E">
        <w:t>6.7.6.3.3</w:t>
      </w:r>
      <w:r w:rsidRPr="00D3062E">
        <w:tab/>
        <w:t xml:space="preserve">Enumeration: </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r w:rsidRPr="00D3062E">
        <w:t>QoSType</w:t>
      </w:r>
      <w:bookmarkEnd w:id="3997"/>
      <w:bookmarkEnd w:id="3998"/>
      <w:bookmarkEnd w:id="3999"/>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4000" w:name="_Toc157434927"/>
      <w:bookmarkStart w:id="4001" w:name="_Toc157436642"/>
      <w:bookmarkStart w:id="4002" w:name="_Toc157440482"/>
      <w:bookmarkStart w:id="4003" w:name="_Toc160650157"/>
      <w:bookmarkStart w:id="4004" w:name="_Toc164928441"/>
      <w:bookmarkStart w:id="4005" w:name="_Toc168550304"/>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4000"/>
      <w:bookmarkEnd w:id="4001"/>
      <w:bookmarkEnd w:id="4002"/>
      <w:bookmarkEnd w:id="4003"/>
      <w:bookmarkEnd w:id="4004"/>
      <w:bookmarkEnd w:id="4005"/>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4006" w:name="_Toc157434928"/>
      <w:bookmarkStart w:id="4007" w:name="_Toc157436643"/>
      <w:bookmarkStart w:id="4008" w:name="_Toc157440483"/>
      <w:bookmarkStart w:id="4009" w:name="_Toc160650158"/>
      <w:bookmarkStart w:id="4010" w:name="_Toc164928442"/>
      <w:bookmarkStart w:id="4011" w:name="_Toc168550305"/>
      <w:r w:rsidRPr="00D3062E">
        <w:t>6.7</w:t>
      </w:r>
      <w:r w:rsidRPr="00D3062E">
        <w:rPr>
          <w:lang w:eastAsia="zh-CN"/>
        </w:rPr>
        <w:t>.</w:t>
      </w:r>
      <w:r w:rsidRPr="00D3062E">
        <w:t>6.5</w:t>
      </w:r>
      <w:r w:rsidRPr="00D3062E">
        <w:tab/>
        <w:t>Binary data</w:t>
      </w:r>
      <w:bookmarkEnd w:id="4006"/>
      <w:bookmarkEnd w:id="4007"/>
      <w:bookmarkEnd w:id="4008"/>
      <w:bookmarkEnd w:id="4009"/>
      <w:bookmarkEnd w:id="4010"/>
      <w:bookmarkEnd w:id="4011"/>
    </w:p>
    <w:p w14:paraId="1EE6D1B2" w14:textId="77777777" w:rsidR="000D79BC" w:rsidRPr="00D3062E" w:rsidRDefault="000D79BC" w:rsidP="000D79BC">
      <w:pPr>
        <w:pStyle w:val="51"/>
      </w:pPr>
      <w:bookmarkStart w:id="4012" w:name="_Toc157434929"/>
      <w:bookmarkStart w:id="4013" w:name="_Toc157436644"/>
      <w:bookmarkStart w:id="4014" w:name="_Toc157440484"/>
      <w:bookmarkStart w:id="4015" w:name="_Toc160650159"/>
      <w:bookmarkStart w:id="4016" w:name="_Toc164928443"/>
      <w:bookmarkStart w:id="4017" w:name="_Toc168550306"/>
      <w:r w:rsidRPr="00D3062E">
        <w:t>6.7.6.5.1</w:t>
      </w:r>
      <w:r w:rsidRPr="00D3062E">
        <w:tab/>
        <w:t>Binary Data Types</w:t>
      </w:r>
      <w:bookmarkEnd w:id="4012"/>
      <w:bookmarkEnd w:id="4013"/>
      <w:bookmarkEnd w:id="4014"/>
      <w:bookmarkEnd w:id="4015"/>
      <w:bookmarkEnd w:id="4016"/>
      <w:bookmarkEnd w:id="4017"/>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4018" w:name="_Toc157434930"/>
      <w:bookmarkStart w:id="4019" w:name="_Toc157436645"/>
      <w:bookmarkStart w:id="4020" w:name="_Toc157440485"/>
      <w:bookmarkStart w:id="4021" w:name="_Toc160650160"/>
      <w:bookmarkStart w:id="4022" w:name="_Toc164928444"/>
      <w:bookmarkStart w:id="4023" w:name="_Toc168550307"/>
      <w:r w:rsidRPr="00D3062E">
        <w:t>6.7</w:t>
      </w:r>
      <w:r w:rsidRPr="00D3062E">
        <w:rPr>
          <w:rFonts w:hint="eastAsia"/>
          <w:lang w:eastAsia="zh-CN"/>
        </w:rPr>
        <w:t>.</w:t>
      </w:r>
      <w:r w:rsidRPr="00D3062E">
        <w:t>7</w:t>
      </w:r>
      <w:r w:rsidRPr="00D3062E">
        <w:tab/>
        <w:t>Error Handling</w:t>
      </w:r>
      <w:bookmarkEnd w:id="4018"/>
      <w:bookmarkEnd w:id="4019"/>
      <w:bookmarkEnd w:id="4020"/>
      <w:bookmarkEnd w:id="4021"/>
      <w:bookmarkEnd w:id="4022"/>
      <w:bookmarkEnd w:id="4023"/>
    </w:p>
    <w:p w14:paraId="67759051" w14:textId="77777777" w:rsidR="000D79BC" w:rsidRPr="00D3062E" w:rsidRDefault="000D79BC" w:rsidP="000D79BC">
      <w:pPr>
        <w:pStyle w:val="41"/>
      </w:pPr>
      <w:bookmarkStart w:id="4024" w:name="_Toc157434931"/>
      <w:bookmarkStart w:id="4025" w:name="_Toc157436646"/>
      <w:bookmarkStart w:id="4026" w:name="_Toc157440486"/>
      <w:bookmarkStart w:id="4027" w:name="_Toc160650161"/>
      <w:bookmarkStart w:id="4028" w:name="_Toc164928445"/>
      <w:bookmarkStart w:id="4029" w:name="_Toc168550308"/>
      <w:r w:rsidRPr="00D3062E">
        <w:t>6.7.7.1</w:t>
      </w:r>
      <w:r w:rsidRPr="00D3062E">
        <w:tab/>
        <w:t>General</w:t>
      </w:r>
      <w:bookmarkEnd w:id="4024"/>
      <w:bookmarkEnd w:id="4025"/>
      <w:bookmarkEnd w:id="4026"/>
      <w:bookmarkEnd w:id="4027"/>
      <w:bookmarkEnd w:id="4028"/>
      <w:bookmarkEnd w:id="4029"/>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4030" w:name="_Toc157434932"/>
      <w:bookmarkStart w:id="4031" w:name="_Toc157436647"/>
      <w:bookmarkStart w:id="4032" w:name="_Toc157440487"/>
      <w:bookmarkStart w:id="4033" w:name="_Toc160650162"/>
      <w:bookmarkStart w:id="4034" w:name="_Toc164928446"/>
      <w:bookmarkStart w:id="4035" w:name="_Toc168550309"/>
      <w:r w:rsidRPr="00D3062E">
        <w:t>6.7.7.2</w:t>
      </w:r>
      <w:r w:rsidRPr="00D3062E">
        <w:tab/>
        <w:t>Protocol Errors</w:t>
      </w:r>
      <w:bookmarkEnd w:id="4030"/>
      <w:bookmarkEnd w:id="4031"/>
      <w:bookmarkEnd w:id="4032"/>
      <w:bookmarkEnd w:id="4033"/>
      <w:bookmarkEnd w:id="4034"/>
      <w:bookmarkEnd w:id="4035"/>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4036" w:name="_Toc157434933"/>
      <w:bookmarkStart w:id="4037" w:name="_Toc157436648"/>
      <w:bookmarkStart w:id="4038" w:name="_Toc157440488"/>
      <w:bookmarkStart w:id="4039" w:name="_Toc160650163"/>
      <w:bookmarkStart w:id="4040" w:name="_Toc164928447"/>
      <w:bookmarkStart w:id="4041" w:name="_Toc168550310"/>
      <w:r w:rsidRPr="00D3062E">
        <w:t>6.7.7.3</w:t>
      </w:r>
      <w:r w:rsidRPr="00D3062E">
        <w:tab/>
        <w:t>Application Errors</w:t>
      </w:r>
      <w:bookmarkEnd w:id="4036"/>
      <w:bookmarkEnd w:id="4037"/>
      <w:bookmarkEnd w:id="4038"/>
      <w:bookmarkEnd w:id="4039"/>
      <w:bookmarkEnd w:id="4040"/>
      <w:bookmarkEnd w:id="4041"/>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4042" w:name="_Toc157434934"/>
      <w:bookmarkStart w:id="4043" w:name="_Toc157436649"/>
      <w:bookmarkStart w:id="4044" w:name="_Toc157440489"/>
      <w:bookmarkStart w:id="4045" w:name="_Toc160650164"/>
      <w:bookmarkStart w:id="4046" w:name="_Toc164928448"/>
      <w:bookmarkStart w:id="4047" w:name="_Toc168550311"/>
      <w:r w:rsidRPr="00D3062E">
        <w:t>6.7.8</w:t>
      </w:r>
      <w:r w:rsidRPr="00D3062E">
        <w:rPr>
          <w:lang w:eastAsia="zh-CN"/>
        </w:rPr>
        <w:tab/>
        <w:t>Feature negotiation</w:t>
      </w:r>
      <w:bookmarkEnd w:id="4042"/>
      <w:bookmarkEnd w:id="4043"/>
      <w:bookmarkEnd w:id="4044"/>
      <w:bookmarkEnd w:id="4045"/>
      <w:bookmarkEnd w:id="4046"/>
      <w:bookmarkEnd w:id="4047"/>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4048" w:name="_Toc157434935"/>
      <w:bookmarkStart w:id="4049" w:name="_Toc157436650"/>
      <w:bookmarkStart w:id="4050" w:name="_Toc157440490"/>
      <w:bookmarkStart w:id="4051" w:name="_Toc160650165"/>
      <w:bookmarkStart w:id="4052" w:name="_Toc164928449"/>
      <w:bookmarkStart w:id="4053" w:name="_Toc168550312"/>
      <w:r w:rsidRPr="00D3062E">
        <w:t>6.7.9</w:t>
      </w:r>
      <w:r w:rsidRPr="00D3062E">
        <w:tab/>
        <w:t>Security</w:t>
      </w:r>
      <w:bookmarkEnd w:id="4048"/>
      <w:bookmarkEnd w:id="4049"/>
      <w:bookmarkEnd w:id="4050"/>
      <w:bookmarkEnd w:id="4051"/>
      <w:bookmarkEnd w:id="4052"/>
      <w:bookmarkEnd w:id="4053"/>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4054" w:name="_Toc160650166"/>
      <w:bookmarkStart w:id="4055" w:name="_Toc164928450"/>
      <w:bookmarkStart w:id="4056" w:name="_Toc168550313"/>
      <w:bookmarkStart w:id="4057" w:name="_Toc157434936"/>
      <w:bookmarkStart w:id="4058" w:name="_Toc157436651"/>
      <w:bookmarkStart w:id="4059" w:name="_Toc157440491"/>
      <w:r>
        <w:t>6.8</w:t>
      </w:r>
      <w:r w:rsidRPr="00D3062E">
        <w:tab/>
        <w:t>NSCE_ServiceContinuity API</w:t>
      </w:r>
      <w:bookmarkEnd w:id="4054"/>
      <w:bookmarkEnd w:id="4055"/>
      <w:bookmarkEnd w:id="4056"/>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4060" w:name="_Toc164928451"/>
      <w:bookmarkStart w:id="4061" w:name="_Toc168550314"/>
      <w:r w:rsidRPr="00D3062E">
        <w:rPr>
          <w:noProof/>
          <w:lang w:eastAsia="zh-CN"/>
        </w:rPr>
        <w:t>6.</w:t>
      </w:r>
      <w:r>
        <w:rPr>
          <w:noProof/>
          <w:lang w:eastAsia="zh-CN"/>
        </w:rPr>
        <w:t>8</w:t>
      </w:r>
      <w:r w:rsidRPr="00D3062E">
        <w:t>.3</w:t>
      </w:r>
      <w:r w:rsidRPr="00D3062E">
        <w:tab/>
        <w:t>Resources</w:t>
      </w:r>
      <w:bookmarkEnd w:id="4060"/>
      <w:bookmarkEnd w:id="4061"/>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4062" w:name="_Toc164928452"/>
      <w:bookmarkStart w:id="4063" w:name="_Toc168550315"/>
      <w:r w:rsidRPr="00D3062E">
        <w:rPr>
          <w:noProof/>
          <w:lang w:eastAsia="zh-CN"/>
        </w:rPr>
        <w:t>6.</w:t>
      </w:r>
      <w:r>
        <w:rPr>
          <w:noProof/>
          <w:lang w:eastAsia="zh-CN"/>
        </w:rPr>
        <w:t>8</w:t>
      </w:r>
      <w:r w:rsidRPr="00D3062E">
        <w:t>.4</w:t>
      </w:r>
      <w:r w:rsidRPr="00D3062E">
        <w:tab/>
        <w:t>Custom Operations without associated resources</w:t>
      </w:r>
      <w:bookmarkEnd w:id="4062"/>
      <w:bookmarkEnd w:id="4063"/>
    </w:p>
    <w:p w14:paraId="57F0C7BC" w14:textId="77777777" w:rsidR="00B110B4" w:rsidRPr="00D3062E" w:rsidRDefault="00B110B4" w:rsidP="00B110B4">
      <w:pPr>
        <w:pStyle w:val="41"/>
      </w:pPr>
      <w:bookmarkStart w:id="4064" w:name="_Toc164928453"/>
      <w:bookmarkStart w:id="4065" w:name="_Toc168550316"/>
      <w:r w:rsidRPr="00D3062E">
        <w:rPr>
          <w:noProof/>
          <w:lang w:eastAsia="zh-CN"/>
        </w:rPr>
        <w:t>6.</w:t>
      </w:r>
      <w:r>
        <w:rPr>
          <w:noProof/>
          <w:lang w:eastAsia="zh-CN"/>
        </w:rPr>
        <w:t>8</w:t>
      </w:r>
      <w:r w:rsidRPr="00D3062E">
        <w:t>.4.1</w:t>
      </w:r>
      <w:r w:rsidRPr="00D3062E">
        <w:tab/>
        <w:t>Overview</w:t>
      </w:r>
      <w:bookmarkEnd w:id="4064"/>
      <w:bookmarkEnd w:id="4065"/>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8pt;height:151.5pt" o:ole="">
            <v:imagedata r:id="rId151" o:title=""/>
          </v:shape>
          <o:OLEObject Type="Embed" ProgID="Word.Document.8" ShapeID="_x0000_i1098" DrawAspect="Content" ObjectID="_1780413368"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4066" w:name="_Toc164928454"/>
      <w:bookmarkStart w:id="4067" w:name="_Toc168550317"/>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4066"/>
      <w:bookmarkEnd w:id="4067"/>
    </w:p>
    <w:p w14:paraId="7EE942FA" w14:textId="77777777" w:rsidR="00B110B4" w:rsidRPr="00D3062E" w:rsidRDefault="00B110B4" w:rsidP="00B110B4">
      <w:pPr>
        <w:pStyle w:val="51"/>
      </w:pPr>
      <w:bookmarkStart w:id="4068" w:name="_Toc164928455"/>
      <w:bookmarkStart w:id="4069" w:name="_Toc168550318"/>
      <w:r w:rsidRPr="00D3062E">
        <w:rPr>
          <w:noProof/>
          <w:lang w:eastAsia="zh-CN"/>
        </w:rPr>
        <w:t>6.</w:t>
      </w:r>
      <w:r>
        <w:rPr>
          <w:noProof/>
          <w:lang w:eastAsia="zh-CN"/>
        </w:rPr>
        <w:t>8</w:t>
      </w:r>
      <w:r w:rsidRPr="00D3062E">
        <w:t>.4.2.1</w:t>
      </w:r>
      <w:r w:rsidRPr="00D3062E">
        <w:tab/>
        <w:t>Description</w:t>
      </w:r>
      <w:bookmarkEnd w:id="4068"/>
      <w:bookmarkEnd w:id="4069"/>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4070" w:name="_Toc164928456"/>
      <w:bookmarkStart w:id="4071" w:name="_Toc168550319"/>
      <w:r w:rsidRPr="00D3062E">
        <w:rPr>
          <w:noProof/>
          <w:lang w:eastAsia="zh-CN"/>
        </w:rPr>
        <w:t>6.</w:t>
      </w:r>
      <w:r>
        <w:rPr>
          <w:noProof/>
          <w:lang w:eastAsia="zh-CN"/>
        </w:rPr>
        <w:t>8</w:t>
      </w:r>
      <w:r w:rsidRPr="00D3062E">
        <w:t>.4.2.2</w:t>
      </w:r>
      <w:r w:rsidRPr="00D3062E">
        <w:tab/>
        <w:t>Operation Definition</w:t>
      </w:r>
      <w:bookmarkEnd w:id="4070"/>
      <w:bookmarkEnd w:id="4071"/>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4072" w:name="_Toc164928457"/>
      <w:bookmarkStart w:id="4073" w:name="_Toc168550320"/>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4072"/>
      <w:bookmarkEnd w:id="4073"/>
    </w:p>
    <w:p w14:paraId="79976934" w14:textId="77777777" w:rsidR="00B110B4" w:rsidRPr="00D3062E" w:rsidRDefault="00B110B4" w:rsidP="00B110B4">
      <w:pPr>
        <w:pStyle w:val="51"/>
      </w:pPr>
      <w:bookmarkStart w:id="4074" w:name="_Toc164928458"/>
      <w:bookmarkStart w:id="4075" w:name="_Toc168550321"/>
      <w:r w:rsidRPr="00D3062E">
        <w:rPr>
          <w:noProof/>
          <w:lang w:eastAsia="zh-CN"/>
        </w:rPr>
        <w:t>6.</w:t>
      </w:r>
      <w:r>
        <w:rPr>
          <w:noProof/>
          <w:lang w:eastAsia="zh-CN"/>
        </w:rPr>
        <w:t>8</w:t>
      </w:r>
      <w:r w:rsidRPr="00D3062E">
        <w:t>.4.2.1</w:t>
      </w:r>
      <w:r w:rsidRPr="00D3062E">
        <w:tab/>
        <w:t>Description</w:t>
      </w:r>
      <w:bookmarkEnd w:id="4074"/>
      <w:bookmarkEnd w:id="4075"/>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4076" w:name="_Toc164928459"/>
      <w:bookmarkStart w:id="4077" w:name="_Toc168550322"/>
      <w:r w:rsidRPr="00D3062E">
        <w:rPr>
          <w:noProof/>
          <w:lang w:eastAsia="zh-CN"/>
        </w:rPr>
        <w:t>6.</w:t>
      </w:r>
      <w:r>
        <w:rPr>
          <w:noProof/>
          <w:lang w:eastAsia="zh-CN"/>
        </w:rPr>
        <w:t>8</w:t>
      </w:r>
      <w:r w:rsidRPr="00D3062E">
        <w:t>.4.2.2</w:t>
      </w:r>
      <w:r w:rsidRPr="00D3062E">
        <w:tab/>
        <w:t>Operation Definition</w:t>
      </w:r>
      <w:bookmarkEnd w:id="4076"/>
      <w:bookmarkEnd w:id="4077"/>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4078" w:name="_Toc164928460"/>
      <w:bookmarkStart w:id="4079" w:name="_Toc168550323"/>
      <w:r w:rsidRPr="00431785">
        <w:rPr>
          <w:noProof/>
          <w:lang w:eastAsia="zh-CN"/>
        </w:rPr>
        <w:t>6.8</w:t>
      </w:r>
      <w:r w:rsidRPr="00431785">
        <w:t>.5</w:t>
      </w:r>
      <w:r w:rsidRPr="00431785">
        <w:tab/>
        <w:t>Notifications</w:t>
      </w:r>
      <w:bookmarkEnd w:id="4078"/>
      <w:bookmarkEnd w:id="4079"/>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4080" w:name="_Toc164928461"/>
      <w:bookmarkStart w:id="4081" w:name="_Toc168550324"/>
      <w:r w:rsidRPr="00431785">
        <w:rPr>
          <w:noProof/>
          <w:lang w:eastAsia="zh-CN"/>
        </w:rPr>
        <w:t>6.8</w:t>
      </w:r>
      <w:r w:rsidRPr="00431785">
        <w:t>.5.</w:t>
      </w:r>
      <w:r>
        <w:t>2</w:t>
      </w:r>
      <w:r w:rsidRPr="00431785">
        <w:rPr>
          <w:noProof/>
        </w:rPr>
        <w:t>.3</w:t>
      </w:r>
      <w:r w:rsidRPr="00431785">
        <w:rPr>
          <w:noProof/>
        </w:rPr>
        <w:tab/>
        <w:t>Standard Methods</w:t>
      </w:r>
      <w:bookmarkEnd w:id="4080"/>
      <w:bookmarkEnd w:id="4081"/>
    </w:p>
    <w:p w14:paraId="5853BF64" w14:textId="77777777" w:rsidR="00B110B4" w:rsidRPr="00431785" w:rsidRDefault="00B110B4" w:rsidP="00B110B4">
      <w:pPr>
        <w:pStyle w:val="6"/>
        <w:rPr>
          <w:noProof/>
        </w:rPr>
      </w:pPr>
      <w:bookmarkStart w:id="4082" w:name="_Toc164928462"/>
      <w:bookmarkStart w:id="4083" w:name="_Toc168550325"/>
      <w:r w:rsidRPr="00431785">
        <w:rPr>
          <w:noProof/>
          <w:lang w:eastAsia="zh-CN"/>
        </w:rPr>
        <w:t>6.8</w:t>
      </w:r>
      <w:r w:rsidRPr="00431785">
        <w:t>.5.</w:t>
      </w:r>
      <w:r>
        <w:t>2</w:t>
      </w:r>
      <w:r w:rsidRPr="00431785">
        <w:t>.3</w:t>
      </w:r>
      <w:r w:rsidRPr="00431785">
        <w:rPr>
          <w:noProof/>
        </w:rPr>
        <w:t>.1</w:t>
      </w:r>
      <w:r w:rsidRPr="00431785">
        <w:rPr>
          <w:noProof/>
        </w:rPr>
        <w:tab/>
        <w:t>POST</w:t>
      </w:r>
      <w:bookmarkEnd w:id="4082"/>
      <w:bookmarkEnd w:id="4083"/>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4084" w:name="_Toc164928463"/>
      <w:bookmarkStart w:id="4085" w:name="_Toc168550326"/>
      <w:r w:rsidRPr="00431785">
        <w:rPr>
          <w:noProof/>
          <w:lang w:eastAsia="zh-CN"/>
        </w:rPr>
        <w:t>6.8</w:t>
      </w:r>
      <w:r w:rsidRPr="00431785">
        <w:t>.5.</w:t>
      </w:r>
      <w:r>
        <w:t>3</w:t>
      </w:r>
      <w:r w:rsidRPr="00431785">
        <w:rPr>
          <w:noProof/>
        </w:rPr>
        <w:t>.3</w:t>
      </w:r>
      <w:r w:rsidRPr="00431785">
        <w:rPr>
          <w:noProof/>
        </w:rPr>
        <w:tab/>
        <w:t>Standard Methods</w:t>
      </w:r>
      <w:bookmarkEnd w:id="4084"/>
      <w:bookmarkEnd w:id="4085"/>
    </w:p>
    <w:p w14:paraId="13D92A20" w14:textId="77777777" w:rsidR="00B110B4" w:rsidRPr="00431785" w:rsidRDefault="00B110B4" w:rsidP="00B110B4">
      <w:pPr>
        <w:pStyle w:val="6"/>
        <w:rPr>
          <w:noProof/>
        </w:rPr>
      </w:pPr>
      <w:bookmarkStart w:id="4086" w:name="_Toc164928464"/>
      <w:bookmarkStart w:id="4087" w:name="_Toc168550327"/>
      <w:r w:rsidRPr="00431785">
        <w:rPr>
          <w:noProof/>
          <w:lang w:eastAsia="zh-CN"/>
        </w:rPr>
        <w:t>6.8</w:t>
      </w:r>
      <w:r w:rsidRPr="00431785">
        <w:t>.5.</w:t>
      </w:r>
      <w:r>
        <w:t>3</w:t>
      </w:r>
      <w:r w:rsidRPr="00431785">
        <w:t>.3</w:t>
      </w:r>
      <w:r w:rsidRPr="00431785">
        <w:rPr>
          <w:noProof/>
        </w:rPr>
        <w:t>.1</w:t>
      </w:r>
      <w:r w:rsidRPr="00431785">
        <w:rPr>
          <w:noProof/>
        </w:rPr>
        <w:tab/>
        <w:t>POST</w:t>
      </w:r>
      <w:bookmarkEnd w:id="4086"/>
      <w:bookmarkEnd w:id="4087"/>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4088" w:name="_Toc35971427"/>
      <w:bookmarkStart w:id="4089" w:name="_Toc157434618"/>
      <w:bookmarkStart w:id="4090" w:name="_Toc157436333"/>
      <w:bookmarkStart w:id="4091" w:name="_Toc157440173"/>
      <w:bookmarkStart w:id="4092" w:name="_Toc164928465"/>
      <w:bookmarkStart w:id="4093" w:name="_Toc168550328"/>
      <w:r w:rsidRPr="00431785">
        <w:t>6.8.6</w:t>
      </w:r>
      <w:r w:rsidRPr="00431785">
        <w:tab/>
        <w:t>Data Model</w:t>
      </w:r>
      <w:bookmarkEnd w:id="4088"/>
      <w:bookmarkEnd w:id="4089"/>
      <w:bookmarkEnd w:id="4090"/>
      <w:bookmarkEnd w:id="4091"/>
      <w:bookmarkEnd w:id="4092"/>
      <w:bookmarkEnd w:id="4093"/>
    </w:p>
    <w:p w14:paraId="07059500" w14:textId="77777777" w:rsidR="00B110B4" w:rsidRPr="00431785" w:rsidRDefault="00B110B4" w:rsidP="00B110B4">
      <w:pPr>
        <w:pStyle w:val="41"/>
      </w:pPr>
      <w:bookmarkStart w:id="4094" w:name="_Toc510696633"/>
      <w:bookmarkStart w:id="4095" w:name="_Toc35971428"/>
      <w:bookmarkStart w:id="4096" w:name="_Toc157434619"/>
      <w:bookmarkStart w:id="4097" w:name="_Toc157436334"/>
      <w:bookmarkStart w:id="4098" w:name="_Toc157440174"/>
      <w:bookmarkStart w:id="4099" w:name="_Toc164928466"/>
      <w:bookmarkStart w:id="4100" w:name="_Toc168550329"/>
      <w:bookmarkStart w:id="4101" w:name="_Toc510696634"/>
      <w:bookmarkStart w:id="4102" w:name="_Toc35971429"/>
      <w:r w:rsidRPr="00431785">
        <w:t>6.8.6.1</w:t>
      </w:r>
      <w:r w:rsidRPr="00431785">
        <w:tab/>
        <w:t>General</w:t>
      </w:r>
      <w:bookmarkEnd w:id="4094"/>
      <w:bookmarkEnd w:id="4095"/>
      <w:bookmarkEnd w:id="4096"/>
      <w:bookmarkEnd w:id="4097"/>
      <w:bookmarkEnd w:id="4098"/>
      <w:bookmarkEnd w:id="4099"/>
      <w:bookmarkEnd w:id="4100"/>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4103" w:name="_Toc157434620"/>
      <w:bookmarkStart w:id="4104" w:name="_Toc157436335"/>
      <w:bookmarkStart w:id="4105" w:name="_Toc157440175"/>
      <w:bookmarkStart w:id="4106" w:name="_Toc164928467"/>
      <w:bookmarkStart w:id="4107" w:name="_Toc168550330"/>
      <w:r w:rsidRPr="00431785">
        <w:rPr>
          <w:lang w:val="en-US"/>
        </w:rPr>
        <w:t>6.8.6.2</w:t>
      </w:r>
      <w:r w:rsidRPr="00431785">
        <w:rPr>
          <w:lang w:val="en-US"/>
        </w:rPr>
        <w:tab/>
        <w:t>Structured data types</w:t>
      </w:r>
      <w:bookmarkEnd w:id="4101"/>
      <w:bookmarkEnd w:id="4102"/>
      <w:bookmarkEnd w:id="4103"/>
      <w:bookmarkEnd w:id="4104"/>
      <w:bookmarkEnd w:id="4105"/>
      <w:bookmarkEnd w:id="4106"/>
      <w:bookmarkEnd w:id="4107"/>
    </w:p>
    <w:p w14:paraId="37B6A108" w14:textId="77777777" w:rsidR="00B110B4" w:rsidRPr="00431785" w:rsidRDefault="00B110B4" w:rsidP="00B110B4">
      <w:pPr>
        <w:pStyle w:val="51"/>
      </w:pPr>
      <w:bookmarkStart w:id="4108" w:name="_Toc157434621"/>
      <w:bookmarkStart w:id="4109" w:name="_Toc157436336"/>
      <w:bookmarkStart w:id="4110" w:name="_Toc157440176"/>
      <w:bookmarkStart w:id="4111" w:name="_Toc164928468"/>
      <w:bookmarkStart w:id="4112" w:name="_Toc168550331"/>
      <w:r w:rsidRPr="00431785">
        <w:t>6.8.6.2.1</w:t>
      </w:r>
      <w:r w:rsidRPr="00431785">
        <w:tab/>
        <w:t>Introduction</w:t>
      </w:r>
      <w:bookmarkEnd w:id="4108"/>
      <w:bookmarkEnd w:id="4109"/>
      <w:bookmarkEnd w:id="4110"/>
      <w:bookmarkEnd w:id="4111"/>
      <w:bookmarkEnd w:id="4112"/>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4113" w:name="_Toc164928469"/>
      <w:bookmarkStart w:id="4114" w:name="_Toc168550332"/>
      <w:r w:rsidRPr="00431785">
        <w:t>6.8.6.2.</w:t>
      </w:r>
      <w:r>
        <w:t>2</w:t>
      </w:r>
      <w:r w:rsidRPr="00431785">
        <w:tab/>
        <w:t xml:space="preserve">Type: </w:t>
      </w:r>
      <w:r>
        <w:t>Edge</w:t>
      </w:r>
      <w:r w:rsidRPr="00431785">
        <w:t>SCRequirement</w:t>
      </w:r>
      <w:r>
        <w:t>Req</w:t>
      </w:r>
      <w:bookmarkEnd w:id="4113"/>
      <w:bookmarkEnd w:id="4114"/>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4115" w:name="_Hlk163469357"/>
            <w:r w:rsidRPr="00431785">
              <w:rPr>
                <w:rFonts w:ascii="Arial" w:hAnsi="Arial"/>
                <w:sz w:val="18"/>
              </w:rPr>
              <w:t>The identifier of the VAL service for which the requirement request applies</w:t>
            </w:r>
            <w:r>
              <w:rPr>
                <w:rFonts w:ascii="Arial" w:hAnsi="Arial"/>
                <w:sz w:val="18"/>
              </w:rPr>
              <w:t>.</w:t>
            </w:r>
            <w:bookmarkEnd w:id="4115"/>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4116" w:name="_Hlk163469414"/>
            <w:r w:rsidRPr="00431785">
              <w:rPr>
                <w:rFonts w:ascii="Arial" w:hAnsi="Arial"/>
                <w:kern w:val="2"/>
                <w:sz w:val="18"/>
              </w:rPr>
              <w:t>The list of VAL UE IDs for which the requirement request applies</w:t>
            </w:r>
            <w:bookmarkEnd w:id="4116"/>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4117" w:name="_Toc164928470"/>
      <w:bookmarkStart w:id="4118" w:name="_Toc168550333"/>
      <w:r w:rsidRPr="00431785">
        <w:t>6.8.6.2.</w:t>
      </w:r>
      <w:r>
        <w:t>3</w:t>
      </w:r>
      <w:r w:rsidRPr="00431785">
        <w:tab/>
        <w:t xml:space="preserve">Type: </w:t>
      </w:r>
      <w:r>
        <w:t>Edge</w:t>
      </w:r>
      <w:r w:rsidRPr="00431785">
        <w:t>SCRequirementNotif</w:t>
      </w:r>
      <w:bookmarkEnd w:id="4117"/>
      <w:bookmarkEnd w:id="4118"/>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4119" w:name="_Toc164928471"/>
      <w:bookmarkStart w:id="4120" w:name="_Toc168550334"/>
      <w:r w:rsidRPr="00431785">
        <w:t>6.8.6.2.</w:t>
      </w:r>
      <w:r>
        <w:t>4</w:t>
      </w:r>
      <w:r w:rsidRPr="00431785">
        <w:tab/>
        <w:t xml:space="preserve">Type: </w:t>
      </w:r>
      <w:r>
        <w:t>Edge</w:t>
      </w:r>
      <w:r w:rsidRPr="00431785">
        <w:t>SCNegotiation</w:t>
      </w:r>
      <w:r>
        <w:t>Req</w:t>
      </w:r>
      <w:bookmarkEnd w:id="4119"/>
      <w:bookmarkEnd w:id="4120"/>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4121" w:name="_Toc164928472"/>
      <w:bookmarkStart w:id="4122" w:name="_Toc168550335"/>
      <w:r w:rsidRPr="00431785">
        <w:t>6.8.6.2.</w:t>
      </w:r>
      <w:r>
        <w:t>5</w:t>
      </w:r>
      <w:r w:rsidRPr="00431785">
        <w:tab/>
        <w:t xml:space="preserve">Type: </w:t>
      </w:r>
      <w:r>
        <w:t>Edge</w:t>
      </w:r>
      <w:r w:rsidRPr="00431785">
        <w:t>SCNegotiationNotif</w:t>
      </w:r>
      <w:bookmarkEnd w:id="4121"/>
      <w:bookmarkEnd w:id="4122"/>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4123" w:name="_Toc164928473"/>
      <w:bookmarkStart w:id="4124" w:name="_Toc168550336"/>
      <w:r w:rsidRPr="00431785">
        <w:t>6.8.6.3.3</w:t>
      </w:r>
      <w:r w:rsidRPr="00431785">
        <w:tab/>
        <w:t>Enumeration: TriggerAction</w:t>
      </w:r>
      <w:bookmarkEnd w:id="4123"/>
      <w:bookmarkEnd w:id="4124"/>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4125" w:name="_Toc510696647"/>
      <w:bookmarkStart w:id="4126" w:name="_Toc35971443"/>
      <w:bookmarkStart w:id="4127" w:name="_Toc157434635"/>
      <w:bookmarkStart w:id="4128" w:name="_Toc157436350"/>
      <w:bookmarkStart w:id="4129" w:name="_Toc157440190"/>
      <w:bookmarkStart w:id="4130" w:name="_Toc164928474"/>
      <w:bookmarkStart w:id="4131" w:name="_Toc168550337"/>
      <w:r w:rsidRPr="00431785">
        <w:t>6.8.7</w:t>
      </w:r>
      <w:r w:rsidRPr="00431785">
        <w:tab/>
        <w:t>Error Handling</w:t>
      </w:r>
      <w:bookmarkEnd w:id="4125"/>
      <w:bookmarkEnd w:id="4126"/>
      <w:bookmarkEnd w:id="4127"/>
      <w:bookmarkEnd w:id="4128"/>
      <w:bookmarkEnd w:id="4129"/>
      <w:bookmarkEnd w:id="4130"/>
      <w:bookmarkEnd w:id="4131"/>
    </w:p>
    <w:p w14:paraId="10A5BCAD" w14:textId="77777777" w:rsidR="00B110B4" w:rsidRPr="00431785" w:rsidRDefault="00B110B4" w:rsidP="00B110B4">
      <w:pPr>
        <w:pStyle w:val="41"/>
      </w:pPr>
      <w:bookmarkStart w:id="4132" w:name="_Toc35971444"/>
      <w:bookmarkStart w:id="4133" w:name="_Toc157434636"/>
      <w:bookmarkStart w:id="4134" w:name="_Toc157436351"/>
      <w:bookmarkStart w:id="4135" w:name="_Toc157440191"/>
      <w:bookmarkStart w:id="4136" w:name="_Toc164928475"/>
      <w:bookmarkStart w:id="4137" w:name="_Toc168550338"/>
      <w:r w:rsidRPr="00431785">
        <w:t>6.8.7.1</w:t>
      </w:r>
      <w:r w:rsidRPr="00431785">
        <w:tab/>
        <w:t>General</w:t>
      </w:r>
      <w:bookmarkEnd w:id="4132"/>
      <w:bookmarkEnd w:id="4133"/>
      <w:bookmarkEnd w:id="4134"/>
      <w:bookmarkEnd w:id="4135"/>
      <w:bookmarkEnd w:id="4136"/>
      <w:bookmarkEnd w:id="4137"/>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4138" w:name="_Toc35971445"/>
      <w:bookmarkStart w:id="4139" w:name="_Toc157434637"/>
      <w:bookmarkStart w:id="4140" w:name="_Toc157436352"/>
      <w:bookmarkStart w:id="4141" w:name="_Toc157440192"/>
      <w:bookmarkStart w:id="4142" w:name="_Toc164928476"/>
      <w:bookmarkStart w:id="4143" w:name="_Toc168550339"/>
      <w:r w:rsidRPr="00431785">
        <w:t>6.8.7.2</w:t>
      </w:r>
      <w:r w:rsidRPr="00431785">
        <w:tab/>
        <w:t>Protocol Errors</w:t>
      </w:r>
      <w:bookmarkEnd w:id="4138"/>
      <w:bookmarkEnd w:id="4139"/>
      <w:bookmarkEnd w:id="4140"/>
      <w:bookmarkEnd w:id="4141"/>
      <w:bookmarkEnd w:id="4142"/>
      <w:bookmarkEnd w:id="4143"/>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4144" w:name="_Toc35971446"/>
      <w:bookmarkStart w:id="4145" w:name="_Toc157434638"/>
      <w:bookmarkStart w:id="4146" w:name="_Toc157436353"/>
      <w:bookmarkStart w:id="4147" w:name="_Toc157440193"/>
      <w:bookmarkStart w:id="4148" w:name="_Toc164928477"/>
      <w:bookmarkStart w:id="4149" w:name="_Toc168550340"/>
      <w:r w:rsidRPr="00431785">
        <w:t>6.8.7.3</w:t>
      </w:r>
      <w:r w:rsidRPr="00431785">
        <w:tab/>
        <w:t>Application Errors</w:t>
      </w:r>
      <w:bookmarkEnd w:id="4144"/>
      <w:bookmarkEnd w:id="4145"/>
      <w:bookmarkEnd w:id="4146"/>
      <w:bookmarkEnd w:id="4147"/>
      <w:bookmarkEnd w:id="4148"/>
      <w:bookmarkEnd w:id="4149"/>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4150" w:name="_Toc492899751"/>
      <w:bookmarkStart w:id="4151" w:name="_Toc492900030"/>
      <w:bookmarkStart w:id="4152" w:name="_Toc492967832"/>
      <w:bookmarkStart w:id="4153" w:name="_Toc492972920"/>
      <w:bookmarkStart w:id="4154" w:name="_Toc492973140"/>
      <w:bookmarkStart w:id="4155" w:name="_Toc493774060"/>
      <w:bookmarkStart w:id="4156" w:name="_Toc508285804"/>
      <w:bookmarkStart w:id="4157" w:name="_Toc508287269"/>
      <w:bookmarkStart w:id="4158" w:name="_Toc510696648"/>
      <w:bookmarkStart w:id="4159" w:name="_Toc35971447"/>
    </w:p>
    <w:p w14:paraId="799280B1" w14:textId="77777777" w:rsidR="00B110B4" w:rsidRPr="00431785" w:rsidRDefault="00B110B4" w:rsidP="00B110B4">
      <w:pPr>
        <w:pStyle w:val="31"/>
        <w:rPr>
          <w:lang w:eastAsia="zh-CN"/>
        </w:rPr>
      </w:pPr>
      <w:bookmarkStart w:id="4160" w:name="_Toc157434639"/>
      <w:bookmarkStart w:id="4161" w:name="_Toc157436354"/>
      <w:bookmarkStart w:id="4162" w:name="_Toc157440194"/>
      <w:bookmarkStart w:id="4163" w:name="_Toc164928478"/>
      <w:bookmarkStart w:id="4164" w:name="_Toc168550341"/>
      <w:r w:rsidRPr="00431785">
        <w:t>6.8.8</w:t>
      </w:r>
      <w:r w:rsidRPr="00431785">
        <w:rPr>
          <w:lang w:eastAsia="zh-CN"/>
        </w:rPr>
        <w:tab/>
        <w:t>Feature negotiation</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4165" w:name="_Toc532994477"/>
      <w:bookmarkStart w:id="4166" w:name="_Toc35971448"/>
      <w:bookmarkStart w:id="4167" w:name="_Toc157434640"/>
      <w:bookmarkStart w:id="4168" w:name="_Toc157436355"/>
      <w:bookmarkStart w:id="4169" w:name="_Toc157440195"/>
      <w:bookmarkStart w:id="4170" w:name="_Toc164928479"/>
      <w:bookmarkStart w:id="4171" w:name="_Toc168550342"/>
      <w:r w:rsidRPr="00431785">
        <w:t>6.8.9</w:t>
      </w:r>
      <w:r w:rsidRPr="00431785">
        <w:tab/>
        <w:t>Security</w:t>
      </w:r>
      <w:bookmarkEnd w:id="4165"/>
      <w:bookmarkEnd w:id="4166"/>
      <w:bookmarkEnd w:id="4167"/>
      <w:bookmarkEnd w:id="4168"/>
      <w:bookmarkEnd w:id="4169"/>
      <w:bookmarkEnd w:id="4170"/>
      <w:bookmarkEnd w:id="4171"/>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4172" w:name="_Toc160650167"/>
      <w:bookmarkStart w:id="4173" w:name="_Toc164928480"/>
      <w:bookmarkStart w:id="4174" w:name="_Toc168550343"/>
      <w:r w:rsidRPr="00D3062E">
        <w:t>6.9</w:t>
      </w:r>
      <w:r w:rsidRPr="00D3062E">
        <w:tab/>
        <w:t>NSCE_MultiSlicesOptimization API</w:t>
      </w:r>
      <w:bookmarkEnd w:id="4172"/>
      <w:bookmarkEnd w:id="4173"/>
      <w:bookmarkEnd w:id="4174"/>
    </w:p>
    <w:p w14:paraId="16BCB3C3" w14:textId="77777777" w:rsidR="00311EA5" w:rsidRPr="00D3062E" w:rsidRDefault="00311EA5" w:rsidP="00311EA5">
      <w:pPr>
        <w:pStyle w:val="31"/>
      </w:pPr>
      <w:bookmarkStart w:id="4175" w:name="_Toc160650168"/>
      <w:bookmarkStart w:id="4176" w:name="_Toc164928481"/>
      <w:bookmarkStart w:id="4177" w:name="_Toc168550344"/>
      <w:r w:rsidRPr="00D3062E">
        <w:t>6.9.1</w:t>
      </w:r>
      <w:r w:rsidRPr="00D3062E">
        <w:tab/>
        <w:t>Introduction</w:t>
      </w:r>
      <w:bookmarkEnd w:id="4175"/>
      <w:bookmarkEnd w:id="4176"/>
      <w:bookmarkEnd w:id="4177"/>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4178" w:name="_Hlk159712219"/>
      <w:r w:rsidRPr="00D3062E">
        <w:rPr>
          <w:noProof/>
        </w:rPr>
        <w:t>nsce-</w:t>
      </w:r>
      <w:r w:rsidRPr="00D3062E">
        <w:rPr>
          <w:noProof/>
          <w:lang w:val="en-US" w:eastAsia="zh-CN"/>
        </w:rPr>
        <w:t>mso</w:t>
      </w:r>
      <w:bookmarkEnd w:id="4178"/>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4179" w:name="_Toc160650169"/>
      <w:bookmarkStart w:id="4180" w:name="_Toc164928482"/>
      <w:bookmarkStart w:id="4181" w:name="_Toc168550345"/>
      <w:r w:rsidRPr="00D3062E">
        <w:t>6.9.2</w:t>
      </w:r>
      <w:r w:rsidRPr="00D3062E">
        <w:tab/>
        <w:t>Usage of HTTP</w:t>
      </w:r>
      <w:bookmarkEnd w:id="4179"/>
      <w:bookmarkEnd w:id="4180"/>
      <w:bookmarkEnd w:id="4181"/>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4182" w:name="_Toc160650170"/>
      <w:bookmarkStart w:id="4183" w:name="_Toc164928483"/>
      <w:bookmarkStart w:id="4184" w:name="_Toc168550346"/>
      <w:r w:rsidRPr="00D3062E">
        <w:t>6.9.3</w:t>
      </w:r>
      <w:r w:rsidRPr="00D3062E">
        <w:tab/>
        <w:t>Resources</w:t>
      </w:r>
      <w:bookmarkEnd w:id="4182"/>
      <w:bookmarkEnd w:id="4183"/>
      <w:bookmarkEnd w:id="4184"/>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4185" w:name="_Toc160650171"/>
      <w:bookmarkStart w:id="4186" w:name="_Toc164928484"/>
      <w:bookmarkStart w:id="4187" w:name="_Toc168550347"/>
      <w:r w:rsidRPr="00D3062E">
        <w:t>6.9.4</w:t>
      </w:r>
      <w:r w:rsidRPr="00D3062E">
        <w:tab/>
        <w:t>Custom Operations without associated resources</w:t>
      </w:r>
      <w:bookmarkEnd w:id="4185"/>
      <w:bookmarkEnd w:id="4186"/>
      <w:bookmarkEnd w:id="4187"/>
    </w:p>
    <w:p w14:paraId="3A4D3B51" w14:textId="77777777" w:rsidR="00311EA5" w:rsidRPr="00D3062E" w:rsidRDefault="00311EA5" w:rsidP="00311EA5">
      <w:pPr>
        <w:pStyle w:val="41"/>
        <w:rPr>
          <w:lang w:eastAsia="zh-CN"/>
        </w:rPr>
      </w:pPr>
      <w:bookmarkStart w:id="4188" w:name="_Toc160650172"/>
      <w:bookmarkStart w:id="4189" w:name="_Toc164928485"/>
      <w:bookmarkStart w:id="4190" w:name="_Toc168550348"/>
      <w:r w:rsidRPr="00D3062E">
        <w:rPr>
          <w:lang w:eastAsia="zh-CN"/>
        </w:rPr>
        <w:t>6.9.4.1</w:t>
      </w:r>
      <w:r w:rsidRPr="00D3062E">
        <w:rPr>
          <w:lang w:eastAsia="zh-CN"/>
        </w:rPr>
        <w:tab/>
        <w:t>Overview</w:t>
      </w:r>
      <w:bookmarkEnd w:id="4188"/>
      <w:bookmarkEnd w:id="4189"/>
      <w:bookmarkEnd w:id="4190"/>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80pt;height:95.25pt;mso-width-percent:0;mso-height-percent:0;mso-width-percent:0;mso-height-percent:0" o:ole="">
            <v:imagedata r:id="rId153" o:title=""/>
          </v:shape>
          <o:OLEObject Type="Embed" ProgID="Word.Document.8" ShapeID="_x0000_i1099" DrawAspect="Content" ObjectID="_1780413369"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4191" w:name="_Toc160650173"/>
      <w:bookmarkStart w:id="4192" w:name="_Toc164928486"/>
      <w:bookmarkStart w:id="4193" w:name="_Toc168550349"/>
      <w:r w:rsidRPr="00D3062E">
        <w:rPr>
          <w:lang w:eastAsia="zh-CN"/>
        </w:rPr>
        <w:t>6.9.4.2</w:t>
      </w:r>
      <w:r w:rsidRPr="00D3062E">
        <w:rPr>
          <w:lang w:eastAsia="zh-CN"/>
        </w:rPr>
        <w:tab/>
        <w:t>Operation: Request</w:t>
      </w:r>
      <w:bookmarkEnd w:id="4191"/>
      <w:bookmarkEnd w:id="4192"/>
      <w:bookmarkEnd w:id="4193"/>
    </w:p>
    <w:p w14:paraId="3EFF8A0D" w14:textId="77777777" w:rsidR="00311EA5" w:rsidRPr="00D3062E" w:rsidRDefault="00311EA5" w:rsidP="00311EA5">
      <w:pPr>
        <w:pStyle w:val="51"/>
        <w:rPr>
          <w:lang w:eastAsia="zh-CN"/>
        </w:rPr>
      </w:pPr>
      <w:bookmarkStart w:id="4194" w:name="_Toc160650174"/>
      <w:bookmarkStart w:id="4195" w:name="_Toc164928487"/>
      <w:bookmarkStart w:id="4196" w:name="_Toc168550350"/>
      <w:r w:rsidRPr="00D3062E">
        <w:rPr>
          <w:lang w:eastAsia="zh-CN"/>
        </w:rPr>
        <w:t>6.9.4.2.1</w:t>
      </w:r>
      <w:r w:rsidRPr="00D3062E">
        <w:rPr>
          <w:lang w:eastAsia="zh-CN"/>
        </w:rPr>
        <w:tab/>
        <w:t>Description</w:t>
      </w:r>
      <w:bookmarkEnd w:id="4194"/>
      <w:bookmarkEnd w:id="4195"/>
      <w:bookmarkEnd w:id="4196"/>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4197" w:name="_Toc160650175"/>
      <w:bookmarkStart w:id="4198" w:name="_Toc164928488"/>
      <w:bookmarkStart w:id="4199" w:name="_Toc168550351"/>
      <w:r w:rsidRPr="00D3062E">
        <w:rPr>
          <w:lang w:eastAsia="zh-CN"/>
        </w:rPr>
        <w:t>6.9.4.2.2</w:t>
      </w:r>
      <w:r w:rsidRPr="00D3062E">
        <w:rPr>
          <w:lang w:eastAsia="zh-CN"/>
        </w:rPr>
        <w:tab/>
        <w:t>Operation Definition</w:t>
      </w:r>
      <w:bookmarkEnd w:id="4197"/>
      <w:bookmarkEnd w:id="4198"/>
      <w:bookmarkEnd w:id="4199"/>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4200" w:name="_Toc160650176"/>
      <w:bookmarkStart w:id="4201" w:name="_Toc164928489"/>
      <w:bookmarkStart w:id="4202" w:name="_Toc168550352"/>
      <w:r w:rsidRPr="00D3062E">
        <w:t>6.9.5</w:t>
      </w:r>
      <w:r w:rsidRPr="00D3062E">
        <w:tab/>
        <w:t>Notifications</w:t>
      </w:r>
      <w:bookmarkEnd w:id="4200"/>
      <w:bookmarkEnd w:id="4201"/>
      <w:bookmarkEnd w:id="4202"/>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4203" w:name="_Toc160650177"/>
      <w:bookmarkStart w:id="4204" w:name="_Toc164928490"/>
      <w:bookmarkStart w:id="4205" w:name="_Toc168550353"/>
      <w:r w:rsidRPr="00D3062E">
        <w:t>6.9.6</w:t>
      </w:r>
      <w:r w:rsidRPr="00D3062E">
        <w:tab/>
        <w:t>Data Model</w:t>
      </w:r>
      <w:bookmarkEnd w:id="4203"/>
      <w:bookmarkEnd w:id="4204"/>
      <w:bookmarkEnd w:id="4205"/>
    </w:p>
    <w:p w14:paraId="7F6D071C" w14:textId="77777777" w:rsidR="00311EA5" w:rsidRPr="00D3062E" w:rsidRDefault="00311EA5" w:rsidP="00311EA5">
      <w:pPr>
        <w:pStyle w:val="41"/>
        <w:rPr>
          <w:lang w:eastAsia="zh-CN"/>
        </w:rPr>
      </w:pPr>
      <w:bookmarkStart w:id="4206" w:name="_Toc160650178"/>
      <w:bookmarkStart w:id="4207" w:name="_Toc164928491"/>
      <w:bookmarkStart w:id="4208" w:name="_Toc168550354"/>
      <w:r w:rsidRPr="00D3062E">
        <w:t>6.9.6</w:t>
      </w:r>
      <w:r w:rsidRPr="00D3062E">
        <w:rPr>
          <w:lang w:eastAsia="zh-CN"/>
        </w:rPr>
        <w:t>.1</w:t>
      </w:r>
      <w:r w:rsidRPr="00D3062E">
        <w:rPr>
          <w:lang w:eastAsia="zh-CN"/>
        </w:rPr>
        <w:tab/>
        <w:t>General</w:t>
      </w:r>
      <w:bookmarkEnd w:id="4206"/>
      <w:bookmarkEnd w:id="4207"/>
      <w:bookmarkEnd w:id="4208"/>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4209" w:name="_Toc160650179"/>
      <w:bookmarkStart w:id="4210" w:name="_Toc164928492"/>
      <w:bookmarkStart w:id="4211" w:name="_Toc168550355"/>
      <w:r w:rsidRPr="00D3062E">
        <w:rPr>
          <w:lang w:eastAsia="zh-CN"/>
        </w:rPr>
        <w:t>6.9.6.2</w:t>
      </w:r>
      <w:r w:rsidRPr="00D3062E">
        <w:rPr>
          <w:lang w:eastAsia="zh-CN"/>
        </w:rPr>
        <w:tab/>
        <w:t>Structured data types</w:t>
      </w:r>
      <w:bookmarkEnd w:id="4209"/>
      <w:bookmarkEnd w:id="4210"/>
      <w:bookmarkEnd w:id="4211"/>
    </w:p>
    <w:p w14:paraId="2E47B570" w14:textId="77777777" w:rsidR="00311EA5" w:rsidRPr="00D3062E" w:rsidRDefault="00311EA5" w:rsidP="00311EA5">
      <w:pPr>
        <w:pStyle w:val="51"/>
        <w:rPr>
          <w:lang w:eastAsia="zh-CN"/>
        </w:rPr>
      </w:pPr>
      <w:bookmarkStart w:id="4212" w:name="_Toc160650180"/>
      <w:bookmarkStart w:id="4213" w:name="_Toc164928493"/>
      <w:bookmarkStart w:id="4214" w:name="_Toc168550356"/>
      <w:r w:rsidRPr="00D3062E">
        <w:rPr>
          <w:lang w:eastAsia="zh-CN"/>
        </w:rPr>
        <w:t>6.9.6.2.1</w:t>
      </w:r>
      <w:r w:rsidRPr="00D3062E">
        <w:rPr>
          <w:lang w:eastAsia="zh-CN"/>
        </w:rPr>
        <w:tab/>
        <w:t>Introduction</w:t>
      </w:r>
      <w:bookmarkEnd w:id="4212"/>
      <w:bookmarkEnd w:id="4213"/>
      <w:bookmarkEnd w:id="4214"/>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4215" w:name="_Toc160650181"/>
      <w:bookmarkStart w:id="4216" w:name="_Toc164928494"/>
      <w:bookmarkStart w:id="4217" w:name="_Toc168550357"/>
      <w:r w:rsidRPr="00D3062E">
        <w:t>6.9.6.2.2</w:t>
      </w:r>
      <w:r w:rsidRPr="00D3062E">
        <w:tab/>
        <w:t>Type: MultiSlicesOptReq</w:t>
      </w:r>
      <w:bookmarkEnd w:id="4215"/>
      <w:bookmarkEnd w:id="4216"/>
      <w:bookmarkEnd w:id="4217"/>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4218" w:name="_Toc160650182"/>
      <w:bookmarkStart w:id="4219" w:name="_Toc164928495"/>
      <w:bookmarkStart w:id="4220" w:name="_Toc168550358"/>
      <w:r w:rsidRPr="00D3062E">
        <w:t>6.9</w:t>
      </w:r>
      <w:r w:rsidRPr="00D3062E">
        <w:rPr>
          <w:lang w:val="en-US" w:eastAsia="zh-CN"/>
        </w:rPr>
        <w:t>.</w:t>
      </w:r>
      <w:r w:rsidRPr="00D3062E">
        <w:rPr>
          <w:lang w:val="en-US"/>
        </w:rPr>
        <w:t>6.3</w:t>
      </w:r>
      <w:r w:rsidRPr="00D3062E">
        <w:rPr>
          <w:lang w:val="en-US"/>
        </w:rPr>
        <w:tab/>
        <w:t>Simple data types and enumerations</w:t>
      </w:r>
      <w:bookmarkEnd w:id="4218"/>
      <w:bookmarkEnd w:id="4219"/>
      <w:bookmarkEnd w:id="4220"/>
    </w:p>
    <w:p w14:paraId="6289D7DB" w14:textId="77777777" w:rsidR="00311EA5" w:rsidRPr="00D3062E" w:rsidRDefault="00311EA5" w:rsidP="00311EA5">
      <w:pPr>
        <w:pStyle w:val="51"/>
      </w:pPr>
      <w:bookmarkStart w:id="4221" w:name="_Toc160650183"/>
      <w:bookmarkStart w:id="4222" w:name="_Toc164928496"/>
      <w:bookmarkStart w:id="4223" w:name="_Toc168550359"/>
      <w:r w:rsidRPr="00D3062E">
        <w:t>6.9.6.3.1</w:t>
      </w:r>
      <w:r w:rsidRPr="00D3062E">
        <w:tab/>
        <w:t>Introduction</w:t>
      </w:r>
      <w:bookmarkEnd w:id="4221"/>
      <w:bookmarkEnd w:id="4222"/>
      <w:bookmarkEnd w:id="4223"/>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4224" w:name="_Toc160650184"/>
      <w:bookmarkStart w:id="4225" w:name="_Toc164928497"/>
      <w:bookmarkStart w:id="4226" w:name="_Toc168550360"/>
      <w:r w:rsidRPr="00D3062E">
        <w:t>6.9.6.3.2</w:t>
      </w:r>
      <w:r w:rsidRPr="00D3062E">
        <w:tab/>
        <w:t>Simple data types</w:t>
      </w:r>
      <w:bookmarkEnd w:id="4224"/>
      <w:bookmarkEnd w:id="4225"/>
      <w:bookmarkEnd w:id="4226"/>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4227" w:name="_Toc160650185"/>
      <w:bookmarkStart w:id="4228" w:name="_Toc164928498"/>
      <w:bookmarkStart w:id="4229" w:name="_Toc168550361"/>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4227"/>
      <w:bookmarkEnd w:id="4228"/>
      <w:bookmarkEnd w:id="4229"/>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4230" w:name="_Toc160650186"/>
      <w:bookmarkStart w:id="4231" w:name="_Toc164928499"/>
      <w:bookmarkStart w:id="4232" w:name="_Toc168550362"/>
      <w:r w:rsidRPr="00D3062E">
        <w:t>6.9</w:t>
      </w:r>
      <w:r w:rsidRPr="00D3062E">
        <w:rPr>
          <w:lang w:eastAsia="zh-CN"/>
        </w:rPr>
        <w:t>.</w:t>
      </w:r>
      <w:r w:rsidRPr="00D3062E">
        <w:t>6.5</w:t>
      </w:r>
      <w:r w:rsidRPr="00D3062E">
        <w:tab/>
        <w:t>Binary data</w:t>
      </w:r>
      <w:bookmarkEnd w:id="4230"/>
      <w:bookmarkEnd w:id="4231"/>
      <w:bookmarkEnd w:id="4232"/>
    </w:p>
    <w:p w14:paraId="272DAF0D" w14:textId="77777777" w:rsidR="00311EA5" w:rsidRPr="00D3062E" w:rsidRDefault="00311EA5" w:rsidP="00311EA5">
      <w:pPr>
        <w:pStyle w:val="51"/>
      </w:pPr>
      <w:bookmarkStart w:id="4233" w:name="_Toc160650187"/>
      <w:bookmarkStart w:id="4234" w:name="_Toc164928500"/>
      <w:bookmarkStart w:id="4235" w:name="_Toc168550363"/>
      <w:r w:rsidRPr="00D3062E">
        <w:t>6.9.6.5.1</w:t>
      </w:r>
      <w:r w:rsidRPr="00D3062E">
        <w:tab/>
        <w:t>Binary Data Types</w:t>
      </w:r>
      <w:bookmarkEnd w:id="4233"/>
      <w:bookmarkEnd w:id="4234"/>
      <w:bookmarkEnd w:id="4235"/>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4236" w:name="_Toc160650188"/>
      <w:bookmarkStart w:id="4237" w:name="_Toc164928501"/>
      <w:bookmarkStart w:id="4238" w:name="_Toc168550364"/>
      <w:r w:rsidRPr="00D3062E">
        <w:t>6.9</w:t>
      </w:r>
      <w:r w:rsidRPr="00D3062E">
        <w:rPr>
          <w:rFonts w:hint="eastAsia"/>
          <w:lang w:eastAsia="zh-CN"/>
        </w:rPr>
        <w:t>.</w:t>
      </w:r>
      <w:r w:rsidRPr="00D3062E">
        <w:t>7</w:t>
      </w:r>
      <w:r w:rsidRPr="00D3062E">
        <w:tab/>
        <w:t>Error Handling</w:t>
      </w:r>
      <w:bookmarkEnd w:id="4236"/>
      <w:bookmarkEnd w:id="4237"/>
      <w:bookmarkEnd w:id="4238"/>
    </w:p>
    <w:p w14:paraId="60C99879" w14:textId="77777777" w:rsidR="00311EA5" w:rsidRPr="00D3062E" w:rsidRDefault="00311EA5" w:rsidP="00311EA5">
      <w:pPr>
        <w:pStyle w:val="41"/>
      </w:pPr>
      <w:bookmarkStart w:id="4239" w:name="_Toc160650189"/>
      <w:bookmarkStart w:id="4240" w:name="_Toc164928502"/>
      <w:bookmarkStart w:id="4241" w:name="_Toc168550365"/>
      <w:r w:rsidRPr="00D3062E">
        <w:t>6.9.7.1</w:t>
      </w:r>
      <w:r w:rsidRPr="00D3062E">
        <w:tab/>
        <w:t>General</w:t>
      </w:r>
      <w:bookmarkEnd w:id="4239"/>
      <w:bookmarkEnd w:id="4240"/>
      <w:bookmarkEnd w:id="4241"/>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4242" w:name="_Toc160650190"/>
      <w:bookmarkStart w:id="4243" w:name="_Toc164928503"/>
      <w:bookmarkStart w:id="4244" w:name="_Toc168550366"/>
      <w:r w:rsidRPr="00D3062E">
        <w:t>6.9.7.2</w:t>
      </w:r>
      <w:r w:rsidRPr="00D3062E">
        <w:tab/>
        <w:t>Protocol Errors</w:t>
      </w:r>
      <w:bookmarkEnd w:id="4242"/>
      <w:bookmarkEnd w:id="4243"/>
      <w:bookmarkEnd w:id="4244"/>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4245" w:name="_Toc160650191"/>
      <w:bookmarkStart w:id="4246" w:name="_Toc164928504"/>
      <w:bookmarkStart w:id="4247" w:name="_Toc168550367"/>
      <w:r w:rsidRPr="00D3062E">
        <w:t>6.9.7.3</w:t>
      </w:r>
      <w:r w:rsidRPr="00D3062E">
        <w:tab/>
        <w:t>Application Errors</w:t>
      </w:r>
      <w:bookmarkEnd w:id="4245"/>
      <w:bookmarkEnd w:id="4246"/>
      <w:bookmarkEnd w:id="4247"/>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4248" w:name="_Toc160650192"/>
      <w:bookmarkStart w:id="4249" w:name="_Toc164928505"/>
      <w:bookmarkStart w:id="4250" w:name="_Toc168550368"/>
      <w:r w:rsidRPr="00D3062E">
        <w:t>6.9.8</w:t>
      </w:r>
      <w:r w:rsidRPr="00D3062E">
        <w:rPr>
          <w:lang w:eastAsia="zh-CN"/>
        </w:rPr>
        <w:tab/>
        <w:t>Feature negotiation</w:t>
      </w:r>
      <w:bookmarkEnd w:id="4248"/>
      <w:bookmarkEnd w:id="4249"/>
      <w:bookmarkEnd w:id="4250"/>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4251" w:name="_Toc160650193"/>
      <w:bookmarkStart w:id="4252" w:name="_Toc164928506"/>
      <w:bookmarkStart w:id="4253" w:name="_Toc168550369"/>
      <w:r w:rsidRPr="00D3062E">
        <w:t>6.9.9</w:t>
      </w:r>
      <w:r w:rsidRPr="00D3062E">
        <w:tab/>
        <w:t>Security</w:t>
      </w:r>
      <w:bookmarkEnd w:id="4251"/>
      <w:bookmarkEnd w:id="4252"/>
      <w:bookmarkEnd w:id="4253"/>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4254" w:name="_Toc160650194"/>
      <w:bookmarkStart w:id="4255" w:name="_Toc164928507"/>
      <w:bookmarkStart w:id="4256" w:name="_Toc168550370"/>
      <w:r w:rsidRPr="00D3062E">
        <w:rPr>
          <w:noProof/>
          <w:lang w:eastAsia="zh-CN"/>
        </w:rPr>
        <w:t>6.10</w:t>
      </w:r>
      <w:r w:rsidRPr="00D3062E">
        <w:tab/>
      </w:r>
      <w:r w:rsidRPr="00D3062E">
        <w:rPr>
          <w:lang w:val="en-US"/>
        </w:rPr>
        <w:t>NSCE_NetworkSliceAdaptation</w:t>
      </w:r>
      <w:r w:rsidRPr="00D3062E">
        <w:t xml:space="preserve"> API</w:t>
      </w:r>
      <w:bookmarkEnd w:id="4057"/>
      <w:bookmarkEnd w:id="4058"/>
      <w:bookmarkEnd w:id="4059"/>
      <w:bookmarkEnd w:id="4254"/>
      <w:bookmarkEnd w:id="4255"/>
      <w:bookmarkEnd w:id="4256"/>
    </w:p>
    <w:p w14:paraId="0A3C0CE3" w14:textId="77777777" w:rsidR="009A4BE1" w:rsidRPr="00D3062E" w:rsidRDefault="009A4BE1" w:rsidP="009A4BE1">
      <w:pPr>
        <w:pStyle w:val="31"/>
      </w:pPr>
      <w:bookmarkStart w:id="4257" w:name="_Toc157434937"/>
      <w:bookmarkStart w:id="4258" w:name="_Toc157436652"/>
      <w:bookmarkStart w:id="4259" w:name="_Toc157440492"/>
      <w:bookmarkStart w:id="4260" w:name="_Toc160650195"/>
      <w:bookmarkStart w:id="4261" w:name="_Toc164928508"/>
      <w:bookmarkStart w:id="4262" w:name="_Toc168550371"/>
      <w:r w:rsidRPr="00D3062E">
        <w:rPr>
          <w:noProof/>
          <w:lang w:eastAsia="zh-CN"/>
        </w:rPr>
        <w:t>6.10</w:t>
      </w:r>
      <w:r w:rsidRPr="00D3062E">
        <w:t>.1</w:t>
      </w:r>
      <w:r w:rsidRPr="00D3062E">
        <w:tab/>
        <w:t>Introduction</w:t>
      </w:r>
      <w:bookmarkEnd w:id="4257"/>
      <w:bookmarkEnd w:id="4258"/>
      <w:bookmarkEnd w:id="4259"/>
      <w:bookmarkEnd w:id="4260"/>
      <w:bookmarkEnd w:id="4261"/>
      <w:bookmarkEnd w:id="4262"/>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4263" w:name="_Toc157434938"/>
      <w:bookmarkStart w:id="4264" w:name="_Toc157436653"/>
      <w:bookmarkStart w:id="4265" w:name="_Toc157440493"/>
      <w:bookmarkStart w:id="4266" w:name="_Toc160650196"/>
      <w:bookmarkStart w:id="4267" w:name="_Toc164928509"/>
      <w:bookmarkStart w:id="4268" w:name="_Toc168550372"/>
      <w:r w:rsidRPr="00D3062E">
        <w:rPr>
          <w:noProof/>
          <w:lang w:eastAsia="zh-CN"/>
        </w:rPr>
        <w:t>6.10</w:t>
      </w:r>
      <w:r w:rsidRPr="00D3062E">
        <w:t>.2</w:t>
      </w:r>
      <w:r w:rsidRPr="00D3062E">
        <w:tab/>
        <w:t>Usage of HTTP</w:t>
      </w:r>
      <w:bookmarkEnd w:id="4263"/>
      <w:bookmarkEnd w:id="4264"/>
      <w:bookmarkEnd w:id="4265"/>
      <w:bookmarkEnd w:id="4266"/>
      <w:bookmarkEnd w:id="4267"/>
      <w:bookmarkEnd w:id="4268"/>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4269" w:name="_Toc157434939"/>
      <w:bookmarkStart w:id="4270" w:name="_Toc157436654"/>
      <w:bookmarkStart w:id="4271" w:name="_Toc157440494"/>
      <w:bookmarkStart w:id="4272" w:name="_Toc160650197"/>
      <w:bookmarkStart w:id="4273" w:name="_Toc164928510"/>
      <w:bookmarkStart w:id="4274" w:name="_Toc168550373"/>
      <w:r w:rsidRPr="00D3062E">
        <w:rPr>
          <w:noProof/>
          <w:lang w:eastAsia="zh-CN"/>
        </w:rPr>
        <w:t>6.10</w:t>
      </w:r>
      <w:r w:rsidRPr="00D3062E">
        <w:t>.3</w:t>
      </w:r>
      <w:r w:rsidRPr="00D3062E">
        <w:tab/>
        <w:t>Resources</w:t>
      </w:r>
      <w:bookmarkEnd w:id="4269"/>
      <w:bookmarkEnd w:id="4270"/>
      <w:bookmarkEnd w:id="4271"/>
      <w:bookmarkEnd w:id="4272"/>
      <w:bookmarkEnd w:id="4273"/>
      <w:bookmarkEnd w:id="4274"/>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4275" w:name="_Toc157434940"/>
      <w:bookmarkStart w:id="4276" w:name="_Toc157436655"/>
      <w:bookmarkStart w:id="4277" w:name="_Toc157440495"/>
      <w:bookmarkStart w:id="4278" w:name="_Toc160650198"/>
      <w:bookmarkStart w:id="4279" w:name="_Toc164928511"/>
      <w:bookmarkStart w:id="4280" w:name="_Toc168550374"/>
      <w:r w:rsidRPr="00D3062E">
        <w:rPr>
          <w:noProof/>
          <w:lang w:eastAsia="zh-CN"/>
        </w:rPr>
        <w:t>6.10</w:t>
      </w:r>
      <w:r w:rsidRPr="00D3062E">
        <w:t>.4</w:t>
      </w:r>
      <w:r w:rsidRPr="00D3062E">
        <w:tab/>
        <w:t>Custom Operations without associated resources</w:t>
      </w:r>
      <w:bookmarkEnd w:id="4275"/>
      <w:bookmarkEnd w:id="4276"/>
      <w:bookmarkEnd w:id="4277"/>
      <w:bookmarkEnd w:id="4278"/>
      <w:bookmarkEnd w:id="4279"/>
      <w:bookmarkEnd w:id="4280"/>
    </w:p>
    <w:p w14:paraId="7FE72520" w14:textId="77777777" w:rsidR="009A4BE1" w:rsidRPr="00D3062E" w:rsidRDefault="009A4BE1" w:rsidP="009A4BE1">
      <w:pPr>
        <w:pStyle w:val="41"/>
      </w:pPr>
      <w:bookmarkStart w:id="4281" w:name="_Toc157434941"/>
      <w:bookmarkStart w:id="4282" w:name="_Toc157436656"/>
      <w:bookmarkStart w:id="4283" w:name="_Toc157440496"/>
      <w:bookmarkStart w:id="4284" w:name="_Toc160650199"/>
      <w:bookmarkStart w:id="4285" w:name="_Toc164928512"/>
      <w:bookmarkStart w:id="4286" w:name="_Toc168550375"/>
      <w:r w:rsidRPr="00D3062E">
        <w:rPr>
          <w:noProof/>
          <w:lang w:eastAsia="zh-CN"/>
        </w:rPr>
        <w:t>6.10</w:t>
      </w:r>
      <w:r w:rsidRPr="00D3062E">
        <w:t>.4.1</w:t>
      </w:r>
      <w:r w:rsidRPr="00D3062E">
        <w:tab/>
        <w:t>Overview</w:t>
      </w:r>
      <w:bookmarkEnd w:id="4281"/>
      <w:bookmarkEnd w:id="4282"/>
      <w:bookmarkEnd w:id="4283"/>
      <w:bookmarkEnd w:id="4284"/>
      <w:bookmarkEnd w:id="4285"/>
      <w:bookmarkEnd w:id="4286"/>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1.5pt;height:95.25pt;mso-width-percent:0;mso-height-percent:0;mso-width-percent:0;mso-height-percent:0" o:ole="">
            <v:imagedata r:id="rId155" o:title=""/>
          </v:shape>
          <o:OLEObject Type="Embed" ProgID="Word.Document.8" ShapeID="_x0000_i1100" DrawAspect="Content" ObjectID="_1780413370"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4287" w:name="_Toc157434942"/>
      <w:bookmarkStart w:id="4288" w:name="_Toc157436657"/>
      <w:bookmarkStart w:id="4289" w:name="_Toc157440497"/>
      <w:bookmarkStart w:id="4290" w:name="_Toc160650200"/>
      <w:bookmarkStart w:id="4291" w:name="_Toc164928513"/>
      <w:bookmarkStart w:id="4292" w:name="_Toc168550376"/>
      <w:r w:rsidRPr="00D3062E">
        <w:rPr>
          <w:noProof/>
          <w:lang w:eastAsia="zh-CN"/>
        </w:rPr>
        <w:t>6.10</w:t>
      </w:r>
      <w:r w:rsidRPr="00D3062E">
        <w:t>.4.2</w:t>
      </w:r>
      <w:r w:rsidRPr="00D3062E">
        <w:tab/>
        <w:t>Operation: Request</w:t>
      </w:r>
      <w:bookmarkEnd w:id="4287"/>
      <w:bookmarkEnd w:id="4288"/>
      <w:bookmarkEnd w:id="4289"/>
      <w:bookmarkEnd w:id="4290"/>
      <w:bookmarkEnd w:id="4291"/>
      <w:bookmarkEnd w:id="4292"/>
    </w:p>
    <w:p w14:paraId="79C0ACBA" w14:textId="77777777" w:rsidR="009A4BE1" w:rsidRPr="00D3062E" w:rsidRDefault="009A4BE1" w:rsidP="009A4BE1">
      <w:pPr>
        <w:pStyle w:val="51"/>
      </w:pPr>
      <w:bookmarkStart w:id="4293" w:name="_Toc157434943"/>
      <w:bookmarkStart w:id="4294" w:name="_Toc157436658"/>
      <w:bookmarkStart w:id="4295" w:name="_Toc157440498"/>
      <w:bookmarkStart w:id="4296" w:name="_Toc160650201"/>
      <w:bookmarkStart w:id="4297" w:name="_Toc164928514"/>
      <w:bookmarkStart w:id="4298" w:name="_Toc168550377"/>
      <w:r w:rsidRPr="00D3062E">
        <w:rPr>
          <w:noProof/>
          <w:lang w:eastAsia="zh-CN"/>
        </w:rPr>
        <w:t>6.10</w:t>
      </w:r>
      <w:r w:rsidRPr="00D3062E">
        <w:t>.4.2.1</w:t>
      </w:r>
      <w:r w:rsidRPr="00D3062E">
        <w:tab/>
        <w:t>Description</w:t>
      </w:r>
      <w:bookmarkEnd w:id="4293"/>
      <w:bookmarkEnd w:id="4294"/>
      <w:bookmarkEnd w:id="4295"/>
      <w:bookmarkEnd w:id="4296"/>
      <w:bookmarkEnd w:id="4297"/>
      <w:bookmarkEnd w:id="4298"/>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4299" w:name="_Toc157434944"/>
      <w:bookmarkStart w:id="4300" w:name="_Toc157436659"/>
      <w:bookmarkStart w:id="4301" w:name="_Toc157440499"/>
      <w:bookmarkStart w:id="4302" w:name="_Toc160650202"/>
      <w:bookmarkStart w:id="4303" w:name="_Toc164928515"/>
      <w:bookmarkStart w:id="4304" w:name="_Toc168550378"/>
      <w:bookmarkStart w:id="4305" w:name="_Toc157434945"/>
      <w:bookmarkStart w:id="4306" w:name="_Toc157436660"/>
      <w:bookmarkStart w:id="4307" w:name="_Toc157440500"/>
      <w:r w:rsidRPr="00D3062E">
        <w:rPr>
          <w:noProof/>
          <w:lang w:eastAsia="zh-CN"/>
        </w:rPr>
        <w:t>6.10</w:t>
      </w:r>
      <w:r w:rsidRPr="00D3062E">
        <w:t>.4.2.2</w:t>
      </w:r>
      <w:r w:rsidRPr="00D3062E">
        <w:tab/>
        <w:t>Operation Definition</w:t>
      </w:r>
      <w:bookmarkEnd w:id="4299"/>
      <w:bookmarkEnd w:id="4300"/>
      <w:bookmarkEnd w:id="4301"/>
      <w:bookmarkEnd w:id="4302"/>
      <w:bookmarkEnd w:id="4303"/>
      <w:bookmarkEnd w:id="4304"/>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4308" w:name="_Toc160650203"/>
      <w:bookmarkStart w:id="4309" w:name="_Toc164928516"/>
      <w:bookmarkStart w:id="4310" w:name="_Toc168550379"/>
      <w:bookmarkStart w:id="4311" w:name="_Toc157434946"/>
      <w:bookmarkStart w:id="4312" w:name="_Toc157436661"/>
      <w:bookmarkStart w:id="4313" w:name="_Toc157440501"/>
      <w:bookmarkEnd w:id="4305"/>
      <w:bookmarkEnd w:id="4306"/>
      <w:bookmarkEnd w:id="4307"/>
      <w:r w:rsidRPr="00D3062E">
        <w:rPr>
          <w:noProof/>
          <w:lang w:eastAsia="zh-CN"/>
        </w:rPr>
        <w:t>6.10</w:t>
      </w:r>
      <w:r w:rsidRPr="00D3062E">
        <w:t>.5</w:t>
      </w:r>
      <w:r w:rsidRPr="00D3062E">
        <w:tab/>
        <w:t>Notifications</w:t>
      </w:r>
      <w:bookmarkEnd w:id="4308"/>
      <w:bookmarkEnd w:id="4309"/>
      <w:bookmarkEnd w:id="4310"/>
    </w:p>
    <w:p w14:paraId="4E193EC2" w14:textId="77777777" w:rsidR="00311EA5" w:rsidRPr="00D3062E" w:rsidRDefault="00311EA5" w:rsidP="00311EA5">
      <w:pPr>
        <w:pStyle w:val="41"/>
      </w:pPr>
      <w:bookmarkStart w:id="4314" w:name="_Toc160650204"/>
      <w:bookmarkStart w:id="4315" w:name="_Toc164928517"/>
      <w:bookmarkStart w:id="4316" w:name="_Toc168550380"/>
      <w:r w:rsidRPr="00D3062E">
        <w:rPr>
          <w:noProof/>
          <w:lang w:eastAsia="zh-CN"/>
        </w:rPr>
        <w:t>6.10</w:t>
      </w:r>
      <w:r w:rsidRPr="00D3062E">
        <w:t>.5.1</w:t>
      </w:r>
      <w:r w:rsidRPr="00D3062E">
        <w:tab/>
        <w:t>General</w:t>
      </w:r>
      <w:bookmarkEnd w:id="4314"/>
      <w:bookmarkEnd w:id="4315"/>
      <w:bookmarkEnd w:id="4316"/>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4317" w:name="_Toc160650205"/>
      <w:bookmarkStart w:id="4318" w:name="_Toc164928518"/>
      <w:bookmarkStart w:id="4319" w:name="_Toc168550381"/>
      <w:r w:rsidRPr="00D3062E">
        <w:rPr>
          <w:noProof/>
          <w:lang w:eastAsia="zh-CN"/>
        </w:rPr>
        <w:t>6.10</w:t>
      </w:r>
      <w:r w:rsidRPr="00D3062E">
        <w:t>.5.2</w:t>
      </w:r>
      <w:r w:rsidRPr="00D3062E">
        <w:tab/>
        <w:t>Network Slice Adaptation Status Notification</w:t>
      </w:r>
      <w:bookmarkEnd w:id="4317"/>
      <w:bookmarkEnd w:id="4318"/>
      <w:bookmarkEnd w:id="4319"/>
    </w:p>
    <w:p w14:paraId="4B1C4B6B" w14:textId="77777777" w:rsidR="00311EA5" w:rsidRPr="00D3062E" w:rsidRDefault="00311EA5" w:rsidP="00311EA5">
      <w:pPr>
        <w:pStyle w:val="51"/>
        <w:rPr>
          <w:noProof/>
        </w:rPr>
      </w:pPr>
      <w:bookmarkStart w:id="4320" w:name="_Toc160650206"/>
      <w:bookmarkStart w:id="4321" w:name="_Toc164928519"/>
      <w:bookmarkStart w:id="4322" w:name="_Toc168550382"/>
      <w:r w:rsidRPr="00D3062E">
        <w:rPr>
          <w:noProof/>
          <w:lang w:eastAsia="zh-CN"/>
        </w:rPr>
        <w:t>6.10</w:t>
      </w:r>
      <w:r w:rsidRPr="00D3062E">
        <w:t>.5.2</w:t>
      </w:r>
      <w:r w:rsidRPr="00D3062E">
        <w:rPr>
          <w:noProof/>
        </w:rPr>
        <w:t>.1</w:t>
      </w:r>
      <w:r w:rsidRPr="00D3062E">
        <w:rPr>
          <w:noProof/>
        </w:rPr>
        <w:tab/>
        <w:t>Description</w:t>
      </w:r>
      <w:bookmarkEnd w:id="4320"/>
      <w:bookmarkEnd w:id="4321"/>
      <w:bookmarkEnd w:id="4322"/>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4323" w:name="_Toc160650207"/>
      <w:bookmarkStart w:id="4324" w:name="_Toc164928520"/>
      <w:bookmarkStart w:id="4325" w:name="_Toc168550383"/>
      <w:r w:rsidRPr="00D3062E">
        <w:rPr>
          <w:noProof/>
          <w:lang w:eastAsia="zh-CN"/>
        </w:rPr>
        <w:t>6.10</w:t>
      </w:r>
      <w:r w:rsidRPr="00D3062E">
        <w:t>.5.2</w:t>
      </w:r>
      <w:r w:rsidRPr="00D3062E">
        <w:rPr>
          <w:noProof/>
        </w:rPr>
        <w:t>.2</w:t>
      </w:r>
      <w:r w:rsidRPr="00D3062E">
        <w:rPr>
          <w:noProof/>
        </w:rPr>
        <w:tab/>
        <w:t>Target URI</w:t>
      </w:r>
      <w:bookmarkEnd w:id="4323"/>
      <w:bookmarkEnd w:id="4324"/>
      <w:bookmarkEnd w:id="4325"/>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4326" w:name="_Toc160650208"/>
      <w:bookmarkStart w:id="4327" w:name="_Toc164928521"/>
      <w:bookmarkStart w:id="4328" w:name="_Toc168550384"/>
      <w:r w:rsidRPr="00D3062E">
        <w:rPr>
          <w:noProof/>
          <w:lang w:eastAsia="zh-CN"/>
        </w:rPr>
        <w:t>6.10</w:t>
      </w:r>
      <w:r w:rsidRPr="00D3062E">
        <w:t>.5.2</w:t>
      </w:r>
      <w:r w:rsidRPr="00D3062E">
        <w:rPr>
          <w:noProof/>
        </w:rPr>
        <w:t>.3</w:t>
      </w:r>
      <w:r w:rsidRPr="00D3062E">
        <w:rPr>
          <w:noProof/>
        </w:rPr>
        <w:tab/>
        <w:t>Standard Methods</w:t>
      </w:r>
      <w:bookmarkEnd w:id="4326"/>
      <w:bookmarkEnd w:id="4327"/>
      <w:bookmarkEnd w:id="4328"/>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4329" w:name="_Toc160650209"/>
      <w:bookmarkStart w:id="4330" w:name="_Toc164928522"/>
      <w:bookmarkStart w:id="4331" w:name="_Toc168550385"/>
      <w:r w:rsidRPr="00D3062E">
        <w:rPr>
          <w:noProof/>
          <w:lang w:eastAsia="zh-CN"/>
        </w:rPr>
        <w:t>6.10</w:t>
      </w:r>
      <w:r w:rsidRPr="00D3062E">
        <w:t>.6</w:t>
      </w:r>
      <w:r w:rsidRPr="00D3062E">
        <w:tab/>
        <w:t>Data Model</w:t>
      </w:r>
      <w:bookmarkEnd w:id="4311"/>
      <w:bookmarkEnd w:id="4312"/>
      <w:bookmarkEnd w:id="4313"/>
      <w:bookmarkEnd w:id="4329"/>
      <w:bookmarkEnd w:id="4330"/>
      <w:bookmarkEnd w:id="4331"/>
    </w:p>
    <w:p w14:paraId="62B06F3F" w14:textId="77777777" w:rsidR="00311EA5" w:rsidRPr="00D3062E" w:rsidRDefault="00311EA5" w:rsidP="00311EA5">
      <w:pPr>
        <w:pStyle w:val="41"/>
      </w:pPr>
      <w:bookmarkStart w:id="4332" w:name="_Toc160650210"/>
      <w:bookmarkStart w:id="4333" w:name="_Toc164928523"/>
      <w:bookmarkStart w:id="4334" w:name="_Toc168550386"/>
      <w:bookmarkStart w:id="4335" w:name="_Toc157434948"/>
      <w:bookmarkStart w:id="4336" w:name="_Toc157436663"/>
      <w:bookmarkStart w:id="4337" w:name="_Toc157440503"/>
      <w:r w:rsidRPr="00D3062E">
        <w:rPr>
          <w:noProof/>
          <w:lang w:eastAsia="zh-CN"/>
        </w:rPr>
        <w:t>6.10</w:t>
      </w:r>
      <w:r w:rsidRPr="00D3062E">
        <w:t>.6.1</w:t>
      </w:r>
      <w:r w:rsidRPr="00D3062E">
        <w:tab/>
        <w:t>General</w:t>
      </w:r>
      <w:bookmarkEnd w:id="4332"/>
      <w:bookmarkEnd w:id="4333"/>
      <w:bookmarkEnd w:id="4334"/>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4338" w:name="_Toc160650211"/>
      <w:bookmarkStart w:id="4339" w:name="_Toc164928524"/>
      <w:bookmarkStart w:id="4340" w:name="_Toc168550387"/>
      <w:r w:rsidRPr="00D3062E">
        <w:rPr>
          <w:noProof/>
          <w:lang w:eastAsia="zh-CN"/>
        </w:rPr>
        <w:t>6.10</w:t>
      </w:r>
      <w:r w:rsidRPr="00D3062E">
        <w:rPr>
          <w:lang w:val="en-US"/>
        </w:rPr>
        <w:t>.6.2</w:t>
      </w:r>
      <w:r w:rsidRPr="00D3062E">
        <w:rPr>
          <w:lang w:val="en-US"/>
        </w:rPr>
        <w:tab/>
        <w:t>Structured data types</w:t>
      </w:r>
      <w:bookmarkEnd w:id="4335"/>
      <w:bookmarkEnd w:id="4336"/>
      <w:bookmarkEnd w:id="4337"/>
      <w:bookmarkEnd w:id="4338"/>
      <w:bookmarkEnd w:id="4339"/>
      <w:bookmarkEnd w:id="4340"/>
    </w:p>
    <w:p w14:paraId="6DFB02EF" w14:textId="77777777" w:rsidR="009A4BE1" w:rsidRPr="00D3062E" w:rsidRDefault="009A4BE1" w:rsidP="009A4BE1">
      <w:pPr>
        <w:pStyle w:val="51"/>
      </w:pPr>
      <w:bookmarkStart w:id="4341" w:name="_Toc157434949"/>
      <w:bookmarkStart w:id="4342" w:name="_Toc157436664"/>
      <w:bookmarkStart w:id="4343" w:name="_Toc157440504"/>
      <w:bookmarkStart w:id="4344" w:name="_Toc160650212"/>
      <w:bookmarkStart w:id="4345" w:name="_Toc164928525"/>
      <w:bookmarkStart w:id="4346" w:name="_Toc168550388"/>
      <w:r w:rsidRPr="00D3062E">
        <w:rPr>
          <w:noProof/>
          <w:lang w:eastAsia="zh-CN"/>
        </w:rPr>
        <w:t>6.10</w:t>
      </w:r>
      <w:r w:rsidRPr="00D3062E">
        <w:t>.6.2.1</w:t>
      </w:r>
      <w:r w:rsidRPr="00D3062E">
        <w:tab/>
        <w:t>Introduction</w:t>
      </w:r>
      <w:bookmarkEnd w:id="4341"/>
      <w:bookmarkEnd w:id="4342"/>
      <w:bookmarkEnd w:id="4343"/>
      <w:bookmarkEnd w:id="4344"/>
      <w:bookmarkEnd w:id="4345"/>
      <w:bookmarkEnd w:id="4346"/>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4347" w:name="_Toc157434950"/>
      <w:bookmarkStart w:id="4348" w:name="_Toc157436665"/>
      <w:bookmarkStart w:id="4349" w:name="_Toc157440505"/>
      <w:bookmarkStart w:id="4350" w:name="_Toc160650213"/>
      <w:bookmarkStart w:id="4351" w:name="_Toc164928526"/>
      <w:bookmarkStart w:id="4352" w:name="_Toc168550389"/>
      <w:bookmarkStart w:id="4353" w:name="_Toc157434952"/>
      <w:bookmarkStart w:id="4354" w:name="_Toc157436667"/>
      <w:bookmarkStart w:id="4355" w:name="_Toc157440507"/>
      <w:r w:rsidRPr="00D3062E">
        <w:rPr>
          <w:noProof/>
          <w:lang w:eastAsia="zh-CN"/>
        </w:rPr>
        <w:t>6.10</w:t>
      </w:r>
      <w:r w:rsidRPr="00D3062E">
        <w:t>.6.2.2</w:t>
      </w:r>
      <w:r w:rsidRPr="00D3062E">
        <w:tab/>
        <w:t>Type: NwSliceAdptInfo</w:t>
      </w:r>
      <w:bookmarkEnd w:id="4347"/>
      <w:bookmarkEnd w:id="4348"/>
      <w:bookmarkEnd w:id="4349"/>
      <w:bookmarkEnd w:id="4350"/>
      <w:bookmarkEnd w:id="4351"/>
      <w:bookmarkEnd w:id="4352"/>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4356" w:name="_Hlk69382685"/>
            <w:r w:rsidRPr="00D3062E">
              <w:t xml:space="preserve">Contains the list of the identifier(s) the VAL UE(s) within the VAL service to which the slice adaptation request </w:t>
            </w:r>
            <w:bookmarkEnd w:id="4356"/>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4357" w:name="_Toc157434951"/>
      <w:bookmarkStart w:id="4358" w:name="_Toc157436666"/>
      <w:bookmarkStart w:id="4359"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4360" w:name="_Toc160650214"/>
      <w:bookmarkStart w:id="4361" w:name="_Toc164928527"/>
      <w:bookmarkStart w:id="4362" w:name="_Toc168550390"/>
      <w:r w:rsidRPr="00D3062E">
        <w:rPr>
          <w:noProof/>
          <w:lang w:eastAsia="zh-CN"/>
        </w:rPr>
        <w:t>6.10</w:t>
      </w:r>
      <w:r w:rsidRPr="00D3062E">
        <w:t>.6.2.3</w:t>
      </w:r>
      <w:r w:rsidRPr="00D3062E">
        <w:tab/>
        <w:t>Type: AdaptThreshold</w:t>
      </w:r>
      <w:bookmarkEnd w:id="4357"/>
      <w:bookmarkEnd w:id="4358"/>
      <w:bookmarkEnd w:id="4359"/>
      <w:bookmarkEnd w:id="4360"/>
      <w:bookmarkEnd w:id="4361"/>
      <w:bookmarkEnd w:id="4362"/>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4363" w:name="_Toc160650215"/>
      <w:bookmarkStart w:id="4364" w:name="_Toc164928528"/>
      <w:bookmarkStart w:id="4365" w:name="_Toc168550391"/>
      <w:r w:rsidRPr="00D3062E">
        <w:rPr>
          <w:noProof/>
          <w:lang w:eastAsia="zh-CN"/>
        </w:rPr>
        <w:t>6.10</w:t>
      </w:r>
      <w:r w:rsidRPr="00D3062E">
        <w:t>.6.2.4</w:t>
      </w:r>
      <w:r w:rsidRPr="00D3062E">
        <w:tab/>
        <w:t>Type: AdaptStatusNotif</w:t>
      </w:r>
      <w:bookmarkEnd w:id="4363"/>
      <w:bookmarkEnd w:id="4364"/>
      <w:bookmarkEnd w:id="4365"/>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4366" w:name="_Toc160650216"/>
      <w:bookmarkStart w:id="4367" w:name="_Toc164928529"/>
      <w:bookmarkStart w:id="4368" w:name="_Toc168550392"/>
      <w:r w:rsidRPr="00D3062E">
        <w:rPr>
          <w:noProof/>
          <w:lang w:eastAsia="zh-CN"/>
        </w:rPr>
        <w:t>6.10</w:t>
      </w:r>
      <w:r w:rsidRPr="00D3062E">
        <w:rPr>
          <w:lang w:val="en-US"/>
        </w:rPr>
        <w:t>.6.3</w:t>
      </w:r>
      <w:r w:rsidRPr="00D3062E">
        <w:rPr>
          <w:lang w:val="en-US"/>
        </w:rPr>
        <w:tab/>
        <w:t>Simple data types and enumerations</w:t>
      </w:r>
      <w:bookmarkEnd w:id="4353"/>
      <w:bookmarkEnd w:id="4354"/>
      <w:bookmarkEnd w:id="4355"/>
      <w:bookmarkEnd w:id="4366"/>
      <w:bookmarkEnd w:id="4367"/>
      <w:bookmarkEnd w:id="4368"/>
    </w:p>
    <w:p w14:paraId="2DE62AE3" w14:textId="77777777" w:rsidR="009A4BE1" w:rsidRPr="00D3062E" w:rsidRDefault="009A4BE1" w:rsidP="009A4BE1">
      <w:pPr>
        <w:pStyle w:val="51"/>
      </w:pPr>
      <w:bookmarkStart w:id="4369" w:name="_Toc157434953"/>
      <w:bookmarkStart w:id="4370" w:name="_Toc157436668"/>
      <w:bookmarkStart w:id="4371" w:name="_Toc157440508"/>
      <w:bookmarkStart w:id="4372" w:name="_Toc160650217"/>
      <w:bookmarkStart w:id="4373" w:name="_Toc164928530"/>
      <w:bookmarkStart w:id="4374" w:name="_Toc168550393"/>
      <w:r w:rsidRPr="00D3062E">
        <w:rPr>
          <w:noProof/>
          <w:lang w:eastAsia="zh-CN"/>
        </w:rPr>
        <w:t>6.10</w:t>
      </w:r>
      <w:r w:rsidRPr="00D3062E">
        <w:t>.6.3.1</w:t>
      </w:r>
      <w:r w:rsidRPr="00D3062E">
        <w:tab/>
        <w:t>Introduction</w:t>
      </w:r>
      <w:bookmarkEnd w:id="4369"/>
      <w:bookmarkEnd w:id="4370"/>
      <w:bookmarkEnd w:id="4371"/>
      <w:bookmarkEnd w:id="4372"/>
      <w:bookmarkEnd w:id="4373"/>
      <w:bookmarkEnd w:id="4374"/>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4375" w:name="_Toc160650218"/>
      <w:bookmarkStart w:id="4376" w:name="_Toc164928531"/>
      <w:bookmarkStart w:id="4377" w:name="_Toc168550394"/>
      <w:bookmarkStart w:id="4378" w:name="_Toc157434955"/>
      <w:bookmarkStart w:id="4379" w:name="_Toc157436670"/>
      <w:bookmarkStart w:id="4380" w:name="_Toc157440510"/>
      <w:r w:rsidRPr="00D3062E">
        <w:rPr>
          <w:noProof/>
          <w:lang w:eastAsia="zh-CN"/>
        </w:rPr>
        <w:t>6.10</w:t>
      </w:r>
      <w:r w:rsidRPr="00D3062E">
        <w:t>.6.3.2</w:t>
      </w:r>
      <w:r w:rsidRPr="00D3062E">
        <w:tab/>
        <w:t>Simple data types</w:t>
      </w:r>
      <w:bookmarkEnd w:id="4375"/>
      <w:bookmarkEnd w:id="4376"/>
      <w:bookmarkEnd w:id="4377"/>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4381" w:name="_Toc160650219"/>
      <w:bookmarkStart w:id="4382" w:name="_Toc164928532"/>
      <w:bookmarkStart w:id="4383" w:name="_Toc168550395"/>
      <w:bookmarkStart w:id="4384" w:name="_Toc157434956"/>
      <w:bookmarkStart w:id="4385" w:name="_Toc157436671"/>
      <w:bookmarkStart w:id="4386" w:name="_Toc157440511"/>
      <w:bookmarkEnd w:id="4378"/>
      <w:bookmarkEnd w:id="4379"/>
      <w:bookmarkEnd w:id="4380"/>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381"/>
      <w:bookmarkEnd w:id="4382"/>
      <w:bookmarkEnd w:id="4383"/>
    </w:p>
    <w:p w14:paraId="0E0F4860" w14:textId="77777777" w:rsidR="00311EA5" w:rsidRPr="00D3062E" w:rsidRDefault="00311EA5" w:rsidP="00311EA5">
      <w:pPr>
        <w:pStyle w:val="51"/>
      </w:pPr>
      <w:bookmarkStart w:id="4387" w:name="_Toc119957547"/>
      <w:bookmarkStart w:id="4388" w:name="_Toc119958071"/>
      <w:bookmarkStart w:id="4389" w:name="_Toc120568807"/>
      <w:bookmarkStart w:id="4390" w:name="_Toc120569045"/>
      <w:bookmarkStart w:id="4391" w:name="_Toc120569929"/>
      <w:bookmarkStart w:id="4392" w:name="_Toc138692202"/>
      <w:bookmarkStart w:id="4393" w:name="_Toc160650220"/>
      <w:bookmarkStart w:id="4394" w:name="_Toc164928533"/>
      <w:bookmarkStart w:id="4395" w:name="_Toc168550396"/>
      <w:r w:rsidRPr="00D3062E">
        <w:rPr>
          <w:noProof/>
          <w:lang w:eastAsia="zh-CN"/>
        </w:rPr>
        <w:t>6.10</w:t>
      </w:r>
      <w:r w:rsidRPr="00D3062E">
        <w:rPr>
          <w:lang w:val="en-US"/>
        </w:rPr>
        <w:t>.6.4</w:t>
      </w:r>
      <w:r w:rsidRPr="00D3062E">
        <w:t>.1</w:t>
      </w:r>
      <w:r w:rsidRPr="00D3062E">
        <w:tab/>
        <w:t xml:space="preserve">Type: </w:t>
      </w:r>
      <w:bookmarkEnd w:id="4387"/>
      <w:bookmarkEnd w:id="4388"/>
      <w:bookmarkEnd w:id="4389"/>
      <w:bookmarkEnd w:id="4390"/>
      <w:bookmarkEnd w:id="4391"/>
      <w:bookmarkEnd w:id="4392"/>
      <w:r w:rsidRPr="00D3062E">
        <w:rPr>
          <w:lang w:eastAsia="zh-CN"/>
        </w:rPr>
        <w:t>ProblemDetailsSliceAdapt</w:t>
      </w:r>
      <w:bookmarkEnd w:id="4393"/>
      <w:bookmarkEnd w:id="4394"/>
      <w:bookmarkEnd w:id="4395"/>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4396" w:name="_Toc160650221"/>
      <w:bookmarkStart w:id="4397" w:name="_Toc164928534"/>
      <w:bookmarkStart w:id="4398" w:name="_Toc168550397"/>
      <w:r w:rsidRPr="00D3062E">
        <w:rPr>
          <w:noProof/>
          <w:lang w:eastAsia="zh-CN"/>
        </w:rPr>
        <w:t>6.10</w:t>
      </w:r>
      <w:r w:rsidRPr="00D3062E">
        <w:t>.6.5</w:t>
      </w:r>
      <w:r w:rsidRPr="00D3062E">
        <w:tab/>
        <w:t>Binary data</w:t>
      </w:r>
      <w:bookmarkEnd w:id="4384"/>
      <w:bookmarkEnd w:id="4385"/>
      <w:bookmarkEnd w:id="4386"/>
      <w:bookmarkEnd w:id="4396"/>
      <w:bookmarkEnd w:id="4397"/>
      <w:bookmarkEnd w:id="4398"/>
    </w:p>
    <w:p w14:paraId="407DA46A" w14:textId="77777777" w:rsidR="009A4BE1" w:rsidRPr="00D3062E" w:rsidRDefault="009A4BE1" w:rsidP="009A4BE1">
      <w:pPr>
        <w:pStyle w:val="51"/>
      </w:pPr>
      <w:bookmarkStart w:id="4399" w:name="_Toc157434957"/>
      <w:bookmarkStart w:id="4400" w:name="_Toc157436672"/>
      <w:bookmarkStart w:id="4401" w:name="_Toc157440512"/>
      <w:bookmarkStart w:id="4402" w:name="_Toc160650222"/>
      <w:bookmarkStart w:id="4403" w:name="_Toc164928535"/>
      <w:bookmarkStart w:id="4404" w:name="_Toc168550398"/>
      <w:r w:rsidRPr="00D3062E">
        <w:rPr>
          <w:noProof/>
          <w:lang w:eastAsia="zh-CN"/>
        </w:rPr>
        <w:t>6.10</w:t>
      </w:r>
      <w:r w:rsidRPr="00D3062E">
        <w:t>.6.5.1</w:t>
      </w:r>
      <w:r w:rsidRPr="00D3062E">
        <w:tab/>
        <w:t>Binary Data Types</w:t>
      </w:r>
      <w:bookmarkEnd w:id="4399"/>
      <w:bookmarkEnd w:id="4400"/>
      <w:bookmarkEnd w:id="4401"/>
      <w:bookmarkEnd w:id="4402"/>
      <w:bookmarkEnd w:id="4403"/>
      <w:bookmarkEnd w:id="4404"/>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4405" w:name="_Toc157434958"/>
      <w:bookmarkStart w:id="4406" w:name="_Toc157436673"/>
      <w:bookmarkStart w:id="4407" w:name="_Toc157440513"/>
      <w:bookmarkStart w:id="4408" w:name="_Toc160650223"/>
      <w:bookmarkStart w:id="4409" w:name="_Toc164928536"/>
      <w:bookmarkStart w:id="4410" w:name="_Toc168550399"/>
      <w:r w:rsidRPr="00D3062E">
        <w:rPr>
          <w:noProof/>
          <w:lang w:eastAsia="zh-CN"/>
        </w:rPr>
        <w:t>6.10</w:t>
      </w:r>
      <w:r w:rsidRPr="00D3062E">
        <w:t>.7</w:t>
      </w:r>
      <w:r w:rsidRPr="00D3062E">
        <w:tab/>
        <w:t>Error Handling</w:t>
      </w:r>
      <w:bookmarkEnd w:id="4405"/>
      <w:bookmarkEnd w:id="4406"/>
      <w:bookmarkEnd w:id="4407"/>
      <w:bookmarkEnd w:id="4408"/>
      <w:bookmarkEnd w:id="4409"/>
      <w:bookmarkEnd w:id="4410"/>
    </w:p>
    <w:p w14:paraId="4A41700C" w14:textId="77777777" w:rsidR="009A4BE1" w:rsidRPr="00D3062E" w:rsidRDefault="009A4BE1" w:rsidP="009A4BE1">
      <w:pPr>
        <w:pStyle w:val="41"/>
      </w:pPr>
      <w:bookmarkStart w:id="4411" w:name="_Toc157434959"/>
      <w:bookmarkStart w:id="4412" w:name="_Toc157436674"/>
      <w:bookmarkStart w:id="4413" w:name="_Toc157440514"/>
      <w:bookmarkStart w:id="4414" w:name="_Toc160650224"/>
      <w:bookmarkStart w:id="4415" w:name="_Toc164928537"/>
      <w:bookmarkStart w:id="4416" w:name="_Toc168550400"/>
      <w:r w:rsidRPr="00D3062E">
        <w:rPr>
          <w:noProof/>
          <w:lang w:eastAsia="zh-CN"/>
        </w:rPr>
        <w:t>6.10</w:t>
      </w:r>
      <w:r w:rsidRPr="00D3062E">
        <w:t>.7.1</w:t>
      </w:r>
      <w:r w:rsidRPr="00D3062E">
        <w:tab/>
        <w:t>General</w:t>
      </w:r>
      <w:bookmarkEnd w:id="4411"/>
      <w:bookmarkEnd w:id="4412"/>
      <w:bookmarkEnd w:id="4413"/>
      <w:bookmarkEnd w:id="4414"/>
      <w:bookmarkEnd w:id="4415"/>
      <w:bookmarkEnd w:id="4416"/>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4417" w:name="_Toc157434960"/>
      <w:bookmarkStart w:id="4418" w:name="_Toc157436675"/>
      <w:bookmarkStart w:id="4419" w:name="_Toc157440515"/>
      <w:bookmarkStart w:id="4420" w:name="_Toc160650225"/>
      <w:bookmarkStart w:id="4421" w:name="_Toc164928538"/>
      <w:bookmarkStart w:id="4422" w:name="_Toc168550401"/>
      <w:r w:rsidRPr="00D3062E">
        <w:rPr>
          <w:noProof/>
          <w:lang w:eastAsia="zh-CN"/>
        </w:rPr>
        <w:t>6.10</w:t>
      </w:r>
      <w:r w:rsidRPr="00D3062E">
        <w:t>.7.2</w:t>
      </w:r>
      <w:r w:rsidRPr="00D3062E">
        <w:tab/>
        <w:t>Protocol Errors</w:t>
      </w:r>
      <w:bookmarkEnd w:id="4417"/>
      <w:bookmarkEnd w:id="4418"/>
      <w:bookmarkEnd w:id="4419"/>
      <w:bookmarkEnd w:id="4420"/>
      <w:bookmarkEnd w:id="4421"/>
      <w:bookmarkEnd w:id="4422"/>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4423" w:name="_Toc157434961"/>
      <w:bookmarkStart w:id="4424" w:name="_Toc157436676"/>
      <w:bookmarkStart w:id="4425" w:name="_Toc157440516"/>
      <w:bookmarkStart w:id="4426" w:name="_Toc160650226"/>
      <w:bookmarkStart w:id="4427" w:name="_Toc164928539"/>
      <w:bookmarkStart w:id="4428" w:name="_Toc168550402"/>
      <w:bookmarkStart w:id="4429" w:name="_Toc157434962"/>
      <w:bookmarkStart w:id="4430" w:name="_Toc157436677"/>
      <w:bookmarkStart w:id="4431" w:name="_Toc157440517"/>
      <w:r w:rsidRPr="00D3062E">
        <w:rPr>
          <w:noProof/>
          <w:lang w:eastAsia="zh-CN"/>
        </w:rPr>
        <w:t>6.10</w:t>
      </w:r>
      <w:r w:rsidRPr="00D3062E">
        <w:t>.7.3</w:t>
      </w:r>
      <w:r w:rsidRPr="00D3062E">
        <w:tab/>
        <w:t>Application Errors</w:t>
      </w:r>
      <w:bookmarkEnd w:id="4423"/>
      <w:bookmarkEnd w:id="4424"/>
      <w:bookmarkEnd w:id="4425"/>
      <w:bookmarkEnd w:id="4426"/>
      <w:bookmarkEnd w:id="4427"/>
      <w:bookmarkEnd w:id="4428"/>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4432" w:name="_Toc160650227"/>
      <w:bookmarkStart w:id="4433" w:name="_Toc164928540"/>
      <w:bookmarkStart w:id="4434" w:name="_Toc168550403"/>
      <w:r w:rsidRPr="00D3062E">
        <w:rPr>
          <w:noProof/>
          <w:lang w:eastAsia="zh-CN"/>
        </w:rPr>
        <w:t>6.10</w:t>
      </w:r>
      <w:r w:rsidRPr="00D3062E">
        <w:t>.8</w:t>
      </w:r>
      <w:r w:rsidRPr="00D3062E">
        <w:rPr>
          <w:lang w:eastAsia="zh-CN"/>
        </w:rPr>
        <w:tab/>
        <w:t>Feature negotiation</w:t>
      </w:r>
      <w:bookmarkEnd w:id="4429"/>
      <w:bookmarkEnd w:id="4430"/>
      <w:bookmarkEnd w:id="4431"/>
      <w:bookmarkEnd w:id="4432"/>
      <w:bookmarkEnd w:id="4433"/>
      <w:bookmarkEnd w:id="4434"/>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4435" w:name="_Toc157434963"/>
      <w:bookmarkStart w:id="4436" w:name="_Toc157436678"/>
      <w:bookmarkStart w:id="4437" w:name="_Toc157440518"/>
      <w:bookmarkStart w:id="4438" w:name="_Toc160650228"/>
      <w:bookmarkStart w:id="4439" w:name="_Toc164928541"/>
      <w:bookmarkStart w:id="4440" w:name="_Toc168550404"/>
      <w:r w:rsidRPr="00D3062E">
        <w:rPr>
          <w:noProof/>
          <w:lang w:eastAsia="zh-CN"/>
        </w:rPr>
        <w:t>6.10</w:t>
      </w:r>
      <w:r w:rsidRPr="00D3062E">
        <w:t>.9</w:t>
      </w:r>
      <w:r w:rsidRPr="00D3062E">
        <w:tab/>
        <w:t>Security</w:t>
      </w:r>
      <w:bookmarkEnd w:id="4435"/>
      <w:bookmarkEnd w:id="4436"/>
      <w:bookmarkEnd w:id="4437"/>
      <w:bookmarkEnd w:id="4438"/>
      <w:bookmarkEnd w:id="4439"/>
      <w:bookmarkEnd w:id="4440"/>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4441" w:name="_Toc157434964"/>
      <w:bookmarkStart w:id="4442" w:name="_Toc157436679"/>
      <w:bookmarkStart w:id="4443" w:name="_Toc157440519"/>
      <w:bookmarkStart w:id="4444" w:name="_Toc160650229"/>
      <w:bookmarkStart w:id="4445" w:name="_Toc164928542"/>
      <w:bookmarkStart w:id="4446" w:name="_Toc168550405"/>
      <w:r w:rsidRPr="00D3062E">
        <w:rPr>
          <w:noProof/>
          <w:lang w:eastAsia="zh-CN"/>
        </w:rPr>
        <w:t>6.11</w:t>
      </w:r>
      <w:r w:rsidRPr="00D3062E">
        <w:tab/>
      </w:r>
      <w:r w:rsidRPr="00D3062E">
        <w:rPr>
          <w:lang w:val="en-US"/>
        </w:rPr>
        <w:t>NSCE_SliceCommService</w:t>
      </w:r>
      <w:r w:rsidRPr="00D3062E">
        <w:t xml:space="preserve"> API</w:t>
      </w:r>
      <w:bookmarkEnd w:id="4441"/>
      <w:bookmarkEnd w:id="4442"/>
      <w:bookmarkEnd w:id="4443"/>
      <w:bookmarkEnd w:id="4444"/>
      <w:bookmarkEnd w:id="4445"/>
      <w:bookmarkEnd w:id="4446"/>
    </w:p>
    <w:p w14:paraId="1239C0C7" w14:textId="77777777" w:rsidR="00091209" w:rsidRPr="00D3062E" w:rsidRDefault="00091209" w:rsidP="00091209">
      <w:pPr>
        <w:pStyle w:val="31"/>
      </w:pPr>
      <w:bookmarkStart w:id="4447" w:name="_Toc157434965"/>
      <w:bookmarkStart w:id="4448" w:name="_Toc157436680"/>
      <w:bookmarkStart w:id="4449" w:name="_Toc157440520"/>
      <w:bookmarkStart w:id="4450" w:name="_Toc160650230"/>
      <w:bookmarkStart w:id="4451" w:name="_Toc164928543"/>
      <w:bookmarkStart w:id="4452" w:name="_Toc168550406"/>
      <w:r w:rsidRPr="00D3062E">
        <w:rPr>
          <w:noProof/>
          <w:lang w:eastAsia="zh-CN"/>
        </w:rPr>
        <w:t>6.11</w:t>
      </w:r>
      <w:r w:rsidRPr="00D3062E">
        <w:t>.1</w:t>
      </w:r>
      <w:r w:rsidRPr="00D3062E">
        <w:tab/>
        <w:t>Introduction</w:t>
      </w:r>
      <w:bookmarkEnd w:id="4447"/>
      <w:bookmarkEnd w:id="4448"/>
      <w:bookmarkEnd w:id="4449"/>
      <w:bookmarkEnd w:id="4450"/>
      <w:bookmarkEnd w:id="4451"/>
      <w:bookmarkEnd w:id="4452"/>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4453" w:name="_Toc157434966"/>
      <w:bookmarkStart w:id="4454" w:name="_Toc157436681"/>
      <w:bookmarkStart w:id="4455" w:name="_Toc157440521"/>
      <w:bookmarkStart w:id="4456" w:name="_Toc160650231"/>
      <w:bookmarkStart w:id="4457" w:name="_Toc164928544"/>
      <w:bookmarkStart w:id="4458" w:name="_Toc168550407"/>
      <w:r w:rsidRPr="00D3062E">
        <w:rPr>
          <w:noProof/>
          <w:lang w:eastAsia="zh-CN"/>
        </w:rPr>
        <w:t>6.11</w:t>
      </w:r>
      <w:r w:rsidRPr="00D3062E">
        <w:t>.2</w:t>
      </w:r>
      <w:r w:rsidRPr="00D3062E">
        <w:tab/>
        <w:t>Usage of HTTP</w:t>
      </w:r>
      <w:bookmarkEnd w:id="4453"/>
      <w:bookmarkEnd w:id="4454"/>
      <w:bookmarkEnd w:id="4455"/>
      <w:bookmarkEnd w:id="4456"/>
      <w:bookmarkEnd w:id="4457"/>
      <w:bookmarkEnd w:id="4458"/>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4459" w:name="_Toc157434967"/>
      <w:bookmarkStart w:id="4460" w:name="_Toc157436682"/>
      <w:bookmarkStart w:id="4461" w:name="_Toc157440522"/>
      <w:bookmarkStart w:id="4462" w:name="_Toc160650232"/>
      <w:bookmarkStart w:id="4463" w:name="_Toc164928545"/>
      <w:bookmarkStart w:id="4464" w:name="_Toc168550408"/>
      <w:r w:rsidRPr="00D3062E">
        <w:rPr>
          <w:noProof/>
          <w:lang w:eastAsia="zh-CN"/>
        </w:rPr>
        <w:t>6.11</w:t>
      </w:r>
      <w:r w:rsidRPr="00D3062E">
        <w:t>.3</w:t>
      </w:r>
      <w:r w:rsidRPr="00D3062E">
        <w:tab/>
        <w:t>Resources</w:t>
      </w:r>
      <w:bookmarkEnd w:id="4459"/>
      <w:bookmarkEnd w:id="4460"/>
      <w:bookmarkEnd w:id="4461"/>
      <w:bookmarkEnd w:id="4462"/>
      <w:bookmarkEnd w:id="4463"/>
      <w:bookmarkEnd w:id="4464"/>
    </w:p>
    <w:p w14:paraId="6212B66E" w14:textId="77777777" w:rsidR="00091209" w:rsidRPr="00D3062E" w:rsidRDefault="00091209" w:rsidP="00091209">
      <w:pPr>
        <w:pStyle w:val="41"/>
      </w:pPr>
      <w:bookmarkStart w:id="4465" w:name="_Toc157434968"/>
      <w:bookmarkStart w:id="4466" w:name="_Toc157436683"/>
      <w:bookmarkStart w:id="4467" w:name="_Toc157440523"/>
      <w:bookmarkStart w:id="4468" w:name="_Toc160650233"/>
      <w:bookmarkStart w:id="4469" w:name="_Toc164928546"/>
      <w:bookmarkStart w:id="4470" w:name="_Toc168550409"/>
      <w:r w:rsidRPr="00D3062E">
        <w:rPr>
          <w:noProof/>
          <w:lang w:eastAsia="zh-CN"/>
        </w:rPr>
        <w:t>6.11</w:t>
      </w:r>
      <w:r w:rsidRPr="00D3062E">
        <w:t>.3.1</w:t>
      </w:r>
      <w:r w:rsidRPr="00D3062E">
        <w:tab/>
        <w:t>Overview</w:t>
      </w:r>
      <w:bookmarkEnd w:id="4465"/>
      <w:bookmarkEnd w:id="4466"/>
      <w:bookmarkEnd w:id="4467"/>
      <w:bookmarkEnd w:id="4468"/>
      <w:bookmarkEnd w:id="4469"/>
      <w:bookmarkEnd w:id="4470"/>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1.5pt;height:167.25pt;mso-width-percent:0;mso-height-percent:0;mso-width-percent:0;mso-height-percent:0" o:ole="">
            <v:imagedata r:id="rId157" o:title=""/>
          </v:shape>
          <o:OLEObject Type="Embed" ProgID="Word.Document.8" ShapeID="_x0000_i1101" DrawAspect="Content" ObjectID="_1780413371"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4471" w:name="_Toc157434969"/>
      <w:bookmarkStart w:id="4472" w:name="_Toc157436684"/>
      <w:bookmarkStart w:id="4473" w:name="_Toc157440524"/>
      <w:bookmarkStart w:id="4474" w:name="_Toc160650234"/>
      <w:bookmarkStart w:id="4475" w:name="_Toc164928547"/>
      <w:bookmarkStart w:id="4476" w:name="_Toc168550410"/>
      <w:r w:rsidRPr="00D3062E">
        <w:rPr>
          <w:noProof/>
          <w:lang w:eastAsia="zh-CN"/>
        </w:rPr>
        <w:t>6.11</w:t>
      </w:r>
      <w:r w:rsidRPr="00D3062E">
        <w:t>.3.2</w:t>
      </w:r>
      <w:r w:rsidRPr="00D3062E">
        <w:tab/>
        <w:t>Resource: Slice Related Communication Services</w:t>
      </w:r>
      <w:bookmarkEnd w:id="4471"/>
      <w:bookmarkEnd w:id="4472"/>
      <w:bookmarkEnd w:id="4473"/>
      <w:bookmarkEnd w:id="4474"/>
      <w:bookmarkEnd w:id="4475"/>
      <w:bookmarkEnd w:id="4476"/>
    </w:p>
    <w:p w14:paraId="3D099644" w14:textId="77777777" w:rsidR="00091209" w:rsidRPr="00D3062E" w:rsidRDefault="00091209" w:rsidP="00091209">
      <w:pPr>
        <w:pStyle w:val="51"/>
      </w:pPr>
      <w:bookmarkStart w:id="4477" w:name="_Toc157434970"/>
      <w:bookmarkStart w:id="4478" w:name="_Toc157436685"/>
      <w:bookmarkStart w:id="4479" w:name="_Toc157440525"/>
      <w:bookmarkStart w:id="4480" w:name="_Toc160650235"/>
      <w:bookmarkStart w:id="4481" w:name="_Toc164928548"/>
      <w:bookmarkStart w:id="4482" w:name="_Toc168550411"/>
      <w:r w:rsidRPr="00D3062E">
        <w:rPr>
          <w:noProof/>
          <w:lang w:eastAsia="zh-CN"/>
        </w:rPr>
        <w:t>6.11</w:t>
      </w:r>
      <w:r w:rsidRPr="00D3062E">
        <w:t>.3.2.1</w:t>
      </w:r>
      <w:r w:rsidRPr="00D3062E">
        <w:tab/>
        <w:t>Description</w:t>
      </w:r>
      <w:bookmarkEnd w:id="4477"/>
      <w:bookmarkEnd w:id="4478"/>
      <w:bookmarkEnd w:id="4479"/>
      <w:bookmarkEnd w:id="4480"/>
      <w:bookmarkEnd w:id="4481"/>
      <w:bookmarkEnd w:id="4482"/>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4483" w:name="_Toc157434971"/>
      <w:bookmarkStart w:id="4484" w:name="_Toc157436686"/>
      <w:bookmarkStart w:id="4485" w:name="_Toc157440526"/>
      <w:bookmarkStart w:id="4486" w:name="_Toc160650236"/>
      <w:bookmarkStart w:id="4487" w:name="_Toc164928549"/>
      <w:bookmarkStart w:id="4488" w:name="_Toc168550412"/>
      <w:r w:rsidRPr="00D3062E">
        <w:rPr>
          <w:noProof/>
          <w:lang w:eastAsia="zh-CN"/>
        </w:rPr>
        <w:t>6.11</w:t>
      </w:r>
      <w:r w:rsidRPr="00D3062E">
        <w:t>.3.2.2</w:t>
      </w:r>
      <w:r w:rsidRPr="00D3062E">
        <w:tab/>
        <w:t>Resource Definition</w:t>
      </w:r>
      <w:bookmarkEnd w:id="4483"/>
      <w:bookmarkEnd w:id="4484"/>
      <w:bookmarkEnd w:id="4485"/>
      <w:bookmarkEnd w:id="4486"/>
      <w:bookmarkEnd w:id="4487"/>
      <w:bookmarkEnd w:id="4488"/>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4489" w:name="_Toc157434972"/>
      <w:bookmarkStart w:id="4490" w:name="_Toc157436687"/>
      <w:bookmarkStart w:id="4491" w:name="_Toc157440527"/>
      <w:bookmarkStart w:id="4492" w:name="_Toc160650237"/>
      <w:bookmarkStart w:id="4493" w:name="_Toc164928550"/>
      <w:bookmarkStart w:id="4494" w:name="_Toc168550413"/>
      <w:r w:rsidRPr="00D3062E">
        <w:rPr>
          <w:noProof/>
          <w:lang w:eastAsia="zh-CN"/>
        </w:rPr>
        <w:t>6.11</w:t>
      </w:r>
      <w:r w:rsidRPr="00D3062E">
        <w:t>.3.2.3</w:t>
      </w:r>
      <w:r w:rsidRPr="00D3062E">
        <w:tab/>
        <w:t>Resource Standard Methods</w:t>
      </w:r>
      <w:bookmarkEnd w:id="4489"/>
      <w:bookmarkEnd w:id="4490"/>
      <w:bookmarkEnd w:id="4491"/>
      <w:bookmarkEnd w:id="4492"/>
      <w:bookmarkEnd w:id="4493"/>
      <w:bookmarkEnd w:id="4494"/>
    </w:p>
    <w:p w14:paraId="53678EAD" w14:textId="77777777" w:rsidR="00091209" w:rsidRPr="00D3062E" w:rsidRDefault="00091209" w:rsidP="000B7712">
      <w:pPr>
        <w:pStyle w:val="6"/>
      </w:pPr>
      <w:bookmarkStart w:id="4495" w:name="_Toc157434973"/>
      <w:bookmarkStart w:id="4496" w:name="_Toc157436688"/>
      <w:bookmarkStart w:id="4497" w:name="_Toc157440528"/>
      <w:bookmarkStart w:id="4498" w:name="_Toc160650238"/>
      <w:bookmarkStart w:id="4499" w:name="_Toc164928551"/>
      <w:bookmarkStart w:id="4500" w:name="_Toc168550414"/>
      <w:r w:rsidRPr="00D3062E">
        <w:t>6.11.3.2.3.1</w:t>
      </w:r>
      <w:r w:rsidRPr="00D3062E">
        <w:tab/>
        <w:t>POST</w:t>
      </w:r>
      <w:bookmarkEnd w:id="4495"/>
      <w:bookmarkEnd w:id="4496"/>
      <w:bookmarkEnd w:id="4497"/>
      <w:bookmarkEnd w:id="4498"/>
      <w:bookmarkEnd w:id="4499"/>
      <w:bookmarkEnd w:id="4500"/>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4501" w:name="_Toc157434974"/>
      <w:bookmarkStart w:id="4502" w:name="_Toc157436689"/>
      <w:bookmarkStart w:id="4503" w:name="_Toc157440529"/>
      <w:bookmarkStart w:id="4504" w:name="_Toc160650239"/>
      <w:bookmarkStart w:id="4505" w:name="_Toc164928552"/>
      <w:bookmarkStart w:id="4506" w:name="_Toc168550415"/>
      <w:r w:rsidRPr="00D3062E">
        <w:rPr>
          <w:noProof/>
          <w:lang w:eastAsia="zh-CN"/>
        </w:rPr>
        <w:t>6.11</w:t>
      </w:r>
      <w:r w:rsidRPr="00D3062E">
        <w:t>.3.2.4</w:t>
      </w:r>
      <w:r w:rsidRPr="00D3062E">
        <w:tab/>
        <w:t>Resource Custom Operations</w:t>
      </w:r>
      <w:bookmarkEnd w:id="4501"/>
      <w:bookmarkEnd w:id="4502"/>
      <w:bookmarkEnd w:id="4503"/>
      <w:bookmarkEnd w:id="4504"/>
      <w:bookmarkEnd w:id="4505"/>
      <w:bookmarkEnd w:id="4506"/>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4507" w:name="_Toc157434975"/>
      <w:bookmarkStart w:id="4508" w:name="_Toc157436690"/>
      <w:bookmarkStart w:id="4509" w:name="_Toc157440530"/>
      <w:bookmarkStart w:id="4510" w:name="_Toc160650240"/>
      <w:bookmarkStart w:id="4511" w:name="_Toc164928553"/>
      <w:bookmarkStart w:id="4512" w:name="_Toc168550416"/>
      <w:r w:rsidRPr="00D3062E">
        <w:rPr>
          <w:noProof/>
          <w:lang w:eastAsia="zh-CN"/>
        </w:rPr>
        <w:t>6.11</w:t>
      </w:r>
      <w:r w:rsidRPr="00D3062E">
        <w:t>.3.3</w:t>
      </w:r>
      <w:r w:rsidRPr="00D3062E">
        <w:tab/>
        <w:t>Resource: Individual Slice Related Communication Service</w:t>
      </w:r>
      <w:bookmarkEnd w:id="4507"/>
      <w:bookmarkEnd w:id="4508"/>
      <w:bookmarkEnd w:id="4509"/>
      <w:bookmarkEnd w:id="4510"/>
      <w:bookmarkEnd w:id="4511"/>
      <w:bookmarkEnd w:id="4512"/>
    </w:p>
    <w:p w14:paraId="6C0A366C" w14:textId="77777777" w:rsidR="00091209" w:rsidRPr="00D3062E" w:rsidRDefault="00091209" w:rsidP="00091209">
      <w:pPr>
        <w:pStyle w:val="51"/>
      </w:pPr>
      <w:bookmarkStart w:id="4513" w:name="_Toc157434976"/>
      <w:bookmarkStart w:id="4514" w:name="_Toc157436691"/>
      <w:bookmarkStart w:id="4515" w:name="_Toc157440531"/>
      <w:bookmarkStart w:id="4516" w:name="_Toc160650241"/>
      <w:bookmarkStart w:id="4517" w:name="_Toc164928554"/>
      <w:bookmarkStart w:id="4518" w:name="_Toc168550417"/>
      <w:r w:rsidRPr="00D3062E">
        <w:rPr>
          <w:noProof/>
          <w:lang w:eastAsia="zh-CN"/>
        </w:rPr>
        <w:t>6.11</w:t>
      </w:r>
      <w:r w:rsidRPr="00D3062E">
        <w:t>.3.3.1</w:t>
      </w:r>
      <w:r w:rsidRPr="00D3062E">
        <w:tab/>
        <w:t>Description</w:t>
      </w:r>
      <w:bookmarkEnd w:id="4513"/>
      <w:bookmarkEnd w:id="4514"/>
      <w:bookmarkEnd w:id="4515"/>
      <w:bookmarkEnd w:id="4516"/>
      <w:bookmarkEnd w:id="4517"/>
      <w:bookmarkEnd w:id="4518"/>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4519" w:name="_Toc157434977"/>
      <w:bookmarkStart w:id="4520" w:name="_Toc157436692"/>
      <w:bookmarkStart w:id="4521" w:name="_Toc157440532"/>
      <w:bookmarkStart w:id="4522" w:name="_Toc160650242"/>
      <w:bookmarkStart w:id="4523" w:name="_Toc164928555"/>
      <w:bookmarkStart w:id="4524" w:name="_Toc168550418"/>
      <w:r w:rsidRPr="00D3062E">
        <w:rPr>
          <w:noProof/>
          <w:lang w:eastAsia="zh-CN"/>
        </w:rPr>
        <w:t>6.11</w:t>
      </w:r>
      <w:r w:rsidRPr="00D3062E">
        <w:t>.3.3.2</w:t>
      </w:r>
      <w:r w:rsidRPr="00D3062E">
        <w:tab/>
        <w:t>Resource Definition</w:t>
      </w:r>
      <w:bookmarkEnd w:id="4519"/>
      <w:bookmarkEnd w:id="4520"/>
      <w:bookmarkEnd w:id="4521"/>
      <w:bookmarkEnd w:id="4522"/>
      <w:bookmarkEnd w:id="4523"/>
      <w:bookmarkEnd w:id="4524"/>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4525" w:name="_Toc157434978"/>
      <w:bookmarkStart w:id="4526" w:name="_Toc157436693"/>
      <w:bookmarkStart w:id="4527" w:name="_Toc157440533"/>
      <w:bookmarkStart w:id="4528" w:name="_Toc160650243"/>
      <w:bookmarkStart w:id="4529" w:name="_Toc164928556"/>
      <w:bookmarkStart w:id="4530" w:name="_Toc168550419"/>
      <w:r w:rsidRPr="00D3062E">
        <w:rPr>
          <w:noProof/>
          <w:lang w:eastAsia="zh-CN"/>
        </w:rPr>
        <w:t>6.11</w:t>
      </w:r>
      <w:r w:rsidRPr="00D3062E">
        <w:t>.3.3.3</w:t>
      </w:r>
      <w:r w:rsidRPr="00D3062E">
        <w:tab/>
        <w:t>Resource Standard Methods</w:t>
      </w:r>
      <w:bookmarkEnd w:id="4525"/>
      <w:bookmarkEnd w:id="4526"/>
      <w:bookmarkEnd w:id="4527"/>
      <w:bookmarkEnd w:id="4528"/>
      <w:bookmarkEnd w:id="4529"/>
      <w:bookmarkEnd w:id="4530"/>
    </w:p>
    <w:p w14:paraId="39423496" w14:textId="77777777" w:rsidR="00091209" w:rsidRPr="00D3062E" w:rsidRDefault="00091209" w:rsidP="000B7712">
      <w:pPr>
        <w:pStyle w:val="6"/>
      </w:pPr>
      <w:bookmarkStart w:id="4531" w:name="_Toc157434979"/>
      <w:bookmarkStart w:id="4532" w:name="_Toc157436694"/>
      <w:bookmarkStart w:id="4533" w:name="_Toc157440534"/>
      <w:bookmarkStart w:id="4534" w:name="_Toc160650244"/>
      <w:bookmarkStart w:id="4535" w:name="_Toc164928557"/>
      <w:bookmarkStart w:id="4536" w:name="_Toc168550420"/>
      <w:r w:rsidRPr="00D3062E">
        <w:t>6.11.3.3.3.1</w:t>
      </w:r>
      <w:r w:rsidRPr="00D3062E">
        <w:tab/>
        <w:t>GET</w:t>
      </w:r>
      <w:bookmarkEnd w:id="4531"/>
      <w:bookmarkEnd w:id="4532"/>
      <w:bookmarkEnd w:id="4533"/>
      <w:bookmarkEnd w:id="4534"/>
      <w:bookmarkEnd w:id="4535"/>
      <w:bookmarkEnd w:id="4536"/>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4537" w:name="_Toc157434980"/>
      <w:bookmarkStart w:id="4538" w:name="_Toc157436695"/>
      <w:bookmarkStart w:id="4539" w:name="_Toc157440535"/>
      <w:bookmarkStart w:id="4540" w:name="_Toc160650245"/>
      <w:bookmarkStart w:id="4541" w:name="_Toc164928558"/>
      <w:bookmarkStart w:id="4542" w:name="_Toc168550421"/>
      <w:r w:rsidRPr="00D3062E">
        <w:t>6.11.3.3.3.2</w:t>
      </w:r>
      <w:r w:rsidRPr="00D3062E">
        <w:tab/>
        <w:t>PUT</w:t>
      </w:r>
      <w:bookmarkEnd w:id="4537"/>
      <w:bookmarkEnd w:id="4538"/>
      <w:bookmarkEnd w:id="4539"/>
      <w:bookmarkEnd w:id="4540"/>
      <w:bookmarkEnd w:id="4541"/>
      <w:bookmarkEnd w:id="4542"/>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4543" w:name="_Toc157434981"/>
      <w:bookmarkStart w:id="4544" w:name="_Toc157436696"/>
      <w:bookmarkStart w:id="4545" w:name="_Toc157440536"/>
      <w:bookmarkStart w:id="4546" w:name="_Toc160650246"/>
      <w:bookmarkStart w:id="4547" w:name="_Toc164928559"/>
      <w:bookmarkStart w:id="4548" w:name="_Toc168550422"/>
      <w:r w:rsidRPr="00D3062E">
        <w:t>6.11.3.3.3.3</w:t>
      </w:r>
      <w:r w:rsidRPr="00D3062E">
        <w:tab/>
        <w:t>PATCH</w:t>
      </w:r>
      <w:bookmarkEnd w:id="4543"/>
      <w:bookmarkEnd w:id="4544"/>
      <w:bookmarkEnd w:id="4545"/>
      <w:bookmarkEnd w:id="4546"/>
      <w:bookmarkEnd w:id="4547"/>
      <w:bookmarkEnd w:id="4548"/>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4549" w:name="_Toc157434982"/>
      <w:bookmarkStart w:id="4550" w:name="_Toc157436697"/>
      <w:bookmarkStart w:id="4551" w:name="_Toc157440537"/>
      <w:bookmarkStart w:id="4552" w:name="_Toc160650247"/>
      <w:bookmarkStart w:id="4553" w:name="_Toc164928560"/>
      <w:bookmarkStart w:id="4554" w:name="_Toc168550423"/>
      <w:r w:rsidRPr="00D3062E">
        <w:t>6.11.3.3.3.4</w:t>
      </w:r>
      <w:r w:rsidRPr="00D3062E">
        <w:tab/>
        <w:t>DELETE</w:t>
      </w:r>
      <w:bookmarkEnd w:id="4549"/>
      <w:bookmarkEnd w:id="4550"/>
      <w:bookmarkEnd w:id="4551"/>
      <w:bookmarkEnd w:id="4552"/>
      <w:bookmarkEnd w:id="4553"/>
      <w:bookmarkEnd w:id="4554"/>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4555" w:name="_Toc157434983"/>
      <w:bookmarkStart w:id="4556" w:name="_Toc157436698"/>
      <w:bookmarkStart w:id="4557" w:name="_Toc157440538"/>
      <w:bookmarkStart w:id="4558" w:name="_Toc160650248"/>
      <w:bookmarkStart w:id="4559" w:name="_Toc164928561"/>
      <w:bookmarkStart w:id="4560" w:name="_Toc168550424"/>
      <w:r w:rsidRPr="00D3062E">
        <w:rPr>
          <w:noProof/>
          <w:lang w:eastAsia="zh-CN"/>
        </w:rPr>
        <w:t>6.11</w:t>
      </w:r>
      <w:r w:rsidRPr="00D3062E">
        <w:t>.3.3.4</w:t>
      </w:r>
      <w:r w:rsidRPr="00D3062E">
        <w:tab/>
        <w:t>Resource Custom Operations</w:t>
      </w:r>
      <w:bookmarkEnd w:id="4555"/>
      <w:bookmarkEnd w:id="4556"/>
      <w:bookmarkEnd w:id="4557"/>
      <w:bookmarkEnd w:id="4558"/>
      <w:bookmarkEnd w:id="4559"/>
      <w:bookmarkEnd w:id="4560"/>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4561" w:name="_Toc157434984"/>
      <w:bookmarkStart w:id="4562" w:name="_Toc157436699"/>
      <w:bookmarkStart w:id="4563" w:name="_Toc157440539"/>
      <w:bookmarkStart w:id="4564" w:name="_Toc160650249"/>
      <w:bookmarkStart w:id="4565" w:name="_Toc164928562"/>
      <w:bookmarkStart w:id="4566" w:name="_Toc168550425"/>
      <w:r w:rsidRPr="00D3062E">
        <w:rPr>
          <w:noProof/>
          <w:lang w:eastAsia="zh-CN"/>
        </w:rPr>
        <w:t>6.11</w:t>
      </w:r>
      <w:r w:rsidRPr="00D3062E">
        <w:t>.4</w:t>
      </w:r>
      <w:r w:rsidRPr="00D3062E">
        <w:tab/>
        <w:t>Custom Operations without associated resources</w:t>
      </w:r>
      <w:bookmarkEnd w:id="4561"/>
      <w:bookmarkEnd w:id="4562"/>
      <w:bookmarkEnd w:id="4563"/>
      <w:bookmarkEnd w:id="4564"/>
      <w:bookmarkEnd w:id="4565"/>
      <w:bookmarkEnd w:id="4566"/>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4567" w:name="_Toc157434985"/>
      <w:bookmarkStart w:id="4568" w:name="_Toc157436700"/>
      <w:bookmarkStart w:id="4569" w:name="_Toc157440540"/>
      <w:bookmarkStart w:id="4570" w:name="_Toc160650250"/>
      <w:bookmarkStart w:id="4571" w:name="_Toc164928563"/>
      <w:bookmarkStart w:id="4572" w:name="_Toc168550426"/>
      <w:r w:rsidRPr="00D3062E">
        <w:rPr>
          <w:noProof/>
          <w:lang w:eastAsia="zh-CN"/>
        </w:rPr>
        <w:t>6.11</w:t>
      </w:r>
      <w:r w:rsidRPr="00D3062E">
        <w:t>.5</w:t>
      </w:r>
      <w:r w:rsidRPr="00D3062E">
        <w:tab/>
        <w:t>Notifications</w:t>
      </w:r>
      <w:bookmarkEnd w:id="4567"/>
      <w:bookmarkEnd w:id="4568"/>
      <w:bookmarkEnd w:id="4569"/>
      <w:bookmarkEnd w:id="4570"/>
      <w:bookmarkEnd w:id="4571"/>
      <w:bookmarkEnd w:id="4572"/>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4573" w:name="_Toc157434986"/>
      <w:bookmarkStart w:id="4574" w:name="_Toc157436701"/>
      <w:bookmarkStart w:id="4575" w:name="_Toc157440541"/>
      <w:bookmarkStart w:id="4576" w:name="_Toc160650251"/>
      <w:bookmarkStart w:id="4577" w:name="_Toc164928564"/>
      <w:bookmarkStart w:id="4578" w:name="_Toc168550427"/>
      <w:r w:rsidRPr="00D3062E">
        <w:rPr>
          <w:noProof/>
          <w:lang w:eastAsia="zh-CN"/>
        </w:rPr>
        <w:t>6.11</w:t>
      </w:r>
      <w:r w:rsidRPr="00D3062E">
        <w:t>.6</w:t>
      </w:r>
      <w:r w:rsidRPr="00D3062E">
        <w:tab/>
        <w:t>Data Model</w:t>
      </w:r>
      <w:bookmarkEnd w:id="4573"/>
      <w:bookmarkEnd w:id="4574"/>
      <w:bookmarkEnd w:id="4575"/>
      <w:bookmarkEnd w:id="4576"/>
      <w:bookmarkEnd w:id="4577"/>
      <w:bookmarkEnd w:id="4578"/>
    </w:p>
    <w:p w14:paraId="69CE0891" w14:textId="77777777" w:rsidR="00091209" w:rsidRPr="00D3062E" w:rsidRDefault="00091209" w:rsidP="00091209">
      <w:pPr>
        <w:pStyle w:val="41"/>
      </w:pPr>
      <w:bookmarkStart w:id="4579" w:name="_Toc157434987"/>
      <w:bookmarkStart w:id="4580" w:name="_Toc157436702"/>
      <w:bookmarkStart w:id="4581" w:name="_Toc157440542"/>
      <w:bookmarkStart w:id="4582" w:name="_Toc160650252"/>
      <w:bookmarkStart w:id="4583" w:name="_Toc164928565"/>
      <w:bookmarkStart w:id="4584" w:name="_Toc168550428"/>
      <w:r w:rsidRPr="00D3062E">
        <w:rPr>
          <w:noProof/>
          <w:lang w:eastAsia="zh-CN"/>
        </w:rPr>
        <w:t>6.11</w:t>
      </w:r>
      <w:r w:rsidRPr="00D3062E">
        <w:t>.6.1</w:t>
      </w:r>
      <w:r w:rsidRPr="00D3062E">
        <w:tab/>
        <w:t>General</w:t>
      </w:r>
      <w:bookmarkEnd w:id="4579"/>
      <w:bookmarkEnd w:id="4580"/>
      <w:bookmarkEnd w:id="4581"/>
      <w:bookmarkEnd w:id="4582"/>
      <w:bookmarkEnd w:id="4583"/>
      <w:bookmarkEnd w:id="4584"/>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4585" w:name="_Toc157434988"/>
      <w:bookmarkStart w:id="4586" w:name="_Toc157436703"/>
      <w:bookmarkStart w:id="4587" w:name="_Toc157440543"/>
      <w:bookmarkStart w:id="4588" w:name="_Toc160650253"/>
      <w:bookmarkStart w:id="4589" w:name="_Toc164928566"/>
      <w:bookmarkStart w:id="4590" w:name="_Toc168550429"/>
      <w:r w:rsidRPr="00D3062E">
        <w:rPr>
          <w:noProof/>
          <w:lang w:eastAsia="zh-CN"/>
        </w:rPr>
        <w:t>6.11</w:t>
      </w:r>
      <w:r w:rsidRPr="00D3062E">
        <w:rPr>
          <w:lang w:val="en-US"/>
        </w:rPr>
        <w:t>.6.2</w:t>
      </w:r>
      <w:r w:rsidRPr="00D3062E">
        <w:rPr>
          <w:lang w:val="en-US"/>
        </w:rPr>
        <w:tab/>
        <w:t>Structured data types</w:t>
      </w:r>
      <w:bookmarkEnd w:id="4585"/>
      <w:bookmarkEnd w:id="4586"/>
      <w:bookmarkEnd w:id="4587"/>
      <w:bookmarkEnd w:id="4588"/>
      <w:bookmarkEnd w:id="4589"/>
      <w:bookmarkEnd w:id="4590"/>
    </w:p>
    <w:p w14:paraId="20139712" w14:textId="77777777" w:rsidR="00091209" w:rsidRPr="00D3062E" w:rsidRDefault="00091209" w:rsidP="00091209">
      <w:pPr>
        <w:pStyle w:val="51"/>
      </w:pPr>
      <w:bookmarkStart w:id="4591" w:name="_Toc157434989"/>
      <w:bookmarkStart w:id="4592" w:name="_Toc157436704"/>
      <w:bookmarkStart w:id="4593" w:name="_Toc157440544"/>
      <w:bookmarkStart w:id="4594" w:name="_Toc160650254"/>
      <w:bookmarkStart w:id="4595" w:name="_Toc164928567"/>
      <w:bookmarkStart w:id="4596" w:name="_Toc168550430"/>
      <w:r w:rsidRPr="00D3062E">
        <w:rPr>
          <w:noProof/>
          <w:lang w:eastAsia="zh-CN"/>
        </w:rPr>
        <w:t>6.11</w:t>
      </w:r>
      <w:r w:rsidRPr="00D3062E">
        <w:t>.6.2.1</w:t>
      </w:r>
      <w:r w:rsidRPr="00D3062E">
        <w:tab/>
        <w:t>Introduction</w:t>
      </w:r>
      <w:bookmarkEnd w:id="4591"/>
      <w:bookmarkEnd w:id="4592"/>
      <w:bookmarkEnd w:id="4593"/>
      <w:bookmarkEnd w:id="4594"/>
      <w:bookmarkEnd w:id="4595"/>
      <w:bookmarkEnd w:id="4596"/>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4597" w:name="_Toc157434990"/>
      <w:bookmarkStart w:id="4598" w:name="_Toc157436705"/>
      <w:bookmarkStart w:id="4599" w:name="_Toc157440545"/>
      <w:bookmarkStart w:id="4600" w:name="_Toc160650255"/>
      <w:bookmarkStart w:id="4601" w:name="_Toc164928568"/>
      <w:bookmarkStart w:id="4602" w:name="_Toc168550431"/>
      <w:bookmarkStart w:id="4603" w:name="_Toc157434991"/>
      <w:bookmarkStart w:id="4604" w:name="_Toc157436706"/>
      <w:bookmarkStart w:id="4605" w:name="_Toc157440546"/>
      <w:r w:rsidRPr="00D3062E">
        <w:rPr>
          <w:noProof/>
          <w:lang w:eastAsia="zh-CN"/>
        </w:rPr>
        <w:t>6.11</w:t>
      </w:r>
      <w:r w:rsidRPr="00D3062E">
        <w:t>.6.2.2</w:t>
      </w:r>
      <w:r w:rsidRPr="00D3062E">
        <w:tab/>
        <w:t xml:space="preserve">Type: </w:t>
      </w:r>
      <w:bookmarkStart w:id="4606" w:name="_Hlk154602706"/>
      <w:r w:rsidRPr="00D3062E">
        <w:t>SliceCommService</w:t>
      </w:r>
      <w:bookmarkEnd w:id="4597"/>
      <w:bookmarkEnd w:id="4598"/>
      <w:bookmarkEnd w:id="4599"/>
      <w:bookmarkEnd w:id="4600"/>
      <w:bookmarkEnd w:id="4601"/>
      <w:bookmarkEnd w:id="4602"/>
      <w:bookmarkEnd w:id="4606"/>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4607" w:name="_Toc160650256"/>
      <w:bookmarkStart w:id="4608" w:name="_Toc164928569"/>
      <w:bookmarkStart w:id="4609" w:name="_Toc168550432"/>
      <w:bookmarkStart w:id="4610" w:name="_Toc157434992"/>
      <w:bookmarkStart w:id="4611" w:name="_Toc157436707"/>
      <w:bookmarkStart w:id="4612" w:name="_Toc157440547"/>
      <w:bookmarkEnd w:id="4603"/>
      <w:bookmarkEnd w:id="4604"/>
      <w:bookmarkEnd w:id="4605"/>
      <w:r w:rsidRPr="00D3062E">
        <w:rPr>
          <w:noProof/>
          <w:lang w:eastAsia="zh-CN"/>
        </w:rPr>
        <w:t>6.11</w:t>
      </w:r>
      <w:r w:rsidRPr="00D3062E">
        <w:t>.6.2.3</w:t>
      </w:r>
      <w:r w:rsidRPr="00D3062E">
        <w:tab/>
        <w:t>Type: SliceCommServicePatch</w:t>
      </w:r>
      <w:bookmarkEnd w:id="4607"/>
      <w:bookmarkEnd w:id="4608"/>
      <w:bookmarkEnd w:id="4609"/>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4613" w:name="_Toc160650257"/>
      <w:bookmarkStart w:id="4614" w:name="_Toc164928570"/>
      <w:bookmarkStart w:id="4615" w:name="_Toc168550433"/>
      <w:r w:rsidRPr="00D3062E">
        <w:rPr>
          <w:noProof/>
          <w:lang w:eastAsia="zh-CN"/>
        </w:rPr>
        <w:t>6.11</w:t>
      </w:r>
      <w:r w:rsidRPr="00D3062E">
        <w:t>.6.2.4</w:t>
      </w:r>
      <w:r w:rsidRPr="00D3062E">
        <w:tab/>
        <w:t>Type: ServReq</w:t>
      </w:r>
      <w:bookmarkEnd w:id="4610"/>
      <w:bookmarkEnd w:id="4611"/>
      <w:bookmarkEnd w:id="4612"/>
      <w:bookmarkEnd w:id="4613"/>
      <w:bookmarkEnd w:id="4614"/>
      <w:bookmarkEnd w:id="4615"/>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4616" w:name="_Toc157434993"/>
      <w:bookmarkStart w:id="4617" w:name="_Toc157436708"/>
      <w:bookmarkStart w:id="4618" w:name="_Toc157440548"/>
      <w:bookmarkStart w:id="4619" w:name="_Toc160650258"/>
      <w:bookmarkStart w:id="4620" w:name="_Toc164928571"/>
      <w:bookmarkStart w:id="4621" w:name="_Toc168550434"/>
      <w:r w:rsidRPr="00D3062E">
        <w:rPr>
          <w:noProof/>
          <w:lang w:eastAsia="zh-CN"/>
        </w:rPr>
        <w:t>6.11</w:t>
      </w:r>
      <w:r w:rsidRPr="00D3062E">
        <w:t>.6.2.5</w:t>
      </w:r>
      <w:r w:rsidRPr="00D3062E">
        <w:tab/>
        <w:t>Type: NetSliceInfo</w:t>
      </w:r>
      <w:bookmarkEnd w:id="4616"/>
      <w:bookmarkEnd w:id="4617"/>
      <w:bookmarkEnd w:id="4618"/>
      <w:bookmarkEnd w:id="4619"/>
      <w:bookmarkEnd w:id="4620"/>
      <w:bookmarkEnd w:id="4621"/>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4622" w:name="_Toc157434994"/>
      <w:bookmarkStart w:id="4623" w:name="_Toc157436709"/>
      <w:bookmarkStart w:id="4624" w:name="_Toc157440549"/>
      <w:bookmarkStart w:id="4625" w:name="_Toc160650259"/>
      <w:bookmarkStart w:id="4626" w:name="_Toc164928572"/>
      <w:bookmarkStart w:id="4627" w:name="_Toc168550435"/>
      <w:r w:rsidRPr="00D3062E">
        <w:rPr>
          <w:noProof/>
          <w:lang w:eastAsia="zh-CN"/>
        </w:rPr>
        <w:t>6.11</w:t>
      </w:r>
      <w:r w:rsidRPr="00D3062E">
        <w:rPr>
          <w:lang w:val="en-US"/>
        </w:rPr>
        <w:t>.6.3</w:t>
      </w:r>
      <w:r w:rsidRPr="00D3062E">
        <w:rPr>
          <w:lang w:val="en-US"/>
        </w:rPr>
        <w:tab/>
        <w:t>Simple data types and enumerations</w:t>
      </w:r>
      <w:bookmarkEnd w:id="4622"/>
      <w:bookmarkEnd w:id="4623"/>
      <w:bookmarkEnd w:id="4624"/>
      <w:bookmarkEnd w:id="4625"/>
      <w:bookmarkEnd w:id="4626"/>
      <w:bookmarkEnd w:id="4627"/>
    </w:p>
    <w:p w14:paraId="0AD98EB4" w14:textId="77777777" w:rsidR="00091209" w:rsidRPr="00D3062E" w:rsidRDefault="00091209" w:rsidP="00091209">
      <w:pPr>
        <w:pStyle w:val="51"/>
      </w:pPr>
      <w:bookmarkStart w:id="4628" w:name="_Toc157434995"/>
      <w:bookmarkStart w:id="4629" w:name="_Toc157436710"/>
      <w:bookmarkStart w:id="4630" w:name="_Toc157440550"/>
      <w:bookmarkStart w:id="4631" w:name="_Toc160650260"/>
      <w:bookmarkStart w:id="4632" w:name="_Toc164928573"/>
      <w:bookmarkStart w:id="4633" w:name="_Toc168550436"/>
      <w:r w:rsidRPr="00D3062E">
        <w:rPr>
          <w:noProof/>
          <w:lang w:eastAsia="zh-CN"/>
        </w:rPr>
        <w:t>6.11</w:t>
      </w:r>
      <w:r w:rsidRPr="00D3062E">
        <w:t>.6.3.1</w:t>
      </w:r>
      <w:r w:rsidRPr="00D3062E">
        <w:tab/>
        <w:t>Introduction</w:t>
      </w:r>
      <w:bookmarkEnd w:id="4628"/>
      <w:bookmarkEnd w:id="4629"/>
      <w:bookmarkEnd w:id="4630"/>
      <w:bookmarkEnd w:id="4631"/>
      <w:bookmarkEnd w:id="4632"/>
      <w:bookmarkEnd w:id="4633"/>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4634" w:name="_Toc157434996"/>
      <w:bookmarkStart w:id="4635" w:name="_Toc157436711"/>
      <w:bookmarkStart w:id="4636" w:name="_Toc157440551"/>
      <w:bookmarkStart w:id="4637" w:name="_Toc160650261"/>
      <w:bookmarkStart w:id="4638" w:name="_Toc164928574"/>
      <w:bookmarkStart w:id="4639" w:name="_Toc168550437"/>
      <w:r w:rsidRPr="00D3062E">
        <w:rPr>
          <w:noProof/>
          <w:lang w:eastAsia="zh-CN"/>
        </w:rPr>
        <w:t>6.11</w:t>
      </w:r>
      <w:r w:rsidRPr="00D3062E">
        <w:t>.6.3.2</w:t>
      </w:r>
      <w:r w:rsidRPr="00D3062E">
        <w:tab/>
        <w:t>Simple data types</w:t>
      </w:r>
      <w:bookmarkEnd w:id="4634"/>
      <w:bookmarkEnd w:id="4635"/>
      <w:bookmarkEnd w:id="4636"/>
      <w:bookmarkEnd w:id="4637"/>
      <w:bookmarkEnd w:id="4638"/>
      <w:bookmarkEnd w:id="4639"/>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4640" w:name="_Toc157434997"/>
      <w:bookmarkStart w:id="4641" w:name="_Toc157436712"/>
      <w:bookmarkStart w:id="4642" w:name="_Toc157440552"/>
      <w:bookmarkStart w:id="4643" w:name="_Toc160650262"/>
      <w:bookmarkStart w:id="4644" w:name="_Toc164928575"/>
      <w:bookmarkStart w:id="4645" w:name="_Toc168550438"/>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640"/>
      <w:bookmarkEnd w:id="4641"/>
      <w:bookmarkEnd w:id="4642"/>
      <w:bookmarkEnd w:id="4643"/>
      <w:bookmarkEnd w:id="4644"/>
      <w:bookmarkEnd w:id="4645"/>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4646" w:name="_Toc157434998"/>
      <w:bookmarkStart w:id="4647" w:name="_Toc157436713"/>
      <w:bookmarkStart w:id="4648" w:name="_Toc157440553"/>
      <w:bookmarkStart w:id="4649" w:name="_Toc160650263"/>
      <w:bookmarkStart w:id="4650" w:name="_Toc164928576"/>
      <w:bookmarkStart w:id="4651" w:name="_Toc168550439"/>
      <w:r w:rsidRPr="00D3062E">
        <w:rPr>
          <w:noProof/>
          <w:lang w:eastAsia="zh-CN"/>
        </w:rPr>
        <w:t>6.11</w:t>
      </w:r>
      <w:r w:rsidRPr="00D3062E">
        <w:t>.6.5</w:t>
      </w:r>
      <w:r w:rsidRPr="00D3062E">
        <w:tab/>
        <w:t>Binary data</w:t>
      </w:r>
      <w:bookmarkEnd w:id="4646"/>
      <w:bookmarkEnd w:id="4647"/>
      <w:bookmarkEnd w:id="4648"/>
      <w:bookmarkEnd w:id="4649"/>
      <w:bookmarkEnd w:id="4650"/>
      <w:bookmarkEnd w:id="4651"/>
    </w:p>
    <w:p w14:paraId="1150CA87" w14:textId="77777777" w:rsidR="00091209" w:rsidRPr="00D3062E" w:rsidRDefault="00091209" w:rsidP="00091209">
      <w:pPr>
        <w:pStyle w:val="51"/>
      </w:pPr>
      <w:bookmarkStart w:id="4652" w:name="_Toc157434999"/>
      <w:bookmarkStart w:id="4653" w:name="_Toc157436714"/>
      <w:bookmarkStart w:id="4654" w:name="_Toc157440554"/>
      <w:bookmarkStart w:id="4655" w:name="_Toc160650264"/>
      <w:bookmarkStart w:id="4656" w:name="_Toc164928577"/>
      <w:bookmarkStart w:id="4657" w:name="_Toc168550440"/>
      <w:r w:rsidRPr="00D3062E">
        <w:rPr>
          <w:noProof/>
          <w:lang w:eastAsia="zh-CN"/>
        </w:rPr>
        <w:t>6.11</w:t>
      </w:r>
      <w:r w:rsidRPr="00D3062E">
        <w:t>.6.5.1</w:t>
      </w:r>
      <w:r w:rsidRPr="00D3062E">
        <w:tab/>
        <w:t>Binary Data Types</w:t>
      </w:r>
      <w:bookmarkEnd w:id="4652"/>
      <w:bookmarkEnd w:id="4653"/>
      <w:bookmarkEnd w:id="4654"/>
      <w:bookmarkEnd w:id="4655"/>
      <w:bookmarkEnd w:id="4656"/>
      <w:bookmarkEnd w:id="4657"/>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4658" w:name="_Toc157435000"/>
      <w:bookmarkStart w:id="4659" w:name="_Toc157436715"/>
      <w:bookmarkStart w:id="4660" w:name="_Toc157440555"/>
      <w:bookmarkStart w:id="4661" w:name="_Toc160650265"/>
      <w:bookmarkStart w:id="4662" w:name="_Toc164928578"/>
      <w:bookmarkStart w:id="4663" w:name="_Toc168550441"/>
      <w:r w:rsidRPr="00D3062E">
        <w:rPr>
          <w:noProof/>
          <w:lang w:eastAsia="zh-CN"/>
        </w:rPr>
        <w:t>6.11</w:t>
      </w:r>
      <w:r w:rsidRPr="00D3062E">
        <w:t>.7</w:t>
      </w:r>
      <w:r w:rsidRPr="00D3062E">
        <w:tab/>
        <w:t>Error Handling</w:t>
      </w:r>
      <w:bookmarkEnd w:id="4658"/>
      <w:bookmarkEnd w:id="4659"/>
      <w:bookmarkEnd w:id="4660"/>
      <w:bookmarkEnd w:id="4661"/>
      <w:bookmarkEnd w:id="4662"/>
      <w:bookmarkEnd w:id="4663"/>
    </w:p>
    <w:p w14:paraId="1C10720B" w14:textId="77777777" w:rsidR="00091209" w:rsidRPr="00D3062E" w:rsidRDefault="00091209" w:rsidP="00091209">
      <w:pPr>
        <w:pStyle w:val="41"/>
      </w:pPr>
      <w:bookmarkStart w:id="4664" w:name="_Toc157435001"/>
      <w:bookmarkStart w:id="4665" w:name="_Toc157436716"/>
      <w:bookmarkStart w:id="4666" w:name="_Toc157440556"/>
      <w:bookmarkStart w:id="4667" w:name="_Toc160650266"/>
      <w:bookmarkStart w:id="4668" w:name="_Toc164928579"/>
      <w:bookmarkStart w:id="4669" w:name="_Toc168550442"/>
      <w:r w:rsidRPr="00D3062E">
        <w:rPr>
          <w:noProof/>
          <w:lang w:eastAsia="zh-CN"/>
        </w:rPr>
        <w:t>6.11</w:t>
      </w:r>
      <w:r w:rsidRPr="00D3062E">
        <w:t>.7.1</w:t>
      </w:r>
      <w:r w:rsidRPr="00D3062E">
        <w:tab/>
        <w:t>General</w:t>
      </w:r>
      <w:bookmarkEnd w:id="4664"/>
      <w:bookmarkEnd w:id="4665"/>
      <w:bookmarkEnd w:id="4666"/>
      <w:bookmarkEnd w:id="4667"/>
      <w:bookmarkEnd w:id="4668"/>
      <w:bookmarkEnd w:id="4669"/>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4670" w:name="_Toc157435002"/>
      <w:bookmarkStart w:id="4671" w:name="_Toc157436717"/>
      <w:bookmarkStart w:id="4672" w:name="_Toc157440557"/>
      <w:bookmarkStart w:id="4673" w:name="_Toc160650267"/>
      <w:bookmarkStart w:id="4674" w:name="_Toc164928580"/>
      <w:bookmarkStart w:id="4675" w:name="_Toc168550443"/>
      <w:r w:rsidRPr="00D3062E">
        <w:rPr>
          <w:noProof/>
          <w:lang w:eastAsia="zh-CN"/>
        </w:rPr>
        <w:t>6.11</w:t>
      </w:r>
      <w:r w:rsidRPr="00D3062E">
        <w:t>.7.2</w:t>
      </w:r>
      <w:r w:rsidRPr="00D3062E">
        <w:tab/>
        <w:t>Protocol Errors</w:t>
      </w:r>
      <w:bookmarkEnd w:id="4670"/>
      <w:bookmarkEnd w:id="4671"/>
      <w:bookmarkEnd w:id="4672"/>
      <w:bookmarkEnd w:id="4673"/>
      <w:bookmarkEnd w:id="4674"/>
      <w:bookmarkEnd w:id="4675"/>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4676" w:name="_Toc157435003"/>
      <w:bookmarkStart w:id="4677" w:name="_Toc157436718"/>
      <w:bookmarkStart w:id="4678" w:name="_Toc157440558"/>
      <w:bookmarkStart w:id="4679" w:name="_Toc160650268"/>
      <w:bookmarkStart w:id="4680" w:name="_Toc164928581"/>
      <w:bookmarkStart w:id="4681" w:name="_Toc168550444"/>
      <w:bookmarkStart w:id="4682" w:name="_Toc157435004"/>
      <w:bookmarkStart w:id="4683" w:name="_Toc157436719"/>
      <w:bookmarkStart w:id="4684" w:name="_Toc157440559"/>
      <w:r w:rsidRPr="00D3062E">
        <w:rPr>
          <w:noProof/>
          <w:lang w:eastAsia="zh-CN"/>
        </w:rPr>
        <w:t>6.11</w:t>
      </w:r>
      <w:r w:rsidRPr="00D3062E">
        <w:t>.7.3</w:t>
      </w:r>
      <w:r w:rsidRPr="00D3062E">
        <w:tab/>
        <w:t>Application Errors</w:t>
      </w:r>
      <w:bookmarkEnd w:id="4676"/>
      <w:bookmarkEnd w:id="4677"/>
      <w:bookmarkEnd w:id="4678"/>
      <w:bookmarkEnd w:id="4679"/>
      <w:bookmarkEnd w:id="4680"/>
      <w:bookmarkEnd w:id="4681"/>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4685" w:name="_Toc160650269"/>
      <w:bookmarkStart w:id="4686" w:name="_Toc164928582"/>
      <w:bookmarkStart w:id="4687" w:name="_Toc168550445"/>
      <w:r w:rsidRPr="00D3062E">
        <w:rPr>
          <w:noProof/>
          <w:lang w:eastAsia="zh-CN"/>
        </w:rPr>
        <w:t>6.11</w:t>
      </w:r>
      <w:r w:rsidRPr="00D3062E">
        <w:t>.8</w:t>
      </w:r>
      <w:r w:rsidRPr="00D3062E">
        <w:rPr>
          <w:lang w:eastAsia="zh-CN"/>
        </w:rPr>
        <w:tab/>
        <w:t>Feature negotiation</w:t>
      </w:r>
      <w:bookmarkEnd w:id="4682"/>
      <w:bookmarkEnd w:id="4683"/>
      <w:bookmarkEnd w:id="4684"/>
      <w:bookmarkEnd w:id="4685"/>
      <w:bookmarkEnd w:id="4686"/>
      <w:bookmarkEnd w:id="4687"/>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4688" w:name="_Toc157435005"/>
      <w:bookmarkStart w:id="4689" w:name="_Toc157436720"/>
      <w:bookmarkStart w:id="4690" w:name="_Toc157440560"/>
      <w:bookmarkStart w:id="4691" w:name="_Toc160650270"/>
      <w:bookmarkStart w:id="4692" w:name="_Toc164928583"/>
      <w:bookmarkStart w:id="4693" w:name="_Toc168550446"/>
      <w:r w:rsidRPr="00D3062E">
        <w:rPr>
          <w:noProof/>
          <w:lang w:eastAsia="zh-CN"/>
        </w:rPr>
        <w:t>6.11</w:t>
      </w:r>
      <w:r w:rsidRPr="00D3062E">
        <w:t>.9</w:t>
      </w:r>
      <w:r w:rsidRPr="00D3062E">
        <w:tab/>
        <w:t>Security</w:t>
      </w:r>
      <w:bookmarkEnd w:id="4688"/>
      <w:bookmarkEnd w:id="4689"/>
      <w:bookmarkEnd w:id="4690"/>
      <w:bookmarkEnd w:id="4691"/>
      <w:bookmarkEnd w:id="4692"/>
      <w:bookmarkEnd w:id="4693"/>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4694" w:name="_Toc160650271"/>
      <w:bookmarkStart w:id="4695" w:name="_Toc164928584"/>
      <w:bookmarkStart w:id="4696" w:name="_Toc168550447"/>
      <w:bookmarkStart w:id="4697" w:name="_Toc90661661"/>
      <w:bookmarkStart w:id="4698" w:name="_Toc138755352"/>
      <w:bookmarkStart w:id="4699" w:name="_Toc151886122"/>
      <w:bookmarkStart w:id="4700" w:name="_Toc152076187"/>
      <w:bookmarkStart w:id="4701" w:name="_Toc153793903"/>
      <w:bookmarkStart w:id="4702" w:name="_Toc157435006"/>
      <w:bookmarkStart w:id="4703" w:name="_Toc157436721"/>
      <w:bookmarkStart w:id="4704" w:name="_Toc157440561"/>
      <w:bookmarkStart w:id="4705" w:name="_Toc144024231"/>
      <w:bookmarkStart w:id="4706" w:name="_Toc148176944"/>
      <w:bookmarkStart w:id="4707" w:name="_Toc148358994"/>
      <w:bookmarkEnd w:id="2976"/>
      <w:bookmarkEnd w:id="2977"/>
      <w:r w:rsidRPr="00D3062E">
        <w:rPr>
          <w:noProof/>
          <w:lang w:eastAsia="zh-CN"/>
        </w:rPr>
        <w:t>6.12</w:t>
      </w:r>
      <w:r w:rsidRPr="00D3062E">
        <w:tab/>
        <w:t>NSCE_InterPLMNContinuity API</w:t>
      </w:r>
      <w:bookmarkEnd w:id="4694"/>
      <w:bookmarkEnd w:id="4695"/>
      <w:bookmarkEnd w:id="4696"/>
    </w:p>
    <w:p w14:paraId="199F0E37" w14:textId="77777777" w:rsidR="00D3062E" w:rsidRPr="00D3062E" w:rsidRDefault="00D3062E" w:rsidP="00D3062E">
      <w:pPr>
        <w:pStyle w:val="31"/>
      </w:pPr>
      <w:bookmarkStart w:id="4708" w:name="_Toc160650272"/>
      <w:bookmarkStart w:id="4709" w:name="_Toc164928585"/>
      <w:bookmarkStart w:id="4710" w:name="_Toc168550448"/>
      <w:r w:rsidRPr="00D3062E">
        <w:rPr>
          <w:noProof/>
          <w:lang w:eastAsia="zh-CN"/>
        </w:rPr>
        <w:t>6.12</w:t>
      </w:r>
      <w:r w:rsidRPr="00D3062E">
        <w:t>.1</w:t>
      </w:r>
      <w:r w:rsidRPr="00D3062E">
        <w:tab/>
        <w:t>Introduction</w:t>
      </w:r>
      <w:bookmarkEnd w:id="4708"/>
      <w:bookmarkEnd w:id="4709"/>
      <w:bookmarkEnd w:id="4710"/>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4711" w:name="_Toc160650273"/>
      <w:bookmarkStart w:id="4712" w:name="_Toc164928586"/>
      <w:bookmarkStart w:id="4713" w:name="_Toc168550449"/>
      <w:r w:rsidRPr="00D3062E">
        <w:rPr>
          <w:noProof/>
          <w:lang w:eastAsia="zh-CN"/>
        </w:rPr>
        <w:t>6.12</w:t>
      </w:r>
      <w:r w:rsidRPr="00D3062E">
        <w:t>.2</w:t>
      </w:r>
      <w:r w:rsidRPr="00D3062E">
        <w:tab/>
        <w:t>Usage of HTTP</w:t>
      </w:r>
      <w:bookmarkEnd w:id="4711"/>
      <w:bookmarkEnd w:id="4712"/>
      <w:bookmarkEnd w:id="4713"/>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4714" w:name="_Toc160650274"/>
      <w:bookmarkStart w:id="4715" w:name="_Toc164928587"/>
      <w:bookmarkStart w:id="4716" w:name="_Toc168550450"/>
      <w:r w:rsidRPr="00D3062E">
        <w:rPr>
          <w:noProof/>
          <w:lang w:eastAsia="zh-CN"/>
        </w:rPr>
        <w:t>6.12</w:t>
      </w:r>
      <w:r w:rsidRPr="00D3062E">
        <w:t>.3</w:t>
      </w:r>
      <w:r w:rsidRPr="00D3062E">
        <w:tab/>
        <w:t>Resources</w:t>
      </w:r>
      <w:bookmarkEnd w:id="4714"/>
      <w:bookmarkEnd w:id="4715"/>
      <w:bookmarkEnd w:id="4716"/>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4717" w:name="_Toc160650275"/>
      <w:bookmarkStart w:id="4718" w:name="_Toc164928588"/>
      <w:bookmarkStart w:id="4719" w:name="_Toc168550451"/>
      <w:r w:rsidRPr="00D3062E">
        <w:rPr>
          <w:noProof/>
          <w:lang w:eastAsia="zh-CN"/>
        </w:rPr>
        <w:t>6.12</w:t>
      </w:r>
      <w:r w:rsidRPr="00D3062E">
        <w:t>.4</w:t>
      </w:r>
      <w:r w:rsidRPr="00D3062E">
        <w:tab/>
        <w:t>Custom Operations without associated resources</w:t>
      </w:r>
      <w:bookmarkEnd w:id="4717"/>
      <w:bookmarkEnd w:id="4718"/>
      <w:bookmarkEnd w:id="4719"/>
    </w:p>
    <w:p w14:paraId="0AA89681" w14:textId="77777777" w:rsidR="00D3062E" w:rsidRPr="00D3062E" w:rsidRDefault="00D3062E" w:rsidP="00D3062E">
      <w:pPr>
        <w:pStyle w:val="41"/>
      </w:pPr>
      <w:bookmarkStart w:id="4720" w:name="_Toc160650276"/>
      <w:bookmarkStart w:id="4721" w:name="_Toc164928589"/>
      <w:bookmarkStart w:id="4722" w:name="_Toc168550452"/>
      <w:r w:rsidRPr="00D3062E">
        <w:rPr>
          <w:noProof/>
          <w:lang w:eastAsia="zh-CN"/>
        </w:rPr>
        <w:t>6.12</w:t>
      </w:r>
      <w:r w:rsidRPr="00D3062E">
        <w:t>.4.1</w:t>
      </w:r>
      <w:r w:rsidRPr="00D3062E">
        <w:tab/>
        <w:t>Overview</w:t>
      </w:r>
      <w:bookmarkEnd w:id="4720"/>
      <w:bookmarkEnd w:id="4721"/>
      <w:bookmarkEnd w:id="4722"/>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4723" w:name="_MON_1769850410"/>
    <w:bookmarkEnd w:id="4723"/>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1.5pt;height:95.25pt" o:ole="">
            <v:imagedata r:id="rId159" o:title=""/>
          </v:shape>
          <o:OLEObject Type="Embed" ProgID="Word.Document.8" ShapeID="_x0000_i1102" DrawAspect="Content" ObjectID="_1780413372"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4724" w:name="_Toc160650277"/>
      <w:bookmarkStart w:id="4725" w:name="_Toc164928590"/>
      <w:bookmarkStart w:id="4726" w:name="_Toc168550453"/>
      <w:r w:rsidRPr="00D3062E">
        <w:rPr>
          <w:noProof/>
          <w:lang w:eastAsia="zh-CN"/>
        </w:rPr>
        <w:t>6.12</w:t>
      </w:r>
      <w:r w:rsidRPr="00D3062E">
        <w:t>.4.2</w:t>
      </w:r>
      <w:r w:rsidRPr="00D3062E">
        <w:tab/>
        <w:t>Operation: Request</w:t>
      </w:r>
      <w:bookmarkEnd w:id="4724"/>
      <w:bookmarkEnd w:id="4725"/>
      <w:bookmarkEnd w:id="4726"/>
    </w:p>
    <w:p w14:paraId="20E8B6F3" w14:textId="77777777" w:rsidR="00D3062E" w:rsidRPr="00D3062E" w:rsidRDefault="00D3062E" w:rsidP="00D3062E">
      <w:pPr>
        <w:pStyle w:val="51"/>
      </w:pPr>
      <w:bookmarkStart w:id="4727" w:name="_Toc160650278"/>
      <w:bookmarkStart w:id="4728" w:name="_Toc164928591"/>
      <w:bookmarkStart w:id="4729" w:name="_Toc168550454"/>
      <w:r w:rsidRPr="00D3062E">
        <w:rPr>
          <w:noProof/>
          <w:lang w:eastAsia="zh-CN"/>
        </w:rPr>
        <w:t>6.12</w:t>
      </w:r>
      <w:r w:rsidRPr="00D3062E">
        <w:t>.4.2.1</w:t>
      </w:r>
      <w:r w:rsidRPr="00D3062E">
        <w:tab/>
        <w:t>Description</w:t>
      </w:r>
      <w:bookmarkEnd w:id="4727"/>
      <w:bookmarkEnd w:id="4728"/>
      <w:bookmarkEnd w:id="4729"/>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4730" w:name="_Toc160650279"/>
      <w:bookmarkStart w:id="4731" w:name="_Toc164928592"/>
      <w:bookmarkStart w:id="4732" w:name="_Toc168550455"/>
      <w:r w:rsidRPr="00D3062E">
        <w:rPr>
          <w:noProof/>
          <w:lang w:eastAsia="zh-CN"/>
        </w:rPr>
        <w:t>6.12</w:t>
      </w:r>
      <w:r w:rsidRPr="00D3062E">
        <w:t>.4.2.2</w:t>
      </w:r>
      <w:r w:rsidRPr="00D3062E">
        <w:tab/>
        <w:t>Operation Definition</w:t>
      </w:r>
      <w:bookmarkEnd w:id="4730"/>
      <w:bookmarkEnd w:id="4731"/>
      <w:bookmarkEnd w:id="4732"/>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4733" w:name="_Toc160650280"/>
      <w:bookmarkStart w:id="4734" w:name="_Toc164928593"/>
      <w:bookmarkStart w:id="4735" w:name="_Toc168550456"/>
      <w:r w:rsidRPr="00D3062E">
        <w:rPr>
          <w:noProof/>
          <w:lang w:eastAsia="zh-CN"/>
        </w:rPr>
        <w:t>6.12</w:t>
      </w:r>
      <w:r w:rsidRPr="00D3062E">
        <w:t>.5</w:t>
      </w:r>
      <w:r w:rsidRPr="00D3062E">
        <w:tab/>
        <w:t>Notifications</w:t>
      </w:r>
      <w:bookmarkEnd w:id="4733"/>
      <w:bookmarkEnd w:id="4734"/>
      <w:bookmarkEnd w:id="4735"/>
    </w:p>
    <w:p w14:paraId="3C79C463" w14:textId="77777777" w:rsidR="00D3062E" w:rsidRPr="00D3062E" w:rsidRDefault="00D3062E" w:rsidP="00D3062E">
      <w:pPr>
        <w:pStyle w:val="41"/>
      </w:pPr>
      <w:bookmarkStart w:id="4736" w:name="_Toc160650281"/>
      <w:bookmarkStart w:id="4737" w:name="_Toc164928594"/>
      <w:bookmarkStart w:id="4738" w:name="_Toc168550457"/>
      <w:r w:rsidRPr="00D3062E">
        <w:rPr>
          <w:noProof/>
          <w:lang w:eastAsia="zh-CN"/>
        </w:rPr>
        <w:t>6.12</w:t>
      </w:r>
      <w:r w:rsidRPr="00D3062E">
        <w:t>.5.1</w:t>
      </w:r>
      <w:r w:rsidRPr="00D3062E">
        <w:tab/>
        <w:t>General</w:t>
      </w:r>
      <w:bookmarkEnd w:id="4736"/>
      <w:bookmarkEnd w:id="4737"/>
      <w:bookmarkEnd w:id="4738"/>
    </w:p>
    <w:p w14:paraId="6FF47F3E" w14:textId="672DEAA0" w:rsidR="00B110B4" w:rsidRPr="00D3062E" w:rsidRDefault="00B110B4" w:rsidP="00B110B4">
      <w:pPr>
        <w:rPr>
          <w:noProof/>
        </w:rPr>
      </w:pPr>
      <w:bookmarkStart w:id="4739"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4740" w:name="_Toc164928595"/>
      <w:bookmarkStart w:id="4741" w:name="_Toc168550458"/>
      <w:r w:rsidRPr="00D3062E">
        <w:rPr>
          <w:noProof/>
          <w:lang w:eastAsia="zh-CN"/>
        </w:rPr>
        <w:t>6.12</w:t>
      </w:r>
      <w:r w:rsidRPr="00D3062E">
        <w:t>.5.2</w:t>
      </w:r>
      <w:r w:rsidRPr="00D3062E">
        <w:tab/>
        <w:t>Monitoring Notification</w:t>
      </w:r>
      <w:bookmarkEnd w:id="4739"/>
      <w:bookmarkEnd w:id="4740"/>
      <w:bookmarkEnd w:id="4741"/>
    </w:p>
    <w:p w14:paraId="118D6A32" w14:textId="77777777" w:rsidR="00D3062E" w:rsidRPr="00D3062E" w:rsidRDefault="00D3062E" w:rsidP="00D3062E">
      <w:pPr>
        <w:pStyle w:val="51"/>
        <w:rPr>
          <w:noProof/>
        </w:rPr>
      </w:pPr>
      <w:bookmarkStart w:id="4742" w:name="_Toc160650283"/>
      <w:bookmarkStart w:id="4743" w:name="_Toc164928596"/>
      <w:bookmarkStart w:id="4744" w:name="_Toc168550459"/>
      <w:r w:rsidRPr="00D3062E">
        <w:rPr>
          <w:noProof/>
          <w:lang w:eastAsia="zh-CN"/>
        </w:rPr>
        <w:t>6.12</w:t>
      </w:r>
      <w:r w:rsidRPr="00D3062E">
        <w:t>.5.2</w:t>
      </w:r>
      <w:r w:rsidRPr="00D3062E">
        <w:rPr>
          <w:noProof/>
        </w:rPr>
        <w:t>.1</w:t>
      </w:r>
      <w:r w:rsidRPr="00D3062E">
        <w:rPr>
          <w:noProof/>
        </w:rPr>
        <w:tab/>
        <w:t>Description</w:t>
      </w:r>
      <w:bookmarkEnd w:id="4742"/>
      <w:bookmarkEnd w:id="4743"/>
      <w:bookmarkEnd w:id="4744"/>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4745" w:name="_Toc160650284"/>
      <w:bookmarkStart w:id="4746" w:name="_Toc164928597"/>
      <w:bookmarkStart w:id="4747" w:name="_Toc168550460"/>
      <w:r w:rsidRPr="00D3062E">
        <w:rPr>
          <w:noProof/>
          <w:lang w:eastAsia="zh-CN"/>
        </w:rPr>
        <w:t>6.12</w:t>
      </w:r>
      <w:r w:rsidRPr="00D3062E">
        <w:t>.5.2</w:t>
      </w:r>
      <w:r w:rsidRPr="00D3062E">
        <w:rPr>
          <w:noProof/>
        </w:rPr>
        <w:t>.2</w:t>
      </w:r>
      <w:r w:rsidRPr="00D3062E">
        <w:rPr>
          <w:noProof/>
        </w:rPr>
        <w:tab/>
        <w:t>Target URI</w:t>
      </w:r>
      <w:bookmarkEnd w:id="4745"/>
      <w:bookmarkEnd w:id="4746"/>
      <w:bookmarkEnd w:id="4747"/>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4748" w:name="_Toc160650285"/>
      <w:bookmarkStart w:id="4749" w:name="_Toc164928598"/>
      <w:bookmarkStart w:id="4750" w:name="_Toc168550461"/>
      <w:r w:rsidRPr="00D3062E">
        <w:rPr>
          <w:noProof/>
          <w:lang w:eastAsia="zh-CN"/>
        </w:rPr>
        <w:t>6.12</w:t>
      </w:r>
      <w:r w:rsidRPr="00D3062E">
        <w:t>.5.2</w:t>
      </w:r>
      <w:r w:rsidRPr="00D3062E">
        <w:rPr>
          <w:noProof/>
        </w:rPr>
        <w:t>.3</w:t>
      </w:r>
      <w:r w:rsidRPr="00D3062E">
        <w:rPr>
          <w:noProof/>
        </w:rPr>
        <w:tab/>
        <w:t>Standard Methods</w:t>
      </w:r>
      <w:bookmarkEnd w:id="4748"/>
      <w:bookmarkEnd w:id="4749"/>
      <w:bookmarkEnd w:id="4750"/>
    </w:p>
    <w:p w14:paraId="50FBA99E" w14:textId="77777777" w:rsidR="00B110B4" w:rsidRPr="00D3062E" w:rsidRDefault="00B110B4" w:rsidP="00F3466B">
      <w:pPr>
        <w:pStyle w:val="6"/>
        <w:rPr>
          <w:noProof/>
        </w:rPr>
      </w:pPr>
      <w:bookmarkStart w:id="4751" w:name="_Toc164928599"/>
      <w:bookmarkStart w:id="4752" w:name="_Toc168550462"/>
      <w:r w:rsidRPr="00D3062E">
        <w:rPr>
          <w:noProof/>
          <w:lang w:eastAsia="zh-CN"/>
        </w:rPr>
        <w:t>6.12</w:t>
      </w:r>
      <w:r w:rsidRPr="00D3062E">
        <w:t>.5.2.3</w:t>
      </w:r>
      <w:r w:rsidRPr="00D3062E">
        <w:rPr>
          <w:noProof/>
        </w:rPr>
        <w:t>.1</w:t>
      </w:r>
      <w:r w:rsidRPr="00D3062E">
        <w:rPr>
          <w:noProof/>
        </w:rPr>
        <w:tab/>
        <w:t>POST</w:t>
      </w:r>
      <w:bookmarkEnd w:id="4751"/>
      <w:bookmarkEnd w:id="4752"/>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4753" w:name="_Hlk159242876"/>
            <w:r w:rsidRPr="00D3062E">
              <w:t>InterPlmnServContNotif</w:t>
            </w:r>
            <w:bookmarkEnd w:id="4753"/>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4754" w:name="_Toc160650286"/>
      <w:bookmarkStart w:id="4755" w:name="_Toc164928600"/>
      <w:bookmarkStart w:id="4756" w:name="_Toc168550463"/>
      <w:r w:rsidRPr="00D3062E">
        <w:rPr>
          <w:noProof/>
          <w:lang w:eastAsia="zh-CN"/>
        </w:rPr>
        <w:t>6.12</w:t>
      </w:r>
      <w:r w:rsidRPr="00D3062E">
        <w:t>.6</w:t>
      </w:r>
      <w:r w:rsidRPr="00D3062E">
        <w:tab/>
        <w:t>Data Model</w:t>
      </w:r>
      <w:bookmarkEnd w:id="4754"/>
      <w:bookmarkEnd w:id="4755"/>
      <w:bookmarkEnd w:id="4756"/>
    </w:p>
    <w:p w14:paraId="6A41312D" w14:textId="77777777" w:rsidR="00D3062E" w:rsidRPr="00D3062E" w:rsidRDefault="00D3062E" w:rsidP="00D3062E">
      <w:pPr>
        <w:pStyle w:val="41"/>
      </w:pPr>
      <w:bookmarkStart w:id="4757" w:name="_Toc157434947"/>
      <w:bookmarkStart w:id="4758" w:name="_Toc157436662"/>
      <w:bookmarkStart w:id="4759" w:name="_Toc157440502"/>
      <w:bookmarkStart w:id="4760" w:name="_Toc160650287"/>
      <w:bookmarkStart w:id="4761" w:name="_Toc164928601"/>
      <w:bookmarkStart w:id="4762" w:name="_Toc168550464"/>
      <w:r w:rsidRPr="00D3062E">
        <w:rPr>
          <w:noProof/>
          <w:lang w:eastAsia="zh-CN"/>
        </w:rPr>
        <w:t>6.12</w:t>
      </w:r>
      <w:r w:rsidRPr="00D3062E">
        <w:t>.6.1</w:t>
      </w:r>
      <w:r w:rsidRPr="00D3062E">
        <w:tab/>
        <w:t>General</w:t>
      </w:r>
      <w:bookmarkEnd w:id="4757"/>
      <w:bookmarkEnd w:id="4758"/>
      <w:bookmarkEnd w:id="4759"/>
      <w:bookmarkEnd w:id="4760"/>
      <w:bookmarkEnd w:id="4761"/>
      <w:bookmarkEnd w:id="4762"/>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4763" w:name="_Toc160650288"/>
      <w:bookmarkStart w:id="4764" w:name="_Toc164928602"/>
      <w:bookmarkStart w:id="4765" w:name="_Toc168550465"/>
      <w:r w:rsidRPr="00D3062E">
        <w:rPr>
          <w:noProof/>
          <w:lang w:eastAsia="zh-CN"/>
        </w:rPr>
        <w:t>6.12</w:t>
      </w:r>
      <w:r w:rsidRPr="00D3062E">
        <w:rPr>
          <w:lang w:val="en-US"/>
        </w:rPr>
        <w:t>.6.2</w:t>
      </w:r>
      <w:r w:rsidRPr="00D3062E">
        <w:rPr>
          <w:lang w:val="en-US"/>
        </w:rPr>
        <w:tab/>
        <w:t>Structured data types</w:t>
      </w:r>
      <w:bookmarkEnd w:id="4763"/>
      <w:bookmarkEnd w:id="4764"/>
      <w:bookmarkEnd w:id="4765"/>
    </w:p>
    <w:p w14:paraId="6F05CF85" w14:textId="77777777" w:rsidR="00D3062E" w:rsidRPr="00D3062E" w:rsidRDefault="00D3062E" w:rsidP="00D3062E">
      <w:pPr>
        <w:pStyle w:val="51"/>
      </w:pPr>
      <w:bookmarkStart w:id="4766" w:name="_Toc160650289"/>
      <w:bookmarkStart w:id="4767" w:name="_Toc164928603"/>
      <w:bookmarkStart w:id="4768" w:name="_Toc168550466"/>
      <w:r w:rsidRPr="00D3062E">
        <w:rPr>
          <w:noProof/>
          <w:lang w:eastAsia="zh-CN"/>
        </w:rPr>
        <w:t>6.12</w:t>
      </w:r>
      <w:r w:rsidRPr="00D3062E">
        <w:t>.6.2.1</w:t>
      </w:r>
      <w:r w:rsidRPr="00D3062E">
        <w:tab/>
        <w:t>Introduction</w:t>
      </w:r>
      <w:bookmarkEnd w:id="4766"/>
      <w:bookmarkEnd w:id="4767"/>
      <w:bookmarkEnd w:id="4768"/>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4769" w:name="_Toc160650290"/>
      <w:bookmarkStart w:id="4770" w:name="_Toc164928604"/>
      <w:bookmarkStart w:id="4771" w:name="_Toc168550467"/>
      <w:r w:rsidRPr="00D3062E">
        <w:rPr>
          <w:noProof/>
          <w:lang w:eastAsia="zh-CN"/>
        </w:rPr>
        <w:t>6.12</w:t>
      </w:r>
      <w:r w:rsidRPr="00D3062E">
        <w:t>.6.2.2</w:t>
      </w:r>
      <w:r w:rsidRPr="00D3062E">
        <w:tab/>
        <w:t>Type: InterPlmnServContReq</w:t>
      </w:r>
      <w:bookmarkEnd w:id="4769"/>
      <w:bookmarkEnd w:id="4770"/>
      <w:bookmarkEnd w:id="4771"/>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4772" w:name="_Toc151473886"/>
      <w:bookmarkStart w:id="4773" w:name="_Toc160650291"/>
      <w:bookmarkStart w:id="4774" w:name="_Toc164928605"/>
      <w:bookmarkStart w:id="4775" w:name="_Toc168550468"/>
      <w:r w:rsidRPr="00D3062E">
        <w:rPr>
          <w:noProof/>
          <w:lang w:eastAsia="zh-CN"/>
        </w:rPr>
        <w:t>6.12</w:t>
      </w:r>
      <w:r w:rsidRPr="00D3062E">
        <w:t>.6.2.3</w:t>
      </w:r>
      <w:r w:rsidRPr="00D3062E">
        <w:tab/>
        <w:t>Type: AppReqs</w:t>
      </w:r>
      <w:bookmarkEnd w:id="4772"/>
      <w:bookmarkEnd w:id="4773"/>
      <w:bookmarkEnd w:id="4774"/>
      <w:bookmarkEnd w:id="4775"/>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4776" w:name="_Toc160650292"/>
      <w:bookmarkStart w:id="4777" w:name="_Toc164928606"/>
      <w:bookmarkStart w:id="4778" w:name="_Toc168550469"/>
      <w:bookmarkStart w:id="4779" w:name="_Toc160650293"/>
      <w:bookmarkStart w:id="4780" w:name="_Toc164928607"/>
      <w:r w:rsidRPr="00D3062E">
        <w:rPr>
          <w:noProof/>
          <w:lang w:eastAsia="zh-CN"/>
        </w:rPr>
        <w:t>6.12</w:t>
      </w:r>
      <w:r w:rsidRPr="00D3062E">
        <w:t>.6.2.4</w:t>
      </w:r>
      <w:r w:rsidRPr="00D3062E">
        <w:tab/>
        <w:t>Type: InterPlmnServContNotif</w:t>
      </w:r>
      <w:bookmarkEnd w:id="4776"/>
      <w:bookmarkEnd w:id="4777"/>
      <w:bookmarkEnd w:id="4778"/>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4781" w:name="_Toc168550470"/>
      <w:r w:rsidRPr="00D3062E">
        <w:rPr>
          <w:noProof/>
          <w:lang w:eastAsia="zh-CN"/>
        </w:rPr>
        <w:t>6.12</w:t>
      </w:r>
      <w:r w:rsidRPr="00D3062E">
        <w:rPr>
          <w:lang w:val="en-US"/>
        </w:rPr>
        <w:t>.6.3</w:t>
      </w:r>
      <w:r w:rsidRPr="00D3062E">
        <w:rPr>
          <w:lang w:val="en-US"/>
        </w:rPr>
        <w:tab/>
        <w:t>Simple data types and enumerations</w:t>
      </w:r>
      <w:bookmarkEnd w:id="4779"/>
      <w:bookmarkEnd w:id="4780"/>
      <w:bookmarkEnd w:id="4781"/>
    </w:p>
    <w:p w14:paraId="5F98300B" w14:textId="77777777" w:rsidR="00D3062E" w:rsidRPr="00D3062E" w:rsidRDefault="00D3062E" w:rsidP="00D3062E">
      <w:pPr>
        <w:pStyle w:val="51"/>
      </w:pPr>
      <w:bookmarkStart w:id="4782" w:name="_Toc160650294"/>
      <w:bookmarkStart w:id="4783" w:name="_Toc164928608"/>
      <w:bookmarkStart w:id="4784" w:name="_Toc168550471"/>
      <w:r w:rsidRPr="00D3062E">
        <w:rPr>
          <w:noProof/>
          <w:lang w:eastAsia="zh-CN"/>
        </w:rPr>
        <w:t>6.12</w:t>
      </w:r>
      <w:r w:rsidRPr="00D3062E">
        <w:t>.6.3.1</w:t>
      </w:r>
      <w:r w:rsidRPr="00D3062E">
        <w:tab/>
        <w:t>Introduction</w:t>
      </w:r>
      <w:bookmarkEnd w:id="4782"/>
      <w:bookmarkEnd w:id="4783"/>
      <w:bookmarkEnd w:id="4784"/>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4785" w:name="_Toc157434954"/>
      <w:bookmarkStart w:id="4786" w:name="_Toc157436669"/>
      <w:bookmarkStart w:id="4787" w:name="_Toc157440509"/>
      <w:bookmarkStart w:id="4788" w:name="_Toc160650295"/>
      <w:bookmarkStart w:id="4789" w:name="_Toc164928609"/>
      <w:bookmarkStart w:id="4790" w:name="_Toc168550472"/>
      <w:r w:rsidRPr="00D3062E">
        <w:rPr>
          <w:noProof/>
          <w:lang w:eastAsia="zh-CN"/>
        </w:rPr>
        <w:t>6.12</w:t>
      </w:r>
      <w:r w:rsidRPr="00D3062E">
        <w:t>.6.3.2</w:t>
      </w:r>
      <w:r w:rsidRPr="00D3062E">
        <w:tab/>
        <w:t>Simple data types</w:t>
      </w:r>
      <w:bookmarkEnd w:id="4785"/>
      <w:bookmarkEnd w:id="4786"/>
      <w:bookmarkEnd w:id="4787"/>
      <w:bookmarkEnd w:id="4788"/>
      <w:bookmarkEnd w:id="4789"/>
      <w:bookmarkEnd w:id="4790"/>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4791" w:name="_Toc157434879"/>
      <w:bookmarkStart w:id="4792" w:name="_Toc157436594"/>
      <w:bookmarkStart w:id="4793" w:name="_Toc157440434"/>
      <w:bookmarkStart w:id="4794" w:name="_Toc160650296"/>
      <w:bookmarkStart w:id="4795" w:name="_Toc164928610"/>
      <w:bookmarkStart w:id="4796" w:name="_Toc168550473"/>
      <w:r w:rsidRPr="00D3062E">
        <w:rPr>
          <w:noProof/>
          <w:lang w:eastAsia="zh-CN"/>
        </w:rPr>
        <w:t>6.12</w:t>
      </w:r>
      <w:r w:rsidRPr="00D3062E">
        <w:t>.6.3.3</w:t>
      </w:r>
      <w:r w:rsidRPr="00D3062E">
        <w:tab/>
        <w:t xml:space="preserve">Enumeration: </w:t>
      </w:r>
      <w:bookmarkEnd w:id="4791"/>
      <w:bookmarkEnd w:id="4792"/>
      <w:bookmarkEnd w:id="4793"/>
      <w:r w:rsidRPr="00D3062E">
        <w:t>ServContReq</w:t>
      </w:r>
      <w:bookmarkEnd w:id="4794"/>
      <w:bookmarkEnd w:id="4795"/>
      <w:bookmarkEnd w:id="4796"/>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4797" w:name="_Toc160650297"/>
      <w:bookmarkStart w:id="4798" w:name="_Toc164928611"/>
      <w:bookmarkStart w:id="4799" w:name="_Toc168550474"/>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797"/>
      <w:bookmarkEnd w:id="4798"/>
      <w:bookmarkEnd w:id="4799"/>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4800" w:name="_Toc160650298"/>
      <w:bookmarkStart w:id="4801" w:name="_Toc164928612"/>
      <w:bookmarkStart w:id="4802" w:name="_Toc168550475"/>
      <w:r w:rsidRPr="00D3062E">
        <w:rPr>
          <w:noProof/>
          <w:lang w:eastAsia="zh-CN"/>
        </w:rPr>
        <w:t>6.12</w:t>
      </w:r>
      <w:r w:rsidRPr="00D3062E">
        <w:t>.6.5</w:t>
      </w:r>
      <w:r w:rsidRPr="00D3062E">
        <w:tab/>
        <w:t>Binary data</w:t>
      </w:r>
      <w:bookmarkEnd w:id="4800"/>
      <w:bookmarkEnd w:id="4801"/>
      <w:bookmarkEnd w:id="4802"/>
    </w:p>
    <w:p w14:paraId="3B88CCF7" w14:textId="77777777" w:rsidR="00D3062E" w:rsidRPr="00D3062E" w:rsidRDefault="00D3062E" w:rsidP="00D3062E">
      <w:pPr>
        <w:pStyle w:val="51"/>
      </w:pPr>
      <w:bookmarkStart w:id="4803" w:name="_Toc160650299"/>
      <w:bookmarkStart w:id="4804" w:name="_Toc164928613"/>
      <w:bookmarkStart w:id="4805" w:name="_Toc168550476"/>
      <w:r w:rsidRPr="00D3062E">
        <w:rPr>
          <w:noProof/>
          <w:lang w:eastAsia="zh-CN"/>
        </w:rPr>
        <w:t>6.12</w:t>
      </w:r>
      <w:r w:rsidRPr="00D3062E">
        <w:t>.6.5.1</w:t>
      </w:r>
      <w:r w:rsidRPr="00D3062E">
        <w:tab/>
        <w:t>Binary Data Types</w:t>
      </w:r>
      <w:bookmarkEnd w:id="4803"/>
      <w:bookmarkEnd w:id="4804"/>
      <w:bookmarkEnd w:id="4805"/>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4806" w:name="_Toc160650300"/>
      <w:bookmarkStart w:id="4807" w:name="_Toc164928614"/>
      <w:bookmarkStart w:id="4808" w:name="_Toc168550477"/>
      <w:r w:rsidRPr="00D3062E">
        <w:rPr>
          <w:noProof/>
          <w:lang w:eastAsia="zh-CN"/>
        </w:rPr>
        <w:t>6.12</w:t>
      </w:r>
      <w:r w:rsidRPr="00D3062E">
        <w:t>.7</w:t>
      </w:r>
      <w:r w:rsidRPr="00D3062E">
        <w:tab/>
        <w:t>Error Handling</w:t>
      </w:r>
      <w:bookmarkEnd w:id="4806"/>
      <w:bookmarkEnd w:id="4807"/>
      <w:bookmarkEnd w:id="4808"/>
    </w:p>
    <w:p w14:paraId="1119AFCB" w14:textId="77777777" w:rsidR="00D3062E" w:rsidRPr="00D3062E" w:rsidRDefault="00D3062E" w:rsidP="00D3062E">
      <w:pPr>
        <w:pStyle w:val="41"/>
      </w:pPr>
      <w:bookmarkStart w:id="4809" w:name="_Toc160650301"/>
      <w:bookmarkStart w:id="4810" w:name="_Toc164928615"/>
      <w:bookmarkStart w:id="4811" w:name="_Toc168550478"/>
      <w:r w:rsidRPr="00D3062E">
        <w:rPr>
          <w:noProof/>
          <w:lang w:eastAsia="zh-CN"/>
        </w:rPr>
        <w:t>6.12</w:t>
      </w:r>
      <w:r w:rsidRPr="00D3062E">
        <w:t>.7.1</w:t>
      </w:r>
      <w:r w:rsidRPr="00D3062E">
        <w:tab/>
        <w:t>General</w:t>
      </w:r>
      <w:bookmarkEnd w:id="4809"/>
      <w:bookmarkEnd w:id="4810"/>
      <w:bookmarkEnd w:id="4811"/>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4812" w:name="_Toc160650302"/>
      <w:bookmarkStart w:id="4813" w:name="_Toc164928616"/>
      <w:bookmarkStart w:id="4814" w:name="_Toc168550479"/>
      <w:r w:rsidRPr="00D3062E">
        <w:rPr>
          <w:noProof/>
          <w:lang w:eastAsia="zh-CN"/>
        </w:rPr>
        <w:t>6.12</w:t>
      </w:r>
      <w:r w:rsidRPr="00D3062E">
        <w:t>.7.2</w:t>
      </w:r>
      <w:r w:rsidRPr="00D3062E">
        <w:tab/>
        <w:t>Protocol Errors</w:t>
      </w:r>
      <w:bookmarkEnd w:id="4812"/>
      <w:bookmarkEnd w:id="4813"/>
      <w:bookmarkEnd w:id="4814"/>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4815" w:name="_Toc160650303"/>
      <w:bookmarkStart w:id="4816" w:name="_Toc164928617"/>
      <w:bookmarkStart w:id="4817" w:name="_Toc168550480"/>
      <w:r w:rsidRPr="00D3062E">
        <w:rPr>
          <w:noProof/>
          <w:lang w:eastAsia="zh-CN"/>
        </w:rPr>
        <w:t>6.12</w:t>
      </w:r>
      <w:r w:rsidRPr="00D3062E">
        <w:t>.7.3</w:t>
      </w:r>
      <w:r w:rsidRPr="00D3062E">
        <w:tab/>
        <w:t>Application Errors</w:t>
      </w:r>
      <w:bookmarkEnd w:id="4815"/>
      <w:bookmarkEnd w:id="4816"/>
      <w:bookmarkEnd w:id="4817"/>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4818" w:name="_Toc160650304"/>
      <w:bookmarkStart w:id="4819" w:name="_Toc164928618"/>
      <w:bookmarkStart w:id="4820" w:name="_Toc168550481"/>
      <w:r w:rsidRPr="00D3062E">
        <w:rPr>
          <w:noProof/>
          <w:lang w:eastAsia="zh-CN"/>
        </w:rPr>
        <w:t>6.12</w:t>
      </w:r>
      <w:r w:rsidRPr="00D3062E">
        <w:t>.8</w:t>
      </w:r>
      <w:r w:rsidRPr="00D3062E">
        <w:rPr>
          <w:lang w:eastAsia="zh-CN"/>
        </w:rPr>
        <w:tab/>
        <w:t>Feature negotiation</w:t>
      </w:r>
      <w:bookmarkEnd w:id="4818"/>
      <w:bookmarkEnd w:id="4819"/>
      <w:bookmarkEnd w:id="4820"/>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4821" w:name="_Toc160650305"/>
      <w:bookmarkStart w:id="4822" w:name="_Toc164928619"/>
      <w:bookmarkStart w:id="4823" w:name="_Toc168550482"/>
      <w:r w:rsidRPr="00D3062E">
        <w:rPr>
          <w:noProof/>
          <w:lang w:eastAsia="zh-CN"/>
        </w:rPr>
        <w:t>6.12</w:t>
      </w:r>
      <w:r w:rsidRPr="00D3062E">
        <w:t>.9</w:t>
      </w:r>
      <w:r w:rsidRPr="00D3062E">
        <w:tab/>
        <w:t>Security</w:t>
      </w:r>
      <w:bookmarkEnd w:id="4821"/>
      <w:bookmarkEnd w:id="4822"/>
      <w:bookmarkEnd w:id="4823"/>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4824" w:name="_Toc160650306"/>
      <w:bookmarkStart w:id="4825" w:name="_Toc164928620"/>
      <w:bookmarkStart w:id="4826" w:name="_Toc168550483"/>
      <w:r w:rsidRPr="00D3062E">
        <w:rPr>
          <w:lang w:eastAsia="zh-CN"/>
        </w:rPr>
        <w:t>6.13</w:t>
      </w:r>
      <w:r w:rsidRPr="00D3062E">
        <w:rPr>
          <w:lang w:eastAsia="zh-CN"/>
        </w:rPr>
        <w:tab/>
      </w:r>
      <w:bookmarkEnd w:id="4697"/>
      <w:bookmarkEnd w:id="4698"/>
      <w:bookmarkEnd w:id="4699"/>
      <w:bookmarkEnd w:id="4700"/>
      <w:bookmarkEnd w:id="4701"/>
      <w:r w:rsidRPr="00D3062E">
        <w:t>NSCE_NSDiagnostics API</w:t>
      </w:r>
      <w:bookmarkEnd w:id="4702"/>
      <w:bookmarkEnd w:id="4703"/>
      <w:bookmarkEnd w:id="4704"/>
      <w:bookmarkEnd w:id="4824"/>
      <w:bookmarkEnd w:id="4825"/>
      <w:bookmarkEnd w:id="4826"/>
    </w:p>
    <w:p w14:paraId="3983D976" w14:textId="77777777" w:rsidR="0084527C" w:rsidRPr="00D3062E" w:rsidRDefault="0084527C" w:rsidP="0084527C">
      <w:pPr>
        <w:pStyle w:val="31"/>
        <w:rPr>
          <w:lang w:eastAsia="zh-CN"/>
        </w:rPr>
      </w:pPr>
      <w:bookmarkStart w:id="4827" w:name="_Toc85492901"/>
      <w:bookmarkStart w:id="4828" w:name="_Toc90661662"/>
      <w:bookmarkStart w:id="4829" w:name="_Toc138755353"/>
      <w:bookmarkStart w:id="4830" w:name="_Toc151886123"/>
      <w:bookmarkStart w:id="4831" w:name="_Toc152076188"/>
      <w:bookmarkStart w:id="4832" w:name="_Toc153793904"/>
      <w:bookmarkStart w:id="4833" w:name="_Toc157435007"/>
      <w:bookmarkStart w:id="4834" w:name="_Toc157436722"/>
      <w:bookmarkStart w:id="4835" w:name="_Toc157440562"/>
      <w:bookmarkStart w:id="4836" w:name="_Toc160650307"/>
      <w:bookmarkStart w:id="4837" w:name="_Toc164928621"/>
      <w:bookmarkStart w:id="4838" w:name="_Toc168550484"/>
      <w:r w:rsidRPr="00D3062E">
        <w:rPr>
          <w:lang w:eastAsia="zh-CN"/>
        </w:rPr>
        <w:t>6.13.1</w:t>
      </w:r>
      <w:r w:rsidRPr="00D3062E">
        <w:rPr>
          <w:lang w:eastAsia="zh-CN"/>
        </w:rPr>
        <w:tab/>
      </w:r>
      <w:bookmarkEnd w:id="4827"/>
      <w:bookmarkEnd w:id="4828"/>
      <w:bookmarkEnd w:id="4829"/>
      <w:bookmarkEnd w:id="4830"/>
      <w:bookmarkEnd w:id="4831"/>
      <w:bookmarkEnd w:id="4832"/>
      <w:r w:rsidRPr="00D3062E">
        <w:rPr>
          <w:lang w:eastAsia="zh-CN"/>
        </w:rPr>
        <w:t>Introduction</w:t>
      </w:r>
      <w:bookmarkEnd w:id="4833"/>
      <w:bookmarkEnd w:id="4834"/>
      <w:bookmarkEnd w:id="4835"/>
      <w:bookmarkEnd w:id="4836"/>
      <w:bookmarkEnd w:id="4837"/>
      <w:bookmarkEnd w:id="4838"/>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4839" w:name="_Toc157435008"/>
      <w:bookmarkStart w:id="4840" w:name="_Toc157436723"/>
      <w:bookmarkStart w:id="4841" w:name="_Toc157440563"/>
      <w:bookmarkStart w:id="4842" w:name="_Toc160650308"/>
      <w:bookmarkStart w:id="4843" w:name="_Toc164928622"/>
      <w:bookmarkStart w:id="4844" w:name="_Toc168550485"/>
      <w:bookmarkStart w:id="4845" w:name="_Toc85492903"/>
      <w:bookmarkStart w:id="4846" w:name="_Toc90661664"/>
      <w:bookmarkStart w:id="4847" w:name="_Toc138755355"/>
      <w:bookmarkStart w:id="4848" w:name="_Toc151886125"/>
      <w:bookmarkStart w:id="4849" w:name="_Toc152076190"/>
      <w:bookmarkStart w:id="4850" w:name="_Toc153793906"/>
      <w:r w:rsidRPr="00D3062E">
        <w:rPr>
          <w:noProof/>
          <w:lang w:eastAsia="zh-CN"/>
        </w:rPr>
        <w:t>6.13</w:t>
      </w:r>
      <w:r w:rsidRPr="00D3062E">
        <w:t>.2</w:t>
      </w:r>
      <w:r w:rsidRPr="00D3062E">
        <w:tab/>
        <w:t>Usage of HTTP</w:t>
      </w:r>
      <w:bookmarkEnd w:id="4839"/>
      <w:bookmarkEnd w:id="4840"/>
      <w:bookmarkEnd w:id="4841"/>
      <w:bookmarkEnd w:id="4842"/>
      <w:bookmarkEnd w:id="4843"/>
      <w:bookmarkEnd w:id="4844"/>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4851" w:name="_Toc157435009"/>
      <w:bookmarkStart w:id="4852" w:name="_Toc157436724"/>
      <w:bookmarkStart w:id="4853" w:name="_Toc157440564"/>
      <w:bookmarkStart w:id="4854" w:name="_Toc160650309"/>
      <w:bookmarkStart w:id="4855" w:name="_Toc164928623"/>
      <w:bookmarkStart w:id="4856" w:name="_Toc168550486"/>
      <w:r w:rsidRPr="00D3062E">
        <w:rPr>
          <w:lang w:eastAsia="zh-CN"/>
        </w:rPr>
        <w:t>6.13.3</w:t>
      </w:r>
      <w:r w:rsidRPr="00D3062E">
        <w:rPr>
          <w:lang w:eastAsia="zh-CN"/>
        </w:rPr>
        <w:tab/>
        <w:t>Resources</w:t>
      </w:r>
      <w:bookmarkEnd w:id="4845"/>
      <w:bookmarkEnd w:id="4846"/>
      <w:bookmarkEnd w:id="4847"/>
      <w:bookmarkEnd w:id="4848"/>
      <w:bookmarkEnd w:id="4849"/>
      <w:bookmarkEnd w:id="4850"/>
      <w:bookmarkEnd w:id="4851"/>
      <w:bookmarkEnd w:id="4852"/>
      <w:bookmarkEnd w:id="4853"/>
      <w:bookmarkEnd w:id="4854"/>
      <w:bookmarkEnd w:id="4855"/>
      <w:bookmarkEnd w:id="4856"/>
    </w:p>
    <w:p w14:paraId="49582F58" w14:textId="77777777" w:rsidR="0084527C" w:rsidRPr="00D3062E" w:rsidRDefault="0084527C" w:rsidP="0084527C">
      <w:pPr>
        <w:rPr>
          <w:lang w:eastAsia="zh-CN"/>
        </w:rPr>
      </w:pPr>
      <w:bookmarkStart w:id="4857"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4858" w:name="_Toc90661665"/>
      <w:bookmarkStart w:id="4859" w:name="_Toc138755356"/>
      <w:bookmarkStart w:id="4860" w:name="_Toc151886126"/>
      <w:bookmarkStart w:id="4861" w:name="_Toc152076191"/>
      <w:bookmarkStart w:id="4862" w:name="_Toc153793907"/>
      <w:bookmarkStart w:id="4863" w:name="_Toc157435010"/>
      <w:bookmarkStart w:id="4864" w:name="_Toc157436725"/>
      <w:bookmarkStart w:id="4865" w:name="_Toc157440565"/>
      <w:bookmarkStart w:id="4866" w:name="_Toc160650310"/>
      <w:bookmarkStart w:id="4867" w:name="_Toc164928624"/>
      <w:bookmarkStart w:id="4868" w:name="_Toc168550487"/>
      <w:r w:rsidRPr="00D3062E">
        <w:rPr>
          <w:lang w:eastAsia="zh-CN"/>
        </w:rPr>
        <w:t>6.13.4</w:t>
      </w:r>
      <w:r w:rsidRPr="00D3062E">
        <w:rPr>
          <w:lang w:eastAsia="zh-CN"/>
        </w:rPr>
        <w:tab/>
        <w:t>Custom Operations without associated resources</w:t>
      </w:r>
      <w:bookmarkEnd w:id="4858"/>
      <w:bookmarkEnd w:id="4859"/>
      <w:bookmarkEnd w:id="4860"/>
      <w:bookmarkEnd w:id="4861"/>
      <w:bookmarkEnd w:id="4862"/>
      <w:bookmarkEnd w:id="4863"/>
      <w:bookmarkEnd w:id="4864"/>
      <w:bookmarkEnd w:id="4865"/>
      <w:bookmarkEnd w:id="4866"/>
      <w:bookmarkEnd w:id="4867"/>
      <w:bookmarkEnd w:id="4868"/>
    </w:p>
    <w:p w14:paraId="10631FD8" w14:textId="77777777" w:rsidR="0084527C" w:rsidRPr="00D3062E" w:rsidRDefault="0084527C" w:rsidP="00B13605">
      <w:pPr>
        <w:pStyle w:val="41"/>
        <w:rPr>
          <w:lang w:eastAsia="zh-CN"/>
        </w:rPr>
      </w:pPr>
      <w:bookmarkStart w:id="4869" w:name="_Toc90661666"/>
      <w:bookmarkStart w:id="4870" w:name="_Toc138755357"/>
      <w:bookmarkStart w:id="4871" w:name="_Toc151886127"/>
      <w:bookmarkStart w:id="4872" w:name="_Toc152076192"/>
      <w:bookmarkStart w:id="4873" w:name="_Toc153793908"/>
      <w:bookmarkStart w:id="4874" w:name="_Toc157435011"/>
      <w:bookmarkStart w:id="4875" w:name="_Toc157436726"/>
      <w:bookmarkStart w:id="4876" w:name="_Toc157440566"/>
      <w:bookmarkStart w:id="4877" w:name="_Toc160650311"/>
      <w:bookmarkStart w:id="4878" w:name="_Toc164928625"/>
      <w:bookmarkStart w:id="4879" w:name="_Toc168550488"/>
      <w:r w:rsidRPr="00D3062E">
        <w:rPr>
          <w:lang w:eastAsia="zh-CN"/>
        </w:rPr>
        <w:t>6.13.4.1</w:t>
      </w:r>
      <w:r w:rsidRPr="00D3062E">
        <w:rPr>
          <w:lang w:eastAsia="zh-CN"/>
        </w:rPr>
        <w:tab/>
        <w:t>Overview</w:t>
      </w:r>
      <w:bookmarkEnd w:id="4857"/>
      <w:bookmarkEnd w:id="4869"/>
      <w:bookmarkEnd w:id="4870"/>
      <w:bookmarkEnd w:id="4871"/>
      <w:bookmarkEnd w:id="4872"/>
      <w:bookmarkEnd w:id="4873"/>
      <w:bookmarkEnd w:id="4874"/>
      <w:bookmarkEnd w:id="4875"/>
      <w:bookmarkEnd w:id="4876"/>
      <w:bookmarkEnd w:id="4877"/>
      <w:bookmarkEnd w:id="4878"/>
      <w:bookmarkEnd w:id="4879"/>
    </w:p>
    <w:p w14:paraId="6C47873C" w14:textId="77777777" w:rsidR="00B110B4" w:rsidRPr="00D3062E" w:rsidRDefault="00B110B4" w:rsidP="00B110B4">
      <w:pPr>
        <w:rPr>
          <w:color w:val="000000"/>
          <w:lang w:eastAsia="zh-CN"/>
        </w:rPr>
      </w:pPr>
      <w:bookmarkStart w:id="4880" w:name="_Toc85492905"/>
      <w:bookmarkStart w:id="4881" w:name="_Toc90661667"/>
      <w:bookmarkStart w:id="4882" w:name="_Toc138755358"/>
      <w:bookmarkStart w:id="4883" w:name="_Toc151886128"/>
      <w:bookmarkStart w:id="4884" w:name="_Toc152076193"/>
      <w:bookmarkStart w:id="4885" w:name="_Toc153793909"/>
      <w:bookmarkStart w:id="4886" w:name="_Toc157435012"/>
      <w:bookmarkStart w:id="4887" w:name="_Toc157436727"/>
      <w:bookmarkStart w:id="4888" w:name="_Toc157440567"/>
      <w:bookmarkStart w:id="4889"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1.5pt;height:99pt;mso-width-percent:0;mso-height-percent:0;mso-width-percent:0;mso-height-percent:0" o:ole="">
            <v:imagedata r:id="rId161" o:title=""/>
          </v:shape>
          <o:OLEObject Type="Embed" ProgID="Word.Document.8" ShapeID="_x0000_i1103" DrawAspect="Content" ObjectID="_1780413373"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4890" w:name="_Toc164928626"/>
      <w:bookmarkStart w:id="4891" w:name="_Toc168550489"/>
      <w:r w:rsidRPr="00D3062E">
        <w:rPr>
          <w:lang w:eastAsia="zh-CN"/>
        </w:rPr>
        <w:t>6.13.4.2</w:t>
      </w:r>
      <w:r w:rsidRPr="00D3062E">
        <w:rPr>
          <w:lang w:eastAsia="zh-CN"/>
        </w:rPr>
        <w:tab/>
      </w:r>
      <w:bookmarkEnd w:id="4880"/>
      <w:r w:rsidRPr="00D3062E">
        <w:rPr>
          <w:lang w:eastAsia="zh-CN"/>
        </w:rPr>
        <w:t>Operation: Request</w:t>
      </w:r>
      <w:bookmarkEnd w:id="4881"/>
      <w:bookmarkEnd w:id="4882"/>
      <w:bookmarkEnd w:id="4883"/>
      <w:bookmarkEnd w:id="4884"/>
      <w:bookmarkEnd w:id="4885"/>
      <w:bookmarkEnd w:id="4886"/>
      <w:bookmarkEnd w:id="4887"/>
      <w:bookmarkEnd w:id="4888"/>
      <w:bookmarkEnd w:id="4889"/>
      <w:bookmarkEnd w:id="4890"/>
      <w:bookmarkEnd w:id="4891"/>
    </w:p>
    <w:p w14:paraId="2EC2994E" w14:textId="77777777" w:rsidR="0084527C" w:rsidRPr="00D3062E" w:rsidRDefault="0084527C" w:rsidP="00B13605">
      <w:pPr>
        <w:pStyle w:val="51"/>
        <w:rPr>
          <w:lang w:eastAsia="zh-CN"/>
        </w:rPr>
      </w:pPr>
      <w:bookmarkStart w:id="4892" w:name="_Toc85492906"/>
      <w:bookmarkStart w:id="4893" w:name="_Toc90661668"/>
      <w:bookmarkStart w:id="4894" w:name="_Toc138755359"/>
      <w:bookmarkStart w:id="4895" w:name="_Toc151886129"/>
      <w:bookmarkStart w:id="4896" w:name="_Toc152076194"/>
      <w:bookmarkStart w:id="4897" w:name="_Toc153793910"/>
      <w:bookmarkStart w:id="4898" w:name="_Toc157435013"/>
      <w:bookmarkStart w:id="4899" w:name="_Toc157436728"/>
      <w:bookmarkStart w:id="4900" w:name="_Toc157440568"/>
      <w:bookmarkStart w:id="4901" w:name="_Toc160650313"/>
      <w:bookmarkStart w:id="4902" w:name="_Toc164928627"/>
      <w:bookmarkStart w:id="4903" w:name="_Toc168550490"/>
      <w:r w:rsidRPr="00D3062E">
        <w:rPr>
          <w:lang w:eastAsia="zh-CN"/>
        </w:rPr>
        <w:t>6.13.4.2.1</w:t>
      </w:r>
      <w:r w:rsidRPr="00D3062E">
        <w:rPr>
          <w:lang w:eastAsia="zh-CN"/>
        </w:rPr>
        <w:tab/>
        <w:t>Description</w:t>
      </w:r>
      <w:bookmarkEnd w:id="4892"/>
      <w:bookmarkEnd w:id="4893"/>
      <w:bookmarkEnd w:id="4894"/>
      <w:bookmarkEnd w:id="4895"/>
      <w:bookmarkEnd w:id="4896"/>
      <w:bookmarkEnd w:id="4897"/>
      <w:bookmarkEnd w:id="4898"/>
      <w:bookmarkEnd w:id="4899"/>
      <w:bookmarkEnd w:id="4900"/>
      <w:bookmarkEnd w:id="4901"/>
      <w:bookmarkEnd w:id="4902"/>
      <w:bookmarkEnd w:id="4903"/>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4904" w:name="_Toc85492907"/>
      <w:bookmarkStart w:id="4905" w:name="_Toc90661669"/>
      <w:bookmarkStart w:id="4906" w:name="_Toc138755360"/>
      <w:bookmarkStart w:id="4907" w:name="_Toc151886130"/>
      <w:bookmarkStart w:id="4908" w:name="_Toc152076195"/>
      <w:bookmarkStart w:id="4909" w:name="_Toc153793911"/>
      <w:bookmarkStart w:id="4910" w:name="_Toc157435014"/>
      <w:bookmarkStart w:id="4911" w:name="_Toc157436729"/>
      <w:bookmarkStart w:id="4912" w:name="_Toc157440569"/>
      <w:bookmarkStart w:id="4913" w:name="_Toc160650314"/>
      <w:bookmarkStart w:id="4914" w:name="_Toc164928628"/>
      <w:bookmarkStart w:id="4915" w:name="_Toc168550491"/>
      <w:r w:rsidRPr="00D3062E">
        <w:rPr>
          <w:lang w:eastAsia="zh-CN"/>
        </w:rPr>
        <w:t>6.13.4.2.2</w:t>
      </w:r>
      <w:r w:rsidRPr="00D3062E">
        <w:rPr>
          <w:lang w:eastAsia="zh-CN"/>
        </w:rPr>
        <w:tab/>
        <w:t>Operation Definition</w:t>
      </w:r>
      <w:bookmarkEnd w:id="4904"/>
      <w:bookmarkEnd w:id="4905"/>
      <w:bookmarkEnd w:id="4906"/>
      <w:bookmarkEnd w:id="4907"/>
      <w:bookmarkEnd w:id="4908"/>
      <w:bookmarkEnd w:id="4909"/>
      <w:bookmarkEnd w:id="4910"/>
      <w:bookmarkEnd w:id="4911"/>
      <w:bookmarkEnd w:id="4912"/>
      <w:bookmarkEnd w:id="4913"/>
      <w:bookmarkEnd w:id="4914"/>
      <w:bookmarkEnd w:id="4915"/>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4916" w:name="_Hlk156983124"/>
            <w:r w:rsidRPr="00D3062E">
              <w:rPr>
                <w:lang w:eastAsia="ja-JP"/>
              </w:rPr>
              <w:t>NwSliceDiagResp</w:t>
            </w:r>
            <w:bookmarkEnd w:id="4916"/>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4917" w:name="_Toc85492911"/>
      <w:bookmarkStart w:id="4918" w:name="_Toc90661670"/>
      <w:bookmarkStart w:id="4919" w:name="_Toc138755361"/>
      <w:bookmarkStart w:id="4920" w:name="_Toc151886131"/>
      <w:bookmarkStart w:id="4921" w:name="_Toc152076196"/>
      <w:bookmarkStart w:id="4922" w:name="_Toc153793912"/>
      <w:bookmarkStart w:id="4923" w:name="_Toc157435015"/>
      <w:bookmarkStart w:id="4924" w:name="_Toc157436730"/>
      <w:bookmarkStart w:id="4925" w:name="_Toc157440570"/>
      <w:bookmarkStart w:id="4926" w:name="_Toc160650315"/>
      <w:bookmarkStart w:id="4927" w:name="_Toc164928629"/>
      <w:bookmarkStart w:id="4928" w:name="_Toc168550492"/>
      <w:r w:rsidRPr="00D3062E">
        <w:rPr>
          <w:lang w:eastAsia="zh-CN"/>
        </w:rPr>
        <w:t>6.13.5</w:t>
      </w:r>
      <w:r w:rsidRPr="00D3062E">
        <w:rPr>
          <w:lang w:eastAsia="zh-CN"/>
        </w:rPr>
        <w:tab/>
        <w:t>Notifications</w:t>
      </w:r>
      <w:bookmarkEnd w:id="4917"/>
      <w:bookmarkEnd w:id="4918"/>
      <w:bookmarkEnd w:id="4919"/>
      <w:bookmarkEnd w:id="4920"/>
      <w:bookmarkEnd w:id="4921"/>
      <w:bookmarkEnd w:id="4922"/>
      <w:bookmarkEnd w:id="4923"/>
      <w:bookmarkEnd w:id="4924"/>
      <w:bookmarkEnd w:id="4925"/>
      <w:bookmarkEnd w:id="4926"/>
      <w:bookmarkEnd w:id="4927"/>
      <w:bookmarkEnd w:id="4928"/>
    </w:p>
    <w:p w14:paraId="117C4019" w14:textId="77777777" w:rsidR="0084527C" w:rsidRPr="00D3062E" w:rsidRDefault="0084527C" w:rsidP="0084527C">
      <w:pPr>
        <w:rPr>
          <w:lang w:eastAsia="zh-CN"/>
        </w:rPr>
      </w:pPr>
      <w:bookmarkStart w:id="4929"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4930" w:name="_Toc85492912"/>
      <w:bookmarkStart w:id="4931" w:name="_Toc90661671"/>
      <w:bookmarkStart w:id="4932" w:name="_Toc138755362"/>
      <w:bookmarkStart w:id="4933" w:name="_Toc151886132"/>
      <w:bookmarkStart w:id="4934" w:name="_Toc152076197"/>
      <w:bookmarkStart w:id="4935" w:name="_Toc153793913"/>
      <w:bookmarkStart w:id="4936" w:name="_Toc157435016"/>
      <w:bookmarkStart w:id="4937" w:name="_Toc157436731"/>
      <w:bookmarkStart w:id="4938" w:name="_Toc157440571"/>
      <w:bookmarkStart w:id="4939" w:name="_Toc160650316"/>
      <w:bookmarkStart w:id="4940" w:name="_Toc164928630"/>
      <w:bookmarkStart w:id="4941" w:name="_Toc168550493"/>
      <w:bookmarkEnd w:id="4929"/>
      <w:r w:rsidRPr="00D3062E">
        <w:rPr>
          <w:lang w:eastAsia="zh-CN"/>
        </w:rPr>
        <w:t>6.13.6</w:t>
      </w:r>
      <w:r w:rsidRPr="00D3062E">
        <w:rPr>
          <w:lang w:eastAsia="zh-CN"/>
        </w:rPr>
        <w:tab/>
        <w:t>Data Model</w:t>
      </w:r>
      <w:bookmarkEnd w:id="4930"/>
      <w:bookmarkEnd w:id="4931"/>
      <w:bookmarkEnd w:id="4932"/>
      <w:bookmarkEnd w:id="4933"/>
      <w:bookmarkEnd w:id="4934"/>
      <w:bookmarkEnd w:id="4935"/>
      <w:bookmarkEnd w:id="4936"/>
      <w:bookmarkEnd w:id="4937"/>
      <w:bookmarkEnd w:id="4938"/>
      <w:bookmarkEnd w:id="4939"/>
      <w:bookmarkEnd w:id="4940"/>
      <w:bookmarkEnd w:id="4941"/>
    </w:p>
    <w:p w14:paraId="403C6A8C" w14:textId="77777777" w:rsidR="002E2250" w:rsidRPr="00D3062E" w:rsidRDefault="002E2250" w:rsidP="002E2250">
      <w:pPr>
        <w:pStyle w:val="41"/>
        <w:rPr>
          <w:lang w:eastAsia="zh-CN"/>
        </w:rPr>
      </w:pPr>
      <w:bookmarkStart w:id="4942" w:name="_Toc85492913"/>
      <w:bookmarkStart w:id="4943" w:name="_Toc90661672"/>
      <w:bookmarkStart w:id="4944" w:name="_Toc138755363"/>
      <w:bookmarkStart w:id="4945" w:name="_Toc151886133"/>
      <w:bookmarkStart w:id="4946" w:name="_Toc152076198"/>
      <w:bookmarkStart w:id="4947" w:name="_Toc153793914"/>
      <w:bookmarkStart w:id="4948" w:name="_Toc157435017"/>
      <w:bookmarkStart w:id="4949" w:name="_Toc157436732"/>
      <w:bookmarkStart w:id="4950" w:name="_Toc157440572"/>
      <w:bookmarkStart w:id="4951" w:name="_Toc160650317"/>
      <w:bookmarkStart w:id="4952" w:name="_Toc164928631"/>
      <w:bookmarkStart w:id="4953" w:name="_Toc168550494"/>
      <w:bookmarkStart w:id="4954" w:name="_Toc85492914"/>
      <w:bookmarkStart w:id="4955" w:name="_Toc90661673"/>
      <w:bookmarkStart w:id="4956" w:name="_Toc138755364"/>
      <w:bookmarkStart w:id="4957" w:name="_Toc151886134"/>
      <w:bookmarkStart w:id="4958" w:name="_Toc152076199"/>
      <w:bookmarkStart w:id="4959" w:name="_Toc153793915"/>
      <w:bookmarkStart w:id="4960" w:name="_Toc157435018"/>
      <w:bookmarkStart w:id="4961" w:name="_Toc157436733"/>
      <w:bookmarkStart w:id="4962" w:name="_Toc157440573"/>
      <w:r w:rsidRPr="00D3062E">
        <w:rPr>
          <w:lang w:eastAsia="zh-CN"/>
        </w:rPr>
        <w:t>6.13.6.1</w:t>
      </w:r>
      <w:r w:rsidRPr="00D3062E">
        <w:rPr>
          <w:lang w:eastAsia="zh-CN"/>
        </w:rPr>
        <w:tab/>
        <w:t>General</w:t>
      </w:r>
      <w:bookmarkEnd w:id="4942"/>
      <w:bookmarkEnd w:id="4943"/>
      <w:bookmarkEnd w:id="4944"/>
      <w:bookmarkEnd w:id="4945"/>
      <w:bookmarkEnd w:id="4946"/>
      <w:bookmarkEnd w:id="4947"/>
      <w:bookmarkEnd w:id="4948"/>
      <w:bookmarkEnd w:id="4949"/>
      <w:bookmarkEnd w:id="4950"/>
      <w:bookmarkEnd w:id="4951"/>
      <w:bookmarkEnd w:id="4952"/>
      <w:bookmarkEnd w:id="4953"/>
    </w:p>
    <w:p w14:paraId="32825D80" w14:textId="77777777" w:rsidR="00B110B4" w:rsidRPr="00D3062E" w:rsidRDefault="00B110B4" w:rsidP="00B110B4">
      <w:pPr>
        <w:rPr>
          <w:lang w:eastAsia="zh-CN"/>
        </w:rPr>
      </w:pPr>
      <w:bookmarkStart w:id="4963"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4964" w:name="_Hlk156991073"/>
      <w:r w:rsidRPr="00D3062E">
        <w:t xml:space="preserve">NSCE_NSDiagnostics API </w:t>
      </w:r>
      <w:bookmarkEnd w:id="4964"/>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4965" w:name="_Toc164928632"/>
      <w:bookmarkStart w:id="4966" w:name="_Toc168550495"/>
      <w:r w:rsidRPr="00D3062E">
        <w:rPr>
          <w:lang w:eastAsia="zh-CN"/>
        </w:rPr>
        <w:t>6.13.6.2</w:t>
      </w:r>
      <w:r w:rsidRPr="00D3062E">
        <w:rPr>
          <w:lang w:eastAsia="zh-CN"/>
        </w:rPr>
        <w:tab/>
        <w:t>Structured Data Types</w:t>
      </w:r>
      <w:bookmarkEnd w:id="4954"/>
      <w:bookmarkEnd w:id="4955"/>
      <w:bookmarkEnd w:id="4956"/>
      <w:bookmarkEnd w:id="4957"/>
      <w:bookmarkEnd w:id="4958"/>
      <w:bookmarkEnd w:id="4959"/>
      <w:bookmarkEnd w:id="4960"/>
      <w:bookmarkEnd w:id="4961"/>
      <w:bookmarkEnd w:id="4962"/>
      <w:bookmarkEnd w:id="4963"/>
      <w:bookmarkEnd w:id="4965"/>
      <w:bookmarkEnd w:id="4966"/>
    </w:p>
    <w:p w14:paraId="210BD436" w14:textId="77777777" w:rsidR="0084527C" w:rsidRPr="00D3062E" w:rsidRDefault="0084527C" w:rsidP="00B13605">
      <w:pPr>
        <w:pStyle w:val="51"/>
        <w:rPr>
          <w:lang w:eastAsia="zh-CN"/>
        </w:rPr>
      </w:pPr>
      <w:bookmarkStart w:id="4967" w:name="_Toc85492915"/>
      <w:bookmarkStart w:id="4968" w:name="_Toc90661674"/>
      <w:bookmarkStart w:id="4969" w:name="_Toc138755365"/>
      <w:bookmarkStart w:id="4970" w:name="_Toc151886135"/>
      <w:bookmarkStart w:id="4971" w:name="_Toc152076200"/>
      <w:bookmarkStart w:id="4972" w:name="_Toc153793916"/>
      <w:bookmarkStart w:id="4973" w:name="_Toc157435019"/>
      <w:bookmarkStart w:id="4974" w:name="_Toc157436734"/>
      <w:bookmarkStart w:id="4975" w:name="_Toc157440574"/>
      <w:bookmarkStart w:id="4976" w:name="_Toc160650319"/>
      <w:bookmarkStart w:id="4977" w:name="_Toc164928633"/>
      <w:bookmarkStart w:id="4978" w:name="_Toc168550496"/>
      <w:r w:rsidRPr="00D3062E">
        <w:rPr>
          <w:lang w:eastAsia="zh-CN"/>
        </w:rPr>
        <w:t>6.13.6.2.1</w:t>
      </w:r>
      <w:r w:rsidRPr="00D3062E">
        <w:rPr>
          <w:lang w:eastAsia="zh-CN"/>
        </w:rPr>
        <w:tab/>
        <w:t>Introduction</w:t>
      </w:r>
      <w:bookmarkEnd w:id="4967"/>
      <w:bookmarkEnd w:id="4968"/>
      <w:bookmarkEnd w:id="4969"/>
      <w:bookmarkEnd w:id="4970"/>
      <w:bookmarkEnd w:id="4971"/>
      <w:bookmarkEnd w:id="4972"/>
      <w:bookmarkEnd w:id="4973"/>
      <w:bookmarkEnd w:id="4974"/>
      <w:bookmarkEnd w:id="4975"/>
      <w:bookmarkEnd w:id="4976"/>
      <w:bookmarkEnd w:id="4977"/>
      <w:bookmarkEnd w:id="4978"/>
    </w:p>
    <w:p w14:paraId="5DD8E7BE" w14:textId="77777777" w:rsidR="0084527C" w:rsidRPr="00D3062E" w:rsidRDefault="0084527C" w:rsidP="0084527C">
      <w:bookmarkStart w:id="4979" w:name="_Toc85492916"/>
      <w:bookmarkStart w:id="4980" w:name="_Toc90661675"/>
      <w:bookmarkStart w:id="4981" w:name="_Toc138755366"/>
      <w:bookmarkStart w:id="4982" w:name="_Toc151886136"/>
      <w:bookmarkStart w:id="4983" w:name="_Toc152076201"/>
      <w:bookmarkStart w:id="4984"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4985" w:name="_Toc157435020"/>
      <w:bookmarkStart w:id="4986" w:name="_Toc157436735"/>
      <w:bookmarkStart w:id="4987" w:name="_Toc157440575"/>
      <w:bookmarkStart w:id="4988" w:name="_Toc160650320"/>
      <w:bookmarkStart w:id="4989" w:name="_Toc164928634"/>
      <w:bookmarkStart w:id="4990" w:name="_Toc168550497"/>
      <w:r w:rsidRPr="00D3062E">
        <w:rPr>
          <w:lang w:eastAsia="zh-CN"/>
        </w:rPr>
        <w:t>6.13.6.2.2</w:t>
      </w:r>
      <w:r w:rsidRPr="00D3062E">
        <w:rPr>
          <w:lang w:eastAsia="zh-CN"/>
        </w:rPr>
        <w:tab/>
        <w:t xml:space="preserve">Type: </w:t>
      </w:r>
      <w:bookmarkEnd w:id="4979"/>
      <w:r w:rsidRPr="00D3062E">
        <w:t>NwSlice</w:t>
      </w:r>
      <w:bookmarkEnd w:id="4980"/>
      <w:bookmarkEnd w:id="4981"/>
      <w:bookmarkEnd w:id="4982"/>
      <w:bookmarkEnd w:id="4983"/>
      <w:bookmarkEnd w:id="4984"/>
      <w:r w:rsidRPr="00D3062E">
        <w:t>DiagReq</w:t>
      </w:r>
      <w:bookmarkEnd w:id="4985"/>
      <w:bookmarkEnd w:id="4986"/>
      <w:bookmarkEnd w:id="4987"/>
      <w:bookmarkEnd w:id="4988"/>
      <w:bookmarkEnd w:id="4989"/>
      <w:bookmarkEnd w:id="4990"/>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4991" w:name="_Toc157435021"/>
      <w:bookmarkStart w:id="4992" w:name="_Toc157436736"/>
      <w:bookmarkStart w:id="4993" w:name="_Toc157440576"/>
      <w:bookmarkStart w:id="4994" w:name="_Toc160650321"/>
      <w:bookmarkStart w:id="4995" w:name="_Toc164928635"/>
      <w:bookmarkStart w:id="4996" w:name="_Toc168550498"/>
      <w:r w:rsidRPr="00D3062E">
        <w:rPr>
          <w:lang w:eastAsia="zh-CN"/>
        </w:rPr>
        <w:t>6.13.6.2.3</w:t>
      </w:r>
      <w:r w:rsidRPr="00D3062E">
        <w:rPr>
          <w:lang w:eastAsia="zh-CN"/>
        </w:rPr>
        <w:tab/>
        <w:t xml:space="preserve">Type: </w:t>
      </w:r>
      <w:r w:rsidRPr="00D3062E">
        <w:t>NwSliceDiagResp</w:t>
      </w:r>
      <w:bookmarkEnd w:id="4991"/>
      <w:bookmarkEnd w:id="4992"/>
      <w:bookmarkEnd w:id="4993"/>
      <w:bookmarkEnd w:id="4994"/>
      <w:bookmarkEnd w:id="4995"/>
      <w:bookmarkEnd w:id="4996"/>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4997" w:name="_Toc157435022"/>
      <w:bookmarkStart w:id="4998" w:name="_Toc157436737"/>
      <w:bookmarkStart w:id="4999" w:name="_Toc157440577"/>
      <w:bookmarkStart w:id="5000" w:name="_Toc160650322"/>
      <w:bookmarkStart w:id="5001" w:name="_Toc164928636"/>
      <w:bookmarkStart w:id="5002" w:name="_Toc168550499"/>
      <w:r w:rsidRPr="00D3062E">
        <w:rPr>
          <w:lang w:eastAsia="zh-CN"/>
        </w:rPr>
        <w:t>6.13.6.2.4</w:t>
      </w:r>
      <w:r w:rsidRPr="00D3062E">
        <w:rPr>
          <w:lang w:eastAsia="zh-CN"/>
        </w:rPr>
        <w:tab/>
        <w:t xml:space="preserve">Type: </w:t>
      </w:r>
      <w:r w:rsidRPr="00D3062E">
        <w:t>ServDgradInfo</w:t>
      </w:r>
      <w:bookmarkEnd w:id="4997"/>
      <w:bookmarkEnd w:id="4998"/>
      <w:bookmarkEnd w:id="4999"/>
      <w:bookmarkEnd w:id="5000"/>
      <w:bookmarkEnd w:id="5001"/>
      <w:bookmarkEnd w:id="5002"/>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5003" w:name="_Toc157435023"/>
      <w:bookmarkStart w:id="5004" w:name="_Toc157436738"/>
      <w:bookmarkStart w:id="5005" w:name="_Toc157440578"/>
      <w:bookmarkStart w:id="5006" w:name="_Toc160650323"/>
      <w:bookmarkStart w:id="5007" w:name="_Toc164928637"/>
      <w:bookmarkStart w:id="5008" w:name="_Toc168550500"/>
      <w:r w:rsidRPr="00D3062E">
        <w:rPr>
          <w:lang w:eastAsia="zh-CN"/>
        </w:rPr>
        <w:t>6.13.6.2.5</w:t>
      </w:r>
      <w:r w:rsidRPr="00D3062E">
        <w:rPr>
          <w:lang w:eastAsia="zh-CN"/>
        </w:rPr>
        <w:tab/>
        <w:t xml:space="preserve">Type: </w:t>
      </w:r>
      <w:r w:rsidRPr="00D3062E">
        <w:t>ErrorInfo</w:t>
      </w:r>
      <w:bookmarkEnd w:id="5003"/>
      <w:bookmarkEnd w:id="5004"/>
      <w:bookmarkEnd w:id="5005"/>
      <w:bookmarkEnd w:id="5006"/>
      <w:bookmarkEnd w:id="5007"/>
      <w:bookmarkEnd w:id="5008"/>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5009" w:name="_Toc157435024"/>
      <w:bookmarkStart w:id="5010" w:name="_Toc157436739"/>
      <w:bookmarkStart w:id="5011" w:name="_Toc157440579"/>
      <w:bookmarkStart w:id="5012" w:name="_Toc160650324"/>
      <w:bookmarkStart w:id="5013" w:name="_Toc164928638"/>
      <w:bookmarkStart w:id="5014" w:name="_Toc168550501"/>
      <w:r w:rsidRPr="00D3062E">
        <w:rPr>
          <w:lang w:eastAsia="zh-CN"/>
        </w:rPr>
        <w:t>6.13.6.2.6</w:t>
      </w:r>
      <w:r w:rsidRPr="00D3062E">
        <w:rPr>
          <w:lang w:eastAsia="zh-CN"/>
        </w:rPr>
        <w:tab/>
        <w:t xml:space="preserve">Type: </w:t>
      </w:r>
      <w:r w:rsidRPr="00D3062E">
        <w:t>DataReport</w:t>
      </w:r>
      <w:bookmarkEnd w:id="5009"/>
      <w:bookmarkEnd w:id="5010"/>
      <w:bookmarkEnd w:id="5011"/>
      <w:bookmarkEnd w:id="5012"/>
      <w:bookmarkEnd w:id="5013"/>
      <w:bookmarkEnd w:id="5014"/>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5015" w:name="_Toc85492917"/>
      <w:bookmarkStart w:id="5016" w:name="_Toc90661676"/>
      <w:bookmarkStart w:id="5017" w:name="_Toc138755367"/>
      <w:bookmarkStart w:id="5018" w:name="_Toc151886137"/>
      <w:bookmarkStart w:id="5019" w:name="_Toc152076202"/>
      <w:bookmarkStart w:id="5020" w:name="_Toc153793918"/>
      <w:bookmarkStart w:id="5021" w:name="_Toc157435025"/>
      <w:bookmarkStart w:id="5022" w:name="_Toc157436740"/>
      <w:bookmarkStart w:id="5023" w:name="_Toc157440580"/>
      <w:bookmarkStart w:id="5024" w:name="_Toc160650325"/>
      <w:bookmarkStart w:id="5025" w:name="_Toc164928639"/>
      <w:bookmarkStart w:id="5026" w:name="_Toc168550502"/>
      <w:r w:rsidRPr="00D3062E">
        <w:rPr>
          <w:lang w:eastAsia="zh-CN"/>
        </w:rPr>
        <w:t>6.13.6.3</w:t>
      </w:r>
      <w:r w:rsidRPr="00D3062E">
        <w:rPr>
          <w:lang w:eastAsia="zh-CN"/>
        </w:rPr>
        <w:tab/>
        <w:t>Simple data types and enumerations</w:t>
      </w:r>
      <w:bookmarkEnd w:id="5015"/>
      <w:bookmarkEnd w:id="5016"/>
      <w:bookmarkEnd w:id="5017"/>
      <w:bookmarkEnd w:id="5018"/>
      <w:bookmarkEnd w:id="5019"/>
      <w:bookmarkEnd w:id="5020"/>
      <w:bookmarkEnd w:id="5021"/>
      <w:bookmarkEnd w:id="5022"/>
      <w:bookmarkEnd w:id="5023"/>
      <w:bookmarkEnd w:id="5024"/>
      <w:bookmarkEnd w:id="5025"/>
      <w:bookmarkEnd w:id="5026"/>
    </w:p>
    <w:p w14:paraId="41D05624" w14:textId="77777777" w:rsidR="0084527C" w:rsidRPr="00D3062E" w:rsidRDefault="0084527C" w:rsidP="0084527C">
      <w:pPr>
        <w:pStyle w:val="51"/>
      </w:pPr>
      <w:bookmarkStart w:id="5027" w:name="_Toc157435026"/>
      <w:bookmarkStart w:id="5028" w:name="_Toc157436741"/>
      <w:bookmarkStart w:id="5029" w:name="_Toc157440581"/>
      <w:bookmarkStart w:id="5030" w:name="_Toc160650326"/>
      <w:bookmarkStart w:id="5031" w:name="_Toc164928640"/>
      <w:bookmarkStart w:id="5032" w:name="_Toc168550503"/>
      <w:bookmarkStart w:id="5033" w:name="_Hlk156991173"/>
      <w:bookmarkStart w:id="5034" w:name="_Toc28013394"/>
      <w:bookmarkStart w:id="5035" w:name="_Toc36040150"/>
      <w:bookmarkStart w:id="5036" w:name="_Toc44692767"/>
      <w:bookmarkStart w:id="5037" w:name="_Toc45134228"/>
      <w:bookmarkStart w:id="5038" w:name="_Toc49607292"/>
      <w:bookmarkStart w:id="5039" w:name="_Toc51763264"/>
      <w:bookmarkStart w:id="5040" w:name="_Toc58850162"/>
      <w:bookmarkStart w:id="5041" w:name="_Toc59018542"/>
      <w:bookmarkStart w:id="5042" w:name="_Toc68169548"/>
      <w:bookmarkStart w:id="5043" w:name="_Toc114211780"/>
      <w:bookmarkStart w:id="5044" w:name="_Toc136554525"/>
      <w:bookmarkStart w:id="5045" w:name="_Toc145706262"/>
      <w:r w:rsidRPr="00D3062E">
        <w:rPr>
          <w:noProof/>
          <w:lang w:eastAsia="zh-CN"/>
        </w:rPr>
        <w:t>6.13</w:t>
      </w:r>
      <w:r w:rsidRPr="00D3062E">
        <w:t>.6.3.1</w:t>
      </w:r>
      <w:r w:rsidRPr="00D3062E">
        <w:tab/>
        <w:t>Introduction</w:t>
      </w:r>
      <w:bookmarkEnd w:id="5027"/>
      <w:bookmarkEnd w:id="5028"/>
      <w:bookmarkEnd w:id="5029"/>
      <w:bookmarkEnd w:id="5030"/>
      <w:bookmarkEnd w:id="5031"/>
      <w:bookmarkEnd w:id="5032"/>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5046" w:name="_Toc157435027"/>
      <w:bookmarkStart w:id="5047" w:name="_Toc157436742"/>
      <w:bookmarkStart w:id="5048" w:name="_Toc157440582"/>
      <w:bookmarkStart w:id="5049" w:name="_Toc160650327"/>
      <w:bookmarkStart w:id="5050" w:name="_Toc164928641"/>
      <w:bookmarkStart w:id="5051" w:name="_Toc168550504"/>
      <w:r w:rsidRPr="00D3062E">
        <w:rPr>
          <w:noProof/>
          <w:lang w:eastAsia="zh-CN"/>
        </w:rPr>
        <w:t>6.13</w:t>
      </w:r>
      <w:r w:rsidRPr="00D3062E">
        <w:t>.6.3.2</w:t>
      </w:r>
      <w:r w:rsidRPr="00D3062E">
        <w:tab/>
        <w:t>Simple data types</w:t>
      </w:r>
      <w:bookmarkEnd w:id="5046"/>
      <w:bookmarkEnd w:id="5047"/>
      <w:bookmarkEnd w:id="5048"/>
      <w:bookmarkEnd w:id="5049"/>
      <w:bookmarkEnd w:id="5050"/>
      <w:bookmarkEnd w:id="5051"/>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5033"/>
    </w:tbl>
    <w:p w14:paraId="69871D83" w14:textId="77777777" w:rsidR="0084527C" w:rsidRPr="00D3062E" w:rsidRDefault="0084527C" w:rsidP="0084527C"/>
    <w:p w14:paraId="7F840DDE" w14:textId="77777777" w:rsidR="0084527C" w:rsidRPr="00D3062E" w:rsidRDefault="0084527C" w:rsidP="00B655DA">
      <w:pPr>
        <w:pStyle w:val="51"/>
      </w:pPr>
      <w:bookmarkStart w:id="5052" w:name="_Toc157435028"/>
      <w:bookmarkStart w:id="5053" w:name="_Toc157436743"/>
      <w:bookmarkStart w:id="5054" w:name="_Toc157440583"/>
      <w:bookmarkStart w:id="5055" w:name="_Toc160650328"/>
      <w:bookmarkStart w:id="5056" w:name="_Toc164928642"/>
      <w:bookmarkStart w:id="5057" w:name="_Toc168550505"/>
      <w:r w:rsidRPr="00D3062E">
        <w:rPr>
          <w:noProof/>
          <w:lang w:eastAsia="zh-CN"/>
        </w:rPr>
        <w:t>6.13</w:t>
      </w:r>
      <w:r w:rsidRPr="00D3062E">
        <w:t>.6.3.3</w:t>
      </w:r>
      <w:r w:rsidRPr="00D3062E">
        <w:tab/>
        <w:t>Enumeration:</w:t>
      </w:r>
      <w:bookmarkEnd w:id="5034"/>
      <w:bookmarkEnd w:id="5035"/>
      <w:bookmarkEnd w:id="5036"/>
      <w:bookmarkEnd w:id="5037"/>
      <w:bookmarkEnd w:id="5038"/>
      <w:bookmarkEnd w:id="5039"/>
      <w:bookmarkEnd w:id="5040"/>
      <w:bookmarkEnd w:id="5041"/>
      <w:bookmarkEnd w:id="5042"/>
      <w:bookmarkEnd w:id="5043"/>
      <w:bookmarkEnd w:id="5044"/>
      <w:bookmarkEnd w:id="5045"/>
      <w:r w:rsidRPr="00D3062E">
        <w:t xml:space="preserve"> Error</w:t>
      </w:r>
      <w:bookmarkEnd w:id="5052"/>
      <w:bookmarkEnd w:id="5053"/>
      <w:bookmarkEnd w:id="5054"/>
      <w:bookmarkEnd w:id="5055"/>
      <w:bookmarkEnd w:id="5056"/>
      <w:bookmarkEnd w:id="5057"/>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5058"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5058"/>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5059" w:name="_Hlk156669383"/>
            <w:r w:rsidRPr="00D3062E">
              <w:rPr>
                <w:lang w:eastAsia="zh-CN"/>
              </w:rPr>
              <w:t>Indicates that the service degradation is due to QoS being downgraded</w:t>
            </w:r>
            <w:bookmarkEnd w:id="5059"/>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5060" w:name="_Toc157435029"/>
      <w:bookmarkStart w:id="5061" w:name="_Toc157436744"/>
      <w:bookmarkStart w:id="5062" w:name="_Toc157440584"/>
      <w:bookmarkStart w:id="5063" w:name="_Toc160650329"/>
      <w:bookmarkStart w:id="5064" w:name="_Toc164928643"/>
      <w:bookmarkStart w:id="5065" w:name="_Toc168550506"/>
      <w:r w:rsidRPr="00D3062E">
        <w:rPr>
          <w:noProof/>
          <w:lang w:eastAsia="zh-CN"/>
        </w:rPr>
        <w:t>6.13</w:t>
      </w:r>
      <w:r w:rsidRPr="00D3062E">
        <w:t>.6.3.4</w:t>
      </w:r>
      <w:r w:rsidRPr="00D3062E">
        <w:tab/>
        <w:t>Enumeration: DataType</w:t>
      </w:r>
      <w:bookmarkEnd w:id="5060"/>
      <w:bookmarkEnd w:id="5061"/>
      <w:bookmarkEnd w:id="5062"/>
      <w:bookmarkEnd w:id="5063"/>
      <w:bookmarkEnd w:id="5064"/>
      <w:bookmarkEnd w:id="5065"/>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5066" w:name="_Toc157435030"/>
      <w:bookmarkStart w:id="5067" w:name="_Toc157436745"/>
      <w:bookmarkStart w:id="5068" w:name="_Toc157440585"/>
      <w:bookmarkStart w:id="5069" w:name="_Toc160650330"/>
      <w:bookmarkStart w:id="5070" w:name="_Toc164928644"/>
      <w:bookmarkStart w:id="5071" w:name="_Toc168550507"/>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066"/>
      <w:bookmarkEnd w:id="5067"/>
      <w:bookmarkEnd w:id="5068"/>
      <w:bookmarkEnd w:id="5069"/>
      <w:bookmarkEnd w:id="5070"/>
      <w:bookmarkEnd w:id="5071"/>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5072" w:name="_Toc157435031"/>
      <w:bookmarkStart w:id="5073" w:name="_Toc157436746"/>
      <w:bookmarkStart w:id="5074" w:name="_Toc157440586"/>
      <w:bookmarkStart w:id="5075" w:name="_Toc160650331"/>
      <w:bookmarkStart w:id="5076" w:name="_Toc164928645"/>
      <w:bookmarkStart w:id="5077" w:name="_Toc168550508"/>
      <w:r w:rsidRPr="00D3062E">
        <w:rPr>
          <w:noProof/>
          <w:lang w:eastAsia="zh-CN"/>
        </w:rPr>
        <w:t>6.13</w:t>
      </w:r>
      <w:r w:rsidRPr="00D3062E">
        <w:t>.6.5</w:t>
      </w:r>
      <w:r w:rsidRPr="00D3062E">
        <w:tab/>
        <w:t>Binary data</w:t>
      </w:r>
      <w:bookmarkEnd w:id="5072"/>
      <w:bookmarkEnd w:id="5073"/>
      <w:bookmarkEnd w:id="5074"/>
      <w:bookmarkEnd w:id="5075"/>
      <w:bookmarkEnd w:id="5076"/>
      <w:bookmarkEnd w:id="5077"/>
    </w:p>
    <w:p w14:paraId="209A02F7" w14:textId="77777777" w:rsidR="0084527C" w:rsidRPr="00D3062E" w:rsidRDefault="0084527C" w:rsidP="0084527C">
      <w:pPr>
        <w:pStyle w:val="51"/>
      </w:pPr>
      <w:bookmarkStart w:id="5078" w:name="_Toc157435032"/>
      <w:bookmarkStart w:id="5079" w:name="_Toc157436747"/>
      <w:bookmarkStart w:id="5080" w:name="_Toc157440587"/>
      <w:bookmarkStart w:id="5081" w:name="_Toc160650332"/>
      <w:bookmarkStart w:id="5082" w:name="_Toc164928646"/>
      <w:bookmarkStart w:id="5083" w:name="_Toc168550509"/>
      <w:r w:rsidRPr="00D3062E">
        <w:rPr>
          <w:noProof/>
          <w:lang w:eastAsia="zh-CN"/>
        </w:rPr>
        <w:t>6.13</w:t>
      </w:r>
      <w:r w:rsidRPr="00D3062E">
        <w:t>.6.5.1</w:t>
      </w:r>
      <w:r w:rsidRPr="00D3062E">
        <w:tab/>
        <w:t>Binary Data Types</w:t>
      </w:r>
      <w:bookmarkEnd w:id="5078"/>
      <w:bookmarkEnd w:id="5079"/>
      <w:bookmarkEnd w:id="5080"/>
      <w:bookmarkEnd w:id="5081"/>
      <w:bookmarkEnd w:id="5082"/>
      <w:bookmarkEnd w:id="5083"/>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5084" w:name="_Toc85492918"/>
      <w:bookmarkStart w:id="5085" w:name="_Toc90661677"/>
      <w:bookmarkStart w:id="5086" w:name="_Toc138755368"/>
      <w:bookmarkStart w:id="5087" w:name="_Toc151886138"/>
      <w:bookmarkStart w:id="5088" w:name="_Toc152076203"/>
      <w:bookmarkStart w:id="5089" w:name="_Toc153793919"/>
      <w:bookmarkStart w:id="5090" w:name="_Toc157435033"/>
      <w:bookmarkStart w:id="5091" w:name="_Toc157436748"/>
      <w:bookmarkStart w:id="5092" w:name="_Toc157440588"/>
      <w:bookmarkStart w:id="5093" w:name="_Toc160650333"/>
      <w:bookmarkStart w:id="5094" w:name="_Toc164928647"/>
      <w:bookmarkStart w:id="5095" w:name="_Toc168550510"/>
      <w:r w:rsidRPr="00D3062E">
        <w:rPr>
          <w:lang w:eastAsia="zh-CN"/>
        </w:rPr>
        <w:t>6.13.7</w:t>
      </w:r>
      <w:r w:rsidRPr="00D3062E">
        <w:rPr>
          <w:lang w:eastAsia="zh-CN"/>
        </w:rPr>
        <w:tab/>
        <w:t>Error Handling</w:t>
      </w:r>
      <w:bookmarkEnd w:id="5084"/>
      <w:bookmarkEnd w:id="5085"/>
      <w:bookmarkEnd w:id="5086"/>
      <w:bookmarkEnd w:id="5087"/>
      <w:bookmarkEnd w:id="5088"/>
      <w:bookmarkEnd w:id="5089"/>
      <w:bookmarkEnd w:id="5090"/>
      <w:bookmarkEnd w:id="5091"/>
      <w:bookmarkEnd w:id="5092"/>
      <w:bookmarkEnd w:id="5093"/>
      <w:bookmarkEnd w:id="5094"/>
      <w:bookmarkEnd w:id="5095"/>
    </w:p>
    <w:p w14:paraId="71848BF5" w14:textId="77777777" w:rsidR="0084527C" w:rsidRPr="00D3062E" w:rsidRDefault="0084527C" w:rsidP="00B13605">
      <w:pPr>
        <w:pStyle w:val="41"/>
      </w:pPr>
      <w:bookmarkStart w:id="5096" w:name="_Toc138755369"/>
      <w:bookmarkStart w:id="5097" w:name="_Toc151886139"/>
      <w:bookmarkStart w:id="5098" w:name="_Toc152076204"/>
      <w:bookmarkStart w:id="5099" w:name="_Toc153793920"/>
      <w:bookmarkStart w:id="5100" w:name="_Toc157435034"/>
      <w:bookmarkStart w:id="5101" w:name="_Toc157436749"/>
      <w:bookmarkStart w:id="5102" w:name="_Toc157440589"/>
      <w:bookmarkStart w:id="5103" w:name="_Toc160650334"/>
      <w:bookmarkStart w:id="5104" w:name="_Toc164928648"/>
      <w:bookmarkStart w:id="5105" w:name="_Toc168550511"/>
      <w:r w:rsidRPr="00D3062E">
        <w:rPr>
          <w:lang w:eastAsia="zh-CN"/>
        </w:rPr>
        <w:t>6.13.7.1</w:t>
      </w:r>
      <w:r w:rsidRPr="00D3062E">
        <w:tab/>
        <w:t>General</w:t>
      </w:r>
      <w:bookmarkEnd w:id="5096"/>
      <w:bookmarkEnd w:id="5097"/>
      <w:bookmarkEnd w:id="5098"/>
      <w:bookmarkEnd w:id="5099"/>
      <w:bookmarkEnd w:id="5100"/>
      <w:bookmarkEnd w:id="5101"/>
      <w:bookmarkEnd w:id="5102"/>
      <w:bookmarkEnd w:id="5103"/>
      <w:bookmarkEnd w:id="5104"/>
      <w:bookmarkEnd w:id="5105"/>
    </w:p>
    <w:p w14:paraId="04FA1EC2" w14:textId="77777777" w:rsidR="0084527C" w:rsidRPr="00D3062E" w:rsidRDefault="0084527C" w:rsidP="0084527C">
      <w:bookmarkStart w:id="5106" w:name="_Hlk156991242"/>
      <w:r w:rsidRPr="00D3062E">
        <w:t>For the NSCE_NSDiagnostics API</w:t>
      </w:r>
      <w:bookmarkEnd w:id="5106"/>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5107" w:name="_Toc138755370"/>
      <w:bookmarkStart w:id="5108" w:name="_Toc151886140"/>
      <w:bookmarkStart w:id="5109" w:name="_Toc152076205"/>
      <w:bookmarkStart w:id="5110" w:name="_Toc153793921"/>
      <w:bookmarkStart w:id="5111" w:name="_Toc157435035"/>
      <w:bookmarkStart w:id="5112" w:name="_Toc157436750"/>
      <w:bookmarkStart w:id="5113" w:name="_Toc157440590"/>
      <w:bookmarkStart w:id="5114" w:name="_Toc160650335"/>
      <w:bookmarkStart w:id="5115" w:name="_Toc164928649"/>
      <w:bookmarkStart w:id="5116" w:name="_Toc168550512"/>
      <w:r w:rsidRPr="00D3062E">
        <w:rPr>
          <w:lang w:eastAsia="zh-CN"/>
        </w:rPr>
        <w:t>6.13.7.2</w:t>
      </w:r>
      <w:r w:rsidRPr="00D3062E">
        <w:tab/>
        <w:t>Protocol Errors</w:t>
      </w:r>
      <w:bookmarkEnd w:id="5107"/>
      <w:bookmarkEnd w:id="5108"/>
      <w:bookmarkEnd w:id="5109"/>
      <w:bookmarkEnd w:id="5110"/>
      <w:bookmarkEnd w:id="5111"/>
      <w:bookmarkEnd w:id="5112"/>
      <w:bookmarkEnd w:id="5113"/>
      <w:bookmarkEnd w:id="5114"/>
      <w:bookmarkEnd w:id="5115"/>
      <w:bookmarkEnd w:id="5116"/>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5117" w:name="_Toc138755371"/>
      <w:bookmarkStart w:id="5118" w:name="_Toc151886141"/>
      <w:bookmarkStart w:id="5119" w:name="_Toc152076206"/>
      <w:bookmarkStart w:id="5120" w:name="_Toc153793922"/>
      <w:bookmarkStart w:id="5121" w:name="_Toc157435036"/>
      <w:bookmarkStart w:id="5122" w:name="_Toc157436751"/>
      <w:bookmarkStart w:id="5123" w:name="_Toc157440591"/>
      <w:bookmarkStart w:id="5124" w:name="_Toc160650336"/>
      <w:bookmarkStart w:id="5125" w:name="_Toc164928650"/>
      <w:bookmarkStart w:id="5126" w:name="_Toc168550513"/>
      <w:r w:rsidRPr="00D3062E">
        <w:rPr>
          <w:lang w:eastAsia="zh-CN"/>
        </w:rPr>
        <w:t>6.13.7.3</w:t>
      </w:r>
      <w:r w:rsidRPr="00D3062E">
        <w:tab/>
        <w:t>Application Errors</w:t>
      </w:r>
      <w:bookmarkEnd w:id="5117"/>
      <w:bookmarkEnd w:id="5118"/>
      <w:bookmarkEnd w:id="5119"/>
      <w:bookmarkEnd w:id="5120"/>
      <w:bookmarkEnd w:id="5121"/>
      <w:bookmarkEnd w:id="5122"/>
      <w:bookmarkEnd w:id="5123"/>
      <w:bookmarkEnd w:id="5124"/>
      <w:bookmarkEnd w:id="5125"/>
      <w:bookmarkEnd w:id="5126"/>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5127" w:name="_Toc85492919"/>
      <w:bookmarkStart w:id="5128" w:name="_Toc90661678"/>
      <w:bookmarkStart w:id="5129" w:name="_Toc138755372"/>
      <w:bookmarkStart w:id="5130" w:name="_Toc151886142"/>
      <w:bookmarkStart w:id="5131" w:name="_Toc152076207"/>
      <w:bookmarkStart w:id="5132" w:name="_Toc153793923"/>
      <w:bookmarkStart w:id="5133" w:name="_Toc157435037"/>
      <w:bookmarkStart w:id="5134" w:name="_Toc157436752"/>
      <w:bookmarkStart w:id="5135" w:name="_Toc157440592"/>
      <w:bookmarkStart w:id="5136" w:name="_Toc160650337"/>
      <w:bookmarkStart w:id="5137" w:name="_Toc164928651"/>
      <w:bookmarkStart w:id="5138" w:name="_Toc168550514"/>
      <w:r w:rsidRPr="00D3062E">
        <w:rPr>
          <w:lang w:eastAsia="zh-CN"/>
        </w:rPr>
        <w:t>6.13.8</w:t>
      </w:r>
      <w:r w:rsidRPr="00D3062E">
        <w:rPr>
          <w:lang w:eastAsia="zh-CN"/>
        </w:rPr>
        <w:tab/>
        <w:t>Feature Negotiation</w:t>
      </w:r>
      <w:bookmarkEnd w:id="5127"/>
      <w:bookmarkEnd w:id="5128"/>
      <w:bookmarkEnd w:id="5129"/>
      <w:bookmarkEnd w:id="5130"/>
      <w:bookmarkEnd w:id="5131"/>
      <w:bookmarkEnd w:id="5132"/>
      <w:bookmarkEnd w:id="5133"/>
      <w:bookmarkEnd w:id="5134"/>
      <w:bookmarkEnd w:id="5135"/>
      <w:bookmarkEnd w:id="5136"/>
      <w:bookmarkEnd w:id="5137"/>
      <w:bookmarkEnd w:id="5138"/>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5139" w:name="_Toc157435038"/>
      <w:bookmarkStart w:id="5140" w:name="_Toc157436753"/>
      <w:bookmarkStart w:id="5141" w:name="_Toc157440593"/>
      <w:bookmarkStart w:id="5142" w:name="_Toc160650338"/>
      <w:bookmarkStart w:id="5143" w:name="_Toc164928652"/>
      <w:bookmarkStart w:id="5144" w:name="_Toc168550515"/>
      <w:r w:rsidRPr="00D3062E">
        <w:rPr>
          <w:noProof/>
          <w:lang w:eastAsia="zh-CN"/>
        </w:rPr>
        <w:t>6.13</w:t>
      </w:r>
      <w:r w:rsidRPr="00D3062E">
        <w:t>.9</w:t>
      </w:r>
      <w:r w:rsidRPr="00D3062E">
        <w:tab/>
        <w:t>Security</w:t>
      </w:r>
      <w:bookmarkEnd w:id="5139"/>
      <w:bookmarkEnd w:id="5140"/>
      <w:bookmarkEnd w:id="5141"/>
      <w:bookmarkEnd w:id="5142"/>
      <w:bookmarkEnd w:id="5143"/>
      <w:bookmarkEnd w:id="5144"/>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5145" w:name="_Toc157435039"/>
      <w:bookmarkStart w:id="5146" w:name="_Toc157436754"/>
      <w:bookmarkStart w:id="5147" w:name="_Toc157440594"/>
      <w:bookmarkStart w:id="5148" w:name="_Toc160650339"/>
      <w:bookmarkStart w:id="5149" w:name="_Toc164928653"/>
      <w:bookmarkStart w:id="5150" w:name="_Toc168550516"/>
      <w:r w:rsidRPr="00D3062E">
        <w:t>6.14</w:t>
      </w:r>
      <w:r w:rsidRPr="00D3062E">
        <w:tab/>
      </w:r>
      <w:r w:rsidRPr="00D3062E">
        <w:rPr>
          <w:lang w:eastAsia="fr-FR"/>
        </w:rPr>
        <w:t>NSCE_FaultDiagnosis</w:t>
      </w:r>
      <w:r w:rsidRPr="00D3062E">
        <w:t xml:space="preserve"> API</w:t>
      </w:r>
      <w:bookmarkEnd w:id="4705"/>
      <w:bookmarkEnd w:id="4706"/>
      <w:bookmarkEnd w:id="4707"/>
      <w:bookmarkEnd w:id="5145"/>
      <w:bookmarkEnd w:id="5146"/>
      <w:bookmarkEnd w:id="5147"/>
      <w:bookmarkEnd w:id="5148"/>
      <w:bookmarkEnd w:id="5149"/>
      <w:bookmarkEnd w:id="5150"/>
    </w:p>
    <w:p w14:paraId="0EADDECD" w14:textId="2458F1B2" w:rsidR="00437C11" w:rsidRPr="00D3062E" w:rsidRDefault="00437C11" w:rsidP="00437C11">
      <w:pPr>
        <w:pStyle w:val="31"/>
      </w:pPr>
      <w:bookmarkStart w:id="5151" w:name="_Toc157435040"/>
      <w:bookmarkStart w:id="5152" w:name="_Toc157436755"/>
      <w:bookmarkStart w:id="5153" w:name="_Toc157440595"/>
      <w:bookmarkStart w:id="5154" w:name="_Toc160650340"/>
      <w:bookmarkStart w:id="5155" w:name="_Toc164928654"/>
      <w:bookmarkStart w:id="5156" w:name="_Toc168550517"/>
      <w:r w:rsidRPr="00D3062E">
        <w:t>6.14.1</w:t>
      </w:r>
      <w:r w:rsidRPr="00D3062E">
        <w:tab/>
        <w:t>Introduction</w:t>
      </w:r>
      <w:bookmarkEnd w:id="5151"/>
      <w:bookmarkEnd w:id="5152"/>
      <w:bookmarkEnd w:id="5153"/>
      <w:bookmarkEnd w:id="5154"/>
      <w:bookmarkEnd w:id="5155"/>
      <w:bookmarkEnd w:id="5156"/>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5157" w:name="_Toc157435041"/>
      <w:bookmarkStart w:id="5158" w:name="_Toc157436756"/>
      <w:bookmarkStart w:id="5159" w:name="_Toc157440596"/>
      <w:bookmarkStart w:id="5160" w:name="_Toc157435042"/>
      <w:bookmarkStart w:id="5161" w:name="_Toc157436757"/>
      <w:bookmarkStart w:id="5162" w:name="_Toc157440597"/>
      <w:r w:rsidRPr="00D3062E">
        <w:rPr>
          <w:rFonts w:ascii="Arial" w:hAnsi="Arial"/>
          <w:sz w:val="28"/>
        </w:rPr>
        <w:t>6.14.2</w:t>
      </w:r>
      <w:r w:rsidRPr="00D3062E">
        <w:rPr>
          <w:rFonts w:ascii="Arial" w:hAnsi="Arial"/>
          <w:sz w:val="28"/>
        </w:rPr>
        <w:tab/>
        <w:t>Usage of HTTP</w:t>
      </w:r>
      <w:bookmarkEnd w:id="5157"/>
      <w:bookmarkEnd w:id="5158"/>
      <w:bookmarkEnd w:id="5159"/>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5163" w:name="_Toc160650341"/>
      <w:bookmarkStart w:id="5164" w:name="_Toc164928655"/>
      <w:bookmarkStart w:id="5165" w:name="_Toc168550518"/>
      <w:r w:rsidRPr="00D3062E">
        <w:t>6.14.3</w:t>
      </w:r>
      <w:r w:rsidRPr="00D3062E">
        <w:tab/>
        <w:t>Resources</w:t>
      </w:r>
      <w:bookmarkEnd w:id="5160"/>
      <w:bookmarkEnd w:id="5161"/>
      <w:bookmarkEnd w:id="5162"/>
      <w:bookmarkEnd w:id="5163"/>
      <w:bookmarkEnd w:id="5164"/>
      <w:bookmarkEnd w:id="5165"/>
    </w:p>
    <w:p w14:paraId="55A18DC5" w14:textId="1B30E957" w:rsidR="00437C11" w:rsidRPr="00D3062E" w:rsidRDefault="00437C11" w:rsidP="00437C11">
      <w:pPr>
        <w:pStyle w:val="41"/>
      </w:pPr>
      <w:bookmarkStart w:id="5166" w:name="_Toc157435043"/>
      <w:bookmarkStart w:id="5167" w:name="_Toc157436758"/>
      <w:bookmarkStart w:id="5168" w:name="_Toc157440598"/>
      <w:bookmarkStart w:id="5169" w:name="_Toc160650342"/>
      <w:bookmarkStart w:id="5170" w:name="_Toc164928656"/>
      <w:bookmarkStart w:id="5171" w:name="_Toc168550519"/>
      <w:r w:rsidRPr="00D3062E">
        <w:t>6.14.3.1</w:t>
      </w:r>
      <w:r w:rsidRPr="00D3062E">
        <w:tab/>
        <w:t>Overview</w:t>
      </w:r>
      <w:bookmarkEnd w:id="5166"/>
      <w:bookmarkEnd w:id="5167"/>
      <w:bookmarkEnd w:id="5168"/>
      <w:bookmarkEnd w:id="5169"/>
      <w:bookmarkEnd w:id="5170"/>
      <w:bookmarkEnd w:id="5171"/>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1.25pt;height:166.5pt;mso-width-percent:0;mso-height-percent:0;mso-width-percent:0;mso-height-percent:0" o:ole="">
            <v:imagedata r:id="rId163" o:title=""/>
          </v:shape>
          <o:OLEObject Type="Embed" ProgID="Visio.Drawing.15" ShapeID="_x0000_i1104" DrawAspect="Content" ObjectID="_1780413374"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5172" w:name="_Toc157435044"/>
      <w:bookmarkStart w:id="5173" w:name="_Toc157436759"/>
      <w:bookmarkStart w:id="5174" w:name="_Toc157440599"/>
      <w:bookmarkStart w:id="5175" w:name="_Toc160650343"/>
      <w:bookmarkStart w:id="5176" w:name="_Toc164928657"/>
      <w:bookmarkStart w:id="5177" w:name="_Toc168550520"/>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5172"/>
      <w:bookmarkEnd w:id="5173"/>
      <w:bookmarkEnd w:id="5174"/>
      <w:bookmarkEnd w:id="5175"/>
      <w:bookmarkEnd w:id="5176"/>
      <w:bookmarkEnd w:id="5177"/>
    </w:p>
    <w:p w14:paraId="14CD9EC4" w14:textId="77D5BF53" w:rsidR="00437C11" w:rsidRPr="00D3062E" w:rsidRDefault="00437C11" w:rsidP="00437C11">
      <w:pPr>
        <w:pStyle w:val="51"/>
      </w:pPr>
      <w:bookmarkStart w:id="5178" w:name="_Toc157435045"/>
      <w:bookmarkStart w:id="5179" w:name="_Toc157436760"/>
      <w:bookmarkStart w:id="5180" w:name="_Toc157440600"/>
      <w:bookmarkStart w:id="5181" w:name="_Toc160650344"/>
      <w:bookmarkStart w:id="5182" w:name="_Toc164928658"/>
      <w:bookmarkStart w:id="5183" w:name="_Toc168550521"/>
      <w:r w:rsidRPr="00D3062E">
        <w:t>6.14.3.2.1</w:t>
      </w:r>
      <w:r w:rsidRPr="00D3062E">
        <w:tab/>
        <w:t>Description</w:t>
      </w:r>
      <w:bookmarkEnd w:id="5178"/>
      <w:bookmarkEnd w:id="5179"/>
      <w:bookmarkEnd w:id="5180"/>
      <w:bookmarkEnd w:id="5181"/>
      <w:bookmarkEnd w:id="5182"/>
      <w:bookmarkEnd w:id="5183"/>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5184" w:name="_Toc157435046"/>
      <w:bookmarkStart w:id="5185" w:name="_Toc157436761"/>
      <w:bookmarkStart w:id="5186" w:name="_Toc157440601"/>
      <w:bookmarkStart w:id="5187" w:name="_Toc160650345"/>
      <w:bookmarkStart w:id="5188" w:name="_Toc164928659"/>
      <w:bookmarkStart w:id="5189" w:name="_Toc168550522"/>
      <w:r w:rsidRPr="00D3062E">
        <w:t>6.14.3.2.2</w:t>
      </w:r>
      <w:r w:rsidRPr="00D3062E">
        <w:rPr>
          <w:lang w:eastAsia="zh-CN"/>
        </w:rPr>
        <w:tab/>
        <w:t>Resource Definition</w:t>
      </w:r>
      <w:bookmarkEnd w:id="5184"/>
      <w:bookmarkEnd w:id="5185"/>
      <w:bookmarkEnd w:id="5186"/>
      <w:bookmarkEnd w:id="5187"/>
      <w:bookmarkEnd w:id="5188"/>
      <w:bookmarkEnd w:id="5189"/>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5190" w:name="_Toc157435047"/>
      <w:bookmarkStart w:id="5191" w:name="_Toc157436762"/>
      <w:bookmarkStart w:id="5192" w:name="_Toc157440602"/>
      <w:bookmarkStart w:id="5193" w:name="_Toc160650346"/>
      <w:bookmarkStart w:id="5194" w:name="_Toc164928660"/>
      <w:bookmarkStart w:id="5195" w:name="_Toc168550523"/>
      <w:r w:rsidRPr="00D3062E">
        <w:rPr>
          <w:lang w:eastAsia="zh-CN"/>
        </w:rPr>
        <w:t>6.14.3.2.3</w:t>
      </w:r>
      <w:r w:rsidRPr="00D3062E">
        <w:rPr>
          <w:lang w:eastAsia="zh-CN"/>
        </w:rPr>
        <w:tab/>
        <w:t>Resource Standard Methods</w:t>
      </w:r>
      <w:bookmarkEnd w:id="5190"/>
      <w:bookmarkEnd w:id="5191"/>
      <w:bookmarkEnd w:id="5192"/>
      <w:bookmarkEnd w:id="5193"/>
      <w:bookmarkEnd w:id="5194"/>
      <w:bookmarkEnd w:id="5195"/>
    </w:p>
    <w:p w14:paraId="61D241E1" w14:textId="6E922079" w:rsidR="00437C11" w:rsidRPr="00D3062E" w:rsidRDefault="00437C11" w:rsidP="00B13605">
      <w:pPr>
        <w:pStyle w:val="6"/>
      </w:pPr>
      <w:bookmarkStart w:id="5196" w:name="_Toc157435048"/>
      <w:bookmarkStart w:id="5197" w:name="_Toc157436763"/>
      <w:bookmarkStart w:id="5198" w:name="_Toc157440603"/>
      <w:bookmarkStart w:id="5199" w:name="_Toc160650347"/>
      <w:bookmarkStart w:id="5200" w:name="_Toc164928661"/>
      <w:bookmarkStart w:id="5201" w:name="_Toc168550524"/>
      <w:r w:rsidRPr="00D3062E">
        <w:t>6.14.3.2.3.1</w:t>
      </w:r>
      <w:r w:rsidRPr="00D3062E">
        <w:tab/>
        <w:t>POST</w:t>
      </w:r>
      <w:bookmarkEnd w:id="5196"/>
      <w:bookmarkEnd w:id="5197"/>
      <w:bookmarkEnd w:id="5198"/>
      <w:bookmarkEnd w:id="5199"/>
      <w:bookmarkEnd w:id="5200"/>
      <w:bookmarkEnd w:id="5201"/>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5202" w:name="_Toc157435049"/>
      <w:bookmarkStart w:id="5203" w:name="_Toc157436764"/>
      <w:bookmarkStart w:id="5204" w:name="_Toc157440604"/>
      <w:bookmarkStart w:id="5205" w:name="_Toc160650348"/>
      <w:bookmarkStart w:id="5206" w:name="_Toc164928662"/>
      <w:bookmarkStart w:id="5207" w:name="_Toc168550525"/>
      <w:r w:rsidRPr="00D3062E">
        <w:rPr>
          <w:lang w:eastAsia="zh-CN"/>
        </w:rPr>
        <w:t>6.14.3.2.4</w:t>
      </w:r>
      <w:r w:rsidRPr="00D3062E">
        <w:rPr>
          <w:lang w:eastAsia="zh-CN"/>
        </w:rPr>
        <w:tab/>
        <w:t>Resource Custom Operations</w:t>
      </w:r>
      <w:bookmarkEnd w:id="5202"/>
      <w:bookmarkEnd w:id="5203"/>
      <w:bookmarkEnd w:id="5204"/>
      <w:bookmarkEnd w:id="5205"/>
      <w:bookmarkEnd w:id="5206"/>
      <w:bookmarkEnd w:id="5207"/>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5208" w:name="_Toc157435050"/>
      <w:bookmarkStart w:id="5209" w:name="_Toc157436765"/>
      <w:bookmarkStart w:id="5210" w:name="_Toc157440605"/>
      <w:bookmarkStart w:id="5211" w:name="_Toc160650349"/>
      <w:bookmarkStart w:id="5212" w:name="_Toc164928663"/>
      <w:bookmarkStart w:id="5213" w:name="_Toc168550526"/>
      <w:r w:rsidRPr="00D3062E">
        <w:t>6.14.3.3</w:t>
      </w:r>
      <w:r w:rsidRPr="00D3062E">
        <w:tab/>
        <w:t xml:space="preserve">Resource: Individual </w:t>
      </w:r>
      <w:r w:rsidRPr="00D3062E">
        <w:rPr>
          <w:lang w:eastAsia="fr-FR"/>
        </w:rPr>
        <w:t xml:space="preserve">Network Slice Fault Diagnosis </w:t>
      </w:r>
      <w:r w:rsidRPr="00D3062E">
        <w:t>Subscription</w:t>
      </w:r>
      <w:bookmarkEnd w:id="5208"/>
      <w:bookmarkEnd w:id="5209"/>
      <w:bookmarkEnd w:id="5210"/>
      <w:bookmarkEnd w:id="5211"/>
      <w:bookmarkEnd w:id="5212"/>
      <w:bookmarkEnd w:id="5213"/>
    </w:p>
    <w:p w14:paraId="645CEB96" w14:textId="445E40AA" w:rsidR="00437C11" w:rsidRPr="00D3062E" w:rsidRDefault="00437C11" w:rsidP="00437C11">
      <w:pPr>
        <w:pStyle w:val="51"/>
        <w:rPr>
          <w:lang w:eastAsia="zh-CN"/>
        </w:rPr>
      </w:pPr>
      <w:bookmarkStart w:id="5214" w:name="_Toc157435051"/>
      <w:bookmarkStart w:id="5215" w:name="_Toc157436766"/>
      <w:bookmarkStart w:id="5216" w:name="_Toc157440606"/>
      <w:bookmarkStart w:id="5217" w:name="_Toc160650350"/>
      <w:bookmarkStart w:id="5218" w:name="_Toc164928664"/>
      <w:bookmarkStart w:id="5219" w:name="_Toc168550527"/>
      <w:r w:rsidRPr="00D3062E">
        <w:t>6.14.3.3</w:t>
      </w:r>
      <w:r w:rsidRPr="00D3062E">
        <w:rPr>
          <w:lang w:eastAsia="zh-CN"/>
        </w:rPr>
        <w:t>.1</w:t>
      </w:r>
      <w:r w:rsidRPr="00D3062E">
        <w:rPr>
          <w:lang w:eastAsia="zh-CN"/>
        </w:rPr>
        <w:tab/>
        <w:t>Description</w:t>
      </w:r>
      <w:bookmarkEnd w:id="5214"/>
      <w:bookmarkEnd w:id="5215"/>
      <w:bookmarkEnd w:id="5216"/>
      <w:bookmarkEnd w:id="5217"/>
      <w:bookmarkEnd w:id="5218"/>
      <w:bookmarkEnd w:id="5219"/>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5220" w:name="_Toc157435052"/>
      <w:bookmarkStart w:id="5221" w:name="_Toc157436767"/>
      <w:bookmarkStart w:id="5222" w:name="_Toc157440607"/>
      <w:bookmarkStart w:id="5223" w:name="_Toc160650351"/>
      <w:bookmarkStart w:id="5224" w:name="_Toc164928665"/>
      <w:bookmarkStart w:id="5225" w:name="_Toc168550528"/>
      <w:r w:rsidRPr="00D3062E">
        <w:t>6.14.3.3</w:t>
      </w:r>
      <w:r w:rsidRPr="00D3062E">
        <w:rPr>
          <w:lang w:eastAsia="zh-CN"/>
        </w:rPr>
        <w:t>.2</w:t>
      </w:r>
      <w:r w:rsidRPr="00D3062E">
        <w:rPr>
          <w:lang w:eastAsia="zh-CN"/>
        </w:rPr>
        <w:tab/>
        <w:t>Resource Definition</w:t>
      </w:r>
      <w:bookmarkEnd w:id="5220"/>
      <w:bookmarkEnd w:id="5221"/>
      <w:bookmarkEnd w:id="5222"/>
      <w:bookmarkEnd w:id="5223"/>
      <w:bookmarkEnd w:id="5224"/>
      <w:bookmarkEnd w:id="5225"/>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5226" w:name="_Toc157435053"/>
      <w:bookmarkStart w:id="5227" w:name="_Toc157436768"/>
      <w:bookmarkStart w:id="5228" w:name="_Toc157440608"/>
      <w:bookmarkStart w:id="5229" w:name="_Toc160650352"/>
      <w:bookmarkStart w:id="5230" w:name="_Toc164928666"/>
      <w:bookmarkStart w:id="5231" w:name="_Toc168550529"/>
      <w:r w:rsidRPr="00D3062E">
        <w:t>6.14.3.3</w:t>
      </w:r>
      <w:r w:rsidRPr="00D3062E">
        <w:rPr>
          <w:lang w:eastAsia="zh-CN"/>
        </w:rPr>
        <w:t>.3</w:t>
      </w:r>
      <w:r w:rsidRPr="00D3062E">
        <w:rPr>
          <w:lang w:eastAsia="zh-CN"/>
        </w:rPr>
        <w:tab/>
        <w:t>Resource Standard Methods</w:t>
      </w:r>
      <w:bookmarkEnd w:id="5226"/>
      <w:bookmarkEnd w:id="5227"/>
      <w:bookmarkEnd w:id="5228"/>
      <w:bookmarkEnd w:id="5229"/>
      <w:bookmarkEnd w:id="5230"/>
      <w:bookmarkEnd w:id="5231"/>
    </w:p>
    <w:p w14:paraId="21F687F0" w14:textId="1C4F39F0" w:rsidR="00437C11" w:rsidRPr="00D3062E" w:rsidRDefault="00437C11" w:rsidP="000B7712">
      <w:pPr>
        <w:pStyle w:val="6"/>
      </w:pPr>
      <w:bookmarkStart w:id="5232" w:name="_Toc157435054"/>
      <w:bookmarkStart w:id="5233" w:name="_Toc157436769"/>
      <w:bookmarkStart w:id="5234" w:name="_Toc157440609"/>
      <w:bookmarkStart w:id="5235" w:name="_Toc160650353"/>
      <w:bookmarkStart w:id="5236" w:name="_Toc164928667"/>
      <w:bookmarkStart w:id="5237" w:name="_Toc168550530"/>
      <w:r w:rsidRPr="00D3062E">
        <w:t>6.14.3.3.3.1</w:t>
      </w:r>
      <w:r w:rsidRPr="00D3062E">
        <w:tab/>
        <w:t>GET</w:t>
      </w:r>
      <w:bookmarkEnd w:id="5232"/>
      <w:bookmarkEnd w:id="5233"/>
      <w:bookmarkEnd w:id="5234"/>
      <w:bookmarkEnd w:id="5235"/>
      <w:bookmarkEnd w:id="5236"/>
      <w:bookmarkEnd w:id="5237"/>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5238" w:name="_Toc157435055"/>
      <w:bookmarkStart w:id="5239" w:name="_Toc157436770"/>
      <w:bookmarkStart w:id="5240" w:name="_Toc157440610"/>
      <w:bookmarkStart w:id="5241" w:name="_Toc160650354"/>
      <w:bookmarkStart w:id="5242" w:name="_Toc164928668"/>
      <w:bookmarkStart w:id="5243" w:name="_Toc168550531"/>
      <w:r w:rsidRPr="00D3062E">
        <w:t>6.14.3.3.3.2</w:t>
      </w:r>
      <w:r w:rsidRPr="00D3062E">
        <w:tab/>
        <w:t>PUT</w:t>
      </w:r>
      <w:bookmarkEnd w:id="5238"/>
      <w:bookmarkEnd w:id="5239"/>
      <w:bookmarkEnd w:id="5240"/>
      <w:bookmarkEnd w:id="5241"/>
      <w:bookmarkEnd w:id="5242"/>
      <w:bookmarkEnd w:id="5243"/>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5244" w:name="_Toc157435056"/>
      <w:bookmarkStart w:id="5245" w:name="_Toc157436771"/>
      <w:bookmarkStart w:id="5246" w:name="_Toc157440611"/>
      <w:bookmarkStart w:id="5247" w:name="_Toc160650355"/>
      <w:bookmarkStart w:id="5248" w:name="_Toc164928669"/>
      <w:bookmarkStart w:id="5249" w:name="_Toc168550532"/>
      <w:r w:rsidRPr="00D3062E">
        <w:t>6.14.3.3.3.3</w:t>
      </w:r>
      <w:r w:rsidRPr="00D3062E">
        <w:tab/>
        <w:t>PATCH</w:t>
      </w:r>
      <w:bookmarkEnd w:id="5244"/>
      <w:bookmarkEnd w:id="5245"/>
      <w:bookmarkEnd w:id="5246"/>
      <w:bookmarkEnd w:id="5247"/>
      <w:bookmarkEnd w:id="5248"/>
      <w:bookmarkEnd w:id="5249"/>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5250" w:name="_Toc157435057"/>
      <w:bookmarkStart w:id="5251" w:name="_Toc157436772"/>
      <w:bookmarkStart w:id="5252" w:name="_Toc157440612"/>
      <w:bookmarkStart w:id="5253" w:name="_Toc160650356"/>
      <w:bookmarkStart w:id="5254" w:name="_Toc164928670"/>
      <w:bookmarkStart w:id="5255" w:name="_Toc168550533"/>
      <w:r w:rsidRPr="00D3062E">
        <w:t>6.14.3.3.3.4</w:t>
      </w:r>
      <w:r w:rsidRPr="00D3062E">
        <w:tab/>
        <w:t>DELETE</w:t>
      </w:r>
      <w:bookmarkEnd w:id="5250"/>
      <w:bookmarkEnd w:id="5251"/>
      <w:bookmarkEnd w:id="5252"/>
      <w:bookmarkEnd w:id="5253"/>
      <w:bookmarkEnd w:id="5254"/>
      <w:bookmarkEnd w:id="5255"/>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5256" w:name="_Toc157435058"/>
      <w:bookmarkStart w:id="5257" w:name="_Toc157436773"/>
      <w:bookmarkStart w:id="5258" w:name="_Toc157440613"/>
      <w:bookmarkStart w:id="5259" w:name="_Toc160650357"/>
      <w:bookmarkStart w:id="5260" w:name="_Toc164928671"/>
      <w:bookmarkStart w:id="5261" w:name="_Toc168550534"/>
      <w:r w:rsidRPr="00D3062E">
        <w:t>6.14.3.3</w:t>
      </w:r>
      <w:r w:rsidRPr="00D3062E">
        <w:rPr>
          <w:lang w:eastAsia="zh-CN"/>
        </w:rPr>
        <w:t>.4</w:t>
      </w:r>
      <w:r w:rsidRPr="00D3062E">
        <w:rPr>
          <w:lang w:eastAsia="zh-CN"/>
        </w:rPr>
        <w:tab/>
        <w:t>Resource Custom Operations</w:t>
      </w:r>
      <w:bookmarkEnd w:id="5256"/>
      <w:bookmarkEnd w:id="5257"/>
      <w:bookmarkEnd w:id="5258"/>
      <w:bookmarkEnd w:id="5259"/>
      <w:bookmarkEnd w:id="5260"/>
      <w:bookmarkEnd w:id="5261"/>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5262" w:name="_Toc157435059"/>
      <w:bookmarkStart w:id="5263" w:name="_Toc157436774"/>
      <w:bookmarkStart w:id="5264" w:name="_Toc157440614"/>
      <w:bookmarkStart w:id="5265" w:name="_Toc160650358"/>
      <w:bookmarkStart w:id="5266" w:name="_Toc164928672"/>
      <w:bookmarkStart w:id="5267" w:name="_Toc168550535"/>
      <w:r w:rsidRPr="00D3062E">
        <w:t>6.14.4</w:t>
      </w:r>
      <w:r w:rsidRPr="00D3062E">
        <w:tab/>
        <w:t>Custom Operations without associated resources</w:t>
      </w:r>
      <w:bookmarkEnd w:id="5262"/>
      <w:bookmarkEnd w:id="5263"/>
      <w:bookmarkEnd w:id="5264"/>
      <w:bookmarkEnd w:id="5265"/>
      <w:bookmarkEnd w:id="5266"/>
      <w:bookmarkEnd w:id="5267"/>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5268" w:name="_Toc157435060"/>
      <w:bookmarkStart w:id="5269" w:name="_Toc157436775"/>
      <w:bookmarkStart w:id="5270" w:name="_Toc157440615"/>
      <w:bookmarkStart w:id="5271" w:name="_Toc160650359"/>
      <w:bookmarkStart w:id="5272" w:name="_Toc164928673"/>
      <w:bookmarkStart w:id="5273" w:name="_Toc168550536"/>
      <w:r w:rsidRPr="00D3062E">
        <w:t>6.14.5</w:t>
      </w:r>
      <w:r w:rsidRPr="00D3062E">
        <w:tab/>
        <w:t>Notifications</w:t>
      </w:r>
      <w:bookmarkEnd w:id="5268"/>
      <w:bookmarkEnd w:id="5269"/>
      <w:bookmarkEnd w:id="5270"/>
      <w:bookmarkEnd w:id="5271"/>
      <w:bookmarkEnd w:id="5272"/>
      <w:bookmarkEnd w:id="5273"/>
    </w:p>
    <w:p w14:paraId="7DD622DA" w14:textId="7C1D5675" w:rsidR="00437C11" w:rsidRPr="00D3062E" w:rsidRDefault="00437C11" w:rsidP="00437C11">
      <w:pPr>
        <w:pStyle w:val="41"/>
      </w:pPr>
      <w:bookmarkStart w:id="5274" w:name="_Toc157435061"/>
      <w:bookmarkStart w:id="5275" w:name="_Toc157436776"/>
      <w:bookmarkStart w:id="5276" w:name="_Toc157440616"/>
      <w:bookmarkStart w:id="5277" w:name="_Toc160650360"/>
      <w:bookmarkStart w:id="5278" w:name="_Toc164928674"/>
      <w:bookmarkStart w:id="5279" w:name="_Toc168550537"/>
      <w:r w:rsidRPr="00D3062E">
        <w:t>6.14.5.1</w:t>
      </w:r>
      <w:r w:rsidRPr="00D3062E">
        <w:tab/>
        <w:t>General</w:t>
      </w:r>
      <w:bookmarkEnd w:id="5274"/>
      <w:bookmarkEnd w:id="5275"/>
      <w:bookmarkEnd w:id="5276"/>
      <w:bookmarkEnd w:id="5277"/>
      <w:bookmarkEnd w:id="5278"/>
      <w:bookmarkEnd w:id="5279"/>
    </w:p>
    <w:p w14:paraId="63F2BC42" w14:textId="77777777" w:rsidR="00B110B4" w:rsidRPr="00FC29E8" w:rsidRDefault="00B110B4" w:rsidP="00B110B4">
      <w:pPr>
        <w:rPr>
          <w:noProof/>
        </w:rPr>
      </w:pPr>
      <w:bookmarkStart w:id="5280" w:name="_Toc157435062"/>
      <w:bookmarkStart w:id="5281" w:name="_Toc157436777"/>
      <w:bookmarkStart w:id="5282" w:name="_Toc157440617"/>
      <w:bookmarkStart w:id="5283"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5284" w:name="_Toc164928675"/>
      <w:bookmarkStart w:id="5285" w:name="_Toc168550538"/>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5280"/>
      <w:bookmarkEnd w:id="5281"/>
      <w:bookmarkEnd w:id="5282"/>
      <w:bookmarkEnd w:id="5283"/>
      <w:bookmarkEnd w:id="5284"/>
      <w:bookmarkEnd w:id="5285"/>
    </w:p>
    <w:p w14:paraId="14DABEDD" w14:textId="652D0F4B" w:rsidR="00437C11" w:rsidRPr="00D3062E" w:rsidRDefault="00437C11" w:rsidP="00437C11">
      <w:pPr>
        <w:pStyle w:val="51"/>
        <w:rPr>
          <w:noProof/>
          <w:lang w:val="en-US"/>
        </w:rPr>
      </w:pPr>
      <w:bookmarkStart w:id="5286" w:name="_Toc157435063"/>
      <w:bookmarkStart w:id="5287" w:name="_Toc157436778"/>
      <w:bookmarkStart w:id="5288" w:name="_Toc157440618"/>
      <w:bookmarkStart w:id="5289" w:name="_Toc160650362"/>
      <w:bookmarkStart w:id="5290" w:name="_Toc164928676"/>
      <w:bookmarkStart w:id="5291" w:name="_Toc168550539"/>
      <w:r w:rsidRPr="00D3062E">
        <w:t>6.14</w:t>
      </w:r>
      <w:r w:rsidRPr="00D3062E">
        <w:rPr>
          <w:lang w:val="en-US"/>
        </w:rPr>
        <w:t>.5.2</w:t>
      </w:r>
      <w:r w:rsidRPr="00D3062E">
        <w:rPr>
          <w:noProof/>
          <w:lang w:val="en-US"/>
        </w:rPr>
        <w:t>.1</w:t>
      </w:r>
      <w:r w:rsidRPr="00D3062E">
        <w:rPr>
          <w:noProof/>
          <w:lang w:val="en-US"/>
        </w:rPr>
        <w:tab/>
        <w:t>Description</w:t>
      </w:r>
      <w:bookmarkEnd w:id="5286"/>
      <w:bookmarkEnd w:id="5287"/>
      <w:bookmarkEnd w:id="5288"/>
      <w:bookmarkEnd w:id="5289"/>
      <w:bookmarkEnd w:id="5290"/>
      <w:bookmarkEnd w:id="5291"/>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5292" w:name="_Toc157435064"/>
      <w:bookmarkStart w:id="5293" w:name="_Toc157436779"/>
      <w:bookmarkStart w:id="5294" w:name="_Toc157440619"/>
      <w:bookmarkStart w:id="5295" w:name="_Toc160650363"/>
      <w:bookmarkStart w:id="5296" w:name="_Toc164928677"/>
      <w:bookmarkStart w:id="5297" w:name="_Toc168550540"/>
      <w:r w:rsidRPr="00D3062E">
        <w:t>6.14.5.2</w:t>
      </w:r>
      <w:r w:rsidRPr="00D3062E">
        <w:rPr>
          <w:noProof/>
        </w:rPr>
        <w:t>.2</w:t>
      </w:r>
      <w:r w:rsidRPr="00D3062E">
        <w:rPr>
          <w:noProof/>
        </w:rPr>
        <w:tab/>
        <w:t>Target URI</w:t>
      </w:r>
      <w:bookmarkEnd w:id="5292"/>
      <w:bookmarkEnd w:id="5293"/>
      <w:bookmarkEnd w:id="5294"/>
      <w:bookmarkEnd w:id="5295"/>
      <w:bookmarkEnd w:id="5296"/>
      <w:bookmarkEnd w:id="5297"/>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5298" w:name="_Toc157435065"/>
      <w:bookmarkStart w:id="5299" w:name="_Toc157436780"/>
      <w:bookmarkStart w:id="5300" w:name="_Toc157440620"/>
      <w:bookmarkStart w:id="5301" w:name="_Toc160650364"/>
      <w:bookmarkStart w:id="5302" w:name="_Toc164928678"/>
      <w:bookmarkStart w:id="5303" w:name="_Toc168550541"/>
      <w:r w:rsidRPr="00D3062E">
        <w:t>6.14.5.2</w:t>
      </w:r>
      <w:r w:rsidRPr="00D3062E">
        <w:rPr>
          <w:noProof/>
        </w:rPr>
        <w:t>.3</w:t>
      </w:r>
      <w:r w:rsidRPr="00D3062E">
        <w:rPr>
          <w:noProof/>
        </w:rPr>
        <w:tab/>
        <w:t>Standard Methods</w:t>
      </w:r>
      <w:bookmarkEnd w:id="5298"/>
      <w:bookmarkEnd w:id="5299"/>
      <w:bookmarkEnd w:id="5300"/>
      <w:bookmarkEnd w:id="5301"/>
      <w:bookmarkEnd w:id="5302"/>
      <w:bookmarkEnd w:id="5303"/>
    </w:p>
    <w:p w14:paraId="3538C503" w14:textId="419D9C6E" w:rsidR="00437C11" w:rsidRPr="00D3062E" w:rsidRDefault="00437C11" w:rsidP="000B7712">
      <w:pPr>
        <w:pStyle w:val="6"/>
      </w:pPr>
      <w:bookmarkStart w:id="5304" w:name="_Toc157435066"/>
      <w:bookmarkStart w:id="5305" w:name="_Toc157436781"/>
      <w:bookmarkStart w:id="5306" w:name="_Toc157440621"/>
      <w:bookmarkStart w:id="5307" w:name="_Toc160650365"/>
      <w:bookmarkStart w:id="5308" w:name="_Toc164928679"/>
      <w:bookmarkStart w:id="5309" w:name="_Toc168550542"/>
      <w:r w:rsidRPr="00D3062E">
        <w:t>6.14.5.2.3.1</w:t>
      </w:r>
      <w:r w:rsidRPr="00D3062E">
        <w:tab/>
        <w:t>POST</w:t>
      </w:r>
      <w:bookmarkEnd w:id="5304"/>
      <w:bookmarkEnd w:id="5305"/>
      <w:bookmarkEnd w:id="5306"/>
      <w:bookmarkEnd w:id="5307"/>
      <w:bookmarkEnd w:id="5308"/>
      <w:bookmarkEnd w:id="5309"/>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5310" w:name="_Toc157435067"/>
      <w:bookmarkStart w:id="5311" w:name="_Toc157436782"/>
      <w:bookmarkStart w:id="5312" w:name="_Toc157440622"/>
      <w:bookmarkStart w:id="5313" w:name="_Toc160650366"/>
      <w:bookmarkStart w:id="5314" w:name="_Toc164928680"/>
      <w:bookmarkStart w:id="5315" w:name="_Toc168550543"/>
      <w:r w:rsidRPr="00D3062E">
        <w:t>6.14.6</w:t>
      </w:r>
      <w:r w:rsidRPr="00D3062E">
        <w:tab/>
        <w:t>Data Model</w:t>
      </w:r>
      <w:bookmarkEnd w:id="5310"/>
      <w:bookmarkEnd w:id="5311"/>
      <w:bookmarkEnd w:id="5312"/>
      <w:bookmarkEnd w:id="5313"/>
      <w:bookmarkEnd w:id="5314"/>
      <w:bookmarkEnd w:id="5315"/>
    </w:p>
    <w:p w14:paraId="7405CDBC" w14:textId="77777777" w:rsidR="00D3062E" w:rsidRPr="00D3062E" w:rsidRDefault="00D3062E" w:rsidP="001A28AB">
      <w:pPr>
        <w:pStyle w:val="41"/>
        <w:rPr>
          <w:lang w:eastAsia="zh-CN"/>
        </w:rPr>
      </w:pPr>
      <w:bookmarkStart w:id="5316" w:name="_Toc157435068"/>
      <w:bookmarkStart w:id="5317" w:name="_Toc157436783"/>
      <w:bookmarkStart w:id="5318" w:name="_Toc157440623"/>
      <w:bookmarkStart w:id="5319" w:name="_Toc164928681"/>
      <w:bookmarkStart w:id="5320" w:name="_Toc168550544"/>
      <w:bookmarkStart w:id="5321" w:name="_Toc157435069"/>
      <w:bookmarkStart w:id="5322" w:name="_Toc157436784"/>
      <w:bookmarkStart w:id="5323" w:name="_Toc157440624"/>
      <w:r w:rsidRPr="00D3062E">
        <w:t>6.14.6</w:t>
      </w:r>
      <w:r w:rsidRPr="00D3062E">
        <w:rPr>
          <w:lang w:eastAsia="zh-CN"/>
        </w:rPr>
        <w:t>.1</w:t>
      </w:r>
      <w:r w:rsidRPr="00D3062E">
        <w:rPr>
          <w:lang w:eastAsia="zh-CN"/>
        </w:rPr>
        <w:tab/>
        <w:t>General</w:t>
      </w:r>
      <w:bookmarkEnd w:id="5316"/>
      <w:bookmarkEnd w:id="5317"/>
      <w:bookmarkEnd w:id="5318"/>
      <w:bookmarkEnd w:id="5319"/>
      <w:bookmarkEnd w:id="5320"/>
    </w:p>
    <w:p w14:paraId="0D77ED9A" w14:textId="77777777" w:rsidR="00B110B4" w:rsidRPr="004C7856" w:rsidRDefault="00B110B4" w:rsidP="00B110B4">
      <w:pPr>
        <w:rPr>
          <w:lang w:eastAsia="zh-CN"/>
        </w:rPr>
      </w:pPr>
      <w:bookmarkStart w:id="5324"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5325" w:name="_Toc164928682"/>
      <w:bookmarkStart w:id="5326" w:name="_Toc168550545"/>
      <w:r w:rsidRPr="00D3062E">
        <w:rPr>
          <w:lang w:eastAsia="zh-CN"/>
        </w:rPr>
        <w:t>6.14.6.2</w:t>
      </w:r>
      <w:r w:rsidRPr="00D3062E">
        <w:rPr>
          <w:lang w:eastAsia="zh-CN"/>
        </w:rPr>
        <w:tab/>
        <w:t>Structured data types</w:t>
      </w:r>
      <w:bookmarkEnd w:id="5321"/>
      <w:bookmarkEnd w:id="5322"/>
      <w:bookmarkEnd w:id="5323"/>
      <w:bookmarkEnd w:id="5324"/>
      <w:bookmarkEnd w:id="5325"/>
      <w:bookmarkEnd w:id="5326"/>
    </w:p>
    <w:p w14:paraId="4D7D3CA1" w14:textId="42C94A8D" w:rsidR="00437C11" w:rsidRPr="00D3062E" w:rsidRDefault="00437C11" w:rsidP="00437C11">
      <w:pPr>
        <w:pStyle w:val="51"/>
        <w:rPr>
          <w:lang w:eastAsia="zh-CN"/>
        </w:rPr>
      </w:pPr>
      <w:bookmarkStart w:id="5327" w:name="_Toc157435070"/>
      <w:bookmarkStart w:id="5328" w:name="_Toc157436785"/>
      <w:bookmarkStart w:id="5329" w:name="_Toc157440625"/>
      <w:bookmarkStart w:id="5330" w:name="_Toc160650368"/>
      <w:bookmarkStart w:id="5331" w:name="_Toc164928683"/>
      <w:bookmarkStart w:id="5332" w:name="_Toc168550546"/>
      <w:r w:rsidRPr="00D3062E">
        <w:rPr>
          <w:lang w:eastAsia="zh-CN"/>
        </w:rPr>
        <w:t>6.14.6.2.1</w:t>
      </w:r>
      <w:r w:rsidRPr="00D3062E">
        <w:rPr>
          <w:lang w:eastAsia="zh-CN"/>
        </w:rPr>
        <w:tab/>
        <w:t>Introduction</w:t>
      </w:r>
      <w:bookmarkEnd w:id="5327"/>
      <w:bookmarkEnd w:id="5328"/>
      <w:bookmarkEnd w:id="5329"/>
      <w:bookmarkEnd w:id="5330"/>
      <w:bookmarkEnd w:id="5331"/>
      <w:bookmarkEnd w:id="5332"/>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5333" w:name="_Toc96843443"/>
      <w:bookmarkStart w:id="5334" w:name="_Toc96844418"/>
      <w:bookmarkStart w:id="5335" w:name="_Toc100739991"/>
      <w:bookmarkStart w:id="5336" w:name="_Toc129252564"/>
      <w:bookmarkStart w:id="5337" w:name="_Toc144024269"/>
      <w:bookmarkStart w:id="5338" w:name="_Toc148176982"/>
      <w:bookmarkStart w:id="5339" w:name="_Toc148359032"/>
      <w:bookmarkStart w:id="5340" w:name="_Toc157435071"/>
      <w:bookmarkStart w:id="5341" w:name="_Toc157436786"/>
      <w:bookmarkStart w:id="5342" w:name="_Toc157440626"/>
      <w:bookmarkStart w:id="5343" w:name="_Toc160650369"/>
      <w:bookmarkStart w:id="5344" w:name="_Toc164928684"/>
      <w:bookmarkStart w:id="5345" w:name="_Toc168550547"/>
      <w:bookmarkStart w:id="5346" w:name="_Toc157435072"/>
      <w:bookmarkStart w:id="5347" w:name="_Toc157436787"/>
      <w:bookmarkStart w:id="5348" w:name="_Toc157440627"/>
      <w:bookmarkStart w:id="5349" w:name="_Toc144024272"/>
      <w:bookmarkStart w:id="5350" w:name="_Toc148176985"/>
      <w:bookmarkStart w:id="5351" w:name="_Toc148359035"/>
      <w:r w:rsidRPr="00D3062E">
        <w:t>6.14.6.2.2</w:t>
      </w:r>
      <w:r w:rsidRPr="00D3062E">
        <w:tab/>
        <w:t xml:space="preserve">Type: </w:t>
      </w:r>
      <w:bookmarkEnd w:id="5333"/>
      <w:bookmarkEnd w:id="5334"/>
      <w:bookmarkEnd w:id="5335"/>
      <w:bookmarkEnd w:id="5336"/>
      <w:bookmarkEnd w:id="5337"/>
      <w:bookmarkEnd w:id="5338"/>
      <w:bookmarkEnd w:id="5339"/>
      <w:r w:rsidRPr="00D3062E">
        <w:t>F</w:t>
      </w:r>
      <w:r w:rsidRPr="00D3062E">
        <w:rPr>
          <w:rFonts w:hint="eastAsia"/>
          <w:lang w:eastAsia="zh-CN"/>
        </w:rPr>
        <w:t>au</w:t>
      </w:r>
      <w:r w:rsidRPr="00D3062E">
        <w:rPr>
          <w:lang w:eastAsia="zh-CN"/>
        </w:rPr>
        <w:t>lt</w:t>
      </w:r>
      <w:r w:rsidRPr="00D3062E">
        <w:t>DiagSubsc</w:t>
      </w:r>
      <w:bookmarkEnd w:id="5340"/>
      <w:bookmarkEnd w:id="5341"/>
      <w:bookmarkEnd w:id="5342"/>
      <w:bookmarkEnd w:id="5343"/>
      <w:bookmarkEnd w:id="5344"/>
      <w:bookmarkEnd w:id="5345"/>
    </w:p>
    <w:p w14:paraId="22734B93" w14:textId="77777777" w:rsidR="00B110B4" w:rsidRPr="004C7856" w:rsidRDefault="00B110B4" w:rsidP="00B110B4">
      <w:pPr>
        <w:keepNext/>
        <w:keepLines/>
        <w:spacing w:before="60"/>
        <w:jc w:val="center"/>
        <w:rPr>
          <w:rFonts w:ascii="Arial" w:hAnsi="Arial"/>
          <w:b/>
        </w:rPr>
      </w:pPr>
      <w:bookmarkStart w:id="5352" w:name="_Toc160650370"/>
      <w:bookmarkStart w:id="5353" w:name="_Toc157435073"/>
      <w:bookmarkStart w:id="5354" w:name="_Toc157436788"/>
      <w:bookmarkStart w:id="5355" w:name="_Toc157440628"/>
      <w:bookmarkEnd w:id="5346"/>
      <w:bookmarkEnd w:id="5347"/>
      <w:bookmarkEnd w:id="5348"/>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5356" w:name="_Toc164928685"/>
      <w:bookmarkStart w:id="5357" w:name="_Toc168550548"/>
      <w:r w:rsidRPr="00D3062E">
        <w:t>6.14.6.2.3</w:t>
      </w:r>
      <w:r w:rsidRPr="00D3062E">
        <w:tab/>
        <w:t>Type: F</w:t>
      </w:r>
      <w:r w:rsidRPr="00D3062E">
        <w:rPr>
          <w:rFonts w:hint="eastAsia"/>
          <w:lang w:eastAsia="zh-CN"/>
        </w:rPr>
        <w:t>au</w:t>
      </w:r>
      <w:r w:rsidRPr="00D3062E">
        <w:rPr>
          <w:lang w:eastAsia="zh-CN"/>
        </w:rPr>
        <w:t>lt</w:t>
      </w:r>
      <w:r w:rsidRPr="00D3062E">
        <w:t>DiagSubscPatch</w:t>
      </w:r>
      <w:bookmarkEnd w:id="5352"/>
      <w:bookmarkEnd w:id="5356"/>
      <w:bookmarkEnd w:id="5357"/>
    </w:p>
    <w:p w14:paraId="5168088E" w14:textId="77777777" w:rsidR="00B110B4" w:rsidRPr="004C7856" w:rsidRDefault="00B110B4" w:rsidP="00B110B4">
      <w:pPr>
        <w:keepNext/>
        <w:keepLines/>
        <w:spacing w:before="60"/>
        <w:jc w:val="center"/>
        <w:rPr>
          <w:rFonts w:ascii="Arial" w:hAnsi="Arial"/>
          <w:b/>
        </w:rPr>
      </w:pPr>
      <w:bookmarkStart w:id="5358"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5359" w:name="_Toc164928686"/>
      <w:bookmarkStart w:id="5360" w:name="_Toc168550549"/>
      <w:r w:rsidRPr="00D3062E">
        <w:t>6.14.6.2.4</w:t>
      </w:r>
      <w:r w:rsidRPr="00D3062E">
        <w:tab/>
        <w:t xml:space="preserve">Type: </w:t>
      </w:r>
      <w:bookmarkEnd w:id="5349"/>
      <w:bookmarkEnd w:id="5350"/>
      <w:bookmarkEnd w:id="5351"/>
      <w:r w:rsidRPr="00D3062E">
        <w:t>F</w:t>
      </w:r>
      <w:r w:rsidRPr="00D3062E">
        <w:rPr>
          <w:rFonts w:hint="eastAsia"/>
          <w:lang w:eastAsia="zh-CN"/>
        </w:rPr>
        <w:t>au</w:t>
      </w:r>
      <w:r w:rsidRPr="00D3062E">
        <w:rPr>
          <w:lang w:eastAsia="zh-CN"/>
        </w:rPr>
        <w:t>lt</w:t>
      </w:r>
      <w:r w:rsidRPr="00D3062E">
        <w:t>DiagNotif</w:t>
      </w:r>
      <w:bookmarkEnd w:id="5353"/>
      <w:bookmarkEnd w:id="5354"/>
      <w:bookmarkEnd w:id="5355"/>
      <w:bookmarkEnd w:id="5358"/>
      <w:bookmarkEnd w:id="5359"/>
      <w:bookmarkEnd w:id="5360"/>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5361" w:name="_Toc157435074"/>
      <w:bookmarkStart w:id="5362" w:name="_Toc157436789"/>
      <w:bookmarkStart w:id="5363" w:name="_Toc157440629"/>
      <w:bookmarkStart w:id="5364" w:name="_Toc160650372"/>
      <w:bookmarkStart w:id="5365" w:name="_Toc164928687"/>
      <w:bookmarkStart w:id="5366" w:name="_Toc168550550"/>
      <w:r w:rsidRPr="00D3062E">
        <w:t>6.14.6.2.5</w:t>
      </w:r>
      <w:r w:rsidRPr="00D3062E">
        <w:tab/>
        <w:t>Type: FaultReportInfo</w:t>
      </w:r>
      <w:bookmarkEnd w:id="5361"/>
      <w:bookmarkEnd w:id="5362"/>
      <w:bookmarkEnd w:id="5363"/>
      <w:bookmarkEnd w:id="5364"/>
      <w:bookmarkEnd w:id="5365"/>
      <w:bookmarkEnd w:id="5366"/>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5367" w:name="_Toc157435075"/>
      <w:bookmarkStart w:id="5368" w:name="_Toc157436790"/>
      <w:bookmarkStart w:id="5369" w:name="_Toc157440630"/>
      <w:bookmarkStart w:id="5370" w:name="_Toc160650373"/>
      <w:bookmarkStart w:id="5371" w:name="_Toc164928688"/>
      <w:bookmarkStart w:id="5372" w:name="_Toc168550551"/>
      <w:r w:rsidRPr="00D3062E">
        <w:t>6.14.6.2.6</w:t>
      </w:r>
      <w:r w:rsidRPr="00D3062E">
        <w:tab/>
        <w:t>Type: CorrelatedAlarm</w:t>
      </w:r>
      <w:bookmarkEnd w:id="5367"/>
      <w:bookmarkEnd w:id="5368"/>
      <w:bookmarkEnd w:id="5369"/>
      <w:bookmarkEnd w:id="5370"/>
      <w:bookmarkEnd w:id="5371"/>
      <w:bookmarkEnd w:id="5372"/>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5373" w:name="_Toc157435076"/>
      <w:bookmarkStart w:id="5374" w:name="_Toc157436791"/>
      <w:bookmarkStart w:id="5375" w:name="_Toc157440631"/>
      <w:bookmarkStart w:id="5376" w:name="_Toc160650374"/>
      <w:bookmarkStart w:id="5377" w:name="_Toc164928689"/>
      <w:bookmarkStart w:id="5378" w:name="_Toc168550552"/>
      <w:r w:rsidRPr="00D3062E">
        <w:t>6.14</w:t>
      </w:r>
      <w:r w:rsidRPr="00D3062E">
        <w:rPr>
          <w:lang w:val="en-US"/>
        </w:rPr>
        <w:t>.6.3</w:t>
      </w:r>
      <w:r w:rsidRPr="00D3062E">
        <w:rPr>
          <w:lang w:val="en-US"/>
        </w:rPr>
        <w:tab/>
        <w:t>Simple data types and enumerations</w:t>
      </w:r>
      <w:bookmarkEnd w:id="5373"/>
      <w:bookmarkEnd w:id="5374"/>
      <w:bookmarkEnd w:id="5375"/>
      <w:bookmarkEnd w:id="5376"/>
      <w:bookmarkEnd w:id="5377"/>
      <w:bookmarkEnd w:id="5378"/>
    </w:p>
    <w:p w14:paraId="74F0F28A" w14:textId="25FED620" w:rsidR="00437C11" w:rsidRPr="00D3062E" w:rsidRDefault="00437C11" w:rsidP="00437C11">
      <w:pPr>
        <w:pStyle w:val="51"/>
      </w:pPr>
      <w:bookmarkStart w:id="5379" w:name="_Toc157435077"/>
      <w:bookmarkStart w:id="5380" w:name="_Toc157436792"/>
      <w:bookmarkStart w:id="5381" w:name="_Toc157440632"/>
      <w:bookmarkStart w:id="5382" w:name="_Toc160650375"/>
      <w:bookmarkStart w:id="5383" w:name="_Toc164928690"/>
      <w:bookmarkStart w:id="5384" w:name="_Toc168550553"/>
      <w:r w:rsidRPr="00D3062E">
        <w:t>6.14.6.3.1</w:t>
      </w:r>
      <w:r w:rsidRPr="00D3062E">
        <w:tab/>
        <w:t>Introduction</w:t>
      </w:r>
      <w:bookmarkEnd w:id="5379"/>
      <w:bookmarkEnd w:id="5380"/>
      <w:bookmarkEnd w:id="5381"/>
      <w:bookmarkEnd w:id="5382"/>
      <w:bookmarkEnd w:id="5383"/>
      <w:bookmarkEnd w:id="5384"/>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5385" w:name="_Toc157435078"/>
      <w:bookmarkStart w:id="5386" w:name="_Toc157436793"/>
      <w:bookmarkStart w:id="5387" w:name="_Toc157440633"/>
      <w:bookmarkStart w:id="5388" w:name="_Toc160650376"/>
      <w:bookmarkStart w:id="5389" w:name="_Toc164928691"/>
      <w:bookmarkStart w:id="5390" w:name="_Toc168550554"/>
      <w:r w:rsidRPr="00D3062E">
        <w:t>6.14.6.3.2</w:t>
      </w:r>
      <w:r w:rsidRPr="00D3062E">
        <w:tab/>
        <w:t>Simple data types</w:t>
      </w:r>
      <w:bookmarkEnd w:id="5385"/>
      <w:bookmarkEnd w:id="5386"/>
      <w:bookmarkEnd w:id="5387"/>
      <w:bookmarkEnd w:id="5388"/>
      <w:bookmarkEnd w:id="5389"/>
      <w:bookmarkEnd w:id="5390"/>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5391" w:name="_Toc144024185"/>
      <w:bookmarkStart w:id="5392" w:name="_Toc148176898"/>
      <w:bookmarkStart w:id="5393" w:name="_Toc151379277"/>
      <w:bookmarkStart w:id="5394" w:name="_Toc151445458"/>
      <w:bookmarkStart w:id="5395" w:name="_Toc151536616"/>
      <w:bookmarkStart w:id="5396" w:name="_Toc164928692"/>
      <w:bookmarkStart w:id="5397" w:name="_Toc168550555"/>
      <w:r w:rsidRPr="00D3062E">
        <w:rPr>
          <w:noProof/>
          <w:lang w:eastAsia="zh-CN"/>
        </w:rPr>
        <w:t>6.14</w:t>
      </w:r>
      <w:r w:rsidRPr="00D3062E">
        <w:t>.6.3.3</w:t>
      </w:r>
      <w:r w:rsidRPr="00D3062E">
        <w:tab/>
        <w:t xml:space="preserve">Enumeration: </w:t>
      </w:r>
      <w:bookmarkEnd w:id="5391"/>
      <w:bookmarkEnd w:id="5392"/>
      <w:bookmarkEnd w:id="5393"/>
      <w:bookmarkEnd w:id="5394"/>
      <w:bookmarkEnd w:id="5395"/>
      <w:r w:rsidRPr="00D3062E">
        <w:t>AlarmType</w:t>
      </w:r>
      <w:bookmarkEnd w:id="5396"/>
      <w:bookmarkEnd w:id="5397"/>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5398" w:name="_Toc164928693"/>
      <w:bookmarkStart w:id="5399" w:name="_Toc168550556"/>
      <w:r w:rsidRPr="00D3062E">
        <w:rPr>
          <w:noProof/>
          <w:lang w:eastAsia="zh-CN"/>
        </w:rPr>
        <w:t>6.14</w:t>
      </w:r>
      <w:r w:rsidRPr="00D3062E">
        <w:t>.6.3.4</w:t>
      </w:r>
      <w:r w:rsidRPr="00D3062E">
        <w:tab/>
        <w:t>Enumeration: Priority</w:t>
      </w:r>
      <w:bookmarkEnd w:id="5398"/>
      <w:bookmarkEnd w:id="5399"/>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5400" w:name="_Toc148176996"/>
      <w:bookmarkStart w:id="5401" w:name="_Toc148359046"/>
      <w:bookmarkStart w:id="5402" w:name="_Toc157435079"/>
      <w:bookmarkStart w:id="5403" w:name="_Toc157436794"/>
      <w:bookmarkStart w:id="5404" w:name="_Toc157440634"/>
      <w:bookmarkStart w:id="5405" w:name="_Toc160650377"/>
      <w:bookmarkStart w:id="5406" w:name="_Toc164928694"/>
      <w:bookmarkStart w:id="5407" w:name="_Toc168550557"/>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400"/>
      <w:bookmarkEnd w:id="5401"/>
      <w:bookmarkEnd w:id="5402"/>
      <w:bookmarkEnd w:id="5403"/>
      <w:bookmarkEnd w:id="5404"/>
      <w:bookmarkEnd w:id="5405"/>
      <w:bookmarkEnd w:id="5406"/>
      <w:bookmarkEnd w:id="5407"/>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5408" w:name="_Toc157435080"/>
      <w:bookmarkStart w:id="5409" w:name="_Toc157436795"/>
      <w:bookmarkStart w:id="5410" w:name="_Toc157440635"/>
      <w:bookmarkStart w:id="5411" w:name="_Toc160650378"/>
      <w:bookmarkStart w:id="5412" w:name="_Toc164928695"/>
      <w:bookmarkStart w:id="5413" w:name="_Toc168550558"/>
      <w:r w:rsidRPr="00D3062E">
        <w:t>6.14.6.5</w:t>
      </w:r>
      <w:r w:rsidRPr="00D3062E">
        <w:tab/>
        <w:t>Binary data</w:t>
      </w:r>
      <w:bookmarkEnd w:id="5408"/>
      <w:bookmarkEnd w:id="5409"/>
      <w:bookmarkEnd w:id="5410"/>
      <w:bookmarkEnd w:id="5411"/>
      <w:bookmarkEnd w:id="5412"/>
      <w:bookmarkEnd w:id="5413"/>
    </w:p>
    <w:p w14:paraId="1FEE1072" w14:textId="349D6AC6" w:rsidR="00437C11" w:rsidRPr="00D3062E" w:rsidRDefault="00437C11" w:rsidP="00437C11">
      <w:pPr>
        <w:pStyle w:val="51"/>
      </w:pPr>
      <w:bookmarkStart w:id="5414" w:name="_Toc157435081"/>
      <w:bookmarkStart w:id="5415" w:name="_Toc157436796"/>
      <w:bookmarkStart w:id="5416" w:name="_Toc157440636"/>
      <w:bookmarkStart w:id="5417" w:name="_Toc160650379"/>
      <w:bookmarkStart w:id="5418" w:name="_Toc164928696"/>
      <w:bookmarkStart w:id="5419" w:name="_Toc168550559"/>
      <w:r w:rsidRPr="00D3062E">
        <w:t>6.14.6.5.1</w:t>
      </w:r>
      <w:r w:rsidRPr="00D3062E">
        <w:tab/>
        <w:t>Binary Data Types</w:t>
      </w:r>
      <w:bookmarkEnd w:id="5414"/>
      <w:bookmarkEnd w:id="5415"/>
      <w:bookmarkEnd w:id="5416"/>
      <w:bookmarkEnd w:id="5417"/>
      <w:bookmarkEnd w:id="5418"/>
      <w:bookmarkEnd w:id="5419"/>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5420" w:name="_Toc85734359"/>
      <w:bookmarkStart w:id="5421" w:name="_Toc89431658"/>
      <w:bookmarkStart w:id="5422" w:name="_Toc97042470"/>
      <w:bookmarkStart w:id="5423" w:name="_Toc97045614"/>
      <w:bookmarkStart w:id="5424" w:name="_Toc97155359"/>
      <w:bookmarkStart w:id="5425" w:name="_Toc101521496"/>
      <w:bookmarkStart w:id="5426" w:name="_Toc120537608"/>
      <w:bookmarkStart w:id="5427" w:name="_Toc157435082"/>
      <w:bookmarkStart w:id="5428" w:name="_Toc157436797"/>
      <w:bookmarkStart w:id="5429" w:name="_Toc157440637"/>
      <w:bookmarkStart w:id="5430" w:name="_Toc160650380"/>
      <w:bookmarkStart w:id="5431" w:name="_Toc164928697"/>
      <w:bookmarkStart w:id="5432" w:name="_Toc168550560"/>
      <w:r w:rsidRPr="00D3062E">
        <w:t>6.14.7</w:t>
      </w:r>
      <w:r w:rsidRPr="00D3062E">
        <w:tab/>
        <w:t>Error Handling</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088E5F80" w14:textId="53DD44FA" w:rsidR="00437C11" w:rsidRPr="00D3062E" w:rsidRDefault="00437C11" w:rsidP="00437C11">
      <w:pPr>
        <w:pStyle w:val="41"/>
      </w:pPr>
      <w:bookmarkStart w:id="5433" w:name="_Toc157435083"/>
      <w:bookmarkStart w:id="5434" w:name="_Toc157436798"/>
      <w:bookmarkStart w:id="5435" w:name="_Toc157440638"/>
      <w:bookmarkStart w:id="5436" w:name="_Toc160650381"/>
      <w:bookmarkStart w:id="5437" w:name="_Toc164928698"/>
      <w:bookmarkStart w:id="5438" w:name="_Toc168550561"/>
      <w:r w:rsidRPr="00D3062E">
        <w:t>6.14.7.1</w:t>
      </w:r>
      <w:r w:rsidRPr="00D3062E">
        <w:tab/>
        <w:t>General</w:t>
      </w:r>
      <w:bookmarkEnd w:id="5433"/>
      <w:bookmarkEnd w:id="5434"/>
      <w:bookmarkEnd w:id="5435"/>
      <w:bookmarkEnd w:id="5436"/>
      <w:bookmarkEnd w:id="5437"/>
      <w:bookmarkEnd w:id="5438"/>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5439" w:name="_Toc157435084"/>
      <w:bookmarkStart w:id="5440" w:name="_Toc157436799"/>
      <w:bookmarkStart w:id="5441" w:name="_Toc157440639"/>
      <w:bookmarkStart w:id="5442" w:name="_Toc160650382"/>
      <w:bookmarkStart w:id="5443" w:name="_Toc164928699"/>
      <w:bookmarkStart w:id="5444" w:name="_Toc168550562"/>
      <w:r w:rsidRPr="00D3062E">
        <w:t>6.14.7.2</w:t>
      </w:r>
      <w:r w:rsidRPr="00D3062E">
        <w:tab/>
        <w:t>Protocol Errors</w:t>
      </w:r>
      <w:bookmarkEnd w:id="5439"/>
      <w:bookmarkEnd w:id="5440"/>
      <w:bookmarkEnd w:id="5441"/>
      <w:bookmarkEnd w:id="5442"/>
      <w:bookmarkEnd w:id="5443"/>
      <w:bookmarkEnd w:id="5444"/>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5445" w:name="_Toc157435085"/>
      <w:bookmarkStart w:id="5446" w:name="_Toc157436800"/>
      <w:bookmarkStart w:id="5447" w:name="_Toc157440640"/>
      <w:bookmarkStart w:id="5448" w:name="_Toc160650383"/>
      <w:bookmarkStart w:id="5449" w:name="_Toc164928700"/>
      <w:bookmarkStart w:id="5450" w:name="_Toc168550563"/>
      <w:r w:rsidRPr="00D3062E">
        <w:t>6.14.7.3</w:t>
      </w:r>
      <w:r w:rsidRPr="00D3062E">
        <w:tab/>
        <w:t>Application Errors</w:t>
      </w:r>
      <w:bookmarkEnd w:id="5445"/>
      <w:bookmarkEnd w:id="5446"/>
      <w:bookmarkEnd w:id="5447"/>
      <w:bookmarkEnd w:id="5448"/>
      <w:bookmarkEnd w:id="5449"/>
      <w:bookmarkEnd w:id="5450"/>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5451" w:name="_Toc67903564"/>
      <w:bookmarkStart w:id="5452" w:name="_Toc144311651"/>
      <w:bookmarkStart w:id="5453" w:name="_Toc157435086"/>
      <w:bookmarkStart w:id="5454" w:name="_Toc157436801"/>
      <w:bookmarkStart w:id="5455" w:name="_Toc157440641"/>
      <w:bookmarkStart w:id="5456" w:name="_Toc160650384"/>
      <w:bookmarkStart w:id="5457" w:name="_Toc164928701"/>
      <w:bookmarkStart w:id="5458" w:name="_Toc168550564"/>
      <w:r w:rsidRPr="00D3062E">
        <w:t>6.14.8</w:t>
      </w:r>
      <w:r w:rsidRPr="00D3062E">
        <w:rPr>
          <w:lang w:eastAsia="zh-CN"/>
        </w:rPr>
        <w:tab/>
        <w:t>Feature negotiation</w:t>
      </w:r>
      <w:bookmarkEnd w:id="5451"/>
      <w:bookmarkEnd w:id="5452"/>
      <w:bookmarkEnd w:id="5453"/>
      <w:bookmarkEnd w:id="5454"/>
      <w:bookmarkEnd w:id="5455"/>
      <w:bookmarkEnd w:id="5456"/>
      <w:bookmarkEnd w:id="5457"/>
      <w:bookmarkEnd w:id="5458"/>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5459" w:name="_Toc157435087"/>
      <w:bookmarkStart w:id="5460" w:name="_Toc157436802"/>
      <w:bookmarkStart w:id="5461" w:name="_Toc157440642"/>
      <w:bookmarkStart w:id="5462" w:name="_Toc160650385"/>
      <w:bookmarkStart w:id="5463" w:name="_Toc164928702"/>
      <w:bookmarkStart w:id="5464" w:name="_Toc168550565"/>
      <w:r w:rsidRPr="00D3062E">
        <w:t>6.14.9</w:t>
      </w:r>
      <w:r w:rsidRPr="00D3062E">
        <w:tab/>
        <w:t>Security</w:t>
      </w:r>
      <w:bookmarkEnd w:id="5459"/>
      <w:bookmarkEnd w:id="5460"/>
      <w:bookmarkEnd w:id="5461"/>
      <w:bookmarkEnd w:id="5462"/>
      <w:bookmarkEnd w:id="5463"/>
      <w:bookmarkEnd w:id="5464"/>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5465" w:name="_Toc160650386"/>
      <w:bookmarkStart w:id="5466" w:name="_Toc164928703"/>
      <w:bookmarkStart w:id="5467" w:name="_Toc168550566"/>
      <w:bookmarkStart w:id="5468" w:name="_Toc157435088"/>
      <w:bookmarkStart w:id="5469" w:name="_Toc157436803"/>
      <w:bookmarkStart w:id="5470"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5465"/>
      <w:bookmarkEnd w:id="5466"/>
      <w:bookmarkEnd w:id="5467"/>
    </w:p>
    <w:p w14:paraId="51B24ABB" w14:textId="77777777" w:rsidR="00D3062E" w:rsidRPr="005F1307" w:rsidRDefault="00D3062E" w:rsidP="00D3062E">
      <w:pPr>
        <w:pStyle w:val="31"/>
      </w:pPr>
      <w:bookmarkStart w:id="5471" w:name="_Toc160650387"/>
      <w:bookmarkStart w:id="5472" w:name="_Toc164928704"/>
      <w:bookmarkStart w:id="5473" w:name="_Toc168550567"/>
      <w:r w:rsidRPr="005F1307">
        <w:t>6.15.1</w:t>
      </w:r>
      <w:r w:rsidRPr="005F1307">
        <w:tab/>
        <w:t>Introduction</w:t>
      </w:r>
      <w:bookmarkEnd w:id="5471"/>
      <w:bookmarkEnd w:id="5472"/>
      <w:bookmarkEnd w:id="5473"/>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5474" w:name="_Toc160650388"/>
      <w:bookmarkStart w:id="5475" w:name="_Toc164928705"/>
      <w:bookmarkStart w:id="5476" w:name="_Toc168550568"/>
      <w:r w:rsidRPr="005F1307">
        <w:t>6.15.2</w:t>
      </w:r>
      <w:r w:rsidRPr="005F1307">
        <w:tab/>
        <w:t>Usage of HTTP</w:t>
      </w:r>
      <w:bookmarkEnd w:id="5474"/>
      <w:bookmarkEnd w:id="5475"/>
      <w:bookmarkEnd w:id="5476"/>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5477" w:name="_Toc160650389"/>
      <w:bookmarkStart w:id="5478" w:name="_Toc164928706"/>
      <w:bookmarkStart w:id="5479" w:name="_Toc168550569"/>
      <w:r w:rsidRPr="005F1307">
        <w:t>6.15.3</w:t>
      </w:r>
      <w:r w:rsidRPr="005F1307">
        <w:tab/>
        <w:t>Resources</w:t>
      </w:r>
      <w:bookmarkEnd w:id="5477"/>
      <w:bookmarkEnd w:id="5478"/>
      <w:bookmarkEnd w:id="5479"/>
    </w:p>
    <w:p w14:paraId="022BD44B" w14:textId="77777777" w:rsidR="00D3062E" w:rsidRPr="005F1307" w:rsidRDefault="00D3062E" w:rsidP="00D3062E">
      <w:pPr>
        <w:pStyle w:val="41"/>
      </w:pPr>
      <w:bookmarkStart w:id="5480" w:name="_Toc160650390"/>
      <w:bookmarkStart w:id="5481" w:name="_Toc164928707"/>
      <w:bookmarkStart w:id="5482" w:name="_Toc168550570"/>
      <w:r w:rsidRPr="005F1307">
        <w:t>6.15.3.1</w:t>
      </w:r>
      <w:r w:rsidRPr="005F1307">
        <w:tab/>
        <w:t>Overview</w:t>
      </w:r>
      <w:bookmarkEnd w:id="5480"/>
      <w:bookmarkEnd w:id="5481"/>
      <w:bookmarkEnd w:id="5482"/>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5483"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1.25pt;height:167.25pt" o:ole="">
            <v:imagedata r:id="rId165" o:title=""/>
          </v:shape>
          <o:OLEObject Type="Embed" ProgID="Visio.Drawing.15" ShapeID="_x0000_i1105" DrawAspect="Content" ObjectID="_1780413375" r:id="rId166"/>
        </w:object>
      </w:r>
      <w:bookmarkEnd w:id="5483"/>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5484" w:name="_Toc160650391"/>
      <w:bookmarkStart w:id="5485" w:name="_Toc164928708"/>
      <w:bookmarkStart w:id="5486" w:name="_Toc168550571"/>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5484"/>
      <w:bookmarkEnd w:id="5485"/>
      <w:bookmarkEnd w:id="5486"/>
    </w:p>
    <w:p w14:paraId="25E20A59" w14:textId="77777777" w:rsidR="00D3062E" w:rsidRPr="005F1307" w:rsidRDefault="00D3062E" w:rsidP="00D3062E">
      <w:pPr>
        <w:pStyle w:val="51"/>
      </w:pPr>
      <w:bookmarkStart w:id="5487" w:name="_Toc160650392"/>
      <w:bookmarkStart w:id="5488" w:name="_Toc164928709"/>
      <w:bookmarkStart w:id="5489" w:name="_Toc168550572"/>
      <w:r w:rsidRPr="005F1307">
        <w:t>6.15.3.2.1</w:t>
      </w:r>
      <w:r w:rsidRPr="005F1307">
        <w:tab/>
        <w:t>Description</w:t>
      </w:r>
      <w:bookmarkEnd w:id="5487"/>
      <w:bookmarkEnd w:id="5488"/>
      <w:bookmarkEnd w:id="5489"/>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5490" w:name="_Toc160650393"/>
      <w:bookmarkStart w:id="5491" w:name="_Toc164928710"/>
      <w:bookmarkStart w:id="5492" w:name="_Toc168550573"/>
      <w:r w:rsidRPr="005F1307">
        <w:t>6.15.3.2.2</w:t>
      </w:r>
      <w:r w:rsidRPr="005F1307">
        <w:rPr>
          <w:lang w:eastAsia="zh-CN"/>
        </w:rPr>
        <w:tab/>
        <w:t>Resource Definition</w:t>
      </w:r>
      <w:bookmarkEnd w:id="5490"/>
      <w:bookmarkEnd w:id="5491"/>
      <w:bookmarkEnd w:id="5492"/>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5493" w:name="_Toc160650394"/>
      <w:bookmarkStart w:id="5494" w:name="_Toc164928711"/>
      <w:bookmarkStart w:id="5495" w:name="_Toc168550574"/>
      <w:r w:rsidRPr="005F1307">
        <w:rPr>
          <w:lang w:eastAsia="zh-CN"/>
        </w:rPr>
        <w:t>6.15.3.2.3</w:t>
      </w:r>
      <w:r w:rsidRPr="005F1307">
        <w:rPr>
          <w:lang w:eastAsia="zh-CN"/>
        </w:rPr>
        <w:tab/>
        <w:t>Resource Standard Methods</w:t>
      </w:r>
      <w:bookmarkEnd w:id="5493"/>
      <w:bookmarkEnd w:id="5494"/>
      <w:bookmarkEnd w:id="5495"/>
    </w:p>
    <w:p w14:paraId="46FD160E" w14:textId="77777777" w:rsidR="00D3062E" w:rsidRPr="005F1307" w:rsidRDefault="00D3062E" w:rsidP="00D3062E">
      <w:pPr>
        <w:pStyle w:val="6"/>
        <w:rPr>
          <w:lang w:eastAsia="zh-CN"/>
        </w:rPr>
      </w:pPr>
      <w:bookmarkStart w:id="5496" w:name="_Toc160650395"/>
      <w:bookmarkStart w:id="5497" w:name="_Toc164928712"/>
      <w:bookmarkStart w:id="5498" w:name="_Toc168550575"/>
      <w:r w:rsidRPr="005F1307">
        <w:rPr>
          <w:lang w:eastAsia="zh-CN"/>
        </w:rPr>
        <w:t>6.15.3.2.3.1</w:t>
      </w:r>
      <w:r w:rsidRPr="005F1307">
        <w:rPr>
          <w:lang w:eastAsia="zh-CN"/>
        </w:rPr>
        <w:tab/>
        <w:t>POST</w:t>
      </w:r>
      <w:bookmarkEnd w:id="5496"/>
      <w:bookmarkEnd w:id="5497"/>
      <w:bookmarkEnd w:id="5498"/>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5499" w:name="_Toc160650396"/>
      <w:bookmarkStart w:id="5500" w:name="_Toc164928713"/>
      <w:bookmarkStart w:id="5501" w:name="_Toc168550576"/>
      <w:r w:rsidRPr="005F1307">
        <w:rPr>
          <w:lang w:eastAsia="zh-CN"/>
        </w:rPr>
        <w:t>6.15.3.2.4</w:t>
      </w:r>
      <w:r w:rsidRPr="005F1307">
        <w:rPr>
          <w:lang w:eastAsia="zh-CN"/>
        </w:rPr>
        <w:tab/>
        <w:t>Resource Custom Operations</w:t>
      </w:r>
      <w:bookmarkEnd w:id="5499"/>
      <w:bookmarkEnd w:id="5500"/>
      <w:bookmarkEnd w:id="5501"/>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5502" w:name="_Toc160650397"/>
      <w:bookmarkStart w:id="5503" w:name="_Toc164928714"/>
      <w:bookmarkStart w:id="5504" w:name="_Toc168550577"/>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5502"/>
      <w:bookmarkEnd w:id="5503"/>
      <w:bookmarkEnd w:id="5504"/>
    </w:p>
    <w:p w14:paraId="6D833B1A" w14:textId="77777777" w:rsidR="00D3062E" w:rsidRPr="005F1307" w:rsidRDefault="00D3062E" w:rsidP="00D3062E">
      <w:pPr>
        <w:pStyle w:val="51"/>
        <w:rPr>
          <w:lang w:eastAsia="zh-CN"/>
        </w:rPr>
      </w:pPr>
      <w:bookmarkStart w:id="5505" w:name="_Toc160650398"/>
      <w:bookmarkStart w:id="5506" w:name="_Toc164928715"/>
      <w:bookmarkStart w:id="5507" w:name="_Toc168550578"/>
      <w:r w:rsidRPr="005F1307">
        <w:t>6.15.3.3</w:t>
      </w:r>
      <w:r w:rsidRPr="005F1307">
        <w:rPr>
          <w:lang w:eastAsia="zh-CN"/>
        </w:rPr>
        <w:t>.1</w:t>
      </w:r>
      <w:r w:rsidRPr="005F1307">
        <w:rPr>
          <w:lang w:eastAsia="zh-CN"/>
        </w:rPr>
        <w:tab/>
        <w:t>Description</w:t>
      </w:r>
      <w:bookmarkEnd w:id="5505"/>
      <w:bookmarkEnd w:id="5506"/>
      <w:bookmarkEnd w:id="5507"/>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5508" w:name="_Toc160650399"/>
      <w:bookmarkStart w:id="5509" w:name="_Toc164928716"/>
      <w:bookmarkStart w:id="5510" w:name="_Toc168550579"/>
      <w:r w:rsidRPr="005F1307">
        <w:t>6.15.3.3</w:t>
      </w:r>
      <w:r w:rsidRPr="005F1307">
        <w:rPr>
          <w:lang w:eastAsia="zh-CN"/>
        </w:rPr>
        <w:t>.2</w:t>
      </w:r>
      <w:r w:rsidRPr="005F1307">
        <w:rPr>
          <w:lang w:eastAsia="zh-CN"/>
        </w:rPr>
        <w:tab/>
        <w:t>Resource Definition</w:t>
      </w:r>
      <w:bookmarkEnd w:id="5508"/>
      <w:bookmarkEnd w:id="5509"/>
      <w:bookmarkEnd w:id="5510"/>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5511" w:name="_Toc160650400"/>
      <w:bookmarkStart w:id="5512" w:name="_Toc164928717"/>
      <w:bookmarkStart w:id="5513" w:name="_Toc168550580"/>
      <w:r w:rsidRPr="005F1307">
        <w:t>6.15.3.3</w:t>
      </w:r>
      <w:r w:rsidRPr="005F1307">
        <w:rPr>
          <w:lang w:eastAsia="zh-CN"/>
        </w:rPr>
        <w:t>.3</w:t>
      </w:r>
      <w:r w:rsidRPr="005F1307">
        <w:rPr>
          <w:lang w:eastAsia="zh-CN"/>
        </w:rPr>
        <w:tab/>
        <w:t>Resource Standard Methods</w:t>
      </w:r>
      <w:bookmarkEnd w:id="5511"/>
      <w:bookmarkEnd w:id="5512"/>
      <w:bookmarkEnd w:id="5513"/>
    </w:p>
    <w:p w14:paraId="11FF1839" w14:textId="77777777" w:rsidR="00D3062E" w:rsidRPr="005F1307" w:rsidRDefault="00D3062E" w:rsidP="00D3062E">
      <w:pPr>
        <w:pStyle w:val="6"/>
      </w:pPr>
      <w:bookmarkStart w:id="5514" w:name="_Toc160650401"/>
      <w:bookmarkStart w:id="5515" w:name="_Toc164928718"/>
      <w:bookmarkStart w:id="5516" w:name="_Toc168550581"/>
      <w:r w:rsidRPr="005F1307">
        <w:t>6.15.3.3</w:t>
      </w:r>
      <w:r w:rsidRPr="005F1307">
        <w:rPr>
          <w:lang w:eastAsia="zh-CN"/>
        </w:rPr>
        <w:t>.3</w:t>
      </w:r>
      <w:r w:rsidRPr="005F1307">
        <w:t>.1</w:t>
      </w:r>
      <w:r w:rsidRPr="005F1307">
        <w:tab/>
        <w:t>GET</w:t>
      </w:r>
      <w:bookmarkEnd w:id="5514"/>
      <w:bookmarkEnd w:id="5515"/>
      <w:bookmarkEnd w:id="5516"/>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5517" w:name="_Toc160650402"/>
      <w:bookmarkStart w:id="5518" w:name="_Toc164928719"/>
      <w:bookmarkStart w:id="5519" w:name="_Toc168550582"/>
      <w:r w:rsidRPr="005F1307">
        <w:rPr>
          <w:lang w:eastAsia="zh-CN"/>
        </w:rPr>
        <w:t>6.15.3.3.3</w:t>
      </w:r>
      <w:r w:rsidRPr="005F1307">
        <w:t>.2</w:t>
      </w:r>
      <w:r w:rsidRPr="005F1307">
        <w:rPr>
          <w:lang w:eastAsia="zh-CN"/>
        </w:rPr>
        <w:tab/>
        <w:t>PUT</w:t>
      </w:r>
      <w:bookmarkEnd w:id="5517"/>
      <w:bookmarkEnd w:id="5518"/>
      <w:bookmarkEnd w:id="5519"/>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5520"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5520"/>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5521" w:name="_Toc160650403"/>
      <w:bookmarkStart w:id="5522" w:name="_Toc164928720"/>
      <w:bookmarkStart w:id="5523" w:name="_Toc168550583"/>
      <w:bookmarkStart w:id="5524" w:name="_Toc144024249"/>
      <w:r w:rsidRPr="005F1307">
        <w:t>6.15.3.3.3.3</w:t>
      </w:r>
      <w:r w:rsidRPr="005F1307">
        <w:tab/>
        <w:t>PATCH</w:t>
      </w:r>
      <w:bookmarkEnd w:id="5521"/>
      <w:bookmarkEnd w:id="5522"/>
      <w:bookmarkEnd w:id="5523"/>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7A6AF746" w14:textId="77777777" w:rsidR="00D3062E" w:rsidRPr="005F1307" w:rsidRDefault="00D3062E" w:rsidP="00D3062E">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5F1307" w14:paraId="71D72A42" w14:textId="77777777" w:rsidTr="003C3912">
        <w:trPr>
          <w:jc w:val="center"/>
        </w:trPr>
        <w:tc>
          <w:tcPr>
            <w:tcW w:w="2119" w:type="dxa"/>
            <w:tcBorders>
              <w:bottom w:val="single" w:sz="6" w:space="0" w:color="auto"/>
            </w:tcBorders>
            <w:shd w:val="clear" w:color="auto" w:fill="C0C0C0"/>
            <w:vAlign w:val="center"/>
          </w:tcPr>
          <w:p w14:paraId="749D3F5F"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4F9524F5" w14:textId="77777777" w:rsidR="00D3062E" w:rsidRPr="005F1307" w:rsidRDefault="00D3062E" w:rsidP="003C3912">
            <w:pPr>
              <w:pStyle w:val="TAH"/>
            </w:pPr>
            <w:r w:rsidRPr="005F1307">
              <w:t>P</w:t>
            </w:r>
          </w:p>
        </w:tc>
        <w:tc>
          <w:tcPr>
            <w:tcW w:w="1134" w:type="dxa"/>
            <w:tcBorders>
              <w:bottom w:val="single" w:sz="6" w:space="0" w:color="auto"/>
            </w:tcBorders>
            <w:shd w:val="clear" w:color="auto" w:fill="C0C0C0"/>
            <w:vAlign w:val="center"/>
          </w:tcPr>
          <w:p w14:paraId="27B7B82D" w14:textId="77777777" w:rsidR="00D3062E" w:rsidRPr="005F1307" w:rsidRDefault="00D3062E" w:rsidP="003C3912">
            <w:pPr>
              <w:pStyle w:val="TAH"/>
            </w:pPr>
            <w:r w:rsidRPr="005F1307">
              <w:t>Cardinality</w:t>
            </w:r>
          </w:p>
        </w:tc>
        <w:tc>
          <w:tcPr>
            <w:tcW w:w="5943" w:type="dxa"/>
            <w:tcBorders>
              <w:bottom w:val="single" w:sz="6" w:space="0" w:color="auto"/>
            </w:tcBorders>
            <w:shd w:val="clear" w:color="auto" w:fill="C0C0C0"/>
            <w:vAlign w:val="center"/>
          </w:tcPr>
          <w:p w14:paraId="4E2162C6" w14:textId="77777777" w:rsidR="00D3062E" w:rsidRPr="005F1307" w:rsidRDefault="00D3062E" w:rsidP="003C3912">
            <w:pPr>
              <w:pStyle w:val="TAH"/>
            </w:pPr>
            <w:r w:rsidRPr="005F1307">
              <w:t>Description</w:t>
            </w:r>
          </w:p>
        </w:tc>
      </w:tr>
      <w:tr w:rsidR="00D3062E" w:rsidRPr="005F1307" w14:paraId="784441B0" w14:textId="77777777" w:rsidTr="003C3912">
        <w:trPr>
          <w:jc w:val="center"/>
        </w:trPr>
        <w:tc>
          <w:tcPr>
            <w:tcW w:w="2119" w:type="dxa"/>
            <w:tcBorders>
              <w:top w:val="single" w:sz="6" w:space="0" w:color="auto"/>
            </w:tcBorders>
            <w:shd w:val="clear" w:color="auto" w:fill="auto"/>
            <w:vAlign w:val="center"/>
          </w:tcPr>
          <w:p w14:paraId="667D0821" w14:textId="77777777" w:rsidR="00D3062E" w:rsidRPr="005F1307" w:rsidRDefault="00D3062E" w:rsidP="003C3912">
            <w:pPr>
              <w:pStyle w:val="TAL"/>
            </w:pPr>
            <w:r w:rsidRPr="005F1307">
              <w:t>SliceReqVerAlignPatch</w:t>
            </w:r>
          </w:p>
        </w:tc>
        <w:tc>
          <w:tcPr>
            <w:tcW w:w="425" w:type="dxa"/>
            <w:tcBorders>
              <w:top w:val="single" w:sz="6" w:space="0" w:color="auto"/>
            </w:tcBorders>
            <w:vAlign w:val="center"/>
          </w:tcPr>
          <w:p w14:paraId="65ADD864" w14:textId="77777777" w:rsidR="00D3062E" w:rsidRPr="005F1307" w:rsidRDefault="00D3062E" w:rsidP="003C3912">
            <w:pPr>
              <w:pStyle w:val="TAC"/>
            </w:pPr>
            <w:r w:rsidRPr="005F1307">
              <w:t>M</w:t>
            </w:r>
          </w:p>
        </w:tc>
        <w:tc>
          <w:tcPr>
            <w:tcW w:w="1134" w:type="dxa"/>
            <w:tcBorders>
              <w:top w:val="single" w:sz="6" w:space="0" w:color="auto"/>
            </w:tcBorders>
            <w:vAlign w:val="center"/>
          </w:tcPr>
          <w:p w14:paraId="59535E93" w14:textId="77777777" w:rsidR="00D3062E" w:rsidRPr="005F1307" w:rsidRDefault="00D3062E" w:rsidP="003C3912">
            <w:pPr>
              <w:pStyle w:val="TAC"/>
            </w:pPr>
            <w:r w:rsidRPr="005F1307">
              <w:t>1</w:t>
            </w:r>
          </w:p>
        </w:tc>
        <w:tc>
          <w:tcPr>
            <w:tcW w:w="5943" w:type="dxa"/>
            <w:tcBorders>
              <w:top w:val="single" w:sz="6" w:space="0" w:color="auto"/>
            </w:tcBorders>
            <w:shd w:val="clear" w:color="auto" w:fill="auto"/>
            <w:vAlign w:val="center"/>
          </w:tcPr>
          <w:p w14:paraId="6E601CF8" w14:textId="77777777" w:rsidR="00D3062E" w:rsidRPr="005F1307" w:rsidRDefault="00D3062E" w:rsidP="003C3912">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5525" w:name="_Toc160650404"/>
      <w:bookmarkStart w:id="5526" w:name="_Toc164928721"/>
      <w:bookmarkStart w:id="5527" w:name="_Toc168550584"/>
      <w:r w:rsidRPr="005F1307">
        <w:t>6.15.3.3.3.4</w:t>
      </w:r>
      <w:r w:rsidRPr="005F1307">
        <w:tab/>
        <w:t>DELETE</w:t>
      </w:r>
      <w:bookmarkEnd w:id="5524"/>
      <w:bookmarkEnd w:id="5525"/>
      <w:bookmarkEnd w:id="5526"/>
      <w:bookmarkEnd w:id="5527"/>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5528" w:name="_Toc160650405"/>
      <w:bookmarkStart w:id="5529" w:name="_Toc164928722"/>
      <w:bookmarkStart w:id="5530" w:name="_Toc168550585"/>
      <w:r w:rsidRPr="005F1307">
        <w:t>6.15.3.3</w:t>
      </w:r>
      <w:r w:rsidRPr="005F1307">
        <w:rPr>
          <w:lang w:eastAsia="zh-CN"/>
        </w:rPr>
        <w:t>.4</w:t>
      </w:r>
      <w:r w:rsidRPr="005F1307">
        <w:rPr>
          <w:lang w:eastAsia="zh-CN"/>
        </w:rPr>
        <w:tab/>
        <w:t>Resource Custom Operations</w:t>
      </w:r>
      <w:bookmarkEnd w:id="5528"/>
      <w:bookmarkEnd w:id="5529"/>
      <w:bookmarkEnd w:id="5530"/>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5531" w:name="_Toc160650406"/>
      <w:bookmarkStart w:id="5532" w:name="_Toc164928723"/>
      <w:bookmarkStart w:id="5533" w:name="_Toc168550586"/>
      <w:r w:rsidRPr="005F1307">
        <w:t>6.15.4</w:t>
      </w:r>
      <w:r w:rsidRPr="005F1307">
        <w:tab/>
        <w:t>Custom Operations without associated resources</w:t>
      </w:r>
      <w:bookmarkEnd w:id="5531"/>
      <w:bookmarkEnd w:id="5532"/>
      <w:bookmarkEnd w:id="5533"/>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5534" w:name="_Toc160650407"/>
      <w:bookmarkStart w:id="5535" w:name="_Toc164928724"/>
      <w:bookmarkStart w:id="5536" w:name="_Toc168550587"/>
      <w:r w:rsidRPr="005F1307">
        <w:t>6.15.5</w:t>
      </w:r>
      <w:r w:rsidRPr="005F1307">
        <w:tab/>
        <w:t>Notifications</w:t>
      </w:r>
      <w:bookmarkEnd w:id="5534"/>
      <w:bookmarkEnd w:id="5535"/>
      <w:bookmarkEnd w:id="5536"/>
    </w:p>
    <w:p w14:paraId="1D9FE75C" w14:textId="77777777" w:rsidR="00D3062E" w:rsidRPr="005F1307" w:rsidRDefault="00D3062E" w:rsidP="00D3062E">
      <w:pPr>
        <w:pStyle w:val="41"/>
      </w:pPr>
      <w:bookmarkStart w:id="5537" w:name="_Toc160650408"/>
      <w:bookmarkStart w:id="5538" w:name="_Toc164928725"/>
      <w:bookmarkStart w:id="5539" w:name="_Toc168550588"/>
      <w:r w:rsidRPr="005F1307">
        <w:t>6.15.5.1</w:t>
      </w:r>
      <w:r w:rsidRPr="005F1307">
        <w:tab/>
        <w:t>General</w:t>
      </w:r>
      <w:bookmarkEnd w:id="5537"/>
      <w:bookmarkEnd w:id="5538"/>
      <w:bookmarkEnd w:id="5539"/>
    </w:p>
    <w:p w14:paraId="61061036" w14:textId="77777777" w:rsidR="00B110B4" w:rsidRPr="00FC29E8" w:rsidRDefault="00B110B4" w:rsidP="00B110B4">
      <w:pPr>
        <w:rPr>
          <w:noProof/>
        </w:rPr>
      </w:pPr>
      <w:bookmarkStart w:id="5540"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5541" w:name="_Toc164928726"/>
      <w:bookmarkStart w:id="5542" w:name="_Toc168550589"/>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5540"/>
      <w:bookmarkEnd w:id="5541"/>
      <w:bookmarkEnd w:id="5542"/>
    </w:p>
    <w:p w14:paraId="08BD2135" w14:textId="77777777" w:rsidR="00D3062E" w:rsidRPr="005F1307" w:rsidRDefault="00D3062E" w:rsidP="00D3062E">
      <w:pPr>
        <w:pStyle w:val="51"/>
        <w:rPr>
          <w:noProof/>
          <w:lang w:val="en-US"/>
        </w:rPr>
      </w:pPr>
      <w:bookmarkStart w:id="5543" w:name="_Toc160650410"/>
      <w:bookmarkStart w:id="5544" w:name="_Toc164928727"/>
      <w:bookmarkStart w:id="5545" w:name="_Toc168550590"/>
      <w:r w:rsidRPr="005F1307">
        <w:t>6.15</w:t>
      </w:r>
      <w:r w:rsidRPr="005F1307">
        <w:rPr>
          <w:lang w:val="en-US"/>
        </w:rPr>
        <w:t>.5.2</w:t>
      </w:r>
      <w:r w:rsidRPr="005F1307">
        <w:rPr>
          <w:noProof/>
          <w:lang w:val="en-US"/>
        </w:rPr>
        <w:t>.1</w:t>
      </w:r>
      <w:r w:rsidRPr="005F1307">
        <w:rPr>
          <w:noProof/>
          <w:lang w:val="en-US"/>
        </w:rPr>
        <w:tab/>
        <w:t>Description</w:t>
      </w:r>
      <w:bookmarkEnd w:id="5543"/>
      <w:bookmarkEnd w:id="5544"/>
      <w:bookmarkEnd w:id="5545"/>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5546" w:name="_Toc160650411"/>
      <w:bookmarkStart w:id="5547" w:name="_Toc164928728"/>
      <w:bookmarkStart w:id="5548" w:name="_Toc168550591"/>
      <w:r w:rsidRPr="005F1307">
        <w:t>6.15.5.2</w:t>
      </w:r>
      <w:r w:rsidRPr="005F1307">
        <w:rPr>
          <w:noProof/>
        </w:rPr>
        <w:t>.2</w:t>
      </w:r>
      <w:r w:rsidRPr="005F1307">
        <w:rPr>
          <w:noProof/>
        </w:rPr>
        <w:tab/>
        <w:t>Target URI</w:t>
      </w:r>
      <w:bookmarkEnd w:id="5546"/>
      <w:bookmarkEnd w:id="5547"/>
      <w:bookmarkEnd w:id="5548"/>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5549" w:name="_Toc160650412"/>
      <w:bookmarkStart w:id="5550" w:name="_Toc164928729"/>
      <w:bookmarkStart w:id="5551" w:name="_Toc168550592"/>
      <w:r w:rsidRPr="005F1307">
        <w:t>6.15.5.2</w:t>
      </w:r>
      <w:r w:rsidRPr="005F1307">
        <w:rPr>
          <w:noProof/>
        </w:rPr>
        <w:t>.3</w:t>
      </w:r>
      <w:r w:rsidRPr="005F1307">
        <w:rPr>
          <w:noProof/>
        </w:rPr>
        <w:tab/>
        <w:t>Standard Methods</w:t>
      </w:r>
      <w:bookmarkEnd w:id="5549"/>
      <w:bookmarkEnd w:id="5550"/>
      <w:bookmarkEnd w:id="5551"/>
    </w:p>
    <w:p w14:paraId="1473E1C7" w14:textId="77777777" w:rsidR="00D3062E" w:rsidRPr="005F1307" w:rsidRDefault="00D3062E" w:rsidP="00D3062E">
      <w:pPr>
        <w:pStyle w:val="6"/>
        <w:rPr>
          <w:noProof/>
        </w:rPr>
      </w:pPr>
      <w:bookmarkStart w:id="5552" w:name="_Toc160650413"/>
      <w:bookmarkStart w:id="5553" w:name="_Toc164928730"/>
      <w:bookmarkStart w:id="5554" w:name="_Toc168550593"/>
      <w:r w:rsidRPr="005F1307">
        <w:t>6.15.5.2.3</w:t>
      </w:r>
      <w:r w:rsidRPr="005F1307">
        <w:rPr>
          <w:noProof/>
        </w:rPr>
        <w:t>.1</w:t>
      </w:r>
      <w:r w:rsidRPr="005F1307">
        <w:rPr>
          <w:noProof/>
        </w:rPr>
        <w:tab/>
        <w:t>POST</w:t>
      </w:r>
      <w:bookmarkEnd w:id="5552"/>
      <w:bookmarkEnd w:id="5553"/>
      <w:bookmarkEnd w:id="5554"/>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5555" w:name="_Toc160650414"/>
      <w:bookmarkStart w:id="5556" w:name="_Toc164928731"/>
      <w:bookmarkStart w:id="5557" w:name="_Toc168550594"/>
      <w:r w:rsidRPr="005F1307">
        <w:t>6.15.6</w:t>
      </w:r>
      <w:r w:rsidRPr="005F1307">
        <w:tab/>
        <w:t>Data Model</w:t>
      </w:r>
      <w:bookmarkEnd w:id="5555"/>
      <w:bookmarkEnd w:id="5556"/>
      <w:bookmarkEnd w:id="5557"/>
    </w:p>
    <w:p w14:paraId="2B074455" w14:textId="77777777" w:rsidR="00D3062E" w:rsidRPr="005F1307" w:rsidRDefault="00D3062E" w:rsidP="00D3062E">
      <w:pPr>
        <w:pStyle w:val="41"/>
        <w:rPr>
          <w:lang w:eastAsia="zh-CN"/>
        </w:rPr>
      </w:pPr>
      <w:bookmarkStart w:id="5558" w:name="_Toc160650415"/>
      <w:bookmarkStart w:id="5559" w:name="_Toc164928732"/>
      <w:bookmarkStart w:id="5560" w:name="_Toc168550595"/>
      <w:r w:rsidRPr="005F1307">
        <w:t>6.15.6</w:t>
      </w:r>
      <w:r w:rsidRPr="005F1307">
        <w:rPr>
          <w:lang w:eastAsia="zh-CN"/>
        </w:rPr>
        <w:t>.1</w:t>
      </w:r>
      <w:r w:rsidRPr="005F1307">
        <w:rPr>
          <w:lang w:eastAsia="zh-CN"/>
        </w:rPr>
        <w:tab/>
        <w:t>General</w:t>
      </w:r>
      <w:bookmarkEnd w:id="5558"/>
      <w:bookmarkEnd w:id="5559"/>
      <w:bookmarkEnd w:id="5560"/>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5561" w:name="_Toc160650416"/>
      <w:bookmarkStart w:id="5562" w:name="_Toc164928733"/>
      <w:bookmarkStart w:id="5563" w:name="_Toc168550596"/>
      <w:r w:rsidRPr="005F1307">
        <w:rPr>
          <w:lang w:eastAsia="zh-CN"/>
        </w:rPr>
        <w:t>6.15.6.2</w:t>
      </w:r>
      <w:r w:rsidRPr="005F1307">
        <w:rPr>
          <w:lang w:eastAsia="zh-CN"/>
        </w:rPr>
        <w:tab/>
        <w:t>Structured data types</w:t>
      </w:r>
      <w:bookmarkEnd w:id="5561"/>
      <w:bookmarkEnd w:id="5562"/>
      <w:bookmarkEnd w:id="5563"/>
    </w:p>
    <w:p w14:paraId="4253DC01" w14:textId="77777777" w:rsidR="00D3062E" w:rsidRPr="005F1307" w:rsidRDefault="00D3062E" w:rsidP="00D3062E">
      <w:pPr>
        <w:pStyle w:val="51"/>
        <w:rPr>
          <w:lang w:eastAsia="zh-CN"/>
        </w:rPr>
      </w:pPr>
      <w:bookmarkStart w:id="5564" w:name="_Toc160650417"/>
      <w:bookmarkStart w:id="5565" w:name="_Toc164928734"/>
      <w:bookmarkStart w:id="5566" w:name="_Toc168550597"/>
      <w:r w:rsidRPr="005F1307">
        <w:rPr>
          <w:lang w:eastAsia="zh-CN"/>
        </w:rPr>
        <w:t>6.15.6.2.1</w:t>
      </w:r>
      <w:r w:rsidRPr="005F1307">
        <w:rPr>
          <w:lang w:eastAsia="zh-CN"/>
        </w:rPr>
        <w:tab/>
        <w:t>Introduction</w:t>
      </w:r>
      <w:bookmarkEnd w:id="5564"/>
      <w:bookmarkEnd w:id="5565"/>
      <w:bookmarkEnd w:id="5566"/>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5567" w:name="_Toc160650418"/>
      <w:bookmarkStart w:id="5568" w:name="_Toc164928735"/>
      <w:bookmarkStart w:id="5569" w:name="_Toc168550598"/>
      <w:r w:rsidRPr="005F1307">
        <w:t>6.15.6.2.2</w:t>
      </w:r>
      <w:r w:rsidRPr="005F1307">
        <w:tab/>
        <w:t>Type: SliceReqVerAlignSubsc</w:t>
      </w:r>
      <w:bookmarkEnd w:id="5567"/>
      <w:bookmarkEnd w:id="5568"/>
      <w:bookmarkEnd w:id="5569"/>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5570" w:name="_Toc160650419"/>
      <w:bookmarkStart w:id="5571" w:name="_Toc164928736"/>
      <w:bookmarkStart w:id="5572" w:name="_Toc168550599"/>
      <w:r w:rsidRPr="005F1307">
        <w:t>6.15.6.2.3</w:t>
      </w:r>
      <w:r w:rsidRPr="005F1307">
        <w:tab/>
        <w:t>Type: SliceReqVerAlignSubscPatch</w:t>
      </w:r>
      <w:bookmarkEnd w:id="5570"/>
      <w:bookmarkEnd w:id="5571"/>
      <w:bookmarkEnd w:id="5572"/>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5573" w:name="_Toc160650420"/>
      <w:bookmarkStart w:id="5574" w:name="_Toc164928737"/>
      <w:bookmarkStart w:id="5575" w:name="_Toc168550600"/>
      <w:r w:rsidRPr="005F1307">
        <w:t>6.15.6.2.4</w:t>
      </w:r>
      <w:r w:rsidRPr="005F1307">
        <w:tab/>
        <w:t>Type: SliceReqVerAlignNotif</w:t>
      </w:r>
      <w:bookmarkEnd w:id="5573"/>
      <w:bookmarkEnd w:id="5574"/>
      <w:bookmarkEnd w:id="5575"/>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5576" w:name="_Toc160650421"/>
      <w:bookmarkStart w:id="5577" w:name="_Toc164928738"/>
      <w:bookmarkStart w:id="5578" w:name="_Toc168550601"/>
      <w:r w:rsidRPr="005F1307">
        <w:t>6.15</w:t>
      </w:r>
      <w:r w:rsidRPr="005F1307">
        <w:rPr>
          <w:lang w:val="en-US"/>
        </w:rPr>
        <w:t>.6.3</w:t>
      </w:r>
      <w:r w:rsidRPr="005F1307">
        <w:rPr>
          <w:lang w:val="en-US"/>
        </w:rPr>
        <w:tab/>
        <w:t>Simple data types and enumerations</w:t>
      </w:r>
      <w:bookmarkEnd w:id="5576"/>
      <w:bookmarkEnd w:id="5577"/>
      <w:bookmarkEnd w:id="5578"/>
    </w:p>
    <w:p w14:paraId="035C3B56" w14:textId="77777777" w:rsidR="00D3062E" w:rsidRPr="005F1307" w:rsidRDefault="00D3062E" w:rsidP="00D3062E">
      <w:pPr>
        <w:pStyle w:val="51"/>
      </w:pPr>
      <w:bookmarkStart w:id="5579" w:name="_Toc160650422"/>
      <w:bookmarkStart w:id="5580" w:name="_Toc164928739"/>
      <w:bookmarkStart w:id="5581" w:name="_Toc168550602"/>
      <w:r w:rsidRPr="005F1307">
        <w:t>6.15.6.3.1</w:t>
      </w:r>
      <w:r w:rsidRPr="005F1307">
        <w:tab/>
        <w:t>Introduction</w:t>
      </w:r>
      <w:bookmarkEnd w:id="5579"/>
      <w:bookmarkEnd w:id="5580"/>
      <w:bookmarkEnd w:id="5581"/>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5582" w:name="_Toc160650423"/>
      <w:bookmarkStart w:id="5583" w:name="_Toc164928740"/>
      <w:bookmarkStart w:id="5584" w:name="_Toc168550603"/>
      <w:r w:rsidRPr="005F1307">
        <w:t>6.15.6.3.2</w:t>
      </w:r>
      <w:r w:rsidRPr="005F1307">
        <w:tab/>
        <w:t>Simple data types</w:t>
      </w:r>
      <w:bookmarkEnd w:id="5582"/>
      <w:bookmarkEnd w:id="5583"/>
      <w:bookmarkEnd w:id="5584"/>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5585" w:name="_Toc160650424"/>
      <w:bookmarkStart w:id="5586" w:name="_Toc164928741"/>
      <w:bookmarkStart w:id="5587" w:name="_Toc168550604"/>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5585"/>
      <w:bookmarkEnd w:id="5586"/>
      <w:bookmarkEnd w:id="5587"/>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5588" w:name="_Toc160650425"/>
      <w:bookmarkStart w:id="5589" w:name="_Toc164928742"/>
      <w:bookmarkStart w:id="5590" w:name="_Toc168550605"/>
      <w:r w:rsidRPr="005F1307">
        <w:t>6.15.6.5</w:t>
      </w:r>
      <w:r w:rsidRPr="005F1307">
        <w:tab/>
        <w:t>Binary data</w:t>
      </w:r>
      <w:bookmarkEnd w:id="5588"/>
      <w:bookmarkEnd w:id="5589"/>
      <w:bookmarkEnd w:id="5590"/>
    </w:p>
    <w:p w14:paraId="3B84A530" w14:textId="77777777" w:rsidR="00D3062E" w:rsidRPr="005F1307" w:rsidRDefault="00D3062E" w:rsidP="00D3062E">
      <w:pPr>
        <w:pStyle w:val="51"/>
      </w:pPr>
      <w:bookmarkStart w:id="5591" w:name="_Toc160650426"/>
      <w:bookmarkStart w:id="5592" w:name="_Toc164928743"/>
      <w:bookmarkStart w:id="5593" w:name="_Toc168550606"/>
      <w:r w:rsidRPr="005F1307">
        <w:t>6.15.6.5.1</w:t>
      </w:r>
      <w:r w:rsidRPr="005F1307">
        <w:tab/>
        <w:t>Binary Data Types</w:t>
      </w:r>
      <w:bookmarkEnd w:id="5591"/>
      <w:bookmarkEnd w:id="5592"/>
      <w:bookmarkEnd w:id="5593"/>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5594" w:name="_Toc160650427"/>
      <w:bookmarkStart w:id="5595" w:name="_Toc164928744"/>
      <w:bookmarkStart w:id="5596" w:name="_Toc168550607"/>
      <w:r w:rsidRPr="005F1307">
        <w:t>6.15.7</w:t>
      </w:r>
      <w:r w:rsidRPr="005F1307">
        <w:tab/>
        <w:t>Error Handling</w:t>
      </w:r>
      <w:bookmarkEnd w:id="5594"/>
      <w:bookmarkEnd w:id="5595"/>
      <w:bookmarkEnd w:id="5596"/>
    </w:p>
    <w:p w14:paraId="5F8ACD43" w14:textId="77777777" w:rsidR="00D3062E" w:rsidRPr="005F1307" w:rsidRDefault="00D3062E" w:rsidP="00D3062E">
      <w:pPr>
        <w:pStyle w:val="41"/>
      </w:pPr>
      <w:bookmarkStart w:id="5597" w:name="_Toc160650428"/>
      <w:bookmarkStart w:id="5598" w:name="_Toc164928745"/>
      <w:bookmarkStart w:id="5599" w:name="_Toc168550608"/>
      <w:r w:rsidRPr="005F1307">
        <w:t>6.15.7.1</w:t>
      </w:r>
      <w:r w:rsidRPr="005F1307">
        <w:tab/>
        <w:t>General</w:t>
      </w:r>
      <w:bookmarkEnd w:id="5597"/>
      <w:bookmarkEnd w:id="5598"/>
      <w:bookmarkEnd w:id="5599"/>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5600" w:name="_Toc160650429"/>
      <w:bookmarkStart w:id="5601" w:name="_Toc164928746"/>
      <w:bookmarkStart w:id="5602" w:name="_Toc168550609"/>
      <w:r w:rsidRPr="005F1307">
        <w:t>6.15.7.2</w:t>
      </w:r>
      <w:r w:rsidRPr="005F1307">
        <w:tab/>
        <w:t>Protocol Errors</w:t>
      </w:r>
      <w:bookmarkEnd w:id="5600"/>
      <w:bookmarkEnd w:id="5601"/>
      <w:bookmarkEnd w:id="5602"/>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5603" w:name="_Toc160650430"/>
      <w:bookmarkStart w:id="5604" w:name="_Toc164928747"/>
      <w:bookmarkStart w:id="5605" w:name="_Toc168550610"/>
      <w:r w:rsidRPr="005F1307">
        <w:t>6.15.7.3</w:t>
      </w:r>
      <w:r w:rsidRPr="005F1307">
        <w:tab/>
        <w:t>Application Errors</w:t>
      </w:r>
      <w:bookmarkEnd w:id="5603"/>
      <w:bookmarkEnd w:id="5604"/>
      <w:bookmarkEnd w:id="5605"/>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5606" w:name="_Toc160650431"/>
      <w:bookmarkStart w:id="5607" w:name="_Toc164928748"/>
      <w:bookmarkStart w:id="5608" w:name="_Toc168550611"/>
      <w:r w:rsidRPr="005F1307">
        <w:t>6.15.8</w:t>
      </w:r>
      <w:r w:rsidRPr="005F1307">
        <w:rPr>
          <w:lang w:eastAsia="zh-CN"/>
        </w:rPr>
        <w:tab/>
        <w:t>Feature negotiation</w:t>
      </w:r>
      <w:bookmarkEnd w:id="5606"/>
      <w:bookmarkEnd w:id="5607"/>
      <w:bookmarkEnd w:id="5608"/>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5609" w:name="_Toc160650432"/>
      <w:bookmarkStart w:id="5610" w:name="_Toc164928749"/>
      <w:bookmarkStart w:id="5611" w:name="_Toc168550612"/>
      <w:r w:rsidRPr="005F1307">
        <w:t>6.15.9</w:t>
      </w:r>
      <w:r w:rsidRPr="005F1307">
        <w:tab/>
        <w:t>Security</w:t>
      </w:r>
      <w:bookmarkEnd w:id="5609"/>
      <w:bookmarkEnd w:id="5610"/>
      <w:bookmarkEnd w:id="5611"/>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5612" w:name="_Toc160650433"/>
      <w:bookmarkStart w:id="5613" w:name="_Toc164928750"/>
      <w:bookmarkStart w:id="5614" w:name="_Toc168550613"/>
      <w:r w:rsidRPr="00D3062E">
        <w:rPr>
          <w:noProof/>
          <w:lang w:eastAsia="zh-CN"/>
        </w:rPr>
        <w:t>6.16</w:t>
      </w:r>
      <w:r w:rsidRPr="00D3062E">
        <w:tab/>
      </w:r>
      <w:r w:rsidRPr="00D3062E">
        <w:rPr>
          <w:lang w:val="en-US"/>
        </w:rPr>
        <w:t>NSCE_NSInfoDelivery</w:t>
      </w:r>
      <w:r w:rsidRPr="00D3062E">
        <w:t xml:space="preserve"> API</w:t>
      </w:r>
      <w:bookmarkEnd w:id="5468"/>
      <w:bookmarkEnd w:id="5469"/>
      <w:bookmarkEnd w:id="5470"/>
      <w:bookmarkEnd w:id="5612"/>
      <w:bookmarkEnd w:id="5613"/>
      <w:bookmarkEnd w:id="5614"/>
    </w:p>
    <w:p w14:paraId="63E27122" w14:textId="6F3A862D" w:rsidR="00091209" w:rsidRPr="00D3062E" w:rsidRDefault="00091209" w:rsidP="00091209">
      <w:pPr>
        <w:pStyle w:val="31"/>
      </w:pPr>
      <w:bookmarkStart w:id="5615" w:name="_Toc157435089"/>
      <w:bookmarkStart w:id="5616" w:name="_Toc157436804"/>
      <w:bookmarkStart w:id="5617" w:name="_Toc157440644"/>
      <w:bookmarkStart w:id="5618" w:name="_Toc160650434"/>
      <w:bookmarkStart w:id="5619" w:name="_Toc164928751"/>
      <w:bookmarkStart w:id="5620" w:name="_Toc168550614"/>
      <w:r w:rsidRPr="00D3062E">
        <w:rPr>
          <w:noProof/>
          <w:lang w:eastAsia="zh-CN"/>
        </w:rPr>
        <w:t>6.16</w:t>
      </w:r>
      <w:r w:rsidRPr="00D3062E">
        <w:t>.1</w:t>
      </w:r>
      <w:r w:rsidRPr="00D3062E">
        <w:tab/>
        <w:t>Introduction</w:t>
      </w:r>
      <w:bookmarkEnd w:id="5615"/>
      <w:bookmarkEnd w:id="5616"/>
      <w:bookmarkEnd w:id="5617"/>
      <w:bookmarkEnd w:id="5618"/>
      <w:bookmarkEnd w:id="5619"/>
      <w:bookmarkEnd w:id="5620"/>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5621" w:name="_Toc157435090"/>
      <w:bookmarkStart w:id="5622" w:name="_Toc157436805"/>
      <w:bookmarkStart w:id="5623" w:name="_Toc157440645"/>
      <w:bookmarkStart w:id="5624" w:name="_Toc160650435"/>
      <w:bookmarkStart w:id="5625" w:name="_Toc164928752"/>
      <w:bookmarkStart w:id="5626" w:name="_Toc168550615"/>
      <w:r w:rsidRPr="00D3062E">
        <w:rPr>
          <w:noProof/>
          <w:lang w:eastAsia="zh-CN"/>
        </w:rPr>
        <w:t>6.16</w:t>
      </w:r>
      <w:r w:rsidRPr="00D3062E">
        <w:t>.2</w:t>
      </w:r>
      <w:r w:rsidRPr="00D3062E">
        <w:tab/>
        <w:t>Usage of HTTP</w:t>
      </w:r>
      <w:bookmarkEnd w:id="5621"/>
      <w:bookmarkEnd w:id="5622"/>
      <w:bookmarkEnd w:id="5623"/>
      <w:bookmarkEnd w:id="5624"/>
      <w:bookmarkEnd w:id="5625"/>
      <w:bookmarkEnd w:id="5626"/>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5627" w:name="_Toc157435091"/>
      <w:bookmarkStart w:id="5628" w:name="_Toc157436806"/>
      <w:bookmarkStart w:id="5629" w:name="_Toc157440646"/>
      <w:bookmarkStart w:id="5630" w:name="_Toc160650436"/>
      <w:bookmarkStart w:id="5631" w:name="_Toc164928753"/>
      <w:bookmarkStart w:id="5632" w:name="_Toc168550616"/>
      <w:r w:rsidRPr="00D3062E">
        <w:rPr>
          <w:noProof/>
          <w:lang w:eastAsia="zh-CN"/>
        </w:rPr>
        <w:t>6.16</w:t>
      </w:r>
      <w:r w:rsidRPr="00D3062E">
        <w:t>.3</w:t>
      </w:r>
      <w:r w:rsidRPr="00D3062E">
        <w:tab/>
        <w:t>Resources</w:t>
      </w:r>
      <w:bookmarkEnd w:id="5627"/>
      <w:bookmarkEnd w:id="5628"/>
      <w:bookmarkEnd w:id="5629"/>
      <w:bookmarkEnd w:id="5630"/>
      <w:bookmarkEnd w:id="5631"/>
      <w:bookmarkEnd w:id="5632"/>
    </w:p>
    <w:p w14:paraId="18367A58" w14:textId="488A7696" w:rsidR="00091209" w:rsidRPr="00D3062E" w:rsidRDefault="00091209" w:rsidP="00091209">
      <w:pPr>
        <w:pStyle w:val="41"/>
      </w:pPr>
      <w:bookmarkStart w:id="5633" w:name="_Toc157435092"/>
      <w:bookmarkStart w:id="5634" w:name="_Toc157436807"/>
      <w:bookmarkStart w:id="5635" w:name="_Toc157440647"/>
      <w:bookmarkStart w:id="5636" w:name="_Toc160650437"/>
      <w:bookmarkStart w:id="5637" w:name="_Toc164928754"/>
      <w:bookmarkStart w:id="5638" w:name="_Toc168550617"/>
      <w:r w:rsidRPr="00D3062E">
        <w:rPr>
          <w:noProof/>
          <w:lang w:eastAsia="zh-CN"/>
        </w:rPr>
        <w:t>6.16</w:t>
      </w:r>
      <w:r w:rsidRPr="00D3062E">
        <w:t>.3.1</w:t>
      </w:r>
      <w:r w:rsidRPr="00D3062E">
        <w:tab/>
        <w:t>Overview</w:t>
      </w:r>
      <w:bookmarkEnd w:id="5633"/>
      <w:bookmarkEnd w:id="5634"/>
      <w:bookmarkEnd w:id="5635"/>
      <w:bookmarkEnd w:id="5636"/>
      <w:bookmarkEnd w:id="5637"/>
      <w:bookmarkEnd w:id="5638"/>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1.5pt;height:186pt;mso-width-percent:0;mso-height-percent:0;mso-width-percent:0;mso-height-percent:0" o:ole="">
            <v:imagedata r:id="rId167" o:title=""/>
          </v:shape>
          <o:OLEObject Type="Embed" ProgID="Word.Document.8" ShapeID="_x0000_i1106" DrawAspect="Content" ObjectID="_1780413376"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5639" w:name="_Toc157435093"/>
      <w:bookmarkStart w:id="5640" w:name="_Toc157436808"/>
      <w:bookmarkStart w:id="5641" w:name="_Toc157440648"/>
      <w:bookmarkStart w:id="5642" w:name="_Toc160650438"/>
      <w:bookmarkStart w:id="5643" w:name="_Toc164928755"/>
      <w:bookmarkStart w:id="5644" w:name="_Toc168550618"/>
      <w:r w:rsidRPr="00D3062E">
        <w:rPr>
          <w:noProof/>
          <w:lang w:eastAsia="zh-CN"/>
        </w:rPr>
        <w:t>6.16</w:t>
      </w:r>
      <w:r w:rsidRPr="00D3062E">
        <w:t>.3.2</w:t>
      </w:r>
      <w:r w:rsidRPr="00D3062E">
        <w:tab/>
        <w:t>Resource: Network Slice Information Sets</w:t>
      </w:r>
      <w:bookmarkEnd w:id="5639"/>
      <w:bookmarkEnd w:id="5640"/>
      <w:bookmarkEnd w:id="5641"/>
      <w:bookmarkEnd w:id="5642"/>
      <w:bookmarkEnd w:id="5643"/>
      <w:bookmarkEnd w:id="5644"/>
    </w:p>
    <w:p w14:paraId="7C0D60B2" w14:textId="3178F70B" w:rsidR="00091209" w:rsidRPr="00D3062E" w:rsidRDefault="00091209" w:rsidP="00091209">
      <w:pPr>
        <w:pStyle w:val="51"/>
      </w:pPr>
      <w:bookmarkStart w:id="5645" w:name="_Toc157435094"/>
      <w:bookmarkStart w:id="5646" w:name="_Toc157436809"/>
      <w:bookmarkStart w:id="5647" w:name="_Toc157440649"/>
      <w:bookmarkStart w:id="5648" w:name="_Toc160650439"/>
      <w:bookmarkStart w:id="5649" w:name="_Toc164928756"/>
      <w:bookmarkStart w:id="5650" w:name="_Toc168550619"/>
      <w:r w:rsidRPr="00D3062E">
        <w:rPr>
          <w:noProof/>
          <w:lang w:eastAsia="zh-CN"/>
        </w:rPr>
        <w:t>6.16</w:t>
      </w:r>
      <w:r w:rsidRPr="00D3062E">
        <w:t>.3.2.1</w:t>
      </w:r>
      <w:r w:rsidRPr="00D3062E">
        <w:tab/>
        <w:t>Description</w:t>
      </w:r>
      <w:bookmarkEnd w:id="5645"/>
      <w:bookmarkEnd w:id="5646"/>
      <w:bookmarkEnd w:id="5647"/>
      <w:bookmarkEnd w:id="5648"/>
      <w:bookmarkEnd w:id="5649"/>
      <w:bookmarkEnd w:id="5650"/>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5651" w:name="_Toc157435095"/>
      <w:bookmarkStart w:id="5652" w:name="_Toc157436810"/>
      <w:bookmarkStart w:id="5653" w:name="_Toc157440650"/>
      <w:bookmarkStart w:id="5654" w:name="_Toc160650440"/>
      <w:bookmarkStart w:id="5655" w:name="_Toc164928757"/>
      <w:bookmarkStart w:id="5656" w:name="_Toc168550620"/>
      <w:r w:rsidRPr="00D3062E">
        <w:rPr>
          <w:noProof/>
          <w:lang w:eastAsia="zh-CN"/>
        </w:rPr>
        <w:t>6.16</w:t>
      </w:r>
      <w:r w:rsidRPr="00D3062E">
        <w:t>.3.2.2</w:t>
      </w:r>
      <w:r w:rsidRPr="00D3062E">
        <w:tab/>
        <w:t>Resource Definition</w:t>
      </w:r>
      <w:bookmarkEnd w:id="5651"/>
      <w:bookmarkEnd w:id="5652"/>
      <w:bookmarkEnd w:id="5653"/>
      <w:bookmarkEnd w:id="5654"/>
      <w:bookmarkEnd w:id="5655"/>
      <w:bookmarkEnd w:id="5656"/>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5657" w:name="_Toc157435096"/>
      <w:bookmarkStart w:id="5658" w:name="_Toc157436811"/>
      <w:bookmarkStart w:id="5659" w:name="_Toc157440651"/>
      <w:bookmarkStart w:id="5660" w:name="_Toc160650441"/>
      <w:bookmarkStart w:id="5661" w:name="_Toc164928758"/>
      <w:bookmarkStart w:id="5662" w:name="_Toc168550621"/>
      <w:r w:rsidRPr="00D3062E">
        <w:rPr>
          <w:noProof/>
          <w:lang w:eastAsia="zh-CN"/>
        </w:rPr>
        <w:t>6.16</w:t>
      </w:r>
      <w:r w:rsidRPr="00D3062E">
        <w:t>.3.2.3</w:t>
      </w:r>
      <w:r w:rsidRPr="00D3062E">
        <w:tab/>
        <w:t>Resource Standard Methods</w:t>
      </w:r>
      <w:bookmarkEnd w:id="5657"/>
      <w:bookmarkEnd w:id="5658"/>
      <w:bookmarkEnd w:id="5659"/>
      <w:bookmarkEnd w:id="5660"/>
      <w:bookmarkEnd w:id="5661"/>
      <w:bookmarkEnd w:id="5662"/>
    </w:p>
    <w:p w14:paraId="446DE5DC" w14:textId="75DD974E" w:rsidR="00091209" w:rsidRPr="00D3062E" w:rsidRDefault="00091209" w:rsidP="000B7712">
      <w:pPr>
        <w:pStyle w:val="6"/>
      </w:pPr>
      <w:bookmarkStart w:id="5663" w:name="_Toc157435097"/>
      <w:bookmarkStart w:id="5664" w:name="_Toc157436812"/>
      <w:bookmarkStart w:id="5665" w:name="_Toc157440652"/>
      <w:bookmarkStart w:id="5666" w:name="_Toc160650442"/>
      <w:bookmarkStart w:id="5667" w:name="_Toc164928759"/>
      <w:bookmarkStart w:id="5668" w:name="_Toc168550622"/>
      <w:r w:rsidRPr="00D3062E">
        <w:t>6.16.3.2.3.1</w:t>
      </w:r>
      <w:r w:rsidRPr="00D3062E">
        <w:tab/>
        <w:t>GET</w:t>
      </w:r>
      <w:bookmarkEnd w:id="5663"/>
      <w:bookmarkEnd w:id="5664"/>
      <w:bookmarkEnd w:id="5665"/>
      <w:bookmarkEnd w:id="5666"/>
      <w:bookmarkEnd w:id="5667"/>
      <w:bookmarkEnd w:id="5668"/>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5669" w:name="_Toc157435098"/>
      <w:bookmarkStart w:id="5670" w:name="_Toc157436813"/>
      <w:bookmarkStart w:id="5671" w:name="_Toc157440653"/>
      <w:bookmarkStart w:id="5672" w:name="_Toc160650443"/>
      <w:bookmarkStart w:id="5673" w:name="_Toc164928760"/>
      <w:bookmarkStart w:id="5674" w:name="_Toc168550623"/>
      <w:r w:rsidRPr="00D3062E">
        <w:rPr>
          <w:noProof/>
          <w:lang w:eastAsia="zh-CN"/>
        </w:rPr>
        <w:t>6.16</w:t>
      </w:r>
      <w:r w:rsidRPr="00D3062E">
        <w:t>.3.2.4</w:t>
      </w:r>
      <w:r w:rsidRPr="00D3062E">
        <w:tab/>
        <w:t>Resource Custom Operations</w:t>
      </w:r>
      <w:bookmarkEnd w:id="5669"/>
      <w:bookmarkEnd w:id="5670"/>
      <w:bookmarkEnd w:id="5671"/>
      <w:bookmarkEnd w:id="5672"/>
      <w:bookmarkEnd w:id="5673"/>
      <w:bookmarkEnd w:id="5674"/>
    </w:p>
    <w:p w14:paraId="7FBD0AEA" w14:textId="0549FDF8" w:rsidR="00091209" w:rsidRPr="00D3062E" w:rsidRDefault="00091209" w:rsidP="000B7712">
      <w:pPr>
        <w:pStyle w:val="6"/>
      </w:pPr>
      <w:bookmarkStart w:id="5675" w:name="_Toc157435099"/>
      <w:bookmarkStart w:id="5676" w:name="_Toc157436814"/>
      <w:bookmarkStart w:id="5677" w:name="_Toc157440654"/>
      <w:bookmarkStart w:id="5678" w:name="_Toc160650444"/>
      <w:bookmarkStart w:id="5679" w:name="_Toc164928761"/>
      <w:bookmarkStart w:id="5680" w:name="_Toc168550624"/>
      <w:r w:rsidRPr="00D3062E">
        <w:t>6.16.3.2.4.1</w:t>
      </w:r>
      <w:r w:rsidRPr="00D3062E">
        <w:tab/>
        <w:t>Overview</w:t>
      </w:r>
      <w:bookmarkEnd w:id="5675"/>
      <w:bookmarkEnd w:id="5676"/>
      <w:bookmarkEnd w:id="5677"/>
      <w:bookmarkEnd w:id="5678"/>
      <w:bookmarkEnd w:id="5679"/>
      <w:bookmarkEnd w:id="5680"/>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5681" w:name="_Toc157435100"/>
      <w:bookmarkStart w:id="5682" w:name="_Toc157436815"/>
      <w:bookmarkStart w:id="5683" w:name="_Toc157440655"/>
      <w:bookmarkStart w:id="5684" w:name="_Toc160650445"/>
      <w:bookmarkStart w:id="5685" w:name="_Toc164928762"/>
      <w:bookmarkStart w:id="5686" w:name="_Toc168550625"/>
      <w:r w:rsidRPr="00D3062E">
        <w:t>6.16.3.2.4.2</w:t>
      </w:r>
      <w:r w:rsidRPr="00D3062E">
        <w:tab/>
        <w:t>Operation: Deliver</w:t>
      </w:r>
      <w:bookmarkEnd w:id="5681"/>
      <w:bookmarkEnd w:id="5682"/>
      <w:bookmarkEnd w:id="5683"/>
      <w:bookmarkEnd w:id="5684"/>
      <w:bookmarkEnd w:id="5685"/>
      <w:bookmarkEnd w:id="5686"/>
    </w:p>
    <w:p w14:paraId="6D2C57FE" w14:textId="0D423372" w:rsidR="00091209" w:rsidRPr="00D3062E" w:rsidRDefault="00091209" w:rsidP="00CA1157">
      <w:pPr>
        <w:pStyle w:val="7"/>
      </w:pPr>
      <w:bookmarkStart w:id="5687" w:name="_Toc157435101"/>
      <w:bookmarkStart w:id="5688" w:name="_Toc157436816"/>
      <w:bookmarkStart w:id="5689" w:name="_Toc157440656"/>
      <w:bookmarkStart w:id="5690" w:name="_Toc160650446"/>
      <w:r w:rsidRPr="00D3062E">
        <w:t>6.16.3.2.4.2.1</w:t>
      </w:r>
      <w:r w:rsidRPr="00D3062E">
        <w:tab/>
        <w:t>Description</w:t>
      </w:r>
      <w:bookmarkEnd w:id="5687"/>
      <w:bookmarkEnd w:id="5688"/>
      <w:bookmarkEnd w:id="5689"/>
      <w:bookmarkEnd w:id="5690"/>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5691" w:name="_Toc160650447"/>
      <w:bookmarkStart w:id="5692" w:name="_Toc157435103"/>
      <w:bookmarkStart w:id="5693" w:name="_Toc157436818"/>
      <w:bookmarkStart w:id="5694" w:name="_Toc157440658"/>
      <w:r w:rsidRPr="00D3062E">
        <w:rPr>
          <w:noProof/>
        </w:rPr>
        <w:t>6.16.3.2.4.2.2</w:t>
      </w:r>
      <w:r w:rsidRPr="00D3062E">
        <w:rPr>
          <w:noProof/>
        </w:rPr>
        <w:tab/>
        <w:t>Operation Definition</w:t>
      </w:r>
      <w:bookmarkEnd w:id="5691"/>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5695" w:name="_Hlk154532198"/>
            <w:r w:rsidRPr="00D3062E">
              <w:t>NSInfoDelReq</w:t>
            </w:r>
            <w:bookmarkEnd w:id="5695"/>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5696" w:name="_Toc160650448"/>
      <w:bookmarkStart w:id="5697" w:name="_Toc164928763"/>
      <w:bookmarkStart w:id="5698" w:name="_Toc168550626"/>
      <w:r w:rsidRPr="00D3062E">
        <w:rPr>
          <w:noProof/>
          <w:lang w:eastAsia="zh-CN"/>
        </w:rPr>
        <w:t>6.16</w:t>
      </w:r>
      <w:r w:rsidRPr="00D3062E">
        <w:t>.4</w:t>
      </w:r>
      <w:r w:rsidRPr="00D3062E">
        <w:tab/>
        <w:t>Custom Operations without associated resources</w:t>
      </w:r>
      <w:bookmarkEnd w:id="5692"/>
      <w:bookmarkEnd w:id="5693"/>
      <w:bookmarkEnd w:id="5694"/>
      <w:bookmarkEnd w:id="5696"/>
      <w:bookmarkEnd w:id="5697"/>
      <w:bookmarkEnd w:id="5698"/>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5699" w:name="_Toc157435104"/>
      <w:bookmarkStart w:id="5700" w:name="_Toc157436819"/>
      <w:bookmarkStart w:id="5701" w:name="_Toc157440659"/>
      <w:bookmarkStart w:id="5702" w:name="_Toc160650449"/>
      <w:bookmarkStart w:id="5703" w:name="_Toc164928764"/>
      <w:bookmarkStart w:id="5704" w:name="_Toc168550627"/>
      <w:r w:rsidRPr="00D3062E">
        <w:rPr>
          <w:noProof/>
          <w:lang w:eastAsia="zh-CN"/>
        </w:rPr>
        <w:t>6.16</w:t>
      </w:r>
      <w:r w:rsidRPr="00D3062E">
        <w:t>.5</w:t>
      </w:r>
      <w:r w:rsidRPr="00D3062E">
        <w:tab/>
        <w:t>Notifications</w:t>
      </w:r>
      <w:bookmarkEnd w:id="5699"/>
      <w:bookmarkEnd w:id="5700"/>
      <w:bookmarkEnd w:id="5701"/>
      <w:bookmarkEnd w:id="5702"/>
      <w:bookmarkEnd w:id="5703"/>
      <w:bookmarkEnd w:id="5704"/>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5705" w:name="_Toc157435105"/>
      <w:bookmarkStart w:id="5706" w:name="_Toc157436820"/>
      <w:bookmarkStart w:id="5707" w:name="_Toc157440660"/>
      <w:bookmarkStart w:id="5708" w:name="_Toc160650450"/>
      <w:bookmarkStart w:id="5709" w:name="_Toc164928765"/>
      <w:bookmarkStart w:id="5710" w:name="_Toc168550628"/>
      <w:r w:rsidRPr="00D3062E">
        <w:rPr>
          <w:noProof/>
          <w:lang w:eastAsia="zh-CN"/>
        </w:rPr>
        <w:t>6.16</w:t>
      </w:r>
      <w:r w:rsidRPr="00D3062E">
        <w:t>.6</w:t>
      </w:r>
      <w:r w:rsidRPr="00D3062E">
        <w:tab/>
        <w:t>Data Model</w:t>
      </w:r>
      <w:bookmarkEnd w:id="5705"/>
      <w:bookmarkEnd w:id="5706"/>
      <w:bookmarkEnd w:id="5707"/>
      <w:bookmarkEnd w:id="5708"/>
      <w:bookmarkEnd w:id="5709"/>
      <w:bookmarkEnd w:id="5710"/>
    </w:p>
    <w:p w14:paraId="227665EC" w14:textId="4BC4462F" w:rsidR="00091209" w:rsidRPr="00D3062E" w:rsidRDefault="00091209" w:rsidP="00091209">
      <w:pPr>
        <w:pStyle w:val="41"/>
      </w:pPr>
      <w:bookmarkStart w:id="5711" w:name="_Toc157435106"/>
      <w:bookmarkStart w:id="5712" w:name="_Toc157436821"/>
      <w:bookmarkStart w:id="5713" w:name="_Toc157440661"/>
      <w:bookmarkStart w:id="5714" w:name="_Toc160650451"/>
      <w:bookmarkStart w:id="5715" w:name="_Toc164928766"/>
      <w:bookmarkStart w:id="5716" w:name="_Toc168550629"/>
      <w:r w:rsidRPr="00D3062E">
        <w:rPr>
          <w:noProof/>
          <w:lang w:eastAsia="zh-CN"/>
        </w:rPr>
        <w:t>6.16</w:t>
      </w:r>
      <w:r w:rsidRPr="00D3062E">
        <w:t>.6.1</w:t>
      </w:r>
      <w:r w:rsidRPr="00D3062E">
        <w:tab/>
        <w:t>General</w:t>
      </w:r>
      <w:bookmarkEnd w:id="5711"/>
      <w:bookmarkEnd w:id="5712"/>
      <w:bookmarkEnd w:id="5713"/>
      <w:bookmarkEnd w:id="5714"/>
      <w:bookmarkEnd w:id="5715"/>
      <w:bookmarkEnd w:id="5716"/>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5717" w:name="_Toc157435107"/>
      <w:bookmarkStart w:id="5718" w:name="_Toc157436822"/>
      <w:bookmarkStart w:id="5719" w:name="_Toc157440662"/>
      <w:bookmarkStart w:id="5720" w:name="_Toc160650452"/>
      <w:bookmarkStart w:id="5721" w:name="_Toc164928767"/>
      <w:bookmarkStart w:id="5722" w:name="_Toc168550630"/>
      <w:r w:rsidRPr="00D3062E">
        <w:rPr>
          <w:noProof/>
          <w:lang w:eastAsia="zh-CN"/>
        </w:rPr>
        <w:t>6.16</w:t>
      </w:r>
      <w:r w:rsidRPr="00D3062E">
        <w:rPr>
          <w:lang w:val="en-US"/>
        </w:rPr>
        <w:t>.6.2</w:t>
      </w:r>
      <w:r w:rsidRPr="00D3062E">
        <w:rPr>
          <w:lang w:val="en-US"/>
        </w:rPr>
        <w:tab/>
        <w:t>Structured data types</w:t>
      </w:r>
      <w:bookmarkEnd w:id="5717"/>
      <w:bookmarkEnd w:id="5718"/>
      <w:bookmarkEnd w:id="5719"/>
      <w:bookmarkEnd w:id="5720"/>
      <w:bookmarkEnd w:id="5721"/>
      <w:bookmarkEnd w:id="5722"/>
    </w:p>
    <w:p w14:paraId="6FC6B418" w14:textId="08F176D6" w:rsidR="00091209" w:rsidRPr="00D3062E" w:rsidRDefault="00091209" w:rsidP="00091209">
      <w:pPr>
        <w:pStyle w:val="51"/>
      </w:pPr>
      <w:bookmarkStart w:id="5723" w:name="_Toc157435108"/>
      <w:bookmarkStart w:id="5724" w:name="_Toc157436823"/>
      <w:bookmarkStart w:id="5725" w:name="_Toc157440663"/>
      <w:bookmarkStart w:id="5726" w:name="_Toc160650453"/>
      <w:bookmarkStart w:id="5727" w:name="_Toc164928768"/>
      <w:bookmarkStart w:id="5728" w:name="_Toc168550631"/>
      <w:r w:rsidRPr="00D3062E">
        <w:rPr>
          <w:noProof/>
          <w:lang w:eastAsia="zh-CN"/>
        </w:rPr>
        <w:t>6.16</w:t>
      </w:r>
      <w:r w:rsidRPr="00D3062E">
        <w:t>.6.2.1</w:t>
      </w:r>
      <w:r w:rsidRPr="00D3062E">
        <w:tab/>
        <w:t>Introduction</w:t>
      </w:r>
      <w:bookmarkEnd w:id="5723"/>
      <w:bookmarkEnd w:id="5724"/>
      <w:bookmarkEnd w:id="5725"/>
      <w:bookmarkEnd w:id="5726"/>
      <w:bookmarkEnd w:id="5727"/>
      <w:bookmarkEnd w:id="5728"/>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5729" w:name="_Toc157435109"/>
      <w:bookmarkStart w:id="5730" w:name="_Toc157436824"/>
      <w:bookmarkStart w:id="5731" w:name="_Toc157440664"/>
      <w:bookmarkStart w:id="5732" w:name="_Toc160650454"/>
      <w:bookmarkStart w:id="5733" w:name="_Toc164928769"/>
      <w:bookmarkStart w:id="5734" w:name="_Toc168550632"/>
      <w:r w:rsidRPr="00D3062E">
        <w:rPr>
          <w:noProof/>
          <w:lang w:eastAsia="zh-CN"/>
        </w:rPr>
        <w:t>6.16</w:t>
      </w:r>
      <w:r w:rsidRPr="00D3062E">
        <w:t>.6.2.2</w:t>
      </w:r>
      <w:r w:rsidRPr="00D3062E">
        <w:tab/>
        <w:t>Type: NSInfoRetResp</w:t>
      </w:r>
      <w:bookmarkEnd w:id="5729"/>
      <w:bookmarkEnd w:id="5730"/>
      <w:bookmarkEnd w:id="5731"/>
      <w:bookmarkEnd w:id="5732"/>
      <w:bookmarkEnd w:id="5733"/>
      <w:bookmarkEnd w:id="5734"/>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5735" w:name="_Toc157435110"/>
      <w:bookmarkStart w:id="5736" w:name="_Toc157436825"/>
      <w:bookmarkStart w:id="5737" w:name="_Toc157440665"/>
      <w:bookmarkStart w:id="5738" w:name="_Toc160650455"/>
      <w:bookmarkStart w:id="5739" w:name="_Toc164928770"/>
      <w:bookmarkStart w:id="5740" w:name="_Toc168550633"/>
      <w:r w:rsidRPr="00D3062E">
        <w:rPr>
          <w:noProof/>
          <w:lang w:eastAsia="zh-CN"/>
        </w:rPr>
        <w:t>6.16</w:t>
      </w:r>
      <w:r w:rsidRPr="00D3062E">
        <w:t>.6.2.3</w:t>
      </w:r>
      <w:r w:rsidRPr="00D3062E">
        <w:tab/>
        <w:t>Type: NSInfoDelReq</w:t>
      </w:r>
      <w:bookmarkEnd w:id="5735"/>
      <w:bookmarkEnd w:id="5736"/>
      <w:bookmarkEnd w:id="5737"/>
      <w:bookmarkEnd w:id="5738"/>
      <w:bookmarkEnd w:id="5739"/>
      <w:bookmarkEnd w:id="5740"/>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5741" w:name="_Toc157435111"/>
      <w:bookmarkStart w:id="5742" w:name="_Toc157436826"/>
      <w:bookmarkStart w:id="5743" w:name="_Toc157440666"/>
      <w:bookmarkStart w:id="5744" w:name="_Toc160650456"/>
      <w:bookmarkStart w:id="5745" w:name="_Toc164928771"/>
      <w:bookmarkStart w:id="5746" w:name="_Toc168550634"/>
      <w:r w:rsidRPr="00D3062E">
        <w:rPr>
          <w:noProof/>
          <w:lang w:eastAsia="zh-CN"/>
        </w:rPr>
        <w:t>6.16</w:t>
      </w:r>
      <w:r w:rsidRPr="00D3062E">
        <w:t>.6.2.4</w:t>
      </w:r>
      <w:r w:rsidRPr="00D3062E">
        <w:tab/>
        <w:t>Type: NSInfoSet</w:t>
      </w:r>
      <w:bookmarkEnd w:id="5741"/>
      <w:bookmarkEnd w:id="5742"/>
      <w:bookmarkEnd w:id="5743"/>
      <w:bookmarkEnd w:id="5744"/>
      <w:bookmarkEnd w:id="5745"/>
      <w:bookmarkEnd w:id="5746"/>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5747" w:name="_Toc157435112"/>
      <w:bookmarkStart w:id="5748" w:name="_Toc157436827"/>
      <w:bookmarkStart w:id="5749" w:name="_Toc157440667"/>
      <w:bookmarkStart w:id="5750" w:name="_Toc160650457"/>
      <w:bookmarkStart w:id="5751" w:name="_Toc164928772"/>
      <w:bookmarkStart w:id="5752" w:name="_Toc168550635"/>
      <w:r w:rsidRPr="00D3062E">
        <w:rPr>
          <w:noProof/>
          <w:lang w:eastAsia="zh-CN"/>
        </w:rPr>
        <w:t>6.16</w:t>
      </w:r>
      <w:r w:rsidRPr="00D3062E">
        <w:t>.6.2.5</w:t>
      </w:r>
      <w:r w:rsidRPr="00D3062E">
        <w:tab/>
        <w:t>Type: ServArea</w:t>
      </w:r>
      <w:bookmarkEnd w:id="5747"/>
      <w:bookmarkEnd w:id="5748"/>
      <w:bookmarkEnd w:id="5749"/>
      <w:bookmarkEnd w:id="5750"/>
      <w:bookmarkEnd w:id="5751"/>
      <w:bookmarkEnd w:id="5752"/>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5753" w:name="_Toc157435113"/>
      <w:bookmarkStart w:id="5754" w:name="_Toc157436828"/>
      <w:bookmarkStart w:id="5755" w:name="_Toc157440668"/>
      <w:bookmarkStart w:id="5756" w:name="_Toc160650458"/>
      <w:bookmarkStart w:id="5757" w:name="_Toc164928773"/>
      <w:bookmarkStart w:id="5758" w:name="_Toc168550636"/>
      <w:r w:rsidRPr="00D3062E">
        <w:rPr>
          <w:noProof/>
          <w:lang w:eastAsia="zh-CN"/>
        </w:rPr>
        <w:t>6.16</w:t>
      </w:r>
      <w:r w:rsidRPr="00D3062E">
        <w:rPr>
          <w:lang w:val="en-US"/>
        </w:rPr>
        <w:t>.6.3</w:t>
      </w:r>
      <w:r w:rsidRPr="00D3062E">
        <w:rPr>
          <w:lang w:val="en-US"/>
        </w:rPr>
        <w:tab/>
        <w:t>Simple data types and enumerations</w:t>
      </w:r>
      <w:bookmarkEnd w:id="5753"/>
      <w:bookmarkEnd w:id="5754"/>
      <w:bookmarkEnd w:id="5755"/>
      <w:bookmarkEnd w:id="5756"/>
      <w:bookmarkEnd w:id="5757"/>
      <w:bookmarkEnd w:id="5758"/>
    </w:p>
    <w:p w14:paraId="0B63C819" w14:textId="594876EA" w:rsidR="00091209" w:rsidRPr="00D3062E" w:rsidRDefault="00091209" w:rsidP="00091209">
      <w:pPr>
        <w:pStyle w:val="51"/>
      </w:pPr>
      <w:bookmarkStart w:id="5759" w:name="_Toc157435114"/>
      <w:bookmarkStart w:id="5760" w:name="_Toc157436829"/>
      <w:bookmarkStart w:id="5761" w:name="_Toc157440669"/>
      <w:bookmarkStart w:id="5762" w:name="_Toc160650459"/>
      <w:bookmarkStart w:id="5763" w:name="_Toc164928774"/>
      <w:bookmarkStart w:id="5764" w:name="_Toc168550637"/>
      <w:r w:rsidRPr="00D3062E">
        <w:rPr>
          <w:noProof/>
          <w:lang w:eastAsia="zh-CN"/>
        </w:rPr>
        <w:t>6.16</w:t>
      </w:r>
      <w:r w:rsidRPr="00D3062E">
        <w:t>.6.3.1</w:t>
      </w:r>
      <w:r w:rsidRPr="00D3062E">
        <w:tab/>
        <w:t>Introduction</w:t>
      </w:r>
      <w:bookmarkEnd w:id="5759"/>
      <w:bookmarkEnd w:id="5760"/>
      <w:bookmarkEnd w:id="5761"/>
      <w:bookmarkEnd w:id="5762"/>
      <w:bookmarkEnd w:id="5763"/>
      <w:bookmarkEnd w:id="5764"/>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5765" w:name="_Toc157435115"/>
      <w:bookmarkStart w:id="5766" w:name="_Toc157436830"/>
      <w:bookmarkStart w:id="5767" w:name="_Toc157440670"/>
      <w:bookmarkStart w:id="5768" w:name="_Toc160650460"/>
      <w:bookmarkStart w:id="5769" w:name="_Toc164928775"/>
      <w:bookmarkStart w:id="5770" w:name="_Toc168550638"/>
      <w:r w:rsidRPr="00D3062E">
        <w:rPr>
          <w:noProof/>
          <w:lang w:eastAsia="zh-CN"/>
        </w:rPr>
        <w:t>6.16</w:t>
      </w:r>
      <w:r w:rsidRPr="00D3062E">
        <w:t>.6.3.2</w:t>
      </w:r>
      <w:r w:rsidRPr="00D3062E">
        <w:tab/>
        <w:t>Simple data types</w:t>
      </w:r>
      <w:bookmarkEnd w:id="5765"/>
      <w:bookmarkEnd w:id="5766"/>
      <w:bookmarkEnd w:id="5767"/>
      <w:bookmarkEnd w:id="5768"/>
      <w:bookmarkEnd w:id="5769"/>
      <w:bookmarkEnd w:id="5770"/>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5771" w:name="_Toc157435116"/>
      <w:bookmarkStart w:id="5772" w:name="_Toc157436831"/>
      <w:bookmarkStart w:id="5773" w:name="_Toc157440671"/>
      <w:bookmarkStart w:id="5774" w:name="_Toc160650461"/>
      <w:bookmarkStart w:id="5775" w:name="_Toc164928776"/>
      <w:bookmarkStart w:id="5776" w:name="_Toc168550639"/>
      <w:bookmarkStart w:id="5777" w:name="_Toc157435117"/>
      <w:bookmarkStart w:id="5778" w:name="_Toc157436832"/>
      <w:bookmarkStart w:id="5779" w:name="_Toc157440672"/>
      <w:r w:rsidRPr="00D3062E">
        <w:rPr>
          <w:noProof/>
          <w:lang w:eastAsia="zh-CN"/>
        </w:rPr>
        <w:t>6.16</w:t>
      </w:r>
      <w:r w:rsidRPr="00D3062E">
        <w:t>.6.3.3</w:t>
      </w:r>
      <w:r w:rsidRPr="00D3062E">
        <w:tab/>
        <w:t>Enumeration: ReqSliceInfo</w:t>
      </w:r>
      <w:bookmarkEnd w:id="5771"/>
      <w:bookmarkEnd w:id="5772"/>
      <w:bookmarkEnd w:id="5773"/>
      <w:bookmarkEnd w:id="5774"/>
      <w:bookmarkEnd w:id="5775"/>
      <w:bookmarkEnd w:id="5776"/>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5780" w:name="_Toc160650462"/>
      <w:bookmarkStart w:id="5781" w:name="_Toc164928777"/>
      <w:bookmarkStart w:id="5782" w:name="_Toc168550640"/>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777"/>
      <w:bookmarkEnd w:id="5778"/>
      <w:bookmarkEnd w:id="5779"/>
      <w:bookmarkEnd w:id="5780"/>
      <w:bookmarkEnd w:id="5781"/>
      <w:bookmarkEnd w:id="5782"/>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5783" w:name="_Toc157435118"/>
      <w:bookmarkStart w:id="5784" w:name="_Toc157436833"/>
      <w:bookmarkStart w:id="5785" w:name="_Toc157440673"/>
      <w:bookmarkStart w:id="5786" w:name="_Toc160650463"/>
      <w:bookmarkStart w:id="5787" w:name="_Toc164928778"/>
      <w:bookmarkStart w:id="5788" w:name="_Toc168550641"/>
      <w:r w:rsidRPr="00D3062E">
        <w:rPr>
          <w:noProof/>
          <w:lang w:eastAsia="zh-CN"/>
        </w:rPr>
        <w:t>6.16</w:t>
      </w:r>
      <w:r w:rsidRPr="00D3062E">
        <w:t>.6.5</w:t>
      </w:r>
      <w:r w:rsidRPr="00D3062E">
        <w:tab/>
        <w:t>Binary data</w:t>
      </w:r>
      <w:bookmarkEnd w:id="5783"/>
      <w:bookmarkEnd w:id="5784"/>
      <w:bookmarkEnd w:id="5785"/>
      <w:bookmarkEnd w:id="5786"/>
      <w:bookmarkEnd w:id="5787"/>
      <w:bookmarkEnd w:id="5788"/>
    </w:p>
    <w:p w14:paraId="398A97B4" w14:textId="35476DA5" w:rsidR="00091209" w:rsidRPr="00D3062E" w:rsidRDefault="00091209" w:rsidP="00091209">
      <w:pPr>
        <w:pStyle w:val="51"/>
      </w:pPr>
      <w:bookmarkStart w:id="5789" w:name="_Toc157435119"/>
      <w:bookmarkStart w:id="5790" w:name="_Toc157436834"/>
      <w:bookmarkStart w:id="5791" w:name="_Toc157440674"/>
      <w:bookmarkStart w:id="5792" w:name="_Toc160650464"/>
      <w:bookmarkStart w:id="5793" w:name="_Toc164928779"/>
      <w:bookmarkStart w:id="5794" w:name="_Toc168550642"/>
      <w:r w:rsidRPr="00D3062E">
        <w:rPr>
          <w:noProof/>
          <w:lang w:eastAsia="zh-CN"/>
        </w:rPr>
        <w:t>6.16</w:t>
      </w:r>
      <w:r w:rsidRPr="00D3062E">
        <w:t>.6.5.1</w:t>
      </w:r>
      <w:r w:rsidRPr="00D3062E">
        <w:tab/>
        <w:t>Binary Data Types</w:t>
      </w:r>
      <w:bookmarkEnd w:id="5789"/>
      <w:bookmarkEnd w:id="5790"/>
      <w:bookmarkEnd w:id="5791"/>
      <w:bookmarkEnd w:id="5792"/>
      <w:bookmarkEnd w:id="5793"/>
      <w:bookmarkEnd w:id="5794"/>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5795" w:name="_Toc157435120"/>
      <w:bookmarkStart w:id="5796" w:name="_Toc157436835"/>
      <w:bookmarkStart w:id="5797" w:name="_Toc157440675"/>
      <w:bookmarkStart w:id="5798" w:name="_Toc160650465"/>
      <w:bookmarkStart w:id="5799" w:name="_Toc164928780"/>
      <w:bookmarkStart w:id="5800" w:name="_Toc168550643"/>
      <w:r w:rsidRPr="00D3062E">
        <w:rPr>
          <w:noProof/>
          <w:lang w:eastAsia="zh-CN"/>
        </w:rPr>
        <w:t>6.16</w:t>
      </w:r>
      <w:r w:rsidRPr="00D3062E">
        <w:t>.7</w:t>
      </w:r>
      <w:r w:rsidRPr="00D3062E">
        <w:tab/>
        <w:t>Error Handling</w:t>
      </w:r>
      <w:bookmarkEnd w:id="5795"/>
      <w:bookmarkEnd w:id="5796"/>
      <w:bookmarkEnd w:id="5797"/>
      <w:bookmarkEnd w:id="5798"/>
      <w:bookmarkEnd w:id="5799"/>
      <w:bookmarkEnd w:id="5800"/>
    </w:p>
    <w:p w14:paraId="07A3537C" w14:textId="712A72B8" w:rsidR="00091209" w:rsidRPr="00D3062E" w:rsidRDefault="00091209" w:rsidP="00091209">
      <w:pPr>
        <w:pStyle w:val="41"/>
      </w:pPr>
      <w:bookmarkStart w:id="5801" w:name="_Toc157435121"/>
      <w:bookmarkStart w:id="5802" w:name="_Toc157436836"/>
      <w:bookmarkStart w:id="5803" w:name="_Toc157440676"/>
      <w:bookmarkStart w:id="5804" w:name="_Toc160650466"/>
      <w:bookmarkStart w:id="5805" w:name="_Toc164928781"/>
      <w:bookmarkStart w:id="5806" w:name="_Toc168550644"/>
      <w:r w:rsidRPr="00D3062E">
        <w:rPr>
          <w:noProof/>
          <w:lang w:eastAsia="zh-CN"/>
        </w:rPr>
        <w:t>6.16</w:t>
      </w:r>
      <w:r w:rsidRPr="00D3062E">
        <w:t>.7.1</w:t>
      </w:r>
      <w:r w:rsidRPr="00D3062E">
        <w:tab/>
        <w:t>General</w:t>
      </w:r>
      <w:bookmarkEnd w:id="5801"/>
      <w:bookmarkEnd w:id="5802"/>
      <w:bookmarkEnd w:id="5803"/>
      <w:bookmarkEnd w:id="5804"/>
      <w:bookmarkEnd w:id="5805"/>
      <w:bookmarkEnd w:id="5806"/>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5807" w:name="_Toc157435122"/>
      <w:bookmarkStart w:id="5808" w:name="_Toc157436837"/>
      <w:bookmarkStart w:id="5809" w:name="_Toc157440677"/>
      <w:bookmarkStart w:id="5810" w:name="_Toc160650467"/>
      <w:bookmarkStart w:id="5811" w:name="_Toc164928782"/>
      <w:bookmarkStart w:id="5812" w:name="_Toc168550645"/>
      <w:r w:rsidRPr="00D3062E">
        <w:rPr>
          <w:noProof/>
          <w:lang w:eastAsia="zh-CN"/>
        </w:rPr>
        <w:t>6.16</w:t>
      </w:r>
      <w:r w:rsidRPr="00D3062E">
        <w:t>.7.2</w:t>
      </w:r>
      <w:r w:rsidRPr="00D3062E">
        <w:tab/>
        <w:t>Protocol Errors</w:t>
      </w:r>
      <w:bookmarkEnd w:id="5807"/>
      <w:bookmarkEnd w:id="5808"/>
      <w:bookmarkEnd w:id="5809"/>
      <w:bookmarkEnd w:id="5810"/>
      <w:bookmarkEnd w:id="5811"/>
      <w:bookmarkEnd w:id="5812"/>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5813" w:name="_Toc157435123"/>
      <w:bookmarkStart w:id="5814" w:name="_Toc157436838"/>
      <w:bookmarkStart w:id="5815" w:name="_Toc157440678"/>
      <w:bookmarkStart w:id="5816" w:name="_Toc160650468"/>
      <w:bookmarkStart w:id="5817" w:name="_Toc164928783"/>
      <w:bookmarkStart w:id="5818" w:name="_Toc168550646"/>
      <w:r w:rsidRPr="00D3062E">
        <w:rPr>
          <w:noProof/>
          <w:lang w:eastAsia="zh-CN"/>
        </w:rPr>
        <w:t>6.16</w:t>
      </w:r>
      <w:r w:rsidRPr="00D3062E">
        <w:t>.7.3</w:t>
      </w:r>
      <w:r w:rsidRPr="00D3062E">
        <w:tab/>
        <w:t>Application Errors</w:t>
      </w:r>
      <w:bookmarkEnd w:id="5813"/>
      <w:bookmarkEnd w:id="5814"/>
      <w:bookmarkEnd w:id="5815"/>
      <w:bookmarkEnd w:id="5816"/>
      <w:bookmarkEnd w:id="5817"/>
      <w:bookmarkEnd w:id="5818"/>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5819" w:name="_Toc157435124"/>
      <w:bookmarkStart w:id="5820" w:name="_Toc157436839"/>
      <w:bookmarkStart w:id="5821" w:name="_Toc157440679"/>
      <w:bookmarkStart w:id="5822" w:name="_Toc160650469"/>
      <w:bookmarkStart w:id="5823" w:name="_Toc164928784"/>
      <w:bookmarkStart w:id="5824" w:name="_Toc168550647"/>
      <w:r w:rsidRPr="00D3062E">
        <w:rPr>
          <w:noProof/>
          <w:lang w:eastAsia="zh-CN"/>
        </w:rPr>
        <w:t>6.16</w:t>
      </w:r>
      <w:r w:rsidRPr="00D3062E">
        <w:t>.8</w:t>
      </w:r>
      <w:r w:rsidRPr="00D3062E">
        <w:rPr>
          <w:lang w:eastAsia="zh-CN"/>
        </w:rPr>
        <w:tab/>
        <w:t>Feature negotiation</w:t>
      </w:r>
      <w:bookmarkEnd w:id="5819"/>
      <w:bookmarkEnd w:id="5820"/>
      <w:bookmarkEnd w:id="5821"/>
      <w:bookmarkEnd w:id="5822"/>
      <w:bookmarkEnd w:id="5823"/>
      <w:bookmarkEnd w:id="5824"/>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5825" w:name="_Toc157435125"/>
      <w:bookmarkStart w:id="5826" w:name="_Toc157436840"/>
      <w:bookmarkStart w:id="5827" w:name="_Toc157440680"/>
      <w:bookmarkStart w:id="5828" w:name="_Toc160650470"/>
      <w:bookmarkStart w:id="5829" w:name="_Toc164928785"/>
      <w:bookmarkStart w:id="5830" w:name="_Toc168550648"/>
      <w:r w:rsidRPr="00D3062E">
        <w:rPr>
          <w:noProof/>
          <w:lang w:eastAsia="zh-CN"/>
        </w:rPr>
        <w:t>6.16</w:t>
      </w:r>
      <w:r w:rsidRPr="00D3062E">
        <w:t>.9</w:t>
      </w:r>
      <w:r w:rsidRPr="00D3062E">
        <w:tab/>
        <w:t>Security</w:t>
      </w:r>
      <w:bookmarkEnd w:id="5825"/>
      <w:bookmarkEnd w:id="5826"/>
      <w:bookmarkEnd w:id="5827"/>
      <w:bookmarkEnd w:id="5828"/>
      <w:bookmarkEnd w:id="5829"/>
      <w:bookmarkEnd w:id="5830"/>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5831" w:name="_Toc164928786"/>
      <w:bookmarkStart w:id="5832" w:name="_Toc168550649"/>
      <w:bookmarkStart w:id="5833" w:name="_Toc157435126"/>
      <w:bookmarkStart w:id="5834" w:name="_Toc157436841"/>
      <w:bookmarkStart w:id="5835" w:name="_Toc157440681"/>
      <w:bookmarkStart w:id="5836" w:name="_Toc160650471"/>
      <w:r w:rsidRPr="00D3062E">
        <w:rPr>
          <w:lang w:eastAsia="zh-CN"/>
        </w:rPr>
        <w:t>6.1</w:t>
      </w:r>
      <w:r>
        <w:rPr>
          <w:lang w:eastAsia="zh-CN"/>
        </w:rPr>
        <w:t>7</w:t>
      </w:r>
      <w:r w:rsidRPr="00D3062E">
        <w:rPr>
          <w:lang w:eastAsia="zh-CN"/>
        </w:rPr>
        <w:tab/>
      </w:r>
      <w:r>
        <w:rPr>
          <w:lang w:eastAsia="zh-CN"/>
        </w:rPr>
        <w:t>Void</w:t>
      </w:r>
      <w:bookmarkEnd w:id="5831"/>
      <w:bookmarkEnd w:id="5832"/>
    </w:p>
    <w:p w14:paraId="3A4DEFA6" w14:textId="2060D6CA" w:rsidR="00016DAC" w:rsidRPr="00D3062E" w:rsidRDefault="00016DAC" w:rsidP="00016DAC">
      <w:pPr>
        <w:pStyle w:val="21"/>
        <w:rPr>
          <w:lang w:eastAsia="zh-CN"/>
        </w:rPr>
      </w:pPr>
      <w:bookmarkStart w:id="5837" w:name="_Toc164928787"/>
      <w:bookmarkStart w:id="5838" w:name="_Toc168550650"/>
      <w:r w:rsidRPr="00D3062E">
        <w:rPr>
          <w:lang w:eastAsia="zh-CN"/>
        </w:rPr>
        <w:t>6.18</w:t>
      </w:r>
      <w:r w:rsidRPr="00D3062E">
        <w:rPr>
          <w:lang w:eastAsia="zh-CN"/>
        </w:rPr>
        <w:tab/>
      </w:r>
      <w:r w:rsidRPr="00D3062E">
        <w:t>NSCE_NSAllocation API</w:t>
      </w:r>
      <w:bookmarkEnd w:id="5833"/>
      <w:bookmarkEnd w:id="5834"/>
      <w:bookmarkEnd w:id="5835"/>
      <w:bookmarkEnd w:id="5836"/>
      <w:bookmarkEnd w:id="5837"/>
      <w:bookmarkEnd w:id="5838"/>
    </w:p>
    <w:p w14:paraId="5AEF9070" w14:textId="0CAF86DB" w:rsidR="00016DAC" w:rsidRPr="00D3062E" w:rsidRDefault="00016DAC" w:rsidP="00016DAC">
      <w:pPr>
        <w:pStyle w:val="31"/>
        <w:rPr>
          <w:lang w:eastAsia="zh-CN"/>
        </w:rPr>
      </w:pPr>
      <w:bookmarkStart w:id="5839" w:name="_Toc157435127"/>
      <w:bookmarkStart w:id="5840" w:name="_Toc157436842"/>
      <w:bookmarkStart w:id="5841" w:name="_Toc157440682"/>
      <w:bookmarkStart w:id="5842" w:name="_Toc160650472"/>
      <w:bookmarkStart w:id="5843" w:name="_Toc164928788"/>
      <w:bookmarkStart w:id="5844" w:name="_Toc168550651"/>
      <w:r w:rsidRPr="00D3062E">
        <w:rPr>
          <w:lang w:eastAsia="zh-CN"/>
        </w:rPr>
        <w:t>6.18.1</w:t>
      </w:r>
      <w:r w:rsidRPr="00D3062E">
        <w:rPr>
          <w:lang w:eastAsia="zh-CN"/>
        </w:rPr>
        <w:tab/>
        <w:t>Introduction</w:t>
      </w:r>
      <w:bookmarkEnd w:id="5839"/>
      <w:bookmarkEnd w:id="5840"/>
      <w:bookmarkEnd w:id="5841"/>
      <w:bookmarkEnd w:id="5842"/>
      <w:bookmarkEnd w:id="5843"/>
      <w:bookmarkEnd w:id="5844"/>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5845" w:name="_Toc157435128"/>
      <w:bookmarkStart w:id="5846" w:name="_Toc157436843"/>
      <w:bookmarkStart w:id="5847" w:name="_Toc157440683"/>
      <w:bookmarkStart w:id="5848" w:name="_Toc160650473"/>
      <w:bookmarkStart w:id="5849" w:name="_Toc164928789"/>
      <w:bookmarkStart w:id="5850" w:name="_Toc168550652"/>
      <w:r w:rsidRPr="00D3062E">
        <w:rPr>
          <w:noProof/>
          <w:lang w:eastAsia="zh-CN"/>
        </w:rPr>
        <w:t>6.18</w:t>
      </w:r>
      <w:r w:rsidRPr="00D3062E">
        <w:t>.2</w:t>
      </w:r>
      <w:r w:rsidRPr="00D3062E">
        <w:tab/>
        <w:t>Usage of HTTP</w:t>
      </w:r>
      <w:bookmarkEnd w:id="5845"/>
      <w:bookmarkEnd w:id="5846"/>
      <w:bookmarkEnd w:id="5847"/>
      <w:bookmarkEnd w:id="5848"/>
      <w:bookmarkEnd w:id="5849"/>
      <w:bookmarkEnd w:id="5850"/>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5851" w:name="_Toc157435129"/>
      <w:bookmarkStart w:id="5852" w:name="_Toc157436844"/>
      <w:bookmarkStart w:id="5853" w:name="_Toc157440684"/>
      <w:bookmarkStart w:id="5854" w:name="_Toc160650474"/>
      <w:bookmarkStart w:id="5855" w:name="_Toc164928790"/>
      <w:bookmarkStart w:id="5856" w:name="_Toc168550653"/>
      <w:r w:rsidRPr="00D3062E">
        <w:rPr>
          <w:lang w:eastAsia="zh-CN"/>
        </w:rPr>
        <w:t>6.18.3</w:t>
      </w:r>
      <w:r w:rsidRPr="00D3062E">
        <w:rPr>
          <w:lang w:eastAsia="zh-CN"/>
        </w:rPr>
        <w:tab/>
        <w:t>Resources</w:t>
      </w:r>
      <w:bookmarkEnd w:id="5851"/>
      <w:bookmarkEnd w:id="5852"/>
      <w:bookmarkEnd w:id="5853"/>
      <w:bookmarkEnd w:id="5854"/>
      <w:bookmarkEnd w:id="5855"/>
      <w:bookmarkEnd w:id="5856"/>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5857" w:name="_Toc157435130"/>
      <w:bookmarkStart w:id="5858" w:name="_Toc157436845"/>
      <w:bookmarkStart w:id="5859" w:name="_Toc157440685"/>
      <w:bookmarkStart w:id="5860" w:name="_Toc160650475"/>
      <w:bookmarkStart w:id="5861" w:name="_Toc164928791"/>
      <w:bookmarkStart w:id="5862" w:name="_Toc168550654"/>
      <w:r w:rsidRPr="00D3062E">
        <w:rPr>
          <w:lang w:eastAsia="zh-CN"/>
        </w:rPr>
        <w:t>6.18.4</w:t>
      </w:r>
      <w:r w:rsidRPr="00D3062E">
        <w:rPr>
          <w:lang w:eastAsia="zh-CN"/>
        </w:rPr>
        <w:tab/>
      </w:r>
      <w:r w:rsidRPr="00D3062E">
        <w:t>Custom Operations without associated resources</w:t>
      </w:r>
      <w:bookmarkEnd w:id="5857"/>
      <w:bookmarkEnd w:id="5858"/>
      <w:bookmarkEnd w:id="5859"/>
      <w:bookmarkEnd w:id="5860"/>
      <w:bookmarkEnd w:id="5861"/>
      <w:bookmarkEnd w:id="5862"/>
    </w:p>
    <w:p w14:paraId="4FFECF41" w14:textId="7C889E03" w:rsidR="00016DAC" w:rsidRPr="00D3062E" w:rsidRDefault="00016DAC" w:rsidP="00B13605">
      <w:pPr>
        <w:pStyle w:val="41"/>
        <w:rPr>
          <w:lang w:eastAsia="zh-CN"/>
        </w:rPr>
      </w:pPr>
      <w:bookmarkStart w:id="5863" w:name="_Toc157435131"/>
      <w:bookmarkStart w:id="5864" w:name="_Toc157436846"/>
      <w:bookmarkStart w:id="5865" w:name="_Toc157440686"/>
      <w:bookmarkStart w:id="5866" w:name="_Toc160650476"/>
      <w:bookmarkStart w:id="5867" w:name="_Toc164928792"/>
      <w:bookmarkStart w:id="5868" w:name="_Toc168550655"/>
      <w:r w:rsidRPr="00D3062E">
        <w:rPr>
          <w:lang w:eastAsia="zh-CN"/>
        </w:rPr>
        <w:t>6.18.4.1</w:t>
      </w:r>
      <w:r w:rsidRPr="00D3062E">
        <w:rPr>
          <w:lang w:eastAsia="zh-CN"/>
        </w:rPr>
        <w:tab/>
        <w:t>Overview</w:t>
      </w:r>
      <w:bookmarkEnd w:id="5863"/>
      <w:bookmarkEnd w:id="5864"/>
      <w:bookmarkEnd w:id="5865"/>
      <w:bookmarkEnd w:id="5866"/>
      <w:bookmarkEnd w:id="5867"/>
      <w:bookmarkEnd w:id="5868"/>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t xml:space="preserve">  </w:t>
      </w:r>
      <w:r w:rsidR="003E3B18" w:rsidRPr="00D3062E">
        <w:rPr>
          <w:noProof/>
        </w:rPr>
        <w:object w:dxaOrig="9633" w:dyaOrig="1932" w14:anchorId="6BF8093B">
          <v:shape id="_x0000_i1107" type="#_x0000_t75" alt="" style="width:481.5pt;height:95.25pt;mso-width-percent:0;mso-height-percent:0;mso-width-percent:0;mso-height-percent:0" o:ole="">
            <v:imagedata r:id="rId169" o:title=""/>
          </v:shape>
          <o:OLEObject Type="Embed" ProgID="Word.Document.8" ShapeID="_x0000_i1107" DrawAspect="Content" ObjectID="_1780413377"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5869" w:name="_Toc157435132"/>
      <w:bookmarkStart w:id="5870" w:name="_Toc157436847"/>
      <w:bookmarkStart w:id="5871" w:name="_Toc157440687"/>
      <w:bookmarkStart w:id="5872" w:name="_Toc160650477"/>
      <w:bookmarkStart w:id="5873" w:name="_Toc164928793"/>
      <w:bookmarkStart w:id="5874" w:name="_Toc168550656"/>
      <w:r w:rsidRPr="00D3062E">
        <w:rPr>
          <w:lang w:eastAsia="zh-CN"/>
        </w:rPr>
        <w:t>6.18.4.2</w:t>
      </w:r>
      <w:r w:rsidRPr="00D3062E">
        <w:rPr>
          <w:lang w:eastAsia="zh-CN"/>
        </w:rPr>
        <w:tab/>
        <w:t>Operation: Request</w:t>
      </w:r>
      <w:bookmarkEnd w:id="5869"/>
      <w:bookmarkEnd w:id="5870"/>
      <w:bookmarkEnd w:id="5871"/>
      <w:bookmarkEnd w:id="5872"/>
      <w:bookmarkEnd w:id="5873"/>
      <w:bookmarkEnd w:id="5874"/>
    </w:p>
    <w:p w14:paraId="5AF7E8AC" w14:textId="0D6CF68B" w:rsidR="00016DAC" w:rsidRPr="00D3062E" w:rsidRDefault="00016DAC" w:rsidP="00B13605">
      <w:pPr>
        <w:pStyle w:val="51"/>
        <w:rPr>
          <w:lang w:eastAsia="zh-CN"/>
        </w:rPr>
      </w:pPr>
      <w:bookmarkStart w:id="5875" w:name="_Toc157435133"/>
      <w:bookmarkStart w:id="5876" w:name="_Toc157436848"/>
      <w:bookmarkStart w:id="5877" w:name="_Toc157440688"/>
      <w:bookmarkStart w:id="5878" w:name="_Toc160650478"/>
      <w:bookmarkStart w:id="5879" w:name="_Toc164928794"/>
      <w:bookmarkStart w:id="5880" w:name="_Toc168550657"/>
      <w:r w:rsidRPr="00D3062E">
        <w:rPr>
          <w:lang w:eastAsia="zh-CN"/>
        </w:rPr>
        <w:t>6.18.4.2.1</w:t>
      </w:r>
      <w:r w:rsidRPr="00D3062E">
        <w:rPr>
          <w:lang w:eastAsia="zh-CN"/>
        </w:rPr>
        <w:tab/>
        <w:t>Description</w:t>
      </w:r>
      <w:bookmarkEnd w:id="5875"/>
      <w:bookmarkEnd w:id="5876"/>
      <w:bookmarkEnd w:id="5877"/>
      <w:bookmarkEnd w:id="5878"/>
      <w:bookmarkEnd w:id="5879"/>
      <w:bookmarkEnd w:id="5880"/>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5881" w:name="_Toc157435134"/>
      <w:bookmarkStart w:id="5882" w:name="_Toc157436849"/>
      <w:bookmarkStart w:id="5883" w:name="_Toc157440689"/>
      <w:bookmarkStart w:id="5884" w:name="_Toc160650479"/>
      <w:bookmarkStart w:id="5885" w:name="_Toc164928795"/>
      <w:bookmarkStart w:id="5886" w:name="_Toc168550658"/>
      <w:r w:rsidRPr="00D3062E">
        <w:rPr>
          <w:lang w:eastAsia="zh-CN"/>
        </w:rPr>
        <w:t>6.18.4.2.2</w:t>
      </w:r>
      <w:r w:rsidRPr="00D3062E">
        <w:rPr>
          <w:lang w:eastAsia="zh-CN"/>
        </w:rPr>
        <w:tab/>
        <w:t>Operation Definition</w:t>
      </w:r>
      <w:bookmarkEnd w:id="5881"/>
      <w:bookmarkEnd w:id="5882"/>
      <w:bookmarkEnd w:id="5883"/>
      <w:bookmarkEnd w:id="5884"/>
      <w:bookmarkEnd w:id="5885"/>
      <w:bookmarkEnd w:id="5886"/>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5887" w:name="_Hlk157008642"/>
            <w:r w:rsidRPr="00D3062E">
              <w:t>allocation</w:t>
            </w:r>
            <w:bookmarkEnd w:id="5887"/>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5888" w:name="_Toc157435135"/>
      <w:bookmarkStart w:id="5889" w:name="_Toc157436850"/>
      <w:bookmarkStart w:id="5890" w:name="_Toc157440690"/>
      <w:bookmarkStart w:id="5891" w:name="_Toc160650480"/>
      <w:bookmarkStart w:id="5892" w:name="_Toc164928796"/>
      <w:bookmarkStart w:id="5893" w:name="_Toc168550659"/>
      <w:r w:rsidRPr="00D3062E">
        <w:rPr>
          <w:lang w:eastAsia="zh-CN"/>
        </w:rPr>
        <w:t>6.18.5</w:t>
      </w:r>
      <w:r w:rsidRPr="00D3062E">
        <w:rPr>
          <w:lang w:eastAsia="zh-CN"/>
        </w:rPr>
        <w:tab/>
        <w:t>Notifications</w:t>
      </w:r>
      <w:bookmarkEnd w:id="5888"/>
      <w:bookmarkEnd w:id="5889"/>
      <w:bookmarkEnd w:id="5890"/>
      <w:bookmarkEnd w:id="5891"/>
      <w:bookmarkEnd w:id="5892"/>
      <w:bookmarkEnd w:id="5893"/>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5894" w:name="_Toc157435136"/>
      <w:bookmarkStart w:id="5895" w:name="_Toc157436851"/>
      <w:bookmarkStart w:id="5896" w:name="_Toc157440691"/>
      <w:bookmarkStart w:id="5897" w:name="_Toc160650481"/>
      <w:bookmarkStart w:id="5898" w:name="_Toc164928797"/>
      <w:bookmarkStart w:id="5899" w:name="_Toc168550660"/>
      <w:r w:rsidRPr="00D3062E">
        <w:rPr>
          <w:lang w:eastAsia="zh-CN"/>
        </w:rPr>
        <w:t>6.18.6</w:t>
      </w:r>
      <w:r w:rsidRPr="00D3062E">
        <w:rPr>
          <w:lang w:eastAsia="zh-CN"/>
        </w:rPr>
        <w:tab/>
        <w:t>Data Model</w:t>
      </w:r>
      <w:bookmarkEnd w:id="5894"/>
      <w:bookmarkEnd w:id="5895"/>
      <w:bookmarkEnd w:id="5896"/>
      <w:bookmarkEnd w:id="5897"/>
      <w:bookmarkEnd w:id="5898"/>
      <w:bookmarkEnd w:id="5899"/>
    </w:p>
    <w:p w14:paraId="7E5AB125" w14:textId="77777777" w:rsidR="002E2250" w:rsidRPr="00D3062E" w:rsidRDefault="002E2250" w:rsidP="002E2250">
      <w:pPr>
        <w:pStyle w:val="41"/>
        <w:rPr>
          <w:lang w:eastAsia="zh-CN"/>
        </w:rPr>
      </w:pPr>
      <w:bookmarkStart w:id="5900" w:name="_Toc157435137"/>
      <w:bookmarkStart w:id="5901" w:name="_Toc157436852"/>
      <w:bookmarkStart w:id="5902" w:name="_Toc157440692"/>
      <w:bookmarkStart w:id="5903" w:name="_Toc160650482"/>
      <w:bookmarkStart w:id="5904" w:name="_Toc164928798"/>
      <w:bookmarkStart w:id="5905" w:name="_Toc168550661"/>
      <w:bookmarkStart w:id="5906" w:name="_Toc157435138"/>
      <w:bookmarkStart w:id="5907" w:name="_Toc157436853"/>
      <w:bookmarkStart w:id="5908" w:name="_Toc157440693"/>
      <w:r w:rsidRPr="00D3062E">
        <w:rPr>
          <w:lang w:eastAsia="zh-CN"/>
        </w:rPr>
        <w:t>6.18.6.1</w:t>
      </w:r>
      <w:r w:rsidRPr="00D3062E">
        <w:rPr>
          <w:lang w:eastAsia="zh-CN"/>
        </w:rPr>
        <w:tab/>
        <w:t>General</w:t>
      </w:r>
      <w:bookmarkEnd w:id="5900"/>
      <w:bookmarkEnd w:id="5901"/>
      <w:bookmarkEnd w:id="5902"/>
      <w:bookmarkEnd w:id="5903"/>
      <w:bookmarkEnd w:id="5904"/>
      <w:bookmarkEnd w:id="5905"/>
    </w:p>
    <w:p w14:paraId="1D3A2994" w14:textId="77777777" w:rsidR="00F5485E" w:rsidRPr="00D3062E" w:rsidRDefault="00F5485E" w:rsidP="00F5485E">
      <w:pPr>
        <w:rPr>
          <w:lang w:eastAsia="zh-CN"/>
        </w:rPr>
      </w:pPr>
      <w:bookmarkStart w:id="5909"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5910" w:name="_Toc164928799"/>
      <w:bookmarkStart w:id="5911" w:name="_Toc168550662"/>
      <w:r w:rsidRPr="00D3062E">
        <w:rPr>
          <w:lang w:eastAsia="zh-CN"/>
        </w:rPr>
        <w:t>6.18.6.2</w:t>
      </w:r>
      <w:r w:rsidRPr="00D3062E">
        <w:rPr>
          <w:lang w:eastAsia="zh-CN"/>
        </w:rPr>
        <w:tab/>
        <w:t>Structured Data Types</w:t>
      </w:r>
      <w:bookmarkEnd w:id="5906"/>
      <w:bookmarkEnd w:id="5907"/>
      <w:bookmarkEnd w:id="5908"/>
      <w:bookmarkEnd w:id="5909"/>
      <w:bookmarkEnd w:id="5910"/>
      <w:bookmarkEnd w:id="5911"/>
    </w:p>
    <w:p w14:paraId="50F9C455" w14:textId="0EB7EDFB" w:rsidR="00016DAC" w:rsidRPr="00D3062E" w:rsidRDefault="00016DAC" w:rsidP="00B13605">
      <w:pPr>
        <w:pStyle w:val="51"/>
        <w:rPr>
          <w:lang w:eastAsia="zh-CN"/>
        </w:rPr>
      </w:pPr>
      <w:bookmarkStart w:id="5912" w:name="_Toc157435139"/>
      <w:bookmarkStart w:id="5913" w:name="_Toc157436854"/>
      <w:bookmarkStart w:id="5914" w:name="_Toc157440694"/>
      <w:bookmarkStart w:id="5915" w:name="_Toc160650484"/>
      <w:bookmarkStart w:id="5916" w:name="_Toc164928800"/>
      <w:bookmarkStart w:id="5917" w:name="_Toc168550663"/>
      <w:r w:rsidRPr="00D3062E">
        <w:rPr>
          <w:lang w:eastAsia="zh-CN"/>
        </w:rPr>
        <w:t>6.18.6.2.1</w:t>
      </w:r>
      <w:r w:rsidRPr="00D3062E">
        <w:rPr>
          <w:lang w:eastAsia="zh-CN"/>
        </w:rPr>
        <w:tab/>
        <w:t>Introduction</w:t>
      </w:r>
      <w:bookmarkEnd w:id="5912"/>
      <w:bookmarkEnd w:id="5913"/>
      <w:bookmarkEnd w:id="5914"/>
      <w:bookmarkEnd w:id="5915"/>
      <w:bookmarkEnd w:id="5916"/>
      <w:bookmarkEnd w:id="5917"/>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5918" w:name="_Toc157435140"/>
      <w:bookmarkStart w:id="5919" w:name="_Toc157436855"/>
      <w:bookmarkStart w:id="5920" w:name="_Toc157440695"/>
      <w:bookmarkStart w:id="5921" w:name="_Toc160650485"/>
      <w:bookmarkStart w:id="5922" w:name="_Toc164928801"/>
      <w:bookmarkStart w:id="5923" w:name="_Toc168550664"/>
      <w:bookmarkStart w:id="5924" w:name="_Toc157435141"/>
      <w:bookmarkStart w:id="5925" w:name="_Toc157436856"/>
      <w:bookmarkStart w:id="5926" w:name="_Toc157440696"/>
      <w:r w:rsidRPr="00D3062E">
        <w:rPr>
          <w:lang w:eastAsia="zh-CN"/>
        </w:rPr>
        <w:t>6.18.6.2.2</w:t>
      </w:r>
      <w:r w:rsidRPr="00D3062E">
        <w:rPr>
          <w:lang w:eastAsia="zh-CN"/>
        </w:rPr>
        <w:tab/>
        <w:t xml:space="preserve">Type: </w:t>
      </w:r>
      <w:r w:rsidRPr="00D3062E">
        <w:t>NwSliceAllocReq</w:t>
      </w:r>
      <w:bookmarkEnd w:id="5918"/>
      <w:bookmarkEnd w:id="5919"/>
      <w:bookmarkEnd w:id="5920"/>
      <w:bookmarkEnd w:id="5921"/>
      <w:bookmarkEnd w:id="5922"/>
      <w:bookmarkEnd w:id="5923"/>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5927" w:name="_Hlk157008801"/>
            <w:r w:rsidRPr="00D3062E">
              <w:rPr>
                <w:lang w:val="en-US"/>
              </w:rPr>
              <w:t>Represents the VAL service identifier</w:t>
            </w:r>
            <w:bookmarkEnd w:id="5927"/>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5928" w:name="_Hlk157008819"/>
            <w:r w:rsidRPr="00D3062E">
              <w:rPr>
                <w:lang w:val="en-US"/>
              </w:rPr>
              <w:t>Represents the list of VAL UEs ID.</w:t>
            </w:r>
            <w:bookmarkEnd w:id="5928"/>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EF57A41" w14:textId="04BB8B95" w:rsidR="002E2250" w:rsidRPr="00D3062E" w:rsidRDefault="002E2250" w:rsidP="002E2250">
      <w:pPr>
        <w:pStyle w:val="EditorsNote"/>
      </w:pPr>
    </w:p>
    <w:p w14:paraId="325BCBB1" w14:textId="28450D8D" w:rsidR="00016DAC" w:rsidRPr="00D3062E" w:rsidRDefault="00016DAC" w:rsidP="00120F61">
      <w:pPr>
        <w:pStyle w:val="51"/>
        <w:rPr>
          <w:lang w:eastAsia="zh-CN"/>
        </w:rPr>
      </w:pPr>
      <w:bookmarkStart w:id="5929" w:name="_Toc160650486"/>
      <w:bookmarkStart w:id="5930" w:name="_Toc164928802"/>
      <w:bookmarkStart w:id="5931" w:name="_Toc168550665"/>
      <w:r w:rsidRPr="00D3062E">
        <w:rPr>
          <w:lang w:eastAsia="zh-CN"/>
        </w:rPr>
        <w:t>6.18.6.2.3</w:t>
      </w:r>
      <w:r w:rsidRPr="00D3062E">
        <w:rPr>
          <w:lang w:eastAsia="zh-CN"/>
        </w:rPr>
        <w:tab/>
        <w:t xml:space="preserve">Type: </w:t>
      </w:r>
      <w:r w:rsidRPr="00D3062E">
        <w:t>NwSliceAllocResp</w:t>
      </w:r>
      <w:bookmarkEnd w:id="5924"/>
      <w:bookmarkEnd w:id="5925"/>
      <w:bookmarkEnd w:id="5926"/>
      <w:bookmarkEnd w:id="5929"/>
      <w:bookmarkEnd w:id="5930"/>
      <w:bookmarkEnd w:id="5931"/>
    </w:p>
    <w:p w14:paraId="06A20538" w14:textId="77777777" w:rsidR="00016DAC" w:rsidRPr="00D3062E" w:rsidRDefault="00016DAC" w:rsidP="00016DAC">
      <w:pPr>
        <w:pStyle w:val="TH"/>
      </w:pPr>
      <w:r w:rsidRPr="00D3062E">
        <w:rPr>
          <w:noProof/>
        </w:rPr>
        <w:t>Table 6.18.6.2.3</w:t>
      </w:r>
      <w:r w:rsidRPr="00D3062E">
        <w:t xml:space="preserve">-1: </w:t>
      </w:r>
      <w:r w:rsidRPr="00D3062E">
        <w:rPr>
          <w:noProof/>
        </w:rPr>
        <w:t xml:space="preserve">Definition of type </w:t>
      </w:r>
      <w:r w:rsidRPr="00D3062E">
        <w:t>NwSliceAllocResp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D3062E" w14:paraId="4FA91FF7" w14:textId="77777777" w:rsidTr="00F8442F">
        <w:trPr>
          <w:jc w:val="center"/>
        </w:trPr>
        <w:tc>
          <w:tcPr>
            <w:tcW w:w="1430" w:type="dxa"/>
            <w:shd w:val="clear" w:color="auto" w:fill="C0C0C0"/>
            <w:vAlign w:val="center"/>
            <w:hideMark/>
          </w:tcPr>
          <w:p w14:paraId="10AEE680" w14:textId="77777777" w:rsidR="00016DAC" w:rsidRPr="00D3062E" w:rsidRDefault="00016DAC" w:rsidP="00F8442F">
            <w:pPr>
              <w:pStyle w:val="TAH"/>
            </w:pPr>
            <w:r w:rsidRPr="00D3062E">
              <w:t>Attribute name</w:t>
            </w:r>
          </w:p>
        </w:tc>
        <w:tc>
          <w:tcPr>
            <w:tcW w:w="1397" w:type="dxa"/>
            <w:shd w:val="clear" w:color="auto" w:fill="C0C0C0"/>
            <w:vAlign w:val="center"/>
            <w:hideMark/>
          </w:tcPr>
          <w:p w14:paraId="20CD75F9" w14:textId="77777777" w:rsidR="00016DAC" w:rsidRPr="00D3062E" w:rsidRDefault="00016DAC" w:rsidP="00F8442F">
            <w:pPr>
              <w:pStyle w:val="TAH"/>
            </w:pPr>
            <w:r w:rsidRPr="00D3062E">
              <w:t>Data type</w:t>
            </w:r>
          </w:p>
        </w:tc>
        <w:tc>
          <w:tcPr>
            <w:tcW w:w="426" w:type="dxa"/>
            <w:shd w:val="clear" w:color="auto" w:fill="C0C0C0"/>
            <w:vAlign w:val="center"/>
            <w:hideMark/>
          </w:tcPr>
          <w:p w14:paraId="05339126" w14:textId="77777777" w:rsidR="00016DAC" w:rsidRPr="00D3062E" w:rsidRDefault="00016DAC" w:rsidP="00F8442F">
            <w:pPr>
              <w:pStyle w:val="TAH"/>
            </w:pPr>
            <w:r w:rsidRPr="00D3062E">
              <w:t>P</w:t>
            </w:r>
          </w:p>
        </w:tc>
        <w:tc>
          <w:tcPr>
            <w:tcW w:w="1134" w:type="dxa"/>
            <w:shd w:val="clear" w:color="auto" w:fill="C0C0C0"/>
            <w:vAlign w:val="center"/>
            <w:hideMark/>
          </w:tcPr>
          <w:p w14:paraId="2654216B" w14:textId="77777777" w:rsidR="00016DAC" w:rsidRPr="00D3062E" w:rsidRDefault="00016DAC" w:rsidP="00F8442F">
            <w:pPr>
              <w:pStyle w:val="TAH"/>
            </w:pPr>
            <w:r w:rsidRPr="00D3062E">
              <w:t>Cardinality</w:t>
            </w:r>
          </w:p>
        </w:tc>
        <w:tc>
          <w:tcPr>
            <w:tcW w:w="3969" w:type="dxa"/>
            <w:shd w:val="clear" w:color="auto" w:fill="C0C0C0"/>
            <w:vAlign w:val="center"/>
            <w:hideMark/>
          </w:tcPr>
          <w:p w14:paraId="0492CBB5" w14:textId="77777777" w:rsidR="00016DAC" w:rsidRPr="00D3062E" w:rsidRDefault="00016DAC" w:rsidP="00F8442F">
            <w:pPr>
              <w:pStyle w:val="TAH"/>
              <w:rPr>
                <w:rFonts w:cs="Arial"/>
                <w:szCs w:val="18"/>
              </w:rPr>
            </w:pPr>
            <w:r w:rsidRPr="00D3062E">
              <w:rPr>
                <w:rFonts w:cs="Arial"/>
                <w:szCs w:val="18"/>
              </w:rPr>
              <w:t>Description</w:t>
            </w:r>
          </w:p>
        </w:tc>
        <w:tc>
          <w:tcPr>
            <w:tcW w:w="1309" w:type="dxa"/>
            <w:shd w:val="clear" w:color="auto" w:fill="C0C0C0"/>
            <w:vAlign w:val="center"/>
          </w:tcPr>
          <w:p w14:paraId="0E9D9D53" w14:textId="77777777" w:rsidR="00016DAC" w:rsidRPr="00D3062E" w:rsidRDefault="00016DAC" w:rsidP="00F8442F">
            <w:pPr>
              <w:pStyle w:val="TAH"/>
              <w:rPr>
                <w:rFonts w:cs="Arial"/>
                <w:szCs w:val="18"/>
              </w:rPr>
            </w:pPr>
            <w:r w:rsidRPr="00D3062E">
              <w:t>Applicability</w:t>
            </w:r>
          </w:p>
        </w:tc>
      </w:tr>
      <w:tr w:rsidR="00016DAC" w:rsidRPr="00D3062E" w14:paraId="2709ADD0" w14:textId="77777777" w:rsidTr="00F8442F">
        <w:trPr>
          <w:jc w:val="center"/>
        </w:trPr>
        <w:tc>
          <w:tcPr>
            <w:tcW w:w="1430" w:type="dxa"/>
            <w:vAlign w:val="center"/>
          </w:tcPr>
          <w:p w14:paraId="263C2405" w14:textId="77777777" w:rsidR="00016DAC" w:rsidRPr="00D3062E" w:rsidRDefault="00016DAC" w:rsidP="00F8442F">
            <w:pPr>
              <w:pStyle w:val="TAL"/>
            </w:pPr>
            <w:r w:rsidRPr="00D3062E">
              <w:t>snssai</w:t>
            </w:r>
          </w:p>
        </w:tc>
        <w:tc>
          <w:tcPr>
            <w:tcW w:w="1397" w:type="dxa"/>
            <w:vAlign w:val="center"/>
          </w:tcPr>
          <w:p w14:paraId="6C3E8CC2" w14:textId="77777777" w:rsidR="00016DAC" w:rsidRPr="00D3062E" w:rsidRDefault="00016DAC" w:rsidP="00F8442F">
            <w:pPr>
              <w:pStyle w:val="TAL"/>
            </w:pPr>
            <w:r w:rsidRPr="00D3062E">
              <w:t>Snssai</w:t>
            </w:r>
          </w:p>
        </w:tc>
        <w:tc>
          <w:tcPr>
            <w:tcW w:w="426" w:type="dxa"/>
            <w:vAlign w:val="center"/>
          </w:tcPr>
          <w:p w14:paraId="36AAF07A" w14:textId="77777777" w:rsidR="00016DAC" w:rsidRPr="00D3062E" w:rsidRDefault="00016DAC" w:rsidP="00F8442F">
            <w:pPr>
              <w:pStyle w:val="TAC"/>
            </w:pPr>
            <w:r w:rsidRPr="00D3062E">
              <w:t>M</w:t>
            </w:r>
          </w:p>
        </w:tc>
        <w:tc>
          <w:tcPr>
            <w:tcW w:w="1134" w:type="dxa"/>
            <w:vAlign w:val="center"/>
          </w:tcPr>
          <w:p w14:paraId="56D857DA" w14:textId="77777777" w:rsidR="00016DAC" w:rsidRPr="00D3062E" w:rsidRDefault="00016DAC" w:rsidP="00F8442F">
            <w:pPr>
              <w:pStyle w:val="TAC"/>
            </w:pPr>
            <w:r w:rsidRPr="00D3062E">
              <w:t>1</w:t>
            </w:r>
          </w:p>
        </w:tc>
        <w:tc>
          <w:tcPr>
            <w:tcW w:w="3969" w:type="dxa"/>
            <w:vAlign w:val="center"/>
          </w:tcPr>
          <w:p w14:paraId="44AF36BD" w14:textId="77777777" w:rsidR="00016DAC" w:rsidRPr="00D3062E" w:rsidRDefault="00016DAC" w:rsidP="00F8442F">
            <w:pPr>
              <w:pStyle w:val="TAL"/>
              <w:rPr>
                <w:rFonts w:cs="Arial"/>
                <w:szCs w:val="18"/>
              </w:rPr>
            </w:pPr>
            <w:r w:rsidRPr="00D3062E">
              <w:t>Represents the identifier of the allocated network slice.</w:t>
            </w:r>
          </w:p>
        </w:tc>
        <w:tc>
          <w:tcPr>
            <w:tcW w:w="1309" w:type="dxa"/>
            <w:vAlign w:val="center"/>
          </w:tcPr>
          <w:p w14:paraId="10D3C3C2" w14:textId="77777777" w:rsidR="00016DAC" w:rsidRPr="00D3062E" w:rsidRDefault="00016DAC" w:rsidP="00F8442F">
            <w:pPr>
              <w:pStyle w:val="TAL"/>
              <w:rPr>
                <w:rFonts w:cs="Arial"/>
                <w:szCs w:val="18"/>
              </w:rPr>
            </w:pPr>
          </w:p>
        </w:tc>
      </w:tr>
      <w:tr w:rsidR="00016DAC" w:rsidRPr="00D3062E" w14:paraId="0BF05520" w14:textId="77777777" w:rsidTr="00F8442F">
        <w:trPr>
          <w:jc w:val="center"/>
        </w:trPr>
        <w:tc>
          <w:tcPr>
            <w:tcW w:w="1430" w:type="dxa"/>
            <w:vAlign w:val="center"/>
          </w:tcPr>
          <w:p w14:paraId="395DD137" w14:textId="77777777" w:rsidR="00016DAC" w:rsidRPr="00D3062E" w:rsidRDefault="00016DAC" w:rsidP="00F8442F">
            <w:pPr>
              <w:pStyle w:val="TAL"/>
            </w:pPr>
            <w:r w:rsidRPr="00D3062E">
              <w:t>nwSliceAllocProf</w:t>
            </w:r>
          </w:p>
        </w:tc>
        <w:tc>
          <w:tcPr>
            <w:tcW w:w="1397" w:type="dxa"/>
            <w:vAlign w:val="center"/>
          </w:tcPr>
          <w:p w14:paraId="5F2FFDD9" w14:textId="77777777" w:rsidR="00016DAC" w:rsidRPr="00D3062E" w:rsidRDefault="00016DAC" w:rsidP="00F8442F">
            <w:pPr>
              <w:pStyle w:val="TAL"/>
            </w:pPr>
            <w:r w:rsidRPr="00D3062E">
              <w:t>ServiceProfile</w:t>
            </w:r>
          </w:p>
        </w:tc>
        <w:tc>
          <w:tcPr>
            <w:tcW w:w="426" w:type="dxa"/>
            <w:vAlign w:val="center"/>
          </w:tcPr>
          <w:p w14:paraId="4F2A69FD" w14:textId="77777777" w:rsidR="00016DAC" w:rsidRPr="00D3062E" w:rsidRDefault="00016DAC" w:rsidP="00F8442F">
            <w:pPr>
              <w:pStyle w:val="TAC"/>
            </w:pPr>
            <w:r w:rsidRPr="00D3062E">
              <w:t>M</w:t>
            </w:r>
          </w:p>
        </w:tc>
        <w:tc>
          <w:tcPr>
            <w:tcW w:w="1134" w:type="dxa"/>
            <w:vAlign w:val="center"/>
          </w:tcPr>
          <w:p w14:paraId="2930E7ED" w14:textId="77777777" w:rsidR="00016DAC" w:rsidRPr="00D3062E" w:rsidRDefault="00016DAC" w:rsidP="00F8442F">
            <w:pPr>
              <w:pStyle w:val="TAC"/>
            </w:pPr>
            <w:r w:rsidRPr="00D3062E">
              <w:t>1</w:t>
            </w:r>
          </w:p>
        </w:tc>
        <w:tc>
          <w:tcPr>
            <w:tcW w:w="3969" w:type="dxa"/>
            <w:vAlign w:val="center"/>
          </w:tcPr>
          <w:p w14:paraId="543E40D8" w14:textId="77777777" w:rsidR="00016DAC" w:rsidRPr="00D3062E" w:rsidRDefault="00016DAC" w:rsidP="00F8442F">
            <w:pPr>
              <w:pStyle w:val="TAL"/>
              <w:rPr>
                <w:rFonts w:cs="Arial"/>
                <w:szCs w:val="18"/>
              </w:rPr>
            </w:pPr>
            <w:r w:rsidRPr="00D3062E">
              <w:t>Represents the allocated network slice attributes.</w:t>
            </w:r>
          </w:p>
        </w:tc>
        <w:tc>
          <w:tcPr>
            <w:tcW w:w="1309" w:type="dxa"/>
            <w:vAlign w:val="center"/>
          </w:tcPr>
          <w:p w14:paraId="734A7ED3" w14:textId="77777777" w:rsidR="00016DAC" w:rsidRPr="00D3062E" w:rsidRDefault="00016DAC" w:rsidP="00F8442F">
            <w:pPr>
              <w:pStyle w:val="TAL"/>
              <w:rPr>
                <w:rFonts w:cs="Arial"/>
                <w:szCs w:val="18"/>
              </w:rPr>
            </w:pPr>
          </w:p>
        </w:tc>
      </w:tr>
      <w:tr w:rsidR="00016DAC" w:rsidRPr="00D3062E" w14:paraId="2919C593" w14:textId="77777777" w:rsidTr="00F8442F">
        <w:trPr>
          <w:jc w:val="center"/>
        </w:trPr>
        <w:tc>
          <w:tcPr>
            <w:tcW w:w="1430" w:type="dxa"/>
            <w:vAlign w:val="center"/>
          </w:tcPr>
          <w:p w14:paraId="1DFE5277" w14:textId="77777777" w:rsidR="00016DAC" w:rsidRPr="00D3062E" w:rsidRDefault="00016DAC" w:rsidP="00F8442F">
            <w:pPr>
              <w:pStyle w:val="TAL"/>
            </w:pPr>
            <w:r w:rsidRPr="00D3062E">
              <w:t>suppFeat</w:t>
            </w:r>
          </w:p>
        </w:tc>
        <w:tc>
          <w:tcPr>
            <w:tcW w:w="1397" w:type="dxa"/>
            <w:vAlign w:val="center"/>
          </w:tcPr>
          <w:p w14:paraId="40AE6EA8" w14:textId="77777777" w:rsidR="00016DAC" w:rsidRPr="00D3062E" w:rsidRDefault="00016DAC" w:rsidP="00F8442F">
            <w:pPr>
              <w:pStyle w:val="TAL"/>
            </w:pPr>
            <w:r w:rsidRPr="00D3062E">
              <w:t>SupportedFeatures</w:t>
            </w:r>
          </w:p>
        </w:tc>
        <w:tc>
          <w:tcPr>
            <w:tcW w:w="426" w:type="dxa"/>
            <w:vAlign w:val="center"/>
          </w:tcPr>
          <w:p w14:paraId="7ED7EB2F" w14:textId="77777777" w:rsidR="00016DAC" w:rsidRPr="00D3062E" w:rsidRDefault="00016DAC" w:rsidP="00F8442F">
            <w:pPr>
              <w:pStyle w:val="TAC"/>
            </w:pPr>
            <w:r w:rsidRPr="00D3062E">
              <w:t>C</w:t>
            </w:r>
          </w:p>
        </w:tc>
        <w:tc>
          <w:tcPr>
            <w:tcW w:w="1134" w:type="dxa"/>
            <w:vAlign w:val="center"/>
          </w:tcPr>
          <w:p w14:paraId="3C666734" w14:textId="77777777" w:rsidR="00016DAC" w:rsidRPr="00D3062E" w:rsidRDefault="00016DAC" w:rsidP="00F8442F">
            <w:pPr>
              <w:pStyle w:val="TAC"/>
            </w:pPr>
            <w:r w:rsidRPr="00D3062E">
              <w:t>0..1</w:t>
            </w:r>
          </w:p>
        </w:tc>
        <w:tc>
          <w:tcPr>
            <w:tcW w:w="3969" w:type="dxa"/>
            <w:vAlign w:val="center"/>
          </w:tcPr>
          <w:p w14:paraId="3F921CC4" w14:textId="77777777" w:rsidR="00016DAC" w:rsidRPr="00D3062E" w:rsidRDefault="00016DAC" w:rsidP="00F8442F">
            <w:pPr>
              <w:pStyle w:val="TAL"/>
            </w:pPr>
            <w:r w:rsidRPr="00D3062E">
              <w:t>Contains the list of supported features among the ones defined in clause </w:t>
            </w:r>
            <w:r w:rsidRPr="00D3062E">
              <w:rPr>
                <w:noProof/>
                <w:lang w:eastAsia="zh-CN"/>
              </w:rPr>
              <w:t>6.18.</w:t>
            </w:r>
            <w:r w:rsidRPr="00D3062E">
              <w:t>8.</w:t>
            </w:r>
          </w:p>
          <w:p w14:paraId="6366741A" w14:textId="77777777" w:rsidR="00016DAC" w:rsidRPr="00D3062E" w:rsidRDefault="00016DAC" w:rsidP="00F8442F">
            <w:pPr>
              <w:pStyle w:val="TAL"/>
            </w:pPr>
          </w:p>
          <w:p w14:paraId="6C80EEAC" w14:textId="77777777" w:rsidR="00016DAC" w:rsidRPr="00D3062E" w:rsidRDefault="00016DAC" w:rsidP="00F8442F">
            <w:pPr>
              <w:pStyle w:val="TAL"/>
            </w:pPr>
            <w:r w:rsidRPr="00D3062E">
              <w:t>This attribute shall be present only when feature negotiation needs to take place.</w:t>
            </w:r>
          </w:p>
        </w:tc>
        <w:tc>
          <w:tcPr>
            <w:tcW w:w="1309" w:type="dxa"/>
            <w:vAlign w:val="center"/>
          </w:tcPr>
          <w:p w14:paraId="29512589" w14:textId="77777777" w:rsidR="00016DAC" w:rsidRPr="00D3062E" w:rsidRDefault="00016DAC" w:rsidP="00F8442F">
            <w:pPr>
              <w:pStyle w:val="TAL"/>
              <w:rPr>
                <w:rFonts w:cs="Arial"/>
                <w:szCs w:val="18"/>
              </w:rPr>
            </w:pPr>
          </w:p>
        </w:tc>
      </w:tr>
    </w:tbl>
    <w:p w14:paraId="5CBD52D8" w14:textId="77777777" w:rsidR="00016DAC" w:rsidRPr="00D3062E" w:rsidRDefault="00016DAC" w:rsidP="00016DAC">
      <w:pPr>
        <w:rPr>
          <w:lang w:eastAsia="zh-CN"/>
        </w:rPr>
      </w:pPr>
    </w:p>
    <w:p w14:paraId="78EDB55D" w14:textId="46BB3474" w:rsidR="00016DAC" w:rsidRPr="00D3062E" w:rsidRDefault="00016DAC" w:rsidP="00B13605">
      <w:pPr>
        <w:pStyle w:val="41"/>
        <w:rPr>
          <w:lang w:eastAsia="zh-CN"/>
        </w:rPr>
      </w:pPr>
      <w:bookmarkStart w:id="5932" w:name="_Toc157435142"/>
      <w:bookmarkStart w:id="5933" w:name="_Toc157436857"/>
      <w:bookmarkStart w:id="5934" w:name="_Toc157440697"/>
      <w:bookmarkStart w:id="5935" w:name="_Toc160650487"/>
      <w:bookmarkStart w:id="5936" w:name="_Toc164928803"/>
      <w:bookmarkStart w:id="5937" w:name="_Toc168550666"/>
      <w:r w:rsidRPr="00D3062E">
        <w:rPr>
          <w:lang w:eastAsia="zh-CN"/>
        </w:rPr>
        <w:t>6.18.6.3</w:t>
      </w:r>
      <w:r w:rsidRPr="00D3062E">
        <w:rPr>
          <w:lang w:eastAsia="zh-CN"/>
        </w:rPr>
        <w:tab/>
        <w:t>Simple data types and enumerations</w:t>
      </w:r>
      <w:bookmarkEnd w:id="5932"/>
      <w:bookmarkEnd w:id="5933"/>
      <w:bookmarkEnd w:id="5934"/>
      <w:bookmarkEnd w:id="5935"/>
      <w:bookmarkEnd w:id="5936"/>
      <w:bookmarkEnd w:id="5937"/>
    </w:p>
    <w:p w14:paraId="5253A1DA" w14:textId="46935F55" w:rsidR="00016DAC" w:rsidRPr="00D3062E" w:rsidRDefault="00016DAC" w:rsidP="00016DAC">
      <w:pPr>
        <w:pStyle w:val="51"/>
      </w:pPr>
      <w:bookmarkStart w:id="5938" w:name="_Toc157435143"/>
      <w:bookmarkStart w:id="5939" w:name="_Toc157436858"/>
      <w:bookmarkStart w:id="5940" w:name="_Toc157440698"/>
      <w:bookmarkStart w:id="5941" w:name="_Toc160650488"/>
      <w:bookmarkStart w:id="5942" w:name="_Toc164928804"/>
      <w:bookmarkStart w:id="5943" w:name="_Toc168550667"/>
      <w:r w:rsidRPr="00D3062E">
        <w:rPr>
          <w:noProof/>
          <w:lang w:eastAsia="zh-CN"/>
        </w:rPr>
        <w:t>6.18</w:t>
      </w:r>
      <w:r w:rsidRPr="00D3062E">
        <w:t>.6.3.1</w:t>
      </w:r>
      <w:r w:rsidRPr="00D3062E">
        <w:tab/>
        <w:t>Introduction</w:t>
      </w:r>
      <w:bookmarkEnd w:id="5938"/>
      <w:bookmarkEnd w:id="5939"/>
      <w:bookmarkEnd w:id="5940"/>
      <w:bookmarkEnd w:id="5941"/>
      <w:bookmarkEnd w:id="5942"/>
      <w:bookmarkEnd w:id="5943"/>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5944" w:name="_Toc157435144"/>
      <w:bookmarkStart w:id="5945" w:name="_Toc157436859"/>
      <w:bookmarkStart w:id="5946" w:name="_Toc157440699"/>
      <w:bookmarkStart w:id="5947" w:name="_Toc160650489"/>
      <w:bookmarkStart w:id="5948" w:name="_Toc164928805"/>
      <w:bookmarkStart w:id="5949" w:name="_Toc168550668"/>
      <w:r w:rsidRPr="00D3062E">
        <w:rPr>
          <w:noProof/>
          <w:lang w:eastAsia="zh-CN"/>
        </w:rPr>
        <w:t>6.18</w:t>
      </w:r>
      <w:r w:rsidRPr="00D3062E">
        <w:t>.6.3.2</w:t>
      </w:r>
      <w:r w:rsidRPr="00D3062E">
        <w:tab/>
        <w:t>Simple data types</w:t>
      </w:r>
      <w:bookmarkEnd w:id="5944"/>
      <w:bookmarkEnd w:id="5945"/>
      <w:bookmarkEnd w:id="5946"/>
      <w:bookmarkEnd w:id="5947"/>
      <w:bookmarkEnd w:id="5948"/>
      <w:bookmarkEnd w:id="5949"/>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5950" w:name="_Toc164928806"/>
      <w:bookmarkStart w:id="5951" w:name="_Toc168550669"/>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950"/>
      <w:bookmarkEnd w:id="5951"/>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5952" w:name="_Toc164928807"/>
      <w:bookmarkStart w:id="5953" w:name="_Toc168550670"/>
      <w:r w:rsidRPr="00D3062E">
        <w:rPr>
          <w:noProof/>
          <w:lang w:eastAsia="zh-CN"/>
        </w:rPr>
        <w:t>6.</w:t>
      </w:r>
      <w:r>
        <w:rPr>
          <w:noProof/>
          <w:lang w:eastAsia="zh-CN"/>
        </w:rPr>
        <w:t>18</w:t>
      </w:r>
      <w:r w:rsidRPr="00D3062E">
        <w:t>.6.5</w:t>
      </w:r>
      <w:r w:rsidRPr="00D3062E">
        <w:tab/>
        <w:t>Binary data</w:t>
      </w:r>
      <w:bookmarkEnd w:id="5952"/>
      <w:bookmarkEnd w:id="5953"/>
    </w:p>
    <w:p w14:paraId="682941BA" w14:textId="77777777" w:rsidR="00B110B4" w:rsidRPr="00D3062E" w:rsidRDefault="00B110B4" w:rsidP="00B110B4">
      <w:pPr>
        <w:pStyle w:val="51"/>
      </w:pPr>
      <w:bookmarkStart w:id="5954" w:name="_Toc164928808"/>
      <w:bookmarkStart w:id="5955" w:name="_Toc168550671"/>
      <w:r w:rsidRPr="00D3062E">
        <w:rPr>
          <w:noProof/>
          <w:lang w:eastAsia="zh-CN"/>
        </w:rPr>
        <w:t>6.</w:t>
      </w:r>
      <w:r>
        <w:rPr>
          <w:noProof/>
          <w:lang w:eastAsia="zh-CN"/>
        </w:rPr>
        <w:t>18</w:t>
      </w:r>
      <w:r w:rsidRPr="00D3062E">
        <w:t>.6.5.1</w:t>
      </w:r>
      <w:r w:rsidRPr="00D3062E">
        <w:tab/>
        <w:t>Binary Data Types</w:t>
      </w:r>
      <w:bookmarkEnd w:id="5954"/>
      <w:bookmarkEnd w:id="5955"/>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5956" w:name="_Toc157435145"/>
      <w:bookmarkStart w:id="5957" w:name="_Toc157436860"/>
      <w:bookmarkStart w:id="5958" w:name="_Toc157440700"/>
      <w:bookmarkStart w:id="5959" w:name="_Toc160650490"/>
      <w:bookmarkStart w:id="5960" w:name="_Toc164928809"/>
      <w:bookmarkStart w:id="5961" w:name="_Toc168550672"/>
      <w:r w:rsidRPr="00D3062E">
        <w:rPr>
          <w:lang w:eastAsia="zh-CN"/>
        </w:rPr>
        <w:t>6.18.7</w:t>
      </w:r>
      <w:r w:rsidRPr="00D3062E">
        <w:rPr>
          <w:lang w:eastAsia="zh-CN"/>
        </w:rPr>
        <w:tab/>
        <w:t>Error Handling</w:t>
      </w:r>
      <w:bookmarkEnd w:id="5956"/>
      <w:bookmarkEnd w:id="5957"/>
      <w:bookmarkEnd w:id="5958"/>
      <w:bookmarkEnd w:id="5959"/>
      <w:bookmarkEnd w:id="5960"/>
      <w:bookmarkEnd w:id="5961"/>
    </w:p>
    <w:p w14:paraId="63A7EBBE" w14:textId="1998C8CD" w:rsidR="00016DAC" w:rsidRPr="00D3062E" w:rsidRDefault="00016DAC" w:rsidP="00B13605">
      <w:pPr>
        <w:pStyle w:val="41"/>
      </w:pPr>
      <w:bookmarkStart w:id="5962" w:name="_Toc157435146"/>
      <w:bookmarkStart w:id="5963" w:name="_Toc157436861"/>
      <w:bookmarkStart w:id="5964" w:name="_Toc157440701"/>
      <w:bookmarkStart w:id="5965" w:name="_Toc160650491"/>
      <w:bookmarkStart w:id="5966" w:name="_Toc164928810"/>
      <w:bookmarkStart w:id="5967" w:name="_Toc168550673"/>
      <w:r w:rsidRPr="00D3062E">
        <w:rPr>
          <w:lang w:eastAsia="zh-CN"/>
        </w:rPr>
        <w:t>6.18.7.1</w:t>
      </w:r>
      <w:r w:rsidRPr="00D3062E">
        <w:tab/>
        <w:t>General</w:t>
      </w:r>
      <w:bookmarkEnd w:id="5962"/>
      <w:bookmarkEnd w:id="5963"/>
      <w:bookmarkEnd w:id="5964"/>
      <w:bookmarkEnd w:id="5965"/>
      <w:bookmarkEnd w:id="5966"/>
      <w:bookmarkEnd w:id="5967"/>
    </w:p>
    <w:p w14:paraId="3EB3BF67" w14:textId="77777777" w:rsidR="00F5485E" w:rsidRPr="00D3062E" w:rsidRDefault="00F5485E" w:rsidP="00F5485E">
      <w:bookmarkStart w:id="5968" w:name="_Toc157435147"/>
      <w:bookmarkStart w:id="5969" w:name="_Toc157436862"/>
      <w:bookmarkStart w:id="5970" w:name="_Toc157440702"/>
      <w:bookmarkStart w:id="5971"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5972" w:name="_Toc164928811"/>
      <w:bookmarkStart w:id="5973" w:name="_Toc168550674"/>
      <w:r w:rsidRPr="00D3062E">
        <w:rPr>
          <w:lang w:eastAsia="zh-CN"/>
        </w:rPr>
        <w:t>6.18.7.2</w:t>
      </w:r>
      <w:r w:rsidRPr="00D3062E">
        <w:tab/>
        <w:t>Protocol Errors</w:t>
      </w:r>
      <w:bookmarkEnd w:id="5968"/>
      <w:bookmarkEnd w:id="5969"/>
      <w:bookmarkEnd w:id="5970"/>
      <w:bookmarkEnd w:id="5971"/>
      <w:bookmarkEnd w:id="5972"/>
      <w:bookmarkEnd w:id="5973"/>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5974" w:name="_Toc157435148"/>
      <w:bookmarkStart w:id="5975" w:name="_Toc157436863"/>
      <w:bookmarkStart w:id="5976" w:name="_Toc157440703"/>
      <w:bookmarkStart w:id="5977" w:name="_Toc160650493"/>
      <w:bookmarkStart w:id="5978" w:name="_Toc164928812"/>
      <w:bookmarkStart w:id="5979" w:name="_Toc168550675"/>
      <w:r w:rsidRPr="00D3062E">
        <w:rPr>
          <w:lang w:eastAsia="zh-CN"/>
        </w:rPr>
        <w:t>6.18.7.3</w:t>
      </w:r>
      <w:r w:rsidRPr="00D3062E">
        <w:tab/>
        <w:t>Application Errors</w:t>
      </w:r>
      <w:bookmarkEnd w:id="5974"/>
      <w:bookmarkEnd w:id="5975"/>
      <w:bookmarkEnd w:id="5976"/>
      <w:bookmarkEnd w:id="5977"/>
      <w:bookmarkEnd w:id="5978"/>
      <w:bookmarkEnd w:id="5979"/>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5980" w:name="_Toc157435149"/>
      <w:bookmarkStart w:id="5981" w:name="_Toc157436864"/>
      <w:bookmarkStart w:id="5982" w:name="_Toc157440704"/>
      <w:bookmarkStart w:id="5983" w:name="_Toc160650494"/>
      <w:bookmarkStart w:id="5984" w:name="_Toc164928813"/>
      <w:bookmarkStart w:id="5985" w:name="_Toc168550676"/>
      <w:r w:rsidRPr="00D3062E">
        <w:rPr>
          <w:lang w:eastAsia="zh-CN"/>
        </w:rPr>
        <w:t>6.18.8</w:t>
      </w:r>
      <w:r w:rsidRPr="00D3062E">
        <w:rPr>
          <w:lang w:eastAsia="zh-CN"/>
        </w:rPr>
        <w:tab/>
        <w:t>Feature Negotiation</w:t>
      </w:r>
      <w:bookmarkEnd w:id="5980"/>
      <w:bookmarkEnd w:id="5981"/>
      <w:bookmarkEnd w:id="5982"/>
      <w:bookmarkEnd w:id="5983"/>
      <w:bookmarkEnd w:id="5984"/>
      <w:bookmarkEnd w:id="5985"/>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5986" w:name="_Toc157435150"/>
      <w:bookmarkStart w:id="5987" w:name="_Toc157436865"/>
      <w:bookmarkStart w:id="5988" w:name="_Toc157440705"/>
      <w:bookmarkStart w:id="5989" w:name="_Toc160650495"/>
      <w:bookmarkStart w:id="5990" w:name="_Toc164928814"/>
      <w:bookmarkStart w:id="5991" w:name="_Toc168550677"/>
      <w:r w:rsidRPr="00D3062E">
        <w:rPr>
          <w:noProof/>
          <w:lang w:eastAsia="zh-CN"/>
        </w:rPr>
        <w:t>6.</w:t>
      </w:r>
      <w:r w:rsidRPr="00D3062E">
        <w:rPr>
          <w:lang w:eastAsia="zh-CN"/>
        </w:rPr>
        <w:t>18</w:t>
      </w:r>
      <w:r w:rsidRPr="00D3062E">
        <w:t>.9</w:t>
      </w:r>
      <w:r w:rsidRPr="00D3062E">
        <w:tab/>
        <w:t>Security</w:t>
      </w:r>
      <w:bookmarkEnd w:id="5986"/>
      <w:bookmarkEnd w:id="5987"/>
      <w:bookmarkEnd w:id="5988"/>
      <w:bookmarkEnd w:id="5989"/>
      <w:bookmarkEnd w:id="5990"/>
      <w:bookmarkEnd w:id="5991"/>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5992" w:name="_Toc96843459"/>
      <w:bookmarkStart w:id="5993" w:name="_Toc96844434"/>
      <w:bookmarkStart w:id="5994" w:name="_Toc100740007"/>
      <w:bookmarkStart w:id="5995" w:name="_Toc104332874"/>
      <w:bookmarkStart w:id="5996" w:name="_Toc157435151"/>
      <w:bookmarkStart w:id="5997" w:name="_Toc157436866"/>
      <w:bookmarkStart w:id="5998" w:name="_Toc157440706"/>
      <w:bookmarkStart w:id="5999" w:name="_Toc160650496"/>
      <w:bookmarkStart w:id="6000" w:name="_Toc164928815"/>
      <w:bookmarkStart w:id="6001" w:name="_Toc168550678"/>
      <w:bookmarkStart w:id="6002" w:name="_Toc510696650"/>
      <w:bookmarkStart w:id="6003" w:name="_Toc35971450"/>
      <w:r w:rsidR="001C4032" w:rsidRPr="00D3062E">
        <w:t>7</w:t>
      </w:r>
      <w:r w:rsidR="001C4032" w:rsidRPr="00D3062E">
        <w:tab/>
        <w:t>Using Common API Framework</w:t>
      </w:r>
      <w:bookmarkEnd w:id="5992"/>
      <w:bookmarkEnd w:id="5993"/>
      <w:bookmarkEnd w:id="5994"/>
      <w:bookmarkEnd w:id="5995"/>
      <w:bookmarkEnd w:id="5996"/>
      <w:bookmarkEnd w:id="5997"/>
      <w:bookmarkEnd w:id="5998"/>
      <w:bookmarkEnd w:id="5999"/>
      <w:bookmarkEnd w:id="6000"/>
      <w:bookmarkEnd w:id="6001"/>
    </w:p>
    <w:p w14:paraId="35252184" w14:textId="77777777" w:rsidR="00ED591F" w:rsidRPr="00D3062E" w:rsidRDefault="00ED591F" w:rsidP="00ED591F">
      <w:pPr>
        <w:rPr>
          <w:noProof/>
          <w:lang w:eastAsia="zh-CN"/>
        </w:rPr>
      </w:pPr>
      <w:bookmarkStart w:id="6004" w:name="_Toc144024293"/>
      <w:bookmarkStart w:id="6005" w:name="_Toc24868675"/>
      <w:bookmarkStart w:id="6006" w:name="_Toc34154180"/>
      <w:bookmarkStart w:id="6007" w:name="_Toc36041124"/>
      <w:bookmarkStart w:id="6008" w:name="_Toc36041437"/>
      <w:bookmarkStart w:id="6009" w:name="_Toc43196714"/>
      <w:bookmarkStart w:id="6010" w:name="_Toc43481484"/>
      <w:bookmarkStart w:id="6011" w:name="_Toc45134761"/>
      <w:bookmarkStart w:id="6012" w:name="_Toc51189293"/>
      <w:bookmarkStart w:id="6013" w:name="_Toc51763969"/>
      <w:bookmarkStart w:id="6014" w:name="_Toc57206201"/>
      <w:bookmarkStart w:id="6015" w:name="_Toc59019542"/>
      <w:bookmarkStart w:id="6016" w:name="_Toc68170215"/>
      <w:bookmarkStart w:id="6017" w:name="_Toc73433953"/>
      <w:bookmarkStart w:id="6018" w:name="_Toc73436001"/>
      <w:bookmarkStart w:id="6019" w:name="_Toc73437408"/>
      <w:bookmarkStart w:id="6020" w:name="_Toc75351818"/>
      <w:bookmarkStart w:id="6021" w:name="_Toc83230096"/>
      <w:bookmarkStart w:id="6022" w:name="_Toc85528264"/>
      <w:bookmarkStart w:id="6023" w:name="_Toc90649889"/>
      <w:bookmarkStart w:id="6024" w:name="_Toc96843460"/>
      <w:bookmarkStart w:id="6025" w:name="_Toc96844435"/>
      <w:bookmarkStart w:id="6026" w:name="_Toc100740008"/>
      <w:bookmarkStart w:id="6027" w:name="_Toc104332875"/>
      <w:r w:rsidRPr="00D3062E">
        <w:t xml:space="preserve">The provisions of clause 8 of 3GPP TS 29.549 [15] shall apply for the NSCE Server </w:t>
      </w:r>
      <w:r w:rsidRPr="00D3062E">
        <w:rPr>
          <w:noProof/>
          <w:lang w:eastAsia="zh-CN"/>
        </w:rPr>
        <w:t>APIs defined in this specification.</w:t>
      </w:r>
    </w:p>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14:paraId="4A4D6361" w14:textId="7EBE3BEF" w:rsidR="008A6D4A" w:rsidRPr="00D3062E" w:rsidRDefault="001C4032" w:rsidP="00B655DA">
      <w:pPr>
        <w:pStyle w:val="8"/>
      </w:pPr>
      <w:r w:rsidRPr="00D3062E">
        <w:br w:type="page"/>
      </w:r>
      <w:bookmarkStart w:id="6028" w:name="_Toc157435152"/>
      <w:bookmarkStart w:id="6029" w:name="_Toc157436867"/>
      <w:bookmarkStart w:id="6030" w:name="_Toc157440707"/>
      <w:bookmarkStart w:id="6031" w:name="_Toc160650497"/>
      <w:r w:rsidR="008A6D4A" w:rsidRPr="00D3062E">
        <w:t>Annex A (normative):</w:t>
      </w:r>
      <w:r w:rsidR="008A6D4A" w:rsidRPr="00D3062E">
        <w:br/>
        <w:t>OpenAPI specification</w:t>
      </w:r>
      <w:bookmarkEnd w:id="6002"/>
      <w:bookmarkEnd w:id="6003"/>
      <w:bookmarkEnd w:id="6028"/>
      <w:bookmarkEnd w:id="6029"/>
      <w:bookmarkEnd w:id="6030"/>
      <w:bookmarkEnd w:id="6031"/>
    </w:p>
    <w:p w14:paraId="03FBDDDC" w14:textId="77777777" w:rsidR="006E186B" w:rsidRPr="00D3062E" w:rsidRDefault="006E186B" w:rsidP="003C2A5F">
      <w:pPr>
        <w:pStyle w:val="1"/>
      </w:pPr>
      <w:bookmarkStart w:id="6032" w:name="_Toc510696651"/>
      <w:bookmarkStart w:id="6033" w:name="_Toc35971451"/>
      <w:bookmarkStart w:id="6034" w:name="_Toc157435153"/>
      <w:bookmarkStart w:id="6035" w:name="_Toc157436868"/>
      <w:bookmarkStart w:id="6036" w:name="_Toc157440708"/>
      <w:bookmarkStart w:id="6037" w:name="_Toc160650498"/>
      <w:bookmarkStart w:id="6038" w:name="_Toc164928816"/>
      <w:bookmarkStart w:id="6039" w:name="_Toc168550679"/>
      <w:bookmarkStart w:id="6040" w:name="_Toc510696653"/>
      <w:r w:rsidRPr="00D3062E">
        <w:t>A.1</w:t>
      </w:r>
      <w:r w:rsidRPr="00D3062E">
        <w:tab/>
        <w:t>General</w:t>
      </w:r>
      <w:bookmarkEnd w:id="6032"/>
      <w:bookmarkEnd w:id="6033"/>
      <w:bookmarkEnd w:id="6034"/>
      <w:bookmarkEnd w:id="6035"/>
      <w:bookmarkEnd w:id="6036"/>
      <w:bookmarkEnd w:id="6037"/>
      <w:bookmarkEnd w:id="6038"/>
      <w:bookmarkEnd w:id="6039"/>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6041" w:name="_Toc157435154"/>
      <w:bookmarkStart w:id="6042" w:name="_Toc157436869"/>
      <w:bookmarkStart w:id="6043" w:name="_Toc157440709"/>
      <w:bookmarkStart w:id="6044" w:name="_Toc160650499"/>
      <w:bookmarkStart w:id="6045" w:name="_Toc164928817"/>
      <w:bookmarkStart w:id="6046" w:name="_Toc168550680"/>
      <w:r w:rsidR="006E186B" w:rsidRPr="00D3062E">
        <w:t>A.2</w:t>
      </w:r>
      <w:r w:rsidR="006E186B" w:rsidRPr="00D3062E">
        <w:tab/>
      </w:r>
      <w:r w:rsidR="00D3062E" w:rsidRPr="00D3062E">
        <w:t>NSCE_SliceApiManagement</w:t>
      </w:r>
      <w:r w:rsidR="006E186B" w:rsidRPr="00D3062E">
        <w:t xml:space="preserve"> API</w:t>
      </w:r>
      <w:bookmarkEnd w:id="6041"/>
      <w:bookmarkEnd w:id="6042"/>
      <w:bookmarkEnd w:id="6043"/>
      <w:bookmarkEnd w:id="6044"/>
      <w:bookmarkEnd w:id="6045"/>
      <w:bookmarkEnd w:id="6046"/>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6047" w:name="_Hlk164290570"/>
      <w:r>
        <w:rPr>
          <w:lang w:eastAsia="fr-FR"/>
        </w:rPr>
        <w:t>UE_MOBILITY</w:t>
      </w:r>
      <w:bookmarkEnd w:id="6047"/>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6048" w:name="_Hlk164290579"/>
      <w:r>
        <w:rPr>
          <w:lang w:eastAsia="fr-FR"/>
        </w:rPr>
        <w:t>MIGRATION</w:t>
      </w:r>
      <w:bookmarkEnd w:id="6048"/>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6049" w:name="_Hlk164290588"/>
      <w:r>
        <w:rPr>
          <w:lang w:eastAsia="fr-FR"/>
        </w:rPr>
        <w:t>SERV_API_UNAVAILABILITY</w:t>
      </w:r>
      <w:bookmarkEnd w:id="6049"/>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6050" w:name="_Hlk164290596"/>
      <w:r>
        <w:rPr>
          <w:lang w:eastAsia="fr-FR"/>
        </w:rPr>
        <w:t>APP_QOS_REQ_CHANGE</w:t>
      </w:r>
      <w:bookmarkEnd w:id="6050"/>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6051" w:name="_Toc35971453"/>
      <w:r w:rsidRPr="00D3062E">
        <w:br w:type="page"/>
      </w:r>
      <w:bookmarkStart w:id="6052" w:name="_Toc157435155"/>
      <w:bookmarkStart w:id="6053" w:name="_Toc157436870"/>
      <w:bookmarkStart w:id="6054" w:name="_Toc157440710"/>
      <w:bookmarkStart w:id="6055" w:name="_Toc160650500"/>
      <w:bookmarkStart w:id="6056" w:name="_Toc164928818"/>
      <w:bookmarkStart w:id="6057" w:name="_Toc168550681"/>
      <w:r w:rsidR="008A6D4A" w:rsidRPr="00D3062E">
        <w:t>A.3</w:t>
      </w:r>
      <w:r w:rsidR="008A6D4A" w:rsidRPr="00D3062E">
        <w:tab/>
      </w:r>
      <w:r w:rsidR="00D3062E">
        <w:t>N</w:t>
      </w:r>
      <w:r w:rsidR="00D3062E" w:rsidRPr="00D3062E">
        <w:t>SCE_NetSliceLifeCycleMngt</w:t>
      </w:r>
      <w:r w:rsidR="008A6D4A" w:rsidRPr="00D3062E">
        <w:t xml:space="preserve"> API</w:t>
      </w:r>
      <w:bookmarkEnd w:id="6040"/>
      <w:bookmarkEnd w:id="6051"/>
      <w:bookmarkEnd w:id="6052"/>
      <w:bookmarkEnd w:id="6053"/>
      <w:bookmarkEnd w:id="6054"/>
      <w:bookmarkEnd w:id="6055"/>
      <w:bookmarkEnd w:id="6056"/>
      <w:bookmarkEnd w:id="6057"/>
    </w:p>
    <w:p w14:paraId="68131D79" w14:textId="77777777" w:rsidR="00AC54E2" w:rsidRPr="00D3062E" w:rsidRDefault="00AC54E2" w:rsidP="00AC54E2">
      <w:pPr>
        <w:pStyle w:val="PL"/>
      </w:pPr>
      <w:r w:rsidRPr="00D3062E">
        <w:t>openapi: 3.0.0</w:t>
      </w:r>
    </w:p>
    <w:p w14:paraId="405E89BE" w14:textId="77777777" w:rsidR="00AC54E2" w:rsidRPr="00D3062E" w:rsidRDefault="00AC54E2" w:rsidP="00AC54E2">
      <w:pPr>
        <w:pStyle w:val="PL"/>
        <w:rPr>
          <w:lang w:val="en-US"/>
        </w:rPr>
      </w:pPr>
    </w:p>
    <w:p w14:paraId="05D70F40" w14:textId="77777777" w:rsidR="00AC54E2" w:rsidRPr="00D3062E" w:rsidRDefault="00AC54E2" w:rsidP="00AC54E2">
      <w:pPr>
        <w:pStyle w:val="PL"/>
        <w:rPr>
          <w:lang w:val="en-US"/>
        </w:rPr>
      </w:pPr>
      <w:r w:rsidRPr="00D3062E">
        <w:rPr>
          <w:lang w:val="en-US"/>
        </w:rPr>
        <w:t>info:</w:t>
      </w:r>
    </w:p>
    <w:p w14:paraId="2670B9D5"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Pr>
          <w:lang w:val="en-US" w:eastAsia="zh-CN"/>
        </w:rPr>
        <w:t xml:space="preserve"> Server </w:t>
      </w:r>
      <w:r w:rsidRPr="00D3062E">
        <w:t>Net</w:t>
      </w:r>
      <w:r>
        <w:t xml:space="preserve">work </w:t>
      </w:r>
      <w:r w:rsidRPr="00D3062E">
        <w:t>Slice</w:t>
      </w:r>
      <w:r>
        <w:t xml:space="preserve"> </w:t>
      </w:r>
      <w:r w:rsidRPr="00D3062E">
        <w:t>LifeCycle</w:t>
      </w:r>
      <w:r>
        <w:t xml:space="preserve"> </w:t>
      </w:r>
      <w:r w:rsidRPr="00D3062E">
        <w:t>M</w:t>
      </w:r>
      <w:r>
        <w:t>a</w:t>
      </w:r>
      <w:r w:rsidRPr="00D3062E">
        <w:t>n</w:t>
      </w:r>
      <w:r>
        <w:t>a</w:t>
      </w:r>
      <w:r w:rsidRPr="00D3062E">
        <w:t>g</w:t>
      </w:r>
      <w:r>
        <w:t>emen</w:t>
      </w:r>
      <w:r w:rsidRPr="00D3062E">
        <w:t>t</w:t>
      </w:r>
    </w:p>
    <w:p w14:paraId="4D95E0F7" w14:textId="34DEF8B6" w:rsidR="00AC54E2" w:rsidRPr="00D3062E" w:rsidRDefault="00AC54E2" w:rsidP="00AC54E2">
      <w:pPr>
        <w:pStyle w:val="PL"/>
        <w:rPr>
          <w:lang w:val="en-US"/>
        </w:rPr>
      </w:pPr>
      <w:r w:rsidRPr="00D3062E">
        <w:rPr>
          <w:lang w:val="en-US"/>
        </w:rPr>
        <w:t xml:space="preserve">  version: 1.0.0</w:t>
      </w:r>
    </w:p>
    <w:p w14:paraId="09E4539A" w14:textId="77777777" w:rsidR="00AC54E2" w:rsidRPr="00D3062E" w:rsidRDefault="00AC54E2" w:rsidP="00AC54E2">
      <w:pPr>
        <w:pStyle w:val="PL"/>
      </w:pPr>
      <w:r w:rsidRPr="00D3062E">
        <w:rPr>
          <w:lang w:val="en-US"/>
        </w:rPr>
        <w:t xml:space="preserve">  description: </w:t>
      </w:r>
      <w:r w:rsidRPr="00D3062E">
        <w:t>|</w:t>
      </w:r>
    </w:p>
    <w:p w14:paraId="1767F5B1" w14:textId="77777777" w:rsidR="00AC54E2" w:rsidRPr="00D3062E" w:rsidRDefault="00AC54E2" w:rsidP="00AC54E2">
      <w:pPr>
        <w:pStyle w:val="PL"/>
        <w:rPr>
          <w:lang w:val="en-US"/>
        </w:rPr>
      </w:pPr>
      <w:r w:rsidRPr="00D3062E">
        <w:rPr>
          <w:lang w:val="en-US"/>
        </w:rPr>
        <w:t xml:space="preserve">    </w:t>
      </w:r>
      <w:r w:rsidRPr="00D3062E">
        <w:rPr>
          <w:rFonts w:hint="eastAsia"/>
          <w:lang w:val="en-US" w:eastAsia="zh-CN"/>
        </w:rPr>
        <w:t>NSCE</w:t>
      </w:r>
      <w:r>
        <w:rPr>
          <w:lang w:val="en-US" w:eastAsia="zh-CN"/>
        </w:rPr>
        <w:t xml:space="preserve"> Server </w:t>
      </w:r>
      <w:r w:rsidRPr="00D3062E">
        <w:t>Net</w:t>
      </w:r>
      <w:r>
        <w:t xml:space="preserve">work </w:t>
      </w:r>
      <w:r w:rsidRPr="00D3062E">
        <w:t>Slice</w:t>
      </w:r>
      <w:r>
        <w:t xml:space="preserve"> </w:t>
      </w:r>
      <w:r w:rsidRPr="00D3062E">
        <w:t>LifeCycle</w:t>
      </w:r>
      <w:r>
        <w:t xml:space="preserve"> </w:t>
      </w:r>
      <w:r w:rsidRPr="00D3062E">
        <w:t>M</w:t>
      </w:r>
      <w:r>
        <w:t>a</w:t>
      </w:r>
      <w:r w:rsidRPr="00D3062E">
        <w:t>n</w:t>
      </w:r>
      <w:r>
        <w:t>a</w:t>
      </w:r>
      <w:r w:rsidRPr="00D3062E">
        <w:t>g</w:t>
      </w:r>
      <w:r>
        <w:t>emen</w:t>
      </w:r>
      <w:r w:rsidRPr="00D3062E">
        <w:t>t</w:t>
      </w:r>
      <w:r w:rsidRPr="00D3062E">
        <w:rPr>
          <w:lang w:val="en-US"/>
        </w:rPr>
        <w:t xml:space="preserve">.  </w:t>
      </w:r>
    </w:p>
    <w:p w14:paraId="0A494A5D" w14:textId="77777777" w:rsidR="00AC54E2" w:rsidRPr="00D3062E" w:rsidRDefault="00AC54E2" w:rsidP="00AC54E2">
      <w:pPr>
        <w:pStyle w:val="PL"/>
      </w:pPr>
      <w:r w:rsidRPr="00D3062E">
        <w:t xml:space="preserve">    © 2024, 3GPP Organizational Partners (ARIB, ATIS, CCSA, ETSI, TSDSI, TTA, TTC).  </w:t>
      </w:r>
    </w:p>
    <w:p w14:paraId="38B69B11" w14:textId="77777777" w:rsidR="00AC54E2" w:rsidRPr="00D3062E" w:rsidRDefault="00AC54E2" w:rsidP="00AC54E2">
      <w:pPr>
        <w:pStyle w:val="PL"/>
      </w:pPr>
      <w:r w:rsidRPr="00D3062E">
        <w:t xml:space="preserve">    All rights reserved.</w:t>
      </w:r>
    </w:p>
    <w:p w14:paraId="5067A761" w14:textId="77777777" w:rsidR="00AC54E2" w:rsidRPr="00D3062E" w:rsidRDefault="00AC54E2" w:rsidP="00AC54E2">
      <w:pPr>
        <w:pStyle w:val="PL"/>
      </w:pPr>
    </w:p>
    <w:p w14:paraId="338D03AA" w14:textId="77777777" w:rsidR="00AC54E2" w:rsidRPr="00D3062E" w:rsidRDefault="00AC54E2" w:rsidP="00AC54E2">
      <w:pPr>
        <w:pStyle w:val="PL"/>
      </w:pPr>
      <w:r w:rsidRPr="00D3062E">
        <w:t>externalDocs:</w:t>
      </w:r>
    </w:p>
    <w:p w14:paraId="43D258EA" w14:textId="77777777" w:rsidR="00AC54E2" w:rsidRPr="00D3062E" w:rsidRDefault="00AC54E2" w:rsidP="00AC54E2">
      <w:pPr>
        <w:pStyle w:val="PL"/>
        <w:rPr>
          <w:lang w:val="en-US"/>
        </w:rPr>
      </w:pPr>
      <w:r w:rsidRPr="00D3062E">
        <w:t xml:space="preserve">  description: </w:t>
      </w:r>
      <w:r w:rsidRPr="00D3062E">
        <w:rPr>
          <w:lang w:val="en-US"/>
        </w:rPr>
        <w:t>&gt;</w:t>
      </w:r>
    </w:p>
    <w:p w14:paraId="77A9DFC6"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4AFA95CE" w14:textId="77777777" w:rsidR="00AC54E2" w:rsidRPr="00D3062E" w:rsidRDefault="00AC54E2" w:rsidP="00AC54E2">
      <w:pPr>
        <w:pStyle w:val="PL"/>
        <w:rPr>
          <w:b/>
          <w:bCs/>
        </w:rPr>
      </w:pPr>
      <w:r w:rsidRPr="00D3062E">
        <w:t xml:space="preserve">    Network Slice Capability Exposure (NSCE) Server Service(s); Stage 3.</w:t>
      </w:r>
    </w:p>
    <w:p w14:paraId="0A51E8D0" w14:textId="77777777" w:rsidR="00AC54E2" w:rsidRPr="00D3062E" w:rsidRDefault="00AC54E2" w:rsidP="00AC54E2">
      <w:pPr>
        <w:pStyle w:val="PL"/>
      </w:pPr>
      <w:r w:rsidRPr="00D3062E">
        <w:t xml:space="preserve">  url: http://www.3gpp.org/ftp/Specs/archive/29_series/29.435/</w:t>
      </w:r>
    </w:p>
    <w:p w14:paraId="035D3966" w14:textId="77777777" w:rsidR="00AC54E2" w:rsidRPr="00D3062E" w:rsidRDefault="00AC54E2" w:rsidP="00AC54E2">
      <w:pPr>
        <w:pStyle w:val="PL"/>
      </w:pPr>
    </w:p>
    <w:p w14:paraId="2A6FBC9F" w14:textId="77777777" w:rsidR="00AC54E2" w:rsidRPr="00D3062E" w:rsidRDefault="00AC54E2" w:rsidP="00AC54E2">
      <w:pPr>
        <w:pStyle w:val="PL"/>
      </w:pPr>
      <w:r w:rsidRPr="00D3062E">
        <w:t>servers:</w:t>
      </w:r>
    </w:p>
    <w:p w14:paraId="1BA3ECF1" w14:textId="77777777" w:rsidR="00AC54E2" w:rsidRPr="00D3062E" w:rsidRDefault="00AC54E2" w:rsidP="00AC54E2">
      <w:pPr>
        <w:pStyle w:val="PL"/>
      </w:pPr>
      <w:r w:rsidRPr="00D3062E">
        <w:t xml:space="preserve">  - url: '{apiRoot}/</w:t>
      </w:r>
      <w:r w:rsidRPr="00D3062E">
        <w:rPr>
          <w:rFonts w:hint="eastAsia"/>
          <w:lang w:eastAsia="zh-CN"/>
        </w:rPr>
        <w:t>nsce-</w:t>
      </w:r>
      <w:r w:rsidRPr="007D560E">
        <w:rPr>
          <w:noProof/>
        </w:rPr>
        <w:t>nslcm</w:t>
      </w:r>
      <w:r w:rsidRPr="00D3062E">
        <w:rPr>
          <w:rFonts w:hint="eastAsia"/>
          <w:lang w:eastAsia="zh-CN"/>
        </w:rPr>
        <w:t>/</w:t>
      </w:r>
      <w:r w:rsidRPr="00D3062E">
        <w:t>v1'</w:t>
      </w:r>
    </w:p>
    <w:p w14:paraId="7AC59078" w14:textId="77777777" w:rsidR="00AC54E2" w:rsidRPr="00D3062E" w:rsidRDefault="00AC54E2" w:rsidP="00AC54E2">
      <w:pPr>
        <w:pStyle w:val="PL"/>
      </w:pPr>
      <w:r w:rsidRPr="00D3062E">
        <w:t xml:space="preserve">    variables:</w:t>
      </w:r>
    </w:p>
    <w:p w14:paraId="08445145" w14:textId="77777777" w:rsidR="00AC54E2" w:rsidRPr="00D3062E" w:rsidRDefault="00AC54E2" w:rsidP="00AC54E2">
      <w:pPr>
        <w:pStyle w:val="PL"/>
      </w:pPr>
      <w:r w:rsidRPr="00D3062E">
        <w:t xml:space="preserve">      apiRoot:</w:t>
      </w:r>
    </w:p>
    <w:p w14:paraId="3FEE7957" w14:textId="77777777" w:rsidR="00AC54E2" w:rsidRPr="00D3062E" w:rsidRDefault="00AC54E2" w:rsidP="00AC54E2">
      <w:pPr>
        <w:pStyle w:val="PL"/>
      </w:pPr>
      <w:r w:rsidRPr="00D3062E">
        <w:t xml:space="preserve">        default: https://example.com</w:t>
      </w:r>
    </w:p>
    <w:p w14:paraId="3AB1DE11" w14:textId="77777777" w:rsidR="00AC54E2" w:rsidRPr="00D3062E" w:rsidRDefault="00AC54E2" w:rsidP="00AC54E2">
      <w:pPr>
        <w:pStyle w:val="PL"/>
      </w:pPr>
      <w:r w:rsidRPr="00D3062E">
        <w:t xml:space="preserve">        description: apiRoot as defined in clause 5.2.4 of 3GPP TS 29.122</w:t>
      </w:r>
    </w:p>
    <w:p w14:paraId="54A0F563" w14:textId="77777777" w:rsidR="00AC54E2" w:rsidRPr="00D3062E" w:rsidRDefault="00AC54E2" w:rsidP="00AC54E2">
      <w:pPr>
        <w:pStyle w:val="PL"/>
      </w:pPr>
    </w:p>
    <w:p w14:paraId="3DF2AE2F" w14:textId="77777777" w:rsidR="00AC54E2" w:rsidRPr="00D3062E" w:rsidRDefault="00AC54E2" w:rsidP="00AC54E2">
      <w:pPr>
        <w:pStyle w:val="PL"/>
      </w:pPr>
      <w:r w:rsidRPr="00D3062E">
        <w:t>security:</w:t>
      </w:r>
    </w:p>
    <w:p w14:paraId="22110509" w14:textId="77777777" w:rsidR="00AC54E2" w:rsidRPr="00D3062E" w:rsidRDefault="00AC54E2" w:rsidP="00AC54E2">
      <w:pPr>
        <w:pStyle w:val="PL"/>
      </w:pPr>
      <w:r w:rsidRPr="00D3062E">
        <w:t xml:space="preserve">  - {}</w:t>
      </w:r>
    </w:p>
    <w:p w14:paraId="01FAFA72" w14:textId="77777777" w:rsidR="00AC54E2" w:rsidRPr="00D3062E" w:rsidRDefault="00AC54E2" w:rsidP="00AC54E2">
      <w:pPr>
        <w:pStyle w:val="PL"/>
      </w:pPr>
      <w:r w:rsidRPr="00D3062E">
        <w:t xml:space="preserve">  - oAuth2ClientCredentials: []</w:t>
      </w:r>
    </w:p>
    <w:p w14:paraId="1466A888" w14:textId="77777777" w:rsidR="00AC54E2" w:rsidRPr="00D3062E" w:rsidRDefault="00AC54E2" w:rsidP="00AC54E2">
      <w:pPr>
        <w:pStyle w:val="PL"/>
      </w:pPr>
    </w:p>
    <w:p w14:paraId="415C16F7" w14:textId="77777777" w:rsidR="00AC54E2" w:rsidRPr="00D3062E" w:rsidRDefault="00AC54E2" w:rsidP="00AC54E2">
      <w:pPr>
        <w:pStyle w:val="PL"/>
      </w:pPr>
      <w:r w:rsidRPr="00D3062E">
        <w:t>paths:</w:t>
      </w:r>
    </w:p>
    <w:p w14:paraId="04E9DCFF" w14:textId="77777777" w:rsidR="00AC54E2" w:rsidRPr="00D3062E" w:rsidRDefault="00AC54E2" w:rsidP="00AC54E2">
      <w:pPr>
        <w:pStyle w:val="PL"/>
      </w:pPr>
      <w:r w:rsidRPr="00D3062E">
        <w:t xml:space="preserve">  /subscription</w:t>
      </w:r>
      <w:r>
        <w:t>s</w:t>
      </w:r>
      <w:r w:rsidRPr="00D3062E">
        <w:t>:</w:t>
      </w:r>
    </w:p>
    <w:p w14:paraId="1ACFDF42" w14:textId="77777777" w:rsidR="00AC54E2" w:rsidRPr="00D3062E" w:rsidRDefault="00AC54E2" w:rsidP="00AC54E2">
      <w:pPr>
        <w:pStyle w:val="PL"/>
      </w:pPr>
      <w:r w:rsidRPr="00D3062E">
        <w:t xml:space="preserve">    post:</w:t>
      </w:r>
    </w:p>
    <w:p w14:paraId="33B4986E" w14:textId="77777777" w:rsidR="00AC54E2" w:rsidRPr="00D3062E" w:rsidRDefault="00AC54E2" w:rsidP="00AC54E2">
      <w:pPr>
        <w:pStyle w:val="PL"/>
      </w:pPr>
      <w:r w:rsidRPr="00D3062E">
        <w:t xml:space="preserve">      summary: Request the </w:t>
      </w:r>
      <w:r>
        <w:t xml:space="preserve">creation of a Network Slice Lifecycle Management </w:t>
      </w:r>
      <w:r w:rsidRPr="00FC29E8">
        <w:rPr>
          <w:rFonts w:eastAsia="等线"/>
        </w:rPr>
        <w:t>Subscription</w:t>
      </w:r>
      <w:r w:rsidRPr="00D3062E">
        <w:t>.</w:t>
      </w:r>
    </w:p>
    <w:p w14:paraId="3248894E" w14:textId="77777777" w:rsidR="00AC54E2" w:rsidRPr="00D3062E" w:rsidRDefault="00AC54E2" w:rsidP="00AC54E2">
      <w:pPr>
        <w:pStyle w:val="PL"/>
      </w:pPr>
      <w:r w:rsidRPr="00D3062E">
        <w:t xml:space="preserve">      operationId: Create</w:t>
      </w:r>
      <w:r>
        <w:rPr>
          <w:lang w:val="en-US"/>
        </w:rPr>
        <w:t>NetSliceLifeCycleMngtSubsc</w:t>
      </w:r>
    </w:p>
    <w:p w14:paraId="23C84AE8" w14:textId="77777777" w:rsidR="00AC54E2" w:rsidRPr="00D3062E" w:rsidRDefault="00AC54E2" w:rsidP="00AC54E2">
      <w:pPr>
        <w:pStyle w:val="PL"/>
      </w:pPr>
      <w:r w:rsidRPr="00D3062E">
        <w:t xml:space="preserve">      tags:</w:t>
      </w:r>
    </w:p>
    <w:p w14:paraId="55EE6A64" w14:textId="77777777" w:rsidR="00AC54E2" w:rsidRPr="00D3062E" w:rsidRDefault="00AC54E2" w:rsidP="00AC54E2">
      <w:pPr>
        <w:pStyle w:val="PL"/>
      </w:pPr>
      <w:r w:rsidRPr="00D3062E">
        <w:t xml:space="preserve">        - </w:t>
      </w:r>
      <w:r w:rsidRPr="006D423A">
        <w:t>Network Slice Lifecycle Management Subscriptions</w:t>
      </w:r>
      <w:r w:rsidRPr="00D3062E">
        <w:t xml:space="preserve"> (Collection)</w:t>
      </w:r>
    </w:p>
    <w:p w14:paraId="36745C70" w14:textId="77777777" w:rsidR="00AC54E2" w:rsidRPr="00D3062E" w:rsidRDefault="00AC54E2" w:rsidP="00AC54E2">
      <w:pPr>
        <w:pStyle w:val="PL"/>
      </w:pPr>
      <w:r w:rsidRPr="00D3062E">
        <w:t xml:space="preserve">      requestBody:</w:t>
      </w:r>
    </w:p>
    <w:p w14:paraId="290B13EC" w14:textId="77777777" w:rsidR="00AC54E2" w:rsidRPr="00D3062E" w:rsidRDefault="00AC54E2" w:rsidP="00AC54E2">
      <w:pPr>
        <w:pStyle w:val="PL"/>
      </w:pPr>
      <w:r w:rsidRPr="00D3062E">
        <w:t xml:space="preserve">        required: true</w:t>
      </w:r>
    </w:p>
    <w:p w14:paraId="29081968" w14:textId="77777777" w:rsidR="00AC54E2" w:rsidRPr="00D3062E" w:rsidRDefault="00AC54E2" w:rsidP="00AC54E2">
      <w:pPr>
        <w:pStyle w:val="PL"/>
      </w:pPr>
      <w:r w:rsidRPr="00D3062E">
        <w:t xml:space="preserve">        content:</w:t>
      </w:r>
    </w:p>
    <w:p w14:paraId="36C36800" w14:textId="77777777" w:rsidR="00AC54E2" w:rsidRPr="00D3062E" w:rsidRDefault="00AC54E2" w:rsidP="00AC54E2">
      <w:pPr>
        <w:pStyle w:val="PL"/>
      </w:pPr>
      <w:r w:rsidRPr="00D3062E">
        <w:t xml:space="preserve">          application/json:</w:t>
      </w:r>
    </w:p>
    <w:p w14:paraId="01798AD7" w14:textId="77777777" w:rsidR="00AC54E2" w:rsidRPr="00D3062E" w:rsidRDefault="00AC54E2" w:rsidP="00AC54E2">
      <w:pPr>
        <w:pStyle w:val="PL"/>
      </w:pPr>
      <w:r w:rsidRPr="00D3062E">
        <w:t xml:space="preserve">            schema:</w:t>
      </w:r>
    </w:p>
    <w:p w14:paraId="2ED00E7B" w14:textId="77777777" w:rsidR="00AC54E2" w:rsidRPr="00D3062E" w:rsidRDefault="00AC54E2" w:rsidP="00AC54E2">
      <w:pPr>
        <w:pStyle w:val="PL"/>
      </w:pPr>
      <w:r w:rsidRPr="00D3062E">
        <w:t xml:space="preserve">              $ref: '#/components/schemas/</w:t>
      </w:r>
      <w:r>
        <w:t>NSLCM</w:t>
      </w:r>
      <w:r w:rsidRPr="00FC29E8">
        <w:t>Subsc</w:t>
      </w:r>
      <w:r>
        <w:t>'</w:t>
      </w:r>
    </w:p>
    <w:p w14:paraId="7EC85D3F" w14:textId="77777777" w:rsidR="00AC54E2" w:rsidRPr="00D3062E" w:rsidRDefault="00AC54E2" w:rsidP="00AC54E2">
      <w:pPr>
        <w:pStyle w:val="PL"/>
      </w:pPr>
      <w:r w:rsidRPr="00D3062E">
        <w:t xml:space="preserve">      responses:</w:t>
      </w:r>
    </w:p>
    <w:p w14:paraId="67AE3A0D" w14:textId="77777777" w:rsidR="00AC54E2" w:rsidRPr="00D3062E" w:rsidRDefault="00AC54E2" w:rsidP="00AC54E2">
      <w:pPr>
        <w:pStyle w:val="PL"/>
        <w:rPr>
          <w:lang w:val="en-US" w:eastAsia="zh-CN"/>
        </w:rPr>
      </w:pPr>
      <w:r w:rsidRPr="00D3062E">
        <w:t xml:space="preserve">        '201':</w:t>
      </w:r>
    </w:p>
    <w:p w14:paraId="21F5E635" w14:textId="77777777" w:rsidR="00AC54E2" w:rsidRDefault="00AC54E2" w:rsidP="00AC54E2">
      <w:pPr>
        <w:pStyle w:val="PL"/>
        <w:rPr>
          <w:rFonts w:ascii="宋体" w:hAnsi="宋体" w:cs="宋体"/>
          <w:lang w:val="en-US" w:eastAsia="zh-CN"/>
        </w:rPr>
      </w:pPr>
      <w:r w:rsidRPr="00D3062E">
        <w:t xml:space="preserve">          description: </w:t>
      </w:r>
      <w:r>
        <w:rPr>
          <w:rFonts w:ascii="宋体" w:hAnsi="宋体" w:cs="宋体"/>
          <w:lang w:val="en-US" w:eastAsia="zh-CN"/>
        </w:rPr>
        <w:t>&gt;</w:t>
      </w:r>
    </w:p>
    <w:p w14:paraId="718D3ECA" w14:textId="77777777" w:rsidR="00AC54E2" w:rsidRDefault="00AC54E2" w:rsidP="00AC54E2">
      <w:pPr>
        <w:pStyle w:val="PL"/>
      </w:pPr>
      <w:r w:rsidRPr="00D3062E">
        <w:t xml:space="preserve">          </w:t>
      </w:r>
      <w:r>
        <w:t xml:space="preserve">  </w:t>
      </w:r>
      <w:r w:rsidRPr="00D3062E">
        <w:t xml:space="preserve">Created. </w:t>
      </w:r>
      <w:r w:rsidRPr="00BE6985">
        <w:t>The Network Slice Lifecycle Management Subscription is successfully created</w:t>
      </w:r>
    </w:p>
    <w:p w14:paraId="52AECCC8" w14:textId="77777777" w:rsidR="00AC54E2" w:rsidRDefault="00AC54E2" w:rsidP="00AC54E2">
      <w:pPr>
        <w:pStyle w:val="PL"/>
      </w:pPr>
      <w:r w:rsidRPr="00D3062E">
        <w:t xml:space="preserve">          </w:t>
      </w:r>
      <w:r>
        <w:t xml:space="preserve"> </w:t>
      </w:r>
      <w:r w:rsidRPr="00BE6985">
        <w:t xml:space="preserve"> and a representation of the created Individual Network Slice Lifecycle Management</w:t>
      </w:r>
    </w:p>
    <w:p w14:paraId="16F3092C" w14:textId="77777777" w:rsidR="00AC54E2" w:rsidRDefault="00AC54E2" w:rsidP="00AC54E2">
      <w:pPr>
        <w:pStyle w:val="PL"/>
      </w:pPr>
      <w:r w:rsidRPr="00D3062E">
        <w:t xml:space="preserve">          </w:t>
      </w:r>
      <w:r>
        <w:t xml:space="preserve"> </w:t>
      </w:r>
      <w:r w:rsidRPr="00BE6985">
        <w:t xml:space="preserve"> Subscription resource shall be returned.</w:t>
      </w:r>
    </w:p>
    <w:p w14:paraId="04B3A1C6" w14:textId="77777777" w:rsidR="00AC54E2" w:rsidRPr="00D3062E" w:rsidRDefault="00AC54E2" w:rsidP="00AC54E2">
      <w:pPr>
        <w:pStyle w:val="PL"/>
      </w:pPr>
      <w:r w:rsidRPr="00D3062E">
        <w:t xml:space="preserve">          content:</w:t>
      </w:r>
    </w:p>
    <w:p w14:paraId="7A51D2A9" w14:textId="77777777" w:rsidR="00AC54E2" w:rsidRPr="00D3062E" w:rsidRDefault="00AC54E2" w:rsidP="00AC54E2">
      <w:pPr>
        <w:pStyle w:val="PL"/>
      </w:pPr>
      <w:r w:rsidRPr="00D3062E">
        <w:t xml:space="preserve">            application/json:</w:t>
      </w:r>
    </w:p>
    <w:p w14:paraId="300BA444" w14:textId="77777777" w:rsidR="00AC54E2" w:rsidRPr="00D3062E" w:rsidRDefault="00AC54E2" w:rsidP="00AC54E2">
      <w:pPr>
        <w:pStyle w:val="PL"/>
      </w:pPr>
      <w:r w:rsidRPr="00D3062E">
        <w:t xml:space="preserve">              schema:</w:t>
      </w:r>
    </w:p>
    <w:p w14:paraId="49A99CBE" w14:textId="77777777" w:rsidR="00AC54E2" w:rsidRPr="00D3062E" w:rsidRDefault="00AC54E2" w:rsidP="00AC54E2">
      <w:pPr>
        <w:pStyle w:val="PL"/>
      </w:pPr>
      <w:r w:rsidRPr="00D3062E">
        <w:t xml:space="preserve">                $ref: '#/components/schemas/</w:t>
      </w:r>
      <w:r>
        <w:t>NSLCM</w:t>
      </w:r>
      <w:r w:rsidRPr="00FC29E8">
        <w:t>Subsc</w:t>
      </w:r>
      <w:r>
        <w:t>'</w:t>
      </w:r>
    </w:p>
    <w:p w14:paraId="0AEF0F46" w14:textId="77777777" w:rsidR="00AC54E2" w:rsidRPr="00D3062E" w:rsidRDefault="00AC54E2" w:rsidP="00AC54E2">
      <w:pPr>
        <w:pStyle w:val="PL"/>
      </w:pPr>
      <w:r w:rsidRPr="00D3062E">
        <w:t xml:space="preserve">          headers:</w:t>
      </w:r>
    </w:p>
    <w:p w14:paraId="1029B9A3" w14:textId="77777777" w:rsidR="00AC54E2" w:rsidRPr="00D3062E" w:rsidRDefault="00AC54E2" w:rsidP="00AC54E2">
      <w:pPr>
        <w:pStyle w:val="PL"/>
      </w:pPr>
      <w:r w:rsidRPr="00D3062E">
        <w:t xml:space="preserve">            Location:</w:t>
      </w:r>
    </w:p>
    <w:p w14:paraId="2BC36773" w14:textId="77777777" w:rsidR="00AC54E2" w:rsidRPr="00D3062E" w:rsidRDefault="00AC54E2" w:rsidP="00AC54E2">
      <w:pPr>
        <w:pStyle w:val="PL"/>
      </w:pPr>
      <w:r w:rsidRPr="00D3062E">
        <w:t xml:space="preserve">              description: &gt;</w:t>
      </w:r>
    </w:p>
    <w:p w14:paraId="02647A54" w14:textId="77777777" w:rsidR="00AC54E2" w:rsidRPr="00D3062E" w:rsidRDefault="00AC54E2" w:rsidP="00AC54E2">
      <w:pPr>
        <w:pStyle w:val="PL"/>
      </w:pPr>
      <w:r w:rsidRPr="00D3062E">
        <w:t xml:space="preserve">                Contains the URI of the newly created resource</w:t>
      </w:r>
      <w:r>
        <w:t>.</w:t>
      </w:r>
    </w:p>
    <w:p w14:paraId="63B589EF" w14:textId="77777777" w:rsidR="00AC54E2" w:rsidRPr="00D3062E" w:rsidRDefault="00AC54E2" w:rsidP="00AC54E2">
      <w:pPr>
        <w:pStyle w:val="PL"/>
      </w:pPr>
      <w:r w:rsidRPr="00D3062E">
        <w:t xml:space="preserve">              required: true</w:t>
      </w:r>
    </w:p>
    <w:p w14:paraId="4679701D" w14:textId="77777777" w:rsidR="00AC54E2" w:rsidRPr="00D3062E" w:rsidRDefault="00AC54E2" w:rsidP="00AC54E2">
      <w:pPr>
        <w:pStyle w:val="PL"/>
      </w:pPr>
      <w:r w:rsidRPr="00D3062E">
        <w:t xml:space="preserve">              schema:</w:t>
      </w:r>
    </w:p>
    <w:p w14:paraId="3BCEF4A8" w14:textId="77777777" w:rsidR="00AC54E2" w:rsidRPr="00D3062E" w:rsidRDefault="00AC54E2" w:rsidP="00AC54E2">
      <w:pPr>
        <w:pStyle w:val="PL"/>
      </w:pPr>
      <w:r w:rsidRPr="00D3062E">
        <w:t xml:space="preserve">                type: string</w:t>
      </w:r>
    </w:p>
    <w:p w14:paraId="0D8CAEFF" w14:textId="77777777" w:rsidR="00AC54E2" w:rsidRPr="00D3062E" w:rsidRDefault="00AC54E2" w:rsidP="00AC54E2">
      <w:pPr>
        <w:pStyle w:val="PL"/>
      </w:pPr>
      <w:r w:rsidRPr="00D3062E">
        <w:t xml:space="preserve">        '400':</w:t>
      </w:r>
    </w:p>
    <w:p w14:paraId="69221792" w14:textId="77777777" w:rsidR="00AC54E2" w:rsidRPr="00D3062E" w:rsidRDefault="00AC54E2" w:rsidP="00AC54E2">
      <w:pPr>
        <w:pStyle w:val="PL"/>
      </w:pPr>
      <w:r w:rsidRPr="00D3062E">
        <w:t xml:space="preserve">          $ref: 'TS29122_CommonData.yaml#/components/responses/400'</w:t>
      </w:r>
    </w:p>
    <w:p w14:paraId="5BEF18F3" w14:textId="77777777" w:rsidR="00AC54E2" w:rsidRPr="00D3062E" w:rsidRDefault="00AC54E2" w:rsidP="00AC54E2">
      <w:pPr>
        <w:pStyle w:val="PL"/>
      </w:pPr>
      <w:r w:rsidRPr="00D3062E">
        <w:t xml:space="preserve">        '401':</w:t>
      </w:r>
    </w:p>
    <w:p w14:paraId="7E9D051B" w14:textId="77777777" w:rsidR="00AC54E2" w:rsidRPr="00D3062E" w:rsidRDefault="00AC54E2" w:rsidP="00AC54E2">
      <w:pPr>
        <w:pStyle w:val="PL"/>
      </w:pPr>
      <w:r w:rsidRPr="00D3062E">
        <w:t xml:space="preserve">          $ref: 'TS29122_CommonData.yaml#/components/responses/401'</w:t>
      </w:r>
    </w:p>
    <w:p w14:paraId="68D9CD0D" w14:textId="77777777" w:rsidR="00AC54E2" w:rsidRPr="00D3062E" w:rsidRDefault="00AC54E2" w:rsidP="00AC54E2">
      <w:pPr>
        <w:pStyle w:val="PL"/>
      </w:pPr>
      <w:r w:rsidRPr="00D3062E">
        <w:t xml:space="preserve">        '403':</w:t>
      </w:r>
    </w:p>
    <w:p w14:paraId="069C4976" w14:textId="77777777" w:rsidR="00AC54E2" w:rsidRPr="00D3062E" w:rsidRDefault="00AC54E2" w:rsidP="00AC54E2">
      <w:pPr>
        <w:pStyle w:val="PL"/>
      </w:pPr>
      <w:r w:rsidRPr="00D3062E">
        <w:t xml:space="preserve">          $ref: 'TS29122_CommonData.yaml#/components/responses/403'</w:t>
      </w:r>
    </w:p>
    <w:p w14:paraId="34BAF043" w14:textId="77777777" w:rsidR="00AC54E2" w:rsidRPr="00D3062E" w:rsidRDefault="00AC54E2" w:rsidP="00AC54E2">
      <w:pPr>
        <w:pStyle w:val="PL"/>
      </w:pPr>
      <w:r w:rsidRPr="00D3062E">
        <w:t xml:space="preserve">        '404':</w:t>
      </w:r>
    </w:p>
    <w:p w14:paraId="029FFD41" w14:textId="77777777" w:rsidR="00AC54E2" w:rsidRPr="00D3062E" w:rsidRDefault="00AC54E2" w:rsidP="00AC54E2">
      <w:pPr>
        <w:pStyle w:val="PL"/>
      </w:pPr>
      <w:r w:rsidRPr="00D3062E">
        <w:t xml:space="preserve">          $ref: 'TS29122_CommonData.yaml#/components/responses/404'</w:t>
      </w:r>
    </w:p>
    <w:p w14:paraId="4EC361F5" w14:textId="77777777" w:rsidR="00AC54E2" w:rsidRPr="00D3062E" w:rsidRDefault="00AC54E2" w:rsidP="00AC54E2">
      <w:pPr>
        <w:pStyle w:val="PL"/>
      </w:pPr>
      <w:r w:rsidRPr="00D3062E">
        <w:t xml:space="preserve">        '411':</w:t>
      </w:r>
    </w:p>
    <w:p w14:paraId="3891C874" w14:textId="77777777" w:rsidR="00AC54E2" w:rsidRPr="00D3062E" w:rsidRDefault="00AC54E2" w:rsidP="00AC54E2">
      <w:pPr>
        <w:pStyle w:val="PL"/>
      </w:pPr>
      <w:r w:rsidRPr="00D3062E">
        <w:t xml:space="preserve">          $ref: 'TS29122_CommonData.yaml#/components/responses/411'</w:t>
      </w:r>
    </w:p>
    <w:p w14:paraId="4BC3C974" w14:textId="77777777" w:rsidR="00AC54E2" w:rsidRPr="00D3062E" w:rsidRDefault="00AC54E2" w:rsidP="00AC54E2">
      <w:pPr>
        <w:pStyle w:val="PL"/>
      </w:pPr>
      <w:r w:rsidRPr="00D3062E">
        <w:t xml:space="preserve">        '413':</w:t>
      </w:r>
    </w:p>
    <w:p w14:paraId="311453A3" w14:textId="77777777" w:rsidR="00AC54E2" w:rsidRPr="00D3062E" w:rsidRDefault="00AC54E2" w:rsidP="00AC54E2">
      <w:pPr>
        <w:pStyle w:val="PL"/>
      </w:pPr>
      <w:r w:rsidRPr="00D3062E">
        <w:t xml:space="preserve">          $ref: 'TS29122_CommonData.yaml#/components/responses/413'</w:t>
      </w:r>
    </w:p>
    <w:p w14:paraId="73D96EA7" w14:textId="77777777" w:rsidR="00AC54E2" w:rsidRPr="00D3062E" w:rsidRDefault="00AC54E2" w:rsidP="00AC54E2">
      <w:pPr>
        <w:pStyle w:val="PL"/>
      </w:pPr>
      <w:r w:rsidRPr="00D3062E">
        <w:t xml:space="preserve">        '415':</w:t>
      </w:r>
    </w:p>
    <w:p w14:paraId="7776DFB8" w14:textId="77777777" w:rsidR="00AC54E2" w:rsidRPr="00D3062E" w:rsidRDefault="00AC54E2" w:rsidP="00AC54E2">
      <w:pPr>
        <w:pStyle w:val="PL"/>
      </w:pPr>
      <w:r w:rsidRPr="00D3062E">
        <w:t xml:space="preserve">          $ref: 'TS29122_CommonData.yaml#/components/responses/415'</w:t>
      </w:r>
    </w:p>
    <w:p w14:paraId="26719B25" w14:textId="77777777" w:rsidR="00AC54E2" w:rsidRPr="00D3062E" w:rsidRDefault="00AC54E2" w:rsidP="00AC54E2">
      <w:pPr>
        <w:pStyle w:val="PL"/>
      </w:pPr>
      <w:r w:rsidRPr="00D3062E">
        <w:t xml:space="preserve">        '429':</w:t>
      </w:r>
    </w:p>
    <w:p w14:paraId="6F59934F" w14:textId="77777777" w:rsidR="00AC54E2" w:rsidRPr="00D3062E" w:rsidRDefault="00AC54E2" w:rsidP="00AC54E2">
      <w:pPr>
        <w:pStyle w:val="PL"/>
      </w:pPr>
      <w:r w:rsidRPr="00D3062E">
        <w:t xml:space="preserve">          $ref: 'TS29122_CommonData.yaml#/components/responses/429'</w:t>
      </w:r>
    </w:p>
    <w:p w14:paraId="5A7538BB" w14:textId="77777777" w:rsidR="00AC54E2" w:rsidRPr="00D3062E" w:rsidRDefault="00AC54E2" w:rsidP="00AC54E2">
      <w:pPr>
        <w:pStyle w:val="PL"/>
      </w:pPr>
      <w:r w:rsidRPr="00D3062E">
        <w:t xml:space="preserve">        '500':</w:t>
      </w:r>
    </w:p>
    <w:p w14:paraId="5E0E41A9" w14:textId="77777777" w:rsidR="00AC54E2" w:rsidRPr="00D3062E" w:rsidRDefault="00AC54E2" w:rsidP="00AC54E2">
      <w:pPr>
        <w:pStyle w:val="PL"/>
      </w:pPr>
      <w:r w:rsidRPr="00D3062E">
        <w:t xml:space="preserve">          $ref: 'TS29122_CommonData.yaml#/components/responses/500'</w:t>
      </w:r>
    </w:p>
    <w:p w14:paraId="63F9E787" w14:textId="77777777" w:rsidR="00AC54E2" w:rsidRPr="00D3062E" w:rsidRDefault="00AC54E2" w:rsidP="00AC54E2">
      <w:pPr>
        <w:pStyle w:val="PL"/>
      </w:pPr>
      <w:r w:rsidRPr="00D3062E">
        <w:t xml:space="preserve">        '503':</w:t>
      </w:r>
    </w:p>
    <w:p w14:paraId="05341EE8" w14:textId="77777777" w:rsidR="00AC54E2" w:rsidRPr="00D3062E" w:rsidRDefault="00AC54E2" w:rsidP="00AC54E2">
      <w:pPr>
        <w:pStyle w:val="PL"/>
      </w:pPr>
      <w:r w:rsidRPr="00D3062E">
        <w:t xml:space="preserve">          $ref: 'TS29122_CommonData.yaml#/components/responses/503'</w:t>
      </w:r>
    </w:p>
    <w:p w14:paraId="3B925D3C" w14:textId="77777777" w:rsidR="00AC54E2" w:rsidRPr="00D3062E" w:rsidRDefault="00AC54E2" w:rsidP="00AC54E2">
      <w:pPr>
        <w:pStyle w:val="PL"/>
      </w:pPr>
      <w:r w:rsidRPr="00D3062E">
        <w:t xml:space="preserve">        default:</w:t>
      </w:r>
    </w:p>
    <w:p w14:paraId="790F8E0D" w14:textId="77777777" w:rsidR="00AC54E2" w:rsidRPr="00D3062E" w:rsidRDefault="00AC54E2" w:rsidP="00AC54E2">
      <w:pPr>
        <w:pStyle w:val="PL"/>
      </w:pPr>
      <w:r w:rsidRPr="00D3062E">
        <w:t xml:space="preserve">          $ref: 'TS29122_CommonData.yaml#/components/responses/default'</w:t>
      </w:r>
    </w:p>
    <w:p w14:paraId="64C97EF5" w14:textId="77777777" w:rsidR="00AC54E2" w:rsidRPr="00D3062E" w:rsidRDefault="00AC54E2" w:rsidP="00AC54E2">
      <w:pPr>
        <w:pStyle w:val="PL"/>
      </w:pPr>
      <w:r w:rsidRPr="00D3062E">
        <w:t xml:space="preserve">      callbacks:</w:t>
      </w:r>
    </w:p>
    <w:p w14:paraId="21186F1F" w14:textId="77777777" w:rsidR="00AC54E2" w:rsidRPr="00D3062E" w:rsidRDefault="00AC54E2" w:rsidP="00AC54E2">
      <w:pPr>
        <w:pStyle w:val="PL"/>
      </w:pPr>
      <w:r w:rsidRPr="00D3062E">
        <w:t xml:space="preserve">        </w:t>
      </w:r>
      <w:r>
        <w:t>NetSliceLifeCycleMngt</w:t>
      </w:r>
      <w:r w:rsidRPr="00D3062E">
        <w:rPr>
          <w:rFonts w:hint="eastAsia"/>
          <w:lang w:val="en-US"/>
        </w:rPr>
        <w:t>Notif</w:t>
      </w:r>
      <w:r w:rsidRPr="00D3062E">
        <w:t>:</w:t>
      </w:r>
    </w:p>
    <w:p w14:paraId="416BC43D" w14:textId="77777777" w:rsidR="00AC54E2" w:rsidRPr="00D3062E" w:rsidRDefault="00AC54E2" w:rsidP="00AC54E2">
      <w:pPr>
        <w:pStyle w:val="PL"/>
      </w:pPr>
      <w:r w:rsidRPr="00D3062E">
        <w:t xml:space="preserve">          '{$request.body#/notifUri}':</w:t>
      </w:r>
    </w:p>
    <w:p w14:paraId="5E54390A" w14:textId="77777777" w:rsidR="00AC54E2" w:rsidRPr="00D3062E" w:rsidRDefault="00AC54E2" w:rsidP="00AC54E2">
      <w:pPr>
        <w:pStyle w:val="PL"/>
      </w:pPr>
      <w:r w:rsidRPr="00D3062E">
        <w:t xml:space="preserve">            post:</w:t>
      </w:r>
    </w:p>
    <w:p w14:paraId="601D2F83" w14:textId="77777777" w:rsidR="00AC54E2" w:rsidRPr="00D3062E" w:rsidRDefault="00AC54E2" w:rsidP="00AC54E2">
      <w:pPr>
        <w:pStyle w:val="PL"/>
      </w:pPr>
      <w:r w:rsidRPr="00D3062E">
        <w:t xml:space="preserve">              requestBody:</w:t>
      </w:r>
    </w:p>
    <w:p w14:paraId="5AB4B098" w14:textId="77777777" w:rsidR="00AC54E2" w:rsidRPr="00D3062E" w:rsidRDefault="00AC54E2" w:rsidP="00AC54E2">
      <w:pPr>
        <w:pStyle w:val="PL"/>
      </w:pPr>
      <w:r w:rsidRPr="00D3062E">
        <w:t xml:space="preserve">                required: true</w:t>
      </w:r>
    </w:p>
    <w:p w14:paraId="60E7A8A9" w14:textId="77777777" w:rsidR="00AC54E2" w:rsidRPr="00D3062E" w:rsidRDefault="00AC54E2" w:rsidP="00AC54E2">
      <w:pPr>
        <w:pStyle w:val="PL"/>
      </w:pPr>
      <w:r w:rsidRPr="00D3062E">
        <w:t xml:space="preserve">                content:</w:t>
      </w:r>
    </w:p>
    <w:p w14:paraId="323E3562" w14:textId="77777777" w:rsidR="00AC54E2" w:rsidRPr="00D3062E" w:rsidRDefault="00AC54E2" w:rsidP="00AC54E2">
      <w:pPr>
        <w:pStyle w:val="PL"/>
      </w:pPr>
      <w:r w:rsidRPr="00D3062E">
        <w:t xml:space="preserve">                  application/json:</w:t>
      </w:r>
    </w:p>
    <w:p w14:paraId="1792D036" w14:textId="77777777" w:rsidR="00AC54E2" w:rsidRPr="00D3062E" w:rsidRDefault="00AC54E2" w:rsidP="00AC54E2">
      <w:pPr>
        <w:pStyle w:val="PL"/>
      </w:pPr>
      <w:r w:rsidRPr="00D3062E">
        <w:t xml:space="preserve">                    schema:</w:t>
      </w:r>
    </w:p>
    <w:p w14:paraId="764A78C3" w14:textId="77777777" w:rsidR="00AC54E2" w:rsidRPr="00D3062E" w:rsidRDefault="00AC54E2" w:rsidP="00AC54E2">
      <w:pPr>
        <w:pStyle w:val="PL"/>
      </w:pPr>
      <w:r w:rsidRPr="00D3062E">
        <w:t xml:space="preserve">                      $ref: '#/components/schemas/</w:t>
      </w:r>
      <w:r>
        <w:t>NSLCM</w:t>
      </w:r>
      <w:r w:rsidRPr="00FC29E8">
        <w:t>Notif</w:t>
      </w:r>
      <w:r>
        <w:t>'</w:t>
      </w:r>
    </w:p>
    <w:p w14:paraId="2207C62E" w14:textId="77777777" w:rsidR="00AC54E2" w:rsidRPr="00D3062E" w:rsidRDefault="00AC54E2" w:rsidP="00AC54E2">
      <w:pPr>
        <w:pStyle w:val="PL"/>
      </w:pPr>
      <w:r w:rsidRPr="00D3062E">
        <w:t xml:space="preserve">              responses:</w:t>
      </w:r>
    </w:p>
    <w:p w14:paraId="1F4A9793" w14:textId="77777777" w:rsidR="00AC54E2" w:rsidRPr="00D3062E" w:rsidRDefault="00AC54E2" w:rsidP="00AC54E2">
      <w:pPr>
        <w:pStyle w:val="PL"/>
      </w:pPr>
      <w:r w:rsidRPr="00D3062E">
        <w:t xml:space="preserve">                '204':</w:t>
      </w:r>
    </w:p>
    <w:p w14:paraId="0BA5931C" w14:textId="77777777" w:rsidR="00AC54E2" w:rsidRPr="009B17CC" w:rsidRDefault="00AC54E2" w:rsidP="00AC54E2">
      <w:pPr>
        <w:pStyle w:val="PL"/>
        <w:rPr>
          <w:lang w:val="en-US"/>
        </w:rPr>
      </w:pPr>
      <w:r w:rsidRPr="00D3062E">
        <w:t xml:space="preserve">                  description: </w:t>
      </w:r>
      <w:r>
        <w:rPr>
          <w:lang w:val="en-US"/>
        </w:rPr>
        <w:t>&gt;</w:t>
      </w:r>
    </w:p>
    <w:p w14:paraId="6A094F31" w14:textId="77777777" w:rsidR="00AC54E2" w:rsidRDefault="00AC54E2" w:rsidP="00AC54E2">
      <w:pPr>
        <w:pStyle w:val="PL"/>
      </w:pPr>
      <w:r>
        <w:t xml:space="preserve">                    </w:t>
      </w:r>
      <w:r w:rsidRPr="00D3062E">
        <w:t xml:space="preserve">No Content. </w:t>
      </w:r>
      <w:r w:rsidRPr="00FC29E8">
        <w:t xml:space="preserve">The </w:t>
      </w:r>
      <w:r>
        <w:t>Network Slice Lifecycle Management</w:t>
      </w:r>
      <w:r w:rsidRPr="00FC29E8">
        <w:t xml:space="preserve"> Notification is successfully</w:t>
      </w:r>
    </w:p>
    <w:p w14:paraId="02300995" w14:textId="77777777" w:rsidR="00AC54E2" w:rsidRPr="00D3062E" w:rsidRDefault="00AC54E2" w:rsidP="00AC54E2">
      <w:pPr>
        <w:pStyle w:val="PL"/>
      </w:pPr>
      <w:r>
        <w:t xml:space="preserve">                   </w:t>
      </w:r>
      <w:r w:rsidRPr="00FC29E8">
        <w:t xml:space="preserve"> received</w:t>
      </w:r>
      <w:r>
        <w:t xml:space="preserve"> and processed</w:t>
      </w:r>
      <w:r w:rsidRPr="00D3062E">
        <w:t>.</w:t>
      </w:r>
    </w:p>
    <w:p w14:paraId="07EC597F" w14:textId="77777777" w:rsidR="00AC54E2" w:rsidRPr="00D3062E" w:rsidRDefault="00AC54E2" w:rsidP="00AC54E2">
      <w:pPr>
        <w:pStyle w:val="PL"/>
      </w:pPr>
      <w:r w:rsidRPr="00D3062E">
        <w:t xml:space="preserve">                '307':</w:t>
      </w:r>
    </w:p>
    <w:p w14:paraId="113211BE" w14:textId="77777777" w:rsidR="00AC54E2" w:rsidRPr="00D3062E" w:rsidRDefault="00AC54E2" w:rsidP="00AC54E2">
      <w:pPr>
        <w:pStyle w:val="PL"/>
      </w:pPr>
      <w:r w:rsidRPr="00D3062E">
        <w:t xml:space="preserve">                  $ref: 'TS29122_CommonData.yaml#/components/responses/307'</w:t>
      </w:r>
    </w:p>
    <w:p w14:paraId="48DF5DC3" w14:textId="77777777" w:rsidR="00AC54E2" w:rsidRPr="00D3062E" w:rsidRDefault="00AC54E2" w:rsidP="00AC54E2">
      <w:pPr>
        <w:pStyle w:val="PL"/>
      </w:pPr>
      <w:r w:rsidRPr="00D3062E">
        <w:t xml:space="preserve">                '308':</w:t>
      </w:r>
    </w:p>
    <w:p w14:paraId="3C1CD1D4" w14:textId="77777777" w:rsidR="00AC54E2" w:rsidRPr="00D3062E" w:rsidRDefault="00AC54E2" w:rsidP="00AC54E2">
      <w:pPr>
        <w:pStyle w:val="PL"/>
      </w:pPr>
      <w:r w:rsidRPr="00D3062E">
        <w:t xml:space="preserve">                  $ref: 'TS29122_CommonData.yaml#/components/responses/308'</w:t>
      </w:r>
    </w:p>
    <w:p w14:paraId="38AA74DA" w14:textId="77777777" w:rsidR="00AC54E2" w:rsidRPr="00D3062E" w:rsidRDefault="00AC54E2" w:rsidP="00AC54E2">
      <w:pPr>
        <w:pStyle w:val="PL"/>
      </w:pPr>
      <w:r w:rsidRPr="00D3062E">
        <w:t xml:space="preserve">                '400':</w:t>
      </w:r>
    </w:p>
    <w:p w14:paraId="7E51A9EE" w14:textId="77777777" w:rsidR="00AC54E2" w:rsidRPr="00D3062E" w:rsidRDefault="00AC54E2" w:rsidP="00AC54E2">
      <w:pPr>
        <w:pStyle w:val="PL"/>
      </w:pPr>
      <w:r w:rsidRPr="00D3062E">
        <w:t xml:space="preserve">                  $ref: 'TS29122_CommonData.yaml#/components/responses/400'</w:t>
      </w:r>
    </w:p>
    <w:p w14:paraId="1DF10E64" w14:textId="77777777" w:rsidR="00AC54E2" w:rsidRPr="00D3062E" w:rsidRDefault="00AC54E2" w:rsidP="00AC54E2">
      <w:pPr>
        <w:pStyle w:val="PL"/>
      </w:pPr>
      <w:r w:rsidRPr="00D3062E">
        <w:t xml:space="preserve">                '401':</w:t>
      </w:r>
    </w:p>
    <w:p w14:paraId="43C1E0C7" w14:textId="77777777" w:rsidR="00AC54E2" w:rsidRPr="00D3062E" w:rsidRDefault="00AC54E2" w:rsidP="00AC54E2">
      <w:pPr>
        <w:pStyle w:val="PL"/>
      </w:pPr>
      <w:r w:rsidRPr="00D3062E">
        <w:t xml:space="preserve">                  $ref: 'TS29122_CommonData.yaml#/components/responses/401'</w:t>
      </w:r>
    </w:p>
    <w:p w14:paraId="7FD912F2" w14:textId="77777777" w:rsidR="00AC54E2" w:rsidRPr="00D3062E" w:rsidRDefault="00AC54E2" w:rsidP="00AC54E2">
      <w:pPr>
        <w:pStyle w:val="PL"/>
      </w:pPr>
      <w:r w:rsidRPr="00D3062E">
        <w:t xml:space="preserve">                '403':</w:t>
      </w:r>
    </w:p>
    <w:p w14:paraId="45B8DA41" w14:textId="77777777" w:rsidR="00AC54E2" w:rsidRPr="00D3062E" w:rsidRDefault="00AC54E2" w:rsidP="00AC54E2">
      <w:pPr>
        <w:pStyle w:val="PL"/>
      </w:pPr>
      <w:r w:rsidRPr="00D3062E">
        <w:t xml:space="preserve">                  $ref: 'TS29122_CommonData.yaml#/components/responses/403'</w:t>
      </w:r>
    </w:p>
    <w:p w14:paraId="5F99D1B1" w14:textId="77777777" w:rsidR="00AC54E2" w:rsidRPr="00D3062E" w:rsidRDefault="00AC54E2" w:rsidP="00AC54E2">
      <w:pPr>
        <w:pStyle w:val="PL"/>
      </w:pPr>
      <w:r w:rsidRPr="00D3062E">
        <w:t xml:space="preserve">                '404':</w:t>
      </w:r>
    </w:p>
    <w:p w14:paraId="2B0E6A97" w14:textId="77777777" w:rsidR="00AC54E2" w:rsidRPr="00D3062E" w:rsidRDefault="00AC54E2" w:rsidP="00AC54E2">
      <w:pPr>
        <w:pStyle w:val="PL"/>
      </w:pPr>
      <w:r w:rsidRPr="00D3062E">
        <w:t xml:space="preserve">                  $ref: 'TS29122_CommonData.yaml#/components/responses/404'</w:t>
      </w:r>
    </w:p>
    <w:p w14:paraId="631BDCEC" w14:textId="77777777" w:rsidR="00AC54E2" w:rsidRPr="00D3062E" w:rsidRDefault="00AC54E2" w:rsidP="00AC54E2">
      <w:pPr>
        <w:pStyle w:val="PL"/>
      </w:pPr>
      <w:r w:rsidRPr="00D3062E">
        <w:t xml:space="preserve">                '411':</w:t>
      </w:r>
    </w:p>
    <w:p w14:paraId="3EF7412C" w14:textId="77777777" w:rsidR="00AC54E2" w:rsidRPr="00D3062E" w:rsidRDefault="00AC54E2" w:rsidP="00AC54E2">
      <w:pPr>
        <w:pStyle w:val="PL"/>
      </w:pPr>
      <w:r w:rsidRPr="00D3062E">
        <w:t xml:space="preserve">                  $ref: 'TS29122_CommonData.yaml#/components/responses/411'</w:t>
      </w:r>
    </w:p>
    <w:p w14:paraId="2E8BFCFE" w14:textId="77777777" w:rsidR="00AC54E2" w:rsidRPr="00D3062E" w:rsidRDefault="00AC54E2" w:rsidP="00AC54E2">
      <w:pPr>
        <w:pStyle w:val="PL"/>
      </w:pPr>
      <w:r w:rsidRPr="00D3062E">
        <w:t xml:space="preserve">                '413':</w:t>
      </w:r>
    </w:p>
    <w:p w14:paraId="4B75651A" w14:textId="77777777" w:rsidR="00AC54E2" w:rsidRPr="00D3062E" w:rsidRDefault="00AC54E2" w:rsidP="00AC54E2">
      <w:pPr>
        <w:pStyle w:val="PL"/>
      </w:pPr>
      <w:r w:rsidRPr="00D3062E">
        <w:t xml:space="preserve">                  $ref: 'TS29122_CommonData.yaml#/components/responses/413'</w:t>
      </w:r>
    </w:p>
    <w:p w14:paraId="71B48590" w14:textId="77777777" w:rsidR="00AC54E2" w:rsidRPr="00D3062E" w:rsidRDefault="00AC54E2" w:rsidP="00AC54E2">
      <w:pPr>
        <w:pStyle w:val="PL"/>
      </w:pPr>
      <w:r w:rsidRPr="00D3062E">
        <w:t xml:space="preserve">                '415':</w:t>
      </w:r>
    </w:p>
    <w:p w14:paraId="3574CD77" w14:textId="77777777" w:rsidR="00AC54E2" w:rsidRPr="00D3062E" w:rsidRDefault="00AC54E2" w:rsidP="00AC54E2">
      <w:pPr>
        <w:pStyle w:val="PL"/>
      </w:pPr>
      <w:r w:rsidRPr="00D3062E">
        <w:t xml:space="preserve">                  $ref: 'TS29122_CommonData.yaml#/components/responses/415'</w:t>
      </w:r>
    </w:p>
    <w:p w14:paraId="5CFB1449" w14:textId="77777777" w:rsidR="00AC54E2" w:rsidRPr="00D3062E" w:rsidRDefault="00AC54E2" w:rsidP="00AC54E2">
      <w:pPr>
        <w:pStyle w:val="PL"/>
      </w:pPr>
      <w:r w:rsidRPr="00D3062E">
        <w:t xml:space="preserve">                '429':</w:t>
      </w:r>
    </w:p>
    <w:p w14:paraId="27462E5B" w14:textId="77777777" w:rsidR="00AC54E2" w:rsidRPr="00D3062E" w:rsidRDefault="00AC54E2" w:rsidP="00AC54E2">
      <w:pPr>
        <w:pStyle w:val="PL"/>
      </w:pPr>
      <w:r w:rsidRPr="00D3062E">
        <w:t xml:space="preserve">                  $ref: 'TS29122_CommonData.yaml#/components/responses/429'</w:t>
      </w:r>
    </w:p>
    <w:p w14:paraId="4A6D19DF" w14:textId="77777777" w:rsidR="00AC54E2" w:rsidRPr="00D3062E" w:rsidRDefault="00AC54E2" w:rsidP="00AC54E2">
      <w:pPr>
        <w:pStyle w:val="PL"/>
      </w:pPr>
      <w:r w:rsidRPr="00D3062E">
        <w:t xml:space="preserve">                '500':</w:t>
      </w:r>
    </w:p>
    <w:p w14:paraId="56865E6C" w14:textId="77777777" w:rsidR="00AC54E2" w:rsidRPr="00D3062E" w:rsidRDefault="00AC54E2" w:rsidP="00AC54E2">
      <w:pPr>
        <w:pStyle w:val="PL"/>
      </w:pPr>
      <w:r w:rsidRPr="00D3062E">
        <w:t xml:space="preserve">                  $ref: 'TS29122_CommonData.yaml#/components/responses/500'</w:t>
      </w:r>
    </w:p>
    <w:p w14:paraId="7BE129FA" w14:textId="77777777" w:rsidR="00AC54E2" w:rsidRPr="00D3062E" w:rsidRDefault="00AC54E2" w:rsidP="00AC54E2">
      <w:pPr>
        <w:pStyle w:val="PL"/>
      </w:pPr>
      <w:r w:rsidRPr="00D3062E">
        <w:t xml:space="preserve">                '503':</w:t>
      </w:r>
    </w:p>
    <w:p w14:paraId="0814465F" w14:textId="77777777" w:rsidR="00AC54E2" w:rsidRPr="00D3062E" w:rsidRDefault="00AC54E2" w:rsidP="00AC54E2">
      <w:pPr>
        <w:pStyle w:val="PL"/>
      </w:pPr>
      <w:r w:rsidRPr="00D3062E">
        <w:t xml:space="preserve">                  $ref: 'TS29122_CommonData.yaml#/components/responses/503'</w:t>
      </w:r>
    </w:p>
    <w:p w14:paraId="0CDC6961" w14:textId="77777777" w:rsidR="00AC54E2" w:rsidRPr="00D3062E" w:rsidRDefault="00AC54E2" w:rsidP="00AC54E2">
      <w:pPr>
        <w:pStyle w:val="PL"/>
      </w:pPr>
      <w:r w:rsidRPr="00D3062E">
        <w:t xml:space="preserve">                default:</w:t>
      </w:r>
    </w:p>
    <w:p w14:paraId="7EC370EC" w14:textId="77777777" w:rsidR="00AC54E2" w:rsidRPr="00D3062E" w:rsidRDefault="00AC54E2" w:rsidP="00AC54E2">
      <w:pPr>
        <w:pStyle w:val="PL"/>
      </w:pPr>
      <w:r w:rsidRPr="00D3062E">
        <w:t xml:space="preserve">                  $ref: 'TS29122_CommonData.yaml#/components/responses/default'</w:t>
      </w:r>
    </w:p>
    <w:p w14:paraId="2AD000E7" w14:textId="77777777" w:rsidR="00AC54E2" w:rsidRPr="00D3062E" w:rsidRDefault="00AC54E2" w:rsidP="00AC54E2">
      <w:pPr>
        <w:pStyle w:val="PL"/>
      </w:pPr>
      <w:r w:rsidRPr="00D3062E">
        <w:t xml:space="preserve">        </w:t>
      </w:r>
      <w:r>
        <w:t>QoEMetricsSubs</w:t>
      </w:r>
      <w:r w:rsidRPr="00D3062E">
        <w:rPr>
          <w:rFonts w:hint="eastAsia"/>
          <w:lang w:val="en-US"/>
        </w:rPr>
        <w:t>Notif</w:t>
      </w:r>
      <w:r w:rsidRPr="00D3062E">
        <w:t>:</w:t>
      </w:r>
    </w:p>
    <w:p w14:paraId="08BF5871" w14:textId="77777777" w:rsidR="00AC54E2" w:rsidRPr="00D3062E" w:rsidRDefault="00AC54E2" w:rsidP="00AC54E2">
      <w:pPr>
        <w:pStyle w:val="PL"/>
      </w:pPr>
      <w:r w:rsidRPr="00D3062E">
        <w:t xml:space="preserve">          '{$request.body#/notifUri}</w:t>
      </w:r>
      <w:r>
        <w:t>/subscribe-qoe</w:t>
      </w:r>
      <w:r w:rsidRPr="00D3062E">
        <w:t>':</w:t>
      </w:r>
    </w:p>
    <w:p w14:paraId="2FB09535" w14:textId="77777777" w:rsidR="00AC54E2" w:rsidRPr="00D3062E" w:rsidRDefault="00AC54E2" w:rsidP="00AC54E2">
      <w:pPr>
        <w:pStyle w:val="PL"/>
      </w:pPr>
      <w:r w:rsidRPr="00D3062E">
        <w:t xml:space="preserve">            post:</w:t>
      </w:r>
    </w:p>
    <w:p w14:paraId="2458E7E6" w14:textId="77777777" w:rsidR="00AC54E2" w:rsidRPr="00D3062E" w:rsidRDefault="00AC54E2" w:rsidP="00AC54E2">
      <w:pPr>
        <w:pStyle w:val="PL"/>
      </w:pPr>
      <w:r w:rsidRPr="00D3062E">
        <w:t xml:space="preserve">              requestBody:</w:t>
      </w:r>
    </w:p>
    <w:p w14:paraId="01C52DA3" w14:textId="77777777" w:rsidR="00AC54E2" w:rsidRPr="00D3062E" w:rsidRDefault="00AC54E2" w:rsidP="00AC54E2">
      <w:pPr>
        <w:pStyle w:val="PL"/>
      </w:pPr>
      <w:r w:rsidRPr="00D3062E">
        <w:t xml:space="preserve">                required: true</w:t>
      </w:r>
    </w:p>
    <w:p w14:paraId="047479D8" w14:textId="77777777" w:rsidR="00AC54E2" w:rsidRPr="00D3062E" w:rsidRDefault="00AC54E2" w:rsidP="00AC54E2">
      <w:pPr>
        <w:pStyle w:val="PL"/>
      </w:pPr>
      <w:r w:rsidRPr="00D3062E">
        <w:t xml:space="preserve">                content:</w:t>
      </w:r>
    </w:p>
    <w:p w14:paraId="03730CB8" w14:textId="77777777" w:rsidR="00AC54E2" w:rsidRPr="00D3062E" w:rsidRDefault="00AC54E2" w:rsidP="00AC54E2">
      <w:pPr>
        <w:pStyle w:val="PL"/>
      </w:pPr>
      <w:r w:rsidRPr="00D3062E">
        <w:t xml:space="preserve">                  application/json:</w:t>
      </w:r>
    </w:p>
    <w:p w14:paraId="6FBBB09E" w14:textId="77777777" w:rsidR="00AC54E2" w:rsidRPr="00D3062E" w:rsidRDefault="00AC54E2" w:rsidP="00AC54E2">
      <w:pPr>
        <w:pStyle w:val="PL"/>
      </w:pPr>
      <w:r w:rsidRPr="00D3062E">
        <w:t xml:space="preserve">                    schema:</w:t>
      </w:r>
    </w:p>
    <w:p w14:paraId="0E73A0C7" w14:textId="77777777" w:rsidR="00AC54E2" w:rsidRPr="00D3062E" w:rsidRDefault="00AC54E2" w:rsidP="00AC54E2">
      <w:pPr>
        <w:pStyle w:val="PL"/>
      </w:pPr>
      <w:r w:rsidRPr="00D3062E">
        <w:t xml:space="preserve">                      $ref: '#/components/schemas/</w:t>
      </w:r>
      <w:r>
        <w:t>QoE</w:t>
      </w:r>
      <w:r w:rsidRPr="00D03567">
        <w:t>Metrics</w:t>
      </w:r>
      <w:r>
        <w:t>Subsc'</w:t>
      </w:r>
    </w:p>
    <w:p w14:paraId="04EBBD26" w14:textId="77777777" w:rsidR="00AC54E2" w:rsidRPr="00D3062E" w:rsidRDefault="00AC54E2" w:rsidP="00AC54E2">
      <w:pPr>
        <w:pStyle w:val="PL"/>
      </w:pPr>
      <w:r w:rsidRPr="00D3062E">
        <w:t xml:space="preserve">              responses:</w:t>
      </w:r>
    </w:p>
    <w:p w14:paraId="62C41FE3" w14:textId="77777777" w:rsidR="00AC54E2" w:rsidRPr="00D3062E" w:rsidRDefault="00AC54E2" w:rsidP="00AC54E2">
      <w:pPr>
        <w:pStyle w:val="PL"/>
      </w:pPr>
      <w:r w:rsidRPr="00D3062E">
        <w:t xml:space="preserve">     </w:t>
      </w:r>
      <w:r>
        <w:t xml:space="preserve">        </w:t>
      </w:r>
      <w:r w:rsidRPr="00D3062E">
        <w:t xml:space="preserve">   '200':</w:t>
      </w:r>
    </w:p>
    <w:p w14:paraId="19083370" w14:textId="77777777" w:rsidR="00AC54E2" w:rsidRDefault="00AC54E2" w:rsidP="00AC54E2">
      <w:pPr>
        <w:pStyle w:val="PL"/>
        <w:rPr>
          <w:lang w:val="en-US"/>
        </w:rPr>
      </w:pPr>
      <w:r w:rsidRPr="00D3062E">
        <w:t xml:space="preserve">          </w:t>
      </w:r>
      <w:r>
        <w:t xml:space="preserve">        </w:t>
      </w:r>
      <w:r w:rsidRPr="00D3062E">
        <w:t xml:space="preserve">description: </w:t>
      </w:r>
      <w:r>
        <w:rPr>
          <w:lang w:val="en-US"/>
        </w:rPr>
        <w:t>&gt;</w:t>
      </w:r>
    </w:p>
    <w:p w14:paraId="6AAA1FB5" w14:textId="68F81F27" w:rsidR="00AC54E2" w:rsidRDefault="00AC54E2" w:rsidP="00AC54E2">
      <w:pPr>
        <w:pStyle w:val="PL"/>
      </w:pPr>
      <w:r>
        <w:t xml:space="preserve">                    </w:t>
      </w:r>
      <w:r w:rsidRPr="00D3062E">
        <w:t xml:space="preserve">OK. </w:t>
      </w:r>
      <w:r w:rsidRPr="00FC29E8">
        <w:t xml:space="preserve">The </w:t>
      </w:r>
      <w:r>
        <w:t>QoE metrics</w:t>
      </w:r>
      <w:r w:rsidRPr="00FC29E8">
        <w:t xml:space="preserve"> </w:t>
      </w:r>
      <w:r>
        <w:t>Subscr</w:t>
      </w:r>
      <w:r>
        <w:rPr>
          <w:rFonts w:hint="eastAsia"/>
          <w:lang w:eastAsia="zh-CN"/>
        </w:rPr>
        <w:t>i</w:t>
      </w:r>
      <w:r>
        <w:rPr>
          <w:lang w:eastAsia="zh-CN"/>
        </w:rPr>
        <w:t xml:space="preserve">ption </w:t>
      </w:r>
      <w:r w:rsidRPr="00FC29E8">
        <w:t>is successfully received</w:t>
      </w:r>
    </w:p>
    <w:p w14:paraId="1B8F62A9" w14:textId="77777777" w:rsidR="00AC54E2" w:rsidRDefault="00AC54E2" w:rsidP="00AC54E2">
      <w:pPr>
        <w:pStyle w:val="PL"/>
      </w:pPr>
      <w:r>
        <w:t xml:space="preserve">                   </w:t>
      </w:r>
      <w:r w:rsidRPr="00D3062E">
        <w:t xml:space="preserve"> </w:t>
      </w:r>
      <w:r w:rsidRPr="00FC29E8">
        <w:t xml:space="preserve">and processed, and </w:t>
      </w:r>
      <w:r>
        <w:t>immediate QoE metrics</w:t>
      </w:r>
      <w:r w:rsidRPr="00FC29E8">
        <w:t xml:space="preserve"> </w:t>
      </w:r>
      <w:r>
        <w:t>reporting related</w:t>
      </w:r>
      <w:r w:rsidRPr="00FC29E8">
        <w:t xml:space="preserve"> </w:t>
      </w:r>
      <w:r>
        <w:t>information</w:t>
      </w:r>
    </w:p>
    <w:p w14:paraId="66C8A331" w14:textId="77777777" w:rsidR="00AC54E2" w:rsidRPr="00D3062E" w:rsidRDefault="00AC54E2" w:rsidP="00AC54E2">
      <w:pPr>
        <w:pStyle w:val="PL"/>
      </w:pPr>
      <w:r>
        <w:t xml:space="preserve">                    </w:t>
      </w:r>
      <w:r w:rsidRPr="00FC29E8">
        <w:t>shall be returned in the response body.</w:t>
      </w:r>
    </w:p>
    <w:p w14:paraId="3A2978AD" w14:textId="77777777" w:rsidR="00AC54E2" w:rsidRPr="00D3062E" w:rsidRDefault="00AC54E2" w:rsidP="00AC54E2">
      <w:pPr>
        <w:pStyle w:val="PL"/>
      </w:pPr>
      <w:r w:rsidRPr="00D3062E">
        <w:t xml:space="preserve">        </w:t>
      </w:r>
      <w:r>
        <w:t xml:space="preserve">        </w:t>
      </w:r>
      <w:r w:rsidRPr="00D3062E">
        <w:t xml:space="preserve">  content:</w:t>
      </w:r>
    </w:p>
    <w:p w14:paraId="64075193" w14:textId="77777777" w:rsidR="00AC54E2" w:rsidRPr="00D3062E" w:rsidRDefault="00AC54E2" w:rsidP="00AC54E2">
      <w:pPr>
        <w:pStyle w:val="PL"/>
      </w:pPr>
      <w:r w:rsidRPr="00D3062E">
        <w:t xml:space="preserve">       </w:t>
      </w:r>
      <w:r>
        <w:t xml:space="preserve">        </w:t>
      </w:r>
      <w:r w:rsidRPr="00D3062E">
        <w:t xml:space="preserve">     application/json:</w:t>
      </w:r>
    </w:p>
    <w:p w14:paraId="07D14E3F" w14:textId="77777777" w:rsidR="00AC54E2" w:rsidRPr="00D3062E" w:rsidRDefault="00AC54E2" w:rsidP="00AC54E2">
      <w:pPr>
        <w:pStyle w:val="PL"/>
      </w:pPr>
      <w:r w:rsidRPr="00D3062E">
        <w:t xml:space="preserve">       </w:t>
      </w:r>
      <w:r>
        <w:t xml:space="preserve">        </w:t>
      </w:r>
      <w:r w:rsidRPr="00D3062E">
        <w:t xml:space="preserve">       schema:</w:t>
      </w:r>
    </w:p>
    <w:p w14:paraId="03B37233" w14:textId="77777777" w:rsidR="00AC54E2" w:rsidRPr="00D3062E" w:rsidRDefault="00AC54E2" w:rsidP="00AC54E2">
      <w:pPr>
        <w:pStyle w:val="PL"/>
      </w:pPr>
      <w:r w:rsidRPr="00D3062E">
        <w:t xml:space="preserve">        </w:t>
      </w:r>
      <w:r>
        <w:t xml:space="preserve">        </w:t>
      </w:r>
      <w:r w:rsidRPr="00D3062E">
        <w:t xml:space="preserve">        $ref: '#/components/schemas/QoEMetricsResp'</w:t>
      </w:r>
    </w:p>
    <w:p w14:paraId="1630C18E" w14:textId="77777777" w:rsidR="00AC54E2" w:rsidRPr="00D3062E" w:rsidRDefault="00AC54E2" w:rsidP="00AC54E2">
      <w:pPr>
        <w:pStyle w:val="PL"/>
      </w:pPr>
      <w:r w:rsidRPr="00D3062E">
        <w:t xml:space="preserve">                '204':</w:t>
      </w:r>
    </w:p>
    <w:p w14:paraId="677E32CF" w14:textId="77777777" w:rsidR="00AC54E2" w:rsidRDefault="00AC54E2" w:rsidP="00AC54E2">
      <w:pPr>
        <w:pStyle w:val="PL"/>
      </w:pPr>
      <w:r w:rsidRPr="00D3062E">
        <w:t xml:space="preserve">                  description: </w:t>
      </w:r>
      <w:r>
        <w:t>&gt;</w:t>
      </w:r>
    </w:p>
    <w:p w14:paraId="6F702150" w14:textId="77777777" w:rsidR="00AC54E2" w:rsidRDefault="00AC54E2" w:rsidP="00AC54E2">
      <w:pPr>
        <w:pStyle w:val="PL"/>
      </w:pPr>
      <w:r w:rsidRPr="00D3062E">
        <w:t xml:space="preserve">                 </w:t>
      </w:r>
      <w:r>
        <w:t xml:space="preserve">   </w:t>
      </w:r>
      <w:r w:rsidRPr="00D3062E">
        <w:t xml:space="preserve">No Content. </w:t>
      </w:r>
      <w:r w:rsidRPr="00FC29E8">
        <w:t xml:space="preserve">The </w:t>
      </w:r>
      <w:r>
        <w:t>QoE metrics</w:t>
      </w:r>
      <w:r w:rsidRPr="00FC29E8">
        <w:t xml:space="preserve"> </w:t>
      </w:r>
      <w:r>
        <w:t>Subscription</w:t>
      </w:r>
      <w:r w:rsidRPr="00FC29E8">
        <w:t xml:space="preserve"> is successfully received and</w:t>
      </w:r>
    </w:p>
    <w:p w14:paraId="3BBAEC67" w14:textId="77777777" w:rsidR="00AC54E2" w:rsidRPr="00D3062E" w:rsidRDefault="00AC54E2" w:rsidP="00AC54E2">
      <w:pPr>
        <w:pStyle w:val="PL"/>
      </w:pPr>
      <w:r w:rsidRPr="00D3062E">
        <w:t xml:space="preserve">                 </w:t>
      </w:r>
      <w:r>
        <w:t xml:space="preserve">  </w:t>
      </w:r>
      <w:r w:rsidRPr="00FC29E8">
        <w:t xml:space="preserve"> processed, and no content is returned in the response body</w:t>
      </w:r>
      <w:r w:rsidRPr="00D3062E">
        <w:t>.</w:t>
      </w:r>
    </w:p>
    <w:p w14:paraId="0D0C0C74" w14:textId="77777777" w:rsidR="00AC54E2" w:rsidRPr="00D3062E" w:rsidRDefault="00AC54E2" w:rsidP="00AC54E2">
      <w:pPr>
        <w:pStyle w:val="PL"/>
      </w:pPr>
      <w:r w:rsidRPr="00D3062E">
        <w:t xml:space="preserve">                '307':</w:t>
      </w:r>
    </w:p>
    <w:p w14:paraId="22467A3C" w14:textId="77777777" w:rsidR="00AC54E2" w:rsidRPr="00D3062E" w:rsidRDefault="00AC54E2" w:rsidP="00AC54E2">
      <w:pPr>
        <w:pStyle w:val="PL"/>
      </w:pPr>
      <w:r w:rsidRPr="00D3062E">
        <w:t xml:space="preserve">                  $ref: 'TS29122_CommonData.yaml#/components/responses/307'</w:t>
      </w:r>
    </w:p>
    <w:p w14:paraId="04CC1D34" w14:textId="77777777" w:rsidR="00AC54E2" w:rsidRPr="00D3062E" w:rsidRDefault="00AC54E2" w:rsidP="00AC54E2">
      <w:pPr>
        <w:pStyle w:val="PL"/>
      </w:pPr>
      <w:r w:rsidRPr="00D3062E">
        <w:t xml:space="preserve">                '308':</w:t>
      </w:r>
    </w:p>
    <w:p w14:paraId="2588F95B" w14:textId="77777777" w:rsidR="00AC54E2" w:rsidRPr="00D3062E" w:rsidRDefault="00AC54E2" w:rsidP="00AC54E2">
      <w:pPr>
        <w:pStyle w:val="PL"/>
      </w:pPr>
      <w:r w:rsidRPr="00D3062E">
        <w:t xml:space="preserve">                  $ref: 'TS29122_CommonData.yaml#/components/responses/308'</w:t>
      </w:r>
    </w:p>
    <w:p w14:paraId="12D2EB02" w14:textId="77777777" w:rsidR="00AC54E2" w:rsidRPr="00D3062E" w:rsidRDefault="00AC54E2" w:rsidP="00AC54E2">
      <w:pPr>
        <w:pStyle w:val="PL"/>
      </w:pPr>
      <w:r w:rsidRPr="00D3062E">
        <w:t xml:space="preserve">                '400':</w:t>
      </w:r>
    </w:p>
    <w:p w14:paraId="408E6220" w14:textId="77777777" w:rsidR="00AC54E2" w:rsidRPr="00D3062E" w:rsidRDefault="00AC54E2" w:rsidP="00AC54E2">
      <w:pPr>
        <w:pStyle w:val="PL"/>
      </w:pPr>
      <w:r w:rsidRPr="00D3062E">
        <w:t xml:space="preserve">                  $ref: 'TS29122_CommonData.yaml#/components/responses/400'</w:t>
      </w:r>
    </w:p>
    <w:p w14:paraId="31573A85" w14:textId="77777777" w:rsidR="00AC54E2" w:rsidRPr="00D3062E" w:rsidRDefault="00AC54E2" w:rsidP="00AC54E2">
      <w:pPr>
        <w:pStyle w:val="PL"/>
      </w:pPr>
      <w:r w:rsidRPr="00D3062E">
        <w:t xml:space="preserve">                '401':</w:t>
      </w:r>
    </w:p>
    <w:p w14:paraId="7A6CD26F" w14:textId="77777777" w:rsidR="00AC54E2" w:rsidRPr="00D3062E" w:rsidRDefault="00AC54E2" w:rsidP="00AC54E2">
      <w:pPr>
        <w:pStyle w:val="PL"/>
      </w:pPr>
      <w:r w:rsidRPr="00D3062E">
        <w:t xml:space="preserve">                  $ref: 'TS29122_CommonData.yaml#/components/responses/401'</w:t>
      </w:r>
    </w:p>
    <w:p w14:paraId="3BD1EF86" w14:textId="77777777" w:rsidR="00AC54E2" w:rsidRPr="00D3062E" w:rsidRDefault="00AC54E2" w:rsidP="00AC54E2">
      <w:pPr>
        <w:pStyle w:val="PL"/>
      </w:pPr>
      <w:r w:rsidRPr="00D3062E">
        <w:t xml:space="preserve">                '403':</w:t>
      </w:r>
    </w:p>
    <w:p w14:paraId="7FDEC39D" w14:textId="77777777" w:rsidR="00AC54E2" w:rsidRPr="00D3062E" w:rsidRDefault="00AC54E2" w:rsidP="00AC54E2">
      <w:pPr>
        <w:pStyle w:val="PL"/>
      </w:pPr>
      <w:r w:rsidRPr="00D3062E">
        <w:t xml:space="preserve">                  $ref: 'TS29122_CommonData.yaml#/components/responses/403'</w:t>
      </w:r>
    </w:p>
    <w:p w14:paraId="2003595F" w14:textId="77777777" w:rsidR="00AC54E2" w:rsidRPr="00D3062E" w:rsidRDefault="00AC54E2" w:rsidP="00AC54E2">
      <w:pPr>
        <w:pStyle w:val="PL"/>
      </w:pPr>
      <w:r w:rsidRPr="00D3062E">
        <w:t xml:space="preserve">                '404':</w:t>
      </w:r>
    </w:p>
    <w:p w14:paraId="3B884463" w14:textId="77777777" w:rsidR="00AC54E2" w:rsidRPr="00D3062E" w:rsidRDefault="00AC54E2" w:rsidP="00AC54E2">
      <w:pPr>
        <w:pStyle w:val="PL"/>
      </w:pPr>
      <w:r w:rsidRPr="00D3062E">
        <w:t xml:space="preserve">                  $ref: 'TS29122_CommonData.yaml#/components/responses/404'</w:t>
      </w:r>
    </w:p>
    <w:p w14:paraId="75B4709D" w14:textId="77777777" w:rsidR="00AC54E2" w:rsidRPr="00D3062E" w:rsidRDefault="00AC54E2" w:rsidP="00AC54E2">
      <w:pPr>
        <w:pStyle w:val="PL"/>
      </w:pPr>
      <w:r w:rsidRPr="00D3062E">
        <w:t xml:space="preserve">                '411':</w:t>
      </w:r>
    </w:p>
    <w:p w14:paraId="26513165" w14:textId="77777777" w:rsidR="00AC54E2" w:rsidRPr="00D3062E" w:rsidRDefault="00AC54E2" w:rsidP="00AC54E2">
      <w:pPr>
        <w:pStyle w:val="PL"/>
      </w:pPr>
      <w:r w:rsidRPr="00D3062E">
        <w:t xml:space="preserve">                  $ref: 'TS29122_CommonData.yaml#/components/responses/411'</w:t>
      </w:r>
    </w:p>
    <w:p w14:paraId="13E0BAFF" w14:textId="77777777" w:rsidR="00AC54E2" w:rsidRPr="00D3062E" w:rsidRDefault="00AC54E2" w:rsidP="00AC54E2">
      <w:pPr>
        <w:pStyle w:val="PL"/>
      </w:pPr>
      <w:r w:rsidRPr="00D3062E">
        <w:t xml:space="preserve">                '413':</w:t>
      </w:r>
    </w:p>
    <w:p w14:paraId="2F72912B" w14:textId="77777777" w:rsidR="00AC54E2" w:rsidRPr="00D3062E" w:rsidRDefault="00AC54E2" w:rsidP="00AC54E2">
      <w:pPr>
        <w:pStyle w:val="PL"/>
      </w:pPr>
      <w:r w:rsidRPr="00D3062E">
        <w:t xml:space="preserve">                  $ref: 'TS29122_CommonData.yaml#/components/responses/413'</w:t>
      </w:r>
    </w:p>
    <w:p w14:paraId="5937F1DD" w14:textId="77777777" w:rsidR="00AC54E2" w:rsidRPr="00D3062E" w:rsidRDefault="00AC54E2" w:rsidP="00AC54E2">
      <w:pPr>
        <w:pStyle w:val="PL"/>
      </w:pPr>
      <w:r w:rsidRPr="00D3062E">
        <w:t xml:space="preserve">                '415':</w:t>
      </w:r>
    </w:p>
    <w:p w14:paraId="5246A3EB" w14:textId="77777777" w:rsidR="00AC54E2" w:rsidRPr="00D3062E" w:rsidRDefault="00AC54E2" w:rsidP="00AC54E2">
      <w:pPr>
        <w:pStyle w:val="PL"/>
      </w:pPr>
      <w:r w:rsidRPr="00D3062E">
        <w:t xml:space="preserve">                  $ref: 'TS29122_CommonData.yaml#/components/responses/415'</w:t>
      </w:r>
    </w:p>
    <w:p w14:paraId="7B0B5924" w14:textId="77777777" w:rsidR="00AC54E2" w:rsidRPr="00D3062E" w:rsidRDefault="00AC54E2" w:rsidP="00AC54E2">
      <w:pPr>
        <w:pStyle w:val="PL"/>
      </w:pPr>
      <w:r w:rsidRPr="00D3062E">
        <w:t xml:space="preserve">                '429':</w:t>
      </w:r>
    </w:p>
    <w:p w14:paraId="7D67B40F" w14:textId="77777777" w:rsidR="00AC54E2" w:rsidRPr="00D3062E" w:rsidRDefault="00AC54E2" w:rsidP="00AC54E2">
      <w:pPr>
        <w:pStyle w:val="PL"/>
      </w:pPr>
      <w:r w:rsidRPr="00D3062E">
        <w:t xml:space="preserve">                  $ref: 'TS29122_CommonData.yaml#/components/responses/429'</w:t>
      </w:r>
    </w:p>
    <w:p w14:paraId="0E739891" w14:textId="77777777" w:rsidR="00AC54E2" w:rsidRPr="00D3062E" w:rsidRDefault="00AC54E2" w:rsidP="00AC54E2">
      <w:pPr>
        <w:pStyle w:val="PL"/>
      </w:pPr>
      <w:r w:rsidRPr="00D3062E">
        <w:t xml:space="preserve">                '500':</w:t>
      </w:r>
    </w:p>
    <w:p w14:paraId="03B0A28F" w14:textId="77777777" w:rsidR="00AC54E2" w:rsidRPr="00D3062E" w:rsidRDefault="00AC54E2" w:rsidP="00AC54E2">
      <w:pPr>
        <w:pStyle w:val="PL"/>
      </w:pPr>
      <w:r w:rsidRPr="00D3062E">
        <w:t xml:space="preserve">                  $ref: 'TS29122_CommonData.yaml#/components/responses/500'</w:t>
      </w:r>
    </w:p>
    <w:p w14:paraId="2A58FE0D" w14:textId="77777777" w:rsidR="00AC54E2" w:rsidRPr="00D3062E" w:rsidRDefault="00AC54E2" w:rsidP="00AC54E2">
      <w:pPr>
        <w:pStyle w:val="PL"/>
      </w:pPr>
      <w:r w:rsidRPr="00D3062E">
        <w:t xml:space="preserve">                '503':</w:t>
      </w:r>
    </w:p>
    <w:p w14:paraId="3316F1BF" w14:textId="77777777" w:rsidR="00AC54E2" w:rsidRPr="00D3062E" w:rsidRDefault="00AC54E2" w:rsidP="00AC54E2">
      <w:pPr>
        <w:pStyle w:val="PL"/>
      </w:pPr>
      <w:r w:rsidRPr="00D3062E">
        <w:t xml:space="preserve">                  $ref: 'TS29122_CommonData.yaml#/components/responses/503'</w:t>
      </w:r>
    </w:p>
    <w:p w14:paraId="1244E8A2" w14:textId="77777777" w:rsidR="00AC54E2" w:rsidRPr="00D3062E" w:rsidRDefault="00AC54E2" w:rsidP="00AC54E2">
      <w:pPr>
        <w:pStyle w:val="PL"/>
      </w:pPr>
      <w:r w:rsidRPr="00D3062E">
        <w:t xml:space="preserve">                default:</w:t>
      </w:r>
    </w:p>
    <w:p w14:paraId="789D43D3" w14:textId="77777777" w:rsidR="00AC54E2" w:rsidRPr="00D3062E" w:rsidRDefault="00AC54E2" w:rsidP="00AC54E2">
      <w:pPr>
        <w:pStyle w:val="PL"/>
      </w:pPr>
      <w:r w:rsidRPr="00D3062E">
        <w:t xml:space="preserve">                  $ref: 'TS29122_CommonData.yaml#/components/responses/default'</w:t>
      </w:r>
    </w:p>
    <w:p w14:paraId="443FDF9A" w14:textId="77777777" w:rsidR="00AC54E2" w:rsidRPr="00D3062E" w:rsidRDefault="00AC54E2" w:rsidP="00AC54E2">
      <w:pPr>
        <w:pStyle w:val="PL"/>
      </w:pPr>
      <w:r w:rsidRPr="00D3062E">
        <w:t xml:space="preserve">        </w:t>
      </w:r>
      <w:r>
        <w:t>NetSliceLCMRecom</w:t>
      </w:r>
      <w:r w:rsidRPr="00D3062E">
        <w:rPr>
          <w:rFonts w:hint="eastAsia"/>
          <w:lang w:val="en-US"/>
        </w:rPr>
        <w:t>Notif</w:t>
      </w:r>
      <w:r w:rsidRPr="00D3062E">
        <w:t>:</w:t>
      </w:r>
    </w:p>
    <w:p w14:paraId="6171EACA" w14:textId="77777777" w:rsidR="00AC54E2" w:rsidRPr="00D3062E" w:rsidRDefault="00AC54E2" w:rsidP="00AC54E2">
      <w:pPr>
        <w:pStyle w:val="PL"/>
      </w:pPr>
      <w:r w:rsidRPr="00D3062E">
        <w:t xml:space="preserve">          '{$request.body#/notifUri}</w:t>
      </w:r>
      <w:r>
        <w:t>/recommend</w:t>
      </w:r>
      <w:r w:rsidRPr="00D3062E">
        <w:t>':</w:t>
      </w:r>
    </w:p>
    <w:p w14:paraId="6A492B09" w14:textId="77777777" w:rsidR="00AC54E2" w:rsidRPr="00D3062E" w:rsidRDefault="00AC54E2" w:rsidP="00AC54E2">
      <w:pPr>
        <w:pStyle w:val="PL"/>
      </w:pPr>
      <w:r w:rsidRPr="00D3062E">
        <w:t xml:space="preserve">            post:</w:t>
      </w:r>
    </w:p>
    <w:p w14:paraId="1404E871" w14:textId="77777777" w:rsidR="00AC54E2" w:rsidRPr="00D3062E" w:rsidRDefault="00AC54E2" w:rsidP="00AC54E2">
      <w:pPr>
        <w:pStyle w:val="PL"/>
      </w:pPr>
      <w:r w:rsidRPr="00D3062E">
        <w:t xml:space="preserve">              requestBody:</w:t>
      </w:r>
    </w:p>
    <w:p w14:paraId="1B55E74F" w14:textId="77777777" w:rsidR="00AC54E2" w:rsidRPr="00D3062E" w:rsidRDefault="00AC54E2" w:rsidP="00AC54E2">
      <w:pPr>
        <w:pStyle w:val="PL"/>
      </w:pPr>
      <w:r w:rsidRPr="00D3062E">
        <w:t xml:space="preserve">                required: true</w:t>
      </w:r>
    </w:p>
    <w:p w14:paraId="49977447" w14:textId="77777777" w:rsidR="00AC54E2" w:rsidRPr="00D3062E" w:rsidRDefault="00AC54E2" w:rsidP="00AC54E2">
      <w:pPr>
        <w:pStyle w:val="PL"/>
      </w:pPr>
      <w:r w:rsidRPr="00D3062E">
        <w:t xml:space="preserve">                content:</w:t>
      </w:r>
    </w:p>
    <w:p w14:paraId="52549292" w14:textId="77777777" w:rsidR="00AC54E2" w:rsidRPr="00D3062E" w:rsidRDefault="00AC54E2" w:rsidP="00AC54E2">
      <w:pPr>
        <w:pStyle w:val="PL"/>
      </w:pPr>
      <w:r w:rsidRPr="00D3062E">
        <w:t xml:space="preserve">                  application/json:</w:t>
      </w:r>
    </w:p>
    <w:p w14:paraId="1187CF85" w14:textId="77777777" w:rsidR="00AC54E2" w:rsidRPr="00D3062E" w:rsidRDefault="00AC54E2" w:rsidP="00AC54E2">
      <w:pPr>
        <w:pStyle w:val="PL"/>
      </w:pPr>
      <w:r w:rsidRPr="00D3062E">
        <w:t xml:space="preserve">                    schema:</w:t>
      </w:r>
    </w:p>
    <w:p w14:paraId="2230EB0C" w14:textId="77777777" w:rsidR="00AC54E2" w:rsidRPr="00D3062E" w:rsidRDefault="00AC54E2" w:rsidP="00AC54E2">
      <w:pPr>
        <w:pStyle w:val="PL"/>
      </w:pPr>
      <w:r w:rsidRPr="00D3062E">
        <w:t xml:space="preserve">                      $ref: '#/components/schemas/</w:t>
      </w:r>
      <w:r>
        <w:t>NSLCMRecom'</w:t>
      </w:r>
    </w:p>
    <w:p w14:paraId="49B5FB02" w14:textId="77777777" w:rsidR="00AC54E2" w:rsidRPr="00D3062E" w:rsidRDefault="00AC54E2" w:rsidP="00AC54E2">
      <w:pPr>
        <w:pStyle w:val="PL"/>
      </w:pPr>
      <w:r w:rsidRPr="00D3062E">
        <w:t xml:space="preserve">              responses:</w:t>
      </w:r>
    </w:p>
    <w:p w14:paraId="656B58C9" w14:textId="77777777" w:rsidR="00AC54E2" w:rsidRPr="00D3062E" w:rsidRDefault="00AC54E2" w:rsidP="00AC54E2">
      <w:pPr>
        <w:pStyle w:val="PL"/>
      </w:pPr>
      <w:r w:rsidRPr="00D3062E">
        <w:t xml:space="preserve">                '204':</w:t>
      </w:r>
    </w:p>
    <w:p w14:paraId="623A07C9" w14:textId="77777777" w:rsidR="00AC54E2" w:rsidRDefault="00AC54E2" w:rsidP="00AC54E2">
      <w:pPr>
        <w:pStyle w:val="PL"/>
      </w:pPr>
      <w:r w:rsidRPr="00D3062E">
        <w:t xml:space="preserve">                  description: </w:t>
      </w:r>
      <w:r>
        <w:t>&gt;</w:t>
      </w:r>
    </w:p>
    <w:p w14:paraId="67499205" w14:textId="77777777" w:rsidR="00AC54E2" w:rsidRDefault="00AC54E2" w:rsidP="00AC54E2">
      <w:pPr>
        <w:pStyle w:val="PL"/>
      </w:pPr>
      <w:r w:rsidRPr="00D3062E">
        <w:t xml:space="preserve">                 </w:t>
      </w:r>
      <w:r>
        <w:t xml:space="preserve">   </w:t>
      </w:r>
      <w:r w:rsidRPr="00D3062E">
        <w:t xml:space="preserve">No Content. </w:t>
      </w:r>
      <w:r w:rsidRPr="00FC29E8">
        <w:t xml:space="preserve">The </w:t>
      </w:r>
      <w:r>
        <w:t>Network Slice LCM Recommendation</w:t>
      </w:r>
      <w:r w:rsidRPr="00FC29E8">
        <w:t xml:space="preserve"> </w:t>
      </w:r>
      <w:r>
        <w:t>Notification</w:t>
      </w:r>
    </w:p>
    <w:p w14:paraId="0C73A828" w14:textId="77777777" w:rsidR="00AC54E2" w:rsidRDefault="00AC54E2" w:rsidP="00AC54E2">
      <w:pPr>
        <w:pStyle w:val="PL"/>
      </w:pPr>
      <w:r w:rsidRPr="00D3062E">
        <w:t xml:space="preserve">          </w:t>
      </w:r>
      <w:r>
        <w:t xml:space="preserve">   </w:t>
      </w:r>
      <w:r w:rsidRPr="00D3062E">
        <w:t xml:space="preserve">      </w:t>
      </w:r>
      <w:r>
        <w:t xml:space="preserve"> </w:t>
      </w:r>
      <w:r w:rsidRPr="00FC29E8">
        <w:t>is successfully received and processed, and no content is</w:t>
      </w:r>
    </w:p>
    <w:p w14:paraId="4C06ADF1" w14:textId="77777777" w:rsidR="00AC54E2" w:rsidRPr="00D3062E" w:rsidRDefault="00AC54E2" w:rsidP="00AC54E2">
      <w:pPr>
        <w:pStyle w:val="PL"/>
      </w:pPr>
      <w:r w:rsidRPr="00D3062E">
        <w:t xml:space="preserve">          </w:t>
      </w:r>
      <w:r>
        <w:t xml:space="preserve">   </w:t>
      </w:r>
      <w:r w:rsidRPr="00D3062E">
        <w:t xml:space="preserve">      </w:t>
      </w:r>
      <w:r w:rsidRPr="00FC29E8">
        <w:t xml:space="preserve"> returned in the response body.</w:t>
      </w:r>
    </w:p>
    <w:p w14:paraId="374BE539" w14:textId="77777777" w:rsidR="00AC54E2" w:rsidRPr="00D3062E" w:rsidRDefault="00AC54E2" w:rsidP="00AC54E2">
      <w:pPr>
        <w:pStyle w:val="PL"/>
      </w:pPr>
      <w:r w:rsidRPr="00D3062E">
        <w:t xml:space="preserve">                '307':</w:t>
      </w:r>
    </w:p>
    <w:p w14:paraId="75A57A0B" w14:textId="77777777" w:rsidR="00AC54E2" w:rsidRPr="00D3062E" w:rsidRDefault="00AC54E2" w:rsidP="00AC54E2">
      <w:pPr>
        <w:pStyle w:val="PL"/>
      </w:pPr>
      <w:r w:rsidRPr="00D3062E">
        <w:t xml:space="preserve">                  $ref: 'TS29122_CommonData.yaml#/components/responses/307'</w:t>
      </w:r>
    </w:p>
    <w:p w14:paraId="6847FCFE" w14:textId="77777777" w:rsidR="00AC54E2" w:rsidRPr="00D3062E" w:rsidRDefault="00AC54E2" w:rsidP="00AC54E2">
      <w:pPr>
        <w:pStyle w:val="PL"/>
      </w:pPr>
      <w:r w:rsidRPr="00D3062E">
        <w:t xml:space="preserve">                '308':</w:t>
      </w:r>
    </w:p>
    <w:p w14:paraId="2CC18600" w14:textId="77777777" w:rsidR="00AC54E2" w:rsidRPr="00D3062E" w:rsidRDefault="00AC54E2" w:rsidP="00AC54E2">
      <w:pPr>
        <w:pStyle w:val="PL"/>
      </w:pPr>
      <w:r w:rsidRPr="00D3062E">
        <w:t xml:space="preserve">                  $ref: 'TS29122_CommonData.yaml#/components/responses/308'</w:t>
      </w:r>
    </w:p>
    <w:p w14:paraId="173E6CCB" w14:textId="77777777" w:rsidR="00AC54E2" w:rsidRPr="00D3062E" w:rsidRDefault="00AC54E2" w:rsidP="00AC54E2">
      <w:pPr>
        <w:pStyle w:val="PL"/>
      </w:pPr>
      <w:r w:rsidRPr="00D3062E">
        <w:t xml:space="preserve">                '400':</w:t>
      </w:r>
    </w:p>
    <w:p w14:paraId="50E06377" w14:textId="77777777" w:rsidR="00AC54E2" w:rsidRPr="00D3062E" w:rsidRDefault="00AC54E2" w:rsidP="00AC54E2">
      <w:pPr>
        <w:pStyle w:val="PL"/>
      </w:pPr>
      <w:r w:rsidRPr="00D3062E">
        <w:t xml:space="preserve">                  $ref: 'TS29122_CommonData.yaml#/components/responses/400'</w:t>
      </w:r>
    </w:p>
    <w:p w14:paraId="4B549D27" w14:textId="77777777" w:rsidR="00AC54E2" w:rsidRPr="00D3062E" w:rsidRDefault="00AC54E2" w:rsidP="00AC54E2">
      <w:pPr>
        <w:pStyle w:val="PL"/>
      </w:pPr>
      <w:r w:rsidRPr="00D3062E">
        <w:t xml:space="preserve">                '401':</w:t>
      </w:r>
    </w:p>
    <w:p w14:paraId="081DC19B" w14:textId="77777777" w:rsidR="00AC54E2" w:rsidRPr="00D3062E" w:rsidRDefault="00AC54E2" w:rsidP="00AC54E2">
      <w:pPr>
        <w:pStyle w:val="PL"/>
      </w:pPr>
      <w:r w:rsidRPr="00D3062E">
        <w:t xml:space="preserve">                  $ref: 'TS29122_CommonData.yaml#/components/responses/401'</w:t>
      </w:r>
    </w:p>
    <w:p w14:paraId="78990204" w14:textId="77777777" w:rsidR="00AC54E2" w:rsidRPr="00D3062E" w:rsidRDefault="00AC54E2" w:rsidP="00AC54E2">
      <w:pPr>
        <w:pStyle w:val="PL"/>
      </w:pPr>
      <w:r w:rsidRPr="00D3062E">
        <w:t xml:space="preserve">                '403':</w:t>
      </w:r>
    </w:p>
    <w:p w14:paraId="20EF41D3" w14:textId="77777777" w:rsidR="00AC54E2" w:rsidRPr="00D3062E" w:rsidRDefault="00AC54E2" w:rsidP="00AC54E2">
      <w:pPr>
        <w:pStyle w:val="PL"/>
      </w:pPr>
      <w:r w:rsidRPr="00D3062E">
        <w:t xml:space="preserve">                  $ref: 'TS29122_CommonData.yaml#/components/responses/403'</w:t>
      </w:r>
    </w:p>
    <w:p w14:paraId="15BD048F" w14:textId="77777777" w:rsidR="00AC54E2" w:rsidRPr="00D3062E" w:rsidRDefault="00AC54E2" w:rsidP="00AC54E2">
      <w:pPr>
        <w:pStyle w:val="PL"/>
      </w:pPr>
      <w:r w:rsidRPr="00D3062E">
        <w:t xml:space="preserve">                '404':</w:t>
      </w:r>
    </w:p>
    <w:p w14:paraId="0F64B1AD" w14:textId="77777777" w:rsidR="00AC54E2" w:rsidRPr="00D3062E" w:rsidRDefault="00AC54E2" w:rsidP="00AC54E2">
      <w:pPr>
        <w:pStyle w:val="PL"/>
      </w:pPr>
      <w:r w:rsidRPr="00D3062E">
        <w:t xml:space="preserve">                  $ref: 'TS29122_CommonData.yaml#/components/responses/404'</w:t>
      </w:r>
    </w:p>
    <w:p w14:paraId="2500F784" w14:textId="77777777" w:rsidR="00AC54E2" w:rsidRPr="00D3062E" w:rsidRDefault="00AC54E2" w:rsidP="00AC54E2">
      <w:pPr>
        <w:pStyle w:val="PL"/>
      </w:pPr>
      <w:r w:rsidRPr="00D3062E">
        <w:t xml:space="preserve">                '411':</w:t>
      </w:r>
    </w:p>
    <w:p w14:paraId="3124493D" w14:textId="77777777" w:rsidR="00AC54E2" w:rsidRPr="00D3062E" w:rsidRDefault="00AC54E2" w:rsidP="00AC54E2">
      <w:pPr>
        <w:pStyle w:val="PL"/>
      </w:pPr>
      <w:r w:rsidRPr="00D3062E">
        <w:t xml:space="preserve">                  $ref: 'TS29122_CommonData.yaml#/components/responses/411'</w:t>
      </w:r>
    </w:p>
    <w:p w14:paraId="581A6B2C" w14:textId="77777777" w:rsidR="00AC54E2" w:rsidRPr="00D3062E" w:rsidRDefault="00AC54E2" w:rsidP="00AC54E2">
      <w:pPr>
        <w:pStyle w:val="PL"/>
      </w:pPr>
      <w:r w:rsidRPr="00D3062E">
        <w:t xml:space="preserve">                '413':</w:t>
      </w:r>
    </w:p>
    <w:p w14:paraId="088E51CD" w14:textId="77777777" w:rsidR="00AC54E2" w:rsidRPr="00D3062E" w:rsidRDefault="00AC54E2" w:rsidP="00AC54E2">
      <w:pPr>
        <w:pStyle w:val="PL"/>
      </w:pPr>
      <w:r w:rsidRPr="00D3062E">
        <w:t xml:space="preserve">                  $ref: 'TS29122_CommonData.yaml#/components/responses/413'</w:t>
      </w:r>
    </w:p>
    <w:p w14:paraId="56E4DEA4" w14:textId="77777777" w:rsidR="00AC54E2" w:rsidRPr="00D3062E" w:rsidRDefault="00AC54E2" w:rsidP="00AC54E2">
      <w:pPr>
        <w:pStyle w:val="PL"/>
      </w:pPr>
      <w:r w:rsidRPr="00D3062E">
        <w:t xml:space="preserve">                '415':</w:t>
      </w:r>
    </w:p>
    <w:p w14:paraId="253E2A1F" w14:textId="77777777" w:rsidR="00AC54E2" w:rsidRPr="00D3062E" w:rsidRDefault="00AC54E2" w:rsidP="00AC54E2">
      <w:pPr>
        <w:pStyle w:val="PL"/>
      </w:pPr>
      <w:r w:rsidRPr="00D3062E">
        <w:t xml:space="preserve">                  $ref: 'TS29122_CommonData.yaml#/components/responses/415'</w:t>
      </w:r>
    </w:p>
    <w:p w14:paraId="5CE2BA5B" w14:textId="77777777" w:rsidR="00AC54E2" w:rsidRPr="00D3062E" w:rsidRDefault="00AC54E2" w:rsidP="00AC54E2">
      <w:pPr>
        <w:pStyle w:val="PL"/>
      </w:pPr>
      <w:r w:rsidRPr="00D3062E">
        <w:t xml:space="preserve">                '429':</w:t>
      </w:r>
    </w:p>
    <w:p w14:paraId="01141FC3" w14:textId="77777777" w:rsidR="00AC54E2" w:rsidRPr="00D3062E" w:rsidRDefault="00AC54E2" w:rsidP="00AC54E2">
      <w:pPr>
        <w:pStyle w:val="PL"/>
      </w:pPr>
      <w:r w:rsidRPr="00D3062E">
        <w:t xml:space="preserve">                  $ref: 'TS29122_CommonData.yaml#/components/responses/429'</w:t>
      </w:r>
    </w:p>
    <w:p w14:paraId="7C132220" w14:textId="77777777" w:rsidR="00AC54E2" w:rsidRPr="00D3062E" w:rsidRDefault="00AC54E2" w:rsidP="00AC54E2">
      <w:pPr>
        <w:pStyle w:val="PL"/>
      </w:pPr>
      <w:r w:rsidRPr="00D3062E">
        <w:t xml:space="preserve">                '500':</w:t>
      </w:r>
    </w:p>
    <w:p w14:paraId="05111EDD" w14:textId="77777777" w:rsidR="00AC54E2" w:rsidRPr="00D3062E" w:rsidRDefault="00AC54E2" w:rsidP="00AC54E2">
      <w:pPr>
        <w:pStyle w:val="PL"/>
      </w:pPr>
      <w:r w:rsidRPr="00D3062E">
        <w:t xml:space="preserve">                  $ref: 'TS29122_CommonData.yaml#/components/responses/500'</w:t>
      </w:r>
    </w:p>
    <w:p w14:paraId="7CD9BF40" w14:textId="77777777" w:rsidR="00AC54E2" w:rsidRPr="00D3062E" w:rsidRDefault="00AC54E2" w:rsidP="00AC54E2">
      <w:pPr>
        <w:pStyle w:val="PL"/>
      </w:pPr>
      <w:r w:rsidRPr="00D3062E">
        <w:t xml:space="preserve">                '503':</w:t>
      </w:r>
    </w:p>
    <w:p w14:paraId="488AF894" w14:textId="77777777" w:rsidR="00AC54E2" w:rsidRPr="00D3062E" w:rsidRDefault="00AC54E2" w:rsidP="00AC54E2">
      <w:pPr>
        <w:pStyle w:val="PL"/>
      </w:pPr>
      <w:r w:rsidRPr="00D3062E">
        <w:t xml:space="preserve">                  $ref: 'TS29122_CommonData.yaml#/components/responses/503'</w:t>
      </w:r>
    </w:p>
    <w:p w14:paraId="166F2933" w14:textId="77777777" w:rsidR="00AC54E2" w:rsidRPr="00D3062E" w:rsidRDefault="00AC54E2" w:rsidP="00AC54E2">
      <w:pPr>
        <w:pStyle w:val="PL"/>
      </w:pPr>
      <w:r w:rsidRPr="00D3062E">
        <w:t xml:space="preserve">                default:</w:t>
      </w:r>
    </w:p>
    <w:p w14:paraId="418C3E6D" w14:textId="77777777" w:rsidR="00AC54E2" w:rsidRPr="00D3062E" w:rsidRDefault="00AC54E2" w:rsidP="00AC54E2">
      <w:pPr>
        <w:pStyle w:val="PL"/>
      </w:pPr>
      <w:r w:rsidRPr="00D3062E">
        <w:t xml:space="preserve">                  $ref: 'TS29122_CommonData.yaml#/components/responses/default'</w:t>
      </w:r>
    </w:p>
    <w:p w14:paraId="0DF30B96" w14:textId="77777777" w:rsidR="00AC54E2" w:rsidRDefault="00AC54E2" w:rsidP="00AC54E2">
      <w:pPr>
        <w:pStyle w:val="PL"/>
      </w:pPr>
    </w:p>
    <w:p w14:paraId="40102879" w14:textId="77777777" w:rsidR="00AC54E2" w:rsidRPr="00D3062E" w:rsidRDefault="00AC54E2" w:rsidP="00AC54E2">
      <w:pPr>
        <w:pStyle w:val="PL"/>
      </w:pPr>
    </w:p>
    <w:p w14:paraId="46ED7F86" w14:textId="77777777" w:rsidR="00AC54E2" w:rsidRPr="00D3062E" w:rsidRDefault="00AC54E2" w:rsidP="00AC54E2">
      <w:pPr>
        <w:pStyle w:val="PL"/>
      </w:pPr>
      <w:r w:rsidRPr="00D3062E">
        <w:t xml:space="preserve">  /subscription</w:t>
      </w:r>
      <w:r>
        <w:t>s</w:t>
      </w:r>
      <w:r w:rsidRPr="00D3062E">
        <w:t>/{subscriptionId}:</w:t>
      </w:r>
    </w:p>
    <w:p w14:paraId="20422228" w14:textId="77777777" w:rsidR="00AC54E2" w:rsidRPr="00D3062E" w:rsidRDefault="00AC54E2" w:rsidP="00AC54E2">
      <w:pPr>
        <w:pStyle w:val="PL"/>
      </w:pPr>
      <w:r w:rsidRPr="00D3062E">
        <w:t xml:space="preserve">    parameters:</w:t>
      </w:r>
    </w:p>
    <w:p w14:paraId="24251048" w14:textId="77777777" w:rsidR="00AC54E2" w:rsidRPr="00D3062E" w:rsidRDefault="00AC54E2" w:rsidP="00AC54E2">
      <w:pPr>
        <w:pStyle w:val="PL"/>
      </w:pPr>
      <w:r w:rsidRPr="00D3062E">
        <w:t xml:space="preserve">      - name: subscriptionId</w:t>
      </w:r>
    </w:p>
    <w:p w14:paraId="3CEE5307" w14:textId="77777777" w:rsidR="00AC54E2" w:rsidRPr="00D3062E" w:rsidRDefault="00AC54E2" w:rsidP="00AC54E2">
      <w:pPr>
        <w:pStyle w:val="PL"/>
      </w:pPr>
      <w:r w:rsidRPr="00D3062E">
        <w:t xml:space="preserve">        in: path</w:t>
      </w:r>
    </w:p>
    <w:p w14:paraId="1DF40837" w14:textId="77777777" w:rsidR="00AC54E2" w:rsidRPr="00D3062E" w:rsidRDefault="00AC54E2" w:rsidP="00AC54E2">
      <w:pPr>
        <w:pStyle w:val="PL"/>
      </w:pPr>
      <w:r w:rsidRPr="00D3062E">
        <w:t xml:space="preserve">        description: &gt;</w:t>
      </w:r>
    </w:p>
    <w:p w14:paraId="35EBE333" w14:textId="77777777" w:rsidR="00AC54E2" w:rsidRDefault="00AC54E2" w:rsidP="00AC54E2">
      <w:pPr>
        <w:pStyle w:val="PL"/>
      </w:pPr>
      <w:r w:rsidRPr="00D3062E">
        <w:t xml:space="preserve">          Represents the </w:t>
      </w:r>
      <w:r>
        <w:t>i</w:t>
      </w:r>
      <w:r w:rsidRPr="00FC29E8">
        <w:t xml:space="preserve">dentifier of the Individual </w:t>
      </w:r>
      <w:r>
        <w:t>Network Slice Lifecycle</w:t>
      </w:r>
      <w:r w:rsidRPr="00C570E5">
        <w:t xml:space="preserve"> </w:t>
      </w:r>
      <w:r>
        <w:t>Management</w:t>
      </w:r>
    </w:p>
    <w:p w14:paraId="3577DE5D" w14:textId="77777777" w:rsidR="00AC54E2" w:rsidRPr="00D3062E" w:rsidRDefault="00AC54E2" w:rsidP="00AC54E2">
      <w:pPr>
        <w:pStyle w:val="PL"/>
        <w:rPr>
          <w:lang w:val="en-US"/>
        </w:rPr>
      </w:pPr>
      <w:r w:rsidRPr="00D3062E">
        <w:t xml:space="preserve">        </w:t>
      </w:r>
      <w:r>
        <w:t xml:space="preserve">  </w:t>
      </w:r>
      <w:r w:rsidRPr="00FC29E8">
        <w:rPr>
          <w:rFonts w:eastAsia="等线"/>
        </w:rPr>
        <w:t>Subscription</w:t>
      </w:r>
      <w:r w:rsidRPr="00FC29E8">
        <w:t xml:space="preserve"> resource.</w:t>
      </w:r>
    </w:p>
    <w:p w14:paraId="529A7086" w14:textId="77777777" w:rsidR="00AC54E2" w:rsidRPr="00D3062E" w:rsidRDefault="00AC54E2" w:rsidP="00AC54E2">
      <w:pPr>
        <w:pStyle w:val="PL"/>
      </w:pPr>
      <w:r w:rsidRPr="00D3062E">
        <w:t xml:space="preserve">        required: true</w:t>
      </w:r>
    </w:p>
    <w:p w14:paraId="09DB9D40" w14:textId="77777777" w:rsidR="00AC54E2" w:rsidRPr="00D3062E" w:rsidRDefault="00AC54E2" w:rsidP="00AC54E2">
      <w:pPr>
        <w:pStyle w:val="PL"/>
      </w:pPr>
      <w:r w:rsidRPr="00D3062E">
        <w:t xml:space="preserve">        schema:</w:t>
      </w:r>
    </w:p>
    <w:p w14:paraId="492C4830" w14:textId="77777777" w:rsidR="00AC54E2" w:rsidRPr="00D3062E" w:rsidRDefault="00AC54E2" w:rsidP="00AC54E2">
      <w:pPr>
        <w:pStyle w:val="PL"/>
      </w:pPr>
      <w:r w:rsidRPr="00D3062E">
        <w:t xml:space="preserve">          type: string</w:t>
      </w:r>
    </w:p>
    <w:p w14:paraId="42DA2C29" w14:textId="77777777" w:rsidR="00AC54E2" w:rsidRPr="00D3062E" w:rsidRDefault="00AC54E2" w:rsidP="00AC54E2">
      <w:pPr>
        <w:pStyle w:val="PL"/>
      </w:pPr>
    </w:p>
    <w:p w14:paraId="46DCE8C0" w14:textId="77777777" w:rsidR="00AC54E2" w:rsidRPr="00D3062E" w:rsidRDefault="00AC54E2" w:rsidP="00AC54E2">
      <w:pPr>
        <w:pStyle w:val="PL"/>
        <w:rPr>
          <w:lang w:val="en-US" w:eastAsia="zh-CN"/>
        </w:rPr>
      </w:pPr>
      <w:r w:rsidRPr="00D3062E">
        <w:t xml:space="preserve">    get:</w:t>
      </w:r>
    </w:p>
    <w:p w14:paraId="23D9EF02" w14:textId="77777777" w:rsidR="00AC54E2" w:rsidRPr="00D3062E" w:rsidRDefault="00AC54E2" w:rsidP="00AC54E2">
      <w:pPr>
        <w:pStyle w:val="PL"/>
      </w:pPr>
      <w:r w:rsidRPr="00D3062E">
        <w:t xml:space="preserve">      summary: R</w:t>
      </w:r>
      <w:r w:rsidRPr="00FC29E8">
        <w:rPr>
          <w:noProof/>
          <w:lang w:eastAsia="zh-CN"/>
        </w:rPr>
        <w:t xml:space="preserve">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D3062E">
        <w:t>.</w:t>
      </w:r>
    </w:p>
    <w:p w14:paraId="7AB2F0B9" w14:textId="77777777" w:rsidR="00AC54E2" w:rsidRPr="00D3062E" w:rsidRDefault="00AC54E2" w:rsidP="00AC54E2">
      <w:pPr>
        <w:pStyle w:val="PL"/>
      </w:pPr>
      <w:r w:rsidRPr="00D3062E">
        <w:t xml:space="preserve">      operationId: GetInd</w:t>
      </w:r>
      <w:r>
        <w:rPr>
          <w:lang w:val="en-US"/>
        </w:rPr>
        <w:t>NetSliceLifeCycleMngt</w:t>
      </w:r>
      <w:r w:rsidRPr="00D3062E">
        <w:t>Subsc</w:t>
      </w:r>
    </w:p>
    <w:p w14:paraId="3DC9D09C" w14:textId="77777777" w:rsidR="00AC54E2" w:rsidRPr="00D3062E" w:rsidRDefault="00AC54E2" w:rsidP="00AC54E2">
      <w:pPr>
        <w:pStyle w:val="PL"/>
      </w:pPr>
      <w:r w:rsidRPr="00D3062E">
        <w:t xml:space="preserve">      tags:</w:t>
      </w:r>
    </w:p>
    <w:p w14:paraId="0254BDA1" w14:textId="77777777" w:rsidR="00AC54E2" w:rsidRPr="00D3062E" w:rsidRDefault="00AC54E2" w:rsidP="00AC54E2">
      <w:pPr>
        <w:pStyle w:val="PL"/>
      </w:pPr>
      <w:r w:rsidRPr="00D3062E">
        <w:t xml:space="preserve">        - Individual </w:t>
      </w:r>
      <w:r>
        <w:t xml:space="preserve">Network Slice Lifecycle Management </w:t>
      </w:r>
      <w:r w:rsidRPr="00FC29E8">
        <w:rPr>
          <w:rFonts w:eastAsia="等线"/>
        </w:rPr>
        <w:t>Subscription</w:t>
      </w:r>
      <w:r w:rsidRPr="00D3062E">
        <w:t xml:space="preserve"> (Document)</w:t>
      </w:r>
    </w:p>
    <w:p w14:paraId="07FB6B82" w14:textId="77777777" w:rsidR="00AC54E2" w:rsidRPr="00D3062E" w:rsidRDefault="00AC54E2" w:rsidP="00AC54E2">
      <w:pPr>
        <w:pStyle w:val="PL"/>
      </w:pPr>
      <w:r w:rsidRPr="00D3062E">
        <w:t xml:space="preserve">      responses:</w:t>
      </w:r>
    </w:p>
    <w:p w14:paraId="53581F89" w14:textId="77777777" w:rsidR="00AC54E2" w:rsidRPr="00D3062E" w:rsidRDefault="00AC54E2" w:rsidP="00AC54E2">
      <w:pPr>
        <w:pStyle w:val="PL"/>
      </w:pPr>
      <w:r w:rsidRPr="00D3062E">
        <w:t xml:space="preserve">        '200':</w:t>
      </w:r>
    </w:p>
    <w:p w14:paraId="76BEBC46" w14:textId="77777777" w:rsidR="00AC54E2" w:rsidRDefault="00AC54E2" w:rsidP="00AC54E2">
      <w:pPr>
        <w:pStyle w:val="PL"/>
      </w:pPr>
      <w:r w:rsidRPr="00D3062E">
        <w:t xml:space="preserve">          description: </w:t>
      </w:r>
      <w:r>
        <w:t>&gt;</w:t>
      </w:r>
    </w:p>
    <w:p w14:paraId="0E49C178" w14:textId="77777777" w:rsidR="00AC54E2" w:rsidRDefault="00AC54E2" w:rsidP="00AC54E2">
      <w:pPr>
        <w:pStyle w:val="PL"/>
      </w:pPr>
      <w:r w:rsidRPr="00D3062E">
        <w:t xml:space="preserve">         </w:t>
      </w:r>
      <w:r>
        <w:t xml:space="preserve">   </w:t>
      </w:r>
      <w:r w:rsidRPr="00D3062E">
        <w:t xml:space="preserve">OK. </w:t>
      </w:r>
      <w:r w:rsidRPr="00FC29E8">
        <w:t>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p>
    <w:p w14:paraId="3E8FCBC5" w14:textId="77777777" w:rsidR="00AC54E2" w:rsidRPr="00D3062E" w:rsidRDefault="00AC54E2" w:rsidP="00AC54E2">
      <w:pPr>
        <w:pStyle w:val="PL"/>
      </w:pPr>
      <w:r w:rsidRPr="00D3062E">
        <w:t xml:space="preserve">         </w:t>
      </w:r>
      <w:r>
        <w:t xml:space="preserve">  </w:t>
      </w:r>
      <w:r w:rsidRPr="00FC29E8">
        <w:t xml:space="preserve"> resource</w:t>
      </w:r>
      <w:r w:rsidRPr="00FC29E8">
        <w:rPr>
          <w:noProof/>
          <w:lang w:eastAsia="zh-CN"/>
        </w:rPr>
        <w:t xml:space="preserve"> </w:t>
      </w:r>
      <w:r w:rsidRPr="00FC29E8">
        <w:t>shall be returned</w:t>
      </w:r>
      <w:r w:rsidRPr="00D3062E">
        <w:t>.</w:t>
      </w:r>
    </w:p>
    <w:p w14:paraId="2D8920BB" w14:textId="77777777" w:rsidR="00AC54E2" w:rsidRPr="00D3062E" w:rsidRDefault="00AC54E2" w:rsidP="00AC54E2">
      <w:pPr>
        <w:pStyle w:val="PL"/>
      </w:pPr>
      <w:r w:rsidRPr="00D3062E">
        <w:t xml:space="preserve">          content:</w:t>
      </w:r>
    </w:p>
    <w:p w14:paraId="00B96973" w14:textId="77777777" w:rsidR="00AC54E2" w:rsidRPr="00D3062E" w:rsidRDefault="00AC54E2" w:rsidP="00AC54E2">
      <w:pPr>
        <w:pStyle w:val="PL"/>
      </w:pPr>
      <w:r w:rsidRPr="00D3062E">
        <w:t xml:space="preserve">            application/json:</w:t>
      </w:r>
    </w:p>
    <w:p w14:paraId="640F0724" w14:textId="77777777" w:rsidR="00AC54E2" w:rsidRPr="00D3062E" w:rsidRDefault="00AC54E2" w:rsidP="00AC54E2">
      <w:pPr>
        <w:pStyle w:val="PL"/>
      </w:pPr>
      <w:r w:rsidRPr="00D3062E">
        <w:t xml:space="preserve">              schema:</w:t>
      </w:r>
    </w:p>
    <w:p w14:paraId="2F91C9EB" w14:textId="77777777" w:rsidR="00AC54E2" w:rsidRPr="00D3062E" w:rsidRDefault="00AC54E2" w:rsidP="00AC54E2">
      <w:pPr>
        <w:pStyle w:val="PL"/>
      </w:pPr>
      <w:r w:rsidRPr="00D3062E">
        <w:t xml:space="preserve">                $ref: '#/components/schemas/</w:t>
      </w:r>
      <w:r w:rsidRPr="00BC4A24">
        <w:t>NSLCMSubsc</w:t>
      </w:r>
      <w:r w:rsidRPr="00D3062E">
        <w:t>'</w:t>
      </w:r>
    </w:p>
    <w:p w14:paraId="06FC1983" w14:textId="77777777" w:rsidR="00AC54E2" w:rsidRPr="00D3062E" w:rsidRDefault="00AC54E2" w:rsidP="00AC54E2">
      <w:pPr>
        <w:pStyle w:val="PL"/>
      </w:pPr>
      <w:r w:rsidRPr="00D3062E">
        <w:t xml:space="preserve">        '307':</w:t>
      </w:r>
    </w:p>
    <w:p w14:paraId="106B619A" w14:textId="77777777" w:rsidR="00AC54E2" w:rsidRPr="00D3062E" w:rsidRDefault="00AC54E2" w:rsidP="00AC54E2">
      <w:pPr>
        <w:pStyle w:val="PL"/>
      </w:pPr>
      <w:r w:rsidRPr="00D3062E">
        <w:t xml:space="preserve">          $ref: 'TS29122_CommonData.yaml#/components/responses/307'</w:t>
      </w:r>
    </w:p>
    <w:p w14:paraId="028C0E77" w14:textId="77777777" w:rsidR="00AC54E2" w:rsidRPr="00D3062E" w:rsidRDefault="00AC54E2" w:rsidP="00AC54E2">
      <w:pPr>
        <w:pStyle w:val="PL"/>
      </w:pPr>
      <w:r w:rsidRPr="00D3062E">
        <w:t xml:space="preserve">        '308':</w:t>
      </w:r>
    </w:p>
    <w:p w14:paraId="5213A393" w14:textId="77777777" w:rsidR="00AC54E2" w:rsidRPr="00D3062E" w:rsidRDefault="00AC54E2" w:rsidP="00AC54E2">
      <w:pPr>
        <w:pStyle w:val="PL"/>
      </w:pPr>
      <w:r w:rsidRPr="00D3062E">
        <w:t xml:space="preserve">          $ref: 'TS29122_CommonData.yaml#/components/responses/308'</w:t>
      </w:r>
    </w:p>
    <w:p w14:paraId="56772F05" w14:textId="77777777" w:rsidR="00AC54E2" w:rsidRPr="00D3062E" w:rsidRDefault="00AC54E2" w:rsidP="00AC54E2">
      <w:pPr>
        <w:pStyle w:val="PL"/>
      </w:pPr>
      <w:r w:rsidRPr="00D3062E">
        <w:t xml:space="preserve">        '400':</w:t>
      </w:r>
    </w:p>
    <w:p w14:paraId="3553C3E2" w14:textId="77777777" w:rsidR="00AC54E2" w:rsidRPr="00D3062E" w:rsidRDefault="00AC54E2" w:rsidP="00AC54E2">
      <w:pPr>
        <w:pStyle w:val="PL"/>
      </w:pPr>
      <w:r w:rsidRPr="00D3062E">
        <w:t xml:space="preserve">          $ref: 'TS29122_CommonData.yaml#/components/responses/400'</w:t>
      </w:r>
    </w:p>
    <w:p w14:paraId="698E929C" w14:textId="77777777" w:rsidR="00AC54E2" w:rsidRPr="00D3062E" w:rsidRDefault="00AC54E2" w:rsidP="00AC54E2">
      <w:pPr>
        <w:pStyle w:val="PL"/>
      </w:pPr>
      <w:r w:rsidRPr="00D3062E">
        <w:t xml:space="preserve">        '401':</w:t>
      </w:r>
    </w:p>
    <w:p w14:paraId="1D9B5EE3" w14:textId="77777777" w:rsidR="00AC54E2" w:rsidRPr="00D3062E" w:rsidRDefault="00AC54E2" w:rsidP="00AC54E2">
      <w:pPr>
        <w:pStyle w:val="PL"/>
      </w:pPr>
      <w:r w:rsidRPr="00D3062E">
        <w:t xml:space="preserve">          $ref: 'TS29122_CommonData.yaml#/components/responses/401'</w:t>
      </w:r>
    </w:p>
    <w:p w14:paraId="6C93F9BD" w14:textId="77777777" w:rsidR="00AC54E2" w:rsidRPr="00D3062E" w:rsidRDefault="00AC54E2" w:rsidP="00AC54E2">
      <w:pPr>
        <w:pStyle w:val="PL"/>
      </w:pPr>
      <w:r w:rsidRPr="00D3062E">
        <w:t xml:space="preserve">        '403':</w:t>
      </w:r>
    </w:p>
    <w:p w14:paraId="03E0A83F" w14:textId="77777777" w:rsidR="00AC54E2" w:rsidRPr="00D3062E" w:rsidRDefault="00AC54E2" w:rsidP="00AC54E2">
      <w:pPr>
        <w:pStyle w:val="PL"/>
      </w:pPr>
      <w:r w:rsidRPr="00D3062E">
        <w:t xml:space="preserve">          $ref: 'TS29122_CommonData.yaml#/components/responses/403'</w:t>
      </w:r>
    </w:p>
    <w:p w14:paraId="5CA3319B" w14:textId="77777777" w:rsidR="00AC54E2" w:rsidRPr="00D3062E" w:rsidRDefault="00AC54E2" w:rsidP="00AC54E2">
      <w:pPr>
        <w:pStyle w:val="PL"/>
      </w:pPr>
      <w:r w:rsidRPr="00D3062E">
        <w:t xml:space="preserve">        '404':</w:t>
      </w:r>
    </w:p>
    <w:p w14:paraId="7BB2F467" w14:textId="77777777" w:rsidR="00AC54E2" w:rsidRPr="00D3062E" w:rsidRDefault="00AC54E2" w:rsidP="00AC54E2">
      <w:pPr>
        <w:pStyle w:val="PL"/>
      </w:pPr>
      <w:r w:rsidRPr="00D3062E">
        <w:t xml:space="preserve">          $ref: 'TS29122_CommonData.yaml#/components/responses/404'</w:t>
      </w:r>
    </w:p>
    <w:p w14:paraId="1B56FF3E" w14:textId="77777777" w:rsidR="00AC54E2" w:rsidRPr="00D3062E" w:rsidRDefault="00AC54E2" w:rsidP="00AC54E2">
      <w:pPr>
        <w:pStyle w:val="PL"/>
      </w:pPr>
      <w:r w:rsidRPr="00D3062E">
        <w:t xml:space="preserve">        '406':</w:t>
      </w:r>
    </w:p>
    <w:p w14:paraId="738AAFAF" w14:textId="77777777" w:rsidR="00AC54E2" w:rsidRPr="00D3062E" w:rsidRDefault="00AC54E2" w:rsidP="00AC54E2">
      <w:pPr>
        <w:pStyle w:val="PL"/>
      </w:pPr>
      <w:r w:rsidRPr="00D3062E">
        <w:t xml:space="preserve">          $ref: 'TS29122_CommonData.yaml#/components/responses/406'</w:t>
      </w:r>
    </w:p>
    <w:p w14:paraId="2A82B553" w14:textId="77777777" w:rsidR="00AC54E2" w:rsidRPr="00D3062E" w:rsidRDefault="00AC54E2" w:rsidP="00AC54E2">
      <w:pPr>
        <w:pStyle w:val="PL"/>
      </w:pPr>
      <w:r w:rsidRPr="00D3062E">
        <w:t xml:space="preserve">        '429':</w:t>
      </w:r>
    </w:p>
    <w:p w14:paraId="73730897" w14:textId="77777777" w:rsidR="00AC54E2" w:rsidRPr="00D3062E" w:rsidRDefault="00AC54E2" w:rsidP="00AC54E2">
      <w:pPr>
        <w:pStyle w:val="PL"/>
      </w:pPr>
      <w:r w:rsidRPr="00D3062E">
        <w:t xml:space="preserve">          $ref: 'TS29122_CommonData.yaml#/components/responses/429'</w:t>
      </w:r>
    </w:p>
    <w:p w14:paraId="1F1D8816" w14:textId="77777777" w:rsidR="00AC54E2" w:rsidRPr="00D3062E" w:rsidRDefault="00AC54E2" w:rsidP="00AC54E2">
      <w:pPr>
        <w:pStyle w:val="PL"/>
      </w:pPr>
      <w:r w:rsidRPr="00D3062E">
        <w:t xml:space="preserve">        '500':</w:t>
      </w:r>
    </w:p>
    <w:p w14:paraId="4AFA77F4" w14:textId="77777777" w:rsidR="00AC54E2" w:rsidRPr="00D3062E" w:rsidRDefault="00AC54E2" w:rsidP="00AC54E2">
      <w:pPr>
        <w:pStyle w:val="PL"/>
      </w:pPr>
      <w:r w:rsidRPr="00D3062E">
        <w:t xml:space="preserve">          $ref: 'TS29122_CommonData.yaml#/components/responses/500'</w:t>
      </w:r>
    </w:p>
    <w:p w14:paraId="05D89BD1" w14:textId="77777777" w:rsidR="00AC54E2" w:rsidRPr="00D3062E" w:rsidRDefault="00AC54E2" w:rsidP="00AC54E2">
      <w:pPr>
        <w:pStyle w:val="PL"/>
      </w:pPr>
      <w:r w:rsidRPr="00D3062E">
        <w:t xml:space="preserve">        '503':</w:t>
      </w:r>
    </w:p>
    <w:p w14:paraId="61DE6209" w14:textId="77777777" w:rsidR="00AC54E2" w:rsidRPr="00D3062E" w:rsidRDefault="00AC54E2" w:rsidP="00AC54E2">
      <w:pPr>
        <w:pStyle w:val="PL"/>
      </w:pPr>
      <w:r w:rsidRPr="00D3062E">
        <w:t xml:space="preserve">          $ref: 'TS29122_CommonData.yaml#/components/responses/503'</w:t>
      </w:r>
    </w:p>
    <w:p w14:paraId="2B63ED8E" w14:textId="77777777" w:rsidR="00AC54E2" w:rsidRPr="00D3062E" w:rsidRDefault="00AC54E2" w:rsidP="00AC54E2">
      <w:pPr>
        <w:pStyle w:val="PL"/>
      </w:pPr>
      <w:r w:rsidRPr="00D3062E">
        <w:t xml:space="preserve">        default:</w:t>
      </w:r>
    </w:p>
    <w:p w14:paraId="339D24D9" w14:textId="77777777" w:rsidR="00AC54E2" w:rsidRPr="00D3062E" w:rsidRDefault="00AC54E2" w:rsidP="00AC54E2">
      <w:pPr>
        <w:pStyle w:val="PL"/>
      </w:pPr>
      <w:r w:rsidRPr="00D3062E">
        <w:t xml:space="preserve">          $ref: 'TS29122_CommonData.yaml#/components/responses/default'</w:t>
      </w:r>
    </w:p>
    <w:p w14:paraId="2E9B5E84" w14:textId="77777777" w:rsidR="00AC54E2" w:rsidRPr="00D3062E" w:rsidRDefault="00AC54E2" w:rsidP="00AC54E2">
      <w:pPr>
        <w:pStyle w:val="PL"/>
      </w:pPr>
    </w:p>
    <w:p w14:paraId="1985C4F3" w14:textId="77777777" w:rsidR="00AC54E2" w:rsidRPr="00D3062E" w:rsidRDefault="00AC54E2" w:rsidP="00AC54E2">
      <w:pPr>
        <w:pStyle w:val="PL"/>
      </w:pPr>
      <w:r w:rsidRPr="00D3062E">
        <w:t xml:space="preserve">    put:</w:t>
      </w:r>
    </w:p>
    <w:p w14:paraId="3BE14D55" w14:textId="77777777" w:rsidR="00AC54E2" w:rsidRPr="00D3062E" w:rsidRDefault="00AC54E2" w:rsidP="00AC54E2">
      <w:pPr>
        <w:pStyle w:val="PL"/>
      </w:pPr>
      <w:r w:rsidRPr="00D3062E">
        <w:t xml:space="preserve">      summary: Request the update of an </w:t>
      </w:r>
      <w:r w:rsidRPr="00FC29E8">
        <w:rPr>
          <w:noProof/>
          <w:lang w:eastAsia="zh-CN"/>
        </w:rPr>
        <w:t xml:space="preserve">existing </w:t>
      </w:r>
      <w:r w:rsidRPr="00FC29E8">
        <w:t xml:space="preserve">Individual </w:t>
      </w:r>
      <w:r>
        <w:t xml:space="preserve">Network Slice Lifecycle Management </w:t>
      </w:r>
      <w:r w:rsidRPr="00FC29E8">
        <w:rPr>
          <w:rFonts w:eastAsia="等线"/>
        </w:rPr>
        <w:t>Subscription</w:t>
      </w:r>
      <w:r w:rsidRPr="00FC29E8">
        <w:t xml:space="preserve"> resource at the NSCE Server</w:t>
      </w:r>
      <w:r w:rsidRPr="00D3062E">
        <w:t>.</w:t>
      </w:r>
    </w:p>
    <w:p w14:paraId="4D60926A" w14:textId="77777777" w:rsidR="00AC54E2" w:rsidRPr="00D3062E" w:rsidRDefault="00AC54E2" w:rsidP="00AC54E2">
      <w:pPr>
        <w:pStyle w:val="PL"/>
      </w:pPr>
      <w:r w:rsidRPr="00D3062E">
        <w:t xml:space="preserve">      operationId: UpdateInd</w:t>
      </w:r>
      <w:r>
        <w:rPr>
          <w:lang w:val="en-US"/>
        </w:rPr>
        <w:t>NetSliceLifeCycleMngt</w:t>
      </w:r>
      <w:r w:rsidRPr="00D3062E">
        <w:t>Subc</w:t>
      </w:r>
    </w:p>
    <w:p w14:paraId="0CDDD2DD" w14:textId="77777777" w:rsidR="00AC54E2" w:rsidRPr="00D3062E" w:rsidRDefault="00AC54E2" w:rsidP="00AC54E2">
      <w:pPr>
        <w:pStyle w:val="PL"/>
      </w:pPr>
      <w:r w:rsidRPr="00D3062E">
        <w:t xml:space="preserve">      tags:</w:t>
      </w:r>
    </w:p>
    <w:p w14:paraId="34EF2068" w14:textId="77777777" w:rsidR="00AC54E2" w:rsidRPr="00D3062E" w:rsidRDefault="00AC54E2" w:rsidP="00AC54E2">
      <w:pPr>
        <w:pStyle w:val="PL"/>
      </w:pPr>
      <w:r w:rsidRPr="00D3062E">
        <w:t xml:space="preserve">        - Individual </w:t>
      </w:r>
      <w:r>
        <w:t xml:space="preserve">Network Slice Lifecycle Management </w:t>
      </w:r>
      <w:r w:rsidRPr="00FC29E8">
        <w:rPr>
          <w:rFonts w:eastAsia="等线"/>
        </w:rPr>
        <w:t>Subscription</w:t>
      </w:r>
      <w:r w:rsidRPr="00D3062E">
        <w:t xml:space="preserve"> (Document)</w:t>
      </w:r>
    </w:p>
    <w:p w14:paraId="54BB117E" w14:textId="77777777" w:rsidR="00AC54E2" w:rsidRPr="00D3062E" w:rsidRDefault="00AC54E2" w:rsidP="00AC54E2">
      <w:pPr>
        <w:pStyle w:val="PL"/>
      </w:pPr>
      <w:r w:rsidRPr="00D3062E">
        <w:t xml:space="preserve">      requestBody:</w:t>
      </w:r>
    </w:p>
    <w:p w14:paraId="279AF534" w14:textId="77777777" w:rsidR="00AC54E2" w:rsidRPr="00D3062E" w:rsidRDefault="00AC54E2" w:rsidP="00AC54E2">
      <w:pPr>
        <w:pStyle w:val="PL"/>
      </w:pPr>
      <w:r w:rsidRPr="00D3062E">
        <w:t xml:space="preserve">        required: true</w:t>
      </w:r>
    </w:p>
    <w:p w14:paraId="7EBD8AFA" w14:textId="77777777" w:rsidR="00AC54E2" w:rsidRPr="00D3062E" w:rsidRDefault="00AC54E2" w:rsidP="00AC54E2">
      <w:pPr>
        <w:pStyle w:val="PL"/>
      </w:pPr>
      <w:r w:rsidRPr="00D3062E">
        <w:t xml:space="preserve">        content:</w:t>
      </w:r>
    </w:p>
    <w:p w14:paraId="488996C6" w14:textId="77777777" w:rsidR="00AC54E2" w:rsidRPr="00D3062E" w:rsidRDefault="00AC54E2" w:rsidP="00AC54E2">
      <w:pPr>
        <w:pStyle w:val="PL"/>
      </w:pPr>
      <w:r w:rsidRPr="00D3062E">
        <w:t xml:space="preserve">          application/json:</w:t>
      </w:r>
    </w:p>
    <w:p w14:paraId="616A10CE" w14:textId="77777777" w:rsidR="00AC54E2" w:rsidRPr="00D3062E" w:rsidRDefault="00AC54E2" w:rsidP="00AC54E2">
      <w:pPr>
        <w:pStyle w:val="PL"/>
      </w:pPr>
      <w:r w:rsidRPr="00D3062E">
        <w:t xml:space="preserve">            schema:</w:t>
      </w:r>
    </w:p>
    <w:p w14:paraId="3D1397BC" w14:textId="77777777" w:rsidR="00AC54E2" w:rsidRPr="00D3062E" w:rsidRDefault="00AC54E2" w:rsidP="00AC54E2">
      <w:pPr>
        <w:pStyle w:val="PL"/>
      </w:pPr>
      <w:r w:rsidRPr="00D3062E">
        <w:t xml:space="preserve">              $ref: '#/components/schemas/</w:t>
      </w:r>
      <w:r w:rsidRPr="00BC4A24">
        <w:t>NSLCMSubsc</w:t>
      </w:r>
      <w:r w:rsidRPr="00D3062E">
        <w:t>'</w:t>
      </w:r>
    </w:p>
    <w:p w14:paraId="33B0EC87" w14:textId="77777777" w:rsidR="00AC54E2" w:rsidRPr="00D3062E" w:rsidRDefault="00AC54E2" w:rsidP="00AC54E2">
      <w:pPr>
        <w:pStyle w:val="PL"/>
      </w:pPr>
      <w:r w:rsidRPr="00D3062E">
        <w:t xml:space="preserve">      responses:</w:t>
      </w:r>
    </w:p>
    <w:p w14:paraId="256EB9BB" w14:textId="77777777" w:rsidR="00AC54E2" w:rsidRPr="00D3062E" w:rsidRDefault="00AC54E2" w:rsidP="00AC54E2">
      <w:pPr>
        <w:pStyle w:val="PL"/>
      </w:pPr>
      <w:r w:rsidRPr="00D3062E">
        <w:t xml:space="preserve">        '200':</w:t>
      </w:r>
    </w:p>
    <w:p w14:paraId="23D807BD" w14:textId="77777777" w:rsidR="00AC54E2" w:rsidRPr="005A5F6B" w:rsidRDefault="00AC54E2" w:rsidP="00AC54E2">
      <w:pPr>
        <w:pStyle w:val="PL"/>
        <w:rPr>
          <w:lang w:val="en-US"/>
        </w:rPr>
      </w:pPr>
      <w:r w:rsidRPr="00D3062E">
        <w:t xml:space="preserve">          description: </w:t>
      </w:r>
      <w:r>
        <w:rPr>
          <w:lang w:val="en-US"/>
        </w:rPr>
        <w:t>&gt;</w:t>
      </w:r>
    </w:p>
    <w:p w14:paraId="31AD981B" w14:textId="77777777" w:rsidR="00AC54E2" w:rsidRDefault="00AC54E2" w:rsidP="00AC54E2">
      <w:pPr>
        <w:pStyle w:val="PL"/>
      </w:pPr>
      <w:r>
        <w:t xml:space="preserve">            </w:t>
      </w:r>
      <w:r w:rsidRPr="00D3062E">
        <w:t>OK. The Individual Management Discovery Subscription resource is successfully updated</w:t>
      </w:r>
    </w:p>
    <w:p w14:paraId="6BB1115B"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02F3D031" w14:textId="77777777" w:rsidR="00AC54E2" w:rsidRPr="00D3062E" w:rsidRDefault="00AC54E2" w:rsidP="00AC54E2">
      <w:pPr>
        <w:pStyle w:val="PL"/>
      </w:pPr>
      <w:r w:rsidRPr="00D3062E">
        <w:t xml:space="preserve">          content:</w:t>
      </w:r>
    </w:p>
    <w:p w14:paraId="5E868C4A" w14:textId="77777777" w:rsidR="00AC54E2" w:rsidRPr="00D3062E" w:rsidRDefault="00AC54E2" w:rsidP="00AC54E2">
      <w:pPr>
        <w:pStyle w:val="PL"/>
      </w:pPr>
      <w:r w:rsidRPr="00D3062E">
        <w:t xml:space="preserve">            application/json:</w:t>
      </w:r>
    </w:p>
    <w:p w14:paraId="6AC0DE54" w14:textId="77777777" w:rsidR="00AC54E2" w:rsidRPr="00D3062E" w:rsidRDefault="00AC54E2" w:rsidP="00AC54E2">
      <w:pPr>
        <w:pStyle w:val="PL"/>
      </w:pPr>
      <w:r w:rsidRPr="00D3062E">
        <w:t xml:space="preserve">              schema:</w:t>
      </w:r>
    </w:p>
    <w:p w14:paraId="041E3F7F" w14:textId="77777777" w:rsidR="00AC54E2" w:rsidRPr="00D3062E" w:rsidRDefault="00AC54E2" w:rsidP="00AC54E2">
      <w:pPr>
        <w:pStyle w:val="PL"/>
      </w:pPr>
      <w:r w:rsidRPr="00D3062E">
        <w:t xml:space="preserve">                $ref: '#/components/schemas/</w:t>
      </w:r>
      <w:r>
        <w:t>NSLCM</w:t>
      </w:r>
      <w:r w:rsidRPr="00FC29E8">
        <w:t>Subsc</w:t>
      </w:r>
      <w:r>
        <w:t>'</w:t>
      </w:r>
    </w:p>
    <w:p w14:paraId="17768BBC" w14:textId="77777777" w:rsidR="00AC54E2" w:rsidRPr="00D3062E" w:rsidRDefault="00AC54E2" w:rsidP="00AC54E2">
      <w:pPr>
        <w:pStyle w:val="PL"/>
      </w:pPr>
      <w:r w:rsidRPr="00D3062E">
        <w:t xml:space="preserve">        '204':</w:t>
      </w:r>
    </w:p>
    <w:p w14:paraId="39DB5F4C" w14:textId="77777777" w:rsidR="00AC54E2" w:rsidRDefault="00AC54E2" w:rsidP="00AC54E2">
      <w:pPr>
        <w:pStyle w:val="PL"/>
      </w:pPr>
      <w:r w:rsidRPr="00D3062E">
        <w:t xml:space="preserve">          description: </w:t>
      </w:r>
      <w:r>
        <w:t>&gt;</w:t>
      </w:r>
    </w:p>
    <w:p w14:paraId="2FE3C2B3" w14:textId="77777777" w:rsidR="00AC54E2" w:rsidRDefault="00AC54E2" w:rsidP="00AC54E2">
      <w:pPr>
        <w:pStyle w:val="PL"/>
      </w:pPr>
      <w:r w:rsidRPr="00D3062E">
        <w:t xml:space="preserve">            No Content. T</w:t>
      </w:r>
      <w:r w:rsidRPr="00FC29E8">
        <w:t xml:space="preserve">he Individual </w:t>
      </w:r>
      <w:r>
        <w:t xml:space="preserve">Network Slice Lifecycle Management </w:t>
      </w:r>
      <w:r w:rsidRPr="00FC29E8">
        <w:rPr>
          <w:rFonts w:eastAsia="等线"/>
        </w:rPr>
        <w:t>Subscription</w:t>
      </w:r>
      <w:r w:rsidRPr="00FC29E8">
        <w:t xml:space="preserve"> resource</w:t>
      </w:r>
    </w:p>
    <w:p w14:paraId="4FB10992" w14:textId="77777777" w:rsidR="00AC54E2" w:rsidRDefault="00AC54E2" w:rsidP="00AC54E2">
      <w:pPr>
        <w:pStyle w:val="PL"/>
      </w:pPr>
      <w:r w:rsidRPr="00D3062E">
        <w:t xml:space="preserve">           </w:t>
      </w:r>
      <w:r w:rsidRPr="00FC29E8">
        <w:t xml:space="preserve"> is successfully updated and </w:t>
      </w:r>
      <w:r>
        <w:t>no content is returned in the response body.</w:t>
      </w:r>
    </w:p>
    <w:p w14:paraId="55C8F6E3" w14:textId="77777777" w:rsidR="00AC54E2" w:rsidRPr="00D3062E" w:rsidRDefault="00AC54E2" w:rsidP="00AC54E2">
      <w:pPr>
        <w:pStyle w:val="PL"/>
      </w:pPr>
      <w:r w:rsidRPr="00D3062E">
        <w:t xml:space="preserve">        '307':</w:t>
      </w:r>
    </w:p>
    <w:p w14:paraId="19B43BEF" w14:textId="77777777" w:rsidR="00AC54E2" w:rsidRPr="00D3062E" w:rsidRDefault="00AC54E2" w:rsidP="00AC54E2">
      <w:pPr>
        <w:pStyle w:val="PL"/>
      </w:pPr>
      <w:r w:rsidRPr="00D3062E">
        <w:t xml:space="preserve">          $ref: 'TS29122_CommonData.yaml#/components/responses/307'</w:t>
      </w:r>
    </w:p>
    <w:p w14:paraId="326BEEA8" w14:textId="77777777" w:rsidR="00AC54E2" w:rsidRPr="00D3062E" w:rsidRDefault="00AC54E2" w:rsidP="00AC54E2">
      <w:pPr>
        <w:pStyle w:val="PL"/>
      </w:pPr>
      <w:r w:rsidRPr="00D3062E">
        <w:t xml:space="preserve">        '308':</w:t>
      </w:r>
    </w:p>
    <w:p w14:paraId="71AF6AA9" w14:textId="77777777" w:rsidR="00AC54E2" w:rsidRPr="00D3062E" w:rsidRDefault="00AC54E2" w:rsidP="00AC54E2">
      <w:pPr>
        <w:pStyle w:val="PL"/>
      </w:pPr>
      <w:r w:rsidRPr="00D3062E">
        <w:t xml:space="preserve">          $ref: 'TS29122_CommonData.yaml#/components/responses/308'</w:t>
      </w:r>
    </w:p>
    <w:p w14:paraId="719BC81B" w14:textId="77777777" w:rsidR="00AC54E2" w:rsidRPr="00D3062E" w:rsidRDefault="00AC54E2" w:rsidP="00AC54E2">
      <w:pPr>
        <w:pStyle w:val="PL"/>
      </w:pPr>
      <w:r w:rsidRPr="00D3062E">
        <w:t xml:space="preserve">        '400':</w:t>
      </w:r>
    </w:p>
    <w:p w14:paraId="0058B79D" w14:textId="77777777" w:rsidR="00AC54E2" w:rsidRPr="00D3062E" w:rsidRDefault="00AC54E2" w:rsidP="00AC54E2">
      <w:pPr>
        <w:pStyle w:val="PL"/>
      </w:pPr>
      <w:r w:rsidRPr="00D3062E">
        <w:t xml:space="preserve">          $ref: 'TS29122_CommonData.yaml#/components/responses/400'</w:t>
      </w:r>
    </w:p>
    <w:p w14:paraId="6688A2A0" w14:textId="77777777" w:rsidR="00AC54E2" w:rsidRPr="00D3062E" w:rsidRDefault="00AC54E2" w:rsidP="00AC54E2">
      <w:pPr>
        <w:pStyle w:val="PL"/>
      </w:pPr>
      <w:r w:rsidRPr="00D3062E">
        <w:t xml:space="preserve">        '401':</w:t>
      </w:r>
    </w:p>
    <w:p w14:paraId="22D3D4DB" w14:textId="77777777" w:rsidR="00AC54E2" w:rsidRPr="00D3062E" w:rsidRDefault="00AC54E2" w:rsidP="00AC54E2">
      <w:pPr>
        <w:pStyle w:val="PL"/>
      </w:pPr>
      <w:r w:rsidRPr="00D3062E">
        <w:t xml:space="preserve">          $ref: 'TS29122_CommonData.yaml#/components/responses/401'</w:t>
      </w:r>
    </w:p>
    <w:p w14:paraId="339999AB" w14:textId="77777777" w:rsidR="00AC54E2" w:rsidRPr="00D3062E" w:rsidRDefault="00AC54E2" w:rsidP="00AC54E2">
      <w:pPr>
        <w:pStyle w:val="PL"/>
      </w:pPr>
      <w:r w:rsidRPr="00D3062E">
        <w:t xml:space="preserve">        '403':</w:t>
      </w:r>
    </w:p>
    <w:p w14:paraId="26A9133C" w14:textId="77777777" w:rsidR="00AC54E2" w:rsidRPr="00D3062E" w:rsidRDefault="00AC54E2" w:rsidP="00AC54E2">
      <w:pPr>
        <w:pStyle w:val="PL"/>
      </w:pPr>
      <w:r w:rsidRPr="00D3062E">
        <w:t xml:space="preserve">          $ref: 'TS29122_CommonData.yaml#/components/responses/403'</w:t>
      </w:r>
    </w:p>
    <w:p w14:paraId="3F539DAB" w14:textId="77777777" w:rsidR="00AC54E2" w:rsidRPr="00D3062E" w:rsidRDefault="00AC54E2" w:rsidP="00AC54E2">
      <w:pPr>
        <w:pStyle w:val="PL"/>
      </w:pPr>
      <w:r w:rsidRPr="00D3062E">
        <w:t xml:space="preserve">        '404':</w:t>
      </w:r>
    </w:p>
    <w:p w14:paraId="05D47DCB" w14:textId="77777777" w:rsidR="00AC54E2" w:rsidRPr="00D3062E" w:rsidRDefault="00AC54E2" w:rsidP="00AC54E2">
      <w:pPr>
        <w:pStyle w:val="PL"/>
      </w:pPr>
      <w:r w:rsidRPr="00D3062E">
        <w:t xml:space="preserve">          $ref: 'TS29122_CommonData.yaml#/components/responses/404'</w:t>
      </w:r>
    </w:p>
    <w:p w14:paraId="43EA91F6" w14:textId="77777777" w:rsidR="00AC54E2" w:rsidRPr="00D3062E" w:rsidRDefault="00AC54E2" w:rsidP="00AC54E2">
      <w:pPr>
        <w:pStyle w:val="PL"/>
      </w:pPr>
      <w:r w:rsidRPr="00D3062E">
        <w:t xml:space="preserve">        '411':</w:t>
      </w:r>
    </w:p>
    <w:p w14:paraId="18EE7392" w14:textId="77777777" w:rsidR="00AC54E2" w:rsidRPr="00D3062E" w:rsidRDefault="00AC54E2" w:rsidP="00AC54E2">
      <w:pPr>
        <w:pStyle w:val="PL"/>
      </w:pPr>
      <w:r w:rsidRPr="00D3062E">
        <w:t xml:space="preserve">          $ref: 'TS29122_CommonData.yaml#/components/responses/411'</w:t>
      </w:r>
    </w:p>
    <w:p w14:paraId="0ED45C6B" w14:textId="77777777" w:rsidR="00AC54E2" w:rsidRPr="00D3062E" w:rsidRDefault="00AC54E2" w:rsidP="00AC54E2">
      <w:pPr>
        <w:pStyle w:val="PL"/>
      </w:pPr>
      <w:r w:rsidRPr="00D3062E">
        <w:t xml:space="preserve">        '413':</w:t>
      </w:r>
    </w:p>
    <w:p w14:paraId="03EA2714" w14:textId="77777777" w:rsidR="00AC54E2" w:rsidRPr="00D3062E" w:rsidRDefault="00AC54E2" w:rsidP="00AC54E2">
      <w:pPr>
        <w:pStyle w:val="PL"/>
      </w:pPr>
      <w:r w:rsidRPr="00D3062E">
        <w:t xml:space="preserve">          $ref: 'TS29122_CommonData.yaml#/components/responses/413'</w:t>
      </w:r>
    </w:p>
    <w:p w14:paraId="48E9D234" w14:textId="77777777" w:rsidR="00AC54E2" w:rsidRPr="00D3062E" w:rsidRDefault="00AC54E2" w:rsidP="00AC54E2">
      <w:pPr>
        <w:pStyle w:val="PL"/>
      </w:pPr>
      <w:r w:rsidRPr="00D3062E">
        <w:t xml:space="preserve">        '415':</w:t>
      </w:r>
    </w:p>
    <w:p w14:paraId="4D31E79C" w14:textId="77777777" w:rsidR="00AC54E2" w:rsidRPr="00D3062E" w:rsidRDefault="00AC54E2" w:rsidP="00AC54E2">
      <w:pPr>
        <w:pStyle w:val="PL"/>
      </w:pPr>
      <w:r w:rsidRPr="00D3062E">
        <w:t xml:space="preserve">          $ref: 'TS29122_CommonData.yaml#/components/responses/415'</w:t>
      </w:r>
    </w:p>
    <w:p w14:paraId="0E8F39E5" w14:textId="77777777" w:rsidR="00AC54E2" w:rsidRPr="00D3062E" w:rsidRDefault="00AC54E2" w:rsidP="00AC54E2">
      <w:pPr>
        <w:pStyle w:val="PL"/>
      </w:pPr>
      <w:r w:rsidRPr="00D3062E">
        <w:t xml:space="preserve">        '429':</w:t>
      </w:r>
    </w:p>
    <w:p w14:paraId="27ACC116" w14:textId="77777777" w:rsidR="00AC54E2" w:rsidRPr="00D3062E" w:rsidRDefault="00AC54E2" w:rsidP="00AC54E2">
      <w:pPr>
        <w:pStyle w:val="PL"/>
      </w:pPr>
      <w:r w:rsidRPr="00D3062E">
        <w:t xml:space="preserve">          $ref: 'TS29122_CommonData.yaml#/components/responses/429'</w:t>
      </w:r>
    </w:p>
    <w:p w14:paraId="297839FE" w14:textId="77777777" w:rsidR="00AC54E2" w:rsidRPr="00D3062E" w:rsidRDefault="00AC54E2" w:rsidP="00AC54E2">
      <w:pPr>
        <w:pStyle w:val="PL"/>
      </w:pPr>
      <w:r w:rsidRPr="00D3062E">
        <w:t xml:space="preserve">        '500':</w:t>
      </w:r>
    </w:p>
    <w:p w14:paraId="04558651" w14:textId="77777777" w:rsidR="00AC54E2" w:rsidRPr="00D3062E" w:rsidRDefault="00AC54E2" w:rsidP="00AC54E2">
      <w:pPr>
        <w:pStyle w:val="PL"/>
      </w:pPr>
      <w:r w:rsidRPr="00D3062E">
        <w:t xml:space="preserve">          $ref: 'TS29122_CommonData.yaml#/components/responses/500'</w:t>
      </w:r>
    </w:p>
    <w:p w14:paraId="600E7803" w14:textId="77777777" w:rsidR="00AC54E2" w:rsidRPr="00D3062E" w:rsidRDefault="00AC54E2" w:rsidP="00AC54E2">
      <w:pPr>
        <w:pStyle w:val="PL"/>
      </w:pPr>
      <w:r w:rsidRPr="00D3062E">
        <w:t xml:space="preserve">        '503':</w:t>
      </w:r>
    </w:p>
    <w:p w14:paraId="261EF9D6" w14:textId="77777777" w:rsidR="00AC54E2" w:rsidRPr="00D3062E" w:rsidRDefault="00AC54E2" w:rsidP="00AC54E2">
      <w:pPr>
        <w:pStyle w:val="PL"/>
      </w:pPr>
      <w:r w:rsidRPr="00D3062E">
        <w:t xml:space="preserve">          $ref: 'TS29122_CommonData.yaml#/components/responses/503'</w:t>
      </w:r>
    </w:p>
    <w:p w14:paraId="0D634C0E" w14:textId="77777777" w:rsidR="00AC54E2" w:rsidRPr="00D3062E" w:rsidRDefault="00AC54E2" w:rsidP="00AC54E2">
      <w:pPr>
        <w:pStyle w:val="PL"/>
      </w:pPr>
      <w:r w:rsidRPr="00D3062E">
        <w:t xml:space="preserve">        default:</w:t>
      </w:r>
    </w:p>
    <w:p w14:paraId="3569693D" w14:textId="77777777" w:rsidR="00AC54E2" w:rsidRPr="00D3062E" w:rsidRDefault="00AC54E2" w:rsidP="00AC54E2">
      <w:pPr>
        <w:pStyle w:val="PL"/>
      </w:pPr>
      <w:r w:rsidRPr="00D3062E">
        <w:t xml:space="preserve">          $ref: 'TS29122_CommonData.yaml#/components/responses/default'</w:t>
      </w:r>
    </w:p>
    <w:p w14:paraId="27F70CD2" w14:textId="77777777" w:rsidR="00AC54E2" w:rsidRPr="00D3062E" w:rsidRDefault="00AC54E2" w:rsidP="00AC54E2">
      <w:pPr>
        <w:pStyle w:val="PL"/>
      </w:pPr>
    </w:p>
    <w:p w14:paraId="4BB3AEF4" w14:textId="77777777" w:rsidR="00AC54E2" w:rsidRPr="00D3062E" w:rsidRDefault="00AC54E2" w:rsidP="00AC54E2">
      <w:pPr>
        <w:pStyle w:val="PL"/>
      </w:pPr>
      <w:r w:rsidRPr="00D3062E">
        <w:t xml:space="preserve">    patch:</w:t>
      </w:r>
    </w:p>
    <w:p w14:paraId="474B983D" w14:textId="77777777" w:rsidR="00AC54E2" w:rsidRPr="00D3062E" w:rsidRDefault="00AC54E2" w:rsidP="00AC54E2">
      <w:pPr>
        <w:pStyle w:val="PL"/>
      </w:pPr>
      <w:r w:rsidRPr="00D3062E">
        <w:t xml:space="preserve">      summary: Request the modification of an </w:t>
      </w:r>
      <w:r w:rsidRPr="00FC29E8">
        <w:rPr>
          <w:noProof/>
          <w:lang w:eastAsia="zh-CN"/>
        </w:rPr>
        <w:t xml:space="preserve">existing </w:t>
      </w:r>
      <w:r w:rsidRPr="00FC29E8">
        <w:t xml:space="preserve">Individual </w:t>
      </w:r>
      <w:r>
        <w:t xml:space="preserve">Network Slice Lifecycle Management </w:t>
      </w:r>
      <w:r w:rsidRPr="00FC29E8">
        <w:rPr>
          <w:rFonts w:eastAsia="等线"/>
        </w:rPr>
        <w:t>Subscription</w:t>
      </w:r>
      <w:r w:rsidRPr="00FC29E8">
        <w:t xml:space="preserve"> resource at the NSCE Server</w:t>
      </w:r>
      <w:r w:rsidRPr="00D3062E">
        <w:t>.</w:t>
      </w:r>
    </w:p>
    <w:p w14:paraId="3A1C2E95" w14:textId="77777777" w:rsidR="00AC54E2" w:rsidRPr="00D3062E" w:rsidRDefault="00AC54E2" w:rsidP="00AC54E2">
      <w:pPr>
        <w:pStyle w:val="PL"/>
      </w:pPr>
      <w:r w:rsidRPr="00D3062E">
        <w:t xml:space="preserve">      operationId: ModifyInd</w:t>
      </w:r>
      <w:r>
        <w:rPr>
          <w:lang w:val="en-US"/>
        </w:rPr>
        <w:t>NetSliceLifeCycleMngt</w:t>
      </w:r>
      <w:r w:rsidRPr="00D3062E">
        <w:t>Subsc</w:t>
      </w:r>
    </w:p>
    <w:p w14:paraId="6633DC79" w14:textId="77777777" w:rsidR="00AC54E2" w:rsidRPr="00D3062E" w:rsidRDefault="00AC54E2" w:rsidP="00AC54E2">
      <w:pPr>
        <w:pStyle w:val="PL"/>
      </w:pPr>
      <w:r w:rsidRPr="00D3062E">
        <w:t xml:space="preserve">      tags:</w:t>
      </w:r>
    </w:p>
    <w:p w14:paraId="6E9DFFB2" w14:textId="77777777" w:rsidR="00AC54E2" w:rsidRPr="00D3062E" w:rsidRDefault="00AC54E2" w:rsidP="00AC54E2">
      <w:pPr>
        <w:pStyle w:val="PL"/>
      </w:pPr>
      <w:r w:rsidRPr="00D3062E">
        <w:t xml:space="preserve">        - Individual </w:t>
      </w:r>
      <w:r>
        <w:t xml:space="preserve">Network Slice Lifecycle Management </w:t>
      </w:r>
      <w:r w:rsidRPr="00FC29E8">
        <w:rPr>
          <w:rFonts w:eastAsia="等线"/>
        </w:rPr>
        <w:t>Subscription</w:t>
      </w:r>
      <w:r w:rsidRPr="00D3062E">
        <w:t xml:space="preserve"> (Document)</w:t>
      </w:r>
    </w:p>
    <w:p w14:paraId="3E674587" w14:textId="77777777" w:rsidR="00AC54E2" w:rsidRPr="00D3062E" w:rsidRDefault="00AC54E2" w:rsidP="00AC54E2">
      <w:pPr>
        <w:pStyle w:val="PL"/>
      </w:pPr>
      <w:r w:rsidRPr="00D3062E">
        <w:t xml:space="preserve">      requestBody:</w:t>
      </w:r>
    </w:p>
    <w:p w14:paraId="1AE31B3F" w14:textId="77777777" w:rsidR="00AC54E2" w:rsidRPr="00D3062E" w:rsidRDefault="00AC54E2" w:rsidP="00AC54E2">
      <w:pPr>
        <w:pStyle w:val="PL"/>
      </w:pPr>
      <w:r w:rsidRPr="00D3062E">
        <w:t xml:space="preserve">        required: true</w:t>
      </w:r>
    </w:p>
    <w:p w14:paraId="1598F324" w14:textId="77777777" w:rsidR="00AC54E2" w:rsidRPr="00D3062E" w:rsidRDefault="00AC54E2" w:rsidP="00AC54E2">
      <w:pPr>
        <w:pStyle w:val="PL"/>
      </w:pPr>
      <w:r w:rsidRPr="00D3062E">
        <w:t xml:space="preserve">        content:</w:t>
      </w:r>
    </w:p>
    <w:p w14:paraId="27B468D9" w14:textId="77777777" w:rsidR="00AC54E2" w:rsidRPr="00D3062E" w:rsidRDefault="00AC54E2" w:rsidP="00AC54E2">
      <w:pPr>
        <w:pStyle w:val="PL"/>
        <w:rPr>
          <w:lang w:val="en-US"/>
        </w:rPr>
      </w:pPr>
      <w:r w:rsidRPr="00D3062E">
        <w:rPr>
          <w:lang w:val="en-US"/>
        </w:rPr>
        <w:t xml:space="preserve">          application/merge-patch+json:</w:t>
      </w:r>
    </w:p>
    <w:p w14:paraId="4F270C39" w14:textId="77777777" w:rsidR="00AC54E2" w:rsidRPr="00D3062E" w:rsidRDefault="00AC54E2" w:rsidP="00AC54E2">
      <w:pPr>
        <w:pStyle w:val="PL"/>
      </w:pPr>
      <w:r w:rsidRPr="00D3062E">
        <w:t xml:space="preserve">            schema:</w:t>
      </w:r>
    </w:p>
    <w:p w14:paraId="280CB3CF" w14:textId="77777777" w:rsidR="00AC54E2" w:rsidRPr="00D3062E" w:rsidRDefault="00AC54E2" w:rsidP="00AC54E2">
      <w:pPr>
        <w:pStyle w:val="PL"/>
      </w:pPr>
      <w:r w:rsidRPr="00D3062E">
        <w:t xml:space="preserve">              $ref: '#/components/schemas/</w:t>
      </w:r>
      <w:r>
        <w:t>NSLCM</w:t>
      </w:r>
      <w:r w:rsidRPr="00FC29E8">
        <w:t>SubscPatch</w:t>
      </w:r>
      <w:r>
        <w:t>'</w:t>
      </w:r>
    </w:p>
    <w:p w14:paraId="0A5AE285" w14:textId="77777777" w:rsidR="00AC54E2" w:rsidRPr="00D3062E" w:rsidRDefault="00AC54E2" w:rsidP="00AC54E2">
      <w:pPr>
        <w:pStyle w:val="PL"/>
      </w:pPr>
      <w:r w:rsidRPr="00D3062E">
        <w:t xml:space="preserve">      responses:</w:t>
      </w:r>
    </w:p>
    <w:p w14:paraId="5BB0C562" w14:textId="77777777" w:rsidR="00AC54E2" w:rsidRPr="00D3062E" w:rsidRDefault="00AC54E2" w:rsidP="00AC54E2">
      <w:pPr>
        <w:pStyle w:val="PL"/>
      </w:pPr>
      <w:r w:rsidRPr="00D3062E">
        <w:t xml:space="preserve">        '200':</w:t>
      </w:r>
    </w:p>
    <w:p w14:paraId="27911BDE" w14:textId="77777777" w:rsidR="00AC54E2" w:rsidRPr="00D3062E" w:rsidRDefault="00AC54E2" w:rsidP="00AC54E2">
      <w:pPr>
        <w:pStyle w:val="PL"/>
      </w:pPr>
      <w:r w:rsidRPr="00D3062E">
        <w:t xml:space="preserve">          description: &gt;</w:t>
      </w:r>
    </w:p>
    <w:p w14:paraId="04E6D045" w14:textId="77777777" w:rsidR="00AC54E2" w:rsidRDefault="00AC54E2" w:rsidP="00AC54E2">
      <w:pPr>
        <w:pStyle w:val="PL"/>
      </w:pPr>
      <w:r w:rsidRPr="00D3062E">
        <w:t xml:space="preserve">            OK. </w:t>
      </w:r>
      <w:r w:rsidRPr="00FC29E8">
        <w:t xml:space="preserve">The Individual </w:t>
      </w:r>
      <w:r>
        <w:t xml:space="preserve">Network Slice Lifecycle Management </w:t>
      </w:r>
      <w:r w:rsidRPr="00FC29E8">
        <w:rPr>
          <w:rFonts w:eastAsia="等线"/>
        </w:rPr>
        <w:t>Subscription</w:t>
      </w:r>
      <w:r>
        <w:t xml:space="preserve"> resource is</w:t>
      </w:r>
    </w:p>
    <w:p w14:paraId="25D09885" w14:textId="77777777" w:rsidR="00AC54E2" w:rsidRDefault="00AC54E2" w:rsidP="00AC54E2">
      <w:pPr>
        <w:pStyle w:val="PL"/>
      </w:pPr>
      <w:r w:rsidRPr="00D3062E">
        <w:t xml:space="preserve">           </w:t>
      </w:r>
      <w:r w:rsidRPr="00FC29E8">
        <w:t xml:space="preserve"> successfully modified and a representation of the updated</w:t>
      </w:r>
      <w:r>
        <w:t xml:space="preserve"> resource shall</w:t>
      </w:r>
    </w:p>
    <w:p w14:paraId="4E77FBA9" w14:textId="77777777" w:rsidR="00AC54E2" w:rsidRPr="00D3062E" w:rsidRDefault="00AC54E2" w:rsidP="00AC54E2">
      <w:pPr>
        <w:pStyle w:val="PL"/>
      </w:pPr>
      <w:r w:rsidRPr="00D3062E">
        <w:t xml:space="preserve">           </w:t>
      </w:r>
      <w:r w:rsidRPr="00FC29E8">
        <w:t xml:space="preserve"> be returned in the response body.</w:t>
      </w:r>
    </w:p>
    <w:p w14:paraId="6BFE57F6" w14:textId="77777777" w:rsidR="00AC54E2" w:rsidRPr="00D3062E" w:rsidRDefault="00AC54E2" w:rsidP="00AC54E2">
      <w:pPr>
        <w:pStyle w:val="PL"/>
      </w:pPr>
      <w:r w:rsidRPr="00D3062E">
        <w:t xml:space="preserve">          content:</w:t>
      </w:r>
    </w:p>
    <w:p w14:paraId="178162D8" w14:textId="77777777" w:rsidR="00AC54E2" w:rsidRPr="00D3062E" w:rsidRDefault="00AC54E2" w:rsidP="00AC54E2">
      <w:pPr>
        <w:pStyle w:val="PL"/>
      </w:pPr>
      <w:r w:rsidRPr="00D3062E">
        <w:t xml:space="preserve">            application/json:</w:t>
      </w:r>
    </w:p>
    <w:p w14:paraId="59B9B04A" w14:textId="77777777" w:rsidR="00AC54E2" w:rsidRPr="00D3062E" w:rsidRDefault="00AC54E2" w:rsidP="00AC54E2">
      <w:pPr>
        <w:pStyle w:val="PL"/>
      </w:pPr>
      <w:r w:rsidRPr="00D3062E">
        <w:t xml:space="preserve">              schema:</w:t>
      </w:r>
    </w:p>
    <w:p w14:paraId="43ACED16" w14:textId="77777777" w:rsidR="00AC54E2" w:rsidRPr="00D3062E" w:rsidRDefault="00AC54E2" w:rsidP="00AC54E2">
      <w:pPr>
        <w:pStyle w:val="PL"/>
      </w:pPr>
      <w:r w:rsidRPr="00D3062E">
        <w:t xml:space="preserve">                $ref: '#/components/schemas/</w:t>
      </w:r>
      <w:r>
        <w:t>NSLCM</w:t>
      </w:r>
      <w:r w:rsidRPr="00FC29E8">
        <w:t>Subsc</w:t>
      </w:r>
      <w:r w:rsidRPr="00D3062E">
        <w:t>'</w:t>
      </w:r>
    </w:p>
    <w:p w14:paraId="5C10358A" w14:textId="77777777" w:rsidR="00AC54E2" w:rsidRPr="00D3062E" w:rsidRDefault="00AC54E2" w:rsidP="00AC54E2">
      <w:pPr>
        <w:pStyle w:val="PL"/>
      </w:pPr>
      <w:r w:rsidRPr="00D3062E">
        <w:t xml:space="preserve">        '204':</w:t>
      </w:r>
    </w:p>
    <w:p w14:paraId="74E2D316" w14:textId="77777777" w:rsidR="00AC54E2" w:rsidRPr="00D3062E" w:rsidRDefault="00AC54E2" w:rsidP="00AC54E2">
      <w:pPr>
        <w:pStyle w:val="PL"/>
      </w:pPr>
      <w:r w:rsidRPr="00D3062E">
        <w:t xml:space="preserve">          description: &gt;</w:t>
      </w:r>
    </w:p>
    <w:p w14:paraId="3CC8D8AC" w14:textId="77777777" w:rsidR="00AC54E2" w:rsidRDefault="00AC54E2" w:rsidP="00AC54E2">
      <w:pPr>
        <w:pStyle w:val="PL"/>
      </w:pPr>
      <w:r w:rsidRPr="00D3062E">
        <w:t xml:space="preserve">            No Content. </w:t>
      </w:r>
      <w:r w:rsidRPr="00FC29E8">
        <w:t>The</w:t>
      </w:r>
      <w:r>
        <w:t xml:space="preserve"> </w:t>
      </w:r>
      <w:r w:rsidRPr="00FC29E8">
        <w:t xml:space="preserve">Individual </w:t>
      </w:r>
      <w:r>
        <w:t xml:space="preserve">Network Slice Lifecycle Management </w:t>
      </w:r>
      <w:r w:rsidRPr="00FC29E8">
        <w:rPr>
          <w:rFonts w:eastAsia="等线"/>
        </w:rPr>
        <w:t>Subscription</w:t>
      </w:r>
      <w:r>
        <w:t xml:space="preserve"> resource</w:t>
      </w:r>
    </w:p>
    <w:p w14:paraId="002D04B2" w14:textId="77777777" w:rsidR="00AC54E2" w:rsidRDefault="00AC54E2" w:rsidP="00AC54E2">
      <w:pPr>
        <w:pStyle w:val="PL"/>
      </w:pPr>
      <w:r w:rsidRPr="00D3062E">
        <w:t xml:space="preserve">           </w:t>
      </w:r>
      <w:r w:rsidRPr="00FC29E8">
        <w:t xml:space="preserve"> is successfully modified and no content is returned in the</w:t>
      </w:r>
      <w:r w:rsidRPr="00865BFA">
        <w:t xml:space="preserve"> </w:t>
      </w:r>
      <w:r w:rsidRPr="00FC29E8">
        <w:t>response body</w:t>
      </w:r>
      <w:r>
        <w:t>.</w:t>
      </w:r>
    </w:p>
    <w:p w14:paraId="5A19DBB5" w14:textId="77777777" w:rsidR="00AC54E2" w:rsidRPr="00D3062E" w:rsidRDefault="00AC54E2" w:rsidP="00AC54E2">
      <w:pPr>
        <w:pStyle w:val="PL"/>
      </w:pPr>
      <w:r w:rsidRPr="00D3062E">
        <w:t xml:space="preserve">        '307':</w:t>
      </w:r>
    </w:p>
    <w:p w14:paraId="2D0E8DB1" w14:textId="77777777" w:rsidR="00AC54E2" w:rsidRPr="00D3062E" w:rsidRDefault="00AC54E2" w:rsidP="00AC54E2">
      <w:pPr>
        <w:pStyle w:val="PL"/>
      </w:pPr>
      <w:r w:rsidRPr="00D3062E">
        <w:t xml:space="preserve">          $ref: 'TS29122_CommonData.yaml#/components/responses/307'</w:t>
      </w:r>
    </w:p>
    <w:p w14:paraId="225E867C" w14:textId="77777777" w:rsidR="00AC54E2" w:rsidRPr="00D3062E" w:rsidRDefault="00AC54E2" w:rsidP="00AC54E2">
      <w:pPr>
        <w:pStyle w:val="PL"/>
      </w:pPr>
      <w:r w:rsidRPr="00D3062E">
        <w:t xml:space="preserve">        '308':</w:t>
      </w:r>
    </w:p>
    <w:p w14:paraId="1F5A0BF4" w14:textId="77777777" w:rsidR="00AC54E2" w:rsidRPr="00D3062E" w:rsidRDefault="00AC54E2" w:rsidP="00AC54E2">
      <w:pPr>
        <w:pStyle w:val="PL"/>
      </w:pPr>
      <w:r w:rsidRPr="00D3062E">
        <w:t xml:space="preserve">          $ref: 'TS29122_CommonData.yaml#/components/responses/308'</w:t>
      </w:r>
    </w:p>
    <w:p w14:paraId="5C895F5D" w14:textId="77777777" w:rsidR="00AC54E2" w:rsidRPr="00D3062E" w:rsidRDefault="00AC54E2" w:rsidP="00AC54E2">
      <w:pPr>
        <w:pStyle w:val="PL"/>
      </w:pPr>
      <w:r w:rsidRPr="00D3062E">
        <w:t xml:space="preserve">        '400':</w:t>
      </w:r>
    </w:p>
    <w:p w14:paraId="1D1C56D1" w14:textId="77777777" w:rsidR="00AC54E2" w:rsidRPr="00D3062E" w:rsidRDefault="00AC54E2" w:rsidP="00AC54E2">
      <w:pPr>
        <w:pStyle w:val="PL"/>
      </w:pPr>
      <w:r w:rsidRPr="00D3062E">
        <w:t xml:space="preserve">          $ref: 'TS29122_CommonData.yaml#/components/responses/400'</w:t>
      </w:r>
    </w:p>
    <w:p w14:paraId="633B5635" w14:textId="77777777" w:rsidR="00AC54E2" w:rsidRPr="00D3062E" w:rsidRDefault="00AC54E2" w:rsidP="00AC54E2">
      <w:pPr>
        <w:pStyle w:val="PL"/>
      </w:pPr>
      <w:r w:rsidRPr="00D3062E">
        <w:t xml:space="preserve">        '401':</w:t>
      </w:r>
    </w:p>
    <w:p w14:paraId="766717A0" w14:textId="77777777" w:rsidR="00AC54E2" w:rsidRPr="00D3062E" w:rsidRDefault="00AC54E2" w:rsidP="00AC54E2">
      <w:pPr>
        <w:pStyle w:val="PL"/>
      </w:pPr>
      <w:r w:rsidRPr="00D3062E">
        <w:t xml:space="preserve">          $ref: 'TS29122_CommonData.yaml#/components/responses/401'</w:t>
      </w:r>
    </w:p>
    <w:p w14:paraId="6C02564D" w14:textId="77777777" w:rsidR="00AC54E2" w:rsidRPr="00D3062E" w:rsidRDefault="00AC54E2" w:rsidP="00AC54E2">
      <w:pPr>
        <w:pStyle w:val="PL"/>
      </w:pPr>
      <w:r w:rsidRPr="00D3062E">
        <w:t xml:space="preserve">        '403':</w:t>
      </w:r>
    </w:p>
    <w:p w14:paraId="30B5A782" w14:textId="77777777" w:rsidR="00AC54E2" w:rsidRPr="00D3062E" w:rsidRDefault="00AC54E2" w:rsidP="00AC54E2">
      <w:pPr>
        <w:pStyle w:val="PL"/>
      </w:pPr>
      <w:r w:rsidRPr="00D3062E">
        <w:t xml:space="preserve">          $ref: 'TS29122_CommonData.yaml#/components/responses/403'</w:t>
      </w:r>
    </w:p>
    <w:p w14:paraId="43E7F07B" w14:textId="77777777" w:rsidR="00AC54E2" w:rsidRPr="00D3062E" w:rsidRDefault="00AC54E2" w:rsidP="00AC54E2">
      <w:pPr>
        <w:pStyle w:val="PL"/>
      </w:pPr>
      <w:r w:rsidRPr="00D3062E">
        <w:t xml:space="preserve">        '404':</w:t>
      </w:r>
    </w:p>
    <w:p w14:paraId="340178C0" w14:textId="77777777" w:rsidR="00AC54E2" w:rsidRPr="00D3062E" w:rsidRDefault="00AC54E2" w:rsidP="00AC54E2">
      <w:pPr>
        <w:pStyle w:val="PL"/>
      </w:pPr>
      <w:r w:rsidRPr="00D3062E">
        <w:t xml:space="preserve">          $ref: 'TS29122_CommonData.yaml#/components/responses/404'</w:t>
      </w:r>
    </w:p>
    <w:p w14:paraId="37821DF7" w14:textId="77777777" w:rsidR="00AC54E2" w:rsidRPr="00D3062E" w:rsidRDefault="00AC54E2" w:rsidP="00AC54E2">
      <w:pPr>
        <w:pStyle w:val="PL"/>
      </w:pPr>
      <w:r w:rsidRPr="00D3062E">
        <w:t xml:space="preserve">        '411':</w:t>
      </w:r>
    </w:p>
    <w:p w14:paraId="15C459C2" w14:textId="77777777" w:rsidR="00AC54E2" w:rsidRPr="00D3062E" w:rsidRDefault="00AC54E2" w:rsidP="00AC54E2">
      <w:pPr>
        <w:pStyle w:val="PL"/>
      </w:pPr>
      <w:r w:rsidRPr="00D3062E">
        <w:t xml:space="preserve">          $ref: 'TS29122_CommonData.yaml#/components/responses/411'</w:t>
      </w:r>
    </w:p>
    <w:p w14:paraId="28B436D4" w14:textId="77777777" w:rsidR="00AC54E2" w:rsidRPr="00D3062E" w:rsidRDefault="00AC54E2" w:rsidP="00AC54E2">
      <w:pPr>
        <w:pStyle w:val="PL"/>
      </w:pPr>
      <w:r w:rsidRPr="00D3062E">
        <w:t xml:space="preserve">        '413':</w:t>
      </w:r>
    </w:p>
    <w:p w14:paraId="24A82435" w14:textId="77777777" w:rsidR="00AC54E2" w:rsidRPr="00D3062E" w:rsidRDefault="00AC54E2" w:rsidP="00AC54E2">
      <w:pPr>
        <w:pStyle w:val="PL"/>
      </w:pPr>
      <w:r w:rsidRPr="00D3062E">
        <w:t xml:space="preserve">          $ref: 'TS29122_CommonData.yaml#/components/responses/413'</w:t>
      </w:r>
    </w:p>
    <w:p w14:paraId="6181B9C7" w14:textId="77777777" w:rsidR="00AC54E2" w:rsidRPr="00D3062E" w:rsidRDefault="00AC54E2" w:rsidP="00AC54E2">
      <w:pPr>
        <w:pStyle w:val="PL"/>
      </w:pPr>
      <w:r w:rsidRPr="00D3062E">
        <w:t xml:space="preserve">        '415':</w:t>
      </w:r>
    </w:p>
    <w:p w14:paraId="48C0EDCB" w14:textId="77777777" w:rsidR="00AC54E2" w:rsidRPr="00D3062E" w:rsidRDefault="00AC54E2" w:rsidP="00AC54E2">
      <w:pPr>
        <w:pStyle w:val="PL"/>
      </w:pPr>
      <w:r w:rsidRPr="00D3062E">
        <w:t xml:space="preserve">          $ref: 'TS29122_CommonData.yaml#/components/responses/415'</w:t>
      </w:r>
    </w:p>
    <w:p w14:paraId="2C6F712B" w14:textId="77777777" w:rsidR="00AC54E2" w:rsidRPr="00D3062E" w:rsidRDefault="00AC54E2" w:rsidP="00AC54E2">
      <w:pPr>
        <w:pStyle w:val="PL"/>
      </w:pPr>
      <w:r w:rsidRPr="00D3062E">
        <w:t xml:space="preserve">        '429':</w:t>
      </w:r>
    </w:p>
    <w:p w14:paraId="4A555217" w14:textId="77777777" w:rsidR="00AC54E2" w:rsidRPr="00D3062E" w:rsidRDefault="00AC54E2" w:rsidP="00AC54E2">
      <w:pPr>
        <w:pStyle w:val="PL"/>
      </w:pPr>
      <w:r w:rsidRPr="00D3062E">
        <w:t xml:space="preserve">          $ref: 'TS29122_CommonData.yaml#/components/responses/429'</w:t>
      </w:r>
    </w:p>
    <w:p w14:paraId="463B2388" w14:textId="77777777" w:rsidR="00AC54E2" w:rsidRPr="00D3062E" w:rsidRDefault="00AC54E2" w:rsidP="00AC54E2">
      <w:pPr>
        <w:pStyle w:val="PL"/>
      </w:pPr>
      <w:r w:rsidRPr="00D3062E">
        <w:t xml:space="preserve">        '500':</w:t>
      </w:r>
    </w:p>
    <w:p w14:paraId="65CEF6D0" w14:textId="77777777" w:rsidR="00AC54E2" w:rsidRPr="00D3062E" w:rsidRDefault="00AC54E2" w:rsidP="00AC54E2">
      <w:pPr>
        <w:pStyle w:val="PL"/>
      </w:pPr>
      <w:r w:rsidRPr="00D3062E">
        <w:t xml:space="preserve">          $ref: 'TS29122_CommonData.yaml#/components/responses/500'</w:t>
      </w:r>
    </w:p>
    <w:p w14:paraId="4FDF84AB" w14:textId="77777777" w:rsidR="00AC54E2" w:rsidRPr="00D3062E" w:rsidRDefault="00AC54E2" w:rsidP="00AC54E2">
      <w:pPr>
        <w:pStyle w:val="PL"/>
      </w:pPr>
      <w:r w:rsidRPr="00D3062E">
        <w:t xml:space="preserve">        '503':</w:t>
      </w:r>
    </w:p>
    <w:p w14:paraId="4CF17EAB" w14:textId="77777777" w:rsidR="00AC54E2" w:rsidRPr="00D3062E" w:rsidRDefault="00AC54E2" w:rsidP="00AC54E2">
      <w:pPr>
        <w:pStyle w:val="PL"/>
      </w:pPr>
      <w:r w:rsidRPr="00D3062E">
        <w:t xml:space="preserve">          $ref: 'TS29122_CommonData.yaml#/components/responses/503'</w:t>
      </w:r>
    </w:p>
    <w:p w14:paraId="67954B33" w14:textId="77777777" w:rsidR="00AC54E2" w:rsidRPr="00D3062E" w:rsidRDefault="00AC54E2" w:rsidP="00AC54E2">
      <w:pPr>
        <w:pStyle w:val="PL"/>
      </w:pPr>
      <w:r w:rsidRPr="00D3062E">
        <w:t xml:space="preserve">        default:</w:t>
      </w:r>
    </w:p>
    <w:p w14:paraId="6572BEA3" w14:textId="77777777" w:rsidR="00AC54E2" w:rsidRPr="00D3062E" w:rsidRDefault="00AC54E2" w:rsidP="00AC54E2">
      <w:pPr>
        <w:pStyle w:val="PL"/>
      </w:pPr>
      <w:r w:rsidRPr="00D3062E">
        <w:t xml:space="preserve">          $ref: 'TS29122_CommonData.yaml#/components/responses/default'</w:t>
      </w:r>
    </w:p>
    <w:p w14:paraId="7E086E9E" w14:textId="77777777" w:rsidR="00AC54E2" w:rsidRPr="00D3062E" w:rsidRDefault="00AC54E2" w:rsidP="00AC54E2">
      <w:pPr>
        <w:pStyle w:val="PL"/>
      </w:pPr>
    </w:p>
    <w:p w14:paraId="2488A9D2" w14:textId="77777777" w:rsidR="00AC54E2" w:rsidRPr="00D3062E" w:rsidRDefault="00AC54E2" w:rsidP="00AC54E2">
      <w:pPr>
        <w:pStyle w:val="PL"/>
      </w:pPr>
      <w:r w:rsidRPr="00D3062E">
        <w:t xml:space="preserve">    delete:</w:t>
      </w:r>
    </w:p>
    <w:p w14:paraId="29E7B209" w14:textId="77777777" w:rsidR="00AC54E2" w:rsidRPr="00D3062E" w:rsidRDefault="00AC54E2" w:rsidP="00AC54E2">
      <w:pPr>
        <w:pStyle w:val="PL"/>
      </w:pPr>
      <w:r w:rsidRPr="00D3062E">
        <w:t xml:space="preserve">      summary: Request the deletion of an existing </w:t>
      </w:r>
      <w:r w:rsidRPr="00FC29E8">
        <w:t xml:space="preserve">Individual </w:t>
      </w:r>
      <w:r>
        <w:t xml:space="preserve">Network Slice Lifecycle Management </w:t>
      </w:r>
      <w:r w:rsidRPr="00FC29E8">
        <w:rPr>
          <w:rFonts w:eastAsia="等线"/>
        </w:rPr>
        <w:t>Subscription</w:t>
      </w:r>
      <w:r>
        <w:t xml:space="preserve"> </w:t>
      </w:r>
      <w:r w:rsidRPr="00FC29E8">
        <w:t>resource</w:t>
      </w:r>
      <w:r w:rsidRPr="00D3062E">
        <w:t>.</w:t>
      </w:r>
    </w:p>
    <w:p w14:paraId="38A5C774" w14:textId="77777777" w:rsidR="00AC54E2" w:rsidRPr="00D3062E" w:rsidRDefault="00AC54E2" w:rsidP="00AC54E2">
      <w:pPr>
        <w:pStyle w:val="PL"/>
      </w:pPr>
      <w:r w:rsidRPr="00D3062E">
        <w:t xml:space="preserve">      operationId: DeleteInd</w:t>
      </w:r>
      <w:r>
        <w:rPr>
          <w:lang w:val="en-US"/>
        </w:rPr>
        <w:t>NetSliceLifeCycleMngt</w:t>
      </w:r>
      <w:r w:rsidRPr="00D3062E">
        <w:t>Subc</w:t>
      </w:r>
    </w:p>
    <w:p w14:paraId="4AE19238" w14:textId="77777777" w:rsidR="00AC54E2" w:rsidRPr="00D3062E" w:rsidRDefault="00AC54E2" w:rsidP="00AC54E2">
      <w:pPr>
        <w:pStyle w:val="PL"/>
      </w:pPr>
      <w:r w:rsidRPr="00D3062E">
        <w:t xml:space="preserve">      tags:</w:t>
      </w:r>
    </w:p>
    <w:p w14:paraId="4AB34975" w14:textId="77777777" w:rsidR="00AC54E2" w:rsidRPr="00D3062E" w:rsidRDefault="00AC54E2" w:rsidP="00AC54E2">
      <w:pPr>
        <w:pStyle w:val="PL"/>
      </w:pPr>
      <w:r w:rsidRPr="00D3062E">
        <w:t xml:space="preserve">        - Individual </w:t>
      </w:r>
      <w:r>
        <w:t xml:space="preserve">Network Slice Lifecycle Management </w:t>
      </w:r>
      <w:r w:rsidRPr="00FC29E8">
        <w:rPr>
          <w:rFonts w:eastAsia="等线"/>
        </w:rPr>
        <w:t>Subscription</w:t>
      </w:r>
      <w:r w:rsidRPr="00D3062E">
        <w:t xml:space="preserve"> (Document)</w:t>
      </w:r>
    </w:p>
    <w:p w14:paraId="5B15E28C" w14:textId="77777777" w:rsidR="00AC54E2" w:rsidRPr="00D3062E" w:rsidRDefault="00AC54E2" w:rsidP="00AC54E2">
      <w:pPr>
        <w:pStyle w:val="PL"/>
      </w:pPr>
      <w:r w:rsidRPr="00D3062E">
        <w:t xml:space="preserve">      responses:</w:t>
      </w:r>
    </w:p>
    <w:p w14:paraId="71A0F4EA" w14:textId="77777777" w:rsidR="00AC54E2" w:rsidRPr="00D3062E" w:rsidRDefault="00AC54E2" w:rsidP="00AC54E2">
      <w:pPr>
        <w:pStyle w:val="PL"/>
      </w:pPr>
      <w:r w:rsidRPr="00D3062E">
        <w:t xml:space="preserve">        '204':</w:t>
      </w:r>
    </w:p>
    <w:p w14:paraId="46E0AFF7" w14:textId="77777777" w:rsidR="00AC54E2" w:rsidRDefault="00AC54E2" w:rsidP="00AC54E2">
      <w:pPr>
        <w:pStyle w:val="PL"/>
      </w:pPr>
      <w:r w:rsidRPr="00D3062E">
        <w:t xml:space="preserve">          description: </w:t>
      </w:r>
      <w:r>
        <w:t>&gt;</w:t>
      </w:r>
    </w:p>
    <w:p w14:paraId="34CB736B" w14:textId="77777777" w:rsidR="00AC54E2" w:rsidRDefault="00AC54E2" w:rsidP="00AC54E2">
      <w:pPr>
        <w:pStyle w:val="PL"/>
      </w:pPr>
      <w:r w:rsidRPr="00D3062E">
        <w:t xml:space="preserve">          </w:t>
      </w:r>
      <w:r>
        <w:t xml:space="preserve">  </w:t>
      </w:r>
      <w:r w:rsidRPr="00D3062E">
        <w:t xml:space="preserve">No Content. </w:t>
      </w:r>
      <w:r w:rsidRPr="00FC29E8">
        <w:t xml:space="preserve">The Individual </w:t>
      </w:r>
      <w:r>
        <w:t xml:space="preserve">Network Slice Lifecycle Management </w:t>
      </w:r>
      <w:r w:rsidRPr="00FC29E8">
        <w:rPr>
          <w:rFonts w:eastAsia="等线"/>
        </w:rPr>
        <w:t>Subscription</w:t>
      </w:r>
    </w:p>
    <w:p w14:paraId="7C179DCB" w14:textId="77777777" w:rsidR="00AC54E2" w:rsidRPr="00D3062E" w:rsidRDefault="00AC54E2" w:rsidP="00AC54E2">
      <w:pPr>
        <w:pStyle w:val="PL"/>
      </w:pPr>
      <w:r w:rsidRPr="00D3062E">
        <w:t xml:space="preserve">          </w:t>
      </w:r>
      <w:r>
        <w:t xml:space="preserve">  </w:t>
      </w:r>
      <w:r w:rsidRPr="00FC29E8">
        <w:t>resource is successfully deleted.</w:t>
      </w:r>
    </w:p>
    <w:p w14:paraId="310D715A" w14:textId="77777777" w:rsidR="00AC54E2" w:rsidRPr="00D3062E" w:rsidRDefault="00AC54E2" w:rsidP="00AC54E2">
      <w:pPr>
        <w:pStyle w:val="PL"/>
      </w:pPr>
      <w:r w:rsidRPr="00D3062E">
        <w:t xml:space="preserve">        '307':</w:t>
      </w:r>
    </w:p>
    <w:p w14:paraId="6BC2663B" w14:textId="77777777" w:rsidR="00AC54E2" w:rsidRPr="00D3062E" w:rsidRDefault="00AC54E2" w:rsidP="00AC54E2">
      <w:pPr>
        <w:pStyle w:val="PL"/>
      </w:pPr>
      <w:r w:rsidRPr="00D3062E">
        <w:t xml:space="preserve">          $ref: 'TS29122_CommonData.yaml#/components/responses/307'</w:t>
      </w:r>
    </w:p>
    <w:p w14:paraId="1BD8CBCA" w14:textId="77777777" w:rsidR="00AC54E2" w:rsidRPr="00D3062E" w:rsidRDefault="00AC54E2" w:rsidP="00AC54E2">
      <w:pPr>
        <w:pStyle w:val="PL"/>
      </w:pPr>
      <w:r w:rsidRPr="00D3062E">
        <w:t xml:space="preserve">        '308':</w:t>
      </w:r>
    </w:p>
    <w:p w14:paraId="670EBCA7" w14:textId="77777777" w:rsidR="00AC54E2" w:rsidRPr="00D3062E" w:rsidRDefault="00AC54E2" w:rsidP="00AC54E2">
      <w:pPr>
        <w:pStyle w:val="PL"/>
      </w:pPr>
      <w:r w:rsidRPr="00D3062E">
        <w:t xml:space="preserve">          $ref: 'TS29122_CommonData.yaml#/components/responses/308'</w:t>
      </w:r>
    </w:p>
    <w:p w14:paraId="3B683C51" w14:textId="77777777" w:rsidR="00AC54E2" w:rsidRPr="00D3062E" w:rsidRDefault="00AC54E2" w:rsidP="00AC54E2">
      <w:pPr>
        <w:pStyle w:val="PL"/>
      </w:pPr>
      <w:r w:rsidRPr="00D3062E">
        <w:t xml:space="preserve">        '400':</w:t>
      </w:r>
    </w:p>
    <w:p w14:paraId="28DECD9D" w14:textId="77777777" w:rsidR="00AC54E2" w:rsidRPr="00D3062E" w:rsidRDefault="00AC54E2" w:rsidP="00AC54E2">
      <w:pPr>
        <w:pStyle w:val="PL"/>
      </w:pPr>
      <w:r w:rsidRPr="00D3062E">
        <w:t xml:space="preserve">          $ref: 'TS29122_CommonData.yaml#/components/responses/400'</w:t>
      </w:r>
    </w:p>
    <w:p w14:paraId="0682BFE1" w14:textId="77777777" w:rsidR="00AC54E2" w:rsidRPr="00D3062E" w:rsidRDefault="00AC54E2" w:rsidP="00AC54E2">
      <w:pPr>
        <w:pStyle w:val="PL"/>
      </w:pPr>
      <w:r w:rsidRPr="00D3062E">
        <w:t xml:space="preserve">        '401':</w:t>
      </w:r>
    </w:p>
    <w:p w14:paraId="6107C4EC" w14:textId="77777777" w:rsidR="00AC54E2" w:rsidRPr="00D3062E" w:rsidRDefault="00AC54E2" w:rsidP="00AC54E2">
      <w:pPr>
        <w:pStyle w:val="PL"/>
      </w:pPr>
      <w:r w:rsidRPr="00D3062E">
        <w:t xml:space="preserve">          $ref: 'TS29122_CommonData.yaml#/components/responses/401'</w:t>
      </w:r>
    </w:p>
    <w:p w14:paraId="021A75B1" w14:textId="77777777" w:rsidR="00AC54E2" w:rsidRPr="00D3062E" w:rsidRDefault="00AC54E2" w:rsidP="00AC54E2">
      <w:pPr>
        <w:pStyle w:val="PL"/>
      </w:pPr>
      <w:r w:rsidRPr="00D3062E">
        <w:t xml:space="preserve">        '403':</w:t>
      </w:r>
    </w:p>
    <w:p w14:paraId="4C21C69D" w14:textId="77777777" w:rsidR="00AC54E2" w:rsidRPr="00D3062E" w:rsidRDefault="00AC54E2" w:rsidP="00AC54E2">
      <w:pPr>
        <w:pStyle w:val="PL"/>
      </w:pPr>
      <w:r w:rsidRPr="00D3062E">
        <w:t xml:space="preserve">          $ref: 'TS29122_CommonData.yaml#/components/responses/403'</w:t>
      </w:r>
    </w:p>
    <w:p w14:paraId="46CD6189" w14:textId="77777777" w:rsidR="00AC54E2" w:rsidRPr="00D3062E" w:rsidRDefault="00AC54E2" w:rsidP="00AC54E2">
      <w:pPr>
        <w:pStyle w:val="PL"/>
      </w:pPr>
      <w:r w:rsidRPr="00D3062E">
        <w:t xml:space="preserve">        '404':</w:t>
      </w:r>
    </w:p>
    <w:p w14:paraId="50238FD9" w14:textId="77777777" w:rsidR="00AC54E2" w:rsidRPr="00D3062E" w:rsidRDefault="00AC54E2" w:rsidP="00AC54E2">
      <w:pPr>
        <w:pStyle w:val="PL"/>
      </w:pPr>
      <w:r w:rsidRPr="00D3062E">
        <w:t xml:space="preserve">          $ref: 'TS29122_CommonData.yaml#/components/responses/404'</w:t>
      </w:r>
    </w:p>
    <w:p w14:paraId="7F5251D1" w14:textId="77777777" w:rsidR="00AC54E2" w:rsidRPr="00D3062E" w:rsidRDefault="00AC54E2" w:rsidP="00AC54E2">
      <w:pPr>
        <w:pStyle w:val="PL"/>
      </w:pPr>
      <w:r w:rsidRPr="00D3062E">
        <w:t xml:space="preserve">        '429':</w:t>
      </w:r>
    </w:p>
    <w:p w14:paraId="1419C4E7" w14:textId="77777777" w:rsidR="00AC54E2" w:rsidRPr="00D3062E" w:rsidRDefault="00AC54E2" w:rsidP="00AC54E2">
      <w:pPr>
        <w:pStyle w:val="PL"/>
      </w:pPr>
      <w:r w:rsidRPr="00D3062E">
        <w:t xml:space="preserve">          $ref: 'TS29122_CommonData.yaml#/components/responses/429'</w:t>
      </w:r>
    </w:p>
    <w:p w14:paraId="3BA37CB4" w14:textId="77777777" w:rsidR="00AC54E2" w:rsidRPr="00D3062E" w:rsidRDefault="00AC54E2" w:rsidP="00AC54E2">
      <w:pPr>
        <w:pStyle w:val="PL"/>
      </w:pPr>
      <w:r w:rsidRPr="00D3062E">
        <w:t xml:space="preserve">        '500':</w:t>
      </w:r>
    </w:p>
    <w:p w14:paraId="09F3D45E" w14:textId="77777777" w:rsidR="00AC54E2" w:rsidRPr="00D3062E" w:rsidRDefault="00AC54E2" w:rsidP="00AC54E2">
      <w:pPr>
        <w:pStyle w:val="PL"/>
      </w:pPr>
      <w:r w:rsidRPr="00D3062E">
        <w:t xml:space="preserve">          $ref: 'TS29122_CommonData.yaml#/components/responses/500'</w:t>
      </w:r>
    </w:p>
    <w:p w14:paraId="6A26DEDB" w14:textId="77777777" w:rsidR="00AC54E2" w:rsidRPr="00D3062E" w:rsidRDefault="00AC54E2" w:rsidP="00AC54E2">
      <w:pPr>
        <w:pStyle w:val="PL"/>
      </w:pPr>
      <w:r w:rsidRPr="00D3062E">
        <w:t xml:space="preserve">        '503':</w:t>
      </w:r>
    </w:p>
    <w:p w14:paraId="7040670D" w14:textId="77777777" w:rsidR="00AC54E2" w:rsidRPr="00D3062E" w:rsidRDefault="00AC54E2" w:rsidP="00AC54E2">
      <w:pPr>
        <w:pStyle w:val="PL"/>
      </w:pPr>
      <w:r w:rsidRPr="00D3062E">
        <w:t xml:space="preserve">          $ref: 'TS29122_CommonData.yaml#/components/responses/503'</w:t>
      </w:r>
    </w:p>
    <w:p w14:paraId="71BE4259" w14:textId="77777777" w:rsidR="00AC54E2" w:rsidRPr="00D3062E" w:rsidRDefault="00AC54E2" w:rsidP="00AC54E2">
      <w:pPr>
        <w:pStyle w:val="PL"/>
      </w:pPr>
      <w:r w:rsidRPr="00D3062E">
        <w:t xml:space="preserve">        default:</w:t>
      </w:r>
    </w:p>
    <w:p w14:paraId="2B044E70" w14:textId="77777777" w:rsidR="00AC54E2" w:rsidRPr="00D3062E" w:rsidRDefault="00AC54E2" w:rsidP="00AC54E2">
      <w:pPr>
        <w:pStyle w:val="PL"/>
      </w:pPr>
      <w:r w:rsidRPr="00D3062E">
        <w:t xml:space="preserve">          $ref: 'TS29122_CommonData.yaml#/components/responses/default'</w:t>
      </w:r>
    </w:p>
    <w:p w14:paraId="5F41ED23" w14:textId="77777777" w:rsidR="00AC54E2" w:rsidRDefault="00AC54E2" w:rsidP="00AC54E2">
      <w:pPr>
        <w:pStyle w:val="PL"/>
      </w:pPr>
    </w:p>
    <w:p w14:paraId="7F33385E" w14:textId="77777777" w:rsidR="00AC54E2" w:rsidRDefault="00AC54E2" w:rsidP="00AC54E2">
      <w:pPr>
        <w:pStyle w:val="PL"/>
      </w:pPr>
    </w:p>
    <w:p w14:paraId="6B067A7D" w14:textId="77777777" w:rsidR="00AC54E2" w:rsidRPr="00D3062E" w:rsidRDefault="00AC54E2" w:rsidP="00AC54E2">
      <w:pPr>
        <w:pStyle w:val="PL"/>
      </w:pPr>
      <w:r w:rsidRPr="00D3062E">
        <w:t xml:space="preserve">  /subscription</w:t>
      </w:r>
      <w:r>
        <w:t>s</w:t>
      </w:r>
      <w:r w:rsidRPr="00D3062E">
        <w:t>/{subscriptionId}</w:t>
      </w:r>
      <w:r>
        <w:t>/notify</w:t>
      </w:r>
      <w:r w:rsidRPr="00D3062E">
        <w:t>:</w:t>
      </w:r>
    </w:p>
    <w:p w14:paraId="7295EF7D" w14:textId="77777777" w:rsidR="00AC54E2" w:rsidRPr="00D3062E" w:rsidRDefault="00AC54E2" w:rsidP="00AC54E2">
      <w:pPr>
        <w:pStyle w:val="PL"/>
      </w:pPr>
      <w:r w:rsidRPr="00D3062E">
        <w:t xml:space="preserve">    parameters:</w:t>
      </w:r>
    </w:p>
    <w:p w14:paraId="7D1185C4" w14:textId="77777777" w:rsidR="00AC54E2" w:rsidRPr="00D3062E" w:rsidRDefault="00AC54E2" w:rsidP="00AC54E2">
      <w:pPr>
        <w:pStyle w:val="PL"/>
      </w:pPr>
      <w:r w:rsidRPr="00D3062E">
        <w:t xml:space="preserve">      - name: subscriptionId</w:t>
      </w:r>
    </w:p>
    <w:p w14:paraId="2445BE0B" w14:textId="77777777" w:rsidR="00AC54E2" w:rsidRPr="00D3062E" w:rsidRDefault="00AC54E2" w:rsidP="00AC54E2">
      <w:pPr>
        <w:pStyle w:val="PL"/>
      </w:pPr>
      <w:r w:rsidRPr="00D3062E">
        <w:t xml:space="preserve">        in: path</w:t>
      </w:r>
    </w:p>
    <w:p w14:paraId="22987FFE" w14:textId="77777777" w:rsidR="00AC54E2" w:rsidRPr="00D3062E" w:rsidRDefault="00AC54E2" w:rsidP="00AC54E2">
      <w:pPr>
        <w:pStyle w:val="PL"/>
      </w:pPr>
      <w:r w:rsidRPr="00D3062E">
        <w:t xml:space="preserve">        description: &gt;</w:t>
      </w:r>
    </w:p>
    <w:p w14:paraId="4F72FE80" w14:textId="77777777" w:rsidR="00AC54E2" w:rsidRDefault="00AC54E2" w:rsidP="00AC54E2">
      <w:pPr>
        <w:pStyle w:val="PL"/>
      </w:pPr>
      <w:r w:rsidRPr="00D3062E">
        <w:t xml:space="preserve">          </w:t>
      </w:r>
      <w:r w:rsidRPr="00FC29E8">
        <w:t xml:space="preserve">Represents the identifier of the Individual </w:t>
      </w:r>
      <w:r>
        <w:t>Network Slice Lifecycle</w:t>
      </w:r>
      <w:r w:rsidRPr="001E1449">
        <w:t xml:space="preserve"> </w:t>
      </w:r>
      <w:r>
        <w:t>Management</w:t>
      </w:r>
    </w:p>
    <w:p w14:paraId="099A5C6E" w14:textId="77777777" w:rsidR="00AC54E2" w:rsidRPr="00D3062E" w:rsidRDefault="00AC54E2" w:rsidP="00AC54E2">
      <w:pPr>
        <w:pStyle w:val="PL"/>
        <w:rPr>
          <w:lang w:val="en-US"/>
        </w:rPr>
      </w:pPr>
      <w:r>
        <w:t xml:space="preserve"> </w:t>
      </w:r>
      <w:r w:rsidRPr="00D3062E">
        <w:t xml:space="preserve">         </w:t>
      </w:r>
      <w:r w:rsidRPr="00FC29E8">
        <w:rPr>
          <w:rFonts w:eastAsia="等线"/>
        </w:rPr>
        <w:t>Subscription</w:t>
      </w:r>
      <w:r w:rsidRPr="00FC29E8">
        <w:t xml:space="preserve"> resource.</w:t>
      </w:r>
    </w:p>
    <w:p w14:paraId="01D898F8" w14:textId="77777777" w:rsidR="00AC54E2" w:rsidRPr="00D3062E" w:rsidRDefault="00AC54E2" w:rsidP="00AC54E2">
      <w:pPr>
        <w:pStyle w:val="PL"/>
      </w:pPr>
      <w:r w:rsidRPr="00D3062E">
        <w:t xml:space="preserve">        required: true</w:t>
      </w:r>
    </w:p>
    <w:p w14:paraId="6D710DA0" w14:textId="77777777" w:rsidR="00AC54E2" w:rsidRPr="00D3062E" w:rsidRDefault="00AC54E2" w:rsidP="00AC54E2">
      <w:pPr>
        <w:pStyle w:val="PL"/>
      </w:pPr>
      <w:r w:rsidRPr="00D3062E">
        <w:t xml:space="preserve">        schema:</w:t>
      </w:r>
    </w:p>
    <w:p w14:paraId="2524A16C" w14:textId="77777777" w:rsidR="00AC54E2" w:rsidRPr="00D3062E" w:rsidRDefault="00AC54E2" w:rsidP="00AC54E2">
      <w:pPr>
        <w:pStyle w:val="PL"/>
      </w:pPr>
      <w:r w:rsidRPr="00D3062E">
        <w:t xml:space="preserve">          type: string</w:t>
      </w:r>
    </w:p>
    <w:p w14:paraId="0951852E" w14:textId="77777777" w:rsidR="00AC54E2" w:rsidRPr="00D3062E" w:rsidRDefault="00AC54E2" w:rsidP="00AC54E2">
      <w:pPr>
        <w:pStyle w:val="PL"/>
      </w:pPr>
    </w:p>
    <w:p w14:paraId="176EDA21" w14:textId="77777777" w:rsidR="00AC54E2" w:rsidRPr="00D3062E" w:rsidRDefault="00AC54E2" w:rsidP="00AC54E2">
      <w:pPr>
        <w:pStyle w:val="PL"/>
      </w:pPr>
      <w:r w:rsidRPr="00D3062E">
        <w:t xml:space="preserve">    post:</w:t>
      </w:r>
    </w:p>
    <w:p w14:paraId="12B2E21B" w14:textId="77777777" w:rsidR="00AC54E2" w:rsidRPr="00D3062E" w:rsidRDefault="00AC54E2" w:rsidP="00AC54E2">
      <w:pPr>
        <w:pStyle w:val="PL"/>
      </w:pPr>
      <w:r w:rsidRPr="00D3062E">
        <w:t xml:space="preserve">      summary: </w:t>
      </w:r>
      <w:r>
        <w:rPr>
          <w:lang w:val="en-US"/>
        </w:rPr>
        <w:t>E</w:t>
      </w:r>
      <w:r w:rsidRPr="00FC29E8">
        <w:t xml:space="preserve">nables the </w:t>
      </w:r>
      <w:r>
        <w:t xml:space="preserve">service consumer to </w:t>
      </w:r>
      <w:r w:rsidRPr="00FC29E8">
        <w:t xml:space="preserve">send a </w:t>
      </w:r>
      <w:r>
        <w:t>notification</w:t>
      </w:r>
      <w:r w:rsidRPr="00FC29E8">
        <w:t xml:space="preserve"> to </w:t>
      </w:r>
      <w:r>
        <w:t xml:space="preserve">the </w:t>
      </w:r>
      <w:r w:rsidRPr="00FC29E8">
        <w:t>NSCE Server</w:t>
      </w:r>
      <w:r w:rsidRPr="00FC29E8">
        <w:rPr>
          <w:noProof/>
          <w:lang w:eastAsia="zh-CN"/>
        </w:rPr>
        <w:t xml:space="preserve"> </w:t>
      </w:r>
      <w:r w:rsidRPr="00FC29E8">
        <w:t xml:space="preserve">on </w:t>
      </w:r>
      <w:r>
        <w:t>QoE metrics</w:t>
      </w:r>
      <w:r w:rsidRPr="00D3062E">
        <w:t>.</w:t>
      </w:r>
    </w:p>
    <w:p w14:paraId="7398EF89" w14:textId="77777777" w:rsidR="00AC54E2" w:rsidRPr="00D3062E" w:rsidRDefault="00AC54E2" w:rsidP="00AC54E2">
      <w:pPr>
        <w:pStyle w:val="PL"/>
      </w:pPr>
      <w:r w:rsidRPr="00D3062E">
        <w:t xml:space="preserve">      operationId: </w:t>
      </w:r>
      <w:r>
        <w:t>QoEMetricNotify</w:t>
      </w:r>
    </w:p>
    <w:p w14:paraId="4D2A50C8" w14:textId="77777777" w:rsidR="00AC54E2" w:rsidRPr="00D3062E" w:rsidRDefault="00AC54E2" w:rsidP="00AC54E2">
      <w:pPr>
        <w:pStyle w:val="PL"/>
      </w:pPr>
      <w:r w:rsidRPr="00D3062E">
        <w:t xml:space="preserve">      tags:</w:t>
      </w:r>
    </w:p>
    <w:p w14:paraId="6B69E5CA" w14:textId="77777777" w:rsidR="00AC54E2" w:rsidRPr="00D3062E" w:rsidRDefault="00AC54E2" w:rsidP="00AC54E2">
      <w:pPr>
        <w:pStyle w:val="PL"/>
      </w:pPr>
      <w:r w:rsidRPr="00D3062E">
        <w:t xml:space="preserve">        - </w:t>
      </w:r>
      <w:r>
        <w:t>QoE metrics</w:t>
      </w:r>
      <w:r w:rsidRPr="00FC29E8">
        <w:rPr>
          <w:lang w:val="en-US"/>
        </w:rPr>
        <w:t xml:space="preserve"> </w:t>
      </w:r>
      <w:r>
        <w:rPr>
          <w:lang w:val="en-US"/>
        </w:rPr>
        <w:t>Notification</w:t>
      </w:r>
    </w:p>
    <w:p w14:paraId="58A16E1E" w14:textId="77777777" w:rsidR="00AC54E2" w:rsidRPr="00D3062E" w:rsidRDefault="00AC54E2" w:rsidP="00AC54E2">
      <w:pPr>
        <w:pStyle w:val="PL"/>
      </w:pPr>
      <w:r w:rsidRPr="00D3062E">
        <w:t xml:space="preserve">      requestBody:</w:t>
      </w:r>
    </w:p>
    <w:p w14:paraId="440A58EE" w14:textId="77777777" w:rsidR="00AC54E2" w:rsidRPr="00D3062E" w:rsidRDefault="00AC54E2" w:rsidP="00AC54E2">
      <w:pPr>
        <w:pStyle w:val="PL"/>
      </w:pPr>
      <w:r w:rsidRPr="00D3062E">
        <w:t xml:space="preserve">        required: true</w:t>
      </w:r>
    </w:p>
    <w:p w14:paraId="5C0268BE" w14:textId="77777777" w:rsidR="00AC54E2" w:rsidRPr="00D3062E" w:rsidRDefault="00AC54E2" w:rsidP="00AC54E2">
      <w:pPr>
        <w:pStyle w:val="PL"/>
      </w:pPr>
      <w:r w:rsidRPr="00D3062E">
        <w:t xml:space="preserve">        content:</w:t>
      </w:r>
    </w:p>
    <w:p w14:paraId="63792966" w14:textId="77777777" w:rsidR="00AC54E2" w:rsidRPr="00D3062E" w:rsidRDefault="00AC54E2" w:rsidP="00AC54E2">
      <w:pPr>
        <w:pStyle w:val="PL"/>
      </w:pPr>
      <w:r w:rsidRPr="00D3062E">
        <w:t xml:space="preserve">          application/json:</w:t>
      </w:r>
    </w:p>
    <w:p w14:paraId="3A3608DE" w14:textId="77777777" w:rsidR="00AC54E2" w:rsidRPr="00D3062E" w:rsidRDefault="00AC54E2" w:rsidP="00AC54E2">
      <w:pPr>
        <w:pStyle w:val="PL"/>
      </w:pPr>
      <w:r w:rsidRPr="00D3062E">
        <w:t xml:space="preserve">            schema:</w:t>
      </w:r>
    </w:p>
    <w:p w14:paraId="45FF0C2F" w14:textId="77777777" w:rsidR="00AC54E2" w:rsidRPr="00D3062E" w:rsidRDefault="00AC54E2" w:rsidP="00AC54E2">
      <w:pPr>
        <w:pStyle w:val="PL"/>
      </w:pPr>
      <w:r w:rsidRPr="00D3062E">
        <w:t xml:space="preserve">              $ref: '#/components/schemas/</w:t>
      </w:r>
      <w:r>
        <w:t>QoE</w:t>
      </w:r>
      <w:r w:rsidRPr="00942475">
        <w:t>Metrics</w:t>
      </w:r>
      <w:r>
        <w:t>ReportNotif'</w:t>
      </w:r>
    </w:p>
    <w:p w14:paraId="64833140" w14:textId="77777777" w:rsidR="00AC54E2" w:rsidRPr="00D3062E" w:rsidRDefault="00AC54E2" w:rsidP="00AC54E2">
      <w:pPr>
        <w:pStyle w:val="PL"/>
      </w:pPr>
      <w:r w:rsidRPr="00D3062E">
        <w:t xml:space="preserve">      responses:</w:t>
      </w:r>
    </w:p>
    <w:p w14:paraId="18055DB6" w14:textId="77777777" w:rsidR="00AC54E2" w:rsidRPr="00D3062E" w:rsidRDefault="00AC54E2" w:rsidP="00AC54E2">
      <w:pPr>
        <w:pStyle w:val="PL"/>
      </w:pPr>
      <w:r w:rsidRPr="00D3062E">
        <w:t xml:space="preserve">        '204':</w:t>
      </w:r>
    </w:p>
    <w:p w14:paraId="20E8D374" w14:textId="77777777" w:rsidR="00AC54E2" w:rsidRDefault="00AC54E2" w:rsidP="00AC54E2">
      <w:pPr>
        <w:pStyle w:val="PL"/>
      </w:pPr>
      <w:r w:rsidRPr="00D3062E">
        <w:t xml:space="preserve">          description: </w:t>
      </w:r>
      <w:r>
        <w:t>&gt;</w:t>
      </w:r>
    </w:p>
    <w:p w14:paraId="1F04D5CB" w14:textId="77777777" w:rsidR="00AC54E2" w:rsidRDefault="00AC54E2" w:rsidP="00AC54E2">
      <w:pPr>
        <w:pStyle w:val="PL"/>
      </w:pPr>
      <w:r w:rsidRPr="00D3062E">
        <w:t xml:space="preserve">          </w:t>
      </w:r>
      <w:r>
        <w:t xml:space="preserve">  </w:t>
      </w:r>
      <w:r w:rsidRPr="00D3062E">
        <w:t xml:space="preserve">No Content. </w:t>
      </w:r>
      <w:r w:rsidRPr="00FC29E8">
        <w:t xml:space="preserve">The </w:t>
      </w:r>
      <w:r>
        <w:t>QoE metrics notification</w:t>
      </w:r>
      <w:r w:rsidRPr="00FC29E8">
        <w:t xml:space="preserve"> is successfully received</w:t>
      </w:r>
      <w:r w:rsidRPr="001E1449">
        <w:t xml:space="preserve"> </w:t>
      </w:r>
      <w:r w:rsidRPr="00FC29E8">
        <w:t>and processed</w:t>
      </w:r>
      <w:r>
        <w:t>,</w:t>
      </w:r>
    </w:p>
    <w:p w14:paraId="178A9F9F" w14:textId="77777777" w:rsidR="00AC54E2" w:rsidRPr="00D3062E" w:rsidRDefault="00AC54E2" w:rsidP="00AC54E2">
      <w:pPr>
        <w:pStyle w:val="PL"/>
      </w:pPr>
      <w:r w:rsidRPr="00D3062E">
        <w:t xml:space="preserve">         </w:t>
      </w:r>
      <w:r>
        <w:t xml:space="preserve">  </w:t>
      </w:r>
      <w:r w:rsidRPr="00FC29E8">
        <w:t xml:space="preserve"> and no content is returned in the response body.</w:t>
      </w:r>
    </w:p>
    <w:p w14:paraId="3C1A4631" w14:textId="77777777" w:rsidR="00AC54E2" w:rsidRPr="00D3062E" w:rsidRDefault="00AC54E2" w:rsidP="00AC54E2">
      <w:pPr>
        <w:pStyle w:val="PL"/>
      </w:pPr>
      <w:r w:rsidRPr="00D3062E">
        <w:t xml:space="preserve">        '307':</w:t>
      </w:r>
    </w:p>
    <w:p w14:paraId="57039ED1" w14:textId="77777777" w:rsidR="00AC54E2" w:rsidRPr="00D3062E" w:rsidRDefault="00AC54E2" w:rsidP="00AC54E2">
      <w:pPr>
        <w:pStyle w:val="PL"/>
      </w:pPr>
      <w:r w:rsidRPr="00D3062E">
        <w:t xml:space="preserve">          $ref: 'TS29122_CommonData.yaml#/components/responses/307'</w:t>
      </w:r>
    </w:p>
    <w:p w14:paraId="40F089AC" w14:textId="77777777" w:rsidR="00AC54E2" w:rsidRPr="00D3062E" w:rsidRDefault="00AC54E2" w:rsidP="00AC54E2">
      <w:pPr>
        <w:pStyle w:val="PL"/>
      </w:pPr>
      <w:r w:rsidRPr="00D3062E">
        <w:t xml:space="preserve">        '308':</w:t>
      </w:r>
    </w:p>
    <w:p w14:paraId="66DE6BD7" w14:textId="77777777" w:rsidR="00AC54E2" w:rsidRPr="00D3062E" w:rsidRDefault="00AC54E2" w:rsidP="00AC54E2">
      <w:pPr>
        <w:pStyle w:val="PL"/>
      </w:pPr>
      <w:r w:rsidRPr="00D3062E">
        <w:t xml:space="preserve">          $ref: 'TS29122_CommonData.yaml#/components/responses/308'</w:t>
      </w:r>
    </w:p>
    <w:p w14:paraId="7DDC0792" w14:textId="77777777" w:rsidR="00AC54E2" w:rsidRPr="00D3062E" w:rsidRDefault="00AC54E2" w:rsidP="00AC54E2">
      <w:pPr>
        <w:pStyle w:val="PL"/>
      </w:pPr>
      <w:r w:rsidRPr="00D3062E">
        <w:t xml:space="preserve">        '400':</w:t>
      </w:r>
    </w:p>
    <w:p w14:paraId="7D1B5E87" w14:textId="77777777" w:rsidR="00AC54E2" w:rsidRPr="00D3062E" w:rsidRDefault="00AC54E2" w:rsidP="00AC54E2">
      <w:pPr>
        <w:pStyle w:val="PL"/>
      </w:pPr>
      <w:r w:rsidRPr="00D3062E">
        <w:t xml:space="preserve">          $ref: 'TS29122_CommonData.yaml#/components/responses/400'</w:t>
      </w:r>
    </w:p>
    <w:p w14:paraId="1E064FDD" w14:textId="77777777" w:rsidR="00AC54E2" w:rsidRPr="00D3062E" w:rsidRDefault="00AC54E2" w:rsidP="00AC54E2">
      <w:pPr>
        <w:pStyle w:val="PL"/>
      </w:pPr>
      <w:r w:rsidRPr="00D3062E">
        <w:t xml:space="preserve">        '401':</w:t>
      </w:r>
    </w:p>
    <w:p w14:paraId="73329DA2" w14:textId="77777777" w:rsidR="00AC54E2" w:rsidRPr="00D3062E" w:rsidRDefault="00AC54E2" w:rsidP="00AC54E2">
      <w:pPr>
        <w:pStyle w:val="PL"/>
      </w:pPr>
      <w:r w:rsidRPr="00D3062E">
        <w:t xml:space="preserve">          $ref: 'TS29122_CommonData.yaml#/components/responses/401'</w:t>
      </w:r>
    </w:p>
    <w:p w14:paraId="77D65393" w14:textId="77777777" w:rsidR="00AC54E2" w:rsidRPr="00D3062E" w:rsidRDefault="00AC54E2" w:rsidP="00AC54E2">
      <w:pPr>
        <w:pStyle w:val="PL"/>
      </w:pPr>
      <w:r w:rsidRPr="00D3062E">
        <w:t xml:space="preserve">        '403':</w:t>
      </w:r>
    </w:p>
    <w:p w14:paraId="745114D4" w14:textId="77777777" w:rsidR="00AC54E2" w:rsidRPr="00D3062E" w:rsidRDefault="00AC54E2" w:rsidP="00AC54E2">
      <w:pPr>
        <w:pStyle w:val="PL"/>
      </w:pPr>
      <w:r w:rsidRPr="00D3062E">
        <w:t xml:space="preserve">          $ref: 'TS29122_CommonData.yaml#/components/responses/403'</w:t>
      </w:r>
    </w:p>
    <w:p w14:paraId="6598EE8B" w14:textId="77777777" w:rsidR="00AC54E2" w:rsidRPr="00D3062E" w:rsidRDefault="00AC54E2" w:rsidP="00AC54E2">
      <w:pPr>
        <w:pStyle w:val="PL"/>
      </w:pPr>
      <w:r w:rsidRPr="00D3062E">
        <w:t xml:space="preserve">        '404':</w:t>
      </w:r>
    </w:p>
    <w:p w14:paraId="37042922" w14:textId="77777777" w:rsidR="00AC54E2" w:rsidRPr="00D3062E" w:rsidRDefault="00AC54E2" w:rsidP="00AC54E2">
      <w:pPr>
        <w:pStyle w:val="PL"/>
      </w:pPr>
      <w:r w:rsidRPr="00D3062E">
        <w:t xml:space="preserve">          $ref: 'TS29122_CommonData.yaml#/components/responses/404'</w:t>
      </w:r>
    </w:p>
    <w:p w14:paraId="35AAC0A3" w14:textId="77777777" w:rsidR="00AC54E2" w:rsidRPr="00D3062E" w:rsidRDefault="00AC54E2" w:rsidP="00AC54E2">
      <w:pPr>
        <w:pStyle w:val="PL"/>
      </w:pPr>
      <w:r w:rsidRPr="00D3062E">
        <w:t xml:space="preserve">        '411':</w:t>
      </w:r>
    </w:p>
    <w:p w14:paraId="72AD0B66" w14:textId="77777777" w:rsidR="00AC54E2" w:rsidRPr="00D3062E" w:rsidRDefault="00AC54E2" w:rsidP="00AC54E2">
      <w:pPr>
        <w:pStyle w:val="PL"/>
      </w:pPr>
      <w:r w:rsidRPr="00D3062E">
        <w:t xml:space="preserve">          $ref: 'TS29122_CommonData.yaml#/components/responses/411'</w:t>
      </w:r>
    </w:p>
    <w:p w14:paraId="739B2E41" w14:textId="77777777" w:rsidR="00AC54E2" w:rsidRPr="00D3062E" w:rsidRDefault="00AC54E2" w:rsidP="00AC54E2">
      <w:pPr>
        <w:pStyle w:val="PL"/>
      </w:pPr>
      <w:r w:rsidRPr="00D3062E">
        <w:t xml:space="preserve">        '413':</w:t>
      </w:r>
    </w:p>
    <w:p w14:paraId="234A6A87" w14:textId="77777777" w:rsidR="00AC54E2" w:rsidRPr="00D3062E" w:rsidRDefault="00AC54E2" w:rsidP="00AC54E2">
      <w:pPr>
        <w:pStyle w:val="PL"/>
      </w:pPr>
      <w:r w:rsidRPr="00D3062E">
        <w:t xml:space="preserve">          $ref: 'TS29122_CommonData.yaml#/components/responses/413'</w:t>
      </w:r>
    </w:p>
    <w:p w14:paraId="78E57AB5" w14:textId="77777777" w:rsidR="00AC54E2" w:rsidRPr="00D3062E" w:rsidRDefault="00AC54E2" w:rsidP="00AC54E2">
      <w:pPr>
        <w:pStyle w:val="PL"/>
      </w:pPr>
      <w:r w:rsidRPr="00D3062E">
        <w:t xml:space="preserve">        '415':</w:t>
      </w:r>
    </w:p>
    <w:p w14:paraId="16A15E67" w14:textId="77777777" w:rsidR="00AC54E2" w:rsidRPr="00D3062E" w:rsidRDefault="00AC54E2" w:rsidP="00AC54E2">
      <w:pPr>
        <w:pStyle w:val="PL"/>
      </w:pPr>
      <w:r w:rsidRPr="00D3062E">
        <w:t xml:space="preserve">          $ref: 'TS29122_CommonData.yaml#/components/responses/415'</w:t>
      </w:r>
    </w:p>
    <w:p w14:paraId="47AF5794" w14:textId="77777777" w:rsidR="00AC54E2" w:rsidRPr="00D3062E" w:rsidRDefault="00AC54E2" w:rsidP="00AC54E2">
      <w:pPr>
        <w:pStyle w:val="PL"/>
      </w:pPr>
      <w:r w:rsidRPr="00D3062E">
        <w:t xml:space="preserve">        '429':</w:t>
      </w:r>
    </w:p>
    <w:p w14:paraId="2CBFB184" w14:textId="77777777" w:rsidR="00AC54E2" w:rsidRPr="00D3062E" w:rsidRDefault="00AC54E2" w:rsidP="00AC54E2">
      <w:pPr>
        <w:pStyle w:val="PL"/>
      </w:pPr>
      <w:r w:rsidRPr="00D3062E">
        <w:t xml:space="preserve">          $ref: 'TS29122_CommonData.yaml#/components/responses/429'</w:t>
      </w:r>
    </w:p>
    <w:p w14:paraId="5109EC3E" w14:textId="77777777" w:rsidR="00AC54E2" w:rsidRPr="00D3062E" w:rsidRDefault="00AC54E2" w:rsidP="00AC54E2">
      <w:pPr>
        <w:pStyle w:val="PL"/>
      </w:pPr>
      <w:r w:rsidRPr="00D3062E">
        <w:t xml:space="preserve">        '500':</w:t>
      </w:r>
    </w:p>
    <w:p w14:paraId="04B8F7D2" w14:textId="77777777" w:rsidR="00AC54E2" w:rsidRPr="00D3062E" w:rsidRDefault="00AC54E2" w:rsidP="00AC54E2">
      <w:pPr>
        <w:pStyle w:val="PL"/>
      </w:pPr>
      <w:r w:rsidRPr="00D3062E">
        <w:t xml:space="preserve">          $ref: 'TS29122_CommonData.yaml#/components/responses/500'</w:t>
      </w:r>
    </w:p>
    <w:p w14:paraId="4707D8FA" w14:textId="77777777" w:rsidR="00AC54E2" w:rsidRPr="00D3062E" w:rsidRDefault="00AC54E2" w:rsidP="00AC54E2">
      <w:pPr>
        <w:pStyle w:val="PL"/>
      </w:pPr>
      <w:r w:rsidRPr="00D3062E">
        <w:t xml:space="preserve">        '503':</w:t>
      </w:r>
    </w:p>
    <w:p w14:paraId="131BD6AD" w14:textId="77777777" w:rsidR="00AC54E2" w:rsidRPr="00D3062E" w:rsidRDefault="00AC54E2" w:rsidP="00AC54E2">
      <w:pPr>
        <w:pStyle w:val="PL"/>
      </w:pPr>
      <w:r w:rsidRPr="00D3062E">
        <w:t xml:space="preserve">          $ref: 'TS29122_CommonData.yaml#/components/responses/503'</w:t>
      </w:r>
    </w:p>
    <w:p w14:paraId="2E0754E2" w14:textId="77777777" w:rsidR="00AC54E2" w:rsidRPr="00D3062E" w:rsidRDefault="00AC54E2" w:rsidP="00AC54E2">
      <w:pPr>
        <w:pStyle w:val="PL"/>
      </w:pPr>
      <w:r w:rsidRPr="00D3062E">
        <w:t xml:space="preserve">        default:</w:t>
      </w:r>
    </w:p>
    <w:p w14:paraId="6A50381E" w14:textId="77777777" w:rsidR="00AC54E2" w:rsidRPr="00D3062E" w:rsidRDefault="00AC54E2" w:rsidP="00AC54E2">
      <w:pPr>
        <w:pStyle w:val="PL"/>
      </w:pPr>
      <w:r w:rsidRPr="00D3062E">
        <w:t xml:space="preserve">          $ref: 'TS29122_CommonData.yaml#/components/responses/default'</w:t>
      </w:r>
    </w:p>
    <w:p w14:paraId="2285C4D2" w14:textId="77777777" w:rsidR="00AC54E2" w:rsidRPr="00D3062E" w:rsidRDefault="00AC54E2" w:rsidP="00AC54E2">
      <w:pPr>
        <w:pStyle w:val="PL"/>
      </w:pPr>
    </w:p>
    <w:p w14:paraId="00DC71AD" w14:textId="77777777" w:rsidR="00AC54E2" w:rsidRPr="00D3062E" w:rsidRDefault="00AC54E2" w:rsidP="00AC54E2">
      <w:pPr>
        <w:pStyle w:val="PL"/>
      </w:pPr>
    </w:p>
    <w:p w14:paraId="79CD7FFA" w14:textId="77777777" w:rsidR="00276254" w:rsidRDefault="00276254" w:rsidP="00276254">
      <w:pPr>
        <w:pStyle w:val="PL"/>
      </w:pPr>
      <w:r>
        <w:t>components:</w:t>
      </w:r>
    </w:p>
    <w:p w14:paraId="5BB394A0" w14:textId="77777777" w:rsidR="00276254" w:rsidRDefault="00276254" w:rsidP="00276254">
      <w:pPr>
        <w:pStyle w:val="PL"/>
      </w:pPr>
      <w:r>
        <w:t xml:space="preserve">  securitySchemes:</w:t>
      </w:r>
    </w:p>
    <w:p w14:paraId="1359B33E" w14:textId="77777777" w:rsidR="00276254" w:rsidRDefault="00276254" w:rsidP="00276254">
      <w:pPr>
        <w:pStyle w:val="PL"/>
      </w:pPr>
      <w:r>
        <w:t xml:space="preserve">    oAuth2ClientCredentials:</w:t>
      </w:r>
    </w:p>
    <w:p w14:paraId="733E0153" w14:textId="77777777" w:rsidR="00276254" w:rsidRDefault="00276254" w:rsidP="00276254">
      <w:pPr>
        <w:pStyle w:val="PL"/>
      </w:pPr>
      <w:r>
        <w:t xml:space="preserve">      type: oauth2</w:t>
      </w:r>
    </w:p>
    <w:p w14:paraId="2CC5C903" w14:textId="77777777" w:rsidR="00276254" w:rsidRDefault="00276254" w:rsidP="00276254">
      <w:pPr>
        <w:pStyle w:val="PL"/>
      </w:pPr>
      <w:r>
        <w:t xml:space="preserve">      flows:</w:t>
      </w:r>
    </w:p>
    <w:p w14:paraId="3ABD354F" w14:textId="77777777" w:rsidR="00276254" w:rsidRDefault="00276254" w:rsidP="00276254">
      <w:pPr>
        <w:pStyle w:val="PL"/>
      </w:pPr>
      <w:r>
        <w:t xml:space="preserve">        clientCredentials:</w:t>
      </w:r>
    </w:p>
    <w:p w14:paraId="07B2DA8A" w14:textId="77777777" w:rsidR="00276254" w:rsidRDefault="00276254" w:rsidP="00276254">
      <w:pPr>
        <w:pStyle w:val="PL"/>
      </w:pPr>
      <w:r>
        <w:t xml:space="preserve">          tokenUrl: '{tokenUrl}'</w:t>
      </w:r>
    </w:p>
    <w:p w14:paraId="73769481" w14:textId="77777777" w:rsidR="00276254" w:rsidRDefault="00276254" w:rsidP="00276254">
      <w:pPr>
        <w:pStyle w:val="PL"/>
      </w:pPr>
      <w:r>
        <w:t xml:space="preserve">          scopes: {}</w:t>
      </w:r>
    </w:p>
    <w:p w14:paraId="272C17CB" w14:textId="77777777" w:rsidR="00276254" w:rsidRDefault="00276254" w:rsidP="00276254">
      <w:pPr>
        <w:pStyle w:val="PL"/>
      </w:pPr>
    </w:p>
    <w:p w14:paraId="61999532" w14:textId="77777777" w:rsidR="00276254" w:rsidRDefault="00276254" w:rsidP="00276254">
      <w:pPr>
        <w:pStyle w:val="PL"/>
      </w:pPr>
      <w:r>
        <w:t xml:space="preserve">  schemas:</w:t>
      </w:r>
    </w:p>
    <w:p w14:paraId="5BFD7FD2" w14:textId="77777777" w:rsidR="00276254" w:rsidRDefault="00276254" w:rsidP="00276254">
      <w:pPr>
        <w:pStyle w:val="PL"/>
      </w:pPr>
      <w:r>
        <w:t xml:space="preserve">    NSLCMSubsc:</w:t>
      </w:r>
    </w:p>
    <w:p w14:paraId="271D8145" w14:textId="77777777" w:rsidR="00276254" w:rsidRDefault="00276254" w:rsidP="00276254">
      <w:pPr>
        <w:pStyle w:val="PL"/>
      </w:pPr>
      <w:r>
        <w:t xml:space="preserve">      description: Represents a Network Slice Life Cycle Management Subscription.</w:t>
      </w:r>
    </w:p>
    <w:p w14:paraId="31F4EFB6" w14:textId="77777777" w:rsidR="00276254" w:rsidRDefault="00276254" w:rsidP="00276254">
      <w:pPr>
        <w:pStyle w:val="PL"/>
      </w:pPr>
      <w:r>
        <w:t xml:space="preserve">      type: object</w:t>
      </w:r>
    </w:p>
    <w:p w14:paraId="1C9CE313" w14:textId="77777777" w:rsidR="00276254" w:rsidRDefault="00276254" w:rsidP="00276254">
      <w:pPr>
        <w:pStyle w:val="PL"/>
        <w:rPr>
          <w:lang w:val="en-US" w:eastAsia="zh-CN"/>
        </w:rPr>
      </w:pPr>
      <w:r>
        <w:t xml:space="preserve">      properties:</w:t>
      </w:r>
    </w:p>
    <w:p w14:paraId="49C00E18" w14:textId="77777777" w:rsidR="00276254" w:rsidRDefault="00276254" w:rsidP="00276254">
      <w:pPr>
        <w:pStyle w:val="PL"/>
        <w:rPr>
          <w:lang w:eastAsia="en-US"/>
        </w:rPr>
      </w:pPr>
      <w:r>
        <w:t xml:space="preserve">        notifUri:</w:t>
      </w:r>
    </w:p>
    <w:p w14:paraId="67E97F6A" w14:textId="77777777" w:rsidR="00276254" w:rsidRDefault="00276254" w:rsidP="00276254">
      <w:pPr>
        <w:pStyle w:val="PL"/>
        <w:rPr>
          <w:lang w:eastAsia="zh-CN"/>
        </w:rPr>
      </w:pPr>
      <w:r>
        <w:t xml:space="preserve">          $ref: 'TS29122</w:t>
      </w:r>
      <w:r>
        <w:rPr>
          <w:color w:val="000000" w:themeColor="text1"/>
        </w:rPr>
        <w:t>_</w:t>
      </w:r>
      <w:r>
        <w:t>CommonData.yaml#/components/schemas/Uri'</w:t>
      </w:r>
    </w:p>
    <w:p w14:paraId="03C9F767" w14:textId="77777777" w:rsidR="00276254" w:rsidRDefault="00276254" w:rsidP="00276254">
      <w:pPr>
        <w:pStyle w:val="PL"/>
        <w:rPr>
          <w:lang w:val="en-US" w:eastAsia="es-ES"/>
        </w:rPr>
      </w:pPr>
      <w:r>
        <w:rPr>
          <w:lang w:val="en-US" w:eastAsia="es-ES"/>
        </w:rPr>
        <w:t xml:space="preserve">        </w:t>
      </w:r>
      <w:r>
        <w:t>triggerConds</w:t>
      </w:r>
      <w:r>
        <w:rPr>
          <w:lang w:val="en-US" w:eastAsia="es-ES"/>
        </w:rPr>
        <w:t>:</w:t>
      </w:r>
    </w:p>
    <w:p w14:paraId="7624E17D" w14:textId="77777777" w:rsidR="00276254" w:rsidRDefault="00276254" w:rsidP="00276254">
      <w:pPr>
        <w:pStyle w:val="PL"/>
        <w:rPr>
          <w:lang w:val="en-US" w:eastAsia="es-ES"/>
        </w:rPr>
      </w:pPr>
      <w:r>
        <w:rPr>
          <w:lang w:val="en-US" w:eastAsia="es-ES"/>
        </w:rPr>
        <w:t xml:space="preserve">          type: array</w:t>
      </w:r>
    </w:p>
    <w:p w14:paraId="7FEB65A7" w14:textId="77777777" w:rsidR="00276254" w:rsidRDefault="00276254" w:rsidP="00276254">
      <w:pPr>
        <w:pStyle w:val="PL"/>
        <w:rPr>
          <w:lang w:val="en-US" w:eastAsia="es-ES"/>
        </w:rPr>
      </w:pPr>
      <w:r>
        <w:rPr>
          <w:lang w:val="en-US" w:eastAsia="es-ES"/>
        </w:rPr>
        <w:t xml:space="preserve">          items:</w:t>
      </w:r>
    </w:p>
    <w:p w14:paraId="04A7B195" w14:textId="77777777" w:rsidR="00276254" w:rsidRDefault="00276254" w:rsidP="00276254">
      <w:pPr>
        <w:pStyle w:val="PL"/>
        <w:rPr>
          <w:lang w:eastAsia="en-US"/>
        </w:rPr>
      </w:pPr>
      <w:r>
        <w:t xml:space="preserve">            $ref: '#/components/schemas/TriggerCond'</w:t>
      </w:r>
    </w:p>
    <w:p w14:paraId="305442A0" w14:textId="77777777" w:rsidR="00276254" w:rsidRDefault="00276254" w:rsidP="00276254">
      <w:pPr>
        <w:pStyle w:val="PL"/>
        <w:rPr>
          <w:rFonts w:eastAsia="等线"/>
        </w:rPr>
      </w:pPr>
      <w:r>
        <w:rPr>
          <w:rFonts w:eastAsia="等线"/>
        </w:rPr>
        <w:t xml:space="preserve">          minItems: 1</w:t>
      </w:r>
    </w:p>
    <w:p w14:paraId="2B8CAF05" w14:textId="77777777" w:rsidR="00276254" w:rsidRDefault="00276254" w:rsidP="00276254">
      <w:pPr>
        <w:pStyle w:val="PL"/>
        <w:rPr>
          <w:rFonts w:eastAsia="宋体"/>
        </w:rPr>
      </w:pPr>
      <w:r>
        <w:t xml:space="preserve">        </w:t>
      </w:r>
      <w:r>
        <w:rPr>
          <w:lang w:eastAsia="zh-CN"/>
        </w:rPr>
        <w:t>expTime:</w:t>
      </w:r>
    </w:p>
    <w:p w14:paraId="4F2323D0" w14:textId="77777777" w:rsidR="00276254" w:rsidRDefault="00276254" w:rsidP="00276254">
      <w:pPr>
        <w:pStyle w:val="PL"/>
      </w:pPr>
      <w:r>
        <w:t xml:space="preserve">          $ref: 'TS29122_CommonData.yaml#//components/schemas/DateTime'</w:t>
      </w:r>
    </w:p>
    <w:p w14:paraId="1221C9F7" w14:textId="77777777" w:rsidR="00276254" w:rsidRDefault="00276254" w:rsidP="00276254">
      <w:pPr>
        <w:pStyle w:val="PL"/>
      </w:pPr>
      <w:r>
        <w:t xml:space="preserve">        suppFeat:</w:t>
      </w:r>
    </w:p>
    <w:p w14:paraId="354DD5AF" w14:textId="77777777" w:rsidR="00276254" w:rsidRDefault="00276254" w:rsidP="00276254">
      <w:pPr>
        <w:pStyle w:val="PL"/>
      </w:pPr>
      <w:r>
        <w:t xml:space="preserve">          $ref: 'TS29571_CommonData.yaml#/components/schemas/SupportedFeatures'</w:t>
      </w:r>
    </w:p>
    <w:p w14:paraId="060B62F5" w14:textId="77777777" w:rsidR="00276254" w:rsidRDefault="00276254" w:rsidP="00276254">
      <w:pPr>
        <w:pStyle w:val="PL"/>
        <w:rPr>
          <w:lang w:val="en-US" w:eastAsia="es-ES"/>
        </w:rPr>
      </w:pPr>
      <w:r>
        <w:rPr>
          <w:lang w:val="en-US" w:eastAsia="es-ES"/>
        </w:rPr>
        <w:t xml:space="preserve">      required:</w:t>
      </w:r>
    </w:p>
    <w:p w14:paraId="7DE0164F" w14:textId="77777777" w:rsidR="00276254" w:rsidRDefault="00276254" w:rsidP="00276254">
      <w:pPr>
        <w:pStyle w:val="PL"/>
        <w:rPr>
          <w:lang w:eastAsia="en-US"/>
        </w:rPr>
      </w:pPr>
      <w:r>
        <w:rPr>
          <w:lang w:val="en-US" w:eastAsia="es-ES"/>
        </w:rPr>
        <w:t xml:space="preserve">        - </w:t>
      </w:r>
      <w:r>
        <w:t>notifUri</w:t>
      </w:r>
    </w:p>
    <w:p w14:paraId="18C4D594" w14:textId="77777777" w:rsidR="00276254" w:rsidRDefault="00276254" w:rsidP="00276254">
      <w:pPr>
        <w:pStyle w:val="PL"/>
      </w:pPr>
    </w:p>
    <w:p w14:paraId="5242526D" w14:textId="77777777" w:rsidR="00276254" w:rsidRDefault="00276254" w:rsidP="00276254">
      <w:pPr>
        <w:pStyle w:val="PL"/>
      </w:pPr>
      <w:r>
        <w:t xml:space="preserve">    NSLCMSubscPatch:</w:t>
      </w:r>
    </w:p>
    <w:p w14:paraId="5560FA43" w14:textId="77777777" w:rsidR="00276254" w:rsidRDefault="00276254" w:rsidP="00276254">
      <w:pPr>
        <w:pStyle w:val="PL"/>
      </w:pPr>
      <w:r>
        <w:t xml:space="preserve">      description: &gt;</w:t>
      </w:r>
    </w:p>
    <w:p w14:paraId="046DADF1" w14:textId="77777777" w:rsidR="00276254" w:rsidRDefault="00276254" w:rsidP="00276254">
      <w:pPr>
        <w:pStyle w:val="PL"/>
      </w:pPr>
      <w:r>
        <w:t xml:space="preserve">        Represents the requested modifications to a Network Slice Life Cycle</w:t>
      </w:r>
    </w:p>
    <w:p w14:paraId="7EB6A29B" w14:textId="77777777" w:rsidR="00276254" w:rsidRDefault="00276254" w:rsidP="00276254">
      <w:pPr>
        <w:pStyle w:val="PL"/>
      </w:pPr>
      <w:r>
        <w:t xml:space="preserve">        Management Subscription.</w:t>
      </w:r>
    </w:p>
    <w:p w14:paraId="3F890D05" w14:textId="77777777" w:rsidR="00276254" w:rsidRDefault="00276254" w:rsidP="00276254">
      <w:pPr>
        <w:pStyle w:val="PL"/>
        <w:rPr>
          <w:lang w:val="en-US" w:eastAsia="zh-CN"/>
        </w:rPr>
      </w:pPr>
      <w:r>
        <w:t xml:space="preserve">      type: object</w:t>
      </w:r>
    </w:p>
    <w:p w14:paraId="07C54446" w14:textId="77777777" w:rsidR="00276254" w:rsidRDefault="00276254" w:rsidP="00276254">
      <w:pPr>
        <w:pStyle w:val="PL"/>
        <w:rPr>
          <w:lang w:eastAsia="en-US"/>
        </w:rPr>
      </w:pPr>
      <w:r>
        <w:t xml:space="preserve">      properties:</w:t>
      </w:r>
    </w:p>
    <w:p w14:paraId="35D8E189" w14:textId="77777777" w:rsidR="00276254" w:rsidRDefault="00276254" w:rsidP="00276254">
      <w:pPr>
        <w:pStyle w:val="PL"/>
        <w:rPr>
          <w:lang w:val="en-US" w:eastAsia="zh-CN"/>
        </w:rPr>
      </w:pPr>
      <w:r>
        <w:t xml:space="preserve">        notifUri:</w:t>
      </w:r>
    </w:p>
    <w:p w14:paraId="5C510FC5" w14:textId="77777777" w:rsidR="00276254" w:rsidRDefault="00276254" w:rsidP="00276254">
      <w:pPr>
        <w:pStyle w:val="PL"/>
        <w:rPr>
          <w:lang w:eastAsia="en-US"/>
        </w:rPr>
      </w:pPr>
      <w:r>
        <w:t xml:space="preserve">          $ref: 'TS29122</w:t>
      </w:r>
      <w:r>
        <w:rPr>
          <w:color w:val="000000" w:themeColor="text1"/>
        </w:rPr>
        <w:t>_</w:t>
      </w:r>
      <w:r>
        <w:t>CommonData.yaml#/components/schemas/Uri'</w:t>
      </w:r>
    </w:p>
    <w:p w14:paraId="2CD6F1F4" w14:textId="77777777" w:rsidR="00276254" w:rsidRDefault="00276254" w:rsidP="00276254">
      <w:pPr>
        <w:pStyle w:val="PL"/>
        <w:rPr>
          <w:lang w:val="en-US" w:eastAsia="es-ES"/>
        </w:rPr>
      </w:pPr>
      <w:r>
        <w:rPr>
          <w:lang w:val="en-US" w:eastAsia="es-ES"/>
        </w:rPr>
        <w:t xml:space="preserve">        </w:t>
      </w:r>
      <w:r>
        <w:t>triggerConds</w:t>
      </w:r>
      <w:r>
        <w:rPr>
          <w:lang w:val="en-US" w:eastAsia="es-ES"/>
        </w:rPr>
        <w:t>:</w:t>
      </w:r>
    </w:p>
    <w:p w14:paraId="4D0CDB02" w14:textId="77777777" w:rsidR="00276254" w:rsidRDefault="00276254" w:rsidP="00276254">
      <w:pPr>
        <w:pStyle w:val="PL"/>
        <w:rPr>
          <w:lang w:val="en-US" w:eastAsia="es-ES"/>
        </w:rPr>
      </w:pPr>
      <w:r>
        <w:rPr>
          <w:lang w:val="en-US" w:eastAsia="es-ES"/>
        </w:rPr>
        <w:t xml:space="preserve">          type: array</w:t>
      </w:r>
    </w:p>
    <w:p w14:paraId="013AAC81" w14:textId="77777777" w:rsidR="00276254" w:rsidRDefault="00276254" w:rsidP="00276254">
      <w:pPr>
        <w:pStyle w:val="PL"/>
        <w:rPr>
          <w:lang w:val="en-US" w:eastAsia="es-ES"/>
        </w:rPr>
      </w:pPr>
      <w:r>
        <w:rPr>
          <w:lang w:val="en-US" w:eastAsia="es-ES"/>
        </w:rPr>
        <w:t xml:space="preserve">          items:</w:t>
      </w:r>
    </w:p>
    <w:p w14:paraId="42F87CFF" w14:textId="77777777" w:rsidR="00276254" w:rsidRDefault="00276254" w:rsidP="00276254">
      <w:pPr>
        <w:pStyle w:val="PL"/>
        <w:rPr>
          <w:lang w:eastAsia="en-US"/>
        </w:rPr>
      </w:pPr>
      <w:r>
        <w:t xml:space="preserve">            $ref: '#/components/schemas/TriggerCond'</w:t>
      </w:r>
    </w:p>
    <w:p w14:paraId="51E01BF4" w14:textId="77777777" w:rsidR="00276254" w:rsidRDefault="00276254" w:rsidP="00276254">
      <w:pPr>
        <w:pStyle w:val="PL"/>
        <w:rPr>
          <w:rFonts w:eastAsia="等线"/>
        </w:rPr>
      </w:pPr>
      <w:r>
        <w:rPr>
          <w:rFonts w:eastAsia="等线"/>
        </w:rPr>
        <w:t xml:space="preserve">          minItems: 1</w:t>
      </w:r>
    </w:p>
    <w:p w14:paraId="1D9D325D" w14:textId="77777777" w:rsidR="00276254" w:rsidRDefault="00276254" w:rsidP="00276254">
      <w:pPr>
        <w:pStyle w:val="PL"/>
        <w:rPr>
          <w:rFonts w:eastAsia="宋体"/>
        </w:rPr>
      </w:pPr>
      <w:r>
        <w:t xml:space="preserve">        </w:t>
      </w:r>
      <w:r>
        <w:rPr>
          <w:lang w:eastAsia="zh-CN"/>
        </w:rPr>
        <w:t>expTime:</w:t>
      </w:r>
    </w:p>
    <w:p w14:paraId="32A1E1A4" w14:textId="77777777" w:rsidR="00276254" w:rsidRDefault="00276254" w:rsidP="00276254">
      <w:pPr>
        <w:pStyle w:val="PL"/>
      </w:pPr>
      <w:r>
        <w:t xml:space="preserve">          $ref: 'TS29122_CommonData.yaml#/components/schemas/DateTime'</w:t>
      </w:r>
    </w:p>
    <w:p w14:paraId="075A31D7" w14:textId="77777777" w:rsidR="00276254" w:rsidRDefault="00276254" w:rsidP="00276254">
      <w:pPr>
        <w:pStyle w:val="PL"/>
        <w:rPr>
          <w:rFonts w:eastAsiaTheme="minorEastAsia"/>
          <w:lang w:eastAsia="zh-CN"/>
        </w:rPr>
      </w:pPr>
    </w:p>
    <w:p w14:paraId="2A36AFBE" w14:textId="77777777" w:rsidR="00276254" w:rsidRDefault="00276254" w:rsidP="00276254">
      <w:pPr>
        <w:pStyle w:val="PL"/>
        <w:rPr>
          <w:rFonts w:eastAsia="宋体"/>
          <w:lang w:eastAsia="en-US"/>
        </w:rPr>
      </w:pPr>
      <w:r>
        <w:t xml:space="preserve">    NSLCMNotif:</w:t>
      </w:r>
    </w:p>
    <w:p w14:paraId="0F00CD11" w14:textId="77777777" w:rsidR="00276254" w:rsidRDefault="00276254" w:rsidP="00276254">
      <w:pPr>
        <w:pStyle w:val="PL"/>
      </w:pPr>
      <w:r>
        <w:t xml:space="preserve">      description: Represents a Network Slice Life Cycle Management Notification.</w:t>
      </w:r>
    </w:p>
    <w:p w14:paraId="2CC7ABC4" w14:textId="77777777" w:rsidR="00276254" w:rsidRDefault="00276254" w:rsidP="00276254">
      <w:pPr>
        <w:pStyle w:val="PL"/>
      </w:pPr>
      <w:r>
        <w:t xml:space="preserve">      type: object</w:t>
      </w:r>
    </w:p>
    <w:p w14:paraId="03154697" w14:textId="77777777" w:rsidR="00276254" w:rsidRDefault="00276254" w:rsidP="00276254">
      <w:pPr>
        <w:pStyle w:val="PL"/>
      </w:pPr>
      <w:r>
        <w:t xml:space="preserve">      properties:</w:t>
      </w:r>
    </w:p>
    <w:p w14:paraId="6241ADCD" w14:textId="77777777" w:rsidR="00276254" w:rsidRDefault="00276254" w:rsidP="00276254">
      <w:pPr>
        <w:pStyle w:val="PL"/>
        <w:rPr>
          <w:lang w:val="en-US" w:eastAsia="es-ES"/>
        </w:rPr>
      </w:pPr>
      <w:r>
        <w:t xml:space="preserve">        netSliceId</w:t>
      </w:r>
      <w:r>
        <w:rPr>
          <w:lang w:val="en-US" w:eastAsia="es-ES"/>
        </w:rPr>
        <w:t>:</w:t>
      </w:r>
    </w:p>
    <w:p w14:paraId="0CB56BFE" w14:textId="77777777" w:rsidR="00276254" w:rsidRDefault="00276254" w:rsidP="00276254">
      <w:pPr>
        <w:pStyle w:val="PL"/>
        <w:rPr>
          <w:lang w:eastAsia="en-US"/>
        </w:rPr>
      </w:pPr>
      <w:r>
        <w:t xml:space="preserve">          $ref: 'TS29435_NSCE_PolicyManagement.yaml#/components/schemas/NetSliceId'</w:t>
      </w:r>
    </w:p>
    <w:p w14:paraId="26FCA393" w14:textId="77777777" w:rsidR="00276254" w:rsidRDefault="00276254" w:rsidP="00276254">
      <w:pPr>
        <w:pStyle w:val="PL"/>
        <w:rPr>
          <w:lang w:val="en-US" w:eastAsia="es-ES"/>
        </w:rPr>
      </w:pPr>
      <w:r>
        <w:rPr>
          <w:lang w:val="en-US" w:eastAsia="es-ES"/>
        </w:rPr>
        <w:t xml:space="preserve">      required:</w:t>
      </w:r>
    </w:p>
    <w:p w14:paraId="451C1000" w14:textId="77777777" w:rsidR="00276254" w:rsidRDefault="00276254" w:rsidP="00276254">
      <w:pPr>
        <w:pStyle w:val="PL"/>
        <w:rPr>
          <w:lang w:eastAsia="en-US"/>
        </w:rPr>
      </w:pPr>
      <w:r>
        <w:rPr>
          <w:lang w:val="en-US" w:eastAsia="es-ES"/>
        </w:rPr>
        <w:t xml:space="preserve">        - </w:t>
      </w:r>
      <w:r>
        <w:t>netSliceId</w:t>
      </w:r>
    </w:p>
    <w:p w14:paraId="609EA26B" w14:textId="77777777" w:rsidR="00276254" w:rsidRDefault="00276254" w:rsidP="00276254">
      <w:pPr>
        <w:pStyle w:val="PL"/>
        <w:rPr>
          <w:rFonts w:eastAsiaTheme="minorEastAsia"/>
          <w:lang w:eastAsia="zh-CN"/>
        </w:rPr>
      </w:pPr>
    </w:p>
    <w:p w14:paraId="40C9DB95" w14:textId="77777777" w:rsidR="00276254" w:rsidRDefault="00276254" w:rsidP="00276254">
      <w:pPr>
        <w:pStyle w:val="PL"/>
        <w:rPr>
          <w:rFonts w:eastAsia="宋体"/>
          <w:lang w:eastAsia="en-US"/>
        </w:rPr>
      </w:pPr>
      <w:r>
        <w:t xml:space="preserve">    QoEMetricsSubsc:</w:t>
      </w:r>
    </w:p>
    <w:p w14:paraId="1AF9AE82" w14:textId="77777777" w:rsidR="00276254" w:rsidRDefault="00276254" w:rsidP="00276254">
      <w:pPr>
        <w:pStyle w:val="PL"/>
      </w:pPr>
      <w:r>
        <w:t xml:space="preserve">      description: Represents a QoE Metrics Subscription.</w:t>
      </w:r>
    </w:p>
    <w:p w14:paraId="77A880B9" w14:textId="77777777" w:rsidR="00276254" w:rsidRDefault="00276254" w:rsidP="00276254">
      <w:pPr>
        <w:pStyle w:val="PL"/>
      </w:pPr>
      <w:r>
        <w:t xml:space="preserve">      type: object</w:t>
      </w:r>
    </w:p>
    <w:p w14:paraId="165F2EB3" w14:textId="77777777" w:rsidR="00276254" w:rsidRDefault="00276254" w:rsidP="00276254">
      <w:pPr>
        <w:pStyle w:val="PL"/>
        <w:rPr>
          <w:lang w:val="en-US" w:eastAsia="zh-CN"/>
        </w:rPr>
      </w:pPr>
      <w:r>
        <w:t xml:space="preserve">      properties:</w:t>
      </w:r>
    </w:p>
    <w:p w14:paraId="5C8F354F" w14:textId="77777777" w:rsidR="00276254" w:rsidRDefault="00276254" w:rsidP="00276254">
      <w:pPr>
        <w:pStyle w:val="PL"/>
        <w:rPr>
          <w:lang w:eastAsia="en-US"/>
        </w:rPr>
      </w:pPr>
      <w:r>
        <w:t xml:space="preserve">        </w:t>
      </w:r>
      <w:r>
        <w:rPr>
          <w:lang w:val="en-US"/>
        </w:rPr>
        <w:t>n</w:t>
      </w:r>
      <w:r>
        <w:t>otifCorrId:</w:t>
      </w:r>
    </w:p>
    <w:p w14:paraId="7CFCFEF2" w14:textId="77777777" w:rsidR="00276254" w:rsidRDefault="00276254" w:rsidP="00276254">
      <w:pPr>
        <w:pStyle w:val="PL"/>
        <w:rPr>
          <w:lang w:eastAsia="zh-CN"/>
        </w:rPr>
      </w:pPr>
      <w:r>
        <w:t xml:space="preserve">          type: string</w:t>
      </w:r>
    </w:p>
    <w:p w14:paraId="10CD95A9" w14:textId="77777777" w:rsidR="00276254" w:rsidRDefault="00276254" w:rsidP="00276254">
      <w:pPr>
        <w:pStyle w:val="PL"/>
        <w:rPr>
          <w:lang w:eastAsia="en-US"/>
        </w:rPr>
      </w:pPr>
      <w:r>
        <w:t xml:space="preserve">        subscriptionId:</w:t>
      </w:r>
    </w:p>
    <w:p w14:paraId="39F31EBB" w14:textId="77777777" w:rsidR="00276254" w:rsidRDefault="00276254" w:rsidP="00276254">
      <w:pPr>
        <w:pStyle w:val="PL"/>
        <w:rPr>
          <w:lang w:eastAsia="zh-CN"/>
        </w:rPr>
      </w:pPr>
      <w:r>
        <w:t xml:space="preserve">          type: string</w:t>
      </w:r>
    </w:p>
    <w:p w14:paraId="3EEEB776" w14:textId="77777777" w:rsidR="00276254" w:rsidRDefault="00276254" w:rsidP="00276254">
      <w:pPr>
        <w:pStyle w:val="PL"/>
        <w:rPr>
          <w:lang w:val="en-US" w:eastAsia="es-ES"/>
        </w:rPr>
      </w:pPr>
      <w:r>
        <w:rPr>
          <w:lang w:val="en-US" w:eastAsia="es-ES"/>
        </w:rPr>
        <w:t xml:space="preserve">        </w:t>
      </w:r>
      <w:r>
        <w:rPr>
          <w:lang w:val="en-US"/>
        </w:rPr>
        <w:t>collectInfos</w:t>
      </w:r>
      <w:r>
        <w:rPr>
          <w:lang w:val="en-US" w:eastAsia="es-ES"/>
        </w:rPr>
        <w:t>:</w:t>
      </w:r>
    </w:p>
    <w:p w14:paraId="6701074D" w14:textId="77777777" w:rsidR="00276254" w:rsidRDefault="00276254" w:rsidP="00276254">
      <w:pPr>
        <w:pStyle w:val="PL"/>
        <w:rPr>
          <w:lang w:val="en-US" w:eastAsia="es-ES"/>
        </w:rPr>
      </w:pPr>
      <w:r>
        <w:rPr>
          <w:lang w:val="en-US" w:eastAsia="es-ES"/>
        </w:rPr>
        <w:t xml:space="preserve">          type: object</w:t>
      </w:r>
    </w:p>
    <w:p w14:paraId="2D820238" w14:textId="77777777" w:rsidR="00276254" w:rsidRDefault="00276254" w:rsidP="00276254">
      <w:pPr>
        <w:pStyle w:val="PL"/>
        <w:rPr>
          <w:lang w:val="en-US" w:eastAsia="es-ES"/>
        </w:rPr>
      </w:pPr>
      <w:r>
        <w:rPr>
          <w:lang w:val="en-US" w:eastAsia="es-ES"/>
        </w:rPr>
        <w:t xml:space="preserve">          additionalProperties:</w:t>
      </w:r>
    </w:p>
    <w:p w14:paraId="6F9BF1BD" w14:textId="77777777" w:rsidR="00276254" w:rsidRDefault="00276254" w:rsidP="00276254">
      <w:pPr>
        <w:pStyle w:val="PL"/>
        <w:rPr>
          <w:lang w:eastAsia="en-US"/>
        </w:rPr>
      </w:pPr>
      <w:r>
        <w:t xml:space="preserve">            $ref: '#/components/schemas/CollectInfo'</w:t>
      </w:r>
    </w:p>
    <w:p w14:paraId="4C95BFDE" w14:textId="77777777" w:rsidR="00276254" w:rsidRDefault="00276254" w:rsidP="00276254">
      <w:pPr>
        <w:pStyle w:val="PL"/>
        <w:rPr>
          <w:rFonts w:eastAsia="等线"/>
        </w:rPr>
      </w:pPr>
      <w:r>
        <w:rPr>
          <w:rFonts w:eastAsia="等线"/>
        </w:rPr>
        <w:t xml:space="preserve">          minProperties: 1</w:t>
      </w:r>
    </w:p>
    <w:p w14:paraId="27EE8A2E" w14:textId="77777777" w:rsidR="00276254" w:rsidRDefault="00276254" w:rsidP="00276254">
      <w:pPr>
        <w:pStyle w:val="PL"/>
        <w:rPr>
          <w:rFonts w:eastAsia="宋体"/>
        </w:rPr>
      </w:pPr>
      <w:r>
        <w:t xml:space="preserve">          description: &gt;</w:t>
      </w:r>
    </w:p>
    <w:p w14:paraId="0537DB16" w14:textId="77777777" w:rsidR="00276254" w:rsidRDefault="00276254" w:rsidP="00276254">
      <w:pPr>
        <w:pStyle w:val="PL"/>
        <w:rPr>
          <w:lang w:val="en-US"/>
        </w:rPr>
      </w:pPr>
      <w:r>
        <w:t xml:space="preserve">            </w:t>
      </w:r>
      <w:r>
        <w:rPr>
          <w:lang w:eastAsia="zh-CN"/>
        </w:rPr>
        <w:t>Contains the information collected from the interested network slice</w:t>
      </w:r>
      <w:r>
        <w:rPr>
          <w:lang w:val="en-US"/>
        </w:rPr>
        <w:t>.</w:t>
      </w:r>
    </w:p>
    <w:p w14:paraId="4ADC7C56" w14:textId="77777777" w:rsidR="00276254" w:rsidRDefault="00276254" w:rsidP="00276254">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079AC291" w14:textId="77777777" w:rsidR="00276254" w:rsidRDefault="00276254" w:rsidP="00276254">
      <w:pPr>
        <w:pStyle w:val="PL"/>
      </w:pPr>
      <w:r>
        <w:t xml:space="preserve">        </w:t>
      </w:r>
      <w:r>
        <w:rPr>
          <w:lang w:eastAsia="zh-CN"/>
        </w:rPr>
        <w:t>expTime:</w:t>
      </w:r>
    </w:p>
    <w:p w14:paraId="5726E78D" w14:textId="7D78D11E" w:rsidR="00276254" w:rsidRDefault="00276254" w:rsidP="00276254">
      <w:pPr>
        <w:pStyle w:val="PL"/>
      </w:pPr>
      <w:r>
        <w:t xml:space="preserve">          $ref: 'TS29122_CommonData.yaml#/components/schemas/DateTime'</w:t>
      </w:r>
    </w:p>
    <w:p w14:paraId="0A8DF2E1" w14:textId="77777777" w:rsidR="00276254" w:rsidRDefault="00276254" w:rsidP="00276254">
      <w:pPr>
        <w:pStyle w:val="PL"/>
        <w:rPr>
          <w:lang w:val="en-US" w:eastAsia="es-ES"/>
        </w:rPr>
      </w:pPr>
      <w:r>
        <w:rPr>
          <w:lang w:val="en-US" w:eastAsia="es-ES"/>
        </w:rPr>
        <w:t xml:space="preserve">      required:</w:t>
      </w:r>
    </w:p>
    <w:p w14:paraId="02AB4F60" w14:textId="77777777" w:rsidR="00276254" w:rsidRDefault="00276254" w:rsidP="00276254">
      <w:pPr>
        <w:pStyle w:val="PL"/>
        <w:rPr>
          <w:lang w:eastAsia="en-US"/>
        </w:rPr>
      </w:pPr>
      <w:r>
        <w:rPr>
          <w:lang w:val="en-US" w:eastAsia="es-ES"/>
        </w:rPr>
        <w:t xml:space="preserve">        - </w:t>
      </w:r>
      <w:r>
        <w:rPr>
          <w:lang w:val="en-US"/>
        </w:rPr>
        <w:t>collectInfos</w:t>
      </w:r>
    </w:p>
    <w:p w14:paraId="0110BABE" w14:textId="77777777" w:rsidR="00276254" w:rsidRDefault="00276254" w:rsidP="00276254">
      <w:pPr>
        <w:pStyle w:val="PL"/>
        <w:rPr>
          <w:rFonts w:eastAsiaTheme="minorEastAsia"/>
          <w:lang w:eastAsia="zh-CN"/>
        </w:rPr>
      </w:pPr>
    </w:p>
    <w:p w14:paraId="79D8CC96" w14:textId="77777777" w:rsidR="00276254" w:rsidRDefault="00276254" w:rsidP="00276254">
      <w:pPr>
        <w:pStyle w:val="PL"/>
        <w:rPr>
          <w:rFonts w:eastAsia="宋体"/>
          <w:lang w:eastAsia="en-US"/>
        </w:rPr>
      </w:pPr>
      <w:r>
        <w:t xml:space="preserve">    QoEMetricsResp:</w:t>
      </w:r>
    </w:p>
    <w:p w14:paraId="0D2D84DC" w14:textId="77777777" w:rsidR="00276254" w:rsidRDefault="00276254" w:rsidP="00276254">
      <w:pPr>
        <w:pStyle w:val="PL"/>
      </w:pPr>
      <w:r>
        <w:t xml:space="preserve">      description: Represents the response to a QoE Metris Subscription.</w:t>
      </w:r>
    </w:p>
    <w:p w14:paraId="264EA1A6" w14:textId="77777777" w:rsidR="00276254" w:rsidRDefault="00276254" w:rsidP="00276254">
      <w:pPr>
        <w:pStyle w:val="PL"/>
      </w:pPr>
      <w:r>
        <w:t xml:space="preserve">      type: object</w:t>
      </w:r>
    </w:p>
    <w:p w14:paraId="319C19D9" w14:textId="77777777" w:rsidR="00276254" w:rsidRDefault="00276254" w:rsidP="00276254">
      <w:pPr>
        <w:pStyle w:val="PL"/>
        <w:rPr>
          <w:lang w:val="en-US" w:eastAsia="zh-CN"/>
        </w:rPr>
      </w:pPr>
      <w:r>
        <w:t xml:space="preserve">      properties:</w:t>
      </w:r>
    </w:p>
    <w:p w14:paraId="4C986AAE" w14:textId="77777777" w:rsidR="00276254" w:rsidRDefault="00276254" w:rsidP="00276254">
      <w:pPr>
        <w:pStyle w:val="PL"/>
        <w:rPr>
          <w:lang w:eastAsia="en-US"/>
        </w:rPr>
      </w:pPr>
      <w:r>
        <w:t xml:space="preserve">        qoeMetrics:</w:t>
      </w:r>
    </w:p>
    <w:p w14:paraId="0E416EAE" w14:textId="77777777" w:rsidR="00276254" w:rsidRDefault="00276254" w:rsidP="00276254">
      <w:pPr>
        <w:pStyle w:val="PL"/>
      </w:pPr>
      <w:r>
        <w:t xml:space="preserve">          $ref: '#/components/schemas/QoEMetricsSubsc'</w:t>
      </w:r>
    </w:p>
    <w:p w14:paraId="7F3FB80A" w14:textId="77777777" w:rsidR="00276254" w:rsidRDefault="00276254" w:rsidP="00276254">
      <w:pPr>
        <w:pStyle w:val="PL"/>
        <w:rPr>
          <w:lang w:val="en-US" w:eastAsia="es-ES"/>
        </w:rPr>
      </w:pPr>
      <w:r>
        <w:rPr>
          <w:lang w:val="en-US" w:eastAsia="es-ES"/>
        </w:rPr>
        <w:t xml:space="preserve">        </w:t>
      </w:r>
      <w:r>
        <w:t>qoeMetricsReports</w:t>
      </w:r>
      <w:r>
        <w:rPr>
          <w:lang w:val="en-US" w:eastAsia="es-ES"/>
        </w:rPr>
        <w:t>:</w:t>
      </w:r>
    </w:p>
    <w:p w14:paraId="4A8445A1" w14:textId="77777777" w:rsidR="00276254" w:rsidRDefault="00276254" w:rsidP="00276254">
      <w:pPr>
        <w:pStyle w:val="PL"/>
        <w:rPr>
          <w:lang w:val="en-US" w:eastAsia="es-ES"/>
        </w:rPr>
      </w:pPr>
      <w:r>
        <w:rPr>
          <w:lang w:val="en-US" w:eastAsia="es-ES"/>
        </w:rPr>
        <w:t xml:space="preserve">          type: array</w:t>
      </w:r>
    </w:p>
    <w:p w14:paraId="4F6FFDD7" w14:textId="77777777" w:rsidR="00276254" w:rsidRDefault="00276254" w:rsidP="00276254">
      <w:pPr>
        <w:pStyle w:val="PL"/>
        <w:rPr>
          <w:lang w:val="en-US" w:eastAsia="es-ES"/>
        </w:rPr>
      </w:pPr>
      <w:r>
        <w:rPr>
          <w:lang w:val="en-US" w:eastAsia="es-ES"/>
        </w:rPr>
        <w:t xml:space="preserve">          items:</w:t>
      </w:r>
    </w:p>
    <w:p w14:paraId="1669FE78" w14:textId="77777777" w:rsidR="00276254" w:rsidRDefault="00276254" w:rsidP="00276254">
      <w:pPr>
        <w:pStyle w:val="PL"/>
        <w:rPr>
          <w:lang w:eastAsia="en-US"/>
        </w:rPr>
      </w:pPr>
      <w:r>
        <w:t xml:space="preserve">            $ref: '#/components/schemas/QoEMetricsReport'</w:t>
      </w:r>
    </w:p>
    <w:p w14:paraId="7B540181" w14:textId="77777777" w:rsidR="00276254" w:rsidRDefault="00276254" w:rsidP="00276254">
      <w:pPr>
        <w:pStyle w:val="PL"/>
        <w:rPr>
          <w:rFonts w:eastAsia="等线"/>
        </w:rPr>
      </w:pPr>
      <w:r>
        <w:rPr>
          <w:rFonts w:eastAsia="等线"/>
        </w:rPr>
        <w:t xml:space="preserve">          minItems: 1</w:t>
      </w:r>
    </w:p>
    <w:p w14:paraId="60CAAFBE" w14:textId="77777777" w:rsidR="00276254" w:rsidRDefault="00276254" w:rsidP="00276254">
      <w:pPr>
        <w:pStyle w:val="PL"/>
        <w:rPr>
          <w:rFonts w:eastAsiaTheme="minorEastAsia"/>
          <w:lang w:eastAsia="zh-CN"/>
        </w:rPr>
      </w:pPr>
    </w:p>
    <w:p w14:paraId="5AC4EBDB" w14:textId="77777777" w:rsidR="00276254" w:rsidRDefault="00276254" w:rsidP="00276254">
      <w:pPr>
        <w:pStyle w:val="PL"/>
        <w:rPr>
          <w:rFonts w:eastAsia="宋体"/>
          <w:lang w:eastAsia="en-US"/>
        </w:rPr>
      </w:pPr>
      <w:r>
        <w:t xml:space="preserve">    QoEMetricsReport:</w:t>
      </w:r>
    </w:p>
    <w:p w14:paraId="4F99169C" w14:textId="77777777" w:rsidR="00276254" w:rsidRDefault="00276254" w:rsidP="00276254">
      <w:pPr>
        <w:pStyle w:val="PL"/>
      </w:pPr>
      <w:r>
        <w:t xml:space="preserve">      description: Represents the report of QoE Metris.</w:t>
      </w:r>
    </w:p>
    <w:p w14:paraId="3F0547A6" w14:textId="77777777" w:rsidR="00276254" w:rsidRDefault="00276254" w:rsidP="00276254">
      <w:pPr>
        <w:pStyle w:val="PL"/>
      </w:pPr>
      <w:r>
        <w:t xml:space="preserve">      type: object</w:t>
      </w:r>
    </w:p>
    <w:p w14:paraId="489A7123" w14:textId="77777777" w:rsidR="00276254" w:rsidRDefault="00276254" w:rsidP="00276254">
      <w:pPr>
        <w:pStyle w:val="PL"/>
        <w:rPr>
          <w:lang w:val="en-US" w:eastAsia="zh-CN"/>
        </w:rPr>
      </w:pPr>
      <w:r>
        <w:t xml:space="preserve">      properties:</w:t>
      </w:r>
    </w:p>
    <w:p w14:paraId="67F330A4" w14:textId="77777777" w:rsidR="00276254" w:rsidRDefault="00276254" w:rsidP="00276254">
      <w:pPr>
        <w:pStyle w:val="PL"/>
        <w:rPr>
          <w:lang w:eastAsia="en-US"/>
        </w:rPr>
      </w:pPr>
      <w:r>
        <w:t xml:space="preserve">        netSliceId:</w:t>
      </w:r>
    </w:p>
    <w:p w14:paraId="779DF71D" w14:textId="77777777" w:rsidR="00276254" w:rsidRDefault="00276254" w:rsidP="00276254">
      <w:pPr>
        <w:pStyle w:val="PL"/>
      </w:pPr>
      <w:r>
        <w:t xml:space="preserve">          $ref: 'TS29435_NSCE_PolicyManagement.yaml#/components/schemas/NetSliceId'</w:t>
      </w:r>
    </w:p>
    <w:p w14:paraId="021E1730" w14:textId="77777777" w:rsidR="00276254" w:rsidRDefault="00276254" w:rsidP="00276254">
      <w:pPr>
        <w:pStyle w:val="PL"/>
        <w:rPr>
          <w:lang w:val="en-US" w:eastAsia="es-ES"/>
        </w:rPr>
      </w:pPr>
      <w:r>
        <w:rPr>
          <w:lang w:val="en-US" w:eastAsia="es-ES"/>
        </w:rPr>
        <w:t xml:space="preserve">        </w:t>
      </w:r>
      <w:r>
        <w:rPr>
          <w:lang w:val="en-US" w:eastAsia="zh-CN"/>
        </w:rPr>
        <w:t>qoeMetrics</w:t>
      </w:r>
      <w:r>
        <w:rPr>
          <w:lang w:val="en-US" w:eastAsia="es-ES"/>
        </w:rPr>
        <w:t>:</w:t>
      </w:r>
    </w:p>
    <w:p w14:paraId="576C4575" w14:textId="77777777" w:rsidR="00276254" w:rsidRDefault="00276254" w:rsidP="00276254">
      <w:pPr>
        <w:pStyle w:val="PL"/>
        <w:rPr>
          <w:lang w:val="en-US" w:eastAsia="es-ES"/>
        </w:rPr>
      </w:pPr>
      <w:r>
        <w:rPr>
          <w:lang w:val="en-US" w:eastAsia="es-ES"/>
        </w:rPr>
        <w:t xml:space="preserve">          type: array</w:t>
      </w:r>
    </w:p>
    <w:p w14:paraId="6FB17C1C" w14:textId="77777777" w:rsidR="00276254" w:rsidRDefault="00276254" w:rsidP="00276254">
      <w:pPr>
        <w:pStyle w:val="PL"/>
        <w:rPr>
          <w:lang w:val="en-US" w:eastAsia="es-ES"/>
        </w:rPr>
      </w:pPr>
      <w:r>
        <w:rPr>
          <w:lang w:val="en-US" w:eastAsia="es-ES"/>
        </w:rPr>
        <w:t xml:space="preserve">          items:</w:t>
      </w:r>
    </w:p>
    <w:p w14:paraId="06F33084" w14:textId="77777777" w:rsidR="00276254" w:rsidRDefault="00276254" w:rsidP="00276254">
      <w:pPr>
        <w:pStyle w:val="PL"/>
        <w:rPr>
          <w:lang w:eastAsia="en-US"/>
        </w:rPr>
      </w:pPr>
      <w:r>
        <w:t xml:space="preserve">            $ref: '#/components/schemas/QoEMetric'</w:t>
      </w:r>
    </w:p>
    <w:p w14:paraId="3A98F29F" w14:textId="77777777" w:rsidR="00276254" w:rsidRDefault="00276254" w:rsidP="00276254">
      <w:pPr>
        <w:pStyle w:val="PL"/>
        <w:rPr>
          <w:rFonts w:eastAsia="等线"/>
        </w:rPr>
      </w:pPr>
      <w:r>
        <w:rPr>
          <w:rFonts w:eastAsia="等线"/>
        </w:rPr>
        <w:t xml:space="preserve">          minItems: 1</w:t>
      </w:r>
    </w:p>
    <w:p w14:paraId="18A0A038" w14:textId="77777777" w:rsidR="00276254" w:rsidRDefault="00276254" w:rsidP="00276254">
      <w:pPr>
        <w:pStyle w:val="PL"/>
        <w:rPr>
          <w:rFonts w:eastAsia="宋体"/>
          <w:lang w:val="en-US" w:eastAsia="es-ES"/>
        </w:rPr>
      </w:pPr>
      <w:r>
        <w:rPr>
          <w:lang w:val="en-US" w:eastAsia="es-ES"/>
        </w:rPr>
        <w:t xml:space="preserve">      required:</w:t>
      </w:r>
    </w:p>
    <w:p w14:paraId="652F51BE" w14:textId="77777777" w:rsidR="00276254" w:rsidRDefault="00276254" w:rsidP="00276254">
      <w:pPr>
        <w:pStyle w:val="PL"/>
        <w:rPr>
          <w:lang w:eastAsia="en-US"/>
        </w:rPr>
      </w:pPr>
      <w:r>
        <w:rPr>
          <w:lang w:val="en-US" w:eastAsia="es-ES"/>
        </w:rPr>
        <w:t xml:space="preserve">        - </w:t>
      </w:r>
      <w:r>
        <w:t>netSliceId</w:t>
      </w:r>
    </w:p>
    <w:p w14:paraId="635FD836" w14:textId="77777777" w:rsidR="00276254" w:rsidRDefault="00276254" w:rsidP="00276254">
      <w:pPr>
        <w:pStyle w:val="PL"/>
      </w:pPr>
      <w:r>
        <w:rPr>
          <w:lang w:val="en-US" w:eastAsia="es-ES"/>
        </w:rPr>
        <w:t xml:space="preserve">        - </w:t>
      </w:r>
      <w:r>
        <w:rPr>
          <w:lang w:val="en-US" w:eastAsia="zh-CN"/>
        </w:rPr>
        <w:t>qoeMetrics</w:t>
      </w:r>
    </w:p>
    <w:p w14:paraId="6EF688EC" w14:textId="77777777" w:rsidR="00276254" w:rsidRDefault="00276254" w:rsidP="00276254">
      <w:pPr>
        <w:pStyle w:val="PL"/>
        <w:rPr>
          <w:rFonts w:eastAsiaTheme="minorEastAsia"/>
          <w:lang w:eastAsia="zh-CN"/>
        </w:rPr>
      </w:pPr>
    </w:p>
    <w:p w14:paraId="02EFC8DD" w14:textId="77777777" w:rsidR="00276254" w:rsidRDefault="00276254" w:rsidP="00276254">
      <w:pPr>
        <w:pStyle w:val="PL"/>
        <w:rPr>
          <w:rFonts w:eastAsia="宋体"/>
          <w:lang w:eastAsia="en-US"/>
        </w:rPr>
      </w:pPr>
      <w:r>
        <w:t xml:space="preserve">    NSLCMRecom:</w:t>
      </w:r>
    </w:p>
    <w:p w14:paraId="43F974F7" w14:textId="77777777" w:rsidR="00276254" w:rsidRDefault="00276254" w:rsidP="00276254">
      <w:pPr>
        <w:pStyle w:val="PL"/>
      </w:pPr>
      <w:r>
        <w:t xml:space="preserve">      description: Represents the Network Slice LCM Recommendation.</w:t>
      </w:r>
    </w:p>
    <w:p w14:paraId="540907CA" w14:textId="77777777" w:rsidR="00276254" w:rsidRDefault="00276254" w:rsidP="00276254">
      <w:pPr>
        <w:pStyle w:val="PL"/>
      </w:pPr>
      <w:r>
        <w:t xml:space="preserve">      type: object</w:t>
      </w:r>
    </w:p>
    <w:p w14:paraId="797CBBFA" w14:textId="77777777" w:rsidR="00276254" w:rsidRDefault="00276254" w:rsidP="00276254">
      <w:pPr>
        <w:pStyle w:val="PL"/>
        <w:rPr>
          <w:lang w:val="en-US" w:eastAsia="zh-CN"/>
        </w:rPr>
      </w:pPr>
      <w:r>
        <w:t xml:space="preserve">      properties:</w:t>
      </w:r>
    </w:p>
    <w:p w14:paraId="41445FBB" w14:textId="77777777" w:rsidR="00276254" w:rsidRDefault="00276254" w:rsidP="00276254">
      <w:pPr>
        <w:pStyle w:val="PL"/>
        <w:rPr>
          <w:lang w:eastAsia="en-US"/>
        </w:rPr>
      </w:pPr>
      <w:r>
        <w:t xml:space="preserve">        netSliceId:</w:t>
      </w:r>
    </w:p>
    <w:p w14:paraId="771950C9" w14:textId="77777777" w:rsidR="00276254" w:rsidRDefault="00276254" w:rsidP="00276254">
      <w:pPr>
        <w:pStyle w:val="PL"/>
      </w:pPr>
      <w:r>
        <w:t xml:space="preserve">          $ref: 'TS29435_NSCE_PolicyManagement.yaml#/components/schemas/NetSliceId'</w:t>
      </w:r>
    </w:p>
    <w:p w14:paraId="213D36A4" w14:textId="77777777" w:rsidR="00276254" w:rsidRDefault="00276254" w:rsidP="00276254">
      <w:pPr>
        <w:pStyle w:val="PL"/>
        <w:rPr>
          <w:lang w:val="en-US" w:eastAsia="es-ES"/>
        </w:rPr>
      </w:pPr>
      <w:r>
        <w:rPr>
          <w:lang w:val="en-US" w:eastAsia="es-ES"/>
        </w:rPr>
        <w:t xml:space="preserve">        </w:t>
      </w:r>
      <w:r>
        <w:t>sliceLCMActions</w:t>
      </w:r>
      <w:r>
        <w:rPr>
          <w:lang w:val="en-US" w:eastAsia="es-ES"/>
        </w:rPr>
        <w:t>:</w:t>
      </w:r>
    </w:p>
    <w:p w14:paraId="446602BA" w14:textId="77777777" w:rsidR="00276254" w:rsidRDefault="00276254" w:rsidP="00276254">
      <w:pPr>
        <w:pStyle w:val="PL"/>
        <w:rPr>
          <w:lang w:val="en-US" w:eastAsia="es-ES"/>
        </w:rPr>
      </w:pPr>
      <w:r>
        <w:rPr>
          <w:lang w:val="en-US" w:eastAsia="es-ES"/>
        </w:rPr>
        <w:t xml:space="preserve">          type: array</w:t>
      </w:r>
    </w:p>
    <w:p w14:paraId="1883688C" w14:textId="77777777" w:rsidR="00276254" w:rsidRDefault="00276254" w:rsidP="00276254">
      <w:pPr>
        <w:pStyle w:val="PL"/>
        <w:rPr>
          <w:lang w:val="en-US" w:eastAsia="es-ES"/>
        </w:rPr>
      </w:pPr>
      <w:r>
        <w:rPr>
          <w:lang w:val="en-US" w:eastAsia="es-ES"/>
        </w:rPr>
        <w:t xml:space="preserve">          items:</w:t>
      </w:r>
    </w:p>
    <w:p w14:paraId="044E8793" w14:textId="77777777" w:rsidR="00276254" w:rsidRDefault="00276254" w:rsidP="00276254">
      <w:pPr>
        <w:pStyle w:val="PL"/>
        <w:rPr>
          <w:lang w:eastAsia="en-US"/>
        </w:rPr>
      </w:pPr>
      <w:r>
        <w:t xml:space="preserve">            $ref: '#/components/schemas/SliceLCMAction'</w:t>
      </w:r>
    </w:p>
    <w:p w14:paraId="53B3B52B" w14:textId="77777777" w:rsidR="00276254" w:rsidRDefault="00276254" w:rsidP="00276254">
      <w:pPr>
        <w:pStyle w:val="PL"/>
        <w:rPr>
          <w:rFonts w:eastAsia="等线"/>
        </w:rPr>
      </w:pPr>
      <w:r>
        <w:rPr>
          <w:rFonts w:eastAsia="等线"/>
        </w:rPr>
        <w:t xml:space="preserve">          minItems: 1</w:t>
      </w:r>
    </w:p>
    <w:p w14:paraId="303A1740" w14:textId="77777777" w:rsidR="00276254" w:rsidRDefault="00276254" w:rsidP="00276254">
      <w:pPr>
        <w:pStyle w:val="PL"/>
        <w:rPr>
          <w:rFonts w:eastAsia="宋体"/>
        </w:rPr>
      </w:pPr>
      <w:r>
        <w:t xml:space="preserve">        sliceInfo:</w:t>
      </w:r>
    </w:p>
    <w:p w14:paraId="3F9AC9EB" w14:textId="77777777" w:rsidR="00276254" w:rsidRDefault="00276254" w:rsidP="00276254">
      <w:pPr>
        <w:pStyle w:val="PL"/>
      </w:pPr>
      <w:r>
        <w:t xml:space="preserve">          $ref: 'TS29435_</w:t>
      </w:r>
      <w:r>
        <w:rPr>
          <w:lang w:val="en-US"/>
        </w:rPr>
        <w:t>NSCE_NSInfoDelivery</w:t>
      </w:r>
      <w:r>
        <w:t>.yaml#/components/schemas/NSInfoSet'</w:t>
      </w:r>
    </w:p>
    <w:p w14:paraId="304103C7" w14:textId="77777777" w:rsidR="00276254" w:rsidRDefault="00276254" w:rsidP="00276254">
      <w:pPr>
        <w:pStyle w:val="PL"/>
        <w:rPr>
          <w:lang w:val="en-US" w:eastAsia="es-ES"/>
        </w:rPr>
      </w:pPr>
      <w:r>
        <w:rPr>
          <w:lang w:val="en-US" w:eastAsia="es-ES"/>
        </w:rPr>
        <w:t xml:space="preserve">      required:</w:t>
      </w:r>
    </w:p>
    <w:p w14:paraId="493AC71A" w14:textId="77777777" w:rsidR="00276254" w:rsidRDefault="00276254" w:rsidP="00276254">
      <w:pPr>
        <w:pStyle w:val="PL"/>
        <w:rPr>
          <w:lang w:eastAsia="en-US"/>
        </w:rPr>
      </w:pPr>
      <w:r>
        <w:rPr>
          <w:lang w:val="en-US" w:eastAsia="es-ES"/>
        </w:rPr>
        <w:t xml:space="preserve">        - </w:t>
      </w:r>
      <w:r>
        <w:t>netSliceId</w:t>
      </w:r>
    </w:p>
    <w:p w14:paraId="6EF51A2B" w14:textId="77777777" w:rsidR="00276254" w:rsidRDefault="00276254" w:rsidP="00276254">
      <w:pPr>
        <w:pStyle w:val="PL"/>
      </w:pPr>
      <w:r>
        <w:rPr>
          <w:lang w:val="en-US" w:eastAsia="es-ES"/>
        </w:rPr>
        <w:t xml:space="preserve">        - </w:t>
      </w:r>
      <w:r>
        <w:t>sliceLCMActions</w:t>
      </w:r>
    </w:p>
    <w:p w14:paraId="4BF9C8C6" w14:textId="77777777" w:rsidR="00276254" w:rsidRDefault="00276254" w:rsidP="00276254">
      <w:pPr>
        <w:pStyle w:val="PL"/>
        <w:rPr>
          <w:rFonts w:eastAsiaTheme="minorEastAsia"/>
          <w:lang w:eastAsia="zh-CN"/>
        </w:rPr>
      </w:pPr>
    </w:p>
    <w:p w14:paraId="48983629" w14:textId="77777777" w:rsidR="00276254" w:rsidRDefault="00276254" w:rsidP="00276254">
      <w:pPr>
        <w:pStyle w:val="PL"/>
        <w:rPr>
          <w:rFonts w:eastAsia="宋体"/>
          <w:lang w:eastAsia="en-US"/>
        </w:rPr>
      </w:pPr>
      <w:r>
        <w:t xml:space="preserve">    </w:t>
      </w:r>
      <w:r>
        <w:rPr>
          <w:lang w:val="en-US"/>
        </w:rPr>
        <w:t>CollectInfo</w:t>
      </w:r>
      <w:r>
        <w:t>:</w:t>
      </w:r>
    </w:p>
    <w:p w14:paraId="1262A1C2" w14:textId="77777777" w:rsidR="00276254" w:rsidRDefault="00276254" w:rsidP="00276254">
      <w:pPr>
        <w:pStyle w:val="PL"/>
      </w:pPr>
      <w:r>
        <w:t xml:space="preserve">      description: Represents t</w:t>
      </w:r>
      <w:r>
        <w:rPr>
          <w:lang w:eastAsia="zh-CN"/>
        </w:rPr>
        <w:t>he information collected from the interested network slice.</w:t>
      </w:r>
    </w:p>
    <w:p w14:paraId="6CE4414D" w14:textId="77777777" w:rsidR="00276254" w:rsidRDefault="00276254" w:rsidP="00276254">
      <w:pPr>
        <w:pStyle w:val="PL"/>
      </w:pPr>
      <w:r>
        <w:t xml:space="preserve">      type: object</w:t>
      </w:r>
    </w:p>
    <w:p w14:paraId="0BAA1F29" w14:textId="77777777" w:rsidR="00276254" w:rsidRDefault="00276254" w:rsidP="00276254">
      <w:pPr>
        <w:pStyle w:val="PL"/>
        <w:rPr>
          <w:lang w:val="en-US" w:eastAsia="zh-CN"/>
        </w:rPr>
      </w:pPr>
      <w:r>
        <w:t xml:space="preserve">      properties:</w:t>
      </w:r>
    </w:p>
    <w:p w14:paraId="187A28DC" w14:textId="77777777" w:rsidR="00276254" w:rsidRDefault="00276254" w:rsidP="00276254">
      <w:pPr>
        <w:pStyle w:val="PL"/>
        <w:rPr>
          <w:lang w:eastAsia="en-US"/>
        </w:rPr>
      </w:pPr>
      <w:r>
        <w:t xml:space="preserve">        netSliceId:</w:t>
      </w:r>
    </w:p>
    <w:p w14:paraId="217E45E8" w14:textId="77777777" w:rsidR="00276254" w:rsidRDefault="00276254" w:rsidP="00276254">
      <w:pPr>
        <w:pStyle w:val="PL"/>
      </w:pPr>
      <w:r>
        <w:t xml:space="preserve">          $ref: 'TS29435_NSCE_PolicyManagement.yaml#/components/schemas/NetSliceId'</w:t>
      </w:r>
    </w:p>
    <w:p w14:paraId="044CA1C9" w14:textId="77777777" w:rsidR="00276254" w:rsidRDefault="00276254" w:rsidP="00276254">
      <w:pPr>
        <w:pStyle w:val="PL"/>
        <w:rPr>
          <w:lang w:val="en-US" w:eastAsia="es-ES"/>
        </w:rPr>
      </w:pPr>
      <w:r>
        <w:rPr>
          <w:lang w:val="en-US" w:eastAsia="es-ES"/>
        </w:rPr>
        <w:t xml:space="preserve">        </w:t>
      </w:r>
      <w:r>
        <w:rPr>
          <w:lang w:val="en-US" w:eastAsia="zh-CN"/>
        </w:rPr>
        <w:t>qoeMetrics</w:t>
      </w:r>
      <w:r>
        <w:rPr>
          <w:lang w:val="en-US" w:eastAsia="es-ES"/>
        </w:rPr>
        <w:t>:</w:t>
      </w:r>
    </w:p>
    <w:p w14:paraId="0AE760F5" w14:textId="77777777" w:rsidR="00276254" w:rsidRDefault="00276254" w:rsidP="00276254">
      <w:pPr>
        <w:pStyle w:val="PL"/>
        <w:rPr>
          <w:lang w:val="en-US" w:eastAsia="es-ES"/>
        </w:rPr>
      </w:pPr>
      <w:r>
        <w:rPr>
          <w:lang w:val="en-US" w:eastAsia="es-ES"/>
        </w:rPr>
        <w:t xml:space="preserve">          type: array</w:t>
      </w:r>
    </w:p>
    <w:p w14:paraId="697F4EAC" w14:textId="77777777" w:rsidR="00276254" w:rsidRDefault="00276254" w:rsidP="00276254">
      <w:pPr>
        <w:pStyle w:val="PL"/>
        <w:rPr>
          <w:lang w:val="en-US" w:eastAsia="es-ES"/>
        </w:rPr>
      </w:pPr>
      <w:r>
        <w:rPr>
          <w:lang w:val="en-US" w:eastAsia="es-ES"/>
        </w:rPr>
        <w:t xml:space="preserve">          items:</w:t>
      </w:r>
    </w:p>
    <w:p w14:paraId="53FA1B1D" w14:textId="77777777" w:rsidR="00276254" w:rsidRDefault="00276254" w:rsidP="00276254">
      <w:pPr>
        <w:pStyle w:val="PL"/>
        <w:rPr>
          <w:lang w:eastAsia="en-US"/>
        </w:rPr>
      </w:pPr>
      <w:r>
        <w:t xml:space="preserve">            $ref: '#/components/schemas/</w:t>
      </w:r>
      <w:r>
        <w:rPr>
          <w:lang w:val="en-US" w:eastAsia="zh-CN"/>
        </w:rPr>
        <w:t>QoEMetric</w:t>
      </w:r>
      <w:r>
        <w:t>'</w:t>
      </w:r>
    </w:p>
    <w:p w14:paraId="3CEF0053" w14:textId="77777777" w:rsidR="00276254" w:rsidRDefault="00276254" w:rsidP="00276254">
      <w:pPr>
        <w:pStyle w:val="PL"/>
        <w:rPr>
          <w:rFonts w:eastAsia="等线"/>
        </w:rPr>
      </w:pPr>
      <w:r>
        <w:rPr>
          <w:rFonts w:eastAsia="等线"/>
        </w:rPr>
        <w:t xml:space="preserve">          minItems: 1</w:t>
      </w:r>
    </w:p>
    <w:p w14:paraId="37EC535C" w14:textId="77777777" w:rsidR="00276254" w:rsidRDefault="00276254" w:rsidP="00276254">
      <w:pPr>
        <w:pStyle w:val="PL"/>
        <w:rPr>
          <w:rFonts w:eastAsia="宋体"/>
        </w:rPr>
      </w:pPr>
      <w:r>
        <w:t xml:space="preserve">        repPeriod:</w:t>
      </w:r>
    </w:p>
    <w:p w14:paraId="0046B6C9" w14:textId="77777777" w:rsidR="00276254" w:rsidRDefault="00276254" w:rsidP="00276254">
      <w:pPr>
        <w:pStyle w:val="PL"/>
      </w:pPr>
      <w:r>
        <w:t xml:space="preserve">          $ref: 'TS29122_CommonData.yaml#/components/schemas/</w:t>
      </w:r>
      <w:r>
        <w:rPr>
          <w:lang w:eastAsia="zh-CN"/>
        </w:rPr>
        <w:t>DurationSec</w:t>
      </w:r>
      <w:r>
        <w:t>'</w:t>
      </w:r>
    </w:p>
    <w:p w14:paraId="33DEDFA3" w14:textId="77777777" w:rsidR="00276254" w:rsidRDefault="00276254" w:rsidP="00276254">
      <w:pPr>
        <w:pStyle w:val="PL"/>
      </w:pPr>
      <w:r>
        <w:t xml:space="preserve">        immRepFlag:</w:t>
      </w:r>
    </w:p>
    <w:p w14:paraId="083646E9" w14:textId="77777777" w:rsidR="00276254" w:rsidRDefault="00276254" w:rsidP="00276254">
      <w:pPr>
        <w:pStyle w:val="PL"/>
      </w:pPr>
      <w:r>
        <w:t xml:space="preserve">          type: boolean</w:t>
      </w:r>
    </w:p>
    <w:p w14:paraId="254B2094" w14:textId="77777777" w:rsidR="00276254" w:rsidRDefault="00276254" w:rsidP="00276254">
      <w:pPr>
        <w:pStyle w:val="PL"/>
        <w:rPr>
          <w:lang w:eastAsia="zh-CN"/>
        </w:rPr>
      </w:pPr>
      <w:r>
        <w:t xml:space="preserve">          description: </w:t>
      </w:r>
      <w:r>
        <w:rPr>
          <w:lang w:eastAsia="zh-CN"/>
        </w:rPr>
        <w:t>&gt;</w:t>
      </w:r>
    </w:p>
    <w:p w14:paraId="4E2D8FA1" w14:textId="77777777" w:rsidR="00276254" w:rsidRDefault="00276254" w:rsidP="00276254">
      <w:pPr>
        <w:pStyle w:val="PL"/>
        <w:rPr>
          <w:lang w:eastAsia="zh-CN"/>
        </w:rPr>
      </w:pPr>
      <w:r>
        <w:t xml:space="preserve">            Contains </w:t>
      </w:r>
      <w:r>
        <w:rPr>
          <w:rFonts w:cs="Arial"/>
          <w:szCs w:val="18"/>
        </w:rPr>
        <w:t>the immediate reporting indication</w:t>
      </w:r>
      <w:r>
        <w:t>.</w:t>
      </w:r>
    </w:p>
    <w:p w14:paraId="44EBE05D" w14:textId="77777777" w:rsidR="00276254" w:rsidRDefault="00276254" w:rsidP="00276254">
      <w:pPr>
        <w:pStyle w:val="PL"/>
        <w:rPr>
          <w:lang w:eastAsia="en-US"/>
        </w:rPr>
      </w:pPr>
      <w:r>
        <w:rPr>
          <w:lang w:val="en-US"/>
        </w:rPr>
        <w:t xml:space="preserve">            true means that </w:t>
      </w:r>
      <w:r>
        <w:rPr>
          <w:rFonts w:cs="Arial"/>
          <w:szCs w:val="18"/>
        </w:rPr>
        <w:t>immediate reporting is requested.</w:t>
      </w:r>
    </w:p>
    <w:p w14:paraId="280B3790" w14:textId="77777777" w:rsidR="00276254" w:rsidRDefault="00276254" w:rsidP="00276254">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515F58BE" w14:textId="77777777" w:rsidR="00276254" w:rsidRDefault="00276254" w:rsidP="00276254">
      <w:pPr>
        <w:pStyle w:val="PL"/>
        <w:rPr>
          <w:lang w:val="en-US"/>
        </w:rPr>
      </w:pPr>
      <w:r>
        <w:rPr>
          <w:lang w:val="en-US"/>
        </w:rPr>
        <w:t xml:space="preserve">            </w:t>
      </w:r>
      <w:r>
        <w:rPr>
          <w:rFonts w:cs="Arial"/>
          <w:szCs w:val="18"/>
        </w:rPr>
        <w:t>The default value is false if this attribute is omitted</w:t>
      </w:r>
      <w:r>
        <w:rPr>
          <w:lang w:val="en-US"/>
        </w:rPr>
        <w:t>.</w:t>
      </w:r>
    </w:p>
    <w:p w14:paraId="51DC4B29" w14:textId="77777777" w:rsidR="00276254" w:rsidRDefault="00276254" w:rsidP="00276254">
      <w:pPr>
        <w:pStyle w:val="PL"/>
        <w:rPr>
          <w:lang w:val="en-US" w:eastAsia="es-ES"/>
        </w:rPr>
      </w:pPr>
      <w:r>
        <w:rPr>
          <w:lang w:val="en-US" w:eastAsia="es-ES"/>
        </w:rPr>
        <w:t xml:space="preserve">      required:</w:t>
      </w:r>
    </w:p>
    <w:p w14:paraId="0B3C5171" w14:textId="77777777" w:rsidR="00276254" w:rsidRDefault="00276254" w:rsidP="00276254">
      <w:pPr>
        <w:pStyle w:val="PL"/>
        <w:rPr>
          <w:lang w:eastAsia="en-US"/>
        </w:rPr>
      </w:pPr>
      <w:r>
        <w:rPr>
          <w:lang w:val="en-US" w:eastAsia="es-ES"/>
        </w:rPr>
        <w:t xml:space="preserve">        - </w:t>
      </w:r>
      <w:r>
        <w:t>netSliceId</w:t>
      </w:r>
    </w:p>
    <w:p w14:paraId="240D24F5" w14:textId="77777777" w:rsidR="00276254" w:rsidRDefault="00276254" w:rsidP="00276254">
      <w:pPr>
        <w:pStyle w:val="PL"/>
        <w:rPr>
          <w:rFonts w:eastAsiaTheme="minorEastAsia"/>
          <w:lang w:eastAsia="zh-CN"/>
        </w:rPr>
      </w:pPr>
    </w:p>
    <w:p w14:paraId="274F9ABB" w14:textId="77777777" w:rsidR="00276254" w:rsidRDefault="00276254" w:rsidP="00276254">
      <w:pPr>
        <w:pStyle w:val="PL"/>
        <w:rPr>
          <w:rFonts w:eastAsia="宋体"/>
          <w:lang w:eastAsia="en-US"/>
        </w:rPr>
      </w:pPr>
      <w:r>
        <w:t xml:space="preserve">    TriggerCond:</w:t>
      </w:r>
    </w:p>
    <w:p w14:paraId="33EFB59A" w14:textId="77777777" w:rsidR="00276254" w:rsidRDefault="00276254" w:rsidP="00276254">
      <w:pPr>
        <w:pStyle w:val="PL"/>
      </w:pPr>
      <w:r>
        <w:t xml:space="preserve">      description: &gt;</w:t>
      </w:r>
    </w:p>
    <w:p w14:paraId="0E169B3B" w14:textId="77777777" w:rsidR="00276254" w:rsidRDefault="00276254" w:rsidP="00276254">
      <w:pPr>
        <w:pStyle w:val="PL"/>
        <w:rPr>
          <w:rFonts w:cs="Arial"/>
          <w:szCs w:val="18"/>
        </w:rPr>
      </w:pPr>
      <w:r>
        <w:t xml:space="preserve">        Represents the updated </w:t>
      </w:r>
      <w:r>
        <w:rPr>
          <w:rFonts w:cs="Arial"/>
          <w:szCs w:val="18"/>
        </w:rPr>
        <w:t>monitored parameters and the corresponding thresholds</w:t>
      </w:r>
    </w:p>
    <w:p w14:paraId="144DE873" w14:textId="77777777" w:rsidR="00276254" w:rsidRDefault="00276254" w:rsidP="00276254">
      <w:pPr>
        <w:pStyle w:val="PL"/>
      </w:pPr>
      <w:r>
        <w:t xml:space="preserve">       </w:t>
      </w:r>
      <w:r>
        <w:rPr>
          <w:rFonts w:cs="Arial"/>
          <w:szCs w:val="18"/>
        </w:rPr>
        <w:t xml:space="preserve"> which could trigger the AppLayer-NS-LCM</w:t>
      </w:r>
      <w:r>
        <w:rPr>
          <w:lang w:eastAsia="zh-CN"/>
        </w:rPr>
        <w:t>.</w:t>
      </w:r>
    </w:p>
    <w:p w14:paraId="0BDB383B" w14:textId="77777777" w:rsidR="00276254" w:rsidRDefault="00276254" w:rsidP="00276254">
      <w:pPr>
        <w:pStyle w:val="PL"/>
      </w:pPr>
      <w:r>
        <w:t xml:space="preserve">      type: object</w:t>
      </w:r>
    </w:p>
    <w:p w14:paraId="7408E89A" w14:textId="77777777" w:rsidR="00276254" w:rsidRDefault="00276254" w:rsidP="00276254">
      <w:pPr>
        <w:pStyle w:val="PL"/>
        <w:rPr>
          <w:lang w:val="en-US" w:eastAsia="zh-CN"/>
        </w:rPr>
      </w:pPr>
      <w:r>
        <w:t xml:space="preserve">      properties:</w:t>
      </w:r>
    </w:p>
    <w:p w14:paraId="14D04C7E" w14:textId="77777777" w:rsidR="00276254" w:rsidRDefault="00276254" w:rsidP="00276254">
      <w:pPr>
        <w:pStyle w:val="PL"/>
        <w:rPr>
          <w:lang w:eastAsia="en-US"/>
        </w:rPr>
      </w:pPr>
      <w:r>
        <w:t xml:space="preserve">        </w:t>
      </w:r>
      <w:r>
        <w:rPr>
          <w:lang w:val="en-US" w:eastAsia="zh-CN"/>
        </w:rPr>
        <w:t>triggerType</w:t>
      </w:r>
      <w:r>
        <w:t>:</w:t>
      </w:r>
    </w:p>
    <w:p w14:paraId="16132AA9" w14:textId="77777777" w:rsidR="00276254" w:rsidRDefault="00276254" w:rsidP="00276254">
      <w:pPr>
        <w:pStyle w:val="PL"/>
      </w:pPr>
      <w:r>
        <w:t xml:space="preserve">          $ref: '#/components/schemas/</w:t>
      </w:r>
      <w:r>
        <w:rPr>
          <w:lang w:val="en-US" w:eastAsia="zh-CN"/>
        </w:rPr>
        <w:t>TriggerType</w:t>
      </w:r>
      <w:r>
        <w:t>'</w:t>
      </w:r>
    </w:p>
    <w:p w14:paraId="7858414D" w14:textId="77777777" w:rsidR="00276254" w:rsidRDefault="00276254" w:rsidP="00276254">
      <w:pPr>
        <w:pStyle w:val="PL"/>
      </w:pPr>
      <w:r>
        <w:t xml:space="preserve">        netSliceId:</w:t>
      </w:r>
    </w:p>
    <w:p w14:paraId="6CCE11BE" w14:textId="77777777" w:rsidR="00276254" w:rsidRDefault="00276254" w:rsidP="00276254">
      <w:pPr>
        <w:pStyle w:val="PL"/>
      </w:pPr>
      <w:r>
        <w:t xml:space="preserve">          $ref: 'TS29435_NSCE_PolicyManagement.yaml#/components/schemas/NetSliceId'</w:t>
      </w:r>
    </w:p>
    <w:p w14:paraId="388BA015" w14:textId="77777777" w:rsidR="00276254" w:rsidRDefault="00276254" w:rsidP="00276254">
      <w:pPr>
        <w:pStyle w:val="PL"/>
      </w:pPr>
      <w:r>
        <w:t xml:space="preserve">        loadLevelThreshold:</w:t>
      </w:r>
    </w:p>
    <w:p w14:paraId="5F891B6C" w14:textId="77777777" w:rsidR="00276254" w:rsidRDefault="00276254" w:rsidP="00276254">
      <w:pPr>
        <w:pStyle w:val="PL"/>
      </w:pPr>
      <w:r>
        <w:t xml:space="preserve">          type: integer</w:t>
      </w:r>
    </w:p>
    <w:p w14:paraId="29EDD740" w14:textId="77777777" w:rsidR="00276254" w:rsidRDefault="00276254" w:rsidP="00276254">
      <w:pPr>
        <w:pStyle w:val="PL"/>
        <w:rPr>
          <w:lang w:val="en-US"/>
        </w:rPr>
      </w:pPr>
      <w:r>
        <w:t xml:space="preserve">          </w:t>
      </w:r>
      <w:r>
        <w:rPr>
          <w:lang w:val="en-US"/>
        </w:rPr>
        <w:t>minimum: 0</w:t>
      </w:r>
    </w:p>
    <w:p w14:paraId="24678400" w14:textId="77777777" w:rsidR="00276254" w:rsidRDefault="00276254" w:rsidP="00276254">
      <w:pPr>
        <w:pStyle w:val="PL"/>
        <w:rPr>
          <w:lang w:val="en-US"/>
        </w:rPr>
      </w:pPr>
      <w:r>
        <w:t xml:space="preserve">          </w:t>
      </w:r>
      <w:r>
        <w:rPr>
          <w:lang w:val="en-US"/>
        </w:rPr>
        <w:t>maximum: 100</w:t>
      </w:r>
    </w:p>
    <w:p w14:paraId="323FADFF" w14:textId="77777777" w:rsidR="00276254" w:rsidRDefault="00276254" w:rsidP="00276254">
      <w:pPr>
        <w:pStyle w:val="PL"/>
      </w:pPr>
      <w:r>
        <w:t xml:space="preserve">        perfThreshold:</w:t>
      </w:r>
    </w:p>
    <w:p w14:paraId="5002D9BD" w14:textId="77777777" w:rsidR="00276254" w:rsidRDefault="00276254" w:rsidP="00276254">
      <w:pPr>
        <w:pStyle w:val="PL"/>
      </w:pPr>
      <w:r>
        <w:t xml:space="preserve">          type: integer</w:t>
      </w:r>
    </w:p>
    <w:p w14:paraId="18681A27" w14:textId="77777777" w:rsidR="00276254" w:rsidRDefault="00276254" w:rsidP="00276254">
      <w:pPr>
        <w:pStyle w:val="PL"/>
        <w:rPr>
          <w:lang w:val="en-US"/>
        </w:rPr>
      </w:pPr>
      <w:r>
        <w:t xml:space="preserve">          </w:t>
      </w:r>
      <w:r>
        <w:rPr>
          <w:lang w:val="en-US"/>
        </w:rPr>
        <w:t>minimum: 0</w:t>
      </w:r>
    </w:p>
    <w:p w14:paraId="6CC0129F" w14:textId="77777777" w:rsidR="00276254" w:rsidRDefault="00276254" w:rsidP="00276254">
      <w:pPr>
        <w:pStyle w:val="PL"/>
        <w:rPr>
          <w:lang w:val="en-US"/>
        </w:rPr>
      </w:pPr>
      <w:r>
        <w:t xml:space="preserve">          </w:t>
      </w:r>
      <w:r>
        <w:rPr>
          <w:lang w:val="en-US"/>
        </w:rPr>
        <w:t>maximum: 100</w:t>
      </w:r>
    </w:p>
    <w:p w14:paraId="1F975068" w14:textId="77777777" w:rsidR="00276254" w:rsidRDefault="00276254" w:rsidP="00276254">
      <w:pPr>
        <w:pStyle w:val="PL"/>
        <w:rPr>
          <w:lang w:val="en-US" w:eastAsia="es-ES"/>
        </w:rPr>
      </w:pPr>
      <w:r>
        <w:rPr>
          <w:lang w:val="en-US" w:eastAsia="es-ES"/>
        </w:rPr>
        <w:t xml:space="preserve">        </w:t>
      </w:r>
      <w:r>
        <w:rPr>
          <w:lang w:val="en-US" w:eastAsia="zh-CN"/>
        </w:rPr>
        <w:t>qoeMetrics</w:t>
      </w:r>
      <w:r>
        <w:rPr>
          <w:lang w:val="en-US" w:eastAsia="es-ES"/>
        </w:rPr>
        <w:t>:</w:t>
      </w:r>
    </w:p>
    <w:p w14:paraId="0AF455F7" w14:textId="77777777" w:rsidR="00276254" w:rsidRDefault="00276254" w:rsidP="00276254">
      <w:pPr>
        <w:pStyle w:val="PL"/>
        <w:rPr>
          <w:lang w:val="en-US" w:eastAsia="es-ES"/>
        </w:rPr>
      </w:pPr>
      <w:r>
        <w:rPr>
          <w:lang w:val="en-US" w:eastAsia="es-ES"/>
        </w:rPr>
        <w:t xml:space="preserve">          type: array</w:t>
      </w:r>
    </w:p>
    <w:p w14:paraId="5A929056" w14:textId="77777777" w:rsidR="00276254" w:rsidRDefault="00276254" w:rsidP="00276254">
      <w:pPr>
        <w:pStyle w:val="PL"/>
        <w:rPr>
          <w:lang w:val="en-US" w:eastAsia="es-ES"/>
        </w:rPr>
      </w:pPr>
      <w:r>
        <w:rPr>
          <w:lang w:val="en-US" w:eastAsia="es-ES"/>
        </w:rPr>
        <w:t xml:space="preserve">          items:</w:t>
      </w:r>
    </w:p>
    <w:p w14:paraId="43B82881" w14:textId="77777777" w:rsidR="00276254" w:rsidRDefault="00276254" w:rsidP="00276254">
      <w:pPr>
        <w:pStyle w:val="PL"/>
        <w:rPr>
          <w:lang w:eastAsia="en-US"/>
        </w:rPr>
      </w:pPr>
      <w:r>
        <w:t xml:space="preserve">            $ref: '#/components/schemas/</w:t>
      </w:r>
      <w:r>
        <w:rPr>
          <w:lang w:val="en-US" w:eastAsia="zh-CN"/>
        </w:rPr>
        <w:t>QoEMetric</w:t>
      </w:r>
      <w:r>
        <w:t>'</w:t>
      </w:r>
    </w:p>
    <w:p w14:paraId="0AF6C0F9" w14:textId="77777777" w:rsidR="00276254" w:rsidRDefault="00276254" w:rsidP="00276254">
      <w:pPr>
        <w:pStyle w:val="PL"/>
        <w:rPr>
          <w:rFonts w:eastAsia="等线"/>
        </w:rPr>
      </w:pPr>
      <w:r>
        <w:rPr>
          <w:rFonts w:eastAsia="等线"/>
        </w:rPr>
        <w:t xml:space="preserve">          minItems: 1</w:t>
      </w:r>
    </w:p>
    <w:p w14:paraId="3755B758" w14:textId="77777777" w:rsidR="00276254" w:rsidRDefault="00276254" w:rsidP="00276254">
      <w:pPr>
        <w:pStyle w:val="PL"/>
        <w:rPr>
          <w:rFonts w:eastAsia="宋体"/>
          <w:lang w:val="en-US" w:eastAsia="es-ES"/>
        </w:rPr>
      </w:pPr>
      <w:r>
        <w:rPr>
          <w:lang w:val="en-US" w:eastAsia="es-ES"/>
        </w:rPr>
        <w:t xml:space="preserve">      required:</w:t>
      </w:r>
    </w:p>
    <w:p w14:paraId="6E678F38" w14:textId="77777777" w:rsidR="00276254" w:rsidRDefault="00276254" w:rsidP="00276254">
      <w:pPr>
        <w:pStyle w:val="PL"/>
        <w:rPr>
          <w:lang w:eastAsia="en-US"/>
        </w:rPr>
      </w:pPr>
      <w:r>
        <w:rPr>
          <w:lang w:val="en-US" w:eastAsia="es-ES"/>
        </w:rPr>
        <w:t xml:space="preserve">        - </w:t>
      </w:r>
      <w:r>
        <w:rPr>
          <w:lang w:val="en-US" w:eastAsia="zh-CN"/>
        </w:rPr>
        <w:t>triggerType</w:t>
      </w:r>
    </w:p>
    <w:p w14:paraId="15EE58E6" w14:textId="77777777" w:rsidR="00276254" w:rsidRDefault="00276254" w:rsidP="00276254">
      <w:pPr>
        <w:pStyle w:val="PL"/>
        <w:rPr>
          <w:rFonts w:eastAsiaTheme="minorEastAsia"/>
          <w:lang w:eastAsia="zh-CN"/>
        </w:rPr>
      </w:pPr>
    </w:p>
    <w:p w14:paraId="73D52547" w14:textId="77777777" w:rsidR="00276254" w:rsidRDefault="00276254" w:rsidP="00276254">
      <w:pPr>
        <w:pStyle w:val="PL"/>
        <w:rPr>
          <w:rFonts w:eastAsia="宋体"/>
          <w:lang w:eastAsia="en-US"/>
        </w:rPr>
      </w:pPr>
      <w:r>
        <w:t xml:space="preserve">    </w:t>
      </w:r>
      <w:r>
        <w:rPr>
          <w:lang w:val="en-US"/>
        </w:rPr>
        <w:t>QoEMetric</w:t>
      </w:r>
      <w:r>
        <w:t>:</w:t>
      </w:r>
    </w:p>
    <w:p w14:paraId="5303F7B3" w14:textId="77777777" w:rsidR="00276254" w:rsidRDefault="00276254" w:rsidP="00276254">
      <w:pPr>
        <w:pStyle w:val="PL"/>
      </w:pPr>
      <w:r>
        <w:t xml:space="preserve">      description: &gt;</w:t>
      </w:r>
    </w:p>
    <w:p w14:paraId="5A425EE0" w14:textId="77777777" w:rsidR="00276254" w:rsidRDefault="00276254" w:rsidP="00276254">
      <w:pPr>
        <w:pStyle w:val="PL"/>
      </w:pPr>
      <w:r>
        <w:t xml:space="preserve">        Represents the QoE metric type and the corresponding QoE threshold.</w:t>
      </w:r>
    </w:p>
    <w:p w14:paraId="3F3E90D7" w14:textId="77777777" w:rsidR="00276254" w:rsidRDefault="00276254" w:rsidP="00276254">
      <w:pPr>
        <w:pStyle w:val="PL"/>
      </w:pPr>
      <w:r>
        <w:t xml:space="preserve">      type: object</w:t>
      </w:r>
    </w:p>
    <w:p w14:paraId="5E475D4C" w14:textId="77777777" w:rsidR="00276254" w:rsidRDefault="00276254" w:rsidP="00276254">
      <w:pPr>
        <w:pStyle w:val="PL"/>
        <w:rPr>
          <w:lang w:val="en-US" w:eastAsia="zh-CN"/>
        </w:rPr>
      </w:pPr>
      <w:r>
        <w:t xml:space="preserve">      properties:</w:t>
      </w:r>
    </w:p>
    <w:p w14:paraId="72D31A9A" w14:textId="77777777" w:rsidR="00276254" w:rsidRDefault="00276254" w:rsidP="00276254">
      <w:pPr>
        <w:pStyle w:val="PL"/>
        <w:rPr>
          <w:lang w:eastAsia="en-US"/>
        </w:rPr>
      </w:pPr>
      <w:r>
        <w:t xml:space="preserve">        </w:t>
      </w:r>
      <w:r>
        <w:rPr>
          <w:lang w:val="en-US" w:eastAsia="zh-CN"/>
        </w:rPr>
        <w:t>qoeType</w:t>
      </w:r>
      <w:r>
        <w:t>:</w:t>
      </w:r>
    </w:p>
    <w:p w14:paraId="27B078AA" w14:textId="77777777" w:rsidR="00276254" w:rsidRDefault="00276254" w:rsidP="00276254">
      <w:pPr>
        <w:pStyle w:val="PL"/>
      </w:pPr>
      <w:r>
        <w:t xml:space="preserve">          $ref: '#/components/schemas/</w:t>
      </w:r>
      <w:r>
        <w:rPr>
          <w:lang w:val="en-US" w:eastAsia="zh-CN"/>
        </w:rPr>
        <w:t>QoEType'</w:t>
      </w:r>
    </w:p>
    <w:p w14:paraId="3811C8D5" w14:textId="77777777" w:rsidR="00276254" w:rsidRDefault="00276254" w:rsidP="00276254">
      <w:pPr>
        <w:pStyle w:val="PL"/>
      </w:pPr>
      <w:r>
        <w:t xml:space="preserve">        latency:</w:t>
      </w:r>
    </w:p>
    <w:p w14:paraId="1D525A43" w14:textId="77777777" w:rsidR="00276254" w:rsidRDefault="00276254" w:rsidP="00276254">
      <w:pPr>
        <w:pStyle w:val="PL"/>
      </w:pPr>
      <w:r>
        <w:t xml:space="preserve">          $ref: 'TS29571_CommonData.yaml#/components/schemas/Float'</w:t>
      </w:r>
    </w:p>
    <w:p w14:paraId="7B5D8FBB" w14:textId="77777777" w:rsidR="00276254" w:rsidRDefault="00276254" w:rsidP="00276254">
      <w:pPr>
        <w:pStyle w:val="PL"/>
      </w:pPr>
      <w:r>
        <w:t xml:space="preserve">        throughput:</w:t>
      </w:r>
    </w:p>
    <w:p w14:paraId="4F5FFF81" w14:textId="77777777" w:rsidR="00276254" w:rsidRDefault="00276254" w:rsidP="00276254">
      <w:pPr>
        <w:pStyle w:val="PL"/>
      </w:pPr>
      <w:r>
        <w:t xml:space="preserve">          $ref: 'TS29571_CommonData.yaml#/components/schemas/BitRate'</w:t>
      </w:r>
    </w:p>
    <w:p w14:paraId="30D9DA65" w14:textId="77777777" w:rsidR="00276254" w:rsidRDefault="00276254" w:rsidP="00276254">
      <w:pPr>
        <w:pStyle w:val="PL"/>
      </w:pPr>
      <w:r>
        <w:t xml:space="preserve">        jitter:</w:t>
      </w:r>
    </w:p>
    <w:p w14:paraId="309C2910" w14:textId="77777777" w:rsidR="00276254" w:rsidRDefault="00276254" w:rsidP="00276254">
      <w:pPr>
        <w:pStyle w:val="PL"/>
      </w:pPr>
      <w:r>
        <w:t xml:space="preserve">          $ref: 'TS29571_CommonData.yaml#/components/schemas/Uint32'</w:t>
      </w:r>
    </w:p>
    <w:p w14:paraId="71E01284" w14:textId="77777777" w:rsidR="00276254" w:rsidRDefault="00276254" w:rsidP="00276254">
      <w:pPr>
        <w:pStyle w:val="PL"/>
        <w:rPr>
          <w:lang w:eastAsia="zh-CN"/>
        </w:rPr>
      </w:pPr>
      <w:r>
        <w:rPr>
          <w:lang w:eastAsia="zh-CN"/>
        </w:rPr>
        <w:t xml:space="preserve">        avgPacketLossRate:</w:t>
      </w:r>
    </w:p>
    <w:p w14:paraId="3C334BA3" w14:textId="77777777" w:rsidR="00276254" w:rsidRDefault="00276254" w:rsidP="00276254">
      <w:pPr>
        <w:pStyle w:val="PL"/>
        <w:rPr>
          <w:lang w:eastAsia="zh-CN"/>
        </w:rPr>
      </w:pPr>
      <w:r>
        <w:rPr>
          <w:lang w:eastAsia="zh-CN"/>
        </w:rPr>
        <w:t xml:space="preserve">          $ref: 'TS29571_CommonData.yaml#/components/schemas/PacketLossRate'</w:t>
      </w:r>
    </w:p>
    <w:p w14:paraId="16E98575" w14:textId="77777777" w:rsidR="00276254" w:rsidRDefault="00276254" w:rsidP="00276254">
      <w:pPr>
        <w:pStyle w:val="PL"/>
        <w:rPr>
          <w:lang w:eastAsia="zh-CN"/>
        </w:rPr>
      </w:pPr>
      <w:r>
        <w:rPr>
          <w:lang w:eastAsia="zh-CN"/>
        </w:rPr>
        <w:t xml:space="preserve">        maxPacketLossRate:</w:t>
      </w:r>
    </w:p>
    <w:p w14:paraId="17B199CC" w14:textId="77777777" w:rsidR="00276254" w:rsidRDefault="00276254" w:rsidP="00276254">
      <w:pPr>
        <w:pStyle w:val="PL"/>
        <w:rPr>
          <w:lang w:eastAsia="zh-CN"/>
        </w:rPr>
      </w:pPr>
      <w:r>
        <w:rPr>
          <w:lang w:eastAsia="zh-CN"/>
        </w:rPr>
        <w:t xml:space="preserve">          $ref: 'TS29571_CommonData.yaml#/components/schemas/PacketLossRate'</w:t>
      </w:r>
    </w:p>
    <w:p w14:paraId="1365D4BE" w14:textId="77777777" w:rsidR="00276254" w:rsidRDefault="00276254" w:rsidP="00276254">
      <w:pPr>
        <w:pStyle w:val="PL"/>
        <w:rPr>
          <w:lang w:val="en-US" w:eastAsia="es-ES"/>
        </w:rPr>
      </w:pPr>
      <w:r>
        <w:rPr>
          <w:lang w:val="en-US" w:eastAsia="es-ES"/>
        </w:rPr>
        <w:t xml:space="preserve">      required:</w:t>
      </w:r>
    </w:p>
    <w:p w14:paraId="449F4840" w14:textId="77777777" w:rsidR="00276254" w:rsidRDefault="00276254" w:rsidP="00276254">
      <w:pPr>
        <w:pStyle w:val="PL"/>
        <w:rPr>
          <w:lang w:eastAsia="en-US"/>
        </w:rPr>
      </w:pPr>
      <w:r>
        <w:rPr>
          <w:lang w:val="en-US" w:eastAsia="es-ES"/>
        </w:rPr>
        <w:t xml:space="preserve">        - </w:t>
      </w:r>
      <w:r>
        <w:rPr>
          <w:lang w:val="en-US" w:eastAsia="zh-CN"/>
        </w:rPr>
        <w:t>qoeType</w:t>
      </w:r>
    </w:p>
    <w:p w14:paraId="2DA3A72D" w14:textId="77777777" w:rsidR="00276254" w:rsidRDefault="00276254" w:rsidP="00276254">
      <w:pPr>
        <w:pStyle w:val="PL"/>
        <w:rPr>
          <w:rFonts w:eastAsiaTheme="minorEastAsia"/>
          <w:lang w:eastAsia="zh-CN"/>
        </w:rPr>
      </w:pPr>
    </w:p>
    <w:p w14:paraId="7A5140B6" w14:textId="77777777" w:rsidR="00276254" w:rsidRDefault="00276254" w:rsidP="00276254">
      <w:pPr>
        <w:pStyle w:val="PL"/>
        <w:rPr>
          <w:rFonts w:eastAsia="宋体"/>
          <w:lang w:eastAsia="en-US"/>
        </w:rPr>
      </w:pPr>
      <w:r>
        <w:t xml:space="preserve">    QoEMetricsReportNotif:</w:t>
      </w:r>
    </w:p>
    <w:p w14:paraId="1A2C7E61" w14:textId="77777777" w:rsidR="00276254" w:rsidRDefault="00276254" w:rsidP="00276254">
      <w:pPr>
        <w:pStyle w:val="PL"/>
      </w:pPr>
      <w:r>
        <w:t xml:space="preserve">      description: &gt;</w:t>
      </w:r>
    </w:p>
    <w:p w14:paraId="37F9173F" w14:textId="77777777" w:rsidR="00276254" w:rsidRDefault="00276254" w:rsidP="00276254">
      <w:pPr>
        <w:pStyle w:val="PL"/>
      </w:pPr>
      <w:r>
        <w:t xml:space="preserve">        Represents the QoE metrics notification including the QoE Metrics Report.</w:t>
      </w:r>
    </w:p>
    <w:p w14:paraId="69FD94B7" w14:textId="77777777" w:rsidR="00276254" w:rsidRDefault="00276254" w:rsidP="00276254">
      <w:pPr>
        <w:pStyle w:val="PL"/>
      </w:pPr>
      <w:r>
        <w:t xml:space="preserve">      type: object</w:t>
      </w:r>
    </w:p>
    <w:p w14:paraId="403F1F99" w14:textId="77777777" w:rsidR="00276254" w:rsidRDefault="00276254" w:rsidP="00276254">
      <w:pPr>
        <w:pStyle w:val="PL"/>
        <w:rPr>
          <w:lang w:val="en-US" w:eastAsia="zh-CN"/>
        </w:rPr>
      </w:pPr>
      <w:r>
        <w:t xml:space="preserve">      properties:</w:t>
      </w:r>
    </w:p>
    <w:p w14:paraId="50AC18BB" w14:textId="77777777" w:rsidR="00276254" w:rsidRDefault="00276254" w:rsidP="00276254">
      <w:pPr>
        <w:pStyle w:val="PL"/>
        <w:rPr>
          <w:lang w:eastAsia="en-US"/>
        </w:rPr>
      </w:pPr>
      <w:r>
        <w:t xml:space="preserve">        </w:t>
      </w:r>
      <w:r>
        <w:rPr>
          <w:lang w:val="en-US"/>
        </w:rPr>
        <w:t>n</w:t>
      </w:r>
      <w:r>
        <w:t>otifCorrId:</w:t>
      </w:r>
    </w:p>
    <w:p w14:paraId="753DAA34" w14:textId="77777777" w:rsidR="00276254" w:rsidRDefault="00276254" w:rsidP="00276254">
      <w:pPr>
        <w:pStyle w:val="PL"/>
        <w:rPr>
          <w:lang w:eastAsia="zh-CN"/>
        </w:rPr>
      </w:pPr>
      <w:r>
        <w:t xml:space="preserve">          type: string</w:t>
      </w:r>
    </w:p>
    <w:p w14:paraId="59B778C9" w14:textId="77777777" w:rsidR="00276254" w:rsidRDefault="00276254" w:rsidP="00276254">
      <w:pPr>
        <w:pStyle w:val="PL"/>
        <w:rPr>
          <w:lang w:eastAsia="en-US"/>
        </w:rPr>
      </w:pPr>
      <w:r>
        <w:t xml:space="preserve">        qoEMetricsReport:</w:t>
      </w:r>
    </w:p>
    <w:p w14:paraId="6EA1A66F" w14:textId="77777777" w:rsidR="00276254" w:rsidRDefault="00276254" w:rsidP="00276254">
      <w:pPr>
        <w:pStyle w:val="PL"/>
      </w:pPr>
      <w:r>
        <w:t xml:space="preserve">          $ref: '#/components/schemas/QoEMetricsReport'</w:t>
      </w:r>
    </w:p>
    <w:p w14:paraId="4A7AF459" w14:textId="77777777" w:rsidR="00276254" w:rsidRDefault="00276254" w:rsidP="00276254">
      <w:pPr>
        <w:pStyle w:val="PL"/>
        <w:rPr>
          <w:lang w:val="en-US" w:eastAsia="es-ES"/>
        </w:rPr>
      </w:pPr>
      <w:r>
        <w:rPr>
          <w:lang w:val="en-US" w:eastAsia="es-ES"/>
        </w:rPr>
        <w:t xml:space="preserve">      required:</w:t>
      </w:r>
    </w:p>
    <w:p w14:paraId="69FCD644" w14:textId="77777777" w:rsidR="00276254" w:rsidRDefault="00276254" w:rsidP="00276254">
      <w:pPr>
        <w:pStyle w:val="PL"/>
        <w:rPr>
          <w:lang w:eastAsia="en-US"/>
        </w:rPr>
      </w:pPr>
      <w:r>
        <w:rPr>
          <w:lang w:val="en-US" w:eastAsia="es-ES"/>
        </w:rPr>
        <w:t xml:space="preserve">        - </w:t>
      </w:r>
      <w:r>
        <w:rPr>
          <w:lang w:val="en-US"/>
        </w:rPr>
        <w:t>n</w:t>
      </w:r>
      <w:r>
        <w:t>otifCorrId</w:t>
      </w:r>
    </w:p>
    <w:p w14:paraId="23B4EA0A" w14:textId="77777777" w:rsidR="00276254" w:rsidRDefault="00276254" w:rsidP="00276254">
      <w:pPr>
        <w:pStyle w:val="PL"/>
        <w:rPr>
          <w:rFonts w:eastAsiaTheme="minorEastAsia"/>
          <w:lang w:eastAsia="zh-CN"/>
        </w:rPr>
      </w:pPr>
      <w:r>
        <w:rPr>
          <w:lang w:val="en-US" w:eastAsia="es-ES"/>
        </w:rPr>
        <w:t xml:space="preserve">        - </w:t>
      </w:r>
      <w:r>
        <w:t>qoEMetricsReport</w:t>
      </w:r>
    </w:p>
    <w:p w14:paraId="6E83345B" w14:textId="77777777" w:rsidR="00276254" w:rsidRDefault="00276254" w:rsidP="00276254">
      <w:pPr>
        <w:pStyle w:val="PL"/>
        <w:rPr>
          <w:rFonts w:eastAsiaTheme="minorEastAsia"/>
          <w:lang w:eastAsia="zh-CN"/>
        </w:rPr>
      </w:pPr>
    </w:p>
    <w:p w14:paraId="3A7C8623" w14:textId="77777777" w:rsidR="00276254" w:rsidRDefault="00276254" w:rsidP="00276254">
      <w:pPr>
        <w:pStyle w:val="PL"/>
        <w:rPr>
          <w:rFonts w:eastAsia="宋体"/>
          <w:lang w:eastAsia="en-US"/>
        </w:rPr>
      </w:pPr>
    </w:p>
    <w:p w14:paraId="5632C8F3" w14:textId="77777777" w:rsidR="00276254" w:rsidRDefault="00276254" w:rsidP="00276254">
      <w:pPr>
        <w:pStyle w:val="PL"/>
        <w:rPr>
          <w:rFonts w:cs="Courier New"/>
          <w:szCs w:val="16"/>
        </w:rPr>
      </w:pPr>
      <w:r>
        <w:rPr>
          <w:rFonts w:cs="Courier New"/>
          <w:szCs w:val="16"/>
        </w:rPr>
        <w:t>#</w:t>
      </w:r>
    </w:p>
    <w:p w14:paraId="7554031E" w14:textId="77777777" w:rsidR="00276254" w:rsidRDefault="00276254" w:rsidP="00276254">
      <w:pPr>
        <w:pStyle w:val="PL"/>
      </w:pPr>
      <w:r>
        <w:t># ENUMERATIONS DATA TYPES</w:t>
      </w:r>
    </w:p>
    <w:p w14:paraId="330884DE" w14:textId="77777777" w:rsidR="00276254" w:rsidRDefault="00276254" w:rsidP="00276254">
      <w:pPr>
        <w:pStyle w:val="PL"/>
      </w:pPr>
      <w:r>
        <w:t>#</w:t>
      </w:r>
    </w:p>
    <w:p w14:paraId="68DE12EF" w14:textId="77777777" w:rsidR="00276254" w:rsidRDefault="00276254" w:rsidP="00276254">
      <w:pPr>
        <w:pStyle w:val="PL"/>
        <w:rPr>
          <w:lang w:val="en-US" w:eastAsia="zh-CN"/>
        </w:rPr>
      </w:pPr>
    </w:p>
    <w:p w14:paraId="2A89564F" w14:textId="77777777" w:rsidR="00276254" w:rsidRDefault="00276254" w:rsidP="00276254">
      <w:pPr>
        <w:pStyle w:val="PL"/>
        <w:rPr>
          <w:lang w:val="en-US" w:eastAsia="zh-CN"/>
        </w:rPr>
      </w:pPr>
      <w:r>
        <w:rPr>
          <w:lang w:eastAsia="zh-CN"/>
        </w:rPr>
        <w:t xml:space="preserve">    </w:t>
      </w:r>
      <w:r>
        <w:t>QoEType</w:t>
      </w:r>
      <w:r>
        <w:rPr>
          <w:lang w:eastAsia="zh-CN"/>
        </w:rPr>
        <w:t>:</w:t>
      </w:r>
    </w:p>
    <w:p w14:paraId="71C0D55C" w14:textId="77777777" w:rsidR="00276254" w:rsidRDefault="00276254" w:rsidP="00276254">
      <w:pPr>
        <w:pStyle w:val="PL"/>
        <w:rPr>
          <w:lang w:val="en-US" w:eastAsia="zh-CN"/>
        </w:rPr>
      </w:pPr>
      <w:r>
        <w:rPr>
          <w:lang w:val="en-US" w:eastAsia="zh-CN"/>
        </w:rPr>
        <w:t xml:space="preserve">      anyOf:</w:t>
      </w:r>
    </w:p>
    <w:p w14:paraId="0DC62143" w14:textId="77777777" w:rsidR="00276254" w:rsidRDefault="00276254" w:rsidP="00276254">
      <w:pPr>
        <w:pStyle w:val="PL"/>
        <w:rPr>
          <w:lang w:val="en-US" w:eastAsia="zh-CN"/>
        </w:rPr>
      </w:pPr>
      <w:r>
        <w:rPr>
          <w:lang w:val="en-US" w:eastAsia="zh-CN"/>
        </w:rPr>
        <w:t xml:space="preserve">      - type: string</w:t>
      </w:r>
    </w:p>
    <w:p w14:paraId="04F6BE1E" w14:textId="77777777" w:rsidR="00276254" w:rsidRDefault="00276254" w:rsidP="00276254">
      <w:pPr>
        <w:pStyle w:val="PL"/>
        <w:rPr>
          <w:lang w:val="en-US" w:eastAsia="zh-CN"/>
        </w:rPr>
      </w:pPr>
      <w:r>
        <w:rPr>
          <w:lang w:val="en-US" w:eastAsia="zh-CN"/>
        </w:rPr>
        <w:t xml:space="preserve">        enum:</w:t>
      </w:r>
    </w:p>
    <w:p w14:paraId="08E82FE9" w14:textId="77777777" w:rsidR="00276254" w:rsidRDefault="00276254" w:rsidP="00276254">
      <w:pPr>
        <w:pStyle w:val="PL"/>
        <w:rPr>
          <w:lang w:val="en-US" w:eastAsia="zh-CN"/>
        </w:rPr>
      </w:pPr>
      <w:r>
        <w:rPr>
          <w:lang w:val="en-US" w:eastAsia="zh-CN"/>
        </w:rPr>
        <w:t xml:space="preserve">          - </w:t>
      </w:r>
      <w:r>
        <w:rPr>
          <w:lang w:eastAsia="zh-CN"/>
        </w:rPr>
        <w:t>LATENCY</w:t>
      </w:r>
    </w:p>
    <w:p w14:paraId="4E82BB29" w14:textId="77777777" w:rsidR="00276254" w:rsidRDefault="00276254" w:rsidP="00276254">
      <w:pPr>
        <w:pStyle w:val="PL"/>
        <w:rPr>
          <w:lang w:val="en-US" w:eastAsia="zh-CN"/>
        </w:rPr>
      </w:pPr>
      <w:r>
        <w:rPr>
          <w:lang w:val="en-US" w:eastAsia="zh-CN"/>
        </w:rPr>
        <w:t xml:space="preserve">          - </w:t>
      </w:r>
      <w:r>
        <w:t>THROUGHPUT</w:t>
      </w:r>
    </w:p>
    <w:p w14:paraId="0852F29C" w14:textId="77777777" w:rsidR="00276254" w:rsidRDefault="00276254" w:rsidP="00276254">
      <w:pPr>
        <w:pStyle w:val="PL"/>
        <w:rPr>
          <w:lang w:eastAsia="en-US"/>
        </w:rPr>
      </w:pPr>
      <w:r>
        <w:rPr>
          <w:lang w:val="en-US" w:eastAsia="zh-CN"/>
        </w:rPr>
        <w:t xml:space="preserve">          - </w:t>
      </w:r>
      <w:r>
        <w:t>JITTER</w:t>
      </w:r>
    </w:p>
    <w:p w14:paraId="7131EE8F" w14:textId="77777777" w:rsidR="00276254" w:rsidRDefault="00276254" w:rsidP="00276254">
      <w:pPr>
        <w:pStyle w:val="PL"/>
        <w:rPr>
          <w:lang w:eastAsia="zh-CN"/>
        </w:rPr>
      </w:pPr>
      <w:r>
        <w:rPr>
          <w:lang w:val="en-US" w:eastAsia="zh-CN"/>
        </w:rPr>
        <w:t xml:space="preserve">          - </w:t>
      </w:r>
      <w:r>
        <w:rPr>
          <w:lang w:eastAsia="zh-CN"/>
        </w:rPr>
        <w:t>AVG_PKT_LOSS_RATE</w:t>
      </w:r>
    </w:p>
    <w:p w14:paraId="2399E461" w14:textId="77777777" w:rsidR="00276254" w:rsidRDefault="00276254" w:rsidP="00276254">
      <w:pPr>
        <w:pStyle w:val="PL"/>
        <w:rPr>
          <w:lang w:val="en-US" w:eastAsia="zh-CN"/>
        </w:rPr>
      </w:pPr>
      <w:r>
        <w:rPr>
          <w:lang w:val="en-US" w:eastAsia="zh-CN"/>
        </w:rPr>
        <w:t xml:space="preserve">          - </w:t>
      </w:r>
      <w:r>
        <w:rPr>
          <w:lang w:eastAsia="zh-CN"/>
        </w:rPr>
        <w:t>MAX_PKT_LOSS_RATE</w:t>
      </w:r>
    </w:p>
    <w:p w14:paraId="61DB1D9A" w14:textId="77777777" w:rsidR="00276254" w:rsidRDefault="00276254" w:rsidP="00276254">
      <w:pPr>
        <w:pStyle w:val="PL"/>
        <w:rPr>
          <w:lang w:val="en-US" w:eastAsia="zh-CN"/>
        </w:rPr>
      </w:pPr>
      <w:r>
        <w:rPr>
          <w:lang w:val="en-US" w:eastAsia="zh-CN"/>
        </w:rPr>
        <w:t xml:space="preserve">      - type: string</w:t>
      </w:r>
    </w:p>
    <w:p w14:paraId="2E0B77E9" w14:textId="77777777" w:rsidR="00276254" w:rsidRDefault="00276254" w:rsidP="00276254">
      <w:pPr>
        <w:pStyle w:val="PL"/>
        <w:rPr>
          <w:lang w:val="en-US" w:eastAsia="zh-CN"/>
        </w:rPr>
      </w:pPr>
      <w:r>
        <w:rPr>
          <w:lang w:val="en-US" w:eastAsia="zh-CN"/>
        </w:rPr>
        <w:t xml:space="preserve">        description: &gt;</w:t>
      </w:r>
    </w:p>
    <w:p w14:paraId="0903ECC1" w14:textId="77777777" w:rsidR="00276254" w:rsidRDefault="00276254" w:rsidP="00276254">
      <w:pPr>
        <w:pStyle w:val="PL"/>
        <w:rPr>
          <w:lang w:val="en-US" w:eastAsia="zh-CN"/>
        </w:rPr>
      </w:pPr>
      <w:r>
        <w:rPr>
          <w:lang w:val="en-US" w:eastAsia="zh-CN"/>
        </w:rPr>
        <w:t xml:space="preserve">          This string provides forward-compatibility with future</w:t>
      </w:r>
    </w:p>
    <w:p w14:paraId="769E6A0C" w14:textId="77777777" w:rsidR="00276254" w:rsidRDefault="00276254" w:rsidP="00276254">
      <w:pPr>
        <w:pStyle w:val="PL"/>
        <w:rPr>
          <w:lang w:val="en-US" w:eastAsia="zh-CN"/>
        </w:rPr>
      </w:pPr>
      <w:r>
        <w:rPr>
          <w:lang w:val="en-US" w:eastAsia="zh-CN"/>
        </w:rPr>
        <w:t xml:space="preserve">          extensions to the enumeration and is not used to encode</w:t>
      </w:r>
    </w:p>
    <w:p w14:paraId="36574891" w14:textId="77777777" w:rsidR="00276254" w:rsidRDefault="00276254" w:rsidP="00276254">
      <w:pPr>
        <w:pStyle w:val="PL"/>
        <w:rPr>
          <w:lang w:val="en-US" w:eastAsia="zh-CN"/>
        </w:rPr>
      </w:pPr>
      <w:r>
        <w:rPr>
          <w:lang w:val="en-US" w:eastAsia="zh-CN"/>
        </w:rPr>
        <w:t xml:space="preserve">          content defined in the present version of this API.</w:t>
      </w:r>
    </w:p>
    <w:p w14:paraId="4D87C668" w14:textId="77777777" w:rsidR="00276254" w:rsidRDefault="00276254" w:rsidP="00276254">
      <w:pPr>
        <w:pStyle w:val="PL"/>
        <w:rPr>
          <w:lang w:val="en-US" w:eastAsia="zh-CN"/>
        </w:rPr>
      </w:pPr>
      <w:r>
        <w:rPr>
          <w:lang w:val="en-US" w:eastAsia="zh-CN"/>
        </w:rPr>
        <w:t xml:space="preserve">      description: |</w:t>
      </w:r>
    </w:p>
    <w:p w14:paraId="6CD3548D" w14:textId="77777777" w:rsidR="00276254" w:rsidRDefault="00276254" w:rsidP="00276254">
      <w:pPr>
        <w:pStyle w:val="PL"/>
        <w:rPr>
          <w:lang w:val="en-US" w:eastAsia="zh-CN"/>
        </w:rPr>
      </w:pPr>
      <w:r>
        <w:rPr>
          <w:lang w:val="en-US" w:eastAsia="zh-CN"/>
        </w:rPr>
        <w:t xml:space="preserve">        Represents the QoE metric type, e.g., latency, throughput, jitter, etc.</w:t>
      </w:r>
    </w:p>
    <w:p w14:paraId="025F9E16" w14:textId="77777777" w:rsidR="00276254" w:rsidRDefault="00276254" w:rsidP="00276254">
      <w:pPr>
        <w:pStyle w:val="PL"/>
        <w:rPr>
          <w:lang w:val="en-US" w:eastAsia="zh-CN"/>
        </w:rPr>
      </w:pPr>
      <w:r>
        <w:rPr>
          <w:lang w:val="en-US" w:eastAsia="zh-CN"/>
        </w:rPr>
        <w:t xml:space="preserve">        Possible values are:</w:t>
      </w:r>
    </w:p>
    <w:p w14:paraId="29406505" w14:textId="77777777" w:rsidR="00276254" w:rsidRDefault="00276254" w:rsidP="00276254">
      <w:pPr>
        <w:pStyle w:val="PL"/>
        <w:rPr>
          <w:lang w:val="en-US" w:eastAsia="zh-CN"/>
        </w:rPr>
      </w:pPr>
      <w:r>
        <w:rPr>
          <w:lang w:val="en-US" w:eastAsia="zh-CN"/>
        </w:rPr>
        <w:t xml:space="preserve">        - </w:t>
      </w:r>
      <w:r w:rsidRPr="00276254">
        <w:rPr>
          <w:lang w:val="en-US" w:eastAsia="zh-CN"/>
        </w:rPr>
        <w:t>LATENCY</w:t>
      </w:r>
      <w:r>
        <w:rPr>
          <w:lang w:val="en-US" w:eastAsia="zh-CN"/>
        </w:rPr>
        <w:t>: Indicates that the QoE type is latency.</w:t>
      </w:r>
    </w:p>
    <w:p w14:paraId="26703F0C" w14:textId="77777777" w:rsidR="00276254" w:rsidRPr="00276254" w:rsidRDefault="00276254" w:rsidP="00276254">
      <w:pPr>
        <w:pStyle w:val="PL"/>
        <w:rPr>
          <w:lang w:val="en-US" w:eastAsia="zh-CN"/>
        </w:rPr>
      </w:pPr>
      <w:r>
        <w:rPr>
          <w:lang w:val="en-US" w:eastAsia="zh-CN"/>
        </w:rPr>
        <w:t xml:space="preserve">        - </w:t>
      </w:r>
      <w:r w:rsidRPr="00276254">
        <w:rPr>
          <w:lang w:val="en-US" w:eastAsia="zh-CN"/>
        </w:rPr>
        <w:t>THROUGHPUT</w:t>
      </w:r>
      <w:r>
        <w:rPr>
          <w:lang w:val="en-US" w:eastAsia="zh-CN"/>
        </w:rPr>
        <w:t>: Indicates that the QoE type is throughput.</w:t>
      </w:r>
    </w:p>
    <w:p w14:paraId="3B2F6BC1" w14:textId="77777777" w:rsidR="00276254" w:rsidRDefault="00276254" w:rsidP="00276254">
      <w:pPr>
        <w:pStyle w:val="PL"/>
        <w:rPr>
          <w:lang w:val="en-US" w:eastAsia="zh-CN"/>
        </w:rPr>
      </w:pPr>
      <w:r>
        <w:rPr>
          <w:lang w:val="en-US" w:eastAsia="zh-CN"/>
        </w:rPr>
        <w:t xml:space="preserve">        - </w:t>
      </w:r>
      <w:r w:rsidRPr="00276254">
        <w:rPr>
          <w:lang w:val="en-US" w:eastAsia="zh-CN"/>
        </w:rPr>
        <w:t>JITTER</w:t>
      </w:r>
      <w:r>
        <w:rPr>
          <w:lang w:val="en-US" w:eastAsia="zh-CN"/>
        </w:rPr>
        <w:t>: Indicates that the QoE type is jitter.</w:t>
      </w:r>
    </w:p>
    <w:p w14:paraId="25458E07" w14:textId="77777777" w:rsidR="00276254" w:rsidRPr="00276254" w:rsidRDefault="00276254" w:rsidP="00276254">
      <w:pPr>
        <w:pStyle w:val="PL"/>
        <w:rPr>
          <w:lang w:val="en-US" w:eastAsia="zh-CN"/>
        </w:rPr>
      </w:pPr>
      <w:r>
        <w:rPr>
          <w:lang w:val="en-US" w:eastAsia="zh-CN"/>
        </w:rPr>
        <w:t xml:space="preserve">        - </w:t>
      </w:r>
      <w:r w:rsidRPr="00276254">
        <w:rPr>
          <w:lang w:val="en-US" w:eastAsia="zh-CN"/>
        </w:rPr>
        <w:t>AVG_PKT_LOSS_RATE: Indicates that the QoE type is the average Packet Loss Rate.</w:t>
      </w:r>
    </w:p>
    <w:p w14:paraId="78665DE2" w14:textId="5C051C8B" w:rsidR="00276254" w:rsidRDefault="00276254" w:rsidP="00276254">
      <w:pPr>
        <w:pStyle w:val="PL"/>
        <w:rPr>
          <w:lang w:val="en-US" w:eastAsia="zh-CN"/>
        </w:rPr>
      </w:pPr>
      <w:r>
        <w:rPr>
          <w:lang w:val="en-US" w:eastAsia="zh-CN"/>
        </w:rPr>
        <w:t xml:space="preserve">        - </w:t>
      </w:r>
      <w:r w:rsidRPr="00276254">
        <w:rPr>
          <w:lang w:val="en-US" w:eastAsia="zh-CN"/>
        </w:rPr>
        <w:t>MAX_PKT_LOSS_RATE: Indicates that the QoE type is the maximum Packet Loss Rate.</w:t>
      </w:r>
    </w:p>
    <w:p w14:paraId="4B24F981" w14:textId="77777777" w:rsidR="00276254" w:rsidRDefault="00276254" w:rsidP="00276254">
      <w:pPr>
        <w:pStyle w:val="PL"/>
        <w:rPr>
          <w:lang w:val="en-US" w:eastAsia="zh-CN"/>
        </w:rPr>
      </w:pPr>
    </w:p>
    <w:p w14:paraId="0A2CA1EA" w14:textId="77777777" w:rsidR="00276254" w:rsidRDefault="00276254" w:rsidP="00276254">
      <w:pPr>
        <w:pStyle w:val="PL"/>
        <w:rPr>
          <w:lang w:val="en-US" w:eastAsia="zh-CN"/>
        </w:rPr>
      </w:pPr>
      <w:r>
        <w:rPr>
          <w:lang w:eastAsia="zh-CN"/>
        </w:rPr>
        <w:t xml:space="preserve">    </w:t>
      </w:r>
      <w:r>
        <w:t>TriggerType</w:t>
      </w:r>
      <w:r>
        <w:rPr>
          <w:lang w:eastAsia="zh-CN"/>
        </w:rPr>
        <w:t>:</w:t>
      </w:r>
    </w:p>
    <w:p w14:paraId="6D4C3664" w14:textId="77777777" w:rsidR="00276254" w:rsidRDefault="00276254" w:rsidP="00276254">
      <w:pPr>
        <w:pStyle w:val="PL"/>
        <w:rPr>
          <w:lang w:val="en-US" w:eastAsia="zh-CN"/>
        </w:rPr>
      </w:pPr>
      <w:r>
        <w:rPr>
          <w:lang w:val="en-US" w:eastAsia="zh-CN"/>
        </w:rPr>
        <w:t xml:space="preserve">      anyOf:</w:t>
      </w:r>
    </w:p>
    <w:p w14:paraId="1FCF96DC" w14:textId="77777777" w:rsidR="00276254" w:rsidRDefault="00276254" w:rsidP="00276254">
      <w:pPr>
        <w:pStyle w:val="PL"/>
        <w:rPr>
          <w:lang w:val="en-US" w:eastAsia="zh-CN"/>
        </w:rPr>
      </w:pPr>
      <w:r>
        <w:rPr>
          <w:lang w:val="en-US" w:eastAsia="zh-CN"/>
        </w:rPr>
        <w:t xml:space="preserve">      - type: string</w:t>
      </w:r>
    </w:p>
    <w:p w14:paraId="79DB4B90" w14:textId="77777777" w:rsidR="00276254" w:rsidRDefault="00276254" w:rsidP="00276254">
      <w:pPr>
        <w:pStyle w:val="PL"/>
        <w:rPr>
          <w:lang w:val="en-US" w:eastAsia="zh-CN"/>
        </w:rPr>
      </w:pPr>
      <w:r>
        <w:rPr>
          <w:lang w:val="en-US" w:eastAsia="zh-CN"/>
        </w:rPr>
        <w:t xml:space="preserve">        enum:</w:t>
      </w:r>
    </w:p>
    <w:p w14:paraId="6CEEC4C0" w14:textId="77777777" w:rsidR="00276254" w:rsidRDefault="00276254" w:rsidP="00276254">
      <w:pPr>
        <w:pStyle w:val="PL"/>
        <w:rPr>
          <w:lang w:val="en-US" w:eastAsia="zh-CN"/>
        </w:rPr>
      </w:pPr>
      <w:r>
        <w:rPr>
          <w:lang w:val="en-US" w:eastAsia="zh-CN"/>
        </w:rPr>
        <w:t xml:space="preserve">          - </w:t>
      </w:r>
      <w:r>
        <w:rPr>
          <w:lang w:eastAsia="zh-CN"/>
        </w:rPr>
        <w:t>NETWORK_SLICE_LOAD</w:t>
      </w:r>
    </w:p>
    <w:p w14:paraId="1EFEFA41" w14:textId="77777777" w:rsidR="00276254" w:rsidRDefault="00276254" w:rsidP="00276254">
      <w:pPr>
        <w:pStyle w:val="PL"/>
        <w:rPr>
          <w:lang w:val="en-US" w:eastAsia="zh-CN"/>
        </w:rPr>
      </w:pPr>
      <w:r>
        <w:rPr>
          <w:lang w:val="en-US" w:eastAsia="zh-CN"/>
        </w:rPr>
        <w:t xml:space="preserve">          - </w:t>
      </w:r>
      <w:r>
        <w:t>NETWORK_SLICE_PERFORMANCE</w:t>
      </w:r>
    </w:p>
    <w:p w14:paraId="36D356DF" w14:textId="77777777" w:rsidR="00276254" w:rsidRDefault="00276254" w:rsidP="00276254">
      <w:pPr>
        <w:pStyle w:val="PL"/>
        <w:rPr>
          <w:lang w:val="en-US" w:eastAsia="zh-CN"/>
        </w:rPr>
      </w:pPr>
      <w:r>
        <w:rPr>
          <w:lang w:val="en-US" w:eastAsia="zh-CN"/>
        </w:rPr>
        <w:t xml:space="preserve">          - </w:t>
      </w:r>
      <w:r>
        <w:t>QOE</w:t>
      </w:r>
    </w:p>
    <w:p w14:paraId="64B878E2" w14:textId="77777777" w:rsidR="00276254" w:rsidRDefault="00276254" w:rsidP="00276254">
      <w:pPr>
        <w:pStyle w:val="PL"/>
        <w:rPr>
          <w:lang w:val="en-US" w:eastAsia="zh-CN"/>
        </w:rPr>
      </w:pPr>
      <w:r>
        <w:rPr>
          <w:lang w:val="en-US" w:eastAsia="zh-CN"/>
        </w:rPr>
        <w:t xml:space="preserve">      - type: string</w:t>
      </w:r>
    </w:p>
    <w:p w14:paraId="14026812" w14:textId="77777777" w:rsidR="00276254" w:rsidRDefault="00276254" w:rsidP="00276254">
      <w:pPr>
        <w:pStyle w:val="PL"/>
        <w:rPr>
          <w:lang w:val="en-US" w:eastAsia="zh-CN"/>
        </w:rPr>
      </w:pPr>
      <w:r>
        <w:rPr>
          <w:lang w:val="en-US" w:eastAsia="zh-CN"/>
        </w:rPr>
        <w:t xml:space="preserve">        description: &gt;</w:t>
      </w:r>
    </w:p>
    <w:p w14:paraId="3B5F3895" w14:textId="77777777" w:rsidR="00276254" w:rsidRDefault="00276254" w:rsidP="00276254">
      <w:pPr>
        <w:pStyle w:val="PL"/>
        <w:rPr>
          <w:lang w:val="en-US" w:eastAsia="zh-CN"/>
        </w:rPr>
      </w:pPr>
      <w:r>
        <w:rPr>
          <w:lang w:val="en-US" w:eastAsia="zh-CN"/>
        </w:rPr>
        <w:t xml:space="preserve">          This string provides forward-compatibility with future</w:t>
      </w:r>
    </w:p>
    <w:p w14:paraId="4F0A6EE4" w14:textId="77777777" w:rsidR="00276254" w:rsidRDefault="00276254" w:rsidP="00276254">
      <w:pPr>
        <w:pStyle w:val="PL"/>
        <w:rPr>
          <w:lang w:val="en-US" w:eastAsia="zh-CN"/>
        </w:rPr>
      </w:pPr>
      <w:r>
        <w:rPr>
          <w:lang w:val="en-US" w:eastAsia="zh-CN"/>
        </w:rPr>
        <w:t xml:space="preserve">          extensions to the enumeration and is not used to encode</w:t>
      </w:r>
    </w:p>
    <w:p w14:paraId="5E4CF499" w14:textId="77777777" w:rsidR="00276254" w:rsidRDefault="00276254" w:rsidP="00276254">
      <w:pPr>
        <w:pStyle w:val="PL"/>
        <w:rPr>
          <w:lang w:val="en-US" w:eastAsia="zh-CN"/>
        </w:rPr>
      </w:pPr>
      <w:r>
        <w:rPr>
          <w:lang w:val="en-US" w:eastAsia="zh-CN"/>
        </w:rPr>
        <w:t xml:space="preserve">          content defined in the present version of this API.</w:t>
      </w:r>
    </w:p>
    <w:p w14:paraId="49506E45" w14:textId="77777777" w:rsidR="00276254" w:rsidRDefault="00276254" w:rsidP="00276254">
      <w:pPr>
        <w:pStyle w:val="PL"/>
        <w:rPr>
          <w:lang w:val="en-US" w:eastAsia="zh-CN"/>
        </w:rPr>
      </w:pPr>
      <w:r>
        <w:rPr>
          <w:lang w:val="en-US" w:eastAsia="zh-CN"/>
        </w:rPr>
        <w:t xml:space="preserve">      description: |</w:t>
      </w:r>
    </w:p>
    <w:p w14:paraId="2DA31AFE" w14:textId="77777777" w:rsidR="00276254" w:rsidRDefault="00276254" w:rsidP="00276254">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654F5884" w14:textId="77777777" w:rsidR="00276254" w:rsidRDefault="00276254" w:rsidP="00276254">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30039C6A" w14:textId="77777777" w:rsidR="00276254" w:rsidRDefault="00276254" w:rsidP="00276254">
      <w:pPr>
        <w:pStyle w:val="PL"/>
        <w:rPr>
          <w:lang w:val="en-US" w:eastAsia="zh-CN"/>
        </w:rPr>
      </w:pPr>
      <w:r>
        <w:rPr>
          <w:lang w:val="en-US" w:eastAsia="zh-CN"/>
        </w:rPr>
        <w:t xml:space="preserve">        Possible values are:</w:t>
      </w:r>
    </w:p>
    <w:p w14:paraId="15946DE5" w14:textId="77777777" w:rsidR="00276254" w:rsidRDefault="00276254" w:rsidP="00276254">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7A48A66E" w14:textId="77777777" w:rsidR="00276254" w:rsidRDefault="00276254" w:rsidP="00276254">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5025CBA9" w14:textId="77777777" w:rsidR="00276254" w:rsidRDefault="00276254" w:rsidP="00276254">
      <w:pPr>
        <w:pStyle w:val="PL"/>
        <w:rPr>
          <w:lang w:eastAsia="zh-CN"/>
        </w:rPr>
      </w:pPr>
      <w:r>
        <w:rPr>
          <w:lang w:val="en-US" w:eastAsia="zh-CN"/>
        </w:rPr>
        <w:t xml:space="preserve">        - </w:t>
      </w:r>
      <w:r>
        <w:t>QOE</w:t>
      </w:r>
      <w:r>
        <w:rPr>
          <w:lang w:val="en-US" w:eastAsia="zh-CN"/>
        </w:rPr>
        <w:t>: Indicates that the trigger type is QoE.</w:t>
      </w:r>
    </w:p>
    <w:p w14:paraId="5502FC6B" w14:textId="77777777" w:rsidR="00276254" w:rsidRDefault="00276254" w:rsidP="00276254">
      <w:pPr>
        <w:rPr>
          <w:lang w:val="en-US" w:eastAsia="en-US"/>
        </w:rPr>
      </w:pPr>
    </w:p>
    <w:p w14:paraId="6E9A6F88" w14:textId="77777777" w:rsidR="00276254" w:rsidRDefault="00276254" w:rsidP="00276254">
      <w:pPr>
        <w:pStyle w:val="PL"/>
        <w:rPr>
          <w:lang w:val="en-US" w:eastAsia="zh-CN"/>
        </w:rPr>
      </w:pPr>
      <w:r>
        <w:rPr>
          <w:lang w:eastAsia="zh-CN"/>
        </w:rPr>
        <w:t xml:space="preserve">    </w:t>
      </w:r>
      <w:r>
        <w:t>SliceLCMAction</w:t>
      </w:r>
      <w:r>
        <w:rPr>
          <w:lang w:eastAsia="zh-CN"/>
        </w:rPr>
        <w:t>:</w:t>
      </w:r>
    </w:p>
    <w:p w14:paraId="35B5AC5E" w14:textId="77777777" w:rsidR="00276254" w:rsidRDefault="00276254" w:rsidP="00276254">
      <w:pPr>
        <w:pStyle w:val="PL"/>
        <w:rPr>
          <w:lang w:val="en-US" w:eastAsia="zh-CN"/>
        </w:rPr>
      </w:pPr>
      <w:r>
        <w:rPr>
          <w:lang w:val="en-US" w:eastAsia="zh-CN"/>
        </w:rPr>
        <w:t xml:space="preserve">      anyOf:</w:t>
      </w:r>
    </w:p>
    <w:p w14:paraId="15A264A6" w14:textId="77777777" w:rsidR="00276254" w:rsidRDefault="00276254" w:rsidP="00276254">
      <w:pPr>
        <w:pStyle w:val="PL"/>
        <w:rPr>
          <w:lang w:val="en-US" w:eastAsia="zh-CN"/>
        </w:rPr>
      </w:pPr>
      <w:r>
        <w:rPr>
          <w:lang w:val="en-US" w:eastAsia="zh-CN"/>
        </w:rPr>
        <w:t xml:space="preserve">      - type: string</w:t>
      </w:r>
    </w:p>
    <w:p w14:paraId="11FBE742" w14:textId="77777777" w:rsidR="00276254" w:rsidRDefault="00276254" w:rsidP="00276254">
      <w:pPr>
        <w:pStyle w:val="PL"/>
        <w:rPr>
          <w:lang w:val="en-US" w:eastAsia="zh-CN"/>
        </w:rPr>
      </w:pPr>
      <w:r>
        <w:rPr>
          <w:lang w:val="en-US" w:eastAsia="zh-CN"/>
        </w:rPr>
        <w:t xml:space="preserve">        enum:</w:t>
      </w:r>
    </w:p>
    <w:p w14:paraId="07E3963D" w14:textId="77777777" w:rsidR="00276254" w:rsidRDefault="00276254" w:rsidP="00276254">
      <w:pPr>
        <w:pStyle w:val="PL"/>
        <w:rPr>
          <w:lang w:val="en-US" w:eastAsia="zh-CN"/>
        </w:rPr>
      </w:pPr>
      <w:r>
        <w:rPr>
          <w:lang w:val="en-US" w:eastAsia="zh-CN"/>
        </w:rPr>
        <w:t xml:space="preserve">          - </w:t>
      </w:r>
      <w:r>
        <w:rPr>
          <w:lang w:eastAsia="zh-CN"/>
        </w:rPr>
        <w:t>MODIFY_CONFIGURATION</w:t>
      </w:r>
    </w:p>
    <w:p w14:paraId="41074BAC" w14:textId="77777777" w:rsidR="00276254" w:rsidRDefault="00276254" w:rsidP="00276254">
      <w:pPr>
        <w:pStyle w:val="PL"/>
        <w:rPr>
          <w:lang w:val="en-US" w:eastAsia="zh-CN"/>
        </w:rPr>
      </w:pPr>
      <w:r>
        <w:rPr>
          <w:lang w:val="en-US" w:eastAsia="zh-CN"/>
        </w:rPr>
        <w:t xml:space="preserve">          - </w:t>
      </w:r>
      <w:r>
        <w:rPr>
          <w:lang w:eastAsia="zh-CN"/>
        </w:rPr>
        <w:t>ALLOCATE_SLICE</w:t>
      </w:r>
    </w:p>
    <w:p w14:paraId="4FEED116" w14:textId="77777777" w:rsidR="00276254" w:rsidRDefault="00276254" w:rsidP="00276254">
      <w:pPr>
        <w:pStyle w:val="PL"/>
        <w:rPr>
          <w:lang w:val="en-US" w:eastAsia="zh-CN"/>
        </w:rPr>
      </w:pPr>
      <w:r>
        <w:rPr>
          <w:lang w:val="en-US" w:eastAsia="zh-CN"/>
        </w:rPr>
        <w:t xml:space="preserve">      - type: string</w:t>
      </w:r>
    </w:p>
    <w:p w14:paraId="17D81D66" w14:textId="77777777" w:rsidR="00276254" w:rsidRDefault="00276254" w:rsidP="00276254">
      <w:pPr>
        <w:pStyle w:val="PL"/>
        <w:rPr>
          <w:lang w:val="en-US" w:eastAsia="zh-CN"/>
        </w:rPr>
      </w:pPr>
      <w:r>
        <w:rPr>
          <w:lang w:val="en-US" w:eastAsia="zh-CN"/>
        </w:rPr>
        <w:t xml:space="preserve">        description: &gt;</w:t>
      </w:r>
    </w:p>
    <w:p w14:paraId="58EC94D1" w14:textId="77777777" w:rsidR="00276254" w:rsidRDefault="00276254" w:rsidP="00276254">
      <w:pPr>
        <w:pStyle w:val="PL"/>
        <w:rPr>
          <w:lang w:val="en-US" w:eastAsia="zh-CN"/>
        </w:rPr>
      </w:pPr>
      <w:r>
        <w:rPr>
          <w:lang w:val="en-US" w:eastAsia="zh-CN"/>
        </w:rPr>
        <w:t xml:space="preserve">          This string provides forward-compatibility with future</w:t>
      </w:r>
    </w:p>
    <w:p w14:paraId="0715E9B3" w14:textId="77777777" w:rsidR="00276254" w:rsidRDefault="00276254" w:rsidP="00276254">
      <w:pPr>
        <w:pStyle w:val="PL"/>
        <w:rPr>
          <w:lang w:val="en-US" w:eastAsia="zh-CN"/>
        </w:rPr>
      </w:pPr>
      <w:r>
        <w:rPr>
          <w:lang w:val="en-US" w:eastAsia="zh-CN"/>
        </w:rPr>
        <w:t xml:space="preserve">          extensions to the enumeration and is not used to encode</w:t>
      </w:r>
    </w:p>
    <w:p w14:paraId="6EB32E59" w14:textId="77777777" w:rsidR="00276254" w:rsidRDefault="00276254" w:rsidP="00276254">
      <w:pPr>
        <w:pStyle w:val="PL"/>
        <w:rPr>
          <w:lang w:val="en-US" w:eastAsia="zh-CN"/>
        </w:rPr>
      </w:pPr>
      <w:r>
        <w:rPr>
          <w:lang w:val="en-US" w:eastAsia="zh-CN"/>
        </w:rPr>
        <w:t xml:space="preserve">          content defined in the present version of this API.</w:t>
      </w:r>
    </w:p>
    <w:p w14:paraId="6B06009E" w14:textId="77777777" w:rsidR="00276254" w:rsidRDefault="00276254" w:rsidP="00276254">
      <w:pPr>
        <w:pStyle w:val="PL"/>
        <w:rPr>
          <w:lang w:val="en-US" w:eastAsia="zh-CN"/>
        </w:rPr>
      </w:pPr>
      <w:r>
        <w:rPr>
          <w:lang w:val="en-US" w:eastAsia="zh-CN"/>
        </w:rPr>
        <w:t xml:space="preserve">      description: |</w:t>
      </w:r>
    </w:p>
    <w:p w14:paraId="6052AA01" w14:textId="77777777" w:rsidR="00276254" w:rsidRDefault="00276254" w:rsidP="00276254">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5E50C4E6" w14:textId="77777777" w:rsidR="00276254" w:rsidRDefault="00276254" w:rsidP="00276254">
      <w:pPr>
        <w:pStyle w:val="PL"/>
        <w:rPr>
          <w:lang w:val="en-US" w:eastAsia="zh-CN"/>
        </w:rPr>
      </w:pPr>
      <w:r>
        <w:rPr>
          <w:lang w:val="en-US" w:eastAsia="zh-CN"/>
        </w:rPr>
        <w:t xml:space="preserve">        Possible values are:</w:t>
      </w:r>
    </w:p>
    <w:p w14:paraId="5B9E91E8" w14:textId="77777777" w:rsidR="00276254" w:rsidRDefault="00276254" w:rsidP="00276254">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6D504FC3" w14:textId="77777777" w:rsidR="00276254" w:rsidRDefault="00276254" w:rsidP="00276254">
      <w:pPr>
        <w:pStyle w:val="PL"/>
        <w:rPr>
          <w:lang w:val="en-US" w:eastAsia="zh-CN"/>
        </w:rPr>
      </w:pPr>
      <w:r>
        <w:t xml:space="preserve">          configuration</w:t>
      </w:r>
      <w:r>
        <w:rPr>
          <w:lang w:val="en-US" w:eastAsia="zh-CN"/>
        </w:rPr>
        <w:t>.</w:t>
      </w:r>
    </w:p>
    <w:p w14:paraId="3D10EDEA" w14:textId="77777777" w:rsidR="00276254" w:rsidRDefault="00276254" w:rsidP="00276254">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6058" w:name="_Toc151743492"/>
      <w:bookmarkStart w:id="6059" w:name="_Toc157435156"/>
      <w:bookmarkStart w:id="6060" w:name="_Toc157436871"/>
      <w:bookmarkStart w:id="6061" w:name="_Toc157440711"/>
      <w:bookmarkStart w:id="6062" w:name="_Toc160650501"/>
      <w:bookmarkStart w:id="6063" w:name="_Toc164928819"/>
      <w:bookmarkStart w:id="6064" w:name="_Toc168550682"/>
      <w:bookmarkStart w:id="6065" w:name="_Toc151566343"/>
      <w:bookmarkStart w:id="6066" w:name="_Toc157435157"/>
      <w:bookmarkStart w:id="6067" w:name="_Toc157436872"/>
      <w:bookmarkStart w:id="6068" w:name="_Toc157440712"/>
      <w:r w:rsidRPr="00D3062E">
        <w:t>A.4</w:t>
      </w:r>
      <w:r w:rsidRPr="00D3062E">
        <w:tab/>
      </w:r>
      <w:bookmarkStart w:id="6069" w:name="_Hlk144024711"/>
      <w:r w:rsidRPr="00D3062E">
        <w:t>NSCE_PolicyManagement API</w:t>
      </w:r>
      <w:bookmarkEnd w:id="6058"/>
      <w:bookmarkEnd w:id="6059"/>
      <w:bookmarkEnd w:id="6060"/>
      <w:bookmarkEnd w:id="6061"/>
      <w:bookmarkEnd w:id="6062"/>
      <w:bookmarkEnd w:id="6063"/>
      <w:bookmarkEnd w:id="6064"/>
      <w:bookmarkEnd w:id="6069"/>
    </w:p>
    <w:p w14:paraId="42210F03" w14:textId="77777777" w:rsidR="00B110B4" w:rsidRPr="00D3062E" w:rsidRDefault="00B110B4" w:rsidP="00B110B4">
      <w:pPr>
        <w:pStyle w:val="PL"/>
      </w:pPr>
      <w:bookmarkStart w:id="6070"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11D00E7C" w:rsidR="00B110B4" w:rsidRPr="00D3062E" w:rsidRDefault="00B110B4" w:rsidP="00B110B4">
      <w:pPr>
        <w:pStyle w:val="PL"/>
      </w:pPr>
      <w:r w:rsidRPr="00D3062E">
        <w:t xml:space="preserve">  version: 1.0.0</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5C8736D"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54B33CD" w14:textId="26010846"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pPr>
      <w:r w:rsidRPr="00D3062E">
        <w:t xml:space="preserve">        - areaOfInterest</w:t>
      </w:r>
    </w:p>
    <w:p w14:paraId="4DEE09C2" w14:textId="77777777" w:rsidR="00905F86" w:rsidRPr="00D3062E" w:rsidRDefault="00905F86" w:rsidP="00905F86">
      <w:pPr>
        <w:pStyle w:val="PL"/>
      </w:pPr>
      <w:r w:rsidRPr="00D3062E">
        <w:t xml:space="preserve">        - </w:t>
      </w:r>
      <w:r>
        <w:t>triggers</w:t>
      </w:r>
    </w:p>
    <w:p w14:paraId="3FF929D3" w14:textId="77777777" w:rsidR="00905F86" w:rsidRPr="00D3062E" w:rsidRDefault="00905F86" w:rsidP="00905F86">
      <w:pPr>
        <w:pStyle w:val="PL"/>
      </w:pPr>
      <w:r w:rsidRPr="00D3062E">
        <w:t xml:space="preserve">        - a</w:t>
      </w:r>
      <w:r>
        <w:t>ctions</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6071" w:name="_Toc164928820"/>
      <w:bookmarkStart w:id="6072" w:name="_Toc168550683"/>
      <w:r w:rsidRPr="00D3062E">
        <w:t>A.5</w:t>
      </w:r>
      <w:r w:rsidRPr="00D3062E">
        <w:tab/>
        <w:t>NSCE_NSOptimization API</w:t>
      </w:r>
      <w:bookmarkEnd w:id="6065"/>
      <w:bookmarkEnd w:id="6066"/>
      <w:bookmarkEnd w:id="6067"/>
      <w:bookmarkEnd w:id="6068"/>
      <w:bookmarkEnd w:id="6070"/>
      <w:bookmarkEnd w:id="6071"/>
      <w:bookmarkEnd w:id="6072"/>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6073" w:name="_Toc157435158"/>
      <w:bookmarkStart w:id="6074" w:name="_Toc157436873"/>
      <w:bookmarkStart w:id="6075" w:name="_Toc157440713"/>
      <w:bookmarkStart w:id="6076" w:name="_Toc160650503"/>
      <w:bookmarkStart w:id="6077" w:name="_Toc157435159"/>
      <w:bookmarkStart w:id="6078" w:name="_Toc157436874"/>
      <w:bookmarkStart w:id="6079" w:name="_Toc157440714"/>
      <w:bookmarkStart w:id="6080" w:name="_Toc157435160"/>
      <w:bookmarkStart w:id="6081" w:name="_Toc157436875"/>
      <w:bookmarkStart w:id="6082"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6083" w:name="_Toc164928821"/>
      <w:bookmarkStart w:id="6084" w:name="_Toc168550684"/>
      <w:r w:rsidRPr="00D3062E">
        <w:t>A.</w:t>
      </w:r>
      <w:r>
        <w:t>6</w:t>
      </w:r>
      <w:r w:rsidRPr="00D3062E">
        <w:tab/>
      </w:r>
      <w:r w:rsidR="004C6933" w:rsidRPr="004C6933">
        <w:rPr>
          <w:lang w:val="en-US"/>
        </w:rPr>
        <w:t>NSCE_ManagementServiceDiscovery API</w:t>
      </w:r>
      <w:bookmarkEnd w:id="6083"/>
      <w:bookmarkEnd w:id="6084"/>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6085" w:name="_Toc164928822"/>
      <w:bookmarkStart w:id="6086" w:name="_Toc168550685"/>
      <w:r w:rsidRPr="00D3062E">
        <w:t>A.7</w:t>
      </w:r>
      <w:r w:rsidRPr="00D3062E">
        <w:tab/>
      </w:r>
      <w:r w:rsidRPr="00D3062E">
        <w:rPr>
          <w:lang w:val="en-US"/>
        </w:rPr>
        <w:t>NSCE_PerfMonitoring</w:t>
      </w:r>
      <w:r w:rsidRPr="00D3062E">
        <w:t xml:space="preserve"> API</w:t>
      </w:r>
      <w:bookmarkEnd w:id="6073"/>
      <w:bookmarkEnd w:id="6074"/>
      <w:bookmarkEnd w:id="6075"/>
      <w:bookmarkEnd w:id="6076"/>
      <w:bookmarkEnd w:id="6085"/>
      <w:bookmarkEnd w:id="6086"/>
    </w:p>
    <w:p w14:paraId="49EC84DF" w14:textId="77777777" w:rsidR="00B110B4" w:rsidRPr="00D3062E" w:rsidRDefault="00B110B4" w:rsidP="00B110B4">
      <w:pPr>
        <w:pStyle w:val="PL"/>
      </w:pPr>
      <w:bookmarkStart w:id="6087"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6088" w:name="_Toc164928823"/>
      <w:bookmarkStart w:id="6089" w:name="_Toc168550686"/>
      <w:r w:rsidRPr="00D3062E">
        <w:t>A.8</w:t>
      </w:r>
      <w:r w:rsidRPr="00D3062E">
        <w:rPr>
          <w:rFonts w:hint="eastAsia"/>
        </w:rPr>
        <w:tab/>
      </w:r>
      <w:r w:rsidRPr="00D3062E">
        <w:t>NSCE_InfoCollection API</w:t>
      </w:r>
      <w:bookmarkEnd w:id="6077"/>
      <w:bookmarkEnd w:id="6078"/>
      <w:bookmarkEnd w:id="6079"/>
      <w:bookmarkEnd w:id="6087"/>
      <w:bookmarkEnd w:id="6088"/>
      <w:bookmarkEnd w:id="6089"/>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7A1DBA7B" w:rsidR="00B110B4" w:rsidRPr="00D3062E" w:rsidRDefault="00B110B4" w:rsidP="00B110B4">
      <w:pPr>
        <w:pStyle w:val="PL"/>
        <w:spacing w:line="200" w:lineRule="exact"/>
        <w:rPr>
          <w:lang w:val="en-US"/>
        </w:rPr>
      </w:pPr>
      <w:r w:rsidRPr="00D3062E">
        <w:rPr>
          <w:lang w:val="en-US"/>
        </w:rPr>
        <w:t xml:space="preserve">  version: 1.0.0</w:t>
      </w:r>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6187F37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43C84FBD" w14:textId="37944D49"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0F4383BE"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6CE895DC" w14:textId="77777777" w:rsidR="00B110B4" w:rsidRPr="00D3062E" w:rsidRDefault="00B110B4" w:rsidP="00B110B4">
      <w:pPr>
        <w:pStyle w:val="PL"/>
        <w:spacing w:line="200" w:lineRule="exact"/>
        <w:rPr>
          <w:lang w:val="en-US" w:eastAsia="zh-CN"/>
        </w:rPr>
      </w:pPr>
      <w:r w:rsidRPr="00D3062E">
        <w:t xml:space="preserve">        '201':</w:t>
      </w:r>
    </w:p>
    <w:p w14:paraId="31C9FDDA" w14:textId="77777777" w:rsidR="00B110B4" w:rsidRPr="00D3062E" w:rsidRDefault="00B110B4" w:rsidP="00B110B4">
      <w:pPr>
        <w:pStyle w:val="PL"/>
        <w:spacing w:line="200" w:lineRule="exact"/>
      </w:pPr>
      <w:r w:rsidRPr="00D3062E">
        <w:t xml:space="preserve">          description: Created. The Information Collection Subscription is successfully created and a representation of the created Individual Information Collection Subscription resource shall be returned.</w:t>
      </w:r>
    </w:p>
    <w:p w14:paraId="2D1C6173" w14:textId="77777777" w:rsidR="00B110B4" w:rsidRPr="00D3062E" w:rsidRDefault="00B110B4" w:rsidP="00B110B4">
      <w:pPr>
        <w:pStyle w:val="PL"/>
        <w:spacing w:line="200" w:lineRule="exact"/>
      </w:pPr>
      <w:r w:rsidRPr="00D3062E">
        <w:t xml:space="preserve">          content:</w:t>
      </w:r>
    </w:p>
    <w:p w14:paraId="34D336AB" w14:textId="77777777" w:rsidR="00B110B4" w:rsidRPr="00D3062E" w:rsidRDefault="00B110B4" w:rsidP="00B110B4">
      <w:pPr>
        <w:pStyle w:val="PL"/>
        <w:spacing w:line="200" w:lineRule="exact"/>
      </w:pPr>
      <w:r w:rsidRPr="00D3062E">
        <w:t xml:space="preserve">            application/json:</w:t>
      </w:r>
    </w:p>
    <w:p w14:paraId="25E51950" w14:textId="77777777" w:rsidR="00B110B4" w:rsidRPr="00D3062E" w:rsidRDefault="00B110B4" w:rsidP="00B110B4">
      <w:pPr>
        <w:pStyle w:val="PL"/>
        <w:spacing w:line="200" w:lineRule="exact"/>
      </w:pPr>
      <w:r w:rsidRPr="00D3062E">
        <w:t xml:space="preserve">              schema:</w:t>
      </w:r>
    </w:p>
    <w:p w14:paraId="6108C7B6" w14:textId="77777777" w:rsidR="00B110B4" w:rsidRPr="00D3062E" w:rsidRDefault="00B110B4" w:rsidP="00B110B4">
      <w:pPr>
        <w:pStyle w:val="PL"/>
        <w:spacing w:line="200" w:lineRule="exact"/>
      </w:pPr>
      <w:r w:rsidRPr="00D3062E">
        <w:t xml:space="preserve">                $ref: '#/components/schemas/InfoCollectSubsc'</w:t>
      </w:r>
    </w:p>
    <w:p w14:paraId="28E26D0E" w14:textId="77777777" w:rsidR="00B110B4" w:rsidRPr="00D3062E" w:rsidRDefault="00B110B4" w:rsidP="00B110B4">
      <w:pPr>
        <w:pStyle w:val="PL"/>
        <w:spacing w:line="200" w:lineRule="exact"/>
      </w:pPr>
      <w:r w:rsidRPr="00D3062E">
        <w:t xml:space="preserve">          headers:</w:t>
      </w:r>
    </w:p>
    <w:p w14:paraId="117E870F" w14:textId="77777777" w:rsidR="00B110B4" w:rsidRPr="00D3062E" w:rsidRDefault="00B110B4" w:rsidP="00B110B4">
      <w:pPr>
        <w:pStyle w:val="PL"/>
        <w:spacing w:line="200" w:lineRule="exact"/>
      </w:pPr>
      <w:r w:rsidRPr="00D3062E">
        <w:t xml:space="preserve">            Location:</w:t>
      </w:r>
    </w:p>
    <w:p w14:paraId="3E0FFD2D" w14:textId="77777777" w:rsidR="00B110B4" w:rsidRPr="00D3062E" w:rsidRDefault="00B110B4" w:rsidP="00B110B4">
      <w:pPr>
        <w:pStyle w:val="PL"/>
        <w:spacing w:line="200" w:lineRule="exact"/>
      </w:pPr>
      <w:r w:rsidRPr="00D3062E">
        <w:t xml:space="preserve">              description: &gt;</w:t>
      </w:r>
    </w:p>
    <w:p w14:paraId="06708011" w14:textId="77777777" w:rsidR="00B110B4" w:rsidRPr="00D3062E" w:rsidRDefault="00B110B4" w:rsidP="00B110B4">
      <w:pPr>
        <w:pStyle w:val="PL"/>
        <w:spacing w:line="200" w:lineRule="exact"/>
      </w:pPr>
      <w:r w:rsidRPr="00D3062E">
        <w:t xml:space="preserve">                Contains the URI of the newly created resource, according to the structure:</w:t>
      </w:r>
    </w:p>
    <w:p w14:paraId="24EDC20D" w14:textId="77777777" w:rsidR="00B110B4" w:rsidRPr="00D3062E" w:rsidRDefault="00B110B4" w:rsidP="00B110B4">
      <w:pPr>
        <w:pStyle w:val="PL"/>
        <w:spacing w:line="200" w:lineRule="exact"/>
      </w:pPr>
      <w:r w:rsidRPr="00D3062E">
        <w:t xml:space="preserve">                {apiRoot}/nsce-ic/</w:t>
      </w:r>
      <w:r w:rsidRPr="00D3062E">
        <w:rPr>
          <w:rFonts w:hint="eastAsia"/>
          <w:lang w:eastAsia="zh-CN"/>
        </w:rPr>
        <w:t>&lt;</w:t>
      </w:r>
      <w:r w:rsidRPr="00D3062E">
        <w:rPr>
          <w:lang w:eastAsia="zh-CN"/>
        </w:rPr>
        <w:t>api</w:t>
      </w:r>
      <w:r w:rsidRPr="00D3062E">
        <w:t>version</w:t>
      </w:r>
      <w:r w:rsidRPr="00D3062E">
        <w:rPr>
          <w:rFonts w:hint="eastAsia"/>
          <w:lang w:eastAsia="zh-CN"/>
        </w:rPr>
        <w:t>&gt;</w:t>
      </w:r>
      <w:r w:rsidRPr="00D3062E">
        <w:t>/subscriptions/{subscriptionId}</w:t>
      </w:r>
    </w:p>
    <w:p w14:paraId="503A3733" w14:textId="77777777" w:rsidR="00B110B4" w:rsidRPr="00D3062E" w:rsidRDefault="00B110B4" w:rsidP="00B110B4">
      <w:pPr>
        <w:pStyle w:val="PL"/>
        <w:spacing w:line="200" w:lineRule="exact"/>
      </w:pPr>
      <w:r w:rsidRPr="00D3062E">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27C8C94B" w14:textId="77777777" w:rsidR="00B110B4" w:rsidRPr="00D3062E" w:rsidRDefault="00B110B4" w:rsidP="00B110B4">
      <w:pPr>
        <w:pStyle w:val="PL"/>
        <w:spacing w:line="200" w:lineRule="exact"/>
      </w:pPr>
      <w:r w:rsidRPr="00D3062E">
        <w:t xml:space="preserve">                  description: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22744F19" w14:textId="77777777" w:rsidR="00B110B4" w:rsidRPr="00D3062E" w:rsidRDefault="00B110B4" w:rsidP="00B110B4">
      <w:pPr>
        <w:pStyle w:val="PL"/>
        <w:spacing w:line="200" w:lineRule="exact"/>
      </w:pPr>
      <w:r w:rsidRPr="00D3062E">
        <w:t xml:space="preserve">          description: OK. The requested Individual Information Collection Subscription resource shall be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582E3C10" w14:textId="77777777" w:rsidR="00B110B4" w:rsidRPr="00D3062E" w:rsidRDefault="00B110B4" w:rsidP="00B110B4">
      <w:pPr>
        <w:pStyle w:val="PL"/>
        <w:spacing w:line="200" w:lineRule="exact"/>
      </w:pPr>
      <w:r w:rsidRPr="00D3062E">
        <w:t xml:space="preserve">          description: OK. The Individual Information Collection Subscription resource is successfully updated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3D6522C1" w14:textId="77777777" w:rsidR="00B110B4" w:rsidRPr="00D3062E" w:rsidRDefault="00B110B4" w:rsidP="00B110B4">
      <w:pPr>
        <w:pStyle w:val="PL"/>
        <w:spacing w:line="200" w:lineRule="exact"/>
      </w:pPr>
      <w:r w:rsidRPr="00D3062E">
        <w:t xml:space="preserve">          description: No Content. The Individual Information Collection Subscription resource is successfully updated and no content is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2A6901BD" w14:textId="77777777" w:rsidR="00B110B4" w:rsidRPr="00D3062E" w:rsidRDefault="00B110B4" w:rsidP="00B110B4">
      <w:pPr>
        <w:pStyle w:val="PL"/>
        <w:spacing w:line="200" w:lineRule="exact"/>
      </w:pPr>
      <w:r w:rsidRPr="00D3062E">
        <w:t xml:space="preserve">          description: &gt;</w:t>
      </w:r>
    </w:p>
    <w:p w14:paraId="19746C34" w14:textId="77777777" w:rsidR="00B110B4" w:rsidRPr="00D3062E" w:rsidRDefault="00B110B4" w:rsidP="00B110B4">
      <w:pPr>
        <w:pStyle w:val="PL"/>
        <w:spacing w:line="200" w:lineRule="exact"/>
      </w:pPr>
      <w:r w:rsidRPr="00D3062E">
        <w:t xml:space="preserve">            OK. The Individual Information Collection Subscription resource is successfully modified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4ABAF95A" w14:textId="77777777" w:rsidR="00B110B4" w:rsidRPr="00D3062E" w:rsidRDefault="00B110B4" w:rsidP="00B110B4">
      <w:pPr>
        <w:pStyle w:val="PL"/>
        <w:spacing w:line="200" w:lineRule="exact"/>
      </w:pPr>
      <w:r w:rsidRPr="00D3062E">
        <w:t xml:space="preserve">          description: &gt;</w:t>
      </w:r>
    </w:p>
    <w:p w14:paraId="01FCD7FA" w14:textId="77777777" w:rsidR="00B110B4" w:rsidRPr="00D3062E" w:rsidRDefault="00B110B4" w:rsidP="00B110B4">
      <w:pPr>
        <w:pStyle w:val="PL"/>
        <w:spacing w:line="200" w:lineRule="exact"/>
      </w:pPr>
      <w:r w:rsidRPr="00D3062E">
        <w:t xml:space="preserve">            No Content. The Individual Information Collection Subscription resource is successfully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2180C10D" w14:textId="77777777" w:rsidR="00B110B4" w:rsidRPr="00D3062E" w:rsidRDefault="00B110B4" w:rsidP="00B110B4">
      <w:pPr>
        <w:pStyle w:val="PL"/>
        <w:spacing w:line="200" w:lineRule="exact"/>
      </w:pPr>
      <w:r w:rsidRPr="00D3062E">
        <w:t xml:space="preserve">          description: No Content. The Individual Information Collection Subscription resource is successfully deleted.</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66BD81AF" w14:textId="77777777" w:rsidR="00905F86" w:rsidRPr="00D3062E" w:rsidRDefault="00905F86" w:rsidP="00905F86">
      <w:pPr>
        <w:pStyle w:val="PL"/>
      </w:pPr>
      <w:r w:rsidRPr="00D3062E">
        <w:rPr>
          <w:rFonts w:hint="eastAsia"/>
        </w:rPr>
        <w:t xml:space="preserve"> </w:t>
      </w:r>
      <w:r w:rsidRPr="00D3062E">
        <w:t xml:space="preserve">   InfoCollectSubsc:</w:t>
      </w:r>
    </w:p>
    <w:p w14:paraId="0F24F763" w14:textId="77777777" w:rsidR="00905F86" w:rsidRPr="00D3062E" w:rsidRDefault="00905F86" w:rsidP="00905F86">
      <w:pPr>
        <w:pStyle w:val="PL"/>
      </w:pPr>
      <w:r w:rsidRPr="00D3062E">
        <w:t xml:space="preserve">      description: Represents an Information Collection subscription.</w:t>
      </w:r>
    </w:p>
    <w:p w14:paraId="18333828" w14:textId="77777777" w:rsidR="00905F86" w:rsidRPr="00D3062E" w:rsidRDefault="00905F86" w:rsidP="00905F86">
      <w:pPr>
        <w:pStyle w:val="PL"/>
      </w:pPr>
      <w:r w:rsidRPr="00D3062E">
        <w:t xml:space="preserve">      type: object</w:t>
      </w:r>
    </w:p>
    <w:p w14:paraId="7FFE09EE" w14:textId="77777777" w:rsidR="00905F86" w:rsidRPr="00D3062E" w:rsidRDefault="00905F86" w:rsidP="00905F86">
      <w:pPr>
        <w:pStyle w:val="PL"/>
        <w:rPr>
          <w:lang w:val="en-US" w:eastAsia="zh-CN"/>
        </w:rPr>
      </w:pPr>
      <w:r w:rsidRPr="00D3062E">
        <w:t xml:space="preserve">      properties:</w:t>
      </w:r>
    </w:p>
    <w:p w14:paraId="4FCFE087" w14:textId="77777777" w:rsidR="00905F86" w:rsidRPr="00D3062E" w:rsidRDefault="00905F86" w:rsidP="00905F86">
      <w:pPr>
        <w:pStyle w:val="PL"/>
      </w:pPr>
      <w:r w:rsidRPr="00D3062E">
        <w:t xml:space="preserve">        notifUri:</w:t>
      </w:r>
    </w:p>
    <w:p w14:paraId="74E578A0" w14:textId="77777777" w:rsidR="00905F86" w:rsidRPr="00D3062E" w:rsidRDefault="00905F86" w:rsidP="00905F86">
      <w:pPr>
        <w:pStyle w:val="PL"/>
        <w:rPr>
          <w:lang w:eastAsia="zh-CN"/>
        </w:rPr>
      </w:pPr>
      <w:r w:rsidRPr="00D3062E">
        <w:t xml:space="preserve">          $ref: 'TS29122</w:t>
      </w:r>
      <w:r w:rsidRPr="00D3062E">
        <w:rPr>
          <w:color w:val="000000" w:themeColor="text1"/>
        </w:rPr>
        <w:t>_</w:t>
      </w:r>
      <w:r w:rsidRPr="00D3062E">
        <w:t>CommonData.yaml#/components/schemas/Uri'</w:t>
      </w:r>
    </w:p>
    <w:p w14:paraId="22518D4F" w14:textId="77777777" w:rsidR="00905F86" w:rsidRPr="00D3062E" w:rsidRDefault="00905F86" w:rsidP="00905F86">
      <w:pPr>
        <w:pStyle w:val="PL"/>
      </w:pPr>
      <w:r w:rsidRPr="00D3062E">
        <w:t xml:space="preserve">        collectInfo:</w:t>
      </w:r>
    </w:p>
    <w:p w14:paraId="2DA6DADB" w14:textId="77777777" w:rsidR="00905F86" w:rsidRPr="00D3062E" w:rsidRDefault="00905F86" w:rsidP="00905F86">
      <w:pPr>
        <w:pStyle w:val="PL"/>
      </w:pPr>
      <w:r w:rsidRPr="00D3062E">
        <w:t xml:space="preserve">          type: object</w:t>
      </w:r>
    </w:p>
    <w:p w14:paraId="7526BE26" w14:textId="77777777" w:rsidR="00905F86" w:rsidRPr="00D3062E" w:rsidRDefault="00905F86" w:rsidP="00905F86">
      <w:pPr>
        <w:pStyle w:val="PL"/>
      </w:pPr>
      <w:r w:rsidRPr="00D3062E">
        <w:t xml:space="preserve">          additionalProperties:</w:t>
      </w:r>
    </w:p>
    <w:p w14:paraId="6A59B9A7" w14:textId="77777777" w:rsidR="00905F86" w:rsidRPr="00D3062E" w:rsidRDefault="00905F86" w:rsidP="00905F86">
      <w:pPr>
        <w:pStyle w:val="PL"/>
      </w:pPr>
      <w:r w:rsidRPr="00D3062E">
        <w:t xml:space="preserve">            $ref: '#/components/schemas/</w:t>
      </w:r>
      <w:r>
        <w:t>Collect</w:t>
      </w:r>
      <w:r w:rsidRPr="00D3062E">
        <w:t>Info'</w:t>
      </w:r>
    </w:p>
    <w:p w14:paraId="0F3433A2" w14:textId="77777777" w:rsidR="00905F86" w:rsidRPr="00D3062E" w:rsidRDefault="00905F86" w:rsidP="00905F86">
      <w:pPr>
        <w:pStyle w:val="PL"/>
      </w:pPr>
      <w:r w:rsidRPr="00D3062E">
        <w:t xml:space="preserve">          minProperties: 1</w:t>
      </w:r>
    </w:p>
    <w:p w14:paraId="60AD79E8" w14:textId="77777777" w:rsidR="00905F86" w:rsidRPr="00D3062E" w:rsidRDefault="00905F86" w:rsidP="00905F86">
      <w:pPr>
        <w:pStyle w:val="PL"/>
      </w:pPr>
      <w:r w:rsidRPr="00D3062E">
        <w:t xml:space="preserve">          description: &gt;</w:t>
      </w:r>
    </w:p>
    <w:p w14:paraId="7A2AB1FD" w14:textId="77777777" w:rsidR="00905F86" w:rsidRPr="00D3062E" w:rsidRDefault="00905F86" w:rsidP="00905F86">
      <w:pPr>
        <w:pStyle w:val="PL"/>
        <w:rPr>
          <w:lang w:val="en-US"/>
        </w:rPr>
      </w:pPr>
      <w:r w:rsidRPr="00D3062E">
        <w:t xml:space="preserve">            </w:t>
      </w:r>
      <w:r w:rsidRPr="00D3062E">
        <w:rPr>
          <w:lang w:val="en-US"/>
        </w:rPr>
        <w:t>Contains the i</w:t>
      </w:r>
      <w:r>
        <w:rPr>
          <w:lang w:val="en-US"/>
        </w:rPr>
        <w:t>nformation collected from the interested Network slice</w:t>
      </w:r>
      <w:r w:rsidRPr="00D3062E">
        <w:rPr>
          <w:lang w:val="en-US"/>
        </w:rPr>
        <w:t>.</w:t>
      </w:r>
    </w:p>
    <w:p w14:paraId="52FB28A7" w14:textId="77777777" w:rsidR="00905F86" w:rsidRPr="00012FB6" w:rsidRDefault="00905F86" w:rsidP="00905F86">
      <w:pPr>
        <w:pStyle w:val="PL"/>
        <w:rPr>
          <w:lang w:val="en-US"/>
        </w:rPr>
      </w:pPr>
      <w:r w:rsidRPr="00D3062E">
        <w:rPr>
          <w:lang w:val="en-US"/>
        </w:rPr>
        <w:t xml:space="preserve">            The key of the map shall be </w:t>
      </w:r>
      <w:r w:rsidRPr="00D3062E">
        <w:t>any unique string encoded value</w:t>
      </w:r>
      <w:r w:rsidRPr="00D3062E">
        <w:rPr>
          <w:lang w:val="en-US"/>
        </w:rPr>
        <w:t>.</w:t>
      </w:r>
    </w:p>
    <w:p w14:paraId="0156267E" w14:textId="77777777" w:rsidR="00905F86" w:rsidRPr="00D3062E" w:rsidRDefault="00905F86" w:rsidP="00905F86">
      <w:pPr>
        <w:pStyle w:val="PL"/>
      </w:pPr>
      <w:r w:rsidRPr="00D3062E">
        <w:t xml:space="preserve">        </w:t>
      </w:r>
      <w:r w:rsidRPr="00D3062E">
        <w:rPr>
          <w:lang w:val="en-US" w:eastAsia="zh-CN"/>
        </w:rPr>
        <w:t>expTime</w:t>
      </w:r>
      <w:r w:rsidRPr="00D3062E">
        <w:rPr>
          <w:rFonts w:hint="eastAsia"/>
          <w:lang w:eastAsia="zh-CN"/>
        </w:rPr>
        <w:t>:</w:t>
      </w:r>
    </w:p>
    <w:p w14:paraId="610F53D0" w14:textId="77777777" w:rsidR="00905F86" w:rsidRPr="00D3062E" w:rsidRDefault="00905F86" w:rsidP="00905F86">
      <w:pPr>
        <w:pStyle w:val="PL"/>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240F3A91" w14:textId="77777777" w:rsidR="00905F86" w:rsidRPr="00D3062E" w:rsidRDefault="00905F86" w:rsidP="00905F86">
      <w:pPr>
        <w:pStyle w:val="PL"/>
        <w:rPr>
          <w:lang w:val="en-US" w:eastAsia="es-ES"/>
        </w:rPr>
      </w:pPr>
      <w:r w:rsidRPr="00D3062E">
        <w:t xml:space="preserve">        netSlicePerf:</w:t>
      </w:r>
    </w:p>
    <w:p w14:paraId="7746901C" w14:textId="77777777" w:rsidR="00905F86" w:rsidRPr="00D3062E" w:rsidRDefault="00905F86" w:rsidP="00905F86">
      <w:pPr>
        <w:pStyle w:val="PL"/>
        <w:rPr>
          <w:lang w:val="en-US" w:eastAsia="es-ES"/>
        </w:rPr>
      </w:pPr>
      <w:r w:rsidRPr="00D3062E">
        <w:rPr>
          <w:lang w:val="en-US" w:eastAsia="es-ES"/>
        </w:rPr>
        <w:t xml:space="preserve">          type: array</w:t>
      </w:r>
    </w:p>
    <w:p w14:paraId="69136E4B" w14:textId="77777777" w:rsidR="00905F86" w:rsidRPr="00D3062E" w:rsidRDefault="00905F86" w:rsidP="00905F86">
      <w:pPr>
        <w:pStyle w:val="PL"/>
        <w:rPr>
          <w:lang w:val="en-US" w:eastAsia="es-ES"/>
        </w:rPr>
      </w:pPr>
      <w:r w:rsidRPr="00D3062E">
        <w:rPr>
          <w:lang w:val="en-US" w:eastAsia="es-ES"/>
        </w:rPr>
        <w:t xml:space="preserve">          items:</w:t>
      </w:r>
    </w:p>
    <w:p w14:paraId="297B1148" w14:textId="77777777" w:rsidR="00905F86" w:rsidRPr="00D3062E" w:rsidRDefault="00905F86" w:rsidP="00905F86">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7152CF6B" w14:textId="77777777" w:rsidR="00905F86" w:rsidRPr="00012FB6" w:rsidRDefault="00905F86" w:rsidP="00905F86">
      <w:pPr>
        <w:pStyle w:val="PL"/>
        <w:rPr>
          <w:lang w:val="en-US" w:eastAsia="es-ES"/>
        </w:rPr>
      </w:pPr>
      <w:r w:rsidRPr="00D3062E">
        <w:rPr>
          <w:lang w:val="en-US" w:eastAsia="es-ES"/>
        </w:rPr>
        <w:t xml:space="preserve">          minItems: 1</w:t>
      </w:r>
    </w:p>
    <w:p w14:paraId="51A13875" w14:textId="77777777" w:rsidR="00905F86" w:rsidRPr="00D3062E" w:rsidRDefault="00905F86" w:rsidP="00905F86">
      <w:pPr>
        <w:pStyle w:val="PL"/>
      </w:pPr>
      <w:r w:rsidRPr="00D3062E">
        <w:t xml:space="preserve">        suppFeat:</w:t>
      </w:r>
    </w:p>
    <w:p w14:paraId="30FFD432" w14:textId="77777777" w:rsidR="00905F86" w:rsidRPr="00D3062E" w:rsidRDefault="00905F86" w:rsidP="00905F86">
      <w:pPr>
        <w:pStyle w:val="PL"/>
      </w:pPr>
      <w:r w:rsidRPr="00D3062E">
        <w:t xml:space="preserve">          $ref: 'TS29571_CommonData.yaml#/components/schemas/SupportedFeatures'</w:t>
      </w:r>
    </w:p>
    <w:p w14:paraId="617C4705" w14:textId="77777777" w:rsidR="00905F86" w:rsidRPr="00D3062E" w:rsidRDefault="00905F86" w:rsidP="00905F86">
      <w:pPr>
        <w:pStyle w:val="PL"/>
        <w:rPr>
          <w:lang w:val="en-US" w:eastAsia="es-ES"/>
        </w:rPr>
      </w:pPr>
      <w:r w:rsidRPr="00D3062E">
        <w:rPr>
          <w:lang w:val="en-US" w:eastAsia="es-ES"/>
        </w:rPr>
        <w:t xml:space="preserve">      required:</w:t>
      </w:r>
    </w:p>
    <w:p w14:paraId="77BD883E" w14:textId="77777777" w:rsidR="00905F86" w:rsidRPr="00D3062E" w:rsidRDefault="00905F86" w:rsidP="00905F86">
      <w:pPr>
        <w:pStyle w:val="PL"/>
      </w:pPr>
      <w:r w:rsidRPr="00D3062E">
        <w:rPr>
          <w:lang w:val="en-US" w:eastAsia="es-ES"/>
        </w:rPr>
        <w:t xml:space="preserve">        - </w:t>
      </w:r>
      <w:r w:rsidRPr="00D3062E">
        <w:t>notifUri</w:t>
      </w:r>
    </w:p>
    <w:p w14:paraId="3D20B546" w14:textId="77777777" w:rsidR="00905F86" w:rsidRPr="00D3062E" w:rsidRDefault="00905F86" w:rsidP="00905F86">
      <w:pPr>
        <w:pStyle w:val="PL"/>
        <w:rPr>
          <w:lang w:eastAsia="zh-CN"/>
        </w:rPr>
      </w:pPr>
      <w:r w:rsidRPr="00D3062E">
        <w:rPr>
          <w:lang w:val="en-US" w:eastAsia="es-ES"/>
        </w:rPr>
        <w:t xml:space="preserve">        - </w:t>
      </w:r>
      <w:r w:rsidRPr="00D3062E">
        <w:t>collectInfo</w:t>
      </w:r>
    </w:p>
    <w:p w14:paraId="73EABA58" w14:textId="77777777" w:rsidR="00B110B4" w:rsidRPr="00D3062E" w:rsidRDefault="00B110B4" w:rsidP="00B110B4">
      <w:pPr>
        <w:pStyle w:val="PL"/>
        <w:spacing w:line="200" w:lineRule="exact"/>
      </w:pPr>
    </w:p>
    <w:p w14:paraId="0EFBBE6E" w14:textId="77777777" w:rsidR="00B110B4" w:rsidRPr="00D3062E" w:rsidRDefault="00B110B4" w:rsidP="00B110B4">
      <w:pPr>
        <w:pStyle w:val="PL"/>
        <w:spacing w:line="200" w:lineRule="exact"/>
      </w:pPr>
      <w:r w:rsidRPr="00D3062E">
        <w:rPr>
          <w:rFonts w:hint="eastAsia"/>
        </w:rPr>
        <w:t xml:space="preserve"> </w:t>
      </w:r>
      <w:r w:rsidRPr="00D3062E">
        <w:t xml:space="preserve">   InfoCollectSubscPatch:</w:t>
      </w:r>
    </w:p>
    <w:p w14:paraId="6AC52A32" w14:textId="77777777" w:rsidR="00B110B4" w:rsidRPr="00D3062E" w:rsidRDefault="00B110B4" w:rsidP="00B110B4">
      <w:pPr>
        <w:pStyle w:val="PL"/>
        <w:spacing w:line="200" w:lineRule="exact"/>
      </w:pPr>
      <w:r w:rsidRPr="00D3062E">
        <w:t xml:space="preserve">      description: Represents the requested modifications </w:t>
      </w:r>
      <w:r w:rsidRPr="00D3062E">
        <w:rPr>
          <w:lang w:val="en-US"/>
        </w:rPr>
        <w:t>of</w:t>
      </w:r>
      <w:r w:rsidRPr="00D3062E">
        <w:rPr>
          <w:rFonts w:hint="eastAsia"/>
        </w:rPr>
        <w:t xml:space="preserve"> </w:t>
      </w:r>
      <w:r w:rsidRPr="00D3062E">
        <w:t>an Information Collection subscription.</w:t>
      </w:r>
    </w:p>
    <w:p w14:paraId="28F0AEC3" w14:textId="77777777" w:rsidR="00B110B4" w:rsidRPr="00D3062E" w:rsidRDefault="00B110B4" w:rsidP="00B110B4">
      <w:pPr>
        <w:pStyle w:val="PL"/>
        <w:rPr>
          <w:lang w:val="en-US" w:eastAsia="zh-CN"/>
        </w:rPr>
      </w:pPr>
      <w:r w:rsidRPr="00D3062E">
        <w:t xml:space="preserve">      type: object</w:t>
      </w:r>
    </w:p>
    <w:p w14:paraId="346D2636" w14:textId="77777777" w:rsidR="00B110B4" w:rsidRPr="00D3062E" w:rsidRDefault="00B110B4" w:rsidP="00B110B4">
      <w:pPr>
        <w:pStyle w:val="PL"/>
      </w:pPr>
      <w:r w:rsidRPr="00D3062E">
        <w:t xml:space="preserve">      properties:</w:t>
      </w:r>
    </w:p>
    <w:p w14:paraId="5A5FC85F" w14:textId="77777777" w:rsidR="00B110B4" w:rsidRPr="00D3062E" w:rsidRDefault="00B110B4" w:rsidP="00B110B4">
      <w:pPr>
        <w:pStyle w:val="PL"/>
        <w:spacing w:line="200" w:lineRule="exact"/>
        <w:rPr>
          <w:lang w:val="en-US" w:eastAsia="zh-CN"/>
        </w:rPr>
      </w:pPr>
      <w:r w:rsidRPr="00D3062E">
        <w:t xml:space="preserve">        notifUri:</w:t>
      </w:r>
    </w:p>
    <w:p w14:paraId="2796CDCA"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5F6179B9" w14:textId="77777777" w:rsidR="00B110B4" w:rsidRPr="00D3062E" w:rsidRDefault="00B110B4" w:rsidP="00B110B4">
      <w:pPr>
        <w:pStyle w:val="PL"/>
        <w:spacing w:line="200" w:lineRule="exact"/>
      </w:pPr>
      <w:r w:rsidRPr="00D3062E">
        <w:t xml:space="preserve">        collectInfo:</w:t>
      </w:r>
    </w:p>
    <w:p w14:paraId="3987A904" w14:textId="77777777" w:rsidR="00B110B4" w:rsidRPr="00D3062E" w:rsidRDefault="00B110B4" w:rsidP="00B110B4">
      <w:pPr>
        <w:pStyle w:val="PL"/>
      </w:pPr>
      <w:r w:rsidRPr="00D3062E">
        <w:t xml:space="preserve">          $ref: '#/components/schemas/CollectInfo'</w:t>
      </w:r>
    </w:p>
    <w:p w14:paraId="246BCD21" w14:textId="77777777" w:rsidR="00B110B4" w:rsidRPr="00D3062E" w:rsidRDefault="00B110B4" w:rsidP="00B110B4">
      <w:pPr>
        <w:pStyle w:val="PL"/>
        <w:spacing w:line="200" w:lineRule="exact"/>
      </w:pPr>
      <w:r w:rsidRPr="00D3062E">
        <w:t xml:space="preserve">        </w:t>
      </w:r>
      <w:r w:rsidRPr="00D3062E">
        <w:rPr>
          <w:lang w:val="en-US" w:eastAsia="zh-CN"/>
        </w:rPr>
        <w:t>expTime</w:t>
      </w:r>
      <w:r w:rsidRPr="00D3062E">
        <w:rPr>
          <w:rFonts w:hint="eastAsia"/>
          <w:lang w:eastAsia="zh-CN"/>
        </w:rPr>
        <w:t>:</w:t>
      </w:r>
    </w:p>
    <w:p w14:paraId="56A93A30"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352A1D0D" w14:textId="77777777" w:rsidR="00B110B4" w:rsidRDefault="00B110B4" w:rsidP="00B110B4">
      <w:pPr>
        <w:pStyle w:val="PL"/>
        <w:rPr>
          <w:rFonts w:eastAsiaTheme="minorEastAsia"/>
          <w:lang w:val="en-US"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63C3B38F"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CollectInfo:</w:t>
      </w:r>
    </w:p>
    <w:p w14:paraId="65CC7094" w14:textId="77777777" w:rsidR="00B110B4" w:rsidRPr="00D3062E" w:rsidRDefault="00B110B4" w:rsidP="00B110B4">
      <w:pPr>
        <w:pStyle w:val="PL"/>
      </w:pPr>
      <w:r w:rsidRPr="00D3062E">
        <w:t xml:space="preserve">      type: object</w:t>
      </w:r>
    </w:p>
    <w:p w14:paraId="6F07D2BA" w14:textId="77777777" w:rsidR="00B110B4" w:rsidRPr="00D3062E" w:rsidRDefault="00B110B4" w:rsidP="00B110B4">
      <w:pPr>
        <w:pStyle w:val="PL"/>
      </w:pPr>
      <w:r w:rsidRPr="00D3062E">
        <w:t xml:space="preserve">      properties:</w:t>
      </w:r>
    </w:p>
    <w:p w14:paraId="1A2C182B" w14:textId="77777777" w:rsidR="00B110B4" w:rsidRPr="00D3062E" w:rsidRDefault="00B110B4" w:rsidP="00B110B4">
      <w:pPr>
        <w:pStyle w:val="PL"/>
        <w:spacing w:line="200" w:lineRule="exact"/>
      </w:pPr>
      <w:r w:rsidRPr="00D3062E">
        <w:t xml:space="preserve">        snssai:</w:t>
      </w:r>
    </w:p>
    <w:p w14:paraId="28A7E0FF" w14:textId="77777777" w:rsidR="00B110B4" w:rsidRPr="00D3062E" w:rsidRDefault="00B110B4" w:rsidP="00B110B4">
      <w:pPr>
        <w:pStyle w:val="PL"/>
        <w:spacing w:line="200" w:lineRule="exact"/>
      </w:pPr>
      <w:r w:rsidRPr="00D3062E">
        <w:t xml:space="preserve">          $ref: 'TS29571_CommonData.yaml#/components/schemas/Snssai'</w:t>
      </w:r>
    </w:p>
    <w:p w14:paraId="4B6F5307" w14:textId="77777777" w:rsidR="00B110B4" w:rsidRPr="00D3062E" w:rsidRDefault="00B110B4" w:rsidP="00B110B4">
      <w:pPr>
        <w:pStyle w:val="PL"/>
        <w:spacing w:line="200" w:lineRule="exact"/>
      </w:pPr>
      <w:r w:rsidRPr="00D3062E">
        <w:t xml:space="preserve">        qosMetric:</w:t>
      </w:r>
    </w:p>
    <w:p w14:paraId="08D11CD2" w14:textId="77777777" w:rsidR="00B110B4" w:rsidRPr="00D3062E" w:rsidRDefault="00B110B4" w:rsidP="00B110B4">
      <w:pPr>
        <w:pStyle w:val="PL"/>
        <w:spacing w:line="200" w:lineRule="exact"/>
      </w:pPr>
      <w:r w:rsidRPr="00D3062E">
        <w:t xml:space="preserve">          $ref: '#/components/schemas/QoSMetric'</w:t>
      </w:r>
    </w:p>
    <w:p w14:paraId="594B5FA2" w14:textId="77777777" w:rsidR="00B110B4" w:rsidRPr="00D3062E" w:rsidRDefault="00B110B4" w:rsidP="00B110B4">
      <w:pPr>
        <w:pStyle w:val="PL"/>
        <w:spacing w:line="200" w:lineRule="exact"/>
      </w:pPr>
      <w:r w:rsidRPr="00D3062E">
        <w:t xml:space="preserve">        repPeriod:</w:t>
      </w:r>
    </w:p>
    <w:p w14:paraId="3BA09E4C" w14:textId="77777777" w:rsidR="00B110B4" w:rsidRPr="00D3062E" w:rsidRDefault="00B110B4" w:rsidP="00B110B4">
      <w:pPr>
        <w:pStyle w:val="PL"/>
        <w:spacing w:line="200" w:lineRule="exact"/>
      </w:pPr>
      <w:r w:rsidRPr="00D3062E">
        <w:t xml:space="preserve">          $ref: 'TS29571_CommonData.yaml#/components/schemas/DurationSec'</w:t>
      </w:r>
    </w:p>
    <w:p w14:paraId="1BE59849" w14:textId="77777777" w:rsidR="00B110B4" w:rsidRPr="00D3062E" w:rsidRDefault="00B110B4" w:rsidP="00B110B4">
      <w:pPr>
        <w:pStyle w:val="PL"/>
        <w:spacing w:line="200" w:lineRule="exact"/>
      </w:pPr>
      <w:r w:rsidRPr="00D3062E">
        <w:t xml:space="preserve">        immRepFlag:</w:t>
      </w:r>
    </w:p>
    <w:p w14:paraId="520FF7B8" w14:textId="77777777" w:rsidR="00B110B4" w:rsidRPr="00D3062E" w:rsidRDefault="00B110B4" w:rsidP="00B110B4">
      <w:pPr>
        <w:pStyle w:val="PL"/>
        <w:spacing w:line="200" w:lineRule="exact"/>
      </w:pPr>
      <w:r w:rsidRPr="00D3062E">
        <w:t xml:space="preserve">          type: boolean</w:t>
      </w:r>
    </w:p>
    <w:p w14:paraId="499F2775" w14:textId="77777777" w:rsidR="00B110B4" w:rsidRPr="00D3062E" w:rsidRDefault="00B110B4" w:rsidP="00B110B4">
      <w:pPr>
        <w:pStyle w:val="PL"/>
        <w:spacing w:line="200" w:lineRule="exact"/>
      </w:pPr>
      <w:r w:rsidRPr="00D3062E">
        <w:t xml:space="preserve">          description: </w:t>
      </w:r>
      <w:r w:rsidRPr="00D3062E">
        <w:rPr>
          <w:rFonts w:hint="eastAsia"/>
        </w:rPr>
        <w:t>I</w:t>
      </w:r>
      <w:r w:rsidRPr="00D3062E">
        <w:t>dentifies the request needs immediate reporting or not.</w:t>
      </w:r>
    </w:p>
    <w:p w14:paraId="79B996A1" w14:textId="77777777" w:rsidR="00B110B4" w:rsidRPr="00D3062E" w:rsidRDefault="00B110B4" w:rsidP="00B110B4">
      <w:pPr>
        <w:pStyle w:val="PL"/>
        <w:rPr>
          <w:lang w:val="en-US" w:eastAsia="es-ES"/>
        </w:rPr>
      </w:pPr>
      <w:r w:rsidRPr="00D3062E">
        <w:rPr>
          <w:lang w:val="en-US" w:eastAsia="es-ES"/>
        </w:rPr>
        <w:t xml:space="preserve">      required:</w:t>
      </w:r>
    </w:p>
    <w:p w14:paraId="5FD4AA9A" w14:textId="77777777" w:rsidR="00B110B4" w:rsidRPr="00D3062E" w:rsidRDefault="00B110B4" w:rsidP="00B110B4">
      <w:pPr>
        <w:pStyle w:val="PL"/>
      </w:pPr>
      <w:r w:rsidRPr="00D3062E">
        <w:rPr>
          <w:lang w:val="en-US" w:eastAsia="es-ES"/>
        </w:rPr>
        <w:t xml:space="preserve">        - </w:t>
      </w:r>
      <w:r w:rsidRPr="00D3062E">
        <w:t>snssai</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77D7CB23" w14:textId="77777777" w:rsidR="00B110B4" w:rsidRPr="00D3062E" w:rsidRDefault="00B110B4" w:rsidP="00B110B4">
      <w:pPr>
        <w:pStyle w:val="PL"/>
        <w:rPr>
          <w:lang w:val="en-US" w:eastAsia="zh-CN"/>
        </w:rPr>
      </w:pPr>
      <w:r w:rsidRPr="00D3062E">
        <w:rPr>
          <w:rFonts w:hint="eastAsia"/>
          <w:lang w:eastAsia="zh-CN"/>
        </w:rPr>
        <w:t xml:space="preserve">    </w:t>
      </w:r>
      <w:r w:rsidRPr="00D3062E">
        <w:rPr>
          <w:lang w:eastAsia="zh-CN"/>
        </w:rPr>
        <w:t>QoSType</w:t>
      </w:r>
      <w:r>
        <w:rPr>
          <w:lang w:eastAsia="zh-CN"/>
        </w:rPr>
        <w:t>:</w:t>
      </w:r>
    </w:p>
    <w:p w14:paraId="2C98E890" w14:textId="77777777" w:rsidR="00B110B4" w:rsidRPr="00D3062E" w:rsidRDefault="00B110B4" w:rsidP="00B110B4">
      <w:pPr>
        <w:pStyle w:val="PL"/>
        <w:rPr>
          <w:lang w:val="en-US" w:eastAsia="zh-CN"/>
        </w:rPr>
      </w:pPr>
      <w:r w:rsidRPr="00D3062E">
        <w:rPr>
          <w:lang w:val="en-US" w:eastAsia="zh-CN"/>
        </w:rPr>
        <w:t xml:space="preserve">      anyOf:</w:t>
      </w:r>
    </w:p>
    <w:p w14:paraId="011EB70E" w14:textId="77777777" w:rsidR="00B110B4" w:rsidRPr="00D3062E" w:rsidRDefault="00B110B4" w:rsidP="00B110B4">
      <w:pPr>
        <w:pStyle w:val="PL"/>
        <w:rPr>
          <w:lang w:val="en-US" w:eastAsia="zh-CN"/>
        </w:rPr>
      </w:pPr>
      <w:r w:rsidRPr="00D3062E">
        <w:rPr>
          <w:lang w:val="en-US" w:eastAsia="zh-CN"/>
        </w:rPr>
        <w:t xml:space="preserve">      - type: string</w:t>
      </w:r>
    </w:p>
    <w:p w14:paraId="1261464A" w14:textId="77777777" w:rsidR="00B110B4" w:rsidRPr="00D3062E" w:rsidRDefault="00B110B4" w:rsidP="00B110B4">
      <w:pPr>
        <w:pStyle w:val="PL"/>
        <w:rPr>
          <w:lang w:val="en-US" w:eastAsia="zh-CN"/>
        </w:rPr>
      </w:pPr>
      <w:r w:rsidRPr="00D3062E">
        <w:rPr>
          <w:lang w:val="en-US" w:eastAsia="zh-CN"/>
        </w:rPr>
        <w:t xml:space="preserve">        enum:</w:t>
      </w:r>
    </w:p>
    <w:p w14:paraId="38D2532F" w14:textId="77777777" w:rsidR="00B110B4" w:rsidRPr="00D3062E" w:rsidRDefault="00B110B4" w:rsidP="00B110B4">
      <w:pPr>
        <w:pStyle w:val="PL"/>
        <w:rPr>
          <w:lang w:val="en-US" w:eastAsia="zh-CN"/>
        </w:rPr>
      </w:pPr>
      <w:r w:rsidRPr="00D3062E">
        <w:rPr>
          <w:lang w:val="en-US" w:eastAsia="zh-CN"/>
        </w:rPr>
        <w:t xml:space="preserve">          - LATENCY</w:t>
      </w:r>
    </w:p>
    <w:p w14:paraId="77CE104B" w14:textId="77777777" w:rsidR="00B110B4" w:rsidRPr="00D3062E" w:rsidRDefault="00B110B4" w:rsidP="00B110B4">
      <w:pPr>
        <w:pStyle w:val="PL"/>
        <w:rPr>
          <w:lang w:val="en-US" w:eastAsia="zh-CN"/>
        </w:rPr>
      </w:pPr>
      <w:r w:rsidRPr="00D3062E">
        <w:rPr>
          <w:lang w:val="en-US" w:eastAsia="zh-CN"/>
        </w:rPr>
        <w:t xml:space="preserve">          - THROUGHPUT</w:t>
      </w:r>
    </w:p>
    <w:p w14:paraId="37540A14" w14:textId="77777777" w:rsidR="00B110B4" w:rsidRPr="00D3062E" w:rsidRDefault="00B110B4" w:rsidP="00B110B4">
      <w:pPr>
        <w:pStyle w:val="PL"/>
        <w:rPr>
          <w:lang w:val="en-US" w:eastAsia="zh-CN"/>
        </w:rPr>
      </w:pPr>
      <w:r w:rsidRPr="00D3062E">
        <w:rPr>
          <w:lang w:val="en-US" w:eastAsia="zh-CN"/>
        </w:rPr>
        <w:t xml:space="preserve">          - JITTER</w:t>
      </w:r>
    </w:p>
    <w:p w14:paraId="2E136C6C" w14:textId="77777777" w:rsidR="00B110B4" w:rsidRPr="00D3062E" w:rsidRDefault="00B110B4" w:rsidP="00B110B4">
      <w:pPr>
        <w:pStyle w:val="PL"/>
        <w:rPr>
          <w:lang w:val="en-US" w:eastAsia="zh-CN"/>
        </w:rPr>
      </w:pPr>
      <w:r w:rsidRPr="00D3062E">
        <w:rPr>
          <w:lang w:val="en-US" w:eastAsia="zh-CN"/>
        </w:rPr>
        <w:t xml:space="preserve">      - type: string</w:t>
      </w:r>
    </w:p>
    <w:p w14:paraId="3A3325D4" w14:textId="77777777" w:rsidR="00B110B4" w:rsidRPr="00D3062E" w:rsidRDefault="00B110B4" w:rsidP="00B110B4">
      <w:pPr>
        <w:pStyle w:val="PL"/>
        <w:rPr>
          <w:lang w:val="en-US" w:eastAsia="zh-CN"/>
        </w:rPr>
      </w:pPr>
      <w:r w:rsidRPr="00D3062E">
        <w:rPr>
          <w:lang w:val="en-US" w:eastAsia="zh-CN"/>
        </w:rPr>
        <w:t xml:space="preserve">        description: &gt;</w:t>
      </w:r>
    </w:p>
    <w:p w14:paraId="573F1181" w14:textId="77777777" w:rsidR="00B110B4" w:rsidRPr="00D3062E" w:rsidRDefault="00B110B4" w:rsidP="00B110B4">
      <w:pPr>
        <w:pStyle w:val="PL"/>
        <w:rPr>
          <w:lang w:val="en-US" w:eastAsia="zh-CN"/>
        </w:rPr>
      </w:pPr>
      <w:r w:rsidRPr="00D3062E">
        <w:rPr>
          <w:lang w:val="en-US" w:eastAsia="zh-CN"/>
        </w:rPr>
        <w:t xml:space="preserve">          This string provides forward-compatibility with future</w:t>
      </w:r>
    </w:p>
    <w:p w14:paraId="298F5363" w14:textId="77777777" w:rsidR="00B110B4" w:rsidRPr="00D3062E" w:rsidRDefault="00B110B4" w:rsidP="00B110B4">
      <w:pPr>
        <w:pStyle w:val="PL"/>
        <w:rPr>
          <w:lang w:val="en-US" w:eastAsia="zh-CN"/>
        </w:rPr>
      </w:pPr>
      <w:r w:rsidRPr="00D3062E">
        <w:rPr>
          <w:lang w:val="en-US" w:eastAsia="zh-CN"/>
        </w:rPr>
        <w:t xml:space="preserve">          extensions to the enumeration and is not used to encode</w:t>
      </w:r>
    </w:p>
    <w:p w14:paraId="7A7EC86A" w14:textId="77777777" w:rsidR="00B110B4" w:rsidRPr="00D3062E" w:rsidRDefault="00B110B4" w:rsidP="00B110B4">
      <w:pPr>
        <w:pStyle w:val="PL"/>
        <w:rPr>
          <w:lang w:val="en-US" w:eastAsia="zh-CN"/>
        </w:rPr>
      </w:pPr>
      <w:r w:rsidRPr="00D3062E">
        <w:rPr>
          <w:lang w:val="en-US" w:eastAsia="zh-CN"/>
        </w:rPr>
        <w:t xml:space="preserve">          content defined in the present version of this API.</w:t>
      </w:r>
    </w:p>
    <w:p w14:paraId="6CDB8756" w14:textId="77777777" w:rsidR="00B110B4" w:rsidRPr="00D3062E" w:rsidRDefault="00B110B4" w:rsidP="00B110B4">
      <w:pPr>
        <w:pStyle w:val="PL"/>
        <w:rPr>
          <w:lang w:val="en-US" w:eastAsia="zh-CN"/>
        </w:rPr>
      </w:pPr>
      <w:r w:rsidRPr="00D3062E">
        <w:rPr>
          <w:lang w:val="en-US" w:eastAsia="zh-CN"/>
        </w:rPr>
        <w:t xml:space="preserve">      description: |</w:t>
      </w:r>
    </w:p>
    <w:p w14:paraId="3CE3DFC2" w14:textId="77777777" w:rsidR="00B110B4" w:rsidRPr="00D3062E" w:rsidRDefault="00B110B4" w:rsidP="00B110B4">
      <w:pPr>
        <w:pStyle w:val="PL"/>
        <w:rPr>
          <w:lang w:val="en-US" w:eastAsia="zh-CN"/>
        </w:rPr>
      </w:pPr>
      <w:r w:rsidRPr="00D3062E">
        <w:rPr>
          <w:lang w:val="en-US" w:eastAsia="zh-CN"/>
        </w:rPr>
        <w:t xml:space="preserve">        Represents the QoS metric type, e.g. latency, throughput, jitter, etc.</w:t>
      </w:r>
    </w:p>
    <w:p w14:paraId="0D0BF683" w14:textId="77777777" w:rsidR="00B110B4" w:rsidRPr="00D3062E" w:rsidRDefault="00B110B4" w:rsidP="00B110B4">
      <w:pPr>
        <w:pStyle w:val="PL"/>
        <w:rPr>
          <w:lang w:val="en-US" w:eastAsia="zh-CN"/>
        </w:rPr>
      </w:pPr>
      <w:r w:rsidRPr="00D3062E">
        <w:rPr>
          <w:lang w:val="en-US" w:eastAsia="zh-CN"/>
        </w:rPr>
        <w:t xml:space="preserve">        Possible values are:</w:t>
      </w:r>
    </w:p>
    <w:p w14:paraId="1EFCBBAF" w14:textId="77777777" w:rsidR="00B110B4" w:rsidRPr="00D3062E" w:rsidRDefault="00B110B4" w:rsidP="00B110B4">
      <w:pPr>
        <w:pStyle w:val="PL"/>
        <w:rPr>
          <w:lang w:val="en-US" w:eastAsia="zh-CN"/>
        </w:rPr>
      </w:pPr>
      <w:r w:rsidRPr="00D3062E">
        <w:rPr>
          <w:lang w:val="en-US" w:eastAsia="zh-CN"/>
        </w:rPr>
        <w:t xml:space="preserve">        - LATENCY: Indicates that the QoS type is latency.</w:t>
      </w:r>
    </w:p>
    <w:p w14:paraId="60B8F5F9" w14:textId="77777777" w:rsidR="00B110B4" w:rsidRPr="00D3062E" w:rsidRDefault="00B110B4" w:rsidP="00B110B4">
      <w:pPr>
        <w:pStyle w:val="PL"/>
        <w:rPr>
          <w:lang w:val="en-US" w:eastAsia="zh-CN"/>
        </w:rPr>
      </w:pPr>
      <w:r w:rsidRPr="00D3062E">
        <w:rPr>
          <w:lang w:val="en-US" w:eastAsia="zh-CN"/>
        </w:rPr>
        <w:t xml:space="preserve">        - THROUGHPUT: Indicates that the QoS type is latency.</w:t>
      </w:r>
    </w:p>
    <w:p w14:paraId="32C143A6" w14:textId="77777777" w:rsidR="00B110B4" w:rsidRPr="00D3062E" w:rsidRDefault="00B110B4" w:rsidP="00B110B4">
      <w:pPr>
        <w:pStyle w:val="PL"/>
        <w:rPr>
          <w:lang w:val="en-US" w:eastAsia="zh-CN"/>
        </w:rPr>
      </w:pPr>
      <w:r w:rsidRPr="00D3062E">
        <w:rPr>
          <w:lang w:val="en-US" w:eastAsia="zh-CN"/>
        </w:rPr>
        <w:t xml:space="preserve">        - JITTER: Indicates that the QoS type is latency.</w:t>
      </w:r>
    </w:p>
    <w:p w14:paraId="3B4D0A40" w14:textId="77777777" w:rsidR="00B110B4" w:rsidRDefault="00B110B4" w:rsidP="00B110B4">
      <w:pPr>
        <w:pStyle w:val="PL"/>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6090" w:name="_Toc160650505"/>
      <w:bookmarkStart w:id="6091" w:name="_Toc164928824"/>
      <w:bookmarkStart w:id="6092" w:name="_Toc168550687"/>
      <w:r>
        <w:rPr>
          <w:lang w:val="en-US"/>
        </w:rPr>
        <w:t>A</w:t>
      </w:r>
      <w:r w:rsidRPr="00D3062E">
        <w:t>.9</w:t>
      </w:r>
      <w:r w:rsidRPr="00D3062E">
        <w:tab/>
        <w:t>NSCE_ServiceContinuity API</w:t>
      </w:r>
      <w:bookmarkEnd w:id="6090"/>
      <w:bookmarkEnd w:id="6091"/>
      <w:bookmarkEnd w:id="6092"/>
    </w:p>
    <w:p w14:paraId="2D311B81" w14:textId="77777777" w:rsidR="00B110B4" w:rsidRPr="00D3062E" w:rsidRDefault="00B110B4" w:rsidP="00B110B4">
      <w:pPr>
        <w:pStyle w:val="PL"/>
      </w:pPr>
      <w:r w:rsidRPr="00D3062E">
        <w:t>openapi: 3.0.0</w:t>
      </w:r>
    </w:p>
    <w:p w14:paraId="4FF8FFCD" w14:textId="77777777" w:rsidR="00B110B4" w:rsidRPr="00D3062E" w:rsidRDefault="00B110B4" w:rsidP="00B110B4">
      <w:pPr>
        <w:pStyle w:val="PL"/>
      </w:pPr>
    </w:p>
    <w:p w14:paraId="1E7A3072" w14:textId="77777777" w:rsidR="00B110B4" w:rsidRPr="00D3062E" w:rsidRDefault="00B110B4" w:rsidP="00B110B4">
      <w:pPr>
        <w:pStyle w:val="PL"/>
      </w:pPr>
      <w:r w:rsidRPr="00D3062E">
        <w:t>info:</w:t>
      </w:r>
    </w:p>
    <w:p w14:paraId="50A13824" w14:textId="77777777" w:rsidR="00B110B4" w:rsidRPr="00D3062E" w:rsidRDefault="00B110B4" w:rsidP="00B110B4">
      <w:pPr>
        <w:pStyle w:val="PL"/>
      </w:pPr>
      <w:r w:rsidRPr="00D3062E">
        <w:t xml:space="preserve">  title: NSCE Server </w:t>
      </w:r>
      <w:r>
        <w:rPr>
          <w:lang w:eastAsia="fr-FR"/>
        </w:rPr>
        <w:t>Edge</w:t>
      </w:r>
      <w:r w:rsidRPr="00D3062E">
        <w:rPr>
          <w:lang w:eastAsia="fr-FR"/>
        </w:rPr>
        <w:t xml:space="preserve"> Service Continuity Service</w:t>
      </w:r>
    </w:p>
    <w:p w14:paraId="53F395CB" w14:textId="77777777" w:rsidR="00B110B4" w:rsidRPr="00D3062E" w:rsidRDefault="00B110B4" w:rsidP="00B110B4">
      <w:pPr>
        <w:pStyle w:val="PL"/>
      </w:pPr>
      <w:r w:rsidRPr="00D3062E">
        <w:t xml:space="preserve">  version: 1.0.0</w:t>
      </w:r>
    </w:p>
    <w:p w14:paraId="42C668FC" w14:textId="77777777" w:rsidR="00B110B4" w:rsidRPr="00D3062E" w:rsidRDefault="00B110B4" w:rsidP="00B110B4">
      <w:pPr>
        <w:pStyle w:val="PL"/>
      </w:pPr>
      <w:r w:rsidRPr="00D3062E">
        <w:t xml:space="preserve">  description: |</w:t>
      </w:r>
    </w:p>
    <w:p w14:paraId="50B65606" w14:textId="77777777" w:rsidR="00B110B4" w:rsidRPr="00D3062E" w:rsidRDefault="00B110B4" w:rsidP="00B110B4">
      <w:pPr>
        <w:pStyle w:val="PL"/>
      </w:pPr>
      <w:r w:rsidRPr="00D3062E">
        <w:t xml:space="preserve">    NSCE Server </w:t>
      </w:r>
      <w:r>
        <w:rPr>
          <w:lang w:eastAsia="fr-FR"/>
        </w:rPr>
        <w:t>Edge</w:t>
      </w:r>
      <w:r w:rsidRPr="00D3062E">
        <w:rPr>
          <w:lang w:eastAsia="fr-FR"/>
        </w:rPr>
        <w:t xml:space="preserve"> Service Continuity Service</w:t>
      </w:r>
      <w:r w:rsidRPr="00D3062E">
        <w:t xml:space="preserve">.  </w:t>
      </w:r>
    </w:p>
    <w:p w14:paraId="7E0F1325" w14:textId="77777777" w:rsidR="00B110B4" w:rsidRPr="00D3062E" w:rsidRDefault="00B110B4" w:rsidP="00B110B4">
      <w:pPr>
        <w:pStyle w:val="PL"/>
      </w:pPr>
      <w:r w:rsidRPr="00D3062E">
        <w:t xml:space="preserve">    © 2024, 3GPP Organizational Partners (ARIB, ATIS, CCSA, ETSI, TSDSI, TTA, TTC).  </w:t>
      </w:r>
    </w:p>
    <w:p w14:paraId="235E7305" w14:textId="77777777" w:rsidR="00B110B4" w:rsidRPr="00D3062E" w:rsidRDefault="00B110B4" w:rsidP="00B110B4">
      <w:pPr>
        <w:pStyle w:val="PL"/>
      </w:pPr>
      <w:r w:rsidRPr="00D3062E">
        <w:t xml:space="preserve">    All rights reserved.</w:t>
      </w:r>
    </w:p>
    <w:p w14:paraId="796F54F7" w14:textId="77777777" w:rsidR="00B110B4" w:rsidRPr="00D3062E" w:rsidRDefault="00B110B4" w:rsidP="00B110B4">
      <w:pPr>
        <w:pStyle w:val="PL"/>
      </w:pPr>
    </w:p>
    <w:p w14:paraId="3F1B72E1" w14:textId="77777777" w:rsidR="00B110B4" w:rsidRPr="00D3062E" w:rsidRDefault="00B110B4" w:rsidP="00B110B4">
      <w:pPr>
        <w:pStyle w:val="PL"/>
      </w:pPr>
      <w:r w:rsidRPr="00D3062E">
        <w:t>externalDocs:</w:t>
      </w:r>
    </w:p>
    <w:p w14:paraId="1B12F1FD" w14:textId="77777777" w:rsidR="00B110B4" w:rsidRPr="00D3062E" w:rsidRDefault="00B110B4" w:rsidP="00B110B4">
      <w:pPr>
        <w:pStyle w:val="PL"/>
        <w:rPr>
          <w:lang w:eastAsia="zh-CN"/>
        </w:rPr>
      </w:pPr>
      <w:r w:rsidRPr="00D3062E">
        <w:t xml:space="preserve">  description: </w:t>
      </w:r>
      <w:r w:rsidRPr="00D3062E">
        <w:rPr>
          <w:lang w:eastAsia="zh-CN"/>
        </w:rPr>
        <w:t>&gt;</w:t>
      </w:r>
    </w:p>
    <w:p w14:paraId="40DA3EFE" w14:textId="77777777" w:rsidR="00B110B4" w:rsidRPr="00D3062E" w:rsidRDefault="00B110B4" w:rsidP="00B110B4">
      <w:pPr>
        <w:pStyle w:val="PL"/>
      </w:pPr>
      <w:r w:rsidRPr="00D3062E">
        <w:t xml:space="preserve">    3GPP TS 29.435 V</w:t>
      </w:r>
      <w:r>
        <w:t>18</w:t>
      </w:r>
      <w:r w:rsidRPr="00D3062E">
        <w:t>.</w:t>
      </w:r>
      <w:r>
        <w:t>1</w:t>
      </w:r>
      <w:r w:rsidRPr="00D3062E">
        <w:t>.0; Service Enabler Architecture Layer for Verticals (SEAL);</w:t>
      </w:r>
    </w:p>
    <w:p w14:paraId="0FAF6613" w14:textId="54F1DF9A" w:rsidR="00B110B4" w:rsidRPr="00D3062E" w:rsidRDefault="00B110B4" w:rsidP="00B110B4">
      <w:pPr>
        <w:pStyle w:val="PL"/>
      </w:pPr>
      <w:r w:rsidRPr="00D3062E">
        <w:t xml:space="preserve">    Network Slice Capability E</w:t>
      </w:r>
      <w:r>
        <w:t>nablement</w:t>
      </w:r>
      <w:r w:rsidRPr="00D3062E" w:rsidDel="00B110B4">
        <w:t xml:space="preserve"> </w:t>
      </w:r>
      <w:r w:rsidRPr="00D3062E">
        <w:t>(NSCE) Server Service(s); Stage 3.</w:t>
      </w:r>
    </w:p>
    <w:p w14:paraId="56EBAB89" w14:textId="77777777" w:rsidR="00B110B4" w:rsidRPr="00D3062E" w:rsidRDefault="00B110B4" w:rsidP="00B110B4">
      <w:pPr>
        <w:pStyle w:val="PL"/>
      </w:pPr>
      <w:r w:rsidRPr="00D3062E">
        <w:t xml:space="preserve">  url: https://www.3gpp.org/ftp/Specs/archive/29_series/29.435/</w:t>
      </w:r>
    </w:p>
    <w:p w14:paraId="2A208F4C" w14:textId="77777777" w:rsidR="00B110B4" w:rsidRPr="00D3062E" w:rsidRDefault="00B110B4" w:rsidP="00B110B4">
      <w:pPr>
        <w:pStyle w:val="PL"/>
      </w:pPr>
    </w:p>
    <w:p w14:paraId="3E2618FF" w14:textId="77777777" w:rsidR="00B110B4" w:rsidRPr="00D3062E" w:rsidRDefault="00B110B4" w:rsidP="00B110B4">
      <w:pPr>
        <w:pStyle w:val="PL"/>
      </w:pPr>
      <w:r w:rsidRPr="00D3062E">
        <w:t>servers:</w:t>
      </w:r>
    </w:p>
    <w:p w14:paraId="5699C5ED" w14:textId="77777777" w:rsidR="00B110B4" w:rsidRPr="00D3062E" w:rsidRDefault="00B110B4" w:rsidP="00B110B4">
      <w:pPr>
        <w:pStyle w:val="PL"/>
      </w:pPr>
      <w:r w:rsidRPr="00D3062E">
        <w:t xml:space="preserve">  - url: '{apiRoot}/</w:t>
      </w:r>
      <w:r w:rsidRPr="00431785">
        <w:t>nsce-</w:t>
      </w:r>
      <w:r>
        <w:t>e</w:t>
      </w:r>
      <w:r w:rsidRPr="00431785">
        <w:t>sc</w:t>
      </w:r>
      <w:r w:rsidRPr="00D3062E">
        <w:t>/v1'</w:t>
      </w:r>
    </w:p>
    <w:p w14:paraId="644B0663" w14:textId="77777777" w:rsidR="00B110B4" w:rsidRPr="00D3062E" w:rsidRDefault="00B110B4" w:rsidP="00B110B4">
      <w:pPr>
        <w:pStyle w:val="PL"/>
      </w:pPr>
      <w:r w:rsidRPr="00D3062E">
        <w:t xml:space="preserve">    variables:</w:t>
      </w:r>
    </w:p>
    <w:p w14:paraId="2D40F662" w14:textId="77777777" w:rsidR="00B110B4" w:rsidRPr="00D3062E" w:rsidRDefault="00B110B4" w:rsidP="00B110B4">
      <w:pPr>
        <w:pStyle w:val="PL"/>
      </w:pPr>
      <w:r w:rsidRPr="00D3062E">
        <w:t xml:space="preserve">      apiRoot:</w:t>
      </w:r>
    </w:p>
    <w:p w14:paraId="3038CF17" w14:textId="77777777" w:rsidR="00B110B4" w:rsidRPr="00D3062E" w:rsidRDefault="00B110B4" w:rsidP="00B110B4">
      <w:pPr>
        <w:pStyle w:val="PL"/>
      </w:pPr>
      <w:r w:rsidRPr="00D3062E">
        <w:t xml:space="preserve">        default: https://example.com</w:t>
      </w:r>
    </w:p>
    <w:p w14:paraId="0E6D75C2" w14:textId="77777777" w:rsidR="00B110B4" w:rsidRPr="00D3062E" w:rsidRDefault="00B110B4" w:rsidP="00B110B4">
      <w:pPr>
        <w:pStyle w:val="PL"/>
      </w:pPr>
      <w:r w:rsidRPr="00D3062E">
        <w:t xml:space="preserve">        description: apiRoot as defined in clause 6.5 of 3GPP TS 29.549</w:t>
      </w:r>
      <w:r>
        <w:t>.</w:t>
      </w:r>
    </w:p>
    <w:p w14:paraId="184B4322" w14:textId="77777777" w:rsidR="00B110B4" w:rsidRPr="00D3062E" w:rsidRDefault="00B110B4" w:rsidP="00B110B4">
      <w:pPr>
        <w:pStyle w:val="PL"/>
      </w:pPr>
    </w:p>
    <w:p w14:paraId="1A5B36E9" w14:textId="77777777" w:rsidR="00B110B4" w:rsidRPr="00D3062E" w:rsidRDefault="00B110B4" w:rsidP="00B110B4">
      <w:pPr>
        <w:pStyle w:val="PL"/>
      </w:pPr>
      <w:r w:rsidRPr="00D3062E">
        <w:t>security:</w:t>
      </w:r>
    </w:p>
    <w:p w14:paraId="38564E07" w14:textId="77777777" w:rsidR="00B110B4" w:rsidRPr="00D3062E" w:rsidRDefault="00B110B4" w:rsidP="00B110B4">
      <w:pPr>
        <w:pStyle w:val="PL"/>
      </w:pPr>
      <w:r w:rsidRPr="00D3062E">
        <w:t xml:space="preserve">  - {}</w:t>
      </w:r>
    </w:p>
    <w:p w14:paraId="61FC4406" w14:textId="77777777" w:rsidR="00B110B4" w:rsidRPr="00D3062E" w:rsidRDefault="00B110B4" w:rsidP="00B110B4">
      <w:pPr>
        <w:pStyle w:val="PL"/>
      </w:pPr>
      <w:r w:rsidRPr="00D3062E">
        <w:t xml:space="preserve">  - oAuth2ClientCredentials: []</w:t>
      </w:r>
    </w:p>
    <w:p w14:paraId="25CA8016" w14:textId="77777777" w:rsidR="00B110B4" w:rsidRPr="00D3062E" w:rsidRDefault="00B110B4" w:rsidP="00B110B4">
      <w:pPr>
        <w:pStyle w:val="PL"/>
      </w:pPr>
    </w:p>
    <w:p w14:paraId="64A080AA" w14:textId="77777777" w:rsidR="00B110B4" w:rsidRPr="00D3062E" w:rsidRDefault="00B110B4" w:rsidP="00B110B4">
      <w:pPr>
        <w:pStyle w:val="PL"/>
      </w:pPr>
      <w:r w:rsidRPr="00D3062E">
        <w:t>paths:</w:t>
      </w:r>
    </w:p>
    <w:p w14:paraId="7C74EE31" w14:textId="77777777" w:rsidR="00B110B4" w:rsidRPr="00D3062E" w:rsidRDefault="00B110B4" w:rsidP="00B110B4">
      <w:pPr>
        <w:pStyle w:val="PL"/>
      </w:pPr>
      <w:r w:rsidRPr="00D3062E">
        <w:t xml:space="preserve">  /request:</w:t>
      </w:r>
    </w:p>
    <w:p w14:paraId="2CE2D858" w14:textId="77777777" w:rsidR="00B110B4" w:rsidRPr="00D3062E" w:rsidRDefault="00B110B4" w:rsidP="00B110B4">
      <w:pPr>
        <w:pStyle w:val="PL"/>
      </w:pPr>
      <w:r w:rsidRPr="00D3062E">
        <w:t xml:space="preserve">    post:</w:t>
      </w:r>
    </w:p>
    <w:p w14:paraId="15927C44"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t>Edge s</w:t>
      </w:r>
      <w:r w:rsidRPr="00431785">
        <w:t xml:space="preserve">ervice </w:t>
      </w:r>
      <w:r>
        <w:t>c</w:t>
      </w:r>
      <w:r w:rsidRPr="00431785">
        <w:t xml:space="preserve">ontinuity </w:t>
      </w:r>
      <w:r>
        <w:t>r</w:t>
      </w:r>
      <w:r w:rsidRPr="00431785">
        <w:t>equirement</w:t>
      </w:r>
      <w:r w:rsidRPr="00D3062E">
        <w:rPr>
          <w:rFonts w:cs="Courier New"/>
          <w:szCs w:val="16"/>
        </w:rPr>
        <w:t>.</w:t>
      </w:r>
    </w:p>
    <w:p w14:paraId="2FB5FD71" w14:textId="77777777" w:rsidR="00B110B4" w:rsidRPr="00D3062E" w:rsidRDefault="00B110B4" w:rsidP="00B110B4">
      <w:pPr>
        <w:pStyle w:val="PL"/>
        <w:rPr>
          <w:rFonts w:cs="Courier New"/>
          <w:szCs w:val="16"/>
        </w:rPr>
      </w:pPr>
      <w:r w:rsidRPr="00D3062E">
        <w:rPr>
          <w:rFonts w:cs="Courier New"/>
          <w:szCs w:val="16"/>
        </w:rPr>
        <w:t xml:space="preserve">      operationId: </w:t>
      </w:r>
      <w:r>
        <w:t>Edge</w:t>
      </w:r>
      <w:r w:rsidRPr="00431785">
        <w:t>SCRequirement</w:t>
      </w:r>
      <w:r w:rsidRPr="00D3062E">
        <w:t>Req</w:t>
      </w:r>
    </w:p>
    <w:p w14:paraId="73C8AF7D" w14:textId="77777777" w:rsidR="00B110B4" w:rsidRPr="00D3062E" w:rsidRDefault="00B110B4" w:rsidP="00B110B4">
      <w:pPr>
        <w:pStyle w:val="PL"/>
        <w:rPr>
          <w:rFonts w:cs="Courier New"/>
          <w:szCs w:val="16"/>
        </w:rPr>
      </w:pPr>
      <w:r w:rsidRPr="00D3062E">
        <w:rPr>
          <w:rFonts w:cs="Courier New"/>
          <w:szCs w:val="16"/>
        </w:rPr>
        <w:t xml:space="preserve">      tags:</w:t>
      </w:r>
    </w:p>
    <w:p w14:paraId="75014DA3" w14:textId="77777777" w:rsidR="00B110B4" w:rsidRPr="00D3062E" w:rsidRDefault="00B110B4" w:rsidP="00B110B4">
      <w:pPr>
        <w:pStyle w:val="PL"/>
        <w:rPr>
          <w:rFonts w:cs="Courier New"/>
          <w:szCs w:val="16"/>
        </w:rPr>
      </w:pPr>
      <w:r w:rsidRPr="00D3062E">
        <w:rPr>
          <w:rFonts w:cs="Courier New"/>
          <w:szCs w:val="16"/>
        </w:rPr>
        <w:t xml:space="preserve">        - </w:t>
      </w:r>
      <w:r>
        <w:t>Edge</w:t>
      </w:r>
      <w:r w:rsidRPr="00D3062E">
        <w:t xml:space="preserve"> Service Continuity</w:t>
      </w:r>
      <w:r w:rsidRPr="00D3062E">
        <w:rPr>
          <w:rFonts w:cs="Courier New"/>
          <w:szCs w:val="16"/>
        </w:rPr>
        <w:t xml:space="preserve"> </w:t>
      </w:r>
      <w:r>
        <w:t>R</w:t>
      </w:r>
      <w:r w:rsidRPr="00431785">
        <w:t>equirement</w:t>
      </w:r>
      <w:r w:rsidRPr="00D3062E">
        <w:rPr>
          <w:rFonts w:cs="Courier New"/>
          <w:szCs w:val="16"/>
        </w:rPr>
        <w:t xml:space="preserve"> Request</w:t>
      </w:r>
    </w:p>
    <w:p w14:paraId="4E0C508A" w14:textId="77777777" w:rsidR="00B110B4" w:rsidRPr="00D3062E" w:rsidRDefault="00B110B4" w:rsidP="00B110B4">
      <w:pPr>
        <w:pStyle w:val="PL"/>
      </w:pPr>
      <w:r w:rsidRPr="00D3062E">
        <w:t xml:space="preserve">      requestBody:</w:t>
      </w:r>
    </w:p>
    <w:p w14:paraId="497A8E61" w14:textId="77777777" w:rsidR="00B110B4" w:rsidRPr="00D3062E" w:rsidRDefault="00B110B4" w:rsidP="00B110B4">
      <w:pPr>
        <w:pStyle w:val="PL"/>
      </w:pPr>
      <w:r w:rsidRPr="00D3062E">
        <w:t xml:space="preserve">        required: true</w:t>
      </w:r>
    </w:p>
    <w:p w14:paraId="7DB50DAE" w14:textId="77777777" w:rsidR="00B110B4" w:rsidRPr="00D3062E" w:rsidRDefault="00B110B4" w:rsidP="00B110B4">
      <w:pPr>
        <w:pStyle w:val="PL"/>
      </w:pPr>
      <w:r w:rsidRPr="00D3062E">
        <w:t xml:space="preserve">        content:</w:t>
      </w:r>
    </w:p>
    <w:p w14:paraId="25DAC260" w14:textId="77777777" w:rsidR="00B110B4" w:rsidRPr="00D3062E" w:rsidRDefault="00B110B4" w:rsidP="00B110B4">
      <w:pPr>
        <w:pStyle w:val="PL"/>
      </w:pPr>
      <w:r w:rsidRPr="00D3062E">
        <w:t xml:space="preserve">          application/json:</w:t>
      </w:r>
    </w:p>
    <w:p w14:paraId="545FA195" w14:textId="77777777" w:rsidR="00B110B4" w:rsidRPr="00D3062E" w:rsidRDefault="00B110B4" w:rsidP="00B110B4">
      <w:pPr>
        <w:pStyle w:val="PL"/>
      </w:pPr>
      <w:r w:rsidRPr="00D3062E">
        <w:t xml:space="preserve">            schema:</w:t>
      </w:r>
    </w:p>
    <w:p w14:paraId="73C6C09F" w14:textId="77777777" w:rsidR="00B110B4" w:rsidRPr="00D3062E" w:rsidRDefault="00B110B4" w:rsidP="00B110B4">
      <w:pPr>
        <w:pStyle w:val="PL"/>
      </w:pPr>
      <w:r w:rsidRPr="00D3062E">
        <w:t xml:space="preserve">              $ref: '#/components/schemas/</w:t>
      </w:r>
      <w:r>
        <w:t>Edge</w:t>
      </w:r>
      <w:r w:rsidRPr="00431785">
        <w:t>SCRequirement</w:t>
      </w:r>
      <w:r w:rsidRPr="00D3062E">
        <w:t>Req'</w:t>
      </w:r>
    </w:p>
    <w:p w14:paraId="2AD87864" w14:textId="77777777" w:rsidR="00B110B4" w:rsidRPr="00D3062E" w:rsidRDefault="00B110B4" w:rsidP="00B110B4">
      <w:pPr>
        <w:pStyle w:val="PL"/>
      </w:pPr>
      <w:r w:rsidRPr="00D3062E">
        <w:t xml:space="preserve">      responses:</w:t>
      </w:r>
    </w:p>
    <w:p w14:paraId="4D8F6C12" w14:textId="77777777" w:rsidR="00B110B4" w:rsidRPr="00D3062E" w:rsidRDefault="00B110B4" w:rsidP="00B110B4">
      <w:pPr>
        <w:pStyle w:val="PL"/>
      </w:pPr>
      <w:r w:rsidRPr="00D3062E">
        <w:t xml:space="preserve">        '204':</w:t>
      </w:r>
    </w:p>
    <w:p w14:paraId="1231BCEB" w14:textId="77777777" w:rsidR="00B110B4" w:rsidRPr="00D3062E" w:rsidRDefault="00B110B4" w:rsidP="00B110B4">
      <w:pPr>
        <w:pStyle w:val="PL"/>
        <w:rPr>
          <w:lang w:eastAsia="zh-CN"/>
        </w:rPr>
      </w:pPr>
      <w:r w:rsidRPr="00D3062E">
        <w:t xml:space="preserve">          description: </w:t>
      </w:r>
      <w:r w:rsidRPr="00D3062E">
        <w:rPr>
          <w:lang w:eastAsia="zh-CN"/>
        </w:rPr>
        <w:t>&gt;</w:t>
      </w:r>
    </w:p>
    <w:p w14:paraId="192936B3" w14:textId="77777777" w:rsidR="00B110B4" w:rsidRPr="00D3062E" w:rsidRDefault="00B110B4" w:rsidP="00B110B4">
      <w:pPr>
        <w:pStyle w:val="PL"/>
      </w:pPr>
      <w:r w:rsidRPr="00D3062E">
        <w:rPr>
          <w:lang w:eastAsia="es-ES"/>
        </w:rPr>
        <w:t xml:space="preserve">            </w:t>
      </w:r>
      <w:r w:rsidRPr="00D3062E">
        <w:t xml:space="preserve">No Content. The </w:t>
      </w:r>
      <w:r>
        <w:t>Edge</w:t>
      </w:r>
      <w:r w:rsidRPr="00D3062E">
        <w:t xml:space="preserve"> service continuity </w:t>
      </w:r>
      <w:r>
        <w:t>r</w:t>
      </w:r>
      <w:r w:rsidRPr="00431785">
        <w:t>equirement</w:t>
      </w:r>
      <w:r w:rsidRPr="00D3062E">
        <w:t xml:space="preserve"> request is successfully</w:t>
      </w:r>
    </w:p>
    <w:p w14:paraId="5D2434C3" w14:textId="77777777" w:rsidR="00B110B4" w:rsidRPr="00D3062E" w:rsidRDefault="00B110B4" w:rsidP="00B110B4">
      <w:pPr>
        <w:pStyle w:val="PL"/>
      </w:pPr>
      <w:r w:rsidRPr="00D3062E">
        <w:t xml:space="preserve">            received and processed.</w:t>
      </w:r>
    </w:p>
    <w:p w14:paraId="5108FE78" w14:textId="77777777" w:rsidR="00B110B4" w:rsidRPr="00D3062E" w:rsidRDefault="00B110B4" w:rsidP="00B110B4">
      <w:pPr>
        <w:pStyle w:val="PL"/>
      </w:pPr>
      <w:r w:rsidRPr="00D3062E">
        <w:t xml:space="preserve">        '307':</w:t>
      </w:r>
    </w:p>
    <w:p w14:paraId="6117356E" w14:textId="77777777" w:rsidR="00B110B4" w:rsidRPr="00D3062E" w:rsidRDefault="00B110B4" w:rsidP="00B110B4">
      <w:pPr>
        <w:pStyle w:val="PL"/>
      </w:pPr>
      <w:r w:rsidRPr="00D3062E">
        <w:t xml:space="preserve">          $ref: 'TS29122_CommonData.yaml#/components/responses/307'</w:t>
      </w:r>
    </w:p>
    <w:p w14:paraId="5269B61F" w14:textId="77777777" w:rsidR="00B110B4" w:rsidRPr="00D3062E" w:rsidRDefault="00B110B4" w:rsidP="00B110B4">
      <w:pPr>
        <w:pStyle w:val="PL"/>
      </w:pPr>
      <w:r w:rsidRPr="00D3062E">
        <w:t xml:space="preserve">        '308':</w:t>
      </w:r>
    </w:p>
    <w:p w14:paraId="3C7C9216" w14:textId="77777777" w:rsidR="00B110B4" w:rsidRPr="00D3062E" w:rsidRDefault="00B110B4" w:rsidP="00B110B4">
      <w:pPr>
        <w:pStyle w:val="PL"/>
      </w:pPr>
      <w:r w:rsidRPr="00D3062E">
        <w:t xml:space="preserve">          $ref: 'TS29122_CommonData.yaml#/components/responses/308'</w:t>
      </w:r>
    </w:p>
    <w:p w14:paraId="11FD3322" w14:textId="77777777" w:rsidR="00B110B4" w:rsidRPr="00D3062E" w:rsidRDefault="00B110B4" w:rsidP="00B110B4">
      <w:pPr>
        <w:pStyle w:val="PL"/>
      </w:pPr>
      <w:r w:rsidRPr="00D3062E">
        <w:t xml:space="preserve">        '400':</w:t>
      </w:r>
    </w:p>
    <w:p w14:paraId="399F4A5C" w14:textId="77777777" w:rsidR="00B110B4" w:rsidRPr="00D3062E" w:rsidRDefault="00B110B4" w:rsidP="00B110B4">
      <w:pPr>
        <w:pStyle w:val="PL"/>
      </w:pPr>
      <w:r w:rsidRPr="00D3062E">
        <w:t xml:space="preserve">          $ref: 'TS29122_CommonData.yaml#/components/responses/400'</w:t>
      </w:r>
    </w:p>
    <w:p w14:paraId="2EF48F4D" w14:textId="77777777" w:rsidR="00B110B4" w:rsidRPr="00D3062E" w:rsidRDefault="00B110B4" w:rsidP="00B110B4">
      <w:pPr>
        <w:pStyle w:val="PL"/>
      </w:pPr>
      <w:r w:rsidRPr="00D3062E">
        <w:t xml:space="preserve">        '401':</w:t>
      </w:r>
    </w:p>
    <w:p w14:paraId="772A5BAE" w14:textId="77777777" w:rsidR="00B110B4" w:rsidRPr="00D3062E" w:rsidRDefault="00B110B4" w:rsidP="00B110B4">
      <w:pPr>
        <w:pStyle w:val="PL"/>
      </w:pPr>
      <w:r w:rsidRPr="00D3062E">
        <w:t xml:space="preserve">          $ref: 'TS29122_CommonData.yaml#/components/responses/401'</w:t>
      </w:r>
    </w:p>
    <w:p w14:paraId="2F0C12D4" w14:textId="77777777" w:rsidR="00B110B4" w:rsidRPr="00D3062E" w:rsidRDefault="00B110B4" w:rsidP="00B110B4">
      <w:pPr>
        <w:pStyle w:val="PL"/>
      </w:pPr>
      <w:r w:rsidRPr="00D3062E">
        <w:t xml:space="preserve">        '403':</w:t>
      </w:r>
    </w:p>
    <w:p w14:paraId="7D3B2927" w14:textId="77777777" w:rsidR="00B110B4" w:rsidRPr="00D3062E" w:rsidRDefault="00B110B4" w:rsidP="00B110B4">
      <w:pPr>
        <w:pStyle w:val="PL"/>
      </w:pPr>
      <w:r w:rsidRPr="00D3062E">
        <w:t xml:space="preserve">          $ref: 'TS29122_CommonData.yaml#/components/responses/403'</w:t>
      </w:r>
    </w:p>
    <w:p w14:paraId="61A6AAB6" w14:textId="77777777" w:rsidR="00B110B4" w:rsidRPr="00D3062E" w:rsidRDefault="00B110B4" w:rsidP="00B110B4">
      <w:pPr>
        <w:pStyle w:val="PL"/>
      </w:pPr>
      <w:r w:rsidRPr="00D3062E">
        <w:t xml:space="preserve">        '404':</w:t>
      </w:r>
    </w:p>
    <w:p w14:paraId="51EFF789" w14:textId="77777777" w:rsidR="00B110B4" w:rsidRPr="00D3062E" w:rsidRDefault="00B110B4" w:rsidP="00B110B4">
      <w:pPr>
        <w:pStyle w:val="PL"/>
      </w:pPr>
      <w:r w:rsidRPr="00D3062E">
        <w:t xml:space="preserve">          $ref: 'TS29122_CommonData.yaml#/components/responses/404'</w:t>
      </w:r>
    </w:p>
    <w:p w14:paraId="7DF8206D" w14:textId="77777777" w:rsidR="00B110B4" w:rsidRPr="00D3062E" w:rsidRDefault="00B110B4" w:rsidP="00B110B4">
      <w:pPr>
        <w:pStyle w:val="PL"/>
      </w:pPr>
      <w:r w:rsidRPr="00D3062E">
        <w:t xml:space="preserve">        '411':</w:t>
      </w:r>
    </w:p>
    <w:p w14:paraId="3300F7C0" w14:textId="77777777" w:rsidR="00B110B4" w:rsidRPr="00D3062E" w:rsidRDefault="00B110B4" w:rsidP="00B110B4">
      <w:pPr>
        <w:pStyle w:val="PL"/>
      </w:pPr>
      <w:r w:rsidRPr="00D3062E">
        <w:t xml:space="preserve">          $ref: 'TS29122_CommonData.yaml#/components/responses/411'</w:t>
      </w:r>
    </w:p>
    <w:p w14:paraId="472D47DB" w14:textId="77777777" w:rsidR="00B110B4" w:rsidRPr="00D3062E" w:rsidRDefault="00B110B4" w:rsidP="00B110B4">
      <w:pPr>
        <w:pStyle w:val="PL"/>
      </w:pPr>
      <w:r w:rsidRPr="00D3062E">
        <w:t xml:space="preserve">        '413':</w:t>
      </w:r>
    </w:p>
    <w:p w14:paraId="2F2A84DC" w14:textId="77777777" w:rsidR="00B110B4" w:rsidRPr="00D3062E" w:rsidRDefault="00B110B4" w:rsidP="00B110B4">
      <w:pPr>
        <w:pStyle w:val="PL"/>
      </w:pPr>
      <w:r w:rsidRPr="00D3062E">
        <w:t xml:space="preserve">          $ref: 'TS29122_CommonData.yaml#/components/responses/413'</w:t>
      </w:r>
    </w:p>
    <w:p w14:paraId="0D37BFC5" w14:textId="77777777" w:rsidR="00B110B4" w:rsidRPr="00D3062E" w:rsidRDefault="00B110B4" w:rsidP="00B110B4">
      <w:pPr>
        <w:pStyle w:val="PL"/>
      </w:pPr>
      <w:r w:rsidRPr="00D3062E">
        <w:t xml:space="preserve">        '415':</w:t>
      </w:r>
    </w:p>
    <w:p w14:paraId="2EC4A5DC" w14:textId="77777777" w:rsidR="00B110B4" w:rsidRPr="00D3062E" w:rsidRDefault="00B110B4" w:rsidP="00B110B4">
      <w:pPr>
        <w:pStyle w:val="PL"/>
      </w:pPr>
      <w:r w:rsidRPr="00D3062E">
        <w:t xml:space="preserve">          $ref: 'TS29122_CommonData.yaml#/components/responses/415'</w:t>
      </w:r>
    </w:p>
    <w:p w14:paraId="491BB2BA" w14:textId="77777777" w:rsidR="00B110B4" w:rsidRPr="00D3062E" w:rsidRDefault="00B110B4" w:rsidP="00B110B4">
      <w:pPr>
        <w:pStyle w:val="PL"/>
      </w:pPr>
      <w:r w:rsidRPr="00D3062E">
        <w:t xml:space="preserve">        '429':</w:t>
      </w:r>
    </w:p>
    <w:p w14:paraId="46A46030" w14:textId="77777777" w:rsidR="00B110B4" w:rsidRPr="00D3062E" w:rsidRDefault="00B110B4" w:rsidP="00B110B4">
      <w:pPr>
        <w:pStyle w:val="PL"/>
      </w:pPr>
      <w:r w:rsidRPr="00D3062E">
        <w:t xml:space="preserve">          $ref: 'TS29122_CommonData.yaml#/components/responses/429'</w:t>
      </w:r>
    </w:p>
    <w:p w14:paraId="2B0AEA61" w14:textId="77777777" w:rsidR="00B110B4" w:rsidRPr="00D3062E" w:rsidRDefault="00B110B4" w:rsidP="00B110B4">
      <w:pPr>
        <w:pStyle w:val="PL"/>
      </w:pPr>
      <w:r w:rsidRPr="00D3062E">
        <w:t xml:space="preserve">        '500':</w:t>
      </w:r>
    </w:p>
    <w:p w14:paraId="5CCE5604" w14:textId="77777777" w:rsidR="00B110B4" w:rsidRPr="00D3062E" w:rsidRDefault="00B110B4" w:rsidP="00B110B4">
      <w:pPr>
        <w:pStyle w:val="PL"/>
      </w:pPr>
      <w:r w:rsidRPr="00D3062E">
        <w:t xml:space="preserve">          $ref: 'TS29122_CommonData.yaml#/components/responses/500'</w:t>
      </w:r>
    </w:p>
    <w:p w14:paraId="72C6BBEE" w14:textId="77777777" w:rsidR="00B110B4" w:rsidRPr="00D3062E" w:rsidRDefault="00B110B4" w:rsidP="00B110B4">
      <w:pPr>
        <w:pStyle w:val="PL"/>
      </w:pPr>
      <w:r w:rsidRPr="00D3062E">
        <w:t xml:space="preserve">        '503':</w:t>
      </w:r>
    </w:p>
    <w:p w14:paraId="4D24898E" w14:textId="77777777" w:rsidR="00B110B4" w:rsidRPr="00D3062E" w:rsidRDefault="00B110B4" w:rsidP="00B110B4">
      <w:pPr>
        <w:pStyle w:val="PL"/>
      </w:pPr>
      <w:r w:rsidRPr="00D3062E">
        <w:t xml:space="preserve">          $ref: 'TS29122_CommonData.yaml#/components/responses/503'</w:t>
      </w:r>
    </w:p>
    <w:p w14:paraId="0DBDDC3D" w14:textId="77777777" w:rsidR="00B110B4" w:rsidRPr="00D3062E" w:rsidRDefault="00B110B4" w:rsidP="00B110B4">
      <w:pPr>
        <w:pStyle w:val="PL"/>
      </w:pPr>
      <w:r w:rsidRPr="00D3062E">
        <w:t xml:space="preserve">        default:</w:t>
      </w:r>
    </w:p>
    <w:p w14:paraId="47B6C6DC" w14:textId="77777777" w:rsidR="00B110B4" w:rsidRPr="00D3062E" w:rsidRDefault="00B110B4" w:rsidP="00B110B4">
      <w:pPr>
        <w:pStyle w:val="PL"/>
      </w:pPr>
      <w:r w:rsidRPr="00D3062E">
        <w:t xml:space="preserve">          $ref: 'TS29122_CommonData.yaml#/components/responses/default'</w:t>
      </w:r>
    </w:p>
    <w:p w14:paraId="49F7B053" w14:textId="77777777" w:rsidR="00B110B4" w:rsidRPr="00D3062E" w:rsidRDefault="00B110B4" w:rsidP="00B110B4">
      <w:pPr>
        <w:pStyle w:val="PL"/>
      </w:pPr>
      <w:r w:rsidRPr="00D3062E">
        <w:t xml:space="preserve">      callbacks:</w:t>
      </w:r>
    </w:p>
    <w:p w14:paraId="3E344827" w14:textId="77777777" w:rsidR="00B110B4" w:rsidRPr="00D3062E" w:rsidRDefault="00B110B4" w:rsidP="00B110B4">
      <w:pPr>
        <w:pStyle w:val="PL"/>
      </w:pPr>
      <w:r w:rsidRPr="00D3062E">
        <w:t xml:space="preserve">        </w:t>
      </w:r>
      <w:r w:rsidRPr="000D5D5D">
        <w:t>EdgeSCRequirementNotif</w:t>
      </w:r>
      <w:r w:rsidRPr="00D3062E">
        <w:t>:</w:t>
      </w:r>
    </w:p>
    <w:p w14:paraId="76C0DE80" w14:textId="77777777" w:rsidR="00B110B4" w:rsidRPr="00D3062E" w:rsidRDefault="00B110B4" w:rsidP="00B110B4">
      <w:pPr>
        <w:pStyle w:val="PL"/>
      </w:pPr>
      <w:r w:rsidRPr="00D3062E">
        <w:t xml:space="preserve">          '{$request.body#/notifUri}':</w:t>
      </w:r>
    </w:p>
    <w:p w14:paraId="6024C8A3" w14:textId="77777777" w:rsidR="00B110B4" w:rsidRPr="00D3062E" w:rsidRDefault="00B110B4" w:rsidP="00B110B4">
      <w:pPr>
        <w:pStyle w:val="PL"/>
      </w:pPr>
      <w:r w:rsidRPr="00D3062E">
        <w:t xml:space="preserve">            post:</w:t>
      </w:r>
    </w:p>
    <w:p w14:paraId="7E320408" w14:textId="77777777" w:rsidR="00B110B4" w:rsidRPr="00D3062E" w:rsidRDefault="00B110B4" w:rsidP="00B110B4">
      <w:pPr>
        <w:pStyle w:val="PL"/>
      </w:pPr>
      <w:r w:rsidRPr="00D3062E">
        <w:t xml:space="preserve">              requestBody:</w:t>
      </w:r>
    </w:p>
    <w:p w14:paraId="5FD1998C" w14:textId="77777777" w:rsidR="00B110B4" w:rsidRPr="00D3062E" w:rsidRDefault="00B110B4" w:rsidP="00B110B4">
      <w:pPr>
        <w:pStyle w:val="PL"/>
      </w:pPr>
      <w:r w:rsidRPr="00D3062E">
        <w:t xml:space="preserve">                required: true</w:t>
      </w:r>
    </w:p>
    <w:p w14:paraId="06FC6668" w14:textId="77777777" w:rsidR="00B110B4" w:rsidRPr="00D3062E" w:rsidRDefault="00B110B4" w:rsidP="00B110B4">
      <w:pPr>
        <w:pStyle w:val="PL"/>
      </w:pPr>
      <w:r w:rsidRPr="00D3062E">
        <w:t xml:space="preserve">                content:</w:t>
      </w:r>
    </w:p>
    <w:p w14:paraId="1BF14F64" w14:textId="77777777" w:rsidR="00B110B4" w:rsidRPr="00D3062E" w:rsidRDefault="00B110B4" w:rsidP="00B110B4">
      <w:pPr>
        <w:pStyle w:val="PL"/>
      </w:pPr>
      <w:r w:rsidRPr="00D3062E">
        <w:t xml:space="preserve">                  application/json:</w:t>
      </w:r>
    </w:p>
    <w:p w14:paraId="137F7E3B" w14:textId="77777777" w:rsidR="00B110B4" w:rsidRPr="00D3062E" w:rsidRDefault="00B110B4" w:rsidP="00B110B4">
      <w:pPr>
        <w:pStyle w:val="PL"/>
      </w:pPr>
      <w:r w:rsidRPr="00D3062E">
        <w:t xml:space="preserve">                    schema:</w:t>
      </w:r>
    </w:p>
    <w:p w14:paraId="1D1A5B2D" w14:textId="77777777" w:rsidR="00B110B4" w:rsidRPr="00D3062E" w:rsidRDefault="00B110B4" w:rsidP="00B110B4">
      <w:pPr>
        <w:pStyle w:val="PL"/>
      </w:pPr>
      <w:r w:rsidRPr="00D3062E">
        <w:t xml:space="preserve">                      $ref: '#/components/schemas/</w:t>
      </w:r>
      <w:r w:rsidRPr="000D5D5D">
        <w:t>EdgeSCRequirementNotif</w:t>
      </w:r>
      <w:r w:rsidRPr="00D3062E">
        <w:t>'</w:t>
      </w:r>
    </w:p>
    <w:p w14:paraId="17289A9A" w14:textId="77777777" w:rsidR="00B110B4" w:rsidRPr="00D3062E" w:rsidRDefault="00B110B4" w:rsidP="00B110B4">
      <w:pPr>
        <w:pStyle w:val="PL"/>
      </w:pPr>
      <w:r w:rsidRPr="00D3062E">
        <w:t xml:space="preserve">              responses:</w:t>
      </w:r>
    </w:p>
    <w:p w14:paraId="0BBFC3D7" w14:textId="77777777" w:rsidR="00B110B4" w:rsidRPr="00D3062E" w:rsidRDefault="00B110B4" w:rsidP="00B110B4">
      <w:pPr>
        <w:pStyle w:val="PL"/>
      </w:pPr>
      <w:r w:rsidRPr="00D3062E">
        <w:t xml:space="preserve">                '204':</w:t>
      </w:r>
    </w:p>
    <w:p w14:paraId="56C8C3EE" w14:textId="77777777" w:rsidR="00B110B4" w:rsidRPr="00D3062E" w:rsidRDefault="00B110B4" w:rsidP="00B110B4">
      <w:pPr>
        <w:pStyle w:val="PL"/>
        <w:rPr>
          <w:lang w:eastAsia="zh-CN"/>
        </w:rPr>
      </w:pPr>
      <w:r w:rsidRPr="00D3062E">
        <w:t xml:space="preserve">                  description: </w:t>
      </w:r>
      <w:r w:rsidRPr="00D3062E">
        <w:rPr>
          <w:lang w:eastAsia="zh-CN"/>
        </w:rPr>
        <w:t>&gt;</w:t>
      </w:r>
    </w:p>
    <w:p w14:paraId="6F115D78" w14:textId="77777777" w:rsidR="00B110B4" w:rsidRDefault="00B110B4" w:rsidP="00B110B4">
      <w:pPr>
        <w:pStyle w:val="PL"/>
      </w:pPr>
      <w:r w:rsidRPr="00D3062E">
        <w:t xml:space="preserve">                    No Content. The </w:t>
      </w:r>
      <w:r>
        <w:t>Edge</w:t>
      </w:r>
      <w:r w:rsidRPr="00D3062E">
        <w:t xml:space="preserve"> Service Continuity </w:t>
      </w:r>
      <w:r>
        <w:t>r</w:t>
      </w:r>
      <w:r w:rsidRPr="00431785">
        <w:t>equirement</w:t>
      </w:r>
      <w:r w:rsidRPr="00D3062E">
        <w:t xml:space="preserve"> Notification</w:t>
      </w:r>
    </w:p>
    <w:p w14:paraId="083BC6E6" w14:textId="77777777" w:rsidR="00B110B4" w:rsidRPr="00D3062E" w:rsidRDefault="00B110B4" w:rsidP="00B110B4">
      <w:pPr>
        <w:pStyle w:val="PL"/>
      </w:pPr>
      <w:r>
        <w:t xml:space="preserve">                   </w:t>
      </w:r>
      <w:r w:rsidRPr="00D3062E">
        <w:t xml:space="preserve"> is successfully received and processed.</w:t>
      </w:r>
    </w:p>
    <w:p w14:paraId="784A143B" w14:textId="77777777" w:rsidR="00B110B4" w:rsidRPr="00D3062E" w:rsidRDefault="00B110B4" w:rsidP="00B110B4">
      <w:pPr>
        <w:pStyle w:val="PL"/>
      </w:pPr>
      <w:r w:rsidRPr="00D3062E">
        <w:t xml:space="preserve">                '307':</w:t>
      </w:r>
    </w:p>
    <w:p w14:paraId="4CF721D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3FDAA34E" w14:textId="77777777" w:rsidR="00B110B4" w:rsidRPr="00D3062E" w:rsidRDefault="00B110B4" w:rsidP="00B110B4">
      <w:pPr>
        <w:pStyle w:val="PL"/>
      </w:pPr>
      <w:r w:rsidRPr="00D3062E">
        <w:t xml:space="preserve">                '308':</w:t>
      </w:r>
    </w:p>
    <w:p w14:paraId="41B7AB8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E3BF265" w14:textId="77777777" w:rsidR="00B110B4" w:rsidRPr="00D3062E" w:rsidRDefault="00B110B4" w:rsidP="00B110B4">
      <w:pPr>
        <w:pStyle w:val="PL"/>
      </w:pPr>
      <w:r w:rsidRPr="00D3062E">
        <w:t xml:space="preserve">                '400':</w:t>
      </w:r>
    </w:p>
    <w:p w14:paraId="1CCEE7CF" w14:textId="77777777" w:rsidR="00B110B4" w:rsidRPr="00D3062E" w:rsidRDefault="00B110B4" w:rsidP="00B110B4">
      <w:pPr>
        <w:pStyle w:val="PL"/>
      </w:pPr>
      <w:r w:rsidRPr="00D3062E">
        <w:t xml:space="preserve">                  $ref: 'TS29122_CommonData.yaml#/components/responses/400'</w:t>
      </w:r>
    </w:p>
    <w:p w14:paraId="489F9EE1" w14:textId="77777777" w:rsidR="00B110B4" w:rsidRPr="00D3062E" w:rsidRDefault="00B110B4" w:rsidP="00B110B4">
      <w:pPr>
        <w:pStyle w:val="PL"/>
      </w:pPr>
      <w:r w:rsidRPr="00D3062E">
        <w:t xml:space="preserve">                '401':</w:t>
      </w:r>
    </w:p>
    <w:p w14:paraId="2E9EFDCC" w14:textId="77777777" w:rsidR="00B110B4" w:rsidRPr="00D3062E" w:rsidRDefault="00B110B4" w:rsidP="00B110B4">
      <w:pPr>
        <w:pStyle w:val="PL"/>
      </w:pPr>
      <w:r w:rsidRPr="00D3062E">
        <w:t xml:space="preserve">                  $ref: 'TS29122_CommonData.yaml#/components/responses/401'</w:t>
      </w:r>
    </w:p>
    <w:p w14:paraId="247B4FB5" w14:textId="77777777" w:rsidR="00B110B4" w:rsidRPr="00D3062E" w:rsidRDefault="00B110B4" w:rsidP="00B110B4">
      <w:pPr>
        <w:pStyle w:val="PL"/>
      </w:pPr>
      <w:r w:rsidRPr="00D3062E">
        <w:t xml:space="preserve">                '403':</w:t>
      </w:r>
    </w:p>
    <w:p w14:paraId="29AD8901" w14:textId="77777777" w:rsidR="00B110B4" w:rsidRPr="00D3062E" w:rsidRDefault="00B110B4" w:rsidP="00B110B4">
      <w:pPr>
        <w:pStyle w:val="PL"/>
      </w:pPr>
      <w:r w:rsidRPr="00D3062E">
        <w:t xml:space="preserve">                  $ref: 'TS29122_CommonData.yaml#/components/responses/403'</w:t>
      </w:r>
    </w:p>
    <w:p w14:paraId="016DB253" w14:textId="77777777" w:rsidR="00B110B4" w:rsidRPr="00D3062E" w:rsidRDefault="00B110B4" w:rsidP="00B110B4">
      <w:pPr>
        <w:pStyle w:val="PL"/>
      </w:pPr>
      <w:r w:rsidRPr="00D3062E">
        <w:t xml:space="preserve">                '404':</w:t>
      </w:r>
    </w:p>
    <w:p w14:paraId="685ECE27" w14:textId="77777777" w:rsidR="00B110B4" w:rsidRPr="00D3062E" w:rsidRDefault="00B110B4" w:rsidP="00B110B4">
      <w:pPr>
        <w:pStyle w:val="PL"/>
      </w:pPr>
      <w:r w:rsidRPr="00D3062E">
        <w:t xml:space="preserve">                  $ref: 'TS29122_CommonData.yaml#/components/responses/404'</w:t>
      </w:r>
    </w:p>
    <w:p w14:paraId="18178A42" w14:textId="77777777" w:rsidR="00B110B4" w:rsidRPr="00D3062E" w:rsidRDefault="00B110B4" w:rsidP="00B110B4">
      <w:pPr>
        <w:pStyle w:val="PL"/>
      </w:pPr>
      <w:r w:rsidRPr="00D3062E">
        <w:t xml:space="preserve">                '411':</w:t>
      </w:r>
    </w:p>
    <w:p w14:paraId="5A1FCDFB" w14:textId="77777777" w:rsidR="00B110B4" w:rsidRPr="00D3062E" w:rsidRDefault="00B110B4" w:rsidP="00B110B4">
      <w:pPr>
        <w:pStyle w:val="PL"/>
      </w:pPr>
      <w:r w:rsidRPr="00D3062E">
        <w:t xml:space="preserve">                  $ref: 'TS29122_CommonData.yaml#/components/responses/411'</w:t>
      </w:r>
    </w:p>
    <w:p w14:paraId="112E0561" w14:textId="77777777" w:rsidR="00B110B4" w:rsidRPr="00D3062E" w:rsidRDefault="00B110B4" w:rsidP="00B110B4">
      <w:pPr>
        <w:pStyle w:val="PL"/>
      </w:pPr>
      <w:r w:rsidRPr="00D3062E">
        <w:t xml:space="preserve">                '413':</w:t>
      </w:r>
    </w:p>
    <w:p w14:paraId="2D9122FF" w14:textId="77777777" w:rsidR="00B110B4" w:rsidRPr="00D3062E" w:rsidRDefault="00B110B4" w:rsidP="00B110B4">
      <w:pPr>
        <w:pStyle w:val="PL"/>
      </w:pPr>
      <w:r w:rsidRPr="00D3062E">
        <w:t xml:space="preserve">                  $ref: 'TS29122_CommonData.yaml#/components/responses/413'</w:t>
      </w:r>
    </w:p>
    <w:p w14:paraId="33F8526D" w14:textId="77777777" w:rsidR="00B110B4" w:rsidRPr="00D3062E" w:rsidRDefault="00B110B4" w:rsidP="00B110B4">
      <w:pPr>
        <w:pStyle w:val="PL"/>
      </w:pPr>
      <w:r w:rsidRPr="00D3062E">
        <w:t xml:space="preserve">                '415':</w:t>
      </w:r>
    </w:p>
    <w:p w14:paraId="587EE581" w14:textId="77777777" w:rsidR="00B110B4" w:rsidRPr="00D3062E" w:rsidRDefault="00B110B4" w:rsidP="00B110B4">
      <w:pPr>
        <w:pStyle w:val="PL"/>
      </w:pPr>
      <w:r w:rsidRPr="00D3062E">
        <w:t xml:space="preserve">                  $ref: 'TS29122_CommonData.yaml#/components/responses/415'</w:t>
      </w:r>
    </w:p>
    <w:p w14:paraId="173771C3" w14:textId="77777777" w:rsidR="00B110B4" w:rsidRPr="00D3062E" w:rsidRDefault="00B110B4" w:rsidP="00B110B4">
      <w:pPr>
        <w:pStyle w:val="PL"/>
      </w:pPr>
      <w:r w:rsidRPr="00D3062E">
        <w:t xml:space="preserve">                '429':</w:t>
      </w:r>
    </w:p>
    <w:p w14:paraId="45140EE5" w14:textId="77777777" w:rsidR="00B110B4" w:rsidRPr="00D3062E" w:rsidRDefault="00B110B4" w:rsidP="00B110B4">
      <w:pPr>
        <w:pStyle w:val="PL"/>
      </w:pPr>
      <w:r w:rsidRPr="00D3062E">
        <w:t xml:space="preserve">                  $ref: 'TS29122_CommonData.yaml#/components/responses/429'</w:t>
      </w:r>
    </w:p>
    <w:p w14:paraId="2D8C44DA" w14:textId="77777777" w:rsidR="00B110B4" w:rsidRPr="00D3062E" w:rsidRDefault="00B110B4" w:rsidP="00B110B4">
      <w:pPr>
        <w:pStyle w:val="PL"/>
      </w:pPr>
      <w:r w:rsidRPr="00D3062E">
        <w:t xml:space="preserve">                '500':</w:t>
      </w:r>
    </w:p>
    <w:p w14:paraId="793A3AFB" w14:textId="77777777" w:rsidR="00B110B4" w:rsidRPr="00D3062E" w:rsidRDefault="00B110B4" w:rsidP="00B110B4">
      <w:pPr>
        <w:pStyle w:val="PL"/>
      </w:pPr>
      <w:r w:rsidRPr="00D3062E">
        <w:t xml:space="preserve">                  $ref: 'TS29122_CommonData.yaml#/components/responses/500'</w:t>
      </w:r>
    </w:p>
    <w:p w14:paraId="49F59C94" w14:textId="77777777" w:rsidR="00B110B4" w:rsidRPr="00D3062E" w:rsidRDefault="00B110B4" w:rsidP="00B110B4">
      <w:pPr>
        <w:pStyle w:val="PL"/>
      </w:pPr>
      <w:r w:rsidRPr="00D3062E">
        <w:t xml:space="preserve">                '503':</w:t>
      </w:r>
    </w:p>
    <w:p w14:paraId="6E84BB18" w14:textId="77777777" w:rsidR="00B110B4" w:rsidRPr="00D3062E" w:rsidRDefault="00B110B4" w:rsidP="00B110B4">
      <w:pPr>
        <w:pStyle w:val="PL"/>
      </w:pPr>
      <w:r w:rsidRPr="00D3062E">
        <w:t xml:space="preserve">                  $ref: 'TS29122_CommonData.yaml#/components/responses/503'</w:t>
      </w:r>
    </w:p>
    <w:p w14:paraId="750A860C" w14:textId="77777777" w:rsidR="00B110B4" w:rsidRPr="00D3062E" w:rsidRDefault="00B110B4" w:rsidP="00B110B4">
      <w:pPr>
        <w:pStyle w:val="PL"/>
      </w:pPr>
      <w:r w:rsidRPr="00D3062E">
        <w:t xml:space="preserve">                default:</w:t>
      </w:r>
    </w:p>
    <w:p w14:paraId="2FC55DCA" w14:textId="77777777" w:rsidR="00B110B4" w:rsidRPr="00D3062E" w:rsidRDefault="00B110B4" w:rsidP="00B110B4">
      <w:pPr>
        <w:pStyle w:val="PL"/>
      </w:pPr>
      <w:r w:rsidRPr="00D3062E">
        <w:t xml:space="preserve">                  $ref: 'TS29122_CommonData.yaml#/components/responses/default'</w:t>
      </w:r>
    </w:p>
    <w:p w14:paraId="41ABE9B8" w14:textId="77777777" w:rsidR="00B110B4" w:rsidRPr="00D3062E" w:rsidRDefault="00B110B4" w:rsidP="00B110B4">
      <w:pPr>
        <w:pStyle w:val="PL"/>
      </w:pPr>
    </w:p>
    <w:p w14:paraId="7B3221CA" w14:textId="77777777" w:rsidR="00B110B4" w:rsidRPr="00D3062E" w:rsidRDefault="00B110B4" w:rsidP="00B110B4">
      <w:pPr>
        <w:pStyle w:val="PL"/>
      </w:pPr>
      <w:r w:rsidRPr="00D3062E">
        <w:t xml:space="preserve">  /</w:t>
      </w:r>
      <w:r>
        <w:t>negotiate</w:t>
      </w:r>
      <w:r w:rsidRPr="00D3062E">
        <w:t>:</w:t>
      </w:r>
    </w:p>
    <w:p w14:paraId="4D473C71" w14:textId="77777777" w:rsidR="00B110B4" w:rsidRPr="00D3062E" w:rsidRDefault="00B110B4" w:rsidP="00B110B4">
      <w:pPr>
        <w:pStyle w:val="PL"/>
      </w:pPr>
      <w:r w:rsidRPr="00D3062E">
        <w:t xml:space="preserve">    post:</w:t>
      </w:r>
    </w:p>
    <w:p w14:paraId="40E690D8"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t>Edge s</w:t>
      </w:r>
      <w:r w:rsidRPr="00431785">
        <w:t xml:space="preserve">ervice </w:t>
      </w:r>
      <w:r>
        <w:t>c</w:t>
      </w:r>
      <w:r w:rsidRPr="00431785">
        <w:t xml:space="preserve">ontinuity </w:t>
      </w:r>
      <w:r>
        <w:t>n</w:t>
      </w:r>
      <w:r w:rsidRPr="00431785">
        <w:t>egotiation</w:t>
      </w:r>
      <w:r w:rsidRPr="00D3062E">
        <w:rPr>
          <w:rFonts w:cs="Courier New"/>
          <w:szCs w:val="16"/>
        </w:rPr>
        <w:t>.</w:t>
      </w:r>
    </w:p>
    <w:p w14:paraId="684F877B" w14:textId="77777777" w:rsidR="00B110B4" w:rsidRPr="00D3062E" w:rsidRDefault="00B110B4" w:rsidP="00B110B4">
      <w:pPr>
        <w:pStyle w:val="PL"/>
        <w:rPr>
          <w:rFonts w:cs="Courier New"/>
          <w:szCs w:val="16"/>
        </w:rPr>
      </w:pPr>
      <w:r w:rsidRPr="00D3062E">
        <w:rPr>
          <w:rFonts w:cs="Courier New"/>
          <w:szCs w:val="16"/>
        </w:rPr>
        <w:t xml:space="preserve">      operationId: </w:t>
      </w:r>
      <w:r>
        <w:t>Edge</w:t>
      </w:r>
      <w:r w:rsidRPr="00431785">
        <w:t>SCNegotiation</w:t>
      </w:r>
      <w:r w:rsidRPr="00D3062E">
        <w:t>Req</w:t>
      </w:r>
    </w:p>
    <w:p w14:paraId="4E0D71CB" w14:textId="77777777" w:rsidR="00B110B4" w:rsidRPr="00D3062E" w:rsidRDefault="00B110B4" w:rsidP="00B110B4">
      <w:pPr>
        <w:pStyle w:val="PL"/>
        <w:rPr>
          <w:rFonts w:cs="Courier New"/>
          <w:szCs w:val="16"/>
        </w:rPr>
      </w:pPr>
      <w:r w:rsidRPr="00D3062E">
        <w:rPr>
          <w:rFonts w:cs="Courier New"/>
          <w:szCs w:val="16"/>
        </w:rPr>
        <w:t xml:space="preserve">      tags:</w:t>
      </w:r>
    </w:p>
    <w:p w14:paraId="74D3591A" w14:textId="77777777" w:rsidR="00B110B4" w:rsidRPr="00D3062E" w:rsidRDefault="00B110B4" w:rsidP="00B110B4">
      <w:pPr>
        <w:pStyle w:val="PL"/>
        <w:rPr>
          <w:rFonts w:cs="Courier New"/>
          <w:szCs w:val="16"/>
        </w:rPr>
      </w:pPr>
      <w:r w:rsidRPr="00D3062E">
        <w:rPr>
          <w:rFonts w:cs="Courier New"/>
          <w:szCs w:val="16"/>
        </w:rPr>
        <w:t xml:space="preserve">        - </w:t>
      </w:r>
      <w:r>
        <w:t>Edge</w:t>
      </w:r>
      <w:r w:rsidRPr="00D3062E">
        <w:t xml:space="preserve"> Service Continuity</w:t>
      </w:r>
      <w:r>
        <w:t xml:space="preserve"> </w:t>
      </w:r>
      <w:r w:rsidRPr="00431785">
        <w:t>Negotiation</w:t>
      </w:r>
      <w:r w:rsidRPr="00D3062E">
        <w:rPr>
          <w:rFonts w:cs="Courier New"/>
          <w:szCs w:val="16"/>
        </w:rPr>
        <w:t xml:space="preserve"> Request</w:t>
      </w:r>
    </w:p>
    <w:p w14:paraId="6B0E2AE9" w14:textId="77777777" w:rsidR="00B110B4" w:rsidRPr="00D3062E" w:rsidRDefault="00B110B4" w:rsidP="00B110B4">
      <w:pPr>
        <w:pStyle w:val="PL"/>
      </w:pPr>
      <w:r w:rsidRPr="00D3062E">
        <w:t xml:space="preserve">      requestBody:</w:t>
      </w:r>
    </w:p>
    <w:p w14:paraId="19911F36" w14:textId="77777777" w:rsidR="00B110B4" w:rsidRPr="00D3062E" w:rsidRDefault="00B110B4" w:rsidP="00B110B4">
      <w:pPr>
        <w:pStyle w:val="PL"/>
      </w:pPr>
      <w:r w:rsidRPr="00D3062E">
        <w:t xml:space="preserve">        required: true</w:t>
      </w:r>
    </w:p>
    <w:p w14:paraId="6F672A1D" w14:textId="77777777" w:rsidR="00B110B4" w:rsidRPr="00D3062E" w:rsidRDefault="00B110B4" w:rsidP="00B110B4">
      <w:pPr>
        <w:pStyle w:val="PL"/>
      </w:pPr>
      <w:r w:rsidRPr="00D3062E">
        <w:t xml:space="preserve">        content:</w:t>
      </w:r>
    </w:p>
    <w:p w14:paraId="63C79005" w14:textId="77777777" w:rsidR="00B110B4" w:rsidRPr="00D3062E" w:rsidRDefault="00B110B4" w:rsidP="00B110B4">
      <w:pPr>
        <w:pStyle w:val="PL"/>
      </w:pPr>
      <w:r w:rsidRPr="00D3062E">
        <w:t xml:space="preserve">          application/json:</w:t>
      </w:r>
    </w:p>
    <w:p w14:paraId="79ED08D3" w14:textId="77777777" w:rsidR="00B110B4" w:rsidRPr="00D3062E" w:rsidRDefault="00B110B4" w:rsidP="00B110B4">
      <w:pPr>
        <w:pStyle w:val="PL"/>
      </w:pPr>
      <w:r w:rsidRPr="00D3062E">
        <w:t xml:space="preserve">            schema:</w:t>
      </w:r>
    </w:p>
    <w:p w14:paraId="15786DE8" w14:textId="77777777" w:rsidR="00B110B4" w:rsidRPr="00D3062E" w:rsidRDefault="00B110B4" w:rsidP="00B110B4">
      <w:pPr>
        <w:pStyle w:val="PL"/>
      </w:pPr>
      <w:r w:rsidRPr="00D3062E">
        <w:t xml:space="preserve">              $ref: '#/components/schemas/</w:t>
      </w:r>
      <w:r>
        <w:t>Edge</w:t>
      </w:r>
      <w:r w:rsidRPr="00431785">
        <w:t>SCNegotiation</w:t>
      </w:r>
      <w:r w:rsidRPr="00D3062E">
        <w:t>Req'</w:t>
      </w:r>
    </w:p>
    <w:p w14:paraId="481D1C72" w14:textId="77777777" w:rsidR="00B110B4" w:rsidRPr="00D3062E" w:rsidRDefault="00B110B4" w:rsidP="00B110B4">
      <w:pPr>
        <w:pStyle w:val="PL"/>
      </w:pPr>
      <w:r w:rsidRPr="00D3062E">
        <w:t xml:space="preserve">      responses:</w:t>
      </w:r>
    </w:p>
    <w:p w14:paraId="1FD91FFA" w14:textId="77777777" w:rsidR="00B110B4" w:rsidRPr="00D3062E" w:rsidRDefault="00B110B4" w:rsidP="00B110B4">
      <w:pPr>
        <w:pStyle w:val="PL"/>
      </w:pPr>
      <w:r w:rsidRPr="00D3062E">
        <w:t xml:space="preserve">        '204':</w:t>
      </w:r>
    </w:p>
    <w:p w14:paraId="67AC7623" w14:textId="77777777" w:rsidR="00B110B4" w:rsidRPr="00D3062E" w:rsidRDefault="00B110B4" w:rsidP="00B110B4">
      <w:pPr>
        <w:pStyle w:val="PL"/>
        <w:rPr>
          <w:lang w:eastAsia="zh-CN"/>
        </w:rPr>
      </w:pPr>
      <w:r w:rsidRPr="00D3062E">
        <w:t xml:space="preserve">          description: </w:t>
      </w:r>
      <w:r w:rsidRPr="00D3062E">
        <w:rPr>
          <w:lang w:eastAsia="zh-CN"/>
        </w:rPr>
        <w:t>&gt;</w:t>
      </w:r>
    </w:p>
    <w:p w14:paraId="5E3CFF05" w14:textId="77777777" w:rsidR="00B110B4" w:rsidRPr="00D3062E" w:rsidRDefault="00B110B4" w:rsidP="00B110B4">
      <w:pPr>
        <w:pStyle w:val="PL"/>
      </w:pPr>
      <w:r w:rsidRPr="00D3062E">
        <w:rPr>
          <w:lang w:eastAsia="es-ES"/>
        </w:rPr>
        <w:t xml:space="preserve">            </w:t>
      </w:r>
      <w:r w:rsidRPr="00D3062E">
        <w:t xml:space="preserve">No Content. The </w:t>
      </w:r>
      <w:r>
        <w:t>Edge</w:t>
      </w:r>
      <w:r w:rsidRPr="00D3062E">
        <w:t xml:space="preserve"> service continuity </w:t>
      </w:r>
      <w:r w:rsidRPr="00431785">
        <w:t>Negotiation</w:t>
      </w:r>
      <w:r>
        <w:t xml:space="preserve"> </w:t>
      </w:r>
      <w:r w:rsidRPr="00D3062E">
        <w:t>request is successfully</w:t>
      </w:r>
    </w:p>
    <w:p w14:paraId="651048A4" w14:textId="77777777" w:rsidR="00B110B4" w:rsidRPr="00D3062E" w:rsidRDefault="00B110B4" w:rsidP="00B110B4">
      <w:pPr>
        <w:pStyle w:val="PL"/>
      </w:pPr>
      <w:r w:rsidRPr="00D3062E">
        <w:t xml:space="preserve">            received and processed.</w:t>
      </w:r>
    </w:p>
    <w:p w14:paraId="3CBFB603" w14:textId="77777777" w:rsidR="00B110B4" w:rsidRPr="00D3062E" w:rsidRDefault="00B110B4" w:rsidP="00B110B4">
      <w:pPr>
        <w:pStyle w:val="PL"/>
      </w:pPr>
      <w:r w:rsidRPr="00D3062E">
        <w:t xml:space="preserve">        '307':</w:t>
      </w:r>
    </w:p>
    <w:p w14:paraId="21B6634A" w14:textId="77777777" w:rsidR="00B110B4" w:rsidRPr="00D3062E" w:rsidRDefault="00B110B4" w:rsidP="00B110B4">
      <w:pPr>
        <w:pStyle w:val="PL"/>
      </w:pPr>
      <w:r w:rsidRPr="00D3062E">
        <w:t xml:space="preserve">          $ref: 'TS29122_CommonData.yaml#/components/responses/307'</w:t>
      </w:r>
    </w:p>
    <w:p w14:paraId="6D0BCB52" w14:textId="77777777" w:rsidR="00B110B4" w:rsidRPr="00D3062E" w:rsidRDefault="00B110B4" w:rsidP="00B110B4">
      <w:pPr>
        <w:pStyle w:val="PL"/>
      </w:pPr>
      <w:r w:rsidRPr="00D3062E">
        <w:t xml:space="preserve">        '308':</w:t>
      </w:r>
    </w:p>
    <w:p w14:paraId="788406E4" w14:textId="77777777" w:rsidR="00B110B4" w:rsidRPr="00D3062E" w:rsidRDefault="00B110B4" w:rsidP="00B110B4">
      <w:pPr>
        <w:pStyle w:val="PL"/>
      </w:pPr>
      <w:r w:rsidRPr="00D3062E">
        <w:t xml:space="preserve">          $ref: 'TS29122_CommonData.yaml#/components/responses/308'</w:t>
      </w:r>
    </w:p>
    <w:p w14:paraId="7C094DA3" w14:textId="77777777" w:rsidR="00B110B4" w:rsidRPr="00D3062E" w:rsidRDefault="00B110B4" w:rsidP="00B110B4">
      <w:pPr>
        <w:pStyle w:val="PL"/>
      </w:pPr>
      <w:r w:rsidRPr="00D3062E">
        <w:t xml:space="preserve">        '400':</w:t>
      </w:r>
    </w:p>
    <w:p w14:paraId="0BF46D50" w14:textId="77777777" w:rsidR="00B110B4" w:rsidRPr="00D3062E" w:rsidRDefault="00B110B4" w:rsidP="00B110B4">
      <w:pPr>
        <w:pStyle w:val="PL"/>
      </w:pPr>
      <w:r w:rsidRPr="00D3062E">
        <w:t xml:space="preserve">          $ref: 'TS29122_CommonData.yaml#/components/responses/400'</w:t>
      </w:r>
    </w:p>
    <w:p w14:paraId="3B125CB8" w14:textId="77777777" w:rsidR="00B110B4" w:rsidRPr="00D3062E" w:rsidRDefault="00B110B4" w:rsidP="00B110B4">
      <w:pPr>
        <w:pStyle w:val="PL"/>
      </w:pPr>
      <w:r w:rsidRPr="00D3062E">
        <w:t xml:space="preserve">        '401':</w:t>
      </w:r>
    </w:p>
    <w:p w14:paraId="4A7BE3B2" w14:textId="77777777" w:rsidR="00B110B4" w:rsidRPr="00D3062E" w:rsidRDefault="00B110B4" w:rsidP="00B110B4">
      <w:pPr>
        <w:pStyle w:val="PL"/>
      </w:pPr>
      <w:r w:rsidRPr="00D3062E">
        <w:t xml:space="preserve">          $ref: 'TS29122_CommonData.yaml#/components/responses/401'</w:t>
      </w:r>
    </w:p>
    <w:p w14:paraId="0DDB103D" w14:textId="77777777" w:rsidR="00B110B4" w:rsidRPr="00D3062E" w:rsidRDefault="00B110B4" w:rsidP="00B110B4">
      <w:pPr>
        <w:pStyle w:val="PL"/>
      </w:pPr>
      <w:r w:rsidRPr="00D3062E">
        <w:t xml:space="preserve">        '403':</w:t>
      </w:r>
    </w:p>
    <w:p w14:paraId="280AAF35" w14:textId="77777777" w:rsidR="00B110B4" w:rsidRPr="00D3062E" w:rsidRDefault="00B110B4" w:rsidP="00B110B4">
      <w:pPr>
        <w:pStyle w:val="PL"/>
      </w:pPr>
      <w:r w:rsidRPr="00D3062E">
        <w:t xml:space="preserve">          $ref: 'TS29122_CommonData.yaml#/components/responses/403'</w:t>
      </w:r>
    </w:p>
    <w:p w14:paraId="3CF03CD3" w14:textId="77777777" w:rsidR="00B110B4" w:rsidRPr="00D3062E" w:rsidRDefault="00B110B4" w:rsidP="00B110B4">
      <w:pPr>
        <w:pStyle w:val="PL"/>
      </w:pPr>
      <w:r w:rsidRPr="00D3062E">
        <w:t xml:space="preserve">        '404':</w:t>
      </w:r>
    </w:p>
    <w:p w14:paraId="675A49CF" w14:textId="77777777" w:rsidR="00B110B4" w:rsidRPr="00D3062E" w:rsidRDefault="00B110B4" w:rsidP="00B110B4">
      <w:pPr>
        <w:pStyle w:val="PL"/>
      </w:pPr>
      <w:r w:rsidRPr="00D3062E">
        <w:t xml:space="preserve">          $ref: 'TS29122_CommonData.yaml#/components/responses/404'</w:t>
      </w:r>
    </w:p>
    <w:p w14:paraId="0DCE7E44" w14:textId="77777777" w:rsidR="00B110B4" w:rsidRPr="00D3062E" w:rsidRDefault="00B110B4" w:rsidP="00B110B4">
      <w:pPr>
        <w:pStyle w:val="PL"/>
      </w:pPr>
      <w:r w:rsidRPr="00D3062E">
        <w:t xml:space="preserve">        '411':</w:t>
      </w:r>
    </w:p>
    <w:p w14:paraId="45CEB80A" w14:textId="77777777" w:rsidR="00B110B4" w:rsidRPr="00D3062E" w:rsidRDefault="00B110B4" w:rsidP="00B110B4">
      <w:pPr>
        <w:pStyle w:val="PL"/>
      </w:pPr>
      <w:r w:rsidRPr="00D3062E">
        <w:t xml:space="preserve">          $ref: 'TS29122_CommonData.yaml#/components/responses/411'</w:t>
      </w:r>
    </w:p>
    <w:p w14:paraId="26774076" w14:textId="77777777" w:rsidR="00B110B4" w:rsidRPr="00D3062E" w:rsidRDefault="00B110B4" w:rsidP="00B110B4">
      <w:pPr>
        <w:pStyle w:val="PL"/>
      </w:pPr>
      <w:r w:rsidRPr="00D3062E">
        <w:t xml:space="preserve">        '413':</w:t>
      </w:r>
    </w:p>
    <w:p w14:paraId="47F0A6C3" w14:textId="77777777" w:rsidR="00B110B4" w:rsidRPr="00D3062E" w:rsidRDefault="00B110B4" w:rsidP="00B110B4">
      <w:pPr>
        <w:pStyle w:val="PL"/>
      </w:pPr>
      <w:r w:rsidRPr="00D3062E">
        <w:t xml:space="preserve">          $ref: 'TS29122_CommonData.yaml#/components/responses/413'</w:t>
      </w:r>
    </w:p>
    <w:p w14:paraId="763A7402" w14:textId="77777777" w:rsidR="00B110B4" w:rsidRPr="00D3062E" w:rsidRDefault="00B110B4" w:rsidP="00B110B4">
      <w:pPr>
        <w:pStyle w:val="PL"/>
      </w:pPr>
      <w:r w:rsidRPr="00D3062E">
        <w:t xml:space="preserve">        '415':</w:t>
      </w:r>
    </w:p>
    <w:p w14:paraId="3B816384" w14:textId="77777777" w:rsidR="00B110B4" w:rsidRPr="00D3062E" w:rsidRDefault="00B110B4" w:rsidP="00B110B4">
      <w:pPr>
        <w:pStyle w:val="PL"/>
      </w:pPr>
      <w:r w:rsidRPr="00D3062E">
        <w:t xml:space="preserve">          $ref: 'TS29122_CommonData.yaml#/components/responses/415'</w:t>
      </w:r>
    </w:p>
    <w:p w14:paraId="6DD3A348" w14:textId="77777777" w:rsidR="00B110B4" w:rsidRPr="00D3062E" w:rsidRDefault="00B110B4" w:rsidP="00B110B4">
      <w:pPr>
        <w:pStyle w:val="PL"/>
      </w:pPr>
      <w:r w:rsidRPr="00D3062E">
        <w:t xml:space="preserve">        '429':</w:t>
      </w:r>
    </w:p>
    <w:p w14:paraId="6B2BE34F" w14:textId="77777777" w:rsidR="00B110B4" w:rsidRPr="00D3062E" w:rsidRDefault="00B110B4" w:rsidP="00B110B4">
      <w:pPr>
        <w:pStyle w:val="PL"/>
      </w:pPr>
      <w:r w:rsidRPr="00D3062E">
        <w:t xml:space="preserve">          $ref: 'TS29122_CommonData.yaml#/components/responses/429'</w:t>
      </w:r>
    </w:p>
    <w:p w14:paraId="0DBC4C1B" w14:textId="77777777" w:rsidR="00B110B4" w:rsidRPr="00D3062E" w:rsidRDefault="00B110B4" w:rsidP="00B110B4">
      <w:pPr>
        <w:pStyle w:val="PL"/>
      </w:pPr>
      <w:r w:rsidRPr="00D3062E">
        <w:t xml:space="preserve">        '500':</w:t>
      </w:r>
    </w:p>
    <w:p w14:paraId="0BC06BC6" w14:textId="77777777" w:rsidR="00B110B4" w:rsidRPr="00D3062E" w:rsidRDefault="00B110B4" w:rsidP="00B110B4">
      <w:pPr>
        <w:pStyle w:val="PL"/>
      </w:pPr>
      <w:r w:rsidRPr="00D3062E">
        <w:t xml:space="preserve">          $ref: 'TS29122_CommonData.yaml#/components/responses/500'</w:t>
      </w:r>
    </w:p>
    <w:p w14:paraId="6FF334BD" w14:textId="77777777" w:rsidR="00B110B4" w:rsidRPr="00D3062E" w:rsidRDefault="00B110B4" w:rsidP="00B110B4">
      <w:pPr>
        <w:pStyle w:val="PL"/>
      </w:pPr>
      <w:r w:rsidRPr="00D3062E">
        <w:t xml:space="preserve">        '503':</w:t>
      </w:r>
    </w:p>
    <w:p w14:paraId="603B1E22" w14:textId="77777777" w:rsidR="00B110B4" w:rsidRPr="00D3062E" w:rsidRDefault="00B110B4" w:rsidP="00B110B4">
      <w:pPr>
        <w:pStyle w:val="PL"/>
      </w:pPr>
      <w:r w:rsidRPr="00D3062E">
        <w:t xml:space="preserve">          $ref: 'TS29122_CommonData.yaml#/components/responses/503'</w:t>
      </w:r>
    </w:p>
    <w:p w14:paraId="56FFF8B5" w14:textId="77777777" w:rsidR="00B110B4" w:rsidRPr="00D3062E" w:rsidRDefault="00B110B4" w:rsidP="00B110B4">
      <w:pPr>
        <w:pStyle w:val="PL"/>
      </w:pPr>
      <w:r w:rsidRPr="00D3062E">
        <w:t xml:space="preserve">        default:</w:t>
      </w:r>
    </w:p>
    <w:p w14:paraId="34F52959" w14:textId="77777777" w:rsidR="00B110B4" w:rsidRPr="00D3062E" w:rsidRDefault="00B110B4" w:rsidP="00B110B4">
      <w:pPr>
        <w:pStyle w:val="PL"/>
      </w:pPr>
      <w:r w:rsidRPr="00D3062E">
        <w:t xml:space="preserve">          $ref: 'TS29122_CommonData.yaml#/components/responses/default'</w:t>
      </w:r>
    </w:p>
    <w:p w14:paraId="3C3FFCE5" w14:textId="77777777" w:rsidR="00B110B4" w:rsidRPr="00D3062E" w:rsidRDefault="00B110B4" w:rsidP="00B110B4">
      <w:pPr>
        <w:pStyle w:val="PL"/>
      </w:pPr>
      <w:r w:rsidRPr="00D3062E">
        <w:t xml:space="preserve">      callbacks:</w:t>
      </w:r>
    </w:p>
    <w:p w14:paraId="7DD5B48E" w14:textId="77777777" w:rsidR="00B110B4" w:rsidRPr="00D3062E" w:rsidRDefault="00B110B4" w:rsidP="00B110B4">
      <w:pPr>
        <w:pStyle w:val="PL"/>
      </w:pPr>
      <w:r w:rsidRPr="00D3062E">
        <w:t xml:space="preserve">        </w:t>
      </w:r>
      <w:r w:rsidRPr="000D5D5D">
        <w:t>EdgeSC</w:t>
      </w:r>
      <w:r w:rsidRPr="00431785">
        <w:t>Negotiation</w:t>
      </w:r>
      <w:r w:rsidRPr="000D5D5D">
        <w:t>Notif</w:t>
      </w:r>
      <w:r w:rsidRPr="00D3062E">
        <w:t>:</w:t>
      </w:r>
    </w:p>
    <w:p w14:paraId="0A7CA3D9" w14:textId="77777777" w:rsidR="00B110B4" w:rsidRPr="00D3062E" w:rsidRDefault="00B110B4" w:rsidP="00B110B4">
      <w:pPr>
        <w:pStyle w:val="PL"/>
      </w:pPr>
      <w:r w:rsidRPr="00D3062E">
        <w:t xml:space="preserve">          '{$request.body#/notifUri}':</w:t>
      </w:r>
    </w:p>
    <w:p w14:paraId="6AA683D6" w14:textId="77777777" w:rsidR="00B110B4" w:rsidRPr="00D3062E" w:rsidRDefault="00B110B4" w:rsidP="00B110B4">
      <w:pPr>
        <w:pStyle w:val="PL"/>
      </w:pPr>
      <w:r w:rsidRPr="00D3062E">
        <w:t xml:space="preserve">            post:</w:t>
      </w:r>
    </w:p>
    <w:p w14:paraId="111C97F0" w14:textId="77777777" w:rsidR="00B110B4" w:rsidRPr="00D3062E" w:rsidRDefault="00B110B4" w:rsidP="00B110B4">
      <w:pPr>
        <w:pStyle w:val="PL"/>
      </w:pPr>
      <w:r w:rsidRPr="00D3062E">
        <w:t xml:space="preserve">              requestBody:</w:t>
      </w:r>
    </w:p>
    <w:p w14:paraId="10FD9AF2" w14:textId="77777777" w:rsidR="00B110B4" w:rsidRPr="00D3062E" w:rsidRDefault="00B110B4" w:rsidP="00B110B4">
      <w:pPr>
        <w:pStyle w:val="PL"/>
      </w:pPr>
      <w:r w:rsidRPr="00D3062E">
        <w:t xml:space="preserve">                required: true</w:t>
      </w:r>
    </w:p>
    <w:p w14:paraId="6C2DF7B3" w14:textId="77777777" w:rsidR="00B110B4" w:rsidRPr="00D3062E" w:rsidRDefault="00B110B4" w:rsidP="00B110B4">
      <w:pPr>
        <w:pStyle w:val="PL"/>
      </w:pPr>
      <w:r w:rsidRPr="00D3062E">
        <w:t xml:space="preserve">                content:</w:t>
      </w:r>
    </w:p>
    <w:p w14:paraId="3A847A4D" w14:textId="77777777" w:rsidR="00B110B4" w:rsidRPr="00D3062E" w:rsidRDefault="00B110B4" w:rsidP="00B110B4">
      <w:pPr>
        <w:pStyle w:val="PL"/>
      </w:pPr>
      <w:r w:rsidRPr="00D3062E">
        <w:t xml:space="preserve">                  application/json:</w:t>
      </w:r>
    </w:p>
    <w:p w14:paraId="0754A196" w14:textId="77777777" w:rsidR="00B110B4" w:rsidRPr="00D3062E" w:rsidRDefault="00B110B4" w:rsidP="00B110B4">
      <w:pPr>
        <w:pStyle w:val="PL"/>
      </w:pPr>
      <w:r w:rsidRPr="00D3062E">
        <w:t xml:space="preserve">                    schema:</w:t>
      </w:r>
    </w:p>
    <w:p w14:paraId="54C7A127" w14:textId="77777777" w:rsidR="00B110B4" w:rsidRPr="00D3062E" w:rsidRDefault="00B110B4" w:rsidP="00B110B4">
      <w:pPr>
        <w:pStyle w:val="PL"/>
      </w:pPr>
      <w:r w:rsidRPr="00D3062E">
        <w:t xml:space="preserve">                      $ref: '#/components/schemas/</w:t>
      </w:r>
      <w:r w:rsidRPr="000D5D5D">
        <w:t>EdgeSC</w:t>
      </w:r>
      <w:r w:rsidRPr="00431785">
        <w:t>Negotiation</w:t>
      </w:r>
      <w:r w:rsidRPr="000D5D5D">
        <w:t>Notif</w:t>
      </w:r>
      <w:r w:rsidRPr="00D3062E">
        <w:t>'</w:t>
      </w:r>
    </w:p>
    <w:p w14:paraId="097E2EB6" w14:textId="77777777" w:rsidR="00B110B4" w:rsidRPr="00D3062E" w:rsidRDefault="00B110B4" w:rsidP="00B110B4">
      <w:pPr>
        <w:pStyle w:val="PL"/>
      </w:pPr>
      <w:r w:rsidRPr="00D3062E">
        <w:t xml:space="preserve">              responses:</w:t>
      </w:r>
    </w:p>
    <w:p w14:paraId="48D2B1EA" w14:textId="77777777" w:rsidR="00B110B4" w:rsidRPr="00D3062E" w:rsidRDefault="00B110B4" w:rsidP="00B110B4">
      <w:pPr>
        <w:pStyle w:val="PL"/>
      </w:pPr>
      <w:r w:rsidRPr="00D3062E">
        <w:t xml:space="preserve">                '204':</w:t>
      </w:r>
    </w:p>
    <w:p w14:paraId="560047E1" w14:textId="77777777" w:rsidR="00B110B4" w:rsidRPr="00D3062E" w:rsidRDefault="00B110B4" w:rsidP="00B110B4">
      <w:pPr>
        <w:pStyle w:val="PL"/>
        <w:rPr>
          <w:lang w:eastAsia="zh-CN"/>
        </w:rPr>
      </w:pPr>
      <w:r w:rsidRPr="00D3062E">
        <w:t xml:space="preserve">                  description: </w:t>
      </w:r>
      <w:r w:rsidRPr="00D3062E">
        <w:rPr>
          <w:lang w:eastAsia="zh-CN"/>
        </w:rPr>
        <w:t>&gt;</w:t>
      </w:r>
    </w:p>
    <w:p w14:paraId="63D275D4" w14:textId="77777777" w:rsidR="00B110B4" w:rsidRDefault="00B110B4" w:rsidP="00B110B4">
      <w:pPr>
        <w:pStyle w:val="PL"/>
      </w:pPr>
      <w:r w:rsidRPr="00D3062E">
        <w:t xml:space="preserve">                    No Content. The </w:t>
      </w:r>
      <w:r>
        <w:t>Edge</w:t>
      </w:r>
      <w:r w:rsidRPr="00D3062E">
        <w:t xml:space="preserve"> Service Continuity</w:t>
      </w:r>
      <w:r>
        <w:t xml:space="preserve"> </w:t>
      </w:r>
      <w:r w:rsidRPr="00431785">
        <w:t>Negotiation</w:t>
      </w:r>
      <w:r w:rsidRPr="00D3062E">
        <w:t xml:space="preserve"> Notification is</w:t>
      </w:r>
    </w:p>
    <w:p w14:paraId="1BFF1FDB" w14:textId="77777777" w:rsidR="00B110B4" w:rsidRPr="00D3062E" w:rsidRDefault="00B110B4" w:rsidP="00B110B4">
      <w:pPr>
        <w:pStyle w:val="PL"/>
      </w:pPr>
      <w:r w:rsidRPr="00D3062E">
        <w:t xml:space="preserve"> </w:t>
      </w:r>
      <w:r>
        <w:t xml:space="preserve">                   s</w:t>
      </w:r>
      <w:r w:rsidRPr="00D3062E">
        <w:t>uccessfully</w:t>
      </w:r>
      <w:r>
        <w:t xml:space="preserve"> </w:t>
      </w:r>
      <w:r w:rsidRPr="00D3062E">
        <w:t>received and processed.</w:t>
      </w:r>
    </w:p>
    <w:p w14:paraId="2575E63B" w14:textId="77777777" w:rsidR="00B110B4" w:rsidRPr="00D3062E" w:rsidRDefault="00B110B4" w:rsidP="00B110B4">
      <w:pPr>
        <w:pStyle w:val="PL"/>
      </w:pPr>
      <w:r w:rsidRPr="00D3062E">
        <w:t xml:space="preserve">                '307':</w:t>
      </w:r>
    </w:p>
    <w:p w14:paraId="370E3ED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388CF2E1" w14:textId="77777777" w:rsidR="00B110B4" w:rsidRPr="00D3062E" w:rsidRDefault="00B110B4" w:rsidP="00B110B4">
      <w:pPr>
        <w:pStyle w:val="PL"/>
      </w:pPr>
      <w:r w:rsidRPr="00D3062E">
        <w:t xml:space="preserve">                '308':</w:t>
      </w:r>
    </w:p>
    <w:p w14:paraId="124E6D7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5CB46C0" w14:textId="77777777" w:rsidR="00B110B4" w:rsidRPr="00D3062E" w:rsidRDefault="00B110B4" w:rsidP="00B110B4">
      <w:pPr>
        <w:pStyle w:val="PL"/>
      </w:pPr>
      <w:r w:rsidRPr="00D3062E">
        <w:t xml:space="preserve">                '400':</w:t>
      </w:r>
    </w:p>
    <w:p w14:paraId="426614A2" w14:textId="77777777" w:rsidR="00B110B4" w:rsidRPr="00D3062E" w:rsidRDefault="00B110B4" w:rsidP="00B110B4">
      <w:pPr>
        <w:pStyle w:val="PL"/>
      </w:pPr>
      <w:r w:rsidRPr="00D3062E">
        <w:t xml:space="preserve">                  $ref: 'TS29122_CommonData.yaml#/components/responses/400'</w:t>
      </w:r>
    </w:p>
    <w:p w14:paraId="61325F5E" w14:textId="77777777" w:rsidR="00B110B4" w:rsidRPr="00D3062E" w:rsidRDefault="00B110B4" w:rsidP="00B110B4">
      <w:pPr>
        <w:pStyle w:val="PL"/>
      </w:pPr>
      <w:r w:rsidRPr="00D3062E">
        <w:t xml:space="preserve">                '401':</w:t>
      </w:r>
    </w:p>
    <w:p w14:paraId="64819527" w14:textId="77777777" w:rsidR="00B110B4" w:rsidRPr="00D3062E" w:rsidRDefault="00B110B4" w:rsidP="00B110B4">
      <w:pPr>
        <w:pStyle w:val="PL"/>
      </w:pPr>
      <w:r w:rsidRPr="00D3062E">
        <w:t xml:space="preserve">                  $ref: 'TS29122_CommonData.yaml#/components/responses/401'</w:t>
      </w:r>
    </w:p>
    <w:p w14:paraId="5A43EA9C" w14:textId="77777777" w:rsidR="00B110B4" w:rsidRPr="00D3062E" w:rsidRDefault="00B110B4" w:rsidP="00B110B4">
      <w:pPr>
        <w:pStyle w:val="PL"/>
      </w:pPr>
      <w:r w:rsidRPr="00D3062E">
        <w:t xml:space="preserve">                '403':</w:t>
      </w:r>
    </w:p>
    <w:p w14:paraId="7A8C3CA8" w14:textId="77777777" w:rsidR="00B110B4" w:rsidRPr="00D3062E" w:rsidRDefault="00B110B4" w:rsidP="00B110B4">
      <w:pPr>
        <w:pStyle w:val="PL"/>
      </w:pPr>
      <w:r w:rsidRPr="00D3062E">
        <w:t xml:space="preserve">                  $ref: 'TS29122_CommonData.yaml#/components/responses/403'</w:t>
      </w:r>
    </w:p>
    <w:p w14:paraId="70FFFF00" w14:textId="77777777" w:rsidR="00B110B4" w:rsidRPr="00D3062E" w:rsidRDefault="00B110B4" w:rsidP="00B110B4">
      <w:pPr>
        <w:pStyle w:val="PL"/>
      </w:pPr>
      <w:r w:rsidRPr="00D3062E">
        <w:t xml:space="preserve">                '404':</w:t>
      </w:r>
    </w:p>
    <w:p w14:paraId="27E69A83" w14:textId="77777777" w:rsidR="00B110B4" w:rsidRPr="00D3062E" w:rsidRDefault="00B110B4" w:rsidP="00B110B4">
      <w:pPr>
        <w:pStyle w:val="PL"/>
      </w:pPr>
      <w:r w:rsidRPr="00D3062E">
        <w:t xml:space="preserve">                  $ref: 'TS29122_CommonData.yaml#/components/responses/404'</w:t>
      </w:r>
    </w:p>
    <w:p w14:paraId="54C262A3" w14:textId="77777777" w:rsidR="00B110B4" w:rsidRPr="00D3062E" w:rsidRDefault="00B110B4" w:rsidP="00B110B4">
      <w:pPr>
        <w:pStyle w:val="PL"/>
      </w:pPr>
      <w:r w:rsidRPr="00D3062E">
        <w:t xml:space="preserve">                '411':</w:t>
      </w:r>
    </w:p>
    <w:p w14:paraId="404EF942" w14:textId="77777777" w:rsidR="00B110B4" w:rsidRPr="00D3062E" w:rsidRDefault="00B110B4" w:rsidP="00B110B4">
      <w:pPr>
        <w:pStyle w:val="PL"/>
      </w:pPr>
      <w:r w:rsidRPr="00D3062E">
        <w:t xml:space="preserve">                  $ref: 'TS29122_CommonData.yaml#/components/responses/411'</w:t>
      </w:r>
    </w:p>
    <w:p w14:paraId="30BD1DFD" w14:textId="77777777" w:rsidR="00B110B4" w:rsidRPr="00D3062E" w:rsidRDefault="00B110B4" w:rsidP="00B110B4">
      <w:pPr>
        <w:pStyle w:val="PL"/>
      </w:pPr>
      <w:r w:rsidRPr="00D3062E">
        <w:t xml:space="preserve">                '413':</w:t>
      </w:r>
    </w:p>
    <w:p w14:paraId="6234318C" w14:textId="77777777" w:rsidR="00B110B4" w:rsidRPr="00D3062E" w:rsidRDefault="00B110B4" w:rsidP="00B110B4">
      <w:pPr>
        <w:pStyle w:val="PL"/>
      </w:pPr>
      <w:r w:rsidRPr="00D3062E">
        <w:t xml:space="preserve">                  $ref: 'TS29122_CommonData.yaml#/components/responses/413'</w:t>
      </w:r>
    </w:p>
    <w:p w14:paraId="075DC25F" w14:textId="77777777" w:rsidR="00B110B4" w:rsidRPr="00D3062E" w:rsidRDefault="00B110B4" w:rsidP="00B110B4">
      <w:pPr>
        <w:pStyle w:val="PL"/>
      </w:pPr>
      <w:r w:rsidRPr="00D3062E">
        <w:t xml:space="preserve">                '415':</w:t>
      </w:r>
    </w:p>
    <w:p w14:paraId="32F66950" w14:textId="77777777" w:rsidR="00B110B4" w:rsidRPr="00D3062E" w:rsidRDefault="00B110B4" w:rsidP="00B110B4">
      <w:pPr>
        <w:pStyle w:val="PL"/>
      </w:pPr>
      <w:r w:rsidRPr="00D3062E">
        <w:t xml:space="preserve">                  $ref: 'TS29122_CommonData.yaml#/components/responses/415'</w:t>
      </w:r>
    </w:p>
    <w:p w14:paraId="323301BF" w14:textId="77777777" w:rsidR="00B110B4" w:rsidRPr="00D3062E" w:rsidRDefault="00B110B4" w:rsidP="00B110B4">
      <w:pPr>
        <w:pStyle w:val="PL"/>
      </w:pPr>
      <w:r w:rsidRPr="00D3062E">
        <w:t xml:space="preserve">                '429':</w:t>
      </w:r>
    </w:p>
    <w:p w14:paraId="69D6D480" w14:textId="77777777" w:rsidR="00B110B4" w:rsidRPr="00D3062E" w:rsidRDefault="00B110B4" w:rsidP="00B110B4">
      <w:pPr>
        <w:pStyle w:val="PL"/>
      </w:pPr>
      <w:r w:rsidRPr="00D3062E">
        <w:t xml:space="preserve">                  $ref: 'TS29122_CommonData.yaml#/components/responses/429'</w:t>
      </w:r>
    </w:p>
    <w:p w14:paraId="71A323B7" w14:textId="77777777" w:rsidR="00B110B4" w:rsidRPr="00D3062E" w:rsidRDefault="00B110B4" w:rsidP="00B110B4">
      <w:pPr>
        <w:pStyle w:val="PL"/>
      </w:pPr>
      <w:r w:rsidRPr="00D3062E">
        <w:t xml:space="preserve">                '500':</w:t>
      </w:r>
    </w:p>
    <w:p w14:paraId="1A9E0EEE" w14:textId="77777777" w:rsidR="00B110B4" w:rsidRPr="00D3062E" w:rsidRDefault="00B110B4" w:rsidP="00B110B4">
      <w:pPr>
        <w:pStyle w:val="PL"/>
      </w:pPr>
      <w:r w:rsidRPr="00D3062E">
        <w:t xml:space="preserve">                  $ref: 'TS29122_CommonData.yaml#/components/responses/500'</w:t>
      </w:r>
    </w:p>
    <w:p w14:paraId="3CAF8638" w14:textId="77777777" w:rsidR="00B110B4" w:rsidRPr="00D3062E" w:rsidRDefault="00B110B4" w:rsidP="00B110B4">
      <w:pPr>
        <w:pStyle w:val="PL"/>
      </w:pPr>
      <w:r w:rsidRPr="00D3062E">
        <w:t xml:space="preserve">                '503':</w:t>
      </w:r>
    </w:p>
    <w:p w14:paraId="34BCF04E" w14:textId="77777777" w:rsidR="00B110B4" w:rsidRPr="00D3062E" w:rsidRDefault="00B110B4" w:rsidP="00B110B4">
      <w:pPr>
        <w:pStyle w:val="PL"/>
      </w:pPr>
      <w:r w:rsidRPr="00D3062E">
        <w:t xml:space="preserve">                  $ref: 'TS29122_CommonData.yaml#/components/responses/503'</w:t>
      </w:r>
    </w:p>
    <w:p w14:paraId="4F5BB1A2" w14:textId="77777777" w:rsidR="00B110B4" w:rsidRPr="00D3062E" w:rsidRDefault="00B110B4" w:rsidP="00B110B4">
      <w:pPr>
        <w:pStyle w:val="PL"/>
      </w:pPr>
      <w:r w:rsidRPr="00D3062E">
        <w:t xml:space="preserve">                default:</w:t>
      </w:r>
    </w:p>
    <w:p w14:paraId="0BBA70C4" w14:textId="77777777" w:rsidR="00B110B4" w:rsidRPr="00D3062E" w:rsidRDefault="00B110B4" w:rsidP="00B110B4">
      <w:pPr>
        <w:pStyle w:val="PL"/>
      </w:pPr>
      <w:r w:rsidRPr="00D3062E">
        <w:t xml:space="preserve">                  $ref: 'TS29122_CommonData.yaml#/components/responses/default'</w:t>
      </w:r>
    </w:p>
    <w:p w14:paraId="0A84CBAD" w14:textId="77777777" w:rsidR="00B110B4" w:rsidRPr="00D3062E" w:rsidRDefault="00B110B4" w:rsidP="00B110B4">
      <w:pPr>
        <w:pStyle w:val="PL"/>
      </w:pPr>
    </w:p>
    <w:p w14:paraId="23864F5E" w14:textId="77777777" w:rsidR="00B110B4" w:rsidRPr="00D3062E" w:rsidRDefault="00B110B4" w:rsidP="00B110B4">
      <w:pPr>
        <w:pStyle w:val="PL"/>
      </w:pPr>
      <w:r w:rsidRPr="00D3062E">
        <w:t>components:</w:t>
      </w:r>
    </w:p>
    <w:p w14:paraId="729F805E" w14:textId="77777777" w:rsidR="00B110B4" w:rsidRPr="00D3062E" w:rsidRDefault="00B110B4" w:rsidP="00B110B4">
      <w:pPr>
        <w:pStyle w:val="PL"/>
      </w:pPr>
      <w:r w:rsidRPr="00D3062E">
        <w:t xml:space="preserve">  securitySchemes:</w:t>
      </w:r>
    </w:p>
    <w:p w14:paraId="6C0C9154" w14:textId="77777777" w:rsidR="00B110B4" w:rsidRPr="00D3062E" w:rsidRDefault="00B110B4" w:rsidP="00B110B4">
      <w:pPr>
        <w:pStyle w:val="PL"/>
      </w:pPr>
      <w:r w:rsidRPr="00D3062E">
        <w:t xml:space="preserve">    oAuth2ClientCredentials:</w:t>
      </w:r>
    </w:p>
    <w:p w14:paraId="39303508" w14:textId="77777777" w:rsidR="00B110B4" w:rsidRPr="00D3062E" w:rsidRDefault="00B110B4" w:rsidP="00B110B4">
      <w:pPr>
        <w:pStyle w:val="PL"/>
      </w:pPr>
      <w:r w:rsidRPr="00D3062E">
        <w:t xml:space="preserve">      type: oauth2</w:t>
      </w:r>
    </w:p>
    <w:p w14:paraId="096F54F1" w14:textId="77777777" w:rsidR="00B110B4" w:rsidRPr="00D3062E" w:rsidRDefault="00B110B4" w:rsidP="00B110B4">
      <w:pPr>
        <w:pStyle w:val="PL"/>
      </w:pPr>
      <w:r w:rsidRPr="00D3062E">
        <w:t xml:space="preserve">      flows:</w:t>
      </w:r>
    </w:p>
    <w:p w14:paraId="0F1A5DA6" w14:textId="77777777" w:rsidR="00B110B4" w:rsidRPr="00D3062E" w:rsidRDefault="00B110B4" w:rsidP="00B110B4">
      <w:pPr>
        <w:pStyle w:val="PL"/>
      </w:pPr>
      <w:r w:rsidRPr="00D3062E">
        <w:t xml:space="preserve">        clientCredentials:</w:t>
      </w:r>
    </w:p>
    <w:p w14:paraId="01875059" w14:textId="77777777" w:rsidR="00B110B4" w:rsidRPr="00D3062E" w:rsidRDefault="00B110B4" w:rsidP="00B110B4">
      <w:pPr>
        <w:pStyle w:val="PL"/>
      </w:pPr>
      <w:r w:rsidRPr="00D3062E">
        <w:t xml:space="preserve">          tokenUrl: '{tokenUrl}'</w:t>
      </w:r>
    </w:p>
    <w:p w14:paraId="3F220BCC" w14:textId="77777777" w:rsidR="00B110B4" w:rsidRPr="00D3062E" w:rsidRDefault="00B110B4" w:rsidP="00B110B4">
      <w:pPr>
        <w:pStyle w:val="PL"/>
      </w:pPr>
      <w:r w:rsidRPr="00D3062E">
        <w:t xml:space="preserve">          scopes: {}</w:t>
      </w:r>
    </w:p>
    <w:p w14:paraId="182B640F" w14:textId="77777777" w:rsidR="00B110B4" w:rsidRPr="00D3062E" w:rsidRDefault="00B110B4" w:rsidP="00B110B4">
      <w:pPr>
        <w:pStyle w:val="PL"/>
      </w:pPr>
    </w:p>
    <w:p w14:paraId="53AA554F" w14:textId="77777777" w:rsidR="00B110B4" w:rsidRPr="00D3062E" w:rsidRDefault="00B110B4" w:rsidP="00B110B4">
      <w:pPr>
        <w:pStyle w:val="PL"/>
      </w:pPr>
      <w:r w:rsidRPr="00D3062E">
        <w:t xml:space="preserve">  schemas:</w:t>
      </w:r>
    </w:p>
    <w:p w14:paraId="4897AAF0" w14:textId="77777777" w:rsidR="00B110B4" w:rsidRPr="00D3062E" w:rsidRDefault="00B110B4" w:rsidP="00B110B4">
      <w:pPr>
        <w:pStyle w:val="PL"/>
      </w:pPr>
    </w:p>
    <w:p w14:paraId="7D85A0F6" w14:textId="77777777" w:rsidR="00B110B4" w:rsidRPr="00D3062E" w:rsidRDefault="00B110B4" w:rsidP="00B110B4">
      <w:pPr>
        <w:pStyle w:val="PL"/>
      </w:pPr>
      <w:r w:rsidRPr="00D3062E">
        <w:t>#</w:t>
      </w:r>
    </w:p>
    <w:p w14:paraId="0A7CED2A" w14:textId="77777777" w:rsidR="00B110B4" w:rsidRPr="00D3062E" w:rsidRDefault="00B110B4" w:rsidP="00B110B4">
      <w:pPr>
        <w:pStyle w:val="PL"/>
      </w:pPr>
      <w:r w:rsidRPr="00D3062E">
        <w:t># STRUCTURED DATA TYPES</w:t>
      </w:r>
    </w:p>
    <w:p w14:paraId="75A31808" w14:textId="77777777" w:rsidR="00B110B4" w:rsidRPr="00D3062E" w:rsidRDefault="00B110B4" w:rsidP="00B110B4">
      <w:pPr>
        <w:pStyle w:val="PL"/>
      </w:pPr>
      <w:r w:rsidRPr="00D3062E">
        <w:t>#</w:t>
      </w:r>
    </w:p>
    <w:p w14:paraId="0CDDD874" w14:textId="77777777" w:rsidR="00B110B4" w:rsidRPr="00D3062E" w:rsidRDefault="00B110B4" w:rsidP="00B110B4">
      <w:pPr>
        <w:pStyle w:val="PL"/>
      </w:pPr>
    </w:p>
    <w:p w14:paraId="35C5A332" w14:textId="77777777" w:rsidR="00B110B4" w:rsidRPr="00D3062E" w:rsidRDefault="00B110B4" w:rsidP="00B110B4">
      <w:pPr>
        <w:pStyle w:val="PL"/>
      </w:pPr>
      <w:r w:rsidRPr="00D3062E">
        <w:t xml:space="preserve">    </w:t>
      </w:r>
      <w:r>
        <w:t>Edge</w:t>
      </w:r>
      <w:r w:rsidRPr="00431785">
        <w:t>SCRequirement</w:t>
      </w:r>
      <w:r>
        <w:t>Req</w:t>
      </w:r>
      <w:r w:rsidRPr="00D3062E">
        <w:t>:</w:t>
      </w:r>
    </w:p>
    <w:p w14:paraId="7A1292D2" w14:textId="77777777" w:rsidR="00B110B4" w:rsidRPr="00D3062E" w:rsidRDefault="00B110B4" w:rsidP="00B110B4">
      <w:pPr>
        <w:pStyle w:val="PL"/>
        <w:rPr>
          <w:lang w:eastAsia="zh-CN"/>
        </w:rPr>
      </w:pPr>
      <w:r w:rsidRPr="00D3062E">
        <w:t xml:space="preserve">      description: </w:t>
      </w:r>
      <w:r w:rsidRPr="00D3062E">
        <w:rPr>
          <w:lang w:eastAsia="zh-CN"/>
        </w:rPr>
        <w:t>&gt;</w:t>
      </w:r>
    </w:p>
    <w:p w14:paraId="35978471" w14:textId="77777777" w:rsidR="00B110B4" w:rsidRPr="00D3062E" w:rsidRDefault="00B110B4" w:rsidP="00B110B4">
      <w:pPr>
        <w:pStyle w:val="PL"/>
        <w:rPr>
          <w:lang w:eastAsia="zh-CN"/>
        </w:rPr>
      </w:pPr>
      <w:r w:rsidRPr="00D3062E">
        <w:t xml:space="preserve">        </w:t>
      </w:r>
      <w:r w:rsidRPr="00D3062E">
        <w:rPr>
          <w:rFonts w:cs="Arial"/>
          <w:szCs w:val="18"/>
        </w:rPr>
        <w:t xml:space="preserve">Represents the parameters to request </w:t>
      </w:r>
      <w:r w:rsidRPr="00F82C9A">
        <w:rPr>
          <w:rFonts w:cs="Arial"/>
          <w:szCs w:val="18"/>
        </w:rPr>
        <w:t>Edge Service</w:t>
      </w:r>
      <w:r w:rsidRPr="00431785">
        <w:rPr>
          <w:lang w:eastAsia="zh-CN"/>
        </w:rPr>
        <w:t xml:space="preserve"> </w:t>
      </w:r>
      <w:r w:rsidRPr="00431785">
        <w:rPr>
          <w:bCs/>
        </w:rPr>
        <w:t xml:space="preserve">Continuity </w:t>
      </w:r>
      <w:r w:rsidRPr="00431785">
        <w:t>Requirement</w:t>
      </w:r>
      <w:r w:rsidRPr="00D3062E">
        <w:rPr>
          <w:rFonts w:cs="Arial"/>
          <w:szCs w:val="18"/>
        </w:rPr>
        <w:t>.</w:t>
      </w:r>
    </w:p>
    <w:p w14:paraId="10C0AA29" w14:textId="77777777" w:rsidR="00B110B4" w:rsidRPr="00D3062E" w:rsidRDefault="00B110B4" w:rsidP="00B110B4">
      <w:pPr>
        <w:pStyle w:val="PL"/>
      </w:pPr>
      <w:r w:rsidRPr="00D3062E">
        <w:t xml:space="preserve">      type: object</w:t>
      </w:r>
    </w:p>
    <w:p w14:paraId="4A4CA8D5" w14:textId="77777777" w:rsidR="00B110B4" w:rsidRDefault="00B110B4" w:rsidP="00B110B4">
      <w:pPr>
        <w:pStyle w:val="PL"/>
        <w:rPr>
          <w:lang w:val="en-US" w:eastAsia="es-ES"/>
        </w:rPr>
      </w:pPr>
      <w:r w:rsidRPr="007C6AAA">
        <w:rPr>
          <w:lang w:val="en-US" w:eastAsia="es-ES"/>
        </w:rPr>
        <w:t xml:space="preserve">      properties:</w:t>
      </w:r>
    </w:p>
    <w:p w14:paraId="79F5C738" w14:textId="77777777" w:rsidR="00B110B4" w:rsidRPr="00D3062E" w:rsidRDefault="00B110B4" w:rsidP="00B110B4">
      <w:pPr>
        <w:pStyle w:val="PL"/>
        <w:spacing w:line="200" w:lineRule="exact"/>
        <w:rPr>
          <w:lang w:val="en-US" w:eastAsia="zh-CN"/>
        </w:rPr>
      </w:pPr>
      <w:r w:rsidRPr="00D3062E">
        <w:t xml:space="preserve">        notifUri:</w:t>
      </w:r>
    </w:p>
    <w:p w14:paraId="64E8B95C"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4F1BEEBD"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DA2AD36" w14:textId="77777777" w:rsidR="00B110B4" w:rsidRPr="00D3062E" w:rsidRDefault="00B110B4" w:rsidP="00B110B4">
      <w:pPr>
        <w:pStyle w:val="PL"/>
        <w:rPr>
          <w:lang w:val="en-US" w:eastAsia="es-ES"/>
        </w:rPr>
      </w:pPr>
      <w:r w:rsidRPr="00D3062E">
        <w:rPr>
          <w:lang w:val="en-US" w:eastAsia="es-ES"/>
        </w:rPr>
        <w:t xml:space="preserve">          type: string</w:t>
      </w:r>
    </w:p>
    <w:p w14:paraId="64DBE7AD"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353C9D0" w14:textId="77777777" w:rsidR="00B110B4" w:rsidRPr="0004275E" w:rsidRDefault="00B110B4" w:rsidP="00B110B4">
      <w:pPr>
        <w:pStyle w:val="PL"/>
      </w:pPr>
      <w:r w:rsidRPr="00D3062E">
        <w:t xml:space="preserve">        </w:t>
      </w:r>
      <w:r>
        <w:t xml:space="preserve">    T</w:t>
      </w:r>
      <w:r w:rsidRPr="0004275E">
        <w:t>he identifier of the VAL service for which the requirement request applies.</w:t>
      </w:r>
    </w:p>
    <w:p w14:paraId="207214F8" w14:textId="77777777" w:rsidR="00B110B4" w:rsidRPr="00D3062E" w:rsidRDefault="00B110B4" w:rsidP="00B110B4">
      <w:pPr>
        <w:pStyle w:val="PL"/>
        <w:rPr>
          <w:lang w:val="en-US" w:eastAsia="es-ES"/>
        </w:rPr>
      </w:pPr>
      <w:r w:rsidRPr="00D3062E">
        <w:rPr>
          <w:lang w:val="en-US" w:eastAsia="es-ES"/>
        </w:rPr>
        <w:t xml:space="preserve">        </w:t>
      </w:r>
      <w:r>
        <w:rPr>
          <w:lang w:val="en-US" w:eastAsia="es-ES"/>
        </w:rPr>
        <w:t>valU</w:t>
      </w:r>
      <w:r w:rsidRPr="00D3062E">
        <w:rPr>
          <w:lang w:val="en-US" w:eastAsia="es-ES"/>
        </w:rPr>
        <w:t>eIds:</w:t>
      </w:r>
    </w:p>
    <w:p w14:paraId="539B30DB" w14:textId="77777777" w:rsidR="00B110B4" w:rsidRPr="00D3062E" w:rsidRDefault="00B110B4" w:rsidP="00B110B4">
      <w:pPr>
        <w:pStyle w:val="PL"/>
        <w:rPr>
          <w:lang w:val="en-US" w:eastAsia="es-ES"/>
        </w:rPr>
      </w:pPr>
      <w:r w:rsidRPr="00D3062E">
        <w:rPr>
          <w:lang w:val="en-US" w:eastAsia="es-ES"/>
        </w:rPr>
        <w:t xml:space="preserve">          type: array</w:t>
      </w:r>
    </w:p>
    <w:p w14:paraId="03AE1555" w14:textId="77777777" w:rsidR="00B110B4" w:rsidRPr="00D3062E" w:rsidRDefault="00B110B4" w:rsidP="00B110B4">
      <w:pPr>
        <w:pStyle w:val="PL"/>
      </w:pPr>
      <w:r w:rsidRPr="00D3062E">
        <w:rPr>
          <w:lang w:val="en-US" w:eastAsia="es-ES"/>
        </w:rPr>
        <w:t xml:space="preserve">          items:</w:t>
      </w:r>
    </w:p>
    <w:p w14:paraId="48751434" w14:textId="77777777" w:rsidR="00B110B4" w:rsidRPr="00D3062E" w:rsidRDefault="00B110B4" w:rsidP="00B110B4">
      <w:pPr>
        <w:pStyle w:val="PL"/>
      </w:pPr>
      <w:r w:rsidRPr="00D3062E">
        <w:t xml:space="preserve">            type: string</w:t>
      </w:r>
    </w:p>
    <w:p w14:paraId="4E94DCD1" w14:textId="77777777" w:rsidR="00B110B4" w:rsidRPr="00D3062E" w:rsidRDefault="00B110B4" w:rsidP="00B110B4">
      <w:pPr>
        <w:pStyle w:val="PL"/>
      </w:pPr>
      <w:r w:rsidRPr="00D3062E">
        <w:rPr>
          <w:lang w:val="en-US" w:eastAsia="es-ES"/>
        </w:rPr>
        <w:t xml:space="preserve">          minItems: 1</w:t>
      </w:r>
    </w:p>
    <w:p w14:paraId="3FE8142B"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455A9215" w14:textId="77777777" w:rsidR="00B110B4" w:rsidRPr="0004275E" w:rsidRDefault="00B110B4" w:rsidP="00B110B4">
      <w:pPr>
        <w:pStyle w:val="PL"/>
      </w:pPr>
      <w:r w:rsidRPr="00D3062E">
        <w:t xml:space="preserve">        </w:t>
      </w:r>
      <w:r>
        <w:t xml:space="preserve">    </w:t>
      </w:r>
      <w:r w:rsidRPr="00B00371">
        <w:t>The list of VAL UE IDs for which the requirement request applies</w:t>
      </w:r>
      <w:r w:rsidRPr="0004275E">
        <w:t>.</w:t>
      </w:r>
    </w:p>
    <w:p w14:paraId="3EA30F03" w14:textId="77777777" w:rsidR="00B110B4" w:rsidRPr="00D3062E" w:rsidRDefault="00B110B4" w:rsidP="00B110B4">
      <w:pPr>
        <w:pStyle w:val="PL"/>
      </w:pPr>
      <w:r w:rsidRPr="00D3062E">
        <w:t xml:space="preserve">        netSliceId:</w:t>
      </w:r>
    </w:p>
    <w:p w14:paraId="1083C8B3" w14:textId="77777777" w:rsidR="00B110B4" w:rsidRPr="00D3062E" w:rsidRDefault="00B110B4" w:rsidP="00B110B4">
      <w:pPr>
        <w:pStyle w:val="PL"/>
      </w:pPr>
      <w:r w:rsidRPr="00D3062E">
        <w:t xml:space="preserve">          $ref: 'TS29435_NSCE_PolicyManagement.yaml#/components/schemas/NetSliceId'</w:t>
      </w:r>
    </w:p>
    <w:p w14:paraId="2AB73001" w14:textId="77777777" w:rsidR="00B110B4" w:rsidRPr="00D3062E" w:rsidRDefault="00B110B4" w:rsidP="00B110B4">
      <w:pPr>
        <w:pStyle w:val="PL"/>
      </w:pPr>
      <w:r w:rsidRPr="00D3062E">
        <w:t xml:space="preserve">        servContReq:</w:t>
      </w:r>
    </w:p>
    <w:p w14:paraId="50B959F3" w14:textId="77777777" w:rsidR="00B110B4" w:rsidRPr="00D3062E" w:rsidRDefault="00B110B4" w:rsidP="00B110B4">
      <w:pPr>
        <w:pStyle w:val="PL"/>
      </w:pPr>
      <w:r w:rsidRPr="00D3062E">
        <w:t xml:space="preserve">          $ref: 'TS29435_NSCE_InterPLMNContinuity.yaml#/components/schemas/ServContReq'</w:t>
      </w:r>
    </w:p>
    <w:p w14:paraId="71BC92F8" w14:textId="77777777" w:rsidR="00B110B4" w:rsidRPr="00D3062E" w:rsidRDefault="00B110B4" w:rsidP="00B110B4">
      <w:pPr>
        <w:pStyle w:val="PL"/>
      </w:pPr>
      <w:r w:rsidRPr="00D3062E">
        <w:t xml:space="preserve">        targetServArea:</w:t>
      </w:r>
    </w:p>
    <w:p w14:paraId="6A5F302C" w14:textId="77777777" w:rsidR="00B110B4" w:rsidRPr="00D3062E" w:rsidRDefault="00B110B4" w:rsidP="00B110B4">
      <w:pPr>
        <w:pStyle w:val="PL"/>
        <w:rPr>
          <w:rFonts w:cs="Courier New"/>
          <w:szCs w:val="16"/>
        </w:rPr>
      </w:pPr>
      <w:r w:rsidRPr="00D3062E">
        <w:rPr>
          <w:rFonts w:cs="Courier New"/>
          <w:szCs w:val="16"/>
        </w:rPr>
        <w:t xml:space="preserve">          $ref: </w:t>
      </w:r>
      <w:r w:rsidRPr="00D3062E">
        <w:t>'</w:t>
      </w:r>
      <w:r w:rsidRPr="00D3062E">
        <w:rPr>
          <w:lang w:eastAsia="fr-FR"/>
        </w:rPr>
        <w:t>TS29435_NSCE_NSInfoDelivery.yaml</w:t>
      </w:r>
      <w:r w:rsidRPr="00D3062E">
        <w:t>#/components/schemas/ServArea'</w:t>
      </w:r>
    </w:p>
    <w:p w14:paraId="60C80064" w14:textId="77777777" w:rsidR="00B110B4" w:rsidRPr="00D3062E" w:rsidRDefault="00B110B4" w:rsidP="00B110B4">
      <w:pPr>
        <w:pStyle w:val="PL"/>
      </w:pPr>
      <w:r w:rsidRPr="00D3062E">
        <w:t xml:space="preserve">        suppFeat:</w:t>
      </w:r>
    </w:p>
    <w:p w14:paraId="73C3F88E" w14:textId="77777777" w:rsidR="00B110B4" w:rsidRPr="00D3062E" w:rsidRDefault="00B110B4" w:rsidP="00B110B4">
      <w:pPr>
        <w:pStyle w:val="PL"/>
      </w:pPr>
      <w:r w:rsidRPr="00D3062E">
        <w:t xml:space="preserve">          $ref: 'TS29571_CommonData.yaml#/components/schemas/SupportedFeatures'</w:t>
      </w:r>
    </w:p>
    <w:p w14:paraId="402365EF" w14:textId="77777777" w:rsidR="00B110B4" w:rsidRPr="00D3062E" w:rsidRDefault="00B110B4" w:rsidP="00B110B4">
      <w:pPr>
        <w:pStyle w:val="PL"/>
      </w:pPr>
      <w:r w:rsidRPr="00D3062E">
        <w:t xml:space="preserve">      required:</w:t>
      </w:r>
    </w:p>
    <w:p w14:paraId="290A4F87" w14:textId="77777777" w:rsidR="00B110B4" w:rsidRPr="00D3062E" w:rsidRDefault="00B110B4" w:rsidP="00B110B4">
      <w:pPr>
        <w:pStyle w:val="PL"/>
      </w:pPr>
      <w:r w:rsidRPr="00D3062E">
        <w:t xml:space="preserve">        - valServId</w:t>
      </w:r>
    </w:p>
    <w:p w14:paraId="0B99AF62" w14:textId="77777777" w:rsidR="00B110B4" w:rsidRPr="00D3062E" w:rsidRDefault="00B110B4" w:rsidP="00B110B4">
      <w:pPr>
        <w:pStyle w:val="PL"/>
      </w:pPr>
      <w:r w:rsidRPr="00D3062E">
        <w:t xml:space="preserve">        - servContReq</w:t>
      </w:r>
    </w:p>
    <w:p w14:paraId="21EA0511" w14:textId="77777777" w:rsidR="00B110B4" w:rsidRPr="00D3062E" w:rsidRDefault="00B110B4" w:rsidP="00B110B4">
      <w:pPr>
        <w:pStyle w:val="PL"/>
      </w:pPr>
      <w:r w:rsidRPr="00D3062E">
        <w:t xml:space="preserve">        - notifUri</w:t>
      </w:r>
    </w:p>
    <w:p w14:paraId="29D11513" w14:textId="77777777" w:rsidR="00B110B4" w:rsidRPr="00D3062E" w:rsidRDefault="00B110B4" w:rsidP="00B110B4">
      <w:pPr>
        <w:pStyle w:val="PL"/>
      </w:pPr>
    </w:p>
    <w:p w14:paraId="552240B5" w14:textId="77777777" w:rsidR="00B110B4" w:rsidRPr="00D3062E" w:rsidRDefault="00B110B4" w:rsidP="00B110B4">
      <w:pPr>
        <w:pStyle w:val="PL"/>
      </w:pPr>
      <w:r w:rsidRPr="00D3062E">
        <w:t xml:space="preserve">    </w:t>
      </w:r>
      <w:r w:rsidRPr="0037454C">
        <w:t>EdgeSCRequirementNotif</w:t>
      </w:r>
      <w:r w:rsidRPr="00D3062E">
        <w:t>:</w:t>
      </w:r>
    </w:p>
    <w:p w14:paraId="1E19528C" w14:textId="77777777" w:rsidR="00B110B4" w:rsidRPr="00D3062E" w:rsidRDefault="00B110B4" w:rsidP="00B110B4">
      <w:pPr>
        <w:pStyle w:val="PL"/>
        <w:rPr>
          <w:lang w:eastAsia="zh-CN"/>
        </w:rPr>
      </w:pPr>
      <w:r w:rsidRPr="00D3062E">
        <w:t xml:space="preserve">      description: </w:t>
      </w:r>
      <w:r w:rsidRPr="00D3062E">
        <w:rPr>
          <w:lang w:eastAsia="zh-CN"/>
        </w:rPr>
        <w:t>&gt;</w:t>
      </w:r>
    </w:p>
    <w:p w14:paraId="4C8082D3" w14:textId="77777777" w:rsidR="00B110B4" w:rsidRPr="00D3062E" w:rsidRDefault="00B110B4" w:rsidP="00B110B4">
      <w:pPr>
        <w:pStyle w:val="PL"/>
        <w:rPr>
          <w:lang w:eastAsia="zh-CN"/>
        </w:rPr>
      </w:pPr>
      <w:r w:rsidRPr="00D3062E">
        <w:t xml:space="preserve">        </w:t>
      </w:r>
      <w:r w:rsidRPr="00D3062E">
        <w:rPr>
          <w:rFonts w:cs="Arial"/>
          <w:szCs w:val="18"/>
        </w:rPr>
        <w:t xml:space="preserve">Represents an </w:t>
      </w:r>
      <w:r w:rsidRPr="00F82C9A">
        <w:rPr>
          <w:rFonts w:cs="Arial"/>
          <w:szCs w:val="18"/>
        </w:rPr>
        <w:t>Edge Service</w:t>
      </w:r>
      <w:r w:rsidRPr="00431785">
        <w:rPr>
          <w:lang w:eastAsia="zh-CN"/>
        </w:rPr>
        <w:t xml:space="preserve"> </w:t>
      </w:r>
      <w:r w:rsidRPr="00431785">
        <w:rPr>
          <w:bCs/>
        </w:rPr>
        <w:t xml:space="preserve">Continuity </w:t>
      </w:r>
      <w:r w:rsidRPr="00431785">
        <w:t>Requirement</w:t>
      </w:r>
      <w:r w:rsidRPr="00D3062E">
        <w:rPr>
          <w:rFonts w:cs="Arial"/>
          <w:szCs w:val="18"/>
        </w:rPr>
        <w:t xml:space="preserve"> Notification.</w:t>
      </w:r>
    </w:p>
    <w:p w14:paraId="7927BACE" w14:textId="77777777" w:rsidR="00B110B4" w:rsidRPr="00D3062E" w:rsidRDefault="00B110B4" w:rsidP="00B110B4">
      <w:pPr>
        <w:pStyle w:val="PL"/>
      </w:pPr>
      <w:r w:rsidRPr="00D3062E">
        <w:t xml:space="preserve">      type: object</w:t>
      </w:r>
    </w:p>
    <w:p w14:paraId="04366F18" w14:textId="77777777" w:rsidR="00B110B4" w:rsidRDefault="00B110B4" w:rsidP="00B110B4">
      <w:pPr>
        <w:pStyle w:val="PL"/>
        <w:rPr>
          <w:lang w:val="en-US" w:eastAsia="es-ES"/>
        </w:rPr>
      </w:pPr>
      <w:r w:rsidRPr="002D7F24">
        <w:rPr>
          <w:lang w:val="en-US" w:eastAsia="es-ES"/>
        </w:rPr>
        <w:t xml:space="preserve">      properties:</w:t>
      </w:r>
    </w:p>
    <w:p w14:paraId="3750A1B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2B59CE71" w14:textId="77777777" w:rsidR="00B110B4" w:rsidRPr="00D3062E" w:rsidRDefault="00B110B4" w:rsidP="00B110B4">
      <w:pPr>
        <w:pStyle w:val="PL"/>
        <w:rPr>
          <w:lang w:val="en-US" w:eastAsia="es-ES"/>
        </w:rPr>
      </w:pPr>
      <w:r w:rsidRPr="00D3062E">
        <w:rPr>
          <w:lang w:val="en-US" w:eastAsia="es-ES"/>
        </w:rPr>
        <w:t xml:space="preserve">          type: string</w:t>
      </w:r>
    </w:p>
    <w:p w14:paraId="2F51856A"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5780E78" w14:textId="77777777" w:rsidR="00B110B4" w:rsidRPr="0004275E" w:rsidRDefault="00B110B4" w:rsidP="00B110B4">
      <w:pPr>
        <w:pStyle w:val="PL"/>
      </w:pPr>
      <w:r w:rsidRPr="00D3062E">
        <w:t xml:space="preserve">        </w:t>
      </w:r>
      <w:r>
        <w:t xml:space="preserve">    T</w:t>
      </w:r>
      <w:r w:rsidRPr="0004275E">
        <w:t>he identifier of the VAL service for which the requirement request applies.</w:t>
      </w:r>
    </w:p>
    <w:p w14:paraId="49CFFF10" w14:textId="77777777" w:rsidR="00B110B4" w:rsidRPr="00D3062E" w:rsidRDefault="00B110B4" w:rsidP="00B110B4">
      <w:pPr>
        <w:pStyle w:val="PL"/>
        <w:rPr>
          <w:lang w:val="en-US" w:eastAsia="es-ES"/>
        </w:rPr>
      </w:pPr>
      <w:r w:rsidRPr="00D3062E">
        <w:rPr>
          <w:lang w:val="en-US" w:eastAsia="es-ES"/>
        </w:rPr>
        <w:t xml:space="preserve">        </w:t>
      </w:r>
      <w:r>
        <w:rPr>
          <w:lang w:val="en-US" w:eastAsia="es-ES"/>
        </w:rPr>
        <w:t>valU</w:t>
      </w:r>
      <w:r w:rsidRPr="00D3062E">
        <w:rPr>
          <w:lang w:val="en-US" w:eastAsia="es-ES"/>
        </w:rPr>
        <w:t>eIds:</w:t>
      </w:r>
    </w:p>
    <w:p w14:paraId="4B78F11D" w14:textId="77777777" w:rsidR="00B110B4" w:rsidRPr="00D3062E" w:rsidRDefault="00B110B4" w:rsidP="00B110B4">
      <w:pPr>
        <w:pStyle w:val="PL"/>
        <w:rPr>
          <w:lang w:val="en-US" w:eastAsia="es-ES"/>
        </w:rPr>
      </w:pPr>
      <w:r w:rsidRPr="00D3062E">
        <w:rPr>
          <w:lang w:val="en-US" w:eastAsia="es-ES"/>
        </w:rPr>
        <w:t xml:space="preserve">          type: array</w:t>
      </w:r>
    </w:p>
    <w:p w14:paraId="79C6B960" w14:textId="77777777" w:rsidR="00B110B4" w:rsidRPr="00D3062E" w:rsidRDefault="00B110B4" w:rsidP="00B110B4">
      <w:pPr>
        <w:pStyle w:val="PL"/>
      </w:pPr>
      <w:r w:rsidRPr="00D3062E">
        <w:rPr>
          <w:lang w:val="en-US" w:eastAsia="es-ES"/>
        </w:rPr>
        <w:t xml:space="preserve">          items:</w:t>
      </w:r>
    </w:p>
    <w:p w14:paraId="57C2A1E4" w14:textId="77777777" w:rsidR="00B110B4" w:rsidRPr="00D3062E" w:rsidRDefault="00B110B4" w:rsidP="00B110B4">
      <w:pPr>
        <w:pStyle w:val="PL"/>
      </w:pPr>
      <w:r w:rsidRPr="00D3062E">
        <w:t xml:space="preserve">            type: string</w:t>
      </w:r>
    </w:p>
    <w:p w14:paraId="60C99825" w14:textId="77777777" w:rsidR="00B110B4" w:rsidRPr="00D3062E" w:rsidRDefault="00B110B4" w:rsidP="00B110B4">
      <w:pPr>
        <w:pStyle w:val="PL"/>
      </w:pPr>
      <w:r w:rsidRPr="00D3062E">
        <w:rPr>
          <w:lang w:val="en-US" w:eastAsia="es-ES"/>
        </w:rPr>
        <w:t xml:space="preserve">          minItems: 1</w:t>
      </w:r>
    </w:p>
    <w:p w14:paraId="30DEA7FF"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8DFB255" w14:textId="77777777" w:rsidR="00B110B4" w:rsidRPr="0004275E" w:rsidRDefault="00B110B4" w:rsidP="00B110B4">
      <w:pPr>
        <w:pStyle w:val="PL"/>
      </w:pPr>
      <w:r w:rsidRPr="00D3062E">
        <w:t xml:space="preserve">        </w:t>
      </w:r>
      <w:r>
        <w:t xml:space="preserve">    </w:t>
      </w:r>
      <w:r w:rsidRPr="00B00371">
        <w:t>The list of VAL UE IDs for which the requirement request applies</w:t>
      </w:r>
      <w:r w:rsidRPr="0004275E">
        <w:t>.</w:t>
      </w:r>
    </w:p>
    <w:p w14:paraId="68C958C5" w14:textId="77777777" w:rsidR="00B110B4" w:rsidRPr="00D3062E" w:rsidRDefault="00B110B4" w:rsidP="00B110B4">
      <w:pPr>
        <w:pStyle w:val="PL"/>
      </w:pPr>
      <w:r w:rsidRPr="00D3062E">
        <w:t xml:space="preserve">        netSliceId:</w:t>
      </w:r>
    </w:p>
    <w:p w14:paraId="0F5F5B01" w14:textId="77777777" w:rsidR="00B110B4" w:rsidRPr="00D3062E" w:rsidRDefault="00B110B4" w:rsidP="00B110B4">
      <w:pPr>
        <w:pStyle w:val="PL"/>
      </w:pPr>
      <w:r w:rsidRPr="00D3062E">
        <w:t xml:space="preserve">          $ref: 'TS29435_NSCE_PolicyManagement.yaml#/components/schemas/NetSliceId'</w:t>
      </w:r>
    </w:p>
    <w:p w14:paraId="5832FC3F" w14:textId="77777777" w:rsidR="00B110B4" w:rsidRPr="00D3062E" w:rsidRDefault="00B110B4" w:rsidP="00B110B4">
      <w:pPr>
        <w:pStyle w:val="PL"/>
        <w:rPr>
          <w:lang w:val="en-US" w:eastAsia="es-ES"/>
        </w:rPr>
      </w:pPr>
      <w:r w:rsidRPr="00D3062E">
        <w:rPr>
          <w:lang w:val="en-US" w:eastAsia="es-ES"/>
        </w:rPr>
        <w:t xml:space="preserve">        </w:t>
      </w:r>
      <w:r w:rsidRPr="00D3062E">
        <w:t>tgtNsceServId</w:t>
      </w:r>
      <w:r w:rsidRPr="00D3062E">
        <w:rPr>
          <w:lang w:val="en-US" w:eastAsia="es-ES"/>
        </w:rPr>
        <w:t>:</w:t>
      </w:r>
    </w:p>
    <w:p w14:paraId="3703D048" w14:textId="77777777" w:rsidR="00B110B4" w:rsidRDefault="00B110B4" w:rsidP="00B110B4">
      <w:pPr>
        <w:pStyle w:val="PL"/>
        <w:rPr>
          <w:lang w:val="en-US" w:eastAsia="es-ES"/>
        </w:rPr>
      </w:pPr>
      <w:r w:rsidRPr="00D3062E">
        <w:rPr>
          <w:lang w:val="en-US" w:eastAsia="es-ES"/>
        </w:rPr>
        <w:t xml:space="preserve">          type: string</w:t>
      </w:r>
    </w:p>
    <w:p w14:paraId="285A3A5E" w14:textId="77777777" w:rsidR="00B110B4" w:rsidRPr="00D3062E" w:rsidRDefault="00B110B4" w:rsidP="00B110B4">
      <w:pPr>
        <w:pStyle w:val="PL"/>
      </w:pPr>
      <w:r w:rsidRPr="00D3062E">
        <w:t xml:space="preserve">      </w:t>
      </w:r>
      <w:r>
        <w:t xml:space="preserve">    </w:t>
      </w:r>
      <w:r w:rsidRPr="00D3062E">
        <w:t>description: &gt;</w:t>
      </w:r>
    </w:p>
    <w:p w14:paraId="287DE451" w14:textId="77777777" w:rsidR="00B110B4" w:rsidRPr="00D34C71" w:rsidRDefault="00B110B4" w:rsidP="00B110B4">
      <w:pPr>
        <w:pStyle w:val="PL"/>
      </w:pPr>
      <w:r w:rsidRPr="00D3062E">
        <w:t xml:space="preserve">        </w:t>
      </w:r>
      <w:r>
        <w:t xml:space="preserve">    </w:t>
      </w:r>
      <w:r w:rsidRPr="00D34C71">
        <w:t>Contains the identifier of the target NSCE Server.</w:t>
      </w:r>
    </w:p>
    <w:p w14:paraId="00ACCBCD" w14:textId="77777777" w:rsidR="00B110B4" w:rsidRPr="005E30CC"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5E30CC">
        <w:rPr>
          <w:rFonts w:ascii="Courier New" w:hAnsi="Courier New"/>
          <w:sz w:val="16"/>
          <w:lang w:val="en-US" w:eastAsia="es-ES"/>
        </w:rPr>
        <w:t xml:space="preserve">        </w:t>
      </w:r>
      <w:r w:rsidRPr="005E30CC">
        <w:rPr>
          <w:rFonts w:ascii="Courier New" w:hAnsi="Courier New"/>
          <w:sz w:val="16"/>
        </w:rPr>
        <w:t>tgtNsceAddr</w:t>
      </w:r>
      <w:r w:rsidRPr="005E30CC">
        <w:rPr>
          <w:rFonts w:ascii="Courier New" w:hAnsi="Courier New"/>
          <w:sz w:val="16"/>
          <w:lang w:val="en-US" w:eastAsia="es-ES"/>
        </w:rPr>
        <w:t>:</w:t>
      </w:r>
    </w:p>
    <w:p w14:paraId="001318D2" w14:textId="77777777" w:rsidR="00B110B4" w:rsidRPr="005E30CC"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E30CC">
        <w:rPr>
          <w:rFonts w:ascii="Courier New" w:hAnsi="Courier New"/>
          <w:sz w:val="16"/>
        </w:rPr>
        <w:t xml:space="preserve">          $ref: 'TS29558_Eees_EASRegistration.yaml#/components/schemas/EndPoint'</w:t>
      </w:r>
    </w:p>
    <w:p w14:paraId="77ABDD3F" w14:textId="77777777" w:rsidR="00B110B4" w:rsidRPr="00D3062E" w:rsidRDefault="00B110B4" w:rsidP="00B110B4">
      <w:pPr>
        <w:pStyle w:val="PL"/>
      </w:pPr>
      <w:r w:rsidRPr="00D3062E">
        <w:t xml:space="preserve">        targetServArea:</w:t>
      </w:r>
    </w:p>
    <w:p w14:paraId="17539EA1" w14:textId="77777777" w:rsidR="00B110B4" w:rsidRPr="00D3062E" w:rsidRDefault="00B110B4" w:rsidP="00B110B4">
      <w:pPr>
        <w:pStyle w:val="PL"/>
        <w:rPr>
          <w:rFonts w:cs="Courier New"/>
          <w:szCs w:val="16"/>
        </w:rPr>
      </w:pPr>
      <w:r w:rsidRPr="00D3062E">
        <w:rPr>
          <w:rFonts w:cs="Courier New"/>
          <w:szCs w:val="16"/>
        </w:rPr>
        <w:t xml:space="preserve">          $ref: </w:t>
      </w:r>
      <w:r w:rsidRPr="00D3062E">
        <w:t>'</w:t>
      </w:r>
      <w:r w:rsidRPr="00D3062E">
        <w:rPr>
          <w:lang w:eastAsia="fr-FR"/>
        </w:rPr>
        <w:t>TS29435_NSCE_NSInfoDelivery.yaml</w:t>
      </w:r>
      <w:r w:rsidRPr="00D3062E">
        <w:t>#/components/schemas/ServArea'</w:t>
      </w:r>
    </w:p>
    <w:p w14:paraId="7DF940B4" w14:textId="77777777" w:rsidR="00B110B4" w:rsidRPr="00D3062E" w:rsidRDefault="00B110B4" w:rsidP="00B110B4">
      <w:pPr>
        <w:pStyle w:val="PL"/>
      </w:pPr>
      <w:r w:rsidRPr="00D3062E">
        <w:t xml:space="preserve">      required:</w:t>
      </w:r>
    </w:p>
    <w:p w14:paraId="5E343EC3" w14:textId="77777777" w:rsidR="00B110B4" w:rsidRPr="00D3062E" w:rsidRDefault="00B110B4" w:rsidP="00B110B4">
      <w:pPr>
        <w:pStyle w:val="PL"/>
      </w:pPr>
      <w:r w:rsidRPr="00D3062E">
        <w:t xml:space="preserve">        - valServId</w:t>
      </w:r>
    </w:p>
    <w:p w14:paraId="1558A4F8" w14:textId="77777777" w:rsidR="00B110B4" w:rsidRPr="00D3062E" w:rsidRDefault="00B110B4" w:rsidP="00B110B4">
      <w:pPr>
        <w:pStyle w:val="PL"/>
      </w:pPr>
      <w:r w:rsidRPr="00D3062E">
        <w:t xml:space="preserve">        - netSliceId</w:t>
      </w:r>
    </w:p>
    <w:p w14:paraId="04BD87AD" w14:textId="77777777" w:rsidR="00B110B4" w:rsidRDefault="00B110B4" w:rsidP="00B110B4">
      <w:pPr>
        <w:pStyle w:val="PL"/>
      </w:pPr>
      <w:r w:rsidRPr="00D3062E">
        <w:t xml:space="preserve">        - tgtNsceServId</w:t>
      </w:r>
    </w:p>
    <w:p w14:paraId="760AB98F" w14:textId="77777777" w:rsidR="00B110B4" w:rsidRPr="00D3062E" w:rsidRDefault="00B110B4" w:rsidP="00B110B4">
      <w:pPr>
        <w:pStyle w:val="PL"/>
      </w:pPr>
      <w:r w:rsidRPr="00D3062E">
        <w:t xml:space="preserve">        - tgt</w:t>
      </w:r>
      <w:r w:rsidRPr="005E30CC">
        <w:t>NsceAddr</w:t>
      </w:r>
    </w:p>
    <w:p w14:paraId="147D8841" w14:textId="77777777" w:rsidR="00B110B4" w:rsidRPr="00D3062E" w:rsidRDefault="00B110B4" w:rsidP="00B110B4">
      <w:pPr>
        <w:pStyle w:val="PL"/>
      </w:pPr>
      <w:r w:rsidRPr="00D3062E">
        <w:t xml:space="preserve">        - targetServArea</w:t>
      </w:r>
    </w:p>
    <w:p w14:paraId="2EE0EF45" w14:textId="77777777" w:rsidR="00B110B4" w:rsidRDefault="00B110B4" w:rsidP="00B110B4">
      <w:pPr>
        <w:pStyle w:val="PL"/>
      </w:pPr>
    </w:p>
    <w:p w14:paraId="0647F2C0" w14:textId="77777777" w:rsidR="00B110B4" w:rsidRPr="00D3062E" w:rsidRDefault="00B110B4" w:rsidP="00B110B4">
      <w:pPr>
        <w:pStyle w:val="PL"/>
      </w:pPr>
      <w:r w:rsidRPr="00D3062E">
        <w:t xml:space="preserve">    </w:t>
      </w:r>
      <w:r>
        <w:t>Edge</w:t>
      </w:r>
      <w:r w:rsidRPr="00431785">
        <w:t>SCNegotiation</w:t>
      </w:r>
      <w:r>
        <w:t>Req</w:t>
      </w:r>
      <w:r w:rsidRPr="00D3062E">
        <w:t>:</w:t>
      </w:r>
    </w:p>
    <w:p w14:paraId="11386A92" w14:textId="77777777" w:rsidR="00B110B4" w:rsidRPr="00D3062E" w:rsidRDefault="00B110B4" w:rsidP="00B110B4">
      <w:pPr>
        <w:pStyle w:val="PL"/>
        <w:rPr>
          <w:lang w:eastAsia="zh-CN"/>
        </w:rPr>
      </w:pPr>
      <w:r w:rsidRPr="00D3062E">
        <w:t xml:space="preserve">      description: </w:t>
      </w:r>
      <w:r w:rsidRPr="00D3062E">
        <w:rPr>
          <w:lang w:eastAsia="zh-CN"/>
        </w:rPr>
        <w:t>&gt;</w:t>
      </w:r>
    </w:p>
    <w:p w14:paraId="3C5D2D12" w14:textId="77777777" w:rsidR="00B110B4" w:rsidRPr="00D3062E" w:rsidRDefault="00B110B4" w:rsidP="00B110B4">
      <w:pPr>
        <w:pStyle w:val="PL"/>
        <w:rPr>
          <w:lang w:eastAsia="zh-CN"/>
        </w:rPr>
      </w:pPr>
      <w:r w:rsidRPr="00D3062E">
        <w:t xml:space="preserve">        </w:t>
      </w:r>
      <w:r w:rsidRPr="00D3062E">
        <w:rPr>
          <w:rFonts w:cs="Arial"/>
          <w:szCs w:val="18"/>
        </w:rPr>
        <w:t xml:space="preserve">Represents the parameters to request </w:t>
      </w:r>
      <w:r w:rsidRPr="00F82C9A">
        <w:rPr>
          <w:rFonts w:cs="Arial"/>
          <w:szCs w:val="18"/>
        </w:rPr>
        <w:t>Edge Service</w:t>
      </w:r>
      <w:r w:rsidRPr="00431785">
        <w:rPr>
          <w:lang w:eastAsia="zh-CN"/>
        </w:rPr>
        <w:t xml:space="preserve"> </w:t>
      </w:r>
      <w:r w:rsidRPr="00431785">
        <w:rPr>
          <w:bCs/>
        </w:rPr>
        <w:t xml:space="preserve">Continuity </w:t>
      </w:r>
      <w:r w:rsidRPr="00431785">
        <w:t>Negotiation</w:t>
      </w:r>
      <w:r w:rsidRPr="00D3062E">
        <w:rPr>
          <w:rFonts w:cs="Arial"/>
          <w:szCs w:val="18"/>
        </w:rPr>
        <w:t>.</w:t>
      </w:r>
    </w:p>
    <w:p w14:paraId="5D96D0B2" w14:textId="77777777" w:rsidR="00B110B4" w:rsidRPr="00D3062E" w:rsidRDefault="00B110B4" w:rsidP="00B110B4">
      <w:pPr>
        <w:pStyle w:val="PL"/>
      </w:pPr>
      <w:r w:rsidRPr="00D3062E">
        <w:t xml:space="preserve">      type: object</w:t>
      </w:r>
    </w:p>
    <w:p w14:paraId="7DD12F9A" w14:textId="77777777" w:rsidR="00B110B4" w:rsidRDefault="00B110B4" w:rsidP="00B110B4">
      <w:pPr>
        <w:pStyle w:val="PL"/>
        <w:rPr>
          <w:lang w:val="en-US" w:eastAsia="es-ES"/>
        </w:rPr>
      </w:pPr>
      <w:r w:rsidRPr="007C6AAA">
        <w:rPr>
          <w:lang w:val="en-US" w:eastAsia="es-ES"/>
        </w:rPr>
        <w:t xml:space="preserve">      properties:</w:t>
      </w:r>
    </w:p>
    <w:p w14:paraId="5D1C1936" w14:textId="77777777" w:rsidR="00B110B4" w:rsidRPr="00D3062E" w:rsidRDefault="00B110B4" w:rsidP="00B110B4">
      <w:pPr>
        <w:pStyle w:val="PL"/>
        <w:spacing w:line="200" w:lineRule="exact"/>
        <w:rPr>
          <w:lang w:val="en-US" w:eastAsia="zh-CN"/>
        </w:rPr>
      </w:pPr>
      <w:r w:rsidRPr="00D3062E">
        <w:t xml:space="preserve">        notifUri:</w:t>
      </w:r>
    </w:p>
    <w:p w14:paraId="1A00069C"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0E0A47E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3B75D385" w14:textId="77777777" w:rsidR="00B110B4" w:rsidRPr="00D3062E" w:rsidRDefault="00B110B4" w:rsidP="00B110B4">
      <w:pPr>
        <w:pStyle w:val="PL"/>
        <w:rPr>
          <w:lang w:val="en-US" w:eastAsia="es-ES"/>
        </w:rPr>
      </w:pPr>
      <w:r w:rsidRPr="00D3062E">
        <w:rPr>
          <w:lang w:val="en-US" w:eastAsia="es-ES"/>
        </w:rPr>
        <w:t xml:space="preserve">          type: string</w:t>
      </w:r>
    </w:p>
    <w:p w14:paraId="3240644B"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B5455F4" w14:textId="77777777" w:rsidR="00B110B4" w:rsidRPr="0004275E" w:rsidRDefault="00B110B4" w:rsidP="00B110B4">
      <w:pPr>
        <w:pStyle w:val="PL"/>
      </w:pPr>
      <w:r w:rsidRPr="00D3062E">
        <w:t xml:space="preserve">        </w:t>
      </w:r>
      <w:r>
        <w:t xml:space="preserve">    T</w:t>
      </w:r>
      <w:r w:rsidRPr="0004275E">
        <w:t xml:space="preserve">he identifier of the VAL service for which the </w:t>
      </w:r>
      <w:r>
        <w:t>n</w:t>
      </w:r>
      <w:r w:rsidRPr="00431785">
        <w:t>egotiation</w:t>
      </w:r>
      <w:r w:rsidRPr="0004275E">
        <w:t xml:space="preserve"> request applies.</w:t>
      </w:r>
    </w:p>
    <w:p w14:paraId="1D726123" w14:textId="77777777" w:rsidR="00B110B4" w:rsidRPr="00D3062E" w:rsidRDefault="00B110B4" w:rsidP="00B110B4">
      <w:pPr>
        <w:pStyle w:val="PL"/>
        <w:rPr>
          <w:lang w:val="en-US" w:eastAsia="es-ES"/>
        </w:rPr>
      </w:pPr>
      <w:r w:rsidRPr="00D3062E">
        <w:rPr>
          <w:lang w:val="en-US" w:eastAsia="es-ES"/>
        </w:rPr>
        <w:t xml:space="preserve">        </w:t>
      </w:r>
      <w:r>
        <w:rPr>
          <w:lang w:val="en-US" w:eastAsia="es-ES"/>
        </w:rPr>
        <w:t>valU</w:t>
      </w:r>
      <w:r w:rsidRPr="00D3062E">
        <w:rPr>
          <w:lang w:val="en-US" w:eastAsia="es-ES"/>
        </w:rPr>
        <w:t>eIds:</w:t>
      </w:r>
    </w:p>
    <w:p w14:paraId="480539FB" w14:textId="77777777" w:rsidR="00B110B4" w:rsidRPr="00D3062E" w:rsidRDefault="00B110B4" w:rsidP="00B110B4">
      <w:pPr>
        <w:pStyle w:val="PL"/>
        <w:rPr>
          <w:lang w:val="en-US" w:eastAsia="es-ES"/>
        </w:rPr>
      </w:pPr>
      <w:r w:rsidRPr="00D3062E">
        <w:rPr>
          <w:lang w:val="en-US" w:eastAsia="es-ES"/>
        </w:rPr>
        <w:t xml:space="preserve">          type: array</w:t>
      </w:r>
    </w:p>
    <w:p w14:paraId="0B8E29DA" w14:textId="77777777" w:rsidR="00B110B4" w:rsidRPr="00D3062E" w:rsidRDefault="00B110B4" w:rsidP="00B110B4">
      <w:pPr>
        <w:pStyle w:val="PL"/>
      </w:pPr>
      <w:r w:rsidRPr="00D3062E">
        <w:rPr>
          <w:lang w:val="en-US" w:eastAsia="es-ES"/>
        </w:rPr>
        <w:t xml:space="preserve">          items:</w:t>
      </w:r>
    </w:p>
    <w:p w14:paraId="67E8579A" w14:textId="77777777" w:rsidR="00B110B4" w:rsidRPr="00D3062E" w:rsidRDefault="00B110B4" w:rsidP="00B110B4">
      <w:pPr>
        <w:pStyle w:val="PL"/>
      </w:pPr>
      <w:r w:rsidRPr="00D3062E">
        <w:t xml:space="preserve">            type: string</w:t>
      </w:r>
    </w:p>
    <w:p w14:paraId="57758CC1" w14:textId="77777777" w:rsidR="00B110B4" w:rsidRPr="00D3062E" w:rsidRDefault="00B110B4" w:rsidP="00B110B4">
      <w:pPr>
        <w:pStyle w:val="PL"/>
      </w:pPr>
      <w:r w:rsidRPr="00D3062E">
        <w:rPr>
          <w:lang w:val="en-US" w:eastAsia="es-ES"/>
        </w:rPr>
        <w:t xml:space="preserve">          minItems: 1</w:t>
      </w:r>
    </w:p>
    <w:p w14:paraId="53A5B1D6"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16A443E6" w14:textId="77777777" w:rsidR="00B110B4" w:rsidRPr="0004275E" w:rsidRDefault="00B110B4" w:rsidP="00B110B4">
      <w:pPr>
        <w:pStyle w:val="PL"/>
      </w:pPr>
      <w:r w:rsidRPr="00D3062E">
        <w:t xml:space="preserve">        </w:t>
      </w:r>
      <w:r>
        <w:t xml:space="preserve">    </w:t>
      </w:r>
      <w:r w:rsidRPr="00B00371">
        <w:t xml:space="preserve">The list of VAL UE IDs for which the </w:t>
      </w:r>
      <w:r w:rsidRPr="004C289A">
        <w:t>Negotiation</w:t>
      </w:r>
      <w:r w:rsidRPr="00B00371">
        <w:t xml:space="preserve"> request applies</w:t>
      </w:r>
      <w:r w:rsidRPr="0004275E">
        <w:t>.</w:t>
      </w:r>
    </w:p>
    <w:p w14:paraId="36CD8A46" w14:textId="77777777" w:rsidR="00B110B4" w:rsidRPr="00D3062E" w:rsidRDefault="00B110B4" w:rsidP="00B110B4">
      <w:pPr>
        <w:pStyle w:val="PL"/>
      </w:pPr>
      <w:r w:rsidRPr="00D3062E">
        <w:t xml:space="preserve">        netSliceId:</w:t>
      </w:r>
    </w:p>
    <w:p w14:paraId="063E705B" w14:textId="77777777" w:rsidR="00B110B4" w:rsidRPr="00D3062E" w:rsidRDefault="00B110B4" w:rsidP="00B110B4">
      <w:pPr>
        <w:pStyle w:val="PL"/>
      </w:pPr>
      <w:r w:rsidRPr="00D3062E">
        <w:t xml:space="preserve">          $ref: 'TS29435_NSCE_PolicyManagement.yaml#/components/schemas/NetSliceId'</w:t>
      </w:r>
    </w:p>
    <w:p w14:paraId="24690D21" w14:textId="77777777" w:rsidR="00B110B4" w:rsidRPr="00D3062E" w:rsidRDefault="00B110B4" w:rsidP="00B110B4">
      <w:pPr>
        <w:pStyle w:val="PL"/>
      </w:pPr>
      <w:r w:rsidRPr="00D3062E">
        <w:t xml:space="preserve">        servContReq:</w:t>
      </w:r>
    </w:p>
    <w:p w14:paraId="6D297C0F" w14:textId="77777777" w:rsidR="00B110B4" w:rsidRPr="00D3062E" w:rsidRDefault="00B110B4" w:rsidP="00B110B4">
      <w:pPr>
        <w:pStyle w:val="PL"/>
      </w:pPr>
      <w:r w:rsidRPr="00D3062E">
        <w:t xml:space="preserve">          $ref: 'TS29435_NSCE_InterPLMNContinuity.yaml#/components/schemas/ServContReq'</w:t>
      </w:r>
    </w:p>
    <w:p w14:paraId="6B8939D1" w14:textId="77777777" w:rsidR="00B110B4" w:rsidRPr="004C289A" w:rsidRDefault="00B110B4" w:rsidP="00B110B4">
      <w:pPr>
        <w:pStyle w:val="PL"/>
      </w:pPr>
      <w:r w:rsidRPr="00D3062E">
        <w:t xml:space="preserve">        </w:t>
      </w:r>
      <w:r w:rsidRPr="00890F0C">
        <w:t>triggerAction</w:t>
      </w:r>
      <w:r w:rsidRPr="004C289A">
        <w:t>:</w:t>
      </w:r>
    </w:p>
    <w:p w14:paraId="0A7BF633" w14:textId="40996710" w:rsidR="00B110B4" w:rsidRDefault="00B110B4" w:rsidP="00B110B4">
      <w:pPr>
        <w:pStyle w:val="PL"/>
      </w:pPr>
      <w:r w:rsidRPr="004C289A">
        <w:t xml:space="preserve">          $ref: 'TS29435_</w:t>
      </w:r>
      <w:r w:rsidR="000E369A" w:rsidRPr="00D3062E">
        <w:t>NSCE_InterPLMNContinuity</w:t>
      </w:r>
      <w:r w:rsidRPr="004C289A">
        <w:t>.yaml#/components/schemas/AppReqs'</w:t>
      </w:r>
    </w:p>
    <w:p w14:paraId="50A0ABF6" w14:textId="77777777" w:rsidR="00B110B4" w:rsidRPr="004C289A" w:rsidRDefault="00B110B4" w:rsidP="00B110B4">
      <w:pPr>
        <w:pStyle w:val="PL"/>
      </w:pPr>
      <w:r w:rsidRPr="00D3062E">
        <w:t xml:space="preserve">        </w:t>
      </w:r>
      <w:r w:rsidRPr="004C289A">
        <w:t>appQoSReqs:</w:t>
      </w:r>
    </w:p>
    <w:p w14:paraId="3EF1E75D" w14:textId="77777777" w:rsidR="00B110B4" w:rsidRDefault="00B110B4" w:rsidP="00B110B4">
      <w:pPr>
        <w:pStyle w:val="PL"/>
      </w:pPr>
      <w:r w:rsidRPr="004C289A">
        <w:t xml:space="preserve">          $ref: '#/components/schemas/TriggerAction'</w:t>
      </w:r>
    </w:p>
    <w:p w14:paraId="6145C34F" w14:textId="77777777" w:rsidR="00B110B4" w:rsidRPr="00D3062E" w:rsidRDefault="00B110B4" w:rsidP="00B110B4">
      <w:pPr>
        <w:pStyle w:val="PL"/>
      </w:pPr>
      <w:r w:rsidRPr="00D3062E">
        <w:t xml:space="preserve">        suppFeat:</w:t>
      </w:r>
    </w:p>
    <w:p w14:paraId="4C629673" w14:textId="77777777" w:rsidR="00B110B4" w:rsidRPr="00D3062E" w:rsidRDefault="00B110B4" w:rsidP="00B110B4">
      <w:pPr>
        <w:pStyle w:val="PL"/>
      </w:pPr>
      <w:r w:rsidRPr="00D3062E">
        <w:t xml:space="preserve">          $ref: 'TS29571_CommonData.yaml#/components/schemas/SupportedFeatures'</w:t>
      </w:r>
    </w:p>
    <w:p w14:paraId="7D329111" w14:textId="77777777" w:rsidR="00B110B4" w:rsidRPr="00D3062E" w:rsidRDefault="00B110B4" w:rsidP="00B110B4">
      <w:pPr>
        <w:pStyle w:val="PL"/>
      </w:pPr>
      <w:r w:rsidRPr="00D3062E">
        <w:t xml:space="preserve">      required:</w:t>
      </w:r>
    </w:p>
    <w:p w14:paraId="17F42A78" w14:textId="77777777" w:rsidR="00B110B4" w:rsidRPr="00D3062E" w:rsidRDefault="00B110B4" w:rsidP="00B110B4">
      <w:pPr>
        <w:pStyle w:val="PL"/>
      </w:pPr>
      <w:r w:rsidRPr="00D3062E">
        <w:t xml:space="preserve">        - valServId</w:t>
      </w:r>
    </w:p>
    <w:p w14:paraId="0D0E09A6" w14:textId="77777777" w:rsidR="00B110B4" w:rsidRPr="00D3062E" w:rsidRDefault="00B110B4" w:rsidP="00B110B4">
      <w:pPr>
        <w:pStyle w:val="PL"/>
      </w:pPr>
      <w:r w:rsidRPr="00D3062E">
        <w:t xml:space="preserve">        - servContReq</w:t>
      </w:r>
    </w:p>
    <w:p w14:paraId="6E94E6CA" w14:textId="77777777" w:rsidR="00B110B4" w:rsidRPr="00D3062E" w:rsidRDefault="00B110B4" w:rsidP="00B110B4">
      <w:pPr>
        <w:pStyle w:val="PL"/>
      </w:pPr>
      <w:r w:rsidRPr="00D3062E">
        <w:t xml:space="preserve">        - netSliceId</w:t>
      </w:r>
    </w:p>
    <w:p w14:paraId="6166CA24" w14:textId="77777777" w:rsidR="00B110B4" w:rsidRPr="00D3062E" w:rsidRDefault="00B110B4" w:rsidP="00B110B4">
      <w:pPr>
        <w:pStyle w:val="PL"/>
      </w:pPr>
      <w:r w:rsidRPr="00D3062E">
        <w:t xml:space="preserve">        - notifUri</w:t>
      </w:r>
    </w:p>
    <w:p w14:paraId="3F65C389" w14:textId="77777777" w:rsidR="00B110B4" w:rsidRPr="00D3062E" w:rsidRDefault="00B110B4" w:rsidP="00B110B4">
      <w:pPr>
        <w:pStyle w:val="PL"/>
      </w:pPr>
    </w:p>
    <w:p w14:paraId="3E0B2D4B" w14:textId="77777777" w:rsidR="00B110B4" w:rsidRPr="00D3062E" w:rsidRDefault="00B110B4" w:rsidP="00B110B4">
      <w:pPr>
        <w:pStyle w:val="PL"/>
      </w:pPr>
      <w:r w:rsidRPr="00D3062E">
        <w:t xml:space="preserve">    </w:t>
      </w:r>
      <w:r w:rsidRPr="0037454C">
        <w:t>EdgeSC</w:t>
      </w:r>
      <w:r w:rsidRPr="00431785">
        <w:t>Negotiation</w:t>
      </w:r>
      <w:r w:rsidRPr="0037454C">
        <w:t>Notif</w:t>
      </w:r>
      <w:r w:rsidRPr="00D3062E">
        <w:t>:</w:t>
      </w:r>
    </w:p>
    <w:p w14:paraId="4DD57DDF" w14:textId="77777777" w:rsidR="00B110B4" w:rsidRPr="00D3062E" w:rsidRDefault="00B110B4" w:rsidP="00B110B4">
      <w:pPr>
        <w:pStyle w:val="PL"/>
        <w:rPr>
          <w:lang w:eastAsia="zh-CN"/>
        </w:rPr>
      </w:pPr>
      <w:r w:rsidRPr="00D3062E">
        <w:t xml:space="preserve">      description: </w:t>
      </w:r>
      <w:r w:rsidRPr="00D3062E">
        <w:rPr>
          <w:lang w:eastAsia="zh-CN"/>
        </w:rPr>
        <w:t>&gt;</w:t>
      </w:r>
    </w:p>
    <w:p w14:paraId="124AB5DF" w14:textId="77777777" w:rsidR="00B110B4" w:rsidRPr="00D3062E" w:rsidRDefault="00B110B4" w:rsidP="00B110B4">
      <w:pPr>
        <w:pStyle w:val="PL"/>
        <w:rPr>
          <w:lang w:eastAsia="zh-CN"/>
        </w:rPr>
      </w:pPr>
      <w:r w:rsidRPr="00D3062E">
        <w:t xml:space="preserve">        </w:t>
      </w:r>
      <w:r w:rsidRPr="00D3062E">
        <w:rPr>
          <w:rFonts w:cs="Arial"/>
          <w:szCs w:val="18"/>
        </w:rPr>
        <w:t xml:space="preserve">Represents an </w:t>
      </w:r>
      <w:r w:rsidRPr="00F82C9A">
        <w:rPr>
          <w:rFonts w:cs="Arial"/>
          <w:szCs w:val="18"/>
        </w:rPr>
        <w:t>Edge Service</w:t>
      </w:r>
      <w:r w:rsidRPr="00431785">
        <w:rPr>
          <w:lang w:eastAsia="zh-CN"/>
        </w:rPr>
        <w:t xml:space="preserve"> </w:t>
      </w:r>
      <w:r w:rsidRPr="00431785">
        <w:rPr>
          <w:bCs/>
        </w:rPr>
        <w:t xml:space="preserve">Continuity </w:t>
      </w:r>
      <w:r w:rsidRPr="00431785">
        <w:t>Negotiation</w:t>
      </w:r>
      <w:r w:rsidRPr="00D3062E">
        <w:rPr>
          <w:rFonts w:cs="Arial"/>
          <w:szCs w:val="18"/>
        </w:rPr>
        <w:t xml:space="preserve"> Notification.</w:t>
      </w:r>
    </w:p>
    <w:p w14:paraId="572FE807" w14:textId="77777777" w:rsidR="00B110B4" w:rsidRPr="00D3062E" w:rsidRDefault="00B110B4" w:rsidP="00B110B4">
      <w:pPr>
        <w:pStyle w:val="PL"/>
      </w:pPr>
      <w:r w:rsidRPr="00D3062E">
        <w:t xml:space="preserve">      type: object</w:t>
      </w:r>
    </w:p>
    <w:p w14:paraId="63E54156" w14:textId="77777777" w:rsidR="00B110B4" w:rsidRDefault="00B110B4" w:rsidP="00B110B4">
      <w:pPr>
        <w:pStyle w:val="PL"/>
        <w:rPr>
          <w:lang w:val="en-US" w:eastAsia="es-ES"/>
        </w:rPr>
      </w:pPr>
      <w:r w:rsidRPr="002D7F24">
        <w:rPr>
          <w:lang w:val="en-US" w:eastAsia="es-ES"/>
        </w:rPr>
        <w:t xml:space="preserve">      properties:</w:t>
      </w:r>
    </w:p>
    <w:p w14:paraId="6D08768D"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8B8F827" w14:textId="77777777" w:rsidR="00B110B4" w:rsidRPr="00D3062E" w:rsidRDefault="00B110B4" w:rsidP="00B110B4">
      <w:pPr>
        <w:pStyle w:val="PL"/>
        <w:rPr>
          <w:lang w:val="en-US" w:eastAsia="es-ES"/>
        </w:rPr>
      </w:pPr>
      <w:r w:rsidRPr="00D3062E">
        <w:rPr>
          <w:lang w:val="en-US" w:eastAsia="es-ES"/>
        </w:rPr>
        <w:t xml:space="preserve">          type: string</w:t>
      </w:r>
    </w:p>
    <w:p w14:paraId="6B14F6F6"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1E5332E1" w14:textId="77777777" w:rsidR="00B110B4" w:rsidRPr="0004275E" w:rsidRDefault="00B110B4" w:rsidP="00B110B4">
      <w:pPr>
        <w:pStyle w:val="PL"/>
      </w:pPr>
      <w:r w:rsidRPr="00D3062E">
        <w:t xml:space="preserve">        </w:t>
      </w:r>
      <w:r>
        <w:t xml:space="preserve">    T</w:t>
      </w:r>
      <w:r w:rsidRPr="0004275E">
        <w:t xml:space="preserve">he identifier of the VAL service for which the </w:t>
      </w:r>
      <w:r>
        <w:t>n</w:t>
      </w:r>
      <w:r w:rsidRPr="00431785">
        <w:t>egotiation</w:t>
      </w:r>
      <w:r w:rsidRPr="0004275E">
        <w:t xml:space="preserve"> request applies.</w:t>
      </w:r>
    </w:p>
    <w:p w14:paraId="78D3B0C9" w14:textId="77777777" w:rsidR="00B110B4" w:rsidRPr="004C289A" w:rsidRDefault="00B110B4" w:rsidP="00B110B4">
      <w:pPr>
        <w:pStyle w:val="PL"/>
      </w:pPr>
      <w:r w:rsidRPr="00D3062E">
        <w:t xml:space="preserve">        </w:t>
      </w:r>
      <w:r w:rsidRPr="00890F0C">
        <w:t>triggerAction</w:t>
      </w:r>
      <w:r w:rsidRPr="004C289A">
        <w:t>:</w:t>
      </w:r>
    </w:p>
    <w:p w14:paraId="6C32010F" w14:textId="2A2F505E" w:rsidR="00B110B4" w:rsidRDefault="00B110B4" w:rsidP="00B110B4">
      <w:pPr>
        <w:pStyle w:val="PL"/>
      </w:pPr>
      <w:r w:rsidRPr="004C289A">
        <w:t xml:space="preserve">          $ref: 'TS29435_</w:t>
      </w:r>
      <w:r w:rsidR="000E369A" w:rsidRPr="00D3062E">
        <w:t>NSCE_InterPLMNContinuity</w:t>
      </w:r>
      <w:r w:rsidRPr="004C289A">
        <w:t>.yaml#/components/schemas/AppReqs'</w:t>
      </w:r>
    </w:p>
    <w:p w14:paraId="555F87F8" w14:textId="77777777" w:rsidR="00B110B4" w:rsidRPr="00D3062E" w:rsidRDefault="00B110B4" w:rsidP="00B110B4">
      <w:pPr>
        <w:pStyle w:val="PL"/>
      </w:pPr>
      <w:r w:rsidRPr="00D3062E">
        <w:t xml:space="preserve">      required:</w:t>
      </w:r>
    </w:p>
    <w:p w14:paraId="4CF0281C" w14:textId="77777777" w:rsidR="00B110B4" w:rsidRPr="00D3062E" w:rsidRDefault="00B110B4" w:rsidP="00B110B4">
      <w:pPr>
        <w:pStyle w:val="PL"/>
      </w:pPr>
      <w:r w:rsidRPr="00D3062E">
        <w:t xml:space="preserve">        - valServId</w:t>
      </w:r>
    </w:p>
    <w:p w14:paraId="343F8D0B" w14:textId="77777777" w:rsidR="00B110B4" w:rsidRPr="00D3062E" w:rsidRDefault="00B110B4" w:rsidP="00B110B4">
      <w:pPr>
        <w:pStyle w:val="PL"/>
      </w:pPr>
      <w:r w:rsidRPr="00D3062E">
        <w:t xml:space="preserve">        - </w:t>
      </w:r>
      <w:r w:rsidRPr="00890F0C">
        <w:t>triggerAction</w:t>
      </w:r>
    </w:p>
    <w:p w14:paraId="0512B4CB" w14:textId="77777777" w:rsidR="00B110B4" w:rsidRPr="00D3062E" w:rsidRDefault="00B110B4" w:rsidP="00B110B4">
      <w:pPr>
        <w:pStyle w:val="PL"/>
      </w:pPr>
    </w:p>
    <w:p w14:paraId="39AE8266" w14:textId="77777777" w:rsidR="00B110B4" w:rsidRPr="00D3062E" w:rsidRDefault="00B110B4" w:rsidP="00B110B4">
      <w:pPr>
        <w:pStyle w:val="PL"/>
      </w:pPr>
    </w:p>
    <w:p w14:paraId="76CD54CC" w14:textId="77777777" w:rsidR="00B110B4" w:rsidRPr="00D3062E" w:rsidRDefault="00B110B4" w:rsidP="00B110B4">
      <w:pPr>
        <w:pStyle w:val="PL"/>
      </w:pPr>
      <w:r w:rsidRPr="00D3062E">
        <w:t># SIMPLE DATA TYPES</w:t>
      </w:r>
    </w:p>
    <w:p w14:paraId="3E3B1CD5" w14:textId="77777777" w:rsidR="00B110B4" w:rsidRPr="00D3062E" w:rsidRDefault="00B110B4" w:rsidP="00B110B4">
      <w:pPr>
        <w:pStyle w:val="PL"/>
      </w:pPr>
      <w:r w:rsidRPr="00D3062E">
        <w:t>#</w:t>
      </w:r>
    </w:p>
    <w:p w14:paraId="7CCDE1A1" w14:textId="77777777" w:rsidR="00B110B4" w:rsidRPr="00D3062E" w:rsidRDefault="00B110B4" w:rsidP="00B110B4">
      <w:pPr>
        <w:pStyle w:val="PL"/>
      </w:pPr>
    </w:p>
    <w:p w14:paraId="0155DDEB" w14:textId="77777777" w:rsidR="00B110B4" w:rsidRPr="00D3062E" w:rsidRDefault="00B110B4" w:rsidP="00B110B4">
      <w:pPr>
        <w:pStyle w:val="PL"/>
      </w:pPr>
      <w:r w:rsidRPr="00D3062E">
        <w:t>#</w:t>
      </w:r>
    </w:p>
    <w:p w14:paraId="562F40BC" w14:textId="77777777" w:rsidR="00B110B4" w:rsidRPr="00D3062E" w:rsidRDefault="00B110B4" w:rsidP="00B110B4">
      <w:pPr>
        <w:pStyle w:val="PL"/>
      </w:pPr>
      <w:r w:rsidRPr="00D3062E">
        <w:t># ENUMERATIONS</w:t>
      </w:r>
    </w:p>
    <w:p w14:paraId="6DD34742" w14:textId="77777777" w:rsidR="00B110B4" w:rsidRPr="00D3062E" w:rsidRDefault="00B110B4" w:rsidP="00B110B4">
      <w:pPr>
        <w:pStyle w:val="PL"/>
      </w:pPr>
      <w:r w:rsidRPr="00D3062E">
        <w:t>#</w:t>
      </w:r>
    </w:p>
    <w:p w14:paraId="5D61A7E9" w14:textId="77777777" w:rsidR="00B110B4" w:rsidRPr="00D3062E" w:rsidRDefault="00B110B4" w:rsidP="00B110B4">
      <w:pPr>
        <w:pStyle w:val="PL"/>
      </w:pPr>
    </w:p>
    <w:p w14:paraId="06737615" w14:textId="77777777" w:rsidR="00B110B4" w:rsidRPr="00D3062E" w:rsidRDefault="00B110B4" w:rsidP="00B110B4">
      <w:pPr>
        <w:pStyle w:val="PL"/>
        <w:rPr>
          <w:lang w:val="en-US" w:eastAsia="es-ES"/>
        </w:rPr>
      </w:pPr>
      <w:r w:rsidRPr="00D3062E">
        <w:rPr>
          <w:lang w:val="en-US" w:eastAsia="es-ES"/>
        </w:rPr>
        <w:t xml:space="preserve">    </w:t>
      </w:r>
      <w:r w:rsidRPr="00431785">
        <w:t>TriggerAction</w:t>
      </w:r>
      <w:r w:rsidRPr="00D3062E">
        <w:rPr>
          <w:lang w:val="en-US" w:eastAsia="es-ES"/>
        </w:rPr>
        <w:t>:</w:t>
      </w:r>
    </w:p>
    <w:p w14:paraId="1685AE57" w14:textId="77777777" w:rsidR="00B110B4" w:rsidRPr="00D3062E" w:rsidRDefault="00B110B4" w:rsidP="00B110B4">
      <w:pPr>
        <w:pStyle w:val="PL"/>
        <w:rPr>
          <w:lang w:val="en-US" w:eastAsia="es-ES"/>
        </w:rPr>
      </w:pPr>
      <w:r w:rsidRPr="00D3062E">
        <w:rPr>
          <w:lang w:val="en-US" w:eastAsia="es-ES"/>
        </w:rPr>
        <w:t xml:space="preserve">      anyOf:</w:t>
      </w:r>
    </w:p>
    <w:p w14:paraId="217E079D" w14:textId="77777777" w:rsidR="00B110B4" w:rsidRPr="00D3062E" w:rsidRDefault="00B110B4" w:rsidP="00B110B4">
      <w:pPr>
        <w:pStyle w:val="PL"/>
        <w:rPr>
          <w:lang w:val="en-US" w:eastAsia="es-ES"/>
        </w:rPr>
      </w:pPr>
      <w:r w:rsidRPr="00D3062E">
        <w:rPr>
          <w:lang w:val="en-US" w:eastAsia="es-ES"/>
        </w:rPr>
        <w:t xml:space="preserve">      - type: string</w:t>
      </w:r>
    </w:p>
    <w:p w14:paraId="7AF6DADD" w14:textId="77777777" w:rsidR="00B110B4" w:rsidRPr="00D3062E" w:rsidRDefault="00B110B4" w:rsidP="00B110B4">
      <w:pPr>
        <w:pStyle w:val="PL"/>
        <w:rPr>
          <w:lang w:val="en-US" w:eastAsia="es-ES"/>
        </w:rPr>
      </w:pPr>
      <w:r w:rsidRPr="00D3062E">
        <w:rPr>
          <w:lang w:val="en-US" w:eastAsia="es-ES"/>
        </w:rPr>
        <w:t xml:space="preserve">        enum:</w:t>
      </w:r>
    </w:p>
    <w:p w14:paraId="6B373F67" w14:textId="77777777" w:rsidR="00B110B4" w:rsidRPr="00D3062E" w:rsidRDefault="00B110B4" w:rsidP="00B110B4">
      <w:pPr>
        <w:pStyle w:val="PL"/>
        <w:rPr>
          <w:lang w:val="en-US" w:eastAsia="es-ES"/>
        </w:rPr>
      </w:pPr>
      <w:r w:rsidRPr="00D3062E">
        <w:rPr>
          <w:lang w:val="en-US" w:eastAsia="es-ES"/>
        </w:rPr>
        <w:t xml:space="preserve">           - </w:t>
      </w:r>
      <w:r w:rsidRPr="00431785">
        <w:rPr>
          <w:lang w:eastAsia="zh-CN"/>
        </w:rPr>
        <w:t>SLICE_LIFECYCLE_CHG</w:t>
      </w:r>
    </w:p>
    <w:p w14:paraId="41883AA5" w14:textId="77777777" w:rsidR="00B110B4" w:rsidRPr="00D3062E" w:rsidRDefault="00B110B4" w:rsidP="00B110B4">
      <w:pPr>
        <w:pStyle w:val="PL"/>
        <w:rPr>
          <w:lang w:val="en-US" w:eastAsia="es-ES"/>
        </w:rPr>
      </w:pPr>
      <w:r w:rsidRPr="00D3062E">
        <w:rPr>
          <w:lang w:val="en-US" w:eastAsia="es-ES"/>
        </w:rPr>
        <w:t xml:space="preserve">      - type: string</w:t>
      </w:r>
    </w:p>
    <w:p w14:paraId="223E98E5" w14:textId="77777777" w:rsidR="00B110B4" w:rsidRPr="00D3062E" w:rsidRDefault="00B110B4" w:rsidP="00B110B4">
      <w:pPr>
        <w:pStyle w:val="PL"/>
        <w:rPr>
          <w:lang w:val="en-US" w:eastAsia="es-ES"/>
        </w:rPr>
      </w:pPr>
      <w:r w:rsidRPr="00D3062E">
        <w:rPr>
          <w:lang w:val="en-US" w:eastAsia="es-ES"/>
        </w:rPr>
        <w:t xml:space="preserve">        description: &gt;</w:t>
      </w:r>
    </w:p>
    <w:p w14:paraId="567C5192"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5239B5"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F7CD5A2" w14:textId="77777777" w:rsidR="00B110B4" w:rsidRPr="00D3062E" w:rsidRDefault="00B110B4" w:rsidP="00B110B4">
      <w:pPr>
        <w:pStyle w:val="PL"/>
        <w:rPr>
          <w:lang w:val="en-US" w:eastAsia="es-ES"/>
        </w:rPr>
      </w:pPr>
      <w:r w:rsidRPr="00D3062E">
        <w:rPr>
          <w:lang w:val="en-US" w:eastAsia="es-ES"/>
        </w:rPr>
        <w:t xml:space="preserve">      description: |</w:t>
      </w:r>
    </w:p>
    <w:p w14:paraId="331C6B83"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431785">
        <w:t>the trigger action</w:t>
      </w:r>
      <w:r w:rsidRPr="00D3062E">
        <w:t xml:space="preserve">.  </w:t>
      </w:r>
    </w:p>
    <w:p w14:paraId="64555B40" w14:textId="77777777" w:rsidR="00B110B4" w:rsidRPr="00D3062E" w:rsidRDefault="00B110B4" w:rsidP="00B110B4">
      <w:pPr>
        <w:pStyle w:val="PL"/>
        <w:rPr>
          <w:lang w:val="en-US" w:eastAsia="es-ES"/>
        </w:rPr>
      </w:pPr>
      <w:r w:rsidRPr="00D3062E">
        <w:rPr>
          <w:lang w:val="en-US" w:eastAsia="es-ES"/>
        </w:rPr>
        <w:t xml:space="preserve">        Possible values are:</w:t>
      </w:r>
    </w:p>
    <w:p w14:paraId="4F3E8996" w14:textId="783D6A18" w:rsidR="00B110B4" w:rsidRPr="00B110B4" w:rsidRDefault="00B110B4" w:rsidP="00B110B4">
      <w:pPr>
        <w:pStyle w:val="PL"/>
        <w:rPr>
          <w:rFonts w:eastAsiaTheme="minorEastAsia"/>
          <w:lang w:eastAsia="zh-CN"/>
        </w:rPr>
      </w:pPr>
      <w:r w:rsidRPr="00D3062E">
        <w:rPr>
          <w:lang w:val="en-US" w:eastAsia="es-ES"/>
        </w:rPr>
        <w:t xml:space="preserve">        - </w:t>
      </w:r>
      <w:r w:rsidRPr="00431785">
        <w:rPr>
          <w:lang w:eastAsia="zh-CN"/>
        </w:rPr>
        <w:t>SLICE_LIFECYCLE_CHG</w:t>
      </w:r>
      <w:r w:rsidRPr="00D3062E">
        <w:rPr>
          <w:lang w:val="en-US" w:eastAsia="es-ES"/>
        </w:rPr>
        <w:t xml:space="preserve">: </w:t>
      </w:r>
      <w:r w:rsidRPr="00431785">
        <w:rPr>
          <w:lang w:val="en-US" w:eastAsia="zh-CN"/>
        </w:rPr>
        <w:t xml:space="preserve">Indicates that the trigger action is </w:t>
      </w:r>
      <w:r w:rsidRPr="00431785">
        <w:t>slice lifecycle change</w:t>
      </w:r>
      <w:r w:rsidRPr="00431785">
        <w:rPr>
          <w:lang w:val="en-US" w:eastAsia="zh-CN"/>
        </w:rPr>
        <w:t>.</w:t>
      </w:r>
    </w:p>
    <w:p w14:paraId="6ED1E5EF" w14:textId="77777777" w:rsidR="00311EA5" w:rsidRPr="00D3062E" w:rsidRDefault="00311EA5" w:rsidP="00311EA5">
      <w:pPr>
        <w:pStyle w:val="1"/>
      </w:pPr>
      <w:bookmarkStart w:id="6093" w:name="_Toc160650506"/>
      <w:bookmarkStart w:id="6094" w:name="_Toc164928825"/>
      <w:bookmarkStart w:id="6095" w:name="_Toc168550688"/>
      <w:r w:rsidRPr="00D3062E">
        <w:t>A.10</w:t>
      </w:r>
      <w:r w:rsidRPr="00D3062E">
        <w:tab/>
        <w:t>NSCE_MultiSlicesOptimization API</w:t>
      </w:r>
      <w:bookmarkEnd w:id="6093"/>
      <w:bookmarkEnd w:id="6094"/>
      <w:bookmarkEnd w:id="6095"/>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6096" w:name="_Toc160650507"/>
      <w:bookmarkStart w:id="6097" w:name="_Toc164928826"/>
      <w:bookmarkStart w:id="6098" w:name="_Toc168550689"/>
      <w:bookmarkStart w:id="6099" w:name="_Toc157435161"/>
      <w:bookmarkStart w:id="6100" w:name="_Toc157436876"/>
      <w:bookmarkStart w:id="6101" w:name="_Toc157440716"/>
      <w:bookmarkEnd w:id="6080"/>
      <w:bookmarkEnd w:id="6081"/>
      <w:bookmarkEnd w:id="6082"/>
      <w:r w:rsidRPr="00D3062E">
        <w:t>A.11</w:t>
      </w:r>
      <w:r w:rsidRPr="00D3062E">
        <w:tab/>
      </w:r>
      <w:r w:rsidRPr="00D3062E">
        <w:rPr>
          <w:lang w:val="en-US"/>
        </w:rPr>
        <w:t>NSCE_NetworkSliceAdaptation</w:t>
      </w:r>
      <w:r w:rsidRPr="00D3062E">
        <w:t xml:space="preserve"> API</w:t>
      </w:r>
      <w:bookmarkEnd w:id="6096"/>
      <w:bookmarkEnd w:id="6097"/>
      <w:bookmarkEnd w:id="6098"/>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6102" w:name="_Toc160650508"/>
      <w:bookmarkStart w:id="6103" w:name="_Toc164928827"/>
      <w:bookmarkStart w:id="6104" w:name="_Toc168550690"/>
      <w:r w:rsidRPr="00D3062E">
        <w:t>A.12</w:t>
      </w:r>
      <w:r w:rsidRPr="00D3062E">
        <w:tab/>
      </w:r>
      <w:r w:rsidRPr="00D3062E">
        <w:rPr>
          <w:lang w:val="en-US"/>
        </w:rPr>
        <w:t>NSCE_SliceCommService</w:t>
      </w:r>
      <w:r w:rsidRPr="00D3062E">
        <w:t xml:space="preserve"> API</w:t>
      </w:r>
      <w:bookmarkEnd w:id="6099"/>
      <w:bookmarkEnd w:id="6100"/>
      <w:bookmarkEnd w:id="6101"/>
      <w:bookmarkEnd w:id="6102"/>
      <w:bookmarkEnd w:id="6103"/>
      <w:bookmarkEnd w:id="6104"/>
    </w:p>
    <w:p w14:paraId="4ACFC235" w14:textId="77777777" w:rsidR="00B110B4" w:rsidRPr="00D3062E" w:rsidRDefault="00B110B4" w:rsidP="00B110B4">
      <w:pPr>
        <w:pStyle w:val="PL"/>
      </w:pPr>
      <w:bookmarkStart w:id="6105" w:name="_Toc160650509"/>
      <w:bookmarkStart w:id="6106" w:name="_Toc85492934"/>
      <w:bookmarkStart w:id="6107" w:name="_Toc90661694"/>
      <w:bookmarkStart w:id="6108" w:name="_Toc138755414"/>
      <w:bookmarkStart w:id="6109" w:name="_Toc151886399"/>
      <w:bookmarkStart w:id="6110" w:name="_Toc152076464"/>
      <w:bookmarkStart w:id="6111" w:name="_Toc153794180"/>
      <w:bookmarkStart w:id="6112" w:name="_Toc157435162"/>
      <w:bookmarkStart w:id="6113" w:name="_Toc157436877"/>
      <w:bookmarkStart w:id="6114"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6115" w:name="_Toc164928828"/>
      <w:bookmarkStart w:id="6116" w:name="_Toc168550691"/>
      <w:r w:rsidRPr="00D3062E">
        <w:t>A.13</w:t>
      </w:r>
      <w:r w:rsidRPr="00D3062E">
        <w:tab/>
        <w:t>NSCE_InterPLMNContinuity API</w:t>
      </w:r>
      <w:bookmarkEnd w:id="6105"/>
      <w:bookmarkEnd w:id="6115"/>
      <w:bookmarkEnd w:id="6116"/>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6117" w:name="_Toc160650510"/>
      <w:bookmarkStart w:id="6118" w:name="_Toc164928829"/>
      <w:bookmarkStart w:id="6119" w:name="_Toc168550692"/>
      <w:r w:rsidRPr="00D3062E">
        <w:t>A.14</w:t>
      </w:r>
      <w:r w:rsidRPr="00D3062E">
        <w:tab/>
        <w:t>NSCE_NSDiagnostics API</w:t>
      </w:r>
      <w:bookmarkEnd w:id="6106"/>
      <w:bookmarkEnd w:id="6107"/>
      <w:bookmarkEnd w:id="6108"/>
      <w:bookmarkEnd w:id="6109"/>
      <w:bookmarkEnd w:id="6110"/>
      <w:bookmarkEnd w:id="6111"/>
      <w:bookmarkEnd w:id="6112"/>
      <w:bookmarkEnd w:id="6113"/>
      <w:bookmarkEnd w:id="6114"/>
      <w:bookmarkEnd w:id="6117"/>
      <w:bookmarkEnd w:id="6118"/>
      <w:bookmarkEnd w:id="6119"/>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6120" w:name="_Hlk156672181"/>
    </w:p>
    <w:p w14:paraId="5183A737" w14:textId="77777777" w:rsidR="002E2250" w:rsidRPr="00D3062E" w:rsidRDefault="002E2250" w:rsidP="002E2250">
      <w:pPr>
        <w:pStyle w:val="PL"/>
      </w:pPr>
      <w:r w:rsidRPr="00D3062E">
        <w:t xml:space="preserve">          $ref: </w:t>
      </w:r>
      <w:bookmarkStart w:id="6121" w:name="_Hlk156923176"/>
      <w:r w:rsidRPr="00D3062E">
        <w:t>'TS29435_NSCE_PolicyManagement.yaml#/components/schemas/NetSliceId'</w:t>
      </w:r>
      <w:bookmarkEnd w:id="6121"/>
    </w:p>
    <w:bookmarkEnd w:id="6120"/>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6122" w:name="_Toc164928830"/>
      <w:bookmarkStart w:id="6123" w:name="_Toc168550693"/>
      <w:bookmarkStart w:id="6124" w:name="_Toc157435164"/>
      <w:bookmarkStart w:id="6125" w:name="_Toc157436879"/>
      <w:bookmarkStart w:id="6126" w:name="_Toc157440719"/>
      <w:bookmarkStart w:id="6127" w:name="_Toc157435165"/>
      <w:bookmarkStart w:id="6128" w:name="_Toc157436880"/>
      <w:bookmarkStart w:id="6129" w:name="_Toc157440720"/>
      <w:r w:rsidR="00D3062E" w:rsidRPr="00D3062E">
        <w:t>A.15</w:t>
      </w:r>
      <w:r w:rsidR="00D3062E" w:rsidRPr="00D3062E">
        <w:tab/>
        <w:t>NSCE_FaultDiagnosis API</w:t>
      </w:r>
      <w:bookmarkEnd w:id="6122"/>
      <w:bookmarkEnd w:id="6123"/>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6130" w:name="_Toc164928831"/>
      <w:bookmarkStart w:id="6131" w:name="_Toc168550694"/>
      <w:r w:rsidRPr="00D50708">
        <w:t>A.</w:t>
      </w:r>
      <w:r>
        <w:t>16</w:t>
      </w:r>
      <w:r w:rsidRPr="00D50708">
        <w:tab/>
        <w:t>NSCE_</w:t>
      </w:r>
      <w:r w:rsidRPr="00211ADC">
        <w:t>SliceReqVerifyAndAlign</w:t>
      </w:r>
      <w:r w:rsidRPr="00D50708">
        <w:t xml:space="preserve"> API</w:t>
      </w:r>
      <w:bookmarkEnd w:id="6130"/>
      <w:bookmarkEnd w:id="6131"/>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6132" w:name="_Toc157435163"/>
      <w:bookmarkStart w:id="6133" w:name="_Toc157436878"/>
      <w:bookmarkStart w:id="6134" w:name="_Toc157440718"/>
      <w:bookmarkStart w:id="6135" w:name="_Toc164928832"/>
      <w:bookmarkStart w:id="6136" w:name="_Toc168550695"/>
      <w:bookmarkStart w:id="6137" w:name="_Toc160650511"/>
      <w:r w:rsidRPr="00644644">
        <w:t>A.</w:t>
      </w:r>
      <w:r w:rsidRPr="00B13605">
        <w:t>17</w:t>
      </w:r>
      <w:r w:rsidRPr="00644644">
        <w:tab/>
      </w:r>
      <w:r w:rsidRPr="00644644">
        <w:rPr>
          <w:lang w:val="en-US"/>
        </w:rPr>
        <w:t>NSCE_NSInfoDelivery</w:t>
      </w:r>
      <w:r w:rsidRPr="00644644">
        <w:t xml:space="preserve"> API</w:t>
      </w:r>
      <w:bookmarkEnd w:id="6132"/>
      <w:bookmarkEnd w:id="6133"/>
      <w:bookmarkEnd w:id="6134"/>
      <w:bookmarkEnd w:id="6135"/>
      <w:bookmarkEnd w:id="6136"/>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6138" w:name="_Toc164928833"/>
      <w:bookmarkStart w:id="6139" w:name="_Toc168550696"/>
      <w:r w:rsidRPr="00D3062E">
        <w:t>A.18</w:t>
      </w:r>
      <w:r w:rsidRPr="00D3062E">
        <w:tab/>
        <w:t>NSCE_NSAllocation API</w:t>
      </w:r>
      <w:bookmarkEnd w:id="6124"/>
      <w:bookmarkEnd w:id="6125"/>
      <w:bookmarkEnd w:id="6126"/>
      <w:bookmarkEnd w:id="6137"/>
      <w:bookmarkEnd w:id="6138"/>
      <w:bookmarkEnd w:id="6139"/>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6140" w:name="_Toc160650512"/>
      <w:r w:rsidRPr="00D3062E">
        <w:t>Annex B (informative):</w:t>
      </w:r>
      <w:r w:rsidRPr="00D3062E">
        <w:br/>
        <w:t>Withdrawn API versions</w:t>
      </w:r>
      <w:bookmarkEnd w:id="6127"/>
      <w:bookmarkEnd w:id="6128"/>
      <w:bookmarkEnd w:id="6129"/>
      <w:bookmarkEnd w:id="6140"/>
    </w:p>
    <w:p w14:paraId="6DD512E2" w14:textId="77777777" w:rsidR="002E2250" w:rsidRPr="00D3062E" w:rsidRDefault="002E2250" w:rsidP="002E2250">
      <w:pPr>
        <w:pStyle w:val="1"/>
      </w:pPr>
      <w:bookmarkStart w:id="6141" w:name="_Toc160650513"/>
      <w:bookmarkStart w:id="6142" w:name="_Toc164928834"/>
      <w:bookmarkStart w:id="6143" w:name="_Toc168550697"/>
      <w:bookmarkStart w:id="6144" w:name="historyclause"/>
      <w:r w:rsidRPr="00D3062E">
        <w:t>B.1</w:t>
      </w:r>
      <w:r w:rsidRPr="00D3062E">
        <w:tab/>
        <w:t>General</w:t>
      </w:r>
      <w:bookmarkEnd w:id="6141"/>
      <w:bookmarkEnd w:id="6142"/>
      <w:bookmarkEnd w:id="6143"/>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6145" w:name="_Toc160650514"/>
      <w:bookmarkStart w:id="6146" w:name="_Toc164928835"/>
      <w:bookmarkStart w:id="6147" w:name="_Toc168550698"/>
      <w:r w:rsidRPr="00D3062E">
        <w:t>B.2</w:t>
      </w:r>
      <w:r w:rsidRPr="00D3062E">
        <w:tab/>
        <w:t>NSCE_SliceApiManagement API</w:t>
      </w:r>
      <w:bookmarkEnd w:id="6145"/>
      <w:bookmarkEnd w:id="6146"/>
      <w:bookmarkEnd w:id="6147"/>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6148" w:name="_Toc157435168"/>
      <w:bookmarkStart w:id="6149" w:name="_Toc157436883"/>
      <w:bookmarkStart w:id="6150" w:name="_Toc157440723"/>
      <w:bookmarkStart w:id="6151" w:name="_Toc160650515"/>
      <w:bookmarkStart w:id="6152" w:name="_Toc164928836"/>
      <w:bookmarkStart w:id="6153" w:name="_Toc168550699"/>
      <w:r w:rsidRPr="00D3062E">
        <w:t>B.3</w:t>
      </w:r>
      <w:r w:rsidRPr="00D3062E">
        <w:tab/>
        <w:t>NSCE_NetSliceLifeCycleMngt API</w:t>
      </w:r>
      <w:bookmarkEnd w:id="6148"/>
      <w:bookmarkEnd w:id="6149"/>
      <w:bookmarkEnd w:id="6150"/>
      <w:bookmarkEnd w:id="6151"/>
      <w:bookmarkEnd w:id="6152"/>
      <w:bookmarkEnd w:id="6153"/>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6154" w:name="_Toc160650516"/>
      <w:bookmarkStart w:id="6155" w:name="_Toc164928837"/>
      <w:bookmarkStart w:id="6156" w:name="_Toc168550700"/>
      <w:r w:rsidRPr="00D3062E">
        <w:t>B.4</w:t>
      </w:r>
      <w:r w:rsidRPr="00D3062E">
        <w:tab/>
        <w:t>NSCE_PolicyManagement API</w:t>
      </w:r>
      <w:bookmarkEnd w:id="6154"/>
      <w:bookmarkEnd w:id="6155"/>
      <w:bookmarkEnd w:id="6156"/>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6157" w:name="_Toc160650517"/>
      <w:bookmarkStart w:id="6158" w:name="_Toc164928838"/>
      <w:bookmarkStart w:id="6159" w:name="_Toc168550701"/>
      <w:r w:rsidRPr="00D3062E">
        <w:t>B.5</w:t>
      </w:r>
      <w:r w:rsidRPr="00D3062E">
        <w:tab/>
        <w:t>NSCE_NSOptimization API</w:t>
      </w:r>
      <w:bookmarkEnd w:id="6157"/>
      <w:bookmarkEnd w:id="6158"/>
      <w:bookmarkEnd w:id="6159"/>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6160" w:name="_Toc160650518"/>
      <w:bookmarkStart w:id="6161" w:name="_Toc164928839"/>
      <w:bookmarkStart w:id="6162" w:name="_Toc168550702"/>
      <w:r w:rsidRPr="00D3062E">
        <w:t>B.6</w:t>
      </w:r>
      <w:r w:rsidRPr="00D3062E">
        <w:tab/>
        <w:t>NSCE_ManagementServiceDiscovery API</w:t>
      </w:r>
      <w:bookmarkEnd w:id="6160"/>
      <w:bookmarkEnd w:id="6161"/>
      <w:bookmarkEnd w:id="6162"/>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6163" w:name="_Toc160650519"/>
      <w:bookmarkStart w:id="6164" w:name="_Toc164928840"/>
      <w:bookmarkStart w:id="6165" w:name="_Toc168550703"/>
      <w:r w:rsidRPr="00D3062E">
        <w:t>B.7</w:t>
      </w:r>
      <w:r w:rsidRPr="00D3062E">
        <w:tab/>
        <w:t>NSCE_PerfMonitoring API</w:t>
      </w:r>
      <w:bookmarkEnd w:id="6163"/>
      <w:bookmarkEnd w:id="6164"/>
      <w:bookmarkEnd w:id="6165"/>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6166" w:name="_Toc160650520"/>
      <w:bookmarkStart w:id="6167" w:name="_Toc164928841"/>
      <w:bookmarkStart w:id="6168" w:name="_Toc168550704"/>
      <w:r w:rsidRPr="00D3062E">
        <w:t>B.8</w:t>
      </w:r>
      <w:r w:rsidRPr="00D3062E">
        <w:tab/>
        <w:t>NSCE_InfoCollection API</w:t>
      </w:r>
      <w:bookmarkEnd w:id="6166"/>
      <w:bookmarkEnd w:id="6167"/>
      <w:bookmarkEnd w:id="6168"/>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6169" w:name="_Toc160650521"/>
      <w:bookmarkStart w:id="6170" w:name="_Toc164928842"/>
      <w:bookmarkStart w:id="6171" w:name="_Toc168550705"/>
      <w:r w:rsidRPr="00D3062E">
        <w:t>B.9</w:t>
      </w:r>
      <w:r w:rsidRPr="00D3062E">
        <w:tab/>
        <w:t>NSCE_ServiceContinuity API</w:t>
      </w:r>
      <w:bookmarkEnd w:id="6169"/>
      <w:bookmarkEnd w:id="6170"/>
      <w:bookmarkEnd w:id="6171"/>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6172" w:name="_Toc160650522"/>
      <w:bookmarkStart w:id="6173" w:name="_Toc164928843"/>
      <w:bookmarkStart w:id="6174" w:name="_Toc168550706"/>
      <w:r w:rsidRPr="00D3062E">
        <w:t>B.10</w:t>
      </w:r>
      <w:r w:rsidRPr="00D3062E">
        <w:tab/>
        <w:t>NSCE_MultiSlicesOptimization API</w:t>
      </w:r>
      <w:bookmarkEnd w:id="6172"/>
      <w:bookmarkEnd w:id="6173"/>
      <w:bookmarkEnd w:id="6174"/>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6175" w:name="_Toc160650523"/>
      <w:bookmarkStart w:id="6176" w:name="_Toc164928844"/>
      <w:bookmarkStart w:id="6177" w:name="_Toc168550707"/>
      <w:r w:rsidRPr="00D3062E">
        <w:t>B.11</w:t>
      </w:r>
      <w:r w:rsidRPr="00D3062E">
        <w:tab/>
        <w:t>NSCE_NetworkSliceAdaptation API</w:t>
      </w:r>
      <w:bookmarkEnd w:id="6175"/>
      <w:bookmarkEnd w:id="6176"/>
      <w:bookmarkEnd w:id="6177"/>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6178" w:name="_Toc160650524"/>
      <w:bookmarkStart w:id="6179" w:name="_Toc164928845"/>
      <w:bookmarkStart w:id="6180" w:name="_Toc168550708"/>
      <w:r w:rsidRPr="00D3062E">
        <w:t>B.12</w:t>
      </w:r>
      <w:r w:rsidRPr="00D3062E">
        <w:tab/>
        <w:t>NSCE_SliceCommService API</w:t>
      </w:r>
      <w:bookmarkEnd w:id="6178"/>
      <w:bookmarkEnd w:id="6179"/>
      <w:bookmarkEnd w:id="6180"/>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6181" w:name="_Toc160650525"/>
      <w:bookmarkStart w:id="6182" w:name="_Toc164928846"/>
      <w:bookmarkStart w:id="6183" w:name="_Toc168550709"/>
      <w:r w:rsidRPr="00D3062E">
        <w:t>B.13</w:t>
      </w:r>
      <w:r w:rsidRPr="00D3062E">
        <w:tab/>
        <w:t>NSCE_InterPLMNContinuity API</w:t>
      </w:r>
      <w:bookmarkEnd w:id="6181"/>
      <w:bookmarkEnd w:id="6182"/>
      <w:bookmarkEnd w:id="6183"/>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6184" w:name="_Toc160650526"/>
      <w:bookmarkStart w:id="6185" w:name="_Toc164928847"/>
      <w:bookmarkStart w:id="6186" w:name="_Toc168550710"/>
      <w:r w:rsidRPr="00D3062E">
        <w:t>B.14</w:t>
      </w:r>
      <w:r w:rsidRPr="00D3062E">
        <w:tab/>
        <w:t>NSCE_NSDiagnostics API</w:t>
      </w:r>
      <w:bookmarkEnd w:id="6184"/>
      <w:bookmarkEnd w:id="6185"/>
      <w:bookmarkEnd w:id="6186"/>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6187" w:name="_Toc160650527"/>
      <w:bookmarkStart w:id="6188" w:name="_Toc164928848"/>
      <w:bookmarkStart w:id="6189" w:name="_Toc168550711"/>
      <w:r w:rsidRPr="00D3062E">
        <w:t>B.15</w:t>
      </w:r>
      <w:r w:rsidRPr="00D3062E">
        <w:tab/>
        <w:t>NSCE_FaultDiagnosis API</w:t>
      </w:r>
      <w:bookmarkEnd w:id="6187"/>
      <w:bookmarkEnd w:id="6188"/>
      <w:bookmarkEnd w:id="6189"/>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6190" w:name="_Toc160650528"/>
      <w:bookmarkStart w:id="6191" w:name="_Toc164928849"/>
      <w:bookmarkStart w:id="6192" w:name="_Toc168550712"/>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6190"/>
      <w:bookmarkEnd w:id="6191"/>
      <w:bookmarkEnd w:id="6192"/>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6193" w:name="_Toc160650529"/>
      <w:bookmarkStart w:id="6194" w:name="_Toc164928850"/>
      <w:bookmarkStart w:id="6195" w:name="_Toc168550713"/>
      <w:r w:rsidRPr="00D3062E">
        <w:t>B.17</w:t>
      </w:r>
      <w:r w:rsidRPr="00D3062E">
        <w:tab/>
        <w:t>NSCE_NSInfoDelivery API</w:t>
      </w:r>
      <w:bookmarkEnd w:id="6193"/>
      <w:bookmarkEnd w:id="6194"/>
      <w:bookmarkEnd w:id="6195"/>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6196" w:name="_Toc160650530"/>
      <w:bookmarkStart w:id="6197" w:name="_Toc164928851"/>
      <w:bookmarkStart w:id="6198" w:name="_Toc168550714"/>
      <w:r w:rsidRPr="00D3062E">
        <w:t>B.18</w:t>
      </w:r>
      <w:r w:rsidRPr="00D3062E">
        <w:tab/>
        <w:t>NSCE_</w:t>
      </w:r>
      <w:r w:rsidRPr="00D3062E">
        <w:rPr>
          <w:lang w:eastAsia="zh-CN"/>
        </w:rPr>
        <w:t>NSAllocation</w:t>
      </w:r>
      <w:r w:rsidRPr="00D3062E">
        <w:t xml:space="preserve"> API</w:t>
      </w:r>
      <w:bookmarkEnd w:id="6196"/>
      <w:bookmarkEnd w:id="6197"/>
      <w:bookmarkEnd w:id="6198"/>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6199" w:name="_Toc2086459"/>
      <w:bookmarkStart w:id="6200" w:name="_Toc157435169"/>
      <w:bookmarkStart w:id="6201" w:name="_Toc157436884"/>
      <w:bookmarkStart w:id="6202" w:name="_Toc157440724"/>
      <w:bookmarkStart w:id="6203" w:name="_Toc160650531"/>
      <w:bookmarkEnd w:id="6144"/>
      <w:r w:rsidR="002E2250" w:rsidRPr="00D3062E">
        <w:t>Annex C (informative):</w:t>
      </w:r>
      <w:r w:rsidR="002E2250" w:rsidRPr="00D3062E">
        <w:br/>
        <w:t>Change history</w:t>
      </w:r>
      <w:bookmarkEnd w:id="6199"/>
      <w:bookmarkEnd w:id="6200"/>
      <w:bookmarkEnd w:id="6201"/>
      <w:bookmarkEnd w:id="6202"/>
      <w:bookmarkEnd w:id="6203"/>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bl>
    <w:p w14:paraId="62C24BDE" w14:textId="77777777" w:rsidR="002E2250" w:rsidRDefault="002E2250" w:rsidP="002E2250"/>
    <w:sectPr w:rsidR="002E2250"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5C2428" w14:textId="77777777" w:rsidR="003F10A0" w:rsidRDefault="003F10A0">
      <w:r>
        <w:separator/>
      </w:r>
    </w:p>
  </w:endnote>
  <w:endnote w:type="continuationSeparator" w:id="0">
    <w:p w14:paraId="5F99628D" w14:textId="77777777" w:rsidR="003F10A0" w:rsidRDefault="003F10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3A5C6A" w14:textId="77777777" w:rsidR="003F10A0" w:rsidRDefault="003F10A0">
      <w:r>
        <w:separator/>
      </w:r>
    </w:p>
  </w:footnote>
  <w:footnote w:type="continuationSeparator" w:id="0">
    <w:p w14:paraId="191521DF" w14:textId="77777777" w:rsidR="003F10A0" w:rsidRDefault="003F10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1040F8BE"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F3415">
      <w:rPr>
        <w:rFonts w:ascii="Arial" w:hAnsi="Arial" w:cs="Arial"/>
        <w:b/>
        <w:noProof/>
        <w:sz w:val="18"/>
        <w:szCs w:val="18"/>
      </w:rPr>
      <w:t>3GPP TS 29.435 V18.1.0 (2024-06)</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59166465"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F3415">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等线"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4AC40BF"/>
    <w:multiLevelType w:val="hybridMultilevel"/>
    <w:tmpl w:val="19203ECE"/>
    <w:lvl w:ilvl="0" w:tplc="8410BC16">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23"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4" w15:restartNumberingAfterBreak="0">
    <w:nsid w:val="3E4518D7"/>
    <w:multiLevelType w:val="hybridMultilevel"/>
    <w:tmpl w:val="4DF06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2421388"/>
    <w:multiLevelType w:val="hybridMultilevel"/>
    <w:tmpl w:val="CC5EE806"/>
    <w:lvl w:ilvl="0" w:tplc="E884D4B8">
      <w:start w:val="1"/>
      <w:numFmt w:val="decimal"/>
      <w:lvlText w:val="%1."/>
      <w:lvlJc w:val="left"/>
      <w:pPr>
        <w:ind w:left="720" w:hanging="360"/>
      </w:pPr>
      <w:rPr>
        <w:rFonts w:ascii="Arial" w:hAnsi="Arial" w:hint="default"/>
        <w:b w:val="0"/>
        <w:color w:val="auto"/>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4CD39FE"/>
    <w:multiLevelType w:val="hybridMultilevel"/>
    <w:tmpl w:val="40B250B4"/>
    <w:lvl w:ilvl="0" w:tplc="62D855D4">
      <w:numFmt w:val="bullet"/>
      <w:lvlText w:val="-"/>
      <w:lvlJc w:val="left"/>
      <w:pPr>
        <w:ind w:left="420" w:hanging="360"/>
      </w:pPr>
      <w:rPr>
        <w:rFonts w:ascii="Arial" w:eastAsia="宋体"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9" w15:restartNumberingAfterBreak="0">
    <w:nsid w:val="47431EAD"/>
    <w:multiLevelType w:val="hybridMultilevel"/>
    <w:tmpl w:val="9BCA29C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B780651"/>
    <w:multiLevelType w:val="hybridMultilevel"/>
    <w:tmpl w:val="D37A8718"/>
    <w:lvl w:ilvl="0" w:tplc="AC28F8BC">
      <w:start w:val="1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56610DC1"/>
    <w:multiLevelType w:val="hybridMultilevel"/>
    <w:tmpl w:val="CC289326"/>
    <w:lvl w:ilvl="0" w:tplc="D29C3FB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D670086"/>
    <w:multiLevelType w:val="hybridMultilevel"/>
    <w:tmpl w:val="95A09CC0"/>
    <w:lvl w:ilvl="0" w:tplc="08A27BD2">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5F8F4DC2"/>
    <w:multiLevelType w:val="hybridMultilevel"/>
    <w:tmpl w:val="AA867CB0"/>
    <w:lvl w:ilvl="0" w:tplc="15CA41C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9"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7DBD1AD7"/>
    <w:multiLevelType w:val="hybridMultilevel"/>
    <w:tmpl w:val="C11A75A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9"/>
  </w:num>
  <w:num w:numId="12">
    <w:abstractNumId w:val="22"/>
  </w:num>
  <w:num w:numId="13">
    <w:abstractNumId w:val="23"/>
  </w:num>
  <w:num w:numId="14">
    <w:abstractNumId w:val="28"/>
  </w:num>
  <w:num w:numId="15">
    <w:abstractNumId w:val="24"/>
  </w:num>
  <w:num w:numId="1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abstractNumId w:val="11"/>
  </w:num>
  <w:num w:numId="19">
    <w:abstractNumId w:val="40"/>
  </w:num>
  <w:num w:numId="20">
    <w:abstractNumId w:val="36"/>
  </w:num>
  <w:num w:numId="21">
    <w:abstractNumId w:val="41"/>
  </w:num>
  <w:num w:numId="22">
    <w:abstractNumId w:val="33"/>
  </w:num>
  <w:num w:numId="23">
    <w:abstractNumId w:val="12"/>
  </w:num>
  <w:num w:numId="24">
    <w:abstractNumId w:val="18"/>
  </w:num>
  <w:num w:numId="25">
    <w:abstractNumId w:val="43"/>
  </w:num>
  <w:num w:numId="26">
    <w:abstractNumId w:val="15"/>
  </w:num>
  <w:num w:numId="27">
    <w:abstractNumId w:val="37"/>
  </w:num>
  <w:num w:numId="28">
    <w:abstractNumId w:val="42"/>
  </w:num>
  <w:num w:numId="29">
    <w:abstractNumId w:val="13"/>
  </w:num>
  <w:num w:numId="30">
    <w:abstractNumId w:val="34"/>
  </w:num>
  <w:num w:numId="31">
    <w:abstractNumId w:val="16"/>
  </w:num>
  <w:num w:numId="32">
    <w:abstractNumId w:val="20"/>
  </w:num>
  <w:num w:numId="33">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4">
    <w:abstractNumId w:val="26"/>
  </w:num>
  <w:num w:numId="35">
    <w:abstractNumId w:val="38"/>
  </w:num>
  <w:num w:numId="36">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7">
    <w:abstractNumId w:val="30"/>
  </w:num>
  <w:num w:numId="38">
    <w:abstractNumId w:val="32"/>
  </w:num>
  <w:num w:numId="39">
    <w:abstractNumId w:val="35"/>
  </w:num>
  <w:num w:numId="40">
    <w:abstractNumId w:val="39"/>
  </w:num>
  <w:num w:numId="41">
    <w:abstractNumId w:val="25"/>
  </w:num>
  <w:num w:numId="42">
    <w:abstractNumId w:val="21"/>
  </w:num>
  <w:num w:numId="43">
    <w:abstractNumId w:val="31"/>
  </w:num>
  <w:num w:numId="44">
    <w:abstractNumId w:val="14"/>
  </w:num>
  <w:num w:numId="45">
    <w:abstractNumId w:val="27"/>
  </w:num>
  <w:num w:numId="46">
    <w:abstractNumId w:val="29"/>
  </w:num>
  <w:num w:numId="47">
    <w:abstractNumId w:val="44"/>
  </w:num>
  <w:num w:numId="48">
    <w:abstractNumId w:val="1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26C6"/>
    <w:rsid w:val="000D50DB"/>
    <w:rsid w:val="000D5857"/>
    <w:rsid w:val="000D58AB"/>
    <w:rsid w:val="000D6D21"/>
    <w:rsid w:val="000D79BC"/>
    <w:rsid w:val="000D7B17"/>
    <w:rsid w:val="000E369A"/>
    <w:rsid w:val="000E50F1"/>
    <w:rsid w:val="000E7488"/>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7625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3415"/>
    <w:rsid w:val="007F558F"/>
    <w:rsid w:val="008028A4"/>
    <w:rsid w:val="008049C2"/>
    <w:rsid w:val="00806BBD"/>
    <w:rsid w:val="00814305"/>
    <w:rsid w:val="00815E68"/>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73B3"/>
    <w:rsid w:val="00990A3F"/>
    <w:rsid w:val="009A26EA"/>
    <w:rsid w:val="009A48DA"/>
    <w:rsid w:val="009A4BE1"/>
    <w:rsid w:val="009B3DF5"/>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495B"/>
    <w:rsid w:val="00C45231"/>
    <w:rsid w:val="00C5193B"/>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rsid w:val="00861386"/>
    <w:pPr>
      <w:spacing w:after="0"/>
      <w:ind w:left="1000" w:hangingChars="1000" w:hanging="1000"/>
    </w:pPr>
  </w:style>
  <w:style w:type="paragraph" w:styleId="TOC7">
    <w:name w:val="toc 7"/>
    <w:basedOn w:val="a1"/>
    <w:next w:val="a1"/>
    <w:uiPriority w:val="39"/>
    <w:unhideWhenUsed/>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TotalTime>
  <Pages>188</Pages>
  <Words>129135</Words>
  <Characters>736070</Characters>
  <Application>Microsoft Office Word</Application>
  <DocSecurity>0</DocSecurity>
  <Lines>6133</Lines>
  <Paragraphs>1726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863479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Zhenning</cp:lastModifiedBy>
  <cp:revision>3</cp:revision>
  <cp:lastPrinted>2019-02-25T14:05:00Z</cp:lastPrinted>
  <dcterms:created xsi:type="dcterms:W3CDTF">2024-06-07T10:20:00Z</dcterms:created>
  <dcterms:modified xsi:type="dcterms:W3CDTF">2024-06-20T10:27:00Z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