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1A9C3942" w:rsidR="004F0988" w:rsidRPr="005B778E" w:rsidRDefault="008A6D4A" w:rsidP="0090103D">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90103D">
              <w:rPr>
                <w:rFonts w:hint="eastAsia"/>
                <w:lang w:eastAsia="zh-CN"/>
              </w:rPr>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9090106"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168476273"/>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lastRenderedPageBreak/>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168476274"/>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168476275"/>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168476276"/>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168476277"/>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168476278"/>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168476279"/>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168476280"/>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79"/>
    <w:bookmarkStart w:id="74" w:name="_MON_1684249593"/>
    <w:bookmarkStart w:id="75" w:name="_MON_1684249596"/>
    <w:bookmarkStart w:id="76" w:name="_MON_1684249266"/>
    <w:bookmarkStart w:id="77" w:name="_MON_1684249511"/>
    <w:bookmarkStart w:id="78" w:name="_MON_1684249550"/>
    <w:bookmarkEnd w:id="73"/>
    <w:bookmarkEnd w:id="74"/>
    <w:bookmarkEnd w:id="75"/>
    <w:bookmarkEnd w:id="76"/>
    <w:bookmarkEnd w:id="77"/>
    <w:bookmarkEnd w:id="78"/>
    <w:bookmarkStart w:id="79" w:name="_MON_1684249561"/>
    <w:bookmarkEnd w:id="79"/>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79090107"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25pt" o:ole="">
            <v:imagedata r:id="rId15" o:title=""/>
          </v:shape>
          <o:OLEObject Type="Embed" ProgID="Visio.Drawing.15" ShapeID="_x0000_i1027" DrawAspect="Content" ObjectID="_1779090108"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168476282"/>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168476283"/>
      <w:r w:rsidRPr="005B778E">
        <w:lastRenderedPageBreak/>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168476284"/>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168476285"/>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168476286"/>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168476287"/>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168476288"/>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168476289"/>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79090109"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w:t>
      </w:r>
      <w:r w:rsidRPr="005B778E">
        <w:rPr>
          <w:lang w:eastAsia="zh-CN"/>
        </w:rPr>
        <w:lastRenderedPageBreak/>
        <w:t xml:space="preserve">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lastRenderedPageBreak/>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lastRenderedPageBreak/>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lastRenderedPageBreak/>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lastRenderedPageBreak/>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168476295"/>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168476296"/>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79090110"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168476298"/>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79090111"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168476299"/>
      <w:r w:rsidRPr="005B778E">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168476300"/>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168476301"/>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168476302"/>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168476303"/>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168476304"/>
      <w:r w:rsidRPr="005B778E">
        <w:lastRenderedPageBreak/>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168476305"/>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168476306"/>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168476307"/>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168476308"/>
      <w:bookmarkEnd w:id="210"/>
      <w:bookmarkEnd w:id="211"/>
      <w:bookmarkEnd w:id="212"/>
      <w:bookmarkEnd w:id="213"/>
      <w:bookmarkEnd w:id="214"/>
      <w:bookmarkEnd w:id="215"/>
      <w:bookmarkEnd w:id="216"/>
      <w:bookmarkEnd w:id="217"/>
      <w:r w:rsidRPr="005B778E">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168476309"/>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168476310"/>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2" type="#_x0000_t75" style="width:481.5pt;height:147.75pt" o:ole="">
            <v:imagedata r:id="rId23" o:title=""/>
          </v:shape>
          <o:OLEObject Type="Embed" ProgID="Word.Document.8" ShapeID="_x0000_i1032" DrawAspect="Content" ObjectID="_1779090112"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168476314"/>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lastRenderedPageBreak/>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168476317"/>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168476318"/>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lastRenderedPageBreak/>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168476324"/>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168476325"/>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lastRenderedPageBreak/>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168476326"/>
      <w:r w:rsidRPr="005B778E">
        <w:rPr>
          <w:lang w:val="en-US"/>
        </w:rPr>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168476327"/>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168476328"/>
      <w:r w:rsidRPr="005B778E">
        <w:lastRenderedPageBreak/>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rFonts w:cs="Arial"/>
                <w:szCs w:val="18"/>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1ED6D0A4" w:rsidR="003F05A0" w:rsidRPr="005B778E" w:rsidRDefault="003F05A0">
            <w:pPr>
              <w:pStyle w:val="TAL"/>
              <w:rPr>
                <w:lang w:eastAsia="zh-CN"/>
              </w:rPr>
            </w:pPr>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168476329"/>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168476333"/>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168476334"/>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168476335"/>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291AC5">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168476336"/>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168476341"/>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168476342"/>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168476343"/>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168476344"/>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168476345"/>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168476346"/>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168476347"/>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168476348"/>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168476349"/>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168476350"/>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168476352"/>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FFBE2" w14:textId="77777777" w:rsidR="00A43EF2" w:rsidRDefault="00A43EF2">
      <w:r>
        <w:separator/>
      </w:r>
    </w:p>
  </w:endnote>
  <w:endnote w:type="continuationSeparator" w:id="0">
    <w:p w14:paraId="770BDF90" w14:textId="77777777" w:rsidR="00A43EF2" w:rsidRDefault="00A4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F5952" w14:textId="77777777" w:rsidR="00A43EF2" w:rsidRDefault="00A43EF2">
      <w:r>
        <w:separator/>
      </w:r>
    </w:p>
  </w:footnote>
  <w:footnote w:type="continuationSeparator" w:id="0">
    <w:p w14:paraId="6C097C99" w14:textId="77777777" w:rsidR="00A43EF2" w:rsidRDefault="00A43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15B7E84"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AC5">
      <w:rPr>
        <w:rFonts w:ascii="Arial" w:hAnsi="Arial" w:cs="Arial"/>
        <w:b/>
        <w:noProof/>
        <w:sz w:val="18"/>
        <w:szCs w:val="18"/>
      </w:rPr>
      <w:t>3GPP TS 29.557 V18.23.0 (20243-0612)</w:t>
    </w:r>
    <w:r>
      <w:rPr>
        <w:rFonts w:ascii="Arial" w:hAnsi="Arial" w:cs="Arial"/>
        <w:b/>
        <w:sz w:val="18"/>
        <w:szCs w:val="18"/>
      </w:rPr>
      <w:fldChar w:fldCharType="end"/>
    </w:r>
  </w:p>
  <w:p w14:paraId="0C5EC792" w14:textId="1A498522"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1AC5">
      <w:rPr>
        <w:rFonts w:ascii="Arial" w:hAnsi="Arial" w:cs="Arial"/>
        <w:b/>
        <w:noProof/>
        <w:sz w:val="18"/>
        <w:szCs w:val="18"/>
      </w:rPr>
      <w:t>11</w:t>
    </w:r>
    <w:r>
      <w:rPr>
        <w:rFonts w:ascii="Arial" w:hAnsi="Arial" w:cs="Arial"/>
        <w:b/>
        <w:sz w:val="18"/>
        <w:szCs w:val="18"/>
      </w:rPr>
      <w:fldChar w:fldCharType="end"/>
    </w:r>
  </w:p>
  <w:p w14:paraId="2B1AE9B5" w14:textId="39BE4D8D"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AC5">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AB6E3-8AFD-404E-835F-711E5F7AD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41</Pages>
  <Words>12634</Words>
  <Characters>72015</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177</cp:revision>
  <cp:lastPrinted>2019-02-25T14:05:00Z</cp:lastPrinted>
  <dcterms:created xsi:type="dcterms:W3CDTF">2023-12-14T02:01:00Z</dcterms:created>
  <dcterms:modified xsi:type="dcterms:W3CDTF">2024-06-05T02:52:00Z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