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7CF4AA9"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r w:rsidR="000F29E4">
              <w:t>4</w:t>
            </w:r>
            <w:r>
              <w:t xml:space="preserve">.0 </w:t>
            </w:r>
            <w:r>
              <w:rPr>
                <w:sz w:val="32"/>
              </w:rPr>
              <w:t>(202</w:t>
            </w:r>
            <w:r w:rsidR="00E57388">
              <w:rPr>
                <w:sz w:val="32"/>
              </w:rPr>
              <w:t>4</w:t>
            </w:r>
            <w:r>
              <w:rPr>
                <w:sz w:val="32"/>
              </w:rPr>
              <w:t>-</w:t>
            </w:r>
            <w:r w:rsidR="00E57388">
              <w:rPr>
                <w:sz w:val="32"/>
              </w:rPr>
              <w:t>0</w:t>
            </w:r>
            <w:r w:rsidR="00B0283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79214276"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Pr="009131CE" w:rsidRDefault="003319AF" w:rsidP="000B267A">
      <w:pPr>
        <w:pStyle w:val="TT"/>
        <w:rPr>
          <w:lang w:val="en-US"/>
        </w:rPr>
      </w:pPr>
      <w:r w:rsidRPr="009131CE">
        <w:rPr>
          <w:lang w:val="en-US"/>
        </w:rPr>
        <w:br w:type="page"/>
      </w:r>
      <w:bookmarkStart w:id="10" w:name="tableOfContents"/>
      <w:bookmarkEnd w:id="10"/>
      <w:r w:rsidRPr="009131CE">
        <w:rPr>
          <w:lang w:val="en-US"/>
        </w:rPr>
        <w:lastRenderedPageBreak/>
        <w:t>Contents</w:t>
      </w:r>
    </w:p>
    <w:p w14:paraId="350BFD5F" w14:textId="1485A8EF" w:rsidR="00300CCF" w:rsidRDefault="003319AF">
      <w:pPr>
        <w:pStyle w:val="TOC1"/>
        <w:rPr>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r w:rsidR="00300CCF" w:rsidRPr="00F36DA2">
        <w:rPr>
          <w:noProof/>
          <w:lang w:val="en-US"/>
        </w:rPr>
        <w:t>Foreword</w:t>
      </w:r>
      <w:r w:rsidR="00300CCF">
        <w:rPr>
          <w:noProof/>
        </w:rPr>
        <w:tab/>
      </w:r>
      <w:r w:rsidR="00300CCF">
        <w:rPr>
          <w:noProof/>
        </w:rPr>
        <w:fldChar w:fldCharType="begin"/>
      </w:r>
      <w:r w:rsidR="00300CCF">
        <w:rPr>
          <w:noProof/>
        </w:rPr>
        <w:instrText xml:space="preserve"> PAGEREF _Toc168599349 \h </w:instrText>
      </w:r>
      <w:r w:rsidR="00300CCF">
        <w:rPr>
          <w:noProof/>
        </w:rPr>
      </w:r>
      <w:r w:rsidR="00300CCF">
        <w:rPr>
          <w:noProof/>
        </w:rPr>
        <w:fldChar w:fldCharType="separate"/>
      </w:r>
      <w:r w:rsidR="00300CCF">
        <w:rPr>
          <w:noProof/>
        </w:rPr>
        <w:t>10</w:t>
      </w:r>
      <w:r w:rsidR="00300CCF">
        <w:rPr>
          <w:noProof/>
        </w:rPr>
        <w:fldChar w:fldCharType="end"/>
      </w:r>
    </w:p>
    <w:p w14:paraId="28040054" w14:textId="695B2EEC" w:rsidR="00300CCF" w:rsidRDefault="00300CC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_Toc168599350 \h </w:instrText>
      </w:r>
      <w:r>
        <w:rPr>
          <w:noProof/>
        </w:rPr>
      </w:r>
      <w:r>
        <w:rPr>
          <w:noProof/>
        </w:rPr>
        <w:fldChar w:fldCharType="separate"/>
      </w:r>
      <w:r>
        <w:rPr>
          <w:noProof/>
        </w:rPr>
        <w:t>12</w:t>
      </w:r>
      <w:r>
        <w:rPr>
          <w:noProof/>
        </w:rPr>
        <w:fldChar w:fldCharType="end"/>
      </w:r>
    </w:p>
    <w:p w14:paraId="3C8D4FB0" w14:textId="248B6A39" w:rsidR="00300CCF" w:rsidRDefault="00300CC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_Toc168599351 \h </w:instrText>
      </w:r>
      <w:r>
        <w:rPr>
          <w:noProof/>
        </w:rPr>
      </w:r>
      <w:r>
        <w:rPr>
          <w:noProof/>
        </w:rPr>
        <w:fldChar w:fldCharType="separate"/>
      </w:r>
      <w:r>
        <w:rPr>
          <w:noProof/>
        </w:rPr>
        <w:t>12</w:t>
      </w:r>
      <w:r>
        <w:rPr>
          <w:noProof/>
        </w:rPr>
        <w:fldChar w:fldCharType="end"/>
      </w:r>
    </w:p>
    <w:p w14:paraId="1436DD1F" w14:textId="6472817D" w:rsidR="00300CCF" w:rsidRDefault="00300CC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_Toc168599352 \h </w:instrText>
      </w:r>
      <w:r>
        <w:rPr>
          <w:noProof/>
        </w:rPr>
      </w:r>
      <w:r>
        <w:rPr>
          <w:noProof/>
        </w:rPr>
        <w:fldChar w:fldCharType="separate"/>
      </w:r>
      <w:r>
        <w:rPr>
          <w:noProof/>
        </w:rPr>
        <w:t>13</w:t>
      </w:r>
      <w:r>
        <w:rPr>
          <w:noProof/>
        </w:rPr>
        <w:fldChar w:fldCharType="end"/>
      </w:r>
    </w:p>
    <w:p w14:paraId="17CD9AFF" w14:textId="121E823E" w:rsidR="00300CCF" w:rsidRDefault="00300CC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_Toc168599353 \h </w:instrText>
      </w:r>
      <w:r>
        <w:rPr>
          <w:noProof/>
        </w:rPr>
      </w:r>
      <w:r>
        <w:rPr>
          <w:noProof/>
        </w:rPr>
        <w:fldChar w:fldCharType="separate"/>
      </w:r>
      <w:r>
        <w:rPr>
          <w:noProof/>
        </w:rPr>
        <w:t>13</w:t>
      </w:r>
      <w:r>
        <w:rPr>
          <w:noProof/>
        </w:rPr>
        <w:fldChar w:fldCharType="end"/>
      </w:r>
    </w:p>
    <w:p w14:paraId="45BFECF9" w14:textId="3DFEA563" w:rsidR="00300CCF" w:rsidRDefault="00300CC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_Toc168599354 \h </w:instrText>
      </w:r>
      <w:r>
        <w:rPr>
          <w:noProof/>
        </w:rPr>
      </w:r>
      <w:r>
        <w:rPr>
          <w:noProof/>
        </w:rPr>
        <w:fldChar w:fldCharType="separate"/>
      </w:r>
      <w:r>
        <w:rPr>
          <w:noProof/>
        </w:rPr>
        <w:t>13</w:t>
      </w:r>
      <w:r>
        <w:rPr>
          <w:noProof/>
        </w:rPr>
        <w:fldChar w:fldCharType="end"/>
      </w:r>
    </w:p>
    <w:p w14:paraId="6EF2D91B" w14:textId="352C7BF4" w:rsidR="00300CCF" w:rsidRDefault="00300CC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_Toc168599355 \h </w:instrText>
      </w:r>
      <w:r>
        <w:rPr>
          <w:noProof/>
        </w:rPr>
      </w:r>
      <w:r>
        <w:rPr>
          <w:noProof/>
        </w:rPr>
        <w:fldChar w:fldCharType="separate"/>
      </w:r>
      <w:r>
        <w:rPr>
          <w:noProof/>
        </w:rPr>
        <w:t>13</w:t>
      </w:r>
      <w:r>
        <w:rPr>
          <w:noProof/>
        </w:rPr>
        <w:fldChar w:fldCharType="end"/>
      </w:r>
    </w:p>
    <w:p w14:paraId="757FDA0A" w14:textId="102DC51C" w:rsidR="00300CCF" w:rsidRDefault="00300CC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_Toc168599356 \h </w:instrText>
      </w:r>
      <w:r>
        <w:rPr>
          <w:noProof/>
        </w:rPr>
      </w:r>
      <w:r>
        <w:rPr>
          <w:noProof/>
        </w:rPr>
        <w:fldChar w:fldCharType="separate"/>
      </w:r>
      <w:r>
        <w:rPr>
          <w:noProof/>
        </w:rPr>
        <w:t>14</w:t>
      </w:r>
      <w:r>
        <w:rPr>
          <w:noProof/>
        </w:rPr>
        <w:fldChar w:fldCharType="end"/>
      </w:r>
    </w:p>
    <w:p w14:paraId="44DCADF0" w14:textId="6AFE4C85" w:rsidR="00300CCF" w:rsidRDefault="00300CC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_Toc168599357 \h </w:instrText>
      </w:r>
      <w:r>
        <w:rPr>
          <w:noProof/>
        </w:rPr>
      </w:r>
      <w:r>
        <w:rPr>
          <w:noProof/>
        </w:rPr>
        <w:fldChar w:fldCharType="separate"/>
      </w:r>
      <w:r>
        <w:rPr>
          <w:noProof/>
        </w:rPr>
        <w:t>15</w:t>
      </w:r>
      <w:r>
        <w:rPr>
          <w:noProof/>
        </w:rPr>
        <w:fldChar w:fldCharType="end"/>
      </w:r>
    </w:p>
    <w:p w14:paraId="6109B736" w14:textId="3880DB92" w:rsidR="00300CCF" w:rsidRDefault="00300CCF">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_Toc168599358 \h </w:instrText>
      </w:r>
      <w:r>
        <w:rPr>
          <w:noProof/>
        </w:rPr>
      </w:r>
      <w:r>
        <w:rPr>
          <w:noProof/>
        </w:rPr>
        <w:fldChar w:fldCharType="separate"/>
      </w:r>
      <w:r>
        <w:rPr>
          <w:noProof/>
        </w:rPr>
        <w:t>15</w:t>
      </w:r>
      <w:r>
        <w:rPr>
          <w:noProof/>
        </w:rPr>
        <w:fldChar w:fldCharType="end"/>
      </w:r>
    </w:p>
    <w:p w14:paraId="4CC68974" w14:textId="1B22C787" w:rsidR="00300CCF" w:rsidRDefault="00300CCF">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_Toc168599359 \h </w:instrText>
      </w:r>
      <w:r>
        <w:rPr>
          <w:noProof/>
        </w:rPr>
      </w:r>
      <w:r>
        <w:rPr>
          <w:noProof/>
        </w:rPr>
        <w:fldChar w:fldCharType="separate"/>
      </w:r>
      <w:r>
        <w:rPr>
          <w:noProof/>
        </w:rPr>
        <w:t>15</w:t>
      </w:r>
      <w:r>
        <w:rPr>
          <w:noProof/>
        </w:rPr>
        <w:fldChar w:fldCharType="end"/>
      </w:r>
    </w:p>
    <w:p w14:paraId="77940420" w14:textId="29371826" w:rsidR="00300CCF" w:rsidRDefault="00300CCF">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_Toc168599360 \h </w:instrText>
      </w:r>
      <w:r>
        <w:rPr>
          <w:noProof/>
        </w:rPr>
      </w:r>
      <w:r>
        <w:rPr>
          <w:noProof/>
        </w:rPr>
        <w:fldChar w:fldCharType="separate"/>
      </w:r>
      <w:r>
        <w:rPr>
          <w:noProof/>
        </w:rPr>
        <w:t>15</w:t>
      </w:r>
      <w:r>
        <w:rPr>
          <w:noProof/>
        </w:rPr>
        <w:fldChar w:fldCharType="end"/>
      </w:r>
    </w:p>
    <w:p w14:paraId="046F296D" w14:textId="313C8997" w:rsidR="00300CCF" w:rsidRDefault="00300CC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_Toc168599361 \h </w:instrText>
      </w:r>
      <w:r>
        <w:rPr>
          <w:noProof/>
        </w:rPr>
      </w:r>
      <w:r>
        <w:rPr>
          <w:noProof/>
        </w:rPr>
        <w:fldChar w:fldCharType="separate"/>
      </w:r>
      <w:r>
        <w:rPr>
          <w:noProof/>
        </w:rPr>
        <w:t>16</w:t>
      </w:r>
      <w:r>
        <w:rPr>
          <w:noProof/>
        </w:rPr>
        <w:fldChar w:fldCharType="end"/>
      </w:r>
    </w:p>
    <w:p w14:paraId="3795005B" w14:textId="3664B899" w:rsidR="00300CCF" w:rsidRDefault="00300CC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_Toc168599362 \h </w:instrText>
      </w:r>
      <w:r>
        <w:rPr>
          <w:noProof/>
        </w:rPr>
      </w:r>
      <w:r>
        <w:rPr>
          <w:noProof/>
        </w:rPr>
        <w:fldChar w:fldCharType="separate"/>
      </w:r>
      <w:r>
        <w:rPr>
          <w:noProof/>
        </w:rPr>
        <w:t>16</w:t>
      </w:r>
      <w:r>
        <w:rPr>
          <w:noProof/>
        </w:rPr>
        <w:fldChar w:fldCharType="end"/>
      </w:r>
    </w:p>
    <w:p w14:paraId="6A3B8104" w14:textId="15AB3958" w:rsidR="00300CCF" w:rsidRDefault="00300CC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_Toc168599363 \h </w:instrText>
      </w:r>
      <w:r>
        <w:rPr>
          <w:noProof/>
        </w:rPr>
      </w:r>
      <w:r>
        <w:rPr>
          <w:noProof/>
        </w:rPr>
        <w:fldChar w:fldCharType="separate"/>
      </w:r>
      <w:r>
        <w:rPr>
          <w:noProof/>
        </w:rPr>
        <w:t>16</w:t>
      </w:r>
      <w:r>
        <w:rPr>
          <w:noProof/>
        </w:rPr>
        <w:fldChar w:fldCharType="end"/>
      </w:r>
    </w:p>
    <w:p w14:paraId="07D16E1E" w14:textId="384EEAB2" w:rsidR="00300CCF" w:rsidRDefault="00300CC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_Toc168599364 \h </w:instrText>
      </w:r>
      <w:r>
        <w:rPr>
          <w:noProof/>
        </w:rPr>
      </w:r>
      <w:r>
        <w:rPr>
          <w:noProof/>
        </w:rPr>
        <w:fldChar w:fldCharType="separate"/>
      </w:r>
      <w:r>
        <w:rPr>
          <w:noProof/>
        </w:rPr>
        <w:t>16</w:t>
      </w:r>
      <w:r>
        <w:rPr>
          <w:noProof/>
        </w:rPr>
        <w:fldChar w:fldCharType="end"/>
      </w:r>
    </w:p>
    <w:p w14:paraId="087A2B73" w14:textId="0EA565AF" w:rsidR="00300CCF" w:rsidRDefault="00300CC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_Toc168599365 \h </w:instrText>
      </w:r>
      <w:r>
        <w:rPr>
          <w:noProof/>
        </w:rPr>
      </w:r>
      <w:r>
        <w:rPr>
          <w:noProof/>
        </w:rPr>
        <w:fldChar w:fldCharType="separate"/>
      </w:r>
      <w:r>
        <w:rPr>
          <w:noProof/>
        </w:rPr>
        <w:t>16</w:t>
      </w:r>
      <w:r>
        <w:rPr>
          <w:noProof/>
        </w:rPr>
        <w:fldChar w:fldCharType="end"/>
      </w:r>
    </w:p>
    <w:p w14:paraId="51E1973E" w14:textId="162E819C" w:rsidR="00300CCF" w:rsidRDefault="00300CC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_Toc168599366 \h </w:instrText>
      </w:r>
      <w:r>
        <w:rPr>
          <w:noProof/>
        </w:rPr>
      </w:r>
      <w:r>
        <w:rPr>
          <w:noProof/>
        </w:rPr>
        <w:fldChar w:fldCharType="separate"/>
      </w:r>
      <w:r>
        <w:rPr>
          <w:noProof/>
        </w:rPr>
        <w:t>17</w:t>
      </w:r>
      <w:r>
        <w:rPr>
          <w:noProof/>
        </w:rPr>
        <w:fldChar w:fldCharType="end"/>
      </w:r>
    </w:p>
    <w:p w14:paraId="567415C4" w14:textId="22CEB654" w:rsidR="00300CCF" w:rsidRDefault="00300CCF">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_Toc168599367 \h </w:instrText>
      </w:r>
      <w:r>
        <w:rPr>
          <w:noProof/>
        </w:rPr>
      </w:r>
      <w:r>
        <w:rPr>
          <w:noProof/>
        </w:rPr>
        <w:fldChar w:fldCharType="separate"/>
      </w:r>
      <w:r>
        <w:rPr>
          <w:noProof/>
        </w:rPr>
        <w:t>17</w:t>
      </w:r>
      <w:r>
        <w:rPr>
          <w:noProof/>
        </w:rPr>
        <w:fldChar w:fldCharType="end"/>
      </w:r>
    </w:p>
    <w:p w14:paraId="3E73DDCA" w14:textId="4440AB75" w:rsidR="00300CCF" w:rsidRDefault="00300CCF">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_Toc168599368 \h </w:instrText>
      </w:r>
      <w:r>
        <w:rPr>
          <w:noProof/>
        </w:rPr>
      </w:r>
      <w:r>
        <w:rPr>
          <w:noProof/>
        </w:rPr>
        <w:fldChar w:fldCharType="separate"/>
      </w:r>
      <w:r>
        <w:rPr>
          <w:noProof/>
        </w:rPr>
        <w:t>18</w:t>
      </w:r>
      <w:r>
        <w:rPr>
          <w:noProof/>
        </w:rPr>
        <w:fldChar w:fldCharType="end"/>
      </w:r>
    </w:p>
    <w:p w14:paraId="7E106333" w14:textId="5ED0419F" w:rsidR="00300CCF" w:rsidRDefault="00300CCF">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_Toc168599369 \h </w:instrText>
      </w:r>
      <w:r>
        <w:rPr>
          <w:noProof/>
        </w:rPr>
      </w:r>
      <w:r>
        <w:rPr>
          <w:noProof/>
        </w:rPr>
        <w:fldChar w:fldCharType="separate"/>
      </w:r>
      <w:r>
        <w:rPr>
          <w:noProof/>
        </w:rPr>
        <w:t>18</w:t>
      </w:r>
      <w:r>
        <w:rPr>
          <w:noProof/>
        </w:rPr>
        <w:fldChar w:fldCharType="end"/>
      </w:r>
    </w:p>
    <w:p w14:paraId="55BA8D0B" w14:textId="4B48C4FC" w:rsidR="00300CCF" w:rsidRDefault="00300CCF">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_Toc168599370 \h </w:instrText>
      </w:r>
      <w:r>
        <w:rPr>
          <w:noProof/>
        </w:rPr>
      </w:r>
      <w:r>
        <w:rPr>
          <w:noProof/>
        </w:rPr>
        <w:fldChar w:fldCharType="separate"/>
      </w:r>
      <w:r>
        <w:rPr>
          <w:noProof/>
        </w:rPr>
        <w:t>19</w:t>
      </w:r>
      <w:r>
        <w:rPr>
          <w:noProof/>
        </w:rPr>
        <w:fldChar w:fldCharType="end"/>
      </w:r>
    </w:p>
    <w:p w14:paraId="70C1C007" w14:textId="7D59CCEE" w:rsidR="00300CCF" w:rsidRDefault="00300CC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_Toc168599371 \h </w:instrText>
      </w:r>
      <w:r>
        <w:rPr>
          <w:noProof/>
        </w:rPr>
      </w:r>
      <w:r>
        <w:rPr>
          <w:noProof/>
        </w:rPr>
        <w:fldChar w:fldCharType="separate"/>
      </w:r>
      <w:r>
        <w:rPr>
          <w:noProof/>
        </w:rPr>
        <w:t>21</w:t>
      </w:r>
      <w:r>
        <w:rPr>
          <w:noProof/>
        </w:rPr>
        <w:fldChar w:fldCharType="end"/>
      </w:r>
    </w:p>
    <w:p w14:paraId="53F0AEFF" w14:textId="474198E2" w:rsidR="00300CCF" w:rsidRDefault="00300CCF">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_Toc168599372 \h </w:instrText>
      </w:r>
      <w:r>
        <w:rPr>
          <w:noProof/>
        </w:rPr>
      </w:r>
      <w:r>
        <w:rPr>
          <w:noProof/>
        </w:rPr>
        <w:fldChar w:fldCharType="separate"/>
      </w:r>
      <w:r>
        <w:rPr>
          <w:noProof/>
        </w:rPr>
        <w:t>21</w:t>
      </w:r>
      <w:r>
        <w:rPr>
          <w:noProof/>
        </w:rPr>
        <w:fldChar w:fldCharType="end"/>
      </w:r>
    </w:p>
    <w:p w14:paraId="5376608D" w14:textId="15D471DE" w:rsidR="00300CCF" w:rsidRDefault="00300CCF">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_Toc168599373 \h </w:instrText>
      </w:r>
      <w:r>
        <w:rPr>
          <w:noProof/>
        </w:rPr>
      </w:r>
      <w:r>
        <w:rPr>
          <w:noProof/>
        </w:rPr>
        <w:fldChar w:fldCharType="separate"/>
      </w:r>
      <w:r>
        <w:rPr>
          <w:noProof/>
        </w:rPr>
        <w:t>21</w:t>
      </w:r>
      <w:r>
        <w:rPr>
          <w:noProof/>
        </w:rPr>
        <w:fldChar w:fldCharType="end"/>
      </w:r>
    </w:p>
    <w:p w14:paraId="7F62DAFC" w14:textId="652BF8C8" w:rsidR="00300CCF" w:rsidRDefault="00300CCF">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_Toc168599374 \h </w:instrText>
      </w:r>
      <w:r>
        <w:rPr>
          <w:noProof/>
        </w:rPr>
      </w:r>
      <w:r>
        <w:rPr>
          <w:noProof/>
        </w:rPr>
        <w:fldChar w:fldCharType="separate"/>
      </w:r>
      <w:r>
        <w:rPr>
          <w:noProof/>
        </w:rPr>
        <w:t>21</w:t>
      </w:r>
      <w:r>
        <w:rPr>
          <w:noProof/>
        </w:rPr>
        <w:fldChar w:fldCharType="end"/>
      </w:r>
    </w:p>
    <w:p w14:paraId="0E77E69E" w14:textId="455F2D78" w:rsidR="00300CCF" w:rsidRDefault="00300CCF">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_Toc168599375 \h </w:instrText>
      </w:r>
      <w:r>
        <w:rPr>
          <w:noProof/>
        </w:rPr>
      </w:r>
      <w:r>
        <w:rPr>
          <w:noProof/>
        </w:rPr>
        <w:fldChar w:fldCharType="separate"/>
      </w:r>
      <w:r>
        <w:rPr>
          <w:noProof/>
        </w:rPr>
        <w:t>21</w:t>
      </w:r>
      <w:r>
        <w:rPr>
          <w:noProof/>
        </w:rPr>
        <w:fldChar w:fldCharType="end"/>
      </w:r>
    </w:p>
    <w:p w14:paraId="28D6F29F" w14:textId="386EAF6B" w:rsidR="00300CCF" w:rsidRDefault="00300CCF">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_Toc168599376 \h </w:instrText>
      </w:r>
      <w:r>
        <w:rPr>
          <w:noProof/>
        </w:rPr>
      </w:r>
      <w:r>
        <w:rPr>
          <w:noProof/>
        </w:rPr>
        <w:fldChar w:fldCharType="separate"/>
      </w:r>
      <w:r>
        <w:rPr>
          <w:noProof/>
        </w:rPr>
        <w:t>21</w:t>
      </w:r>
      <w:r>
        <w:rPr>
          <w:noProof/>
        </w:rPr>
        <w:fldChar w:fldCharType="end"/>
      </w:r>
    </w:p>
    <w:p w14:paraId="59269294" w14:textId="00AC5CA1" w:rsidR="00300CCF" w:rsidRDefault="00300CCF">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_Toc168599377 \h </w:instrText>
      </w:r>
      <w:r>
        <w:rPr>
          <w:noProof/>
        </w:rPr>
      </w:r>
      <w:r>
        <w:rPr>
          <w:noProof/>
        </w:rPr>
        <w:fldChar w:fldCharType="separate"/>
      </w:r>
      <w:r>
        <w:rPr>
          <w:noProof/>
        </w:rPr>
        <w:t>21</w:t>
      </w:r>
      <w:r>
        <w:rPr>
          <w:noProof/>
        </w:rPr>
        <w:fldChar w:fldCharType="end"/>
      </w:r>
    </w:p>
    <w:p w14:paraId="37D22948" w14:textId="555EBC9A" w:rsidR="00300CCF" w:rsidRDefault="00300CCF">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_Toc168599378 \h </w:instrText>
      </w:r>
      <w:r>
        <w:rPr>
          <w:noProof/>
        </w:rPr>
      </w:r>
      <w:r>
        <w:rPr>
          <w:noProof/>
        </w:rPr>
        <w:fldChar w:fldCharType="separate"/>
      </w:r>
      <w:r>
        <w:rPr>
          <w:noProof/>
        </w:rPr>
        <w:t>22</w:t>
      </w:r>
      <w:r>
        <w:rPr>
          <w:noProof/>
        </w:rPr>
        <w:fldChar w:fldCharType="end"/>
      </w:r>
    </w:p>
    <w:p w14:paraId="1486901E" w14:textId="7002726C" w:rsidR="00300CCF" w:rsidRDefault="00300CCF">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_Toc168599379 \h </w:instrText>
      </w:r>
      <w:r>
        <w:rPr>
          <w:noProof/>
        </w:rPr>
      </w:r>
      <w:r>
        <w:rPr>
          <w:noProof/>
        </w:rPr>
        <w:fldChar w:fldCharType="separate"/>
      </w:r>
      <w:r>
        <w:rPr>
          <w:noProof/>
        </w:rPr>
        <w:t>23</w:t>
      </w:r>
      <w:r>
        <w:rPr>
          <w:noProof/>
        </w:rPr>
        <w:fldChar w:fldCharType="end"/>
      </w:r>
    </w:p>
    <w:p w14:paraId="09538407" w14:textId="0A742150" w:rsidR="00300CCF" w:rsidRDefault="00300CCF">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_Toc168599380 \h </w:instrText>
      </w:r>
      <w:r>
        <w:rPr>
          <w:noProof/>
        </w:rPr>
      </w:r>
      <w:r>
        <w:rPr>
          <w:noProof/>
        </w:rPr>
        <w:fldChar w:fldCharType="separate"/>
      </w:r>
      <w:r>
        <w:rPr>
          <w:noProof/>
        </w:rPr>
        <w:t>23</w:t>
      </w:r>
      <w:r>
        <w:rPr>
          <w:noProof/>
        </w:rPr>
        <w:fldChar w:fldCharType="end"/>
      </w:r>
    </w:p>
    <w:p w14:paraId="63FCABB3" w14:textId="11CF8D52" w:rsidR="00300CCF" w:rsidRDefault="00300CCF">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_Toc168599381 \h </w:instrText>
      </w:r>
      <w:r>
        <w:rPr>
          <w:noProof/>
        </w:rPr>
      </w:r>
      <w:r>
        <w:rPr>
          <w:noProof/>
        </w:rPr>
        <w:fldChar w:fldCharType="separate"/>
      </w:r>
      <w:r>
        <w:rPr>
          <w:noProof/>
        </w:rPr>
        <w:t>23</w:t>
      </w:r>
      <w:r>
        <w:rPr>
          <w:noProof/>
        </w:rPr>
        <w:fldChar w:fldCharType="end"/>
      </w:r>
    </w:p>
    <w:p w14:paraId="6F53E3D7" w14:textId="4DD158B3" w:rsidR="00300CCF" w:rsidRDefault="00300CCF">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_Toc168599382 \h </w:instrText>
      </w:r>
      <w:r>
        <w:rPr>
          <w:noProof/>
        </w:rPr>
      </w:r>
      <w:r>
        <w:rPr>
          <w:noProof/>
        </w:rPr>
        <w:fldChar w:fldCharType="separate"/>
      </w:r>
      <w:r>
        <w:rPr>
          <w:noProof/>
        </w:rPr>
        <w:t>24</w:t>
      </w:r>
      <w:r>
        <w:rPr>
          <w:noProof/>
        </w:rPr>
        <w:fldChar w:fldCharType="end"/>
      </w:r>
    </w:p>
    <w:p w14:paraId="0058ABF1" w14:textId="292B5E63" w:rsidR="00300CCF" w:rsidRDefault="00300CCF">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_Toc168599383 \h </w:instrText>
      </w:r>
      <w:r>
        <w:rPr>
          <w:noProof/>
        </w:rPr>
      </w:r>
      <w:r>
        <w:rPr>
          <w:noProof/>
        </w:rPr>
        <w:fldChar w:fldCharType="separate"/>
      </w:r>
      <w:r>
        <w:rPr>
          <w:noProof/>
        </w:rPr>
        <w:t>24</w:t>
      </w:r>
      <w:r>
        <w:rPr>
          <w:noProof/>
        </w:rPr>
        <w:fldChar w:fldCharType="end"/>
      </w:r>
    </w:p>
    <w:p w14:paraId="64C8E157" w14:textId="5227799A" w:rsidR="00300CCF" w:rsidRDefault="00300CCF">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_Toc168599384 \h </w:instrText>
      </w:r>
      <w:r>
        <w:rPr>
          <w:noProof/>
        </w:rPr>
      </w:r>
      <w:r>
        <w:rPr>
          <w:noProof/>
        </w:rPr>
        <w:fldChar w:fldCharType="separate"/>
      </w:r>
      <w:r>
        <w:rPr>
          <w:noProof/>
        </w:rPr>
        <w:t>24</w:t>
      </w:r>
      <w:r>
        <w:rPr>
          <w:noProof/>
        </w:rPr>
        <w:fldChar w:fldCharType="end"/>
      </w:r>
    </w:p>
    <w:p w14:paraId="0979A791" w14:textId="2B598C18" w:rsidR="00300CCF" w:rsidRPr="00307C36" w:rsidRDefault="00300CCF">
      <w:pPr>
        <w:pStyle w:val="TOC2"/>
        <w:rPr>
          <w:rFonts w:asciiTheme="minorHAnsi" w:eastAsiaTheme="minorEastAsia" w:hAnsiTheme="minorHAnsi" w:cstheme="minorBidi"/>
          <w:noProof/>
          <w:sz w:val="22"/>
          <w:szCs w:val="22"/>
          <w:lang w:val="fr-FR"/>
        </w:rPr>
      </w:pPr>
      <w:r w:rsidRPr="00307C36">
        <w:rPr>
          <w:noProof/>
          <w:lang w:val="fr-FR"/>
        </w:rPr>
        <w:t>5.4</w:t>
      </w:r>
      <w:r w:rsidRPr="00307C36">
        <w:rPr>
          <w:rFonts w:asciiTheme="minorHAnsi" w:eastAsiaTheme="minorEastAsia" w:hAnsiTheme="minorHAnsi" w:cstheme="minorBidi"/>
          <w:noProof/>
          <w:sz w:val="22"/>
          <w:szCs w:val="22"/>
          <w:lang w:val="fr-FR"/>
        </w:rPr>
        <w:tab/>
      </w:r>
      <w:r w:rsidRPr="00307C36">
        <w:rPr>
          <w:noProof/>
          <w:lang w:val="fr-FR"/>
        </w:rPr>
        <w:t>UAE_ChangeUSSManagement Service</w:t>
      </w:r>
      <w:r w:rsidRPr="00307C36">
        <w:rPr>
          <w:noProof/>
          <w:lang w:val="fr-FR"/>
        </w:rPr>
        <w:tab/>
      </w:r>
      <w:r>
        <w:rPr>
          <w:noProof/>
        </w:rPr>
        <w:fldChar w:fldCharType="begin"/>
      </w:r>
      <w:r w:rsidRPr="00307C36">
        <w:rPr>
          <w:noProof/>
          <w:lang w:val="fr-FR"/>
        </w:rPr>
        <w:instrText xml:space="preserve"> PAGEREF _Toc168599385 \h </w:instrText>
      </w:r>
      <w:r>
        <w:rPr>
          <w:noProof/>
        </w:rPr>
      </w:r>
      <w:r>
        <w:rPr>
          <w:noProof/>
        </w:rPr>
        <w:fldChar w:fldCharType="separate"/>
      </w:r>
      <w:r w:rsidRPr="00307C36">
        <w:rPr>
          <w:noProof/>
          <w:lang w:val="fr-FR"/>
        </w:rPr>
        <w:t>25</w:t>
      </w:r>
      <w:r>
        <w:rPr>
          <w:noProof/>
        </w:rPr>
        <w:fldChar w:fldCharType="end"/>
      </w:r>
    </w:p>
    <w:p w14:paraId="1B1E2930" w14:textId="38790D0D" w:rsidR="00300CCF" w:rsidRPr="00307C36" w:rsidRDefault="00300CCF">
      <w:pPr>
        <w:pStyle w:val="TOC3"/>
        <w:rPr>
          <w:rFonts w:asciiTheme="minorHAnsi" w:eastAsiaTheme="minorEastAsia" w:hAnsiTheme="minorHAnsi" w:cstheme="minorBidi"/>
          <w:noProof/>
          <w:sz w:val="22"/>
          <w:szCs w:val="22"/>
          <w:lang w:val="fr-FR"/>
        </w:rPr>
      </w:pPr>
      <w:r w:rsidRPr="00307C36">
        <w:rPr>
          <w:noProof/>
          <w:lang w:val="fr-FR"/>
        </w:rPr>
        <w:t>5.4.1</w:t>
      </w:r>
      <w:r w:rsidRPr="00307C36">
        <w:rPr>
          <w:rFonts w:asciiTheme="minorHAnsi" w:eastAsiaTheme="minorEastAsia" w:hAnsiTheme="minorHAnsi" w:cstheme="minorBidi"/>
          <w:noProof/>
          <w:sz w:val="22"/>
          <w:szCs w:val="22"/>
          <w:lang w:val="fr-FR"/>
        </w:rPr>
        <w:tab/>
      </w:r>
      <w:r w:rsidRPr="00307C36">
        <w:rPr>
          <w:noProof/>
          <w:lang w:val="fr-FR"/>
        </w:rPr>
        <w:t>Service Description</w:t>
      </w:r>
      <w:r w:rsidRPr="00307C36">
        <w:rPr>
          <w:noProof/>
          <w:lang w:val="fr-FR"/>
        </w:rPr>
        <w:tab/>
      </w:r>
      <w:r>
        <w:rPr>
          <w:noProof/>
        </w:rPr>
        <w:fldChar w:fldCharType="begin"/>
      </w:r>
      <w:r w:rsidRPr="00307C36">
        <w:rPr>
          <w:noProof/>
          <w:lang w:val="fr-FR"/>
        </w:rPr>
        <w:instrText xml:space="preserve"> PAGEREF _Toc168599386 \h </w:instrText>
      </w:r>
      <w:r>
        <w:rPr>
          <w:noProof/>
        </w:rPr>
      </w:r>
      <w:r>
        <w:rPr>
          <w:noProof/>
        </w:rPr>
        <w:fldChar w:fldCharType="separate"/>
      </w:r>
      <w:r w:rsidRPr="00307C36">
        <w:rPr>
          <w:noProof/>
          <w:lang w:val="fr-FR"/>
        </w:rPr>
        <w:t>25</w:t>
      </w:r>
      <w:r>
        <w:rPr>
          <w:noProof/>
        </w:rPr>
        <w:fldChar w:fldCharType="end"/>
      </w:r>
    </w:p>
    <w:p w14:paraId="6F1EE329" w14:textId="4169D24C" w:rsidR="00300CCF" w:rsidRDefault="00300CCF">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_Toc168599387 \h </w:instrText>
      </w:r>
      <w:r>
        <w:rPr>
          <w:noProof/>
        </w:rPr>
      </w:r>
      <w:r>
        <w:rPr>
          <w:noProof/>
        </w:rPr>
        <w:fldChar w:fldCharType="separate"/>
      </w:r>
      <w:r>
        <w:rPr>
          <w:noProof/>
        </w:rPr>
        <w:t>25</w:t>
      </w:r>
      <w:r>
        <w:rPr>
          <w:noProof/>
        </w:rPr>
        <w:fldChar w:fldCharType="end"/>
      </w:r>
    </w:p>
    <w:p w14:paraId="0EFD9C1A" w14:textId="31BD4500" w:rsidR="00300CCF" w:rsidRDefault="00300CCF">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_Toc168599388 \h </w:instrText>
      </w:r>
      <w:r>
        <w:rPr>
          <w:noProof/>
        </w:rPr>
      </w:r>
      <w:r>
        <w:rPr>
          <w:noProof/>
        </w:rPr>
        <w:fldChar w:fldCharType="separate"/>
      </w:r>
      <w:r>
        <w:rPr>
          <w:noProof/>
        </w:rPr>
        <w:t>25</w:t>
      </w:r>
      <w:r>
        <w:rPr>
          <w:noProof/>
        </w:rPr>
        <w:fldChar w:fldCharType="end"/>
      </w:r>
    </w:p>
    <w:p w14:paraId="325A3CD4" w14:textId="7C331CC4" w:rsidR="00300CCF" w:rsidRDefault="00300CCF">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_Toc168599389 \h </w:instrText>
      </w:r>
      <w:r>
        <w:rPr>
          <w:noProof/>
        </w:rPr>
      </w:r>
      <w:r>
        <w:rPr>
          <w:noProof/>
        </w:rPr>
        <w:fldChar w:fldCharType="separate"/>
      </w:r>
      <w:r>
        <w:rPr>
          <w:noProof/>
        </w:rPr>
        <w:t>25</w:t>
      </w:r>
      <w:r>
        <w:rPr>
          <w:noProof/>
        </w:rPr>
        <w:fldChar w:fldCharType="end"/>
      </w:r>
    </w:p>
    <w:p w14:paraId="4ADC7160" w14:textId="5B3E36B0" w:rsidR="00300CCF" w:rsidRDefault="00300CCF">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_Toc168599390 \h </w:instrText>
      </w:r>
      <w:r>
        <w:rPr>
          <w:noProof/>
        </w:rPr>
      </w:r>
      <w:r>
        <w:rPr>
          <w:noProof/>
        </w:rPr>
        <w:fldChar w:fldCharType="separate"/>
      </w:r>
      <w:r>
        <w:rPr>
          <w:noProof/>
        </w:rPr>
        <w:t>25</w:t>
      </w:r>
      <w:r>
        <w:rPr>
          <w:noProof/>
        </w:rPr>
        <w:fldChar w:fldCharType="end"/>
      </w:r>
    </w:p>
    <w:p w14:paraId="05F639FC" w14:textId="43033937" w:rsidR="00300CCF" w:rsidRDefault="00300CCF">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_Toc168599391 \h </w:instrText>
      </w:r>
      <w:r>
        <w:rPr>
          <w:noProof/>
        </w:rPr>
      </w:r>
      <w:r>
        <w:rPr>
          <w:noProof/>
        </w:rPr>
        <w:fldChar w:fldCharType="separate"/>
      </w:r>
      <w:r>
        <w:rPr>
          <w:noProof/>
        </w:rPr>
        <w:t>25</w:t>
      </w:r>
      <w:r>
        <w:rPr>
          <w:noProof/>
        </w:rPr>
        <w:fldChar w:fldCharType="end"/>
      </w:r>
    </w:p>
    <w:p w14:paraId="521B1E4F" w14:textId="63E1F942" w:rsidR="00300CCF" w:rsidRDefault="00300CCF">
      <w:pPr>
        <w:pStyle w:val="TOC5"/>
        <w:rPr>
          <w:rFonts w:asciiTheme="minorHAnsi" w:eastAsiaTheme="minorEastAsia" w:hAnsiTheme="minorHAnsi" w:cstheme="minorBidi"/>
          <w:noProof/>
          <w:sz w:val="22"/>
          <w:szCs w:val="22"/>
          <w:lang w:val="en-US"/>
        </w:rPr>
      </w:pPr>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_Toc168599392 \h </w:instrText>
      </w:r>
      <w:r>
        <w:rPr>
          <w:noProof/>
        </w:rPr>
      </w:r>
      <w:r>
        <w:rPr>
          <w:noProof/>
        </w:rPr>
        <w:fldChar w:fldCharType="separate"/>
      </w:r>
      <w:r>
        <w:rPr>
          <w:noProof/>
        </w:rPr>
        <w:t>26</w:t>
      </w:r>
      <w:r>
        <w:rPr>
          <w:noProof/>
        </w:rPr>
        <w:fldChar w:fldCharType="end"/>
      </w:r>
    </w:p>
    <w:p w14:paraId="7566AB84" w14:textId="3FFA29F0" w:rsidR="00300CCF" w:rsidRDefault="00300CCF">
      <w:pPr>
        <w:pStyle w:val="TOC5"/>
        <w:rPr>
          <w:rFonts w:asciiTheme="minorHAnsi" w:eastAsiaTheme="minorEastAsia" w:hAnsiTheme="minorHAnsi" w:cstheme="minorBidi"/>
          <w:noProof/>
          <w:sz w:val="22"/>
          <w:szCs w:val="22"/>
          <w:lang w:val="en-US"/>
        </w:rPr>
      </w:pPr>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_Toc168599393 \h </w:instrText>
      </w:r>
      <w:r>
        <w:rPr>
          <w:noProof/>
        </w:rPr>
      </w:r>
      <w:r>
        <w:rPr>
          <w:noProof/>
        </w:rPr>
        <w:fldChar w:fldCharType="separate"/>
      </w:r>
      <w:r>
        <w:rPr>
          <w:noProof/>
        </w:rPr>
        <w:t>27</w:t>
      </w:r>
      <w:r>
        <w:rPr>
          <w:noProof/>
        </w:rPr>
        <w:fldChar w:fldCharType="end"/>
      </w:r>
    </w:p>
    <w:p w14:paraId="7ECED997" w14:textId="3DF10FAD" w:rsidR="00300CCF" w:rsidRDefault="00300CCF">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_Toc168599394 \h </w:instrText>
      </w:r>
      <w:r>
        <w:rPr>
          <w:noProof/>
        </w:rPr>
      </w:r>
      <w:r>
        <w:rPr>
          <w:noProof/>
        </w:rPr>
        <w:fldChar w:fldCharType="separate"/>
      </w:r>
      <w:r>
        <w:rPr>
          <w:noProof/>
        </w:rPr>
        <w:t>27</w:t>
      </w:r>
      <w:r>
        <w:rPr>
          <w:noProof/>
        </w:rPr>
        <w:fldChar w:fldCharType="end"/>
      </w:r>
    </w:p>
    <w:p w14:paraId="607E72C2" w14:textId="6F160805" w:rsidR="00300CCF" w:rsidRDefault="00300CCF">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_Toc168599395 \h </w:instrText>
      </w:r>
      <w:r>
        <w:rPr>
          <w:noProof/>
        </w:rPr>
      </w:r>
      <w:r>
        <w:rPr>
          <w:noProof/>
        </w:rPr>
        <w:fldChar w:fldCharType="separate"/>
      </w:r>
      <w:r>
        <w:rPr>
          <w:noProof/>
        </w:rPr>
        <w:t>27</w:t>
      </w:r>
      <w:r>
        <w:rPr>
          <w:noProof/>
        </w:rPr>
        <w:fldChar w:fldCharType="end"/>
      </w:r>
    </w:p>
    <w:p w14:paraId="6E0574E2" w14:textId="13719C61" w:rsidR="00300CCF" w:rsidRDefault="00300CCF">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_Toc168599396 \h </w:instrText>
      </w:r>
      <w:r>
        <w:rPr>
          <w:noProof/>
        </w:rPr>
      </w:r>
      <w:r>
        <w:rPr>
          <w:noProof/>
        </w:rPr>
        <w:fldChar w:fldCharType="separate"/>
      </w:r>
      <w:r>
        <w:rPr>
          <w:noProof/>
        </w:rPr>
        <w:t>27</w:t>
      </w:r>
      <w:r>
        <w:rPr>
          <w:noProof/>
        </w:rPr>
        <w:fldChar w:fldCharType="end"/>
      </w:r>
    </w:p>
    <w:p w14:paraId="6261FE55" w14:textId="1B5F8020" w:rsidR="00300CCF" w:rsidRDefault="00300CCF">
      <w:pPr>
        <w:pStyle w:val="TOC4"/>
        <w:rPr>
          <w:rFonts w:asciiTheme="minorHAnsi" w:eastAsiaTheme="minorEastAsia" w:hAnsiTheme="minorHAnsi" w:cstheme="minorBidi"/>
          <w:noProof/>
          <w:sz w:val="22"/>
          <w:szCs w:val="22"/>
          <w:lang w:val="en-US"/>
        </w:rPr>
      </w:pPr>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_Toc168599397 \h </w:instrText>
      </w:r>
      <w:r>
        <w:rPr>
          <w:noProof/>
        </w:rPr>
      </w:r>
      <w:r>
        <w:rPr>
          <w:noProof/>
        </w:rPr>
        <w:fldChar w:fldCharType="separate"/>
      </w:r>
      <w:r>
        <w:rPr>
          <w:noProof/>
        </w:rPr>
        <w:t>28</w:t>
      </w:r>
      <w:r>
        <w:rPr>
          <w:noProof/>
        </w:rPr>
        <w:fldChar w:fldCharType="end"/>
      </w:r>
    </w:p>
    <w:p w14:paraId="6466E303" w14:textId="2D8D9010" w:rsidR="00300CCF" w:rsidRDefault="00300CCF">
      <w:pPr>
        <w:pStyle w:val="TOC5"/>
        <w:rPr>
          <w:rFonts w:asciiTheme="minorHAnsi" w:eastAsiaTheme="minorEastAsia" w:hAnsiTheme="minorHAnsi" w:cstheme="minorBidi"/>
          <w:noProof/>
          <w:sz w:val="22"/>
          <w:szCs w:val="22"/>
          <w:lang w:val="en-US"/>
        </w:rPr>
      </w:pPr>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_Toc168599398 \h </w:instrText>
      </w:r>
      <w:r>
        <w:rPr>
          <w:noProof/>
        </w:rPr>
      </w:r>
      <w:r>
        <w:rPr>
          <w:noProof/>
        </w:rPr>
        <w:fldChar w:fldCharType="separate"/>
      </w:r>
      <w:r>
        <w:rPr>
          <w:noProof/>
        </w:rPr>
        <w:t>28</w:t>
      </w:r>
      <w:r>
        <w:rPr>
          <w:noProof/>
        </w:rPr>
        <w:fldChar w:fldCharType="end"/>
      </w:r>
    </w:p>
    <w:p w14:paraId="5A1FC5A7" w14:textId="59CB91C4" w:rsidR="00300CCF" w:rsidRDefault="00300CCF">
      <w:pPr>
        <w:pStyle w:val="TOC5"/>
        <w:rPr>
          <w:rFonts w:asciiTheme="minorHAnsi" w:eastAsiaTheme="minorEastAsia" w:hAnsiTheme="minorHAnsi" w:cstheme="minorBidi"/>
          <w:noProof/>
          <w:sz w:val="22"/>
          <w:szCs w:val="22"/>
          <w:lang w:val="en-US"/>
        </w:rPr>
      </w:pPr>
      <w:r>
        <w:rPr>
          <w:noProof/>
        </w:rPr>
        <w:t>5.4.2.4.2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_Toc168599399 \h </w:instrText>
      </w:r>
      <w:r>
        <w:rPr>
          <w:noProof/>
        </w:rPr>
      </w:r>
      <w:r>
        <w:rPr>
          <w:noProof/>
        </w:rPr>
        <w:fldChar w:fldCharType="separate"/>
      </w:r>
      <w:r>
        <w:rPr>
          <w:noProof/>
        </w:rPr>
        <w:t>28</w:t>
      </w:r>
      <w:r>
        <w:rPr>
          <w:noProof/>
        </w:rPr>
        <w:fldChar w:fldCharType="end"/>
      </w:r>
    </w:p>
    <w:p w14:paraId="0FEE7029" w14:textId="3A173473" w:rsidR="00300CCF" w:rsidRDefault="00300CCF">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_Toc168599400 \h </w:instrText>
      </w:r>
      <w:r>
        <w:rPr>
          <w:noProof/>
        </w:rPr>
      </w:r>
      <w:r>
        <w:rPr>
          <w:noProof/>
        </w:rPr>
        <w:fldChar w:fldCharType="separate"/>
      </w:r>
      <w:r>
        <w:rPr>
          <w:noProof/>
        </w:rPr>
        <w:t>30</w:t>
      </w:r>
      <w:r>
        <w:rPr>
          <w:noProof/>
        </w:rPr>
        <w:fldChar w:fldCharType="end"/>
      </w:r>
    </w:p>
    <w:p w14:paraId="49519C3A" w14:textId="7D255401" w:rsidR="00300CCF" w:rsidRDefault="00300CCF">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_Toc168599401 \h </w:instrText>
      </w:r>
      <w:r>
        <w:rPr>
          <w:noProof/>
        </w:rPr>
      </w:r>
      <w:r>
        <w:rPr>
          <w:noProof/>
        </w:rPr>
        <w:fldChar w:fldCharType="separate"/>
      </w:r>
      <w:r>
        <w:rPr>
          <w:noProof/>
        </w:rPr>
        <w:t>30</w:t>
      </w:r>
      <w:r>
        <w:rPr>
          <w:noProof/>
        </w:rPr>
        <w:fldChar w:fldCharType="end"/>
      </w:r>
    </w:p>
    <w:p w14:paraId="5AE333E9" w14:textId="66F6D0B5" w:rsidR="00300CCF" w:rsidRDefault="00300CCF">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_Toc168599402 \h </w:instrText>
      </w:r>
      <w:r>
        <w:rPr>
          <w:noProof/>
        </w:rPr>
      </w:r>
      <w:r>
        <w:rPr>
          <w:noProof/>
        </w:rPr>
        <w:fldChar w:fldCharType="separate"/>
      </w:r>
      <w:r>
        <w:rPr>
          <w:noProof/>
        </w:rPr>
        <w:t>30</w:t>
      </w:r>
      <w:r>
        <w:rPr>
          <w:noProof/>
        </w:rPr>
        <w:fldChar w:fldCharType="end"/>
      </w:r>
    </w:p>
    <w:p w14:paraId="594B5F7D" w14:textId="2CDE5FD1" w:rsidR="00300CCF" w:rsidRDefault="00300CCF">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_Toc168599403 \h </w:instrText>
      </w:r>
      <w:r>
        <w:rPr>
          <w:noProof/>
        </w:rPr>
      </w:r>
      <w:r>
        <w:rPr>
          <w:noProof/>
        </w:rPr>
        <w:fldChar w:fldCharType="separate"/>
      </w:r>
      <w:r>
        <w:rPr>
          <w:noProof/>
        </w:rPr>
        <w:t>30</w:t>
      </w:r>
      <w:r>
        <w:rPr>
          <w:noProof/>
        </w:rPr>
        <w:fldChar w:fldCharType="end"/>
      </w:r>
    </w:p>
    <w:p w14:paraId="3B9B2330" w14:textId="136E70AE" w:rsidR="00300CCF" w:rsidRDefault="00300CCF">
      <w:pPr>
        <w:pStyle w:val="TOC4"/>
        <w:rPr>
          <w:rFonts w:asciiTheme="minorHAnsi" w:eastAsiaTheme="minorEastAsia" w:hAnsiTheme="minorHAnsi" w:cstheme="minorBidi"/>
          <w:noProof/>
          <w:sz w:val="22"/>
          <w:szCs w:val="22"/>
          <w:lang w:val="en-US"/>
        </w:rPr>
      </w:pPr>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_Toc168599404 \h </w:instrText>
      </w:r>
      <w:r>
        <w:rPr>
          <w:noProof/>
        </w:rPr>
      </w:r>
      <w:r>
        <w:rPr>
          <w:noProof/>
        </w:rPr>
        <w:fldChar w:fldCharType="separate"/>
      </w:r>
      <w:r>
        <w:rPr>
          <w:noProof/>
        </w:rPr>
        <w:t>30</w:t>
      </w:r>
      <w:r>
        <w:rPr>
          <w:noProof/>
        </w:rPr>
        <w:fldChar w:fldCharType="end"/>
      </w:r>
    </w:p>
    <w:p w14:paraId="49A1CE0A" w14:textId="5BD7BFA1" w:rsidR="00300CCF" w:rsidRDefault="00300CCF">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_Toc168599405 \h </w:instrText>
      </w:r>
      <w:r>
        <w:rPr>
          <w:noProof/>
        </w:rPr>
      </w:r>
      <w:r>
        <w:rPr>
          <w:noProof/>
        </w:rPr>
        <w:fldChar w:fldCharType="separate"/>
      </w:r>
      <w:r>
        <w:rPr>
          <w:noProof/>
        </w:rPr>
        <w:t>30</w:t>
      </w:r>
      <w:r>
        <w:rPr>
          <w:noProof/>
        </w:rPr>
        <w:fldChar w:fldCharType="end"/>
      </w:r>
    </w:p>
    <w:p w14:paraId="5F6A3B29" w14:textId="74DF4FAD" w:rsidR="00300CCF" w:rsidRDefault="00300CCF">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_Toc168599406 \h </w:instrText>
      </w:r>
      <w:r>
        <w:rPr>
          <w:noProof/>
        </w:rPr>
      </w:r>
      <w:r>
        <w:rPr>
          <w:noProof/>
        </w:rPr>
        <w:fldChar w:fldCharType="separate"/>
      </w:r>
      <w:r>
        <w:rPr>
          <w:noProof/>
        </w:rPr>
        <w:t>30</w:t>
      </w:r>
      <w:r>
        <w:rPr>
          <w:noProof/>
        </w:rPr>
        <w:fldChar w:fldCharType="end"/>
      </w:r>
    </w:p>
    <w:p w14:paraId="096C7275" w14:textId="2620E96F" w:rsidR="00300CCF" w:rsidRDefault="00300CCF">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_Toc168599407 \h </w:instrText>
      </w:r>
      <w:r>
        <w:rPr>
          <w:noProof/>
        </w:rPr>
      </w:r>
      <w:r>
        <w:rPr>
          <w:noProof/>
        </w:rPr>
        <w:fldChar w:fldCharType="separate"/>
      </w:r>
      <w:r>
        <w:rPr>
          <w:noProof/>
        </w:rPr>
        <w:t>31</w:t>
      </w:r>
      <w:r>
        <w:rPr>
          <w:noProof/>
        </w:rPr>
        <w:fldChar w:fldCharType="end"/>
      </w:r>
    </w:p>
    <w:p w14:paraId="206FAED3" w14:textId="1F62BBDE" w:rsidR="00300CCF" w:rsidRDefault="00300CCF">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_Toc168599408 \h </w:instrText>
      </w:r>
      <w:r>
        <w:rPr>
          <w:noProof/>
        </w:rPr>
      </w:r>
      <w:r>
        <w:rPr>
          <w:noProof/>
        </w:rPr>
        <w:fldChar w:fldCharType="separate"/>
      </w:r>
      <w:r>
        <w:rPr>
          <w:noProof/>
        </w:rPr>
        <w:t>32</w:t>
      </w:r>
      <w:r>
        <w:rPr>
          <w:noProof/>
        </w:rPr>
        <w:fldChar w:fldCharType="end"/>
      </w:r>
    </w:p>
    <w:p w14:paraId="77929098" w14:textId="15251F1F" w:rsidR="00300CCF" w:rsidRDefault="00300CCF">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_Toc168599409 \h </w:instrText>
      </w:r>
      <w:r>
        <w:rPr>
          <w:noProof/>
        </w:rPr>
      </w:r>
      <w:r>
        <w:rPr>
          <w:noProof/>
        </w:rPr>
        <w:fldChar w:fldCharType="separate"/>
      </w:r>
      <w:r>
        <w:rPr>
          <w:noProof/>
        </w:rPr>
        <w:t>32</w:t>
      </w:r>
      <w:r>
        <w:rPr>
          <w:noProof/>
        </w:rPr>
        <w:fldChar w:fldCharType="end"/>
      </w:r>
    </w:p>
    <w:p w14:paraId="4CC1FD0C" w14:textId="1C5312C6" w:rsidR="00300CCF" w:rsidRDefault="00300CCF">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_Toc168599410 \h </w:instrText>
      </w:r>
      <w:r>
        <w:rPr>
          <w:noProof/>
        </w:rPr>
      </w:r>
      <w:r>
        <w:rPr>
          <w:noProof/>
        </w:rPr>
        <w:fldChar w:fldCharType="separate"/>
      </w:r>
      <w:r>
        <w:rPr>
          <w:noProof/>
        </w:rPr>
        <w:t>32</w:t>
      </w:r>
      <w:r>
        <w:rPr>
          <w:noProof/>
        </w:rPr>
        <w:fldChar w:fldCharType="end"/>
      </w:r>
    </w:p>
    <w:p w14:paraId="49158981" w14:textId="723505FE" w:rsidR="00300CCF" w:rsidRDefault="00300CCF">
      <w:pPr>
        <w:pStyle w:val="TOC5"/>
        <w:rPr>
          <w:rFonts w:asciiTheme="minorHAnsi" w:eastAsiaTheme="minorEastAsia" w:hAnsiTheme="minorHAnsi" w:cstheme="minorBidi"/>
          <w:noProof/>
          <w:sz w:val="22"/>
          <w:szCs w:val="22"/>
          <w:lang w:val="en-US"/>
        </w:rPr>
      </w:pPr>
      <w:r w:rsidRPr="00307C36">
        <w:rPr>
          <w:noProof/>
          <w:lang w:val="en-US"/>
        </w:rPr>
        <w:t>5.5.2.3.2</w:t>
      </w:r>
      <w:r>
        <w:rPr>
          <w:rFonts w:asciiTheme="minorHAnsi" w:eastAsiaTheme="minorEastAsia" w:hAnsiTheme="minorHAnsi" w:cstheme="minorBidi"/>
          <w:noProof/>
          <w:sz w:val="22"/>
          <w:szCs w:val="22"/>
          <w:lang w:val="en-US"/>
        </w:rPr>
        <w:tab/>
      </w:r>
      <w:r w:rsidRPr="00307C36">
        <w:rPr>
          <w:noProof/>
          <w:lang w:val="en-US"/>
        </w:rPr>
        <w:t>DAA Events Information Request</w:t>
      </w:r>
      <w:r>
        <w:rPr>
          <w:noProof/>
        </w:rPr>
        <w:tab/>
      </w:r>
      <w:r>
        <w:rPr>
          <w:noProof/>
        </w:rPr>
        <w:fldChar w:fldCharType="begin"/>
      </w:r>
      <w:r>
        <w:rPr>
          <w:noProof/>
        </w:rPr>
        <w:instrText xml:space="preserve"> PAGEREF _Toc168599411 \h </w:instrText>
      </w:r>
      <w:r>
        <w:rPr>
          <w:noProof/>
        </w:rPr>
      </w:r>
      <w:r>
        <w:rPr>
          <w:noProof/>
        </w:rPr>
        <w:fldChar w:fldCharType="separate"/>
      </w:r>
      <w:r>
        <w:rPr>
          <w:noProof/>
        </w:rPr>
        <w:t>32</w:t>
      </w:r>
      <w:r>
        <w:rPr>
          <w:noProof/>
        </w:rPr>
        <w:fldChar w:fldCharType="end"/>
      </w:r>
    </w:p>
    <w:p w14:paraId="5A48F307" w14:textId="68E93AD3" w:rsidR="00300CCF" w:rsidRDefault="00300CCF">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_Toc168599412 \h </w:instrText>
      </w:r>
      <w:r>
        <w:rPr>
          <w:noProof/>
        </w:rPr>
      </w:r>
      <w:r>
        <w:rPr>
          <w:noProof/>
        </w:rPr>
        <w:fldChar w:fldCharType="separate"/>
      </w:r>
      <w:r>
        <w:rPr>
          <w:noProof/>
        </w:rPr>
        <w:t>33</w:t>
      </w:r>
      <w:r>
        <w:rPr>
          <w:noProof/>
        </w:rPr>
        <w:fldChar w:fldCharType="end"/>
      </w:r>
    </w:p>
    <w:p w14:paraId="3BA0333A" w14:textId="6C7532B2" w:rsidR="00300CCF" w:rsidRDefault="00300CCF">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_Toc168599413 \h </w:instrText>
      </w:r>
      <w:r>
        <w:rPr>
          <w:noProof/>
        </w:rPr>
      </w:r>
      <w:r>
        <w:rPr>
          <w:noProof/>
        </w:rPr>
        <w:fldChar w:fldCharType="separate"/>
      </w:r>
      <w:r>
        <w:rPr>
          <w:noProof/>
        </w:rPr>
        <w:t>33</w:t>
      </w:r>
      <w:r>
        <w:rPr>
          <w:noProof/>
        </w:rPr>
        <w:fldChar w:fldCharType="end"/>
      </w:r>
    </w:p>
    <w:p w14:paraId="0BDA1031" w14:textId="53889071" w:rsidR="00300CCF" w:rsidRDefault="00300CCF">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_Toc168599414 \h </w:instrText>
      </w:r>
      <w:r>
        <w:rPr>
          <w:noProof/>
        </w:rPr>
      </w:r>
      <w:r>
        <w:rPr>
          <w:noProof/>
        </w:rPr>
        <w:fldChar w:fldCharType="separate"/>
      </w:r>
      <w:r>
        <w:rPr>
          <w:noProof/>
        </w:rPr>
        <w:t>33</w:t>
      </w:r>
      <w:r>
        <w:rPr>
          <w:noProof/>
        </w:rPr>
        <w:fldChar w:fldCharType="end"/>
      </w:r>
    </w:p>
    <w:p w14:paraId="47ABCC4A" w14:textId="19035DE6" w:rsidR="00300CCF" w:rsidRDefault="00300CCF">
      <w:pPr>
        <w:pStyle w:val="TOC5"/>
        <w:rPr>
          <w:rFonts w:asciiTheme="minorHAnsi" w:eastAsiaTheme="minorEastAsia" w:hAnsiTheme="minorHAnsi" w:cstheme="minorBidi"/>
          <w:noProof/>
          <w:sz w:val="22"/>
          <w:szCs w:val="22"/>
          <w:lang w:val="en-US"/>
        </w:rPr>
      </w:pPr>
      <w:r>
        <w:rPr>
          <w:noProof/>
        </w:rPr>
        <w:t>5.5.2.4.3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_Toc168599415 \h </w:instrText>
      </w:r>
      <w:r>
        <w:rPr>
          <w:noProof/>
        </w:rPr>
      </w:r>
      <w:r>
        <w:rPr>
          <w:noProof/>
        </w:rPr>
        <w:fldChar w:fldCharType="separate"/>
      </w:r>
      <w:r>
        <w:rPr>
          <w:noProof/>
        </w:rPr>
        <w:t>34</w:t>
      </w:r>
      <w:r>
        <w:rPr>
          <w:noProof/>
        </w:rPr>
        <w:fldChar w:fldCharType="end"/>
      </w:r>
    </w:p>
    <w:p w14:paraId="24C91E55" w14:textId="66E5E41B" w:rsidR="00300CCF" w:rsidRDefault="00300CCF">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_Toc168599416 \h </w:instrText>
      </w:r>
      <w:r>
        <w:rPr>
          <w:noProof/>
        </w:rPr>
      </w:r>
      <w:r>
        <w:rPr>
          <w:noProof/>
        </w:rPr>
        <w:fldChar w:fldCharType="separate"/>
      </w:r>
      <w:r>
        <w:rPr>
          <w:noProof/>
        </w:rPr>
        <w:t>35</w:t>
      </w:r>
      <w:r>
        <w:rPr>
          <w:noProof/>
        </w:rPr>
        <w:fldChar w:fldCharType="end"/>
      </w:r>
    </w:p>
    <w:p w14:paraId="529D687D" w14:textId="2AB885B8" w:rsidR="00300CCF" w:rsidRDefault="00300CCF">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_Toc168599417 \h </w:instrText>
      </w:r>
      <w:r>
        <w:rPr>
          <w:noProof/>
        </w:rPr>
      </w:r>
      <w:r>
        <w:rPr>
          <w:noProof/>
        </w:rPr>
        <w:fldChar w:fldCharType="separate"/>
      </w:r>
      <w:r>
        <w:rPr>
          <w:noProof/>
        </w:rPr>
        <w:t>35</w:t>
      </w:r>
      <w:r>
        <w:rPr>
          <w:noProof/>
        </w:rPr>
        <w:fldChar w:fldCharType="end"/>
      </w:r>
    </w:p>
    <w:p w14:paraId="7BBE536E" w14:textId="34A846BA" w:rsidR="00300CCF" w:rsidRDefault="00300CCF">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_Toc168599418 \h </w:instrText>
      </w:r>
      <w:r>
        <w:rPr>
          <w:noProof/>
        </w:rPr>
      </w:r>
      <w:r>
        <w:rPr>
          <w:noProof/>
        </w:rPr>
        <w:fldChar w:fldCharType="separate"/>
      </w:r>
      <w:r>
        <w:rPr>
          <w:noProof/>
        </w:rPr>
        <w:t>35</w:t>
      </w:r>
      <w:r>
        <w:rPr>
          <w:noProof/>
        </w:rPr>
        <w:fldChar w:fldCharType="end"/>
      </w:r>
    </w:p>
    <w:p w14:paraId="4F93A2DD" w14:textId="5D9B7C51" w:rsidR="00300CCF" w:rsidRDefault="00300CCF">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_Toc168599419 \h </w:instrText>
      </w:r>
      <w:r>
        <w:rPr>
          <w:noProof/>
        </w:rPr>
      </w:r>
      <w:r>
        <w:rPr>
          <w:noProof/>
        </w:rPr>
        <w:fldChar w:fldCharType="separate"/>
      </w:r>
      <w:r>
        <w:rPr>
          <w:noProof/>
        </w:rPr>
        <w:t>35</w:t>
      </w:r>
      <w:r>
        <w:rPr>
          <w:noProof/>
        </w:rPr>
        <w:fldChar w:fldCharType="end"/>
      </w:r>
    </w:p>
    <w:p w14:paraId="6DDBD485" w14:textId="6D764739" w:rsidR="00300CCF" w:rsidRDefault="00300CCF">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_Toc168599420 \h </w:instrText>
      </w:r>
      <w:r>
        <w:rPr>
          <w:noProof/>
        </w:rPr>
      </w:r>
      <w:r>
        <w:rPr>
          <w:noProof/>
        </w:rPr>
        <w:fldChar w:fldCharType="separate"/>
      </w:r>
      <w:r>
        <w:rPr>
          <w:noProof/>
        </w:rPr>
        <w:t>35</w:t>
      </w:r>
      <w:r>
        <w:rPr>
          <w:noProof/>
        </w:rPr>
        <w:fldChar w:fldCharType="end"/>
      </w:r>
    </w:p>
    <w:p w14:paraId="2574E329" w14:textId="211C4C40" w:rsidR="00300CCF" w:rsidRDefault="00300CCF">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_Toc168599421 \h </w:instrText>
      </w:r>
      <w:r>
        <w:rPr>
          <w:noProof/>
        </w:rPr>
      </w:r>
      <w:r>
        <w:rPr>
          <w:noProof/>
        </w:rPr>
        <w:fldChar w:fldCharType="separate"/>
      </w:r>
      <w:r>
        <w:rPr>
          <w:noProof/>
        </w:rPr>
        <w:t>35</w:t>
      </w:r>
      <w:r>
        <w:rPr>
          <w:noProof/>
        </w:rPr>
        <w:fldChar w:fldCharType="end"/>
      </w:r>
    </w:p>
    <w:p w14:paraId="103B64A7" w14:textId="003CC238" w:rsidR="00300CCF" w:rsidRDefault="00300CCF">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Creation</w:t>
      </w:r>
      <w:r>
        <w:rPr>
          <w:noProof/>
        </w:rPr>
        <w:tab/>
      </w:r>
      <w:r>
        <w:rPr>
          <w:noProof/>
        </w:rPr>
        <w:fldChar w:fldCharType="begin"/>
      </w:r>
      <w:r>
        <w:rPr>
          <w:noProof/>
        </w:rPr>
        <w:instrText xml:space="preserve"> PAGEREF _Toc168599422 \h </w:instrText>
      </w:r>
      <w:r>
        <w:rPr>
          <w:noProof/>
        </w:rPr>
      </w:r>
      <w:r>
        <w:rPr>
          <w:noProof/>
        </w:rPr>
        <w:fldChar w:fldCharType="separate"/>
      </w:r>
      <w:r>
        <w:rPr>
          <w:noProof/>
        </w:rPr>
        <w:t>35</w:t>
      </w:r>
      <w:r>
        <w:rPr>
          <w:noProof/>
        </w:rPr>
        <w:fldChar w:fldCharType="end"/>
      </w:r>
    </w:p>
    <w:p w14:paraId="51911C74" w14:textId="661DE696" w:rsidR="00300CCF" w:rsidRDefault="00300CCF">
      <w:pPr>
        <w:pStyle w:val="TOC5"/>
        <w:rPr>
          <w:rFonts w:asciiTheme="minorHAnsi" w:eastAsiaTheme="minorEastAsia" w:hAnsiTheme="minorHAnsi" w:cstheme="minorBidi"/>
          <w:noProof/>
          <w:sz w:val="22"/>
          <w:szCs w:val="22"/>
          <w:lang w:val="en-US"/>
        </w:rPr>
      </w:pPr>
      <w:r>
        <w:rPr>
          <w:noProof/>
        </w:rPr>
        <w:t>5.6.2.2.3</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Update</w:t>
      </w:r>
      <w:r>
        <w:rPr>
          <w:noProof/>
        </w:rPr>
        <w:tab/>
      </w:r>
      <w:r>
        <w:rPr>
          <w:noProof/>
        </w:rPr>
        <w:fldChar w:fldCharType="begin"/>
      </w:r>
      <w:r>
        <w:rPr>
          <w:noProof/>
        </w:rPr>
        <w:instrText xml:space="preserve"> PAGEREF _Toc168599423 \h </w:instrText>
      </w:r>
      <w:r>
        <w:rPr>
          <w:noProof/>
        </w:rPr>
      </w:r>
      <w:r>
        <w:rPr>
          <w:noProof/>
        </w:rPr>
        <w:fldChar w:fldCharType="separate"/>
      </w:r>
      <w:r>
        <w:rPr>
          <w:noProof/>
        </w:rPr>
        <w:t>36</w:t>
      </w:r>
      <w:r>
        <w:rPr>
          <w:noProof/>
        </w:rPr>
        <w:fldChar w:fldCharType="end"/>
      </w:r>
    </w:p>
    <w:p w14:paraId="46FD7A69" w14:textId="420175C3" w:rsidR="00300CCF" w:rsidRDefault="00300CCF">
      <w:pPr>
        <w:pStyle w:val="TOC5"/>
        <w:rPr>
          <w:rFonts w:asciiTheme="minorHAnsi" w:eastAsiaTheme="minorEastAsia" w:hAnsiTheme="minorHAnsi" w:cstheme="minorBidi"/>
          <w:noProof/>
          <w:sz w:val="22"/>
          <w:szCs w:val="22"/>
          <w:lang w:val="en-US"/>
        </w:rPr>
      </w:pPr>
      <w:r>
        <w:rPr>
          <w:noProof/>
        </w:rPr>
        <w:t>5.6.2.2.4</w:t>
      </w:r>
      <w:r>
        <w:rPr>
          <w:rFonts w:asciiTheme="minorHAnsi" w:eastAsiaTheme="minorEastAsia" w:hAnsiTheme="minorHAnsi" w:cstheme="minorBidi"/>
          <w:noProof/>
          <w:sz w:val="22"/>
          <w:szCs w:val="22"/>
          <w:lang w:val="en-US"/>
        </w:rPr>
        <w:tab/>
      </w:r>
      <w:r w:rsidRPr="00F36DA2">
        <w:rPr>
          <w:bCs/>
          <w:noProof/>
        </w:rPr>
        <w:t>UAV Dynamic Information Subscription</w:t>
      </w:r>
      <w:r>
        <w:rPr>
          <w:noProof/>
        </w:rPr>
        <w:t xml:space="preserve"> </w:t>
      </w:r>
      <w:r w:rsidRPr="00F36DA2">
        <w:rPr>
          <w:noProof/>
          <w:lang w:val="en-US"/>
        </w:rPr>
        <w:t>Deletion</w:t>
      </w:r>
      <w:r>
        <w:rPr>
          <w:noProof/>
        </w:rPr>
        <w:tab/>
      </w:r>
      <w:r>
        <w:rPr>
          <w:noProof/>
        </w:rPr>
        <w:fldChar w:fldCharType="begin"/>
      </w:r>
      <w:r>
        <w:rPr>
          <w:noProof/>
        </w:rPr>
        <w:instrText xml:space="preserve"> PAGEREF _Toc168599424 \h </w:instrText>
      </w:r>
      <w:r>
        <w:rPr>
          <w:noProof/>
        </w:rPr>
      </w:r>
      <w:r>
        <w:rPr>
          <w:noProof/>
        </w:rPr>
        <w:fldChar w:fldCharType="separate"/>
      </w:r>
      <w:r>
        <w:rPr>
          <w:noProof/>
        </w:rPr>
        <w:t>36</w:t>
      </w:r>
      <w:r>
        <w:rPr>
          <w:noProof/>
        </w:rPr>
        <w:fldChar w:fldCharType="end"/>
      </w:r>
    </w:p>
    <w:p w14:paraId="054DFA0C" w14:textId="330D8925" w:rsidR="00300CCF" w:rsidRDefault="00300CCF">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_Toc168599425 \h </w:instrText>
      </w:r>
      <w:r>
        <w:rPr>
          <w:noProof/>
        </w:rPr>
      </w:r>
      <w:r>
        <w:rPr>
          <w:noProof/>
        </w:rPr>
        <w:fldChar w:fldCharType="separate"/>
      </w:r>
      <w:r>
        <w:rPr>
          <w:noProof/>
        </w:rPr>
        <w:t>37</w:t>
      </w:r>
      <w:r>
        <w:rPr>
          <w:noProof/>
        </w:rPr>
        <w:fldChar w:fldCharType="end"/>
      </w:r>
    </w:p>
    <w:p w14:paraId="1B7E410E" w14:textId="4DF86FA1" w:rsidR="00300CCF" w:rsidRDefault="00300CCF">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_Toc168599426 \h </w:instrText>
      </w:r>
      <w:r>
        <w:rPr>
          <w:noProof/>
        </w:rPr>
      </w:r>
      <w:r>
        <w:rPr>
          <w:noProof/>
        </w:rPr>
        <w:fldChar w:fldCharType="separate"/>
      </w:r>
      <w:r>
        <w:rPr>
          <w:noProof/>
        </w:rPr>
        <w:t>37</w:t>
      </w:r>
      <w:r>
        <w:rPr>
          <w:noProof/>
        </w:rPr>
        <w:fldChar w:fldCharType="end"/>
      </w:r>
    </w:p>
    <w:p w14:paraId="55926D62" w14:textId="324F2BF2" w:rsidR="00300CCF" w:rsidRDefault="00300CCF">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sidRPr="00F36DA2">
        <w:rPr>
          <w:bCs/>
          <w:noProof/>
        </w:rPr>
        <w:t xml:space="preserve">UAV Dynamic Information </w:t>
      </w:r>
      <w:r w:rsidRPr="00F36DA2">
        <w:rPr>
          <w:noProof/>
          <w:lang w:val="en-US"/>
        </w:rPr>
        <w:t>Notification</w:t>
      </w:r>
      <w:r>
        <w:rPr>
          <w:noProof/>
        </w:rPr>
        <w:tab/>
      </w:r>
      <w:r>
        <w:rPr>
          <w:noProof/>
        </w:rPr>
        <w:fldChar w:fldCharType="begin"/>
      </w:r>
      <w:r>
        <w:rPr>
          <w:noProof/>
        </w:rPr>
        <w:instrText xml:space="preserve"> PAGEREF _Toc168599427 \h </w:instrText>
      </w:r>
      <w:r>
        <w:rPr>
          <w:noProof/>
        </w:rPr>
      </w:r>
      <w:r>
        <w:rPr>
          <w:noProof/>
        </w:rPr>
        <w:fldChar w:fldCharType="separate"/>
      </w:r>
      <w:r>
        <w:rPr>
          <w:noProof/>
        </w:rPr>
        <w:t>37</w:t>
      </w:r>
      <w:r>
        <w:rPr>
          <w:noProof/>
        </w:rPr>
        <w:fldChar w:fldCharType="end"/>
      </w:r>
    </w:p>
    <w:p w14:paraId="6D7B2463" w14:textId="387824FC" w:rsidR="00300CCF" w:rsidRDefault="00300CC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_Toc168599428 \h </w:instrText>
      </w:r>
      <w:r>
        <w:rPr>
          <w:noProof/>
        </w:rPr>
      </w:r>
      <w:r>
        <w:rPr>
          <w:noProof/>
        </w:rPr>
        <w:fldChar w:fldCharType="separate"/>
      </w:r>
      <w:r>
        <w:rPr>
          <w:noProof/>
        </w:rPr>
        <w:t>39</w:t>
      </w:r>
      <w:r>
        <w:rPr>
          <w:noProof/>
        </w:rPr>
        <w:fldChar w:fldCharType="end"/>
      </w:r>
    </w:p>
    <w:p w14:paraId="282FD75D" w14:textId="7D281B73" w:rsidR="00300CCF" w:rsidRDefault="00300CC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_Toc168599429 \h </w:instrText>
      </w:r>
      <w:r>
        <w:rPr>
          <w:noProof/>
        </w:rPr>
      </w:r>
      <w:r>
        <w:rPr>
          <w:noProof/>
        </w:rPr>
        <w:fldChar w:fldCharType="separate"/>
      </w:r>
      <w:r>
        <w:rPr>
          <w:noProof/>
        </w:rPr>
        <w:t>39</w:t>
      </w:r>
      <w:r>
        <w:rPr>
          <w:noProof/>
        </w:rPr>
        <w:fldChar w:fldCharType="end"/>
      </w:r>
    </w:p>
    <w:p w14:paraId="4E65C5C1" w14:textId="00D649DC" w:rsidR="00300CCF" w:rsidRDefault="00300CC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_Toc168599430 \h </w:instrText>
      </w:r>
      <w:r>
        <w:rPr>
          <w:noProof/>
        </w:rPr>
      </w:r>
      <w:r>
        <w:rPr>
          <w:noProof/>
        </w:rPr>
        <w:fldChar w:fldCharType="separate"/>
      </w:r>
      <w:r>
        <w:rPr>
          <w:noProof/>
        </w:rPr>
        <w:t>39</w:t>
      </w:r>
      <w:r>
        <w:rPr>
          <w:noProof/>
        </w:rPr>
        <w:fldChar w:fldCharType="end"/>
      </w:r>
    </w:p>
    <w:p w14:paraId="31605515" w14:textId="04F1F90D" w:rsidR="00300CCF" w:rsidRDefault="00300CC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_Toc168599431 \h </w:instrText>
      </w:r>
      <w:r>
        <w:rPr>
          <w:noProof/>
        </w:rPr>
      </w:r>
      <w:r>
        <w:rPr>
          <w:noProof/>
        </w:rPr>
        <w:fldChar w:fldCharType="separate"/>
      </w:r>
      <w:r>
        <w:rPr>
          <w:noProof/>
        </w:rPr>
        <w:t>39</w:t>
      </w:r>
      <w:r>
        <w:rPr>
          <w:noProof/>
        </w:rPr>
        <w:fldChar w:fldCharType="end"/>
      </w:r>
    </w:p>
    <w:p w14:paraId="57ACC38B" w14:textId="421954B4" w:rsidR="00300CCF" w:rsidRDefault="00300CC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_Toc168599432 \h </w:instrText>
      </w:r>
      <w:r>
        <w:rPr>
          <w:noProof/>
        </w:rPr>
      </w:r>
      <w:r>
        <w:rPr>
          <w:noProof/>
        </w:rPr>
        <w:fldChar w:fldCharType="separate"/>
      </w:r>
      <w:r>
        <w:rPr>
          <w:noProof/>
        </w:rPr>
        <w:t>39</w:t>
      </w:r>
      <w:r>
        <w:rPr>
          <w:noProof/>
        </w:rPr>
        <w:fldChar w:fldCharType="end"/>
      </w:r>
    </w:p>
    <w:p w14:paraId="19D69F30" w14:textId="3AC8FAF3" w:rsidR="00300CCF" w:rsidRDefault="00300CC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_Toc168599433 \h </w:instrText>
      </w:r>
      <w:r>
        <w:rPr>
          <w:noProof/>
        </w:rPr>
      </w:r>
      <w:r>
        <w:rPr>
          <w:noProof/>
        </w:rPr>
        <w:fldChar w:fldCharType="separate"/>
      </w:r>
      <w:r>
        <w:rPr>
          <w:noProof/>
        </w:rPr>
        <w:t>39</w:t>
      </w:r>
      <w:r>
        <w:rPr>
          <w:noProof/>
        </w:rPr>
        <w:fldChar w:fldCharType="end"/>
      </w:r>
    </w:p>
    <w:p w14:paraId="59A5B94C" w14:textId="73C8DC1F" w:rsidR="00300CCF" w:rsidRDefault="00300CC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_Toc168599434 \h </w:instrText>
      </w:r>
      <w:r>
        <w:rPr>
          <w:noProof/>
        </w:rPr>
      </w:r>
      <w:r>
        <w:rPr>
          <w:noProof/>
        </w:rPr>
        <w:fldChar w:fldCharType="separate"/>
      </w:r>
      <w:r>
        <w:rPr>
          <w:noProof/>
        </w:rPr>
        <w:t>39</w:t>
      </w:r>
      <w:r>
        <w:rPr>
          <w:noProof/>
        </w:rPr>
        <w:fldChar w:fldCharType="end"/>
      </w:r>
    </w:p>
    <w:p w14:paraId="45C26FAD" w14:textId="1745EBB7" w:rsidR="00300CCF" w:rsidRDefault="00300CC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_Toc168599435 \h </w:instrText>
      </w:r>
      <w:r>
        <w:rPr>
          <w:noProof/>
        </w:rPr>
      </w:r>
      <w:r>
        <w:rPr>
          <w:noProof/>
        </w:rPr>
        <w:fldChar w:fldCharType="separate"/>
      </w:r>
      <w:r>
        <w:rPr>
          <w:noProof/>
        </w:rPr>
        <w:t>40</w:t>
      </w:r>
      <w:r>
        <w:rPr>
          <w:noProof/>
        </w:rPr>
        <w:fldChar w:fldCharType="end"/>
      </w:r>
    </w:p>
    <w:p w14:paraId="4F431C3C" w14:textId="5D263272" w:rsidR="00300CCF" w:rsidRDefault="00300CC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_Toc168599436 \h </w:instrText>
      </w:r>
      <w:r>
        <w:rPr>
          <w:noProof/>
        </w:rPr>
      </w:r>
      <w:r>
        <w:rPr>
          <w:noProof/>
        </w:rPr>
        <w:fldChar w:fldCharType="separate"/>
      </w:r>
      <w:r>
        <w:rPr>
          <w:noProof/>
        </w:rPr>
        <w:t>40</w:t>
      </w:r>
      <w:r>
        <w:rPr>
          <w:noProof/>
        </w:rPr>
        <w:fldChar w:fldCharType="end"/>
      </w:r>
    </w:p>
    <w:p w14:paraId="5C9F0236" w14:textId="3138B769" w:rsidR="00300CCF" w:rsidRDefault="00300CC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_Toc168599437 \h </w:instrText>
      </w:r>
      <w:r>
        <w:rPr>
          <w:noProof/>
        </w:rPr>
      </w:r>
      <w:r>
        <w:rPr>
          <w:noProof/>
        </w:rPr>
        <w:fldChar w:fldCharType="separate"/>
      </w:r>
      <w:r>
        <w:rPr>
          <w:noProof/>
        </w:rPr>
        <w:t>40</w:t>
      </w:r>
      <w:r>
        <w:rPr>
          <w:noProof/>
        </w:rPr>
        <w:fldChar w:fldCharType="end"/>
      </w:r>
    </w:p>
    <w:p w14:paraId="5B24B858" w14:textId="48E3711A" w:rsidR="00300CCF" w:rsidRDefault="00300CC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_Toc168599438 \h </w:instrText>
      </w:r>
      <w:r>
        <w:rPr>
          <w:noProof/>
        </w:rPr>
      </w:r>
      <w:r>
        <w:rPr>
          <w:noProof/>
        </w:rPr>
        <w:fldChar w:fldCharType="separate"/>
      </w:r>
      <w:r>
        <w:rPr>
          <w:noProof/>
        </w:rPr>
        <w:t>41</w:t>
      </w:r>
      <w:r>
        <w:rPr>
          <w:noProof/>
        </w:rPr>
        <w:fldChar w:fldCharType="end"/>
      </w:r>
    </w:p>
    <w:p w14:paraId="2AC0E2EF" w14:textId="555DD605" w:rsidR="00300CCF" w:rsidRDefault="00300CC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_Toc168599439 \h </w:instrText>
      </w:r>
      <w:r>
        <w:rPr>
          <w:noProof/>
        </w:rPr>
      </w:r>
      <w:r>
        <w:rPr>
          <w:noProof/>
        </w:rPr>
        <w:fldChar w:fldCharType="separate"/>
      </w:r>
      <w:r>
        <w:rPr>
          <w:noProof/>
        </w:rPr>
        <w:t>41</w:t>
      </w:r>
      <w:r>
        <w:rPr>
          <w:noProof/>
        </w:rPr>
        <w:fldChar w:fldCharType="end"/>
      </w:r>
    </w:p>
    <w:p w14:paraId="44CEB1EE" w14:textId="179044E0" w:rsidR="00300CCF" w:rsidRDefault="00300CCF">
      <w:pPr>
        <w:pStyle w:val="TOC4"/>
        <w:rPr>
          <w:rFonts w:asciiTheme="minorHAnsi" w:eastAsiaTheme="minorEastAsia" w:hAnsiTheme="minorHAnsi" w:cstheme="minorBidi"/>
          <w:noProof/>
          <w:sz w:val="22"/>
          <w:szCs w:val="22"/>
          <w:lang w:val="en-US"/>
        </w:rPr>
      </w:pPr>
      <w:r w:rsidRPr="00307C36">
        <w:rPr>
          <w:noProof/>
          <w:lang w:val="en-US"/>
        </w:rPr>
        <w:t>6.1.5.2</w:t>
      </w:r>
      <w:r>
        <w:rPr>
          <w:rFonts w:asciiTheme="minorHAnsi" w:eastAsiaTheme="minorEastAsia" w:hAnsiTheme="minorHAnsi" w:cstheme="minorBidi"/>
          <w:noProof/>
          <w:sz w:val="22"/>
          <w:szCs w:val="22"/>
          <w:lang w:val="en-US"/>
        </w:rPr>
        <w:tab/>
      </w:r>
      <w:r w:rsidRPr="00307C36">
        <w:rPr>
          <w:noProof/>
          <w:lang w:val="en-US"/>
        </w:rPr>
        <w:t>C2 Operation Mode Management Completion Notification</w:t>
      </w:r>
      <w:r>
        <w:rPr>
          <w:noProof/>
        </w:rPr>
        <w:tab/>
      </w:r>
      <w:r>
        <w:rPr>
          <w:noProof/>
        </w:rPr>
        <w:fldChar w:fldCharType="begin"/>
      </w:r>
      <w:r>
        <w:rPr>
          <w:noProof/>
        </w:rPr>
        <w:instrText xml:space="preserve"> PAGEREF _Toc168599440 \h </w:instrText>
      </w:r>
      <w:r>
        <w:rPr>
          <w:noProof/>
        </w:rPr>
      </w:r>
      <w:r>
        <w:rPr>
          <w:noProof/>
        </w:rPr>
        <w:fldChar w:fldCharType="separate"/>
      </w:r>
      <w:r>
        <w:rPr>
          <w:noProof/>
        </w:rPr>
        <w:t>42</w:t>
      </w:r>
      <w:r>
        <w:rPr>
          <w:noProof/>
        </w:rPr>
        <w:fldChar w:fldCharType="end"/>
      </w:r>
    </w:p>
    <w:p w14:paraId="488CDFC3" w14:textId="5A4C485C" w:rsidR="00300CCF" w:rsidRDefault="00300CCF">
      <w:pPr>
        <w:pStyle w:val="TOC5"/>
        <w:rPr>
          <w:rFonts w:asciiTheme="minorHAnsi" w:eastAsiaTheme="minorEastAsia" w:hAnsiTheme="minorHAnsi" w:cstheme="minorBidi"/>
          <w:noProof/>
          <w:sz w:val="22"/>
          <w:szCs w:val="22"/>
          <w:lang w:val="en-US"/>
        </w:rPr>
      </w:pPr>
      <w:r w:rsidRPr="00307C36">
        <w:rPr>
          <w:noProof/>
          <w:lang w:val="en-US"/>
        </w:rPr>
        <w:t>6.1.5.2.1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_Toc168599441 \h </w:instrText>
      </w:r>
      <w:r>
        <w:rPr>
          <w:noProof/>
        </w:rPr>
      </w:r>
      <w:r>
        <w:rPr>
          <w:noProof/>
        </w:rPr>
        <w:fldChar w:fldCharType="separate"/>
      </w:r>
      <w:r>
        <w:rPr>
          <w:noProof/>
        </w:rPr>
        <w:t>42</w:t>
      </w:r>
      <w:r>
        <w:rPr>
          <w:noProof/>
        </w:rPr>
        <w:fldChar w:fldCharType="end"/>
      </w:r>
    </w:p>
    <w:p w14:paraId="5F710FAF" w14:textId="1B4CEE03" w:rsidR="00300CCF" w:rsidRDefault="00300CC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_Toc168599442 \h </w:instrText>
      </w:r>
      <w:r>
        <w:rPr>
          <w:noProof/>
        </w:rPr>
      </w:r>
      <w:r>
        <w:rPr>
          <w:noProof/>
        </w:rPr>
        <w:fldChar w:fldCharType="separate"/>
      </w:r>
      <w:r>
        <w:rPr>
          <w:noProof/>
        </w:rPr>
        <w:t>42</w:t>
      </w:r>
      <w:r>
        <w:rPr>
          <w:noProof/>
        </w:rPr>
        <w:fldChar w:fldCharType="end"/>
      </w:r>
    </w:p>
    <w:p w14:paraId="0F73903B" w14:textId="4B9BAF42" w:rsidR="00300CCF" w:rsidRDefault="00300CC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_Toc168599443 \h </w:instrText>
      </w:r>
      <w:r>
        <w:rPr>
          <w:noProof/>
        </w:rPr>
      </w:r>
      <w:r>
        <w:rPr>
          <w:noProof/>
        </w:rPr>
        <w:fldChar w:fldCharType="separate"/>
      </w:r>
      <w:r>
        <w:rPr>
          <w:noProof/>
        </w:rPr>
        <w:t>42</w:t>
      </w:r>
      <w:r>
        <w:rPr>
          <w:noProof/>
        </w:rPr>
        <w:fldChar w:fldCharType="end"/>
      </w:r>
    </w:p>
    <w:p w14:paraId="5F70F13D" w14:textId="27D62E94" w:rsidR="00300CCF" w:rsidRDefault="00300CCF">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_Toc168599444 \h </w:instrText>
      </w:r>
      <w:r>
        <w:rPr>
          <w:noProof/>
        </w:rPr>
      </w:r>
      <w:r>
        <w:rPr>
          <w:noProof/>
        </w:rPr>
        <w:fldChar w:fldCharType="separate"/>
      </w:r>
      <w:r>
        <w:rPr>
          <w:noProof/>
        </w:rPr>
        <w:t>42</w:t>
      </w:r>
      <w:r>
        <w:rPr>
          <w:noProof/>
        </w:rPr>
        <w:fldChar w:fldCharType="end"/>
      </w:r>
    </w:p>
    <w:p w14:paraId="0AE387C8" w14:textId="1681E892" w:rsidR="00300CCF" w:rsidRDefault="00300CC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_Toc168599445 \h </w:instrText>
      </w:r>
      <w:r>
        <w:rPr>
          <w:noProof/>
        </w:rPr>
      </w:r>
      <w:r>
        <w:rPr>
          <w:noProof/>
        </w:rPr>
        <w:fldChar w:fldCharType="separate"/>
      </w:r>
      <w:r>
        <w:rPr>
          <w:noProof/>
        </w:rPr>
        <w:t>43</w:t>
      </w:r>
      <w:r>
        <w:rPr>
          <w:noProof/>
        </w:rPr>
        <w:fldChar w:fldCharType="end"/>
      </w:r>
    </w:p>
    <w:p w14:paraId="55DCB63B" w14:textId="58E2DD7A" w:rsidR="00300CCF" w:rsidRDefault="00300CCF">
      <w:pPr>
        <w:pStyle w:val="TOC5"/>
        <w:rPr>
          <w:rFonts w:asciiTheme="minorHAnsi" w:eastAsiaTheme="minorEastAsia" w:hAnsiTheme="minorHAnsi" w:cstheme="minorBidi"/>
          <w:noProof/>
          <w:sz w:val="22"/>
          <w:szCs w:val="22"/>
          <w:lang w:val="en-US"/>
        </w:rPr>
      </w:pPr>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_Toc168599446 \h </w:instrText>
      </w:r>
      <w:r>
        <w:rPr>
          <w:noProof/>
        </w:rPr>
      </w:r>
      <w:r>
        <w:rPr>
          <w:noProof/>
        </w:rPr>
        <w:fldChar w:fldCharType="separate"/>
      </w:r>
      <w:r>
        <w:rPr>
          <w:noProof/>
        </w:rPr>
        <w:t>43</w:t>
      </w:r>
      <w:r>
        <w:rPr>
          <w:noProof/>
        </w:rPr>
        <w:fldChar w:fldCharType="end"/>
      </w:r>
    </w:p>
    <w:p w14:paraId="0F47E694" w14:textId="61D1E4C8" w:rsidR="00300CCF" w:rsidRDefault="00300CCF">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_Toc168599447 \h </w:instrText>
      </w:r>
      <w:r>
        <w:rPr>
          <w:noProof/>
        </w:rPr>
      </w:r>
      <w:r>
        <w:rPr>
          <w:noProof/>
        </w:rPr>
        <w:fldChar w:fldCharType="separate"/>
      </w:r>
      <w:r>
        <w:rPr>
          <w:noProof/>
        </w:rPr>
        <w:t>43</w:t>
      </w:r>
      <w:r>
        <w:rPr>
          <w:noProof/>
        </w:rPr>
        <w:fldChar w:fldCharType="end"/>
      </w:r>
    </w:p>
    <w:p w14:paraId="546579E1" w14:textId="2C456325" w:rsidR="00300CCF" w:rsidRDefault="00300CCF">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_Toc168599448 \h </w:instrText>
      </w:r>
      <w:r>
        <w:rPr>
          <w:noProof/>
        </w:rPr>
      </w:r>
      <w:r>
        <w:rPr>
          <w:noProof/>
        </w:rPr>
        <w:fldChar w:fldCharType="separate"/>
      </w:r>
      <w:r>
        <w:rPr>
          <w:noProof/>
        </w:rPr>
        <w:t>44</w:t>
      </w:r>
      <w:r>
        <w:rPr>
          <w:noProof/>
        </w:rPr>
        <w:fldChar w:fldCharType="end"/>
      </w:r>
    </w:p>
    <w:p w14:paraId="54019CD5" w14:textId="355A3C3C" w:rsidR="00300CCF" w:rsidRDefault="00300CCF">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_Toc168599449 \h </w:instrText>
      </w:r>
      <w:r>
        <w:rPr>
          <w:noProof/>
        </w:rPr>
      </w:r>
      <w:r>
        <w:rPr>
          <w:noProof/>
        </w:rPr>
        <w:fldChar w:fldCharType="separate"/>
      </w:r>
      <w:r>
        <w:rPr>
          <w:noProof/>
        </w:rPr>
        <w:t>44</w:t>
      </w:r>
      <w:r>
        <w:rPr>
          <w:noProof/>
        </w:rPr>
        <w:fldChar w:fldCharType="end"/>
      </w:r>
    </w:p>
    <w:p w14:paraId="5CEA6707" w14:textId="397E9731" w:rsidR="00300CCF" w:rsidRDefault="00300CCF">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_Toc168599450 \h </w:instrText>
      </w:r>
      <w:r>
        <w:rPr>
          <w:noProof/>
        </w:rPr>
      </w:r>
      <w:r>
        <w:rPr>
          <w:noProof/>
        </w:rPr>
        <w:fldChar w:fldCharType="separate"/>
      </w:r>
      <w:r>
        <w:rPr>
          <w:noProof/>
        </w:rPr>
        <w:t>44</w:t>
      </w:r>
      <w:r>
        <w:rPr>
          <w:noProof/>
        </w:rPr>
        <w:fldChar w:fldCharType="end"/>
      </w:r>
    </w:p>
    <w:p w14:paraId="277F549B" w14:textId="5889B784" w:rsidR="00300CCF" w:rsidRDefault="00300CCF">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_Toc168599451 \h </w:instrText>
      </w:r>
      <w:r>
        <w:rPr>
          <w:noProof/>
        </w:rPr>
      </w:r>
      <w:r>
        <w:rPr>
          <w:noProof/>
        </w:rPr>
        <w:fldChar w:fldCharType="separate"/>
      </w:r>
      <w:r>
        <w:rPr>
          <w:noProof/>
        </w:rPr>
        <w:t>44</w:t>
      </w:r>
      <w:r>
        <w:rPr>
          <w:noProof/>
        </w:rPr>
        <w:fldChar w:fldCharType="end"/>
      </w:r>
    </w:p>
    <w:p w14:paraId="5ADD88B6" w14:textId="6665BB97" w:rsidR="00300CCF" w:rsidRDefault="00300CCF">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_Toc168599452 \h </w:instrText>
      </w:r>
      <w:r>
        <w:rPr>
          <w:noProof/>
        </w:rPr>
      </w:r>
      <w:r>
        <w:rPr>
          <w:noProof/>
        </w:rPr>
        <w:fldChar w:fldCharType="separate"/>
      </w:r>
      <w:r>
        <w:rPr>
          <w:noProof/>
        </w:rPr>
        <w:t>45</w:t>
      </w:r>
      <w:r>
        <w:rPr>
          <w:noProof/>
        </w:rPr>
        <w:fldChar w:fldCharType="end"/>
      </w:r>
    </w:p>
    <w:p w14:paraId="7FD2961D" w14:textId="6B6E5C3E" w:rsidR="00300CCF" w:rsidRDefault="00300CCF">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_Toc168599453 \h </w:instrText>
      </w:r>
      <w:r>
        <w:rPr>
          <w:noProof/>
        </w:rPr>
      </w:r>
      <w:r>
        <w:rPr>
          <w:noProof/>
        </w:rPr>
        <w:fldChar w:fldCharType="separate"/>
      </w:r>
      <w:r>
        <w:rPr>
          <w:noProof/>
        </w:rPr>
        <w:t>45</w:t>
      </w:r>
      <w:r>
        <w:rPr>
          <w:noProof/>
        </w:rPr>
        <w:fldChar w:fldCharType="end"/>
      </w:r>
    </w:p>
    <w:p w14:paraId="4CD5DB3C" w14:textId="5CEF1C90" w:rsidR="00300CCF" w:rsidRDefault="00300CCF">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_Toc168599454 \h </w:instrText>
      </w:r>
      <w:r>
        <w:rPr>
          <w:noProof/>
        </w:rPr>
      </w:r>
      <w:r>
        <w:rPr>
          <w:noProof/>
        </w:rPr>
        <w:fldChar w:fldCharType="separate"/>
      </w:r>
      <w:r>
        <w:rPr>
          <w:noProof/>
        </w:rPr>
        <w:t>45</w:t>
      </w:r>
      <w:r>
        <w:rPr>
          <w:noProof/>
        </w:rPr>
        <w:fldChar w:fldCharType="end"/>
      </w:r>
    </w:p>
    <w:p w14:paraId="43485AA6" w14:textId="1C470117" w:rsidR="00300CCF" w:rsidRDefault="00300CC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_Toc168599455 \h </w:instrText>
      </w:r>
      <w:r>
        <w:rPr>
          <w:noProof/>
        </w:rPr>
      </w:r>
      <w:r>
        <w:rPr>
          <w:noProof/>
        </w:rPr>
        <w:fldChar w:fldCharType="separate"/>
      </w:r>
      <w:r>
        <w:rPr>
          <w:noProof/>
        </w:rPr>
        <w:t>46</w:t>
      </w:r>
      <w:r>
        <w:rPr>
          <w:noProof/>
        </w:rPr>
        <w:fldChar w:fldCharType="end"/>
      </w:r>
    </w:p>
    <w:p w14:paraId="49CA6194" w14:textId="7E3BBF14" w:rsidR="00300CCF" w:rsidRDefault="00300CC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_Toc168599456 \h </w:instrText>
      </w:r>
      <w:r>
        <w:rPr>
          <w:noProof/>
        </w:rPr>
      </w:r>
      <w:r>
        <w:rPr>
          <w:noProof/>
        </w:rPr>
        <w:fldChar w:fldCharType="separate"/>
      </w:r>
      <w:r>
        <w:rPr>
          <w:noProof/>
        </w:rPr>
        <w:t>46</w:t>
      </w:r>
      <w:r>
        <w:rPr>
          <w:noProof/>
        </w:rPr>
        <w:fldChar w:fldCharType="end"/>
      </w:r>
    </w:p>
    <w:p w14:paraId="740E4B58" w14:textId="6D598E7E"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_Toc168599457 \h </w:instrText>
      </w:r>
      <w:r>
        <w:rPr>
          <w:noProof/>
        </w:rPr>
      </w:r>
      <w:r>
        <w:rPr>
          <w:noProof/>
        </w:rPr>
        <w:fldChar w:fldCharType="separate"/>
      </w:r>
      <w:r>
        <w:rPr>
          <w:noProof/>
        </w:rPr>
        <w:t>47</w:t>
      </w:r>
      <w:r>
        <w:rPr>
          <w:noProof/>
        </w:rPr>
        <w:fldChar w:fldCharType="end"/>
      </w:r>
    </w:p>
    <w:p w14:paraId="636D7457" w14:textId="6091AD60" w:rsidR="00300CCF" w:rsidRDefault="00300CC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_Toc168599458 \h </w:instrText>
      </w:r>
      <w:r>
        <w:rPr>
          <w:noProof/>
        </w:rPr>
      </w:r>
      <w:r>
        <w:rPr>
          <w:noProof/>
        </w:rPr>
        <w:fldChar w:fldCharType="separate"/>
      </w:r>
      <w:r>
        <w:rPr>
          <w:noProof/>
        </w:rPr>
        <w:t>47</w:t>
      </w:r>
      <w:r>
        <w:rPr>
          <w:noProof/>
        </w:rPr>
        <w:fldChar w:fldCharType="end"/>
      </w:r>
    </w:p>
    <w:p w14:paraId="791513BB" w14:textId="65E50841" w:rsidR="00300CCF" w:rsidRDefault="00300CC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_Toc168599459 \h </w:instrText>
      </w:r>
      <w:r>
        <w:rPr>
          <w:noProof/>
        </w:rPr>
      </w:r>
      <w:r>
        <w:rPr>
          <w:noProof/>
        </w:rPr>
        <w:fldChar w:fldCharType="separate"/>
      </w:r>
      <w:r>
        <w:rPr>
          <w:noProof/>
        </w:rPr>
        <w:t>48</w:t>
      </w:r>
      <w:r>
        <w:rPr>
          <w:noProof/>
        </w:rPr>
        <w:fldChar w:fldCharType="end"/>
      </w:r>
    </w:p>
    <w:p w14:paraId="38A2DCE1" w14:textId="303AA241" w:rsidR="00300CCF" w:rsidRDefault="00300CC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_Toc168599460 \h </w:instrText>
      </w:r>
      <w:r>
        <w:rPr>
          <w:noProof/>
        </w:rPr>
      </w:r>
      <w:r>
        <w:rPr>
          <w:noProof/>
        </w:rPr>
        <w:fldChar w:fldCharType="separate"/>
      </w:r>
      <w:r>
        <w:rPr>
          <w:noProof/>
        </w:rPr>
        <w:t>50</w:t>
      </w:r>
      <w:r>
        <w:rPr>
          <w:noProof/>
        </w:rPr>
        <w:fldChar w:fldCharType="end"/>
      </w:r>
    </w:p>
    <w:p w14:paraId="5B006599" w14:textId="6FBF1C4C" w:rsidR="00300CCF" w:rsidRDefault="00300CCF">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_Toc168599461 \h </w:instrText>
      </w:r>
      <w:r>
        <w:rPr>
          <w:noProof/>
        </w:rPr>
      </w:r>
      <w:r>
        <w:rPr>
          <w:noProof/>
        </w:rPr>
        <w:fldChar w:fldCharType="separate"/>
      </w:r>
      <w:r>
        <w:rPr>
          <w:noProof/>
        </w:rPr>
        <w:t>50</w:t>
      </w:r>
      <w:r>
        <w:rPr>
          <w:noProof/>
        </w:rPr>
        <w:fldChar w:fldCharType="end"/>
      </w:r>
    </w:p>
    <w:p w14:paraId="394691D3" w14:textId="2EDE56CE" w:rsidR="00300CCF" w:rsidRDefault="00300CCF">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_Toc168599462 \h </w:instrText>
      </w:r>
      <w:r>
        <w:rPr>
          <w:noProof/>
        </w:rPr>
      </w:r>
      <w:r>
        <w:rPr>
          <w:noProof/>
        </w:rPr>
        <w:fldChar w:fldCharType="separate"/>
      </w:r>
      <w:r>
        <w:rPr>
          <w:noProof/>
        </w:rPr>
        <w:t>51</w:t>
      </w:r>
      <w:r>
        <w:rPr>
          <w:noProof/>
        </w:rPr>
        <w:fldChar w:fldCharType="end"/>
      </w:r>
    </w:p>
    <w:p w14:paraId="63550D10" w14:textId="0D220D69" w:rsidR="00300CCF" w:rsidRDefault="00300CCF">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_Toc168599463 \h </w:instrText>
      </w:r>
      <w:r>
        <w:rPr>
          <w:noProof/>
        </w:rPr>
      </w:r>
      <w:r>
        <w:rPr>
          <w:noProof/>
        </w:rPr>
        <w:fldChar w:fldCharType="separate"/>
      </w:r>
      <w:r>
        <w:rPr>
          <w:noProof/>
        </w:rPr>
        <w:t>51</w:t>
      </w:r>
      <w:r>
        <w:rPr>
          <w:noProof/>
        </w:rPr>
        <w:fldChar w:fldCharType="end"/>
      </w:r>
    </w:p>
    <w:p w14:paraId="50E30E9B" w14:textId="43A82059" w:rsidR="00300CCF" w:rsidRDefault="00300CCF">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_Toc168599464 \h </w:instrText>
      </w:r>
      <w:r>
        <w:rPr>
          <w:noProof/>
        </w:rPr>
      </w:r>
      <w:r>
        <w:rPr>
          <w:noProof/>
        </w:rPr>
        <w:fldChar w:fldCharType="separate"/>
      </w:r>
      <w:r>
        <w:rPr>
          <w:noProof/>
        </w:rPr>
        <w:t>51</w:t>
      </w:r>
      <w:r>
        <w:rPr>
          <w:noProof/>
        </w:rPr>
        <w:fldChar w:fldCharType="end"/>
      </w:r>
    </w:p>
    <w:p w14:paraId="31B42A73" w14:textId="62BDF7EF" w:rsidR="00300CCF" w:rsidRDefault="00300CCF">
      <w:pPr>
        <w:pStyle w:val="TOC5"/>
        <w:rPr>
          <w:rFonts w:asciiTheme="minorHAnsi" w:eastAsiaTheme="minorEastAsia" w:hAnsiTheme="minorHAnsi" w:cstheme="minorBidi"/>
          <w:noProof/>
          <w:sz w:val="22"/>
          <w:szCs w:val="22"/>
          <w:lang w:val="en-US"/>
        </w:rPr>
      </w:pPr>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_Toc168599465 \h </w:instrText>
      </w:r>
      <w:r>
        <w:rPr>
          <w:noProof/>
        </w:rPr>
      </w:r>
      <w:r>
        <w:rPr>
          <w:noProof/>
        </w:rPr>
        <w:fldChar w:fldCharType="separate"/>
      </w:r>
      <w:r>
        <w:rPr>
          <w:noProof/>
        </w:rPr>
        <w:t>52</w:t>
      </w:r>
      <w:r>
        <w:rPr>
          <w:noProof/>
        </w:rPr>
        <w:fldChar w:fldCharType="end"/>
      </w:r>
    </w:p>
    <w:p w14:paraId="67CD44F5" w14:textId="4AAACEAC" w:rsidR="00300CCF" w:rsidRDefault="00300CCF">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_Toc168599466 \h </w:instrText>
      </w:r>
      <w:r>
        <w:rPr>
          <w:noProof/>
        </w:rPr>
      </w:r>
      <w:r>
        <w:rPr>
          <w:noProof/>
        </w:rPr>
        <w:fldChar w:fldCharType="separate"/>
      </w:r>
      <w:r>
        <w:rPr>
          <w:noProof/>
        </w:rPr>
        <w:t>52</w:t>
      </w:r>
      <w:r>
        <w:rPr>
          <w:noProof/>
        </w:rPr>
        <w:fldChar w:fldCharType="end"/>
      </w:r>
    </w:p>
    <w:p w14:paraId="48DB5A46" w14:textId="41FFB08F" w:rsidR="00300CCF" w:rsidRDefault="00300CCF">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_Toc168599467 \h </w:instrText>
      </w:r>
      <w:r>
        <w:rPr>
          <w:noProof/>
        </w:rPr>
      </w:r>
      <w:r>
        <w:rPr>
          <w:noProof/>
        </w:rPr>
        <w:fldChar w:fldCharType="separate"/>
      </w:r>
      <w:r>
        <w:rPr>
          <w:noProof/>
        </w:rPr>
        <w:t>52</w:t>
      </w:r>
      <w:r>
        <w:rPr>
          <w:noProof/>
        </w:rPr>
        <w:fldChar w:fldCharType="end"/>
      </w:r>
    </w:p>
    <w:p w14:paraId="2222FF28" w14:textId="19B42B03" w:rsidR="00300CCF" w:rsidRDefault="00300CCF">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_Toc168599468 \h </w:instrText>
      </w:r>
      <w:r>
        <w:rPr>
          <w:noProof/>
        </w:rPr>
      </w:r>
      <w:r>
        <w:rPr>
          <w:noProof/>
        </w:rPr>
        <w:fldChar w:fldCharType="separate"/>
      </w:r>
      <w:r>
        <w:rPr>
          <w:noProof/>
        </w:rPr>
        <w:t>53</w:t>
      </w:r>
      <w:r>
        <w:rPr>
          <w:noProof/>
        </w:rPr>
        <w:fldChar w:fldCharType="end"/>
      </w:r>
    </w:p>
    <w:p w14:paraId="33A35F33" w14:textId="71546E39"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_Toc168599469 \h </w:instrText>
      </w:r>
      <w:r>
        <w:rPr>
          <w:noProof/>
        </w:rPr>
      </w:r>
      <w:r>
        <w:rPr>
          <w:noProof/>
        </w:rPr>
        <w:fldChar w:fldCharType="separate"/>
      </w:r>
      <w:r>
        <w:rPr>
          <w:noProof/>
        </w:rPr>
        <w:t>53</w:t>
      </w:r>
      <w:r>
        <w:rPr>
          <w:noProof/>
        </w:rPr>
        <w:fldChar w:fldCharType="end"/>
      </w:r>
    </w:p>
    <w:p w14:paraId="1D87EDD0" w14:textId="7B4A6F42" w:rsidR="00300CCF" w:rsidRDefault="00300CC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_Toc168599470 \h </w:instrText>
      </w:r>
      <w:r>
        <w:rPr>
          <w:noProof/>
        </w:rPr>
      </w:r>
      <w:r>
        <w:rPr>
          <w:noProof/>
        </w:rPr>
        <w:fldChar w:fldCharType="separate"/>
      </w:r>
      <w:r>
        <w:rPr>
          <w:noProof/>
        </w:rPr>
        <w:t>53</w:t>
      </w:r>
      <w:r>
        <w:rPr>
          <w:noProof/>
        </w:rPr>
        <w:fldChar w:fldCharType="end"/>
      </w:r>
    </w:p>
    <w:p w14:paraId="02BB0694" w14:textId="439D6927" w:rsidR="00300CCF" w:rsidRDefault="00300CCF">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_Toc168599471 \h </w:instrText>
      </w:r>
      <w:r>
        <w:rPr>
          <w:noProof/>
        </w:rPr>
      </w:r>
      <w:r>
        <w:rPr>
          <w:noProof/>
        </w:rPr>
        <w:fldChar w:fldCharType="separate"/>
      </w:r>
      <w:r>
        <w:rPr>
          <w:noProof/>
        </w:rPr>
        <w:t>53</w:t>
      </w:r>
      <w:r>
        <w:rPr>
          <w:noProof/>
        </w:rPr>
        <w:fldChar w:fldCharType="end"/>
      </w:r>
    </w:p>
    <w:p w14:paraId="5BF81037" w14:textId="1567BA57" w:rsidR="00300CCF" w:rsidRDefault="00300CC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_Toc168599472 \h </w:instrText>
      </w:r>
      <w:r>
        <w:rPr>
          <w:noProof/>
        </w:rPr>
      </w:r>
      <w:r>
        <w:rPr>
          <w:noProof/>
        </w:rPr>
        <w:fldChar w:fldCharType="separate"/>
      </w:r>
      <w:r>
        <w:rPr>
          <w:noProof/>
        </w:rPr>
        <w:t>53</w:t>
      </w:r>
      <w:r>
        <w:rPr>
          <w:noProof/>
        </w:rPr>
        <w:fldChar w:fldCharType="end"/>
      </w:r>
    </w:p>
    <w:p w14:paraId="5692ED84" w14:textId="166676C7" w:rsidR="00300CCF" w:rsidRDefault="00300CC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_Toc168599473 \h </w:instrText>
      </w:r>
      <w:r>
        <w:rPr>
          <w:noProof/>
        </w:rPr>
      </w:r>
      <w:r>
        <w:rPr>
          <w:noProof/>
        </w:rPr>
        <w:fldChar w:fldCharType="separate"/>
      </w:r>
      <w:r>
        <w:rPr>
          <w:noProof/>
        </w:rPr>
        <w:t>54</w:t>
      </w:r>
      <w:r>
        <w:rPr>
          <w:noProof/>
        </w:rPr>
        <w:fldChar w:fldCharType="end"/>
      </w:r>
    </w:p>
    <w:p w14:paraId="5DAEC222" w14:textId="36C16F95" w:rsidR="00300CCF" w:rsidRDefault="00300CCF">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_Toc168599474 \h </w:instrText>
      </w:r>
      <w:r>
        <w:rPr>
          <w:noProof/>
        </w:rPr>
      </w:r>
      <w:r>
        <w:rPr>
          <w:noProof/>
        </w:rPr>
        <w:fldChar w:fldCharType="separate"/>
      </w:r>
      <w:r>
        <w:rPr>
          <w:noProof/>
        </w:rPr>
        <w:t>54</w:t>
      </w:r>
      <w:r>
        <w:rPr>
          <w:noProof/>
        </w:rPr>
        <w:fldChar w:fldCharType="end"/>
      </w:r>
    </w:p>
    <w:p w14:paraId="145A82BF" w14:textId="7CD6B592" w:rsidR="00300CCF" w:rsidRDefault="00300CCF">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_Toc168599475 \h </w:instrText>
      </w:r>
      <w:r>
        <w:rPr>
          <w:noProof/>
        </w:rPr>
      </w:r>
      <w:r>
        <w:rPr>
          <w:noProof/>
        </w:rPr>
        <w:fldChar w:fldCharType="separate"/>
      </w:r>
      <w:r>
        <w:rPr>
          <w:noProof/>
        </w:rPr>
        <w:t>55</w:t>
      </w:r>
      <w:r>
        <w:rPr>
          <w:noProof/>
        </w:rPr>
        <w:fldChar w:fldCharType="end"/>
      </w:r>
    </w:p>
    <w:p w14:paraId="6F569E8B" w14:textId="122D464D" w:rsidR="00300CCF" w:rsidRDefault="00300CCF">
      <w:pPr>
        <w:pStyle w:val="TOC4"/>
        <w:rPr>
          <w:rFonts w:asciiTheme="minorHAnsi" w:eastAsiaTheme="minorEastAsia" w:hAnsiTheme="minorHAnsi" w:cstheme="minorBidi"/>
          <w:noProof/>
          <w:sz w:val="22"/>
          <w:szCs w:val="22"/>
          <w:lang w:val="en-US"/>
        </w:rPr>
      </w:pPr>
      <w:r w:rsidRPr="00F36DA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_Toc168599476 \h </w:instrText>
      </w:r>
      <w:r>
        <w:rPr>
          <w:noProof/>
        </w:rPr>
      </w:r>
      <w:r>
        <w:rPr>
          <w:noProof/>
        </w:rPr>
        <w:fldChar w:fldCharType="separate"/>
      </w:r>
      <w:r>
        <w:rPr>
          <w:noProof/>
        </w:rPr>
        <w:t>55</w:t>
      </w:r>
      <w:r>
        <w:rPr>
          <w:noProof/>
        </w:rPr>
        <w:fldChar w:fldCharType="end"/>
      </w:r>
    </w:p>
    <w:p w14:paraId="690D2D6F" w14:textId="60AA7085" w:rsidR="00300CCF" w:rsidRDefault="00300CC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_Toc168599477 \h </w:instrText>
      </w:r>
      <w:r>
        <w:rPr>
          <w:noProof/>
        </w:rPr>
      </w:r>
      <w:r>
        <w:rPr>
          <w:noProof/>
        </w:rPr>
        <w:fldChar w:fldCharType="separate"/>
      </w:r>
      <w:r>
        <w:rPr>
          <w:noProof/>
        </w:rPr>
        <w:t>55</w:t>
      </w:r>
      <w:r>
        <w:rPr>
          <w:noProof/>
        </w:rPr>
        <w:fldChar w:fldCharType="end"/>
      </w:r>
    </w:p>
    <w:p w14:paraId="3994EDBE" w14:textId="2B5205D9" w:rsidR="00300CCF" w:rsidRDefault="00300CC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_Toc168599478 \h </w:instrText>
      </w:r>
      <w:r>
        <w:rPr>
          <w:noProof/>
        </w:rPr>
      </w:r>
      <w:r>
        <w:rPr>
          <w:noProof/>
        </w:rPr>
        <w:fldChar w:fldCharType="separate"/>
      </w:r>
      <w:r>
        <w:rPr>
          <w:noProof/>
        </w:rPr>
        <w:t>55</w:t>
      </w:r>
      <w:r>
        <w:rPr>
          <w:noProof/>
        </w:rPr>
        <w:fldChar w:fldCharType="end"/>
      </w:r>
    </w:p>
    <w:p w14:paraId="21715383" w14:textId="314211B0" w:rsidR="00300CCF" w:rsidRDefault="00300CC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_Toc168599479 \h </w:instrText>
      </w:r>
      <w:r>
        <w:rPr>
          <w:noProof/>
        </w:rPr>
      </w:r>
      <w:r>
        <w:rPr>
          <w:noProof/>
        </w:rPr>
        <w:fldChar w:fldCharType="separate"/>
      </w:r>
      <w:r>
        <w:rPr>
          <w:noProof/>
        </w:rPr>
        <w:t>56</w:t>
      </w:r>
      <w:r>
        <w:rPr>
          <w:noProof/>
        </w:rPr>
        <w:fldChar w:fldCharType="end"/>
      </w:r>
    </w:p>
    <w:p w14:paraId="139D98FE" w14:textId="5D840B30" w:rsidR="00300CCF" w:rsidRDefault="00300CC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_Toc168599480 \h </w:instrText>
      </w:r>
      <w:r>
        <w:rPr>
          <w:noProof/>
        </w:rPr>
      </w:r>
      <w:r>
        <w:rPr>
          <w:noProof/>
        </w:rPr>
        <w:fldChar w:fldCharType="separate"/>
      </w:r>
      <w:r>
        <w:rPr>
          <w:noProof/>
        </w:rPr>
        <w:t>56</w:t>
      </w:r>
      <w:r>
        <w:rPr>
          <w:noProof/>
        </w:rPr>
        <w:fldChar w:fldCharType="end"/>
      </w:r>
    </w:p>
    <w:p w14:paraId="2002F7EE" w14:textId="0129B114" w:rsidR="00300CCF" w:rsidRDefault="00300CC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_Toc168599481 \h </w:instrText>
      </w:r>
      <w:r>
        <w:rPr>
          <w:noProof/>
        </w:rPr>
      </w:r>
      <w:r>
        <w:rPr>
          <w:noProof/>
        </w:rPr>
        <w:fldChar w:fldCharType="separate"/>
      </w:r>
      <w:r>
        <w:rPr>
          <w:noProof/>
        </w:rPr>
        <w:t>56</w:t>
      </w:r>
      <w:r>
        <w:rPr>
          <w:noProof/>
        </w:rPr>
        <w:fldChar w:fldCharType="end"/>
      </w:r>
    </w:p>
    <w:p w14:paraId="2CEE2D05" w14:textId="0BA5B2AA" w:rsidR="00300CCF" w:rsidRDefault="00300CC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_Toc168599482 \h </w:instrText>
      </w:r>
      <w:r>
        <w:rPr>
          <w:noProof/>
        </w:rPr>
      </w:r>
      <w:r>
        <w:rPr>
          <w:noProof/>
        </w:rPr>
        <w:fldChar w:fldCharType="separate"/>
      </w:r>
      <w:r>
        <w:rPr>
          <w:noProof/>
        </w:rPr>
        <w:t>56</w:t>
      </w:r>
      <w:r>
        <w:rPr>
          <w:noProof/>
        </w:rPr>
        <w:fldChar w:fldCharType="end"/>
      </w:r>
    </w:p>
    <w:p w14:paraId="4841DE33" w14:textId="6694A069" w:rsidR="00300CCF" w:rsidRDefault="00300CC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_Toc168599483 \h </w:instrText>
      </w:r>
      <w:r>
        <w:rPr>
          <w:noProof/>
        </w:rPr>
      </w:r>
      <w:r>
        <w:rPr>
          <w:noProof/>
        </w:rPr>
        <w:fldChar w:fldCharType="separate"/>
      </w:r>
      <w:r>
        <w:rPr>
          <w:noProof/>
        </w:rPr>
        <w:t>56</w:t>
      </w:r>
      <w:r>
        <w:rPr>
          <w:noProof/>
        </w:rPr>
        <w:fldChar w:fldCharType="end"/>
      </w:r>
    </w:p>
    <w:p w14:paraId="21F62C03" w14:textId="361A5564" w:rsidR="00300CCF" w:rsidRDefault="00300CC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_Toc168599484 \h </w:instrText>
      </w:r>
      <w:r>
        <w:rPr>
          <w:noProof/>
        </w:rPr>
      </w:r>
      <w:r>
        <w:rPr>
          <w:noProof/>
        </w:rPr>
        <w:fldChar w:fldCharType="separate"/>
      </w:r>
      <w:r>
        <w:rPr>
          <w:noProof/>
        </w:rPr>
        <w:t>56</w:t>
      </w:r>
      <w:r>
        <w:rPr>
          <w:noProof/>
        </w:rPr>
        <w:fldChar w:fldCharType="end"/>
      </w:r>
    </w:p>
    <w:p w14:paraId="7C032EA0" w14:textId="12D1EF4E" w:rsidR="00300CCF" w:rsidRDefault="00300CC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_Toc168599485 \h </w:instrText>
      </w:r>
      <w:r>
        <w:rPr>
          <w:noProof/>
        </w:rPr>
      </w:r>
      <w:r>
        <w:rPr>
          <w:noProof/>
        </w:rPr>
        <w:fldChar w:fldCharType="separate"/>
      </w:r>
      <w:r>
        <w:rPr>
          <w:noProof/>
        </w:rPr>
        <w:t>57</w:t>
      </w:r>
      <w:r>
        <w:rPr>
          <w:noProof/>
        </w:rPr>
        <w:fldChar w:fldCharType="end"/>
      </w:r>
    </w:p>
    <w:p w14:paraId="2120B187" w14:textId="46C5B67F" w:rsidR="00300CCF" w:rsidRDefault="00300CCF">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_Toc168599486 \h </w:instrText>
      </w:r>
      <w:r>
        <w:rPr>
          <w:noProof/>
        </w:rPr>
      </w:r>
      <w:r>
        <w:rPr>
          <w:noProof/>
        </w:rPr>
        <w:fldChar w:fldCharType="separate"/>
      </w:r>
      <w:r>
        <w:rPr>
          <w:noProof/>
        </w:rPr>
        <w:t>57</w:t>
      </w:r>
      <w:r>
        <w:rPr>
          <w:noProof/>
        </w:rPr>
        <w:fldChar w:fldCharType="end"/>
      </w:r>
    </w:p>
    <w:p w14:paraId="7E475631" w14:textId="18F196AE" w:rsidR="00300CCF" w:rsidRDefault="00300CCF">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_Toc168599487 \h </w:instrText>
      </w:r>
      <w:r>
        <w:rPr>
          <w:noProof/>
        </w:rPr>
      </w:r>
      <w:r>
        <w:rPr>
          <w:noProof/>
        </w:rPr>
        <w:fldChar w:fldCharType="separate"/>
      </w:r>
      <w:r>
        <w:rPr>
          <w:noProof/>
        </w:rPr>
        <w:t>57</w:t>
      </w:r>
      <w:r>
        <w:rPr>
          <w:noProof/>
        </w:rPr>
        <w:fldChar w:fldCharType="end"/>
      </w:r>
    </w:p>
    <w:p w14:paraId="11C280F4" w14:textId="0FBE849B" w:rsidR="00300CCF" w:rsidRDefault="00300CCF">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_Toc168599488 \h </w:instrText>
      </w:r>
      <w:r>
        <w:rPr>
          <w:noProof/>
        </w:rPr>
      </w:r>
      <w:r>
        <w:rPr>
          <w:noProof/>
        </w:rPr>
        <w:fldChar w:fldCharType="separate"/>
      </w:r>
      <w:r>
        <w:rPr>
          <w:noProof/>
        </w:rPr>
        <w:t>57</w:t>
      </w:r>
      <w:r>
        <w:rPr>
          <w:noProof/>
        </w:rPr>
        <w:fldChar w:fldCharType="end"/>
      </w:r>
    </w:p>
    <w:p w14:paraId="6DD9BA86" w14:textId="4DEE0B4D" w:rsidR="00300CCF" w:rsidRDefault="00300CCF">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_Toc168599489 \h </w:instrText>
      </w:r>
      <w:r>
        <w:rPr>
          <w:noProof/>
        </w:rPr>
      </w:r>
      <w:r>
        <w:rPr>
          <w:noProof/>
        </w:rPr>
        <w:fldChar w:fldCharType="separate"/>
      </w:r>
      <w:r>
        <w:rPr>
          <w:noProof/>
        </w:rPr>
        <w:t>57</w:t>
      </w:r>
      <w:r>
        <w:rPr>
          <w:noProof/>
        </w:rPr>
        <w:fldChar w:fldCharType="end"/>
      </w:r>
    </w:p>
    <w:p w14:paraId="54D59520" w14:textId="3519B230" w:rsidR="00300CCF" w:rsidRDefault="00300CCF">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_Toc168599490 \h </w:instrText>
      </w:r>
      <w:r>
        <w:rPr>
          <w:noProof/>
        </w:rPr>
      </w:r>
      <w:r>
        <w:rPr>
          <w:noProof/>
        </w:rPr>
        <w:fldChar w:fldCharType="separate"/>
      </w:r>
      <w:r>
        <w:rPr>
          <w:noProof/>
        </w:rPr>
        <w:t>58</w:t>
      </w:r>
      <w:r>
        <w:rPr>
          <w:noProof/>
        </w:rPr>
        <w:fldChar w:fldCharType="end"/>
      </w:r>
    </w:p>
    <w:p w14:paraId="20C6BC93" w14:textId="3FCC2F91" w:rsidR="00300CCF" w:rsidRDefault="00300CCF">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_Toc168599491 \h </w:instrText>
      </w:r>
      <w:r>
        <w:rPr>
          <w:noProof/>
        </w:rPr>
      </w:r>
      <w:r>
        <w:rPr>
          <w:noProof/>
        </w:rPr>
        <w:fldChar w:fldCharType="separate"/>
      </w:r>
      <w:r>
        <w:rPr>
          <w:noProof/>
        </w:rPr>
        <w:t>58</w:t>
      </w:r>
      <w:r>
        <w:rPr>
          <w:noProof/>
        </w:rPr>
        <w:fldChar w:fldCharType="end"/>
      </w:r>
    </w:p>
    <w:p w14:paraId="033D25FA" w14:textId="0CAC693E" w:rsidR="00300CCF" w:rsidRDefault="00300CCF">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_Toc168599492 \h </w:instrText>
      </w:r>
      <w:r>
        <w:rPr>
          <w:noProof/>
        </w:rPr>
      </w:r>
      <w:r>
        <w:rPr>
          <w:noProof/>
        </w:rPr>
        <w:fldChar w:fldCharType="separate"/>
      </w:r>
      <w:r>
        <w:rPr>
          <w:noProof/>
        </w:rPr>
        <w:t>58</w:t>
      </w:r>
      <w:r>
        <w:rPr>
          <w:noProof/>
        </w:rPr>
        <w:fldChar w:fldCharType="end"/>
      </w:r>
    </w:p>
    <w:p w14:paraId="5BE6A1BD" w14:textId="7A8EC799" w:rsidR="00300CCF" w:rsidRDefault="00300CCF">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_Toc168599493 \h </w:instrText>
      </w:r>
      <w:r>
        <w:rPr>
          <w:noProof/>
        </w:rPr>
      </w:r>
      <w:r>
        <w:rPr>
          <w:noProof/>
        </w:rPr>
        <w:fldChar w:fldCharType="separate"/>
      </w:r>
      <w:r>
        <w:rPr>
          <w:noProof/>
        </w:rPr>
        <w:t>58</w:t>
      </w:r>
      <w:r>
        <w:rPr>
          <w:noProof/>
        </w:rPr>
        <w:fldChar w:fldCharType="end"/>
      </w:r>
    </w:p>
    <w:p w14:paraId="39D7B92A" w14:textId="1ECF0A8D" w:rsidR="00300CCF" w:rsidRDefault="00300CCF">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_Toc168599494 \h </w:instrText>
      </w:r>
      <w:r>
        <w:rPr>
          <w:noProof/>
        </w:rPr>
      </w:r>
      <w:r>
        <w:rPr>
          <w:noProof/>
        </w:rPr>
        <w:fldChar w:fldCharType="separate"/>
      </w:r>
      <w:r>
        <w:rPr>
          <w:noProof/>
        </w:rPr>
        <w:t>58</w:t>
      </w:r>
      <w:r>
        <w:rPr>
          <w:noProof/>
        </w:rPr>
        <w:fldChar w:fldCharType="end"/>
      </w:r>
    </w:p>
    <w:p w14:paraId="23E74126" w14:textId="6B4B5864" w:rsidR="00300CCF" w:rsidRDefault="00300CCF">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_Toc168599495 \h </w:instrText>
      </w:r>
      <w:r>
        <w:rPr>
          <w:noProof/>
        </w:rPr>
      </w:r>
      <w:r>
        <w:rPr>
          <w:noProof/>
        </w:rPr>
        <w:fldChar w:fldCharType="separate"/>
      </w:r>
      <w:r>
        <w:rPr>
          <w:noProof/>
        </w:rPr>
        <w:t>59</w:t>
      </w:r>
      <w:r>
        <w:rPr>
          <w:noProof/>
        </w:rPr>
        <w:fldChar w:fldCharType="end"/>
      </w:r>
    </w:p>
    <w:p w14:paraId="79BB0DD1" w14:textId="023ECA38" w:rsidR="00300CCF" w:rsidRDefault="00300CCF">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_Toc168599496 \h </w:instrText>
      </w:r>
      <w:r>
        <w:rPr>
          <w:noProof/>
        </w:rPr>
      </w:r>
      <w:r>
        <w:rPr>
          <w:noProof/>
        </w:rPr>
        <w:fldChar w:fldCharType="separate"/>
      </w:r>
      <w:r>
        <w:rPr>
          <w:noProof/>
        </w:rPr>
        <w:t>60</w:t>
      </w:r>
      <w:r>
        <w:rPr>
          <w:noProof/>
        </w:rPr>
        <w:fldChar w:fldCharType="end"/>
      </w:r>
    </w:p>
    <w:p w14:paraId="180E01EA" w14:textId="0570482A" w:rsidR="00300CCF" w:rsidRDefault="00300CCF">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_Toc168599497 \h </w:instrText>
      </w:r>
      <w:r>
        <w:rPr>
          <w:noProof/>
        </w:rPr>
      </w:r>
      <w:r>
        <w:rPr>
          <w:noProof/>
        </w:rPr>
        <w:fldChar w:fldCharType="separate"/>
      </w:r>
      <w:r>
        <w:rPr>
          <w:noProof/>
        </w:rPr>
        <w:t>60</w:t>
      </w:r>
      <w:r>
        <w:rPr>
          <w:noProof/>
        </w:rPr>
        <w:fldChar w:fldCharType="end"/>
      </w:r>
    </w:p>
    <w:p w14:paraId="6C6C3291" w14:textId="26F7EEB4" w:rsidR="00300CCF" w:rsidRDefault="00300CCF">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_Toc168599498 \h </w:instrText>
      </w:r>
      <w:r>
        <w:rPr>
          <w:noProof/>
        </w:rPr>
      </w:r>
      <w:r>
        <w:rPr>
          <w:noProof/>
        </w:rPr>
        <w:fldChar w:fldCharType="separate"/>
      </w:r>
      <w:r>
        <w:rPr>
          <w:noProof/>
        </w:rPr>
        <w:t>60</w:t>
      </w:r>
      <w:r>
        <w:rPr>
          <w:noProof/>
        </w:rPr>
        <w:fldChar w:fldCharType="end"/>
      </w:r>
    </w:p>
    <w:p w14:paraId="0DDCC63C" w14:textId="5A765B3D" w:rsidR="00300CCF" w:rsidRDefault="00300CCF">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_Toc168599499 \h </w:instrText>
      </w:r>
      <w:r>
        <w:rPr>
          <w:noProof/>
        </w:rPr>
      </w:r>
      <w:r>
        <w:rPr>
          <w:noProof/>
        </w:rPr>
        <w:fldChar w:fldCharType="separate"/>
      </w:r>
      <w:r>
        <w:rPr>
          <w:noProof/>
        </w:rPr>
        <w:t>60</w:t>
      </w:r>
      <w:r>
        <w:rPr>
          <w:noProof/>
        </w:rPr>
        <w:fldChar w:fldCharType="end"/>
      </w:r>
    </w:p>
    <w:p w14:paraId="69ADB274" w14:textId="0920F511" w:rsidR="00300CCF" w:rsidRDefault="00300CCF">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_Toc168599500 \h </w:instrText>
      </w:r>
      <w:r>
        <w:rPr>
          <w:noProof/>
        </w:rPr>
      </w:r>
      <w:r>
        <w:rPr>
          <w:noProof/>
        </w:rPr>
        <w:fldChar w:fldCharType="separate"/>
      </w:r>
      <w:r>
        <w:rPr>
          <w:noProof/>
        </w:rPr>
        <w:t>60</w:t>
      </w:r>
      <w:r>
        <w:rPr>
          <w:noProof/>
        </w:rPr>
        <w:fldChar w:fldCharType="end"/>
      </w:r>
    </w:p>
    <w:p w14:paraId="47A3F0FE" w14:textId="73527DE3" w:rsidR="00300CCF" w:rsidRDefault="00300CCF">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_Toc168599501 \h </w:instrText>
      </w:r>
      <w:r>
        <w:rPr>
          <w:noProof/>
        </w:rPr>
      </w:r>
      <w:r>
        <w:rPr>
          <w:noProof/>
        </w:rPr>
        <w:fldChar w:fldCharType="separate"/>
      </w:r>
      <w:r>
        <w:rPr>
          <w:noProof/>
        </w:rPr>
        <w:t>60</w:t>
      </w:r>
      <w:r>
        <w:rPr>
          <w:noProof/>
        </w:rPr>
        <w:fldChar w:fldCharType="end"/>
      </w:r>
    </w:p>
    <w:p w14:paraId="77612CD7" w14:textId="7A89242D" w:rsidR="00300CCF" w:rsidRDefault="00300CCF">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_Toc168599502 \h </w:instrText>
      </w:r>
      <w:r>
        <w:rPr>
          <w:noProof/>
        </w:rPr>
      </w:r>
      <w:r>
        <w:rPr>
          <w:noProof/>
        </w:rPr>
        <w:fldChar w:fldCharType="separate"/>
      </w:r>
      <w:r>
        <w:rPr>
          <w:noProof/>
        </w:rPr>
        <w:t>61</w:t>
      </w:r>
      <w:r>
        <w:rPr>
          <w:noProof/>
        </w:rPr>
        <w:fldChar w:fldCharType="end"/>
      </w:r>
    </w:p>
    <w:p w14:paraId="66023BE0" w14:textId="3EFBEB70" w:rsidR="00300CCF" w:rsidRDefault="00300CCF">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_Toc168599503 \h </w:instrText>
      </w:r>
      <w:r>
        <w:rPr>
          <w:noProof/>
        </w:rPr>
      </w:r>
      <w:r>
        <w:rPr>
          <w:noProof/>
        </w:rPr>
        <w:fldChar w:fldCharType="separate"/>
      </w:r>
      <w:r>
        <w:rPr>
          <w:noProof/>
        </w:rPr>
        <w:t>62</w:t>
      </w:r>
      <w:r>
        <w:rPr>
          <w:noProof/>
        </w:rPr>
        <w:fldChar w:fldCharType="end"/>
      </w:r>
    </w:p>
    <w:p w14:paraId="7EBFDF4E" w14:textId="691AA633" w:rsidR="00300CCF" w:rsidRDefault="00300CCF">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_Toc168599504 \h </w:instrText>
      </w:r>
      <w:r>
        <w:rPr>
          <w:noProof/>
        </w:rPr>
      </w:r>
      <w:r>
        <w:rPr>
          <w:noProof/>
        </w:rPr>
        <w:fldChar w:fldCharType="separate"/>
      </w:r>
      <w:r>
        <w:rPr>
          <w:noProof/>
        </w:rPr>
        <w:t>63</w:t>
      </w:r>
      <w:r>
        <w:rPr>
          <w:noProof/>
        </w:rPr>
        <w:fldChar w:fldCharType="end"/>
      </w:r>
    </w:p>
    <w:p w14:paraId="21E6B8DC" w14:textId="26D07448" w:rsidR="00300CCF" w:rsidRDefault="00300CCF">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_Toc168599505 \h </w:instrText>
      </w:r>
      <w:r>
        <w:rPr>
          <w:noProof/>
        </w:rPr>
      </w:r>
      <w:r>
        <w:rPr>
          <w:noProof/>
        </w:rPr>
        <w:fldChar w:fldCharType="separate"/>
      </w:r>
      <w:r>
        <w:rPr>
          <w:noProof/>
        </w:rPr>
        <w:t>63</w:t>
      </w:r>
      <w:r>
        <w:rPr>
          <w:noProof/>
        </w:rPr>
        <w:fldChar w:fldCharType="end"/>
      </w:r>
    </w:p>
    <w:p w14:paraId="2B4E9DC6" w14:textId="526B63FE" w:rsidR="00300CCF" w:rsidRDefault="00300CCF">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_Toc168599506 \h </w:instrText>
      </w:r>
      <w:r>
        <w:rPr>
          <w:noProof/>
        </w:rPr>
      </w:r>
      <w:r>
        <w:rPr>
          <w:noProof/>
        </w:rPr>
        <w:fldChar w:fldCharType="separate"/>
      </w:r>
      <w:r>
        <w:rPr>
          <w:noProof/>
        </w:rPr>
        <w:t>64</w:t>
      </w:r>
      <w:r>
        <w:rPr>
          <w:noProof/>
        </w:rPr>
        <w:fldChar w:fldCharType="end"/>
      </w:r>
    </w:p>
    <w:p w14:paraId="02078435" w14:textId="1E3D415E" w:rsidR="00300CCF" w:rsidRDefault="00300CCF">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_Toc168599507 \h </w:instrText>
      </w:r>
      <w:r>
        <w:rPr>
          <w:noProof/>
        </w:rPr>
      </w:r>
      <w:r>
        <w:rPr>
          <w:noProof/>
        </w:rPr>
        <w:fldChar w:fldCharType="separate"/>
      </w:r>
      <w:r>
        <w:rPr>
          <w:noProof/>
        </w:rPr>
        <w:t>64</w:t>
      </w:r>
      <w:r>
        <w:rPr>
          <w:noProof/>
        </w:rPr>
        <w:fldChar w:fldCharType="end"/>
      </w:r>
    </w:p>
    <w:p w14:paraId="75679F78" w14:textId="36833CEF" w:rsidR="00300CCF" w:rsidRDefault="00300CCF">
      <w:pPr>
        <w:pStyle w:val="TOC4"/>
        <w:rPr>
          <w:rFonts w:asciiTheme="minorHAnsi" w:eastAsiaTheme="minorEastAsia" w:hAnsiTheme="minorHAnsi" w:cstheme="minorBidi"/>
          <w:noProof/>
          <w:sz w:val="22"/>
          <w:szCs w:val="22"/>
          <w:lang w:val="en-US"/>
        </w:rPr>
      </w:pPr>
      <w:r w:rsidRPr="00F36DA2">
        <w:rPr>
          <w:noProof/>
          <w:lang w:val="en-US"/>
        </w:rPr>
        <w:t>6.2.5.2</w:t>
      </w:r>
      <w:r>
        <w:rPr>
          <w:rFonts w:asciiTheme="minorHAnsi" w:eastAsiaTheme="minorEastAsia" w:hAnsiTheme="minorHAnsi" w:cstheme="minorBidi"/>
          <w:noProof/>
          <w:sz w:val="22"/>
          <w:szCs w:val="22"/>
          <w:lang w:val="en-US"/>
        </w:rPr>
        <w:tab/>
      </w:r>
      <w:r w:rsidRPr="00F36DA2">
        <w:rPr>
          <w:noProof/>
          <w:lang w:val="en-US"/>
        </w:rPr>
        <w:t>Real-time UAV Status Notification</w:t>
      </w:r>
      <w:r>
        <w:rPr>
          <w:noProof/>
        </w:rPr>
        <w:tab/>
      </w:r>
      <w:r>
        <w:rPr>
          <w:noProof/>
        </w:rPr>
        <w:fldChar w:fldCharType="begin"/>
      </w:r>
      <w:r>
        <w:rPr>
          <w:noProof/>
        </w:rPr>
        <w:instrText xml:space="preserve"> PAGEREF _Toc168599508 \h </w:instrText>
      </w:r>
      <w:r>
        <w:rPr>
          <w:noProof/>
        </w:rPr>
      </w:r>
      <w:r>
        <w:rPr>
          <w:noProof/>
        </w:rPr>
        <w:fldChar w:fldCharType="separate"/>
      </w:r>
      <w:r>
        <w:rPr>
          <w:noProof/>
        </w:rPr>
        <w:t>64</w:t>
      </w:r>
      <w:r>
        <w:rPr>
          <w:noProof/>
        </w:rPr>
        <w:fldChar w:fldCharType="end"/>
      </w:r>
    </w:p>
    <w:p w14:paraId="235DC3F8" w14:textId="1C67B369" w:rsidR="00300CCF" w:rsidRDefault="00300CCF">
      <w:pPr>
        <w:pStyle w:val="TOC5"/>
        <w:rPr>
          <w:rFonts w:asciiTheme="minorHAnsi" w:eastAsiaTheme="minorEastAsia" w:hAnsiTheme="minorHAnsi" w:cstheme="minorBidi"/>
          <w:noProof/>
          <w:sz w:val="22"/>
          <w:szCs w:val="22"/>
          <w:lang w:val="en-US"/>
        </w:rPr>
      </w:pPr>
      <w:r w:rsidRPr="00F36DA2">
        <w:rPr>
          <w:noProof/>
          <w:lang w:val="en-US"/>
        </w:rPr>
        <w:t>6.2.5.2.1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_Toc168599509 \h </w:instrText>
      </w:r>
      <w:r>
        <w:rPr>
          <w:noProof/>
        </w:rPr>
      </w:r>
      <w:r>
        <w:rPr>
          <w:noProof/>
        </w:rPr>
        <w:fldChar w:fldCharType="separate"/>
      </w:r>
      <w:r>
        <w:rPr>
          <w:noProof/>
        </w:rPr>
        <w:t>64</w:t>
      </w:r>
      <w:r>
        <w:rPr>
          <w:noProof/>
        </w:rPr>
        <w:fldChar w:fldCharType="end"/>
      </w:r>
    </w:p>
    <w:p w14:paraId="5F33D7EF" w14:textId="718AE2FB" w:rsidR="00300CCF" w:rsidRDefault="00300CCF">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_Toc168599510 \h </w:instrText>
      </w:r>
      <w:r>
        <w:rPr>
          <w:noProof/>
        </w:rPr>
      </w:r>
      <w:r>
        <w:rPr>
          <w:noProof/>
        </w:rPr>
        <w:fldChar w:fldCharType="separate"/>
      </w:r>
      <w:r>
        <w:rPr>
          <w:noProof/>
        </w:rPr>
        <w:t>64</w:t>
      </w:r>
      <w:r>
        <w:rPr>
          <w:noProof/>
        </w:rPr>
        <w:fldChar w:fldCharType="end"/>
      </w:r>
    </w:p>
    <w:p w14:paraId="62EFD9AB" w14:textId="47DAACD3" w:rsidR="00300CCF" w:rsidRDefault="00300CCF">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_Toc168599511 \h </w:instrText>
      </w:r>
      <w:r>
        <w:rPr>
          <w:noProof/>
        </w:rPr>
      </w:r>
      <w:r>
        <w:rPr>
          <w:noProof/>
        </w:rPr>
        <w:fldChar w:fldCharType="separate"/>
      </w:r>
      <w:r>
        <w:rPr>
          <w:noProof/>
        </w:rPr>
        <w:t>64</w:t>
      </w:r>
      <w:r>
        <w:rPr>
          <w:noProof/>
        </w:rPr>
        <w:fldChar w:fldCharType="end"/>
      </w:r>
    </w:p>
    <w:p w14:paraId="267E59E7" w14:textId="6C8591FF" w:rsidR="00300CCF" w:rsidRDefault="00300CCF">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_Toc168599512 \h </w:instrText>
      </w:r>
      <w:r>
        <w:rPr>
          <w:noProof/>
        </w:rPr>
      </w:r>
      <w:r>
        <w:rPr>
          <w:noProof/>
        </w:rPr>
        <w:fldChar w:fldCharType="separate"/>
      </w:r>
      <w:r>
        <w:rPr>
          <w:noProof/>
        </w:rPr>
        <w:t>64</w:t>
      </w:r>
      <w:r>
        <w:rPr>
          <w:noProof/>
        </w:rPr>
        <w:fldChar w:fldCharType="end"/>
      </w:r>
    </w:p>
    <w:p w14:paraId="584BB228" w14:textId="34AEA784" w:rsidR="00300CCF" w:rsidRDefault="00300CCF">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_Toc168599513 \h </w:instrText>
      </w:r>
      <w:r>
        <w:rPr>
          <w:noProof/>
        </w:rPr>
      </w:r>
      <w:r>
        <w:rPr>
          <w:noProof/>
        </w:rPr>
        <w:fldChar w:fldCharType="separate"/>
      </w:r>
      <w:r>
        <w:rPr>
          <w:noProof/>
        </w:rPr>
        <w:t>65</w:t>
      </w:r>
      <w:r>
        <w:rPr>
          <w:noProof/>
        </w:rPr>
        <w:fldChar w:fldCharType="end"/>
      </w:r>
    </w:p>
    <w:p w14:paraId="6AFE8E0F" w14:textId="35577614" w:rsidR="00300CCF" w:rsidRDefault="00300CCF">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_Toc168599514 \h </w:instrText>
      </w:r>
      <w:r>
        <w:rPr>
          <w:noProof/>
        </w:rPr>
      </w:r>
      <w:r>
        <w:rPr>
          <w:noProof/>
        </w:rPr>
        <w:fldChar w:fldCharType="separate"/>
      </w:r>
      <w:r>
        <w:rPr>
          <w:noProof/>
        </w:rPr>
        <w:t>65</w:t>
      </w:r>
      <w:r>
        <w:rPr>
          <w:noProof/>
        </w:rPr>
        <w:fldChar w:fldCharType="end"/>
      </w:r>
    </w:p>
    <w:p w14:paraId="429CB402" w14:textId="05A9152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_Toc168599515 \h </w:instrText>
      </w:r>
      <w:r>
        <w:rPr>
          <w:noProof/>
        </w:rPr>
      </w:r>
      <w:r>
        <w:rPr>
          <w:noProof/>
        </w:rPr>
        <w:fldChar w:fldCharType="separate"/>
      </w:r>
      <w:r>
        <w:rPr>
          <w:noProof/>
        </w:rPr>
        <w:t>66</w:t>
      </w:r>
      <w:r>
        <w:rPr>
          <w:noProof/>
        </w:rPr>
        <w:fldChar w:fldCharType="end"/>
      </w:r>
    </w:p>
    <w:p w14:paraId="10B2938F" w14:textId="35DE0F50" w:rsidR="00300CCF" w:rsidRDefault="00300CCF">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_Toc168599516 \h </w:instrText>
      </w:r>
      <w:r>
        <w:rPr>
          <w:noProof/>
        </w:rPr>
      </w:r>
      <w:r>
        <w:rPr>
          <w:noProof/>
        </w:rPr>
        <w:fldChar w:fldCharType="separate"/>
      </w:r>
      <w:r>
        <w:rPr>
          <w:noProof/>
        </w:rPr>
        <w:t>66</w:t>
      </w:r>
      <w:r>
        <w:rPr>
          <w:noProof/>
        </w:rPr>
        <w:fldChar w:fldCharType="end"/>
      </w:r>
    </w:p>
    <w:p w14:paraId="2DD39ED4" w14:textId="16CBBC80" w:rsidR="00300CCF" w:rsidRDefault="00300CCF">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_Toc168599517 \h </w:instrText>
      </w:r>
      <w:r>
        <w:rPr>
          <w:noProof/>
        </w:rPr>
      </w:r>
      <w:r>
        <w:rPr>
          <w:noProof/>
        </w:rPr>
        <w:fldChar w:fldCharType="separate"/>
      </w:r>
      <w:r>
        <w:rPr>
          <w:noProof/>
        </w:rPr>
        <w:t>66</w:t>
      </w:r>
      <w:r>
        <w:rPr>
          <w:noProof/>
        </w:rPr>
        <w:fldChar w:fldCharType="end"/>
      </w:r>
    </w:p>
    <w:p w14:paraId="2A81089A" w14:textId="6972325C" w:rsidR="00300CCF" w:rsidRDefault="00300CCF">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_Toc168599518 \h </w:instrText>
      </w:r>
      <w:r>
        <w:rPr>
          <w:noProof/>
        </w:rPr>
      </w:r>
      <w:r>
        <w:rPr>
          <w:noProof/>
        </w:rPr>
        <w:fldChar w:fldCharType="separate"/>
      </w:r>
      <w:r>
        <w:rPr>
          <w:noProof/>
        </w:rPr>
        <w:t>66</w:t>
      </w:r>
      <w:r>
        <w:rPr>
          <w:noProof/>
        </w:rPr>
        <w:fldChar w:fldCharType="end"/>
      </w:r>
    </w:p>
    <w:p w14:paraId="3333D0C4" w14:textId="2E6F8378" w:rsidR="00300CCF" w:rsidRDefault="00300CCF">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_Toc168599519 \h </w:instrText>
      </w:r>
      <w:r>
        <w:rPr>
          <w:noProof/>
        </w:rPr>
      </w:r>
      <w:r>
        <w:rPr>
          <w:noProof/>
        </w:rPr>
        <w:fldChar w:fldCharType="separate"/>
      </w:r>
      <w:r>
        <w:rPr>
          <w:noProof/>
        </w:rPr>
        <w:t>67</w:t>
      </w:r>
      <w:r>
        <w:rPr>
          <w:noProof/>
        </w:rPr>
        <w:fldChar w:fldCharType="end"/>
      </w:r>
    </w:p>
    <w:p w14:paraId="65DCBA5B" w14:textId="43904BD0" w:rsidR="00300CCF" w:rsidRDefault="00300CCF">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_Toc168599520 \h </w:instrText>
      </w:r>
      <w:r>
        <w:rPr>
          <w:noProof/>
        </w:rPr>
      </w:r>
      <w:r>
        <w:rPr>
          <w:noProof/>
        </w:rPr>
        <w:fldChar w:fldCharType="separate"/>
      </w:r>
      <w:r>
        <w:rPr>
          <w:noProof/>
        </w:rPr>
        <w:t>67</w:t>
      </w:r>
      <w:r>
        <w:rPr>
          <w:noProof/>
        </w:rPr>
        <w:fldChar w:fldCharType="end"/>
      </w:r>
    </w:p>
    <w:p w14:paraId="5FE61604" w14:textId="468CD3B0"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_Toc168599521 \h </w:instrText>
      </w:r>
      <w:r>
        <w:rPr>
          <w:noProof/>
        </w:rPr>
      </w:r>
      <w:r>
        <w:rPr>
          <w:noProof/>
        </w:rPr>
        <w:fldChar w:fldCharType="separate"/>
      </w:r>
      <w:r>
        <w:rPr>
          <w:noProof/>
        </w:rPr>
        <w:t>67</w:t>
      </w:r>
      <w:r>
        <w:rPr>
          <w:noProof/>
        </w:rPr>
        <w:fldChar w:fldCharType="end"/>
      </w:r>
    </w:p>
    <w:p w14:paraId="18E772F1" w14:textId="176EB1C5" w:rsidR="00300CCF" w:rsidRDefault="00300CCF">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_Toc168599522 \h </w:instrText>
      </w:r>
      <w:r>
        <w:rPr>
          <w:noProof/>
        </w:rPr>
      </w:r>
      <w:r>
        <w:rPr>
          <w:noProof/>
        </w:rPr>
        <w:fldChar w:fldCharType="separate"/>
      </w:r>
      <w:r>
        <w:rPr>
          <w:noProof/>
        </w:rPr>
        <w:t>67</w:t>
      </w:r>
      <w:r>
        <w:rPr>
          <w:noProof/>
        </w:rPr>
        <w:fldChar w:fldCharType="end"/>
      </w:r>
    </w:p>
    <w:p w14:paraId="02315914" w14:textId="7EB0B9A9" w:rsidR="00300CCF" w:rsidRDefault="00300CCF">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_Toc168599523 \h </w:instrText>
      </w:r>
      <w:r>
        <w:rPr>
          <w:noProof/>
        </w:rPr>
      </w:r>
      <w:r>
        <w:rPr>
          <w:noProof/>
        </w:rPr>
        <w:fldChar w:fldCharType="separate"/>
      </w:r>
      <w:r>
        <w:rPr>
          <w:noProof/>
        </w:rPr>
        <w:t>67</w:t>
      </w:r>
      <w:r>
        <w:rPr>
          <w:noProof/>
        </w:rPr>
        <w:fldChar w:fldCharType="end"/>
      </w:r>
    </w:p>
    <w:p w14:paraId="3A32F95B" w14:textId="6BB73878" w:rsidR="00300CCF" w:rsidRDefault="00300CCF">
      <w:pPr>
        <w:pStyle w:val="TOC4"/>
        <w:rPr>
          <w:rFonts w:asciiTheme="minorHAnsi" w:eastAsiaTheme="minorEastAsia" w:hAnsiTheme="minorHAnsi" w:cstheme="minorBidi"/>
          <w:noProof/>
          <w:sz w:val="22"/>
          <w:szCs w:val="22"/>
          <w:lang w:val="en-US"/>
        </w:rPr>
      </w:pPr>
      <w:r w:rsidRPr="00F36DA2">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_Toc168599524 \h </w:instrText>
      </w:r>
      <w:r>
        <w:rPr>
          <w:noProof/>
        </w:rPr>
      </w:r>
      <w:r>
        <w:rPr>
          <w:noProof/>
        </w:rPr>
        <w:fldChar w:fldCharType="separate"/>
      </w:r>
      <w:r>
        <w:rPr>
          <w:noProof/>
        </w:rPr>
        <w:t>67</w:t>
      </w:r>
      <w:r>
        <w:rPr>
          <w:noProof/>
        </w:rPr>
        <w:fldChar w:fldCharType="end"/>
      </w:r>
    </w:p>
    <w:p w14:paraId="5094EE87" w14:textId="2AF258A6" w:rsidR="00300CCF" w:rsidRDefault="00300CCF">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_Toc168599525 \h </w:instrText>
      </w:r>
      <w:r>
        <w:rPr>
          <w:noProof/>
        </w:rPr>
      </w:r>
      <w:r>
        <w:rPr>
          <w:noProof/>
        </w:rPr>
        <w:fldChar w:fldCharType="separate"/>
      </w:r>
      <w:r>
        <w:rPr>
          <w:noProof/>
        </w:rPr>
        <w:t>68</w:t>
      </w:r>
      <w:r>
        <w:rPr>
          <w:noProof/>
        </w:rPr>
        <w:fldChar w:fldCharType="end"/>
      </w:r>
    </w:p>
    <w:p w14:paraId="7C8F930C" w14:textId="7C88EEFE" w:rsidR="00300CCF" w:rsidRDefault="00300CCF">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_Toc168599526 \h </w:instrText>
      </w:r>
      <w:r>
        <w:rPr>
          <w:noProof/>
        </w:rPr>
      </w:r>
      <w:r>
        <w:rPr>
          <w:noProof/>
        </w:rPr>
        <w:fldChar w:fldCharType="separate"/>
      </w:r>
      <w:r>
        <w:rPr>
          <w:noProof/>
        </w:rPr>
        <w:t>68</w:t>
      </w:r>
      <w:r>
        <w:rPr>
          <w:noProof/>
        </w:rPr>
        <w:fldChar w:fldCharType="end"/>
      </w:r>
    </w:p>
    <w:p w14:paraId="2B0923AE" w14:textId="5C9781E2" w:rsidR="00300CCF" w:rsidRDefault="00300CCF">
      <w:pPr>
        <w:pStyle w:val="TOC3"/>
        <w:rPr>
          <w:rFonts w:asciiTheme="minorHAnsi" w:eastAsiaTheme="minorEastAsia" w:hAnsiTheme="minorHAnsi" w:cstheme="minorBidi"/>
          <w:noProof/>
          <w:sz w:val="22"/>
          <w:szCs w:val="22"/>
          <w:lang w:val="en-US"/>
        </w:rPr>
      </w:pPr>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_Toc168599527 \h </w:instrText>
      </w:r>
      <w:r>
        <w:rPr>
          <w:noProof/>
        </w:rPr>
      </w:r>
      <w:r>
        <w:rPr>
          <w:noProof/>
        </w:rPr>
        <w:fldChar w:fldCharType="separate"/>
      </w:r>
      <w:r>
        <w:rPr>
          <w:noProof/>
        </w:rPr>
        <w:t>68</w:t>
      </w:r>
      <w:r>
        <w:rPr>
          <w:noProof/>
        </w:rPr>
        <w:fldChar w:fldCharType="end"/>
      </w:r>
    </w:p>
    <w:p w14:paraId="18AA887B" w14:textId="358EE8C8" w:rsidR="00300CCF" w:rsidRDefault="00300CCF">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_Toc168599528 \h </w:instrText>
      </w:r>
      <w:r>
        <w:rPr>
          <w:noProof/>
        </w:rPr>
      </w:r>
      <w:r>
        <w:rPr>
          <w:noProof/>
        </w:rPr>
        <w:fldChar w:fldCharType="separate"/>
      </w:r>
      <w:r>
        <w:rPr>
          <w:noProof/>
        </w:rPr>
        <w:t>68</w:t>
      </w:r>
      <w:r>
        <w:rPr>
          <w:noProof/>
        </w:rPr>
        <w:fldChar w:fldCharType="end"/>
      </w:r>
    </w:p>
    <w:p w14:paraId="614287FC" w14:textId="01553CFD" w:rsidR="00300CCF" w:rsidRDefault="00300CCF">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_Toc168599529 \h </w:instrText>
      </w:r>
      <w:r>
        <w:rPr>
          <w:noProof/>
        </w:rPr>
      </w:r>
      <w:r>
        <w:rPr>
          <w:noProof/>
        </w:rPr>
        <w:fldChar w:fldCharType="separate"/>
      </w:r>
      <w:r>
        <w:rPr>
          <w:noProof/>
        </w:rPr>
        <w:t>68</w:t>
      </w:r>
      <w:r>
        <w:rPr>
          <w:noProof/>
        </w:rPr>
        <w:fldChar w:fldCharType="end"/>
      </w:r>
    </w:p>
    <w:p w14:paraId="5067BC51" w14:textId="72A8F9BF" w:rsidR="00300CCF" w:rsidRDefault="00300CCF">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_Toc168599530 \h </w:instrText>
      </w:r>
      <w:r>
        <w:rPr>
          <w:noProof/>
        </w:rPr>
      </w:r>
      <w:r>
        <w:rPr>
          <w:noProof/>
        </w:rPr>
        <w:fldChar w:fldCharType="separate"/>
      </w:r>
      <w:r>
        <w:rPr>
          <w:noProof/>
        </w:rPr>
        <w:t>68</w:t>
      </w:r>
      <w:r>
        <w:rPr>
          <w:noProof/>
        </w:rPr>
        <w:fldChar w:fldCharType="end"/>
      </w:r>
    </w:p>
    <w:p w14:paraId="36B04D3D" w14:textId="71E0FD64" w:rsidR="00300CCF" w:rsidRDefault="00300CCF">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_Toc168599531 \h </w:instrText>
      </w:r>
      <w:r>
        <w:rPr>
          <w:noProof/>
        </w:rPr>
      </w:r>
      <w:r>
        <w:rPr>
          <w:noProof/>
        </w:rPr>
        <w:fldChar w:fldCharType="separate"/>
      </w:r>
      <w:r>
        <w:rPr>
          <w:noProof/>
        </w:rPr>
        <w:t>68</w:t>
      </w:r>
      <w:r>
        <w:rPr>
          <w:noProof/>
        </w:rPr>
        <w:fldChar w:fldCharType="end"/>
      </w:r>
    </w:p>
    <w:p w14:paraId="248FE086" w14:textId="3D0D8EF3" w:rsidR="00300CCF" w:rsidRDefault="00300CCF">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_Toc168599532 \h </w:instrText>
      </w:r>
      <w:r>
        <w:rPr>
          <w:noProof/>
        </w:rPr>
      </w:r>
      <w:r>
        <w:rPr>
          <w:noProof/>
        </w:rPr>
        <w:fldChar w:fldCharType="separate"/>
      </w:r>
      <w:r>
        <w:rPr>
          <w:noProof/>
        </w:rPr>
        <w:t>68</w:t>
      </w:r>
      <w:r>
        <w:rPr>
          <w:noProof/>
        </w:rPr>
        <w:fldChar w:fldCharType="end"/>
      </w:r>
    </w:p>
    <w:p w14:paraId="3EA53378" w14:textId="5954C394" w:rsidR="00300CCF" w:rsidRDefault="00300CCF">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_Toc168599533 \h </w:instrText>
      </w:r>
      <w:r>
        <w:rPr>
          <w:noProof/>
        </w:rPr>
      </w:r>
      <w:r>
        <w:rPr>
          <w:noProof/>
        </w:rPr>
        <w:fldChar w:fldCharType="separate"/>
      </w:r>
      <w:r>
        <w:rPr>
          <w:noProof/>
        </w:rPr>
        <w:t>69</w:t>
      </w:r>
      <w:r>
        <w:rPr>
          <w:noProof/>
        </w:rPr>
        <w:fldChar w:fldCharType="end"/>
      </w:r>
    </w:p>
    <w:p w14:paraId="62B464AC" w14:textId="09564253" w:rsidR="00300CCF" w:rsidRDefault="00300CCF">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_Toc168599534 \h </w:instrText>
      </w:r>
      <w:r>
        <w:rPr>
          <w:noProof/>
        </w:rPr>
      </w:r>
      <w:r>
        <w:rPr>
          <w:noProof/>
        </w:rPr>
        <w:fldChar w:fldCharType="separate"/>
      </w:r>
      <w:r>
        <w:rPr>
          <w:noProof/>
        </w:rPr>
        <w:t>69</w:t>
      </w:r>
      <w:r>
        <w:rPr>
          <w:noProof/>
        </w:rPr>
        <w:fldChar w:fldCharType="end"/>
      </w:r>
    </w:p>
    <w:p w14:paraId="3D8711C5" w14:textId="2AD8B1EA" w:rsidR="00300CCF" w:rsidRDefault="00300CCF">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_Toc168599535 \h </w:instrText>
      </w:r>
      <w:r>
        <w:rPr>
          <w:noProof/>
        </w:rPr>
      </w:r>
      <w:r>
        <w:rPr>
          <w:noProof/>
        </w:rPr>
        <w:fldChar w:fldCharType="separate"/>
      </w:r>
      <w:r>
        <w:rPr>
          <w:noProof/>
        </w:rPr>
        <w:t>69</w:t>
      </w:r>
      <w:r>
        <w:rPr>
          <w:noProof/>
        </w:rPr>
        <w:fldChar w:fldCharType="end"/>
      </w:r>
    </w:p>
    <w:p w14:paraId="01C19301" w14:textId="23183738" w:rsidR="00300CCF" w:rsidRDefault="00300CCF">
      <w:pPr>
        <w:pStyle w:val="TOC3"/>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_Toc168599536 \h </w:instrText>
      </w:r>
      <w:r>
        <w:rPr>
          <w:noProof/>
        </w:rPr>
      </w:r>
      <w:r>
        <w:rPr>
          <w:noProof/>
        </w:rPr>
        <w:fldChar w:fldCharType="separate"/>
      </w:r>
      <w:r>
        <w:rPr>
          <w:noProof/>
        </w:rPr>
        <w:t>69</w:t>
      </w:r>
      <w:r>
        <w:rPr>
          <w:noProof/>
        </w:rPr>
        <w:fldChar w:fldCharType="end"/>
      </w:r>
    </w:p>
    <w:p w14:paraId="7A313812" w14:textId="5B54DCA2" w:rsidR="00300CCF" w:rsidRDefault="00300CCF">
      <w:pPr>
        <w:pStyle w:val="TOC4"/>
        <w:rPr>
          <w:rFonts w:asciiTheme="minorHAnsi" w:eastAsiaTheme="minorEastAsia" w:hAnsiTheme="minorHAnsi" w:cstheme="minorBidi"/>
          <w:noProof/>
          <w:sz w:val="22"/>
          <w:szCs w:val="22"/>
          <w:lang w:val="en-US"/>
        </w:rPr>
      </w:pPr>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_Toc168599537 \h </w:instrText>
      </w:r>
      <w:r>
        <w:rPr>
          <w:noProof/>
        </w:rPr>
      </w:r>
      <w:r>
        <w:rPr>
          <w:noProof/>
        </w:rPr>
        <w:fldChar w:fldCharType="separate"/>
      </w:r>
      <w:r>
        <w:rPr>
          <w:noProof/>
        </w:rPr>
        <w:t>69</w:t>
      </w:r>
      <w:r>
        <w:rPr>
          <w:noProof/>
        </w:rPr>
        <w:fldChar w:fldCharType="end"/>
      </w:r>
    </w:p>
    <w:p w14:paraId="4D40F8E9" w14:textId="6FFD3D9D" w:rsidR="00300CCF" w:rsidRDefault="00300CCF">
      <w:pPr>
        <w:pStyle w:val="TOC4"/>
        <w:rPr>
          <w:rFonts w:asciiTheme="minorHAnsi" w:eastAsiaTheme="minorEastAsia" w:hAnsiTheme="minorHAnsi" w:cstheme="minorBidi"/>
          <w:noProof/>
          <w:sz w:val="22"/>
          <w:szCs w:val="22"/>
          <w:lang w:val="en-US"/>
        </w:rPr>
      </w:pPr>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_Toc168599538 \h </w:instrText>
      </w:r>
      <w:r>
        <w:rPr>
          <w:noProof/>
        </w:rPr>
      </w:r>
      <w:r>
        <w:rPr>
          <w:noProof/>
        </w:rPr>
        <w:fldChar w:fldCharType="separate"/>
      </w:r>
      <w:r>
        <w:rPr>
          <w:noProof/>
        </w:rPr>
        <w:t>70</w:t>
      </w:r>
      <w:r>
        <w:rPr>
          <w:noProof/>
        </w:rPr>
        <w:fldChar w:fldCharType="end"/>
      </w:r>
    </w:p>
    <w:p w14:paraId="5099E27A" w14:textId="2AFA0433" w:rsidR="00300CCF" w:rsidRDefault="00300CCF">
      <w:pPr>
        <w:pStyle w:val="TOC5"/>
        <w:rPr>
          <w:rFonts w:asciiTheme="minorHAnsi" w:eastAsiaTheme="minorEastAsia" w:hAnsiTheme="minorHAnsi" w:cstheme="minorBidi"/>
          <w:noProof/>
          <w:sz w:val="22"/>
          <w:szCs w:val="22"/>
          <w:lang w:val="en-US"/>
        </w:rPr>
      </w:pPr>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_Toc168599539 \h </w:instrText>
      </w:r>
      <w:r>
        <w:rPr>
          <w:noProof/>
        </w:rPr>
      </w:r>
      <w:r>
        <w:rPr>
          <w:noProof/>
        </w:rPr>
        <w:fldChar w:fldCharType="separate"/>
      </w:r>
      <w:r>
        <w:rPr>
          <w:noProof/>
        </w:rPr>
        <w:t>70</w:t>
      </w:r>
      <w:r>
        <w:rPr>
          <w:noProof/>
        </w:rPr>
        <w:fldChar w:fldCharType="end"/>
      </w:r>
    </w:p>
    <w:p w14:paraId="3A924860" w14:textId="2AE81276" w:rsidR="00300CCF" w:rsidRDefault="00300CCF">
      <w:pPr>
        <w:pStyle w:val="TOC5"/>
        <w:rPr>
          <w:rFonts w:asciiTheme="minorHAnsi" w:eastAsiaTheme="minorEastAsia" w:hAnsiTheme="minorHAnsi" w:cstheme="minorBidi"/>
          <w:noProof/>
          <w:sz w:val="22"/>
          <w:szCs w:val="22"/>
          <w:lang w:val="en-US"/>
        </w:rPr>
      </w:pPr>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_Toc168599540 \h </w:instrText>
      </w:r>
      <w:r>
        <w:rPr>
          <w:noProof/>
        </w:rPr>
      </w:r>
      <w:r>
        <w:rPr>
          <w:noProof/>
        </w:rPr>
        <w:fldChar w:fldCharType="separate"/>
      </w:r>
      <w:r>
        <w:rPr>
          <w:noProof/>
        </w:rPr>
        <w:t>70</w:t>
      </w:r>
      <w:r>
        <w:rPr>
          <w:noProof/>
        </w:rPr>
        <w:fldChar w:fldCharType="end"/>
      </w:r>
    </w:p>
    <w:p w14:paraId="18EF4D7D" w14:textId="387CE3D7" w:rsidR="00300CCF" w:rsidRDefault="00300CCF">
      <w:pPr>
        <w:pStyle w:val="TOC5"/>
        <w:rPr>
          <w:rFonts w:asciiTheme="minorHAnsi" w:eastAsiaTheme="minorEastAsia" w:hAnsiTheme="minorHAnsi" w:cstheme="minorBidi"/>
          <w:noProof/>
          <w:sz w:val="22"/>
          <w:szCs w:val="22"/>
          <w:lang w:val="en-US"/>
        </w:rPr>
      </w:pPr>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_Toc168599541 \h </w:instrText>
      </w:r>
      <w:r>
        <w:rPr>
          <w:noProof/>
        </w:rPr>
      </w:r>
      <w:r>
        <w:rPr>
          <w:noProof/>
        </w:rPr>
        <w:fldChar w:fldCharType="separate"/>
      </w:r>
      <w:r>
        <w:rPr>
          <w:noProof/>
        </w:rPr>
        <w:t>70</w:t>
      </w:r>
      <w:r>
        <w:rPr>
          <w:noProof/>
        </w:rPr>
        <w:fldChar w:fldCharType="end"/>
      </w:r>
    </w:p>
    <w:p w14:paraId="2F7C7A3F" w14:textId="5C694D23" w:rsidR="00300CCF" w:rsidRDefault="00300CCF">
      <w:pPr>
        <w:pStyle w:val="TOC6"/>
        <w:rPr>
          <w:rFonts w:asciiTheme="minorHAnsi" w:eastAsiaTheme="minorEastAsia" w:hAnsiTheme="minorHAnsi" w:cstheme="minorBidi"/>
          <w:noProof/>
          <w:sz w:val="22"/>
          <w:szCs w:val="22"/>
          <w:lang w:val="en-US"/>
        </w:rPr>
      </w:pPr>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_Toc168599542 \h </w:instrText>
      </w:r>
      <w:r>
        <w:rPr>
          <w:noProof/>
        </w:rPr>
      </w:r>
      <w:r>
        <w:rPr>
          <w:noProof/>
        </w:rPr>
        <w:fldChar w:fldCharType="separate"/>
      </w:r>
      <w:r>
        <w:rPr>
          <w:noProof/>
        </w:rPr>
        <w:t>70</w:t>
      </w:r>
      <w:r>
        <w:rPr>
          <w:noProof/>
        </w:rPr>
        <w:fldChar w:fldCharType="end"/>
      </w:r>
    </w:p>
    <w:p w14:paraId="556A8173" w14:textId="68E71792" w:rsidR="00300CCF" w:rsidRDefault="00300CCF">
      <w:pPr>
        <w:pStyle w:val="TOC6"/>
        <w:rPr>
          <w:rFonts w:asciiTheme="minorHAnsi" w:eastAsiaTheme="minorEastAsia" w:hAnsiTheme="minorHAnsi" w:cstheme="minorBidi"/>
          <w:noProof/>
          <w:sz w:val="22"/>
          <w:szCs w:val="22"/>
          <w:lang w:val="en-US"/>
        </w:rPr>
      </w:pPr>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_Toc168599543 \h </w:instrText>
      </w:r>
      <w:r>
        <w:rPr>
          <w:noProof/>
        </w:rPr>
      </w:r>
      <w:r>
        <w:rPr>
          <w:noProof/>
        </w:rPr>
        <w:fldChar w:fldCharType="separate"/>
      </w:r>
      <w:r>
        <w:rPr>
          <w:noProof/>
        </w:rPr>
        <w:t>71</w:t>
      </w:r>
      <w:r>
        <w:rPr>
          <w:noProof/>
        </w:rPr>
        <w:fldChar w:fldCharType="end"/>
      </w:r>
    </w:p>
    <w:p w14:paraId="71F50C50" w14:textId="08AD5783" w:rsidR="00300CCF" w:rsidRDefault="00300CCF">
      <w:pPr>
        <w:pStyle w:val="TOC5"/>
        <w:rPr>
          <w:rFonts w:asciiTheme="minorHAnsi" w:eastAsiaTheme="minorEastAsia" w:hAnsiTheme="minorHAnsi" w:cstheme="minorBidi"/>
          <w:noProof/>
          <w:sz w:val="22"/>
          <w:szCs w:val="22"/>
          <w:lang w:val="en-US"/>
        </w:rPr>
      </w:pPr>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_Toc168599544 \h </w:instrText>
      </w:r>
      <w:r>
        <w:rPr>
          <w:noProof/>
        </w:rPr>
      </w:r>
      <w:r>
        <w:rPr>
          <w:noProof/>
        </w:rPr>
        <w:fldChar w:fldCharType="separate"/>
      </w:r>
      <w:r>
        <w:rPr>
          <w:noProof/>
        </w:rPr>
        <w:t>72</w:t>
      </w:r>
      <w:r>
        <w:rPr>
          <w:noProof/>
        </w:rPr>
        <w:fldChar w:fldCharType="end"/>
      </w:r>
    </w:p>
    <w:p w14:paraId="60E65CB6" w14:textId="33E03217" w:rsidR="00300CCF" w:rsidRDefault="00300CCF">
      <w:pPr>
        <w:pStyle w:val="TOC4"/>
        <w:rPr>
          <w:rFonts w:asciiTheme="minorHAnsi" w:eastAsiaTheme="minorEastAsia" w:hAnsiTheme="minorHAnsi" w:cstheme="minorBidi"/>
          <w:noProof/>
          <w:sz w:val="22"/>
          <w:szCs w:val="22"/>
          <w:lang w:val="en-US"/>
        </w:rPr>
      </w:pPr>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_Toc168599545 \h </w:instrText>
      </w:r>
      <w:r>
        <w:rPr>
          <w:noProof/>
        </w:rPr>
      </w:r>
      <w:r>
        <w:rPr>
          <w:noProof/>
        </w:rPr>
        <w:fldChar w:fldCharType="separate"/>
      </w:r>
      <w:r>
        <w:rPr>
          <w:noProof/>
        </w:rPr>
        <w:t>72</w:t>
      </w:r>
      <w:r>
        <w:rPr>
          <w:noProof/>
        </w:rPr>
        <w:fldChar w:fldCharType="end"/>
      </w:r>
    </w:p>
    <w:p w14:paraId="007F9181" w14:textId="18C4D6C9" w:rsidR="00300CCF" w:rsidRDefault="00300CCF">
      <w:pPr>
        <w:pStyle w:val="TOC5"/>
        <w:rPr>
          <w:rFonts w:asciiTheme="minorHAnsi" w:eastAsiaTheme="minorEastAsia" w:hAnsiTheme="minorHAnsi" w:cstheme="minorBidi"/>
          <w:noProof/>
          <w:sz w:val="22"/>
          <w:szCs w:val="22"/>
          <w:lang w:val="en-US"/>
        </w:rPr>
      </w:pPr>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_Toc168599546 \h </w:instrText>
      </w:r>
      <w:r>
        <w:rPr>
          <w:noProof/>
        </w:rPr>
      </w:r>
      <w:r>
        <w:rPr>
          <w:noProof/>
        </w:rPr>
        <w:fldChar w:fldCharType="separate"/>
      </w:r>
      <w:r>
        <w:rPr>
          <w:noProof/>
        </w:rPr>
        <w:t>72</w:t>
      </w:r>
      <w:r>
        <w:rPr>
          <w:noProof/>
        </w:rPr>
        <w:fldChar w:fldCharType="end"/>
      </w:r>
    </w:p>
    <w:p w14:paraId="38FDBE1B" w14:textId="2D6113D5" w:rsidR="00300CCF" w:rsidRDefault="00300CCF">
      <w:pPr>
        <w:pStyle w:val="TOC5"/>
        <w:rPr>
          <w:rFonts w:asciiTheme="minorHAnsi" w:eastAsiaTheme="minorEastAsia" w:hAnsiTheme="minorHAnsi" w:cstheme="minorBidi"/>
          <w:noProof/>
          <w:sz w:val="22"/>
          <w:szCs w:val="22"/>
          <w:lang w:val="en-US"/>
        </w:rPr>
      </w:pPr>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_Toc168599547 \h </w:instrText>
      </w:r>
      <w:r>
        <w:rPr>
          <w:noProof/>
        </w:rPr>
      </w:r>
      <w:r>
        <w:rPr>
          <w:noProof/>
        </w:rPr>
        <w:fldChar w:fldCharType="separate"/>
      </w:r>
      <w:r>
        <w:rPr>
          <w:noProof/>
        </w:rPr>
        <w:t>72</w:t>
      </w:r>
      <w:r>
        <w:rPr>
          <w:noProof/>
        </w:rPr>
        <w:fldChar w:fldCharType="end"/>
      </w:r>
    </w:p>
    <w:p w14:paraId="7972ED25" w14:textId="167F00F7" w:rsidR="00300CCF" w:rsidRDefault="00300CCF">
      <w:pPr>
        <w:pStyle w:val="TOC5"/>
        <w:rPr>
          <w:rFonts w:asciiTheme="minorHAnsi" w:eastAsiaTheme="minorEastAsia" w:hAnsiTheme="minorHAnsi" w:cstheme="minorBidi"/>
          <w:noProof/>
          <w:sz w:val="22"/>
          <w:szCs w:val="22"/>
          <w:lang w:val="en-US"/>
        </w:rPr>
      </w:pPr>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_Toc168599548 \h </w:instrText>
      </w:r>
      <w:r>
        <w:rPr>
          <w:noProof/>
        </w:rPr>
      </w:r>
      <w:r>
        <w:rPr>
          <w:noProof/>
        </w:rPr>
        <w:fldChar w:fldCharType="separate"/>
      </w:r>
      <w:r>
        <w:rPr>
          <w:noProof/>
        </w:rPr>
        <w:t>72</w:t>
      </w:r>
      <w:r>
        <w:rPr>
          <w:noProof/>
        </w:rPr>
        <w:fldChar w:fldCharType="end"/>
      </w:r>
    </w:p>
    <w:p w14:paraId="490099DB" w14:textId="675C3E9D" w:rsidR="00300CCF" w:rsidRDefault="00300CCF">
      <w:pPr>
        <w:pStyle w:val="TOC6"/>
        <w:rPr>
          <w:rFonts w:asciiTheme="minorHAnsi" w:eastAsiaTheme="minorEastAsia" w:hAnsiTheme="minorHAnsi" w:cstheme="minorBidi"/>
          <w:noProof/>
          <w:sz w:val="22"/>
          <w:szCs w:val="22"/>
          <w:lang w:val="en-US"/>
        </w:rPr>
      </w:pPr>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_Toc168599549 \h </w:instrText>
      </w:r>
      <w:r>
        <w:rPr>
          <w:noProof/>
        </w:rPr>
      </w:r>
      <w:r>
        <w:rPr>
          <w:noProof/>
        </w:rPr>
        <w:fldChar w:fldCharType="separate"/>
      </w:r>
      <w:r>
        <w:rPr>
          <w:noProof/>
        </w:rPr>
        <w:t>72</w:t>
      </w:r>
      <w:r>
        <w:rPr>
          <w:noProof/>
        </w:rPr>
        <w:fldChar w:fldCharType="end"/>
      </w:r>
    </w:p>
    <w:p w14:paraId="371B3250" w14:textId="1966DA35" w:rsidR="00300CCF" w:rsidRDefault="00300CCF">
      <w:pPr>
        <w:pStyle w:val="TOC6"/>
        <w:rPr>
          <w:rFonts w:asciiTheme="minorHAnsi" w:eastAsiaTheme="minorEastAsia" w:hAnsiTheme="minorHAnsi" w:cstheme="minorBidi"/>
          <w:noProof/>
          <w:sz w:val="22"/>
          <w:szCs w:val="22"/>
          <w:lang w:val="en-US"/>
        </w:rPr>
      </w:pPr>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_Toc168599550 \h </w:instrText>
      </w:r>
      <w:r>
        <w:rPr>
          <w:noProof/>
        </w:rPr>
      </w:r>
      <w:r>
        <w:rPr>
          <w:noProof/>
        </w:rPr>
        <w:fldChar w:fldCharType="separate"/>
      </w:r>
      <w:r>
        <w:rPr>
          <w:noProof/>
        </w:rPr>
        <w:t>73</w:t>
      </w:r>
      <w:r>
        <w:rPr>
          <w:noProof/>
        </w:rPr>
        <w:fldChar w:fldCharType="end"/>
      </w:r>
    </w:p>
    <w:p w14:paraId="2965F30B" w14:textId="3F2C3CD7" w:rsidR="00300CCF" w:rsidRDefault="00300CCF">
      <w:pPr>
        <w:pStyle w:val="TOC6"/>
        <w:rPr>
          <w:rFonts w:asciiTheme="minorHAnsi" w:eastAsiaTheme="minorEastAsia" w:hAnsiTheme="minorHAnsi" w:cstheme="minorBidi"/>
          <w:noProof/>
          <w:sz w:val="22"/>
          <w:szCs w:val="22"/>
          <w:lang w:val="en-US"/>
        </w:rPr>
      </w:pPr>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_Toc168599551 \h </w:instrText>
      </w:r>
      <w:r>
        <w:rPr>
          <w:noProof/>
        </w:rPr>
      </w:r>
      <w:r>
        <w:rPr>
          <w:noProof/>
        </w:rPr>
        <w:fldChar w:fldCharType="separate"/>
      </w:r>
      <w:r>
        <w:rPr>
          <w:noProof/>
        </w:rPr>
        <w:t>74</w:t>
      </w:r>
      <w:r>
        <w:rPr>
          <w:noProof/>
        </w:rPr>
        <w:fldChar w:fldCharType="end"/>
      </w:r>
    </w:p>
    <w:p w14:paraId="4729A784" w14:textId="27818589" w:rsidR="00300CCF" w:rsidRDefault="00300CCF">
      <w:pPr>
        <w:pStyle w:val="TOC6"/>
        <w:rPr>
          <w:rFonts w:asciiTheme="minorHAnsi" w:eastAsiaTheme="minorEastAsia" w:hAnsiTheme="minorHAnsi" w:cstheme="minorBidi"/>
          <w:noProof/>
          <w:sz w:val="22"/>
          <w:szCs w:val="22"/>
          <w:lang w:val="en-US"/>
        </w:rPr>
      </w:pPr>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_Toc168599552 \h </w:instrText>
      </w:r>
      <w:r>
        <w:rPr>
          <w:noProof/>
        </w:rPr>
      </w:r>
      <w:r>
        <w:rPr>
          <w:noProof/>
        </w:rPr>
        <w:fldChar w:fldCharType="separate"/>
      </w:r>
      <w:r>
        <w:rPr>
          <w:noProof/>
        </w:rPr>
        <w:t>76</w:t>
      </w:r>
      <w:r>
        <w:rPr>
          <w:noProof/>
        </w:rPr>
        <w:fldChar w:fldCharType="end"/>
      </w:r>
    </w:p>
    <w:p w14:paraId="240C4779" w14:textId="3FDADA98" w:rsidR="00300CCF" w:rsidRDefault="00300CCF">
      <w:pPr>
        <w:pStyle w:val="TOC5"/>
        <w:rPr>
          <w:rFonts w:asciiTheme="minorHAnsi" w:eastAsiaTheme="minorEastAsia" w:hAnsiTheme="minorHAnsi" w:cstheme="minorBidi"/>
          <w:noProof/>
          <w:sz w:val="22"/>
          <w:szCs w:val="22"/>
          <w:lang w:val="en-US"/>
        </w:rPr>
      </w:pPr>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_Toc168599553 \h </w:instrText>
      </w:r>
      <w:r>
        <w:rPr>
          <w:noProof/>
        </w:rPr>
      </w:r>
      <w:r>
        <w:rPr>
          <w:noProof/>
        </w:rPr>
        <w:fldChar w:fldCharType="separate"/>
      </w:r>
      <w:r>
        <w:rPr>
          <w:noProof/>
        </w:rPr>
        <w:t>76</w:t>
      </w:r>
      <w:r>
        <w:rPr>
          <w:noProof/>
        </w:rPr>
        <w:fldChar w:fldCharType="end"/>
      </w:r>
    </w:p>
    <w:p w14:paraId="061EC29B" w14:textId="1E7BB3C6" w:rsidR="00300CCF" w:rsidRDefault="00300CCF">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_Toc168599554 \h </w:instrText>
      </w:r>
      <w:r>
        <w:rPr>
          <w:noProof/>
        </w:rPr>
      </w:r>
      <w:r>
        <w:rPr>
          <w:noProof/>
        </w:rPr>
        <w:fldChar w:fldCharType="separate"/>
      </w:r>
      <w:r>
        <w:rPr>
          <w:noProof/>
        </w:rPr>
        <w:t>77</w:t>
      </w:r>
      <w:r>
        <w:rPr>
          <w:noProof/>
        </w:rPr>
        <w:fldChar w:fldCharType="end"/>
      </w:r>
    </w:p>
    <w:p w14:paraId="651C5906" w14:textId="4E61011E" w:rsidR="00300CCF" w:rsidRDefault="00300CCF">
      <w:pPr>
        <w:pStyle w:val="TOC4"/>
        <w:rPr>
          <w:rFonts w:asciiTheme="minorHAnsi" w:eastAsiaTheme="minorEastAsia" w:hAnsiTheme="minorHAnsi" w:cstheme="minorBidi"/>
          <w:noProof/>
          <w:sz w:val="22"/>
          <w:szCs w:val="22"/>
          <w:lang w:val="en-US"/>
        </w:rPr>
      </w:pPr>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_Toc168599555 \h </w:instrText>
      </w:r>
      <w:r>
        <w:rPr>
          <w:noProof/>
        </w:rPr>
      </w:r>
      <w:r>
        <w:rPr>
          <w:noProof/>
        </w:rPr>
        <w:fldChar w:fldCharType="separate"/>
      </w:r>
      <w:r>
        <w:rPr>
          <w:noProof/>
        </w:rPr>
        <w:t>77</w:t>
      </w:r>
      <w:r>
        <w:rPr>
          <w:noProof/>
        </w:rPr>
        <w:fldChar w:fldCharType="end"/>
      </w:r>
    </w:p>
    <w:p w14:paraId="0B90152C" w14:textId="704F711E" w:rsidR="00300CCF" w:rsidRDefault="00300CCF">
      <w:pPr>
        <w:pStyle w:val="TOC4"/>
        <w:rPr>
          <w:rFonts w:asciiTheme="minorHAnsi" w:eastAsiaTheme="minorEastAsia" w:hAnsiTheme="minorHAnsi" w:cstheme="minorBidi"/>
          <w:noProof/>
          <w:sz w:val="22"/>
          <w:szCs w:val="22"/>
          <w:lang w:val="en-US"/>
        </w:rPr>
      </w:pPr>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_Toc168599556 \h </w:instrText>
      </w:r>
      <w:r>
        <w:rPr>
          <w:noProof/>
        </w:rPr>
      </w:r>
      <w:r>
        <w:rPr>
          <w:noProof/>
        </w:rPr>
        <w:fldChar w:fldCharType="separate"/>
      </w:r>
      <w:r>
        <w:rPr>
          <w:noProof/>
        </w:rPr>
        <w:t>77</w:t>
      </w:r>
      <w:r>
        <w:rPr>
          <w:noProof/>
        </w:rPr>
        <w:fldChar w:fldCharType="end"/>
      </w:r>
    </w:p>
    <w:p w14:paraId="3188F23B" w14:textId="54EDAD35" w:rsidR="00300CCF" w:rsidRDefault="00300CCF">
      <w:pPr>
        <w:pStyle w:val="TOC5"/>
        <w:rPr>
          <w:rFonts w:asciiTheme="minorHAnsi" w:eastAsiaTheme="minorEastAsia" w:hAnsiTheme="minorHAnsi" w:cstheme="minorBidi"/>
          <w:noProof/>
          <w:sz w:val="22"/>
          <w:szCs w:val="22"/>
          <w:lang w:val="en-US"/>
        </w:rPr>
      </w:pPr>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_Toc168599557 \h </w:instrText>
      </w:r>
      <w:r>
        <w:rPr>
          <w:noProof/>
        </w:rPr>
      </w:r>
      <w:r>
        <w:rPr>
          <w:noProof/>
        </w:rPr>
        <w:fldChar w:fldCharType="separate"/>
      </w:r>
      <w:r>
        <w:rPr>
          <w:noProof/>
        </w:rPr>
        <w:t>77</w:t>
      </w:r>
      <w:r>
        <w:rPr>
          <w:noProof/>
        </w:rPr>
        <w:fldChar w:fldCharType="end"/>
      </w:r>
    </w:p>
    <w:p w14:paraId="6DC19294" w14:textId="17C1A501" w:rsidR="00300CCF" w:rsidRDefault="00300CCF">
      <w:pPr>
        <w:pStyle w:val="TOC5"/>
        <w:rPr>
          <w:rFonts w:asciiTheme="minorHAnsi" w:eastAsiaTheme="minorEastAsia" w:hAnsiTheme="minorHAnsi" w:cstheme="minorBidi"/>
          <w:noProof/>
          <w:sz w:val="22"/>
          <w:szCs w:val="22"/>
          <w:lang w:val="en-US"/>
        </w:rPr>
      </w:pPr>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_Toc168599558 \h </w:instrText>
      </w:r>
      <w:r>
        <w:rPr>
          <w:noProof/>
        </w:rPr>
      </w:r>
      <w:r>
        <w:rPr>
          <w:noProof/>
        </w:rPr>
        <w:fldChar w:fldCharType="separate"/>
      </w:r>
      <w:r>
        <w:rPr>
          <w:noProof/>
        </w:rPr>
        <w:t>77</w:t>
      </w:r>
      <w:r>
        <w:rPr>
          <w:noProof/>
        </w:rPr>
        <w:fldChar w:fldCharType="end"/>
      </w:r>
    </w:p>
    <w:p w14:paraId="36212D1B" w14:textId="56FD1C21" w:rsidR="00300CCF" w:rsidRDefault="00300CCF">
      <w:pPr>
        <w:pStyle w:val="TOC3"/>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_Toc168599559 \h </w:instrText>
      </w:r>
      <w:r>
        <w:rPr>
          <w:noProof/>
        </w:rPr>
      </w:r>
      <w:r>
        <w:rPr>
          <w:noProof/>
        </w:rPr>
        <w:fldChar w:fldCharType="separate"/>
      </w:r>
      <w:r>
        <w:rPr>
          <w:noProof/>
        </w:rPr>
        <w:t>78</w:t>
      </w:r>
      <w:r>
        <w:rPr>
          <w:noProof/>
        </w:rPr>
        <w:fldChar w:fldCharType="end"/>
      </w:r>
    </w:p>
    <w:p w14:paraId="31CC29AB" w14:textId="21747FE9" w:rsidR="00300CCF" w:rsidRDefault="00300CCF">
      <w:pPr>
        <w:pStyle w:val="TOC4"/>
        <w:rPr>
          <w:rFonts w:asciiTheme="minorHAnsi" w:eastAsiaTheme="minorEastAsia" w:hAnsiTheme="minorHAnsi" w:cstheme="minorBidi"/>
          <w:noProof/>
          <w:sz w:val="22"/>
          <w:szCs w:val="22"/>
          <w:lang w:val="en-US"/>
        </w:rPr>
      </w:pPr>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_Toc168599560 \h </w:instrText>
      </w:r>
      <w:r>
        <w:rPr>
          <w:noProof/>
        </w:rPr>
      </w:r>
      <w:r>
        <w:rPr>
          <w:noProof/>
        </w:rPr>
        <w:fldChar w:fldCharType="separate"/>
      </w:r>
      <w:r>
        <w:rPr>
          <w:noProof/>
        </w:rPr>
        <w:t>78</w:t>
      </w:r>
      <w:r>
        <w:rPr>
          <w:noProof/>
        </w:rPr>
        <w:fldChar w:fldCharType="end"/>
      </w:r>
    </w:p>
    <w:p w14:paraId="00675C31" w14:textId="54D73411"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USS Change Notification</w:t>
      </w:r>
      <w:r>
        <w:rPr>
          <w:noProof/>
        </w:rPr>
        <w:tab/>
      </w:r>
      <w:r>
        <w:rPr>
          <w:noProof/>
        </w:rPr>
        <w:fldChar w:fldCharType="begin"/>
      </w:r>
      <w:r>
        <w:rPr>
          <w:noProof/>
        </w:rPr>
        <w:instrText xml:space="preserve"> PAGEREF _Toc168599561 \h </w:instrText>
      </w:r>
      <w:r>
        <w:rPr>
          <w:noProof/>
        </w:rPr>
      </w:r>
      <w:r>
        <w:rPr>
          <w:noProof/>
        </w:rPr>
        <w:fldChar w:fldCharType="separate"/>
      </w:r>
      <w:r>
        <w:rPr>
          <w:noProof/>
        </w:rPr>
        <w:t>78</w:t>
      </w:r>
      <w:r>
        <w:rPr>
          <w:noProof/>
        </w:rPr>
        <w:fldChar w:fldCharType="end"/>
      </w:r>
    </w:p>
    <w:p w14:paraId="184879D4" w14:textId="4B129F2F" w:rsidR="00300CCF" w:rsidRDefault="00300CCF">
      <w:pPr>
        <w:pStyle w:val="TOC5"/>
        <w:rPr>
          <w:rFonts w:asciiTheme="minorHAnsi" w:eastAsiaTheme="minorEastAsia" w:hAnsiTheme="minorHAnsi" w:cstheme="minorBidi"/>
          <w:noProof/>
          <w:sz w:val="22"/>
          <w:szCs w:val="22"/>
          <w:lang w:val="en-US"/>
        </w:rPr>
      </w:pPr>
      <w:r>
        <w:rPr>
          <w:noProof/>
        </w:rPr>
        <w:t>6.3</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_Toc168599562 \h </w:instrText>
      </w:r>
      <w:r>
        <w:rPr>
          <w:noProof/>
        </w:rPr>
      </w:r>
      <w:r>
        <w:rPr>
          <w:noProof/>
        </w:rPr>
        <w:fldChar w:fldCharType="separate"/>
      </w:r>
      <w:r>
        <w:rPr>
          <w:noProof/>
        </w:rPr>
        <w:t>78</w:t>
      </w:r>
      <w:r>
        <w:rPr>
          <w:noProof/>
        </w:rPr>
        <w:fldChar w:fldCharType="end"/>
      </w:r>
    </w:p>
    <w:p w14:paraId="2F766C12" w14:textId="0B614EB9" w:rsidR="00300CCF" w:rsidRDefault="00300CCF">
      <w:pPr>
        <w:pStyle w:val="TOC5"/>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_Toc168599563 \h </w:instrText>
      </w:r>
      <w:r>
        <w:rPr>
          <w:noProof/>
        </w:rPr>
      </w:r>
      <w:r>
        <w:rPr>
          <w:noProof/>
        </w:rPr>
        <w:fldChar w:fldCharType="separate"/>
      </w:r>
      <w:r>
        <w:rPr>
          <w:noProof/>
        </w:rPr>
        <w:t>79</w:t>
      </w:r>
      <w:r>
        <w:rPr>
          <w:noProof/>
        </w:rPr>
        <w:fldChar w:fldCharType="end"/>
      </w:r>
    </w:p>
    <w:p w14:paraId="6D1CBD44" w14:textId="0481EF17" w:rsidR="00300CCF" w:rsidRDefault="00300CCF">
      <w:pPr>
        <w:pStyle w:val="TOC5"/>
        <w:rPr>
          <w:rFonts w:asciiTheme="minorHAnsi" w:eastAsiaTheme="minorEastAsia" w:hAnsiTheme="minorHAnsi" w:cstheme="minorBidi"/>
          <w:noProof/>
          <w:sz w:val="22"/>
          <w:szCs w:val="22"/>
          <w:lang w:val="en-US"/>
        </w:rPr>
      </w:pPr>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_Toc168599564 \h </w:instrText>
      </w:r>
      <w:r>
        <w:rPr>
          <w:noProof/>
        </w:rPr>
      </w:r>
      <w:r>
        <w:rPr>
          <w:noProof/>
        </w:rPr>
        <w:fldChar w:fldCharType="separate"/>
      </w:r>
      <w:r>
        <w:rPr>
          <w:noProof/>
        </w:rPr>
        <w:t>79</w:t>
      </w:r>
      <w:r>
        <w:rPr>
          <w:noProof/>
        </w:rPr>
        <w:fldChar w:fldCharType="end"/>
      </w:r>
    </w:p>
    <w:p w14:paraId="0295DE1B" w14:textId="148DE504" w:rsidR="00300CCF" w:rsidRDefault="00300CCF">
      <w:pPr>
        <w:pStyle w:val="TOC6"/>
        <w:rPr>
          <w:rFonts w:asciiTheme="minorHAnsi" w:eastAsiaTheme="minorEastAsia" w:hAnsiTheme="minorHAnsi" w:cstheme="minorBidi"/>
          <w:noProof/>
          <w:sz w:val="22"/>
          <w:szCs w:val="22"/>
          <w:lang w:val="en-US"/>
        </w:rPr>
      </w:pPr>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_Toc168599565 \h </w:instrText>
      </w:r>
      <w:r>
        <w:rPr>
          <w:noProof/>
        </w:rPr>
      </w:r>
      <w:r>
        <w:rPr>
          <w:noProof/>
        </w:rPr>
        <w:fldChar w:fldCharType="separate"/>
      </w:r>
      <w:r>
        <w:rPr>
          <w:noProof/>
        </w:rPr>
        <w:t>79</w:t>
      </w:r>
      <w:r>
        <w:rPr>
          <w:noProof/>
        </w:rPr>
        <w:fldChar w:fldCharType="end"/>
      </w:r>
    </w:p>
    <w:p w14:paraId="4A7663C9" w14:textId="480A2D39" w:rsidR="00300CCF" w:rsidRDefault="00300CCF">
      <w:pPr>
        <w:pStyle w:val="TOC3"/>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_Toc168599566 \h </w:instrText>
      </w:r>
      <w:r>
        <w:rPr>
          <w:noProof/>
        </w:rPr>
      </w:r>
      <w:r>
        <w:rPr>
          <w:noProof/>
        </w:rPr>
        <w:fldChar w:fldCharType="separate"/>
      </w:r>
      <w:r>
        <w:rPr>
          <w:noProof/>
        </w:rPr>
        <w:t>80</w:t>
      </w:r>
      <w:r>
        <w:rPr>
          <w:noProof/>
        </w:rPr>
        <w:fldChar w:fldCharType="end"/>
      </w:r>
    </w:p>
    <w:p w14:paraId="3ADEF5C8" w14:textId="11799B2E" w:rsidR="00300CCF" w:rsidRDefault="00300CCF">
      <w:pPr>
        <w:pStyle w:val="TOC4"/>
        <w:rPr>
          <w:rFonts w:asciiTheme="minorHAnsi" w:eastAsiaTheme="minorEastAsia" w:hAnsiTheme="minorHAnsi" w:cstheme="minorBidi"/>
          <w:noProof/>
          <w:sz w:val="22"/>
          <w:szCs w:val="22"/>
          <w:lang w:val="en-US"/>
        </w:rPr>
      </w:pPr>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_Toc168599567 \h </w:instrText>
      </w:r>
      <w:r>
        <w:rPr>
          <w:noProof/>
        </w:rPr>
      </w:r>
      <w:r>
        <w:rPr>
          <w:noProof/>
        </w:rPr>
        <w:fldChar w:fldCharType="separate"/>
      </w:r>
      <w:r>
        <w:rPr>
          <w:noProof/>
        </w:rPr>
        <w:t>80</w:t>
      </w:r>
      <w:r>
        <w:rPr>
          <w:noProof/>
        </w:rPr>
        <w:fldChar w:fldCharType="end"/>
      </w:r>
    </w:p>
    <w:p w14:paraId="1687C962" w14:textId="346EF96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_Toc168599568 \h </w:instrText>
      </w:r>
      <w:r>
        <w:rPr>
          <w:noProof/>
        </w:rPr>
      </w:r>
      <w:r>
        <w:rPr>
          <w:noProof/>
        </w:rPr>
        <w:fldChar w:fldCharType="separate"/>
      </w:r>
      <w:r>
        <w:rPr>
          <w:noProof/>
        </w:rPr>
        <w:t>81</w:t>
      </w:r>
      <w:r>
        <w:rPr>
          <w:noProof/>
        </w:rPr>
        <w:fldChar w:fldCharType="end"/>
      </w:r>
    </w:p>
    <w:p w14:paraId="72457244" w14:textId="20353DE8" w:rsidR="00300CCF" w:rsidRDefault="00300CCF">
      <w:pPr>
        <w:pStyle w:val="TOC5"/>
        <w:rPr>
          <w:rFonts w:asciiTheme="minorHAnsi" w:eastAsiaTheme="minorEastAsia" w:hAnsiTheme="minorHAnsi" w:cstheme="minorBidi"/>
          <w:noProof/>
          <w:sz w:val="22"/>
          <w:szCs w:val="22"/>
          <w:lang w:val="en-US"/>
        </w:rPr>
      </w:pPr>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_Toc168599569 \h </w:instrText>
      </w:r>
      <w:r>
        <w:rPr>
          <w:noProof/>
        </w:rPr>
      </w:r>
      <w:r>
        <w:rPr>
          <w:noProof/>
        </w:rPr>
        <w:fldChar w:fldCharType="separate"/>
      </w:r>
      <w:r>
        <w:rPr>
          <w:noProof/>
        </w:rPr>
        <w:t>81</w:t>
      </w:r>
      <w:r>
        <w:rPr>
          <w:noProof/>
        </w:rPr>
        <w:fldChar w:fldCharType="end"/>
      </w:r>
    </w:p>
    <w:p w14:paraId="6D3D8759" w14:textId="3168CE4B" w:rsidR="00300CCF" w:rsidRDefault="00300CCF">
      <w:pPr>
        <w:pStyle w:val="TOC5"/>
        <w:rPr>
          <w:rFonts w:asciiTheme="minorHAnsi" w:eastAsiaTheme="minorEastAsia" w:hAnsiTheme="minorHAnsi" w:cstheme="minorBidi"/>
          <w:noProof/>
          <w:sz w:val="22"/>
          <w:szCs w:val="22"/>
          <w:lang w:val="en-US"/>
        </w:rPr>
      </w:pPr>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_Toc168599570 \h </w:instrText>
      </w:r>
      <w:r>
        <w:rPr>
          <w:noProof/>
        </w:rPr>
      </w:r>
      <w:r>
        <w:rPr>
          <w:noProof/>
        </w:rPr>
        <w:fldChar w:fldCharType="separate"/>
      </w:r>
      <w:r>
        <w:rPr>
          <w:noProof/>
        </w:rPr>
        <w:t>81</w:t>
      </w:r>
      <w:r>
        <w:rPr>
          <w:noProof/>
        </w:rPr>
        <w:fldChar w:fldCharType="end"/>
      </w:r>
    </w:p>
    <w:p w14:paraId="6C7E49DB" w14:textId="03021792" w:rsidR="00300CCF" w:rsidRDefault="00300CCF">
      <w:pPr>
        <w:pStyle w:val="TOC5"/>
        <w:rPr>
          <w:rFonts w:asciiTheme="minorHAnsi" w:eastAsiaTheme="minorEastAsia" w:hAnsiTheme="minorHAnsi" w:cstheme="minorBidi"/>
          <w:noProof/>
          <w:sz w:val="22"/>
          <w:szCs w:val="22"/>
          <w:lang w:val="en-US"/>
        </w:rPr>
      </w:pPr>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_Toc168599571 \h </w:instrText>
      </w:r>
      <w:r>
        <w:rPr>
          <w:noProof/>
        </w:rPr>
      </w:r>
      <w:r>
        <w:rPr>
          <w:noProof/>
        </w:rPr>
        <w:fldChar w:fldCharType="separate"/>
      </w:r>
      <w:r>
        <w:rPr>
          <w:noProof/>
        </w:rPr>
        <w:t>81</w:t>
      </w:r>
      <w:r>
        <w:rPr>
          <w:noProof/>
        </w:rPr>
        <w:fldChar w:fldCharType="end"/>
      </w:r>
    </w:p>
    <w:p w14:paraId="43E43F62" w14:textId="246B9194" w:rsidR="00300CCF" w:rsidRDefault="00300CCF">
      <w:pPr>
        <w:pStyle w:val="TOC5"/>
        <w:rPr>
          <w:rFonts w:asciiTheme="minorHAnsi" w:eastAsiaTheme="minorEastAsia" w:hAnsiTheme="minorHAnsi" w:cstheme="minorBidi"/>
          <w:noProof/>
          <w:sz w:val="22"/>
          <w:szCs w:val="22"/>
          <w:lang w:val="en-US"/>
        </w:rPr>
      </w:pPr>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_Toc168599572 \h </w:instrText>
      </w:r>
      <w:r>
        <w:rPr>
          <w:noProof/>
        </w:rPr>
      </w:r>
      <w:r>
        <w:rPr>
          <w:noProof/>
        </w:rPr>
        <w:fldChar w:fldCharType="separate"/>
      </w:r>
      <w:r>
        <w:rPr>
          <w:noProof/>
        </w:rPr>
        <w:t>82</w:t>
      </w:r>
      <w:r>
        <w:rPr>
          <w:noProof/>
        </w:rPr>
        <w:fldChar w:fldCharType="end"/>
      </w:r>
    </w:p>
    <w:p w14:paraId="266070F0" w14:textId="547F8635" w:rsidR="00300CCF" w:rsidRDefault="00300CCF">
      <w:pPr>
        <w:pStyle w:val="TOC5"/>
        <w:rPr>
          <w:rFonts w:asciiTheme="minorHAnsi" w:eastAsiaTheme="minorEastAsia" w:hAnsiTheme="minorHAnsi" w:cstheme="minorBidi"/>
          <w:noProof/>
          <w:sz w:val="22"/>
          <w:szCs w:val="22"/>
          <w:lang w:val="en-US"/>
        </w:rPr>
      </w:pPr>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_Toc168599573 \h </w:instrText>
      </w:r>
      <w:r>
        <w:rPr>
          <w:noProof/>
        </w:rPr>
      </w:r>
      <w:r>
        <w:rPr>
          <w:noProof/>
        </w:rPr>
        <w:fldChar w:fldCharType="separate"/>
      </w:r>
      <w:r>
        <w:rPr>
          <w:noProof/>
        </w:rPr>
        <w:t>82</w:t>
      </w:r>
      <w:r>
        <w:rPr>
          <w:noProof/>
        </w:rPr>
        <w:fldChar w:fldCharType="end"/>
      </w:r>
    </w:p>
    <w:p w14:paraId="5CD974F6" w14:textId="071F9AF8" w:rsidR="00300CCF" w:rsidRDefault="00300CCF">
      <w:pPr>
        <w:pStyle w:val="TOC5"/>
        <w:rPr>
          <w:rFonts w:asciiTheme="minorHAnsi" w:eastAsiaTheme="minorEastAsia" w:hAnsiTheme="minorHAnsi" w:cstheme="minorBidi"/>
          <w:noProof/>
          <w:sz w:val="22"/>
          <w:szCs w:val="22"/>
          <w:lang w:val="en-US"/>
        </w:rPr>
      </w:pPr>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_Toc168599574 \h </w:instrText>
      </w:r>
      <w:r>
        <w:rPr>
          <w:noProof/>
        </w:rPr>
      </w:r>
      <w:r>
        <w:rPr>
          <w:noProof/>
        </w:rPr>
        <w:fldChar w:fldCharType="separate"/>
      </w:r>
      <w:r>
        <w:rPr>
          <w:noProof/>
        </w:rPr>
        <w:t>82</w:t>
      </w:r>
      <w:r>
        <w:rPr>
          <w:noProof/>
        </w:rPr>
        <w:fldChar w:fldCharType="end"/>
      </w:r>
    </w:p>
    <w:p w14:paraId="1D68F00A" w14:textId="4D0526A1" w:rsidR="00300CCF" w:rsidRDefault="00300CCF">
      <w:pPr>
        <w:pStyle w:val="TOC5"/>
        <w:rPr>
          <w:rFonts w:asciiTheme="minorHAnsi" w:eastAsiaTheme="minorEastAsia" w:hAnsiTheme="minorHAnsi" w:cstheme="minorBidi"/>
          <w:noProof/>
          <w:sz w:val="22"/>
          <w:szCs w:val="22"/>
          <w:lang w:val="en-US"/>
        </w:rPr>
      </w:pPr>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_Toc168599575 \h </w:instrText>
      </w:r>
      <w:r>
        <w:rPr>
          <w:noProof/>
        </w:rPr>
      </w:r>
      <w:r>
        <w:rPr>
          <w:noProof/>
        </w:rPr>
        <w:fldChar w:fldCharType="separate"/>
      </w:r>
      <w:r>
        <w:rPr>
          <w:noProof/>
        </w:rPr>
        <w:t>83</w:t>
      </w:r>
      <w:r>
        <w:rPr>
          <w:noProof/>
        </w:rPr>
        <w:fldChar w:fldCharType="end"/>
      </w:r>
    </w:p>
    <w:p w14:paraId="5DCD6DF9" w14:textId="5F50B468" w:rsidR="00300CCF" w:rsidRDefault="00300CCF">
      <w:pPr>
        <w:pStyle w:val="TOC5"/>
        <w:rPr>
          <w:rFonts w:asciiTheme="minorHAnsi" w:eastAsiaTheme="minorEastAsia" w:hAnsiTheme="minorHAnsi" w:cstheme="minorBidi"/>
          <w:noProof/>
          <w:sz w:val="22"/>
          <w:szCs w:val="22"/>
          <w:lang w:val="en-US"/>
        </w:rPr>
      </w:pPr>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_Toc168599576 \h </w:instrText>
      </w:r>
      <w:r>
        <w:rPr>
          <w:noProof/>
        </w:rPr>
      </w:r>
      <w:r>
        <w:rPr>
          <w:noProof/>
        </w:rPr>
        <w:fldChar w:fldCharType="separate"/>
      </w:r>
      <w:r>
        <w:rPr>
          <w:noProof/>
        </w:rPr>
        <w:t>83</w:t>
      </w:r>
      <w:r>
        <w:rPr>
          <w:noProof/>
        </w:rPr>
        <w:fldChar w:fldCharType="end"/>
      </w:r>
    </w:p>
    <w:p w14:paraId="2D00C818" w14:textId="58A83A91" w:rsidR="00300CCF" w:rsidRDefault="00300CCF">
      <w:pPr>
        <w:pStyle w:val="TOC5"/>
        <w:rPr>
          <w:rFonts w:asciiTheme="minorHAnsi" w:eastAsiaTheme="minorEastAsia" w:hAnsiTheme="minorHAnsi" w:cstheme="minorBidi"/>
          <w:noProof/>
          <w:sz w:val="22"/>
          <w:szCs w:val="22"/>
          <w:lang w:val="en-US"/>
        </w:rPr>
      </w:pPr>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_Toc168599577 \h </w:instrText>
      </w:r>
      <w:r>
        <w:rPr>
          <w:noProof/>
        </w:rPr>
      </w:r>
      <w:r>
        <w:rPr>
          <w:noProof/>
        </w:rPr>
        <w:fldChar w:fldCharType="separate"/>
      </w:r>
      <w:r>
        <w:rPr>
          <w:noProof/>
        </w:rPr>
        <w:t>83</w:t>
      </w:r>
      <w:r>
        <w:rPr>
          <w:noProof/>
        </w:rPr>
        <w:fldChar w:fldCharType="end"/>
      </w:r>
    </w:p>
    <w:p w14:paraId="12090402" w14:textId="06BBBFB0" w:rsidR="00300CCF" w:rsidRDefault="00300CCF">
      <w:pPr>
        <w:pStyle w:val="TOC5"/>
        <w:rPr>
          <w:rFonts w:asciiTheme="minorHAnsi" w:eastAsiaTheme="minorEastAsia" w:hAnsiTheme="minorHAnsi" w:cstheme="minorBidi"/>
          <w:noProof/>
          <w:sz w:val="22"/>
          <w:szCs w:val="22"/>
          <w:lang w:val="en-US"/>
        </w:rPr>
      </w:pPr>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_Toc168599578 \h </w:instrText>
      </w:r>
      <w:r>
        <w:rPr>
          <w:noProof/>
        </w:rPr>
      </w:r>
      <w:r>
        <w:rPr>
          <w:noProof/>
        </w:rPr>
        <w:fldChar w:fldCharType="separate"/>
      </w:r>
      <w:r>
        <w:rPr>
          <w:noProof/>
        </w:rPr>
        <w:t>83</w:t>
      </w:r>
      <w:r>
        <w:rPr>
          <w:noProof/>
        </w:rPr>
        <w:fldChar w:fldCharType="end"/>
      </w:r>
    </w:p>
    <w:p w14:paraId="7EEB788B" w14:textId="1D207913" w:rsidR="00300CCF" w:rsidRDefault="00300CCF">
      <w:pPr>
        <w:pStyle w:val="TOC5"/>
        <w:rPr>
          <w:rFonts w:asciiTheme="minorHAnsi" w:eastAsiaTheme="minorEastAsia" w:hAnsiTheme="minorHAnsi" w:cstheme="minorBidi"/>
          <w:noProof/>
          <w:sz w:val="22"/>
          <w:szCs w:val="22"/>
          <w:lang w:val="en-US"/>
        </w:rPr>
      </w:pPr>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_Toc168599579 \h </w:instrText>
      </w:r>
      <w:r>
        <w:rPr>
          <w:noProof/>
        </w:rPr>
      </w:r>
      <w:r>
        <w:rPr>
          <w:noProof/>
        </w:rPr>
        <w:fldChar w:fldCharType="separate"/>
      </w:r>
      <w:r>
        <w:rPr>
          <w:noProof/>
        </w:rPr>
        <w:t>84</w:t>
      </w:r>
      <w:r>
        <w:rPr>
          <w:noProof/>
        </w:rPr>
        <w:fldChar w:fldCharType="end"/>
      </w:r>
    </w:p>
    <w:p w14:paraId="2A7C7910" w14:textId="38A475B6" w:rsidR="00300CCF" w:rsidRDefault="00300CCF">
      <w:pPr>
        <w:pStyle w:val="TOC5"/>
        <w:rPr>
          <w:rFonts w:asciiTheme="minorHAnsi" w:eastAsiaTheme="minorEastAsia" w:hAnsiTheme="minorHAnsi" w:cstheme="minorBidi"/>
          <w:noProof/>
          <w:sz w:val="22"/>
          <w:szCs w:val="22"/>
          <w:lang w:val="en-US"/>
        </w:rPr>
      </w:pPr>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_Toc168599580 \h </w:instrText>
      </w:r>
      <w:r>
        <w:rPr>
          <w:noProof/>
        </w:rPr>
      </w:r>
      <w:r>
        <w:rPr>
          <w:noProof/>
        </w:rPr>
        <w:fldChar w:fldCharType="separate"/>
      </w:r>
      <w:r>
        <w:rPr>
          <w:noProof/>
        </w:rPr>
        <w:t>84</w:t>
      </w:r>
      <w:r>
        <w:rPr>
          <w:noProof/>
        </w:rPr>
        <w:fldChar w:fldCharType="end"/>
      </w:r>
    </w:p>
    <w:p w14:paraId="043D2B5D" w14:textId="297676F9" w:rsidR="00300CCF" w:rsidRDefault="00300CCF">
      <w:pPr>
        <w:pStyle w:val="TOC5"/>
        <w:rPr>
          <w:rFonts w:asciiTheme="minorHAnsi" w:eastAsiaTheme="minorEastAsia" w:hAnsiTheme="minorHAnsi" w:cstheme="minorBidi"/>
          <w:noProof/>
          <w:sz w:val="22"/>
          <w:szCs w:val="22"/>
          <w:lang w:val="en-US"/>
        </w:rPr>
      </w:pPr>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_Toc168599581 \h </w:instrText>
      </w:r>
      <w:r>
        <w:rPr>
          <w:noProof/>
        </w:rPr>
      </w:r>
      <w:r>
        <w:rPr>
          <w:noProof/>
        </w:rPr>
        <w:fldChar w:fldCharType="separate"/>
      </w:r>
      <w:r>
        <w:rPr>
          <w:noProof/>
        </w:rPr>
        <w:t>85</w:t>
      </w:r>
      <w:r>
        <w:rPr>
          <w:noProof/>
        </w:rPr>
        <w:fldChar w:fldCharType="end"/>
      </w:r>
    </w:p>
    <w:p w14:paraId="39B54C60" w14:textId="44A25B29" w:rsidR="00300CCF" w:rsidRDefault="00300CCF">
      <w:pPr>
        <w:pStyle w:val="TOC5"/>
        <w:rPr>
          <w:rFonts w:asciiTheme="minorHAnsi" w:eastAsiaTheme="minorEastAsia" w:hAnsiTheme="minorHAnsi" w:cstheme="minorBidi"/>
          <w:noProof/>
          <w:sz w:val="22"/>
          <w:szCs w:val="22"/>
          <w:lang w:val="en-US"/>
        </w:rPr>
      </w:pPr>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_Toc168599582 \h </w:instrText>
      </w:r>
      <w:r>
        <w:rPr>
          <w:noProof/>
        </w:rPr>
      </w:r>
      <w:r>
        <w:rPr>
          <w:noProof/>
        </w:rPr>
        <w:fldChar w:fldCharType="separate"/>
      </w:r>
      <w:r>
        <w:rPr>
          <w:noProof/>
        </w:rPr>
        <w:t>85</w:t>
      </w:r>
      <w:r>
        <w:rPr>
          <w:noProof/>
        </w:rPr>
        <w:fldChar w:fldCharType="end"/>
      </w:r>
    </w:p>
    <w:p w14:paraId="7B3FE48D" w14:textId="4663AF74"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_Toc168599583 \h </w:instrText>
      </w:r>
      <w:r>
        <w:rPr>
          <w:noProof/>
        </w:rPr>
      </w:r>
      <w:r>
        <w:rPr>
          <w:noProof/>
        </w:rPr>
        <w:fldChar w:fldCharType="separate"/>
      </w:r>
      <w:r>
        <w:rPr>
          <w:noProof/>
        </w:rPr>
        <w:t>85</w:t>
      </w:r>
      <w:r>
        <w:rPr>
          <w:noProof/>
        </w:rPr>
        <w:fldChar w:fldCharType="end"/>
      </w:r>
    </w:p>
    <w:p w14:paraId="5D2FE1B8" w14:textId="0E6607D0" w:rsidR="00300CCF" w:rsidRDefault="00300CCF">
      <w:pPr>
        <w:pStyle w:val="TOC5"/>
        <w:rPr>
          <w:rFonts w:asciiTheme="minorHAnsi" w:eastAsiaTheme="minorEastAsia" w:hAnsiTheme="minorHAnsi" w:cstheme="minorBidi"/>
          <w:noProof/>
          <w:sz w:val="22"/>
          <w:szCs w:val="22"/>
          <w:lang w:val="en-US"/>
        </w:rPr>
      </w:pPr>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_Toc168599584 \h </w:instrText>
      </w:r>
      <w:r>
        <w:rPr>
          <w:noProof/>
        </w:rPr>
      </w:r>
      <w:r>
        <w:rPr>
          <w:noProof/>
        </w:rPr>
        <w:fldChar w:fldCharType="separate"/>
      </w:r>
      <w:r>
        <w:rPr>
          <w:noProof/>
        </w:rPr>
        <w:t>85</w:t>
      </w:r>
      <w:r>
        <w:rPr>
          <w:noProof/>
        </w:rPr>
        <w:fldChar w:fldCharType="end"/>
      </w:r>
    </w:p>
    <w:p w14:paraId="10F32A49" w14:textId="2E5A2F94" w:rsidR="00300CCF" w:rsidRDefault="00300CCF">
      <w:pPr>
        <w:pStyle w:val="TOC5"/>
        <w:rPr>
          <w:rFonts w:asciiTheme="minorHAnsi" w:eastAsiaTheme="minorEastAsia" w:hAnsiTheme="minorHAnsi" w:cstheme="minorBidi"/>
          <w:noProof/>
          <w:sz w:val="22"/>
          <w:szCs w:val="22"/>
          <w:lang w:val="en-US"/>
        </w:rPr>
      </w:pPr>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_Toc168599585 \h </w:instrText>
      </w:r>
      <w:r>
        <w:rPr>
          <w:noProof/>
        </w:rPr>
      </w:r>
      <w:r>
        <w:rPr>
          <w:noProof/>
        </w:rPr>
        <w:fldChar w:fldCharType="separate"/>
      </w:r>
      <w:r>
        <w:rPr>
          <w:noProof/>
        </w:rPr>
        <w:t>85</w:t>
      </w:r>
      <w:r>
        <w:rPr>
          <w:noProof/>
        </w:rPr>
        <w:fldChar w:fldCharType="end"/>
      </w:r>
    </w:p>
    <w:p w14:paraId="5BA9EF36" w14:textId="3EFADC2B" w:rsidR="00300CCF" w:rsidRDefault="00300CCF">
      <w:pPr>
        <w:pStyle w:val="TOC5"/>
        <w:rPr>
          <w:rFonts w:asciiTheme="minorHAnsi" w:eastAsiaTheme="minorEastAsia" w:hAnsiTheme="minorHAnsi" w:cstheme="minorBidi"/>
          <w:noProof/>
          <w:sz w:val="22"/>
          <w:szCs w:val="22"/>
          <w:lang w:val="en-US"/>
        </w:rPr>
      </w:pPr>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_Toc168599586 \h </w:instrText>
      </w:r>
      <w:r>
        <w:rPr>
          <w:noProof/>
        </w:rPr>
      </w:r>
      <w:r>
        <w:rPr>
          <w:noProof/>
        </w:rPr>
        <w:fldChar w:fldCharType="separate"/>
      </w:r>
      <w:r>
        <w:rPr>
          <w:noProof/>
        </w:rPr>
        <w:t>86</w:t>
      </w:r>
      <w:r>
        <w:rPr>
          <w:noProof/>
        </w:rPr>
        <w:fldChar w:fldCharType="end"/>
      </w:r>
    </w:p>
    <w:p w14:paraId="214AC967" w14:textId="1FB62888" w:rsidR="00300CCF" w:rsidRDefault="00300CCF">
      <w:pPr>
        <w:pStyle w:val="TOC5"/>
        <w:rPr>
          <w:rFonts w:asciiTheme="minorHAnsi" w:eastAsiaTheme="minorEastAsia" w:hAnsiTheme="minorHAnsi" w:cstheme="minorBidi"/>
          <w:noProof/>
          <w:sz w:val="22"/>
          <w:szCs w:val="22"/>
          <w:lang w:val="en-US"/>
        </w:rPr>
      </w:pPr>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_Toc168599587 \h </w:instrText>
      </w:r>
      <w:r>
        <w:rPr>
          <w:noProof/>
        </w:rPr>
      </w:r>
      <w:r>
        <w:rPr>
          <w:noProof/>
        </w:rPr>
        <w:fldChar w:fldCharType="separate"/>
      </w:r>
      <w:r>
        <w:rPr>
          <w:noProof/>
        </w:rPr>
        <w:t>86</w:t>
      </w:r>
      <w:r>
        <w:rPr>
          <w:noProof/>
        </w:rPr>
        <w:fldChar w:fldCharType="end"/>
      </w:r>
    </w:p>
    <w:p w14:paraId="4D1D45A4" w14:textId="52386945" w:rsidR="00300CCF" w:rsidRDefault="00300CCF">
      <w:pPr>
        <w:pStyle w:val="TOC4"/>
        <w:rPr>
          <w:rFonts w:asciiTheme="minorHAnsi" w:eastAsiaTheme="minorEastAsia" w:hAnsiTheme="minorHAnsi" w:cstheme="minorBidi"/>
          <w:noProof/>
          <w:sz w:val="22"/>
          <w:szCs w:val="22"/>
          <w:lang w:val="en-US"/>
        </w:rPr>
      </w:pPr>
      <w:r>
        <w:rPr>
          <w:noProof/>
        </w:rPr>
        <w:t>6.3</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_Toc168599588 \h </w:instrText>
      </w:r>
      <w:r>
        <w:rPr>
          <w:noProof/>
        </w:rPr>
      </w:r>
      <w:r>
        <w:rPr>
          <w:noProof/>
        </w:rPr>
        <w:fldChar w:fldCharType="separate"/>
      </w:r>
      <w:r>
        <w:rPr>
          <w:noProof/>
        </w:rPr>
        <w:t>86</w:t>
      </w:r>
      <w:r>
        <w:rPr>
          <w:noProof/>
        </w:rPr>
        <w:fldChar w:fldCharType="end"/>
      </w:r>
    </w:p>
    <w:p w14:paraId="77057A85" w14:textId="186F1BC3" w:rsidR="00300CCF" w:rsidRDefault="00300CCF">
      <w:pPr>
        <w:pStyle w:val="TOC4"/>
        <w:rPr>
          <w:rFonts w:asciiTheme="minorHAnsi" w:eastAsiaTheme="minorEastAsia" w:hAnsiTheme="minorHAnsi" w:cstheme="minorBidi"/>
          <w:noProof/>
          <w:sz w:val="22"/>
          <w:szCs w:val="22"/>
          <w:lang w:val="en-US"/>
        </w:rPr>
      </w:pPr>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_Toc168599589 \h </w:instrText>
      </w:r>
      <w:r>
        <w:rPr>
          <w:noProof/>
        </w:rPr>
      </w:r>
      <w:r>
        <w:rPr>
          <w:noProof/>
        </w:rPr>
        <w:fldChar w:fldCharType="separate"/>
      </w:r>
      <w:r>
        <w:rPr>
          <w:noProof/>
        </w:rPr>
        <w:t>86</w:t>
      </w:r>
      <w:r>
        <w:rPr>
          <w:noProof/>
        </w:rPr>
        <w:fldChar w:fldCharType="end"/>
      </w:r>
    </w:p>
    <w:p w14:paraId="283A2745" w14:textId="40354C0E" w:rsidR="00300CCF" w:rsidRDefault="00300CCF">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_Toc168599590 \h </w:instrText>
      </w:r>
      <w:r>
        <w:rPr>
          <w:noProof/>
        </w:rPr>
      </w:r>
      <w:r>
        <w:rPr>
          <w:noProof/>
        </w:rPr>
        <w:fldChar w:fldCharType="separate"/>
      </w:r>
      <w:r>
        <w:rPr>
          <w:noProof/>
        </w:rPr>
        <w:t>86</w:t>
      </w:r>
      <w:r>
        <w:rPr>
          <w:noProof/>
        </w:rPr>
        <w:fldChar w:fldCharType="end"/>
      </w:r>
    </w:p>
    <w:p w14:paraId="5A014BB8" w14:textId="77FDB5C2" w:rsidR="00300CCF" w:rsidRDefault="00300CCF">
      <w:pPr>
        <w:pStyle w:val="TOC3"/>
        <w:rPr>
          <w:rFonts w:asciiTheme="minorHAnsi" w:eastAsiaTheme="minorEastAsia" w:hAnsiTheme="minorHAnsi" w:cstheme="minorBidi"/>
          <w:noProof/>
          <w:sz w:val="22"/>
          <w:szCs w:val="22"/>
          <w:lang w:val="en-US"/>
        </w:rPr>
      </w:pPr>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_Toc168599591 \h </w:instrText>
      </w:r>
      <w:r>
        <w:rPr>
          <w:noProof/>
        </w:rPr>
      </w:r>
      <w:r>
        <w:rPr>
          <w:noProof/>
        </w:rPr>
        <w:fldChar w:fldCharType="separate"/>
      </w:r>
      <w:r>
        <w:rPr>
          <w:noProof/>
        </w:rPr>
        <w:t>86</w:t>
      </w:r>
      <w:r>
        <w:rPr>
          <w:noProof/>
        </w:rPr>
        <w:fldChar w:fldCharType="end"/>
      </w:r>
    </w:p>
    <w:p w14:paraId="7EC2C0E2" w14:textId="26BD404B" w:rsidR="00300CCF" w:rsidRDefault="00300CCF">
      <w:pPr>
        <w:pStyle w:val="TOC4"/>
        <w:rPr>
          <w:rFonts w:asciiTheme="minorHAnsi" w:eastAsiaTheme="minorEastAsia" w:hAnsiTheme="minorHAnsi" w:cstheme="minorBidi"/>
          <w:noProof/>
          <w:sz w:val="22"/>
          <w:szCs w:val="22"/>
          <w:lang w:val="en-US"/>
        </w:rPr>
      </w:pPr>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_Toc168599592 \h </w:instrText>
      </w:r>
      <w:r>
        <w:rPr>
          <w:noProof/>
        </w:rPr>
      </w:r>
      <w:r>
        <w:rPr>
          <w:noProof/>
        </w:rPr>
        <w:fldChar w:fldCharType="separate"/>
      </w:r>
      <w:r>
        <w:rPr>
          <w:noProof/>
        </w:rPr>
        <w:t>86</w:t>
      </w:r>
      <w:r>
        <w:rPr>
          <w:noProof/>
        </w:rPr>
        <w:fldChar w:fldCharType="end"/>
      </w:r>
    </w:p>
    <w:p w14:paraId="106EA5A6" w14:textId="523FAFCD" w:rsidR="00300CCF" w:rsidRDefault="00300CCF">
      <w:pPr>
        <w:pStyle w:val="TOC4"/>
        <w:rPr>
          <w:rFonts w:asciiTheme="minorHAnsi" w:eastAsiaTheme="minorEastAsia" w:hAnsiTheme="minorHAnsi" w:cstheme="minorBidi"/>
          <w:noProof/>
          <w:sz w:val="22"/>
          <w:szCs w:val="22"/>
          <w:lang w:val="en-US"/>
        </w:rPr>
      </w:pPr>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_Toc168599593 \h </w:instrText>
      </w:r>
      <w:r>
        <w:rPr>
          <w:noProof/>
        </w:rPr>
      </w:r>
      <w:r>
        <w:rPr>
          <w:noProof/>
        </w:rPr>
        <w:fldChar w:fldCharType="separate"/>
      </w:r>
      <w:r>
        <w:rPr>
          <w:noProof/>
        </w:rPr>
        <w:t>87</w:t>
      </w:r>
      <w:r>
        <w:rPr>
          <w:noProof/>
        </w:rPr>
        <w:fldChar w:fldCharType="end"/>
      </w:r>
    </w:p>
    <w:p w14:paraId="7FD59B68" w14:textId="04A72B03" w:rsidR="00300CCF" w:rsidRDefault="00300CCF">
      <w:pPr>
        <w:pStyle w:val="TOC4"/>
        <w:rPr>
          <w:rFonts w:asciiTheme="minorHAnsi" w:eastAsiaTheme="minorEastAsia" w:hAnsiTheme="minorHAnsi" w:cstheme="minorBidi"/>
          <w:noProof/>
          <w:sz w:val="22"/>
          <w:szCs w:val="22"/>
          <w:lang w:val="en-US"/>
        </w:rPr>
      </w:pPr>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_Toc168599594 \h </w:instrText>
      </w:r>
      <w:r>
        <w:rPr>
          <w:noProof/>
        </w:rPr>
      </w:r>
      <w:r>
        <w:rPr>
          <w:noProof/>
        </w:rPr>
        <w:fldChar w:fldCharType="separate"/>
      </w:r>
      <w:r>
        <w:rPr>
          <w:noProof/>
        </w:rPr>
        <w:t>87</w:t>
      </w:r>
      <w:r>
        <w:rPr>
          <w:noProof/>
        </w:rPr>
        <w:fldChar w:fldCharType="end"/>
      </w:r>
    </w:p>
    <w:p w14:paraId="40B7D746" w14:textId="75D906AC" w:rsidR="00300CCF" w:rsidRDefault="00300CCF">
      <w:pPr>
        <w:pStyle w:val="TOC3"/>
        <w:rPr>
          <w:rFonts w:asciiTheme="minorHAnsi" w:eastAsiaTheme="minorEastAsia" w:hAnsiTheme="minorHAnsi" w:cstheme="minorBidi"/>
          <w:noProof/>
          <w:sz w:val="22"/>
          <w:szCs w:val="22"/>
          <w:lang w:val="en-US"/>
        </w:rPr>
      </w:pPr>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_Toc168599595 \h </w:instrText>
      </w:r>
      <w:r>
        <w:rPr>
          <w:noProof/>
        </w:rPr>
      </w:r>
      <w:r>
        <w:rPr>
          <w:noProof/>
        </w:rPr>
        <w:fldChar w:fldCharType="separate"/>
      </w:r>
      <w:r>
        <w:rPr>
          <w:noProof/>
        </w:rPr>
        <w:t>87</w:t>
      </w:r>
      <w:r>
        <w:rPr>
          <w:noProof/>
        </w:rPr>
        <w:fldChar w:fldCharType="end"/>
      </w:r>
    </w:p>
    <w:p w14:paraId="67CA60E2" w14:textId="2D76E3A7" w:rsidR="00300CCF" w:rsidRDefault="00300CCF">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_Toc168599596 \h </w:instrText>
      </w:r>
      <w:r>
        <w:rPr>
          <w:noProof/>
        </w:rPr>
      </w:r>
      <w:r>
        <w:rPr>
          <w:noProof/>
        </w:rPr>
        <w:fldChar w:fldCharType="separate"/>
      </w:r>
      <w:r>
        <w:rPr>
          <w:noProof/>
        </w:rPr>
        <w:t>87</w:t>
      </w:r>
      <w:r>
        <w:rPr>
          <w:noProof/>
        </w:rPr>
        <w:fldChar w:fldCharType="end"/>
      </w:r>
    </w:p>
    <w:p w14:paraId="59F3B0BE" w14:textId="2D796A81" w:rsidR="00300CCF" w:rsidRDefault="00300CCF">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_Toc168599597 \h </w:instrText>
      </w:r>
      <w:r>
        <w:rPr>
          <w:noProof/>
        </w:rPr>
      </w:r>
      <w:r>
        <w:rPr>
          <w:noProof/>
        </w:rPr>
        <w:fldChar w:fldCharType="separate"/>
      </w:r>
      <w:r>
        <w:rPr>
          <w:noProof/>
        </w:rPr>
        <w:t>88</w:t>
      </w:r>
      <w:r>
        <w:rPr>
          <w:noProof/>
        </w:rPr>
        <w:fldChar w:fldCharType="end"/>
      </w:r>
    </w:p>
    <w:p w14:paraId="74D03F6A" w14:textId="59032BDC" w:rsidR="00300CCF" w:rsidRDefault="00300CCF">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_Toc168599598 \h </w:instrText>
      </w:r>
      <w:r>
        <w:rPr>
          <w:noProof/>
        </w:rPr>
      </w:r>
      <w:r>
        <w:rPr>
          <w:noProof/>
        </w:rPr>
        <w:fldChar w:fldCharType="separate"/>
      </w:r>
      <w:r>
        <w:rPr>
          <w:noProof/>
        </w:rPr>
        <w:t>88</w:t>
      </w:r>
      <w:r>
        <w:rPr>
          <w:noProof/>
        </w:rPr>
        <w:fldChar w:fldCharType="end"/>
      </w:r>
    </w:p>
    <w:p w14:paraId="741DAFE7" w14:textId="1EF1E439" w:rsidR="00300CCF" w:rsidRDefault="00300CCF">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_Toc168599599 \h </w:instrText>
      </w:r>
      <w:r>
        <w:rPr>
          <w:noProof/>
        </w:rPr>
      </w:r>
      <w:r>
        <w:rPr>
          <w:noProof/>
        </w:rPr>
        <w:fldChar w:fldCharType="separate"/>
      </w:r>
      <w:r>
        <w:rPr>
          <w:noProof/>
        </w:rPr>
        <w:t>88</w:t>
      </w:r>
      <w:r>
        <w:rPr>
          <w:noProof/>
        </w:rPr>
        <w:fldChar w:fldCharType="end"/>
      </w:r>
    </w:p>
    <w:p w14:paraId="31F22E6D" w14:textId="0B88D5E8" w:rsidR="00300CCF" w:rsidRDefault="00300CCF">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_Toc168599600 \h </w:instrText>
      </w:r>
      <w:r>
        <w:rPr>
          <w:noProof/>
        </w:rPr>
      </w:r>
      <w:r>
        <w:rPr>
          <w:noProof/>
        </w:rPr>
        <w:fldChar w:fldCharType="separate"/>
      </w:r>
      <w:r>
        <w:rPr>
          <w:noProof/>
        </w:rPr>
        <w:t>88</w:t>
      </w:r>
      <w:r>
        <w:rPr>
          <w:noProof/>
        </w:rPr>
        <w:fldChar w:fldCharType="end"/>
      </w:r>
    </w:p>
    <w:p w14:paraId="32EBC8AA" w14:textId="02B465C6" w:rsidR="00300CCF" w:rsidRDefault="00300CCF">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_Toc168599601 \h </w:instrText>
      </w:r>
      <w:r>
        <w:rPr>
          <w:noProof/>
        </w:rPr>
      </w:r>
      <w:r>
        <w:rPr>
          <w:noProof/>
        </w:rPr>
        <w:fldChar w:fldCharType="separate"/>
      </w:r>
      <w:r>
        <w:rPr>
          <w:noProof/>
        </w:rPr>
        <w:t>88</w:t>
      </w:r>
      <w:r>
        <w:rPr>
          <w:noProof/>
        </w:rPr>
        <w:fldChar w:fldCharType="end"/>
      </w:r>
    </w:p>
    <w:p w14:paraId="1A7DFD06" w14:textId="7C99215D" w:rsidR="00300CCF" w:rsidRDefault="00300CCF">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_Toc168599602 \h </w:instrText>
      </w:r>
      <w:r>
        <w:rPr>
          <w:noProof/>
        </w:rPr>
      </w:r>
      <w:r>
        <w:rPr>
          <w:noProof/>
        </w:rPr>
        <w:fldChar w:fldCharType="separate"/>
      </w:r>
      <w:r>
        <w:rPr>
          <w:noProof/>
        </w:rPr>
        <w:t>89</w:t>
      </w:r>
      <w:r>
        <w:rPr>
          <w:noProof/>
        </w:rPr>
        <w:fldChar w:fldCharType="end"/>
      </w:r>
    </w:p>
    <w:p w14:paraId="6E608BCB" w14:textId="7E7699CC" w:rsidR="00300CCF" w:rsidRDefault="00300CCF">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_Toc168599603 \h </w:instrText>
      </w:r>
      <w:r>
        <w:rPr>
          <w:noProof/>
        </w:rPr>
      </w:r>
      <w:r>
        <w:rPr>
          <w:noProof/>
        </w:rPr>
        <w:fldChar w:fldCharType="separate"/>
      </w:r>
      <w:r>
        <w:rPr>
          <w:noProof/>
        </w:rPr>
        <w:t>89</w:t>
      </w:r>
      <w:r>
        <w:rPr>
          <w:noProof/>
        </w:rPr>
        <w:fldChar w:fldCharType="end"/>
      </w:r>
    </w:p>
    <w:p w14:paraId="08DFE8EE" w14:textId="6DD04C8F" w:rsidR="00300CCF" w:rsidRDefault="00300CCF">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_Toc168599604 \h </w:instrText>
      </w:r>
      <w:r>
        <w:rPr>
          <w:noProof/>
        </w:rPr>
      </w:r>
      <w:r>
        <w:rPr>
          <w:noProof/>
        </w:rPr>
        <w:fldChar w:fldCharType="separate"/>
      </w:r>
      <w:r>
        <w:rPr>
          <w:noProof/>
        </w:rPr>
        <w:t>89</w:t>
      </w:r>
      <w:r>
        <w:rPr>
          <w:noProof/>
        </w:rPr>
        <w:fldChar w:fldCharType="end"/>
      </w:r>
    </w:p>
    <w:p w14:paraId="10F7A172" w14:textId="0FBC1931" w:rsidR="00300CCF" w:rsidRDefault="00300CCF">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_Toc168599605 \h </w:instrText>
      </w:r>
      <w:r>
        <w:rPr>
          <w:noProof/>
        </w:rPr>
      </w:r>
      <w:r>
        <w:rPr>
          <w:noProof/>
        </w:rPr>
        <w:fldChar w:fldCharType="separate"/>
      </w:r>
      <w:r>
        <w:rPr>
          <w:noProof/>
        </w:rPr>
        <w:t>89</w:t>
      </w:r>
      <w:r>
        <w:rPr>
          <w:noProof/>
        </w:rPr>
        <w:fldChar w:fldCharType="end"/>
      </w:r>
    </w:p>
    <w:p w14:paraId="06F9419F" w14:textId="67B23E2A" w:rsidR="00300CCF" w:rsidRDefault="00300CCF">
      <w:pPr>
        <w:pStyle w:val="TOC6"/>
        <w:rPr>
          <w:rFonts w:asciiTheme="minorHAnsi" w:eastAsiaTheme="minorEastAsia" w:hAnsiTheme="minorHAnsi" w:cstheme="minorBidi"/>
          <w:noProof/>
          <w:sz w:val="22"/>
          <w:szCs w:val="22"/>
          <w:lang w:val="en-US"/>
        </w:rPr>
      </w:pPr>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_Toc168599606 \h </w:instrText>
      </w:r>
      <w:r>
        <w:rPr>
          <w:noProof/>
        </w:rPr>
      </w:r>
      <w:r>
        <w:rPr>
          <w:noProof/>
        </w:rPr>
        <w:fldChar w:fldCharType="separate"/>
      </w:r>
      <w:r>
        <w:rPr>
          <w:noProof/>
        </w:rPr>
        <w:t>89</w:t>
      </w:r>
      <w:r>
        <w:rPr>
          <w:noProof/>
        </w:rPr>
        <w:fldChar w:fldCharType="end"/>
      </w:r>
    </w:p>
    <w:p w14:paraId="235734E0" w14:textId="4923AC34" w:rsidR="00300CCF" w:rsidRDefault="00300CCF">
      <w:pPr>
        <w:pStyle w:val="TOC6"/>
        <w:rPr>
          <w:rFonts w:asciiTheme="minorHAnsi" w:eastAsiaTheme="minorEastAsia" w:hAnsiTheme="minorHAnsi" w:cstheme="minorBidi"/>
          <w:noProof/>
          <w:sz w:val="22"/>
          <w:szCs w:val="22"/>
          <w:lang w:val="en-US"/>
        </w:rPr>
      </w:pPr>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_Toc168599607 \h </w:instrText>
      </w:r>
      <w:r>
        <w:rPr>
          <w:noProof/>
        </w:rPr>
      </w:r>
      <w:r>
        <w:rPr>
          <w:noProof/>
        </w:rPr>
        <w:fldChar w:fldCharType="separate"/>
      </w:r>
      <w:r>
        <w:rPr>
          <w:noProof/>
        </w:rPr>
        <w:t>90</w:t>
      </w:r>
      <w:r>
        <w:rPr>
          <w:noProof/>
        </w:rPr>
        <w:fldChar w:fldCharType="end"/>
      </w:r>
    </w:p>
    <w:p w14:paraId="63942D1F" w14:textId="1AB87C2A" w:rsidR="00300CCF" w:rsidRDefault="00300CCF">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_Toc168599608 \h </w:instrText>
      </w:r>
      <w:r>
        <w:rPr>
          <w:noProof/>
        </w:rPr>
      </w:r>
      <w:r>
        <w:rPr>
          <w:noProof/>
        </w:rPr>
        <w:fldChar w:fldCharType="separate"/>
      </w:r>
      <w:r>
        <w:rPr>
          <w:noProof/>
        </w:rPr>
        <w:t>91</w:t>
      </w:r>
      <w:r>
        <w:rPr>
          <w:noProof/>
        </w:rPr>
        <w:fldChar w:fldCharType="end"/>
      </w:r>
    </w:p>
    <w:p w14:paraId="4693DD7F" w14:textId="45B1CC3B" w:rsidR="00300CCF" w:rsidRDefault="00300CCF">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_Toc168599609 \h </w:instrText>
      </w:r>
      <w:r>
        <w:rPr>
          <w:noProof/>
        </w:rPr>
      </w:r>
      <w:r>
        <w:rPr>
          <w:noProof/>
        </w:rPr>
        <w:fldChar w:fldCharType="separate"/>
      </w:r>
      <w:r>
        <w:rPr>
          <w:noProof/>
        </w:rPr>
        <w:t>91</w:t>
      </w:r>
      <w:r>
        <w:rPr>
          <w:noProof/>
        </w:rPr>
        <w:fldChar w:fldCharType="end"/>
      </w:r>
    </w:p>
    <w:p w14:paraId="31A525CF" w14:textId="1B670E74" w:rsidR="00300CCF" w:rsidRDefault="00300CCF">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_Toc168599610 \h </w:instrText>
      </w:r>
      <w:r>
        <w:rPr>
          <w:noProof/>
        </w:rPr>
      </w:r>
      <w:r>
        <w:rPr>
          <w:noProof/>
        </w:rPr>
        <w:fldChar w:fldCharType="separate"/>
      </w:r>
      <w:r>
        <w:rPr>
          <w:noProof/>
        </w:rPr>
        <w:t>91</w:t>
      </w:r>
      <w:r>
        <w:rPr>
          <w:noProof/>
        </w:rPr>
        <w:fldChar w:fldCharType="end"/>
      </w:r>
    </w:p>
    <w:p w14:paraId="27A8336B" w14:textId="4C08F305" w:rsidR="00300CCF" w:rsidRDefault="00300CCF">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_Toc168599611 \h </w:instrText>
      </w:r>
      <w:r>
        <w:rPr>
          <w:noProof/>
        </w:rPr>
      </w:r>
      <w:r>
        <w:rPr>
          <w:noProof/>
        </w:rPr>
        <w:fldChar w:fldCharType="separate"/>
      </w:r>
      <w:r>
        <w:rPr>
          <w:noProof/>
        </w:rPr>
        <w:t>91</w:t>
      </w:r>
      <w:r>
        <w:rPr>
          <w:noProof/>
        </w:rPr>
        <w:fldChar w:fldCharType="end"/>
      </w:r>
    </w:p>
    <w:p w14:paraId="7AC952B4" w14:textId="0AB3DCE7" w:rsidR="00300CCF" w:rsidRDefault="00300CCF">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_Toc168599612 \h </w:instrText>
      </w:r>
      <w:r>
        <w:rPr>
          <w:noProof/>
        </w:rPr>
      </w:r>
      <w:r>
        <w:rPr>
          <w:noProof/>
        </w:rPr>
        <w:fldChar w:fldCharType="separate"/>
      </w:r>
      <w:r>
        <w:rPr>
          <w:noProof/>
        </w:rPr>
        <w:t>91</w:t>
      </w:r>
      <w:r>
        <w:rPr>
          <w:noProof/>
        </w:rPr>
        <w:fldChar w:fldCharType="end"/>
      </w:r>
    </w:p>
    <w:p w14:paraId="1876C47F" w14:textId="65CA39C0" w:rsidR="00300CCF" w:rsidRDefault="00300CCF">
      <w:pPr>
        <w:pStyle w:val="TOC6"/>
        <w:rPr>
          <w:rFonts w:asciiTheme="minorHAnsi" w:eastAsiaTheme="minorEastAsia" w:hAnsiTheme="minorHAnsi" w:cstheme="minorBidi"/>
          <w:noProof/>
          <w:sz w:val="22"/>
          <w:szCs w:val="22"/>
          <w:lang w:val="en-US"/>
        </w:rPr>
      </w:pPr>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_Toc168599613 \h </w:instrText>
      </w:r>
      <w:r>
        <w:rPr>
          <w:noProof/>
        </w:rPr>
      </w:r>
      <w:r>
        <w:rPr>
          <w:noProof/>
        </w:rPr>
        <w:fldChar w:fldCharType="separate"/>
      </w:r>
      <w:r>
        <w:rPr>
          <w:noProof/>
        </w:rPr>
        <w:t>91</w:t>
      </w:r>
      <w:r>
        <w:rPr>
          <w:noProof/>
        </w:rPr>
        <w:fldChar w:fldCharType="end"/>
      </w:r>
    </w:p>
    <w:p w14:paraId="1F5CEE6A" w14:textId="4D87A348" w:rsidR="00300CCF" w:rsidRDefault="00300CCF">
      <w:pPr>
        <w:pStyle w:val="TOC6"/>
        <w:rPr>
          <w:rFonts w:asciiTheme="minorHAnsi" w:eastAsiaTheme="minorEastAsia" w:hAnsiTheme="minorHAnsi" w:cstheme="minorBidi"/>
          <w:noProof/>
          <w:sz w:val="22"/>
          <w:szCs w:val="22"/>
          <w:lang w:val="en-US"/>
        </w:rPr>
      </w:pPr>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_Toc168599614 \h </w:instrText>
      </w:r>
      <w:r>
        <w:rPr>
          <w:noProof/>
        </w:rPr>
      </w:r>
      <w:r>
        <w:rPr>
          <w:noProof/>
        </w:rPr>
        <w:fldChar w:fldCharType="separate"/>
      </w:r>
      <w:r>
        <w:rPr>
          <w:noProof/>
        </w:rPr>
        <w:t>92</w:t>
      </w:r>
      <w:r>
        <w:rPr>
          <w:noProof/>
        </w:rPr>
        <w:fldChar w:fldCharType="end"/>
      </w:r>
    </w:p>
    <w:p w14:paraId="4B332DC7" w14:textId="1887D142" w:rsidR="00300CCF" w:rsidRDefault="00300CCF">
      <w:pPr>
        <w:pStyle w:val="TOC6"/>
        <w:rPr>
          <w:rFonts w:asciiTheme="minorHAnsi" w:eastAsiaTheme="minorEastAsia" w:hAnsiTheme="minorHAnsi" w:cstheme="minorBidi"/>
          <w:noProof/>
          <w:sz w:val="22"/>
          <w:szCs w:val="22"/>
          <w:lang w:val="en-US"/>
        </w:rPr>
      </w:pPr>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_Toc168599615 \h </w:instrText>
      </w:r>
      <w:r>
        <w:rPr>
          <w:noProof/>
        </w:rPr>
      </w:r>
      <w:r>
        <w:rPr>
          <w:noProof/>
        </w:rPr>
        <w:fldChar w:fldCharType="separate"/>
      </w:r>
      <w:r>
        <w:rPr>
          <w:noProof/>
        </w:rPr>
        <w:t>93</w:t>
      </w:r>
      <w:r>
        <w:rPr>
          <w:noProof/>
        </w:rPr>
        <w:fldChar w:fldCharType="end"/>
      </w:r>
    </w:p>
    <w:p w14:paraId="056FF9E6" w14:textId="13F7EEC5" w:rsidR="00300CCF" w:rsidRDefault="00300CCF">
      <w:pPr>
        <w:pStyle w:val="TOC6"/>
        <w:rPr>
          <w:rFonts w:asciiTheme="minorHAnsi" w:eastAsiaTheme="minorEastAsia" w:hAnsiTheme="minorHAnsi" w:cstheme="minorBidi"/>
          <w:noProof/>
          <w:sz w:val="22"/>
          <w:szCs w:val="22"/>
          <w:lang w:val="en-US"/>
        </w:rPr>
      </w:pPr>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_Toc168599616 \h </w:instrText>
      </w:r>
      <w:r>
        <w:rPr>
          <w:noProof/>
        </w:rPr>
      </w:r>
      <w:r>
        <w:rPr>
          <w:noProof/>
        </w:rPr>
        <w:fldChar w:fldCharType="separate"/>
      </w:r>
      <w:r>
        <w:rPr>
          <w:noProof/>
        </w:rPr>
        <w:t>94</w:t>
      </w:r>
      <w:r>
        <w:rPr>
          <w:noProof/>
        </w:rPr>
        <w:fldChar w:fldCharType="end"/>
      </w:r>
    </w:p>
    <w:p w14:paraId="33D28E6C" w14:textId="02F8B88A" w:rsidR="00300CCF" w:rsidRDefault="00300CCF">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_Toc168599617 \h </w:instrText>
      </w:r>
      <w:r>
        <w:rPr>
          <w:noProof/>
        </w:rPr>
      </w:r>
      <w:r>
        <w:rPr>
          <w:noProof/>
        </w:rPr>
        <w:fldChar w:fldCharType="separate"/>
      </w:r>
      <w:r>
        <w:rPr>
          <w:noProof/>
        </w:rPr>
        <w:t>95</w:t>
      </w:r>
      <w:r>
        <w:rPr>
          <w:noProof/>
        </w:rPr>
        <w:fldChar w:fldCharType="end"/>
      </w:r>
    </w:p>
    <w:p w14:paraId="2FAEA2F9" w14:textId="12426F67" w:rsidR="00300CCF" w:rsidRDefault="00300CCF">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_Toc168599618 \h </w:instrText>
      </w:r>
      <w:r>
        <w:rPr>
          <w:noProof/>
        </w:rPr>
      </w:r>
      <w:r>
        <w:rPr>
          <w:noProof/>
        </w:rPr>
        <w:fldChar w:fldCharType="separate"/>
      </w:r>
      <w:r>
        <w:rPr>
          <w:noProof/>
        </w:rPr>
        <w:t>95</w:t>
      </w:r>
      <w:r>
        <w:rPr>
          <w:noProof/>
        </w:rPr>
        <w:fldChar w:fldCharType="end"/>
      </w:r>
    </w:p>
    <w:p w14:paraId="59AEE6D9" w14:textId="299A3105" w:rsidR="00300CCF" w:rsidRDefault="00300CCF">
      <w:pPr>
        <w:pStyle w:val="TOC4"/>
        <w:rPr>
          <w:rFonts w:asciiTheme="minorHAnsi" w:eastAsiaTheme="minorEastAsia" w:hAnsiTheme="minorHAnsi" w:cstheme="minorBidi"/>
          <w:noProof/>
          <w:sz w:val="22"/>
          <w:szCs w:val="22"/>
          <w:lang w:val="en-US"/>
        </w:rPr>
      </w:pPr>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_Toc168599619 \h </w:instrText>
      </w:r>
      <w:r>
        <w:rPr>
          <w:noProof/>
        </w:rPr>
      </w:r>
      <w:r>
        <w:rPr>
          <w:noProof/>
        </w:rPr>
        <w:fldChar w:fldCharType="separate"/>
      </w:r>
      <w:r>
        <w:rPr>
          <w:noProof/>
        </w:rPr>
        <w:t>95</w:t>
      </w:r>
      <w:r>
        <w:rPr>
          <w:noProof/>
        </w:rPr>
        <w:fldChar w:fldCharType="end"/>
      </w:r>
    </w:p>
    <w:p w14:paraId="25DAFC1C" w14:textId="03301D70" w:rsidR="00300CCF" w:rsidRDefault="00300CCF">
      <w:pPr>
        <w:pStyle w:val="TOC4"/>
        <w:rPr>
          <w:rFonts w:asciiTheme="minorHAnsi" w:eastAsiaTheme="minorEastAsia" w:hAnsiTheme="minorHAnsi" w:cstheme="minorBidi"/>
          <w:noProof/>
          <w:sz w:val="22"/>
          <w:szCs w:val="22"/>
          <w:lang w:val="en-US"/>
        </w:rPr>
      </w:pPr>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_Toc168599620 \h </w:instrText>
      </w:r>
      <w:r>
        <w:rPr>
          <w:noProof/>
        </w:rPr>
      </w:r>
      <w:r>
        <w:rPr>
          <w:noProof/>
        </w:rPr>
        <w:fldChar w:fldCharType="separate"/>
      </w:r>
      <w:r>
        <w:rPr>
          <w:noProof/>
        </w:rPr>
        <w:t>96</w:t>
      </w:r>
      <w:r>
        <w:rPr>
          <w:noProof/>
        </w:rPr>
        <w:fldChar w:fldCharType="end"/>
      </w:r>
    </w:p>
    <w:p w14:paraId="5D067983" w14:textId="7117282C" w:rsidR="00300CCF" w:rsidRDefault="00300CCF">
      <w:pPr>
        <w:pStyle w:val="TOC5"/>
        <w:rPr>
          <w:rFonts w:asciiTheme="minorHAnsi" w:eastAsiaTheme="minorEastAsia" w:hAnsiTheme="minorHAnsi" w:cstheme="minorBidi"/>
          <w:noProof/>
          <w:sz w:val="22"/>
          <w:szCs w:val="22"/>
          <w:lang w:val="en-US"/>
        </w:rPr>
      </w:pPr>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_Toc168599621 \h </w:instrText>
      </w:r>
      <w:r>
        <w:rPr>
          <w:noProof/>
        </w:rPr>
      </w:r>
      <w:r>
        <w:rPr>
          <w:noProof/>
        </w:rPr>
        <w:fldChar w:fldCharType="separate"/>
      </w:r>
      <w:r>
        <w:rPr>
          <w:noProof/>
        </w:rPr>
        <w:t>96</w:t>
      </w:r>
      <w:r>
        <w:rPr>
          <w:noProof/>
        </w:rPr>
        <w:fldChar w:fldCharType="end"/>
      </w:r>
    </w:p>
    <w:p w14:paraId="5C709165" w14:textId="043B9557" w:rsidR="00300CCF" w:rsidRDefault="00300CCF">
      <w:pPr>
        <w:pStyle w:val="TOC5"/>
        <w:rPr>
          <w:rFonts w:asciiTheme="minorHAnsi" w:eastAsiaTheme="minorEastAsia" w:hAnsiTheme="minorHAnsi" w:cstheme="minorBidi"/>
          <w:noProof/>
          <w:sz w:val="22"/>
          <w:szCs w:val="22"/>
          <w:lang w:val="en-US"/>
        </w:rPr>
      </w:pPr>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_Toc168599622 \h </w:instrText>
      </w:r>
      <w:r>
        <w:rPr>
          <w:noProof/>
        </w:rPr>
      </w:r>
      <w:r>
        <w:rPr>
          <w:noProof/>
        </w:rPr>
        <w:fldChar w:fldCharType="separate"/>
      </w:r>
      <w:r>
        <w:rPr>
          <w:noProof/>
        </w:rPr>
        <w:t>96</w:t>
      </w:r>
      <w:r>
        <w:rPr>
          <w:noProof/>
        </w:rPr>
        <w:fldChar w:fldCharType="end"/>
      </w:r>
    </w:p>
    <w:p w14:paraId="6586C4BA" w14:textId="761FD514" w:rsidR="00300CCF" w:rsidRDefault="00300CCF">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_Toc168599623 \h </w:instrText>
      </w:r>
      <w:r>
        <w:rPr>
          <w:noProof/>
        </w:rPr>
      </w:r>
      <w:r>
        <w:rPr>
          <w:noProof/>
        </w:rPr>
        <w:fldChar w:fldCharType="separate"/>
      </w:r>
      <w:r>
        <w:rPr>
          <w:noProof/>
        </w:rPr>
        <w:t>97</w:t>
      </w:r>
      <w:r>
        <w:rPr>
          <w:noProof/>
        </w:rPr>
        <w:fldChar w:fldCharType="end"/>
      </w:r>
    </w:p>
    <w:p w14:paraId="7E360921" w14:textId="6C349161" w:rsidR="00300CCF" w:rsidRDefault="00300CCF">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_Toc168599624 \h </w:instrText>
      </w:r>
      <w:r>
        <w:rPr>
          <w:noProof/>
        </w:rPr>
      </w:r>
      <w:r>
        <w:rPr>
          <w:noProof/>
        </w:rPr>
        <w:fldChar w:fldCharType="separate"/>
      </w:r>
      <w:r>
        <w:rPr>
          <w:noProof/>
        </w:rPr>
        <w:t>97</w:t>
      </w:r>
      <w:r>
        <w:rPr>
          <w:noProof/>
        </w:rPr>
        <w:fldChar w:fldCharType="end"/>
      </w:r>
    </w:p>
    <w:p w14:paraId="7A0936F6" w14:textId="555577F5"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.5.2</w:t>
      </w:r>
      <w:r>
        <w:rPr>
          <w:rFonts w:asciiTheme="minorHAnsi" w:eastAsiaTheme="minorEastAsia" w:hAnsiTheme="minorHAnsi" w:cstheme="minorBidi"/>
          <w:noProof/>
          <w:sz w:val="22"/>
          <w:szCs w:val="22"/>
          <w:lang w:val="en-US"/>
        </w:rPr>
        <w:tab/>
      </w:r>
      <w:r w:rsidRPr="00F36DA2">
        <w:rPr>
          <w:noProof/>
          <w:lang w:val="en-US"/>
        </w:rPr>
        <w:t>DAA Policy Configuration Completion Status Notification</w:t>
      </w:r>
      <w:r>
        <w:rPr>
          <w:noProof/>
        </w:rPr>
        <w:tab/>
      </w:r>
      <w:r>
        <w:rPr>
          <w:noProof/>
        </w:rPr>
        <w:fldChar w:fldCharType="begin"/>
      </w:r>
      <w:r>
        <w:rPr>
          <w:noProof/>
        </w:rPr>
        <w:instrText xml:space="preserve"> PAGEREF _Toc168599625 \h </w:instrText>
      </w:r>
      <w:r>
        <w:rPr>
          <w:noProof/>
        </w:rPr>
      </w:r>
      <w:r>
        <w:rPr>
          <w:noProof/>
        </w:rPr>
        <w:fldChar w:fldCharType="separate"/>
      </w:r>
      <w:r>
        <w:rPr>
          <w:noProof/>
        </w:rPr>
        <w:t>98</w:t>
      </w:r>
      <w:r>
        <w:rPr>
          <w:noProof/>
        </w:rPr>
        <w:fldChar w:fldCharType="end"/>
      </w:r>
    </w:p>
    <w:p w14:paraId="4E8E84DC" w14:textId="56ABBDB6"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.5.2.1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_Toc168599626 \h </w:instrText>
      </w:r>
      <w:r>
        <w:rPr>
          <w:noProof/>
        </w:rPr>
      </w:r>
      <w:r>
        <w:rPr>
          <w:noProof/>
        </w:rPr>
        <w:fldChar w:fldCharType="separate"/>
      </w:r>
      <w:r>
        <w:rPr>
          <w:noProof/>
        </w:rPr>
        <w:t>98</w:t>
      </w:r>
      <w:r>
        <w:rPr>
          <w:noProof/>
        </w:rPr>
        <w:fldChar w:fldCharType="end"/>
      </w:r>
    </w:p>
    <w:p w14:paraId="4C8BD1C0" w14:textId="27B90674" w:rsidR="00300CCF" w:rsidRDefault="00300CCF">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_Toc168599627 \h </w:instrText>
      </w:r>
      <w:r>
        <w:rPr>
          <w:noProof/>
        </w:rPr>
      </w:r>
      <w:r>
        <w:rPr>
          <w:noProof/>
        </w:rPr>
        <w:fldChar w:fldCharType="separate"/>
      </w:r>
      <w:r>
        <w:rPr>
          <w:noProof/>
        </w:rPr>
        <w:t>98</w:t>
      </w:r>
      <w:r>
        <w:rPr>
          <w:noProof/>
        </w:rPr>
        <w:fldChar w:fldCharType="end"/>
      </w:r>
    </w:p>
    <w:p w14:paraId="2AFA86D2" w14:textId="7B43ADE9" w:rsidR="00300CCF" w:rsidRDefault="00300CCF">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_Toc168599628 \h </w:instrText>
      </w:r>
      <w:r>
        <w:rPr>
          <w:noProof/>
        </w:rPr>
      </w:r>
      <w:r>
        <w:rPr>
          <w:noProof/>
        </w:rPr>
        <w:fldChar w:fldCharType="separate"/>
      </w:r>
      <w:r>
        <w:rPr>
          <w:noProof/>
        </w:rPr>
        <w:t>98</w:t>
      </w:r>
      <w:r>
        <w:rPr>
          <w:noProof/>
        </w:rPr>
        <w:fldChar w:fldCharType="end"/>
      </w:r>
    </w:p>
    <w:p w14:paraId="6812F87C" w14:textId="6A7468DB" w:rsidR="00300CCF" w:rsidRDefault="00300CCF">
      <w:pPr>
        <w:pStyle w:val="TOC6"/>
        <w:rPr>
          <w:rFonts w:asciiTheme="minorHAnsi" w:eastAsiaTheme="minorEastAsia" w:hAnsiTheme="minorHAnsi" w:cstheme="minorBidi"/>
          <w:noProof/>
          <w:sz w:val="22"/>
          <w:szCs w:val="22"/>
          <w:lang w:val="en-US"/>
        </w:rPr>
      </w:pPr>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_Toc168599629 \h </w:instrText>
      </w:r>
      <w:r>
        <w:rPr>
          <w:noProof/>
        </w:rPr>
      </w:r>
      <w:r>
        <w:rPr>
          <w:noProof/>
        </w:rPr>
        <w:fldChar w:fldCharType="separate"/>
      </w:r>
      <w:r>
        <w:rPr>
          <w:noProof/>
        </w:rPr>
        <w:t>98</w:t>
      </w:r>
      <w:r>
        <w:rPr>
          <w:noProof/>
        </w:rPr>
        <w:fldChar w:fldCharType="end"/>
      </w:r>
    </w:p>
    <w:p w14:paraId="3AD390DA" w14:textId="391A51C6"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.5.3</w:t>
      </w:r>
      <w:r>
        <w:rPr>
          <w:rFonts w:asciiTheme="minorHAnsi" w:eastAsiaTheme="minorEastAsia" w:hAnsiTheme="minorHAnsi" w:cstheme="minorBidi"/>
          <w:noProof/>
          <w:sz w:val="22"/>
          <w:szCs w:val="22"/>
          <w:lang w:val="en-US"/>
        </w:rPr>
        <w:tab/>
      </w:r>
      <w:r w:rsidRPr="00F36DA2">
        <w:rPr>
          <w:noProof/>
          <w:lang w:val="en-US"/>
        </w:rPr>
        <w:t>DAA Events Notification</w:t>
      </w:r>
      <w:r>
        <w:rPr>
          <w:noProof/>
        </w:rPr>
        <w:tab/>
      </w:r>
      <w:r>
        <w:rPr>
          <w:noProof/>
        </w:rPr>
        <w:fldChar w:fldCharType="begin"/>
      </w:r>
      <w:r>
        <w:rPr>
          <w:noProof/>
        </w:rPr>
        <w:instrText xml:space="preserve"> PAGEREF _Toc168599630 \h </w:instrText>
      </w:r>
      <w:r>
        <w:rPr>
          <w:noProof/>
        </w:rPr>
      </w:r>
      <w:r>
        <w:rPr>
          <w:noProof/>
        </w:rPr>
        <w:fldChar w:fldCharType="separate"/>
      </w:r>
      <w:r>
        <w:rPr>
          <w:noProof/>
        </w:rPr>
        <w:t>99</w:t>
      </w:r>
      <w:r>
        <w:rPr>
          <w:noProof/>
        </w:rPr>
        <w:fldChar w:fldCharType="end"/>
      </w:r>
    </w:p>
    <w:p w14:paraId="6168D2EF" w14:textId="470EA87E" w:rsidR="00300CCF" w:rsidRDefault="00300CCF">
      <w:pPr>
        <w:pStyle w:val="TOC5"/>
        <w:rPr>
          <w:rFonts w:asciiTheme="minorHAnsi" w:eastAsiaTheme="minorEastAsia" w:hAnsiTheme="minorHAnsi" w:cstheme="minorBidi"/>
          <w:noProof/>
          <w:sz w:val="22"/>
          <w:szCs w:val="22"/>
          <w:lang w:val="en-US"/>
        </w:rPr>
      </w:pPr>
      <w:r>
        <w:rPr>
          <w:noProof/>
        </w:rPr>
        <w:t>6.4</w:t>
      </w:r>
      <w:r w:rsidRPr="00F36DA2">
        <w:rPr>
          <w:noProof/>
          <w:lang w:val="en-US"/>
        </w:rPr>
        <w:t>.5.3.1</w:t>
      </w:r>
      <w:r>
        <w:rPr>
          <w:rFonts w:asciiTheme="minorHAnsi" w:eastAsiaTheme="minorEastAsia" w:hAnsiTheme="minorHAnsi" w:cstheme="minorBidi"/>
          <w:noProof/>
          <w:sz w:val="22"/>
          <w:szCs w:val="22"/>
          <w:lang w:val="en-US"/>
        </w:rPr>
        <w:tab/>
      </w:r>
      <w:r w:rsidRPr="00F36DA2">
        <w:rPr>
          <w:noProof/>
          <w:lang w:val="en-US"/>
        </w:rPr>
        <w:t>Description</w:t>
      </w:r>
      <w:r>
        <w:rPr>
          <w:noProof/>
        </w:rPr>
        <w:tab/>
      </w:r>
      <w:r>
        <w:rPr>
          <w:noProof/>
        </w:rPr>
        <w:fldChar w:fldCharType="begin"/>
      </w:r>
      <w:r>
        <w:rPr>
          <w:noProof/>
        </w:rPr>
        <w:instrText xml:space="preserve"> PAGEREF _Toc168599631 \h </w:instrText>
      </w:r>
      <w:r>
        <w:rPr>
          <w:noProof/>
        </w:rPr>
      </w:r>
      <w:r>
        <w:rPr>
          <w:noProof/>
        </w:rPr>
        <w:fldChar w:fldCharType="separate"/>
      </w:r>
      <w:r>
        <w:rPr>
          <w:noProof/>
        </w:rPr>
        <w:t>99</w:t>
      </w:r>
      <w:r>
        <w:rPr>
          <w:noProof/>
        </w:rPr>
        <w:fldChar w:fldCharType="end"/>
      </w:r>
    </w:p>
    <w:p w14:paraId="0D710F91" w14:textId="2C44D6AB" w:rsidR="00300CCF" w:rsidRDefault="00300CCF">
      <w:pPr>
        <w:pStyle w:val="TOC5"/>
        <w:rPr>
          <w:rFonts w:asciiTheme="minorHAnsi" w:eastAsiaTheme="minorEastAsia" w:hAnsiTheme="minorHAnsi" w:cstheme="minorBidi"/>
          <w:noProof/>
          <w:sz w:val="22"/>
          <w:szCs w:val="22"/>
          <w:lang w:val="en-US"/>
        </w:rPr>
      </w:pPr>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_Toc168599632 \h </w:instrText>
      </w:r>
      <w:r>
        <w:rPr>
          <w:noProof/>
        </w:rPr>
      </w:r>
      <w:r>
        <w:rPr>
          <w:noProof/>
        </w:rPr>
        <w:fldChar w:fldCharType="separate"/>
      </w:r>
      <w:r>
        <w:rPr>
          <w:noProof/>
        </w:rPr>
        <w:t>99</w:t>
      </w:r>
      <w:r>
        <w:rPr>
          <w:noProof/>
        </w:rPr>
        <w:fldChar w:fldCharType="end"/>
      </w:r>
    </w:p>
    <w:p w14:paraId="456EE100" w14:textId="07DE82A1" w:rsidR="00300CCF" w:rsidRDefault="00300CCF">
      <w:pPr>
        <w:pStyle w:val="TOC5"/>
        <w:rPr>
          <w:rFonts w:asciiTheme="minorHAnsi" w:eastAsiaTheme="minorEastAsia" w:hAnsiTheme="minorHAnsi" w:cstheme="minorBidi"/>
          <w:noProof/>
          <w:sz w:val="22"/>
          <w:szCs w:val="22"/>
          <w:lang w:val="en-US"/>
        </w:rPr>
      </w:pPr>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_Toc168599633 \h </w:instrText>
      </w:r>
      <w:r>
        <w:rPr>
          <w:noProof/>
        </w:rPr>
      </w:r>
      <w:r>
        <w:rPr>
          <w:noProof/>
        </w:rPr>
        <w:fldChar w:fldCharType="separate"/>
      </w:r>
      <w:r>
        <w:rPr>
          <w:noProof/>
        </w:rPr>
        <w:t>99</w:t>
      </w:r>
      <w:r>
        <w:rPr>
          <w:noProof/>
        </w:rPr>
        <w:fldChar w:fldCharType="end"/>
      </w:r>
    </w:p>
    <w:p w14:paraId="49BAA719" w14:textId="030857F7" w:rsidR="00300CCF" w:rsidRDefault="00300CCF">
      <w:pPr>
        <w:pStyle w:val="TOC6"/>
        <w:rPr>
          <w:rFonts w:asciiTheme="minorHAnsi" w:eastAsiaTheme="minorEastAsia" w:hAnsiTheme="minorHAnsi" w:cstheme="minorBidi"/>
          <w:noProof/>
          <w:sz w:val="22"/>
          <w:szCs w:val="22"/>
          <w:lang w:val="en-US"/>
        </w:rPr>
      </w:pPr>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_Toc168599634 \h </w:instrText>
      </w:r>
      <w:r>
        <w:rPr>
          <w:noProof/>
        </w:rPr>
      </w:r>
      <w:r>
        <w:rPr>
          <w:noProof/>
        </w:rPr>
        <w:fldChar w:fldCharType="separate"/>
      </w:r>
      <w:r>
        <w:rPr>
          <w:noProof/>
        </w:rPr>
        <w:t>99</w:t>
      </w:r>
      <w:r>
        <w:rPr>
          <w:noProof/>
        </w:rPr>
        <w:fldChar w:fldCharType="end"/>
      </w:r>
    </w:p>
    <w:p w14:paraId="18A94BB7" w14:textId="0B83B819" w:rsidR="00300CCF" w:rsidRDefault="00300CCF">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_Toc168599635 \h </w:instrText>
      </w:r>
      <w:r>
        <w:rPr>
          <w:noProof/>
        </w:rPr>
      </w:r>
      <w:r>
        <w:rPr>
          <w:noProof/>
        </w:rPr>
        <w:fldChar w:fldCharType="separate"/>
      </w:r>
      <w:r>
        <w:rPr>
          <w:noProof/>
        </w:rPr>
        <w:t>100</w:t>
      </w:r>
      <w:r>
        <w:rPr>
          <w:noProof/>
        </w:rPr>
        <w:fldChar w:fldCharType="end"/>
      </w:r>
    </w:p>
    <w:p w14:paraId="31CA78F5" w14:textId="39A81662" w:rsidR="00300CCF" w:rsidRDefault="00300CCF">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_Toc168599636 \h </w:instrText>
      </w:r>
      <w:r>
        <w:rPr>
          <w:noProof/>
        </w:rPr>
      </w:r>
      <w:r>
        <w:rPr>
          <w:noProof/>
        </w:rPr>
        <w:fldChar w:fldCharType="separate"/>
      </w:r>
      <w:r>
        <w:rPr>
          <w:noProof/>
        </w:rPr>
        <w:t>100</w:t>
      </w:r>
      <w:r>
        <w:rPr>
          <w:noProof/>
        </w:rPr>
        <w:fldChar w:fldCharType="end"/>
      </w:r>
    </w:p>
    <w:p w14:paraId="3F8F21CD" w14:textId="4A8119BA"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_Toc168599637 \h </w:instrText>
      </w:r>
      <w:r>
        <w:rPr>
          <w:noProof/>
        </w:rPr>
      </w:r>
      <w:r>
        <w:rPr>
          <w:noProof/>
        </w:rPr>
        <w:fldChar w:fldCharType="separate"/>
      </w:r>
      <w:r>
        <w:rPr>
          <w:noProof/>
        </w:rPr>
        <w:t>101</w:t>
      </w:r>
      <w:r>
        <w:rPr>
          <w:noProof/>
        </w:rPr>
        <w:fldChar w:fldCharType="end"/>
      </w:r>
    </w:p>
    <w:p w14:paraId="7110844B" w14:textId="30B96F28" w:rsidR="00300CCF" w:rsidRDefault="00300CCF">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_Toc168599638 \h </w:instrText>
      </w:r>
      <w:r>
        <w:rPr>
          <w:noProof/>
        </w:rPr>
      </w:r>
      <w:r>
        <w:rPr>
          <w:noProof/>
        </w:rPr>
        <w:fldChar w:fldCharType="separate"/>
      </w:r>
      <w:r>
        <w:rPr>
          <w:noProof/>
        </w:rPr>
        <w:t>101</w:t>
      </w:r>
      <w:r>
        <w:rPr>
          <w:noProof/>
        </w:rPr>
        <w:fldChar w:fldCharType="end"/>
      </w:r>
    </w:p>
    <w:p w14:paraId="21B034BF" w14:textId="21445283" w:rsidR="00300CCF" w:rsidRDefault="00300CCF">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_Toc168599639 \h </w:instrText>
      </w:r>
      <w:r>
        <w:rPr>
          <w:noProof/>
        </w:rPr>
      </w:r>
      <w:r>
        <w:rPr>
          <w:noProof/>
        </w:rPr>
        <w:fldChar w:fldCharType="separate"/>
      </w:r>
      <w:r>
        <w:rPr>
          <w:noProof/>
        </w:rPr>
        <w:t>101</w:t>
      </w:r>
      <w:r>
        <w:rPr>
          <w:noProof/>
        </w:rPr>
        <w:fldChar w:fldCharType="end"/>
      </w:r>
    </w:p>
    <w:p w14:paraId="7FE454D5" w14:textId="06FE3281" w:rsidR="00300CCF" w:rsidRDefault="00300CCF">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_Toc168599640 \h </w:instrText>
      </w:r>
      <w:r>
        <w:rPr>
          <w:noProof/>
        </w:rPr>
      </w:r>
      <w:r>
        <w:rPr>
          <w:noProof/>
        </w:rPr>
        <w:fldChar w:fldCharType="separate"/>
      </w:r>
      <w:r>
        <w:rPr>
          <w:noProof/>
        </w:rPr>
        <w:t>102</w:t>
      </w:r>
      <w:r>
        <w:rPr>
          <w:noProof/>
        </w:rPr>
        <w:fldChar w:fldCharType="end"/>
      </w:r>
    </w:p>
    <w:p w14:paraId="75975A39" w14:textId="496D5E77" w:rsidR="00300CCF" w:rsidRDefault="00300CCF">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_Toc168599641 \h </w:instrText>
      </w:r>
      <w:r>
        <w:rPr>
          <w:noProof/>
        </w:rPr>
      </w:r>
      <w:r>
        <w:rPr>
          <w:noProof/>
        </w:rPr>
        <w:fldChar w:fldCharType="separate"/>
      </w:r>
      <w:r>
        <w:rPr>
          <w:noProof/>
        </w:rPr>
        <w:t>102</w:t>
      </w:r>
      <w:r>
        <w:rPr>
          <w:noProof/>
        </w:rPr>
        <w:fldChar w:fldCharType="end"/>
      </w:r>
    </w:p>
    <w:p w14:paraId="4A6D3DCF" w14:textId="114D565F" w:rsidR="00300CCF" w:rsidRDefault="00300CCF">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_Toc168599642 \h </w:instrText>
      </w:r>
      <w:r>
        <w:rPr>
          <w:noProof/>
        </w:rPr>
      </w:r>
      <w:r>
        <w:rPr>
          <w:noProof/>
        </w:rPr>
        <w:fldChar w:fldCharType="separate"/>
      </w:r>
      <w:r>
        <w:rPr>
          <w:noProof/>
        </w:rPr>
        <w:t>102</w:t>
      </w:r>
      <w:r>
        <w:rPr>
          <w:noProof/>
        </w:rPr>
        <w:fldChar w:fldCharType="end"/>
      </w:r>
    </w:p>
    <w:p w14:paraId="5BE906D7" w14:textId="2D9D5A44" w:rsidR="00300CCF" w:rsidRDefault="00300CCF">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_Toc168599643 \h </w:instrText>
      </w:r>
      <w:r>
        <w:rPr>
          <w:noProof/>
        </w:rPr>
      </w:r>
      <w:r>
        <w:rPr>
          <w:noProof/>
        </w:rPr>
        <w:fldChar w:fldCharType="separate"/>
      </w:r>
      <w:r>
        <w:rPr>
          <w:noProof/>
        </w:rPr>
        <w:t>102</w:t>
      </w:r>
      <w:r>
        <w:rPr>
          <w:noProof/>
        </w:rPr>
        <w:fldChar w:fldCharType="end"/>
      </w:r>
    </w:p>
    <w:p w14:paraId="15B83B60" w14:textId="2CF86BB7" w:rsidR="00300CCF" w:rsidRDefault="00300CCF">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_Toc168599644 \h </w:instrText>
      </w:r>
      <w:r>
        <w:rPr>
          <w:noProof/>
        </w:rPr>
      </w:r>
      <w:r>
        <w:rPr>
          <w:noProof/>
        </w:rPr>
        <w:fldChar w:fldCharType="separate"/>
      </w:r>
      <w:r>
        <w:rPr>
          <w:noProof/>
        </w:rPr>
        <w:t>103</w:t>
      </w:r>
      <w:r>
        <w:rPr>
          <w:noProof/>
        </w:rPr>
        <w:fldChar w:fldCharType="end"/>
      </w:r>
    </w:p>
    <w:p w14:paraId="57CAA079" w14:textId="15C62C7F"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6.4.6.2.8</w:t>
      </w:r>
      <w:r w:rsidRPr="00307C36">
        <w:rPr>
          <w:rFonts w:asciiTheme="minorHAnsi" w:eastAsiaTheme="minorEastAsia" w:hAnsiTheme="minorHAnsi" w:cstheme="minorBidi"/>
          <w:noProof/>
          <w:sz w:val="22"/>
          <w:szCs w:val="22"/>
          <w:lang w:val="fr-FR"/>
        </w:rPr>
        <w:tab/>
      </w:r>
      <w:r w:rsidRPr="00307C36">
        <w:rPr>
          <w:noProof/>
          <w:lang w:val="fr-FR"/>
        </w:rPr>
        <w:t>Type: DAAPolConfigNotif</w:t>
      </w:r>
      <w:r w:rsidRPr="00307C36">
        <w:rPr>
          <w:noProof/>
          <w:lang w:val="fr-FR"/>
        </w:rPr>
        <w:tab/>
      </w:r>
      <w:r>
        <w:rPr>
          <w:noProof/>
        </w:rPr>
        <w:fldChar w:fldCharType="begin"/>
      </w:r>
      <w:r w:rsidRPr="00307C36">
        <w:rPr>
          <w:noProof/>
          <w:lang w:val="fr-FR"/>
        </w:rPr>
        <w:instrText xml:space="preserve"> PAGEREF _Toc168599645 \h </w:instrText>
      </w:r>
      <w:r>
        <w:rPr>
          <w:noProof/>
        </w:rPr>
      </w:r>
      <w:r>
        <w:rPr>
          <w:noProof/>
        </w:rPr>
        <w:fldChar w:fldCharType="separate"/>
      </w:r>
      <w:r w:rsidRPr="00307C36">
        <w:rPr>
          <w:noProof/>
          <w:lang w:val="fr-FR"/>
        </w:rPr>
        <w:t>103</w:t>
      </w:r>
      <w:r>
        <w:rPr>
          <w:noProof/>
        </w:rPr>
        <w:fldChar w:fldCharType="end"/>
      </w:r>
    </w:p>
    <w:p w14:paraId="137B308E" w14:textId="607DF63D"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6.4.6.2.9</w:t>
      </w:r>
      <w:r w:rsidRPr="00307C36">
        <w:rPr>
          <w:rFonts w:asciiTheme="minorHAnsi" w:eastAsiaTheme="minorEastAsia" w:hAnsiTheme="minorHAnsi" w:cstheme="minorBidi"/>
          <w:noProof/>
          <w:sz w:val="22"/>
          <w:szCs w:val="22"/>
          <w:lang w:val="fr-FR"/>
        </w:rPr>
        <w:tab/>
      </w:r>
      <w:r w:rsidRPr="00307C36">
        <w:rPr>
          <w:noProof/>
          <w:lang w:val="fr-FR"/>
        </w:rPr>
        <w:t>Type: DAAEventsInfo</w:t>
      </w:r>
      <w:r w:rsidRPr="00307C36">
        <w:rPr>
          <w:noProof/>
          <w:lang w:val="fr-FR"/>
        </w:rPr>
        <w:tab/>
      </w:r>
      <w:r>
        <w:rPr>
          <w:noProof/>
        </w:rPr>
        <w:fldChar w:fldCharType="begin"/>
      </w:r>
      <w:r w:rsidRPr="00307C36">
        <w:rPr>
          <w:noProof/>
          <w:lang w:val="fr-FR"/>
        </w:rPr>
        <w:instrText xml:space="preserve"> PAGEREF _Toc168599646 \h </w:instrText>
      </w:r>
      <w:r>
        <w:rPr>
          <w:noProof/>
        </w:rPr>
      </w:r>
      <w:r>
        <w:rPr>
          <w:noProof/>
        </w:rPr>
        <w:fldChar w:fldCharType="separate"/>
      </w:r>
      <w:r w:rsidRPr="00307C36">
        <w:rPr>
          <w:noProof/>
          <w:lang w:val="fr-FR"/>
        </w:rPr>
        <w:t>103</w:t>
      </w:r>
      <w:r>
        <w:rPr>
          <w:noProof/>
        </w:rPr>
        <w:fldChar w:fldCharType="end"/>
      </w:r>
    </w:p>
    <w:p w14:paraId="78026EF4" w14:textId="6EE65A4C" w:rsidR="00300CCF" w:rsidRPr="00307C36" w:rsidRDefault="00300CCF">
      <w:pPr>
        <w:pStyle w:val="TOC5"/>
        <w:rPr>
          <w:rFonts w:asciiTheme="minorHAnsi" w:eastAsiaTheme="minorEastAsia" w:hAnsiTheme="minorHAnsi" w:cstheme="minorBidi"/>
          <w:noProof/>
          <w:sz w:val="22"/>
          <w:szCs w:val="22"/>
          <w:lang w:val="fr-FR"/>
        </w:rPr>
      </w:pPr>
      <w:r w:rsidRPr="00307C36">
        <w:rPr>
          <w:noProof/>
          <w:lang w:val="fr-FR"/>
        </w:rPr>
        <w:t>6.4.6.2.10</w:t>
      </w:r>
      <w:r w:rsidRPr="00307C36">
        <w:rPr>
          <w:rFonts w:asciiTheme="minorHAnsi" w:eastAsiaTheme="minorEastAsia" w:hAnsiTheme="minorHAnsi" w:cstheme="minorBidi"/>
          <w:noProof/>
          <w:sz w:val="22"/>
          <w:szCs w:val="22"/>
          <w:lang w:val="fr-FR"/>
        </w:rPr>
        <w:tab/>
      </w:r>
      <w:r w:rsidRPr="00307C36">
        <w:rPr>
          <w:noProof/>
          <w:lang w:val="fr-FR"/>
        </w:rPr>
        <w:t>Type: DAAEvent</w:t>
      </w:r>
      <w:r w:rsidRPr="00307C36">
        <w:rPr>
          <w:noProof/>
          <w:lang w:val="fr-FR"/>
        </w:rPr>
        <w:tab/>
      </w:r>
      <w:r>
        <w:rPr>
          <w:noProof/>
        </w:rPr>
        <w:fldChar w:fldCharType="begin"/>
      </w:r>
      <w:r w:rsidRPr="00307C36">
        <w:rPr>
          <w:noProof/>
          <w:lang w:val="fr-FR"/>
        </w:rPr>
        <w:instrText xml:space="preserve"> PAGEREF _Toc168599647 \h </w:instrText>
      </w:r>
      <w:r>
        <w:rPr>
          <w:noProof/>
        </w:rPr>
      </w:r>
      <w:r>
        <w:rPr>
          <w:noProof/>
        </w:rPr>
        <w:fldChar w:fldCharType="separate"/>
      </w:r>
      <w:r w:rsidRPr="00307C36">
        <w:rPr>
          <w:noProof/>
          <w:lang w:val="fr-FR"/>
        </w:rPr>
        <w:t>104</w:t>
      </w:r>
      <w:r>
        <w:rPr>
          <w:noProof/>
        </w:rPr>
        <w:fldChar w:fldCharType="end"/>
      </w:r>
    </w:p>
    <w:p w14:paraId="10678FC3" w14:textId="56CFA78B"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_Toc168599648 \h </w:instrText>
      </w:r>
      <w:r>
        <w:rPr>
          <w:noProof/>
        </w:rPr>
      </w:r>
      <w:r>
        <w:rPr>
          <w:noProof/>
        </w:rPr>
        <w:fldChar w:fldCharType="separate"/>
      </w:r>
      <w:r>
        <w:rPr>
          <w:noProof/>
        </w:rPr>
        <w:t>104</w:t>
      </w:r>
      <w:r>
        <w:rPr>
          <w:noProof/>
        </w:rPr>
        <w:fldChar w:fldCharType="end"/>
      </w:r>
    </w:p>
    <w:p w14:paraId="7002EEE6" w14:textId="315E219B" w:rsidR="00300CCF" w:rsidRDefault="00300CCF">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_Toc168599649 \h </w:instrText>
      </w:r>
      <w:r>
        <w:rPr>
          <w:noProof/>
        </w:rPr>
      </w:r>
      <w:r>
        <w:rPr>
          <w:noProof/>
        </w:rPr>
        <w:fldChar w:fldCharType="separate"/>
      </w:r>
      <w:r>
        <w:rPr>
          <w:noProof/>
        </w:rPr>
        <w:t>104</w:t>
      </w:r>
      <w:r>
        <w:rPr>
          <w:noProof/>
        </w:rPr>
        <w:fldChar w:fldCharType="end"/>
      </w:r>
    </w:p>
    <w:p w14:paraId="3B93DD33" w14:textId="02D566A4" w:rsidR="00300CCF" w:rsidRDefault="00300CCF">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_Toc168599650 \h </w:instrText>
      </w:r>
      <w:r>
        <w:rPr>
          <w:noProof/>
        </w:rPr>
      </w:r>
      <w:r>
        <w:rPr>
          <w:noProof/>
        </w:rPr>
        <w:fldChar w:fldCharType="separate"/>
      </w:r>
      <w:r>
        <w:rPr>
          <w:noProof/>
        </w:rPr>
        <w:t>104</w:t>
      </w:r>
      <w:r>
        <w:rPr>
          <w:noProof/>
        </w:rPr>
        <w:fldChar w:fldCharType="end"/>
      </w:r>
    </w:p>
    <w:p w14:paraId="3299B9E1" w14:textId="7DFC81DA" w:rsidR="00300CCF" w:rsidRDefault="00300CCF">
      <w:pPr>
        <w:pStyle w:val="TOC5"/>
        <w:rPr>
          <w:rFonts w:asciiTheme="minorHAnsi" w:eastAsiaTheme="minorEastAsia" w:hAnsiTheme="minorHAnsi" w:cstheme="minorBidi"/>
          <w:noProof/>
          <w:sz w:val="22"/>
          <w:szCs w:val="22"/>
          <w:lang w:val="en-US"/>
        </w:rPr>
      </w:pPr>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_Toc168599651 \h </w:instrText>
      </w:r>
      <w:r>
        <w:rPr>
          <w:noProof/>
        </w:rPr>
      </w:r>
      <w:r>
        <w:rPr>
          <w:noProof/>
        </w:rPr>
        <w:fldChar w:fldCharType="separate"/>
      </w:r>
      <w:r>
        <w:rPr>
          <w:noProof/>
        </w:rPr>
        <w:t>104</w:t>
      </w:r>
      <w:r>
        <w:rPr>
          <w:noProof/>
        </w:rPr>
        <w:fldChar w:fldCharType="end"/>
      </w:r>
    </w:p>
    <w:p w14:paraId="4E7CCA19" w14:textId="62CA48CF" w:rsidR="00300CCF" w:rsidRDefault="00300CCF">
      <w:pPr>
        <w:pStyle w:val="TOC4"/>
        <w:rPr>
          <w:rFonts w:asciiTheme="minorHAnsi" w:eastAsiaTheme="minorEastAsia" w:hAnsiTheme="minorHAnsi" w:cstheme="minorBidi"/>
          <w:noProof/>
          <w:sz w:val="22"/>
          <w:szCs w:val="22"/>
          <w:lang w:val="en-US"/>
        </w:rPr>
      </w:pPr>
      <w:r>
        <w:rPr>
          <w:noProof/>
        </w:rPr>
        <w:t>6.4</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_Toc168599652 \h </w:instrText>
      </w:r>
      <w:r>
        <w:rPr>
          <w:noProof/>
        </w:rPr>
      </w:r>
      <w:r>
        <w:rPr>
          <w:noProof/>
        </w:rPr>
        <w:fldChar w:fldCharType="separate"/>
      </w:r>
      <w:r>
        <w:rPr>
          <w:noProof/>
        </w:rPr>
        <w:t>104</w:t>
      </w:r>
      <w:r>
        <w:rPr>
          <w:noProof/>
        </w:rPr>
        <w:fldChar w:fldCharType="end"/>
      </w:r>
    </w:p>
    <w:p w14:paraId="2462075C" w14:textId="362A8F44" w:rsidR="00300CCF" w:rsidRDefault="00300CCF">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_Toc168599653 \h </w:instrText>
      </w:r>
      <w:r>
        <w:rPr>
          <w:noProof/>
        </w:rPr>
      </w:r>
      <w:r>
        <w:rPr>
          <w:noProof/>
        </w:rPr>
        <w:fldChar w:fldCharType="separate"/>
      </w:r>
      <w:r>
        <w:rPr>
          <w:noProof/>
        </w:rPr>
        <w:t>105</w:t>
      </w:r>
      <w:r>
        <w:rPr>
          <w:noProof/>
        </w:rPr>
        <w:fldChar w:fldCharType="end"/>
      </w:r>
    </w:p>
    <w:p w14:paraId="5FC12BF0" w14:textId="387D109F" w:rsidR="00300CCF" w:rsidRDefault="00300CCF">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_Toc168599654 \h </w:instrText>
      </w:r>
      <w:r>
        <w:rPr>
          <w:noProof/>
        </w:rPr>
      </w:r>
      <w:r>
        <w:rPr>
          <w:noProof/>
        </w:rPr>
        <w:fldChar w:fldCharType="separate"/>
      </w:r>
      <w:r>
        <w:rPr>
          <w:noProof/>
        </w:rPr>
        <w:t>105</w:t>
      </w:r>
      <w:r>
        <w:rPr>
          <w:noProof/>
        </w:rPr>
        <w:fldChar w:fldCharType="end"/>
      </w:r>
    </w:p>
    <w:p w14:paraId="10BF7606" w14:textId="44155516" w:rsidR="00300CCF" w:rsidRDefault="00300CCF">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_Toc168599655 \h </w:instrText>
      </w:r>
      <w:r>
        <w:rPr>
          <w:noProof/>
        </w:rPr>
      </w:r>
      <w:r>
        <w:rPr>
          <w:noProof/>
        </w:rPr>
        <w:fldChar w:fldCharType="separate"/>
      </w:r>
      <w:r>
        <w:rPr>
          <w:noProof/>
        </w:rPr>
        <w:t>105</w:t>
      </w:r>
      <w:r>
        <w:rPr>
          <w:noProof/>
        </w:rPr>
        <w:fldChar w:fldCharType="end"/>
      </w:r>
    </w:p>
    <w:p w14:paraId="1C1F83DF" w14:textId="6A929ADB" w:rsidR="00300CCF" w:rsidRDefault="00300CCF">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_Toc168599656 \h </w:instrText>
      </w:r>
      <w:r>
        <w:rPr>
          <w:noProof/>
        </w:rPr>
      </w:r>
      <w:r>
        <w:rPr>
          <w:noProof/>
        </w:rPr>
        <w:fldChar w:fldCharType="separate"/>
      </w:r>
      <w:r>
        <w:rPr>
          <w:noProof/>
        </w:rPr>
        <w:t>105</w:t>
      </w:r>
      <w:r>
        <w:rPr>
          <w:noProof/>
        </w:rPr>
        <w:fldChar w:fldCharType="end"/>
      </w:r>
    </w:p>
    <w:p w14:paraId="0012C4A1" w14:textId="421F2EB9" w:rsidR="00300CCF" w:rsidRDefault="00300CCF">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_Toc168599657 \h </w:instrText>
      </w:r>
      <w:r>
        <w:rPr>
          <w:noProof/>
        </w:rPr>
      </w:r>
      <w:r>
        <w:rPr>
          <w:noProof/>
        </w:rPr>
        <w:fldChar w:fldCharType="separate"/>
      </w:r>
      <w:r>
        <w:rPr>
          <w:noProof/>
        </w:rPr>
        <w:t>105</w:t>
      </w:r>
      <w:r>
        <w:rPr>
          <w:noProof/>
        </w:rPr>
        <w:fldChar w:fldCharType="end"/>
      </w:r>
    </w:p>
    <w:p w14:paraId="6B0DF3F5" w14:textId="76B707FD" w:rsidR="00300CCF" w:rsidRDefault="00300CCF">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_Toc168599658 \h </w:instrText>
      </w:r>
      <w:r>
        <w:rPr>
          <w:noProof/>
        </w:rPr>
      </w:r>
      <w:r>
        <w:rPr>
          <w:noProof/>
        </w:rPr>
        <w:fldChar w:fldCharType="separate"/>
      </w:r>
      <w:r>
        <w:rPr>
          <w:noProof/>
        </w:rPr>
        <w:t>105</w:t>
      </w:r>
      <w:r>
        <w:rPr>
          <w:noProof/>
        </w:rPr>
        <w:fldChar w:fldCharType="end"/>
      </w:r>
    </w:p>
    <w:p w14:paraId="1154E2F0" w14:textId="203093FC" w:rsidR="00300CCF" w:rsidRDefault="00300CCF">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_Toc168599659 \h </w:instrText>
      </w:r>
      <w:r>
        <w:rPr>
          <w:noProof/>
        </w:rPr>
      </w:r>
      <w:r>
        <w:rPr>
          <w:noProof/>
        </w:rPr>
        <w:fldChar w:fldCharType="separate"/>
      </w:r>
      <w:r>
        <w:rPr>
          <w:noProof/>
        </w:rPr>
        <w:t>105</w:t>
      </w:r>
      <w:r>
        <w:rPr>
          <w:noProof/>
        </w:rPr>
        <w:fldChar w:fldCharType="end"/>
      </w:r>
    </w:p>
    <w:p w14:paraId="0092C5B7" w14:textId="58EA2CEA" w:rsidR="00300CCF" w:rsidRDefault="00300CCF">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_Toc168599660 \h </w:instrText>
      </w:r>
      <w:r>
        <w:rPr>
          <w:noProof/>
        </w:rPr>
      </w:r>
      <w:r>
        <w:rPr>
          <w:noProof/>
        </w:rPr>
        <w:fldChar w:fldCharType="separate"/>
      </w:r>
      <w:r>
        <w:rPr>
          <w:noProof/>
        </w:rPr>
        <w:t>105</w:t>
      </w:r>
      <w:r>
        <w:rPr>
          <w:noProof/>
        </w:rPr>
        <w:fldChar w:fldCharType="end"/>
      </w:r>
    </w:p>
    <w:p w14:paraId="19B7BD9F" w14:textId="74C91E30" w:rsidR="00300CCF" w:rsidRDefault="00300CCF">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_Toc168599661 \h </w:instrText>
      </w:r>
      <w:r>
        <w:rPr>
          <w:noProof/>
        </w:rPr>
      </w:r>
      <w:r>
        <w:rPr>
          <w:noProof/>
        </w:rPr>
        <w:fldChar w:fldCharType="separate"/>
      </w:r>
      <w:r>
        <w:rPr>
          <w:noProof/>
        </w:rPr>
        <w:t>106</w:t>
      </w:r>
      <w:r>
        <w:rPr>
          <w:noProof/>
        </w:rPr>
        <w:fldChar w:fldCharType="end"/>
      </w:r>
    </w:p>
    <w:p w14:paraId="38F242D2" w14:textId="11EA9F45"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_Toc168599662 \h </w:instrText>
      </w:r>
      <w:r>
        <w:rPr>
          <w:noProof/>
        </w:rPr>
      </w:r>
      <w:r>
        <w:rPr>
          <w:noProof/>
        </w:rPr>
        <w:fldChar w:fldCharType="separate"/>
      </w:r>
      <w:r>
        <w:rPr>
          <w:noProof/>
        </w:rPr>
        <w:t>106</w:t>
      </w:r>
      <w:r>
        <w:rPr>
          <w:noProof/>
        </w:rPr>
        <w:fldChar w:fldCharType="end"/>
      </w:r>
    </w:p>
    <w:p w14:paraId="40FA5143" w14:textId="29B98E1C"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_Toc168599663 \h </w:instrText>
      </w:r>
      <w:r>
        <w:rPr>
          <w:noProof/>
        </w:rPr>
      </w:r>
      <w:r>
        <w:rPr>
          <w:noProof/>
        </w:rPr>
        <w:fldChar w:fldCharType="separate"/>
      </w:r>
      <w:r>
        <w:rPr>
          <w:noProof/>
        </w:rPr>
        <w:t>106</w:t>
      </w:r>
      <w:r>
        <w:rPr>
          <w:noProof/>
        </w:rPr>
        <w:fldChar w:fldCharType="end"/>
      </w:r>
    </w:p>
    <w:p w14:paraId="5E0C46C3" w14:textId="0D7C7284"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_Toc168599664 \h </w:instrText>
      </w:r>
      <w:r>
        <w:rPr>
          <w:noProof/>
        </w:rPr>
      </w:r>
      <w:r>
        <w:rPr>
          <w:noProof/>
        </w:rPr>
        <w:fldChar w:fldCharType="separate"/>
      </w:r>
      <w:r>
        <w:rPr>
          <w:noProof/>
        </w:rPr>
        <w:t>106</w:t>
      </w:r>
      <w:r>
        <w:rPr>
          <w:noProof/>
        </w:rPr>
        <w:fldChar w:fldCharType="end"/>
      </w:r>
    </w:p>
    <w:p w14:paraId="1803955D" w14:textId="70B74CD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_Toc168599665 \h </w:instrText>
      </w:r>
      <w:r>
        <w:rPr>
          <w:noProof/>
        </w:rPr>
      </w:r>
      <w:r>
        <w:rPr>
          <w:noProof/>
        </w:rPr>
        <w:fldChar w:fldCharType="separate"/>
      </w:r>
      <w:r>
        <w:rPr>
          <w:noProof/>
        </w:rPr>
        <w:t>106</w:t>
      </w:r>
      <w:r>
        <w:rPr>
          <w:noProof/>
        </w:rPr>
        <w:fldChar w:fldCharType="end"/>
      </w:r>
    </w:p>
    <w:p w14:paraId="5C85C130" w14:textId="01820457" w:rsidR="00300CCF" w:rsidRDefault="00300CCF">
      <w:pPr>
        <w:pStyle w:val="TOC4"/>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w:t>
      </w:r>
      <w:r>
        <w:rPr>
          <w:rFonts w:asciiTheme="minorHAnsi" w:eastAsiaTheme="minorEastAsia" w:hAnsiTheme="minorHAnsi" w:cstheme="minorBidi"/>
          <w:noProof/>
          <w:sz w:val="22"/>
          <w:szCs w:val="22"/>
          <w:lang w:val="en-US"/>
        </w:rPr>
        <w:tab/>
      </w:r>
      <w:r w:rsidRPr="00307C36">
        <w:rPr>
          <w:noProof/>
          <w:lang w:val="en-US"/>
        </w:rPr>
        <w:t xml:space="preserve">Resource: </w:t>
      </w:r>
      <w:r w:rsidRPr="00307C36">
        <w:rPr>
          <w:bCs/>
          <w:noProof/>
          <w:lang w:val="en-US"/>
        </w:rPr>
        <w:t>UAV Dynamic Information Subscription</w:t>
      </w:r>
      <w:r w:rsidRPr="00307C36">
        <w:rPr>
          <w:noProof/>
          <w:lang w:val="en-US"/>
        </w:rPr>
        <w:t>s</w:t>
      </w:r>
      <w:r>
        <w:rPr>
          <w:noProof/>
        </w:rPr>
        <w:tab/>
      </w:r>
      <w:r>
        <w:rPr>
          <w:noProof/>
        </w:rPr>
        <w:fldChar w:fldCharType="begin"/>
      </w:r>
      <w:r>
        <w:rPr>
          <w:noProof/>
        </w:rPr>
        <w:instrText xml:space="preserve"> PAGEREF _Toc168599666 \h </w:instrText>
      </w:r>
      <w:r>
        <w:rPr>
          <w:noProof/>
        </w:rPr>
      </w:r>
      <w:r>
        <w:rPr>
          <w:noProof/>
        </w:rPr>
        <w:fldChar w:fldCharType="separate"/>
      </w:r>
      <w:r>
        <w:rPr>
          <w:noProof/>
        </w:rPr>
        <w:t>107</w:t>
      </w:r>
      <w:r>
        <w:rPr>
          <w:noProof/>
        </w:rPr>
        <w:fldChar w:fldCharType="end"/>
      </w:r>
    </w:p>
    <w:p w14:paraId="12513551" w14:textId="73D39BE0" w:rsidR="00300CCF" w:rsidRDefault="00300CCF">
      <w:pPr>
        <w:pStyle w:val="TOC5"/>
        <w:rPr>
          <w:rFonts w:asciiTheme="minorHAnsi" w:eastAsiaTheme="minorEastAsia" w:hAnsiTheme="minorHAnsi" w:cstheme="minorBidi"/>
          <w:noProof/>
          <w:sz w:val="22"/>
          <w:szCs w:val="22"/>
          <w:lang w:val="en-US"/>
        </w:rPr>
      </w:pPr>
      <w:r w:rsidRPr="00307C36">
        <w:rPr>
          <w:noProof/>
          <w:lang w:val="en-US" w:eastAsia="zh-CN"/>
        </w:rPr>
        <w:t>6.5</w:t>
      </w:r>
      <w:r w:rsidRPr="00307C36">
        <w:rPr>
          <w:noProof/>
          <w:lang w:val="en-US"/>
        </w:rPr>
        <w:t>.3.2.1</w:t>
      </w:r>
      <w:r>
        <w:rPr>
          <w:rFonts w:asciiTheme="minorHAnsi" w:eastAsiaTheme="minorEastAsia" w:hAnsiTheme="minorHAnsi" w:cstheme="minorBidi"/>
          <w:noProof/>
          <w:sz w:val="22"/>
          <w:szCs w:val="22"/>
          <w:lang w:val="en-US"/>
        </w:rPr>
        <w:tab/>
      </w:r>
      <w:r w:rsidRPr="00307C36">
        <w:rPr>
          <w:noProof/>
          <w:lang w:val="en-US"/>
        </w:rPr>
        <w:t>Description</w:t>
      </w:r>
      <w:r>
        <w:rPr>
          <w:noProof/>
        </w:rPr>
        <w:tab/>
      </w:r>
      <w:r>
        <w:rPr>
          <w:noProof/>
        </w:rPr>
        <w:fldChar w:fldCharType="begin"/>
      </w:r>
      <w:r>
        <w:rPr>
          <w:noProof/>
        </w:rPr>
        <w:instrText xml:space="preserve"> PAGEREF _Toc168599667 \h </w:instrText>
      </w:r>
      <w:r>
        <w:rPr>
          <w:noProof/>
        </w:rPr>
      </w:r>
      <w:r>
        <w:rPr>
          <w:noProof/>
        </w:rPr>
        <w:fldChar w:fldCharType="separate"/>
      </w:r>
      <w:r>
        <w:rPr>
          <w:noProof/>
        </w:rPr>
        <w:t>107</w:t>
      </w:r>
      <w:r>
        <w:rPr>
          <w:noProof/>
        </w:rPr>
        <w:fldChar w:fldCharType="end"/>
      </w:r>
    </w:p>
    <w:p w14:paraId="507726F6" w14:textId="30F6D42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_Toc168599668 \h </w:instrText>
      </w:r>
      <w:r>
        <w:rPr>
          <w:noProof/>
        </w:rPr>
      </w:r>
      <w:r>
        <w:rPr>
          <w:noProof/>
        </w:rPr>
        <w:fldChar w:fldCharType="separate"/>
      </w:r>
      <w:r>
        <w:rPr>
          <w:noProof/>
        </w:rPr>
        <w:t>107</w:t>
      </w:r>
      <w:r>
        <w:rPr>
          <w:noProof/>
        </w:rPr>
        <w:fldChar w:fldCharType="end"/>
      </w:r>
    </w:p>
    <w:p w14:paraId="061E9099" w14:textId="7B943D8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_Toc168599669 \h </w:instrText>
      </w:r>
      <w:r>
        <w:rPr>
          <w:noProof/>
        </w:rPr>
      </w:r>
      <w:r>
        <w:rPr>
          <w:noProof/>
        </w:rPr>
        <w:fldChar w:fldCharType="separate"/>
      </w:r>
      <w:r>
        <w:rPr>
          <w:noProof/>
        </w:rPr>
        <w:t>107</w:t>
      </w:r>
      <w:r>
        <w:rPr>
          <w:noProof/>
        </w:rPr>
        <w:fldChar w:fldCharType="end"/>
      </w:r>
    </w:p>
    <w:p w14:paraId="5D9E0044" w14:textId="1B2E8387" w:rsidR="00300CCF" w:rsidRDefault="00300CCF">
      <w:pPr>
        <w:pStyle w:val="TOC6"/>
        <w:rPr>
          <w:rFonts w:asciiTheme="minorHAnsi" w:eastAsiaTheme="minorEastAsia" w:hAnsiTheme="minorHAnsi" w:cstheme="minorBidi"/>
          <w:noProof/>
          <w:sz w:val="22"/>
          <w:szCs w:val="22"/>
          <w:lang w:val="en-US"/>
        </w:rPr>
      </w:pPr>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_Toc168599670 \h </w:instrText>
      </w:r>
      <w:r>
        <w:rPr>
          <w:noProof/>
        </w:rPr>
      </w:r>
      <w:r>
        <w:rPr>
          <w:noProof/>
        </w:rPr>
        <w:fldChar w:fldCharType="separate"/>
      </w:r>
      <w:r>
        <w:rPr>
          <w:noProof/>
        </w:rPr>
        <w:t>107</w:t>
      </w:r>
      <w:r>
        <w:rPr>
          <w:noProof/>
        </w:rPr>
        <w:fldChar w:fldCharType="end"/>
      </w:r>
    </w:p>
    <w:p w14:paraId="117D23DF" w14:textId="08E7DEDD"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_Toc168599671 \h </w:instrText>
      </w:r>
      <w:r>
        <w:rPr>
          <w:noProof/>
        </w:rPr>
      </w:r>
      <w:r>
        <w:rPr>
          <w:noProof/>
        </w:rPr>
        <w:fldChar w:fldCharType="separate"/>
      </w:r>
      <w:r>
        <w:rPr>
          <w:noProof/>
        </w:rPr>
        <w:t>108</w:t>
      </w:r>
      <w:r>
        <w:rPr>
          <w:noProof/>
        </w:rPr>
        <w:fldChar w:fldCharType="end"/>
      </w:r>
    </w:p>
    <w:p w14:paraId="08D5DC76" w14:textId="243790AA"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_Toc168599672 \h </w:instrText>
      </w:r>
      <w:r>
        <w:rPr>
          <w:noProof/>
        </w:rPr>
      </w:r>
      <w:r>
        <w:rPr>
          <w:noProof/>
        </w:rPr>
        <w:fldChar w:fldCharType="separate"/>
      </w:r>
      <w:r>
        <w:rPr>
          <w:noProof/>
        </w:rPr>
        <w:t>109</w:t>
      </w:r>
      <w:r>
        <w:rPr>
          <w:noProof/>
        </w:rPr>
        <w:fldChar w:fldCharType="end"/>
      </w:r>
    </w:p>
    <w:p w14:paraId="0F77420F" w14:textId="0D0AB764"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F36DA2">
        <w:rPr>
          <w:bCs/>
          <w:noProof/>
        </w:rPr>
        <w:t>UAV Dynamic Information Subscription</w:t>
      </w:r>
      <w:r>
        <w:rPr>
          <w:noProof/>
        </w:rPr>
        <w:tab/>
      </w:r>
      <w:r>
        <w:rPr>
          <w:noProof/>
        </w:rPr>
        <w:fldChar w:fldCharType="begin"/>
      </w:r>
      <w:r>
        <w:rPr>
          <w:noProof/>
        </w:rPr>
        <w:instrText xml:space="preserve"> PAGEREF _Toc168599673 \h </w:instrText>
      </w:r>
      <w:r>
        <w:rPr>
          <w:noProof/>
        </w:rPr>
      </w:r>
      <w:r>
        <w:rPr>
          <w:noProof/>
        </w:rPr>
        <w:fldChar w:fldCharType="separate"/>
      </w:r>
      <w:r>
        <w:rPr>
          <w:noProof/>
        </w:rPr>
        <w:t>109</w:t>
      </w:r>
      <w:r>
        <w:rPr>
          <w:noProof/>
        </w:rPr>
        <w:fldChar w:fldCharType="end"/>
      </w:r>
    </w:p>
    <w:p w14:paraId="6D2DECD9" w14:textId="6E3AACB8"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_Toc168599674 \h </w:instrText>
      </w:r>
      <w:r>
        <w:rPr>
          <w:noProof/>
        </w:rPr>
      </w:r>
      <w:r>
        <w:rPr>
          <w:noProof/>
        </w:rPr>
        <w:fldChar w:fldCharType="separate"/>
      </w:r>
      <w:r>
        <w:rPr>
          <w:noProof/>
        </w:rPr>
        <w:t>109</w:t>
      </w:r>
      <w:r>
        <w:rPr>
          <w:noProof/>
        </w:rPr>
        <w:fldChar w:fldCharType="end"/>
      </w:r>
    </w:p>
    <w:p w14:paraId="15E431E7" w14:textId="0C9390AD"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_Toc168599675 \h </w:instrText>
      </w:r>
      <w:r>
        <w:rPr>
          <w:noProof/>
        </w:rPr>
      </w:r>
      <w:r>
        <w:rPr>
          <w:noProof/>
        </w:rPr>
        <w:fldChar w:fldCharType="separate"/>
      </w:r>
      <w:r>
        <w:rPr>
          <w:noProof/>
        </w:rPr>
        <w:t>109</w:t>
      </w:r>
      <w:r>
        <w:rPr>
          <w:noProof/>
        </w:rPr>
        <w:fldChar w:fldCharType="end"/>
      </w:r>
    </w:p>
    <w:p w14:paraId="6E5B2223" w14:textId="39C53CF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_Toc168599676 \h </w:instrText>
      </w:r>
      <w:r>
        <w:rPr>
          <w:noProof/>
        </w:rPr>
      </w:r>
      <w:r>
        <w:rPr>
          <w:noProof/>
        </w:rPr>
        <w:fldChar w:fldCharType="separate"/>
      </w:r>
      <w:r>
        <w:rPr>
          <w:noProof/>
        </w:rPr>
        <w:t>110</w:t>
      </w:r>
      <w:r>
        <w:rPr>
          <w:noProof/>
        </w:rPr>
        <w:fldChar w:fldCharType="end"/>
      </w:r>
    </w:p>
    <w:p w14:paraId="393993E6" w14:textId="4E413EC3"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_Toc168599677 \h </w:instrText>
      </w:r>
      <w:r>
        <w:rPr>
          <w:noProof/>
        </w:rPr>
      </w:r>
      <w:r>
        <w:rPr>
          <w:noProof/>
        </w:rPr>
        <w:fldChar w:fldCharType="separate"/>
      </w:r>
      <w:r>
        <w:rPr>
          <w:noProof/>
        </w:rPr>
        <w:t>110</w:t>
      </w:r>
      <w:r>
        <w:rPr>
          <w:noProof/>
        </w:rPr>
        <w:fldChar w:fldCharType="end"/>
      </w:r>
    </w:p>
    <w:p w14:paraId="70EBA9B5" w14:textId="38A53E37"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_Toc168599678 \h </w:instrText>
      </w:r>
      <w:r>
        <w:rPr>
          <w:noProof/>
        </w:rPr>
      </w:r>
      <w:r>
        <w:rPr>
          <w:noProof/>
        </w:rPr>
        <w:fldChar w:fldCharType="separate"/>
      </w:r>
      <w:r>
        <w:rPr>
          <w:noProof/>
        </w:rPr>
        <w:t>111</w:t>
      </w:r>
      <w:r>
        <w:rPr>
          <w:noProof/>
        </w:rPr>
        <w:fldChar w:fldCharType="end"/>
      </w:r>
    </w:p>
    <w:p w14:paraId="1BDA65B7" w14:textId="5527614F"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_Toc168599679 \h </w:instrText>
      </w:r>
      <w:r>
        <w:rPr>
          <w:noProof/>
        </w:rPr>
      </w:r>
      <w:r>
        <w:rPr>
          <w:noProof/>
        </w:rPr>
        <w:fldChar w:fldCharType="separate"/>
      </w:r>
      <w:r>
        <w:rPr>
          <w:noProof/>
        </w:rPr>
        <w:t>112</w:t>
      </w:r>
      <w:r>
        <w:rPr>
          <w:noProof/>
        </w:rPr>
        <w:fldChar w:fldCharType="end"/>
      </w:r>
    </w:p>
    <w:p w14:paraId="247CD2C2" w14:textId="39C26DE9"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_Toc168599680 \h </w:instrText>
      </w:r>
      <w:r>
        <w:rPr>
          <w:noProof/>
        </w:rPr>
      </w:r>
      <w:r>
        <w:rPr>
          <w:noProof/>
        </w:rPr>
        <w:fldChar w:fldCharType="separate"/>
      </w:r>
      <w:r>
        <w:rPr>
          <w:noProof/>
        </w:rPr>
        <w:t>113</w:t>
      </w:r>
      <w:r>
        <w:rPr>
          <w:noProof/>
        </w:rPr>
        <w:fldChar w:fldCharType="end"/>
      </w:r>
    </w:p>
    <w:p w14:paraId="63AE1592" w14:textId="1C8B9EB4"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_Toc168599681 \h </w:instrText>
      </w:r>
      <w:r>
        <w:rPr>
          <w:noProof/>
        </w:rPr>
      </w:r>
      <w:r>
        <w:rPr>
          <w:noProof/>
        </w:rPr>
        <w:fldChar w:fldCharType="separate"/>
      </w:r>
      <w:r>
        <w:rPr>
          <w:noProof/>
        </w:rPr>
        <w:t>114</w:t>
      </w:r>
      <w:r>
        <w:rPr>
          <w:noProof/>
        </w:rPr>
        <w:fldChar w:fldCharType="end"/>
      </w:r>
    </w:p>
    <w:p w14:paraId="287E6B9D" w14:textId="54C03AEE"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_Toc168599682 \h </w:instrText>
      </w:r>
      <w:r>
        <w:rPr>
          <w:noProof/>
        </w:rPr>
      </w:r>
      <w:r>
        <w:rPr>
          <w:noProof/>
        </w:rPr>
        <w:fldChar w:fldCharType="separate"/>
      </w:r>
      <w:r>
        <w:rPr>
          <w:noProof/>
        </w:rPr>
        <w:t>114</w:t>
      </w:r>
      <w:r>
        <w:rPr>
          <w:noProof/>
        </w:rPr>
        <w:fldChar w:fldCharType="end"/>
      </w:r>
    </w:p>
    <w:p w14:paraId="14F33D41" w14:textId="71E9021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_Toc168599683 \h </w:instrText>
      </w:r>
      <w:r>
        <w:rPr>
          <w:noProof/>
        </w:rPr>
      </w:r>
      <w:r>
        <w:rPr>
          <w:noProof/>
        </w:rPr>
        <w:fldChar w:fldCharType="separate"/>
      </w:r>
      <w:r>
        <w:rPr>
          <w:noProof/>
        </w:rPr>
        <w:t>114</w:t>
      </w:r>
      <w:r>
        <w:rPr>
          <w:noProof/>
        </w:rPr>
        <w:fldChar w:fldCharType="end"/>
      </w:r>
    </w:p>
    <w:p w14:paraId="5281AA93" w14:textId="5F2206AB"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_Toc168599684 \h </w:instrText>
      </w:r>
      <w:r>
        <w:rPr>
          <w:noProof/>
        </w:rPr>
      </w:r>
      <w:r>
        <w:rPr>
          <w:noProof/>
        </w:rPr>
        <w:fldChar w:fldCharType="separate"/>
      </w:r>
      <w:r>
        <w:rPr>
          <w:noProof/>
        </w:rPr>
        <w:t>114</w:t>
      </w:r>
      <w:r>
        <w:rPr>
          <w:noProof/>
        </w:rPr>
        <w:fldChar w:fldCharType="end"/>
      </w:r>
    </w:p>
    <w:p w14:paraId="53799993" w14:textId="6EBC73AF"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.5.2</w:t>
      </w:r>
      <w:r>
        <w:rPr>
          <w:rFonts w:asciiTheme="minorHAnsi" w:eastAsiaTheme="minorEastAsia" w:hAnsiTheme="minorHAnsi" w:cstheme="minorBidi"/>
          <w:noProof/>
          <w:sz w:val="22"/>
          <w:szCs w:val="22"/>
          <w:lang w:val="en-US"/>
        </w:rPr>
        <w:tab/>
      </w:r>
      <w:r w:rsidRPr="00F36DA2">
        <w:rPr>
          <w:bCs/>
          <w:noProof/>
        </w:rPr>
        <w:t xml:space="preserve">UAV Dynamic Information </w:t>
      </w:r>
      <w:r>
        <w:rPr>
          <w:noProof/>
        </w:rPr>
        <w:t>Notification</w:t>
      </w:r>
      <w:r>
        <w:rPr>
          <w:noProof/>
        </w:rPr>
        <w:tab/>
      </w:r>
      <w:r>
        <w:rPr>
          <w:noProof/>
        </w:rPr>
        <w:fldChar w:fldCharType="begin"/>
      </w:r>
      <w:r>
        <w:rPr>
          <w:noProof/>
        </w:rPr>
        <w:instrText xml:space="preserve"> PAGEREF _Toc168599685 \h </w:instrText>
      </w:r>
      <w:r>
        <w:rPr>
          <w:noProof/>
        </w:rPr>
      </w:r>
      <w:r>
        <w:rPr>
          <w:noProof/>
        </w:rPr>
        <w:fldChar w:fldCharType="separate"/>
      </w:r>
      <w:r>
        <w:rPr>
          <w:noProof/>
        </w:rPr>
        <w:t>114</w:t>
      </w:r>
      <w:r>
        <w:rPr>
          <w:noProof/>
        </w:rPr>
        <w:fldChar w:fldCharType="end"/>
      </w:r>
    </w:p>
    <w:p w14:paraId="7B0583E0" w14:textId="4C18BC1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_Toc168599686 \h </w:instrText>
      </w:r>
      <w:r>
        <w:rPr>
          <w:noProof/>
        </w:rPr>
      </w:r>
      <w:r>
        <w:rPr>
          <w:noProof/>
        </w:rPr>
        <w:fldChar w:fldCharType="separate"/>
      </w:r>
      <w:r>
        <w:rPr>
          <w:noProof/>
        </w:rPr>
        <w:t>114</w:t>
      </w:r>
      <w:r>
        <w:rPr>
          <w:noProof/>
        </w:rPr>
        <w:fldChar w:fldCharType="end"/>
      </w:r>
    </w:p>
    <w:p w14:paraId="1DA122A9" w14:textId="2B9779DF"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_Toc168599687 \h </w:instrText>
      </w:r>
      <w:r>
        <w:rPr>
          <w:noProof/>
        </w:rPr>
      </w:r>
      <w:r>
        <w:rPr>
          <w:noProof/>
        </w:rPr>
        <w:fldChar w:fldCharType="separate"/>
      </w:r>
      <w:r>
        <w:rPr>
          <w:noProof/>
        </w:rPr>
        <w:t>114</w:t>
      </w:r>
      <w:r>
        <w:rPr>
          <w:noProof/>
        </w:rPr>
        <w:fldChar w:fldCharType="end"/>
      </w:r>
    </w:p>
    <w:p w14:paraId="49BB71A7" w14:textId="1621780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_Toc168599688 \h </w:instrText>
      </w:r>
      <w:r>
        <w:rPr>
          <w:noProof/>
        </w:rPr>
      </w:r>
      <w:r>
        <w:rPr>
          <w:noProof/>
        </w:rPr>
        <w:fldChar w:fldCharType="separate"/>
      </w:r>
      <w:r>
        <w:rPr>
          <w:noProof/>
        </w:rPr>
        <w:t>115</w:t>
      </w:r>
      <w:r>
        <w:rPr>
          <w:noProof/>
        </w:rPr>
        <w:fldChar w:fldCharType="end"/>
      </w:r>
    </w:p>
    <w:p w14:paraId="3703FFB7" w14:textId="08F6CD2B" w:rsidR="00300CCF" w:rsidRDefault="00300CCF">
      <w:pPr>
        <w:pStyle w:val="TOC6"/>
        <w:rPr>
          <w:rFonts w:asciiTheme="minorHAnsi" w:eastAsiaTheme="minorEastAsia" w:hAnsiTheme="minorHAnsi" w:cstheme="minorBidi"/>
          <w:noProof/>
          <w:sz w:val="22"/>
          <w:szCs w:val="22"/>
          <w:lang w:val="en-US"/>
        </w:rPr>
      </w:pPr>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_Toc168599689 \h </w:instrText>
      </w:r>
      <w:r>
        <w:rPr>
          <w:noProof/>
        </w:rPr>
      </w:r>
      <w:r>
        <w:rPr>
          <w:noProof/>
        </w:rPr>
        <w:fldChar w:fldCharType="separate"/>
      </w:r>
      <w:r>
        <w:rPr>
          <w:noProof/>
        </w:rPr>
        <w:t>115</w:t>
      </w:r>
      <w:r>
        <w:rPr>
          <w:noProof/>
        </w:rPr>
        <w:fldChar w:fldCharType="end"/>
      </w:r>
    </w:p>
    <w:p w14:paraId="2F75E679" w14:textId="393BBF6A"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_Toc168599690 \h </w:instrText>
      </w:r>
      <w:r>
        <w:rPr>
          <w:noProof/>
        </w:rPr>
      </w:r>
      <w:r>
        <w:rPr>
          <w:noProof/>
        </w:rPr>
        <w:fldChar w:fldCharType="separate"/>
      </w:r>
      <w:r>
        <w:rPr>
          <w:noProof/>
        </w:rPr>
        <w:t>115</w:t>
      </w:r>
      <w:r>
        <w:rPr>
          <w:noProof/>
        </w:rPr>
        <w:fldChar w:fldCharType="end"/>
      </w:r>
    </w:p>
    <w:p w14:paraId="59178560" w14:textId="50D16F1E"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_Toc168599691 \h </w:instrText>
      </w:r>
      <w:r>
        <w:rPr>
          <w:noProof/>
        </w:rPr>
      </w:r>
      <w:r>
        <w:rPr>
          <w:noProof/>
        </w:rPr>
        <w:fldChar w:fldCharType="separate"/>
      </w:r>
      <w:r>
        <w:rPr>
          <w:noProof/>
        </w:rPr>
        <w:t>115</w:t>
      </w:r>
      <w:r>
        <w:rPr>
          <w:noProof/>
        </w:rPr>
        <w:fldChar w:fldCharType="end"/>
      </w:r>
    </w:p>
    <w:p w14:paraId="76649069" w14:textId="558DFA17"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.6.2</w:t>
      </w:r>
      <w:r>
        <w:rPr>
          <w:rFonts w:asciiTheme="minorHAnsi" w:eastAsiaTheme="minorEastAsia" w:hAnsiTheme="minorHAnsi" w:cstheme="minorBidi"/>
          <w:noProof/>
          <w:sz w:val="22"/>
          <w:szCs w:val="22"/>
          <w:lang w:val="en-US"/>
        </w:rPr>
        <w:tab/>
      </w:r>
      <w:r w:rsidRPr="00F36DA2">
        <w:rPr>
          <w:noProof/>
          <w:lang w:val="en-US"/>
        </w:rPr>
        <w:t>Structured data types</w:t>
      </w:r>
      <w:r>
        <w:rPr>
          <w:noProof/>
        </w:rPr>
        <w:tab/>
      </w:r>
      <w:r>
        <w:rPr>
          <w:noProof/>
        </w:rPr>
        <w:fldChar w:fldCharType="begin"/>
      </w:r>
      <w:r>
        <w:rPr>
          <w:noProof/>
        </w:rPr>
        <w:instrText xml:space="preserve"> PAGEREF _Toc168599692 \h </w:instrText>
      </w:r>
      <w:r>
        <w:rPr>
          <w:noProof/>
        </w:rPr>
      </w:r>
      <w:r>
        <w:rPr>
          <w:noProof/>
        </w:rPr>
        <w:fldChar w:fldCharType="separate"/>
      </w:r>
      <w:r>
        <w:rPr>
          <w:noProof/>
        </w:rPr>
        <w:t>116</w:t>
      </w:r>
      <w:r>
        <w:rPr>
          <w:noProof/>
        </w:rPr>
        <w:fldChar w:fldCharType="end"/>
      </w:r>
    </w:p>
    <w:p w14:paraId="0B04F280" w14:textId="3123DF3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_Toc168599693 \h </w:instrText>
      </w:r>
      <w:r>
        <w:rPr>
          <w:noProof/>
        </w:rPr>
      </w:r>
      <w:r>
        <w:rPr>
          <w:noProof/>
        </w:rPr>
        <w:fldChar w:fldCharType="separate"/>
      </w:r>
      <w:r>
        <w:rPr>
          <w:noProof/>
        </w:rPr>
        <w:t>116</w:t>
      </w:r>
      <w:r>
        <w:rPr>
          <w:noProof/>
        </w:rPr>
        <w:fldChar w:fldCharType="end"/>
      </w:r>
    </w:p>
    <w:p w14:paraId="57D7D0C5" w14:textId="3CC6604E"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_Toc168599694 \h </w:instrText>
      </w:r>
      <w:r>
        <w:rPr>
          <w:noProof/>
        </w:rPr>
      </w:r>
      <w:r>
        <w:rPr>
          <w:noProof/>
        </w:rPr>
        <w:fldChar w:fldCharType="separate"/>
      </w:r>
      <w:r>
        <w:rPr>
          <w:noProof/>
        </w:rPr>
        <w:t>116</w:t>
      </w:r>
      <w:r>
        <w:rPr>
          <w:noProof/>
        </w:rPr>
        <w:fldChar w:fldCharType="end"/>
      </w:r>
    </w:p>
    <w:p w14:paraId="0D70FF38" w14:textId="2771AA42"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_Toc168599695 \h </w:instrText>
      </w:r>
      <w:r>
        <w:rPr>
          <w:noProof/>
        </w:rPr>
      </w:r>
      <w:r>
        <w:rPr>
          <w:noProof/>
        </w:rPr>
        <w:fldChar w:fldCharType="separate"/>
      </w:r>
      <w:r>
        <w:rPr>
          <w:noProof/>
        </w:rPr>
        <w:t>117</w:t>
      </w:r>
      <w:r>
        <w:rPr>
          <w:noProof/>
        </w:rPr>
        <w:fldChar w:fldCharType="end"/>
      </w:r>
    </w:p>
    <w:p w14:paraId="42FBBF2A" w14:textId="7C10133B"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_Toc168599696 \h </w:instrText>
      </w:r>
      <w:r>
        <w:rPr>
          <w:noProof/>
        </w:rPr>
      </w:r>
      <w:r>
        <w:rPr>
          <w:noProof/>
        </w:rPr>
        <w:fldChar w:fldCharType="separate"/>
      </w:r>
      <w:r>
        <w:rPr>
          <w:noProof/>
        </w:rPr>
        <w:t>117</w:t>
      </w:r>
      <w:r>
        <w:rPr>
          <w:noProof/>
        </w:rPr>
        <w:fldChar w:fldCharType="end"/>
      </w:r>
    </w:p>
    <w:p w14:paraId="4EE19476" w14:textId="38857403"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_Toc168599697 \h </w:instrText>
      </w:r>
      <w:r>
        <w:rPr>
          <w:noProof/>
        </w:rPr>
      </w:r>
      <w:r>
        <w:rPr>
          <w:noProof/>
        </w:rPr>
        <w:fldChar w:fldCharType="separate"/>
      </w:r>
      <w:r>
        <w:rPr>
          <w:noProof/>
        </w:rPr>
        <w:t>117</w:t>
      </w:r>
      <w:r>
        <w:rPr>
          <w:noProof/>
        </w:rPr>
        <w:fldChar w:fldCharType="end"/>
      </w:r>
    </w:p>
    <w:p w14:paraId="3F09436A" w14:textId="5213544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_Toc168599698 \h </w:instrText>
      </w:r>
      <w:r>
        <w:rPr>
          <w:noProof/>
        </w:rPr>
      </w:r>
      <w:r>
        <w:rPr>
          <w:noProof/>
        </w:rPr>
        <w:fldChar w:fldCharType="separate"/>
      </w:r>
      <w:r>
        <w:rPr>
          <w:noProof/>
        </w:rPr>
        <w:t>117</w:t>
      </w:r>
      <w:r>
        <w:rPr>
          <w:noProof/>
        </w:rPr>
        <w:fldChar w:fldCharType="end"/>
      </w:r>
    </w:p>
    <w:p w14:paraId="616C1D76" w14:textId="05F6E984"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.6.3</w:t>
      </w:r>
      <w:r>
        <w:rPr>
          <w:rFonts w:asciiTheme="minorHAnsi" w:eastAsiaTheme="minorEastAsia" w:hAnsiTheme="minorHAnsi" w:cstheme="minorBidi"/>
          <w:noProof/>
          <w:sz w:val="22"/>
          <w:szCs w:val="22"/>
          <w:lang w:val="en-US"/>
        </w:rPr>
        <w:tab/>
      </w:r>
      <w:r w:rsidRPr="00F36DA2">
        <w:rPr>
          <w:noProof/>
          <w:lang w:val="en-US"/>
        </w:rPr>
        <w:t>Simple data types and enumerations</w:t>
      </w:r>
      <w:r>
        <w:rPr>
          <w:noProof/>
        </w:rPr>
        <w:tab/>
      </w:r>
      <w:r>
        <w:rPr>
          <w:noProof/>
        </w:rPr>
        <w:fldChar w:fldCharType="begin"/>
      </w:r>
      <w:r>
        <w:rPr>
          <w:noProof/>
        </w:rPr>
        <w:instrText xml:space="preserve"> PAGEREF _Toc168599699 \h </w:instrText>
      </w:r>
      <w:r>
        <w:rPr>
          <w:noProof/>
        </w:rPr>
      </w:r>
      <w:r>
        <w:rPr>
          <w:noProof/>
        </w:rPr>
        <w:fldChar w:fldCharType="separate"/>
      </w:r>
      <w:r>
        <w:rPr>
          <w:noProof/>
        </w:rPr>
        <w:t>118</w:t>
      </w:r>
      <w:r>
        <w:rPr>
          <w:noProof/>
        </w:rPr>
        <w:fldChar w:fldCharType="end"/>
      </w:r>
    </w:p>
    <w:p w14:paraId="0BB31D8C" w14:textId="633118C5"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_Toc168599700 \h </w:instrText>
      </w:r>
      <w:r>
        <w:rPr>
          <w:noProof/>
        </w:rPr>
      </w:r>
      <w:r>
        <w:rPr>
          <w:noProof/>
        </w:rPr>
        <w:fldChar w:fldCharType="separate"/>
      </w:r>
      <w:r>
        <w:rPr>
          <w:noProof/>
        </w:rPr>
        <w:t>118</w:t>
      </w:r>
      <w:r>
        <w:rPr>
          <w:noProof/>
        </w:rPr>
        <w:fldChar w:fldCharType="end"/>
      </w:r>
    </w:p>
    <w:p w14:paraId="718149FD" w14:textId="6A941D19"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_Toc168599701 \h </w:instrText>
      </w:r>
      <w:r>
        <w:rPr>
          <w:noProof/>
        </w:rPr>
      </w:r>
      <w:r>
        <w:rPr>
          <w:noProof/>
        </w:rPr>
        <w:fldChar w:fldCharType="separate"/>
      </w:r>
      <w:r>
        <w:rPr>
          <w:noProof/>
        </w:rPr>
        <w:t>118</w:t>
      </w:r>
      <w:r>
        <w:rPr>
          <w:noProof/>
        </w:rPr>
        <w:fldChar w:fldCharType="end"/>
      </w:r>
    </w:p>
    <w:p w14:paraId="08006FB7" w14:textId="58613B62" w:rsidR="00300CCF" w:rsidRDefault="00300CCF">
      <w:pPr>
        <w:pStyle w:val="TOC4"/>
        <w:rPr>
          <w:rFonts w:asciiTheme="minorHAnsi" w:eastAsiaTheme="minorEastAsia" w:hAnsiTheme="minorHAnsi" w:cstheme="minorBidi"/>
          <w:noProof/>
          <w:sz w:val="22"/>
          <w:szCs w:val="22"/>
          <w:lang w:val="en-US"/>
        </w:rPr>
      </w:pPr>
      <w:r>
        <w:rPr>
          <w:noProof/>
          <w:lang w:eastAsia="zh-CN"/>
        </w:rPr>
        <w:t>6.5</w:t>
      </w:r>
      <w:r w:rsidRPr="00F36DA2">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_Toc168599702 \h </w:instrText>
      </w:r>
      <w:r>
        <w:rPr>
          <w:noProof/>
        </w:rPr>
      </w:r>
      <w:r>
        <w:rPr>
          <w:noProof/>
        </w:rPr>
        <w:fldChar w:fldCharType="separate"/>
      </w:r>
      <w:r>
        <w:rPr>
          <w:noProof/>
        </w:rPr>
        <w:t>118</w:t>
      </w:r>
      <w:r>
        <w:rPr>
          <w:noProof/>
        </w:rPr>
        <w:fldChar w:fldCharType="end"/>
      </w:r>
    </w:p>
    <w:p w14:paraId="13CA7C40" w14:textId="2CE46E95"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_Toc168599703 \h </w:instrText>
      </w:r>
      <w:r>
        <w:rPr>
          <w:noProof/>
        </w:rPr>
      </w:r>
      <w:r>
        <w:rPr>
          <w:noProof/>
        </w:rPr>
        <w:fldChar w:fldCharType="separate"/>
      </w:r>
      <w:r>
        <w:rPr>
          <w:noProof/>
        </w:rPr>
        <w:t>118</w:t>
      </w:r>
      <w:r>
        <w:rPr>
          <w:noProof/>
        </w:rPr>
        <w:fldChar w:fldCharType="end"/>
      </w:r>
    </w:p>
    <w:p w14:paraId="5A0D62A3" w14:textId="15399961" w:rsidR="00300CCF" w:rsidRDefault="00300CCF">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_Toc168599704 \h </w:instrText>
      </w:r>
      <w:r>
        <w:rPr>
          <w:noProof/>
        </w:rPr>
      </w:r>
      <w:r>
        <w:rPr>
          <w:noProof/>
        </w:rPr>
        <w:fldChar w:fldCharType="separate"/>
      </w:r>
      <w:r>
        <w:rPr>
          <w:noProof/>
        </w:rPr>
        <w:t>118</w:t>
      </w:r>
      <w:r>
        <w:rPr>
          <w:noProof/>
        </w:rPr>
        <w:fldChar w:fldCharType="end"/>
      </w:r>
    </w:p>
    <w:p w14:paraId="4E8DFAAE" w14:textId="2DEEE57F"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_Toc168599705 \h </w:instrText>
      </w:r>
      <w:r>
        <w:rPr>
          <w:noProof/>
        </w:rPr>
      </w:r>
      <w:r>
        <w:rPr>
          <w:noProof/>
        </w:rPr>
        <w:fldChar w:fldCharType="separate"/>
      </w:r>
      <w:r>
        <w:rPr>
          <w:noProof/>
        </w:rPr>
        <w:t>118</w:t>
      </w:r>
      <w:r>
        <w:rPr>
          <w:noProof/>
        </w:rPr>
        <w:fldChar w:fldCharType="end"/>
      </w:r>
    </w:p>
    <w:p w14:paraId="37D6BB87" w14:textId="78AAD0CD"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_Toc168599706 \h </w:instrText>
      </w:r>
      <w:r>
        <w:rPr>
          <w:noProof/>
        </w:rPr>
      </w:r>
      <w:r>
        <w:rPr>
          <w:noProof/>
        </w:rPr>
        <w:fldChar w:fldCharType="separate"/>
      </w:r>
      <w:r>
        <w:rPr>
          <w:noProof/>
        </w:rPr>
        <w:t>118</w:t>
      </w:r>
      <w:r>
        <w:rPr>
          <w:noProof/>
        </w:rPr>
        <w:fldChar w:fldCharType="end"/>
      </w:r>
    </w:p>
    <w:p w14:paraId="43E50D79" w14:textId="23B5E682"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_Toc168599707 \h </w:instrText>
      </w:r>
      <w:r>
        <w:rPr>
          <w:noProof/>
        </w:rPr>
      </w:r>
      <w:r>
        <w:rPr>
          <w:noProof/>
        </w:rPr>
        <w:fldChar w:fldCharType="separate"/>
      </w:r>
      <w:r>
        <w:rPr>
          <w:noProof/>
        </w:rPr>
        <w:t>118</w:t>
      </w:r>
      <w:r>
        <w:rPr>
          <w:noProof/>
        </w:rPr>
        <w:fldChar w:fldCharType="end"/>
      </w:r>
    </w:p>
    <w:p w14:paraId="4542B638" w14:textId="1CD35DA6" w:rsidR="00300CCF" w:rsidRDefault="00300CCF">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_Toc168599708 \h </w:instrText>
      </w:r>
      <w:r>
        <w:rPr>
          <w:noProof/>
        </w:rPr>
      </w:r>
      <w:r>
        <w:rPr>
          <w:noProof/>
        </w:rPr>
        <w:fldChar w:fldCharType="separate"/>
      </w:r>
      <w:r>
        <w:rPr>
          <w:noProof/>
        </w:rPr>
        <w:t>118</w:t>
      </w:r>
      <w:r>
        <w:rPr>
          <w:noProof/>
        </w:rPr>
        <w:fldChar w:fldCharType="end"/>
      </w:r>
    </w:p>
    <w:p w14:paraId="2B556553" w14:textId="7F87FA21"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_Toc168599709 \h </w:instrText>
      </w:r>
      <w:r>
        <w:rPr>
          <w:noProof/>
        </w:rPr>
      </w:r>
      <w:r>
        <w:rPr>
          <w:noProof/>
        </w:rPr>
        <w:fldChar w:fldCharType="separate"/>
      </w:r>
      <w:r>
        <w:rPr>
          <w:noProof/>
        </w:rPr>
        <w:t>119</w:t>
      </w:r>
      <w:r>
        <w:rPr>
          <w:noProof/>
        </w:rPr>
        <w:fldChar w:fldCharType="end"/>
      </w:r>
    </w:p>
    <w:p w14:paraId="061CF8F9" w14:textId="67302390" w:rsidR="00300CCF" w:rsidRDefault="00300CCF">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_Toc168599710 \h </w:instrText>
      </w:r>
      <w:r>
        <w:rPr>
          <w:noProof/>
        </w:rPr>
      </w:r>
      <w:r>
        <w:rPr>
          <w:noProof/>
        </w:rPr>
        <w:fldChar w:fldCharType="separate"/>
      </w:r>
      <w:r>
        <w:rPr>
          <w:noProof/>
        </w:rPr>
        <w:t>119</w:t>
      </w:r>
      <w:r>
        <w:rPr>
          <w:noProof/>
        </w:rPr>
        <w:fldChar w:fldCharType="end"/>
      </w:r>
    </w:p>
    <w:p w14:paraId="20881770" w14:textId="22B95BE8" w:rsidR="00300CCF" w:rsidRDefault="00300CCF">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_Toc168599711 \h </w:instrText>
      </w:r>
      <w:r>
        <w:rPr>
          <w:noProof/>
        </w:rPr>
      </w:r>
      <w:r>
        <w:rPr>
          <w:noProof/>
        </w:rPr>
        <w:fldChar w:fldCharType="separate"/>
      </w:r>
      <w:r>
        <w:rPr>
          <w:noProof/>
        </w:rPr>
        <w:t>120</w:t>
      </w:r>
      <w:r>
        <w:rPr>
          <w:noProof/>
        </w:rPr>
        <w:fldChar w:fldCharType="end"/>
      </w:r>
    </w:p>
    <w:p w14:paraId="1FF7F942" w14:textId="641DB231" w:rsidR="00300CCF" w:rsidRDefault="00300CC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_Toc168599712 \h </w:instrText>
      </w:r>
      <w:r>
        <w:rPr>
          <w:noProof/>
        </w:rPr>
      </w:r>
      <w:r>
        <w:rPr>
          <w:noProof/>
        </w:rPr>
        <w:fldChar w:fldCharType="separate"/>
      </w:r>
      <w:r>
        <w:rPr>
          <w:noProof/>
        </w:rPr>
        <w:t>120</w:t>
      </w:r>
      <w:r>
        <w:rPr>
          <w:noProof/>
        </w:rPr>
        <w:fldChar w:fldCharType="end"/>
      </w:r>
    </w:p>
    <w:p w14:paraId="07221D17" w14:textId="5EF23085" w:rsidR="00300CCF" w:rsidRDefault="00300CC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_Toc168599713 \h </w:instrText>
      </w:r>
      <w:r>
        <w:rPr>
          <w:noProof/>
        </w:rPr>
      </w:r>
      <w:r>
        <w:rPr>
          <w:noProof/>
        </w:rPr>
        <w:fldChar w:fldCharType="separate"/>
      </w:r>
      <w:r>
        <w:rPr>
          <w:noProof/>
        </w:rPr>
        <w:t>120</w:t>
      </w:r>
      <w:r>
        <w:rPr>
          <w:noProof/>
        </w:rPr>
        <w:fldChar w:fldCharType="end"/>
      </w:r>
    </w:p>
    <w:p w14:paraId="42C2B31A" w14:textId="1000D29F" w:rsidR="00300CCF" w:rsidRDefault="00300CC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_Toc168599714 \h </w:instrText>
      </w:r>
      <w:r>
        <w:rPr>
          <w:noProof/>
        </w:rPr>
      </w:r>
      <w:r>
        <w:rPr>
          <w:noProof/>
        </w:rPr>
        <w:fldChar w:fldCharType="separate"/>
      </w:r>
      <w:r>
        <w:rPr>
          <w:noProof/>
        </w:rPr>
        <w:t>121</w:t>
      </w:r>
      <w:r>
        <w:rPr>
          <w:noProof/>
        </w:rPr>
        <w:fldChar w:fldCharType="end"/>
      </w:r>
    </w:p>
    <w:p w14:paraId="425DCBAE" w14:textId="4CC0A091" w:rsidR="00300CCF" w:rsidRDefault="00300CCF">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_Toc168599715 \h </w:instrText>
      </w:r>
      <w:r>
        <w:rPr>
          <w:noProof/>
        </w:rPr>
      </w:r>
      <w:r>
        <w:rPr>
          <w:noProof/>
        </w:rPr>
        <w:fldChar w:fldCharType="separate"/>
      </w:r>
      <w:r>
        <w:rPr>
          <w:noProof/>
        </w:rPr>
        <w:t>121</w:t>
      </w:r>
      <w:r>
        <w:rPr>
          <w:noProof/>
        </w:rPr>
        <w:fldChar w:fldCharType="end"/>
      </w:r>
    </w:p>
    <w:p w14:paraId="235BA6E2" w14:textId="338DDBE9" w:rsidR="00300CCF" w:rsidRDefault="00300CCF">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_Toc168599716 \h </w:instrText>
      </w:r>
      <w:r>
        <w:rPr>
          <w:noProof/>
        </w:rPr>
      </w:r>
      <w:r>
        <w:rPr>
          <w:noProof/>
        </w:rPr>
        <w:fldChar w:fldCharType="separate"/>
      </w:r>
      <w:r>
        <w:rPr>
          <w:noProof/>
        </w:rPr>
        <w:t>122</w:t>
      </w:r>
      <w:r>
        <w:rPr>
          <w:noProof/>
        </w:rPr>
        <w:fldChar w:fldCharType="end"/>
      </w:r>
    </w:p>
    <w:p w14:paraId="0E1DE952" w14:textId="434430EA" w:rsidR="00300CCF" w:rsidRDefault="00300CCF">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_Toc168599717 \h </w:instrText>
      </w:r>
      <w:r>
        <w:rPr>
          <w:noProof/>
        </w:rPr>
      </w:r>
      <w:r>
        <w:rPr>
          <w:noProof/>
        </w:rPr>
        <w:fldChar w:fldCharType="separate"/>
      </w:r>
      <w:r>
        <w:rPr>
          <w:noProof/>
        </w:rPr>
        <w:t>129</w:t>
      </w:r>
      <w:r>
        <w:rPr>
          <w:noProof/>
        </w:rPr>
        <w:fldChar w:fldCharType="end"/>
      </w:r>
    </w:p>
    <w:p w14:paraId="2C8CB1A0" w14:textId="4F0B43A4" w:rsidR="00300CCF" w:rsidRDefault="00300CCF">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_Toc168599718 \h </w:instrText>
      </w:r>
      <w:r>
        <w:rPr>
          <w:noProof/>
        </w:rPr>
      </w:r>
      <w:r>
        <w:rPr>
          <w:noProof/>
        </w:rPr>
        <w:fldChar w:fldCharType="separate"/>
      </w:r>
      <w:r>
        <w:rPr>
          <w:noProof/>
        </w:rPr>
        <w:t>134</w:t>
      </w:r>
      <w:r>
        <w:rPr>
          <w:noProof/>
        </w:rPr>
        <w:fldChar w:fldCharType="end"/>
      </w:r>
    </w:p>
    <w:p w14:paraId="2C8721DD" w14:textId="15F451CD" w:rsidR="00300CCF" w:rsidRDefault="00300CCF">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_Toc168599719 \h </w:instrText>
      </w:r>
      <w:r>
        <w:rPr>
          <w:noProof/>
        </w:rPr>
      </w:r>
      <w:r>
        <w:rPr>
          <w:noProof/>
        </w:rPr>
        <w:fldChar w:fldCharType="separate"/>
      </w:r>
      <w:r>
        <w:rPr>
          <w:noProof/>
        </w:rPr>
        <w:t>143</w:t>
      </w:r>
      <w:r>
        <w:rPr>
          <w:noProof/>
        </w:rPr>
        <w:fldChar w:fldCharType="end"/>
      </w:r>
    </w:p>
    <w:p w14:paraId="572AF3D9" w14:textId="53512B2A" w:rsidR="00300CCF" w:rsidRDefault="00300CCF">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_Toc168599720 \h </w:instrText>
      </w:r>
      <w:r>
        <w:rPr>
          <w:noProof/>
        </w:rPr>
      </w:r>
      <w:r>
        <w:rPr>
          <w:noProof/>
        </w:rPr>
        <w:fldChar w:fldCharType="separate"/>
      </w:r>
      <w:r>
        <w:rPr>
          <w:noProof/>
        </w:rPr>
        <w:t>151</w:t>
      </w:r>
      <w:r>
        <w:rPr>
          <w:noProof/>
        </w:rPr>
        <w:fldChar w:fldCharType="end"/>
      </w:r>
    </w:p>
    <w:p w14:paraId="25D9C07F" w14:textId="36AEE708" w:rsidR="00300CCF" w:rsidRDefault="00300CC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_Toc168599721 \h </w:instrText>
      </w:r>
      <w:r>
        <w:rPr>
          <w:noProof/>
        </w:rPr>
      </w:r>
      <w:r>
        <w:rPr>
          <w:noProof/>
        </w:rPr>
        <w:fldChar w:fldCharType="separate"/>
      </w:r>
      <w:r>
        <w:rPr>
          <w:noProof/>
        </w:rPr>
        <w:t>157</w:t>
      </w:r>
      <w:r>
        <w:rPr>
          <w:noProof/>
        </w:rPr>
        <w:fldChar w:fldCharType="end"/>
      </w:r>
    </w:p>
    <w:p w14:paraId="2DBA9ADC" w14:textId="4A5DC262" w:rsidR="00300CCF" w:rsidRDefault="00300CCF">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_Toc168599722 \h </w:instrText>
      </w:r>
      <w:r>
        <w:rPr>
          <w:noProof/>
        </w:rPr>
      </w:r>
      <w:r>
        <w:rPr>
          <w:noProof/>
        </w:rPr>
        <w:fldChar w:fldCharType="separate"/>
      </w:r>
      <w:r>
        <w:rPr>
          <w:noProof/>
        </w:rPr>
        <w:t>157</w:t>
      </w:r>
      <w:r>
        <w:rPr>
          <w:noProof/>
        </w:rPr>
        <w:fldChar w:fldCharType="end"/>
      </w:r>
    </w:p>
    <w:p w14:paraId="6AD3B1C7" w14:textId="44688BCE" w:rsidR="00300CCF" w:rsidRDefault="00300CCF">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_Toc168599723 \h </w:instrText>
      </w:r>
      <w:r>
        <w:rPr>
          <w:noProof/>
        </w:rPr>
      </w:r>
      <w:r>
        <w:rPr>
          <w:noProof/>
        </w:rPr>
        <w:fldChar w:fldCharType="separate"/>
      </w:r>
      <w:r>
        <w:rPr>
          <w:noProof/>
        </w:rPr>
        <w:t>157</w:t>
      </w:r>
      <w:r>
        <w:rPr>
          <w:noProof/>
        </w:rPr>
        <w:fldChar w:fldCharType="end"/>
      </w:r>
    </w:p>
    <w:p w14:paraId="5658008D" w14:textId="35AC6EAF" w:rsidR="00300CCF" w:rsidRDefault="00300CCF">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_Toc168599724 \h </w:instrText>
      </w:r>
      <w:r>
        <w:rPr>
          <w:noProof/>
        </w:rPr>
      </w:r>
      <w:r>
        <w:rPr>
          <w:noProof/>
        </w:rPr>
        <w:fldChar w:fldCharType="separate"/>
      </w:r>
      <w:r>
        <w:rPr>
          <w:noProof/>
        </w:rPr>
        <w:t>157</w:t>
      </w:r>
      <w:r>
        <w:rPr>
          <w:noProof/>
        </w:rPr>
        <w:fldChar w:fldCharType="end"/>
      </w:r>
    </w:p>
    <w:p w14:paraId="0919F260" w14:textId="3842BFE6" w:rsidR="00300CCF" w:rsidRDefault="00300CCF">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_Toc168599725 \h </w:instrText>
      </w:r>
      <w:r>
        <w:rPr>
          <w:noProof/>
        </w:rPr>
      </w:r>
      <w:r>
        <w:rPr>
          <w:noProof/>
        </w:rPr>
        <w:fldChar w:fldCharType="separate"/>
      </w:r>
      <w:r>
        <w:rPr>
          <w:noProof/>
        </w:rPr>
        <w:t>157</w:t>
      </w:r>
      <w:r>
        <w:rPr>
          <w:noProof/>
        </w:rPr>
        <w:fldChar w:fldCharType="end"/>
      </w:r>
    </w:p>
    <w:p w14:paraId="4373F57C" w14:textId="68726442" w:rsidR="00300CCF" w:rsidRDefault="00300CCF">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_Toc168599726 \h </w:instrText>
      </w:r>
      <w:r>
        <w:rPr>
          <w:noProof/>
        </w:rPr>
      </w:r>
      <w:r>
        <w:rPr>
          <w:noProof/>
        </w:rPr>
        <w:fldChar w:fldCharType="separate"/>
      </w:r>
      <w:r>
        <w:rPr>
          <w:noProof/>
        </w:rPr>
        <w:t>157</w:t>
      </w:r>
      <w:r>
        <w:rPr>
          <w:noProof/>
        </w:rPr>
        <w:fldChar w:fldCharType="end"/>
      </w:r>
    </w:p>
    <w:p w14:paraId="529D811E" w14:textId="61380A29" w:rsidR="00300CCF" w:rsidRDefault="00300CCF">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_Toc168599727 \h </w:instrText>
      </w:r>
      <w:r>
        <w:rPr>
          <w:noProof/>
        </w:rPr>
      </w:r>
      <w:r>
        <w:rPr>
          <w:noProof/>
        </w:rPr>
        <w:fldChar w:fldCharType="separate"/>
      </w:r>
      <w:r>
        <w:rPr>
          <w:noProof/>
        </w:rPr>
        <w:t>158</w:t>
      </w:r>
      <w:r>
        <w:rPr>
          <w:noProof/>
        </w:rPr>
        <w:fldChar w:fldCharType="end"/>
      </w:r>
    </w:p>
    <w:p w14:paraId="7F6F4B63" w14:textId="43DC6F60" w:rsidR="00300CCF" w:rsidRDefault="00300CC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_Toc168599728 \h </w:instrText>
      </w:r>
      <w:r>
        <w:rPr>
          <w:noProof/>
        </w:rPr>
      </w:r>
      <w:r>
        <w:rPr>
          <w:noProof/>
        </w:rPr>
        <w:fldChar w:fldCharType="separate"/>
      </w:r>
      <w:r>
        <w:rPr>
          <w:noProof/>
        </w:rPr>
        <w:t>159</w:t>
      </w:r>
      <w:r>
        <w:rPr>
          <w:noProof/>
        </w:rPr>
        <w:fldChar w:fldCharType="end"/>
      </w:r>
    </w:p>
    <w:p w14:paraId="7F0B2BF3" w14:textId="44EBE5C5"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60452594"/>
      <w:bookmarkStart w:id="19" w:name="_Toc164869522"/>
      <w:bookmarkStart w:id="20" w:name="_Toc168599349"/>
      <w:bookmarkEnd w:id="11"/>
      <w:r w:rsidRPr="009131CE">
        <w:rPr>
          <w:lang w:val="en-US"/>
        </w:rPr>
        <w:lastRenderedPageBreak/>
        <w:t>Foreword</w:t>
      </w:r>
      <w:bookmarkEnd w:id="12"/>
      <w:bookmarkEnd w:id="13"/>
      <w:bookmarkEnd w:id="14"/>
      <w:bookmarkEnd w:id="15"/>
      <w:bookmarkEnd w:id="16"/>
      <w:bookmarkEnd w:id="17"/>
      <w:bookmarkEnd w:id="18"/>
      <w:bookmarkEnd w:id="19"/>
      <w:bookmarkEnd w:id="20"/>
    </w:p>
    <w:p w14:paraId="64445196" w14:textId="77777777" w:rsidR="00CE57B7" w:rsidRPr="009131CE" w:rsidRDefault="003319AF">
      <w:pPr>
        <w:rPr>
          <w:lang w:val="en-US"/>
        </w:rPr>
      </w:pPr>
      <w:r w:rsidRPr="009131CE">
        <w:rPr>
          <w:lang w:val="en-US"/>
        </w:rPr>
        <w:t xml:space="preserve">This Technical </w:t>
      </w:r>
      <w:bookmarkStart w:id="21" w:name="spectype3"/>
      <w:r w:rsidRPr="009131CE">
        <w:rPr>
          <w:lang w:val="en-US"/>
        </w:rPr>
        <w:t>Specification</w:t>
      </w:r>
      <w:bookmarkEnd w:id="21"/>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w:t>
      </w:r>
      <w:r>
        <w:lastRenderedPageBreak/>
        <w:t xml:space="preserve">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2" w:name="introduction"/>
      <w:bookmarkEnd w:id="22"/>
      <w:r>
        <w:br w:type="page"/>
      </w:r>
      <w:bookmarkStart w:id="23" w:name="_Toc510696578"/>
      <w:bookmarkStart w:id="24" w:name="_Toc35971370"/>
      <w:bookmarkStart w:id="25" w:name="_Toc96843319"/>
      <w:bookmarkStart w:id="26" w:name="_Toc96844294"/>
      <w:bookmarkStart w:id="27" w:name="_Toc100739867"/>
      <w:bookmarkStart w:id="28" w:name="_Toc133408789"/>
      <w:bookmarkStart w:id="29" w:name="_Toc160452595"/>
      <w:bookmarkStart w:id="30" w:name="_Toc164869523"/>
      <w:bookmarkStart w:id="31" w:name="_Toc168599350"/>
      <w:r>
        <w:lastRenderedPageBreak/>
        <w:t>1</w:t>
      </w:r>
      <w:r>
        <w:tab/>
        <w:t>Scope</w:t>
      </w:r>
      <w:bookmarkEnd w:id="23"/>
      <w:bookmarkEnd w:id="24"/>
      <w:bookmarkEnd w:id="25"/>
      <w:bookmarkEnd w:id="26"/>
      <w:bookmarkEnd w:id="27"/>
      <w:bookmarkEnd w:id="28"/>
      <w:bookmarkEnd w:id="29"/>
      <w:bookmarkEnd w:id="30"/>
      <w:bookmarkEnd w:id="31"/>
    </w:p>
    <w:p w14:paraId="3187E17E" w14:textId="77777777" w:rsidR="00CE57B7" w:rsidRDefault="003319AF">
      <w:r>
        <w:t>The present document specifies the stage 3 Protocol and data model for the UAS Application Enabl</w:t>
      </w:r>
      <w:r>
        <w:lastRenderedPageBreak/>
        <w:t>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2" w:name="_Toc510696579"/>
      <w:bookmarkStart w:id="33" w:name="_Toc35971371"/>
      <w:bookmarkStart w:id="34" w:name="_Toc96843320"/>
      <w:bookmarkStart w:id="35" w:name="_Toc96844295"/>
      <w:bookmarkStart w:id="36" w:name="_Toc100739868"/>
      <w:bookmarkStart w:id="37" w:name="_Toc133408790"/>
      <w:bookmarkStart w:id="38" w:name="_Toc160452596"/>
      <w:bookmarkStart w:id="39" w:name="_Toc164869524"/>
      <w:bookmarkStart w:id="40" w:name="_Toc168599351"/>
      <w:r>
        <w:t>2</w:t>
      </w:r>
      <w:r>
        <w:tab/>
        <w:t>References</w:t>
      </w:r>
      <w:bookmarkEnd w:id="32"/>
      <w:bookmarkEnd w:id="33"/>
      <w:bookmarkEnd w:id="34"/>
      <w:bookmarkEnd w:id="35"/>
      <w:bookmarkEnd w:id="36"/>
      <w:bookmarkEnd w:id="37"/>
      <w:bookmarkEnd w:id="38"/>
      <w:bookmarkEnd w:id="39"/>
      <w:bookmarkEnd w:id="4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1"/>
    <w:bookmarkEnd w:id="42"/>
    <w:bookmarkEnd w:id="43"/>
    <w:bookmarkEnd w:id="4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5" w:name="_Toc510696580"/>
      <w:bookmarkStart w:id="4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w:t>
      </w:r>
      <w:r>
        <w:lastRenderedPageBreak/>
        <w:t>d APIs; Stage 2".</w:t>
      </w:r>
    </w:p>
    <w:p w14:paraId="26C578F0" w14:textId="02187772" w:rsidR="00553C53" w:rsidRDefault="00553C53" w:rsidP="00553C53">
      <w:pPr>
        <w:pStyle w:val="EX"/>
      </w:pPr>
      <w:r>
        <w:t>[10]</w:t>
      </w:r>
      <w:r>
        <w:tab/>
        <w:t>3GPP TS 29.222: "</w:t>
      </w:r>
      <w:bookmarkStart w:id="47" w:name="_Hlk506360308"/>
      <w:r>
        <w:t>Common API Framework for 3GPP Northbound APIs</w:t>
      </w:r>
      <w:bookmarkEnd w:id="4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8" w:name="_Toc96843321"/>
      <w:bookmarkStart w:id="49" w:name="_Toc96844296"/>
      <w:bookmarkStart w:id="50" w:name="_Toc100739869"/>
      <w:bookmarkStart w:id="51"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2" w:name="_Toc160452597"/>
      <w:bookmarkStart w:id="53" w:name="_Toc164869525"/>
      <w:bookmarkStart w:id="54" w:name="_Toc168599352"/>
      <w:r>
        <w:lastRenderedPageBreak/>
        <w:t>3</w:t>
      </w:r>
      <w:r>
        <w:tab/>
        <w:t>Definitions, symbols and abbreviations</w:t>
      </w:r>
      <w:bookmarkEnd w:id="45"/>
      <w:bookmarkEnd w:id="46"/>
      <w:bookmarkEnd w:id="48"/>
      <w:bookmarkEnd w:id="49"/>
      <w:bookmarkEnd w:id="50"/>
      <w:bookmarkEnd w:id="51"/>
      <w:bookmarkEnd w:id="52"/>
      <w:bookmarkEnd w:id="53"/>
      <w:bookmarkEnd w:id="54"/>
    </w:p>
    <w:p w14:paraId="7E32FB82" w14:textId="77777777" w:rsidR="00CE57B7" w:rsidRDefault="003319AF">
      <w:pPr>
        <w:pStyle w:val="Heading2"/>
      </w:pPr>
      <w:bookmarkStart w:id="55" w:name="_Toc510696581"/>
      <w:bookmarkStart w:id="56" w:name="_Toc35971373"/>
      <w:bookmarkStart w:id="57" w:name="_Toc96843322"/>
      <w:bookmarkStart w:id="58" w:name="_Toc96844297"/>
      <w:bookmarkStart w:id="59" w:name="_Toc100739870"/>
      <w:bookmarkStart w:id="60" w:name="_Toc133408792"/>
      <w:bookmarkStart w:id="61" w:name="_Toc160452598"/>
      <w:bookmarkStart w:id="62" w:name="_Toc164869526"/>
      <w:bookmarkStart w:id="63" w:name="_Toc168599353"/>
      <w:r>
        <w:t>3.1</w:t>
      </w:r>
      <w:r>
        <w:tab/>
        <w:t>Definitions</w:t>
      </w:r>
      <w:bookmarkEnd w:id="55"/>
      <w:bookmarkEnd w:id="56"/>
      <w:bookmarkEnd w:id="57"/>
      <w:bookmarkEnd w:id="58"/>
      <w:bookmarkEnd w:id="59"/>
      <w:bookmarkEnd w:id="60"/>
      <w:bookmarkEnd w:id="61"/>
      <w:bookmarkEnd w:id="62"/>
      <w:bookmarkEnd w:id="63"/>
    </w:p>
    <w:p w14:paraId="04E794DA" w14:textId="452D0CB1" w:rsidR="00CE57B7" w:rsidRDefault="003319AF">
      <w:r>
        <w:t xml:space="preserve">For the purposes of the present document, the terms and definitions given in </w:t>
      </w:r>
      <w:bookmarkStart w:id="64" w:name="OLE_LINK6"/>
      <w:bookmarkStart w:id="65" w:name="OLE_LINK7"/>
      <w:bookmarkStart w:id="66" w:name="OLE_LINK8"/>
      <w:r>
        <w:t>3GPP</w:t>
      </w:r>
      <w:bookmarkEnd w:id="64"/>
      <w:bookmarkEnd w:id="65"/>
      <w:bookmarkEnd w:id="6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7" w:name="_Toc510696582"/>
      <w:bookmarkStart w:id="68" w:name="_Toc35971374"/>
      <w:bookmarkStart w:id="69" w:name="_Toc96843323"/>
      <w:bookmarkStart w:id="70" w:name="_Toc96844298"/>
      <w:bookmarkStart w:id="71" w:name="_Toc100739871"/>
      <w:bookmarkStart w:id="72" w:name="_Toc133408793"/>
      <w:bookmarkStart w:id="73" w:name="_Toc160452599"/>
      <w:bookmarkStart w:id="74"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5" w:name="_Toc168599354"/>
      <w:r>
        <w:t>3.2</w:t>
      </w:r>
      <w:r>
        <w:tab/>
        <w:t>Symbols</w:t>
      </w:r>
      <w:bookmarkEnd w:id="67"/>
      <w:bookmarkEnd w:id="68"/>
      <w:bookmarkEnd w:id="69"/>
      <w:bookmarkEnd w:id="70"/>
      <w:bookmarkEnd w:id="71"/>
      <w:bookmarkEnd w:id="72"/>
      <w:bookmarkEnd w:id="73"/>
      <w:bookmarkEnd w:id="74"/>
      <w:bookmarkEnd w:id="75"/>
    </w:p>
    <w:p w14:paraId="44EFAF3E" w14:textId="77777777" w:rsidR="00CE57B7" w:rsidRDefault="00997A09" w:rsidP="00997A09">
      <w:pPr>
        <w:keepNext/>
      </w:pPr>
      <w:r>
        <w:t>Void.</w:t>
      </w:r>
    </w:p>
    <w:p w14:paraId="3A22BA83" w14:textId="77777777" w:rsidR="00CE57B7" w:rsidRDefault="003319AF">
      <w:pPr>
        <w:pStyle w:val="Heading2"/>
      </w:pPr>
      <w:bookmarkStart w:id="76" w:name="_Toc510696583"/>
      <w:bookmarkStart w:id="77" w:name="_Toc35971375"/>
      <w:bookmarkStart w:id="78" w:name="_Toc96843324"/>
      <w:bookmarkStart w:id="79" w:name="_Toc96844299"/>
      <w:bookmarkStart w:id="80" w:name="_Toc100739872"/>
      <w:bookmarkStart w:id="81" w:name="_Toc133408794"/>
      <w:bookmarkStart w:id="82" w:name="_Toc160452600"/>
      <w:bookmarkStart w:id="83" w:name="_Toc164869528"/>
      <w:bookmarkStart w:id="84" w:name="_Toc168599355"/>
      <w:r>
        <w:t>3.3</w:t>
      </w:r>
      <w:r>
        <w:tab/>
        <w:t>Abbreviations</w:t>
      </w:r>
      <w:bookmarkEnd w:id="76"/>
      <w:bookmarkEnd w:id="77"/>
      <w:bookmarkEnd w:id="78"/>
      <w:bookmarkEnd w:id="79"/>
      <w:bookmarkEnd w:id="80"/>
      <w:bookmarkEnd w:id="81"/>
      <w:bookmarkEnd w:id="82"/>
      <w:bookmarkEnd w:id="83"/>
      <w:bookmarkEnd w:id="8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5" w:name="_Toc510696584"/>
      <w:bookmarkStart w:id="8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7" w:name="clause4"/>
      <w:bookmarkEnd w:id="87"/>
    </w:p>
    <w:p w14:paraId="6F7CAD49" w14:textId="77777777" w:rsidR="00B81263" w:rsidRPr="006916E3" w:rsidRDefault="00B81263" w:rsidP="00B81263">
      <w:pPr>
        <w:pStyle w:val="EW"/>
      </w:pPr>
      <w:bookmarkStart w:id="88" w:name="_Toc96843325"/>
      <w:bookmarkStart w:id="89" w:name="_Toc96844300"/>
      <w:bookmarkStart w:id="90"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1" w:name="_Toc133408795"/>
      <w:bookmarkStart w:id="92" w:name="_Toc160452601"/>
      <w:bookmarkStart w:id="93" w:name="_Toc164869529"/>
      <w:bookmarkStart w:id="94" w:name="_Toc168599356"/>
      <w:r w:rsidR="003319AF">
        <w:lastRenderedPageBreak/>
        <w:t>4</w:t>
      </w:r>
      <w:r w:rsidR="003319AF">
        <w:tab/>
        <w:t>Overview</w:t>
      </w:r>
      <w:bookmarkEnd w:id="85"/>
      <w:bookmarkEnd w:id="86"/>
      <w:bookmarkEnd w:id="88"/>
      <w:bookmarkEnd w:id="89"/>
      <w:bookmarkEnd w:id="90"/>
      <w:bookmarkEnd w:id="91"/>
      <w:bookmarkEnd w:id="92"/>
      <w:bookmarkEnd w:id="93"/>
      <w:bookmarkEnd w:id="94"/>
    </w:p>
    <w:p w14:paraId="4B69EB3A" w14:textId="35D3C753" w:rsidR="00997A09" w:rsidRPr="00690A26" w:rsidRDefault="00997A09" w:rsidP="00997A09">
      <w:pPr>
        <w:rPr>
          <w:lang w:val="en-US"/>
        </w:rPr>
      </w:pPr>
      <w:bookmarkStart w:id="95" w:name="_Hlk497146051"/>
      <w:r w:rsidRPr="00690A26">
        <w:rPr>
          <w:lang w:val="en-US"/>
        </w:rPr>
        <w:t xml:space="preserve">The </w:t>
      </w:r>
      <w:r>
        <w:rPr>
          <w:lang w:val="en-US"/>
        </w:rPr>
        <w:t>UAS Application Enabler (UAE) S</w:t>
      </w:r>
      <w:r>
        <w:rPr>
          <w:lang w:val="en-US"/>
        </w:rPr>
        <w:lastRenderedPageBreak/>
        <w:t>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4pt" o:ole="">
            <v:imagedata r:id="rId13" o:title=""/>
          </v:shape>
          <o:OLEObject Type="Embed" ProgID="Visio.Drawing.11" ShapeID="_x0000_i1026" DrawAspect="Content" ObjectID="_1779214277" r:id="rId14"/>
        </w:object>
      </w:r>
    </w:p>
    <w:p w14:paraId="7F12D06F" w14:textId="77777777" w:rsidR="00997A09" w:rsidRPr="00690A26" w:rsidRDefault="00997A09" w:rsidP="00997A09">
      <w:pPr>
        <w:pStyle w:val="TF"/>
        <w:rPr>
          <w:lang w:val="en-US"/>
        </w:rPr>
      </w:pPr>
      <w:bookmarkStart w:id="96"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7" w:name="_Toc510696585"/>
      <w:bookmarkStart w:id="98" w:name="_Toc35971377"/>
      <w:bookmarkStart w:id="99" w:name="_Toc96843326"/>
      <w:bookmarkStart w:id="100" w:name="_Toc96844301"/>
      <w:bookmarkStart w:id="101" w:name="_Toc100739874"/>
      <w:bookmarkEnd w:id="96"/>
      <w:r>
        <w:br w:type="page"/>
      </w:r>
      <w:bookmarkStart w:id="102" w:name="_Toc133408796"/>
      <w:bookmarkStart w:id="103" w:name="_Toc160452602"/>
      <w:bookmarkStart w:id="104" w:name="_Toc164869530"/>
      <w:bookmarkStart w:id="105" w:name="_Toc168599357"/>
      <w:r w:rsidR="003319AF">
        <w:lastRenderedPageBreak/>
        <w:t>5</w:t>
      </w:r>
      <w:r w:rsidR="003319AF">
        <w:tab/>
        <w:t xml:space="preserve">Services offered by the </w:t>
      </w:r>
      <w:bookmarkEnd w:id="97"/>
      <w:bookmarkEnd w:id="98"/>
      <w:r w:rsidR="003319AF">
        <w:t>UAE Server</w:t>
      </w:r>
      <w:bookmarkEnd w:id="99"/>
      <w:bookmarkEnd w:id="100"/>
      <w:bookmarkEnd w:id="101"/>
      <w:bookmarkEnd w:id="102"/>
      <w:bookmarkEnd w:id="103"/>
      <w:bookmarkEnd w:id="104"/>
      <w:bookmarkEnd w:id="105"/>
    </w:p>
    <w:p w14:paraId="3140F9A8" w14:textId="77777777" w:rsidR="00CE57B7" w:rsidRDefault="003319AF">
      <w:pPr>
        <w:pStyle w:val="Heading2"/>
      </w:pPr>
      <w:bookmarkStart w:id="106" w:name="_Toc510696586"/>
      <w:bookmarkStart w:id="107" w:name="_Toc35971378"/>
      <w:bookmarkStart w:id="108" w:name="_Toc96843327"/>
      <w:bookmarkStart w:id="109" w:name="_Toc96844302"/>
      <w:bookmarkStart w:id="110" w:name="_Toc100739875"/>
      <w:bookmarkStart w:id="111" w:name="_Toc133408797"/>
      <w:bookmarkStart w:id="112" w:name="_Toc160452603"/>
      <w:bookmarkStart w:id="113" w:name="_Toc164869531"/>
      <w:bookmarkStart w:id="114" w:name="_Toc168599358"/>
      <w:r>
        <w:t>5.1</w:t>
      </w:r>
      <w:r>
        <w:tab/>
        <w:t>Introduction</w:t>
      </w:r>
      <w:bookmarkEnd w:id="106"/>
      <w:bookmarkEnd w:id="107"/>
      <w:bookmarkEnd w:id="108"/>
      <w:bookmarkEnd w:id="109"/>
      <w:bookmarkEnd w:id="110"/>
      <w:bookmarkEnd w:id="111"/>
      <w:bookmarkEnd w:id="112"/>
      <w:bookmarkEnd w:id="113"/>
      <w:bookmarkEnd w:id="11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w:t>
            </w:r>
            <w:r w:rsidRPr="00B67013">
              <w:lastRenderedPageBreak/>
              <w:t>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5" w:name="_Toc510696587"/>
      <w:bookmarkStart w:id="116" w:name="_Toc35971379"/>
      <w:bookmarkStart w:id="117" w:name="_Toc96843328"/>
      <w:bookmarkStart w:id="118" w:name="_Toc96844303"/>
      <w:bookmarkStart w:id="119"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20" w:name="_Toc133408798"/>
      <w:bookmarkStart w:id="121" w:name="_Toc160452604"/>
      <w:bookmarkStart w:id="122" w:name="_Toc164869532"/>
      <w:bookmarkStart w:id="123" w:name="_Toc168599359"/>
      <w:r>
        <w:t>5.2</w:t>
      </w:r>
      <w:r>
        <w:tab/>
      </w:r>
      <w:r w:rsidR="008A5781">
        <w:t>UAE_C2OperationModeManagement</w:t>
      </w:r>
      <w:r>
        <w:t xml:space="preserve"> Service</w:t>
      </w:r>
      <w:bookmarkEnd w:id="115"/>
      <w:bookmarkEnd w:id="116"/>
      <w:bookmarkEnd w:id="117"/>
      <w:bookmarkEnd w:id="118"/>
      <w:bookmarkEnd w:id="119"/>
      <w:bookmarkEnd w:id="120"/>
      <w:bookmarkEnd w:id="121"/>
      <w:bookmarkEnd w:id="122"/>
      <w:bookmarkEnd w:id="123"/>
    </w:p>
    <w:p w14:paraId="0A8500A1" w14:textId="77777777" w:rsidR="00CE57B7" w:rsidRDefault="003319AF">
      <w:pPr>
        <w:pStyle w:val="Heading3"/>
      </w:pPr>
      <w:bookmarkStart w:id="124" w:name="_Toc510696588"/>
      <w:bookmarkStart w:id="125" w:name="_Toc35971380"/>
      <w:bookmarkStart w:id="126" w:name="_Toc96843329"/>
      <w:bookmarkStart w:id="127" w:name="_Toc96844304"/>
      <w:bookmarkStart w:id="128" w:name="_Toc100739877"/>
      <w:bookmarkStart w:id="129" w:name="_Toc133408799"/>
      <w:bookmarkStart w:id="130" w:name="_Toc160452605"/>
      <w:bookmarkStart w:id="131" w:name="_Toc164869533"/>
      <w:bookmarkStart w:id="132" w:name="_Toc168599360"/>
      <w:r>
        <w:t>5.2.1</w:t>
      </w:r>
      <w:r>
        <w:tab/>
        <w:t>Service Description</w:t>
      </w:r>
      <w:bookmarkEnd w:id="124"/>
      <w:bookmarkEnd w:id="125"/>
      <w:bookmarkEnd w:id="126"/>
      <w:bookmarkEnd w:id="127"/>
      <w:bookmarkEnd w:id="128"/>
      <w:bookmarkEnd w:id="129"/>
      <w:bookmarkEnd w:id="130"/>
      <w:bookmarkEnd w:id="131"/>
      <w:bookmarkEnd w:id="132"/>
    </w:p>
    <w:p w14:paraId="2B75C61B" w14:textId="7AA9A7AE" w:rsidR="008A5781" w:rsidRDefault="008A5781" w:rsidP="008A5781">
      <w:bookmarkStart w:id="133" w:name="_Toc510696589"/>
      <w:bookmarkStart w:id="134"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5" w:name="_Toc96843330"/>
      <w:bookmarkStart w:id="136" w:name="_Toc96844305"/>
      <w:bookmarkStart w:id="137" w:name="_Toc100739878"/>
      <w:bookmarkStart w:id="138" w:name="_Toc133408800"/>
      <w:bookmarkStart w:id="139" w:name="_Toc160452606"/>
      <w:bookmarkStart w:id="140" w:name="_Toc164869534"/>
      <w:bookmarkStart w:id="141" w:name="_Toc168599361"/>
      <w:r>
        <w:lastRenderedPageBreak/>
        <w:t>5.2.2</w:t>
      </w:r>
      <w:r>
        <w:tab/>
        <w:t>Service Operations</w:t>
      </w:r>
      <w:bookmarkEnd w:id="133"/>
      <w:bookmarkEnd w:id="134"/>
      <w:bookmarkEnd w:id="135"/>
      <w:bookmarkEnd w:id="136"/>
      <w:bookmarkEnd w:id="137"/>
      <w:bookmarkEnd w:id="138"/>
      <w:bookmarkEnd w:id="139"/>
      <w:bookmarkEnd w:id="140"/>
      <w:bookmarkEnd w:id="141"/>
    </w:p>
    <w:p w14:paraId="27E18ECB" w14:textId="77777777" w:rsidR="00CE57B7" w:rsidRDefault="003319AF">
      <w:pPr>
        <w:pStyle w:val="Heading4"/>
      </w:pPr>
      <w:bookmarkStart w:id="142" w:name="_Toc510696590"/>
      <w:bookmarkStart w:id="143" w:name="_Toc35971382"/>
      <w:bookmarkStart w:id="144" w:name="_Toc96843331"/>
      <w:bookmarkStart w:id="145" w:name="_Toc96844306"/>
      <w:bookmarkStart w:id="146" w:name="_Toc100739879"/>
      <w:bookmarkStart w:id="147" w:name="_Toc133408801"/>
      <w:bookmarkStart w:id="148" w:name="_Toc160452607"/>
      <w:bookmarkStart w:id="149" w:name="_Toc164869535"/>
      <w:bookmarkStart w:id="150" w:name="_Toc168599362"/>
      <w:r>
        <w:t>5.2.2.1</w:t>
      </w:r>
      <w:r>
        <w:tab/>
        <w:t>Introduction</w:t>
      </w:r>
      <w:bookmarkEnd w:id="142"/>
      <w:bookmarkEnd w:id="143"/>
      <w:bookmarkEnd w:id="144"/>
      <w:bookmarkEnd w:id="145"/>
      <w:bookmarkEnd w:id="146"/>
      <w:bookmarkEnd w:id="147"/>
      <w:bookmarkEnd w:id="148"/>
      <w:bookmarkEnd w:id="149"/>
      <w:bookmarkEnd w:id="150"/>
    </w:p>
    <w:p w14:paraId="132FD2E6" w14:textId="2019E0A6" w:rsidR="008A5781" w:rsidRDefault="008A5781" w:rsidP="008A5781">
      <w:bookmarkStart w:id="151" w:name="_Toc510696591"/>
      <w:bookmarkStart w:id="152"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w:t>
            </w:r>
            <w:r>
              <w:lastRenderedPageBreak/>
              <w:t>er</w:t>
            </w:r>
          </w:p>
        </w:tc>
      </w:tr>
    </w:tbl>
    <w:p w14:paraId="61B1D439" w14:textId="77777777" w:rsidR="008A5781" w:rsidRDefault="008A5781" w:rsidP="008A5781"/>
    <w:p w14:paraId="7E27840B" w14:textId="77777777" w:rsidR="00CE57B7" w:rsidRDefault="003319AF">
      <w:pPr>
        <w:pStyle w:val="Heading4"/>
      </w:pPr>
      <w:bookmarkStart w:id="153" w:name="_Toc96843332"/>
      <w:bookmarkStart w:id="154" w:name="_Toc96844307"/>
      <w:bookmarkStart w:id="155" w:name="_Toc100739880"/>
      <w:bookmarkStart w:id="156" w:name="_Toc133408802"/>
      <w:bookmarkStart w:id="157" w:name="_Toc160452608"/>
      <w:bookmarkStart w:id="158" w:name="_Toc164869536"/>
      <w:bookmarkStart w:id="159" w:name="_Toc168599363"/>
      <w:r>
        <w:t>5.2.2.2</w:t>
      </w:r>
      <w:r>
        <w:tab/>
      </w:r>
      <w:r w:rsidR="008A5781">
        <w:t>UAE_C2OperationModeManagement_</w:t>
      </w:r>
      <w:bookmarkEnd w:id="151"/>
      <w:bookmarkEnd w:id="152"/>
      <w:r w:rsidR="00EA69A9">
        <w:t>Initiate</w:t>
      </w:r>
      <w:bookmarkEnd w:id="153"/>
      <w:bookmarkEnd w:id="154"/>
      <w:bookmarkEnd w:id="155"/>
      <w:bookmarkEnd w:id="156"/>
      <w:bookmarkEnd w:id="157"/>
      <w:bookmarkEnd w:id="158"/>
      <w:bookmarkEnd w:id="159"/>
    </w:p>
    <w:p w14:paraId="4D018511" w14:textId="77777777" w:rsidR="00CE57B7" w:rsidRDefault="003319AF">
      <w:pPr>
        <w:pStyle w:val="Heading5"/>
      </w:pPr>
      <w:bookmarkStart w:id="160" w:name="_Toc510696592"/>
      <w:bookmarkStart w:id="161" w:name="_Toc35971384"/>
      <w:bookmarkStart w:id="162" w:name="_Toc96843333"/>
      <w:bookmarkStart w:id="163" w:name="_Toc96844308"/>
      <w:bookmarkStart w:id="164" w:name="_Toc100739881"/>
      <w:bookmarkStart w:id="165" w:name="_Toc133408803"/>
      <w:bookmarkStart w:id="166" w:name="_Toc160452609"/>
      <w:bookmarkStart w:id="167" w:name="_Toc164869537"/>
      <w:bookmarkStart w:id="168" w:name="_Toc168599364"/>
      <w:r>
        <w:t>5.2.2.2.1</w:t>
      </w:r>
      <w:r>
        <w:tab/>
        <w:t>General</w:t>
      </w:r>
      <w:bookmarkEnd w:id="160"/>
      <w:bookmarkEnd w:id="161"/>
      <w:bookmarkEnd w:id="162"/>
      <w:bookmarkEnd w:id="163"/>
      <w:bookmarkEnd w:id="164"/>
      <w:bookmarkEnd w:id="165"/>
      <w:bookmarkEnd w:id="166"/>
      <w:bookmarkEnd w:id="167"/>
      <w:bookmarkEnd w:id="168"/>
    </w:p>
    <w:p w14:paraId="4E5ACCBE" w14:textId="6E4ED44F" w:rsidR="008A5781" w:rsidRDefault="008A5781" w:rsidP="008A5781">
      <w:bookmarkStart w:id="169" w:name="_Toc510696593"/>
      <w:bookmarkStart w:id="170"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1" w:name="_Toc96843334"/>
      <w:bookmarkStart w:id="172" w:name="_Toc96844309"/>
      <w:bookmarkStart w:id="173" w:name="_Toc100739882"/>
      <w:bookmarkStart w:id="174" w:name="_Toc133408804"/>
      <w:bookmarkStart w:id="175" w:name="_Toc160452610"/>
      <w:bookmarkStart w:id="176" w:name="_Toc164869538"/>
      <w:bookmarkStart w:id="177" w:name="_Toc168599365"/>
      <w:r>
        <w:t>5.2.2.2.2</w:t>
      </w:r>
      <w:r>
        <w:tab/>
      </w:r>
      <w:r w:rsidR="008A5781">
        <w:t xml:space="preserve">C2 Operation Mode </w:t>
      </w:r>
      <w:bookmarkEnd w:id="169"/>
      <w:bookmarkEnd w:id="170"/>
      <w:r w:rsidR="00EA69A9">
        <w:t>Initiation</w:t>
      </w:r>
      <w:bookmarkEnd w:id="171"/>
      <w:bookmarkEnd w:id="172"/>
      <w:bookmarkEnd w:id="173"/>
      <w:bookmarkEnd w:id="174"/>
      <w:bookmarkEnd w:id="175"/>
      <w:bookmarkEnd w:id="176"/>
      <w:bookmarkEnd w:id="177"/>
    </w:p>
    <w:p w14:paraId="5CBA4DF9" w14:textId="494CED55" w:rsidR="008A5781" w:rsidRDefault="008A5781" w:rsidP="008A5781">
      <w:bookmarkStart w:id="178" w:name="_Toc510696594"/>
      <w:bookmarkStart w:id="17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pt;height:139.5pt" o:ole="">
            <v:imagedata r:id="rId15" o:title=""/>
          </v:shape>
          <o:OLEObject Type="Embed" ProgID="Visio.Drawing.15" ShapeID="_x0000_i1027" DrawAspect="Content" ObjectID="_1779214278"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0" w:name="_Toc510696595"/>
      <w:bookmarkStart w:id="181" w:name="_Toc35971387"/>
      <w:bookmarkStart w:id="182" w:name="_Toc96843335"/>
      <w:bookmarkStart w:id="183" w:name="_Toc96844310"/>
      <w:bookmarkStart w:id="184" w:name="_Toc100739883"/>
      <w:bookmarkStart w:id="185" w:name="_Toc133408805"/>
      <w:bookmarkStart w:id="186" w:name="_Toc160452611"/>
      <w:bookmarkStart w:id="187" w:name="_Toc164869539"/>
      <w:bookmarkStart w:id="188" w:name="_Toc168599366"/>
      <w:bookmarkEnd w:id="178"/>
      <w:bookmarkEnd w:id="179"/>
      <w:r>
        <w:t>5.2.2.3</w:t>
      </w:r>
      <w:r>
        <w:tab/>
      </w:r>
      <w:r w:rsidR="008A5781" w:rsidRPr="005D3838">
        <w:t>UAE_C2OperationModeManagement_Notify</w:t>
      </w:r>
      <w:bookmarkEnd w:id="180"/>
      <w:bookmarkEnd w:id="181"/>
      <w:bookmarkEnd w:id="182"/>
      <w:bookmarkEnd w:id="183"/>
      <w:bookmarkEnd w:id="184"/>
      <w:bookmarkEnd w:id="185"/>
      <w:bookmarkEnd w:id="186"/>
      <w:bookmarkEnd w:id="187"/>
      <w:bookmarkEnd w:id="188"/>
    </w:p>
    <w:p w14:paraId="56DB375D" w14:textId="77777777" w:rsidR="008A5781" w:rsidRDefault="008A5781" w:rsidP="008A5781">
      <w:pPr>
        <w:pStyle w:val="Heading5"/>
      </w:pPr>
      <w:bookmarkStart w:id="189" w:name="_Toc96843336"/>
      <w:bookmarkStart w:id="190" w:name="_Toc96844311"/>
      <w:bookmarkStart w:id="191" w:name="_Toc100739884"/>
      <w:bookmarkStart w:id="192" w:name="_Toc133408806"/>
      <w:bookmarkStart w:id="193" w:name="_Toc160452612"/>
      <w:bookmarkStart w:id="194" w:name="_Toc164869540"/>
      <w:bookmarkStart w:id="195" w:name="_Toc510696596"/>
      <w:bookmarkStart w:id="196" w:name="_Toc35971388"/>
      <w:bookmarkStart w:id="197" w:name="_Toc168599367"/>
      <w:r>
        <w:t>5.2.2.3.1</w:t>
      </w:r>
      <w:r>
        <w:tab/>
        <w:t>General</w:t>
      </w:r>
      <w:bookmarkEnd w:id="189"/>
      <w:bookmarkEnd w:id="190"/>
      <w:bookmarkEnd w:id="191"/>
      <w:bookmarkEnd w:id="192"/>
      <w:bookmarkEnd w:id="193"/>
      <w:bookmarkEnd w:id="194"/>
      <w:bookmarkEnd w:id="197"/>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8" w:name="_Toc96843337"/>
      <w:bookmarkStart w:id="199" w:name="_Toc96844312"/>
      <w:bookmarkStart w:id="200" w:name="_Toc100739885"/>
      <w:bookmarkStart w:id="201" w:name="_Toc133408807"/>
      <w:bookmarkStart w:id="202" w:name="_Toc160452613"/>
      <w:bookmarkStart w:id="203" w:name="_Toc164869541"/>
      <w:bookmarkStart w:id="204" w:name="_Toc168599368"/>
      <w:r>
        <w:lastRenderedPageBreak/>
        <w:t>5.2.2.3.2</w:t>
      </w:r>
      <w:r>
        <w:tab/>
      </w:r>
      <w:r w:rsidRPr="00455038">
        <w:t xml:space="preserve">C2 </w:t>
      </w:r>
      <w:r>
        <w:t>Operation</w:t>
      </w:r>
      <w:r w:rsidRPr="00455038">
        <w:t xml:space="preserve"> Mode </w:t>
      </w:r>
      <w:r>
        <w:t xml:space="preserve">Management Completion </w:t>
      </w:r>
      <w:r w:rsidRPr="00455038">
        <w:t>Notification</w:t>
      </w:r>
      <w:bookmarkEnd w:id="198"/>
      <w:bookmarkEnd w:id="199"/>
      <w:bookmarkEnd w:id="200"/>
      <w:bookmarkEnd w:id="201"/>
      <w:bookmarkEnd w:id="202"/>
      <w:bookmarkEnd w:id="203"/>
      <w:bookmarkEnd w:id="204"/>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pt;height:137pt" o:ole="">
            <v:imagedata r:id="rId17" o:title=""/>
          </v:shape>
          <o:OLEObject Type="Embed" ProgID="Visio.Drawing.15" ShapeID="_x0000_i1028" DrawAspect="Content" ObjectID="_1779214279"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5" w:name="_Toc96843338"/>
      <w:bookmarkStart w:id="206" w:name="_Toc96844313"/>
      <w:bookmarkStart w:id="207" w:name="_Toc100739886"/>
      <w:bookmarkStart w:id="208" w:name="_Toc133408808"/>
      <w:bookmarkStart w:id="209" w:name="_Toc160452614"/>
      <w:bookmarkStart w:id="210" w:name="_Toc164869542"/>
      <w:bookmarkStart w:id="211" w:name="_Toc168599369"/>
      <w:r>
        <w:t>5.2.2.3.</w:t>
      </w:r>
      <w:r w:rsidR="009E0A7C">
        <w:t>3</w:t>
      </w:r>
      <w:r>
        <w:tab/>
      </w:r>
      <w:r w:rsidRPr="00455038">
        <w:t>Selected C2 Communication Mode Notification</w:t>
      </w:r>
      <w:bookmarkEnd w:id="205"/>
      <w:bookmarkEnd w:id="206"/>
      <w:bookmarkEnd w:id="207"/>
      <w:bookmarkEnd w:id="208"/>
      <w:bookmarkEnd w:id="209"/>
      <w:bookmarkEnd w:id="210"/>
      <w:bookmarkEnd w:id="211"/>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pt;height:152.5pt" o:ole="">
            <v:imagedata r:id="rId19" o:title=""/>
          </v:shape>
          <o:OLEObject Type="Embed" ProgID="Visio.Drawing.15" ShapeID="_x0000_i1029" DrawAspect="Content" ObjectID="_1779214280"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 w:name="_Toc96843339"/>
      <w:bookmarkStart w:id="213" w:name="_Toc96844314"/>
      <w:bookmarkStart w:id="214" w:name="_Toc100739887"/>
      <w:bookmarkStart w:id="215" w:name="_Toc133408809"/>
      <w:bookmarkStart w:id="216" w:name="_Toc160452615"/>
      <w:bookmarkStart w:id="217" w:name="_Toc164869543"/>
      <w:bookmarkStart w:id="218" w:name="_Toc168599370"/>
      <w:r>
        <w:t>5.2.2.3.</w:t>
      </w:r>
      <w:r w:rsidR="00617378">
        <w:t>4</w:t>
      </w:r>
      <w:r>
        <w:tab/>
      </w:r>
      <w:r w:rsidRPr="00455038">
        <w:t>C2 Communication Mode Switching Notification</w:t>
      </w:r>
      <w:bookmarkEnd w:id="212"/>
      <w:bookmarkEnd w:id="213"/>
      <w:bookmarkEnd w:id="214"/>
      <w:bookmarkEnd w:id="215"/>
      <w:bookmarkEnd w:id="216"/>
      <w:bookmarkEnd w:id="217"/>
      <w:bookmarkEnd w:id="218"/>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pt" o:ole="">
            <v:imagedata r:id="rId21" o:title=""/>
          </v:shape>
          <o:OLEObject Type="Embed" ProgID="Visio.Drawing.15" ShapeID="_x0000_i1030" DrawAspect="Content" ObjectID="_1779214281"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9" w:name="_Toc96843340"/>
      <w:bookmarkStart w:id="220" w:name="_Toc96844315"/>
      <w:bookmarkStart w:id="221" w:name="_Toc100739888"/>
      <w:r>
        <w:br w:type="page"/>
      </w:r>
      <w:bookmarkStart w:id="222" w:name="_Toc133408810"/>
      <w:bookmarkStart w:id="223" w:name="_Toc160452616"/>
      <w:bookmarkStart w:id="224" w:name="_Toc164869544"/>
      <w:bookmarkStart w:id="225" w:name="_Toc168599371"/>
      <w:r w:rsidR="003319AF">
        <w:lastRenderedPageBreak/>
        <w:t>5.3</w:t>
      </w:r>
      <w:r w:rsidR="003319AF">
        <w:tab/>
      </w:r>
      <w:r w:rsidR="00197220">
        <w:t>UAE_RealtimeUAVStatus</w:t>
      </w:r>
      <w:r w:rsidR="003319AF">
        <w:t xml:space="preserve"> Service</w:t>
      </w:r>
      <w:bookmarkEnd w:id="195"/>
      <w:bookmarkEnd w:id="196"/>
      <w:bookmarkEnd w:id="219"/>
      <w:bookmarkEnd w:id="220"/>
      <w:bookmarkEnd w:id="221"/>
      <w:bookmarkEnd w:id="222"/>
      <w:bookmarkEnd w:id="223"/>
      <w:bookmarkEnd w:id="224"/>
      <w:bookmarkEnd w:id="225"/>
    </w:p>
    <w:p w14:paraId="6C0C156D" w14:textId="718A4124" w:rsidR="00197220" w:rsidRDefault="00197220" w:rsidP="00197220">
      <w:pPr>
        <w:pStyle w:val="Heading3"/>
      </w:pPr>
      <w:bookmarkStart w:id="226" w:name="_Toc96843341"/>
      <w:bookmarkStart w:id="227" w:name="_Toc96844316"/>
      <w:bookmarkStart w:id="228" w:name="_Toc100739889"/>
      <w:bookmarkStart w:id="229" w:name="_Toc133408811"/>
      <w:bookmarkStart w:id="230" w:name="_Toc160452617"/>
      <w:bookmarkStart w:id="231" w:name="_Toc164869545"/>
      <w:bookmarkStart w:id="232" w:name="_Toc168599372"/>
      <w:r>
        <w:t>5.3.</w:t>
      </w:r>
      <w:r w:rsidR="00077605">
        <w:t>1</w:t>
      </w:r>
      <w:r>
        <w:tab/>
        <w:t>Service Description</w:t>
      </w:r>
      <w:bookmarkEnd w:id="226"/>
      <w:bookmarkEnd w:id="227"/>
      <w:bookmarkEnd w:id="228"/>
      <w:bookmarkEnd w:id="229"/>
      <w:bookmarkEnd w:id="230"/>
      <w:bookmarkEnd w:id="231"/>
      <w:bookmarkEnd w:id="232"/>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3" w:name="_Toc96843342"/>
      <w:bookmarkStart w:id="234" w:name="_Toc96844317"/>
      <w:bookmarkStart w:id="235" w:name="_Toc100739890"/>
      <w:bookmarkStart w:id="236" w:name="_Toc133408812"/>
      <w:bookmarkStart w:id="237" w:name="_Toc160452618"/>
      <w:bookmarkStart w:id="238" w:name="_Toc164869546"/>
      <w:bookmarkStart w:id="239" w:name="_Toc168599373"/>
      <w:r>
        <w:t>5.3.2</w:t>
      </w:r>
      <w:r>
        <w:tab/>
        <w:t>Service Operations</w:t>
      </w:r>
      <w:bookmarkEnd w:id="233"/>
      <w:bookmarkEnd w:id="234"/>
      <w:bookmarkEnd w:id="235"/>
      <w:bookmarkEnd w:id="236"/>
      <w:bookmarkEnd w:id="237"/>
      <w:bookmarkEnd w:id="238"/>
      <w:bookmarkEnd w:id="239"/>
    </w:p>
    <w:p w14:paraId="68A5C73B" w14:textId="3F91DB3E" w:rsidR="00077605" w:rsidRDefault="00077605" w:rsidP="00077605">
      <w:pPr>
        <w:pStyle w:val="Heading4"/>
      </w:pPr>
      <w:bookmarkStart w:id="240" w:name="_Toc96843343"/>
      <w:bookmarkStart w:id="241" w:name="_Toc96844318"/>
      <w:bookmarkStart w:id="242" w:name="_Toc100739891"/>
      <w:bookmarkStart w:id="243" w:name="_Toc133408813"/>
      <w:bookmarkStart w:id="244" w:name="_Toc160452619"/>
      <w:bookmarkStart w:id="245" w:name="_Toc164869547"/>
      <w:bookmarkStart w:id="246" w:name="_Toc168599374"/>
      <w:r>
        <w:t>5.3.2.1</w:t>
      </w:r>
      <w:r>
        <w:tab/>
        <w:t>Introduction</w:t>
      </w:r>
      <w:bookmarkEnd w:id="240"/>
      <w:bookmarkEnd w:id="241"/>
      <w:bookmarkEnd w:id="242"/>
      <w:bookmarkEnd w:id="243"/>
      <w:bookmarkEnd w:id="244"/>
      <w:bookmarkEnd w:id="245"/>
      <w:bookmarkEnd w:id="246"/>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7" w:name="_Toc96843344"/>
      <w:bookmarkStart w:id="248" w:name="_Toc96844319"/>
      <w:bookmarkStart w:id="249" w:name="_Toc100739892"/>
      <w:bookmarkStart w:id="250" w:name="_Toc133408814"/>
      <w:bookmarkStart w:id="251" w:name="_Toc160452620"/>
      <w:bookmarkStart w:id="252" w:name="_Toc164869548"/>
      <w:bookmarkStart w:id="253" w:name="_Toc168599375"/>
      <w:r>
        <w:t>5.3.2.2</w:t>
      </w:r>
      <w:r>
        <w:tab/>
        <w:t>UAE_RealtimeUAVStatus_Subscribe</w:t>
      </w:r>
      <w:bookmarkEnd w:id="247"/>
      <w:bookmarkEnd w:id="248"/>
      <w:bookmarkEnd w:id="249"/>
      <w:bookmarkEnd w:id="250"/>
      <w:bookmarkEnd w:id="251"/>
      <w:bookmarkEnd w:id="252"/>
      <w:bookmarkEnd w:id="253"/>
    </w:p>
    <w:p w14:paraId="1F983DB1" w14:textId="7EAD9F2C" w:rsidR="00077605" w:rsidRDefault="00077605" w:rsidP="00077605">
      <w:pPr>
        <w:pStyle w:val="Heading5"/>
      </w:pPr>
      <w:bookmarkStart w:id="254" w:name="_Toc96843345"/>
      <w:bookmarkStart w:id="255" w:name="_Toc96844320"/>
      <w:bookmarkStart w:id="256" w:name="_Toc100739893"/>
      <w:bookmarkStart w:id="257" w:name="_Toc133408815"/>
      <w:bookmarkStart w:id="258" w:name="_Toc160452621"/>
      <w:bookmarkStart w:id="259" w:name="_Toc164869549"/>
      <w:bookmarkStart w:id="260" w:name="_Toc168599376"/>
      <w:r>
        <w:t>5.3.2.2.1</w:t>
      </w:r>
      <w:r>
        <w:tab/>
        <w:t>General</w:t>
      </w:r>
      <w:bookmarkEnd w:id="254"/>
      <w:bookmarkEnd w:id="255"/>
      <w:bookmarkEnd w:id="256"/>
      <w:bookmarkEnd w:id="257"/>
      <w:bookmarkEnd w:id="258"/>
      <w:bookmarkEnd w:id="259"/>
      <w:bookmarkEnd w:id="260"/>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1" w:name="_Toc96843346"/>
      <w:bookmarkStart w:id="262" w:name="_Toc96844321"/>
      <w:bookmarkStart w:id="263" w:name="_Toc100739894"/>
      <w:bookmarkStart w:id="264" w:name="_Toc133408816"/>
      <w:bookmarkStart w:id="265" w:name="_Toc160452622"/>
      <w:bookmarkStart w:id="266" w:name="_Toc164869550"/>
      <w:bookmarkStart w:id="267" w:name="_Toc168599377"/>
      <w:r>
        <w:t>5.3.2.2.2</w:t>
      </w:r>
      <w:r>
        <w:tab/>
        <w:t>Subscribe</w:t>
      </w:r>
      <w:r w:rsidRPr="00272965">
        <w:t xml:space="preserve"> to real-time UAV status information reporting</w:t>
      </w:r>
      <w:bookmarkEnd w:id="261"/>
      <w:bookmarkEnd w:id="262"/>
      <w:bookmarkEnd w:id="263"/>
      <w:bookmarkEnd w:id="264"/>
      <w:bookmarkEnd w:id="265"/>
      <w:bookmarkEnd w:id="266"/>
      <w:bookmarkEnd w:id="26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pt;height:143.5pt" o:ole="">
            <v:imagedata r:id="rId23" o:title=""/>
          </v:shape>
          <o:OLEObject Type="Embed" ProgID="Visio.Drawing.15" ShapeID="_x0000_i1031" DrawAspect="Content" ObjectID="_1779214282"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8" w:name="_Toc89425593"/>
      <w:bookmarkStart w:id="269" w:name="_Toc96843347"/>
      <w:bookmarkStart w:id="270" w:name="_Toc96844322"/>
      <w:bookmarkStart w:id="271" w:name="_Toc100739895"/>
      <w:bookmarkStart w:id="272" w:name="_Toc133408817"/>
      <w:bookmarkStart w:id="273" w:name="_Toc160452623"/>
      <w:bookmarkStart w:id="274" w:name="_Toc164869551"/>
      <w:bookmarkStart w:id="275" w:name="_Toc168599378"/>
      <w:r>
        <w:t>5.3.2.2.3</w:t>
      </w:r>
      <w:r>
        <w:tab/>
        <w:t>Update an existing</w:t>
      </w:r>
      <w:r w:rsidRPr="00272965">
        <w:t xml:space="preserve"> real-time UAV status information reporting</w:t>
      </w:r>
      <w:bookmarkEnd w:id="268"/>
      <w:r>
        <w:t xml:space="preserve"> subscription</w:t>
      </w:r>
      <w:bookmarkEnd w:id="269"/>
      <w:bookmarkEnd w:id="270"/>
      <w:bookmarkEnd w:id="271"/>
      <w:bookmarkEnd w:id="272"/>
      <w:bookmarkEnd w:id="273"/>
      <w:bookmarkEnd w:id="274"/>
      <w:bookmarkEnd w:id="275"/>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5pt;height:142pt" o:ole="">
            <v:imagedata r:id="rId25" o:title=""/>
          </v:shape>
          <o:OLEObject Type="Embed" ProgID="Visio.Drawing.15" ShapeID="_x0000_i1032" DrawAspect="Content" ObjectID="_1779214283"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6" w:name="_Toc96843348"/>
      <w:bookmarkStart w:id="277" w:name="_Toc96844323"/>
      <w:bookmarkStart w:id="278" w:name="_Toc100739896"/>
      <w:bookmarkStart w:id="279" w:name="_Toc133408818"/>
      <w:bookmarkStart w:id="280" w:name="_Toc160452624"/>
      <w:bookmarkStart w:id="281" w:name="_Toc164869552"/>
      <w:bookmarkStart w:id="282" w:name="_Toc168599379"/>
      <w:r>
        <w:t>5.3.2.3</w:t>
      </w:r>
      <w:r>
        <w:tab/>
        <w:t>UAE_RealtimeUAVStatus_Unsubscribe</w:t>
      </w:r>
      <w:bookmarkEnd w:id="276"/>
      <w:bookmarkEnd w:id="277"/>
      <w:bookmarkEnd w:id="278"/>
      <w:bookmarkEnd w:id="279"/>
      <w:bookmarkEnd w:id="280"/>
      <w:bookmarkEnd w:id="281"/>
      <w:bookmarkEnd w:id="282"/>
    </w:p>
    <w:p w14:paraId="7F7A29E5" w14:textId="368B7631" w:rsidR="00077605" w:rsidRDefault="00077605" w:rsidP="00077605">
      <w:pPr>
        <w:pStyle w:val="Heading5"/>
      </w:pPr>
      <w:bookmarkStart w:id="283" w:name="_Toc96843349"/>
      <w:bookmarkStart w:id="284" w:name="_Toc96844324"/>
      <w:bookmarkStart w:id="285" w:name="_Toc100739897"/>
      <w:bookmarkStart w:id="286" w:name="_Toc133408819"/>
      <w:bookmarkStart w:id="287" w:name="_Toc160452625"/>
      <w:bookmarkStart w:id="288" w:name="_Toc164869553"/>
      <w:bookmarkStart w:id="289" w:name="_Toc168599380"/>
      <w:r>
        <w:t>5.3.2.3.1</w:t>
      </w:r>
      <w:r>
        <w:tab/>
        <w:t>General</w:t>
      </w:r>
      <w:bookmarkEnd w:id="283"/>
      <w:bookmarkEnd w:id="284"/>
      <w:bookmarkEnd w:id="285"/>
      <w:bookmarkEnd w:id="286"/>
      <w:bookmarkEnd w:id="287"/>
      <w:bookmarkEnd w:id="288"/>
      <w:bookmarkEnd w:id="289"/>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90" w:name="_Toc96843350"/>
      <w:bookmarkStart w:id="291" w:name="_Toc96844325"/>
      <w:bookmarkStart w:id="292" w:name="_Toc100739898"/>
      <w:bookmarkStart w:id="293" w:name="_Toc133408820"/>
      <w:bookmarkStart w:id="294" w:name="_Toc160452626"/>
      <w:bookmarkStart w:id="295" w:name="_Toc164869554"/>
      <w:bookmarkStart w:id="296" w:name="_Toc168599381"/>
      <w:r>
        <w:t>5.3.2.3.2</w:t>
      </w:r>
      <w:r>
        <w:tab/>
        <w:t>Unsubscribe from</w:t>
      </w:r>
      <w:r w:rsidRPr="00272965">
        <w:t xml:space="preserve"> real-time UAV status information reporting</w:t>
      </w:r>
      <w:bookmarkEnd w:id="290"/>
      <w:bookmarkEnd w:id="291"/>
      <w:bookmarkEnd w:id="292"/>
      <w:bookmarkEnd w:id="293"/>
      <w:bookmarkEnd w:id="294"/>
      <w:bookmarkEnd w:id="295"/>
      <w:bookmarkEnd w:id="296"/>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5pt;height:135.5pt" o:ole="">
            <v:imagedata r:id="rId27" o:title=""/>
          </v:shape>
          <o:OLEObject Type="Embed" ProgID="Visio.Drawing.15" ShapeID="_x0000_i1033" DrawAspect="Content" ObjectID="_1779214284"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7" w:name="_Toc96843351"/>
      <w:bookmarkStart w:id="298" w:name="_Toc96844326"/>
      <w:bookmarkStart w:id="299" w:name="_Toc100739899"/>
      <w:bookmarkStart w:id="300" w:name="_Toc133408821"/>
      <w:bookmarkStart w:id="301" w:name="_Toc160452627"/>
      <w:bookmarkStart w:id="302" w:name="_Toc164869555"/>
      <w:bookmarkStart w:id="303" w:name="_Toc168599382"/>
      <w:r>
        <w:t>5.3.2.4</w:t>
      </w:r>
      <w:r>
        <w:tab/>
      </w:r>
      <w:r w:rsidRPr="00A076E8">
        <w:t>UAE_RealtimeUAVStatus_</w:t>
      </w:r>
      <w:r w:rsidRPr="005D3838">
        <w:t>Notify</w:t>
      </w:r>
      <w:bookmarkEnd w:id="297"/>
      <w:bookmarkEnd w:id="298"/>
      <w:bookmarkEnd w:id="299"/>
      <w:bookmarkEnd w:id="300"/>
      <w:bookmarkEnd w:id="301"/>
      <w:bookmarkEnd w:id="302"/>
      <w:bookmarkEnd w:id="303"/>
    </w:p>
    <w:p w14:paraId="4BBBE174" w14:textId="547F581B" w:rsidR="00077605" w:rsidRDefault="00077605" w:rsidP="00077605">
      <w:pPr>
        <w:pStyle w:val="Heading5"/>
      </w:pPr>
      <w:bookmarkStart w:id="304" w:name="_Toc96843352"/>
      <w:bookmarkStart w:id="305" w:name="_Toc96844327"/>
      <w:bookmarkStart w:id="306" w:name="_Toc100739900"/>
      <w:bookmarkStart w:id="307" w:name="_Toc133408822"/>
      <w:bookmarkStart w:id="308" w:name="_Toc160452628"/>
      <w:bookmarkStart w:id="309" w:name="_Toc164869556"/>
      <w:bookmarkStart w:id="310" w:name="_Toc168599383"/>
      <w:r>
        <w:t>5.3.2.4.1</w:t>
      </w:r>
      <w:r>
        <w:tab/>
        <w:t>General</w:t>
      </w:r>
      <w:bookmarkEnd w:id="304"/>
      <w:bookmarkEnd w:id="305"/>
      <w:bookmarkEnd w:id="306"/>
      <w:bookmarkEnd w:id="307"/>
      <w:bookmarkEnd w:id="308"/>
      <w:bookmarkEnd w:id="309"/>
      <w:bookmarkEnd w:id="310"/>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1" w:name="_Toc96843353"/>
      <w:bookmarkStart w:id="312" w:name="_Toc96844328"/>
      <w:bookmarkStart w:id="313" w:name="_Toc100739901"/>
      <w:bookmarkStart w:id="314" w:name="_Toc133408823"/>
      <w:bookmarkStart w:id="315" w:name="_Toc160452629"/>
      <w:bookmarkStart w:id="316" w:name="_Toc164869557"/>
      <w:bookmarkStart w:id="317" w:name="_Toc168599384"/>
      <w:r w:rsidRPr="00682DF1">
        <w:t>5.3.</w:t>
      </w:r>
      <w:r>
        <w:t>2</w:t>
      </w:r>
      <w:r w:rsidRPr="00682DF1">
        <w:t>.4.2</w:t>
      </w:r>
      <w:r w:rsidRPr="00682DF1">
        <w:tab/>
        <w:t>Real-time UAV Status Notification</w:t>
      </w:r>
      <w:bookmarkEnd w:id="311"/>
      <w:bookmarkEnd w:id="312"/>
      <w:bookmarkEnd w:id="313"/>
      <w:bookmarkEnd w:id="314"/>
      <w:bookmarkEnd w:id="315"/>
      <w:bookmarkEnd w:id="316"/>
      <w:bookmarkEnd w:id="317"/>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5pt;height:146.5pt" o:ole="">
            <v:imagedata r:id="rId29" o:title=""/>
          </v:shape>
          <o:OLEObject Type="Embed" ProgID="Visio.Drawing.15" ShapeID="_x0000_i1034" DrawAspect="Content" ObjectID="_1779214285"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8" w:name="_Toc510696597"/>
      <w:bookmarkStart w:id="319" w:name="_Toc35971389"/>
      <w:bookmarkStart w:id="320" w:name="_Toc96843354"/>
      <w:bookmarkStart w:id="321" w:name="_Toc96844329"/>
      <w:bookmarkStart w:id="322" w:name="_Toc100739902"/>
      <w:r>
        <w:br w:type="page"/>
      </w:r>
      <w:bookmarkStart w:id="323" w:name="_Toc160452630"/>
      <w:bookmarkStart w:id="324" w:name="_Toc164869558"/>
      <w:bookmarkStart w:id="325" w:name="_Toc133408824"/>
      <w:bookmarkStart w:id="326" w:name="_Toc168599385"/>
      <w:r w:rsidR="00535E7D" w:rsidRPr="00535E7D">
        <w:lastRenderedPageBreak/>
        <w:t>5.4</w:t>
      </w:r>
      <w:r w:rsidR="00535E7D" w:rsidRPr="00535E7D">
        <w:tab/>
        <w:t>UAE_ChangeUSSManagement Service</w:t>
      </w:r>
      <w:bookmarkEnd w:id="323"/>
      <w:bookmarkEnd w:id="324"/>
      <w:bookmarkEnd w:id="326"/>
    </w:p>
    <w:p w14:paraId="3A108AED" w14:textId="77777777" w:rsidR="00535E7D" w:rsidRPr="00535E7D" w:rsidRDefault="00535E7D" w:rsidP="00535E7D">
      <w:pPr>
        <w:pStyle w:val="Heading3"/>
      </w:pPr>
      <w:bookmarkStart w:id="327" w:name="_Toc129252462"/>
      <w:bookmarkStart w:id="328" w:name="_Toc160452631"/>
      <w:bookmarkStart w:id="329" w:name="_Toc164869559"/>
      <w:bookmarkStart w:id="330" w:name="_Toc168599386"/>
      <w:r w:rsidRPr="00535E7D">
        <w:t>5.4.1</w:t>
      </w:r>
      <w:r w:rsidRPr="00535E7D">
        <w:tab/>
        <w:t>Service Description</w:t>
      </w:r>
      <w:bookmarkEnd w:id="327"/>
      <w:bookmarkEnd w:id="328"/>
      <w:bookmarkEnd w:id="329"/>
      <w:bookmarkEnd w:id="330"/>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1" w:name="_Toc129252463"/>
      <w:bookmarkStart w:id="332" w:name="_Toc160452632"/>
      <w:bookmarkStart w:id="333" w:name="_Toc164869560"/>
      <w:bookmarkStart w:id="334" w:name="_Toc168599387"/>
      <w:r w:rsidRPr="00535E7D">
        <w:t>5.4.2</w:t>
      </w:r>
      <w:r w:rsidRPr="00535E7D">
        <w:tab/>
        <w:t>Service Operations</w:t>
      </w:r>
      <w:bookmarkEnd w:id="331"/>
      <w:bookmarkEnd w:id="332"/>
      <w:bookmarkEnd w:id="333"/>
      <w:bookmarkEnd w:id="334"/>
    </w:p>
    <w:p w14:paraId="12B5A23D" w14:textId="77777777" w:rsidR="00535E7D" w:rsidRPr="00535E7D" w:rsidRDefault="00535E7D" w:rsidP="00535E7D">
      <w:pPr>
        <w:pStyle w:val="Heading4"/>
      </w:pPr>
      <w:bookmarkStart w:id="335" w:name="_Toc129252464"/>
      <w:bookmarkStart w:id="336" w:name="_Toc160452633"/>
      <w:bookmarkStart w:id="337" w:name="_Toc164869561"/>
      <w:bookmarkStart w:id="338" w:name="_Toc168599388"/>
      <w:r w:rsidRPr="00535E7D">
        <w:t>5.4.2.1</w:t>
      </w:r>
      <w:r w:rsidRPr="00535E7D">
        <w:tab/>
        <w:t>Introduction</w:t>
      </w:r>
      <w:bookmarkEnd w:id="335"/>
      <w:bookmarkEnd w:id="336"/>
      <w:bookmarkEnd w:id="337"/>
      <w:bookmarkEnd w:id="33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9" w:name="_Toc129252465"/>
      <w:bookmarkStart w:id="340" w:name="_Toc160452634"/>
      <w:bookmarkStart w:id="341" w:name="_Toc164869562"/>
      <w:bookmarkStart w:id="342" w:name="_Toc168599389"/>
      <w:r w:rsidRPr="00535E7D">
        <w:t>5.4.2.2</w:t>
      </w:r>
      <w:r w:rsidRPr="00535E7D">
        <w:tab/>
      </w:r>
      <w:bookmarkEnd w:id="339"/>
      <w:r w:rsidRPr="00535E7D">
        <w:t>UAE_ChangeUSSManagement_ManageUSS</w:t>
      </w:r>
      <w:bookmarkEnd w:id="340"/>
      <w:bookmarkEnd w:id="341"/>
      <w:bookmarkEnd w:id="342"/>
    </w:p>
    <w:p w14:paraId="78072D90" w14:textId="77777777" w:rsidR="00535E7D" w:rsidRPr="00535E7D" w:rsidRDefault="00535E7D" w:rsidP="00535E7D">
      <w:pPr>
        <w:pStyle w:val="Heading5"/>
      </w:pPr>
      <w:bookmarkStart w:id="343" w:name="_Toc129252466"/>
      <w:bookmarkStart w:id="344" w:name="_Toc160452635"/>
      <w:bookmarkStart w:id="345" w:name="_Toc164869563"/>
      <w:bookmarkStart w:id="346" w:name="_Toc168599390"/>
      <w:r w:rsidRPr="00535E7D">
        <w:t>5.4.2.2.1</w:t>
      </w:r>
      <w:r w:rsidRPr="00535E7D">
        <w:tab/>
        <w:t>General</w:t>
      </w:r>
      <w:bookmarkEnd w:id="343"/>
      <w:bookmarkEnd w:id="344"/>
      <w:bookmarkEnd w:id="345"/>
      <w:bookmarkEnd w:id="346"/>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7"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8" w:name="_Toc160452636"/>
      <w:bookmarkStart w:id="349" w:name="_Toc164869564"/>
      <w:bookmarkStart w:id="350" w:name="_Toc168599391"/>
      <w:r w:rsidRPr="00535E7D">
        <w:t>5.4.2.2.2</w:t>
      </w:r>
      <w:r w:rsidRPr="00535E7D">
        <w:tab/>
      </w:r>
      <w:bookmarkEnd w:id="347"/>
      <w:r w:rsidRPr="00535E7D">
        <w:t>USS Change Policy Creation</w:t>
      </w:r>
      <w:bookmarkEnd w:id="348"/>
      <w:bookmarkEnd w:id="349"/>
      <w:bookmarkEnd w:id="350"/>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1" w:name="_MON_1766868265"/>
    <w:bookmarkEnd w:id="351"/>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779214286"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2" w:name="_Toc129252468"/>
      <w:bookmarkStart w:id="353" w:name="_Toc160452637"/>
      <w:bookmarkStart w:id="354" w:name="_Toc164869565"/>
      <w:bookmarkStart w:id="355" w:name="_Toc168599392"/>
      <w:r w:rsidRPr="00535E7D">
        <w:t>5.4.2.2.3</w:t>
      </w:r>
      <w:r w:rsidRPr="00535E7D">
        <w:tab/>
      </w:r>
      <w:bookmarkEnd w:id="352"/>
      <w:r w:rsidRPr="00535E7D">
        <w:t>USS Change Policy Update</w:t>
      </w:r>
      <w:bookmarkEnd w:id="353"/>
      <w:bookmarkEnd w:id="354"/>
      <w:bookmarkEnd w:id="355"/>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6" w:name="_MON_1766868299"/>
    <w:bookmarkEnd w:id="356"/>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779214287"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7" w:name="_Toc160452638"/>
      <w:bookmarkStart w:id="358" w:name="_Toc164869566"/>
      <w:bookmarkStart w:id="359" w:name="_Toc129252469"/>
      <w:bookmarkStart w:id="360" w:name="_Toc168599393"/>
      <w:r w:rsidRPr="00535E7D">
        <w:t>5.4.2.2.</w:t>
      </w:r>
      <w:r w:rsidR="00077689">
        <w:t>4</w:t>
      </w:r>
      <w:r w:rsidRPr="00535E7D">
        <w:tab/>
        <w:t>USS Change Policy Deletion</w:t>
      </w:r>
      <w:bookmarkEnd w:id="357"/>
      <w:bookmarkEnd w:id="358"/>
      <w:bookmarkEnd w:id="360"/>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1" w:name="_MON_1766868311"/>
    <w:bookmarkEnd w:id="361"/>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779214288"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2" w:name="_Toc160452639"/>
      <w:bookmarkStart w:id="363" w:name="_Toc164869567"/>
      <w:bookmarkStart w:id="364" w:name="_Toc168599394"/>
      <w:r w:rsidRPr="00535E7D">
        <w:t>5.4.2.3</w:t>
      </w:r>
      <w:r w:rsidRPr="00535E7D">
        <w:tab/>
      </w:r>
      <w:bookmarkEnd w:id="359"/>
      <w:r w:rsidRPr="00535E7D">
        <w:t>UAE_ChangeUSSManagement_RequestUSSChange</w:t>
      </w:r>
      <w:bookmarkEnd w:id="362"/>
      <w:bookmarkEnd w:id="363"/>
      <w:bookmarkEnd w:id="364"/>
    </w:p>
    <w:p w14:paraId="7D2A5821" w14:textId="77777777" w:rsidR="00535E7D" w:rsidRPr="00535E7D" w:rsidRDefault="00535E7D" w:rsidP="00535E7D">
      <w:pPr>
        <w:pStyle w:val="Heading5"/>
      </w:pPr>
      <w:bookmarkStart w:id="365" w:name="_Toc129252470"/>
      <w:bookmarkStart w:id="366" w:name="_Toc160452640"/>
      <w:bookmarkStart w:id="367" w:name="_Toc164869568"/>
      <w:bookmarkStart w:id="368" w:name="_Toc168599395"/>
      <w:r w:rsidRPr="00535E7D">
        <w:t>5.4.2.3.1</w:t>
      </w:r>
      <w:r w:rsidRPr="00535E7D">
        <w:tab/>
        <w:t>General</w:t>
      </w:r>
      <w:bookmarkEnd w:id="365"/>
      <w:bookmarkEnd w:id="366"/>
      <w:bookmarkEnd w:id="367"/>
      <w:bookmarkEnd w:id="368"/>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9" w:name="_Toc129252471"/>
      <w:bookmarkStart w:id="370" w:name="_Toc160452641"/>
      <w:bookmarkStart w:id="371" w:name="_Toc164869569"/>
      <w:bookmarkStart w:id="372" w:name="_Toc168599396"/>
      <w:r w:rsidRPr="00535E7D">
        <w:t>5.4.2.3.2</w:t>
      </w:r>
      <w:r w:rsidRPr="00535E7D">
        <w:tab/>
      </w:r>
      <w:bookmarkEnd w:id="369"/>
      <w:r w:rsidRPr="00535E7D">
        <w:t>USS Change Request</w:t>
      </w:r>
      <w:bookmarkEnd w:id="370"/>
      <w:bookmarkEnd w:id="371"/>
      <w:bookmarkEnd w:id="372"/>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3" w:name="_MON_1766868321"/>
    <w:bookmarkEnd w:id="373"/>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779214289"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4" w:name="_Toc129252472"/>
      <w:bookmarkStart w:id="375" w:name="_Toc160452642"/>
      <w:bookmarkStart w:id="376" w:name="_Toc164869570"/>
      <w:bookmarkStart w:id="377" w:name="_Toc168599397"/>
      <w:r w:rsidRPr="00535E7D">
        <w:t>5.4.2.4</w:t>
      </w:r>
      <w:r w:rsidRPr="00535E7D">
        <w:tab/>
      </w:r>
      <w:bookmarkEnd w:id="374"/>
      <w:r w:rsidRPr="00535E7D">
        <w:t>UAE_ChangeUSSManagement_Notify</w:t>
      </w:r>
      <w:bookmarkEnd w:id="375"/>
      <w:bookmarkEnd w:id="376"/>
      <w:bookmarkEnd w:id="377"/>
    </w:p>
    <w:p w14:paraId="3D9F0CD2" w14:textId="77777777" w:rsidR="00535E7D" w:rsidRPr="00535E7D" w:rsidRDefault="00535E7D" w:rsidP="00535E7D">
      <w:pPr>
        <w:pStyle w:val="Heading5"/>
      </w:pPr>
      <w:bookmarkStart w:id="378" w:name="_Toc129252457"/>
      <w:bookmarkStart w:id="379" w:name="_Toc160452643"/>
      <w:bookmarkStart w:id="380" w:name="_Toc164869571"/>
      <w:bookmarkStart w:id="381" w:name="_Toc168599398"/>
      <w:r w:rsidRPr="00535E7D">
        <w:t>5.4.2.4.1</w:t>
      </w:r>
      <w:r w:rsidRPr="00535E7D">
        <w:tab/>
        <w:t>General</w:t>
      </w:r>
      <w:bookmarkEnd w:id="378"/>
      <w:bookmarkEnd w:id="379"/>
      <w:bookmarkEnd w:id="380"/>
      <w:bookmarkEnd w:id="38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2" w:name="_Toc129252458"/>
      <w:bookmarkStart w:id="383" w:name="_Toc160452644"/>
      <w:bookmarkStart w:id="384" w:name="_Toc164869572"/>
      <w:bookmarkStart w:id="385" w:name="_Toc168599399"/>
      <w:r w:rsidRPr="00535E7D">
        <w:t>5.4.2.4.2</w:t>
      </w:r>
      <w:r w:rsidRPr="00535E7D">
        <w:tab/>
      </w:r>
      <w:bookmarkEnd w:id="382"/>
      <w:r w:rsidRPr="00535E7D">
        <w:rPr>
          <w:lang w:val="en-US"/>
        </w:rPr>
        <w:t>USS Change Notification</w:t>
      </w:r>
      <w:bookmarkEnd w:id="383"/>
      <w:bookmarkEnd w:id="384"/>
      <w:bookmarkEnd w:id="38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6" w:name="_MON_1766868057"/>
    <w:bookmarkEnd w:id="386"/>
    <w:p w14:paraId="4BFE43B3" w14:textId="4F7079D2" w:rsidR="00535E7D" w:rsidRPr="00535E7D" w:rsidRDefault="00DA42D5" w:rsidP="00535E7D">
      <w:pPr>
        <w:pStyle w:val="TH"/>
      </w:pPr>
      <w:r w:rsidRPr="00535E7D">
        <w:object w:dxaOrig="9620" w:dyaOrig="2749" w14:anchorId="06036A6D">
          <v:shape id="_x0000_i1039" type="#_x0000_t75" style="width:480pt;height:138.5pt" o:ole="">
            <v:imagedata r:id="rId39" o:title=""/>
          </v:shape>
          <o:OLEObject Type="Embed" ProgID="Word.Document.8" ShapeID="_x0000_i1039" DrawAspect="Content" ObjectID="_1779214290"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7" w:name="_Toc160452645"/>
      <w:bookmarkStart w:id="388" w:name="_Toc164869573"/>
      <w:bookmarkStart w:id="389" w:name="_Toc168599400"/>
      <w:r w:rsidR="00705544" w:rsidRPr="00705544">
        <w:lastRenderedPageBreak/>
        <w:t>5.5</w:t>
      </w:r>
      <w:r w:rsidR="00705544" w:rsidRPr="00705544">
        <w:tab/>
        <w:t>UAE_DAASupport Service</w:t>
      </w:r>
      <w:bookmarkEnd w:id="387"/>
      <w:bookmarkEnd w:id="388"/>
      <w:bookmarkEnd w:id="389"/>
    </w:p>
    <w:p w14:paraId="5D083A8E" w14:textId="77777777" w:rsidR="00705544" w:rsidRPr="00705544" w:rsidRDefault="00705544" w:rsidP="00705544">
      <w:pPr>
        <w:pStyle w:val="Heading3"/>
      </w:pPr>
      <w:bookmarkStart w:id="390" w:name="_Toc160452646"/>
      <w:bookmarkStart w:id="391" w:name="_Toc164869574"/>
      <w:bookmarkStart w:id="392" w:name="_Toc168599401"/>
      <w:r w:rsidRPr="00705544">
        <w:t>5.5.1</w:t>
      </w:r>
      <w:r w:rsidRPr="00705544">
        <w:tab/>
        <w:t>Service Description</w:t>
      </w:r>
      <w:bookmarkEnd w:id="390"/>
      <w:bookmarkEnd w:id="391"/>
      <w:bookmarkEnd w:id="39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3" w:name="_Toc160452647"/>
      <w:bookmarkStart w:id="394" w:name="_Toc164869575"/>
      <w:bookmarkStart w:id="395" w:name="_Toc168599402"/>
      <w:r w:rsidRPr="00705544">
        <w:t>5.5.2</w:t>
      </w:r>
      <w:r w:rsidRPr="00705544">
        <w:tab/>
        <w:t>Service Operations</w:t>
      </w:r>
      <w:bookmarkEnd w:id="393"/>
      <w:bookmarkEnd w:id="394"/>
      <w:bookmarkEnd w:id="395"/>
    </w:p>
    <w:p w14:paraId="004C85E2" w14:textId="77777777" w:rsidR="00705544" w:rsidRPr="00705544" w:rsidRDefault="00705544" w:rsidP="00705544">
      <w:pPr>
        <w:pStyle w:val="Heading4"/>
      </w:pPr>
      <w:bookmarkStart w:id="396" w:name="_Toc160452648"/>
      <w:bookmarkStart w:id="397" w:name="_Toc164869576"/>
      <w:bookmarkStart w:id="398" w:name="_Toc168599403"/>
      <w:r w:rsidRPr="00705544">
        <w:t>5.5.2.1</w:t>
      </w:r>
      <w:r w:rsidRPr="00705544">
        <w:tab/>
        <w:t>Introduction</w:t>
      </w:r>
      <w:bookmarkEnd w:id="396"/>
      <w:bookmarkEnd w:id="397"/>
      <w:bookmarkEnd w:id="39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9" w:name="_Hlk134523495"/>
            <w:r w:rsidRPr="00705544">
              <w:t>Notify</w:t>
            </w:r>
            <w:bookmarkEnd w:id="39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400" w:name="_Toc160452649"/>
      <w:bookmarkStart w:id="401" w:name="_Toc164869577"/>
      <w:bookmarkStart w:id="402" w:name="_Toc168599404"/>
      <w:r w:rsidRPr="00705544">
        <w:t>5.5.2.2</w:t>
      </w:r>
      <w:r w:rsidRPr="00705544">
        <w:tab/>
        <w:t>UAE_DAASupport_Manage</w:t>
      </w:r>
      <w:bookmarkEnd w:id="400"/>
      <w:bookmarkEnd w:id="401"/>
      <w:bookmarkEnd w:id="402"/>
    </w:p>
    <w:p w14:paraId="152A7016" w14:textId="77777777" w:rsidR="00705544" w:rsidRPr="00705544" w:rsidRDefault="00705544" w:rsidP="00705544">
      <w:pPr>
        <w:pStyle w:val="Heading5"/>
      </w:pPr>
      <w:bookmarkStart w:id="403" w:name="_Toc160452650"/>
      <w:bookmarkStart w:id="404" w:name="_Toc164869578"/>
      <w:bookmarkStart w:id="405" w:name="_Toc168599405"/>
      <w:r w:rsidRPr="00705544">
        <w:t>5.5.2.2.1</w:t>
      </w:r>
      <w:r w:rsidRPr="00705544">
        <w:tab/>
        <w:t>General</w:t>
      </w:r>
      <w:bookmarkEnd w:id="403"/>
      <w:bookmarkEnd w:id="404"/>
      <w:bookmarkEnd w:id="40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6" w:name="_Toc160452651"/>
      <w:bookmarkStart w:id="407" w:name="_Toc164869579"/>
      <w:bookmarkStart w:id="408" w:name="_Toc168599406"/>
      <w:r w:rsidRPr="00705544">
        <w:t>5.5.2.2.2</w:t>
      </w:r>
      <w:r w:rsidRPr="00705544">
        <w:tab/>
        <w:t>DAA Policy Creation</w:t>
      </w:r>
      <w:bookmarkEnd w:id="406"/>
      <w:bookmarkEnd w:id="407"/>
      <w:bookmarkEnd w:id="4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9" w:name="_MON_1767298811"/>
    <w:bookmarkEnd w:id="40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779214291"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10" w:name="_Toc160452652"/>
      <w:bookmarkStart w:id="411" w:name="_Toc164869580"/>
      <w:bookmarkStart w:id="412" w:name="_Toc168599407"/>
      <w:r w:rsidRPr="00705544">
        <w:t>5.5.2.2.3</w:t>
      </w:r>
      <w:r w:rsidRPr="00705544">
        <w:tab/>
        <w:t>DAA Policy Update</w:t>
      </w:r>
      <w:bookmarkEnd w:id="410"/>
      <w:bookmarkEnd w:id="411"/>
      <w:bookmarkEnd w:id="41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3" w:name="_MON_1767298801"/>
    <w:bookmarkEnd w:id="41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779214292"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4" w:name="_Toc160452653"/>
      <w:bookmarkStart w:id="415" w:name="_Toc164869581"/>
      <w:bookmarkStart w:id="416" w:name="_Toc168599408"/>
      <w:r w:rsidRPr="00705544">
        <w:t>5.5.2.2.</w:t>
      </w:r>
      <w:r w:rsidR="001B2B03">
        <w:t>4</w:t>
      </w:r>
      <w:r w:rsidRPr="00705544">
        <w:tab/>
        <w:t>DAA Policy Deletion</w:t>
      </w:r>
      <w:bookmarkEnd w:id="414"/>
      <w:bookmarkEnd w:id="415"/>
      <w:bookmarkEnd w:id="41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7" w:name="_MON_1767298792"/>
    <w:bookmarkEnd w:id="41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779214293"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8" w:name="_Toc160452654"/>
      <w:bookmarkStart w:id="419" w:name="_Toc164869582"/>
      <w:bookmarkStart w:id="420" w:name="_Toc168599409"/>
      <w:r w:rsidRPr="00705544">
        <w:t>5.5.2.3</w:t>
      </w:r>
      <w:r w:rsidRPr="00705544">
        <w:tab/>
        <w:t>UAE_DAASupport_InformDAAEvent</w:t>
      </w:r>
      <w:r w:rsidR="00A64886">
        <w:t>s</w:t>
      </w:r>
      <w:bookmarkEnd w:id="418"/>
      <w:bookmarkEnd w:id="419"/>
      <w:bookmarkEnd w:id="420"/>
    </w:p>
    <w:p w14:paraId="5DFF45F2" w14:textId="77777777" w:rsidR="00705544" w:rsidRPr="00705544" w:rsidRDefault="00705544" w:rsidP="00705544">
      <w:pPr>
        <w:pStyle w:val="Heading5"/>
      </w:pPr>
      <w:bookmarkStart w:id="421" w:name="_Toc160452655"/>
      <w:bookmarkStart w:id="422" w:name="_Toc164869583"/>
      <w:bookmarkStart w:id="423" w:name="_Toc168599410"/>
      <w:r w:rsidRPr="00705544">
        <w:t>5.5.2.3.1</w:t>
      </w:r>
      <w:r w:rsidRPr="00705544">
        <w:tab/>
        <w:t>General</w:t>
      </w:r>
      <w:bookmarkEnd w:id="421"/>
      <w:bookmarkEnd w:id="422"/>
      <w:bookmarkEnd w:id="42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4" w:name="_Toc160452656"/>
      <w:bookmarkStart w:id="425" w:name="_Toc164869584"/>
      <w:bookmarkStart w:id="426" w:name="_Toc168599411"/>
      <w:r w:rsidRPr="00705544">
        <w:rPr>
          <w:lang w:val="fr-FR"/>
        </w:rPr>
        <w:t>5.5.2.3.2</w:t>
      </w:r>
      <w:r w:rsidRPr="00705544">
        <w:rPr>
          <w:lang w:val="fr-FR"/>
        </w:rPr>
        <w:tab/>
        <w:t>DAA Events Information Request</w:t>
      </w:r>
      <w:bookmarkEnd w:id="424"/>
      <w:bookmarkEnd w:id="425"/>
      <w:bookmarkEnd w:id="42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7" w:name="_MON_1767298766"/>
    <w:bookmarkEnd w:id="42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779214294"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8" w:name="_Toc160452657"/>
      <w:bookmarkStart w:id="429" w:name="_Toc164869585"/>
      <w:bookmarkStart w:id="430" w:name="_Toc168599412"/>
      <w:r w:rsidRPr="00705544">
        <w:t>5.5.2.4</w:t>
      </w:r>
      <w:r w:rsidRPr="00705544">
        <w:tab/>
        <w:t>UAE_DAASupport_Notify</w:t>
      </w:r>
      <w:bookmarkEnd w:id="428"/>
      <w:bookmarkEnd w:id="429"/>
      <w:bookmarkEnd w:id="430"/>
    </w:p>
    <w:p w14:paraId="7C3E8EA1" w14:textId="77777777" w:rsidR="00705544" w:rsidRPr="00705544" w:rsidRDefault="00705544" w:rsidP="00705544">
      <w:pPr>
        <w:pStyle w:val="Heading5"/>
      </w:pPr>
      <w:bookmarkStart w:id="431" w:name="_Toc160452658"/>
      <w:bookmarkStart w:id="432" w:name="_Toc164869586"/>
      <w:bookmarkStart w:id="433" w:name="_Toc168599413"/>
      <w:r w:rsidRPr="00705544">
        <w:t>5.5.2.4.1</w:t>
      </w:r>
      <w:r w:rsidRPr="00705544">
        <w:tab/>
        <w:t>General</w:t>
      </w:r>
      <w:bookmarkEnd w:id="431"/>
      <w:bookmarkEnd w:id="432"/>
      <w:bookmarkEnd w:id="43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4" w:name="_Toc160452659"/>
      <w:bookmarkStart w:id="435" w:name="_Toc164869587"/>
      <w:bookmarkStart w:id="436" w:name="_Toc168599414"/>
      <w:r w:rsidRPr="00705544">
        <w:t>5.5.2.4.2</w:t>
      </w:r>
      <w:r w:rsidRPr="00705544">
        <w:tab/>
      </w:r>
      <w:r w:rsidRPr="00705544">
        <w:rPr>
          <w:lang w:val="en-US"/>
        </w:rPr>
        <w:t>DAA Policy Configuration Completion Status Notification</w:t>
      </w:r>
      <w:bookmarkEnd w:id="434"/>
      <w:bookmarkEnd w:id="435"/>
      <w:bookmarkEnd w:id="43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7" w:name="_MON_1767298749"/>
    <w:bookmarkEnd w:id="437"/>
    <w:p w14:paraId="544C9877" w14:textId="3DBB54F5" w:rsidR="00705544" w:rsidRPr="00705544" w:rsidRDefault="00A64886" w:rsidP="00705544">
      <w:pPr>
        <w:pStyle w:val="TH"/>
      </w:pPr>
      <w:r w:rsidRPr="00705544">
        <w:object w:dxaOrig="9620" w:dyaOrig="2749" w14:anchorId="758AE073">
          <v:shape id="_x0000_i1044" type="#_x0000_t75" style="width:480pt;height:138.5pt" o:ole="">
            <v:imagedata r:id="rId49" o:title=""/>
          </v:shape>
          <o:OLEObject Type="Embed" ProgID="Word.Document.8" ShapeID="_x0000_i1044" DrawAspect="Content" ObjectID="_1779214295"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8" w:name="_Toc160452660"/>
      <w:bookmarkStart w:id="439" w:name="_Toc164869588"/>
      <w:bookmarkStart w:id="440" w:name="_Toc168599415"/>
      <w:r w:rsidRPr="00705544">
        <w:t>5.5.2.4.3</w:t>
      </w:r>
      <w:r w:rsidRPr="00705544">
        <w:tab/>
      </w:r>
      <w:r w:rsidRPr="00705544">
        <w:rPr>
          <w:lang w:val="en-US"/>
        </w:rPr>
        <w:t>DAA Event</w:t>
      </w:r>
      <w:r w:rsidR="00A8798E">
        <w:rPr>
          <w:lang w:val="en-US"/>
        </w:rPr>
        <w:t>s</w:t>
      </w:r>
      <w:r w:rsidRPr="00705544">
        <w:rPr>
          <w:lang w:val="en-US"/>
        </w:rPr>
        <w:t xml:space="preserve"> Notification</w:t>
      </w:r>
      <w:bookmarkEnd w:id="438"/>
      <w:bookmarkEnd w:id="439"/>
      <w:bookmarkEnd w:id="44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1" w:name="_MON_1767298557"/>
    <w:bookmarkEnd w:id="441"/>
    <w:p w14:paraId="26E74747" w14:textId="0E1A8E35" w:rsidR="00705544" w:rsidRPr="00705544" w:rsidRDefault="00A8798E" w:rsidP="00705544">
      <w:pPr>
        <w:pStyle w:val="TH"/>
      </w:pPr>
      <w:r w:rsidRPr="00705544">
        <w:object w:dxaOrig="9620" w:dyaOrig="2749" w14:anchorId="236E0294">
          <v:shape id="_x0000_i1045" type="#_x0000_t75" style="width:480pt;height:138.5pt" o:ole="">
            <v:imagedata r:id="rId51" o:title=""/>
          </v:shape>
          <o:OLEObject Type="Embed" ProgID="Word.Document.8" ShapeID="_x0000_i1045" DrawAspect="Content" ObjectID="_1779214296"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2" w:name="_Toc160452661"/>
      <w:bookmarkStart w:id="443" w:name="_Toc164869589"/>
      <w:bookmarkStart w:id="444" w:name="_Toc168599416"/>
      <w:r w:rsidR="007F7810" w:rsidRPr="007F7810">
        <w:lastRenderedPageBreak/>
        <w:t>5.6</w:t>
      </w:r>
      <w:r w:rsidR="007F7810" w:rsidRPr="007F7810">
        <w:tab/>
        <w:t>UAE_UAVDynamicInfo</w:t>
      </w:r>
      <w:bookmarkEnd w:id="442"/>
      <w:bookmarkEnd w:id="443"/>
      <w:bookmarkEnd w:id="444"/>
    </w:p>
    <w:p w14:paraId="2ABBEF3B" w14:textId="77777777" w:rsidR="007F7810" w:rsidRPr="007F7810" w:rsidRDefault="007F7810" w:rsidP="007F7810">
      <w:pPr>
        <w:pStyle w:val="Heading3"/>
      </w:pPr>
      <w:bookmarkStart w:id="445" w:name="_Toc151743066"/>
      <w:bookmarkStart w:id="446" w:name="_Toc151743531"/>
      <w:bookmarkStart w:id="447" w:name="_Toc160452662"/>
      <w:bookmarkStart w:id="448" w:name="_Toc164869590"/>
      <w:bookmarkStart w:id="449" w:name="_Toc168599417"/>
      <w:r w:rsidRPr="007F7810">
        <w:t>5.6.1</w:t>
      </w:r>
      <w:r w:rsidRPr="007F7810">
        <w:tab/>
        <w:t>Service Description</w:t>
      </w:r>
      <w:bookmarkEnd w:id="445"/>
      <w:bookmarkEnd w:id="446"/>
      <w:bookmarkEnd w:id="447"/>
      <w:bookmarkEnd w:id="448"/>
      <w:bookmarkEnd w:id="44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50" w:name="_Toc151743067"/>
      <w:bookmarkStart w:id="45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2" w:name="_Toc160452663"/>
      <w:bookmarkStart w:id="453" w:name="_Toc164869591"/>
      <w:bookmarkStart w:id="454" w:name="_Toc168599418"/>
      <w:r w:rsidRPr="007F7810">
        <w:t>5.6.2</w:t>
      </w:r>
      <w:r w:rsidRPr="007F7810">
        <w:tab/>
        <w:t>Service Operations</w:t>
      </w:r>
      <w:bookmarkEnd w:id="452"/>
      <w:bookmarkEnd w:id="453"/>
      <w:bookmarkEnd w:id="454"/>
    </w:p>
    <w:p w14:paraId="51D8A975" w14:textId="77777777" w:rsidR="007F7810" w:rsidRPr="007F7810" w:rsidRDefault="007F7810" w:rsidP="007F7810">
      <w:pPr>
        <w:pStyle w:val="Heading4"/>
      </w:pPr>
      <w:bookmarkStart w:id="455" w:name="_Toc160452664"/>
      <w:bookmarkStart w:id="456" w:name="_Toc164869592"/>
      <w:bookmarkStart w:id="457" w:name="_Toc168599419"/>
      <w:r w:rsidRPr="007F7810">
        <w:t>5.6.2.1</w:t>
      </w:r>
      <w:r w:rsidRPr="007F7810">
        <w:tab/>
        <w:t>Introduction</w:t>
      </w:r>
      <w:bookmarkEnd w:id="450"/>
      <w:bookmarkEnd w:id="451"/>
      <w:bookmarkEnd w:id="455"/>
      <w:bookmarkEnd w:id="456"/>
      <w:bookmarkEnd w:id="45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8" w:name="_Toc160452665"/>
      <w:bookmarkStart w:id="459" w:name="_Toc164869593"/>
      <w:bookmarkStart w:id="460" w:name="_Toc168599420"/>
      <w:r w:rsidRPr="007F7810">
        <w:t>5.6.2.2</w:t>
      </w:r>
      <w:r w:rsidRPr="007F7810">
        <w:tab/>
        <w:t>UAE_UAVDynamicInfo_Subscribe</w:t>
      </w:r>
      <w:bookmarkEnd w:id="458"/>
      <w:bookmarkEnd w:id="459"/>
      <w:bookmarkEnd w:id="460"/>
    </w:p>
    <w:p w14:paraId="0DBF3465" w14:textId="77777777" w:rsidR="007F7810" w:rsidRPr="007F7810" w:rsidRDefault="007F7810" w:rsidP="007F7810">
      <w:pPr>
        <w:pStyle w:val="Heading5"/>
      </w:pPr>
      <w:bookmarkStart w:id="461" w:name="_Toc160452666"/>
      <w:bookmarkStart w:id="462" w:name="_Toc164869594"/>
      <w:bookmarkStart w:id="463" w:name="_Toc168599421"/>
      <w:r w:rsidRPr="007F7810">
        <w:t>5.6.2.2.1</w:t>
      </w:r>
      <w:r w:rsidRPr="007F7810">
        <w:tab/>
        <w:t>General</w:t>
      </w:r>
      <w:bookmarkEnd w:id="461"/>
      <w:bookmarkEnd w:id="462"/>
      <w:bookmarkEnd w:id="46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4" w:name="_Toc160452667"/>
      <w:bookmarkStart w:id="465" w:name="_Toc164869595"/>
      <w:bookmarkStart w:id="466" w:name="_Toc168599422"/>
      <w:r w:rsidRPr="007F7810">
        <w:t>5.6.2.2.2</w:t>
      </w:r>
      <w:r w:rsidRPr="007F7810">
        <w:tab/>
      </w:r>
      <w:r w:rsidRPr="007F7810">
        <w:rPr>
          <w:bCs/>
        </w:rPr>
        <w:t>UAV Dynamic Information Subscription</w:t>
      </w:r>
      <w:r w:rsidRPr="007F7810">
        <w:t xml:space="preserve"> Creation</w:t>
      </w:r>
      <w:bookmarkEnd w:id="464"/>
      <w:bookmarkEnd w:id="465"/>
      <w:bookmarkEnd w:id="46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7" w:name="_MON_1766341430"/>
    <w:bookmarkEnd w:id="467"/>
    <w:p w14:paraId="3216FB74" w14:textId="77777777" w:rsidR="007F7810" w:rsidRPr="007F7810" w:rsidRDefault="007F7810" w:rsidP="007F7810">
      <w:pPr>
        <w:pStyle w:val="TF"/>
      </w:pPr>
      <w:r w:rsidRPr="007F7810">
        <w:object w:dxaOrig="9620" w:dyaOrig="2508" w14:anchorId="76E7D23D">
          <v:shape id="_x0000_i1046" type="#_x0000_t75" style="width:481pt;height:125.5pt" o:ole="">
            <v:imagedata r:id="rId53" o:title=""/>
          </v:shape>
          <o:OLEObject Type="Embed" ProgID="Word.Document.8" ShapeID="_x0000_i1046" DrawAspect="Content" ObjectID="_1779214297"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8" w:name="_Toc160452668"/>
      <w:bookmarkStart w:id="469" w:name="_Toc164869596"/>
      <w:bookmarkStart w:id="470" w:name="_Toc168599423"/>
      <w:r w:rsidRPr="007F7810">
        <w:t>5.6.2.2.3</w:t>
      </w:r>
      <w:r w:rsidRPr="007F7810">
        <w:tab/>
      </w:r>
      <w:r w:rsidRPr="007F7810">
        <w:rPr>
          <w:bCs/>
        </w:rPr>
        <w:t>UAV Dynamic Information Subscription</w:t>
      </w:r>
      <w:r w:rsidRPr="007F7810">
        <w:t xml:space="preserve"> Update</w:t>
      </w:r>
      <w:bookmarkEnd w:id="468"/>
      <w:bookmarkEnd w:id="469"/>
      <w:bookmarkEnd w:id="47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1" w:name="_MON_1766341502"/>
    <w:bookmarkEnd w:id="471"/>
    <w:p w14:paraId="72681546" w14:textId="77777777" w:rsidR="007F7810" w:rsidRPr="007F7810" w:rsidRDefault="007F7810" w:rsidP="007F7810">
      <w:pPr>
        <w:pStyle w:val="TH"/>
      </w:pPr>
      <w:r w:rsidRPr="007F7810">
        <w:object w:dxaOrig="9620" w:dyaOrig="3089" w14:anchorId="367972B6">
          <v:shape id="_x0000_i1047" type="#_x0000_t75" style="width:481pt;height:155pt" o:ole="">
            <v:imagedata r:id="rId55" o:title=""/>
          </v:shape>
          <o:OLEObject Type="Embed" ProgID="Word.Document.8" ShapeID="_x0000_i1047" DrawAspect="Content" ObjectID="_1779214298"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2" w:name="_Toc160452669"/>
      <w:bookmarkStart w:id="473" w:name="_Toc164869597"/>
      <w:bookmarkStart w:id="474" w:name="_Toc168599424"/>
      <w:r w:rsidRPr="007F7810">
        <w:t>5.6.2.2.4</w:t>
      </w:r>
      <w:r w:rsidRPr="007F7810">
        <w:tab/>
      </w:r>
      <w:r w:rsidRPr="007F7810">
        <w:rPr>
          <w:bCs/>
        </w:rPr>
        <w:t>UAV Dynamic Information Subscription</w:t>
      </w:r>
      <w:r w:rsidRPr="007F7810">
        <w:t xml:space="preserve"> </w:t>
      </w:r>
      <w:r w:rsidRPr="007F7810">
        <w:rPr>
          <w:lang w:val="en-US"/>
        </w:rPr>
        <w:t>Deletion</w:t>
      </w:r>
      <w:bookmarkEnd w:id="472"/>
      <w:bookmarkEnd w:id="473"/>
      <w:bookmarkEnd w:id="47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5" w:name="_MON_1766341650"/>
    <w:bookmarkEnd w:id="475"/>
    <w:p w14:paraId="381F22B2" w14:textId="77777777" w:rsidR="007F7810" w:rsidRPr="007F7810" w:rsidRDefault="007F7810" w:rsidP="007F7810">
      <w:pPr>
        <w:pStyle w:val="TH"/>
      </w:pPr>
      <w:r w:rsidRPr="007F7810">
        <w:object w:dxaOrig="9620" w:dyaOrig="2508" w14:anchorId="6C327007">
          <v:shape id="_x0000_i1048" type="#_x0000_t75" style="width:481pt;height:125.5pt" o:ole="">
            <v:imagedata r:id="rId57" o:title=""/>
          </v:shape>
          <o:OLEObject Type="Embed" ProgID="Word.Document.8" ShapeID="_x0000_i1048" DrawAspect="Content" ObjectID="_1779214299"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6" w:name="_Toc144024139"/>
      <w:bookmarkStart w:id="477" w:name="_Toc148176838"/>
      <w:bookmarkStart w:id="478" w:name="_Toc148358888"/>
      <w:bookmarkStart w:id="479" w:name="_Toc151743082"/>
      <w:bookmarkStart w:id="480" w:name="_Toc151743547"/>
      <w:bookmarkStart w:id="481" w:name="_Toc160452670"/>
      <w:bookmarkStart w:id="482" w:name="_Toc164869598"/>
      <w:bookmarkStart w:id="483" w:name="_Toc168599425"/>
      <w:r w:rsidRPr="007F7810">
        <w:t>5.6.2.3</w:t>
      </w:r>
      <w:r w:rsidRPr="007F7810">
        <w:tab/>
      </w:r>
      <w:bookmarkEnd w:id="476"/>
      <w:bookmarkEnd w:id="477"/>
      <w:bookmarkEnd w:id="478"/>
      <w:bookmarkEnd w:id="479"/>
      <w:bookmarkEnd w:id="480"/>
      <w:r w:rsidRPr="007F7810">
        <w:t>UAE_UAVDynamicInfo_Notify</w:t>
      </w:r>
      <w:bookmarkEnd w:id="481"/>
      <w:bookmarkEnd w:id="482"/>
      <w:bookmarkEnd w:id="483"/>
    </w:p>
    <w:p w14:paraId="45CC5E84" w14:textId="77777777" w:rsidR="007F7810" w:rsidRPr="007F7810" w:rsidRDefault="007F7810" w:rsidP="007F7810">
      <w:pPr>
        <w:pStyle w:val="Heading5"/>
      </w:pPr>
      <w:bookmarkStart w:id="484" w:name="_Toc144024140"/>
      <w:bookmarkStart w:id="485" w:name="_Toc148176839"/>
      <w:bookmarkStart w:id="486" w:name="_Toc148358889"/>
      <w:bookmarkStart w:id="487" w:name="_Toc151743083"/>
      <w:bookmarkStart w:id="488" w:name="_Toc151743548"/>
      <w:bookmarkStart w:id="489" w:name="_Toc160452671"/>
      <w:bookmarkStart w:id="490" w:name="_Toc164869599"/>
      <w:bookmarkStart w:id="491" w:name="_Toc168599426"/>
      <w:r w:rsidRPr="007F7810">
        <w:t>5.6.2.3.1</w:t>
      </w:r>
      <w:r w:rsidRPr="007F7810">
        <w:tab/>
        <w:t>General</w:t>
      </w:r>
      <w:bookmarkEnd w:id="484"/>
      <w:bookmarkEnd w:id="485"/>
      <w:bookmarkEnd w:id="486"/>
      <w:bookmarkEnd w:id="487"/>
      <w:bookmarkEnd w:id="488"/>
      <w:bookmarkEnd w:id="489"/>
      <w:bookmarkEnd w:id="490"/>
      <w:bookmarkEnd w:id="49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2" w:name="_Toc144024141"/>
      <w:bookmarkStart w:id="493" w:name="_Toc148176840"/>
      <w:bookmarkStart w:id="494" w:name="_Toc148358890"/>
      <w:bookmarkStart w:id="495" w:name="_Toc151743084"/>
      <w:bookmarkStart w:id="496" w:name="_Toc151743549"/>
      <w:bookmarkStart w:id="497" w:name="_Toc160452672"/>
      <w:bookmarkStart w:id="498" w:name="_Toc164869600"/>
      <w:bookmarkStart w:id="499" w:name="_Toc168599427"/>
      <w:r w:rsidRPr="007F7810">
        <w:t>5.6.2.3.2</w:t>
      </w:r>
      <w:r w:rsidRPr="007F7810">
        <w:tab/>
      </w:r>
      <w:r w:rsidRPr="007F7810">
        <w:rPr>
          <w:bCs/>
        </w:rPr>
        <w:t xml:space="preserve">UAV Dynamic Information </w:t>
      </w:r>
      <w:r w:rsidRPr="007F7810">
        <w:rPr>
          <w:lang w:val="en-US"/>
        </w:rPr>
        <w:t>Notification</w:t>
      </w:r>
      <w:bookmarkEnd w:id="492"/>
      <w:bookmarkEnd w:id="493"/>
      <w:bookmarkEnd w:id="494"/>
      <w:bookmarkEnd w:id="495"/>
      <w:bookmarkEnd w:id="496"/>
      <w:bookmarkEnd w:id="497"/>
      <w:bookmarkEnd w:id="498"/>
      <w:bookmarkEnd w:id="49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pt;height:137.5pt" o:ole="">
            <v:imagedata r:id="rId59" o:title=""/>
          </v:shape>
          <o:OLEObject Type="Embed" ProgID="Word.Document.8" ShapeID="_x0000_i1049" DrawAspect="Content" ObjectID="_1779214300"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500" w:name="_Toc160452673"/>
      <w:bookmarkStart w:id="501" w:name="_Toc164869601"/>
      <w:bookmarkStart w:id="502" w:name="_Toc168599428"/>
      <w:r w:rsidR="003319AF">
        <w:lastRenderedPageBreak/>
        <w:t>6</w:t>
      </w:r>
      <w:r w:rsidR="003319AF">
        <w:tab/>
        <w:t>API Definitions</w:t>
      </w:r>
      <w:bookmarkEnd w:id="318"/>
      <w:bookmarkEnd w:id="319"/>
      <w:bookmarkEnd w:id="320"/>
      <w:bookmarkEnd w:id="321"/>
      <w:bookmarkEnd w:id="322"/>
      <w:bookmarkEnd w:id="325"/>
      <w:bookmarkEnd w:id="500"/>
      <w:bookmarkEnd w:id="501"/>
      <w:bookmarkEnd w:id="502"/>
    </w:p>
    <w:p w14:paraId="5E4D34EA" w14:textId="77777777" w:rsidR="00CE57B7" w:rsidRDefault="003319AF">
      <w:pPr>
        <w:pStyle w:val="Heading2"/>
      </w:pPr>
      <w:bookmarkStart w:id="503" w:name="_Toc510696598"/>
      <w:bookmarkStart w:id="504" w:name="_Toc35971390"/>
      <w:bookmarkStart w:id="505" w:name="_Toc96843355"/>
      <w:bookmarkStart w:id="506" w:name="_Toc96844330"/>
      <w:bookmarkStart w:id="507" w:name="_Toc100739903"/>
      <w:bookmarkStart w:id="508" w:name="_Toc133408825"/>
      <w:bookmarkStart w:id="509" w:name="_Toc160452674"/>
      <w:bookmarkStart w:id="510" w:name="_Toc164869602"/>
      <w:bookmarkStart w:id="511" w:name="_Toc168599429"/>
      <w:r>
        <w:t>6.1</w:t>
      </w:r>
      <w:r>
        <w:tab/>
      </w:r>
      <w:r w:rsidR="007406B4">
        <w:t>UAE_C2OperationModeManagement</w:t>
      </w:r>
      <w:r>
        <w:t xml:space="preserve"> Service API</w:t>
      </w:r>
      <w:bookmarkEnd w:id="503"/>
      <w:bookmarkEnd w:id="504"/>
      <w:bookmarkEnd w:id="505"/>
      <w:bookmarkEnd w:id="506"/>
      <w:bookmarkEnd w:id="507"/>
      <w:bookmarkEnd w:id="508"/>
      <w:bookmarkEnd w:id="509"/>
      <w:bookmarkEnd w:id="510"/>
      <w:bookmarkEnd w:id="511"/>
    </w:p>
    <w:p w14:paraId="52F3DC09" w14:textId="77777777" w:rsidR="00CE57B7" w:rsidRDefault="003319AF">
      <w:pPr>
        <w:pStyle w:val="Heading3"/>
      </w:pPr>
      <w:bookmarkStart w:id="512" w:name="_Toc510696599"/>
      <w:bookmarkStart w:id="513" w:name="_Toc35971391"/>
      <w:bookmarkStart w:id="514" w:name="_Toc96843356"/>
      <w:bookmarkStart w:id="515" w:name="_Toc96844331"/>
      <w:bookmarkStart w:id="516" w:name="_Toc100739904"/>
      <w:bookmarkStart w:id="517" w:name="_Toc133408826"/>
      <w:bookmarkStart w:id="518" w:name="_Toc160452675"/>
      <w:bookmarkStart w:id="519" w:name="_Toc164869603"/>
      <w:bookmarkStart w:id="520" w:name="_Toc168599430"/>
      <w:r>
        <w:t>6.1.1</w:t>
      </w:r>
      <w:r>
        <w:tab/>
        <w:t>Introduction</w:t>
      </w:r>
      <w:bookmarkEnd w:id="512"/>
      <w:bookmarkEnd w:id="513"/>
      <w:bookmarkEnd w:id="514"/>
      <w:bookmarkEnd w:id="515"/>
      <w:bookmarkEnd w:id="516"/>
      <w:bookmarkEnd w:id="517"/>
      <w:bookmarkEnd w:id="518"/>
      <w:bookmarkEnd w:id="519"/>
      <w:bookmarkEnd w:id="520"/>
    </w:p>
    <w:p w14:paraId="704D15BD" w14:textId="77777777" w:rsidR="00CE57B7" w:rsidRDefault="003319AF">
      <w:pPr>
        <w:rPr>
          <w:noProof/>
          <w:lang w:eastAsia="zh-CN"/>
        </w:rPr>
      </w:pPr>
      <w:bookmarkStart w:id="52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2" w:name="_Toc35971392"/>
      <w:bookmarkStart w:id="523" w:name="_Toc96843357"/>
      <w:bookmarkStart w:id="524" w:name="_Toc96844332"/>
      <w:bookmarkStart w:id="52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6" w:name="_Toc133408827"/>
      <w:bookmarkStart w:id="527" w:name="_Toc160452676"/>
      <w:bookmarkStart w:id="528" w:name="_Toc164869604"/>
      <w:bookmarkStart w:id="529" w:name="_Toc168599431"/>
      <w:r>
        <w:t>6.1.2</w:t>
      </w:r>
      <w:r>
        <w:tab/>
        <w:t>Usage of HTTP</w:t>
      </w:r>
      <w:bookmarkEnd w:id="521"/>
      <w:bookmarkEnd w:id="522"/>
      <w:bookmarkEnd w:id="523"/>
      <w:bookmarkEnd w:id="524"/>
      <w:bookmarkEnd w:id="525"/>
      <w:bookmarkEnd w:id="526"/>
      <w:bookmarkEnd w:id="527"/>
      <w:bookmarkEnd w:id="528"/>
      <w:bookmarkEnd w:id="529"/>
    </w:p>
    <w:p w14:paraId="37273E08" w14:textId="2D4D6D28" w:rsidR="007406B4" w:rsidRPr="001F47A6" w:rsidRDefault="007406B4" w:rsidP="007406B4">
      <w:bookmarkStart w:id="530" w:name="_Toc510696607"/>
      <w:bookmarkStart w:id="53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2" w:name="_Toc96843358"/>
      <w:bookmarkStart w:id="533" w:name="_Toc96844333"/>
      <w:bookmarkStart w:id="534" w:name="_Toc100739906"/>
      <w:bookmarkStart w:id="535" w:name="_Toc133408828"/>
      <w:bookmarkStart w:id="536" w:name="_Toc160452677"/>
      <w:bookmarkStart w:id="537" w:name="_Toc164869605"/>
      <w:bookmarkStart w:id="538" w:name="_Toc168599432"/>
      <w:r>
        <w:t>6.1.3</w:t>
      </w:r>
      <w:r>
        <w:tab/>
        <w:t>Resources</w:t>
      </w:r>
      <w:bookmarkEnd w:id="530"/>
      <w:bookmarkEnd w:id="531"/>
      <w:bookmarkEnd w:id="532"/>
      <w:bookmarkEnd w:id="533"/>
      <w:bookmarkEnd w:id="534"/>
      <w:bookmarkEnd w:id="535"/>
      <w:bookmarkEnd w:id="536"/>
      <w:bookmarkEnd w:id="537"/>
      <w:bookmarkEnd w:id="538"/>
    </w:p>
    <w:p w14:paraId="0CCFA481" w14:textId="77777777" w:rsidR="006B3451" w:rsidRDefault="006B3451" w:rsidP="006B3451">
      <w:bookmarkStart w:id="539" w:name="_Toc510696608"/>
      <w:bookmarkStart w:id="540" w:name="_Toc35971399"/>
      <w:r>
        <w:t>There are no resources defined for this API in this release of the specification.</w:t>
      </w:r>
    </w:p>
    <w:p w14:paraId="14E695E6" w14:textId="77777777" w:rsidR="00CE57B7" w:rsidRDefault="003319AF">
      <w:pPr>
        <w:pStyle w:val="Heading3"/>
      </w:pPr>
      <w:bookmarkStart w:id="541" w:name="_Toc510696622"/>
      <w:bookmarkStart w:id="542" w:name="_Toc35971413"/>
      <w:bookmarkStart w:id="543" w:name="_Toc96843359"/>
      <w:bookmarkStart w:id="544" w:name="_Toc96844334"/>
      <w:bookmarkStart w:id="545" w:name="_Toc100739907"/>
      <w:bookmarkStart w:id="546" w:name="_Toc133408829"/>
      <w:bookmarkStart w:id="547" w:name="_Toc160452678"/>
      <w:bookmarkStart w:id="548" w:name="_Toc164869606"/>
      <w:bookmarkStart w:id="549" w:name="_Toc168599433"/>
      <w:bookmarkEnd w:id="539"/>
      <w:bookmarkEnd w:id="540"/>
      <w:r>
        <w:t>6.1.4</w:t>
      </w:r>
      <w:r>
        <w:tab/>
        <w:t>Custom Operations without associated resources</w:t>
      </w:r>
      <w:bookmarkEnd w:id="541"/>
      <w:bookmarkEnd w:id="542"/>
      <w:bookmarkEnd w:id="543"/>
      <w:bookmarkEnd w:id="544"/>
      <w:bookmarkEnd w:id="545"/>
      <w:bookmarkEnd w:id="546"/>
      <w:bookmarkEnd w:id="547"/>
      <w:bookmarkEnd w:id="548"/>
      <w:bookmarkEnd w:id="549"/>
    </w:p>
    <w:p w14:paraId="6D115266" w14:textId="77777777" w:rsidR="00CE57B7" w:rsidRDefault="003319AF">
      <w:pPr>
        <w:pStyle w:val="Heading4"/>
      </w:pPr>
      <w:bookmarkStart w:id="550" w:name="_Toc510696623"/>
      <w:bookmarkStart w:id="551" w:name="_Toc35971414"/>
      <w:bookmarkStart w:id="552" w:name="_Toc96843360"/>
      <w:bookmarkStart w:id="553" w:name="_Toc96844335"/>
      <w:bookmarkStart w:id="554" w:name="_Toc100739908"/>
      <w:bookmarkStart w:id="555" w:name="_Toc133408830"/>
      <w:bookmarkStart w:id="556" w:name="_Toc160452679"/>
      <w:bookmarkStart w:id="557" w:name="_Toc164869607"/>
      <w:bookmarkStart w:id="558" w:name="_Toc168599434"/>
      <w:r>
        <w:t>6.1.4.1</w:t>
      </w:r>
      <w:r>
        <w:tab/>
        <w:t>Overview</w:t>
      </w:r>
      <w:bookmarkEnd w:id="550"/>
      <w:bookmarkEnd w:id="551"/>
      <w:bookmarkEnd w:id="552"/>
      <w:bookmarkEnd w:id="553"/>
      <w:bookmarkEnd w:id="554"/>
      <w:bookmarkEnd w:id="555"/>
      <w:bookmarkEnd w:id="556"/>
      <w:bookmarkEnd w:id="557"/>
      <w:bookmarkEnd w:id="55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5pt" o:ole="">
            <v:imagedata r:id="rId61" o:title=""/>
          </v:shape>
          <o:OLEObject Type="Embed" ProgID="Visio.Drawing.15" ShapeID="_x0000_i1050" DrawAspect="Content" ObjectID="_1779214301"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9" w:name="_Toc510696624"/>
      <w:bookmarkStart w:id="560" w:name="_Toc35971415"/>
      <w:bookmarkStart w:id="561" w:name="_Toc96843361"/>
      <w:bookmarkStart w:id="562" w:name="_Toc96844336"/>
      <w:bookmarkStart w:id="563" w:name="_Toc100739909"/>
      <w:bookmarkStart w:id="564" w:name="_Toc133408831"/>
      <w:bookmarkStart w:id="565" w:name="_Toc160452680"/>
      <w:bookmarkStart w:id="566" w:name="_Toc164869608"/>
      <w:bookmarkStart w:id="567" w:name="_Toc168599435"/>
      <w:r>
        <w:t>6.1.4.2</w:t>
      </w:r>
      <w:r>
        <w:tab/>
        <w:t xml:space="preserve">Operation: </w:t>
      </w:r>
      <w:bookmarkEnd w:id="559"/>
      <w:bookmarkEnd w:id="560"/>
      <w:r w:rsidR="002750C0">
        <w:t>Initiate</w:t>
      </w:r>
      <w:bookmarkEnd w:id="561"/>
      <w:bookmarkEnd w:id="562"/>
      <w:bookmarkEnd w:id="563"/>
      <w:bookmarkEnd w:id="564"/>
      <w:bookmarkEnd w:id="565"/>
      <w:bookmarkEnd w:id="566"/>
      <w:bookmarkEnd w:id="567"/>
    </w:p>
    <w:p w14:paraId="1A437D94" w14:textId="77777777" w:rsidR="00CE57B7" w:rsidRDefault="003319AF">
      <w:pPr>
        <w:pStyle w:val="Heading5"/>
      </w:pPr>
      <w:bookmarkStart w:id="568" w:name="_Toc510696625"/>
      <w:bookmarkStart w:id="569" w:name="_Toc35971416"/>
      <w:bookmarkStart w:id="570" w:name="_Toc96843362"/>
      <w:bookmarkStart w:id="571" w:name="_Toc96844337"/>
      <w:bookmarkStart w:id="572" w:name="_Toc100739910"/>
      <w:bookmarkStart w:id="573" w:name="_Toc133408832"/>
      <w:bookmarkStart w:id="574" w:name="_Toc160452681"/>
      <w:bookmarkStart w:id="575" w:name="_Toc164869609"/>
      <w:bookmarkStart w:id="576" w:name="_Toc168599436"/>
      <w:r>
        <w:t>6.1.4.2.1</w:t>
      </w:r>
      <w:r>
        <w:tab/>
        <w:t>Description</w:t>
      </w:r>
      <w:bookmarkEnd w:id="568"/>
      <w:bookmarkEnd w:id="569"/>
      <w:bookmarkEnd w:id="570"/>
      <w:bookmarkEnd w:id="571"/>
      <w:bookmarkEnd w:id="572"/>
      <w:bookmarkEnd w:id="573"/>
      <w:bookmarkEnd w:id="574"/>
      <w:bookmarkEnd w:id="575"/>
      <w:bookmarkEnd w:id="576"/>
    </w:p>
    <w:p w14:paraId="2A354FA3" w14:textId="7C9F3A88" w:rsidR="008B06A9" w:rsidRDefault="008B06A9" w:rsidP="008B06A9">
      <w:bookmarkStart w:id="577" w:name="_Toc510696626"/>
      <w:bookmarkStart w:id="57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9" w:name="_Toc96843363"/>
      <w:bookmarkStart w:id="580" w:name="_Toc96844338"/>
      <w:bookmarkStart w:id="581" w:name="_Toc100739911"/>
      <w:bookmarkStart w:id="582" w:name="_Toc133408833"/>
      <w:bookmarkStart w:id="583" w:name="_Toc160452682"/>
      <w:bookmarkStart w:id="584" w:name="_Toc164869610"/>
      <w:bookmarkStart w:id="585" w:name="_Toc168599437"/>
      <w:r>
        <w:t>6.1.4.2.2</w:t>
      </w:r>
      <w:r>
        <w:tab/>
        <w:t>Operation Definition</w:t>
      </w:r>
      <w:bookmarkEnd w:id="577"/>
      <w:bookmarkEnd w:id="578"/>
      <w:bookmarkEnd w:id="579"/>
      <w:bookmarkEnd w:id="580"/>
      <w:bookmarkEnd w:id="581"/>
      <w:bookmarkEnd w:id="582"/>
      <w:bookmarkEnd w:id="583"/>
      <w:bookmarkEnd w:id="584"/>
      <w:bookmarkEnd w:id="58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6" w:name="_Toc510696627"/>
      <w:bookmarkStart w:id="58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8" w:name="_Toc510696628"/>
      <w:bookmarkStart w:id="589" w:name="_Toc35971419"/>
      <w:bookmarkStart w:id="590" w:name="_Toc96843364"/>
      <w:bookmarkStart w:id="591" w:name="_Toc96844339"/>
      <w:bookmarkStart w:id="592" w:name="_Toc100739912"/>
      <w:bookmarkStart w:id="593" w:name="_Toc133408834"/>
      <w:bookmarkStart w:id="594" w:name="_Toc160452683"/>
      <w:bookmarkStart w:id="595" w:name="_Toc164869611"/>
      <w:bookmarkStart w:id="596" w:name="_Toc168599438"/>
      <w:bookmarkEnd w:id="586"/>
      <w:bookmarkEnd w:id="587"/>
      <w:r>
        <w:t>6.1.5</w:t>
      </w:r>
      <w:r>
        <w:tab/>
        <w:t>Notifications</w:t>
      </w:r>
      <w:bookmarkEnd w:id="588"/>
      <w:bookmarkEnd w:id="589"/>
      <w:bookmarkEnd w:id="590"/>
      <w:bookmarkEnd w:id="591"/>
      <w:bookmarkEnd w:id="592"/>
      <w:bookmarkEnd w:id="593"/>
      <w:bookmarkEnd w:id="594"/>
      <w:bookmarkEnd w:id="595"/>
      <w:bookmarkEnd w:id="596"/>
    </w:p>
    <w:p w14:paraId="5F229D5E" w14:textId="77777777" w:rsidR="00CE57B7" w:rsidRDefault="003319AF">
      <w:pPr>
        <w:pStyle w:val="Heading4"/>
      </w:pPr>
      <w:bookmarkStart w:id="597" w:name="_Toc510696629"/>
      <w:bookmarkStart w:id="598" w:name="_Toc35971420"/>
      <w:bookmarkStart w:id="599" w:name="_Toc96843365"/>
      <w:bookmarkStart w:id="600" w:name="_Toc96844340"/>
      <w:bookmarkStart w:id="601" w:name="_Toc100739913"/>
      <w:bookmarkStart w:id="602" w:name="_Toc133408835"/>
      <w:bookmarkStart w:id="603" w:name="_Toc160452684"/>
      <w:bookmarkStart w:id="604" w:name="_Toc164869612"/>
      <w:bookmarkStart w:id="605" w:name="_Toc168599439"/>
      <w:r>
        <w:t>6.1.5.1</w:t>
      </w:r>
      <w:r>
        <w:tab/>
        <w:t>General</w:t>
      </w:r>
      <w:bookmarkEnd w:id="597"/>
      <w:bookmarkEnd w:id="598"/>
      <w:bookmarkEnd w:id="599"/>
      <w:bookmarkEnd w:id="600"/>
      <w:bookmarkEnd w:id="601"/>
      <w:bookmarkEnd w:id="602"/>
      <w:bookmarkEnd w:id="603"/>
      <w:bookmarkEnd w:id="604"/>
      <w:bookmarkEnd w:id="605"/>
    </w:p>
    <w:p w14:paraId="4DFBF743" w14:textId="23F72EBA" w:rsidR="00CE57B7" w:rsidRDefault="003319AF">
      <w:pPr>
        <w:rPr>
          <w:noProof/>
        </w:rPr>
      </w:pPr>
      <w:bookmarkStart w:id="606" w:name="_Toc510696630"/>
      <w:bookmarkStart w:id="60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8" w:name="_Toc96843366"/>
      <w:bookmarkStart w:id="609" w:name="_Toc96844341"/>
      <w:bookmarkStart w:id="610" w:name="_Toc100739914"/>
      <w:bookmarkStart w:id="611" w:name="_Toc133408836"/>
      <w:bookmarkStart w:id="612" w:name="_Toc160452685"/>
      <w:bookmarkStart w:id="613" w:name="_Toc164869613"/>
      <w:bookmarkStart w:id="614" w:name="_Toc35971421"/>
      <w:bookmarkStart w:id="615" w:name="_Toc168599440"/>
      <w:r w:rsidRPr="00FD52F1">
        <w:rPr>
          <w:lang w:val="fr-FR"/>
        </w:rPr>
        <w:t>6.1.5.2</w:t>
      </w:r>
      <w:r w:rsidRPr="00FD52F1">
        <w:rPr>
          <w:lang w:val="fr-FR"/>
        </w:rPr>
        <w:tab/>
        <w:t>C2 Operation Mode Management Completion Notification</w:t>
      </w:r>
      <w:bookmarkEnd w:id="608"/>
      <w:bookmarkEnd w:id="609"/>
      <w:bookmarkEnd w:id="610"/>
      <w:bookmarkEnd w:id="611"/>
      <w:bookmarkEnd w:id="612"/>
      <w:bookmarkEnd w:id="613"/>
      <w:bookmarkEnd w:id="615"/>
    </w:p>
    <w:p w14:paraId="1CE8C264" w14:textId="77777777" w:rsidR="00ED786F" w:rsidRPr="00FD52F1" w:rsidRDefault="00ED786F" w:rsidP="00ED786F">
      <w:pPr>
        <w:pStyle w:val="Heading5"/>
        <w:rPr>
          <w:noProof/>
          <w:lang w:val="fr-FR"/>
        </w:rPr>
      </w:pPr>
      <w:bookmarkStart w:id="616" w:name="_Toc96843367"/>
      <w:bookmarkStart w:id="617" w:name="_Toc96844342"/>
      <w:bookmarkStart w:id="618" w:name="_Toc100739915"/>
      <w:bookmarkStart w:id="619" w:name="_Toc133408837"/>
      <w:bookmarkStart w:id="620" w:name="_Toc160452686"/>
      <w:bookmarkStart w:id="621" w:name="_Toc164869614"/>
      <w:bookmarkStart w:id="622" w:name="_Toc168599441"/>
      <w:r w:rsidRPr="00FD52F1">
        <w:rPr>
          <w:lang w:val="fr-FR"/>
        </w:rPr>
        <w:t>6.1.5.2</w:t>
      </w:r>
      <w:r w:rsidRPr="00FD52F1">
        <w:rPr>
          <w:noProof/>
          <w:lang w:val="fr-FR"/>
        </w:rPr>
        <w:t>.1</w:t>
      </w:r>
      <w:r w:rsidRPr="00FD52F1">
        <w:rPr>
          <w:noProof/>
          <w:lang w:val="fr-FR"/>
        </w:rPr>
        <w:tab/>
        <w:t>Description</w:t>
      </w:r>
      <w:bookmarkEnd w:id="616"/>
      <w:bookmarkEnd w:id="617"/>
      <w:bookmarkEnd w:id="618"/>
      <w:bookmarkEnd w:id="619"/>
      <w:bookmarkEnd w:id="620"/>
      <w:bookmarkEnd w:id="621"/>
      <w:bookmarkEnd w:id="62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3" w:name="_Toc96843368"/>
      <w:bookmarkStart w:id="624" w:name="_Toc96844343"/>
      <w:bookmarkStart w:id="625" w:name="_Toc100739916"/>
      <w:bookmarkStart w:id="626" w:name="_Toc133408838"/>
      <w:bookmarkStart w:id="627" w:name="_Toc160452687"/>
      <w:bookmarkStart w:id="628" w:name="_Toc164869615"/>
      <w:bookmarkStart w:id="629" w:name="_Toc168599442"/>
      <w:r>
        <w:t>6.1.5.2</w:t>
      </w:r>
      <w:r>
        <w:rPr>
          <w:noProof/>
        </w:rPr>
        <w:t>.2</w:t>
      </w:r>
      <w:r>
        <w:rPr>
          <w:noProof/>
        </w:rPr>
        <w:tab/>
        <w:t>Target URI</w:t>
      </w:r>
      <w:bookmarkEnd w:id="623"/>
      <w:bookmarkEnd w:id="624"/>
      <w:bookmarkEnd w:id="625"/>
      <w:bookmarkEnd w:id="626"/>
      <w:bookmarkEnd w:id="627"/>
      <w:bookmarkEnd w:id="628"/>
      <w:bookmarkEnd w:id="62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30" w:name="_Toc96843369"/>
      <w:bookmarkStart w:id="631" w:name="_Toc96844344"/>
      <w:bookmarkStart w:id="632" w:name="_Toc100739917"/>
      <w:bookmarkStart w:id="633" w:name="_Toc133408839"/>
      <w:bookmarkStart w:id="634" w:name="_Toc160452688"/>
      <w:bookmarkStart w:id="635" w:name="_Toc164869616"/>
      <w:bookmarkStart w:id="636" w:name="_Toc168599443"/>
      <w:r>
        <w:t>6.1.5.2</w:t>
      </w:r>
      <w:r>
        <w:rPr>
          <w:noProof/>
        </w:rPr>
        <w:t>.3</w:t>
      </w:r>
      <w:r>
        <w:rPr>
          <w:noProof/>
        </w:rPr>
        <w:tab/>
        <w:t>Standard Methods</w:t>
      </w:r>
      <w:bookmarkEnd w:id="630"/>
      <w:bookmarkEnd w:id="631"/>
      <w:bookmarkEnd w:id="632"/>
      <w:bookmarkEnd w:id="633"/>
      <w:bookmarkEnd w:id="634"/>
      <w:bookmarkEnd w:id="635"/>
      <w:bookmarkEnd w:id="636"/>
    </w:p>
    <w:p w14:paraId="32CEDB7D" w14:textId="77777777" w:rsidR="00ED786F" w:rsidRDefault="00ED786F" w:rsidP="00F544AD">
      <w:pPr>
        <w:pStyle w:val="Heading6"/>
        <w:rPr>
          <w:noProof/>
        </w:rPr>
      </w:pPr>
      <w:bookmarkStart w:id="637" w:name="_Toc96843370"/>
      <w:bookmarkStart w:id="638" w:name="_Toc96844345"/>
      <w:bookmarkStart w:id="639" w:name="_Toc100739918"/>
      <w:bookmarkStart w:id="640" w:name="_Toc133408840"/>
      <w:bookmarkStart w:id="641" w:name="_Toc160452689"/>
      <w:bookmarkStart w:id="642" w:name="_Toc164869617"/>
      <w:bookmarkStart w:id="643" w:name="_Toc168599444"/>
      <w:r>
        <w:t>6.1.5.2.3</w:t>
      </w:r>
      <w:r>
        <w:rPr>
          <w:noProof/>
        </w:rPr>
        <w:t>.1</w:t>
      </w:r>
      <w:r>
        <w:rPr>
          <w:noProof/>
        </w:rPr>
        <w:tab/>
        <w:t>POST</w:t>
      </w:r>
      <w:bookmarkEnd w:id="637"/>
      <w:bookmarkEnd w:id="638"/>
      <w:bookmarkEnd w:id="639"/>
      <w:bookmarkEnd w:id="640"/>
      <w:bookmarkEnd w:id="641"/>
      <w:bookmarkEnd w:id="642"/>
      <w:bookmarkEnd w:id="64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4" w:name="_Toc96843371"/>
      <w:bookmarkStart w:id="645" w:name="_Toc96844346"/>
      <w:bookmarkStart w:id="646" w:name="_Toc100739919"/>
      <w:bookmarkStart w:id="647" w:name="_Toc133408841"/>
      <w:bookmarkStart w:id="648" w:name="_Toc160452690"/>
      <w:bookmarkStart w:id="649" w:name="_Toc164869618"/>
      <w:bookmarkStart w:id="650" w:name="_Toc168599445"/>
      <w:r>
        <w:t>6.1.5.</w:t>
      </w:r>
      <w:r w:rsidR="00D35505">
        <w:t>3</w:t>
      </w:r>
      <w:r>
        <w:tab/>
      </w:r>
      <w:r w:rsidR="00221054">
        <w:t xml:space="preserve">Selected </w:t>
      </w:r>
      <w:r w:rsidR="00221054" w:rsidRPr="001856EE">
        <w:t>C2 Communication Mode Notification</w:t>
      </w:r>
      <w:bookmarkEnd w:id="606"/>
      <w:bookmarkEnd w:id="614"/>
      <w:bookmarkEnd w:id="644"/>
      <w:bookmarkEnd w:id="645"/>
      <w:bookmarkEnd w:id="646"/>
      <w:bookmarkEnd w:id="647"/>
      <w:bookmarkEnd w:id="648"/>
      <w:bookmarkEnd w:id="649"/>
      <w:bookmarkEnd w:id="650"/>
    </w:p>
    <w:p w14:paraId="2C7B705E" w14:textId="77777777" w:rsidR="00CE57B7" w:rsidRDefault="003319AF">
      <w:pPr>
        <w:pStyle w:val="Heading5"/>
        <w:rPr>
          <w:noProof/>
        </w:rPr>
      </w:pPr>
      <w:bookmarkStart w:id="651" w:name="_Toc532994455"/>
      <w:bookmarkStart w:id="652" w:name="_Toc35971422"/>
      <w:bookmarkStart w:id="653" w:name="_Toc96843372"/>
      <w:bookmarkStart w:id="654" w:name="_Toc96844347"/>
      <w:bookmarkStart w:id="655" w:name="_Toc100739920"/>
      <w:bookmarkStart w:id="656" w:name="_Toc133408842"/>
      <w:bookmarkStart w:id="657" w:name="_Toc160452691"/>
      <w:bookmarkStart w:id="658" w:name="_Toc164869619"/>
      <w:bookmarkStart w:id="659" w:name="_Toc510696631"/>
      <w:bookmarkStart w:id="660" w:name="_Toc168599446"/>
      <w:r>
        <w:t>6.1.5.</w:t>
      </w:r>
      <w:r w:rsidR="00D35505">
        <w:t>3</w:t>
      </w:r>
      <w:r>
        <w:rPr>
          <w:noProof/>
        </w:rPr>
        <w:t>.1</w:t>
      </w:r>
      <w:r>
        <w:rPr>
          <w:noProof/>
        </w:rPr>
        <w:tab/>
        <w:t>Description</w:t>
      </w:r>
      <w:bookmarkEnd w:id="651"/>
      <w:bookmarkEnd w:id="652"/>
      <w:bookmarkEnd w:id="653"/>
      <w:bookmarkEnd w:id="654"/>
      <w:bookmarkEnd w:id="655"/>
      <w:bookmarkEnd w:id="656"/>
      <w:bookmarkEnd w:id="657"/>
      <w:bookmarkEnd w:id="658"/>
      <w:bookmarkEnd w:id="66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1" w:name="_Toc532994456"/>
      <w:bookmarkStart w:id="662" w:name="_Toc35971423"/>
      <w:bookmarkStart w:id="663" w:name="_Toc96843373"/>
      <w:bookmarkStart w:id="664" w:name="_Toc96844348"/>
      <w:bookmarkStart w:id="665" w:name="_Toc100739921"/>
      <w:bookmarkStart w:id="666" w:name="_Toc133408843"/>
      <w:bookmarkStart w:id="667" w:name="_Toc160452692"/>
      <w:bookmarkStart w:id="668" w:name="_Toc164869620"/>
      <w:bookmarkStart w:id="669" w:name="_Toc168599447"/>
      <w:r>
        <w:t>6.1.5.</w:t>
      </w:r>
      <w:r w:rsidR="00D35505">
        <w:t>3</w:t>
      </w:r>
      <w:r>
        <w:rPr>
          <w:noProof/>
        </w:rPr>
        <w:t>.2</w:t>
      </w:r>
      <w:r>
        <w:rPr>
          <w:noProof/>
        </w:rPr>
        <w:tab/>
        <w:t>Target URI</w:t>
      </w:r>
      <w:bookmarkEnd w:id="661"/>
      <w:bookmarkEnd w:id="662"/>
      <w:bookmarkEnd w:id="663"/>
      <w:bookmarkEnd w:id="664"/>
      <w:bookmarkEnd w:id="665"/>
      <w:bookmarkEnd w:id="666"/>
      <w:bookmarkEnd w:id="667"/>
      <w:bookmarkEnd w:id="668"/>
      <w:bookmarkEnd w:id="6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70" w:name="_Toc532994457"/>
      <w:bookmarkStart w:id="671" w:name="_Toc35971424"/>
      <w:bookmarkStart w:id="672" w:name="_Toc96843374"/>
      <w:bookmarkStart w:id="673" w:name="_Toc96844349"/>
      <w:bookmarkStart w:id="674" w:name="_Toc100739922"/>
      <w:bookmarkStart w:id="675" w:name="_Toc133408844"/>
      <w:bookmarkStart w:id="676" w:name="_Toc160452693"/>
      <w:bookmarkStart w:id="677" w:name="_Toc164869621"/>
      <w:bookmarkStart w:id="678" w:name="_Toc168599448"/>
      <w:r>
        <w:lastRenderedPageBreak/>
        <w:t>6.1.5.</w:t>
      </w:r>
      <w:r w:rsidR="00D35505">
        <w:t>3</w:t>
      </w:r>
      <w:r>
        <w:rPr>
          <w:noProof/>
        </w:rPr>
        <w:t>.3</w:t>
      </w:r>
      <w:r>
        <w:rPr>
          <w:noProof/>
        </w:rPr>
        <w:tab/>
        <w:t>Standard Methods</w:t>
      </w:r>
      <w:bookmarkEnd w:id="670"/>
      <w:bookmarkEnd w:id="671"/>
      <w:bookmarkEnd w:id="672"/>
      <w:bookmarkEnd w:id="673"/>
      <w:bookmarkEnd w:id="674"/>
      <w:bookmarkEnd w:id="675"/>
      <w:bookmarkEnd w:id="676"/>
      <w:bookmarkEnd w:id="677"/>
      <w:bookmarkEnd w:id="678"/>
    </w:p>
    <w:p w14:paraId="00876D3C" w14:textId="77777777" w:rsidR="00CE57B7" w:rsidRDefault="003319AF" w:rsidP="00F544AD">
      <w:pPr>
        <w:pStyle w:val="Heading6"/>
        <w:rPr>
          <w:noProof/>
        </w:rPr>
      </w:pPr>
      <w:bookmarkStart w:id="679" w:name="_Toc532994458"/>
      <w:bookmarkStart w:id="680" w:name="_Toc35971425"/>
      <w:bookmarkStart w:id="681" w:name="_Toc96843375"/>
      <w:bookmarkStart w:id="682" w:name="_Toc96844350"/>
      <w:bookmarkStart w:id="683" w:name="_Toc100739923"/>
      <w:bookmarkStart w:id="684" w:name="_Toc133408845"/>
      <w:bookmarkStart w:id="685" w:name="_Toc160452694"/>
      <w:bookmarkStart w:id="686" w:name="_Toc164869622"/>
      <w:bookmarkStart w:id="687" w:name="_Toc168599449"/>
      <w:r>
        <w:t>6.1.5.</w:t>
      </w:r>
      <w:r w:rsidR="00D35505">
        <w:t>3</w:t>
      </w:r>
      <w:r>
        <w:t>.3</w:t>
      </w:r>
      <w:r>
        <w:rPr>
          <w:noProof/>
        </w:rPr>
        <w:t>.1</w:t>
      </w:r>
      <w:r>
        <w:rPr>
          <w:noProof/>
        </w:rPr>
        <w:tab/>
        <w:t>POST</w:t>
      </w:r>
      <w:bookmarkEnd w:id="679"/>
      <w:bookmarkEnd w:id="680"/>
      <w:bookmarkEnd w:id="681"/>
      <w:bookmarkEnd w:id="682"/>
      <w:bookmarkEnd w:id="683"/>
      <w:bookmarkEnd w:id="684"/>
      <w:bookmarkEnd w:id="685"/>
      <w:bookmarkEnd w:id="686"/>
      <w:bookmarkEnd w:id="68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9" w:name="_Toc96843376"/>
      <w:bookmarkStart w:id="690" w:name="_Toc96844351"/>
      <w:bookmarkStart w:id="691" w:name="_Toc100739924"/>
      <w:bookmarkStart w:id="692" w:name="_Toc133408846"/>
      <w:bookmarkStart w:id="693" w:name="_Toc160452695"/>
      <w:bookmarkStart w:id="694" w:name="_Toc164869623"/>
      <w:bookmarkStart w:id="695" w:name="_Toc168599450"/>
      <w:r>
        <w:t>6.1.5.</w:t>
      </w:r>
      <w:r w:rsidR="003F423F">
        <w:t>4</w:t>
      </w:r>
      <w:r>
        <w:tab/>
      </w:r>
      <w:r w:rsidR="006E51AA" w:rsidRPr="001856EE">
        <w:t>C2 Communication Mode Switching Notification</w:t>
      </w:r>
      <w:bookmarkEnd w:id="659"/>
      <w:bookmarkEnd w:id="688"/>
      <w:bookmarkEnd w:id="689"/>
      <w:bookmarkEnd w:id="690"/>
      <w:bookmarkEnd w:id="691"/>
      <w:bookmarkEnd w:id="692"/>
      <w:bookmarkEnd w:id="693"/>
      <w:bookmarkEnd w:id="694"/>
      <w:bookmarkEnd w:id="695"/>
    </w:p>
    <w:p w14:paraId="07925135" w14:textId="77777777" w:rsidR="006E51AA" w:rsidRDefault="006E51AA" w:rsidP="006E51AA">
      <w:pPr>
        <w:pStyle w:val="Heading5"/>
        <w:rPr>
          <w:noProof/>
        </w:rPr>
      </w:pPr>
      <w:bookmarkStart w:id="696" w:name="_Toc96843377"/>
      <w:bookmarkStart w:id="697" w:name="_Toc96844352"/>
      <w:bookmarkStart w:id="698" w:name="_Toc100739925"/>
      <w:bookmarkStart w:id="699" w:name="_Toc133408847"/>
      <w:bookmarkStart w:id="700" w:name="_Toc160452696"/>
      <w:bookmarkStart w:id="701" w:name="_Toc164869624"/>
      <w:bookmarkStart w:id="702" w:name="_Toc35971427"/>
      <w:bookmarkStart w:id="703" w:name="_Toc168599451"/>
      <w:r>
        <w:t>6.1.5.</w:t>
      </w:r>
      <w:r w:rsidR="003F423F">
        <w:t>4</w:t>
      </w:r>
      <w:r>
        <w:rPr>
          <w:noProof/>
        </w:rPr>
        <w:t>.1</w:t>
      </w:r>
      <w:r>
        <w:rPr>
          <w:noProof/>
        </w:rPr>
        <w:tab/>
        <w:t>Description</w:t>
      </w:r>
      <w:bookmarkEnd w:id="696"/>
      <w:bookmarkEnd w:id="697"/>
      <w:bookmarkEnd w:id="698"/>
      <w:bookmarkEnd w:id="699"/>
      <w:bookmarkEnd w:id="700"/>
      <w:bookmarkEnd w:id="701"/>
      <w:bookmarkEnd w:id="703"/>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4" w:name="_Toc96843378"/>
      <w:bookmarkStart w:id="705" w:name="_Toc96844353"/>
      <w:bookmarkStart w:id="706" w:name="_Toc100739926"/>
      <w:bookmarkStart w:id="707" w:name="_Toc133408848"/>
      <w:bookmarkStart w:id="708" w:name="_Toc160452697"/>
      <w:bookmarkStart w:id="709" w:name="_Toc164869625"/>
      <w:bookmarkStart w:id="710" w:name="_Toc168599452"/>
      <w:r>
        <w:lastRenderedPageBreak/>
        <w:t>6.1.5.</w:t>
      </w:r>
      <w:r w:rsidR="003F423F">
        <w:t>4</w:t>
      </w:r>
      <w:r>
        <w:rPr>
          <w:noProof/>
        </w:rPr>
        <w:t>.2</w:t>
      </w:r>
      <w:r>
        <w:rPr>
          <w:noProof/>
        </w:rPr>
        <w:tab/>
        <w:t>Target URI</w:t>
      </w:r>
      <w:bookmarkEnd w:id="704"/>
      <w:bookmarkEnd w:id="705"/>
      <w:bookmarkEnd w:id="706"/>
      <w:bookmarkEnd w:id="707"/>
      <w:bookmarkEnd w:id="708"/>
      <w:bookmarkEnd w:id="709"/>
      <w:bookmarkEnd w:id="71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1" w:name="_Toc96843379"/>
      <w:bookmarkStart w:id="712" w:name="_Toc96844354"/>
      <w:bookmarkStart w:id="713" w:name="_Toc100739927"/>
      <w:bookmarkStart w:id="714" w:name="_Toc133408849"/>
      <w:bookmarkStart w:id="715" w:name="_Toc160452698"/>
      <w:bookmarkStart w:id="716" w:name="_Toc164869626"/>
      <w:bookmarkStart w:id="717" w:name="_Toc168599453"/>
      <w:r>
        <w:t>6.1.5.</w:t>
      </w:r>
      <w:r w:rsidR="003F423F">
        <w:t>4</w:t>
      </w:r>
      <w:r>
        <w:rPr>
          <w:noProof/>
        </w:rPr>
        <w:t>.3</w:t>
      </w:r>
      <w:r>
        <w:rPr>
          <w:noProof/>
        </w:rPr>
        <w:tab/>
        <w:t>Standard Methods</w:t>
      </w:r>
      <w:bookmarkEnd w:id="711"/>
      <w:bookmarkEnd w:id="712"/>
      <w:bookmarkEnd w:id="713"/>
      <w:bookmarkEnd w:id="714"/>
      <w:bookmarkEnd w:id="715"/>
      <w:bookmarkEnd w:id="716"/>
      <w:bookmarkEnd w:id="717"/>
    </w:p>
    <w:p w14:paraId="1AAE38FF" w14:textId="77777777" w:rsidR="006E51AA" w:rsidRDefault="006E51AA" w:rsidP="00F544AD">
      <w:pPr>
        <w:pStyle w:val="Heading6"/>
        <w:rPr>
          <w:noProof/>
        </w:rPr>
      </w:pPr>
      <w:bookmarkStart w:id="718" w:name="_Toc96843380"/>
      <w:bookmarkStart w:id="719" w:name="_Toc96844355"/>
      <w:bookmarkStart w:id="720" w:name="_Toc100739928"/>
      <w:bookmarkStart w:id="721" w:name="_Toc133408850"/>
      <w:bookmarkStart w:id="722" w:name="_Toc160452699"/>
      <w:bookmarkStart w:id="723" w:name="_Toc164869627"/>
      <w:bookmarkStart w:id="724" w:name="_Toc168599454"/>
      <w:r>
        <w:t>6.1.5.</w:t>
      </w:r>
      <w:r w:rsidR="003F423F">
        <w:t>4</w:t>
      </w:r>
      <w:r>
        <w:t>.3</w:t>
      </w:r>
      <w:r>
        <w:rPr>
          <w:noProof/>
        </w:rPr>
        <w:t>.1</w:t>
      </w:r>
      <w:r>
        <w:rPr>
          <w:noProof/>
        </w:rPr>
        <w:tab/>
        <w:t>POST</w:t>
      </w:r>
      <w:bookmarkEnd w:id="718"/>
      <w:bookmarkEnd w:id="719"/>
      <w:bookmarkEnd w:id="720"/>
      <w:bookmarkEnd w:id="721"/>
      <w:bookmarkEnd w:id="722"/>
      <w:bookmarkEnd w:id="723"/>
      <w:bookmarkEnd w:id="72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5" w:name="_Toc96843381"/>
      <w:bookmarkStart w:id="726" w:name="_Toc96844356"/>
      <w:bookmarkStart w:id="727" w:name="_Toc100739929"/>
      <w:bookmarkStart w:id="728" w:name="_Toc133408851"/>
      <w:bookmarkStart w:id="729" w:name="_Toc160452700"/>
      <w:bookmarkStart w:id="730" w:name="_Toc164869628"/>
      <w:bookmarkStart w:id="731" w:name="_Toc168599455"/>
      <w:r>
        <w:t>6.1.6</w:t>
      </w:r>
      <w:r>
        <w:tab/>
        <w:t>Data Model</w:t>
      </w:r>
      <w:bookmarkEnd w:id="607"/>
      <w:bookmarkEnd w:id="702"/>
      <w:bookmarkEnd w:id="725"/>
      <w:bookmarkEnd w:id="726"/>
      <w:bookmarkEnd w:id="727"/>
      <w:bookmarkEnd w:id="728"/>
      <w:bookmarkEnd w:id="729"/>
      <w:bookmarkEnd w:id="730"/>
      <w:bookmarkEnd w:id="731"/>
    </w:p>
    <w:p w14:paraId="00A6EE0E" w14:textId="77777777" w:rsidR="00CE57B7" w:rsidRDefault="003319AF">
      <w:pPr>
        <w:pStyle w:val="Heading4"/>
      </w:pPr>
      <w:bookmarkStart w:id="732" w:name="_Toc510696633"/>
      <w:bookmarkStart w:id="733" w:name="_Toc35971428"/>
      <w:bookmarkStart w:id="734" w:name="_Toc96843382"/>
      <w:bookmarkStart w:id="735" w:name="_Toc96844357"/>
      <w:bookmarkStart w:id="736" w:name="_Toc100739930"/>
      <w:bookmarkStart w:id="737" w:name="_Toc133408852"/>
      <w:bookmarkStart w:id="738" w:name="_Toc160452701"/>
      <w:bookmarkStart w:id="739" w:name="_Toc164869629"/>
      <w:bookmarkStart w:id="740" w:name="_Toc168599456"/>
      <w:r>
        <w:t>6.1.6.1</w:t>
      </w:r>
      <w:r>
        <w:tab/>
        <w:t>General</w:t>
      </w:r>
      <w:bookmarkEnd w:id="732"/>
      <w:bookmarkEnd w:id="733"/>
      <w:bookmarkEnd w:id="734"/>
      <w:bookmarkEnd w:id="735"/>
      <w:bookmarkEnd w:id="736"/>
      <w:bookmarkEnd w:id="737"/>
      <w:bookmarkEnd w:id="738"/>
      <w:bookmarkEnd w:id="739"/>
      <w:bookmarkEnd w:id="74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1" w:name="_Toc510696634"/>
      <w:bookmarkStart w:id="742" w:name="_Toc35971429"/>
      <w:bookmarkStart w:id="743" w:name="_Toc96843383"/>
      <w:bookmarkStart w:id="744" w:name="_Toc96844358"/>
      <w:bookmarkStart w:id="745" w:name="_Toc100739931"/>
      <w:bookmarkStart w:id="746" w:name="_Toc133408853"/>
      <w:bookmarkStart w:id="747" w:name="_Toc160452702"/>
      <w:bookmarkStart w:id="748" w:name="_Toc164869630"/>
      <w:bookmarkStart w:id="749" w:name="_Toc168599457"/>
      <w:r>
        <w:rPr>
          <w:lang w:val="en-US"/>
        </w:rPr>
        <w:t>6.1.6.2</w:t>
      </w:r>
      <w:r>
        <w:rPr>
          <w:lang w:val="en-US"/>
        </w:rPr>
        <w:tab/>
        <w:t>Structured data types</w:t>
      </w:r>
      <w:bookmarkEnd w:id="741"/>
      <w:bookmarkEnd w:id="742"/>
      <w:bookmarkEnd w:id="743"/>
      <w:bookmarkEnd w:id="744"/>
      <w:bookmarkEnd w:id="745"/>
      <w:bookmarkEnd w:id="746"/>
      <w:bookmarkEnd w:id="747"/>
      <w:bookmarkEnd w:id="748"/>
      <w:bookmarkEnd w:id="749"/>
    </w:p>
    <w:p w14:paraId="69233281" w14:textId="77777777" w:rsidR="00CE57B7" w:rsidRDefault="003319AF">
      <w:pPr>
        <w:pStyle w:val="Heading5"/>
      </w:pPr>
      <w:bookmarkStart w:id="750" w:name="_Toc510696635"/>
      <w:bookmarkStart w:id="751" w:name="_Toc35971430"/>
      <w:bookmarkStart w:id="752" w:name="_Toc96843384"/>
      <w:bookmarkStart w:id="753" w:name="_Toc96844359"/>
      <w:bookmarkStart w:id="754" w:name="_Toc100739932"/>
      <w:bookmarkStart w:id="755" w:name="_Toc133408854"/>
      <w:bookmarkStart w:id="756" w:name="_Toc160452703"/>
      <w:bookmarkStart w:id="757" w:name="_Toc164869631"/>
      <w:bookmarkStart w:id="758" w:name="_Toc168599458"/>
      <w:r>
        <w:t>6.1.6.2.1</w:t>
      </w:r>
      <w:r>
        <w:tab/>
        <w:t>Introduction</w:t>
      </w:r>
      <w:bookmarkEnd w:id="750"/>
      <w:bookmarkEnd w:id="751"/>
      <w:bookmarkEnd w:id="752"/>
      <w:bookmarkEnd w:id="753"/>
      <w:bookmarkEnd w:id="754"/>
      <w:bookmarkEnd w:id="755"/>
      <w:bookmarkEnd w:id="756"/>
      <w:bookmarkEnd w:id="757"/>
      <w:bookmarkEnd w:id="75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9" w:name="_Toc510696636"/>
      <w:bookmarkStart w:id="760" w:name="_Toc35971431"/>
      <w:bookmarkStart w:id="761" w:name="_Toc96843385"/>
      <w:bookmarkStart w:id="762" w:name="_Toc96844360"/>
      <w:bookmarkStart w:id="763" w:name="_Toc100739933"/>
      <w:bookmarkStart w:id="764" w:name="_Toc133408855"/>
      <w:bookmarkStart w:id="765" w:name="_Toc160452704"/>
      <w:bookmarkStart w:id="766" w:name="_Toc164869632"/>
      <w:bookmarkStart w:id="767" w:name="_Toc168599459"/>
      <w:r>
        <w:lastRenderedPageBreak/>
        <w:t>6.1.6.2.2</w:t>
      </w:r>
      <w:r>
        <w:tab/>
        <w:t xml:space="preserve">Type: </w:t>
      </w:r>
      <w:bookmarkEnd w:id="759"/>
      <w:bookmarkEnd w:id="760"/>
      <w:r w:rsidR="006C7310">
        <w:t>ConfigureData</w:t>
      </w:r>
      <w:bookmarkEnd w:id="761"/>
      <w:bookmarkEnd w:id="762"/>
      <w:bookmarkEnd w:id="763"/>
      <w:bookmarkEnd w:id="764"/>
      <w:bookmarkEnd w:id="765"/>
      <w:bookmarkEnd w:id="766"/>
      <w:bookmarkEnd w:id="76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8" w:name="_Toc510696637"/>
      <w:bookmarkStart w:id="769" w:name="_Toc35971432"/>
      <w:bookmarkStart w:id="770" w:name="_Toc96843386"/>
      <w:bookmarkStart w:id="771" w:name="_Toc96844361"/>
      <w:bookmarkStart w:id="772" w:name="_Toc100739934"/>
      <w:bookmarkStart w:id="773" w:name="_Toc133408856"/>
      <w:bookmarkStart w:id="774" w:name="_Toc160452705"/>
      <w:bookmarkStart w:id="775" w:name="_Toc164869633"/>
      <w:bookmarkStart w:id="776" w:name="_Toc168599460"/>
      <w:r>
        <w:lastRenderedPageBreak/>
        <w:t>6.1.6.2.3</w:t>
      </w:r>
      <w:r>
        <w:tab/>
        <w:t xml:space="preserve">Type: </w:t>
      </w:r>
      <w:r w:rsidR="00EB3E1B" w:rsidRPr="000073D4">
        <w:t>SelectedC2CommModeNotif</w:t>
      </w:r>
      <w:bookmarkEnd w:id="768"/>
      <w:bookmarkEnd w:id="769"/>
      <w:bookmarkEnd w:id="770"/>
      <w:bookmarkEnd w:id="771"/>
      <w:bookmarkEnd w:id="772"/>
      <w:bookmarkEnd w:id="773"/>
      <w:bookmarkEnd w:id="774"/>
      <w:bookmarkEnd w:id="775"/>
      <w:bookmarkEnd w:id="776"/>
    </w:p>
    <w:p w14:paraId="3BE63413" w14:textId="77777777" w:rsidR="00EB3E1B" w:rsidRDefault="00EB3E1B" w:rsidP="00EB3E1B">
      <w:pPr>
        <w:pStyle w:val="TH"/>
      </w:pPr>
      <w:bookmarkStart w:id="777" w:name="_Toc510696638"/>
      <w:bookmarkStart w:id="77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9" w:name="_Toc96843387"/>
      <w:bookmarkStart w:id="780" w:name="_Toc96844362"/>
      <w:bookmarkStart w:id="781" w:name="_Toc100739935"/>
      <w:bookmarkStart w:id="782" w:name="_Toc133408857"/>
      <w:bookmarkStart w:id="783" w:name="_Toc160452706"/>
      <w:bookmarkStart w:id="784" w:name="_Toc164869634"/>
      <w:bookmarkStart w:id="785" w:name="_Toc168599461"/>
      <w:r>
        <w:t>6.1.6.2.4</w:t>
      </w:r>
      <w:r>
        <w:tab/>
      </w:r>
      <w:r w:rsidR="00E45AA1">
        <w:t xml:space="preserve">Type: </w:t>
      </w:r>
      <w:r w:rsidRPr="00004689">
        <w:t>C2</w:t>
      </w:r>
      <w:r>
        <w:t>Comm</w:t>
      </w:r>
      <w:r w:rsidRPr="00004689">
        <w:t>ModeSwitchNotif</w:t>
      </w:r>
      <w:bookmarkEnd w:id="779"/>
      <w:bookmarkEnd w:id="780"/>
      <w:bookmarkEnd w:id="781"/>
      <w:bookmarkEnd w:id="782"/>
      <w:bookmarkEnd w:id="783"/>
      <w:bookmarkEnd w:id="784"/>
      <w:bookmarkEnd w:id="78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6" w:name="_Toc96843388"/>
      <w:bookmarkStart w:id="787" w:name="_Toc96844363"/>
      <w:bookmarkStart w:id="788" w:name="_Toc100739936"/>
      <w:bookmarkStart w:id="789" w:name="_Toc133408858"/>
      <w:bookmarkStart w:id="790" w:name="_Toc160452707"/>
      <w:bookmarkStart w:id="791" w:name="_Toc164869635"/>
      <w:bookmarkStart w:id="792" w:name="_Toc168599462"/>
      <w:r>
        <w:lastRenderedPageBreak/>
        <w:t>6.1.6.2.5</w:t>
      </w:r>
      <w:r>
        <w:tab/>
      </w:r>
      <w:r w:rsidR="00E45AA1">
        <w:t xml:space="preserve">Type: </w:t>
      </w:r>
      <w:r>
        <w:t>C2Result</w:t>
      </w:r>
      <w:bookmarkEnd w:id="786"/>
      <w:bookmarkEnd w:id="787"/>
      <w:bookmarkEnd w:id="788"/>
      <w:bookmarkEnd w:id="789"/>
      <w:bookmarkEnd w:id="790"/>
      <w:bookmarkEnd w:id="791"/>
      <w:bookmarkEnd w:id="79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3" w:name="_Toc96843389"/>
      <w:bookmarkStart w:id="794" w:name="_Toc96844364"/>
      <w:bookmarkStart w:id="795" w:name="_Toc100739937"/>
      <w:bookmarkStart w:id="796" w:name="_Toc133408859"/>
      <w:bookmarkStart w:id="797" w:name="_Toc160452708"/>
      <w:bookmarkStart w:id="798" w:name="_Toc164869636"/>
      <w:bookmarkStart w:id="799" w:name="_Toc168599463"/>
      <w:r>
        <w:t>6.1.6.2.6</w:t>
      </w:r>
      <w:r>
        <w:tab/>
        <w:t>Type: UasId</w:t>
      </w:r>
      <w:bookmarkEnd w:id="793"/>
      <w:bookmarkEnd w:id="794"/>
      <w:bookmarkEnd w:id="795"/>
      <w:bookmarkEnd w:id="796"/>
      <w:bookmarkEnd w:id="797"/>
      <w:bookmarkEnd w:id="798"/>
      <w:bookmarkEnd w:id="79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800" w:name="_Toc96843390"/>
      <w:bookmarkStart w:id="801" w:name="_Toc96844365"/>
      <w:bookmarkStart w:id="802" w:name="_Toc100739938"/>
      <w:bookmarkStart w:id="803" w:name="_Toc133408860"/>
      <w:bookmarkStart w:id="804" w:name="_Toc160452709"/>
      <w:bookmarkStart w:id="805" w:name="_Toc164869637"/>
      <w:bookmarkStart w:id="806" w:name="_Toc168599464"/>
      <w:r>
        <w:t>6.1.6.2.7</w:t>
      </w:r>
      <w:r>
        <w:tab/>
        <w:t>Type: UavId</w:t>
      </w:r>
      <w:bookmarkEnd w:id="800"/>
      <w:bookmarkEnd w:id="801"/>
      <w:bookmarkEnd w:id="802"/>
      <w:bookmarkEnd w:id="803"/>
      <w:bookmarkEnd w:id="804"/>
      <w:bookmarkEnd w:id="805"/>
      <w:bookmarkEnd w:id="80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07" w:name="_Toc96843391"/>
      <w:bookmarkStart w:id="808" w:name="_Toc96844366"/>
      <w:bookmarkStart w:id="809" w:name="_Toc100739939"/>
      <w:bookmarkStart w:id="810" w:name="_Toc133408861"/>
      <w:bookmarkStart w:id="811" w:name="_Toc160452710"/>
      <w:bookmarkStart w:id="812" w:name="_Toc164869638"/>
      <w:bookmarkStart w:id="813" w:name="_Toc168599465"/>
      <w:r>
        <w:lastRenderedPageBreak/>
        <w:t>6.1.6.2.8</w:t>
      </w:r>
      <w:r>
        <w:tab/>
        <w:t>Type: C2ServiceArea</w:t>
      </w:r>
      <w:bookmarkEnd w:id="807"/>
      <w:bookmarkEnd w:id="808"/>
      <w:bookmarkEnd w:id="809"/>
      <w:bookmarkEnd w:id="810"/>
      <w:bookmarkEnd w:id="811"/>
      <w:bookmarkEnd w:id="812"/>
      <w:bookmarkEnd w:id="8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4" w:name="_Toc96843392"/>
      <w:bookmarkStart w:id="815" w:name="_Toc96844367"/>
      <w:bookmarkStart w:id="816" w:name="_Toc100739940"/>
      <w:bookmarkStart w:id="817" w:name="_Toc133408862"/>
      <w:bookmarkStart w:id="818" w:name="_Toc160452711"/>
      <w:bookmarkStart w:id="819" w:name="_Toc164869639"/>
      <w:bookmarkStart w:id="820" w:name="_Toc168599466"/>
      <w:r>
        <w:t>6.1.6.2.9</w:t>
      </w:r>
      <w:r>
        <w:tab/>
        <w:t xml:space="preserve">Type: </w:t>
      </w:r>
      <w:r w:rsidRPr="00A36D3A">
        <w:t>C2OpModeMngtCompStatus</w:t>
      </w:r>
      <w:bookmarkEnd w:id="814"/>
      <w:bookmarkEnd w:id="815"/>
      <w:bookmarkEnd w:id="816"/>
      <w:bookmarkEnd w:id="817"/>
      <w:bookmarkEnd w:id="818"/>
      <w:bookmarkEnd w:id="819"/>
      <w:bookmarkEnd w:id="82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1" w:name="_Toc96843393"/>
      <w:bookmarkStart w:id="822" w:name="_Toc96844368"/>
      <w:bookmarkStart w:id="823" w:name="_Toc100739941"/>
      <w:bookmarkStart w:id="824" w:name="_Toc133408863"/>
      <w:bookmarkStart w:id="825" w:name="_Toc160452712"/>
      <w:bookmarkStart w:id="826" w:name="_Toc164869640"/>
      <w:bookmarkStart w:id="827" w:name="_Toc168599467"/>
      <w:r>
        <w:t>6.1.6.2.10</w:t>
      </w:r>
      <w:r>
        <w:tab/>
        <w:t>Type: C2SwitchPolicies</w:t>
      </w:r>
      <w:bookmarkEnd w:id="821"/>
      <w:bookmarkEnd w:id="822"/>
      <w:bookmarkEnd w:id="823"/>
      <w:bookmarkEnd w:id="824"/>
      <w:bookmarkEnd w:id="825"/>
      <w:bookmarkEnd w:id="826"/>
      <w:bookmarkEnd w:id="82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8" w:name="_Toc96843394"/>
      <w:bookmarkStart w:id="829" w:name="_Toc96844369"/>
      <w:bookmarkStart w:id="830" w:name="_Toc100739942"/>
      <w:bookmarkStart w:id="831" w:name="_Toc133408864"/>
      <w:bookmarkStart w:id="832" w:name="_Toc160452713"/>
      <w:bookmarkStart w:id="833" w:name="_Toc164869641"/>
      <w:bookmarkStart w:id="834" w:name="_Toc168599468"/>
      <w:r>
        <w:lastRenderedPageBreak/>
        <w:t>6.1.6.2.11</w:t>
      </w:r>
      <w:r>
        <w:tab/>
        <w:t xml:space="preserve">Type: </w:t>
      </w:r>
      <w:r w:rsidRPr="00354686">
        <w:t>C2LinkQuality</w:t>
      </w:r>
      <w:r>
        <w:t>Thrlds</w:t>
      </w:r>
      <w:bookmarkEnd w:id="828"/>
      <w:bookmarkEnd w:id="829"/>
      <w:bookmarkEnd w:id="830"/>
      <w:bookmarkEnd w:id="831"/>
      <w:bookmarkEnd w:id="832"/>
      <w:bookmarkEnd w:id="833"/>
      <w:bookmarkEnd w:id="83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5" w:name="_Toc96843395"/>
      <w:bookmarkStart w:id="836" w:name="_Toc96844370"/>
      <w:bookmarkStart w:id="837" w:name="_Toc100739943"/>
      <w:bookmarkStart w:id="838" w:name="_Toc133408865"/>
      <w:bookmarkStart w:id="839" w:name="_Toc160452714"/>
      <w:bookmarkStart w:id="840" w:name="_Toc164869642"/>
      <w:bookmarkStart w:id="841" w:name="_Toc168599469"/>
      <w:r>
        <w:rPr>
          <w:lang w:val="en-US"/>
        </w:rPr>
        <w:t>6.1.6.3</w:t>
      </w:r>
      <w:r>
        <w:rPr>
          <w:lang w:val="en-US"/>
        </w:rPr>
        <w:tab/>
        <w:t>Simple data types and enumerations</w:t>
      </w:r>
      <w:bookmarkEnd w:id="777"/>
      <w:bookmarkEnd w:id="778"/>
      <w:bookmarkEnd w:id="835"/>
      <w:bookmarkEnd w:id="836"/>
      <w:bookmarkEnd w:id="837"/>
      <w:bookmarkEnd w:id="838"/>
      <w:bookmarkEnd w:id="839"/>
      <w:bookmarkEnd w:id="840"/>
      <w:bookmarkEnd w:id="841"/>
    </w:p>
    <w:p w14:paraId="3F2D1F6D" w14:textId="77777777" w:rsidR="00CE57B7" w:rsidRDefault="003319AF">
      <w:pPr>
        <w:pStyle w:val="Heading5"/>
      </w:pPr>
      <w:bookmarkStart w:id="842" w:name="_Toc510696639"/>
      <w:bookmarkStart w:id="843" w:name="_Toc35971434"/>
      <w:bookmarkStart w:id="844" w:name="_Toc96843396"/>
      <w:bookmarkStart w:id="845" w:name="_Toc96844371"/>
      <w:bookmarkStart w:id="846" w:name="_Toc100739944"/>
      <w:bookmarkStart w:id="847" w:name="_Toc133408866"/>
      <w:bookmarkStart w:id="848" w:name="_Toc160452715"/>
      <w:bookmarkStart w:id="849" w:name="_Toc164869643"/>
      <w:bookmarkStart w:id="850" w:name="_Toc168599470"/>
      <w:r>
        <w:t>6.1.6.3.1</w:t>
      </w:r>
      <w:r>
        <w:tab/>
        <w:t>Introduction</w:t>
      </w:r>
      <w:bookmarkEnd w:id="842"/>
      <w:bookmarkEnd w:id="843"/>
      <w:bookmarkEnd w:id="844"/>
      <w:bookmarkEnd w:id="845"/>
      <w:bookmarkEnd w:id="846"/>
      <w:bookmarkEnd w:id="847"/>
      <w:bookmarkEnd w:id="848"/>
      <w:bookmarkEnd w:id="849"/>
      <w:bookmarkEnd w:id="85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1" w:name="_Toc510696640"/>
      <w:bookmarkStart w:id="852" w:name="_Toc35971435"/>
      <w:bookmarkStart w:id="853" w:name="_Toc96843397"/>
      <w:bookmarkStart w:id="854" w:name="_Toc96844372"/>
      <w:bookmarkStart w:id="855" w:name="_Toc100739945"/>
      <w:bookmarkStart w:id="856" w:name="_Toc133408867"/>
      <w:bookmarkStart w:id="857" w:name="_Toc160452716"/>
      <w:bookmarkStart w:id="858" w:name="_Toc164869644"/>
      <w:bookmarkStart w:id="859" w:name="_Toc168599471"/>
      <w:r>
        <w:t>6.1.6.3.2</w:t>
      </w:r>
      <w:r>
        <w:tab/>
        <w:t>Simple data types</w:t>
      </w:r>
      <w:bookmarkEnd w:id="851"/>
      <w:bookmarkEnd w:id="852"/>
      <w:bookmarkEnd w:id="853"/>
      <w:bookmarkEnd w:id="854"/>
      <w:bookmarkEnd w:id="855"/>
      <w:bookmarkEnd w:id="856"/>
      <w:bookmarkEnd w:id="857"/>
      <w:bookmarkEnd w:id="858"/>
      <w:bookmarkEnd w:id="85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60" w:name="_Toc510696641"/>
      <w:bookmarkStart w:id="861" w:name="_Toc35971436"/>
      <w:bookmarkStart w:id="862" w:name="_Toc96843398"/>
      <w:bookmarkStart w:id="863" w:name="_Toc96844373"/>
      <w:bookmarkStart w:id="864" w:name="_Toc100739946"/>
      <w:bookmarkStart w:id="865" w:name="_Toc133408868"/>
      <w:bookmarkStart w:id="866" w:name="_Toc160452717"/>
      <w:bookmarkStart w:id="867" w:name="_Toc164869645"/>
      <w:bookmarkStart w:id="868" w:name="_Toc168599472"/>
      <w:r>
        <w:t>6.1.6.3.3</w:t>
      </w:r>
      <w:r>
        <w:tab/>
        <w:t xml:space="preserve">Enumeration: </w:t>
      </w:r>
      <w:r w:rsidR="00E45AA1" w:rsidRPr="000B0D7A">
        <w:t>C2CommMode</w:t>
      </w:r>
      <w:bookmarkEnd w:id="860"/>
      <w:bookmarkEnd w:id="861"/>
      <w:bookmarkEnd w:id="862"/>
      <w:bookmarkEnd w:id="863"/>
      <w:bookmarkEnd w:id="864"/>
      <w:bookmarkEnd w:id="865"/>
      <w:bookmarkEnd w:id="866"/>
      <w:bookmarkEnd w:id="867"/>
      <w:bookmarkEnd w:id="86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E02067"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9" w:name="_Toc510696642"/>
      <w:bookmarkStart w:id="870" w:name="_Toc35971437"/>
      <w:bookmarkStart w:id="871" w:name="_Toc96843399"/>
      <w:bookmarkStart w:id="872" w:name="_Toc96844374"/>
      <w:bookmarkStart w:id="873" w:name="_Toc100739947"/>
      <w:bookmarkStart w:id="874" w:name="_Toc133408869"/>
      <w:bookmarkStart w:id="875" w:name="_Toc160452718"/>
      <w:bookmarkStart w:id="876" w:name="_Toc164869646"/>
      <w:bookmarkStart w:id="877" w:name="_Toc168599473"/>
      <w:r>
        <w:t>6.1.6.3.4</w:t>
      </w:r>
      <w:r>
        <w:tab/>
        <w:t xml:space="preserve">Enumeration: </w:t>
      </w:r>
      <w:r w:rsidR="00E45AA1" w:rsidRPr="000B0D7A">
        <w:t>C2</w:t>
      </w:r>
      <w:r w:rsidR="00E45AA1">
        <w:t>Comm</w:t>
      </w:r>
      <w:r w:rsidR="00E45AA1" w:rsidRPr="000B0D7A">
        <w:t>ModeSwitching</w:t>
      </w:r>
      <w:bookmarkEnd w:id="869"/>
      <w:bookmarkEnd w:id="870"/>
      <w:bookmarkEnd w:id="871"/>
      <w:bookmarkEnd w:id="872"/>
      <w:bookmarkEnd w:id="873"/>
      <w:bookmarkEnd w:id="874"/>
      <w:bookmarkEnd w:id="875"/>
      <w:bookmarkEnd w:id="876"/>
      <w:bookmarkEnd w:id="877"/>
    </w:p>
    <w:p w14:paraId="5C7E7296" w14:textId="630E1AA5" w:rsidR="00E45AA1" w:rsidRDefault="00E45AA1" w:rsidP="00E45AA1">
      <w:bookmarkStart w:id="878" w:name="_Toc510696643"/>
      <w:bookmarkStart w:id="87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80" w:name="_Toc96843400"/>
      <w:bookmarkStart w:id="881" w:name="_Toc96844375"/>
      <w:bookmarkStart w:id="882" w:name="_Toc100739948"/>
      <w:bookmarkStart w:id="883" w:name="_Toc133408870"/>
      <w:bookmarkStart w:id="884" w:name="_Toc160452719"/>
      <w:bookmarkStart w:id="885" w:name="_Toc164869647"/>
      <w:bookmarkStart w:id="886" w:name="_Toc168599474"/>
      <w:r>
        <w:t>6.1.6.3.5</w:t>
      </w:r>
      <w:r>
        <w:tab/>
        <w:t xml:space="preserve">Enumeration: </w:t>
      </w:r>
      <w:r w:rsidRPr="000B0D7A">
        <w:t>C2</w:t>
      </w:r>
      <w:r>
        <w:t>SwitchingCause</w:t>
      </w:r>
      <w:bookmarkEnd w:id="880"/>
      <w:bookmarkEnd w:id="881"/>
      <w:bookmarkEnd w:id="882"/>
      <w:bookmarkEnd w:id="883"/>
      <w:bookmarkEnd w:id="884"/>
      <w:bookmarkEnd w:id="885"/>
      <w:bookmarkEnd w:id="88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7" w:name="_Toc96843401"/>
      <w:bookmarkStart w:id="888" w:name="_Toc96844376"/>
      <w:bookmarkStart w:id="889" w:name="_Toc100739949"/>
      <w:bookmarkStart w:id="890" w:name="_Toc133408871"/>
      <w:bookmarkStart w:id="891" w:name="_Toc160452720"/>
      <w:bookmarkStart w:id="892" w:name="_Toc164869648"/>
      <w:bookmarkStart w:id="893" w:name="_Toc168599475"/>
      <w:r>
        <w:t>6.1.6.3.6</w:t>
      </w:r>
      <w:r>
        <w:tab/>
        <w:t xml:space="preserve">Enumeration: </w:t>
      </w:r>
      <w:r w:rsidRPr="00A36D3A">
        <w:t>C2OpModeStatus</w:t>
      </w:r>
      <w:bookmarkEnd w:id="887"/>
      <w:bookmarkEnd w:id="888"/>
      <w:bookmarkEnd w:id="889"/>
      <w:bookmarkEnd w:id="890"/>
      <w:bookmarkEnd w:id="891"/>
      <w:bookmarkEnd w:id="892"/>
      <w:bookmarkEnd w:id="89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4" w:name="_Toc96843402"/>
      <w:bookmarkStart w:id="895" w:name="_Toc96844377"/>
      <w:bookmarkStart w:id="896" w:name="_Toc100739950"/>
      <w:bookmarkStart w:id="897" w:name="_Toc133408872"/>
      <w:bookmarkStart w:id="898" w:name="_Toc160452721"/>
      <w:bookmarkStart w:id="899" w:name="_Toc164869649"/>
      <w:bookmarkStart w:id="900" w:name="_Toc16859947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8"/>
      <w:bookmarkEnd w:id="879"/>
      <w:bookmarkEnd w:id="894"/>
      <w:bookmarkEnd w:id="895"/>
      <w:bookmarkEnd w:id="896"/>
      <w:bookmarkEnd w:id="897"/>
      <w:bookmarkEnd w:id="898"/>
      <w:bookmarkEnd w:id="899"/>
      <w:bookmarkEnd w:id="900"/>
    </w:p>
    <w:p w14:paraId="071FE246" w14:textId="77777777" w:rsidR="00A72977" w:rsidRDefault="00A72977" w:rsidP="00A72977">
      <w:bookmarkStart w:id="901" w:name="_Toc510696644"/>
      <w:bookmarkStart w:id="902"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3" w:name="_Toc510696646"/>
      <w:bookmarkStart w:id="904" w:name="_Toc35971441"/>
      <w:bookmarkStart w:id="905" w:name="_Toc96843403"/>
      <w:bookmarkStart w:id="906" w:name="_Toc96844378"/>
      <w:bookmarkStart w:id="907" w:name="_Toc100739951"/>
      <w:bookmarkStart w:id="908" w:name="_Toc133408873"/>
      <w:bookmarkStart w:id="909" w:name="_Toc160452722"/>
      <w:bookmarkStart w:id="910" w:name="_Toc164869650"/>
      <w:bookmarkStart w:id="911" w:name="_Toc168599477"/>
      <w:bookmarkEnd w:id="901"/>
      <w:bookmarkEnd w:id="902"/>
      <w:r>
        <w:t>6.1.6.5</w:t>
      </w:r>
      <w:r>
        <w:tab/>
        <w:t>Binary data</w:t>
      </w:r>
      <w:bookmarkEnd w:id="903"/>
      <w:bookmarkEnd w:id="904"/>
      <w:bookmarkEnd w:id="905"/>
      <w:bookmarkEnd w:id="906"/>
      <w:bookmarkEnd w:id="907"/>
      <w:bookmarkEnd w:id="908"/>
      <w:bookmarkEnd w:id="909"/>
      <w:bookmarkEnd w:id="910"/>
      <w:bookmarkEnd w:id="911"/>
    </w:p>
    <w:p w14:paraId="23EC1477" w14:textId="77777777" w:rsidR="00CE57B7" w:rsidRDefault="003319AF">
      <w:pPr>
        <w:pStyle w:val="Heading5"/>
      </w:pPr>
      <w:bookmarkStart w:id="912" w:name="_Toc35971442"/>
      <w:bookmarkStart w:id="913" w:name="_Toc96843404"/>
      <w:bookmarkStart w:id="914" w:name="_Toc96844379"/>
      <w:bookmarkStart w:id="915" w:name="_Toc100739952"/>
      <w:bookmarkStart w:id="916" w:name="_Toc133408874"/>
      <w:bookmarkStart w:id="917" w:name="_Toc160452723"/>
      <w:bookmarkStart w:id="918" w:name="_Toc164869651"/>
      <w:bookmarkStart w:id="919" w:name="_Toc168599478"/>
      <w:r>
        <w:t>6.1.6.5.1</w:t>
      </w:r>
      <w:r>
        <w:tab/>
        <w:t>Binary Data Types</w:t>
      </w:r>
      <w:bookmarkEnd w:id="912"/>
      <w:bookmarkEnd w:id="913"/>
      <w:bookmarkEnd w:id="914"/>
      <w:bookmarkEnd w:id="915"/>
      <w:bookmarkEnd w:id="916"/>
      <w:bookmarkEnd w:id="917"/>
      <w:bookmarkEnd w:id="918"/>
      <w:bookmarkEnd w:id="91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20" w:name="_Toc510696647"/>
      <w:bookmarkStart w:id="921" w:name="_Toc35971443"/>
      <w:bookmarkStart w:id="922" w:name="_Toc96843405"/>
      <w:bookmarkStart w:id="923" w:name="_Toc96844380"/>
      <w:bookmarkStart w:id="924" w:name="_Toc100739953"/>
      <w:bookmarkStart w:id="925" w:name="_Toc133408875"/>
      <w:bookmarkStart w:id="926" w:name="_Toc160452724"/>
      <w:bookmarkStart w:id="927" w:name="_Toc164869652"/>
      <w:bookmarkStart w:id="928" w:name="_Toc168599479"/>
      <w:r>
        <w:t>6.1.7</w:t>
      </w:r>
      <w:r>
        <w:tab/>
        <w:t>Error Handling</w:t>
      </w:r>
      <w:bookmarkEnd w:id="920"/>
      <w:bookmarkEnd w:id="921"/>
      <w:bookmarkEnd w:id="922"/>
      <w:bookmarkEnd w:id="923"/>
      <w:bookmarkEnd w:id="924"/>
      <w:bookmarkEnd w:id="925"/>
      <w:bookmarkEnd w:id="926"/>
      <w:bookmarkEnd w:id="927"/>
      <w:bookmarkEnd w:id="928"/>
    </w:p>
    <w:p w14:paraId="10A67C7A" w14:textId="77777777" w:rsidR="00CE57B7" w:rsidRDefault="003319AF">
      <w:pPr>
        <w:pStyle w:val="Heading4"/>
      </w:pPr>
      <w:bookmarkStart w:id="929" w:name="_Toc35971444"/>
      <w:bookmarkStart w:id="930" w:name="_Toc96843406"/>
      <w:bookmarkStart w:id="931" w:name="_Toc96844381"/>
      <w:bookmarkStart w:id="932" w:name="_Toc100739954"/>
      <w:bookmarkStart w:id="933" w:name="_Toc133408876"/>
      <w:bookmarkStart w:id="934" w:name="_Toc160452725"/>
      <w:bookmarkStart w:id="935" w:name="_Toc164869653"/>
      <w:bookmarkStart w:id="936" w:name="_Toc168599480"/>
      <w:r>
        <w:t>6.1.7.1</w:t>
      </w:r>
      <w:r>
        <w:tab/>
        <w:t>General</w:t>
      </w:r>
      <w:bookmarkEnd w:id="929"/>
      <w:bookmarkEnd w:id="930"/>
      <w:bookmarkEnd w:id="931"/>
      <w:bookmarkEnd w:id="932"/>
      <w:bookmarkEnd w:id="933"/>
      <w:bookmarkEnd w:id="934"/>
      <w:bookmarkEnd w:id="935"/>
      <w:bookmarkEnd w:id="936"/>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7" w:name="_Toc35971445"/>
      <w:bookmarkStart w:id="938" w:name="_Toc96843407"/>
      <w:bookmarkStart w:id="939" w:name="_Toc96844382"/>
      <w:bookmarkStart w:id="940" w:name="_Toc100739955"/>
      <w:bookmarkStart w:id="941" w:name="_Toc133408877"/>
      <w:bookmarkStart w:id="942" w:name="_Toc160452726"/>
      <w:bookmarkStart w:id="943" w:name="_Toc164869654"/>
      <w:bookmarkStart w:id="944" w:name="_Toc168599481"/>
      <w:r>
        <w:t>6.1.7.2</w:t>
      </w:r>
      <w:r>
        <w:tab/>
        <w:t>Protocol Errors</w:t>
      </w:r>
      <w:bookmarkEnd w:id="937"/>
      <w:bookmarkEnd w:id="938"/>
      <w:bookmarkEnd w:id="939"/>
      <w:bookmarkEnd w:id="940"/>
      <w:bookmarkEnd w:id="941"/>
      <w:bookmarkEnd w:id="942"/>
      <w:bookmarkEnd w:id="943"/>
      <w:bookmarkEnd w:id="94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5" w:name="_Toc35971446"/>
      <w:bookmarkStart w:id="946" w:name="_Toc96843408"/>
      <w:bookmarkStart w:id="947" w:name="_Toc96844383"/>
      <w:bookmarkStart w:id="948" w:name="_Toc100739956"/>
      <w:bookmarkStart w:id="949" w:name="_Toc133408878"/>
      <w:bookmarkStart w:id="950" w:name="_Toc160452727"/>
      <w:bookmarkStart w:id="951" w:name="_Toc164869655"/>
      <w:bookmarkStart w:id="952" w:name="_Toc168599482"/>
      <w:r>
        <w:t>6.1.7.3</w:t>
      </w:r>
      <w:r>
        <w:tab/>
        <w:t>Application Errors</w:t>
      </w:r>
      <w:bookmarkEnd w:id="945"/>
      <w:bookmarkEnd w:id="946"/>
      <w:bookmarkEnd w:id="947"/>
      <w:bookmarkEnd w:id="948"/>
      <w:bookmarkEnd w:id="949"/>
      <w:bookmarkEnd w:id="950"/>
      <w:bookmarkEnd w:id="951"/>
      <w:bookmarkEnd w:id="95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3" w:name="_Toc492899751"/>
      <w:bookmarkStart w:id="954" w:name="_Toc492900030"/>
      <w:bookmarkStart w:id="955" w:name="_Toc492967832"/>
      <w:bookmarkStart w:id="956" w:name="_Toc492972920"/>
      <w:bookmarkStart w:id="957" w:name="_Toc492973140"/>
      <w:bookmarkStart w:id="958" w:name="_Toc493774060"/>
      <w:bookmarkStart w:id="959" w:name="_Toc508285804"/>
      <w:bookmarkStart w:id="960" w:name="_Toc508287269"/>
      <w:bookmarkStart w:id="961" w:name="_Toc510696648"/>
      <w:bookmarkStart w:id="962" w:name="_Toc35971447"/>
    </w:p>
    <w:p w14:paraId="7200935D" w14:textId="77777777" w:rsidR="00CE57B7" w:rsidRDefault="003319AF">
      <w:pPr>
        <w:pStyle w:val="Heading3"/>
        <w:rPr>
          <w:lang w:eastAsia="zh-CN"/>
        </w:rPr>
      </w:pPr>
      <w:bookmarkStart w:id="963" w:name="_Toc96843409"/>
      <w:bookmarkStart w:id="964" w:name="_Toc96844384"/>
      <w:bookmarkStart w:id="965" w:name="_Toc100739957"/>
      <w:bookmarkStart w:id="966" w:name="_Toc133408879"/>
      <w:bookmarkStart w:id="967" w:name="_Toc160452728"/>
      <w:bookmarkStart w:id="968" w:name="_Toc164869656"/>
      <w:bookmarkStart w:id="969" w:name="_Toc168599483"/>
      <w:r>
        <w:t>6.1.8</w:t>
      </w:r>
      <w:r>
        <w:rPr>
          <w:lang w:eastAsia="zh-CN"/>
        </w:rPr>
        <w:tab/>
        <w:t>Feature negotiation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70" w:name="_Toc532994477"/>
      <w:bookmarkStart w:id="971" w:name="_Toc35971448"/>
      <w:bookmarkStart w:id="972" w:name="_Hlk525137310"/>
      <w:bookmarkStart w:id="973" w:name="_Toc510696649"/>
    </w:p>
    <w:p w14:paraId="1838209A" w14:textId="77777777" w:rsidR="00CE57B7" w:rsidRDefault="003319AF">
      <w:pPr>
        <w:pStyle w:val="Heading3"/>
      </w:pPr>
      <w:bookmarkStart w:id="974" w:name="_Toc96843410"/>
      <w:bookmarkStart w:id="975" w:name="_Toc96844385"/>
      <w:bookmarkStart w:id="976" w:name="_Toc100739958"/>
      <w:bookmarkStart w:id="977" w:name="_Toc133408880"/>
      <w:bookmarkStart w:id="978" w:name="_Toc160452729"/>
      <w:bookmarkStart w:id="979" w:name="_Toc164869657"/>
      <w:bookmarkStart w:id="980" w:name="_Toc168599484"/>
      <w:r>
        <w:t>6.1.9</w:t>
      </w:r>
      <w:r>
        <w:tab/>
        <w:t>Security</w:t>
      </w:r>
      <w:bookmarkEnd w:id="970"/>
      <w:bookmarkEnd w:id="971"/>
      <w:bookmarkEnd w:id="974"/>
      <w:bookmarkEnd w:id="975"/>
      <w:bookmarkEnd w:id="976"/>
      <w:bookmarkEnd w:id="977"/>
      <w:bookmarkEnd w:id="978"/>
      <w:bookmarkEnd w:id="979"/>
      <w:bookmarkEnd w:id="980"/>
    </w:p>
    <w:p w14:paraId="3C4764B9" w14:textId="3DBE7EEE" w:rsidR="007406B4" w:rsidRDefault="007406B4" w:rsidP="007406B4">
      <w:pPr>
        <w:rPr>
          <w:noProof/>
          <w:lang w:eastAsia="zh-CN"/>
        </w:rPr>
      </w:pPr>
      <w:bookmarkStart w:id="981" w:name="_Toc35971449"/>
      <w:bookmarkEnd w:id="97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2" w:name="_Toc96843411"/>
      <w:bookmarkStart w:id="983" w:name="_Toc96844386"/>
      <w:bookmarkStart w:id="984" w:name="_Toc100739959"/>
      <w:r>
        <w:br w:type="page"/>
      </w:r>
      <w:bookmarkStart w:id="985" w:name="_Toc133408881"/>
      <w:bookmarkStart w:id="986" w:name="_Toc160452730"/>
      <w:bookmarkStart w:id="987" w:name="_Toc164869658"/>
      <w:bookmarkStart w:id="988" w:name="_Toc168599485"/>
      <w:r w:rsidR="003319AF">
        <w:t>6.2</w:t>
      </w:r>
      <w:r w:rsidR="003319AF">
        <w:tab/>
      </w:r>
      <w:r w:rsidR="00BF43DB" w:rsidRPr="005E74E0">
        <w:t>UAE_RealtimeUAVStatus</w:t>
      </w:r>
      <w:r w:rsidR="003319AF">
        <w:t xml:space="preserve"> Service API</w:t>
      </w:r>
      <w:bookmarkEnd w:id="973"/>
      <w:bookmarkEnd w:id="981"/>
      <w:bookmarkEnd w:id="982"/>
      <w:bookmarkEnd w:id="983"/>
      <w:bookmarkEnd w:id="984"/>
      <w:bookmarkEnd w:id="985"/>
      <w:bookmarkEnd w:id="986"/>
      <w:bookmarkEnd w:id="987"/>
      <w:bookmarkEnd w:id="988"/>
    </w:p>
    <w:p w14:paraId="5979E58C" w14:textId="77777777" w:rsidR="00BF43DB" w:rsidRDefault="00BF43DB" w:rsidP="00BF43DB">
      <w:pPr>
        <w:pStyle w:val="Heading3"/>
      </w:pPr>
      <w:bookmarkStart w:id="989" w:name="_Toc96843412"/>
      <w:bookmarkStart w:id="990" w:name="_Toc96844387"/>
      <w:bookmarkStart w:id="991" w:name="_Toc100739960"/>
      <w:bookmarkStart w:id="992" w:name="_Toc133408882"/>
      <w:bookmarkStart w:id="993" w:name="_Toc160452731"/>
      <w:bookmarkStart w:id="994" w:name="_Toc164869659"/>
      <w:bookmarkStart w:id="995" w:name="_Toc168599486"/>
      <w:r>
        <w:t>6.2.1</w:t>
      </w:r>
      <w:r>
        <w:tab/>
        <w:t>Introduction</w:t>
      </w:r>
      <w:bookmarkEnd w:id="989"/>
      <w:bookmarkEnd w:id="990"/>
      <w:bookmarkEnd w:id="991"/>
      <w:bookmarkEnd w:id="992"/>
      <w:bookmarkEnd w:id="993"/>
      <w:bookmarkEnd w:id="994"/>
      <w:bookmarkEnd w:id="995"/>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6" w:name="_Toc96843413"/>
      <w:bookmarkStart w:id="997" w:name="_Toc96844388"/>
      <w:bookmarkStart w:id="998"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9" w:name="_Toc133408883"/>
      <w:bookmarkStart w:id="1000" w:name="_Toc160452732"/>
      <w:bookmarkStart w:id="1001" w:name="_Toc164869660"/>
      <w:bookmarkStart w:id="1002" w:name="_Toc168599487"/>
      <w:r>
        <w:t>6.2.2</w:t>
      </w:r>
      <w:r>
        <w:tab/>
        <w:t>Usage of HTTP</w:t>
      </w:r>
      <w:bookmarkEnd w:id="996"/>
      <w:bookmarkEnd w:id="997"/>
      <w:bookmarkEnd w:id="998"/>
      <w:bookmarkEnd w:id="999"/>
      <w:bookmarkEnd w:id="1000"/>
      <w:bookmarkEnd w:id="1001"/>
      <w:bookmarkEnd w:id="100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3" w:name="_Toc67903522"/>
      <w:bookmarkStart w:id="1004" w:name="_Toc96843414"/>
      <w:bookmarkStart w:id="1005" w:name="_Toc96844389"/>
      <w:bookmarkStart w:id="1006" w:name="_Toc100739962"/>
      <w:bookmarkStart w:id="1007" w:name="_Toc133408884"/>
      <w:bookmarkStart w:id="1008" w:name="_Toc160452733"/>
      <w:bookmarkStart w:id="1009" w:name="_Toc164869661"/>
      <w:bookmarkStart w:id="1010" w:name="_Toc168599488"/>
      <w:r>
        <w:t>6.2.3</w:t>
      </w:r>
      <w:r>
        <w:tab/>
        <w:t>Resources</w:t>
      </w:r>
      <w:bookmarkEnd w:id="1003"/>
      <w:bookmarkEnd w:id="1004"/>
      <w:bookmarkEnd w:id="1005"/>
      <w:bookmarkEnd w:id="1006"/>
      <w:bookmarkEnd w:id="1007"/>
      <w:bookmarkEnd w:id="1008"/>
      <w:bookmarkEnd w:id="1009"/>
      <w:bookmarkEnd w:id="1010"/>
    </w:p>
    <w:p w14:paraId="4D8C8923" w14:textId="77777777" w:rsidR="006E79F0" w:rsidRPr="000A7435" w:rsidRDefault="006E79F0" w:rsidP="006E79F0">
      <w:pPr>
        <w:pStyle w:val="Heading4"/>
      </w:pPr>
      <w:bookmarkStart w:id="1011" w:name="_Toc67903523"/>
      <w:bookmarkStart w:id="1012" w:name="_Toc96843415"/>
      <w:bookmarkStart w:id="1013" w:name="_Toc96844390"/>
      <w:bookmarkStart w:id="1014" w:name="_Toc100739963"/>
      <w:bookmarkStart w:id="1015" w:name="_Toc133408885"/>
      <w:bookmarkStart w:id="1016" w:name="_Toc160452734"/>
      <w:bookmarkStart w:id="1017" w:name="_Toc164869662"/>
      <w:bookmarkStart w:id="1018" w:name="_Toc168599489"/>
      <w:r>
        <w:t>6.2.3.1</w:t>
      </w:r>
      <w:r>
        <w:tab/>
        <w:t>Overview</w:t>
      </w:r>
      <w:bookmarkEnd w:id="1011"/>
      <w:bookmarkEnd w:id="1012"/>
      <w:bookmarkEnd w:id="1013"/>
      <w:bookmarkEnd w:id="1014"/>
      <w:bookmarkEnd w:id="1015"/>
      <w:bookmarkEnd w:id="1016"/>
      <w:bookmarkEnd w:id="1017"/>
      <w:bookmarkEnd w:id="101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5pt;height:186pt" o:ole="">
            <v:imagedata r:id="rId63" o:title=""/>
          </v:shape>
          <o:OLEObject Type="Embed" ProgID="Visio.Drawing.15" ShapeID="_x0000_i1051" DrawAspect="Content" ObjectID="_1779214302"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9" w:name="_Toc510696609"/>
      <w:bookmarkStart w:id="1020" w:name="_Toc35971400"/>
      <w:bookmarkStart w:id="1021" w:name="_Toc67903524"/>
      <w:bookmarkStart w:id="1022" w:name="_Toc96843416"/>
      <w:bookmarkStart w:id="1023" w:name="_Toc96844391"/>
      <w:bookmarkStart w:id="1024" w:name="_Toc100739964"/>
      <w:bookmarkStart w:id="1025" w:name="_Toc133408886"/>
      <w:bookmarkStart w:id="1026" w:name="_Toc160452735"/>
      <w:bookmarkStart w:id="1027" w:name="_Toc164869663"/>
      <w:bookmarkStart w:id="1028" w:name="_Toc168599490"/>
      <w:r>
        <w:t>6.2.3.2</w:t>
      </w:r>
      <w:r>
        <w:tab/>
        <w:t xml:space="preserve">Resource: </w:t>
      </w:r>
      <w:bookmarkEnd w:id="1019"/>
      <w:bookmarkEnd w:id="1020"/>
      <w:bookmarkEnd w:id="1021"/>
      <w:r w:rsidRPr="00B14C1D">
        <w:t>Real-time UAV Status Subscriptions</w:t>
      </w:r>
      <w:bookmarkEnd w:id="1022"/>
      <w:bookmarkEnd w:id="1023"/>
      <w:bookmarkEnd w:id="1024"/>
      <w:bookmarkEnd w:id="1025"/>
      <w:bookmarkEnd w:id="1026"/>
      <w:bookmarkEnd w:id="1027"/>
      <w:bookmarkEnd w:id="1028"/>
    </w:p>
    <w:p w14:paraId="6FB6ACBA" w14:textId="77777777" w:rsidR="006E79F0" w:rsidRDefault="006E79F0" w:rsidP="006E79F0">
      <w:pPr>
        <w:pStyle w:val="Heading5"/>
      </w:pPr>
      <w:bookmarkStart w:id="1029" w:name="_Toc510696610"/>
      <w:bookmarkStart w:id="1030" w:name="_Toc35971401"/>
      <w:bookmarkStart w:id="1031" w:name="_Toc67903525"/>
      <w:bookmarkStart w:id="1032" w:name="_Toc96843417"/>
      <w:bookmarkStart w:id="1033" w:name="_Toc96844392"/>
      <w:bookmarkStart w:id="1034" w:name="_Toc100739965"/>
      <w:bookmarkStart w:id="1035" w:name="_Toc133408887"/>
      <w:bookmarkStart w:id="1036" w:name="_Toc160452736"/>
      <w:bookmarkStart w:id="1037" w:name="_Toc164869664"/>
      <w:bookmarkStart w:id="1038" w:name="_Toc168599491"/>
      <w:r>
        <w:t>6.2.3.2.1</w:t>
      </w:r>
      <w:r>
        <w:tab/>
        <w:t>Description</w:t>
      </w:r>
      <w:bookmarkEnd w:id="1029"/>
      <w:bookmarkEnd w:id="1030"/>
      <w:bookmarkEnd w:id="1031"/>
      <w:bookmarkEnd w:id="1032"/>
      <w:bookmarkEnd w:id="1033"/>
      <w:bookmarkEnd w:id="1034"/>
      <w:bookmarkEnd w:id="1035"/>
      <w:bookmarkEnd w:id="1036"/>
      <w:bookmarkEnd w:id="1037"/>
      <w:bookmarkEnd w:id="103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9" w:name="_Toc35971402"/>
      <w:bookmarkStart w:id="1040" w:name="_Toc67903526"/>
      <w:bookmarkStart w:id="1041" w:name="_Toc96843418"/>
      <w:bookmarkStart w:id="1042" w:name="_Toc96844393"/>
      <w:bookmarkStart w:id="1043" w:name="_Toc100739966"/>
      <w:bookmarkStart w:id="1044" w:name="_Toc133408888"/>
      <w:bookmarkStart w:id="1045" w:name="_Toc160452737"/>
      <w:bookmarkStart w:id="1046" w:name="_Toc164869665"/>
      <w:bookmarkStart w:id="1047" w:name="_Toc510696612"/>
      <w:bookmarkStart w:id="1048" w:name="_Toc168599492"/>
      <w:r>
        <w:t>6.2.3.2.2</w:t>
      </w:r>
      <w:r>
        <w:tab/>
        <w:t>Resource Definition</w:t>
      </w:r>
      <w:bookmarkEnd w:id="1039"/>
      <w:bookmarkEnd w:id="1040"/>
      <w:bookmarkEnd w:id="1041"/>
      <w:bookmarkEnd w:id="1042"/>
      <w:bookmarkEnd w:id="1043"/>
      <w:bookmarkEnd w:id="1044"/>
      <w:bookmarkEnd w:id="1045"/>
      <w:bookmarkEnd w:id="1046"/>
      <w:bookmarkEnd w:id="104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9" w:name="_Toc35971403"/>
      <w:bookmarkStart w:id="1050" w:name="_Toc67903527"/>
      <w:bookmarkStart w:id="1051" w:name="_Toc96843419"/>
      <w:bookmarkStart w:id="1052" w:name="_Toc96844394"/>
      <w:bookmarkStart w:id="1053" w:name="_Toc100739967"/>
      <w:bookmarkStart w:id="1054" w:name="_Toc133408889"/>
      <w:bookmarkStart w:id="1055" w:name="_Toc160452738"/>
      <w:bookmarkStart w:id="1056" w:name="_Toc164869666"/>
      <w:bookmarkStart w:id="1057" w:name="_Toc168599493"/>
      <w:r>
        <w:t>6.2.3.2.3</w:t>
      </w:r>
      <w:r>
        <w:tab/>
        <w:t>Resource Standard Methods</w:t>
      </w:r>
      <w:bookmarkEnd w:id="1047"/>
      <w:bookmarkEnd w:id="1049"/>
      <w:bookmarkEnd w:id="1050"/>
      <w:bookmarkEnd w:id="1051"/>
      <w:bookmarkEnd w:id="1052"/>
      <w:bookmarkEnd w:id="1053"/>
      <w:bookmarkEnd w:id="1054"/>
      <w:bookmarkEnd w:id="1055"/>
      <w:bookmarkEnd w:id="1056"/>
      <w:bookmarkEnd w:id="1057"/>
    </w:p>
    <w:p w14:paraId="25B81381" w14:textId="77777777" w:rsidR="006E79F0" w:rsidRPr="00384E92" w:rsidRDefault="006E79F0" w:rsidP="006E79F0">
      <w:pPr>
        <w:pStyle w:val="Heading6"/>
      </w:pPr>
      <w:bookmarkStart w:id="1058" w:name="_Toc510696613"/>
      <w:bookmarkStart w:id="1059" w:name="_Toc35971404"/>
      <w:bookmarkStart w:id="1060" w:name="_Toc96843420"/>
      <w:bookmarkStart w:id="1061" w:name="_Toc96844395"/>
      <w:bookmarkStart w:id="1062" w:name="_Toc100739968"/>
      <w:bookmarkStart w:id="1063" w:name="_Toc133408890"/>
      <w:bookmarkStart w:id="1064" w:name="_Toc160452739"/>
      <w:bookmarkStart w:id="1065" w:name="_Toc164869667"/>
      <w:bookmarkStart w:id="1066" w:name="_Toc168599494"/>
      <w:r w:rsidRPr="00384E92">
        <w:t>6.</w:t>
      </w:r>
      <w:r>
        <w:t>2.3.2.3</w:t>
      </w:r>
      <w:r w:rsidRPr="00384E92">
        <w:t>.1</w:t>
      </w:r>
      <w:r w:rsidRPr="00384E92">
        <w:tab/>
      </w:r>
      <w:bookmarkEnd w:id="1058"/>
      <w:bookmarkEnd w:id="1059"/>
      <w:r>
        <w:t>GET</w:t>
      </w:r>
      <w:bookmarkEnd w:id="1060"/>
      <w:bookmarkEnd w:id="1061"/>
      <w:bookmarkEnd w:id="1062"/>
      <w:bookmarkEnd w:id="1063"/>
      <w:bookmarkEnd w:id="1064"/>
      <w:bookmarkEnd w:id="1065"/>
      <w:bookmarkEnd w:id="1066"/>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7" w:name="_Toc96843421"/>
      <w:bookmarkStart w:id="1068" w:name="_Toc96844396"/>
      <w:bookmarkStart w:id="1069" w:name="_Toc100739969"/>
      <w:bookmarkStart w:id="1070" w:name="_Toc133408891"/>
      <w:bookmarkStart w:id="1071" w:name="_Toc160452740"/>
      <w:bookmarkStart w:id="1072" w:name="_Toc164869668"/>
      <w:bookmarkStart w:id="1073" w:name="_Toc168599495"/>
      <w:r w:rsidRPr="00384E92">
        <w:t>6.</w:t>
      </w:r>
      <w:r>
        <w:t>2.3.2.3</w:t>
      </w:r>
      <w:r w:rsidRPr="00384E92">
        <w:t>.</w:t>
      </w:r>
      <w:r>
        <w:t>2</w:t>
      </w:r>
      <w:r w:rsidRPr="00384E92">
        <w:tab/>
      </w:r>
      <w:r>
        <w:t>POST</w:t>
      </w:r>
      <w:bookmarkEnd w:id="1067"/>
      <w:bookmarkEnd w:id="1068"/>
      <w:bookmarkEnd w:id="1069"/>
      <w:bookmarkEnd w:id="1070"/>
      <w:bookmarkEnd w:id="1071"/>
      <w:bookmarkEnd w:id="1072"/>
      <w:bookmarkEnd w:id="1073"/>
    </w:p>
    <w:p w14:paraId="77471BDB" w14:textId="55DF746C" w:rsidR="005B38C8" w:rsidRDefault="006E79F0" w:rsidP="006E79F0">
      <w:pPr>
        <w:rPr>
          <w:noProof/>
          <w:lang w:eastAsia="zh-CN"/>
        </w:rPr>
      </w:pPr>
      <w:bookmarkStart w:id="1074" w:name="_Toc510696615"/>
      <w:bookmarkStart w:id="1075" w:name="_Toc35971406"/>
      <w:bookmarkStart w:id="10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7" w:name="_Toc96843422"/>
      <w:bookmarkStart w:id="1078" w:name="_Toc96844397"/>
      <w:bookmarkStart w:id="1079" w:name="_Toc100739970"/>
      <w:bookmarkStart w:id="1080" w:name="_Toc133408892"/>
      <w:bookmarkStart w:id="1081" w:name="_Toc160452741"/>
      <w:bookmarkStart w:id="1082" w:name="_Toc164869669"/>
      <w:bookmarkStart w:id="1083" w:name="_Toc168599496"/>
      <w:r>
        <w:t>6.2.3.2.4</w:t>
      </w:r>
      <w:r>
        <w:tab/>
        <w:t>Resource Custom Operations</w:t>
      </w:r>
      <w:bookmarkEnd w:id="1074"/>
      <w:bookmarkEnd w:id="1075"/>
      <w:bookmarkEnd w:id="1076"/>
      <w:bookmarkEnd w:id="1077"/>
      <w:bookmarkEnd w:id="1078"/>
      <w:bookmarkEnd w:id="1079"/>
      <w:bookmarkEnd w:id="1080"/>
      <w:bookmarkEnd w:id="1081"/>
      <w:bookmarkEnd w:id="1082"/>
      <w:bookmarkEnd w:id="1083"/>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4" w:name="_Toc510696621"/>
      <w:bookmarkStart w:id="1085" w:name="_Toc35971412"/>
      <w:bookmarkStart w:id="1086" w:name="_Toc67903529"/>
      <w:bookmarkStart w:id="1087" w:name="_Toc96843423"/>
      <w:bookmarkStart w:id="1088" w:name="_Toc96844398"/>
      <w:bookmarkStart w:id="1089" w:name="_Toc100739971"/>
      <w:bookmarkStart w:id="1090" w:name="_Toc133408893"/>
      <w:bookmarkStart w:id="1091" w:name="_Toc160452742"/>
      <w:bookmarkStart w:id="1092" w:name="_Toc164869670"/>
      <w:bookmarkStart w:id="1093" w:name="_Toc168599497"/>
      <w:r>
        <w:t>6.2.3.3</w:t>
      </w:r>
      <w:r>
        <w:tab/>
        <w:t xml:space="preserve">Resource: </w:t>
      </w:r>
      <w:bookmarkEnd w:id="1084"/>
      <w:bookmarkEnd w:id="1085"/>
      <w:bookmarkEnd w:id="1086"/>
      <w:r>
        <w:t xml:space="preserve">Individual </w:t>
      </w:r>
      <w:r w:rsidRPr="00B14C1D">
        <w:t>Re</w:t>
      </w:r>
      <w:r>
        <w:t>al-time UAV Status Subscription</w:t>
      </w:r>
      <w:bookmarkEnd w:id="1087"/>
      <w:bookmarkEnd w:id="1088"/>
      <w:bookmarkEnd w:id="1089"/>
      <w:bookmarkEnd w:id="1090"/>
      <w:bookmarkEnd w:id="1091"/>
      <w:bookmarkEnd w:id="1092"/>
      <w:bookmarkEnd w:id="1093"/>
    </w:p>
    <w:p w14:paraId="5F5551E4" w14:textId="77777777" w:rsidR="006E79F0" w:rsidRDefault="006E79F0" w:rsidP="006E79F0">
      <w:pPr>
        <w:pStyle w:val="Heading5"/>
      </w:pPr>
      <w:bookmarkStart w:id="1094" w:name="_Toc96843424"/>
      <w:bookmarkStart w:id="1095" w:name="_Toc96844399"/>
      <w:bookmarkStart w:id="1096" w:name="_Toc100739972"/>
      <w:bookmarkStart w:id="1097" w:name="_Toc133408894"/>
      <w:bookmarkStart w:id="1098" w:name="_Toc160452743"/>
      <w:bookmarkStart w:id="1099" w:name="_Toc164869671"/>
      <w:bookmarkStart w:id="1100" w:name="_Toc168599498"/>
      <w:r>
        <w:t>6.2.3.3.1</w:t>
      </w:r>
      <w:r>
        <w:tab/>
        <w:t>Description</w:t>
      </w:r>
      <w:bookmarkEnd w:id="1094"/>
      <w:bookmarkEnd w:id="1095"/>
      <w:bookmarkEnd w:id="1096"/>
      <w:bookmarkEnd w:id="1097"/>
      <w:bookmarkEnd w:id="1098"/>
      <w:bookmarkEnd w:id="1099"/>
      <w:bookmarkEnd w:id="110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1" w:name="_Toc96843425"/>
      <w:bookmarkStart w:id="1102" w:name="_Toc96844400"/>
      <w:bookmarkStart w:id="1103" w:name="_Toc100739973"/>
      <w:bookmarkStart w:id="1104" w:name="_Toc133408895"/>
      <w:bookmarkStart w:id="1105" w:name="_Toc160452744"/>
      <w:bookmarkStart w:id="1106" w:name="_Toc164869672"/>
      <w:bookmarkStart w:id="1107" w:name="_Toc168599499"/>
      <w:r>
        <w:t>6.2.3.3.2</w:t>
      </w:r>
      <w:r>
        <w:tab/>
        <w:t>Resource Definition</w:t>
      </w:r>
      <w:bookmarkEnd w:id="1101"/>
      <w:bookmarkEnd w:id="1102"/>
      <w:bookmarkEnd w:id="1103"/>
      <w:bookmarkEnd w:id="1104"/>
      <w:bookmarkEnd w:id="1105"/>
      <w:bookmarkEnd w:id="1106"/>
      <w:bookmarkEnd w:id="11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8" w:name="_Toc96843426"/>
      <w:bookmarkStart w:id="1109" w:name="_Toc96844401"/>
      <w:bookmarkStart w:id="1110" w:name="_Toc100739974"/>
      <w:bookmarkStart w:id="1111" w:name="_Toc133408896"/>
      <w:bookmarkStart w:id="1112" w:name="_Toc160452745"/>
      <w:bookmarkStart w:id="1113" w:name="_Toc164869673"/>
      <w:bookmarkStart w:id="1114" w:name="_Toc168599500"/>
      <w:r>
        <w:t>6.2.3.3.3</w:t>
      </w:r>
      <w:r>
        <w:tab/>
        <w:t>Resource Standard Methods</w:t>
      </w:r>
      <w:bookmarkEnd w:id="1108"/>
      <w:bookmarkEnd w:id="1109"/>
      <w:bookmarkEnd w:id="1110"/>
      <w:bookmarkEnd w:id="1111"/>
      <w:bookmarkEnd w:id="1112"/>
      <w:bookmarkEnd w:id="1113"/>
      <w:bookmarkEnd w:id="1114"/>
    </w:p>
    <w:p w14:paraId="59FD6533" w14:textId="77777777" w:rsidR="006E79F0" w:rsidRPr="00384E92" w:rsidRDefault="006E79F0" w:rsidP="006E79F0">
      <w:pPr>
        <w:pStyle w:val="Heading6"/>
      </w:pPr>
      <w:bookmarkStart w:id="1115" w:name="_Toc96843427"/>
      <w:bookmarkStart w:id="1116" w:name="_Toc96844402"/>
      <w:bookmarkStart w:id="1117" w:name="_Toc100739975"/>
      <w:bookmarkStart w:id="1118" w:name="_Toc133408897"/>
      <w:bookmarkStart w:id="1119" w:name="_Toc160452746"/>
      <w:bookmarkStart w:id="1120" w:name="_Toc164869674"/>
      <w:bookmarkStart w:id="1121" w:name="_Toc168599501"/>
      <w:r w:rsidRPr="00384E92">
        <w:t>6.</w:t>
      </w:r>
      <w:r>
        <w:t>2.3.3.3</w:t>
      </w:r>
      <w:r w:rsidRPr="00384E92">
        <w:t>.1</w:t>
      </w:r>
      <w:r w:rsidRPr="00384E92">
        <w:tab/>
      </w:r>
      <w:r>
        <w:t>GET</w:t>
      </w:r>
      <w:bookmarkEnd w:id="1115"/>
      <w:bookmarkEnd w:id="1116"/>
      <w:bookmarkEnd w:id="1117"/>
      <w:bookmarkEnd w:id="1118"/>
      <w:bookmarkEnd w:id="1119"/>
      <w:bookmarkEnd w:id="1120"/>
      <w:bookmarkEnd w:id="1121"/>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2" w:name="_Toc96843428"/>
      <w:bookmarkStart w:id="1123" w:name="_Toc96844403"/>
      <w:bookmarkStart w:id="1124" w:name="_Toc100739976"/>
      <w:bookmarkStart w:id="1125" w:name="_Toc133408898"/>
      <w:bookmarkStart w:id="1126" w:name="_Toc160452747"/>
      <w:bookmarkStart w:id="1127" w:name="_Toc164869675"/>
      <w:bookmarkStart w:id="1128" w:name="_Toc168599502"/>
      <w:r w:rsidRPr="00384E92">
        <w:t>6.</w:t>
      </w:r>
      <w:r>
        <w:t>2.3.3.3</w:t>
      </w:r>
      <w:r w:rsidRPr="00384E92">
        <w:t>.</w:t>
      </w:r>
      <w:r>
        <w:t>2</w:t>
      </w:r>
      <w:r w:rsidRPr="00384E92">
        <w:tab/>
      </w:r>
      <w:r>
        <w:t>PUT</w:t>
      </w:r>
      <w:bookmarkEnd w:id="1122"/>
      <w:bookmarkEnd w:id="1123"/>
      <w:bookmarkEnd w:id="1124"/>
      <w:bookmarkEnd w:id="1125"/>
      <w:bookmarkEnd w:id="1126"/>
      <w:bookmarkEnd w:id="1127"/>
      <w:bookmarkEnd w:id="1128"/>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9" w:name="_Toc96843429"/>
      <w:bookmarkStart w:id="1130" w:name="_Toc96844404"/>
      <w:bookmarkStart w:id="1131" w:name="_Toc100739977"/>
      <w:bookmarkStart w:id="1132" w:name="_Toc133408899"/>
      <w:bookmarkStart w:id="1133" w:name="_Toc160452748"/>
      <w:bookmarkStart w:id="1134" w:name="_Toc164869676"/>
      <w:bookmarkStart w:id="1135" w:name="_Toc168599503"/>
      <w:r w:rsidRPr="00384E92">
        <w:t>6.</w:t>
      </w:r>
      <w:r>
        <w:t>2.3.3.3</w:t>
      </w:r>
      <w:r w:rsidRPr="00384E92">
        <w:t>.</w:t>
      </w:r>
      <w:r w:rsidR="00834BCA">
        <w:t>3</w:t>
      </w:r>
      <w:r w:rsidRPr="00384E92">
        <w:tab/>
      </w:r>
      <w:r>
        <w:t>DELETE</w:t>
      </w:r>
      <w:bookmarkEnd w:id="1129"/>
      <w:bookmarkEnd w:id="1130"/>
      <w:bookmarkEnd w:id="1131"/>
      <w:bookmarkEnd w:id="1132"/>
      <w:bookmarkEnd w:id="1133"/>
      <w:bookmarkEnd w:id="1134"/>
      <w:bookmarkEnd w:id="1135"/>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6" w:name="_Toc96843430"/>
      <w:bookmarkStart w:id="1137" w:name="_Toc96844405"/>
      <w:bookmarkStart w:id="1138" w:name="_Toc100739978"/>
      <w:bookmarkStart w:id="1139" w:name="_Toc133408900"/>
      <w:bookmarkStart w:id="1140" w:name="_Toc160452749"/>
      <w:bookmarkStart w:id="1141" w:name="_Toc164869677"/>
      <w:bookmarkStart w:id="1142" w:name="_Toc168599504"/>
      <w:r>
        <w:t>6.2.3.3.4</w:t>
      </w:r>
      <w:r>
        <w:tab/>
        <w:t>Resource Custom Operations</w:t>
      </w:r>
      <w:bookmarkEnd w:id="1136"/>
      <w:bookmarkEnd w:id="1137"/>
      <w:bookmarkEnd w:id="1138"/>
      <w:bookmarkEnd w:id="1139"/>
      <w:bookmarkEnd w:id="1140"/>
      <w:bookmarkEnd w:id="1141"/>
      <w:bookmarkEnd w:id="114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3" w:name="_Toc93679383"/>
      <w:bookmarkStart w:id="1144" w:name="_Toc96843431"/>
      <w:bookmarkStart w:id="1145" w:name="_Toc96844406"/>
      <w:bookmarkStart w:id="1146" w:name="_Toc100739979"/>
      <w:bookmarkStart w:id="1147" w:name="_Toc133408901"/>
      <w:bookmarkStart w:id="1148" w:name="_Toc160452750"/>
      <w:bookmarkStart w:id="1149" w:name="_Toc164869678"/>
      <w:bookmarkStart w:id="1150" w:name="_Toc168599505"/>
      <w:r>
        <w:t>6.2.4</w:t>
      </w:r>
      <w:r>
        <w:tab/>
      </w:r>
      <w:bookmarkEnd w:id="1143"/>
      <w:r>
        <w:t>Custom Operations without associated resources</w:t>
      </w:r>
      <w:bookmarkEnd w:id="1144"/>
      <w:bookmarkEnd w:id="1145"/>
      <w:bookmarkEnd w:id="1146"/>
      <w:bookmarkEnd w:id="1147"/>
      <w:bookmarkEnd w:id="1148"/>
      <w:bookmarkEnd w:id="1149"/>
      <w:bookmarkEnd w:id="115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1" w:name="_Toc96843432"/>
      <w:bookmarkStart w:id="1152" w:name="_Toc96844407"/>
      <w:bookmarkStart w:id="1153" w:name="_Toc100739980"/>
      <w:bookmarkStart w:id="1154" w:name="_Toc133408902"/>
      <w:bookmarkStart w:id="1155" w:name="_Toc160452751"/>
      <w:bookmarkStart w:id="1156" w:name="_Toc164869679"/>
      <w:bookmarkStart w:id="1157" w:name="_Toc168599506"/>
      <w:r>
        <w:lastRenderedPageBreak/>
        <w:t>6.2.5</w:t>
      </w:r>
      <w:r>
        <w:tab/>
        <w:t>Notifications</w:t>
      </w:r>
      <w:bookmarkEnd w:id="1151"/>
      <w:bookmarkEnd w:id="1152"/>
      <w:bookmarkEnd w:id="1153"/>
      <w:bookmarkEnd w:id="1154"/>
      <w:bookmarkEnd w:id="1155"/>
      <w:bookmarkEnd w:id="1156"/>
      <w:bookmarkEnd w:id="1157"/>
    </w:p>
    <w:p w14:paraId="0ACAFFB9" w14:textId="77777777" w:rsidR="006E79F0" w:rsidRDefault="006E79F0" w:rsidP="006E79F0">
      <w:pPr>
        <w:pStyle w:val="Heading4"/>
      </w:pPr>
      <w:bookmarkStart w:id="1158" w:name="_Toc96843433"/>
      <w:bookmarkStart w:id="1159" w:name="_Toc96844408"/>
      <w:bookmarkStart w:id="1160" w:name="_Toc100739981"/>
      <w:bookmarkStart w:id="1161" w:name="_Toc133408903"/>
      <w:bookmarkStart w:id="1162" w:name="_Toc160452752"/>
      <w:bookmarkStart w:id="1163" w:name="_Toc164869680"/>
      <w:bookmarkStart w:id="1164" w:name="_Toc168599507"/>
      <w:r>
        <w:t>6.2.5.1</w:t>
      </w:r>
      <w:r>
        <w:tab/>
        <w:t>General</w:t>
      </w:r>
      <w:bookmarkEnd w:id="1158"/>
      <w:bookmarkEnd w:id="1159"/>
      <w:bookmarkEnd w:id="1160"/>
      <w:bookmarkEnd w:id="1161"/>
      <w:bookmarkEnd w:id="1162"/>
      <w:bookmarkEnd w:id="1163"/>
      <w:bookmarkEnd w:id="116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5" w:name="_Toc96843434"/>
      <w:bookmarkStart w:id="1166" w:name="_Toc96844409"/>
      <w:bookmarkStart w:id="1167" w:name="_Toc100739982"/>
      <w:bookmarkStart w:id="1168" w:name="_Toc133408904"/>
      <w:bookmarkStart w:id="1169" w:name="_Toc160452753"/>
      <w:bookmarkStart w:id="1170" w:name="_Toc164869681"/>
      <w:bookmarkStart w:id="1171" w:name="_Toc168599508"/>
      <w:r w:rsidRPr="000C11A3">
        <w:rPr>
          <w:lang w:val="en-US"/>
        </w:rPr>
        <w:t>6.2.5.2</w:t>
      </w:r>
      <w:r w:rsidRPr="000C11A3">
        <w:rPr>
          <w:lang w:val="en-US"/>
        </w:rPr>
        <w:tab/>
        <w:t>Real-time UAV Status Notification</w:t>
      </w:r>
      <w:bookmarkEnd w:id="1165"/>
      <w:bookmarkEnd w:id="1166"/>
      <w:bookmarkEnd w:id="1167"/>
      <w:bookmarkEnd w:id="1168"/>
      <w:bookmarkEnd w:id="1169"/>
      <w:bookmarkEnd w:id="1170"/>
      <w:bookmarkEnd w:id="1171"/>
    </w:p>
    <w:p w14:paraId="118312CC" w14:textId="77777777" w:rsidR="006E79F0" w:rsidRPr="001E669E" w:rsidRDefault="006E79F0" w:rsidP="006E79F0">
      <w:pPr>
        <w:pStyle w:val="Heading5"/>
        <w:rPr>
          <w:noProof/>
          <w:lang w:val="en-US"/>
        </w:rPr>
      </w:pPr>
      <w:bookmarkStart w:id="1172" w:name="_Toc96843435"/>
      <w:bookmarkStart w:id="1173" w:name="_Toc96844410"/>
      <w:bookmarkStart w:id="1174" w:name="_Toc100739983"/>
      <w:bookmarkStart w:id="1175" w:name="_Toc133408905"/>
      <w:bookmarkStart w:id="1176" w:name="_Toc160452754"/>
      <w:bookmarkStart w:id="1177" w:name="_Toc164869682"/>
      <w:bookmarkStart w:id="1178" w:name="_Toc168599509"/>
      <w:r w:rsidRPr="001E669E">
        <w:rPr>
          <w:lang w:val="en-US"/>
        </w:rPr>
        <w:t>6.2.5.2</w:t>
      </w:r>
      <w:r w:rsidRPr="001E669E">
        <w:rPr>
          <w:noProof/>
          <w:lang w:val="en-US"/>
        </w:rPr>
        <w:t>.1</w:t>
      </w:r>
      <w:r w:rsidRPr="001E669E">
        <w:rPr>
          <w:noProof/>
          <w:lang w:val="en-US"/>
        </w:rPr>
        <w:tab/>
        <w:t>Description</w:t>
      </w:r>
      <w:bookmarkEnd w:id="1172"/>
      <w:bookmarkEnd w:id="1173"/>
      <w:bookmarkEnd w:id="1174"/>
      <w:bookmarkEnd w:id="1175"/>
      <w:bookmarkEnd w:id="1176"/>
      <w:bookmarkEnd w:id="1177"/>
      <w:bookmarkEnd w:id="1178"/>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9" w:name="_Toc96843436"/>
      <w:bookmarkStart w:id="1180" w:name="_Toc96844411"/>
      <w:bookmarkStart w:id="1181" w:name="_Toc100739984"/>
      <w:bookmarkStart w:id="1182" w:name="_Toc133408906"/>
      <w:bookmarkStart w:id="1183" w:name="_Toc160452755"/>
      <w:bookmarkStart w:id="1184" w:name="_Toc164869683"/>
      <w:bookmarkStart w:id="1185" w:name="_Toc168599510"/>
      <w:r>
        <w:t>6.2.5.2</w:t>
      </w:r>
      <w:r>
        <w:rPr>
          <w:noProof/>
        </w:rPr>
        <w:t>.2</w:t>
      </w:r>
      <w:r>
        <w:rPr>
          <w:noProof/>
        </w:rPr>
        <w:tab/>
        <w:t>Target URI</w:t>
      </w:r>
      <w:bookmarkEnd w:id="1179"/>
      <w:bookmarkEnd w:id="1180"/>
      <w:bookmarkEnd w:id="1181"/>
      <w:bookmarkEnd w:id="1182"/>
      <w:bookmarkEnd w:id="1183"/>
      <w:bookmarkEnd w:id="1184"/>
      <w:bookmarkEnd w:id="11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6" w:name="_Toc96843437"/>
      <w:bookmarkStart w:id="1187" w:name="_Toc96844412"/>
      <w:bookmarkStart w:id="1188" w:name="_Toc100739985"/>
      <w:bookmarkStart w:id="1189" w:name="_Toc133408907"/>
      <w:bookmarkStart w:id="1190" w:name="_Toc160452756"/>
      <w:bookmarkStart w:id="1191" w:name="_Toc164869684"/>
      <w:bookmarkStart w:id="1192" w:name="_Toc168599511"/>
      <w:r>
        <w:t>6.2.5.2</w:t>
      </w:r>
      <w:r>
        <w:rPr>
          <w:noProof/>
        </w:rPr>
        <w:t>.3</w:t>
      </w:r>
      <w:r>
        <w:rPr>
          <w:noProof/>
        </w:rPr>
        <w:tab/>
        <w:t>Standard Methods</w:t>
      </w:r>
      <w:bookmarkEnd w:id="1186"/>
      <w:bookmarkEnd w:id="1187"/>
      <w:bookmarkEnd w:id="1188"/>
      <w:bookmarkEnd w:id="1189"/>
      <w:bookmarkEnd w:id="1190"/>
      <w:bookmarkEnd w:id="1191"/>
      <w:bookmarkEnd w:id="1192"/>
    </w:p>
    <w:p w14:paraId="537E1548" w14:textId="77777777" w:rsidR="006E79F0" w:rsidRDefault="006E79F0" w:rsidP="006E79F0">
      <w:pPr>
        <w:pStyle w:val="Heading6"/>
        <w:rPr>
          <w:noProof/>
        </w:rPr>
      </w:pPr>
      <w:bookmarkStart w:id="1193" w:name="_Toc96843438"/>
      <w:bookmarkStart w:id="1194" w:name="_Toc96844413"/>
      <w:bookmarkStart w:id="1195" w:name="_Toc100739986"/>
      <w:bookmarkStart w:id="1196" w:name="_Toc133408908"/>
      <w:bookmarkStart w:id="1197" w:name="_Toc160452757"/>
      <w:bookmarkStart w:id="1198" w:name="_Toc164869685"/>
      <w:bookmarkStart w:id="1199" w:name="_Toc168599512"/>
      <w:r>
        <w:t>6.2.5.2.3</w:t>
      </w:r>
      <w:r>
        <w:rPr>
          <w:noProof/>
        </w:rPr>
        <w:t>.1</w:t>
      </w:r>
      <w:r>
        <w:rPr>
          <w:noProof/>
        </w:rPr>
        <w:tab/>
        <w:t>POST</w:t>
      </w:r>
      <w:bookmarkEnd w:id="1193"/>
      <w:bookmarkEnd w:id="1194"/>
      <w:bookmarkEnd w:id="1195"/>
      <w:bookmarkEnd w:id="1196"/>
      <w:bookmarkEnd w:id="1197"/>
      <w:bookmarkEnd w:id="1198"/>
      <w:bookmarkEnd w:id="119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200" w:name="_Toc96843439"/>
      <w:bookmarkStart w:id="1201" w:name="_Toc96844414"/>
      <w:bookmarkStart w:id="1202" w:name="_Toc100739987"/>
      <w:bookmarkStart w:id="1203" w:name="_Toc133408909"/>
      <w:bookmarkStart w:id="1204" w:name="_Toc160452758"/>
      <w:bookmarkStart w:id="1205" w:name="_Toc164869686"/>
      <w:bookmarkStart w:id="1206" w:name="_Toc67903500"/>
      <w:bookmarkStart w:id="1207" w:name="_Toc168599513"/>
      <w:r>
        <w:t>6.2.6</w:t>
      </w:r>
      <w:r>
        <w:tab/>
        <w:t>Data Model</w:t>
      </w:r>
      <w:bookmarkEnd w:id="1200"/>
      <w:bookmarkEnd w:id="1201"/>
      <w:bookmarkEnd w:id="1202"/>
      <w:bookmarkEnd w:id="1203"/>
      <w:bookmarkEnd w:id="1204"/>
      <w:bookmarkEnd w:id="1205"/>
      <w:bookmarkEnd w:id="1207"/>
    </w:p>
    <w:p w14:paraId="055DE2EF" w14:textId="77777777" w:rsidR="006E79F0" w:rsidRDefault="006E79F0" w:rsidP="006E79F0">
      <w:pPr>
        <w:pStyle w:val="Heading4"/>
      </w:pPr>
      <w:bookmarkStart w:id="1208" w:name="_Toc96843440"/>
      <w:bookmarkStart w:id="1209" w:name="_Toc96844415"/>
      <w:bookmarkStart w:id="1210" w:name="_Toc100739988"/>
      <w:bookmarkStart w:id="1211" w:name="_Toc133408910"/>
      <w:bookmarkStart w:id="1212" w:name="_Toc160452759"/>
      <w:bookmarkStart w:id="1213" w:name="_Toc164869687"/>
      <w:bookmarkStart w:id="1214" w:name="_Toc168599514"/>
      <w:r>
        <w:t>6.2.6.1</w:t>
      </w:r>
      <w:r>
        <w:tab/>
        <w:t>General</w:t>
      </w:r>
      <w:bookmarkEnd w:id="1208"/>
      <w:bookmarkEnd w:id="1209"/>
      <w:bookmarkEnd w:id="1210"/>
      <w:bookmarkEnd w:id="1211"/>
      <w:bookmarkEnd w:id="1212"/>
      <w:bookmarkEnd w:id="1213"/>
      <w:bookmarkEnd w:id="121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5" w:name="_Toc96843441"/>
      <w:bookmarkStart w:id="1216" w:name="_Toc96844416"/>
      <w:bookmarkStart w:id="1217" w:name="_Toc100739989"/>
      <w:bookmarkStart w:id="1218" w:name="_Toc133408911"/>
      <w:bookmarkStart w:id="1219" w:name="_Toc160452760"/>
      <w:bookmarkStart w:id="1220" w:name="_Toc164869688"/>
      <w:bookmarkStart w:id="1221" w:name="_Toc168599515"/>
      <w:r>
        <w:rPr>
          <w:lang w:val="en-US"/>
        </w:rPr>
        <w:t>6.2.6.2</w:t>
      </w:r>
      <w:r>
        <w:rPr>
          <w:lang w:val="en-US"/>
        </w:rPr>
        <w:tab/>
        <w:t>Structured data types</w:t>
      </w:r>
      <w:bookmarkEnd w:id="1215"/>
      <w:bookmarkEnd w:id="1216"/>
      <w:bookmarkEnd w:id="1217"/>
      <w:bookmarkEnd w:id="1218"/>
      <w:bookmarkEnd w:id="1219"/>
      <w:bookmarkEnd w:id="1220"/>
      <w:bookmarkEnd w:id="1221"/>
    </w:p>
    <w:p w14:paraId="366A04F9" w14:textId="77777777" w:rsidR="006E79F0" w:rsidRDefault="006E79F0" w:rsidP="006E79F0">
      <w:pPr>
        <w:pStyle w:val="Heading5"/>
      </w:pPr>
      <w:bookmarkStart w:id="1222" w:name="_Toc96843442"/>
      <w:bookmarkStart w:id="1223" w:name="_Toc96844417"/>
      <w:bookmarkStart w:id="1224" w:name="_Toc100739990"/>
      <w:bookmarkStart w:id="1225" w:name="_Toc133408912"/>
      <w:bookmarkStart w:id="1226" w:name="_Toc160452761"/>
      <w:bookmarkStart w:id="1227" w:name="_Toc164869689"/>
      <w:bookmarkStart w:id="1228" w:name="_Toc168599516"/>
      <w:r>
        <w:t>6.2.6.2.1</w:t>
      </w:r>
      <w:r>
        <w:tab/>
        <w:t>Introduction</w:t>
      </w:r>
      <w:bookmarkEnd w:id="1222"/>
      <w:bookmarkEnd w:id="1223"/>
      <w:bookmarkEnd w:id="1224"/>
      <w:bookmarkEnd w:id="1225"/>
      <w:bookmarkEnd w:id="1226"/>
      <w:bookmarkEnd w:id="1227"/>
      <w:bookmarkEnd w:id="1228"/>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9" w:name="_Toc96843443"/>
      <w:bookmarkStart w:id="1230" w:name="_Toc96844418"/>
      <w:bookmarkStart w:id="1231" w:name="_Toc100739991"/>
      <w:bookmarkStart w:id="1232" w:name="_Toc133408913"/>
      <w:bookmarkStart w:id="1233" w:name="_Toc160452762"/>
      <w:bookmarkStart w:id="1234" w:name="_Toc164869690"/>
      <w:bookmarkStart w:id="1235" w:name="_Toc168599517"/>
      <w:r>
        <w:t>6.2.6.2.2</w:t>
      </w:r>
      <w:r>
        <w:tab/>
        <w:t xml:space="preserve">Type: </w:t>
      </w:r>
      <w:r w:rsidRPr="00EF4E66">
        <w:t>RTUavStatusSubsc</w:t>
      </w:r>
      <w:bookmarkEnd w:id="1229"/>
      <w:bookmarkEnd w:id="1230"/>
      <w:bookmarkEnd w:id="1231"/>
      <w:bookmarkEnd w:id="1232"/>
      <w:bookmarkEnd w:id="1233"/>
      <w:bookmarkEnd w:id="1234"/>
      <w:bookmarkEnd w:id="123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6" w:name="_Toc96843444"/>
      <w:bookmarkStart w:id="1237" w:name="_Toc96844419"/>
      <w:bookmarkStart w:id="1238" w:name="_Toc100739992"/>
      <w:bookmarkStart w:id="1239" w:name="_Toc133408914"/>
      <w:bookmarkStart w:id="1240" w:name="_Toc160452763"/>
      <w:bookmarkStart w:id="1241" w:name="_Toc164869691"/>
      <w:bookmarkStart w:id="1242" w:name="_Toc168599518"/>
      <w:r>
        <w:t>6.2.6.2.3</w:t>
      </w:r>
      <w:r>
        <w:tab/>
        <w:t xml:space="preserve">Type: </w:t>
      </w:r>
      <w:r w:rsidRPr="00140596">
        <w:t>RTUavStatusNotif</w:t>
      </w:r>
      <w:bookmarkEnd w:id="1236"/>
      <w:bookmarkEnd w:id="1237"/>
      <w:bookmarkEnd w:id="1238"/>
      <w:bookmarkEnd w:id="1239"/>
      <w:bookmarkEnd w:id="1240"/>
      <w:bookmarkEnd w:id="1241"/>
      <w:bookmarkEnd w:id="124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3" w:name="_Toc96843445"/>
      <w:bookmarkStart w:id="1244" w:name="_Toc96844420"/>
      <w:bookmarkStart w:id="1245" w:name="_Toc100739993"/>
      <w:bookmarkStart w:id="1246" w:name="_Toc133408915"/>
      <w:bookmarkStart w:id="1247" w:name="_Toc160452764"/>
      <w:bookmarkStart w:id="1248" w:name="_Toc164869692"/>
      <w:bookmarkStart w:id="1249" w:name="_Toc168599519"/>
      <w:r>
        <w:lastRenderedPageBreak/>
        <w:t>6.2.6.2.4</w:t>
      </w:r>
      <w:r>
        <w:tab/>
        <w:t>Type: RTUavStatus</w:t>
      </w:r>
      <w:bookmarkEnd w:id="1243"/>
      <w:bookmarkEnd w:id="1244"/>
      <w:bookmarkEnd w:id="1245"/>
      <w:bookmarkEnd w:id="1246"/>
      <w:bookmarkEnd w:id="1247"/>
      <w:bookmarkEnd w:id="1248"/>
      <w:bookmarkEnd w:id="12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5ED10D96"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50" w:name="_Toc96843446"/>
      <w:bookmarkStart w:id="1251" w:name="_Toc96844421"/>
      <w:bookmarkStart w:id="1252" w:name="_Toc100739994"/>
      <w:bookmarkStart w:id="1253" w:name="_Toc133408916"/>
      <w:bookmarkStart w:id="1254" w:name="_Toc160452765"/>
      <w:bookmarkStart w:id="1255" w:name="_Toc164869693"/>
      <w:bookmarkStart w:id="1256" w:name="_Toc168599520"/>
      <w:r>
        <w:t>6.2.6.2.5</w:t>
      </w:r>
      <w:r>
        <w:tab/>
        <w:t>Type: UavNetConnStatus</w:t>
      </w:r>
      <w:bookmarkEnd w:id="1250"/>
      <w:bookmarkEnd w:id="1251"/>
      <w:bookmarkEnd w:id="1252"/>
      <w:bookmarkEnd w:id="1253"/>
      <w:bookmarkEnd w:id="1254"/>
      <w:bookmarkEnd w:id="1255"/>
      <w:bookmarkEnd w:id="1256"/>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7" w:name="_Toc96843447"/>
      <w:bookmarkStart w:id="1258" w:name="_Toc96844422"/>
      <w:bookmarkStart w:id="1259" w:name="_Toc100739995"/>
      <w:bookmarkStart w:id="1260" w:name="_Toc133408917"/>
      <w:bookmarkStart w:id="1261" w:name="_Toc160452766"/>
      <w:bookmarkStart w:id="1262" w:name="_Toc164869694"/>
      <w:bookmarkStart w:id="1263" w:name="_Toc168599521"/>
      <w:r>
        <w:rPr>
          <w:lang w:val="en-US"/>
        </w:rPr>
        <w:t>6.2.6.3</w:t>
      </w:r>
      <w:r>
        <w:rPr>
          <w:lang w:val="en-US"/>
        </w:rPr>
        <w:tab/>
        <w:t>Simple data types and enumerations</w:t>
      </w:r>
      <w:bookmarkEnd w:id="1257"/>
      <w:bookmarkEnd w:id="1258"/>
      <w:bookmarkEnd w:id="1259"/>
      <w:bookmarkEnd w:id="1260"/>
      <w:bookmarkEnd w:id="1261"/>
      <w:bookmarkEnd w:id="1262"/>
      <w:bookmarkEnd w:id="1263"/>
    </w:p>
    <w:p w14:paraId="58F10C80" w14:textId="77777777" w:rsidR="006E79F0" w:rsidRDefault="006E79F0" w:rsidP="006E79F0">
      <w:pPr>
        <w:pStyle w:val="Heading5"/>
      </w:pPr>
      <w:bookmarkStart w:id="1264" w:name="_Toc96843448"/>
      <w:bookmarkStart w:id="1265" w:name="_Toc96844423"/>
      <w:bookmarkStart w:id="1266" w:name="_Toc100739996"/>
      <w:bookmarkStart w:id="1267" w:name="_Toc133408918"/>
      <w:bookmarkStart w:id="1268" w:name="_Toc160452767"/>
      <w:bookmarkStart w:id="1269" w:name="_Toc164869695"/>
      <w:bookmarkStart w:id="1270" w:name="_Toc168599522"/>
      <w:r>
        <w:t>6.2.6.3.1</w:t>
      </w:r>
      <w:r>
        <w:tab/>
        <w:t>Introduction</w:t>
      </w:r>
      <w:bookmarkEnd w:id="1264"/>
      <w:bookmarkEnd w:id="1265"/>
      <w:bookmarkEnd w:id="1266"/>
      <w:bookmarkEnd w:id="1267"/>
      <w:bookmarkEnd w:id="1268"/>
      <w:bookmarkEnd w:id="1269"/>
      <w:bookmarkEnd w:id="127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1" w:name="_Toc96843449"/>
      <w:bookmarkStart w:id="1272" w:name="_Toc96844424"/>
      <w:bookmarkStart w:id="1273" w:name="_Toc100739997"/>
      <w:bookmarkStart w:id="1274" w:name="_Toc133408919"/>
      <w:bookmarkStart w:id="1275" w:name="_Toc160452768"/>
      <w:bookmarkStart w:id="1276" w:name="_Toc164869696"/>
      <w:bookmarkStart w:id="1277" w:name="_Toc168599523"/>
      <w:r>
        <w:t>6.2.6.3.2</w:t>
      </w:r>
      <w:r>
        <w:tab/>
        <w:t>Simple data types</w:t>
      </w:r>
      <w:bookmarkEnd w:id="1271"/>
      <w:bookmarkEnd w:id="1272"/>
      <w:bookmarkEnd w:id="1273"/>
      <w:bookmarkEnd w:id="1274"/>
      <w:bookmarkEnd w:id="1275"/>
      <w:bookmarkEnd w:id="1276"/>
      <w:bookmarkEnd w:id="127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8" w:name="_Toc96843450"/>
      <w:bookmarkStart w:id="1279" w:name="_Toc96844425"/>
      <w:bookmarkStart w:id="1280" w:name="_Toc100739998"/>
      <w:bookmarkStart w:id="1281" w:name="_Toc133408920"/>
      <w:bookmarkStart w:id="1282" w:name="_Toc160452769"/>
      <w:bookmarkStart w:id="1283" w:name="_Toc164869697"/>
      <w:bookmarkStart w:id="1284" w:name="_Toc16859952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8"/>
      <w:bookmarkEnd w:id="1279"/>
      <w:bookmarkEnd w:id="1280"/>
      <w:bookmarkEnd w:id="1281"/>
      <w:bookmarkEnd w:id="1282"/>
      <w:bookmarkEnd w:id="1283"/>
      <w:bookmarkEnd w:id="128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5" w:name="_Toc96843451"/>
      <w:bookmarkStart w:id="1286" w:name="_Toc96844426"/>
      <w:bookmarkStart w:id="1287" w:name="_Toc100739999"/>
      <w:bookmarkStart w:id="1288" w:name="_Toc133408921"/>
      <w:bookmarkStart w:id="1289" w:name="_Toc160452770"/>
      <w:bookmarkStart w:id="1290" w:name="_Toc164869698"/>
      <w:bookmarkStart w:id="1291" w:name="_Toc168599525"/>
      <w:r>
        <w:lastRenderedPageBreak/>
        <w:t>6.2.6.5</w:t>
      </w:r>
      <w:r>
        <w:tab/>
        <w:t>Binary data</w:t>
      </w:r>
      <w:bookmarkEnd w:id="1285"/>
      <w:bookmarkEnd w:id="1286"/>
      <w:bookmarkEnd w:id="1287"/>
      <w:bookmarkEnd w:id="1288"/>
      <w:bookmarkEnd w:id="1289"/>
      <w:bookmarkEnd w:id="1290"/>
      <w:bookmarkEnd w:id="1291"/>
    </w:p>
    <w:p w14:paraId="45B527F8" w14:textId="77777777" w:rsidR="006E79F0" w:rsidRDefault="006E79F0" w:rsidP="006E79F0">
      <w:pPr>
        <w:pStyle w:val="Heading5"/>
      </w:pPr>
      <w:bookmarkStart w:id="1292" w:name="_Toc96843452"/>
      <w:bookmarkStart w:id="1293" w:name="_Toc96844427"/>
      <w:bookmarkStart w:id="1294" w:name="_Toc100740000"/>
      <w:bookmarkStart w:id="1295" w:name="_Toc133408922"/>
      <w:bookmarkStart w:id="1296" w:name="_Toc160452771"/>
      <w:bookmarkStart w:id="1297" w:name="_Toc164869699"/>
      <w:bookmarkStart w:id="1298" w:name="_Toc168599526"/>
      <w:r>
        <w:t>6.2.6.5.1</w:t>
      </w:r>
      <w:r>
        <w:tab/>
        <w:t>Binary Data Types</w:t>
      </w:r>
      <w:bookmarkEnd w:id="1292"/>
      <w:bookmarkEnd w:id="1293"/>
      <w:bookmarkEnd w:id="1294"/>
      <w:bookmarkEnd w:id="1295"/>
      <w:bookmarkEnd w:id="1296"/>
      <w:bookmarkEnd w:id="1297"/>
      <w:bookmarkEnd w:id="1298"/>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9" w:name="_Toc96843453"/>
      <w:bookmarkStart w:id="1300" w:name="_Toc96844428"/>
      <w:bookmarkStart w:id="1301" w:name="_Toc100740001"/>
      <w:bookmarkStart w:id="1302" w:name="_Toc133408923"/>
      <w:bookmarkStart w:id="1303" w:name="_Toc160452772"/>
      <w:bookmarkStart w:id="1304" w:name="_Toc164869700"/>
      <w:bookmarkStart w:id="1305" w:name="_Toc168599527"/>
      <w:bookmarkEnd w:id="1206"/>
      <w:r>
        <w:t>6.2.7</w:t>
      </w:r>
      <w:r>
        <w:tab/>
        <w:t>Error Handling</w:t>
      </w:r>
      <w:bookmarkEnd w:id="1299"/>
      <w:bookmarkEnd w:id="1300"/>
      <w:bookmarkEnd w:id="1301"/>
      <w:bookmarkEnd w:id="1302"/>
      <w:bookmarkEnd w:id="1303"/>
      <w:bookmarkEnd w:id="1304"/>
      <w:bookmarkEnd w:id="1305"/>
    </w:p>
    <w:p w14:paraId="48076109" w14:textId="77777777" w:rsidR="00BF43DB" w:rsidRDefault="00BF43DB" w:rsidP="00BF43DB">
      <w:pPr>
        <w:pStyle w:val="Heading4"/>
      </w:pPr>
      <w:bookmarkStart w:id="1306" w:name="_Toc96843454"/>
      <w:bookmarkStart w:id="1307" w:name="_Toc96844429"/>
      <w:bookmarkStart w:id="1308" w:name="_Toc100740002"/>
      <w:bookmarkStart w:id="1309" w:name="_Toc133408924"/>
      <w:bookmarkStart w:id="1310" w:name="_Toc160452773"/>
      <w:bookmarkStart w:id="1311" w:name="_Toc164869701"/>
      <w:bookmarkStart w:id="1312" w:name="_Toc168599528"/>
      <w:r>
        <w:t>6.2.7.1</w:t>
      </w:r>
      <w:r>
        <w:tab/>
        <w:t>General</w:t>
      </w:r>
      <w:bookmarkEnd w:id="1306"/>
      <w:bookmarkEnd w:id="1307"/>
      <w:bookmarkEnd w:id="1308"/>
      <w:bookmarkEnd w:id="1309"/>
      <w:bookmarkEnd w:id="1310"/>
      <w:bookmarkEnd w:id="1311"/>
      <w:bookmarkEnd w:id="131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3" w:name="_Toc96843455"/>
      <w:bookmarkStart w:id="1314" w:name="_Toc96844430"/>
      <w:bookmarkStart w:id="1315" w:name="_Toc100740003"/>
      <w:bookmarkStart w:id="1316" w:name="_Toc133408925"/>
      <w:bookmarkStart w:id="1317" w:name="_Toc160452774"/>
      <w:bookmarkStart w:id="1318" w:name="_Toc164869702"/>
      <w:bookmarkStart w:id="1319" w:name="_Toc168599529"/>
      <w:r>
        <w:t>6.2.7.2</w:t>
      </w:r>
      <w:r>
        <w:tab/>
        <w:t>Protocol Errors</w:t>
      </w:r>
      <w:bookmarkEnd w:id="1313"/>
      <w:bookmarkEnd w:id="1314"/>
      <w:bookmarkEnd w:id="1315"/>
      <w:bookmarkEnd w:id="1316"/>
      <w:bookmarkEnd w:id="1317"/>
      <w:bookmarkEnd w:id="1318"/>
      <w:bookmarkEnd w:id="131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20" w:name="_Toc96843456"/>
      <w:bookmarkStart w:id="1321" w:name="_Toc96844431"/>
      <w:bookmarkStart w:id="1322" w:name="_Toc100740004"/>
      <w:bookmarkStart w:id="1323" w:name="_Toc133408926"/>
      <w:bookmarkStart w:id="1324" w:name="_Toc160452775"/>
      <w:bookmarkStart w:id="1325" w:name="_Toc164869703"/>
      <w:bookmarkStart w:id="1326" w:name="_Toc168599530"/>
      <w:r>
        <w:t>6.2.7.3</w:t>
      </w:r>
      <w:r>
        <w:tab/>
        <w:t>Application Errors</w:t>
      </w:r>
      <w:bookmarkEnd w:id="1320"/>
      <w:bookmarkEnd w:id="1321"/>
      <w:bookmarkEnd w:id="1322"/>
      <w:bookmarkEnd w:id="1323"/>
      <w:bookmarkEnd w:id="1324"/>
      <w:bookmarkEnd w:id="1325"/>
      <w:bookmarkEnd w:id="1326"/>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7" w:name="_Toc96843457"/>
      <w:bookmarkStart w:id="1328" w:name="_Toc96844432"/>
      <w:bookmarkStart w:id="1329" w:name="_Toc100740005"/>
      <w:bookmarkStart w:id="1330" w:name="_Toc133408927"/>
      <w:bookmarkStart w:id="1331" w:name="_Toc160452776"/>
      <w:bookmarkStart w:id="1332" w:name="_Toc164869704"/>
      <w:bookmarkStart w:id="1333" w:name="_Toc168599531"/>
      <w:r>
        <w:t>6.2.8</w:t>
      </w:r>
      <w:r>
        <w:rPr>
          <w:lang w:eastAsia="zh-CN"/>
        </w:rPr>
        <w:tab/>
        <w:t>Feature negotiation</w:t>
      </w:r>
      <w:bookmarkEnd w:id="1327"/>
      <w:bookmarkEnd w:id="1328"/>
      <w:bookmarkEnd w:id="1329"/>
      <w:bookmarkEnd w:id="1330"/>
      <w:bookmarkEnd w:id="1331"/>
      <w:bookmarkEnd w:id="1332"/>
      <w:bookmarkEnd w:id="133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4" w:name="_Toc96843458"/>
      <w:bookmarkStart w:id="1335" w:name="_Toc96844433"/>
      <w:bookmarkStart w:id="1336" w:name="_Toc100740006"/>
      <w:bookmarkStart w:id="1337" w:name="_Toc133408928"/>
      <w:bookmarkStart w:id="1338" w:name="_Toc160452777"/>
      <w:bookmarkStart w:id="1339" w:name="_Toc164869705"/>
      <w:bookmarkStart w:id="1340" w:name="_Toc168599532"/>
      <w:r>
        <w:t>6.2.9</w:t>
      </w:r>
      <w:r>
        <w:tab/>
        <w:t>Security</w:t>
      </w:r>
      <w:bookmarkEnd w:id="1334"/>
      <w:bookmarkEnd w:id="1335"/>
      <w:bookmarkEnd w:id="1336"/>
      <w:bookmarkEnd w:id="1337"/>
      <w:bookmarkEnd w:id="1338"/>
      <w:bookmarkEnd w:id="1339"/>
      <w:bookmarkEnd w:id="13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1" w:name="_Toc96843459"/>
      <w:bookmarkStart w:id="1342" w:name="_Toc96844434"/>
      <w:bookmarkStart w:id="1343" w:name="_Toc100740007"/>
      <w:r>
        <w:br w:type="page"/>
      </w:r>
      <w:bookmarkStart w:id="1344" w:name="_Toc129252532"/>
      <w:bookmarkStart w:id="1345" w:name="_Toc160452778"/>
      <w:bookmarkStart w:id="1346" w:name="_Toc164869706"/>
      <w:bookmarkStart w:id="1347" w:name="_Toc129252535"/>
      <w:bookmarkStart w:id="1348" w:name="_Toc133408929"/>
      <w:bookmarkStart w:id="1349" w:name="_Toc168599533"/>
      <w:r w:rsidR="00332316" w:rsidRPr="00332316">
        <w:lastRenderedPageBreak/>
        <w:t>6.3</w:t>
      </w:r>
      <w:r w:rsidR="00332316" w:rsidRPr="00332316">
        <w:tab/>
        <w:t>UAE_ChangeUSSManagement Service API</w:t>
      </w:r>
      <w:bookmarkEnd w:id="1344"/>
      <w:bookmarkEnd w:id="1345"/>
      <w:bookmarkEnd w:id="1346"/>
      <w:bookmarkEnd w:id="1349"/>
    </w:p>
    <w:p w14:paraId="6FEF08BB" w14:textId="77777777" w:rsidR="00332316" w:rsidRPr="00332316" w:rsidRDefault="00332316" w:rsidP="00332316">
      <w:pPr>
        <w:pStyle w:val="Heading3"/>
      </w:pPr>
      <w:bookmarkStart w:id="1350" w:name="_Toc129252533"/>
      <w:bookmarkStart w:id="1351" w:name="_Toc160452779"/>
      <w:bookmarkStart w:id="1352" w:name="_Toc164869707"/>
      <w:bookmarkStart w:id="1353" w:name="_Toc168599534"/>
      <w:r w:rsidRPr="00332316">
        <w:t>6.3.1</w:t>
      </w:r>
      <w:r w:rsidRPr="00332316">
        <w:tab/>
        <w:t>Introduction</w:t>
      </w:r>
      <w:bookmarkEnd w:id="1350"/>
      <w:bookmarkEnd w:id="1351"/>
      <w:bookmarkEnd w:id="1352"/>
      <w:bookmarkEnd w:id="135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4" w:name="_Toc129252534"/>
      <w:bookmarkStart w:id="1355" w:name="_Toc160452780"/>
      <w:bookmarkStart w:id="1356" w:name="_Toc164869708"/>
      <w:bookmarkStart w:id="1357" w:name="_Toc168599535"/>
      <w:r w:rsidRPr="00332316">
        <w:t>6.3.2</w:t>
      </w:r>
      <w:r w:rsidRPr="00332316">
        <w:tab/>
        <w:t>Usage of HTTP</w:t>
      </w:r>
      <w:bookmarkEnd w:id="1354"/>
      <w:bookmarkEnd w:id="1355"/>
      <w:bookmarkEnd w:id="1356"/>
      <w:bookmarkEnd w:id="1357"/>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8" w:name="_Toc160452781"/>
      <w:bookmarkStart w:id="1359" w:name="_Toc164869709"/>
      <w:bookmarkStart w:id="1360" w:name="_Toc168599536"/>
      <w:r w:rsidRPr="00332316">
        <w:t>6.3.3</w:t>
      </w:r>
      <w:r w:rsidRPr="00332316">
        <w:tab/>
        <w:t>Resources</w:t>
      </w:r>
      <w:bookmarkEnd w:id="1347"/>
      <w:bookmarkEnd w:id="1358"/>
      <w:bookmarkEnd w:id="1359"/>
      <w:bookmarkEnd w:id="1360"/>
    </w:p>
    <w:p w14:paraId="5D4E6A88" w14:textId="77777777" w:rsidR="00332316" w:rsidRPr="00332316" w:rsidRDefault="00332316" w:rsidP="00332316">
      <w:pPr>
        <w:pStyle w:val="Heading4"/>
      </w:pPr>
      <w:bookmarkStart w:id="1361" w:name="_Toc129252536"/>
      <w:bookmarkStart w:id="1362" w:name="_Toc160452782"/>
      <w:bookmarkStart w:id="1363" w:name="_Toc164869710"/>
      <w:bookmarkStart w:id="1364" w:name="_Toc168599537"/>
      <w:r w:rsidRPr="00332316">
        <w:t>6.3.3.1</w:t>
      </w:r>
      <w:r w:rsidRPr="00332316">
        <w:tab/>
        <w:t>Overview</w:t>
      </w:r>
      <w:bookmarkEnd w:id="1361"/>
      <w:bookmarkEnd w:id="1362"/>
      <w:bookmarkEnd w:id="1363"/>
      <w:bookmarkEnd w:id="136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5" w:name="_MON_1766868416"/>
    <w:bookmarkEnd w:id="136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779214303"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6" w:name="_Toc129252537"/>
      <w:bookmarkStart w:id="1367" w:name="_Toc160452783"/>
      <w:bookmarkStart w:id="1368" w:name="_Toc164869711"/>
      <w:bookmarkStart w:id="1369" w:name="_Toc168599538"/>
      <w:r w:rsidRPr="00332316">
        <w:t>6.3.3.2</w:t>
      </w:r>
      <w:r w:rsidRPr="00332316">
        <w:tab/>
        <w:t xml:space="preserve">Resource: </w:t>
      </w:r>
      <w:bookmarkEnd w:id="1366"/>
      <w:r w:rsidRPr="00332316">
        <w:t>USS Change Policies</w:t>
      </w:r>
      <w:bookmarkEnd w:id="1367"/>
      <w:bookmarkEnd w:id="1368"/>
      <w:bookmarkEnd w:id="1369"/>
    </w:p>
    <w:p w14:paraId="3E720ADF" w14:textId="77777777" w:rsidR="00332316" w:rsidRPr="00332316" w:rsidRDefault="00332316" w:rsidP="00332316">
      <w:pPr>
        <w:pStyle w:val="Heading5"/>
      </w:pPr>
      <w:bookmarkStart w:id="1370" w:name="_Toc129252538"/>
      <w:bookmarkStart w:id="1371" w:name="_Toc160452784"/>
      <w:bookmarkStart w:id="1372" w:name="_Toc164869712"/>
      <w:bookmarkStart w:id="1373" w:name="_Toc168599539"/>
      <w:r w:rsidRPr="00332316">
        <w:t>6.3.3.2.1</w:t>
      </w:r>
      <w:r w:rsidRPr="00332316">
        <w:tab/>
        <w:t>Description</w:t>
      </w:r>
      <w:bookmarkEnd w:id="1370"/>
      <w:bookmarkEnd w:id="1371"/>
      <w:bookmarkEnd w:id="1372"/>
      <w:bookmarkEnd w:id="1373"/>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4" w:name="_Toc129252539"/>
      <w:bookmarkStart w:id="1375" w:name="_Toc160452785"/>
      <w:bookmarkStart w:id="1376" w:name="_Toc164869713"/>
      <w:bookmarkStart w:id="1377" w:name="_Toc168599540"/>
      <w:r w:rsidRPr="00332316">
        <w:t>6.3.3.2.2</w:t>
      </w:r>
      <w:r w:rsidRPr="00332316">
        <w:tab/>
        <w:t>Resource Definition</w:t>
      </w:r>
      <w:bookmarkEnd w:id="1374"/>
      <w:bookmarkEnd w:id="1375"/>
      <w:bookmarkEnd w:id="1376"/>
      <w:bookmarkEnd w:id="1377"/>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8" w:name="_Hlk131952354"/>
      <w:r w:rsidRPr="00332316">
        <w:rPr>
          <w:b/>
          <w:noProof/>
        </w:rPr>
        <w:t>&lt;apiVersion&gt;</w:t>
      </w:r>
      <w:bookmarkEnd w:id="1378"/>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9" w:name="_Toc129252540"/>
      <w:bookmarkStart w:id="1380" w:name="_Toc160452786"/>
      <w:bookmarkStart w:id="1381" w:name="_Toc164869714"/>
      <w:bookmarkStart w:id="1382" w:name="_Toc168599541"/>
      <w:r w:rsidRPr="00332316">
        <w:t>6.3.3.2.3</w:t>
      </w:r>
      <w:r w:rsidRPr="00332316">
        <w:tab/>
        <w:t>Resource Standard Methods</w:t>
      </w:r>
      <w:bookmarkEnd w:id="1379"/>
      <w:bookmarkEnd w:id="1380"/>
      <w:bookmarkEnd w:id="1381"/>
      <w:bookmarkEnd w:id="1382"/>
    </w:p>
    <w:p w14:paraId="6AF0DD99" w14:textId="77777777" w:rsidR="00332316" w:rsidRPr="00332316" w:rsidRDefault="00332316" w:rsidP="00332316">
      <w:pPr>
        <w:pStyle w:val="Heading6"/>
      </w:pPr>
      <w:bookmarkStart w:id="1383" w:name="_Toc129252541"/>
      <w:bookmarkStart w:id="1384" w:name="_Toc160452787"/>
      <w:bookmarkStart w:id="1385" w:name="_Toc164869715"/>
      <w:bookmarkStart w:id="1386" w:name="_Toc168599542"/>
      <w:r w:rsidRPr="00332316">
        <w:t>6.3.3.2.3.1</w:t>
      </w:r>
      <w:r w:rsidRPr="00332316">
        <w:tab/>
        <w:t>GET</w:t>
      </w:r>
      <w:bookmarkEnd w:id="1383"/>
      <w:bookmarkEnd w:id="1384"/>
      <w:bookmarkEnd w:id="1385"/>
      <w:bookmarkEnd w:id="1386"/>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7" w:name="_Toc129252542"/>
      <w:bookmarkStart w:id="1388" w:name="_Toc160452788"/>
      <w:bookmarkStart w:id="1389" w:name="_Toc164869716"/>
      <w:bookmarkStart w:id="1390" w:name="_Toc168599543"/>
      <w:r w:rsidRPr="00332316">
        <w:t>6.3.3.2.3.2</w:t>
      </w:r>
      <w:r w:rsidRPr="00332316">
        <w:tab/>
        <w:t>POST</w:t>
      </w:r>
      <w:bookmarkEnd w:id="1387"/>
      <w:bookmarkEnd w:id="1388"/>
      <w:bookmarkEnd w:id="1389"/>
      <w:bookmarkEnd w:id="1390"/>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1" w:name="_Toc129252543"/>
      <w:bookmarkStart w:id="1392" w:name="_Toc160452789"/>
      <w:bookmarkStart w:id="1393" w:name="_Toc164869717"/>
      <w:bookmarkStart w:id="1394" w:name="_Toc168599544"/>
      <w:r w:rsidRPr="00332316">
        <w:t>6.3.3.2.4</w:t>
      </w:r>
      <w:r w:rsidRPr="00332316">
        <w:tab/>
        <w:t>Resource Custom Operations</w:t>
      </w:r>
      <w:bookmarkEnd w:id="1391"/>
      <w:bookmarkEnd w:id="1392"/>
      <w:bookmarkEnd w:id="1393"/>
      <w:bookmarkEnd w:id="1394"/>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5" w:name="_Toc129252544"/>
      <w:bookmarkStart w:id="1396" w:name="_Toc160452790"/>
      <w:bookmarkStart w:id="1397" w:name="_Toc164869718"/>
      <w:bookmarkStart w:id="1398" w:name="_Toc168599545"/>
      <w:r w:rsidRPr="00332316">
        <w:t>6.3.3.3</w:t>
      </w:r>
      <w:r w:rsidRPr="00332316">
        <w:tab/>
        <w:t xml:space="preserve">Resource: Individual </w:t>
      </w:r>
      <w:bookmarkEnd w:id="1395"/>
      <w:r w:rsidRPr="00332316">
        <w:t>USS Change Policy</w:t>
      </w:r>
      <w:bookmarkEnd w:id="1396"/>
      <w:bookmarkEnd w:id="1397"/>
      <w:bookmarkEnd w:id="1398"/>
    </w:p>
    <w:p w14:paraId="10F8AF5D" w14:textId="77777777" w:rsidR="00332316" w:rsidRPr="00332316" w:rsidRDefault="00332316" w:rsidP="00332316">
      <w:pPr>
        <w:pStyle w:val="Heading5"/>
      </w:pPr>
      <w:bookmarkStart w:id="1399" w:name="_Toc129252545"/>
      <w:bookmarkStart w:id="1400" w:name="_Toc160452791"/>
      <w:bookmarkStart w:id="1401" w:name="_Toc164869719"/>
      <w:bookmarkStart w:id="1402" w:name="_Toc168599546"/>
      <w:r w:rsidRPr="00332316">
        <w:t>6.3.3.3.1</w:t>
      </w:r>
      <w:r w:rsidRPr="00332316">
        <w:tab/>
        <w:t>Description</w:t>
      </w:r>
      <w:bookmarkEnd w:id="1399"/>
      <w:bookmarkEnd w:id="1400"/>
      <w:bookmarkEnd w:id="1401"/>
      <w:bookmarkEnd w:id="140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3" w:name="_Toc129252546"/>
      <w:bookmarkStart w:id="1404" w:name="_Toc160452792"/>
      <w:bookmarkStart w:id="1405" w:name="_Toc164869720"/>
      <w:bookmarkStart w:id="1406" w:name="_Toc168599547"/>
      <w:r w:rsidRPr="00332316">
        <w:t>6.3.3.3.2</w:t>
      </w:r>
      <w:r w:rsidRPr="00332316">
        <w:tab/>
        <w:t>Resource Definition</w:t>
      </w:r>
      <w:bookmarkEnd w:id="1403"/>
      <w:bookmarkEnd w:id="1404"/>
      <w:bookmarkEnd w:id="1405"/>
      <w:bookmarkEnd w:id="14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7" w:name="_Toc129252547"/>
      <w:bookmarkStart w:id="1408" w:name="_Toc160452793"/>
      <w:bookmarkStart w:id="1409" w:name="_Toc164869721"/>
      <w:bookmarkStart w:id="1410" w:name="_Toc168599548"/>
      <w:r w:rsidRPr="00332316">
        <w:t>6.3.3.3.3</w:t>
      </w:r>
      <w:r w:rsidRPr="00332316">
        <w:tab/>
        <w:t>Resource Standard Methods</w:t>
      </w:r>
      <w:bookmarkEnd w:id="1407"/>
      <w:bookmarkEnd w:id="1408"/>
      <w:bookmarkEnd w:id="1409"/>
      <w:bookmarkEnd w:id="1410"/>
    </w:p>
    <w:p w14:paraId="19B9F512" w14:textId="77777777" w:rsidR="00332316" w:rsidRPr="00332316" w:rsidRDefault="00332316" w:rsidP="00332316">
      <w:pPr>
        <w:pStyle w:val="Heading6"/>
      </w:pPr>
      <w:bookmarkStart w:id="1411" w:name="_Toc129252548"/>
      <w:bookmarkStart w:id="1412" w:name="_Toc160452794"/>
      <w:bookmarkStart w:id="1413" w:name="_Toc164869722"/>
      <w:bookmarkStart w:id="1414" w:name="_Toc168599549"/>
      <w:r w:rsidRPr="00332316">
        <w:t>6.3.3.3.3.1</w:t>
      </w:r>
      <w:r w:rsidRPr="00332316">
        <w:tab/>
        <w:t>GET</w:t>
      </w:r>
      <w:bookmarkEnd w:id="1411"/>
      <w:bookmarkEnd w:id="1412"/>
      <w:bookmarkEnd w:id="1413"/>
      <w:bookmarkEnd w:id="1414"/>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5" w:name="_Toc129252549"/>
      <w:bookmarkStart w:id="1416" w:name="_Toc160452795"/>
      <w:bookmarkStart w:id="1417" w:name="_Toc164869723"/>
      <w:bookmarkStart w:id="1418" w:name="_Toc168599550"/>
      <w:r w:rsidRPr="00332316">
        <w:t>6.3.3.3.3.2</w:t>
      </w:r>
      <w:r w:rsidRPr="00332316">
        <w:tab/>
        <w:t>PUT</w:t>
      </w:r>
      <w:bookmarkEnd w:id="1415"/>
      <w:bookmarkEnd w:id="1416"/>
      <w:bookmarkEnd w:id="1417"/>
      <w:bookmarkEnd w:id="1418"/>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9" w:name="_Toc160452796"/>
      <w:bookmarkStart w:id="1420" w:name="_Toc164869724"/>
      <w:bookmarkStart w:id="1421" w:name="_Toc129252550"/>
      <w:bookmarkStart w:id="1422" w:name="_Toc168599551"/>
      <w:r w:rsidRPr="00332316">
        <w:t>6.3.3.3.3.</w:t>
      </w:r>
      <w:r w:rsidR="000C549F">
        <w:t>3</w:t>
      </w:r>
      <w:r w:rsidRPr="00332316">
        <w:tab/>
        <w:t>PATCH</w:t>
      </w:r>
      <w:bookmarkEnd w:id="1419"/>
      <w:bookmarkEnd w:id="1420"/>
      <w:bookmarkEnd w:id="1422"/>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3" w:name="_Toc160452797"/>
      <w:bookmarkStart w:id="1424" w:name="_Toc164869725"/>
      <w:bookmarkStart w:id="1425" w:name="_Toc168599552"/>
      <w:r w:rsidRPr="00332316">
        <w:lastRenderedPageBreak/>
        <w:t>6.3.3.3.3.4</w:t>
      </w:r>
      <w:r w:rsidRPr="00332316">
        <w:tab/>
        <w:t>DELETE</w:t>
      </w:r>
      <w:bookmarkEnd w:id="1421"/>
      <w:bookmarkEnd w:id="1423"/>
      <w:bookmarkEnd w:id="1424"/>
      <w:bookmarkEnd w:id="1425"/>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6" w:name="_Toc129252551"/>
      <w:bookmarkStart w:id="1427" w:name="_Toc160452798"/>
      <w:bookmarkStart w:id="1428" w:name="_Toc164869726"/>
      <w:bookmarkStart w:id="1429" w:name="_Toc168599553"/>
      <w:r w:rsidRPr="00332316">
        <w:t>6.3.3.3.4</w:t>
      </w:r>
      <w:r w:rsidRPr="00332316">
        <w:tab/>
        <w:t>Resource Custom Operations</w:t>
      </w:r>
      <w:bookmarkEnd w:id="1426"/>
      <w:bookmarkEnd w:id="1427"/>
      <w:bookmarkEnd w:id="1428"/>
      <w:bookmarkEnd w:id="1429"/>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30" w:name="_Toc129252552"/>
      <w:bookmarkStart w:id="1431" w:name="_Toc160452799"/>
      <w:bookmarkStart w:id="1432" w:name="_Toc164869727"/>
      <w:bookmarkStart w:id="1433" w:name="_Toc168599554"/>
      <w:r w:rsidRPr="00332316">
        <w:lastRenderedPageBreak/>
        <w:t>6.3.4</w:t>
      </w:r>
      <w:r w:rsidRPr="00332316">
        <w:tab/>
        <w:t>Custom Operations without associated resources</w:t>
      </w:r>
      <w:bookmarkEnd w:id="1430"/>
      <w:bookmarkEnd w:id="1431"/>
      <w:bookmarkEnd w:id="1432"/>
      <w:bookmarkEnd w:id="1433"/>
    </w:p>
    <w:p w14:paraId="03BD0E87" w14:textId="77777777" w:rsidR="00332316" w:rsidRPr="00332316" w:rsidRDefault="00332316" w:rsidP="00332316">
      <w:pPr>
        <w:pStyle w:val="Heading4"/>
      </w:pPr>
      <w:bookmarkStart w:id="1434" w:name="_Toc129252481"/>
      <w:bookmarkStart w:id="1435" w:name="_Toc160452800"/>
      <w:bookmarkStart w:id="1436" w:name="_Toc164869728"/>
      <w:bookmarkStart w:id="1437" w:name="_Toc129252553"/>
      <w:bookmarkStart w:id="1438" w:name="_Toc168599555"/>
      <w:r w:rsidRPr="00332316">
        <w:t>6.3.4.1</w:t>
      </w:r>
      <w:r w:rsidRPr="00332316">
        <w:tab/>
        <w:t>Overview</w:t>
      </w:r>
      <w:bookmarkEnd w:id="1434"/>
      <w:bookmarkEnd w:id="1435"/>
      <w:bookmarkEnd w:id="1436"/>
      <w:bookmarkEnd w:id="1438"/>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9" w:name="_MON_1766869237"/>
    <w:bookmarkEnd w:id="1439"/>
    <w:p w14:paraId="4F4DC72F" w14:textId="7E72DDC7" w:rsidR="00332316" w:rsidRPr="00332316" w:rsidRDefault="00D74185" w:rsidP="00332316">
      <w:pPr>
        <w:pStyle w:val="TH"/>
      </w:pPr>
      <w:r w:rsidRPr="00332316">
        <w:object w:dxaOrig="9633" w:dyaOrig="1776" w14:anchorId="7E4BD1A2">
          <v:shape id="_x0000_i1053" type="#_x0000_t75" style="width:480pt;height:90pt" o:ole="">
            <v:imagedata r:id="rId67" o:title=""/>
          </v:shape>
          <o:OLEObject Type="Embed" ProgID="Word.Document.8" ShapeID="_x0000_i1053" DrawAspect="Content" ObjectID="_1779214304"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40" w:name="_Toc129252482"/>
      <w:bookmarkStart w:id="1441" w:name="_Toc160452801"/>
      <w:bookmarkStart w:id="1442" w:name="_Toc164869729"/>
      <w:bookmarkStart w:id="1443" w:name="_Toc168599556"/>
      <w:r w:rsidRPr="00332316">
        <w:t>6.3.4.2</w:t>
      </w:r>
      <w:r w:rsidRPr="00332316">
        <w:tab/>
        <w:t xml:space="preserve">Operation: </w:t>
      </w:r>
      <w:bookmarkEnd w:id="1440"/>
      <w:r w:rsidRPr="00332316">
        <w:t>RequestUssChange</w:t>
      </w:r>
      <w:bookmarkEnd w:id="1441"/>
      <w:bookmarkEnd w:id="1442"/>
      <w:bookmarkEnd w:id="1443"/>
    </w:p>
    <w:p w14:paraId="263B8956" w14:textId="77777777" w:rsidR="00332316" w:rsidRPr="00332316" w:rsidRDefault="00332316" w:rsidP="00332316">
      <w:pPr>
        <w:pStyle w:val="Heading5"/>
      </w:pPr>
      <w:bookmarkStart w:id="1444" w:name="_Toc129252483"/>
      <w:bookmarkStart w:id="1445" w:name="_Toc160452802"/>
      <w:bookmarkStart w:id="1446" w:name="_Toc164869730"/>
      <w:bookmarkStart w:id="1447" w:name="_Toc168599557"/>
      <w:r w:rsidRPr="00332316">
        <w:t>6.3.4.2.1</w:t>
      </w:r>
      <w:r w:rsidRPr="00332316">
        <w:tab/>
        <w:t>Description</w:t>
      </w:r>
      <w:bookmarkEnd w:id="1444"/>
      <w:bookmarkEnd w:id="1445"/>
      <w:bookmarkEnd w:id="1446"/>
      <w:bookmarkEnd w:id="144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8" w:name="_Toc129252484"/>
      <w:bookmarkStart w:id="1449" w:name="_Toc160452803"/>
      <w:bookmarkStart w:id="1450" w:name="_Toc164869731"/>
      <w:bookmarkStart w:id="1451" w:name="_Toc168599558"/>
      <w:r w:rsidRPr="00332316">
        <w:t>6.3.4.2.2</w:t>
      </w:r>
      <w:r w:rsidRPr="00332316">
        <w:tab/>
        <w:t>Operation Definition</w:t>
      </w:r>
      <w:bookmarkEnd w:id="1448"/>
      <w:bookmarkEnd w:id="1449"/>
      <w:bookmarkEnd w:id="1450"/>
      <w:bookmarkEnd w:id="1451"/>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87A385A"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53D079EF"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FE2AA39"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35A95C32"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2" w:name="_Toc160452804"/>
      <w:bookmarkStart w:id="1453" w:name="_Toc164869732"/>
      <w:bookmarkStart w:id="1454" w:name="_Toc168599559"/>
      <w:r w:rsidRPr="00332316">
        <w:t>6.3.5</w:t>
      </w:r>
      <w:r w:rsidRPr="00332316">
        <w:tab/>
        <w:t>Notifications</w:t>
      </w:r>
      <w:bookmarkEnd w:id="1437"/>
      <w:bookmarkEnd w:id="1452"/>
      <w:bookmarkEnd w:id="1453"/>
      <w:bookmarkEnd w:id="1454"/>
    </w:p>
    <w:p w14:paraId="601BC9B1" w14:textId="77777777" w:rsidR="00332316" w:rsidRPr="00332316" w:rsidRDefault="00332316" w:rsidP="00332316">
      <w:pPr>
        <w:pStyle w:val="Heading4"/>
      </w:pPr>
      <w:bookmarkStart w:id="1455" w:name="_Toc129252554"/>
      <w:bookmarkStart w:id="1456" w:name="_Toc160452805"/>
      <w:bookmarkStart w:id="1457" w:name="_Toc164869733"/>
      <w:bookmarkStart w:id="1458" w:name="_Toc168599560"/>
      <w:r w:rsidRPr="00332316">
        <w:t>6.3.5.1</w:t>
      </w:r>
      <w:r w:rsidRPr="00332316">
        <w:tab/>
        <w:t>General</w:t>
      </w:r>
      <w:bookmarkEnd w:id="1455"/>
      <w:bookmarkEnd w:id="1456"/>
      <w:bookmarkEnd w:id="1457"/>
      <w:bookmarkEnd w:id="1458"/>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9" w:name="_Toc129252555"/>
      <w:bookmarkStart w:id="1460" w:name="_Toc160452806"/>
      <w:bookmarkStart w:id="1461" w:name="_Toc164869734"/>
      <w:bookmarkStart w:id="1462" w:name="_Toc168599561"/>
      <w:r w:rsidRPr="00332316">
        <w:t>6.3</w:t>
      </w:r>
      <w:r w:rsidRPr="00332316">
        <w:rPr>
          <w:lang w:val="en-US"/>
        </w:rPr>
        <w:t>.5.2</w:t>
      </w:r>
      <w:r w:rsidRPr="00332316">
        <w:rPr>
          <w:lang w:val="en-US"/>
        </w:rPr>
        <w:tab/>
        <w:t>USS Change Notification</w:t>
      </w:r>
      <w:bookmarkEnd w:id="1459"/>
      <w:bookmarkEnd w:id="1460"/>
      <w:bookmarkEnd w:id="1461"/>
      <w:bookmarkEnd w:id="1462"/>
    </w:p>
    <w:p w14:paraId="531A63A2" w14:textId="77777777" w:rsidR="00332316" w:rsidRPr="00332316" w:rsidRDefault="00332316" w:rsidP="00332316">
      <w:pPr>
        <w:pStyle w:val="Heading5"/>
        <w:rPr>
          <w:noProof/>
          <w:lang w:val="en-US"/>
        </w:rPr>
      </w:pPr>
      <w:bookmarkStart w:id="1463" w:name="_Toc129252556"/>
      <w:bookmarkStart w:id="1464" w:name="_Toc160452807"/>
      <w:bookmarkStart w:id="1465" w:name="_Toc164869735"/>
      <w:bookmarkStart w:id="1466" w:name="_Toc168599562"/>
      <w:r w:rsidRPr="00332316">
        <w:t>6.3</w:t>
      </w:r>
      <w:r w:rsidRPr="00332316">
        <w:rPr>
          <w:lang w:val="en-US"/>
        </w:rPr>
        <w:t>.5.2</w:t>
      </w:r>
      <w:r w:rsidRPr="00332316">
        <w:rPr>
          <w:noProof/>
          <w:lang w:val="en-US"/>
        </w:rPr>
        <w:t>.1</w:t>
      </w:r>
      <w:r w:rsidRPr="00332316">
        <w:rPr>
          <w:noProof/>
          <w:lang w:val="en-US"/>
        </w:rPr>
        <w:tab/>
        <w:t>Description</w:t>
      </w:r>
      <w:bookmarkEnd w:id="1463"/>
      <w:bookmarkEnd w:id="1464"/>
      <w:bookmarkEnd w:id="1465"/>
      <w:bookmarkEnd w:id="1466"/>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7" w:name="_Toc129252557"/>
      <w:bookmarkStart w:id="1468" w:name="_Toc160452808"/>
      <w:bookmarkStart w:id="1469" w:name="_Toc164869736"/>
      <w:bookmarkStart w:id="1470" w:name="_Toc168599563"/>
      <w:r w:rsidRPr="00332316">
        <w:lastRenderedPageBreak/>
        <w:t>6.3.5.2</w:t>
      </w:r>
      <w:r w:rsidRPr="00332316">
        <w:rPr>
          <w:noProof/>
        </w:rPr>
        <w:t>.2</w:t>
      </w:r>
      <w:r w:rsidRPr="00332316">
        <w:rPr>
          <w:noProof/>
        </w:rPr>
        <w:tab/>
        <w:t>Target URI</w:t>
      </w:r>
      <w:bookmarkEnd w:id="1467"/>
      <w:bookmarkEnd w:id="1468"/>
      <w:bookmarkEnd w:id="1469"/>
      <w:bookmarkEnd w:id="1470"/>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1" w:name="_Toc129252558"/>
      <w:bookmarkStart w:id="1472" w:name="_Toc160452809"/>
      <w:bookmarkStart w:id="1473" w:name="_Toc164869737"/>
      <w:bookmarkStart w:id="1474" w:name="_Toc168599564"/>
      <w:r w:rsidRPr="00332316">
        <w:t>6.3.5.2</w:t>
      </w:r>
      <w:r w:rsidRPr="00332316">
        <w:rPr>
          <w:noProof/>
        </w:rPr>
        <w:t>.3</w:t>
      </w:r>
      <w:r w:rsidRPr="00332316">
        <w:rPr>
          <w:noProof/>
        </w:rPr>
        <w:tab/>
        <w:t>Standard Methods</w:t>
      </w:r>
      <w:bookmarkEnd w:id="1471"/>
      <w:bookmarkEnd w:id="1472"/>
      <w:bookmarkEnd w:id="1473"/>
      <w:bookmarkEnd w:id="1474"/>
    </w:p>
    <w:p w14:paraId="3A75BC9E" w14:textId="77777777" w:rsidR="00332316" w:rsidRPr="00332316" w:rsidRDefault="00332316" w:rsidP="00332316">
      <w:pPr>
        <w:pStyle w:val="Heading6"/>
        <w:rPr>
          <w:noProof/>
        </w:rPr>
      </w:pPr>
      <w:bookmarkStart w:id="1475" w:name="_Toc129252559"/>
      <w:bookmarkStart w:id="1476" w:name="_Toc160452810"/>
      <w:bookmarkStart w:id="1477" w:name="_Toc164869738"/>
      <w:bookmarkStart w:id="1478" w:name="_Toc168599565"/>
      <w:r w:rsidRPr="00332316">
        <w:t>6.3.5.2.3</w:t>
      </w:r>
      <w:r w:rsidRPr="00332316">
        <w:rPr>
          <w:noProof/>
        </w:rPr>
        <w:t>.1</w:t>
      </w:r>
      <w:r w:rsidRPr="00332316">
        <w:rPr>
          <w:noProof/>
        </w:rPr>
        <w:tab/>
        <w:t>POST</w:t>
      </w:r>
      <w:bookmarkEnd w:id="1475"/>
      <w:bookmarkEnd w:id="1476"/>
      <w:bookmarkEnd w:id="1477"/>
      <w:bookmarkEnd w:id="1478"/>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3D42BE02"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44803662"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9" w:name="_Toc160452811"/>
      <w:bookmarkStart w:id="1480" w:name="_Toc164869739"/>
      <w:bookmarkStart w:id="1481" w:name="_Toc129252574"/>
      <w:bookmarkStart w:id="1482" w:name="_Toc168599566"/>
      <w:r w:rsidRPr="00DD5C49">
        <w:t>6.3.6</w:t>
      </w:r>
      <w:r w:rsidRPr="00DD5C49">
        <w:tab/>
        <w:t>Data Model</w:t>
      </w:r>
      <w:bookmarkEnd w:id="1479"/>
      <w:bookmarkEnd w:id="1480"/>
      <w:bookmarkEnd w:id="1482"/>
    </w:p>
    <w:p w14:paraId="3E0F820A" w14:textId="77777777" w:rsidR="00DD5C49" w:rsidRPr="00DD5C49" w:rsidRDefault="00DD5C49" w:rsidP="00DD5C49">
      <w:pPr>
        <w:pStyle w:val="Heading4"/>
      </w:pPr>
      <w:bookmarkStart w:id="1483" w:name="_Toc129252561"/>
      <w:bookmarkStart w:id="1484" w:name="_Toc160452812"/>
      <w:bookmarkStart w:id="1485" w:name="_Toc164869740"/>
      <w:bookmarkStart w:id="1486" w:name="_Toc168599567"/>
      <w:r w:rsidRPr="00DD5C49">
        <w:t>6.3.6.1</w:t>
      </w:r>
      <w:r w:rsidRPr="00DD5C49">
        <w:tab/>
        <w:t>General</w:t>
      </w:r>
      <w:bookmarkEnd w:id="1483"/>
      <w:bookmarkEnd w:id="1484"/>
      <w:bookmarkEnd w:id="1485"/>
      <w:bookmarkEnd w:id="148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8"/>
        <w:gridCol w:w="1416"/>
        <w:gridCol w:w="4054"/>
        <w:gridCol w:w="1346"/>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05B31769"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295C76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7" w:name="_Toc129252562"/>
      <w:bookmarkStart w:id="1488" w:name="_Toc160452813"/>
      <w:bookmarkStart w:id="1489" w:name="_Toc164869741"/>
      <w:bookmarkStart w:id="1490" w:name="_Toc168599568"/>
      <w:r w:rsidRPr="00DD5C49">
        <w:lastRenderedPageBreak/>
        <w:t>6.3</w:t>
      </w:r>
      <w:r w:rsidRPr="00DD5C49">
        <w:rPr>
          <w:lang w:val="en-US"/>
        </w:rPr>
        <w:t>.6.2</w:t>
      </w:r>
      <w:r w:rsidRPr="00DD5C49">
        <w:rPr>
          <w:lang w:val="en-US"/>
        </w:rPr>
        <w:tab/>
        <w:t>Structured data types</w:t>
      </w:r>
      <w:bookmarkEnd w:id="1487"/>
      <w:bookmarkEnd w:id="1488"/>
      <w:bookmarkEnd w:id="1489"/>
      <w:bookmarkEnd w:id="1490"/>
    </w:p>
    <w:p w14:paraId="788D5567" w14:textId="77777777" w:rsidR="00DD5C49" w:rsidRPr="00DD5C49" w:rsidRDefault="00DD5C49" w:rsidP="00DD5C49">
      <w:pPr>
        <w:pStyle w:val="Heading5"/>
      </w:pPr>
      <w:bookmarkStart w:id="1491" w:name="_Toc129252563"/>
      <w:bookmarkStart w:id="1492" w:name="_Toc160452814"/>
      <w:bookmarkStart w:id="1493" w:name="_Toc164869742"/>
      <w:bookmarkStart w:id="1494" w:name="_Toc168599569"/>
      <w:r w:rsidRPr="00DD5C49">
        <w:t>6.3.6.2.1</w:t>
      </w:r>
      <w:r w:rsidRPr="00DD5C49">
        <w:tab/>
        <w:t>Introduction</w:t>
      </w:r>
      <w:bookmarkEnd w:id="1491"/>
      <w:bookmarkEnd w:id="1492"/>
      <w:bookmarkEnd w:id="1493"/>
      <w:bookmarkEnd w:id="149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5" w:name="_Toc129252564"/>
      <w:bookmarkStart w:id="1496" w:name="_Toc160452815"/>
      <w:bookmarkStart w:id="1497" w:name="_Toc164869743"/>
      <w:bookmarkStart w:id="1498" w:name="_Toc168599570"/>
      <w:r w:rsidRPr="00DD5C49">
        <w:t>6.3.6.2.2</w:t>
      </w:r>
      <w:r w:rsidRPr="00DD5C49">
        <w:tab/>
        <w:t xml:space="preserve">Type: </w:t>
      </w:r>
      <w:bookmarkEnd w:id="1495"/>
      <w:r w:rsidRPr="00DD5C49">
        <w:t>USSChangePolReq</w:t>
      </w:r>
      <w:bookmarkEnd w:id="1496"/>
      <w:bookmarkEnd w:id="1497"/>
      <w:bookmarkEnd w:id="1498"/>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9" w:name="_Toc129252565"/>
      <w:bookmarkStart w:id="1500" w:name="_Toc160452816"/>
      <w:bookmarkStart w:id="1501" w:name="_Toc164869744"/>
      <w:bookmarkStart w:id="1502" w:name="_Toc168599571"/>
      <w:r w:rsidRPr="00DD5C49">
        <w:t>6.3.6.2.3</w:t>
      </w:r>
      <w:r w:rsidRPr="00DD5C49">
        <w:tab/>
        <w:t xml:space="preserve">Type: </w:t>
      </w:r>
      <w:bookmarkEnd w:id="1499"/>
      <w:r w:rsidRPr="00DD5C49">
        <w:t>USSChangePolResp</w:t>
      </w:r>
      <w:bookmarkEnd w:id="1500"/>
      <w:bookmarkEnd w:id="1501"/>
      <w:bookmarkEnd w:id="1502"/>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3" w:name="_Toc129252566"/>
      <w:bookmarkStart w:id="1504" w:name="_Toc160452817"/>
      <w:bookmarkStart w:id="1505" w:name="_Toc164869745"/>
      <w:bookmarkStart w:id="1506" w:name="_Toc129252568"/>
      <w:bookmarkStart w:id="1507" w:name="_Toc168599572"/>
      <w:r w:rsidRPr="00DD5C49">
        <w:lastRenderedPageBreak/>
        <w:t>6.3.6.2.4</w:t>
      </w:r>
      <w:r w:rsidRPr="00DD5C49">
        <w:tab/>
        <w:t xml:space="preserve">Type: </w:t>
      </w:r>
      <w:bookmarkEnd w:id="1503"/>
      <w:r w:rsidRPr="00DD5C49">
        <w:t>USSChangePolicy</w:t>
      </w:r>
      <w:bookmarkEnd w:id="1504"/>
      <w:bookmarkEnd w:id="1505"/>
      <w:bookmarkEnd w:id="1507"/>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8" w:name="_Toc160452818"/>
      <w:bookmarkStart w:id="1509" w:name="_Toc164869746"/>
      <w:bookmarkStart w:id="1510" w:name="_Toc168599573"/>
      <w:r w:rsidRPr="00DD5C49">
        <w:t>6.3.6.2.5</w:t>
      </w:r>
      <w:r w:rsidRPr="00DD5C49">
        <w:tab/>
        <w:t>Type: USSChangePolicyPatch</w:t>
      </w:r>
      <w:bookmarkEnd w:id="1508"/>
      <w:bookmarkEnd w:id="1509"/>
      <w:bookmarkEnd w:id="1510"/>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1" w:name="_Toc160452819"/>
      <w:bookmarkStart w:id="1512" w:name="_Toc164869747"/>
      <w:bookmarkStart w:id="1513" w:name="_Toc168599574"/>
      <w:r w:rsidRPr="00DD5C49">
        <w:t>6.3.6.2.6</w:t>
      </w:r>
      <w:r w:rsidRPr="00DD5C49">
        <w:tab/>
        <w:t>Type: MultiUssPol</w:t>
      </w:r>
      <w:bookmarkEnd w:id="1511"/>
      <w:bookmarkEnd w:id="1512"/>
      <w:bookmarkEnd w:id="15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4" w:name="_Toc129252512"/>
      <w:bookmarkStart w:id="1515" w:name="_Toc160452820"/>
      <w:bookmarkStart w:id="1516" w:name="_Toc164869748"/>
      <w:bookmarkStart w:id="1517" w:name="_Toc168599575"/>
      <w:r w:rsidRPr="00DD5C49">
        <w:lastRenderedPageBreak/>
        <w:t>6.3.6.2.7</w:t>
      </w:r>
      <w:r w:rsidRPr="00DD5C49">
        <w:tab/>
        <w:t xml:space="preserve">Type: </w:t>
      </w:r>
      <w:bookmarkEnd w:id="1514"/>
      <w:r w:rsidRPr="00DD5C49">
        <w:t>ServArea</w:t>
      </w:r>
      <w:bookmarkEnd w:id="1515"/>
      <w:bookmarkEnd w:id="1516"/>
      <w:bookmarkEnd w:id="1517"/>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8" w:name="_Toc160452821"/>
      <w:bookmarkStart w:id="1519" w:name="_Toc164869749"/>
      <w:bookmarkStart w:id="1520" w:name="_Toc168599576"/>
      <w:r w:rsidRPr="00DD5C49">
        <w:t>6.3.6.2.8</w:t>
      </w:r>
      <w:r w:rsidRPr="00DD5C49">
        <w:tab/>
        <w:t>Type: UasRoute</w:t>
      </w:r>
      <w:bookmarkEnd w:id="1518"/>
      <w:bookmarkEnd w:id="1519"/>
      <w:bookmarkEnd w:id="1520"/>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070F6D00"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1" w:name="_Toc160452822"/>
      <w:bookmarkStart w:id="1522" w:name="_Toc164869750"/>
      <w:bookmarkStart w:id="1523" w:name="_Toc168599577"/>
      <w:r w:rsidRPr="00DD5C49">
        <w:t>6.3.6.</w:t>
      </w:r>
      <w:r w:rsidRPr="003F19D6">
        <w:t>2.9</w:t>
      </w:r>
      <w:r w:rsidRPr="003F19D6">
        <w:tab/>
        <w:t>Type: UssInfo</w:t>
      </w:r>
      <w:bookmarkEnd w:id="1521"/>
      <w:bookmarkEnd w:id="1522"/>
      <w:bookmarkEnd w:id="152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4" w:name="_Toc160452823"/>
      <w:bookmarkStart w:id="1525" w:name="_Toc164869751"/>
      <w:bookmarkStart w:id="1526" w:name="_Toc168599578"/>
      <w:r w:rsidRPr="003F19D6">
        <w:t>6.3.6.2.10</w:t>
      </w:r>
      <w:r w:rsidRPr="003F19D6">
        <w:tab/>
        <w:t>Type: ServReq</w:t>
      </w:r>
      <w:bookmarkEnd w:id="1524"/>
      <w:bookmarkEnd w:id="1525"/>
      <w:bookmarkEnd w:id="1526"/>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7" w:name="_Toc160452824"/>
      <w:bookmarkStart w:id="1528" w:name="_Toc164869752"/>
      <w:bookmarkStart w:id="1529" w:name="_Toc168599579"/>
      <w:r w:rsidRPr="00DD5C49">
        <w:lastRenderedPageBreak/>
        <w:t>6.3.6.2.</w:t>
      </w:r>
      <w:r w:rsidR="007963B0">
        <w:t>11</w:t>
      </w:r>
      <w:r w:rsidRPr="00DD5C49">
        <w:tab/>
        <w:t>Type: USSChangeReq</w:t>
      </w:r>
      <w:bookmarkEnd w:id="1527"/>
      <w:bookmarkEnd w:id="1528"/>
      <w:bookmarkEnd w:id="1529"/>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30" w:name="_Toc160452825"/>
      <w:bookmarkStart w:id="1531" w:name="_Toc164869753"/>
      <w:bookmarkStart w:id="1532" w:name="_Toc168599580"/>
      <w:r w:rsidRPr="00DD5C49">
        <w:t>6.3</w:t>
      </w:r>
      <w:r w:rsidRPr="00ED3E4D">
        <w:t>.6.2.12</w:t>
      </w:r>
      <w:r w:rsidRPr="00ED3E4D">
        <w:tab/>
        <w:t>Type: TgtUssInfo</w:t>
      </w:r>
      <w:bookmarkEnd w:id="1530"/>
      <w:bookmarkEnd w:id="1531"/>
      <w:bookmarkEnd w:id="1532"/>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3" w:name="_Toc160452826"/>
      <w:bookmarkStart w:id="1534" w:name="_Toc164869754"/>
      <w:bookmarkStart w:id="1535" w:name="_Toc168599581"/>
      <w:r w:rsidRPr="00DD5C49">
        <w:lastRenderedPageBreak/>
        <w:t>6.3.6.2.</w:t>
      </w:r>
      <w:r w:rsidR="008C2B0D" w:rsidRPr="00DD5C49">
        <w:t>1</w:t>
      </w:r>
      <w:r w:rsidR="008C2B0D">
        <w:t>3</w:t>
      </w:r>
      <w:r w:rsidRPr="00DD5C49">
        <w:tab/>
        <w:t>Type: USSChangeNotif</w:t>
      </w:r>
      <w:bookmarkEnd w:id="1533"/>
      <w:bookmarkEnd w:id="1534"/>
      <w:bookmarkEnd w:id="1535"/>
    </w:p>
    <w:p w14:paraId="6AD7E5EB" w14:textId="75D53D6A"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6" w:name="_Toc160452827"/>
      <w:bookmarkStart w:id="1537" w:name="_Toc164869755"/>
      <w:bookmarkStart w:id="1538" w:name="_Toc168599582"/>
      <w:r w:rsidRPr="00DD5C49">
        <w:t>6.3.6.2.</w:t>
      </w:r>
      <w:r>
        <w:t>14</w:t>
      </w:r>
      <w:r w:rsidRPr="00DD5C49">
        <w:tab/>
        <w:t xml:space="preserve">Type: </w:t>
      </w:r>
      <w:r>
        <w:t>UssChgInfo</w:t>
      </w:r>
      <w:bookmarkEnd w:id="1536"/>
      <w:bookmarkEnd w:id="1537"/>
      <w:bookmarkEnd w:id="1538"/>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9" w:name="_Toc160452828"/>
      <w:bookmarkStart w:id="1540" w:name="_Toc164869756"/>
      <w:bookmarkStart w:id="1541" w:name="_Toc168599583"/>
      <w:r w:rsidRPr="00DD5C49">
        <w:t>6.3</w:t>
      </w:r>
      <w:r w:rsidRPr="00DD5C49">
        <w:rPr>
          <w:lang w:val="en-US"/>
        </w:rPr>
        <w:t>.6.3</w:t>
      </w:r>
      <w:r w:rsidRPr="00DD5C49">
        <w:rPr>
          <w:lang w:val="en-US"/>
        </w:rPr>
        <w:tab/>
        <w:t>Simple data types and enumerations</w:t>
      </w:r>
      <w:bookmarkEnd w:id="1506"/>
      <w:bookmarkEnd w:id="1539"/>
      <w:bookmarkEnd w:id="1540"/>
      <w:bookmarkEnd w:id="1541"/>
    </w:p>
    <w:p w14:paraId="3A790D20" w14:textId="77777777" w:rsidR="00DD5C49" w:rsidRPr="00DD5C49" w:rsidRDefault="00DD5C49" w:rsidP="00DD5C49">
      <w:pPr>
        <w:pStyle w:val="Heading5"/>
      </w:pPr>
      <w:bookmarkStart w:id="1542" w:name="_Toc129252569"/>
      <w:bookmarkStart w:id="1543" w:name="_Toc160452829"/>
      <w:bookmarkStart w:id="1544" w:name="_Toc164869757"/>
      <w:bookmarkStart w:id="1545" w:name="_Toc168599584"/>
      <w:r w:rsidRPr="00DD5C49">
        <w:t>6.3.6.3.1</w:t>
      </w:r>
      <w:r w:rsidRPr="00DD5C49">
        <w:tab/>
        <w:t>Introduction</w:t>
      </w:r>
      <w:bookmarkEnd w:id="1542"/>
      <w:bookmarkEnd w:id="1543"/>
      <w:bookmarkEnd w:id="1544"/>
      <w:bookmarkEnd w:id="1545"/>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6" w:name="_Toc129252570"/>
      <w:bookmarkStart w:id="1547" w:name="_Toc160452830"/>
      <w:bookmarkStart w:id="1548" w:name="_Toc164869758"/>
      <w:bookmarkStart w:id="1549" w:name="_Toc168599585"/>
      <w:r w:rsidRPr="00DD5C49">
        <w:t>6.3.6.3.2</w:t>
      </w:r>
      <w:r w:rsidRPr="00DD5C49">
        <w:tab/>
        <w:t>Simple data types</w:t>
      </w:r>
      <w:bookmarkEnd w:id="1546"/>
      <w:bookmarkEnd w:id="1547"/>
      <w:bookmarkEnd w:id="1548"/>
      <w:bookmarkEnd w:id="1549"/>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50" w:name="_Toc144024185"/>
      <w:bookmarkStart w:id="1551" w:name="_Toc148176898"/>
      <w:bookmarkStart w:id="1552" w:name="_Toc151379277"/>
      <w:bookmarkStart w:id="1553" w:name="_Toc151445458"/>
      <w:bookmarkStart w:id="1554" w:name="_Toc151536616"/>
      <w:bookmarkStart w:id="1555" w:name="_Toc160452831"/>
      <w:bookmarkStart w:id="1556" w:name="_Toc164869759"/>
      <w:bookmarkStart w:id="1557" w:name="_Toc129252571"/>
      <w:bookmarkStart w:id="1558" w:name="_Toc168599586"/>
      <w:r w:rsidRPr="00DD5C49">
        <w:lastRenderedPageBreak/>
        <w:t>6.3.</w:t>
      </w:r>
      <w:r w:rsidRPr="00257EAB">
        <w:t>6.3.3</w:t>
      </w:r>
      <w:r w:rsidRPr="00257EAB">
        <w:tab/>
        <w:t xml:space="preserve">Enumeration: </w:t>
      </w:r>
      <w:bookmarkEnd w:id="1550"/>
      <w:bookmarkEnd w:id="1551"/>
      <w:bookmarkEnd w:id="1552"/>
      <w:bookmarkEnd w:id="1553"/>
      <w:bookmarkEnd w:id="1554"/>
      <w:r w:rsidRPr="00257EAB">
        <w:t>UssChangeEvent</w:t>
      </w:r>
      <w:bookmarkEnd w:id="1555"/>
      <w:bookmarkEnd w:id="1556"/>
      <w:bookmarkEnd w:id="1558"/>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9" w:name="_Toc160452832"/>
      <w:bookmarkStart w:id="1560" w:name="_Toc164869760"/>
      <w:bookmarkStart w:id="1561" w:name="_Toc168599587"/>
      <w:r w:rsidRPr="00DD5C49">
        <w:t>6</w:t>
      </w:r>
      <w:r w:rsidRPr="00693DD2">
        <w:t>.3.6.3.4</w:t>
      </w:r>
      <w:r w:rsidRPr="00693DD2">
        <w:tab/>
        <w:t>Enumeration: MobilityEvent</w:t>
      </w:r>
      <w:bookmarkEnd w:id="1559"/>
      <w:bookmarkEnd w:id="1560"/>
      <w:bookmarkEnd w:id="156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2" w:name="_Toc160452833"/>
      <w:bookmarkStart w:id="1563" w:name="_Toc164869761"/>
      <w:bookmarkStart w:id="1564" w:name="_Toc16859958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7"/>
      <w:bookmarkEnd w:id="1562"/>
      <w:bookmarkEnd w:id="1563"/>
      <w:bookmarkEnd w:id="1564"/>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5" w:name="_Toc129252572"/>
      <w:bookmarkStart w:id="1566" w:name="_Toc160452834"/>
      <w:bookmarkStart w:id="1567" w:name="_Toc164869762"/>
      <w:bookmarkStart w:id="1568" w:name="_Toc168599589"/>
      <w:r w:rsidRPr="00DD5C49">
        <w:t>6.3.6.5</w:t>
      </w:r>
      <w:r w:rsidRPr="00DD5C49">
        <w:tab/>
        <w:t>Binary data</w:t>
      </w:r>
      <w:bookmarkEnd w:id="1565"/>
      <w:bookmarkEnd w:id="1566"/>
      <w:bookmarkEnd w:id="1567"/>
      <w:bookmarkEnd w:id="1568"/>
    </w:p>
    <w:p w14:paraId="4780ACF6" w14:textId="77777777" w:rsidR="00DD5C49" w:rsidRPr="00DD5C49" w:rsidRDefault="00DD5C49" w:rsidP="00DD5C49">
      <w:pPr>
        <w:pStyle w:val="Heading5"/>
      </w:pPr>
      <w:bookmarkStart w:id="1569" w:name="_Toc129252573"/>
      <w:bookmarkStart w:id="1570" w:name="_Toc160452835"/>
      <w:bookmarkStart w:id="1571" w:name="_Toc164869763"/>
      <w:bookmarkStart w:id="1572" w:name="_Toc168599590"/>
      <w:r w:rsidRPr="00DD5C49">
        <w:t>6.3.6.5.1</w:t>
      </w:r>
      <w:r w:rsidRPr="00DD5C49">
        <w:tab/>
        <w:t>Binary Data Types</w:t>
      </w:r>
      <w:bookmarkEnd w:id="1569"/>
      <w:bookmarkEnd w:id="1570"/>
      <w:bookmarkEnd w:id="1571"/>
      <w:bookmarkEnd w:id="1572"/>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3" w:name="_Toc160452836"/>
      <w:bookmarkStart w:id="1574" w:name="_Toc164869764"/>
      <w:bookmarkStart w:id="1575" w:name="_Toc168599591"/>
      <w:r w:rsidRPr="00332316">
        <w:t>6.3.7</w:t>
      </w:r>
      <w:r w:rsidRPr="00332316">
        <w:tab/>
        <w:t>Error Handling</w:t>
      </w:r>
      <w:bookmarkEnd w:id="1481"/>
      <w:bookmarkEnd w:id="1573"/>
      <w:bookmarkEnd w:id="1574"/>
      <w:bookmarkEnd w:id="1575"/>
    </w:p>
    <w:p w14:paraId="7E323D1A" w14:textId="77777777" w:rsidR="00332316" w:rsidRPr="00332316" w:rsidRDefault="00332316" w:rsidP="00332316">
      <w:pPr>
        <w:pStyle w:val="Heading4"/>
      </w:pPr>
      <w:bookmarkStart w:id="1576" w:name="_Toc129252575"/>
      <w:bookmarkStart w:id="1577" w:name="_Toc160452837"/>
      <w:bookmarkStart w:id="1578" w:name="_Toc164869765"/>
      <w:bookmarkStart w:id="1579" w:name="_Toc168599592"/>
      <w:r w:rsidRPr="00332316">
        <w:t>6.3.7.1</w:t>
      </w:r>
      <w:r w:rsidRPr="00332316">
        <w:tab/>
        <w:t>General</w:t>
      </w:r>
      <w:bookmarkEnd w:id="1576"/>
      <w:bookmarkEnd w:id="1577"/>
      <w:bookmarkEnd w:id="1578"/>
      <w:bookmarkEnd w:id="157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80" w:name="_Toc129252576"/>
      <w:bookmarkStart w:id="1581" w:name="_Toc160452838"/>
      <w:bookmarkStart w:id="1582" w:name="_Toc164869766"/>
      <w:bookmarkStart w:id="1583" w:name="_Toc168599593"/>
      <w:r w:rsidRPr="00332316">
        <w:lastRenderedPageBreak/>
        <w:t>6.3.7.2</w:t>
      </w:r>
      <w:r w:rsidRPr="00332316">
        <w:tab/>
        <w:t>Protocol Errors</w:t>
      </w:r>
      <w:bookmarkEnd w:id="1580"/>
      <w:bookmarkEnd w:id="1581"/>
      <w:bookmarkEnd w:id="1582"/>
      <w:bookmarkEnd w:id="1583"/>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4" w:name="_Toc129252577"/>
      <w:bookmarkStart w:id="1585" w:name="_Toc160452839"/>
      <w:bookmarkStart w:id="1586" w:name="_Toc164869767"/>
      <w:bookmarkStart w:id="1587" w:name="_Toc168599594"/>
      <w:r w:rsidRPr="00332316">
        <w:t>6.3.7.3</w:t>
      </w:r>
      <w:r w:rsidRPr="00332316">
        <w:tab/>
        <w:t>Application Errors</w:t>
      </w:r>
      <w:bookmarkEnd w:id="1584"/>
      <w:bookmarkEnd w:id="1585"/>
      <w:bookmarkEnd w:id="1586"/>
      <w:bookmarkEnd w:id="1587"/>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8" w:name="_Toc129252578"/>
      <w:bookmarkStart w:id="1589" w:name="_Toc160452840"/>
      <w:bookmarkStart w:id="1590" w:name="_Toc164869768"/>
      <w:bookmarkStart w:id="1591" w:name="_Toc168599595"/>
      <w:r w:rsidRPr="00332316">
        <w:t>6.3.8</w:t>
      </w:r>
      <w:r w:rsidRPr="00332316">
        <w:rPr>
          <w:lang w:eastAsia="zh-CN"/>
        </w:rPr>
        <w:tab/>
        <w:t>Feature negotiation</w:t>
      </w:r>
      <w:bookmarkEnd w:id="1588"/>
      <w:bookmarkEnd w:id="1589"/>
      <w:bookmarkEnd w:id="1590"/>
      <w:bookmarkEnd w:id="1591"/>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2" w:name="_Toc129252579"/>
      <w:bookmarkStart w:id="1593" w:name="_Toc160452841"/>
      <w:bookmarkStart w:id="1594" w:name="_Toc164869769"/>
      <w:bookmarkStart w:id="1595" w:name="_Toc168599596"/>
      <w:r w:rsidRPr="00332316">
        <w:t>6.3.9</w:t>
      </w:r>
      <w:r w:rsidRPr="00332316">
        <w:tab/>
        <w:t>Security</w:t>
      </w:r>
      <w:bookmarkEnd w:id="1592"/>
      <w:bookmarkEnd w:id="1593"/>
      <w:bookmarkEnd w:id="1594"/>
      <w:bookmarkEnd w:id="1595"/>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6" w:name="_Toc160452842"/>
      <w:bookmarkStart w:id="1597" w:name="_Toc164869770"/>
      <w:bookmarkStart w:id="1598" w:name="_Toc168599597"/>
      <w:r w:rsidR="00FD7038" w:rsidRPr="00FD7038">
        <w:lastRenderedPageBreak/>
        <w:t>6.4</w:t>
      </w:r>
      <w:r w:rsidR="00FD7038" w:rsidRPr="00FD7038">
        <w:tab/>
        <w:t>UAE_DAASupport Service API</w:t>
      </w:r>
      <w:bookmarkEnd w:id="1596"/>
      <w:bookmarkEnd w:id="1597"/>
      <w:bookmarkEnd w:id="1598"/>
    </w:p>
    <w:p w14:paraId="03FE0A75" w14:textId="77777777" w:rsidR="00FD7038" w:rsidRPr="00FD7038" w:rsidRDefault="00FD7038" w:rsidP="00FD7038">
      <w:pPr>
        <w:pStyle w:val="Heading3"/>
      </w:pPr>
      <w:bookmarkStart w:id="1599" w:name="_Toc160452843"/>
      <w:bookmarkStart w:id="1600" w:name="_Toc164869771"/>
      <w:bookmarkStart w:id="1601" w:name="_Toc168599598"/>
      <w:r w:rsidRPr="00FD7038">
        <w:t>6.4.1</w:t>
      </w:r>
      <w:r w:rsidRPr="00FD7038">
        <w:tab/>
        <w:t>Introduction</w:t>
      </w:r>
      <w:bookmarkEnd w:id="1599"/>
      <w:bookmarkEnd w:id="1600"/>
      <w:bookmarkEnd w:id="1601"/>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2" w:name="_Toc160452844"/>
      <w:bookmarkStart w:id="1603" w:name="_Toc164869772"/>
      <w:bookmarkStart w:id="1604" w:name="_Toc168599599"/>
      <w:r w:rsidRPr="00FD7038">
        <w:t>6.4.2</w:t>
      </w:r>
      <w:r w:rsidRPr="00FD7038">
        <w:tab/>
        <w:t>Usage of HTTP</w:t>
      </w:r>
      <w:bookmarkEnd w:id="1602"/>
      <w:bookmarkEnd w:id="1603"/>
      <w:bookmarkEnd w:id="1604"/>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5" w:name="_Toc160452845"/>
      <w:bookmarkStart w:id="1606" w:name="_Toc164869773"/>
      <w:bookmarkStart w:id="1607" w:name="_Toc168599600"/>
      <w:r w:rsidRPr="00FD7038">
        <w:t>6.4.3</w:t>
      </w:r>
      <w:r w:rsidRPr="00FD7038">
        <w:tab/>
        <w:t>Resources</w:t>
      </w:r>
      <w:bookmarkEnd w:id="1605"/>
      <w:bookmarkEnd w:id="1606"/>
      <w:bookmarkEnd w:id="1607"/>
    </w:p>
    <w:p w14:paraId="330A4B87" w14:textId="77777777" w:rsidR="00FD7038" w:rsidRPr="00FD7038" w:rsidRDefault="00FD7038" w:rsidP="00FD7038">
      <w:pPr>
        <w:pStyle w:val="Heading4"/>
      </w:pPr>
      <w:bookmarkStart w:id="1608" w:name="_Toc160452846"/>
      <w:bookmarkStart w:id="1609" w:name="_Toc164869774"/>
      <w:bookmarkStart w:id="1610" w:name="_Toc168599601"/>
      <w:r w:rsidRPr="00FD7038">
        <w:t>6.4.3.1</w:t>
      </w:r>
      <w:r w:rsidRPr="00FD7038">
        <w:tab/>
        <w:t>Overview</w:t>
      </w:r>
      <w:bookmarkEnd w:id="1608"/>
      <w:bookmarkEnd w:id="1609"/>
      <w:bookmarkEnd w:id="1610"/>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pt;height:156pt" o:ole="">
            <v:imagedata r:id="rId69" o:title=""/>
          </v:shape>
          <o:OLEObject Type="Embed" ProgID="Word.Document.8" ShapeID="_x0000_i1054" DrawAspect="Content" ObjectID="_1779214305"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1" w:name="_Toc160452847"/>
      <w:bookmarkStart w:id="1612" w:name="_Toc164869775"/>
      <w:bookmarkStart w:id="1613" w:name="_Toc168599602"/>
      <w:r w:rsidRPr="00FD7038">
        <w:t>6.4.3.2</w:t>
      </w:r>
      <w:r w:rsidRPr="00FD7038">
        <w:tab/>
        <w:t>Resource: DAA Policies</w:t>
      </w:r>
      <w:bookmarkEnd w:id="1611"/>
      <w:bookmarkEnd w:id="1612"/>
      <w:bookmarkEnd w:id="1613"/>
    </w:p>
    <w:p w14:paraId="6BA734A6" w14:textId="77777777" w:rsidR="00FD7038" w:rsidRPr="00FD7038" w:rsidRDefault="00FD7038" w:rsidP="00FD7038">
      <w:pPr>
        <w:pStyle w:val="Heading5"/>
      </w:pPr>
      <w:bookmarkStart w:id="1614" w:name="_Toc160452848"/>
      <w:bookmarkStart w:id="1615" w:name="_Toc164869776"/>
      <w:bookmarkStart w:id="1616" w:name="_Toc168599603"/>
      <w:r w:rsidRPr="00FD7038">
        <w:t>6.4.3.2.1</w:t>
      </w:r>
      <w:r w:rsidRPr="00FD7038">
        <w:tab/>
        <w:t>Description</w:t>
      </w:r>
      <w:bookmarkEnd w:id="1614"/>
      <w:bookmarkEnd w:id="1615"/>
      <w:bookmarkEnd w:id="1616"/>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7" w:name="_Toc160452849"/>
      <w:bookmarkStart w:id="1618" w:name="_Toc164869777"/>
      <w:bookmarkStart w:id="1619" w:name="_Toc168599604"/>
      <w:r w:rsidRPr="00FD7038">
        <w:t>6.4.3.2.2</w:t>
      </w:r>
      <w:r w:rsidRPr="00FD7038">
        <w:tab/>
        <w:t>Resource Definition</w:t>
      </w:r>
      <w:bookmarkEnd w:id="1617"/>
      <w:bookmarkEnd w:id="1618"/>
      <w:bookmarkEnd w:id="1619"/>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20" w:name="_Toc160452850"/>
      <w:bookmarkStart w:id="1621" w:name="_Toc164869778"/>
      <w:bookmarkStart w:id="1622" w:name="_Toc168599605"/>
      <w:r w:rsidRPr="00FD7038">
        <w:t>6.4.3.2.3</w:t>
      </w:r>
      <w:r w:rsidRPr="00FD7038">
        <w:tab/>
        <w:t>Resource Standard Methods</w:t>
      </w:r>
      <w:bookmarkEnd w:id="1620"/>
      <w:bookmarkEnd w:id="1621"/>
      <w:bookmarkEnd w:id="1622"/>
    </w:p>
    <w:p w14:paraId="6F542FAE" w14:textId="77777777" w:rsidR="00FD7038" w:rsidRPr="00FD7038" w:rsidRDefault="00FD7038" w:rsidP="00FD7038">
      <w:pPr>
        <w:pStyle w:val="Heading6"/>
      </w:pPr>
      <w:bookmarkStart w:id="1623" w:name="_Toc160452851"/>
      <w:bookmarkStart w:id="1624" w:name="_Toc164869779"/>
      <w:bookmarkStart w:id="1625" w:name="_Toc168599606"/>
      <w:r w:rsidRPr="00FD7038">
        <w:t>6.4.3.2.3.1</w:t>
      </w:r>
      <w:r w:rsidRPr="00FD7038">
        <w:tab/>
        <w:t>GET</w:t>
      </w:r>
      <w:bookmarkEnd w:id="1623"/>
      <w:bookmarkEnd w:id="1624"/>
      <w:bookmarkEnd w:id="1625"/>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10A1EFFD"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6" w:name="_Toc160452852"/>
      <w:bookmarkStart w:id="1627" w:name="_Toc164869780"/>
      <w:bookmarkStart w:id="1628" w:name="_Toc168599607"/>
      <w:r w:rsidRPr="00FD7038">
        <w:t>6.4.3.2.3.2</w:t>
      </w:r>
      <w:r w:rsidRPr="00FD7038">
        <w:tab/>
        <w:t>POST</w:t>
      </w:r>
      <w:bookmarkEnd w:id="1626"/>
      <w:bookmarkEnd w:id="1627"/>
      <w:bookmarkEnd w:id="162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9" w:name="_Toc160452853"/>
      <w:bookmarkStart w:id="1630" w:name="_Toc164869781"/>
      <w:bookmarkStart w:id="1631" w:name="_Toc168599608"/>
      <w:r w:rsidRPr="00FD7038">
        <w:t>6.4.3.2.4</w:t>
      </w:r>
      <w:r w:rsidRPr="00FD7038">
        <w:tab/>
        <w:t>Resource Custom Operations</w:t>
      </w:r>
      <w:bookmarkEnd w:id="1629"/>
      <w:bookmarkEnd w:id="1630"/>
      <w:bookmarkEnd w:id="1631"/>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2" w:name="_Toc160452854"/>
      <w:bookmarkStart w:id="1633" w:name="_Toc164869782"/>
      <w:bookmarkStart w:id="1634" w:name="_Toc168599609"/>
      <w:r w:rsidRPr="00FD7038">
        <w:t>6.4.3.3</w:t>
      </w:r>
      <w:r w:rsidRPr="00FD7038">
        <w:tab/>
        <w:t>Resource: Individual DAA Policy</w:t>
      </w:r>
      <w:bookmarkEnd w:id="1632"/>
      <w:bookmarkEnd w:id="1633"/>
      <w:bookmarkEnd w:id="1634"/>
    </w:p>
    <w:p w14:paraId="43A67C3A" w14:textId="77777777" w:rsidR="00FD7038" w:rsidRPr="00FD7038" w:rsidRDefault="00FD7038" w:rsidP="00FD7038">
      <w:pPr>
        <w:pStyle w:val="Heading5"/>
      </w:pPr>
      <w:bookmarkStart w:id="1635" w:name="_Toc160452855"/>
      <w:bookmarkStart w:id="1636" w:name="_Toc164869783"/>
      <w:bookmarkStart w:id="1637" w:name="_Toc168599610"/>
      <w:r w:rsidRPr="00FD7038">
        <w:t>6.4.3.3.1</w:t>
      </w:r>
      <w:r w:rsidRPr="00FD7038">
        <w:tab/>
        <w:t>Description</w:t>
      </w:r>
      <w:bookmarkEnd w:id="1635"/>
      <w:bookmarkEnd w:id="1636"/>
      <w:bookmarkEnd w:id="1637"/>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8" w:name="_Toc160452856"/>
      <w:bookmarkStart w:id="1639" w:name="_Toc164869784"/>
      <w:bookmarkStart w:id="1640" w:name="_Toc168599611"/>
      <w:r w:rsidRPr="00FD7038">
        <w:t>6.4.3.3.2</w:t>
      </w:r>
      <w:r w:rsidRPr="00FD7038">
        <w:tab/>
        <w:t>Resource Definition</w:t>
      </w:r>
      <w:bookmarkEnd w:id="1638"/>
      <w:bookmarkEnd w:id="1639"/>
      <w:bookmarkEnd w:id="1640"/>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1" w:name="_Toc160452857"/>
      <w:bookmarkStart w:id="1642" w:name="_Toc164869785"/>
      <w:bookmarkStart w:id="1643" w:name="_Toc168599612"/>
      <w:r w:rsidRPr="00FD7038">
        <w:t>6.4.3.3.3</w:t>
      </w:r>
      <w:r w:rsidRPr="00FD7038">
        <w:tab/>
        <w:t>Resource Standard Methods</w:t>
      </w:r>
      <w:bookmarkEnd w:id="1641"/>
      <w:bookmarkEnd w:id="1642"/>
      <w:bookmarkEnd w:id="1643"/>
    </w:p>
    <w:p w14:paraId="5B11F15B" w14:textId="77777777" w:rsidR="00FD7038" w:rsidRPr="00FD7038" w:rsidRDefault="00FD7038" w:rsidP="00FD7038">
      <w:pPr>
        <w:pStyle w:val="Heading6"/>
      </w:pPr>
      <w:bookmarkStart w:id="1644" w:name="_Toc160452858"/>
      <w:bookmarkStart w:id="1645" w:name="_Toc164869786"/>
      <w:bookmarkStart w:id="1646" w:name="_Toc168599613"/>
      <w:r w:rsidRPr="00FD7038">
        <w:t>6.4.3.3.3.1</w:t>
      </w:r>
      <w:r w:rsidRPr="00FD7038">
        <w:tab/>
        <w:t>GET</w:t>
      </w:r>
      <w:bookmarkEnd w:id="1644"/>
      <w:bookmarkEnd w:id="1645"/>
      <w:bookmarkEnd w:id="1646"/>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7" w:name="_Toc160452859"/>
      <w:bookmarkStart w:id="1648" w:name="_Toc164869787"/>
      <w:bookmarkStart w:id="1649" w:name="_Toc168599614"/>
      <w:r w:rsidRPr="00FD7038">
        <w:t>6.4.3.3.3.2</w:t>
      </w:r>
      <w:r w:rsidRPr="00FD7038">
        <w:tab/>
        <w:t>PUT</w:t>
      </w:r>
      <w:bookmarkEnd w:id="1647"/>
      <w:bookmarkEnd w:id="1648"/>
      <w:bookmarkEnd w:id="1649"/>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50" w:name="_Toc160452860"/>
      <w:bookmarkStart w:id="1651" w:name="_Toc164869788"/>
      <w:bookmarkStart w:id="1652" w:name="_Toc168599615"/>
      <w:r w:rsidRPr="00FD7038">
        <w:t>6.4.3.3.3.</w:t>
      </w:r>
      <w:r w:rsidR="00B31885">
        <w:t>3</w:t>
      </w:r>
      <w:r w:rsidRPr="00FD7038">
        <w:tab/>
        <w:t>PATCH</w:t>
      </w:r>
      <w:bookmarkEnd w:id="1650"/>
      <w:bookmarkEnd w:id="1651"/>
      <w:bookmarkEnd w:id="1652"/>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3" w:name="_Toc160452861"/>
      <w:bookmarkStart w:id="1654" w:name="_Toc164869789"/>
      <w:bookmarkStart w:id="1655" w:name="_Toc168599616"/>
      <w:r w:rsidRPr="00FD7038">
        <w:t>6.4.3.3.3.4</w:t>
      </w:r>
      <w:r w:rsidRPr="00FD7038">
        <w:tab/>
        <w:t>DELETE</w:t>
      </w:r>
      <w:bookmarkEnd w:id="1653"/>
      <w:bookmarkEnd w:id="1654"/>
      <w:bookmarkEnd w:id="1655"/>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6" w:name="_Toc160452862"/>
      <w:bookmarkStart w:id="1657" w:name="_Toc164869790"/>
      <w:bookmarkStart w:id="1658" w:name="_Toc168599617"/>
      <w:r w:rsidRPr="00FD7038">
        <w:t>6.4.3.3.4</w:t>
      </w:r>
      <w:r w:rsidRPr="00FD7038">
        <w:tab/>
        <w:t>Resource Custom Operations</w:t>
      </w:r>
      <w:bookmarkEnd w:id="1656"/>
      <w:bookmarkEnd w:id="1657"/>
      <w:bookmarkEnd w:id="165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9" w:name="_Toc160452863"/>
      <w:bookmarkStart w:id="1660" w:name="_Toc164869791"/>
      <w:bookmarkStart w:id="1661" w:name="_Toc168599618"/>
      <w:r w:rsidRPr="00FD7038">
        <w:t>6.4.4</w:t>
      </w:r>
      <w:r w:rsidRPr="00FD7038">
        <w:tab/>
        <w:t>Custom Operations without associated resources</w:t>
      </w:r>
      <w:bookmarkEnd w:id="1659"/>
      <w:bookmarkEnd w:id="1660"/>
      <w:bookmarkEnd w:id="1661"/>
    </w:p>
    <w:p w14:paraId="1E2F1F05" w14:textId="77777777" w:rsidR="00FD7038" w:rsidRPr="00FD7038" w:rsidRDefault="00FD7038" w:rsidP="00FD7038">
      <w:pPr>
        <w:pStyle w:val="Heading4"/>
      </w:pPr>
      <w:bookmarkStart w:id="1662" w:name="_Toc160452864"/>
      <w:bookmarkStart w:id="1663" w:name="_Toc164869792"/>
      <w:bookmarkStart w:id="1664" w:name="_Toc168599619"/>
      <w:r w:rsidRPr="00FD7038">
        <w:t>6.4.4.1</w:t>
      </w:r>
      <w:r w:rsidRPr="00FD7038">
        <w:tab/>
        <w:t>Overview</w:t>
      </w:r>
      <w:bookmarkEnd w:id="1662"/>
      <w:bookmarkEnd w:id="1663"/>
      <w:bookmarkEnd w:id="1664"/>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pt;height:89pt" o:ole="">
            <v:imagedata r:id="rId71" o:title=""/>
          </v:shape>
          <o:OLEObject Type="Embed" ProgID="Word.Document.8" ShapeID="_x0000_i1055" DrawAspect="Content" ObjectID="_1779214306"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5" w:name="_Toc160452865"/>
      <w:bookmarkStart w:id="1666" w:name="_Toc164869793"/>
      <w:bookmarkStart w:id="1667" w:name="_Toc168599620"/>
      <w:r w:rsidRPr="00FD7038">
        <w:t>6.4.4.2</w:t>
      </w:r>
      <w:r w:rsidRPr="00FD7038">
        <w:tab/>
        <w:t>Operation: InformDAAEvents</w:t>
      </w:r>
      <w:bookmarkEnd w:id="1665"/>
      <w:bookmarkEnd w:id="1666"/>
      <w:bookmarkEnd w:id="1667"/>
    </w:p>
    <w:p w14:paraId="788E6D2A" w14:textId="77777777" w:rsidR="00FD7038" w:rsidRPr="00FD7038" w:rsidRDefault="00FD7038" w:rsidP="00FD7038">
      <w:pPr>
        <w:pStyle w:val="Heading5"/>
      </w:pPr>
      <w:bookmarkStart w:id="1668" w:name="_Toc160452866"/>
      <w:bookmarkStart w:id="1669" w:name="_Toc164869794"/>
      <w:bookmarkStart w:id="1670" w:name="_Toc168599621"/>
      <w:r w:rsidRPr="00FD7038">
        <w:t>6.4.4.2.1</w:t>
      </w:r>
      <w:r w:rsidRPr="00FD7038">
        <w:tab/>
        <w:t>Description</w:t>
      </w:r>
      <w:bookmarkEnd w:id="1668"/>
      <w:bookmarkEnd w:id="1669"/>
      <w:bookmarkEnd w:id="1670"/>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1" w:name="_Toc160452867"/>
      <w:bookmarkStart w:id="1672" w:name="_Toc164869795"/>
      <w:bookmarkStart w:id="1673" w:name="_Toc168599622"/>
      <w:r w:rsidRPr="00FD7038">
        <w:t>6.4.4.2.2</w:t>
      </w:r>
      <w:r w:rsidRPr="00FD7038">
        <w:tab/>
        <w:t>Operation Definition</w:t>
      </w:r>
      <w:bookmarkEnd w:id="1671"/>
      <w:bookmarkEnd w:id="1672"/>
      <w:bookmarkEnd w:id="167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2F8086B7"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0BCF118"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B7A2506"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37EB220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4" w:name="_Toc160452868"/>
      <w:bookmarkStart w:id="1675" w:name="_Toc164869796"/>
      <w:bookmarkStart w:id="1676" w:name="_Toc168599623"/>
      <w:r w:rsidRPr="00FD7038">
        <w:t>6.4.5</w:t>
      </w:r>
      <w:r w:rsidRPr="00FD7038">
        <w:tab/>
        <w:t>Notifications</w:t>
      </w:r>
      <w:bookmarkEnd w:id="1674"/>
      <w:bookmarkEnd w:id="1675"/>
      <w:bookmarkEnd w:id="1676"/>
    </w:p>
    <w:p w14:paraId="27429DB5" w14:textId="77777777" w:rsidR="00FD7038" w:rsidRPr="00FD7038" w:rsidRDefault="00FD7038" w:rsidP="00FD7038">
      <w:pPr>
        <w:pStyle w:val="Heading4"/>
      </w:pPr>
      <w:bookmarkStart w:id="1677" w:name="_Toc160452869"/>
      <w:bookmarkStart w:id="1678" w:name="_Toc164869797"/>
      <w:bookmarkStart w:id="1679" w:name="_Toc168599624"/>
      <w:r w:rsidRPr="00FD7038">
        <w:t>6.4.5.1</w:t>
      </w:r>
      <w:r w:rsidRPr="00FD7038">
        <w:tab/>
        <w:t>General</w:t>
      </w:r>
      <w:bookmarkEnd w:id="1677"/>
      <w:bookmarkEnd w:id="1678"/>
      <w:bookmarkEnd w:id="1679"/>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80" w:name="_Toc160452870"/>
      <w:bookmarkStart w:id="1681" w:name="_Toc164869798"/>
      <w:bookmarkStart w:id="1682" w:name="_Toc168599625"/>
      <w:r w:rsidRPr="00FD7038">
        <w:lastRenderedPageBreak/>
        <w:t>6.4</w:t>
      </w:r>
      <w:r w:rsidRPr="00FD7038">
        <w:rPr>
          <w:lang w:val="en-US"/>
        </w:rPr>
        <w:t>.5.2</w:t>
      </w:r>
      <w:r w:rsidRPr="00FD7038">
        <w:rPr>
          <w:lang w:val="en-US"/>
        </w:rPr>
        <w:tab/>
        <w:t>DAA Policy Configuration Completion Status Notification</w:t>
      </w:r>
      <w:bookmarkEnd w:id="1680"/>
      <w:bookmarkEnd w:id="1681"/>
      <w:bookmarkEnd w:id="1682"/>
    </w:p>
    <w:p w14:paraId="44710290" w14:textId="77777777" w:rsidR="00FD7038" w:rsidRPr="00FD7038" w:rsidRDefault="00FD7038" w:rsidP="00FD7038">
      <w:pPr>
        <w:pStyle w:val="Heading5"/>
        <w:rPr>
          <w:noProof/>
          <w:lang w:val="en-US"/>
        </w:rPr>
      </w:pPr>
      <w:bookmarkStart w:id="1683" w:name="_Toc160452871"/>
      <w:bookmarkStart w:id="1684" w:name="_Toc164869799"/>
      <w:bookmarkStart w:id="1685" w:name="_Toc168599626"/>
      <w:r w:rsidRPr="00FD7038">
        <w:t>6.4</w:t>
      </w:r>
      <w:r w:rsidRPr="00FD7038">
        <w:rPr>
          <w:lang w:val="en-US"/>
        </w:rPr>
        <w:t>.5.2</w:t>
      </w:r>
      <w:r w:rsidRPr="00FD7038">
        <w:rPr>
          <w:noProof/>
          <w:lang w:val="en-US"/>
        </w:rPr>
        <w:t>.1</w:t>
      </w:r>
      <w:r w:rsidRPr="00FD7038">
        <w:rPr>
          <w:noProof/>
          <w:lang w:val="en-US"/>
        </w:rPr>
        <w:tab/>
        <w:t>Description</w:t>
      </w:r>
      <w:bookmarkEnd w:id="1683"/>
      <w:bookmarkEnd w:id="1684"/>
      <w:bookmarkEnd w:id="1685"/>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6" w:name="_Toc160452872"/>
      <w:bookmarkStart w:id="1687" w:name="_Toc164869800"/>
      <w:bookmarkStart w:id="1688" w:name="_Toc168599627"/>
      <w:r w:rsidRPr="00FD7038">
        <w:t>6.4.5.2</w:t>
      </w:r>
      <w:r w:rsidRPr="00FD7038">
        <w:rPr>
          <w:noProof/>
        </w:rPr>
        <w:t>.2</w:t>
      </w:r>
      <w:r w:rsidRPr="00FD7038">
        <w:rPr>
          <w:noProof/>
        </w:rPr>
        <w:tab/>
        <w:t>Target URI</w:t>
      </w:r>
      <w:bookmarkEnd w:id="1686"/>
      <w:bookmarkEnd w:id="1687"/>
      <w:bookmarkEnd w:id="168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9" w:name="_Toc160452873"/>
      <w:bookmarkStart w:id="1690" w:name="_Toc164869801"/>
      <w:bookmarkStart w:id="1691" w:name="_Toc168599628"/>
      <w:r w:rsidRPr="00FD7038">
        <w:t>6.4.5.2</w:t>
      </w:r>
      <w:r w:rsidRPr="00FD7038">
        <w:rPr>
          <w:noProof/>
        </w:rPr>
        <w:t>.3</w:t>
      </w:r>
      <w:r w:rsidRPr="00FD7038">
        <w:rPr>
          <w:noProof/>
        </w:rPr>
        <w:tab/>
        <w:t>Standard Methods</w:t>
      </w:r>
      <w:bookmarkEnd w:id="1689"/>
      <w:bookmarkEnd w:id="1690"/>
      <w:bookmarkEnd w:id="1691"/>
    </w:p>
    <w:p w14:paraId="7FF5E3D3" w14:textId="77777777" w:rsidR="00FD7038" w:rsidRPr="00FD7038" w:rsidRDefault="00FD7038" w:rsidP="00FD7038">
      <w:pPr>
        <w:pStyle w:val="Heading6"/>
        <w:rPr>
          <w:noProof/>
        </w:rPr>
      </w:pPr>
      <w:bookmarkStart w:id="1692" w:name="_Toc160452874"/>
      <w:bookmarkStart w:id="1693" w:name="_Toc164869802"/>
      <w:bookmarkStart w:id="1694" w:name="_Toc168599629"/>
      <w:r w:rsidRPr="00FD7038">
        <w:t>6.4.5.2.3</w:t>
      </w:r>
      <w:r w:rsidRPr="00FD7038">
        <w:rPr>
          <w:noProof/>
        </w:rPr>
        <w:t>.1</w:t>
      </w:r>
      <w:r w:rsidRPr="00FD7038">
        <w:rPr>
          <w:noProof/>
        </w:rPr>
        <w:tab/>
        <w:t>POST</w:t>
      </w:r>
      <w:bookmarkEnd w:id="1692"/>
      <w:bookmarkEnd w:id="1693"/>
      <w:bookmarkEnd w:id="1694"/>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5285785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56700A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5" w:name="_Toc160452875"/>
      <w:bookmarkStart w:id="1696" w:name="_Toc164869803"/>
      <w:bookmarkStart w:id="1697" w:name="_Toc16859963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5"/>
      <w:bookmarkEnd w:id="1696"/>
      <w:bookmarkEnd w:id="1697"/>
    </w:p>
    <w:p w14:paraId="5BB0259A" w14:textId="77777777" w:rsidR="00FD7038" w:rsidRPr="00FD7038" w:rsidRDefault="00FD7038" w:rsidP="00FD7038">
      <w:pPr>
        <w:pStyle w:val="Heading5"/>
        <w:rPr>
          <w:noProof/>
          <w:lang w:val="en-US"/>
        </w:rPr>
      </w:pPr>
      <w:bookmarkStart w:id="1698" w:name="_Toc160452876"/>
      <w:bookmarkStart w:id="1699" w:name="_Toc164869804"/>
      <w:bookmarkStart w:id="1700" w:name="_Toc168599631"/>
      <w:r w:rsidRPr="00FD7038">
        <w:t>6.4</w:t>
      </w:r>
      <w:r w:rsidRPr="00FD7038">
        <w:rPr>
          <w:lang w:val="en-US"/>
        </w:rPr>
        <w:t>.5.3</w:t>
      </w:r>
      <w:r w:rsidRPr="00FD7038">
        <w:rPr>
          <w:noProof/>
          <w:lang w:val="en-US"/>
        </w:rPr>
        <w:t>.1</w:t>
      </w:r>
      <w:r w:rsidRPr="00FD7038">
        <w:rPr>
          <w:noProof/>
          <w:lang w:val="en-US"/>
        </w:rPr>
        <w:tab/>
        <w:t>Description</w:t>
      </w:r>
      <w:bookmarkEnd w:id="1698"/>
      <w:bookmarkEnd w:id="1699"/>
      <w:bookmarkEnd w:id="1700"/>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1" w:name="_Toc160452877"/>
      <w:bookmarkStart w:id="1702" w:name="_Toc164869805"/>
      <w:bookmarkStart w:id="1703" w:name="_Toc168599632"/>
      <w:r w:rsidRPr="00FD7038">
        <w:t>6.4.5.3</w:t>
      </w:r>
      <w:r w:rsidRPr="00FD7038">
        <w:rPr>
          <w:noProof/>
        </w:rPr>
        <w:t>.2</w:t>
      </w:r>
      <w:r w:rsidRPr="00FD7038">
        <w:rPr>
          <w:noProof/>
        </w:rPr>
        <w:tab/>
        <w:t>Target URI</w:t>
      </w:r>
      <w:bookmarkEnd w:id="1701"/>
      <w:bookmarkEnd w:id="1702"/>
      <w:bookmarkEnd w:id="17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4" w:name="_Toc160452878"/>
      <w:bookmarkStart w:id="1705" w:name="_Toc164869806"/>
      <w:bookmarkStart w:id="1706" w:name="_Toc168599633"/>
      <w:r w:rsidRPr="00FD7038">
        <w:t>6.4.5.3</w:t>
      </w:r>
      <w:r w:rsidRPr="00FD7038">
        <w:rPr>
          <w:noProof/>
        </w:rPr>
        <w:t>.3</w:t>
      </w:r>
      <w:r w:rsidRPr="00FD7038">
        <w:rPr>
          <w:noProof/>
        </w:rPr>
        <w:tab/>
        <w:t>Standard Methods</w:t>
      </w:r>
      <w:bookmarkEnd w:id="1704"/>
      <w:bookmarkEnd w:id="1705"/>
      <w:bookmarkEnd w:id="1706"/>
    </w:p>
    <w:p w14:paraId="7D169772" w14:textId="77777777" w:rsidR="00FD7038" w:rsidRPr="00FD7038" w:rsidRDefault="00FD7038" w:rsidP="00FD7038">
      <w:pPr>
        <w:pStyle w:val="Heading6"/>
        <w:rPr>
          <w:noProof/>
        </w:rPr>
      </w:pPr>
      <w:bookmarkStart w:id="1707" w:name="_Toc160452879"/>
      <w:bookmarkStart w:id="1708" w:name="_Toc164869807"/>
      <w:bookmarkStart w:id="1709" w:name="_Toc168599634"/>
      <w:r w:rsidRPr="00FD7038">
        <w:t>6.4.5.3.3</w:t>
      </w:r>
      <w:r w:rsidRPr="00FD7038">
        <w:rPr>
          <w:noProof/>
        </w:rPr>
        <w:t>.1</w:t>
      </w:r>
      <w:r w:rsidRPr="00FD7038">
        <w:rPr>
          <w:noProof/>
        </w:rPr>
        <w:tab/>
        <w:t>POST</w:t>
      </w:r>
      <w:bookmarkEnd w:id="1707"/>
      <w:bookmarkEnd w:id="1708"/>
      <w:bookmarkEnd w:id="1709"/>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3B917025"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558814FB"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10" w:name="_Toc160452880"/>
      <w:bookmarkStart w:id="1711" w:name="_Toc164869808"/>
      <w:bookmarkStart w:id="1712" w:name="_Toc168599635"/>
      <w:r w:rsidRPr="00FD7038">
        <w:t>6.4.6</w:t>
      </w:r>
      <w:r w:rsidRPr="00FD7038">
        <w:tab/>
        <w:t>Data Model</w:t>
      </w:r>
      <w:bookmarkEnd w:id="1710"/>
      <w:bookmarkEnd w:id="1711"/>
      <w:bookmarkEnd w:id="1712"/>
    </w:p>
    <w:p w14:paraId="3E9A5720" w14:textId="77777777" w:rsidR="00FD7038" w:rsidRPr="00FD7038" w:rsidRDefault="00FD7038" w:rsidP="00FD7038">
      <w:pPr>
        <w:pStyle w:val="Heading4"/>
      </w:pPr>
      <w:bookmarkStart w:id="1713" w:name="_Toc160452881"/>
      <w:bookmarkStart w:id="1714" w:name="_Toc164869809"/>
      <w:bookmarkStart w:id="1715" w:name="_Toc168599636"/>
      <w:r w:rsidRPr="00FD7038">
        <w:t>6.4.6.1</w:t>
      </w:r>
      <w:r w:rsidRPr="00FD7038">
        <w:tab/>
        <w:t>General</w:t>
      </w:r>
      <w:bookmarkEnd w:id="1713"/>
      <w:bookmarkEnd w:id="1714"/>
      <w:bookmarkEnd w:id="1715"/>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6" w:name="_Toc160452882"/>
      <w:bookmarkStart w:id="1717" w:name="_Toc164869810"/>
      <w:bookmarkStart w:id="1718" w:name="_Toc168599637"/>
      <w:r w:rsidRPr="00FD7038">
        <w:t>6.4</w:t>
      </w:r>
      <w:r w:rsidRPr="00FD7038">
        <w:rPr>
          <w:lang w:val="en-US"/>
        </w:rPr>
        <w:t>.6.2</w:t>
      </w:r>
      <w:r w:rsidRPr="00FD7038">
        <w:rPr>
          <w:lang w:val="en-US"/>
        </w:rPr>
        <w:tab/>
        <w:t>Structured data types</w:t>
      </w:r>
      <w:bookmarkEnd w:id="1716"/>
      <w:bookmarkEnd w:id="1717"/>
      <w:bookmarkEnd w:id="1718"/>
    </w:p>
    <w:p w14:paraId="71CB4580" w14:textId="77777777" w:rsidR="00FD7038" w:rsidRPr="00FD7038" w:rsidRDefault="00FD7038" w:rsidP="00FD7038">
      <w:pPr>
        <w:pStyle w:val="Heading5"/>
      </w:pPr>
      <w:bookmarkStart w:id="1719" w:name="_Toc160452883"/>
      <w:bookmarkStart w:id="1720" w:name="_Toc164869811"/>
      <w:bookmarkStart w:id="1721" w:name="_Toc168599638"/>
      <w:r w:rsidRPr="00FD7038">
        <w:t>6.4.6.2.1</w:t>
      </w:r>
      <w:r w:rsidRPr="00FD7038">
        <w:tab/>
        <w:t>Introduction</w:t>
      </w:r>
      <w:bookmarkEnd w:id="1719"/>
      <w:bookmarkEnd w:id="1720"/>
      <w:bookmarkEnd w:id="1721"/>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2" w:name="_Toc160452884"/>
      <w:bookmarkStart w:id="1723" w:name="_Toc164869812"/>
      <w:bookmarkStart w:id="1724" w:name="_Toc168599639"/>
      <w:r w:rsidRPr="00FD7038">
        <w:t>6.4.6.2.2</w:t>
      </w:r>
      <w:r w:rsidRPr="00FD7038">
        <w:tab/>
        <w:t>Type: DAAPolReq</w:t>
      </w:r>
      <w:bookmarkEnd w:id="1722"/>
      <w:bookmarkEnd w:id="1723"/>
      <w:bookmarkEnd w:id="1724"/>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5" w:name="_Toc160452885"/>
      <w:bookmarkStart w:id="1726" w:name="_Toc164869813"/>
      <w:bookmarkStart w:id="1727" w:name="_Toc168599640"/>
      <w:r w:rsidRPr="00FD7038">
        <w:lastRenderedPageBreak/>
        <w:t>6.4.6.2.3</w:t>
      </w:r>
      <w:r w:rsidRPr="00FD7038">
        <w:tab/>
        <w:t>Type: DAAPolResp</w:t>
      </w:r>
      <w:bookmarkEnd w:id="1725"/>
      <w:bookmarkEnd w:id="1726"/>
      <w:bookmarkEnd w:id="1727"/>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8" w:name="_Toc160452886"/>
      <w:bookmarkStart w:id="1729" w:name="_Toc164869814"/>
      <w:bookmarkStart w:id="1730" w:name="_Toc168599641"/>
      <w:r w:rsidRPr="00FD7038">
        <w:t>6.4.6.2.4</w:t>
      </w:r>
      <w:r w:rsidRPr="00FD7038">
        <w:tab/>
        <w:t>Type: DAAPolicy</w:t>
      </w:r>
      <w:bookmarkEnd w:id="1728"/>
      <w:bookmarkEnd w:id="1729"/>
      <w:bookmarkEnd w:id="1730"/>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1" w:name="_Toc160452887"/>
      <w:bookmarkStart w:id="1732" w:name="_Toc164869815"/>
      <w:bookmarkStart w:id="1733" w:name="_Toc168599642"/>
      <w:r w:rsidRPr="00FD7038">
        <w:t>6.4.6.2.5</w:t>
      </w:r>
      <w:r w:rsidRPr="00FD7038">
        <w:tab/>
        <w:t>Type: DAAPolicyPatch</w:t>
      </w:r>
      <w:bookmarkEnd w:id="1731"/>
      <w:bookmarkEnd w:id="1732"/>
      <w:bookmarkEnd w:id="173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4" w:name="_Toc160452888"/>
      <w:bookmarkStart w:id="1735" w:name="_Toc164869816"/>
      <w:bookmarkStart w:id="1736" w:name="_Toc168599643"/>
      <w:r w:rsidRPr="00FD7038">
        <w:t>6.4.6.2.6</w:t>
      </w:r>
      <w:r w:rsidRPr="00FD7038">
        <w:tab/>
        <w:t>Type: DAAAppPolicy</w:t>
      </w:r>
      <w:bookmarkEnd w:id="1734"/>
      <w:bookmarkEnd w:id="1735"/>
      <w:bookmarkEnd w:id="1736"/>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7" w:name="_Toc160452889"/>
      <w:bookmarkStart w:id="1738" w:name="_Toc164869817"/>
      <w:bookmarkStart w:id="1739" w:name="_Toc168599644"/>
      <w:r w:rsidRPr="00FD7038">
        <w:lastRenderedPageBreak/>
        <w:t>6.4.6.2.7</w:t>
      </w:r>
      <w:r w:rsidRPr="00FD7038">
        <w:tab/>
        <w:t>Type: InformDAAEventsReq</w:t>
      </w:r>
      <w:bookmarkEnd w:id="1737"/>
      <w:bookmarkEnd w:id="1738"/>
      <w:bookmarkEnd w:id="1739"/>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40" w:name="_Toc160452890"/>
      <w:bookmarkStart w:id="1741" w:name="_Toc164869818"/>
      <w:bookmarkStart w:id="1742" w:name="_Toc168599645"/>
      <w:r w:rsidRPr="00FD7038">
        <w:t>6.4.6.2.8</w:t>
      </w:r>
      <w:r w:rsidRPr="00FD7038">
        <w:tab/>
        <w:t>Type: DAAPolConfigNotif</w:t>
      </w:r>
      <w:bookmarkEnd w:id="1740"/>
      <w:bookmarkEnd w:id="1741"/>
      <w:bookmarkEnd w:id="1742"/>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3" w:name="_Toc160452891"/>
      <w:bookmarkStart w:id="1744" w:name="_Toc164869819"/>
      <w:bookmarkStart w:id="1745" w:name="_Toc168599646"/>
      <w:r w:rsidRPr="00FD7038">
        <w:t>6.4.6.2.9</w:t>
      </w:r>
      <w:r w:rsidRPr="00FD7038">
        <w:tab/>
        <w:t>Type: DAAEventsInfo</w:t>
      </w:r>
      <w:bookmarkEnd w:id="1743"/>
      <w:bookmarkEnd w:id="1744"/>
      <w:bookmarkEnd w:id="1745"/>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6" w:name="_Toc160452892"/>
      <w:bookmarkStart w:id="1747" w:name="_Toc164869820"/>
      <w:bookmarkStart w:id="1748" w:name="_Toc168599647"/>
      <w:r w:rsidRPr="00FD7038">
        <w:lastRenderedPageBreak/>
        <w:t>6.4.6.2.10</w:t>
      </w:r>
      <w:r w:rsidRPr="00FD7038">
        <w:tab/>
        <w:t>Type: DAAEvent</w:t>
      </w:r>
      <w:bookmarkEnd w:id="1746"/>
      <w:bookmarkEnd w:id="1747"/>
      <w:bookmarkEnd w:id="17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9" w:name="_Toc160452893"/>
      <w:bookmarkStart w:id="1750" w:name="_Toc164869821"/>
      <w:bookmarkStart w:id="1751" w:name="_Toc168599648"/>
      <w:r w:rsidRPr="00FD7038">
        <w:t>6.4</w:t>
      </w:r>
      <w:r w:rsidRPr="00FD7038">
        <w:rPr>
          <w:lang w:val="en-US"/>
        </w:rPr>
        <w:t>.6.3</w:t>
      </w:r>
      <w:r w:rsidRPr="00FD7038">
        <w:rPr>
          <w:lang w:val="en-US"/>
        </w:rPr>
        <w:tab/>
        <w:t>Simple data types and enumerations</w:t>
      </w:r>
      <w:bookmarkEnd w:id="1749"/>
      <w:bookmarkEnd w:id="1750"/>
      <w:bookmarkEnd w:id="1751"/>
    </w:p>
    <w:p w14:paraId="054AF953" w14:textId="77777777" w:rsidR="00FD7038" w:rsidRPr="00FD7038" w:rsidRDefault="00FD7038" w:rsidP="00FD7038">
      <w:pPr>
        <w:pStyle w:val="Heading5"/>
      </w:pPr>
      <w:bookmarkStart w:id="1752" w:name="_Toc160452894"/>
      <w:bookmarkStart w:id="1753" w:name="_Toc164869822"/>
      <w:bookmarkStart w:id="1754" w:name="_Toc168599649"/>
      <w:r w:rsidRPr="00FD7038">
        <w:t>6.4.6.3.1</w:t>
      </w:r>
      <w:r w:rsidRPr="00FD7038">
        <w:tab/>
        <w:t>Introduction</w:t>
      </w:r>
      <w:bookmarkEnd w:id="1752"/>
      <w:bookmarkEnd w:id="1753"/>
      <w:bookmarkEnd w:id="1754"/>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5" w:name="_Toc160452895"/>
      <w:bookmarkStart w:id="1756" w:name="_Toc164869823"/>
      <w:bookmarkStart w:id="1757" w:name="_Toc168599650"/>
      <w:r w:rsidRPr="00FD7038">
        <w:t>6.4.6.3.2</w:t>
      </w:r>
      <w:r w:rsidRPr="00FD7038">
        <w:tab/>
        <w:t>Simple data types</w:t>
      </w:r>
      <w:bookmarkEnd w:id="1755"/>
      <w:bookmarkEnd w:id="1756"/>
      <w:bookmarkEnd w:id="1757"/>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8" w:name="_Toc129252522"/>
      <w:bookmarkStart w:id="1759" w:name="_Toc160452896"/>
      <w:bookmarkStart w:id="1760" w:name="_Toc164869824"/>
      <w:bookmarkStart w:id="1761" w:name="_Toc168599651"/>
      <w:r w:rsidRPr="00FD7038">
        <w:t>6.4.6.3.3</w:t>
      </w:r>
      <w:r w:rsidRPr="00FD7038">
        <w:tab/>
        <w:t xml:space="preserve">Enumeration: </w:t>
      </w:r>
      <w:bookmarkEnd w:id="1758"/>
      <w:r w:rsidRPr="00FD7038">
        <w:t>DAAPolConfigStatus</w:t>
      </w:r>
      <w:bookmarkEnd w:id="1759"/>
      <w:bookmarkEnd w:id="1760"/>
      <w:bookmarkEnd w:id="1761"/>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2" w:name="_Toc160452897"/>
      <w:bookmarkStart w:id="1763" w:name="_Toc164869825"/>
      <w:bookmarkStart w:id="1764" w:name="_Toc16859965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2"/>
      <w:bookmarkEnd w:id="1763"/>
      <w:bookmarkEnd w:id="176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5" w:name="_Toc160452898"/>
      <w:bookmarkStart w:id="1766" w:name="_Toc164869826"/>
      <w:bookmarkStart w:id="1767" w:name="_Toc168599653"/>
      <w:r w:rsidRPr="00FD7038">
        <w:lastRenderedPageBreak/>
        <w:t>6.4.6.5</w:t>
      </w:r>
      <w:r w:rsidRPr="00FD7038">
        <w:tab/>
        <w:t>Binary data</w:t>
      </w:r>
      <w:bookmarkEnd w:id="1765"/>
      <w:bookmarkEnd w:id="1766"/>
      <w:bookmarkEnd w:id="1767"/>
    </w:p>
    <w:p w14:paraId="26237E3C" w14:textId="77777777" w:rsidR="00FD7038" w:rsidRPr="00FD7038" w:rsidRDefault="00FD7038" w:rsidP="00FD7038">
      <w:pPr>
        <w:pStyle w:val="Heading5"/>
      </w:pPr>
      <w:bookmarkStart w:id="1768" w:name="_Toc160452899"/>
      <w:bookmarkStart w:id="1769" w:name="_Toc164869827"/>
      <w:bookmarkStart w:id="1770" w:name="_Toc168599654"/>
      <w:r w:rsidRPr="00FD7038">
        <w:t>6.4.6.5.1</w:t>
      </w:r>
      <w:r w:rsidRPr="00FD7038">
        <w:tab/>
        <w:t>Binary Data Types</w:t>
      </w:r>
      <w:bookmarkEnd w:id="1768"/>
      <w:bookmarkEnd w:id="1769"/>
      <w:bookmarkEnd w:id="1770"/>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1" w:name="_Toc160452900"/>
      <w:bookmarkStart w:id="1772" w:name="_Toc164869828"/>
      <w:bookmarkStart w:id="1773" w:name="_Toc168599655"/>
      <w:r w:rsidRPr="00FD7038">
        <w:t>6.4.7</w:t>
      </w:r>
      <w:r w:rsidRPr="00FD7038">
        <w:tab/>
        <w:t>Error Handling</w:t>
      </w:r>
      <w:bookmarkEnd w:id="1771"/>
      <w:bookmarkEnd w:id="1772"/>
      <w:bookmarkEnd w:id="1773"/>
    </w:p>
    <w:p w14:paraId="3156D97F" w14:textId="77777777" w:rsidR="00FD7038" w:rsidRPr="00FD7038" w:rsidRDefault="00FD7038" w:rsidP="00FD7038">
      <w:pPr>
        <w:pStyle w:val="Heading4"/>
      </w:pPr>
      <w:bookmarkStart w:id="1774" w:name="_Toc160452901"/>
      <w:bookmarkStart w:id="1775" w:name="_Toc164869829"/>
      <w:bookmarkStart w:id="1776" w:name="_Toc168599656"/>
      <w:r w:rsidRPr="00FD7038">
        <w:t>6.4.7.1</w:t>
      </w:r>
      <w:r w:rsidRPr="00FD7038">
        <w:tab/>
        <w:t>General</w:t>
      </w:r>
      <w:bookmarkEnd w:id="1774"/>
      <w:bookmarkEnd w:id="1775"/>
      <w:bookmarkEnd w:id="1776"/>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7" w:name="_Toc160452902"/>
      <w:bookmarkStart w:id="1778" w:name="_Toc164869830"/>
      <w:bookmarkStart w:id="1779" w:name="_Toc168599657"/>
      <w:r w:rsidRPr="00FD7038">
        <w:t>6.4.7.2</w:t>
      </w:r>
      <w:r w:rsidRPr="00FD7038">
        <w:tab/>
        <w:t>Protocol Errors</w:t>
      </w:r>
      <w:bookmarkEnd w:id="1777"/>
      <w:bookmarkEnd w:id="1778"/>
      <w:bookmarkEnd w:id="177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80" w:name="_Toc160452903"/>
      <w:bookmarkStart w:id="1781" w:name="_Toc164869831"/>
      <w:bookmarkStart w:id="1782" w:name="_Toc168599658"/>
      <w:r w:rsidRPr="00FD7038">
        <w:t>6.4.7.3</w:t>
      </w:r>
      <w:r w:rsidRPr="00FD7038">
        <w:tab/>
        <w:t>Application Errors</w:t>
      </w:r>
      <w:bookmarkEnd w:id="1780"/>
      <w:bookmarkEnd w:id="1781"/>
      <w:bookmarkEnd w:id="1782"/>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3" w:name="_Toc160452904"/>
      <w:bookmarkStart w:id="1784" w:name="_Toc164869832"/>
      <w:bookmarkStart w:id="1785" w:name="_Toc168599659"/>
      <w:r w:rsidRPr="00FD7038">
        <w:t>6.4.8</w:t>
      </w:r>
      <w:r w:rsidRPr="00FD7038">
        <w:rPr>
          <w:lang w:eastAsia="zh-CN"/>
        </w:rPr>
        <w:tab/>
        <w:t>Feature negotiation</w:t>
      </w:r>
      <w:bookmarkEnd w:id="1783"/>
      <w:bookmarkEnd w:id="1784"/>
      <w:bookmarkEnd w:id="1785"/>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6" w:name="_Toc160452905"/>
      <w:bookmarkStart w:id="1787" w:name="_Toc164869833"/>
      <w:bookmarkStart w:id="1788" w:name="_Toc168599660"/>
      <w:r w:rsidRPr="00FD7038">
        <w:t>6.4.9</w:t>
      </w:r>
      <w:r w:rsidRPr="00FD7038">
        <w:tab/>
        <w:t>Security</w:t>
      </w:r>
      <w:bookmarkEnd w:id="1786"/>
      <w:bookmarkEnd w:id="1787"/>
      <w:bookmarkEnd w:id="1788"/>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9" w:name="_Toc160452906"/>
      <w:bookmarkStart w:id="1790" w:name="_Toc164869834"/>
      <w:bookmarkStart w:id="1791" w:name="_Toc168599661"/>
      <w:r w:rsidR="009F09F1" w:rsidRPr="009F09F1">
        <w:rPr>
          <w:noProof/>
          <w:lang w:eastAsia="zh-CN"/>
        </w:rPr>
        <w:lastRenderedPageBreak/>
        <w:t>6.5</w:t>
      </w:r>
      <w:r w:rsidR="009F09F1" w:rsidRPr="009F09F1">
        <w:tab/>
        <w:t>UAE_UAVDynamicInfo API</w:t>
      </w:r>
      <w:bookmarkEnd w:id="1789"/>
      <w:bookmarkEnd w:id="1790"/>
      <w:bookmarkEnd w:id="1791"/>
    </w:p>
    <w:p w14:paraId="2277FF0F" w14:textId="77777777" w:rsidR="009F09F1" w:rsidRPr="009F09F1" w:rsidRDefault="009F09F1" w:rsidP="009F09F1">
      <w:pPr>
        <w:pStyle w:val="Heading3"/>
      </w:pPr>
      <w:bookmarkStart w:id="1792" w:name="_Toc144024232"/>
      <w:bookmarkStart w:id="1793" w:name="_Toc144459664"/>
      <w:bookmarkStart w:id="1794" w:name="_Toc160452907"/>
      <w:bookmarkStart w:id="1795" w:name="_Toc164869835"/>
      <w:bookmarkStart w:id="1796" w:name="_Toc168599662"/>
      <w:r w:rsidRPr="009F09F1">
        <w:rPr>
          <w:noProof/>
          <w:lang w:eastAsia="zh-CN"/>
        </w:rPr>
        <w:t>6.5</w:t>
      </w:r>
      <w:r w:rsidRPr="009F09F1">
        <w:t>.1</w:t>
      </w:r>
      <w:r w:rsidRPr="009F09F1">
        <w:tab/>
        <w:t>Introduction</w:t>
      </w:r>
      <w:bookmarkEnd w:id="1792"/>
      <w:bookmarkEnd w:id="1793"/>
      <w:bookmarkEnd w:id="1794"/>
      <w:bookmarkEnd w:id="1795"/>
      <w:bookmarkEnd w:id="1796"/>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7" w:name="_Toc144024233"/>
      <w:bookmarkStart w:id="1798"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9" w:name="_Toc160452908"/>
      <w:bookmarkStart w:id="1800" w:name="_Toc164869836"/>
      <w:bookmarkStart w:id="1801" w:name="_Toc168599663"/>
      <w:r w:rsidRPr="009F09F1">
        <w:rPr>
          <w:noProof/>
          <w:lang w:eastAsia="zh-CN"/>
        </w:rPr>
        <w:t>6.5</w:t>
      </w:r>
      <w:r w:rsidRPr="009F09F1">
        <w:t>.2</w:t>
      </w:r>
      <w:r w:rsidRPr="009F09F1">
        <w:tab/>
        <w:t>Usage of HTTP</w:t>
      </w:r>
      <w:bookmarkEnd w:id="1797"/>
      <w:bookmarkEnd w:id="1798"/>
      <w:bookmarkEnd w:id="1799"/>
      <w:bookmarkEnd w:id="1800"/>
      <w:bookmarkEnd w:id="1801"/>
    </w:p>
    <w:p w14:paraId="1F2CBDCE" w14:textId="77777777" w:rsidR="009F09F1" w:rsidRPr="009F09F1" w:rsidRDefault="009F09F1" w:rsidP="009F09F1">
      <w:bookmarkStart w:id="1802" w:name="_Toc144024234"/>
      <w:bookmarkStart w:id="1803"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4" w:name="_Toc160452909"/>
      <w:bookmarkStart w:id="1805" w:name="_Toc164869837"/>
      <w:bookmarkStart w:id="1806" w:name="_Toc168599664"/>
      <w:r w:rsidRPr="009F09F1">
        <w:rPr>
          <w:noProof/>
          <w:lang w:eastAsia="zh-CN"/>
        </w:rPr>
        <w:t>6.5</w:t>
      </w:r>
      <w:r w:rsidRPr="009F09F1">
        <w:t>.3</w:t>
      </w:r>
      <w:r w:rsidRPr="009F09F1">
        <w:tab/>
        <w:t>Resources</w:t>
      </w:r>
      <w:bookmarkEnd w:id="1802"/>
      <w:bookmarkEnd w:id="1803"/>
      <w:bookmarkEnd w:id="1804"/>
      <w:bookmarkEnd w:id="1805"/>
      <w:bookmarkEnd w:id="1806"/>
    </w:p>
    <w:p w14:paraId="79F11350" w14:textId="77777777" w:rsidR="009F09F1" w:rsidRPr="009F09F1" w:rsidRDefault="009F09F1" w:rsidP="009F09F1">
      <w:pPr>
        <w:pStyle w:val="Heading4"/>
      </w:pPr>
      <w:bookmarkStart w:id="1807" w:name="_Toc144024235"/>
      <w:bookmarkStart w:id="1808" w:name="_Toc144459667"/>
      <w:bookmarkStart w:id="1809" w:name="_Toc160452910"/>
      <w:bookmarkStart w:id="1810" w:name="_Toc164869838"/>
      <w:bookmarkStart w:id="1811" w:name="_Toc168599665"/>
      <w:r w:rsidRPr="009F09F1">
        <w:rPr>
          <w:noProof/>
          <w:lang w:eastAsia="zh-CN"/>
        </w:rPr>
        <w:t>6.5</w:t>
      </w:r>
      <w:r w:rsidRPr="009F09F1">
        <w:t>.3.1</w:t>
      </w:r>
      <w:r w:rsidRPr="009F09F1">
        <w:tab/>
        <w:t>Overview</w:t>
      </w:r>
      <w:bookmarkEnd w:id="1807"/>
      <w:bookmarkEnd w:id="1808"/>
      <w:bookmarkEnd w:id="1809"/>
      <w:bookmarkEnd w:id="1810"/>
      <w:bookmarkEnd w:id="1811"/>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2" w:name="_MON_1777657010"/>
    <w:bookmarkEnd w:id="1812"/>
    <w:p w14:paraId="7412BBE9" w14:textId="6099BD58" w:rsidR="009F09F1" w:rsidRPr="009F09F1" w:rsidRDefault="00E14F41" w:rsidP="009F09F1">
      <w:pPr>
        <w:pStyle w:val="TH"/>
        <w:rPr>
          <w:lang w:val="en-US"/>
        </w:rPr>
      </w:pPr>
      <w:r w:rsidRPr="009F09F1">
        <w:object w:dxaOrig="9633" w:dyaOrig="3488" w14:anchorId="5F315391">
          <v:shape id="_x0000_i1057" type="#_x0000_t75" style="width:481.5pt;height:174.5pt" o:ole="">
            <v:imagedata r:id="rId73" o:title=""/>
          </v:shape>
          <o:OLEObject Type="Embed" ProgID="Word.Document.8" ShapeID="_x0000_i1057" DrawAspect="Content" ObjectID="_1779214307"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3" w:name="_Toc151743199"/>
      <w:bookmarkStart w:id="1814" w:name="_Toc151743664"/>
      <w:bookmarkStart w:id="1815" w:name="_Toc160452911"/>
      <w:bookmarkStart w:id="1816" w:name="_Toc164869839"/>
      <w:bookmarkStart w:id="1817" w:name="_Toc16859966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3"/>
      <w:bookmarkEnd w:id="1814"/>
      <w:bookmarkEnd w:id="1815"/>
      <w:bookmarkEnd w:id="1816"/>
      <w:bookmarkEnd w:id="1817"/>
    </w:p>
    <w:p w14:paraId="1584966E" w14:textId="77777777" w:rsidR="009F09F1" w:rsidRPr="009F09F1" w:rsidRDefault="009F09F1" w:rsidP="009F09F1">
      <w:pPr>
        <w:pStyle w:val="Heading5"/>
        <w:rPr>
          <w:lang w:val="fr-FR"/>
        </w:rPr>
      </w:pPr>
      <w:bookmarkStart w:id="1818" w:name="_Toc151743200"/>
      <w:bookmarkStart w:id="1819" w:name="_Toc151743665"/>
      <w:bookmarkStart w:id="1820" w:name="_Toc160452912"/>
      <w:bookmarkStart w:id="1821" w:name="_Toc164869840"/>
      <w:bookmarkStart w:id="1822" w:name="_Toc168599667"/>
      <w:r w:rsidRPr="009F09F1">
        <w:rPr>
          <w:noProof/>
          <w:lang w:val="fr-FR" w:eastAsia="zh-CN"/>
        </w:rPr>
        <w:t>6.5</w:t>
      </w:r>
      <w:r w:rsidRPr="009F09F1">
        <w:rPr>
          <w:lang w:val="fr-FR"/>
        </w:rPr>
        <w:t>.3.2.1</w:t>
      </w:r>
      <w:r w:rsidRPr="009F09F1">
        <w:rPr>
          <w:lang w:val="fr-FR"/>
        </w:rPr>
        <w:tab/>
        <w:t>Description</w:t>
      </w:r>
      <w:bookmarkEnd w:id="1818"/>
      <w:bookmarkEnd w:id="1819"/>
      <w:bookmarkEnd w:id="1820"/>
      <w:bookmarkEnd w:id="1821"/>
      <w:bookmarkEnd w:id="182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3" w:name="_Toc151743201"/>
      <w:bookmarkStart w:id="1824" w:name="_Toc151743666"/>
      <w:bookmarkStart w:id="1825" w:name="_Toc160452913"/>
      <w:bookmarkStart w:id="1826" w:name="_Toc164869841"/>
      <w:bookmarkStart w:id="1827" w:name="_Toc168599668"/>
      <w:r w:rsidRPr="009F09F1">
        <w:rPr>
          <w:noProof/>
          <w:lang w:eastAsia="zh-CN"/>
        </w:rPr>
        <w:t>6.5</w:t>
      </w:r>
      <w:r w:rsidRPr="009F09F1">
        <w:t>.3.2.2</w:t>
      </w:r>
      <w:r w:rsidRPr="009F09F1">
        <w:tab/>
        <w:t>Resource Definition</w:t>
      </w:r>
      <w:bookmarkEnd w:id="1823"/>
      <w:bookmarkEnd w:id="1824"/>
      <w:bookmarkEnd w:id="1825"/>
      <w:bookmarkEnd w:id="1826"/>
      <w:bookmarkEnd w:id="1827"/>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8" w:name="_Toc151743202"/>
      <w:bookmarkStart w:id="1829" w:name="_Toc151743667"/>
      <w:bookmarkStart w:id="1830" w:name="_Toc160452914"/>
      <w:bookmarkStart w:id="1831" w:name="_Toc164869842"/>
      <w:bookmarkStart w:id="1832" w:name="_Toc168599669"/>
      <w:r w:rsidRPr="009F09F1">
        <w:rPr>
          <w:noProof/>
          <w:lang w:eastAsia="zh-CN"/>
        </w:rPr>
        <w:t>6.5</w:t>
      </w:r>
      <w:r w:rsidRPr="009F09F1">
        <w:t>.3.2.3</w:t>
      </w:r>
      <w:r w:rsidRPr="009F09F1">
        <w:tab/>
        <w:t>Resource Standard Methods</w:t>
      </w:r>
      <w:bookmarkEnd w:id="1828"/>
      <w:bookmarkEnd w:id="1829"/>
      <w:bookmarkEnd w:id="1830"/>
      <w:bookmarkEnd w:id="1831"/>
      <w:bookmarkEnd w:id="1832"/>
    </w:p>
    <w:p w14:paraId="574547E6" w14:textId="77777777" w:rsidR="00F52C3A" w:rsidRPr="00FD7038" w:rsidRDefault="00F52C3A" w:rsidP="00F52C3A">
      <w:pPr>
        <w:pStyle w:val="Heading6"/>
      </w:pPr>
      <w:bookmarkStart w:id="1833" w:name="_Toc151743203"/>
      <w:bookmarkStart w:id="1834" w:name="_Toc151743668"/>
      <w:bookmarkStart w:id="1835" w:name="_Toc160452915"/>
      <w:bookmarkStart w:id="1836" w:name="_Toc164869843"/>
      <w:bookmarkStart w:id="1837" w:name="_Toc168599670"/>
      <w:r w:rsidRPr="00FD7038">
        <w:t>6.</w:t>
      </w:r>
      <w:r>
        <w:t>5</w:t>
      </w:r>
      <w:r w:rsidRPr="00FD7038">
        <w:t>.3.2.3.1</w:t>
      </w:r>
      <w:r w:rsidRPr="00FD7038">
        <w:tab/>
        <w:t>GET</w:t>
      </w:r>
      <w:bookmarkEnd w:id="1837"/>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8" w:name="_Toc168599671"/>
      <w:r w:rsidRPr="009F09F1">
        <w:rPr>
          <w:noProof/>
          <w:lang w:eastAsia="zh-CN"/>
        </w:rPr>
        <w:t>6.5</w:t>
      </w:r>
      <w:r w:rsidRPr="009F09F1">
        <w:t>.3.2.3.2</w:t>
      </w:r>
      <w:r w:rsidRPr="009F09F1">
        <w:tab/>
        <w:t>POST</w:t>
      </w:r>
      <w:bookmarkEnd w:id="1833"/>
      <w:bookmarkEnd w:id="1834"/>
      <w:bookmarkEnd w:id="1835"/>
      <w:bookmarkEnd w:id="1836"/>
      <w:bookmarkEnd w:id="1838"/>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E02067"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9" w:name="_Toc151743204"/>
      <w:bookmarkStart w:id="1840" w:name="_Toc151743669"/>
      <w:bookmarkStart w:id="1841" w:name="_Toc160452916"/>
      <w:bookmarkStart w:id="1842" w:name="_Toc164869844"/>
      <w:bookmarkStart w:id="1843" w:name="_Toc168599672"/>
      <w:r w:rsidRPr="009F09F1">
        <w:rPr>
          <w:noProof/>
          <w:lang w:eastAsia="zh-CN"/>
        </w:rPr>
        <w:t>6.5</w:t>
      </w:r>
      <w:r w:rsidRPr="009F09F1">
        <w:t>.3.2.4</w:t>
      </w:r>
      <w:r w:rsidRPr="009F09F1">
        <w:tab/>
        <w:t>Resource Custom Operations</w:t>
      </w:r>
      <w:bookmarkEnd w:id="1839"/>
      <w:bookmarkEnd w:id="1840"/>
      <w:bookmarkEnd w:id="1841"/>
      <w:bookmarkEnd w:id="1842"/>
      <w:bookmarkEnd w:id="1843"/>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4" w:name="_Toc151743205"/>
      <w:bookmarkStart w:id="1845" w:name="_Toc151743670"/>
      <w:bookmarkStart w:id="1846" w:name="_Toc160452917"/>
      <w:bookmarkStart w:id="1847" w:name="_Toc164869845"/>
      <w:bookmarkStart w:id="1848" w:name="_Toc168599673"/>
      <w:r w:rsidRPr="009F09F1">
        <w:rPr>
          <w:noProof/>
          <w:lang w:eastAsia="zh-CN"/>
        </w:rPr>
        <w:t>6.5</w:t>
      </w:r>
      <w:r w:rsidRPr="009F09F1">
        <w:t>.3.3</w:t>
      </w:r>
      <w:r w:rsidRPr="009F09F1">
        <w:tab/>
        <w:t xml:space="preserve">Resource: Individual </w:t>
      </w:r>
      <w:bookmarkEnd w:id="1844"/>
      <w:bookmarkEnd w:id="1845"/>
      <w:r w:rsidRPr="009F09F1">
        <w:rPr>
          <w:bCs/>
        </w:rPr>
        <w:t>UAV Dynamic Information Subscription</w:t>
      </w:r>
      <w:bookmarkEnd w:id="1846"/>
      <w:bookmarkEnd w:id="1847"/>
      <w:bookmarkEnd w:id="1848"/>
    </w:p>
    <w:p w14:paraId="20FD7EF1" w14:textId="77777777" w:rsidR="009F09F1" w:rsidRPr="009F09F1" w:rsidRDefault="009F09F1" w:rsidP="009F09F1">
      <w:pPr>
        <w:pStyle w:val="Heading5"/>
      </w:pPr>
      <w:bookmarkStart w:id="1849" w:name="_Toc151743206"/>
      <w:bookmarkStart w:id="1850" w:name="_Toc151743671"/>
      <w:bookmarkStart w:id="1851" w:name="_Toc160452918"/>
      <w:bookmarkStart w:id="1852" w:name="_Toc164869846"/>
      <w:bookmarkStart w:id="1853" w:name="_Toc168599674"/>
      <w:r w:rsidRPr="009F09F1">
        <w:rPr>
          <w:noProof/>
          <w:lang w:eastAsia="zh-CN"/>
        </w:rPr>
        <w:t>6.5</w:t>
      </w:r>
      <w:r w:rsidRPr="009F09F1">
        <w:t>.3.3.1</w:t>
      </w:r>
      <w:r w:rsidRPr="009F09F1">
        <w:tab/>
        <w:t>Description</w:t>
      </w:r>
      <w:bookmarkEnd w:id="1849"/>
      <w:bookmarkEnd w:id="1850"/>
      <w:bookmarkEnd w:id="1851"/>
      <w:bookmarkEnd w:id="1852"/>
      <w:bookmarkEnd w:id="1853"/>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4" w:name="_Toc151743207"/>
      <w:bookmarkStart w:id="1855" w:name="_Toc151743672"/>
      <w:bookmarkStart w:id="1856" w:name="_Toc160452919"/>
      <w:bookmarkStart w:id="1857" w:name="_Toc164869847"/>
      <w:bookmarkStart w:id="1858" w:name="_Toc168599675"/>
      <w:r w:rsidRPr="009F09F1">
        <w:rPr>
          <w:noProof/>
          <w:lang w:eastAsia="zh-CN"/>
        </w:rPr>
        <w:t>6.5</w:t>
      </w:r>
      <w:r w:rsidRPr="009F09F1">
        <w:t>.3.3.2</w:t>
      </w:r>
      <w:r w:rsidRPr="009F09F1">
        <w:tab/>
        <w:t>Resource Definition</w:t>
      </w:r>
      <w:bookmarkEnd w:id="1854"/>
      <w:bookmarkEnd w:id="1855"/>
      <w:bookmarkEnd w:id="1856"/>
      <w:bookmarkEnd w:id="1857"/>
      <w:bookmarkEnd w:id="1858"/>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9" w:name="_Toc151743208"/>
      <w:bookmarkStart w:id="1860" w:name="_Toc151743673"/>
      <w:bookmarkStart w:id="1861" w:name="_Toc160452920"/>
      <w:bookmarkStart w:id="1862" w:name="_Toc164869848"/>
      <w:bookmarkStart w:id="1863" w:name="_Toc168599676"/>
      <w:r w:rsidRPr="009F09F1">
        <w:rPr>
          <w:noProof/>
          <w:lang w:eastAsia="zh-CN"/>
        </w:rPr>
        <w:lastRenderedPageBreak/>
        <w:t>6.5</w:t>
      </w:r>
      <w:r w:rsidRPr="009F09F1">
        <w:t>.3.3.3</w:t>
      </w:r>
      <w:r w:rsidRPr="009F09F1">
        <w:tab/>
        <w:t>Resource Standard Methods</w:t>
      </w:r>
      <w:bookmarkEnd w:id="1859"/>
      <w:bookmarkEnd w:id="1860"/>
      <w:bookmarkEnd w:id="1861"/>
      <w:bookmarkEnd w:id="1862"/>
      <w:bookmarkEnd w:id="1863"/>
    </w:p>
    <w:p w14:paraId="3F282E1C" w14:textId="77777777" w:rsidR="009F09F1" w:rsidRPr="009F09F1" w:rsidRDefault="009F09F1" w:rsidP="009F09F1">
      <w:pPr>
        <w:pStyle w:val="Heading6"/>
      </w:pPr>
      <w:bookmarkStart w:id="1864" w:name="_Toc151743209"/>
      <w:bookmarkStart w:id="1865" w:name="_Toc151743674"/>
      <w:bookmarkStart w:id="1866" w:name="_Toc160452921"/>
      <w:bookmarkStart w:id="1867" w:name="_Toc164869849"/>
      <w:bookmarkStart w:id="1868" w:name="_Toc168599677"/>
      <w:r w:rsidRPr="009F09F1">
        <w:rPr>
          <w:noProof/>
          <w:lang w:eastAsia="zh-CN"/>
        </w:rPr>
        <w:t>6.5</w:t>
      </w:r>
      <w:r w:rsidRPr="009F09F1">
        <w:t>.3.3.3.1</w:t>
      </w:r>
      <w:r w:rsidRPr="009F09F1">
        <w:tab/>
        <w:t>GET</w:t>
      </w:r>
      <w:bookmarkEnd w:id="1864"/>
      <w:bookmarkEnd w:id="1865"/>
      <w:bookmarkEnd w:id="1866"/>
      <w:bookmarkEnd w:id="1867"/>
      <w:bookmarkEnd w:id="186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9" w:name="_Toc151743210"/>
      <w:bookmarkStart w:id="1870" w:name="_Toc151743675"/>
      <w:bookmarkStart w:id="1871" w:name="_Toc160452922"/>
      <w:bookmarkStart w:id="1872" w:name="_Toc164869850"/>
      <w:bookmarkStart w:id="1873" w:name="_Toc168599678"/>
      <w:r w:rsidRPr="009F09F1">
        <w:rPr>
          <w:noProof/>
          <w:lang w:eastAsia="zh-CN"/>
        </w:rPr>
        <w:lastRenderedPageBreak/>
        <w:t>6.5</w:t>
      </w:r>
      <w:r w:rsidRPr="009F09F1">
        <w:t>.3.3.3.2</w:t>
      </w:r>
      <w:r w:rsidRPr="009F09F1">
        <w:tab/>
        <w:t>PUT</w:t>
      </w:r>
      <w:bookmarkEnd w:id="1869"/>
      <w:bookmarkEnd w:id="1870"/>
      <w:bookmarkEnd w:id="1871"/>
      <w:bookmarkEnd w:id="1872"/>
      <w:bookmarkEnd w:id="1873"/>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4" w:name="_Toc151743211"/>
      <w:bookmarkStart w:id="1875" w:name="_Toc151743676"/>
      <w:bookmarkStart w:id="1876" w:name="_Toc160452923"/>
      <w:bookmarkStart w:id="1877" w:name="_Toc164869851"/>
      <w:bookmarkStart w:id="1878" w:name="_Toc168599679"/>
      <w:r w:rsidRPr="009F09F1">
        <w:rPr>
          <w:noProof/>
          <w:lang w:eastAsia="zh-CN"/>
        </w:rPr>
        <w:t>6.5</w:t>
      </w:r>
      <w:r w:rsidRPr="009F09F1">
        <w:t>.3.3.3.3</w:t>
      </w:r>
      <w:r w:rsidRPr="009F09F1">
        <w:tab/>
        <w:t>PATCH</w:t>
      </w:r>
      <w:bookmarkEnd w:id="1874"/>
      <w:bookmarkEnd w:id="1875"/>
      <w:bookmarkEnd w:id="1876"/>
      <w:bookmarkEnd w:id="1877"/>
      <w:bookmarkEnd w:id="1878"/>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9" w:name="_Toc151743212"/>
      <w:bookmarkStart w:id="1880" w:name="_Toc151743677"/>
      <w:bookmarkStart w:id="1881" w:name="_Toc160452924"/>
      <w:bookmarkStart w:id="1882" w:name="_Toc164869852"/>
      <w:bookmarkStart w:id="1883" w:name="_Toc168599680"/>
      <w:r w:rsidRPr="009F09F1">
        <w:rPr>
          <w:noProof/>
          <w:lang w:eastAsia="zh-CN"/>
        </w:rPr>
        <w:t>6.5</w:t>
      </w:r>
      <w:r w:rsidRPr="009F09F1">
        <w:t>.3.3.3.4</w:t>
      </w:r>
      <w:r w:rsidRPr="009F09F1">
        <w:tab/>
        <w:t>DELETE</w:t>
      </w:r>
      <w:bookmarkEnd w:id="1879"/>
      <w:bookmarkEnd w:id="1880"/>
      <w:bookmarkEnd w:id="1881"/>
      <w:bookmarkEnd w:id="1882"/>
      <w:bookmarkEnd w:id="1883"/>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4" w:name="_Toc160452925"/>
      <w:bookmarkStart w:id="1885" w:name="_Toc164869853"/>
      <w:bookmarkStart w:id="1886" w:name="_Toc168599681"/>
      <w:r w:rsidRPr="009F09F1">
        <w:rPr>
          <w:noProof/>
          <w:lang w:eastAsia="zh-CN"/>
        </w:rPr>
        <w:t>6.5</w:t>
      </w:r>
      <w:r w:rsidRPr="009F09F1">
        <w:t>.3.3.4</w:t>
      </w:r>
      <w:r w:rsidRPr="009F09F1">
        <w:tab/>
        <w:t>Resource Custom Operations</w:t>
      </w:r>
      <w:bookmarkEnd w:id="1884"/>
      <w:bookmarkEnd w:id="1885"/>
      <w:bookmarkEnd w:id="1886"/>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7" w:name="_Toc160452926"/>
      <w:bookmarkStart w:id="1888" w:name="_Toc164869854"/>
      <w:bookmarkStart w:id="1889" w:name="_Toc168599682"/>
      <w:r w:rsidRPr="009F09F1">
        <w:rPr>
          <w:noProof/>
          <w:lang w:eastAsia="zh-CN"/>
        </w:rPr>
        <w:t>6.5</w:t>
      </w:r>
      <w:r w:rsidRPr="009F09F1">
        <w:t>.4</w:t>
      </w:r>
      <w:r w:rsidRPr="009F09F1">
        <w:tab/>
        <w:t>Custom Operations without associated resources</w:t>
      </w:r>
      <w:bookmarkEnd w:id="1887"/>
      <w:bookmarkEnd w:id="1888"/>
      <w:bookmarkEnd w:id="1889"/>
    </w:p>
    <w:p w14:paraId="54B75BBA" w14:textId="77777777" w:rsidR="009F09F1" w:rsidRPr="009F09F1" w:rsidRDefault="009F09F1" w:rsidP="009F09F1">
      <w:bookmarkStart w:id="1890" w:name="_Toc144024258"/>
      <w:bookmarkStart w:id="1891"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2" w:name="_Toc160452927"/>
      <w:bookmarkStart w:id="1893" w:name="_Toc164869855"/>
      <w:bookmarkStart w:id="1894" w:name="_Toc168599683"/>
      <w:r w:rsidRPr="009F09F1">
        <w:rPr>
          <w:noProof/>
          <w:lang w:eastAsia="zh-CN"/>
        </w:rPr>
        <w:t>6.5</w:t>
      </w:r>
      <w:r w:rsidRPr="009F09F1">
        <w:t>.5</w:t>
      </w:r>
      <w:r w:rsidRPr="009F09F1">
        <w:tab/>
        <w:t>Notifications</w:t>
      </w:r>
      <w:bookmarkEnd w:id="1890"/>
      <w:bookmarkEnd w:id="1891"/>
      <w:bookmarkEnd w:id="1892"/>
      <w:bookmarkEnd w:id="1893"/>
      <w:bookmarkEnd w:id="1894"/>
    </w:p>
    <w:p w14:paraId="4ECA900D" w14:textId="77777777" w:rsidR="009F09F1" w:rsidRPr="009F09F1" w:rsidRDefault="009F09F1" w:rsidP="009F09F1">
      <w:pPr>
        <w:pStyle w:val="Heading4"/>
      </w:pPr>
      <w:bookmarkStart w:id="1895" w:name="_Toc144024163"/>
      <w:bookmarkStart w:id="1896" w:name="_Toc148176876"/>
      <w:bookmarkStart w:id="1897" w:name="_Toc148358926"/>
      <w:bookmarkStart w:id="1898" w:name="_Toc151743216"/>
      <w:bookmarkStart w:id="1899" w:name="_Toc151743681"/>
      <w:bookmarkStart w:id="1900" w:name="_Toc160452928"/>
      <w:bookmarkStart w:id="1901" w:name="_Toc164869856"/>
      <w:bookmarkStart w:id="1902" w:name="_Toc168599684"/>
      <w:r w:rsidRPr="009F09F1">
        <w:rPr>
          <w:noProof/>
          <w:lang w:eastAsia="zh-CN"/>
        </w:rPr>
        <w:t>6.5</w:t>
      </w:r>
      <w:r w:rsidRPr="009F09F1">
        <w:t>.5.1</w:t>
      </w:r>
      <w:r w:rsidRPr="009F09F1">
        <w:tab/>
        <w:t>General</w:t>
      </w:r>
      <w:bookmarkEnd w:id="1895"/>
      <w:bookmarkEnd w:id="1896"/>
      <w:bookmarkEnd w:id="1897"/>
      <w:bookmarkEnd w:id="1898"/>
      <w:bookmarkEnd w:id="1899"/>
      <w:bookmarkEnd w:id="1900"/>
      <w:bookmarkEnd w:id="1901"/>
      <w:bookmarkEnd w:id="1902"/>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3" w:name="_Toc151743217"/>
      <w:bookmarkStart w:id="1904" w:name="_Toc151743682"/>
      <w:bookmarkStart w:id="1905" w:name="_Toc160452929"/>
      <w:bookmarkStart w:id="1906" w:name="_Toc164869857"/>
      <w:bookmarkStart w:id="1907" w:name="_Toc168599685"/>
      <w:r w:rsidRPr="009F09F1">
        <w:rPr>
          <w:noProof/>
          <w:lang w:eastAsia="zh-CN"/>
        </w:rPr>
        <w:t>6.5</w:t>
      </w:r>
      <w:r w:rsidRPr="009F09F1">
        <w:t>.5.2</w:t>
      </w:r>
      <w:r w:rsidRPr="009F09F1">
        <w:tab/>
      </w:r>
      <w:bookmarkEnd w:id="1903"/>
      <w:bookmarkEnd w:id="1904"/>
      <w:r w:rsidRPr="009F09F1">
        <w:rPr>
          <w:bCs/>
        </w:rPr>
        <w:t xml:space="preserve">UAV Dynamic Information </w:t>
      </w:r>
      <w:r w:rsidRPr="009F09F1">
        <w:t>Notification</w:t>
      </w:r>
      <w:bookmarkEnd w:id="1905"/>
      <w:bookmarkEnd w:id="1906"/>
      <w:bookmarkEnd w:id="1907"/>
    </w:p>
    <w:p w14:paraId="47B83091" w14:textId="77777777" w:rsidR="009F09F1" w:rsidRPr="009F09F1" w:rsidRDefault="009F09F1" w:rsidP="009F09F1">
      <w:pPr>
        <w:pStyle w:val="Heading5"/>
        <w:rPr>
          <w:noProof/>
        </w:rPr>
      </w:pPr>
      <w:bookmarkStart w:id="1908" w:name="_Toc151743218"/>
      <w:bookmarkStart w:id="1909" w:name="_Toc151743683"/>
      <w:bookmarkStart w:id="1910" w:name="_Toc160452930"/>
      <w:bookmarkStart w:id="1911" w:name="_Toc164869858"/>
      <w:bookmarkStart w:id="1912" w:name="_Toc168599686"/>
      <w:r w:rsidRPr="009F09F1">
        <w:rPr>
          <w:noProof/>
          <w:lang w:eastAsia="zh-CN"/>
        </w:rPr>
        <w:t>6.5</w:t>
      </w:r>
      <w:r w:rsidRPr="009F09F1">
        <w:t>.5.2</w:t>
      </w:r>
      <w:r w:rsidRPr="009F09F1">
        <w:rPr>
          <w:noProof/>
        </w:rPr>
        <w:t>.1</w:t>
      </w:r>
      <w:r w:rsidRPr="009F09F1">
        <w:rPr>
          <w:noProof/>
        </w:rPr>
        <w:tab/>
        <w:t>Description</w:t>
      </w:r>
      <w:bookmarkEnd w:id="1908"/>
      <w:bookmarkEnd w:id="1909"/>
      <w:bookmarkEnd w:id="1910"/>
      <w:bookmarkEnd w:id="1911"/>
      <w:bookmarkEnd w:id="1912"/>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3" w:name="_Toc151743219"/>
      <w:bookmarkStart w:id="1914" w:name="_Toc151743684"/>
      <w:bookmarkStart w:id="1915" w:name="_Toc160452931"/>
      <w:bookmarkStart w:id="1916" w:name="_Toc164869859"/>
      <w:bookmarkStart w:id="1917" w:name="_Toc168599687"/>
      <w:r w:rsidRPr="009F09F1">
        <w:rPr>
          <w:noProof/>
          <w:lang w:eastAsia="zh-CN"/>
        </w:rPr>
        <w:t>6.5</w:t>
      </w:r>
      <w:r w:rsidRPr="009F09F1">
        <w:t>.5.2</w:t>
      </w:r>
      <w:r w:rsidRPr="009F09F1">
        <w:rPr>
          <w:noProof/>
        </w:rPr>
        <w:t>.2</w:t>
      </w:r>
      <w:r w:rsidRPr="009F09F1">
        <w:rPr>
          <w:noProof/>
        </w:rPr>
        <w:tab/>
        <w:t>Target URI</w:t>
      </w:r>
      <w:bookmarkEnd w:id="1913"/>
      <w:bookmarkEnd w:id="1914"/>
      <w:bookmarkEnd w:id="1915"/>
      <w:bookmarkEnd w:id="1916"/>
      <w:bookmarkEnd w:id="191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8" w:name="_Toc151743220"/>
      <w:bookmarkStart w:id="1919" w:name="_Toc151743685"/>
      <w:bookmarkStart w:id="1920" w:name="_Toc160452932"/>
      <w:bookmarkStart w:id="1921" w:name="_Toc164869860"/>
      <w:bookmarkStart w:id="1922" w:name="_Toc168599688"/>
      <w:r w:rsidRPr="009F09F1">
        <w:rPr>
          <w:noProof/>
          <w:lang w:eastAsia="zh-CN"/>
        </w:rPr>
        <w:lastRenderedPageBreak/>
        <w:t>6.5</w:t>
      </w:r>
      <w:r w:rsidRPr="009F09F1">
        <w:t>.5.2</w:t>
      </w:r>
      <w:r w:rsidRPr="009F09F1">
        <w:rPr>
          <w:noProof/>
        </w:rPr>
        <w:t>.3</w:t>
      </w:r>
      <w:r w:rsidRPr="009F09F1">
        <w:rPr>
          <w:noProof/>
        </w:rPr>
        <w:tab/>
        <w:t>Standard Methods</w:t>
      </w:r>
      <w:bookmarkEnd w:id="1918"/>
      <w:bookmarkEnd w:id="1919"/>
      <w:bookmarkEnd w:id="1920"/>
      <w:bookmarkEnd w:id="1921"/>
      <w:bookmarkEnd w:id="1922"/>
    </w:p>
    <w:p w14:paraId="4E4A60D8" w14:textId="77777777" w:rsidR="009F09F1" w:rsidRPr="009F09F1" w:rsidRDefault="009F09F1" w:rsidP="00F52C3A">
      <w:pPr>
        <w:pStyle w:val="Heading6"/>
        <w:rPr>
          <w:noProof/>
        </w:rPr>
      </w:pPr>
      <w:bookmarkStart w:id="1923" w:name="_Toc168599689"/>
      <w:r w:rsidRPr="009F09F1">
        <w:rPr>
          <w:noProof/>
          <w:lang w:eastAsia="zh-CN"/>
        </w:rPr>
        <w:t>6.5</w:t>
      </w:r>
      <w:r w:rsidRPr="009F09F1">
        <w:t>.5.2.3</w:t>
      </w:r>
      <w:r w:rsidRPr="009F09F1">
        <w:rPr>
          <w:noProof/>
        </w:rPr>
        <w:t>.1</w:t>
      </w:r>
      <w:r w:rsidRPr="009F09F1">
        <w:rPr>
          <w:noProof/>
        </w:rPr>
        <w:tab/>
        <w:t>POST</w:t>
      </w:r>
      <w:bookmarkEnd w:id="1923"/>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0501C2D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2F9CA532"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4" w:name="_Toc160452933"/>
      <w:bookmarkStart w:id="1925" w:name="_Toc164869861"/>
      <w:bookmarkStart w:id="1926" w:name="_Toc168599690"/>
      <w:r w:rsidRPr="009F09F1">
        <w:rPr>
          <w:noProof/>
          <w:lang w:eastAsia="zh-CN"/>
        </w:rPr>
        <w:t>6.5</w:t>
      </w:r>
      <w:r w:rsidRPr="009F09F1">
        <w:t>.6</w:t>
      </w:r>
      <w:r w:rsidRPr="009F09F1">
        <w:tab/>
        <w:t>Data Model</w:t>
      </w:r>
      <w:bookmarkEnd w:id="1924"/>
      <w:bookmarkEnd w:id="1925"/>
      <w:bookmarkEnd w:id="1926"/>
    </w:p>
    <w:p w14:paraId="31652D6F" w14:textId="77777777" w:rsidR="009F09F1" w:rsidRPr="009F09F1" w:rsidRDefault="009F09F1" w:rsidP="009F09F1">
      <w:pPr>
        <w:pStyle w:val="Heading4"/>
      </w:pPr>
      <w:bookmarkStart w:id="1927" w:name="_Toc144024266"/>
      <w:bookmarkStart w:id="1928" w:name="_Toc144459698"/>
      <w:bookmarkStart w:id="1929" w:name="_Toc160452934"/>
      <w:bookmarkStart w:id="1930" w:name="_Toc164869862"/>
      <w:bookmarkStart w:id="1931" w:name="_Toc168599691"/>
      <w:r w:rsidRPr="009F09F1">
        <w:rPr>
          <w:noProof/>
          <w:lang w:eastAsia="zh-CN"/>
        </w:rPr>
        <w:t>6.5</w:t>
      </w:r>
      <w:r w:rsidRPr="009F09F1">
        <w:t>.6.1</w:t>
      </w:r>
      <w:r w:rsidRPr="009F09F1">
        <w:tab/>
        <w:t>General</w:t>
      </w:r>
      <w:bookmarkEnd w:id="1927"/>
      <w:bookmarkEnd w:id="1928"/>
      <w:bookmarkEnd w:id="1929"/>
      <w:bookmarkEnd w:id="1930"/>
      <w:bookmarkEnd w:id="1931"/>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2" w:name="_Toc144024267"/>
      <w:bookmarkStart w:id="1933" w:name="_Toc144459699"/>
      <w:bookmarkStart w:id="1934" w:name="_Toc160452935"/>
      <w:bookmarkStart w:id="1935" w:name="_Toc164869863"/>
      <w:bookmarkStart w:id="1936" w:name="_Toc168599692"/>
      <w:r w:rsidRPr="009F09F1">
        <w:rPr>
          <w:noProof/>
          <w:lang w:eastAsia="zh-CN"/>
        </w:rPr>
        <w:t>6.5</w:t>
      </w:r>
      <w:r w:rsidRPr="009F09F1">
        <w:rPr>
          <w:lang w:val="en-US"/>
        </w:rPr>
        <w:t>.6.2</w:t>
      </w:r>
      <w:r w:rsidRPr="009F09F1">
        <w:rPr>
          <w:lang w:val="en-US"/>
        </w:rPr>
        <w:tab/>
        <w:t>Structured data types</w:t>
      </w:r>
      <w:bookmarkEnd w:id="1932"/>
      <w:bookmarkEnd w:id="1933"/>
      <w:bookmarkEnd w:id="1934"/>
      <w:bookmarkEnd w:id="1935"/>
      <w:bookmarkEnd w:id="1936"/>
    </w:p>
    <w:p w14:paraId="26F0E8F4" w14:textId="77777777" w:rsidR="009F09F1" w:rsidRPr="009F09F1" w:rsidRDefault="009F09F1" w:rsidP="009F09F1">
      <w:pPr>
        <w:pStyle w:val="Heading5"/>
      </w:pPr>
      <w:bookmarkStart w:id="1937" w:name="_Toc144024268"/>
      <w:bookmarkStart w:id="1938" w:name="_Toc144459700"/>
      <w:bookmarkStart w:id="1939" w:name="_Toc160452936"/>
      <w:bookmarkStart w:id="1940" w:name="_Toc164869864"/>
      <w:bookmarkStart w:id="1941" w:name="_Toc168599693"/>
      <w:r w:rsidRPr="009F09F1">
        <w:rPr>
          <w:noProof/>
          <w:lang w:eastAsia="zh-CN"/>
        </w:rPr>
        <w:t>6.5</w:t>
      </w:r>
      <w:r w:rsidRPr="009F09F1">
        <w:t>.6.2.1</w:t>
      </w:r>
      <w:r w:rsidRPr="009F09F1">
        <w:tab/>
        <w:t>Introduction</w:t>
      </w:r>
      <w:bookmarkEnd w:id="1937"/>
      <w:bookmarkEnd w:id="1938"/>
      <w:bookmarkEnd w:id="1939"/>
      <w:bookmarkEnd w:id="1940"/>
      <w:bookmarkEnd w:id="1941"/>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2" w:name="_Toc160452937"/>
      <w:bookmarkStart w:id="1943" w:name="_Toc164869865"/>
      <w:bookmarkStart w:id="1944" w:name="_Toc168599694"/>
      <w:r w:rsidRPr="009F09F1">
        <w:rPr>
          <w:noProof/>
          <w:lang w:eastAsia="zh-CN"/>
        </w:rPr>
        <w:t>6.5</w:t>
      </w:r>
      <w:r w:rsidRPr="009F09F1">
        <w:t>.6.2.2</w:t>
      </w:r>
      <w:r w:rsidRPr="009F09F1">
        <w:tab/>
        <w:t>Type: UAVDynInfoSubsc</w:t>
      </w:r>
      <w:bookmarkEnd w:id="1942"/>
      <w:bookmarkEnd w:id="1943"/>
      <w:bookmarkEnd w:id="1944"/>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5" w:name="_Hlk149565478"/>
            <w:r w:rsidRPr="009F09F1">
              <w:rPr>
                <w:rFonts w:cs="Arial"/>
                <w:szCs w:val="18"/>
              </w:rPr>
              <w:t xml:space="preserve">the UAV dynamic information event(s) </w:t>
            </w:r>
            <w:bookmarkEnd w:id="1945"/>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6" w:name="_Toc160452938"/>
      <w:bookmarkStart w:id="1947" w:name="_Toc164869866"/>
      <w:bookmarkStart w:id="1948" w:name="_Toc168599695"/>
      <w:r w:rsidRPr="009F09F1">
        <w:rPr>
          <w:noProof/>
          <w:lang w:eastAsia="zh-CN"/>
        </w:rPr>
        <w:lastRenderedPageBreak/>
        <w:t>6.5</w:t>
      </w:r>
      <w:r w:rsidRPr="009F09F1">
        <w:t>.6.2.3</w:t>
      </w:r>
      <w:r w:rsidRPr="009F09F1">
        <w:tab/>
        <w:t>Type: UAVDynInfoSubscPatch</w:t>
      </w:r>
      <w:bookmarkEnd w:id="1946"/>
      <w:bookmarkEnd w:id="1947"/>
      <w:bookmarkEnd w:id="1948"/>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9" w:name="_Toc160452939"/>
      <w:bookmarkStart w:id="1950" w:name="_Toc164869867"/>
      <w:bookmarkStart w:id="1951" w:name="_Toc168599696"/>
      <w:r w:rsidRPr="009F09F1">
        <w:rPr>
          <w:noProof/>
          <w:lang w:eastAsia="zh-CN"/>
        </w:rPr>
        <w:t>6.5</w:t>
      </w:r>
      <w:r w:rsidRPr="009F09F1">
        <w:t>.6.2.4</w:t>
      </w:r>
      <w:r w:rsidRPr="009F09F1">
        <w:tab/>
        <w:t>Type: UAVDynInfoNotif</w:t>
      </w:r>
      <w:bookmarkEnd w:id="1949"/>
      <w:bookmarkEnd w:id="1950"/>
      <w:bookmarkEnd w:id="1951"/>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2" w:name="_Toc160452940"/>
      <w:bookmarkStart w:id="1953" w:name="_Toc164869868"/>
      <w:bookmarkStart w:id="1954" w:name="_Toc168599697"/>
      <w:r w:rsidRPr="009F09F1">
        <w:rPr>
          <w:noProof/>
          <w:lang w:eastAsia="zh-CN"/>
        </w:rPr>
        <w:t>6.5</w:t>
      </w:r>
      <w:r w:rsidRPr="009F09F1">
        <w:t>.6.2.5</w:t>
      </w:r>
      <w:r w:rsidRPr="009F09F1">
        <w:tab/>
        <w:t>Type: ProxRangInfo</w:t>
      </w:r>
      <w:bookmarkEnd w:id="1952"/>
      <w:bookmarkEnd w:id="1953"/>
      <w:bookmarkEnd w:id="195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5" w:name="_Toc160452941"/>
      <w:bookmarkStart w:id="1956" w:name="_Toc164869869"/>
      <w:bookmarkStart w:id="1957" w:name="_Toc168599698"/>
      <w:r w:rsidRPr="009F09F1">
        <w:rPr>
          <w:noProof/>
          <w:lang w:eastAsia="zh-CN"/>
        </w:rPr>
        <w:t>6.5</w:t>
      </w:r>
      <w:r w:rsidRPr="009F09F1">
        <w:t>.6.2.6</w:t>
      </w:r>
      <w:r w:rsidRPr="009F09F1">
        <w:tab/>
        <w:t>Type: UavInfo</w:t>
      </w:r>
      <w:bookmarkEnd w:id="1955"/>
      <w:bookmarkEnd w:id="1956"/>
      <w:bookmarkEnd w:id="1957"/>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8" w:name="_Toc160452942"/>
      <w:bookmarkStart w:id="1959" w:name="_Toc164869870"/>
      <w:bookmarkStart w:id="1960" w:name="_Toc168599699"/>
      <w:r w:rsidRPr="009F09F1">
        <w:rPr>
          <w:noProof/>
          <w:lang w:eastAsia="zh-CN"/>
        </w:rPr>
        <w:lastRenderedPageBreak/>
        <w:t>6.5</w:t>
      </w:r>
      <w:r w:rsidRPr="009F09F1">
        <w:rPr>
          <w:lang w:val="en-US"/>
        </w:rPr>
        <w:t>.6.3</w:t>
      </w:r>
      <w:r w:rsidRPr="009F09F1">
        <w:rPr>
          <w:lang w:val="en-US"/>
        </w:rPr>
        <w:tab/>
        <w:t>Simple data types and enumerations</w:t>
      </w:r>
      <w:bookmarkEnd w:id="1958"/>
      <w:bookmarkEnd w:id="1959"/>
      <w:bookmarkEnd w:id="1960"/>
    </w:p>
    <w:p w14:paraId="1422E7E8" w14:textId="77777777" w:rsidR="009F09F1" w:rsidRPr="009F09F1" w:rsidRDefault="009F09F1" w:rsidP="009F09F1">
      <w:pPr>
        <w:pStyle w:val="Heading5"/>
      </w:pPr>
      <w:bookmarkStart w:id="1961" w:name="_Toc144024279"/>
      <w:bookmarkStart w:id="1962" w:name="_Toc144459711"/>
      <w:bookmarkStart w:id="1963" w:name="_Toc160452943"/>
      <w:bookmarkStart w:id="1964" w:name="_Toc164869871"/>
      <w:bookmarkStart w:id="1965" w:name="_Toc168599700"/>
      <w:r w:rsidRPr="009F09F1">
        <w:rPr>
          <w:noProof/>
          <w:lang w:eastAsia="zh-CN"/>
        </w:rPr>
        <w:t>6.5</w:t>
      </w:r>
      <w:r w:rsidRPr="009F09F1">
        <w:t>.6.3.1</w:t>
      </w:r>
      <w:r w:rsidRPr="009F09F1">
        <w:tab/>
        <w:t>Introduction</w:t>
      </w:r>
      <w:bookmarkEnd w:id="1961"/>
      <w:bookmarkEnd w:id="1962"/>
      <w:bookmarkEnd w:id="1963"/>
      <w:bookmarkEnd w:id="1964"/>
      <w:bookmarkEnd w:id="1965"/>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6" w:name="_Toc144024280"/>
      <w:bookmarkStart w:id="1967" w:name="_Toc144459712"/>
      <w:bookmarkStart w:id="1968" w:name="_Toc160452944"/>
      <w:bookmarkStart w:id="1969" w:name="_Toc164869872"/>
      <w:bookmarkStart w:id="1970" w:name="_Toc168599701"/>
      <w:r w:rsidRPr="009F09F1">
        <w:rPr>
          <w:noProof/>
          <w:lang w:eastAsia="zh-CN"/>
        </w:rPr>
        <w:t>6.5</w:t>
      </w:r>
      <w:r w:rsidRPr="009F09F1">
        <w:t>.6.3.2</w:t>
      </w:r>
      <w:r w:rsidRPr="009F09F1">
        <w:tab/>
        <w:t>Simple data types</w:t>
      </w:r>
      <w:bookmarkEnd w:id="1966"/>
      <w:bookmarkEnd w:id="1967"/>
      <w:bookmarkEnd w:id="1968"/>
      <w:bookmarkEnd w:id="1969"/>
      <w:bookmarkEnd w:id="1970"/>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1" w:name="_Toc144024283"/>
      <w:bookmarkStart w:id="1972" w:name="_Toc144459715"/>
      <w:bookmarkStart w:id="1973" w:name="_Toc160452945"/>
      <w:bookmarkStart w:id="1974" w:name="_Toc164869873"/>
      <w:bookmarkStart w:id="1975" w:name="_Toc168599702"/>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1"/>
      <w:bookmarkEnd w:id="1972"/>
      <w:bookmarkEnd w:id="1973"/>
      <w:bookmarkEnd w:id="1974"/>
      <w:bookmarkEnd w:id="1975"/>
    </w:p>
    <w:p w14:paraId="3F77DF94" w14:textId="77777777" w:rsidR="009F09F1" w:rsidRPr="009F09F1" w:rsidRDefault="009F09F1" w:rsidP="009F09F1">
      <w:bookmarkStart w:id="1976" w:name="_Toc144024284"/>
      <w:bookmarkStart w:id="1977"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8" w:name="_Toc160452946"/>
      <w:bookmarkStart w:id="1979" w:name="_Toc164869874"/>
      <w:bookmarkStart w:id="1980" w:name="_Toc168599703"/>
      <w:r w:rsidRPr="009F09F1">
        <w:rPr>
          <w:noProof/>
          <w:lang w:eastAsia="zh-CN"/>
        </w:rPr>
        <w:t>6.5</w:t>
      </w:r>
      <w:r w:rsidRPr="009F09F1">
        <w:t>.6.5</w:t>
      </w:r>
      <w:r w:rsidRPr="009F09F1">
        <w:tab/>
        <w:t>Binary data</w:t>
      </w:r>
      <w:bookmarkEnd w:id="1976"/>
      <w:bookmarkEnd w:id="1977"/>
      <w:bookmarkEnd w:id="1978"/>
      <w:bookmarkEnd w:id="1979"/>
      <w:bookmarkEnd w:id="1980"/>
    </w:p>
    <w:p w14:paraId="6060A5B4" w14:textId="77777777" w:rsidR="009F09F1" w:rsidRPr="009F09F1" w:rsidRDefault="009F09F1" w:rsidP="009F09F1">
      <w:pPr>
        <w:pStyle w:val="Heading5"/>
      </w:pPr>
      <w:bookmarkStart w:id="1981" w:name="_Toc144024285"/>
      <w:bookmarkStart w:id="1982" w:name="_Toc144459717"/>
      <w:bookmarkStart w:id="1983" w:name="_Toc160452947"/>
      <w:bookmarkStart w:id="1984" w:name="_Toc164869875"/>
      <w:bookmarkStart w:id="1985" w:name="_Toc168599704"/>
      <w:r w:rsidRPr="009F09F1">
        <w:rPr>
          <w:noProof/>
          <w:lang w:eastAsia="zh-CN"/>
        </w:rPr>
        <w:t>6.5</w:t>
      </w:r>
      <w:r w:rsidRPr="009F09F1">
        <w:t>.6.5.1</w:t>
      </w:r>
      <w:r w:rsidRPr="009F09F1">
        <w:tab/>
        <w:t>Binary Data Types</w:t>
      </w:r>
      <w:bookmarkEnd w:id="1981"/>
      <w:bookmarkEnd w:id="1982"/>
      <w:bookmarkEnd w:id="1983"/>
      <w:bookmarkEnd w:id="1984"/>
      <w:bookmarkEnd w:id="1985"/>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6" w:name="_Toc144024286"/>
      <w:bookmarkStart w:id="1987" w:name="_Toc144459718"/>
      <w:bookmarkStart w:id="1988" w:name="_Toc160452948"/>
      <w:bookmarkStart w:id="1989" w:name="_Toc164869876"/>
      <w:bookmarkStart w:id="1990" w:name="_Toc168599705"/>
      <w:r w:rsidRPr="009F09F1">
        <w:rPr>
          <w:noProof/>
          <w:lang w:eastAsia="zh-CN"/>
        </w:rPr>
        <w:t>6.5</w:t>
      </w:r>
      <w:r w:rsidRPr="009F09F1">
        <w:t>.7</w:t>
      </w:r>
      <w:r w:rsidRPr="009F09F1">
        <w:tab/>
        <w:t>Error Handling</w:t>
      </w:r>
      <w:bookmarkEnd w:id="1986"/>
      <w:bookmarkEnd w:id="1987"/>
      <w:bookmarkEnd w:id="1988"/>
      <w:bookmarkEnd w:id="1989"/>
      <w:bookmarkEnd w:id="1990"/>
    </w:p>
    <w:p w14:paraId="16F8D953" w14:textId="77777777" w:rsidR="009F09F1" w:rsidRPr="009F09F1" w:rsidRDefault="009F09F1" w:rsidP="009F09F1">
      <w:pPr>
        <w:pStyle w:val="Heading4"/>
      </w:pPr>
      <w:bookmarkStart w:id="1991" w:name="_Toc144024287"/>
      <w:bookmarkStart w:id="1992" w:name="_Toc144459719"/>
      <w:bookmarkStart w:id="1993" w:name="_Toc160452949"/>
      <w:bookmarkStart w:id="1994" w:name="_Toc164869877"/>
      <w:bookmarkStart w:id="1995" w:name="_Toc168599706"/>
      <w:r w:rsidRPr="009F09F1">
        <w:rPr>
          <w:noProof/>
          <w:lang w:eastAsia="zh-CN"/>
        </w:rPr>
        <w:t>6.5</w:t>
      </w:r>
      <w:r w:rsidRPr="009F09F1">
        <w:t>.7.1</w:t>
      </w:r>
      <w:r w:rsidRPr="009F09F1">
        <w:tab/>
        <w:t>General</w:t>
      </w:r>
      <w:bookmarkEnd w:id="1991"/>
      <w:bookmarkEnd w:id="1992"/>
      <w:bookmarkEnd w:id="1993"/>
      <w:bookmarkEnd w:id="1994"/>
      <w:bookmarkEnd w:id="1995"/>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6" w:name="_Toc144024288"/>
      <w:bookmarkStart w:id="1997" w:name="_Toc144459720"/>
      <w:bookmarkStart w:id="1998" w:name="_Toc160452950"/>
      <w:bookmarkStart w:id="1999" w:name="_Toc164869878"/>
      <w:bookmarkStart w:id="2000" w:name="_Toc168599707"/>
      <w:r w:rsidRPr="009F09F1">
        <w:rPr>
          <w:noProof/>
          <w:lang w:eastAsia="zh-CN"/>
        </w:rPr>
        <w:t>6.5</w:t>
      </w:r>
      <w:r w:rsidRPr="009F09F1">
        <w:t>.7.2</w:t>
      </w:r>
      <w:r w:rsidRPr="009F09F1">
        <w:tab/>
        <w:t>Protocol Errors</w:t>
      </w:r>
      <w:bookmarkEnd w:id="1996"/>
      <w:bookmarkEnd w:id="1997"/>
      <w:bookmarkEnd w:id="1998"/>
      <w:bookmarkEnd w:id="1999"/>
      <w:bookmarkEnd w:id="200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1" w:name="_Toc144024289"/>
      <w:bookmarkStart w:id="2002" w:name="_Toc144459721"/>
      <w:bookmarkStart w:id="2003" w:name="_Toc160452951"/>
      <w:bookmarkStart w:id="2004" w:name="_Toc164869879"/>
      <w:bookmarkStart w:id="2005" w:name="_Toc168599708"/>
      <w:r w:rsidRPr="009F09F1">
        <w:rPr>
          <w:noProof/>
          <w:lang w:eastAsia="zh-CN"/>
        </w:rPr>
        <w:t>6.5</w:t>
      </w:r>
      <w:r w:rsidRPr="009F09F1">
        <w:t>.7.3</w:t>
      </w:r>
      <w:r w:rsidRPr="009F09F1">
        <w:tab/>
        <w:t>Application Errors</w:t>
      </w:r>
      <w:bookmarkEnd w:id="2001"/>
      <w:bookmarkEnd w:id="2002"/>
      <w:bookmarkEnd w:id="2003"/>
      <w:bookmarkEnd w:id="2004"/>
      <w:bookmarkEnd w:id="2005"/>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6" w:name="_Toc144024290"/>
            <w:bookmarkStart w:id="2007"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8" w:name="_Toc160452952"/>
      <w:bookmarkStart w:id="2009" w:name="_Toc164869880"/>
      <w:bookmarkStart w:id="2010" w:name="_Toc168599709"/>
      <w:r w:rsidRPr="009F09F1">
        <w:rPr>
          <w:noProof/>
          <w:lang w:eastAsia="zh-CN"/>
        </w:rPr>
        <w:lastRenderedPageBreak/>
        <w:t>6.5</w:t>
      </w:r>
      <w:r w:rsidRPr="009F09F1">
        <w:t>.8</w:t>
      </w:r>
      <w:r w:rsidRPr="009F09F1">
        <w:rPr>
          <w:lang w:eastAsia="zh-CN"/>
        </w:rPr>
        <w:tab/>
        <w:t>Feature negotiation</w:t>
      </w:r>
      <w:bookmarkEnd w:id="2006"/>
      <w:bookmarkEnd w:id="2007"/>
      <w:bookmarkEnd w:id="2008"/>
      <w:bookmarkEnd w:id="2009"/>
      <w:bookmarkEnd w:id="2010"/>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1" w:name="_Toc144024291"/>
      <w:bookmarkStart w:id="2012" w:name="_Toc144459723"/>
      <w:bookmarkStart w:id="2013" w:name="_Toc160452953"/>
      <w:bookmarkStart w:id="2014" w:name="_Toc164869881"/>
      <w:bookmarkStart w:id="2015" w:name="_Toc168599710"/>
      <w:r w:rsidRPr="009F09F1">
        <w:rPr>
          <w:noProof/>
          <w:lang w:eastAsia="zh-CN"/>
        </w:rPr>
        <w:t>6.5</w:t>
      </w:r>
      <w:r w:rsidRPr="009F09F1">
        <w:t>.9</w:t>
      </w:r>
      <w:r w:rsidRPr="009F09F1">
        <w:tab/>
        <w:t>Security</w:t>
      </w:r>
      <w:bookmarkEnd w:id="2011"/>
      <w:bookmarkEnd w:id="2012"/>
      <w:bookmarkEnd w:id="2013"/>
      <w:bookmarkEnd w:id="2014"/>
      <w:bookmarkEnd w:id="2015"/>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6" w:name="_Toc160452954"/>
      <w:bookmarkStart w:id="2017" w:name="_Toc164869882"/>
      <w:bookmarkStart w:id="2018" w:name="_Toc168599711"/>
      <w:r w:rsidR="00553C53">
        <w:rPr>
          <w:lang w:eastAsia="zh-CN"/>
        </w:rPr>
        <w:lastRenderedPageBreak/>
        <w:t>7</w:t>
      </w:r>
      <w:r w:rsidR="00553C53">
        <w:rPr>
          <w:lang w:eastAsia="zh-CN"/>
        </w:rPr>
        <w:tab/>
        <w:t>Using Common API Framework</w:t>
      </w:r>
      <w:bookmarkEnd w:id="1341"/>
      <w:bookmarkEnd w:id="1342"/>
      <w:bookmarkEnd w:id="1343"/>
      <w:bookmarkEnd w:id="1348"/>
      <w:bookmarkEnd w:id="2016"/>
      <w:bookmarkEnd w:id="2017"/>
      <w:bookmarkEnd w:id="2018"/>
    </w:p>
    <w:p w14:paraId="370E6EF2" w14:textId="77777777" w:rsidR="00553C53" w:rsidRDefault="00553C53" w:rsidP="00553C53">
      <w:pPr>
        <w:pStyle w:val="Heading2"/>
      </w:pPr>
      <w:bookmarkStart w:id="2019" w:name="_Toc24868675"/>
      <w:bookmarkStart w:id="2020" w:name="_Toc34154180"/>
      <w:bookmarkStart w:id="2021" w:name="_Toc36041124"/>
      <w:bookmarkStart w:id="2022" w:name="_Toc36041437"/>
      <w:bookmarkStart w:id="2023" w:name="_Toc43196714"/>
      <w:bookmarkStart w:id="2024" w:name="_Toc43481484"/>
      <w:bookmarkStart w:id="2025" w:name="_Toc45134761"/>
      <w:bookmarkStart w:id="2026" w:name="_Toc51189293"/>
      <w:bookmarkStart w:id="2027" w:name="_Toc51763969"/>
      <w:bookmarkStart w:id="2028" w:name="_Toc57206201"/>
      <w:bookmarkStart w:id="2029" w:name="_Toc59019542"/>
      <w:bookmarkStart w:id="2030" w:name="_Toc68170215"/>
      <w:bookmarkStart w:id="2031" w:name="_Toc73433953"/>
      <w:bookmarkStart w:id="2032" w:name="_Toc73436001"/>
      <w:bookmarkStart w:id="2033" w:name="_Toc73437408"/>
      <w:bookmarkStart w:id="2034" w:name="_Toc75351818"/>
      <w:bookmarkStart w:id="2035" w:name="_Toc83230096"/>
      <w:bookmarkStart w:id="2036" w:name="_Toc85528264"/>
      <w:bookmarkStart w:id="2037" w:name="_Toc90649889"/>
      <w:bookmarkStart w:id="2038" w:name="_Toc96843460"/>
      <w:bookmarkStart w:id="2039" w:name="_Toc96844435"/>
      <w:bookmarkStart w:id="2040" w:name="_Toc100740008"/>
      <w:bookmarkStart w:id="2041" w:name="_Toc133408930"/>
      <w:bookmarkStart w:id="2042" w:name="_Toc160452955"/>
      <w:bookmarkStart w:id="2043" w:name="_Toc164869883"/>
      <w:bookmarkStart w:id="2044" w:name="_Toc168599712"/>
      <w:r>
        <w:t>7.1</w:t>
      </w:r>
      <w:r>
        <w:tab/>
        <w:t>General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5" w:name="_Toc24868676"/>
      <w:bookmarkStart w:id="2046" w:name="_Toc34154181"/>
      <w:bookmarkStart w:id="2047" w:name="_Toc36041125"/>
      <w:bookmarkStart w:id="2048" w:name="_Toc36041438"/>
      <w:bookmarkStart w:id="2049" w:name="_Toc43196715"/>
      <w:bookmarkStart w:id="2050" w:name="_Toc43481485"/>
      <w:bookmarkStart w:id="2051" w:name="_Toc45134762"/>
      <w:bookmarkStart w:id="2052" w:name="_Toc51189294"/>
      <w:bookmarkStart w:id="2053" w:name="_Toc51763970"/>
      <w:bookmarkStart w:id="2054" w:name="_Toc57206202"/>
      <w:bookmarkStart w:id="2055" w:name="_Toc59019543"/>
      <w:bookmarkStart w:id="2056" w:name="_Toc68170216"/>
      <w:bookmarkStart w:id="2057" w:name="_Toc73433954"/>
      <w:bookmarkStart w:id="2058" w:name="_Toc73436002"/>
      <w:bookmarkStart w:id="2059" w:name="_Toc73437409"/>
      <w:bookmarkStart w:id="2060" w:name="_Toc75351819"/>
      <w:bookmarkStart w:id="2061" w:name="_Toc83230097"/>
      <w:bookmarkStart w:id="2062" w:name="_Toc85528265"/>
      <w:bookmarkStart w:id="2063" w:name="_Toc90649890"/>
      <w:bookmarkStart w:id="2064" w:name="_Toc96843461"/>
      <w:bookmarkStart w:id="2065" w:name="_Toc96844436"/>
      <w:bookmarkStart w:id="2066" w:name="_Toc100740009"/>
      <w:bookmarkStart w:id="2067" w:name="_Toc133408931"/>
      <w:bookmarkStart w:id="2068" w:name="_Toc160452956"/>
      <w:bookmarkStart w:id="2069" w:name="_Toc164869884"/>
      <w:bookmarkStart w:id="2070" w:name="_Toc168599713"/>
      <w:r>
        <w:t>7.2</w:t>
      </w:r>
      <w:r>
        <w:tab/>
        <w:t>Security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1" w:name="_Toc510696650"/>
      <w:bookmarkStart w:id="2072" w:name="_Toc35971450"/>
      <w:bookmarkStart w:id="2073" w:name="_Toc96843462"/>
      <w:bookmarkStart w:id="2074" w:name="_Toc96844437"/>
      <w:bookmarkStart w:id="2075" w:name="_Toc100740010"/>
      <w:bookmarkStart w:id="2076" w:name="_Toc133408932"/>
      <w:bookmarkStart w:id="2077" w:name="_Toc160452957"/>
      <w:bookmarkStart w:id="2078" w:name="_Toc164869885"/>
      <w:bookmarkStart w:id="2079" w:name="_Toc168599714"/>
      <w:r>
        <w:lastRenderedPageBreak/>
        <w:t>Annex A (normative):</w:t>
      </w:r>
      <w:r>
        <w:br/>
        <w:t>OpenAPI specification</w:t>
      </w:r>
      <w:bookmarkEnd w:id="2071"/>
      <w:bookmarkEnd w:id="2072"/>
      <w:bookmarkEnd w:id="2073"/>
      <w:bookmarkEnd w:id="2074"/>
      <w:bookmarkEnd w:id="2075"/>
      <w:bookmarkEnd w:id="2076"/>
      <w:bookmarkEnd w:id="2077"/>
      <w:bookmarkEnd w:id="2078"/>
      <w:bookmarkEnd w:id="2079"/>
    </w:p>
    <w:p w14:paraId="661DE895" w14:textId="77777777" w:rsidR="00CE57B7" w:rsidRDefault="003319AF" w:rsidP="000B267A">
      <w:pPr>
        <w:pStyle w:val="Heading1"/>
      </w:pPr>
      <w:bookmarkStart w:id="2080" w:name="_Toc510696651"/>
      <w:bookmarkStart w:id="2081" w:name="_Toc35971451"/>
      <w:bookmarkStart w:id="2082" w:name="_Toc96843463"/>
      <w:bookmarkStart w:id="2083" w:name="_Toc96844438"/>
      <w:bookmarkStart w:id="2084" w:name="_Toc100740011"/>
      <w:bookmarkStart w:id="2085" w:name="_Toc133408933"/>
      <w:bookmarkStart w:id="2086" w:name="_Toc160452958"/>
      <w:bookmarkStart w:id="2087" w:name="_Toc164869886"/>
      <w:bookmarkStart w:id="2088" w:name="_Toc168599715"/>
      <w:r>
        <w:t>A.1</w:t>
      </w:r>
      <w:r>
        <w:tab/>
        <w:t>General</w:t>
      </w:r>
      <w:bookmarkEnd w:id="2080"/>
      <w:bookmarkEnd w:id="2081"/>
      <w:bookmarkEnd w:id="2082"/>
      <w:bookmarkEnd w:id="2083"/>
      <w:bookmarkEnd w:id="2084"/>
      <w:bookmarkEnd w:id="2085"/>
      <w:bookmarkEnd w:id="2086"/>
      <w:bookmarkEnd w:id="2087"/>
      <w:bookmarkEnd w:id="2088"/>
    </w:p>
    <w:p w14:paraId="24709B5C" w14:textId="589BEA07" w:rsidR="00CE57B7" w:rsidRDefault="003319AF">
      <w:bookmarkStart w:id="2089"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90"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1" w:name="_Toc96843464"/>
      <w:bookmarkStart w:id="2092" w:name="_Toc96844439"/>
      <w:bookmarkStart w:id="2093" w:name="_Toc100740012"/>
      <w:r>
        <w:br w:type="page"/>
      </w:r>
      <w:bookmarkStart w:id="2094" w:name="_Toc133408934"/>
      <w:bookmarkStart w:id="2095" w:name="_Toc160452959"/>
      <w:bookmarkStart w:id="2096" w:name="_Toc164869887"/>
      <w:bookmarkStart w:id="2097" w:name="_Toc168599716"/>
      <w:r w:rsidR="003319AF">
        <w:lastRenderedPageBreak/>
        <w:t>A.2</w:t>
      </w:r>
      <w:r w:rsidR="003319AF">
        <w:tab/>
      </w:r>
      <w:r w:rsidR="00E45AA1" w:rsidRPr="003E26EA">
        <w:t>UAE_C2OperationModeManagement</w:t>
      </w:r>
      <w:r w:rsidR="003319AF">
        <w:t xml:space="preserve"> API</w:t>
      </w:r>
      <w:bookmarkEnd w:id="2089"/>
      <w:bookmarkEnd w:id="2090"/>
      <w:bookmarkEnd w:id="2091"/>
      <w:bookmarkEnd w:id="2092"/>
      <w:bookmarkEnd w:id="2093"/>
      <w:bookmarkEnd w:id="2094"/>
      <w:bookmarkEnd w:id="2095"/>
      <w:bookmarkEnd w:id="2096"/>
      <w:bookmarkEnd w:id="2097"/>
    </w:p>
    <w:p w14:paraId="75FFB5E9" w14:textId="77777777" w:rsidR="00CE57B7" w:rsidRDefault="003319AF">
      <w:pPr>
        <w:pStyle w:val="PL"/>
      </w:pPr>
      <w:bookmarkStart w:id="2098" w:name="_Hlk514243590"/>
      <w:bookmarkStart w:id="2099" w:name="_Hlk515634373"/>
      <w:bookmarkStart w:id="2100" w:name="_Hlk515642979"/>
      <w:bookmarkStart w:id="2101"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B99F959"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7CFF797C"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2" w:name="_Hlk515639407"/>
      <w:bookmarkEnd w:id="2099"/>
      <w:bookmarkEnd w:id="2100"/>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3" w:name="_Toc35971453"/>
      <w:bookmarkStart w:id="2104" w:name="_Toc96843465"/>
      <w:bookmarkStart w:id="2105" w:name="_Toc96844440"/>
      <w:bookmarkStart w:id="2106" w:name="_Toc100740013"/>
      <w:bookmarkEnd w:id="2102"/>
      <w:r>
        <w:br w:type="page"/>
      </w:r>
      <w:bookmarkStart w:id="2107" w:name="_Toc133408935"/>
      <w:bookmarkStart w:id="2108" w:name="_Toc160452960"/>
      <w:bookmarkStart w:id="2109" w:name="_Toc164869888"/>
      <w:bookmarkStart w:id="2110" w:name="_Toc168599717"/>
      <w:r w:rsidR="003319AF">
        <w:lastRenderedPageBreak/>
        <w:t>A.3</w:t>
      </w:r>
      <w:r w:rsidR="003319AF">
        <w:tab/>
      </w:r>
      <w:r w:rsidR="00CB7B3B" w:rsidRPr="00761EFE">
        <w:t>UAE_RealtimeUAVStatus</w:t>
      </w:r>
      <w:r w:rsidR="003319AF">
        <w:t xml:space="preserve"> API</w:t>
      </w:r>
      <w:bookmarkEnd w:id="2101"/>
      <w:bookmarkEnd w:id="2103"/>
      <w:bookmarkEnd w:id="2104"/>
      <w:bookmarkEnd w:id="2105"/>
      <w:bookmarkEnd w:id="2106"/>
      <w:bookmarkEnd w:id="2107"/>
      <w:bookmarkEnd w:id="2108"/>
      <w:bookmarkEnd w:id="2109"/>
      <w:bookmarkEnd w:id="2110"/>
    </w:p>
    <w:p w14:paraId="40E11BA8" w14:textId="77777777" w:rsidR="00CB7B3B" w:rsidRDefault="00CB7B3B" w:rsidP="00CB7B3B">
      <w:pPr>
        <w:pStyle w:val="PL"/>
      </w:pPr>
      <w:bookmarkStart w:id="211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34857711" w:rsidR="00CB7B3B" w:rsidRDefault="00CB7B3B" w:rsidP="00CB7B3B">
      <w:pPr>
        <w:pStyle w:val="PL"/>
      </w:pPr>
      <w:r>
        <w:t xml:space="preserve">  version: 1.</w:t>
      </w:r>
      <w:r w:rsidR="00A841F8">
        <w:t>1</w:t>
      </w:r>
      <w:r>
        <w:t>.0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7F359A1E" w:rsidR="00CB7B3B" w:rsidRDefault="00CB7B3B" w:rsidP="00CB7B3B">
      <w:pPr>
        <w:pStyle w:val="PL"/>
      </w:pPr>
      <w:r>
        <w:t xml:space="preserve">    © 202</w:t>
      </w:r>
      <w:r w:rsidR="00A841F8">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637DDF39" w:rsidR="00994F57" w:rsidRDefault="00994F57" w:rsidP="00994F57">
      <w:pPr>
        <w:pStyle w:val="PL"/>
      </w:pPr>
      <w:r>
        <w:t xml:space="preserve">    </w:t>
      </w:r>
      <w:r w:rsidR="00CB7B3B">
        <w:t>3GPP TS 29.257 V</w:t>
      </w:r>
      <w:r w:rsidR="00151D3C">
        <w:t>1</w:t>
      </w:r>
      <w:r w:rsidR="00A841F8">
        <w:t>8</w:t>
      </w:r>
      <w:r w:rsidR="00CB7B3B">
        <w:t>.</w:t>
      </w:r>
      <w:r w:rsidR="00A841F8">
        <w:t>4</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AD18ACB"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2" w:name="_Toc133408936"/>
      <w:bookmarkStart w:id="2113" w:name="_Toc160452961"/>
      <w:bookmarkStart w:id="2114" w:name="_Toc164869889"/>
      <w:bookmarkStart w:id="2115" w:name="_Toc67903571"/>
      <w:bookmarkStart w:id="2116" w:name="_Toc96843466"/>
      <w:bookmarkStart w:id="2117" w:name="_Toc96844441"/>
      <w:bookmarkStart w:id="2118" w:name="_Toc100740014"/>
      <w:bookmarkStart w:id="2119" w:name="_Toc2086459"/>
      <w:bookmarkStart w:id="2120" w:name="_Toc168599718"/>
      <w:bookmarkEnd w:id="2111"/>
      <w:r w:rsidR="005B4B64">
        <w:lastRenderedPageBreak/>
        <w:t>A.</w:t>
      </w:r>
      <w:r w:rsidR="005B4B64" w:rsidRPr="005B4B64">
        <w:t>4</w:t>
      </w:r>
      <w:r w:rsidR="005B4B64">
        <w:tab/>
        <w:t>UAE_ChangeUSSManagement API</w:t>
      </w:r>
      <w:bookmarkEnd w:id="2112"/>
      <w:bookmarkEnd w:id="2113"/>
      <w:bookmarkEnd w:id="2114"/>
      <w:bookmarkEnd w:id="2120"/>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01776984"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D17A30D"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1"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1"/>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2" w:name="_Toc129252586"/>
      <w:bookmarkStart w:id="2123" w:name="_Toc160452962"/>
      <w:bookmarkStart w:id="2124" w:name="_Toc164869890"/>
      <w:bookmarkStart w:id="2125" w:name="_Toc133408937"/>
      <w:bookmarkStart w:id="2126" w:name="_Toc168599719"/>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2"/>
      <w:bookmarkEnd w:id="2123"/>
      <w:bookmarkEnd w:id="2124"/>
      <w:bookmarkEnd w:id="2126"/>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4A853EE1" w:rsidR="008C7ABB" w:rsidRDefault="008C7ABB" w:rsidP="008C7ABB">
      <w:pPr>
        <w:pStyle w:val="PL"/>
      </w:pPr>
      <w:r>
        <w:t xml:space="preserve">  version: 1.0.0</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74CA1121" w:rsidR="008C7ABB" w:rsidRDefault="008C7ABB" w:rsidP="008C7ABB">
      <w:pPr>
        <w:pStyle w:val="PL"/>
      </w:pPr>
      <w:r>
        <w:t xml:space="preserve">    3GPP TS 29.257 V18.</w:t>
      </w:r>
      <w:r w:rsidR="00A841F8">
        <w:t>4</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7" w:name="_Toc151743492"/>
      <w:r>
        <w:br w:type="page"/>
      </w:r>
      <w:bookmarkStart w:id="2128" w:name="_Toc160452963"/>
      <w:bookmarkStart w:id="2129" w:name="_Toc164869891"/>
      <w:bookmarkStart w:id="2130" w:name="_Toc168599720"/>
      <w:r w:rsidR="004F4157" w:rsidRPr="00F4442C">
        <w:lastRenderedPageBreak/>
        <w:t>A.</w:t>
      </w:r>
      <w:r w:rsidR="004F4157" w:rsidRPr="00C21C18">
        <w:t>6</w:t>
      </w:r>
      <w:r w:rsidR="004F4157" w:rsidRPr="00F4442C">
        <w:tab/>
      </w:r>
      <w:bookmarkStart w:id="2131" w:name="_Hlk144024711"/>
      <w:r w:rsidR="004F4157" w:rsidRPr="00B67013">
        <w:t>UAE_UAVDynamicInfo</w:t>
      </w:r>
      <w:r w:rsidR="004F4157" w:rsidRPr="00F4442C">
        <w:t xml:space="preserve"> API</w:t>
      </w:r>
      <w:bookmarkEnd w:id="2127"/>
      <w:bookmarkEnd w:id="2128"/>
      <w:bookmarkEnd w:id="2129"/>
      <w:bookmarkEnd w:id="2130"/>
      <w:bookmarkEnd w:id="2131"/>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07002590" w:rsidR="004F4157" w:rsidRPr="00F4442C" w:rsidRDefault="004F4157" w:rsidP="004F4157">
      <w:pPr>
        <w:pStyle w:val="PL"/>
      </w:pPr>
      <w:r w:rsidRPr="00F4442C">
        <w:t xml:space="preserve">  version: 1.0.0</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2BADC17B" w:rsidR="004F4157" w:rsidRDefault="004F4157" w:rsidP="004F4157">
      <w:pPr>
        <w:pStyle w:val="PL"/>
      </w:pPr>
      <w:r>
        <w:t xml:space="preserve">    3GPP TS 29.257 V18.</w:t>
      </w:r>
      <w:r w:rsidR="00A841F8">
        <w:t>4</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2" w:name="_Toc160452964"/>
      <w:bookmarkStart w:id="2133" w:name="_Toc164869892"/>
      <w:bookmarkStart w:id="2134" w:name="_Toc16859972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5"/>
      <w:bookmarkEnd w:id="2116"/>
      <w:bookmarkEnd w:id="2117"/>
      <w:bookmarkEnd w:id="2118"/>
      <w:bookmarkEnd w:id="2125"/>
      <w:bookmarkEnd w:id="2132"/>
      <w:bookmarkEnd w:id="2133"/>
      <w:bookmarkEnd w:id="2134"/>
    </w:p>
    <w:p w14:paraId="6B240DD2" w14:textId="77777777" w:rsidR="00782F57" w:rsidRDefault="00782F57" w:rsidP="000B267A">
      <w:pPr>
        <w:pStyle w:val="Heading1"/>
      </w:pPr>
      <w:bookmarkStart w:id="2135" w:name="_Toc67903572"/>
      <w:bookmarkStart w:id="2136" w:name="_Toc96843467"/>
      <w:bookmarkStart w:id="2137" w:name="_Toc96844442"/>
      <w:bookmarkStart w:id="2138" w:name="_Toc100740015"/>
      <w:bookmarkStart w:id="2139" w:name="_Toc133408938"/>
      <w:bookmarkStart w:id="2140" w:name="_Toc160452965"/>
      <w:bookmarkStart w:id="2141" w:name="_Toc164869893"/>
      <w:bookmarkStart w:id="2142" w:name="_Toc168599722"/>
      <w:r>
        <w:t>B.1</w:t>
      </w:r>
      <w:r>
        <w:tab/>
        <w:t>General</w:t>
      </w:r>
      <w:bookmarkEnd w:id="2135"/>
      <w:bookmarkEnd w:id="2136"/>
      <w:bookmarkEnd w:id="2137"/>
      <w:bookmarkEnd w:id="2138"/>
      <w:bookmarkEnd w:id="2139"/>
      <w:bookmarkEnd w:id="2140"/>
      <w:bookmarkEnd w:id="2141"/>
      <w:bookmarkEnd w:id="214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3" w:name="_Toc67903573"/>
      <w:bookmarkStart w:id="2144" w:name="_Toc96843468"/>
      <w:bookmarkStart w:id="2145" w:name="_Toc96844443"/>
      <w:bookmarkStart w:id="2146" w:name="_Toc100740016"/>
      <w:bookmarkStart w:id="2147" w:name="_Toc133408939"/>
      <w:bookmarkStart w:id="2148" w:name="_Toc160452966"/>
      <w:bookmarkStart w:id="2149" w:name="_Toc164869894"/>
      <w:bookmarkStart w:id="2150" w:name="_Toc168599723"/>
      <w:r>
        <w:t>B.2</w:t>
      </w:r>
      <w:r>
        <w:tab/>
      </w:r>
      <w:r w:rsidRPr="005618C3">
        <w:t xml:space="preserve">UAE_C2OperationModeManagement </w:t>
      </w:r>
      <w:r>
        <w:t>API</w:t>
      </w:r>
      <w:bookmarkEnd w:id="2143"/>
      <w:bookmarkEnd w:id="2144"/>
      <w:bookmarkEnd w:id="2145"/>
      <w:bookmarkEnd w:id="2146"/>
      <w:bookmarkEnd w:id="2147"/>
      <w:bookmarkEnd w:id="2148"/>
      <w:bookmarkEnd w:id="2149"/>
      <w:bookmarkEnd w:id="2150"/>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1" w:name="_Toc67903574"/>
      <w:bookmarkStart w:id="2152" w:name="_Toc96843469"/>
      <w:bookmarkStart w:id="2153" w:name="_Toc96844444"/>
      <w:bookmarkStart w:id="2154" w:name="_Toc100740017"/>
      <w:bookmarkStart w:id="2155" w:name="_Toc133408940"/>
      <w:bookmarkStart w:id="2156" w:name="_Toc160452967"/>
      <w:bookmarkStart w:id="2157" w:name="_Toc164869895"/>
      <w:bookmarkStart w:id="2158" w:name="_Toc168599724"/>
      <w:r>
        <w:t>B.3</w:t>
      </w:r>
      <w:r>
        <w:tab/>
      </w:r>
      <w:r w:rsidRPr="00761EFE">
        <w:t>UAE_RealtimeUAVStatus</w:t>
      </w:r>
      <w:r>
        <w:t xml:space="preserve"> API</w:t>
      </w:r>
      <w:bookmarkEnd w:id="2151"/>
      <w:bookmarkEnd w:id="2152"/>
      <w:bookmarkEnd w:id="2153"/>
      <w:bookmarkEnd w:id="2154"/>
      <w:bookmarkEnd w:id="2155"/>
      <w:bookmarkEnd w:id="2156"/>
      <w:bookmarkEnd w:id="2157"/>
      <w:bookmarkEnd w:id="2158"/>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9" w:name="_Toc129252590"/>
      <w:bookmarkStart w:id="2160" w:name="_Toc160452968"/>
      <w:bookmarkStart w:id="2161" w:name="_Toc164869896"/>
      <w:bookmarkStart w:id="2162" w:name="_Toc168599725"/>
      <w:r>
        <w:t>B</w:t>
      </w:r>
      <w:r w:rsidRPr="00035252">
        <w:t>.4</w:t>
      </w:r>
      <w:r>
        <w:tab/>
        <w:t>UAE_ChangeUSSManagement API</w:t>
      </w:r>
      <w:bookmarkEnd w:id="2159"/>
      <w:bookmarkEnd w:id="2160"/>
      <w:bookmarkEnd w:id="2161"/>
      <w:bookmarkEnd w:id="2162"/>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3" w:name="_Toc160452969"/>
      <w:bookmarkStart w:id="2164" w:name="_Toc164869897"/>
      <w:bookmarkStart w:id="2165" w:name="_Toc168599726"/>
      <w:r>
        <w:t>B.</w:t>
      </w:r>
      <w:r w:rsidRPr="00714452">
        <w:t>5</w:t>
      </w:r>
      <w:r>
        <w:tab/>
      </w:r>
      <w:r w:rsidRPr="00BA0DBB">
        <w:t>UAE_DAASupport</w:t>
      </w:r>
      <w:r w:rsidRPr="00282775">
        <w:t xml:space="preserve"> </w:t>
      </w:r>
      <w:r>
        <w:t>API</w:t>
      </w:r>
      <w:bookmarkEnd w:id="2163"/>
      <w:bookmarkEnd w:id="2164"/>
      <w:bookmarkEnd w:id="2165"/>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6" w:name="_Toc160452970"/>
      <w:bookmarkStart w:id="2167" w:name="_Toc164869898"/>
      <w:bookmarkStart w:id="2168" w:name="_Toc168599727"/>
      <w:r>
        <w:lastRenderedPageBreak/>
        <w:t>B.</w:t>
      </w:r>
      <w:r w:rsidRPr="00A5253A">
        <w:t>6</w:t>
      </w:r>
      <w:r w:rsidRPr="00A5253A">
        <w:tab/>
        <w:t>UAE_UAVDynamicInfo API</w:t>
      </w:r>
      <w:bookmarkEnd w:id="2166"/>
      <w:bookmarkEnd w:id="2167"/>
      <w:bookmarkEnd w:id="216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9" w:name="_Toc96843470"/>
      <w:bookmarkStart w:id="2170" w:name="_Toc96844445"/>
      <w:bookmarkStart w:id="2171" w:name="_Toc100740018"/>
      <w:bookmarkStart w:id="2172" w:name="_Toc133408941"/>
      <w:bookmarkStart w:id="2173" w:name="_Toc160452971"/>
      <w:bookmarkStart w:id="2174" w:name="_Toc164869899"/>
      <w:bookmarkStart w:id="2175" w:name="_Toc168599728"/>
      <w:r w:rsidR="003319AF">
        <w:lastRenderedPageBreak/>
        <w:t xml:space="preserve">Annex </w:t>
      </w:r>
      <w:r>
        <w:t>C</w:t>
      </w:r>
      <w:r w:rsidR="003319AF">
        <w:t xml:space="preserve"> (informative):</w:t>
      </w:r>
      <w:r w:rsidR="003319AF">
        <w:br/>
        <w:t>Change history</w:t>
      </w:r>
      <w:bookmarkEnd w:id="2119"/>
      <w:bookmarkEnd w:id="2169"/>
      <w:bookmarkEnd w:id="2170"/>
      <w:bookmarkEnd w:id="2171"/>
      <w:bookmarkEnd w:id="2172"/>
      <w:bookmarkEnd w:id="2173"/>
      <w:bookmarkEnd w:id="2174"/>
      <w:bookmarkEnd w:id="2175"/>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307C36">
            <w:pPr>
              <w:pStyle w:val="TAC"/>
              <w:rPr>
                <w:rFonts w:cs="Arial"/>
                <w:sz w:val="16"/>
                <w:szCs w:val="16"/>
              </w:rPr>
            </w:pPr>
            <w:r>
              <w:rPr>
                <w:rFonts w:cs="Arial"/>
                <w:sz w:val="16"/>
                <w:szCs w:val="16"/>
              </w:rPr>
              <w:t>CT#</w:t>
            </w:r>
            <w:r>
              <w:rPr>
                <w:rFonts w:cs="Arial"/>
                <w:sz w:val="16"/>
                <w:szCs w:val="16"/>
              </w:rPr>
              <w:t>104</w:t>
            </w:r>
          </w:p>
        </w:tc>
        <w:tc>
          <w:tcPr>
            <w:tcW w:w="992" w:type="dxa"/>
            <w:shd w:val="solid" w:color="FFFFFF" w:fill="auto"/>
          </w:tcPr>
          <w:p w14:paraId="4D242A94" w14:textId="7A95ECAB"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F8252AB" w14:textId="0631AC3C" w:rsidR="00307C36" w:rsidRDefault="00307C36" w:rsidP="00307C36">
            <w:pPr>
              <w:pStyle w:val="TAL"/>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307C36">
            <w:pPr>
              <w:pStyle w:val="TAR"/>
              <w:rPr>
                <w:sz w:val="16"/>
                <w:szCs w:val="16"/>
              </w:rPr>
            </w:pPr>
          </w:p>
        </w:tc>
        <w:tc>
          <w:tcPr>
            <w:tcW w:w="425" w:type="dxa"/>
            <w:shd w:val="solid" w:color="FFFFFF" w:fill="auto"/>
          </w:tcPr>
          <w:p w14:paraId="3464D36B" w14:textId="067FD083"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307C36">
            <w:pPr>
              <w:pStyle w:val="TAL"/>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307C36">
            <w:pPr>
              <w:pStyle w:val="TAC"/>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67F634BF" w14:textId="6C6DCBEE"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6B525F8C" w14:textId="12DA29C4" w:rsidR="00307C36" w:rsidRDefault="00307C36" w:rsidP="00307C36">
            <w:pPr>
              <w:pStyle w:val="TAL"/>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307C36">
            <w:pPr>
              <w:pStyle w:val="TAR"/>
              <w:rPr>
                <w:sz w:val="16"/>
                <w:szCs w:val="16"/>
              </w:rPr>
            </w:pPr>
            <w:r>
              <w:rPr>
                <w:rFonts w:cs="Arial"/>
                <w:sz w:val="16"/>
                <w:szCs w:val="16"/>
              </w:rPr>
              <w:t>1</w:t>
            </w:r>
          </w:p>
        </w:tc>
        <w:tc>
          <w:tcPr>
            <w:tcW w:w="425" w:type="dxa"/>
            <w:shd w:val="solid" w:color="FFFFFF" w:fill="auto"/>
          </w:tcPr>
          <w:p w14:paraId="73206418" w14:textId="6FB457DC"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307C36">
            <w:pPr>
              <w:pStyle w:val="TAL"/>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307C36">
            <w:pPr>
              <w:pStyle w:val="TAC"/>
              <w:rPr>
                <w:sz w:val="16"/>
                <w:szCs w:val="16"/>
              </w:rPr>
            </w:pPr>
            <w:r>
              <w:rPr>
                <w:sz w:val="16"/>
                <w:szCs w:val="16"/>
              </w:rPr>
              <w:t>18.4.0</w:t>
            </w:r>
          </w:p>
        </w:tc>
      </w:tr>
      <w:tr w:rsidR="00307C36" w14:paraId="4F21F03E" w14:textId="77777777" w:rsidTr="00443985">
        <w:tc>
          <w:tcPr>
            <w:tcW w:w="800" w:type="dxa"/>
            <w:shd w:val="solid" w:color="FFFFFF" w:fill="auto"/>
          </w:tcPr>
          <w:p w14:paraId="27E35F12" w14:textId="4B3557FB"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58C2ECAF" w14:textId="587D0F06"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48FEE9CA" w14:textId="50B64706"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65BB9A7" w14:textId="392CB449" w:rsidR="00307C36" w:rsidRDefault="00307C36" w:rsidP="00307C36">
            <w:pPr>
              <w:pStyle w:val="TAL"/>
              <w:rPr>
                <w:rFonts w:cs="Arial"/>
                <w:sz w:val="16"/>
                <w:szCs w:val="16"/>
              </w:rPr>
            </w:pPr>
            <w:r>
              <w:rPr>
                <w:rFonts w:cs="Arial"/>
                <w:sz w:val="16"/>
                <w:szCs w:val="16"/>
              </w:rPr>
              <w:t>0028</w:t>
            </w:r>
          </w:p>
        </w:tc>
        <w:tc>
          <w:tcPr>
            <w:tcW w:w="425" w:type="dxa"/>
            <w:shd w:val="solid" w:color="FFFFFF" w:fill="auto"/>
          </w:tcPr>
          <w:p w14:paraId="37EE429D" w14:textId="2C1FCC71" w:rsidR="00307C36" w:rsidRDefault="00307C36" w:rsidP="00307C36">
            <w:pPr>
              <w:pStyle w:val="TAR"/>
              <w:rPr>
                <w:sz w:val="16"/>
                <w:szCs w:val="16"/>
              </w:rPr>
            </w:pPr>
            <w:r>
              <w:rPr>
                <w:rFonts w:cs="Arial"/>
                <w:sz w:val="16"/>
                <w:szCs w:val="16"/>
              </w:rPr>
              <w:t>3</w:t>
            </w:r>
          </w:p>
        </w:tc>
        <w:tc>
          <w:tcPr>
            <w:tcW w:w="425" w:type="dxa"/>
            <w:shd w:val="solid" w:color="FFFFFF" w:fill="auto"/>
          </w:tcPr>
          <w:p w14:paraId="4A7E601E" w14:textId="2E3661B3"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6D3A4BFE" w14:textId="29F5D53E" w:rsidR="00307C36" w:rsidRDefault="00307C36" w:rsidP="00307C36">
            <w:pPr>
              <w:pStyle w:val="TAL"/>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307C36" w:rsidRDefault="00307C36" w:rsidP="00307C36">
            <w:pPr>
              <w:pStyle w:val="TAC"/>
              <w:rPr>
                <w:sz w:val="16"/>
                <w:szCs w:val="16"/>
              </w:rPr>
            </w:pPr>
            <w:r>
              <w:rPr>
                <w:sz w:val="16"/>
                <w:szCs w:val="16"/>
              </w:rPr>
              <w:t>18.4.0</w:t>
            </w:r>
          </w:p>
        </w:tc>
      </w:tr>
      <w:tr w:rsidR="00307C36" w14:paraId="7EA803C1" w14:textId="77777777" w:rsidTr="00443985">
        <w:tc>
          <w:tcPr>
            <w:tcW w:w="800" w:type="dxa"/>
            <w:shd w:val="solid" w:color="FFFFFF" w:fill="auto"/>
          </w:tcPr>
          <w:p w14:paraId="640A6359" w14:textId="7BCF95F4"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7D922B97" w14:textId="65B8BD9B"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6B9F2D06" w14:textId="7B4EC8D5"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548F320B" w14:textId="166CD657" w:rsidR="00307C36" w:rsidRDefault="00307C36" w:rsidP="00307C36">
            <w:pPr>
              <w:pStyle w:val="TAL"/>
              <w:rPr>
                <w:rFonts w:cs="Arial"/>
                <w:sz w:val="16"/>
                <w:szCs w:val="16"/>
              </w:rPr>
            </w:pPr>
            <w:r>
              <w:rPr>
                <w:rFonts w:cs="Arial"/>
                <w:sz w:val="16"/>
                <w:szCs w:val="16"/>
              </w:rPr>
              <w:t>0029</w:t>
            </w:r>
          </w:p>
        </w:tc>
        <w:tc>
          <w:tcPr>
            <w:tcW w:w="425" w:type="dxa"/>
            <w:shd w:val="solid" w:color="FFFFFF" w:fill="auto"/>
          </w:tcPr>
          <w:p w14:paraId="147FBB5F" w14:textId="66201855" w:rsidR="00307C36" w:rsidRDefault="00307C36" w:rsidP="00307C36">
            <w:pPr>
              <w:pStyle w:val="TAR"/>
              <w:rPr>
                <w:sz w:val="16"/>
                <w:szCs w:val="16"/>
              </w:rPr>
            </w:pPr>
            <w:r>
              <w:rPr>
                <w:rFonts w:cs="Arial"/>
                <w:sz w:val="16"/>
                <w:szCs w:val="16"/>
              </w:rPr>
              <w:t>1</w:t>
            </w:r>
          </w:p>
        </w:tc>
        <w:tc>
          <w:tcPr>
            <w:tcW w:w="425" w:type="dxa"/>
            <w:shd w:val="solid" w:color="FFFFFF" w:fill="auto"/>
          </w:tcPr>
          <w:p w14:paraId="0343EA28" w14:textId="0ADBE0EA"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5F7AAE50" w14:textId="0BF68D58" w:rsidR="00307C36" w:rsidRDefault="00307C36" w:rsidP="00307C36">
            <w:pPr>
              <w:pStyle w:val="TAL"/>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307C36" w:rsidRDefault="00307C36" w:rsidP="00307C36">
            <w:pPr>
              <w:pStyle w:val="TAC"/>
              <w:rPr>
                <w:sz w:val="16"/>
                <w:szCs w:val="16"/>
              </w:rPr>
            </w:pPr>
            <w:r>
              <w:rPr>
                <w:sz w:val="16"/>
                <w:szCs w:val="16"/>
              </w:rPr>
              <w:t>18.4.0</w:t>
            </w:r>
          </w:p>
        </w:tc>
      </w:tr>
      <w:tr w:rsidR="00307C36" w14:paraId="199C42F8" w14:textId="77777777" w:rsidTr="00443985">
        <w:tc>
          <w:tcPr>
            <w:tcW w:w="800" w:type="dxa"/>
            <w:shd w:val="solid" w:color="FFFFFF" w:fill="auto"/>
          </w:tcPr>
          <w:p w14:paraId="0EA4F888" w14:textId="187B984E"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9DF2A55" w14:textId="588EA4CD"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3167F02C" w14:textId="73553CB6"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B759409" w14:textId="6B85B4D2" w:rsidR="00307C36" w:rsidRDefault="00307C36" w:rsidP="00307C36">
            <w:pPr>
              <w:pStyle w:val="TAL"/>
              <w:rPr>
                <w:rFonts w:cs="Arial"/>
                <w:sz w:val="16"/>
                <w:szCs w:val="16"/>
              </w:rPr>
            </w:pPr>
            <w:r>
              <w:rPr>
                <w:rFonts w:cs="Arial"/>
                <w:sz w:val="16"/>
                <w:szCs w:val="16"/>
              </w:rPr>
              <w:t>0030</w:t>
            </w:r>
          </w:p>
        </w:tc>
        <w:tc>
          <w:tcPr>
            <w:tcW w:w="425" w:type="dxa"/>
            <w:shd w:val="solid" w:color="FFFFFF" w:fill="auto"/>
          </w:tcPr>
          <w:p w14:paraId="68BD051E" w14:textId="011B295A" w:rsidR="00307C36" w:rsidRDefault="00307C36" w:rsidP="00307C36">
            <w:pPr>
              <w:pStyle w:val="TAR"/>
              <w:rPr>
                <w:sz w:val="16"/>
                <w:szCs w:val="16"/>
              </w:rPr>
            </w:pPr>
            <w:r>
              <w:rPr>
                <w:rFonts w:cs="Arial"/>
                <w:sz w:val="16"/>
                <w:szCs w:val="16"/>
              </w:rPr>
              <w:t>1</w:t>
            </w:r>
          </w:p>
        </w:tc>
        <w:tc>
          <w:tcPr>
            <w:tcW w:w="425" w:type="dxa"/>
            <w:shd w:val="solid" w:color="FFFFFF" w:fill="auto"/>
          </w:tcPr>
          <w:p w14:paraId="367A46CF" w14:textId="5B3A948B" w:rsidR="00307C36" w:rsidRDefault="00307C36" w:rsidP="00307C36">
            <w:pPr>
              <w:pStyle w:val="TAC"/>
              <w:rPr>
                <w:rFonts w:cs="Arial"/>
                <w:sz w:val="16"/>
                <w:szCs w:val="16"/>
              </w:rPr>
            </w:pPr>
            <w:r>
              <w:rPr>
                <w:rFonts w:cs="Arial"/>
                <w:sz w:val="16"/>
                <w:szCs w:val="16"/>
              </w:rPr>
              <w:t>F</w:t>
            </w:r>
          </w:p>
        </w:tc>
        <w:tc>
          <w:tcPr>
            <w:tcW w:w="4443" w:type="dxa"/>
            <w:shd w:val="solid" w:color="FFFFFF" w:fill="auto"/>
          </w:tcPr>
          <w:p w14:paraId="0BFB5728" w14:textId="41F4D43E" w:rsidR="00307C36" w:rsidRDefault="00307C36" w:rsidP="00307C36">
            <w:pPr>
              <w:pStyle w:val="TAL"/>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307C36" w:rsidRDefault="00307C36" w:rsidP="00307C36">
            <w:pPr>
              <w:pStyle w:val="TAC"/>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7F43A37B" w14:textId="3E44C115"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60E3A3B6" w14:textId="734D31A9" w:rsidR="00307C36" w:rsidRDefault="00307C36" w:rsidP="00307C36">
            <w:pPr>
              <w:pStyle w:val="TAL"/>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307C36">
            <w:pPr>
              <w:pStyle w:val="TAR"/>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307C36">
            <w:pPr>
              <w:pStyle w:val="TAC"/>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307C36">
            <w:pPr>
              <w:pStyle w:val="TAL"/>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307C36">
            <w:pPr>
              <w:pStyle w:val="TAC"/>
              <w:rPr>
                <w:sz w:val="16"/>
                <w:szCs w:val="16"/>
              </w:rPr>
            </w:pPr>
            <w:r>
              <w:rPr>
                <w:sz w:val="16"/>
                <w:szCs w:val="16"/>
              </w:rPr>
              <w:t>18.4.0</w:t>
            </w:r>
          </w:p>
        </w:tc>
      </w:tr>
      <w:tr w:rsidR="00307C36" w14:paraId="508F59C4" w14:textId="77777777" w:rsidTr="00443985">
        <w:tc>
          <w:tcPr>
            <w:tcW w:w="800" w:type="dxa"/>
            <w:shd w:val="solid" w:color="FFFFFF" w:fill="auto"/>
          </w:tcPr>
          <w:p w14:paraId="4B386CBF" w14:textId="38DF785D"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4EB0BFB7" w14:textId="70195748"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6DB7B1A2" w14:textId="17365AA6"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3B26921B" w14:textId="0D32EF7E" w:rsidR="00307C36" w:rsidRDefault="00307C36" w:rsidP="00307C36">
            <w:pPr>
              <w:pStyle w:val="TAL"/>
              <w:rPr>
                <w:rFonts w:cs="Arial"/>
                <w:sz w:val="16"/>
                <w:szCs w:val="16"/>
              </w:rPr>
            </w:pPr>
            <w:r>
              <w:rPr>
                <w:rFonts w:cs="Arial"/>
                <w:sz w:val="16"/>
                <w:szCs w:val="16"/>
              </w:rPr>
              <w:t>0033</w:t>
            </w:r>
          </w:p>
        </w:tc>
        <w:tc>
          <w:tcPr>
            <w:tcW w:w="425" w:type="dxa"/>
            <w:shd w:val="solid" w:color="FFFFFF" w:fill="auto"/>
          </w:tcPr>
          <w:p w14:paraId="51BFF232" w14:textId="761A78CE" w:rsidR="00307C36" w:rsidRDefault="00307C36" w:rsidP="00307C36">
            <w:pPr>
              <w:pStyle w:val="TAR"/>
              <w:rPr>
                <w:rFonts w:cs="Arial"/>
                <w:sz w:val="16"/>
                <w:szCs w:val="16"/>
              </w:rPr>
            </w:pPr>
            <w:r>
              <w:rPr>
                <w:rFonts w:cs="Arial"/>
                <w:sz w:val="16"/>
                <w:szCs w:val="16"/>
              </w:rPr>
              <w:t>1</w:t>
            </w:r>
          </w:p>
        </w:tc>
        <w:tc>
          <w:tcPr>
            <w:tcW w:w="425" w:type="dxa"/>
            <w:shd w:val="solid" w:color="FFFFFF" w:fill="auto"/>
          </w:tcPr>
          <w:p w14:paraId="4BBB4094" w14:textId="4A111109"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69A9547D" w14:textId="7AF86141" w:rsidR="00307C36" w:rsidRDefault="00307C36" w:rsidP="00307C36">
            <w:pPr>
              <w:pStyle w:val="TAL"/>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307C36" w:rsidRDefault="00307C36" w:rsidP="00307C36">
            <w:pPr>
              <w:pStyle w:val="TAC"/>
              <w:rPr>
                <w:sz w:val="16"/>
                <w:szCs w:val="16"/>
              </w:rPr>
            </w:pPr>
            <w:r>
              <w:rPr>
                <w:sz w:val="16"/>
                <w:szCs w:val="16"/>
              </w:rPr>
              <w:t>18.4.0</w:t>
            </w:r>
          </w:p>
        </w:tc>
      </w:tr>
      <w:tr w:rsidR="00307C36" w14:paraId="316CA053" w14:textId="77777777" w:rsidTr="00443985">
        <w:tc>
          <w:tcPr>
            <w:tcW w:w="800" w:type="dxa"/>
            <w:shd w:val="solid" w:color="FFFFFF" w:fill="auto"/>
          </w:tcPr>
          <w:p w14:paraId="26739C81" w14:textId="1C8FFB8F"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3C47D4B5" w14:textId="5AB25824"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2AB80769" w14:textId="06EC49F4"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710110F2" w14:textId="1D324048" w:rsidR="00307C36" w:rsidRDefault="00307C36" w:rsidP="00307C36">
            <w:pPr>
              <w:pStyle w:val="TAL"/>
              <w:rPr>
                <w:rFonts w:cs="Arial"/>
                <w:sz w:val="16"/>
                <w:szCs w:val="16"/>
              </w:rPr>
            </w:pPr>
            <w:r>
              <w:rPr>
                <w:rFonts w:cs="Arial"/>
                <w:sz w:val="16"/>
                <w:szCs w:val="16"/>
              </w:rPr>
              <w:t>0034</w:t>
            </w:r>
          </w:p>
        </w:tc>
        <w:tc>
          <w:tcPr>
            <w:tcW w:w="425" w:type="dxa"/>
            <w:shd w:val="solid" w:color="FFFFFF" w:fill="auto"/>
          </w:tcPr>
          <w:p w14:paraId="50F410E5" w14:textId="2BD8BCCF" w:rsidR="00307C36" w:rsidRDefault="00307C36" w:rsidP="00307C36">
            <w:pPr>
              <w:pStyle w:val="TAR"/>
              <w:rPr>
                <w:rFonts w:cs="Arial"/>
                <w:sz w:val="16"/>
                <w:szCs w:val="16"/>
              </w:rPr>
            </w:pPr>
            <w:r>
              <w:rPr>
                <w:rFonts w:cs="Arial"/>
                <w:sz w:val="16"/>
                <w:szCs w:val="16"/>
              </w:rPr>
              <w:t>1</w:t>
            </w:r>
          </w:p>
        </w:tc>
        <w:tc>
          <w:tcPr>
            <w:tcW w:w="425" w:type="dxa"/>
            <w:shd w:val="solid" w:color="FFFFFF" w:fill="auto"/>
          </w:tcPr>
          <w:p w14:paraId="3E38FA22" w14:textId="2FD97E46"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2AE0B522" w14:textId="0CEA0CE6" w:rsidR="00307C36" w:rsidRDefault="00307C36" w:rsidP="00307C36">
            <w:pPr>
              <w:pStyle w:val="TAL"/>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307C36" w:rsidRDefault="00307C36" w:rsidP="00307C36">
            <w:pPr>
              <w:pStyle w:val="TAC"/>
              <w:rPr>
                <w:sz w:val="16"/>
                <w:szCs w:val="16"/>
              </w:rPr>
            </w:pPr>
            <w:r>
              <w:rPr>
                <w:sz w:val="16"/>
                <w:szCs w:val="16"/>
              </w:rPr>
              <w:t>18.4.0</w:t>
            </w:r>
          </w:p>
        </w:tc>
      </w:tr>
      <w:tr w:rsidR="00307C36" w14:paraId="5A5EA8A9" w14:textId="77777777" w:rsidTr="00443985">
        <w:tc>
          <w:tcPr>
            <w:tcW w:w="800" w:type="dxa"/>
            <w:shd w:val="solid" w:color="FFFFFF" w:fill="auto"/>
          </w:tcPr>
          <w:p w14:paraId="2F4F5FCD" w14:textId="128FC2CD"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131B1889" w14:textId="3030FC6E"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11890A2D" w14:textId="6250C626"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515821FC" w14:textId="6156EB5D" w:rsidR="00307C36" w:rsidRDefault="00307C36" w:rsidP="00307C36">
            <w:pPr>
              <w:pStyle w:val="TAL"/>
              <w:rPr>
                <w:rFonts w:cs="Arial"/>
                <w:sz w:val="16"/>
                <w:szCs w:val="16"/>
              </w:rPr>
            </w:pPr>
            <w:r>
              <w:rPr>
                <w:rFonts w:cs="Arial"/>
                <w:sz w:val="16"/>
                <w:szCs w:val="16"/>
              </w:rPr>
              <w:t>0035</w:t>
            </w:r>
          </w:p>
        </w:tc>
        <w:tc>
          <w:tcPr>
            <w:tcW w:w="425" w:type="dxa"/>
            <w:shd w:val="solid" w:color="FFFFFF" w:fill="auto"/>
          </w:tcPr>
          <w:p w14:paraId="3D1C9EE2" w14:textId="77777777" w:rsidR="00307C36" w:rsidRDefault="00307C36" w:rsidP="00307C36">
            <w:pPr>
              <w:pStyle w:val="TAR"/>
              <w:rPr>
                <w:rFonts w:cs="Arial"/>
                <w:sz w:val="16"/>
                <w:szCs w:val="16"/>
              </w:rPr>
            </w:pPr>
          </w:p>
        </w:tc>
        <w:tc>
          <w:tcPr>
            <w:tcW w:w="425" w:type="dxa"/>
            <w:shd w:val="solid" w:color="FFFFFF" w:fill="auto"/>
          </w:tcPr>
          <w:p w14:paraId="0E0811E1" w14:textId="60AED788"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66A2AD0B" w14:textId="4B850537" w:rsidR="00307C36" w:rsidRDefault="00307C36" w:rsidP="00307C36">
            <w:pPr>
              <w:pStyle w:val="TAL"/>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307C36" w:rsidRDefault="00307C36" w:rsidP="00307C36">
            <w:pPr>
              <w:pStyle w:val="TAC"/>
              <w:rPr>
                <w:sz w:val="16"/>
                <w:szCs w:val="16"/>
              </w:rPr>
            </w:pPr>
            <w:r>
              <w:rPr>
                <w:sz w:val="16"/>
                <w:szCs w:val="16"/>
              </w:rPr>
              <w:t>18.4.0</w:t>
            </w:r>
          </w:p>
        </w:tc>
      </w:tr>
      <w:tr w:rsidR="00307C36" w14:paraId="50B206A7" w14:textId="77777777" w:rsidTr="00443985">
        <w:tc>
          <w:tcPr>
            <w:tcW w:w="800" w:type="dxa"/>
            <w:shd w:val="solid" w:color="FFFFFF" w:fill="auto"/>
          </w:tcPr>
          <w:p w14:paraId="7C79450A" w14:textId="72FF1B4F"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535A952E" w14:textId="3FC7AC45"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5519EBFD" w14:textId="6A28B598"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5E7F206D" w14:textId="4D8CDB88" w:rsidR="00307C36" w:rsidRDefault="00307C36" w:rsidP="00307C36">
            <w:pPr>
              <w:pStyle w:val="TAL"/>
              <w:rPr>
                <w:rFonts w:cs="Arial"/>
                <w:sz w:val="16"/>
                <w:szCs w:val="16"/>
              </w:rPr>
            </w:pPr>
            <w:r>
              <w:rPr>
                <w:rFonts w:cs="Arial"/>
                <w:sz w:val="16"/>
                <w:szCs w:val="16"/>
              </w:rPr>
              <w:t>0036</w:t>
            </w:r>
          </w:p>
        </w:tc>
        <w:tc>
          <w:tcPr>
            <w:tcW w:w="425" w:type="dxa"/>
            <w:shd w:val="solid" w:color="FFFFFF" w:fill="auto"/>
          </w:tcPr>
          <w:p w14:paraId="4E0BD56E" w14:textId="77777777" w:rsidR="00307C36" w:rsidRDefault="00307C36" w:rsidP="00307C36">
            <w:pPr>
              <w:pStyle w:val="TAR"/>
              <w:rPr>
                <w:rFonts w:cs="Arial"/>
                <w:sz w:val="16"/>
                <w:szCs w:val="16"/>
              </w:rPr>
            </w:pPr>
          </w:p>
        </w:tc>
        <w:tc>
          <w:tcPr>
            <w:tcW w:w="425" w:type="dxa"/>
            <w:shd w:val="solid" w:color="FFFFFF" w:fill="auto"/>
          </w:tcPr>
          <w:p w14:paraId="3707C304" w14:textId="2AD5A8B3"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3FD13311" w14:textId="0F9B6058" w:rsidR="00307C36" w:rsidRDefault="00307C36" w:rsidP="00307C36">
            <w:pPr>
              <w:pStyle w:val="TAL"/>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307C36" w:rsidRDefault="00307C36" w:rsidP="00307C36">
            <w:pPr>
              <w:pStyle w:val="TAC"/>
              <w:rPr>
                <w:sz w:val="16"/>
                <w:szCs w:val="16"/>
              </w:rPr>
            </w:pPr>
            <w:r>
              <w:rPr>
                <w:sz w:val="16"/>
                <w:szCs w:val="16"/>
              </w:rPr>
              <w:t>18.4.0</w:t>
            </w:r>
          </w:p>
        </w:tc>
      </w:tr>
      <w:tr w:rsidR="00307C36" w14:paraId="17A8D0D9" w14:textId="77777777" w:rsidTr="00443985">
        <w:tc>
          <w:tcPr>
            <w:tcW w:w="800" w:type="dxa"/>
            <w:shd w:val="solid" w:color="FFFFFF" w:fill="auto"/>
          </w:tcPr>
          <w:p w14:paraId="2F921008" w14:textId="4004B8EF"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117DDEEC" w14:textId="10377CF9"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24DDB94F" w14:textId="3BC20F42"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691AE0AA" w14:textId="655D1852" w:rsidR="00307C36" w:rsidRDefault="00307C36" w:rsidP="00307C36">
            <w:pPr>
              <w:pStyle w:val="TAL"/>
              <w:rPr>
                <w:rFonts w:cs="Arial"/>
                <w:sz w:val="16"/>
                <w:szCs w:val="16"/>
              </w:rPr>
            </w:pPr>
            <w:r>
              <w:rPr>
                <w:rFonts w:cs="Arial"/>
                <w:sz w:val="16"/>
                <w:szCs w:val="16"/>
              </w:rPr>
              <w:t>0037</w:t>
            </w:r>
          </w:p>
        </w:tc>
        <w:tc>
          <w:tcPr>
            <w:tcW w:w="425" w:type="dxa"/>
            <w:shd w:val="solid" w:color="FFFFFF" w:fill="auto"/>
          </w:tcPr>
          <w:p w14:paraId="4729D936" w14:textId="77777777" w:rsidR="00307C36" w:rsidRDefault="00307C36" w:rsidP="00307C36">
            <w:pPr>
              <w:pStyle w:val="TAR"/>
              <w:rPr>
                <w:rFonts w:cs="Arial"/>
                <w:sz w:val="16"/>
                <w:szCs w:val="16"/>
              </w:rPr>
            </w:pPr>
          </w:p>
        </w:tc>
        <w:tc>
          <w:tcPr>
            <w:tcW w:w="425" w:type="dxa"/>
            <w:shd w:val="solid" w:color="FFFFFF" w:fill="auto"/>
          </w:tcPr>
          <w:p w14:paraId="2B7EC555" w14:textId="6ADA9808"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39652A1E" w14:textId="39A7EE4D" w:rsidR="00307C36" w:rsidRDefault="00307C36" w:rsidP="00307C36">
            <w:pPr>
              <w:pStyle w:val="TAL"/>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307C36" w:rsidRDefault="00307C36" w:rsidP="00307C36">
            <w:pPr>
              <w:pStyle w:val="TAC"/>
              <w:rPr>
                <w:sz w:val="16"/>
                <w:szCs w:val="16"/>
              </w:rPr>
            </w:pPr>
            <w:r>
              <w:rPr>
                <w:sz w:val="16"/>
                <w:szCs w:val="16"/>
              </w:rPr>
              <w:t>18.4.0</w:t>
            </w:r>
          </w:p>
        </w:tc>
      </w:tr>
      <w:tr w:rsidR="00307C36" w14:paraId="2D43EFEE" w14:textId="77777777" w:rsidTr="00443985">
        <w:tc>
          <w:tcPr>
            <w:tcW w:w="800" w:type="dxa"/>
            <w:shd w:val="solid" w:color="FFFFFF" w:fill="auto"/>
          </w:tcPr>
          <w:p w14:paraId="4260C8C2" w14:textId="2B91DF1C" w:rsidR="00307C36" w:rsidRDefault="00307C36" w:rsidP="00307C36">
            <w:pPr>
              <w:pStyle w:val="TAC"/>
              <w:rPr>
                <w:rFonts w:cs="Arial"/>
                <w:sz w:val="16"/>
                <w:szCs w:val="16"/>
              </w:rPr>
            </w:pPr>
            <w:r>
              <w:rPr>
                <w:rFonts w:cs="Arial"/>
                <w:sz w:val="16"/>
                <w:szCs w:val="16"/>
              </w:rPr>
              <w:t>2024-06</w:t>
            </w:r>
          </w:p>
        </w:tc>
        <w:tc>
          <w:tcPr>
            <w:tcW w:w="1279" w:type="dxa"/>
            <w:shd w:val="solid" w:color="FFFFFF" w:fill="auto"/>
          </w:tcPr>
          <w:p w14:paraId="16028F99" w14:textId="16290533" w:rsidR="00307C36" w:rsidRDefault="00307C36" w:rsidP="00307C36">
            <w:pPr>
              <w:pStyle w:val="TAC"/>
              <w:rPr>
                <w:rFonts w:cs="Arial"/>
                <w:sz w:val="16"/>
                <w:szCs w:val="16"/>
              </w:rPr>
            </w:pPr>
            <w:r>
              <w:rPr>
                <w:rFonts w:cs="Arial"/>
                <w:sz w:val="16"/>
                <w:szCs w:val="16"/>
              </w:rPr>
              <w:t>CT#104</w:t>
            </w:r>
          </w:p>
        </w:tc>
        <w:tc>
          <w:tcPr>
            <w:tcW w:w="992" w:type="dxa"/>
            <w:shd w:val="solid" w:color="FFFFFF" w:fill="auto"/>
          </w:tcPr>
          <w:p w14:paraId="7B4BA13E" w14:textId="3EB928B4" w:rsidR="00307C36" w:rsidRDefault="00307C36" w:rsidP="00307C36">
            <w:pPr>
              <w:pStyle w:val="TAC"/>
              <w:rPr>
                <w:rFonts w:cs="Arial"/>
                <w:sz w:val="16"/>
                <w:szCs w:val="16"/>
              </w:rPr>
            </w:pPr>
            <w:r>
              <w:rPr>
                <w:rFonts w:cs="Arial"/>
                <w:sz w:val="16"/>
                <w:szCs w:val="16"/>
              </w:rPr>
              <w:t>CP-241</w:t>
            </w:r>
            <w:r w:rsidRPr="003D516C">
              <w:rPr>
                <w:rFonts w:cs="Arial"/>
                <w:sz w:val="16"/>
                <w:szCs w:val="16"/>
                <w:highlight w:val="yellow"/>
              </w:rPr>
              <w:t>xxx</w:t>
            </w:r>
          </w:p>
        </w:tc>
        <w:tc>
          <w:tcPr>
            <w:tcW w:w="567" w:type="dxa"/>
            <w:shd w:val="solid" w:color="FFFFFF" w:fill="auto"/>
          </w:tcPr>
          <w:p w14:paraId="1F75BE5D" w14:textId="1CB9887E" w:rsidR="00307C36" w:rsidRDefault="00307C36" w:rsidP="00307C36">
            <w:pPr>
              <w:pStyle w:val="TAL"/>
              <w:rPr>
                <w:rFonts w:cs="Arial"/>
                <w:sz w:val="16"/>
                <w:szCs w:val="16"/>
              </w:rPr>
            </w:pPr>
            <w:r>
              <w:rPr>
                <w:rFonts w:cs="Arial"/>
                <w:sz w:val="16"/>
                <w:szCs w:val="16"/>
              </w:rPr>
              <w:t>00</w:t>
            </w:r>
            <w:r>
              <w:rPr>
                <w:rFonts w:cs="Arial"/>
                <w:sz w:val="16"/>
                <w:szCs w:val="16"/>
              </w:rPr>
              <w:t>38</w:t>
            </w:r>
          </w:p>
        </w:tc>
        <w:tc>
          <w:tcPr>
            <w:tcW w:w="425" w:type="dxa"/>
            <w:shd w:val="solid" w:color="FFFFFF" w:fill="auto"/>
          </w:tcPr>
          <w:p w14:paraId="0314AC90" w14:textId="77777777" w:rsidR="00307C36" w:rsidRDefault="00307C36" w:rsidP="00307C36">
            <w:pPr>
              <w:pStyle w:val="TAR"/>
              <w:rPr>
                <w:rFonts w:cs="Arial"/>
                <w:sz w:val="16"/>
                <w:szCs w:val="16"/>
              </w:rPr>
            </w:pPr>
          </w:p>
        </w:tc>
        <w:tc>
          <w:tcPr>
            <w:tcW w:w="425" w:type="dxa"/>
            <w:shd w:val="solid" w:color="FFFFFF" w:fill="auto"/>
          </w:tcPr>
          <w:p w14:paraId="4B2CBB52" w14:textId="2C20D419" w:rsidR="00307C36" w:rsidRPr="003F1AA9" w:rsidRDefault="00307C36" w:rsidP="00307C36">
            <w:pPr>
              <w:pStyle w:val="TAC"/>
              <w:rPr>
                <w:rFonts w:cs="Arial"/>
                <w:sz w:val="16"/>
                <w:szCs w:val="16"/>
              </w:rPr>
            </w:pPr>
            <w:r>
              <w:rPr>
                <w:rFonts w:cs="Arial"/>
                <w:sz w:val="16"/>
                <w:szCs w:val="16"/>
              </w:rPr>
              <w:t>F</w:t>
            </w:r>
          </w:p>
        </w:tc>
        <w:tc>
          <w:tcPr>
            <w:tcW w:w="4443" w:type="dxa"/>
            <w:shd w:val="solid" w:color="FFFFFF" w:fill="auto"/>
          </w:tcPr>
          <w:p w14:paraId="0E1B1CAD" w14:textId="2A78C1C8" w:rsidR="00307C36" w:rsidRDefault="00307C36" w:rsidP="00307C36">
            <w:pPr>
              <w:pStyle w:val="TAL"/>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307C36" w:rsidRDefault="00307C36" w:rsidP="00307C36">
            <w:pPr>
              <w:pStyle w:val="TAC"/>
              <w:rPr>
                <w:sz w:val="16"/>
                <w:szCs w:val="16"/>
              </w:rPr>
            </w:pPr>
            <w:r>
              <w:rPr>
                <w:sz w:val="16"/>
                <w:szCs w:val="16"/>
              </w:rPr>
              <w:t>18.4.0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C0B11" w14:textId="77777777" w:rsidR="006042D5" w:rsidRDefault="006042D5">
      <w:r>
        <w:separator/>
      </w:r>
    </w:p>
  </w:endnote>
  <w:endnote w:type="continuationSeparator" w:id="0">
    <w:p w14:paraId="68240648" w14:textId="77777777" w:rsidR="006042D5" w:rsidRDefault="0060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76222" w14:textId="77777777" w:rsidR="006042D5" w:rsidRDefault="006042D5">
      <w:r>
        <w:separator/>
      </w:r>
    </w:p>
  </w:footnote>
  <w:footnote w:type="continuationSeparator" w:id="0">
    <w:p w14:paraId="4F7A532E" w14:textId="77777777" w:rsidR="006042D5" w:rsidRDefault="0060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0BD39C4"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AE6">
      <w:rPr>
        <w:rFonts w:ascii="Arial" w:hAnsi="Arial" w:cs="Arial"/>
        <w:b/>
        <w:noProof/>
        <w:sz w:val="18"/>
        <w:szCs w:val="18"/>
      </w:rPr>
      <w:t>3GPP TS 29.257 V18.43.0 (2024-063)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2AC74196"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AE6">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F94"/>
    <w:rsid w:val="00386AC8"/>
    <w:rsid w:val="0039284F"/>
    <w:rsid w:val="003A3DCE"/>
    <w:rsid w:val="003A5A16"/>
    <w:rsid w:val="003B0403"/>
    <w:rsid w:val="003B12F4"/>
    <w:rsid w:val="003B4CED"/>
    <w:rsid w:val="003B50D7"/>
    <w:rsid w:val="003B53EF"/>
    <w:rsid w:val="003C0C41"/>
    <w:rsid w:val="003C0E5F"/>
    <w:rsid w:val="003C7668"/>
    <w:rsid w:val="003D516C"/>
    <w:rsid w:val="003E600D"/>
    <w:rsid w:val="003F19D6"/>
    <w:rsid w:val="003F423F"/>
    <w:rsid w:val="003F6BA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3888"/>
    <w:rsid w:val="00507E90"/>
    <w:rsid w:val="005116DB"/>
    <w:rsid w:val="005145A6"/>
    <w:rsid w:val="0051465D"/>
    <w:rsid w:val="00514941"/>
    <w:rsid w:val="00522166"/>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5F56"/>
    <w:rsid w:val="005E10C6"/>
    <w:rsid w:val="005E3DDB"/>
    <w:rsid w:val="005F2A5A"/>
    <w:rsid w:val="005F586D"/>
    <w:rsid w:val="0060118F"/>
    <w:rsid w:val="006042D5"/>
    <w:rsid w:val="00606C72"/>
    <w:rsid w:val="00617378"/>
    <w:rsid w:val="00620A5B"/>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25F1"/>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EC0CD-4478-453A-89A8-D1FB9FBA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159</Pages>
  <Words>50188</Words>
  <Characters>286077</Characters>
  <Application>Microsoft Office Word</Application>
  <DocSecurity>0</DocSecurity>
  <Lines>2383</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 [AEM, Huawei]</cp:lastModifiedBy>
  <cp:revision>3</cp:revision>
  <cp:lastPrinted>2019-02-25T12:05:00Z</cp:lastPrinted>
  <dcterms:created xsi:type="dcterms:W3CDTF">2024-06-06T19:51:00Z</dcterms:created>
  <dcterms:modified xsi:type="dcterms:W3CDTF">2024-06-06T19:51:00Z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