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5A2C1C7"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642451">
              <w:t>6</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642451">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6425B19A"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B2635A">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51879372"/>
      <w:bookmarkEnd w:id="16"/>
      <w:r w:rsidRPr="004D3578">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51879373"/>
      <w:bookmarkEnd w:id="27"/>
      <w:r w:rsidRPr="004D3578">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518793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518793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518793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518793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518793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518793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518793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518793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518793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518793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518793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518793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51879386"/>
      <w:r>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518793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518793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518793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518793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518793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518793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518793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518793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518793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518793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51879397"/>
      <w:r>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518793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518793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518794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518794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518794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518794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518794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518794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518794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518794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518794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51879409"/>
      <w:r>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518794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518794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518794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518794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518794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518794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518794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518794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518794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518794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518794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518794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51879422"/>
      <w:r>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518794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518794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518794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518794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518794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518794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518794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518794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518794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518794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518794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51879434"/>
      <w:r>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518794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518794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518794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518794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518794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518794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518794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518794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518794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518794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518794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518794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518794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518794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518794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518794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518794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518794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518794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518794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518794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518794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518794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518794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518794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518794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518794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518794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518794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518794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518794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518794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518794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518794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518794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51879471"/>
      <w:r>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518794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518794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518794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518794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518794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518794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518794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518794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518794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518794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518794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518794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518794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518794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518794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518794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51879488"/>
      <w:r>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518794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518794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518794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518794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518794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518794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518794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518794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518794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518794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518794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518795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518795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518795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518795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518795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51879505"/>
      <w:r>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518795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518795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518795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518795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518795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518795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518795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518795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518795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518795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518795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518795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51879518"/>
      <w:r>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518795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518795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518795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518795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518795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518795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518795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518795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518795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518795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518795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518795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518795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518795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518795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518795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51879535"/>
      <w:r>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518795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518795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518795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518795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518795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518795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518795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518795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518795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518795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518795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518795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518795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518795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518795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518795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518795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518795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518795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518795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518795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518795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518795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518795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518795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518795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518795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518795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0pt" o:ole="">
            <v:imagedata r:id="rId12" o:title=""/>
          </v:shape>
          <o:OLEObject Type="Embed" ProgID="Visio.Drawing.11" ShapeID="_x0000_i1025" DrawAspect="Content" ObjectID="_177141058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518795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518795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51879566"/>
      <w:r>
        <w:rPr>
          <w:lang w:eastAsia="zh-CN"/>
        </w:rPr>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518795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518795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518795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51879570"/>
      <w:r>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518795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518795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518795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518795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518795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518795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518795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518795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518795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518795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518795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518795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51879583"/>
      <w:r>
        <w:rPr>
          <w:lang w:eastAsia="zh-CN"/>
        </w:rPr>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518795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518795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51879586"/>
      <w:r>
        <w:rPr>
          <w:lang w:eastAsia="zh-CN"/>
        </w:rPr>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51879587"/>
      <w:r>
        <w:rPr>
          <w:lang w:eastAsia="zh-CN"/>
        </w:rPr>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518795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518795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51879590"/>
      <w:r>
        <w:rPr>
          <w:lang w:eastAsia="zh-CN"/>
        </w:rPr>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518795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518795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518795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518795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518795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518795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51879597"/>
      <w:r>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518795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518795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518796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pt;height:215.5pt" o:ole="">
            <v:imagedata r:id="rId14" o:title=""/>
          </v:shape>
          <o:OLEObject Type="Embed" ProgID="Visio.Drawing.11" ShapeID="_x0000_i1026" DrawAspect="Content" ObjectID="_177141058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518796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518796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518796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518796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518796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518796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518796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518796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518796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518796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518796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518796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518796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518796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518796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518796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518796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8pt;height:165.5pt" o:ole="">
            <v:imagedata r:id="rId16" o:title=""/>
          </v:shape>
          <o:OLEObject Type="Embed" ProgID="Visio.Drawing.11" ShapeID="_x0000_i1027" DrawAspect="Content" ObjectID="_177141058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518796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518796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518796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518796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518796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51879623"/>
      <w:r>
        <w:rPr>
          <w:lang w:eastAsia="zh-CN"/>
        </w:rPr>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518796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518796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518796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518796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518796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518796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518796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518796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518796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51879634"/>
      <w:r>
        <w:rPr>
          <w:lang w:eastAsia="zh-CN"/>
        </w:rPr>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518796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518796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518796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518796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518796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51879640"/>
      <w:r>
        <w:rPr>
          <w:lang w:eastAsia="zh-CN"/>
        </w:rPr>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518796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51879643"/>
      <w:r>
        <w:rPr>
          <w:lang w:eastAsia="zh-CN"/>
        </w:rPr>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518796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518796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518796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518796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518796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518796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518796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518796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518796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518796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518796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5pt;height:139pt" o:ole="">
            <v:imagedata r:id="rId18" o:title=""/>
          </v:shape>
          <o:OLEObject Type="Embed" ProgID="Visio.Drawing.15" ShapeID="_x0000_i1028" DrawAspect="Content" ObjectID="_177141058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518796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518796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518796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51879658"/>
      <w:r>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518796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518796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518796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518796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518796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518796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51879665"/>
      <w:r>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518796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518796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518796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518796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518796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pt" o:ole="">
            <v:imagedata r:id="rId20" o:title=""/>
          </v:shape>
          <o:OLEObject Type="Embed" ProgID="Visio.Drawing.11" ShapeID="_x0000_i1029" DrawAspect="Content" ObjectID="_177141058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518796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51879674"/>
      <w:r>
        <w:rPr>
          <w:lang w:eastAsia="zh-CN"/>
        </w:rPr>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518796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518796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518796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518796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518796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518796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518796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518796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518796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518796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51879685"/>
      <w:r>
        <w:rPr>
          <w:lang w:eastAsia="zh-CN"/>
        </w:rPr>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518796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518796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518796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518796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518796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518796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518796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518796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518796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518796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51879696"/>
      <w:r>
        <w:rPr>
          <w:lang w:eastAsia="zh-CN"/>
        </w:rPr>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518796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518796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518796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51879700"/>
      <w:r>
        <w:rPr>
          <w:lang w:eastAsia="zh-CN"/>
        </w:rPr>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518797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518797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51879703"/>
      <w:r>
        <w:rPr>
          <w:lang w:eastAsia="zh-CN"/>
        </w:rPr>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518797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518797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518797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518797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518797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518797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518797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518797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518797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pt" o:ole="">
            <v:imagedata r:id="rId22" o:title=""/>
          </v:shape>
          <o:OLEObject Type="Embed" ProgID="Visio.Drawing.11" ShapeID="_x0000_i1030" DrawAspect="Content" ObjectID="_177141058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51879713"/>
      <w:r>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518797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518797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518797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518797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518797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518797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518797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518797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518797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518797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518797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518797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518797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518797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518797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518797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518797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518797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51879732"/>
      <w:r>
        <w:rPr>
          <w:lang w:eastAsia="zh-CN"/>
        </w:rPr>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518797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518797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518797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518797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518797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51879739"/>
      <w:r>
        <w:rPr>
          <w:lang w:eastAsia="zh-CN"/>
        </w:rPr>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518797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518797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518797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4F59810"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51879743"/>
      <w:r>
        <w:rPr>
          <w:lang w:eastAsia="zh-CN"/>
        </w:rPr>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518797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518797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518797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518797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51879749"/>
      <w:r>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518797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pt;height:155.5pt" o:ole="">
            <v:imagedata r:id="rId24" o:title="" croptop="8995f" cropbottom="6565f"/>
          </v:shape>
          <o:OLEObject Type="Embed" ProgID="Visio.Drawing.11" ShapeID="_x0000_i1031" DrawAspect="Content" ObjectID="_177141058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518797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518797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51879753"/>
      <w:r>
        <w:rPr>
          <w:lang w:eastAsia="zh-CN"/>
        </w:rPr>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518797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518797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518797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518797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518797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518797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51879760"/>
      <w:r>
        <w:rPr>
          <w:lang w:eastAsia="zh-CN"/>
        </w:rPr>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518797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518797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518797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518797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518797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51879766"/>
      <w:r>
        <w:rPr>
          <w:lang w:eastAsia="zh-CN"/>
        </w:rPr>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518797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518797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518797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518797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518797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518797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518797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518797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518797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518797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51879779"/>
      <w:r>
        <w:rPr>
          <w:lang w:eastAsia="zh-CN"/>
        </w:rPr>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518797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5187978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5187978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5187978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5187978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5187979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518797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518797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518797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518797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51879797"/>
      <w:r>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518797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518797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518798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518798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518798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518798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518798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141058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518798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518798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518798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51879808"/>
      <w:r>
        <w:rPr>
          <w:lang w:eastAsia="zh-CN"/>
        </w:rPr>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518798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518798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518798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518798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518798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518798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518798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518798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518798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518798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518798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51879821"/>
      <w:r>
        <w:rPr>
          <w:lang w:eastAsia="zh-CN"/>
        </w:rPr>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518798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518798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518798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518798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51879826"/>
      <w:r>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518798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518798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518798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518798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518798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5pt" o:ole="">
            <v:imagedata r:id="rId28" o:title=""/>
          </v:shape>
          <o:OLEObject Type="Embed" ProgID="Visio.Drawing.15" ShapeID="_x0000_i1033" DrawAspect="Content" ObjectID="_177141058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518798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518798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518798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518798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51879836"/>
      <w:r>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518798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518798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518798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518798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518798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518798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51879843"/>
      <w:r>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518798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51879845"/>
      <w:r>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518798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7141058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518798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518798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518798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518798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518798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518798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518798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518798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518798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518798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518798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518798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518798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518798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51879862"/>
      <w:r>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518798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518798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518798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518798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518798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5187986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518798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518798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518798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518798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518798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518798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518798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518798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518798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518798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518798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518798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518798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7141059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51879882"/>
      <w:r>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518798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518798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518798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51879886"/>
      <w:r>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518798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518798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518798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51879890"/>
      <w:r>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518798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51879892"/>
      <w:r>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518798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518798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518798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518798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518798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51879898"/>
      <w:r>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518799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518799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518799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518799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518799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518799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518799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518799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518799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518799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518799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518799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pt;height:200pt" o:ole="">
            <v:imagedata r:id="rId34" o:title=""/>
          </v:shape>
          <o:OLEObject Type="Embed" ProgID="Visio.Drawing.11" ShapeID="_x0000_i1036" DrawAspect="Content" ObjectID="_177141059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518799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518799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518799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51879915"/>
      <w:r>
        <w:rPr>
          <w:lang w:eastAsia="zh-CN"/>
        </w:rPr>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518799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518799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518799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518799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518799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518799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518799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518799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518799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51879925"/>
      <w:r>
        <w:rPr>
          <w:lang w:eastAsia="zh-CN"/>
        </w:rPr>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51879926"/>
      <w:r>
        <w:rPr>
          <w:lang w:eastAsia="zh-CN"/>
        </w:rPr>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518799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518799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518799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518799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518799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518799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518799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51879934"/>
      <w:r>
        <w:rPr>
          <w:lang w:eastAsia="zh-CN"/>
        </w:rPr>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518799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518799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51879937"/>
      <w:r>
        <w:rPr>
          <w:lang w:eastAsia="zh-CN"/>
        </w:rPr>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518799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518799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518799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518799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518799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518799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518799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518799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518799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518799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518799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pt;height:149.5pt" o:ole="">
            <v:imagedata r:id="rId36" o:title=""/>
          </v:shape>
          <o:OLEObject Type="Embed" ProgID="Visio.Drawing.11" ShapeID="_x0000_i1037" DrawAspect="Content" ObjectID="_177141059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518799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518799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518799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518799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518799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518799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518799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518799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518799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518799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518799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518799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518799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518799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518799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518799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518799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518799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518799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518799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518799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518799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518799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518799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518799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518799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518799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518799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518799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51879978"/>
      <w:r>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518799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51879980"/>
      <w:r w:rsidR="00680C72">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445B70C2" w:rsidR="005A26C5" w:rsidRDefault="005A26C5" w:rsidP="00D12FB1">
            <w:pPr>
              <w:pStyle w:val="TAC"/>
              <w:keepNext w:val="0"/>
              <w:keepLines w:val="0"/>
              <w:rPr>
                <w:rFonts w:cs="Arial"/>
                <w:sz w:val="16"/>
                <w:szCs w:val="16"/>
              </w:rPr>
            </w:pPr>
            <w:r>
              <w:rPr>
                <w:rFonts w:cs="Arial"/>
                <w:sz w:val="16"/>
                <w:szCs w:val="16"/>
              </w:rPr>
              <w:t>C3-241657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3C21E" w14:textId="77777777" w:rsidR="00C731FD" w:rsidRDefault="00C731FD">
      <w:r>
        <w:separator/>
      </w:r>
    </w:p>
  </w:endnote>
  <w:endnote w:type="continuationSeparator" w:id="0">
    <w:p w14:paraId="0BCB9192" w14:textId="77777777" w:rsidR="00C731FD" w:rsidRDefault="00C7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20AEA" w14:textId="77777777" w:rsidR="00C731FD" w:rsidRDefault="00C731FD">
      <w:r>
        <w:separator/>
      </w:r>
    </w:p>
  </w:footnote>
  <w:footnote w:type="continuationSeparator" w:id="0">
    <w:p w14:paraId="159F2859" w14:textId="77777777" w:rsidR="00C731FD" w:rsidRDefault="00C73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5DD26C6"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35A">
      <w:rPr>
        <w:rFonts w:ascii="Arial" w:hAnsi="Arial" w:cs="Arial"/>
        <w:b/>
        <w:noProof/>
        <w:sz w:val="18"/>
        <w:szCs w:val="18"/>
      </w:rPr>
      <w:t>3GPP TS 29.558 V17.6.0 (2024-03)</w:t>
    </w:r>
    <w:r>
      <w:rPr>
        <w:rFonts w:ascii="Arial" w:hAnsi="Arial" w:cs="Arial"/>
        <w:b/>
        <w:sz w:val="18"/>
        <w:szCs w:val="18"/>
      </w:rPr>
      <w:fldChar w:fldCharType="end"/>
    </w:r>
  </w:p>
  <w:p w14:paraId="4FE9FD4E" w14:textId="0C3D8C9D"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635A">
      <w:rPr>
        <w:rFonts w:ascii="Arial" w:hAnsi="Arial" w:cs="Arial"/>
        <w:b/>
        <w:noProof/>
        <w:sz w:val="18"/>
        <w:szCs w:val="18"/>
      </w:rPr>
      <w:t>3</w:t>
    </w:r>
    <w:r>
      <w:rPr>
        <w:rFonts w:ascii="Arial" w:hAnsi="Arial" w:cs="Arial"/>
        <w:b/>
        <w:sz w:val="18"/>
        <w:szCs w:val="18"/>
      </w:rPr>
      <w:fldChar w:fldCharType="end"/>
    </w:r>
  </w:p>
  <w:p w14:paraId="5EA78C0D" w14:textId="5912EB92"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35A">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3B1E"/>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051D3"/>
    <w:rsid w:val="00B107AD"/>
    <w:rsid w:val="00B10872"/>
    <w:rsid w:val="00B15449"/>
    <w:rsid w:val="00B21C6F"/>
    <w:rsid w:val="00B2553A"/>
    <w:rsid w:val="00B2635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31FD"/>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7C714-B742-46D0-9A14-15F4A942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76353</Words>
  <Characters>435214</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398</cp:revision>
  <cp:lastPrinted>2019-02-25T14:05:00Z</cp:lastPrinted>
  <dcterms:created xsi:type="dcterms:W3CDTF">2022-03-03T09:26:00Z</dcterms:created>
  <dcterms:modified xsi:type="dcterms:W3CDTF">2024-03-08T08:12:00Z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