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E48EE2" w:rsidR="00E60FE0" w:rsidRDefault="00C872B4" w:rsidP="00641623">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641623">
              <w:t>3</w:t>
            </w:r>
            <w:r>
              <w:t xml:space="preserve">.0 </w:t>
            </w:r>
            <w:r>
              <w:rPr>
                <w:sz w:val="32"/>
              </w:rPr>
              <w:t>(</w:t>
            </w:r>
            <w:r w:rsidR="00E016B5">
              <w:rPr>
                <w:sz w:val="32"/>
              </w:rPr>
              <w:t>202</w:t>
            </w:r>
            <w:r w:rsidR="00263510">
              <w:rPr>
                <w:sz w:val="32"/>
              </w:rPr>
              <w:t>3</w:t>
            </w:r>
            <w:r>
              <w:rPr>
                <w:sz w:val="32"/>
              </w:rPr>
              <w:t>-</w:t>
            </w:r>
            <w:r w:rsidR="00F16C10">
              <w:rPr>
                <w:sz w:val="32"/>
              </w:rPr>
              <w:t>0</w:t>
            </w:r>
            <w:r w:rsidR="00641623">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pt" o:ole="">
                  <v:imagedata r:id="rId9" o:title=""/>
                </v:shape>
                <o:OLEObject Type="Embed" ProgID="Word.Picture.8" ShapeID="_x0000_i1025" DrawAspect="Content" ObjectID="_1756127424"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t>Contents</w:t>
      </w:r>
    </w:p>
    <w:p w14:paraId="1FDFBB16" w14:textId="6D323D0E" w:rsidR="007806A0" w:rsidRDefault="00C872B4">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8694184"/>
      <w:bookmarkEnd w:id="11"/>
      <w:r>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8694185"/>
      <w:r>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8694186"/>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8694187"/>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8694188"/>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8694189"/>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8694190"/>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8694191"/>
      <w:r>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8694192"/>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8694193"/>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8694194"/>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8694195"/>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8694196"/>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4.35pt;height:112.7pt" o:ole="">
            <v:imagedata r:id="rId13" o:title=""/>
          </v:shape>
          <o:OLEObject Type="Embed" ProgID="Visio.Drawing.15" ShapeID="_x0000_i1026" DrawAspect="Content" ObjectID="_1756127425"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4.75pt" o:ole="">
            <v:imagedata r:id="rId15" o:title=""/>
          </v:shape>
          <o:OLEObject Type="Embed" ProgID="Visio.Drawing.15" ShapeID="_x0000_i1027" DrawAspect="Content" ObjectID="_175612742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8694197"/>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8694198"/>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8694199"/>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8694200"/>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8694201"/>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8694202"/>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8694203"/>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8694204"/>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15pt" o:ole="">
            <v:imagedata r:id="rId17" o:title=""/>
          </v:shape>
          <o:OLEObject Type="Embed" ProgID="Visio.Drawing.15" ShapeID="_x0000_i1028" DrawAspect="Content" ObjectID="_1756127427"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8694205"/>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8pt;height:168.8pt" o:ole="">
            <v:imagedata r:id="rId19" o:title=""/>
          </v:shape>
          <o:OLEObject Type="Embed" ProgID="Visio.Drawing.15" ShapeID="_x0000_i1029" DrawAspect="Content" ObjectID="_175612742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8694206"/>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15pt" o:ole="">
            <v:imagedata r:id="rId21" o:title=""/>
          </v:shape>
          <o:OLEObject Type="Embed" ProgID="Visio.Drawing.15" ShapeID="_x0000_i1030" DrawAspect="Content" ObjectID="_175612742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8694207"/>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8pt;height:168.8pt" o:ole="">
            <v:imagedata r:id="rId23" o:title=""/>
          </v:shape>
          <o:OLEObject Type="Embed" ProgID="Visio.Drawing.15" ShapeID="_x0000_i1031" DrawAspect="Content" ObjectID="_175612743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8694208"/>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8694209"/>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8694210"/>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15pt" o:ole="">
            <v:imagedata r:id="rId25" o:title=""/>
          </v:shape>
          <o:OLEObject Type="Embed" ProgID="Visio.Drawing.15" ShapeID="_x0000_i1032" DrawAspect="Content" ObjectID="_175612743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8694211"/>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15pt" o:ole="">
            <v:imagedata r:id="rId27" o:title=""/>
          </v:shape>
          <o:OLEObject Type="Embed" ProgID="Visio.Drawing.15" ShapeID="_x0000_i1033" DrawAspect="Content" ObjectID="_1756127432"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8694212"/>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8694213"/>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8694214"/>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8694215"/>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8694216"/>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8694217"/>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8694218"/>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8.95pt" o:ole="">
            <v:imagedata r:id="rId29" o:title=""/>
          </v:shape>
          <o:OLEObject Type="Embed" ProgID="Visio.Drawing.15" ShapeID="_x0000_i1034" DrawAspect="Content" ObjectID="_175612743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8694219"/>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8694220"/>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8694221"/>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8694222"/>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8pt" o:ole="">
            <v:imagedata r:id="rId31" o:title=""/>
          </v:shape>
          <o:OLEObject Type="Embed" ProgID="Visio.Drawing.15" ShapeID="_x0000_i1035" DrawAspect="Content" ObjectID="_1756127434"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3.15pt" o:ole="">
            <v:imagedata r:id="rId33" o:title=""/>
          </v:shape>
          <o:OLEObject Type="Embed" ProgID="Visio.Drawing.15" ShapeID="_x0000_i1036" DrawAspect="Content" ObjectID="_1756127435"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8694223"/>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8694224"/>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8694225"/>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8694226"/>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8694227"/>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8694228"/>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8694229"/>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8694230"/>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6pt" o:ole="">
            <v:imagedata r:id="rId35" o:title=""/>
          </v:shape>
          <o:OLEObject Type="Embed" ProgID="Visio.Drawing.15" ShapeID="_x0000_i1037" DrawAspect="Content" ObjectID="_1756127436"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8694231"/>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8694232"/>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8694233"/>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8.8pt" o:ole="">
            <v:imagedata r:id="rId37" o:title=""/>
          </v:shape>
          <o:OLEObject Type="Embed" ProgID="Visio.Drawing.15" ShapeID="_x0000_i1038" DrawAspect="Content" ObjectID="_1756127437"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8694234"/>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8694235"/>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8694236"/>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56127438"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8694237"/>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8694238"/>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8694239"/>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8694240"/>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8694241"/>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8694242"/>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8694243"/>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8694244"/>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8694245"/>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8694246"/>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8694247"/>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56127439"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8694248"/>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8694249"/>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8694250"/>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8694251"/>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8694252"/>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8694253"/>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8694254"/>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8694255"/>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8694256"/>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8694257"/>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8694258"/>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8694259"/>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8694260"/>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8694261"/>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8694262"/>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8694263"/>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8694264"/>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8694265"/>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8694266"/>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8694267"/>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8694268"/>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8694269"/>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8694270"/>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8694271"/>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8694272"/>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8694273"/>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8694274"/>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8694275"/>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8694276"/>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8694277"/>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8694278"/>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8694279"/>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8694280"/>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8694281"/>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8694282"/>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8694283"/>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8694284"/>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8694285"/>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8694286"/>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8694287"/>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8694288"/>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8694289"/>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8694290"/>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8694291"/>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8694292"/>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8694293"/>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8694294"/>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8694295"/>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8694296"/>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8694297"/>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8694298"/>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8694299"/>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8694300"/>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8694301"/>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8694302"/>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8694303"/>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8694304"/>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8694305"/>
      <w:r>
        <w:t>5.1.6.2.12</w:t>
      </w:r>
      <w:r>
        <w:tab/>
        <w:t>Void</w:t>
      </w:r>
      <w:bookmarkEnd w:id="660"/>
      <w:bookmarkEnd w:id="661"/>
    </w:p>
    <w:p w14:paraId="4077F43A" w14:textId="40B51601" w:rsidR="00944E89" w:rsidRDefault="00944E89" w:rsidP="00944E89">
      <w:pPr>
        <w:pStyle w:val="50"/>
      </w:pPr>
      <w:bookmarkStart w:id="662" w:name="_Toc129247593"/>
      <w:bookmarkStart w:id="663" w:name="_Toc138694306"/>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8694307"/>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8694308"/>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8694309"/>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8694310"/>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8694311"/>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8694312"/>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8694313"/>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8694314"/>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8694316"/>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8694317"/>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8694318"/>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8694319"/>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8694320"/>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8694321"/>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8694322"/>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8694323"/>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8694324"/>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8694325"/>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8694326"/>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8694327"/>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8694328"/>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8694329"/>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8694330"/>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8694331"/>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8694332"/>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8pt;height:98.2pt" o:ole="">
            <v:imagedata r:id="rId43" o:title=""/>
          </v:shape>
          <o:OLEObject Type="Embed" ProgID="Visio.Drawing.15" ShapeID="_x0000_i1041" DrawAspect="Content" ObjectID="_1756127440"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8694333"/>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8694334"/>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8694335"/>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8694336"/>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8694337"/>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8694338"/>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8694339"/>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8694340"/>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8694341"/>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8694342"/>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8694343"/>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8694344"/>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8694345"/>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8694346"/>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8694347"/>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8694348"/>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8694349"/>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8694350"/>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8694351"/>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8694352"/>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8694353"/>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8694354"/>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8694355"/>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86943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8694357"/>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8694358"/>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8694359"/>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8694360"/>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8694361"/>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8694362"/>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8694363"/>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8694364"/>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8694365"/>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8694366"/>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DD79B4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B756F1">
        <w:rPr>
          <w:rFonts w:cs="Courier New"/>
          <w:szCs w:val="16"/>
        </w:rPr>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36BCFD3"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B756F1">
        <w:t>3</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8694367"/>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8694368"/>
      <w:bookmarkEnd w:id="983"/>
      <w:r>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104D9C">
            <w:pPr>
              <w:pStyle w:val="TAC"/>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104D9C">
            <w:pPr>
              <w:pStyle w:val="TAC"/>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104D9C">
            <w:pPr>
              <w:pStyle w:val="TAC"/>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456EE" w14:textId="77777777" w:rsidR="00003298" w:rsidRDefault="00003298">
      <w:r>
        <w:separator/>
      </w:r>
    </w:p>
  </w:endnote>
  <w:endnote w:type="continuationSeparator" w:id="0">
    <w:p w14:paraId="3EA98F11" w14:textId="77777777" w:rsidR="00003298" w:rsidRDefault="0000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B6E2E" w14:textId="77777777" w:rsidR="00003298" w:rsidRDefault="00003298">
      <w:r>
        <w:separator/>
      </w:r>
    </w:p>
  </w:footnote>
  <w:footnote w:type="continuationSeparator" w:id="0">
    <w:p w14:paraId="6AC737BE" w14:textId="77777777" w:rsidR="00003298" w:rsidRDefault="00003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9CBB0E3"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98A">
      <w:rPr>
        <w:rFonts w:ascii="Arial" w:hAnsi="Arial" w:cs="Arial"/>
        <w:b/>
        <w:noProof/>
        <w:sz w:val="18"/>
        <w:szCs w:val="18"/>
      </w:rPr>
      <w:t>3GPP TS 29.574 V18.23.0 (2023-096)</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298A">
      <w:rPr>
        <w:rFonts w:ascii="Arial" w:hAnsi="Arial" w:cs="Arial"/>
        <w:b/>
        <w:noProof/>
        <w:sz w:val="18"/>
        <w:szCs w:val="18"/>
      </w:rPr>
      <w:t>96</w:t>
    </w:r>
    <w:r>
      <w:rPr>
        <w:rFonts w:ascii="Arial" w:hAnsi="Arial" w:cs="Arial"/>
        <w:b/>
        <w:sz w:val="18"/>
        <w:szCs w:val="18"/>
      </w:rPr>
      <w:fldChar w:fldCharType="end"/>
    </w:r>
  </w:p>
  <w:p w14:paraId="06DA26F1" w14:textId="5CB1F467"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98A">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C8CD7-143D-40D8-8662-40EF58218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2</Pages>
  <Words>32435</Words>
  <Characters>184884</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166</cp:revision>
  <cp:lastPrinted>2019-02-25T14:05:00Z</cp:lastPrinted>
  <dcterms:created xsi:type="dcterms:W3CDTF">2022-04-14T09:44:00Z</dcterms:created>
  <dcterms:modified xsi:type="dcterms:W3CDTF">2023-09-13T07:57:00Z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(3)AR9tsqkveqD68ACTqeY1FIDNLE2okZ4XHzhI2bsR9zHw8SJWPckyuN6R4YtwR2FYsjqyik94
fxs+CBJ3qM2iuOtw1Mx0NZvZwhlRpB34HDC/HtcKZYYpVyFpnJysP/ZHU6Sn4glu6Yrnr8Tn
gf4qVeRfCroQ2E/XQ5yH11BY33HlcjjEb4nzGuMMAq+rbHv9XbLfHz8iTtRhGSSbh20aYlXo
xXRQSzzxNIOKdm6YPm</vt:lpwstr>
  </property>
  <property fmtid="{D5CDD505-2E9C-101B-9397-08002B2CF9AE}" pid="3" name="_2015_ms_pID_7253431">
    <vt:lpwstr>oXaiRYA4c3eB07NI3YB+st5fQfKvuk64wyJumYB9SzXwKGr9krRSzc
99/UFX6DSkQugRwtFM985tPkXT8Y7Pg+XDN0bYKiR1aPkMTOZ7JOMCUMIEE8odtoh18OQZxQ
yINhk60e/vMwj76HZh3WmBuu7vS96/RuuDkUvccDKFnGpQlZIsTr/McQY6q3QSVaK+0j7aOW
yLGNF35hzao8fAQI2S2xquYU3SHNkmFFxF+1</vt:lpwstr>
  </property>
  <property fmtid="{D5CDD505-2E9C-101B-9397-08002B2CF9AE}" pid="4" name="_2015_ms_pID_7253432">
    <vt:lpwstr>AArU72JiGr19tnc3twAPbOw=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