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C9E2728"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956BC2">
              <w:rPr>
                <w:lang w:val="fr-FR"/>
              </w:rPr>
              <w:t>2</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r w:rsidR="00956BC2">
              <w:rPr>
                <w:sz w:val="32"/>
                <w:lang w:val="fr-FR"/>
              </w:rPr>
              <w:t>6</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6988146" r:id="rId10"/>
              </w:object>
            </w:r>
          </w:p>
        </w:tc>
        <w:tc>
          <w:tcPr>
            <w:tcW w:w="5540" w:type="dxa"/>
            <w:shd w:val="clear" w:color="auto" w:fill="auto"/>
          </w:tcPr>
          <w:p w14:paraId="47562F6D" w14:textId="55FCA510" w:rsidR="00F112E4" w:rsidRPr="0016361A" w:rsidRDefault="00547D0E" w:rsidP="00F112E4">
            <w:pPr>
              <w:jc w:val="right"/>
            </w:pPr>
            <w:bookmarkStart w:id="3" w:name="logos"/>
            <w:r>
              <w:pict w14:anchorId="5617469C">
                <v:shape id="_x0000_i1026" type="#_x0000_t75" style="width:127.5pt;height:7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1ABC5DE" w14:textId="1BF91692" w:rsidR="00523FC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523FCA">
        <w:rPr>
          <w:noProof/>
        </w:rPr>
        <w:t>Foreword</w:t>
      </w:r>
      <w:r w:rsidR="00523FCA">
        <w:rPr>
          <w:noProof/>
        </w:rPr>
        <w:tab/>
      </w:r>
      <w:r w:rsidR="00523FCA">
        <w:rPr>
          <w:noProof/>
        </w:rPr>
        <w:fldChar w:fldCharType="begin"/>
      </w:r>
      <w:r w:rsidR="00523FCA">
        <w:rPr>
          <w:noProof/>
        </w:rPr>
        <w:instrText xml:space="preserve"> PAGEREF _Toc136374965 \h </w:instrText>
      </w:r>
      <w:r w:rsidR="00523FCA">
        <w:rPr>
          <w:noProof/>
        </w:rPr>
      </w:r>
      <w:r w:rsidR="00523FCA">
        <w:rPr>
          <w:noProof/>
        </w:rPr>
        <w:fldChar w:fldCharType="separate"/>
      </w:r>
      <w:r w:rsidR="00523FCA">
        <w:rPr>
          <w:noProof/>
        </w:rPr>
        <w:t>6</w:t>
      </w:r>
      <w:r w:rsidR="00523FCA">
        <w:rPr>
          <w:noProof/>
        </w:rPr>
        <w:fldChar w:fldCharType="end"/>
      </w:r>
    </w:p>
    <w:p w14:paraId="65D2BFE5" w14:textId="62D79E48" w:rsidR="00523FCA" w:rsidRDefault="00523FC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_Toc136374966 \h </w:instrText>
      </w:r>
      <w:r>
        <w:rPr>
          <w:noProof/>
        </w:rPr>
      </w:r>
      <w:r>
        <w:rPr>
          <w:noProof/>
        </w:rPr>
        <w:fldChar w:fldCharType="separate"/>
      </w:r>
      <w:r>
        <w:rPr>
          <w:noProof/>
        </w:rPr>
        <w:t>7</w:t>
      </w:r>
      <w:r>
        <w:rPr>
          <w:noProof/>
        </w:rPr>
        <w:fldChar w:fldCharType="end"/>
      </w:r>
    </w:p>
    <w:p w14:paraId="6118A3E8" w14:textId="01206EE1" w:rsidR="00523FCA" w:rsidRDefault="00523FC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_Toc136374967 \h </w:instrText>
      </w:r>
      <w:r>
        <w:rPr>
          <w:noProof/>
        </w:rPr>
      </w:r>
      <w:r>
        <w:rPr>
          <w:noProof/>
        </w:rPr>
        <w:fldChar w:fldCharType="separate"/>
      </w:r>
      <w:r>
        <w:rPr>
          <w:noProof/>
        </w:rPr>
        <w:t>8</w:t>
      </w:r>
      <w:r>
        <w:rPr>
          <w:noProof/>
        </w:rPr>
        <w:fldChar w:fldCharType="end"/>
      </w:r>
    </w:p>
    <w:p w14:paraId="0954F4D2" w14:textId="365C7F62" w:rsidR="00523FCA" w:rsidRDefault="00523FC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_Toc136374968 \h </w:instrText>
      </w:r>
      <w:r>
        <w:rPr>
          <w:noProof/>
        </w:rPr>
      </w:r>
      <w:r>
        <w:rPr>
          <w:noProof/>
        </w:rPr>
        <w:fldChar w:fldCharType="separate"/>
      </w:r>
      <w:r>
        <w:rPr>
          <w:noProof/>
        </w:rPr>
        <w:t>8</w:t>
      </w:r>
      <w:r>
        <w:rPr>
          <w:noProof/>
        </w:rPr>
        <w:fldChar w:fldCharType="end"/>
      </w:r>
    </w:p>
    <w:p w14:paraId="1B40C13B" w14:textId="39CFD689" w:rsidR="00523FCA" w:rsidRDefault="00523FC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_Toc136374969 \h </w:instrText>
      </w:r>
      <w:r>
        <w:rPr>
          <w:noProof/>
        </w:rPr>
      </w:r>
      <w:r>
        <w:rPr>
          <w:noProof/>
        </w:rPr>
        <w:fldChar w:fldCharType="separate"/>
      </w:r>
      <w:r>
        <w:rPr>
          <w:noProof/>
        </w:rPr>
        <w:t>9</w:t>
      </w:r>
      <w:r>
        <w:rPr>
          <w:noProof/>
        </w:rPr>
        <w:fldChar w:fldCharType="end"/>
      </w:r>
    </w:p>
    <w:p w14:paraId="1E41BCF7" w14:textId="1932E516" w:rsidR="00523FCA" w:rsidRDefault="00523FC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_Toc136374970 \h </w:instrText>
      </w:r>
      <w:r>
        <w:rPr>
          <w:noProof/>
        </w:rPr>
      </w:r>
      <w:r>
        <w:rPr>
          <w:noProof/>
        </w:rPr>
        <w:fldChar w:fldCharType="separate"/>
      </w:r>
      <w:r>
        <w:rPr>
          <w:noProof/>
        </w:rPr>
        <w:t>9</w:t>
      </w:r>
      <w:r>
        <w:rPr>
          <w:noProof/>
        </w:rPr>
        <w:fldChar w:fldCharType="end"/>
      </w:r>
    </w:p>
    <w:p w14:paraId="5AFB22F9" w14:textId="41897D89" w:rsidR="00523FCA" w:rsidRDefault="00523FC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_Toc136374971 \h </w:instrText>
      </w:r>
      <w:r>
        <w:rPr>
          <w:noProof/>
        </w:rPr>
      </w:r>
      <w:r>
        <w:rPr>
          <w:noProof/>
        </w:rPr>
        <w:fldChar w:fldCharType="separate"/>
      </w:r>
      <w:r>
        <w:rPr>
          <w:noProof/>
        </w:rPr>
        <w:t>9</w:t>
      </w:r>
      <w:r>
        <w:rPr>
          <w:noProof/>
        </w:rPr>
        <w:fldChar w:fldCharType="end"/>
      </w:r>
    </w:p>
    <w:p w14:paraId="6F79A317" w14:textId="20E85C80" w:rsidR="00523FCA" w:rsidRDefault="00523FC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_Toc136374972 \h </w:instrText>
      </w:r>
      <w:r>
        <w:rPr>
          <w:noProof/>
        </w:rPr>
      </w:r>
      <w:r>
        <w:rPr>
          <w:noProof/>
        </w:rPr>
        <w:fldChar w:fldCharType="separate"/>
      </w:r>
      <w:r>
        <w:rPr>
          <w:noProof/>
        </w:rPr>
        <w:t>9</w:t>
      </w:r>
      <w:r>
        <w:rPr>
          <w:noProof/>
        </w:rPr>
        <w:fldChar w:fldCharType="end"/>
      </w:r>
    </w:p>
    <w:p w14:paraId="28729421" w14:textId="3530CED3" w:rsidR="00523FCA" w:rsidRDefault="00523FC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_Toc136374973 \h </w:instrText>
      </w:r>
      <w:r>
        <w:rPr>
          <w:noProof/>
        </w:rPr>
      </w:r>
      <w:r>
        <w:rPr>
          <w:noProof/>
        </w:rPr>
        <w:fldChar w:fldCharType="separate"/>
      </w:r>
      <w:r>
        <w:rPr>
          <w:noProof/>
        </w:rPr>
        <w:t>10</w:t>
      </w:r>
      <w:r>
        <w:rPr>
          <w:noProof/>
        </w:rPr>
        <w:fldChar w:fldCharType="end"/>
      </w:r>
    </w:p>
    <w:p w14:paraId="4EA989AF" w14:textId="43ECA009" w:rsidR="00523FCA" w:rsidRDefault="00523FC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_Toc136374974 \h </w:instrText>
      </w:r>
      <w:r>
        <w:rPr>
          <w:noProof/>
        </w:rPr>
      </w:r>
      <w:r>
        <w:rPr>
          <w:noProof/>
        </w:rPr>
        <w:fldChar w:fldCharType="separate"/>
      </w:r>
      <w:r>
        <w:rPr>
          <w:noProof/>
        </w:rPr>
        <w:t>11</w:t>
      </w:r>
      <w:r>
        <w:rPr>
          <w:noProof/>
        </w:rPr>
        <w:fldChar w:fldCharType="end"/>
      </w:r>
    </w:p>
    <w:p w14:paraId="5913D44A" w14:textId="520741FC" w:rsidR="00523FCA" w:rsidRPr="002211F1" w:rsidRDefault="00523FCA">
      <w:pPr>
        <w:pStyle w:val="TOC2"/>
        <w:rPr>
          <w:rFonts w:asciiTheme="minorHAnsi" w:eastAsiaTheme="minorEastAsia" w:hAnsiTheme="minorHAnsi" w:cstheme="minorBidi"/>
          <w:noProof/>
          <w:sz w:val="22"/>
          <w:szCs w:val="22"/>
          <w:lang w:val="fr-FR"/>
        </w:rPr>
      </w:pPr>
      <w:r w:rsidRPr="002211F1">
        <w:rPr>
          <w:noProof/>
          <w:lang w:val="fr-FR"/>
        </w:rPr>
        <w:t>5.1</w:t>
      </w:r>
      <w:r w:rsidRPr="002211F1">
        <w:rPr>
          <w:rFonts w:asciiTheme="minorHAnsi" w:eastAsiaTheme="minorEastAsia" w:hAnsiTheme="minorHAnsi" w:cstheme="minorBidi"/>
          <w:noProof/>
          <w:sz w:val="22"/>
          <w:szCs w:val="22"/>
          <w:lang w:val="fr-FR"/>
        </w:rPr>
        <w:tab/>
      </w:r>
      <w:r w:rsidRPr="002211F1">
        <w:rPr>
          <w:noProof/>
          <w:lang w:val="fr-FR"/>
        </w:rPr>
        <w:t>Introduction</w:t>
      </w:r>
      <w:r w:rsidRPr="002211F1">
        <w:rPr>
          <w:noProof/>
          <w:lang w:val="fr-FR"/>
        </w:rPr>
        <w:tab/>
      </w:r>
      <w:r>
        <w:rPr>
          <w:noProof/>
        </w:rPr>
        <w:fldChar w:fldCharType="begin"/>
      </w:r>
      <w:r w:rsidRPr="002211F1">
        <w:rPr>
          <w:noProof/>
          <w:lang w:val="fr-FR"/>
        </w:rPr>
        <w:instrText xml:space="preserve"> PAGEREF _Toc136374975 \h </w:instrText>
      </w:r>
      <w:r>
        <w:rPr>
          <w:noProof/>
        </w:rPr>
      </w:r>
      <w:r>
        <w:rPr>
          <w:noProof/>
        </w:rPr>
        <w:fldChar w:fldCharType="separate"/>
      </w:r>
      <w:r w:rsidRPr="002211F1">
        <w:rPr>
          <w:noProof/>
          <w:lang w:val="fr-FR"/>
        </w:rPr>
        <w:t>11</w:t>
      </w:r>
      <w:r>
        <w:rPr>
          <w:noProof/>
        </w:rPr>
        <w:fldChar w:fldCharType="end"/>
      </w:r>
    </w:p>
    <w:p w14:paraId="68C4134A" w14:textId="7F36B114" w:rsidR="00523FCA" w:rsidRPr="002211F1" w:rsidRDefault="00523FCA">
      <w:pPr>
        <w:pStyle w:val="TOC2"/>
        <w:rPr>
          <w:rFonts w:asciiTheme="minorHAnsi" w:eastAsiaTheme="minorEastAsia" w:hAnsiTheme="minorHAnsi" w:cstheme="minorBidi"/>
          <w:noProof/>
          <w:sz w:val="22"/>
          <w:szCs w:val="22"/>
          <w:lang w:val="fr-FR"/>
        </w:rPr>
      </w:pPr>
      <w:r w:rsidRPr="002211F1">
        <w:rPr>
          <w:noProof/>
          <w:lang w:val="fr-FR"/>
        </w:rPr>
        <w:t>5.2</w:t>
      </w:r>
      <w:r w:rsidRPr="002211F1">
        <w:rPr>
          <w:rFonts w:asciiTheme="minorHAnsi" w:eastAsiaTheme="minorEastAsia" w:hAnsiTheme="minorHAnsi" w:cstheme="minorBidi"/>
          <w:noProof/>
          <w:sz w:val="22"/>
          <w:szCs w:val="22"/>
          <w:lang w:val="fr-FR"/>
        </w:rPr>
        <w:tab/>
      </w:r>
      <w:r w:rsidRPr="002211F1">
        <w:rPr>
          <w:noProof/>
          <w:lang w:val="fr-FR"/>
        </w:rPr>
        <w:t>&lt;Service 1&gt; Service</w:t>
      </w:r>
      <w:r w:rsidRPr="002211F1">
        <w:rPr>
          <w:noProof/>
          <w:lang w:val="fr-FR"/>
        </w:rPr>
        <w:tab/>
      </w:r>
      <w:r>
        <w:rPr>
          <w:noProof/>
        </w:rPr>
        <w:fldChar w:fldCharType="begin"/>
      </w:r>
      <w:r w:rsidRPr="002211F1">
        <w:rPr>
          <w:noProof/>
          <w:lang w:val="fr-FR"/>
        </w:rPr>
        <w:instrText xml:space="preserve"> PAGEREF _Toc136374976 \h </w:instrText>
      </w:r>
      <w:r>
        <w:rPr>
          <w:noProof/>
        </w:rPr>
      </w:r>
      <w:r>
        <w:rPr>
          <w:noProof/>
        </w:rPr>
        <w:fldChar w:fldCharType="separate"/>
      </w:r>
      <w:r w:rsidRPr="002211F1">
        <w:rPr>
          <w:noProof/>
          <w:lang w:val="fr-FR"/>
        </w:rPr>
        <w:t>12</w:t>
      </w:r>
      <w:r>
        <w:rPr>
          <w:noProof/>
        </w:rPr>
        <w:fldChar w:fldCharType="end"/>
      </w:r>
    </w:p>
    <w:p w14:paraId="4524FA1D" w14:textId="41EB4D33" w:rsidR="00523FCA" w:rsidRPr="002211F1" w:rsidRDefault="00523FCA">
      <w:pPr>
        <w:pStyle w:val="TOC3"/>
        <w:rPr>
          <w:rFonts w:asciiTheme="minorHAnsi" w:eastAsiaTheme="minorEastAsia" w:hAnsiTheme="minorHAnsi" w:cstheme="minorBidi"/>
          <w:noProof/>
          <w:sz w:val="22"/>
          <w:szCs w:val="22"/>
          <w:lang w:val="fr-FR"/>
        </w:rPr>
      </w:pPr>
      <w:r w:rsidRPr="002211F1">
        <w:rPr>
          <w:noProof/>
          <w:lang w:val="fr-FR"/>
        </w:rPr>
        <w:t>5.2.1</w:t>
      </w:r>
      <w:r w:rsidRPr="002211F1">
        <w:rPr>
          <w:rFonts w:asciiTheme="minorHAnsi" w:eastAsiaTheme="minorEastAsia" w:hAnsiTheme="minorHAnsi" w:cstheme="minorBidi"/>
          <w:noProof/>
          <w:sz w:val="22"/>
          <w:szCs w:val="22"/>
          <w:lang w:val="fr-FR"/>
        </w:rPr>
        <w:tab/>
      </w:r>
      <w:r w:rsidRPr="002211F1">
        <w:rPr>
          <w:noProof/>
          <w:lang w:val="fr-FR"/>
        </w:rPr>
        <w:t>Service Description</w:t>
      </w:r>
      <w:r w:rsidRPr="002211F1">
        <w:rPr>
          <w:noProof/>
          <w:lang w:val="fr-FR"/>
        </w:rPr>
        <w:tab/>
      </w:r>
      <w:r>
        <w:rPr>
          <w:noProof/>
        </w:rPr>
        <w:fldChar w:fldCharType="begin"/>
      </w:r>
      <w:r w:rsidRPr="002211F1">
        <w:rPr>
          <w:noProof/>
          <w:lang w:val="fr-FR"/>
        </w:rPr>
        <w:instrText xml:space="preserve"> PAGEREF _Toc136374977 \h </w:instrText>
      </w:r>
      <w:r>
        <w:rPr>
          <w:noProof/>
        </w:rPr>
      </w:r>
      <w:r>
        <w:rPr>
          <w:noProof/>
        </w:rPr>
        <w:fldChar w:fldCharType="separate"/>
      </w:r>
      <w:r w:rsidRPr="002211F1">
        <w:rPr>
          <w:noProof/>
          <w:lang w:val="fr-FR"/>
        </w:rPr>
        <w:t>12</w:t>
      </w:r>
      <w:r>
        <w:rPr>
          <w:noProof/>
        </w:rPr>
        <w:fldChar w:fldCharType="end"/>
      </w:r>
    </w:p>
    <w:p w14:paraId="369C0A85" w14:textId="0487EE0F" w:rsidR="00523FCA" w:rsidRDefault="00523FC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_Toc136374978 \h </w:instrText>
      </w:r>
      <w:r>
        <w:rPr>
          <w:noProof/>
        </w:rPr>
      </w:r>
      <w:r>
        <w:rPr>
          <w:noProof/>
        </w:rPr>
        <w:fldChar w:fldCharType="separate"/>
      </w:r>
      <w:r>
        <w:rPr>
          <w:noProof/>
        </w:rPr>
        <w:t>12</w:t>
      </w:r>
      <w:r>
        <w:rPr>
          <w:noProof/>
        </w:rPr>
        <w:fldChar w:fldCharType="end"/>
      </w:r>
    </w:p>
    <w:p w14:paraId="1B4C5DF2" w14:textId="239AC64C" w:rsidR="00523FCA" w:rsidRDefault="00523FC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_Toc136374979 \h </w:instrText>
      </w:r>
      <w:r>
        <w:rPr>
          <w:noProof/>
        </w:rPr>
      </w:r>
      <w:r>
        <w:rPr>
          <w:noProof/>
        </w:rPr>
        <w:fldChar w:fldCharType="separate"/>
      </w:r>
      <w:r>
        <w:rPr>
          <w:noProof/>
        </w:rPr>
        <w:t>12</w:t>
      </w:r>
      <w:r>
        <w:rPr>
          <w:noProof/>
        </w:rPr>
        <w:fldChar w:fldCharType="end"/>
      </w:r>
    </w:p>
    <w:p w14:paraId="5BBCC748" w14:textId="330D4344" w:rsidR="00523FCA" w:rsidRDefault="00523FC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_Toc136374980 \h </w:instrText>
      </w:r>
      <w:r>
        <w:rPr>
          <w:noProof/>
        </w:rPr>
      </w:r>
      <w:r>
        <w:rPr>
          <w:noProof/>
        </w:rPr>
        <w:fldChar w:fldCharType="separate"/>
      </w:r>
      <w:r>
        <w:rPr>
          <w:noProof/>
        </w:rPr>
        <w:t>12</w:t>
      </w:r>
      <w:r>
        <w:rPr>
          <w:noProof/>
        </w:rPr>
        <w:fldChar w:fldCharType="end"/>
      </w:r>
    </w:p>
    <w:p w14:paraId="74360219" w14:textId="216B7784" w:rsidR="00523FCA" w:rsidRDefault="00523FC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_Toc136374981 \h </w:instrText>
      </w:r>
      <w:r>
        <w:rPr>
          <w:noProof/>
        </w:rPr>
      </w:r>
      <w:r>
        <w:rPr>
          <w:noProof/>
        </w:rPr>
        <w:fldChar w:fldCharType="separate"/>
      </w:r>
      <w:r>
        <w:rPr>
          <w:noProof/>
        </w:rPr>
        <w:t>12</w:t>
      </w:r>
      <w:r>
        <w:rPr>
          <w:noProof/>
        </w:rPr>
        <w:fldChar w:fldCharType="end"/>
      </w:r>
    </w:p>
    <w:p w14:paraId="56FB7D54" w14:textId="0AFD6DB6" w:rsidR="00523FCA" w:rsidRDefault="00523FC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_Toc136374982 \h </w:instrText>
      </w:r>
      <w:r>
        <w:rPr>
          <w:noProof/>
        </w:rPr>
      </w:r>
      <w:r>
        <w:rPr>
          <w:noProof/>
        </w:rPr>
        <w:fldChar w:fldCharType="separate"/>
      </w:r>
      <w:r>
        <w:rPr>
          <w:noProof/>
        </w:rPr>
        <w:t>12</w:t>
      </w:r>
      <w:r>
        <w:rPr>
          <w:noProof/>
        </w:rPr>
        <w:fldChar w:fldCharType="end"/>
      </w:r>
    </w:p>
    <w:p w14:paraId="0903F049" w14:textId="78D8916E" w:rsidR="00523FCA" w:rsidRDefault="00523FC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_Toc136374983 \h </w:instrText>
      </w:r>
      <w:r>
        <w:rPr>
          <w:noProof/>
        </w:rPr>
      </w:r>
      <w:r>
        <w:rPr>
          <w:noProof/>
        </w:rPr>
        <w:fldChar w:fldCharType="separate"/>
      </w:r>
      <w:r>
        <w:rPr>
          <w:noProof/>
        </w:rPr>
        <w:t>12</w:t>
      </w:r>
      <w:r>
        <w:rPr>
          <w:noProof/>
        </w:rPr>
        <w:fldChar w:fldCharType="end"/>
      </w:r>
    </w:p>
    <w:p w14:paraId="7725E227" w14:textId="7A3555A8" w:rsidR="00523FCA" w:rsidRDefault="00523FC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_Toc136374984 \h </w:instrText>
      </w:r>
      <w:r>
        <w:rPr>
          <w:noProof/>
        </w:rPr>
      </w:r>
      <w:r>
        <w:rPr>
          <w:noProof/>
        </w:rPr>
        <w:fldChar w:fldCharType="separate"/>
      </w:r>
      <w:r>
        <w:rPr>
          <w:noProof/>
        </w:rPr>
        <w:t>12</w:t>
      </w:r>
      <w:r>
        <w:rPr>
          <w:noProof/>
        </w:rPr>
        <w:fldChar w:fldCharType="end"/>
      </w:r>
    </w:p>
    <w:p w14:paraId="0361F6DF" w14:textId="372BF195" w:rsidR="00523FCA" w:rsidRDefault="00523FC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_Toc136374985 \h </w:instrText>
      </w:r>
      <w:r>
        <w:rPr>
          <w:noProof/>
        </w:rPr>
      </w:r>
      <w:r>
        <w:rPr>
          <w:noProof/>
        </w:rPr>
        <w:fldChar w:fldCharType="separate"/>
      </w:r>
      <w:r>
        <w:rPr>
          <w:noProof/>
        </w:rPr>
        <w:t>13</w:t>
      </w:r>
      <w:r>
        <w:rPr>
          <w:noProof/>
        </w:rPr>
        <w:fldChar w:fldCharType="end"/>
      </w:r>
    </w:p>
    <w:p w14:paraId="6048707F" w14:textId="2EF00EAC" w:rsidR="00523FCA" w:rsidRDefault="00523FCA">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DA7CFD">
        <w:rPr>
          <w:noProof/>
          <w:lang w:val="en-US"/>
        </w:rPr>
        <w:t>SDD_DDContext</w:t>
      </w:r>
      <w:r>
        <w:rPr>
          <w:noProof/>
          <w:lang w:eastAsia="zh-CN"/>
        </w:rPr>
        <w:t xml:space="preserve"> Service</w:t>
      </w:r>
      <w:r>
        <w:rPr>
          <w:noProof/>
        </w:rPr>
        <w:tab/>
      </w:r>
      <w:r>
        <w:rPr>
          <w:noProof/>
        </w:rPr>
        <w:fldChar w:fldCharType="begin"/>
      </w:r>
      <w:r>
        <w:rPr>
          <w:noProof/>
        </w:rPr>
        <w:instrText xml:space="preserve"> PAGEREF _Toc136374986 \h </w:instrText>
      </w:r>
      <w:r>
        <w:rPr>
          <w:noProof/>
        </w:rPr>
      </w:r>
      <w:r>
        <w:rPr>
          <w:noProof/>
        </w:rPr>
        <w:fldChar w:fldCharType="separate"/>
      </w:r>
      <w:r>
        <w:rPr>
          <w:noProof/>
        </w:rPr>
        <w:t>14</w:t>
      </w:r>
      <w:r>
        <w:rPr>
          <w:noProof/>
        </w:rPr>
        <w:fldChar w:fldCharType="end"/>
      </w:r>
    </w:p>
    <w:p w14:paraId="5610ADC6" w14:textId="0F53EF64" w:rsidR="00523FCA" w:rsidRDefault="00523FCA">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_Toc136374987 \h </w:instrText>
      </w:r>
      <w:r>
        <w:rPr>
          <w:noProof/>
        </w:rPr>
      </w:r>
      <w:r>
        <w:rPr>
          <w:noProof/>
        </w:rPr>
        <w:fldChar w:fldCharType="separate"/>
      </w:r>
      <w:r>
        <w:rPr>
          <w:noProof/>
        </w:rPr>
        <w:t>14</w:t>
      </w:r>
      <w:r>
        <w:rPr>
          <w:noProof/>
        </w:rPr>
        <w:fldChar w:fldCharType="end"/>
      </w:r>
    </w:p>
    <w:p w14:paraId="58E76583" w14:textId="1C0CFF4C" w:rsidR="00523FCA" w:rsidRDefault="00523FCA">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_Toc136374988 \h </w:instrText>
      </w:r>
      <w:r>
        <w:rPr>
          <w:noProof/>
        </w:rPr>
      </w:r>
      <w:r>
        <w:rPr>
          <w:noProof/>
        </w:rPr>
        <w:fldChar w:fldCharType="separate"/>
      </w:r>
      <w:r>
        <w:rPr>
          <w:noProof/>
        </w:rPr>
        <w:t>14</w:t>
      </w:r>
      <w:r>
        <w:rPr>
          <w:noProof/>
        </w:rPr>
        <w:fldChar w:fldCharType="end"/>
      </w:r>
    </w:p>
    <w:p w14:paraId="402E3199" w14:textId="19644C79" w:rsidR="00523FCA" w:rsidRDefault="00523FCA">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_Toc136374989 \h </w:instrText>
      </w:r>
      <w:r>
        <w:rPr>
          <w:noProof/>
        </w:rPr>
      </w:r>
      <w:r>
        <w:rPr>
          <w:noProof/>
        </w:rPr>
        <w:fldChar w:fldCharType="separate"/>
      </w:r>
      <w:r>
        <w:rPr>
          <w:noProof/>
        </w:rPr>
        <w:t>14</w:t>
      </w:r>
      <w:r>
        <w:rPr>
          <w:noProof/>
        </w:rPr>
        <w:fldChar w:fldCharType="end"/>
      </w:r>
    </w:p>
    <w:p w14:paraId="4731A0B6" w14:textId="4D0EE28E" w:rsidR="00523FCA" w:rsidRDefault="00523FCA">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_Toc136374990 \h </w:instrText>
      </w:r>
      <w:r>
        <w:rPr>
          <w:noProof/>
        </w:rPr>
      </w:r>
      <w:r>
        <w:rPr>
          <w:noProof/>
        </w:rPr>
        <w:fldChar w:fldCharType="separate"/>
      </w:r>
      <w:r>
        <w:rPr>
          <w:noProof/>
        </w:rPr>
        <w:t>14</w:t>
      </w:r>
      <w:r>
        <w:rPr>
          <w:noProof/>
        </w:rPr>
        <w:fldChar w:fldCharType="end"/>
      </w:r>
    </w:p>
    <w:p w14:paraId="55EF2FB2" w14:textId="6AD6D5FD" w:rsidR="00523FCA" w:rsidRDefault="00523FCA">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_Toc136374991 \h </w:instrText>
      </w:r>
      <w:r>
        <w:rPr>
          <w:noProof/>
        </w:rPr>
      </w:r>
      <w:r>
        <w:rPr>
          <w:noProof/>
        </w:rPr>
        <w:fldChar w:fldCharType="separate"/>
      </w:r>
      <w:r>
        <w:rPr>
          <w:noProof/>
        </w:rPr>
        <w:t>14</w:t>
      </w:r>
      <w:r>
        <w:rPr>
          <w:noProof/>
        </w:rPr>
        <w:fldChar w:fldCharType="end"/>
      </w:r>
    </w:p>
    <w:p w14:paraId="5405A7BD" w14:textId="373A8FFE" w:rsidR="00523FCA" w:rsidRDefault="00523FCA">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_Toc136374992 \h </w:instrText>
      </w:r>
      <w:r>
        <w:rPr>
          <w:noProof/>
        </w:rPr>
      </w:r>
      <w:r>
        <w:rPr>
          <w:noProof/>
        </w:rPr>
        <w:fldChar w:fldCharType="separate"/>
      </w:r>
      <w:r>
        <w:rPr>
          <w:noProof/>
        </w:rPr>
        <w:t>14</w:t>
      </w:r>
      <w:r>
        <w:rPr>
          <w:noProof/>
        </w:rPr>
        <w:fldChar w:fldCharType="end"/>
      </w:r>
    </w:p>
    <w:p w14:paraId="7800E2F6" w14:textId="0C3BF373" w:rsidR="00523FCA" w:rsidRDefault="00523FCA">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_Toc136374993 \h </w:instrText>
      </w:r>
      <w:r>
        <w:rPr>
          <w:noProof/>
        </w:rPr>
      </w:r>
      <w:r>
        <w:rPr>
          <w:noProof/>
        </w:rPr>
        <w:fldChar w:fldCharType="separate"/>
      </w:r>
      <w:r>
        <w:rPr>
          <w:noProof/>
        </w:rPr>
        <w:t>14</w:t>
      </w:r>
      <w:r>
        <w:rPr>
          <w:noProof/>
        </w:rPr>
        <w:fldChar w:fldCharType="end"/>
      </w:r>
    </w:p>
    <w:p w14:paraId="550FE762" w14:textId="71C44701" w:rsidR="00523FCA" w:rsidRDefault="00523FCA">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_Toc136374994 \h </w:instrText>
      </w:r>
      <w:r>
        <w:rPr>
          <w:noProof/>
        </w:rPr>
      </w:r>
      <w:r>
        <w:rPr>
          <w:noProof/>
        </w:rPr>
        <w:fldChar w:fldCharType="separate"/>
      </w:r>
      <w:r>
        <w:rPr>
          <w:noProof/>
        </w:rPr>
        <w:t>14</w:t>
      </w:r>
      <w:r>
        <w:rPr>
          <w:noProof/>
        </w:rPr>
        <w:fldChar w:fldCharType="end"/>
      </w:r>
    </w:p>
    <w:p w14:paraId="5E2C89B8" w14:textId="14DB8352" w:rsidR="00523FCA" w:rsidRDefault="00523FCA">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_Toc136374995 \h </w:instrText>
      </w:r>
      <w:r>
        <w:rPr>
          <w:noProof/>
        </w:rPr>
      </w:r>
      <w:r>
        <w:rPr>
          <w:noProof/>
        </w:rPr>
        <w:fldChar w:fldCharType="separate"/>
      </w:r>
      <w:r>
        <w:rPr>
          <w:noProof/>
        </w:rPr>
        <w:t>14</w:t>
      </w:r>
      <w:r>
        <w:rPr>
          <w:noProof/>
        </w:rPr>
        <w:fldChar w:fldCharType="end"/>
      </w:r>
    </w:p>
    <w:p w14:paraId="6DAC3FFE" w14:textId="362A978F" w:rsidR="00523FCA" w:rsidRDefault="00523FCA">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DA7CFD">
        <w:rPr>
          <w:noProof/>
          <w:lang w:val="en-US"/>
        </w:rPr>
        <w:t>SDD_TransmissionQualityMeasurement</w:t>
      </w:r>
      <w:r>
        <w:rPr>
          <w:noProof/>
        </w:rPr>
        <w:tab/>
      </w:r>
      <w:r>
        <w:rPr>
          <w:noProof/>
        </w:rPr>
        <w:fldChar w:fldCharType="begin"/>
      </w:r>
      <w:r>
        <w:rPr>
          <w:noProof/>
        </w:rPr>
        <w:instrText xml:space="preserve"> PAGEREF _Toc136374996 \h </w:instrText>
      </w:r>
      <w:r>
        <w:rPr>
          <w:noProof/>
        </w:rPr>
      </w:r>
      <w:r>
        <w:rPr>
          <w:noProof/>
        </w:rPr>
        <w:fldChar w:fldCharType="separate"/>
      </w:r>
      <w:r>
        <w:rPr>
          <w:noProof/>
        </w:rPr>
        <w:t>15</w:t>
      </w:r>
      <w:r>
        <w:rPr>
          <w:noProof/>
        </w:rPr>
        <w:fldChar w:fldCharType="end"/>
      </w:r>
    </w:p>
    <w:p w14:paraId="041FDF8C" w14:textId="45FCACD6" w:rsidR="00523FCA" w:rsidRDefault="00523FCA">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_Toc136374997 \h </w:instrText>
      </w:r>
      <w:r>
        <w:rPr>
          <w:noProof/>
        </w:rPr>
      </w:r>
      <w:r>
        <w:rPr>
          <w:noProof/>
        </w:rPr>
        <w:fldChar w:fldCharType="separate"/>
      </w:r>
      <w:r>
        <w:rPr>
          <w:noProof/>
        </w:rPr>
        <w:t>15</w:t>
      </w:r>
      <w:r>
        <w:rPr>
          <w:noProof/>
        </w:rPr>
        <w:fldChar w:fldCharType="end"/>
      </w:r>
    </w:p>
    <w:p w14:paraId="55CFC377" w14:textId="6D84279E" w:rsidR="00523FCA" w:rsidRDefault="00523FCA">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_Toc136374998 \h </w:instrText>
      </w:r>
      <w:r>
        <w:rPr>
          <w:noProof/>
        </w:rPr>
      </w:r>
      <w:r>
        <w:rPr>
          <w:noProof/>
        </w:rPr>
        <w:fldChar w:fldCharType="separate"/>
      </w:r>
      <w:r>
        <w:rPr>
          <w:noProof/>
        </w:rPr>
        <w:t>15</w:t>
      </w:r>
      <w:r>
        <w:rPr>
          <w:noProof/>
        </w:rPr>
        <w:fldChar w:fldCharType="end"/>
      </w:r>
    </w:p>
    <w:p w14:paraId="1E8AA29F" w14:textId="42CE4941" w:rsidR="00523FCA" w:rsidRDefault="00523FCA">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_Toc136374999 \h </w:instrText>
      </w:r>
      <w:r>
        <w:rPr>
          <w:noProof/>
        </w:rPr>
      </w:r>
      <w:r>
        <w:rPr>
          <w:noProof/>
        </w:rPr>
        <w:fldChar w:fldCharType="separate"/>
      </w:r>
      <w:r>
        <w:rPr>
          <w:noProof/>
        </w:rPr>
        <w:t>15</w:t>
      </w:r>
      <w:r>
        <w:rPr>
          <w:noProof/>
        </w:rPr>
        <w:fldChar w:fldCharType="end"/>
      </w:r>
    </w:p>
    <w:p w14:paraId="478D60F0" w14:textId="58ED2765" w:rsidR="00523FCA" w:rsidRDefault="00523FCA">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DA7CFD">
        <w:rPr>
          <w:noProof/>
          <w:lang w:val="en-US"/>
        </w:rPr>
        <w:t>SDD_TransmissionQualityMeasurement</w:t>
      </w:r>
      <w:r>
        <w:rPr>
          <w:noProof/>
        </w:rPr>
        <w:t>_Subscribe</w:t>
      </w:r>
      <w:r>
        <w:rPr>
          <w:noProof/>
        </w:rPr>
        <w:tab/>
      </w:r>
      <w:r>
        <w:rPr>
          <w:noProof/>
        </w:rPr>
        <w:fldChar w:fldCharType="begin"/>
      </w:r>
      <w:r>
        <w:rPr>
          <w:noProof/>
        </w:rPr>
        <w:instrText xml:space="preserve"> PAGEREF _Toc136375000 \h </w:instrText>
      </w:r>
      <w:r>
        <w:rPr>
          <w:noProof/>
        </w:rPr>
      </w:r>
      <w:r>
        <w:rPr>
          <w:noProof/>
        </w:rPr>
        <w:fldChar w:fldCharType="separate"/>
      </w:r>
      <w:r>
        <w:rPr>
          <w:noProof/>
        </w:rPr>
        <w:t>15</w:t>
      </w:r>
      <w:r>
        <w:rPr>
          <w:noProof/>
        </w:rPr>
        <w:fldChar w:fldCharType="end"/>
      </w:r>
    </w:p>
    <w:p w14:paraId="15CCB35A" w14:textId="09C8E63C" w:rsidR="00523FCA" w:rsidRDefault="00523FCA">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_Toc136375001 \h </w:instrText>
      </w:r>
      <w:r>
        <w:rPr>
          <w:noProof/>
        </w:rPr>
      </w:r>
      <w:r>
        <w:rPr>
          <w:noProof/>
        </w:rPr>
        <w:fldChar w:fldCharType="separate"/>
      </w:r>
      <w:r>
        <w:rPr>
          <w:noProof/>
        </w:rPr>
        <w:t>15</w:t>
      </w:r>
      <w:r>
        <w:rPr>
          <w:noProof/>
        </w:rPr>
        <w:fldChar w:fldCharType="end"/>
      </w:r>
    </w:p>
    <w:p w14:paraId="69094734" w14:textId="65A219AE" w:rsidR="00523FCA" w:rsidRDefault="00523FCA">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_Toc136375002 \h </w:instrText>
      </w:r>
      <w:r>
        <w:rPr>
          <w:noProof/>
        </w:rPr>
      </w:r>
      <w:r>
        <w:rPr>
          <w:noProof/>
        </w:rPr>
        <w:fldChar w:fldCharType="separate"/>
      </w:r>
      <w:r>
        <w:rPr>
          <w:noProof/>
        </w:rPr>
        <w:t>15</w:t>
      </w:r>
      <w:r>
        <w:rPr>
          <w:noProof/>
        </w:rPr>
        <w:fldChar w:fldCharType="end"/>
      </w:r>
    </w:p>
    <w:p w14:paraId="23FD88FC" w14:textId="28719945" w:rsidR="00523FCA" w:rsidRDefault="00523FCA">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_Toc136375003 \h </w:instrText>
      </w:r>
      <w:r>
        <w:rPr>
          <w:noProof/>
        </w:rPr>
      </w:r>
      <w:r>
        <w:rPr>
          <w:noProof/>
        </w:rPr>
        <w:fldChar w:fldCharType="separate"/>
      </w:r>
      <w:r>
        <w:rPr>
          <w:noProof/>
        </w:rPr>
        <w:t>15</w:t>
      </w:r>
      <w:r>
        <w:rPr>
          <w:noProof/>
        </w:rPr>
        <w:fldChar w:fldCharType="end"/>
      </w:r>
    </w:p>
    <w:p w14:paraId="507CDF06" w14:textId="06442ED5" w:rsidR="00523FCA" w:rsidRDefault="00523FCA">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_Toc136375004 \h </w:instrText>
      </w:r>
      <w:r>
        <w:rPr>
          <w:noProof/>
        </w:rPr>
      </w:r>
      <w:r>
        <w:rPr>
          <w:noProof/>
        </w:rPr>
        <w:fldChar w:fldCharType="separate"/>
      </w:r>
      <w:r>
        <w:rPr>
          <w:noProof/>
        </w:rPr>
        <w:t>15</w:t>
      </w:r>
      <w:r>
        <w:rPr>
          <w:noProof/>
        </w:rPr>
        <w:fldChar w:fldCharType="end"/>
      </w:r>
    </w:p>
    <w:p w14:paraId="6184BADA" w14:textId="50DEB0D4" w:rsidR="00523FCA" w:rsidRDefault="00523FCA">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DA7CFD">
        <w:rPr>
          <w:noProof/>
          <w:lang w:val="en-US"/>
        </w:rPr>
        <w:t>SDD_TransmissionQualityMeasurement</w:t>
      </w:r>
      <w:r>
        <w:rPr>
          <w:noProof/>
        </w:rPr>
        <w:t>_Notify</w:t>
      </w:r>
      <w:r>
        <w:rPr>
          <w:noProof/>
        </w:rPr>
        <w:tab/>
      </w:r>
      <w:r>
        <w:rPr>
          <w:noProof/>
        </w:rPr>
        <w:fldChar w:fldCharType="begin"/>
      </w:r>
      <w:r>
        <w:rPr>
          <w:noProof/>
        </w:rPr>
        <w:instrText xml:space="preserve"> PAGEREF _Toc136375005 \h </w:instrText>
      </w:r>
      <w:r>
        <w:rPr>
          <w:noProof/>
        </w:rPr>
      </w:r>
      <w:r>
        <w:rPr>
          <w:noProof/>
        </w:rPr>
        <w:fldChar w:fldCharType="separate"/>
      </w:r>
      <w:r>
        <w:rPr>
          <w:noProof/>
        </w:rPr>
        <w:t>16</w:t>
      </w:r>
      <w:r>
        <w:rPr>
          <w:noProof/>
        </w:rPr>
        <w:fldChar w:fldCharType="end"/>
      </w:r>
    </w:p>
    <w:p w14:paraId="3C011696" w14:textId="0AC5B804" w:rsidR="00523FCA" w:rsidRDefault="00523FCA">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_Toc136375006 \h </w:instrText>
      </w:r>
      <w:r>
        <w:rPr>
          <w:noProof/>
        </w:rPr>
      </w:r>
      <w:r>
        <w:rPr>
          <w:noProof/>
        </w:rPr>
        <w:fldChar w:fldCharType="separate"/>
      </w:r>
      <w:r>
        <w:rPr>
          <w:noProof/>
        </w:rPr>
        <w:t>16</w:t>
      </w:r>
      <w:r>
        <w:rPr>
          <w:noProof/>
        </w:rPr>
        <w:fldChar w:fldCharType="end"/>
      </w:r>
    </w:p>
    <w:p w14:paraId="10CC46B8" w14:textId="59E0BBEA" w:rsidR="00523FCA" w:rsidRDefault="00523FCA">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DA7CFD">
        <w:rPr>
          <w:noProof/>
          <w:lang w:val="en-US"/>
        </w:rPr>
        <w:t>Notification</w:t>
      </w:r>
      <w:r>
        <w:rPr>
          <w:noProof/>
        </w:rPr>
        <w:tab/>
      </w:r>
      <w:r>
        <w:rPr>
          <w:noProof/>
        </w:rPr>
        <w:fldChar w:fldCharType="begin"/>
      </w:r>
      <w:r>
        <w:rPr>
          <w:noProof/>
        </w:rPr>
        <w:instrText xml:space="preserve"> PAGEREF _Toc136375007 \h </w:instrText>
      </w:r>
      <w:r>
        <w:rPr>
          <w:noProof/>
        </w:rPr>
      </w:r>
      <w:r>
        <w:rPr>
          <w:noProof/>
        </w:rPr>
        <w:fldChar w:fldCharType="separate"/>
      </w:r>
      <w:r>
        <w:rPr>
          <w:noProof/>
        </w:rPr>
        <w:t>16</w:t>
      </w:r>
      <w:r>
        <w:rPr>
          <w:noProof/>
        </w:rPr>
        <w:fldChar w:fldCharType="end"/>
      </w:r>
    </w:p>
    <w:p w14:paraId="07C1CC9A" w14:textId="15B91312" w:rsidR="00523FCA" w:rsidRDefault="00523FC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_Toc136375008 \h </w:instrText>
      </w:r>
      <w:r>
        <w:rPr>
          <w:noProof/>
        </w:rPr>
      </w:r>
      <w:r>
        <w:rPr>
          <w:noProof/>
        </w:rPr>
        <w:fldChar w:fldCharType="separate"/>
      </w:r>
      <w:r>
        <w:rPr>
          <w:noProof/>
        </w:rPr>
        <w:t>17</w:t>
      </w:r>
      <w:r>
        <w:rPr>
          <w:noProof/>
        </w:rPr>
        <w:fldChar w:fldCharType="end"/>
      </w:r>
    </w:p>
    <w:p w14:paraId="30D2D590" w14:textId="1F8D391B" w:rsidR="00523FCA" w:rsidRDefault="00523FC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_Toc136375009 \h </w:instrText>
      </w:r>
      <w:r>
        <w:rPr>
          <w:noProof/>
        </w:rPr>
      </w:r>
      <w:r>
        <w:rPr>
          <w:noProof/>
        </w:rPr>
        <w:fldChar w:fldCharType="separate"/>
      </w:r>
      <w:r>
        <w:rPr>
          <w:noProof/>
        </w:rPr>
        <w:t>17</w:t>
      </w:r>
      <w:r>
        <w:rPr>
          <w:noProof/>
        </w:rPr>
        <w:fldChar w:fldCharType="end"/>
      </w:r>
    </w:p>
    <w:p w14:paraId="2357AFD5" w14:textId="6717220E" w:rsidR="00523FCA" w:rsidRDefault="00523FC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_Toc136375010 \h </w:instrText>
      </w:r>
      <w:r>
        <w:rPr>
          <w:noProof/>
        </w:rPr>
      </w:r>
      <w:r>
        <w:rPr>
          <w:noProof/>
        </w:rPr>
        <w:fldChar w:fldCharType="separate"/>
      </w:r>
      <w:r>
        <w:rPr>
          <w:noProof/>
        </w:rPr>
        <w:t>17</w:t>
      </w:r>
      <w:r>
        <w:rPr>
          <w:noProof/>
        </w:rPr>
        <w:fldChar w:fldCharType="end"/>
      </w:r>
    </w:p>
    <w:p w14:paraId="760152E5" w14:textId="32F6F55D" w:rsidR="00523FCA" w:rsidRDefault="00523FC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_Toc136375011 \h </w:instrText>
      </w:r>
      <w:r>
        <w:rPr>
          <w:noProof/>
        </w:rPr>
      </w:r>
      <w:r>
        <w:rPr>
          <w:noProof/>
        </w:rPr>
        <w:fldChar w:fldCharType="separate"/>
      </w:r>
      <w:r>
        <w:rPr>
          <w:noProof/>
        </w:rPr>
        <w:t>17</w:t>
      </w:r>
      <w:r>
        <w:rPr>
          <w:noProof/>
        </w:rPr>
        <w:fldChar w:fldCharType="end"/>
      </w:r>
    </w:p>
    <w:p w14:paraId="2BD61733" w14:textId="0F40355D" w:rsidR="00523FCA" w:rsidRDefault="00523FC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_Toc136375012 \h </w:instrText>
      </w:r>
      <w:r>
        <w:rPr>
          <w:noProof/>
        </w:rPr>
      </w:r>
      <w:r>
        <w:rPr>
          <w:noProof/>
        </w:rPr>
        <w:fldChar w:fldCharType="separate"/>
      </w:r>
      <w:r>
        <w:rPr>
          <w:noProof/>
        </w:rPr>
        <w:t>17</w:t>
      </w:r>
      <w:r>
        <w:rPr>
          <w:noProof/>
        </w:rPr>
        <w:fldChar w:fldCharType="end"/>
      </w:r>
    </w:p>
    <w:p w14:paraId="4F44CAAE" w14:textId="00EE53BD" w:rsidR="00523FCA" w:rsidRDefault="00523FC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_Toc136375013 \h </w:instrText>
      </w:r>
      <w:r>
        <w:rPr>
          <w:noProof/>
        </w:rPr>
      </w:r>
      <w:r>
        <w:rPr>
          <w:noProof/>
        </w:rPr>
        <w:fldChar w:fldCharType="separate"/>
      </w:r>
      <w:r>
        <w:rPr>
          <w:noProof/>
        </w:rPr>
        <w:t>17</w:t>
      </w:r>
      <w:r>
        <w:rPr>
          <w:noProof/>
        </w:rPr>
        <w:fldChar w:fldCharType="end"/>
      </w:r>
    </w:p>
    <w:p w14:paraId="1D20562C" w14:textId="50BE6F03" w:rsidR="00523FCA" w:rsidRDefault="00523FC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_Toc136375014 \h </w:instrText>
      </w:r>
      <w:r>
        <w:rPr>
          <w:noProof/>
        </w:rPr>
      </w:r>
      <w:r>
        <w:rPr>
          <w:noProof/>
        </w:rPr>
        <w:fldChar w:fldCharType="separate"/>
      </w:r>
      <w:r>
        <w:rPr>
          <w:noProof/>
        </w:rPr>
        <w:t>18</w:t>
      </w:r>
      <w:r>
        <w:rPr>
          <w:noProof/>
        </w:rPr>
        <w:fldChar w:fldCharType="end"/>
      </w:r>
    </w:p>
    <w:p w14:paraId="7C968B1B" w14:textId="014C996A" w:rsidR="00523FCA" w:rsidRDefault="00523FC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_Toc136375015 \h </w:instrText>
      </w:r>
      <w:r>
        <w:rPr>
          <w:noProof/>
        </w:rPr>
      </w:r>
      <w:r>
        <w:rPr>
          <w:noProof/>
        </w:rPr>
        <w:fldChar w:fldCharType="separate"/>
      </w:r>
      <w:r>
        <w:rPr>
          <w:noProof/>
        </w:rPr>
        <w:t>18</w:t>
      </w:r>
      <w:r>
        <w:rPr>
          <w:noProof/>
        </w:rPr>
        <w:fldChar w:fldCharType="end"/>
      </w:r>
    </w:p>
    <w:p w14:paraId="366382B2" w14:textId="6C59E696" w:rsidR="00523FCA" w:rsidRDefault="00523FC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_Toc136375016 \h </w:instrText>
      </w:r>
      <w:r>
        <w:rPr>
          <w:noProof/>
        </w:rPr>
      </w:r>
      <w:r>
        <w:rPr>
          <w:noProof/>
        </w:rPr>
        <w:fldChar w:fldCharType="separate"/>
      </w:r>
      <w:r>
        <w:rPr>
          <w:noProof/>
        </w:rPr>
        <w:t>19</w:t>
      </w:r>
      <w:r>
        <w:rPr>
          <w:noProof/>
        </w:rPr>
        <w:fldChar w:fldCharType="end"/>
      </w:r>
    </w:p>
    <w:p w14:paraId="2299B21E" w14:textId="5B01F06C" w:rsidR="00523FCA" w:rsidRDefault="00523FC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_Toc136375017 \h </w:instrText>
      </w:r>
      <w:r>
        <w:rPr>
          <w:noProof/>
        </w:rPr>
      </w:r>
      <w:r>
        <w:rPr>
          <w:noProof/>
        </w:rPr>
        <w:fldChar w:fldCharType="separate"/>
      </w:r>
      <w:r>
        <w:rPr>
          <w:noProof/>
        </w:rPr>
        <w:t>19</w:t>
      </w:r>
      <w:r>
        <w:rPr>
          <w:noProof/>
        </w:rPr>
        <w:fldChar w:fldCharType="end"/>
      </w:r>
    </w:p>
    <w:p w14:paraId="7D52FF5D" w14:textId="7ECDCC74" w:rsidR="00523FCA" w:rsidRDefault="00523FC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_Toc136375018 \h </w:instrText>
      </w:r>
      <w:r>
        <w:rPr>
          <w:noProof/>
        </w:rPr>
      </w:r>
      <w:r>
        <w:rPr>
          <w:noProof/>
        </w:rPr>
        <w:fldChar w:fldCharType="separate"/>
      </w:r>
      <w:r>
        <w:rPr>
          <w:noProof/>
        </w:rPr>
        <w:t>20</w:t>
      </w:r>
      <w:r>
        <w:rPr>
          <w:noProof/>
        </w:rPr>
        <w:fldChar w:fldCharType="end"/>
      </w:r>
    </w:p>
    <w:p w14:paraId="741B8426" w14:textId="21E4D5F3" w:rsidR="00523FCA" w:rsidRDefault="00523FCA">
      <w:pPr>
        <w:pStyle w:val="TOC4"/>
        <w:rPr>
          <w:rFonts w:asciiTheme="minorHAnsi" w:eastAsiaTheme="minorEastAsia" w:hAnsiTheme="minorHAnsi" w:cstheme="minorBidi"/>
          <w:noProof/>
          <w:sz w:val="22"/>
          <w:szCs w:val="22"/>
          <w:lang w:val="en-US"/>
        </w:rPr>
      </w:pPr>
      <w:r>
        <w:rPr>
          <w:noProof/>
        </w:rPr>
        <w:lastRenderedPageBreak/>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_Toc136375019 \h </w:instrText>
      </w:r>
      <w:r>
        <w:rPr>
          <w:noProof/>
        </w:rPr>
      </w:r>
      <w:r>
        <w:rPr>
          <w:noProof/>
        </w:rPr>
        <w:fldChar w:fldCharType="separate"/>
      </w:r>
      <w:r>
        <w:rPr>
          <w:noProof/>
        </w:rPr>
        <w:t>21</w:t>
      </w:r>
      <w:r>
        <w:rPr>
          <w:noProof/>
        </w:rPr>
        <w:fldChar w:fldCharType="end"/>
      </w:r>
    </w:p>
    <w:p w14:paraId="5EA99F43" w14:textId="2DFCC992" w:rsidR="00523FCA" w:rsidRDefault="00523FC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_Toc136375020 \h </w:instrText>
      </w:r>
      <w:r>
        <w:rPr>
          <w:noProof/>
        </w:rPr>
      </w:r>
      <w:r>
        <w:rPr>
          <w:noProof/>
        </w:rPr>
        <w:fldChar w:fldCharType="separate"/>
      </w:r>
      <w:r>
        <w:rPr>
          <w:noProof/>
        </w:rPr>
        <w:t>22</w:t>
      </w:r>
      <w:r>
        <w:rPr>
          <w:noProof/>
        </w:rPr>
        <w:fldChar w:fldCharType="end"/>
      </w:r>
    </w:p>
    <w:p w14:paraId="2C4FB81D" w14:textId="2F388F43" w:rsidR="00523FCA" w:rsidRDefault="00523FC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_Toc136375021 \h </w:instrText>
      </w:r>
      <w:r>
        <w:rPr>
          <w:noProof/>
        </w:rPr>
      </w:r>
      <w:r>
        <w:rPr>
          <w:noProof/>
        </w:rPr>
        <w:fldChar w:fldCharType="separate"/>
      </w:r>
      <w:r>
        <w:rPr>
          <w:noProof/>
        </w:rPr>
        <w:t>22</w:t>
      </w:r>
      <w:r>
        <w:rPr>
          <w:noProof/>
        </w:rPr>
        <w:fldChar w:fldCharType="end"/>
      </w:r>
    </w:p>
    <w:p w14:paraId="09570429" w14:textId="12FF1D9C" w:rsidR="00523FCA" w:rsidRDefault="00523FC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_Toc136375022 \h </w:instrText>
      </w:r>
      <w:r>
        <w:rPr>
          <w:noProof/>
        </w:rPr>
      </w:r>
      <w:r>
        <w:rPr>
          <w:noProof/>
        </w:rPr>
        <w:fldChar w:fldCharType="separate"/>
      </w:r>
      <w:r>
        <w:rPr>
          <w:noProof/>
        </w:rPr>
        <w:t>22</w:t>
      </w:r>
      <w:r>
        <w:rPr>
          <w:noProof/>
        </w:rPr>
        <w:fldChar w:fldCharType="end"/>
      </w:r>
    </w:p>
    <w:p w14:paraId="6A474147" w14:textId="4BD07ECD" w:rsidR="00523FCA" w:rsidRDefault="00523FC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_Toc136375023 \h </w:instrText>
      </w:r>
      <w:r>
        <w:rPr>
          <w:noProof/>
        </w:rPr>
      </w:r>
      <w:r>
        <w:rPr>
          <w:noProof/>
        </w:rPr>
        <w:fldChar w:fldCharType="separate"/>
      </w:r>
      <w:r>
        <w:rPr>
          <w:noProof/>
        </w:rPr>
        <w:t>22</w:t>
      </w:r>
      <w:r>
        <w:rPr>
          <w:noProof/>
        </w:rPr>
        <w:fldChar w:fldCharType="end"/>
      </w:r>
    </w:p>
    <w:p w14:paraId="4AA03D53" w14:textId="28190406" w:rsidR="00523FCA" w:rsidRDefault="00523FC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_Toc136375024 \h </w:instrText>
      </w:r>
      <w:r>
        <w:rPr>
          <w:noProof/>
        </w:rPr>
      </w:r>
      <w:r>
        <w:rPr>
          <w:noProof/>
        </w:rPr>
        <w:fldChar w:fldCharType="separate"/>
      </w:r>
      <w:r>
        <w:rPr>
          <w:noProof/>
        </w:rPr>
        <w:t>22</w:t>
      </w:r>
      <w:r>
        <w:rPr>
          <w:noProof/>
        </w:rPr>
        <w:fldChar w:fldCharType="end"/>
      </w:r>
    </w:p>
    <w:p w14:paraId="005D6EA6" w14:textId="6FF4DA77" w:rsidR="00523FCA" w:rsidRDefault="00523FC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_Toc136375025 \h </w:instrText>
      </w:r>
      <w:r>
        <w:rPr>
          <w:noProof/>
        </w:rPr>
      </w:r>
      <w:r>
        <w:rPr>
          <w:noProof/>
        </w:rPr>
        <w:fldChar w:fldCharType="separate"/>
      </w:r>
      <w:r>
        <w:rPr>
          <w:noProof/>
        </w:rPr>
        <w:t>22</w:t>
      </w:r>
      <w:r>
        <w:rPr>
          <w:noProof/>
        </w:rPr>
        <w:fldChar w:fldCharType="end"/>
      </w:r>
    </w:p>
    <w:p w14:paraId="1B6A9373" w14:textId="5BD6B836" w:rsidR="00523FCA" w:rsidRDefault="00523FC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_Toc136375026 \h </w:instrText>
      </w:r>
      <w:r>
        <w:rPr>
          <w:noProof/>
        </w:rPr>
      </w:r>
      <w:r>
        <w:rPr>
          <w:noProof/>
        </w:rPr>
        <w:fldChar w:fldCharType="separate"/>
      </w:r>
      <w:r>
        <w:rPr>
          <w:noProof/>
        </w:rPr>
        <w:t>23</w:t>
      </w:r>
      <w:r>
        <w:rPr>
          <w:noProof/>
        </w:rPr>
        <w:fldChar w:fldCharType="end"/>
      </w:r>
    </w:p>
    <w:p w14:paraId="62A75EA5" w14:textId="3B86C945" w:rsidR="00523FCA" w:rsidRDefault="00523FC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_Toc136375027 \h </w:instrText>
      </w:r>
      <w:r>
        <w:rPr>
          <w:noProof/>
        </w:rPr>
      </w:r>
      <w:r>
        <w:rPr>
          <w:noProof/>
        </w:rPr>
        <w:fldChar w:fldCharType="separate"/>
      </w:r>
      <w:r>
        <w:rPr>
          <w:noProof/>
        </w:rPr>
        <w:t>23</w:t>
      </w:r>
      <w:r>
        <w:rPr>
          <w:noProof/>
        </w:rPr>
        <w:fldChar w:fldCharType="end"/>
      </w:r>
    </w:p>
    <w:p w14:paraId="49E6CD30" w14:textId="3B4EDD89" w:rsidR="00523FCA" w:rsidRDefault="00523FC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_Toc136375028 \h </w:instrText>
      </w:r>
      <w:r>
        <w:rPr>
          <w:noProof/>
        </w:rPr>
      </w:r>
      <w:r>
        <w:rPr>
          <w:noProof/>
        </w:rPr>
        <w:fldChar w:fldCharType="separate"/>
      </w:r>
      <w:r>
        <w:rPr>
          <w:noProof/>
        </w:rPr>
        <w:t>23</w:t>
      </w:r>
      <w:r>
        <w:rPr>
          <w:noProof/>
        </w:rPr>
        <w:fldChar w:fldCharType="end"/>
      </w:r>
    </w:p>
    <w:p w14:paraId="365A7DD5" w14:textId="064153CF" w:rsidR="00523FCA" w:rsidRDefault="00523FC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_Toc136375029 \h </w:instrText>
      </w:r>
      <w:r>
        <w:rPr>
          <w:noProof/>
        </w:rPr>
      </w:r>
      <w:r>
        <w:rPr>
          <w:noProof/>
        </w:rPr>
        <w:fldChar w:fldCharType="separate"/>
      </w:r>
      <w:r>
        <w:rPr>
          <w:noProof/>
        </w:rPr>
        <w:t>23</w:t>
      </w:r>
      <w:r>
        <w:rPr>
          <w:noProof/>
        </w:rPr>
        <w:fldChar w:fldCharType="end"/>
      </w:r>
    </w:p>
    <w:p w14:paraId="489A3496" w14:textId="3F8A97EC" w:rsidR="00523FCA" w:rsidRDefault="00523FC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_Toc136375030 \h </w:instrText>
      </w:r>
      <w:r>
        <w:rPr>
          <w:noProof/>
        </w:rPr>
      </w:r>
      <w:r>
        <w:rPr>
          <w:noProof/>
        </w:rPr>
        <w:fldChar w:fldCharType="separate"/>
      </w:r>
      <w:r>
        <w:rPr>
          <w:noProof/>
        </w:rPr>
        <w:t>23</w:t>
      </w:r>
      <w:r>
        <w:rPr>
          <w:noProof/>
        </w:rPr>
        <w:fldChar w:fldCharType="end"/>
      </w:r>
    </w:p>
    <w:p w14:paraId="5EE04105" w14:textId="377ED457" w:rsidR="00523FCA" w:rsidRDefault="00523FC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_Toc136375031 \h </w:instrText>
      </w:r>
      <w:r>
        <w:rPr>
          <w:noProof/>
        </w:rPr>
      </w:r>
      <w:r>
        <w:rPr>
          <w:noProof/>
        </w:rPr>
        <w:fldChar w:fldCharType="separate"/>
      </w:r>
      <w:r>
        <w:rPr>
          <w:noProof/>
        </w:rPr>
        <w:t>23</w:t>
      </w:r>
      <w:r>
        <w:rPr>
          <w:noProof/>
        </w:rPr>
        <w:fldChar w:fldCharType="end"/>
      </w:r>
    </w:p>
    <w:p w14:paraId="5C2B578C" w14:textId="732DA1DD" w:rsidR="00523FCA" w:rsidRDefault="00523FC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_Toc136375032 \h </w:instrText>
      </w:r>
      <w:r>
        <w:rPr>
          <w:noProof/>
        </w:rPr>
      </w:r>
      <w:r>
        <w:rPr>
          <w:noProof/>
        </w:rPr>
        <w:fldChar w:fldCharType="separate"/>
      </w:r>
      <w:r>
        <w:rPr>
          <w:noProof/>
        </w:rPr>
        <w:t>24</w:t>
      </w:r>
      <w:r>
        <w:rPr>
          <w:noProof/>
        </w:rPr>
        <w:fldChar w:fldCharType="end"/>
      </w:r>
    </w:p>
    <w:p w14:paraId="05CA83EF" w14:textId="6761DD91" w:rsidR="00523FCA" w:rsidRDefault="00523FC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_Toc136375033 \h </w:instrText>
      </w:r>
      <w:r>
        <w:rPr>
          <w:noProof/>
        </w:rPr>
      </w:r>
      <w:r>
        <w:rPr>
          <w:noProof/>
        </w:rPr>
        <w:fldChar w:fldCharType="separate"/>
      </w:r>
      <w:r>
        <w:rPr>
          <w:noProof/>
        </w:rPr>
        <w:t>24</w:t>
      </w:r>
      <w:r>
        <w:rPr>
          <w:noProof/>
        </w:rPr>
        <w:fldChar w:fldCharType="end"/>
      </w:r>
    </w:p>
    <w:p w14:paraId="453414C8" w14:textId="57D5C5EC" w:rsidR="00523FCA" w:rsidRDefault="00523FC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_Toc136375034 \h </w:instrText>
      </w:r>
      <w:r>
        <w:rPr>
          <w:noProof/>
        </w:rPr>
      </w:r>
      <w:r>
        <w:rPr>
          <w:noProof/>
        </w:rPr>
        <w:fldChar w:fldCharType="separate"/>
      </w:r>
      <w:r>
        <w:rPr>
          <w:noProof/>
        </w:rPr>
        <w:t>24</w:t>
      </w:r>
      <w:r>
        <w:rPr>
          <w:noProof/>
        </w:rPr>
        <w:fldChar w:fldCharType="end"/>
      </w:r>
    </w:p>
    <w:p w14:paraId="7A0E15E5" w14:textId="3E9EAC4A" w:rsidR="00523FCA" w:rsidRDefault="00523FCA">
      <w:pPr>
        <w:pStyle w:val="TOC4"/>
        <w:rPr>
          <w:rFonts w:asciiTheme="minorHAnsi" w:eastAsiaTheme="minorEastAsia" w:hAnsiTheme="minorHAnsi" w:cstheme="minorBidi"/>
          <w:noProof/>
          <w:sz w:val="22"/>
          <w:szCs w:val="22"/>
          <w:lang w:val="en-US"/>
        </w:rPr>
      </w:pPr>
      <w:r w:rsidRPr="00DA7CFD">
        <w:rPr>
          <w:noProof/>
          <w:lang w:val="en-US"/>
        </w:rPr>
        <w:t>6.1.6.2</w:t>
      </w:r>
      <w:r>
        <w:rPr>
          <w:rFonts w:asciiTheme="minorHAnsi" w:eastAsiaTheme="minorEastAsia" w:hAnsiTheme="minorHAnsi" w:cstheme="minorBidi"/>
          <w:noProof/>
          <w:sz w:val="22"/>
          <w:szCs w:val="22"/>
          <w:lang w:val="en-US"/>
        </w:rPr>
        <w:tab/>
      </w:r>
      <w:r w:rsidRPr="00DA7CFD">
        <w:rPr>
          <w:noProof/>
          <w:lang w:val="en-US"/>
        </w:rPr>
        <w:t>Structured data types</w:t>
      </w:r>
      <w:r>
        <w:rPr>
          <w:noProof/>
        </w:rPr>
        <w:tab/>
      </w:r>
      <w:r>
        <w:rPr>
          <w:noProof/>
        </w:rPr>
        <w:fldChar w:fldCharType="begin"/>
      </w:r>
      <w:r>
        <w:rPr>
          <w:noProof/>
        </w:rPr>
        <w:instrText xml:space="preserve"> PAGEREF _Toc136375035 \h </w:instrText>
      </w:r>
      <w:r>
        <w:rPr>
          <w:noProof/>
        </w:rPr>
      </w:r>
      <w:r>
        <w:rPr>
          <w:noProof/>
        </w:rPr>
        <w:fldChar w:fldCharType="separate"/>
      </w:r>
      <w:r>
        <w:rPr>
          <w:noProof/>
        </w:rPr>
        <w:t>24</w:t>
      </w:r>
      <w:r>
        <w:rPr>
          <w:noProof/>
        </w:rPr>
        <w:fldChar w:fldCharType="end"/>
      </w:r>
    </w:p>
    <w:p w14:paraId="096AD8D9" w14:textId="35759B03" w:rsidR="00523FCA" w:rsidRDefault="00523FC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_Toc136375036 \h </w:instrText>
      </w:r>
      <w:r>
        <w:rPr>
          <w:noProof/>
        </w:rPr>
      </w:r>
      <w:r>
        <w:rPr>
          <w:noProof/>
        </w:rPr>
        <w:fldChar w:fldCharType="separate"/>
      </w:r>
      <w:r>
        <w:rPr>
          <w:noProof/>
        </w:rPr>
        <w:t>24</w:t>
      </w:r>
      <w:r>
        <w:rPr>
          <w:noProof/>
        </w:rPr>
        <w:fldChar w:fldCharType="end"/>
      </w:r>
    </w:p>
    <w:p w14:paraId="630DAA9D" w14:textId="0CCA8F23" w:rsidR="00523FCA" w:rsidRDefault="00523FC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_Toc136375037 \h </w:instrText>
      </w:r>
      <w:r>
        <w:rPr>
          <w:noProof/>
        </w:rPr>
      </w:r>
      <w:r>
        <w:rPr>
          <w:noProof/>
        </w:rPr>
        <w:fldChar w:fldCharType="separate"/>
      </w:r>
      <w:r>
        <w:rPr>
          <w:noProof/>
        </w:rPr>
        <w:t>25</w:t>
      </w:r>
      <w:r>
        <w:rPr>
          <w:noProof/>
        </w:rPr>
        <w:fldChar w:fldCharType="end"/>
      </w:r>
    </w:p>
    <w:p w14:paraId="1E572234" w14:textId="7631B7C6" w:rsidR="00523FCA" w:rsidRDefault="00523FC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_Toc136375038 \h </w:instrText>
      </w:r>
      <w:r>
        <w:rPr>
          <w:noProof/>
        </w:rPr>
      </w:r>
      <w:r>
        <w:rPr>
          <w:noProof/>
        </w:rPr>
        <w:fldChar w:fldCharType="separate"/>
      </w:r>
      <w:r>
        <w:rPr>
          <w:noProof/>
        </w:rPr>
        <w:t>25</w:t>
      </w:r>
      <w:r>
        <w:rPr>
          <w:noProof/>
        </w:rPr>
        <w:fldChar w:fldCharType="end"/>
      </w:r>
    </w:p>
    <w:p w14:paraId="0FC7DE37" w14:textId="679EC790" w:rsidR="00523FCA" w:rsidRDefault="00523FCA">
      <w:pPr>
        <w:pStyle w:val="TOC4"/>
        <w:rPr>
          <w:rFonts w:asciiTheme="minorHAnsi" w:eastAsiaTheme="minorEastAsia" w:hAnsiTheme="minorHAnsi" w:cstheme="minorBidi"/>
          <w:noProof/>
          <w:sz w:val="22"/>
          <w:szCs w:val="22"/>
          <w:lang w:val="en-US"/>
        </w:rPr>
      </w:pPr>
      <w:r w:rsidRPr="00DA7CFD">
        <w:rPr>
          <w:noProof/>
          <w:lang w:val="en-US"/>
        </w:rPr>
        <w:t>6.1.6.3</w:t>
      </w:r>
      <w:r>
        <w:rPr>
          <w:rFonts w:asciiTheme="minorHAnsi" w:eastAsiaTheme="minorEastAsia" w:hAnsiTheme="minorHAnsi" w:cstheme="minorBidi"/>
          <w:noProof/>
          <w:sz w:val="22"/>
          <w:szCs w:val="22"/>
          <w:lang w:val="en-US"/>
        </w:rPr>
        <w:tab/>
      </w:r>
      <w:r w:rsidRPr="00DA7CFD">
        <w:rPr>
          <w:noProof/>
          <w:lang w:val="en-US"/>
        </w:rPr>
        <w:t>Simple data types and enumerations</w:t>
      </w:r>
      <w:r>
        <w:rPr>
          <w:noProof/>
        </w:rPr>
        <w:tab/>
      </w:r>
      <w:r>
        <w:rPr>
          <w:noProof/>
        </w:rPr>
        <w:fldChar w:fldCharType="begin"/>
      </w:r>
      <w:r>
        <w:rPr>
          <w:noProof/>
        </w:rPr>
        <w:instrText xml:space="preserve"> PAGEREF _Toc136375039 \h </w:instrText>
      </w:r>
      <w:r>
        <w:rPr>
          <w:noProof/>
        </w:rPr>
      </w:r>
      <w:r>
        <w:rPr>
          <w:noProof/>
        </w:rPr>
        <w:fldChar w:fldCharType="separate"/>
      </w:r>
      <w:r>
        <w:rPr>
          <w:noProof/>
        </w:rPr>
        <w:t>25</w:t>
      </w:r>
      <w:r>
        <w:rPr>
          <w:noProof/>
        </w:rPr>
        <w:fldChar w:fldCharType="end"/>
      </w:r>
    </w:p>
    <w:p w14:paraId="01A495BD" w14:textId="366815A0" w:rsidR="00523FCA" w:rsidRDefault="00523FC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_Toc136375040 \h </w:instrText>
      </w:r>
      <w:r>
        <w:rPr>
          <w:noProof/>
        </w:rPr>
      </w:r>
      <w:r>
        <w:rPr>
          <w:noProof/>
        </w:rPr>
        <w:fldChar w:fldCharType="separate"/>
      </w:r>
      <w:r>
        <w:rPr>
          <w:noProof/>
        </w:rPr>
        <w:t>25</w:t>
      </w:r>
      <w:r>
        <w:rPr>
          <w:noProof/>
        </w:rPr>
        <w:fldChar w:fldCharType="end"/>
      </w:r>
    </w:p>
    <w:p w14:paraId="22111827" w14:textId="11F38F4E" w:rsidR="00523FCA" w:rsidRDefault="00523FCA">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_Toc136375041 \h </w:instrText>
      </w:r>
      <w:r>
        <w:rPr>
          <w:noProof/>
        </w:rPr>
      </w:r>
      <w:r>
        <w:rPr>
          <w:noProof/>
        </w:rPr>
        <w:fldChar w:fldCharType="separate"/>
      </w:r>
      <w:r>
        <w:rPr>
          <w:noProof/>
        </w:rPr>
        <w:t>25</w:t>
      </w:r>
      <w:r>
        <w:rPr>
          <w:noProof/>
        </w:rPr>
        <w:fldChar w:fldCharType="end"/>
      </w:r>
    </w:p>
    <w:p w14:paraId="04D85542" w14:textId="5D4FD0A4" w:rsidR="00523FCA" w:rsidRDefault="00523FC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_Toc136375042 \h </w:instrText>
      </w:r>
      <w:r>
        <w:rPr>
          <w:noProof/>
        </w:rPr>
      </w:r>
      <w:r>
        <w:rPr>
          <w:noProof/>
        </w:rPr>
        <w:fldChar w:fldCharType="separate"/>
      </w:r>
      <w:r>
        <w:rPr>
          <w:noProof/>
        </w:rPr>
        <w:t>25</w:t>
      </w:r>
      <w:r>
        <w:rPr>
          <w:noProof/>
        </w:rPr>
        <w:fldChar w:fldCharType="end"/>
      </w:r>
    </w:p>
    <w:p w14:paraId="7A4B6FB8" w14:textId="77261C1C" w:rsidR="00523FCA" w:rsidRDefault="00523FC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_Toc136375043 \h </w:instrText>
      </w:r>
      <w:r>
        <w:rPr>
          <w:noProof/>
        </w:rPr>
      </w:r>
      <w:r>
        <w:rPr>
          <w:noProof/>
        </w:rPr>
        <w:fldChar w:fldCharType="separate"/>
      </w:r>
      <w:r>
        <w:rPr>
          <w:noProof/>
        </w:rPr>
        <w:t>25</w:t>
      </w:r>
      <w:r>
        <w:rPr>
          <w:noProof/>
        </w:rPr>
        <w:fldChar w:fldCharType="end"/>
      </w:r>
    </w:p>
    <w:p w14:paraId="3B09EAE1" w14:textId="46CD8D07" w:rsidR="00523FCA" w:rsidRDefault="00523FCA">
      <w:pPr>
        <w:pStyle w:val="TOC4"/>
        <w:rPr>
          <w:rFonts w:asciiTheme="minorHAnsi" w:eastAsiaTheme="minorEastAsia" w:hAnsiTheme="minorHAnsi" w:cstheme="minorBidi"/>
          <w:noProof/>
          <w:sz w:val="22"/>
          <w:szCs w:val="22"/>
          <w:lang w:val="en-US"/>
        </w:rPr>
      </w:pPr>
      <w:r w:rsidRPr="00DA7CF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_Toc136375044 \h </w:instrText>
      </w:r>
      <w:r>
        <w:rPr>
          <w:noProof/>
        </w:rPr>
      </w:r>
      <w:r>
        <w:rPr>
          <w:noProof/>
        </w:rPr>
        <w:fldChar w:fldCharType="separate"/>
      </w:r>
      <w:r>
        <w:rPr>
          <w:noProof/>
        </w:rPr>
        <w:t>26</w:t>
      </w:r>
      <w:r>
        <w:rPr>
          <w:noProof/>
        </w:rPr>
        <w:fldChar w:fldCharType="end"/>
      </w:r>
    </w:p>
    <w:p w14:paraId="068493BB" w14:textId="19C6A90C" w:rsidR="00523FCA" w:rsidRDefault="00523FC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_Toc136375045 \h </w:instrText>
      </w:r>
      <w:r>
        <w:rPr>
          <w:noProof/>
        </w:rPr>
      </w:r>
      <w:r>
        <w:rPr>
          <w:noProof/>
        </w:rPr>
        <w:fldChar w:fldCharType="separate"/>
      </w:r>
      <w:r>
        <w:rPr>
          <w:noProof/>
        </w:rPr>
        <w:t>26</w:t>
      </w:r>
      <w:r>
        <w:rPr>
          <w:noProof/>
        </w:rPr>
        <w:fldChar w:fldCharType="end"/>
      </w:r>
    </w:p>
    <w:p w14:paraId="2724262E" w14:textId="66FDE904" w:rsidR="00523FCA" w:rsidRDefault="00523FC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_Toc136375046 \h </w:instrText>
      </w:r>
      <w:r>
        <w:rPr>
          <w:noProof/>
        </w:rPr>
      </w:r>
      <w:r>
        <w:rPr>
          <w:noProof/>
        </w:rPr>
        <w:fldChar w:fldCharType="separate"/>
      </w:r>
      <w:r>
        <w:rPr>
          <w:noProof/>
        </w:rPr>
        <w:t>26</w:t>
      </w:r>
      <w:r>
        <w:rPr>
          <w:noProof/>
        </w:rPr>
        <w:fldChar w:fldCharType="end"/>
      </w:r>
    </w:p>
    <w:p w14:paraId="30D983DC" w14:textId="10589BCA" w:rsidR="00523FCA" w:rsidRDefault="00523FC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_Toc136375047 \h </w:instrText>
      </w:r>
      <w:r>
        <w:rPr>
          <w:noProof/>
        </w:rPr>
      </w:r>
      <w:r>
        <w:rPr>
          <w:noProof/>
        </w:rPr>
        <w:fldChar w:fldCharType="separate"/>
      </w:r>
      <w:r>
        <w:rPr>
          <w:noProof/>
        </w:rPr>
        <w:t>26</w:t>
      </w:r>
      <w:r>
        <w:rPr>
          <w:noProof/>
        </w:rPr>
        <w:fldChar w:fldCharType="end"/>
      </w:r>
    </w:p>
    <w:p w14:paraId="23A45DE6" w14:textId="0C6BC8A6" w:rsidR="00523FCA" w:rsidRDefault="00523FC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_Toc136375048 \h </w:instrText>
      </w:r>
      <w:r>
        <w:rPr>
          <w:noProof/>
        </w:rPr>
      </w:r>
      <w:r>
        <w:rPr>
          <w:noProof/>
        </w:rPr>
        <w:fldChar w:fldCharType="separate"/>
      </w:r>
      <w:r>
        <w:rPr>
          <w:noProof/>
        </w:rPr>
        <w:t>26</w:t>
      </w:r>
      <w:r>
        <w:rPr>
          <w:noProof/>
        </w:rPr>
        <w:fldChar w:fldCharType="end"/>
      </w:r>
    </w:p>
    <w:p w14:paraId="73B30543" w14:textId="7C573403" w:rsidR="00523FCA" w:rsidRDefault="00523FC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_Toc136375049 \h </w:instrText>
      </w:r>
      <w:r>
        <w:rPr>
          <w:noProof/>
        </w:rPr>
      </w:r>
      <w:r>
        <w:rPr>
          <w:noProof/>
        </w:rPr>
        <w:fldChar w:fldCharType="separate"/>
      </w:r>
      <w:r>
        <w:rPr>
          <w:noProof/>
        </w:rPr>
        <w:t>26</w:t>
      </w:r>
      <w:r>
        <w:rPr>
          <w:noProof/>
        </w:rPr>
        <w:fldChar w:fldCharType="end"/>
      </w:r>
    </w:p>
    <w:p w14:paraId="35DDCAD6" w14:textId="53D08423" w:rsidR="00523FCA" w:rsidRDefault="00523FC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_Toc136375050 \h </w:instrText>
      </w:r>
      <w:r>
        <w:rPr>
          <w:noProof/>
        </w:rPr>
      </w:r>
      <w:r>
        <w:rPr>
          <w:noProof/>
        </w:rPr>
        <w:fldChar w:fldCharType="separate"/>
      </w:r>
      <w:r>
        <w:rPr>
          <w:noProof/>
        </w:rPr>
        <w:t>26</w:t>
      </w:r>
      <w:r>
        <w:rPr>
          <w:noProof/>
        </w:rPr>
        <w:fldChar w:fldCharType="end"/>
      </w:r>
    </w:p>
    <w:p w14:paraId="18BB3203" w14:textId="7AC381D6" w:rsidR="00523FCA" w:rsidRDefault="00523FC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_Toc136375051 \h </w:instrText>
      </w:r>
      <w:r>
        <w:rPr>
          <w:noProof/>
        </w:rPr>
      </w:r>
      <w:r>
        <w:rPr>
          <w:noProof/>
        </w:rPr>
        <w:fldChar w:fldCharType="separate"/>
      </w:r>
      <w:r>
        <w:rPr>
          <w:noProof/>
        </w:rPr>
        <w:t>27</w:t>
      </w:r>
      <w:r>
        <w:rPr>
          <w:noProof/>
        </w:rPr>
        <w:fldChar w:fldCharType="end"/>
      </w:r>
    </w:p>
    <w:p w14:paraId="607A4E64" w14:textId="1B866850" w:rsidR="00523FCA" w:rsidRDefault="00523FC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_Toc136375052 \h </w:instrText>
      </w:r>
      <w:r>
        <w:rPr>
          <w:noProof/>
        </w:rPr>
      </w:r>
      <w:r>
        <w:rPr>
          <w:noProof/>
        </w:rPr>
        <w:fldChar w:fldCharType="separate"/>
      </w:r>
      <w:r>
        <w:rPr>
          <w:noProof/>
        </w:rPr>
        <w:t>27</w:t>
      </w:r>
      <w:r>
        <w:rPr>
          <w:noProof/>
        </w:rPr>
        <w:fldChar w:fldCharType="end"/>
      </w:r>
    </w:p>
    <w:p w14:paraId="4F1E4019" w14:textId="13BF5204" w:rsidR="00523FCA" w:rsidRDefault="00523FC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_Toc136375053 \h </w:instrText>
      </w:r>
      <w:r>
        <w:rPr>
          <w:noProof/>
        </w:rPr>
      </w:r>
      <w:r>
        <w:rPr>
          <w:noProof/>
        </w:rPr>
        <w:fldChar w:fldCharType="separate"/>
      </w:r>
      <w:r>
        <w:rPr>
          <w:noProof/>
        </w:rPr>
        <w:t>27</w:t>
      </w:r>
      <w:r>
        <w:rPr>
          <w:noProof/>
        </w:rPr>
        <w:fldChar w:fldCharType="end"/>
      </w:r>
    </w:p>
    <w:p w14:paraId="568DDCE4" w14:textId="66C7989C" w:rsidR="00523FCA" w:rsidRDefault="00523FC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_Toc136375054 \h </w:instrText>
      </w:r>
      <w:r>
        <w:rPr>
          <w:noProof/>
        </w:rPr>
      </w:r>
      <w:r>
        <w:rPr>
          <w:noProof/>
        </w:rPr>
        <w:fldChar w:fldCharType="separate"/>
      </w:r>
      <w:r>
        <w:rPr>
          <w:noProof/>
        </w:rPr>
        <w:t>27</w:t>
      </w:r>
      <w:r>
        <w:rPr>
          <w:noProof/>
        </w:rPr>
        <w:fldChar w:fldCharType="end"/>
      </w:r>
    </w:p>
    <w:p w14:paraId="1B60008E" w14:textId="104727FF" w:rsidR="00523FCA" w:rsidRDefault="00523FC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_Toc136375055 \h </w:instrText>
      </w:r>
      <w:r>
        <w:rPr>
          <w:noProof/>
        </w:rPr>
      </w:r>
      <w:r>
        <w:rPr>
          <w:noProof/>
        </w:rPr>
        <w:fldChar w:fldCharType="separate"/>
      </w:r>
      <w:r>
        <w:rPr>
          <w:noProof/>
        </w:rPr>
        <w:t>27</w:t>
      </w:r>
      <w:r>
        <w:rPr>
          <w:noProof/>
        </w:rPr>
        <w:fldChar w:fldCharType="end"/>
      </w:r>
    </w:p>
    <w:p w14:paraId="4D020660" w14:textId="541DFCD8" w:rsidR="00523FCA" w:rsidRDefault="00523FC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_Toc136375056 \h </w:instrText>
      </w:r>
      <w:r>
        <w:rPr>
          <w:noProof/>
        </w:rPr>
      </w:r>
      <w:r>
        <w:rPr>
          <w:noProof/>
        </w:rPr>
        <w:fldChar w:fldCharType="separate"/>
      </w:r>
      <w:r>
        <w:rPr>
          <w:noProof/>
        </w:rPr>
        <w:t>28</w:t>
      </w:r>
      <w:r>
        <w:rPr>
          <w:noProof/>
        </w:rPr>
        <w:fldChar w:fldCharType="end"/>
      </w:r>
    </w:p>
    <w:p w14:paraId="61BB72F4" w14:textId="55ECC0A9" w:rsidR="00523FCA" w:rsidRDefault="00523FCA">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&lt; Service 3&gt; Service API</w:t>
      </w:r>
      <w:r>
        <w:rPr>
          <w:noProof/>
        </w:rPr>
        <w:tab/>
      </w:r>
      <w:r>
        <w:rPr>
          <w:noProof/>
        </w:rPr>
        <w:fldChar w:fldCharType="begin"/>
      </w:r>
      <w:r>
        <w:rPr>
          <w:noProof/>
        </w:rPr>
        <w:instrText xml:space="preserve"> PAGEREF _Toc136375057 \h </w:instrText>
      </w:r>
      <w:r>
        <w:rPr>
          <w:noProof/>
        </w:rPr>
      </w:r>
      <w:r>
        <w:rPr>
          <w:noProof/>
        </w:rPr>
        <w:fldChar w:fldCharType="separate"/>
      </w:r>
      <w:r>
        <w:rPr>
          <w:noProof/>
        </w:rPr>
        <w:t>30</w:t>
      </w:r>
      <w:r>
        <w:rPr>
          <w:noProof/>
        </w:rPr>
        <w:fldChar w:fldCharType="end"/>
      </w:r>
    </w:p>
    <w:p w14:paraId="6F35F1ED" w14:textId="096229C7" w:rsidR="00523FCA" w:rsidRDefault="00523FCA">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_Toc136375058 \h </w:instrText>
      </w:r>
      <w:r>
        <w:rPr>
          <w:noProof/>
        </w:rPr>
      </w:r>
      <w:r>
        <w:rPr>
          <w:noProof/>
        </w:rPr>
        <w:fldChar w:fldCharType="separate"/>
      </w:r>
      <w:r>
        <w:rPr>
          <w:noProof/>
        </w:rPr>
        <w:t>31</w:t>
      </w:r>
      <w:r>
        <w:rPr>
          <w:noProof/>
        </w:rPr>
        <w:fldChar w:fldCharType="end"/>
      </w:r>
    </w:p>
    <w:p w14:paraId="038EF189" w14:textId="775614D9" w:rsidR="00523FCA" w:rsidRDefault="00523FCA">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_Toc136375059 \h </w:instrText>
      </w:r>
      <w:r>
        <w:rPr>
          <w:noProof/>
        </w:rPr>
      </w:r>
      <w:r>
        <w:rPr>
          <w:noProof/>
        </w:rPr>
        <w:fldChar w:fldCharType="separate"/>
      </w:r>
      <w:r>
        <w:rPr>
          <w:noProof/>
        </w:rPr>
        <w:t>31</w:t>
      </w:r>
      <w:r>
        <w:rPr>
          <w:noProof/>
        </w:rPr>
        <w:fldChar w:fldCharType="end"/>
      </w:r>
    </w:p>
    <w:p w14:paraId="1DD4BF8E" w14:textId="6A83503E" w:rsidR="00523FCA" w:rsidRDefault="00523FCA">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_Toc136375060 \h </w:instrText>
      </w:r>
      <w:r>
        <w:rPr>
          <w:noProof/>
        </w:rPr>
      </w:r>
      <w:r>
        <w:rPr>
          <w:noProof/>
        </w:rPr>
        <w:fldChar w:fldCharType="separate"/>
      </w:r>
      <w:r>
        <w:rPr>
          <w:noProof/>
        </w:rPr>
        <w:t>31</w:t>
      </w:r>
      <w:r>
        <w:rPr>
          <w:noProof/>
        </w:rPr>
        <w:fldChar w:fldCharType="end"/>
      </w:r>
    </w:p>
    <w:p w14:paraId="05C57990" w14:textId="56DF060E" w:rsidR="00523FCA" w:rsidRDefault="00523FCA">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_Toc136375061 \h </w:instrText>
      </w:r>
      <w:r>
        <w:rPr>
          <w:noProof/>
        </w:rPr>
      </w:r>
      <w:r>
        <w:rPr>
          <w:noProof/>
        </w:rPr>
        <w:fldChar w:fldCharType="separate"/>
      </w:r>
      <w:r>
        <w:rPr>
          <w:noProof/>
        </w:rPr>
        <w:t>31</w:t>
      </w:r>
      <w:r>
        <w:rPr>
          <w:noProof/>
        </w:rPr>
        <w:fldChar w:fldCharType="end"/>
      </w:r>
    </w:p>
    <w:p w14:paraId="03D54E07" w14:textId="3F44E1DD" w:rsidR="00523FCA" w:rsidRDefault="00523FCA">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_Toc136375062 \h </w:instrText>
      </w:r>
      <w:r>
        <w:rPr>
          <w:noProof/>
        </w:rPr>
      </w:r>
      <w:r>
        <w:rPr>
          <w:noProof/>
        </w:rPr>
        <w:fldChar w:fldCharType="separate"/>
      </w:r>
      <w:r>
        <w:rPr>
          <w:noProof/>
        </w:rPr>
        <w:t>31</w:t>
      </w:r>
      <w:r>
        <w:rPr>
          <w:noProof/>
        </w:rPr>
        <w:fldChar w:fldCharType="end"/>
      </w:r>
    </w:p>
    <w:p w14:paraId="291F0550" w14:textId="171CEEA1" w:rsidR="00523FCA" w:rsidRDefault="00523FCA">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_Toc136375063 \h </w:instrText>
      </w:r>
      <w:r>
        <w:rPr>
          <w:noProof/>
        </w:rPr>
      </w:r>
      <w:r>
        <w:rPr>
          <w:noProof/>
        </w:rPr>
        <w:fldChar w:fldCharType="separate"/>
      </w:r>
      <w:r>
        <w:rPr>
          <w:noProof/>
        </w:rPr>
        <w:t>32</w:t>
      </w:r>
      <w:r>
        <w:rPr>
          <w:noProof/>
        </w:rPr>
        <w:fldChar w:fldCharType="end"/>
      </w:r>
    </w:p>
    <w:p w14:paraId="261B8C54" w14:textId="686697E3" w:rsidR="00523FCA" w:rsidRDefault="00523FCA">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_Toc136375064 \h </w:instrText>
      </w:r>
      <w:r>
        <w:rPr>
          <w:noProof/>
        </w:rPr>
      </w:r>
      <w:r>
        <w:rPr>
          <w:noProof/>
        </w:rPr>
        <w:fldChar w:fldCharType="separate"/>
      </w:r>
      <w:r>
        <w:rPr>
          <w:noProof/>
        </w:rPr>
        <w:t>32</w:t>
      </w:r>
      <w:r>
        <w:rPr>
          <w:noProof/>
        </w:rPr>
        <w:fldChar w:fldCharType="end"/>
      </w:r>
    </w:p>
    <w:p w14:paraId="09E34A2F" w14:textId="799F0DC2" w:rsidR="00523FCA" w:rsidRDefault="00523FCA">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_Toc136375065 \h </w:instrText>
      </w:r>
      <w:r>
        <w:rPr>
          <w:noProof/>
        </w:rPr>
      </w:r>
      <w:r>
        <w:rPr>
          <w:noProof/>
        </w:rPr>
        <w:fldChar w:fldCharType="separate"/>
      </w:r>
      <w:r>
        <w:rPr>
          <w:noProof/>
        </w:rPr>
        <w:t>32</w:t>
      </w:r>
      <w:r>
        <w:rPr>
          <w:noProof/>
        </w:rPr>
        <w:fldChar w:fldCharType="end"/>
      </w:r>
    </w:p>
    <w:p w14:paraId="6FA1B47A" w14:textId="18953BD2" w:rsidR="00523FCA" w:rsidRDefault="00523FCA">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_Toc136375066 \h </w:instrText>
      </w:r>
      <w:r>
        <w:rPr>
          <w:noProof/>
        </w:rPr>
      </w:r>
      <w:r>
        <w:rPr>
          <w:noProof/>
        </w:rPr>
        <w:fldChar w:fldCharType="separate"/>
      </w:r>
      <w:r>
        <w:rPr>
          <w:noProof/>
        </w:rPr>
        <w:t>32</w:t>
      </w:r>
      <w:r>
        <w:rPr>
          <w:noProof/>
        </w:rPr>
        <w:fldChar w:fldCharType="end"/>
      </w:r>
    </w:p>
    <w:p w14:paraId="2995B07F" w14:textId="21C82B17"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DA7CFD">
        <w:rPr>
          <w:rFonts w:eastAsia="SimSun"/>
          <w:noProof/>
        </w:rPr>
        <w:t>6.4.3.2.3.1</w:t>
      </w:r>
      <w:r>
        <w:rPr>
          <w:rFonts w:asciiTheme="minorHAnsi" w:eastAsiaTheme="minorEastAsia" w:hAnsiTheme="minorHAnsi" w:cstheme="minorBidi"/>
          <w:noProof/>
          <w:sz w:val="22"/>
          <w:szCs w:val="22"/>
          <w:lang w:val="en-US" w:eastAsia="en-US"/>
        </w:rPr>
        <w:tab/>
      </w:r>
      <w:r w:rsidRPr="00DA7CFD">
        <w:rPr>
          <w:rFonts w:eastAsia="SimSun"/>
          <w:noProof/>
        </w:rPr>
        <w:t>POST</w:t>
      </w:r>
      <w:r>
        <w:rPr>
          <w:noProof/>
        </w:rPr>
        <w:tab/>
      </w:r>
      <w:r>
        <w:rPr>
          <w:noProof/>
        </w:rPr>
        <w:fldChar w:fldCharType="begin"/>
      </w:r>
      <w:r>
        <w:rPr>
          <w:noProof/>
        </w:rPr>
        <w:instrText xml:space="preserve"> PAGEREF _Toc136375067 \h </w:instrText>
      </w:r>
      <w:r>
        <w:rPr>
          <w:noProof/>
        </w:rPr>
      </w:r>
      <w:r>
        <w:rPr>
          <w:noProof/>
        </w:rPr>
        <w:fldChar w:fldCharType="separate"/>
      </w:r>
      <w:r>
        <w:rPr>
          <w:noProof/>
        </w:rPr>
        <w:t>32</w:t>
      </w:r>
      <w:r>
        <w:rPr>
          <w:noProof/>
        </w:rPr>
        <w:fldChar w:fldCharType="end"/>
      </w:r>
    </w:p>
    <w:p w14:paraId="6EA0BB7F" w14:textId="6127ABA4" w:rsidR="00523FCA" w:rsidRDefault="00523FCA">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_Toc136375068 \h </w:instrText>
      </w:r>
      <w:r>
        <w:rPr>
          <w:noProof/>
        </w:rPr>
      </w:r>
      <w:r>
        <w:rPr>
          <w:noProof/>
        </w:rPr>
        <w:fldChar w:fldCharType="separate"/>
      </w:r>
      <w:r>
        <w:rPr>
          <w:noProof/>
        </w:rPr>
        <w:t>33</w:t>
      </w:r>
      <w:r>
        <w:rPr>
          <w:noProof/>
        </w:rPr>
        <w:fldChar w:fldCharType="end"/>
      </w:r>
    </w:p>
    <w:p w14:paraId="2745DC4B" w14:textId="718DF36B" w:rsidR="00523FCA" w:rsidRDefault="00523FCA">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_Toc136375069 \h </w:instrText>
      </w:r>
      <w:r>
        <w:rPr>
          <w:noProof/>
        </w:rPr>
      </w:r>
      <w:r>
        <w:rPr>
          <w:noProof/>
        </w:rPr>
        <w:fldChar w:fldCharType="separate"/>
      </w:r>
      <w:r>
        <w:rPr>
          <w:noProof/>
        </w:rPr>
        <w:t>33</w:t>
      </w:r>
      <w:r>
        <w:rPr>
          <w:noProof/>
        </w:rPr>
        <w:fldChar w:fldCharType="end"/>
      </w:r>
    </w:p>
    <w:p w14:paraId="3E20E51D" w14:textId="51761337" w:rsidR="00523FCA" w:rsidRDefault="00523FCA">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_Toc136375070 \h </w:instrText>
      </w:r>
      <w:r>
        <w:rPr>
          <w:noProof/>
        </w:rPr>
      </w:r>
      <w:r>
        <w:rPr>
          <w:noProof/>
        </w:rPr>
        <w:fldChar w:fldCharType="separate"/>
      </w:r>
      <w:r>
        <w:rPr>
          <w:noProof/>
        </w:rPr>
        <w:t>33</w:t>
      </w:r>
      <w:r>
        <w:rPr>
          <w:noProof/>
        </w:rPr>
        <w:fldChar w:fldCharType="end"/>
      </w:r>
    </w:p>
    <w:p w14:paraId="0F026866" w14:textId="14ECAF9D" w:rsidR="00523FCA" w:rsidRDefault="00523FCA">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_Toc136375071 \h </w:instrText>
      </w:r>
      <w:r>
        <w:rPr>
          <w:noProof/>
        </w:rPr>
      </w:r>
      <w:r>
        <w:rPr>
          <w:noProof/>
        </w:rPr>
        <w:fldChar w:fldCharType="separate"/>
      </w:r>
      <w:r>
        <w:rPr>
          <w:noProof/>
        </w:rPr>
        <w:t>33</w:t>
      </w:r>
      <w:r>
        <w:rPr>
          <w:noProof/>
        </w:rPr>
        <w:fldChar w:fldCharType="end"/>
      </w:r>
    </w:p>
    <w:p w14:paraId="6A6BC2E1" w14:textId="31292FFC" w:rsidR="00523FCA" w:rsidRDefault="00523FCA">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_Toc136375072 \h </w:instrText>
      </w:r>
      <w:r>
        <w:rPr>
          <w:noProof/>
        </w:rPr>
      </w:r>
      <w:r>
        <w:rPr>
          <w:noProof/>
        </w:rPr>
        <w:fldChar w:fldCharType="separate"/>
      </w:r>
      <w:r>
        <w:rPr>
          <w:noProof/>
        </w:rPr>
        <w:t>33</w:t>
      </w:r>
      <w:r>
        <w:rPr>
          <w:noProof/>
        </w:rPr>
        <w:fldChar w:fldCharType="end"/>
      </w:r>
    </w:p>
    <w:p w14:paraId="432029EC" w14:textId="1EBB0DD0"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_Toc136375073 \h </w:instrText>
      </w:r>
      <w:r>
        <w:rPr>
          <w:noProof/>
        </w:rPr>
      </w:r>
      <w:r>
        <w:rPr>
          <w:noProof/>
        </w:rPr>
        <w:fldChar w:fldCharType="separate"/>
      </w:r>
      <w:r>
        <w:rPr>
          <w:noProof/>
        </w:rPr>
        <w:t>33</w:t>
      </w:r>
      <w:r>
        <w:rPr>
          <w:noProof/>
        </w:rPr>
        <w:fldChar w:fldCharType="end"/>
      </w:r>
    </w:p>
    <w:p w14:paraId="43F52A10" w14:textId="7E77CEB2"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_Toc136375074 \h </w:instrText>
      </w:r>
      <w:r>
        <w:rPr>
          <w:noProof/>
        </w:rPr>
      </w:r>
      <w:r>
        <w:rPr>
          <w:noProof/>
        </w:rPr>
        <w:fldChar w:fldCharType="separate"/>
      </w:r>
      <w:r>
        <w:rPr>
          <w:noProof/>
        </w:rPr>
        <w:t>34</w:t>
      </w:r>
      <w:r>
        <w:rPr>
          <w:noProof/>
        </w:rPr>
        <w:fldChar w:fldCharType="end"/>
      </w:r>
    </w:p>
    <w:p w14:paraId="2F5B6DCC" w14:textId="259F17BC"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_Toc136375075 \h </w:instrText>
      </w:r>
      <w:r>
        <w:rPr>
          <w:noProof/>
        </w:rPr>
      </w:r>
      <w:r>
        <w:rPr>
          <w:noProof/>
        </w:rPr>
        <w:fldChar w:fldCharType="separate"/>
      </w:r>
      <w:r>
        <w:rPr>
          <w:noProof/>
        </w:rPr>
        <w:t>35</w:t>
      </w:r>
      <w:r>
        <w:rPr>
          <w:noProof/>
        </w:rPr>
        <w:fldChar w:fldCharType="end"/>
      </w:r>
    </w:p>
    <w:p w14:paraId="618FF79C" w14:textId="704BAABF"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_Toc136375076 \h </w:instrText>
      </w:r>
      <w:r>
        <w:rPr>
          <w:noProof/>
        </w:rPr>
      </w:r>
      <w:r>
        <w:rPr>
          <w:noProof/>
        </w:rPr>
        <w:fldChar w:fldCharType="separate"/>
      </w:r>
      <w:r>
        <w:rPr>
          <w:noProof/>
        </w:rPr>
        <w:t>36</w:t>
      </w:r>
      <w:r>
        <w:rPr>
          <w:noProof/>
        </w:rPr>
        <w:fldChar w:fldCharType="end"/>
      </w:r>
    </w:p>
    <w:p w14:paraId="6B1B06F8" w14:textId="74D4AE28" w:rsidR="00523FCA" w:rsidRDefault="00523FCA">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_Toc136375077 \h </w:instrText>
      </w:r>
      <w:r>
        <w:rPr>
          <w:noProof/>
        </w:rPr>
      </w:r>
      <w:r>
        <w:rPr>
          <w:noProof/>
        </w:rPr>
        <w:fldChar w:fldCharType="separate"/>
      </w:r>
      <w:r>
        <w:rPr>
          <w:noProof/>
        </w:rPr>
        <w:t>37</w:t>
      </w:r>
      <w:r>
        <w:rPr>
          <w:noProof/>
        </w:rPr>
        <w:fldChar w:fldCharType="end"/>
      </w:r>
    </w:p>
    <w:p w14:paraId="06E73622" w14:textId="28E96640" w:rsidR="00523FCA" w:rsidRDefault="00523FCA">
      <w:pPr>
        <w:pStyle w:val="TOC3"/>
        <w:rPr>
          <w:rFonts w:asciiTheme="minorHAnsi" w:eastAsiaTheme="minorEastAsia" w:hAnsiTheme="minorHAnsi" w:cstheme="minorBidi"/>
          <w:noProof/>
          <w:sz w:val="22"/>
          <w:szCs w:val="22"/>
          <w:lang w:val="en-US"/>
        </w:rPr>
      </w:pPr>
      <w:r>
        <w:rPr>
          <w:noProof/>
        </w:rPr>
        <w:lastRenderedPageBreak/>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_Toc136375078 \h </w:instrText>
      </w:r>
      <w:r>
        <w:rPr>
          <w:noProof/>
        </w:rPr>
      </w:r>
      <w:r>
        <w:rPr>
          <w:noProof/>
        </w:rPr>
        <w:fldChar w:fldCharType="separate"/>
      </w:r>
      <w:r>
        <w:rPr>
          <w:noProof/>
        </w:rPr>
        <w:t>37</w:t>
      </w:r>
      <w:r>
        <w:rPr>
          <w:noProof/>
        </w:rPr>
        <w:fldChar w:fldCharType="end"/>
      </w:r>
    </w:p>
    <w:p w14:paraId="6F146854" w14:textId="37BCA96D" w:rsidR="00523FCA" w:rsidRDefault="00523FCA">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_Toc136375079 \h </w:instrText>
      </w:r>
      <w:r>
        <w:rPr>
          <w:noProof/>
        </w:rPr>
      </w:r>
      <w:r>
        <w:rPr>
          <w:noProof/>
        </w:rPr>
        <w:fldChar w:fldCharType="separate"/>
      </w:r>
      <w:r>
        <w:rPr>
          <w:noProof/>
        </w:rPr>
        <w:t>37</w:t>
      </w:r>
      <w:r>
        <w:rPr>
          <w:noProof/>
        </w:rPr>
        <w:fldChar w:fldCharType="end"/>
      </w:r>
    </w:p>
    <w:p w14:paraId="7CF33E45" w14:textId="6701F641" w:rsidR="00523FCA" w:rsidRDefault="00523FCA">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_Toc136375080 \h </w:instrText>
      </w:r>
      <w:r>
        <w:rPr>
          <w:noProof/>
        </w:rPr>
      </w:r>
      <w:r>
        <w:rPr>
          <w:noProof/>
        </w:rPr>
        <w:fldChar w:fldCharType="separate"/>
      </w:r>
      <w:r>
        <w:rPr>
          <w:noProof/>
        </w:rPr>
        <w:t>37</w:t>
      </w:r>
      <w:r>
        <w:rPr>
          <w:noProof/>
        </w:rPr>
        <w:fldChar w:fldCharType="end"/>
      </w:r>
    </w:p>
    <w:p w14:paraId="1AA8E2AB" w14:textId="1FD0072E" w:rsidR="00523FCA" w:rsidRDefault="00523FCA">
      <w:pPr>
        <w:pStyle w:val="TOC4"/>
        <w:rPr>
          <w:rFonts w:asciiTheme="minorHAnsi" w:eastAsiaTheme="minorEastAsia" w:hAnsiTheme="minorHAnsi" w:cstheme="minorBidi"/>
          <w:noProof/>
          <w:sz w:val="22"/>
          <w:szCs w:val="22"/>
          <w:lang w:val="en-US"/>
        </w:rPr>
      </w:pPr>
      <w:r>
        <w:rPr>
          <w:noProof/>
        </w:rPr>
        <w:t>6.4</w:t>
      </w:r>
      <w:r w:rsidRPr="00DA7CFD">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DA7CFD">
        <w:rPr>
          <w:noProof/>
          <w:lang w:val="en-US"/>
        </w:rPr>
        <w:t>Notification</w:t>
      </w:r>
      <w:r>
        <w:rPr>
          <w:noProof/>
        </w:rPr>
        <w:tab/>
      </w:r>
      <w:r>
        <w:rPr>
          <w:noProof/>
        </w:rPr>
        <w:fldChar w:fldCharType="begin"/>
      </w:r>
      <w:r>
        <w:rPr>
          <w:noProof/>
        </w:rPr>
        <w:instrText xml:space="preserve"> PAGEREF _Toc136375081 \h </w:instrText>
      </w:r>
      <w:r>
        <w:rPr>
          <w:noProof/>
        </w:rPr>
      </w:r>
      <w:r>
        <w:rPr>
          <w:noProof/>
        </w:rPr>
        <w:fldChar w:fldCharType="separate"/>
      </w:r>
      <w:r>
        <w:rPr>
          <w:noProof/>
        </w:rPr>
        <w:t>38</w:t>
      </w:r>
      <w:r>
        <w:rPr>
          <w:noProof/>
        </w:rPr>
        <w:fldChar w:fldCharType="end"/>
      </w:r>
    </w:p>
    <w:p w14:paraId="5C0C6880" w14:textId="04BD4F9C" w:rsidR="00523FCA" w:rsidRDefault="00523FCA">
      <w:pPr>
        <w:pStyle w:val="TOC5"/>
        <w:rPr>
          <w:rFonts w:asciiTheme="minorHAnsi" w:eastAsiaTheme="minorEastAsia" w:hAnsiTheme="minorHAnsi" w:cstheme="minorBidi"/>
          <w:noProof/>
          <w:sz w:val="22"/>
          <w:szCs w:val="22"/>
          <w:lang w:val="en-US"/>
        </w:rPr>
      </w:pPr>
      <w:r>
        <w:rPr>
          <w:noProof/>
        </w:rPr>
        <w:t>6.4</w:t>
      </w:r>
      <w:r w:rsidRPr="00DA7CFD">
        <w:rPr>
          <w:noProof/>
          <w:lang w:val="en-US"/>
        </w:rPr>
        <w:t>.5.2.1</w:t>
      </w:r>
      <w:r>
        <w:rPr>
          <w:rFonts w:asciiTheme="minorHAnsi" w:eastAsiaTheme="minorEastAsia" w:hAnsiTheme="minorHAnsi" w:cstheme="minorBidi"/>
          <w:noProof/>
          <w:sz w:val="22"/>
          <w:szCs w:val="22"/>
          <w:lang w:val="en-US"/>
        </w:rPr>
        <w:tab/>
      </w:r>
      <w:r w:rsidRPr="00DA7CFD">
        <w:rPr>
          <w:noProof/>
          <w:lang w:val="en-US"/>
        </w:rPr>
        <w:t>Description</w:t>
      </w:r>
      <w:r>
        <w:rPr>
          <w:noProof/>
        </w:rPr>
        <w:tab/>
      </w:r>
      <w:r>
        <w:rPr>
          <w:noProof/>
        </w:rPr>
        <w:fldChar w:fldCharType="begin"/>
      </w:r>
      <w:r>
        <w:rPr>
          <w:noProof/>
        </w:rPr>
        <w:instrText xml:space="preserve"> PAGEREF _Toc136375082 \h </w:instrText>
      </w:r>
      <w:r>
        <w:rPr>
          <w:noProof/>
        </w:rPr>
      </w:r>
      <w:r>
        <w:rPr>
          <w:noProof/>
        </w:rPr>
        <w:fldChar w:fldCharType="separate"/>
      </w:r>
      <w:r>
        <w:rPr>
          <w:noProof/>
        </w:rPr>
        <w:t>38</w:t>
      </w:r>
      <w:r>
        <w:rPr>
          <w:noProof/>
        </w:rPr>
        <w:fldChar w:fldCharType="end"/>
      </w:r>
    </w:p>
    <w:p w14:paraId="6311E10C" w14:textId="401C1D0E" w:rsidR="00523FCA" w:rsidRDefault="00523FCA">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_Toc136375083 \h </w:instrText>
      </w:r>
      <w:r>
        <w:rPr>
          <w:noProof/>
        </w:rPr>
      </w:r>
      <w:r>
        <w:rPr>
          <w:noProof/>
        </w:rPr>
        <w:fldChar w:fldCharType="separate"/>
      </w:r>
      <w:r>
        <w:rPr>
          <w:noProof/>
        </w:rPr>
        <w:t>38</w:t>
      </w:r>
      <w:r>
        <w:rPr>
          <w:noProof/>
        </w:rPr>
        <w:fldChar w:fldCharType="end"/>
      </w:r>
    </w:p>
    <w:p w14:paraId="3FF36E70" w14:textId="515CCF7F" w:rsidR="00523FCA" w:rsidRDefault="00523FCA">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_Toc136375084 \h </w:instrText>
      </w:r>
      <w:r>
        <w:rPr>
          <w:noProof/>
        </w:rPr>
      </w:r>
      <w:r>
        <w:rPr>
          <w:noProof/>
        </w:rPr>
        <w:fldChar w:fldCharType="separate"/>
      </w:r>
      <w:r>
        <w:rPr>
          <w:noProof/>
        </w:rPr>
        <w:t>38</w:t>
      </w:r>
      <w:r>
        <w:rPr>
          <w:noProof/>
        </w:rPr>
        <w:fldChar w:fldCharType="end"/>
      </w:r>
    </w:p>
    <w:p w14:paraId="78E099CC" w14:textId="3CDCF902"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_Toc136375085 \h </w:instrText>
      </w:r>
      <w:r>
        <w:rPr>
          <w:noProof/>
        </w:rPr>
      </w:r>
      <w:r>
        <w:rPr>
          <w:noProof/>
        </w:rPr>
        <w:fldChar w:fldCharType="separate"/>
      </w:r>
      <w:r>
        <w:rPr>
          <w:noProof/>
        </w:rPr>
        <w:t>38</w:t>
      </w:r>
      <w:r>
        <w:rPr>
          <w:noProof/>
        </w:rPr>
        <w:fldChar w:fldCharType="end"/>
      </w:r>
    </w:p>
    <w:p w14:paraId="5B792284" w14:textId="1315E9C6" w:rsidR="00523FCA" w:rsidRDefault="00523FCA">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_Toc136375086 \h </w:instrText>
      </w:r>
      <w:r>
        <w:rPr>
          <w:noProof/>
        </w:rPr>
      </w:r>
      <w:r>
        <w:rPr>
          <w:noProof/>
        </w:rPr>
        <w:fldChar w:fldCharType="separate"/>
      </w:r>
      <w:r>
        <w:rPr>
          <w:noProof/>
        </w:rPr>
        <w:t>39</w:t>
      </w:r>
      <w:r>
        <w:rPr>
          <w:noProof/>
        </w:rPr>
        <w:fldChar w:fldCharType="end"/>
      </w:r>
    </w:p>
    <w:p w14:paraId="512E0216" w14:textId="141684B8" w:rsidR="00523FCA" w:rsidRDefault="00523FCA">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_Toc136375087 \h </w:instrText>
      </w:r>
      <w:r>
        <w:rPr>
          <w:noProof/>
        </w:rPr>
      </w:r>
      <w:r>
        <w:rPr>
          <w:noProof/>
        </w:rPr>
        <w:fldChar w:fldCharType="separate"/>
      </w:r>
      <w:r>
        <w:rPr>
          <w:noProof/>
        </w:rPr>
        <w:t>39</w:t>
      </w:r>
      <w:r>
        <w:rPr>
          <w:noProof/>
        </w:rPr>
        <w:fldChar w:fldCharType="end"/>
      </w:r>
    </w:p>
    <w:p w14:paraId="6D12E18D" w14:textId="71CD2F28" w:rsidR="00523FCA" w:rsidRDefault="00523FCA">
      <w:pPr>
        <w:pStyle w:val="TOC4"/>
        <w:rPr>
          <w:rFonts w:asciiTheme="minorHAnsi" w:eastAsiaTheme="minorEastAsia" w:hAnsiTheme="minorHAnsi" w:cstheme="minorBidi"/>
          <w:noProof/>
          <w:sz w:val="22"/>
          <w:szCs w:val="22"/>
          <w:lang w:val="en-US"/>
        </w:rPr>
      </w:pPr>
      <w:r>
        <w:rPr>
          <w:noProof/>
        </w:rPr>
        <w:t>6.4</w:t>
      </w:r>
      <w:r w:rsidRPr="00DA7CFD">
        <w:rPr>
          <w:noProof/>
          <w:lang w:val="en-US"/>
        </w:rPr>
        <w:t>.6.2</w:t>
      </w:r>
      <w:r>
        <w:rPr>
          <w:rFonts w:asciiTheme="minorHAnsi" w:eastAsiaTheme="minorEastAsia" w:hAnsiTheme="minorHAnsi" w:cstheme="minorBidi"/>
          <w:noProof/>
          <w:sz w:val="22"/>
          <w:szCs w:val="22"/>
          <w:lang w:val="en-US"/>
        </w:rPr>
        <w:tab/>
      </w:r>
      <w:r w:rsidRPr="00DA7CFD">
        <w:rPr>
          <w:noProof/>
          <w:lang w:val="en-US"/>
        </w:rPr>
        <w:t>Structured data types</w:t>
      </w:r>
      <w:r>
        <w:rPr>
          <w:noProof/>
        </w:rPr>
        <w:tab/>
      </w:r>
      <w:r>
        <w:rPr>
          <w:noProof/>
        </w:rPr>
        <w:fldChar w:fldCharType="begin"/>
      </w:r>
      <w:r>
        <w:rPr>
          <w:noProof/>
        </w:rPr>
        <w:instrText xml:space="preserve"> PAGEREF _Toc136375088 \h </w:instrText>
      </w:r>
      <w:r>
        <w:rPr>
          <w:noProof/>
        </w:rPr>
      </w:r>
      <w:r>
        <w:rPr>
          <w:noProof/>
        </w:rPr>
        <w:fldChar w:fldCharType="separate"/>
      </w:r>
      <w:r>
        <w:rPr>
          <w:noProof/>
        </w:rPr>
        <w:t>40</w:t>
      </w:r>
      <w:r>
        <w:rPr>
          <w:noProof/>
        </w:rPr>
        <w:fldChar w:fldCharType="end"/>
      </w:r>
    </w:p>
    <w:p w14:paraId="0863DD14" w14:textId="372435BF" w:rsidR="00523FCA" w:rsidRDefault="00523FCA">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_Toc136375089 \h </w:instrText>
      </w:r>
      <w:r>
        <w:rPr>
          <w:noProof/>
        </w:rPr>
      </w:r>
      <w:r>
        <w:rPr>
          <w:noProof/>
        </w:rPr>
        <w:fldChar w:fldCharType="separate"/>
      </w:r>
      <w:r>
        <w:rPr>
          <w:noProof/>
        </w:rPr>
        <w:t>40</w:t>
      </w:r>
      <w:r>
        <w:rPr>
          <w:noProof/>
        </w:rPr>
        <w:fldChar w:fldCharType="end"/>
      </w:r>
    </w:p>
    <w:p w14:paraId="7A250FAB" w14:textId="33782B69" w:rsidR="00523FCA" w:rsidRDefault="00523FCA">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_Toc136375090 \h </w:instrText>
      </w:r>
      <w:r>
        <w:rPr>
          <w:noProof/>
        </w:rPr>
      </w:r>
      <w:r>
        <w:rPr>
          <w:noProof/>
        </w:rPr>
        <w:fldChar w:fldCharType="separate"/>
      </w:r>
      <w:r>
        <w:rPr>
          <w:noProof/>
        </w:rPr>
        <w:t>40</w:t>
      </w:r>
      <w:r>
        <w:rPr>
          <w:noProof/>
        </w:rPr>
        <w:fldChar w:fldCharType="end"/>
      </w:r>
    </w:p>
    <w:p w14:paraId="7AD7174B" w14:textId="5F8BC318" w:rsidR="00523FCA" w:rsidRDefault="00523FCA">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_Toc136375091 \h </w:instrText>
      </w:r>
      <w:r>
        <w:rPr>
          <w:noProof/>
        </w:rPr>
      </w:r>
      <w:r>
        <w:rPr>
          <w:noProof/>
        </w:rPr>
        <w:fldChar w:fldCharType="separate"/>
      </w:r>
      <w:r>
        <w:rPr>
          <w:noProof/>
        </w:rPr>
        <w:t>41</w:t>
      </w:r>
      <w:r>
        <w:rPr>
          <w:noProof/>
        </w:rPr>
        <w:fldChar w:fldCharType="end"/>
      </w:r>
    </w:p>
    <w:p w14:paraId="28A581F9" w14:textId="2CAEB5FF" w:rsidR="00523FCA" w:rsidRDefault="00523FCA">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_Toc136375092 \h </w:instrText>
      </w:r>
      <w:r>
        <w:rPr>
          <w:noProof/>
        </w:rPr>
      </w:r>
      <w:r>
        <w:rPr>
          <w:noProof/>
        </w:rPr>
        <w:fldChar w:fldCharType="separate"/>
      </w:r>
      <w:r>
        <w:rPr>
          <w:noProof/>
        </w:rPr>
        <w:t>41</w:t>
      </w:r>
      <w:r>
        <w:rPr>
          <w:noProof/>
        </w:rPr>
        <w:fldChar w:fldCharType="end"/>
      </w:r>
    </w:p>
    <w:p w14:paraId="7077EC52" w14:textId="2AF902C1" w:rsidR="00523FCA" w:rsidRDefault="00523FCA">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_Toc136375093 \h </w:instrText>
      </w:r>
      <w:r>
        <w:rPr>
          <w:noProof/>
        </w:rPr>
      </w:r>
      <w:r>
        <w:rPr>
          <w:noProof/>
        </w:rPr>
        <w:fldChar w:fldCharType="separate"/>
      </w:r>
      <w:r>
        <w:rPr>
          <w:noProof/>
        </w:rPr>
        <w:t>41</w:t>
      </w:r>
      <w:r>
        <w:rPr>
          <w:noProof/>
        </w:rPr>
        <w:fldChar w:fldCharType="end"/>
      </w:r>
    </w:p>
    <w:p w14:paraId="43B1EED7" w14:textId="0AA769DD" w:rsidR="00523FCA" w:rsidRDefault="00523FCA">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_Toc136375094 \h </w:instrText>
      </w:r>
      <w:r>
        <w:rPr>
          <w:noProof/>
        </w:rPr>
      </w:r>
      <w:r>
        <w:rPr>
          <w:noProof/>
        </w:rPr>
        <w:fldChar w:fldCharType="separate"/>
      </w:r>
      <w:r>
        <w:rPr>
          <w:noProof/>
        </w:rPr>
        <w:t>41</w:t>
      </w:r>
      <w:r>
        <w:rPr>
          <w:noProof/>
        </w:rPr>
        <w:fldChar w:fldCharType="end"/>
      </w:r>
    </w:p>
    <w:p w14:paraId="1C247B0F" w14:textId="112B920E" w:rsidR="00523FCA" w:rsidRDefault="00523FCA">
      <w:pPr>
        <w:pStyle w:val="TOC4"/>
        <w:rPr>
          <w:rFonts w:asciiTheme="minorHAnsi" w:eastAsiaTheme="minorEastAsia" w:hAnsiTheme="minorHAnsi" w:cstheme="minorBidi"/>
          <w:noProof/>
          <w:sz w:val="22"/>
          <w:szCs w:val="22"/>
          <w:lang w:val="en-US"/>
        </w:rPr>
      </w:pPr>
      <w:r>
        <w:rPr>
          <w:noProof/>
        </w:rPr>
        <w:t>6.4</w:t>
      </w:r>
      <w:r w:rsidRPr="00DA7CFD">
        <w:rPr>
          <w:noProof/>
          <w:lang w:val="en-US"/>
        </w:rPr>
        <w:t>.6.3</w:t>
      </w:r>
      <w:r>
        <w:rPr>
          <w:rFonts w:asciiTheme="minorHAnsi" w:eastAsiaTheme="minorEastAsia" w:hAnsiTheme="minorHAnsi" w:cstheme="minorBidi"/>
          <w:noProof/>
          <w:sz w:val="22"/>
          <w:szCs w:val="22"/>
          <w:lang w:val="en-US"/>
        </w:rPr>
        <w:tab/>
      </w:r>
      <w:r w:rsidRPr="00DA7CFD">
        <w:rPr>
          <w:noProof/>
          <w:lang w:val="en-US"/>
        </w:rPr>
        <w:t>Simple data types and enumerations</w:t>
      </w:r>
      <w:r>
        <w:rPr>
          <w:noProof/>
        </w:rPr>
        <w:tab/>
      </w:r>
      <w:r>
        <w:rPr>
          <w:noProof/>
        </w:rPr>
        <w:fldChar w:fldCharType="begin"/>
      </w:r>
      <w:r>
        <w:rPr>
          <w:noProof/>
        </w:rPr>
        <w:instrText xml:space="preserve"> PAGEREF _Toc136375095 \h </w:instrText>
      </w:r>
      <w:r>
        <w:rPr>
          <w:noProof/>
        </w:rPr>
      </w:r>
      <w:r>
        <w:rPr>
          <w:noProof/>
        </w:rPr>
        <w:fldChar w:fldCharType="separate"/>
      </w:r>
      <w:r>
        <w:rPr>
          <w:noProof/>
        </w:rPr>
        <w:t>41</w:t>
      </w:r>
      <w:r>
        <w:rPr>
          <w:noProof/>
        </w:rPr>
        <w:fldChar w:fldCharType="end"/>
      </w:r>
    </w:p>
    <w:p w14:paraId="3E91B6D5" w14:textId="5A193233" w:rsidR="00523FCA" w:rsidRDefault="00523FCA">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_Toc136375096 \h </w:instrText>
      </w:r>
      <w:r>
        <w:rPr>
          <w:noProof/>
        </w:rPr>
      </w:r>
      <w:r>
        <w:rPr>
          <w:noProof/>
        </w:rPr>
        <w:fldChar w:fldCharType="separate"/>
      </w:r>
      <w:r>
        <w:rPr>
          <w:noProof/>
        </w:rPr>
        <w:t>41</w:t>
      </w:r>
      <w:r>
        <w:rPr>
          <w:noProof/>
        </w:rPr>
        <w:fldChar w:fldCharType="end"/>
      </w:r>
    </w:p>
    <w:p w14:paraId="771FCEAF" w14:textId="487626F7" w:rsidR="00523FCA" w:rsidRDefault="00523FCA">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_Toc136375097 \h </w:instrText>
      </w:r>
      <w:r>
        <w:rPr>
          <w:noProof/>
        </w:rPr>
      </w:r>
      <w:r>
        <w:rPr>
          <w:noProof/>
        </w:rPr>
        <w:fldChar w:fldCharType="separate"/>
      </w:r>
      <w:r>
        <w:rPr>
          <w:noProof/>
        </w:rPr>
        <w:t>41</w:t>
      </w:r>
      <w:r>
        <w:rPr>
          <w:noProof/>
        </w:rPr>
        <w:fldChar w:fldCharType="end"/>
      </w:r>
    </w:p>
    <w:p w14:paraId="1A491074" w14:textId="4DD232F2" w:rsidR="00523FCA" w:rsidRDefault="00523FCA">
      <w:pPr>
        <w:pStyle w:val="TOC4"/>
        <w:rPr>
          <w:rFonts w:asciiTheme="minorHAnsi" w:eastAsiaTheme="minorEastAsia" w:hAnsiTheme="minorHAnsi" w:cstheme="minorBidi"/>
          <w:noProof/>
          <w:sz w:val="22"/>
          <w:szCs w:val="22"/>
          <w:lang w:val="en-US"/>
        </w:rPr>
      </w:pPr>
      <w:r>
        <w:rPr>
          <w:noProof/>
        </w:rPr>
        <w:t>6.4</w:t>
      </w:r>
      <w:r w:rsidRPr="00DA7CFD">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_Toc136375098 \h </w:instrText>
      </w:r>
      <w:r>
        <w:rPr>
          <w:noProof/>
        </w:rPr>
      </w:r>
      <w:r>
        <w:rPr>
          <w:noProof/>
        </w:rPr>
        <w:fldChar w:fldCharType="separate"/>
      </w:r>
      <w:r>
        <w:rPr>
          <w:noProof/>
        </w:rPr>
        <w:t>42</w:t>
      </w:r>
      <w:r>
        <w:rPr>
          <w:noProof/>
        </w:rPr>
        <w:fldChar w:fldCharType="end"/>
      </w:r>
    </w:p>
    <w:p w14:paraId="0008F5CE" w14:textId="194EB2FF" w:rsidR="00523FCA" w:rsidRDefault="00523FCA">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_Toc136375099 \h </w:instrText>
      </w:r>
      <w:r>
        <w:rPr>
          <w:noProof/>
        </w:rPr>
      </w:r>
      <w:r>
        <w:rPr>
          <w:noProof/>
        </w:rPr>
        <w:fldChar w:fldCharType="separate"/>
      </w:r>
      <w:r>
        <w:rPr>
          <w:noProof/>
        </w:rPr>
        <w:t>42</w:t>
      </w:r>
      <w:r>
        <w:rPr>
          <w:noProof/>
        </w:rPr>
        <w:fldChar w:fldCharType="end"/>
      </w:r>
    </w:p>
    <w:p w14:paraId="72CA9422" w14:textId="1255F87E" w:rsidR="00523FCA" w:rsidRDefault="00523FCA">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_Toc136375100 \h </w:instrText>
      </w:r>
      <w:r>
        <w:rPr>
          <w:noProof/>
        </w:rPr>
      </w:r>
      <w:r>
        <w:rPr>
          <w:noProof/>
        </w:rPr>
        <w:fldChar w:fldCharType="separate"/>
      </w:r>
      <w:r>
        <w:rPr>
          <w:noProof/>
        </w:rPr>
        <w:t>42</w:t>
      </w:r>
      <w:r>
        <w:rPr>
          <w:noProof/>
        </w:rPr>
        <w:fldChar w:fldCharType="end"/>
      </w:r>
    </w:p>
    <w:p w14:paraId="60A1D450" w14:textId="0E9F4E4D" w:rsidR="00523FCA" w:rsidRDefault="00523FCA">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_Toc136375101 \h </w:instrText>
      </w:r>
      <w:r>
        <w:rPr>
          <w:noProof/>
        </w:rPr>
      </w:r>
      <w:r>
        <w:rPr>
          <w:noProof/>
        </w:rPr>
        <w:fldChar w:fldCharType="separate"/>
      </w:r>
      <w:r>
        <w:rPr>
          <w:noProof/>
        </w:rPr>
        <w:t>42</w:t>
      </w:r>
      <w:r>
        <w:rPr>
          <w:noProof/>
        </w:rPr>
        <w:fldChar w:fldCharType="end"/>
      </w:r>
    </w:p>
    <w:p w14:paraId="3B5AE132" w14:textId="3E947EFB" w:rsidR="00523FCA" w:rsidRDefault="00523FCA">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_Toc136375102 \h </w:instrText>
      </w:r>
      <w:r>
        <w:rPr>
          <w:noProof/>
        </w:rPr>
      </w:r>
      <w:r>
        <w:rPr>
          <w:noProof/>
        </w:rPr>
        <w:fldChar w:fldCharType="separate"/>
      </w:r>
      <w:r>
        <w:rPr>
          <w:noProof/>
        </w:rPr>
        <w:t>42</w:t>
      </w:r>
      <w:r>
        <w:rPr>
          <w:noProof/>
        </w:rPr>
        <w:fldChar w:fldCharType="end"/>
      </w:r>
    </w:p>
    <w:p w14:paraId="287E16BA" w14:textId="42032499" w:rsidR="00523FCA" w:rsidRDefault="00523FCA">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_Toc136375103 \h </w:instrText>
      </w:r>
      <w:r>
        <w:rPr>
          <w:noProof/>
        </w:rPr>
      </w:r>
      <w:r>
        <w:rPr>
          <w:noProof/>
        </w:rPr>
        <w:fldChar w:fldCharType="separate"/>
      </w:r>
      <w:r>
        <w:rPr>
          <w:noProof/>
        </w:rPr>
        <w:t>42</w:t>
      </w:r>
      <w:r>
        <w:rPr>
          <w:noProof/>
        </w:rPr>
        <w:fldChar w:fldCharType="end"/>
      </w:r>
    </w:p>
    <w:p w14:paraId="083AB610" w14:textId="31787BB5" w:rsidR="00523FCA" w:rsidRDefault="00523FCA">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_Toc136375104 \h </w:instrText>
      </w:r>
      <w:r>
        <w:rPr>
          <w:noProof/>
        </w:rPr>
      </w:r>
      <w:r>
        <w:rPr>
          <w:noProof/>
        </w:rPr>
        <w:fldChar w:fldCharType="separate"/>
      </w:r>
      <w:r>
        <w:rPr>
          <w:noProof/>
        </w:rPr>
        <w:t>42</w:t>
      </w:r>
      <w:r>
        <w:rPr>
          <w:noProof/>
        </w:rPr>
        <w:fldChar w:fldCharType="end"/>
      </w:r>
    </w:p>
    <w:p w14:paraId="4F674B25" w14:textId="1FA6D665" w:rsidR="00523FCA" w:rsidRDefault="00523FCA">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_Toc136375105 \h </w:instrText>
      </w:r>
      <w:r>
        <w:rPr>
          <w:noProof/>
        </w:rPr>
      </w:r>
      <w:r>
        <w:rPr>
          <w:noProof/>
        </w:rPr>
        <w:fldChar w:fldCharType="separate"/>
      </w:r>
      <w:r>
        <w:rPr>
          <w:noProof/>
        </w:rPr>
        <w:t>42</w:t>
      </w:r>
      <w:r>
        <w:rPr>
          <w:noProof/>
        </w:rPr>
        <w:fldChar w:fldCharType="end"/>
      </w:r>
    </w:p>
    <w:p w14:paraId="48BAA148" w14:textId="7C9738DC" w:rsidR="00523FCA" w:rsidRDefault="00523FCA">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_Toc136375106 \h </w:instrText>
      </w:r>
      <w:r>
        <w:rPr>
          <w:noProof/>
        </w:rPr>
      </w:r>
      <w:r>
        <w:rPr>
          <w:noProof/>
        </w:rPr>
        <w:fldChar w:fldCharType="separate"/>
      </w:r>
      <w:r>
        <w:rPr>
          <w:noProof/>
        </w:rPr>
        <w:t>42</w:t>
      </w:r>
      <w:r>
        <w:rPr>
          <w:noProof/>
        </w:rPr>
        <w:fldChar w:fldCharType="end"/>
      </w:r>
    </w:p>
    <w:p w14:paraId="3ACA3500" w14:textId="72B91CC7" w:rsidR="00523FCA" w:rsidRDefault="00523FC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_Toc136375107 \h </w:instrText>
      </w:r>
      <w:r>
        <w:rPr>
          <w:noProof/>
        </w:rPr>
      </w:r>
      <w:r>
        <w:rPr>
          <w:noProof/>
        </w:rPr>
        <w:fldChar w:fldCharType="separate"/>
      </w:r>
      <w:r>
        <w:rPr>
          <w:noProof/>
        </w:rPr>
        <w:t>43</w:t>
      </w:r>
      <w:r>
        <w:rPr>
          <w:noProof/>
        </w:rPr>
        <w:fldChar w:fldCharType="end"/>
      </w:r>
    </w:p>
    <w:p w14:paraId="7A6025C6" w14:textId="78F157A9" w:rsidR="00523FCA" w:rsidRDefault="00523FC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_Toc136375108 \h </w:instrText>
      </w:r>
      <w:r>
        <w:rPr>
          <w:noProof/>
        </w:rPr>
      </w:r>
      <w:r>
        <w:rPr>
          <w:noProof/>
        </w:rPr>
        <w:fldChar w:fldCharType="separate"/>
      </w:r>
      <w:r>
        <w:rPr>
          <w:noProof/>
        </w:rPr>
        <w:t>43</w:t>
      </w:r>
      <w:r>
        <w:rPr>
          <w:noProof/>
        </w:rPr>
        <w:fldChar w:fldCharType="end"/>
      </w:r>
    </w:p>
    <w:p w14:paraId="559628E5" w14:textId="4B2EA9EF" w:rsidR="00523FCA" w:rsidRDefault="00523FC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_Toc136375109 \h </w:instrText>
      </w:r>
      <w:r>
        <w:rPr>
          <w:noProof/>
        </w:rPr>
      </w:r>
      <w:r>
        <w:rPr>
          <w:noProof/>
        </w:rPr>
        <w:fldChar w:fldCharType="separate"/>
      </w:r>
      <w:r>
        <w:rPr>
          <w:noProof/>
        </w:rPr>
        <w:t>43</w:t>
      </w:r>
      <w:r>
        <w:rPr>
          <w:noProof/>
        </w:rPr>
        <w:fldChar w:fldCharType="end"/>
      </w:r>
    </w:p>
    <w:p w14:paraId="7CABBEB7" w14:textId="6B5C00A0" w:rsidR="00523FCA" w:rsidRDefault="00523FC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_Toc136375110 \h </w:instrText>
      </w:r>
      <w:r>
        <w:rPr>
          <w:noProof/>
        </w:rPr>
      </w:r>
      <w:r>
        <w:rPr>
          <w:noProof/>
        </w:rPr>
        <w:fldChar w:fldCharType="separate"/>
      </w:r>
      <w:r>
        <w:rPr>
          <w:noProof/>
        </w:rPr>
        <w:t>44</w:t>
      </w:r>
      <w:r>
        <w:rPr>
          <w:noProof/>
        </w:rPr>
        <w:fldChar w:fldCharType="end"/>
      </w:r>
    </w:p>
    <w:p w14:paraId="63C07767" w14:textId="4F11C1E9" w:rsidR="00523FCA" w:rsidRDefault="00523FC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_Toc136375111 \h </w:instrText>
      </w:r>
      <w:r>
        <w:rPr>
          <w:noProof/>
        </w:rPr>
      </w:r>
      <w:r>
        <w:rPr>
          <w:noProof/>
        </w:rPr>
        <w:fldChar w:fldCharType="separate"/>
      </w:r>
      <w:r>
        <w:rPr>
          <w:noProof/>
        </w:rPr>
        <w:t>44</w:t>
      </w:r>
      <w:r>
        <w:rPr>
          <w:noProof/>
        </w:rPr>
        <w:fldChar w:fldCharType="end"/>
      </w:r>
    </w:p>
    <w:p w14:paraId="69B18D3F" w14:textId="73CBE904" w:rsidR="00523FCA" w:rsidRDefault="00523FC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_Toc136375112 \h </w:instrText>
      </w:r>
      <w:r>
        <w:rPr>
          <w:noProof/>
        </w:rPr>
      </w:r>
      <w:r>
        <w:rPr>
          <w:noProof/>
        </w:rPr>
        <w:fldChar w:fldCharType="separate"/>
      </w:r>
      <w:r>
        <w:rPr>
          <w:noProof/>
        </w:rPr>
        <w:t>45</w:t>
      </w:r>
      <w:r>
        <w:rPr>
          <w:noProof/>
        </w:rPr>
        <w:fldChar w:fldCharType="end"/>
      </w:r>
    </w:p>
    <w:p w14:paraId="5B849A21" w14:textId="53A77E74" w:rsidR="00523FCA" w:rsidRDefault="00523FCA">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_Toc136375113 \h </w:instrText>
      </w:r>
      <w:r>
        <w:rPr>
          <w:noProof/>
        </w:rPr>
      </w:r>
      <w:r>
        <w:rPr>
          <w:noProof/>
        </w:rPr>
        <w:fldChar w:fldCharType="separate"/>
      </w:r>
      <w:r>
        <w:rPr>
          <w:noProof/>
        </w:rPr>
        <w:t>49</w:t>
      </w:r>
      <w:r>
        <w:rPr>
          <w:noProof/>
        </w:rPr>
        <w:fldChar w:fldCharType="end"/>
      </w:r>
    </w:p>
    <w:p w14:paraId="0919C194" w14:textId="48F7E411" w:rsidR="00523FCA" w:rsidRDefault="00523FCA">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_Toc136375114 \h </w:instrText>
      </w:r>
      <w:r>
        <w:rPr>
          <w:noProof/>
        </w:rPr>
      </w:r>
      <w:r>
        <w:rPr>
          <w:noProof/>
        </w:rPr>
        <w:fldChar w:fldCharType="separate"/>
      </w:r>
      <w:r>
        <w:rPr>
          <w:noProof/>
        </w:rPr>
        <w:t>50</w:t>
      </w:r>
      <w:r>
        <w:rPr>
          <w:noProof/>
        </w:rPr>
        <w:fldChar w:fldCharType="end"/>
      </w:r>
    </w:p>
    <w:p w14:paraId="3C23F939" w14:textId="0197C386" w:rsidR="00523FCA" w:rsidRDefault="00523FCA">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DA7CFD">
        <w:rPr>
          <w:noProof/>
          <w:lang w:val="en-US"/>
        </w:rPr>
        <w:t xml:space="preserve">SDD_TransmissionQualityMeasurement </w:t>
      </w:r>
      <w:r>
        <w:rPr>
          <w:noProof/>
        </w:rPr>
        <w:t>API</w:t>
      </w:r>
      <w:r>
        <w:rPr>
          <w:noProof/>
        </w:rPr>
        <w:tab/>
      </w:r>
      <w:r>
        <w:rPr>
          <w:noProof/>
        </w:rPr>
        <w:fldChar w:fldCharType="begin"/>
      </w:r>
      <w:r>
        <w:rPr>
          <w:noProof/>
        </w:rPr>
        <w:instrText xml:space="preserve"> PAGEREF _Toc136375115 \h </w:instrText>
      </w:r>
      <w:r>
        <w:rPr>
          <w:noProof/>
        </w:rPr>
      </w:r>
      <w:r>
        <w:rPr>
          <w:noProof/>
        </w:rPr>
        <w:fldChar w:fldCharType="separate"/>
      </w:r>
      <w:r>
        <w:rPr>
          <w:noProof/>
        </w:rPr>
        <w:t>51</w:t>
      </w:r>
      <w:r>
        <w:rPr>
          <w:noProof/>
        </w:rPr>
        <w:fldChar w:fldCharType="end"/>
      </w:r>
    </w:p>
    <w:p w14:paraId="4B1CCADC" w14:textId="380EBD31" w:rsidR="00523FCA" w:rsidRDefault="00523FC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_Toc136375116 \h </w:instrText>
      </w:r>
      <w:r>
        <w:rPr>
          <w:noProof/>
        </w:rPr>
      </w:r>
      <w:r>
        <w:rPr>
          <w:noProof/>
        </w:rPr>
        <w:fldChar w:fldCharType="separate"/>
      </w:r>
      <w:r>
        <w:rPr>
          <w:noProof/>
        </w:rPr>
        <w:t>55</w:t>
      </w:r>
      <w:r>
        <w:rPr>
          <w:noProof/>
        </w:rPr>
        <w:fldChar w:fldCharType="end"/>
      </w:r>
    </w:p>
    <w:p w14:paraId="2A9F3AE1" w14:textId="1C0DBC8F" w:rsidR="00523FCA" w:rsidRDefault="00523FCA">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_Toc136375117 \h </w:instrText>
      </w:r>
      <w:r>
        <w:rPr>
          <w:noProof/>
        </w:rPr>
      </w:r>
      <w:r>
        <w:rPr>
          <w:noProof/>
        </w:rPr>
        <w:fldChar w:fldCharType="separate"/>
      </w:r>
      <w:r>
        <w:rPr>
          <w:noProof/>
        </w:rPr>
        <w:t>55</w:t>
      </w:r>
      <w:r>
        <w:rPr>
          <w:noProof/>
        </w:rPr>
        <w:fldChar w:fldCharType="end"/>
      </w:r>
    </w:p>
    <w:p w14:paraId="39A2A53A" w14:textId="5BDF9804" w:rsidR="00523FCA" w:rsidRDefault="00523FCA">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_Toc136375118 \h </w:instrText>
      </w:r>
      <w:r>
        <w:rPr>
          <w:noProof/>
        </w:rPr>
      </w:r>
      <w:r>
        <w:rPr>
          <w:noProof/>
        </w:rPr>
        <w:fldChar w:fldCharType="separate"/>
      </w:r>
      <w:r>
        <w:rPr>
          <w:noProof/>
        </w:rPr>
        <w:t>55</w:t>
      </w:r>
      <w:r>
        <w:rPr>
          <w:noProof/>
        </w:rPr>
        <w:fldChar w:fldCharType="end"/>
      </w:r>
    </w:p>
    <w:p w14:paraId="2FA97398" w14:textId="138DC46F" w:rsidR="00523FCA" w:rsidRDefault="00523FCA">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_Toc136375119 \h </w:instrText>
      </w:r>
      <w:r>
        <w:rPr>
          <w:noProof/>
        </w:rPr>
      </w:r>
      <w:r>
        <w:rPr>
          <w:noProof/>
        </w:rPr>
        <w:fldChar w:fldCharType="separate"/>
      </w:r>
      <w:r>
        <w:rPr>
          <w:noProof/>
        </w:rPr>
        <w:t>55</w:t>
      </w:r>
      <w:r>
        <w:rPr>
          <w:noProof/>
        </w:rPr>
        <w:fldChar w:fldCharType="end"/>
      </w:r>
    </w:p>
    <w:p w14:paraId="12C459AD" w14:textId="34C96813" w:rsidR="00523FCA" w:rsidRDefault="00523FCA">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_Toc136375120 \h </w:instrText>
      </w:r>
      <w:r>
        <w:rPr>
          <w:noProof/>
        </w:rPr>
      </w:r>
      <w:r>
        <w:rPr>
          <w:noProof/>
        </w:rPr>
        <w:fldChar w:fldCharType="separate"/>
      </w:r>
      <w:r>
        <w:rPr>
          <w:noProof/>
        </w:rPr>
        <w:t>55</w:t>
      </w:r>
      <w:r>
        <w:rPr>
          <w:noProof/>
        </w:rPr>
        <w:fldChar w:fldCharType="end"/>
      </w:r>
    </w:p>
    <w:p w14:paraId="11B0F1F4" w14:textId="1473162D" w:rsidR="00523FCA" w:rsidRDefault="00523FCA">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DA7CFD">
        <w:rPr>
          <w:noProof/>
          <w:lang w:val="en-US"/>
        </w:rPr>
        <w:t xml:space="preserve">SDD_TransmissionQualityMeasurement </w:t>
      </w:r>
      <w:r>
        <w:rPr>
          <w:noProof/>
        </w:rPr>
        <w:t>API</w:t>
      </w:r>
      <w:r>
        <w:rPr>
          <w:noProof/>
        </w:rPr>
        <w:tab/>
      </w:r>
      <w:r>
        <w:rPr>
          <w:noProof/>
        </w:rPr>
        <w:fldChar w:fldCharType="begin"/>
      </w:r>
      <w:r>
        <w:rPr>
          <w:noProof/>
        </w:rPr>
        <w:instrText xml:space="preserve"> PAGEREF _Toc136375121 \h </w:instrText>
      </w:r>
      <w:r>
        <w:rPr>
          <w:noProof/>
        </w:rPr>
      </w:r>
      <w:r>
        <w:rPr>
          <w:noProof/>
        </w:rPr>
        <w:fldChar w:fldCharType="separate"/>
      </w:r>
      <w:r>
        <w:rPr>
          <w:noProof/>
        </w:rPr>
        <w:t>55</w:t>
      </w:r>
      <w:r>
        <w:rPr>
          <w:noProof/>
        </w:rPr>
        <w:fldChar w:fldCharType="end"/>
      </w:r>
    </w:p>
    <w:p w14:paraId="4C3EE8A5" w14:textId="663D7202" w:rsidR="00523FCA" w:rsidRDefault="00523FCA">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_Toc136375122 \h </w:instrText>
      </w:r>
      <w:r>
        <w:rPr>
          <w:noProof/>
        </w:rPr>
      </w:r>
      <w:r>
        <w:rPr>
          <w:noProof/>
        </w:rPr>
        <w:fldChar w:fldCharType="separate"/>
      </w:r>
      <w:r>
        <w:rPr>
          <w:noProof/>
        </w:rPr>
        <w:t>56</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6374965"/>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36374966"/>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36374967"/>
      <w:r w:rsidRPr="004D3578">
        <w:lastRenderedPageBreak/>
        <w:t>1</w:t>
      </w:r>
      <w:r w:rsidRPr="004D3578">
        <w:tab/>
        <w:t>Scope</w:t>
      </w:r>
      <w:bookmarkEnd w:id="18"/>
      <w:bookmarkEnd w:id="19"/>
      <w:bookmarkEnd w:id="20"/>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39B1DEA3" w:rsidR="008A6D4A" w:rsidRPr="004D3578" w:rsidRDefault="007F42B5" w:rsidP="007A4424">
      <w:pPr>
        <w:pStyle w:val="Heading1"/>
      </w:pPr>
      <w:bookmarkStart w:id="23" w:name="_Toc136374968"/>
      <w:r w:rsidRPr="004D3578">
        <w:br w:type="page"/>
      </w:r>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25" w:name="_Hlk506360308"/>
      <w:r>
        <w:t>Common API Framework for 3GPP Northbound APIs</w:t>
      </w:r>
      <w:bookmarkEnd w:id="25"/>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7777777" w:rsidR="000E0B1E" w:rsidRDefault="000E0B1E" w:rsidP="000E0B1E">
      <w:pPr>
        <w:pStyle w:val="EX"/>
      </w:pPr>
      <w:bookmarkStart w:id="26" w:name="_Toc510696580"/>
      <w:bookmarkStart w:id="27" w:name="_Toc35971372"/>
      <w:r>
        <w:t>[</w:t>
      </w:r>
      <w:r w:rsidRPr="000E0B1E">
        <w:t>15</w:t>
      </w:r>
      <w:r>
        <w:t>]</w:t>
      </w:r>
      <w:r>
        <w:tab/>
        <w:t>3GPP TS 29.549: "</w:t>
      </w:r>
      <w:r w:rsidRPr="0003622B">
        <w:t xml:space="preserve"> </w:t>
      </w:r>
      <w:r>
        <w:t>Service Enabler Architecture Layer for Verticals (SEAL); Application Programming Interface (API) specification; Stage 3".</w:t>
      </w:r>
    </w:p>
    <w:p w14:paraId="2CA89716" w14:textId="02D226DD" w:rsidR="008A6D4A" w:rsidRPr="004D3578" w:rsidRDefault="007F42B5" w:rsidP="007A4424">
      <w:pPr>
        <w:pStyle w:val="Heading1"/>
      </w:pPr>
      <w:bookmarkStart w:id="28" w:name="_Toc136374969"/>
      <w:r w:rsidRPr="004D3578">
        <w:br w:type="page"/>
      </w:r>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36374970"/>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32" w:name="_Toc510696582"/>
      <w:bookmarkStart w:id="33" w:name="_Toc35971374"/>
      <w:bookmarkStart w:id="34" w:name="_Toc136374971"/>
      <w:r w:rsidRPr="004D3578">
        <w:t>3.2</w:t>
      </w:r>
      <w:r w:rsidRPr="004D3578">
        <w:tab/>
        <w:t>Symbols</w:t>
      </w:r>
      <w:bookmarkEnd w:id="32"/>
      <w:bookmarkEnd w:id="33"/>
      <w:bookmarkEnd w:id="34"/>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35" w:name="_Toc510696583"/>
      <w:bookmarkStart w:id="36" w:name="_Toc35971375"/>
      <w:bookmarkStart w:id="37" w:name="_Toc136374972"/>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38" w:name="_Toc510696584"/>
      <w:bookmarkStart w:id="39" w:name="_Toc35971376"/>
      <w:r w:rsidRPr="004D3578">
        <w:br w:type="page"/>
      </w:r>
      <w:bookmarkStart w:id="40" w:name="_Toc136374973"/>
      <w:r w:rsidR="008A6D4A" w:rsidRPr="004D3578">
        <w:lastRenderedPageBreak/>
        <w:t>4</w:t>
      </w:r>
      <w:r w:rsidR="008A6D4A" w:rsidRPr="004D3578">
        <w:tab/>
      </w:r>
      <w:r w:rsidR="008A6D4A">
        <w:t>Overview</w:t>
      </w:r>
      <w:bookmarkEnd w:id="38"/>
      <w:bookmarkEnd w:id="39"/>
      <w:bookmarkEnd w:id="40"/>
    </w:p>
    <w:p w14:paraId="3EA0DEA8" w14:textId="77777777" w:rsidR="00A80F69" w:rsidRPr="00690A26" w:rsidRDefault="00A80F69" w:rsidP="00A80F69">
      <w:pPr>
        <w:rPr>
          <w:lang w:val="en-US"/>
        </w:rPr>
      </w:pPr>
      <w:bookmarkStart w:id="4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77777777" w:rsidR="00A80F69" w:rsidRDefault="00A80F69" w:rsidP="00A80F69">
      <w:pPr>
        <w:pStyle w:val="B2"/>
        <w:rPr>
          <w:lang w:val="en-US"/>
        </w:rPr>
      </w:pPr>
      <w:r w:rsidRPr="00690A26">
        <w:rPr>
          <w:lang w:val="en-US"/>
        </w:rPr>
        <w:t>-</w:t>
      </w:r>
      <w:r w:rsidRPr="00690A26">
        <w:rPr>
          <w:lang w:val="en-US"/>
        </w:rPr>
        <w:tab/>
      </w:r>
      <w:r>
        <w:rPr>
          <w:bCs/>
        </w:rPr>
        <w:t>SEALDD server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41"/>
    <w:p w14:paraId="51E5E78F"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77777777" w:rsidR="00A80F69" w:rsidRDefault="00A80F69" w:rsidP="00A80F69">
      <w:pPr>
        <w:pStyle w:val="B2"/>
        <w:rPr>
          <w:lang w:val="en-US"/>
        </w:rPr>
      </w:pPr>
      <w:r w:rsidRPr="00690A26">
        <w:rPr>
          <w:lang w:val="en-US"/>
        </w:rPr>
        <w:t>-</w:t>
      </w:r>
      <w:r w:rsidRPr="00690A26">
        <w:rPr>
          <w:lang w:val="en-US"/>
        </w:rPr>
        <w:tab/>
      </w:r>
      <w:r>
        <w:rPr>
          <w:bCs/>
        </w:rPr>
        <w:t>SEALDD server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42" w:name="_MON_1740821112"/>
    <w:bookmarkEnd w:id="4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1.5pt" o:ole="">
            <v:imagedata r:id="rId13" o:title=""/>
          </v:shape>
          <o:OLEObject Type="Embed" ProgID="Word.Document.12" ShapeID="_x0000_i1027" DrawAspect="Content" ObjectID="_1746988147" r:id="rId14">
            <o:FieldCodes>\s</o:FieldCodes>
          </o:OLEObject>
        </w:object>
      </w:r>
    </w:p>
    <w:p w14:paraId="0362F154" w14:textId="77777777" w:rsidR="00A80F69" w:rsidRPr="00690A26" w:rsidRDefault="00A80F69" w:rsidP="00A80F69">
      <w:pPr>
        <w:pStyle w:val="TF"/>
        <w:rPr>
          <w:lang w:val="en-US"/>
        </w:rPr>
      </w:pPr>
      <w:bookmarkStart w:id="43"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44" w:name="_Toc510696585"/>
      <w:bookmarkStart w:id="45" w:name="_Toc35971377"/>
      <w:bookmarkEnd w:id="43"/>
      <w:r w:rsidRPr="004D3578">
        <w:br w:type="page"/>
      </w:r>
      <w:bookmarkStart w:id="46" w:name="_Toc136374974"/>
      <w:r w:rsidR="008A6D4A">
        <w:lastRenderedPageBreak/>
        <w:t>5</w:t>
      </w:r>
      <w:r w:rsidR="008A6D4A" w:rsidRPr="004D3578">
        <w:tab/>
      </w:r>
      <w:r w:rsidR="008A6D4A">
        <w:t xml:space="preserve">Services offered by the </w:t>
      </w:r>
      <w:bookmarkEnd w:id="44"/>
      <w:bookmarkEnd w:id="45"/>
      <w:r w:rsidR="00814305">
        <w:t>SEALDD Server</w:t>
      </w:r>
      <w:bookmarkEnd w:id="46"/>
    </w:p>
    <w:p w14:paraId="5A6A4D44" w14:textId="77777777" w:rsidR="008A6D4A" w:rsidRDefault="008A6D4A" w:rsidP="007A4424">
      <w:pPr>
        <w:pStyle w:val="Heading2"/>
      </w:pPr>
      <w:bookmarkStart w:id="47" w:name="_Toc510696586"/>
      <w:bookmarkStart w:id="48" w:name="_Toc35971378"/>
      <w:bookmarkStart w:id="49" w:name="_Toc136374975"/>
      <w:r>
        <w:t>5.1</w:t>
      </w:r>
      <w:r>
        <w:tab/>
        <w:t>Introduction</w:t>
      </w:r>
      <w:bookmarkEnd w:id="47"/>
      <w:bookmarkEnd w:id="48"/>
      <w:bookmarkEnd w:id="49"/>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3430D5">
        <w:rPr>
          <w:lang w:val="en-US"/>
        </w:rPr>
        <w:t>SDD_RegularTransmission</w:t>
      </w:r>
      <w:proofErr w:type="spellEnd"/>
    </w:p>
    <w:p w14:paraId="688430DF"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3430D5">
        <w:rPr>
          <w:lang w:val="en-US"/>
        </w:rPr>
        <w:t>SDD_URLLCTransmission</w:t>
      </w:r>
      <w:proofErr w:type="spellEnd"/>
    </w:p>
    <w:p w14:paraId="3253B8AC"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E858DF">
        <w:rPr>
          <w:lang w:val="en-US"/>
        </w:rPr>
        <w:t>SDD_DataStorage</w:t>
      </w:r>
      <w:proofErr w:type="spellEnd"/>
    </w:p>
    <w:p w14:paraId="50E07A45"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C20CAE">
        <w:rPr>
          <w:lang w:val="en-US"/>
        </w:rPr>
        <w:t>SDD_DDContext</w:t>
      </w:r>
      <w:proofErr w:type="spellEnd"/>
    </w:p>
    <w:p w14:paraId="4EBF9676"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11F1">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11F1">
        <w:tc>
          <w:tcPr>
            <w:tcW w:w="2402" w:type="dxa"/>
            <w:shd w:val="clear" w:color="auto" w:fill="auto"/>
            <w:vAlign w:val="center"/>
          </w:tcPr>
          <w:p w14:paraId="4CD0AABE" w14:textId="51A12140" w:rsidR="003E58FE" w:rsidRPr="0016361A" w:rsidRDefault="005A7763" w:rsidP="00D94B99">
            <w:pPr>
              <w:pStyle w:val="TAL"/>
            </w:pPr>
            <w:proofErr w:type="spellStart"/>
            <w:r w:rsidRPr="003430D5">
              <w:rPr>
                <w:lang w:val="en-US"/>
              </w:rPr>
              <w:t>SDD_RegularTransmission</w:t>
            </w:r>
            <w:proofErr w:type="spellEnd"/>
          </w:p>
        </w:tc>
        <w:tc>
          <w:tcPr>
            <w:tcW w:w="851" w:type="dxa"/>
            <w:shd w:val="clear" w:color="auto" w:fill="auto"/>
            <w:vAlign w:val="center"/>
          </w:tcPr>
          <w:p w14:paraId="7C3318D5" w14:textId="77777777" w:rsidR="003E58FE" w:rsidRPr="00E20840" w:rsidRDefault="003E58FE" w:rsidP="00127679">
            <w:pPr>
              <w:pStyle w:val="TAC"/>
            </w:pPr>
            <w:r w:rsidRPr="00E20840">
              <w:t>&lt;ref clause&gt;</w:t>
            </w:r>
          </w:p>
        </w:tc>
        <w:tc>
          <w:tcPr>
            <w:tcW w:w="2551"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038" w:type="dxa"/>
            <w:shd w:val="clear" w:color="auto" w:fill="auto"/>
            <w:vAlign w:val="center"/>
          </w:tcPr>
          <w:p w14:paraId="46CE03AC" w14:textId="77777777" w:rsidR="003E58FE" w:rsidRPr="0016361A" w:rsidRDefault="003E58FE" w:rsidP="00D94B99">
            <w:pPr>
              <w:pStyle w:val="TAL"/>
            </w:pPr>
            <w:r w:rsidRPr="00F112E4">
              <w:t>&lt;file name&gt;</w:t>
            </w:r>
          </w:p>
        </w:tc>
        <w:tc>
          <w:tcPr>
            <w:tcW w:w="990"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793" w:type="dxa"/>
            <w:shd w:val="clear" w:color="auto" w:fill="auto"/>
            <w:vAlign w:val="center"/>
          </w:tcPr>
          <w:p w14:paraId="23204293" w14:textId="77777777" w:rsidR="003E58FE" w:rsidRPr="0016361A" w:rsidRDefault="003E58FE" w:rsidP="00D94B99">
            <w:pPr>
              <w:pStyle w:val="TAC"/>
            </w:pPr>
            <w:r w:rsidRPr="0016361A">
              <w:t>&lt;ref Annex&gt;</w:t>
            </w:r>
          </w:p>
        </w:tc>
      </w:tr>
      <w:tr w:rsidR="00CE21E9" w:rsidRPr="00B54FF5" w14:paraId="59B462BE" w14:textId="77777777" w:rsidTr="002211F1">
        <w:tc>
          <w:tcPr>
            <w:tcW w:w="2402" w:type="dxa"/>
            <w:shd w:val="clear" w:color="auto" w:fill="auto"/>
            <w:vAlign w:val="center"/>
          </w:tcPr>
          <w:p w14:paraId="4C558401" w14:textId="4481CBE9" w:rsidR="005A7763" w:rsidRPr="003430D5" w:rsidRDefault="005A7763" w:rsidP="005A7763">
            <w:pPr>
              <w:pStyle w:val="TAL"/>
              <w:rPr>
                <w:lang w:val="en-US"/>
              </w:rPr>
            </w:pPr>
            <w:proofErr w:type="spellStart"/>
            <w:r w:rsidRPr="003430D5">
              <w:rPr>
                <w:lang w:val="en-US"/>
              </w:rPr>
              <w:t>SDD_URLLCTransmission</w:t>
            </w:r>
            <w:proofErr w:type="spellEnd"/>
          </w:p>
        </w:tc>
        <w:tc>
          <w:tcPr>
            <w:tcW w:w="851" w:type="dxa"/>
            <w:shd w:val="clear" w:color="auto" w:fill="auto"/>
            <w:vAlign w:val="center"/>
          </w:tcPr>
          <w:p w14:paraId="07B5FC73" w14:textId="77777777" w:rsidR="005A7763" w:rsidRPr="00E20840" w:rsidRDefault="005A7763" w:rsidP="005A7763">
            <w:pPr>
              <w:pStyle w:val="TAC"/>
            </w:pPr>
          </w:p>
        </w:tc>
        <w:tc>
          <w:tcPr>
            <w:tcW w:w="2551" w:type="dxa"/>
            <w:shd w:val="clear" w:color="auto" w:fill="auto"/>
            <w:vAlign w:val="center"/>
          </w:tcPr>
          <w:p w14:paraId="6BA27256" w14:textId="77777777" w:rsidR="005A7763" w:rsidRPr="00F112E4" w:rsidRDefault="005A7763" w:rsidP="005A7763">
            <w:pPr>
              <w:pStyle w:val="TAL"/>
            </w:pPr>
          </w:p>
        </w:tc>
        <w:tc>
          <w:tcPr>
            <w:tcW w:w="2038" w:type="dxa"/>
            <w:shd w:val="clear" w:color="auto" w:fill="auto"/>
            <w:vAlign w:val="center"/>
          </w:tcPr>
          <w:p w14:paraId="52092DAD" w14:textId="77777777" w:rsidR="005A7763" w:rsidRPr="00F112E4" w:rsidRDefault="005A7763" w:rsidP="005A7763">
            <w:pPr>
              <w:pStyle w:val="TAL"/>
            </w:pPr>
          </w:p>
        </w:tc>
        <w:tc>
          <w:tcPr>
            <w:tcW w:w="990" w:type="dxa"/>
            <w:shd w:val="clear" w:color="auto" w:fill="auto"/>
            <w:vAlign w:val="center"/>
          </w:tcPr>
          <w:p w14:paraId="452A16FF" w14:textId="77777777" w:rsidR="005A7763" w:rsidRPr="00F112E4" w:rsidRDefault="005A7763" w:rsidP="005A7763">
            <w:pPr>
              <w:pStyle w:val="TAL"/>
            </w:pPr>
          </w:p>
        </w:tc>
        <w:tc>
          <w:tcPr>
            <w:tcW w:w="793" w:type="dxa"/>
            <w:shd w:val="clear" w:color="auto" w:fill="auto"/>
            <w:vAlign w:val="center"/>
          </w:tcPr>
          <w:p w14:paraId="7AC1039C" w14:textId="77777777" w:rsidR="005A7763" w:rsidRPr="0016361A" w:rsidRDefault="005A7763" w:rsidP="005A7763">
            <w:pPr>
              <w:pStyle w:val="TAC"/>
            </w:pPr>
          </w:p>
        </w:tc>
      </w:tr>
      <w:tr w:rsidR="00CE21E9" w:rsidRPr="00B54FF5" w14:paraId="39E7757B" w14:textId="77777777" w:rsidTr="002211F1">
        <w:tc>
          <w:tcPr>
            <w:tcW w:w="2402" w:type="dxa"/>
            <w:shd w:val="clear" w:color="auto" w:fill="auto"/>
            <w:vAlign w:val="center"/>
          </w:tcPr>
          <w:p w14:paraId="05F4EDB5" w14:textId="42787E50" w:rsidR="005A7763" w:rsidRPr="003430D5" w:rsidRDefault="005A7763" w:rsidP="005A7763">
            <w:pPr>
              <w:pStyle w:val="TAL"/>
              <w:rPr>
                <w:lang w:val="en-US"/>
              </w:rPr>
            </w:pPr>
            <w:proofErr w:type="spellStart"/>
            <w:r w:rsidRPr="00E858DF">
              <w:rPr>
                <w:lang w:val="en-US"/>
              </w:rPr>
              <w:t>SDD_DataStorage</w:t>
            </w:r>
            <w:proofErr w:type="spellEnd"/>
          </w:p>
        </w:tc>
        <w:tc>
          <w:tcPr>
            <w:tcW w:w="851" w:type="dxa"/>
            <w:shd w:val="clear" w:color="auto" w:fill="auto"/>
            <w:vAlign w:val="center"/>
          </w:tcPr>
          <w:p w14:paraId="204FF1DA" w14:textId="77777777" w:rsidR="005A7763" w:rsidRPr="00E20840" w:rsidRDefault="005A7763" w:rsidP="005A7763">
            <w:pPr>
              <w:pStyle w:val="TAC"/>
            </w:pPr>
          </w:p>
        </w:tc>
        <w:tc>
          <w:tcPr>
            <w:tcW w:w="2551" w:type="dxa"/>
            <w:shd w:val="clear" w:color="auto" w:fill="auto"/>
            <w:vAlign w:val="center"/>
          </w:tcPr>
          <w:p w14:paraId="35FDFB68" w14:textId="77777777" w:rsidR="005A7763" w:rsidRPr="00F112E4" w:rsidRDefault="005A7763" w:rsidP="005A7763">
            <w:pPr>
              <w:pStyle w:val="TAL"/>
            </w:pPr>
          </w:p>
        </w:tc>
        <w:tc>
          <w:tcPr>
            <w:tcW w:w="2038" w:type="dxa"/>
            <w:shd w:val="clear" w:color="auto" w:fill="auto"/>
            <w:vAlign w:val="center"/>
          </w:tcPr>
          <w:p w14:paraId="6BA29BFF" w14:textId="77777777" w:rsidR="005A7763" w:rsidRPr="00F112E4" w:rsidRDefault="005A7763" w:rsidP="005A7763">
            <w:pPr>
              <w:pStyle w:val="TAL"/>
            </w:pPr>
          </w:p>
        </w:tc>
        <w:tc>
          <w:tcPr>
            <w:tcW w:w="990" w:type="dxa"/>
            <w:shd w:val="clear" w:color="auto" w:fill="auto"/>
            <w:vAlign w:val="center"/>
          </w:tcPr>
          <w:p w14:paraId="58476FF5" w14:textId="77777777" w:rsidR="005A7763" w:rsidRPr="00F112E4" w:rsidRDefault="005A7763" w:rsidP="005A7763">
            <w:pPr>
              <w:pStyle w:val="TAL"/>
            </w:pPr>
          </w:p>
        </w:tc>
        <w:tc>
          <w:tcPr>
            <w:tcW w:w="793" w:type="dxa"/>
            <w:shd w:val="clear" w:color="auto" w:fill="auto"/>
            <w:vAlign w:val="center"/>
          </w:tcPr>
          <w:p w14:paraId="479F009E" w14:textId="77777777" w:rsidR="005A7763" w:rsidRPr="0016361A" w:rsidRDefault="005A7763" w:rsidP="005A7763">
            <w:pPr>
              <w:pStyle w:val="TAC"/>
            </w:pPr>
          </w:p>
        </w:tc>
      </w:tr>
      <w:tr w:rsidR="00CE21E9" w:rsidRPr="00B54FF5" w14:paraId="5BFB740D" w14:textId="77777777" w:rsidTr="002211F1">
        <w:tc>
          <w:tcPr>
            <w:tcW w:w="2402" w:type="dxa"/>
            <w:shd w:val="clear" w:color="auto" w:fill="auto"/>
            <w:vAlign w:val="center"/>
          </w:tcPr>
          <w:p w14:paraId="6B19FD82" w14:textId="2392A6A5" w:rsidR="00CE21E9" w:rsidRPr="003430D5" w:rsidRDefault="00CE21E9" w:rsidP="00CE21E9">
            <w:pPr>
              <w:pStyle w:val="TAL"/>
              <w:rPr>
                <w:lang w:val="en-US"/>
              </w:rPr>
            </w:pPr>
            <w:proofErr w:type="spellStart"/>
            <w:r w:rsidRPr="00C20CAE">
              <w:rPr>
                <w:lang w:val="en-US"/>
              </w:rPr>
              <w:t>SDD_DDContext</w:t>
            </w:r>
            <w:proofErr w:type="spellEnd"/>
          </w:p>
        </w:tc>
        <w:tc>
          <w:tcPr>
            <w:tcW w:w="851" w:type="dxa"/>
            <w:shd w:val="clear" w:color="auto" w:fill="auto"/>
            <w:vAlign w:val="center"/>
          </w:tcPr>
          <w:p w14:paraId="5F1F6673" w14:textId="0622D3B0" w:rsidR="00CE21E9" w:rsidRPr="00CE21E9" w:rsidRDefault="00CE21E9" w:rsidP="00CE21E9">
            <w:pPr>
              <w:pStyle w:val="TAC"/>
            </w:pPr>
            <w:r w:rsidRPr="00CE21E9">
              <w:t>6.4</w:t>
            </w:r>
          </w:p>
        </w:tc>
        <w:tc>
          <w:tcPr>
            <w:tcW w:w="2551" w:type="dxa"/>
            <w:shd w:val="clear" w:color="auto" w:fill="auto"/>
            <w:vAlign w:val="center"/>
          </w:tcPr>
          <w:p w14:paraId="52AA3E4A" w14:textId="011FB074" w:rsidR="00CE21E9" w:rsidRPr="00CE21E9" w:rsidRDefault="00CE21E9" w:rsidP="00CE21E9">
            <w:pPr>
              <w:pStyle w:val="TAL"/>
            </w:pPr>
            <w:r w:rsidRPr="00CE21E9">
              <w:rPr>
                <w:bCs/>
              </w:rPr>
              <w:t>SEALDD Server 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proofErr w:type="spellStart"/>
            <w:r w:rsidRPr="00CE21E9">
              <w:rPr>
                <w:lang w:val="en-US"/>
              </w:rPr>
              <w:t>SDD_DDContext.yaml</w:t>
            </w:r>
            <w:proofErr w:type="spellEnd"/>
          </w:p>
        </w:tc>
        <w:tc>
          <w:tcPr>
            <w:tcW w:w="990" w:type="dxa"/>
            <w:shd w:val="clear" w:color="auto" w:fill="auto"/>
            <w:vAlign w:val="center"/>
          </w:tcPr>
          <w:p w14:paraId="5C836B01" w14:textId="00DF28A6" w:rsidR="00CE21E9" w:rsidRPr="00CE21E9" w:rsidRDefault="00CE21E9" w:rsidP="00CE21E9">
            <w:pPr>
              <w:pStyle w:val="TAL"/>
            </w:pPr>
            <w:proofErr w:type="spellStart"/>
            <w:r w:rsidRPr="00CE21E9">
              <w:t>sdd-ddc</w:t>
            </w:r>
            <w:proofErr w:type="spellEnd"/>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11F1">
        <w:tc>
          <w:tcPr>
            <w:tcW w:w="2402" w:type="dxa"/>
            <w:shd w:val="clear" w:color="auto" w:fill="auto"/>
            <w:vAlign w:val="center"/>
          </w:tcPr>
          <w:p w14:paraId="1D10353D" w14:textId="4C0FCAC7" w:rsidR="00A02FA7" w:rsidRPr="003430D5" w:rsidRDefault="00A02FA7" w:rsidP="00A02FA7">
            <w:pPr>
              <w:pStyle w:val="TAL"/>
              <w:rPr>
                <w:lang w:val="en-US"/>
              </w:rPr>
            </w:pPr>
            <w:proofErr w:type="spellStart"/>
            <w:r w:rsidRPr="0076543C">
              <w:rPr>
                <w:lang w:val="en-US"/>
              </w:rPr>
              <w:t>SDD_TransmissionQualityMeasurement</w:t>
            </w:r>
            <w:proofErr w:type="spellEnd"/>
          </w:p>
        </w:tc>
        <w:tc>
          <w:tcPr>
            <w:tcW w:w="851" w:type="dxa"/>
            <w:shd w:val="clear" w:color="auto" w:fill="auto"/>
            <w:vAlign w:val="center"/>
          </w:tcPr>
          <w:p w14:paraId="11D716EA" w14:textId="27574DEF" w:rsidR="00A02FA7" w:rsidRPr="00A02FA7" w:rsidRDefault="00A02FA7" w:rsidP="00A02FA7">
            <w:pPr>
              <w:pStyle w:val="TAC"/>
            </w:pPr>
            <w:r w:rsidRPr="00A02FA7">
              <w:t>5.5</w:t>
            </w:r>
          </w:p>
        </w:tc>
        <w:tc>
          <w:tcPr>
            <w:tcW w:w="2551" w:type="dxa"/>
            <w:shd w:val="clear" w:color="auto" w:fill="auto"/>
            <w:vAlign w:val="center"/>
          </w:tcPr>
          <w:p w14:paraId="0396D9DD" w14:textId="5B558B3C" w:rsidR="00A02FA7" w:rsidRPr="00A02FA7" w:rsidRDefault="00A02FA7" w:rsidP="00A02FA7">
            <w:pPr>
              <w:pStyle w:val="TAL"/>
            </w:pPr>
            <w:r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shd w:val="clear" w:color="auto" w:fill="auto"/>
            <w:vAlign w:val="center"/>
          </w:tcPr>
          <w:p w14:paraId="611DDA1E" w14:textId="4611B6FF" w:rsidR="00A02FA7" w:rsidRPr="00A02FA7" w:rsidRDefault="00A02FA7" w:rsidP="00A02FA7">
            <w:pPr>
              <w:pStyle w:val="TAL"/>
            </w:pPr>
            <w:proofErr w:type="spellStart"/>
            <w:r w:rsidRPr="00A02FA7">
              <w:t>sdd-tqm</w:t>
            </w:r>
            <w:proofErr w:type="spellEnd"/>
          </w:p>
        </w:tc>
        <w:tc>
          <w:tcPr>
            <w:tcW w:w="793" w:type="dxa"/>
            <w:shd w:val="clear" w:color="auto" w:fill="auto"/>
            <w:vAlign w:val="center"/>
          </w:tcPr>
          <w:p w14:paraId="5145A749" w14:textId="30A61BE5" w:rsidR="00A02FA7" w:rsidRPr="00A02FA7" w:rsidRDefault="00A02FA7" w:rsidP="00A02FA7">
            <w:pPr>
              <w:pStyle w:val="TAC"/>
            </w:pPr>
            <w:r w:rsidRPr="00A02FA7">
              <w:t>A.5</w:t>
            </w:r>
          </w:p>
        </w:tc>
      </w:tr>
    </w:tbl>
    <w:p w14:paraId="42814162" w14:textId="77777777" w:rsidR="003E58FE" w:rsidRPr="00F112E4" w:rsidRDefault="003E58FE" w:rsidP="003E58FE"/>
    <w:p w14:paraId="0FDDE37B" w14:textId="77777777" w:rsidR="00712AD5" w:rsidRPr="00C71C44" w:rsidRDefault="00712AD5" w:rsidP="00712AD5">
      <w:pPr>
        <w:pStyle w:val="EditorsNote"/>
      </w:pPr>
      <w:r w:rsidRPr="00C71C44">
        <w:t>Editor's Note:</w:t>
      </w:r>
      <w:r w:rsidRPr="00C71C44">
        <w:tab/>
      </w:r>
      <w:r>
        <w:t xml:space="preserve">Whether the </w:t>
      </w:r>
      <w:proofErr w:type="spellStart"/>
      <w:r>
        <w:t>SDD_RegularTransmission</w:t>
      </w:r>
      <w:proofErr w:type="spellEnd"/>
      <w:r>
        <w:t xml:space="preserve"> and the </w:t>
      </w:r>
      <w:proofErr w:type="spellStart"/>
      <w:r>
        <w:t>SDD_URLLCTransmission</w:t>
      </w:r>
      <w:proofErr w:type="spellEnd"/>
      <w:r>
        <w:t xml:space="preserve"> can be merged into a single API is FFS</w:t>
      </w:r>
      <w:r w:rsidRPr="00C71C44">
        <w:t>.</w:t>
      </w:r>
    </w:p>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6D12D4A6" w:rsidR="008A6D4A" w:rsidRDefault="003D68EA" w:rsidP="007A4424">
      <w:pPr>
        <w:pStyle w:val="Heading2"/>
      </w:pPr>
      <w:bookmarkStart w:id="50" w:name="_Toc510696587"/>
      <w:bookmarkStart w:id="51" w:name="_Toc35971379"/>
      <w:r w:rsidRPr="004D3578">
        <w:br w:type="page"/>
      </w:r>
      <w:bookmarkStart w:id="52" w:name="_Toc136374976"/>
      <w:r w:rsidR="008A6D4A">
        <w:lastRenderedPageBreak/>
        <w:t>5.2</w:t>
      </w:r>
      <w:r w:rsidR="008A6D4A">
        <w:tab/>
        <w:t>&lt;Service 1&gt;</w:t>
      </w:r>
      <w:r w:rsidR="008A6D4A" w:rsidRPr="00AF47A0">
        <w:t xml:space="preserve"> </w:t>
      </w:r>
      <w:r w:rsidR="008A6D4A">
        <w:t>Service</w:t>
      </w:r>
      <w:bookmarkEnd w:id="50"/>
      <w:bookmarkEnd w:id="51"/>
      <w:bookmarkEnd w:id="52"/>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3" w:name="_Toc510696588"/>
      <w:bookmarkStart w:id="54" w:name="_Toc35971380"/>
      <w:bookmarkStart w:id="55" w:name="_Toc136374977"/>
      <w:r>
        <w:t>5.2.1</w:t>
      </w:r>
      <w:r>
        <w:tab/>
        <w:t>Service Description</w:t>
      </w:r>
      <w:bookmarkEnd w:id="53"/>
      <w:bookmarkEnd w:id="54"/>
      <w:bookmarkEnd w:id="55"/>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6" w:name="_Toc510696589"/>
      <w:bookmarkStart w:id="57" w:name="_Toc35971381"/>
      <w:bookmarkStart w:id="58" w:name="_Toc136374978"/>
      <w:r>
        <w:t>5.2.2</w:t>
      </w:r>
      <w:r>
        <w:tab/>
        <w:t>Service Operations</w:t>
      </w:r>
      <w:bookmarkEnd w:id="56"/>
      <w:bookmarkEnd w:id="57"/>
      <w:bookmarkEnd w:id="58"/>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9" w:name="_Toc510696590"/>
      <w:bookmarkStart w:id="60" w:name="_Toc35971382"/>
      <w:bookmarkStart w:id="61" w:name="_Toc136374979"/>
      <w:r>
        <w:t>5.2.2.1</w:t>
      </w:r>
      <w:r>
        <w:tab/>
        <w:t>Introduction</w:t>
      </w:r>
      <w:bookmarkEnd w:id="59"/>
      <w:bookmarkEnd w:id="60"/>
      <w:bookmarkEnd w:id="61"/>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2" w:name="_Toc510696591"/>
      <w:bookmarkStart w:id="63" w:name="_Toc35971383"/>
      <w:bookmarkStart w:id="64" w:name="_Toc136374980"/>
      <w:r>
        <w:t>5.2.2.2</w:t>
      </w:r>
      <w:r>
        <w:tab/>
        <w:t>&lt;Service operation 1&gt;</w:t>
      </w:r>
      <w:bookmarkEnd w:id="62"/>
      <w:bookmarkEnd w:id="63"/>
      <w:bookmarkEnd w:id="64"/>
    </w:p>
    <w:p w14:paraId="687573F6" w14:textId="77777777" w:rsidR="008A6D4A" w:rsidRDefault="008A6D4A" w:rsidP="007A4424">
      <w:pPr>
        <w:pStyle w:val="Heading5"/>
      </w:pPr>
      <w:bookmarkStart w:id="65" w:name="_Toc510696592"/>
      <w:bookmarkStart w:id="66" w:name="_Toc35971384"/>
      <w:bookmarkStart w:id="67" w:name="_Toc136374981"/>
      <w:r>
        <w:t>5.2.2.2.1</w:t>
      </w:r>
      <w:r>
        <w:tab/>
        <w:t>General</w:t>
      </w:r>
      <w:bookmarkEnd w:id="65"/>
      <w:bookmarkEnd w:id="66"/>
      <w:bookmarkEnd w:id="67"/>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8" w:name="_Toc510696593"/>
      <w:bookmarkStart w:id="69" w:name="_Toc35971385"/>
      <w:bookmarkStart w:id="70" w:name="_Toc136374982"/>
      <w:r>
        <w:t>5.2.2.2.2</w:t>
      </w:r>
      <w:r>
        <w:tab/>
        <w:t>&lt;Procedure 1 using service operation 1 of service 1&gt;</w:t>
      </w:r>
      <w:bookmarkEnd w:id="68"/>
      <w:bookmarkEnd w:id="69"/>
      <w:bookmarkEnd w:id="70"/>
    </w:p>
    <w:p w14:paraId="26C8DBA5" w14:textId="77777777" w:rsidR="008A6D4A" w:rsidRDefault="008A6D4A" w:rsidP="007A4424">
      <w:pPr>
        <w:pStyle w:val="Heading5"/>
      </w:pPr>
      <w:bookmarkStart w:id="71" w:name="_Toc510696594"/>
      <w:bookmarkStart w:id="72" w:name="_Toc35971386"/>
      <w:bookmarkStart w:id="73" w:name="_Toc136374983"/>
      <w:r>
        <w:t>5.2.2.2.3</w:t>
      </w:r>
      <w:r>
        <w:tab/>
        <w:t>&lt;Procedure 2 using service operation 1 of service 1&gt;</w:t>
      </w:r>
      <w:bookmarkEnd w:id="71"/>
      <w:bookmarkEnd w:id="72"/>
      <w:bookmarkEnd w:id="73"/>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4" w:name="_Toc510696595"/>
      <w:bookmarkStart w:id="75" w:name="_Toc35971387"/>
      <w:bookmarkStart w:id="76" w:name="_Toc136374984"/>
      <w:r>
        <w:t>5.2.2.3</w:t>
      </w:r>
      <w:r>
        <w:tab/>
        <w:t>&lt;Service operation 2&gt;</w:t>
      </w:r>
      <w:bookmarkEnd w:id="74"/>
      <w:bookmarkEnd w:id="75"/>
      <w:bookmarkEnd w:id="76"/>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2B45BB96" w:rsidR="008A6D4A" w:rsidRDefault="003D68EA" w:rsidP="007A4424">
      <w:pPr>
        <w:pStyle w:val="Heading2"/>
      </w:pPr>
      <w:bookmarkStart w:id="77" w:name="_Toc510696596"/>
      <w:bookmarkStart w:id="78" w:name="_Toc35971388"/>
      <w:r w:rsidRPr="004D3578">
        <w:br w:type="page"/>
      </w:r>
      <w:bookmarkStart w:id="79" w:name="_Toc136374985"/>
      <w:r w:rsidR="008A6D4A">
        <w:lastRenderedPageBreak/>
        <w:t>5.3</w:t>
      </w:r>
      <w:r w:rsidR="008A6D4A">
        <w:tab/>
        <w:t>&lt;Service 2 &gt;</w:t>
      </w:r>
      <w:r w:rsidR="008A6D4A" w:rsidRPr="00AF47A0">
        <w:t xml:space="preserve"> </w:t>
      </w:r>
      <w:r w:rsidR="008A6D4A">
        <w:t>Service</w:t>
      </w:r>
      <w:bookmarkEnd w:id="77"/>
      <w:bookmarkEnd w:id="78"/>
      <w:bookmarkEnd w:id="79"/>
    </w:p>
    <w:p w14:paraId="1F05704F" w14:textId="28C5352F" w:rsidR="008A6D4A" w:rsidRDefault="008A6D4A" w:rsidP="008A6D4A">
      <w:pPr>
        <w:pStyle w:val="Guidance"/>
      </w:pPr>
      <w:r>
        <w:t xml:space="preserve">And </w:t>
      </w:r>
      <w:proofErr w:type="gramStart"/>
      <w:r>
        <w:t>so</w:t>
      </w:r>
      <w:proofErr w:type="gramEnd"/>
      <w:r>
        <w:t xml:space="preserve">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23699B97" w14:textId="4143D162" w:rsidR="00547D0E" w:rsidRDefault="003D68EA" w:rsidP="00547D0E">
      <w:pPr>
        <w:pStyle w:val="Heading2"/>
      </w:pPr>
      <w:bookmarkStart w:id="80" w:name="_Toc510696597"/>
      <w:bookmarkStart w:id="81" w:name="_Toc35971389"/>
      <w:bookmarkStart w:id="82" w:name="_Toc67903503"/>
      <w:r w:rsidRPr="004D3578">
        <w:br w:type="page"/>
      </w:r>
      <w:bookmarkStart w:id="83" w:name="_Toc136374986"/>
      <w:r w:rsidR="00547D0E">
        <w:lastRenderedPageBreak/>
        <w:t>5.4</w:t>
      </w:r>
      <w:r w:rsidR="00547D0E">
        <w:tab/>
      </w:r>
      <w:bookmarkEnd w:id="82"/>
      <w:proofErr w:type="spellStart"/>
      <w:r w:rsidR="00547D0E" w:rsidRPr="00C20CAE">
        <w:rPr>
          <w:lang w:val="en-US"/>
        </w:rPr>
        <w:t>S</w:t>
      </w:r>
      <w:r w:rsidR="00547D0E">
        <w:rPr>
          <w:lang w:val="en-US"/>
        </w:rPr>
        <w:t>DD</w:t>
      </w:r>
      <w:r w:rsidR="00547D0E" w:rsidRPr="00C20CAE">
        <w:rPr>
          <w:lang w:val="en-US"/>
        </w:rPr>
        <w:t>_DDContext</w:t>
      </w:r>
      <w:proofErr w:type="spellEnd"/>
      <w:r w:rsidR="00547D0E">
        <w:rPr>
          <w:lang w:eastAsia="zh-CN"/>
        </w:rPr>
        <w:t xml:space="preserve"> Service</w:t>
      </w:r>
      <w:bookmarkEnd w:id="83"/>
    </w:p>
    <w:p w14:paraId="2582C32D" w14:textId="77777777" w:rsidR="00547D0E" w:rsidRDefault="00547D0E" w:rsidP="00547D0E">
      <w:pPr>
        <w:pStyle w:val="Heading3"/>
      </w:pPr>
      <w:bookmarkStart w:id="84" w:name="_Toc67903504"/>
      <w:bookmarkStart w:id="85" w:name="_Toc136374987"/>
      <w:r>
        <w:t>5.4.1</w:t>
      </w:r>
      <w:r>
        <w:tab/>
        <w:t>Service Description</w:t>
      </w:r>
      <w:bookmarkEnd w:id="84"/>
      <w:bookmarkEnd w:id="85"/>
    </w:p>
    <w:p w14:paraId="24866E97" w14:textId="77777777" w:rsidR="00547D0E" w:rsidRDefault="00547D0E" w:rsidP="00547D0E">
      <w:r>
        <w:t xml:space="preserve">The </w:t>
      </w:r>
      <w:proofErr w:type="spellStart"/>
      <w:r w:rsidRPr="00C20CAE">
        <w:rPr>
          <w:lang w:val="en-US"/>
        </w:rPr>
        <w:t>S</w:t>
      </w:r>
      <w:r>
        <w:rPr>
          <w:lang w:val="en-US"/>
        </w:rPr>
        <w:t>DD</w:t>
      </w:r>
      <w:r w:rsidRPr="00C20CAE">
        <w:rPr>
          <w:lang w:val="en-US"/>
        </w:rPr>
        <w:t>_DDContext</w:t>
      </w:r>
      <w:proofErr w:type="spellEnd"/>
      <w:r w:rsidRPr="003D1A03">
        <w:t xml:space="preserve"> </w:t>
      </w:r>
      <w:r>
        <w:t>service exposed by the SEALDD</w:t>
      </w:r>
      <w:r w:rsidRPr="003D1A03">
        <w:t xml:space="preserve"> server via</w:t>
      </w:r>
      <w:r>
        <w:t xml:space="preserve"> the SEALDD-E</w:t>
      </w:r>
      <w:r w:rsidRPr="003D1A03">
        <w:t xml:space="preserve"> reference point</w:t>
      </w:r>
      <w:r>
        <w:t xml:space="preserve"> enables a service consumer (e.g., SEALDD server) to:</w:t>
      </w:r>
    </w:p>
    <w:p w14:paraId="544D5725" w14:textId="5417CD0B" w:rsidR="00547D0E" w:rsidRDefault="00547D0E" w:rsidP="00547D0E">
      <w:pPr>
        <w:pStyle w:val="B1"/>
        <w:numPr>
          <w:ilvl w:val="0"/>
          <w:numId w:val="18"/>
        </w:numPr>
        <w:overflowPunct/>
        <w:autoSpaceDE/>
        <w:autoSpaceDN/>
        <w:adjustRightInd/>
        <w:textAlignment w:val="auto"/>
      </w:pPr>
      <w:r>
        <w:t xml:space="preserve">push the </w:t>
      </w:r>
      <w:r>
        <w:t>D</w:t>
      </w:r>
      <w:r>
        <w:t xml:space="preserve">ata </w:t>
      </w:r>
      <w:r>
        <w:t>D</w:t>
      </w:r>
      <w:r>
        <w:t>elivery (DD) context to the new SEALDD server; and</w:t>
      </w:r>
    </w:p>
    <w:p w14:paraId="3614FA70" w14:textId="77777777" w:rsidR="00547D0E" w:rsidRDefault="00547D0E" w:rsidP="00547D0E">
      <w:pPr>
        <w:pStyle w:val="B1"/>
        <w:numPr>
          <w:ilvl w:val="0"/>
          <w:numId w:val="18"/>
        </w:numPr>
        <w:overflowPunct/>
        <w:autoSpaceDE/>
        <w:autoSpaceDN/>
        <w:adjustRightInd/>
        <w:textAlignment w:val="auto"/>
      </w:pPr>
      <w:r>
        <w:t>pull the DD context from the old SEALDD server.</w:t>
      </w:r>
    </w:p>
    <w:p w14:paraId="5DD865EA" w14:textId="77777777" w:rsidR="00547D0E" w:rsidRDefault="00547D0E" w:rsidP="00547D0E">
      <w:pPr>
        <w:pStyle w:val="Heading3"/>
      </w:pPr>
      <w:bookmarkStart w:id="86" w:name="_Toc67903505"/>
      <w:bookmarkStart w:id="87" w:name="_Toc136374988"/>
      <w:r>
        <w:t>5.4.2</w:t>
      </w:r>
      <w:r>
        <w:tab/>
        <w:t>Service Operations</w:t>
      </w:r>
      <w:bookmarkEnd w:id="86"/>
      <w:bookmarkEnd w:id="87"/>
    </w:p>
    <w:p w14:paraId="51CAA9EF" w14:textId="2E9AA441" w:rsidR="00547D0E" w:rsidRDefault="00547D0E" w:rsidP="00547D0E">
      <w:pPr>
        <w:pStyle w:val="Heading4"/>
      </w:pPr>
      <w:bookmarkStart w:id="88" w:name="_Toc24868402"/>
      <w:bookmarkStart w:id="89" w:name="_Toc34153892"/>
      <w:bookmarkStart w:id="90" w:name="_Toc36040836"/>
      <w:bookmarkStart w:id="91" w:name="_Toc36041149"/>
      <w:bookmarkStart w:id="92" w:name="_Toc43196422"/>
      <w:bookmarkStart w:id="93" w:name="_Toc43481192"/>
      <w:bookmarkStart w:id="94" w:name="_Toc45134469"/>
      <w:bookmarkStart w:id="95" w:name="_Toc51189001"/>
      <w:bookmarkStart w:id="96" w:name="_Toc51763677"/>
      <w:bookmarkStart w:id="97" w:name="_Toc57205909"/>
      <w:bookmarkStart w:id="98" w:name="_Toc59019250"/>
      <w:bookmarkStart w:id="99" w:name="_Toc68169923"/>
      <w:bookmarkStart w:id="100" w:name="_Toc83233964"/>
      <w:bookmarkStart w:id="101" w:name="_Toc90661318"/>
      <w:bookmarkStart w:id="102" w:name="_Toc120544221"/>
      <w:bookmarkStart w:id="103" w:name="_Toc67903506"/>
      <w:bookmarkStart w:id="104" w:name="_Toc136374989"/>
      <w:r>
        <w:t>5.4.2.1</w:t>
      </w:r>
      <w:r>
        <w:tab/>
        <w:t>Introduction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4"/>
    </w:p>
    <w:p w14:paraId="66E60D30" w14:textId="77777777" w:rsidR="00547D0E" w:rsidRDefault="00547D0E" w:rsidP="00547D0E">
      <w:r>
        <w:t xml:space="preserve">The service operations defined for the </w:t>
      </w:r>
      <w:proofErr w:type="spellStart"/>
      <w:r w:rsidRPr="00C20CAE">
        <w:rPr>
          <w:lang w:val="en-US"/>
        </w:rPr>
        <w:t>S</w:t>
      </w:r>
      <w:r>
        <w:rPr>
          <w:lang w:val="en-US"/>
        </w:rPr>
        <w:t>DD</w:t>
      </w:r>
      <w:r w:rsidRPr="00C20CAE">
        <w:rPr>
          <w:lang w:val="en-US"/>
        </w:rPr>
        <w:t>_DDContext</w:t>
      </w:r>
      <w:proofErr w:type="spellEnd"/>
      <w:r w:rsidRPr="003D1A03">
        <w:t xml:space="preserve"> API</w:t>
      </w:r>
      <w:r>
        <w:t xml:space="preserve"> are shown in the table 5.4.1.2.1-1.</w:t>
      </w:r>
    </w:p>
    <w:p w14:paraId="2294E2B3" w14:textId="77777777" w:rsidR="00547D0E" w:rsidRDefault="00547D0E" w:rsidP="00547D0E">
      <w:pPr>
        <w:pStyle w:val="TH"/>
      </w:pPr>
      <w:r>
        <w:t xml:space="preserve">Table 5.4.1.2.1-1: Operations of the </w:t>
      </w:r>
      <w:proofErr w:type="spellStart"/>
      <w:r w:rsidRPr="00C20CAE">
        <w:rPr>
          <w:lang w:val="en-US"/>
        </w:rPr>
        <w:t>S</w:t>
      </w:r>
      <w:r>
        <w:rPr>
          <w:lang w:val="en-US"/>
        </w:rPr>
        <w:t>DD</w:t>
      </w:r>
      <w:r w:rsidRPr="00C20CAE">
        <w:rPr>
          <w:lang w:val="en-US"/>
        </w:rPr>
        <w:t>_DDContext</w:t>
      </w:r>
      <w:proofErr w:type="spellEnd"/>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proofErr w:type="spellStart"/>
            <w:r>
              <w:t>SDD_</w:t>
            </w:r>
            <w:r>
              <w:rPr>
                <w:lang w:eastAsia="zh-CN"/>
              </w:rPr>
              <w:t>DDContext_Push</w:t>
            </w:r>
            <w:proofErr w:type="spellEnd"/>
          </w:p>
        </w:tc>
        <w:tc>
          <w:tcPr>
            <w:tcW w:w="4395" w:type="dxa"/>
          </w:tcPr>
          <w:p w14:paraId="2B9FA1E4" w14:textId="77777777" w:rsidR="00547D0E" w:rsidRDefault="00547D0E" w:rsidP="00547D0E">
            <w:pPr>
              <w:pStyle w:val="TAL"/>
            </w:pPr>
            <w:r>
              <w:t>This service operation is used by the old SEALDD server to push the DD context to the new SEALDD server.</w:t>
            </w:r>
          </w:p>
        </w:tc>
        <w:tc>
          <w:tcPr>
            <w:tcW w:w="1565" w:type="dxa"/>
          </w:tcPr>
          <w:p w14:paraId="26126F03" w14:textId="77777777" w:rsidR="00547D0E" w:rsidRDefault="00547D0E" w:rsidP="00547D0E">
            <w:pPr>
              <w:pStyle w:val="TAL"/>
            </w:pPr>
            <w:r>
              <w:t>SEALDD server</w:t>
            </w:r>
          </w:p>
        </w:tc>
      </w:tr>
      <w:tr w:rsidR="00547D0E" w14:paraId="557A809C" w14:textId="77777777" w:rsidTr="00547D0E">
        <w:trPr>
          <w:jc w:val="center"/>
        </w:trPr>
        <w:tc>
          <w:tcPr>
            <w:tcW w:w="3260" w:type="dxa"/>
          </w:tcPr>
          <w:p w14:paraId="372F9C5C" w14:textId="77777777" w:rsidR="00547D0E" w:rsidRDefault="00547D0E" w:rsidP="00547D0E">
            <w:pPr>
              <w:pStyle w:val="TAL"/>
            </w:pPr>
            <w:proofErr w:type="spellStart"/>
            <w:r>
              <w:t>SDD_</w:t>
            </w:r>
            <w:r>
              <w:rPr>
                <w:lang w:eastAsia="zh-CN"/>
              </w:rPr>
              <w:t>DDContext_Pull</w:t>
            </w:r>
            <w:proofErr w:type="spellEnd"/>
          </w:p>
        </w:tc>
        <w:tc>
          <w:tcPr>
            <w:tcW w:w="4395" w:type="dxa"/>
          </w:tcPr>
          <w:p w14:paraId="388E5974" w14:textId="77777777" w:rsidR="00547D0E" w:rsidRDefault="00547D0E" w:rsidP="00547D0E">
            <w:pPr>
              <w:pStyle w:val="TAL"/>
            </w:pPr>
            <w:r>
              <w:t>This service operation is used by the new SEALDD server to pull the DD context from the old SEALDD server.</w:t>
            </w:r>
          </w:p>
        </w:tc>
        <w:tc>
          <w:tcPr>
            <w:tcW w:w="1565" w:type="dxa"/>
          </w:tcPr>
          <w:p w14:paraId="480A7D6C" w14:textId="77777777" w:rsidR="00547D0E" w:rsidRDefault="00547D0E" w:rsidP="00547D0E">
            <w:pPr>
              <w:pStyle w:val="TAL"/>
            </w:pPr>
            <w:r>
              <w:t>SEALDD server</w:t>
            </w:r>
          </w:p>
        </w:tc>
      </w:tr>
    </w:tbl>
    <w:p w14:paraId="57A4BB7C" w14:textId="77777777" w:rsidR="00547D0E" w:rsidRDefault="00547D0E" w:rsidP="00547D0E"/>
    <w:p w14:paraId="65B96394" w14:textId="3BF4225C" w:rsidR="00547D0E" w:rsidRDefault="00547D0E" w:rsidP="00547D0E">
      <w:pPr>
        <w:pStyle w:val="Heading4"/>
      </w:pPr>
      <w:bookmarkStart w:id="105" w:name="_Toc90661319"/>
      <w:bookmarkStart w:id="106" w:name="_Toc120544222"/>
      <w:bookmarkStart w:id="107" w:name="_Toc136374990"/>
      <w:bookmarkEnd w:id="103"/>
      <w:r>
        <w:t>5.4.2.2</w:t>
      </w:r>
      <w:r>
        <w:tab/>
      </w:r>
      <w:bookmarkEnd w:id="105"/>
      <w:bookmarkEnd w:id="106"/>
      <w:proofErr w:type="spellStart"/>
      <w:r>
        <w:t>SDD_</w:t>
      </w:r>
      <w:r>
        <w:rPr>
          <w:lang w:eastAsia="zh-CN"/>
        </w:rPr>
        <w:t>DDContext_Push</w:t>
      </w:r>
      <w:bookmarkEnd w:id="107"/>
      <w:proofErr w:type="spellEnd"/>
    </w:p>
    <w:p w14:paraId="505C62CD" w14:textId="032ED7F7" w:rsidR="004C3915" w:rsidRDefault="004C3915" w:rsidP="004C3915">
      <w:pPr>
        <w:pStyle w:val="Heading5"/>
      </w:pPr>
      <w:bookmarkStart w:id="108" w:name="_Toc24868405"/>
      <w:bookmarkStart w:id="109" w:name="_Toc34153895"/>
      <w:bookmarkStart w:id="110" w:name="_Toc36040839"/>
      <w:bookmarkStart w:id="111" w:name="_Toc36041152"/>
      <w:bookmarkStart w:id="112" w:name="_Toc43196425"/>
      <w:bookmarkStart w:id="113" w:name="_Toc43481195"/>
      <w:bookmarkStart w:id="114" w:name="_Toc45134472"/>
      <w:bookmarkStart w:id="115" w:name="_Toc51189004"/>
      <w:bookmarkStart w:id="116" w:name="_Toc51763680"/>
      <w:bookmarkStart w:id="117" w:name="_Toc57205912"/>
      <w:bookmarkStart w:id="118" w:name="_Toc59019253"/>
      <w:bookmarkStart w:id="119" w:name="_Toc68169926"/>
      <w:bookmarkStart w:id="120" w:name="_Toc83233967"/>
      <w:bookmarkStart w:id="121" w:name="_Toc90661321"/>
      <w:bookmarkStart w:id="122" w:name="_Toc120544224"/>
      <w:bookmarkStart w:id="123" w:name="_Toc96843345"/>
      <w:bookmarkStart w:id="124" w:name="_Toc96844320"/>
      <w:bookmarkStart w:id="125" w:name="_Toc100739893"/>
      <w:bookmarkStart w:id="126" w:name="_Toc129252466"/>
      <w:bookmarkStart w:id="127" w:name="_Toc136374991"/>
      <w:r>
        <w:t>5.4.2.2.1</w:t>
      </w:r>
      <w:r>
        <w:tab/>
        <w:t>General</w:t>
      </w:r>
      <w:bookmarkEnd w:id="123"/>
      <w:bookmarkEnd w:id="124"/>
      <w:bookmarkEnd w:id="125"/>
      <w:bookmarkEnd w:id="126"/>
      <w:bookmarkEnd w:id="127"/>
    </w:p>
    <w:p w14:paraId="46F44ACB" w14:textId="77777777" w:rsidR="00547D0E" w:rsidRDefault="00547D0E" w:rsidP="00547D0E">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p>
    <w:p w14:paraId="24E63872" w14:textId="77777777" w:rsidR="00547D0E" w:rsidRDefault="00547D0E" w:rsidP="00547D0E">
      <w:r>
        <w:t>The following procedures are supported by the "</w:t>
      </w:r>
      <w:proofErr w:type="spellStart"/>
      <w:r>
        <w:t>SDD_</w:t>
      </w:r>
      <w:r>
        <w:rPr>
          <w:lang w:eastAsia="zh-CN"/>
        </w:rPr>
        <w:t>DDContext_Push</w:t>
      </w:r>
      <w:proofErr w:type="spellEnd"/>
      <w:r>
        <w:rPr>
          <w:lang w:eastAsia="zh-CN"/>
        </w:rPr>
        <w:t>"</w:t>
      </w:r>
      <w:r>
        <w:t xml:space="preserve"> service operation:</w:t>
      </w:r>
    </w:p>
    <w:p w14:paraId="2F103A11" w14:textId="77777777" w:rsidR="00547D0E" w:rsidRPr="001C27FD" w:rsidRDefault="00547D0E" w:rsidP="00547D0E">
      <w:pPr>
        <w:pStyle w:val="B1"/>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128" w:name="_Toc13637499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5.4.2.2.2</w:t>
      </w:r>
      <w:r>
        <w:tab/>
      </w:r>
      <w:r w:rsidRPr="00E001E0">
        <w:t>DD Context Push</w:t>
      </w:r>
      <w:bookmarkEnd w:id="128"/>
    </w:p>
    <w:p w14:paraId="6C4DAF26" w14:textId="77777777" w:rsidR="00547D0E" w:rsidRDefault="00547D0E" w:rsidP="00547D0E">
      <w:pPr>
        <w:pStyle w:val="EditorsNote"/>
      </w:pPr>
      <w:r>
        <w:t xml:space="preserve">Editor's note: The procedure for the </w:t>
      </w:r>
      <w:proofErr w:type="spellStart"/>
      <w:r>
        <w:t>SDD_</w:t>
      </w:r>
      <w:r>
        <w:rPr>
          <w:lang w:eastAsia="zh-CN"/>
        </w:rPr>
        <w:t>DDContext_Push</w:t>
      </w:r>
      <w:proofErr w:type="spellEnd"/>
      <w:r>
        <w:rPr>
          <w:lang w:eastAsia="zh-CN"/>
        </w:rPr>
        <w:t xml:space="preserve"> is FFS and pending to the ENs resolution in stage 2.</w:t>
      </w:r>
    </w:p>
    <w:p w14:paraId="7B45442E" w14:textId="6BE234D4" w:rsidR="00547D0E" w:rsidRDefault="00547D0E" w:rsidP="00547D0E">
      <w:pPr>
        <w:pStyle w:val="Heading4"/>
      </w:pPr>
      <w:bookmarkStart w:id="129" w:name="_Toc136374993"/>
      <w:r>
        <w:t>5.4.2.3</w:t>
      </w:r>
      <w:r>
        <w:tab/>
      </w:r>
      <w:proofErr w:type="spellStart"/>
      <w:r>
        <w:t>SDD_</w:t>
      </w:r>
      <w:r>
        <w:rPr>
          <w:lang w:eastAsia="zh-CN"/>
        </w:rPr>
        <w:t>DDContext_Pull</w:t>
      </w:r>
      <w:bookmarkEnd w:id="129"/>
      <w:proofErr w:type="spellEnd"/>
    </w:p>
    <w:p w14:paraId="1B536A75" w14:textId="0342FCB7" w:rsidR="00624ABE" w:rsidRDefault="00624ABE" w:rsidP="00624ABE">
      <w:pPr>
        <w:pStyle w:val="Heading5"/>
      </w:pPr>
      <w:bookmarkStart w:id="130" w:name="_Toc136374994"/>
      <w:r>
        <w:t>5.4.2.3.1</w:t>
      </w:r>
      <w:r>
        <w:tab/>
        <w:t>General</w:t>
      </w:r>
      <w:bookmarkEnd w:id="130"/>
    </w:p>
    <w:p w14:paraId="0CA1A8BA" w14:textId="77777777" w:rsidR="00547D0E" w:rsidRDefault="00547D0E" w:rsidP="00547D0E">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p>
    <w:p w14:paraId="30D29248" w14:textId="77777777" w:rsidR="00547D0E" w:rsidRDefault="00547D0E" w:rsidP="00547D0E">
      <w:r>
        <w:t>The following procedures are supported by the "</w:t>
      </w:r>
      <w:proofErr w:type="spellStart"/>
      <w:r>
        <w:t>SDD_</w:t>
      </w:r>
      <w:r>
        <w:rPr>
          <w:lang w:eastAsia="zh-CN"/>
        </w:rPr>
        <w:t>DDContext_Push</w:t>
      </w:r>
      <w:proofErr w:type="spellEnd"/>
      <w:r>
        <w:t>" service operation:</w:t>
      </w:r>
    </w:p>
    <w:p w14:paraId="19429C2A" w14:textId="77777777" w:rsidR="00547D0E" w:rsidRPr="001C27FD" w:rsidRDefault="00547D0E" w:rsidP="00547D0E">
      <w:pPr>
        <w:pStyle w:val="B1"/>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131" w:name="_Toc136374995"/>
      <w:r>
        <w:t>5.4.2.</w:t>
      </w:r>
      <w:r w:rsidR="000F06DB">
        <w:t>3</w:t>
      </w:r>
      <w:r>
        <w:t>.2</w:t>
      </w:r>
      <w:r>
        <w:tab/>
      </w:r>
      <w:r w:rsidRPr="00E001E0">
        <w:t>DD Context Pu</w:t>
      </w:r>
      <w:r w:rsidR="00E045F7">
        <w:t>ll</w:t>
      </w:r>
      <w:bookmarkEnd w:id="131"/>
    </w:p>
    <w:p w14:paraId="2C6EFB1D" w14:textId="77777777" w:rsidR="00547D0E" w:rsidRDefault="00547D0E" w:rsidP="00547D0E">
      <w:pPr>
        <w:pStyle w:val="EditorsNote"/>
      </w:pPr>
      <w:r>
        <w:t xml:space="preserve">Editor's note: The procedure for the </w:t>
      </w:r>
      <w:proofErr w:type="spellStart"/>
      <w:r>
        <w:t>SDD_</w:t>
      </w:r>
      <w:r>
        <w:rPr>
          <w:lang w:eastAsia="zh-CN"/>
        </w:rPr>
        <w:t>DDContext_Pull</w:t>
      </w:r>
      <w:proofErr w:type="spellEnd"/>
      <w:r>
        <w:rPr>
          <w:lang w:eastAsia="zh-CN"/>
        </w:rPr>
        <w:t xml:space="preserve"> is FFS and pending to the ENs resolution in stage 2.</w:t>
      </w:r>
    </w:p>
    <w:p w14:paraId="0054F477" w14:textId="7F49F6F6" w:rsidR="008344F0" w:rsidRPr="008344F0" w:rsidRDefault="003D68EA" w:rsidP="008344F0">
      <w:pPr>
        <w:pStyle w:val="Heading2"/>
      </w:pPr>
      <w:r w:rsidRPr="004D3578">
        <w:br w:type="page"/>
      </w:r>
      <w:bookmarkStart w:id="132" w:name="_Toc136374996"/>
      <w:r w:rsidR="008344F0" w:rsidRPr="008344F0">
        <w:lastRenderedPageBreak/>
        <w:t>5.5</w:t>
      </w:r>
      <w:r w:rsidR="008344F0" w:rsidRPr="008344F0">
        <w:tab/>
      </w:r>
      <w:proofErr w:type="spellStart"/>
      <w:r w:rsidR="008344F0" w:rsidRPr="008344F0">
        <w:rPr>
          <w:lang w:val="en-US"/>
        </w:rPr>
        <w:t>SDD_TransmissionQualityMeasurement</w:t>
      </w:r>
      <w:bookmarkEnd w:id="132"/>
      <w:proofErr w:type="spellEnd"/>
    </w:p>
    <w:p w14:paraId="563331BA" w14:textId="77777777" w:rsidR="008344F0" w:rsidRPr="008344F0" w:rsidRDefault="008344F0" w:rsidP="008344F0">
      <w:pPr>
        <w:pStyle w:val="Heading3"/>
      </w:pPr>
      <w:bookmarkStart w:id="133" w:name="_Toc96843341"/>
      <w:bookmarkStart w:id="134" w:name="_Toc96844316"/>
      <w:bookmarkStart w:id="135" w:name="_Toc100739889"/>
      <w:bookmarkStart w:id="136" w:name="_Toc129252462"/>
      <w:bookmarkStart w:id="137" w:name="_Toc136374997"/>
      <w:r w:rsidRPr="008344F0">
        <w:t>5.5.1</w:t>
      </w:r>
      <w:r w:rsidRPr="008344F0">
        <w:tab/>
        <w:t>Service Description</w:t>
      </w:r>
      <w:bookmarkEnd w:id="133"/>
      <w:bookmarkEnd w:id="134"/>
      <w:bookmarkEnd w:id="135"/>
      <w:bookmarkEnd w:id="136"/>
      <w:bookmarkEnd w:id="137"/>
    </w:p>
    <w:p w14:paraId="050784C4" w14:textId="77777777" w:rsidR="008344F0" w:rsidRPr="008344F0" w:rsidRDefault="008344F0" w:rsidP="008344F0">
      <w:bookmarkStart w:id="138" w:name="_Toc96843342"/>
      <w:bookmarkStart w:id="139" w:name="_Toc96844317"/>
      <w:bookmarkStart w:id="140" w:name="_Toc100739890"/>
      <w:bookmarkStart w:id="141" w:name="_Toc129252463"/>
      <w:r w:rsidRPr="008344F0">
        <w:t xml:space="preserve">The </w:t>
      </w:r>
      <w:proofErr w:type="spellStart"/>
      <w:r w:rsidRPr="008344F0">
        <w:rPr>
          <w:lang w:val="en-US"/>
        </w:rPr>
        <w:t>SDD_TransmissionQualityMeasurement</w:t>
      </w:r>
      <w:proofErr w:type="spellEnd"/>
      <w:r w:rsidRPr="008344F0">
        <w:t xml:space="preserve"> service exposed by the SEALDD Server enables a service consumer (e.g. VAL Server) to:</w:t>
      </w:r>
    </w:p>
    <w:p w14:paraId="0C7D0D0D" w14:textId="77777777" w:rsidR="008344F0" w:rsidRPr="008344F0" w:rsidRDefault="008344F0" w:rsidP="008344F0">
      <w:pPr>
        <w:pStyle w:val="B1"/>
      </w:pPr>
      <w:r w:rsidRPr="008344F0">
        <w:t>-</w:t>
      </w:r>
      <w:r w:rsidRPr="008344F0">
        <w:tab/>
        <w:t>create/update/delete a Transmission Quality Measurement Subscription and/or receive historical Transmission Quality Measurement reports; and</w:t>
      </w:r>
    </w:p>
    <w:p w14:paraId="346A67E4" w14:textId="448DD2A7" w:rsidR="008344F0" w:rsidRPr="008344F0" w:rsidRDefault="008344F0" w:rsidP="008344F0">
      <w:pPr>
        <w:pStyle w:val="B1"/>
      </w:pPr>
      <w:r w:rsidRPr="008344F0">
        <w:t>-</w:t>
      </w:r>
      <w:r w:rsidRPr="008344F0">
        <w:tab/>
        <w:t>receive Transmission Quality Measurement notifications</w:t>
      </w:r>
      <w:r w:rsidR="006B3492">
        <w:t>.</w:t>
      </w:r>
    </w:p>
    <w:p w14:paraId="71206A32" w14:textId="77777777" w:rsidR="008344F0" w:rsidRPr="008344F0" w:rsidRDefault="008344F0" w:rsidP="008344F0">
      <w:pPr>
        <w:pStyle w:val="Heading3"/>
      </w:pPr>
      <w:bookmarkStart w:id="142" w:name="_Toc136374998"/>
      <w:r w:rsidRPr="008344F0">
        <w:t>5.5.2</w:t>
      </w:r>
      <w:r w:rsidRPr="008344F0">
        <w:tab/>
        <w:t>Service Operations</w:t>
      </w:r>
      <w:bookmarkEnd w:id="138"/>
      <w:bookmarkEnd w:id="139"/>
      <w:bookmarkEnd w:id="140"/>
      <w:bookmarkEnd w:id="141"/>
      <w:bookmarkEnd w:id="142"/>
    </w:p>
    <w:p w14:paraId="0396EE3D" w14:textId="77777777" w:rsidR="008344F0" w:rsidRPr="008344F0" w:rsidRDefault="008344F0" w:rsidP="008344F0">
      <w:pPr>
        <w:pStyle w:val="Heading4"/>
      </w:pPr>
      <w:bookmarkStart w:id="143" w:name="_Toc96843343"/>
      <w:bookmarkStart w:id="144" w:name="_Toc96844318"/>
      <w:bookmarkStart w:id="145" w:name="_Toc100739891"/>
      <w:bookmarkStart w:id="146" w:name="_Toc129252464"/>
      <w:bookmarkStart w:id="147" w:name="_Toc136374999"/>
      <w:r w:rsidRPr="008344F0">
        <w:t>5.5.2.1</w:t>
      </w:r>
      <w:r w:rsidRPr="008344F0">
        <w:tab/>
        <w:t>Introduction</w:t>
      </w:r>
      <w:bookmarkEnd w:id="143"/>
      <w:bookmarkEnd w:id="144"/>
      <w:bookmarkEnd w:id="145"/>
      <w:bookmarkEnd w:id="146"/>
      <w:bookmarkEnd w:id="147"/>
    </w:p>
    <w:p w14:paraId="503E4731" w14:textId="77777777" w:rsidR="008344F0" w:rsidRPr="008344F0" w:rsidRDefault="008344F0" w:rsidP="008344F0">
      <w:r w:rsidRPr="008344F0">
        <w:t xml:space="preserve">The service operations defined for the </w:t>
      </w:r>
      <w:proofErr w:type="spellStart"/>
      <w:r w:rsidRPr="008344F0">
        <w:rPr>
          <w:lang w:val="en-US"/>
        </w:rPr>
        <w:t>SDD_TransmissionQualityMeasurement</w:t>
      </w:r>
      <w:proofErr w:type="spellEnd"/>
      <w:r w:rsidRPr="008344F0">
        <w:t xml:space="preserve"> service are shown in table 5.5.2.1-1.</w:t>
      </w:r>
    </w:p>
    <w:p w14:paraId="003E0303" w14:textId="77777777" w:rsidR="008344F0" w:rsidRPr="008344F0" w:rsidRDefault="008344F0" w:rsidP="008344F0">
      <w:pPr>
        <w:pStyle w:val="TH"/>
      </w:pPr>
      <w:r w:rsidRPr="008344F0">
        <w:t xml:space="preserve">Table 5.5.2.1-1: </w:t>
      </w:r>
      <w:proofErr w:type="spellStart"/>
      <w:r w:rsidRPr="008344F0">
        <w:rPr>
          <w:lang w:val="en-US"/>
        </w:rPr>
        <w:t>SDD_TransmissionQualityMeasurement</w:t>
      </w:r>
      <w:proofErr w:type="spellEnd"/>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proofErr w:type="spellStart"/>
            <w:r w:rsidRPr="008344F0">
              <w:rPr>
                <w:lang w:val="en-US"/>
              </w:rPr>
              <w:t>SDD_TransmissionQualityMeasurement</w:t>
            </w:r>
            <w:proofErr w:type="spellEnd"/>
            <w:r w:rsidRPr="008344F0">
              <w:t>_Subscribe</w:t>
            </w:r>
          </w:p>
        </w:tc>
        <w:tc>
          <w:tcPr>
            <w:tcW w:w="4024" w:type="dxa"/>
            <w:vAlign w:val="center"/>
          </w:tcPr>
          <w:p w14:paraId="5779E852" w14:textId="77777777" w:rsidR="008344F0" w:rsidRPr="008344F0" w:rsidRDefault="008344F0" w:rsidP="00F84A0C">
            <w:pPr>
              <w:pStyle w:val="TAL"/>
            </w:pPr>
            <w:r w:rsidRPr="008344F0">
              <w:t>This service operation enables a service consumer to create/update/delete a Transmission Quality Measurement Subscription and/or receive historical Transmission Quality Measurement reports.</w:t>
            </w:r>
          </w:p>
        </w:tc>
        <w:tc>
          <w:tcPr>
            <w:tcW w:w="1649" w:type="dxa"/>
            <w:shd w:val="clear" w:color="auto" w:fill="auto"/>
            <w:vAlign w:val="center"/>
          </w:tcPr>
          <w:p w14:paraId="7AD2742B" w14:textId="77777777" w:rsidR="008344F0" w:rsidRPr="008344F0" w:rsidRDefault="008344F0" w:rsidP="00F84A0C">
            <w:pPr>
              <w:pStyle w:val="TAL"/>
              <w:rPr>
                <w:lang w:val="en-US"/>
              </w:rPr>
            </w:pPr>
            <w:r w:rsidRPr="008344F0">
              <w:rPr>
                <w:lang w:val="en-US"/>
              </w:rPr>
              <w:t>e.g. VAL Server, SEALDD Server, NSCE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proofErr w:type="spellStart"/>
            <w:r w:rsidRPr="008344F0">
              <w:rPr>
                <w:lang w:val="en-US"/>
              </w:rPr>
              <w:t>SDD_TransmissionQualityMeasurement</w:t>
            </w:r>
            <w:proofErr w:type="spellEnd"/>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7777777" w:rsidR="008344F0" w:rsidRPr="008344F0" w:rsidRDefault="008344F0" w:rsidP="00F84A0C">
            <w:pPr>
              <w:pStyle w:val="TAL"/>
            </w:pPr>
            <w:r w:rsidRPr="008344F0">
              <w:t>e.g. VAL Server</w:t>
            </w:r>
          </w:p>
        </w:tc>
      </w:tr>
    </w:tbl>
    <w:p w14:paraId="2B013CC8" w14:textId="77777777" w:rsidR="008344F0" w:rsidRPr="008344F0" w:rsidRDefault="008344F0" w:rsidP="008344F0"/>
    <w:p w14:paraId="69858937" w14:textId="77777777" w:rsidR="008344F0" w:rsidRPr="008344F0" w:rsidRDefault="008344F0" w:rsidP="008344F0">
      <w:pPr>
        <w:pStyle w:val="EditorsNote"/>
      </w:pPr>
      <w:bookmarkStart w:id="148" w:name="_Toc96843344"/>
      <w:bookmarkStart w:id="149" w:name="_Toc96844319"/>
      <w:bookmarkStart w:id="150" w:name="_Toc100739892"/>
      <w:bookmarkStart w:id="151" w:name="_Toc129252465"/>
      <w:r w:rsidRPr="008344F0">
        <w:t>Editor's Note:</w:t>
      </w:r>
      <w:r w:rsidRPr="008344F0">
        <w:tab/>
        <w:t xml:space="preserve">The definition of the stage 2 defined </w:t>
      </w:r>
      <w:proofErr w:type="spellStart"/>
      <w:r w:rsidRPr="008344F0">
        <w:rPr>
          <w:lang w:eastAsia="zh-CN"/>
        </w:rPr>
        <w:t>Sdd_TransmissionQualityQuery</w:t>
      </w:r>
      <w:proofErr w:type="spellEnd"/>
      <w:r w:rsidRPr="008344F0">
        <w:rPr>
          <w:lang w:eastAsia="zh-CN"/>
        </w:rPr>
        <w:t xml:space="preserve"> service operation</w:t>
      </w:r>
      <w:r w:rsidRPr="008344F0">
        <w:t xml:space="preserve"> is FFS.</w:t>
      </w:r>
    </w:p>
    <w:p w14:paraId="42EDE48A" w14:textId="77777777" w:rsidR="008344F0" w:rsidRPr="008344F0" w:rsidRDefault="008344F0" w:rsidP="008344F0">
      <w:pPr>
        <w:pStyle w:val="Heading4"/>
      </w:pPr>
      <w:bookmarkStart w:id="152" w:name="_Toc136375000"/>
      <w:r w:rsidRPr="008344F0">
        <w:t>5.5.2.2</w:t>
      </w:r>
      <w:r w:rsidRPr="008344F0">
        <w:tab/>
      </w:r>
      <w:bookmarkEnd w:id="148"/>
      <w:bookmarkEnd w:id="149"/>
      <w:bookmarkEnd w:id="150"/>
      <w:bookmarkEnd w:id="151"/>
      <w:proofErr w:type="spellStart"/>
      <w:r w:rsidRPr="008344F0">
        <w:rPr>
          <w:lang w:val="en-US"/>
        </w:rPr>
        <w:t>SDD_TransmissionQualityMeasurement</w:t>
      </w:r>
      <w:proofErr w:type="spellEnd"/>
      <w:r w:rsidRPr="008344F0">
        <w:t>_Subscribe</w:t>
      </w:r>
      <w:bookmarkEnd w:id="152"/>
    </w:p>
    <w:p w14:paraId="3B6548A4" w14:textId="77777777" w:rsidR="008344F0" w:rsidRPr="008344F0" w:rsidRDefault="008344F0" w:rsidP="008344F0">
      <w:pPr>
        <w:pStyle w:val="Heading5"/>
      </w:pPr>
      <w:bookmarkStart w:id="153" w:name="_Toc136375001"/>
      <w:r w:rsidRPr="008344F0">
        <w:t>5.5.2.2.1</w:t>
      </w:r>
      <w:r w:rsidRPr="008344F0">
        <w:tab/>
        <w:t>General</w:t>
      </w:r>
      <w:bookmarkEnd w:id="153"/>
    </w:p>
    <w:p w14:paraId="37A0927F" w14:textId="3F01F1F4" w:rsidR="008344F0" w:rsidRPr="008344F0" w:rsidRDefault="008344F0" w:rsidP="008344F0">
      <w:r w:rsidRPr="008344F0">
        <w:t>This service operation is used by a service consumer (e.g. VAL Server, SEALDD Server, NSCE Server) to request the creation/update/deletion of a Transmission Quality Measurement Subscription at the SEALDD Server and/or the rece</w:t>
      </w:r>
      <w:r w:rsidR="006B3492">
        <w:t>ption</w:t>
      </w:r>
      <w:r w:rsidRPr="008344F0">
        <w:t xml:space="preserve"> of historical Transmission Quality Measurement reports from the SEALDD Server.</w:t>
      </w:r>
    </w:p>
    <w:p w14:paraId="2620E097" w14:textId="77777777" w:rsidR="008344F0" w:rsidRPr="008344F0" w:rsidRDefault="008344F0" w:rsidP="008344F0">
      <w:r w:rsidRPr="008344F0">
        <w:t>The following procedures are supported by the "</w:t>
      </w:r>
      <w:proofErr w:type="spellStart"/>
      <w:r w:rsidRPr="008344F0">
        <w:rPr>
          <w:lang w:val="en-US"/>
        </w:rPr>
        <w:t>SDD_TransmissionQualityMeasurement</w:t>
      </w:r>
      <w:proofErr w:type="spellEnd"/>
      <w:r w:rsidRPr="008344F0">
        <w:t>_Subscribe" service operation:</w:t>
      </w:r>
    </w:p>
    <w:p w14:paraId="5654BB26"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
        <w:rPr>
          <w:lang w:val="en-US"/>
        </w:rPr>
      </w:pPr>
      <w:bookmarkStart w:id="154" w:name="_Toc96843346"/>
      <w:bookmarkStart w:id="155" w:name="_Toc96844321"/>
      <w:bookmarkStart w:id="156" w:name="_Toc100739894"/>
      <w:bookmarkStart w:id="157" w:name="_Toc129252467"/>
      <w:r w:rsidRPr="008344F0">
        <w:rPr>
          <w:lang w:val="en-US"/>
        </w:rPr>
        <w:t>-</w:t>
      </w:r>
      <w:r w:rsidRPr="008344F0">
        <w:rPr>
          <w:lang w:val="en-US"/>
        </w:rPr>
        <w:tab/>
      </w:r>
      <w:r w:rsidRPr="008344F0">
        <w:t>Transmission Quality Measurement Subscription Deletion.</w:t>
      </w:r>
    </w:p>
    <w:p w14:paraId="7CE6ABB5" w14:textId="77777777" w:rsidR="008344F0" w:rsidRPr="008344F0" w:rsidRDefault="008344F0" w:rsidP="008344F0">
      <w:pPr>
        <w:pStyle w:val="Heading5"/>
      </w:pPr>
      <w:bookmarkStart w:id="158" w:name="_Toc136375002"/>
      <w:r w:rsidRPr="008344F0">
        <w:t>5.5.2.2.2</w:t>
      </w:r>
      <w:r w:rsidRPr="008344F0">
        <w:tab/>
      </w:r>
      <w:bookmarkStart w:id="159" w:name="_Hlk134750947"/>
      <w:bookmarkEnd w:id="154"/>
      <w:bookmarkEnd w:id="155"/>
      <w:bookmarkEnd w:id="156"/>
      <w:bookmarkEnd w:id="157"/>
      <w:r w:rsidRPr="008344F0">
        <w:t xml:space="preserve">Transmission Quality Measurement </w:t>
      </w:r>
      <w:bookmarkEnd w:id="159"/>
      <w:r w:rsidRPr="008344F0">
        <w:t>Subscription Creation</w:t>
      </w:r>
      <w:bookmarkEnd w:id="158"/>
    </w:p>
    <w:p w14:paraId="385649AC" w14:textId="77777777" w:rsidR="008344F0" w:rsidRPr="008344F0" w:rsidRDefault="008344F0" w:rsidP="008344F0">
      <w:pPr>
        <w:pStyle w:val="EditorsNote"/>
        <w:rPr>
          <w:lang w:eastAsia="zh-CN"/>
        </w:rPr>
      </w:pPr>
      <w:bookmarkStart w:id="160" w:name="_Toc89425593"/>
      <w:bookmarkStart w:id="161" w:name="_Toc96843347"/>
      <w:bookmarkStart w:id="162" w:name="_Toc96844322"/>
      <w:bookmarkStart w:id="163" w:name="_Toc100739895"/>
      <w:bookmarkStart w:id="164" w:name="_Toc129252468"/>
      <w:r w:rsidRPr="008344F0">
        <w:rPr>
          <w:lang w:eastAsia="zh-CN"/>
        </w:rPr>
        <w:t>Editor's Note:</w:t>
      </w:r>
      <w:r w:rsidRPr="008344F0">
        <w:rPr>
          <w:lang w:eastAsia="zh-CN"/>
        </w:rPr>
        <w:tab/>
        <w:t>The definition of this procedure</w:t>
      </w:r>
      <w:r w:rsidRPr="008344F0">
        <w:t xml:space="preserve"> is FFS</w:t>
      </w:r>
      <w:r w:rsidRPr="008344F0">
        <w:rPr>
          <w:lang w:eastAsia="zh-CN"/>
        </w:rPr>
        <w:t>.</w:t>
      </w:r>
    </w:p>
    <w:p w14:paraId="61551C55" w14:textId="77777777" w:rsidR="008344F0" w:rsidRPr="008344F0" w:rsidRDefault="008344F0" w:rsidP="008344F0">
      <w:pPr>
        <w:pStyle w:val="Heading5"/>
      </w:pPr>
      <w:bookmarkStart w:id="165" w:name="_Toc136375003"/>
      <w:r w:rsidRPr="008344F0">
        <w:t>5.5.2.2.3</w:t>
      </w:r>
      <w:r w:rsidRPr="008344F0">
        <w:tab/>
      </w:r>
      <w:bookmarkEnd w:id="160"/>
      <w:bookmarkEnd w:id="161"/>
      <w:bookmarkEnd w:id="162"/>
      <w:bookmarkEnd w:id="163"/>
      <w:bookmarkEnd w:id="164"/>
      <w:r w:rsidRPr="008344F0">
        <w:t>Transmission Quality Measurement Subscription Update</w:t>
      </w:r>
      <w:bookmarkEnd w:id="165"/>
    </w:p>
    <w:p w14:paraId="192CC259" w14:textId="77777777" w:rsidR="008344F0" w:rsidRPr="008344F0" w:rsidRDefault="008344F0" w:rsidP="008344F0">
      <w:pPr>
        <w:pStyle w:val="EditorsNote"/>
        <w:rPr>
          <w:lang w:eastAsia="zh-CN"/>
        </w:rPr>
      </w:pPr>
      <w:bookmarkStart w:id="166" w:name="_Toc96843348"/>
      <w:bookmarkStart w:id="167" w:name="_Toc96844323"/>
      <w:bookmarkStart w:id="168" w:name="_Toc100739896"/>
      <w:bookmarkStart w:id="169" w:name="_Toc129252469"/>
      <w:r w:rsidRPr="008344F0">
        <w:rPr>
          <w:lang w:eastAsia="zh-CN"/>
        </w:rPr>
        <w:t>Editor's Note:</w:t>
      </w:r>
      <w:r w:rsidRPr="008344F0">
        <w:rPr>
          <w:lang w:eastAsia="zh-CN"/>
        </w:rPr>
        <w:tab/>
        <w:t>The definition of this procedure</w:t>
      </w:r>
      <w:r w:rsidRPr="008344F0">
        <w:t xml:space="preserve"> is FFS</w:t>
      </w:r>
      <w:r w:rsidRPr="008344F0">
        <w:rPr>
          <w:lang w:eastAsia="zh-CN"/>
        </w:rPr>
        <w:t>.</w:t>
      </w:r>
    </w:p>
    <w:p w14:paraId="65287F29" w14:textId="77777777" w:rsidR="008344F0" w:rsidRPr="008344F0" w:rsidRDefault="008344F0" w:rsidP="008344F0">
      <w:pPr>
        <w:pStyle w:val="Heading5"/>
      </w:pPr>
      <w:bookmarkStart w:id="170" w:name="_Toc136375004"/>
      <w:r w:rsidRPr="008344F0">
        <w:t>5.5.2.2.3</w:t>
      </w:r>
      <w:r w:rsidRPr="008344F0">
        <w:tab/>
        <w:t>Transmission Quality Measurement Subscription Deletion</w:t>
      </w:r>
      <w:bookmarkEnd w:id="170"/>
    </w:p>
    <w:p w14:paraId="5DA335E3" w14:textId="77777777" w:rsidR="008344F0" w:rsidRPr="008344F0" w:rsidRDefault="008344F0" w:rsidP="008344F0">
      <w:pPr>
        <w:pStyle w:val="EditorsNote"/>
        <w:rPr>
          <w:lang w:eastAsia="zh-CN"/>
        </w:rPr>
      </w:pPr>
      <w:bookmarkStart w:id="171" w:name="_Toc96843351"/>
      <w:bookmarkStart w:id="172" w:name="_Toc96844326"/>
      <w:bookmarkStart w:id="173" w:name="_Toc100739899"/>
      <w:bookmarkStart w:id="174" w:name="_Toc129252472"/>
      <w:bookmarkEnd w:id="166"/>
      <w:bookmarkEnd w:id="167"/>
      <w:bookmarkEnd w:id="168"/>
      <w:bookmarkEnd w:id="169"/>
      <w:r w:rsidRPr="008344F0">
        <w:rPr>
          <w:lang w:eastAsia="zh-CN"/>
        </w:rPr>
        <w:t>Editor's Note:</w:t>
      </w:r>
      <w:r w:rsidRPr="008344F0">
        <w:rPr>
          <w:lang w:eastAsia="zh-CN"/>
        </w:rPr>
        <w:tab/>
        <w:t>The definition of this procedure</w:t>
      </w:r>
      <w:r w:rsidRPr="008344F0">
        <w:t xml:space="preserve"> is FFS</w:t>
      </w:r>
      <w:r w:rsidRPr="008344F0">
        <w:rPr>
          <w:lang w:eastAsia="zh-CN"/>
        </w:rPr>
        <w:t>.</w:t>
      </w:r>
    </w:p>
    <w:p w14:paraId="5957382E" w14:textId="77777777" w:rsidR="008344F0" w:rsidRPr="008344F0" w:rsidRDefault="008344F0" w:rsidP="008344F0">
      <w:pPr>
        <w:pStyle w:val="Heading4"/>
      </w:pPr>
      <w:bookmarkStart w:id="175" w:name="_Toc136375005"/>
      <w:r w:rsidRPr="008344F0">
        <w:lastRenderedPageBreak/>
        <w:t>5.5.2.3</w:t>
      </w:r>
      <w:r w:rsidRPr="008344F0">
        <w:tab/>
      </w:r>
      <w:bookmarkEnd w:id="171"/>
      <w:bookmarkEnd w:id="172"/>
      <w:bookmarkEnd w:id="173"/>
      <w:bookmarkEnd w:id="174"/>
      <w:proofErr w:type="spellStart"/>
      <w:r w:rsidRPr="008344F0">
        <w:rPr>
          <w:lang w:val="en-US"/>
        </w:rPr>
        <w:t>SDD_TransmissionQualityMeasurement</w:t>
      </w:r>
      <w:proofErr w:type="spellEnd"/>
      <w:r w:rsidRPr="008344F0">
        <w:t>_Notify</w:t>
      </w:r>
      <w:bookmarkEnd w:id="175"/>
    </w:p>
    <w:p w14:paraId="02131A13" w14:textId="77777777" w:rsidR="008344F0" w:rsidRPr="008344F0" w:rsidRDefault="008344F0" w:rsidP="008344F0">
      <w:pPr>
        <w:pStyle w:val="Heading5"/>
      </w:pPr>
      <w:bookmarkStart w:id="176" w:name="_Toc96843336"/>
      <w:bookmarkStart w:id="177" w:name="_Toc96844311"/>
      <w:bookmarkStart w:id="178" w:name="_Toc100739884"/>
      <w:bookmarkStart w:id="179" w:name="_Toc129252457"/>
      <w:bookmarkStart w:id="180" w:name="_Toc136375006"/>
      <w:r w:rsidRPr="008344F0">
        <w:t>5.5.2.3.1</w:t>
      </w:r>
      <w:r w:rsidRPr="008344F0">
        <w:tab/>
        <w:t>General</w:t>
      </w:r>
      <w:bookmarkEnd w:id="176"/>
      <w:bookmarkEnd w:id="177"/>
      <w:bookmarkEnd w:id="178"/>
      <w:bookmarkEnd w:id="179"/>
      <w:bookmarkEnd w:id="180"/>
    </w:p>
    <w:p w14:paraId="31DC0AD1" w14:textId="77777777" w:rsidR="008344F0" w:rsidRPr="008344F0" w:rsidRDefault="008344F0" w:rsidP="008344F0">
      <w:r w:rsidRPr="008344F0">
        <w:t>This service operation is used by a SEALDD Server to notify a previously subscribed service consumer (e.g. VAL Server) on:</w:t>
      </w:r>
    </w:p>
    <w:p w14:paraId="6197CB71" w14:textId="77777777" w:rsidR="008344F0" w:rsidRPr="008344F0" w:rsidRDefault="008344F0" w:rsidP="008344F0">
      <w:pPr>
        <w:pStyle w:val="B1"/>
      </w:pPr>
      <w:r w:rsidRPr="008344F0">
        <w:t>-</w:t>
      </w:r>
      <w:r w:rsidRPr="008344F0">
        <w:tab/>
        <w:t>Transmission Quality Measurement report(s).</w:t>
      </w:r>
    </w:p>
    <w:p w14:paraId="1764A4E4" w14:textId="77777777" w:rsidR="008344F0" w:rsidRPr="008344F0" w:rsidRDefault="008344F0" w:rsidP="008344F0">
      <w:r w:rsidRPr="008344F0">
        <w:t>The following procedures are supported by the "</w:t>
      </w:r>
      <w:proofErr w:type="spellStart"/>
      <w:r w:rsidRPr="008344F0">
        <w:rPr>
          <w:lang w:val="en-US"/>
        </w:rPr>
        <w:t>SDD_TransmissionQualityMeasurement</w:t>
      </w:r>
      <w:proofErr w:type="spellEnd"/>
      <w:r w:rsidRPr="008344F0">
        <w:t>_Notify" service operation:</w:t>
      </w:r>
    </w:p>
    <w:p w14:paraId="0B167574" w14:textId="77777777" w:rsidR="008344F0" w:rsidRPr="008344F0" w:rsidRDefault="008344F0" w:rsidP="008344F0">
      <w:pPr>
        <w:pStyle w:val="B1"/>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77777777" w:rsidR="008344F0" w:rsidRPr="008344F0" w:rsidRDefault="008344F0" w:rsidP="008344F0">
      <w:pPr>
        <w:pStyle w:val="Heading5"/>
      </w:pPr>
      <w:bookmarkStart w:id="181" w:name="_Toc96843337"/>
      <w:bookmarkStart w:id="182" w:name="_Toc96844312"/>
      <w:bookmarkStart w:id="183" w:name="_Toc100739885"/>
      <w:bookmarkStart w:id="184" w:name="_Toc129252458"/>
      <w:bookmarkStart w:id="185" w:name="_Toc136375007"/>
      <w:r w:rsidRPr="008344F0">
        <w:t>5.5.2.3.2</w:t>
      </w:r>
      <w:r w:rsidRPr="008344F0">
        <w:tab/>
      </w:r>
      <w:bookmarkEnd w:id="181"/>
      <w:bookmarkEnd w:id="182"/>
      <w:bookmarkEnd w:id="183"/>
      <w:bookmarkEnd w:id="184"/>
      <w:r w:rsidRPr="008344F0">
        <w:t xml:space="preserve">Transmission Quality Measurement </w:t>
      </w:r>
      <w:r w:rsidRPr="008344F0">
        <w:rPr>
          <w:lang w:val="en-US"/>
        </w:rPr>
        <w:t>Notification</w:t>
      </w:r>
      <w:bookmarkEnd w:id="185"/>
    </w:p>
    <w:p w14:paraId="02974187" w14:textId="77777777" w:rsidR="008344F0" w:rsidRPr="007C1AFD"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Pr="008344F0">
        <w:rPr>
          <w:lang w:eastAsia="zh-CN"/>
        </w:rPr>
        <w:t>.</w:t>
      </w:r>
    </w:p>
    <w:p w14:paraId="0AD56F54" w14:textId="4243B2D5" w:rsidR="008A6D4A" w:rsidRDefault="003D68EA" w:rsidP="007A4424">
      <w:pPr>
        <w:pStyle w:val="Heading1"/>
      </w:pPr>
      <w:r w:rsidRPr="004D3578">
        <w:br w:type="page"/>
      </w:r>
      <w:bookmarkStart w:id="186" w:name="_Toc136375008"/>
      <w:r w:rsidR="008A6D4A">
        <w:lastRenderedPageBreak/>
        <w:t>6</w:t>
      </w:r>
      <w:r w:rsidR="008A6D4A">
        <w:tab/>
        <w:t>API Definitions</w:t>
      </w:r>
      <w:bookmarkEnd w:id="80"/>
      <w:bookmarkEnd w:id="81"/>
      <w:bookmarkEnd w:id="186"/>
    </w:p>
    <w:p w14:paraId="391C9859" w14:textId="77777777" w:rsidR="008A6D4A" w:rsidRDefault="008A6D4A" w:rsidP="007A4424">
      <w:pPr>
        <w:pStyle w:val="Heading2"/>
      </w:pPr>
      <w:bookmarkStart w:id="187" w:name="_Toc510696598"/>
      <w:bookmarkStart w:id="188" w:name="_Toc35971390"/>
      <w:bookmarkStart w:id="189" w:name="_Toc136375009"/>
      <w:r>
        <w:t>6.1</w:t>
      </w:r>
      <w:r>
        <w:tab/>
        <w:t>&lt;</w:t>
      </w:r>
      <w:r w:rsidRPr="00532024">
        <w:t xml:space="preserve"> </w:t>
      </w:r>
      <w:r>
        <w:t>Service 1&gt; Service API</w:t>
      </w:r>
      <w:bookmarkEnd w:id="187"/>
      <w:bookmarkEnd w:id="188"/>
      <w:bookmarkEnd w:id="189"/>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190" w:name="_Toc510696599"/>
      <w:bookmarkStart w:id="191" w:name="_Toc35971391"/>
      <w:bookmarkStart w:id="192" w:name="_Toc136375010"/>
      <w:r>
        <w:t>6.1.1</w:t>
      </w:r>
      <w:r>
        <w:tab/>
        <w:t>Introduction</w:t>
      </w:r>
      <w:bookmarkEnd w:id="190"/>
      <w:bookmarkEnd w:id="191"/>
      <w:bookmarkEnd w:id="192"/>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9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194"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195" w:name="_Toc136375011"/>
      <w:r>
        <w:t>6.1.2</w:t>
      </w:r>
      <w:r>
        <w:tab/>
        <w:t>Usage of HTTP</w:t>
      </w:r>
      <w:bookmarkEnd w:id="193"/>
      <w:bookmarkEnd w:id="194"/>
      <w:bookmarkEnd w:id="195"/>
    </w:p>
    <w:p w14:paraId="398F53F7" w14:textId="422476D9" w:rsidR="00D21645" w:rsidRPr="001F47A6" w:rsidRDefault="00D21645" w:rsidP="00D21645">
      <w:bookmarkStart w:id="196" w:name="_Toc510696607"/>
      <w:bookmarkStart w:id="197" w:name="_Toc35971398"/>
      <w:r>
        <w:t xml:space="preserve">The provisions of clause 5.2.2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98" w:name="_Toc136375012"/>
      <w:r>
        <w:t>6.1.3</w:t>
      </w:r>
      <w:r>
        <w:tab/>
        <w:t>Resources</w:t>
      </w:r>
      <w:bookmarkEnd w:id="196"/>
      <w:bookmarkEnd w:id="197"/>
      <w:bookmarkEnd w:id="198"/>
    </w:p>
    <w:p w14:paraId="3A809721" w14:textId="77777777" w:rsidR="006E186B" w:rsidRPr="000A7435" w:rsidRDefault="006E186B" w:rsidP="006E186B">
      <w:pPr>
        <w:pStyle w:val="Heading4"/>
      </w:pPr>
      <w:bookmarkStart w:id="199" w:name="_Toc510696608"/>
      <w:bookmarkStart w:id="200" w:name="_Toc35971399"/>
      <w:bookmarkStart w:id="201" w:name="_Toc510696609"/>
      <w:bookmarkStart w:id="202" w:name="_Toc35971400"/>
      <w:bookmarkStart w:id="203" w:name="_Toc136375013"/>
      <w:r>
        <w:t>6.1.3.1</w:t>
      </w:r>
      <w:r>
        <w:tab/>
        <w:t>Overview</w:t>
      </w:r>
      <w:bookmarkEnd w:id="199"/>
      <w:bookmarkEnd w:id="200"/>
      <w:bookmarkEnd w:id="203"/>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8" type="#_x0000_t75" style="width:434.5pt;height:348pt" o:ole="">
            <v:imagedata r:id="rId15" o:title=""/>
          </v:shape>
          <o:OLEObject Type="Embed" ProgID="Visio.Drawing.11" ShapeID="_x0000_i1028" DrawAspect="Content" ObjectID="_1746988148" r:id="rId16"/>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127679">
            <w:pPr>
              <w:pStyle w:val="TAL"/>
            </w:pPr>
            <w:r w:rsidRPr="0016361A">
              <w:t>&lt;Resource name&gt;</w:t>
            </w:r>
          </w:p>
        </w:tc>
        <w:tc>
          <w:tcPr>
            <w:tcW w:w="1501" w:type="pct"/>
            <w:vMerge w:val="restart"/>
            <w:hideMark/>
          </w:tcPr>
          <w:p w14:paraId="15ABCC05" w14:textId="77777777" w:rsidR="0038612E" w:rsidRPr="0016361A" w:rsidRDefault="0038612E" w:rsidP="00127679">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127679">
            <w:pPr>
              <w:pStyle w:val="TAL"/>
            </w:pPr>
            <w:r w:rsidRPr="0016361A">
              <w:t>GET</w:t>
            </w:r>
          </w:p>
        </w:tc>
        <w:tc>
          <w:tcPr>
            <w:tcW w:w="1656" w:type="pct"/>
            <w:hideMark/>
          </w:tcPr>
          <w:p w14:paraId="7F65F58E" w14:textId="77777777" w:rsidR="0038612E" w:rsidRPr="0016361A" w:rsidRDefault="0038612E" w:rsidP="00127679">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hideMark/>
          </w:tcPr>
          <w:p w14:paraId="53921071" w14:textId="77777777" w:rsidR="0038612E" w:rsidRPr="0016361A" w:rsidRDefault="0038612E" w:rsidP="00127679">
            <w:pPr>
              <w:pStyle w:val="TAL"/>
            </w:pPr>
            <w:r w:rsidRPr="0016361A">
              <w:t>PUT</w:t>
            </w:r>
          </w:p>
        </w:tc>
        <w:tc>
          <w:tcPr>
            <w:tcW w:w="1656" w:type="pct"/>
            <w:hideMark/>
          </w:tcPr>
          <w:p w14:paraId="258D931F" w14:textId="77777777" w:rsidR="0038612E" w:rsidRPr="0016361A" w:rsidRDefault="0038612E" w:rsidP="00127679">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hideMark/>
          </w:tcPr>
          <w:p w14:paraId="3191156D" w14:textId="77777777" w:rsidR="0038612E" w:rsidRPr="0016361A" w:rsidRDefault="0038612E" w:rsidP="00127679">
            <w:pPr>
              <w:pStyle w:val="TAL"/>
            </w:pPr>
            <w:r w:rsidRPr="0016361A">
              <w:t>PATCH</w:t>
            </w:r>
          </w:p>
        </w:tc>
        <w:tc>
          <w:tcPr>
            <w:tcW w:w="1656" w:type="pct"/>
            <w:hideMark/>
          </w:tcPr>
          <w:p w14:paraId="25EFD04A" w14:textId="77777777" w:rsidR="0038612E" w:rsidRPr="0016361A" w:rsidRDefault="0038612E" w:rsidP="00127679">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hideMark/>
          </w:tcPr>
          <w:p w14:paraId="4EBBBB45" w14:textId="77777777" w:rsidR="0038612E" w:rsidRPr="0016361A" w:rsidRDefault="0038612E" w:rsidP="00127679">
            <w:pPr>
              <w:pStyle w:val="TAL"/>
            </w:pPr>
            <w:r w:rsidRPr="0016361A">
              <w:t>POST</w:t>
            </w:r>
          </w:p>
        </w:tc>
        <w:tc>
          <w:tcPr>
            <w:tcW w:w="1656" w:type="pct"/>
            <w:hideMark/>
          </w:tcPr>
          <w:p w14:paraId="130C27DA" w14:textId="77777777" w:rsidR="0038612E" w:rsidRPr="0016361A" w:rsidRDefault="0038612E" w:rsidP="00127679">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hideMark/>
          </w:tcPr>
          <w:p w14:paraId="7DA9E037" w14:textId="77777777" w:rsidR="0038612E" w:rsidRPr="0016361A" w:rsidRDefault="0038612E" w:rsidP="00127679">
            <w:pPr>
              <w:pStyle w:val="TAL"/>
            </w:pPr>
            <w:r w:rsidRPr="0016361A">
              <w:t>DELETE</w:t>
            </w:r>
          </w:p>
        </w:tc>
        <w:tc>
          <w:tcPr>
            <w:tcW w:w="1656" w:type="pct"/>
            <w:hideMark/>
          </w:tcPr>
          <w:p w14:paraId="790B92DE" w14:textId="77777777" w:rsidR="0038612E" w:rsidRPr="0016361A" w:rsidRDefault="0038612E" w:rsidP="00127679">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tcPr>
          <w:p w14:paraId="6A3CBD3D" w14:textId="77777777" w:rsidR="0038612E" w:rsidRPr="0016361A" w:rsidRDefault="0038612E" w:rsidP="00127679">
            <w:pPr>
              <w:pStyle w:val="TAL"/>
            </w:pPr>
            <w:r w:rsidRPr="0016361A">
              <w:t>Custom operation</w:t>
            </w:r>
          </w:p>
        </w:tc>
        <w:tc>
          <w:tcPr>
            <w:tcW w:w="1656" w:type="pct"/>
          </w:tcPr>
          <w:p w14:paraId="3734C3D9" w14:textId="77777777" w:rsidR="0038612E" w:rsidRPr="0016361A" w:rsidRDefault="0038612E" w:rsidP="00127679">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204" w:name="_Toc136375014"/>
      <w:r>
        <w:t>6.1.3.2</w:t>
      </w:r>
      <w:r>
        <w:tab/>
        <w:t>Resource: &lt;resource 1&gt;</w:t>
      </w:r>
      <w:bookmarkEnd w:id="201"/>
      <w:bookmarkEnd w:id="202"/>
      <w:bookmarkEnd w:id="204"/>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205" w:name="_Toc510696610"/>
      <w:bookmarkStart w:id="206" w:name="_Toc35971401"/>
      <w:bookmarkStart w:id="207" w:name="_Toc136375015"/>
      <w:r>
        <w:t>6.1.3.2.1</w:t>
      </w:r>
      <w:r>
        <w:tab/>
        <w:t>Description</w:t>
      </w:r>
      <w:bookmarkEnd w:id="205"/>
      <w:bookmarkEnd w:id="206"/>
      <w:bookmarkEnd w:id="207"/>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208" w:name="_Toc35971402"/>
      <w:bookmarkStart w:id="209" w:name="_Toc510696612"/>
      <w:bookmarkStart w:id="210" w:name="_Toc35971403"/>
      <w:bookmarkStart w:id="211" w:name="_Toc136375016"/>
      <w:r>
        <w:lastRenderedPageBreak/>
        <w:t>6.1.3.2.2</w:t>
      </w:r>
      <w:r>
        <w:tab/>
        <w:t>Resource Definition</w:t>
      </w:r>
      <w:bookmarkEnd w:id="208"/>
      <w:bookmarkEnd w:id="211"/>
    </w:p>
    <w:p w14:paraId="1588F325" w14:textId="29F11C21"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127679">
            <w:pPr>
              <w:pStyle w:val="TAL"/>
            </w:pPr>
            <w:r w:rsidRPr="0016361A">
              <w:t>See clause</w:t>
            </w:r>
            <w:r w:rsidRPr="0016361A">
              <w:rPr>
                <w:lang w:val="en-US" w:eastAsia="zh-CN"/>
              </w:rPr>
              <w:t> </w:t>
            </w:r>
            <w:r w:rsidRPr="0016361A">
              <w:t>6.1.1</w:t>
            </w:r>
          </w:p>
        </w:tc>
      </w:tr>
      <w:tr w:rsidR="006E186B" w:rsidRPr="00B54FF5" w14:paraId="5DA2E8AC"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127679">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127679">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127679">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212" w:name="_Toc136375017"/>
      <w:r>
        <w:t>6.1.3.2.3</w:t>
      </w:r>
      <w:r>
        <w:tab/>
        <w:t>Resource Standard Methods</w:t>
      </w:r>
      <w:bookmarkEnd w:id="209"/>
      <w:bookmarkEnd w:id="210"/>
      <w:bookmarkEnd w:id="21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213" w:name="_Toc510696613"/>
      <w:bookmarkStart w:id="214" w:name="_Toc35971404"/>
      <w:bookmarkStart w:id="215" w:name="_Toc510696635"/>
      <w:bookmarkStart w:id="216" w:name="_Toc35971430"/>
      <w:r w:rsidRPr="00384E92">
        <w:t>6.</w:t>
      </w:r>
      <w:r>
        <w:t>1.3.2.3</w:t>
      </w:r>
      <w:r w:rsidRPr="00384E92">
        <w:t>.1</w:t>
      </w:r>
      <w:r w:rsidRPr="00384E92">
        <w:tab/>
      </w:r>
      <w:r>
        <w:t>&lt; method 1 &gt;</w:t>
      </w:r>
      <w:bookmarkEnd w:id="213"/>
      <w:bookmarkEnd w:id="214"/>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127679">
            <w:pPr>
              <w:pStyle w:val="TAL"/>
            </w:pPr>
            <w:r w:rsidRPr="0016361A">
              <w:t>&lt;name&gt; or n/a</w:t>
            </w:r>
          </w:p>
        </w:tc>
        <w:tc>
          <w:tcPr>
            <w:tcW w:w="731" w:type="pct"/>
          </w:tcPr>
          <w:p w14:paraId="6059B9AF" w14:textId="77777777" w:rsidR="003E58FE" w:rsidRPr="0016361A" w:rsidRDefault="003E58FE" w:rsidP="00127679">
            <w:pPr>
              <w:pStyle w:val="TAL"/>
            </w:pPr>
            <w:r w:rsidRPr="0016361A">
              <w:t>&lt;type&gt; or &lt;leave empty&gt;</w:t>
            </w:r>
          </w:p>
        </w:tc>
        <w:tc>
          <w:tcPr>
            <w:tcW w:w="215" w:type="pct"/>
          </w:tcPr>
          <w:p w14:paraId="6D3569C1" w14:textId="77777777" w:rsidR="003E58FE" w:rsidRPr="0016361A" w:rsidRDefault="003E58FE" w:rsidP="00127679">
            <w:pPr>
              <w:pStyle w:val="TAC"/>
            </w:pPr>
            <w:r w:rsidRPr="0016361A">
              <w:t>&lt;M, C or O&gt;</w:t>
            </w:r>
          </w:p>
        </w:tc>
        <w:tc>
          <w:tcPr>
            <w:tcW w:w="580" w:type="pct"/>
          </w:tcPr>
          <w:p w14:paraId="352702A1" w14:textId="77777777" w:rsidR="003E58FE" w:rsidRPr="0016361A" w:rsidRDefault="003E58FE" w:rsidP="00127679">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127679">
            <w:pPr>
              <w:pStyle w:val="TAL"/>
            </w:pPr>
            <w:r w:rsidRPr="0016361A">
              <w:t>&lt;only if applicable&gt;</w:t>
            </w: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127679">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127679">
            <w:pPr>
              <w:pStyle w:val="TAC"/>
            </w:pPr>
            <w:r w:rsidRPr="0016361A">
              <w:t>"M", "C" or "O"</w:t>
            </w:r>
          </w:p>
        </w:tc>
        <w:tc>
          <w:tcPr>
            <w:tcW w:w="1276" w:type="dxa"/>
          </w:tcPr>
          <w:p w14:paraId="07FD2813"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5F70B17" w14:textId="77777777" w:rsidR="003E58FE" w:rsidRPr="0016361A" w:rsidRDefault="003E58FE" w:rsidP="00127679">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127679">
            <w:pPr>
              <w:pStyle w:val="TAL"/>
            </w:pPr>
            <w:r w:rsidRPr="0016361A">
              <w:t>&lt;Meaning of the success case&gt;</w:t>
            </w:r>
          </w:p>
          <w:p w14:paraId="5869F32E" w14:textId="77777777" w:rsidR="003E58FE" w:rsidRPr="0016361A" w:rsidRDefault="003E58FE" w:rsidP="00127679">
            <w:pPr>
              <w:pStyle w:val="TAL"/>
            </w:pPr>
            <w:r w:rsidRPr="0016361A">
              <w:t>or</w:t>
            </w:r>
          </w:p>
          <w:p w14:paraId="73A30313" w14:textId="77777777" w:rsidR="003E58FE" w:rsidRPr="0016361A" w:rsidRDefault="003E58FE" w:rsidP="00127679">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127679">
            <w:pPr>
              <w:pStyle w:val="TAL"/>
            </w:pPr>
            <w:r w:rsidRPr="0016361A">
              <w:t xml:space="preserve">&lt;header name&gt; </w:t>
            </w:r>
          </w:p>
        </w:tc>
        <w:tc>
          <w:tcPr>
            <w:tcW w:w="790" w:type="pct"/>
          </w:tcPr>
          <w:p w14:paraId="33F2C975" w14:textId="77777777" w:rsidR="003E58FE" w:rsidRPr="0016361A" w:rsidRDefault="003E58FE" w:rsidP="00127679">
            <w:pPr>
              <w:pStyle w:val="TAL"/>
            </w:pPr>
            <w:r w:rsidRPr="0016361A">
              <w:t>&lt;data type&gt;</w:t>
            </w:r>
          </w:p>
          <w:p w14:paraId="04274A6D" w14:textId="77777777" w:rsidR="003E58FE" w:rsidRPr="0016361A" w:rsidRDefault="003E58FE" w:rsidP="00127679">
            <w:pPr>
              <w:pStyle w:val="TAL"/>
            </w:pPr>
            <w:r w:rsidRPr="0016361A">
              <w:t>e.g. string</w:t>
            </w:r>
          </w:p>
        </w:tc>
        <w:tc>
          <w:tcPr>
            <w:tcW w:w="335" w:type="pct"/>
          </w:tcPr>
          <w:p w14:paraId="725EDE8F" w14:textId="77777777" w:rsidR="003E58FE" w:rsidRPr="0016361A" w:rsidRDefault="003E58FE" w:rsidP="00127679">
            <w:pPr>
              <w:pStyle w:val="TAC"/>
            </w:pPr>
            <w:r w:rsidRPr="0016361A">
              <w:t>"M", "C" or "O"</w:t>
            </w:r>
          </w:p>
        </w:tc>
        <w:tc>
          <w:tcPr>
            <w:tcW w:w="690" w:type="pct"/>
          </w:tcPr>
          <w:p w14:paraId="3C8CFF2C" w14:textId="77777777" w:rsidR="003E58FE" w:rsidRPr="0016361A" w:rsidRDefault="003E58FE" w:rsidP="00127679">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127679">
            <w:pPr>
              <w:pStyle w:val="TAL"/>
            </w:pPr>
          </w:p>
          <w:p w14:paraId="10C21064" w14:textId="77777777" w:rsidR="003E58FE" w:rsidRPr="0016361A" w:rsidRDefault="003E58FE" w:rsidP="00127679">
            <w:pPr>
              <w:pStyle w:val="TAL"/>
            </w:pPr>
            <w:r w:rsidRPr="0016361A">
              <w:t xml:space="preserve">&lt;header name&gt; </w:t>
            </w:r>
          </w:p>
        </w:tc>
        <w:tc>
          <w:tcPr>
            <w:tcW w:w="871" w:type="pct"/>
          </w:tcPr>
          <w:p w14:paraId="7FFB8F76" w14:textId="77777777" w:rsidR="003E58FE" w:rsidRPr="0016361A" w:rsidRDefault="003E58FE" w:rsidP="00127679">
            <w:pPr>
              <w:pStyle w:val="TAL"/>
            </w:pPr>
          </w:p>
          <w:p w14:paraId="70BB987A" w14:textId="77777777" w:rsidR="003E58FE" w:rsidRPr="0016361A" w:rsidRDefault="003E58FE" w:rsidP="00127679">
            <w:pPr>
              <w:pStyle w:val="TAL"/>
            </w:pPr>
            <w:r w:rsidRPr="0016361A">
              <w:t>&lt;data type&gt;</w:t>
            </w:r>
          </w:p>
          <w:p w14:paraId="67D56ED6" w14:textId="77777777" w:rsidR="003E58FE" w:rsidRPr="0016361A" w:rsidRDefault="003E58FE" w:rsidP="00127679">
            <w:pPr>
              <w:pStyle w:val="TAL"/>
            </w:pPr>
            <w:r w:rsidRPr="0016361A">
              <w:t>e.g. string</w:t>
            </w:r>
          </w:p>
        </w:tc>
        <w:tc>
          <w:tcPr>
            <w:tcW w:w="256" w:type="pct"/>
          </w:tcPr>
          <w:p w14:paraId="020A04F4" w14:textId="77777777" w:rsidR="003E58FE" w:rsidRPr="0016361A" w:rsidRDefault="003E58FE" w:rsidP="00127679">
            <w:pPr>
              <w:pStyle w:val="TAC"/>
            </w:pPr>
            <w:r w:rsidRPr="0016361A">
              <w:t>"M", "C" or "O"</w:t>
            </w:r>
          </w:p>
        </w:tc>
        <w:tc>
          <w:tcPr>
            <w:tcW w:w="776" w:type="pct"/>
          </w:tcPr>
          <w:p w14:paraId="556CA5C2" w14:textId="77777777" w:rsidR="003E58FE" w:rsidRPr="0016361A" w:rsidRDefault="003E58FE" w:rsidP="00127679">
            <w:pPr>
              <w:pStyle w:val="TAL"/>
            </w:pPr>
          </w:p>
          <w:p w14:paraId="441FE842" w14:textId="77777777" w:rsidR="003E58FE" w:rsidRPr="0016361A" w:rsidRDefault="003E58FE" w:rsidP="00127679">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127679">
            <w:pPr>
              <w:pStyle w:val="TAL"/>
            </w:pPr>
            <w:r w:rsidRPr="0016361A">
              <w:t>&lt;link name&gt;</w:t>
            </w:r>
          </w:p>
          <w:p w14:paraId="3106C421" w14:textId="77777777" w:rsidR="003E58FE" w:rsidRPr="0016361A" w:rsidRDefault="003E58FE" w:rsidP="00127679">
            <w:pPr>
              <w:pStyle w:val="TAL"/>
            </w:pPr>
            <w:r w:rsidRPr="0016361A">
              <w:t>e.g. search</w:t>
            </w:r>
          </w:p>
        </w:tc>
        <w:tc>
          <w:tcPr>
            <w:tcW w:w="904" w:type="pct"/>
          </w:tcPr>
          <w:p w14:paraId="6B9EE9B9" w14:textId="77777777" w:rsidR="003E58FE" w:rsidRPr="0016361A" w:rsidRDefault="003E58FE" w:rsidP="00127679">
            <w:pPr>
              <w:pStyle w:val="TAL"/>
            </w:pPr>
            <w:r w:rsidRPr="0016361A">
              <w:t>&lt;resource 1&gt;</w:t>
            </w:r>
          </w:p>
          <w:p w14:paraId="4A793FD7" w14:textId="77777777" w:rsidR="003E58FE" w:rsidRPr="0016361A" w:rsidRDefault="003E58FE" w:rsidP="00127679">
            <w:pPr>
              <w:pStyle w:val="TAL"/>
            </w:pPr>
            <w:r w:rsidRPr="0016361A">
              <w:t>e.g. Stored Search (Document)</w:t>
            </w:r>
          </w:p>
        </w:tc>
        <w:tc>
          <w:tcPr>
            <w:tcW w:w="679" w:type="pct"/>
          </w:tcPr>
          <w:p w14:paraId="2892E8A8" w14:textId="77777777" w:rsidR="003E58FE" w:rsidRPr="0016361A" w:rsidRDefault="003E58FE" w:rsidP="00127679">
            <w:pPr>
              <w:pStyle w:val="TAC"/>
            </w:pPr>
            <w:r w:rsidRPr="0016361A">
              <w:t>&lt;method 1&gt;</w:t>
            </w:r>
          </w:p>
          <w:p w14:paraId="26F44ECC" w14:textId="77777777" w:rsidR="003E58FE" w:rsidRPr="0016361A" w:rsidRDefault="003E58FE" w:rsidP="00127679">
            <w:pPr>
              <w:pStyle w:val="TAC"/>
            </w:pPr>
            <w:r w:rsidRPr="0016361A">
              <w:t>e.g. GET</w:t>
            </w:r>
          </w:p>
        </w:tc>
        <w:tc>
          <w:tcPr>
            <w:tcW w:w="764" w:type="pct"/>
          </w:tcPr>
          <w:p w14:paraId="057FB2D1" w14:textId="77777777" w:rsidR="003E58FE" w:rsidRPr="0016361A" w:rsidRDefault="003E58FE" w:rsidP="00127679">
            <w:pPr>
              <w:pStyle w:val="TAL"/>
            </w:pPr>
            <w:r w:rsidRPr="0016361A">
              <w:t>&lt;parameter&gt;</w:t>
            </w:r>
          </w:p>
          <w:p w14:paraId="0EFBB314" w14:textId="77777777" w:rsidR="003E58FE" w:rsidRPr="0016361A" w:rsidRDefault="003E58FE" w:rsidP="00127679">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127679">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217" w:name="_Toc510696614"/>
      <w:bookmarkStart w:id="218" w:name="_Toc35971405"/>
      <w:r w:rsidRPr="00384E92">
        <w:t>6.</w:t>
      </w:r>
      <w:r>
        <w:t>1.3.2.3</w:t>
      </w:r>
      <w:r w:rsidRPr="00384E92">
        <w:t>.</w:t>
      </w:r>
      <w:r>
        <w:t>2</w:t>
      </w:r>
      <w:r w:rsidRPr="00384E92">
        <w:tab/>
      </w:r>
      <w:r>
        <w:t>&lt; method 2 &gt;</w:t>
      </w:r>
      <w:bookmarkEnd w:id="217"/>
      <w:bookmarkEnd w:id="218"/>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219" w:name="_Toc510696615"/>
      <w:bookmarkStart w:id="220" w:name="_Toc35971406"/>
      <w:bookmarkStart w:id="221" w:name="_Toc136375018"/>
      <w:r>
        <w:t>6.1.3.2.4</w:t>
      </w:r>
      <w:r>
        <w:tab/>
        <w:t>Resource Custom Operations</w:t>
      </w:r>
      <w:bookmarkEnd w:id="219"/>
      <w:bookmarkEnd w:id="220"/>
      <w:bookmarkEnd w:id="221"/>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222" w:name="_Toc510696616"/>
      <w:bookmarkStart w:id="223" w:name="_Toc35971407"/>
      <w:r w:rsidRPr="00384E92">
        <w:lastRenderedPageBreak/>
        <w:t>6.</w:t>
      </w:r>
      <w:r>
        <w:t>1.3.2.4</w:t>
      </w:r>
      <w:r w:rsidRPr="00384E92">
        <w:t>.1</w:t>
      </w:r>
      <w:r w:rsidRPr="00384E92">
        <w:tab/>
      </w:r>
      <w:r>
        <w:t>Overview</w:t>
      </w:r>
      <w:bookmarkEnd w:id="222"/>
      <w:bookmarkEnd w:id="223"/>
    </w:p>
    <w:p w14:paraId="30590A63" w14:textId="03061506" w:rsidR="003E58FE" w:rsidRPr="00384E92" w:rsidRDefault="003E58FE" w:rsidP="003E58FE">
      <w:pPr>
        <w:pStyle w:val="TH"/>
      </w:pPr>
      <w:bookmarkStart w:id="224"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proofErr w:type="spellStart"/>
            <w:r w:rsidRPr="0016361A">
              <w:t>e.</w:t>
            </w:r>
            <w:proofErr w:type="gramStart"/>
            <w:r w:rsidRPr="0016361A">
              <w:t>g.POST</w:t>
            </w:r>
            <w:proofErr w:type="spellEnd"/>
            <w:proofErr w:type="gramEnd"/>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225" w:name="_Toc35971408"/>
      <w:r w:rsidRPr="00384E92">
        <w:t>6.</w:t>
      </w:r>
      <w:r>
        <w:t>1.3.2.4</w:t>
      </w:r>
      <w:r w:rsidRPr="00384E92">
        <w:t>.</w:t>
      </w:r>
      <w:r>
        <w:t>2</w:t>
      </w:r>
      <w:r w:rsidRPr="00384E92">
        <w:tab/>
      </w:r>
      <w:r>
        <w:t>Operation: &lt; operation 1 &gt;</w:t>
      </w:r>
      <w:bookmarkEnd w:id="224"/>
      <w:bookmarkEnd w:id="225"/>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226" w:name="_Toc510696618"/>
      <w:bookmarkStart w:id="227" w:name="_Toc35971409"/>
      <w:r>
        <w:t>6.1.3.2.4.2.1</w:t>
      </w:r>
      <w:r>
        <w:tab/>
      </w:r>
      <w:r w:rsidRPr="002B4468">
        <w:t>Description</w:t>
      </w:r>
      <w:bookmarkEnd w:id="226"/>
      <w:bookmarkEnd w:id="227"/>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228" w:name="_Toc510696619"/>
      <w:bookmarkStart w:id="229" w:name="_Toc35971410"/>
      <w:r>
        <w:t>6.1.3.2.4.2.2</w:t>
      </w:r>
      <w:r>
        <w:tab/>
        <w:t>Operation Definition</w:t>
      </w:r>
      <w:bookmarkEnd w:id="228"/>
      <w:bookmarkEnd w:id="229"/>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230" w:name="_Toc510696620"/>
      <w:bookmarkStart w:id="231" w:name="_Toc35971411"/>
      <w:r w:rsidRPr="00384E92">
        <w:t>6.</w:t>
      </w:r>
      <w:r>
        <w:t>1.3.2.4</w:t>
      </w:r>
      <w:r w:rsidRPr="00384E92">
        <w:t>.</w:t>
      </w:r>
      <w:r>
        <w:t>3</w:t>
      </w:r>
      <w:r w:rsidRPr="00384E92">
        <w:tab/>
      </w:r>
      <w:r>
        <w:t>Operation: &lt; operation 2 &gt;</w:t>
      </w:r>
      <w:bookmarkEnd w:id="230"/>
      <w:bookmarkEnd w:id="231"/>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232" w:name="_Toc510696621"/>
      <w:bookmarkStart w:id="233" w:name="_Toc35971412"/>
      <w:bookmarkStart w:id="234" w:name="_Toc136375019"/>
      <w:r>
        <w:t>6.1.3.3</w:t>
      </w:r>
      <w:r>
        <w:tab/>
        <w:t>Resource: &lt;resource 2&gt;</w:t>
      </w:r>
      <w:bookmarkEnd w:id="232"/>
      <w:bookmarkEnd w:id="233"/>
      <w:bookmarkEnd w:id="234"/>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235" w:name="_Toc510696622"/>
      <w:bookmarkStart w:id="236" w:name="_Toc35971413"/>
      <w:bookmarkStart w:id="237" w:name="_Toc136375020"/>
      <w:r>
        <w:lastRenderedPageBreak/>
        <w:t>6.1.4</w:t>
      </w:r>
      <w:r>
        <w:tab/>
        <w:t>Custom Operations without associated resources</w:t>
      </w:r>
      <w:bookmarkEnd w:id="235"/>
      <w:bookmarkEnd w:id="236"/>
      <w:bookmarkEnd w:id="237"/>
    </w:p>
    <w:p w14:paraId="158FCEA8" w14:textId="77777777" w:rsidR="003E58FE" w:rsidRPr="000A7435" w:rsidRDefault="003E58FE" w:rsidP="007A4424">
      <w:pPr>
        <w:pStyle w:val="Heading4"/>
      </w:pPr>
      <w:bookmarkStart w:id="238" w:name="_Toc510696623"/>
      <w:bookmarkStart w:id="239" w:name="_Toc35971414"/>
      <w:bookmarkStart w:id="240" w:name="_Toc136375021"/>
      <w:r>
        <w:t>6.1.4.1</w:t>
      </w:r>
      <w:r>
        <w:tab/>
        <w:t>Overview</w:t>
      </w:r>
      <w:bookmarkEnd w:id="238"/>
      <w:bookmarkEnd w:id="239"/>
      <w:bookmarkEnd w:id="240"/>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127679">
            <w:pPr>
              <w:pStyle w:val="TAL"/>
            </w:pPr>
            <w:r w:rsidRPr="0016361A">
              <w:t>&lt;custom operation URI&gt;</w:t>
            </w:r>
          </w:p>
        </w:tc>
        <w:tc>
          <w:tcPr>
            <w:tcW w:w="964" w:type="pct"/>
            <w:hideMark/>
          </w:tcPr>
          <w:p w14:paraId="2B436ACD" w14:textId="77777777" w:rsidR="003E58FE" w:rsidRPr="0016361A" w:rsidRDefault="003E58FE" w:rsidP="00127679">
            <w:pPr>
              <w:pStyle w:val="TAL"/>
            </w:pPr>
            <w:proofErr w:type="spellStart"/>
            <w:r w:rsidRPr="0016361A">
              <w:t>e.</w:t>
            </w:r>
            <w:proofErr w:type="gramStart"/>
            <w:r w:rsidRPr="0016361A">
              <w:t>g.POST</w:t>
            </w:r>
            <w:proofErr w:type="spellEnd"/>
            <w:proofErr w:type="gramEnd"/>
          </w:p>
        </w:tc>
        <w:tc>
          <w:tcPr>
            <w:tcW w:w="2185" w:type="pct"/>
            <w:hideMark/>
          </w:tcPr>
          <w:p w14:paraId="54650E51" w14:textId="77777777" w:rsidR="003E58FE" w:rsidRPr="0016361A" w:rsidRDefault="003E58FE" w:rsidP="00127679">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127679">
            <w:pPr>
              <w:pStyle w:val="TAL"/>
            </w:pPr>
          </w:p>
        </w:tc>
        <w:tc>
          <w:tcPr>
            <w:tcW w:w="964" w:type="pct"/>
          </w:tcPr>
          <w:p w14:paraId="6A1C10F0" w14:textId="77777777" w:rsidR="003E58FE" w:rsidRPr="0016361A" w:rsidRDefault="003E58FE" w:rsidP="00127679">
            <w:pPr>
              <w:pStyle w:val="TAL"/>
            </w:pPr>
          </w:p>
        </w:tc>
        <w:tc>
          <w:tcPr>
            <w:tcW w:w="2185" w:type="pct"/>
          </w:tcPr>
          <w:p w14:paraId="51C2C67D" w14:textId="77777777" w:rsidR="003E58FE" w:rsidRPr="0016361A" w:rsidRDefault="003E58FE" w:rsidP="00127679">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241" w:name="_Toc510696624"/>
      <w:bookmarkStart w:id="242" w:name="_Toc35971415"/>
      <w:bookmarkStart w:id="243" w:name="_Toc136375022"/>
      <w:r>
        <w:t>6.1.4.2</w:t>
      </w:r>
      <w:r>
        <w:tab/>
        <w:t>Operation: &lt;operation 1&gt;</w:t>
      </w:r>
      <w:bookmarkEnd w:id="241"/>
      <w:bookmarkEnd w:id="242"/>
      <w:bookmarkEnd w:id="243"/>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244" w:name="_Toc510696625"/>
      <w:bookmarkStart w:id="245" w:name="_Toc35971416"/>
      <w:bookmarkStart w:id="246" w:name="_Toc136375023"/>
      <w:r>
        <w:t>6.1.4.2.1</w:t>
      </w:r>
      <w:r>
        <w:tab/>
        <w:t>Description</w:t>
      </w:r>
      <w:bookmarkEnd w:id="244"/>
      <w:bookmarkEnd w:id="245"/>
      <w:bookmarkEnd w:id="246"/>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247" w:name="_Toc510696626"/>
      <w:bookmarkStart w:id="248" w:name="_Toc35971417"/>
      <w:bookmarkStart w:id="249" w:name="_Toc136375024"/>
      <w:r>
        <w:t>6.1.4.2.2</w:t>
      </w:r>
      <w:r>
        <w:tab/>
        <w:t>Operation Definition</w:t>
      </w:r>
      <w:bookmarkEnd w:id="247"/>
      <w:bookmarkEnd w:id="248"/>
      <w:bookmarkEnd w:id="249"/>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127679">
            <w:pPr>
              <w:pStyle w:val="TAC"/>
            </w:pPr>
            <w:r w:rsidRPr="0016361A">
              <w:t>"M", "C" or "O"</w:t>
            </w:r>
          </w:p>
        </w:tc>
        <w:tc>
          <w:tcPr>
            <w:tcW w:w="1276" w:type="dxa"/>
          </w:tcPr>
          <w:p w14:paraId="622AB3E6"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B4467D5" w14:textId="77777777" w:rsidR="003E58FE" w:rsidRPr="0016361A" w:rsidRDefault="003E58FE" w:rsidP="00127679">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127679">
            <w:pPr>
              <w:pStyle w:val="TAL"/>
            </w:pPr>
            <w:r w:rsidRPr="0016361A">
              <w:t>&lt;Meaning of the success case&gt;</w:t>
            </w:r>
          </w:p>
          <w:p w14:paraId="6E8CF967" w14:textId="77777777" w:rsidR="003E58FE" w:rsidRPr="0016361A" w:rsidRDefault="003E58FE" w:rsidP="00127679">
            <w:pPr>
              <w:pStyle w:val="TAL"/>
            </w:pPr>
            <w:r w:rsidRPr="0016361A">
              <w:t>or</w:t>
            </w:r>
          </w:p>
          <w:p w14:paraId="3148CFCB" w14:textId="77777777" w:rsidR="003E58FE" w:rsidRPr="0016361A" w:rsidRDefault="003E58FE" w:rsidP="00127679">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250" w:name="_Toc510696627"/>
      <w:bookmarkStart w:id="251" w:name="_Toc35971418"/>
      <w:bookmarkStart w:id="252" w:name="_Toc136375025"/>
      <w:r>
        <w:t>6.1.4.3</w:t>
      </w:r>
      <w:r>
        <w:tab/>
        <w:t>Operation: &lt; operation 2&gt;</w:t>
      </w:r>
      <w:bookmarkEnd w:id="250"/>
      <w:bookmarkEnd w:id="251"/>
      <w:bookmarkEnd w:id="252"/>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253" w:name="_Toc510696628"/>
      <w:bookmarkStart w:id="254" w:name="_Toc35971419"/>
      <w:bookmarkStart w:id="255" w:name="_Toc136375026"/>
      <w:r>
        <w:lastRenderedPageBreak/>
        <w:t>6.1.5</w:t>
      </w:r>
      <w:r>
        <w:tab/>
        <w:t>Notifications</w:t>
      </w:r>
      <w:bookmarkEnd w:id="253"/>
      <w:bookmarkEnd w:id="254"/>
      <w:bookmarkEnd w:id="255"/>
    </w:p>
    <w:p w14:paraId="06D675F5" w14:textId="77777777" w:rsidR="003E58FE" w:rsidRPr="000A7435" w:rsidRDefault="003E58FE" w:rsidP="007A4424">
      <w:pPr>
        <w:pStyle w:val="Heading4"/>
      </w:pPr>
      <w:bookmarkStart w:id="256" w:name="_Toc510696629"/>
      <w:bookmarkStart w:id="257" w:name="_Toc35971420"/>
      <w:bookmarkStart w:id="258" w:name="_Toc136375027"/>
      <w:r>
        <w:t>6.1.5.1</w:t>
      </w:r>
      <w:r>
        <w:tab/>
        <w:t>General</w:t>
      </w:r>
      <w:bookmarkEnd w:id="256"/>
      <w:bookmarkEnd w:id="257"/>
      <w:bookmarkEnd w:id="258"/>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259" w:name="_Toc510696630"/>
      <w:bookmarkStart w:id="260"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127679">
            <w:pPr>
              <w:pStyle w:val="TAC"/>
              <w:rPr>
                <w:lang w:val="en-US"/>
              </w:rPr>
            </w:pPr>
            <w:r w:rsidRPr="0016361A">
              <w:rPr>
                <w:lang w:val="en-US"/>
              </w:rPr>
              <w:t>&lt;notification 1&gt;</w:t>
            </w:r>
          </w:p>
          <w:p w14:paraId="50470C6F" w14:textId="77777777" w:rsidR="003E58FE" w:rsidRPr="0016361A" w:rsidRDefault="003E58FE" w:rsidP="00127679">
            <w:pPr>
              <w:pStyle w:val="TAC"/>
              <w:rPr>
                <w:lang w:val="en-US"/>
              </w:rPr>
            </w:pPr>
            <w:r w:rsidRPr="0016361A">
              <w:rPr>
                <w:lang w:val="en-US"/>
              </w:rPr>
              <w:t>e.g. Status Change Notification</w:t>
            </w:r>
          </w:p>
          <w:p w14:paraId="50B4DB89" w14:textId="77777777" w:rsidR="003E58FE" w:rsidRPr="0016361A" w:rsidRDefault="003E58FE" w:rsidP="00127679">
            <w:pPr>
              <w:pStyle w:val="TAC"/>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127679">
            <w:pPr>
              <w:pStyle w:val="TAC"/>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261" w:name="_Toc35971421"/>
      <w:bookmarkStart w:id="262" w:name="_Toc136375028"/>
      <w:r>
        <w:t>6.1.5.2</w:t>
      </w:r>
      <w:r>
        <w:tab/>
        <w:t>&lt;notification 1&gt;</w:t>
      </w:r>
      <w:bookmarkEnd w:id="259"/>
      <w:bookmarkEnd w:id="261"/>
      <w:bookmarkEnd w:id="262"/>
    </w:p>
    <w:p w14:paraId="48822DAF" w14:textId="77777777" w:rsidR="003E58FE" w:rsidRPr="00986E88" w:rsidRDefault="003E58FE" w:rsidP="007A4424">
      <w:pPr>
        <w:pStyle w:val="Heading5"/>
        <w:rPr>
          <w:noProof/>
        </w:rPr>
      </w:pPr>
      <w:bookmarkStart w:id="263" w:name="_Toc532994455"/>
      <w:bookmarkStart w:id="264" w:name="_Toc35971422"/>
      <w:bookmarkStart w:id="265" w:name="_Toc510696631"/>
      <w:bookmarkStart w:id="266" w:name="_Toc136375029"/>
      <w:r>
        <w:t>6.1.5.2</w:t>
      </w:r>
      <w:r w:rsidRPr="00986E88">
        <w:rPr>
          <w:noProof/>
        </w:rPr>
        <w:t>.1</w:t>
      </w:r>
      <w:r w:rsidRPr="00986E88">
        <w:rPr>
          <w:noProof/>
        </w:rPr>
        <w:tab/>
        <w:t>Description</w:t>
      </w:r>
      <w:bookmarkEnd w:id="263"/>
      <w:bookmarkEnd w:id="264"/>
      <w:bookmarkEnd w:id="26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67" w:name="_Toc532994456"/>
      <w:bookmarkStart w:id="268" w:name="_Toc35971423"/>
      <w:bookmarkStart w:id="269" w:name="_Toc136375030"/>
      <w:r>
        <w:t>6.1.5.2</w:t>
      </w:r>
      <w:r w:rsidRPr="00986E88">
        <w:rPr>
          <w:noProof/>
        </w:rPr>
        <w:t>.2</w:t>
      </w:r>
      <w:r w:rsidRPr="00986E88">
        <w:rPr>
          <w:noProof/>
        </w:rPr>
        <w:tab/>
        <w:t>Target URI</w:t>
      </w:r>
      <w:bookmarkEnd w:id="267"/>
      <w:bookmarkEnd w:id="268"/>
      <w:bookmarkEnd w:id="269"/>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70" w:name="_Toc532994457"/>
      <w:bookmarkStart w:id="271" w:name="_Toc35971424"/>
      <w:bookmarkStart w:id="272" w:name="_Toc136375031"/>
      <w:r>
        <w:t>6.1.5.2</w:t>
      </w:r>
      <w:r w:rsidRPr="00986E88">
        <w:rPr>
          <w:noProof/>
        </w:rPr>
        <w:t>.3</w:t>
      </w:r>
      <w:r w:rsidRPr="00986E88">
        <w:rPr>
          <w:noProof/>
        </w:rPr>
        <w:tab/>
        <w:t>Standard Methods</w:t>
      </w:r>
      <w:bookmarkEnd w:id="270"/>
      <w:bookmarkEnd w:id="271"/>
      <w:bookmarkEnd w:id="272"/>
    </w:p>
    <w:p w14:paraId="5C57E4FE" w14:textId="77777777" w:rsidR="003E58FE" w:rsidRPr="00986E88" w:rsidRDefault="003E58FE" w:rsidP="007A4424">
      <w:pPr>
        <w:pStyle w:val="H6"/>
        <w:rPr>
          <w:noProof/>
        </w:rPr>
      </w:pPr>
      <w:bookmarkStart w:id="273" w:name="_Toc532994458"/>
      <w:bookmarkStart w:id="274" w:name="_Toc35971425"/>
      <w:r>
        <w:t>6.1.5.2.3</w:t>
      </w:r>
      <w:r w:rsidRPr="00986E88">
        <w:rPr>
          <w:noProof/>
        </w:rPr>
        <w:t>.1</w:t>
      </w:r>
      <w:r w:rsidRPr="00986E88">
        <w:rPr>
          <w:noProof/>
        </w:rPr>
        <w:tab/>
        <w:t>POST</w:t>
      </w:r>
      <w:bookmarkEnd w:id="273"/>
      <w:bookmarkEnd w:id="274"/>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127679">
            <w:pPr>
              <w:pStyle w:val="TAC"/>
              <w:rPr>
                <w:noProof/>
              </w:rPr>
            </w:pPr>
            <w:r w:rsidRPr="0016361A">
              <w:t>"M", "C" or "O"</w:t>
            </w:r>
          </w:p>
        </w:tc>
        <w:tc>
          <w:tcPr>
            <w:tcW w:w="1170" w:type="dxa"/>
            <w:hideMark/>
          </w:tcPr>
          <w:p w14:paraId="565A411F" w14:textId="77777777" w:rsidR="003E58FE" w:rsidRPr="0016361A" w:rsidRDefault="003E58FE" w:rsidP="00127679">
            <w:pPr>
              <w:pStyle w:val="TAC"/>
              <w:rPr>
                <w:noProof/>
              </w:rPr>
            </w:pPr>
            <w:r w:rsidRPr="0016361A">
              <w:t>"</w:t>
            </w:r>
            <w:proofErr w:type="gramStart"/>
            <w:r w:rsidRPr="0016361A">
              <w:t>0..</w:t>
            </w:r>
            <w:proofErr w:type="gramEnd"/>
            <w:r w:rsidRPr="0016361A">
              <w:t>1", "1", or "M..N", or &lt;leave empty&gt;</w:t>
            </w:r>
          </w:p>
        </w:tc>
        <w:tc>
          <w:tcPr>
            <w:tcW w:w="5160" w:type="dxa"/>
            <w:hideMark/>
          </w:tcPr>
          <w:p w14:paraId="5F813068" w14:textId="77777777" w:rsidR="003E58FE" w:rsidRPr="0016361A" w:rsidRDefault="003E58FE" w:rsidP="00127679">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127679">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127679">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127679">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127679">
            <w:pPr>
              <w:pStyle w:val="TAL"/>
            </w:pPr>
            <w:r w:rsidRPr="0016361A">
              <w:t>&lt;Meaning of the success case&gt;</w:t>
            </w:r>
          </w:p>
          <w:p w14:paraId="1D8507FD" w14:textId="77777777" w:rsidR="003E58FE" w:rsidRPr="0016361A" w:rsidRDefault="003E58FE" w:rsidP="00127679">
            <w:pPr>
              <w:pStyle w:val="TAL"/>
            </w:pPr>
            <w:r w:rsidRPr="0016361A">
              <w:t>or</w:t>
            </w:r>
          </w:p>
          <w:p w14:paraId="1390332E" w14:textId="77777777" w:rsidR="003E58FE" w:rsidRPr="0016361A" w:rsidRDefault="003E58FE" w:rsidP="00127679">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75" w:name="_Toc35971426"/>
      <w:bookmarkStart w:id="276" w:name="_Toc136375032"/>
      <w:r>
        <w:t>6.1.5.3</w:t>
      </w:r>
      <w:r>
        <w:tab/>
        <w:t>&lt;notification 2&gt;</w:t>
      </w:r>
      <w:bookmarkEnd w:id="265"/>
      <w:bookmarkEnd w:id="275"/>
      <w:bookmarkEnd w:id="276"/>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277" w:name="_Toc35971427"/>
      <w:bookmarkStart w:id="278" w:name="_Toc136375033"/>
      <w:r>
        <w:t>6.1.6</w:t>
      </w:r>
      <w:r>
        <w:tab/>
        <w:t>Data Model</w:t>
      </w:r>
      <w:bookmarkEnd w:id="260"/>
      <w:bookmarkEnd w:id="277"/>
      <w:bookmarkEnd w:id="278"/>
    </w:p>
    <w:p w14:paraId="0E711D33" w14:textId="77777777" w:rsidR="006E186B" w:rsidRDefault="006E186B" w:rsidP="006E186B">
      <w:pPr>
        <w:pStyle w:val="Heading4"/>
      </w:pPr>
      <w:bookmarkStart w:id="279" w:name="_Toc510696633"/>
      <w:bookmarkStart w:id="280" w:name="_Toc35971428"/>
      <w:bookmarkStart w:id="281" w:name="_Toc510696634"/>
      <w:bookmarkStart w:id="282" w:name="_Toc35971429"/>
      <w:bookmarkStart w:id="283" w:name="_Toc136375034"/>
      <w:r>
        <w:t>6.1.6.1</w:t>
      </w:r>
      <w:r>
        <w:tab/>
        <w:t>General</w:t>
      </w:r>
      <w:bookmarkEnd w:id="279"/>
      <w:bookmarkEnd w:id="280"/>
      <w:bookmarkEnd w:id="28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127679">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127679">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84" w:name="_Toc1363750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1"/>
      <w:bookmarkEnd w:id="282"/>
      <w:bookmarkEnd w:id="284"/>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85" w:name="_Toc136375036"/>
      <w:r>
        <w:t>6.1.6.2.1</w:t>
      </w:r>
      <w:r>
        <w:tab/>
        <w:t>Introduction</w:t>
      </w:r>
      <w:bookmarkEnd w:id="215"/>
      <w:bookmarkEnd w:id="216"/>
      <w:bookmarkEnd w:id="285"/>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86" w:name="_Toc510696636"/>
      <w:bookmarkStart w:id="287" w:name="_Toc35971431"/>
      <w:bookmarkStart w:id="288" w:name="_Toc136375037"/>
      <w:r>
        <w:lastRenderedPageBreak/>
        <w:t>6.1.6.2.2</w:t>
      </w:r>
      <w:r>
        <w:tab/>
        <w:t>Type: &lt;TypeName 1&gt;</w:t>
      </w:r>
      <w:bookmarkEnd w:id="286"/>
      <w:bookmarkEnd w:id="287"/>
      <w:bookmarkEnd w:id="288"/>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w:t>
            </w:r>
            <w:proofErr w:type="gramStart"/>
            <w:r w:rsidRPr="0016361A">
              <w:t>0..</w:t>
            </w:r>
            <w:proofErr w:type="gramEnd"/>
            <w:r w:rsidRPr="0016361A">
              <w:t>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89" w:name="_Toc510696637"/>
      <w:bookmarkStart w:id="290" w:name="_Toc35971432"/>
      <w:bookmarkStart w:id="291" w:name="_Toc136375038"/>
      <w:r>
        <w:t>6.1.6.2.3</w:t>
      </w:r>
      <w:r>
        <w:tab/>
        <w:t>Type: &lt;TypeName 2&gt;</w:t>
      </w:r>
      <w:bookmarkEnd w:id="289"/>
      <w:bookmarkEnd w:id="290"/>
      <w:bookmarkEnd w:id="291"/>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292" w:name="_Toc510696638"/>
      <w:bookmarkStart w:id="293" w:name="_Toc35971433"/>
      <w:bookmarkStart w:id="294" w:name="_Toc1363750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2"/>
      <w:bookmarkEnd w:id="293"/>
      <w:bookmarkEnd w:id="29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95" w:name="_Toc510696639"/>
      <w:bookmarkStart w:id="296" w:name="_Toc35971434"/>
      <w:bookmarkStart w:id="297" w:name="_Toc136375040"/>
      <w:r>
        <w:t>6.1.6.3.1</w:t>
      </w:r>
      <w:r w:rsidRPr="00384E92">
        <w:tab/>
        <w:t>Introduction</w:t>
      </w:r>
      <w:bookmarkEnd w:id="295"/>
      <w:bookmarkEnd w:id="296"/>
      <w:bookmarkEnd w:id="2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8" w:name="_Toc510696640"/>
      <w:bookmarkStart w:id="299" w:name="_Toc35971435"/>
      <w:bookmarkStart w:id="300" w:name="_Toc136375041"/>
      <w:r>
        <w:t>6.1.6.3.2</w:t>
      </w:r>
      <w:r w:rsidRPr="00384E92">
        <w:tab/>
        <w:t>Simple data types</w:t>
      </w:r>
      <w:bookmarkEnd w:id="298"/>
      <w:bookmarkEnd w:id="299"/>
      <w:bookmarkEnd w:id="300"/>
    </w:p>
    <w:p w14:paraId="3E57B034" w14:textId="5EA329D5" w:rsidR="003E58FE" w:rsidRPr="00384E92" w:rsidRDefault="003E58FE" w:rsidP="003E58FE">
      <w:bookmarkStart w:id="301" w:name="_Toc510696641"/>
      <w:bookmarkStart w:id="30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051" w:type="pct"/>
            <w:shd w:val="clear" w:color="auto" w:fill="C0C0C0"/>
          </w:tcPr>
          <w:p w14:paraId="7EFD579F" w14:textId="77777777" w:rsidR="003E58FE" w:rsidRPr="0016361A" w:rsidRDefault="003E58FE" w:rsidP="00127679">
            <w:pPr>
              <w:pStyle w:val="TAH"/>
            </w:pPr>
            <w:r w:rsidRPr="0016361A">
              <w:t>Description</w:t>
            </w:r>
          </w:p>
        </w:tc>
        <w:tc>
          <w:tcPr>
            <w:tcW w:w="1265"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127679">
            <w:pPr>
              <w:pStyle w:val="TAL"/>
            </w:pPr>
          </w:p>
        </w:tc>
        <w:tc>
          <w:tcPr>
            <w:tcW w:w="837" w:type="pct"/>
            <w:tcMar>
              <w:top w:w="0" w:type="dxa"/>
              <w:left w:w="108" w:type="dxa"/>
              <w:bottom w:w="0" w:type="dxa"/>
              <w:right w:w="108" w:type="dxa"/>
            </w:tcMar>
          </w:tcPr>
          <w:p w14:paraId="6923E231" w14:textId="77777777" w:rsidR="003E58FE" w:rsidRPr="0016361A" w:rsidRDefault="003E58FE" w:rsidP="00127679">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127679">
            <w:pPr>
              <w:pStyle w:val="TAL"/>
            </w:pPr>
          </w:p>
        </w:tc>
        <w:tc>
          <w:tcPr>
            <w:tcW w:w="1265" w:type="pct"/>
          </w:tcPr>
          <w:p w14:paraId="1EF7A881" w14:textId="77777777" w:rsidR="003E58FE" w:rsidRPr="0016361A" w:rsidRDefault="003E58FE" w:rsidP="00127679">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303" w:name="_Toc136375042"/>
      <w:r>
        <w:t>6.1.6.3.3</w:t>
      </w:r>
      <w:r w:rsidRPr="00BC662F">
        <w:tab/>
        <w:t>Enumeration: &lt;EnumType1&gt;</w:t>
      </w:r>
      <w:bookmarkEnd w:id="301"/>
      <w:bookmarkEnd w:id="302"/>
      <w:bookmarkEnd w:id="303"/>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304" w:name="_Toc510696642"/>
      <w:bookmarkStart w:id="305" w:name="_Toc35971437"/>
      <w:bookmarkStart w:id="306" w:name="_Toc136375043"/>
      <w:r>
        <w:t>6.1.6.3.4</w:t>
      </w:r>
      <w:r w:rsidRPr="00BC662F">
        <w:tab/>
        <w:t>Enumeration: &lt;EnumType</w:t>
      </w:r>
      <w:r>
        <w:t>2</w:t>
      </w:r>
      <w:r w:rsidRPr="00BC662F">
        <w:t>&gt;</w:t>
      </w:r>
      <w:bookmarkEnd w:id="304"/>
      <w:bookmarkEnd w:id="305"/>
      <w:bookmarkEnd w:id="306"/>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307" w:name="_Toc510696643"/>
      <w:bookmarkStart w:id="308" w:name="_Toc35971438"/>
      <w:bookmarkStart w:id="309" w:name="_Toc13637504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7"/>
      <w:bookmarkEnd w:id="308"/>
      <w:bookmarkEnd w:id="309"/>
    </w:p>
    <w:p w14:paraId="41695600" w14:textId="77777777" w:rsidR="008A6D4A" w:rsidRDefault="008A6D4A" w:rsidP="007A4424">
      <w:pPr>
        <w:pStyle w:val="Heading5"/>
      </w:pPr>
      <w:bookmarkStart w:id="310" w:name="_Toc510696644"/>
      <w:bookmarkStart w:id="311" w:name="_Toc35971439"/>
      <w:bookmarkStart w:id="312" w:name="_Toc136375045"/>
      <w:r>
        <w:t>6.1.6.4.1</w:t>
      </w:r>
      <w:r>
        <w:tab/>
        <w:t>Type: &lt;TypeName 1&gt;</w:t>
      </w:r>
      <w:bookmarkEnd w:id="310"/>
      <w:bookmarkEnd w:id="311"/>
      <w:bookmarkEnd w:id="312"/>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313" w:name="_Toc510696645"/>
      <w:bookmarkStart w:id="314" w:name="_Toc35971440"/>
      <w:bookmarkStart w:id="315" w:name="_Toc136375046"/>
      <w:r>
        <w:t>6.1.6.4.2</w:t>
      </w:r>
      <w:r>
        <w:tab/>
        <w:t>Type: &lt;TypeName 2&gt;</w:t>
      </w:r>
      <w:bookmarkEnd w:id="313"/>
      <w:bookmarkEnd w:id="314"/>
      <w:bookmarkEnd w:id="315"/>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316" w:name="_Toc510696646"/>
      <w:bookmarkStart w:id="317" w:name="_Toc35971441"/>
      <w:bookmarkStart w:id="318" w:name="_Toc136375047"/>
      <w:r>
        <w:t>6.1.6.5</w:t>
      </w:r>
      <w:r>
        <w:tab/>
        <w:t>Binary data</w:t>
      </w:r>
      <w:bookmarkEnd w:id="316"/>
      <w:bookmarkEnd w:id="317"/>
      <w:bookmarkEnd w:id="318"/>
    </w:p>
    <w:p w14:paraId="3E8B3ED7" w14:textId="77777777" w:rsidR="008A6D4A" w:rsidRDefault="008A6D4A" w:rsidP="007A4424">
      <w:pPr>
        <w:pStyle w:val="Heading5"/>
      </w:pPr>
      <w:bookmarkStart w:id="319" w:name="_Toc35971442"/>
      <w:bookmarkStart w:id="320" w:name="_Toc136375048"/>
      <w:r>
        <w:t>6.1.6.5.1</w:t>
      </w:r>
      <w:r>
        <w:tab/>
        <w:t>Binary Data Types</w:t>
      </w:r>
      <w:bookmarkEnd w:id="319"/>
      <w:bookmarkEnd w:id="320"/>
    </w:p>
    <w:p w14:paraId="3F3349B8" w14:textId="2B29677F" w:rsidR="003E58FE" w:rsidRPr="00A04126" w:rsidRDefault="003E58FE" w:rsidP="003E58FE">
      <w:pPr>
        <w:pStyle w:val="TH"/>
      </w:pPr>
      <w:bookmarkStart w:id="32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127679">
            <w:pPr>
              <w:pStyle w:val="TAH"/>
            </w:pPr>
            <w:r w:rsidRPr="0016361A">
              <w:t>Name</w:t>
            </w:r>
          </w:p>
        </w:tc>
        <w:tc>
          <w:tcPr>
            <w:tcW w:w="1378" w:type="dxa"/>
            <w:shd w:val="clear" w:color="auto" w:fill="C0C0C0"/>
          </w:tcPr>
          <w:p w14:paraId="6A022F86" w14:textId="77777777" w:rsidR="003E58FE" w:rsidRPr="0016361A" w:rsidRDefault="003E58FE" w:rsidP="00127679">
            <w:pPr>
              <w:pStyle w:val="TAH"/>
            </w:pPr>
            <w:r w:rsidRPr="0016361A">
              <w:t>Clause defined</w:t>
            </w:r>
          </w:p>
        </w:tc>
        <w:tc>
          <w:tcPr>
            <w:tcW w:w="4381"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127679">
            <w:pPr>
              <w:pStyle w:val="TAL"/>
            </w:pPr>
            <w:r w:rsidRPr="0016361A">
              <w:t>&lt; Binary Data 1 &gt;</w:t>
            </w:r>
          </w:p>
          <w:p w14:paraId="5BF62CDB" w14:textId="77777777" w:rsidR="003E58FE" w:rsidRPr="0016361A" w:rsidRDefault="003E58FE" w:rsidP="00127679">
            <w:pPr>
              <w:pStyle w:val="TAL"/>
            </w:pPr>
            <w:r w:rsidRPr="0016361A">
              <w:t>e.g. N1 SM Message</w:t>
            </w:r>
          </w:p>
          <w:p w14:paraId="0E23B689" w14:textId="77777777" w:rsidR="003E58FE" w:rsidRPr="0016361A" w:rsidRDefault="003E58FE" w:rsidP="00127679">
            <w:pPr>
              <w:pStyle w:val="TAL"/>
            </w:pPr>
          </w:p>
        </w:tc>
        <w:tc>
          <w:tcPr>
            <w:tcW w:w="1378" w:type="dxa"/>
          </w:tcPr>
          <w:p w14:paraId="0B1E6B9B" w14:textId="77777777" w:rsidR="003E58FE" w:rsidRPr="0016361A" w:rsidRDefault="003E58FE" w:rsidP="00127679">
            <w:pPr>
              <w:pStyle w:val="TAC"/>
            </w:pPr>
            <w:r w:rsidRPr="0016361A">
              <w:t>&lt; clause &gt;</w:t>
            </w:r>
          </w:p>
          <w:p w14:paraId="2912D7E0" w14:textId="77777777" w:rsidR="003E58FE" w:rsidRPr="0016361A" w:rsidRDefault="003E58FE" w:rsidP="00127679">
            <w:pPr>
              <w:pStyle w:val="TAC"/>
            </w:pPr>
            <w:r w:rsidRPr="0016361A">
              <w:t>e.g. 6.1.6.5.2</w:t>
            </w:r>
          </w:p>
        </w:tc>
        <w:tc>
          <w:tcPr>
            <w:tcW w:w="4381" w:type="dxa"/>
          </w:tcPr>
          <w:p w14:paraId="52F0798D" w14:textId="77777777" w:rsidR="003E58FE" w:rsidRPr="0016361A" w:rsidRDefault="003E58FE" w:rsidP="00127679">
            <w:pPr>
              <w:pStyle w:val="TAL"/>
              <w:rPr>
                <w:rFonts w:cs="Arial"/>
                <w:szCs w:val="18"/>
              </w:rPr>
            </w:pPr>
            <w:r w:rsidRPr="0016361A">
              <w:rPr>
                <w:rFonts w:cs="Arial"/>
                <w:szCs w:val="18"/>
              </w:rPr>
              <w:t>&lt;content type&gt;</w:t>
            </w:r>
          </w:p>
          <w:p w14:paraId="6E73F382" w14:textId="77777777" w:rsidR="003E58FE" w:rsidRPr="0016361A" w:rsidRDefault="003E58FE" w:rsidP="00127679">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127679">
            <w:pPr>
              <w:pStyle w:val="TAL"/>
            </w:pPr>
          </w:p>
        </w:tc>
        <w:tc>
          <w:tcPr>
            <w:tcW w:w="1378" w:type="dxa"/>
          </w:tcPr>
          <w:p w14:paraId="46E3D551" w14:textId="77777777" w:rsidR="003E58FE" w:rsidRPr="0016361A" w:rsidRDefault="003E58FE" w:rsidP="00127679">
            <w:pPr>
              <w:pStyle w:val="TAC"/>
            </w:pPr>
          </w:p>
        </w:tc>
        <w:tc>
          <w:tcPr>
            <w:tcW w:w="4381" w:type="dxa"/>
          </w:tcPr>
          <w:p w14:paraId="2D7B4E9B" w14:textId="77777777" w:rsidR="003E58FE" w:rsidRPr="0016361A" w:rsidRDefault="003E58FE" w:rsidP="00127679">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322" w:name="_Toc136375049"/>
      <w:r>
        <w:t>6.1.6.5.2</w:t>
      </w:r>
      <w:r>
        <w:tab/>
      </w:r>
      <w:bookmarkEnd w:id="321"/>
      <w:r>
        <w:t>&lt; Binary Data 1 &gt;</w:t>
      </w:r>
      <w:bookmarkEnd w:id="322"/>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323" w:name="_Toc510696647"/>
      <w:bookmarkStart w:id="324" w:name="_Toc35971443"/>
      <w:bookmarkStart w:id="325" w:name="_Toc136375050"/>
      <w:r>
        <w:t>6.1.7</w:t>
      </w:r>
      <w:r>
        <w:tab/>
        <w:t>Error Handling</w:t>
      </w:r>
      <w:bookmarkEnd w:id="323"/>
      <w:bookmarkEnd w:id="324"/>
      <w:bookmarkEnd w:id="325"/>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326" w:name="_Toc35971444"/>
      <w:bookmarkStart w:id="327" w:name="_Toc136375051"/>
      <w:r w:rsidRPr="00971458">
        <w:lastRenderedPageBreak/>
        <w:t>6.1.7.1</w:t>
      </w:r>
      <w:r w:rsidRPr="00971458">
        <w:tab/>
        <w:t>General</w:t>
      </w:r>
      <w:bookmarkEnd w:id="326"/>
      <w:bookmarkEnd w:id="327"/>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328" w:name="_Toc35971445"/>
      <w:bookmarkStart w:id="329" w:name="_Toc136375052"/>
      <w:r w:rsidRPr="00971458">
        <w:t>6.1.7.2</w:t>
      </w:r>
      <w:r w:rsidRPr="00971458">
        <w:tab/>
        <w:t>Protocol Errors</w:t>
      </w:r>
      <w:bookmarkEnd w:id="328"/>
      <w:bookmarkEnd w:id="329"/>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330" w:name="_Toc35971446"/>
      <w:bookmarkStart w:id="331" w:name="_Toc136375053"/>
      <w:r>
        <w:t>6.1.7.3</w:t>
      </w:r>
      <w:r>
        <w:tab/>
        <w:t>Application Errors</w:t>
      </w:r>
      <w:bookmarkEnd w:id="330"/>
      <w:bookmarkEnd w:id="331"/>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127679">
      <w:bookmarkStart w:id="332" w:name="_Toc492899751"/>
      <w:bookmarkStart w:id="333" w:name="_Toc492900030"/>
      <w:bookmarkStart w:id="334" w:name="_Toc492967832"/>
      <w:bookmarkStart w:id="335" w:name="_Toc492972920"/>
      <w:bookmarkStart w:id="336" w:name="_Toc492973140"/>
      <w:bookmarkStart w:id="337" w:name="_Toc493774060"/>
      <w:bookmarkStart w:id="338" w:name="_Toc508285804"/>
      <w:bookmarkStart w:id="339" w:name="_Toc508287269"/>
      <w:bookmarkStart w:id="340" w:name="_Toc510696648"/>
      <w:bookmarkStart w:id="341" w:name="_Toc35971447"/>
    </w:p>
    <w:p w14:paraId="5EE35080" w14:textId="77777777" w:rsidR="003E58FE" w:rsidRPr="0023018E" w:rsidRDefault="003E58FE" w:rsidP="007A4424">
      <w:pPr>
        <w:pStyle w:val="Heading3"/>
        <w:rPr>
          <w:lang w:eastAsia="zh-CN"/>
        </w:rPr>
      </w:pPr>
      <w:bookmarkStart w:id="342" w:name="_Toc136375054"/>
      <w:r>
        <w:t>6.1.8</w:t>
      </w:r>
      <w:r w:rsidRPr="0023018E">
        <w:rPr>
          <w:lang w:eastAsia="zh-CN"/>
        </w:rPr>
        <w:tab/>
        <w:t>Feature negotiation</w:t>
      </w:r>
      <w:bookmarkEnd w:id="332"/>
      <w:bookmarkEnd w:id="333"/>
      <w:bookmarkEnd w:id="334"/>
      <w:bookmarkEnd w:id="335"/>
      <w:bookmarkEnd w:id="336"/>
      <w:bookmarkEnd w:id="337"/>
      <w:bookmarkEnd w:id="338"/>
      <w:bookmarkEnd w:id="339"/>
      <w:bookmarkEnd w:id="340"/>
      <w:bookmarkEnd w:id="341"/>
      <w:bookmarkEnd w:id="342"/>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343" w:name="_Toc532994477"/>
      <w:bookmarkStart w:id="344" w:name="_Toc35971448"/>
      <w:bookmarkStart w:id="345" w:name="_Toc510696649"/>
      <w:bookmarkStart w:id="346" w:name="_Toc136375055"/>
      <w:r>
        <w:t>6.1.9</w:t>
      </w:r>
      <w:r w:rsidRPr="001E7573">
        <w:tab/>
        <w:t>Security</w:t>
      </w:r>
      <w:bookmarkEnd w:id="343"/>
      <w:bookmarkEnd w:id="344"/>
      <w:bookmarkEnd w:id="346"/>
    </w:p>
    <w:p w14:paraId="2E802522" w14:textId="75998BE9" w:rsidR="00712608" w:rsidRDefault="00712608" w:rsidP="00712608">
      <w:pPr>
        <w:rPr>
          <w:noProof/>
          <w:lang w:eastAsia="zh-CN"/>
        </w:rPr>
      </w:pPr>
      <w:bookmarkStart w:id="347"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6AB05DB9" w:rsidR="008A6D4A" w:rsidRDefault="003D68EA" w:rsidP="007A4424">
      <w:pPr>
        <w:pStyle w:val="Heading2"/>
      </w:pPr>
      <w:r w:rsidRPr="004D3578">
        <w:br w:type="page"/>
      </w:r>
      <w:bookmarkStart w:id="348" w:name="_Toc136375056"/>
      <w:r w:rsidR="008A6D4A">
        <w:lastRenderedPageBreak/>
        <w:t>6.2</w:t>
      </w:r>
      <w:r w:rsidR="008A6D4A">
        <w:tab/>
        <w:t>&lt;</w:t>
      </w:r>
      <w:r w:rsidR="008A6D4A" w:rsidRPr="00532024">
        <w:t xml:space="preserve"> </w:t>
      </w:r>
      <w:r w:rsidR="008A6D4A">
        <w:t>Service 2&gt; Service API</w:t>
      </w:r>
      <w:bookmarkEnd w:id="345"/>
      <w:bookmarkEnd w:id="347"/>
      <w:bookmarkEnd w:id="348"/>
    </w:p>
    <w:p w14:paraId="313B4832" w14:textId="0210848A" w:rsidR="008A6D4A" w:rsidRDefault="008A6D4A" w:rsidP="008A6D4A">
      <w:pPr>
        <w:pStyle w:val="Guidance"/>
      </w:pPr>
      <w:r>
        <w:t xml:space="preserve">And </w:t>
      </w:r>
      <w:proofErr w:type="gramStart"/>
      <w:r>
        <w:t>so</w:t>
      </w:r>
      <w:proofErr w:type="gramEnd"/>
      <w:r>
        <w:t xml:space="preserve"> on if there are more than two services supported by the NF. Same structure as in </w:t>
      </w:r>
      <w:r w:rsidR="003E58FE">
        <w:t>clause 6</w:t>
      </w:r>
      <w:r>
        <w:t>.1.</w:t>
      </w:r>
    </w:p>
    <w:p w14:paraId="04B1A9D8" w14:textId="5F408990" w:rsidR="00AF0C7F" w:rsidRDefault="008A6D4A" w:rsidP="00AF0C7F">
      <w:pPr>
        <w:pStyle w:val="Heading2"/>
      </w:pPr>
      <w:r>
        <w:br w:type="page"/>
      </w:r>
      <w:bookmarkStart w:id="349" w:name="_Toc96843459"/>
      <w:bookmarkStart w:id="350" w:name="_Toc96844434"/>
      <w:bookmarkStart w:id="351" w:name="_Toc100740007"/>
      <w:bookmarkStart w:id="352" w:name="_Toc104332874"/>
      <w:bookmarkStart w:id="353" w:name="_Toc510696650"/>
      <w:bookmarkStart w:id="354" w:name="_Toc35971450"/>
      <w:bookmarkStart w:id="355" w:name="_Toc129252532"/>
      <w:bookmarkStart w:id="356" w:name="_Toc67903522"/>
      <w:bookmarkStart w:id="357" w:name="_Toc96843414"/>
      <w:bookmarkStart w:id="358" w:name="_Toc96844389"/>
      <w:bookmarkStart w:id="359" w:name="_Toc100739962"/>
      <w:bookmarkStart w:id="360" w:name="_Toc129252535"/>
      <w:r w:rsidR="003D68EA" w:rsidRPr="004D3578">
        <w:lastRenderedPageBreak/>
        <w:br w:type="page"/>
      </w:r>
      <w:bookmarkStart w:id="361" w:name="_Toc136375057"/>
      <w:r w:rsidR="00AF0C7F">
        <w:lastRenderedPageBreak/>
        <w:t>6.3</w:t>
      </w:r>
      <w:r w:rsidR="00AF0C7F">
        <w:tab/>
        <w:t>&lt;</w:t>
      </w:r>
      <w:r w:rsidR="00AF0C7F" w:rsidRPr="00532024">
        <w:t xml:space="preserve"> </w:t>
      </w:r>
      <w:r w:rsidR="00AF0C7F">
        <w:t>Service 3&gt; Service API</w:t>
      </w:r>
      <w:bookmarkEnd w:id="361"/>
    </w:p>
    <w:p w14:paraId="2ECD8269" w14:textId="0D8D18D5" w:rsidR="00AF0C7F" w:rsidRDefault="00E15A9C" w:rsidP="00AF0C7F">
      <w:pPr>
        <w:pStyle w:val="Guidance"/>
      </w:pPr>
      <w:r w:rsidRPr="00E15A9C">
        <w:t>&lt; Service 3&gt; Service API</w:t>
      </w:r>
      <w:r>
        <w:t xml:space="preserve"> definition</w:t>
      </w:r>
      <w:r w:rsidR="00AF0C7F">
        <w:t>.</w:t>
      </w:r>
    </w:p>
    <w:p w14:paraId="18F5F355" w14:textId="6B2394E1" w:rsidR="008874EC" w:rsidRPr="008874EC" w:rsidRDefault="003D68EA" w:rsidP="008874EC">
      <w:pPr>
        <w:pStyle w:val="Heading2"/>
      </w:pPr>
      <w:r w:rsidRPr="004D3578">
        <w:br w:type="page"/>
      </w:r>
      <w:bookmarkStart w:id="362" w:name="_Toc136375058"/>
      <w:r w:rsidR="008874EC" w:rsidRPr="008874EC">
        <w:lastRenderedPageBreak/>
        <w:t>6.4</w:t>
      </w:r>
      <w:r w:rsidR="008874EC" w:rsidRPr="008874EC">
        <w:tab/>
      </w:r>
      <w:proofErr w:type="spellStart"/>
      <w:r w:rsidR="008874EC" w:rsidRPr="008874EC">
        <w:t>SDD_TransmissionQualityMeasurement</w:t>
      </w:r>
      <w:proofErr w:type="spellEnd"/>
      <w:r w:rsidR="008874EC" w:rsidRPr="008874EC">
        <w:t xml:space="preserve"> API</w:t>
      </w:r>
      <w:bookmarkEnd w:id="355"/>
      <w:bookmarkEnd w:id="362"/>
    </w:p>
    <w:p w14:paraId="2E84BB41" w14:textId="77777777" w:rsidR="008874EC" w:rsidRPr="008874EC" w:rsidRDefault="008874EC" w:rsidP="008874EC">
      <w:pPr>
        <w:pStyle w:val="Heading3"/>
      </w:pPr>
      <w:bookmarkStart w:id="363" w:name="_Toc96843412"/>
      <w:bookmarkStart w:id="364" w:name="_Toc96844387"/>
      <w:bookmarkStart w:id="365" w:name="_Toc100739960"/>
      <w:bookmarkStart w:id="366" w:name="_Toc129252533"/>
      <w:bookmarkStart w:id="367" w:name="_Toc136375059"/>
      <w:r w:rsidRPr="008874EC">
        <w:t>6.4.1</w:t>
      </w:r>
      <w:r w:rsidRPr="008874EC">
        <w:tab/>
        <w:t>Introduction</w:t>
      </w:r>
      <w:bookmarkEnd w:id="363"/>
      <w:bookmarkEnd w:id="364"/>
      <w:bookmarkEnd w:id="365"/>
      <w:bookmarkEnd w:id="366"/>
      <w:bookmarkEnd w:id="367"/>
    </w:p>
    <w:p w14:paraId="35106902" w14:textId="77777777" w:rsidR="008874EC" w:rsidRPr="008874EC" w:rsidRDefault="008874EC" w:rsidP="008874EC">
      <w:pPr>
        <w:rPr>
          <w:noProof/>
          <w:lang w:eastAsia="zh-CN"/>
        </w:rPr>
      </w:pPr>
      <w:r w:rsidRPr="008874EC">
        <w:rPr>
          <w:noProof/>
        </w:rPr>
        <w:t xml:space="preserve">The </w:t>
      </w:r>
      <w:proofErr w:type="spellStart"/>
      <w:r w:rsidRPr="008874EC">
        <w:t>SDD_TransmissionQualityMeasurement</w:t>
      </w:r>
      <w:proofErr w:type="spellEnd"/>
      <w:r w:rsidRPr="008874EC">
        <w:t xml:space="preserve"> </w:t>
      </w:r>
      <w:r w:rsidRPr="008874EC">
        <w:rPr>
          <w:noProof/>
        </w:rPr>
        <w:t xml:space="preserve">service shall use the </w:t>
      </w:r>
      <w:proofErr w:type="spellStart"/>
      <w:r w:rsidRPr="008874EC">
        <w:t>SDD_TransmissionQualityMeasurement</w:t>
      </w:r>
      <w:proofErr w:type="spellEnd"/>
      <w:r w:rsidRPr="008874EC">
        <w:t xml:space="preserve">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proofErr w:type="spellStart"/>
      <w:r w:rsidRPr="008874EC">
        <w:t>SDD_TransmissionQualityMeasurement</w:t>
      </w:r>
      <w:proofErr w:type="spellEnd"/>
      <w:r w:rsidRPr="008874EC">
        <w:t xml:space="preserve">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77777777" w:rsidR="008874EC" w:rsidRPr="008874EC" w:rsidRDefault="008874EC" w:rsidP="008874EC">
      <w:pPr>
        <w:pStyle w:val="NO"/>
      </w:pPr>
      <w:bookmarkStart w:id="368" w:name="_Toc96843413"/>
      <w:bookmarkStart w:id="369" w:name="_Toc96844388"/>
      <w:bookmarkStart w:id="370" w:name="_Toc100739961"/>
      <w:bookmarkStart w:id="371" w:name="_Toc129252534"/>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(i.e. VAL Server or another SEALDD Server) takes the role of the SCS/AS.</w:t>
      </w:r>
    </w:p>
    <w:p w14:paraId="4719F582" w14:textId="77777777" w:rsidR="008874EC" w:rsidRPr="008874EC" w:rsidRDefault="008874EC" w:rsidP="008874EC">
      <w:pPr>
        <w:pStyle w:val="Heading3"/>
      </w:pPr>
      <w:bookmarkStart w:id="372" w:name="_Toc136375060"/>
      <w:r w:rsidRPr="008874EC">
        <w:t>6.4.2</w:t>
      </w:r>
      <w:r w:rsidRPr="008874EC">
        <w:tab/>
        <w:t>Usage of HTTP</w:t>
      </w:r>
      <w:bookmarkEnd w:id="368"/>
      <w:bookmarkEnd w:id="369"/>
      <w:bookmarkEnd w:id="370"/>
      <w:bookmarkEnd w:id="371"/>
      <w:bookmarkEnd w:id="372"/>
    </w:p>
    <w:p w14:paraId="49EC51F2" w14:textId="77777777" w:rsidR="008874EC" w:rsidRPr="008874EC" w:rsidRDefault="008874EC" w:rsidP="008874EC">
      <w:r w:rsidRPr="008874EC">
        <w:t xml:space="preserve">The provisions of clause 5.2.2 of 3GPP TS 29.122 [2] shall apply for the </w:t>
      </w:r>
      <w:proofErr w:type="spellStart"/>
      <w:r w:rsidRPr="008874EC">
        <w:t>SDD_TransmissionQualityMeasurement</w:t>
      </w:r>
      <w:proofErr w:type="spellEnd"/>
      <w:r w:rsidRPr="008874EC">
        <w:t xml:space="preserve"> </w:t>
      </w:r>
      <w:r w:rsidRPr="008874EC">
        <w:rPr>
          <w:noProof/>
          <w:lang w:eastAsia="zh-CN"/>
        </w:rPr>
        <w:t>API.</w:t>
      </w:r>
    </w:p>
    <w:p w14:paraId="0A1082F7" w14:textId="77777777" w:rsidR="008874EC" w:rsidRPr="008874EC" w:rsidRDefault="008874EC" w:rsidP="008874EC">
      <w:pPr>
        <w:pStyle w:val="Heading3"/>
      </w:pPr>
      <w:bookmarkStart w:id="373" w:name="_Toc136375061"/>
      <w:r w:rsidRPr="008874EC">
        <w:t>6.4.3</w:t>
      </w:r>
      <w:r w:rsidRPr="008874EC">
        <w:tab/>
        <w:t>Resources</w:t>
      </w:r>
      <w:bookmarkEnd w:id="356"/>
      <w:bookmarkEnd w:id="357"/>
      <w:bookmarkEnd w:id="358"/>
      <w:bookmarkEnd w:id="359"/>
      <w:bookmarkEnd w:id="360"/>
      <w:bookmarkEnd w:id="373"/>
    </w:p>
    <w:p w14:paraId="367CED3C" w14:textId="77777777" w:rsidR="008874EC" w:rsidRPr="008874EC" w:rsidRDefault="008874EC" w:rsidP="008874EC">
      <w:pPr>
        <w:pStyle w:val="Heading4"/>
      </w:pPr>
      <w:bookmarkStart w:id="374" w:name="_Toc67903523"/>
      <w:bookmarkStart w:id="375" w:name="_Toc96843415"/>
      <w:bookmarkStart w:id="376" w:name="_Toc96844390"/>
      <w:bookmarkStart w:id="377" w:name="_Toc100739963"/>
      <w:bookmarkStart w:id="378" w:name="_Toc129252536"/>
      <w:bookmarkStart w:id="379" w:name="_Toc136375062"/>
      <w:r w:rsidRPr="008874EC">
        <w:t>6.4.3.1</w:t>
      </w:r>
      <w:r w:rsidRPr="008874EC">
        <w:tab/>
        <w:t>Overview</w:t>
      </w:r>
      <w:bookmarkEnd w:id="374"/>
      <w:bookmarkEnd w:id="375"/>
      <w:bookmarkEnd w:id="376"/>
      <w:bookmarkEnd w:id="377"/>
      <w:bookmarkEnd w:id="378"/>
      <w:bookmarkEnd w:id="379"/>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 xml:space="preserve">Figure 6.4.3.1-1 depicts the resource URIs structure for the </w:t>
      </w:r>
      <w:proofErr w:type="spellStart"/>
      <w:r w:rsidRPr="008874EC">
        <w:t>SDD_TransmissionQualityMeasurement</w:t>
      </w:r>
      <w:proofErr w:type="spellEnd"/>
      <w:r w:rsidRPr="008874EC">
        <w:t xml:space="preserve"> API.</w:t>
      </w:r>
    </w:p>
    <w:bookmarkStart w:id="380" w:name="_MON_1732445519"/>
    <w:bookmarkEnd w:id="380"/>
    <w:p w14:paraId="1EF1BEE4" w14:textId="77777777" w:rsidR="008874EC" w:rsidRPr="008874EC" w:rsidRDefault="008874EC" w:rsidP="008874EC">
      <w:pPr>
        <w:pStyle w:val="TH"/>
        <w:rPr>
          <w:lang w:val="en-US"/>
        </w:rPr>
      </w:pPr>
      <w:r w:rsidRPr="008874EC">
        <w:object w:dxaOrig="9633" w:dyaOrig="3371" w14:anchorId="7FFFF20E">
          <v:shape id="_x0000_i1029" type="#_x0000_t75" style="width:481.5pt;height:168.5pt" o:ole="">
            <v:imagedata r:id="rId17" o:title=""/>
          </v:shape>
          <o:OLEObject Type="Embed" ProgID="Word.Document.8" ShapeID="_x0000_i1029" DrawAspect="Content" ObjectID="_1746988149" r:id="rId18">
            <o:FieldCodes>\s</o:FieldCodes>
          </o:OLEObject>
        </w:object>
      </w:r>
    </w:p>
    <w:p w14:paraId="3B34F769" w14:textId="77777777" w:rsidR="008874EC" w:rsidRPr="008874EC" w:rsidRDefault="008874EC" w:rsidP="008874EC">
      <w:pPr>
        <w:pStyle w:val="TF"/>
      </w:pPr>
      <w:r w:rsidRPr="008874EC">
        <w:t xml:space="preserve">Figure 6.4.3.1-1: Resource URIs structure of the </w:t>
      </w:r>
      <w:proofErr w:type="spellStart"/>
      <w:r w:rsidRPr="008874EC">
        <w:t>SDD_TransmissionQualityMeasurement</w:t>
      </w:r>
      <w:proofErr w:type="spellEnd"/>
      <w:r w:rsidRPr="008874EC">
        <w:t xml:space="preserve"> API</w:t>
      </w:r>
    </w:p>
    <w:p w14:paraId="7A045507" w14:textId="77777777" w:rsidR="008874EC" w:rsidRPr="008874EC" w:rsidRDefault="008874EC" w:rsidP="008874EC">
      <w:r w:rsidRPr="008874EC">
        <w:t xml:space="preserve">Table 6.4.3.1-1 provides an overview of the resources and applicable HTTP methods for the </w:t>
      </w:r>
      <w:proofErr w:type="spellStart"/>
      <w:r w:rsidRPr="008874EC">
        <w:t>SDD_TransmissionQualityMeasurement</w:t>
      </w:r>
      <w:proofErr w:type="spellEnd"/>
      <w:r w:rsidRPr="008874EC">
        <w:t xml:space="preserve"> </w:t>
      </w:r>
      <w:r w:rsidRPr="008874EC">
        <w:rPr>
          <w:lang w:val="en-US"/>
        </w:rPr>
        <w:t>API</w:t>
      </w:r>
      <w:r w:rsidRPr="008874EC">
        <w:t>.</w:t>
      </w:r>
    </w:p>
    <w:p w14:paraId="133EDE3D" w14:textId="77777777" w:rsidR="008874EC" w:rsidRPr="008874EC" w:rsidRDefault="008874EC" w:rsidP="008874EC">
      <w:pPr>
        <w:pStyle w:val="TH"/>
      </w:pPr>
      <w:r w:rsidRPr="008874EC">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8874EC" w:rsidRPr="008874EC" w14:paraId="4DE50CFA"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8874EC" w:rsidRPr="008874EC" w14:paraId="13217CC1"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8874EC" w:rsidRPr="008874EC" w14:paraId="46FF1E7E"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w:t>
            </w:r>
            <w:proofErr w:type="spellStart"/>
            <w:r w:rsidRPr="008874EC">
              <w:t>subscriptionId</w:t>
            </w:r>
            <w:proofErr w:type="spellEnd"/>
            <w:r w:rsidRPr="008874EC">
              <w:t>}</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7777777" w:rsidR="008874EC" w:rsidRPr="008874EC" w:rsidRDefault="008874EC" w:rsidP="00F84A0C">
            <w:pPr>
              <w:pStyle w:val="TAL"/>
            </w:pPr>
            <w:r w:rsidRPr="008874EC">
              <w:rPr>
                <w:noProof/>
                <w:lang w:eastAsia="zh-CN"/>
              </w:rPr>
              <w:t>Retrieve an existing "</w:t>
            </w:r>
            <w:r w:rsidRPr="008874EC">
              <w:t>Individual Transmission Quality Measurement Subscription".</w:t>
            </w:r>
          </w:p>
        </w:tc>
      </w:tr>
      <w:tr w:rsidR="008874EC" w:rsidRPr="008874EC" w14:paraId="0E2EC361"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77777777"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p>
        </w:tc>
      </w:tr>
      <w:tr w:rsidR="008874EC" w:rsidRPr="008874EC" w14:paraId="03008D7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777777"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p>
        </w:tc>
      </w:tr>
      <w:tr w:rsidR="008874EC" w:rsidRPr="008874EC" w14:paraId="1A7C5DB2"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7777777"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381" w:name="_Toc67903524"/>
      <w:bookmarkStart w:id="382" w:name="_Toc96843416"/>
      <w:bookmarkStart w:id="383" w:name="_Toc96844391"/>
      <w:bookmarkStart w:id="384" w:name="_Toc100739964"/>
      <w:bookmarkStart w:id="385" w:name="_Toc129252537"/>
      <w:bookmarkStart w:id="386" w:name="_Toc136375063"/>
      <w:r w:rsidRPr="008874EC">
        <w:t>6.4.3.2</w:t>
      </w:r>
      <w:r w:rsidRPr="008874EC">
        <w:tab/>
        <w:t xml:space="preserve">Resource: </w:t>
      </w:r>
      <w:bookmarkEnd w:id="381"/>
      <w:bookmarkEnd w:id="382"/>
      <w:bookmarkEnd w:id="383"/>
      <w:bookmarkEnd w:id="384"/>
      <w:bookmarkEnd w:id="385"/>
      <w:r w:rsidRPr="008874EC">
        <w:t>Transmission Quality Measurement Subscriptions</w:t>
      </w:r>
      <w:bookmarkEnd w:id="386"/>
    </w:p>
    <w:p w14:paraId="550D2279" w14:textId="77777777" w:rsidR="008874EC" w:rsidRPr="008874EC" w:rsidRDefault="008874EC" w:rsidP="008874EC">
      <w:pPr>
        <w:pStyle w:val="Heading5"/>
      </w:pPr>
      <w:bookmarkStart w:id="387" w:name="_Toc67903525"/>
      <w:bookmarkStart w:id="388" w:name="_Toc96843417"/>
      <w:bookmarkStart w:id="389" w:name="_Toc96844392"/>
      <w:bookmarkStart w:id="390" w:name="_Toc100739965"/>
      <w:bookmarkStart w:id="391" w:name="_Toc129252538"/>
      <w:bookmarkStart w:id="392" w:name="_Toc136375064"/>
      <w:r w:rsidRPr="008874EC">
        <w:t>6.4.3.2.1</w:t>
      </w:r>
      <w:r w:rsidRPr="008874EC">
        <w:tab/>
        <w:t>Description</w:t>
      </w:r>
      <w:bookmarkEnd w:id="387"/>
      <w:bookmarkEnd w:id="388"/>
      <w:bookmarkEnd w:id="389"/>
      <w:bookmarkEnd w:id="390"/>
      <w:bookmarkEnd w:id="391"/>
      <w:bookmarkEnd w:id="392"/>
    </w:p>
    <w:p w14:paraId="73F052A5" w14:textId="77777777" w:rsidR="008874EC" w:rsidRPr="008874EC" w:rsidRDefault="008874EC" w:rsidP="008874EC">
      <w:r w:rsidRPr="008874EC">
        <w:t>This resource represents the collection of Transmission Quality Measurement Subscriptions managed by the SEALDD Server.</w:t>
      </w:r>
    </w:p>
    <w:p w14:paraId="659F8A36" w14:textId="77777777" w:rsidR="008874EC" w:rsidRPr="008874EC" w:rsidRDefault="008874EC" w:rsidP="008874EC">
      <w:pPr>
        <w:pStyle w:val="Heading5"/>
      </w:pPr>
      <w:bookmarkStart w:id="393" w:name="_Toc67903526"/>
      <w:bookmarkStart w:id="394" w:name="_Toc96843418"/>
      <w:bookmarkStart w:id="395" w:name="_Toc96844393"/>
      <w:bookmarkStart w:id="396" w:name="_Toc100739966"/>
      <w:bookmarkStart w:id="397" w:name="_Toc129252539"/>
      <w:bookmarkStart w:id="398" w:name="_Toc136375065"/>
      <w:r w:rsidRPr="008874EC">
        <w:t>6.4.3.2.2</w:t>
      </w:r>
      <w:r w:rsidRPr="008874EC">
        <w:tab/>
        <w:t>Resource Definition</w:t>
      </w:r>
      <w:bookmarkEnd w:id="393"/>
      <w:bookmarkEnd w:id="394"/>
      <w:bookmarkEnd w:id="395"/>
      <w:bookmarkEnd w:id="396"/>
      <w:bookmarkEnd w:id="397"/>
      <w:bookmarkEnd w:id="398"/>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399" w:name="_Hlk131952354"/>
      <w:r w:rsidRPr="008874EC">
        <w:rPr>
          <w:b/>
          <w:noProof/>
          <w:lang w:val="en-US"/>
        </w:rPr>
        <w:t>&lt;apiVersion&gt;</w:t>
      </w:r>
      <w:bookmarkEnd w:id="399"/>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874EC" w:rsidRPr="008874EC" w14:paraId="29460616"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8874EC" w:rsidRPr="008874EC" w14:paraId="5850994D" w14:textId="77777777" w:rsidTr="00F84A0C">
        <w:trPr>
          <w:jc w:val="center"/>
        </w:trPr>
        <w:tc>
          <w:tcPr>
            <w:tcW w:w="687" w:type="pct"/>
            <w:vAlign w:val="center"/>
            <w:hideMark/>
          </w:tcPr>
          <w:p w14:paraId="7E643735" w14:textId="77777777" w:rsidR="008874EC" w:rsidRPr="008874EC" w:rsidRDefault="008874EC" w:rsidP="00F84A0C">
            <w:pPr>
              <w:pStyle w:val="TAL"/>
            </w:pPr>
            <w:proofErr w:type="spellStart"/>
            <w:r w:rsidRPr="008874EC">
              <w:t>apiRoot</w:t>
            </w:r>
            <w:proofErr w:type="spellEnd"/>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77777777" w:rsidR="008874EC" w:rsidRPr="008874EC" w:rsidRDefault="008874EC" w:rsidP="00F84A0C">
            <w:pPr>
              <w:pStyle w:val="TAL"/>
            </w:pPr>
            <w:r w:rsidRPr="008874EC">
              <w:t>See clause 6.5 of 3GPP TS 29.549 [15].</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400" w:name="_Toc67903527"/>
      <w:bookmarkStart w:id="401" w:name="_Toc96843419"/>
      <w:bookmarkStart w:id="402" w:name="_Toc96844394"/>
      <w:bookmarkStart w:id="403" w:name="_Toc100739967"/>
      <w:bookmarkStart w:id="404" w:name="_Toc129252540"/>
      <w:bookmarkStart w:id="405" w:name="_Toc136375066"/>
      <w:r w:rsidRPr="008874EC">
        <w:t>6.4.3.2.3</w:t>
      </w:r>
      <w:r w:rsidRPr="008874EC">
        <w:tab/>
        <w:t>Resource Standard Methods</w:t>
      </w:r>
      <w:bookmarkEnd w:id="400"/>
      <w:bookmarkEnd w:id="401"/>
      <w:bookmarkEnd w:id="402"/>
      <w:bookmarkEnd w:id="403"/>
      <w:bookmarkEnd w:id="404"/>
      <w:bookmarkEnd w:id="405"/>
    </w:p>
    <w:p w14:paraId="286E8D0C" w14:textId="77777777" w:rsidR="008874EC" w:rsidRPr="00096EC6" w:rsidRDefault="008874EC" w:rsidP="00096EC6">
      <w:pPr>
        <w:pStyle w:val="Heading6"/>
        <w:rPr>
          <w:rFonts w:eastAsia="SimSun"/>
        </w:rPr>
      </w:pPr>
      <w:bookmarkStart w:id="406" w:name="_Toc96843421"/>
      <w:bookmarkStart w:id="407" w:name="_Toc96844396"/>
      <w:bookmarkStart w:id="408" w:name="_Toc100739969"/>
      <w:bookmarkStart w:id="409" w:name="_Toc129252542"/>
      <w:bookmarkStart w:id="410" w:name="_Toc136375067"/>
      <w:r w:rsidRPr="00096EC6">
        <w:rPr>
          <w:rFonts w:eastAsia="SimSun"/>
        </w:rPr>
        <w:t>6.4.3.2.3.1</w:t>
      </w:r>
      <w:r w:rsidRPr="00096EC6">
        <w:rPr>
          <w:rFonts w:eastAsia="SimSun"/>
        </w:rPr>
        <w:tab/>
        <w:t>POST</w:t>
      </w:r>
      <w:bookmarkEnd w:id="406"/>
      <w:bookmarkEnd w:id="407"/>
      <w:bookmarkEnd w:id="408"/>
      <w:bookmarkEnd w:id="409"/>
      <w:bookmarkEnd w:id="410"/>
    </w:p>
    <w:p w14:paraId="3425C041" w14:textId="77777777" w:rsidR="008874EC" w:rsidRPr="008874EC" w:rsidRDefault="008874EC" w:rsidP="008874EC">
      <w:pPr>
        <w:rPr>
          <w:noProof/>
          <w:lang w:eastAsia="zh-CN"/>
        </w:rPr>
      </w:pPr>
      <w:bookmarkStart w:id="411" w:name="_Toc67903528"/>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2D3C66F9"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8874EC" w:rsidRPr="008874EC" w14:paraId="0C4BBE95"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lastRenderedPageBreak/>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8874EC" w:rsidRPr="008874EC" w14:paraId="21751507"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8874EC" w:rsidRPr="008874EC" w14:paraId="15E4BBA1"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proofErr w:type="spellStart"/>
            <w:r w:rsidRPr="008874EC">
              <w:t>TransQualMeasSubsc</w:t>
            </w:r>
            <w:proofErr w:type="spellEnd"/>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8874EC" w:rsidRPr="008874EC" w14:paraId="0811583A"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8874EC" w:rsidRPr="008874EC" w14:paraId="20DB9546"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proofErr w:type="spellStart"/>
            <w:r w:rsidRPr="008874EC">
              <w:t>TransQualMeasSubsc</w:t>
            </w:r>
            <w:proofErr w:type="spellEnd"/>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8874EC" w:rsidRPr="008874EC" w14:paraId="79CB8FF0"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8874EC" w:rsidRPr="008874EC" w14:paraId="15287CD8"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8874EC" w:rsidRPr="008874EC" w14:paraId="711C884F"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w:t>
            </w:r>
            <w:proofErr w:type="spellStart"/>
            <w:r w:rsidRPr="008874EC">
              <w:rPr>
                <w:lang w:eastAsia="zh-CN"/>
              </w:rPr>
              <w:t>apiRoot</w:t>
            </w:r>
            <w:proofErr w:type="spellEnd"/>
            <w:r w:rsidRPr="008874EC">
              <w:rPr>
                <w:lang w:eastAsia="zh-CN"/>
              </w:rPr>
              <w:t>}/</w:t>
            </w:r>
            <w:proofErr w:type="spellStart"/>
            <w:r w:rsidRPr="008874EC">
              <w:rPr>
                <w:lang w:eastAsia="zh-CN"/>
              </w:rPr>
              <w:t>sdd-tqm</w:t>
            </w:r>
            <w:proofErr w:type="spellEnd"/>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r w:rsidRPr="008874EC">
              <w:rPr>
                <w:lang w:eastAsia="zh-CN"/>
              </w:rPr>
              <w:t>subscriptions/{</w:t>
            </w:r>
            <w:proofErr w:type="spellStart"/>
            <w:r w:rsidRPr="008874EC">
              <w:rPr>
                <w:lang w:eastAsia="zh-CN"/>
              </w:rPr>
              <w:t>subscriptionId</w:t>
            </w:r>
            <w:proofErr w:type="spellEnd"/>
            <w:r w:rsidRPr="008874EC">
              <w:rPr>
                <w:lang w:eastAsia="zh-CN"/>
              </w:rPr>
              <w:t>}</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412" w:name="_Toc96843422"/>
      <w:bookmarkStart w:id="413" w:name="_Toc96844397"/>
      <w:bookmarkStart w:id="414" w:name="_Toc100739970"/>
      <w:bookmarkStart w:id="415" w:name="_Toc129252543"/>
      <w:bookmarkStart w:id="416" w:name="_Toc136375068"/>
      <w:r w:rsidRPr="008874EC">
        <w:t>6.4.3.2.4</w:t>
      </w:r>
      <w:r w:rsidRPr="008874EC">
        <w:tab/>
        <w:t>Resource Custom Operations</w:t>
      </w:r>
      <w:bookmarkEnd w:id="411"/>
      <w:bookmarkEnd w:id="412"/>
      <w:bookmarkEnd w:id="413"/>
      <w:bookmarkEnd w:id="414"/>
      <w:bookmarkEnd w:id="415"/>
      <w:bookmarkEnd w:id="416"/>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417" w:name="_Toc67903529"/>
      <w:bookmarkStart w:id="418" w:name="_Toc96843423"/>
      <w:bookmarkStart w:id="419" w:name="_Toc96844398"/>
      <w:bookmarkStart w:id="420" w:name="_Toc100739971"/>
      <w:bookmarkStart w:id="421" w:name="_Toc129252544"/>
      <w:bookmarkStart w:id="422" w:name="_Toc136375069"/>
      <w:r w:rsidRPr="008874EC">
        <w:t>6.4.3.3</w:t>
      </w:r>
      <w:r w:rsidRPr="008874EC">
        <w:tab/>
        <w:t xml:space="preserve">Resource: </w:t>
      </w:r>
      <w:bookmarkEnd w:id="417"/>
      <w:bookmarkEnd w:id="418"/>
      <w:bookmarkEnd w:id="419"/>
      <w:bookmarkEnd w:id="420"/>
      <w:bookmarkEnd w:id="421"/>
      <w:r w:rsidRPr="008874EC">
        <w:t>Individual Transmission Quality Measurement Subscription</w:t>
      </w:r>
      <w:bookmarkEnd w:id="422"/>
    </w:p>
    <w:p w14:paraId="059A9DF2" w14:textId="77777777" w:rsidR="008874EC" w:rsidRPr="008874EC" w:rsidRDefault="008874EC" w:rsidP="008874EC">
      <w:pPr>
        <w:pStyle w:val="Heading5"/>
      </w:pPr>
      <w:bookmarkStart w:id="423" w:name="_Toc96843424"/>
      <w:bookmarkStart w:id="424" w:name="_Toc96844399"/>
      <w:bookmarkStart w:id="425" w:name="_Toc100739972"/>
      <w:bookmarkStart w:id="426" w:name="_Toc129252545"/>
      <w:bookmarkStart w:id="427" w:name="_Toc136375070"/>
      <w:r w:rsidRPr="008874EC">
        <w:t>6.4.3.3.1</w:t>
      </w:r>
      <w:r w:rsidRPr="008874EC">
        <w:tab/>
        <w:t>Description</w:t>
      </w:r>
      <w:bookmarkEnd w:id="423"/>
      <w:bookmarkEnd w:id="424"/>
      <w:bookmarkEnd w:id="425"/>
      <w:bookmarkEnd w:id="426"/>
      <w:bookmarkEnd w:id="427"/>
    </w:p>
    <w:p w14:paraId="17AA0364" w14:textId="77777777"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428" w:name="_Toc96843425"/>
      <w:bookmarkStart w:id="429" w:name="_Toc96844400"/>
      <w:bookmarkStart w:id="430" w:name="_Toc100739973"/>
      <w:bookmarkStart w:id="431" w:name="_Toc129252546"/>
      <w:bookmarkStart w:id="432" w:name="_Toc136375071"/>
      <w:r w:rsidRPr="008874EC">
        <w:t>6.4.3.3.2</w:t>
      </w:r>
      <w:r w:rsidRPr="008874EC">
        <w:tab/>
        <w:t>Resource Definition</w:t>
      </w:r>
      <w:bookmarkEnd w:id="428"/>
      <w:bookmarkEnd w:id="429"/>
      <w:bookmarkEnd w:id="430"/>
      <w:bookmarkEnd w:id="431"/>
      <w:bookmarkEnd w:id="432"/>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874EC" w:rsidRPr="008874EC" w14:paraId="043DF807"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8874EC" w:rsidRPr="008874EC" w14:paraId="6706D951" w14:textId="77777777" w:rsidTr="00F84A0C">
        <w:trPr>
          <w:jc w:val="center"/>
        </w:trPr>
        <w:tc>
          <w:tcPr>
            <w:tcW w:w="687" w:type="pct"/>
            <w:vAlign w:val="center"/>
            <w:hideMark/>
          </w:tcPr>
          <w:p w14:paraId="5860E8E0" w14:textId="77777777" w:rsidR="008874EC" w:rsidRPr="008874EC" w:rsidRDefault="008874EC" w:rsidP="00F84A0C">
            <w:pPr>
              <w:pStyle w:val="TAL"/>
            </w:pPr>
            <w:proofErr w:type="spellStart"/>
            <w:r w:rsidRPr="008874EC">
              <w:t>apiRoot</w:t>
            </w:r>
            <w:proofErr w:type="spellEnd"/>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77777777" w:rsidR="008874EC" w:rsidRPr="008874EC" w:rsidRDefault="008874EC" w:rsidP="00F84A0C">
            <w:pPr>
              <w:pStyle w:val="TAL"/>
            </w:pPr>
            <w:r w:rsidRPr="008874EC">
              <w:t>See clause 6.5 of 3GPP TS 29.549 [15].</w:t>
            </w:r>
          </w:p>
        </w:tc>
      </w:tr>
      <w:tr w:rsidR="008874EC" w:rsidRPr="008874EC" w14:paraId="44D26C84" w14:textId="77777777" w:rsidTr="00F84A0C">
        <w:trPr>
          <w:jc w:val="center"/>
        </w:trPr>
        <w:tc>
          <w:tcPr>
            <w:tcW w:w="687" w:type="pct"/>
            <w:vAlign w:val="center"/>
          </w:tcPr>
          <w:p w14:paraId="0CCBF7CF" w14:textId="77777777" w:rsidR="008874EC" w:rsidRPr="008874EC" w:rsidRDefault="008874EC" w:rsidP="00F84A0C">
            <w:pPr>
              <w:pStyle w:val="TAL"/>
            </w:pPr>
            <w:proofErr w:type="spellStart"/>
            <w:r w:rsidRPr="008874EC">
              <w:t>subscriptionId</w:t>
            </w:r>
            <w:proofErr w:type="spellEnd"/>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433" w:name="_Toc96843426"/>
      <w:bookmarkStart w:id="434" w:name="_Toc96844401"/>
      <w:bookmarkStart w:id="435" w:name="_Toc100739974"/>
      <w:bookmarkStart w:id="436" w:name="_Toc129252547"/>
      <w:bookmarkStart w:id="437" w:name="_Toc136375072"/>
      <w:r w:rsidRPr="008874EC">
        <w:t>6.4.3.3.3</w:t>
      </w:r>
      <w:r w:rsidRPr="008874EC">
        <w:tab/>
        <w:t>Resource Standard Methods</w:t>
      </w:r>
      <w:bookmarkEnd w:id="433"/>
      <w:bookmarkEnd w:id="434"/>
      <w:bookmarkEnd w:id="435"/>
      <w:bookmarkEnd w:id="436"/>
      <w:bookmarkEnd w:id="437"/>
    </w:p>
    <w:p w14:paraId="5381DE45" w14:textId="77777777" w:rsidR="008874EC" w:rsidRPr="008874EC" w:rsidRDefault="008874EC" w:rsidP="008874EC">
      <w:pPr>
        <w:pStyle w:val="Heading6"/>
      </w:pPr>
      <w:bookmarkStart w:id="438" w:name="_Toc96843427"/>
      <w:bookmarkStart w:id="439" w:name="_Toc96844402"/>
      <w:bookmarkStart w:id="440" w:name="_Toc100739975"/>
      <w:bookmarkStart w:id="441" w:name="_Toc129252548"/>
      <w:bookmarkStart w:id="442" w:name="_Toc136375073"/>
      <w:r w:rsidRPr="008874EC">
        <w:t>6.4.3.3.3.1</w:t>
      </w:r>
      <w:r w:rsidRPr="008874EC">
        <w:tab/>
        <w:t>GET</w:t>
      </w:r>
      <w:bookmarkEnd w:id="438"/>
      <w:bookmarkEnd w:id="439"/>
      <w:bookmarkEnd w:id="440"/>
      <w:bookmarkEnd w:id="441"/>
      <w:bookmarkEnd w:id="442"/>
    </w:p>
    <w:p w14:paraId="3838D376" w14:textId="77777777" w:rsidR="008874EC" w:rsidRPr="008874EC" w:rsidRDefault="008874EC" w:rsidP="008874EC">
      <w:pPr>
        <w:rPr>
          <w:noProof/>
          <w:lang w:eastAsia="zh-CN"/>
        </w:rPr>
      </w:pPr>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456D4926"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8874EC" w:rsidRPr="008874EC" w14:paraId="391EC55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874EC" w:rsidRPr="008874EC" w14:paraId="7D218754"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8874EC" w:rsidRPr="008874EC" w14:paraId="529B9A6B"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874EC" w:rsidRPr="008874EC" w14:paraId="5C3427FF"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8874EC" w:rsidRPr="008874EC" w14:paraId="23A5DD03"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proofErr w:type="spellStart"/>
            <w:r w:rsidRPr="008874EC">
              <w:t>TransQualMeasSubsc</w:t>
            </w:r>
            <w:proofErr w:type="spellEnd"/>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8874EC" w:rsidRPr="008874EC" w14:paraId="40A0E712"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2B3DD7BE"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8874EC" w:rsidRPr="008874EC" w14:paraId="4C8D0FCE"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049814A3"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8874EC" w:rsidRPr="008874EC" w14:paraId="655AB278"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151D6638"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8874EC" w:rsidRPr="008874EC" w14:paraId="444152F7"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77777777" w:rsidR="008874EC" w:rsidRPr="008874EC" w:rsidRDefault="008874EC" w:rsidP="00F84A0C">
            <w:pPr>
              <w:pStyle w:val="TAL"/>
            </w:pPr>
            <w:r w:rsidRPr="008874EC">
              <w:t>An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4365DD68"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8874EC" w:rsidRPr="008874EC" w14:paraId="7B966CB0"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7777777" w:rsidR="008874EC" w:rsidRPr="008874EC" w:rsidRDefault="008874EC" w:rsidP="00F84A0C">
            <w:pPr>
              <w:pStyle w:val="TAL"/>
            </w:pPr>
            <w:r w:rsidRPr="008874EC">
              <w:t>An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443" w:name="_Toc96843428"/>
      <w:bookmarkStart w:id="444" w:name="_Toc96844403"/>
      <w:bookmarkStart w:id="445" w:name="_Toc100739976"/>
      <w:bookmarkStart w:id="446" w:name="_Toc129252549"/>
      <w:bookmarkStart w:id="447" w:name="_Toc136375074"/>
      <w:r w:rsidRPr="008874EC">
        <w:t>6.4.3.3.3.2</w:t>
      </w:r>
      <w:r w:rsidRPr="008874EC">
        <w:tab/>
        <w:t>PUT</w:t>
      </w:r>
      <w:bookmarkEnd w:id="443"/>
      <w:bookmarkEnd w:id="444"/>
      <w:bookmarkEnd w:id="445"/>
      <w:bookmarkEnd w:id="446"/>
      <w:bookmarkEnd w:id="447"/>
    </w:p>
    <w:p w14:paraId="545CB806" w14:textId="77777777" w:rsidR="008874EC" w:rsidRPr="008874EC" w:rsidRDefault="008874EC" w:rsidP="008874EC">
      <w:pPr>
        <w:rPr>
          <w:noProof/>
          <w:lang w:eastAsia="zh-CN"/>
        </w:rPr>
      </w:pPr>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58E27375"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8874EC" w:rsidRPr="008874EC" w14:paraId="507ACC72"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8874EC" w:rsidRPr="008874EC" w14:paraId="287B7DCC"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8874EC" w:rsidRPr="008874EC" w14:paraId="111E6EF9"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proofErr w:type="spellStart"/>
            <w:r w:rsidRPr="008874EC">
              <w:t>TransQualMeasSubsc</w:t>
            </w:r>
            <w:proofErr w:type="spellEnd"/>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8874EC" w:rsidRPr="008874EC" w14:paraId="35D3B89D"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8874EC" w:rsidRPr="008874EC" w14:paraId="0434D97A"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proofErr w:type="spellStart"/>
            <w:r w:rsidRPr="008874EC">
              <w:t>TransQualMeasSubsc</w:t>
            </w:r>
            <w:proofErr w:type="spellEnd"/>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8874EC" w:rsidRPr="008874EC" w14:paraId="47F26A9C"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8874EC" w:rsidRPr="008874EC" w14:paraId="53D53AD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7FDD75BA"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8874EC" w:rsidRPr="008874EC" w14:paraId="2A99376C"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182AC68F"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8874EC" w:rsidRPr="008874EC" w14:paraId="5C40C56D"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3CBDBD0E"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8874EC" w:rsidRPr="008874EC" w14:paraId="1FBEC5C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777777" w:rsidR="008874EC" w:rsidRPr="008874EC" w:rsidRDefault="008874EC" w:rsidP="00F84A0C">
            <w:pPr>
              <w:pStyle w:val="TAL"/>
            </w:pPr>
            <w:r w:rsidRPr="008874EC">
              <w:t>An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3A455FFA"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8874EC" w:rsidRPr="008874EC" w14:paraId="088809EE"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7777777" w:rsidR="008874EC" w:rsidRPr="008874EC" w:rsidRDefault="008874EC" w:rsidP="00F84A0C">
            <w:pPr>
              <w:pStyle w:val="TAL"/>
            </w:pPr>
            <w:r w:rsidRPr="008874EC">
              <w:t>An alternative URI of the resource located in an alternative SEALDD Server.</w:t>
            </w:r>
          </w:p>
        </w:tc>
      </w:tr>
    </w:tbl>
    <w:p w14:paraId="65F19872" w14:textId="77777777" w:rsidR="008874EC" w:rsidRPr="008874EC" w:rsidRDefault="008874EC" w:rsidP="008874EC"/>
    <w:p w14:paraId="007234F8" w14:textId="77777777" w:rsidR="008874EC" w:rsidRPr="008874EC" w:rsidRDefault="008874EC" w:rsidP="008874EC">
      <w:pPr>
        <w:pStyle w:val="Heading6"/>
      </w:pPr>
      <w:bookmarkStart w:id="448" w:name="_Toc96843429"/>
      <w:bookmarkStart w:id="449" w:name="_Toc96844404"/>
      <w:bookmarkStart w:id="450" w:name="_Toc100739977"/>
      <w:bookmarkStart w:id="451" w:name="_Toc129252550"/>
      <w:bookmarkStart w:id="452" w:name="_Toc136375075"/>
      <w:r w:rsidRPr="008874EC">
        <w:t>6.4.3.3.3.2</w:t>
      </w:r>
      <w:r w:rsidRPr="008874EC">
        <w:tab/>
        <w:t>PATCH</w:t>
      </w:r>
      <w:bookmarkEnd w:id="452"/>
    </w:p>
    <w:p w14:paraId="3866C29F" w14:textId="77777777" w:rsidR="008874EC" w:rsidRPr="008874EC" w:rsidRDefault="008874EC" w:rsidP="008874EC">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59450DE6" w14:textId="77777777" w:rsidR="008874EC" w:rsidRPr="008874EC" w:rsidRDefault="008874EC" w:rsidP="008874EC">
      <w:r w:rsidRPr="008874EC">
        <w:t>This method shall support the URI query parameters specified in table 6.4.3.3.3.2-1.</w:t>
      </w:r>
    </w:p>
    <w:p w14:paraId="49332871" w14:textId="77777777" w:rsidR="008874EC" w:rsidRPr="008874EC" w:rsidRDefault="008874EC" w:rsidP="008874EC">
      <w:pPr>
        <w:pStyle w:val="TH"/>
        <w:rPr>
          <w:rFonts w:cs="Arial"/>
        </w:rPr>
      </w:pPr>
      <w:r w:rsidRPr="008874EC">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11AF6110"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8874EC" w:rsidRPr="008874EC" w14:paraId="4C3C0D22"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24D44523" w14:textId="77777777" w:rsidR="008874EC" w:rsidRPr="008874EC" w:rsidRDefault="008874EC" w:rsidP="008874EC">
      <w:pPr>
        <w:pStyle w:val="TH"/>
      </w:pPr>
      <w:r w:rsidRPr="008874EC">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8874EC" w:rsidRPr="008874EC" w14:paraId="79D9E846"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8874EC" w:rsidRPr="008874EC" w14:paraId="6E4DAE09" w14:textId="77777777" w:rsidTr="00F84A0C">
        <w:trPr>
          <w:jc w:val="center"/>
        </w:trPr>
        <w:tc>
          <w:tcPr>
            <w:tcW w:w="1835" w:type="dxa"/>
            <w:tcBorders>
              <w:top w:val="single" w:sz="6" w:space="0" w:color="auto"/>
            </w:tcBorders>
            <w:shd w:val="clear" w:color="auto" w:fill="auto"/>
            <w:vAlign w:val="center"/>
          </w:tcPr>
          <w:p w14:paraId="37B0ACFB" w14:textId="77777777" w:rsidR="008874EC" w:rsidRPr="008874EC" w:rsidRDefault="008874EC" w:rsidP="00F84A0C">
            <w:pPr>
              <w:pStyle w:val="TAL"/>
            </w:pPr>
            <w:proofErr w:type="spellStart"/>
            <w:r w:rsidRPr="008874EC">
              <w:t>TransQualMeasSubsPatch</w:t>
            </w:r>
            <w:proofErr w:type="spellEnd"/>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77777777" w:rsidR="008874EC" w:rsidRPr="008874EC" w:rsidRDefault="008874EC" w:rsidP="008874EC">
      <w:pPr>
        <w:pStyle w:val="TH"/>
      </w:pPr>
      <w:r w:rsidRPr="008874EC">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8874EC" w:rsidRPr="008874EC" w14:paraId="66BF7D88"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8874EC" w:rsidRPr="008874EC" w14:paraId="504BA640"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proofErr w:type="spellStart"/>
            <w:r w:rsidRPr="008874EC">
              <w:t>TransQualMeasSubsc</w:t>
            </w:r>
            <w:proofErr w:type="spellEnd"/>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8874EC" w:rsidRPr="008874EC" w14:paraId="79023303"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8874EC" w:rsidRPr="008874EC" w14:paraId="27A2400E"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019756B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8874EC" w:rsidRPr="008874EC" w14:paraId="31CA2712"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4B5C5C5C"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8874EC" w:rsidRPr="008874EC" w14:paraId="2C1B8C49"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456328AA"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8874EC" w:rsidRPr="008874EC" w14:paraId="1F6E2965"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7777777" w:rsidR="008874EC" w:rsidRPr="008874EC" w:rsidRDefault="008874EC" w:rsidP="00F84A0C">
            <w:pPr>
              <w:pStyle w:val="TAL"/>
            </w:pPr>
            <w:r w:rsidRPr="008874EC">
              <w:t>An alternative URI of the resource located in an alternative SEALDD Server.</w:t>
            </w:r>
          </w:p>
        </w:tc>
      </w:tr>
    </w:tbl>
    <w:p w14:paraId="6036C402" w14:textId="77777777" w:rsidR="008874EC" w:rsidRPr="008874EC" w:rsidRDefault="008874EC" w:rsidP="008874EC"/>
    <w:p w14:paraId="300A7A09"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4DCBF147"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8874EC" w:rsidRPr="008874EC" w14:paraId="742E87C5"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77777777" w:rsidR="008874EC" w:rsidRPr="008874EC" w:rsidRDefault="008874EC" w:rsidP="00F84A0C">
            <w:pPr>
              <w:pStyle w:val="TAL"/>
            </w:pPr>
            <w:r w:rsidRPr="008874EC">
              <w:t>An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453" w:name="_Toc136375076"/>
      <w:r w:rsidRPr="008874EC">
        <w:t>6.4.3.3.3.4</w:t>
      </w:r>
      <w:r w:rsidRPr="008874EC">
        <w:tab/>
        <w:t>DELETE</w:t>
      </w:r>
      <w:bookmarkEnd w:id="448"/>
      <w:bookmarkEnd w:id="449"/>
      <w:bookmarkEnd w:id="450"/>
      <w:bookmarkEnd w:id="451"/>
      <w:bookmarkEnd w:id="453"/>
    </w:p>
    <w:p w14:paraId="0C2A48F4" w14:textId="77777777" w:rsidR="008874EC" w:rsidRPr="008874EC" w:rsidRDefault="008874EC" w:rsidP="008874EC">
      <w:pPr>
        <w:rPr>
          <w:noProof/>
          <w:lang w:eastAsia="zh-CN"/>
        </w:rPr>
      </w:pPr>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652CCF42"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8874EC" w:rsidRPr="008874EC" w14:paraId="248F9670"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lastRenderedPageBreak/>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8874EC" w:rsidRPr="008874EC" w14:paraId="51806390"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8874EC" w:rsidRPr="008874EC" w14:paraId="103E3B0E"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8874EC" w:rsidRPr="008874EC" w14:paraId="45FA22CC"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8874EC" w:rsidRPr="008874EC" w14:paraId="63265147"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8874EC" w:rsidRPr="008874EC" w14:paraId="764E9C05"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61A3E95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8874EC" w:rsidRPr="008874EC" w14:paraId="57872FFE"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7D712B38"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0755432C"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8874EC" w:rsidRPr="008874EC" w14:paraId="0775A76C"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77777777" w:rsidR="008874EC" w:rsidRPr="008874EC" w:rsidRDefault="008874EC" w:rsidP="00F84A0C">
            <w:pPr>
              <w:pStyle w:val="TAL"/>
            </w:pPr>
            <w:r w:rsidRPr="008874EC">
              <w:t>An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0A264445"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8874EC" w:rsidRPr="008874EC" w14:paraId="03B8A629"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77777777" w:rsidR="008874EC" w:rsidRPr="008874EC" w:rsidRDefault="008874EC" w:rsidP="00F84A0C">
            <w:pPr>
              <w:pStyle w:val="TAL"/>
            </w:pPr>
            <w:r w:rsidRPr="008874EC">
              <w:t>An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454" w:name="_Toc96843430"/>
      <w:bookmarkStart w:id="455" w:name="_Toc96844405"/>
      <w:bookmarkStart w:id="456" w:name="_Toc100739978"/>
      <w:bookmarkStart w:id="457" w:name="_Toc129252551"/>
      <w:bookmarkStart w:id="458" w:name="_Toc136375077"/>
      <w:r w:rsidRPr="008874EC">
        <w:t>6.4.3.3.4</w:t>
      </w:r>
      <w:r w:rsidRPr="008874EC">
        <w:tab/>
        <w:t>Resource Custom Operations</w:t>
      </w:r>
      <w:bookmarkEnd w:id="454"/>
      <w:bookmarkEnd w:id="455"/>
      <w:bookmarkEnd w:id="456"/>
      <w:bookmarkEnd w:id="457"/>
      <w:bookmarkEnd w:id="458"/>
    </w:p>
    <w:p w14:paraId="4456F5B6" w14:textId="77777777" w:rsidR="008874EC" w:rsidRPr="008874EC" w:rsidRDefault="008874EC" w:rsidP="008874EC">
      <w:r w:rsidRPr="008874EC">
        <w:t>There are no resource custom operations defined for this resource in this release of the specification.</w:t>
      </w:r>
    </w:p>
    <w:p w14:paraId="571D29B9" w14:textId="77777777" w:rsidR="008874EC" w:rsidRPr="008874EC" w:rsidRDefault="008874EC" w:rsidP="008874EC">
      <w:pPr>
        <w:pStyle w:val="Heading3"/>
      </w:pPr>
      <w:bookmarkStart w:id="459" w:name="_Toc93679383"/>
      <w:bookmarkStart w:id="460" w:name="_Toc96843431"/>
      <w:bookmarkStart w:id="461" w:name="_Toc96844406"/>
      <w:bookmarkStart w:id="462" w:name="_Toc100739979"/>
      <w:bookmarkStart w:id="463" w:name="_Toc129252552"/>
      <w:bookmarkStart w:id="464" w:name="_Toc136375078"/>
      <w:r w:rsidRPr="008874EC">
        <w:t>6.4.4</w:t>
      </w:r>
      <w:r w:rsidRPr="008874EC">
        <w:tab/>
      </w:r>
      <w:bookmarkEnd w:id="459"/>
      <w:r w:rsidRPr="008874EC">
        <w:t>Custom Operations without associated resources</w:t>
      </w:r>
      <w:bookmarkEnd w:id="460"/>
      <w:bookmarkEnd w:id="461"/>
      <w:bookmarkEnd w:id="462"/>
      <w:bookmarkEnd w:id="463"/>
      <w:bookmarkEnd w:id="464"/>
    </w:p>
    <w:p w14:paraId="14D6798C" w14:textId="77777777" w:rsidR="008874EC" w:rsidRPr="008874EC" w:rsidRDefault="008874EC" w:rsidP="008874EC">
      <w:bookmarkStart w:id="465" w:name="_Toc96843432"/>
      <w:bookmarkStart w:id="466" w:name="_Toc96844407"/>
      <w:bookmarkStart w:id="467" w:name="_Toc100739980"/>
      <w:bookmarkStart w:id="468"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469" w:name="_Toc136375079"/>
      <w:r w:rsidRPr="008874EC">
        <w:t>6.4.5</w:t>
      </w:r>
      <w:r w:rsidRPr="008874EC">
        <w:tab/>
        <w:t>Notifications</w:t>
      </w:r>
      <w:bookmarkEnd w:id="465"/>
      <w:bookmarkEnd w:id="466"/>
      <w:bookmarkEnd w:id="467"/>
      <w:bookmarkEnd w:id="468"/>
      <w:bookmarkEnd w:id="469"/>
    </w:p>
    <w:p w14:paraId="734DF01B" w14:textId="77777777" w:rsidR="008874EC" w:rsidRPr="008874EC" w:rsidRDefault="008874EC" w:rsidP="008874EC">
      <w:pPr>
        <w:pStyle w:val="Heading4"/>
      </w:pPr>
      <w:bookmarkStart w:id="470" w:name="_Toc96843433"/>
      <w:bookmarkStart w:id="471" w:name="_Toc96844408"/>
      <w:bookmarkStart w:id="472" w:name="_Toc100739981"/>
      <w:bookmarkStart w:id="473" w:name="_Toc129252554"/>
      <w:bookmarkStart w:id="474" w:name="_Toc136375080"/>
      <w:r w:rsidRPr="008874EC">
        <w:t>6.4.5.1</w:t>
      </w:r>
      <w:r w:rsidRPr="008874EC">
        <w:tab/>
        <w:t>General</w:t>
      </w:r>
      <w:bookmarkEnd w:id="470"/>
      <w:bookmarkEnd w:id="471"/>
      <w:bookmarkEnd w:id="472"/>
      <w:bookmarkEnd w:id="473"/>
      <w:bookmarkEnd w:id="474"/>
    </w:p>
    <w:p w14:paraId="100137E5" w14:textId="77777777" w:rsidR="008874EC" w:rsidRPr="008874EC" w:rsidRDefault="008874EC" w:rsidP="008874EC">
      <w:pPr>
        <w:rPr>
          <w:noProof/>
        </w:rPr>
      </w:pPr>
      <w:r w:rsidRPr="008874EC">
        <w:rPr>
          <w:noProof/>
        </w:rPr>
        <w:t>Notifications shall comply to clause 5.2.5 of 3GPP TS 29.122 [2].</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8874EC" w:rsidRPr="008874EC" w14:paraId="7FF45FA7"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proofErr w:type="spellStart"/>
            <w:r w:rsidRPr="008874EC">
              <w:t>Callback</w:t>
            </w:r>
            <w:proofErr w:type="spellEnd"/>
            <w:r w:rsidRPr="008874EC">
              <w:t xml:space="preserve">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8874EC" w:rsidRPr="008874EC" w14:paraId="1ACACACB"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proofErr w:type="spellStart"/>
            <w:r w:rsidRPr="008874EC">
              <w:t>notifUri</w:t>
            </w:r>
            <w:proofErr w:type="spellEnd"/>
            <w:r w:rsidRPr="008874EC">
              <w:t>}</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77777777" w:rsidR="008874EC" w:rsidRPr="008874EC" w:rsidRDefault="008874EC" w:rsidP="00F84A0C">
            <w:pPr>
              <w:pStyle w:val="TAL"/>
              <w:rPr>
                <w:lang w:val="en-US"/>
              </w:rPr>
            </w:pPr>
            <w:r w:rsidRPr="008874EC">
              <w:rPr>
                <w:lang w:val="en-US"/>
              </w:rPr>
              <w:t>This service operation e</w:t>
            </w:r>
            <w:proofErr w:type="spellStart"/>
            <w:r w:rsidRPr="008874EC">
              <w:t>nables</w:t>
            </w:r>
            <w:proofErr w:type="spellEnd"/>
            <w:r w:rsidRPr="008874EC">
              <w:t xml:space="preserve"> a SEALDD Server to notify a previously subscribed </w:t>
            </w:r>
            <w:r w:rsidRPr="008874EC">
              <w:rPr>
                <w:noProof/>
                <w:lang w:eastAsia="zh-CN"/>
              </w:rPr>
              <w:t>service consumer</w:t>
            </w:r>
            <w:r w:rsidRPr="008874EC">
              <w:t xml:space="preserve"> (e.g. VAL Server)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475" w:name="_Toc96843434"/>
      <w:bookmarkStart w:id="476" w:name="_Toc96844409"/>
      <w:bookmarkStart w:id="477" w:name="_Toc100739982"/>
      <w:bookmarkStart w:id="478" w:name="_Toc129252555"/>
      <w:bookmarkStart w:id="479" w:name="_Toc136375081"/>
      <w:r w:rsidRPr="008874EC">
        <w:t>6.4</w:t>
      </w:r>
      <w:r w:rsidRPr="008874EC">
        <w:rPr>
          <w:lang w:val="en-US"/>
        </w:rPr>
        <w:t>.5.2</w:t>
      </w:r>
      <w:r w:rsidRPr="008874EC">
        <w:rPr>
          <w:lang w:val="en-US"/>
        </w:rPr>
        <w:tab/>
      </w:r>
      <w:bookmarkEnd w:id="475"/>
      <w:bookmarkEnd w:id="476"/>
      <w:bookmarkEnd w:id="477"/>
      <w:bookmarkEnd w:id="478"/>
      <w:r w:rsidRPr="008874EC">
        <w:t xml:space="preserve">Transmission Quality Measurement </w:t>
      </w:r>
      <w:r w:rsidRPr="008874EC">
        <w:rPr>
          <w:lang w:val="en-US"/>
        </w:rPr>
        <w:t>Notification</w:t>
      </w:r>
      <w:bookmarkEnd w:id="479"/>
    </w:p>
    <w:p w14:paraId="27E35679" w14:textId="77777777" w:rsidR="008874EC" w:rsidRPr="008874EC" w:rsidRDefault="008874EC" w:rsidP="008874EC">
      <w:pPr>
        <w:pStyle w:val="Heading5"/>
        <w:rPr>
          <w:noProof/>
          <w:lang w:val="en-US"/>
        </w:rPr>
      </w:pPr>
      <w:bookmarkStart w:id="480" w:name="_Toc96843435"/>
      <w:bookmarkStart w:id="481" w:name="_Toc96844410"/>
      <w:bookmarkStart w:id="482" w:name="_Toc100739983"/>
      <w:bookmarkStart w:id="483" w:name="_Toc129252556"/>
      <w:bookmarkStart w:id="484" w:name="_Toc136375082"/>
      <w:r w:rsidRPr="008874EC">
        <w:t>6.4</w:t>
      </w:r>
      <w:r w:rsidRPr="008874EC">
        <w:rPr>
          <w:lang w:val="en-US"/>
        </w:rPr>
        <w:t>.5.2</w:t>
      </w:r>
      <w:r w:rsidRPr="008874EC">
        <w:rPr>
          <w:noProof/>
          <w:lang w:val="en-US"/>
        </w:rPr>
        <w:t>.1</w:t>
      </w:r>
      <w:r w:rsidRPr="008874EC">
        <w:rPr>
          <w:noProof/>
          <w:lang w:val="en-US"/>
        </w:rPr>
        <w:tab/>
        <w:t>Description</w:t>
      </w:r>
      <w:bookmarkEnd w:id="480"/>
      <w:bookmarkEnd w:id="481"/>
      <w:bookmarkEnd w:id="482"/>
      <w:bookmarkEnd w:id="483"/>
      <w:bookmarkEnd w:id="484"/>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485" w:name="_Toc96843436"/>
      <w:bookmarkStart w:id="486" w:name="_Toc96844411"/>
      <w:bookmarkStart w:id="487" w:name="_Toc100739984"/>
      <w:bookmarkStart w:id="488" w:name="_Toc129252557"/>
      <w:bookmarkStart w:id="489" w:name="_Toc136375083"/>
      <w:r w:rsidRPr="008874EC">
        <w:t>6.4.5.2</w:t>
      </w:r>
      <w:r w:rsidRPr="008874EC">
        <w:rPr>
          <w:noProof/>
        </w:rPr>
        <w:t>.2</w:t>
      </w:r>
      <w:r w:rsidRPr="008874EC">
        <w:rPr>
          <w:noProof/>
        </w:rPr>
        <w:tab/>
        <w:t>Target URI</w:t>
      </w:r>
      <w:bookmarkEnd w:id="485"/>
      <w:bookmarkEnd w:id="486"/>
      <w:bookmarkEnd w:id="487"/>
      <w:bookmarkEnd w:id="488"/>
      <w:bookmarkEnd w:id="489"/>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490" w:name="_Toc96843437"/>
      <w:bookmarkStart w:id="491" w:name="_Toc96844412"/>
      <w:bookmarkStart w:id="492" w:name="_Toc100739985"/>
      <w:bookmarkStart w:id="493" w:name="_Toc129252558"/>
      <w:bookmarkStart w:id="494" w:name="_Toc136375084"/>
      <w:r w:rsidRPr="008874EC">
        <w:t>6.4.5.2</w:t>
      </w:r>
      <w:r w:rsidRPr="008874EC">
        <w:rPr>
          <w:noProof/>
        </w:rPr>
        <w:t>.3</w:t>
      </w:r>
      <w:r w:rsidRPr="008874EC">
        <w:rPr>
          <w:noProof/>
        </w:rPr>
        <w:tab/>
        <w:t>Standard Methods</w:t>
      </w:r>
      <w:bookmarkEnd w:id="490"/>
      <w:bookmarkEnd w:id="491"/>
      <w:bookmarkEnd w:id="492"/>
      <w:bookmarkEnd w:id="493"/>
      <w:bookmarkEnd w:id="494"/>
    </w:p>
    <w:p w14:paraId="25048C25" w14:textId="77777777" w:rsidR="008874EC" w:rsidRPr="008874EC" w:rsidRDefault="008874EC" w:rsidP="008874EC">
      <w:pPr>
        <w:pStyle w:val="Heading6"/>
        <w:rPr>
          <w:noProof/>
        </w:rPr>
      </w:pPr>
      <w:bookmarkStart w:id="495" w:name="_Toc96843438"/>
      <w:bookmarkStart w:id="496" w:name="_Toc96844413"/>
      <w:bookmarkStart w:id="497" w:name="_Toc100739986"/>
      <w:bookmarkStart w:id="498" w:name="_Toc129252559"/>
      <w:bookmarkStart w:id="499" w:name="_Toc136375085"/>
      <w:r w:rsidRPr="008874EC">
        <w:t>6.4.5.2.3</w:t>
      </w:r>
      <w:r w:rsidRPr="008874EC">
        <w:rPr>
          <w:noProof/>
        </w:rPr>
        <w:t>.1</w:t>
      </w:r>
      <w:r w:rsidRPr="008874EC">
        <w:rPr>
          <w:noProof/>
        </w:rPr>
        <w:tab/>
        <w:t>POST</w:t>
      </w:r>
      <w:bookmarkEnd w:id="495"/>
      <w:bookmarkEnd w:id="496"/>
      <w:bookmarkEnd w:id="497"/>
      <w:bookmarkEnd w:id="498"/>
      <w:bookmarkEnd w:id="499"/>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proofErr w:type="spellStart"/>
            <w:r w:rsidRPr="008874EC">
              <w:t>TransQualMeasNotif</w:t>
            </w:r>
            <w:proofErr w:type="spellEnd"/>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777777" w:rsidR="008874EC" w:rsidRPr="008874EC" w:rsidRDefault="008874EC" w:rsidP="00F84A0C">
            <w:pPr>
              <w:pStyle w:val="TAL"/>
              <w:rPr>
                <w:noProof/>
              </w:rPr>
            </w:pPr>
            <w:r w:rsidRPr="008874EC">
              <w:t xml:space="preserve">Represents a Transmission Quality Measurement </w:t>
            </w:r>
            <w:r w:rsidRPr="008874EC">
              <w:rPr>
                <w:lang w:val="en-US"/>
              </w:rPr>
              <w:t>notification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77777777" w:rsidR="008874EC" w:rsidRPr="008874EC" w:rsidRDefault="008874EC" w:rsidP="00F84A0C">
            <w:pPr>
              <w:pStyle w:val="TAL"/>
              <w:rPr>
                <w:noProof/>
              </w:rPr>
            </w:pPr>
            <w:r w:rsidRPr="008874EC">
              <w:t>Successful case. The Transmission Quality Measurement notification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19F078B8" w14:textId="77777777" w:rsidR="008874EC" w:rsidRPr="008874EC" w:rsidRDefault="008874EC" w:rsidP="00F84A0C">
            <w:pPr>
              <w:pStyle w:val="TAL"/>
            </w:pPr>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366B7194" w14:textId="77777777" w:rsidR="008874EC" w:rsidRPr="008874EC" w:rsidRDefault="008874EC" w:rsidP="00F84A0C">
            <w:pPr>
              <w:pStyle w:val="TAL"/>
            </w:pPr>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6E646F18"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8874EC" w:rsidRPr="008874EC" w14:paraId="29A368AE"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0A3CEB92"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8874EC" w:rsidRPr="008874EC" w14:paraId="0627EFF6"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500" w:name="_Toc96843453"/>
      <w:bookmarkStart w:id="501" w:name="_Toc96844428"/>
      <w:bookmarkStart w:id="502" w:name="_Toc100740001"/>
      <w:bookmarkStart w:id="503" w:name="_Toc129252574"/>
      <w:bookmarkStart w:id="504" w:name="_Toc136375086"/>
      <w:r w:rsidRPr="0046710E">
        <w:t>6.4.6</w:t>
      </w:r>
      <w:r w:rsidRPr="0046710E">
        <w:tab/>
        <w:t>Data Model</w:t>
      </w:r>
      <w:bookmarkEnd w:id="504"/>
    </w:p>
    <w:p w14:paraId="10BED0EC" w14:textId="77777777" w:rsidR="0046710E" w:rsidRPr="0046710E" w:rsidRDefault="0046710E" w:rsidP="0046710E">
      <w:pPr>
        <w:pStyle w:val="Heading4"/>
      </w:pPr>
      <w:bookmarkStart w:id="505" w:name="_Toc96843440"/>
      <w:bookmarkStart w:id="506" w:name="_Toc96844415"/>
      <w:bookmarkStart w:id="507" w:name="_Toc100739988"/>
      <w:bookmarkStart w:id="508" w:name="_Toc129252561"/>
      <w:bookmarkStart w:id="509" w:name="_Toc136375087"/>
      <w:r w:rsidRPr="0046710E">
        <w:t>6.4.6.1</w:t>
      </w:r>
      <w:r w:rsidRPr="0046710E">
        <w:tab/>
        <w:t>General</w:t>
      </w:r>
      <w:bookmarkEnd w:id="505"/>
      <w:bookmarkEnd w:id="506"/>
      <w:bookmarkEnd w:id="507"/>
      <w:bookmarkEnd w:id="508"/>
      <w:bookmarkEnd w:id="509"/>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 xml:space="preserve">Table 6.4.6.1-1 specifies the data types defined for the </w:t>
      </w:r>
      <w:proofErr w:type="spellStart"/>
      <w:r w:rsidRPr="0046710E">
        <w:t>SDD_TransmissionQualityMeasurement</w:t>
      </w:r>
      <w:proofErr w:type="spellEnd"/>
      <w:r w:rsidRPr="0046710E">
        <w:t xml:space="preserve"> API.</w:t>
      </w:r>
    </w:p>
    <w:p w14:paraId="65033750" w14:textId="77777777" w:rsidR="0046710E" w:rsidRPr="0046710E" w:rsidRDefault="0046710E" w:rsidP="0046710E">
      <w:pPr>
        <w:pStyle w:val="TH"/>
      </w:pPr>
      <w:r w:rsidRPr="0046710E">
        <w:t xml:space="preserve">Table 6.4.6.1-1: </w:t>
      </w:r>
      <w:proofErr w:type="spellStart"/>
      <w:r w:rsidRPr="0046710E">
        <w:t>SDD_TransmissionQualityMeasurement</w:t>
      </w:r>
      <w:proofErr w:type="spellEnd"/>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46710E" w:rsidRPr="0046710E" w14:paraId="6582D79A" w14:textId="77777777" w:rsidTr="008D2A49">
        <w:trPr>
          <w:jc w:val="center"/>
        </w:trPr>
        <w:tc>
          <w:tcPr>
            <w:tcW w:w="2448" w:type="dxa"/>
            <w:shd w:val="clear" w:color="auto" w:fill="C0C0C0"/>
            <w:vAlign w:val="center"/>
            <w:hideMark/>
          </w:tcPr>
          <w:p w14:paraId="476DED2D" w14:textId="77777777" w:rsidR="0046710E" w:rsidRPr="0046710E" w:rsidRDefault="0046710E" w:rsidP="008D2A49">
            <w:pPr>
              <w:pStyle w:val="TAH"/>
            </w:pPr>
            <w:r w:rsidRPr="0046710E">
              <w:t>Data type</w:t>
            </w:r>
          </w:p>
        </w:tc>
        <w:tc>
          <w:tcPr>
            <w:tcW w:w="1438" w:type="dxa"/>
            <w:shd w:val="clear" w:color="auto" w:fill="C0C0C0"/>
            <w:vAlign w:val="center"/>
          </w:tcPr>
          <w:p w14:paraId="5F30AD83" w14:textId="77777777" w:rsidR="0046710E" w:rsidRPr="0046710E" w:rsidRDefault="0046710E" w:rsidP="008D2A49">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8D2A49">
            <w:pPr>
              <w:pStyle w:val="TAH"/>
            </w:pPr>
            <w:r w:rsidRPr="0046710E">
              <w:t>Description</w:t>
            </w:r>
          </w:p>
        </w:tc>
        <w:tc>
          <w:tcPr>
            <w:tcW w:w="1352" w:type="dxa"/>
            <w:shd w:val="clear" w:color="auto" w:fill="C0C0C0"/>
            <w:vAlign w:val="center"/>
          </w:tcPr>
          <w:p w14:paraId="0D35D6EC" w14:textId="77777777" w:rsidR="0046710E" w:rsidRPr="0046710E" w:rsidRDefault="0046710E" w:rsidP="008D2A49">
            <w:pPr>
              <w:pStyle w:val="TAH"/>
            </w:pPr>
            <w:r w:rsidRPr="0046710E">
              <w:t>Applicability</w:t>
            </w:r>
          </w:p>
        </w:tc>
      </w:tr>
      <w:tr w:rsidR="0046710E" w:rsidRPr="0046710E" w14:paraId="2112CE86" w14:textId="77777777" w:rsidTr="008D2A49">
        <w:trPr>
          <w:jc w:val="center"/>
        </w:trPr>
        <w:tc>
          <w:tcPr>
            <w:tcW w:w="2448" w:type="dxa"/>
            <w:vAlign w:val="center"/>
          </w:tcPr>
          <w:p w14:paraId="67960DCD" w14:textId="77777777" w:rsidR="0046710E" w:rsidRPr="0046710E" w:rsidRDefault="0046710E" w:rsidP="008D2A49">
            <w:pPr>
              <w:pStyle w:val="TAL"/>
            </w:pPr>
            <w:proofErr w:type="spellStart"/>
            <w:r w:rsidRPr="0046710E">
              <w:t>TransQualMeasNotif</w:t>
            </w:r>
            <w:proofErr w:type="spellEnd"/>
          </w:p>
        </w:tc>
        <w:tc>
          <w:tcPr>
            <w:tcW w:w="1438" w:type="dxa"/>
            <w:vAlign w:val="center"/>
          </w:tcPr>
          <w:p w14:paraId="029C7008" w14:textId="77777777" w:rsidR="0046710E" w:rsidRPr="0046710E" w:rsidRDefault="0046710E" w:rsidP="008D2A49">
            <w:pPr>
              <w:pStyle w:val="TAC"/>
            </w:pPr>
            <w:r w:rsidRPr="0046710E">
              <w:t>6.4.6.2.5</w:t>
            </w:r>
          </w:p>
        </w:tc>
        <w:tc>
          <w:tcPr>
            <w:tcW w:w="4186" w:type="dxa"/>
            <w:vAlign w:val="center"/>
          </w:tcPr>
          <w:p w14:paraId="46828E5D" w14:textId="77777777" w:rsidR="0046710E" w:rsidRPr="0046710E" w:rsidRDefault="0046710E" w:rsidP="008D2A49">
            <w:pPr>
              <w:pStyle w:val="TAL"/>
              <w:rPr>
                <w:rFonts w:cs="Arial"/>
                <w:szCs w:val="18"/>
              </w:rPr>
            </w:pPr>
            <w:r w:rsidRPr="0046710E">
              <w:t>Represents a Transmission Quality Measurement notification.</w:t>
            </w:r>
          </w:p>
        </w:tc>
        <w:tc>
          <w:tcPr>
            <w:tcW w:w="1352" w:type="dxa"/>
            <w:vAlign w:val="center"/>
          </w:tcPr>
          <w:p w14:paraId="199C6D1E" w14:textId="77777777" w:rsidR="0046710E" w:rsidRPr="0046710E" w:rsidRDefault="0046710E" w:rsidP="008D2A49">
            <w:pPr>
              <w:pStyle w:val="TAL"/>
              <w:rPr>
                <w:rFonts w:cs="Arial"/>
                <w:szCs w:val="18"/>
              </w:rPr>
            </w:pPr>
          </w:p>
        </w:tc>
      </w:tr>
      <w:tr w:rsidR="0046710E" w:rsidRPr="0046710E" w14:paraId="4523B6F3" w14:textId="77777777" w:rsidTr="008D2A49">
        <w:trPr>
          <w:jc w:val="center"/>
        </w:trPr>
        <w:tc>
          <w:tcPr>
            <w:tcW w:w="2448" w:type="dxa"/>
            <w:vAlign w:val="center"/>
          </w:tcPr>
          <w:p w14:paraId="6989AE1D" w14:textId="77777777" w:rsidR="0046710E" w:rsidRPr="0046710E" w:rsidRDefault="0046710E" w:rsidP="008D2A49">
            <w:pPr>
              <w:pStyle w:val="TAL"/>
            </w:pPr>
            <w:proofErr w:type="spellStart"/>
            <w:r w:rsidRPr="0046710E">
              <w:t>TransQualMeasReport</w:t>
            </w:r>
            <w:proofErr w:type="spellEnd"/>
          </w:p>
        </w:tc>
        <w:tc>
          <w:tcPr>
            <w:tcW w:w="1438" w:type="dxa"/>
            <w:vAlign w:val="center"/>
          </w:tcPr>
          <w:p w14:paraId="61E97AA8" w14:textId="77777777" w:rsidR="0046710E" w:rsidRPr="0046710E" w:rsidRDefault="0046710E" w:rsidP="008D2A49">
            <w:pPr>
              <w:pStyle w:val="TAC"/>
            </w:pPr>
            <w:r w:rsidRPr="0046710E">
              <w:t>6.4.6.2.6</w:t>
            </w:r>
          </w:p>
        </w:tc>
        <w:tc>
          <w:tcPr>
            <w:tcW w:w="4186" w:type="dxa"/>
            <w:vAlign w:val="center"/>
          </w:tcPr>
          <w:p w14:paraId="55135CFE" w14:textId="77777777" w:rsidR="0046710E" w:rsidRPr="0046710E" w:rsidRDefault="0046710E" w:rsidP="008D2A49">
            <w:pPr>
              <w:pStyle w:val="TAL"/>
            </w:pPr>
            <w:r w:rsidRPr="0046710E">
              <w:t>Represents a Transmission Quality Measurement report.</w:t>
            </w:r>
          </w:p>
        </w:tc>
        <w:tc>
          <w:tcPr>
            <w:tcW w:w="1352" w:type="dxa"/>
            <w:vAlign w:val="center"/>
          </w:tcPr>
          <w:p w14:paraId="62E34D92" w14:textId="77777777" w:rsidR="0046710E" w:rsidRPr="0046710E" w:rsidRDefault="0046710E" w:rsidP="008D2A49">
            <w:pPr>
              <w:pStyle w:val="TAL"/>
              <w:rPr>
                <w:rFonts w:cs="Arial"/>
                <w:szCs w:val="18"/>
              </w:rPr>
            </w:pPr>
          </w:p>
        </w:tc>
      </w:tr>
      <w:tr w:rsidR="0046710E" w:rsidRPr="0046710E" w14:paraId="13D16F79" w14:textId="77777777" w:rsidTr="008D2A49">
        <w:trPr>
          <w:jc w:val="center"/>
        </w:trPr>
        <w:tc>
          <w:tcPr>
            <w:tcW w:w="2448" w:type="dxa"/>
            <w:vAlign w:val="center"/>
          </w:tcPr>
          <w:p w14:paraId="062E6B1D" w14:textId="77777777" w:rsidR="0046710E" w:rsidRPr="0046710E" w:rsidRDefault="0046710E" w:rsidP="008D2A49">
            <w:pPr>
              <w:pStyle w:val="TAL"/>
            </w:pPr>
            <w:proofErr w:type="spellStart"/>
            <w:r w:rsidRPr="0046710E">
              <w:t>TransQualMeasReq</w:t>
            </w:r>
            <w:proofErr w:type="spellEnd"/>
          </w:p>
        </w:tc>
        <w:tc>
          <w:tcPr>
            <w:tcW w:w="1438" w:type="dxa"/>
            <w:vAlign w:val="center"/>
          </w:tcPr>
          <w:p w14:paraId="3DCFDB0D" w14:textId="77777777" w:rsidR="0046710E" w:rsidRPr="0046710E" w:rsidRDefault="0046710E" w:rsidP="008D2A49">
            <w:pPr>
              <w:pStyle w:val="TAC"/>
            </w:pPr>
            <w:r w:rsidRPr="0046710E">
              <w:t>6.4.6.2.3</w:t>
            </w:r>
          </w:p>
        </w:tc>
        <w:tc>
          <w:tcPr>
            <w:tcW w:w="4186" w:type="dxa"/>
            <w:vAlign w:val="center"/>
          </w:tcPr>
          <w:p w14:paraId="6A135F4E" w14:textId="77777777" w:rsidR="0046710E" w:rsidRPr="0046710E" w:rsidRDefault="0046710E" w:rsidP="008D2A49">
            <w:pPr>
              <w:pStyle w:val="TAL"/>
              <w:rPr>
                <w:rFonts w:cs="Arial"/>
                <w:szCs w:val="18"/>
                <w:lang w:eastAsia="zh-CN"/>
              </w:rPr>
            </w:pPr>
            <w:r w:rsidRPr="0046710E">
              <w:t>Represents a Transmission Quality Measurement reporting requirement.</w:t>
            </w:r>
          </w:p>
        </w:tc>
        <w:tc>
          <w:tcPr>
            <w:tcW w:w="1352" w:type="dxa"/>
            <w:vAlign w:val="center"/>
          </w:tcPr>
          <w:p w14:paraId="043C2E86" w14:textId="77777777" w:rsidR="0046710E" w:rsidRPr="0046710E" w:rsidRDefault="0046710E" w:rsidP="008D2A49">
            <w:pPr>
              <w:pStyle w:val="TAL"/>
              <w:rPr>
                <w:rFonts w:cs="Arial"/>
                <w:szCs w:val="18"/>
              </w:rPr>
            </w:pPr>
          </w:p>
        </w:tc>
      </w:tr>
      <w:tr w:rsidR="0046710E" w:rsidRPr="0046710E" w14:paraId="07D7E661" w14:textId="77777777" w:rsidTr="008D2A49">
        <w:trPr>
          <w:jc w:val="center"/>
        </w:trPr>
        <w:tc>
          <w:tcPr>
            <w:tcW w:w="2448" w:type="dxa"/>
            <w:vAlign w:val="center"/>
          </w:tcPr>
          <w:p w14:paraId="64AE2F8D" w14:textId="77777777" w:rsidR="0046710E" w:rsidRPr="0046710E" w:rsidRDefault="0046710E" w:rsidP="008D2A49">
            <w:pPr>
              <w:pStyle w:val="TAL"/>
            </w:pPr>
            <w:proofErr w:type="spellStart"/>
            <w:r w:rsidRPr="0046710E">
              <w:t>TransQualMeasSubsc</w:t>
            </w:r>
            <w:proofErr w:type="spellEnd"/>
          </w:p>
        </w:tc>
        <w:tc>
          <w:tcPr>
            <w:tcW w:w="1438" w:type="dxa"/>
            <w:vAlign w:val="center"/>
          </w:tcPr>
          <w:p w14:paraId="09630FB7" w14:textId="77777777" w:rsidR="0046710E" w:rsidRPr="0046710E" w:rsidRDefault="0046710E" w:rsidP="008D2A49">
            <w:pPr>
              <w:pStyle w:val="TAC"/>
            </w:pPr>
            <w:r w:rsidRPr="0046710E">
              <w:t>6.4.6.2.2</w:t>
            </w:r>
          </w:p>
        </w:tc>
        <w:tc>
          <w:tcPr>
            <w:tcW w:w="4186" w:type="dxa"/>
            <w:vAlign w:val="center"/>
          </w:tcPr>
          <w:p w14:paraId="385E8AA4" w14:textId="77777777" w:rsidR="0046710E" w:rsidRPr="0046710E" w:rsidRDefault="0046710E" w:rsidP="008D2A49">
            <w:pPr>
              <w:pStyle w:val="TAL"/>
              <w:rPr>
                <w:rFonts w:cs="Arial"/>
                <w:szCs w:val="18"/>
                <w:lang w:eastAsia="zh-CN"/>
              </w:rPr>
            </w:pPr>
            <w:r w:rsidRPr="0046710E">
              <w:t>Represents a Transmission Quality Measurement subscription.</w:t>
            </w:r>
          </w:p>
        </w:tc>
        <w:tc>
          <w:tcPr>
            <w:tcW w:w="1352" w:type="dxa"/>
            <w:vAlign w:val="center"/>
          </w:tcPr>
          <w:p w14:paraId="1DF98109" w14:textId="77777777" w:rsidR="0046710E" w:rsidRPr="0046710E" w:rsidRDefault="0046710E" w:rsidP="008D2A49">
            <w:pPr>
              <w:pStyle w:val="TAL"/>
              <w:rPr>
                <w:rFonts w:cs="Arial"/>
                <w:szCs w:val="18"/>
              </w:rPr>
            </w:pPr>
          </w:p>
        </w:tc>
      </w:tr>
      <w:tr w:rsidR="0046710E" w:rsidRPr="0046710E" w14:paraId="56791830" w14:textId="77777777" w:rsidTr="008D2A49">
        <w:trPr>
          <w:jc w:val="center"/>
        </w:trPr>
        <w:tc>
          <w:tcPr>
            <w:tcW w:w="2448" w:type="dxa"/>
            <w:vAlign w:val="center"/>
          </w:tcPr>
          <w:p w14:paraId="00ADBBE2" w14:textId="77777777" w:rsidR="0046710E" w:rsidRPr="0046710E" w:rsidRDefault="0046710E" w:rsidP="008D2A49">
            <w:pPr>
              <w:pStyle w:val="TAL"/>
            </w:pPr>
            <w:proofErr w:type="spellStart"/>
            <w:r w:rsidRPr="0046710E">
              <w:t>TransQualMeasSubscPatch</w:t>
            </w:r>
            <w:proofErr w:type="spellEnd"/>
          </w:p>
        </w:tc>
        <w:tc>
          <w:tcPr>
            <w:tcW w:w="1438" w:type="dxa"/>
            <w:vAlign w:val="center"/>
          </w:tcPr>
          <w:p w14:paraId="240D79C3" w14:textId="77777777" w:rsidR="0046710E" w:rsidRPr="0046710E" w:rsidRDefault="0046710E" w:rsidP="008D2A49">
            <w:pPr>
              <w:pStyle w:val="TAC"/>
            </w:pPr>
            <w:r w:rsidRPr="0046710E">
              <w:t>6.4.6.2.4</w:t>
            </w:r>
          </w:p>
        </w:tc>
        <w:tc>
          <w:tcPr>
            <w:tcW w:w="4186" w:type="dxa"/>
            <w:vAlign w:val="center"/>
          </w:tcPr>
          <w:p w14:paraId="3404EB35" w14:textId="77777777" w:rsidR="0046710E" w:rsidRPr="0046710E" w:rsidRDefault="0046710E" w:rsidP="008D2A49">
            <w:pPr>
              <w:pStyle w:val="TAL"/>
              <w:rPr>
                <w:rFonts w:cs="Arial"/>
                <w:szCs w:val="18"/>
              </w:rPr>
            </w:pPr>
            <w:r w:rsidRPr="0046710E">
              <w:t>Represents the requested modifications to a Transmission Quality Measurement subscription.</w:t>
            </w:r>
          </w:p>
        </w:tc>
        <w:tc>
          <w:tcPr>
            <w:tcW w:w="1352" w:type="dxa"/>
            <w:vAlign w:val="center"/>
          </w:tcPr>
          <w:p w14:paraId="3BC02C87" w14:textId="77777777" w:rsidR="0046710E" w:rsidRPr="0046710E" w:rsidRDefault="0046710E" w:rsidP="008D2A49">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lastRenderedPageBreak/>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p>
    <w:p w14:paraId="56B4E0CE" w14:textId="77777777" w:rsidR="0046710E" w:rsidRPr="0046710E" w:rsidRDefault="0046710E" w:rsidP="0046710E">
      <w:pPr>
        <w:pStyle w:val="TH"/>
      </w:pPr>
      <w:r w:rsidRPr="0046710E">
        <w:t xml:space="preserve">Table 6.4.6.1-2: </w:t>
      </w:r>
      <w:proofErr w:type="spellStart"/>
      <w:r w:rsidRPr="0046710E">
        <w:t>SDD_TransmissionQualityMeasurement</w:t>
      </w:r>
      <w:proofErr w:type="spellEnd"/>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46710E" w:rsidRPr="0046710E" w14:paraId="16951B1B" w14:textId="77777777" w:rsidTr="008D2A49">
        <w:trPr>
          <w:jc w:val="center"/>
        </w:trPr>
        <w:tc>
          <w:tcPr>
            <w:tcW w:w="1722" w:type="dxa"/>
            <w:shd w:val="clear" w:color="auto" w:fill="C0C0C0"/>
            <w:vAlign w:val="center"/>
            <w:hideMark/>
          </w:tcPr>
          <w:p w14:paraId="742113A7" w14:textId="77777777" w:rsidR="0046710E" w:rsidRPr="0046710E" w:rsidRDefault="0046710E" w:rsidP="008D2A49">
            <w:pPr>
              <w:pStyle w:val="TAH"/>
            </w:pPr>
            <w:r w:rsidRPr="0046710E">
              <w:t>Data type</w:t>
            </w:r>
          </w:p>
        </w:tc>
        <w:tc>
          <w:tcPr>
            <w:tcW w:w="1856" w:type="dxa"/>
            <w:shd w:val="clear" w:color="auto" w:fill="C0C0C0"/>
            <w:vAlign w:val="center"/>
          </w:tcPr>
          <w:p w14:paraId="33FBDF2F" w14:textId="77777777" w:rsidR="0046710E" w:rsidRPr="0046710E" w:rsidRDefault="0046710E" w:rsidP="008D2A49">
            <w:pPr>
              <w:pStyle w:val="TAH"/>
            </w:pPr>
            <w:r w:rsidRPr="0046710E">
              <w:t>Reference</w:t>
            </w:r>
          </w:p>
        </w:tc>
        <w:tc>
          <w:tcPr>
            <w:tcW w:w="3594" w:type="dxa"/>
            <w:shd w:val="clear" w:color="auto" w:fill="C0C0C0"/>
            <w:vAlign w:val="center"/>
            <w:hideMark/>
          </w:tcPr>
          <w:p w14:paraId="60ADEF1B" w14:textId="77777777" w:rsidR="0046710E" w:rsidRPr="0046710E" w:rsidRDefault="0046710E" w:rsidP="008D2A49">
            <w:pPr>
              <w:pStyle w:val="TAH"/>
            </w:pPr>
            <w:r w:rsidRPr="0046710E">
              <w:t>Comments</w:t>
            </w:r>
          </w:p>
        </w:tc>
        <w:tc>
          <w:tcPr>
            <w:tcW w:w="2252" w:type="dxa"/>
            <w:shd w:val="clear" w:color="auto" w:fill="C0C0C0"/>
            <w:vAlign w:val="center"/>
          </w:tcPr>
          <w:p w14:paraId="0BBAC145" w14:textId="77777777" w:rsidR="0046710E" w:rsidRPr="0046710E" w:rsidRDefault="0046710E" w:rsidP="008D2A49">
            <w:pPr>
              <w:pStyle w:val="TAH"/>
            </w:pPr>
            <w:r w:rsidRPr="0046710E">
              <w:t>Applicability</w:t>
            </w:r>
          </w:p>
        </w:tc>
      </w:tr>
      <w:tr w:rsidR="0046710E" w:rsidRPr="0046710E" w14:paraId="75ECAC1B" w14:textId="77777777" w:rsidTr="008D2A49">
        <w:trPr>
          <w:jc w:val="center"/>
        </w:trPr>
        <w:tc>
          <w:tcPr>
            <w:tcW w:w="1722" w:type="dxa"/>
            <w:vAlign w:val="center"/>
          </w:tcPr>
          <w:p w14:paraId="713DA6A2" w14:textId="77777777" w:rsidR="0046710E" w:rsidRPr="0046710E" w:rsidRDefault="0046710E" w:rsidP="008D2A49">
            <w:pPr>
              <w:pStyle w:val="TAL"/>
            </w:pPr>
            <w:proofErr w:type="spellStart"/>
            <w:r w:rsidRPr="0046710E">
              <w:t>SupportedFeatures</w:t>
            </w:r>
            <w:proofErr w:type="spellEnd"/>
          </w:p>
        </w:tc>
        <w:tc>
          <w:tcPr>
            <w:tcW w:w="1856" w:type="dxa"/>
            <w:vAlign w:val="center"/>
          </w:tcPr>
          <w:p w14:paraId="652E8E29" w14:textId="77777777" w:rsidR="0046710E" w:rsidRPr="0046710E" w:rsidRDefault="0046710E" w:rsidP="008D2A49">
            <w:pPr>
              <w:pStyle w:val="TAC"/>
            </w:pPr>
            <w:r w:rsidRPr="0046710E">
              <w:t>3GPP TS 29.571 [7]</w:t>
            </w:r>
          </w:p>
        </w:tc>
        <w:tc>
          <w:tcPr>
            <w:tcW w:w="3594" w:type="dxa"/>
            <w:vAlign w:val="center"/>
          </w:tcPr>
          <w:p w14:paraId="461097BB" w14:textId="77777777" w:rsidR="0046710E" w:rsidRPr="0046710E" w:rsidRDefault="0046710E" w:rsidP="008D2A49">
            <w:pPr>
              <w:pStyle w:val="TAL"/>
              <w:rPr>
                <w:rFonts w:cs="Arial"/>
                <w:szCs w:val="18"/>
              </w:rPr>
            </w:pPr>
            <w:r w:rsidRPr="0046710E">
              <w:t>Used to negotiate the applicability of the optional features.</w:t>
            </w:r>
          </w:p>
        </w:tc>
        <w:tc>
          <w:tcPr>
            <w:tcW w:w="2252" w:type="dxa"/>
            <w:vAlign w:val="center"/>
          </w:tcPr>
          <w:p w14:paraId="0599BCCD" w14:textId="77777777" w:rsidR="0046710E" w:rsidRPr="0046710E" w:rsidRDefault="0046710E" w:rsidP="008D2A49">
            <w:pPr>
              <w:pStyle w:val="TAL"/>
              <w:rPr>
                <w:rFonts w:cs="Arial"/>
                <w:szCs w:val="18"/>
              </w:rPr>
            </w:pPr>
          </w:p>
        </w:tc>
      </w:tr>
      <w:tr w:rsidR="0046710E" w:rsidRPr="0046710E" w14:paraId="6BA569C0" w14:textId="77777777" w:rsidTr="008D2A49">
        <w:trPr>
          <w:jc w:val="center"/>
        </w:trPr>
        <w:tc>
          <w:tcPr>
            <w:tcW w:w="1722" w:type="dxa"/>
            <w:vAlign w:val="center"/>
          </w:tcPr>
          <w:p w14:paraId="13938B63" w14:textId="77777777" w:rsidR="0046710E" w:rsidRPr="0046710E" w:rsidRDefault="0046710E" w:rsidP="008D2A49">
            <w:pPr>
              <w:pStyle w:val="TAL"/>
            </w:pPr>
            <w:proofErr w:type="spellStart"/>
            <w:r w:rsidRPr="0046710E">
              <w:rPr>
                <w:lang w:eastAsia="zh-CN"/>
              </w:rPr>
              <w:t>ValidityConditions</w:t>
            </w:r>
            <w:proofErr w:type="spellEnd"/>
          </w:p>
        </w:tc>
        <w:tc>
          <w:tcPr>
            <w:tcW w:w="1856" w:type="dxa"/>
            <w:vAlign w:val="center"/>
          </w:tcPr>
          <w:p w14:paraId="1E5706F2" w14:textId="77777777" w:rsidR="0046710E" w:rsidRPr="0046710E" w:rsidRDefault="0046710E" w:rsidP="008D2A49">
            <w:pPr>
              <w:pStyle w:val="TAC"/>
            </w:pPr>
            <w:r w:rsidRPr="0046710E">
              <w:t>3GPP TS 29.549 [15]</w:t>
            </w:r>
          </w:p>
        </w:tc>
        <w:tc>
          <w:tcPr>
            <w:tcW w:w="3594" w:type="dxa"/>
            <w:vAlign w:val="center"/>
          </w:tcPr>
          <w:p w14:paraId="0BB22B50" w14:textId="77777777" w:rsidR="0046710E" w:rsidRPr="0046710E" w:rsidRDefault="0046710E" w:rsidP="008D2A49">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2252" w:type="dxa"/>
            <w:vAlign w:val="center"/>
          </w:tcPr>
          <w:p w14:paraId="4D3454C8" w14:textId="77777777" w:rsidR="0046710E" w:rsidRPr="0046710E" w:rsidRDefault="0046710E" w:rsidP="008D2A49">
            <w:pPr>
              <w:pStyle w:val="TAL"/>
              <w:rPr>
                <w:rFonts w:cs="Arial"/>
                <w:szCs w:val="18"/>
              </w:rPr>
            </w:pPr>
          </w:p>
        </w:tc>
      </w:tr>
      <w:tr w:rsidR="0046710E" w:rsidRPr="0046710E" w14:paraId="2C39C7BD" w14:textId="77777777" w:rsidTr="008D2A49">
        <w:trPr>
          <w:jc w:val="center"/>
        </w:trPr>
        <w:tc>
          <w:tcPr>
            <w:tcW w:w="1722" w:type="dxa"/>
            <w:vAlign w:val="center"/>
          </w:tcPr>
          <w:p w14:paraId="43D6D692" w14:textId="77777777" w:rsidR="0046710E" w:rsidRPr="0046710E" w:rsidRDefault="0046710E" w:rsidP="008D2A49">
            <w:pPr>
              <w:pStyle w:val="TAL"/>
            </w:pPr>
            <w:proofErr w:type="spellStart"/>
            <w:r w:rsidRPr="0046710E">
              <w:rPr>
                <w:lang w:eastAsia="zh-CN"/>
              </w:rPr>
              <w:t>ValTargetUe</w:t>
            </w:r>
            <w:proofErr w:type="spellEnd"/>
          </w:p>
        </w:tc>
        <w:tc>
          <w:tcPr>
            <w:tcW w:w="1856" w:type="dxa"/>
            <w:vAlign w:val="center"/>
          </w:tcPr>
          <w:p w14:paraId="23F28791" w14:textId="77777777" w:rsidR="0046710E" w:rsidRPr="0046710E" w:rsidRDefault="0046710E" w:rsidP="008D2A49">
            <w:pPr>
              <w:pStyle w:val="TAC"/>
            </w:pPr>
            <w:r w:rsidRPr="0046710E">
              <w:t>3GPP TS 29.549 [15]</w:t>
            </w:r>
          </w:p>
        </w:tc>
        <w:tc>
          <w:tcPr>
            <w:tcW w:w="3594" w:type="dxa"/>
            <w:vAlign w:val="center"/>
          </w:tcPr>
          <w:p w14:paraId="2A478810" w14:textId="77777777" w:rsidR="0046710E" w:rsidRPr="0046710E" w:rsidRDefault="0046710E" w:rsidP="008D2A49">
            <w:pPr>
              <w:pStyle w:val="TAL"/>
              <w:rPr>
                <w:rFonts w:cs="Arial"/>
                <w:szCs w:val="18"/>
              </w:rPr>
            </w:pPr>
            <w:r w:rsidRPr="0046710E">
              <w:rPr>
                <w:rFonts w:cs="Arial"/>
                <w:szCs w:val="18"/>
              </w:rPr>
              <w:t>Used to identify either a VAL User ID or a VAL UE ID.</w:t>
            </w:r>
          </w:p>
        </w:tc>
        <w:tc>
          <w:tcPr>
            <w:tcW w:w="2252" w:type="dxa"/>
            <w:vAlign w:val="center"/>
          </w:tcPr>
          <w:p w14:paraId="153BA51B" w14:textId="77777777" w:rsidR="0046710E" w:rsidRPr="0046710E" w:rsidRDefault="0046710E" w:rsidP="008D2A49">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510" w:name="_Toc96843441"/>
      <w:bookmarkStart w:id="511" w:name="_Toc96844416"/>
      <w:bookmarkStart w:id="512" w:name="_Toc100739989"/>
      <w:bookmarkStart w:id="513" w:name="_Toc129252562"/>
      <w:bookmarkStart w:id="514" w:name="_Toc136375088"/>
      <w:r w:rsidRPr="0046710E">
        <w:t>6.4</w:t>
      </w:r>
      <w:r w:rsidRPr="0046710E">
        <w:rPr>
          <w:lang w:val="en-US"/>
        </w:rPr>
        <w:t>.6.2</w:t>
      </w:r>
      <w:r w:rsidRPr="0046710E">
        <w:rPr>
          <w:lang w:val="en-US"/>
        </w:rPr>
        <w:tab/>
        <w:t>Structured data types</w:t>
      </w:r>
      <w:bookmarkEnd w:id="510"/>
      <w:bookmarkEnd w:id="511"/>
      <w:bookmarkEnd w:id="512"/>
      <w:bookmarkEnd w:id="513"/>
      <w:bookmarkEnd w:id="514"/>
    </w:p>
    <w:p w14:paraId="057FC47F" w14:textId="77777777" w:rsidR="0046710E" w:rsidRPr="0046710E" w:rsidRDefault="0046710E" w:rsidP="0046710E">
      <w:pPr>
        <w:pStyle w:val="Heading5"/>
      </w:pPr>
      <w:bookmarkStart w:id="515" w:name="_Toc96843442"/>
      <w:bookmarkStart w:id="516" w:name="_Toc96844417"/>
      <w:bookmarkStart w:id="517" w:name="_Toc100739990"/>
      <w:bookmarkStart w:id="518" w:name="_Toc129252563"/>
      <w:bookmarkStart w:id="519" w:name="_Toc136375089"/>
      <w:r w:rsidRPr="0046710E">
        <w:t>6.4.6.2.1</w:t>
      </w:r>
      <w:r w:rsidRPr="0046710E">
        <w:tab/>
        <w:t>Introduction</w:t>
      </w:r>
      <w:bookmarkEnd w:id="515"/>
      <w:bookmarkEnd w:id="516"/>
      <w:bookmarkEnd w:id="517"/>
      <w:bookmarkEnd w:id="518"/>
      <w:bookmarkEnd w:id="519"/>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520" w:name="_Toc96843443"/>
      <w:bookmarkStart w:id="521" w:name="_Toc96844418"/>
      <w:bookmarkStart w:id="522" w:name="_Toc100739991"/>
      <w:bookmarkStart w:id="523" w:name="_Toc129252564"/>
      <w:bookmarkStart w:id="524" w:name="_Toc136375090"/>
      <w:r w:rsidRPr="0046710E">
        <w:t>6.4.6.2.2</w:t>
      </w:r>
      <w:r w:rsidRPr="0046710E">
        <w:tab/>
        <w:t xml:space="preserve">Type: </w:t>
      </w:r>
      <w:bookmarkEnd w:id="520"/>
      <w:bookmarkEnd w:id="521"/>
      <w:bookmarkEnd w:id="522"/>
      <w:bookmarkEnd w:id="523"/>
      <w:proofErr w:type="spellStart"/>
      <w:r w:rsidRPr="0046710E">
        <w:t>TransQualMeasSubsc</w:t>
      </w:r>
      <w:bookmarkEnd w:id="524"/>
      <w:proofErr w:type="spellEnd"/>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8D2A49">
        <w:trPr>
          <w:jc w:val="center"/>
        </w:trPr>
        <w:tc>
          <w:tcPr>
            <w:tcW w:w="1555" w:type="dxa"/>
            <w:shd w:val="clear" w:color="auto" w:fill="C0C0C0"/>
            <w:vAlign w:val="center"/>
            <w:hideMark/>
          </w:tcPr>
          <w:p w14:paraId="6708E787" w14:textId="77777777" w:rsidR="0046710E" w:rsidRPr="0046710E" w:rsidRDefault="0046710E" w:rsidP="008D2A49">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8D2A49">
            <w:pPr>
              <w:pStyle w:val="TAH"/>
            </w:pPr>
            <w:r w:rsidRPr="0046710E">
              <w:t>Data type</w:t>
            </w:r>
          </w:p>
        </w:tc>
        <w:tc>
          <w:tcPr>
            <w:tcW w:w="425" w:type="dxa"/>
            <w:shd w:val="clear" w:color="auto" w:fill="C0C0C0"/>
            <w:vAlign w:val="center"/>
            <w:hideMark/>
          </w:tcPr>
          <w:p w14:paraId="31FB0408" w14:textId="77777777" w:rsidR="0046710E" w:rsidRPr="0046710E" w:rsidRDefault="0046710E" w:rsidP="008D2A49">
            <w:pPr>
              <w:pStyle w:val="TAH"/>
            </w:pPr>
            <w:r w:rsidRPr="0046710E">
              <w:t>P</w:t>
            </w:r>
          </w:p>
        </w:tc>
        <w:tc>
          <w:tcPr>
            <w:tcW w:w="1134" w:type="dxa"/>
            <w:shd w:val="clear" w:color="auto" w:fill="C0C0C0"/>
            <w:vAlign w:val="center"/>
          </w:tcPr>
          <w:p w14:paraId="05D676DC" w14:textId="77777777" w:rsidR="0046710E" w:rsidRPr="0046710E" w:rsidRDefault="0046710E" w:rsidP="008D2A49">
            <w:pPr>
              <w:pStyle w:val="TAH"/>
            </w:pPr>
            <w:r w:rsidRPr="0046710E">
              <w:t>Cardinality</w:t>
            </w:r>
          </w:p>
        </w:tc>
        <w:tc>
          <w:tcPr>
            <w:tcW w:w="3686" w:type="dxa"/>
            <w:shd w:val="clear" w:color="auto" w:fill="C0C0C0"/>
            <w:vAlign w:val="center"/>
            <w:hideMark/>
          </w:tcPr>
          <w:p w14:paraId="0F9A8222" w14:textId="77777777" w:rsidR="0046710E" w:rsidRPr="0046710E" w:rsidRDefault="0046710E" w:rsidP="008D2A49">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250DD192" w14:textId="77777777" w:rsidTr="008D2A49">
        <w:trPr>
          <w:jc w:val="center"/>
        </w:trPr>
        <w:tc>
          <w:tcPr>
            <w:tcW w:w="1555" w:type="dxa"/>
            <w:vAlign w:val="center"/>
          </w:tcPr>
          <w:p w14:paraId="26B136ED" w14:textId="77777777" w:rsidR="0046710E" w:rsidRPr="0046710E" w:rsidRDefault="0046710E" w:rsidP="008D2A49">
            <w:pPr>
              <w:pStyle w:val="TAL"/>
            </w:pPr>
            <w:proofErr w:type="spellStart"/>
            <w:r w:rsidRPr="0046710E">
              <w:t>appTrafficIds</w:t>
            </w:r>
            <w:proofErr w:type="spellEnd"/>
          </w:p>
        </w:tc>
        <w:tc>
          <w:tcPr>
            <w:tcW w:w="1417" w:type="dxa"/>
            <w:vAlign w:val="center"/>
          </w:tcPr>
          <w:p w14:paraId="7794EA2D" w14:textId="77777777" w:rsidR="0046710E" w:rsidRPr="0046710E" w:rsidRDefault="0046710E" w:rsidP="008D2A49">
            <w:pPr>
              <w:pStyle w:val="TAL"/>
            </w:pPr>
            <w:r w:rsidRPr="0046710E">
              <w:t>array(string)</w:t>
            </w:r>
          </w:p>
        </w:tc>
        <w:tc>
          <w:tcPr>
            <w:tcW w:w="425" w:type="dxa"/>
            <w:vAlign w:val="center"/>
          </w:tcPr>
          <w:p w14:paraId="26E8B683" w14:textId="77777777" w:rsidR="0046710E" w:rsidRPr="0046710E" w:rsidRDefault="0046710E" w:rsidP="008D2A49">
            <w:pPr>
              <w:pStyle w:val="TAC"/>
            </w:pPr>
            <w:r w:rsidRPr="0046710E">
              <w:t>M</w:t>
            </w:r>
          </w:p>
        </w:tc>
        <w:tc>
          <w:tcPr>
            <w:tcW w:w="1134" w:type="dxa"/>
            <w:vAlign w:val="center"/>
          </w:tcPr>
          <w:p w14:paraId="48AE844D" w14:textId="77777777" w:rsidR="0046710E" w:rsidRPr="0046710E" w:rsidRDefault="0046710E" w:rsidP="008D2A49">
            <w:pPr>
              <w:pStyle w:val="TAC"/>
            </w:pPr>
            <w:r w:rsidRPr="0046710E">
              <w:t>1</w:t>
            </w:r>
          </w:p>
        </w:tc>
        <w:tc>
          <w:tcPr>
            <w:tcW w:w="3686" w:type="dxa"/>
            <w:vAlign w:val="center"/>
          </w:tcPr>
          <w:p w14:paraId="6A16471A" w14:textId="77777777" w:rsidR="0046710E" w:rsidRPr="0046710E" w:rsidRDefault="0046710E" w:rsidP="008D2A49">
            <w:pPr>
              <w:pStyle w:val="TAL"/>
            </w:pPr>
            <w:r w:rsidRPr="0046710E">
              <w:t>Contains the identifier(s) of the targeted application traffic. This can be in the form or e.g. VAL Service ID, VAL Server ID.</w:t>
            </w:r>
          </w:p>
        </w:tc>
        <w:tc>
          <w:tcPr>
            <w:tcW w:w="1307" w:type="dxa"/>
            <w:vAlign w:val="center"/>
          </w:tcPr>
          <w:p w14:paraId="73B29512" w14:textId="77777777" w:rsidR="0046710E" w:rsidRPr="0046710E" w:rsidRDefault="0046710E" w:rsidP="008D2A49">
            <w:pPr>
              <w:pStyle w:val="TAL"/>
              <w:rPr>
                <w:rFonts w:cs="Arial"/>
                <w:szCs w:val="18"/>
              </w:rPr>
            </w:pPr>
          </w:p>
        </w:tc>
      </w:tr>
      <w:tr w:rsidR="0046710E" w:rsidRPr="0046710E" w14:paraId="52152A42" w14:textId="77777777" w:rsidTr="008D2A49">
        <w:trPr>
          <w:jc w:val="center"/>
        </w:trPr>
        <w:tc>
          <w:tcPr>
            <w:tcW w:w="1555" w:type="dxa"/>
            <w:vAlign w:val="center"/>
          </w:tcPr>
          <w:p w14:paraId="1E2D9599" w14:textId="77777777" w:rsidR="0046710E" w:rsidRPr="0046710E" w:rsidRDefault="0046710E" w:rsidP="008D2A49">
            <w:pPr>
              <w:pStyle w:val="TAL"/>
            </w:pPr>
            <w:proofErr w:type="spellStart"/>
            <w:r w:rsidRPr="0046710E">
              <w:t>valGroupId</w:t>
            </w:r>
            <w:proofErr w:type="spellEnd"/>
          </w:p>
        </w:tc>
        <w:tc>
          <w:tcPr>
            <w:tcW w:w="1417" w:type="dxa"/>
            <w:vAlign w:val="center"/>
          </w:tcPr>
          <w:p w14:paraId="55D0D3F7" w14:textId="77777777" w:rsidR="0046710E" w:rsidRPr="0046710E" w:rsidRDefault="0046710E" w:rsidP="008D2A49">
            <w:pPr>
              <w:pStyle w:val="TAL"/>
            </w:pPr>
            <w:r w:rsidRPr="0046710E">
              <w:t>string</w:t>
            </w:r>
          </w:p>
        </w:tc>
        <w:tc>
          <w:tcPr>
            <w:tcW w:w="425" w:type="dxa"/>
            <w:vAlign w:val="center"/>
          </w:tcPr>
          <w:p w14:paraId="47608C36" w14:textId="77777777" w:rsidR="0046710E" w:rsidRPr="0046710E" w:rsidRDefault="0046710E" w:rsidP="008D2A49">
            <w:pPr>
              <w:pStyle w:val="TAC"/>
            </w:pPr>
            <w:r w:rsidRPr="0046710E">
              <w:t>C</w:t>
            </w:r>
          </w:p>
        </w:tc>
        <w:tc>
          <w:tcPr>
            <w:tcW w:w="1134" w:type="dxa"/>
            <w:vAlign w:val="center"/>
          </w:tcPr>
          <w:p w14:paraId="5DEFD985" w14:textId="77777777" w:rsidR="0046710E" w:rsidRPr="0046710E" w:rsidRDefault="0046710E" w:rsidP="008D2A49">
            <w:pPr>
              <w:pStyle w:val="TAC"/>
            </w:pPr>
            <w:r w:rsidRPr="0046710E">
              <w:t>0..1</w:t>
            </w:r>
          </w:p>
        </w:tc>
        <w:tc>
          <w:tcPr>
            <w:tcW w:w="3686" w:type="dxa"/>
            <w:vAlign w:val="center"/>
          </w:tcPr>
          <w:p w14:paraId="55789E5A" w14:textId="77777777" w:rsidR="0046710E" w:rsidRPr="0046710E" w:rsidRDefault="0046710E" w:rsidP="008D2A49">
            <w:pPr>
              <w:pStyle w:val="TAL"/>
            </w:pPr>
            <w:r w:rsidRPr="0046710E">
              <w:t>Contains the identity of the VAL group to which the subscription is related.</w:t>
            </w:r>
          </w:p>
          <w:p w14:paraId="0F5FD723" w14:textId="77777777" w:rsidR="0046710E" w:rsidRPr="0046710E" w:rsidRDefault="0046710E" w:rsidP="008D2A49">
            <w:pPr>
              <w:pStyle w:val="TAL"/>
              <w:rPr>
                <w:rFonts w:cs="Arial"/>
                <w:szCs w:val="18"/>
              </w:rPr>
            </w:pPr>
          </w:p>
          <w:p w14:paraId="6ACD1787" w14:textId="77777777" w:rsidR="0046710E" w:rsidRPr="0046710E" w:rsidRDefault="0046710E" w:rsidP="008D2A49">
            <w:pPr>
              <w:pStyle w:val="TAL"/>
            </w:pPr>
            <w:r w:rsidRPr="0046710E">
              <w:rPr>
                <w:rFonts w:cs="Arial"/>
                <w:szCs w:val="18"/>
              </w:rPr>
              <w:t>(NOTE)</w:t>
            </w:r>
          </w:p>
        </w:tc>
        <w:tc>
          <w:tcPr>
            <w:tcW w:w="1307" w:type="dxa"/>
            <w:vAlign w:val="center"/>
          </w:tcPr>
          <w:p w14:paraId="590C90A0" w14:textId="77777777" w:rsidR="0046710E" w:rsidRPr="0046710E" w:rsidRDefault="0046710E" w:rsidP="008D2A49">
            <w:pPr>
              <w:pStyle w:val="TAL"/>
              <w:rPr>
                <w:rFonts w:cs="Arial"/>
                <w:szCs w:val="18"/>
              </w:rPr>
            </w:pPr>
          </w:p>
        </w:tc>
      </w:tr>
      <w:tr w:rsidR="0046710E" w:rsidRPr="0046710E" w14:paraId="1E6044A0" w14:textId="77777777" w:rsidTr="008D2A49">
        <w:trPr>
          <w:jc w:val="center"/>
        </w:trPr>
        <w:tc>
          <w:tcPr>
            <w:tcW w:w="1555" w:type="dxa"/>
            <w:vAlign w:val="center"/>
          </w:tcPr>
          <w:p w14:paraId="1103018B" w14:textId="77777777" w:rsidR="0046710E" w:rsidRPr="0046710E" w:rsidRDefault="0046710E" w:rsidP="008D2A49">
            <w:pPr>
              <w:pStyle w:val="TAL"/>
            </w:pPr>
            <w:proofErr w:type="spellStart"/>
            <w:r w:rsidRPr="0046710E">
              <w:t>valUeIdsList</w:t>
            </w:r>
            <w:proofErr w:type="spellEnd"/>
          </w:p>
        </w:tc>
        <w:tc>
          <w:tcPr>
            <w:tcW w:w="1417" w:type="dxa"/>
            <w:vAlign w:val="center"/>
          </w:tcPr>
          <w:p w14:paraId="3B5EE3A0" w14:textId="77777777" w:rsidR="0046710E" w:rsidRPr="0046710E" w:rsidRDefault="0046710E" w:rsidP="008D2A49">
            <w:pPr>
              <w:pStyle w:val="TAL"/>
            </w:pPr>
            <w:proofErr w:type="gramStart"/>
            <w:r w:rsidRPr="0046710E">
              <w:t>array(</w:t>
            </w:r>
            <w:proofErr w:type="spellStart"/>
            <w:proofErr w:type="gramEnd"/>
            <w:r w:rsidRPr="0046710E">
              <w:t>ValTargetUe</w:t>
            </w:r>
            <w:proofErr w:type="spellEnd"/>
            <w:r w:rsidRPr="0046710E">
              <w:t>)</w:t>
            </w:r>
          </w:p>
        </w:tc>
        <w:tc>
          <w:tcPr>
            <w:tcW w:w="425" w:type="dxa"/>
            <w:vAlign w:val="center"/>
          </w:tcPr>
          <w:p w14:paraId="424F3875" w14:textId="77777777" w:rsidR="0046710E" w:rsidRPr="0046710E" w:rsidRDefault="0046710E" w:rsidP="008D2A49">
            <w:pPr>
              <w:pStyle w:val="TAC"/>
            </w:pPr>
            <w:r w:rsidRPr="0046710E">
              <w:t>C</w:t>
            </w:r>
          </w:p>
        </w:tc>
        <w:tc>
          <w:tcPr>
            <w:tcW w:w="1134" w:type="dxa"/>
            <w:vAlign w:val="center"/>
          </w:tcPr>
          <w:p w14:paraId="7435B758" w14:textId="77777777" w:rsidR="0046710E" w:rsidRPr="0046710E" w:rsidRDefault="0046710E" w:rsidP="008D2A49">
            <w:pPr>
              <w:pStyle w:val="TAC"/>
            </w:pPr>
            <w:proofErr w:type="gramStart"/>
            <w:r w:rsidRPr="0046710E">
              <w:t>1..N</w:t>
            </w:r>
            <w:proofErr w:type="gramEnd"/>
          </w:p>
        </w:tc>
        <w:tc>
          <w:tcPr>
            <w:tcW w:w="3686" w:type="dxa"/>
            <w:vAlign w:val="center"/>
          </w:tcPr>
          <w:p w14:paraId="4BC798D0" w14:textId="77777777" w:rsidR="0046710E" w:rsidRPr="0046710E" w:rsidRDefault="0046710E" w:rsidP="008D2A49">
            <w:pPr>
              <w:pStyle w:val="TAL"/>
            </w:pPr>
            <w:r w:rsidRPr="0046710E">
              <w:t>Contains the list of the identifier(s) of the VAL UE(s) to which the subscription is related.</w:t>
            </w:r>
          </w:p>
          <w:p w14:paraId="433E487E" w14:textId="77777777" w:rsidR="0046710E" w:rsidRPr="0046710E" w:rsidRDefault="0046710E" w:rsidP="008D2A49">
            <w:pPr>
              <w:pStyle w:val="TAL"/>
              <w:rPr>
                <w:rFonts w:cs="Arial"/>
                <w:szCs w:val="18"/>
              </w:rPr>
            </w:pPr>
          </w:p>
          <w:p w14:paraId="476FD6F3" w14:textId="77777777" w:rsidR="0046710E" w:rsidRPr="0046710E" w:rsidRDefault="0046710E" w:rsidP="008D2A49">
            <w:pPr>
              <w:pStyle w:val="TAL"/>
            </w:pPr>
            <w:r w:rsidRPr="0046710E">
              <w:rPr>
                <w:rFonts w:cs="Arial"/>
                <w:szCs w:val="18"/>
              </w:rPr>
              <w:t>(NOTE)</w:t>
            </w:r>
          </w:p>
        </w:tc>
        <w:tc>
          <w:tcPr>
            <w:tcW w:w="1307" w:type="dxa"/>
            <w:vAlign w:val="center"/>
          </w:tcPr>
          <w:p w14:paraId="28960591" w14:textId="77777777" w:rsidR="0046710E" w:rsidRPr="0046710E" w:rsidRDefault="0046710E" w:rsidP="008D2A49">
            <w:pPr>
              <w:pStyle w:val="TAL"/>
              <w:rPr>
                <w:rFonts w:cs="Arial"/>
                <w:szCs w:val="18"/>
              </w:rPr>
            </w:pPr>
          </w:p>
        </w:tc>
      </w:tr>
      <w:tr w:rsidR="0046710E" w:rsidRPr="0046710E" w14:paraId="2AACF8EF" w14:textId="77777777" w:rsidTr="008D2A49">
        <w:trPr>
          <w:jc w:val="center"/>
        </w:trPr>
        <w:tc>
          <w:tcPr>
            <w:tcW w:w="1555" w:type="dxa"/>
            <w:vAlign w:val="center"/>
          </w:tcPr>
          <w:p w14:paraId="6E356366" w14:textId="77777777" w:rsidR="0046710E" w:rsidRPr="0046710E" w:rsidRDefault="0046710E" w:rsidP="008D2A49">
            <w:pPr>
              <w:pStyle w:val="TAL"/>
            </w:pPr>
            <w:proofErr w:type="spellStart"/>
            <w:r w:rsidRPr="0046710E">
              <w:t>allValUesInd</w:t>
            </w:r>
            <w:proofErr w:type="spellEnd"/>
          </w:p>
        </w:tc>
        <w:tc>
          <w:tcPr>
            <w:tcW w:w="1417" w:type="dxa"/>
            <w:vAlign w:val="center"/>
          </w:tcPr>
          <w:p w14:paraId="11331F84" w14:textId="77777777" w:rsidR="0046710E" w:rsidRPr="0046710E" w:rsidRDefault="0046710E" w:rsidP="008D2A49">
            <w:pPr>
              <w:pStyle w:val="TAL"/>
            </w:pPr>
            <w:proofErr w:type="spellStart"/>
            <w:r w:rsidRPr="0046710E">
              <w:t>boolean</w:t>
            </w:r>
            <w:proofErr w:type="spellEnd"/>
          </w:p>
        </w:tc>
        <w:tc>
          <w:tcPr>
            <w:tcW w:w="425" w:type="dxa"/>
            <w:vAlign w:val="center"/>
          </w:tcPr>
          <w:p w14:paraId="714CCE50" w14:textId="77777777" w:rsidR="0046710E" w:rsidRPr="0046710E" w:rsidRDefault="0046710E" w:rsidP="008D2A49">
            <w:pPr>
              <w:pStyle w:val="TAC"/>
            </w:pPr>
            <w:r w:rsidRPr="0046710E">
              <w:t>C</w:t>
            </w:r>
          </w:p>
        </w:tc>
        <w:tc>
          <w:tcPr>
            <w:tcW w:w="1134" w:type="dxa"/>
            <w:vAlign w:val="center"/>
          </w:tcPr>
          <w:p w14:paraId="2A93B838" w14:textId="77777777" w:rsidR="0046710E" w:rsidRPr="0046710E" w:rsidRDefault="0046710E" w:rsidP="008D2A49">
            <w:pPr>
              <w:pStyle w:val="TAC"/>
            </w:pPr>
            <w:r w:rsidRPr="0046710E">
              <w:t>0..1</w:t>
            </w:r>
          </w:p>
        </w:tc>
        <w:tc>
          <w:tcPr>
            <w:tcW w:w="3686" w:type="dxa"/>
            <w:vAlign w:val="center"/>
          </w:tcPr>
          <w:p w14:paraId="000EF837" w14:textId="77777777" w:rsidR="0046710E" w:rsidRPr="0046710E" w:rsidRDefault="0046710E" w:rsidP="008D2A49">
            <w:pPr>
              <w:pStyle w:val="TAL"/>
            </w:pPr>
            <w:r w:rsidRPr="0046710E">
              <w:t>Indicates that the subscription is related to all VAL UEs</w:t>
            </w:r>
            <w:r w:rsidRPr="0046710E">
              <w:rPr>
                <w:lang w:eastAsia="zh-CN"/>
              </w:rPr>
              <w:t xml:space="preserve"> of the application identified by application traffic identifiers</w:t>
            </w:r>
            <w:r w:rsidRPr="0046710E">
              <w:t>.</w:t>
            </w:r>
          </w:p>
          <w:p w14:paraId="59550E7A" w14:textId="77777777" w:rsidR="0046710E" w:rsidRPr="0046710E" w:rsidRDefault="0046710E" w:rsidP="008D2A49">
            <w:pPr>
              <w:pStyle w:val="TAL"/>
              <w:rPr>
                <w:rFonts w:cs="Arial"/>
                <w:szCs w:val="18"/>
              </w:rPr>
            </w:pPr>
          </w:p>
          <w:p w14:paraId="2F193683" w14:textId="77777777" w:rsidR="0046710E" w:rsidRPr="0046710E" w:rsidRDefault="0046710E" w:rsidP="008D2A49">
            <w:pPr>
              <w:pStyle w:val="TAL"/>
            </w:pPr>
            <w:r w:rsidRPr="0046710E">
              <w:rPr>
                <w:rFonts w:cs="Arial"/>
                <w:szCs w:val="18"/>
              </w:rPr>
              <w:t>(NOTE)</w:t>
            </w:r>
          </w:p>
        </w:tc>
        <w:tc>
          <w:tcPr>
            <w:tcW w:w="1307" w:type="dxa"/>
            <w:vAlign w:val="center"/>
          </w:tcPr>
          <w:p w14:paraId="754D1F0C" w14:textId="77777777" w:rsidR="0046710E" w:rsidRPr="0046710E" w:rsidRDefault="0046710E" w:rsidP="008D2A49">
            <w:pPr>
              <w:pStyle w:val="TAL"/>
              <w:rPr>
                <w:rFonts w:cs="Arial"/>
                <w:szCs w:val="18"/>
              </w:rPr>
            </w:pPr>
          </w:p>
        </w:tc>
      </w:tr>
      <w:tr w:rsidR="0046710E" w:rsidRPr="0046710E" w14:paraId="7A195FB0" w14:textId="77777777" w:rsidTr="008D2A49">
        <w:trPr>
          <w:jc w:val="center"/>
        </w:trPr>
        <w:tc>
          <w:tcPr>
            <w:tcW w:w="1555" w:type="dxa"/>
            <w:vAlign w:val="center"/>
          </w:tcPr>
          <w:p w14:paraId="48D6C01E" w14:textId="77777777" w:rsidR="0046710E" w:rsidRPr="0046710E" w:rsidRDefault="0046710E" w:rsidP="008D2A49">
            <w:pPr>
              <w:pStyle w:val="TAL"/>
            </w:pPr>
            <w:proofErr w:type="spellStart"/>
            <w:r w:rsidRPr="0046710E">
              <w:t>measConds</w:t>
            </w:r>
            <w:proofErr w:type="spellEnd"/>
          </w:p>
        </w:tc>
        <w:tc>
          <w:tcPr>
            <w:tcW w:w="1417" w:type="dxa"/>
            <w:vAlign w:val="center"/>
          </w:tcPr>
          <w:p w14:paraId="719509D3" w14:textId="77777777" w:rsidR="0046710E" w:rsidRPr="0046710E" w:rsidRDefault="0046710E" w:rsidP="008D2A49">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7DA6D610" w14:textId="77777777" w:rsidR="0046710E" w:rsidRPr="0046710E" w:rsidRDefault="0046710E" w:rsidP="008D2A49">
            <w:pPr>
              <w:pStyle w:val="TAC"/>
            </w:pPr>
            <w:r w:rsidRPr="0046710E">
              <w:t>O</w:t>
            </w:r>
          </w:p>
        </w:tc>
        <w:tc>
          <w:tcPr>
            <w:tcW w:w="1134" w:type="dxa"/>
            <w:vAlign w:val="center"/>
          </w:tcPr>
          <w:p w14:paraId="046F321B" w14:textId="77777777" w:rsidR="0046710E" w:rsidRPr="0046710E" w:rsidRDefault="0046710E" w:rsidP="008D2A49">
            <w:pPr>
              <w:pStyle w:val="TAC"/>
            </w:pPr>
            <w:proofErr w:type="gramStart"/>
            <w:r w:rsidRPr="0046710E">
              <w:t>1..N</w:t>
            </w:r>
            <w:proofErr w:type="gramEnd"/>
          </w:p>
        </w:tc>
        <w:tc>
          <w:tcPr>
            <w:tcW w:w="3686" w:type="dxa"/>
            <w:vAlign w:val="center"/>
          </w:tcPr>
          <w:p w14:paraId="38E1E6E3" w14:textId="77777777" w:rsidR="0046710E" w:rsidRPr="0046710E" w:rsidRDefault="0046710E" w:rsidP="008D2A49">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4D636B54" w14:textId="77777777" w:rsidR="0046710E" w:rsidRPr="0046710E" w:rsidRDefault="0046710E" w:rsidP="008D2A49">
            <w:pPr>
              <w:pStyle w:val="TAL"/>
              <w:rPr>
                <w:rFonts w:cs="Arial"/>
                <w:szCs w:val="18"/>
              </w:rPr>
            </w:pPr>
          </w:p>
        </w:tc>
      </w:tr>
      <w:tr w:rsidR="0046710E" w:rsidRPr="0046710E" w14:paraId="47A06FFF" w14:textId="77777777" w:rsidTr="008D2A49">
        <w:trPr>
          <w:jc w:val="center"/>
        </w:trPr>
        <w:tc>
          <w:tcPr>
            <w:tcW w:w="1555" w:type="dxa"/>
            <w:vAlign w:val="center"/>
          </w:tcPr>
          <w:p w14:paraId="3A78CB8A" w14:textId="77777777" w:rsidR="0046710E" w:rsidRPr="0046710E" w:rsidRDefault="0046710E" w:rsidP="008D2A49">
            <w:pPr>
              <w:pStyle w:val="TAL"/>
            </w:pPr>
            <w:proofErr w:type="spellStart"/>
            <w:r w:rsidRPr="0046710E">
              <w:t>reqs</w:t>
            </w:r>
            <w:proofErr w:type="spellEnd"/>
          </w:p>
        </w:tc>
        <w:tc>
          <w:tcPr>
            <w:tcW w:w="1417" w:type="dxa"/>
            <w:vAlign w:val="center"/>
          </w:tcPr>
          <w:p w14:paraId="4725367D" w14:textId="77777777" w:rsidR="0046710E" w:rsidRPr="0046710E" w:rsidRDefault="0046710E" w:rsidP="008D2A49">
            <w:pPr>
              <w:pStyle w:val="TAL"/>
            </w:pPr>
            <w:proofErr w:type="gramStart"/>
            <w:r w:rsidRPr="0046710E">
              <w:t>array(</w:t>
            </w:r>
            <w:proofErr w:type="spellStart"/>
            <w:proofErr w:type="gramEnd"/>
            <w:r w:rsidRPr="0046710E">
              <w:t>TransQualMeasReq</w:t>
            </w:r>
            <w:proofErr w:type="spellEnd"/>
            <w:r w:rsidRPr="0046710E">
              <w:t>)</w:t>
            </w:r>
          </w:p>
        </w:tc>
        <w:tc>
          <w:tcPr>
            <w:tcW w:w="425" w:type="dxa"/>
            <w:vAlign w:val="center"/>
          </w:tcPr>
          <w:p w14:paraId="79A82C94" w14:textId="77777777" w:rsidR="0046710E" w:rsidRPr="0046710E" w:rsidRDefault="0046710E" w:rsidP="008D2A49">
            <w:pPr>
              <w:pStyle w:val="TAC"/>
            </w:pPr>
            <w:r w:rsidRPr="0046710E">
              <w:t>M</w:t>
            </w:r>
          </w:p>
        </w:tc>
        <w:tc>
          <w:tcPr>
            <w:tcW w:w="1134" w:type="dxa"/>
            <w:vAlign w:val="center"/>
          </w:tcPr>
          <w:p w14:paraId="43C31B6F" w14:textId="77777777" w:rsidR="0046710E" w:rsidRPr="0046710E" w:rsidRDefault="0046710E" w:rsidP="008D2A49">
            <w:pPr>
              <w:pStyle w:val="TAC"/>
            </w:pPr>
            <w:proofErr w:type="gramStart"/>
            <w:r w:rsidRPr="0046710E">
              <w:t>1..N</w:t>
            </w:r>
            <w:proofErr w:type="gramEnd"/>
          </w:p>
        </w:tc>
        <w:tc>
          <w:tcPr>
            <w:tcW w:w="3686" w:type="dxa"/>
            <w:vAlign w:val="center"/>
          </w:tcPr>
          <w:p w14:paraId="2F0039EE" w14:textId="77777777" w:rsidR="0046710E" w:rsidRPr="0046710E" w:rsidRDefault="0046710E" w:rsidP="008D2A49">
            <w:pPr>
              <w:pStyle w:val="TAL"/>
              <w:rPr>
                <w:rFonts w:cs="Arial"/>
                <w:szCs w:val="18"/>
              </w:rPr>
            </w:pPr>
            <w:r w:rsidRPr="0046710E">
              <w:rPr>
                <w:rFonts w:cs="Arial"/>
                <w:szCs w:val="18"/>
              </w:rPr>
              <w:t>Contains the transmission quality measurement reporting requirements of the subscription.</w:t>
            </w:r>
          </w:p>
        </w:tc>
        <w:tc>
          <w:tcPr>
            <w:tcW w:w="1307" w:type="dxa"/>
            <w:vAlign w:val="center"/>
          </w:tcPr>
          <w:p w14:paraId="36BB39AD" w14:textId="77777777" w:rsidR="0046710E" w:rsidRPr="0046710E" w:rsidRDefault="0046710E" w:rsidP="008D2A49">
            <w:pPr>
              <w:pStyle w:val="TAL"/>
              <w:rPr>
                <w:rFonts w:cs="Arial"/>
                <w:szCs w:val="18"/>
              </w:rPr>
            </w:pPr>
          </w:p>
        </w:tc>
      </w:tr>
      <w:tr w:rsidR="0046710E" w:rsidRPr="0046710E" w14:paraId="59EBAFCE" w14:textId="77777777" w:rsidTr="008D2A49">
        <w:trPr>
          <w:jc w:val="center"/>
        </w:trPr>
        <w:tc>
          <w:tcPr>
            <w:tcW w:w="1555" w:type="dxa"/>
            <w:vAlign w:val="center"/>
          </w:tcPr>
          <w:p w14:paraId="70F574C8" w14:textId="77777777" w:rsidR="0046710E" w:rsidRPr="0046710E" w:rsidRDefault="0046710E" w:rsidP="008D2A49">
            <w:pPr>
              <w:pStyle w:val="TAL"/>
            </w:pPr>
            <w:proofErr w:type="spellStart"/>
            <w:r w:rsidRPr="0046710E">
              <w:t>suppFeat</w:t>
            </w:r>
            <w:proofErr w:type="spellEnd"/>
          </w:p>
        </w:tc>
        <w:tc>
          <w:tcPr>
            <w:tcW w:w="1417" w:type="dxa"/>
            <w:vAlign w:val="center"/>
          </w:tcPr>
          <w:p w14:paraId="138E131F" w14:textId="77777777" w:rsidR="0046710E" w:rsidRPr="0046710E" w:rsidRDefault="0046710E" w:rsidP="008D2A49">
            <w:pPr>
              <w:pStyle w:val="TAL"/>
            </w:pPr>
            <w:proofErr w:type="spellStart"/>
            <w:r w:rsidRPr="0046710E">
              <w:t>SupportedFeatures</w:t>
            </w:r>
            <w:proofErr w:type="spellEnd"/>
          </w:p>
        </w:tc>
        <w:tc>
          <w:tcPr>
            <w:tcW w:w="425" w:type="dxa"/>
            <w:vAlign w:val="center"/>
          </w:tcPr>
          <w:p w14:paraId="4C80467B" w14:textId="77777777" w:rsidR="0046710E" w:rsidRPr="0046710E" w:rsidRDefault="0046710E" w:rsidP="008D2A49">
            <w:pPr>
              <w:pStyle w:val="TAC"/>
            </w:pPr>
            <w:r w:rsidRPr="0046710E">
              <w:t>C</w:t>
            </w:r>
          </w:p>
        </w:tc>
        <w:tc>
          <w:tcPr>
            <w:tcW w:w="1134" w:type="dxa"/>
            <w:vAlign w:val="center"/>
          </w:tcPr>
          <w:p w14:paraId="701CBBB1" w14:textId="77777777" w:rsidR="0046710E" w:rsidRPr="0046710E" w:rsidRDefault="0046710E" w:rsidP="008D2A49">
            <w:pPr>
              <w:pStyle w:val="TAC"/>
            </w:pPr>
            <w:r w:rsidRPr="0046710E">
              <w:t>0..1</w:t>
            </w:r>
          </w:p>
        </w:tc>
        <w:tc>
          <w:tcPr>
            <w:tcW w:w="3686" w:type="dxa"/>
            <w:vAlign w:val="center"/>
          </w:tcPr>
          <w:p w14:paraId="19595B6E" w14:textId="77777777" w:rsidR="0046710E" w:rsidRPr="0046710E" w:rsidRDefault="0046710E" w:rsidP="008D2A49">
            <w:pPr>
              <w:pStyle w:val="TAL"/>
            </w:pPr>
            <w:r w:rsidRPr="0046710E">
              <w:t>Contains the list of supported features among the ones defined in clause 6.4.8.</w:t>
            </w:r>
          </w:p>
          <w:p w14:paraId="1415549E" w14:textId="77777777" w:rsidR="0046710E" w:rsidRPr="0046710E" w:rsidRDefault="0046710E" w:rsidP="008D2A49">
            <w:pPr>
              <w:pStyle w:val="TAL"/>
            </w:pPr>
          </w:p>
          <w:p w14:paraId="115BFA15" w14:textId="77777777" w:rsidR="0046710E" w:rsidRPr="0046710E" w:rsidRDefault="0046710E" w:rsidP="008D2A49">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8D2A49">
            <w:pPr>
              <w:pStyle w:val="TAL"/>
              <w:rPr>
                <w:rFonts w:cs="Arial"/>
                <w:szCs w:val="18"/>
              </w:rPr>
            </w:pPr>
          </w:p>
        </w:tc>
      </w:tr>
      <w:tr w:rsidR="0046710E" w:rsidRPr="0046710E" w14:paraId="253E5F00" w14:textId="77777777" w:rsidTr="008D2A49">
        <w:trPr>
          <w:jc w:val="center"/>
        </w:trPr>
        <w:tc>
          <w:tcPr>
            <w:tcW w:w="9524" w:type="dxa"/>
            <w:gridSpan w:val="6"/>
            <w:vAlign w:val="center"/>
          </w:tcPr>
          <w:p w14:paraId="41C45D5C" w14:textId="77777777" w:rsidR="0046710E" w:rsidRPr="0046710E" w:rsidRDefault="0046710E" w:rsidP="008D2A49">
            <w:pPr>
              <w:pStyle w:val="TAN"/>
            </w:pPr>
            <w:r w:rsidRPr="0046710E">
              <w:t>NOTE:</w:t>
            </w:r>
            <w:r w:rsidRPr="0046710E">
              <w:tab/>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0012CDD6" w14:textId="77777777" w:rsidR="0046710E" w:rsidRPr="0046710E" w:rsidRDefault="0046710E" w:rsidP="0046710E">
      <w:pPr>
        <w:pStyle w:val="EditorsNote"/>
      </w:pPr>
      <w:bookmarkStart w:id="525" w:name="_Toc96843444"/>
      <w:bookmarkStart w:id="526" w:name="_Toc96844419"/>
      <w:bookmarkStart w:id="527" w:name="_Toc100739992"/>
      <w:bookmarkStart w:id="528" w:name="_Toc129252565"/>
      <w:r w:rsidRPr="0046710E">
        <w:t>Editor's Note:</w:t>
      </w:r>
      <w:r w:rsidRPr="0046710E">
        <w:tab/>
        <w:t>Whether the VAL UE Identity has to be provided as a separate attribute and whether it can also take the form of a UE address as specified in Table </w:t>
      </w:r>
      <w:r w:rsidRPr="0046710E">
        <w:rPr>
          <w:lang w:eastAsia="zh-CN"/>
        </w:rPr>
        <w:t>9.7</w:t>
      </w:r>
      <w:r w:rsidRPr="0046710E">
        <w:rPr>
          <w:lang w:val="en-US"/>
        </w:rPr>
        <w:t>.3</w:t>
      </w:r>
      <w:r w:rsidRPr="0046710E">
        <w:t>.1-1 of 3GPP TS 23.433 is FFS.</w:t>
      </w:r>
    </w:p>
    <w:p w14:paraId="6C6F3D04" w14:textId="77777777" w:rsidR="0046710E" w:rsidRPr="0046710E" w:rsidRDefault="0046710E" w:rsidP="0046710E">
      <w:pPr>
        <w:pStyle w:val="EditorsNote"/>
        <w:rPr>
          <w:lang w:eastAsia="zh-CN"/>
        </w:rPr>
      </w:pPr>
      <w:r w:rsidRPr="0046710E">
        <w:rPr>
          <w:lang w:eastAsia="zh-CN"/>
        </w:rPr>
        <w:t>Editor's Note:</w:t>
      </w:r>
      <w:r w:rsidRPr="0046710E">
        <w:rPr>
          <w:lang w:eastAsia="zh-CN"/>
        </w:rPr>
        <w:tab/>
        <w:t>The definition and encoding of the "</w:t>
      </w:r>
      <w:proofErr w:type="spellStart"/>
      <w:r w:rsidRPr="0046710E">
        <w:t>reqs</w:t>
      </w:r>
      <w:proofErr w:type="spellEnd"/>
      <w:r w:rsidRPr="0046710E">
        <w:t>" attribute is FFS</w:t>
      </w:r>
      <w:r w:rsidRPr="0046710E">
        <w:rPr>
          <w:lang w:eastAsia="zh-CN"/>
        </w:rPr>
        <w:t>.</w:t>
      </w:r>
    </w:p>
    <w:p w14:paraId="0284BE17" w14:textId="77777777" w:rsidR="0046710E" w:rsidRPr="0046710E" w:rsidRDefault="0046710E" w:rsidP="0046710E">
      <w:pPr>
        <w:pStyle w:val="EditorsNote"/>
        <w:rPr>
          <w:lang w:eastAsia="zh-CN"/>
        </w:rPr>
      </w:pPr>
      <w:r w:rsidRPr="0046710E">
        <w:rPr>
          <w:lang w:eastAsia="zh-CN"/>
        </w:rPr>
        <w:t>Editor's Note:</w:t>
      </w:r>
      <w:r w:rsidRPr="0046710E">
        <w:rPr>
          <w:lang w:eastAsia="zh-CN"/>
        </w:rPr>
        <w:tab/>
        <w:t>Whether a subscription expiration time may be returned in the subscription creation/update/modification response</w:t>
      </w:r>
      <w:r w:rsidRPr="0046710E">
        <w:t xml:space="preserve"> is FFS</w:t>
      </w:r>
      <w:r w:rsidRPr="0046710E">
        <w:rPr>
          <w:lang w:eastAsia="zh-CN"/>
        </w:rPr>
        <w:t>.</w:t>
      </w:r>
    </w:p>
    <w:p w14:paraId="397D2E61" w14:textId="77777777" w:rsidR="0046710E" w:rsidRPr="0046710E" w:rsidRDefault="0046710E" w:rsidP="0046710E">
      <w:pPr>
        <w:pStyle w:val="Heading5"/>
      </w:pPr>
      <w:bookmarkStart w:id="529" w:name="_Toc136375091"/>
      <w:r w:rsidRPr="0046710E">
        <w:lastRenderedPageBreak/>
        <w:t>6.4.6.2.3</w:t>
      </w:r>
      <w:r w:rsidRPr="0046710E">
        <w:tab/>
        <w:t xml:space="preserve">Type: </w:t>
      </w:r>
      <w:bookmarkEnd w:id="525"/>
      <w:bookmarkEnd w:id="526"/>
      <w:bookmarkEnd w:id="527"/>
      <w:bookmarkEnd w:id="528"/>
      <w:proofErr w:type="spellStart"/>
      <w:r w:rsidRPr="0046710E">
        <w:t>TransQualMeasReq</w:t>
      </w:r>
      <w:bookmarkEnd w:id="529"/>
      <w:proofErr w:type="spellEnd"/>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proofErr w:type="spellStart"/>
      <w:r w:rsidRPr="0046710E">
        <w:t>TransQualMeasReq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8D2A49">
        <w:trPr>
          <w:jc w:val="center"/>
        </w:trPr>
        <w:tc>
          <w:tcPr>
            <w:tcW w:w="1413" w:type="dxa"/>
            <w:shd w:val="clear" w:color="auto" w:fill="C0C0C0"/>
            <w:vAlign w:val="center"/>
            <w:hideMark/>
          </w:tcPr>
          <w:p w14:paraId="64BD5F65" w14:textId="77777777" w:rsidR="0046710E" w:rsidRPr="0046710E" w:rsidRDefault="0046710E" w:rsidP="008D2A49">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8D2A49">
            <w:pPr>
              <w:pStyle w:val="TAH"/>
            </w:pPr>
            <w:r w:rsidRPr="0046710E">
              <w:t>Data type</w:t>
            </w:r>
          </w:p>
        </w:tc>
        <w:tc>
          <w:tcPr>
            <w:tcW w:w="426" w:type="dxa"/>
            <w:shd w:val="clear" w:color="auto" w:fill="C0C0C0"/>
            <w:vAlign w:val="center"/>
            <w:hideMark/>
          </w:tcPr>
          <w:p w14:paraId="69156192" w14:textId="77777777" w:rsidR="0046710E" w:rsidRPr="0046710E" w:rsidRDefault="0046710E" w:rsidP="008D2A49">
            <w:pPr>
              <w:pStyle w:val="TAH"/>
            </w:pPr>
            <w:r w:rsidRPr="0046710E">
              <w:t>P</w:t>
            </w:r>
          </w:p>
        </w:tc>
        <w:tc>
          <w:tcPr>
            <w:tcW w:w="1134" w:type="dxa"/>
            <w:shd w:val="clear" w:color="auto" w:fill="C0C0C0"/>
            <w:vAlign w:val="center"/>
          </w:tcPr>
          <w:p w14:paraId="744D0643" w14:textId="77777777" w:rsidR="0046710E" w:rsidRPr="0046710E" w:rsidRDefault="0046710E" w:rsidP="008D2A49">
            <w:pPr>
              <w:pStyle w:val="TAH"/>
            </w:pPr>
            <w:r w:rsidRPr="0046710E">
              <w:t>Cardinality</w:t>
            </w:r>
          </w:p>
        </w:tc>
        <w:tc>
          <w:tcPr>
            <w:tcW w:w="3824" w:type="dxa"/>
            <w:shd w:val="clear" w:color="auto" w:fill="C0C0C0"/>
            <w:vAlign w:val="center"/>
            <w:hideMark/>
          </w:tcPr>
          <w:p w14:paraId="49F62B94" w14:textId="77777777" w:rsidR="0046710E" w:rsidRPr="0046710E" w:rsidRDefault="0046710E" w:rsidP="008D2A49">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405B122F" w14:textId="77777777" w:rsidTr="008D2A49">
        <w:trPr>
          <w:jc w:val="center"/>
        </w:trPr>
        <w:tc>
          <w:tcPr>
            <w:tcW w:w="1413" w:type="dxa"/>
            <w:vAlign w:val="center"/>
          </w:tcPr>
          <w:p w14:paraId="64B48F04" w14:textId="77777777" w:rsidR="0046710E" w:rsidRPr="0046710E" w:rsidRDefault="0046710E" w:rsidP="008D2A49">
            <w:pPr>
              <w:pStyle w:val="TAL"/>
            </w:pPr>
          </w:p>
        </w:tc>
        <w:tc>
          <w:tcPr>
            <w:tcW w:w="1417" w:type="dxa"/>
            <w:vAlign w:val="center"/>
          </w:tcPr>
          <w:p w14:paraId="7DDF7ABE" w14:textId="77777777" w:rsidR="0046710E" w:rsidRPr="0046710E" w:rsidRDefault="0046710E" w:rsidP="008D2A49">
            <w:pPr>
              <w:pStyle w:val="TAL"/>
            </w:pPr>
          </w:p>
        </w:tc>
        <w:tc>
          <w:tcPr>
            <w:tcW w:w="426" w:type="dxa"/>
            <w:vAlign w:val="center"/>
          </w:tcPr>
          <w:p w14:paraId="0174D99E" w14:textId="77777777" w:rsidR="0046710E" w:rsidRPr="0046710E" w:rsidRDefault="0046710E" w:rsidP="008D2A49">
            <w:pPr>
              <w:pStyle w:val="TAC"/>
            </w:pPr>
          </w:p>
        </w:tc>
        <w:tc>
          <w:tcPr>
            <w:tcW w:w="1134" w:type="dxa"/>
            <w:vAlign w:val="center"/>
          </w:tcPr>
          <w:p w14:paraId="7ACD28FC" w14:textId="77777777" w:rsidR="0046710E" w:rsidRPr="0046710E" w:rsidRDefault="0046710E" w:rsidP="008D2A49">
            <w:pPr>
              <w:pStyle w:val="TAC"/>
            </w:pPr>
          </w:p>
        </w:tc>
        <w:tc>
          <w:tcPr>
            <w:tcW w:w="3824" w:type="dxa"/>
            <w:vAlign w:val="center"/>
          </w:tcPr>
          <w:p w14:paraId="2BAA3A4B" w14:textId="77777777" w:rsidR="0046710E" w:rsidRPr="0046710E" w:rsidRDefault="0046710E" w:rsidP="008D2A49">
            <w:pPr>
              <w:pStyle w:val="TAL"/>
              <w:rPr>
                <w:rFonts w:cs="Arial"/>
                <w:szCs w:val="18"/>
              </w:rPr>
            </w:pPr>
          </w:p>
        </w:tc>
        <w:tc>
          <w:tcPr>
            <w:tcW w:w="1310" w:type="dxa"/>
            <w:vAlign w:val="center"/>
          </w:tcPr>
          <w:p w14:paraId="3C8B2018" w14:textId="77777777" w:rsidR="0046710E" w:rsidRPr="0046710E" w:rsidRDefault="0046710E" w:rsidP="008D2A49">
            <w:pPr>
              <w:pStyle w:val="TAL"/>
              <w:rPr>
                <w:rFonts w:cs="Arial"/>
                <w:szCs w:val="18"/>
              </w:rPr>
            </w:pPr>
          </w:p>
        </w:tc>
      </w:tr>
    </w:tbl>
    <w:p w14:paraId="00D56A46" w14:textId="77777777" w:rsidR="0046710E" w:rsidRPr="0046710E" w:rsidRDefault="0046710E" w:rsidP="0046710E">
      <w:pPr>
        <w:rPr>
          <w:lang w:val="en-US"/>
        </w:rPr>
      </w:pPr>
    </w:p>
    <w:p w14:paraId="165AA0B3" w14:textId="77777777" w:rsidR="0046710E" w:rsidRPr="0046710E" w:rsidRDefault="0046710E" w:rsidP="0046710E">
      <w:pPr>
        <w:pStyle w:val="EditorsNote"/>
        <w:rPr>
          <w:lang w:eastAsia="zh-CN"/>
        </w:rPr>
      </w:pPr>
      <w:bookmarkStart w:id="530" w:name="_Toc96843445"/>
      <w:bookmarkStart w:id="531" w:name="_Toc96844420"/>
      <w:bookmarkStart w:id="532" w:name="_Toc100739993"/>
      <w:bookmarkStart w:id="533" w:name="_Toc129252566"/>
      <w:bookmarkStart w:id="534" w:name="_Toc96843447"/>
      <w:bookmarkStart w:id="535" w:name="_Toc96844422"/>
      <w:bookmarkStart w:id="536" w:name="_Toc100739995"/>
      <w:bookmarkStart w:id="537" w:name="_Toc129252568"/>
      <w:r w:rsidRPr="0046710E">
        <w:rPr>
          <w:lang w:eastAsia="zh-CN"/>
        </w:rPr>
        <w:t>Editor's Note:</w:t>
      </w:r>
      <w:r w:rsidRPr="0046710E">
        <w:rPr>
          <w:lang w:eastAsia="zh-CN"/>
        </w:rPr>
        <w:tab/>
        <w:t xml:space="preserve">The definition and encoding of the </w:t>
      </w:r>
      <w:proofErr w:type="spellStart"/>
      <w:r w:rsidRPr="0046710E">
        <w:t>TransQualMeasReq</w:t>
      </w:r>
      <w:proofErr w:type="spellEnd"/>
      <w:r w:rsidRPr="0046710E">
        <w:t xml:space="preserve"> data structure is FFS</w:t>
      </w:r>
      <w:r w:rsidRPr="0046710E">
        <w:rPr>
          <w:lang w:eastAsia="zh-CN"/>
        </w:rPr>
        <w:t>.</w:t>
      </w:r>
    </w:p>
    <w:p w14:paraId="2DD3BF62" w14:textId="77777777" w:rsidR="0046710E" w:rsidRPr="0046710E" w:rsidRDefault="0046710E" w:rsidP="0046710E">
      <w:pPr>
        <w:pStyle w:val="Heading5"/>
      </w:pPr>
      <w:bookmarkStart w:id="538" w:name="_Toc136375092"/>
      <w:r w:rsidRPr="0046710E">
        <w:t>6.4.6.2.4</w:t>
      </w:r>
      <w:r w:rsidRPr="0046710E">
        <w:tab/>
        <w:t xml:space="preserve">Type: </w:t>
      </w:r>
      <w:bookmarkEnd w:id="530"/>
      <w:bookmarkEnd w:id="531"/>
      <w:bookmarkEnd w:id="532"/>
      <w:bookmarkEnd w:id="533"/>
      <w:proofErr w:type="spellStart"/>
      <w:r w:rsidRPr="0046710E">
        <w:t>TransQualMeasSubscPatch</w:t>
      </w:r>
      <w:bookmarkEnd w:id="538"/>
      <w:proofErr w:type="spellEnd"/>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proofErr w:type="spellStart"/>
      <w:r w:rsidRPr="0046710E">
        <w:t>TransQualMeasSubscPatch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8D2A49">
        <w:trPr>
          <w:jc w:val="center"/>
        </w:trPr>
        <w:tc>
          <w:tcPr>
            <w:tcW w:w="1555" w:type="dxa"/>
            <w:shd w:val="clear" w:color="auto" w:fill="C0C0C0"/>
            <w:vAlign w:val="center"/>
            <w:hideMark/>
          </w:tcPr>
          <w:p w14:paraId="57391502" w14:textId="77777777" w:rsidR="0046710E" w:rsidRPr="0046710E" w:rsidRDefault="0046710E" w:rsidP="008D2A49">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8D2A49">
            <w:pPr>
              <w:pStyle w:val="TAH"/>
            </w:pPr>
            <w:r w:rsidRPr="0046710E">
              <w:t>Data type</w:t>
            </w:r>
          </w:p>
        </w:tc>
        <w:tc>
          <w:tcPr>
            <w:tcW w:w="425" w:type="dxa"/>
            <w:shd w:val="clear" w:color="auto" w:fill="C0C0C0"/>
            <w:vAlign w:val="center"/>
            <w:hideMark/>
          </w:tcPr>
          <w:p w14:paraId="2D968A9C" w14:textId="77777777" w:rsidR="0046710E" w:rsidRPr="0046710E" w:rsidRDefault="0046710E" w:rsidP="008D2A49">
            <w:pPr>
              <w:pStyle w:val="TAH"/>
            </w:pPr>
            <w:r w:rsidRPr="0046710E">
              <w:t>P</w:t>
            </w:r>
          </w:p>
        </w:tc>
        <w:tc>
          <w:tcPr>
            <w:tcW w:w="1134" w:type="dxa"/>
            <w:shd w:val="clear" w:color="auto" w:fill="C0C0C0"/>
            <w:vAlign w:val="center"/>
          </w:tcPr>
          <w:p w14:paraId="03504E94" w14:textId="77777777" w:rsidR="0046710E" w:rsidRPr="0046710E" w:rsidRDefault="0046710E" w:rsidP="008D2A49">
            <w:pPr>
              <w:pStyle w:val="TAH"/>
            </w:pPr>
            <w:r w:rsidRPr="0046710E">
              <w:t>Cardinality</w:t>
            </w:r>
          </w:p>
        </w:tc>
        <w:tc>
          <w:tcPr>
            <w:tcW w:w="3686" w:type="dxa"/>
            <w:shd w:val="clear" w:color="auto" w:fill="C0C0C0"/>
            <w:vAlign w:val="center"/>
            <w:hideMark/>
          </w:tcPr>
          <w:p w14:paraId="3AE33751" w14:textId="77777777" w:rsidR="0046710E" w:rsidRPr="0046710E" w:rsidRDefault="0046710E" w:rsidP="008D2A49">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22502130" w14:textId="77777777" w:rsidTr="008D2A49">
        <w:trPr>
          <w:jc w:val="center"/>
        </w:trPr>
        <w:tc>
          <w:tcPr>
            <w:tcW w:w="1555" w:type="dxa"/>
            <w:vAlign w:val="center"/>
          </w:tcPr>
          <w:p w14:paraId="769E884F" w14:textId="77777777" w:rsidR="0046710E" w:rsidRPr="0046710E" w:rsidRDefault="0046710E" w:rsidP="008D2A49">
            <w:pPr>
              <w:pStyle w:val="TAL"/>
            </w:pPr>
            <w:proofErr w:type="spellStart"/>
            <w:r w:rsidRPr="0046710E">
              <w:t>measConds</w:t>
            </w:r>
            <w:proofErr w:type="spellEnd"/>
          </w:p>
        </w:tc>
        <w:tc>
          <w:tcPr>
            <w:tcW w:w="1417" w:type="dxa"/>
            <w:vAlign w:val="center"/>
          </w:tcPr>
          <w:p w14:paraId="3AE02E1E" w14:textId="77777777" w:rsidR="0046710E" w:rsidRPr="0046710E" w:rsidRDefault="0046710E" w:rsidP="008D2A49">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455612A2" w14:textId="77777777" w:rsidR="0046710E" w:rsidRPr="0046710E" w:rsidRDefault="0046710E" w:rsidP="008D2A49">
            <w:pPr>
              <w:pStyle w:val="TAC"/>
            </w:pPr>
            <w:r w:rsidRPr="0046710E">
              <w:t>O</w:t>
            </w:r>
          </w:p>
        </w:tc>
        <w:tc>
          <w:tcPr>
            <w:tcW w:w="1134" w:type="dxa"/>
            <w:vAlign w:val="center"/>
          </w:tcPr>
          <w:p w14:paraId="1215B39C" w14:textId="77777777" w:rsidR="0046710E" w:rsidRPr="0046710E" w:rsidRDefault="0046710E" w:rsidP="008D2A49">
            <w:pPr>
              <w:pStyle w:val="TAC"/>
            </w:pPr>
            <w:r w:rsidRPr="0046710E">
              <w:t>0..1</w:t>
            </w:r>
          </w:p>
        </w:tc>
        <w:tc>
          <w:tcPr>
            <w:tcW w:w="3686" w:type="dxa"/>
            <w:vAlign w:val="center"/>
          </w:tcPr>
          <w:p w14:paraId="65982A95" w14:textId="77777777" w:rsidR="0046710E" w:rsidRPr="0046710E" w:rsidRDefault="0046710E" w:rsidP="008D2A49">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19A677D7" w14:textId="77777777" w:rsidR="0046710E" w:rsidRPr="0046710E" w:rsidRDefault="0046710E" w:rsidP="008D2A49">
            <w:pPr>
              <w:pStyle w:val="TAL"/>
              <w:rPr>
                <w:rFonts w:cs="Arial"/>
                <w:szCs w:val="18"/>
              </w:rPr>
            </w:pPr>
          </w:p>
        </w:tc>
      </w:tr>
      <w:tr w:rsidR="0046710E" w:rsidRPr="0046710E" w14:paraId="78238788" w14:textId="77777777" w:rsidTr="008D2A49">
        <w:trPr>
          <w:jc w:val="center"/>
        </w:trPr>
        <w:tc>
          <w:tcPr>
            <w:tcW w:w="1555" w:type="dxa"/>
            <w:vAlign w:val="center"/>
          </w:tcPr>
          <w:p w14:paraId="7715FD1C" w14:textId="77777777" w:rsidR="0046710E" w:rsidRPr="0046710E" w:rsidRDefault="0046710E" w:rsidP="008D2A49">
            <w:pPr>
              <w:pStyle w:val="TAL"/>
            </w:pPr>
            <w:proofErr w:type="spellStart"/>
            <w:r w:rsidRPr="0046710E">
              <w:t>reqs</w:t>
            </w:r>
            <w:proofErr w:type="spellEnd"/>
          </w:p>
        </w:tc>
        <w:tc>
          <w:tcPr>
            <w:tcW w:w="1417" w:type="dxa"/>
            <w:vAlign w:val="center"/>
          </w:tcPr>
          <w:p w14:paraId="219C10BD" w14:textId="77777777" w:rsidR="0046710E" w:rsidRPr="0046710E" w:rsidRDefault="0046710E" w:rsidP="008D2A49">
            <w:pPr>
              <w:pStyle w:val="TAL"/>
            </w:pPr>
            <w:proofErr w:type="gramStart"/>
            <w:r w:rsidRPr="0046710E">
              <w:t>array(</w:t>
            </w:r>
            <w:proofErr w:type="spellStart"/>
            <w:proofErr w:type="gramEnd"/>
            <w:r w:rsidRPr="0046710E">
              <w:t>TransQualMeasReq</w:t>
            </w:r>
            <w:proofErr w:type="spellEnd"/>
            <w:r w:rsidRPr="0046710E">
              <w:t>)</w:t>
            </w:r>
          </w:p>
        </w:tc>
        <w:tc>
          <w:tcPr>
            <w:tcW w:w="425" w:type="dxa"/>
            <w:vAlign w:val="center"/>
          </w:tcPr>
          <w:p w14:paraId="7B3AD5FC" w14:textId="77777777" w:rsidR="0046710E" w:rsidRPr="0046710E" w:rsidRDefault="0046710E" w:rsidP="008D2A49">
            <w:pPr>
              <w:pStyle w:val="TAC"/>
            </w:pPr>
            <w:r w:rsidRPr="0046710E">
              <w:t>O</w:t>
            </w:r>
          </w:p>
        </w:tc>
        <w:tc>
          <w:tcPr>
            <w:tcW w:w="1134" w:type="dxa"/>
            <w:vAlign w:val="center"/>
          </w:tcPr>
          <w:p w14:paraId="1B300EA6" w14:textId="77777777" w:rsidR="0046710E" w:rsidRPr="0046710E" w:rsidRDefault="0046710E" w:rsidP="008D2A49">
            <w:pPr>
              <w:pStyle w:val="TAC"/>
            </w:pPr>
            <w:r w:rsidRPr="0046710E">
              <w:t>0..1</w:t>
            </w:r>
          </w:p>
        </w:tc>
        <w:tc>
          <w:tcPr>
            <w:tcW w:w="3686" w:type="dxa"/>
            <w:vAlign w:val="center"/>
          </w:tcPr>
          <w:p w14:paraId="1DAEB193" w14:textId="77777777" w:rsidR="0046710E" w:rsidRPr="0046710E" w:rsidRDefault="0046710E" w:rsidP="008D2A49">
            <w:pPr>
              <w:pStyle w:val="TAL"/>
              <w:rPr>
                <w:rFonts w:cs="Arial"/>
                <w:szCs w:val="18"/>
              </w:rPr>
            </w:pPr>
            <w:r w:rsidRPr="0046710E">
              <w:rPr>
                <w:rFonts w:cs="Arial"/>
                <w:szCs w:val="18"/>
              </w:rPr>
              <w:t>Contains the updated transmission quality measurement reporting requirements of the subscription.</w:t>
            </w:r>
          </w:p>
        </w:tc>
        <w:tc>
          <w:tcPr>
            <w:tcW w:w="1307" w:type="dxa"/>
            <w:vAlign w:val="center"/>
          </w:tcPr>
          <w:p w14:paraId="51DF21E1" w14:textId="77777777" w:rsidR="0046710E" w:rsidRPr="0046710E" w:rsidRDefault="0046710E" w:rsidP="008D2A49">
            <w:pPr>
              <w:pStyle w:val="TAL"/>
              <w:rPr>
                <w:rFonts w:cs="Arial"/>
                <w:szCs w:val="18"/>
              </w:rPr>
            </w:pPr>
          </w:p>
        </w:tc>
      </w:tr>
    </w:tbl>
    <w:p w14:paraId="06136199" w14:textId="77777777" w:rsidR="0046710E" w:rsidRPr="0046710E" w:rsidRDefault="0046710E" w:rsidP="0046710E"/>
    <w:p w14:paraId="3093E15B" w14:textId="77777777" w:rsidR="0046710E" w:rsidRPr="0046710E" w:rsidRDefault="0046710E" w:rsidP="0046710E">
      <w:pPr>
        <w:pStyle w:val="EditorsNote"/>
        <w:rPr>
          <w:lang w:eastAsia="zh-CN"/>
        </w:rPr>
      </w:pPr>
      <w:r w:rsidRPr="0046710E">
        <w:rPr>
          <w:lang w:eastAsia="zh-CN"/>
        </w:rPr>
        <w:t>Editor's Note:</w:t>
      </w:r>
      <w:r w:rsidRPr="0046710E">
        <w:rPr>
          <w:lang w:eastAsia="zh-CN"/>
        </w:rPr>
        <w:tab/>
        <w:t>The definition and encoding of the "</w:t>
      </w:r>
      <w:proofErr w:type="spellStart"/>
      <w:r w:rsidRPr="0046710E">
        <w:t>reqs</w:t>
      </w:r>
      <w:proofErr w:type="spellEnd"/>
      <w:r w:rsidRPr="0046710E">
        <w:t>" attribute is FFS</w:t>
      </w:r>
      <w:r w:rsidRPr="0046710E">
        <w:rPr>
          <w:lang w:eastAsia="zh-CN"/>
        </w:rPr>
        <w:t>.</w:t>
      </w:r>
    </w:p>
    <w:p w14:paraId="3439316F" w14:textId="77777777" w:rsidR="0046710E" w:rsidRPr="0046710E" w:rsidRDefault="0046710E" w:rsidP="0046710E">
      <w:pPr>
        <w:pStyle w:val="Heading5"/>
      </w:pPr>
      <w:bookmarkStart w:id="539" w:name="_Toc136375093"/>
      <w:r w:rsidRPr="0046710E">
        <w:t>6.4.6.2.5</w:t>
      </w:r>
      <w:r w:rsidRPr="0046710E">
        <w:tab/>
        <w:t xml:space="preserve">Type: </w:t>
      </w:r>
      <w:proofErr w:type="spellStart"/>
      <w:r w:rsidRPr="0046710E">
        <w:t>TransQualMeasNotif</w:t>
      </w:r>
      <w:bookmarkEnd w:id="539"/>
      <w:proofErr w:type="spellEnd"/>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proofErr w:type="spellStart"/>
      <w:r w:rsidRPr="0046710E">
        <w:t>TransQualMeasNotif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8D2A49">
        <w:trPr>
          <w:jc w:val="center"/>
        </w:trPr>
        <w:tc>
          <w:tcPr>
            <w:tcW w:w="1555" w:type="dxa"/>
            <w:shd w:val="clear" w:color="auto" w:fill="C0C0C0"/>
            <w:vAlign w:val="center"/>
            <w:hideMark/>
          </w:tcPr>
          <w:p w14:paraId="1A0712D1" w14:textId="77777777" w:rsidR="0046710E" w:rsidRPr="0046710E" w:rsidRDefault="0046710E" w:rsidP="008D2A49">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8D2A49">
            <w:pPr>
              <w:pStyle w:val="TAH"/>
            </w:pPr>
            <w:r w:rsidRPr="0046710E">
              <w:t>Data type</w:t>
            </w:r>
          </w:p>
        </w:tc>
        <w:tc>
          <w:tcPr>
            <w:tcW w:w="425" w:type="dxa"/>
            <w:shd w:val="clear" w:color="auto" w:fill="C0C0C0"/>
            <w:vAlign w:val="center"/>
            <w:hideMark/>
          </w:tcPr>
          <w:p w14:paraId="1C190CC7" w14:textId="77777777" w:rsidR="0046710E" w:rsidRPr="0046710E" w:rsidRDefault="0046710E" w:rsidP="008D2A49">
            <w:pPr>
              <w:pStyle w:val="TAH"/>
            </w:pPr>
            <w:r w:rsidRPr="0046710E">
              <w:t>P</w:t>
            </w:r>
          </w:p>
        </w:tc>
        <w:tc>
          <w:tcPr>
            <w:tcW w:w="1134" w:type="dxa"/>
            <w:shd w:val="clear" w:color="auto" w:fill="C0C0C0"/>
            <w:vAlign w:val="center"/>
          </w:tcPr>
          <w:p w14:paraId="080BEE83" w14:textId="77777777" w:rsidR="0046710E" w:rsidRPr="0046710E" w:rsidRDefault="0046710E" w:rsidP="008D2A49">
            <w:pPr>
              <w:pStyle w:val="TAH"/>
            </w:pPr>
            <w:r w:rsidRPr="0046710E">
              <w:t>Cardinality</w:t>
            </w:r>
          </w:p>
        </w:tc>
        <w:tc>
          <w:tcPr>
            <w:tcW w:w="3686" w:type="dxa"/>
            <w:shd w:val="clear" w:color="auto" w:fill="C0C0C0"/>
            <w:vAlign w:val="center"/>
            <w:hideMark/>
          </w:tcPr>
          <w:p w14:paraId="4CC9BE41" w14:textId="77777777" w:rsidR="0046710E" w:rsidRPr="0046710E" w:rsidRDefault="0046710E" w:rsidP="008D2A49">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38DCE175" w14:textId="77777777" w:rsidTr="008D2A49">
        <w:trPr>
          <w:jc w:val="center"/>
        </w:trPr>
        <w:tc>
          <w:tcPr>
            <w:tcW w:w="1555" w:type="dxa"/>
            <w:vAlign w:val="center"/>
          </w:tcPr>
          <w:p w14:paraId="73CCE868" w14:textId="77777777" w:rsidR="0046710E" w:rsidRPr="0046710E" w:rsidRDefault="0046710E" w:rsidP="008D2A49">
            <w:pPr>
              <w:pStyle w:val="TAL"/>
            </w:pPr>
            <w:r w:rsidRPr="0046710E">
              <w:t>reports</w:t>
            </w:r>
          </w:p>
        </w:tc>
        <w:tc>
          <w:tcPr>
            <w:tcW w:w="1417" w:type="dxa"/>
            <w:vAlign w:val="center"/>
          </w:tcPr>
          <w:p w14:paraId="16FCD239" w14:textId="77777777" w:rsidR="0046710E" w:rsidRPr="0046710E" w:rsidRDefault="0046710E" w:rsidP="008D2A49">
            <w:pPr>
              <w:pStyle w:val="TAL"/>
            </w:pPr>
            <w:proofErr w:type="gramStart"/>
            <w:r w:rsidRPr="0046710E">
              <w:t>array(</w:t>
            </w:r>
            <w:proofErr w:type="spellStart"/>
            <w:proofErr w:type="gramEnd"/>
            <w:r w:rsidRPr="0046710E">
              <w:t>TransQualMeasReport</w:t>
            </w:r>
            <w:proofErr w:type="spellEnd"/>
            <w:r w:rsidRPr="0046710E">
              <w:t>)</w:t>
            </w:r>
          </w:p>
        </w:tc>
        <w:tc>
          <w:tcPr>
            <w:tcW w:w="425" w:type="dxa"/>
            <w:vAlign w:val="center"/>
          </w:tcPr>
          <w:p w14:paraId="7C1992AB" w14:textId="77777777" w:rsidR="0046710E" w:rsidRPr="0046710E" w:rsidRDefault="0046710E" w:rsidP="008D2A49">
            <w:pPr>
              <w:pStyle w:val="TAC"/>
            </w:pPr>
            <w:r w:rsidRPr="0046710E">
              <w:t>O</w:t>
            </w:r>
          </w:p>
        </w:tc>
        <w:tc>
          <w:tcPr>
            <w:tcW w:w="1134" w:type="dxa"/>
            <w:vAlign w:val="center"/>
          </w:tcPr>
          <w:p w14:paraId="7C1CB2A3" w14:textId="77777777" w:rsidR="0046710E" w:rsidRPr="0046710E" w:rsidRDefault="0046710E" w:rsidP="008D2A49">
            <w:pPr>
              <w:pStyle w:val="TAC"/>
            </w:pPr>
            <w:r w:rsidRPr="0046710E">
              <w:t>0..1</w:t>
            </w:r>
          </w:p>
        </w:tc>
        <w:tc>
          <w:tcPr>
            <w:tcW w:w="3686" w:type="dxa"/>
            <w:vAlign w:val="center"/>
          </w:tcPr>
          <w:p w14:paraId="73FE159E" w14:textId="77777777" w:rsidR="0046710E" w:rsidRPr="0046710E" w:rsidRDefault="0046710E" w:rsidP="008D2A49">
            <w:pPr>
              <w:pStyle w:val="TAL"/>
              <w:rPr>
                <w:rFonts w:cs="Arial"/>
                <w:szCs w:val="18"/>
              </w:rPr>
            </w:pPr>
            <w:r w:rsidRPr="0046710E">
              <w:rPr>
                <w:rFonts w:cs="Arial"/>
                <w:szCs w:val="18"/>
              </w:rPr>
              <w:t>Contains the transmission quality measurement reports.</w:t>
            </w:r>
          </w:p>
        </w:tc>
        <w:tc>
          <w:tcPr>
            <w:tcW w:w="1307" w:type="dxa"/>
            <w:vAlign w:val="center"/>
          </w:tcPr>
          <w:p w14:paraId="759038B8" w14:textId="77777777" w:rsidR="0046710E" w:rsidRPr="0046710E" w:rsidRDefault="0046710E" w:rsidP="008D2A49">
            <w:pPr>
              <w:pStyle w:val="TAL"/>
              <w:rPr>
                <w:rFonts w:cs="Arial"/>
                <w:szCs w:val="18"/>
              </w:rPr>
            </w:pPr>
          </w:p>
        </w:tc>
      </w:tr>
    </w:tbl>
    <w:p w14:paraId="0CC20DAA" w14:textId="77777777" w:rsidR="0046710E" w:rsidRPr="0046710E" w:rsidRDefault="0046710E" w:rsidP="0046710E"/>
    <w:p w14:paraId="0B92E32A" w14:textId="77777777" w:rsidR="0046710E" w:rsidRPr="0046710E" w:rsidRDefault="0046710E" w:rsidP="0046710E">
      <w:pPr>
        <w:pStyle w:val="EditorsNote"/>
        <w:rPr>
          <w:lang w:eastAsia="zh-CN"/>
        </w:rPr>
      </w:pPr>
      <w:r w:rsidRPr="0046710E">
        <w:rPr>
          <w:lang w:eastAsia="zh-CN"/>
        </w:rPr>
        <w:t>Editor's Note:</w:t>
      </w:r>
      <w:r w:rsidRPr="0046710E">
        <w:rPr>
          <w:lang w:eastAsia="zh-CN"/>
        </w:rPr>
        <w:tab/>
        <w:t>The definition and encoding of the "</w:t>
      </w:r>
      <w:r w:rsidRPr="0046710E">
        <w:t>reports" attribute is FFS</w:t>
      </w:r>
      <w:r w:rsidRPr="0046710E">
        <w:rPr>
          <w:lang w:eastAsia="zh-CN"/>
        </w:rPr>
        <w:t>.</w:t>
      </w:r>
    </w:p>
    <w:p w14:paraId="1D2182C6" w14:textId="77777777" w:rsidR="0046710E" w:rsidRPr="0046710E" w:rsidRDefault="0046710E" w:rsidP="0046710E">
      <w:pPr>
        <w:pStyle w:val="Heading5"/>
      </w:pPr>
      <w:bookmarkStart w:id="540" w:name="_Toc136375094"/>
      <w:r w:rsidRPr="0046710E">
        <w:t>6.4.6.2.6</w:t>
      </w:r>
      <w:r w:rsidRPr="0046710E">
        <w:tab/>
        <w:t xml:space="preserve">Type: </w:t>
      </w:r>
      <w:proofErr w:type="spellStart"/>
      <w:r w:rsidRPr="0046710E">
        <w:t>TransQualMeasReport</w:t>
      </w:r>
      <w:bookmarkEnd w:id="540"/>
      <w:proofErr w:type="spellEnd"/>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8D2A49">
        <w:trPr>
          <w:jc w:val="center"/>
        </w:trPr>
        <w:tc>
          <w:tcPr>
            <w:tcW w:w="1413" w:type="dxa"/>
            <w:shd w:val="clear" w:color="auto" w:fill="C0C0C0"/>
            <w:vAlign w:val="center"/>
            <w:hideMark/>
          </w:tcPr>
          <w:p w14:paraId="6025C275" w14:textId="77777777" w:rsidR="0046710E" w:rsidRPr="0046710E" w:rsidRDefault="0046710E" w:rsidP="008D2A49">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8D2A49">
            <w:pPr>
              <w:pStyle w:val="TAH"/>
            </w:pPr>
            <w:r w:rsidRPr="0046710E">
              <w:t>Data type</w:t>
            </w:r>
          </w:p>
        </w:tc>
        <w:tc>
          <w:tcPr>
            <w:tcW w:w="426" w:type="dxa"/>
            <w:shd w:val="clear" w:color="auto" w:fill="C0C0C0"/>
            <w:vAlign w:val="center"/>
            <w:hideMark/>
          </w:tcPr>
          <w:p w14:paraId="15D67364" w14:textId="77777777" w:rsidR="0046710E" w:rsidRPr="0046710E" w:rsidRDefault="0046710E" w:rsidP="008D2A49">
            <w:pPr>
              <w:pStyle w:val="TAH"/>
            </w:pPr>
            <w:r w:rsidRPr="0046710E">
              <w:t>P</w:t>
            </w:r>
          </w:p>
        </w:tc>
        <w:tc>
          <w:tcPr>
            <w:tcW w:w="1134" w:type="dxa"/>
            <w:shd w:val="clear" w:color="auto" w:fill="C0C0C0"/>
            <w:vAlign w:val="center"/>
          </w:tcPr>
          <w:p w14:paraId="5F157DC5" w14:textId="77777777" w:rsidR="0046710E" w:rsidRPr="0046710E" w:rsidRDefault="0046710E" w:rsidP="008D2A49">
            <w:pPr>
              <w:pStyle w:val="TAH"/>
            </w:pPr>
            <w:r w:rsidRPr="0046710E">
              <w:t>Cardinality</w:t>
            </w:r>
          </w:p>
        </w:tc>
        <w:tc>
          <w:tcPr>
            <w:tcW w:w="3685" w:type="dxa"/>
            <w:shd w:val="clear" w:color="auto" w:fill="C0C0C0"/>
            <w:vAlign w:val="center"/>
            <w:hideMark/>
          </w:tcPr>
          <w:p w14:paraId="5686E27B" w14:textId="77777777" w:rsidR="0046710E" w:rsidRPr="0046710E" w:rsidRDefault="0046710E" w:rsidP="008D2A49">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04A1C148" w14:textId="77777777" w:rsidTr="008D2A49">
        <w:trPr>
          <w:jc w:val="center"/>
        </w:trPr>
        <w:tc>
          <w:tcPr>
            <w:tcW w:w="1413" w:type="dxa"/>
            <w:vAlign w:val="center"/>
          </w:tcPr>
          <w:p w14:paraId="5CD56C31" w14:textId="77777777" w:rsidR="0046710E" w:rsidRPr="0046710E" w:rsidRDefault="0046710E" w:rsidP="008D2A49">
            <w:pPr>
              <w:pStyle w:val="TAL"/>
            </w:pPr>
          </w:p>
        </w:tc>
        <w:tc>
          <w:tcPr>
            <w:tcW w:w="1417" w:type="dxa"/>
            <w:vAlign w:val="center"/>
          </w:tcPr>
          <w:p w14:paraId="02A48805" w14:textId="77777777" w:rsidR="0046710E" w:rsidRPr="0046710E" w:rsidRDefault="0046710E" w:rsidP="008D2A49">
            <w:pPr>
              <w:pStyle w:val="TAL"/>
            </w:pPr>
          </w:p>
        </w:tc>
        <w:tc>
          <w:tcPr>
            <w:tcW w:w="426" w:type="dxa"/>
            <w:vAlign w:val="center"/>
          </w:tcPr>
          <w:p w14:paraId="7D02D0B9" w14:textId="77777777" w:rsidR="0046710E" w:rsidRPr="0046710E" w:rsidRDefault="0046710E" w:rsidP="008D2A49">
            <w:pPr>
              <w:pStyle w:val="TAC"/>
            </w:pPr>
          </w:p>
        </w:tc>
        <w:tc>
          <w:tcPr>
            <w:tcW w:w="1134" w:type="dxa"/>
            <w:vAlign w:val="center"/>
          </w:tcPr>
          <w:p w14:paraId="700E5027" w14:textId="77777777" w:rsidR="0046710E" w:rsidRPr="0046710E" w:rsidRDefault="0046710E" w:rsidP="008D2A49">
            <w:pPr>
              <w:pStyle w:val="TAC"/>
            </w:pPr>
            <w:r w:rsidRPr="0046710E">
              <w:t>1</w:t>
            </w:r>
          </w:p>
        </w:tc>
        <w:tc>
          <w:tcPr>
            <w:tcW w:w="3685" w:type="dxa"/>
            <w:vAlign w:val="center"/>
          </w:tcPr>
          <w:p w14:paraId="7025DE2D" w14:textId="77777777" w:rsidR="0046710E" w:rsidRPr="0046710E" w:rsidRDefault="0046710E" w:rsidP="008D2A49">
            <w:pPr>
              <w:pStyle w:val="TAL"/>
              <w:rPr>
                <w:rFonts w:cs="Arial"/>
                <w:szCs w:val="18"/>
              </w:rPr>
            </w:pPr>
          </w:p>
        </w:tc>
        <w:tc>
          <w:tcPr>
            <w:tcW w:w="1449" w:type="dxa"/>
            <w:vAlign w:val="center"/>
          </w:tcPr>
          <w:p w14:paraId="77C967D8" w14:textId="77777777" w:rsidR="0046710E" w:rsidRPr="0046710E" w:rsidRDefault="0046710E" w:rsidP="008D2A49">
            <w:pPr>
              <w:pStyle w:val="TAL"/>
              <w:rPr>
                <w:rFonts w:cs="Arial"/>
                <w:szCs w:val="18"/>
              </w:rPr>
            </w:pPr>
          </w:p>
        </w:tc>
      </w:tr>
    </w:tbl>
    <w:p w14:paraId="4C80ABB7" w14:textId="77777777" w:rsidR="0046710E" w:rsidRPr="0046710E" w:rsidRDefault="0046710E" w:rsidP="0046710E">
      <w:pPr>
        <w:rPr>
          <w:lang w:val="en-US"/>
        </w:rPr>
      </w:pPr>
    </w:p>
    <w:p w14:paraId="7F486D09" w14:textId="77777777" w:rsidR="0046710E" w:rsidRPr="0046710E" w:rsidRDefault="0046710E" w:rsidP="0046710E">
      <w:pPr>
        <w:pStyle w:val="EditorsNote"/>
        <w:rPr>
          <w:lang w:eastAsia="zh-CN"/>
        </w:rPr>
      </w:pPr>
      <w:r w:rsidRPr="0046710E">
        <w:rPr>
          <w:lang w:eastAsia="zh-CN"/>
        </w:rPr>
        <w:t>Editor's Note:</w:t>
      </w:r>
      <w:r w:rsidRPr="0046710E">
        <w:rPr>
          <w:lang w:eastAsia="zh-CN"/>
        </w:rPr>
        <w:tab/>
        <w:t xml:space="preserve">The definition and encoding of the </w:t>
      </w:r>
      <w:proofErr w:type="spellStart"/>
      <w:r w:rsidRPr="0046710E">
        <w:t>TransQualMeasReport</w:t>
      </w:r>
      <w:proofErr w:type="spellEnd"/>
      <w:r w:rsidRPr="0046710E">
        <w:t xml:space="preserve"> data structure is FFS</w:t>
      </w:r>
      <w:r w:rsidRPr="0046710E">
        <w:rPr>
          <w:lang w:eastAsia="zh-CN"/>
        </w:rPr>
        <w:t>.</w:t>
      </w:r>
    </w:p>
    <w:p w14:paraId="188BDF25" w14:textId="77777777" w:rsidR="0046710E" w:rsidRPr="0046710E" w:rsidRDefault="0046710E" w:rsidP="0046710E">
      <w:pPr>
        <w:pStyle w:val="Heading4"/>
        <w:rPr>
          <w:lang w:val="en-US"/>
        </w:rPr>
      </w:pPr>
      <w:bookmarkStart w:id="541" w:name="_Toc136375095"/>
      <w:r w:rsidRPr="0046710E">
        <w:t>6.4</w:t>
      </w:r>
      <w:r w:rsidRPr="0046710E">
        <w:rPr>
          <w:lang w:val="en-US"/>
        </w:rPr>
        <w:t>.6.3</w:t>
      </w:r>
      <w:r w:rsidRPr="0046710E">
        <w:rPr>
          <w:lang w:val="en-US"/>
        </w:rPr>
        <w:tab/>
        <w:t>Simple data types and enumerations</w:t>
      </w:r>
      <w:bookmarkEnd w:id="534"/>
      <w:bookmarkEnd w:id="535"/>
      <w:bookmarkEnd w:id="536"/>
      <w:bookmarkEnd w:id="537"/>
      <w:bookmarkEnd w:id="541"/>
    </w:p>
    <w:p w14:paraId="48FC3F12" w14:textId="77777777" w:rsidR="0046710E" w:rsidRPr="0046710E" w:rsidRDefault="0046710E" w:rsidP="0046710E">
      <w:pPr>
        <w:pStyle w:val="Heading5"/>
      </w:pPr>
      <w:bookmarkStart w:id="542" w:name="_Toc96843448"/>
      <w:bookmarkStart w:id="543" w:name="_Toc96844423"/>
      <w:bookmarkStart w:id="544" w:name="_Toc100739996"/>
      <w:bookmarkStart w:id="545" w:name="_Toc129252569"/>
      <w:bookmarkStart w:id="546" w:name="_Toc136375096"/>
      <w:r w:rsidRPr="0046710E">
        <w:t>6.4.6.3.1</w:t>
      </w:r>
      <w:r w:rsidRPr="0046710E">
        <w:tab/>
        <w:t>Introduction</w:t>
      </w:r>
      <w:bookmarkEnd w:id="542"/>
      <w:bookmarkEnd w:id="543"/>
      <w:bookmarkEnd w:id="544"/>
      <w:bookmarkEnd w:id="545"/>
      <w:bookmarkEnd w:id="546"/>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547" w:name="_Toc96843449"/>
      <w:bookmarkStart w:id="548" w:name="_Toc96844424"/>
      <w:bookmarkStart w:id="549" w:name="_Toc100739997"/>
      <w:bookmarkStart w:id="550" w:name="_Toc129252570"/>
      <w:bookmarkStart w:id="551" w:name="_Toc136375097"/>
      <w:r w:rsidRPr="0046710E">
        <w:t>6.4.6.3.2</w:t>
      </w:r>
      <w:r w:rsidRPr="0046710E">
        <w:tab/>
        <w:t>Simple data types</w:t>
      </w:r>
      <w:bookmarkEnd w:id="547"/>
      <w:bookmarkEnd w:id="548"/>
      <w:bookmarkEnd w:id="549"/>
      <w:bookmarkEnd w:id="550"/>
      <w:bookmarkEnd w:id="551"/>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6710E" w:rsidRPr="0046710E" w14:paraId="5E26BFFE" w14:textId="77777777" w:rsidTr="008D2A49">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8D2A49">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8D2A49">
            <w:pPr>
              <w:pStyle w:val="TAH"/>
            </w:pPr>
            <w:r w:rsidRPr="0046710E">
              <w:t>Type Definition</w:t>
            </w:r>
          </w:p>
        </w:tc>
        <w:tc>
          <w:tcPr>
            <w:tcW w:w="2051" w:type="pct"/>
            <w:shd w:val="clear" w:color="auto" w:fill="C0C0C0"/>
            <w:vAlign w:val="center"/>
          </w:tcPr>
          <w:p w14:paraId="23256F9B" w14:textId="77777777" w:rsidR="0046710E" w:rsidRPr="0046710E" w:rsidRDefault="0046710E" w:rsidP="008D2A49">
            <w:pPr>
              <w:pStyle w:val="TAH"/>
            </w:pPr>
            <w:r w:rsidRPr="0046710E">
              <w:t>Description</w:t>
            </w:r>
          </w:p>
        </w:tc>
        <w:tc>
          <w:tcPr>
            <w:tcW w:w="1265" w:type="pct"/>
            <w:shd w:val="clear" w:color="auto" w:fill="C0C0C0"/>
            <w:vAlign w:val="center"/>
          </w:tcPr>
          <w:p w14:paraId="6E3764E6" w14:textId="77777777" w:rsidR="0046710E" w:rsidRPr="0046710E" w:rsidRDefault="0046710E" w:rsidP="008D2A49">
            <w:pPr>
              <w:pStyle w:val="TAH"/>
            </w:pPr>
            <w:r w:rsidRPr="0046710E">
              <w:t>Applicability</w:t>
            </w:r>
          </w:p>
        </w:tc>
      </w:tr>
      <w:tr w:rsidR="0046710E" w:rsidRPr="0046710E" w14:paraId="6B4FB608" w14:textId="77777777" w:rsidTr="008D2A49">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8D2A49">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8D2A49">
            <w:pPr>
              <w:pStyle w:val="TAL"/>
            </w:pPr>
          </w:p>
        </w:tc>
        <w:tc>
          <w:tcPr>
            <w:tcW w:w="2051" w:type="pct"/>
            <w:vAlign w:val="center"/>
          </w:tcPr>
          <w:p w14:paraId="5BC46A56" w14:textId="77777777" w:rsidR="0046710E" w:rsidRPr="0046710E" w:rsidRDefault="0046710E" w:rsidP="008D2A49">
            <w:pPr>
              <w:pStyle w:val="TAL"/>
            </w:pPr>
          </w:p>
        </w:tc>
        <w:tc>
          <w:tcPr>
            <w:tcW w:w="1265" w:type="pct"/>
            <w:vAlign w:val="center"/>
          </w:tcPr>
          <w:p w14:paraId="1930418E" w14:textId="77777777" w:rsidR="0046710E" w:rsidRPr="0046710E" w:rsidRDefault="0046710E" w:rsidP="008D2A49">
            <w:pPr>
              <w:pStyle w:val="TAL"/>
            </w:pPr>
          </w:p>
        </w:tc>
      </w:tr>
    </w:tbl>
    <w:p w14:paraId="6C073BC0" w14:textId="77777777" w:rsidR="0046710E" w:rsidRPr="0046710E" w:rsidRDefault="0046710E" w:rsidP="0046710E"/>
    <w:p w14:paraId="6C8C35D9" w14:textId="77777777" w:rsidR="0046710E" w:rsidRPr="0046710E" w:rsidRDefault="0046710E" w:rsidP="0046710E">
      <w:pPr>
        <w:pStyle w:val="Heading4"/>
        <w:rPr>
          <w:lang w:val="en-US"/>
        </w:rPr>
      </w:pPr>
      <w:bookmarkStart w:id="552" w:name="_Toc96843450"/>
      <w:bookmarkStart w:id="553" w:name="_Toc96844425"/>
      <w:bookmarkStart w:id="554" w:name="_Toc100739998"/>
      <w:bookmarkStart w:id="555" w:name="_Toc129252571"/>
      <w:bookmarkStart w:id="556" w:name="_Toc136375098"/>
      <w:r w:rsidRPr="0046710E">
        <w:lastRenderedPageBreak/>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552"/>
      <w:bookmarkEnd w:id="553"/>
      <w:bookmarkEnd w:id="554"/>
      <w:bookmarkEnd w:id="555"/>
      <w:bookmarkEnd w:id="556"/>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557" w:name="_Toc96843451"/>
      <w:bookmarkStart w:id="558" w:name="_Toc96844426"/>
      <w:bookmarkStart w:id="559" w:name="_Toc100739999"/>
      <w:bookmarkStart w:id="560" w:name="_Toc129252572"/>
      <w:bookmarkStart w:id="561" w:name="_Toc136375099"/>
      <w:r w:rsidRPr="0046710E">
        <w:t>6.4.6.5</w:t>
      </w:r>
      <w:r w:rsidRPr="0046710E">
        <w:tab/>
        <w:t>Binary data</w:t>
      </w:r>
      <w:bookmarkEnd w:id="557"/>
      <w:bookmarkEnd w:id="558"/>
      <w:bookmarkEnd w:id="559"/>
      <w:bookmarkEnd w:id="560"/>
      <w:bookmarkEnd w:id="561"/>
    </w:p>
    <w:p w14:paraId="2941F090" w14:textId="77777777" w:rsidR="0046710E" w:rsidRPr="0046710E" w:rsidRDefault="0046710E" w:rsidP="0046710E">
      <w:pPr>
        <w:pStyle w:val="Heading5"/>
      </w:pPr>
      <w:bookmarkStart w:id="562" w:name="_Toc96843452"/>
      <w:bookmarkStart w:id="563" w:name="_Toc96844427"/>
      <w:bookmarkStart w:id="564" w:name="_Toc100740000"/>
      <w:bookmarkStart w:id="565" w:name="_Toc129252573"/>
      <w:bookmarkStart w:id="566" w:name="_Toc136375100"/>
      <w:r w:rsidRPr="0046710E">
        <w:t>6.4.6.5.1</w:t>
      </w:r>
      <w:r w:rsidRPr="0046710E">
        <w:tab/>
        <w:t>Binary Data Types</w:t>
      </w:r>
      <w:bookmarkEnd w:id="562"/>
      <w:bookmarkEnd w:id="563"/>
      <w:bookmarkEnd w:id="564"/>
      <w:bookmarkEnd w:id="565"/>
      <w:bookmarkEnd w:id="566"/>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8D2A49">
        <w:trPr>
          <w:jc w:val="center"/>
        </w:trPr>
        <w:tc>
          <w:tcPr>
            <w:tcW w:w="2718" w:type="dxa"/>
            <w:shd w:val="clear" w:color="000000" w:fill="C0C0C0"/>
            <w:vAlign w:val="center"/>
          </w:tcPr>
          <w:p w14:paraId="329C7558" w14:textId="77777777" w:rsidR="0046710E" w:rsidRPr="0046710E" w:rsidRDefault="0046710E" w:rsidP="008D2A49">
            <w:pPr>
              <w:pStyle w:val="TAH"/>
            </w:pPr>
            <w:r w:rsidRPr="0046710E">
              <w:t>Name</w:t>
            </w:r>
          </w:p>
        </w:tc>
        <w:tc>
          <w:tcPr>
            <w:tcW w:w="1378" w:type="dxa"/>
            <w:shd w:val="clear" w:color="000000" w:fill="C0C0C0"/>
            <w:vAlign w:val="center"/>
          </w:tcPr>
          <w:p w14:paraId="374E9034" w14:textId="77777777" w:rsidR="0046710E" w:rsidRPr="0046710E" w:rsidRDefault="0046710E" w:rsidP="008D2A49">
            <w:pPr>
              <w:pStyle w:val="TAH"/>
            </w:pPr>
            <w:r w:rsidRPr="0046710E">
              <w:t>Clause defined</w:t>
            </w:r>
          </w:p>
        </w:tc>
        <w:tc>
          <w:tcPr>
            <w:tcW w:w="4381" w:type="dxa"/>
            <w:shd w:val="clear" w:color="000000" w:fill="C0C0C0"/>
            <w:vAlign w:val="center"/>
          </w:tcPr>
          <w:p w14:paraId="5BFEEF8F" w14:textId="77777777" w:rsidR="0046710E" w:rsidRDefault="0046710E" w:rsidP="008D2A49">
            <w:pPr>
              <w:pStyle w:val="TAH"/>
            </w:pPr>
            <w:r w:rsidRPr="0046710E">
              <w:t>Content type</w:t>
            </w:r>
          </w:p>
        </w:tc>
      </w:tr>
      <w:tr w:rsidR="0046710E" w14:paraId="12A7D196" w14:textId="77777777" w:rsidTr="008D2A49">
        <w:trPr>
          <w:jc w:val="center"/>
        </w:trPr>
        <w:tc>
          <w:tcPr>
            <w:tcW w:w="2718" w:type="dxa"/>
            <w:vAlign w:val="center"/>
          </w:tcPr>
          <w:p w14:paraId="513B383E" w14:textId="77777777" w:rsidR="0046710E" w:rsidRDefault="0046710E" w:rsidP="008D2A49">
            <w:pPr>
              <w:pStyle w:val="TAL"/>
            </w:pPr>
          </w:p>
        </w:tc>
        <w:tc>
          <w:tcPr>
            <w:tcW w:w="1378" w:type="dxa"/>
            <w:vAlign w:val="center"/>
          </w:tcPr>
          <w:p w14:paraId="67E97D42" w14:textId="77777777" w:rsidR="0046710E" w:rsidRDefault="0046710E" w:rsidP="008D2A49">
            <w:pPr>
              <w:pStyle w:val="TAC"/>
            </w:pPr>
          </w:p>
        </w:tc>
        <w:tc>
          <w:tcPr>
            <w:tcW w:w="4381" w:type="dxa"/>
            <w:vAlign w:val="center"/>
          </w:tcPr>
          <w:p w14:paraId="03774BE9" w14:textId="77777777" w:rsidR="0046710E" w:rsidRDefault="0046710E" w:rsidP="008D2A49">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567" w:name="_Toc136375101"/>
      <w:r w:rsidRPr="008874EC">
        <w:t>6.4.7</w:t>
      </w:r>
      <w:r w:rsidRPr="008874EC">
        <w:tab/>
        <w:t>Error Handling</w:t>
      </w:r>
      <w:bookmarkEnd w:id="500"/>
      <w:bookmarkEnd w:id="501"/>
      <w:bookmarkEnd w:id="502"/>
      <w:bookmarkEnd w:id="503"/>
      <w:bookmarkEnd w:id="567"/>
    </w:p>
    <w:p w14:paraId="516A9B7C" w14:textId="77777777" w:rsidR="008874EC" w:rsidRPr="008874EC" w:rsidRDefault="008874EC" w:rsidP="008874EC">
      <w:pPr>
        <w:pStyle w:val="Heading4"/>
      </w:pPr>
      <w:bookmarkStart w:id="568" w:name="_Toc96843454"/>
      <w:bookmarkStart w:id="569" w:name="_Toc96844429"/>
      <w:bookmarkStart w:id="570" w:name="_Toc100740002"/>
      <w:bookmarkStart w:id="571" w:name="_Toc129252575"/>
      <w:bookmarkStart w:id="572" w:name="_Toc136375102"/>
      <w:r w:rsidRPr="008874EC">
        <w:t>6.4.7.1</w:t>
      </w:r>
      <w:r w:rsidRPr="008874EC">
        <w:tab/>
        <w:t>General</w:t>
      </w:r>
      <w:bookmarkEnd w:id="568"/>
      <w:bookmarkEnd w:id="569"/>
      <w:bookmarkEnd w:id="570"/>
      <w:bookmarkEnd w:id="571"/>
      <w:bookmarkEnd w:id="572"/>
    </w:p>
    <w:p w14:paraId="01DBCDC6" w14:textId="77777777" w:rsidR="008874EC" w:rsidRPr="008874EC" w:rsidRDefault="008874EC" w:rsidP="008874EC">
      <w:r w:rsidRPr="008874EC">
        <w:t xml:space="preserve">For the </w:t>
      </w:r>
      <w:proofErr w:type="spellStart"/>
      <w:r w:rsidRPr="008874EC">
        <w:t>SDD_TransmissionQualityMeasurement</w:t>
      </w:r>
      <w:proofErr w:type="spellEnd"/>
      <w:r w:rsidRPr="008874EC">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871E3B8" w14:textId="77777777" w:rsidR="008874EC" w:rsidRPr="008874EC" w:rsidRDefault="008874EC" w:rsidP="008874EC">
      <w:pPr>
        <w:rPr>
          <w:rFonts w:eastAsia="Calibri"/>
        </w:rPr>
      </w:pPr>
      <w:r w:rsidRPr="008874EC">
        <w:t xml:space="preserve">In addition, the requirements in the following clauses are applicable for the </w:t>
      </w:r>
      <w:proofErr w:type="spellStart"/>
      <w:r w:rsidRPr="008874EC">
        <w:t>SDD_TransmissionQualityMeasurement</w:t>
      </w:r>
      <w:proofErr w:type="spellEnd"/>
      <w:r w:rsidRPr="008874EC">
        <w:t xml:space="preserve"> API.</w:t>
      </w:r>
    </w:p>
    <w:p w14:paraId="7439EBED" w14:textId="77777777" w:rsidR="008874EC" w:rsidRPr="008874EC" w:rsidRDefault="008874EC" w:rsidP="008874EC">
      <w:pPr>
        <w:pStyle w:val="Heading4"/>
      </w:pPr>
      <w:bookmarkStart w:id="573" w:name="_Toc96843455"/>
      <w:bookmarkStart w:id="574" w:name="_Toc96844430"/>
      <w:bookmarkStart w:id="575" w:name="_Toc100740003"/>
      <w:bookmarkStart w:id="576" w:name="_Toc129252576"/>
      <w:bookmarkStart w:id="577" w:name="_Toc136375103"/>
      <w:r w:rsidRPr="008874EC">
        <w:t>6.4.7.2</w:t>
      </w:r>
      <w:r w:rsidRPr="008874EC">
        <w:tab/>
        <w:t>Protocol Errors</w:t>
      </w:r>
      <w:bookmarkEnd w:id="573"/>
      <w:bookmarkEnd w:id="574"/>
      <w:bookmarkEnd w:id="575"/>
      <w:bookmarkEnd w:id="576"/>
      <w:bookmarkEnd w:id="577"/>
    </w:p>
    <w:p w14:paraId="6D1CCB05" w14:textId="77777777" w:rsidR="008874EC" w:rsidRPr="008874EC" w:rsidRDefault="008874EC" w:rsidP="008874EC">
      <w:r w:rsidRPr="008874EC">
        <w:t xml:space="preserve">No specific protocol errors for the </w:t>
      </w:r>
      <w:proofErr w:type="spellStart"/>
      <w:r w:rsidRPr="008874EC">
        <w:t>SDD_TransmissionQualityMeasurement</w:t>
      </w:r>
      <w:proofErr w:type="spellEnd"/>
      <w:r w:rsidRPr="008874EC">
        <w:t xml:space="preserve"> API are specified.</w:t>
      </w:r>
    </w:p>
    <w:p w14:paraId="04A57CA0" w14:textId="77777777" w:rsidR="008874EC" w:rsidRPr="008874EC" w:rsidRDefault="008874EC" w:rsidP="008874EC">
      <w:pPr>
        <w:pStyle w:val="Heading4"/>
      </w:pPr>
      <w:bookmarkStart w:id="578" w:name="_Toc96843456"/>
      <w:bookmarkStart w:id="579" w:name="_Toc96844431"/>
      <w:bookmarkStart w:id="580" w:name="_Toc100740004"/>
      <w:bookmarkStart w:id="581" w:name="_Toc129252577"/>
      <w:bookmarkStart w:id="582" w:name="_Toc136375104"/>
      <w:r w:rsidRPr="008874EC">
        <w:t>6.4.7.3</w:t>
      </w:r>
      <w:r w:rsidRPr="008874EC">
        <w:tab/>
        <w:t>Application Errors</w:t>
      </w:r>
      <w:bookmarkEnd w:id="578"/>
      <w:bookmarkEnd w:id="579"/>
      <w:bookmarkEnd w:id="580"/>
      <w:bookmarkEnd w:id="581"/>
      <w:bookmarkEnd w:id="582"/>
    </w:p>
    <w:p w14:paraId="5BAAB8B3" w14:textId="77777777" w:rsidR="008874EC" w:rsidRPr="008874EC" w:rsidRDefault="008874EC" w:rsidP="008874EC">
      <w:r w:rsidRPr="008874EC">
        <w:t xml:space="preserve">The application errors defined for the </w:t>
      </w:r>
      <w:proofErr w:type="spellStart"/>
      <w:r w:rsidRPr="008874EC">
        <w:t>SDD_TransmissionQualityMeasurement</w:t>
      </w:r>
      <w:proofErr w:type="spellEnd"/>
      <w:r w:rsidRPr="008874EC">
        <w:t xml:space="preserve"> API are listed in Table 6.4.7.3-1.</w:t>
      </w:r>
    </w:p>
    <w:p w14:paraId="3F7C9C2B" w14:textId="77777777" w:rsidR="008874EC" w:rsidRPr="008874EC" w:rsidRDefault="008874EC" w:rsidP="008874EC">
      <w:pPr>
        <w:pStyle w:val="TH"/>
      </w:pPr>
      <w:r w:rsidRPr="008874EC">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874EC" w:rsidRPr="008874EC" w14:paraId="7697BDB2" w14:textId="77777777" w:rsidTr="00F84A0C">
        <w:trPr>
          <w:jc w:val="center"/>
        </w:trPr>
        <w:tc>
          <w:tcPr>
            <w:tcW w:w="2337" w:type="dxa"/>
            <w:shd w:val="clear" w:color="auto" w:fill="C0C0C0"/>
            <w:hideMark/>
          </w:tcPr>
          <w:p w14:paraId="2A80021A" w14:textId="77777777" w:rsidR="008874EC" w:rsidRPr="008874EC" w:rsidRDefault="008874EC" w:rsidP="00F84A0C">
            <w:pPr>
              <w:pStyle w:val="TAH"/>
            </w:pPr>
            <w:r w:rsidRPr="008874EC">
              <w:t>Application Error</w:t>
            </w:r>
          </w:p>
        </w:tc>
        <w:tc>
          <w:tcPr>
            <w:tcW w:w="1701" w:type="dxa"/>
            <w:shd w:val="clear" w:color="auto" w:fill="C0C0C0"/>
            <w:hideMark/>
          </w:tcPr>
          <w:p w14:paraId="0BDD692E" w14:textId="77777777" w:rsidR="008874EC" w:rsidRPr="008874EC" w:rsidRDefault="008874EC" w:rsidP="00F84A0C">
            <w:pPr>
              <w:pStyle w:val="TAH"/>
            </w:pPr>
            <w:r w:rsidRPr="008874EC">
              <w:t>HTTP status code</w:t>
            </w:r>
          </w:p>
        </w:tc>
        <w:tc>
          <w:tcPr>
            <w:tcW w:w="5456" w:type="dxa"/>
            <w:shd w:val="clear" w:color="auto" w:fill="C0C0C0"/>
            <w:hideMark/>
          </w:tcPr>
          <w:p w14:paraId="4818B2FF" w14:textId="77777777" w:rsidR="008874EC" w:rsidRPr="008874EC" w:rsidRDefault="008874EC" w:rsidP="00F84A0C">
            <w:pPr>
              <w:pStyle w:val="TAH"/>
            </w:pPr>
            <w:r w:rsidRPr="008874EC">
              <w:t>Description</w:t>
            </w:r>
          </w:p>
        </w:tc>
      </w:tr>
      <w:tr w:rsidR="008874EC" w:rsidRPr="008874EC" w14:paraId="05C53910" w14:textId="77777777" w:rsidTr="00F84A0C">
        <w:trPr>
          <w:jc w:val="center"/>
        </w:trPr>
        <w:tc>
          <w:tcPr>
            <w:tcW w:w="2337" w:type="dxa"/>
          </w:tcPr>
          <w:p w14:paraId="3655466F" w14:textId="77777777" w:rsidR="008874EC" w:rsidRPr="008874EC" w:rsidRDefault="008874EC" w:rsidP="00F84A0C">
            <w:pPr>
              <w:pStyle w:val="TAL"/>
            </w:pPr>
          </w:p>
        </w:tc>
        <w:tc>
          <w:tcPr>
            <w:tcW w:w="1701" w:type="dxa"/>
          </w:tcPr>
          <w:p w14:paraId="007BD20A" w14:textId="77777777" w:rsidR="008874EC" w:rsidRPr="008874EC" w:rsidRDefault="008874EC" w:rsidP="00F84A0C">
            <w:pPr>
              <w:pStyle w:val="TAL"/>
            </w:pPr>
          </w:p>
        </w:tc>
        <w:tc>
          <w:tcPr>
            <w:tcW w:w="5456" w:type="dxa"/>
          </w:tcPr>
          <w:p w14:paraId="29358893" w14:textId="77777777" w:rsidR="008874EC" w:rsidRPr="008874EC" w:rsidRDefault="008874EC" w:rsidP="00F84A0C">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583" w:name="_Toc96843457"/>
      <w:bookmarkStart w:id="584" w:name="_Toc96844432"/>
      <w:bookmarkStart w:id="585" w:name="_Toc100740005"/>
      <w:bookmarkStart w:id="586" w:name="_Toc129252578"/>
      <w:bookmarkStart w:id="587" w:name="_Toc136375105"/>
      <w:r w:rsidRPr="008874EC">
        <w:t>6.4.8</w:t>
      </w:r>
      <w:r w:rsidRPr="008874EC">
        <w:rPr>
          <w:lang w:eastAsia="zh-CN"/>
        </w:rPr>
        <w:tab/>
        <w:t>Feature negotiation</w:t>
      </w:r>
      <w:bookmarkEnd w:id="583"/>
      <w:bookmarkEnd w:id="584"/>
      <w:bookmarkEnd w:id="585"/>
      <w:bookmarkEnd w:id="586"/>
      <w:bookmarkEnd w:id="587"/>
    </w:p>
    <w:p w14:paraId="312EEC58" w14:textId="77777777" w:rsidR="008874EC" w:rsidRPr="008874EC" w:rsidRDefault="008874EC" w:rsidP="008874EC">
      <w:r w:rsidRPr="008874EC">
        <w:t xml:space="preserve">The optional features listed in table 6.4.8-1 are defined for the </w:t>
      </w:r>
      <w:proofErr w:type="spellStart"/>
      <w:r w:rsidRPr="008874EC">
        <w:t>SDD_TransmissionQualityMeasurement</w:t>
      </w:r>
      <w:proofErr w:type="spellEnd"/>
      <w:r w:rsidRPr="008874EC">
        <w:t xml:space="preserve"> </w:t>
      </w:r>
      <w:r w:rsidRPr="008874EC">
        <w:rPr>
          <w:lang w:eastAsia="zh-CN"/>
        </w:rPr>
        <w:t xml:space="preserve">API. They shall be negotiated using the </w:t>
      </w:r>
      <w:r w:rsidRPr="008874EC">
        <w:t>extensibility mechanism defined in clause 5.2.7 of 3GPP TS 29.122 [2].</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F84A0C">
        <w:trPr>
          <w:jc w:val="center"/>
        </w:trPr>
        <w:tc>
          <w:tcPr>
            <w:tcW w:w="1529" w:type="dxa"/>
            <w:shd w:val="clear" w:color="auto" w:fill="C0C0C0"/>
            <w:hideMark/>
          </w:tcPr>
          <w:p w14:paraId="25809997" w14:textId="77777777" w:rsidR="008874EC" w:rsidRPr="008874EC" w:rsidRDefault="008874EC" w:rsidP="00F84A0C">
            <w:pPr>
              <w:pStyle w:val="TAH"/>
            </w:pPr>
            <w:r w:rsidRPr="008874EC">
              <w:t>Feature number</w:t>
            </w:r>
          </w:p>
        </w:tc>
        <w:tc>
          <w:tcPr>
            <w:tcW w:w="2207" w:type="dxa"/>
            <w:shd w:val="clear" w:color="auto" w:fill="C0C0C0"/>
            <w:hideMark/>
          </w:tcPr>
          <w:p w14:paraId="51910474" w14:textId="77777777" w:rsidR="008874EC" w:rsidRPr="008874EC" w:rsidRDefault="008874EC" w:rsidP="00F84A0C">
            <w:pPr>
              <w:pStyle w:val="TAH"/>
            </w:pPr>
            <w:r w:rsidRPr="008874EC">
              <w:t>Feature Name</w:t>
            </w:r>
          </w:p>
        </w:tc>
        <w:tc>
          <w:tcPr>
            <w:tcW w:w="5758" w:type="dxa"/>
            <w:shd w:val="clear" w:color="auto" w:fill="C0C0C0"/>
            <w:hideMark/>
          </w:tcPr>
          <w:p w14:paraId="4364C4BC" w14:textId="77777777" w:rsidR="008874EC" w:rsidRPr="008874EC" w:rsidRDefault="008874EC" w:rsidP="00F84A0C">
            <w:pPr>
              <w:pStyle w:val="TAH"/>
            </w:pPr>
            <w:r w:rsidRPr="008874EC">
              <w:t>Description</w:t>
            </w:r>
          </w:p>
        </w:tc>
      </w:tr>
      <w:tr w:rsidR="008874EC" w:rsidRPr="008874EC" w14:paraId="610F9975" w14:textId="77777777" w:rsidTr="00F84A0C">
        <w:trPr>
          <w:jc w:val="center"/>
        </w:trPr>
        <w:tc>
          <w:tcPr>
            <w:tcW w:w="1529" w:type="dxa"/>
          </w:tcPr>
          <w:p w14:paraId="1B449BAA" w14:textId="77777777" w:rsidR="008874EC" w:rsidRPr="008874EC" w:rsidRDefault="008874EC" w:rsidP="00F84A0C">
            <w:pPr>
              <w:pStyle w:val="TAL"/>
            </w:pPr>
          </w:p>
        </w:tc>
        <w:tc>
          <w:tcPr>
            <w:tcW w:w="2207" w:type="dxa"/>
          </w:tcPr>
          <w:p w14:paraId="32148BAC" w14:textId="77777777" w:rsidR="008874EC" w:rsidRPr="008874EC" w:rsidRDefault="008874EC" w:rsidP="00F84A0C">
            <w:pPr>
              <w:pStyle w:val="TAL"/>
            </w:pPr>
          </w:p>
        </w:tc>
        <w:tc>
          <w:tcPr>
            <w:tcW w:w="5758" w:type="dxa"/>
          </w:tcPr>
          <w:p w14:paraId="593F00D4" w14:textId="77777777" w:rsidR="008874EC" w:rsidRPr="008874EC" w:rsidRDefault="008874EC" w:rsidP="00F84A0C">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588" w:name="_Toc96843458"/>
      <w:bookmarkStart w:id="589" w:name="_Toc96844433"/>
      <w:bookmarkStart w:id="590" w:name="_Toc100740006"/>
      <w:bookmarkStart w:id="591" w:name="_Toc129252579"/>
      <w:bookmarkStart w:id="592" w:name="_Toc136375106"/>
      <w:r w:rsidRPr="008874EC">
        <w:t>6.4.9</w:t>
      </w:r>
      <w:r w:rsidRPr="008874EC">
        <w:tab/>
        <w:t>Security</w:t>
      </w:r>
      <w:bookmarkEnd w:id="588"/>
      <w:bookmarkEnd w:id="589"/>
      <w:bookmarkEnd w:id="590"/>
      <w:bookmarkEnd w:id="591"/>
      <w:bookmarkEnd w:id="592"/>
    </w:p>
    <w:p w14:paraId="34A0DF48" w14:textId="77777777" w:rsidR="008874EC" w:rsidRDefault="008874EC" w:rsidP="008874EC">
      <w:pPr>
        <w:rPr>
          <w:noProof/>
          <w:lang w:eastAsia="zh-CN"/>
        </w:rPr>
      </w:pPr>
      <w:r w:rsidRPr="008874EC">
        <w:t xml:space="preserve">The provisions of clause 6 of 3GPP TS 29.122 [2] shall apply for the </w:t>
      </w:r>
      <w:proofErr w:type="spellStart"/>
      <w:r w:rsidRPr="008874EC">
        <w:t>SDD_TransmissionQualityMeasurement</w:t>
      </w:r>
      <w:proofErr w:type="spellEnd"/>
      <w:r w:rsidRPr="008874EC">
        <w:t xml:space="preserve"> </w:t>
      </w:r>
      <w:r w:rsidRPr="008874EC">
        <w:rPr>
          <w:noProof/>
          <w:lang w:eastAsia="zh-CN"/>
        </w:rPr>
        <w:t>API.</w:t>
      </w:r>
    </w:p>
    <w:p w14:paraId="69D6A10C" w14:textId="6ED689A4" w:rsidR="001C4032" w:rsidRDefault="003D68EA" w:rsidP="001C4032">
      <w:pPr>
        <w:pStyle w:val="Heading1"/>
        <w:rPr>
          <w:lang w:eastAsia="zh-CN"/>
        </w:rPr>
      </w:pPr>
      <w:r w:rsidRPr="004D3578">
        <w:br w:type="page"/>
      </w:r>
      <w:bookmarkStart w:id="593" w:name="_Toc136375107"/>
      <w:r w:rsidR="001C4032">
        <w:rPr>
          <w:lang w:eastAsia="zh-CN"/>
        </w:rPr>
        <w:lastRenderedPageBreak/>
        <w:t>7</w:t>
      </w:r>
      <w:r w:rsidR="001C4032">
        <w:rPr>
          <w:lang w:eastAsia="zh-CN"/>
        </w:rPr>
        <w:tab/>
        <w:t>Using Common API Framework</w:t>
      </w:r>
      <w:bookmarkEnd w:id="349"/>
      <w:bookmarkEnd w:id="350"/>
      <w:bookmarkEnd w:id="351"/>
      <w:bookmarkEnd w:id="352"/>
      <w:bookmarkEnd w:id="593"/>
    </w:p>
    <w:p w14:paraId="69ED2778" w14:textId="77777777" w:rsidR="001C4032" w:rsidRDefault="001C4032" w:rsidP="001C4032">
      <w:pPr>
        <w:pStyle w:val="Heading2"/>
      </w:pPr>
      <w:bookmarkStart w:id="594" w:name="_Toc24868675"/>
      <w:bookmarkStart w:id="595" w:name="_Toc34154180"/>
      <w:bookmarkStart w:id="596" w:name="_Toc36041124"/>
      <w:bookmarkStart w:id="597" w:name="_Toc36041437"/>
      <w:bookmarkStart w:id="598" w:name="_Toc43196714"/>
      <w:bookmarkStart w:id="599" w:name="_Toc43481484"/>
      <w:bookmarkStart w:id="600" w:name="_Toc45134761"/>
      <w:bookmarkStart w:id="601" w:name="_Toc51189293"/>
      <w:bookmarkStart w:id="602" w:name="_Toc51763969"/>
      <w:bookmarkStart w:id="603" w:name="_Toc57206201"/>
      <w:bookmarkStart w:id="604" w:name="_Toc59019542"/>
      <w:bookmarkStart w:id="605" w:name="_Toc68170215"/>
      <w:bookmarkStart w:id="606" w:name="_Toc73433953"/>
      <w:bookmarkStart w:id="607" w:name="_Toc73436001"/>
      <w:bookmarkStart w:id="608" w:name="_Toc73437408"/>
      <w:bookmarkStart w:id="609" w:name="_Toc75351818"/>
      <w:bookmarkStart w:id="610" w:name="_Toc83230096"/>
      <w:bookmarkStart w:id="611" w:name="_Toc85528264"/>
      <w:bookmarkStart w:id="612" w:name="_Toc90649889"/>
      <w:bookmarkStart w:id="613" w:name="_Toc96843460"/>
      <w:bookmarkStart w:id="614" w:name="_Toc96844435"/>
      <w:bookmarkStart w:id="615" w:name="_Toc100740008"/>
      <w:bookmarkStart w:id="616" w:name="_Toc104332875"/>
      <w:bookmarkStart w:id="617" w:name="_Toc136375108"/>
      <w:r>
        <w:t>7.1</w:t>
      </w:r>
      <w:r>
        <w:tab/>
        <w:t>General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618" w:name="_Toc24868676"/>
      <w:bookmarkStart w:id="619" w:name="_Toc34154181"/>
      <w:bookmarkStart w:id="620" w:name="_Toc36041125"/>
      <w:bookmarkStart w:id="621" w:name="_Toc36041438"/>
      <w:bookmarkStart w:id="622" w:name="_Toc43196715"/>
      <w:bookmarkStart w:id="623" w:name="_Toc43481485"/>
      <w:bookmarkStart w:id="624" w:name="_Toc45134762"/>
      <w:bookmarkStart w:id="625" w:name="_Toc51189294"/>
      <w:bookmarkStart w:id="626" w:name="_Toc51763970"/>
      <w:bookmarkStart w:id="627" w:name="_Toc57206202"/>
      <w:bookmarkStart w:id="628" w:name="_Toc59019543"/>
      <w:bookmarkStart w:id="629" w:name="_Toc68170216"/>
      <w:bookmarkStart w:id="630" w:name="_Toc73433954"/>
      <w:bookmarkStart w:id="631" w:name="_Toc73436002"/>
      <w:bookmarkStart w:id="632" w:name="_Toc73437409"/>
      <w:bookmarkStart w:id="633" w:name="_Toc75351819"/>
      <w:bookmarkStart w:id="634" w:name="_Toc83230097"/>
      <w:bookmarkStart w:id="635" w:name="_Toc85528265"/>
      <w:bookmarkStart w:id="636" w:name="_Toc90649890"/>
      <w:bookmarkStart w:id="637" w:name="_Toc96843461"/>
      <w:bookmarkStart w:id="638" w:name="_Toc96844436"/>
      <w:bookmarkStart w:id="639" w:name="_Toc100740009"/>
      <w:bookmarkStart w:id="640" w:name="_Toc104332876"/>
      <w:bookmarkStart w:id="641" w:name="_Toc136375109"/>
      <w:r>
        <w:t>7.2</w:t>
      </w:r>
      <w:r>
        <w:tab/>
        <w:t>Security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 xml:space="preserve">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642" w:name="_Toc136375110"/>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353"/>
      <w:bookmarkEnd w:id="354"/>
      <w:bookmarkEnd w:id="642"/>
    </w:p>
    <w:p w14:paraId="03FBDDDC" w14:textId="77777777" w:rsidR="006E186B" w:rsidRDefault="006E186B" w:rsidP="009F0D8A">
      <w:pPr>
        <w:pStyle w:val="Heading1"/>
      </w:pPr>
      <w:bookmarkStart w:id="643" w:name="_Toc510696651"/>
      <w:bookmarkStart w:id="644" w:name="_Toc35971451"/>
      <w:bookmarkStart w:id="645" w:name="_Toc510696653"/>
      <w:bookmarkStart w:id="646" w:name="_Toc136375111"/>
      <w:r>
        <w:t>A.1</w:t>
      </w:r>
      <w:r>
        <w:tab/>
        <w:t>General</w:t>
      </w:r>
      <w:bookmarkEnd w:id="643"/>
      <w:bookmarkEnd w:id="644"/>
      <w:bookmarkEnd w:id="646"/>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50DC497B" w:rsidR="006E186B" w:rsidRDefault="003D68EA" w:rsidP="009F0D8A">
      <w:pPr>
        <w:pStyle w:val="Heading1"/>
      </w:pPr>
      <w:r w:rsidRPr="004D3578">
        <w:br w:type="page"/>
      </w:r>
      <w:bookmarkStart w:id="647" w:name="_Toc136375112"/>
      <w:r w:rsidR="006E186B">
        <w:lastRenderedPageBreak/>
        <w:t>A.2</w:t>
      </w:r>
      <w:r w:rsidR="006E186B">
        <w:tab/>
        <w:t>&lt;Service 1&gt; API</w:t>
      </w:r>
      <w:bookmarkEnd w:id="647"/>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 xml:space="preserve">3GPP TS </w:t>
      </w:r>
      <w:proofErr w:type="gramStart"/>
      <w:r w:rsidR="008A6D4A" w:rsidRPr="00A46BA4">
        <w:t>29.&lt;</w:t>
      </w:r>
      <w:proofErr w:type="gramEnd"/>
      <w:r w:rsidR="008A6D4A" w:rsidRPr="00A46BA4">
        <w: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lastRenderedPageBreak/>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lastRenderedPageBreak/>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lastRenderedPageBreak/>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3F0148FC" w:rsidR="008A6D4A" w:rsidRDefault="003D68EA" w:rsidP="009F0D8A">
      <w:pPr>
        <w:pStyle w:val="Heading1"/>
      </w:pPr>
      <w:bookmarkStart w:id="648" w:name="_Toc35971453"/>
      <w:r w:rsidRPr="004D3578">
        <w:br w:type="page"/>
      </w:r>
      <w:bookmarkStart w:id="649" w:name="_Toc136375113"/>
      <w:r w:rsidR="008A6D4A">
        <w:lastRenderedPageBreak/>
        <w:t>A.3</w:t>
      </w:r>
      <w:r w:rsidR="008A6D4A">
        <w:tab/>
        <w:t>&lt;Service 2&gt; API</w:t>
      </w:r>
      <w:bookmarkEnd w:id="645"/>
      <w:bookmarkEnd w:id="648"/>
      <w:bookmarkEnd w:id="649"/>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3D2F4A58" w14:textId="427B7EDD" w:rsidR="003D68EA" w:rsidRDefault="003D68EA" w:rsidP="003D68EA">
      <w:pPr>
        <w:pStyle w:val="Heading1"/>
      </w:pPr>
      <w:bookmarkStart w:id="650" w:name="_Toc129252586"/>
      <w:r w:rsidRPr="004D3578">
        <w:br w:type="page"/>
      </w:r>
      <w:bookmarkStart w:id="651" w:name="_Toc136375114"/>
      <w:r>
        <w:lastRenderedPageBreak/>
        <w:t>A.4</w:t>
      </w:r>
      <w:r>
        <w:tab/>
        <w:t>&lt;Service 3&gt; API</w:t>
      </w:r>
      <w:bookmarkEnd w:id="651"/>
    </w:p>
    <w:p w14:paraId="5A43E6A3" w14:textId="126E8A34" w:rsidR="003D68EA" w:rsidRDefault="003D68EA" w:rsidP="003D68EA">
      <w:pPr>
        <w:pStyle w:val="Guidance"/>
      </w:pPr>
      <w:r w:rsidRPr="003D68EA">
        <w:t>&lt;Service 3&gt; API</w:t>
      </w:r>
      <w:r>
        <w:t xml:space="preserve"> definition.</w:t>
      </w:r>
    </w:p>
    <w:p w14:paraId="1D241A11" w14:textId="017D24A6" w:rsidR="003D68EA" w:rsidRDefault="003D68EA" w:rsidP="003D68EA">
      <w:pPr>
        <w:pStyle w:val="Heading1"/>
      </w:pPr>
      <w:r w:rsidRPr="004D3578">
        <w:br w:type="page"/>
      </w:r>
      <w:bookmarkStart w:id="652" w:name="_Toc136375115"/>
      <w:r w:rsidRPr="003D68EA">
        <w:lastRenderedPageBreak/>
        <w:t>A.5</w:t>
      </w:r>
      <w:r w:rsidRPr="003D68EA">
        <w:tab/>
      </w:r>
      <w:proofErr w:type="spellStart"/>
      <w:r w:rsidRPr="003D68EA">
        <w:rPr>
          <w:lang w:val="en-US"/>
        </w:rPr>
        <w:t>SDD_TransmissionQualityMeasurement</w:t>
      </w:r>
      <w:proofErr w:type="spellEnd"/>
      <w:r w:rsidRPr="003D68EA">
        <w:rPr>
          <w:lang w:val="en-US"/>
        </w:rPr>
        <w:t xml:space="preserve"> </w:t>
      </w:r>
      <w:r w:rsidRPr="003D68EA">
        <w:t>API</w:t>
      </w:r>
      <w:bookmarkEnd w:id="650"/>
      <w:bookmarkEnd w:id="652"/>
    </w:p>
    <w:p w14:paraId="0D08C4FD" w14:textId="77777777" w:rsidR="003D68EA" w:rsidRDefault="003D68EA" w:rsidP="003D68EA">
      <w:pPr>
        <w:pStyle w:val="PL"/>
      </w:pPr>
      <w:proofErr w:type="spellStart"/>
      <w:r>
        <w:t>openapi</w:t>
      </w:r>
      <w:proofErr w:type="spellEnd"/>
      <w:r>
        <w:t>: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77777777" w:rsidR="003D68EA" w:rsidRDefault="003D68EA" w:rsidP="003D68EA">
      <w:pPr>
        <w:pStyle w:val="PL"/>
      </w:pPr>
      <w:r>
        <w:t xml:space="preserve">  version: 1.0.0-alpha.1</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proofErr w:type="spellStart"/>
      <w:r>
        <w:t>externalDocs</w:t>
      </w:r>
      <w:proofErr w:type="spellEnd"/>
      <w:r>
        <w:t>:</w:t>
      </w:r>
    </w:p>
    <w:p w14:paraId="41B1B215" w14:textId="77777777" w:rsidR="003D68EA" w:rsidRDefault="003D68EA" w:rsidP="003D68EA">
      <w:pPr>
        <w:pStyle w:val="PL"/>
        <w:rPr>
          <w:lang w:eastAsia="zh-CN"/>
        </w:rPr>
      </w:pPr>
      <w:r>
        <w:t xml:space="preserve">  description: </w:t>
      </w:r>
      <w:r>
        <w:rPr>
          <w:lang w:eastAsia="zh-CN"/>
        </w:rPr>
        <w:t>&gt;</w:t>
      </w:r>
    </w:p>
    <w:p w14:paraId="5909A233" w14:textId="77777777" w:rsidR="003D68EA" w:rsidRDefault="003D68EA" w:rsidP="003D68EA">
      <w:pPr>
        <w:pStyle w:val="PL"/>
      </w:pPr>
      <w:r>
        <w:t xml:space="preserve">    3GPP TS 29.548 V0.2.0;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w:t>
      </w:r>
      <w:proofErr w:type="spellStart"/>
      <w:r>
        <w:t>apiRoot</w:t>
      </w:r>
      <w:proofErr w:type="spellEnd"/>
      <w:r>
        <w:t>}/</w:t>
      </w:r>
      <w:proofErr w:type="spellStart"/>
      <w:r>
        <w:t>sdd-tqm</w:t>
      </w:r>
      <w:proofErr w:type="spellEnd"/>
      <w:r>
        <w:t>/v1'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w:t>
      </w:r>
      <w:proofErr w:type="spellStart"/>
      <w:r>
        <w:t>apiRoot</w:t>
      </w:r>
      <w:proofErr w:type="spellEnd"/>
      <w:r>
        <w:t>:</w:t>
      </w:r>
    </w:p>
    <w:p w14:paraId="4BA08681" w14:textId="77777777" w:rsidR="003D68EA" w:rsidRDefault="003D68EA" w:rsidP="003D68EA">
      <w:pPr>
        <w:pStyle w:val="PL"/>
      </w:pPr>
      <w:r>
        <w:t xml:space="preserve">        default: https://example.com</w:t>
      </w:r>
    </w:p>
    <w:p w14:paraId="6854DA27" w14:textId="77777777" w:rsidR="003D68EA" w:rsidRDefault="003D68EA" w:rsidP="003D68EA">
      <w:pPr>
        <w:pStyle w:val="PL"/>
      </w:pPr>
      <w:r>
        <w:t xml:space="preserve">        description: </w:t>
      </w:r>
      <w:proofErr w:type="spellStart"/>
      <w:r>
        <w:t>apiRoot</w:t>
      </w:r>
      <w:proofErr w:type="spellEnd"/>
      <w:r>
        <w:t xml:space="preserve"> as defined in clause 5.2.4 of 3GPP TS 29.122</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TransQualMeasSubsc</w:t>
      </w:r>
      <w:proofErr w:type="spellEnd"/>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w:t>
      </w:r>
      <w:proofErr w:type="spellStart"/>
      <w:r>
        <w:t>requestBody</w:t>
      </w:r>
      <w:proofErr w:type="spellEnd"/>
      <w:r>
        <w:t>:</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w:t>
      </w:r>
      <w:proofErr w:type="spellStart"/>
      <w:r>
        <w:t>TransQualMeasSubsc</w:t>
      </w:r>
      <w:proofErr w:type="spellEnd"/>
      <w:r>
        <w:t>'</w:t>
      </w:r>
    </w:p>
    <w:p w14:paraId="505F6AA7" w14:textId="77777777" w:rsidR="003D68EA" w:rsidRDefault="003D68EA" w:rsidP="003D68EA">
      <w:pPr>
        <w:pStyle w:val="PL"/>
      </w:pPr>
      <w:r>
        <w:t xml:space="preserve">      responses:</w:t>
      </w:r>
    </w:p>
    <w:p w14:paraId="778B75E9" w14:textId="77777777" w:rsidR="003D68EA" w:rsidRDefault="003D68EA" w:rsidP="003D68EA">
      <w:pPr>
        <w:pStyle w:val="PL"/>
      </w:pPr>
      <w:r>
        <w:t xml:space="preserve">        '200':</w:t>
      </w:r>
    </w:p>
    <w:p w14:paraId="3C376567" w14:textId="77777777" w:rsidR="003D68EA" w:rsidRDefault="003D68EA" w:rsidP="003D68EA">
      <w:pPr>
        <w:pStyle w:val="PL"/>
        <w:rPr>
          <w:lang w:eastAsia="zh-CN"/>
        </w:rPr>
      </w:pPr>
      <w:r>
        <w:t xml:space="preserve">          description: </w:t>
      </w:r>
      <w:r>
        <w:rPr>
          <w:lang w:eastAsia="zh-CN"/>
        </w:rPr>
        <w:t>&gt;</w:t>
      </w:r>
    </w:p>
    <w:p w14:paraId="343A00B4" w14:textId="77777777" w:rsidR="003D68EA" w:rsidRDefault="003D68EA" w:rsidP="003D68EA">
      <w:pPr>
        <w:pStyle w:val="PL"/>
      </w:pPr>
      <w:r>
        <w:rPr>
          <w:lang w:eastAsia="es-ES"/>
        </w:rPr>
        <w:t xml:space="preserve">            </w:t>
      </w:r>
      <w:r>
        <w:t xml:space="preserve">OK.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 and a</w:t>
      </w:r>
    </w:p>
    <w:p w14:paraId="3039BC87" w14:textId="77777777" w:rsidR="003D68EA" w:rsidRDefault="003D68EA" w:rsidP="003D68EA">
      <w:pPr>
        <w:pStyle w:val="PL"/>
        <w:rPr>
          <w:lang w:val="en-US"/>
        </w:rPr>
      </w:pPr>
      <w:r>
        <w:t xml:space="preserve">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3202574B" w14:textId="77777777" w:rsidR="003D68EA" w:rsidRDefault="003D68EA" w:rsidP="003D68EA">
      <w:pPr>
        <w:pStyle w:val="PL"/>
      </w:pPr>
      <w:r>
        <w:t xml:space="preserve">            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w:t>
      </w:r>
      <w:proofErr w:type="spellStart"/>
      <w:r>
        <w:t>TransQualMeasSubsc</w:t>
      </w:r>
      <w:proofErr w:type="spellEnd"/>
      <w:r>
        <w:t>'</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w:t>
      </w:r>
      <w:proofErr w:type="spellStart"/>
      <w:r>
        <w:rPr>
          <w:lang w:eastAsia="es-ES"/>
        </w:rPr>
        <w:t>subscriptionId</w:t>
      </w:r>
      <w:proofErr w:type="spellEnd"/>
      <w:r>
        <w:rPr>
          <w:lang w:eastAsia="es-ES"/>
        </w:rPr>
        <w:t>}:</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w:t>
      </w:r>
      <w:proofErr w:type="spellStart"/>
      <w:r>
        <w:rPr>
          <w:lang w:eastAsia="es-ES"/>
        </w:rPr>
        <w:t>subscriptionId</w:t>
      </w:r>
      <w:proofErr w:type="spellEnd"/>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w:t>
      </w:r>
      <w:r>
        <w:t>TransQualMeasSubsc</w:t>
      </w:r>
      <w:proofErr w:type="spellEnd"/>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proofErr w:type="spellStart"/>
      <w:r>
        <w:t>TransQualMeasSubsc</w:t>
      </w:r>
      <w:proofErr w:type="spellEnd"/>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TransQualMeasSubsc</w:t>
      </w:r>
      <w:proofErr w:type="spellEnd"/>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w:t>
      </w:r>
      <w:proofErr w:type="spellStart"/>
      <w:r>
        <w:t>requestBody</w:t>
      </w:r>
      <w:proofErr w:type="spellEnd"/>
      <w:r>
        <w:t>:</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proofErr w:type="spellStart"/>
      <w:r>
        <w:t>TransQualMeasSubsc</w:t>
      </w:r>
      <w:proofErr w:type="spellEnd"/>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w:t>
      </w:r>
      <w:proofErr w:type="gramStart"/>
      <w:r>
        <w:t>body</w:t>
      </w:r>
      <w:proofErr w:type="gramEnd"/>
      <w:r>
        <w:t>.</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proofErr w:type="spellStart"/>
      <w:r>
        <w:t>TransQualMeasSubsc</w:t>
      </w:r>
      <w:proofErr w:type="spellEnd"/>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lastRenderedPageBreak/>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TransQualMeasSubsc</w:t>
      </w:r>
      <w:proofErr w:type="spellEnd"/>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w:t>
      </w:r>
      <w:proofErr w:type="spellStart"/>
      <w:r w:rsidRPr="007C1AFD">
        <w:t>requestBody</w:t>
      </w:r>
      <w:proofErr w:type="spellEnd"/>
      <w:r w:rsidRPr="007C1AFD">
        <w:t>:</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proofErr w:type="spellStart"/>
      <w:r>
        <w:t>TransQualMeasSubscPatch</w:t>
      </w:r>
      <w:proofErr w:type="spellEnd"/>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w:t>
      </w:r>
      <w:proofErr w:type="gramStart"/>
      <w:r>
        <w:t>body</w:t>
      </w:r>
      <w:proofErr w:type="gramEnd"/>
      <w:r>
        <w:t>.</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proofErr w:type="spellStart"/>
      <w:r>
        <w:t>TransQualMeasSubsc</w:t>
      </w:r>
      <w:proofErr w:type="spellEnd"/>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TransQualMeasSubsc</w:t>
      </w:r>
      <w:proofErr w:type="spellEnd"/>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w:t>
      </w:r>
      <w:proofErr w:type="spellStart"/>
      <w:r>
        <w:t>securitySchemes</w:t>
      </w:r>
      <w:proofErr w:type="spellEnd"/>
      <w:r>
        <w:t>:</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w:t>
      </w:r>
      <w:proofErr w:type="spellStart"/>
      <w:r>
        <w:t>clientCredentials</w:t>
      </w:r>
      <w:proofErr w:type="spellEnd"/>
      <w:r>
        <w:t>:</w:t>
      </w:r>
    </w:p>
    <w:p w14:paraId="2343E298" w14:textId="77777777" w:rsidR="003D68EA" w:rsidRDefault="003D68EA" w:rsidP="003D68EA">
      <w:pPr>
        <w:pStyle w:val="PL"/>
      </w:pPr>
      <w:r>
        <w:t xml:space="preserve">          </w:t>
      </w:r>
      <w:proofErr w:type="spellStart"/>
      <w:r>
        <w:t>tokenUrl</w:t>
      </w:r>
      <w:proofErr w:type="spellEnd"/>
      <w:r>
        <w:t>: '{</w:t>
      </w:r>
      <w:proofErr w:type="spellStart"/>
      <w:r>
        <w:t>tokenUrl</w:t>
      </w:r>
      <w:proofErr w:type="spellEnd"/>
      <w:r>
        <w:t>}'</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67634A56" w14:textId="77777777" w:rsidR="003D68EA" w:rsidRDefault="003D68EA" w:rsidP="003D68EA">
      <w:pPr>
        <w:pStyle w:val="PL"/>
      </w:pPr>
      <w:r>
        <w:t xml:space="preserve">    </w:t>
      </w:r>
      <w:proofErr w:type="spellStart"/>
      <w:r>
        <w:t>TransQualMeasSubsc</w:t>
      </w:r>
      <w:proofErr w:type="spellEnd"/>
      <w:r>
        <w:t>:</w:t>
      </w:r>
    </w:p>
    <w:p w14:paraId="6727BC9A" w14:textId="77777777" w:rsidR="003D68EA" w:rsidRDefault="003D68EA" w:rsidP="003D68EA">
      <w:pPr>
        <w:pStyle w:val="PL"/>
        <w:rPr>
          <w:lang w:eastAsia="zh-CN"/>
        </w:rPr>
      </w:pPr>
      <w:r>
        <w:t xml:space="preserve">      description: </w:t>
      </w:r>
      <w:r>
        <w:rPr>
          <w:lang w:eastAsia="zh-CN"/>
        </w:rPr>
        <w:t>&gt;</w:t>
      </w:r>
    </w:p>
    <w:p w14:paraId="7A7B4758" w14:textId="77777777" w:rsidR="003D68EA" w:rsidRDefault="003D68EA" w:rsidP="003D68EA">
      <w:pPr>
        <w:pStyle w:val="PL"/>
        <w:rPr>
          <w:lang w:eastAsia="zh-CN"/>
        </w:rPr>
      </w:pPr>
      <w:r>
        <w:t xml:space="preserve">        Represents a Transmission Quality Measurement subscription.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proofErr w:type="spellStart"/>
      <w:r>
        <w:t>appTrafficIds</w:t>
      </w:r>
      <w:proofErr w:type="spellEnd"/>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1E319C23" w14:textId="77777777" w:rsidR="003D68EA" w:rsidRPr="007C1AFD" w:rsidRDefault="003D68EA" w:rsidP="003D68EA">
      <w:pPr>
        <w:pStyle w:val="PL"/>
        <w:rPr>
          <w:lang w:val="en-US" w:eastAsia="es-ES"/>
        </w:rPr>
      </w:pPr>
      <w:r w:rsidRPr="007C1AFD">
        <w:rPr>
          <w:lang w:val="en-US" w:eastAsia="es-ES"/>
        </w:rPr>
        <w:t xml:space="preserve">        </w:t>
      </w:r>
      <w:proofErr w:type="spellStart"/>
      <w:r w:rsidRPr="007C1AFD">
        <w:rPr>
          <w:lang w:val="en-US" w:eastAsia="es-ES"/>
        </w:rPr>
        <w:t>valGroupId</w:t>
      </w:r>
      <w:proofErr w:type="spellEnd"/>
      <w:r w:rsidRPr="007C1AFD">
        <w:rPr>
          <w:lang w:val="en-US" w:eastAsia="es-ES"/>
        </w:rPr>
        <w:t>:</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w:t>
      </w:r>
      <w:proofErr w:type="spellStart"/>
      <w:r w:rsidRPr="007C1AFD">
        <w:rPr>
          <w:lang w:val="en-US" w:eastAsia="es-ES"/>
        </w:rPr>
        <w:t>valUeIds</w:t>
      </w:r>
      <w:r>
        <w:rPr>
          <w:lang w:val="en-US" w:eastAsia="es-ES"/>
        </w:rPr>
        <w:t>List</w:t>
      </w:r>
      <w:proofErr w:type="spellEnd"/>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5B2585E2" w14:textId="77777777" w:rsidR="003D68EA" w:rsidRPr="007C1AFD" w:rsidRDefault="003D68EA" w:rsidP="003D68EA">
      <w:pPr>
        <w:pStyle w:val="PL"/>
        <w:rPr>
          <w:lang w:val="en-US" w:eastAsia="es-ES"/>
        </w:rPr>
      </w:pPr>
      <w:r w:rsidRPr="007C1AFD">
        <w:rPr>
          <w:lang w:val="en-US" w:eastAsia="es-ES"/>
        </w:rPr>
        <w:t xml:space="preserve">            $ref: 'TS29549_SS_UserProfileRetrieval.yaml#/components/schemas/ValTargetUe'</w:t>
      </w:r>
    </w:p>
    <w:p w14:paraId="498E0891" w14:textId="77777777" w:rsidR="003D68EA" w:rsidRPr="007C1AFD" w:rsidRDefault="003D68EA" w:rsidP="003D68E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8EB77DE" w14:textId="77777777" w:rsidR="003D68EA" w:rsidRPr="007C1AFD" w:rsidRDefault="003D68EA" w:rsidP="003D68EA">
      <w:pPr>
        <w:pStyle w:val="PL"/>
      </w:pPr>
      <w:r w:rsidRPr="007C1AFD">
        <w:t xml:space="preserve">        </w:t>
      </w:r>
      <w:proofErr w:type="spellStart"/>
      <w:r>
        <w:t>allValUesInd</w:t>
      </w:r>
      <w:proofErr w:type="spellEnd"/>
      <w:r w:rsidRPr="007C1AFD">
        <w:t>:</w:t>
      </w:r>
    </w:p>
    <w:p w14:paraId="2C626DA5" w14:textId="77777777" w:rsidR="003D68EA" w:rsidRDefault="003D68EA" w:rsidP="003D68EA">
      <w:pPr>
        <w:pStyle w:val="PL"/>
      </w:pPr>
      <w:r w:rsidRPr="007C1AFD">
        <w:t xml:space="preserve">          type: </w:t>
      </w:r>
      <w:proofErr w:type="spellStart"/>
      <w:r w:rsidRPr="007C1AFD">
        <w:t>boolean</w:t>
      </w:r>
      <w:proofErr w:type="spellEnd"/>
    </w:p>
    <w:p w14:paraId="57151F4B" w14:textId="77777777" w:rsidR="003D68EA" w:rsidRDefault="003D68EA" w:rsidP="003D68EA">
      <w:pPr>
        <w:pStyle w:val="PL"/>
      </w:pPr>
      <w:r>
        <w:t xml:space="preserve">        </w:t>
      </w:r>
      <w:proofErr w:type="spellStart"/>
      <w:r>
        <w:t>measConds</w:t>
      </w:r>
      <w:proofErr w:type="spellEnd"/>
      <w:r>
        <w:t>:</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w:t>
      </w:r>
      <w:proofErr w:type="spellStart"/>
      <w:r w:rsidRPr="007C1AFD">
        <w:rPr>
          <w:lang w:val="en-US" w:eastAsia="es-ES"/>
        </w:rPr>
        <w:t>ValidityConditions</w:t>
      </w:r>
      <w:proofErr w:type="spellEnd"/>
      <w:r w:rsidRPr="007C1AFD">
        <w:rPr>
          <w:lang w:val="en-US" w:eastAsia="es-ES"/>
        </w:rPr>
        <w:t>'</w:t>
      </w:r>
    </w:p>
    <w:p w14:paraId="518AE78F" w14:textId="77777777" w:rsidR="003D68EA" w:rsidRPr="007C1AFD" w:rsidRDefault="003D68EA" w:rsidP="003D68EA">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8E23F00" w14:textId="77777777" w:rsidR="003D68EA" w:rsidRDefault="003D68EA" w:rsidP="003D68EA">
      <w:pPr>
        <w:pStyle w:val="PL"/>
      </w:pPr>
      <w:r>
        <w:t xml:space="preserve">        </w:t>
      </w:r>
      <w:proofErr w:type="spellStart"/>
      <w:r>
        <w:t>suppFeat</w:t>
      </w:r>
      <w:proofErr w:type="spellEnd"/>
      <w:r>
        <w:t>:</w:t>
      </w:r>
    </w:p>
    <w:p w14:paraId="7A97CBF9" w14:textId="77777777" w:rsidR="003D68EA" w:rsidRDefault="003D68EA" w:rsidP="003D68EA">
      <w:pPr>
        <w:pStyle w:val="PL"/>
      </w:pPr>
      <w:r>
        <w:t xml:space="preserve">          $ref: 'TS29571_CommonData.yaml#/components/schemas/</w:t>
      </w:r>
      <w:proofErr w:type="spellStart"/>
      <w:r>
        <w:t>SupportedFeatures</w:t>
      </w:r>
      <w:proofErr w:type="spellEnd"/>
      <w:r>
        <w:t>'</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w:t>
      </w:r>
      <w:proofErr w:type="spellStart"/>
      <w:r>
        <w:t>appTrafficIds</w:t>
      </w:r>
      <w:proofErr w:type="spellEnd"/>
    </w:p>
    <w:p w14:paraId="1A182CC3" w14:textId="77777777" w:rsidR="003D68EA" w:rsidRDefault="003D68EA" w:rsidP="003D68EA">
      <w:pPr>
        <w:pStyle w:val="PL"/>
      </w:pPr>
      <w:r>
        <w:t xml:space="preserve">      </w:t>
      </w:r>
      <w:proofErr w:type="spellStart"/>
      <w:r>
        <w:t>oneOf</w:t>
      </w:r>
      <w:proofErr w:type="spellEnd"/>
      <w:r>
        <w:t>:</w:t>
      </w:r>
    </w:p>
    <w:p w14:paraId="2C79EBC4" w14:textId="77777777" w:rsidR="003D68EA" w:rsidRDefault="003D68EA" w:rsidP="003D68EA">
      <w:pPr>
        <w:pStyle w:val="PL"/>
      </w:pPr>
      <w:r>
        <w:t xml:space="preserve">        - required: [</w:t>
      </w:r>
      <w:proofErr w:type="spellStart"/>
      <w:r w:rsidRPr="007C1AFD">
        <w:rPr>
          <w:lang w:val="en-US" w:eastAsia="es-ES"/>
        </w:rPr>
        <w:t>valGroupId</w:t>
      </w:r>
      <w:proofErr w:type="spellEnd"/>
      <w:r>
        <w:t>]</w:t>
      </w:r>
    </w:p>
    <w:p w14:paraId="5C567726" w14:textId="77777777" w:rsidR="003D68EA" w:rsidRDefault="003D68EA" w:rsidP="003D68EA">
      <w:pPr>
        <w:pStyle w:val="PL"/>
      </w:pPr>
      <w:r>
        <w:t xml:space="preserve">        - required: [</w:t>
      </w:r>
      <w:proofErr w:type="spellStart"/>
      <w:r w:rsidRPr="007C1AFD">
        <w:rPr>
          <w:lang w:val="en-US" w:eastAsia="es-ES"/>
        </w:rPr>
        <w:t>valUeIds</w:t>
      </w:r>
      <w:r>
        <w:rPr>
          <w:lang w:val="en-US" w:eastAsia="es-ES"/>
        </w:rPr>
        <w:t>List</w:t>
      </w:r>
      <w:proofErr w:type="spellEnd"/>
      <w:r>
        <w:t>]</w:t>
      </w:r>
    </w:p>
    <w:p w14:paraId="7C25C870" w14:textId="77777777" w:rsidR="003D68EA" w:rsidRDefault="003D68EA" w:rsidP="003D68EA">
      <w:pPr>
        <w:pStyle w:val="PL"/>
      </w:pPr>
      <w:r>
        <w:t xml:space="preserve">        - required: [</w:t>
      </w:r>
      <w:proofErr w:type="spellStart"/>
      <w:r>
        <w:t>allValUesInd</w:t>
      </w:r>
      <w:proofErr w:type="spellEnd"/>
      <w:r>
        <w:t>]</w:t>
      </w:r>
    </w:p>
    <w:p w14:paraId="50877682" w14:textId="77777777" w:rsidR="003D68EA" w:rsidRDefault="003D68EA" w:rsidP="003D68EA">
      <w:pPr>
        <w:pStyle w:val="PL"/>
      </w:pPr>
    </w:p>
    <w:p w14:paraId="77DA42F3" w14:textId="77777777" w:rsidR="003D68EA" w:rsidRDefault="003D68EA" w:rsidP="003D68EA">
      <w:pPr>
        <w:pStyle w:val="PL"/>
      </w:pPr>
      <w:r>
        <w:t xml:space="preserve">    </w:t>
      </w:r>
      <w:proofErr w:type="spellStart"/>
      <w:r>
        <w:t>TransQualMeasSubscPatch</w:t>
      </w:r>
      <w:proofErr w:type="spellEnd"/>
      <w:r>
        <w:t>:</w:t>
      </w:r>
    </w:p>
    <w:p w14:paraId="0B47496F" w14:textId="77777777" w:rsidR="003D68EA" w:rsidRDefault="003D68EA" w:rsidP="003D68EA">
      <w:pPr>
        <w:pStyle w:val="PL"/>
      </w:pPr>
      <w:r>
        <w:t xml:space="preserve">      description: &gt;</w:t>
      </w:r>
    </w:p>
    <w:p w14:paraId="48D8E331" w14:textId="77777777" w:rsidR="003D68EA" w:rsidRDefault="003D68EA" w:rsidP="003D68EA">
      <w:pPr>
        <w:pStyle w:val="PL"/>
        <w:rPr>
          <w:lang w:eastAsia="zh-CN"/>
        </w:rPr>
      </w:pPr>
      <w:r>
        <w:t xml:space="preserve">        Represents the requested modifications to a Transmission Quality Measurement subscription.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lastRenderedPageBreak/>
        <w:t xml:space="preserve">      properties:</w:t>
      </w:r>
    </w:p>
    <w:p w14:paraId="11B3C051" w14:textId="77777777" w:rsidR="003D68EA" w:rsidRDefault="003D68EA" w:rsidP="003D68EA">
      <w:pPr>
        <w:pStyle w:val="PL"/>
      </w:pPr>
      <w:r>
        <w:t xml:space="preserve">        </w:t>
      </w:r>
      <w:proofErr w:type="spellStart"/>
      <w:r>
        <w:t>measConds</w:t>
      </w:r>
      <w:proofErr w:type="spellEnd"/>
      <w:r>
        <w:t>:</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w:t>
      </w:r>
      <w:proofErr w:type="spellStart"/>
      <w:r w:rsidRPr="007C1AFD">
        <w:rPr>
          <w:lang w:val="en-US" w:eastAsia="es-ES"/>
        </w:rPr>
        <w:t>ValidityConditions</w:t>
      </w:r>
      <w:proofErr w:type="spellEnd"/>
      <w:r w:rsidRPr="007C1AFD">
        <w:rPr>
          <w:lang w:val="en-US" w:eastAsia="es-ES"/>
        </w:rPr>
        <w:t>'</w:t>
      </w:r>
    </w:p>
    <w:p w14:paraId="519B0AAF" w14:textId="77777777" w:rsidR="003D68EA" w:rsidRPr="007C1AFD" w:rsidRDefault="003D68EA" w:rsidP="003D68EA">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90AB113" w14:textId="71776454" w:rsidR="00662390" w:rsidRDefault="00A449D1" w:rsidP="007A4424">
      <w:pPr>
        <w:pStyle w:val="Heading8"/>
      </w:pPr>
      <w:bookmarkStart w:id="653" w:name="_Toc136375116"/>
      <w:r w:rsidRPr="004D3578">
        <w:br w:type="page"/>
      </w:r>
      <w:bookmarkStart w:id="654" w:name="_GoBack"/>
      <w:bookmarkEnd w:id="65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653"/>
    </w:p>
    <w:p w14:paraId="1A37F315" w14:textId="77777777" w:rsidR="00662390" w:rsidRDefault="00662390" w:rsidP="009F0D8A">
      <w:pPr>
        <w:pStyle w:val="Heading1"/>
      </w:pPr>
      <w:bookmarkStart w:id="655" w:name="_Toc136375117"/>
      <w:r>
        <w:t>B.1</w:t>
      </w:r>
      <w:r>
        <w:tab/>
        <w:t>General</w:t>
      </w:r>
      <w:bookmarkEnd w:id="65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9F0D8A">
      <w:pPr>
        <w:pStyle w:val="Heading1"/>
      </w:pPr>
      <w:bookmarkStart w:id="656" w:name="_Toc136375118"/>
      <w:r>
        <w:t>B.2</w:t>
      </w:r>
      <w:r>
        <w:tab/>
        <w:t>&lt;Service 1&gt; API</w:t>
      </w:r>
      <w:bookmarkEnd w:id="656"/>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127679">
            <w:pPr>
              <w:pStyle w:val="TAL"/>
            </w:pPr>
          </w:p>
        </w:tc>
        <w:tc>
          <w:tcPr>
            <w:tcW w:w="7427" w:type="dxa"/>
          </w:tcPr>
          <w:p w14:paraId="7478C230" w14:textId="77777777" w:rsidR="00662390" w:rsidRPr="00FA5F9B" w:rsidRDefault="00662390" w:rsidP="00127679">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9F0D8A">
      <w:pPr>
        <w:pStyle w:val="Heading1"/>
      </w:pPr>
      <w:bookmarkStart w:id="657" w:name="_Toc136375119"/>
      <w:r>
        <w:t>B.3</w:t>
      </w:r>
      <w:r>
        <w:tab/>
        <w:t>&lt;Service 2&gt; API</w:t>
      </w:r>
      <w:bookmarkEnd w:id="657"/>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517599F1" w14:textId="371FFE86" w:rsidR="00B87792" w:rsidRDefault="00B87792" w:rsidP="00B87792">
      <w:pPr>
        <w:pStyle w:val="Heading1"/>
      </w:pPr>
      <w:bookmarkStart w:id="658" w:name="historyclause"/>
      <w:bookmarkStart w:id="659" w:name="_Toc67903574"/>
      <w:bookmarkStart w:id="660" w:name="_Toc96843469"/>
      <w:bookmarkStart w:id="661" w:name="_Toc96844444"/>
      <w:bookmarkStart w:id="662" w:name="_Toc100740017"/>
      <w:bookmarkStart w:id="663" w:name="_Toc129252590"/>
      <w:bookmarkStart w:id="664" w:name="_Toc136375120"/>
      <w:r>
        <w:t>B.3</w:t>
      </w:r>
      <w:r>
        <w:tab/>
        <w:t>&lt;Service 3&gt; API</w:t>
      </w:r>
      <w:bookmarkEnd w:id="664"/>
    </w:p>
    <w:p w14:paraId="279FA3FF" w14:textId="6BF37574" w:rsidR="00B87792" w:rsidRPr="008A27A6" w:rsidRDefault="00B87792" w:rsidP="00B87792">
      <w:pPr>
        <w:pStyle w:val="Guidance"/>
      </w:pPr>
      <w:r w:rsidRPr="00B87792">
        <w:t>&lt;Service 3&gt; API</w:t>
      </w:r>
      <w:r>
        <w:t>.</w:t>
      </w:r>
    </w:p>
    <w:p w14:paraId="4099E64E" w14:textId="77777777" w:rsidR="003D68EA" w:rsidRDefault="003D68EA" w:rsidP="003D68EA">
      <w:pPr>
        <w:pStyle w:val="Heading1"/>
      </w:pPr>
      <w:bookmarkStart w:id="665" w:name="_Toc136375121"/>
      <w:r w:rsidRPr="003D68EA">
        <w:t>B.5</w:t>
      </w:r>
      <w:r w:rsidRPr="003D68EA">
        <w:tab/>
      </w:r>
      <w:proofErr w:type="spellStart"/>
      <w:r w:rsidRPr="003D68EA">
        <w:rPr>
          <w:lang w:val="en-US"/>
        </w:rPr>
        <w:t>SDD_TransmissionQualityMeasurement</w:t>
      </w:r>
      <w:proofErr w:type="spellEnd"/>
      <w:r w:rsidRPr="003D68EA">
        <w:rPr>
          <w:lang w:val="en-US"/>
        </w:rPr>
        <w:t xml:space="preserve"> </w:t>
      </w:r>
      <w:r w:rsidRPr="003D68EA">
        <w:t>API</w:t>
      </w:r>
      <w:bookmarkEnd w:id="659"/>
      <w:bookmarkEnd w:id="660"/>
      <w:bookmarkEnd w:id="661"/>
      <w:bookmarkEnd w:id="662"/>
      <w:bookmarkEnd w:id="663"/>
      <w:bookmarkEnd w:id="665"/>
    </w:p>
    <w:p w14:paraId="6B252283" w14:textId="77777777" w:rsidR="003D68EA" w:rsidRDefault="003D68EA" w:rsidP="003D68EA">
      <w:r>
        <w:t xml:space="preserve">The API versions listed in table B.3-1 are withdrawn for the </w:t>
      </w:r>
      <w:proofErr w:type="spellStart"/>
      <w:r w:rsidRPr="006E4168">
        <w:rPr>
          <w:lang w:val="en-US"/>
        </w:rPr>
        <w:t>SDD_TransmissionQualityMeasurement</w:t>
      </w:r>
      <w:proofErr w:type="spellEnd"/>
      <w:r w:rsidRPr="006E4168">
        <w:rPr>
          <w:lang w:val="en-US"/>
        </w:rPr>
        <w:t xml:space="preserve"> </w:t>
      </w:r>
      <w:r w:rsidRPr="002002FF">
        <w:rPr>
          <w:lang w:eastAsia="zh-CN"/>
        </w:rPr>
        <w:t>API</w:t>
      </w:r>
      <w:r>
        <w:rPr>
          <w:lang w:eastAsia="zh-CN"/>
        </w:rPr>
        <w:t>.</w:t>
      </w:r>
    </w:p>
    <w:p w14:paraId="0AA9F62D" w14:textId="77777777" w:rsidR="003D68EA" w:rsidRPr="002002FF" w:rsidRDefault="003D68EA" w:rsidP="003D68EA">
      <w:pPr>
        <w:pStyle w:val="TH"/>
      </w:pPr>
      <w:r w:rsidRPr="002002FF">
        <w:t>Table</w:t>
      </w:r>
      <w:r>
        <w:t> B.3</w:t>
      </w:r>
      <w:r w:rsidRPr="002002FF">
        <w:t xml:space="preserve">-1: </w:t>
      </w:r>
      <w:r>
        <w:rPr>
          <w:lang w:eastAsia="zh-CN"/>
        </w:rPr>
        <w:t xml:space="preserve">Withdrawn API versions of the </w:t>
      </w:r>
      <w:proofErr w:type="spellStart"/>
      <w:r w:rsidRPr="006E4168">
        <w:rPr>
          <w:lang w:val="en-US"/>
        </w:rPr>
        <w:t>SDD_TransmissionQualityMeasurement</w:t>
      </w:r>
      <w:proofErr w:type="spellEnd"/>
      <w:r w:rsidRPr="006E4168">
        <w:rPr>
          <w:lang w:val="en-US"/>
        </w:rPr>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8D2A49">
        <w:trPr>
          <w:jc w:val="center"/>
        </w:trPr>
        <w:tc>
          <w:tcPr>
            <w:tcW w:w="2040" w:type="dxa"/>
            <w:shd w:val="clear" w:color="auto" w:fill="C0C0C0"/>
            <w:hideMark/>
          </w:tcPr>
          <w:p w14:paraId="3555D61E" w14:textId="77777777" w:rsidR="003D68EA" w:rsidRPr="00FA5F9B" w:rsidRDefault="003D68EA" w:rsidP="008D2A49">
            <w:pPr>
              <w:pStyle w:val="TAH"/>
            </w:pPr>
            <w:r w:rsidRPr="00FA5F9B">
              <w:t>API version number</w:t>
            </w:r>
          </w:p>
        </w:tc>
        <w:tc>
          <w:tcPr>
            <w:tcW w:w="7427" w:type="dxa"/>
            <w:shd w:val="clear" w:color="auto" w:fill="C0C0C0"/>
          </w:tcPr>
          <w:p w14:paraId="39041876" w14:textId="77777777" w:rsidR="003D68EA" w:rsidRPr="00FA5F9B" w:rsidRDefault="003D68EA" w:rsidP="008D2A49">
            <w:pPr>
              <w:pStyle w:val="TAH"/>
            </w:pPr>
            <w:r w:rsidRPr="00FA5F9B">
              <w:t>Remarks</w:t>
            </w:r>
          </w:p>
        </w:tc>
      </w:tr>
      <w:tr w:rsidR="003D68EA" w:rsidRPr="002002FF" w14:paraId="5864437C" w14:textId="77777777" w:rsidTr="008D2A49">
        <w:trPr>
          <w:jc w:val="center"/>
        </w:trPr>
        <w:tc>
          <w:tcPr>
            <w:tcW w:w="2040" w:type="dxa"/>
          </w:tcPr>
          <w:p w14:paraId="2F2A73C1" w14:textId="77777777" w:rsidR="003D68EA" w:rsidRPr="00FA5F9B" w:rsidRDefault="003D68EA" w:rsidP="008D2A49">
            <w:pPr>
              <w:pStyle w:val="TAL"/>
            </w:pPr>
          </w:p>
        </w:tc>
        <w:tc>
          <w:tcPr>
            <w:tcW w:w="7427" w:type="dxa"/>
          </w:tcPr>
          <w:p w14:paraId="0AA789F5" w14:textId="77777777" w:rsidR="003D68EA" w:rsidRPr="00FA5F9B" w:rsidRDefault="003D68EA" w:rsidP="008D2A49">
            <w:pPr>
              <w:pStyle w:val="TAL"/>
            </w:pPr>
          </w:p>
        </w:tc>
      </w:tr>
    </w:tbl>
    <w:p w14:paraId="197DD0D4" w14:textId="77777777" w:rsidR="003D68EA" w:rsidRDefault="003D68EA" w:rsidP="003D68EA"/>
    <w:p w14:paraId="42D68105" w14:textId="151C0CC0" w:rsidR="003446B6" w:rsidRPr="004D3578" w:rsidRDefault="008A6D4A" w:rsidP="007A4424">
      <w:pPr>
        <w:pStyle w:val="Heading8"/>
      </w:pPr>
      <w:r w:rsidRPr="004D3578">
        <w:br w:type="page"/>
      </w:r>
      <w:bookmarkStart w:id="666" w:name="_Toc2086459"/>
      <w:bookmarkStart w:id="667" w:name="_Toc136375122"/>
      <w:bookmarkEnd w:id="658"/>
      <w:r w:rsidR="003446B6" w:rsidRPr="004D3578">
        <w:lastRenderedPageBreak/>
        <w:t xml:space="preserve">Annex </w:t>
      </w:r>
      <w:r w:rsidR="00A543DD">
        <w:t>C</w:t>
      </w:r>
      <w:r w:rsidR="003446B6" w:rsidRPr="004D3578">
        <w:t xml:space="preserve"> (informative):</w:t>
      </w:r>
      <w:r w:rsidR="003446B6" w:rsidRPr="004D3578">
        <w:br/>
        <w:t>Change history</w:t>
      </w:r>
      <w:bookmarkEnd w:id="666"/>
      <w:bookmarkEnd w:id="6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rFonts w:hint="eastAsia"/>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rFonts w:hint="eastAsia"/>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w:t>
            </w:r>
            <w:r>
              <w:rPr>
                <w:sz w:val="16"/>
                <w:szCs w:val="16"/>
              </w:rPr>
              <w:t>2513</w:t>
            </w:r>
            <w:r>
              <w:rPr>
                <w:sz w:val="16"/>
                <w:szCs w:val="16"/>
              </w:rPr>
              <w:t>, C3-23</w:t>
            </w:r>
            <w:r>
              <w:rPr>
                <w:sz w:val="16"/>
                <w:szCs w:val="16"/>
              </w:rPr>
              <w:t>2524</w:t>
            </w:r>
            <w:r>
              <w:rPr>
                <w:sz w:val="16"/>
                <w:szCs w:val="16"/>
              </w:rPr>
              <w:t>, C3-23</w:t>
            </w:r>
            <w:r>
              <w:rPr>
                <w:sz w:val="16"/>
                <w:szCs w:val="16"/>
              </w:rPr>
              <w:t xml:space="preserve">2525, </w:t>
            </w:r>
            <w:r>
              <w:rPr>
                <w:sz w:val="16"/>
                <w:szCs w:val="16"/>
              </w:rPr>
              <w:t>C3-23</w:t>
            </w:r>
            <w:r>
              <w:rPr>
                <w:sz w:val="16"/>
                <w:szCs w:val="16"/>
              </w:rPr>
              <w:t>2526</w:t>
            </w:r>
            <w:r>
              <w:rPr>
                <w:sz w:val="16"/>
                <w:szCs w:val="16"/>
              </w:rPr>
              <w:t xml:space="preserve"> and C3-23</w:t>
            </w:r>
            <w:r>
              <w:rPr>
                <w:sz w:val="16"/>
                <w:szCs w:val="16"/>
              </w:rPr>
              <w:t>2527</w:t>
            </w:r>
            <w:r>
              <w:rPr>
                <w:sz w:val="16"/>
                <w:szCs w:val="16"/>
              </w:rPr>
              <w:t>.</w:t>
            </w:r>
          </w:p>
        </w:tc>
        <w:tc>
          <w:tcPr>
            <w:tcW w:w="708" w:type="dxa"/>
            <w:shd w:val="solid" w:color="FFFFFF" w:fill="auto"/>
          </w:tcPr>
          <w:p w14:paraId="45136D8D" w14:textId="6637465D" w:rsidR="0093778F" w:rsidRDefault="0093778F" w:rsidP="0093778F">
            <w:pPr>
              <w:pStyle w:val="TAC"/>
              <w:rPr>
                <w:rFonts w:hint="eastAsia"/>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7F5E5" w14:textId="77777777" w:rsidR="00247C8C" w:rsidRDefault="00247C8C">
      <w:r>
        <w:separator/>
      </w:r>
    </w:p>
  </w:endnote>
  <w:endnote w:type="continuationSeparator" w:id="0">
    <w:p w14:paraId="7A9273A4" w14:textId="77777777" w:rsidR="00247C8C" w:rsidRDefault="0024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84A0C" w:rsidRDefault="00F84A0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02B43" w14:textId="77777777" w:rsidR="00247C8C" w:rsidRDefault="00247C8C">
      <w:r>
        <w:separator/>
      </w:r>
    </w:p>
  </w:footnote>
  <w:footnote w:type="continuationSeparator" w:id="0">
    <w:p w14:paraId="20892824" w14:textId="77777777" w:rsidR="00247C8C" w:rsidRDefault="0024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880975F" w:rsidR="00F84A0C" w:rsidRDefault="00F84A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9D1">
      <w:rPr>
        <w:rFonts w:ascii="Arial" w:hAnsi="Arial" w:cs="Arial"/>
        <w:b/>
        <w:noProof/>
        <w:sz w:val="18"/>
        <w:szCs w:val="18"/>
      </w:rPr>
      <w:t>3GPP TS 29.548 V0.2.0 (2023-06)</w:t>
    </w:r>
    <w:r>
      <w:rPr>
        <w:rFonts w:ascii="Arial" w:hAnsi="Arial" w:cs="Arial"/>
        <w:b/>
        <w:sz w:val="18"/>
        <w:szCs w:val="18"/>
      </w:rPr>
      <w:fldChar w:fldCharType="end"/>
    </w:r>
  </w:p>
  <w:p w14:paraId="0C5EC792" w14:textId="77777777" w:rsidR="00F84A0C" w:rsidRDefault="00F84A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3C2C087" w:rsidR="00F84A0C" w:rsidRDefault="00F84A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9D1">
      <w:rPr>
        <w:rFonts w:ascii="Arial" w:hAnsi="Arial" w:cs="Arial"/>
        <w:b/>
        <w:noProof/>
        <w:sz w:val="18"/>
        <w:szCs w:val="18"/>
      </w:rPr>
      <w:t>Release 18</w:t>
    </w:r>
    <w:r>
      <w:rPr>
        <w:rFonts w:ascii="Arial" w:hAnsi="Arial" w:cs="Arial"/>
        <w:b/>
        <w:sz w:val="18"/>
        <w:szCs w:val="18"/>
      </w:rPr>
      <w:fldChar w:fldCharType="end"/>
    </w:r>
  </w:p>
  <w:p w14:paraId="42848B09" w14:textId="77777777" w:rsidR="00F84A0C" w:rsidRDefault="00F84A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Continue2"/>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Continue"/>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Bullet5"/>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Bullet4"/>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Index9"/>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Index8"/>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Index7"/>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Index6"/>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Bullet3"/>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Index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6"/>
  </w:num>
  <w:num w:numId="18">
    <w:abstractNumId w:val="17"/>
  </w:num>
  <w:num w:numId="19">
    <w:abstractNumId w:val="12"/>
  </w:num>
  <w:num w:numId="20">
    <w:abstractNumId w:val="15"/>
  </w:num>
  <w:num w:numId="21">
    <w:abstractNumId w:val="23"/>
  </w:num>
  <w:num w:numId="22">
    <w:abstractNumId w:val="14"/>
  </w:num>
  <w:num w:numId="23">
    <w:abstractNumId w:val="19"/>
  </w:num>
  <w:num w:numId="24">
    <w:abstractNumId w:val="2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B"/>
    <w:rsid w:val="000160E1"/>
    <w:rsid w:val="00033397"/>
    <w:rsid w:val="000371AE"/>
    <w:rsid w:val="00040095"/>
    <w:rsid w:val="00040B73"/>
    <w:rsid w:val="00046ACF"/>
    <w:rsid w:val="00050A07"/>
    <w:rsid w:val="00051834"/>
    <w:rsid w:val="00054A22"/>
    <w:rsid w:val="000602BD"/>
    <w:rsid w:val="00062023"/>
    <w:rsid w:val="000655A6"/>
    <w:rsid w:val="00080512"/>
    <w:rsid w:val="00096EC6"/>
    <w:rsid w:val="000B6888"/>
    <w:rsid w:val="000C3579"/>
    <w:rsid w:val="000C47C3"/>
    <w:rsid w:val="000C599D"/>
    <w:rsid w:val="000D070A"/>
    <w:rsid w:val="000D5857"/>
    <w:rsid w:val="000D58AB"/>
    <w:rsid w:val="000D6D21"/>
    <w:rsid w:val="000E0B1E"/>
    <w:rsid w:val="000E50F1"/>
    <w:rsid w:val="000F06DB"/>
    <w:rsid w:val="000F4582"/>
    <w:rsid w:val="00107BBC"/>
    <w:rsid w:val="00120127"/>
    <w:rsid w:val="001253E1"/>
    <w:rsid w:val="00127679"/>
    <w:rsid w:val="00133525"/>
    <w:rsid w:val="00135044"/>
    <w:rsid w:val="00136A2D"/>
    <w:rsid w:val="001379D6"/>
    <w:rsid w:val="00155B8C"/>
    <w:rsid w:val="001572F0"/>
    <w:rsid w:val="0016361A"/>
    <w:rsid w:val="00177951"/>
    <w:rsid w:val="00186054"/>
    <w:rsid w:val="001940BE"/>
    <w:rsid w:val="001A39A2"/>
    <w:rsid w:val="001A4C42"/>
    <w:rsid w:val="001A7420"/>
    <w:rsid w:val="001B02CA"/>
    <w:rsid w:val="001B384E"/>
    <w:rsid w:val="001B6637"/>
    <w:rsid w:val="001C21C3"/>
    <w:rsid w:val="001C251A"/>
    <w:rsid w:val="001C4032"/>
    <w:rsid w:val="001C500C"/>
    <w:rsid w:val="001D02C2"/>
    <w:rsid w:val="001D5818"/>
    <w:rsid w:val="001E47DF"/>
    <w:rsid w:val="001E6A64"/>
    <w:rsid w:val="001F0C1D"/>
    <w:rsid w:val="001F1132"/>
    <w:rsid w:val="001F168B"/>
    <w:rsid w:val="001F2CDD"/>
    <w:rsid w:val="001F7976"/>
    <w:rsid w:val="002035C4"/>
    <w:rsid w:val="002211F1"/>
    <w:rsid w:val="00221F95"/>
    <w:rsid w:val="002347A2"/>
    <w:rsid w:val="002410D5"/>
    <w:rsid w:val="00247C8C"/>
    <w:rsid w:val="002529B2"/>
    <w:rsid w:val="00257C56"/>
    <w:rsid w:val="00260E8A"/>
    <w:rsid w:val="002641DF"/>
    <w:rsid w:val="002675F0"/>
    <w:rsid w:val="00297F9E"/>
    <w:rsid w:val="002A6C83"/>
    <w:rsid w:val="002B6339"/>
    <w:rsid w:val="002C7E96"/>
    <w:rsid w:val="002D02AF"/>
    <w:rsid w:val="002E00EE"/>
    <w:rsid w:val="00306821"/>
    <w:rsid w:val="003172DC"/>
    <w:rsid w:val="003446B6"/>
    <w:rsid w:val="003522ED"/>
    <w:rsid w:val="0035462D"/>
    <w:rsid w:val="00355B47"/>
    <w:rsid w:val="0036608B"/>
    <w:rsid w:val="003671C2"/>
    <w:rsid w:val="0037442B"/>
    <w:rsid w:val="003765B8"/>
    <w:rsid w:val="00382E38"/>
    <w:rsid w:val="0038612E"/>
    <w:rsid w:val="003C3971"/>
    <w:rsid w:val="003C4A89"/>
    <w:rsid w:val="003D68EA"/>
    <w:rsid w:val="003E58FE"/>
    <w:rsid w:val="003E7626"/>
    <w:rsid w:val="003F076F"/>
    <w:rsid w:val="0040106F"/>
    <w:rsid w:val="00402AA2"/>
    <w:rsid w:val="00423334"/>
    <w:rsid w:val="0043332F"/>
    <w:rsid w:val="00433863"/>
    <w:rsid w:val="004345EC"/>
    <w:rsid w:val="004454EF"/>
    <w:rsid w:val="004506F2"/>
    <w:rsid w:val="00461E3D"/>
    <w:rsid w:val="00461EB1"/>
    <w:rsid w:val="00465515"/>
    <w:rsid w:val="0046710E"/>
    <w:rsid w:val="004A3E45"/>
    <w:rsid w:val="004C3915"/>
    <w:rsid w:val="004C533C"/>
    <w:rsid w:val="004C6C11"/>
    <w:rsid w:val="004C6C5F"/>
    <w:rsid w:val="004D3578"/>
    <w:rsid w:val="004E213A"/>
    <w:rsid w:val="004F0988"/>
    <w:rsid w:val="004F3340"/>
    <w:rsid w:val="004F45EE"/>
    <w:rsid w:val="00505054"/>
    <w:rsid w:val="00523FCA"/>
    <w:rsid w:val="00526EE3"/>
    <w:rsid w:val="0053388B"/>
    <w:rsid w:val="00535773"/>
    <w:rsid w:val="00537DFA"/>
    <w:rsid w:val="00543E6C"/>
    <w:rsid w:val="00547D0E"/>
    <w:rsid w:val="0055452D"/>
    <w:rsid w:val="00565087"/>
    <w:rsid w:val="005812CC"/>
    <w:rsid w:val="00583C98"/>
    <w:rsid w:val="00597B11"/>
    <w:rsid w:val="005A572F"/>
    <w:rsid w:val="005A6806"/>
    <w:rsid w:val="005A7763"/>
    <w:rsid w:val="005B332B"/>
    <w:rsid w:val="005C7AA0"/>
    <w:rsid w:val="005D2E01"/>
    <w:rsid w:val="005D7526"/>
    <w:rsid w:val="005E187D"/>
    <w:rsid w:val="005E1CDA"/>
    <w:rsid w:val="005E4BB2"/>
    <w:rsid w:val="005F2BF0"/>
    <w:rsid w:val="00600A97"/>
    <w:rsid w:val="00602AEA"/>
    <w:rsid w:val="00614FDF"/>
    <w:rsid w:val="006152FD"/>
    <w:rsid w:val="00620E0A"/>
    <w:rsid w:val="00622322"/>
    <w:rsid w:val="00624ABE"/>
    <w:rsid w:val="00631990"/>
    <w:rsid w:val="0063543D"/>
    <w:rsid w:val="00647114"/>
    <w:rsid w:val="00662390"/>
    <w:rsid w:val="00664CBA"/>
    <w:rsid w:val="00670CC2"/>
    <w:rsid w:val="00683E31"/>
    <w:rsid w:val="006856A1"/>
    <w:rsid w:val="006857B7"/>
    <w:rsid w:val="006A323F"/>
    <w:rsid w:val="006B30D0"/>
    <w:rsid w:val="006B3492"/>
    <w:rsid w:val="006C3D95"/>
    <w:rsid w:val="006D4AE8"/>
    <w:rsid w:val="006E186B"/>
    <w:rsid w:val="006E5C86"/>
    <w:rsid w:val="006F54F1"/>
    <w:rsid w:val="00701116"/>
    <w:rsid w:val="00706801"/>
    <w:rsid w:val="00712608"/>
    <w:rsid w:val="00712AD5"/>
    <w:rsid w:val="00713C44"/>
    <w:rsid w:val="007169BB"/>
    <w:rsid w:val="00721ABE"/>
    <w:rsid w:val="00734A5B"/>
    <w:rsid w:val="00736187"/>
    <w:rsid w:val="0074026F"/>
    <w:rsid w:val="007429F6"/>
    <w:rsid w:val="00744E76"/>
    <w:rsid w:val="00745A52"/>
    <w:rsid w:val="007654CF"/>
    <w:rsid w:val="00771BD6"/>
    <w:rsid w:val="00774DA4"/>
    <w:rsid w:val="00781F0F"/>
    <w:rsid w:val="00782003"/>
    <w:rsid w:val="007A4424"/>
    <w:rsid w:val="007B495F"/>
    <w:rsid w:val="007B600E"/>
    <w:rsid w:val="007C67DC"/>
    <w:rsid w:val="007D07D9"/>
    <w:rsid w:val="007F0F4A"/>
    <w:rsid w:val="007F42B5"/>
    <w:rsid w:val="008028A4"/>
    <w:rsid w:val="0080368B"/>
    <w:rsid w:val="008049C2"/>
    <w:rsid w:val="00814305"/>
    <w:rsid w:val="00830747"/>
    <w:rsid w:val="008344F0"/>
    <w:rsid w:val="00841360"/>
    <w:rsid w:val="008508AC"/>
    <w:rsid w:val="008524D2"/>
    <w:rsid w:val="00855FDA"/>
    <w:rsid w:val="00857329"/>
    <w:rsid w:val="00865D94"/>
    <w:rsid w:val="008768CA"/>
    <w:rsid w:val="008865C9"/>
    <w:rsid w:val="00886A82"/>
    <w:rsid w:val="008874EC"/>
    <w:rsid w:val="008A6D4A"/>
    <w:rsid w:val="008C384C"/>
    <w:rsid w:val="008D0507"/>
    <w:rsid w:val="008D135B"/>
    <w:rsid w:val="008D24E0"/>
    <w:rsid w:val="008D6F97"/>
    <w:rsid w:val="0090271F"/>
    <w:rsid w:val="00902E23"/>
    <w:rsid w:val="009114D7"/>
    <w:rsid w:val="0091348E"/>
    <w:rsid w:val="0091477C"/>
    <w:rsid w:val="00917CCB"/>
    <w:rsid w:val="009259E1"/>
    <w:rsid w:val="00934D8D"/>
    <w:rsid w:val="0093778F"/>
    <w:rsid w:val="00942EC2"/>
    <w:rsid w:val="0094391E"/>
    <w:rsid w:val="00950925"/>
    <w:rsid w:val="00956BC2"/>
    <w:rsid w:val="009873B3"/>
    <w:rsid w:val="00990A3F"/>
    <w:rsid w:val="009D1A4F"/>
    <w:rsid w:val="009E4942"/>
    <w:rsid w:val="009E49B3"/>
    <w:rsid w:val="009E4E96"/>
    <w:rsid w:val="009F0D8A"/>
    <w:rsid w:val="009F37B7"/>
    <w:rsid w:val="00A00E95"/>
    <w:rsid w:val="00A02FA7"/>
    <w:rsid w:val="00A10D80"/>
    <w:rsid w:val="00A10F02"/>
    <w:rsid w:val="00A10F26"/>
    <w:rsid w:val="00A164B4"/>
    <w:rsid w:val="00A22900"/>
    <w:rsid w:val="00A26956"/>
    <w:rsid w:val="00A27486"/>
    <w:rsid w:val="00A35695"/>
    <w:rsid w:val="00A37387"/>
    <w:rsid w:val="00A449D1"/>
    <w:rsid w:val="00A46BA4"/>
    <w:rsid w:val="00A53724"/>
    <w:rsid w:val="00A543DD"/>
    <w:rsid w:val="00A56066"/>
    <w:rsid w:val="00A56231"/>
    <w:rsid w:val="00A73129"/>
    <w:rsid w:val="00A7682A"/>
    <w:rsid w:val="00A80910"/>
    <w:rsid w:val="00A80F69"/>
    <w:rsid w:val="00A82346"/>
    <w:rsid w:val="00A87885"/>
    <w:rsid w:val="00A92BA1"/>
    <w:rsid w:val="00AA5B53"/>
    <w:rsid w:val="00AA63B6"/>
    <w:rsid w:val="00AC2304"/>
    <w:rsid w:val="00AC6BC6"/>
    <w:rsid w:val="00AD7D8D"/>
    <w:rsid w:val="00AE65E2"/>
    <w:rsid w:val="00AF0C7F"/>
    <w:rsid w:val="00AF3FA1"/>
    <w:rsid w:val="00B00B60"/>
    <w:rsid w:val="00B06319"/>
    <w:rsid w:val="00B126FC"/>
    <w:rsid w:val="00B15449"/>
    <w:rsid w:val="00B266FB"/>
    <w:rsid w:val="00B54FF5"/>
    <w:rsid w:val="00B60FB3"/>
    <w:rsid w:val="00B62FF6"/>
    <w:rsid w:val="00B7303F"/>
    <w:rsid w:val="00B770CB"/>
    <w:rsid w:val="00B87792"/>
    <w:rsid w:val="00B93086"/>
    <w:rsid w:val="00BA19ED"/>
    <w:rsid w:val="00BA4B8D"/>
    <w:rsid w:val="00BA66A0"/>
    <w:rsid w:val="00BA6F8A"/>
    <w:rsid w:val="00BC0F7D"/>
    <w:rsid w:val="00BD297D"/>
    <w:rsid w:val="00BD6E14"/>
    <w:rsid w:val="00BD7D31"/>
    <w:rsid w:val="00BE30D3"/>
    <w:rsid w:val="00BE3255"/>
    <w:rsid w:val="00BF128E"/>
    <w:rsid w:val="00BF427A"/>
    <w:rsid w:val="00BF523A"/>
    <w:rsid w:val="00C074DD"/>
    <w:rsid w:val="00C1496A"/>
    <w:rsid w:val="00C23E05"/>
    <w:rsid w:val="00C25BC2"/>
    <w:rsid w:val="00C313CF"/>
    <w:rsid w:val="00C324C2"/>
    <w:rsid w:val="00C33079"/>
    <w:rsid w:val="00C36308"/>
    <w:rsid w:val="00C45231"/>
    <w:rsid w:val="00C539FB"/>
    <w:rsid w:val="00C607E3"/>
    <w:rsid w:val="00C72833"/>
    <w:rsid w:val="00C80F1D"/>
    <w:rsid w:val="00C835D2"/>
    <w:rsid w:val="00C93F40"/>
    <w:rsid w:val="00C96BB8"/>
    <w:rsid w:val="00CA3D0C"/>
    <w:rsid w:val="00CB2AD6"/>
    <w:rsid w:val="00CD7427"/>
    <w:rsid w:val="00CE21E9"/>
    <w:rsid w:val="00CF322A"/>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97D"/>
    <w:rsid w:val="00DA7A03"/>
    <w:rsid w:val="00DB0B49"/>
    <w:rsid w:val="00DB1658"/>
    <w:rsid w:val="00DB1818"/>
    <w:rsid w:val="00DB6105"/>
    <w:rsid w:val="00DC309B"/>
    <w:rsid w:val="00DC4DA2"/>
    <w:rsid w:val="00DD0EAE"/>
    <w:rsid w:val="00DD4C17"/>
    <w:rsid w:val="00DD74A5"/>
    <w:rsid w:val="00DD7A42"/>
    <w:rsid w:val="00DE5F76"/>
    <w:rsid w:val="00DF1B75"/>
    <w:rsid w:val="00DF2B1F"/>
    <w:rsid w:val="00DF62CD"/>
    <w:rsid w:val="00E02AB5"/>
    <w:rsid w:val="00E0356A"/>
    <w:rsid w:val="00E045F7"/>
    <w:rsid w:val="00E105F0"/>
    <w:rsid w:val="00E15A9C"/>
    <w:rsid w:val="00E16509"/>
    <w:rsid w:val="00E16DBF"/>
    <w:rsid w:val="00E2211C"/>
    <w:rsid w:val="00E27121"/>
    <w:rsid w:val="00E32B12"/>
    <w:rsid w:val="00E41FAC"/>
    <w:rsid w:val="00E43492"/>
    <w:rsid w:val="00E44582"/>
    <w:rsid w:val="00E70FD3"/>
    <w:rsid w:val="00E714C8"/>
    <w:rsid w:val="00E77645"/>
    <w:rsid w:val="00E85326"/>
    <w:rsid w:val="00E85E1B"/>
    <w:rsid w:val="00EA15B0"/>
    <w:rsid w:val="00EA1BCD"/>
    <w:rsid w:val="00EA5EA7"/>
    <w:rsid w:val="00EC4A25"/>
    <w:rsid w:val="00ED4FB8"/>
    <w:rsid w:val="00EE28C6"/>
    <w:rsid w:val="00EE4459"/>
    <w:rsid w:val="00EF485E"/>
    <w:rsid w:val="00F025A2"/>
    <w:rsid w:val="00F04712"/>
    <w:rsid w:val="00F112E4"/>
    <w:rsid w:val="00F13360"/>
    <w:rsid w:val="00F22EC7"/>
    <w:rsid w:val="00F325C8"/>
    <w:rsid w:val="00F33894"/>
    <w:rsid w:val="00F42292"/>
    <w:rsid w:val="00F463F6"/>
    <w:rsid w:val="00F653B8"/>
    <w:rsid w:val="00F659B6"/>
    <w:rsid w:val="00F84A0C"/>
    <w:rsid w:val="00F9008D"/>
    <w:rsid w:val="00FA1266"/>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rsid w:val="00A80F69"/>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noProof/>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3ED4-5C59-4824-8C36-3AA210611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58</Pages>
  <Words>14551</Words>
  <Characters>82942</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12</cp:revision>
  <cp:lastPrinted>2019-02-25T14:05:00Z</cp:lastPrinted>
  <dcterms:created xsi:type="dcterms:W3CDTF">2023-05-30T19:37:00Z</dcterms:created>
  <dcterms:modified xsi:type="dcterms:W3CDTF">2023-05-30T19:41:00Z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