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7F6DE91D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</w:t>
            </w:r>
            <w:r w:rsidR="00BE400D">
              <w:rPr>
                <w:noProof w:val="0"/>
                <w:lang w:eastAsia="zh-CN"/>
              </w:rPr>
              <w:t>8</w:t>
            </w:r>
            <w:r w:rsidRPr="00D548B0">
              <w:rPr>
                <w:noProof w:val="0"/>
              </w:rPr>
              <w:t>.</w:t>
            </w:r>
            <w:r w:rsidR="00A51660">
              <w:rPr>
                <w:noProof w:val="0"/>
              </w:rPr>
              <w:t>5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3B4B5D">
              <w:rPr>
                <w:noProof w:val="0"/>
                <w:sz w:val="32"/>
                <w:lang w:eastAsia="zh-CN"/>
              </w:rPr>
              <w:t>4</w:t>
            </w:r>
            <w:r w:rsidRPr="00D548B0">
              <w:rPr>
                <w:noProof w:val="0"/>
                <w:sz w:val="32"/>
              </w:rPr>
              <w:t>-</w:t>
            </w:r>
            <w:r w:rsidR="00A51660">
              <w:rPr>
                <w:noProof w:val="0"/>
                <w:sz w:val="32"/>
              </w:rPr>
              <w:t>12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1B1FA26D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</w:t>
            </w:r>
            <w:r w:rsidR="00BE400D">
              <w:rPr>
                <w:rStyle w:val="ZGSM"/>
              </w:rPr>
              <w:t>8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6543C042" w:rsidR="00D548B0" w:rsidRPr="00C13D0F" w:rsidRDefault="00F6135C" w:rsidP="00660D3D">
            <w:pPr>
              <w:rPr>
                <w:i/>
              </w:rPr>
            </w:pPr>
            <w:r>
              <w:rPr>
                <w:lang w:eastAsia="en-US"/>
              </w:rPr>
              <w:object w:dxaOrig="2050" w:dyaOrig="1260" w14:anchorId="6EF5C2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3pt" o:ole="">
                  <v:imagedata r:id="rId9" o:title=""/>
                </v:shape>
                <o:OLEObject Type="Embed" ProgID="Word.Picture.8" ShapeID="_x0000_i1025" DrawAspect="Content" ObjectID="_1798965362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EC1286" w:rsidP="00660D3D">
            <w:pPr>
              <w:jc w:val="right"/>
            </w:pPr>
            <w:r>
              <w:pict w14:anchorId="5765BADD">
                <v:shape id="_x0000_i1026" type="#_x0000_t75" style="width:128pt;height:75pt;visibility:visible">
                  <v:imagedata r:id="rId11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A80E7E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69B2029B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B4B5D">
              <w:rPr>
                <w:noProof/>
                <w:sz w:val="18"/>
              </w:rPr>
              <w:t>4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5DA4F2D4" w14:textId="77777777" w:rsidR="00EC1286" w:rsidRDefault="00DB681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EC1286">
        <w:rPr>
          <w:noProof/>
        </w:rPr>
        <w:t>Foreword</w:t>
      </w:r>
      <w:r w:rsidR="00EC1286">
        <w:rPr>
          <w:noProof/>
        </w:rPr>
        <w:tab/>
        <w:t>23</w:t>
      </w:r>
    </w:p>
    <w:p w14:paraId="1C049346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24</w:t>
      </w:r>
    </w:p>
    <w:p w14:paraId="76929940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24</w:t>
      </w:r>
    </w:p>
    <w:p w14:paraId="710E2E9F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25</w:t>
      </w:r>
    </w:p>
    <w:p w14:paraId="481F8C1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25</w:t>
      </w:r>
    </w:p>
    <w:p w14:paraId="7D4D16DA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26</w:t>
      </w:r>
    </w:p>
    <w:p w14:paraId="1172AF9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28</w:t>
      </w:r>
    </w:p>
    <w:p w14:paraId="77C81524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30</w:t>
      </w:r>
    </w:p>
    <w:p w14:paraId="51DFF0A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30</w:t>
      </w:r>
    </w:p>
    <w:p w14:paraId="171F0F5B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31</w:t>
      </w:r>
    </w:p>
    <w:p w14:paraId="1D9CD8B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31</w:t>
      </w:r>
    </w:p>
    <w:p w14:paraId="2533E43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points analysis</w:t>
      </w:r>
      <w:r>
        <w:rPr>
          <w:noProof/>
        </w:rPr>
        <w:tab/>
        <w:t>32</w:t>
      </w:r>
    </w:p>
    <w:p w14:paraId="52C5E63E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32</w:t>
      </w:r>
    </w:p>
    <w:p w14:paraId="0D1ECC7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32</w:t>
      </w:r>
    </w:p>
    <w:p w14:paraId="7195BE73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32</w:t>
      </w:r>
    </w:p>
    <w:p w14:paraId="18B832D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32</w:t>
      </w:r>
    </w:p>
    <w:p w14:paraId="6D83660D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33</w:t>
      </w:r>
    </w:p>
    <w:p w14:paraId="64EEFBE7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36</w:t>
      </w:r>
    </w:p>
    <w:p w14:paraId="3F42BE6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CA</w:t>
      </w:r>
      <w:r>
        <w:rPr>
          <w:noProof/>
        </w:rPr>
        <w:tab/>
        <w:t>36</w:t>
      </w:r>
    </w:p>
    <w:p w14:paraId="7E90894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37</w:t>
      </w:r>
    </w:p>
    <w:p w14:paraId="09EF6AA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0A2D61">
        <w:rPr>
          <w:bCs/>
          <w:noProof/>
        </w:rPr>
        <w:t>two bands)</w:t>
      </w:r>
      <w:r>
        <w:rPr>
          <w:noProof/>
        </w:rPr>
        <w:tab/>
        <w:t>38</w:t>
      </w:r>
    </w:p>
    <w:p w14:paraId="40DB0D8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0A2D61">
        <w:rPr>
          <w:bCs/>
          <w:noProof/>
        </w:rPr>
        <w:t>three bands)</w:t>
      </w:r>
      <w:r>
        <w:rPr>
          <w:noProof/>
        </w:rPr>
        <w:tab/>
        <w:t>41</w:t>
      </w:r>
    </w:p>
    <w:p w14:paraId="2EA3398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0A2D61">
        <w:rPr>
          <w:bCs/>
          <w:noProof/>
        </w:rPr>
        <w:t>four bands)</w:t>
      </w:r>
      <w:r>
        <w:rPr>
          <w:noProof/>
        </w:rPr>
        <w:tab/>
        <w:t>42</w:t>
      </w:r>
    </w:p>
    <w:p w14:paraId="46E3CEE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DC</w:t>
      </w:r>
      <w:r>
        <w:rPr>
          <w:noProof/>
        </w:rPr>
        <w:tab/>
        <w:t>42</w:t>
      </w:r>
    </w:p>
    <w:p w14:paraId="2C86723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42</w:t>
      </w:r>
    </w:p>
    <w:p w14:paraId="3CD8046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43</w:t>
      </w:r>
    </w:p>
    <w:p w14:paraId="462D3F7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V2X</w:t>
      </w:r>
      <w:r>
        <w:rPr>
          <w:noProof/>
        </w:rPr>
        <w:tab/>
        <w:t>44</w:t>
      </w:r>
    </w:p>
    <w:p w14:paraId="50E817C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</w:t>
      </w:r>
      <w:r>
        <w:rPr>
          <w:noProof/>
        </w:rPr>
        <w:tab/>
        <w:t>44</w:t>
      </w:r>
    </w:p>
    <w:p w14:paraId="72E5614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44</w:t>
      </w:r>
    </w:p>
    <w:p w14:paraId="64D1797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ATG</w:t>
      </w:r>
      <w:r>
        <w:rPr>
          <w:noProof/>
        </w:rPr>
        <w:tab/>
        <w:t>45</w:t>
      </w:r>
    </w:p>
    <w:p w14:paraId="532CDB1C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45</w:t>
      </w:r>
    </w:p>
    <w:p w14:paraId="7ADEB30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45</w:t>
      </w:r>
    </w:p>
    <w:p w14:paraId="4C884A3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46</w:t>
      </w:r>
    </w:p>
    <w:p w14:paraId="2395403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46</w:t>
      </w:r>
    </w:p>
    <w:p w14:paraId="2FCD0B9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48</w:t>
      </w:r>
    </w:p>
    <w:p w14:paraId="6843887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48</w:t>
      </w:r>
    </w:p>
    <w:p w14:paraId="01D7DFF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Asymmetric channel bandwidths</w:t>
      </w:r>
      <w:r>
        <w:rPr>
          <w:noProof/>
        </w:rPr>
        <w:tab/>
        <w:t>51</w:t>
      </w:r>
    </w:p>
    <w:p w14:paraId="51B7647D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for CA</w:t>
      </w:r>
      <w:r>
        <w:rPr>
          <w:noProof/>
        </w:rPr>
        <w:tab/>
        <w:t>52</w:t>
      </w:r>
    </w:p>
    <w:p w14:paraId="0396E8E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4F70C59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53</w:t>
      </w:r>
    </w:p>
    <w:p w14:paraId="345856F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53</w:t>
      </w:r>
    </w:p>
    <w:p w14:paraId="3C0D354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</w:t>
      </w:r>
    </w:p>
    <w:p w14:paraId="61C1755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55</w:t>
      </w:r>
    </w:p>
    <w:p w14:paraId="55BFDD0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</w:t>
      </w:r>
      <w:r>
        <w:rPr>
          <w:noProof/>
        </w:rPr>
        <w:tab/>
        <w:t>56</w:t>
      </w:r>
    </w:p>
    <w:p w14:paraId="3C8E4B0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56</w:t>
      </w:r>
    </w:p>
    <w:p w14:paraId="39E01E7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56</w:t>
      </w:r>
    </w:p>
    <w:p w14:paraId="65FD5813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(e)RedCap</w:t>
      </w:r>
      <w:r>
        <w:rPr>
          <w:noProof/>
        </w:rPr>
        <w:tab/>
        <w:t>56</w:t>
      </w:r>
    </w:p>
    <w:p w14:paraId="4328CE7B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56</w:t>
      </w:r>
    </w:p>
    <w:p w14:paraId="0F862F0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56</w:t>
      </w:r>
    </w:p>
    <w:p w14:paraId="29C62FE7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56</w:t>
      </w:r>
    </w:p>
    <w:p w14:paraId="3328720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57</w:t>
      </w:r>
    </w:p>
    <w:p w14:paraId="31AB70D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57</w:t>
      </w:r>
    </w:p>
    <w:p w14:paraId="19143947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57</w:t>
      </w:r>
    </w:p>
    <w:p w14:paraId="37E61E7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58</w:t>
      </w:r>
    </w:p>
    <w:p w14:paraId="122C055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60</w:t>
      </w:r>
    </w:p>
    <w:p w14:paraId="3DD4A37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60</w:t>
      </w:r>
    </w:p>
    <w:p w14:paraId="2190823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61</w:t>
      </w:r>
    </w:p>
    <w:p w14:paraId="3FE084B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61</w:t>
      </w:r>
    </w:p>
    <w:p w14:paraId="234F7F2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TX–RX frequency separation</w:t>
      </w:r>
      <w:r>
        <w:rPr>
          <w:noProof/>
        </w:rPr>
        <w:tab/>
        <w:t>64</w:t>
      </w:r>
    </w:p>
    <w:p w14:paraId="3BCDB08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CA</w:t>
      </w:r>
      <w:r>
        <w:rPr>
          <w:noProof/>
        </w:rPr>
        <w:tab/>
        <w:t>65</w:t>
      </w:r>
    </w:p>
    <w:p w14:paraId="5CF99E6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CA</w:t>
      </w:r>
      <w:r>
        <w:rPr>
          <w:noProof/>
        </w:rPr>
        <w:tab/>
        <w:t>65</w:t>
      </w:r>
    </w:p>
    <w:p w14:paraId="6F3DD4B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CA</w:t>
      </w:r>
      <w:r>
        <w:rPr>
          <w:noProof/>
        </w:rPr>
        <w:tab/>
        <w:t>66</w:t>
      </w:r>
    </w:p>
    <w:p w14:paraId="321561E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CA</w:t>
      </w:r>
      <w:r>
        <w:rPr>
          <w:noProof/>
        </w:rPr>
        <w:tab/>
        <w:t>66</w:t>
      </w:r>
    </w:p>
    <w:p w14:paraId="79594EB4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66</w:t>
      </w:r>
    </w:p>
    <w:p w14:paraId="722D384A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V2X</w:t>
      </w:r>
      <w:r>
        <w:rPr>
          <w:noProof/>
        </w:rPr>
        <w:tab/>
        <w:t>66</w:t>
      </w:r>
    </w:p>
    <w:p w14:paraId="4BD5541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66</w:t>
      </w:r>
    </w:p>
    <w:p w14:paraId="52089F4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66</w:t>
      </w:r>
    </w:p>
    <w:p w14:paraId="2FD3FA6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66</w:t>
      </w:r>
    </w:p>
    <w:p w14:paraId="723937E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66</w:t>
      </w:r>
    </w:p>
    <w:p w14:paraId="18234D07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66</w:t>
      </w:r>
    </w:p>
    <w:p w14:paraId="1D4EB56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67</w:t>
      </w:r>
    </w:p>
    <w:p w14:paraId="6F92CCB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5.4F</w:t>
      </w:r>
      <w:r>
        <w:rPr>
          <w:noProof/>
        </w:rPr>
        <w:tab/>
        <w:t>67</w:t>
      </w:r>
    </w:p>
    <w:p w14:paraId="6DC3A80C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5.4G</w:t>
      </w:r>
      <w:r>
        <w:rPr>
          <w:noProof/>
        </w:rPr>
        <w:tab/>
        <w:t>67</w:t>
      </w:r>
    </w:p>
    <w:p w14:paraId="0612B70B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5.4H</w:t>
      </w:r>
      <w:r>
        <w:rPr>
          <w:noProof/>
        </w:rPr>
        <w:tab/>
        <w:t>67</w:t>
      </w:r>
    </w:p>
    <w:p w14:paraId="1704DD0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(e)RedCap</w:t>
      </w:r>
      <w:r>
        <w:rPr>
          <w:noProof/>
        </w:rPr>
        <w:tab/>
        <w:t>67</w:t>
      </w:r>
    </w:p>
    <w:p w14:paraId="309FA8E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(e)RedCap</w:t>
      </w:r>
      <w:r>
        <w:rPr>
          <w:noProof/>
        </w:rPr>
        <w:tab/>
        <w:t>67</w:t>
      </w:r>
    </w:p>
    <w:p w14:paraId="781EDC6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(e)RedCap</w:t>
      </w:r>
      <w:r>
        <w:rPr>
          <w:noProof/>
        </w:rPr>
        <w:tab/>
        <w:t>67</w:t>
      </w:r>
    </w:p>
    <w:p w14:paraId="52FAA11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67</w:t>
      </w:r>
    </w:p>
    <w:p w14:paraId="74025CB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67</w:t>
      </w:r>
    </w:p>
    <w:p w14:paraId="19AB101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67</w:t>
      </w:r>
    </w:p>
    <w:p w14:paraId="52957D9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(e)RedCap</w:t>
      </w:r>
      <w:r>
        <w:rPr>
          <w:noProof/>
        </w:rPr>
        <w:tab/>
        <w:t>67</w:t>
      </w:r>
    </w:p>
    <w:p w14:paraId="4C0053B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(e)RedCap</w:t>
      </w:r>
      <w:r>
        <w:rPr>
          <w:noProof/>
        </w:rPr>
        <w:tab/>
        <w:t>67</w:t>
      </w:r>
    </w:p>
    <w:p w14:paraId="439853FE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68</w:t>
      </w:r>
    </w:p>
    <w:p w14:paraId="45DB202C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CA</w:t>
      </w:r>
      <w:r>
        <w:rPr>
          <w:noProof/>
        </w:rPr>
        <w:tab/>
        <w:t>68</w:t>
      </w:r>
    </w:p>
    <w:p w14:paraId="026E1D3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</w:t>
      </w:r>
    </w:p>
    <w:p w14:paraId="556389A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68</w:t>
      </w:r>
    </w:p>
    <w:p w14:paraId="66A531E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72</w:t>
      </w:r>
    </w:p>
    <w:p w14:paraId="6A79228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72</w:t>
      </w:r>
    </w:p>
    <w:p w14:paraId="442F195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73</w:t>
      </w:r>
    </w:p>
    <w:p w14:paraId="5DEC1F8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0A2D61">
        <w:rPr>
          <w:bCs/>
          <w:noProof/>
        </w:rPr>
        <w:t>two bands)</w:t>
      </w:r>
      <w:r>
        <w:rPr>
          <w:noProof/>
        </w:rPr>
        <w:tab/>
        <w:t>74</w:t>
      </w:r>
    </w:p>
    <w:p w14:paraId="46837B9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0A2D61">
        <w:rPr>
          <w:bCs/>
          <w:noProof/>
        </w:rPr>
        <w:t>three bands)</w:t>
      </w:r>
      <w:r>
        <w:rPr>
          <w:noProof/>
        </w:rPr>
        <w:tab/>
        <w:t>87</w:t>
      </w:r>
    </w:p>
    <w:p w14:paraId="3D28B34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0A2D61">
        <w:rPr>
          <w:bCs/>
          <w:noProof/>
        </w:rPr>
        <w:t>four bands)</w:t>
      </w:r>
      <w:r>
        <w:rPr>
          <w:noProof/>
        </w:rPr>
        <w:tab/>
        <w:t>100</w:t>
      </w:r>
    </w:p>
    <w:p w14:paraId="5D73AFAB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104</w:t>
      </w:r>
    </w:p>
    <w:p w14:paraId="3A272862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SUL</w:t>
      </w:r>
      <w:r>
        <w:rPr>
          <w:noProof/>
        </w:rPr>
        <w:tab/>
        <w:t>104</w:t>
      </w:r>
    </w:p>
    <w:p w14:paraId="0B451BB6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109</w:t>
      </w:r>
    </w:p>
    <w:p w14:paraId="7544BC0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test requirements for </w:t>
      </w:r>
      <w:r>
        <w:rPr>
          <w:noProof/>
          <w:lang w:eastAsia="zh-CN"/>
        </w:rPr>
        <w:t>ΔT</w:t>
      </w:r>
      <w:r w:rsidRPr="000A2D61">
        <w:rPr>
          <w:noProof/>
          <w:vertAlign w:val="subscript"/>
          <w:lang w:eastAsia="zh-CN"/>
        </w:rPr>
        <w:t>IB,c</w:t>
      </w:r>
      <w:r>
        <w:rPr>
          <w:noProof/>
        </w:rPr>
        <w:tab/>
        <w:t>109</w:t>
      </w:r>
    </w:p>
    <w:p w14:paraId="68ED569D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7420C6BC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112</w:t>
      </w:r>
    </w:p>
    <w:p w14:paraId="2875043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2C30B8BC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127</w:t>
      </w:r>
    </w:p>
    <w:p w14:paraId="642BC196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 w:rsidRPr="000A2D61">
        <w:rPr>
          <w:rFonts w:eastAsia="SimSun"/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7DAE87A8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2B973503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</w:t>
      </w:r>
      <w:r>
        <w:rPr>
          <w:noProof/>
        </w:rPr>
        <w:tab/>
        <w:t>129</w:t>
      </w:r>
    </w:p>
    <w:p w14:paraId="62D98D0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129</w:t>
      </w:r>
    </w:p>
    <w:p w14:paraId="4F0436A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139</w:t>
      </w:r>
    </w:p>
    <w:p w14:paraId="6FB2BC0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177</w:t>
      </w:r>
    </w:p>
    <w:p w14:paraId="36E52ED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404</w:t>
      </w:r>
    </w:p>
    <w:p w14:paraId="1141D79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</w:t>
      </w:r>
      <w:r>
        <w:rPr>
          <w:noProof/>
        </w:rPr>
        <w:tab/>
        <w:t>412</w:t>
      </w:r>
    </w:p>
    <w:p w14:paraId="25F7FF7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  <w:lang w:eastAsia="en-US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412</w:t>
      </w:r>
    </w:p>
    <w:p w14:paraId="361042A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412</w:t>
      </w:r>
    </w:p>
    <w:p w14:paraId="28D928DB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412</w:t>
      </w:r>
    </w:p>
    <w:p w14:paraId="2E011188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412</w:t>
      </w:r>
    </w:p>
    <w:p w14:paraId="7A0A5C2E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412</w:t>
      </w:r>
    </w:p>
    <w:p w14:paraId="7A7F3F60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415</w:t>
      </w:r>
    </w:p>
    <w:p w14:paraId="7EAF5103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416</w:t>
      </w:r>
    </w:p>
    <w:p w14:paraId="26C3EC2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  <w:lang w:eastAsia="en-US"/>
        </w:rPr>
        <w:lastRenderedPageBreak/>
        <w:t>6.2A.1.1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416</w:t>
      </w:r>
    </w:p>
    <w:p w14:paraId="45469A8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422</w:t>
      </w:r>
    </w:p>
    <w:p w14:paraId="40A4415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422</w:t>
      </w:r>
    </w:p>
    <w:p w14:paraId="786C1EFD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FFS</w:t>
      </w:r>
      <w:r>
        <w:rPr>
          <w:noProof/>
        </w:rPr>
        <w:tab/>
        <w:t>422</w:t>
      </w:r>
    </w:p>
    <w:p w14:paraId="66EDD56E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FFS</w:t>
      </w:r>
      <w:r>
        <w:rPr>
          <w:noProof/>
        </w:rPr>
        <w:tab/>
        <w:t>422</w:t>
      </w:r>
    </w:p>
    <w:p w14:paraId="4D21D12D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422</w:t>
      </w:r>
    </w:p>
    <w:p w14:paraId="25627AA0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422</w:t>
      </w:r>
    </w:p>
    <w:p w14:paraId="4E070658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425</w:t>
      </w:r>
    </w:p>
    <w:p w14:paraId="7E8B3CF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427</w:t>
      </w:r>
    </w:p>
    <w:p w14:paraId="3EAF28F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451</w:t>
      </w:r>
    </w:p>
    <w:p w14:paraId="60C2BBE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451</w:t>
      </w:r>
    </w:p>
    <w:p w14:paraId="29B08882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451</w:t>
      </w:r>
    </w:p>
    <w:p w14:paraId="74719E0B" w14:textId="77777777" w:rsidR="00EC1286" w:rsidRDefault="00EC128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A-MPR for CA_NS_04</w:t>
      </w:r>
      <w:r>
        <w:rPr>
          <w:noProof/>
        </w:rPr>
        <w:tab/>
        <w:t>452</w:t>
      </w:r>
    </w:p>
    <w:p w14:paraId="45C8FC63" w14:textId="77777777" w:rsidR="00EC1286" w:rsidRDefault="00EC1286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Non-contiguous allocations</w:t>
      </w:r>
      <w:r>
        <w:rPr>
          <w:noProof/>
        </w:rPr>
        <w:tab/>
        <w:t>453</w:t>
      </w:r>
    </w:p>
    <w:p w14:paraId="4A874D7D" w14:textId="77777777" w:rsidR="00EC1286" w:rsidRDefault="00EC1286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AMPR</w:t>
      </w:r>
      <w:r w:rsidRPr="000A2D61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453</w:t>
      </w:r>
    </w:p>
    <w:p w14:paraId="43B480FD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FFS</w:t>
      </w:r>
      <w:r>
        <w:rPr>
          <w:noProof/>
        </w:rPr>
        <w:tab/>
        <w:t>454</w:t>
      </w:r>
    </w:p>
    <w:p w14:paraId="7EC535CF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454</w:t>
      </w:r>
    </w:p>
    <w:p w14:paraId="6EAE467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457</w:t>
      </w:r>
    </w:p>
    <w:p w14:paraId="2ED28EF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469</w:t>
      </w:r>
    </w:p>
    <w:p w14:paraId="5EC348B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469</w:t>
      </w:r>
    </w:p>
    <w:p w14:paraId="04C943B0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469</w:t>
      </w:r>
    </w:p>
    <w:p w14:paraId="38367B0C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0A2D61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476</w:t>
      </w:r>
    </w:p>
    <w:p w14:paraId="1D1B5979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477</w:t>
      </w:r>
    </w:p>
    <w:p w14:paraId="3D442FD4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477</w:t>
      </w:r>
    </w:p>
    <w:p w14:paraId="7BEBACAE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0A2D61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477</w:t>
      </w:r>
    </w:p>
    <w:p w14:paraId="1B4C992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483</w:t>
      </w:r>
    </w:p>
    <w:p w14:paraId="649C567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NR-DC</w:t>
      </w:r>
      <w:r>
        <w:rPr>
          <w:noProof/>
        </w:rPr>
        <w:tab/>
        <w:t>490</w:t>
      </w:r>
    </w:p>
    <w:p w14:paraId="5CAD0EC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490</w:t>
      </w:r>
    </w:p>
    <w:p w14:paraId="761BFCE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490</w:t>
      </w:r>
    </w:p>
    <w:p w14:paraId="2AC2B86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conformance requirements</w:t>
      </w:r>
      <w:r>
        <w:rPr>
          <w:noProof/>
        </w:rPr>
        <w:tab/>
        <w:t>490</w:t>
      </w:r>
    </w:p>
    <w:p w14:paraId="0B29637F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FFS</w:t>
      </w:r>
      <w:r>
        <w:rPr>
          <w:noProof/>
        </w:rPr>
        <w:tab/>
        <w:t>490</w:t>
      </w:r>
    </w:p>
    <w:p w14:paraId="4DDAC053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FFS</w:t>
      </w:r>
      <w:r>
        <w:rPr>
          <w:noProof/>
        </w:rPr>
        <w:tab/>
        <w:t>490</w:t>
      </w:r>
    </w:p>
    <w:p w14:paraId="5C110B0A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490</w:t>
      </w:r>
    </w:p>
    <w:p w14:paraId="14E1652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UE maximum output power for NR-DC</w:t>
      </w:r>
      <w:r>
        <w:rPr>
          <w:noProof/>
        </w:rPr>
        <w:tab/>
        <w:t>490</w:t>
      </w:r>
    </w:p>
    <w:p w14:paraId="25F1B5C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492</w:t>
      </w:r>
    </w:p>
    <w:p w14:paraId="44D7406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10CE703C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FFS</w:t>
      </w:r>
      <w:r>
        <w:rPr>
          <w:noProof/>
        </w:rPr>
        <w:tab/>
        <w:t>492</w:t>
      </w:r>
    </w:p>
    <w:p w14:paraId="5AB465D8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FFS</w:t>
      </w:r>
      <w:r>
        <w:rPr>
          <w:noProof/>
        </w:rPr>
        <w:tab/>
        <w:t>492</w:t>
      </w:r>
    </w:p>
    <w:p w14:paraId="55B3E436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</w:t>
      </w:r>
      <w:r w:rsidRPr="000A2D61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492</w:t>
      </w:r>
    </w:p>
    <w:p w14:paraId="7146D62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493</w:t>
      </w:r>
    </w:p>
    <w:p w14:paraId="4592EE5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494</w:t>
      </w:r>
    </w:p>
    <w:p w14:paraId="30CE346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494</w:t>
      </w:r>
    </w:p>
    <w:p w14:paraId="71BE3BF8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FFS</w:t>
      </w:r>
      <w:r>
        <w:rPr>
          <w:noProof/>
        </w:rPr>
        <w:tab/>
        <w:t>494</w:t>
      </w:r>
    </w:p>
    <w:p w14:paraId="2A0F9B65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FFS</w:t>
      </w:r>
      <w:r>
        <w:rPr>
          <w:noProof/>
        </w:rPr>
        <w:tab/>
        <w:t>494</w:t>
      </w:r>
    </w:p>
    <w:p w14:paraId="33C946BC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494</w:t>
      </w:r>
    </w:p>
    <w:p w14:paraId="4BAB7A5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494</w:t>
      </w:r>
    </w:p>
    <w:p w14:paraId="0C81C9A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496</w:t>
      </w:r>
    </w:p>
    <w:p w14:paraId="6A21E847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conformance requirements</w:t>
      </w:r>
      <w:r>
        <w:rPr>
          <w:noProof/>
        </w:rPr>
        <w:tab/>
        <w:t>496</w:t>
      </w:r>
    </w:p>
    <w:p w14:paraId="31D8D91D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496</w:t>
      </w:r>
    </w:p>
    <w:p w14:paraId="670E07E6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0A2D61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499</w:t>
      </w:r>
    </w:p>
    <w:p w14:paraId="2051DEA5" w14:textId="77777777" w:rsidR="00EC1286" w:rsidRDefault="00EC128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499</w:t>
      </w:r>
    </w:p>
    <w:p w14:paraId="7FD71C7B" w14:textId="77777777" w:rsidR="00EC1286" w:rsidRDefault="00EC128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499</w:t>
      </w:r>
    </w:p>
    <w:p w14:paraId="7A6C91E4" w14:textId="77777777" w:rsidR="00EC1286" w:rsidRDefault="00EC128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499</w:t>
      </w:r>
    </w:p>
    <w:p w14:paraId="3225D7B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499</w:t>
      </w:r>
    </w:p>
    <w:p w14:paraId="70D1FD2B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SUL</w:t>
      </w:r>
      <w:r>
        <w:rPr>
          <w:noProof/>
        </w:rPr>
        <w:tab/>
        <w:t>502</w:t>
      </w:r>
    </w:p>
    <w:p w14:paraId="42EA4B7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502</w:t>
      </w:r>
    </w:p>
    <w:p w14:paraId="315DDCF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0A2D61">
        <w:rPr>
          <w:noProof/>
          <w:vertAlign w:val="subscript"/>
          <w:lang w:eastAsia="zh-CN"/>
        </w:rPr>
        <w:t>IB,c</w:t>
      </w:r>
      <w:r>
        <w:rPr>
          <w:noProof/>
        </w:rPr>
        <w:tab/>
        <w:t>504</w:t>
      </w:r>
    </w:p>
    <w:p w14:paraId="78F397B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505</w:t>
      </w:r>
    </w:p>
    <w:p w14:paraId="340F73F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507</w:t>
      </w:r>
    </w:p>
    <w:p w14:paraId="4FDF83C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507</w:t>
      </w:r>
    </w:p>
    <w:p w14:paraId="4CCFF92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517</w:t>
      </w:r>
    </w:p>
    <w:p w14:paraId="619566E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UL MIMO</w:t>
      </w:r>
      <w:r>
        <w:rPr>
          <w:noProof/>
        </w:rPr>
        <w:tab/>
        <w:t>557</w:t>
      </w:r>
    </w:p>
    <w:p w14:paraId="3B9914F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557</w:t>
      </w:r>
    </w:p>
    <w:p w14:paraId="7AC717C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562</w:t>
      </w:r>
    </w:p>
    <w:p w14:paraId="42E846B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565</w:t>
      </w:r>
    </w:p>
    <w:p w14:paraId="63EEE73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592</w:t>
      </w:r>
    </w:p>
    <w:p w14:paraId="5F296DB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597</w:t>
      </w:r>
    </w:p>
    <w:p w14:paraId="5363EB6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660</w:t>
      </w:r>
    </w:p>
    <w:p w14:paraId="3B4B0FB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673</w:t>
      </w:r>
    </w:p>
    <w:p w14:paraId="49A76B0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677</w:t>
      </w:r>
    </w:p>
    <w:p w14:paraId="36C29DB3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V2X</w:t>
      </w:r>
      <w:r>
        <w:rPr>
          <w:noProof/>
        </w:rPr>
        <w:tab/>
        <w:t>679</w:t>
      </w:r>
    </w:p>
    <w:p w14:paraId="6328BCE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679</w:t>
      </w:r>
    </w:p>
    <w:p w14:paraId="2CE40B2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conformance requirements</w:t>
      </w:r>
      <w:r>
        <w:rPr>
          <w:noProof/>
        </w:rPr>
        <w:tab/>
        <w:t>679</w:t>
      </w:r>
    </w:p>
    <w:p w14:paraId="438D1FE7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681</w:t>
      </w:r>
    </w:p>
    <w:p w14:paraId="180DAC0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681</w:t>
      </w:r>
    </w:p>
    <w:p w14:paraId="5F8C2FA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concurrent operation</w:t>
      </w:r>
      <w:r>
        <w:rPr>
          <w:noProof/>
        </w:rPr>
        <w:tab/>
        <w:t>681</w:t>
      </w:r>
    </w:p>
    <w:p w14:paraId="200BECB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685</w:t>
      </w:r>
    </w:p>
    <w:p w14:paraId="0485B97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</w:t>
      </w:r>
    </w:p>
    <w:p w14:paraId="1928196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689</w:t>
      </w:r>
    </w:p>
    <w:p w14:paraId="3262D60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694</w:t>
      </w:r>
    </w:p>
    <w:p w14:paraId="14BA06C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695</w:t>
      </w:r>
    </w:p>
    <w:p w14:paraId="3FA24B7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700</w:t>
      </w:r>
    </w:p>
    <w:p w14:paraId="5036124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700</w:t>
      </w:r>
    </w:p>
    <w:p w14:paraId="45675BB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</w:t>
      </w:r>
      <w:r>
        <w:rPr>
          <w:noProof/>
        </w:rPr>
        <w:tab/>
        <w:t>708</w:t>
      </w:r>
    </w:p>
    <w:p w14:paraId="29378C3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 / SL-MIMO</w:t>
      </w:r>
      <w:r>
        <w:rPr>
          <w:noProof/>
        </w:rPr>
        <w:tab/>
        <w:t>726</w:t>
      </w:r>
    </w:p>
    <w:p w14:paraId="530A43E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732</w:t>
      </w:r>
    </w:p>
    <w:p w14:paraId="4BDB409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</w:t>
      </w:r>
      <w:r>
        <w:rPr>
          <w:noProof/>
        </w:rPr>
        <w:tab/>
        <w:t>733</w:t>
      </w:r>
    </w:p>
    <w:p w14:paraId="354ACF7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733</w:t>
      </w:r>
    </w:p>
    <w:p w14:paraId="1206729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</w:t>
      </w:r>
      <w:r>
        <w:rPr>
          <w:noProof/>
        </w:rPr>
        <w:tab/>
        <w:t>737</w:t>
      </w:r>
    </w:p>
    <w:p w14:paraId="1C6784B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 / SL-MIMO</w:t>
      </w:r>
      <w:r>
        <w:rPr>
          <w:noProof/>
        </w:rPr>
        <w:tab/>
        <w:t>739</w:t>
      </w:r>
    </w:p>
    <w:p w14:paraId="4A5C3E1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concurrent operation</w:t>
      </w:r>
      <w:r>
        <w:rPr>
          <w:noProof/>
        </w:rPr>
        <w:tab/>
        <w:t>739</w:t>
      </w:r>
    </w:p>
    <w:p w14:paraId="4FC70D16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744</w:t>
      </w:r>
    </w:p>
    <w:p w14:paraId="224DF43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744</w:t>
      </w:r>
    </w:p>
    <w:p w14:paraId="239D9E3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747</w:t>
      </w:r>
    </w:p>
    <w:p w14:paraId="70CAA5F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749</w:t>
      </w:r>
    </w:p>
    <w:p w14:paraId="294D478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753</w:t>
      </w:r>
    </w:p>
    <w:p w14:paraId="14BEB1D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shared spectrum access</w:t>
      </w:r>
      <w:r>
        <w:rPr>
          <w:noProof/>
        </w:rPr>
        <w:tab/>
        <w:t>765</w:t>
      </w:r>
    </w:p>
    <w:p w14:paraId="72B90866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767</w:t>
      </w:r>
    </w:p>
    <w:p w14:paraId="3F8430F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767</w:t>
      </w:r>
    </w:p>
    <w:p w14:paraId="4D57033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779</w:t>
      </w:r>
    </w:p>
    <w:p w14:paraId="1E242C0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813</w:t>
      </w:r>
    </w:p>
    <w:p w14:paraId="6CB8EAF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839</w:t>
      </w:r>
    </w:p>
    <w:p w14:paraId="0D1B065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Transmitter power for CA with UL MIMO</w:t>
      </w:r>
      <w:r>
        <w:rPr>
          <w:noProof/>
        </w:rPr>
        <w:tab/>
        <w:t>843</w:t>
      </w:r>
    </w:p>
    <w:p w14:paraId="60CDD2D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Transmitter power for intra-band UL contiguous CA with UL MIMO</w:t>
      </w:r>
      <w:r>
        <w:rPr>
          <w:noProof/>
        </w:rPr>
        <w:tab/>
        <w:t>843</w:t>
      </w:r>
    </w:p>
    <w:p w14:paraId="531EB9F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UE maximum output power for intra-band UL contiguous CA with UL MIMO</w:t>
      </w:r>
      <w:r>
        <w:rPr>
          <w:noProof/>
        </w:rPr>
        <w:tab/>
        <w:t>843</w:t>
      </w:r>
    </w:p>
    <w:p w14:paraId="5CD1A24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UE maximum output power reduction for intra-band UL contiguous CA with UL MIMO</w:t>
      </w:r>
      <w:r>
        <w:rPr>
          <w:noProof/>
        </w:rPr>
        <w:tab/>
        <w:t>844</w:t>
      </w:r>
    </w:p>
    <w:p w14:paraId="714B84A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UE additional maximum output power reduction for intra-band UL contiguous CA with UL MIMO</w:t>
      </w:r>
      <w:r>
        <w:rPr>
          <w:noProof/>
        </w:rPr>
        <w:tab/>
        <w:t>847</w:t>
      </w:r>
    </w:p>
    <w:p w14:paraId="792D45C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Configured transmitted power for intra-band UL contiguous CA with UL MIMO</w:t>
      </w:r>
      <w:r>
        <w:rPr>
          <w:noProof/>
        </w:rPr>
        <w:tab/>
        <w:t>850</w:t>
      </w:r>
    </w:p>
    <w:p w14:paraId="58DB8D6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6.2H.2</w:t>
      </w:r>
      <w:r>
        <w:rPr>
          <w:noProof/>
        </w:rPr>
        <w:tab/>
        <w:t>854</w:t>
      </w:r>
    </w:p>
    <w:p w14:paraId="79CDAB9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Transmitter power for inter-band UL CA with UL MIMO</w:t>
      </w:r>
      <w:r>
        <w:rPr>
          <w:noProof/>
        </w:rPr>
        <w:tab/>
        <w:t>854</w:t>
      </w:r>
    </w:p>
    <w:p w14:paraId="623BEE7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UE maximum output power for inter-band UL CA with UL MIMO</w:t>
      </w:r>
      <w:r>
        <w:rPr>
          <w:noProof/>
        </w:rPr>
        <w:tab/>
        <w:t>854</w:t>
      </w:r>
    </w:p>
    <w:p w14:paraId="3038DAF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UE maximum output power reduction for inter-band UL CA with UL MIMO</w:t>
      </w:r>
      <w:r>
        <w:rPr>
          <w:noProof/>
        </w:rPr>
        <w:tab/>
        <w:t>859</w:t>
      </w:r>
    </w:p>
    <w:p w14:paraId="10363B3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UE additional maximum output power reduction for inter-band UL CA with UL MIMO</w:t>
      </w:r>
      <w:r>
        <w:rPr>
          <w:noProof/>
        </w:rPr>
        <w:tab/>
        <w:t>860</w:t>
      </w:r>
    </w:p>
    <w:p w14:paraId="0B8A408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Configured transmitted power for inter-band UL CA with UL MIMO</w:t>
      </w:r>
      <w:r>
        <w:rPr>
          <w:noProof/>
        </w:rPr>
        <w:tab/>
        <w:t>860</w:t>
      </w:r>
    </w:p>
    <w:p w14:paraId="51DAB145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(e)RedCap</w:t>
      </w:r>
      <w:r>
        <w:rPr>
          <w:noProof/>
        </w:rPr>
        <w:tab/>
        <w:t>861</w:t>
      </w:r>
    </w:p>
    <w:p w14:paraId="4DCF745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861</w:t>
      </w:r>
    </w:p>
    <w:p w14:paraId="2AAE0F8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863</w:t>
      </w:r>
    </w:p>
    <w:p w14:paraId="7295BE0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eRedCap</w:t>
      </w:r>
      <w:r>
        <w:rPr>
          <w:noProof/>
        </w:rPr>
        <w:tab/>
        <w:t>863</w:t>
      </w:r>
    </w:p>
    <w:p w14:paraId="75A7D72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865</w:t>
      </w:r>
    </w:p>
    <w:p w14:paraId="42F6C1D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865</w:t>
      </w:r>
    </w:p>
    <w:p w14:paraId="0F7870D7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ATG</w:t>
      </w:r>
      <w:r>
        <w:rPr>
          <w:noProof/>
        </w:rPr>
        <w:tab/>
        <w:t>865</w:t>
      </w:r>
    </w:p>
    <w:p w14:paraId="1A8DA00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ATG</w:t>
      </w:r>
      <w:r>
        <w:rPr>
          <w:noProof/>
        </w:rPr>
        <w:tab/>
        <w:t>865</w:t>
      </w:r>
    </w:p>
    <w:p w14:paraId="46400D2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</w:t>
      </w:r>
      <w:r>
        <w:rPr>
          <w:noProof/>
          <w:lang w:eastAsia="zh-CN"/>
        </w:rPr>
        <w:t>J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867</w:t>
      </w:r>
    </w:p>
    <w:p w14:paraId="22461D6A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 with Tx Diversity</w:t>
      </w:r>
      <w:r>
        <w:rPr>
          <w:noProof/>
        </w:rPr>
        <w:tab/>
        <w:t>871</w:t>
      </w:r>
    </w:p>
    <w:p w14:paraId="76E3297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6.2L.1</w:t>
      </w:r>
      <w:r>
        <w:rPr>
          <w:noProof/>
        </w:rPr>
        <w:tab/>
        <w:t>871</w:t>
      </w:r>
    </w:p>
    <w:p w14:paraId="03BAE91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6.2L.2</w:t>
      </w:r>
      <w:r>
        <w:rPr>
          <w:noProof/>
        </w:rPr>
        <w:tab/>
        <w:t>871</w:t>
      </w:r>
    </w:p>
    <w:p w14:paraId="348DD594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inter-band UL CA with Tx Diversity</w:t>
      </w:r>
      <w:r>
        <w:rPr>
          <w:noProof/>
        </w:rPr>
        <w:tab/>
        <w:t>871</w:t>
      </w:r>
    </w:p>
    <w:p w14:paraId="404752A7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UE maximum output power for inter-band UL CA with Tx Diversity</w:t>
      </w:r>
      <w:r>
        <w:rPr>
          <w:noProof/>
        </w:rPr>
        <w:tab/>
        <w:t>871</w:t>
      </w:r>
    </w:p>
    <w:p w14:paraId="0B3A99E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UE maximum output power reduction for inter-band UL CA with Tx Diversity</w:t>
      </w:r>
      <w:r>
        <w:rPr>
          <w:noProof/>
        </w:rPr>
        <w:tab/>
        <w:t>877</w:t>
      </w:r>
    </w:p>
    <w:p w14:paraId="622DEB9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UE additional maximum output power reduction for inter-band UL CA with Tx Diversity</w:t>
      </w:r>
      <w:r>
        <w:rPr>
          <w:noProof/>
        </w:rPr>
        <w:tab/>
        <w:t>877</w:t>
      </w:r>
    </w:p>
    <w:p w14:paraId="16B4933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6.2L.3.4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Configured transmitted power for inter-band UL CA with Tx Diversity</w:t>
      </w:r>
      <w:r>
        <w:rPr>
          <w:noProof/>
        </w:rPr>
        <w:tab/>
        <w:t>878</w:t>
      </w:r>
    </w:p>
    <w:p w14:paraId="2880932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</w:t>
      </w:r>
      <w:r>
        <w:rPr>
          <w:noProof/>
        </w:rPr>
        <w:tab/>
        <w:t>878</w:t>
      </w:r>
    </w:p>
    <w:p w14:paraId="67990CE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878</w:t>
      </w:r>
    </w:p>
    <w:p w14:paraId="7591422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880</w:t>
      </w:r>
    </w:p>
    <w:p w14:paraId="60A2ACA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882</w:t>
      </w:r>
    </w:p>
    <w:p w14:paraId="5BC65337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882</w:t>
      </w:r>
    </w:p>
    <w:p w14:paraId="627348E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882</w:t>
      </w:r>
    </w:p>
    <w:p w14:paraId="7BC1DE8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887</w:t>
      </w:r>
    </w:p>
    <w:p w14:paraId="5781C0F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887</w:t>
      </w:r>
    </w:p>
    <w:p w14:paraId="27D5D11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894</w:t>
      </w:r>
    </w:p>
    <w:p w14:paraId="50C2A8F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894</w:t>
      </w:r>
    </w:p>
    <w:p w14:paraId="56D89DC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905</w:t>
      </w:r>
    </w:p>
    <w:p w14:paraId="4F2A1F9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905</w:t>
      </w:r>
    </w:p>
    <w:p w14:paraId="1E0B534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905</w:t>
      </w:r>
    </w:p>
    <w:p w14:paraId="3385A534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905</w:t>
      </w:r>
    </w:p>
    <w:p w14:paraId="291F856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905</w:t>
      </w:r>
    </w:p>
    <w:p w14:paraId="394D54CD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905</w:t>
      </w:r>
    </w:p>
    <w:p w14:paraId="66BAFF8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908</w:t>
      </w:r>
    </w:p>
    <w:p w14:paraId="2EE9F40D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923</w:t>
      </w:r>
    </w:p>
    <w:p w14:paraId="604462EC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928</w:t>
      </w:r>
    </w:p>
    <w:p w14:paraId="3A93ED8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  <w:lang w:eastAsia="zh-CN"/>
        </w:rPr>
        <w:t>Mini</w:t>
      </w:r>
      <w:r w:rsidRPr="000A2D61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928</w:t>
      </w:r>
    </w:p>
    <w:p w14:paraId="580BF5D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928</w:t>
      </w:r>
    </w:p>
    <w:p w14:paraId="5DE2E98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928</w:t>
      </w:r>
    </w:p>
    <w:p w14:paraId="6525071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6.3A.</w:t>
      </w:r>
      <w:r w:rsidRPr="000A2D61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 OFF power for CA</w:t>
      </w:r>
      <w:r>
        <w:rPr>
          <w:noProof/>
        </w:rPr>
        <w:tab/>
        <w:t>931</w:t>
      </w:r>
    </w:p>
    <w:p w14:paraId="588E595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6.3A.</w:t>
      </w:r>
      <w:r w:rsidRPr="000A2D61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conformance requirements</w:t>
      </w:r>
      <w:r>
        <w:rPr>
          <w:noProof/>
        </w:rPr>
        <w:tab/>
        <w:t>931</w:t>
      </w:r>
    </w:p>
    <w:p w14:paraId="68066A3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 OFF power for CA (2UL CA)</w:t>
      </w:r>
      <w:r>
        <w:rPr>
          <w:noProof/>
        </w:rPr>
        <w:tab/>
        <w:t>932</w:t>
      </w:r>
    </w:p>
    <w:p w14:paraId="5924E93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933</w:t>
      </w:r>
    </w:p>
    <w:p w14:paraId="7813AFC7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933</w:t>
      </w:r>
    </w:p>
    <w:p w14:paraId="264B6C77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933</w:t>
      </w:r>
    </w:p>
    <w:p w14:paraId="368CDEC8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933</w:t>
      </w:r>
    </w:p>
    <w:p w14:paraId="554B786B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SimSun"/>
          <w:noProof/>
          <w:lang w:eastAsia="zh-CN"/>
        </w:rPr>
        <w:t>6.3A.3.0.3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933</w:t>
      </w:r>
    </w:p>
    <w:p w14:paraId="4B5791F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943</w:t>
      </w:r>
    </w:p>
    <w:p w14:paraId="798681B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</w:rPr>
        <w:t>Void</w:t>
      </w:r>
      <w:r>
        <w:rPr>
          <w:noProof/>
        </w:rPr>
        <w:tab/>
        <w:t>949</w:t>
      </w:r>
    </w:p>
    <w:p w14:paraId="382A7DE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</w:rPr>
        <w:t>6.3A.3.2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949</w:t>
      </w:r>
    </w:p>
    <w:p w14:paraId="512BF01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</w:rPr>
        <w:t>6.3A.3.3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954</w:t>
      </w:r>
    </w:p>
    <w:p w14:paraId="1DA6638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</w:rPr>
        <w:t>6.3A.3.4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</w:rPr>
        <w:t>Time mask for switching between one uplink band with one transmit antenna connector and one uplink band with two transmit antenna connectors (3UL CA)</w:t>
      </w:r>
      <w:r>
        <w:rPr>
          <w:noProof/>
        </w:rPr>
        <w:tab/>
        <w:t>958</w:t>
      </w:r>
    </w:p>
    <w:p w14:paraId="1345A66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</w:rPr>
        <w:t>6.3A.3.5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</w:rPr>
        <w:t>Time mask for switching between two uplink bands with two transmit antenna connectors (3UL CA)</w:t>
      </w:r>
      <w:r>
        <w:rPr>
          <w:noProof/>
        </w:rPr>
        <w:tab/>
        <w:t>963</w:t>
      </w:r>
    </w:p>
    <w:p w14:paraId="720CE41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</w:rPr>
        <w:t>6.3A.3.6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</w:rPr>
        <w:t>Time mask for switching across three uplink bands</w:t>
      </w:r>
      <w:r>
        <w:rPr>
          <w:noProof/>
        </w:rPr>
        <w:tab/>
        <w:t>970</w:t>
      </w:r>
    </w:p>
    <w:p w14:paraId="7397A5DD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</w:rPr>
        <w:t>6.3A.3.7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</w:rPr>
        <w:t>Time mask for switching across four uplink bands</w:t>
      </w:r>
      <w:r>
        <w:rPr>
          <w:noProof/>
        </w:rPr>
        <w:tab/>
        <w:t>973</w:t>
      </w:r>
    </w:p>
    <w:p w14:paraId="1BC3093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976</w:t>
      </w:r>
    </w:p>
    <w:p w14:paraId="24448B0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976</w:t>
      </w:r>
    </w:p>
    <w:p w14:paraId="74962012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976</w:t>
      </w:r>
    </w:p>
    <w:p w14:paraId="3E5949E6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976</w:t>
      </w:r>
    </w:p>
    <w:p w14:paraId="0274E40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980</w:t>
      </w:r>
    </w:p>
    <w:p w14:paraId="595CDAD3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980</w:t>
      </w:r>
    </w:p>
    <w:p w14:paraId="5A43BB47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980</w:t>
      </w:r>
    </w:p>
    <w:p w14:paraId="73746F7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988</w:t>
      </w:r>
    </w:p>
    <w:p w14:paraId="54E58F9C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988</w:t>
      </w:r>
    </w:p>
    <w:p w14:paraId="05C329EB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988</w:t>
      </w:r>
    </w:p>
    <w:p w14:paraId="2B2BD27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993</w:t>
      </w:r>
    </w:p>
    <w:p w14:paraId="4B3624F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  <w:lang w:eastAsia="zh-CN"/>
        </w:rPr>
        <w:t>Mini</w:t>
      </w:r>
      <w:r w:rsidRPr="000A2D61">
        <w:rPr>
          <w:rFonts w:eastAsia="MS Mincho"/>
          <w:noProof/>
        </w:rPr>
        <w:t>mum output power for NR-DC</w:t>
      </w:r>
      <w:r>
        <w:rPr>
          <w:noProof/>
        </w:rPr>
        <w:tab/>
        <w:t>993</w:t>
      </w:r>
    </w:p>
    <w:p w14:paraId="77356D6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lastRenderedPageBreak/>
        <w:t>6.3B.</w:t>
      </w:r>
      <w:r w:rsidRPr="000A2D61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 OFF power for NR-DC</w:t>
      </w:r>
      <w:r>
        <w:rPr>
          <w:noProof/>
        </w:rPr>
        <w:tab/>
        <w:t>993</w:t>
      </w:r>
    </w:p>
    <w:p w14:paraId="57B3C9E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</w:rPr>
        <w:t>Transmit ON/OFF time mask for NR-DC</w:t>
      </w:r>
      <w:r>
        <w:rPr>
          <w:noProof/>
        </w:rPr>
        <w:tab/>
        <w:t>993</w:t>
      </w:r>
    </w:p>
    <w:p w14:paraId="2756BFD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SUL</w:t>
      </w:r>
      <w:r>
        <w:rPr>
          <w:noProof/>
        </w:rPr>
        <w:tab/>
        <w:t>993</w:t>
      </w:r>
    </w:p>
    <w:p w14:paraId="460AC27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993</w:t>
      </w:r>
    </w:p>
    <w:p w14:paraId="25D453B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</w:t>
      </w:r>
      <w:r>
        <w:rPr>
          <w:noProof/>
        </w:rPr>
        <w:tab/>
        <w:t>995</w:t>
      </w:r>
    </w:p>
    <w:p w14:paraId="5D9D25B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995</w:t>
      </w:r>
    </w:p>
    <w:p w14:paraId="70BCD63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</w:rPr>
        <w:t>Minimum conformance requirements</w:t>
      </w:r>
      <w:r>
        <w:rPr>
          <w:noProof/>
        </w:rPr>
        <w:tab/>
        <w:t>995</w:t>
      </w:r>
    </w:p>
    <w:p w14:paraId="1771E12E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995</w:t>
      </w:r>
    </w:p>
    <w:p w14:paraId="06D8715D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996</w:t>
      </w:r>
    </w:p>
    <w:p w14:paraId="3881B37C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 with two transmit antenna connectors</w:t>
      </w:r>
      <w:r>
        <w:rPr>
          <w:noProof/>
        </w:rPr>
        <w:tab/>
        <w:t>997</w:t>
      </w:r>
    </w:p>
    <w:p w14:paraId="62CF6673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one uplink band with one transmit antenna connector and one uplink band with two transmit antenna connectors</w:t>
      </w:r>
      <w:r>
        <w:rPr>
          <w:noProof/>
        </w:rPr>
        <w:tab/>
        <w:t>998</w:t>
      </w:r>
    </w:p>
    <w:p w14:paraId="499A31C7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</w:t>
      </w:r>
      <w:r>
        <w:rPr>
          <w:noProof/>
        </w:rPr>
        <w:tab/>
        <w:t>999</w:t>
      </w:r>
    </w:p>
    <w:p w14:paraId="3B747DA1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ime mask for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up to four uplink bands</w:t>
      </w:r>
      <w:r>
        <w:rPr>
          <w:noProof/>
        </w:rPr>
        <w:tab/>
        <w:t>1000</w:t>
      </w:r>
    </w:p>
    <w:p w14:paraId="7F045743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requirements for three-band switching with dual TAG</w:t>
      </w:r>
      <w:r>
        <w:rPr>
          <w:noProof/>
        </w:rPr>
        <w:tab/>
        <w:t>1004</w:t>
      </w:r>
    </w:p>
    <w:p w14:paraId="6494940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</w:rPr>
        <w:t>General transmit ON/OFF time mask for SUL</w:t>
      </w:r>
      <w:r>
        <w:rPr>
          <w:noProof/>
        </w:rPr>
        <w:tab/>
        <w:t>1005</w:t>
      </w:r>
    </w:p>
    <w:p w14:paraId="32FEF58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1007</w:t>
      </w:r>
    </w:p>
    <w:p w14:paraId="7A1D3B7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 with two transmit antenna connectors</w:t>
      </w:r>
      <w:r>
        <w:rPr>
          <w:noProof/>
        </w:rPr>
        <w:tab/>
        <w:t>1011</w:t>
      </w:r>
    </w:p>
    <w:p w14:paraId="4E7F29C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one uplink band with one transmit antenna connector and one uplink band with two transmit antenna connectors</w:t>
      </w:r>
      <w:r>
        <w:rPr>
          <w:noProof/>
        </w:rPr>
        <w:tab/>
        <w:t>1015</w:t>
      </w:r>
    </w:p>
    <w:p w14:paraId="7F71D61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bands with two transmit antenna connectors</w:t>
      </w:r>
      <w:r>
        <w:rPr>
          <w:noProof/>
        </w:rPr>
        <w:tab/>
        <w:t>1020</w:t>
      </w:r>
    </w:p>
    <w:p w14:paraId="4D2FD9D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(3CC)</w:t>
      </w:r>
      <w:r>
        <w:rPr>
          <w:noProof/>
        </w:rPr>
        <w:tab/>
        <w:t>1025</w:t>
      </w:r>
    </w:p>
    <w:p w14:paraId="3FC42BA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(more than 3CC)</w:t>
      </w:r>
      <w:r>
        <w:rPr>
          <w:noProof/>
        </w:rPr>
        <w:tab/>
        <w:t>1034</w:t>
      </w:r>
    </w:p>
    <w:p w14:paraId="63CA66E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four uplink bands</w:t>
      </w:r>
      <w:r>
        <w:rPr>
          <w:noProof/>
        </w:rPr>
        <w:tab/>
        <w:t>1042</w:t>
      </w:r>
    </w:p>
    <w:p w14:paraId="66DA743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SUL</w:t>
      </w:r>
      <w:r>
        <w:rPr>
          <w:noProof/>
        </w:rPr>
        <w:tab/>
        <w:t>1043</w:t>
      </w:r>
    </w:p>
    <w:p w14:paraId="65A9936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1043</w:t>
      </w:r>
    </w:p>
    <w:p w14:paraId="358901C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1045</w:t>
      </w:r>
    </w:p>
    <w:p w14:paraId="641618F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1053</w:t>
      </w:r>
    </w:p>
    <w:p w14:paraId="3EC7B3BC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1056</w:t>
      </w:r>
    </w:p>
    <w:p w14:paraId="0E47198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zh-CN"/>
        </w:rPr>
        <w:t>Mini</w:t>
      </w:r>
      <w:r w:rsidRPr="000A2D61">
        <w:rPr>
          <w:rFonts w:eastAsia="Malgun Gothic"/>
          <w:noProof/>
        </w:rPr>
        <w:t>mum output power for UL MIMO</w:t>
      </w:r>
      <w:r>
        <w:rPr>
          <w:noProof/>
        </w:rPr>
        <w:tab/>
        <w:t>1056</w:t>
      </w:r>
    </w:p>
    <w:p w14:paraId="58AA140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zh-CN"/>
        </w:rPr>
        <w:t>Mini</w:t>
      </w:r>
      <w:r w:rsidRPr="000A2D61">
        <w:rPr>
          <w:rFonts w:eastAsia="Malgun Gothic"/>
          <w:noProof/>
        </w:rPr>
        <w:t>mum output power for SUL with UL MIMO</w:t>
      </w:r>
      <w:r>
        <w:rPr>
          <w:noProof/>
        </w:rPr>
        <w:tab/>
        <w:t>1058</w:t>
      </w:r>
    </w:p>
    <w:p w14:paraId="0FCFF45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1060</w:t>
      </w:r>
    </w:p>
    <w:p w14:paraId="37DC86B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1062</w:t>
      </w:r>
    </w:p>
    <w:p w14:paraId="2229ED2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1063</w:t>
      </w:r>
    </w:p>
    <w:p w14:paraId="3D7BF1F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1067</w:t>
      </w:r>
    </w:p>
    <w:p w14:paraId="56FE9A2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UL MIMO</w:t>
      </w:r>
      <w:r>
        <w:rPr>
          <w:noProof/>
        </w:rPr>
        <w:tab/>
        <w:t>1072</w:t>
      </w:r>
    </w:p>
    <w:p w14:paraId="006C829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1072</w:t>
      </w:r>
    </w:p>
    <w:p w14:paraId="5DDAAC1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1076</w:t>
      </w:r>
    </w:p>
    <w:p w14:paraId="2908513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1079</w:t>
      </w:r>
    </w:p>
    <w:p w14:paraId="3F2050A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1090</w:t>
      </w:r>
    </w:p>
    <w:p w14:paraId="55C397F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1097</w:t>
      </w:r>
    </w:p>
    <w:p w14:paraId="4BA9FBD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1099</w:t>
      </w:r>
    </w:p>
    <w:p w14:paraId="532FD693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1101</w:t>
      </w:r>
    </w:p>
    <w:p w14:paraId="6D47B35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V2X</w:t>
      </w:r>
      <w:r>
        <w:rPr>
          <w:noProof/>
        </w:rPr>
        <w:tab/>
        <w:t>1101</w:t>
      </w:r>
    </w:p>
    <w:p w14:paraId="72B73C8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1101</w:t>
      </w:r>
    </w:p>
    <w:p w14:paraId="7A9A356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1101</w:t>
      </w:r>
    </w:p>
    <w:p w14:paraId="08FF7DF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1104</w:t>
      </w:r>
    </w:p>
    <w:p w14:paraId="4C906CE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 xml:space="preserve">Minimum output power </w:t>
      </w:r>
      <w:r>
        <w:rPr>
          <w:noProof/>
        </w:rPr>
        <w:t>for V2X concurrent operation</w:t>
      </w:r>
      <w:r>
        <w:rPr>
          <w:noProof/>
        </w:rPr>
        <w:tab/>
        <w:t>1106</w:t>
      </w:r>
    </w:p>
    <w:p w14:paraId="5BAFDE7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</w:t>
      </w:r>
      <w:r>
        <w:rPr>
          <w:noProof/>
        </w:rPr>
        <w:tab/>
        <w:t>1106</w:t>
      </w:r>
    </w:p>
    <w:p w14:paraId="04F7878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conformance requirements</w:t>
      </w:r>
      <w:r>
        <w:rPr>
          <w:noProof/>
        </w:rPr>
        <w:tab/>
        <w:t>1106</w:t>
      </w:r>
    </w:p>
    <w:p w14:paraId="2717144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1106</w:t>
      </w:r>
    </w:p>
    <w:p w14:paraId="3B7166D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1107</w:t>
      </w:r>
    </w:p>
    <w:p w14:paraId="0882524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 / concurrent operation</w:t>
      </w:r>
      <w:r>
        <w:rPr>
          <w:noProof/>
        </w:rPr>
        <w:tab/>
        <w:t>1108</w:t>
      </w:r>
    </w:p>
    <w:p w14:paraId="0A9ADB9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</w:t>
      </w:r>
      <w:r>
        <w:rPr>
          <w:noProof/>
        </w:rPr>
        <w:tab/>
        <w:t>1108</w:t>
      </w:r>
    </w:p>
    <w:p w14:paraId="71E6DE0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1108</w:t>
      </w:r>
    </w:p>
    <w:p w14:paraId="40DFEEB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nonconcurrent operation</w:t>
      </w:r>
      <w:r>
        <w:rPr>
          <w:noProof/>
        </w:rPr>
        <w:tab/>
        <w:t>1111</w:t>
      </w:r>
    </w:p>
    <w:p w14:paraId="69D66D7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 / SL-MIMO</w:t>
      </w:r>
      <w:r>
        <w:rPr>
          <w:noProof/>
        </w:rPr>
        <w:tab/>
        <w:t>1114</w:t>
      </w:r>
    </w:p>
    <w:p w14:paraId="6231B5B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concurrent operation</w:t>
      </w:r>
      <w:r>
        <w:rPr>
          <w:noProof/>
        </w:rPr>
        <w:tab/>
        <w:t>1115</w:t>
      </w:r>
    </w:p>
    <w:p w14:paraId="2815C8C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V2X</w:t>
      </w:r>
      <w:r>
        <w:rPr>
          <w:noProof/>
        </w:rPr>
        <w:tab/>
        <w:t>1115</w:t>
      </w:r>
    </w:p>
    <w:p w14:paraId="66C4988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1115</w:t>
      </w:r>
    </w:p>
    <w:p w14:paraId="1F1CD7F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</w:t>
      </w:r>
      <w:r>
        <w:rPr>
          <w:noProof/>
        </w:rPr>
        <w:tab/>
        <w:t>1115</w:t>
      </w:r>
    </w:p>
    <w:p w14:paraId="30955BBF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</w:t>
      </w:r>
      <w:r>
        <w:rPr>
          <w:noProof/>
        </w:rPr>
        <w:tab/>
        <w:t>1115</w:t>
      </w:r>
    </w:p>
    <w:p w14:paraId="6CED7963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 / SL-MIMO</w:t>
      </w:r>
      <w:r>
        <w:rPr>
          <w:noProof/>
        </w:rPr>
        <w:tab/>
        <w:t>1118</w:t>
      </w:r>
    </w:p>
    <w:p w14:paraId="6D56C459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concurrent operation</w:t>
      </w:r>
      <w:r>
        <w:rPr>
          <w:noProof/>
        </w:rPr>
        <w:tab/>
        <w:t>1119</w:t>
      </w:r>
    </w:p>
    <w:p w14:paraId="34B76E1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1119</w:t>
      </w:r>
    </w:p>
    <w:p w14:paraId="7C062CA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1119</w:t>
      </w:r>
    </w:p>
    <w:p w14:paraId="13EC28D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1121</w:t>
      </w:r>
    </w:p>
    <w:p w14:paraId="65E8554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1122</w:t>
      </w:r>
    </w:p>
    <w:p w14:paraId="1D1BE74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1122</w:t>
      </w:r>
    </w:p>
    <w:p w14:paraId="52842C8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1123</w:t>
      </w:r>
    </w:p>
    <w:p w14:paraId="33AD883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shared spectrum access</w:t>
      </w:r>
      <w:r>
        <w:rPr>
          <w:noProof/>
        </w:rPr>
        <w:tab/>
        <w:t>1126</w:t>
      </w:r>
    </w:p>
    <w:p w14:paraId="235091C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1126</w:t>
      </w:r>
    </w:p>
    <w:p w14:paraId="64F4942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shared spectrum access</w:t>
      </w:r>
      <w:r>
        <w:rPr>
          <w:noProof/>
        </w:rPr>
        <w:tab/>
        <w:t>1126</w:t>
      </w:r>
    </w:p>
    <w:p w14:paraId="15E4330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shared spectrum channel access</w:t>
      </w:r>
      <w:r>
        <w:rPr>
          <w:noProof/>
        </w:rPr>
        <w:tab/>
        <w:t>1129</w:t>
      </w:r>
    </w:p>
    <w:p w14:paraId="6E86300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shared spectrum channel access</w:t>
      </w:r>
      <w:r>
        <w:rPr>
          <w:noProof/>
        </w:rPr>
        <w:tab/>
        <w:t>1140</w:t>
      </w:r>
    </w:p>
    <w:p w14:paraId="2CECE43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1143</w:t>
      </w:r>
    </w:p>
    <w:p w14:paraId="16FB047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1143</w:t>
      </w:r>
    </w:p>
    <w:p w14:paraId="36E6385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1144</w:t>
      </w:r>
    </w:p>
    <w:p w14:paraId="390B7064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1145</w:t>
      </w:r>
    </w:p>
    <w:p w14:paraId="06E3749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1145</w:t>
      </w:r>
    </w:p>
    <w:p w14:paraId="5EFB6FA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1147</w:t>
      </w:r>
    </w:p>
    <w:p w14:paraId="6EF86F5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1149</w:t>
      </w:r>
    </w:p>
    <w:p w14:paraId="4BD3D2C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1151</w:t>
      </w:r>
    </w:p>
    <w:p w14:paraId="184A712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1151</w:t>
      </w:r>
    </w:p>
    <w:p w14:paraId="7AE433A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1152</w:t>
      </w:r>
    </w:p>
    <w:p w14:paraId="1F9F180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1160</w:t>
      </w:r>
    </w:p>
    <w:p w14:paraId="356A0748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Output power dynamics for CA with UL MIMO</w:t>
      </w:r>
      <w:r>
        <w:rPr>
          <w:noProof/>
        </w:rPr>
        <w:tab/>
        <w:t>1161</w:t>
      </w:r>
    </w:p>
    <w:p w14:paraId="3FA6323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Output power dynamics for intra-band UL contiguous CA with UL MIMO</w:t>
      </w:r>
      <w:r>
        <w:rPr>
          <w:noProof/>
        </w:rPr>
        <w:tab/>
        <w:t>1161</w:t>
      </w:r>
    </w:p>
    <w:p w14:paraId="65E158B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output power for intra-band UL contiguous CA with UL MIMO</w:t>
      </w:r>
      <w:r>
        <w:rPr>
          <w:noProof/>
        </w:rPr>
        <w:tab/>
        <w:t>1161</w:t>
      </w:r>
    </w:p>
    <w:p w14:paraId="11167F6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 OFF power for intra-band UL contiguous CA with UL MIMO</w:t>
      </w:r>
      <w:r>
        <w:rPr>
          <w:noProof/>
        </w:rPr>
        <w:tab/>
        <w:t>1163</w:t>
      </w:r>
    </w:p>
    <w:p w14:paraId="2721D74D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 ON/OFF time mask for intra-band UL contiguous CA with UL MIMO</w:t>
      </w:r>
      <w:r>
        <w:rPr>
          <w:noProof/>
        </w:rPr>
        <w:tab/>
        <w:t>1164</w:t>
      </w:r>
    </w:p>
    <w:p w14:paraId="584D72B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Power control for intra-band UL contiguous CA with UL MIMO</w:t>
      </w:r>
      <w:r>
        <w:rPr>
          <w:noProof/>
        </w:rPr>
        <w:tab/>
        <w:t>1170</w:t>
      </w:r>
    </w:p>
    <w:p w14:paraId="2E37F80F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1170</w:t>
      </w:r>
    </w:p>
    <w:p w14:paraId="343415CA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0A2D61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1170</w:t>
      </w:r>
    </w:p>
    <w:p w14:paraId="4D34C504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0A2D61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1170</w:t>
      </w:r>
    </w:p>
    <w:p w14:paraId="7C771419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0A2D61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1171</w:t>
      </w:r>
    </w:p>
    <w:p w14:paraId="7F4B07A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Output power dynamics for inter-band UL CA with UL MIMO</w:t>
      </w:r>
      <w:r>
        <w:rPr>
          <w:noProof/>
        </w:rPr>
        <w:tab/>
        <w:t>1171</w:t>
      </w:r>
    </w:p>
    <w:p w14:paraId="7C7091C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output power for inter-band UL CA with UL MIMO</w:t>
      </w:r>
      <w:r>
        <w:rPr>
          <w:noProof/>
        </w:rPr>
        <w:tab/>
        <w:t>1171</w:t>
      </w:r>
    </w:p>
    <w:p w14:paraId="0594E3C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 OFF power for inter-band UL CA with UL MIMO</w:t>
      </w:r>
      <w:r>
        <w:rPr>
          <w:noProof/>
        </w:rPr>
        <w:tab/>
        <w:t>1171</w:t>
      </w:r>
    </w:p>
    <w:p w14:paraId="3BF3C9A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 ON/OFF time mask for inter-band UL CA with UL MIMO</w:t>
      </w:r>
      <w:r>
        <w:rPr>
          <w:noProof/>
        </w:rPr>
        <w:tab/>
        <w:t>1172</w:t>
      </w:r>
    </w:p>
    <w:p w14:paraId="128AC1AA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ATG</w:t>
      </w:r>
      <w:r>
        <w:rPr>
          <w:noProof/>
        </w:rPr>
        <w:tab/>
        <w:t>1172</w:t>
      </w:r>
    </w:p>
    <w:p w14:paraId="7034559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ATG</w:t>
      </w:r>
      <w:r>
        <w:rPr>
          <w:noProof/>
        </w:rPr>
        <w:tab/>
        <w:t>1172</w:t>
      </w:r>
    </w:p>
    <w:p w14:paraId="22C59DD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ATG</w:t>
      </w:r>
      <w:r>
        <w:rPr>
          <w:noProof/>
        </w:rPr>
        <w:tab/>
        <w:t>1175</w:t>
      </w:r>
    </w:p>
    <w:p w14:paraId="12440184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A2D61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0A2D61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ATG</w:t>
      </w:r>
      <w:r>
        <w:rPr>
          <w:noProof/>
        </w:rPr>
        <w:tab/>
        <w:t>1177</w:t>
      </w:r>
    </w:p>
    <w:p w14:paraId="55FAED5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A2D61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0A2D61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0A2D61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1177</w:t>
      </w:r>
    </w:p>
    <w:p w14:paraId="166FC18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A2D61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0A2D61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0A2D61">
        <w:rPr>
          <w:rFonts w:eastAsia="SimSun"/>
          <w:noProof/>
          <w:lang w:eastAsia="zh-CN"/>
        </w:rPr>
        <w:t>1</w:t>
      </w:r>
      <w:r>
        <w:rPr>
          <w:noProof/>
        </w:rPr>
        <w:tab/>
        <w:t>1178</w:t>
      </w:r>
    </w:p>
    <w:p w14:paraId="586118B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A2D61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0A2D61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0A2D61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 for ATG</w:t>
      </w:r>
      <w:r>
        <w:rPr>
          <w:noProof/>
        </w:rPr>
        <w:tab/>
        <w:t>1178</w:t>
      </w:r>
    </w:p>
    <w:p w14:paraId="1FFECE5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 for ATG</w:t>
      </w:r>
      <w:r>
        <w:rPr>
          <w:noProof/>
        </w:rPr>
        <w:tab/>
        <w:t>1178</w:t>
      </w:r>
    </w:p>
    <w:p w14:paraId="0D3DFA7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 for ATG</w:t>
      </w:r>
      <w:r>
        <w:rPr>
          <w:noProof/>
        </w:rPr>
        <w:tab/>
        <w:t>1179</w:t>
      </w:r>
    </w:p>
    <w:p w14:paraId="1DBE05BD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6.3J.3.5</w:t>
      </w:r>
      <w:r>
        <w:rPr>
          <w:noProof/>
        </w:rPr>
        <w:tab/>
        <w:t>1180</w:t>
      </w:r>
    </w:p>
    <w:p w14:paraId="1DEEF61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A2D61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0A2D61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0A2D61">
        <w:rPr>
          <w:rFonts w:eastAsia="SimSun"/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 for ATG</w:t>
      </w:r>
      <w:r>
        <w:rPr>
          <w:noProof/>
        </w:rPr>
        <w:tab/>
        <w:t>1180</w:t>
      </w:r>
    </w:p>
    <w:p w14:paraId="736355F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A2D61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0A2D61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0A2D61">
        <w:rPr>
          <w:rFonts w:eastAsia="SimSun"/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 for ATG</w:t>
      </w:r>
      <w:r>
        <w:rPr>
          <w:noProof/>
        </w:rPr>
        <w:tab/>
        <w:t>1180</w:t>
      </w:r>
    </w:p>
    <w:p w14:paraId="44E6233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A2D61">
        <w:rPr>
          <w:rFonts w:eastAsia="SimSun"/>
          <w:noProof/>
          <w:lang w:eastAsia="zh-CN"/>
        </w:rPr>
        <w:t>J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 w:rsidRPr="000A2D61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1180</w:t>
      </w:r>
    </w:p>
    <w:p w14:paraId="4BE12B2D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A2D61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0A2D61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0A2D61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1180</w:t>
      </w:r>
    </w:p>
    <w:p w14:paraId="18423A6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A2D61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0A2D61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0A2D61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1183</w:t>
      </w:r>
    </w:p>
    <w:p w14:paraId="3FC7988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0A2D61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0A2D61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0A2D61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1194</w:t>
      </w:r>
    </w:p>
    <w:p w14:paraId="67341ADC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6.3L</w:t>
      </w:r>
      <w:r>
        <w:rPr>
          <w:noProof/>
        </w:rPr>
        <w:tab/>
        <w:t>1197</w:t>
      </w:r>
    </w:p>
    <w:p w14:paraId="54F7484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6.3L.1</w:t>
      </w:r>
      <w:r>
        <w:rPr>
          <w:noProof/>
        </w:rPr>
        <w:tab/>
        <w:t>1197</w:t>
      </w:r>
    </w:p>
    <w:p w14:paraId="2D9BD9C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6.3L.2</w:t>
      </w:r>
      <w:r>
        <w:rPr>
          <w:noProof/>
        </w:rPr>
        <w:tab/>
        <w:t>1197</w:t>
      </w:r>
    </w:p>
    <w:p w14:paraId="4EFD896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Output power dynamics for inter-band UL CA with Tx Diversity</w:t>
      </w:r>
      <w:r>
        <w:rPr>
          <w:noProof/>
        </w:rPr>
        <w:tab/>
        <w:t>1197</w:t>
      </w:r>
    </w:p>
    <w:p w14:paraId="6F8DB29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output power for inter-band UL CA with Tx Diversity</w:t>
      </w:r>
      <w:r>
        <w:rPr>
          <w:noProof/>
        </w:rPr>
        <w:tab/>
        <w:t>1197</w:t>
      </w:r>
    </w:p>
    <w:p w14:paraId="2A08900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lastRenderedPageBreak/>
        <w:t>6.3L.3.2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 OFF power for inter-band UL CA with Tx Diversity</w:t>
      </w:r>
      <w:r>
        <w:rPr>
          <w:noProof/>
        </w:rPr>
        <w:tab/>
        <w:t>1197</w:t>
      </w:r>
    </w:p>
    <w:p w14:paraId="258A92F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6.3L.3.3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 ON/OFF time mask for inter-band UL CA with Tx Diversity</w:t>
      </w:r>
      <w:r>
        <w:rPr>
          <w:noProof/>
        </w:rPr>
        <w:tab/>
        <w:t>1198</w:t>
      </w:r>
    </w:p>
    <w:p w14:paraId="5035FF6D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1198</w:t>
      </w:r>
    </w:p>
    <w:p w14:paraId="4294DAA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1198</w:t>
      </w:r>
    </w:p>
    <w:p w14:paraId="6396162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1200</w:t>
      </w:r>
    </w:p>
    <w:p w14:paraId="0FDBF6C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1200</w:t>
      </w:r>
    </w:p>
    <w:p w14:paraId="04974E1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1208</w:t>
      </w:r>
    </w:p>
    <w:p w14:paraId="3B9BB6B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1212</w:t>
      </w:r>
    </w:p>
    <w:p w14:paraId="5FBDC66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1215</w:t>
      </w:r>
    </w:p>
    <w:p w14:paraId="0E71262D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1222</w:t>
      </w:r>
    </w:p>
    <w:p w14:paraId="25D24E2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1226</w:t>
      </w:r>
    </w:p>
    <w:p w14:paraId="100C5AA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1230</w:t>
      </w:r>
    </w:p>
    <w:p w14:paraId="44FD71A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1234</w:t>
      </w:r>
    </w:p>
    <w:p w14:paraId="49FE297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color w:val="000000"/>
        </w:rPr>
        <w:t>6.4</w:t>
      </w:r>
      <w:r w:rsidRPr="000A2D61">
        <w:rPr>
          <w:noProof/>
          <w:color w:val="000000"/>
          <w:lang w:eastAsia="zh-CN"/>
        </w:rPr>
        <w:t>A</w:t>
      </w:r>
      <w:r w:rsidRPr="000A2D61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noProof/>
          <w:color w:val="000000"/>
        </w:rPr>
        <w:t>Frequency error</w:t>
      </w:r>
      <w:r w:rsidRPr="000A2D61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1234</w:t>
      </w:r>
    </w:p>
    <w:p w14:paraId="3688FE7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1234</w:t>
      </w:r>
    </w:p>
    <w:p w14:paraId="4095EA7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1234</w:t>
      </w:r>
    </w:p>
    <w:p w14:paraId="5251115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1237</w:t>
      </w:r>
    </w:p>
    <w:p w14:paraId="0B138B0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1237</w:t>
      </w:r>
    </w:p>
    <w:p w14:paraId="07C96383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en-US"/>
        </w:rPr>
        <w:t>A</w:t>
      </w:r>
      <w:r>
        <w:rPr>
          <w:noProof/>
        </w:rPr>
        <w:t>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1237</w:t>
      </w:r>
    </w:p>
    <w:p w14:paraId="53FB5581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1237</w:t>
      </w:r>
    </w:p>
    <w:p w14:paraId="6C0C298D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1238</w:t>
      </w:r>
    </w:p>
    <w:p w14:paraId="29A2F172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1238</w:t>
      </w:r>
    </w:p>
    <w:p w14:paraId="6B15798E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1238</w:t>
      </w:r>
    </w:p>
    <w:p w14:paraId="31E51FF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1242</w:t>
      </w:r>
    </w:p>
    <w:p w14:paraId="3E0734FF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1242</w:t>
      </w:r>
    </w:p>
    <w:p w14:paraId="3588E950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1243</w:t>
      </w:r>
    </w:p>
    <w:p w14:paraId="606B714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1246</w:t>
      </w:r>
    </w:p>
    <w:p w14:paraId="14E4F0F5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1246</w:t>
      </w:r>
    </w:p>
    <w:p w14:paraId="2DFCA3C6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1251</w:t>
      </w:r>
    </w:p>
    <w:p w14:paraId="5023A252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1259</w:t>
      </w:r>
    </w:p>
    <w:p w14:paraId="0216F0E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color w:val="000000"/>
        </w:rPr>
        <w:t>6.4</w:t>
      </w:r>
      <w:r w:rsidRPr="000A2D61">
        <w:rPr>
          <w:noProof/>
          <w:color w:val="000000"/>
          <w:lang w:eastAsia="zh-CN"/>
        </w:rPr>
        <w:t>B</w:t>
      </w:r>
      <w:r w:rsidRPr="000A2D61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noProof/>
          <w:color w:val="000000"/>
        </w:rPr>
        <w:t>Frequency error</w:t>
      </w:r>
      <w:r w:rsidRPr="000A2D61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1259</w:t>
      </w:r>
    </w:p>
    <w:p w14:paraId="4524312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1259</w:t>
      </w:r>
    </w:p>
    <w:p w14:paraId="187E3BE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1259</w:t>
      </w:r>
    </w:p>
    <w:p w14:paraId="3DCBCC47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1259</w:t>
      </w:r>
    </w:p>
    <w:p w14:paraId="4E6899B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1259</w:t>
      </w:r>
    </w:p>
    <w:p w14:paraId="1DDD8D66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1259</w:t>
      </w:r>
    </w:p>
    <w:p w14:paraId="578630F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SUL</w:t>
      </w:r>
      <w:r>
        <w:rPr>
          <w:noProof/>
        </w:rPr>
        <w:tab/>
        <w:t>1259</w:t>
      </w:r>
    </w:p>
    <w:p w14:paraId="52111BF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SimSun"/>
          <w:noProof/>
        </w:rPr>
        <w:t>Transmit modulation quality for SUL</w:t>
      </w:r>
      <w:r>
        <w:rPr>
          <w:noProof/>
        </w:rPr>
        <w:tab/>
        <w:t>1261</w:t>
      </w:r>
    </w:p>
    <w:p w14:paraId="756AC15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SimSun"/>
          <w:noProof/>
        </w:rPr>
        <w:t>Error Vector Magnitude for SUL</w:t>
      </w:r>
      <w:r>
        <w:rPr>
          <w:noProof/>
        </w:rPr>
        <w:tab/>
        <w:t>1261</w:t>
      </w:r>
    </w:p>
    <w:p w14:paraId="1B876AE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SUL</w:t>
      </w:r>
      <w:r>
        <w:rPr>
          <w:noProof/>
        </w:rPr>
        <w:tab/>
        <w:t>1263</w:t>
      </w:r>
    </w:p>
    <w:p w14:paraId="351C694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SUL</w:t>
      </w:r>
      <w:r>
        <w:rPr>
          <w:noProof/>
        </w:rPr>
        <w:tab/>
        <w:t>1264</w:t>
      </w:r>
    </w:p>
    <w:p w14:paraId="1E00527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1266</w:t>
      </w:r>
    </w:p>
    <w:p w14:paraId="0D69630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1267</w:t>
      </w:r>
    </w:p>
    <w:p w14:paraId="1F07A575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1270</w:t>
      </w:r>
    </w:p>
    <w:p w14:paraId="036344A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1270</w:t>
      </w:r>
    </w:p>
    <w:p w14:paraId="124DC1F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1272</w:t>
      </w:r>
    </w:p>
    <w:p w14:paraId="4C17E26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1274</w:t>
      </w:r>
    </w:p>
    <w:p w14:paraId="4B55349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1274</w:t>
      </w:r>
    </w:p>
    <w:p w14:paraId="1ECEDD3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1277</w:t>
      </w:r>
    </w:p>
    <w:p w14:paraId="010983D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1280</w:t>
      </w:r>
    </w:p>
    <w:p w14:paraId="65128D9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1283</w:t>
      </w:r>
    </w:p>
    <w:p w14:paraId="13CDC6B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1285</w:t>
      </w:r>
    </w:p>
    <w:p w14:paraId="584C89D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1288</w:t>
      </w:r>
    </w:p>
    <w:p w14:paraId="0B5185A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1290</w:t>
      </w:r>
    </w:p>
    <w:p w14:paraId="518225F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1293</w:t>
      </w:r>
    </w:p>
    <w:p w14:paraId="08F893E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1296</w:t>
      </w:r>
    </w:p>
    <w:p w14:paraId="434F172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1298</w:t>
      </w:r>
    </w:p>
    <w:p w14:paraId="4C3908C4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1300</w:t>
      </w:r>
    </w:p>
    <w:p w14:paraId="431224DD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1302</w:t>
      </w:r>
    </w:p>
    <w:p w14:paraId="2A1D0E1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1302</w:t>
      </w:r>
    </w:p>
    <w:p w14:paraId="37B1B5E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1302</w:t>
      </w:r>
    </w:p>
    <w:p w14:paraId="379D732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</w:t>
      </w:r>
      <w:r>
        <w:rPr>
          <w:noProof/>
        </w:rPr>
        <w:tab/>
        <w:t>1302</w:t>
      </w:r>
    </w:p>
    <w:p w14:paraId="2E579D8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 / SL-MIMO</w:t>
      </w:r>
      <w:r>
        <w:rPr>
          <w:noProof/>
        </w:rPr>
        <w:tab/>
        <w:t>1304</w:t>
      </w:r>
    </w:p>
    <w:p w14:paraId="7241F46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concurrent operation</w:t>
      </w:r>
      <w:r>
        <w:rPr>
          <w:noProof/>
        </w:rPr>
        <w:tab/>
        <w:t>1305</w:t>
      </w:r>
    </w:p>
    <w:p w14:paraId="674A7A3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1305</w:t>
      </w:r>
    </w:p>
    <w:p w14:paraId="2F3EBB6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1305</w:t>
      </w:r>
    </w:p>
    <w:p w14:paraId="14A79C0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1305</w:t>
      </w:r>
    </w:p>
    <w:p w14:paraId="7D19BB4A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1305</w:t>
      </w:r>
    </w:p>
    <w:p w14:paraId="5F3304A9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1308</w:t>
      </w:r>
    </w:p>
    <w:p w14:paraId="4346AE1F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 / concurrent operation</w:t>
      </w:r>
      <w:r>
        <w:rPr>
          <w:noProof/>
        </w:rPr>
        <w:tab/>
        <w:t>1309</w:t>
      </w:r>
    </w:p>
    <w:p w14:paraId="0992B63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1309</w:t>
      </w:r>
    </w:p>
    <w:p w14:paraId="5C65962D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nonconcurrent operation</w:t>
      </w:r>
      <w:r>
        <w:rPr>
          <w:noProof/>
        </w:rPr>
        <w:tab/>
        <w:t>1309</w:t>
      </w:r>
    </w:p>
    <w:p w14:paraId="403F24A6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non-concurrent operation / SL-MIMO</w:t>
      </w:r>
      <w:r>
        <w:rPr>
          <w:noProof/>
        </w:rPr>
        <w:tab/>
        <w:t>1312</w:t>
      </w:r>
    </w:p>
    <w:p w14:paraId="516DC826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concurrent operation</w:t>
      </w:r>
      <w:r>
        <w:rPr>
          <w:noProof/>
        </w:rPr>
        <w:tab/>
        <w:t>1313</w:t>
      </w:r>
    </w:p>
    <w:p w14:paraId="7BA43D7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1314</w:t>
      </w:r>
    </w:p>
    <w:p w14:paraId="66D6A1AB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1314</w:t>
      </w:r>
    </w:p>
    <w:p w14:paraId="53051A2D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1317</w:t>
      </w:r>
    </w:p>
    <w:p w14:paraId="05CA1042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concurrent operation</w:t>
      </w:r>
      <w:r>
        <w:rPr>
          <w:noProof/>
        </w:rPr>
        <w:tab/>
        <w:t>1318</w:t>
      </w:r>
    </w:p>
    <w:p w14:paraId="33DE7AA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1320</w:t>
      </w:r>
    </w:p>
    <w:p w14:paraId="79137DB4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1320</w:t>
      </w:r>
    </w:p>
    <w:p w14:paraId="7BCA4EF5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1322</w:t>
      </w:r>
    </w:p>
    <w:p w14:paraId="1B4414DA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concurrent operation</w:t>
      </w:r>
      <w:r>
        <w:rPr>
          <w:noProof/>
        </w:rPr>
        <w:tab/>
        <w:t>1323</w:t>
      </w:r>
    </w:p>
    <w:p w14:paraId="1DE0AED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1325</w:t>
      </w:r>
    </w:p>
    <w:p w14:paraId="4F9F1D34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1325</w:t>
      </w:r>
    </w:p>
    <w:p w14:paraId="2630443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1326</w:t>
      </w:r>
    </w:p>
    <w:p w14:paraId="24B589C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1326</w:t>
      </w:r>
    </w:p>
    <w:p w14:paraId="63749AE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1326</w:t>
      </w:r>
    </w:p>
    <w:p w14:paraId="0B67351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1329</w:t>
      </w:r>
    </w:p>
    <w:p w14:paraId="116C441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1332</w:t>
      </w:r>
    </w:p>
    <w:p w14:paraId="017C071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1338</w:t>
      </w:r>
    </w:p>
    <w:p w14:paraId="0E279DD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1341</w:t>
      </w:r>
    </w:p>
    <w:p w14:paraId="20DF47A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1341</w:t>
      </w:r>
    </w:p>
    <w:p w14:paraId="30CDA5E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1342</w:t>
      </w:r>
    </w:p>
    <w:p w14:paraId="5C618BC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1342</w:t>
      </w:r>
    </w:p>
    <w:p w14:paraId="253B599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1345</w:t>
      </w:r>
    </w:p>
    <w:p w14:paraId="70E902B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1347</w:t>
      </w:r>
    </w:p>
    <w:p w14:paraId="361A394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1349</w:t>
      </w:r>
    </w:p>
    <w:p w14:paraId="2713B94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UL MIMO</w:t>
      </w:r>
      <w:r>
        <w:rPr>
          <w:noProof/>
        </w:rPr>
        <w:tab/>
        <w:t>1351</w:t>
      </w:r>
    </w:p>
    <w:p w14:paraId="3AB6940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color w:val="000000"/>
        </w:rPr>
        <w:t>6.4H.1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noProof/>
          <w:color w:val="000000"/>
        </w:rPr>
        <w:t>Transmit signal quality for intra-band UL contiguous CA with UL MIMO</w:t>
      </w:r>
      <w:r>
        <w:rPr>
          <w:noProof/>
        </w:rPr>
        <w:tab/>
        <w:t>1351</w:t>
      </w:r>
    </w:p>
    <w:p w14:paraId="0959D13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intra-band UL contiguous CA with UL MIMO</w:t>
      </w:r>
      <w:r>
        <w:rPr>
          <w:noProof/>
        </w:rPr>
        <w:tab/>
        <w:t>1351</w:t>
      </w:r>
    </w:p>
    <w:p w14:paraId="55BB404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UL contiguous CA with UL MIMO</w:t>
      </w:r>
      <w:r>
        <w:rPr>
          <w:noProof/>
        </w:rPr>
        <w:tab/>
        <w:t>1353</w:t>
      </w:r>
    </w:p>
    <w:p w14:paraId="0B9DF130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1353</w:t>
      </w:r>
    </w:p>
    <w:p w14:paraId="453A688C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intra-band UL contiguous CA with UL MIMO</w:t>
      </w:r>
      <w:r>
        <w:rPr>
          <w:noProof/>
        </w:rPr>
        <w:tab/>
        <w:t>1353</w:t>
      </w:r>
    </w:p>
    <w:p w14:paraId="6CC99FD8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intra-band UL contiguous CA with UL MIMO</w:t>
      </w:r>
      <w:r>
        <w:rPr>
          <w:noProof/>
        </w:rPr>
        <w:tab/>
        <w:t>1355</w:t>
      </w:r>
    </w:p>
    <w:p w14:paraId="0E060B45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intra-band UL contiguous CA with UL MIMO</w:t>
      </w:r>
      <w:r>
        <w:rPr>
          <w:noProof/>
        </w:rPr>
        <w:tab/>
        <w:t>1357</w:t>
      </w:r>
    </w:p>
    <w:p w14:paraId="18EB1BD4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intra-band UL contiguous CA with UL MIMO</w:t>
      </w:r>
      <w:r>
        <w:rPr>
          <w:noProof/>
        </w:rPr>
        <w:tab/>
        <w:t>1362</w:t>
      </w:r>
    </w:p>
    <w:p w14:paraId="0E974B9E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Coherent UL MIMO for intra-band UL contiguous CA with UL MIMO</w:t>
      </w:r>
      <w:r>
        <w:rPr>
          <w:noProof/>
        </w:rPr>
        <w:tab/>
        <w:t>1364</w:t>
      </w:r>
    </w:p>
    <w:p w14:paraId="5D3C975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color w:val="000000"/>
        </w:rPr>
        <w:t>6.4H.2</w:t>
      </w:r>
      <w:r>
        <w:rPr>
          <w:noProof/>
        </w:rPr>
        <w:tab/>
        <w:t>1366</w:t>
      </w:r>
    </w:p>
    <w:p w14:paraId="788674C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color w:val="000000"/>
        </w:rPr>
        <w:t>6.4H.3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noProof/>
          <w:color w:val="000000"/>
        </w:rPr>
        <w:t>Transmit signal quality for inter-band UL CA with UL MIMO</w:t>
      </w:r>
      <w:r>
        <w:rPr>
          <w:noProof/>
        </w:rPr>
        <w:tab/>
        <w:t>1366</w:t>
      </w:r>
    </w:p>
    <w:p w14:paraId="593B4C3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UL MIMO</w:t>
      </w:r>
      <w:r>
        <w:rPr>
          <w:noProof/>
        </w:rPr>
        <w:tab/>
        <w:t>1366</w:t>
      </w:r>
    </w:p>
    <w:p w14:paraId="52E7A3E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UL MIMO</w:t>
      </w:r>
      <w:r>
        <w:rPr>
          <w:noProof/>
        </w:rPr>
        <w:tab/>
        <w:t>1366</w:t>
      </w:r>
    </w:p>
    <w:p w14:paraId="1B88EC61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UL MIMO</w:t>
      </w:r>
      <w:r>
        <w:rPr>
          <w:noProof/>
        </w:rPr>
        <w:tab/>
        <w:t>1366</w:t>
      </w:r>
    </w:p>
    <w:p w14:paraId="6EE115EF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UL MIMO</w:t>
      </w:r>
      <w:r>
        <w:rPr>
          <w:noProof/>
        </w:rPr>
        <w:tab/>
        <w:t>1367</w:t>
      </w:r>
    </w:p>
    <w:p w14:paraId="4C1363B7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UL MIMO</w:t>
      </w:r>
      <w:r>
        <w:rPr>
          <w:noProof/>
        </w:rPr>
        <w:tab/>
        <w:t>1367</w:t>
      </w:r>
    </w:p>
    <w:p w14:paraId="1EE540E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color w:val="000000"/>
        </w:rPr>
        <w:t>6.4I</w:t>
      </w:r>
      <w:r>
        <w:rPr>
          <w:noProof/>
        </w:rPr>
        <w:tab/>
        <w:t>1368</w:t>
      </w:r>
    </w:p>
    <w:p w14:paraId="5BF83E4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color w:val="000000"/>
        </w:rPr>
        <w:t>6.4J</w:t>
      </w:r>
      <w:r>
        <w:rPr>
          <w:noProof/>
        </w:rPr>
        <w:tab/>
        <w:t>1368</w:t>
      </w:r>
    </w:p>
    <w:p w14:paraId="5D79170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color w:val="000000"/>
        </w:rPr>
        <w:t>6.4K</w:t>
      </w:r>
      <w:r>
        <w:rPr>
          <w:noProof/>
        </w:rPr>
        <w:tab/>
        <w:t>1368</w:t>
      </w:r>
    </w:p>
    <w:p w14:paraId="097487F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color w:val="000000"/>
        </w:rPr>
        <w:t>6.4L</w:t>
      </w:r>
      <w:r>
        <w:rPr>
          <w:noProof/>
        </w:rPr>
        <w:tab/>
        <w:t>1368</w:t>
      </w:r>
    </w:p>
    <w:p w14:paraId="568FBE5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color w:val="000000"/>
        </w:rPr>
        <w:t>6.4L.1</w:t>
      </w:r>
      <w:r>
        <w:rPr>
          <w:noProof/>
        </w:rPr>
        <w:tab/>
        <w:t>1368</w:t>
      </w:r>
    </w:p>
    <w:p w14:paraId="63867D6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color w:val="000000"/>
        </w:rPr>
        <w:t>6.4L.2</w:t>
      </w:r>
      <w:r>
        <w:rPr>
          <w:noProof/>
        </w:rPr>
        <w:tab/>
        <w:t>1368</w:t>
      </w:r>
    </w:p>
    <w:p w14:paraId="3986ACA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color w:val="000000"/>
        </w:rPr>
        <w:t>6.4L.3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noProof/>
          <w:color w:val="000000"/>
        </w:rPr>
        <w:t>Transmit signal quality for inter-band UL CA with Tx Diversity</w:t>
      </w:r>
      <w:r>
        <w:rPr>
          <w:noProof/>
        </w:rPr>
        <w:tab/>
        <w:t>1368</w:t>
      </w:r>
    </w:p>
    <w:p w14:paraId="7E9AEF7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Tx Diversity</w:t>
      </w:r>
      <w:r>
        <w:rPr>
          <w:noProof/>
        </w:rPr>
        <w:tab/>
        <w:t>1368</w:t>
      </w:r>
    </w:p>
    <w:p w14:paraId="18E09B4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Tx Diversity</w:t>
      </w:r>
      <w:r>
        <w:rPr>
          <w:noProof/>
        </w:rPr>
        <w:tab/>
        <w:t>1368</w:t>
      </w:r>
    </w:p>
    <w:p w14:paraId="7BB24C9B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Tx Diversity</w:t>
      </w:r>
      <w:r>
        <w:rPr>
          <w:noProof/>
        </w:rPr>
        <w:tab/>
        <w:t>1368</w:t>
      </w:r>
    </w:p>
    <w:p w14:paraId="0231D7A4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Tx Diversity</w:t>
      </w:r>
      <w:r>
        <w:rPr>
          <w:noProof/>
        </w:rPr>
        <w:tab/>
        <w:t>1369</w:t>
      </w:r>
    </w:p>
    <w:p w14:paraId="4D2A4F79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Tx Diversity</w:t>
      </w:r>
      <w:r>
        <w:rPr>
          <w:noProof/>
        </w:rPr>
        <w:tab/>
        <w:t>1369</w:t>
      </w:r>
    </w:p>
    <w:p w14:paraId="6B37A4D5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1371</w:t>
      </w:r>
    </w:p>
    <w:p w14:paraId="50BB61F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1371</w:t>
      </w:r>
    </w:p>
    <w:p w14:paraId="3FAADBE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1371</w:t>
      </w:r>
    </w:p>
    <w:p w14:paraId="18C2570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1373</w:t>
      </w:r>
    </w:p>
    <w:p w14:paraId="7292616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1373</w:t>
      </w:r>
    </w:p>
    <w:p w14:paraId="74B01B9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1373</w:t>
      </w:r>
    </w:p>
    <w:p w14:paraId="231F41E7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1382</w:t>
      </w:r>
    </w:p>
    <w:p w14:paraId="013010DD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1389</w:t>
      </w:r>
    </w:p>
    <w:p w14:paraId="2C03AEE0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1390</w:t>
      </w:r>
    </w:p>
    <w:p w14:paraId="245890E2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noProof/>
          <w:snapToGrid w:val="0"/>
        </w:rPr>
        <w:t>UTRA ACLR</w:t>
      </w:r>
      <w:r>
        <w:rPr>
          <w:noProof/>
        </w:rPr>
        <w:tab/>
        <w:t>1393</w:t>
      </w:r>
    </w:p>
    <w:p w14:paraId="74BAF45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1395</w:t>
      </w:r>
    </w:p>
    <w:p w14:paraId="433CCC0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1395</w:t>
      </w:r>
    </w:p>
    <w:p w14:paraId="0E6C8BC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1398</w:t>
      </w:r>
    </w:p>
    <w:p w14:paraId="753C0E1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1435</w:t>
      </w:r>
    </w:p>
    <w:p w14:paraId="1BF5614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</w:rPr>
        <w:tab/>
        <w:t>1464</w:t>
      </w:r>
    </w:p>
    <w:p w14:paraId="2FA26B77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1466</w:t>
      </w:r>
    </w:p>
    <w:p w14:paraId="0501795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1466</w:t>
      </w:r>
    </w:p>
    <w:p w14:paraId="2497DE0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1466</w:t>
      </w:r>
    </w:p>
    <w:p w14:paraId="712DCF4A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1466</w:t>
      </w:r>
    </w:p>
    <w:p w14:paraId="057649CA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1466</w:t>
      </w:r>
    </w:p>
    <w:p w14:paraId="25F98042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1466</w:t>
      </w:r>
    </w:p>
    <w:p w14:paraId="6FBA2E74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1466</w:t>
      </w:r>
    </w:p>
    <w:p w14:paraId="5495071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1467</w:t>
      </w:r>
    </w:p>
    <w:p w14:paraId="743E977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1470</w:t>
      </w:r>
    </w:p>
    <w:p w14:paraId="20455EFD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1470</w:t>
      </w:r>
    </w:p>
    <w:p w14:paraId="2059D09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1470</w:t>
      </w:r>
    </w:p>
    <w:p w14:paraId="30A367E0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1470</w:t>
      </w:r>
    </w:p>
    <w:p w14:paraId="07D4D95D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1471</w:t>
      </w:r>
    </w:p>
    <w:p w14:paraId="0BA3883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1477</w:t>
      </w:r>
    </w:p>
    <w:p w14:paraId="1BADB878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1477</w:t>
      </w:r>
    </w:p>
    <w:p w14:paraId="728A8B30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1477</w:t>
      </w:r>
    </w:p>
    <w:p w14:paraId="480AA81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1479</w:t>
      </w:r>
    </w:p>
    <w:p w14:paraId="5BDFA411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1479</w:t>
      </w:r>
    </w:p>
    <w:p w14:paraId="2DA609FA" w14:textId="77777777" w:rsidR="00EC1286" w:rsidRDefault="00EC128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1479</w:t>
      </w:r>
    </w:p>
    <w:p w14:paraId="55D98194" w14:textId="77777777" w:rsidR="00EC1286" w:rsidRDefault="00EC128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Inter-band CA</w:t>
      </w:r>
      <w:r>
        <w:rPr>
          <w:noProof/>
        </w:rPr>
        <w:tab/>
        <w:t>1480</w:t>
      </w:r>
    </w:p>
    <w:p w14:paraId="144CE8BB" w14:textId="77777777" w:rsidR="00EC1286" w:rsidRDefault="00EC128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1481</w:t>
      </w:r>
    </w:p>
    <w:p w14:paraId="6588F8DE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</w:t>
      </w:r>
      <w:r>
        <w:rPr>
          <w:noProof/>
        </w:rPr>
        <w:tab/>
        <w:t>1484</w:t>
      </w:r>
    </w:p>
    <w:p w14:paraId="52C0398F" w14:textId="77777777" w:rsidR="00EC1286" w:rsidRDefault="00EC128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1484</w:t>
      </w:r>
    </w:p>
    <w:p w14:paraId="336D05C8" w14:textId="77777777" w:rsidR="00EC1286" w:rsidRDefault="00EC128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1484</w:t>
      </w:r>
    </w:p>
    <w:p w14:paraId="7883938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CA</w:t>
      </w:r>
      <w:r>
        <w:rPr>
          <w:noProof/>
        </w:rPr>
        <w:tab/>
        <w:t>1486</w:t>
      </w:r>
    </w:p>
    <w:p w14:paraId="6ABFCC5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1486</w:t>
      </w:r>
    </w:p>
    <w:p w14:paraId="5B0F93F3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1486</w:t>
      </w:r>
    </w:p>
    <w:p w14:paraId="7FABC9C2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1487</w:t>
      </w:r>
    </w:p>
    <w:p w14:paraId="7C681AA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1500</w:t>
      </w:r>
    </w:p>
    <w:p w14:paraId="40D43AC9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1500</w:t>
      </w:r>
    </w:p>
    <w:p w14:paraId="28E00611" w14:textId="77777777" w:rsidR="00EC1286" w:rsidRDefault="00EC128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1500</w:t>
      </w:r>
    </w:p>
    <w:p w14:paraId="355573DF" w14:textId="77777777" w:rsidR="00EC1286" w:rsidRDefault="00EC128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1500</w:t>
      </w:r>
    </w:p>
    <w:p w14:paraId="2A4B069B" w14:textId="77777777" w:rsidR="00EC1286" w:rsidRDefault="00EC128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1503</w:t>
      </w:r>
    </w:p>
    <w:p w14:paraId="1B4944EC" w14:textId="77777777" w:rsidR="00EC1286" w:rsidRDefault="00EC128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1503</w:t>
      </w:r>
    </w:p>
    <w:p w14:paraId="64E5D8B1" w14:textId="77777777" w:rsidR="00EC1286" w:rsidRDefault="00EC1286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1504</w:t>
      </w:r>
    </w:p>
    <w:p w14:paraId="60B6D8AA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1512</w:t>
      </w:r>
    </w:p>
    <w:p w14:paraId="61A2CDD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1523</w:t>
      </w:r>
    </w:p>
    <w:p w14:paraId="3DBFBA60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1523</w:t>
      </w:r>
    </w:p>
    <w:p w14:paraId="7F5DC5B8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1524</w:t>
      </w:r>
    </w:p>
    <w:p w14:paraId="4B7723A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1526</w:t>
      </w:r>
    </w:p>
    <w:p w14:paraId="34A052D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1526</w:t>
      </w:r>
    </w:p>
    <w:p w14:paraId="0596649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1526</w:t>
      </w:r>
    </w:p>
    <w:p w14:paraId="759D929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1530</w:t>
      </w:r>
    </w:p>
    <w:p w14:paraId="390DFC0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Occupied bandwidth for NR-DC</w:t>
      </w:r>
      <w:r>
        <w:rPr>
          <w:noProof/>
        </w:rPr>
        <w:tab/>
        <w:t>1530</w:t>
      </w:r>
    </w:p>
    <w:p w14:paraId="688B845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1530</w:t>
      </w:r>
    </w:p>
    <w:p w14:paraId="4B60127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1530</w:t>
      </w:r>
    </w:p>
    <w:p w14:paraId="3FB0F61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1530</w:t>
      </w:r>
    </w:p>
    <w:p w14:paraId="02DD6CD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1530</w:t>
      </w:r>
    </w:p>
    <w:p w14:paraId="03A4DBC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NR-DC</w:t>
      </w:r>
      <w:r>
        <w:rPr>
          <w:noProof/>
        </w:rPr>
        <w:tab/>
        <w:t>1530</w:t>
      </w:r>
    </w:p>
    <w:p w14:paraId="668F53A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1530</w:t>
      </w:r>
    </w:p>
    <w:p w14:paraId="238A1F82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1530</w:t>
      </w:r>
    </w:p>
    <w:p w14:paraId="04E7789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SUL</w:t>
      </w:r>
      <w:r>
        <w:rPr>
          <w:noProof/>
        </w:rPr>
        <w:tab/>
        <w:t>1531</w:t>
      </w:r>
    </w:p>
    <w:p w14:paraId="3F0A4C2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SUL</w:t>
      </w:r>
      <w:r>
        <w:rPr>
          <w:noProof/>
        </w:rPr>
        <w:tab/>
        <w:t>1532</w:t>
      </w:r>
    </w:p>
    <w:p w14:paraId="0918C52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1532</w:t>
      </w:r>
    </w:p>
    <w:p w14:paraId="164FE6C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1532</w:t>
      </w:r>
    </w:p>
    <w:p w14:paraId="1254F49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1535</w:t>
      </w:r>
    </w:p>
    <w:p w14:paraId="6038740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1536</w:t>
      </w:r>
    </w:p>
    <w:p w14:paraId="70C87108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</w:t>
      </w:r>
      <w:r>
        <w:rPr>
          <w:noProof/>
        </w:rPr>
        <w:tab/>
        <w:t>1536</w:t>
      </w:r>
    </w:p>
    <w:p w14:paraId="54A53219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</w:t>
      </w:r>
      <w:r>
        <w:rPr>
          <w:noProof/>
        </w:rPr>
        <w:tab/>
        <w:t>1537</w:t>
      </w:r>
    </w:p>
    <w:p w14:paraId="607FBC0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</w:t>
      </w:r>
      <w:r>
        <w:rPr>
          <w:noProof/>
        </w:rPr>
        <w:tab/>
        <w:t>1538</w:t>
      </w:r>
    </w:p>
    <w:p w14:paraId="1F5D354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1538</w:t>
      </w:r>
    </w:p>
    <w:p w14:paraId="55D2C63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1540</w:t>
      </w:r>
    </w:p>
    <w:p w14:paraId="120B978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1541</w:t>
      </w:r>
    </w:p>
    <w:p w14:paraId="61C1FF6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1558</w:t>
      </w:r>
    </w:p>
    <w:p w14:paraId="6A70AE18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1560</w:t>
      </w:r>
    </w:p>
    <w:p w14:paraId="7FD3C314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1560</w:t>
      </w:r>
    </w:p>
    <w:p w14:paraId="79EFD9D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1562</w:t>
      </w:r>
    </w:p>
    <w:p w14:paraId="0184E57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1562</w:t>
      </w:r>
    </w:p>
    <w:p w14:paraId="6263263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1564</w:t>
      </w:r>
    </w:p>
    <w:p w14:paraId="10BF24F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1564</w:t>
      </w:r>
    </w:p>
    <w:p w14:paraId="0FF8FFA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1564</w:t>
      </w:r>
    </w:p>
    <w:p w14:paraId="5E73814D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1570</w:t>
      </w:r>
    </w:p>
    <w:p w14:paraId="1034618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1575</w:t>
      </w:r>
    </w:p>
    <w:p w14:paraId="448F64B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1578</w:t>
      </w:r>
    </w:p>
    <w:p w14:paraId="4C17C268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</w:t>
      </w:r>
      <w:r>
        <w:rPr>
          <w:noProof/>
        </w:rPr>
        <w:tab/>
        <w:t>1578</w:t>
      </w:r>
    </w:p>
    <w:p w14:paraId="4689E846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 with UL MIMO</w:t>
      </w:r>
      <w:r>
        <w:rPr>
          <w:noProof/>
        </w:rPr>
        <w:tab/>
        <w:t>1579</w:t>
      </w:r>
    </w:p>
    <w:p w14:paraId="33A08CC3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UL MIMO</w:t>
      </w:r>
      <w:r>
        <w:rPr>
          <w:noProof/>
        </w:rPr>
        <w:tab/>
        <w:t>1581</w:t>
      </w:r>
    </w:p>
    <w:p w14:paraId="3144EBAF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1583</w:t>
      </w:r>
    </w:p>
    <w:p w14:paraId="3C12600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1587</w:t>
      </w:r>
    </w:p>
    <w:p w14:paraId="27FBDDD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1587</w:t>
      </w:r>
    </w:p>
    <w:p w14:paraId="047B4CE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1587</w:t>
      </w:r>
    </w:p>
    <w:p w14:paraId="094185F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1589</w:t>
      </w:r>
    </w:p>
    <w:p w14:paraId="31BE3FD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1591</w:t>
      </w:r>
    </w:p>
    <w:p w14:paraId="6AA3B10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1597</w:t>
      </w:r>
    </w:p>
    <w:p w14:paraId="24CC6EC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1597</w:t>
      </w:r>
    </w:p>
    <w:p w14:paraId="51C1C7F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1598</w:t>
      </w:r>
    </w:p>
    <w:p w14:paraId="12203CA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1599</w:t>
      </w:r>
    </w:p>
    <w:p w14:paraId="79C271F4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1601</w:t>
      </w:r>
    </w:p>
    <w:p w14:paraId="339AA7C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1601</w:t>
      </w:r>
    </w:p>
    <w:p w14:paraId="4F2487F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1603</w:t>
      </w:r>
    </w:p>
    <w:p w14:paraId="477FF6ED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1605</w:t>
      </w:r>
    </w:p>
    <w:p w14:paraId="1330BBC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1610</w:t>
      </w:r>
    </w:p>
    <w:p w14:paraId="4FA0F81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1612</w:t>
      </w:r>
    </w:p>
    <w:p w14:paraId="6D5B7887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1614</w:t>
      </w:r>
    </w:p>
    <w:p w14:paraId="692BC6E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</w:t>
      </w:r>
      <w:r>
        <w:rPr>
          <w:noProof/>
        </w:rPr>
        <w:tab/>
        <w:t>1614</w:t>
      </w:r>
    </w:p>
    <w:p w14:paraId="4F799F0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conformance requirements</w:t>
      </w:r>
      <w:r>
        <w:rPr>
          <w:noProof/>
        </w:rPr>
        <w:tab/>
        <w:t>1614</w:t>
      </w:r>
    </w:p>
    <w:p w14:paraId="07D76C2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 / non-concurrent operation</w:t>
      </w:r>
      <w:r>
        <w:rPr>
          <w:noProof/>
        </w:rPr>
        <w:tab/>
        <w:t>1614</w:t>
      </w:r>
    </w:p>
    <w:p w14:paraId="6E5BB627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Occupied bandwidth for V2X / non-concurrent operation / SL-MIMO</w:t>
      </w:r>
      <w:r>
        <w:rPr>
          <w:noProof/>
        </w:rPr>
        <w:tab/>
        <w:t>1616</w:t>
      </w:r>
    </w:p>
    <w:p w14:paraId="4F67EEA7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Occupied bandwidth</w:t>
      </w:r>
      <w:r>
        <w:rPr>
          <w:noProof/>
        </w:rPr>
        <w:t xml:space="preserve"> for V2X / concurrent operation</w:t>
      </w:r>
      <w:r>
        <w:rPr>
          <w:noProof/>
        </w:rPr>
        <w:tab/>
        <w:t>1617</w:t>
      </w:r>
    </w:p>
    <w:p w14:paraId="613B598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V2X</w:t>
      </w:r>
      <w:r>
        <w:rPr>
          <w:noProof/>
        </w:rPr>
        <w:tab/>
        <w:t>1617</w:t>
      </w:r>
    </w:p>
    <w:p w14:paraId="3CE585B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1617</w:t>
      </w:r>
    </w:p>
    <w:p w14:paraId="4C47FE9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1617</w:t>
      </w:r>
    </w:p>
    <w:p w14:paraId="00FE0441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1617</w:t>
      </w:r>
    </w:p>
    <w:p w14:paraId="2BF5E398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1618</w:t>
      </w:r>
    </w:p>
    <w:p w14:paraId="1328F79E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1623</w:t>
      </w:r>
    </w:p>
    <w:p w14:paraId="25B02C9F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concurrent operation</w:t>
      </w:r>
      <w:r>
        <w:rPr>
          <w:noProof/>
        </w:rPr>
        <w:tab/>
        <w:t>1624</w:t>
      </w:r>
    </w:p>
    <w:p w14:paraId="72ACA52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1628</w:t>
      </w:r>
    </w:p>
    <w:p w14:paraId="6448424F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6.5E.2.3.0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1628</w:t>
      </w:r>
    </w:p>
    <w:p w14:paraId="4324CC68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1629</w:t>
      </w:r>
    </w:p>
    <w:p w14:paraId="75C28759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1631</w:t>
      </w:r>
    </w:p>
    <w:p w14:paraId="42CF4BCE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concurrent operation</w:t>
      </w:r>
      <w:r>
        <w:rPr>
          <w:noProof/>
        </w:rPr>
        <w:tab/>
        <w:t>1633</w:t>
      </w:r>
    </w:p>
    <w:p w14:paraId="259BFC0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1633</w:t>
      </w:r>
    </w:p>
    <w:p w14:paraId="6C203204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1633</w:t>
      </w:r>
    </w:p>
    <w:p w14:paraId="2A2BBA5E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1633</w:t>
      </w:r>
    </w:p>
    <w:p w14:paraId="6A9965D0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1636</w:t>
      </w:r>
    </w:p>
    <w:p w14:paraId="19E3C936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for V2X / concurrent operation</w:t>
      </w:r>
      <w:r>
        <w:rPr>
          <w:noProof/>
        </w:rPr>
        <w:tab/>
        <w:t>1637</w:t>
      </w:r>
    </w:p>
    <w:p w14:paraId="52AADEA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V2X</w:t>
      </w:r>
      <w:r>
        <w:rPr>
          <w:noProof/>
        </w:rPr>
        <w:tab/>
        <w:t>1640</w:t>
      </w:r>
    </w:p>
    <w:p w14:paraId="002BA14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1640</w:t>
      </w:r>
    </w:p>
    <w:p w14:paraId="24D7E682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1640</w:t>
      </w:r>
    </w:p>
    <w:p w14:paraId="09B2D369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</w:t>
      </w:r>
      <w:r>
        <w:rPr>
          <w:noProof/>
        </w:rPr>
        <w:tab/>
        <w:t>1640</w:t>
      </w:r>
    </w:p>
    <w:p w14:paraId="2C651E44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 / SL-MIMO</w:t>
      </w:r>
      <w:r>
        <w:rPr>
          <w:noProof/>
        </w:rPr>
        <w:tab/>
        <w:t>1642</w:t>
      </w:r>
    </w:p>
    <w:p w14:paraId="3E46D63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1643</w:t>
      </w:r>
    </w:p>
    <w:p w14:paraId="3E95E390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1643</w:t>
      </w:r>
    </w:p>
    <w:p w14:paraId="1747D964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1644</w:t>
      </w:r>
    </w:p>
    <w:p w14:paraId="3A6B8F25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1645</w:t>
      </w:r>
    </w:p>
    <w:p w14:paraId="4B5F52A9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concurrent operation</w:t>
      </w:r>
      <w:r>
        <w:rPr>
          <w:noProof/>
        </w:rPr>
        <w:tab/>
        <w:t>1646</w:t>
      </w:r>
    </w:p>
    <w:p w14:paraId="22F2FD8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1648</w:t>
      </w:r>
    </w:p>
    <w:p w14:paraId="5EF4FF9B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1648</w:t>
      </w:r>
    </w:p>
    <w:p w14:paraId="77FEB5CC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network signalling value "NS_33"</w:t>
      </w:r>
      <w:r>
        <w:rPr>
          <w:noProof/>
        </w:rPr>
        <w:tab/>
        <w:t>1648</w:t>
      </w:r>
    </w:p>
    <w:p w14:paraId="019140CF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1649</w:t>
      </w:r>
    </w:p>
    <w:p w14:paraId="3C6FF5A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V2X</w:t>
      </w:r>
      <w:r>
        <w:rPr>
          <w:noProof/>
        </w:rPr>
        <w:tab/>
        <w:t>1651</w:t>
      </w:r>
    </w:p>
    <w:p w14:paraId="2E30DBB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1651</w:t>
      </w:r>
    </w:p>
    <w:p w14:paraId="2369058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</w:t>
      </w:r>
      <w:r>
        <w:rPr>
          <w:noProof/>
        </w:rPr>
        <w:tab/>
        <w:t>1651</w:t>
      </w:r>
    </w:p>
    <w:p w14:paraId="0F06831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1653</w:t>
      </w:r>
    </w:p>
    <w:p w14:paraId="07DF917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 xml:space="preserve">Transmit intermodulation </w:t>
      </w:r>
      <w:r>
        <w:rPr>
          <w:noProof/>
        </w:rPr>
        <w:t>for V2X con-current operation</w:t>
      </w:r>
      <w:r>
        <w:rPr>
          <w:noProof/>
        </w:rPr>
        <w:tab/>
        <w:t>1654</w:t>
      </w:r>
    </w:p>
    <w:p w14:paraId="26DBB3E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1654</w:t>
      </w:r>
    </w:p>
    <w:p w14:paraId="5592926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1654</w:t>
      </w:r>
    </w:p>
    <w:p w14:paraId="7307EE5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1656</w:t>
      </w:r>
    </w:p>
    <w:p w14:paraId="125010F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1656</w:t>
      </w:r>
    </w:p>
    <w:p w14:paraId="24A6DF5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1656</w:t>
      </w:r>
    </w:p>
    <w:p w14:paraId="30D3EF9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1660</w:t>
      </w:r>
    </w:p>
    <w:p w14:paraId="4D9C4B67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noProof/>
          <w:snapToGrid w:val="0"/>
        </w:rPr>
        <w:t>Shared spectrum channel access ACLR</w:t>
      </w:r>
      <w:r>
        <w:rPr>
          <w:noProof/>
        </w:rPr>
        <w:tab/>
        <w:t>1660</w:t>
      </w:r>
    </w:p>
    <w:p w14:paraId="00058171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1662</w:t>
      </w:r>
    </w:p>
    <w:p w14:paraId="6E43896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1664</w:t>
      </w:r>
    </w:p>
    <w:p w14:paraId="2FFB9EA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1664</w:t>
      </w:r>
    </w:p>
    <w:p w14:paraId="6302005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1666</w:t>
      </w:r>
    </w:p>
    <w:p w14:paraId="5ED533F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shared spectrum channel access</w:t>
      </w:r>
      <w:r>
        <w:rPr>
          <w:noProof/>
        </w:rPr>
        <w:tab/>
        <w:t>1666</w:t>
      </w:r>
    </w:p>
    <w:p w14:paraId="3436B94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1671</w:t>
      </w:r>
    </w:p>
    <w:p w14:paraId="326EEE5A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1674</w:t>
      </w:r>
    </w:p>
    <w:p w14:paraId="64BABB7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1674</w:t>
      </w:r>
    </w:p>
    <w:p w14:paraId="6AB612E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1674</w:t>
      </w:r>
    </w:p>
    <w:p w14:paraId="6600FA5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1674</w:t>
      </w:r>
    </w:p>
    <w:p w14:paraId="4E91D40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1683</w:t>
      </w:r>
    </w:p>
    <w:p w14:paraId="4B80996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1686</w:t>
      </w:r>
    </w:p>
    <w:p w14:paraId="1F8A552C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1686</w:t>
      </w:r>
    </w:p>
    <w:p w14:paraId="18F22E69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noProof/>
          <w:snapToGrid w:val="0"/>
        </w:rPr>
        <w:t>UTRA ACLR for Tx Diversity</w:t>
      </w:r>
      <w:r>
        <w:rPr>
          <w:noProof/>
        </w:rPr>
        <w:tab/>
        <w:t>1688</w:t>
      </w:r>
    </w:p>
    <w:p w14:paraId="1DEB392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1689</w:t>
      </w:r>
    </w:p>
    <w:p w14:paraId="63FD54AD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1689</w:t>
      </w:r>
    </w:p>
    <w:p w14:paraId="08A66F2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SimSun"/>
          <w:noProof/>
          <w:lang w:eastAsia="en-US"/>
        </w:rPr>
        <w:t>6.5</w:t>
      </w:r>
      <w:r w:rsidRPr="000A2D61">
        <w:rPr>
          <w:rFonts w:eastAsia="SimSun"/>
          <w:noProof/>
          <w:lang w:eastAsia="zh-CN"/>
        </w:rPr>
        <w:t>G</w:t>
      </w:r>
      <w:r w:rsidRPr="000A2D61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1690</w:t>
      </w:r>
    </w:p>
    <w:p w14:paraId="7403F4A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1691</w:t>
      </w:r>
    </w:p>
    <w:p w14:paraId="56CC91D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1692</w:t>
      </w:r>
    </w:p>
    <w:p w14:paraId="0102C3CA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Output RF spectrum emissions for CA with UL MIMO</w:t>
      </w:r>
      <w:r>
        <w:rPr>
          <w:noProof/>
        </w:rPr>
        <w:tab/>
        <w:t>1693</w:t>
      </w:r>
    </w:p>
    <w:p w14:paraId="621DCD1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Output RF spectrum emissions for intra-band UL contiguous CA with UL MIMO</w:t>
      </w:r>
      <w:r>
        <w:rPr>
          <w:noProof/>
        </w:rPr>
        <w:tab/>
        <w:t>1693</w:t>
      </w:r>
    </w:p>
    <w:p w14:paraId="2C51A16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Occupied bandwidth for intra-band UL contiguous CA for UL MIMO</w:t>
      </w:r>
      <w:r>
        <w:rPr>
          <w:noProof/>
        </w:rPr>
        <w:tab/>
        <w:t>1693</w:t>
      </w:r>
    </w:p>
    <w:p w14:paraId="52A8EA1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Out of band emission for intra-band UL contiguous CA for UL MIMO</w:t>
      </w:r>
      <w:r>
        <w:rPr>
          <w:noProof/>
        </w:rPr>
        <w:tab/>
        <w:t>1695</w:t>
      </w:r>
    </w:p>
    <w:p w14:paraId="352A5F9C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conformance requirements</w:t>
      </w:r>
      <w:r>
        <w:rPr>
          <w:noProof/>
        </w:rPr>
        <w:tab/>
        <w:t>1695</w:t>
      </w:r>
    </w:p>
    <w:p w14:paraId="35A2ADED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Spectrum emission mask for intra-band UL contiguous CA for UL MIMO</w:t>
      </w:r>
      <w:r>
        <w:rPr>
          <w:noProof/>
        </w:rPr>
        <w:tab/>
        <w:t>1695</w:t>
      </w:r>
    </w:p>
    <w:p w14:paraId="3CF73729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Additional spectrum emission mask for intra-band UL contiguous CA for UL MIMO</w:t>
      </w:r>
      <w:r>
        <w:rPr>
          <w:noProof/>
        </w:rPr>
        <w:tab/>
        <w:t>1697</w:t>
      </w:r>
    </w:p>
    <w:p w14:paraId="730C0678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NR ACLR for intra-band UL contiguous CA for UL MIMO</w:t>
      </w:r>
      <w:r>
        <w:rPr>
          <w:noProof/>
        </w:rPr>
        <w:tab/>
        <w:t>1699</w:t>
      </w:r>
    </w:p>
    <w:p w14:paraId="2F611CF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intra-band UL contiguous CA for UL MIMO</w:t>
      </w:r>
      <w:r>
        <w:rPr>
          <w:noProof/>
        </w:rPr>
        <w:tab/>
        <w:t>1701</w:t>
      </w:r>
    </w:p>
    <w:p w14:paraId="3BA1BEE6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1701</w:t>
      </w:r>
    </w:p>
    <w:p w14:paraId="47253EBE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intra-band UL contiguous CA for UL MIMO</w:t>
      </w:r>
      <w:r>
        <w:rPr>
          <w:noProof/>
        </w:rPr>
        <w:tab/>
        <w:t>1702</w:t>
      </w:r>
    </w:p>
    <w:p w14:paraId="7AE4D9E8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UL contiguous CA for UL MIMO</w:t>
      </w:r>
      <w:r>
        <w:rPr>
          <w:noProof/>
        </w:rPr>
        <w:tab/>
        <w:t>1703</w:t>
      </w:r>
    </w:p>
    <w:p w14:paraId="3888A626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6.5H.1.3.3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intra-band UL contiguous CA for UL MIMO</w:t>
      </w:r>
      <w:r>
        <w:rPr>
          <w:noProof/>
        </w:rPr>
        <w:tab/>
        <w:t>1706</w:t>
      </w:r>
    </w:p>
    <w:p w14:paraId="6D5AC5D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intra-band UL contiguous CA for UL MIMO</w:t>
      </w:r>
      <w:r>
        <w:rPr>
          <w:noProof/>
        </w:rPr>
        <w:tab/>
        <w:t>1707</w:t>
      </w:r>
    </w:p>
    <w:p w14:paraId="4E6582C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6.5H.2</w:t>
      </w:r>
      <w:r>
        <w:rPr>
          <w:noProof/>
        </w:rPr>
        <w:tab/>
        <w:t>1709</w:t>
      </w:r>
    </w:p>
    <w:p w14:paraId="27560D7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Output RF spectrum emissions for inter-band UL CA with UL MIMO</w:t>
      </w:r>
      <w:r>
        <w:rPr>
          <w:noProof/>
        </w:rPr>
        <w:tab/>
        <w:t>1709</w:t>
      </w:r>
    </w:p>
    <w:p w14:paraId="2B4E6E0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Occupied bandwidth for inter-band UL CA with UL MIMO</w:t>
      </w:r>
      <w:r>
        <w:rPr>
          <w:noProof/>
        </w:rPr>
        <w:tab/>
        <w:t>1709</w:t>
      </w:r>
    </w:p>
    <w:p w14:paraId="7AE01BC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</w:t>
      </w:r>
      <w:r>
        <w:rPr>
          <w:noProof/>
        </w:rPr>
        <w:tab/>
        <w:t>1710</w:t>
      </w:r>
    </w:p>
    <w:p w14:paraId="02963FD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Spurious emission for inter-band UL CA with UL MIMO</w:t>
      </w:r>
      <w:r>
        <w:rPr>
          <w:noProof/>
        </w:rPr>
        <w:tab/>
        <w:t>1710</w:t>
      </w:r>
    </w:p>
    <w:p w14:paraId="591CDF52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H</w:t>
      </w:r>
      <w:r>
        <w:rPr>
          <w:noProof/>
        </w:rPr>
        <w:t>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1710</w:t>
      </w:r>
    </w:p>
    <w:p w14:paraId="43B0250F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UL MIMO</w:t>
      </w:r>
      <w:r>
        <w:rPr>
          <w:noProof/>
        </w:rPr>
        <w:tab/>
        <w:t>1710</w:t>
      </w:r>
    </w:p>
    <w:p w14:paraId="578A79E1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UL MIMO</w:t>
      </w:r>
      <w:r>
        <w:rPr>
          <w:noProof/>
        </w:rPr>
        <w:tab/>
        <w:t>1712</w:t>
      </w:r>
    </w:p>
    <w:p w14:paraId="767286E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ATG</w:t>
      </w:r>
      <w:r>
        <w:rPr>
          <w:noProof/>
        </w:rPr>
        <w:tab/>
        <w:t>1713</w:t>
      </w:r>
    </w:p>
    <w:p w14:paraId="22AD2CE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1713</w:t>
      </w:r>
    </w:p>
    <w:p w14:paraId="68A122C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ATG</w:t>
      </w:r>
      <w:r>
        <w:rPr>
          <w:noProof/>
        </w:rPr>
        <w:tab/>
        <w:t>1714</w:t>
      </w:r>
    </w:p>
    <w:p w14:paraId="08C07D0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ATG</w:t>
      </w:r>
      <w:r>
        <w:rPr>
          <w:noProof/>
        </w:rPr>
        <w:tab/>
        <w:t>1716</w:t>
      </w:r>
    </w:p>
    <w:p w14:paraId="5B89EAC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1716</w:t>
      </w:r>
    </w:p>
    <w:p w14:paraId="5500E80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1716</w:t>
      </w:r>
    </w:p>
    <w:p w14:paraId="1ED31C0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1716</w:t>
      </w:r>
    </w:p>
    <w:p w14:paraId="23E81D0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1716</w:t>
      </w:r>
    </w:p>
    <w:p w14:paraId="1AAF5F0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6.5L</w:t>
      </w:r>
      <w:r>
        <w:rPr>
          <w:noProof/>
        </w:rPr>
        <w:tab/>
        <w:t>1719</w:t>
      </w:r>
    </w:p>
    <w:p w14:paraId="54DC76B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6.5L.1</w:t>
      </w:r>
      <w:r>
        <w:rPr>
          <w:noProof/>
        </w:rPr>
        <w:tab/>
        <w:t>1719</w:t>
      </w:r>
    </w:p>
    <w:p w14:paraId="28C2292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6.5L.2</w:t>
      </w:r>
      <w:r>
        <w:rPr>
          <w:noProof/>
        </w:rPr>
        <w:tab/>
        <w:t>1719</w:t>
      </w:r>
    </w:p>
    <w:p w14:paraId="3BB1E0F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Output RF spectrum emissions for inter-band UL CA with Tx Diversity</w:t>
      </w:r>
      <w:r>
        <w:rPr>
          <w:noProof/>
        </w:rPr>
        <w:tab/>
        <w:t>1719</w:t>
      </w:r>
    </w:p>
    <w:p w14:paraId="321019C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Occupied bandwidth for inter-band UL CA with Tx Diversity</w:t>
      </w:r>
      <w:r>
        <w:rPr>
          <w:noProof/>
        </w:rPr>
        <w:tab/>
        <w:t>1719</w:t>
      </w:r>
    </w:p>
    <w:p w14:paraId="2EB8D98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</w:t>
      </w:r>
      <w:r>
        <w:rPr>
          <w:noProof/>
        </w:rPr>
        <w:tab/>
        <w:t>1719</w:t>
      </w:r>
    </w:p>
    <w:p w14:paraId="047DF6C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6.5L.3.3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 xml:space="preserve">Spurious emission for inter-band UL CA with </w:t>
      </w:r>
      <w:r>
        <w:rPr>
          <w:noProof/>
        </w:rPr>
        <w:t>Tx Diversity</w:t>
      </w:r>
      <w:r>
        <w:rPr>
          <w:noProof/>
        </w:rPr>
        <w:tab/>
        <w:t>1719</w:t>
      </w:r>
    </w:p>
    <w:p w14:paraId="6F70BE87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1719</w:t>
      </w:r>
    </w:p>
    <w:p w14:paraId="534A2E83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Tx Diversity</w:t>
      </w:r>
      <w:r>
        <w:rPr>
          <w:noProof/>
        </w:rPr>
        <w:tab/>
        <w:t>1719</w:t>
      </w:r>
    </w:p>
    <w:p w14:paraId="5FE73FF7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Tx Diversity</w:t>
      </w:r>
      <w:r>
        <w:rPr>
          <w:noProof/>
        </w:rPr>
        <w:tab/>
        <w:t>1722</w:t>
      </w:r>
    </w:p>
    <w:p w14:paraId="458DC18B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1724</w:t>
      </w:r>
    </w:p>
    <w:p w14:paraId="6A46D107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1724</w:t>
      </w:r>
    </w:p>
    <w:p w14:paraId="39CDEA16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1725</w:t>
      </w:r>
    </w:p>
    <w:p w14:paraId="2B9A2117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1725</w:t>
      </w:r>
    </w:p>
    <w:p w14:paraId="52F433B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1725</w:t>
      </w:r>
    </w:p>
    <w:p w14:paraId="7D6FD9F3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1725</w:t>
      </w:r>
    </w:p>
    <w:p w14:paraId="47093883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</w:t>
      </w:r>
      <w:r>
        <w:rPr>
          <w:noProof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Diversity characteristics for ATG</w:t>
      </w:r>
      <w:r>
        <w:rPr>
          <w:noProof/>
        </w:rPr>
        <w:tab/>
        <w:t>1726</w:t>
      </w:r>
    </w:p>
    <w:p w14:paraId="47C9CF88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1726</w:t>
      </w:r>
    </w:p>
    <w:p w14:paraId="242B7B5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1726</w:t>
      </w:r>
    </w:p>
    <w:p w14:paraId="332841E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1726</w:t>
      </w:r>
    </w:p>
    <w:p w14:paraId="2A76023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XR</w:t>
      </w:r>
      <w:r>
        <w:rPr>
          <w:noProof/>
        </w:rPr>
        <w:tab/>
        <w:t>1769</w:t>
      </w:r>
    </w:p>
    <w:p w14:paraId="0C3F6E5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1770</w:t>
      </w:r>
    </w:p>
    <w:p w14:paraId="7877E2B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1771</w:t>
      </w:r>
    </w:p>
    <w:p w14:paraId="2A4105F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1771</w:t>
      </w:r>
    </w:p>
    <w:p w14:paraId="1B8E578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1771</w:t>
      </w:r>
    </w:p>
    <w:p w14:paraId="3EBFBEFD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1771</w:t>
      </w:r>
    </w:p>
    <w:p w14:paraId="5D0EC28E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1771</w:t>
      </w:r>
    </w:p>
    <w:p w14:paraId="1A4AA8D7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1772</w:t>
      </w:r>
    </w:p>
    <w:p w14:paraId="3D3BFF1F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1772</w:t>
      </w:r>
    </w:p>
    <w:p w14:paraId="41B718E3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1773</w:t>
      </w:r>
    </w:p>
    <w:p w14:paraId="28428107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0A2D61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1774</w:t>
      </w:r>
    </w:p>
    <w:p w14:paraId="1A5CA4BD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1774</w:t>
      </w:r>
    </w:p>
    <w:p w14:paraId="6F28AD2A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0A2D61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1774</w:t>
      </w:r>
    </w:p>
    <w:p w14:paraId="0688218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1781</w:t>
      </w:r>
    </w:p>
    <w:p w14:paraId="2F7B799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1788</w:t>
      </w:r>
    </w:p>
    <w:p w14:paraId="2EF429C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1807</w:t>
      </w:r>
    </w:p>
    <w:p w14:paraId="67F3E9F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1810</w:t>
      </w:r>
    </w:p>
    <w:p w14:paraId="1364BDA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1820</w:t>
      </w:r>
    </w:p>
    <w:p w14:paraId="1ACC2CE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1852</w:t>
      </w:r>
    </w:p>
    <w:p w14:paraId="25E331B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7.3A.2_1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exceptions</w:t>
      </w:r>
      <w:r>
        <w:rPr>
          <w:noProof/>
        </w:rPr>
        <w:tab/>
        <w:t>1860</w:t>
      </w:r>
    </w:p>
    <w:p w14:paraId="17F83D1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1877</w:t>
      </w:r>
    </w:p>
    <w:p w14:paraId="294C408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1885</w:t>
      </w:r>
    </w:p>
    <w:p w14:paraId="6D540BC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1885</w:t>
      </w:r>
    </w:p>
    <w:p w14:paraId="4C53B1F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1885</w:t>
      </w:r>
    </w:p>
    <w:p w14:paraId="41E0572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1885</w:t>
      </w:r>
    </w:p>
    <w:p w14:paraId="567D6DD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1885</w:t>
      </w:r>
    </w:p>
    <w:p w14:paraId="24EC44D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1885</w:t>
      </w:r>
    </w:p>
    <w:p w14:paraId="171A0DF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 for SUL</w:t>
      </w:r>
      <w:r>
        <w:rPr>
          <w:noProof/>
        </w:rPr>
        <w:tab/>
        <w:t>1887</w:t>
      </w:r>
    </w:p>
    <w:p w14:paraId="5D960A4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1889</w:t>
      </w:r>
    </w:p>
    <w:p w14:paraId="601622C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1889</w:t>
      </w:r>
    </w:p>
    <w:p w14:paraId="4C423C2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2 DL CA</w:t>
      </w:r>
      <w:r>
        <w:rPr>
          <w:noProof/>
        </w:rPr>
        <w:tab/>
        <w:t>1904</w:t>
      </w:r>
    </w:p>
    <w:p w14:paraId="240BC0E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3 DL CA</w:t>
      </w:r>
      <w:r>
        <w:rPr>
          <w:noProof/>
        </w:rPr>
        <w:tab/>
        <w:t>1904</w:t>
      </w:r>
    </w:p>
    <w:p w14:paraId="71F3172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1905</w:t>
      </w:r>
    </w:p>
    <w:p w14:paraId="15CB515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1905</w:t>
      </w:r>
    </w:p>
    <w:p w14:paraId="33FB3B8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1905</w:t>
      </w:r>
    </w:p>
    <w:p w14:paraId="4826D51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1907</w:t>
      </w:r>
    </w:p>
    <w:p w14:paraId="14C9147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1909</w:t>
      </w:r>
    </w:p>
    <w:p w14:paraId="0123F068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1910</w:t>
      </w:r>
    </w:p>
    <w:p w14:paraId="5ACA75F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1910</w:t>
      </w:r>
    </w:p>
    <w:p w14:paraId="241C305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1910</w:t>
      </w:r>
    </w:p>
    <w:p w14:paraId="687753F8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1913</w:t>
      </w:r>
    </w:p>
    <w:p w14:paraId="44DD2D2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1913</w:t>
      </w:r>
    </w:p>
    <w:p w14:paraId="741B209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1913</w:t>
      </w:r>
    </w:p>
    <w:p w14:paraId="4FBF1E3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1917</w:t>
      </w:r>
    </w:p>
    <w:p w14:paraId="71F8306C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1918</w:t>
      </w:r>
    </w:p>
    <w:p w14:paraId="5966A1C2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(e)RedCap</w:t>
      </w:r>
      <w:r>
        <w:rPr>
          <w:noProof/>
        </w:rPr>
        <w:tab/>
        <w:t>1918</w:t>
      </w:r>
    </w:p>
    <w:p w14:paraId="5158798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1918</w:t>
      </w:r>
    </w:p>
    <w:p w14:paraId="4A39FE2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1918</w:t>
      </w:r>
    </w:p>
    <w:p w14:paraId="2DD862D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</w:t>
      </w:r>
      <w:r w:rsidRPr="000A2D61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power level for </w:t>
      </w:r>
      <w:r w:rsidRPr="000A2D61">
        <w:rPr>
          <w:rFonts w:eastAsia="SimSun"/>
          <w:noProof/>
          <w:lang w:eastAsia="zh-CN"/>
        </w:rPr>
        <w:t>e</w:t>
      </w:r>
      <w:r>
        <w:rPr>
          <w:noProof/>
        </w:rPr>
        <w:t>RedCap</w:t>
      </w:r>
      <w:r>
        <w:rPr>
          <w:noProof/>
        </w:rPr>
        <w:tab/>
        <w:t>1942</w:t>
      </w:r>
    </w:p>
    <w:p w14:paraId="61553DFA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ATG</w:t>
      </w:r>
      <w:r>
        <w:rPr>
          <w:noProof/>
        </w:rPr>
        <w:tab/>
        <w:t>1956</w:t>
      </w:r>
    </w:p>
    <w:p w14:paraId="1E37988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1956</w:t>
      </w:r>
    </w:p>
    <w:p w14:paraId="55E364C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ATG</w:t>
      </w:r>
      <w:r>
        <w:rPr>
          <w:noProof/>
        </w:rPr>
        <w:tab/>
        <w:t>1956</w:t>
      </w:r>
    </w:p>
    <w:p w14:paraId="0F9E4286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1959</w:t>
      </w:r>
    </w:p>
    <w:p w14:paraId="456AB77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1962</w:t>
      </w:r>
    </w:p>
    <w:p w14:paraId="2A0C3CB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conformance requirements</w:t>
      </w:r>
      <w:r>
        <w:rPr>
          <w:noProof/>
        </w:rPr>
        <w:tab/>
        <w:t>1962</w:t>
      </w:r>
    </w:p>
    <w:p w14:paraId="32815FE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1962</w:t>
      </w:r>
    </w:p>
    <w:p w14:paraId="2849796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1962</w:t>
      </w:r>
    </w:p>
    <w:p w14:paraId="25C29B97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1962</w:t>
      </w:r>
    </w:p>
    <w:p w14:paraId="35D7B46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Maximum input level for CA (2DL CA)</w:t>
      </w:r>
      <w:r>
        <w:rPr>
          <w:noProof/>
        </w:rPr>
        <w:tab/>
        <w:t>1963</w:t>
      </w:r>
    </w:p>
    <w:p w14:paraId="2F31281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Maximum input level for CA (3DL CA)</w:t>
      </w:r>
      <w:r>
        <w:rPr>
          <w:noProof/>
        </w:rPr>
        <w:tab/>
        <w:t>1966</w:t>
      </w:r>
    </w:p>
    <w:p w14:paraId="0BDADAB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Maximum input level for CA (4DL CA)</w:t>
      </w:r>
      <w:r>
        <w:rPr>
          <w:noProof/>
        </w:rPr>
        <w:tab/>
        <w:t>1972</w:t>
      </w:r>
    </w:p>
    <w:p w14:paraId="6604427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7.4A.4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Maximum input level for CA (5DL CA)</w:t>
      </w:r>
      <w:r>
        <w:rPr>
          <w:noProof/>
        </w:rPr>
        <w:tab/>
        <w:t>1978</w:t>
      </w:r>
    </w:p>
    <w:p w14:paraId="4C77AA3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NR-DC</w:t>
      </w:r>
      <w:r>
        <w:rPr>
          <w:noProof/>
        </w:rPr>
        <w:tab/>
        <w:t>1980</w:t>
      </w:r>
    </w:p>
    <w:p w14:paraId="25CA2D5E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1980</w:t>
      </w:r>
    </w:p>
    <w:p w14:paraId="583B2EC3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1983</w:t>
      </w:r>
    </w:p>
    <w:p w14:paraId="717DD0D8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shared spectrum channel access</w:t>
      </w:r>
      <w:r>
        <w:rPr>
          <w:noProof/>
        </w:rPr>
        <w:tab/>
        <w:t>1985</w:t>
      </w:r>
    </w:p>
    <w:p w14:paraId="02C1DECA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ATG</w:t>
      </w:r>
      <w:r>
        <w:rPr>
          <w:noProof/>
        </w:rPr>
        <w:tab/>
        <w:t>1988</w:t>
      </w:r>
    </w:p>
    <w:p w14:paraId="628CA9A5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1991</w:t>
      </w:r>
    </w:p>
    <w:p w14:paraId="49551CF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1998</w:t>
      </w:r>
    </w:p>
    <w:p w14:paraId="61455AD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1998</w:t>
      </w:r>
    </w:p>
    <w:p w14:paraId="3CBBCB6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1998</w:t>
      </w:r>
    </w:p>
    <w:p w14:paraId="0B76A5E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2000</w:t>
      </w:r>
    </w:p>
    <w:p w14:paraId="61C6677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2001</w:t>
      </w:r>
    </w:p>
    <w:p w14:paraId="137BA84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2001</w:t>
      </w:r>
    </w:p>
    <w:p w14:paraId="09F29AA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2012</w:t>
      </w:r>
    </w:p>
    <w:p w14:paraId="3B23FF1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2024</w:t>
      </w:r>
    </w:p>
    <w:p w14:paraId="6EFDE9F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2034</w:t>
      </w:r>
    </w:p>
    <w:p w14:paraId="1E04EBE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2042</w:t>
      </w:r>
    </w:p>
    <w:p w14:paraId="3DDA50C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2042</w:t>
      </w:r>
    </w:p>
    <w:p w14:paraId="7B5A096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2044</w:t>
      </w:r>
    </w:p>
    <w:p w14:paraId="4826D0B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2045</w:t>
      </w:r>
    </w:p>
    <w:p w14:paraId="1420D2E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2045</w:t>
      </w:r>
    </w:p>
    <w:p w14:paraId="4A48593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ATG</w:t>
      </w:r>
      <w:r>
        <w:rPr>
          <w:noProof/>
        </w:rPr>
        <w:tab/>
        <w:t>2048</w:t>
      </w:r>
    </w:p>
    <w:p w14:paraId="54925BC8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2054</w:t>
      </w:r>
    </w:p>
    <w:p w14:paraId="0DD7DD3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2054</w:t>
      </w:r>
    </w:p>
    <w:p w14:paraId="2D4EBE2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2055</w:t>
      </w:r>
    </w:p>
    <w:p w14:paraId="40E2C8D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2061</w:t>
      </w:r>
    </w:p>
    <w:p w14:paraId="573EFF8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</w:t>
      </w:r>
      <w:r>
        <w:rPr>
          <w:noProof/>
        </w:rPr>
        <w:tab/>
        <w:t>2069</w:t>
      </w:r>
    </w:p>
    <w:p w14:paraId="26DD8C5A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2073</w:t>
      </w:r>
    </w:p>
    <w:p w14:paraId="1C5E15E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2073</w:t>
      </w:r>
    </w:p>
    <w:p w14:paraId="607B74D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CA</w:t>
      </w:r>
      <w:r>
        <w:rPr>
          <w:noProof/>
        </w:rPr>
        <w:tab/>
        <w:t>2073</w:t>
      </w:r>
    </w:p>
    <w:p w14:paraId="7B3E5D3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2073</w:t>
      </w:r>
    </w:p>
    <w:p w14:paraId="228A92D2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2073</w:t>
      </w:r>
    </w:p>
    <w:p w14:paraId="392F50BD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2074</w:t>
      </w:r>
    </w:p>
    <w:p w14:paraId="67394351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2074</w:t>
      </w:r>
    </w:p>
    <w:p w14:paraId="1AD8606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2075</w:t>
      </w:r>
    </w:p>
    <w:p w14:paraId="79F7316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2083</w:t>
      </w:r>
    </w:p>
    <w:p w14:paraId="1B2FEC8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2094</w:t>
      </w:r>
    </w:p>
    <w:p w14:paraId="1892C1D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</w:t>
      </w:r>
      <w:r>
        <w:rPr>
          <w:noProof/>
        </w:rPr>
        <w:tab/>
        <w:t>2104</w:t>
      </w:r>
    </w:p>
    <w:p w14:paraId="51239FD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conformance requirements</w:t>
      </w:r>
      <w:r>
        <w:rPr>
          <w:noProof/>
        </w:rPr>
        <w:tab/>
        <w:t>2104</w:t>
      </w:r>
    </w:p>
    <w:p w14:paraId="5EB8A8B1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2104</w:t>
      </w:r>
    </w:p>
    <w:p w14:paraId="6D2C6C1C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2105</w:t>
      </w:r>
    </w:p>
    <w:p w14:paraId="5C3C57E5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2105</w:t>
      </w:r>
    </w:p>
    <w:p w14:paraId="1204D16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2107</w:t>
      </w:r>
    </w:p>
    <w:p w14:paraId="5DE2DEE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2114</w:t>
      </w:r>
    </w:p>
    <w:p w14:paraId="638ED08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2122</w:t>
      </w:r>
    </w:p>
    <w:p w14:paraId="78E2F89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(5</w:t>
      </w:r>
      <w:r>
        <w:rPr>
          <w:noProof/>
          <w:lang w:eastAsia="zh-CN"/>
        </w:rPr>
        <w:t>DL CA</w:t>
      </w:r>
      <w:r>
        <w:rPr>
          <w:noProof/>
        </w:rPr>
        <w:t>)</w:t>
      </w:r>
      <w:r>
        <w:rPr>
          <w:noProof/>
        </w:rPr>
        <w:tab/>
        <w:t>2128</w:t>
      </w:r>
    </w:p>
    <w:p w14:paraId="3667135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</w:t>
      </w:r>
      <w:r>
        <w:rPr>
          <w:noProof/>
        </w:rPr>
        <w:tab/>
        <w:t>2134</w:t>
      </w:r>
    </w:p>
    <w:p w14:paraId="2B5CE444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SimSun"/>
          <w:noProof/>
        </w:rPr>
        <w:t>7.6A.4.</w:t>
      </w:r>
      <w:r w:rsidRPr="000A2D61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conformance requirements</w:t>
      </w:r>
      <w:r>
        <w:rPr>
          <w:noProof/>
        </w:rPr>
        <w:tab/>
        <w:t>2134</w:t>
      </w:r>
    </w:p>
    <w:p w14:paraId="25ADD660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SimSun"/>
          <w:noProof/>
        </w:rPr>
        <w:t>7.6A.4.</w:t>
      </w:r>
      <w:r w:rsidRPr="000A2D61">
        <w:rPr>
          <w:rFonts w:eastAsia="SimSun"/>
          <w:noProof/>
          <w:lang w:eastAsia="zh-CN"/>
        </w:rPr>
        <w:t>0.</w:t>
      </w:r>
      <w:r w:rsidRPr="000A2D61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2134</w:t>
      </w:r>
    </w:p>
    <w:p w14:paraId="1905FA44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2134</w:t>
      </w:r>
    </w:p>
    <w:p w14:paraId="155ED0EE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SimSun"/>
          <w:noProof/>
        </w:rPr>
        <w:t>7.6A.4.</w:t>
      </w:r>
      <w:r w:rsidRPr="000A2D61">
        <w:rPr>
          <w:rFonts w:eastAsia="SimSun"/>
          <w:noProof/>
          <w:lang w:eastAsia="zh-CN"/>
        </w:rPr>
        <w:t>0.</w:t>
      </w:r>
      <w:r w:rsidRPr="000A2D61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SimSun"/>
          <w:noProof/>
        </w:rPr>
        <w:t>Narrow band blocking for Inter-band CA</w:t>
      </w:r>
      <w:r>
        <w:rPr>
          <w:noProof/>
        </w:rPr>
        <w:tab/>
        <w:t>2134</w:t>
      </w:r>
    </w:p>
    <w:p w14:paraId="7182063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SimSun"/>
          <w:noProof/>
        </w:rPr>
        <w:t>Narrow band blocking for CA (2DL CA)</w:t>
      </w:r>
      <w:r>
        <w:rPr>
          <w:noProof/>
        </w:rPr>
        <w:tab/>
        <w:t>2135</w:t>
      </w:r>
    </w:p>
    <w:p w14:paraId="243537F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2139</w:t>
      </w:r>
    </w:p>
    <w:p w14:paraId="28B0930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2142</w:t>
      </w:r>
    </w:p>
    <w:p w14:paraId="1905A2B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(5DL CA)</w:t>
      </w:r>
      <w:r>
        <w:rPr>
          <w:noProof/>
        </w:rPr>
        <w:tab/>
        <w:t>2145</w:t>
      </w:r>
    </w:p>
    <w:p w14:paraId="084086FA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2148</w:t>
      </w:r>
    </w:p>
    <w:p w14:paraId="2E86CA4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2148</w:t>
      </w:r>
    </w:p>
    <w:p w14:paraId="040B257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2148</w:t>
      </w:r>
    </w:p>
    <w:p w14:paraId="3AA922F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SUL</w:t>
      </w:r>
      <w:r>
        <w:rPr>
          <w:noProof/>
        </w:rPr>
        <w:tab/>
        <w:t>2148</w:t>
      </w:r>
    </w:p>
    <w:p w14:paraId="05B03F2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2150</w:t>
      </w:r>
    </w:p>
    <w:p w14:paraId="557426BE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2150</w:t>
      </w:r>
    </w:p>
    <w:p w14:paraId="63FF23D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3 DL CA</w:t>
      </w:r>
      <w:r>
        <w:rPr>
          <w:noProof/>
        </w:rPr>
        <w:tab/>
        <w:t>2153</w:t>
      </w:r>
    </w:p>
    <w:p w14:paraId="4E0F8AC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</w:t>
      </w:r>
      <w:r>
        <w:rPr>
          <w:noProof/>
        </w:rPr>
        <w:tab/>
        <w:t>2153</w:t>
      </w:r>
    </w:p>
    <w:p w14:paraId="454C0F0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2156</w:t>
      </w:r>
    </w:p>
    <w:p w14:paraId="11E9100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2156</w:t>
      </w:r>
    </w:p>
    <w:p w14:paraId="3518B4E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3 DL CA</w:t>
      </w:r>
      <w:r>
        <w:rPr>
          <w:noProof/>
        </w:rPr>
        <w:tab/>
        <w:t>2160</w:t>
      </w:r>
    </w:p>
    <w:p w14:paraId="0FE021DD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2161</w:t>
      </w:r>
    </w:p>
    <w:p w14:paraId="247FD40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2161</w:t>
      </w:r>
    </w:p>
    <w:p w14:paraId="56F5177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2161</w:t>
      </w:r>
    </w:p>
    <w:p w14:paraId="1391CF54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2162</w:t>
      </w:r>
    </w:p>
    <w:p w14:paraId="5BCB8B9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2164</w:t>
      </w:r>
    </w:p>
    <w:p w14:paraId="2AB774B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2165</w:t>
      </w:r>
    </w:p>
    <w:p w14:paraId="5B05DEF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2167</w:t>
      </w:r>
    </w:p>
    <w:p w14:paraId="0B48341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2168</w:t>
      </w:r>
    </w:p>
    <w:p w14:paraId="6C03990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2168</w:t>
      </w:r>
    </w:p>
    <w:p w14:paraId="61122AE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2168</w:t>
      </w:r>
    </w:p>
    <w:p w14:paraId="1104FB3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2169</w:t>
      </w:r>
    </w:p>
    <w:p w14:paraId="0727681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conformance requirements</w:t>
      </w:r>
      <w:r>
        <w:rPr>
          <w:noProof/>
        </w:rPr>
        <w:tab/>
        <w:t>2169</w:t>
      </w:r>
    </w:p>
    <w:p w14:paraId="0DD224A3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2170</w:t>
      </w:r>
    </w:p>
    <w:p w14:paraId="51D43D9B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In-band blocking for V2X / concurrent operation</w:t>
      </w:r>
      <w:r>
        <w:rPr>
          <w:noProof/>
        </w:rPr>
        <w:tab/>
        <w:t>2172</w:t>
      </w:r>
    </w:p>
    <w:p w14:paraId="564C4C9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2172</w:t>
      </w:r>
    </w:p>
    <w:p w14:paraId="4822D1D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conformance requirements</w:t>
      </w:r>
      <w:r>
        <w:rPr>
          <w:noProof/>
        </w:rPr>
        <w:tab/>
        <w:t>2172</w:t>
      </w:r>
    </w:p>
    <w:p w14:paraId="7AD8D32F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lastRenderedPageBreak/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Out-of-band blocking for V2X / nonconcurrent operation</w:t>
      </w:r>
      <w:r>
        <w:rPr>
          <w:noProof/>
        </w:rPr>
        <w:tab/>
        <w:t>2173</w:t>
      </w:r>
    </w:p>
    <w:p w14:paraId="6B2AA71C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Out-of-band blocking for V2X / concurrent operation</w:t>
      </w:r>
      <w:r>
        <w:rPr>
          <w:noProof/>
        </w:rPr>
        <w:tab/>
        <w:t>2175</w:t>
      </w:r>
    </w:p>
    <w:p w14:paraId="5E59D2E2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2175</w:t>
      </w:r>
    </w:p>
    <w:p w14:paraId="36FC0FB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2175</w:t>
      </w:r>
    </w:p>
    <w:p w14:paraId="7EF4346C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2175</w:t>
      </w:r>
    </w:p>
    <w:p w14:paraId="798C1BF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2175</w:t>
      </w:r>
    </w:p>
    <w:p w14:paraId="0F1A32B2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2175</w:t>
      </w:r>
    </w:p>
    <w:p w14:paraId="7B17874A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2176</w:t>
      </w:r>
    </w:p>
    <w:p w14:paraId="50AE1DAA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2176</w:t>
      </w:r>
    </w:p>
    <w:p w14:paraId="42B4DF4B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2176</w:t>
      </w:r>
    </w:p>
    <w:p w14:paraId="2FE72699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2178</w:t>
      </w:r>
    </w:p>
    <w:p w14:paraId="51C09A1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2179</w:t>
      </w:r>
    </w:p>
    <w:p w14:paraId="64E359E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2179</w:t>
      </w:r>
    </w:p>
    <w:p w14:paraId="00FC3FE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ATG</w:t>
      </w:r>
      <w:r>
        <w:rPr>
          <w:noProof/>
        </w:rPr>
        <w:tab/>
        <w:t>2183</w:t>
      </w:r>
    </w:p>
    <w:p w14:paraId="682BF34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ATG</w:t>
      </w:r>
      <w:r>
        <w:rPr>
          <w:noProof/>
        </w:rPr>
        <w:tab/>
        <w:t>2188</w:t>
      </w:r>
    </w:p>
    <w:p w14:paraId="7920E8B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2194</w:t>
      </w:r>
    </w:p>
    <w:p w14:paraId="7E8DD9A6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2197</w:t>
      </w:r>
    </w:p>
    <w:p w14:paraId="22E3B5A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2197</w:t>
      </w:r>
    </w:p>
    <w:p w14:paraId="14BCCDB8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2197</w:t>
      </w:r>
    </w:p>
    <w:p w14:paraId="2A2CBD9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2197</w:t>
      </w:r>
    </w:p>
    <w:p w14:paraId="1172617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2197</w:t>
      </w:r>
    </w:p>
    <w:p w14:paraId="6C10CAC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2197</w:t>
      </w:r>
    </w:p>
    <w:p w14:paraId="5B3FD38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2198</w:t>
      </w:r>
    </w:p>
    <w:p w14:paraId="3AA3253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2199</w:t>
      </w:r>
    </w:p>
    <w:p w14:paraId="1FD828F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2200</w:t>
      </w:r>
    </w:p>
    <w:p w14:paraId="42A77D9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5</w:t>
      </w:r>
      <w:r>
        <w:rPr>
          <w:noProof/>
        </w:rPr>
        <w:t>DL CA)</w:t>
      </w:r>
      <w:r>
        <w:rPr>
          <w:noProof/>
        </w:rPr>
        <w:tab/>
        <w:t>2201</w:t>
      </w:r>
    </w:p>
    <w:p w14:paraId="2E89F41B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NR-DC</w:t>
      </w:r>
      <w:r>
        <w:rPr>
          <w:noProof/>
        </w:rPr>
        <w:tab/>
        <w:t>2202</w:t>
      </w:r>
    </w:p>
    <w:p w14:paraId="7D667903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SUL</w:t>
      </w:r>
      <w:r>
        <w:rPr>
          <w:noProof/>
        </w:rPr>
        <w:tab/>
        <w:t>2202</w:t>
      </w:r>
    </w:p>
    <w:p w14:paraId="5F3D53A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</w:t>
      </w:r>
      <w:r>
        <w:rPr>
          <w:noProof/>
        </w:rPr>
        <w:tab/>
        <w:t>2203</w:t>
      </w:r>
    </w:p>
    <w:p w14:paraId="4EC05A7B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2204</w:t>
      </w:r>
    </w:p>
    <w:p w14:paraId="445C0ED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2205</w:t>
      </w:r>
    </w:p>
    <w:p w14:paraId="1AB1B54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conformance requirements</w:t>
      </w:r>
      <w:r>
        <w:rPr>
          <w:noProof/>
        </w:rPr>
        <w:tab/>
        <w:t>2205</w:t>
      </w:r>
    </w:p>
    <w:p w14:paraId="2E85467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2205</w:t>
      </w:r>
    </w:p>
    <w:p w14:paraId="49ECB72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Spurious response for V2X / concurrent operation</w:t>
      </w:r>
      <w:r>
        <w:rPr>
          <w:noProof/>
        </w:rPr>
        <w:tab/>
        <w:t>2206</w:t>
      </w:r>
    </w:p>
    <w:p w14:paraId="193BBD1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2206</w:t>
      </w:r>
    </w:p>
    <w:p w14:paraId="23D21EB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2206</w:t>
      </w:r>
    </w:p>
    <w:p w14:paraId="4EF0C93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2206</w:t>
      </w:r>
    </w:p>
    <w:p w14:paraId="06632290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2206</w:t>
      </w:r>
    </w:p>
    <w:p w14:paraId="2431A5E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2207</w:t>
      </w:r>
    </w:p>
    <w:p w14:paraId="1FB6ACF2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2207</w:t>
      </w:r>
    </w:p>
    <w:p w14:paraId="3E15767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2208</w:t>
      </w:r>
    </w:p>
    <w:p w14:paraId="586E6FB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2208</w:t>
      </w:r>
    </w:p>
    <w:p w14:paraId="1FBFEFE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ATG</w:t>
      </w:r>
      <w:r>
        <w:rPr>
          <w:noProof/>
        </w:rPr>
        <w:tab/>
        <w:t>2208</w:t>
      </w:r>
    </w:p>
    <w:p w14:paraId="216374DE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2210</w:t>
      </w:r>
    </w:p>
    <w:p w14:paraId="7F873D7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2210</w:t>
      </w:r>
    </w:p>
    <w:p w14:paraId="024DEFC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</w:rPr>
        <w:tab/>
        <w:t>2210</w:t>
      </w:r>
    </w:p>
    <w:p w14:paraId="02F3536C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2216</w:t>
      </w:r>
    </w:p>
    <w:p w14:paraId="4BD41254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2216</w:t>
      </w:r>
    </w:p>
    <w:p w14:paraId="21D004E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2216</w:t>
      </w:r>
    </w:p>
    <w:p w14:paraId="4459667D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Minimum conformance requirements</w:t>
      </w:r>
      <w:r>
        <w:rPr>
          <w:noProof/>
        </w:rPr>
        <w:tab/>
        <w:t>2216</w:t>
      </w:r>
    </w:p>
    <w:p w14:paraId="34BDAF50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2216</w:t>
      </w:r>
    </w:p>
    <w:p w14:paraId="6BFB6B19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2217</w:t>
      </w:r>
    </w:p>
    <w:p w14:paraId="27489286" w14:textId="77777777" w:rsidR="00EC1286" w:rsidRDefault="00EC1286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2217</w:t>
      </w:r>
    </w:p>
    <w:p w14:paraId="2629DCA6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2218</w:t>
      </w:r>
    </w:p>
    <w:p w14:paraId="2F028819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2224</w:t>
      </w:r>
    </w:p>
    <w:p w14:paraId="0F2BFEF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2230</w:t>
      </w:r>
    </w:p>
    <w:p w14:paraId="25E172C5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2234</w:t>
      </w:r>
    </w:p>
    <w:p w14:paraId="54FCC103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2234</w:t>
      </w:r>
    </w:p>
    <w:p w14:paraId="7F857AE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2234</w:t>
      </w:r>
    </w:p>
    <w:p w14:paraId="3ECA23C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2234</w:t>
      </w:r>
    </w:p>
    <w:p w14:paraId="6BCB53F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2236</w:t>
      </w:r>
    </w:p>
    <w:p w14:paraId="72623B25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2238</w:t>
      </w:r>
    </w:p>
    <w:p w14:paraId="3D83EEA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7.8E.1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2238</w:t>
      </w:r>
    </w:p>
    <w:p w14:paraId="0967726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2238</w:t>
      </w:r>
    </w:p>
    <w:p w14:paraId="609BDACA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2238</w:t>
      </w:r>
    </w:p>
    <w:p w14:paraId="56255245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2238</w:t>
      </w:r>
    </w:p>
    <w:p w14:paraId="70D20791" w14:textId="77777777" w:rsidR="00EC1286" w:rsidRDefault="00EC1286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concurrent operation</w:t>
      </w:r>
      <w:r>
        <w:rPr>
          <w:noProof/>
        </w:rPr>
        <w:tab/>
        <w:t>2240</w:t>
      </w:r>
    </w:p>
    <w:p w14:paraId="4479321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2240</w:t>
      </w:r>
    </w:p>
    <w:p w14:paraId="7883BCA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2240</w:t>
      </w:r>
    </w:p>
    <w:p w14:paraId="70E83444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2240</w:t>
      </w:r>
    </w:p>
    <w:p w14:paraId="172A1582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ATG</w:t>
      </w:r>
      <w:r>
        <w:rPr>
          <w:noProof/>
        </w:rPr>
        <w:tab/>
        <w:t>2243</w:t>
      </w:r>
    </w:p>
    <w:p w14:paraId="4487D8F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2243</w:t>
      </w:r>
    </w:p>
    <w:p w14:paraId="2A9C6E0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7.8J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ATG</w:t>
      </w:r>
      <w:r>
        <w:rPr>
          <w:noProof/>
        </w:rPr>
        <w:tab/>
        <w:t>2243</w:t>
      </w:r>
    </w:p>
    <w:p w14:paraId="4E35CFA5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2247</w:t>
      </w:r>
    </w:p>
    <w:p w14:paraId="016BC343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2249</w:t>
      </w:r>
    </w:p>
    <w:p w14:paraId="1E2E9E6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2249</w:t>
      </w:r>
    </w:p>
    <w:p w14:paraId="7D7FD70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2249</w:t>
      </w:r>
    </w:p>
    <w:p w14:paraId="2C69AF7B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NR-DC</w:t>
      </w:r>
      <w:r>
        <w:rPr>
          <w:noProof/>
        </w:rPr>
        <w:tab/>
        <w:t>2251</w:t>
      </w:r>
    </w:p>
    <w:p w14:paraId="6D7DC1E5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7.9J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2251</w:t>
      </w:r>
    </w:p>
    <w:p w14:paraId="0C846196" w14:textId="77777777" w:rsidR="00EC1286" w:rsidRDefault="00EC1286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2253</w:t>
      </w:r>
    </w:p>
    <w:p w14:paraId="4DA0607A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2253</w:t>
      </w:r>
    </w:p>
    <w:p w14:paraId="1CA20FE0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2253</w:t>
      </w:r>
    </w:p>
    <w:p w14:paraId="1047B8E7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2253</w:t>
      </w:r>
    </w:p>
    <w:p w14:paraId="2A8D360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2255</w:t>
      </w:r>
    </w:p>
    <w:p w14:paraId="065FA38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2255</w:t>
      </w:r>
    </w:p>
    <w:p w14:paraId="1E1085B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2256</w:t>
      </w:r>
    </w:p>
    <w:p w14:paraId="7AE5E4D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2257</w:t>
      </w:r>
    </w:p>
    <w:p w14:paraId="6088EA8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2258</w:t>
      </w:r>
    </w:p>
    <w:p w14:paraId="7F999EB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2259</w:t>
      </w:r>
    </w:p>
    <w:p w14:paraId="4369FD3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2260</w:t>
      </w:r>
    </w:p>
    <w:p w14:paraId="5423E5D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2261</w:t>
      </w:r>
    </w:p>
    <w:p w14:paraId="0035788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2263</w:t>
      </w:r>
    </w:p>
    <w:p w14:paraId="1E5D531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2264</w:t>
      </w:r>
    </w:p>
    <w:p w14:paraId="7D4A86B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2266</w:t>
      </w:r>
    </w:p>
    <w:p w14:paraId="2F1EA9B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2266</w:t>
      </w:r>
    </w:p>
    <w:p w14:paraId="4660C05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2266</w:t>
      </w:r>
    </w:p>
    <w:p w14:paraId="08BFD00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2266</w:t>
      </w:r>
    </w:p>
    <w:p w14:paraId="419C712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2266</w:t>
      </w:r>
    </w:p>
    <w:p w14:paraId="29AD2854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2266</w:t>
      </w:r>
    </w:p>
    <w:p w14:paraId="72F0E57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2266</w:t>
      </w:r>
    </w:p>
    <w:p w14:paraId="1EA02D5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2266</w:t>
      </w:r>
    </w:p>
    <w:p w14:paraId="01F77F08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2266</w:t>
      </w:r>
    </w:p>
    <w:p w14:paraId="0ED0FA0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2266</w:t>
      </w:r>
    </w:p>
    <w:p w14:paraId="021480CB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2266</w:t>
      </w:r>
    </w:p>
    <w:p w14:paraId="679D903C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2266</w:t>
      </w:r>
    </w:p>
    <w:p w14:paraId="22B3394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2269</w:t>
      </w:r>
    </w:p>
    <w:p w14:paraId="50A8027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2269</w:t>
      </w:r>
    </w:p>
    <w:p w14:paraId="5874AF7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2270</w:t>
      </w:r>
    </w:p>
    <w:p w14:paraId="0F7BF5D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2273</w:t>
      </w:r>
    </w:p>
    <w:p w14:paraId="219421BD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2276</w:t>
      </w:r>
    </w:p>
    <w:p w14:paraId="4ADF0C34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2280</w:t>
      </w:r>
    </w:p>
    <w:p w14:paraId="69E3F7BC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2283</w:t>
      </w:r>
    </w:p>
    <w:p w14:paraId="69A3E71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2283</w:t>
      </w:r>
    </w:p>
    <w:p w14:paraId="4FE68BD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2285</w:t>
      </w:r>
    </w:p>
    <w:p w14:paraId="5A8EBEE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2288</w:t>
      </w:r>
    </w:p>
    <w:p w14:paraId="313F3016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2292</w:t>
      </w:r>
    </w:p>
    <w:p w14:paraId="6024995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2296</w:t>
      </w:r>
    </w:p>
    <w:p w14:paraId="771BF7F8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2299</w:t>
      </w:r>
    </w:p>
    <w:p w14:paraId="0704E2FA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2299</w:t>
      </w:r>
    </w:p>
    <w:p w14:paraId="61844A4A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2299</w:t>
      </w:r>
    </w:p>
    <w:p w14:paraId="2B22DEF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snapToGrid w:val="0"/>
        </w:rPr>
        <w:lastRenderedPageBreak/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2299</w:t>
      </w:r>
    </w:p>
    <w:p w14:paraId="73CF5FCC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2299</w:t>
      </w:r>
    </w:p>
    <w:p w14:paraId="759B014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2299</w:t>
      </w:r>
    </w:p>
    <w:p w14:paraId="568DF243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noProof/>
        </w:rPr>
        <w:tab/>
        <w:t>2300</w:t>
      </w:r>
    </w:p>
    <w:p w14:paraId="1E93E7F5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2300</w:t>
      </w:r>
    </w:p>
    <w:p w14:paraId="2B365FE5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2300</w:t>
      </w:r>
    </w:p>
    <w:p w14:paraId="6009AF6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2300</w:t>
      </w:r>
    </w:p>
    <w:p w14:paraId="6E99F83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2302</w:t>
      </w:r>
    </w:p>
    <w:p w14:paraId="23D58B3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2303</w:t>
      </w:r>
    </w:p>
    <w:p w14:paraId="5249857B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algun Gothic"/>
          <w:noProof/>
        </w:rPr>
        <w:t>FRC for transmitter requirements</w:t>
      </w:r>
      <w:r>
        <w:rPr>
          <w:noProof/>
        </w:rPr>
        <w:tab/>
        <w:t>2305</w:t>
      </w:r>
    </w:p>
    <w:p w14:paraId="69929FBD" w14:textId="77777777" w:rsidR="00EC1286" w:rsidRDefault="00EC1286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2309</w:t>
      </w:r>
    </w:p>
    <w:p w14:paraId="3907109E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2309</w:t>
      </w:r>
    </w:p>
    <w:p w14:paraId="5F155A02" w14:textId="77777777" w:rsidR="00EC1286" w:rsidRDefault="00EC1286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 Downlink physical channels</w:t>
      </w:r>
      <w:r>
        <w:rPr>
          <w:noProof/>
        </w:rPr>
        <w:tab/>
        <w:t>2309</w:t>
      </w:r>
    </w:p>
    <w:p w14:paraId="512AEC0C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2309</w:t>
      </w:r>
    </w:p>
    <w:p w14:paraId="76AE62B8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2310</w:t>
      </w:r>
    </w:p>
    <w:p w14:paraId="1B0E2F4C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Setup</w:t>
      </w:r>
      <w:r>
        <w:rPr>
          <w:noProof/>
        </w:rPr>
        <w:tab/>
        <w:t>2310</w:t>
      </w:r>
    </w:p>
    <w:p w14:paraId="0A39333B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2311</w:t>
      </w:r>
    </w:p>
    <w:p w14:paraId="4F6F0FE3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2311</w:t>
      </w:r>
    </w:p>
    <w:p w14:paraId="72C14CCE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2312</w:t>
      </w:r>
    </w:p>
    <w:p w14:paraId="7CAC76C4" w14:textId="77777777" w:rsidR="00EC1286" w:rsidRDefault="00EC1286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0A2D61">
        <w:rPr>
          <w:rFonts w:eastAsia="Yu Mincho"/>
          <w:noProof/>
        </w:rPr>
        <w:t>Annex D</w:t>
      </w:r>
      <w:r>
        <w:rPr>
          <w:noProof/>
        </w:rPr>
        <w:t xml:space="preserve"> (normative): Characteristics of the Interfering Signal</w:t>
      </w:r>
      <w:r>
        <w:rPr>
          <w:noProof/>
        </w:rPr>
        <w:tab/>
        <w:t>2312</w:t>
      </w:r>
    </w:p>
    <w:p w14:paraId="7F5527D3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2312</w:t>
      </w:r>
    </w:p>
    <w:p w14:paraId="00E5B5C7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signals</w:t>
      </w:r>
      <w:r>
        <w:rPr>
          <w:noProof/>
        </w:rPr>
        <w:tab/>
        <w:t>2313</w:t>
      </w:r>
    </w:p>
    <w:p w14:paraId="077B4AF8" w14:textId="77777777" w:rsidR="00EC1286" w:rsidRDefault="00EC1286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Global In-Channel TX-Test</w:t>
      </w:r>
      <w:r>
        <w:rPr>
          <w:noProof/>
        </w:rPr>
        <w:tab/>
        <w:t>2314</w:t>
      </w:r>
    </w:p>
    <w:p w14:paraId="1FF7BE00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2314</w:t>
      </w:r>
    </w:p>
    <w:p w14:paraId="7E40C3ED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2314</w:t>
      </w:r>
    </w:p>
    <w:p w14:paraId="15A94CF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2314</w:t>
      </w:r>
    </w:p>
    <w:p w14:paraId="1AF9F373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2314</w:t>
      </w:r>
    </w:p>
    <w:p w14:paraId="01FD4F35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2314</w:t>
      </w:r>
    </w:p>
    <w:p w14:paraId="6DD46238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2315</w:t>
      </w:r>
    </w:p>
    <w:p w14:paraId="07C8E082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2315</w:t>
      </w:r>
    </w:p>
    <w:p w14:paraId="40597D78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 processing</w:t>
      </w:r>
      <w:r>
        <w:rPr>
          <w:noProof/>
        </w:rPr>
        <w:tab/>
        <w:t>2315</w:t>
      </w:r>
    </w:p>
    <w:p w14:paraId="442F3EC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2315</w:t>
      </w:r>
    </w:p>
    <w:p w14:paraId="6389595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2316</w:t>
      </w:r>
    </w:p>
    <w:p w14:paraId="2735967B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2317</w:t>
      </w:r>
    </w:p>
    <w:p w14:paraId="4DDABCC8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2318</w:t>
      </w:r>
    </w:p>
    <w:p w14:paraId="5B89252A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2318</w:t>
      </w:r>
    </w:p>
    <w:p w14:paraId="3763944D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2318</w:t>
      </w:r>
    </w:p>
    <w:p w14:paraId="023D11DD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2319</w:t>
      </w:r>
    </w:p>
    <w:p w14:paraId="7BE2EE2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</w:t>
      </w:r>
      <w:r>
        <w:rPr>
          <w:noProof/>
        </w:rPr>
        <w:tab/>
        <w:t>2321</w:t>
      </w:r>
    </w:p>
    <w:p w14:paraId="4BD62D3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2321</w:t>
      </w:r>
    </w:p>
    <w:p w14:paraId="7291CE54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2322</w:t>
      </w:r>
    </w:p>
    <w:p w14:paraId="5EA5589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2322</w:t>
      </w:r>
    </w:p>
    <w:p w14:paraId="08436375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0A2D61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2322</w:t>
      </w:r>
    </w:p>
    <w:p w14:paraId="1C4B3C7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0A2D61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0A2D61">
        <w:rPr>
          <w:noProof/>
          <w:vertAlign w:val="subscript"/>
        </w:rPr>
        <w:t>DMRS</w:t>
      </w:r>
      <w:r>
        <w:rPr>
          <w:noProof/>
        </w:rPr>
        <w:tab/>
        <w:t>2323</w:t>
      </w:r>
    </w:p>
    <w:p w14:paraId="0D5CA86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0A2D61">
        <w:rPr>
          <w:noProof/>
          <w:vertAlign w:val="subscript"/>
        </w:rPr>
        <w:t>DMRS</w:t>
      </w:r>
      <w:r>
        <w:rPr>
          <w:noProof/>
        </w:rPr>
        <w:tab/>
        <w:t>2323</w:t>
      </w:r>
    </w:p>
    <w:p w14:paraId="36B66B1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Modified signal under test</w:t>
      </w:r>
      <w:r>
        <w:rPr>
          <w:noProof/>
        </w:rPr>
        <w:tab/>
        <w:t>2324</w:t>
      </w:r>
    </w:p>
    <w:p w14:paraId="0F361C42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dual Tx</w:t>
      </w:r>
      <w:r>
        <w:rPr>
          <w:noProof/>
        </w:rPr>
        <w:tab/>
        <w:t>2326</w:t>
      </w:r>
    </w:p>
    <w:p w14:paraId="29E6C27B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 for DMRS bundling</w:t>
      </w:r>
      <w:r>
        <w:rPr>
          <w:noProof/>
        </w:rPr>
        <w:tab/>
        <w:t>2326</w:t>
      </w:r>
    </w:p>
    <w:p w14:paraId="14BFAC7F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 point</w:t>
      </w:r>
      <w:r>
        <w:rPr>
          <w:noProof/>
        </w:rPr>
        <w:tab/>
        <w:t>2326</w:t>
      </w:r>
    </w:p>
    <w:p w14:paraId="1849466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Symbols used</w:t>
      </w:r>
      <w:r>
        <w:rPr>
          <w:noProof/>
        </w:rPr>
        <w:tab/>
        <w:t>2326</w:t>
      </w:r>
    </w:p>
    <w:p w14:paraId="4E1D9A3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E.4.9.3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Modified test signal</w:t>
      </w:r>
      <w:r>
        <w:rPr>
          <w:noProof/>
        </w:rPr>
        <w:tab/>
        <w:t>2326</w:t>
      </w:r>
    </w:p>
    <w:p w14:paraId="60B29C9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Phase offset measurement</w:t>
      </w:r>
      <w:r>
        <w:rPr>
          <w:noProof/>
        </w:rPr>
        <w:tab/>
        <w:t>2326</w:t>
      </w:r>
    </w:p>
    <w:p w14:paraId="3F2EB19D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2327</w:t>
      </w:r>
    </w:p>
    <w:p w14:paraId="7D609C9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2327</w:t>
      </w:r>
    </w:p>
    <w:p w14:paraId="7E6339EB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2327</w:t>
      </w:r>
    </w:p>
    <w:p w14:paraId="3FB1E515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2327</w:t>
      </w:r>
    </w:p>
    <w:p w14:paraId="26AE2215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2327</w:t>
      </w:r>
    </w:p>
    <w:p w14:paraId="015E561A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2327</w:t>
      </w:r>
    </w:p>
    <w:p w14:paraId="1B19C816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2327</w:t>
      </w:r>
    </w:p>
    <w:p w14:paraId="471DC70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2328</w:t>
      </w:r>
    </w:p>
    <w:p w14:paraId="5C68AD52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2328</w:t>
      </w:r>
    </w:p>
    <w:p w14:paraId="36CE024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2329</w:t>
      </w:r>
    </w:p>
    <w:p w14:paraId="18391477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0A2D61">
        <w:rPr>
          <w:noProof/>
          <w:vertAlign w:val="subscript"/>
        </w:rPr>
        <w:t>PUCCH</w:t>
      </w:r>
      <w:r>
        <w:rPr>
          <w:noProof/>
        </w:rPr>
        <w:tab/>
        <w:t>2329</w:t>
      </w:r>
    </w:p>
    <w:p w14:paraId="60D2CA1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0A2D61">
        <w:rPr>
          <w:noProof/>
          <w:vertAlign w:val="subscript"/>
        </w:rPr>
        <w:t>PUCCH</w:t>
      </w:r>
      <w:r>
        <w:rPr>
          <w:noProof/>
        </w:rPr>
        <w:tab/>
        <w:t>2329</w:t>
      </w:r>
    </w:p>
    <w:p w14:paraId="119F71F5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2329</w:t>
      </w:r>
    </w:p>
    <w:p w14:paraId="2CE36DD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dual Tx</w:t>
      </w:r>
      <w:r>
        <w:rPr>
          <w:noProof/>
        </w:rPr>
        <w:tab/>
        <w:t>2331</w:t>
      </w:r>
    </w:p>
    <w:p w14:paraId="2BF8AC0A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2331</w:t>
      </w:r>
    </w:p>
    <w:p w14:paraId="7DECCF8D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2331</w:t>
      </w:r>
    </w:p>
    <w:p w14:paraId="00E33EDA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2331</w:t>
      </w:r>
    </w:p>
    <w:p w14:paraId="28EED098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2331</w:t>
      </w:r>
    </w:p>
    <w:p w14:paraId="6CC50ED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2331</w:t>
      </w:r>
    </w:p>
    <w:p w14:paraId="5ED644B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2331</w:t>
      </w:r>
    </w:p>
    <w:p w14:paraId="5D1758E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2332</w:t>
      </w:r>
    </w:p>
    <w:p w14:paraId="63B98A4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2332</w:t>
      </w:r>
    </w:p>
    <w:p w14:paraId="5FF9A346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2333</w:t>
      </w:r>
    </w:p>
    <w:p w14:paraId="06F98F19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2333</w:t>
      </w:r>
    </w:p>
    <w:p w14:paraId="2EF35D51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0A2D61">
        <w:rPr>
          <w:noProof/>
          <w:vertAlign w:val="subscript"/>
        </w:rPr>
        <w:t>PRACH</w:t>
      </w:r>
      <w:r>
        <w:rPr>
          <w:noProof/>
        </w:rPr>
        <w:tab/>
        <w:t>2333</w:t>
      </w:r>
    </w:p>
    <w:p w14:paraId="494FBED9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0A2D61">
        <w:rPr>
          <w:noProof/>
          <w:vertAlign w:val="subscript"/>
        </w:rPr>
        <w:t>PRACH</w:t>
      </w:r>
      <w:r>
        <w:rPr>
          <w:noProof/>
        </w:rPr>
        <w:tab/>
        <w:t>2334</w:t>
      </w:r>
    </w:p>
    <w:p w14:paraId="13595D2E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dual Tx</w:t>
      </w:r>
      <w:r>
        <w:rPr>
          <w:noProof/>
        </w:rPr>
        <w:tab/>
        <w:t>2334</w:t>
      </w:r>
    </w:p>
    <w:p w14:paraId="66587916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reserved</w:t>
      </w:r>
      <w:r>
        <w:rPr>
          <w:noProof/>
        </w:rPr>
        <w:tab/>
        <w:t>2334</w:t>
      </w:r>
    </w:p>
    <w:p w14:paraId="6B2A36DA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UL MIMO</w:t>
      </w:r>
      <w:r>
        <w:rPr>
          <w:noProof/>
        </w:rPr>
        <w:tab/>
        <w:t>2334</w:t>
      </w:r>
    </w:p>
    <w:p w14:paraId="4D873EA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</w:rPr>
        <w:t>E.8.1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</w:rPr>
        <w:t>General</w:t>
      </w:r>
      <w:r>
        <w:rPr>
          <w:noProof/>
        </w:rPr>
        <w:tab/>
        <w:t>2334</w:t>
      </w:r>
    </w:p>
    <w:p w14:paraId="587C9238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</w:rPr>
        <w:t>E.8.2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</w:rPr>
        <w:t>MIMO Equalization</w:t>
      </w:r>
      <w:r>
        <w:rPr>
          <w:noProof/>
        </w:rPr>
        <w:tab/>
        <w:t>2336</w:t>
      </w:r>
    </w:p>
    <w:p w14:paraId="3E025598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0A2D61">
        <w:rPr>
          <w:rFonts w:eastAsia="MS Mincho"/>
          <w:noProof/>
        </w:rPr>
        <w:t>E.8.3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0A2D61">
        <w:rPr>
          <w:rFonts w:eastAsia="MS Mincho"/>
          <w:noProof/>
        </w:rPr>
        <w:t>Layer processing</w:t>
      </w:r>
      <w:r>
        <w:rPr>
          <w:noProof/>
        </w:rPr>
        <w:tab/>
        <w:t>2336</w:t>
      </w:r>
    </w:p>
    <w:p w14:paraId="7A9A8D98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V2X</w:t>
      </w:r>
      <w:r>
        <w:rPr>
          <w:noProof/>
        </w:rPr>
        <w:tab/>
        <w:t>2337</w:t>
      </w:r>
    </w:p>
    <w:p w14:paraId="1636F735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PSSCH and PSCCH</w:t>
      </w:r>
      <w:r>
        <w:rPr>
          <w:noProof/>
        </w:rPr>
        <w:tab/>
        <w:t>2337</w:t>
      </w:r>
    </w:p>
    <w:p w14:paraId="55B670D0" w14:textId="77777777" w:rsidR="00EC1286" w:rsidRDefault="00EC1286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2337</w:t>
      </w:r>
    </w:p>
    <w:p w14:paraId="5312BD1E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2337</w:t>
      </w:r>
    </w:p>
    <w:p w14:paraId="10EE14C6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2337</w:t>
      </w:r>
    </w:p>
    <w:p w14:paraId="189FA07C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2337</w:t>
      </w:r>
    </w:p>
    <w:p w14:paraId="3EDC837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2338</w:t>
      </w:r>
    </w:p>
    <w:p w14:paraId="2CAD7FCC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2361</w:t>
      </w:r>
    </w:p>
    <w:p w14:paraId="170C74BA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2368</w:t>
      </w:r>
    </w:p>
    <w:p w14:paraId="53E6BF36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2368</w:t>
      </w:r>
    </w:p>
    <w:p w14:paraId="56426AE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2369</w:t>
      </w:r>
    </w:p>
    <w:p w14:paraId="4D0D376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2369</w:t>
      </w:r>
    </w:p>
    <w:p w14:paraId="0F1254F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2389</w:t>
      </w:r>
    </w:p>
    <w:p w14:paraId="4D5146B7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2394</w:t>
      </w:r>
    </w:p>
    <w:p w14:paraId="4212B7EB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2394</w:t>
      </w:r>
    </w:p>
    <w:p w14:paraId="6326794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2395</w:t>
      </w:r>
    </w:p>
    <w:p w14:paraId="56068602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2395</w:t>
      </w:r>
    </w:p>
    <w:p w14:paraId="534FDAE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2395</w:t>
      </w:r>
    </w:p>
    <w:p w14:paraId="398EE55B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2395</w:t>
      </w:r>
    </w:p>
    <w:p w14:paraId="3A01A86E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2395</w:t>
      </w:r>
    </w:p>
    <w:p w14:paraId="6CA74BAA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2395</w:t>
      </w:r>
    </w:p>
    <w:p w14:paraId="690EB270" w14:textId="77777777" w:rsidR="00EC1286" w:rsidRDefault="00EC1286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G (normative): Uplink Physical Channels</w:t>
      </w:r>
      <w:r>
        <w:rPr>
          <w:noProof/>
        </w:rPr>
        <w:tab/>
        <w:t>2395</w:t>
      </w:r>
    </w:p>
    <w:p w14:paraId="73E0724A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2395</w:t>
      </w:r>
    </w:p>
    <w:p w14:paraId="048D678A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2395</w:t>
      </w:r>
    </w:p>
    <w:p w14:paraId="3FC9C6EA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2397</w:t>
      </w:r>
    </w:p>
    <w:p w14:paraId="3AE0D82C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2397</w:t>
      </w:r>
    </w:p>
    <w:p w14:paraId="5ED1EFAB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2397</w:t>
      </w:r>
    </w:p>
    <w:p w14:paraId="36E44B3D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2397</w:t>
      </w:r>
    </w:p>
    <w:p w14:paraId="6F272E03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2397</w:t>
      </w:r>
    </w:p>
    <w:p w14:paraId="4D1D1489" w14:textId="77777777" w:rsidR="00EC1286" w:rsidRDefault="00EC1286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H (normative): </w:t>
      </w:r>
      <w:r w:rsidRPr="000A2D61">
        <w:rPr>
          <w:rFonts w:cs="v4.2.0"/>
          <w:noProof/>
        </w:rPr>
        <w:t>Statistical Testing</w:t>
      </w:r>
      <w:r>
        <w:rPr>
          <w:noProof/>
        </w:rPr>
        <w:tab/>
        <w:t>2399</w:t>
      </w:r>
    </w:p>
    <w:p w14:paraId="6FA9B7E3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2399</w:t>
      </w:r>
    </w:p>
    <w:p w14:paraId="5D0083C9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2399</w:t>
      </w:r>
    </w:p>
    <w:p w14:paraId="77CCADD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2399</w:t>
      </w:r>
    </w:p>
    <w:p w14:paraId="023588DE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2399</w:t>
      </w:r>
    </w:p>
    <w:p w14:paraId="5AD06106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2400</w:t>
      </w:r>
    </w:p>
    <w:p w14:paraId="0726FBC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2401</w:t>
      </w:r>
    </w:p>
    <w:p w14:paraId="7D94B3B0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2402</w:t>
      </w:r>
    </w:p>
    <w:p w14:paraId="4CBE56F4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2402</w:t>
      </w:r>
    </w:p>
    <w:p w14:paraId="3D1ABDC3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2402</w:t>
      </w:r>
    </w:p>
    <w:p w14:paraId="45EEA3A0" w14:textId="77777777" w:rsidR="00EC1286" w:rsidRDefault="00EC1286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2403</w:t>
      </w:r>
    </w:p>
    <w:p w14:paraId="6F081D65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2404</w:t>
      </w:r>
    </w:p>
    <w:p w14:paraId="255C9797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2404</w:t>
      </w:r>
    </w:p>
    <w:p w14:paraId="6C3044E8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2404</w:t>
      </w:r>
    </w:p>
    <w:p w14:paraId="12D07C4F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2404</w:t>
      </w:r>
    </w:p>
    <w:p w14:paraId="633D9845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2404</w:t>
      </w:r>
    </w:p>
    <w:p w14:paraId="4D078A66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Annex I (normative): ModifiedMPR-Behaviour</w:t>
      </w:r>
      <w:r>
        <w:rPr>
          <w:noProof/>
        </w:rPr>
        <w:tab/>
        <w:t>2405</w:t>
      </w:r>
    </w:p>
    <w:p w14:paraId="35554425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2405</w:t>
      </w:r>
    </w:p>
    <w:p w14:paraId="23241829" w14:textId="77777777" w:rsidR="00EC1286" w:rsidRDefault="00EC1286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</w:t>
      </w:r>
      <w:r>
        <w:rPr>
          <w:noProof/>
        </w:rPr>
        <w:tab/>
        <w:t>2408</w:t>
      </w:r>
    </w:p>
    <w:p w14:paraId="3ABF92C5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2409</w:t>
      </w:r>
    </w:p>
    <w:p w14:paraId="626E5A0B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2409</w:t>
      </w:r>
    </w:p>
    <w:p w14:paraId="3E8146F7" w14:textId="77777777" w:rsidR="00EC1286" w:rsidRDefault="00EC1286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2410</w:t>
      </w:r>
    </w:p>
    <w:p w14:paraId="008C4BF3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 and subcarriers used</w:t>
      </w:r>
      <w:r>
        <w:rPr>
          <w:noProof/>
        </w:rPr>
        <w:tab/>
        <w:t>2410</w:t>
      </w:r>
    </w:p>
    <w:p w14:paraId="214A5111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2410</w:t>
      </w:r>
    </w:p>
    <w:p w14:paraId="3B14BDF6" w14:textId="77777777" w:rsidR="00EC1286" w:rsidRDefault="00EC1286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2410</w:t>
      </w:r>
    </w:p>
    <w:p w14:paraId="25C861F8" w14:textId="77777777" w:rsidR="00EC1286" w:rsidRDefault="00EC1286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(informative): Change history</w:t>
      </w:r>
      <w:r>
        <w:rPr>
          <w:noProof/>
        </w:rPr>
        <w:tab/>
        <w:t>2412</w:t>
      </w:r>
    </w:p>
    <w:p w14:paraId="1B3B1AB8" w14:textId="13632FED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124675FC" w:rsidR="00847849" w:rsidRPr="00CA19DC" w:rsidRDefault="00E60692" w:rsidP="00DA4444">
      <w:r>
        <w:fldChar w:fldCharType="begin"/>
      </w:r>
      <w:r>
        <w:instrText xml:space="preserve"> RD  38521-1-</w:instrText>
      </w:r>
      <w:r w:rsidR="00A51660">
        <w:instrText>i50</w:instrText>
      </w:r>
      <w:r>
        <w:instrText xml:space="preserve">_s00-s05.docx \f </w:instrText>
      </w:r>
      <w:r>
        <w:fldChar w:fldCharType="end"/>
      </w:r>
      <w:r>
        <w:fldChar w:fldCharType="begin"/>
      </w:r>
      <w:r>
        <w:instrText xml:space="preserve"> RD  38521-1-</w:instrText>
      </w:r>
      <w:r w:rsidR="00A51660">
        <w:instrText>i50</w:instrText>
      </w:r>
      <w:r>
        <w:instrText xml:space="preserve">_s06-s0602C.docx \f </w:instrText>
      </w:r>
      <w:r>
        <w:fldChar w:fldCharType="end"/>
      </w:r>
      <w:r>
        <w:fldChar w:fldCharType="begin"/>
      </w:r>
      <w:r>
        <w:instrText xml:space="preserve"> RD  38521-1-</w:instrText>
      </w:r>
      <w:r w:rsidR="00A51660">
        <w:instrText>i50</w:instrText>
      </w:r>
      <w:r>
        <w:instrText xml:space="preserve">_s0602D-s060304.docx \f </w:instrText>
      </w:r>
      <w:r>
        <w:fldChar w:fldCharType="end"/>
      </w:r>
      <w:r>
        <w:fldChar w:fldCharType="begin"/>
      </w:r>
      <w:r>
        <w:instrText xml:space="preserve"> RD  38521-1-</w:instrText>
      </w:r>
      <w:r w:rsidR="00A51660">
        <w:instrText>i50</w:instrText>
      </w:r>
      <w:r>
        <w:instrText xml:space="preserve">_s0603A-s0604G.docx \f </w:instrText>
      </w:r>
      <w:r>
        <w:fldChar w:fldCharType="end"/>
      </w:r>
      <w:r>
        <w:fldChar w:fldCharType="begin"/>
      </w:r>
      <w:r>
        <w:instrText xml:space="preserve"> RD  38521-1-</w:instrText>
      </w:r>
      <w:r w:rsidR="00A51660">
        <w:instrText>i50</w:instrText>
      </w:r>
      <w:r>
        <w:instrText xml:space="preserve">_s0605.docx \f </w:instrText>
      </w:r>
      <w:r>
        <w:fldChar w:fldCharType="end"/>
      </w:r>
      <w:r>
        <w:fldChar w:fldCharType="begin"/>
      </w:r>
      <w:r>
        <w:instrText xml:space="preserve"> RD  38521-1-</w:instrText>
      </w:r>
      <w:r w:rsidR="00A51660">
        <w:instrText>i50</w:instrText>
      </w:r>
      <w:r>
        <w:instrText xml:space="preserve">_s0700.docx \f </w:instrText>
      </w:r>
      <w:r>
        <w:fldChar w:fldCharType="end"/>
      </w:r>
      <w:r>
        <w:t xml:space="preserve"> </w:t>
      </w:r>
      <w:r>
        <w:fldChar w:fldCharType="begin"/>
      </w:r>
      <w:r>
        <w:instrText xml:space="preserve"> RD  38521-1-</w:instrText>
      </w:r>
      <w:r w:rsidR="00A51660">
        <w:instrText>i50</w:instrText>
      </w:r>
      <w:r>
        <w:instrText xml:space="preserve">_sAnnexes.docx \f </w:instrText>
      </w:r>
      <w:r>
        <w:fldChar w:fldCharType="end"/>
      </w:r>
    </w:p>
    <w:sectPr w:rsidR="00847849" w:rsidRPr="00CA19DC" w:rsidSect="00A80E7E">
      <w:headerReference w:type="default" r:id="rId12"/>
      <w:footerReference w:type="default" r:id="rId13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FEB37" w14:textId="77777777" w:rsidR="00B30639" w:rsidRDefault="00B30639">
      <w:r>
        <w:separator/>
      </w:r>
    </w:p>
  </w:endnote>
  <w:endnote w:type="continuationSeparator" w:id="0">
    <w:p w14:paraId="3A258C9A" w14:textId="77777777" w:rsidR="00B30639" w:rsidRDefault="00B3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F370A" w14:textId="77777777" w:rsidR="00B30639" w:rsidRDefault="00B30639">
      <w:r>
        <w:separator/>
      </w:r>
    </w:p>
  </w:footnote>
  <w:footnote w:type="continuationSeparator" w:id="0">
    <w:p w14:paraId="763923C4" w14:textId="77777777" w:rsidR="00B30639" w:rsidRDefault="00B30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C6D8" w14:textId="77777777" w:rsidR="00E60692" w:rsidRPr="003F6DCB" w:rsidRDefault="00E60692" w:rsidP="00E60692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968854" w14:textId="6F0C5CC4" w:rsidR="00E60692" w:rsidRDefault="00E60692" w:rsidP="00E60692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1286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8636F1A" w14:textId="38D65F8C" w:rsidR="00E60692" w:rsidRDefault="00E60692" w:rsidP="00E606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1286">
      <w:rPr>
        <w:rFonts w:ascii="Arial" w:hAnsi="Arial" w:cs="Arial"/>
        <w:b/>
        <w:noProof/>
        <w:sz w:val="18"/>
        <w:szCs w:val="18"/>
      </w:rPr>
      <w:t>3GPP TS 38.521-1 V18.5.0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83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74A"/>
    <w:rsid w:val="00107A8A"/>
    <w:rsid w:val="0011068B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2A18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C5C09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4935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3EA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6B8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4B5D"/>
    <w:rsid w:val="003B5967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5D13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310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875D8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4DE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5F7F0E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A0D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843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17E14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D23"/>
    <w:rsid w:val="00871E88"/>
    <w:rsid w:val="008721BD"/>
    <w:rsid w:val="00872357"/>
    <w:rsid w:val="00872A92"/>
    <w:rsid w:val="00873E3D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58D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2FD2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1B17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A7AF7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31A5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9A8"/>
    <w:rsid w:val="00A47FEF"/>
    <w:rsid w:val="00A51660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7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5AB8"/>
    <w:rsid w:val="00B161FC"/>
    <w:rsid w:val="00B174FC"/>
    <w:rsid w:val="00B20159"/>
    <w:rsid w:val="00B20577"/>
    <w:rsid w:val="00B231CA"/>
    <w:rsid w:val="00B232AF"/>
    <w:rsid w:val="00B235E5"/>
    <w:rsid w:val="00B24396"/>
    <w:rsid w:val="00B25D3C"/>
    <w:rsid w:val="00B30639"/>
    <w:rsid w:val="00B30ADD"/>
    <w:rsid w:val="00B30D5E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57ED8"/>
    <w:rsid w:val="00B60ED5"/>
    <w:rsid w:val="00B615B8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6D1A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400D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32AB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4C16"/>
    <w:rsid w:val="00D65A3A"/>
    <w:rsid w:val="00D6603F"/>
    <w:rsid w:val="00D70299"/>
    <w:rsid w:val="00D70D7C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41A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4B49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692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286"/>
    <w:rsid w:val="00EC1E20"/>
    <w:rsid w:val="00EC244F"/>
    <w:rsid w:val="00EC280C"/>
    <w:rsid w:val="00EC2F5D"/>
    <w:rsid w:val="00EC316E"/>
    <w:rsid w:val="00EC343E"/>
    <w:rsid w:val="00EC394D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46"/>
    <w:rsid w:val="00EE7CC4"/>
    <w:rsid w:val="00EF0B27"/>
    <w:rsid w:val="00EF10D9"/>
    <w:rsid w:val="00EF125B"/>
    <w:rsid w:val="00EF1ED4"/>
    <w:rsid w:val="00EF31DF"/>
    <w:rsid w:val="00EF435B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135C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1C4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6ACD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1021</TotalTime>
  <Pages>22</Pages>
  <Words>8791</Words>
  <Characters>50109</Characters>
  <Application>Microsoft Office Word</Application>
  <DocSecurity>0</DocSecurity>
  <Lines>417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58783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6643</cp:lastModifiedBy>
  <cp:revision>46</cp:revision>
  <dcterms:created xsi:type="dcterms:W3CDTF">2022-02-11T07:01:00Z</dcterms:created>
  <dcterms:modified xsi:type="dcterms:W3CDTF">2025-01-21T09:46:00Z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