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6ECF3677"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956DF5" w:rsidRPr="00BE5108">
              <w:rPr>
                <w:rFonts w:eastAsiaTheme="minorEastAsia"/>
                <w:noProof w:val="0"/>
              </w:rPr>
              <w:t>6</w:t>
            </w:r>
            <w:r w:rsidRPr="00BE5108">
              <w:rPr>
                <w:rFonts w:eastAsiaTheme="minorEastAsia"/>
                <w:noProof w:val="0"/>
              </w:rPr>
              <w:t>.</w:t>
            </w:r>
            <w:r w:rsidR="003D6507">
              <w:rPr>
                <w:rFonts w:eastAsiaTheme="minorEastAsia"/>
                <w:noProof w:val="0"/>
              </w:rPr>
              <w:t>10</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8A6409" w:rsidRPr="00BE5108">
              <w:rPr>
                <w:rFonts w:eastAsiaTheme="minorEastAsia"/>
                <w:noProof w:val="0"/>
                <w:sz w:val="32"/>
              </w:rPr>
              <w:t>202</w:t>
            </w:r>
            <w:r w:rsidR="008A6409">
              <w:rPr>
                <w:rFonts w:eastAsiaTheme="minorEastAsia"/>
                <w:noProof w:val="0"/>
                <w:sz w:val="32"/>
              </w:rPr>
              <w:t>4</w:t>
            </w:r>
            <w:r w:rsidRPr="00BE5108">
              <w:rPr>
                <w:rFonts w:eastAsiaTheme="minorEastAsia"/>
                <w:noProof w:val="0"/>
                <w:sz w:val="32"/>
              </w:rPr>
              <w:t>-</w:t>
            </w:r>
            <w:bookmarkEnd w:id="4"/>
            <w:r w:rsidR="003D6507">
              <w:rPr>
                <w:rFonts w:eastAsiaTheme="minorEastAsia"/>
                <w:noProof w:val="0"/>
                <w:sz w:val="32"/>
              </w:rPr>
              <w:t>12</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77777777"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7" w:name="specRelease"/>
            <w:r w:rsidR="007E7882" w:rsidRPr="00BE5108">
              <w:rPr>
                <w:rStyle w:val="ZGSM"/>
                <w:rFonts w:eastAsiaTheme="minorEastAsia"/>
              </w:rPr>
              <w:t>16</w:t>
            </w:r>
            <w:bookmarkEnd w:id="7"/>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D23D9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8A6409" w:rsidRDefault="00E16509" w:rsidP="00133525">
            <w:pPr>
              <w:pStyle w:val="FP"/>
              <w:ind w:left="2835" w:right="2835"/>
              <w:jc w:val="center"/>
              <w:rPr>
                <w:rFonts w:ascii="Arial" w:eastAsiaTheme="minorEastAsia" w:hAnsi="Arial"/>
                <w:sz w:val="18"/>
                <w:lang w:val="fr-FR"/>
              </w:rPr>
            </w:pPr>
            <w:r w:rsidRPr="008A6409">
              <w:rPr>
                <w:rFonts w:ascii="Arial" w:eastAsiaTheme="minorEastAsia" w:hAnsi="Arial"/>
                <w:sz w:val="18"/>
                <w:lang w:val="fr-FR"/>
              </w:rPr>
              <w:t>650 Route des Lucioles - Sophia Antipolis</w:t>
            </w:r>
          </w:p>
          <w:p w14:paraId="5E43B33A" w14:textId="77777777" w:rsidR="00E16509" w:rsidRPr="008A6409" w:rsidRDefault="00E16509" w:rsidP="00133525">
            <w:pPr>
              <w:pStyle w:val="FP"/>
              <w:ind w:left="2835" w:right="2835"/>
              <w:jc w:val="center"/>
              <w:rPr>
                <w:rFonts w:ascii="Arial" w:eastAsiaTheme="minorEastAsia" w:hAnsi="Arial"/>
                <w:sz w:val="18"/>
                <w:lang w:val="fr-FR"/>
              </w:rPr>
            </w:pPr>
            <w:r w:rsidRPr="008A6409">
              <w:rPr>
                <w:rFonts w:ascii="Arial" w:eastAsiaTheme="minorEastAsia" w:hAnsi="Arial"/>
                <w:sz w:val="18"/>
                <w:lang w:val="fr-FR"/>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5E9A61B8"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AA0F2F" w:rsidRPr="00BE5108">
              <w:rPr>
                <w:rFonts w:eastAsiaTheme="minorEastAsia"/>
                <w:sz w:val="18"/>
              </w:rPr>
              <w:t>202</w:t>
            </w:r>
            <w:r w:rsidR="00AA0F2F">
              <w:rPr>
                <w:rFonts w:eastAsiaTheme="minorEastAsia"/>
                <w:sz w:val="18"/>
              </w:rPr>
              <w:t>4</w:t>
            </w:r>
            <w:r w:rsidRPr="00BE5108">
              <w:rPr>
                <w:rFonts w:eastAsiaTheme="minorEastAsia"/>
                <w:sz w:val="18"/>
              </w:rPr>
              <w:t>, 3GPP Organizational Partners (ARIB, ATIS, CCSA, ETSI, TSDSI, TTA, TTC).</w:t>
            </w:r>
            <w:bookmarkStart w:id="13" w:name="copyrightaddon"/>
            <w:bookmarkEnd w:id="13"/>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4" w:name="tableOfContents"/>
      <w:bookmarkEnd w:id="14"/>
      <w:r w:rsidRPr="00BE5108">
        <w:rPr>
          <w:rFonts w:eastAsiaTheme="minorEastAsia"/>
        </w:rPr>
        <w:lastRenderedPageBreak/>
        <w:t>Contents</w:t>
      </w:r>
    </w:p>
    <w:p w14:paraId="36E8A07A" w14:textId="1A792DC9"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Pr>
          <w:rFonts w:eastAsiaTheme="minorEastAsia"/>
          <w:noProof/>
        </w:rPr>
        <w:fldChar w:fldCharType="begin"/>
      </w:r>
      <w:r>
        <w:rPr>
          <w:rFonts w:eastAsiaTheme="minorEastAsia"/>
          <w:noProof/>
        </w:rPr>
        <w:instrText xml:space="preserve"> TOC \o "1-9" </w:instrText>
      </w:r>
      <w:r>
        <w:rPr>
          <w:rFonts w:eastAsiaTheme="minorEastAsia"/>
          <w:noProof/>
        </w:rPr>
        <w:fldChar w:fldCharType="separate"/>
      </w:r>
      <w:r w:rsidRPr="00342657">
        <w:rPr>
          <w:rFonts w:eastAsiaTheme="minorEastAsia"/>
          <w:noProof/>
        </w:rPr>
        <w:t>Foreword</w:t>
      </w:r>
      <w:r>
        <w:rPr>
          <w:noProof/>
        </w:rPr>
        <w:tab/>
      </w:r>
      <w:r>
        <w:rPr>
          <w:noProof/>
        </w:rPr>
        <w:fldChar w:fldCharType="begin"/>
      </w:r>
      <w:r>
        <w:rPr>
          <w:noProof/>
        </w:rPr>
        <w:instrText xml:space="preserve"> PAGEREF _Toc187261251 \h </w:instrText>
      </w:r>
      <w:r>
        <w:rPr>
          <w:noProof/>
        </w:rPr>
      </w:r>
      <w:r>
        <w:rPr>
          <w:noProof/>
        </w:rPr>
        <w:fldChar w:fldCharType="separate"/>
      </w:r>
      <w:r>
        <w:rPr>
          <w:noProof/>
        </w:rPr>
        <w:t>12</w:t>
      </w:r>
      <w:r>
        <w:rPr>
          <w:noProof/>
        </w:rPr>
        <w:fldChar w:fldCharType="end"/>
      </w:r>
    </w:p>
    <w:p w14:paraId="15612ADC" w14:textId="05B43303"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Scope</w:t>
      </w:r>
      <w:r>
        <w:rPr>
          <w:noProof/>
        </w:rPr>
        <w:tab/>
      </w:r>
      <w:r>
        <w:rPr>
          <w:noProof/>
        </w:rPr>
        <w:fldChar w:fldCharType="begin"/>
      </w:r>
      <w:r>
        <w:rPr>
          <w:noProof/>
        </w:rPr>
        <w:instrText xml:space="preserve"> PAGEREF _Toc187261252 \h </w:instrText>
      </w:r>
      <w:r>
        <w:rPr>
          <w:noProof/>
        </w:rPr>
      </w:r>
      <w:r>
        <w:rPr>
          <w:noProof/>
        </w:rPr>
        <w:fldChar w:fldCharType="separate"/>
      </w:r>
      <w:r>
        <w:rPr>
          <w:noProof/>
        </w:rPr>
        <w:t>14</w:t>
      </w:r>
      <w:r>
        <w:rPr>
          <w:noProof/>
        </w:rPr>
        <w:fldChar w:fldCharType="end"/>
      </w:r>
    </w:p>
    <w:p w14:paraId="4BB5F8C9" w14:textId="13E819CA"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References</w:t>
      </w:r>
      <w:r>
        <w:rPr>
          <w:noProof/>
        </w:rPr>
        <w:tab/>
      </w:r>
      <w:r>
        <w:rPr>
          <w:noProof/>
        </w:rPr>
        <w:fldChar w:fldCharType="begin"/>
      </w:r>
      <w:r>
        <w:rPr>
          <w:noProof/>
        </w:rPr>
        <w:instrText xml:space="preserve"> PAGEREF _Toc187261253 \h </w:instrText>
      </w:r>
      <w:r>
        <w:rPr>
          <w:noProof/>
        </w:rPr>
      </w:r>
      <w:r>
        <w:rPr>
          <w:noProof/>
        </w:rPr>
        <w:fldChar w:fldCharType="separate"/>
      </w:r>
      <w:r>
        <w:rPr>
          <w:noProof/>
        </w:rPr>
        <w:t>14</w:t>
      </w:r>
      <w:r>
        <w:rPr>
          <w:noProof/>
        </w:rPr>
        <w:fldChar w:fldCharType="end"/>
      </w:r>
    </w:p>
    <w:p w14:paraId="1F162012" w14:textId="288DF434"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Definitions of terms, symbols and abbreviations</w:t>
      </w:r>
      <w:r>
        <w:rPr>
          <w:noProof/>
        </w:rPr>
        <w:tab/>
      </w:r>
      <w:r>
        <w:rPr>
          <w:noProof/>
        </w:rPr>
        <w:fldChar w:fldCharType="begin"/>
      </w:r>
      <w:r>
        <w:rPr>
          <w:noProof/>
        </w:rPr>
        <w:instrText xml:space="preserve"> PAGEREF _Toc187261254 \h </w:instrText>
      </w:r>
      <w:r>
        <w:rPr>
          <w:noProof/>
        </w:rPr>
      </w:r>
      <w:r>
        <w:rPr>
          <w:noProof/>
        </w:rPr>
        <w:fldChar w:fldCharType="separate"/>
      </w:r>
      <w:r>
        <w:rPr>
          <w:noProof/>
        </w:rPr>
        <w:t>15</w:t>
      </w:r>
      <w:r>
        <w:rPr>
          <w:noProof/>
        </w:rPr>
        <w:fldChar w:fldCharType="end"/>
      </w:r>
    </w:p>
    <w:p w14:paraId="2ED91F58" w14:textId="3E788382"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Terms</w:t>
      </w:r>
      <w:r>
        <w:rPr>
          <w:noProof/>
        </w:rPr>
        <w:tab/>
      </w:r>
      <w:r>
        <w:rPr>
          <w:noProof/>
        </w:rPr>
        <w:fldChar w:fldCharType="begin"/>
      </w:r>
      <w:r>
        <w:rPr>
          <w:noProof/>
        </w:rPr>
        <w:instrText xml:space="preserve"> PAGEREF _Toc187261255 \h </w:instrText>
      </w:r>
      <w:r>
        <w:rPr>
          <w:noProof/>
        </w:rPr>
      </w:r>
      <w:r>
        <w:rPr>
          <w:noProof/>
        </w:rPr>
        <w:fldChar w:fldCharType="separate"/>
      </w:r>
      <w:r>
        <w:rPr>
          <w:noProof/>
        </w:rPr>
        <w:t>15</w:t>
      </w:r>
      <w:r>
        <w:rPr>
          <w:noProof/>
        </w:rPr>
        <w:fldChar w:fldCharType="end"/>
      </w:r>
    </w:p>
    <w:p w14:paraId="5A942D69" w14:textId="29151E3E"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Symbols</w:t>
      </w:r>
      <w:r>
        <w:rPr>
          <w:noProof/>
        </w:rPr>
        <w:tab/>
      </w:r>
      <w:r>
        <w:rPr>
          <w:noProof/>
        </w:rPr>
        <w:fldChar w:fldCharType="begin"/>
      </w:r>
      <w:r>
        <w:rPr>
          <w:noProof/>
        </w:rPr>
        <w:instrText xml:space="preserve"> PAGEREF _Toc187261256 \h </w:instrText>
      </w:r>
      <w:r>
        <w:rPr>
          <w:noProof/>
        </w:rPr>
      </w:r>
      <w:r>
        <w:rPr>
          <w:noProof/>
        </w:rPr>
        <w:fldChar w:fldCharType="separate"/>
      </w:r>
      <w:r>
        <w:rPr>
          <w:noProof/>
        </w:rPr>
        <w:t>18</w:t>
      </w:r>
      <w:r>
        <w:rPr>
          <w:noProof/>
        </w:rPr>
        <w:fldChar w:fldCharType="end"/>
      </w:r>
    </w:p>
    <w:p w14:paraId="019F0910" w14:textId="2D3FCAED"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Abbreviations</w:t>
      </w:r>
      <w:r>
        <w:rPr>
          <w:noProof/>
        </w:rPr>
        <w:tab/>
      </w:r>
      <w:r>
        <w:rPr>
          <w:noProof/>
        </w:rPr>
        <w:fldChar w:fldCharType="begin"/>
      </w:r>
      <w:r>
        <w:rPr>
          <w:noProof/>
        </w:rPr>
        <w:instrText xml:space="preserve"> PAGEREF _Toc187261257 \h </w:instrText>
      </w:r>
      <w:r>
        <w:rPr>
          <w:noProof/>
        </w:rPr>
      </w:r>
      <w:r>
        <w:rPr>
          <w:noProof/>
        </w:rPr>
        <w:fldChar w:fldCharType="separate"/>
      </w:r>
      <w:r>
        <w:rPr>
          <w:noProof/>
        </w:rPr>
        <w:t>19</w:t>
      </w:r>
      <w:r>
        <w:rPr>
          <w:noProof/>
        </w:rPr>
        <w:fldChar w:fldCharType="end"/>
      </w:r>
    </w:p>
    <w:p w14:paraId="4D2B5E36" w14:textId="4EACF74F"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 conducted test conditions and declarations</w:t>
      </w:r>
      <w:r>
        <w:rPr>
          <w:noProof/>
        </w:rPr>
        <w:tab/>
      </w:r>
      <w:r>
        <w:rPr>
          <w:noProof/>
        </w:rPr>
        <w:fldChar w:fldCharType="begin"/>
      </w:r>
      <w:r>
        <w:rPr>
          <w:noProof/>
        </w:rPr>
        <w:instrText xml:space="preserve"> PAGEREF _Toc187261258 \h </w:instrText>
      </w:r>
      <w:r>
        <w:rPr>
          <w:noProof/>
        </w:rPr>
      </w:r>
      <w:r>
        <w:rPr>
          <w:noProof/>
        </w:rPr>
        <w:fldChar w:fldCharType="separate"/>
      </w:r>
      <w:r>
        <w:rPr>
          <w:noProof/>
        </w:rPr>
        <w:t>20</w:t>
      </w:r>
      <w:r>
        <w:rPr>
          <w:noProof/>
        </w:rPr>
        <w:fldChar w:fldCharType="end"/>
      </w:r>
    </w:p>
    <w:p w14:paraId="13CA2EB0" w14:textId="5D4F9612"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Measurement uncertainties and test requirements</w:t>
      </w:r>
      <w:r>
        <w:rPr>
          <w:noProof/>
        </w:rPr>
        <w:tab/>
      </w:r>
      <w:r>
        <w:rPr>
          <w:noProof/>
        </w:rPr>
        <w:fldChar w:fldCharType="begin"/>
      </w:r>
      <w:r>
        <w:rPr>
          <w:noProof/>
        </w:rPr>
        <w:instrText xml:space="preserve"> PAGEREF _Toc187261259 \h </w:instrText>
      </w:r>
      <w:r>
        <w:rPr>
          <w:noProof/>
        </w:rPr>
      </w:r>
      <w:r>
        <w:rPr>
          <w:noProof/>
        </w:rPr>
        <w:fldChar w:fldCharType="separate"/>
      </w:r>
      <w:r>
        <w:rPr>
          <w:noProof/>
        </w:rPr>
        <w:t>20</w:t>
      </w:r>
      <w:r>
        <w:rPr>
          <w:noProof/>
        </w:rPr>
        <w:fldChar w:fldCharType="end"/>
      </w:r>
    </w:p>
    <w:p w14:paraId="4E6DD88C" w14:textId="666ACA35"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_Toc187261260 \h </w:instrText>
      </w:r>
      <w:r>
        <w:rPr>
          <w:noProof/>
        </w:rPr>
      </w:r>
      <w:r>
        <w:rPr>
          <w:noProof/>
        </w:rPr>
        <w:fldChar w:fldCharType="separate"/>
      </w:r>
      <w:r>
        <w:rPr>
          <w:noProof/>
        </w:rPr>
        <w:t>20</w:t>
      </w:r>
      <w:r>
        <w:rPr>
          <w:noProof/>
        </w:rPr>
        <w:fldChar w:fldCharType="end"/>
      </w:r>
    </w:p>
    <w:p w14:paraId="67195F0E" w14:textId="7B66F287"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Acceptable uncertainty of Test System</w:t>
      </w:r>
      <w:r>
        <w:rPr>
          <w:noProof/>
        </w:rPr>
        <w:tab/>
      </w:r>
      <w:r>
        <w:rPr>
          <w:noProof/>
        </w:rPr>
        <w:fldChar w:fldCharType="begin"/>
      </w:r>
      <w:r>
        <w:rPr>
          <w:noProof/>
        </w:rPr>
        <w:instrText xml:space="preserve"> PAGEREF _Toc187261261 \h </w:instrText>
      </w:r>
      <w:r>
        <w:rPr>
          <w:noProof/>
        </w:rPr>
      </w:r>
      <w:r>
        <w:rPr>
          <w:noProof/>
        </w:rPr>
        <w:fldChar w:fldCharType="separate"/>
      </w:r>
      <w:r>
        <w:rPr>
          <w:noProof/>
        </w:rPr>
        <w:t>20</w:t>
      </w:r>
      <w:r>
        <w:rPr>
          <w:noProof/>
        </w:rPr>
        <w:fldChar w:fldCharType="end"/>
      </w:r>
    </w:p>
    <w:p w14:paraId="53608103" w14:textId="23E5D81E"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4.1.2.1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_Toc187261262 \h </w:instrText>
      </w:r>
      <w:r>
        <w:rPr>
          <w:noProof/>
        </w:rPr>
      </w:r>
      <w:r>
        <w:rPr>
          <w:noProof/>
        </w:rPr>
        <w:fldChar w:fldCharType="separate"/>
      </w:r>
      <w:r>
        <w:rPr>
          <w:noProof/>
        </w:rPr>
        <w:t>20</w:t>
      </w:r>
      <w:r>
        <w:rPr>
          <w:noProof/>
        </w:rPr>
        <w:fldChar w:fldCharType="end"/>
      </w:r>
    </w:p>
    <w:p w14:paraId="384243A1" w14:textId="53306EC0"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sv-SE"/>
        </w:rPr>
        <w:t>4.1.</w:t>
      </w:r>
      <w:r w:rsidRPr="00342657">
        <w:rPr>
          <w:rFonts w:eastAsiaTheme="minorEastAsia"/>
          <w:noProof/>
        </w:rPr>
        <w:t>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sv-SE"/>
        </w:rPr>
        <w:t>Measurement of t</w:t>
      </w:r>
      <w:r w:rsidRPr="00342657">
        <w:rPr>
          <w:rFonts w:eastAsiaTheme="minorEastAsia"/>
          <w:noProof/>
        </w:rPr>
        <w:t>ransmitter</w:t>
      </w:r>
      <w:r>
        <w:rPr>
          <w:noProof/>
        </w:rPr>
        <w:tab/>
      </w:r>
      <w:r>
        <w:rPr>
          <w:noProof/>
        </w:rPr>
        <w:fldChar w:fldCharType="begin"/>
      </w:r>
      <w:r>
        <w:rPr>
          <w:noProof/>
        </w:rPr>
        <w:instrText xml:space="preserve"> PAGEREF _Toc187261263 \h </w:instrText>
      </w:r>
      <w:r>
        <w:rPr>
          <w:noProof/>
        </w:rPr>
      </w:r>
      <w:r>
        <w:rPr>
          <w:noProof/>
        </w:rPr>
        <w:fldChar w:fldCharType="separate"/>
      </w:r>
      <w:r>
        <w:rPr>
          <w:noProof/>
        </w:rPr>
        <w:t>21</w:t>
      </w:r>
      <w:r>
        <w:rPr>
          <w:noProof/>
        </w:rPr>
        <w:fldChar w:fldCharType="end"/>
      </w:r>
    </w:p>
    <w:p w14:paraId="612954C6" w14:textId="30408CE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sv-SE"/>
        </w:rPr>
        <w:t>4.1.</w:t>
      </w:r>
      <w:r w:rsidRPr="00342657">
        <w:rPr>
          <w:rFonts w:eastAsiaTheme="minorEastAsia"/>
          <w:noProof/>
        </w:rPr>
        <w:t>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sv-SE"/>
        </w:rPr>
        <w:t xml:space="preserve">Measurement of </w:t>
      </w:r>
      <w:r w:rsidRPr="00342657">
        <w:rPr>
          <w:rFonts w:eastAsiaTheme="minorEastAsia"/>
          <w:noProof/>
        </w:rPr>
        <w:t>receiver</w:t>
      </w:r>
      <w:r>
        <w:rPr>
          <w:noProof/>
        </w:rPr>
        <w:tab/>
      </w:r>
      <w:r>
        <w:rPr>
          <w:noProof/>
        </w:rPr>
        <w:fldChar w:fldCharType="begin"/>
      </w:r>
      <w:r>
        <w:rPr>
          <w:noProof/>
        </w:rPr>
        <w:instrText xml:space="preserve"> PAGEREF _Toc187261264 \h </w:instrText>
      </w:r>
      <w:r>
        <w:rPr>
          <w:noProof/>
        </w:rPr>
      </w:r>
      <w:r>
        <w:rPr>
          <w:noProof/>
        </w:rPr>
        <w:fldChar w:fldCharType="separate"/>
      </w:r>
      <w:r>
        <w:rPr>
          <w:noProof/>
        </w:rPr>
        <w:t>22</w:t>
      </w:r>
      <w:r>
        <w:rPr>
          <w:noProof/>
        </w:rPr>
        <w:fldChar w:fldCharType="end"/>
      </w:r>
    </w:p>
    <w:p w14:paraId="09A60F3E" w14:textId="6CD3A454"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sv-SE"/>
        </w:rPr>
        <w:t>4.1.</w:t>
      </w:r>
      <w:r w:rsidRPr="00342657">
        <w:rPr>
          <w:rFonts w:eastAsiaTheme="minorEastAsia"/>
          <w:noProof/>
        </w:rPr>
        <w:t>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sv-SE"/>
        </w:rPr>
        <w:t>Measurement of performance requirements</w:t>
      </w:r>
      <w:r>
        <w:rPr>
          <w:noProof/>
        </w:rPr>
        <w:tab/>
      </w:r>
      <w:r>
        <w:rPr>
          <w:noProof/>
        </w:rPr>
        <w:fldChar w:fldCharType="begin"/>
      </w:r>
      <w:r>
        <w:rPr>
          <w:noProof/>
        </w:rPr>
        <w:instrText xml:space="preserve"> PAGEREF _Toc187261265 \h </w:instrText>
      </w:r>
      <w:r>
        <w:rPr>
          <w:noProof/>
        </w:rPr>
      </w:r>
      <w:r>
        <w:rPr>
          <w:noProof/>
        </w:rPr>
        <w:fldChar w:fldCharType="separate"/>
      </w:r>
      <w:r>
        <w:rPr>
          <w:noProof/>
        </w:rPr>
        <w:t>25</w:t>
      </w:r>
      <w:r>
        <w:rPr>
          <w:noProof/>
        </w:rPr>
        <w:fldChar w:fldCharType="end"/>
      </w:r>
    </w:p>
    <w:p w14:paraId="42A372CC" w14:textId="686E0723"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sv-SE"/>
        </w:rPr>
        <w:t>4.1.</w:t>
      </w:r>
      <w:r w:rsidRPr="00342657">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sv-SE"/>
        </w:rPr>
        <w:t>Interpretation of measurement results</w:t>
      </w:r>
      <w:r>
        <w:rPr>
          <w:noProof/>
        </w:rPr>
        <w:tab/>
      </w:r>
      <w:r>
        <w:rPr>
          <w:noProof/>
        </w:rPr>
        <w:fldChar w:fldCharType="begin"/>
      </w:r>
      <w:r>
        <w:rPr>
          <w:noProof/>
        </w:rPr>
        <w:instrText xml:space="preserve"> PAGEREF _Toc187261266 \h </w:instrText>
      </w:r>
      <w:r>
        <w:rPr>
          <w:noProof/>
        </w:rPr>
      </w:r>
      <w:r>
        <w:rPr>
          <w:noProof/>
        </w:rPr>
        <w:fldChar w:fldCharType="separate"/>
      </w:r>
      <w:r>
        <w:rPr>
          <w:noProof/>
        </w:rPr>
        <w:t>27</w:t>
      </w:r>
      <w:r>
        <w:rPr>
          <w:noProof/>
        </w:rPr>
        <w:fldChar w:fldCharType="end"/>
      </w:r>
    </w:p>
    <w:p w14:paraId="1377DB92" w14:textId="23B3280A"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Conducted requirement reference points</w:t>
      </w:r>
      <w:r>
        <w:rPr>
          <w:noProof/>
        </w:rPr>
        <w:tab/>
      </w:r>
      <w:r>
        <w:rPr>
          <w:noProof/>
        </w:rPr>
        <w:fldChar w:fldCharType="begin"/>
      </w:r>
      <w:r>
        <w:rPr>
          <w:noProof/>
        </w:rPr>
        <w:instrText xml:space="preserve"> PAGEREF _Toc187261267 \h </w:instrText>
      </w:r>
      <w:r>
        <w:rPr>
          <w:noProof/>
        </w:rPr>
      </w:r>
      <w:r>
        <w:rPr>
          <w:noProof/>
        </w:rPr>
        <w:fldChar w:fldCharType="separate"/>
      </w:r>
      <w:r>
        <w:rPr>
          <w:noProof/>
        </w:rPr>
        <w:t>27</w:t>
      </w:r>
      <w:r>
        <w:rPr>
          <w:noProof/>
        </w:rPr>
        <w:fldChar w:fldCharType="end"/>
      </w:r>
    </w:p>
    <w:p w14:paraId="782F333F" w14:textId="1816721A"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4.2.</w:t>
      </w:r>
      <w:r w:rsidRPr="00342657">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342657">
        <w:rPr>
          <w:rFonts w:eastAsia="SimSun"/>
          <w:i/>
          <w:noProof/>
          <w:lang w:eastAsia="zh-CN"/>
        </w:rPr>
        <w:t>IAB</w:t>
      </w:r>
      <w:r w:rsidRPr="00342657">
        <w:rPr>
          <w:rFonts w:eastAsiaTheme="minorEastAsia"/>
          <w:i/>
          <w:noProof/>
        </w:rPr>
        <w:t xml:space="preserve"> type 1-H</w:t>
      </w:r>
      <w:r>
        <w:rPr>
          <w:noProof/>
        </w:rPr>
        <w:tab/>
      </w:r>
      <w:r>
        <w:rPr>
          <w:noProof/>
        </w:rPr>
        <w:fldChar w:fldCharType="begin"/>
      </w:r>
      <w:r>
        <w:rPr>
          <w:noProof/>
        </w:rPr>
        <w:instrText xml:space="preserve"> PAGEREF _Toc187261268 \h </w:instrText>
      </w:r>
      <w:r>
        <w:rPr>
          <w:noProof/>
        </w:rPr>
      </w:r>
      <w:r>
        <w:rPr>
          <w:noProof/>
        </w:rPr>
        <w:fldChar w:fldCharType="separate"/>
      </w:r>
      <w:r>
        <w:rPr>
          <w:noProof/>
        </w:rPr>
        <w:t>27</w:t>
      </w:r>
      <w:r>
        <w:rPr>
          <w:noProof/>
        </w:rPr>
        <w:fldChar w:fldCharType="end"/>
      </w:r>
    </w:p>
    <w:p w14:paraId="45CDF577" w14:textId="4C8EC04F"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 classes</w:t>
      </w:r>
      <w:r>
        <w:rPr>
          <w:noProof/>
        </w:rPr>
        <w:tab/>
      </w:r>
      <w:r>
        <w:rPr>
          <w:noProof/>
        </w:rPr>
        <w:fldChar w:fldCharType="begin"/>
      </w:r>
      <w:r>
        <w:rPr>
          <w:noProof/>
        </w:rPr>
        <w:instrText xml:space="preserve"> PAGEREF _Toc187261269 \h </w:instrText>
      </w:r>
      <w:r>
        <w:rPr>
          <w:noProof/>
        </w:rPr>
      </w:r>
      <w:r>
        <w:rPr>
          <w:noProof/>
        </w:rPr>
        <w:fldChar w:fldCharType="separate"/>
      </w:r>
      <w:r>
        <w:rPr>
          <w:noProof/>
        </w:rPr>
        <w:t>28</w:t>
      </w:r>
      <w:r>
        <w:rPr>
          <w:noProof/>
        </w:rPr>
        <w:fldChar w:fldCharType="end"/>
      </w:r>
    </w:p>
    <w:p w14:paraId="094EC08F" w14:textId="7A8C1CB0"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w:t>
      </w:r>
      <w:r w:rsidRPr="00342657">
        <w:rPr>
          <w:rFonts w:eastAsia="SimSun"/>
          <w:noProof/>
          <w:lang w:eastAsia="zh-CN"/>
        </w:rPr>
        <w:t>3</w:t>
      </w:r>
      <w:r w:rsidRPr="00342657">
        <w:rPr>
          <w:rFonts w:eastAsiaTheme="minorEastAsia"/>
          <w:noProof/>
        </w:rPr>
        <w:t>.</w:t>
      </w:r>
      <w:r w:rsidRPr="00342657">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342657">
        <w:rPr>
          <w:rFonts w:eastAsia="SimSun"/>
          <w:i/>
          <w:noProof/>
          <w:lang w:eastAsia="zh-CN"/>
        </w:rPr>
        <w:t>IAB-DU class</w:t>
      </w:r>
      <w:r>
        <w:rPr>
          <w:noProof/>
        </w:rPr>
        <w:tab/>
      </w:r>
      <w:r>
        <w:rPr>
          <w:noProof/>
        </w:rPr>
        <w:fldChar w:fldCharType="begin"/>
      </w:r>
      <w:r>
        <w:rPr>
          <w:noProof/>
        </w:rPr>
        <w:instrText xml:space="preserve"> PAGEREF _Toc187261270 \h </w:instrText>
      </w:r>
      <w:r>
        <w:rPr>
          <w:noProof/>
        </w:rPr>
      </w:r>
      <w:r>
        <w:rPr>
          <w:noProof/>
        </w:rPr>
        <w:fldChar w:fldCharType="separate"/>
      </w:r>
      <w:r>
        <w:rPr>
          <w:noProof/>
        </w:rPr>
        <w:t>28</w:t>
      </w:r>
      <w:r>
        <w:rPr>
          <w:noProof/>
        </w:rPr>
        <w:fldChar w:fldCharType="end"/>
      </w:r>
    </w:p>
    <w:p w14:paraId="2D3DD7C3" w14:textId="2EA62B4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w:t>
      </w:r>
      <w:r w:rsidRPr="00342657">
        <w:rPr>
          <w:rFonts w:eastAsia="SimSun"/>
          <w:noProof/>
          <w:lang w:eastAsia="zh-CN"/>
        </w:rPr>
        <w:t>3</w:t>
      </w:r>
      <w:r w:rsidRPr="00342657">
        <w:rPr>
          <w:rFonts w:eastAsiaTheme="minorEastAsia"/>
          <w:noProof/>
        </w:rPr>
        <w:t>.</w:t>
      </w:r>
      <w:r w:rsidRPr="00342657">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342657">
        <w:rPr>
          <w:rFonts w:eastAsia="SimSun"/>
          <w:i/>
          <w:noProof/>
          <w:lang w:eastAsia="zh-CN"/>
        </w:rPr>
        <w:t>IAB-MT class</w:t>
      </w:r>
      <w:r>
        <w:rPr>
          <w:noProof/>
        </w:rPr>
        <w:tab/>
      </w:r>
      <w:r>
        <w:rPr>
          <w:noProof/>
        </w:rPr>
        <w:fldChar w:fldCharType="begin"/>
      </w:r>
      <w:r>
        <w:rPr>
          <w:noProof/>
        </w:rPr>
        <w:instrText xml:space="preserve"> PAGEREF _Toc187261271 \h </w:instrText>
      </w:r>
      <w:r>
        <w:rPr>
          <w:noProof/>
        </w:rPr>
      </w:r>
      <w:r>
        <w:rPr>
          <w:noProof/>
        </w:rPr>
        <w:fldChar w:fldCharType="separate"/>
      </w:r>
      <w:r>
        <w:rPr>
          <w:noProof/>
        </w:rPr>
        <w:t>29</w:t>
      </w:r>
      <w:r>
        <w:rPr>
          <w:noProof/>
        </w:rPr>
        <w:fldChar w:fldCharType="end"/>
      </w:r>
    </w:p>
    <w:p w14:paraId="388B14F4" w14:textId="159D1844"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Regional requirements</w:t>
      </w:r>
      <w:r>
        <w:rPr>
          <w:noProof/>
        </w:rPr>
        <w:tab/>
      </w:r>
      <w:r>
        <w:rPr>
          <w:noProof/>
        </w:rPr>
        <w:fldChar w:fldCharType="begin"/>
      </w:r>
      <w:r>
        <w:rPr>
          <w:noProof/>
        </w:rPr>
        <w:instrText xml:space="preserve"> PAGEREF _Toc187261272 \h </w:instrText>
      </w:r>
      <w:r>
        <w:rPr>
          <w:noProof/>
        </w:rPr>
      </w:r>
      <w:r>
        <w:rPr>
          <w:noProof/>
        </w:rPr>
        <w:fldChar w:fldCharType="separate"/>
      </w:r>
      <w:r>
        <w:rPr>
          <w:noProof/>
        </w:rPr>
        <w:t>29</w:t>
      </w:r>
      <w:r>
        <w:rPr>
          <w:noProof/>
        </w:rPr>
        <w:fldChar w:fldCharType="end"/>
      </w:r>
    </w:p>
    <w:p w14:paraId="4AAFA88F" w14:textId="7E826D6E"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 configurations</w:t>
      </w:r>
      <w:r>
        <w:rPr>
          <w:noProof/>
        </w:rPr>
        <w:tab/>
      </w:r>
      <w:r>
        <w:rPr>
          <w:noProof/>
        </w:rPr>
        <w:fldChar w:fldCharType="begin"/>
      </w:r>
      <w:r>
        <w:rPr>
          <w:noProof/>
        </w:rPr>
        <w:instrText xml:space="preserve"> PAGEREF _Toc187261273 \h </w:instrText>
      </w:r>
      <w:r>
        <w:rPr>
          <w:noProof/>
        </w:rPr>
      </w:r>
      <w:r>
        <w:rPr>
          <w:noProof/>
        </w:rPr>
        <w:fldChar w:fldCharType="separate"/>
      </w:r>
      <w:r>
        <w:rPr>
          <w:noProof/>
        </w:rPr>
        <w:t>29</w:t>
      </w:r>
      <w:r>
        <w:rPr>
          <w:noProof/>
        </w:rPr>
        <w:fldChar w:fldCharType="end"/>
      </w:r>
    </w:p>
    <w:p w14:paraId="4FE26092" w14:textId="4FC2BC10"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4.5.</w:t>
      </w:r>
      <w:r w:rsidRPr="00342657">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342657">
        <w:rPr>
          <w:rFonts w:eastAsia="SimSun"/>
          <w:i/>
          <w:noProof/>
          <w:lang w:eastAsia="zh-CN"/>
        </w:rPr>
        <w:t>IAB</w:t>
      </w:r>
      <w:r w:rsidRPr="00342657">
        <w:rPr>
          <w:rFonts w:eastAsiaTheme="minorEastAsia"/>
          <w:i/>
          <w:noProof/>
        </w:rPr>
        <w:t xml:space="preserve"> type 1-H</w:t>
      </w:r>
      <w:r>
        <w:rPr>
          <w:noProof/>
        </w:rPr>
        <w:tab/>
      </w:r>
      <w:r>
        <w:rPr>
          <w:noProof/>
        </w:rPr>
        <w:fldChar w:fldCharType="begin"/>
      </w:r>
      <w:r>
        <w:rPr>
          <w:noProof/>
        </w:rPr>
        <w:instrText xml:space="preserve"> PAGEREF _Toc187261274 \h </w:instrText>
      </w:r>
      <w:r>
        <w:rPr>
          <w:noProof/>
        </w:rPr>
      </w:r>
      <w:r>
        <w:rPr>
          <w:noProof/>
        </w:rPr>
        <w:fldChar w:fldCharType="separate"/>
      </w:r>
      <w:r>
        <w:rPr>
          <w:noProof/>
        </w:rPr>
        <w:t>29</w:t>
      </w:r>
      <w:r>
        <w:rPr>
          <w:noProof/>
        </w:rPr>
        <w:fldChar w:fldCharType="end"/>
      </w:r>
    </w:p>
    <w:p w14:paraId="3A9FAD16" w14:textId="5A356C90"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4.5.</w:t>
      </w:r>
      <w:r w:rsidRPr="00342657">
        <w:rPr>
          <w:rFonts w:eastAsia="SimSun"/>
          <w:noProof/>
          <w:lang w:eastAsia="zh-CN"/>
        </w:rPr>
        <w:t>1</w:t>
      </w:r>
      <w:r w:rsidRPr="00342657">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Transmit configurations</w:t>
      </w:r>
      <w:r>
        <w:rPr>
          <w:noProof/>
        </w:rPr>
        <w:tab/>
      </w:r>
      <w:r>
        <w:rPr>
          <w:noProof/>
        </w:rPr>
        <w:fldChar w:fldCharType="begin"/>
      </w:r>
      <w:r>
        <w:rPr>
          <w:noProof/>
        </w:rPr>
        <w:instrText xml:space="preserve"> PAGEREF _Toc187261275 \h </w:instrText>
      </w:r>
      <w:r>
        <w:rPr>
          <w:noProof/>
        </w:rPr>
      </w:r>
      <w:r>
        <w:rPr>
          <w:noProof/>
        </w:rPr>
        <w:fldChar w:fldCharType="separate"/>
      </w:r>
      <w:r>
        <w:rPr>
          <w:noProof/>
        </w:rPr>
        <w:t>29</w:t>
      </w:r>
      <w:r>
        <w:rPr>
          <w:noProof/>
        </w:rPr>
        <w:fldChar w:fldCharType="end"/>
      </w:r>
    </w:p>
    <w:p w14:paraId="1ABFFBFD" w14:textId="47AD63B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4.5.</w:t>
      </w:r>
      <w:r w:rsidRPr="00342657">
        <w:rPr>
          <w:rFonts w:eastAsia="SimSun"/>
          <w:noProof/>
          <w:lang w:eastAsia="zh-CN"/>
        </w:rPr>
        <w:t>1</w:t>
      </w:r>
      <w:r w:rsidRPr="00342657">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Receive configurations</w:t>
      </w:r>
      <w:r>
        <w:rPr>
          <w:noProof/>
        </w:rPr>
        <w:tab/>
      </w:r>
      <w:r>
        <w:rPr>
          <w:noProof/>
        </w:rPr>
        <w:fldChar w:fldCharType="begin"/>
      </w:r>
      <w:r>
        <w:rPr>
          <w:noProof/>
        </w:rPr>
        <w:instrText xml:space="preserve"> PAGEREF _Toc187261276 \h </w:instrText>
      </w:r>
      <w:r>
        <w:rPr>
          <w:noProof/>
        </w:rPr>
      </w:r>
      <w:r>
        <w:rPr>
          <w:noProof/>
        </w:rPr>
        <w:fldChar w:fldCharType="separate"/>
      </w:r>
      <w:r>
        <w:rPr>
          <w:noProof/>
        </w:rPr>
        <w:t>30</w:t>
      </w:r>
      <w:r>
        <w:rPr>
          <w:noProof/>
        </w:rPr>
        <w:fldChar w:fldCharType="end"/>
      </w:r>
    </w:p>
    <w:p w14:paraId="5232C7F7" w14:textId="1DC212EC"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4.5.</w:t>
      </w:r>
      <w:r w:rsidRPr="00342657">
        <w:rPr>
          <w:rFonts w:eastAsia="SimSun"/>
          <w:noProof/>
          <w:lang w:eastAsia="zh-CN"/>
        </w:rPr>
        <w:t>1</w:t>
      </w:r>
      <w:r w:rsidRPr="00342657">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Power supply options</w:t>
      </w:r>
      <w:r>
        <w:rPr>
          <w:noProof/>
        </w:rPr>
        <w:tab/>
      </w:r>
      <w:r>
        <w:rPr>
          <w:noProof/>
        </w:rPr>
        <w:fldChar w:fldCharType="begin"/>
      </w:r>
      <w:r>
        <w:rPr>
          <w:noProof/>
        </w:rPr>
        <w:instrText xml:space="preserve"> PAGEREF _Toc187261277 \h </w:instrText>
      </w:r>
      <w:r>
        <w:rPr>
          <w:noProof/>
        </w:rPr>
      </w:r>
      <w:r>
        <w:rPr>
          <w:noProof/>
        </w:rPr>
        <w:fldChar w:fldCharType="separate"/>
      </w:r>
      <w:r>
        <w:rPr>
          <w:noProof/>
        </w:rPr>
        <w:t>30</w:t>
      </w:r>
      <w:r>
        <w:rPr>
          <w:noProof/>
        </w:rPr>
        <w:fldChar w:fldCharType="end"/>
      </w:r>
    </w:p>
    <w:p w14:paraId="012E2B45" w14:textId="7F48AD16"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4.5.</w:t>
      </w:r>
      <w:r w:rsidRPr="00342657">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342657">
        <w:rPr>
          <w:rFonts w:eastAsia="SimSun"/>
          <w:noProof/>
          <w:lang w:eastAsia="zh-CN"/>
        </w:rPr>
        <w:t>IAB</w:t>
      </w:r>
      <w:r w:rsidRPr="00342657">
        <w:rPr>
          <w:rFonts w:eastAsiaTheme="minorEastAsia"/>
          <w:noProof/>
        </w:rPr>
        <w:t xml:space="preserve"> with integrated Iuant BS modem</w:t>
      </w:r>
      <w:r>
        <w:rPr>
          <w:noProof/>
        </w:rPr>
        <w:tab/>
      </w:r>
      <w:r>
        <w:rPr>
          <w:noProof/>
        </w:rPr>
        <w:fldChar w:fldCharType="begin"/>
      </w:r>
      <w:r>
        <w:rPr>
          <w:noProof/>
        </w:rPr>
        <w:instrText xml:space="preserve"> PAGEREF _Toc187261278 \h </w:instrText>
      </w:r>
      <w:r>
        <w:rPr>
          <w:noProof/>
        </w:rPr>
      </w:r>
      <w:r>
        <w:rPr>
          <w:noProof/>
        </w:rPr>
        <w:fldChar w:fldCharType="separate"/>
      </w:r>
      <w:r>
        <w:rPr>
          <w:noProof/>
        </w:rPr>
        <w:t>31</w:t>
      </w:r>
      <w:r>
        <w:rPr>
          <w:noProof/>
        </w:rPr>
        <w:fldChar w:fldCharType="end"/>
      </w:r>
    </w:p>
    <w:p w14:paraId="633EB60E" w14:textId="24465C72"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4.6</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Manufacturer declarations</w:t>
      </w:r>
      <w:r>
        <w:rPr>
          <w:noProof/>
        </w:rPr>
        <w:tab/>
      </w:r>
      <w:r>
        <w:rPr>
          <w:noProof/>
        </w:rPr>
        <w:fldChar w:fldCharType="begin"/>
      </w:r>
      <w:r>
        <w:rPr>
          <w:noProof/>
        </w:rPr>
        <w:instrText xml:space="preserve"> PAGEREF _Toc187261279 \h </w:instrText>
      </w:r>
      <w:r>
        <w:rPr>
          <w:noProof/>
        </w:rPr>
      </w:r>
      <w:r>
        <w:rPr>
          <w:noProof/>
        </w:rPr>
        <w:fldChar w:fldCharType="separate"/>
      </w:r>
      <w:r>
        <w:rPr>
          <w:noProof/>
        </w:rPr>
        <w:t>31</w:t>
      </w:r>
      <w:r>
        <w:rPr>
          <w:noProof/>
        </w:rPr>
        <w:fldChar w:fldCharType="end"/>
      </w:r>
    </w:p>
    <w:p w14:paraId="77DB1592" w14:textId="39A4A20D"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4.7</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configurations</w:t>
      </w:r>
      <w:r>
        <w:rPr>
          <w:noProof/>
        </w:rPr>
        <w:tab/>
      </w:r>
      <w:r>
        <w:rPr>
          <w:noProof/>
        </w:rPr>
        <w:fldChar w:fldCharType="begin"/>
      </w:r>
      <w:r>
        <w:rPr>
          <w:noProof/>
        </w:rPr>
        <w:instrText xml:space="preserve"> PAGEREF _Toc187261280 \h </w:instrText>
      </w:r>
      <w:r>
        <w:rPr>
          <w:noProof/>
        </w:rPr>
      </w:r>
      <w:r>
        <w:rPr>
          <w:noProof/>
        </w:rPr>
        <w:fldChar w:fldCharType="separate"/>
      </w:r>
      <w:r>
        <w:rPr>
          <w:noProof/>
        </w:rPr>
        <w:t>36</w:t>
      </w:r>
      <w:r>
        <w:rPr>
          <w:noProof/>
        </w:rPr>
        <w:fldChar w:fldCharType="end"/>
      </w:r>
    </w:p>
    <w:p w14:paraId="2AD76938" w14:textId="2A474BB4"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_Toc187261281 \h </w:instrText>
      </w:r>
      <w:r>
        <w:rPr>
          <w:noProof/>
        </w:rPr>
      </w:r>
      <w:r>
        <w:rPr>
          <w:noProof/>
        </w:rPr>
        <w:fldChar w:fldCharType="separate"/>
      </w:r>
      <w:r>
        <w:rPr>
          <w:noProof/>
        </w:rPr>
        <w:t>36</w:t>
      </w:r>
      <w:r>
        <w:rPr>
          <w:noProof/>
        </w:rPr>
        <w:fldChar w:fldCharType="end"/>
      </w:r>
    </w:p>
    <w:p w14:paraId="24EC4178" w14:textId="612D14EE"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Test signal used to build Test Configurations</w:t>
      </w:r>
      <w:r>
        <w:rPr>
          <w:noProof/>
        </w:rPr>
        <w:tab/>
      </w:r>
      <w:r>
        <w:rPr>
          <w:noProof/>
        </w:rPr>
        <w:fldChar w:fldCharType="begin"/>
      </w:r>
      <w:r>
        <w:rPr>
          <w:noProof/>
        </w:rPr>
        <w:instrText xml:space="preserve"> PAGEREF _Toc187261282 \h </w:instrText>
      </w:r>
      <w:r>
        <w:rPr>
          <w:noProof/>
        </w:rPr>
      </w:r>
      <w:r>
        <w:rPr>
          <w:noProof/>
        </w:rPr>
        <w:fldChar w:fldCharType="separate"/>
      </w:r>
      <w:r>
        <w:rPr>
          <w:noProof/>
        </w:rPr>
        <w:t>36</w:t>
      </w:r>
      <w:r>
        <w:rPr>
          <w:noProof/>
        </w:rPr>
        <w:fldChar w:fldCharType="end"/>
      </w:r>
    </w:p>
    <w:p w14:paraId="16984DF2" w14:textId="405DA0F7"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IABTC1: Contiguous spectrum operation</w:t>
      </w:r>
      <w:r>
        <w:rPr>
          <w:noProof/>
        </w:rPr>
        <w:tab/>
      </w:r>
      <w:r>
        <w:rPr>
          <w:noProof/>
        </w:rPr>
        <w:fldChar w:fldCharType="begin"/>
      </w:r>
      <w:r>
        <w:rPr>
          <w:noProof/>
        </w:rPr>
        <w:instrText xml:space="preserve"> PAGEREF _Toc187261283 \h </w:instrText>
      </w:r>
      <w:r>
        <w:rPr>
          <w:noProof/>
        </w:rPr>
      </w:r>
      <w:r>
        <w:rPr>
          <w:noProof/>
        </w:rPr>
        <w:fldChar w:fldCharType="separate"/>
      </w:r>
      <w:r>
        <w:rPr>
          <w:noProof/>
        </w:rPr>
        <w:t>36</w:t>
      </w:r>
      <w:r>
        <w:rPr>
          <w:noProof/>
        </w:rPr>
        <w:fldChar w:fldCharType="end"/>
      </w:r>
    </w:p>
    <w:p w14:paraId="6BF2FCFA" w14:textId="4218929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_Toc187261284 \h </w:instrText>
      </w:r>
      <w:r>
        <w:rPr>
          <w:noProof/>
        </w:rPr>
      </w:r>
      <w:r>
        <w:rPr>
          <w:noProof/>
        </w:rPr>
        <w:fldChar w:fldCharType="separate"/>
      </w:r>
      <w:r>
        <w:rPr>
          <w:noProof/>
        </w:rPr>
        <w:t>36</w:t>
      </w:r>
      <w:r>
        <w:rPr>
          <w:noProof/>
        </w:rPr>
        <w:fldChar w:fldCharType="end"/>
      </w:r>
    </w:p>
    <w:p w14:paraId="63DFE845" w14:textId="4C93C9BA"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4.7.3.2</w:t>
      </w:r>
      <w:r>
        <w:rPr>
          <w:rFonts w:asciiTheme="minorHAnsi" w:eastAsiaTheme="minorEastAsia" w:hAnsiTheme="minorHAnsi" w:cstheme="minorBidi"/>
          <w:noProof/>
          <w:kern w:val="2"/>
          <w:sz w:val="24"/>
          <w:szCs w:val="24"/>
          <w:lang w:eastAsia="en-GB"/>
          <w14:ligatures w14:val="standardContextual"/>
        </w:rPr>
        <w:tab/>
      </w:r>
      <w:r>
        <w:rPr>
          <w:noProof/>
        </w:rPr>
        <w:t>IABTC1 generation</w:t>
      </w:r>
      <w:r>
        <w:rPr>
          <w:noProof/>
        </w:rPr>
        <w:tab/>
      </w:r>
      <w:r>
        <w:rPr>
          <w:noProof/>
        </w:rPr>
        <w:fldChar w:fldCharType="begin"/>
      </w:r>
      <w:r>
        <w:rPr>
          <w:noProof/>
        </w:rPr>
        <w:instrText xml:space="preserve"> PAGEREF _Toc187261285 \h </w:instrText>
      </w:r>
      <w:r>
        <w:rPr>
          <w:noProof/>
        </w:rPr>
      </w:r>
      <w:r>
        <w:rPr>
          <w:noProof/>
        </w:rPr>
        <w:fldChar w:fldCharType="separate"/>
      </w:r>
      <w:r>
        <w:rPr>
          <w:noProof/>
        </w:rPr>
        <w:t>36</w:t>
      </w:r>
      <w:r>
        <w:rPr>
          <w:noProof/>
        </w:rPr>
        <w:fldChar w:fldCharType="end"/>
      </w:r>
    </w:p>
    <w:p w14:paraId="1FDE9D2C" w14:textId="77BAE4E5"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4.7.3.3</w:t>
      </w:r>
      <w:r>
        <w:rPr>
          <w:rFonts w:asciiTheme="minorHAnsi" w:eastAsiaTheme="minorEastAsia" w:hAnsiTheme="minorHAnsi" w:cstheme="minorBidi"/>
          <w:noProof/>
          <w:kern w:val="2"/>
          <w:sz w:val="24"/>
          <w:szCs w:val="24"/>
          <w:lang w:eastAsia="en-GB"/>
          <w14:ligatures w14:val="standardContextual"/>
        </w:rPr>
        <w:tab/>
      </w:r>
      <w:r>
        <w:rPr>
          <w:noProof/>
        </w:rPr>
        <w:t>IABTC1 power allocation</w:t>
      </w:r>
      <w:r>
        <w:rPr>
          <w:noProof/>
        </w:rPr>
        <w:tab/>
      </w:r>
      <w:r>
        <w:rPr>
          <w:noProof/>
        </w:rPr>
        <w:fldChar w:fldCharType="begin"/>
      </w:r>
      <w:r>
        <w:rPr>
          <w:noProof/>
        </w:rPr>
        <w:instrText xml:space="preserve"> PAGEREF _Toc187261286 \h </w:instrText>
      </w:r>
      <w:r>
        <w:rPr>
          <w:noProof/>
        </w:rPr>
      </w:r>
      <w:r>
        <w:rPr>
          <w:noProof/>
        </w:rPr>
        <w:fldChar w:fldCharType="separate"/>
      </w:r>
      <w:r>
        <w:rPr>
          <w:noProof/>
        </w:rPr>
        <w:t>36</w:t>
      </w:r>
      <w:r>
        <w:rPr>
          <w:noProof/>
        </w:rPr>
        <w:fldChar w:fldCharType="end"/>
      </w:r>
    </w:p>
    <w:p w14:paraId="3A406F5C" w14:textId="73AB11E3"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IABTC2: Contiguous CA occupied bandwidth</w:t>
      </w:r>
      <w:r>
        <w:rPr>
          <w:noProof/>
        </w:rPr>
        <w:tab/>
      </w:r>
      <w:r>
        <w:rPr>
          <w:noProof/>
        </w:rPr>
        <w:fldChar w:fldCharType="begin"/>
      </w:r>
      <w:r>
        <w:rPr>
          <w:noProof/>
        </w:rPr>
        <w:instrText xml:space="preserve"> PAGEREF _Toc187261287 \h </w:instrText>
      </w:r>
      <w:r>
        <w:rPr>
          <w:noProof/>
        </w:rPr>
      </w:r>
      <w:r>
        <w:rPr>
          <w:noProof/>
        </w:rPr>
        <w:fldChar w:fldCharType="separate"/>
      </w:r>
      <w:r>
        <w:rPr>
          <w:noProof/>
        </w:rPr>
        <w:t>37</w:t>
      </w:r>
      <w:r>
        <w:rPr>
          <w:noProof/>
        </w:rPr>
        <w:fldChar w:fldCharType="end"/>
      </w:r>
    </w:p>
    <w:p w14:paraId="54FCF61C" w14:textId="03E8653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_Toc187261288 \h </w:instrText>
      </w:r>
      <w:r>
        <w:rPr>
          <w:noProof/>
        </w:rPr>
      </w:r>
      <w:r>
        <w:rPr>
          <w:noProof/>
        </w:rPr>
        <w:fldChar w:fldCharType="separate"/>
      </w:r>
      <w:r>
        <w:rPr>
          <w:noProof/>
        </w:rPr>
        <w:t>37</w:t>
      </w:r>
      <w:r>
        <w:rPr>
          <w:noProof/>
        </w:rPr>
        <w:fldChar w:fldCharType="end"/>
      </w:r>
    </w:p>
    <w:p w14:paraId="077A7A46" w14:textId="23B3218E"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4.7.4.2</w:t>
      </w:r>
      <w:r>
        <w:rPr>
          <w:rFonts w:asciiTheme="minorHAnsi" w:eastAsiaTheme="minorEastAsia" w:hAnsiTheme="minorHAnsi" w:cstheme="minorBidi"/>
          <w:noProof/>
          <w:kern w:val="2"/>
          <w:sz w:val="24"/>
          <w:szCs w:val="24"/>
          <w:lang w:eastAsia="en-GB"/>
          <w14:ligatures w14:val="standardContextual"/>
        </w:rPr>
        <w:tab/>
      </w:r>
      <w:r>
        <w:rPr>
          <w:noProof/>
        </w:rPr>
        <w:t>IABTC2 generation</w:t>
      </w:r>
      <w:r>
        <w:rPr>
          <w:noProof/>
        </w:rPr>
        <w:tab/>
      </w:r>
      <w:r>
        <w:rPr>
          <w:noProof/>
        </w:rPr>
        <w:fldChar w:fldCharType="begin"/>
      </w:r>
      <w:r>
        <w:rPr>
          <w:noProof/>
        </w:rPr>
        <w:instrText xml:space="preserve"> PAGEREF _Toc187261289 \h </w:instrText>
      </w:r>
      <w:r>
        <w:rPr>
          <w:noProof/>
        </w:rPr>
      </w:r>
      <w:r>
        <w:rPr>
          <w:noProof/>
        </w:rPr>
        <w:fldChar w:fldCharType="separate"/>
      </w:r>
      <w:r>
        <w:rPr>
          <w:noProof/>
        </w:rPr>
        <w:t>37</w:t>
      </w:r>
      <w:r>
        <w:rPr>
          <w:noProof/>
        </w:rPr>
        <w:fldChar w:fldCharType="end"/>
      </w:r>
    </w:p>
    <w:p w14:paraId="00B18AB4" w14:textId="60B36BD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4.7.4.3</w:t>
      </w:r>
      <w:r>
        <w:rPr>
          <w:rFonts w:asciiTheme="minorHAnsi" w:eastAsiaTheme="minorEastAsia" w:hAnsiTheme="minorHAnsi" w:cstheme="minorBidi"/>
          <w:noProof/>
          <w:kern w:val="2"/>
          <w:sz w:val="24"/>
          <w:szCs w:val="24"/>
          <w:lang w:eastAsia="en-GB"/>
          <w14:ligatures w14:val="standardContextual"/>
        </w:rPr>
        <w:tab/>
      </w:r>
      <w:r>
        <w:rPr>
          <w:noProof/>
        </w:rPr>
        <w:t>IABTC2 power allocation</w:t>
      </w:r>
      <w:r>
        <w:rPr>
          <w:noProof/>
        </w:rPr>
        <w:tab/>
      </w:r>
      <w:r>
        <w:rPr>
          <w:noProof/>
        </w:rPr>
        <w:fldChar w:fldCharType="begin"/>
      </w:r>
      <w:r>
        <w:rPr>
          <w:noProof/>
        </w:rPr>
        <w:instrText xml:space="preserve"> PAGEREF _Toc187261290 \h </w:instrText>
      </w:r>
      <w:r>
        <w:rPr>
          <w:noProof/>
        </w:rPr>
      </w:r>
      <w:r>
        <w:rPr>
          <w:noProof/>
        </w:rPr>
        <w:fldChar w:fldCharType="separate"/>
      </w:r>
      <w:r>
        <w:rPr>
          <w:noProof/>
        </w:rPr>
        <w:t>37</w:t>
      </w:r>
      <w:r>
        <w:rPr>
          <w:noProof/>
        </w:rPr>
        <w:fldChar w:fldCharType="end"/>
      </w:r>
    </w:p>
    <w:p w14:paraId="3622C281" w14:textId="090FAD87"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rFonts w:asciiTheme="minorHAnsi" w:eastAsiaTheme="minorEastAsia" w:hAnsiTheme="minorHAnsi" w:cstheme="minorBidi"/>
          <w:noProof/>
          <w:kern w:val="2"/>
          <w:sz w:val="24"/>
          <w:szCs w:val="24"/>
          <w:lang w:eastAsia="en-GB"/>
          <w14:ligatures w14:val="standardContextual"/>
        </w:rPr>
        <w:tab/>
      </w:r>
      <w:r>
        <w:rPr>
          <w:noProof/>
        </w:rPr>
        <w:t>IABTC3: Non-contiguous spectrum operation</w:t>
      </w:r>
      <w:r>
        <w:rPr>
          <w:noProof/>
        </w:rPr>
        <w:tab/>
      </w:r>
      <w:r>
        <w:rPr>
          <w:noProof/>
        </w:rPr>
        <w:fldChar w:fldCharType="begin"/>
      </w:r>
      <w:r>
        <w:rPr>
          <w:noProof/>
        </w:rPr>
        <w:instrText xml:space="preserve"> PAGEREF _Toc187261291 \h </w:instrText>
      </w:r>
      <w:r>
        <w:rPr>
          <w:noProof/>
        </w:rPr>
      </w:r>
      <w:r>
        <w:rPr>
          <w:noProof/>
        </w:rPr>
        <w:fldChar w:fldCharType="separate"/>
      </w:r>
      <w:r>
        <w:rPr>
          <w:noProof/>
        </w:rPr>
        <w:t>37</w:t>
      </w:r>
      <w:r>
        <w:rPr>
          <w:noProof/>
        </w:rPr>
        <w:fldChar w:fldCharType="end"/>
      </w:r>
    </w:p>
    <w:p w14:paraId="6E8CA1A8" w14:textId="5D1953D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_Toc187261292 \h </w:instrText>
      </w:r>
      <w:r>
        <w:rPr>
          <w:noProof/>
        </w:rPr>
      </w:r>
      <w:r>
        <w:rPr>
          <w:noProof/>
        </w:rPr>
        <w:fldChar w:fldCharType="separate"/>
      </w:r>
      <w:r>
        <w:rPr>
          <w:noProof/>
        </w:rPr>
        <w:t>37</w:t>
      </w:r>
      <w:r>
        <w:rPr>
          <w:noProof/>
        </w:rPr>
        <w:fldChar w:fldCharType="end"/>
      </w:r>
    </w:p>
    <w:p w14:paraId="2422AAAF" w14:textId="2381089A"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4.7.5.2</w:t>
      </w:r>
      <w:r>
        <w:rPr>
          <w:rFonts w:asciiTheme="minorHAnsi" w:eastAsiaTheme="minorEastAsia" w:hAnsiTheme="minorHAnsi" w:cstheme="minorBidi"/>
          <w:noProof/>
          <w:kern w:val="2"/>
          <w:sz w:val="24"/>
          <w:szCs w:val="24"/>
          <w:lang w:eastAsia="en-GB"/>
          <w14:ligatures w14:val="standardContextual"/>
        </w:rPr>
        <w:tab/>
      </w:r>
      <w:r>
        <w:rPr>
          <w:noProof/>
        </w:rPr>
        <w:t>IABTC3 generation</w:t>
      </w:r>
      <w:r>
        <w:rPr>
          <w:noProof/>
        </w:rPr>
        <w:tab/>
      </w:r>
      <w:r>
        <w:rPr>
          <w:noProof/>
        </w:rPr>
        <w:fldChar w:fldCharType="begin"/>
      </w:r>
      <w:r>
        <w:rPr>
          <w:noProof/>
        </w:rPr>
        <w:instrText xml:space="preserve"> PAGEREF _Toc187261293 \h </w:instrText>
      </w:r>
      <w:r>
        <w:rPr>
          <w:noProof/>
        </w:rPr>
      </w:r>
      <w:r>
        <w:rPr>
          <w:noProof/>
        </w:rPr>
        <w:fldChar w:fldCharType="separate"/>
      </w:r>
      <w:r>
        <w:rPr>
          <w:noProof/>
        </w:rPr>
        <w:t>37</w:t>
      </w:r>
      <w:r>
        <w:rPr>
          <w:noProof/>
        </w:rPr>
        <w:fldChar w:fldCharType="end"/>
      </w:r>
    </w:p>
    <w:p w14:paraId="60FAD0C4" w14:textId="2D1363F9"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4.7.5.3</w:t>
      </w:r>
      <w:r>
        <w:rPr>
          <w:rFonts w:asciiTheme="minorHAnsi" w:eastAsiaTheme="minorEastAsia" w:hAnsiTheme="minorHAnsi" w:cstheme="minorBidi"/>
          <w:noProof/>
          <w:kern w:val="2"/>
          <w:sz w:val="24"/>
          <w:szCs w:val="24"/>
          <w:lang w:eastAsia="en-GB"/>
          <w14:ligatures w14:val="standardContextual"/>
        </w:rPr>
        <w:tab/>
      </w:r>
      <w:r>
        <w:rPr>
          <w:noProof/>
        </w:rPr>
        <w:t>IABTC3 power allocation</w:t>
      </w:r>
      <w:r>
        <w:rPr>
          <w:noProof/>
        </w:rPr>
        <w:tab/>
      </w:r>
      <w:r>
        <w:rPr>
          <w:noProof/>
        </w:rPr>
        <w:fldChar w:fldCharType="begin"/>
      </w:r>
      <w:r>
        <w:rPr>
          <w:noProof/>
        </w:rPr>
        <w:instrText xml:space="preserve"> PAGEREF _Toc187261294 \h </w:instrText>
      </w:r>
      <w:r>
        <w:rPr>
          <w:noProof/>
        </w:rPr>
      </w:r>
      <w:r>
        <w:rPr>
          <w:noProof/>
        </w:rPr>
        <w:fldChar w:fldCharType="separate"/>
      </w:r>
      <w:r>
        <w:rPr>
          <w:noProof/>
        </w:rPr>
        <w:t>38</w:t>
      </w:r>
      <w:r>
        <w:rPr>
          <w:noProof/>
        </w:rPr>
        <w:fldChar w:fldCharType="end"/>
      </w:r>
    </w:p>
    <w:p w14:paraId="1127DD33" w14:textId="01FAA4E6"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rFonts w:asciiTheme="minorHAnsi" w:eastAsiaTheme="minorEastAsia" w:hAnsiTheme="minorHAnsi" w:cstheme="minorBidi"/>
          <w:noProof/>
          <w:kern w:val="2"/>
          <w:sz w:val="24"/>
          <w:szCs w:val="24"/>
          <w:lang w:eastAsia="en-GB"/>
          <w14:ligatures w14:val="standardContextual"/>
        </w:rPr>
        <w:tab/>
      </w:r>
      <w:r>
        <w:rPr>
          <w:noProof/>
        </w:rPr>
        <w:t>IABTC4: Multi-band test configuration for full carrier allocation</w:t>
      </w:r>
      <w:r>
        <w:rPr>
          <w:noProof/>
        </w:rPr>
        <w:tab/>
      </w:r>
      <w:r>
        <w:rPr>
          <w:noProof/>
        </w:rPr>
        <w:fldChar w:fldCharType="begin"/>
      </w:r>
      <w:r>
        <w:rPr>
          <w:noProof/>
        </w:rPr>
        <w:instrText xml:space="preserve"> PAGEREF _Toc187261295 \h </w:instrText>
      </w:r>
      <w:r>
        <w:rPr>
          <w:noProof/>
        </w:rPr>
      </w:r>
      <w:r>
        <w:rPr>
          <w:noProof/>
        </w:rPr>
        <w:fldChar w:fldCharType="separate"/>
      </w:r>
      <w:r>
        <w:rPr>
          <w:noProof/>
        </w:rPr>
        <w:t>38</w:t>
      </w:r>
      <w:r>
        <w:rPr>
          <w:noProof/>
        </w:rPr>
        <w:fldChar w:fldCharType="end"/>
      </w:r>
    </w:p>
    <w:p w14:paraId="415DB9E1" w14:textId="4203F8E5"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_Toc187261296 \h </w:instrText>
      </w:r>
      <w:r>
        <w:rPr>
          <w:noProof/>
        </w:rPr>
      </w:r>
      <w:r>
        <w:rPr>
          <w:noProof/>
        </w:rPr>
        <w:fldChar w:fldCharType="separate"/>
      </w:r>
      <w:r>
        <w:rPr>
          <w:noProof/>
        </w:rPr>
        <w:t>38</w:t>
      </w:r>
      <w:r>
        <w:rPr>
          <w:noProof/>
        </w:rPr>
        <w:fldChar w:fldCharType="end"/>
      </w:r>
    </w:p>
    <w:p w14:paraId="43B0CA19" w14:textId="1B921D2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4.7.6.2</w:t>
      </w:r>
      <w:r>
        <w:rPr>
          <w:rFonts w:asciiTheme="minorHAnsi" w:eastAsiaTheme="minorEastAsia" w:hAnsiTheme="minorHAnsi" w:cstheme="minorBidi"/>
          <w:noProof/>
          <w:kern w:val="2"/>
          <w:sz w:val="24"/>
          <w:szCs w:val="24"/>
          <w:lang w:eastAsia="en-GB"/>
          <w14:ligatures w14:val="standardContextual"/>
        </w:rPr>
        <w:tab/>
      </w:r>
      <w:r>
        <w:rPr>
          <w:noProof/>
        </w:rPr>
        <w:t>IABTC4 generation</w:t>
      </w:r>
      <w:r>
        <w:rPr>
          <w:noProof/>
        </w:rPr>
        <w:tab/>
      </w:r>
      <w:r>
        <w:rPr>
          <w:noProof/>
        </w:rPr>
        <w:fldChar w:fldCharType="begin"/>
      </w:r>
      <w:r>
        <w:rPr>
          <w:noProof/>
        </w:rPr>
        <w:instrText xml:space="preserve"> PAGEREF _Toc187261297 \h </w:instrText>
      </w:r>
      <w:r>
        <w:rPr>
          <w:noProof/>
        </w:rPr>
      </w:r>
      <w:r>
        <w:rPr>
          <w:noProof/>
        </w:rPr>
        <w:fldChar w:fldCharType="separate"/>
      </w:r>
      <w:r>
        <w:rPr>
          <w:noProof/>
        </w:rPr>
        <w:t>38</w:t>
      </w:r>
      <w:r>
        <w:rPr>
          <w:noProof/>
        </w:rPr>
        <w:fldChar w:fldCharType="end"/>
      </w:r>
    </w:p>
    <w:p w14:paraId="7046075B" w14:textId="417269B1"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4.7.6.3</w:t>
      </w:r>
      <w:r>
        <w:rPr>
          <w:rFonts w:asciiTheme="minorHAnsi" w:eastAsiaTheme="minorEastAsia" w:hAnsiTheme="minorHAnsi" w:cstheme="minorBidi"/>
          <w:noProof/>
          <w:kern w:val="2"/>
          <w:sz w:val="24"/>
          <w:szCs w:val="24"/>
          <w:lang w:eastAsia="en-GB"/>
          <w14:ligatures w14:val="standardContextual"/>
        </w:rPr>
        <w:tab/>
      </w:r>
      <w:r>
        <w:rPr>
          <w:noProof/>
        </w:rPr>
        <w:t>IABTC4 power allocation</w:t>
      </w:r>
      <w:r>
        <w:rPr>
          <w:noProof/>
        </w:rPr>
        <w:tab/>
      </w:r>
      <w:r>
        <w:rPr>
          <w:noProof/>
        </w:rPr>
        <w:fldChar w:fldCharType="begin"/>
      </w:r>
      <w:r>
        <w:rPr>
          <w:noProof/>
        </w:rPr>
        <w:instrText xml:space="preserve"> PAGEREF _Toc187261298 \h </w:instrText>
      </w:r>
      <w:r>
        <w:rPr>
          <w:noProof/>
        </w:rPr>
      </w:r>
      <w:r>
        <w:rPr>
          <w:noProof/>
        </w:rPr>
        <w:fldChar w:fldCharType="separate"/>
      </w:r>
      <w:r>
        <w:rPr>
          <w:noProof/>
        </w:rPr>
        <w:t>38</w:t>
      </w:r>
      <w:r>
        <w:rPr>
          <w:noProof/>
        </w:rPr>
        <w:fldChar w:fldCharType="end"/>
      </w:r>
    </w:p>
    <w:p w14:paraId="49952BF0" w14:textId="70D77BA1"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t>4.7.7</w:t>
      </w:r>
      <w:r>
        <w:rPr>
          <w:rFonts w:asciiTheme="minorHAnsi" w:eastAsiaTheme="minorEastAsia" w:hAnsiTheme="minorHAnsi" w:cstheme="minorBidi"/>
          <w:noProof/>
          <w:kern w:val="2"/>
          <w:sz w:val="24"/>
          <w:szCs w:val="24"/>
          <w:lang w:eastAsia="en-GB"/>
          <w14:ligatures w14:val="standardContextual"/>
        </w:rPr>
        <w:tab/>
      </w:r>
      <w:r>
        <w:rPr>
          <w:noProof/>
        </w:rPr>
        <w:t>IABTC5: Multi-band test configuration with high PSD per carrier</w:t>
      </w:r>
      <w:r>
        <w:rPr>
          <w:noProof/>
        </w:rPr>
        <w:tab/>
      </w:r>
      <w:r>
        <w:rPr>
          <w:noProof/>
        </w:rPr>
        <w:fldChar w:fldCharType="begin"/>
      </w:r>
      <w:r>
        <w:rPr>
          <w:noProof/>
        </w:rPr>
        <w:instrText xml:space="preserve"> PAGEREF _Toc187261299 \h </w:instrText>
      </w:r>
      <w:r>
        <w:rPr>
          <w:noProof/>
        </w:rPr>
      </w:r>
      <w:r>
        <w:rPr>
          <w:noProof/>
        </w:rPr>
        <w:fldChar w:fldCharType="separate"/>
      </w:r>
      <w:r>
        <w:rPr>
          <w:noProof/>
        </w:rPr>
        <w:t>39</w:t>
      </w:r>
      <w:r>
        <w:rPr>
          <w:noProof/>
        </w:rPr>
        <w:fldChar w:fldCharType="end"/>
      </w:r>
    </w:p>
    <w:p w14:paraId="7AC37604" w14:textId="109CBD7A"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_Toc187261300 \h </w:instrText>
      </w:r>
      <w:r>
        <w:rPr>
          <w:noProof/>
        </w:rPr>
      </w:r>
      <w:r>
        <w:rPr>
          <w:noProof/>
        </w:rPr>
        <w:fldChar w:fldCharType="separate"/>
      </w:r>
      <w:r>
        <w:rPr>
          <w:noProof/>
        </w:rPr>
        <w:t>39</w:t>
      </w:r>
      <w:r>
        <w:rPr>
          <w:noProof/>
        </w:rPr>
        <w:fldChar w:fldCharType="end"/>
      </w:r>
    </w:p>
    <w:p w14:paraId="379383DF" w14:textId="44C49B0A"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4.7.7.2</w:t>
      </w:r>
      <w:r>
        <w:rPr>
          <w:rFonts w:asciiTheme="minorHAnsi" w:eastAsiaTheme="minorEastAsia" w:hAnsiTheme="minorHAnsi" w:cstheme="minorBidi"/>
          <w:noProof/>
          <w:kern w:val="2"/>
          <w:sz w:val="24"/>
          <w:szCs w:val="24"/>
          <w:lang w:eastAsia="en-GB"/>
          <w14:ligatures w14:val="standardContextual"/>
        </w:rPr>
        <w:tab/>
      </w:r>
      <w:r>
        <w:rPr>
          <w:noProof/>
        </w:rPr>
        <w:t>IABTC5 generation</w:t>
      </w:r>
      <w:r>
        <w:rPr>
          <w:noProof/>
        </w:rPr>
        <w:tab/>
      </w:r>
      <w:r>
        <w:rPr>
          <w:noProof/>
        </w:rPr>
        <w:fldChar w:fldCharType="begin"/>
      </w:r>
      <w:r>
        <w:rPr>
          <w:noProof/>
        </w:rPr>
        <w:instrText xml:space="preserve"> PAGEREF _Toc187261301 \h </w:instrText>
      </w:r>
      <w:r>
        <w:rPr>
          <w:noProof/>
        </w:rPr>
      </w:r>
      <w:r>
        <w:rPr>
          <w:noProof/>
        </w:rPr>
        <w:fldChar w:fldCharType="separate"/>
      </w:r>
      <w:r>
        <w:rPr>
          <w:noProof/>
        </w:rPr>
        <w:t>39</w:t>
      </w:r>
      <w:r>
        <w:rPr>
          <w:noProof/>
        </w:rPr>
        <w:fldChar w:fldCharType="end"/>
      </w:r>
    </w:p>
    <w:p w14:paraId="3136C4C6" w14:textId="2159E1D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4.7.7.3</w:t>
      </w:r>
      <w:r>
        <w:rPr>
          <w:rFonts w:asciiTheme="minorHAnsi" w:eastAsiaTheme="minorEastAsia" w:hAnsiTheme="minorHAnsi" w:cstheme="minorBidi"/>
          <w:noProof/>
          <w:kern w:val="2"/>
          <w:sz w:val="24"/>
          <w:szCs w:val="24"/>
          <w:lang w:eastAsia="en-GB"/>
          <w14:ligatures w14:val="standardContextual"/>
        </w:rPr>
        <w:tab/>
      </w:r>
      <w:r>
        <w:rPr>
          <w:noProof/>
        </w:rPr>
        <w:t>IABTC5 power allocation</w:t>
      </w:r>
      <w:r>
        <w:rPr>
          <w:noProof/>
        </w:rPr>
        <w:tab/>
      </w:r>
      <w:r>
        <w:rPr>
          <w:noProof/>
        </w:rPr>
        <w:fldChar w:fldCharType="begin"/>
      </w:r>
      <w:r>
        <w:rPr>
          <w:noProof/>
        </w:rPr>
        <w:instrText xml:space="preserve"> PAGEREF _Toc187261302 \h </w:instrText>
      </w:r>
      <w:r>
        <w:rPr>
          <w:noProof/>
        </w:rPr>
      </w:r>
      <w:r>
        <w:rPr>
          <w:noProof/>
        </w:rPr>
        <w:fldChar w:fldCharType="separate"/>
      </w:r>
      <w:r>
        <w:rPr>
          <w:noProof/>
        </w:rPr>
        <w:t>39</w:t>
      </w:r>
      <w:r>
        <w:rPr>
          <w:noProof/>
        </w:rPr>
        <w:fldChar w:fldCharType="end"/>
      </w:r>
    </w:p>
    <w:p w14:paraId="1D27B3B4" w14:textId="3C34A29A"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4.8</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Applicability of requirements</w:t>
      </w:r>
      <w:r>
        <w:rPr>
          <w:noProof/>
        </w:rPr>
        <w:tab/>
      </w:r>
      <w:r>
        <w:rPr>
          <w:noProof/>
        </w:rPr>
        <w:fldChar w:fldCharType="begin"/>
      </w:r>
      <w:r>
        <w:rPr>
          <w:noProof/>
        </w:rPr>
        <w:instrText xml:space="preserve"> PAGEREF _Toc187261303 \h </w:instrText>
      </w:r>
      <w:r>
        <w:rPr>
          <w:noProof/>
        </w:rPr>
      </w:r>
      <w:r>
        <w:rPr>
          <w:noProof/>
        </w:rPr>
        <w:fldChar w:fldCharType="separate"/>
      </w:r>
      <w:r>
        <w:rPr>
          <w:noProof/>
        </w:rPr>
        <w:t>39</w:t>
      </w:r>
      <w:r>
        <w:rPr>
          <w:noProof/>
        </w:rPr>
        <w:fldChar w:fldCharType="end"/>
      </w:r>
    </w:p>
    <w:p w14:paraId="1725B6B7" w14:textId="53C16039"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_Toc187261304 \h </w:instrText>
      </w:r>
      <w:r>
        <w:rPr>
          <w:noProof/>
        </w:rPr>
      </w:r>
      <w:r>
        <w:rPr>
          <w:noProof/>
        </w:rPr>
        <w:fldChar w:fldCharType="separate"/>
      </w:r>
      <w:r>
        <w:rPr>
          <w:noProof/>
        </w:rPr>
        <w:t>39</w:t>
      </w:r>
      <w:r>
        <w:rPr>
          <w:noProof/>
        </w:rPr>
        <w:fldChar w:fldCharType="end"/>
      </w:r>
    </w:p>
    <w:p w14:paraId="1CDF5869" w14:textId="6CCD957E"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Requirement set applicability</w:t>
      </w:r>
      <w:r>
        <w:rPr>
          <w:noProof/>
        </w:rPr>
        <w:tab/>
      </w:r>
      <w:r>
        <w:rPr>
          <w:noProof/>
        </w:rPr>
        <w:fldChar w:fldCharType="begin"/>
      </w:r>
      <w:r>
        <w:rPr>
          <w:noProof/>
        </w:rPr>
        <w:instrText xml:space="preserve"> PAGEREF _Toc187261305 \h </w:instrText>
      </w:r>
      <w:r>
        <w:rPr>
          <w:noProof/>
        </w:rPr>
      </w:r>
      <w:r>
        <w:rPr>
          <w:noProof/>
        </w:rPr>
        <w:fldChar w:fldCharType="separate"/>
      </w:r>
      <w:r>
        <w:rPr>
          <w:noProof/>
        </w:rPr>
        <w:t>39</w:t>
      </w:r>
      <w:r>
        <w:rPr>
          <w:noProof/>
        </w:rPr>
        <w:fldChar w:fldCharType="end"/>
      </w:r>
    </w:p>
    <w:p w14:paraId="3F4F6406" w14:textId="0019458B"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t>4.8.3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w:t>
      </w:r>
      <w:r w:rsidRPr="00342657">
        <w:rPr>
          <w:rFonts w:eastAsiaTheme="minorEastAsia"/>
          <w:noProof/>
        </w:rPr>
        <w:t xml:space="preserve">test configurations for </w:t>
      </w:r>
      <w:r w:rsidRPr="00342657">
        <w:rPr>
          <w:noProof/>
          <w:snapToGrid w:val="0"/>
        </w:rPr>
        <w:t>single-band</w:t>
      </w:r>
      <w:r w:rsidRPr="00342657">
        <w:rPr>
          <w:i/>
          <w:noProof/>
          <w:snapToGrid w:val="0"/>
        </w:rPr>
        <w:t xml:space="preserve"> </w:t>
      </w:r>
      <w:r w:rsidRPr="00342657">
        <w:rPr>
          <w:rFonts w:eastAsiaTheme="minorEastAsia"/>
          <w:noProof/>
        </w:rPr>
        <w:t>operation</w:t>
      </w:r>
      <w:r>
        <w:rPr>
          <w:noProof/>
        </w:rPr>
        <w:tab/>
      </w:r>
      <w:r>
        <w:rPr>
          <w:noProof/>
        </w:rPr>
        <w:fldChar w:fldCharType="begin"/>
      </w:r>
      <w:r>
        <w:rPr>
          <w:noProof/>
        </w:rPr>
        <w:instrText xml:space="preserve"> PAGEREF _Toc187261306 \h </w:instrText>
      </w:r>
      <w:r>
        <w:rPr>
          <w:noProof/>
        </w:rPr>
      </w:r>
      <w:r>
        <w:rPr>
          <w:noProof/>
        </w:rPr>
        <w:fldChar w:fldCharType="separate"/>
      </w:r>
      <w:r>
        <w:rPr>
          <w:noProof/>
        </w:rPr>
        <w:t>40</w:t>
      </w:r>
      <w:r>
        <w:rPr>
          <w:noProof/>
        </w:rPr>
        <w:fldChar w:fldCharType="end"/>
      </w:r>
    </w:p>
    <w:p w14:paraId="63BD16A4" w14:textId="43AD9FED"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4.8.4</w:t>
      </w:r>
      <w:r>
        <w:rPr>
          <w:rFonts w:asciiTheme="minorHAnsi" w:eastAsiaTheme="minorEastAsia" w:hAnsiTheme="minorHAnsi" w:cstheme="minorBidi"/>
          <w:noProof/>
          <w:kern w:val="2"/>
          <w:sz w:val="24"/>
          <w:szCs w:val="24"/>
          <w:lang w:eastAsia="en-GB"/>
          <w14:ligatures w14:val="standardContextual"/>
        </w:rPr>
        <w:tab/>
      </w:r>
      <w:r>
        <w:rPr>
          <w:noProof/>
        </w:rPr>
        <w:t>Applicability of</w:t>
      </w:r>
      <w:r w:rsidRPr="00342657">
        <w:rPr>
          <w:rFonts w:eastAsiaTheme="minorEastAsia"/>
          <w:noProof/>
        </w:rPr>
        <w:t xml:space="preserve"> test configurations for </w:t>
      </w:r>
      <w:r w:rsidRPr="00342657">
        <w:rPr>
          <w:iCs/>
          <w:noProof/>
        </w:rPr>
        <w:t>multi-band</w:t>
      </w:r>
      <w:r w:rsidRPr="00342657">
        <w:rPr>
          <w:i/>
          <w:iCs/>
          <w:noProof/>
        </w:rPr>
        <w:t xml:space="preserve"> </w:t>
      </w:r>
      <w:r w:rsidRPr="00342657">
        <w:rPr>
          <w:rFonts w:eastAsiaTheme="minorEastAsia"/>
          <w:noProof/>
        </w:rPr>
        <w:t>operation</w:t>
      </w:r>
      <w:r>
        <w:rPr>
          <w:noProof/>
        </w:rPr>
        <w:tab/>
      </w:r>
      <w:r>
        <w:rPr>
          <w:noProof/>
        </w:rPr>
        <w:fldChar w:fldCharType="begin"/>
      </w:r>
      <w:r>
        <w:rPr>
          <w:noProof/>
        </w:rPr>
        <w:instrText xml:space="preserve"> PAGEREF _Toc187261307 \h </w:instrText>
      </w:r>
      <w:r>
        <w:rPr>
          <w:noProof/>
        </w:rPr>
      </w:r>
      <w:r>
        <w:rPr>
          <w:noProof/>
        </w:rPr>
        <w:fldChar w:fldCharType="separate"/>
      </w:r>
      <w:r>
        <w:rPr>
          <w:noProof/>
        </w:rPr>
        <w:t>41</w:t>
      </w:r>
      <w:r>
        <w:rPr>
          <w:noProof/>
        </w:rPr>
        <w:fldChar w:fldCharType="end"/>
      </w:r>
    </w:p>
    <w:p w14:paraId="681A70F6" w14:textId="02688598"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RF channels and test models</w:t>
      </w:r>
      <w:r>
        <w:rPr>
          <w:noProof/>
        </w:rPr>
        <w:tab/>
      </w:r>
      <w:r>
        <w:rPr>
          <w:noProof/>
        </w:rPr>
        <w:fldChar w:fldCharType="begin"/>
      </w:r>
      <w:r>
        <w:rPr>
          <w:noProof/>
        </w:rPr>
        <w:instrText xml:space="preserve"> PAGEREF _Toc187261308 \h </w:instrText>
      </w:r>
      <w:r>
        <w:rPr>
          <w:noProof/>
        </w:rPr>
      </w:r>
      <w:r>
        <w:rPr>
          <w:noProof/>
        </w:rPr>
        <w:fldChar w:fldCharType="separate"/>
      </w:r>
      <w:r>
        <w:rPr>
          <w:noProof/>
        </w:rPr>
        <w:t>42</w:t>
      </w:r>
      <w:r>
        <w:rPr>
          <w:noProof/>
        </w:rPr>
        <w:fldChar w:fldCharType="end"/>
      </w:r>
    </w:p>
    <w:p w14:paraId="596C6FF9" w14:textId="1FDBF471"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zh-CN"/>
        </w:rPr>
        <w:t>4.9.1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zh-CN"/>
        </w:rPr>
        <w:t>RF channels</w:t>
      </w:r>
      <w:r>
        <w:rPr>
          <w:noProof/>
        </w:rPr>
        <w:tab/>
      </w:r>
      <w:r>
        <w:rPr>
          <w:noProof/>
        </w:rPr>
        <w:fldChar w:fldCharType="begin"/>
      </w:r>
      <w:r>
        <w:rPr>
          <w:noProof/>
        </w:rPr>
        <w:instrText xml:space="preserve"> PAGEREF _Toc187261309 \h </w:instrText>
      </w:r>
      <w:r>
        <w:rPr>
          <w:noProof/>
        </w:rPr>
      </w:r>
      <w:r>
        <w:rPr>
          <w:noProof/>
        </w:rPr>
        <w:fldChar w:fldCharType="separate"/>
      </w:r>
      <w:r>
        <w:rPr>
          <w:noProof/>
        </w:rPr>
        <w:t>42</w:t>
      </w:r>
      <w:r>
        <w:rPr>
          <w:noProof/>
        </w:rPr>
        <w:fldChar w:fldCharType="end"/>
      </w:r>
    </w:p>
    <w:p w14:paraId="30107ECC" w14:textId="412B7D0D"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models</w:t>
      </w:r>
      <w:r>
        <w:rPr>
          <w:noProof/>
        </w:rPr>
        <w:tab/>
      </w:r>
      <w:r>
        <w:rPr>
          <w:noProof/>
        </w:rPr>
        <w:fldChar w:fldCharType="begin"/>
      </w:r>
      <w:r>
        <w:rPr>
          <w:noProof/>
        </w:rPr>
        <w:instrText xml:space="preserve"> PAGEREF _Toc187261310 \h </w:instrText>
      </w:r>
      <w:r>
        <w:rPr>
          <w:noProof/>
        </w:rPr>
      </w:r>
      <w:r>
        <w:rPr>
          <w:noProof/>
        </w:rPr>
        <w:fldChar w:fldCharType="separate"/>
      </w:r>
      <w:r>
        <w:rPr>
          <w:noProof/>
        </w:rPr>
        <w:t>43</w:t>
      </w:r>
      <w:r>
        <w:rPr>
          <w:noProof/>
        </w:rPr>
        <w:fldChar w:fldCharType="end"/>
      </w:r>
    </w:p>
    <w:p w14:paraId="03DD1BB3" w14:textId="4350B7B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_Toc187261311 \h </w:instrText>
      </w:r>
      <w:r>
        <w:rPr>
          <w:noProof/>
        </w:rPr>
      </w:r>
      <w:r>
        <w:rPr>
          <w:noProof/>
        </w:rPr>
        <w:fldChar w:fldCharType="separate"/>
      </w:r>
      <w:r>
        <w:rPr>
          <w:noProof/>
        </w:rPr>
        <w:t>43</w:t>
      </w:r>
      <w:r>
        <w:rPr>
          <w:noProof/>
        </w:rPr>
        <w:fldChar w:fldCharType="end"/>
      </w:r>
    </w:p>
    <w:p w14:paraId="547C4F5C" w14:textId="1464CB70"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FR1 test models for IAB-DU</w:t>
      </w:r>
      <w:r>
        <w:rPr>
          <w:noProof/>
        </w:rPr>
        <w:tab/>
      </w:r>
      <w:r>
        <w:rPr>
          <w:noProof/>
        </w:rPr>
        <w:fldChar w:fldCharType="begin"/>
      </w:r>
      <w:r>
        <w:rPr>
          <w:noProof/>
        </w:rPr>
        <w:instrText xml:space="preserve"> PAGEREF _Toc187261312 \h </w:instrText>
      </w:r>
      <w:r>
        <w:rPr>
          <w:noProof/>
        </w:rPr>
      </w:r>
      <w:r>
        <w:rPr>
          <w:noProof/>
        </w:rPr>
        <w:fldChar w:fldCharType="separate"/>
      </w:r>
      <w:r>
        <w:rPr>
          <w:noProof/>
        </w:rPr>
        <w:t>43</w:t>
      </w:r>
      <w:r>
        <w:rPr>
          <w:noProof/>
        </w:rPr>
        <w:fldChar w:fldCharType="end"/>
      </w:r>
    </w:p>
    <w:p w14:paraId="3FFD5224" w14:textId="107F74E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FR1 test models for IAB-MT</w:t>
      </w:r>
      <w:r>
        <w:rPr>
          <w:noProof/>
        </w:rPr>
        <w:tab/>
      </w:r>
      <w:r>
        <w:rPr>
          <w:noProof/>
        </w:rPr>
        <w:fldChar w:fldCharType="begin"/>
      </w:r>
      <w:r>
        <w:rPr>
          <w:noProof/>
        </w:rPr>
        <w:instrText xml:space="preserve"> PAGEREF _Toc187261313 \h </w:instrText>
      </w:r>
      <w:r>
        <w:rPr>
          <w:noProof/>
        </w:rPr>
      </w:r>
      <w:r>
        <w:rPr>
          <w:noProof/>
        </w:rPr>
        <w:fldChar w:fldCharType="separate"/>
      </w:r>
      <w:r>
        <w:rPr>
          <w:noProof/>
        </w:rPr>
        <w:t>44</w:t>
      </w:r>
      <w:r>
        <w:rPr>
          <w:noProof/>
        </w:rPr>
        <w:fldChar w:fldCharType="end"/>
      </w:r>
    </w:p>
    <w:p w14:paraId="7445011F" w14:textId="1E5B473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_Toc187261314 \h </w:instrText>
      </w:r>
      <w:r>
        <w:rPr>
          <w:noProof/>
        </w:rPr>
      </w:r>
      <w:r>
        <w:rPr>
          <w:noProof/>
        </w:rPr>
        <w:fldChar w:fldCharType="separate"/>
      </w:r>
      <w:r>
        <w:rPr>
          <w:noProof/>
        </w:rPr>
        <w:t>44</w:t>
      </w:r>
      <w:r>
        <w:rPr>
          <w:noProof/>
        </w:rPr>
        <w:fldChar w:fldCharType="end"/>
      </w:r>
    </w:p>
    <w:p w14:paraId="1648FE7F" w14:textId="1DAD0A80"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FR1 test model 1.1 (IAB-MT-FR1-TM1.1)</w:t>
      </w:r>
      <w:r>
        <w:rPr>
          <w:noProof/>
        </w:rPr>
        <w:tab/>
      </w:r>
      <w:r>
        <w:rPr>
          <w:noProof/>
        </w:rPr>
        <w:fldChar w:fldCharType="begin"/>
      </w:r>
      <w:r>
        <w:rPr>
          <w:noProof/>
        </w:rPr>
        <w:instrText xml:space="preserve"> PAGEREF _Toc187261315 \h </w:instrText>
      </w:r>
      <w:r>
        <w:rPr>
          <w:noProof/>
        </w:rPr>
      </w:r>
      <w:r>
        <w:rPr>
          <w:noProof/>
        </w:rPr>
        <w:fldChar w:fldCharType="separate"/>
      </w:r>
      <w:r>
        <w:rPr>
          <w:noProof/>
        </w:rPr>
        <w:t>45</w:t>
      </w:r>
      <w:r>
        <w:rPr>
          <w:noProof/>
        </w:rPr>
        <w:fldChar w:fldCharType="end"/>
      </w:r>
    </w:p>
    <w:p w14:paraId="095807E9" w14:textId="0DD05C6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FR1 test model 2 (IAB-MT-FR1-TM2)</w:t>
      </w:r>
      <w:r>
        <w:rPr>
          <w:noProof/>
        </w:rPr>
        <w:tab/>
      </w:r>
      <w:r>
        <w:rPr>
          <w:noProof/>
        </w:rPr>
        <w:fldChar w:fldCharType="begin"/>
      </w:r>
      <w:r>
        <w:rPr>
          <w:noProof/>
        </w:rPr>
        <w:instrText xml:space="preserve"> PAGEREF _Toc187261316 \h </w:instrText>
      </w:r>
      <w:r>
        <w:rPr>
          <w:noProof/>
        </w:rPr>
      </w:r>
      <w:r>
        <w:rPr>
          <w:noProof/>
        </w:rPr>
        <w:fldChar w:fldCharType="separate"/>
      </w:r>
      <w:r>
        <w:rPr>
          <w:noProof/>
        </w:rPr>
        <w:t>45</w:t>
      </w:r>
      <w:r>
        <w:rPr>
          <w:noProof/>
        </w:rPr>
        <w:fldChar w:fldCharType="end"/>
      </w:r>
    </w:p>
    <w:p w14:paraId="11342AD9" w14:textId="2C29E9F4"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Pr>
          <w:noProof/>
        </w:rPr>
        <w:t>4.9.2.3.3a</w:t>
      </w:r>
      <w:r>
        <w:rPr>
          <w:rFonts w:asciiTheme="minorHAnsi" w:eastAsiaTheme="minorEastAsia" w:hAnsiTheme="minorHAnsi" w:cstheme="minorBidi"/>
          <w:noProof/>
          <w:kern w:val="2"/>
          <w:sz w:val="24"/>
          <w:szCs w:val="24"/>
          <w:lang w:eastAsia="en-GB"/>
          <w14:ligatures w14:val="standardContextual"/>
        </w:rPr>
        <w:tab/>
      </w:r>
      <w:r>
        <w:rPr>
          <w:noProof/>
        </w:rPr>
        <w:t>FR1 test model 2a (IAB-MT-FR1-TM2a)</w:t>
      </w:r>
      <w:r>
        <w:rPr>
          <w:noProof/>
        </w:rPr>
        <w:tab/>
      </w:r>
      <w:r>
        <w:rPr>
          <w:noProof/>
        </w:rPr>
        <w:fldChar w:fldCharType="begin"/>
      </w:r>
      <w:r>
        <w:rPr>
          <w:noProof/>
        </w:rPr>
        <w:instrText xml:space="preserve"> PAGEREF _Toc187261317 \h </w:instrText>
      </w:r>
      <w:r>
        <w:rPr>
          <w:noProof/>
        </w:rPr>
      </w:r>
      <w:r>
        <w:rPr>
          <w:noProof/>
        </w:rPr>
        <w:fldChar w:fldCharType="separate"/>
      </w:r>
      <w:r>
        <w:rPr>
          <w:noProof/>
        </w:rPr>
        <w:t>45</w:t>
      </w:r>
      <w:r>
        <w:rPr>
          <w:noProof/>
        </w:rPr>
        <w:fldChar w:fldCharType="end"/>
      </w:r>
    </w:p>
    <w:p w14:paraId="195C78F6" w14:textId="68E9116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FR1 test model 3.1 (IAB-MT-FR1-TM3.1)</w:t>
      </w:r>
      <w:r>
        <w:rPr>
          <w:noProof/>
        </w:rPr>
        <w:tab/>
      </w:r>
      <w:r>
        <w:rPr>
          <w:noProof/>
        </w:rPr>
        <w:fldChar w:fldCharType="begin"/>
      </w:r>
      <w:r>
        <w:rPr>
          <w:noProof/>
        </w:rPr>
        <w:instrText xml:space="preserve"> PAGEREF _Toc187261318 \h </w:instrText>
      </w:r>
      <w:r>
        <w:rPr>
          <w:noProof/>
        </w:rPr>
      </w:r>
      <w:r>
        <w:rPr>
          <w:noProof/>
        </w:rPr>
        <w:fldChar w:fldCharType="separate"/>
      </w:r>
      <w:r>
        <w:rPr>
          <w:noProof/>
        </w:rPr>
        <w:t>46</w:t>
      </w:r>
      <w:r>
        <w:rPr>
          <w:noProof/>
        </w:rPr>
        <w:fldChar w:fldCharType="end"/>
      </w:r>
    </w:p>
    <w:p w14:paraId="0B993CB4" w14:textId="421EE98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4.9.2.3.5</w:t>
      </w:r>
      <w:r>
        <w:rPr>
          <w:rFonts w:asciiTheme="minorHAnsi" w:eastAsiaTheme="minorEastAsia" w:hAnsiTheme="minorHAnsi" w:cstheme="minorBidi"/>
          <w:noProof/>
          <w:kern w:val="2"/>
          <w:sz w:val="24"/>
          <w:szCs w:val="24"/>
          <w:lang w:eastAsia="en-GB"/>
          <w14:ligatures w14:val="standardContextual"/>
        </w:rPr>
        <w:tab/>
      </w:r>
      <w:r>
        <w:rPr>
          <w:noProof/>
        </w:rPr>
        <w:t>FR1 test model 3.1a</w:t>
      </w:r>
      <w:r w:rsidRPr="00342657">
        <w:rPr>
          <w:rFonts w:eastAsiaTheme="minorEastAsia"/>
          <w:noProof/>
        </w:rPr>
        <w:t xml:space="preserve"> (IAB-MT-FR1-TM3.1a)</w:t>
      </w:r>
      <w:r>
        <w:rPr>
          <w:noProof/>
        </w:rPr>
        <w:tab/>
      </w:r>
      <w:r>
        <w:rPr>
          <w:noProof/>
        </w:rPr>
        <w:fldChar w:fldCharType="begin"/>
      </w:r>
      <w:r>
        <w:rPr>
          <w:noProof/>
        </w:rPr>
        <w:instrText xml:space="preserve"> PAGEREF _Toc187261319 \h </w:instrText>
      </w:r>
      <w:r>
        <w:rPr>
          <w:noProof/>
        </w:rPr>
      </w:r>
      <w:r>
        <w:rPr>
          <w:noProof/>
        </w:rPr>
        <w:fldChar w:fldCharType="separate"/>
      </w:r>
      <w:r>
        <w:rPr>
          <w:noProof/>
        </w:rPr>
        <w:t>46</w:t>
      </w:r>
      <w:r>
        <w:rPr>
          <w:noProof/>
        </w:rPr>
        <w:fldChar w:fldCharType="end"/>
      </w:r>
    </w:p>
    <w:p w14:paraId="10BA75DF" w14:textId="2300206C"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Data content of Physical channels and Signals</w:t>
      </w:r>
      <w:r w:rsidRPr="00342657">
        <w:rPr>
          <w:rFonts w:eastAsiaTheme="minorEastAsia"/>
          <w:noProof/>
          <w:lang w:eastAsia="zh-CN"/>
        </w:rPr>
        <w:t xml:space="preserve"> for IAB-MT-FR1-TM</w:t>
      </w:r>
      <w:r>
        <w:rPr>
          <w:noProof/>
        </w:rPr>
        <w:tab/>
      </w:r>
      <w:r>
        <w:rPr>
          <w:noProof/>
        </w:rPr>
        <w:fldChar w:fldCharType="begin"/>
      </w:r>
      <w:r>
        <w:rPr>
          <w:noProof/>
        </w:rPr>
        <w:instrText xml:space="preserve"> PAGEREF _Toc187261320 \h </w:instrText>
      </w:r>
      <w:r>
        <w:rPr>
          <w:noProof/>
        </w:rPr>
      </w:r>
      <w:r>
        <w:rPr>
          <w:noProof/>
        </w:rPr>
        <w:fldChar w:fldCharType="separate"/>
      </w:r>
      <w:r>
        <w:rPr>
          <w:noProof/>
        </w:rPr>
        <w:t>46</w:t>
      </w:r>
      <w:r>
        <w:rPr>
          <w:noProof/>
        </w:rPr>
        <w:fldChar w:fldCharType="end"/>
      </w:r>
    </w:p>
    <w:p w14:paraId="5C48B37E" w14:textId="7BC2496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_Toc187261321 \h </w:instrText>
      </w:r>
      <w:r>
        <w:rPr>
          <w:noProof/>
        </w:rPr>
      </w:r>
      <w:r>
        <w:rPr>
          <w:noProof/>
        </w:rPr>
        <w:fldChar w:fldCharType="separate"/>
      </w:r>
      <w:r>
        <w:rPr>
          <w:noProof/>
        </w:rPr>
        <w:t>46</w:t>
      </w:r>
      <w:r>
        <w:rPr>
          <w:noProof/>
        </w:rPr>
        <w:fldChar w:fldCharType="end"/>
      </w:r>
    </w:p>
    <w:p w14:paraId="6C1ACD8D" w14:textId="157507CC"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PUSCH</w:t>
      </w:r>
      <w:r>
        <w:rPr>
          <w:noProof/>
        </w:rPr>
        <w:tab/>
      </w:r>
      <w:r>
        <w:rPr>
          <w:noProof/>
        </w:rPr>
        <w:fldChar w:fldCharType="begin"/>
      </w:r>
      <w:r>
        <w:rPr>
          <w:noProof/>
        </w:rPr>
        <w:instrText xml:space="preserve"> PAGEREF _Toc187261322 \h </w:instrText>
      </w:r>
      <w:r>
        <w:rPr>
          <w:noProof/>
        </w:rPr>
      </w:r>
      <w:r>
        <w:rPr>
          <w:noProof/>
        </w:rPr>
        <w:fldChar w:fldCharType="separate"/>
      </w:r>
      <w:r>
        <w:rPr>
          <w:noProof/>
        </w:rPr>
        <w:t>47</w:t>
      </w:r>
      <w:r>
        <w:rPr>
          <w:noProof/>
        </w:rPr>
        <w:fldChar w:fldCharType="end"/>
      </w:r>
    </w:p>
    <w:p w14:paraId="5B4C7FD3" w14:textId="0776CF6A"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4.10</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Requirements for contiguous and non-contiguous spectrum</w:t>
      </w:r>
      <w:r>
        <w:rPr>
          <w:noProof/>
        </w:rPr>
        <w:tab/>
      </w:r>
      <w:r>
        <w:rPr>
          <w:noProof/>
        </w:rPr>
        <w:fldChar w:fldCharType="begin"/>
      </w:r>
      <w:r>
        <w:rPr>
          <w:noProof/>
        </w:rPr>
        <w:instrText xml:space="preserve"> PAGEREF _Toc187261323 \h </w:instrText>
      </w:r>
      <w:r>
        <w:rPr>
          <w:noProof/>
        </w:rPr>
      </w:r>
      <w:r>
        <w:rPr>
          <w:noProof/>
        </w:rPr>
        <w:fldChar w:fldCharType="separate"/>
      </w:r>
      <w:r>
        <w:rPr>
          <w:noProof/>
        </w:rPr>
        <w:t>47</w:t>
      </w:r>
      <w:r>
        <w:rPr>
          <w:noProof/>
        </w:rPr>
        <w:fldChar w:fldCharType="end"/>
      </w:r>
    </w:p>
    <w:p w14:paraId="20D0A72F" w14:textId="7806AB80"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Requirements for IAB capable of multi-band operation</w:t>
      </w:r>
      <w:r>
        <w:rPr>
          <w:noProof/>
        </w:rPr>
        <w:tab/>
      </w:r>
      <w:r>
        <w:rPr>
          <w:noProof/>
        </w:rPr>
        <w:fldChar w:fldCharType="begin"/>
      </w:r>
      <w:r>
        <w:rPr>
          <w:noProof/>
        </w:rPr>
        <w:instrText xml:space="preserve"> PAGEREF _Toc187261324 \h </w:instrText>
      </w:r>
      <w:r>
        <w:rPr>
          <w:noProof/>
        </w:rPr>
      </w:r>
      <w:r>
        <w:rPr>
          <w:noProof/>
        </w:rPr>
        <w:fldChar w:fldCharType="separate"/>
      </w:r>
      <w:r>
        <w:rPr>
          <w:noProof/>
        </w:rPr>
        <w:t>47</w:t>
      </w:r>
      <w:r>
        <w:rPr>
          <w:noProof/>
        </w:rPr>
        <w:fldChar w:fldCharType="end"/>
      </w:r>
    </w:p>
    <w:p w14:paraId="7FAA6E44" w14:textId="570D753E"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Format and interpretation of tests</w:t>
      </w:r>
      <w:r>
        <w:rPr>
          <w:noProof/>
        </w:rPr>
        <w:tab/>
      </w:r>
      <w:r>
        <w:rPr>
          <w:noProof/>
        </w:rPr>
        <w:fldChar w:fldCharType="begin"/>
      </w:r>
      <w:r>
        <w:rPr>
          <w:noProof/>
        </w:rPr>
        <w:instrText xml:space="preserve"> PAGEREF _Toc187261325 \h </w:instrText>
      </w:r>
      <w:r>
        <w:rPr>
          <w:noProof/>
        </w:rPr>
      </w:r>
      <w:r>
        <w:rPr>
          <w:noProof/>
        </w:rPr>
        <w:fldChar w:fldCharType="separate"/>
      </w:r>
      <w:r>
        <w:rPr>
          <w:noProof/>
        </w:rPr>
        <w:t>48</w:t>
      </w:r>
      <w:r>
        <w:rPr>
          <w:noProof/>
        </w:rPr>
        <w:fldChar w:fldCharType="end"/>
      </w:r>
    </w:p>
    <w:p w14:paraId="48552FBF" w14:textId="35EE8E28"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efficiency optimization</w:t>
      </w:r>
      <w:r>
        <w:rPr>
          <w:noProof/>
        </w:rPr>
        <w:tab/>
      </w:r>
      <w:r>
        <w:rPr>
          <w:noProof/>
        </w:rPr>
        <w:fldChar w:fldCharType="begin"/>
      </w:r>
      <w:r>
        <w:rPr>
          <w:noProof/>
        </w:rPr>
        <w:instrText xml:space="preserve"> PAGEREF _Toc187261326 \h </w:instrText>
      </w:r>
      <w:r>
        <w:rPr>
          <w:noProof/>
        </w:rPr>
      </w:r>
      <w:r>
        <w:rPr>
          <w:noProof/>
        </w:rPr>
        <w:fldChar w:fldCharType="separate"/>
      </w:r>
      <w:r>
        <w:rPr>
          <w:noProof/>
        </w:rPr>
        <w:t>49</w:t>
      </w:r>
      <w:r>
        <w:rPr>
          <w:noProof/>
        </w:rPr>
        <w:fldChar w:fldCharType="end"/>
      </w:r>
    </w:p>
    <w:p w14:paraId="071594C5" w14:textId="2CCD6EA8"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Operating bands and channel arrangement</w:t>
      </w:r>
      <w:r>
        <w:rPr>
          <w:noProof/>
        </w:rPr>
        <w:tab/>
      </w:r>
      <w:r>
        <w:rPr>
          <w:noProof/>
        </w:rPr>
        <w:fldChar w:fldCharType="begin"/>
      </w:r>
      <w:r>
        <w:rPr>
          <w:noProof/>
        </w:rPr>
        <w:instrText xml:space="preserve"> PAGEREF _Toc187261327 \h </w:instrText>
      </w:r>
      <w:r>
        <w:rPr>
          <w:noProof/>
        </w:rPr>
      </w:r>
      <w:r>
        <w:rPr>
          <w:noProof/>
        </w:rPr>
        <w:fldChar w:fldCharType="separate"/>
      </w:r>
      <w:r>
        <w:rPr>
          <w:noProof/>
        </w:rPr>
        <w:t>51</w:t>
      </w:r>
      <w:r>
        <w:rPr>
          <w:noProof/>
        </w:rPr>
        <w:fldChar w:fldCharType="end"/>
      </w:r>
    </w:p>
    <w:p w14:paraId="61F90FFF" w14:textId="35B964EC"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Conducted transmitter characteristics (IAB-DU and IAB-MT)</w:t>
      </w:r>
      <w:r>
        <w:rPr>
          <w:noProof/>
        </w:rPr>
        <w:tab/>
      </w:r>
      <w:r>
        <w:rPr>
          <w:noProof/>
        </w:rPr>
        <w:fldChar w:fldCharType="begin"/>
      </w:r>
      <w:r>
        <w:rPr>
          <w:noProof/>
        </w:rPr>
        <w:instrText xml:space="preserve"> PAGEREF _Toc187261328 \h </w:instrText>
      </w:r>
      <w:r>
        <w:rPr>
          <w:noProof/>
        </w:rPr>
      </w:r>
      <w:r>
        <w:rPr>
          <w:noProof/>
        </w:rPr>
        <w:fldChar w:fldCharType="separate"/>
      </w:r>
      <w:r>
        <w:rPr>
          <w:noProof/>
        </w:rPr>
        <w:t>52</w:t>
      </w:r>
      <w:r>
        <w:rPr>
          <w:noProof/>
        </w:rPr>
        <w:fldChar w:fldCharType="end"/>
      </w:r>
    </w:p>
    <w:p w14:paraId="2AE79FF3" w14:textId="2C9CAF63"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_Toc187261329 \h </w:instrText>
      </w:r>
      <w:r>
        <w:rPr>
          <w:noProof/>
        </w:rPr>
      </w:r>
      <w:r>
        <w:rPr>
          <w:noProof/>
        </w:rPr>
        <w:fldChar w:fldCharType="separate"/>
      </w:r>
      <w:r>
        <w:rPr>
          <w:noProof/>
        </w:rPr>
        <w:t>52</w:t>
      </w:r>
      <w:r>
        <w:rPr>
          <w:noProof/>
        </w:rPr>
        <w:fldChar w:fldCharType="end"/>
      </w:r>
    </w:p>
    <w:p w14:paraId="12EFFFDA" w14:textId="6E5B4658"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zh-CN"/>
        </w:rPr>
        <w:t xml:space="preserve">IAB </w:t>
      </w:r>
      <w:r w:rsidRPr="00342657">
        <w:rPr>
          <w:rFonts w:eastAsiaTheme="minorEastAsia"/>
          <w:noProof/>
        </w:rPr>
        <w:t>output power</w:t>
      </w:r>
      <w:r>
        <w:rPr>
          <w:noProof/>
        </w:rPr>
        <w:tab/>
      </w:r>
      <w:r>
        <w:rPr>
          <w:noProof/>
        </w:rPr>
        <w:fldChar w:fldCharType="begin"/>
      </w:r>
      <w:r>
        <w:rPr>
          <w:noProof/>
        </w:rPr>
        <w:instrText xml:space="preserve"> PAGEREF _Toc187261330 \h </w:instrText>
      </w:r>
      <w:r>
        <w:rPr>
          <w:noProof/>
        </w:rPr>
      </w:r>
      <w:r>
        <w:rPr>
          <w:noProof/>
        </w:rPr>
        <w:fldChar w:fldCharType="separate"/>
      </w:r>
      <w:r>
        <w:rPr>
          <w:noProof/>
        </w:rPr>
        <w:t>52</w:t>
      </w:r>
      <w:r>
        <w:rPr>
          <w:noProof/>
        </w:rPr>
        <w:fldChar w:fldCharType="end"/>
      </w:r>
    </w:p>
    <w:p w14:paraId="1C37081E" w14:textId="000FB2EB"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_Toc187261331 \h </w:instrText>
      </w:r>
      <w:r>
        <w:rPr>
          <w:noProof/>
        </w:rPr>
      </w:r>
      <w:r>
        <w:rPr>
          <w:noProof/>
        </w:rPr>
        <w:fldChar w:fldCharType="separate"/>
      </w:r>
      <w:r>
        <w:rPr>
          <w:noProof/>
        </w:rPr>
        <w:t>52</w:t>
      </w:r>
      <w:r>
        <w:rPr>
          <w:noProof/>
        </w:rPr>
        <w:fldChar w:fldCharType="end"/>
      </w:r>
    </w:p>
    <w:p w14:paraId="063F2A0A" w14:textId="0B26992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_Toc187261332 \h </w:instrText>
      </w:r>
      <w:r>
        <w:rPr>
          <w:noProof/>
        </w:rPr>
      </w:r>
      <w:r>
        <w:rPr>
          <w:noProof/>
        </w:rPr>
        <w:fldChar w:fldCharType="separate"/>
      </w:r>
      <w:r>
        <w:rPr>
          <w:noProof/>
        </w:rPr>
        <w:t>53</w:t>
      </w:r>
      <w:r>
        <w:rPr>
          <w:noProof/>
        </w:rPr>
        <w:fldChar w:fldCharType="end"/>
      </w:r>
    </w:p>
    <w:p w14:paraId="403C6B85" w14:textId="058FB220"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_Toc187261333 \h </w:instrText>
      </w:r>
      <w:r>
        <w:rPr>
          <w:noProof/>
        </w:rPr>
      </w:r>
      <w:r>
        <w:rPr>
          <w:noProof/>
        </w:rPr>
        <w:fldChar w:fldCharType="separate"/>
      </w:r>
      <w:r>
        <w:rPr>
          <w:noProof/>
        </w:rPr>
        <w:t>53</w:t>
      </w:r>
      <w:r>
        <w:rPr>
          <w:noProof/>
        </w:rPr>
        <w:fldChar w:fldCharType="end"/>
      </w:r>
    </w:p>
    <w:p w14:paraId="68F59565" w14:textId="35F5B55E"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_Toc187261334 \h </w:instrText>
      </w:r>
      <w:r>
        <w:rPr>
          <w:noProof/>
        </w:rPr>
      </w:r>
      <w:r>
        <w:rPr>
          <w:noProof/>
        </w:rPr>
        <w:fldChar w:fldCharType="separate"/>
      </w:r>
      <w:r>
        <w:rPr>
          <w:noProof/>
        </w:rPr>
        <w:t>53</w:t>
      </w:r>
      <w:r>
        <w:rPr>
          <w:noProof/>
        </w:rPr>
        <w:fldChar w:fldCharType="end"/>
      </w:r>
    </w:p>
    <w:p w14:paraId="307139DB" w14:textId="14BF23D1"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6.2.4.1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_Toc187261335 \h </w:instrText>
      </w:r>
      <w:r>
        <w:rPr>
          <w:noProof/>
        </w:rPr>
      </w:r>
      <w:r>
        <w:rPr>
          <w:noProof/>
        </w:rPr>
        <w:fldChar w:fldCharType="separate"/>
      </w:r>
      <w:r>
        <w:rPr>
          <w:noProof/>
        </w:rPr>
        <w:t>53</w:t>
      </w:r>
      <w:r>
        <w:rPr>
          <w:noProof/>
        </w:rPr>
        <w:fldChar w:fldCharType="end"/>
      </w:r>
    </w:p>
    <w:p w14:paraId="02C54B32" w14:textId="7F9A642D"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6.2.4.2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_Toc187261336 \h </w:instrText>
      </w:r>
      <w:r>
        <w:rPr>
          <w:noProof/>
        </w:rPr>
      </w:r>
      <w:r>
        <w:rPr>
          <w:noProof/>
        </w:rPr>
        <w:fldChar w:fldCharType="separate"/>
      </w:r>
      <w:r>
        <w:rPr>
          <w:noProof/>
        </w:rPr>
        <w:t>53</w:t>
      </w:r>
      <w:r>
        <w:rPr>
          <w:noProof/>
        </w:rPr>
        <w:fldChar w:fldCharType="end"/>
      </w:r>
    </w:p>
    <w:p w14:paraId="65E27F53" w14:textId="73073EB8"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6.2.5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_Toc187261337 \h </w:instrText>
      </w:r>
      <w:r>
        <w:rPr>
          <w:noProof/>
        </w:rPr>
      </w:r>
      <w:r>
        <w:rPr>
          <w:noProof/>
        </w:rPr>
        <w:fldChar w:fldCharType="separate"/>
      </w:r>
      <w:r>
        <w:rPr>
          <w:noProof/>
        </w:rPr>
        <w:t>54</w:t>
      </w:r>
      <w:r>
        <w:rPr>
          <w:noProof/>
        </w:rPr>
        <w:fldChar w:fldCharType="end"/>
      </w:r>
    </w:p>
    <w:p w14:paraId="3D3B7BE8" w14:textId="6989FEE5"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Output power dynamics</w:t>
      </w:r>
      <w:r>
        <w:rPr>
          <w:noProof/>
        </w:rPr>
        <w:tab/>
      </w:r>
      <w:r>
        <w:rPr>
          <w:noProof/>
        </w:rPr>
        <w:fldChar w:fldCharType="begin"/>
      </w:r>
      <w:r>
        <w:rPr>
          <w:noProof/>
        </w:rPr>
        <w:instrText xml:space="preserve"> PAGEREF _Toc187261338 \h </w:instrText>
      </w:r>
      <w:r>
        <w:rPr>
          <w:noProof/>
        </w:rPr>
      </w:r>
      <w:r>
        <w:rPr>
          <w:noProof/>
        </w:rPr>
        <w:fldChar w:fldCharType="separate"/>
      </w:r>
      <w:r>
        <w:rPr>
          <w:noProof/>
        </w:rPr>
        <w:t>54</w:t>
      </w:r>
      <w:r>
        <w:rPr>
          <w:noProof/>
        </w:rPr>
        <w:fldChar w:fldCharType="end"/>
      </w:r>
    </w:p>
    <w:p w14:paraId="2E0D3B37" w14:textId="5E1CD14F"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IAB-DU Output Power Dynamics</w:t>
      </w:r>
      <w:r>
        <w:rPr>
          <w:noProof/>
        </w:rPr>
        <w:tab/>
      </w:r>
      <w:r>
        <w:rPr>
          <w:noProof/>
        </w:rPr>
        <w:fldChar w:fldCharType="begin"/>
      </w:r>
      <w:r>
        <w:rPr>
          <w:noProof/>
        </w:rPr>
        <w:instrText xml:space="preserve"> PAGEREF _Toc187261339 \h </w:instrText>
      </w:r>
      <w:r>
        <w:rPr>
          <w:noProof/>
        </w:rPr>
      </w:r>
      <w:r>
        <w:rPr>
          <w:noProof/>
        </w:rPr>
        <w:fldChar w:fldCharType="separate"/>
      </w:r>
      <w:r>
        <w:rPr>
          <w:noProof/>
        </w:rPr>
        <w:t>54</w:t>
      </w:r>
      <w:r>
        <w:rPr>
          <w:noProof/>
        </w:rPr>
        <w:fldChar w:fldCharType="end"/>
      </w:r>
    </w:p>
    <w:p w14:paraId="4CA56ED8" w14:textId="13308C6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_Toc187261340 \h </w:instrText>
      </w:r>
      <w:r>
        <w:rPr>
          <w:noProof/>
        </w:rPr>
      </w:r>
      <w:r>
        <w:rPr>
          <w:noProof/>
        </w:rPr>
        <w:fldChar w:fldCharType="separate"/>
      </w:r>
      <w:r>
        <w:rPr>
          <w:noProof/>
        </w:rPr>
        <w:t>54</w:t>
      </w:r>
      <w:r>
        <w:rPr>
          <w:noProof/>
        </w:rPr>
        <w:fldChar w:fldCharType="end"/>
      </w:r>
    </w:p>
    <w:p w14:paraId="019A2159" w14:textId="6565BF8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 power control dynamic range</w:t>
      </w:r>
      <w:r>
        <w:rPr>
          <w:noProof/>
        </w:rPr>
        <w:tab/>
      </w:r>
      <w:r>
        <w:rPr>
          <w:noProof/>
        </w:rPr>
        <w:fldChar w:fldCharType="begin"/>
      </w:r>
      <w:r>
        <w:rPr>
          <w:noProof/>
        </w:rPr>
        <w:instrText xml:space="preserve"> PAGEREF _Toc187261341 \h </w:instrText>
      </w:r>
      <w:r>
        <w:rPr>
          <w:noProof/>
        </w:rPr>
      </w:r>
      <w:r>
        <w:rPr>
          <w:noProof/>
        </w:rPr>
        <w:fldChar w:fldCharType="separate"/>
      </w:r>
      <w:r>
        <w:rPr>
          <w:noProof/>
        </w:rPr>
        <w:t>54</w:t>
      </w:r>
      <w:r>
        <w:rPr>
          <w:noProof/>
        </w:rPr>
        <w:fldChar w:fldCharType="end"/>
      </w:r>
    </w:p>
    <w:p w14:paraId="10FE14BF" w14:textId="31D09943"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_Toc187261342 \h </w:instrText>
      </w:r>
      <w:r>
        <w:rPr>
          <w:noProof/>
        </w:rPr>
      </w:r>
      <w:r>
        <w:rPr>
          <w:noProof/>
        </w:rPr>
        <w:fldChar w:fldCharType="separate"/>
      </w:r>
      <w:r>
        <w:rPr>
          <w:noProof/>
        </w:rPr>
        <w:t>54</w:t>
      </w:r>
      <w:r>
        <w:rPr>
          <w:noProof/>
        </w:rPr>
        <w:fldChar w:fldCharType="end"/>
      </w:r>
    </w:p>
    <w:p w14:paraId="7E6EACD0" w14:textId="1A1FBD03"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_Toc187261343 \h </w:instrText>
      </w:r>
      <w:r>
        <w:rPr>
          <w:noProof/>
        </w:rPr>
      </w:r>
      <w:r>
        <w:rPr>
          <w:noProof/>
        </w:rPr>
        <w:fldChar w:fldCharType="separate"/>
      </w:r>
      <w:r>
        <w:rPr>
          <w:noProof/>
        </w:rPr>
        <w:t>54</w:t>
      </w:r>
      <w:r>
        <w:rPr>
          <w:noProof/>
        </w:rPr>
        <w:fldChar w:fldCharType="end"/>
      </w:r>
    </w:p>
    <w:p w14:paraId="76E8B390" w14:textId="746EFED8"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_Toc187261344 \h </w:instrText>
      </w:r>
      <w:r>
        <w:rPr>
          <w:noProof/>
        </w:rPr>
      </w:r>
      <w:r>
        <w:rPr>
          <w:noProof/>
        </w:rPr>
        <w:fldChar w:fldCharType="separate"/>
      </w:r>
      <w:r>
        <w:rPr>
          <w:noProof/>
        </w:rPr>
        <w:t>54</w:t>
      </w:r>
      <w:r>
        <w:rPr>
          <w:noProof/>
        </w:rPr>
        <w:fldChar w:fldCharType="end"/>
      </w:r>
    </w:p>
    <w:p w14:paraId="583D979E" w14:textId="7113934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Total power dynamic range</w:t>
      </w:r>
      <w:r>
        <w:rPr>
          <w:noProof/>
        </w:rPr>
        <w:tab/>
      </w:r>
      <w:r>
        <w:rPr>
          <w:noProof/>
        </w:rPr>
        <w:fldChar w:fldCharType="begin"/>
      </w:r>
      <w:r>
        <w:rPr>
          <w:noProof/>
        </w:rPr>
        <w:instrText xml:space="preserve"> PAGEREF _Toc187261345 \h </w:instrText>
      </w:r>
      <w:r>
        <w:rPr>
          <w:noProof/>
        </w:rPr>
      </w:r>
      <w:r>
        <w:rPr>
          <w:noProof/>
        </w:rPr>
        <w:fldChar w:fldCharType="separate"/>
      </w:r>
      <w:r>
        <w:rPr>
          <w:noProof/>
        </w:rPr>
        <w:t>54</w:t>
      </w:r>
      <w:r>
        <w:rPr>
          <w:noProof/>
        </w:rPr>
        <w:fldChar w:fldCharType="end"/>
      </w:r>
    </w:p>
    <w:p w14:paraId="4DEE6F6D" w14:textId="739A2A6C"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_Toc187261346 \h </w:instrText>
      </w:r>
      <w:r>
        <w:rPr>
          <w:noProof/>
        </w:rPr>
      </w:r>
      <w:r>
        <w:rPr>
          <w:noProof/>
        </w:rPr>
        <w:fldChar w:fldCharType="separate"/>
      </w:r>
      <w:r>
        <w:rPr>
          <w:noProof/>
        </w:rPr>
        <w:t>54</w:t>
      </w:r>
      <w:r>
        <w:rPr>
          <w:noProof/>
        </w:rPr>
        <w:fldChar w:fldCharType="end"/>
      </w:r>
    </w:p>
    <w:p w14:paraId="4F357912" w14:textId="1F735310"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_Toc187261347 \h </w:instrText>
      </w:r>
      <w:r>
        <w:rPr>
          <w:noProof/>
        </w:rPr>
      </w:r>
      <w:r>
        <w:rPr>
          <w:noProof/>
        </w:rPr>
        <w:fldChar w:fldCharType="separate"/>
      </w:r>
      <w:r>
        <w:rPr>
          <w:noProof/>
        </w:rPr>
        <w:t>54</w:t>
      </w:r>
      <w:r>
        <w:rPr>
          <w:noProof/>
        </w:rPr>
        <w:fldChar w:fldCharType="end"/>
      </w:r>
    </w:p>
    <w:p w14:paraId="51728486" w14:textId="31645657"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_Toc187261348 \h </w:instrText>
      </w:r>
      <w:r>
        <w:rPr>
          <w:noProof/>
        </w:rPr>
      </w:r>
      <w:r>
        <w:rPr>
          <w:noProof/>
        </w:rPr>
        <w:fldChar w:fldCharType="separate"/>
      </w:r>
      <w:r>
        <w:rPr>
          <w:noProof/>
        </w:rPr>
        <w:t>55</w:t>
      </w:r>
      <w:r>
        <w:rPr>
          <w:noProof/>
        </w:rPr>
        <w:fldChar w:fldCharType="end"/>
      </w:r>
    </w:p>
    <w:p w14:paraId="3152F27B" w14:textId="37767746"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_Toc187261349 \h </w:instrText>
      </w:r>
      <w:r>
        <w:rPr>
          <w:noProof/>
        </w:rPr>
      </w:r>
      <w:r>
        <w:rPr>
          <w:noProof/>
        </w:rPr>
        <w:fldChar w:fldCharType="separate"/>
      </w:r>
      <w:r>
        <w:rPr>
          <w:noProof/>
        </w:rPr>
        <w:t>55</w:t>
      </w:r>
      <w:r>
        <w:rPr>
          <w:noProof/>
        </w:rPr>
        <w:fldChar w:fldCharType="end"/>
      </w:r>
    </w:p>
    <w:p w14:paraId="562D1E71" w14:textId="21752D66"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6.3.1.3.4.1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_Toc187261350 \h </w:instrText>
      </w:r>
      <w:r>
        <w:rPr>
          <w:noProof/>
        </w:rPr>
      </w:r>
      <w:r>
        <w:rPr>
          <w:noProof/>
        </w:rPr>
        <w:fldChar w:fldCharType="separate"/>
      </w:r>
      <w:r>
        <w:rPr>
          <w:noProof/>
        </w:rPr>
        <w:t>55</w:t>
      </w:r>
      <w:r>
        <w:rPr>
          <w:noProof/>
        </w:rPr>
        <w:fldChar w:fldCharType="end"/>
      </w:r>
    </w:p>
    <w:p w14:paraId="1BF5B303" w14:textId="2860546C"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6.3.1.3.4.2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_Toc187261351 \h </w:instrText>
      </w:r>
      <w:r>
        <w:rPr>
          <w:noProof/>
        </w:rPr>
      </w:r>
      <w:r>
        <w:rPr>
          <w:noProof/>
        </w:rPr>
        <w:fldChar w:fldCharType="separate"/>
      </w:r>
      <w:r>
        <w:rPr>
          <w:noProof/>
        </w:rPr>
        <w:t>55</w:t>
      </w:r>
      <w:r>
        <w:rPr>
          <w:noProof/>
        </w:rPr>
        <w:fldChar w:fldCharType="end"/>
      </w:r>
    </w:p>
    <w:p w14:paraId="3BE14B63" w14:textId="0B709B60"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6.3.1.3.5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_Toc187261352 \h </w:instrText>
      </w:r>
      <w:r>
        <w:rPr>
          <w:noProof/>
        </w:rPr>
      </w:r>
      <w:r>
        <w:rPr>
          <w:noProof/>
        </w:rPr>
        <w:fldChar w:fldCharType="separate"/>
      </w:r>
      <w:r>
        <w:rPr>
          <w:noProof/>
        </w:rPr>
        <w:t>55</w:t>
      </w:r>
      <w:r>
        <w:rPr>
          <w:noProof/>
        </w:rPr>
        <w:fldChar w:fldCharType="end"/>
      </w:r>
    </w:p>
    <w:p w14:paraId="4D15F1E0" w14:textId="40DEE78A"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IAB-MT Output Power Dynamics</w:t>
      </w:r>
      <w:r>
        <w:rPr>
          <w:noProof/>
        </w:rPr>
        <w:tab/>
      </w:r>
      <w:r>
        <w:rPr>
          <w:noProof/>
        </w:rPr>
        <w:fldChar w:fldCharType="begin"/>
      </w:r>
      <w:r>
        <w:rPr>
          <w:noProof/>
        </w:rPr>
        <w:instrText xml:space="preserve"> PAGEREF _Toc187261353 \h </w:instrText>
      </w:r>
      <w:r>
        <w:rPr>
          <w:noProof/>
        </w:rPr>
      </w:r>
      <w:r>
        <w:rPr>
          <w:noProof/>
        </w:rPr>
        <w:fldChar w:fldCharType="separate"/>
      </w:r>
      <w:r>
        <w:rPr>
          <w:noProof/>
        </w:rPr>
        <w:t>56</w:t>
      </w:r>
      <w:r>
        <w:rPr>
          <w:noProof/>
        </w:rPr>
        <w:fldChar w:fldCharType="end"/>
      </w:r>
    </w:p>
    <w:p w14:paraId="5DED0134" w14:textId="0468E2C4"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Total power dynamic range</w:t>
      </w:r>
      <w:r>
        <w:rPr>
          <w:noProof/>
        </w:rPr>
        <w:tab/>
      </w:r>
      <w:r>
        <w:rPr>
          <w:noProof/>
        </w:rPr>
        <w:fldChar w:fldCharType="begin"/>
      </w:r>
      <w:r>
        <w:rPr>
          <w:noProof/>
        </w:rPr>
        <w:instrText xml:space="preserve"> PAGEREF _Toc187261354 \h </w:instrText>
      </w:r>
      <w:r>
        <w:rPr>
          <w:noProof/>
        </w:rPr>
      </w:r>
      <w:r>
        <w:rPr>
          <w:noProof/>
        </w:rPr>
        <w:fldChar w:fldCharType="separate"/>
      </w:r>
      <w:r>
        <w:rPr>
          <w:noProof/>
        </w:rPr>
        <w:t>56</w:t>
      </w:r>
      <w:r>
        <w:rPr>
          <w:noProof/>
        </w:rPr>
        <w:fldChar w:fldCharType="end"/>
      </w:r>
    </w:p>
    <w:p w14:paraId="68541822" w14:textId="3C70B367"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_Toc187261355 \h </w:instrText>
      </w:r>
      <w:r>
        <w:rPr>
          <w:noProof/>
        </w:rPr>
      </w:r>
      <w:r>
        <w:rPr>
          <w:noProof/>
        </w:rPr>
        <w:fldChar w:fldCharType="separate"/>
      </w:r>
      <w:r>
        <w:rPr>
          <w:noProof/>
        </w:rPr>
        <w:t>56</w:t>
      </w:r>
      <w:r>
        <w:rPr>
          <w:noProof/>
        </w:rPr>
        <w:fldChar w:fldCharType="end"/>
      </w:r>
    </w:p>
    <w:p w14:paraId="7D2EADEF" w14:textId="46B8712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_Toc187261356 \h </w:instrText>
      </w:r>
      <w:r>
        <w:rPr>
          <w:noProof/>
        </w:rPr>
      </w:r>
      <w:r>
        <w:rPr>
          <w:noProof/>
        </w:rPr>
        <w:fldChar w:fldCharType="separate"/>
      </w:r>
      <w:r>
        <w:rPr>
          <w:noProof/>
        </w:rPr>
        <w:t>56</w:t>
      </w:r>
      <w:r>
        <w:rPr>
          <w:noProof/>
        </w:rPr>
        <w:fldChar w:fldCharType="end"/>
      </w:r>
    </w:p>
    <w:p w14:paraId="02D3A503" w14:textId="42021AE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_Toc187261357 \h </w:instrText>
      </w:r>
      <w:r>
        <w:rPr>
          <w:noProof/>
        </w:rPr>
      </w:r>
      <w:r>
        <w:rPr>
          <w:noProof/>
        </w:rPr>
        <w:fldChar w:fldCharType="separate"/>
      </w:r>
      <w:r>
        <w:rPr>
          <w:noProof/>
        </w:rPr>
        <w:t>56</w:t>
      </w:r>
      <w:r>
        <w:rPr>
          <w:noProof/>
        </w:rPr>
        <w:fldChar w:fldCharType="end"/>
      </w:r>
    </w:p>
    <w:p w14:paraId="0C6E08E2" w14:textId="691F53F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6.3.2.1.4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_Toc187261358 \h </w:instrText>
      </w:r>
      <w:r>
        <w:rPr>
          <w:noProof/>
        </w:rPr>
      </w:r>
      <w:r>
        <w:rPr>
          <w:noProof/>
        </w:rPr>
        <w:fldChar w:fldCharType="separate"/>
      </w:r>
      <w:r>
        <w:rPr>
          <w:noProof/>
        </w:rPr>
        <w:t>56</w:t>
      </w:r>
      <w:r>
        <w:rPr>
          <w:noProof/>
        </w:rPr>
        <w:fldChar w:fldCharType="end"/>
      </w:r>
    </w:p>
    <w:p w14:paraId="745780B2" w14:textId="03489BAA"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6.3.2.1.4.1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_Toc187261359 \h </w:instrText>
      </w:r>
      <w:r>
        <w:rPr>
          <w:noProof/>
        </w:rPr>
      </w:r>
      <w:r>
        <w:rPr>
          <w:noProof/>
        </w:rPr>
        <w:fldChar w:fldCharType="separate"/>
      </w:r>
      <w:r>
        <w:rPr>
          <w:noProof/>
        </w:rPr>
        <w:t>56</w:t>
      </w:r>
      <w:r>
        <w:rPr>
          <w:noProof/>
        </w:rPr>
        <w:fldChar w:fldCharType="end"/>
      </w:r>
    </w:p>
    <w:p w14:paraId="5BF11F25" w14:textId="561C0C69"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6.3.2.1.4.2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_Toc187261360 \h </w:instrText>
      </w:r>
      <w:r>
        <w:rPr>
          <w:noProof/>
        </w:rPr>
      </w:r>
      <w:r>
        <w:rPr>
          <w:noProof/>
        </w:rPr>
        <w:fldChar w:fldCharType="separate"/>
      </w:r>
      <w:r>
        <w:rPr>
          <w:noProof/>
        </w:rPr>
        <w:t>56</w:t>
      </w:r>
      <w:r>
        <w:rPr>
          <w:noProof/>
        </w:rPr>
        <w:fldChar w:fldCharType="end"/>
      </w:r>
    </w:p>
    <w:p w14:paraId="4C44AE20" w14:textId="4375AEE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6.3.2.1.5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_Toc187261361 \h </w:instrText>
      </w:r>
      <w:r>
        <w:rPr>
          <w:noProof/>
        </w:rPr>
      </w:r>
      <w:r>
        <w:rPr>
          <w:noProof/>
        </w:rPr>
        <w:fldChar w:fldCharType="separate"/>
      </w:r>
      <w:r>
        <w:rPr>
          <w:noProof/>
        </w:rPr>
        <w:t>57</w:t>
      </w:r>
      <w:r>
        <w:rPr>
          <w:noProof/>
        </w:rPr>
        <w:fldChar w:fldCharType="end"/>
      </w:r>
    </w:p>
    <w:p w14:paraId="01D8D9BF" w14:textId="16D9DD21"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6.3.2.2</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Relative power tolerance for local area IAB-MT</w:t>
      </w:r>
      <w:r>
        <w:rPr>
          <w:noProof/>
        </w:rPr>
        <w:tab/>
      </w:r>
      <w:r>
        <w:rPr>
          <w:noProof/>
        </w:rPr>
        <w:fldChar w:fldCharType="begin"/>
      </w:r>
      <w:r>
        <w:rPr>
          <w:noProof/>
        </w:rPr>
        <w:instrText xml:space="preserve"> PAGEREF _Toc187261362 \h </w:instrText>
      </w:r>
      <w:r>
        <w:rPr>
          <w:noProof/>
        </w:rPr>
      </w:r>
      <w:r>
        <w:rPr>
          <w:noProof/>
        </w:rPr>
        <w:fldChar w:fldCharType="separate"/>
      </w:r>
      <w:r>
        <w:rPr>
          <w:noProof/>
        </w:rPr>
        <w:t>57</w:t>
      </w:r>
      <w:r>
        <w:rPr>
          <w:noProof/>
        </w:rPr>
        <w:fldChar w:fldCharType="end"/>
      </w:r>
    </w:p>
    <w:p w14:paraId="772618E0" w14:textId="4E43222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_Toc187261363 \h </w:instrText>
      </w:r>
      <w:r>
        <w:rPr>
          <w:noProof/>
        </w:rPr>
      </w:r>
      <w:r>
        <w:rPr>
          <w:noProof/>
        </w:rPr>
        <w:fldChar w:fldCharType="separate"/>
      </w:r>
      <w:r>
        <w:rPr>
          <w:noProof/>
        </w:rPr>
        <w:t>57</w:t>
      </w:r>
      <w:r>
        <w:rPr>
          <w:noProof/>
        </w:rPr>
        <w:fldChar w:fldCharType="end"/>
      </w:r>
    </w:p>
    <w:p w14:paraId="0B9534D4" w14:textId="3792F1C1"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_Toc187261364 \h </w:instrText>
      </w:r>
      <w:r>
        <w:rPr>
          <w:noProof/>
        </w:rPr>
      </w:r>
      <w:r>
        <w:rPr>
          <w:noProof/>
        </w:rPr>
        <w:fldChar w:fldCharType="separate"/>
      </w:r>
      <w:r>
        <w:rPr>
          <w:noProof/>
        </w:rPr>
        <w:t>57</w:t>
      </w:r>
      <w:r>
        <w:rPr>
          <w:noProof/>
        </w:rPr>
        <w:fldChar w:fldCharType="end"/>
      </w:r>
    </w:p>
    <w:p w14:paraId="76185F56" w14:textId="738A7DE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_Toc187261365 \h </w:instrText>
      </w:r>
      <w:r>
        <w:rPr>
          <w:noProof/>
        </w:rPr>
      </w:r>
      <w:r>
        <w:rPr>
          <w:noProof/>
        </w:rPr>
        <w:fldChar w:fldCharType="separate"/>
      </w:r>
      <w:r>
        <w:rPr>
          <w:noProof/>
        </w:rPr>
        <w:t>57</w:t>
      </w:r>
      <w:r>
        <w:rPr>
          <w:noProof/>
        </w:rPr>
        <w:fldChar w:fldCharType="end"/>
      </w:r>
    </w:p>
    <w:p w14:paraId="200E5A88" w14:textId="66A0674E"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6.3.2.3</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Aggregate power tolerance for local area IAB-MT</w:t>
      </w:r>
      <w:r>
        <w:rPr>
          <w:noProof/>
        </w:rPr>
        <w:tab/>
      </w:r>
      <w:r>
        <w:rPr>
          <w:noProof/>
        </w:rPr>
        <w:fldChar w:fldCharType="begin"/>
      </w:r>
      <w:r>
        <w:rPr>
          <w:noProof/>
        </w:rPr>
        <w:instrText xml:space="preserve"> PAGEREF _Toc187261366 \h </w:instrText>
      </w:r>
      <w:r>
        <w:rPr>
          <w:noProof/>
        </w:rPr>
      </w:r>
      <w:r>
        <w:rPr>
          <w:noProof/>
        </w:rPr>
        <w:fldChar w:fldCharType="separate"/>
      </w:r>
      <w:r>
        <w:rPr>
          <w:noProof/>
        </w:rPr>
        <w:t>57</w:t>
      </w:r>
      <w:r>
        <w:rPr>
          <w:noProof/>
        </w:rPr>
        <w:fldChar w:fldCharType="end"/>
      </w:r>
    </w:p>
    <w:p w14:paraId="61B3E9A6" w14:textId="3BD7313E"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lastRenderedPageBreak/>
        <w:t>6.3.2.3.1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_Toc187261367 \h </w:instrText>
      </w:r>
      <w:r>
        <w:rPr>
          <w:noProof/>
        </w:rPr>
      </w:r>
      <w:r>
        <w:rPr>
          <w:noProof/>
        </w:rPr>
        <w:fldChar w:fldCharType="separate"/>
      </w:r>
      <w:r>
        <w:rPr>
          <w:noProof/>
        </w:rPr>
        <w:t>57</w:t>
      </w:r>
      <w:r>
        <w:rPr>
          <w:noProof/>
        </w:rPr>
        <w:fldChar w:fldCharType="end"/>
      </w:r>
    </w:p>
    <w:p w14:paraId="4E1761C4" w14:textId="4B84D3E2"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_Toc187261368 \h </w:instrText>
      </w:r>
      <w:r>
        <w:rPr>
          <w:noProof/>
        </w:rPr>
      </w:r>
      <w:r>
        <w:rPr>
          <w:noProof/>
        </w:rPr>
        <w:fldChar w:fldCharType="separate"/>
      </w:r>
      <w:r>
        <w:rPr>
          <w:noProof/>
        </w:rPr>
        <w:t>58</w:t>
      </w:r>
      <w:r>
        <w:rPr>
          <w:noProof/>
        </w:rPr>
        <w:fldChar w:fldCharType="end"/>
      </w:r>
    </w:p>
    <w:p w14:paraId="720E7B96" w14:textId="4656CC0E"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_Toc187261369 \h </w:instrText>
      </w:r>
      <w:r>
        <w:rPr>
          <w:noProof/>
        </w:rPr>
      </w:r>
      <w:r>
        <w:rPr>
          <w:noProof/>
        </w:rPr>
        <w:fldChar w:fldCharType="separate"/>
      </w:r>
      <w:r>
        <w:rPr>
          <w:noProof/>
        </w:rPr>
        <w:t>58</w:t>
      </w:r>
      <w:r>
        <w:rPr>
          <w:noProof/>
        </w:rPr>
        <w:fldChar w:fldCharType="end"/>
      </w:r>
    </w:p>
    <w:p w14:paraId="30A80C19" w14:textId="08403BAC"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Transmit ON/OFF power</w:t>
      </w:r>
      <w:r>
        <w:rPr>
          <w:noProof/>
        </w:rPr>
        <w:tab/>
      </w:r>
      <w:r>
        <w:rPr>
          <w:noProof/>
        </w:rPr>
        <w:fldChar w:fldCharType="begin"/>
      </w:r>
      <w:r>
        <w:rPr>
          <w:noProof/>
        </w:rPr>
        <w:instrText xml:space="preserve"> PAGEREF _Toc187261370 \h </w:instrText>
      </w:r>
      <w:r>
        <w:rPr>
          <w:noProof/>
        </w:rPr>
      </w:r>
      <w:r>
        <w:rPr>
          <w:noProof/>
        </w:rPr>
        <w:fldChar w:fldCharType="separate"/>
      </w:r>
      <w:r>
        <w:rPr>
          <w:noProof/>
        </w:rPr>
        <w:t>58</w:t>
      </w:r>
      <w:r>
        <w:rPr>
          <w:noProof/>
        </w:rPr>
        <w:fldChar w:fldCharType="end"/>
      </w:r>
    </w:p>
    <w:p w14:paraId="39E4F66C" w14:textId="3E327B9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Transmitter OFF power</w:t>
      </w:r>
      <w:r>
        <w:rPr>
          <w:noProof/>
        </w:rPr>
        <w:tab/>
      </w:r>
      <w:r>
        <w:rPr>
          <w:noProof/>
        </w:rPr>
        <w:fldChar w:fldCharType="begin"/>
      </w:r>
      <w:r>
        <w:rPr>
          <w:noProof/>
        </w:rPr>
        <w:instrText xml:space="preserve"> PAGEREF _Toc187261371 \h </w:instrText>
      </w:r>
      <w:r>
        <w:rPr>
          <w:noProof/>
        </w:rPr>
      </w:r>
      <w:r>
        <w:rPr>
          <w:noProof/>
        </w:rPr>
        <w:fldChar w:fldCharType="separate"/>
      </w:r>
      <w:r>
        <w:rPr>
          <w:noProof/>
        </w:rPr>
        <w:t>58</w:t>
      </w:r>
      <w:r>
        <w:rPr>
          <w:noProof/>
        </w:rPr>
        <w:fldChar w:fldCharType="end"/>
      </w:r>
    </w:p>
    <w:p w14:paraId="1FCE50D2" w14:textId="7186B439"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_Toc187261372 \h </w:instrText>
      </w:r>
      <w:r>
        <w:rPr>
          <w:noProof/>
        </w:rPr>
      </w:r>
      <w:r>
        <w:rPr>
          <w:noProof/>
        </w:rPr>
        <w:fldChar w:fldCharType="separate"/>
      </w:r>
      <w:r>
        <w:rPr>
          <w:noProof/>
        </w:rPr>
        <w:t>58</w:t>
      </w:r>
      <w:r>
        <w:rPr>
          <w:noProof/>
        </w:rPr>
        <w:fldChar w:fldCharType="end"/>
      </w:r>
    </w:p>
    <w:p w14:paraId="48FF5BFC" w14:textId="27C216F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_Toc187261373 \h </w:instrText>
      </w:r>
      <w:r>
        <w:rPr>
          <w:noProof/>
        </w:rPr>
      </w:r>
      <w:r>
        <w:rPr>
          <w:noProof/>
        </w:rPr>
        <w:fldChar w:fldCharType="separate"/>
      </w:r>
      <w:r>
        <w:rPr>
          <w:noProof/>
        </w:rPr>
        <w:t>58</w:t>
      </w:r>
      <w:r>
        <w:rPr>
          <w:noProof/>
        </w:rPr>
        <w:fldChar w:fldCharType="end"/>
      </w:r>
    </w:p>
    <w:p w14:paraId="0778A845" w14:textId="064BF8E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_Toc187261374 \h </w:instrText>
      </w:r>
      <w:r>
        <w:rPr>
          <w:noProof/>
        </w:rPr>
      </w:r>
      <w:r>
        <w:rPr>
          <w:noProof/>
        </w:rPr>
        <w:fldChar w:fldCharType="separate"/>
      </w:r>
      <w:r>
        <w:rPr>
          <w:noProof/>
        </w:rPr>
        <w:t>58</w:t>
      </w:r>
      <w:r>
        <w:rPr>
          <w:noProof/>
        </w:rPr>
        <w:fldChar w:fldCharType="end"/>
      </w:r>
    </w:p>
    <w:p w14:paraId="3ADC0AC0" w14:textId="52D8CF0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6.4.1.4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_Toc187261375 \h </w:instrText>
      </w:r>
      <w:r>
        <w:rPr>
          <w:noProof/>
        </w:rPr>
      </w:r>
      <w:r>
        <w:rPr>
          <w:noProof/>
        </w:rPr>
        <w:fldChar w:fldCharType="separate"/>
      </w:r>
      <w:r>
        <w:rPr>
          <w:noProof/>
        </w:rPr>
        <w:t>58</w:t>
      </w:r>
      <w:r>
        <w:rPr>
          <w:noProof/>
        </w:rPr>
        <w:fldChar w:fldCharType="end"/>
      </w:r>
    </w:p>
    <w:p w14:paraId="26953D9F" w14:textId="5538BBD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6.4.1.5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_Toc187261376 \h </w:instrText>
      </w:r>
      <w:r>
        <w:rPr>
          <w:noProof/>
        </w:rPr>
      </w:r>
      <w:r>
        <w:rPr>
          <w:noProof/>
        </w:rPr>
        <w:fldChar w:fldCharType="separate"/>
      </w:r>
      <w:r>
        <w:rPr>
          <w:noProof/>
        </w:rPr>
        <w:t>58</w:t>
      </w:r>
      <w:r>
        <w:rPr>
          <w:noProof/>
        </w:rPr>
        <w:fldChar w:fldCharType="end"/>
      </w:r>
    </w:p>
    <w:p w14:paraId="4669B662" w14:textId="302E9D3F"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Transmitter transient period</w:t>
      </w:r>
      <w:r>
        <w:rPr>
          <w:noProof/>
        </w:rPr>
        <w:tab/>
      </w:r>
      <w:r>
        <w:rPr>
          <w:noProof/>
        </w:rPr>
        <w:fldChar w:fldCharType="begin"/>
      </w:r>
      <w:r>
        <w:rPr>
          <w:noProof/>
        </w:rPr>
        <w:instrText xml:space="preserve"> PAGEREF _Toc187261377 \h </w:instrText>
      </w:r>
      <w:r>
        <w:rPr>
          <w:noProof/>
        </w:rPr>
      </w:r>
      <w:r>
        <w:rPr>
          <w:noProof/>
        </w:rPr>
        <w:fldChar w:fldCharType="separate"/>
      </w:r>
      <w:r>
        <w:rPr>
          <w:noProof/>
        </w:rPr>
        <w:t>58</w:t>
      </w:r>
      <w:r>
        <w:rPr>
          <w:noProof/>
        </w:rPr>
        <w:fldChar w:fldCharType="end"/>
      </w:r>
    </w:p>
    <w:p w14:paraId="60869B3A" w14:textId="5ED9401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_Toc187261378 \h </w:instrText>
      </w:r>
      <w:r>
        <w:rPr>
          <w:noProof/>
        </w:rPr>
      </w:r>
      <w:r>
        <w:rPr>
          <w:noProof/>
        </w:rPr>
        <w:fldChar w:fldCharType="separate"/>
      </w:r>
      <w:r>
        <w:rPr>
          <w:noProof/>
        </w:rPr>
        <w:t>58</w:t>
      </w:r>
      <w:r>
        <w:rPr>
          <w:noProof/>
        </w:rPr>
        <w:fldChar w:fldCharType="end"/>
      </w:r>
    </w:p>
    <w:p w14:paraId="26FDE0CE" w14:textId="45FFD9DA"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_Toc187261379 \h </w:instrText>
      </w:r>
      <w:r>
        <w:rPr>
          <w:noProof/>
        </w:rPr>
      </w:r>
      <w:r>
        <w:rPr>
          <w:noProof/>
        </w:rPr>
        <w:fldChar w:fldCharType="separate"/>
      </w:r>
      <w:r>
        <w:rPr>
          <w:noProof/>
        </w:rPr>
        <w:t>59</w:t>
      </w:r>
      <w:r>
        <w:rPr>
          <w:noProof/>
        </w:rPr>
        <w:fldChar w:fldCharType="end"/>
      </w:r>
    </w:p>
    <w:p w14:paraId="74A6056A" w14:textId="431C14F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_Toc187261380 \h </w:instrText>
      </w:r>
      <w:r>
        <w:rPr>
          <w:noProof/>
        </w:rPr>
      </w:r>
      <w:r>
        <w:rPr>
          <w:noProof/>
        </w:rPr>
        <w:fldChar w:fldCharType="separate"/>
      </w:r>
      <w:r>
        <w:rPr>
          <w:noProof/>
        </w:rPr>
        <w:t>59</w:t>
      </w:r>
      <w:r>
        <w:rPr>
          <w:noProof/>
        </w:rPr>
        <w:fldChar w:fldCharType="end"/>
      </w:r>
    </w:p>
    <w:p w14:paraId="202AB7C2" w14:textId="6E7D65D4"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_Toc187261381 \h </w:instrText>
      </w:r>
      <w:r>
        <w:rPr>
          <w:noProof/>
        </w:rPr>
      </w:r>
      <w:r>
        <w:rPr>
          <w:noProof/>
        </w:rPr>
        <w:fldChar w:fldCharType="separate"/>
      </w:r>
      <w:r>
        <w:rPr>
          <w:noProof/>
        </w:rPr>
        <w:t>59</w:t>
      </w:r>
      <w:r>
        <w:rPr>
          <w:noProof/>
        </w:rPr>
        <w:fldChar w:fldCharType="end"/>
      </w:r>
    </w:p>
    <w:p w14:paraId="21D857E2" w14:textId="7C5CC23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6.4.2.4.1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_Toc187261382 \h </w:instrText>
      </w:r>
      <w:r>
        <w:rPr>
          <w:noProof/>
        </w:rPr>
      </w:r>
      <w:r>
        <w:rPr>
          <w:noProof/>
        </w:rPr>
        <w:fldChar w:fldCharType="separate"/>
      </w:r>
      <w:r>
        <w:rPr>
          <w:noProof/>
        </w:rPr>
        <w:t>59</w:t>
      </w:r>
      <w:r>
        <w:rPr>
          <w:noProof/>
        </w:rPr>
        <w:fldChar w:fldCharType="end"/>
      </w:r>
    </w:p>
    <w:p w14:paraId="03B03ABE" w14:textId="03586A28"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6.4.2.4.2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_Toc187261383 \h </w:instrText>
      </w:r>
      <w:r>
        <w:rPr>
          <w:noProof/>
        </w:rPr>
      </w:r>
      <w:r>
        <w:rPr>
          <w:noProof/>
        </w:rPr>
        <w:fldChar w:fldCharType="separate"/>
      </w:r>
      <w:r>
        <w:rPr>
          <w:noProof/>
        </w:rPr>
        <w:t>60</w:t>
      </w:r>
      <w:r>
        <w:rPr>
          <w:noProof/>
        </w:rPr>
        <w:fldChar w:fldCharType="end"/>
      </w:r>
    </w:p>
    <w:p w14:paraId="1ACA42FF" w14:textId="59A85A4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6.4.2.5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_Toc187261384 \h </w:instrText>
      </w:r>
      <w:r>
        <w:rPr>
          <w:noProof/>
        </w:rPr>
      </w:r>
      <w:r>
        <w:rPr>
          <w:noProof/>
        </w:rPr>
        <w:fldChar w:fldCharType="separate"/>
      </w:r>
      <w:r>
        <w:rPr>
          <w:noProof/>
        </w:rPr>
        <w:t>60</w:t>
      </w:r>
      <w:r>
        <w:rPr>
          <w:noProof/>
        </w:rPr>
        <w:fldChar w:fldCharType="end"/>
      </w:r>
    </w:p>
    <w:p w14:paraId="5C78FE69" w14:textId="35559C21"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Transmitted signal quality</w:t>
      </w:r>
      <w:r>
        <w:rPr>
          <w:noProof/>
        </w:rPr>
        <w:tab/>
      </w:r>
      <w:r>
        <w:rPr>
          <w:noProof/>
        </w:rPr>
        <w:fldChar w:fldCharType="begin"/>
      </w:r>
      <w:r>
        <w:rPr>
          <w:noProof/>
        </w:rPr>
        <w:instrText xml:space="preserve"> PAGEREF _Toc187261385 \h </w:instrText>
      </w:r>
      <w:r>
        <w:rPr>
          <w:noProof/>
        </w:rPr>
      </w:r>
      <w:r>
        <w:rPr>
          <w:noProof/>
        </w:rPr>
        <w:fldChar w:fldCharType="separate"/>
      </w:r>
      <w:r>
        <w:rPr>
          <w:noProof/>
        </w:rPr>
        <w:t>60</w:t>
      </w:r>
      <w:r>
        <w:rPr>
          <w:noProof/>
        </w:rPr>
        <w:fldChar w:fldCharType="end"/>
      </w:r>
    </w:p>
    <w:p w14:paraId="28C4F0D1" w14:textId="0E16FC8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_Toc187261386 \h </w:instrText>
      </w:r>
      <w:r>
        <w:rPr>
          <w:noProof/>
        </w:rPr>
      </w:r>
      <w:r>
        <w:rPr>
          <w:noProof/>
        </w:rPr>
        <w:fldChar w:fldCharType="separate"/>
      </w:r>
      <w:r>
        <w:rPr>
          <w:noProof/>
        </w:rPr>
        <w:t>60</w:t>
      </w:r>
      <w:r>
        <w:rPr>
          <w:noProof/>
        </w:rPr>
        <w:fldChar w:fldCharType="end"/>
      </w:r>
    </w:p>
    <w:p w14:paraId="26574045" w14:textId="1E797218"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Frequency error</w:t>
      </w:r>
      <w:r>
        <w:rPr>
          <w:noProof/>
        </w:rPr>
        <w:tab/>
      </w:r>
      <w:r>
        <w:rPr>
          <w:noProof/>
        </w:rPr>
        <w:fldChar w:fldCharType="begin"/>
      </w:r>
      <w:r>
        <w:rPr>
          <w:noProof/>
        </w:rPr>
        <w:instrText xml:space="preserve"> PAGEREF _Toc187261387 \h </w:instrText>
      </w:r>
      <w:r>
        <w:rPr>
          <w:noProof/>
        </w:rPr>
      </w:r>
      <w:r>
        <w:rPr>
          <w:noProof/>
        </w:rPr>
        <w:fldChar w:fldCharType="separate"/>
      </w:r>
      <w:r>
        <w:rPr>
          <w:noProof/>
        </w:rPr>
        <w:t>61</w:t>
      </w:r>
      <w:r>
        <w:rPr>
          <w:noProof/>
        </w:rPr>
        <w:fldChar w:fldCharType="end"/>
      </w:r>
    </w:p>
    <w:p w14:paraId="7C494F56" w14:textId="5030408D"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IAB-DU frequency error</w:t>
      </w:r>
      <w:r>
        <w:rPr>
          <w:noProof/>
        </w:rPr>
        <w:tab/>
      </w:r>
      <w:r>
        <w:rPr>
          <w:noProof/>
        </w:rPr>
        <w:fldChar w:fldCharType="begin"/>
      </w:r>
      <w:r>
        <w:rPr>
          <w:noProof/>
        </w:rPr>
        <w:instrText xml:space="preserve"> PAGEREF _Toc187261388 \h </w:instrText>
      </w:r>
      <w:r>
        <w:rPr>
          <w:noProof/>
        </w:rPr>
      </w:r>
      <w:r>
        <w:rPr>
          <w:noProof/>
        </w:rPr>
        <w:fldChar w:fldCharType="separate"/>
      </w:r>
      <w:r>
        <w:rPr>
          <w:noProof/>
        </w:rPr>
        <w:t>61</w:t>
      </w:r>
      <w:r>
        <w:rPr>
          <w:noProof/>
        </w:rPr>
        <w:fldChar w:fldCharType="end"/>
      </w:r>
    </w:p>
    <w:p w14:paraId="23757FE5" w14:textId="2079F56D"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_Toc187261389 \h </w:instrText>
      </w:r>
      <w:r>
        <w:rPr>
          <w:noProof/>
        </w:rPr>
      </w:r>
      <w:r>
        <w:rPr>
          <w:noProof/>
        </w:rPr>
        <w:fldChar w:fldCharType="separate"/>
      </w:r>
      <w:r>
        <w:rPr>
          <w:noProof/>
        </w:rPr>
        <w:t>61</w:t>
      </w:r>
      <w:r>
        <w:rPr>
          <w:noProof/>
        </w:rPr>
        <w:fldChar w:fldCharType="end"/>
      </w:r>
    </w:p>
    <w:p w14:paraId="6DB82C29" w14:textId="15507CB0"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_Toc187261390 \h </w:instrText>
      </w:r>
      <w:r>
        <w:rPr>
          <w:noProof/>
        </w:rPr>
      </w:r>
      <w:r>
        <w:rPr>
          <w:noProof/>
        </w:rPr>
        <w:fldChar w:fldCharType="separate"/>
      </w:r>
      <w:r>
        <w:rPr>
          <w:noProof/>
        </w:rPr>
        <w:t>61</w:t>
      </w:r>
      <w:r>
        <w:rPr>
          <w:noProof/>
        </w:rPr>
        <w:fldChar w:fldCharType="end"/>
      </w:r>
    </w:p>
    <w:p w14:paraId="4D831508" w14:textId="01FE37DE"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_Toc187261391 \h </w:instrText>
      </w:r>
      <w:r>
        <w:rPr>
          <w:noProof/>
        </w:rPr>
      </w:r>
      <w:r>
        <w:rPr>
          <w:noProof/>
        </w:rPr>
        <w:fldChar w:fldCharType="separate"/>
      </w:r>
      <w:r>
        <w:rPr>
          <w:noProof/>
        </w:rPr>
        <w:t>61</w:t>
      </w:r>
      <w:r>
        <w:rPr>
          <w:noProof/>
        </w:rPr>
        <w:fldChar w:fldCharType="end"/>
      </w:r>
    </w:p>
    <w:p w14:paraId="38CAC2BA" w14:textId="1C28D697"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6.5.2.1.4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_Toc187261392 \h </w:instrText>
      </w:r>
      <w:r>
        <w:rPr>
          <w:noProof/>
        </w:rPr>
      </w:r>
      <w:r>
        <w:rPr>
          <w:noProof/>
        </w:rPr>
        <w:fldChar w:fldCharType="separate"/>
      </w:r>
      <w:r>
        <w:rPr>
          <w:noProof/>
        </w:rPr>
        <w:t>61</w:t>
      </w:r>
      <w:r>
        <w:rPr>
          <w:noProof/>
        </w:rPr>
        <w:fldChar w:fldCharType="end"/>
      </w:r>
    </w:p>
    <w:p w14:paraId="559D25D9" w14:textId="410149C9"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6.5.2.1.5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_Toc187261393 \h </w:instrText>
      </w:r>
      <w:r>
        <w:rPr>
          <w:noProof/>
        </w:rPr>
      </w:r>
      <w:r>
        <w:rPr>
          <w:noProof/>
        </w:rPr>
        <w:fldChar w:fldCharType="separate"/>
      </w:r>
      <w:r>
        <w:rPr>
          <w:noProof/>
        </w:rPr>
        <w:t>61</w:t>
      </w:r>
      <w:r>
        <w:rPr>
          <w:noProof/>
        </w:rPr>
        <w:fldChar w:fldCharType="end"/>
      </w:r>
    </w:p>
    <w:p w14:paraId="08C1CC3A" w14:textId="6569815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6.5.2.</w:t>
      </w:r>
      <w:r w:rsidRPr="00342657">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IAB-MT frequency error</w:t>
      </w:r>
      <w:r>
        <w:rPr>
          <w:noProof/>
        </w:rPr>
        <w:tab/>
      </w:r>
      <w:r>
        <w:rPr>
          <w:noProof/>
        </w:rPr>
        <w:fldChar w:fldCharType="begin"/>
      </w:r>
      <w:r>
        <w:rPr>
          <w:noProof/>
        </w:rPr>
        <w:instrText xml:space="preserve"> PAGEREF _Toc187261394 \h </w:instrText>
      </w:r>
      <w:r>
        <w:rPr>
          <w:noProof/>
        </w:rPr>
      </w:r>
      <w:r>
        <w:rPr>
          <w:noProof/>
        </w:rPr>
        <w:fldChar w:fldCharType="separate"/>
      </w:r>
      <w:r>
        <w:rPr>
          <w:noProof/>
        </w:rPr>
        <w:t>61</w:t>
      </w:r>
      <w:r>
        <w:rPr>
          <w:noProof/>
        </w:rPr>
        <w:fldChar w:fldCharType="end"/>
      </w:r>
    </w:p>
    <w:p w14:paraId="0DC4911C" w14:textId="20C00CFE"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_Toc187261395 \h </w:instrText>
      </w:r>
      <w:r>
        <w:rPr>
          <w:noProof/>
        </w:rPr>
      </w:r>
      <w:r>
        <w:rPr>
          <w:noProof/>
        </w:rPr>
        <w:fldChar w:fldCharType="separate"/>
      </w:r>
      <w:r>
        <w:rPr>
          <w:noProof/>
        </w:rPr>
        <w:t>61</w:t>
      </w:r>
      <w:r>
        <w:rPr>
          <w:noProof/>
        </w:rPr>
        <w:fldChar w:fldCharType="end"/>
      </w:r>
    </w:p>
    <w:p w14:paraId="48FF8FF3" w14:textId="42FA34B8"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_Toc187261396 \h </w:instrText>
      </w:r>
      <w:r>
        <w:rPr>
          <w:noProof/>
        </w:rPr>
      </w:r>
      <w:r>
        <w:rPr>
          <w:noProof/>
        </w:rPr>
        <w:fldChar w:fldCharType="separate"/>
      </w:r>
      <w:r>
        <w:rPr>
          <w:noProof/>
        </w:rPr>
        <w:t>61</w:t>
      </w:r>
      <w:r>
        <w:rPr>
          <w:noProof/>
        </w:rPr>
        <w:fldChar w:fldCharType="end"/>
      </w:r>
    </w:p>
    <w:p w14:paraId="0F4240A3" w14:textId="7EA224ED"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_Toc187261397 \h </w:instrText>
      </w:r>
      <w:r>
        <w:rPr>
          <w:noProof/>
        </w:rPr>
      </w:r>
      <w:r>
        <w:rPr>
          <w:noProof/>
        </w:rPr>
        <w:fldChar w:fldCharType="separate"/>
      </w:r>
      <w:r>
        <w:rPr>
          <w:noProof/>
        </w:rPr>
        <w:t>61</w:t>
      </w:r>
      <w:r>
        <w:rPr>
          <w:noProof/>
        </w:rPr>
        <w:fldChar w:fldCharType="end"/>
      </w:r>
    </w:p>
    <w:p w14:paraId="7BB65B24" w14:textId="0C499F4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_Toc187261398 \h </w:instrText>
      </w:r>
      <w:r>
        <w:rPr>
          <w:noProof/>
        </w:rPr>
      </w:r>
      <w:r>
        <w:rPr>
          <w:noProof/>
        </w:rPr>
        <w:fldChar w:fldCharType="separate"/>
      </w:r>
      <w:r>
        <w:rPr>
          <w:noProof/>
        </w:rPr>
        <w:t>62</w:t>
      </w:r>
      <w:r>
        <w:rPr>
          <w:noProof/>
        </w:rPr>
        <w:fldChar w:fldCharType="end"/>
      </w:r>
    </w:p>
    <w:p w14:paraId="1DD3818C" w14:textId="7AE8035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6.5.2.2.5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_Toc187261399 \h </w:instrText>
      </w:r>
      <w:r>
        <w:rPr>
          <w:noProof/>
        </w:rPr>
      </w:r>
      <w:r>
        <w:rPr>
          <w:noProof/>
        </w:rPr>
        <w:fldChar w:fldCharType="separate"/>
      </w:r>
      <w:r>
        <w:rPr>
          <w:noProof/>
        </w:rPr>
        <w:t>62</w:t>
      </w:r>
      <w:r>
        <w:rPr>
          <w:noProof/>
        </w:rPr>
        <w:fldChar w:fldCharType="end"/>
      </w:r>
    </w:p>
    <w:p w14:paraId="561D88F0" w14:textId="302EE706"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Modulation quality</w:t>
      </w:r>
      <w:r>
        <w:rPr>
          <w:noProof/>
        </w:rPr>
        <w:tab/>
      </w:r>
      <w:r>
        <w:rPr>
          <w:noProof/>
        </w:rPr>
        <w:fldChar w:fldCharType="begin"/>
      </w:r>
      <w:r>
        <w:rPr>
          <w:noProof/>
        </w:rPr>
        <w:instrText xml:space="preserve"> PAGEREF _Toc187261400 \h </w:instrText>
      </w:r>
      <w:r>
        <w:rPr>
          <w:noProof/>
        </w:rPr>
      </w:r>
      <w:r>
        <w:rPr>
          <w:noProof/>
        </w:rPr>
        <w:fldChar w:fldCharType="separate"/>
      </w:r>
      <w:r>
        <w:rPr>
          <w:noProof/>
        </w:rPr>
        <w:t>62</w:t>
      </w:r>
      <w:r>
        <w:rPr>
          <w:noProof/>
        </w:rPr>
        <w:fldChar w:fldCharType="end"/>
      </w:r>
    </w:p>
    <w:p w14:paraId="461B380D" w14:textId="5C188FB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_Toc187261401 \h </w:instrText>
      </w:r>
      <w:r>
        <w:rPr>
          <w:noProof/>
        </w:rPr>
      </w:r>
      <w:r>
        <w:rPr>
          <w:noProof/>
        </w:rPr>
        <w:fldChar w:fldCharType="separate"/>
      </w:r>
      <w:r>
        <w:rPr>
          <w:noProof/>
        </w:rPr>
        <w:t>62</w:t>
      </w:r>
      <w:r>
        <w:rPr>
          <w:noProof/>
        </w:rPr>
        <w:fldChar w:fldCharType="end"/>
      </w:r>
    </w:p>
    <w:p w14:paraId="1D4234E6" w14:textId="2B203574"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_Toc187261402 \h </w:instrText>
      </w:r>
      <w:r>
        <w:rPr>
          <w:noProof/>
        </w:rPr>
      </w:r>
      <w:r>
        <w:rPr>
          <w:noProof/>
        </w:rPr>
        <w:fldChar w:fldCharType="separate"/>
      </w:r>
      <w:r>
        <w:rPr>
          <w:noProof/>
        </w:rPr>
        <w:t>62</w:t>
      </w:r>
      <w:r>
        <w:rPr>
          <w:noProof/>
        </w:rPr>
        <w:fldChar w:fldCharType="end"/>
      </w:r>
    </w:p>
    <w:p w14:paraId="0FF41DCB" w14:textId="38ACA10E"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_Toc187261403 \h </w:instrText>
      </w:r>
      <w:r>
        <w:rPr>
          <w:noProof/>
        </w:rPr>
      </w:r>
      <w:r>
        <w:rPr>
          <w:noProof/>
        </w:rPr>
        <w:fldChar w:fldCharType="separate"/>
      </w:r>
      <w:r>
        <w:rPr>
          <w:noProof/>
        </w:rPr>
        <w:t>62</w:t>
      </w:r>
      <w:r>
        <w:rPr>
          <w:noProof/>
        </w:rPr>
        <w:fldChar w:fldCharType="end"/>
      </w:r>
    </w:p>
    <w:p w14:paraId="2327BE1A" w14:textId="1AAD467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_Toc187261404 \h </w:instrText>
      </w:r>
      <w:r>
        <w:rPr>
          <w:noProof/>
        </w:rPr>
      </w:r>
      <w:r>
        <w:rPr>
          <w:noProof/>
        </w:rPr>
        <w:fldChar w:fldCharType="separate"/>
      </w:r>
      <w:r>
        <w:rPr>
          <w:noProof/>
        </w:rPr>
        <w:t>62</w:t>
      </w:r>
      <w:r>
        <w:rPr>
          <w:noProof/>
        </w:rPr>
        <w:fldChar w:fldCharType="end"/>
      </w:r>
    </w:p>
    <w:p w14:paraId="46B4BE9E" w14:textId="2C4F5A5D"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6.5.3.4.1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_Toc187261405 \h </w:instrText>
      </w:r>
      <w:r>
        <w:rPr>
          <w:noProof/>
        </w:rPr>
      </w:r>
      <w:r>
        <w:rPr>
          <w:noProof/>
        </w:rPr>
        <w:fldChar w:fldCharType="separate"/>
      </w:r>
      <w:r>
        <w:rPr>
          <w:noProof/>
        </w:rPr>
        <w:t>62</w:t>
      </w:r>
      <w:r>
        <w:rPr>
          <w:noProof/>
        </w:rPr>
        <w:fldChar w:fldCharType="end"/>
      </w:r>
    </w:p>
    <w:p w14:paraId="1F017EB4" w14:textId="01BB6EA3"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6.5.3.4.2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 for IAB-DU</w:t>
      </w:r>
      <w:r>
        <w:rPr>
          <w:noProof/>
        </w:rPr>
        <w:tab/>
      </w:r>
      <w:r>
        <w:rPr>
          <w:noProof/>
        </w:rPr>
        <w:fldChar w:fldCharType="begin"/>
      </w:r>
      <w:r>
        <w:rPr>
          <w:noProof/>
        </w:rPr>
        <w:instrText xml:space="preserve"> PAGEREF _Toc187261406 \h </w:instrText>
      </w:r>
      <w:r>
        <w:rPr>
          <w:noProof/>
        </w:rPr>
      </w:r>
      <w:r>
        <w:rPr>
          <w:noProof/>
        </w:rPr>
        <w:fldChar w:fldCharType="separate"/>
      </w:r>
      <w:r>
        <w:rPr>
          <w:noProof/>
        </w:rPr>
        <w:t>62</w:t>
      </w:r>
      <w:r>
        <w:rPr>
          <w:noProof/>
        </w:rPr>
        <w:fldChar w:fldCharType="end"/>
      </w:r>
    </w:p>
    <w:p w14:paraId="176687ED" w14:textId="1CC3F359"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6.5.3.4.3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 for IAB-MT</w:t>
      </w:r>
      <w:r>
        <w:rPr>
          <w:noProof/>
        </w:rPr>
        <w:tab/>
      </w:r>
      <w:r>
        <w:rPr>
          <w:noProof/>
        </w:rPr>
        <w:fldChar w:fldCharType="begin"/>
      </w:r>
      <w:r>
        <w:rPr>
          <w:noProof/>
        </w:rPr>
        <w:instrText xml:space="preserve"> PAGEREF _Toc187261407 \h </w:instrText>
      </w:r>
      <w:r>
        <w:rPr>
          <w:noProof/>
        </w:rPr>
      </w:r>
      <w:r>
        <w:rPr>
          <w:noProof/>
        </w:rPr>
        <w:fldChar w:fldCharType="separate"/>
      </w:r>
      <w:r>
        <w:rPr>
          <w:noProof/>
        </w:rPr>
        <w:t>63</w:t>
      </w:r>
      <w:r>
        <w:rPr>
          <w:noProof/>
        </w:rPr>
        <w:fldChar w:fldCharType="end"/>
      </w:r>
    </w:p>
    <w:p w14:paraId="53793BFB" w14:textId="3B53501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6.5.3.5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_Toc187261408 \h </w:instrText>
      </w:r>
      <w:r>
        <w:rPr>
          <w:noProof/>
        </w:rPr>
      </w:r>
      <w:r>
        <w:rPr>
          <w:noProof/>
        </w:rPr>
        <w:fldChar w:fldCharType="separate"/>
      </w:r>
      <w:r>
        <w:rPr>
          <w:noProof/>
        </w:rPr>
        <w:t>64</w:t>
      </w:r>
      <w:r>
        <w:rPr>
          <w:noProof/>
        </w:rPr>
        <w:fldChar w:fldCharType="end"/>
      </w:r>
    </w:p>
    <w:p w14:paraId="6CFEDE74" w14:textId="5C2A3181"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Time alignment error</w:t>
      </w:r>
      <w:r>
        <w:rPr>
          <w:noProof/>
        </w:rPr>
        <w:tab/>
      </w:r>
      <w:r>
        <w:rPr>
          <w:noProof/>
        </w:rPr>
        <w:fldChar w:fldCharType="begin"/>
      </w:r>
      <w:r>
        <w:rPr>
          <w:noProof/>
        </w:rPr>
        <w:instrText xml:space="preserve"> PAGEREF _Toc187261409 \h </w:instrText>
      </w:r>
      <w:r>
        <w:rPr>
          <w:noProof/>
        </w:rPr>
      </w:r>
      <w:r>
        <w:rPr>
          <w:noProof/>
        </w:rPr>
        <w:fldChar w:fldCharType="separate"/>
      </w:r>
      <w:r>
        <w:rPr>
          <w:noProof/>
        </w:rPr>
        <w:t>65</w:t>
      </w:r>
      <w:r>
        <w:rPr>
          <w:noProof/>
        </w:rPr>
        <w:fldChar w:fldCharType="end"/>
      </w:r>
    </w:p>
    <w:p w14:paraId="08A8F2EB" w14:textId="0DBF9120"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_Toc187261410 \h </w:instrText>
      </w:r>
      <w:r>
        <w:rPr>
          <w:noProof/>
        </w:rPr>
      </w:r>
      <w:r>
        <w:rPr>
          <w:noProof/>
        </w:rPr>
        <w:fldChar w:fldCharType="separate"/>
      </w:r>
      <w:r>
        <w:rPr>
          <w:noProof/>
        </w:rPr>
        <w:t>65</w:t>
      </w:r>
      <w:r>
        <w:rPr>
          <w:noProof/>
        </w:rPr>
        <w:fldChar w:fldCharType="end"/>
      </w:r>
    </w:p>
    <w:p w14:paraId="547BCEB4" w14:textId="1F8C69C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_Toc187261411 \h </w:instrText>
      </w:r>
      <w:r>
        <w:rPr>
          <w:noProof/>
        </w:rPr>
      </w:r>
      <w:r>
        <w:rPr>
          <w:noProof/>
        </w:rPr>
        <w:fldChar w:fldCharType="separate"/>
      </w:r>
      <w:r>
        <w:rPr>
          <w:noProof/>
        </w:rPr>
        <w:t>65</w:t>
      </w:r>
      <w:r>
        <w:rPr>
          <w:noProof/>
        </w:rPr>
        <w:fldChar w:fldCharType="end"/>
      </w:r>
    </w:p>
    <w:p w14:paraId="2CB5A51C" w14:textId="7DB629E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6.5.4.3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_Toc187261412 \h </w:instrText>
      </w:r>
      <w:r>
        <w:rPr>
          <w:noProof/>
        </w:rPr>
      </w:r>
      <w:r>
        <w:rPr>
          <w:noProof/>
        </w:rPr>
        <w:fldChar w:fldCharType="separate"/>
      </w:r>
      <w:r>
        <w:rPr>
          <w:noProof/>
        </w:rPr>
        <w:t>66</w:t>
      </w:r>
      <w:r>
        <w:rPr>
          <w:noProof/>
        </w:rPr>
        <w:fldChar w:fldCharType="end"/>
      </w:r>
    </w:p>
    <w:p w14:paraId="4F8BF538" w14:textId="1614A311"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6.5.4.4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_Toc187261413 \h </w:instrText>
      </w:r>
      <w:r>
        <w:rPr>
          <w:noProof/>
        </w:rPr>
      </w:r>
      <w:r>
        <w:rPr>
          <w:noProof/>
        </w:rPr>
        <w:fldChar w:fldCharType="separate"/>
      </w:r>
      <w:r>
        <w:rPr>
          <w:noProof/>
        </w:rPr>
        <w:t>66</w:t>
      </w:r>
      <w:r>
        <w:rPr>
          <w:noProof/>
        </w:rPr>
        <w:fldChar w:fldCharType="end"/>
      </w:r>
    </w:p>
    <w:p w14:paraId="474B3B36" w14:textId="07683B1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6.5.4.4.1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_Toc187261414 \h </w:instrText>
      </w:r>
      <w:r>
        <w:rPr>
          <w:noProof/>
        </w:rPr>
      </w:r>
      <w:r>
        <w:rPr>
          <w:noProof/>
        </w:rPr>
        <w:fldChar w:fldCharType="separate"/>
      </w:r>
      <w:r>
        <w:rPr>
          <w:noProof/>
        </w:rPr>
        <w:t>66</w:t>
      </w:r>
      <w:r>
        <w:rPr>
          <w:noProof/>
        </w:rPr>
        <w:fldChar w:fldCharType="end"/>
      </w:r>
    </w:p>
    <w:p w14:paraId="2C2B669A" w14:textId="0F03769C"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6.5.4.4.2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_Toc187261415 \h </w:instrText>
      </w:r>
      <w:r>
        <w:rPr>
          <w:noProof/>
        </w:rPr>
      </w:r>
      <w:r>
        <w:rPr>
          <w:noProof/>
        </w:rPr>
        <w:fldChar w:fldCharType="separate"/>
      </w:r>
      <w:r>
        <w:rPr>
          <w:noProof/>
        </w:rPr>
        <w:t>66</w:t>
      </w:r>
      <w:r>
        <w:rPr>
          <w:noProof/>
        </w:rPr>
        <w:fldChar w:fldCharType="end"/>
      </w:r>
    </w:p>
    <w:p w14:paraId="180BEF93" w14:textId="74BF90C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6.5.4.5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_Toc187261416 \h </w:instrText>
      </w:r>
      <w:r>
        <w:rPr>
          <w:noProof/>
        </w:rPr>
      </w:r>
      <w:r>
        <w:rPr>
          <w:noProof/>
        </w:rPr>
        <w:fldChar w:fldCharType="separate"/>
      </w:r>
      <w:r>
        <w:rPr>
          <w:noProof/>
        </w:rPr>
        <w:t>67</w:t>
      </w:r>
      <w:r>
        <w:rPr>
          <w:noProof/>
        </w:rPr>
        <w:fldChar w:fldCharType="end"/>
      </w:r>
    </w:p>
    <w:p w14:paraId="1CF294C6" w14:textId="4B1BE6EA"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Unwanted emissions</w:t>
      </w:r>
      <w:r>
        <w:rPr>
          <w:noProof/>
        </w:rPr>
        <w:tab/>
      </w:r>
      <w:r>
        <w:rPr>
          <w:noProof/>
        </w:rPr>
        <w:fldChar w:fldCharType="begin"/>
      </w:r>
      <w:r>
        <w:rPr>
          <w:noProof/>
        </w:rPr>
        <w:instrText xml:space="preserve"> PAGEREF _Toc187261417 \h </w:instrText>
      </w:r>
      <w:r>
        <w:rPr>
          <w:noProof/>
        </w:rPr>
      </w:r>
      <w:r>
        <w:rPr>
          <w:noProof/>
        </w:rPr>
        <w:fldChar w:fldCharType="separate"/>
      </w:r>
      <w:r>
        <w:rPr>
          <w:noProof/>
        </w:rPr>
        <w:t>67</w:t>
      </w:r>
      <w:r>
        <w:rPr>
          <w:noProof/>
        </w:rPr>
        <w:fldChar w:fldCharType="end"/>
      </w:r>
    </w:p>
    <w:p w14:paraId="21423684" w14:textId="1F81A55F"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_Toc187261418 \h </w:instrText>
      </w:r>
      <w:r>
        <w:rPr>
          <w:noProof/>
        </w:rPr>
      </w:r>
      <w:r>
        <w:rPr>
          <w:noProof/>
        </w:rPr>
        <w:fldChar w:fldCharType="separate"/>
      </w:r>
      <w:r>
        <w:rPr>
          <w:noProof/>
        </w:rPr>
        <w:t>67</w:t>
      </w:r>
      <w:r>
        <w:rPr>
          <w:noProof/>
        </w:rPr>
        <w:fldChar w:fldCharType="end"/>
      </w:r>
    </w:p>
    <w:p w14:paraId="04321D7B" w14:textId="74931D07"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Occupied bandwidth</w:t>
      </w:r>
      <w:r>
        <w:rPr>
          <w:noProof/>
        </w:rPr>
        <w:tab/>
      </w:r>
      <w:r>
        <w:rPr>
          <w:noProof/>
        </w:rPr>
        <w:fldChar w:fldCharType="begin"/>
      </w:r>
      <w:r>
        <w:rPr>
          <w:noProof/>
        </w:rPr>
        <w:instrText xml:space="preserve"> PAGEREF _Toc187261419 \h </w:instrText>
      </w:r>
      <w:r>
        <w:rPr>
          <w:noProof/>
        </w:rPr>
      </w:r>
      <w:r>
        <w:rPr>
          <w:noProof/>
        </w:rPr>
        <w:fldChar w:fldCharType="separate"/>
      </w:r>
      <w:r>
        <w:rPr>
          <w:noProof/>
        </w:rPr>
        <w:t>67</w:t>
      </w:r>
      <w:r>
        <w:rPr>
          <w:noProof/>
        </w:rPr>
        <w:fldChar w:fldCharType="end"/>
      </w:r>
    </w:p>
    <w:p w14:paraId="11A19BA7" w14:textId="2E445049"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_Toc187261420 \h </w:instrText>
      </w:r>
      <w:r>
        <w:rPr>
          <w:noProof/>
        </w:rPr>
      </w:r>
      <w:r>
        <w:rPr>
          <w:noProof/>
        </w:rPr>
        <w:fldChar w:fldCharType="separate"/>
      </w:r>
      <w:r>
        <w:rPr>
          <w:noProof/>
        </w:rPr>
        <w:t>67</w:t>
      </w:r>
      <w:r>
        <w:rPr>
          <w:noProof/>
        </w:rPr>
        <w:fldChar w:fldCharType="end"/>
      </w:r>
    </w:p>
    <w:p w14:paraId="7FDD1055" w14:textId="6236414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Gothic"/>
          <w:noProof/>
          <w:lang w:eastAsia="zh-CN"/>
        </w:rPr>
        <w:t>6.6.2.2</w:t>
      </w:r>
      <w:r>
        <w:rPr>
          <w:rFonts w:asciiTheme="minorHAnsi" w:eastAsiaTheme="minorEastAsia" w:hAnsiTheme="minorHAnsi" w:cstheme="minorBidi"/>
          <w:noProof/>
          <w:kern w:val="2"/>
          <w:sz w:val="24"/>
          <w:szCs w:val="24"/>
          <w:lang w:eastAsia="en-GB"/>
          <w14:ligatures w14:val="standardContextual"/>
        </w:rPr>
        <w:tab/>
      </w:r>
      <w:r w:rsidRPr="00342657">
        <w:rPr>
          <w:rFonts w:eastAsia="MS Gothic"/>
          <w:noProof/>
          <w:lang w:eastAsia="zh-CN"/>
        </w:rPr>
        <w:t>Minimum Requirements</w:t>
      </w:r>
      <w:r>
        <w:rPr>
          <w:noProof/>
        </w:rPr>
        <w:tab/>
      </w:r>
      <w:r>
        <w:rPr>
          <w:noProof/>
        </w:rPr>
        <w:fldChar w:fldCharType="begin"/>
      </w:r>
      <w:r>
        <w:rPr>
          <w:noProof/>
        </w:rPr>
        <w:instrText xml:space="preserve"> PAGEREF _Toc187261421 \h </w:instrText>
      </w:r>
      <w:r>
        <w:rPr>
          <w:noProof/>
        </w:rPr>
      </w:r>
      <w:r>
        <w:rPr>
          <w:noProof/>
        </w:rPr>
        <w:fldChar w:fldCharType="separate"/>
      </w:r>
      <w:r>
        <w:rPr>
          <w:noProof/>
        </w:rPr>
        <w:t>68</w:t>
      </w:r>
      <w:r>
        <w:rPr>
          <w:noProof/>
        </w:rPr>
        <w:fldChar w:fldCharType="end"/>
      </w:r>
    </w:p>
    <w:p w14:paraId="5EC895B2" w14:textId="3D00CA4A"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zh-CN"/>
        </w:rPr>
        <w:t>6.6.2.3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zh-CN"/>
        </w:rPr>
        <w:t>Test purpose</w:t>
      </w:r>
      <w:r>
        <w:rPr>
          <w:noProof/>
        </w:rPr>
        <w:tab/>
      </w:r>
      <w:r>
        <w:rPr>
          <w:noProof/>
        </w:rPr>
        <w:fldChar w:fldCharType="begin"/>
      </w:r>
      <w:r>
        <w:rPr>
          <w:noProof/>
        </w:rPr>
        <w:instrText xml:space="preserve"> PAGEREF _Toc187261422 \h </w:instrText>
      </w:r>
      <w:r>
        <w:rPr>
          <w:noProof/>
        </w:rPr>
      </w:r>
      <w:r>
        <w:rPr>
          <w:noProof/>
        </w:rPr>
        <w:fldChar w:fldCharType="separate"/>
      </w:r>
      <w:r>
        <w:rPr>
          <w:noProof/>
        </w:rPr>
        <w:t>68</w:t>
      </w:r>
      <w:r>
        <w:rPr>
          <w:noProof/>
        </w:rPr>
        <w:fldChar w:fldCharType="end"/>
      </w:r>
    </w:p>
    <w:p w14:paraId="5023C194" w14:textId="63833A5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Gothic"/>
          <w:noProof/>
          <w:lang w:eastAsia="zh-CN"/>
        </w:rPr>
        <w:t>6.6.2.4</w:t>
      </w:r>
      <w:r>
        <w:rPr>
          <w:rFonts w:asciiTheme="minorHAnsi" w:eastAsiaTheme="minorEastAsia" w:hAnsiTheme="minorHAnsi" w:cstheme="minorBidi"/>
          <w:noProof/>
          <w:kern w:val="2"/>
          <w:sz w:val="24"/>
          <w:szCs w:val="24"/>
          <w:lang w:eastAsia="en-GB"/>
          <w14:ligatures w14:val="standardContextual"/>
        </w:rPr>
        <w:tab/>
      </w:r>
      <w:r w:rsidRPr="00342657">
        <w:rPr>
          <w:rFonts w:eastAsia="MS Gothic"/>
          <w:noProof/>
          <w:lang w:eastAsia="zh-CN"/>
        </w:rPr>
        <w:t>Method of test</w:t>
      </w:r>
      <w:r>
        <w:rPr>
          <w:noProof/>
        </w:rPr>
        <w:tab/>
      </w:r>
      <w:r>
        <w:rPr>
          <w:noProof/>
        </w:rPr>
        <w:fldChar w:fldCharType="begin"/>
      </w:r>
      <w:r>
        <w:rPr>
          <w:noProof/>
        </w:rPr>
        <w:instrText xml:space="preserve"> PAGEREF _Toc187261423 \h </w:instrText>
      </w:r>
      <w:r>
        <w:rPr>
          <w:noProof/>
        </w:rPr>
      </w:r>
      <w:r>
        <w:rPr>
          <w:noProof/>
        </w:rPr>
        <w:fldChar w:fldCharType="separate"/>
      </w:r>
      <w:r>
        <w:rPr>
          <w:noProof/>
        </w:rPr>
        <w:t>68</w:t>
      </w:r>
      <w:r>
        <w:rPr>
          <w:noProof/>
        </w:rPr>
        <w:fldChar w:fldCharType="end"/>
      </w:r>
    </w:p>
    <w:p w14:paraId="06C62489" w14:textId="4DF45A2E"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zh-CN"/>
        </w:rPr>
        <w:t>6.6.2.4.1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zh-CN"/>
        </w:rPr>
        <w:t>Initial conditions</w:t>
      </w:r>
      <w:r>
        <w:rPr>
          <w:noProof/>
        </w:rPr>
        <w:tab/>
      </w:r>
      <w:r>
        <w:rPr>
          <w:noProof/>
        </w:rPr>
        <w:fldChar w:fldCharType="begin"/>
      </w:r>
      <w:r>
        <w:rPr>
          <w:noProof/>
        </w:rPr>
        <w:instrText xml:space="preserve"> PAGEREF _Toc187261424 \h </w:instrText>
      </w:r>
      <w:r>
        <w:rPr>
          <w:noProof/>
        </w:rPr>
      </w:r>
      <w:r>
        <w:rPr>
          <w:noProof/>
        </w:rPr>
        <w:fldChar w:fldCharType="separate"/>
      </w:r>
      <w:r>
        <w:rPr>
          <w:noProof/>
        </w:rPr>
        <w:t>68</w:t>
      </w:r>
      <w:r>
        <w:rPr>
          <w:noProof/>
        </w:rPr>
        <w:fldChar w:fldCharType="end"/>
      </w:r>
    </w:p>
    <w:p w14:paraId="7A74401B" w14:textId="6CD01BC7"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zh-CN"/>
        </w:rPr>
        <w:t>6.6.2.4.2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zh-CN"/>
        </w:rPr>
        <w:t>Procedure</w:t>
      </w:r>
      <w:r>
        <w:rPr>
          <w:noProof/>
        </w:rPr>
        <w:tab/>
      </w:r>
      <w:r>
        <w:rPr>
          <w:noProof/>
        </w:rPr>
        <w:fldChar w:fldCharType="begin"/>
      </w:r>
      <w:r>
        <w:rPr>
          <w:noProof/>
        </w:rPr>
        <w:instrText xml:space="preserve"> PAGEREF _Toc187261425 \h </w:instrText>
      </w:r>
      <w:r>
        <w:rPr>
          <w:noProof/>
        </w:rPr>
      </w:r>
      <w:r>
        <w:rPr>
          <w:noProof/>
        </w:rPr>
        <w:fldChar w:fldCharType="separate"/>
      </w:r>
      <w:r>
        <w:rPr>
          <w:noProof/>
        </w:rPr>
        <w:t>68</w:t>
      </w:r>
      <w:r>
        <w:rPr>
          <w:noProof/>
        </w:rPr>
        <w:fldChar w:fldCharType="end"/>
      </w:r>
    </w:p>
    <w:p w14:paraId="58CC4FAE" w14:textId="7F3C1B7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Gothic"/>
          <w:noProof/>
          <w:lang w:eastAsia="zh-CN"/>
        </w:rPr>
        <w:t>6.6.2.5</w:t>
      </w:r>
      <w:r>
        <w:rPr>
          <w:rFonts w:asciiTheme="minorHAnsi" w:eastAsiaTheme="minorEastAsia" w:hAnsiTheme="minorHAnsi" w:cstheme="minorBidi"/>
          <w:noProof/>
          <w:kern w:val="2"/>
          <w:sz w:val="24"/>
          <w:szCs w:val="24"/>
          <w:lang w:eastAsia="en-GB"/>
          <w14:ligatures w14:val="standardContextual"/>
        </w:rPr>
        <w:tab/>
      </w:r>
      <w:r w:rsidRPr="00342657">
        <w:rPr>
          <w:rFonts w:eastAsia="MS Gothic"/>
          <w:noProof/>
          <w:lang w:eastAsia="zh-CN"/>
        </w:rPr>
        <w:t>Test requirements</w:t>
      </w:r>
      <w:r>
        <w:rPr>
          <w:noProof/>
        </w:rPr>
        <w:tab/>
      </w:r>
      <w:r>
        <w:rPr>
          <w:noProof/>
        </w:rPr>
        <w:fldChar w:fldCharType="begin"/>
      </w:r>
      <w:r>
        <w:rPr>
          <w:noProof/>
        </w:rPr>
        <w:instrText xml:space="preserve"> PAGEREF _Toc187261426 \h </w:instrText>
      </w:r>
      <w:r>
        <w:rPr>
          <w:noProof/>
        </w:rPr>
      </w:r>
      <w:r>
        <w:rPr>
          <w:noProof/>
        </w:rPr>
        <w:fldChar w:fldCharType="separate"/>
      </w:r>
      <w:r>
        <w:rPr>
          <w:noProof/>
        </w:rPr>
        <w:t>69</w:t>
      </w:r>
      <w:r>
        <w:rPr>
          <w:noProof/>
        </w:rPr>
        <w:fldChar w:fldCharType="end"/>
      </w:r>
    </w:p>
    <w:p w14:paraId="3119BA6D" w14:textId="00E1B053"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Adjacent Channel Leakage Power Ratio</w:t>
      </w:r>
      <w:r>
        <w:rPr>
          <w:noProof/>
        </w:rPr>
        <w:tab/>
      </w:r>
      <w:r>
        <w:rPr>
          <w:noProof/>
        </w:rPr>
        <w:fldChar w:fldCharType="begin"/>
      </w:r>
      <w:r>
        <w:rPr>
          <w:noProof/>
        </w:rPr>
        <w:instrText xml:space="preserve"> PAGEREF _Toc187261427 \h </w:instrText>
      </w:r>
      <w:r>
        <w:rPr>
          <w:noProof/>
        </w:rPr>
      </w:r>
      <w:r>
        <w:rPr>
          <w:noProof/>
        </w:rPr>
        <w:fldChar w:fldCharType="separate"/>
      </w:r>
      <w:r>
        <w:rPr>
          <w:noProof/>
        </w:rPr>
        <w:t>69</w:t>
      </w:r>
      <w:r>
        <w:rPr>
          <w:noProof/>
        </w:rPr>
        <w:fldChar w:fldCharType="end"/>
      </w:r>
    </w:p>
    <w:p w14:paraId="4311B6DF" w14:textId="28B1ECD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_Toc187261428 \h </w:instrText>
      </w:r>
      <w:r>
        <w:rPr>
          <w:noProof/>
        </w:rPr>
      </w:r>
      <w:r>
        <w:rPr>
          <w:noProof/>
        </w:rPr>
        <w:fldChar w:fldCharType="separate"/>
      </w:r>
      <w:r>
        <w:rPr>
          <w:noProof/>
        </w:rPr>
        <w:t>69</w:t>
      </w:r>
      <w:r>
        <w:rPr>
          <w:noProof/>
        </w:rPr>
        <w:fldChar w:fldCharType="end"/>
      </w:r>
    </w:p>
    <w:p w14:paraId="19A16999" w14:textId="300B284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lastRenderedPageBreak/>
        <w:t>6.6.3.2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_Toc187261429 \h </w:instrText>
      </w:r>
      <w:r>
        <w:rPr>
          <w:noProof/>
        </w:rPr>
      </w:r>
      <w:r>
        <w:rPr>
          <w:noProof/>
        </w:rPr>
        <w:fldChar w:fldCharType="separate"/>
      </w:r>
      <w:r>
        <w:rPr>
          <w:noProof/>
        </w:rPr>
        <w:t>69</w:t>
      </w:r>
      <w:r>
        <w:rPr>
          <w:noProof/>
        </w:rPr>
        <w:fldChar w:fldCharType="end"/>
      </w:r>
    </w:p>
    <w:p w14:paraId="605CCB3A" w14:textId="6B9EA65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_Toc187261430 \h </w:instrText>
      </w:r>
      <w:r>
        <w:rPr>
          <w:noProof/>
        </w:rPr>
      </w:r>
      <w:r>
        <w:rPr>
          <w:noProof/>
        </w:rPr>
        <w:fldChar w:fldCharType="separate"/>
      </w:r>
      <w:r>
        <w:rPr>
          <w:noProof/>
        </w:rPr>
        <w:t>69</w:t>
      </w:r>
      <w:r>
        <w:rPr>
          <w:noProof/>
        </w:rPr>
        <w:fldChar w:fldCharType="end"/>
      </w:r>
    </w:p>
    <w:p w14:paraId="62ED5632" w14:textId="59E8E539"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_Toc187261431 \h </w:instrText>
      </w:r>
      <w:r>
        <w:rPr>
          <w:noProof/>
        </w:rPr>
      </w:r>
      <w:r>
        <w:rPr>
          <w:noProof/>
        </w:rPr>
        <w:fldChar w:fldCharType="separate"/>
      </w:r>
      <w:r>
        <w:rPr>
          <w:noProof/>
        </w:rPr>
        <w:t>70</w:t>
      </w:r>
      <w:r>
        <w:rPr>
          <w:noProof/>
        </w:rPr>
        <w:fldChar w:fldCharType="end"/>
      </w:r>
    </w:p>
    <w:p w14:paraId="4610AC1B" w14:textId="5B9EA9E4"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6.6.3.4.1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_Toc187261432 \h </w:instrText>
      </w:r>
      <w:r>
        <w:rPr>
          <w:noProof/>
        </w:rPr>
      </w:r>
      <w:r>
        <w:rPr>
          <w:noProof/>
        </w:rPr>
        <w:fldChar w:fldCharType="separate"/>
      </w:r>
      <w:r>
        <w:rPr>
          <w:noProof/>
        </w:rPr>
        <w:t>70</w:t>
      </w:r>
      <w:r>
        <w:rPr>
          <w:noProof/>
        </w:rPr>
        <w:fldChar w:fldCharType="end"/>
      </w:r>
    </w:p>
    <w:p w14:paraId="08A76FE3" w14:textId="4CFBCCDC"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6.6.3.4.2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_Toc187261433 \h </w:instrText>
      </w:r>
      <w:r>
        <w:rPr>
          <w:noProof/>
        </w:rPr>
      </w:r>
      <w:r>
        <w:rPr>
          <w:noProof/>
        </w:rPr>
        <w:fldChar w:fldCharType="separate"/>
      </w:r>
      <w:r>
        <w:rPr>
          <w:noProof/>
        </w:rPr>
        <w:t>70</w:t>
      </w:r>
      <w:r>
        <w:rPr>
          <w:noProof/>
        </w:rPr>
        <w:fldChar w:fldCharType="end"/>
      </w:r>
    </w:p>
    <w:p w14:paraId="1A7C1668" w14:textId="482BB0E9"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6.6.3.5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_Toc187261434 \h </w:instrText>
      </w:r>
      <w:r>
        <w:rPr>
          <w:noProof/>
        </w:rPr>
      </w:r>
      <w:r>
        <w:rPr>
          <w:noProof/>
        </w:rPr>
        <w:fldChar w:fldCharType="separate"/>
      </w:r>
      <w:r>
        <w:rPr>
          <w:noProof/>
        </w:rPr>
        <w:t>70</w:t>
      </w:r>
      <w:r>
        <w:rPr>
          <w:noProof/>
        </w:rPr>
        <w:fldChar w:fldCharType="end"/>
      </w:r>
    </w:p>
    <w:p w14:paraId="25745D70" w14:textId="73A46B4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6.6.3.5.1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 requirements</w:t>
      </w:r>
      <w:r>
        <w:rPr>
          <w:noProof/>
        </w:rPr>
        <w:tab/>
      </w:r>
      <w:r>
        <w:rPr>
          <w:noProof/>
        </w:rPr>
        <w:fldChar w:fldCharType="begin"/>
      </w:r>
      <w:r>
        <w:rPr>
          <w:noProof/>
        </w:rPr>
        <w:instrText xml:space="preserve"> PAGEREF _Toc187261435 \h </w:instrText>
      </w:r>
      <w:r>
        <w:rPr>
          <w:noProof/>
        </w:rPr>
      </w:r>
      <w:r>
        <w:rPr>
          <w:noProof/>
        </w:rPr>
        <w:fldChar w:fldCharType="separate"/>
      </w:r>
      <w:r>
        <w:rPr>
          <w:noProof/>
        </w:rPr>
        <w:t>70</w:t>
      </w:r>
      <w:r>
        <w:rPr>
          <w:noProof/>
        </w:rPr>
        <w:fldChar w:fldCharType="end"/>
      </w:r>
    </w:p>
    <w:p w14:paraId="7C315A5D" w14:textId="5A68BE76"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6.6.3.5.2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zh-CN"/>
        </w:rPr>
        <w:t>Limits and</w:t>
      </w:r>
      <w:r w:rsidRPr="00342657">
        <w:rPr>
          <w:rFonts w:eastAsiaTheme="minorEastAsia"/>
          <w:noProof/>
        </w:rPr>
        <w:t xml:space="preserve"> </w:t>
      </w:r>
      <w:r w:rsidRPr="00342657">
        <w:rPr>
          <w:rFonts w:eastAsiaTheme="minorEastAsia"/>
          <w:i/>
          <w:noProof/>
        </w:rPr>
        <w:t>basic limits</w:t>
      </w:r>
      <w:r>
        <w:rPr>
          <w:noProof/>
        </w:rPr>
        <w:tab/>
      </w:r>
      <w:r>
        <w:rPr>
          <w:noProof/>
        </w:rPr>
        <w:fldChar w:fldCharType="begin"/>
      </w:r>
      <w:r>
        <w:rPr>
          <w:noProof/>
        </w:rPr>
        <w:instrText xml:space="preserve"> PAGEREF _Toc187261436 \h </w:instrText>
      </w:r>
      <w:r>
        <w:rPr>
          <w:noProof/>
        </w:rPr>
      </w:r>
      <w:r>
        <w:rPr>
          <w:noProof/>
        </w:rPr>
        <w:fldChar w:fldCharType="separate"/>
      </w:r>
      <w:r>
        <w:rPr>
          <w:noProof/>
        </w:rPr>
        <w:t>71</w:t>
      </w:r>
      <w:r>
        <w:rPr>
          <w:noProof/>
        </w:rPr>
        <w:fldChar w:fldCharType="end"/>
      </w:r>
    </w:p>
    <w:p w14:paraId="0C64A955" w14:textId="34C422D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6.6.3.5.3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i/>
          <w:noProof/>
        </w:rPr>
        <w:t>IAB type 1-H</w:t>
      </w:r>
      <w:r>
        <w:rPr>
          <w:noProof/>
        </w:rPr>
        <w:tab/>
      </w:r>
      <w:r>
        <w:rPr>
          <w:noProof/>
        </w:rPr>
        <w:fldChar w:fldCharType="begin"/>
      </w:r>
      <w:r>
        <w:rPr>
          <w:noProof/>
        </w:rPr>
        <w:instrText xml:space="preserve"> PAGEREF _Toc187261437 \h </w:instrText>
      </w:r>
      <w:r>
        <w:rPr>
          <w:noProof/>
        </w:rPr>
      </w:r>
      <w:r>
        <w:rPr>
          <w:noProof/>
        </w:rPr>
        <w:fldChar w:fldCharType="separate"/>
      </w:r>
      <w:r>
        <w:rPr>
          <w:noProof/>
        </w:rPr>
        <w:t>73</w:t>
      </w:r>
      <w:r>
        <w:rPr>
          <w:noProof/>
        </w:rPr>
        <w:fldChar w:fldCharType="end"/>
      </w:r>
    </w:p>
    <w:p w14:paraId="0CC0EBFD" w14:textId="082B35E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Operating band unwanted emissions</w:t>
      </w:r>
      <w:r>
        <w:rPr>
          <w:noProof/>
        </w:rPr>
        <w:tab/>
      </w:r>
      <w:r>
        <w:rPr>
          <w:noProof/>
        </w:rPr>
        <w:fldChar w:fldCharType="begin"/>
      </w:r>
      <w:r>
        <w:rPr>
          <w:noProof/>
        </w:rPr>
        <w:instrText xml:space="preserve"> PAGEREF _Toc187261438 \h </w:instrText>
      </w:r>
      <w:r>
        <w:rPr>
          <w:noProof/>
        </w:rPr>
      </w:r>
      <w:r>
        <w:rPr>
          <w:noProof/>
        </w:rPr>
        <w:fldChar w:fldCharType="separate"/>
      </w:r>
      <w:r>
        <w:rPr>
          <w:noProof/>
        </w:rPr>
        <w:t>74</w:t>
      </w:r>
      <w:r>
        <w:rPr>
          <w:noProof/>
        </w:rPr>
        <w:fldChar w:fldCharType="end"/>
      </w:r>
    </w:p>
    <w:p w14:paraId="6029EEAC" w14:textId="7A70686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_Toc187261439 \h </w:instrText>
      </w:r>
      <w:r>
        <w:rPr>
          <w:noProof/>
        </w:rPr>
      </w:r>
      <w:r>
        <w:rPr>
          <w:noProof/>
        </w:rPr>
        <w:fldChar w:fldCharType="separate"/>
      </w:r>
      <w:r>
        <w:rPr>
          <w:noProof/>
        </w:rPr>
        <w:t>74</w:t>
      </w:r>
      <w:r>
        <w:rPr>
          <w:noProof/>
        </w:rPr>
        <w:fldChar w:fldCharType="end"/>
      </w:r>
    </w:p>
    <w:p w14:paraId="43B62B4E" w14:textId="7652040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_Toc187261440 \h </w:instrText>
      </w:r>
      <w:r>
        <w:rPr>
          <w:noProof/>
        </w:rPr>
      </w:r>
      <w:r>
        <w:rPr>
          <w:noProof/>
        </w:rPr>
        <w:fldChar w:fldCharType="separate"/>
      </w:r>
      <w:r>
        <w:rPr>
          <w:noProof/>
        </w:rPr>
        <w:t>76</w:t>
      </w:r>
      <w:r>
        <w:rPr>
          <w:noProof/>
        </w:rPr>
        <w:fldChar w:fldCharType="end"/>
      </w:r>
    </w:p>
    <w:p w14:paraId="3EA81B9D" w14:textId="66AD8F2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_Toc187261441 \h </w:instrText>
      </w:r>
      <w:r>
        <w:rPr>
          <w:noProof/>
        </w:rPr>
      </w:r>
      <w:r>
        <w:rPr>
          <w:noProof/>
        </w:rPr>
        <w:fldChar w:fldCharType="separate"/>
      </w:r>
      <w:r>
        <w:rPr>
          <w:noProof/>
        </w:rPr>
        <w:t>76</w:t>
      </w:r>
      <w:r>
        <w:rPr>
          <w:noProof/>
        </w:rPr>
        <w:fldChar w:fldCharType="end"/>
      </w:r>
    </w:p>
    <w:p w14:paraId="52382C6D" w14:textId="7F8C73D9"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_Toc187261442 \h </w:instrText>
      </w:r>
      <w:r>
        <w:rPr>
          <w:noProof/>
        </w:rPr>
      </w:r>
      <w:r>
        <w:rPr>
          <w:noProof/>
        </w:rPr>
        <w:fldChar w:fldCharType="separate"/>
      </w:r>
      <w:r>
        <w:rPr>
          <w:noProof/>
        </w:rPr>
        <w:t>76</w:t>
      </w:r>
      <w:r>
        <w:rPr>
          <w:noProof/>
        </w:rPr>
        <w:fldChar w:fldCharType="end"/>
      </w:r>
    </w:p>
    <w:p w14:paraId="500D3BFF" w14:textId="6875DF23"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_Toc187261443 \h </w:instrText>
      </w:r>
      <w:r>
        <w:rPr>
          <w:noProof/>
        </w:rPr>
      </w:r>
      <w:r>
        <w:rPr>
          <w:noProof/>
        </w:rPr>
        <w:fldChar w:fldCharType="separate"/>
      </w:r>
      <w:r>
        <w:rPr>
          <w:noProof/>
        </w:rPr>
        <w:t>76</w:t>
      </w:r>
      <w:r>
        <w:rPr>
          <w:noProof/>
        </w:rPr>
        <w:fldChar w:fldCharType="end"/>
      </w:r>
    </w:p>
    <w:p w14:paraId="26C37CC8" w14:textId="44825B5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_Toc187261444 \h </w:instrText>
      </w:r>
      <w:r>
        <w:rPr>
          <w:noProof/>
        </w:rPr>
      </w:r>
      <w:r>
        <w:rPr>
          <w:noProof/>
        </w:rPr>
        <w:fldChar w:fldCharType="separate"/>
      </w:r>
      <w:r>
        <w:rPr>
          <w:noProof/>
        </w:rPr>
        <w:t>76</w:t>
      </w:r>
      <w:r>
        <w:rPr>
          <w:noProof/>
        </w:rPr>
        <w:fldChar w:fldCharType="end"/>
      </w:r>
    </w:p>
    <w:p w14:paraId="3496C1A6" w14:textId="7EB0DB3E"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_Toc187261445 \h </w:instrText>
      </w:r>
      <w:r>
        <w:rPr>
          <w:noProof/>
        </w:rPr>
      </w:r>
      <w:r>
        <w:rPr>
          <w:noProof/>
        </w:rPr>
        <w:fldChar w:fldCharType="separate"/>
      </w:r>
      <w:r>
        <w:rPr>
          <w:noProof/>
        </w:rPr>
        <w:t>77</w:t>
      </w:r>
      <w:r>
        <w:rPr>
          <w:noProof/>
        </w:rPr>
        <w:fldChar w:fldCharType="end"/>
      </w:r>
    </w:p>
    <w:p w14:paraId="168FD19A" w14:textId="4ABE38B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 requirements</w:t>
      </w:r>
      <w:r>
        <w:rPr>
          <w:noProof/>
        </w:rPr>
        <w:tab/>
      </w:r>
      <w:r>
        <w:rPr>
          <w:noProof/>
        </w:rPr>
        <w:fldChar w:fldCharType="begin"/>
      </w:r>
      <w:r>
        <w:rPr>
          <w:noProof/>
        </w:rPr>
        <w:instrText xml:space="preserve"> PAGEREF _Toc187261446 \h </w:instrText>
      </w:r>
      <w:r>
        <w:rPr>
          <w:noProof/>
        </w:rPr>
      </w:r>
      <w:r>
        <w:rPr>
          <w:noProof/>
        </w:rPr>
        <w:fldChar w:fldCharType="separate"/>
      </w:r>
      <w:r>
        <w:rPr>
          <w:noProof/>
        </w:rPr>
        <w:t>77</w:t>
      </w:r>
      <w:r>
        <w:rPr>
          <w:noProof/>
        </w:rPr>
        <w:fldChar w:fldCharType="end"/>
      </w:r>
    </w:p>
    <w:p w14:paraId="2668C1AF" w14:textId="5172BAF9"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Basic limits for Wide Area IAB-DU and IAB-MT (Category A)</w:t>
      </w:r>
      <w:r>
        <w:rPr>
          <w:noProof/>
        </w:rPr>
        <w:tab/>
      </w:r>
      <w:r>
        <w:rPr>
          <w:noProof/>
        </w:rPr>
        <w:fldChar w:fldCharType="begin"/>
      </w:r>
      <w:r>
        <w:rPr>
          <w:noProof/>
        </w:rPr>
        <w:instrText xml:space="preserve"> PAGEREF _Toc187261447 \h </w:instrText>
      </w:r>
      <w:r>
        <w:rPr>
          <w:noProof/>
        </w:rPr>
      </w:r>
      <w:r>
        <w:rPr>
          <w:noProof/>
        </w:rPr>
        <w:fldChar w:fldCharType="separate"/>
      </w:r>
      <w:r>
        <w:rPr>
          <w:noProof/>
        </w:rPr>
        <w:t>77</w:t>
      </w:r>
      <w:r>
        <w:rPr>
          <w:noProof/>
        </w:rPr>
        <w:fldChar w:fldCharType="end"/>
      </w:r>
    </w:p>
    <w:p w14:paraId="1BDB2E05" w14:textId="601BC1AD"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 xml:space="preserve">Basic limits </w:t>
      </w:r>
      <w:r w:rsidRPr="00342657">
        <w:rPr>
          <w:rFonts w:eastAsiaTheme="minorEastAsia"/>
          <w:noProof/>
          <w:lang w:eastAsia="zh-CN"/>
        </w:rPr>
        <w:t>for Wide Area IAB-DU and Wide Area IAB-MT</w:t>
      </w:r>
      <w:r w:rsidRPr="00342657">
        <w:rPr>
          <w:rFonts w:eastAsiaTheme="minorEastAsia"/>
          <w:noProof/>
        </w:rPr>
        <w:t xml:space="preserve"> (Category B)</w:t>
      </w:r>
      <w:r>
        <w:rPr>
          <w:noProof/>
        </w:rPr>
        <w:tab/>
      </w:r>
      <w:r>
        <w:rPr>
          <w:noProof/>
        </w:rPr>
        <w:fldChar w:fldCharType="begin"/>
      </w:r>
      <w:r>
        <w:rPr>
          <w:noProof/>
        </w:rPr>
        <w:instrText xml:space="preserve"> PAGEREF _Toc187261448 \h </w:instrText>
      </w:r>
      <w:r>
        <w:rPr>
          <w:noProof/>
        </w:rPr>
      </w:r>
      <w:r>
        <w:rPr>
          <w:noProof/>
        </w:rPr>
        <w:fldChar w:fldCharType="separate"/>
      </w:r>
      <w:r>
        <w:rPr>
          <w:noProof/>
        </w:rPr>
        <w:t>78</w:t>
      </w:r>
      <w:r>
        <w:rPr>
          <w:noProof/>
        </w:rPr>
        <w:fldChar w:fldCharType="end"/>
      </w:r>
    </w:p>
    <w:p w14:paraId="42812851" w14:textId="312CA2A4"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_Toc187261449 \h </w:instrText>
      </w:r>
      <w:r>
        <w:rPr>
          <w:noProof/>
        </w:rPr>
      </w:r>
      <w:r>
        <w:rPr>
          <w:noProof/>
        </w:rPr>
        <w:fldChar w:fldCharType="separate"/>
      </w:r>
      <w:r>
        <w:rPr>
          <w:noProof/>
        </w:rPr>
        <w:t>78</w:t>
      </w:r>
      <w:r>
        <w:rPr>
          <w:noProof/>
        </w:rPr>
        <w:fldChar w:fldCharType="end"/>
      </w:r>
    </w:p>
    <w:p w14:paraId="6FF49599" w14:textId="178264BB"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Category B</w:t>
      </w:r>
      <w:r w:rsidRPr="00342657">
        <w:rPr>
          <w:rFonts w:eastAsiaTheme="minorEastAsia"/>
          <w:noProof/>
          <w:lang w:eastAsia="zh-CN"/>
        </w:rPr>
        <w:t xml:space="preserve"> requirements</w:t>
      </w:r>
      <w:r>
        <w:rPr>
          <w:noProof/>
        </w:rPr>
        <w:tab/>
      </w:r>
      <w:r>
        <w:rPr>
          <w:noProof/>
        </w:rPr>
        <w:fldChar w:fldCharType="begin"/>
      </w:r>
      <w:r>
        <w:rPr>
          <w:noProof/>
        </w:rPr>
        <w:instrText xml:space="preserve"> PAGEREF _Toc187261450 \h </w:instrText>
      </w:r>
      <w:r>
        <w:rPr>
          <w:noProof/>
        </w:rPr>
      </w:r>
      <w:r>
        <w:rPr>
          <w:noProof/>
        </w:rPr>
        <w:fldChar w:fldCharType="separate"/>
      </w:r>
      <w:r>
        <w:rPr>
          <w:noProof/>
        </w:rPr>
        <w:t>78</w:t>
      </w:r>
      <w:r>
        <w:rPr>
          <w:noProof/>
        </w:rPr>
        <w:fldChar w:fldCharType="end"/>
      </w:r>
    </w:p>
    <w:p w14:paraId="151BF72F" w14:textId="3A658B60"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i/>
          <w:noProof/>
        </w:rPr>
        <w:t>Basic limits</w:t>
      </w:r>
      <w:r w:rsidRPr="00342657">
        <w:rPr>
          <w:rFonts w:eastAsiaTheme="minorEastAsia"/>
          <w:noProof/>
        </w:rPr>
        <w:t xml:space="preserve"> for Medium Range IAB-DU (Category A and B)</w:t>
      </w:r>
      <w:r>
        <w:rPr>
          <w:noProof/>
        </w:rPr>
        <w:tab/>
      </w:r>
      <w:r>
        <w:rPr>
          <w:noProof/>
        </w:rPr>
        <w:fldChar w:fldCharType="begin"/>
      </w:r>
      <w:r>
        <w:rPr>
          <w:noProof/>
        </w:rPr>
        <w:instrText xml:space="preserve"> PAGEREF _Toc187261451 \h </w:instrText>
      </w:r>
      <w:r>
        <w:rPr>
          <w:noProof/>
        </w:rPr>
      </w:r>
      <w:r>
        <w:rPr>
          <w:noProof/>
        </w:rPr>
        <w:fldChar w:fldCharType="separate"/>
      </w:r>
      <w:r>
        <w:rPr>
          <w:noProof/>
        </w:rPr>
        <w:t>79</w:t>
      </w:r>
      <w:r>
        <w:rPr>
          <w:noProof/>
        </w:rPr>
        <w:fldChar w:fldCharType="end"/>
      </w:r>
    </w:p>
    <w:p w14:paraId="6CE68F6D" w14:textId="79A1DAD3"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i/>
          <w:noProof/>
        </w:rPr>
        <w:t>Basic limits</w:t>
      </w:r>
      <w:r w:rsidRPr="00342657">
        <w:rPr>
          <w:rFonts w:eastAsiaTheme="minorEastAsia"/>
          <w:noProof/>
        </w:rPr>
        <w:t xml:space="preserve"> </w:t>
      </w:r>
      <w:r w:rsidRPr="00342657">
        <w:rPr>
          <w:rFonts w:eastAsiaTheme="minorEastAsia"/>
          <w:noProof/>
          <w:lang w:eastAsia="zh-CN"/>
        </w:rPr>
        <w:t>for Local Area IAB-DU and Local Area IAB-MT (Category A and B)</w:t>
      </w:r>
      <w:r>
        <w:rPr>
          <w:noProof/>
        </w:rPr>
        <w:tab/>
      </w:r>
      <w:r>
        <w:rPr>
          <w:noProof/>
        </w:rPr>
        <w:fldChar w:fldCharType="begin"/>
      </w:r>
      <w:r>
        <w:rPr>
          <w:noProof/>
        </w:rPr>
        <w:instrText xml:space="preserve"> PAGEREF _Toc187261452 \h </w:instrText>
      </w:r>
      <w:r>
        <w:rPr>
          <w:noProof/>
        </w:rPr>
      </w:r>
      <w:r>
        <w:rPr>
          <w:noProof/>
        </w:rPr>
        <w:fldChar w:fldCharType="separate"/>
      </w:r>
      <w:r>
        <w:rPr>
          <w:noProof/>
        </w:rPr>
        <w:t>81</w:t>
      </w:r>
      <w:r>
        <w:rPr>
          <w:noProof/>
        </w:rPr>
        <w:fldChar w:fldCharType="end"/>
      </w:r>
    </w:p>
    <w:p w14:paraId="64194221" w14:textId="48F643F7"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i/>
          <w:noProof/>
        </w:rPr>
        <w:t>Basic limits</w:t>
      </w:r>
      <w:r w:rsidRPr="00342657">
        <w:rPr>
          <w:rFonts w:eastAsiaTheme="minorEastAsia"/>
          <w:noProof/>
        </w:rPr>
        <w:t xml:space="preserve"> for additional requirements</w:t>
      </w:r>
      <w:r>
        <w:rPr>
          <w:noProof/>
        </w:rPr>
        <w:tab/>
      </w:r>
      <w:r>
        <w:rPr>
          <w:noProof/>
        </w:rPr>
        <w:fldChar w:fldCharType="begin"/>
      </w:r>
      <w:r>
        <w:rPr>
          <w:noProof/>
        </w:rPr>
        <w:instrText xml:space="preserve"> PAGEREF _Toc187261453 \h </w:instrText>
      </w:r>
      <w:r>
        <w:rPr>
          <w:noProof/>
        </w:rPr>
      </w:r>
      <w:r>
        <w:rPr>
          <w:noProof/>
        </w:rPr>
        <w:fldChar w:fldCharType="separate"/>
      </w:r>
      <w:r>
        <w:rPr>
          <w:noProof/>
        </w:rPr>
        <w:t>82</w:t>
      </w:r>
      <w:r>
        <w:rPr>
          <w:noProof/>
        </w:rPr>
        <w:fldChar w:fldCharType="end"/>
      </w:r>
    </w:p>
    <w:p w14:paraId="380ADDCE" w14:textId="400EF5E4"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Limits in FCC Title 47</w:t>
      </w:r>
      <w:r>
        <w:rPr>
          <w:noProof/>
        </w:rPr>
        <w:tab/>
      </w:r>
      <w:r>
        <w:rPr>
          <w:noProof/>
        </w:rPr>
        <w:fldChar w:fldCharType="begin"/>
      </w:r>
      <w:r>
        <w:rPr>
          <w:noProof/>
        </w:rPr>
        <w:instrText xml:space="preserve"> PAGEREF _Toc187261454 \h </w:instrText>
      </w:r>
      <w:r>
        <w:rPr>
          <w:noProof/>
        </w:rPr>
      </w:r>
      <w:r>
        <w:rPr>
          <w:noProof/>
        </w:rPr>
        <w:fldChar w:fldCharType="separate"/>
      </w:r>
      <w:r>
        <w:rPr>
          <w:noProof/>
        </w:rPr>
        <w:t>82</w:t>
      </w:r>
      <w:r>
        <w:rPr>
          <w:noProof/>
        </w:rPr>
        <w:fldChar w:fldCharType="end"/>
      </w:r>
    </w:p>
    <w:p w14:paraId="13EBFE4E" w14:textId="5E84B5D9"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6.6.4.5.6</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i/>
          <w:noProof/>
        </w:rPr>
        <w:t>IAB type 1-H</w:t>
      </w:r>
      <w:r>
        <w:rPr>
          <w:noProof/>
        </w:rPr>
        <w:tab/>
      </w:r>
      <w:r>
        <w:rPr>
          <w:noProof/>
        </w:rPr>
        <w:fldChar w:fldCharType="begin"/>
      </w:r>
      <w:r>
        <w:rPr>
          <w:noProof/>
        </w:rPr>
        <w:instrText xml:space="preserve"> PAGEREF _Toc187261455 \h </w:instrText>
      </w:r>
      <w:r>
        <w:rPr>
          <w:noProof/>
        </w:rPr>
      </w:r>
      <w:r>
        <w:rPr>
          <w:noProof/>
        </w:rPr>
        <w:fldChar w:fldCharType="separate"/>
      </w:r>
      <w:r>
        <w:rPr>
          <w:noProof/>
        </w:rPr>
        <w:t>82</w:t>
      </w:r>
      <w:r>
        <w:rPr>
          <w:noProof/>
        </w:rPr>
        <w:fldChar w:fldCharType="end"/>
      </w:r>
    </w:p>
    <w:p w14:paraId="5F87C156" w14:textId="20EB2B7C"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Transmitter spurious emissions</w:t>
      </w:r>
      <w:r>
        <w:rPr>
          <w:noProof/>
        </w:rPr>
        <w:tab/>
      </w:r>
      <w:r>
        <w:rPr>
          <w:noProof/>
        </w:rPr>
        <w:fldChar w:fldCharType="begin"/>
      </w:r>
      <w:r>
        <w:rPr>
          <w:noProof/>
        </w:rPr>
        <w:instrText xml:space="preserve"> PAGEREF _Toc187261456 \h </w:instrText>
      </w:r>
      <w:r>
        <w:rPr>
          <w:noProof/>
        </w:rPr>
      </w:r>
      <w:r>
        <w:rPr>
          <w:noProof/>
        </w:rPr>
        <w:fldChar w:fldCharType="separate"/>
      </w:r>
      <w:r>
        <w:rPr>
          <w:noProof/>
        </w:rPr>
        <w:t>82</w:t>
      </w:r>
      <w:r>
        <w:rPr>
          <w:noProof/>
        </w:rPr>
        <w:fldChar w:fldCharType="end"/>
      </w:r>
    </w:p>
    <w:p w14:paraId="7610F99F" w14:textId="2335A4E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_Toc187261457 \h </w:instrText>
      </w:r>
      <w:r>
        <w:rPr>
          <w:noProof/>
        </w:rPr>
      </w:r>
      <w:r>
        <w:rPr>
          <w:noProof/>
        </w:rPr>
        <w:fldChar w:fldCharType="separate"/>
      </w:r>
      <w:r>
        <w:rPr>
          <w:noProof/>
        </w:rPr>
        <w:t>82</w:t>
      </w:r>
      <w:r>
        <w:rPr>
          <w:noProof/>
        </w:rPr>
        <w:fldChar w:fldCharType="end"/>
      </w:r>
    </w:p>
    <w:p w14:paraId="044552DC" w14:textId="1CA5A56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_Toc187261458 \h </w:instrText>
      </w:r>
      <w:r>
        <w:rPr>
          <w:noProof/>
        </w:rPr>
      </w:r>
      <w:r>
        <w:rPr>
          <w:noProof/>
        </w:rPr>
        <w:fldChar w:fldCharType="separate"/>
      </w:r>
      <w:r>
        <w:rPr>
          <w:noProof/>
        </w:rPr>
        <w:t>83</w:t>
      </w:r>
      <w:r>
        <w:rPr>
          <w:noProof/>
        </w:rPr>
        <w:fldChar w:fldCharType="end"/>
      </w:r>
    </w:p>
    <w:p w14:paraId="72886C67" w14:textId="000B0EC5"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_Toc187261459 \h </w:instrText>
      </w:r>
      <w:r>
        <w:rPr>
          <w:noProof/>
        </w:rPr>
      </w:r>
      <w:r>
        <w:rPr>
          <w:noProof/>
        </w:rPr>
        <w:fldChar w:fldCharType="separate"/>
      </w:r>
      <w:r>
        <w:rPr>
          <w:noProof/>
        </w:rPr>
        <w:t>83</w:t>
      </w:r>
      <w:r>
        <w:rPr>
          <w:noProof/>
        </w:rPr>
        <w:fldChar w:fldCharType="end"/>
      </w:r>
    </w:p>
    <w:p w14:paraId="76B3AB3E" w14:textId="71514F0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_Toc187261460 \h </w:instrText>
      </w:r>
      <w:r>
        <w:rPr>
          <w:noProof/>
        </w:rPr>
      </w:r>
      <w:r>
        <w:rPr>
          <w:noProof/>
        </w:rPr>
        <w:fldChar w:fldCharType="separate"/>
      </w:r>
      <w:r>
        <w:rPr>
          <w:noProof/>
        </w:rPr>
        <w:t>83</w:t>
      </w:r>
      <w:r>
        <w:rPr>
          <w:noProof/>
        </w:rPr>
        <w:fldChar w:fldCharType="end"/>
      </w:r>
    </w:p>
    <w:p w14:paraId="65BD653A" w14:textId="12AC75D3"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_Toc187261461 \h </w:instrText>
      </w:r>
      <w:r>
        <w:rPr>
          <w:noProof/>
        </w:rPr>
      </w:r>
      <w:r>
        <w:rPr>
          <w:noProof/>
        </w:rPr>
        <w:fldChar w:fldCharType="separate"/>
      </w:r>
      <w:r>
        <w:rPr>
          <w:noProof/>
        </w:rPr>
        <w:t>83</w:t>
      </w:r>
      <w:r>
        <w:rPr>
          <w:noProof/>
        </w:rPr>
        <w:fldChar w:fldCharType="end"/>
      </w:r>
    </w:p>
    <w:p w14:paraId="2DE15E14" w14:textId="1CA8234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_Toc187261462 \h </w:instrText>
      </w:r>
      <w:r>
        <w:rPr>
          <w:noProof/>
        </w:rPr>
      </w:r>
      <w:r>
        <w:rPr>
          <w:noProof/>
        </w:rPr>
        <w:fldChar w:fldCharType="separate"/>
      </w:r>
      <w:r>
        <w:rPr>
          <w:noProof/>
        </w:rPr>
        <w:t>83</w:t>
      </w:r>
      <w:r>
        <w:rPr>
          <w:noProof/>
        </w:rPr>
        <w:fldChar w:fldCharType="end"/>
      </w:r>
    </w:p>
    <w:p w14:paraId="39E2F058" w14:textId="36A7D2C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_Toc187261463 \h </w:instrText>
      </w:r>
      <w:r>
        <w:rPr>
          <w:noProof/>
        </w:rPr>
      </w:r>
      <w:r>
        <w:rPr>
          <w:noProof/>
        </w:rPr>
        <w:fldChar w:fldCharType="separate"/>
      </w:r>
      <w:r>
        <w:rPr>
          <w:noProof/>
        </w:rPr>
        <w:t>84</w:t>
      </w:r>
      <w:r>
        <w:rPr>
          <w:noProof/>
        </w:rPr>
        <w:fldChar w:fldCharType="end"/>
      </w:r>
    </w:p>
    <w:p w14:paraId="522B39F5" w14:textId="6C4E4CC6"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Basic limits</w:t>
      </w:r>
      <w:r>
        <w:rPr>
          <w:noProof/>
        </w:rPr>
        <w:tab/>
      </w:r>
      <w:r>
        <w:rPr>
          <w:noProof/>
        </w:rPr>
        <w:fldChar w:fldCharType="begin"/>
      </w:r>
      <w:r>
        <w:rPr>
          <w:noProof/>
        </w:rPr>
        <w:instrText xml:space="preserve"> PAGEREF _Toc187261464 \h </w:instrText>
      </w:r>
      <w:r>
        <w:rPr>
          <w:noProof/>
        </w:rPr>
      </w:r>
      <w:r>
        <w:rPr>
          <w:noProof/>
        </w:rPr>
        <w:fldChar w:fldCharType="separate"/>
      </w:r>
      <w:r>
        <w:rPr>
          <w:noProof/>
        </w:rPr>
        <w:t>84</w:t>
      </w:r>
      <w:r>
        <w:rPr>
          <w:noProof/>
        </w:rPr>
        <w:fldChar w:fldCharType="end"/>
      </w:r>
    </w:p>
    <w:p w14:paraId="5F5B4B9C" w14:textId="5D253E67"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6.6.5.5.1.1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Tx spurious emissions</w:t>
      </w:r>
      <w:r>
        <w:rPr>
          <w:noProof/>
        </w:rPr>
        <w:tab/>
      </w:r>
      <w:r>
        <w:rPr>
          <w:noProof/>
        </w:rPr>
        <w:fldChar w:fldCharType="begin"/>
      </w:r>
      <w:r>
        <w:rPr>
          <w:noProof/>
        </w:rPr>
        <w:instrText xml:space="preserve"> PAGEREF _Toc187261465 \h </w:instrText>
      </w:r>
      <w:r>
        <w:rPr>
          <w:noProof/>
        </w:rPr>
      </w:r>
      <w:r>
        <w:rPr>
          <w:noProof/>
        </w:rPr>
        <w:fldChar w:fldCharType="separate"/>
      </w:r>
      <w:r>
        <w:rPr>
          <w:noProof/>
        </w:rPr>
        <w:t>84</w:t>
      </w:r>
      <w:r>
        <w:rPr>
          <w:noProof/>
        </w:rPr>
        <w:fldChar w:fldCharType="end"/>
      </w:r>
    </w:p>
    <w:p w14:paraId="4C70972F" w14:textId="7EA71DA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Additional spurious emissions requirements</w:t>
      </w:r>
      <w:r>
        <w:rPr>
          <w:noProof/>
        </w:rPr>
        <w:tab/>
      </w:r>
      <w:r>
        <w:rPr>
          <w:noProof/>
        </w:rPr>
        <w:fldChar w:fldCharType="begin"/>
      </w:r>
      <w:r>
        <w:rPr>
          <w:noProof/>
        </w:rPr>
        <w:instrText xml:space="preserve"> PAGEREF _Toc187261466 \h </w:instrText>
      </w:r>
      <w:r>
        <w:rPr>
          <w:noProof/>
        </w:rPr>
      </w:r>
      <w:r>
        <w:rPr>
          <w:noProof/>
        </w:rPr>
        <w:fldChar w:fldCharType="separate"/>
      </w:r>
      <w:r>
        <w:rPr>
          <w:noProof/>
        </w:rPr>
        <w:t>85</w:t>
      </w:r>
      <w:r>
        <w:rPr>
          <w:noProof/>
        </w:rPr>
        <w:fldChar w:fldCharType="end"/>
      </w:r>
    </w:p>
    <w:p w14:paraId="1664B50D" w14:textId="22374388"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6.6.5.5.3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Co-location with base stations and IAB-nodes</w:t>
      </w:r>
      <w:r>
        <w:rPr>
          <w:noProof/>
        </w:rPr>
        <w:tab/>
      </w:r>
      <w:r>
        <w:rPr>
          <w:noProof/>
        </w:rPr>
        <w:fldChar w:fldCharType="begin"/>
      </w:r>
      <w:r>
        <w:rPr>
          <w:noProof/>
        </w:rPr>
        <w:instrText xml:space="preserve"> PAGEREF _Toc187261467 \h </w:instrText>
      </w:r>
      <w:r>
        <w:rPr>
          <w:noProof/>
        </w:rPr>
      </w:r>
      <w:r>
        <w:rPr>
          <w:noProof/>
        </w:rPr>
        <w:fldChar w:fldCharType="separate"/>
      </w:r>
      <w:r>
        <w:rPr>
          <w:noProof/>
        </w:rPr>
        <w:t>90</w:t>
      </w:r>
      <w:r>
        <w:rPr>
          <w:noProof/>
        </w:rPr>
        <w:fldChar w:fldCharType="end"/>
      </w:r>
    </w:p>
    <w:p w14:paraId="3082786F" w14:textId="09E7F28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6.6.5.6</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i/>
          <w:noProof/>
        </w:rPr>
        <w:t>IAB type 1-H</w:t>
      </w:r>
      <w:r>
        <w:rPr>
          <w:noProof/>
        </w:rPr>
        <w:tab/>
      </w:r>
      <w:r>
        <w:rPr>
          <w:noProof/>
        </w:rPr>
        <w:fldChar w:fldCharType="begin"/>
      </w:r>
      <w:r>
        <w:rPr>
          <w:noProof/>
        </w:rPr>
        <w:instrText xml:space="preserve"> PAGEREF _Toc187261468 \h </w:instrText>
      </w:r>
      <w:r>
        <w:rPr>
          <w:noProof/>
        </w:rPr>
      </w:r>
      <w:r>
        <w:rPr>
          <w:noProof/>
        </w:rPr>
        <w:fldChar w:fldCharType="separate"/>
      </w:r>
      <w:r>
        <w:rPr>
          <w:noProof/>
        </w:rPr>
        <w:t>93</w:t>
      </w:r>
      <w:r>
        <w:rPr>
          <w:noProof/>
        </w:rPr>
        <w:fldChar w:fldCharType="end"/>
      </w:r>
    </w:p>
    <w:p w14:paraId="18530375" w14:textId="4C929504"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Transmitter intermodulation</w:t>
      </w:r>
      <w:r>
        <w:rPr>
          <w:noProof/>
        </w:rPr>
        <w:tab/>
      </w:r>
      <w:r>
        <w:rPr>
          <w:noProof/>
        </w:rPr>
        <w:fldChar w:fldCharType="begin"/>
      </w:r>
      <w:r>
        <w:rPr>
          <w:noProof/>
        </w:rPr>
        <w:instrText xml:space="preserve"> PAGEREF _Toc187261469 \h </w:instrText>
      </w:r>
      <w:r>
        <w:rPr>
          <w:noProof/>
        </w:rPr>
      </w:r>
      <w:r>
        <w:rPr>
          <w:noProof/>
        </w:rPr>
        <w:fldChar w:fldCharType="separate"/>
      </w:r>
      <w:r>
        <w:rPr>
          <w:noProof/>
        </w:rPr>
        <w:t>93</w:t>
      </w:r>
      <w:r>
        <w:rPr>
          <w:noProof/>
        </w:rPr>
        <w:fldChar w:fldCharType="end"/>
      </w:r>
    </w:p>
    <w:p w14:paraId="43B85DC5" w14:textId="769FF7C9"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_Toc187261470 \h </w:instrText>
      </w:r>
      <w:r>
        <w:rPr>
          <w:noProof/>
        </w:rPr>
      </w:r>
      <w:r>
        <w:rPr>
          <w:noProof/>
        </w:rPr>
        <w:fldChar w:fldCharType="separate"/>
      </w:r>
      <w:r>
        <w:rPr>
          <w:noProof/>
        </w:rPr>
        <w:t>93</w:t>
      </w:r>
      <w:r>
        <w:rPr>
          <w:noProof/>
        </w:rPr>
        <w:fldChar w:fldCharType="end"/>
      </w:r>
    </w:p>
    <w:p w14:paraId="12F2263C" w14:textId="7C40485E"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_Toc187261471 \h </w:instrText>
      </w:r>
      <w:r>
        <w:rPr>
          <w:noProof/>
        </w:rPr>
      </w:r>
      <w:r>
        <w:rPr>
          <w:noProof/>
        </w:rPr>
        <w:fldChar w:fldCharType="separate"/>
      </w:r>
      <w:r>
        <w:rPr>
          <w:noProof/>
        </w:rPr>
        <w:t>94</w:t>
      </w:r>
      <w:r>
        <w:rPr>
          <w:noProof/>
        </w:rPr>
        <w:fldChar w:fldCharType="end"/>
      </w:r>
    </w:p>
    <w:p w14:paraId="6EB19333" w14:textId="5ACE9D24"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_Toc187261472 \h </w:instrText>
      </w:r>
      <w:r>
        <w:rPr>
          <w:noProof/>
        </w:rPr>
      </w:r>
      <w:r>
        <w:rPr>
          <w:noProof/>
        </w:rPr>
        <w:fldChar w:fldCharType="separate"/>
      </w:r>
      <w:r>
        <w:rPr>
          <w:noProof/>
        </w:rPr>
        <w:t>94</w:t>
      </w:r>
      <w:r>
        <w:rPr>
          <w:noProof/>
        </w:rPr>
        <w:fldChar w:fldCharType="end"/>
      </w:r>
    </w:p>
    <w:p w14:paraId="2D690FB4" w14:textId="1B6577AE"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_Toc187261473 \h </w:instrText>
      </w:r>
      <w:r>
        <w:rPr>
          <w:noProof/>
        </w:rPr>
      </w:r>
      <w:r>
        <w:rPr>
          <w:noProof/>
        </w:rPr>
        <w:fldChar w:fldCharType="separate"/>
      </w:r>
      <w:r>
        <w:rPr>
          <w:noProof/>
        </w:rPr>
        <w:t>94</w:t>
      </w:r>
      <w:r>
        <w:rPr>
          <w:noProof/>
        </w:rPr>
        <w:fldChar w:fldCharType="end"/>
      </w:r>
    </w:p>
    <w:p w14:paraId="328C2FC1" w14:textId="14C3E86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_Toc187261474 \h </w:instrText>
      </w:r>
      <w:r>
        <w:rPr>
          <w:noProof/>
        </w:rPr>
      </w:r>
      <w:r>
        <w:rPr>
          <w:noProof/>
        </w:rPr>
        <w:fldChar w:fldCharType="separate"/>
      </w:r>
      <w:r>
        <w:rPr>
          <w:noProof/>
        </w:rPr>
        <w:t>94</w:t>
      </w:r>
      <w:r>
        <w:rPr>
          <w:noProof/>
        </w:rPr>
        <w:fldChar w:fldCharType="end"/>
      </w:r>
    </w:p>
    <w:p w14:paraId="4710BDE7" w14:textId="4AA4989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_Toc187261475 \h </w:instrText>
      </w:r>
      <w:r>
        <w:rPr>
          <w:noProof/>
        </w:rPr>
      </w:r>
      <w:r>
        <w:rPr>
          <w:noProof/>
        </w:rPr>
        <w:fldChar w:fldCharType="separate"/>
      </w:r>
      <w:r>
        <w:rPr>
          <w:noProof/>
        </w:rPr>
        <w:t>94</w:t>
      </w:r>
      <w:r>
        <w:rPr>
          <w:noProof/>
        </w:rPr>
        <w:fldChar w:fldCharType="end"/>
      </w:r>
    </w:p>
    <w:p w14:paraId="685228FF" w14:textId="62CC975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_Toc187261476 \h </w:instrText>
      </w:r>
      <w:r>
        <w:rPr>
          <w:noProof/>
        </w:rPr>
      </w:r>
      <w:r>
        <w:rPr>
          <w:noProof/>
        </w:rPr>
        <w:fldChar w:fldCharType="separate"/>
      </w:r>
      <w:r>
        <w:rPr>
          <w:noProof/>
        </w:rPr>
        <w:t>95</w:t>
      </w:r>
      <w:r>
        <w:rPr>
          <w:noProof/>
        </w:rPr>
        <w:fldChar w:fldCharType="end"/>
      </w:r>
    </w:p>
    <w:p w14:paraId="32FBB5EC" w14:textId="106DF6C5"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6.7.5.</w:t>
      </w:r>
      <w:r w:rsidRPr="00342657">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342657">
        <w:rPr>
          <w:rFonts w:eastAsia="SimSun"/>
          <w:i/>
          <w:noProof/>
          <w:lang w:eastAsia="zh-CN"/>
        </w:rPr>
        <w:t>IAB type 1-H</w:t>
      </w:r>
      <w:r>
        <w:rPr>
          <w:noProof/>
        </w:rPr>
        <w:tab/>
      </w:r>
      <w:r>
        <w:rPr>
          <w:noProof/>
        </w:rPr>
        <w:fldChar w:fldCharType="begin"/>
      </w:r>
      <w:r>
        <w:rPr>
          <w:noProof/>
        </w:rPr>
        <w:instrText xml:space="preserve"> PAGEREF _Toc187261477 \h </w:instrText>
      </w:r>
      <w:r>
        <w:rPr>
          <w:noProof/>
        </w:rPr>
      </w:r>
      <w:r>
        <w:rPr>
          <w:noProof/>
        </w:rPr>
        <w:fldChar w:fldCharType="separate"/>
      </w:r>
      <w:r>
        <w:rPr>
          <w:noProof/>
        </w:rPr>
        <w:t>95</w:t>
      </w:r>
      <w:r>
        <w:rPr>
          <w:noProof/>
        </w:rPr>
        <w:fldChar w:fldCharType="end"/>
      </w:r>
    </w:p>
    <w:p w14:paraId="7D7EFF2A" w14:textId="53275AB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6.7.5.</w:t>
      </w:r>
      <w:r w:rsidRPr="00342657">
        <w:rPr>
          <w:rFonts w:eastAsia="SimSun"/>
          <w:noProof/>
          <w:lang w:eastAsia="zh-CN"/>
        </w:rPr>
        <w:t>1</w:t>
      </w:r>
      <w:r w:rsidRPr="00342657">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Co-location minimum requirements</w:t>
      </w:r>
      <w:r>
        <w:rPr>
          <w:noProof/>
        </w:rPr>
        <w:tab/>
      </w:r>
      <w:r>
        <w:rPr>
          <w:noProof/>
        </w:rPr>
        <w:fldChar w:fldCharType="begin"/>
      </w:r>
      <w:r>
        <w:rPr>
          <w:noProof/>
        </w:rPr>
        <w:instrText xml:space="preserve"> PAGEREF _Toc187261478 \h </w:instrText>
      </w:r>
      <w:r>
        <w:rPr>
          <w:noProof/>
        </w:rPr>
      </w:r>
      <w:r>
        <w:rPr>
          <w:noProof/>
        </w:rPr>
        <w:fldChar w:fldCharType="separate"/>
      </w:r>
      <w:r>
        <w:rPr>
          <w:noProof/>
        </w:rPr>
        <w:t>95</w:t>
      </w:r>
      <w:r>
        <w:rPr>
          <w:noProof/>
        </w:rPr>
        <w:fldChar w:fldCharType="end"/>
      </w:r>
    </w:p>
    <w:p w14:paraId="0C0FE5B2" w14:textId="2E44461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6.7.5.</w:t>
      </w:r>
      <w:r w:rsidRPr="00342657">
        <w:rPr>
          <w:rFonts w:eastAsia="SimSun"/>
          <w:noProof/>
          <w:lang w:eastAsia="zh-CN"/>
        </w:rPr>
        <w:t>1</w:t>
      </w:r>
      <w:r w:rsidRPr="00342657">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Intra-system minimum requirements</w:t>
      </w:r>
      <w:r>
        <w:rPr>
          <w:noProof/>
        </w:rPr>
        <w:tab/>
      </w:r>
      <w:r>
        <w:rPr>
          <w:noProof/>
        </w:rPr>
        <w:fldChar w:fldCharType="begin"/>
      </w:r>
      <w:r>
        <w:rPr>
          <w:noProof/>
        </w:rPr>
        <w:instrText xml:space="preserve"> PAGEREF _Toc187261479 \h </w:instrText>
      </w:r>
      <w:r>
        <w:rPr>
          <w:noProof/>
        </w:rPr>
      </w:r>
      <w:r>
        <w:rPr>
          <w:noProof/>
        </w:rPr>
        <w:fldChar w:fldCharType="separate"/>
      </w:r>
      <w:r>
        <w:rPr>
          <w:noProof/>
        </w:rPr>
        <w:t>96</w:t>
      </w:r>
      <w:r>
        <w:rPr>
          <w:noProof/>
        </w:rPr>
        <w:fldChar w:fldCharType="end"/>
      </w:r>
    </w:p>
    <w:p w14:paraId="58EBA5D2" w14:textId="3C2B55B1"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6.7.5.</w:t>
      </w:r>
      <w:r w:rsidRPr="00342657">
        <w:rPr>
          <w:rFonts w:eastAsia="SimSun"/>
          <w:noProof/>
          <w:lang w:eastAsia="zh-CN"/>
        </w:rPr>
        <w:t>1</w:t>
      </w:r>
      <w:r w:rsidRPr="00342657">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Additional requirements</w:t>
      </w:r>
      <w:r>
        <w:rPr>
          <w:noProof/>
        </w:rPr>
        <w:tab/>
      </w:r>
      <w:r>
        <w:rPr>
          <w:noProof/>
        </w:rPr>
        <w:fldChar w:fldCharType="begin"/>
      </w:r>
      <w:r>
        <w:rPr>
          <w:noProof/>
        </w:rPr>
        <w:instrText xml:space="preserve"> PAGEREF _Toc187261480 \h </w:instrText>
      </w:r>
      <w:r>
        <w:rPr>
          <w:noProof/>
        </w:rPr>
      </w:r>
      <w:r>
        <w:rPr>
          <w:noProof/>
        </w:rPr>
        <w:fldChar w:fldCharType="separate"/>
      </w:r>
      <w:r>
        <w:rPr>
          <w:noProof/>
        </w:rPr>
        <w:t>96</w:t>
      </w:r>
      <w:r>
        <w:rPr>
          <w:noProof/>
        </w:rPr>
        <w:fldChar w:fldCharType="end"/>
      </w:r>
    </w:p>
    <w:p w14:paraId="6345400E" w14:textId="3B087E03"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Conducted receiver characteristics (IAB-DU and IAB-MT)</w:t>
      </w:r>
      <w:r>
        <w:rPr>
          <w:noProof/>
        </w:rPr>
        <w:tab/>
      </w:r>
      <w:r>
        <w:rPr>
          <w:noProof/>
        </w:rPr>
        <w:fldChar w:fldCharType="begin"/>
      </w:r>
      <w:r>
        <w:rPr>
          <w:noProof/>
        </w:rPr>
        <w:instrText xml:space="preserve"> PAGEREF _Toc187261481 \h </w:instrText>
      </w:r>
      <w:r>
        <w:rPr>
          <w:noProof/>
        </w:rPr>
      </w:r>
      <w:r>
        <w:rPr>
          <w:noProof/>
        </w:rPr>
        <w:fldChar w:fldCharType="separate"/>
      </w:r>
      <w:r>
        <w:rPr>
          <w:noProof/>
        </w:rPr>
        <w:t>97</w:t>
      </w:r>
      <w:r>
        <w:rPr>
          <w:noProof/>
        </w:rPr>
        <w:fldChar w:fldCharType="end"/>
      </w:r>
    </w:p>
    <w:p w14:paraId="72B73FF6" w14:textId="37B14BF6"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_Toc187261482 \h </w:instrText>
      </w:r>
      <w:r>
        <w:rPr>
          <w:noProof/>
        </w:rPr>
      </w:r>
      <w:r>
        <w:rPr>
          <w:noProof/>
        </w:rPr>
        <w:fldChar w:fldCharType="separate"/>
      </w:r>
      <w:r>
        <w:rPr>
          <w:noProof/>
        </w:rPr>
        <w:t>97</w:t>
      </w:r>
      <w:r>
        <w:rPr>
          <w:noProof/>
        </w:rPr>
        <w:fldChar w:fldCharType="end"/>
      </w:r>
    </w:p>
    <w:p w14:paraId="7B1DA943" w14:textId="7456BD86"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Reference sensitivity level</w:t>
      </w:r>
      <w:r>
        <w:rPr>
          <w:noProof/>
        </w:rPr>
        <w:tab/>
      </w:r>
      <w:r>
        <w:rPr>
          <w:noProof/>
        </w:rPr>
        <w:fldChar w:fldCharType="begin"/>
      </w:r>
      <w:r>
        <w:rPr>
          <w:noProof/>
        </w:rPr>
        <w:instrText xml:space="preserve"> PAGEREF _Toc187261483 \h </w:instrText>
      </w:r>
      <w:r>
        <w:rPr>
          <w:noProof/>
        </w:rPr>
      </w:r>
      <w:r>
        <w:rPr>
          <w:noProof/>
        </w:rPr>
        <w:fldChar w:fldCharType="separate"/>
      </w:r>
      <w:r>
        <w:rPr>
          <w:noProof/>
        </w:rPr>
        <w:t>97</w:t>
      </w:r>
      <w:r>
        <w:rPr>
          <w:noProof/>
        </w:rPr>
        <w:fldChar w:fldCharType="end"/>
      </w:r>
    </w:p>
    <w:p w14:paraId="3BF37AEF" w14:textId="524D9061"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_Toc187261484 \h </w:instrText>
      </w:r>
      <w:r>
        <w:rPr>
          <w:noProof/>
        </w:rPr>
      </w:r>
      <w:r>
        <w:rPr>
          <w:noProof/>
        </w:rPr>
        <w:fldChar w:fldCharType="separate"/>
      </w:r>
      <w:r>
        <w:rPr>
          <w:noProof/>
        </w:rPr>
        <w:t>97</w:t>
      </w:r>
      <w:r>
        <w:rPr>
          <w:noProof/>
        </w:rPr>
        <w:fldChar w:fldCharType="end"/>
      </w:r>
    </w:p>
    <w:p w14:paraId="06BFE597" w14:textId="592B0E7B"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_Toc187261485 \h </w:instrText>
      </w:r>
      <w:r>
        <w:rPr>
          <w:noProof/>
        </w:rPr>
      </w:r>
      <w:r>
        <w:rPr>
          <w:noProof/>
        </w:rPr>
        <w:fldChar w:fldCharType="separate"/>
      </w:r>
      <w:r>
        <w:rPr>
          <w:noProof/>
        </w:rPr>
        <w:t>97</w:t>
      </w:r>
      <w:r>
        <w:rPr>
          <w:noProof/>
        </w:rPr>
        <w:fldChar w:fldCharType="end"/>
      </w:r>
    </w:p>
    <w:p w14:paraId="0AD77F44" w14:textId="30A30B96"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_Toc187261486 \h </w:instrText>
      </w:r>
      <w:r>
        <w:rPr>
          <w:noProof/>
        </w:rPr>
      </w:r>
      <w:r>
        <w:rPr>
          <w:noProof/>
        </w:rPr>
        <w:fldChar w:fldCharType="separate"/>
      </w:r>
      <w:r>
        <w:rPr>
          <w:noProof/>
        </w:rPr>
        <w:t>97</w:t>
      </w:r>
      <w:r>
        <w:rPr>
          <w:noProof/>
        </w:rPr>
        <w:fldChar w:fldCharType="end"/>
      </w:r>
    </w:p>
    <w:p w14:paraId="083A0A08" w14:textId="54D13E21"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_Toc187261487 \h </w:instrText>
      </w:r>
      <w:r>
        <w:rPr>
          <w:noProof/>
        </w:rPr>
      </w:r>
      <w:r>
        <w:rPr>
          <w:noProof/>
        </w:rPr>
        <w:fldChar w:fldCharType="separate"/>
      </w:r>
      <w:r>
        <w:rPr>
          <w:noProof/>
        </w:rPr>
        <w:t>97</w:t>
      </w:r>
      <w:r>
        <w:rPr>
          <w:noProof/>
        </w:rPr>
        <w:fldChar w:fldCharType="end"/>
      </w:r>
    </w:p>
    <w:p w14:paraId="359F7C78" w14:textId="3764A8DC"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7.2.4.1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_Toc187261488 \h </w:instrText>
      </w:r>
      <w:r>
        <w:rPr>
          <w:noProof/>
        </w:rPr>
      </w:r>
      <w:r>
        <w:rPr>
          <w:noProof/>
        </w:rPr>
        <w:fldChar w:fldCharType="separate"/>
      </w:r>
      <w:r>
        <w:rPr>
          <w:noProof/>
        </w:rPr>
        <w:t>97</w:t>
      </w:r>
      <w:r>
        <w:rPr>
          <w:noProof/>
        </w:rPr>
        <w:fldChar w:fldCharType="end"/>
      </w:r>
    </w:p>
    <w:p w14:paraId="4276DDD6" w14:textId="6893E45B"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7.2.4.2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_Toc187261489 \h </w:instrText>
      </w:r>
      <w:r>
        <w:rPr>
          <w:noProof/>
        </w:rPr>
      </w:r>
      <w:r>
        <w:rPr>
          <w:noProof/>
        </w:rPr>
        <w:fldChar w:fldCharType="separate"/>
      </w:r>
      <w:r>
        <w:rPr>
          <w:noProof/>
        </w:rPr>
        <w:t>97</w:t>
      </w:r>
      <w:r>
        <w:rPr>
          <w:noProof/>
        </w:rPr>
        <w:fldChar w:fldCharType="end"/>
      </w:r>
    </w:p>
    <w:p w14:paraId="65293734" w14:textId="0D1E2C31"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lastRenderedPageBreak/>
        <w:t>7.2.5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_Toc187261490 \h </w:instrText>
      </w:r>
      <w:r>
        <w:rPr>
          <w:noProof/>
        </w:rPr>
      </w:r>
      <w:r>
        <w:rPr>
          <w:noProof/>
        </w:rPr>
        <w:fldChar w:fldCharType="separate"/>
      </w:r>
      <w:r>
        <w:rPr>
          <w:noProof/>
        </w:rPr>
        <w:t>98</w:t>
      </w:r>
      <w:r>
        <w:rPr>
          <w:noProof/>
        </w:rPr>
        <w:fldChar w:fldCharType="end"/>
      </w:r>
    </w:p>
    <w:p w14:paraId="7937A545" w14:textId="68DE812D"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7.2.5.1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 xml:space="preserve">Test requirements for </w:t>
      </w:r>
      <w:r w:rsidRPr="00342657">
        <w:rPr>
          <w:rFonts w:eastAsiaTheme="minorEastAsia"/>
          <w:i/>
          <w:noProof/>
        </w:rPr>
        <w:t>IAB-DU</w:t>
      </w:r>
      <w:r>
        <w:rPr>
          <w:noProof/>
        </w:rPr>
        <w:tab/>
      </w:r>
      <w:r>
        <w:rPr>
          <w:noProof/>
        </w:rPr>
        <w:fldChar w:fldCharType="begin"/>
      </w:r>
      <w:r>
        <w:rPr>
          <w:noProof/>
        </w:rPr>
        <w:instrText xml:space="preserve"> PAGEREF _Toc187261491 \h </w:instrText>
      </w:r>
      <w:r>
        <w:rPr>
          <w:noProof/>
        </w:rPr>
      </w:r>
      <w:r>
        <w:rPr>
          <w:noProof/>
        </w:rPr>
        <w:fldChar w:fldCharType="separate"/>
      </w:r>
      <w:r>
        <w:rPr>
          <w:noProof/>
        </w:rPr>
        <w:t>98</w:t>
      </w:r>
      <w:r>
        <w:rPr>
          <w:noProof/>
        </w:rPr>
        <w:fldChar w:fldCharType="end"/>
      </w:r>
    </w:p>
    <w:p w14:paraId="66CC5109" w14:textId="7C6A6F40"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7.2.5.2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 xml:space="preserve">Test requirements for </w:t>
      </w:r>
      <w:r w:rsidRPr="00342657">
        <w:rPr>
          <w:rFonts w:eastAsiaTheme="minorEastAsia"/>
          <w:i/>
          <w:noProof/>
        </w:rPr>
        <w:t>IAB-MT</w:t>
      </w:r>
      <w:r>
        <w:rPr>
          <w:noProof/>
        </w:rPr>
        <w:tab/>
      </w:r>
      <w:r>
        <w:rPr>
          <w:noProof/>
        </w:rPr>
        <w:fldChar w:fldCharType="begin"/>
      </w:r>
      <w:r>
        <w:rPr>
          <w:noProof/>
        </w:rPr>
        <w:instrText xml:space="preserve"> PAGEREF _Toc187261492 \h </w:instrText>
      </w:r>
      <w:r>
        <w:rPr>
          <w:noProof/>
        </w:rPr>
      </w:r>
      <w:r>
        <w:rPr>
          <w:noProof/>
        </w:rPr>
        <w:fldChar w:fldCharType="separate"/>
      </w:r>
      <w:r>
        <w:rPr>
          <w:noProof/>
        </w:rPr>
        <w:t>99</w:t>
      </w:r>
      <w:r>
        <w:rPr>
          <w:noProof/>
        </w:rPr>
        <w:fldChar w:fldCharType="end"/>
      </w:r>
    </w:p>
    <w:p w14:paraId="474DA19B" w14:textId="7CC98F54"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Dynamic range</w:t>
      </w:r>
      <w:r>
        <w:rPr>
          <w:noProof/>
        </w:rPr>
        <w:tab/>
      </w:r>
      <w:r>
        <w:rPr>
          <w:noProof/>
        </w:rPr>
        <w:fldChar w:fldCharType="begin"/>
      </w:r>
      <w:r>
        <w:rPr>
          <w:noProof/>
        </w:rPr>
        <w:instrText xml:space="preserve"> PAGEREF _Toc187261493 \h </w:instrText>
      </w:r>
      <w:r>
        <w:rPr>
          <w:noProof/>
        </w:rPr>
      </w:r>
      <w:r>
        <w:rPr>
          <w:noProof/>
        </w:rPr>
        <w:fldChar w:fldCharType="separate"/>
      </w:r>
      <w:r>
        <w:rPr>
          <w:noProof/>
        </w:rPr>
        <w:t>100</w:t>
      </w:r>
      <w:r>
        <w:rPr>
          <w:noProof/>
        </w:rPr>
        <w:fldChar w:fldCharType="end"/>
      </w:r>
    </w:p>
    <w:p w14:paraId="083DA143" w14:textId="0E4A101F"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_Toc187261494 \h </w:instrText>
      </w:r>
      <w:r>
        <w:rPr>
          <w:noProof/>
        </w:rPr>
      </w:r>
      <w:r>
        <w:rPr>
          <w:noProof/>
        </w:rPr>
        <w:fldChar w:fldCharType="separate"/>
      </w:r>
      <w:r>
        <w:rPr>
          <w:noProof/>
        </w:rPr>
        <w:t>100</w:t>
      </w:r>
      <w:r>
        <w:rPr>
          <w:noProof/>
        </w:rPr>
        <w:fldChar w:fldCharType="end"/>
      </w:r>
    </w:p>
    <w:p w14:paraId="3F6034AC" w14:textId="67B94EC4"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_Toc187261495 \h </w:instrText>
      </w:r>
      <w:r>
        <w:rPr>
          <w:noProof/>
        </w:rPr>
      </w:r>
      <w:r>
        <w:rPr>
          <w:noProof/>
        </w:rPr>
        <w:fldChar w:fldCharType="separate"/>
      </w:r>
      <w:r>
        <w:rPr>
          <w:noProof/>
        </w:rPr>
        <w:t>100</w:t>
      </w:r>
      <w:r>
        <w:rPr>
          <w:noProof/>
        </w:rPr>
        <w:fldChar w:fldCharType="end"/>
      </w:r>
    </w:p>
    <w:p w14:paraId="68D18033" w14:textId="660FD4FB"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_Toc187261496 \h </w:instrText>
      </w:r>
      <w:r>
        <w:rPr>
          <w:noProof/>
        </w:rPr>
      </w:r>
      <w:r>
        <w:rPr>
          <w:noProof/>
        </w:rPr>
        <w:fldChar w:fldCharType="separate"/>
      </w:r>
      <w:r>
        <w:rPr>
          <w:noProof/>
        </w:rPr>
        <w:t>100</w:t>
      </w:r>
      <w:r>
        <w:rPr>
          <w:noProof/>
        </w:rPr>
        <w:fldChar w:fldCharType="end"/>
      </w:r>
    </w:p>
    <w:p w14:paraId="48301CF0" w14:textId="02CE94D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_Toc187261497 \h </w:instrText>
      </w:r>
      <w:r>
        <w:rPr>
          <w:noProof/>
        </w:rPr>
      </w:r>
      <w:r>
        <w:rPr>
          <w:noProof/>
        </w:rPr>
        <w:fldChar w:fldCharType="separate"/>
      </w:r>
      <w:r>
        <w:rPr>
          <w:noProof/>
        </w:rPr>
        <w:t>100</w:t>
      </w:r>
      <w:r>
        <w:rPr>
          <w:noProof/>
        </w:rPr>
        <w:fldChar w:fldCharType="end"/>
      </w:r>
    </w:p>
    <w:p w14:paraId="78D2F90D" w14:textId="753A98B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7.3.4.1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_Toc187261498 \h </w:instrText>
      </w:r>
      <w:r>
        <w:rPr>
          <w:noProof/>
        </w:rPr>
      </w:r>
      <w:r>
        <w:rPr>
          <w:noProof/>
        </w:rPr>
        <w:fldChar w:fldCharType="separate"/>
      </w:r>
      <w:r>
        <w:rPr>
          <w:noProof/>
        </w:rPr>
        <w:t>100</w:t>
      </w:r>
      <w:r>
        <w:rPr>
          <w:noProof/>
        </w:rPr>
        <w:fldChar w:fldCharType="end"/>
      </w:r>
    </w:p>
    <w:p w14:paraId="50A96E12" w14:textId="27716AF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7.3.4.2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_Toc187261499 \h </w:instrText>
      </w:r>
      <w:r>
        <w:rPr>
          <w:noProof/>
        </w:rPr>
      </w:r>
      <w:r>
        <w:rPr>
          <w:noProof/>
        </w:rPr>
        <w:fldChar w:fldCharType="separate"/>
      </w:r>
      <w:r>
        <w:rPr>
          <w:noProof/>
        </w:rPr>
        <w:t>100</w:t>
      </w:r>
      <w:r>
        <w:rPr>
          <w:noProof/>
        </w:rPr>
        <w:fldChar w:fldCharType="end"/>
      </w:r>
    </w:p>
    <w:p w14:paraId="0EF0763E" w14:textId="2FFAB100"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7.3.5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_Toc187261500 \h </w:instrText>
      </w:r>
      <w:r>
        <w:rPr>
          <w:noProof/>
        </w:rPr>
      </w:r>
      <w:r>
        <w:rPr>
          <w:noProof/>
        </w:rPr>
        <w:fldChar w:fldCharType="separate"/>
      </w:r>
      <w:r>
        <w:rPr>
          <w:noProof/>
        </w:rPr>
        <w:t>101</w:t>
      </w:r>
      <w:r>
        <w:rPr>
          <w:noProof/>
        </w:rPr>
        <w:fldChar w:fldCharType="end"/>
      </w:r>
    </w:p>
    <w:p w14:paraId="39F4E9DD" w14:textId="308E8B5A"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In-band selectivity and blocking</w:t>
      </w:r>
      <w:r>
        <w:rPr>
          <w:noProof/>
        </w:rPr>
        <w:tab/>
      </w:r>
      <w:r>
        <w:rPr>
          <w:noProof/>
        </w:rPr>
        <w:fldChar w:fldCharType="begin"/>
      </w:r>
      <w:r>
        <w:rPr>
          <w:noProof/>
        </w:rPr>
        <w:instrText xml:space="preserve"> PAGEREF _Toc187261501 \h </w:instrText>
      </w:r>
      <w:r>
        <w:rPr>
          <w:noProof/>
        </w:rPr>
      </w:r>
      <w:r>
        <w:rPr>
          <w:noProof/>
        </w:rPr>
        <w:fldChar w:fldCharType="separate"/>
      </w:r>
      <w:r>
        <w:rPr>
          <w:noProof/>
        </w:rPr>
        <w:t>103</w:t>
      </w:r>
      <w:r>
        <w:rPr>
          <w:noProof/>
        </w:rPr>
        <w:fldChar w:fldCharType="end"/>
      </w:r>
    </w:p>
    <w:p w14:paraId="03BC85C0" w14:textId="134ADCC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Adjacent Channel Selectivity (ACS)</w:t>
      </w:r>
      <w:r>
        <w:rPr>
          <w:noProof/>
        </w:rPr>
        <w:tab/>
      </w:r>
      <w:r>
        <w:rPr>
          <w:noProof/>
        </w:rPr>
        <w:fldChar w:fldCharType="begin"/>
      </w:r>
      <w:r>
        <w:rPr>
          <w:noProof/>
        </w:rPr>
        <w:instrText xml:space="preserve"> PAGEREF _Toc187261502 \h </w:instrText>
      </w:r>
      <w:r>
        <w:rPr>
          <w:noProof/>
        </w:rPr>
      </w:r>
      <w:r>
        <w:rPr>
          <w:noProof/>
        </w:rPr>
        <w:fldChar w:fldCharType="separate"/>
      </w:r>
      <w:r>
        <w:rPr>
          <w:noProof/>
        </w:rPr>
        <w:t>103</w:t>
      </w:r>
      <w:r>
        <w:rPr>
          <w:noProof/>
        </w:rPr>
        <w:fldChar w:fldCharType="end"/>
      </w:r>
    </w:p>
    <w:p w14:paraId="7263CEA5" w14:textId="4F5041DD"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_Toc187261503 \h </w:instrText>
      </w:r>
      <w:r>
        <w:rPr>
          <w:noProof/>
        </w:rPr>
      </w:r>
      <w:r>
        <w:rPr>
          <w:noProof/>
        </w:rPr>
        <w:fldChar w:fldCharType="separate"/>
      </w:r>
      <w:r>
        <w:rPr>
          <w:noProof/>
        </w:rPr>
        <w:t>103</w:t>
      </w:r>
      <w:r>
        <w:rPr>
          <w:noProof/>
        </w:rPr>
        <w:fldChar w:fldCharType="end"/>
      </w:r>
    </w:p>
    <w:p w14:paraId="79FB7D1C" w14:textId="2BA697FB"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_Toc187261504 \h </w:instrText>
      </w:r>
      <w:r>
        <w:rPr>
          <w:noProof/>
        </w:rPr>
      </w:r>
      <w:r>
        <w:rPr>
          <w:noProof/>
        </w:rPr>
        <w:fldChar w:fldCharType="separate"/>
      </w:r>
      <w:r>
        <w:rPr>
          <w:noProof/>
        </w:rPr>
        <w:t>103</w:t>
      </w:r>
      <w:r>
        <w:rPr>
          <w:noProof/>
        </w:rPr>
        <w:fldChar w:fldCharType="end"/>
      </w:r>
    </w:p>
    <w:p w14:paraId="3FFB8E0A" w14:textId="08CEB57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_Toc187261505 \h </w:instrText>
      </w:r>
      <w:r>
        <w:rPr>
          <w:noProof/>
        </w:rPr>
      </w:r>
      <w:r>
        <w:rPr>
          <w:noProof/>
        </w:rPr>
        <w:fldChar w:fldCharType="separate"/>
      </w:r>
      <w:r>
        <w:rPr>
          <w:noProof/>
        </w:rPr>
        <w:t>104</w:t>
      </w:r>
      <w:r>
        <w:rPr>
          <w:noProof/>
        </w:rPr>
        <w:fldChar w:fldCharType="end"/>
      </w:r>
    </w:p>
    <w:p w14:paraId="3084DAA5" w14:textId="547F935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7.4.1.4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_Toc187261506 \h </w:instrText>
      </w:r>
      <w:r>
        <w:rPr>
          <w:noProof/>
        </w:rPr>
      </w:r>
      <w:r>
        <w:rPr>
          <w:noProof/>
        </w:rPr>
        <w:fldChar w:fldCharType="separate"/>
      </w:r>
      <w:r>
        <w:rPr>
          <w:noProof/>
        </w:rPr>
        <w:t>104</w:t>
      </w:r>
      <w:r>
        <w:rPr>
          <w:noProof/>
        </w:rPr>
        <w:fldChar w:fldCharType="end"/>
      </w:r>
    </w:p>
    <w:p w14:paraId="73C4AA94" w14:textId="69D6B69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7.4.1.4.1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_Toc187261507 \h </w:instrText>
      </w:r>
      <w:r>
        <w:rPr>
          <w:noProof/>
        </w:rPr>
      </w:r>
      <w:r>
        <w:rPr>
          <w:noProof/>
        </w:rPr>
        <w:fldChar w:fldCharType="separate"/>
      </w:r>
      <w:r>
        <w:rPr>
          <w:noProof/>
        </w:rPr>
        <w:t>104</w:t>
      </w:r>
      <w:r>
        <w:rPr>
          <w:noProof/>
        </w:rPr>
        <w:fldChar w:fldCharType="end"/>
      </w:r>
    </w:p>
    <w:p w14:paraId="5AD0EA46" w14:textId="3106934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7.4.1.4.2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_Toc187261508 \h </w:instrText>
      </w:r>
      <w:r>
        <w:rPr>
          <w:noProof/>
        </w:rPr>
      </w:r>
      <w:r>
        <w:rPr>
          <w:noProof/>
        </w:rPr>
        <w:fldChar w:fldCharType="separate"/>
      </w:r>
      <w:r>
        <w:rPr>
          <w:noProof/>
        </w:rPr>
        <w:t>104</w:t>
      </w:r>
      <w:r>
        <w:rPr>
          <w:noProof/>
        </w:rPr>
        <w:fldChar w:fldCharType="end"/>
      </w:r>
    </w:p>
    <w:p w14:paraId="1BB858AC" w14:textId="4813AF7D"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7.4.1.5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_Toc187261509 \h </w:instrText>
      </w:r>
      <w:r>
        <w:rPr>
          <w:noProof/>
        </w:rPr>
      </w:r>
      <w:r>
        <w:rPr>
          <w:noProof/>
        </w:rPr>
        <w:fldChar w:fldCharType="separate"/>
      </w:r>
      <w:r>
        <w:rPr>
          <w:noProof/>
        </w:rPr>
        <w:t>104</w:t>
      </w:r>
      <w:r>
        <w:rPr>
          <w:noProof/>
        </w:rPr>
        <w:fldChar w:fldCharType="end"/>
      </w:r>
    </w:p>
    <w:p w14:paraId="0A2E7EC7" w14:textId="75AEACE1"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7.4.1.5.1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 for IAB-DU</w:t>
      </w:r>
      <w:r>
        <w:rPr>
          <w:noProof/>
        </w:rPr>
        <w:tab/>
      </w:r>
      <w:r>
        <w:rPr>
          <w:noProof/>
        </w:rPr>
        <w:fldChar w:fldCharType="begin"/>
      </w:r>
      <w:r>
        <w:rPr>
          <w:noProof/>
        </w:rPr>
        <w:instrText xml:space="preserve"> PAGEREF _Toc187261510 \h </w:instrText>
      </w:r>
      <w:r>
        <w:rPr>
          <w:noProof/>
        </w:rPr>
      </w:r>
      <w:r>
        <w:rPr>
          <w:noProof/>
        </w:rPr>
        <w:fldChar w:fldCharType="separate"/>
      </w:r>
      <w:r>
        <w:rPr>
          <w:noProof/>
        </w:rPr>
        <w:t>104</w:t>
      </w:r>
      <w:r>
        <w:rPr>
          <w:noProof/>
        </w:rPr>
        <w:fldChar w:fldCharType="end"/>
      </w:r>
    </w:p>
    <w:p w14:paraId="34C245ED" w14:textId="2FAEF1CD"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7.4.1.5.2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 for IAB-MT</w:t>
      </w:r>
      <w:r>
        <w:rPr>
          <w:noProof/>
        </w:rPr>
        <w:tab/>
      </w:r>
      <w:r>
        <w:rPr>
          <w:noProof/>
        </w:rPr>
        <w:fldChar w:fldCharType="begin"/>
      </w:r>
      <w:r>
        <w:rPr>
          <w:noProof/>
        </w:rPr>
        <w:instrText xml:space="preserve"> PAGEREF _Toc187261511 \h </w:instrText>
      </w:r>
      <w:r>
        <w:rPr>
          <w:noProof/>
        </w:rPr>
      </w:r>
      <w:r>
        <w:rPr>
          <w:noProof/>
        </w:rPr>
        <w:fldChar w:fldCharType="separate"/>
      </w:r>
      <w:r>
        <w:rPr>
          <w:noProof/>
        </w:rPr>
        <w:t>105</w:t>
      </w:r>
      <w:r>
        <w:rPr>
          <w:noProof/>
        </w:rPr>
        <w:fldChar w:fldCharType="end"/>
      </w:r>
    </w:p>
    <w:p w14:paraId="1C016054" w14:textId="43B18427"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In-band blocking</w:t>
      </w:r>
      <w:r>
        <w:rPr>
          <w:noProof/>
        </w:rPr>
        <w:tab/>
      </w:r>
      <w:r>
        <w:rPr>
          <w:noProof/>
        </w:rPr>
        <w:fldChar w:fldCharType="begin"/>
      </w:r>
      <w:r>
        <w:rPr>
          <w:noProof/>
        </w:rPr>
        <w:instrText xml:space="preserve"> PAGEREF _Toc187261512 \h </w:instrText>
      </w:r>
      <w:r>
        <w:rPr>
          <w:noProof/>
        </w:rPr>
      </w:r>
      <w:r>
        <w:rPr>
          <w:noProof/>
        </w:rPr>
        <w:fldChar w:fldCharType="separate"/>
      </w:r>
      <w:r>
        <w:rPr>
          <w:noProof/>
        </w:rPr>
        <w:t>106</w:t>
      </w:r>
      <w:r>
        <w:rPr>
          <w:noProof/>
        </w:rPr>
        <w:fldChar w:fldCharType="end"/>
      </w:r>
    </w:p>
    <w:p w14:paraId="7BD93813" w14:textId="2371A0B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_Toc187261513 \h </w:instrText>
      </w:r>
      <w:r>
        <w:rPr>
          <w:noProof/>
        </w:rPr>
      </w:r>
      <w:r>
        <w:rPr>
          <w:noProof/>
        </w:rPr>
        <w:fldChar w:fldCharType="separate"/>
      </w:r>
      <w:r>
        <w:rPr>
          <w:noProof/>
        </w:rPr>
        <w:t>106</w:t>
      </w:r>
      <w:r>
        <w:rPr>
          <w:noProof/>
        </w:rPr>
        <w:fldChar w:fldCharType="end"/>
      </w:r>
    </w:p>
    <w:p w14:paraId="57492EA2" w14:textId="561413D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_Toc187261514 \h </w:instrText>
      </w:r>
      <w:r>
        <w:rPr>
          <w:noProof/>
        </w:rPr>
      </w:r>
      <w:r>
        <w:rPr>
          <w:noProof/>
        </w:rPr>
        <w:fldChar w:fldCharType="separate"/>
      </w:r>
      <w:r>
        <w:rPr>
          <w:noProof/>
        </w:rPr>
        <w:t>106</w:t>
      </w:r>
      <w:r>
        <w:rPr>
          <w:noProof/>
        </w:rPr>
        <w:fldChar w:fldCharType="end"/>
      </w:r>
    </w:p>
    <w:p w14:paraId="2D8ECEE6" w14:textId="2A91E80D"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_Toc187261515 \h </w:instrText>
      </w:r>
      <w:r>
        <w:rPr>
          <w:noProof/>
        </w:rPr>
      </w:r>
      <w:r>
        <w:rPr>
          <w:noProof/>
        </w:rPr>
        <w:fldChar w:fldCharType="separate"/>
      </w:r>
      <w:r>
        <w:rPr>
          <w:noProof/>
        </w:rPr>
        <w:t>107</w:t>
      </w:r>
      <w:r>
        <w:rPr>
          <w:noProof/>
        </w:rPr>
        <w:fldChar w:fldCharType="end"/>
      </w:r>
    </w:p>
    <w:p w14:paraId="5AA4236C" w14:textId="4227949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_Toc187261516 \h </w:instrText>
      </w:r>
      <w:r>
        <w:rPr>
          <w:noProof/>
        </w:rPr>
      </w:r>
      <w:r>
        <w:rPr>
          <w:noProof/>
        </w:rPr>
        <w:fldChar w:fldCharType="separate"/>
      </w:r>
      <w:r>
        <w:rPr>
          <w:noProof/>
        </w:rPr>
        <w:t>107</w:t>
      </w:r>
      <w:r>
        <w:rPr>
          <w:noProof/>
        </w:rPr>
        <w:fldChar w:fldCharType="end"/>
      </w:r>
    </w:p>
    <w:p w14:paraId="65EFC637" w14:textId="3961B8D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_Toc187261517 \h </w:instrText>
      </w:r>
      <w:r>
        <w:rPr>
          <w:noProof/>
        </w:rPr>
      </w:r>
      <w:r>
        <w:rPr>
          <w:noProof/>
        </w:rPr>
        <w:fldChar w:fldCharType="separate"/>
      </w:r>
      <w:r>
        <w:rPr>
          <w:noProof/>
        </w:rPr>
        <w:t>107</w:t>
      </w:r>
      <w:r>
        <w:rPr>
          <w:noProof/>
        </w:rPr>
        <w:fldChar w:fldCharType="end"/>
      </w:r>
    </w:p>
    <w:p w14:paraId="3A941FF8" w14:textId="1F60EA3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 for general blocking</w:t>
      </w:r>
      <w:r>
        <w:rPr>
          <w:noProof/>
        </w:rPr>
        <w:tab/>
      </w:r>
      <w:r>
        <w:rPr>
          <w:noProof/>
        </w:rPr>
        <w:fldChar w:fldCharType="begin"/>
      </w:r>
      <w:r>
        <w:rPr>
          <w:noProof/>
        </w:rPr>
        <w:instrText xml:space="preserve"> PAGEREF _Toc187261518 \h </w:instrText>
      </w:r>
      <w:r>
        <w:rPr>
          <w:noProof/>
        </w:rPr>
      </w:r>
      <w:r>
        <w:rPr>
          <w:noProof/>
        </w:rPr>
        <w:fldChar w:fldCharType="separate"/>
      </w:r>
      <w:r>
        <w:rPr>
          <w:noProof/>
        </w:rPr>
        <w:t>107</w:t>
      </w:r>
      <w:r>
        <w:rPr>
          <w:noProof/>
        </w:rPr>
        <w:fldChar w:fldCharType="end"/>
      </w:r>
    </w:p>
    <w:p w14:paraId="5F9B4DD3" w14:textId="0AFA0C0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7.4.2.4.3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 for narrowband blocking</w:t>
      </w:r>
      <w:r>
        <w:rPr>
          <w:noProof/>
        </w:rPr>
        <w:tab/>
      </w:r>
      <w:r>
        <w:rPr>
          <w:noProof/>
        </w:rPr>
        <w:fldChar w:fldCharType="begin"/>
      </w:r>
      <w:r>
        <w:rPr>
          <w:noProof/>
        </w:rPr>
        <w:instrText xml:space="preserve"> PAGEREF _Toc187261519 \h </w:instrText>
      </w:r>
      <w:r>
        <w:rPr>
          <w:noProof/>
        </w:rPr>
      </w:r>
      <w:r>
        <w:rPr>
          <w:noProof/>
        </w:rPr>
        <w:fldChar w:fldCharType="separate"/>
      </w:r>
      <w:r>
        <w:rPr>
          <w:noProof/>
        </w:rPr>
        <w:t>107</w:t>
      </w:r>
      <w:r>
        <w:rPr>
          <w:noProof/>
        </w:rPr>
        <w:fldChar w:fldCharType="end"/>
      </w:r>
    </w:p>
    <w:p w14:paraId="64058499" w14:textId="6432CD14"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_Toc187261520 \h </w:instrText>
      </w:r>
      <w:r>
        <w:rPr>
          <w:noProof/>
        </w:rPr>
      </w:r>
      <w:r>
        <w:rPr>
          <w:noProof/>
        </w:rPr>
        <w:fldChar w:fldCharType="separate"/>
      </w:r>
      <w:r>
        <w:rPr>
          <w:noProof/>
        </w:rPr>
        <w:t>108</w:t>
      </w:r>
      <w:r>
        <w:rPr>
          <w:noProof/>
        </w:rPr>
        <w:fldChar w:fldCharType="end"/>
      </w:r>
    </w:p>
    <w:p w14:paraId="42BCBF78" w14:textId="6A0C29A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 for IAB-DU</w:t>
      </w:r>
      <w:r>
        <w:rPr>
          <w:noProof/>
        </w:rPr>
        <w:tab/>
      </w:r>
      <w:r>
        <w:rPr>
          <w:noProof/>
        </w:rPr>
        <w:fldChar w:fldCharType="begin"/>
      </w:r>
      <w:r>
        <w:rPr>
          <w:noProof/>
        </w:rPr>
        <w:instrText xml:space="preserve"> PAGEREF _Toc187261521 \h </w:instrText>
      </w:r>
      <w:r>
        <w:rPr>
          <w:noProof/>
        </w:rPr>
      </w:r>
      <w:r>
        <w:rPr>
          <w:noProof/>
        </w:rPr>
        <w:fldChar w:fldCharType="separate"/>
      </w:r>
      <w:r>
        <w:rPr>
          <w:noProof/>
        </w:rPr>
        <w:t>108</w:t>
      </w:r>
      <w:r>
        <w:rPr>
          <w:noProof/>
        </w:rPr>
        <w:fldChar w:fldCharType="end"/>
      </w:r>
    </w:p>
    <w:p w14:paraId="5E0A28EC" w14:textId="2D7A61C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 for IAB-MT</w:t>
      </w:r>
      <w:r>
        <w:rPr>
          <w:noProof/>
        </w:rPr>
        <w:tab/>
      </w:r>
      <w:r>
        <w:rPr>
          <w:noProof/>
        </w:rPr>
        <w:fldChar w:fldCharType="begin"/>
      </w:r>
      <w:r>
        <w:rPr>
          <w:noProof/>
        </w:rPr>
        <w:instrText xml:space="preserve"> PAGEREF _Toc187261522 \h </w:instrText>
      </w:r>
      <w:r>
        <w:rPr>
          <w:noProof/>
        </w:rPr>
      </w:r>
      <w:r>
        <w:rPr>
          <w:noProof/>
        </w:rPr>
        <w:fldChar w:fldCharType="separate"/>
      </w:r>
      <w:r>
        <w:rPr>
          <w:noProof/>
        </w:rPr>
        <w:t>110</w:t>
      </w:r>
      <w:r>
        <w:rPr>
          <w:noProof/>
        </w:rPr>
        <w:fldChar w:fldCharType="end"/>
      </w:r>
    </w:p>
    <w:p w14:paraId="46D0C6C4" w14:textId="1848EF8D"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Out-of-band blocking</w:t>
      </w:r>
      <w:r>
        <w:rPr>
          <w:noProof/>
        </w:rPr>
        <w:tab/>
      </w:r>
      <w:r>
        <w:rPr>
          <w:noProof/>
        </w:rPr>
        <w:fldChar w:fldCharType="begin"/>
      </w:r>
      <w:r>
        <w:rPr>
          <w:noProof/>
        </w:rPr>
        <w:instrText xml:space="preserve"> PAGEREF _Toc187261523 \h </w:instrText>
      </w:r>
      <w:r>
        <w:rPr>
          <w:noProof/>
        </w:rPr>
      </w:r>
      <w:r>
        <w:rPr>
          <w:noProof/>
        </w:rPr>
        <w:fldChar w:fldCharType="separate"/>
      </w:r>
      <w:r>
        <w:rPr>
          <w:noProof/>
        </w:rPr>
        <w:t>112</w:t>
      </w:r>
      <w:r>
        <w:rPr>
          <w:noProof/>
        </w:rPr>
        <w:fldChar w:fldCharType="end"/>
      </w:r>
    </w:p>
    <w:p w14:paraId="52662FA8" w14:textId="4ED1F45B"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_Toc187261524 \h </w:instrText>
      </w:r>
      <w:r>
        <w:rPr>
          <w:noProof/>
        </w:rPr>
      </w:r>
      <w:r>
        <w:rPr>
          <w:noProof/>
        </w:rPr>
        <w:fldChar w:fldCharType="separate"/>
      </w:r>
      <w:r>
        <w:rPr>
          <w:noProof/>
        </w:rPr>
        <w:t>112</w:t>
      </w:r>
      <w:r>
        <w:rPr>
          <w:noProof/>
        </w:rPr>
        <w:fldChar w:fldCharType="end"/>
      </w:r>
    </w:p>
    <w:p w14:paraId="353F33CC" w14:textId="1009FB1A"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_Toc187261525 \h </w:instrText>
      </w:r>
      <w:r>
        <w:rPr>
          <w:noProof/>
        </w:rPr>
      </w:r>
      <w:r>
        <w:rPr>
          <w:noProof/>
        </w:rPr>
        <w:fldChar w:fldCharType="separate"/>
      </w:r>
      <w:r>
        <w:rPr>
          <w:noProof/>
        </w:rPr>
        <w:t>112</w:t>
      </w:r>
      <w:r>
        <w:rPr>
          <w:noProof/>
        </w:rPr>
        <w:fldChar w:fldCharType="end"/>
      </w:r>
    </w:p>
    <w:p w14:paraId="54B2E4F0" w14:textId="01B16658"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_Toc187261526 \h </w:instrText>
      </w:r>
      <w:r>
        <w:rPr>
          <w:noProof/>
        </w:rPr>
      </w:r>
      <w:r>
        <w:rPr>
          <w:noProof/>
        </w:rPr>
        <w:fldChar w:fldCharType="separate"/>
      </w:r>
      <w:r>
        <w:rPr>
          <w:noProof/>
        </w:rPr>
        <w:t>113</w:t>
      </w:r>
      <w:r>
        <w:rPr>
          <w:noProof/>
        </w:rPr>
        <w:fldChar w:fldCharType="end"/>
      </w:r>
    </w:p>
    <w:p w14:paraId="6E059E21" w14:textId="4CFE251C"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_Toc187261527 \h </w:instrText>
      </w:r>
      <w:r>
        <w:rPr>
          <w:noProof/>
        </w:rPr>
      </w:r>
      <w:r>
        <w:rPr>
          <w:noProof/>
        </w:rPr>
        <w:fldChar w:fldCharType="separate"/>
      </w:r>
      <w:r>
        <w:rPr>
          <w:noProof/>
        </w:rPr>
        <w:t>113</w:t>
      </w:r>
      <w:r>
        <w:rPr>
          <w:noProof/>
        </w:rPr>
        <w:fldChar w:fldCharType="end"/>
      </w:r>
    </w:p>
    <w:p w14:paraId="68905B1C" w14:textId="484EF115"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_Toc187261528 \h </w:instrText>
      </w:r>
      <w:r>
        <w:rPr>
          <w:noProof/>
        </w:rPr>
      </w:r>
      <w:r>
        <w:rPr>
          <w:noProof/>
        </w:rPr>
        <w:fldChar w:fldCharType="separate"/>
      </w:r>
      <w:r>
        <w:rPr>
          <w:noProof/>
        </w:rPr>
        <w:t>113</w:t>
      </w:r>
      <w:r>
        <w:rPr>
          <w:noProof/>
        </w:rPr>
        <w:fldChar w:fldCharType="end"/>
      </w:r>
    </w:p>
    <w:p w14:paraId="05043C95" w14:textId="17F5FF5A"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_Toc187261529 \h </w:instrText>
      </w:r>
      <w:r>
        <w:rPr>
          <w:noProof/>
        </w:rPr>
      </w:r>
      <w:r>
        <w:rPr>
          <w:noProof/>
        </w:rPr>
        <w:fldChar w:fldCharType="separate"/>
      </w:r>
      <w:r>
        <w:rPr>
          <w:noProof/>
        </w:rPr>
        <w:t>113</w:t>
      </w:r>
      <w:r>
        <w:rPr>
          <w:noProof/>
        </w:rPr>
        <w:fldChar w:fldCharType="end"/>
      </w:r>
    </w:p>
    <w:p w14:paraId="0E94D9D4" w14:textId="6862C2A0"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_Toc187261530 \h </w:instrText>
      </w:r>
      <w:r>
        <w:rPr>
          <w:noProof/>
        </w:rPr>
      </w:r>
      <w:r>
        <w:rPr>
          <w:noProof/>
        </w:rPr>
        <w:fldChar w:fldCharType="separate"/>
      </w:r>
      <w:r>
        <w:rPr>
          <w:noProof/>
        </w:rPr>
        <w:t>113</w:t>
      </w:r>
      <w:r>
        <w:rPr>
          <w:noProof/>
        </w:rPr>
        <w:fldChar w:fldCharType="end"/>
      </w:r>
    </w:p>
    <w:p w14:paraId="7F75483E" w14:textId="48449EC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 requirements for IAB-DU</w:t>
      </w:r>
      <w:r>
        <w:rPr>
          <w:noProof/>
        </w:rPr>
        <w:tab/>
      </w:r>
      <w:r>
        <w:rPr>
          <w:noProof/>
        </w:rPr>
        <w:fldChar w:fldCharType="begin"/>
      </w:r>
      <w:r>
        <w:rPr>
          <w:noProof/>
        </w:rPr>
        <w:instrText xml:space="preserve"> PAGEREF _Toc187261531 \h </w:instrText>
      </w:r>
      <w:r>
        <w:rPr>
          <w:noProof/>
        </w:rPr>
      </w:r>
      <w:r>
        <w:rPr>
          <w:noProof/>
        </w:rPr>
        <w:fldChar w:fldCharType="separate"/>
      </w:r>
      <w:r>
        <w:rPr>
          <w:noProof/>
        </w:rPr>
        <w:t>113</w:t>
      </w:r>
      <w:r>
        <w:rPr>
          <w:noProof/>
        </w:rPr>
        <w:fldChar w:fldCharType="end"/>
      </w:r>
    </w:p>
    <w:p w14:paraId="5161757F" w14:textId="2835466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Co-location requirements for IAB-DU</w:t>
      </w:r>
      <w:r>
        <w:rPr>
          <w:noProof/>
        </w:rPr>
        <w:tab/>
      </w:r>
      <w:r>
        <w:rPr>
          <w:noProof/>
        </w:rPr>
        <w:fldChar w:fldCharType="begin"/>
      </w:r>
      <w:r>
        <w:rPr>
          <w:noProof/>
        </w:rPr>
        <w:instrText xml:space="preserve"> PAGEREF _Toc187261532 \h </w:instrText>
      </w:r>
      <w:r>
        <w:rPr>
          <w:noProof/>
        </w:rPr>
      </w:r>
      <w:r>
        <w:rPr>
          <w:noProof/>
        </w:rPr>
        <w:fldChar w:fldCharType="separate"/>
      </w:r>
      <w:r>
        <w:rPr>
          <w:noProof/>
        </w:rPr>
        <w:t>114</w:t>
      </w:r>
      <w:r>
        <w:rPr>
          <w:noProof/>
        </w:rPr>
        <w:fldChar w:fldCharType="end"/>
      </w:r>
    </w:p>
    <w:p w14:paraId="22E57676" w14:textId="163EF28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7.5.5.3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 requirements for IAB-MT</w:t>
      </w:r>
      <w:r>
        <w:rPr>
          <w:noProof/>
        </w:rPr>
        <w:tab/>
      </w:r>
      <w:r>
        <w:rPr>
          <w:noProof/>
        </w:rPr>
        <w:fldChar w:fldCharType="begin"/>
      </w:r>
      <w:r>
        <w:rPr>
          <w:noProof/>
        </w:rPr>
        <w:instrText xml:space="preserve"> PAGEREF _Toc187261533 \h </w:instrText>
      </w:r>
      <w:r>
        <w:rPr>
          <w:noProof/>
        </w:rPr>
      </w:r>
      <w:r>
        <w:rPr>
          <w:noProof/>
        </w:rPr>
        <w:fldChar w:fldCharType="separate"/>
      </w:r>
      <w:r>
        <w:rPr>
          <w:noProof/>
        </w:rPr>
        <w:t>114</w:t>
      </w:r>
      <w:r>
        <w:rPr>
          <w:noProof/>
        </w:rPr>
        <w:fldChar w:fldCharType="end"/>
      </w:r>
    </w:p>
    <w:p w14:paraId="57FE40DE" w14:textId="63976DF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7.5.5.4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Co-location requirements for IAB-MT</w:t>
      </w:r>
      <w:r>
        <w:rPr>
          <w:noProof/>
        </w:rPr>
        <w:tab/>
      </w:r>
      <w:r>
        <w:rPr>
          <w:noProof/>
        </w:rPr>
        <w:fldChar w:fldCharType="begin"/>
      </w:r>
      <w:r>
        <w:rPr>
          <w:noProof/>
        </w:rPr>
        <w:instrText xml:space="preserve"> PAGEREF _Toc187261534 \h </w:instrText>
      </w:r>
      <w:r>
        <w:rPr>
          <w:noProof/>
        </w:rPr>
      </w:r>
      <w:r>
        <w:rPr>
          <w:noProof/>
        </w:rPr>
        <w:fldChar w:fldCharType="separate"/>
      </w:r>
      <w:r>
        <w:rPr>
          <w:noProof/>
        </w:rPr>
        <w:t>115</w:t>
      </w:r>
      <w:r>
        <w:rPr>
          <w:noProof/>
        </w:rPr>
        <w:fldChar w:fldCharType="end"/>
      </w:r>
    </w:p>
    <w:p w14:paraId="500B60BC" w14:textId="40731096"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Receiver spurious emissions</w:t>
      </w:r>
      <w:r>
        <w:rPr>
          <w:noProof/>
        </w:rPr>
        <w:tab/>
      </w:r>
      <w:r>
        <w:rPr>
          <w:noProof/>
        </w:rPr>
        <w:fldChar w:fldCharType="begin"/>
      </w:r>
      <w:r>
        <w:rPr>
          <w:noProof/>
        </w:rPr>
        <w:instrText xml:space="preserve"> PAGEREF _Toc187261535 \h </w:instrText>
      </w:r>
      <w:r>
        <w:rPr>
          <w:noProof/>
        </w:rPr>
      </w:r>
      <w:r>
        <w:rPr>
          <w:noProof/>
        </w:rPr>
        <w:fldChar w:fldCharType="separate"/>
      </w:r>
      <w:r>
        <w:rPr>
          <w:noProof/>
        </w:rPr>
        <w:t>116</w:t>
      </w:r>
      <w:r>
        <w:rPr>
          <w:noProof/>
        </w:rPr>
        <w:fldChar w:fldCharType="end"/>
      </w:r>
    </w:p>
    <w:p w14:paraId="5F8AEF33" w14:textId="601E7D58"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_Toc187261536 \h </w:instrText>
      </w:r>
      <w:r>
        <w:rPr>
          <w:noProof/>
        </w:rPr>
      </w:r>
      <w:r>
        <w:rPr>
          <w:noProof/>
        </w:rPr>
        <w:fldChar w:fldCharType="separate"/>
      </w:r>
      <w:r>
        <w:rPr>
          <w:noProof/>
        </w:rPr>
        <w:t>116</w:t>
      </w:r>
      <w:r>
        <w:rPr>
          <w:noProof/>
        </w:rPr>
        <w:fldChar w:fldCharType="end"/>
      </w:r>
    </w:p>
    <w:p w14:paraId="70076EBC" w14:textId="5C057B09"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_Toc187261537 \h </w:instrText>
      </w:r>
      <w:r>
        <w:rPr>
          <w:noProof/>
        </w:rPr>
      </w:r>
      <w:r>
        <w:rPr>
          <w:noProof/>
        </w:rPr>
        <w:fldChar w:fldCharType="separate"/>
      </w:r>
      <w:r>
        <w:rPr>
          <w:noProof/>
        </w:rPr>
        <w:t>116</w:t>
      </w:r>
      <w:r>
        <w:rPr>
          <w:noProof/>
        </w:rPr>
        <w:fldChar w:fldCharType="end"/>
      </w:r>
    </w:p>
    <w:p w14:paraId="6830221F" w14:textId="0393E4F1"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_Toc187261538 \h </w:instrText>
      </w:r>
      <w:r>
        <w:rPr>
          <w:noProof/>
        </w:rPr>
      </w:r>
      <w:r>
        <w:rPr>
          <w:noProof/>
        </w:rPr>
        <w:fldChar w:fldCharType="separate"/>
      </w:r>
      <w:r>
        <w:rPr>
          <w:noProof/>
        </w:rPr>
        <w:t>116</w:t>
      </w:r>
      <w:r>
        <w:rPr>
          <w:noProof/>
        </w:rPr>
        <w:fldChar w:fldCharType="end"/>
      </w:r>
    </w:p>
    <w:p w14:paraId="1999FAF9" w14:textId="27F3E1B5"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_Toc187261539 \h </w:instrText>
      </w:r>
      <w:r>
        <w:rPr>
          <w:noProof/>
        </w:rPr>
      </w:r>
      <w:r>
        <w:rPr>
          <w:noProof/>
        </w:rPr>
        <w:fldChar w:fldCharType="separate"/>
      </w:r>
      <w:r>
        <w:rPr>
          <w:noProof/>
        </w:rPr>
        <w:t>117</w:t>
      </w:r>
      <w:r>
        <w:rPr>
          <w:noProof/>
        </w:rPr>
        <w:fldChar w:fldCharType="end"/>
      </w:r>
    </w:p>
    <w:p w14:paraId="433DD1A9" w14:textId="7FA489D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_Toc187261540 \h </w:instrText>
      </w:r>
      <w:r>
        <w:rPr>
          <w:noProof/>
        </w:rPr>
      </w:r>
      <w:r>
        <w:rPr>
          <w:noProof/>
        </w:rPr>
        <w:fldChar w:fldCharType="separate"/>
      </w:r>
      <w:r>
        <w:rPr>
          <w:noProof/>
        </w:rPr>
        <w:t>117</w:t>
      </w:r>
      <w:r>
        <w:rPr>
          <w:noProof/>
        </w:rPr>
        <w:fldChar w:fldCharType="end"/>
      </w:r>
    </w:p>
    <w:p w14:paraId="35A12ADE" w14:textId="4C6BEC3D"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_Toc187261541 \h </w:instrText>
      </w:r>
      <w:r>
        <w:rPr>
          <w:noProof/>
        </w:rPr>
      </w:r>
      <w:r>
        <w:rPr>
          <w:noProof/>
        </w:rPr>
        <w:fldChar w:fldCharType="separate"/>
      </w:r>
      <w:r>
        <w:rPr>
          <w:noProof/>
        </w:rPr>
        <w:t>117</w:t>
      </w:r>
      <w:r>
        <w:rPr>
          <w:noProof/>
        </w:rPr>
        <w:fldChar w:fldCharType="end"/>
      </w:r>
    </w:p>
    <w:p w14:paraId="02F664C3" w14:textId="69AAB069"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_Toc187261542 \h </w:instrText>
      </w:r>
      <w:r>
        <w:rPr>
          <w:noProof/>
        </w:rPr>
      </w:r>
      <w:r>
        <w:rPr>
          <w:noProof/>
        </w:rPr>
        <w:fldChar w:fldCharType="separate"/>
      </w:r>
      <w:r>
        <w:rPr>
          <w:noProof/>
        </w:rPr>
        <w:t>117</w:t>
      </w:r>
      <w:r>
        <w:rPr>
          <w:noProof/>
        </w:rPr>
        <w:fldChar w:fldCharType="end"/>
      </w:r>
    </w:p>
    <w:p w14:paraId="418445B6" w14:textId="5C7BD041"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Basic limits for IAB-DU</w:t>
      </w:r>
      <w:r>
        <w:rPr>
          <w:noProof/>
        </w:rPr>
        <w:tab/>
      </w:r>
      <w:r>
        <w:rPr>
          <w:noProof/>
        </w:rPr>
        <w:fldChar w:fldCharType="begin"/>
      </w:r>
      <w:r>
        <w:rPr>
          <w:noProof/>
        </w:rPr>
        <w:instrText xml:space="preserve"> PAGEREF _Toc187261543 \h </w:instrText>
      </w:r>
      <w:r>
        <w:rPr>
          <w:noProof/>
        </w:rPr>
      </w:r>
      <w:r>
        <w:rPr>
          <w:noProof/>
        </w:rPr>
        <w:fldChar w:fldCharType="separate"/>
      </w:r>
      <w:r>
        <w:rPr>
          <w:noProof/>
        </w:rPr>
        <w:t>117</w:t>
      </w:r>
      <w:r>
        <w:rPr>
          <w:noProof/>
        </w:rPr>
        <w:fldChar w:fldCharType="end"/>
      </w:r>
    </w:p>
    <w:p w14:paraId="0A732BCB" w14:textId="2C393C6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 for IAB-DU</w:t>
      </w:r>
      <w:r>
        <w:rPr>
          <w:noProof/>
        </w:rPr>
        <w:tab/>
      </w:r>
      <w:r>
        <w:rPr>
          <w:noProof/>
        </w:rPr>
        <w:fldChar w:fldCharType="begin"/>
      </w:r>
      <w:r>
        <w:rPr>
          <w:noProof/>
        </w:rPr>
        <w:instrText xml:space="preserve"> PAGEREF _Toc187261544 \h </w:instrText>
      </w:r>
      <w:r>
        <w:rPr>
          <w:noProof/>
        </w:rPr>
      </w:r>
      <w:r>
        <w:rPr>
          <w:noProof/>
        </w:rPr>
        <w:fldChar w:fldCharType="separate"/>
      </w:r>
      <w:r>
        <w:rPr>
          <w:noProof/>
        </w:rPr>
        <w:t>118</w:t>
      </w:r>
      <w:r>
        <w:rPr>
          <w:noProof/>
        </w:rPr>
        <w:fldChar w:fldCharType="end"/>
      </w:r>
    </w:p>
    <w:p w14:paraId="7F63B899" w14:textId="0BE0723A"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7.6.5.3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Basic limits for IAB-MT</w:t>
      </w:r>
      <w:r>
        <w:rPr>
          <w:noProof/>
        </w:rPr>
        <w:tab/>
      </w:r>
      <w:r>
        <w:rPr>
          <w:noProof/>
        </w:rPr>
        <w:fldChar w:fldCharType="begin"/>
      </w:r>
      <w:r>
        <w:rPr>
          <w:noProof/>
        </w:rPr>
        <w:instrText xml:space="preserve"> PAGEREF _Toc187261545 \h </w:instrText>
      </w:r>
      <w:r>
        <w:rPr>
          <w:noProof/>
        </w:rPr>
      </w:r>
      <w:r>
        <w:rPr>
          <w:noProof/>
        </w:rPr>
        <w:fldChar w:fldCharType="separate"/>
      </w:r>
      <w:r>
        <w:rPr>
          <w:noProof/>
        </w:rPr>
        <w:t>118</w:t>
      </w:r>
      <w:r>
        <w:rPr>
          <w:noProof/>
        </w:rPr>
        <w:fldChar w:fldCharType="end"/>
      </w:r>
    </w:p>
    <w:p w14:paraId="2FADCC14" w14:textId="430537A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7.6.5.4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 for IAB-MT</w:t>
      </w:r>
      <w:r>
        <w:rPr>
          <w:noProof/>
        </w:rPr>
        <w:tab/>
      </w:r>
      <w:r>
        <w:rPr>
          <w:noProof/>
        </w:rPr>
        <w:fldChar w:fldCharType="begin"/>
      </w:r>
      <w:r>
        <w:rPr>
          <w:noProof/>
        </w:rPr>
        <w:instrText xml:space="preserve"> PAGEREF _Toc187261546 \h </w:instrText>
      </w:r>
      <w:r>
        <w:rPr>
          <w:noProof/>
        </w:rPr>
      </w:r>
      <w:r>
        <w:rPr>
          <w:noProof/>
        </w:rPr>
        <w:fldChar w:fldCharType="separate"/>
      </w:r>
      <w:r>
        <w:rPr>
          <w:noProof/>
        </w:rPr>
        <w:t>119</w:t>
      </w:r>
      <w:r>
        <w:rPr>
          <w:noProof/>
        </w:rPr>
        <w:fldChar w:fldCharType="end"/>
      </w:r>
    </w:p>
    <w:p w14:paraId="397AF6E7" w14:textId="54941918"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7.7</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Receiver intermodulation</w:t>
      </w:r>
      <w:r>
        <w:rPr>
          <w:noProof/>
        </w:rPr>
        <w:tab/>
      </w:r>
      <w:r>
        <w:rPr>
          <w:noProof/>
        </w:rPr>
        <w:fldChar w:fldCharType="begin"/>
      </w:r>
      <w:r>
        <w:rPr>
          <w:noProof/>
        </w:rPr>
        <w:instrText xml:space="preserve"> PAGEREF _Toc187261547 \h </w:instrText>
      </w:r>
      <w:r>
        <w:rPr>
          <w:noProof/>
        </w:rPr>
      </w:r>
      <w:r>
        <w:rPr>
          <w:noProof/>
        </w:rPr>
        <w:fldChar w:fldCharType="separate"/>
      </w:r>
      <w:r>
        <w:rPr>
          <w:noProof/>
        </w:rPr>
        <w:t>119</w:t>
      </w:r>
      <w:r>
        <w:rPr>
          <w:noProof/>
        </w:rPr>
        <w:fldChar w:fldCharType="end"/>
      </w:r>
    </w:p>
    <w:p w14:paraId="3D5EDB61" w14:textId="45BF3FF9"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7.7.1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_Toc187261548 \h </w:instrText>
      </w:r>
      <w:r>
        <w:rPr>
          <w:noProof/>
        </w:rPr>
      </w:r>
      <w:r>
        <w:rPr>
          <w:noProof/>
        </w:rPr>
        <w:fldChar w:fldCharType="separate"/>
      </w:r>
      <w:r>
        <w:rPr>
          <w:noProof/>
        </w:rPr>
        <w:t>119</w:t>
      </w:r>
      <w:r>
        <w:rPr>
          <w:noProof/>
        </w:rPr>
        <w:fldChar w:fldCharType="end"/>
      </w:r>
    </w:p>
    <w:p w14:paraId="7B12DB72" w14:textId="345EE08F"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7.7.2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_Toc187261549 \h </w:instrText>
      </w:r>
      <w:r>
        <w:rPr>
          <w:noProof/>
        </w:rPr>
      </w:r>
      <w:r>
        <w:rPr>
          <w:noProof/>
        </w:rPr>
        <w:fldChar w:fldCharType="separate"/>
      </w:r>
      <w:r>
        <w:rPr>
          <w:noProof/>
        </w:rPr>
        <w:t>119</w:t>
      </w:r>
      <w:r>
        <w:rPr>
          <w:noProof/>
        </w:rPr>
        <w:fldChar w:fldCharType="end"/>
      </w:r>
    </w:p>
    <w:p w14:paraId="1D79A1FF" w14:textId="33D8FA80"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7.7.3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_Toc187261550 \h </w:instrText>
      </w:r>
      <w:r>
        <w:rPr>
          <w:noProof/>
        </w:rPr>
      </w:r>
      <w:r>
        <w:rPr>
          <w:noProof/>
        </w:rPr>
        <w:fldChar w:fldCharType="separate"/>
      </w:r>
      <w:r>
        <w:rPr>
          <w:noProof/>
        </w:rPr>
        <w:t>120</w:t>
      </w:r>
      <w:r>
        <w:rPr>
          <w:noProof/>
        </w:rPr>
        <w:fldChar w:fldCharType="end"/>
      </w:r>
    </w:p>
    <w:p w14:paraId="5E487798" w14:textId="024E6F49"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7.7.4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_Toc187261551 \h </w:instrText>
      </w:r>
      <w:r>
        <w:rPr>
          <w:noProof/>
        </w:rPr>
      </w:r>
      <w:r>
        <w:rPr>
          <w:noProof/>
        </w:rPr>
        <w:fldChar w:fldCharType="separate"/>
      </w:r>
      <w:r>
        <w:rPr>
          <w:noProof/>
        </w:rPr>
        <w:t>120</w:t>
      </w:r>
      <w:r>
        <w:rPr>
          <w:noProof/>
        </w:rPr>
        <w:fldChar w:fldCharType="end"/>
      </w:r>
    </w:p>
    <w:p w14:paraId="1D20F8C2" w14:textId="375C2D95"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lastRenderedPageBreak/>
        <w:t>7.7.4.1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_Toc187261552 \h </w:instrText>
      </w:r>
      <w:r>
        <w:rPr>
          <w:noProof/>
        </w:rPr>
      </w:r>
      <w:r>
        <w:rPr>
          <w:noProof/>
        </w:rPr>
        <w:fldChar w:fldCharType="separate"/>
      </w:r>
      <w:r>
        <w:rPr>
          <w:noProof/>
        </w:rPr>
        <w:t>120</w:t>
      </w:r>
      <w:r>
        <w:rPr>
          <w:noProof/>
        </w:rPr>
        <w:fldChar w:fldCharType="end"/>
      </w:r>
    </w:p>
    <w:p w14:paraId="14F3EB98" w14:textId="3EE28649"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7.7.4.2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_Toc187261553 \h </w:instrText>
      </w:r>
      <w:r>
        <w:rPr>
          <w:noProof/>
        </w:rPr>
      </w:r>
      <w:r>
        <w:rPr>
          <w:noProof/>
        </w:rPr>
        <w:fldChar w:fldCharType="separate"/>
      </w:r>
      <w:r>
        <w:rPr>
          <w:noProof/>
        </w:rPr>
        <w:t>120</w:t>
      </w:r>
      <w:r>
        <w:rPr>
          <w:noProof/>
        </w:rPr>
        <w:fldChar w:fldCharType="end"/>
      </w:r>
    </w:p>
    <w:p w14:paraId="6CA1D3C6" w14:textId="4EBC9F80"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7.7.5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_Toc187261554 \h </w:instrText>
      </w:r>
      <w:r>
        <w:rPr>
          <w:noProof/>
        </w:rPr>
      </w:r>
      <w:r>
        <w:rPr>
          <w:noProof/>
        </w:rPr>
        <w:fldChar w:fldCharType="separate"/>
      </w:r>
      <w:r>
        <w:rPr>
          <w:noProof/>
        </w:rPr>
        <w:t>120</w:t>
      </w:r>
      <w:r>
        <w:rPr>
          <w:noProof/>
        </w:rPr>
        <w:fldChar w:fldCharType="end"/>
      </w:r>
    </w:p>
    <w:p w14:paraId="17463D8E" w14:textId="75B3921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7.7.</w:t>
      </w:r>
      <w:r>
        <w:rPr>
          <w:noProof/>
          <w:lang w:eastAsia="zh-CN"/>
        </w:rPr>
        <w:t>5.</w:t>
      </w:r>
      <w:r w:rsidRPr="00342657">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i/>
          <w:iCs/>
          <w:noProof/>
        </w:rPr>
        <w:t>IAB-</w:t>
      </w:r>
      <w:r w:rsidRPr="00342657">
        <w:rPr>
          <w:rFonts w:eastAsia="SimSun"/>
          <w:i/>
          <w:iCs/>
          <w:noProof/>
          <w:lang w:eastAsia="zh-CN"/>
        </w:rPr>
        <w:t>DU</w:t>
      </w:r>
      <w:r>
        <w:rPr>
          <w:noProof/>
        </w:rPr>
        <w:tab/>
      </w:r>
      <w:r>
        <w:rPr>
          <w:noProof/>
        </w:rPr>
        <w:fldChar w:fldCharType="begin"/>
      </w:r>
      <w:r>
        <w:rPr>
          <w:noProof/>
        </w:rPr>
        <w:instrText xml:space="preserve"> PAGEREF _Toc187261555 \h </w:instrText>
      </w:r>
      <w:r>
        <w:rPr>
          <w:noProof/>
        </w:rPr>
      </w:r>
      <w:r>
        <w:rPr>
          <w:noProof/>
        </w:rPr>
        <w:fldChar w:fldCharType="separate"/>
      </w:r>
      <w:r>
        <w:rPr>
          <w:noProof/>
        </w:rPr>
        <w:t>120</w:t>
      </w:r>
      <w:r>
        <w:rPr>
          <w:noProof/>
        </w:rPr>
        <w:fldChar w:fldCharType="end"/>
      </w:r>
    </w:p>
    <w:p w14:paraId="7CB43657" w14:textId="1128FF60"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7.7.</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i/>
          <w:iCs/>
          <w:noProof/>
        </w:rPr>
        <w:t>IAB-</w:t>
      </w:r>
      <w:r w:rsidRPr="00342657">
        <w:rPr>
          <w:i/>
          <w:iCs/>
          <w:noProof/>
          <w:lang w:eastAsia="zh-CN"/>
        </w:rPr>
        <w:t>MT</w:t>
      </w:r>
      <w:r>
        <w:rPr>
          <w:noProof/>
        </w:rPr>
        <w:tab/>
      </w:r>
      <w:r>
        <w:rPr>
          <w:noProof/>
        </w:rPr>
        <w:fldChar w:fldCharType="begin"/>
      </w:r>
      <w:r>
        <w:rPr>
          <w:noProof/>
        </w:rPr>
        <w:instrText xml:space="preserve"> PAGEREF _Toc187261556 \h </w:instrText>
      </w:r>
      <w:r>
        <w:rPr>
          <w:noProof/>
        </w:rPr>
      </w:r>
      <w:r>
        <w:rPr>
          <w:noProof/>
        </w:rPr>
        <w:fldChar w:fldCharType="separate"/>
      </w:r>
      <w:r>
        <w:rPr>
          <w:noProof/>
        </w:rPr>
        <w:t>123</w:t>
      </w:r>
      <w:r>
        <w:rPr>
          <w:noProof/>
        </w:rPr>
        <w:fldChar w:fldCharType="end"/>
      </w:r>
    </w:p>
    <w:p w14:paraId="2895ABEE" w14:textId="3BA22265"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7.8</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In-channel selectivity</w:t>
      </w:r>
      <w:r>
        <w:rPr>
          <w:noProof/>
        </w:rPr>
        <w:tab/>
      </w:r>
      <w:r>
        <w:rPr>
          <w:noProof/>
        </w:rPr>
        <w:fldChar w:fldCharType="begin"/>
      </w:r>
      <w:r>
        <w:rPr>
          <w:noProof/>
        </w:rPr>
        <w:instrText xml:space="preserve"> PAGEREF _Toc187261557 \h </w:instrText>
      </w:r>
      <w:r>
        <w:rPr>
          <w:noProof/>
        </w:rPr>
      </w:r>
      <w:r>
        <w:rPr>
          <w:noProof/>
        </w:rPr>
        <w:fldChar w:fldCharType="separate"/>
      </w:r>
      <w:r>
        <w:rPr>
          <w:noProof/>
        </w:rPr>
        <w:t>126</w:t>
      </w:r>
      <w:r>
        <w:rPr>
          <w:noProof/>
        </w:rPr>
        <w:fldChar w:fldCharType="end"/>
      </w:r>
    </w:p>
    <w:p w14:paraId="10F19AE9" w14:textId="6FEDE5B5"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7.8.1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_Toc187261558 \h </w:instrText>
      </w:r>
      <w:r>
        <w:rPr>
          <w:noProof/>
        </w:rPr>
      </w:r>
      <w:r>
        <w:rPr>
          <w:noProof/>
        </w:rPr>
        <w:fldChar w:fldCharType="separate"/>
      </w:r>
      <w:r>
        <w:rPr>
          <w:noProof/>
        </w:rPr>
        <w:t>126</w:t>
      </w:r>
      <w:r>
        <w:rPr>
          <w:noProof/>
        </w:rPr>
        <w:fldChar w:fldCharType="end"/>
      </w:r>
    </w:p>
    <w:p w14:paraId="1FD0A122" w14:textId="1F05BB4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7.8.2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_Toc187261559 \h </w:instrText>
      </w:r>
      <w:r>
        <w:rPr>
          <w:noProof/>
        </w:rPr>
      </w:r>
      <w:r>
        <w:rPr>
          <w:noProof/>
        </w:rPr>
        <w:fldChar w:fldCharType="separate"/>
      </w:r>
      <w:r>
        <w:rPr>
          <w:noProof/>
        </w:rPr>
        <w:t>126</w:t>
      </w:r>
      <w:r>
        <w:rPr>
          <w:noProof/>
        </w:rPr>
        <w:fldChar w:fldCharType="end"/>
      </w:r>
    </w:p>
    <w:p w14:paraId="21C24994" w14:textId="128B8EB6"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7.8.3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_Toc187261560 \h </w:instrText>
      </w:r>
      <w:r>
        <w:rPr>
          <w:noProof/>
        </w:rPr>
      </w:r>
      <w:r>
        <w:rPr>
          <w:noProof/>
        </w:rPr>
        <w:fldChar w:fldCharType="separate"/>
      </w:r>
      <w:r>
        <w:rPr>
          <w:noProof/>
        </w:rPr>
        <w:t>127</w:t>
      </w:r>
      <w:r>
        <w:rPr>
          <w:noProof/>
        </w:rPr>
        <w:fldChar w:fldCharType="end"/>
      </w:r>
    </w:p>
    <w:p w14:paraId="358D7D65" w14:textId="0A249DEF"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7.8.4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_Toc187261561 \h </w:instrText>
      </w:r>
      <w:r>
        <w:rPr>
          <w:noProof/>
        </w:rPr>
      </w:r>
      <w:r>
        <w:rPr>
          <w:noProof/>
        </w:rPr>
        <w:fldChar w:fldCharType="separate"/>
      </w:r>
      <w:r>
        <w:rPr>
          <w:noProof/>
        </w:rPr>
        <w:t>127</w:t>
      </w:r>
      <w:r>
        <w:rPr>
          <w:noProof/>
        </w:rPr>
        <w:fldChar w:fldCharType="end"/>
      </w:r>
    </w:p>
    <w:p w14:paraId="1010623D" w14:textId="2C9D0394"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7.8.4.1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_Toc187261562 \h </w:instrText>
      </w:r>
      <w:r>
        <w:rPr>
          <w:noProof/>
        </w:rPr>
      </w:r>
      <w:r>
        <w:rPr>
          <w:noProof/>
        </w:rPr>
        <w:fldChar w:fldCharType="separate"/>
      </w:r>
      <w:r>
        <w:rPr>
          <w:noProof/>
        </w:rPr>
        <w:t>127</w:t>
      </w:r>
      <w:r>
        <w:rPr>
          <w:noProof/>
        </w:rPr>
        <w:fldChar w:fldCharType="end"/>
      </w:r>
    </w:p>
    <w:p w14:paraId="5F9569C4" w14:textId="452B0BC5"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7.8.4.2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_Toc187261563 \h </w:instrText>
      </w:r>
      <w:r>
        <w:rPr>
          <w:noProof/>
        </w:rPr>
      </w:r>
      <w:r>
        <w:rPr>
          <w:noProof/>
        </w:rPr>
        <w:fldChar w:fldCharType="separate"/>
      </w:r>
      <w:r>
        <w:rPr>
          <w:noProof/>
        </w:rPr>
        <w:t>127</w:t>
      </w:r>
      <w:r>
        <w:rPr>
          <w:noProof/>
        </w:rPr>
        <w:fldChar w:fldCharType="end"/>
      </w:r>
    </w:p>
    <w:p w14:paraId="02077978" w14:textId="5068107E"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7.8.5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_Toc187261564 \h </w:instrText>
      </w:r>
      <w:r>
        <w:rPr>
          <w:noProof/>
        </w:rPr>
      </w:r>
      <w:r>
        <w:rPr>
          <w:noProof/>
        </w:rPr>
        <w:fldChar w:fldCharType="separate"/>
      </w:r>
      <w:r>
        <w:rPr>
          <w:noProof/>
        </w:rPr>
        <w:t>127</w:t>
      </w:r>
      <w:r>
        <w:rPr>
          <w:noProof/>
        </w:rPr>
        <w:fldChar w:fldCharType="end"/>
      </w:r>
    </w:p>
    <w:p w14:paraId="73CBAE55" w14:textId="092892F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w:t>
      </w:r>
      <w:r w:rsidRPr="00342657">
        <w:rPr>
          <w:rFonts w:eastAsia="SimSun"/>
          <w:noProof/>
          <w:lang w:eastAsia="zh-CN"/>
        </w:rPr>
        <w:t>8</w:t>
      </w:r>
      <w:r w:rsidRPr="00342657">
        <w:rPr>
          <w:rFonts w:eastAsiaTheme="minorEastAsia"/>
          <w:noProof/>
        </w:rPr>
        <w:t>.</w:t>
      </w:r>
      <w:r>
        <w:rPr>
          <w:noProof/>
          <w:lang w:eastAsia="zh-CN"/>
        </w:rPr>
        <w:t>5.</w:t>
      </w:r>
      <w:r w:rsidRPr="00342657">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i/>
          <w:iCs/>
          <w:noProof/>
        </w:rPr>
        <w:t>IAB-</w:t>
      </w:r>
      <w:r w:rsidRPr="00342657">
        <w:rPr>
          <w:rFonts w:eastAsia="SimSun"/>
          <w:i/>
          <w:iCs/>
          <w:noProof/>
          <w:lang w:eastAsia="zh-CN"/>
        </w:rPr>
        <w:t>DU</w:t>
      </w:r>
      <w:r>
        <w:rPr>
          <w:noProof/>
        </w:rPr>
        <w:tab/>
      </w:r>
      <w:r>
        <w:rPr>
          <w:noProof/>
        </w:rPr>
        <w:fldChar w:fldCharType="begin"/>
      </w:r>
      <w:r>
        <w:rPr>
          <w:noProof/>
        </w:rPr>
        <w:instrText xml:space="preserve"> PAGEREF _Toc187261565 \h </w:instrText>
      </w:r>
      <w:r>
        <w:rPr>
          <w:noProof/>
        </w:rPr>
      </w:r>
      <w:r>
        <w:rPr>
          <w:noProof/>
        </w:rPr>
        <w:fldChar w:fldCharType="separate"/>
      </w:r>
      <w:r>
        <w:rPr>
          <w:noProof/>
        </w:rPr>
        <w:t>127</w:t>
      </w:r>
      <w:r>
        <w:rPr>
          <w:noProof/>
        </w:rPr>
        <w:fldChar w:fldCharType="end"/>
      </w:r>
    </w:p>
    <w:p w14:paraId="67EBE67E" w14:textId="2FE9D580"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Conducted performance requirements</w:t>
      </w:r>
      <w:r>
        <w:rPr>
          <w:noProof/>
        </w:rPr>
        <w:tab/>
      </w:r>
      <w:r>
        <w:rPr>
          <w:noProof/>
        </w:rPr>
        <w:fldChar w:fldCharType="begin"/>
      </w:r>
      <w:r>
        <w:rPr>
          <w:noProof/>
        </w:rPr>
        <w:instrText xml:space="preserve"> PAGEREF _Toc187261566 \h </w:instrText>
      </w:r>
      <w:r>
        <w:rPr>
          <w:noProof/>
        </w:rPr>
      </w:r>
      <w:r>
        <w:rPr>
          <w:noProof/>
        </w:rPr>
        <w:fldChar w:fldCharType="separate"/>
      </w:r>
      <w:r>
        <w:rPr>
          <w:noProof/>
        </w:rPr>
        <w:t>129</w:t>
      </w:r>
      <w:r>
        <w:rPr>
          <w:noProof/>
        </w:rPr>
        <w:fldChar w:fldCharType="end"/>
      </w:r>
    </w:p>
    <w:p w14:paraId="5FF66B07" w14:textId="7D3A7076"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IAB-DU performance requirements</w:t>
      </w:r>
      <w:r>
        <w:rPr>
          <w:noProof/>
        </w:rPr>
        <w:tab/>
      </w:r>
      <w:r>
        <w:rPr>
          <w:noProof/>
        </w:rPr>
        <w:fldChar w:fldCharType="begin"/>
      </w:r>
      <w:r>
        <w:rPr>
          <w:noProof/>
        </w:rPr>
        <w:instrText xml:space="preserve"> PAGEREF _Toc187261567 \h </w:instrText>
      </w:r>
      <w:r>
        <w:rPr>
          <w:noProof/>
        </w:rPr>
      </w:r>
      <w:r>
        <w:rPr>
          <w:noProof/>
        </w:rPr>
        <w:fldChar w:fldCharType="separate"/>
      </w:r>
      <w:r>
        <w:rPr>
          <w:noProof/>
        </w:rPr>
        <w:t>129</w:t>
      </w:r>
      <w:r>
        <w:rPr>
          <w:noProof/>
        </w:rPr>
        <w:fldChar w:fldCharType="end"/>
      </w:r>
    </w:p>
    <w:p w14:paraId="0B74E408" w14:textId="25F71F53"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_Toc187261568 \h </w:instrText>
      </w:r>
      <w:r>
        <w:rPr>
          <w:noProof/>
        </w:rPr>
      </w:r>
      <w:r>
        <w:rPr>
          <w:noProof/>
        </w:rPr>
        <w:fldChar w:fldCharType="separate"/>
      </w:r>
      <w:r>
        <w:rPr>
          <w:noProof/>
        </w:rPr>
        <w:t>129</w:t>
      </w:r>
      <w:r>
        <w:rPr>
          <w:noProof/>
        </w:rPr>
        <w:fldChar w:fldCharType="end"/>
      </w:r>
    </w:p>
    <w:p w14:paraId="1E5CBD62" w14:textId="29002A7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Scope and definitions</w:t>
      </w:r>
      <w:r>
        <w:rPr>
          <w:noProof/>
        </w:rPr>
        <w:tab/>
      </w:r>
      <w:r>
        <w:rPr>
          <w:noProof/>
        </w:rPr>
        <w:fldChar w:fldCharType="begin"/>
      </w:r>
      <w:r>
        <w:rPr>
          <w:noProof/>
        </w:rPr>
        <w:instrText xml:space="preserve"> PAGEREF _Toc187261569 \h </w:instrText>
      </w:r>
      <w:r>
        <w:rPr>
          <w:noProof/>
        </w:rPr>
      </w:r>
      <w:r>
        <w:rPr>
          <w:noProof/>
        </w:rPr>
        <w:fldChar w:fldCharType="separate"/>
      </w:r>
      <w:r>
        <w:rPr>
          <w:noProof/>
        </w:rPr>
        <w:t>129</w:t>
      </w:r>
      <w:r>
        <w:rPr>
          <w:noProof/>
        </w:rPr>
        <w:fldChar w:fldCharType="end"/>
      </w:r>
    </w:p>
    <w:p w14:paraId="66DA0E19" w14:textId="42A12DA9"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ko-KR"/>
        </w:rPr>
        <w:t>8.1.1.2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ko-KR"/>
        </w:rPr>
        <w:t>Applicability rule</w:t>
      </w:r>
      <w:r>
        <w:rPr>
          <w:noProof/>
        </w:rPr>
        <w:tab/>
      </w:r>
      <w:r>
        <w:rPr>
          <w:noProof/>
        </w:rPr>
        <w:fldChar w:fldCharType="begin"/>
      </w:r>
      <w:r>
        <w:rPr>
          <w:noProof/>
        </w:rPr>
        <w:instrText xml:space="preserve"> PAGEREF _Toc187261570 \h </w:instrText>
      </w:r>
      <w:r>
        <w:rPr>
          <w:noProof/>
        </w:rPr>
      </w:r>
      <w:r>
        <w:rPr>
          <w:noProof/>
        </w:rPr>
        <w:fldChar w:fldCharType="separate"/>
      </w:r>
      <w:r>
        <w:rPr>
          <w:noProof/>
        </w:rPr>
        <w:t>130</w:t>
      </w:r>
      <w:r>
        <w:rPr>
          <w:noProof/>
        </w:rPr>
        <w:fldChar w:fldCharType="end"/>
      </w:r>
    </w:p>
    <w:p w14:paraId="565BC972" w14:textId="2910D79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8.1.1.2.1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_Toc187261571 \h </w:instrText>
      </w:r>
      <w:r>
        <w:rPr>
          <w:noProof/>
        </w:rPr>
      </w:r>
      <w:r>
        <w:rPr>
          <w:noProof/>
        </w:rPr>
        <w:fldChar w:fldCharType="separate"/>
      </w:r>
      <w:r>
        <w:rPr>
          <w:noProof/>
        </w:rPr>
        <w:t>130</w:t>
      </w:r>
      <w:r>
        <w:rPr>
          <w:noProof/>
        </w:rPr>
        <w:fldChar w:fldCharType="end"/>
      </w:r>
    </w:p>
    <w:p w14:paraId="1A4BF7A1" w14:textId="77DA4AC8"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w:t>
      </w:r>
      <w:r w:rsidRPr="00342657">
        <w:rPr>
          <w:rFonts w:eastAsiaTheme="minorEastAsia"/>
          <w:noProof/>
          <w:lang w:eastAsia="zh-CN"/>
        </w:rPr>
        <w:t>1.1</w:t>
      </w:r>
      <w:r w:rsidRPr="00342657">
        <w:rPr>
          <w:rFonts w:eastAsiaTheme="minorEastAsia"/>
          <w:noProof/>
        </w:rPr>
        <w:t>.</w:t>
      </w:r>
      <w:r w:rsidRPr="00342657">
        <w:rPr>
          <w:rFonts w:eastAsiaTheme="minorEastAsia"/>
          <w:noProof/>
          <w:lang w:eastAsia="zh-CN"/>
        </w:rPr>
        <w:t>2</w:t>
      </w:r>
      <w:r w:rsidRPr="00342657">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Applicability</w:t>
      </w:r>
      <w:r w:rsidRPr="00342657">
        <w:rPr>
          <w:rFonts w:eastAsiaTheme="minorEastAsia"/>
          <w:noProof/>
          <w:lang w:eastAsia="zh-CN"/>
        </w:rPr>
        <w:t xml:space="preserve"> of PUSCH performance </w:t>
      </w:r>
      <w:r w:rsidRPr="00342657">
        <w:rPr>
          <w:rFonts w:eastAsiaTheme="minorEastAsia"/>
          <w:noProof/>
          <w:snapToGrid w:val="0"/>
          <w:lang w:eastAsia="zh-CN"/>
        </w:rPr>
        <w:t>requirements</w:t>
      </w:r>
      <w:r>
        <w:rPr>
          <w:noProof/>
        </w:rPr>
        <w:tab/>
      </w:r>
      <w:r>
        <w:rPr>
          <w:noProof/>
        </w:rPr>
        <w:fldChar w:fldCharType="begin"/>
      </w:r>
      <w:r>
        <w:rPr>
          <w:noProof/>
        </w:rPr>
        <w:instrText xml:space="preserve"> PAGEREF _Toc187261572 \h </w:instrText>
      </w:r>
      <w:r>
        <w:rPr>
          <w:noProof/>
        </w:rPr>
      </w:r>
      <w:r>
        <w:rPr>
          <w:noProof/>
        </w:rPr>
        <w:fldChar w:fldCharType="separate"/>
      </w:r>
      <w:r>
        <w:rPr>
          <w:noProof/>
        </w:rPr>
        <w:t>130</w:t>
      </w:r>
      <w:r>
        <w:rPr>
          <w:noProof/>
        </w:rPr>
        <w:fldChar w:fldCharType="end"/>
      </w:r>
    </w:p>
    <w:p w14:paraId="6F678D76" w14:textId="3F92B1D2"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w:t>
      </w:r>
      <w:r w:rsidRPr="00342657">
        <w:rPr>
          <w:rFonts w:eastAsiaTheme="minorEastAsia"/>
          <w:noProof/>
          <w:lang w:eastAsia="zh-CN"/>
        </w:rPr>
        <w:t>1.1</w:t>
      </w:r>
      <w:r w:rsidRPr="00342657">
        <w:rPr>
          <w:rFonts w:eastAsiaTheme="minorEastAsia"/>
          <w:noProof/>
        </w:rPr>
        <w:t>.</w:t>
      </w:r>
      <w:r w:rsidRPr="00342657">
        <w:rPr>
          <w:rFonts w:eastAsiaTheme="minorEastAsia"/>
          <w:noProof/>
          <w:lang w:eastAsia="zh-CN"/>
        </w:rPr>
        <w:t>2</w:t>
      </w:r>
      <w:r w:rsidRPr="00342657">
        <w:rPr>
          <w:rFonts w:eastAsiaTheme="minorEastAsia"/>
          <w:noProof/>
        </w:rPr>
        <w:t>.</w:t>
      </w:r>
      <w:r w:rsidRPr="00342657">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Applicability</w:t>
      </w:r>
      <w:r w:rsidRPr="00342657">
        <w:rPr>
          <w:rFonts w:eastAsiaTheme="minorEastAsia"/>
          <w:noProof/>
          <w:lang w:eastAsia="zh-CN"/>
        </w:rPr>
        <w:t xml:space="preserve"> of PUCCH performance </w:t>
      </w:r>
      <w:r w:rsidRPr="00342657">
        <w:rPr>
          <w:rFonts w:eastAsiaTheme="minorEastAsia"/>
          <w:noProof/>
          <w:snapToGrid w:val="0"/>
          <w:lang w:eastAsia="zh-CN"/>
        </w:rPr>
        <w:t>requirements</w:t>
      </w:r>
      <w:r>
        <w:rPr>
          <w:noProof/>
        </w:rPr>
        <w:tab/>
      </w:r>
      <w:r>
        <w:rPr>
          <w:noProof/>
        </w:rPr>
        <w:fldChar w:fldCharType="begin"/>
      </w:r>
      <w:r>
        <w:rPr>
          <w:noProof/>
        </w:rPr>
        <w:instrText xml:space="preserve"> PAGEREF _Toc187261573 \h </w:instrText>
      </w:r>
      <w:r>
        <w:rPr>
          <w:noProof/>
        </w:rPr>
      </w:r>
      <w:r>
        <w:rPr>
          <w:noProof/>
        </w:rPr>
        <w:fldChar w:fldCharType="separate"/>
      </w:r>
      <w:r>
        <w:rPr>
          <w:noProof/>
        </w:rPr>
        <w:t>131</w:t>
      </w:r>
      <w:r>
        <w:rPr>
          <w:noProof/>
        </w:rPr>
        <w:fldChar w:fldCharType="end"/>
      </w:r>
    </w:p>
    <w:p w14:paraId="72AAEDFC" w14:textId="3654D19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w:t>
      </w:r>
      <w:r w:rsidRPr="00342657">
        <w:rPr>
          <w:rFonts w:eastAsiaTheme="minorEastAsia"/>
          <w:noProof/>
          <w:lang w:eastAsia="zh-CN"/>
        </w:rPr>
        <w:t>1.1</w:t>
      </w:r>
      <w:r w:rsidRPr="00342657">
        <w:rPr>
          <w:rFonts w:eastAsiaTheme="minorEastAsia"/>
          <w:noProof/>
        </w:rPr>
        <w:t>.</w:t>
      </w:r>
      <w:r w:rsidRPr="00342657">
        <w:rPr>
          <w:rFonts w:eastAsiaTheme="minorEastAsia"/>
          <w:noProof/>
          <w:lang w:eastAsia="zh-CN"/>
        </w:rPr>
        <w:t>2</w:t>
      </w:r>
      <w:r w:rsidRPr="00342657">
        <w:rPr>
          <w:rFonts w:eastAsiaTheme="minorEastAsia"/>
          <w:noProof/>
        </w:rPr>
        <w:t>.</w:t>
      </w:r>
      <w:r w:rsidRPr="00342657">
        <w:rPr>
          <w:rFonts w:eastAsiaTheme="minorEastAsia"/>
          <w:noProof/>
          <w:lang w:eastAsia="zh-CN"/>
        </w:rPr>
        <w:t>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Applicability</w:t>
      </w:r>
      <w:r w:rsidRPr="00342657">
        <w:rPr>
          <w:rFonts w:eastAsiaTheme="minorEastAsia"/>
          <w:noProof/>
          <w:lang w:eastAsia="zh-CN"/>
        </w:rPr>
        <w:t xml:space="preserve"> of PRACH performance </w:t>
      </w:r>
      <w:r w:rsidRPr="00342657">
        <w:rPr>
          <w:rFonts w:eastAsiaTheme="minorEastAsia"/>
          <w:noProof/>
          <w:snapToGrid w:val="0"/>
          <w:lang w:eastAsia="zh-CN"/>
        </w:rPr>
        <w:t>requirements</w:t>
      </w:r>
      <w:r>
        <w:rPr>
          <w:noProof/>
        </w:rPr>
        <w:tab/>
      </w:r>
      <w:r>
        <w:rPr>
          <w:noProof/>
        </w:rPr>
        <w:fldChar w:fldCharType="begin"/>
      </w:r>
      <w:r>
        <w:rPr>
          <w:noProof/>
        </w:rPr>
        <w:instrText xml:space="preserve"> PAGEREF _Toc187261574 \h </w:instrText>
      </w:r>
      <w:r>
        <w:rPr>
          <w:noProof/>
        </w:rPr>
      </w:r>
      <w:r>
        <w:rPr>
          <w:noProof/>
        </w:rPr>
        <w:fldChar w:fldCharType="separate"/>
      </w:r>
      <w:r>
        <w:rPr>
          <w:noProof/>
        </w:rPr>
        <w:t>131</w:t>
      </w:r>
      <w:r>
        <w:rPr>
          <w:noProof/>
        </w:rPr>
        <w:fldChar w:fldCharType="end"/>
      </w:r>
    </w:p>
    <w:p w14:paraId="2278E225" w14:textId="0AA945EB"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Performance requirements for PUSCH</w:t>
      </w:r>
      <w:r>
        <w:rPr>
          <w:noProof/>
        </w:rPr>
        <w:tab/>
      </w:r>
      <w:r>
        <w:rPr>
          <w:noProof/>
        </w:rPr>
        <w:fldChar w:fldCharType="begin"/>
      </w:r>
      <w:r>
        <w:rPr>
          <w:noProof/>
        </w:rPr>
        <w:instrText xml:space="preserve"> PAGEREF _Toc187261575 \h </w:instrText>
      </w:r>
      <w:r>
        <w:rPr>
          <w:noProof/>
        </w:rPr>
      </w:r>
      <w:r>
        <w:rPr>
          <w:noProof/>
        </w:rPr>
        <w:fldChar w:fldCharType="separate"/>
      </w:r>
      <w:r>
        <w:rPr>
          <w:noProof/>
        </w:rPr>
        <w:t>132</w:t>
      </w:r>
      <w:r>
        <w:rPr>
          <w:noProof/>
        </w:rPr>
        <w:fldChar w:fldCharType="end"/>
      </w:r>
    </w:p>
    <w:p w14:paraId="12887A30" w14:textId="13384644"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8.1.2.1</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Performance requirements for PUSCH with transform precoding disabled</w:t>
      </w:r>
      <w:r>
        <w:rPr>
          <w:noProof/>
        </w:rPr>
        <w:tab/>
      </w:r>
      <w:r>
        <w:rPr>
          <w:noProof/>
        </w:rPr>
        <w:fldChar w:fldCharType="begin"/>
      </w:r>
      <w:r>
        <w:rPr>
          <w:noProof/>
        </w:rPr>
        <w:instrText xml:space="preserve"> PAGEREF _Toc187261576 \h </w:instrText>
      </w:r>
      <w:r>
        <w:rPr>
          <w:noProof/>
        </w:rPr>
      </w:r>
      <w:r>
        <w:rPr>
          <w:noProof/>
        </w:rPr>
        <w:fldChar w:fldCharType="separate"/>
      </w:r>
      <w:r>
        <w:rPr>
          <w:noProof/>
        </w:rPr>
        <w:t>132</w:t>
      </w:r>
      <w:r>
        <w:rPr>
          <w:noProof/>
        </w:rPr>
        <w:fldChar w:fldCharType="end"/>
      </w:r>
    </w:p>
    <w:p w14:paraId="18C447A0" w14:textId="35BC5F09"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_Toc187261577 \h </w:instrText>
      </w:r>
      <w:r>
        <w:rPr>
          <w:noProof/>
        </w:rPr>
      </w:r>
      <w:r>
        <w:rPr>
          <w:noProof/>
        </w:rPr>
        <w:fldChar w:fldCharType="separate"/>
      </w:r>
      <w:r>
        <w:rPr>
          <w:noProof/>
        </w:rPr>
        <w:t>132</w:t>
      </w:r>
      <w:r>
        <w:rPr>
          <w:noProof/>
        </w:rPr>
        <w:fldChar w:fldCharType="end"/>
      </w:r>
    </w:p>
    <w:p w14:paraId="3CFC83D7" w14:textId="7B356DF4"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_Toc187261578 \h </w:instrText>
      </w:r>
      <w:r>
        <w:rPr>
          <w:noProof/>
        </w:rPr>
      </w:r>
      <w:r>
        <w:rPr>
          <w:noProof/>
        </w:rPr>
        <w:fldChar w:fldCharType="separate"/>
      </w:r>
      <w:r>
        <w:rPr>
          <w:noProof/>
        </w:rPr>
        <w:t>132</w:t>
      </w:r>
      <w:r>
        <w:rPr>
          <w:noProof/>
        </w:rPr>
        <w:fldChar w:fldCharType="end"/>
      </w:r>
    </w:p>
    <w:p w14:paraId="3E5AAA38" w14:textId="0F7017D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_Toc187261579 \h </w:instrText>
      </w:r>
      <w:r>
        <w:rPr>
          <w:noProof/>
        </w:rPr>
      </w:r>
      <w:r>
        <w:rPr>
          <w:noProof/>
        </w:rPr>
        <w:fldChar w:fldCharType="separate"/>
      </w:r>
      <w:r>
        <w:rPr>
          <w:noProof/>
        </w:rPr>
        <w:t>132</w:t>
      </w:r>
      <w:r>
        <w:rPr>
          <w:noProof/>
        </w:rPr>
        <w:fldChar w:fldCharType="end"/>
      </w:r>
    </w:p>
    <w:p w14:paraId="3740FB63" w14:textId="7A5B9E4C"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8.1.2.1.4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_Toc187261580 \h </w:instrText>
      </w:r>
      <w:r>
        <w:rPr>
          <w:noProof/>
        </w:rPr>
      </w:r>
      <w:r>
        <w:rPr>
          <w:noProof/>
        </w:rPr>
        <w:fldChar w:fldCharType="separate"/>
      </w:r>
      <w:r>
        <w:rPr>
          <w:noProof/>
        </w:rPr>
        <w:t>132</w:t>
      </w:r>
      <w:r>
        <w:rPr>
          <w:noProof/>
        </w:rPr>
        <w:fldChar w:fldCharType="end"/>
      </w:r>
    </w:p>
    <w:p w14:paraId="52F8E506" w14:textId="281FAF38"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8.1.2.1.5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_Toc187261581 \h </w:instrText>
      </w:r>
      <w:r>
        <w:rPr>
          <w:noProof/>
        </w:rPr>
      </w:r>
      <w:r>
        <w:rPr>
          <w:noProof/>
        </w:rPr>
        <w:fldChar w:fldCharType="separate"/>
      </w:r>
      <w:r>
        <w:rPr>
          <w:noProof/>
        </w:rPr>
        <w:t>133</w:t>
      </w:r>
      <w:r>
        <w:rPr>
          <w:noProof/>
        </w:rPr>
        <w:fldChar w:fldCharType="end"/>
      </w:r>
    </w:p>
    <w:p w14:paraId="3176EBC6" w14:textId="66AC483E"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8.1.2.2</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Performance requirements for PUSCH with transform precoding enabled</w:t>
      </w:r>
      <w:r>
        <w:rPr>
          <w:noProof/>
        </w:rPr>
        <w:tab/>
      </w:r>
      <w:r>
        <w:rPr>
          <w:noProof/>
        </w:rPr>
        <w:fldChar w:fldCharType="begin"/>
      </w:r>
      <w:r>
        <w:rPr>
          <w:noProof/>
        </w:rPr>
        <w:instrText xml:space="preserve"> PAGEREF _Toc187261582 \h </w:instrText>
      </w:r>
      <w:r>
        <w:rPr>
          <w:noProof/>
        </w:rPr>
      </w:r>
      <w:r>
        <w:rPr>
          <w:noProof/>
        </w:rPr>
        <w:fldChar w:fldCharType="separate"/>
      </w:r>
      <w:r>
        <w:rPr>
          <w:noProof/>
        </w:rPr>
        <w:t>139</w:t>
      </w:r>
      <w:r>
        <w:rPr>
          <w:noProof/>
        </w:rPr>
        <w:fldChar w:fldCharType="end"/>
      </w:r>
    </w:p>
    <w:p w14:paraId="3A3FE78B" w14:textId="4682CA48"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_Toc187261583 \h </w:instrText>
      </w:r>
      <w:r>
        <w:rPr>
          <w:noProof/>
        </w:rPr>
      </w:r>
      <w:r>
        <w:rPr>
          <w:noProof/>
        </w:rPr>
        <w:fldChar w:fldCharType="separate"/>
      </w:r>
      <w:r>
        <w:rPr>
          <w:noProof/>
        </w:rPr>
        <w:t>139</w:t>
      </w:r>
      <w:r>
        <w:rPr>
          <w:noProof/>
        </w:rPr>
        <w:fldChar w:fldCharType="end"/>
      </w:r>
    </w:p>
    <w:p w14:paraId="40A28674" w14:textId="36F6DC5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_Toc187261584 \h </w:instrText>
      </w:r>
      <w:r>
        <w:rPr>
          <w:noProof/>
        </w:rPr>
      </w:r>
      <w:r>
        <w:rPr>
          <w:noProof/>
        </w:rPr>
        <w:fldChar w:fldCharType="separate"/>
      </w:r>
      <w:r>
        <w:rPr>
          <w:noProof/>
        </w:rPr>
        <w:t>139</w:t>
      </w:r>
      <w:r>
        <w:rPr>
          <w:noProof/>
        </w:rPr>
        <w:fldChar w:fldCharType="end"/>
      </w:r>
    </w:p>
    <w:p w14:paraId="360CEA81" w14:textId="2FE24EBE"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_Toc187261585 \h </w:instrText>
      </w:r>
      <w:r>
        <w:rPr>
          <w:noProof/>
        </w:rPr>
      </w:r>
      <w:r>
        <w:rPr>
          <w:noProof/>
        </w:rPr>
        <w:fldChar w:fldCharType="separate"/>
      </w:r>
      <w:r>
        <w:rPr>
          <w:noProof/>
        </w:rPr>
        <w:t>140</w:t>
      </w:r>
      <w:r>
        <w:rPr>
          <w:noProof/>
        </w:rPr>
        <w:fldChar w:fldCharType="end"/>
      </w:r>
    </w:p>
    <w:p w14:paraId="288D32F4" w14:textId="62148CA1"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_Toc187261586 \h </w:instrText>
      </w:r>
      <w:r>
        <w:rPr>
          <w:noProof/>
        </w:rPr>
      </w:r>
      <w:r>
        <w:rPr>
          <w:noProof/>
        </w:rPr>
        <w:fldChar w:fldCharType="separate"/>
      </w:r>
      <w:r>
        <w:rPr>
          <w:noProof/>
        </w:rPr>
        <w:t>140</w:t>
      </w:r>
      <w:r>
        <w:rPr>
          <w:noProof/>
        </w:rPr>
        <w:fldChar w:fldCharType="end"/>
      </w:r>
    </w:p>
    <w:p w14:paraId="4BE8772F" w14:textId="51FE8BE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8.1.2.2.5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_Toc187261587 \h </w:instrText>
      </w:r>
      <w:r>
        <w:rPr>
          <w:noProof/>
        </w:rPr>
      </w:r>
      <w:r>
        <w:rPr>
          <w:noProof/>
        </w:rPr>
        <w:fldChar w:fldCharType="separate"/>
      </w:r>
      <w:r>
        <w:rPr>
          <w:noProof/>
        </w:rPr>
        <w:t>141</w:t>
      </w:r>
      <w:r>
        <w:rPr>
          <w:noProof/>
        </w:rPr>
        <w:fldChar w:fldCharType="end"/>
      </w:r>
    </w:p>
    <w:p w14:paraId="303116EC" w14:textId="66ACCFC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8.1.2.3</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Performance requirements for UCI multiplexed on PUSCH</w:t>
      </w:r>
      <w:r>
        <w:rPr>
          <w:noProof/>
        </w:rPr>
        <w:tab/>
      </w:r>
      <w:r>
        <w:rPr>
          <w:noProof/>
        </w:rPr>
        <w:fldChar w:fldCharType="begin"/>
      </w:r>
      <w:r>
        <w:rPr>
          <w:noProof/>
        </w:rPr>
        <w:instrText xml:space="preserve"> PAGEREF _Toc187261588 \h </w:instrText>
      </w:r>
      <w:r>
        <w:rPr>
          <w:noProof/>
        </w:rPr>
      </w:r>
      <w:r>
        <w:rPr>
          <w:noProof/>
        </w:rPr>
        <w:fldChar w:fldCharType="separate"/>
      </w:r>
      <w:r>
        <w:rPr>
          <w:noProof/>
        </w:rPr>
        <w:t>142</w:t>
      </w:r>
      <w:r>
        <w:rPr>
          <w:noProof/>
        </w:rPr>
        <w:fldChar w:fldCharType="end"/>
      </w:r>
    </w:p>
    <w:p w14:paraId="66493532" w14:textId="199727A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_Toc187261589 \h </w:instrText>
      </w:r>
      <w:r>
        <w:rPr>
          <w:noProof/>
        </w:rPr>
      </w:r>
      <w:r>
        <w:rPr>
          <w:noProof/>
        </w:rPr>
        <w:fldChar w:fldCharType="separate"/>
      </w:r>
      <w:r>
        <w:rPr>
          <w:noProof/>
        </w:rPr>
        <w:t>142</w:t>
      </w:r>
      <w:r>
        <w:rPr>
          <w:noProof/>
        </w:rPr>
        <w:fldChar w:fldCharType="end"/>
      </w:r>
    </w:p>
    <w:p w14:paraId="218ABAB9" w14:textId="5ECC800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_Toc187261590 \h </w:instrText>
      </w:r>
      <w:r>
        <w:rPr>
          <w:noProof/>
        </w:rPr>
      </w:r>
      <w:r>
        <w:rPr>
          <w:noProof/>
        </w:rPr>
        <w:fldChar w:fldCharType="separate"/>
      </w:r>
      <w:r>
        <w:rPr>
          <w:noProof/>
        </w:rPr>
        <w:t>142</w:t>
      </w:r>
      <w:r>
        <w:rPr>
          <w:noProof/>
        </w:rPr>
        <w:fldChar w:fldCharType="end"/>
      </w:r>
    </w:p>
    <w:p w14:paraId="622A12D6" w14:textId="585BB59E"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_Toc187261591 \h </w:instrText>
      </w:r>
      <w:r>
        <w:rPr>
          <w:noProof/>
        </w:rPr>
      </w:r>
      <w:r>
        <w:rPr>
          <w:noProof/>
        </w:rPr>
        <w:fldChar w:fldCharType="separate"/>
      </w:r>
      <w:r>
        <w:rPr>
          <w:noProof/>
        </w:rPr>
        <w:t>142</w:t>
      </w:r>
      <w:r>
        <w:rPr>
          <w:noProof/>
        </w:rPr>
        <w:fldChar w:fldCharType="end"/>
      </w:r>
    </w:p>
    <w:p w14:paraId="03218E76" w14:textId="2145CB67"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_Toc187261592 \h </w:instrText>
      </w:r>
      <w:r>
        <w:rPr>
          <w:noProof/>
        </w:rPr>
      </w:r>
      <w:r>
        <w:rPr>
          <w:noProof/>
        </w:rPr>
        <w:fldChar w:fldCharType="separate"/>
      </w:r>
      <w:r>
        <w:rPr>
          <w:noProof/>
        </w:rPr>
        <w:t>142</w:t>
      </w:r>
      <w:r>
        <w:rPr>
          <w:noProof/>
        </w:rPr>
        <w:fldChar w:fldCharType="end"/>
      </w:r>
    </w:p>
    <w:p w14:paraId="3962FBDE" w14:textId="6A1489C2"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8.1.2.3.5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_Toc187261593 \h </w:instrText>
      </w:r>
      <w:r>
        <w:rPr>
          <w:noProof/>
        </w:rPr>
      </w:r>
      <w:r>
        <w:rPr>
          <w:noProof/>
        </w:rPr>
        <w:fldChar w:fldCharType="separate"/>
      </w:r>
      <w:r>
        <w:rPr>
          <w:noProof/>
        </w:rPr>
        <w:t>143</w:t>
      </w:r>
      <w:r>
        <w:rPr>
          <w:noProof/>
        </w:rPr>
        <w:fldChar w:fldCharType="end"/>
      </w:r>
    </w:p>
    <w:p w14:paraId="25653391" w14:textId="558A78D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Performance requirements for PUCCH</w:t>
      </w:r>
      <w:r>
        <w:rPr>
          <w:noProof/>
        </w:rPr>
        <w:tab/>
      </w:r>
      <w:r>
        <w:rPr>
          <w:noProof/>
        </w:rPr>
        <w:fldChar w:fldCharType="begin"/>
      </w:r>
      <w:r>
        <w:rPr>
          <w:noProof/>
        </w:rPr>
        <w:instrText xml:space="preserve"> PAGEREF _Toc187261594 \h </w:instrText>
      </w:r>
      <w:r>
        <w:rPr>
          <w:noProof/>
        </w:rPr>
      </w:r>
      <w:r>
        <w:rPr>
          <w:noProof/>
        </w:rPr>
        <w:fldChar w:fldCharType="separate"/>
      </w:r>
      <w:r>
        <w:rPr>
          <w:noProof/>
        </w:rPr>
        <w:t>144</w:t>
      </w:r>
      <w:r>
        <w:rPr>
          <w:noProof/>
        </w:rPr>
        <w:fldChar w:fldCharType="end"/>
      </w:r>
    </w:p>
    <w:p w14:paraId="367809D5" w14:textId="342E587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8.1.3.1</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Performance requirements for PUCCH format 0</w:t>
      </w:r>
      <w:r>
        <w:rPr>
          <w:noProof/>
        </w:rPr>
        <w:tab/>
      </w:r>
      <w:r>
        <w:rPr>
          <w:noProof/>
        </w:rPr>
        <w:fldChar w:fldCharType="begin"/>
      </w:r>
      <w:r>
        <w:rPr>
          <w:noProof/>
        </w:rPr>
        <w:instrText xml:space="preserve"> PAGEREF _Toc187261595 \h </w:instrText>
      </w:r>
      <w:r>
        <w:rPr>
          <w:noProof/>
        </w:rPr>
      </w:r>
      <w:r>
        <w:rPr>
          <w:noProof/>
        </w:rPr>
        <w:fldChar w:fldCharType="separate"/>
      </w:r>
      <w:r>
        <w:rPr>
          <w:noProof/>
        </w:rPr>
        <w:t>144</w:t>
      </w:r>
      <w:r>
        <w:rPr>
          <w:noProof/>
        </w:rPr>
        <w:fldChar w:fldCharType="end"/>
      </w:r>
    </w:p>
    <w:p w14:paraId="361E0726" w14:textId="522E5C7C"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_Toc187261596 \h </w:instrText>
      </w:r>
      <w:r>
        <w:rPr>
          <w:noProof/>
        </w:rPr>
      </w:r>
      <w:r>
        <w:rPr>
          <w:noProof/>
        </w:rPr>
        <w:fldChar w:fldCharType="separate"/>
      </w:r>
      <w:r>
        <w:rPr>
          <w:noProof/>
        </w:rPr>
        <w:t>144</w:t>
      </w:r>
      <w:r>
        <w:rPr>
          <w:noProof/>
        </w:rPr>
        <w:fldChar w:fldCharType="end"/>
      </w:r>
    </w:p>
    <w:p w14:paraId="3904FD52" w14:textId="5E5A6C48"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_Toc187261597 \h </w:instrText>
      </w:r>
      <w:r>
        <w:rPr>
          <w:noProof/>
        </w:rPr>
      </w:r>
      <w:r>
        <w:rPr>
          <w:noProof/>
        </w:rPr>
        <w:fldChar w:fldCharType="separate"/>
      </w:r>
      <w:r>
        <w:rPr>
          <w:noProof/>
        </w:rPr>
        <w:t>145</w:t>
      </w:r>
      <w:r>
        <w:rPr>
          <w:noProof/>
        </w:rPr>
        <w:fldChar w:fldCharType="end"/>
      </w:r>
    </w:p>
    <w:p w14:paraId="0F76F554" w14:textId="2691E6E9"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_Toc187261598 \h </w:instrText>
      </w:r>
      <w:r>
        <w:rPr>
          <w:noProof/>
        </w:rPr>
      </w:r>
      <w:r>
        <w:rPr>
          <w:noProof/>
        </w:rPr>
        <w:fldChar w:fldCharType="separate"/>
      </w:r>
      <w:r>
        <w:rPr>
          <w:noProof/>
        </w:rPr>
        <w:t>145</w:t>
      </w:r>
      <w:r>
        <w:rPr>
          <w:noProof/>
        </w:rPr>
        <w:fldChar w:fldCharType="end"/>
      </w:r>
    </w:p>
    <w:p w14:paraId="61AE5661" w14:textId="2AB3463C"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8.1.3.1.4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_Toc187261599 \h </w:instrText>
      </w:r>
      <w:r>
        <w:rPr>
          <w:noProof/>
        </w:rPr>
      </w:r>
      <w:r>
        <w:rPr>
          <w:noProof/>
        </w:rPr>
        <w:fldChar w:fldCharType="separate"/>
      </w:r>
      <w:r>
        <w:rPr>
          <w:noProof/>
        </w:rPr>
        <w:t>145</w:t>
      </w:r>
      <w:r>
        <w:rPr>
          <w:noProof/>
        </w:rPr>
        <w:fldChar w:fldCharType="end"/>
      </w:r>
    </w:p>
    <w:p w14:paraId="7834B049" w14:textId="4AEAA5E0"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8.1.3.1.5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_Toc187261600 \h </w:instrText>
      </w:r>
      <w:r>
        <w:rPr>
          <w:noProof/>
        </w:rPr>
      </w:r>
      <w:r>
        <w:rPr>
          <w:noProof/>
        </w:rPr>
        <w:fldChar w:fldCharType="separate"/>
      </w:r>
      <w:r>
        <w:rPr>
          <w:noProof/>
        </w:rPr>
        <w:t>146</w:t>
      </w:r>
      <w:r>
        <w:rPr>
          <w:noProof/>
        </w:rPr>
        <w:fldChar w:fldCharType="end"/>
      </w:r>
    </w:p>
    <w:p w14:paraId="185BD3B0" w14:textId="3879332A"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8.1.3.2</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Performance requirements for PUCCH format 1</w:t>
      </w:r>
      <w:r>
        <w:rPr>
          <w:noProof/>
        </w:rPr>
        <w:tab/>
      </w:r>
      <w:r>
        <w:rPr>
          <w:noProof/>
        </w:rPr>
        <w:fldChar w:fldCharType="begin"/>
      </w:r>
      <w:r>
        <w:rPr>
          <w:noProof/>
        </w:rPr>
        <w:instrText xml:space="preserve"> PAGEREF _Toc187261601 \h </w:instrText>
      </w:r>
      <w:r>
        <w:rPr>
          <w:noProof/>
        </w:rPr>
      </w:r>
      <w:r>
        <w:rPr>
          <w:noProof/>
        </w:rPr>
        <w:fldChar w:fldCharType="separate"/>
      </w:r>
      <w:r>
        <w:rPr>
          <w:noProof/>
        </w:rPr>
        <w:t>146</w:t>
      </w:r>
      <w:r>
        <w:rPr>
          <w:noProof/>
        </w:rPr>
        <w:fldChar w:fldCharType="end"/>
      </w:r>
    </w:p>
    <w:p w14:paraId="15D4C176" w14:textId="28E600FE"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NACK to ACK detection</w:t>
      </w:r>
      <w:r>
        <w:rPr>
          <w:noProof/>
        </w:rPr>
        <w:tab/>
      </w:r>
      <w:r>
        <w:rPr>
          <w:noProof/>
        </w:rPr>
        <w:fldChar w:fldCharType="begin"/>
      </w:r>
      <w:r>
        <w:rPr>
          <w:noProof/>
        </w:rPr>
        <w:instrText xml:space="preserve"> PAGEREF _Toc187261602 \h </w:instrText>
      </w:r>
      <w:r>
        <w:rPr>
          <w:noProof/>
        </w:rPr>
      </w:r>
      <w:r>
        <w:rPr>
          <w:noProof/>
        </w:rPr>
        <w:fldChar w:fldCharType="separate"/>
      </w:r>
      <w:r>
        <w:rPr>
          <w:noProof/>
        </w:rPr>
        <w:t>146</w:t>
      </w:r>
      <w:r>
        <w:rPr>
          <w:noProof/>
        </w:rPr>
        <w:fldChar w:fldCharType="end"/>
      </w:r>
    </w:p>
    <w:p w14:paraId="1E0E7A07" w14:textId="168C5F19"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ACK missed detection</w:t>
      </w:r>
      <w:r>
        <w:rPr>
          <w:noProof/>
        </w:rPr>
        <w:tab/>
      </w:r>
      <w:r>
        <w:rPr>
          <w:noProof/>
        </w:rPr>
        <w:fldChar w:fldCharType="begin"/>
      </w:r>
      <w:r>
        <w:rPr>
          <w:noProof/>
        </w:rPr>
        <w:instrText xml:space="preserve"> PAGEREF _Toc187261603 \h </w:instrText>
      </w:r>
      <w:r>
        <w:rPr>
          <w:noProof/>
        </w:rPr>
      </w:r>
      <w:r>
        <w:rPr>
          <w:noProof/>
        </w:rPr>
        <w:fldChar w:fldCharType="separate"/>
      </w:r>
      <w:r>
        <w:rPr>
          <w:noProof/>
        </w:rPr>
        <w:t>148</w:t>
      </w:r>
      <w:r>
        <w:rPr>
          <w:noProof/>
        </w:rPr>
        <w:fldChar w:fldCharType="end"/>
      </w:r>
    </w:p>
    <w:p w14:paraId="2C6C0DD3" w14:textId="7793662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8.1.3.3</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Performance requirements for PUCCH format 2</w:t>
      </w:r>
      <w:r>
        <w:rPr>
          <w:noProof/>
        </w:rPr>
        <w:tab/>
      </w:r>
      <w:r>
        <w:rPr>
          <w:noProof/>
        </w:rPr>
        <w:fldChar w:fldCharType="begin"/>
      </w:r>
      <w:r>
        <w:rPr>
          <w:noProof/>
        </w:rPr>
        <w:instrText xml:space="preserve"> PAGEREF _Toc187261604 \h </w:instrText>
      </w:r>
      <w:r>
        <w:rPr>
          <w:noProof/>
        </w:rPr>
      </w:r>
      <w:r>
        <w:rPr>
          <w:noProof/>
        </w:rPr>
        <w:fldChar w:fldCharType="separate"/>
      </w:r>
      <w:r>
        <w:rPr>
          <w:noProof/>
        </w:rPr>
        <w:t>151</w:t>
      </w:r>
      <w:r>
        <w:rPr>
          <w:noProof/>
        </w:rPr>
        <w:fldChar w:fldCharType="end"/>
      </w:r>
    </w:p>
    <w:p w14:paraId="485B22BB" w14:textId="615F087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ACK missed detection</w:t>
      </w:r>
      <w:r>
        <w:rPr>
          <w:noProof/>
        </w:rPr>
        <w:tab/>
      </w:r>
      <w:r>
        <w:rPr>
          <w:noProof/>
        </w:rPr>
        <w:fldChar w:fldCharType="begin"/>
      </w:r>
      <w:r>
        <w:rPr>
          <w:noProof/>
        </w:rPr>
        <w:instrText xml:space="preserve"> PAGEREF _Toc187261605 \h </w:instrText>
      </w:r>
      <w:r>
        <w:rPr>
          <w:noProof/>
        </w:rPr>
      </w:r>
      <w:r>
        <w:rPr>
          <w:noProof/>
        </w:rPr>
        <w:fldChar w:fldCharType="separate"/>
      </w:r>
      <w:r>
        <w:rPr>
          <w:noProof/>
        </w:rPr>
        <w:t>151</w:t>
      </w:r>
      <w:r>
        <w:rPr>
          <w:noProof/>
        </w:rPr>
        <w:fldChar w:fldCharType="end"/>
      </w:r>
    </w:p>
    <w:p w14:paraId="6B5039EC" w14:textId="433A9E9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UCI BLER performance requirements</w:t>
      </w:r>
      <w:r>
        <w:rPr>
          <w:noProof/>
        </w:rPr>
        <w:tab/>
      </w:r>
      <w:r>
        <w:rPr>
          <w:noProof/>
        </w:rPr>
        <w:fldChar w:fldCharType="begin"/>
      </w:r>
      <w:r>
        <w:rPr>
          <w:noProof/>
        </w:rPr>
        <w:instrText xml:space="preserve"> PAGEREF _Toc187261606 \h </w:instrText>
      </w:r>
      <w:r>
        <w:rPr>
          <w:noProof/>
        </w:rPr>
      </w:r>
      <w:r>
        <w:rPr>
          <w:noProof/>
        </w:rPr>
        <w:fldChar w:fldCharType="separate"/>
      </w:r>
      <w:r>
        <w:rPr>
          <w:noProof/>
        </w:rPr>
        <w:t>152</w:t>
      </w:r>
      <w:r>
        <w:rPr>
          <w:noProof/>
        </w:rPr>
        <w:fldChar w:fldCharType="end"/>
      </w:r>
    </w:p>
    <w:p w14:paraId="7FCAF257" w14:textId="542E127A"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8.1.3.4</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Performance requirements for PUCCH format 3</w:t>
      </w:r>
      <w:r>
        <w:rPr>
          <w:noProof/>
        </w:rPr>
        <w:tab/>
      </w:r>
      <w:r>
        <w:rPr>
          <w:noProof/>
        </w:rPr>
        <w:fldChar w:fldCharType="begin"/>
      </w:r>
      <w:r>
        <w:rPr>
          <w:noProof/>
        </w:rPr>
        <w:instrText xml:space="preserve"> PAGEREF _Toc187261607 \h </w:instrText>
      </w:r>
      <w:r>
        <w:rPr>
          <w:noProof/>
        </w:rPr>
      </w:r>
      <w:r>
        <w:rPr>
          <w:noProof/>
        </w:rPr>
        <w:fldChar w:fldCharType="separate"/>
      </w:r>
      <w:r>
        <w:rPr>
          <w:noProof/>
        </w:rPr>
        <w:t>154</w:t>
      </w:r>
      <w:r>
        <w:rPr>
          <w:noProof/>
        </w:rPr>
        <w:fldChar w:fldCharType="end"/>
      </w:r>
    </w:p>
    <w:p w14:paraId="27BFEB1E" w14:textId="4BEF0F77"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_Toc187261608 \h </w:instrText>
      </w:r>
      <w:r>
        <w:rPr>
          <w:noProof/>
        </w:rPr>
      </w:r>
      <w:r>
        <w:rPr>
          <w:noProof/>
        </w:rPr>
        <w:fldChar w:fldCharType="separate"/>
      </w:r>
      <w:r>
        <w:rPr>
          <w:noProof/>
        </w:rPr>
        <w:t>154</w:t>
      </w:r>
      <w:r>
        <w:rPr>
          <w:noProof/>
        </w:rPr>
        <w:fldChar w:fldCharType="end"/>
      </w:r>
    </w:p>
    <w:p w14:paraId="08ABACF4" w14:textId="1A2340E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_Toc187261609 \h </w:instrText>
      </w:r>
      <w:r>
        <w:rPr>
          <w:noProof/>
        </w:rPr>
      </w:r>
      <w:r>
        <w:rPr>
          <w:noProof/>
        </w:rPr>
        <w:fldChar w:fldCharType="separate"/>
      </w:r>
      <w:r>
        <w:rPr>
          <w:noProof/>
        </w:rPr>
        <w:t>154</w:t>
      </w:r>
      <w:r>
        <w:rPr>
          <w:noProof/>
        </w:rPr>
        <w:fldChar w:fldCharType="end"/>
      </w:r>
    </w:p>
    <w:p w14:paraId="3D16B1F5" w14:textId="3D879AB9"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8.1.3.4.3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_Toc187261610 \h </w:instrText>
      </w:r>
      <w:r>
        <w:rPr>
          <w:noProof/>
        </w:rPr>
      </w:r>
      <w:r>
        <w:rPr>
          <w:noProof/>
        </w:rPr>
        <w:fldChar w:fldCharType="separate"/>
      </w:r>
      <w:r>
        <w:rPr>
          <w:noProof/>
        </w:rPr>
        <w:t>154</w:t>
      </w:r>
      <w:r>
        <w:rPr>
          <w:noProof/>
        </w:rPr>
        <w:fldChar w:fldCharType="end"/>
      </w:r>
    </w:p>
    <w:p w14:paraId="2AB5C904" w14:textId="3159E8A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8.1.3.4.4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_Toc187261611 \h </w:instrText>
      </w:r>
      <w:r>
        <w:rPr>
          <w:noProof/>
        </w:rPr>
      </w:r>
      <w:r>
        <w:rPr>
          <w:noProof/>
        </w:rPr>
        <w:fldChar w:fldCharType="separate"/>
      </w:r>
      <w:r>
        <w:rPr>
          <w:noProof/>
        </w:rPr>
        <w:t>155</w:t>
      </w:r>
      <w:r>
        <w:rPr>
          <w:noProof/>
        </w:rPr>
        <w:fldChar w:fldCharType="end"/>
      </w:r>
    </w:p>
    <w:p w14:paraId="1AED5D19" w14:textId="60C24ED1"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8.1.3.4.5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_Toc187261612 \h </w:instrText>
      </w:r>
      <w:r>
        <w:rPr>
          <w:noProof/>
        </w:rPr>
      </w:r>
      <w:r>
        <w:rPr>
          <w:noProof/>
        </w:rPr>
        <w:fldChar w:fldCharType="separate"/>
      </w:r>
      <w:r>
        <w:rPr>
          <w:noProof/>
        </w:rPr>
        <w:t>156</w:t>
      </w:r>
      <w:r>
        <w:rPr>
          <w:noProof/>
        </w:rPr>
        <w:fldChar w:fldCharType="end"/>
      </w:r>
    </w:p>
    <w:p w14:paraId="1F1935DE" w14:textId="6A434FD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lastRenderedPageBreak/>
        <w:t>8.1.3.5</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Performance requirements for PUCCH format 4</w:t>
      </w:r>
      <w:r>
        <w:rPr>
          <w:noProof/>
        </w:rPr>
        <w:tab/>
      </w:r>
      <w:r>
        <w:rPr>
          <w:noProof/>
        </w:rPr>
        <w:fldChar w:fldCharType="begin"/>
      </w:r>
      <w:r>
        <w:rPr>
          <w:noProof/>
        </w:rPr>
        <w:instrText xml:space="preserve"> PAGEREF _Toc187261613 \h </w:instrText>
      </w:r>
      <w:r>
        <w:rPr>
          <w:noProof/>
        </w:rPr>
      </w:r>
      <w:r>
        <w:rPr>
          <w:noProof/>
        </w:rPr>
        <w:fldChar w:fldCharType="separate"/>
      </w:r>
      <w:r>
        <w:rPr>
          <w:noProof/>
        </w:rPr>
        <w:t>156</w:t>
      </w:r>
      <w:r>
        <w:rPr>
          <w:noProof/>
        </w:rPr>
        <w:fldChar w:fldCharType="end"/>
      </w:r>
    </w:p>
    <w:p w14:paraId="25343874" w14:textId="2FEC807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_Toc187261614 \h </w:instrText>
      </w:r>
      <w:r>
        <w:rPr>
          <w:noProof/>
        </w:rPr>
      </w:r>
      <w:r>
        <w:rPr>
          <w:noProof/>
        </w:rPr>
        <w:fldChar w:fldCharType="separate"/>
      </w:r>
      <w:r>
        <w:rPr>
          <w:noProof/>
        </w:rPr>
        <w:t>156</w:t>
      </w:r>
      <w:r>
        <w:rPr>
          <w:noProof/>
        </w:rPr>
        <w:fldChar w:fldCharType="end"/>
      </w:r>
    </w:p>
    <w:p w14:paraId="5F667376" w14:textId="6304EC23"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_Toc187261615 \h </w:instrText>
      </w:r>
      <w:r>
        <w:rPr>
          <w:noProof/>
        </w:rPr>
      </w:r>
      <w:r>
        <w:rPr>
          <w:noProof/>
        </w:rPr>
        <w:fldChar w:fldCharType="separate"/>
      </w:r>
      <w:r>
        <w:rPr>
          <w:noProof/>
        </w:rPr>
        <w:t>157</w:t>
      </w:r>
      <w:r>
        <w:rPr>
          <w:noProof/>
        </w:rPr>
        <w:fldChar w:fldCharType="end"/>
      </w:r>
    </w:p>
    <w:p w14:paraId="78684DFB" w14:textId="61DF81A4"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8.1.3.5.3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_Toc187261616 \h </w:instrText>
      </w:r>
      <w:r>
        <w:rPr>
          <w:noProof/>
        </w:rPr>
      </w:r>
      <w:r>
        <w:rPr>
          <w:noProof/>
        </w:rPr>
        <w:fldChar w:fldCharType="separate"/>
      </w:r>
      <w:r>
        <w:rPr>
          <w:noProof/>
        </w:rPr>
        <w:t>157</w:t>
      </w:r>
      <w:r>
        <w:rPr>
          <w:noProof/>
        </w:rPr>
        <w:fldChar w:fldCharType="end"/>
      </w:r>
    </w:p>
    <w:p w14:paraId="54848766" w14:textId="3523752D"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8.1.3.5.4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_Toc187261617 \h </w:instrText>
      </w:r>
      <w:r>
        <w:rPr>
          <w:noProof/>
        </w:rPr>
      </w:r>
      <w:r>
        <w:rPr>
          <w:noProof/>
        </w:rPr>
        <w:fldChar w:fldCharType="separate"/>
      </w:r>
      <w:r>
        <w:rPr>
          <w:noProof/>
        </w:rPr>
        <w:t>157</w:t>
      </w:r>
      <w:r>
        <w:rPr>
          <w:noProof/>
        </w:rPr>
        <w:fldChar w:fldCharType="end"/>
      </w:r>
    </w:p>
    <w:p w14:paraId="7B4B3F93" w14:textId="1C017EEC"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8.1.3.5.5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_Toc187261618 \h </w:instrText>
      </w:r>
      <w:r>
        <w:rPr>
          <w:noProof/>
        </w:rPr>
      </w:r>
      <w:r>
        <w:rPr>
          <w:noProof/>
        </w:rPr>
        <w:fldChar w:fldCharType="separate"/>
      </w:r>
      <w:r>
        <w:rPr>
          <w:noProof/>
        </w:rPr>
        <w:t>158</w:t>
      </w:r>
      <w:r>
        <w:rPr>
          <w:noProof/>
        </w:rPr>
        <w:fldChar w:fldCharType="end"/>
      </w:r>
    </w:p>
    <w:p w14:paraId="10D2DD58" w14:textId="5FD6B80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8.1.3.6</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Performance requirements for multi-slot PUCCH</w:t>
      </w:r>
      <w:r>
        <w:rPr>
          <w:noProof/>
        </w:rPr>
        <w:tab/>
      </w:r>
      <w:r>
        <w:rPr>
          <w:noProof/>
        </w:rPr>
        <w:fldChar w:fldCharType="begin"/>
      </w:r>
      <w:r>
        <w:rPr>
          <w:noProof/>
        </w:rPr>
        <w:instrText xml:space="preserve"> PAGEREF _Toc187261619 \h </w:instrText>
      </w:r>
      <w:r>
        <w:rPr>
          <w:noProof/>
        </w:rPr>
      </w:r>
      <w:r>
        <w:rPr>
          <w:noProof/>
        </w:rPr>
        <w:fldChar w:fldCharType="separate"/>
      </w:r>
      <w:r>
        <w:rPr>
          <w:noProof/>
        </w:rPr>
        <w:t>159</w:t>
      </w:r>
      <w:r>
        <w:rPr>
          <w:noProof/>
        </w:rPr>
        <w:fldChar w:fldCharType="end"/>
      </w:r>
    </w:p>
    <w:p w14:paraId="04824506" w14:textId="3B8B68C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8.1.3.6.1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Performance requirements for multi-slot PUCCH format 1</w:t>
      </w:r>
      <w:r>
        <w:rPr>
          <w:noProof/>
        </w:rPr>
        <w:tab/>
      </w:r>
      <w:r>
        <w:rPr>
          <w:noProof/>
        </w:rPr>
        <w:fldChar w:fldCharType="begin"/>
      </w:r>
      <w:r>
        <w:rPr>
          <w:noProof/>
        </w:rPr>
        <w:instrText xml:space="preserve"> PAGEREF _Toc187261620 \h </w:instrText>
      </w:r>
      <w:r>
        <w:rPr>
          <w:noProof/>
        </w:rPr>
      </w:r>
      <w:r>
        <w:rPr>
          <w:noProof/>
        </w:rPr>
        <w:fldChar w:fldCharType="separate"/>
      </w:r>
      <w:r>
        <w:rPr>
          <w:noProof/>
        </w:rPr>
        <w:t>159</w:t>
      </w:r>
      <w:r>
        <w:rPr>
          <w:noProof/>
        </w:rPr>
        <w:fldChar w:fldCharType="end"/>
      </w:r>
    </w:p>
    <w:p w14:paraId="149EB8AC" w14:textId="02DE338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Performance requirements for PRACH</w:t>
      </w:r>
      <w:r>
        <w:rPr>
          <w:noProof/>
        </w:rPr>
        <w:tab/>
      </w:r>
      <w:r>
        <w:rPr>
          <w:noProof/>
        </w:rPr>
        <w:fldChar w:fldCharType="begin"/>
      </w:r>
      <w:r>
        <w:rPr>
          <w:noProof/>
        </w:rPr>
        <w:instrText xml:space="preserve"> PAGEREF _Toc187261621 \h </w:instrText>
      </w:r>
      <w:r>
        <w:rPr>
          <w:noProof/>
        </w:rPr>
      </w:r>
      <w:r>
        <w:rPr>
          <w:noProof/>
        </w:rPr>
        <w:fldChar w:fldCharType="separate"/>
      </w:r>
      <w:r>
        <w:rPr>
          <w:noProof/>
        </w:rPr>
        <w:t>162</w:t>
      </w:r>
      <w:r>
        <w:rPr>
          <w:noProof/>
        </w:rPr>
        <w:fldChar w:fldCharType="end"/>
      </w:r>
    </w:p>
    <w:p w14:paraId="281F4885" w14:textId="3752E1F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8.1.4.1</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PRACH false alarm probability and missed detection requirements</w:t>
      </w:r>
      <w:r>
        <w:rPr>
          <w:noProof/>
        </w:rPr>
        <w:tab/>
      </w:r>
      <w:r>
        <w:rPr>
          <w:noProof/>
        </w:rPr>
        <w:fldChar w:fldCharType="begin"/>
      </w:r>
      <w:r>
        <w:rPr>
          <w:noProof/>
        </w:rPr>
        <w:instrText xml:space="preserve"> PAGEREF _Toc187261622 \h </w:instrText>
      </w:r>
      <w:r>
        <w:rPr>
          <w:noProof/>
        </w:rPr>
      </w:r>
      <w:r>
        <w:rPr>
          <w:noProof/>
        </w:rPr>
        <w:fldChar w:fldCharType="separate"/>
      </w:r>
      <w:r>
        <w:rPr>
          <w:noProof/>
        </w:rPr>
        <w:t>162</w:t>
      </w:r>
      <w:r>
        <w:rPr>
          <w:noProof/>
        </w:rPr>
        <w:fldChar w:fldCharType="end"/>
      </w:r>
    </w:p>
    <w:p w14:paraId="532DEC55" w14:textId="0BF4888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8.1.4.1.1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_Toc187261623 \h </w:instrText>
      </w:r>
      <w:r>
        <w:rPr>
          <w:noProof/>
        </w:rPr>
      </w:r>
      <w:r>
        <w:rPr>
          <w:noProof/>
        </w:rPr>
        <w:fldChar w:fldCharType="separate"/>
      </w:r>
      <w:r>
        <w:rPr>
          <w:noProof/>
        </w:rPr>
        <w:t>162</w:t>
      </w:r>
      <w:r>
        <w:rPr>
          <w:noProof/>
        </w:rPr>
        <w:fldChar w:fldCharType="end"/>
      </w:r>
    </w:p>
    <w:p w14:paraId="23D066CD" w14:textId="5B27B4B6"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8.1.4.1.2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_Toc187261624 \h </w:instrText>
      </w:r>
      <w:r>
        <w:rPr>
          <w:noProof/>
        </w:rPr>
      </w:r>
      <w:r>
        <w:rPr>
          <w:noProof/>
        </w:rPr>
        <w:fldChar w:fldCharType="separate"/>
      </w:r>
      <w:r>
        <w:rPr>
          <w:noProof/>
        </w:rPr>
        <w:t>163</w:t>
      </w:r>
      <w:r>
        <w:rPr>
          <w:noProof/>
        </w:rPr>
        <w:fldChar w:fldCharType="end"/>
      </w:r>
    </w:p>
    <w:p w14:paraId="0D048BDC" w14:textId="462CAE7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8.1.4.1.3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_Toc187261625 \h </w:instrText>
      </w:r>
      <w:r>
        <w:rPr>
          <w:noProof/>
        </w:rPr>
      </w:r>
      <w:r>
        <w:rPr>
          <w:noProof/>
        </w:rPr>
        <w:fldChar w:fldCharType="separate"/>
      </w:r>
      <w:r>
        <w:rPr>
          <w:noProof/>
        </w:rPr>
        <w:t>163</w:t>
      </w:r>
      <w:r>
        <w:rPr>
          <w:noProof/>
        </w:rPr>
        <w:fldChar w:fldCharType="end"/>
      </w:r>
    </w:p>
    <w:p w14:paraId="0276320B" w14:textId="1C643F06"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8.1.4.1.4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_Toc187261626 \h </w:instrText>
      </w:r>
      <w:r>
        <w:rPr>
          <w:noProof/>
        </w:rPr>
      </w:r>
      <w:r>
        <w:rPr>
          <w:noProof/>
        </w:rPr>
        <w:fldChar w:fldCharType="separate"/>
      </w:r>
      <w:r>
        <w:rPr>
          <w:noProof/>
        </w:rPr>
        <w:t>163</w:t>
      </w:r>
      <w:r>
        <w:rPr>
          <w:noProof/>
        </w:rPr>
        <w:fldChar w:fldCharType="end"/>
      </w:r>
    </w:p>
    <w:p w14:paraId="0B6A8F8A" w14:textId="5C2D20F8"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8.1.4.1.5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_Toc187261627 \h </w:instrText>
      </w:r>
      <w:r>
        <w:rPr>
          <w:noProof/>
        </w:rPr>
      </w:r>
      <w:r>
        <w:rPr>
          <w:noProof/>
        </w:rPr>
        <w:fldChar w:fldCharType="separate"/>
      </w:r>
      <w:r>
        <w:rPr>
          <w:noProof/>
        </w:rPr>
        <w:t>164</w:t>
      </w:r>
      <w:r>
        <w:rPr>
          <w:noProof/>
        </w:rPr>
        <w:fldChar w:fldCharType="end"/>
      </w:r>
    </w:p>
    <w:p w14:paraId="121155D0" w14:textId="7D18F66E"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IAB-MT Performance requirements</w:t>
      </w:r>
      <w:r>
        <w:rPr>
          <w:noProof/>
        </w:rPr>
        <w:tab/>
      </w:r>
      <w:r>
        <w:rPr>
          <w:noProof/>
        </w:rPr>
        <w:fldChar w:fldCharType="begin"/>
      </w:r>
      <w:r>
        <w:rPr>
          <w:noProof/>
        </w:rPr>
        <w:instrText xml:space="preserve"> PAGEREF _Toc187261628 \h </w:instrText>
      </w:r>
      <w:r>
        <w:rPr>
          <w:noProof/>
        </w:rPr>
      </w:r>
      <w:r>
        <w:rPr>
          <w:noProof/>
        </w:rPr>
        <w:fldChar w:fldCharType="separate"/>
      </w:r>
      <w:r>
        <w:rPr>
          <w:noProof/>
        </w:rPr>
        <w:t>165</w:t>
      </w:r>
      <w:r>
        <w:rPr>
          <w:noProof/>
        </w:rPr>
        <w:fldChar w:fldCharType="end"/>
      </w:r>
    </w:p>
    <w:p w14:paraId="3E15CB45" w14:textId="29C18FE6"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_Toc187261629 \h </w:instrText>
      </w:r>
      <w:r>
        <w:rPr>
          <w:noProof/>
        </w:rPr>
      </w:r>
      <w:r>
        <w:rPr>
          <w:noProof/>
        </w:rPr>
        <w:fldChar w:fldCharType="separate"/>
      </w:r>
      <w:r>
        <w:rPr>
          <w:noProof/>
        </w:rPr>
        <w:t>165</w:t>
      </w:r>
      <w:r>
        <w:rPr>
          <w:noProof/>
        </w:rPr>
        <w:fldChar w:fldCharType="end"/>
      </w:r>
    </w:p>
    <w:p w14:paraId="6523E1EE" w14:textId="7685F360"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algun Gothic"/>
          <w:noProof/>
        </w:rPr>
        <w:t>8.2.1.1</w:t>
      </w:r>
      <w:r>
        <w:rPr>
          <w:rFonts w:asciiTheme="minorHAnsi" w:eastAsiaTheme="minorEastAsia" w:hAnsiTheme="minorHAnsi" w:cstheme="minorBidi"/>
          <w:noProof/>
          <w:kern w:val="2"/>
          <w:sz w:val="24"/>
          <w:szCs w:val="24"/>
          <w:lang w:eastAsia="en-GB"/>
          <w14:ligatures w14:val="standardContextual"/>
        </w:rPr>
        <w:tab/>
      </w:r>
      <w:r w:rsidRPr="00342657">
        <w:rPr>
          <w:rFonts w:eastAsia="Malgun Gothic"/>
          <w:noProof/>
        </w:rPr>
        <w:t>Scope and definitions</w:t>
      </w:r>
      <w:r>
        <w:rPr>
          <w:noProof/>
        </w:rPr>
        <w:tab/>
      </w:r>
      <w:r>
        <w:rPr>
          <w:noProof/>
        </w:rPr>
        <w:fldChar w:fldCharType="begin"/>
      </w:r>
      <w:r>
        <w:rPr>
          <w:noProof/>
        </w:rPr>
        <w:instrText xml:space="preserve"> PAGEREF _Toc187261630 \h </w:instrText>
      </w:r>
      <w:r>
        <w:rPr>
          <w:noProof/>
        </w:rPr>
      </w:r>
      <w:r>
        <w:rPr>
          <w:noProof/>
        </w:rPr>
        <w:fldChar w:fldCharType="separate"/>
      </w:r>
      <w:r>
        <w:rPr>
          <w:noProof/>
        </w:rPr>
        <w:t>165</w:t>
      </w:r>
      <w:r>
        <w:rPr>
          <w:noProof/>
        </w:rPr>
        <w:fldChar w:fldCharType="end"/>
      </w:r>
    </w:p>
    <w:p w14:paraId="2C9F511D" w14:textId="4E6E9847"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Demodulation performance requirements</w:t>
      </w:r>
      <w:r>
        <w:rPr>
          <w:noProof/>
        </w:rPr>
        <w:tab/>
      </w:r>
      <w:r>
        <w:rPr>
          <w:noProof/>
        </w:rPr>
        <w:fldChar w:fldCharType="begin"/>
      </w:r>
      <w:r>
        <w:rPr>
          <w:noProof/>
        </w:rPr>
        <w:instrText xml:space="preserve"> PAGEREF _Toc187261631 \h </w:instrText>
      </w:r>
      <w:r>
        <w:rPr>
          <w:noProof/>
        </w:rPr>
      </w:r>
      <w:r>
        <w:rPr>
          <w:noProof/>
        </w:rPr>
        <w:fldChar w:fldCharType="separate"/>
      </w:r>
      <w:r>
        <w:rPr>
          <w:noProof/>
        </w:rPr>
        <w:t>166</w:t>
      </w:r>
      <w:r>
        <w:rPr>
          <w:noProof/>
        </w:rPr>
        <w:fldChar w:fldCharType="end"/>
      </w:r>
    </w:p>
    <w:p w14:paraId="76F77D5B" w14:textId="62D8228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_Toc187261632 \h </w:instrText>
      </w:r>
      <w:r>
        <w:rPr>
          <w:noProof/>
        </w:rPr>
      </w:r>
      <w:r>
        <w:rPr>
          <w:noProof/>
        </w:rPr>
        <w:fldChar w:fldCharType="separate"/>
      </w:r>
      <w:r>
        <w:rPr>
          <w:noProof/>
        </w:rPr>
        <w:t>166</w:t>
      </w:r>
      <w:r>
        <w:rPr>
          <w:noProof/>
        </w:rPr>
        <w:fldChar w:fldCharType="end"/>
      </w:r>
    </w:p>
    <w:p w14:paraId="0F90F244" w14:textId="5DAC8EA2"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Pr>
          <w:noProof/>
        </w:rPr>
        <w:t>8.2.2.1.1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w:t>
      </w:r>
      <w:r>
        <w:rPr>
          <w:noProof/>
        </w:rPr>
        <w:tab/>
      </w:r>
      <w:r>
        <w:rPr>
          <w:noProof/>
        </w:rPr>
        <w:fldChar w:fldCharType="begin"/>
      </w:r>
      <w:r>
        <w:rPr>
          <w:noProof/>
        </w:rPr>
        <w:instrText xml:space="preserve"> PAGEREF _Toc187261633 \h </w:instrText>
      </w:r>
      <w:r>
        <w:rPr>
          <w:noProof/>
        </w:rPr>
      </w:r>
      <w:r>
        <w:rPr>
          <w:noProof/>
        </w:rPr>
        <w:fldChar w:fldCharType="separate"/>
      </w:r>
      <w:r>
        <w:rPr>
          <w:noProof/>
        </w:rPr>
        <w:t>166</w:t>
      </w:r>
      <w:r>
        <w:rPr>
          <w:noProof/>
        </w:rPr>
        <w:fldChar w:fldCharType="end"/>
      </w:r>
    </w:p>
    <w:p w14:paraId="46AAC4E3" w14:textId="22CBE74C"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Performance requirements for PDSCH</w:t>
      </w:r>
      <w:r>
        <w:rPr>
          <w:noProof/>
        </w:rPr>
        <w:tab/>
      </w:r>
      <w:r>
        <w:rPr>
          <w:noProof/>
        </w:rPr>
        <w:fldChar w:fldCharType="begin"/>
      </w:r>
      <w:r>
        <w:rPr>
          <w:noProof/>
        </w:rPr>
        <w:instrText xml:space="preserve"> PAGEREF _Toc187261634 \h </w:instrText>
      </w:r>
      <w:r>
        <w:rPr>
          <w:noProof/>
        </w:rPr>
      </w:r>
      <w:r>
        <w:rPr>
          <w:noProof/>
        </w:rPr>
        <w:fldChar w:fldCharType="separate"/>
      </w:r>
      <w:r>
        <w:rPr>
          <w:noProof/>
        </w:rPr>
        <w:t>167</w:t>
      </w:r>
      <w:r>
        <w:rPr>
          <w:noProof/>
        </w:rPr>
        <w:fldChar w:fldCharType="end"/>
      </w:r>
    </w:p>
    <w:p w14:paraId="20501C6C" w14:textId="4FEEEF4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en-GB"/>
        </w:rPr>
        <w:t>8.2.2.2.1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en-GB"/>
        </w:rPr>
        <w:t>Definition and applicability</w:t>
      </w:r>
      <w:r>
        <w:rPr>
          <w:noProof/>
        </w:rPr>
        <w:tab/>
      </w:r>
      <w:r>
        <w:rPr>
          <w:noProof/>
        </w:rPr>
        <w:fldChar w:fldCharType="begin"/>
      </w:r>
      <w:r>
        <w:rPr>
          <w:noProof/>
        </w:rPr>
        <w:instrText xml:space="preserve"> PAGEREF _Toc187261635 \h </w:instrText>
      </w:r>
      <w:r>
        <w:rPr>
          <w:noProof/>
        </w:rPr>
      </w:r>
      <w:r>
        <w:rPr>
          <w:noProof/>
        </w:rPr>
        <w:fldChar w:fldCharType="separate"/>
      </w:r>
      <w:r>
        <w:rPr>
          <w:noProof/>
        </w:rPr>
        <w:t>167</w:t>
      </w:r>
      <w:r>
        <w:rPr>
          <w:noProof/>
        </w:rPr>
        <w:fldChar w:fldCharType="end"/>
      </w:r>
    </w:p>
    <w:p w14:paraId="3C5F1A8D" w14:textId="678636C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en-GB"/>
        </w:rPr>
        <w:t>8.2.2.2.2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en-GB"/>
        </w:rPr>
        <w:t>Minimum requirement</w:t>
      </w:r>
      <w:r>
        <w:rPr>
          <w:noProof/>
        </w:rPr>
        <w:tab/>
      </w:r>
      <w:r>
        <w:rPr>
          <w:noProof/>
        </w:rPr>
        <w:fldChar w:fldCharType="begin"/>
      </w:r>
      <w:r>
        <w:rPr>
          <w:noProof/>
        </w:rPr>
        <w:instrText xml:space="preserve"> PAGEREF _Toc187261636 \h </w:instrText>
      </w:r>
      <w:r>
        <w:rPr>
          <w:noProof/>
        </w:rPr>
      </w:r>
      <w:r>
        <w:rPr>
          <w:noProof/>
        </w:rPr>
        <w:fldChar w:fldCharType="separate"/>
      </w:r>
      <w:r>
        <w:rPr>
          <w:noProof/>
        </w:rPr>
        <w:t>167</w:t>
      </w:r>
      <w:r>
        <w:rPr>
          <w:noProof/>
        </w:rPr>
        <w:fldChar w:fldCharType="end"/>
      </w:r>
    </w:p>
    <w:p w14:paraId="278A595B" w14:textId="5BB4C3C6"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en-GB"/>
        </w:rPr>
        <w:t>8.2.2.2.3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en-GB"/>
        </w:rPr>
        <w:t>Test purpose</w:t>
      </w:r>
      <w:r>
        <w:rPr>
          <w:noProof/>
        </w:rPr>
        <w:tab/>
      </w:r>
      <w:r>
        <w:rPr>
          <w:noProof/>
        </w:rPr>
        <w:fldChar w:fldCharType="begin"/>
      </w:r>
      <w:r>
        <w:rPr>
          <w:noProof/>
        </w:rPr>
        <w:instrText xml:space="preserve"> PAGEREF _Toc187261637 \h </w:instrText>
      </w:r>
      <w:r>
        <w:rPr>
          <w:noProof/>
        </w:rPr>
      </w:r>
      <w:r>
        <w:rPr>
          <w:noProof/>
        </w:rPr>
        <w:fldChar w:fldCharType="separate"/>
      </w:r>
      <w:r>
        <w:rPr>
          <w:noProof/>
        </w:rPr>
        <w:t>167</w:t>
      </w:r>
      <w:r>
        <w:rPr>
          <w:noProof/>
        </w:rPr>
        <w:fldChar w:fldCharType="end"/>
      </w:r>
    </w:p>
    <w:p w14:paraId="0192D280" w14:textId="4037A023"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en-GB"/>
        </w:rPr>
        <w:t>8.2.2.2.4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en-GB"/>
        </w:rPr>
        <w:t>Method of test</w:t>
      </w:r>
      <w:r>
        <w:rPr>
          <w:noProof/>
        </w:rPr>
        <w:tab/>
      </w:r>
      <w:r>
        <w:rPr>
          <w:noProof/>
        </w:rPr>
        <w:fldChar w:fldCharType="begin"/>
      </w:r>
      <w:r>
        <w:rPr>
          <w:noProof/>
        </w:rPr>
        <w:instrText xml:space="preserve"> PAGEREF _Toc187261638 \h </w:instrText>
      </w:r>
      <w:r>
        <w:rPr>
          <w:noProof/>
        </w:rPr>
      </w:r>
      <w:r>
        <w:rPr>
          <w:noProof/>
        </w:rPr>
        <w:fldChar w:fldCharType="separate"/>
      </w:r>
      <w:r>
        <w:rPr>
          <w:noProof/>
        </w:rPr>
        <w:t>167</w:t>
      </w:r>
      <w:r>
        <w:rPr>
          <w:noProof/>
        </w:rPr>
        <w:fldChar w:fldCharType="end"/>
      </w:r>
    </w:p>
    <w:p w14:paraId="78A23530" w14:textId="4AD71734"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en-GB"/>
        </w:rPr>
        <w:t>8.2.2.2.5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en-GB"/>
        </w:rPr>
        <w:t>Test requirement</w:t>
      </w:r>
      <w:r>
        <w:rPr>
          <w:noProof/>
        </w:rPr>
        <w:tab/>
      </w:r>
      <w:r>
        <w:rPr>
          <w:noProof/>
        </w:rPr>
        <w:fldChar w:fldCharType="begin"/>
      </w:r>
      <w:r>
        <w:rPr>
          <w:noProof/>
        </w:rPr>
        <w:instrText xml:space="preserve"> PAGEREF _Toc187261639 \h </w:instrText>
      </w:r>
      <w:r>
        <w:rPr>
          <w:noProof/>
        </w:rPr>
      </w:r>
      <w:r>
        <w:rPr>
          <w:noProof/>
        </w:rPr>
        <w:fldChar w:fldCharType="separate"/>
      </w:r>
      <w:r>
        <w:rPr>
          <w:noProof/>
        </w:rPr>
        <w:t>169</w:t>
      </w:r>
      <w:r>
        <w:rPr>
          <w:noProof/>
        </w:rPr>
        <w:fldChar w:fldCharType="end"/>
      </w:r>
    </w:p>
    <w:p w14:paraId="01DF7797" w14:textId="6DD9C2C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Performance requirements for PDCCH</w:t>
      </w:r>
      <w:r>
        <w:rPr>
          <w:noProof/>
        </w:rPr>
        <w:tab/>
      </w:r>
      <w:r>
        <w:rPr>
          <w:noProof/>
        </w:rPr>
        <w:fldChar w:fldCharType="begin"/>
      </w:r>
      <w:r>
        <w:rPr>
          <w:noProof/>
        </w:rPr>
        <w:instrText xml:space="preserve"> PAGEREF _Toc187261640 \h </w:instrText>
      </w:r>
      <w:r>
        <w:rPr>
          <w:noProof/>
        </w:rPr>
      </w:r>
      <w:r>
        <w:rPr>
          <w:noProof/>
        </w:rPr>
        <w:fldChar w:fldCharType="separate"/>
      </w:r>
      <w:r>
        <w:rPr>
          <w:noProof/>
        </w:rPr>
        <w:t>169</w:t>
      </w:r>
      <w:r>
        <w:rPr>
          <w:noProof/>
        </w:rPr>
        <w:fldChar w:fldCharType="end"/>
      </w:r>
    </w:p>
    <w:p w14:paraId="74FB9253" w14:textId="572F2BC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en-GB"/>
        </w:rPr>
        <w:t>8.2.2.3.1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en-GB"/>
        </w:rPr>
        <w:t>Definition and applicability</w:t>
      </w:r>
      <w:r>
        <w:rPr>
          <w:noProof/>
        </w:rPr>
        <w:tab/>
      </w:r>
      <w:r>
        <w:rPr>
          <w:noProof/>
        </w:rPr>
        <w:fldChar w:fldCharType="begin"/>
      </w:r>
      <w:r>
        <w:rPr>
          <w:noProof/>
        </w:rPr>
        <w:instrText xml:space="preserve"> PAGEREF _Toc187261641 \h </w:instrText>
      </w:r>
      <w:r>
        <w:rPr>
          <w:noProof/>
        </w:rPr>
      </w:r>
      <w:r>
        <w:rPr>
          <w:noProof/>
        </w:rPr>
        <w:fldChar w:fldCharType="separate"/>
      </w:r>
      <w:r>
        <w:rPr>
          <w:noProof/>
        </w:rPr>
        <w:t>169</w:t>
      </w:r>
      <w:r>
        <w:rPr>
          <w:noProof/>
        </w:rPr>
        <w:fldChar w:fldCharType="end"/>
      </w:r>
    </w:p>
    <w:p w14:paraId="72297C61" w14:textId="298BF898"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en-GB"/>
        </w:rPr>
        <w:t>8.2.2.3.2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en-GB"/>
        </w:rPr>
        <w:t>Minimum requirement</w:t>
      </w:r>
      <w:r>
        <w:rPr>
          <w:noProof/>
        </w:rPr>
        <w:tab/>
      </w:r>
      <w:r>
        <w:rPr>
          <w:noProof/>
        </w:rPr>
        <w:fldChar w:fldCharType="begin"/>
      </w:r>
      <w:r>
        <w:rPr>
          <w:noProof/>
        </w:rPr>
        <w:instrText xml:space="preserve"> PAGEREF _Toc187261642 \h </w:instrText>
      </w:r>
      <w:r>
        <w:rPr>
          <w:noProof/>
        </w:rPr>
      </w:r>
      <w:r>
        <w:rPr>
          <w:noProof/>
        </w:rPr>
        <w:fldChar w:fldCharType="separate"/>
      </w:r>
      <w:r>
        <w:rPr>
          <w:noProof/>
        </w:rPr>
        <w:t>169</w:t>
      </w:r>
      <w:r>
        <w:rPr>
          <w:noProof/>
        </w:rPr>
        <w:fldChar w:fldCharType="end"/>
      </w:r>
    </w:p>
    <w:p w14:paraId="3C957A51" w14:textId="3E4343FE"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en-GB"/>
        </w:rPr>
        <w:t>8.2.2.3.3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en-GB"/>
        </w:rPr>
        <w:t>Test purpose</w:t>
      </w:r>
      <w:r>
        <w:rPr>
          <w:noProof/>
        </w:rPr>
        <w:tab/>
      </w:r>
      <w:r>
        <w:rPr>
          <w:noProof/>
        </w:rPr>
        <w:fldChar w:fldCharType="begin"/>
      </w:r>
      <w:r>
        <w:rPr>
          <w:noProof/>
        </w:rPr>
        <w:instrText xml:space="preserve"> PAGEREF _Toc187261643 \h </w:instrText>
      </w:r>
      <w:r>
        <w:rPr>
          <w:noProof/>
        </w:rPr>
      </w:r>
      <w:r>
        <w:rPr>
          <w:noProof/>
        </w:rPr>
        <w:fldChar w:fldCharType="separate"/>
      </w:r>
      <w:r>
        <w:rPr>
          <w:noProof/>
        </w:rPr>
        <w:t>170</w:t>
      </w:r>
      <w:r>
        <w:rPr>
          <w:noProof/>
        </w:rPr>
        <w:fldChar w:fldCharType="end"/>
      </w:r>
    </w:p>
    <w:p w14:paraId="4D82509D" w14:textId="244524C2"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en-GB"/>
        </w:rPr>
        <w:t>8.2.2.3.4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en-GB"/>
        </w:rPr>
        <w:t>Method of test</w:t>
      </w:r>
      <w:r>
        <w:rPr>
          <w:noProof/>
        </w:rPr>
        <w:tab/>
      </w:r>
      <w:r>
        <w:rPr>
          <w:noProof/>
        </w:rPr>
        <w:fldChar w:fldCharType="begin"/>
      </w:r>
      <w:r>
        <w:rPr>
          <w:noProof/>
        </w:rPr>
        <w:instrText xml:space="preserve"> PAGEREF _Toc187261644 \h </w:instrText>
      </w:r>
      <w:r>
        <w:rPr>
          <w:noProof/>
        </w:rPr>
      </w:r>
      <w:r>
        <w:rPr>
          <w:noProof/>
        </w:rPr>
        <w:fldChar w:fldCharType="separate"/>
      </w:r>
      <w:r>
        <w:rPr>
          <w:noProof/>
        </w:rPr>
        <w:t>170</w:t>
      </w:r>
      <w:r>
        <w:rPr>
          <w:noProof/>
        </w:rPr>
        <w:fldChar w:fldCharType="end"/>
      </w:r>
    </w:p>
    <w:p w14:paraId="1B5B730D" w14:textId="474DFFF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en-GB"/>
        </w:rPr>
        <w:t>8.2.2.3.5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en-GB"/>
        </w:rPr>
        <w:t>Test requirement</w:t>
      </w:r>
      <w:r>
        <w:rPr>
          <w:noProof/>
        </w:rPr>
        <w:tab/>
      </w:r>
      <w:r>
        <w:rPr>
          <w:noProof/>
        </w:rPr>
        <w:fldChar w:fldCharType="begin"/>
      </w:r>
      <w:r>
        <w:rPr>
          <w:noProof/>
        </w:rPr>
        <w:instrText xml:space="preserve"> PAGEREF _Toc187261645 \h </w:instrText>
      </w:r>
      <w:r>
        <w:rPr>
          <w:noProof/>
        </w:rPr>
      </w:r>
      <w:r>
        <w:rPr>
          <w:noProof/>
        </w:rPr>
        <w:fldChar w:fldCharType="separate"/>
      </w:r>
      <w:r>
        <w:rPr>
          <w:noProof/>
        </w:rPr>
        <w:t>170</w:t>
      </w:r>
      <w:r>
        <w:rPr>
          <w:noProof/>
        </w:rPr>
        <w:fldChar w:fldCharType="end"/>
      </w:r>
    </w:p>
    <w:p w14:paraId="1E596F4C" w14:textId="5C29BCED"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CSI reporting requirements</w:t>
      </w:r>
      <w:r>
        <w:rPr>
          <w:noProof/>
        </w:rPr>
        <w:tab/>
      </w:r>
      <w:r>
        <w:rPr>
          <w:noProof/>
        </w:rPr>
        <w:fldChar w:fldCharType="begin"/>
      </w:r>
      <w:r>
        <w:rPr>
          <w:noProof/>
        </w:rPr>
        <w:instrText xml:space="preserve"> PAGEREF _Toc187261646 \h </w:instrText>
      </w:r>
      <w:r>
        <w:rPr>
          <w:noProof/>
        </w:rPr>
      </w:r>
      <w:r>
        <w:rPr>
          <w:noProof/>
        </w:rPr>
        <w:fldChar w:fldCharType="separate"/>
      </w:r>
      <w:r>
        <w:rPr>
          <w:noProof/>
        </w:rPr>
        <w:t>171</w:t>
      </w:r>
      <w:r>
        <w:rPr>
          <w:noProof/>
        </w:rPr>
        <w:fldChar w:fldCharType="end"/>
      </w:r>
    </w:p>
    <w:p w14:paraId="680F8B93" w14:textId="295C568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_Toc187261647 \h </w:instrText>
      </w:r>
      <w:r>
        <w:rPr>
          <w:noProof/>
        </w:rPr>
      </w:r>
      <w:r>
        <w:rPr>
          <w:noProof/>
        </w:rPr>
        <w:fldChar w:fldCharType="separate"/>
      </w:r>
      <w:r>
        <w:rPr>
          <w:noProof/>
        </w:rPr>
        <w:t>171</w:t>
      </w:r>
      <w:r>
        <w:rPr>
          <w:noProof/>
        </w:rPr>
        <w:fldChar w:fldCharType="end"/>
      </w:r>
    </w:p>
    <w:p w14:paraId="376A85DB" w14:textId="5B460261"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Applicability rule for IAB-MT</w:t>
      </w:r>
      <w:r>
        <w:rPr>
          <w:noProof/>
        </w:rPr>
        <w:tab/>
      </w:r>
      <w:r>
        <w:rPr>
          <w:noProof/>
        </w:rPr>
        <w:fldChar w:fldCharType="begin"/>
      </w:r>
      <w:r>
        <w:rPr>
          <w:noProof/>
        </w:rPr>
        <w:instrText xml:space="preserve"> PAGEREF _Toc187261648 \h </w:instrText>
      </w:r>
      <w:r>
        <w:rPr>
          <w:noProof/>
        </w:rPr>
      </w:r>
      <w:r>
        <w:rPr>
          <w:noProof/>
        </w:rPr>
        <w:fldChar w:fldCharType="separate"/>
      </w:r>
      <w:r>
        <w:rPr>
          <w:noProof/>
        </w:rPr>
        <w:t>171</w:t>
      </w:r>
      <w:r>
        <w:rPr>
          <w:noProof/>
        </w:rPr>
        <w:fldChar w:fldCharType="end"/>
      </w:r>
    </w:p>
    <w:p w14:paraId="0C9DFB47" w14:textId="3A6F58C4"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8.2.3.1.1.1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_Toc187261649 \h </w:instrText>
      </w:r>
      <w:r>
        <w:rPr>
          <w:noProof/>
        </w:rPr>
      </w:r>
      <w:r>
        <w:rPr>
          <w:noProof/>
        </w:rPr>
        <w:fldChar w:fldCharType="separate"/>
      </w:r>
      <w:r>
        <w:rPr>
          <w:noProof/>
        </w:rPr>
        <w:t>171</w:t>
      </w:r>
      <w:r>
        <w:rPr>
          <w:noProof/>
        </w:rPr>
        <w:fldChar w:fldCharType="end"/>
      </w:r>
    </w:p>
    <w:p w14:paraId="23BD88AB" w14:textId="451B1067"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8.2.3.1.1.2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Applicability</w:t>
      </w:r>
      <w:r w:rsidRPr="00342657">
        <w:rPr>
          <w:rFonts w:eastAsiaTheme="minorEastAsia"/>
          <w:noProof/>
          <w:lang w:eastAsia="zh-CN"/>
        </w:rPr>
        <w:t xml:space="preserve"> of </w:t>
      </w:r>
      <w:r w:rsidRPr="00342657">
        <w:rPr>
          <w:rFonts w:eastAsiaTheme="minorEastAsia"/>
          <w:noProof/>
          <w:snapToGrid w:val="0"/>
          <w:lang w:eastAsia="zh-CN"/>
        </w:rPr>
        <w:t>requirements for different subcarrier spacings</w:t>
      </w:r>
      <w:r>
        <w:rPr>
          <w:noProof/>
        </w:rPr>
        <w:tab/>
      </w:r>
      <w:r>
        <w:rPr>
          <w:noProof/>
        </w:rPr>
        <w:fldChar w:fldCharType="begin"/>
      </w:r>
      <w:r>
        <w:rPr>
          <w:noProof/>
        </w:rPr>
        <w:instrText xml:space="preserve"> PAGEREF _Toc187261650 \h </w:instrText>
      </w:r>
      <w:r>
        <w:rPr>
          <w:noProof/>
        </w:rPr>
      </w:r>
      <w:r>
        <w:rPr>
          <w:noProof/>
        </w:rPr>
        <w:fldChar w:fldCharType="separate"/>
      </w:r>
      <w:r>
        <w:rPr>
          <w:noProof/>
        </w:rPr>
        <w:t>171</w:t>
      </w:r>
      <w:r>
        <w:rPr>
          <w:noProof/>
        </w:rPr>
        <w:fldChar w:fldCharType="end"/>
      </w:r>
    </w:p>
    <w:p w14:paraId="3930D29A" w14:textId="38B440E4"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8.2.3.1.1.3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Applicability of requirements for TDD with different UL-DL patterns</w:t>
      </w:r>
      <w:r>
        <w:rPr>
          <w:noProof/>
        </w:rPr>
        <w:tab/>
      </w:r>
      <w:r>
        <w:rPr>
          <w:noProof/>
        </w:rPr>
        <w:fldChar w:fldCharType="begin"/>
      </w:r>
      <w:r>
        <w:rPr>
          <w:noProof/>
        </w:rPr>
        <w:instrText xml:space="preserve"> PAGEREF _Toc187261651 \h </w:instrText>
      </w:r>
      <w:r>
        <w:rPr>
          <w:noProof/>
        </w:rPr>
      </w:r>
      <w:r>
        <w:rPr>
          <w:noProof/>
        </w:rPr>
        <w:fldChar w:fldCharType="separate"/>
      </w:r>
      <w:r>
        <w:rPr>
          <w:noProof/>
        </w:rPr>
        <w:t>171</w:t>
      </w:r>
      <w:r>
        <w:rPr>
          <w:noProof/>
        </w:rPr>
        <w:fldChar w:fldCharType="end"/>
      </w:r>
    </w:p>
    <w:p w14:paraId="210C268E" w14:textId="7A8DC316"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Pr>
          <w:noProof/>
        </w:rPr>
        <w:t>8.2.3.1.1.4</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IAB-MT features</w:t>
      </w:r>
      <w:r>
        <w:rPr>
          <w:noProof/>
        </w:rPr>
        <w:tab/>
      </w:r>
      <w:r>
        <w:rPr>
          <w:noProof/>
        </w:rPr>
        <w:fldChar w:fldCharType="begin"/>
      </w:r>
      <w:r>
        <w:rPr>
          <w:noProof/>
        </w:rPr>
        <w:instrText xml:space="preserve"> PAGEREF _Toc187261652 \h </w:instrText>
      </w:r>
      <w:r>
        <w:rPr>
          <w:noProof/>
        </w:rPr>
      </w:r>
      <w:r>
        <w:rPr>
          <w:noProof/>
        </w:rPr>
        <w:fldChar w:fldCharType="separate"/>
      </w:r>
      <w:r>
        <w:rPr>
          <w:noProof/>
        </w:rPr>
        <w:t>171</w:t>
      </w:r>
      <w:r>
        <w:rPr>
          <w:noProof/>
        </w:rPr>
        <w:fldChar w:fldCharType="end"/>
      </w:r>
    </w:p>
    <w:p w14:paraId="6A2FC96F" w14:textId="3009CC1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Pr>
          <w:noProof/>
        </w:rPr>
        <w:t>8.2.3.1.2</w:t>
      </w:r>
      <w:r>
        <w:rPr>
          <w:rFonts w:asciiTheme="minorHAnsi" w:eastAsiaTheme="minorEastAsia" w:hAnsiTheme="minorHAnsi" w:cstheme="minorBidi"/>
          <w:noProof/>
          <w:kern w:val="2"/>
          <w:sz w:val="24"/>
          <w:szCs w:val="24"/>
          <w:lang w:eastAsia="en-GB"/>
          <w14:ligatures w14:val="standardContextual"/>
        </w:rPr>
        <w:tab/>
      </w:r>
      <w:r>
        <w:rPr>
          <w:noProof/>
        </w:rPr>
        <w:t>Common test parameters</w:t>
      </w:r>
      <w:r>
        <w:rPr>
          <w:noProof/>
        </w:rPr>
        <w:tab/>
      </w:r>
      <w:r>
        <w:rPr>
          <w:noProof/>
        </w:rPr>
        <w:fldChar w:fldCharType="begin"/>
      </w:r>
      <w:r>
        <w:rPr>
          <w:noProof/>
        </w:rPr>
        <w:instrText xml:space="preserve"> PAGEREF _Toc187261653 \h </w:instrText>
      </w:r>
      <w:r>
        <w:rPr>
          <w:noProof/>
        </w:rPr>
      </w:r>
      <w:r>
        <w:rPr>
          <w:noProof/>
        </w:rPr>
        <w:fldChar w:fldCharType="separate"/>
      </w:r>
      <w:r>
        <w:rPr>
          <w:noProof/>
        </w:rPr>
        <w:t>171</w:t>
      </w:r>
      <w:r>
        <w:rPr>
          <w:noProof/>
        </w:rPr>
        <w:fldChar w:fldCharType="end"/>
      </w:r>
    </w:p>
    <w:p w14:paraId="464F9BD6" w14:textId="2997515B"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Reporting Channel Quality Indicator (CQI)</w:t>
      </w:r>
      <w:r>
        <w:rPr>
          <w:noProof/>
        </w:rPr>
        <w:tab/>
      </w:r>
      <w:r>
        <w:rPr>
          <w:noProof/>
        </w:rPr>
        <w:fldChar w:fldCharType="begin"/>
      </w:r>
      <w:r>
        <w:rPr>
          <w:noProof/>
        </w:rPr>
        <w:instrText xml:space="preserve"> PAGEREF _Toc187261654 \h </w:instrText>
      </w:r>
      <w:r>
        <w:rPr>
          <w:noProof/>
        </w:rPr>
      </w:r>
      <w:r>
        <w:rPr>
          <w:noProof/>
        </w:rPr>
        <w:fldChar w:fldCharType="separate"/>
      </w:r>
      <w:r>
        <w:rPr>
          <w:noProof/>
        </w:rPr>
        <w:t>172</w:t>
      </w:r>
      <w:r>
        <w:rPr>
          <w:noProof/>
        </w:rPr>
        <w:fldChar w:fldCharType="end"/>
      </w:r>
    </w:p>
    <w:p w14:paraId="771A4BE3" w14:textId="339ECF9D"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_Toc187261655 \h </w:instrText>
      </w:r>
      <w:r>
        <w:rPr>
          <w:noProof/>
        </w:rPr>
      </w:r>
      <w:r>
        <w:rPr>
          <w:noProof/>
        </w:rPr>
        <w:fldChar w:fldCharType="separate"/>
      </w:r>
      <w:r>
        <w:rPr>
          <w:noProof/>
        </w:rPr>
        <w:t>172</w:t>
      </w:r>
      <w:r>
        <w:rPr>
          <w:noProof/>
        </w:rPr>
        <w:fldChar w:fldCharType="end"/>
      </w:r>
    </w:p>
    <w:p w14:paraId="46DE39ED" w14:textId="70C6BE8D"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_Toc187261656 \h </w:instrText>
      </w:r>
      <w:r>
        <w:rPr>
          <w:noProof/>
        </w:rPr>
      </w:r>
      <w:r>
        <w:rPr>
          <w:noProof/>
        </w:rPr>
        <w:fldChar w:fldCharType="separate"/>
      </w:r>
      <w:r>
        <w:rPr>
          <w:noProof/>
        </w:rPr>
        <w:t>172</w:t>
      </w:r>
      <w:r>
        <w:rPr>
          <w:noProof/>
        </w:rPr>
        <w:fldChar w:fldCharType="end"/>
      </w:r>
    </w:p>
    <w:p w14:paraId="566119AE" w14:textId="494EAEE6"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_Toc187261657 \h </w:instrText>
      </w:r>
      <w:r>
        <w:rPr>
          <w:noProof/>
        </w:rPr>
      </w:r>
      <w:r>
        <w:rPr>
          <w:noProof/>
        </w:rPr>
        <w:fldChar w:fldCharType="separate"/>
      </w:r>
      <w:r>
        <w:rPr>
          <w:noProof/>
        </w:rPr>
        <w:t>173</w:t>
      </w:r>
      <w:r>
        <w:rPr>
          <w:noProof/>
        </w:rPr>
        <w:fldChar w:fldCharType="end"/>
      </w:r>
    </w:p>
    <w:p w14:paraId="66230738" w14:textId="0F8B2D64"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_Toc187261658 \h </w:instrText>
      </w:r>
      <w:r>
        <w:rPr>
          <w:noProof/>
        </w:rPr>
      </w:r>
      <w:r>
        <w:rPr>
          <w:noProof/>
        </w:rPr>
        <w:fldChar w:fldCharType="separate"/>
      </w:r>
      <w:r>
        <w:rPr>
          <w:noProof/>
        </w:rPr>
        <w:t>173</w:t>
      </w:r>
      <w:r>
        <w:rPr>
          <w:noProof/>
        </w:rPr>
        <w:fldChar w:fldCharType="end"/>
      </w:r>
    </w:p>
    <w:p w14:paraId="68D8D578" w14:textId="4C6D2F8D"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8.2.3.2.5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_Toc187261659 \h </w:instrText>
      </w:r>
      <w:r>
        <w:rPr>
          <w:noProof/>
        </w:rPr>
      </w:r>
      <w:r>
        <w:rPr>
          <w:noProof/>
        </w:rPr>
        <w:fldChar w:fldCharType="separate"/>
      </w:r>
      <w:r>
        <w:rPr>
          <w:noProof/>
        </w:rPr>
        <w:t>174</w:t>
      </w:r>
      <w:r>
        <w:rPr>
          <w:noProof/>
        </w:rPr>
        <w:fldChar w:fldCharType="end"/>
      </w:r>
    </w:p>
    <w:p w14:paraId="61824C89" w14:textId="4952411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Reporting of Precoding Matrix Indicator (PMI)</w:t>
      </w:r>
      <w:r>
        <w:rPr>
          <w:noProof/>
        </w:rPr>
        <w:tab/>
      </w:r>
      <w:r>
        <w:rPr>
          <w:noProof/>
        </w:rPr>
        <w:fldChar w:fldCharType="begin"/>
      </w:r>
      <w:r>
        <w:rPr>
          <w:noProof/>
        </w:rPr>
        <w:instrText xml:space="preserve"> PAGEREF _Toc187261660 \h </w:instrText>
      </w:r>
      <w:r>
        <w:rPr>
          <w:noProof/>
        </w:rPr>
      </w:r>
      <w:r>
        <w:rPr>
          <w:noProof/>
        </w:rPr>
        <w:fldChar w:fldCharType="separate"/>
      </w:r>
      <w:r>
        <w:rPr>
          <w:noProof/>
        </w:rPr>
        <w:t>174</w:t>
      </w:r>
      <w:r>
        <w:rPr>
          <w:noProof/>
        </w:rPr>
        <w:fldChar w:fldCharType="end"/>
      </w:r>
    </w:p>
    <w:p w14:paraId="5EBF0BD8" w14:textId="4BCB5A32"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_Toc187261661 \h </w:instrText>
      </w:r>
      <w:r>
        <w:rPr>
          <w:noProof/>
        </w:rPr>
      </w:r>
      <w:r>
        <w:rPr>
          <w:noProof/>
        </w:rPr>
        <w:fldChar w:fldCharType="separate"/>
      </w:r>
      <w:r>
        <w:rPr>
          <w:noProof/>
        </w:rPr>
        <w:t>174</w:t>
      </w:r>
      <w:r>
        <w:rPr>
          <w:noProof/>
        </w:rPr>
        <w:fldChar w:fldCharType="end"/>
      </w:r>
    </w:p>
    <w:p w14:paraId="623642C5" w14:textId="3122BF66"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_Toc187261662 \h </w:instrText>
      </w:r>
      <w:r>
        <w:rPr>
          <w:noProof/>
        </w:rPr>
      </w:r>
      <w:r>
        <w:rPr>
          <w:noProof/>
        </w:rPr>
        <w:fldChar w:fldCharType="separate"/>
      </w:r>
      <w:r>
        <w:rPr>
          <w:noProof/>
        </w:rPr>
        <w:t>174</w:t>
      </w:r>
      <w:r>
        <w:rPr>
          <w:noProof/>
        </w:rPr>
        <w:fldChar w:fldCharType="end"/>
      </w:r>
    </w:p>
    <w:p w14:paraId="56AC6F95" w14:textId="74A0DF4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_Toc187261663 \h </w:instrText>
      </w:r>
      <w:r>
        <w:rPr>
          <w:noProof/>
        </w:rPr>
      </w:r>
      <w:r>
        <w:rPr>
          <w:noProof/>
        </w:rPr>
        <w:fldChar w:fldCharType="separate"/>
      </w:r>
      <w:r>
        <w:rPr>
          <w:noProof/>
        </w:rPr>
        <w:t>174</w:t>
      </w:r>
      <w:r>
        <w:rPr>
          <w:noProof/>
        </w:rPr>
        <w:fldChar w:fldCharType="end"/>
      </w:r>
    </w:p>
    <w:p w14:paraId="3041962D" w14:textId="428B5C3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_Toc187261664 \h </w:instrText>
      </w:r>
      <w:r>
        <w:rPr>
          <w:noProof/>
        </w:rPr>
      </w:r>
      <w:r>
        <w:rPr>
          <w:noProof/>
        </w:rPr>
        <w:fldChar w:fldCharType="separate"/>
      </w:r>
      <w:r>
        <w:rPr>
          <w:noProof/>
        </w:rPr>
        <w:t>174</w:t>
      </w:r>
      <w:r>
        <w:rPr>
          <w:noProof/>
        </w:rPr>
        <w:fldChar w:fldCharType="end"/>
      </w:r>
    </w:p>
    <w:p w14:paraId="5F2AF72A" w14:textId="3201C02D"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8.2.3.3.5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_Toc187261665 \h </w:instrText>
      </w:r>
      <w:r>
        <w:rPr>
          <w:noProof/>
        </w:rPr>
      </w:r>
      <w:r>
        <w:rPr>
          <w:noProof/>
        </w:rPr>
        <w:fldChar w:fldCharType="separate"/>
      </w:r>
      <w:r>
        <w:rPr>
          <w:noProof/>
        </w:rPr>
        <w:t>176</w:t>
      </w:r>
      <w:r>
        <w:rPr>
          <w:noProof/>
        </w:rPr>
        <w:fldChar w:fldCharType="end"/>
      </w:r>
    </w:p>
    <w:p w14:paraId="0E58F6A7" w14:textId="161AFE1E"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Reporting of Rank Indicator (RI)</w:t>
      </w:r>
      <w:r>
        <w:rPr>
          <w:noProof/>
        </w:rPr>
        <w:tab/>
      </w:r>
      <w:r>
        <w:rPr>
          <w:noProof/>
        </w:rPr>
        <w:fldChar w:fldCharType="begin"/>
      </w:r>
      <w:r>
        <w:rPr>
          <w:noProof/>
        </w:rPr>
        <w:instrText xml:space="preserve"> PAGEREF _Toc187261666 \h </w:instrText>
      </w:r>
      <w:r>
        <w:rPr>
          <w:noProof/>
        </w:rPr>
      </w:r>
      <w:r>
        <w:rPr>
          <w:noProof/>
        </w:rPr>
        <w:fldChar w:fldCharType="separate"/>
      </w:r>
      <w:r>
        <w:rPr>
          <w:noProof/>
        </w:rPr>
        <w:t>176</w:t>
      </w:r>
      <w:r>
        <w:rPr>
          <w:noProof/>
        </w:rPr>
        <w:fldChar w:fldCharType="end"/>
      </w:r>
    </w:p>
    <w:p w14:paraId="05FB29D5" w14:textId="3C64FD0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_Toc187261667 \h </w:instrText>
      </w:r>
      <w:r>
        <w:rPr>
          <w:noProof/>
        </w:rPr>
      </w:r>
      <w:r>
        <w:rPr>
          <w:noProof/>
        </w:rPr>
        <w:fldChar w:fldCharType="separate"/>
      </w:r>
      <w:r>
        <w:rPr>
          <w:noProof/>
        </w:rPr>
        <w:t>176</w:t>
      </w:r>
      <w:r>
        <w:rPr>
          <w:noProof/>
        </w:rPr>
        <w:fldChar w:fldCharType="end"/>
      </w:r>
    </w:p>
    <w:p w14:paraId="0F807698" w14:textId="6FDE858E"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requirements</w:t>
      </w:r>
      <w:r>
        <w:rPr>
          <w:noProof/>
        </w:rPr>
        <w:tab/>
      </w:r>
      <w:r>
        <w:rPr>
          <w:noProof/>
        </w:rPr>
        <w:fldChar w:fldCharType="begin"/>
      </w:r>
      <w:r>
        <w:rPr>
          <w:noProof/>
        </w:rPr>
        <w:instrText xml:space="preserve"> PAGEREF _Toc187261668 \h </w:instrText>
      </w:r>
      <w:r>
        <w:rPr>
          <w:noProof/>
        </w:rPr>
      </w:r>
      <w:r>
        <w:rPr>
          <w:noProof/>
        </w:rPr>
        <w:fldChar w:fldCharType="separate"/>
      </w:r>
      <w:r>
        <w:rPr>
          <w:noProof/>
        </w:rPr>
        <w:t>176</w:t>
      </w:r>
      <w:r>
        <w:rPr>
          <w:noProof/>
        </w:rPr>
        <w:fldChar w:fldCharType="end"/>
      </w:r>
    </w:p>
    <w:p w14:paraId="4E52711F" w14:textId="59A8D614"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8.2.3.4.3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_Toc187261669 \h </w:instrText>
      </w:r>
      <w:r>
        <w:rPr>
          <w:noProof/>
        </w:rPr>
      </w:r>
      <w:r>
        <w:rPr>
          <w:noProof/>
        </w:rPr>
        <w:fldChar w:fldCharType="separate"/>
      </w:r>
      <w:r>
        <w:rPr>
          <w:noProof/>
        </w:rPr>
        <w:t>176</w:t>
      </w:r>
      <w:r>
        <w:rPr>
          <w:noProof/>
        </w:rPr>
        <w:fldChar w:fldCharType="end"/>
      </w:r>
    </w:p>
    <w:p w14:paraId="4BCA8C2D" w14:textId="67EFB75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8.2.3.4.4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_Toc187261670 \h </w:instrText>
      </w:r>
      <w:r>
        <w:rPr>
          <w:noProof/>
        </w:rPr>
      </w:r>
      <w:r>
        <w:rPr>
          <w:noProof/>
        </w:rPr>
        <w:fldChar w:fldCharType="separate"/>
      </w:r>
      <w:r>
        <w:rPr>
          <w:noProof/>
        </w:rPr>
        <w:t>176</w:t>
      </w:r>
      <w:r>
        <w:rPr>
          <w:noProof/>
        </w:rPr>
        <w:fldChar w:fldCharType="end"/>
      </w:r>
    </w:p>
    <w:p w14:paraId="347072FD" w14:textId="09793FD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8.2.3.4.5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_Toc187261671 \h </w:instrText>
      </w:r>
      <w:r>
        <w:rPr>
          <w:noProof/>
        </w:rPr>
      </w:r>
      <w:r>
        <w:rPr>
          <w:noProof/>
        </w:rPr>
        <w:fldChar w:fldCharType="separate"/>
      </w:r>
      <w:r>
        <w:rPr>
          <w:noProof/>
        </w:rPr>
        <w:t>177</w:t>
      </w:r>
      <w:r>
        <w:rPr>
          <w:noProof/>
        </w:rPr>
        <w:fldChar w:fldCharType="end"/>
      </w:r>
    </w:p>
    <w:p w14:paraId="58F8292D" w14:textId="2C76F3AD" w:rsidR="00D4363D" w:rsidRDefault="00D4363D">
      <w:pPr>
        <w:pStyle w:val="TOC8"/>
        <w:rPr>
          <w:rFonts w:asciiTheme="minorHAnsi" w:eastAsiaTheme="minorEastAsia" w:hAnsiTheme="minorHAnsi" w:cstheme="minorBidi"/>
          <w:b w:val="0"/>
          <w:noProof/>
          <w:kern w:val="2"/>
          <w:sz w:val="24"/>
          <w:szCs w:val="24"/>
          <w:lang w:eastAsia="en-GB"/>
          <w14:ligatures w14:val="standardContextual"/>
        </w:rPr>
      </w:pPr>
      <w:r w:rsidRPr="00342657">
        <w:rPr>
          <w:rFonts w:eastAsiaTheme="minorEastAsia"/>
          <w:noProof/>
        </w:rPr>
        <w:t>Annex A (normative): Reference measurement channels</w:t>
      </w:r>
      <w:r>
        <w:rPr>
          <w:noProof/>
        </w:rPr>
        <w:tab/>
      </w:r>
      <w:r>
        <w:rPr>
          <w:noProof/>
        </w:rPr>
        <w:fldChar w:fldCharType="begin"/>
      </w:r>
      <w:r>
        <w:rPr>
          <w:noProof/>
        </w:rPr>
        <w:instrText xml:space="preserve"> PAGEREF _Toc187261672 \h </w:instrText>
      </w:r>
      <w:r>
        <w:rPr>
          <w:noProof/>
        </w:rPr>
      </w:r>
      <w:r>
        <w:rPr>
          <w:noProof/>
        </w:rPr>
        <w:fldChar w:fldCharType="separate"/>
      </w:r>
      <w:r>
        <w:rPr>
          <w:noProof/>
        </w:rPr>
        <w:t>179</w:t>
      </w:r>
      <w:r>
        <w:rPr>
          <w:noProof/>
        </w:rPr>
        <w:fldChar w:fldCharType="end"/>
      </w:r>
    </w:p>
    <w:p w14:paraId="43509850" w14:textId="1AFE9CC0"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lastRenderedPageBreak/>
        <w:t>A.1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IAB-DU and IAB-MT Reference measurement channels</w:t>
      </w:r>
      <w:r>
        <w:rPr>
          <w:noProof/>
        </w:rPr>
        <w:tab/>
      </w:r>
      <w:r>
        <w:rPr>
          <w:noProof/>
        </w:rPr>
        <w:fldChar w:fldCharType="begin"/>
      </w:r>
      <w:r>
        <w:rPr>
          <w:noProof/>
        </w:rPr>
        <w:instrText xml:space="preserve"> PAGEREF _Toc187261673 \h </w:instrText>
      </w:r>
      <w:r>
        <w:rPr>
          <w:noProof/>
        </w:rPr>
      </w:r>
      <w:r>
        <w:rPr>
          <w:noProof/>
        </w:rPr>
        <w:fldChar w:fldCharType="separate"/>
      </w:r>
      <w:r>
        <w:rPr>
          <w:noProof/>
        </w:rPr>
        <w:t>179</w:t>
      </w:r>
      <w:r>
        <w:rPr>
          <w:noProof/>
        </w:rPr>
        <w:fldChar w:fldCharType="end"/>
      </w:r>
    </w:p>
    <w:p w14:paraId="05EFFD4C" w14:textId="2F4747E5"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IAB-DU Reference measurement channels</w:t>
      </w:r>
      <w:r>
        <w:rPr>
          <w:noProof/>
        </w:rPr>
        <w:tab/>
      </w:r>
      <w:r>
        <w:rPr>
          <w:noProof/>
        </w:rPr>
        <w:fldChar w:fldCharType="begin"/>
      </w:r>
      <w:r>
        <w:rPr>
          <w:noProof/>
        </w:rPr>
        <w:instrText xml:space="preserve"> PAGEREF _Toc187261674 \h </w:instrText>
      </w:r>
      <w:r>
        <w:rPr>
          <w:noProof/>
        </w:rPr>
      </w:r>
      <w:r>
        <w:rPr>
          <w:noProof/>
        </w:rPr>
        <w:fldChar w:fldCharType="separate"/>
      </w:r>
      <w:r>
        <w:rPr>
          <w:noProof/>
        </w:rPr>
        <w:t>179</w:t>
      </w:r>
      <w:r>
        <w:rPr>
          <w:noProof/>
        </w:rPr>
        <w:fldChar w:fldCharType="end"/>
      </w:r>
    </w:p>
    <w:p w14:paraId="62D503FB" w14:textId="00AB9471"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IAB-MT Reference measurement channels</w:t>
      </w:r>
      <w:r>
        <w:rPr>
          <w:noProof/>
        </w:rPr>
        <w:tab/>
      </w:r>
      <w:r>
        <w:rPr>
          <w:noProof/>
        </w:rPr>
        <w:fldChar w:fldCharType="begin"/>
      </w:r>
      <w:r>
        <w:rPr>
          <w:noProof/>
        </w:rPr>
        <w:instrText xml:space="preserve"> PAGEREF _Toc187261675 \h </w:instrText>
      </w:r>
      <w:r>
        <w:rPr>
          <w:noProof/>
        </w:rPr>
      </w:r>
      <w:r>
        <w:rPr>
          <w:noProof/>
        </w:rPr>
        <w:fldChar w:fldCharType="separate"/>
      </w:r>
      <w:r>
        <w:rPr>
          <w:noProof/>
        </w:rPr>
        <w:t>179</w:t>
      </w:r>
      <w:r>
        <w:rPr>
          <w:noProof/>
        </w:rPr>
        <w:fldChar w:fldCharType="end"/>
      </w:r>
    </w:p>
    <w:p w14:paraId="210696F1" w14:textId="6D7F86C7"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A.1.2.1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Fixed Reference Channels for reference sensitivity level, ACS, in-band blocking, out-of-band blocking and receiver intermodulation (QPSK, R=1/3)</w:t>
      </w:r>
      <w:r>
        <w:rPr>
          <w:noProof/>
        </w:rPr>
        <w:tab/>
      </w:r>
      <w:r>
        <w:rPr>
          <w:noProof/>
        </w:rPr>
        <w:fldChar w:fldCharType="begin"/>
      </w:r>
      <w:r>
        <w:rPr>
          <w:noProof/>
        </w:rPr>
        <w:instrText xml:space="preserve"> PAGEREF _Toc187261676 \h </w:instrText>
      </w:r>
      <w:r>
        <w:rPr>
          <w:noProof/>
        </w:rPr>
      </w:r>
      <w:r>
        <w:rPr>
          <w:noProof/>
        </w:rPr>
        <w:fldChar w:fldCharType="separate"/>
      </w:r>
      <w:r>
        <w:rPr>
          <w:noProof/>
        </w:rPr>
        <w:t>179</w:t>
      </w:r>
      <w:r>
        <w:rPr>
          <w:noProof/>
        </w:rPr>
        <w:fldChar w:fldCharType="end"/>
      </w:r>
    </w:p>
    <w:p w14:paraId="14D95E77" w14:textId="572EC912"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IAB-DU Fixed Reference Channels</w:t>
      </w:r>
      <w:r>
        <w:rPr>
          <w:noProof/>
        </w:rPr>
        <w:tab/>
      </w:r>
      <w:r>
        <w:rPr>
          <w:noProof/>
        </w:rPr>
        <w:fldChar w:fldCharType="begin"/>
      </w:r>
      <w:r>
        <w:rPr>
          <w:noProof/>
        </w:rPr>
        <w:instrText xml:space="preserve"> PAGEREF _Toc187261677 \h </w:instrText>
      </w:r>
      <w:r>
        <w:rPr>
          <w:noProof/>
        </w:rPr>
      </w:r>
      <w:r>
        <w:rPr>
          <w:noProof/>
        </w:rPr>
        <w:fldChar w:fldCharType="separate"/>
      </w:r>
      <w:r>
        <w:rPr>
          <w:noProof/>
        </w:rPr>
        <w:t>179</w:t>
      </w:r>
      <w:r>
        <w:rPr>
          <w:noProof/>
        </w:rPr>
        <w:fldChar w:fldCharType="end"/>
      </w:r>
    </w:p>
    <w:p w14:paraId="7209B692" w14:textId="71731E21"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Fixed Reference Channels for PUSCH performance requirements (QPSK, R = 193/1024)</w:t>
      </w:r>
      <w:r>
        <w:rPr>
          <w:noProof/>
        </w:rPr>
        <w:tab/>
      </w:r>
      <w:r>
        <w:rPr>
          <w:noProof/>
        </w:rPr>
        <w:fldChar w:fldCharType="begin"/>
      </w:r>
      <w:r>
        <w:rPr>
          <w:noProof/>
        </w:rPr>
        <w:instrText xml:space="preserve"> PAGEREF _Toc187261678 \h </w:instrText>
      </w:r>
      <w:r>
        <w:rPr>
          <w:noProof/>
        </w:rPr>
      </w:r>
      <w:r>
        <w:rPr>
          <w:noProof/>
        </w:rPr>
        <w:fldChar w:fldCharType="separate"/>
      </w:r>
      <w:r>
        <w:rPr>
          <w:noProof/>
        </w:rPr>
        <w:t>179</w:t>
      </w:r>
      <w:r>
        <w:rPr>
          <w:noProof/>
        </w:rPr>
        <w:fldChar w:fldCharType="end"/>
      </w:r>
    </w:p>
    <w:p w14:paraId="79ADF9D8" w14:textId="33D05E82"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Fixed Reference Channels for PUSCH performance requirements (</w:t>
      </w:r>
      <w:r w:rsidRPr="00342657">
        <w:rPr>
          <w:rFonts w:eastAsiaTheme="minorEastAsia"/>
          <w:noProof/>
          <w:lang w:eastAsia="zh-CN"/>
        </w:rPr>
        <w:t>16QAM, R=434/1024</w:t>
      </w:r>
      <w:r w:rsidRPr="00342657">
        <w:rPr>
          <w:rFonts w:eastAsiaTheme="minorEastAsia"/>
          <w:noProof/>
        </w:rPr>
        <w:t>)</w:t>
      </w:r>
      <w:r>
        <w:rPr>
          <w:noProof/>
        </w:rPr>
        <w:tab/>
      </w:r>
      <w:r>
        <w:rPr>
          <w:noProof/>
        </w:rPr>
        <w:fldChar w:fldCharType="begin"/>
      </w:r>
      <w:r>
        <w:rPr>
          <w:noProof/>
        </w:rPr>
        <w:instrText xml:space="preserve"> PAGEREF _Toc187261679 \h </w:instrText>
      </w:r>
      <w:r>
        <w:rPr>
          <w:noProof/>
        </w:rPr>
      </w:r>
      <w:r>
        <w:rPr>
          <w:noProof/>
        </w:rPr>
        <w:fldChar w:fldCharType="separate"/>
      </w:r>
      <w:r>
        <w:rPr>
          <w:noProof/>
        </w:rPr>
        <w:t>181</w:t>
      </w:r>
      <w:r>
        <w:rPr>
          <w:noProof/>
        </w:rPr>
        <w:fldChar w:fldCharType="end"/>
      </w:r>
    </w:p>
    <w:p w14:paraId="2256C895" w14:textId="2240A550"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Fixed Reference Channels for PUSCH performance requirements (16QAM, R = 658/1024)</w:t>
      </w:r>
      <w:r>
        <w:rPr>
          <w:noProof/>
        </w:rPr>
        <w:tab/>
      </w:r>
      <w:r>
        <w:rPr>
          <w:noProof/>
        </w:rPr>
        <w:fldChar w:fldCharType="begin"/>
      </w:r>
      <w:r>
        <w:rPr>
          <w:noProof/>
        </w:rPr>
        <w:instrText xml:space="preserve"> PAGEREF _Toc187261680 \h </w:instrText>
      </w:r>
      <w:r>
        <w:rPr>
          <w:noProof/>
        </w:rPr>
      </w:r>
      <w:r>
        <w:rPr>
          <w:noProof/>
        </w:rPr>
        <w:fldChar w:fldCharType="separate"/>
      </w:r>
      <w:r>
        <w:rPr>
          <w:noProof/>
        </w:rPr>
        <w:t>181</w:t>
      </w:r>
      <w:r>
        <w:rPr>
          <w:noProof/>
        </w:rPr>
        <w:fldChar w:fldCharType="end"/>
      </w:r>
    </w:p>
    <w:p w14:paraId="7659D25E" w14:textId="05EA4EA8"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Fixed Reference Channels for PUSCH performance requirements (64QAM, R = 567/1024)</w:t>
      </w:r>
      <w:r>
        <w:rPr>
          <w:noProof/>
        </w:rPr>
        <w:tab/>
      </w:r>
      <w:r>
        <w:rPr>
          <w:noProof/>
        </w:rPr>
        <w:fldChar w:fldCharType="begin"/>
      </w:r>
      <w:r>
        <w:rPr>
          <w:noProof/>
        </w:rPr>
        <w:instrText xml:space="preserve"> PAGEREF _Toc187261681 \h </w:instrText>
      </w:r>
      <w:r>
        <w:rPr>
          <w:noProof/>
        </w:rPr>
      </w:r>
      <w:r>
        <w:rPr>
          <w:noProof/>
        </w:rPr>
        <w:fldChar w:fldCharType="separate"/>
      </w:r>
      <w:r>
        <w:rPr>
          <w:noProof/>
        </w:rPr>
        <w:t>182</w:t>
      </w:r>
      <w:r>
        <w:rPr>
          <w:noProof/>
        </w:rPr>
        <w:fldChar w:fldCharType="end"/>
      </w:r>
    </w:p>
    <w:p w14:paraId="6EE862F9" w14:textId="5389A204"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A.2.5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PRACH test preambles</w:t>
      </w:r>
      <w:r>
        <w:rPr>
          <w:noProof/>
        </w:rPr>
        <w:tab/>
      </w:r>
      <w:r>
        <w:rPr>
          <w:noProof/>
        </w:rPr>
        <w:fldChar w:fldCharType="begin"/>
      </w:r>
      <w:r>
        <w:rPr>
          <w:noProof/>
        </w:rPr>
        <w:instrText xml:space="preserve"> PAGEREF _Toc187261682 \h </w:instrText>
      </w:r>
      <w:r>
        <w:rPr>
          <w:noProof/>
        </w:rPr>
      </w:r>
      <w:r>
        <w:rPr>
          <w:noProof/>
        </w:rPr>
        <w:fldChar w:fldCharType="separate"/>
      </w:r>
      <w:r>
        <w:rPr>
          <w:noProof/>
        </w:rPr>
        <w:t>183</w:t>
      </w:r>
      <w:r>
        <w:rPr>
          <w:noProof/>
        </w:rPr>
        <w:fldChar w:fldCharType="end"/>
      </w:r>
    </w:p>
    <w:p w14:paraId="6429C9FD" w14:textId="4D43E3EA"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IAB-MT Fixed Reference Channels</w:t>
      </w:r>
      <w:r>
        <w:rPr>
          <w:noProof/>
        </w:rPr>
        <w:tab/>
      </w:r>
      <w:r>
        <w:rPr>
          <w:noProof/>
        </w:rPr>
        <w:fldChar w:fldCharType="begin"/>
      </w:r>
      <w:r>
        <w:rPr>
          <w:noProof/>
        </w:rPr>
        <w:instrText xml:space="preserve"> PAGEREF _Toc187261683 \h </w:instrText>
      </w:r>
      <w:r>
        <w:rPr>
          <w:noProof/>
        </w:rPr>
      </w:r>
      <w:r>
        <w:rPr>
          <w:noProof/>
        </w:rPr>
        <w:fldChar w:fldCharType="separate"/>
      </w:r>
      <w:r>
        <w:rPr>
          <w:noProof/>
        </w:rPr>
        <w:t>183</w:t>
      </w:r>
      <w:r>
        <w:rPr>
          <w:noProof/>
        </w:rPr>
        <w:fldChar w:fldCharType="end"/>
      </w:r>
    </w:p>
    <w:p w14:paraId="3236DF87" w14:textId="069E12E3"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Fixed Reference Channels for PDSCH performance requirements (16QAM)</w:t>
      </w:r>
      <w:r>
        <w:rPr>
          <w:noProof/>
        </w:rPr>
        <w:tab/>
      </w:r>
      <w:r>
        <w:rPr>
          <w:noProof/>
        </w:rPr>
        <w:fldChar w:fldCharType="begin"/>
      </w:r>
      <w:r>
        <w:rPr>
          <w:noProof/>
        </w:rPr>
        <w:instrText xml:space="preserve"> PAGEREF _Toc187261684 \h </w:instrText>
      </w:r>
      <w:r>
        <w:rPr>
          <w:noProof/>
        </w:rPr>
      </w:r>
      <w:r>
        <w:rPr>
          <w:noProof/>
        </w:rPr>
        <w:fldChar w:fldCharType="separate"/>
      </w:r>
      <w:r>
        <w:rPr>
          <w:noProof/>
        </w:rPr>
        <w:t>183</w:t>
      </w:r>
      <w:r>
        <w:rPr>
          <w:noProof/>
        </w:rPr>
        <w:fldChar w:fldCharType="end"/>
      </w:r>
    </w:p>
    <w:p w14:paraId="7E2A181A" w14:textId="17DACF42"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Fixed Reference Channels for PDSCH performance requirements (64QAM)</w:t>
      </w:r>
      <w:r>
        <w:rPr>
          <w:noProof/>
        </w:rPr>
        <w:tab/>
      </w:r>
      <w:r>
        <w:rPr>
          <w:noProof/>
        </w:rPr>
        <w:fldChar w:fldCharType="begin"/>
      </w:r>
      <w:r>
        <w:rPr>
          <w:noProof/>
        </w:rPr>
        <w:instrText xml:space="preserve"> PAGEREF _Toc187261685 \h </w:instrText>
      </w:r>
      <w:r>
        <w:rPr>
          <w:noProof/>
        </w:rPr>
      </w:r>
      <w:r>
        <w:rPr>
          <w:noProof/>
        </w:rPr>
        <w:fldChar w:fldCharType="separate"/>
      </w:r>
      <w:r>
        <w:rPr>
          <w:noProof/>
        </w:rPr>
        <w:t>184</w:t>
      </w:r>
      <w:r>
        <w:rPr>
          <w:noProof/>
        </w:rPr>
        <w:fldChar w:fldCharType="end"/>
      </w:r>
    </w:p>
    <w:p w14:paraId="2FEBAA63" w14:textId="6BF68422"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Fixed Reference Channels for PDSCH performance requirements (256QAM)</w:t>
      </w:r>
      <w:r>
        <w:rPr>
          <w:noProof/>
        </w:rPr>
        <w:tab/>
      </w:r>
      <w:r>
        <w:rPr>
          <w:noProof/>
        </w:rPr>
        <w:fldChar w:fldCharType="begin"/>
      </w:r>
      <w:r>
        <w:rPr>
          <w:noProof/>
        </w:rPr>
        <w:instrText xml:space="preserve"> PAGEREF _Toc187261686 \h </w:instrText>
      </w:r>
      <w:r>
        <w:rPr>
          <w:noProof/>
        </w:rPr>
      </w:r>
      <w:r>
        <w:rPr>
          <w:noProof/>
        </w:rPr>
        <w:fldChar w:fldCharType="separate"/>
      </w:r>
      <w:r>
        <w:rPr>
          <w:noProof/>
        </w:rPr>
        <w:t>184</w:t>
      </w:r>
      <w:r>
        <w:rPr>
          <w:noProof/>
        </w:rPr>
        <w:fldChar w:fldCharType="end"/>
      </w:r>
    </w:p>
    <w:p w14:paraId="7EF46510" w14:textId="6126801D"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Fixed Reference Channels for PDCCH performance requirements</w:t>
      </w:r>
      <w:r>
        <w:rPr>
          <w:noProof/>
        </w:rPr>
        <w:tab/>
      </w:r>
      <w:r>
        <w:rPr>
          <w:noProof/>
        </w:rPr>
        <w:fldChar w:fldCharType="begin"/>
      </w:r>
      <w:r>
        <w:rPr>
          <w:noProof/>
        </w:rPr>
        <w:instrText xml:space="preserve"> PAGEREF _Toc187261687 \h </w:instrText>
      </w:r>
      <w:r>
        <w:rPr>
          <w:noProof/>
        </w:rPr>
      </w:r>
      <w:r>
        <w:rPr>
          <w:noProof/>
        </w:rPr>
        <w:fldChar w:fldCharType="separate"/>
      </w:r>
      <w:r>
        <w:rPr>
          <w:noProof/>
        </w:rPr>
        <w:t>185</w:t>
      </w:r>
      <w:r>
        <w:rPr>
          <w:noProof/>
        </w:rPr>
        <w:fldChar w:fldCharType="end"/>
      </w:r>
    </w:p>
    <w:p w14:paraId="00D6137F" w14:textId="2BA3561E"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A.3.5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Fixed Reference Channels for CSI reporting performance requirements</w:t>
      </w:r>
      <w:r>
        <w:rPr>
          <w:noProof/>
        </w:rPr>
        <w:tab/>
      </w:r>
      <w:r>
        <w:rPr>
          <w:noProof/>
        </w:rPr>
        <w:fldChar w:fldCharType="begin"/>
      </w:r>
      <w:r>
        <w:rPr>
          <w:noProof/>
        </w:rPr>
        <w:instrText xml:space="preserve"> PAGEREF _Toc187261688 \h </w:instrText>
      </w:r>
      <w:r>
        <w:rPr>
          <w:noProof/>
        </w:rPr>
      </w:r>
      <w:r>
        <w:rPr>
          <w:noProof/>
        </w:rPr>
        <w:fldChar w:fldCharType="separate"/>
      </w:r>
      <w:r>
        <w:rPr>
          <w:noProof/>
        </w:rPr>
        <w:t>185</w:t>
      </w:r>
      <w:r>
        <w:rPr>
          <w:noProof/>
        </w:rPr>
        <w:fldChar w:fldCharType="end"/>
      </w:r>
    </w:p>
    <w:p w14:paraId="2FB6AC34" w14:textId="06C10E86" w:rsidR="00D4363D" w:rsidRDefault="00D4363D">
      <w:pPr>
        <w:pStyle w:val="TOC8"/>
        <w:rPr>
          <w:rFonts w:asciiTheme="minorHAnsi" w:eastAsiaTheme="minorEastAsia" w:hAnsiTheme="minorHAnsi" w:cstheme="minorBidi"/>
          <w:b w:val="0"/>
          <w:noProof/>
          <w:kern w:val="2"/>
          <w:sz w:val="24"/>
          <w:szCs w:val="24"/>
          <w:lang w:eastAsia="en-GB"/>
          <w14:ligatures w14:val="standardContextual"/>
        </w:rPr>
      </w:pPr>
      <w:r w:rsidRPr="00342657">
        <w:rPr>
          <w:rFonts w:eastAsiaTheme="minorEastAsia"/>
          <w:noProof/>
        </w:rPr>
        <w:t>Annex B (normative): Environmental requirements for the IAB equipment</w:t>
      </w:r>
      <w:r>
        <w:rPr>
          <w:noProof/>
        </w:rPr>
        <w:tab/>
      </w:r>
      <w:r>
        <w:rPr>
          <w:noProof/>
        </w:rPr>
        <w:fldChar w:fldCharType="begin"/>
      </w:r>
      <w:r>
        <w:rPr>
          <w:noProof/>
        </w:rPr>
        <w:instrText xml:space="preserve"> PAGEREF _Toc187261689 \h </w:instrText>
      </w:r>
      <w:r>
        <w:rPr>
          <w:noProof/>
        </w:rPr>
      </w:r>
      <w:r>
        <w:rPr>
          <w:noProof/>
        </w:rPr>
        <w:fldChar w:fldCharType="separate"/>
      </w:r>
      <w:r>
        <w:rPr>
          <w:noProof/>
        </w:rPr>
        <w:t>187</w:t>
      </w:r>
      <w:r>
        <w:rPr>
          <w:noProof/>
        </w:rPr>
        <w:fldChar w:fldCharType="end"/>
      </w:r>
    </w:p>
    <w:p w14:paraId="0DF92228" w14:textId="24437C7B"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B.1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_Toc187261690 \h </w:instrText>
      </w:r>
      <w:r>
        <w:rPr>
          <w:noProof/>
        </w:rPr>
      </w:r>
      <w:r>
        <w:rPr>
          <w:noProof/>
        </w:rPr>
        <w:fldChar w:fldCharType="separate"/>
      </w:r>
      <w:r>
        <w:rPr>
          <w:noProof/>
        </w:rPr>
        <w:t>187</w:t>
      </w:r>
      <w:r>
        <w:rPr>
          <w:noProof/>
        </w:rPr>
        <w:fldChar w:fldCharType="end"/>
      </w:r>
    </w:p>
    <w:p w14:paraId="29A020A7" w14:textId="5527660D"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B.2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Normal test environment</w:t>
      </w:r>
      <w:r>
        <w:rPr>
          <w:noProof/>
        </w:rPr>
        <w:tab/>
      </w:r>
      <w:r>
        <w:rPr>
          <w:noProof/>
        </w:rPr>
        <w:fldChar w:fldCharType="begin"/>
      </w:r>
      <w:r>
        <w:rPr>
          <w:noProof/>
        </w:rPr>
        <w:instrText xml:space="preserve"> PAGEREF _Toc187261691 \h </w:instrText>
      </w:r>
      <w:r>
        <w:rPr>
          <w:noProof/>
        </w:rPr>
      </w:r>
      <w:r>
        <w:rPr>
          <w:noProof/>
        </w:rPr>
        <w:fldChar w:fldCharType="separate"/>
      </w:r>
      <w:r>
        <w:rPr>
          <w:noProof/>
        </w:rPr>
        <w:t>187</w:t>
      </w:r>
      <w:r>
        <w:rPr>
          <w:noProof/>
        </w:rPr>
        <w:fldChar w:fldCharType="end"/>
      </w:r>
    </w:p>
    <w:p w14:paraId="7F1166C4" w14:textId="77CEE8BE"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B.3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Extreme test environment</w:t>
      </w:r>
      <w:r>
        <w:rPr>
          <w:noProof/>
        </w:rPr>
        <w:tab/>
      </w:r>
      <w:r>
        <w:rPr>
          <w:noProof/>
        </w:rPr>
        <w:fldChar w:fldCharType="begin"/>
      </w:r>
      <w:r>
        <w:rPr>
          <w:noProof/>
        </w:rPr>
        <w:instrText xml:space="preserve"> PAGEREF _Toc187261692 \h </w:instrText>
      </w:r>
      <w:r>
        <w:rPr>
          <w:noProof/>
        </w:rPr>
      </w:r>
      <w:r>
        <w:rPr>
          <w:noProof/>
        </w:rPr>
        <w:fldChar w:fldCharType="separate"/>
      </w:r>
      <w:r>
        <w:rPr>
          <w:noProof/>
        </w:rPr>
        <w:t>187</w:t>
      </w:r>
      <w:r>
        <w:rPr>
          <w:noProof/>
        </w:rPr>
        <w:fldChar w:fldCharType="end"/>
      </w:r>
    </w:p>
    <w:p w14:paraId="59A06952" w14:textId="368CB435"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B.3.1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_Toc187261693 \h </w:instrText>
      </w:r>
      <w:r>
        <w:rPr>
          <w:noProof/>
        </w:rPr>
      </w:r>
      <w:r>
        <w:rPr>
          <w:noProof/>
        </w:rPr>
        <w:fldChar w:fldCharType="separate"/>
      </w:r>
      <w:r>
        <w:rPr>
          <w:noProof/>
        </w:rPr>
        <w:t>187</w:t>
      </w:r>
      <w:r>
        <w:rPr>
          <w:noProof/>
        </w:rPr>
        <w:fldChar w:fldCharType="end"/>
      </w:r>
    </w:p>
    <w:p w14:paraId="79F5579C" w14:textId="47543C60"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B.3.2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Extreme temperature</w:t>
      </w:r>
      <w:r>
        <w:rPr>
          <w:noProof/>
        </w:rPr>
        <w:tab/>
      </w:r>
      <w:r>
        <w:rPr>
          <w:noProof/>
        </w:rPr>
        <w:fldChar w:fldCharType="begin"/>
      </w:r>
      <w:r>
        <w:rPr>
          <w:noProof/>
        </w:rPr>
        <w:instrText xml:space="preserve"> PAGEREF _Toc187261694 \h </w:instrText>
      </w:r>
      <w:r>
        <w:rPr>
          <w:noProof/>
        </w:rPr>
      </w:r>
      <w:r>
        <w:rPr>
          <w:noProof/>
        </w:rPr>
        <w:fldChar w:fldCharType="separate"/>
      </w:r>
      <w:r>
        <w:rPr>
          <w:noProof/>
        </w:rPr>
        <w:t>187</w:t>
      </w:r>
      <w:r>
        <w:rPr>
          <w:noProof/>
        </w:rPr>
        <w:fldChar w:fldCharType="end"/>
      </w:r>
    </w:p>
    <w:p w14:paraId="542F004B" w14:textId="683A56CB"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B.4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Vibration</w:t>
      </w:r>
      <w:r>
        <w:rPr>
          <w:noProof/>
        </w:rPr>
        <w:tab/>
      </w:r>
      <w:r>
        <w:rPr>
          <w:noProof/>
        </w:rPr>
        <w:fldChar w:fldCharType="begin"/>
      </w:r>
      <w:r>
        <w:rPr>
          <w:noProof/>
        </w:rPr>
        <w:instrText xml:space="preserve"> PAGEREF _Toc187261695 \h </w:instrText>
      </w:r>
      <w:r>
        <w:rPr>
          <w:noProof/>
        </w:rPr>
      </w:r>
      <w:r>
        <w:rPr>
          <w:noProof/>
        </w:rPr>
        <w:fldChar w:fldCharType="separate"/>
      </w:r>
      <w:r>
        <w:rPr>
          <w:noProof/>
        </w:rPr>
        <w:t>188</w:t>
      </w:r>
      <w:r>
        <w:rPr>
          <w:noProof/>
        </w:rPr>
        <w:fldChar w:fldCharType="end"/>
      </w:r>
    </w:p>
    <w:p w14:paraId="2A2B2A91" w14:textId="7372B2CA"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B.5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Power supply</w:t>
      </w:r>
      <w:r>
        <w:rPr>
          <w:noProof/>
        </w:rPr>
        <w:tab/>
      </w:r>
      <w:r>
        <w:rPr>
          <w:noProof/>
        </w:rPr>
        <w:fldChar w:fldCharType="begin"/>
      </w:r>
      <w:r>
        <w:rPr>
          <w:noProof/>
        </w:rPr>
        <w:instrText xml:space="preserve"> PAGEREF _Toc187261696 \h </w:instrText>
      </w:r>
      <w:r>
        <w:rPr>
          <w:noProof/>
        </w:rPr>
      </w:r>
      <w:r>
        <w:rPr>
          <w:noProof/>
        </w:rPr>
        <w:fldChar w:fldCharType="separate"/>
      </w:r>
      <w:r>
        <w:rPr>
          <w:noProof/>
        </w:rPr>
        <w:t>188</w:t>
      </w:r>
      <w:r>
        <w:rPr>
          <w:noProof/>
        </w:rPr>
        <w:fldChar w:fldCharType="end"/>
      </w:r>
    </w:p>
    <w:p w14:paraId="550CD70A" w14:textId="6D0D1FFB"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sv-SE"/>
        </w:rPr>
        <w:t>B.6</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sv-SE"/>
        </w:rPr>
        <w:t>Measurement of test environments</w:t>
      </w:r>
      <w:r>
        <w:rPr>
          <w:noProof/>
        </w:rPr>
        <w:tab/>
      </w:r>
      <w:r>
        <w:rPr>
          <w:noProof/>
        </w:rPr>
        <w:fldChar w:fldCharType="begin"/>
      </w:r>
      <w:r>
        <w:rPr>
          <w:noProof/>
        </w:rPr>
        <w:instrText xml:space="preserve"> PAGEREF _Toc187261697 \h </w:instrText>
      </w:r>
      <w:r>
        <w:rPr>
          <w:noProof/>
        </w:rPr>
      </w:r>
      <w:r>
        <w:rPr>
          <w:noProof/>
        </w:rPr>
        <w:fldChar w:fldCharType="separate"/>
      </w:r>
      <w:r>
        <w:rPr>
          <w:noProof/>
        </w:rPr>
        <w:t>188</w:t>
      </w:r>
      <w:r>
        <w:rPr>
          <w:noProof/>
        </w:rPr>
        <w:fldChar w:fldCharType="end"/>
      </w:r>
    </w:p>
    <w:p w14:paraId="68A276B8" w14:textId="6766D6C6" w:rsidR="00D4363D" w:rsidRDefault="00D4363D">
      <w:pPr>
        <w:pStyle w:val="TOC8"/>
        <w:rPr>
          <w:rFonts w:asciiTheme="minorHAnsi" w:eastAsiaTheme="minorEastAsia" w:hAnsiTheme="minorHAnsi" w:cstheme="minorBidi"/>
          <w:b w:val="0"/>
          <w:noProof/>
          <w:kern w:val="2"/>
          <w:sz w:val="24"/>
          <w:szCs w:val="24"/>
          <w:lang w:eastAsia="en-GB"/>
          <w14:ligatures w14:val="standardContextual"/>
        </w:rPr>
      </w:pPr>
      <w:r w:rsidRPr="00342657">
        <w:rPr>
          <w:rFonts w:eastAsiaTheme="minorEastAsia"/>
          <w:noProof/>
        </w:rPr>
        <w:t>Annex C (informative): Test tolerances and derivation of test requirements</w:t>
      </w:r>
      <w:r>
        <w:rPr>
          <w:noProof/>
        </w:rPr>
        <w:tab/>
      </w:r>
      <w:r>
        <w:rPr>
          <w:noProof/>
        </w:rPr>
        <w:fldChar w:fldCharType="begin"/>
      </w:r>
      <w:r>
        <w:rPr>
          <w:noProof/>
        </w:rPr>
        <w:instrText xml:space="preserve"> PAGEREF _Toc187261698 \h </w:instrText>
      </w:r>
      <w:r>
        <w:rPr>
          <w:noProof/>
        </w:rPr>
      </w:r>
      <w:r>
        <w:rPr>
          <w:noProof/>
        </w:rPr>
        <w:fldChar w:fldCharType="separate"/>
      </w:r>
      <w:r>
        <w:rPr>
          <w:noProof/>
        </w:rPr>
        <w:t>190</w:t>
      </w:r>
      <w:r>
        <w:rPr>
          <w:noProof/>
        </w:rPr>
        <w:fldChar w:fldCharType="end"/>
      </w:r>
    </w:p>
    <w:p w14:paraId="3BB153C0" w14:textId="55AE0508"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C.1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sv-SE"/>
        </w:rPr>
        <w:t>Measurement of t</w:t>
      </w:r>
      <w:r w:rsidRPr="00342657">
        <w:rPr>
          <w:rFonts w:eastAsiaTheme="minorEastAsia"/>
          <w:noProof/>
        </w:rPr>
        <w:t>ransmitter</w:t>
      </w:r>
      <w:r>
        <w:rPr>
          <w:noProof/>
        </w:rPr>
        <w:tab/>
      </w:r>
      <w:r>
        <w:rPr>
          <w:noProof/>
        </w:rPr>
        <w:fldChar w:fldCharType="begin"/>
      </w:r>
      <w:r>
        <w:rPr>
          <w:noProof/>
        </w:rPr>
        <w:instrText xml:space="preserve"> PAGEREF _Toc187261699 \h </w:instrText>
      </w:r>
      <w:r>
        <w:rPr>
          <w:noProof/>
        </w:rPr>
      </w:r>
      <w:r>
        <w:rPr>
          <w:noProof/>
        </w:rPr>
        <w:fldChar w:fldCharType="separate"/>
      </w:r>
      <w:r>
        <w:rPr>
          <w:noProof/>
        </w:rPr>
        <w:t>190</w:t>
      </w:r>
      <w:r>
        <w:rPr>
          <w:noProof/>
        </w:rPr>
        <w:fldChar w:fldCharType="end"/>
      </w:r>
    </w:p>
    <w:p w14:paraId="1CE6BD9A" w14:textId="721AAC02"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ja-JP"/>
        </w:rPr>
        <w:t>C.2</w:t>
      </w:r>
      <w:r w:rsidRPr="00342657">
        <w:rPr>
          <w:rFonts w:eastAsiaTheme="minorEastAsia"/>
          <w:noProof/>
        </w:rPr>
        <w:t xml:space="preserve"> </w:t>
      </w:r>
      <w:r w:rsidRPr="00342657">
        <w:rPr>
          <w:rFonts w:eastAsiaTheme="minorEastAsia"/>
          <w:noProof/>
          <w:lang w:eastAsia="sv-SE"/>
        </w:rPr>
        <w:t>Measurement of receiv</w:t>
      </w:r>
      <w:r w:rsidRPr="00342657">
        <w:rPr>
          <w:rFonts w:eastAsiaTheme="minorEastAsia"/>
          <w:noProof/>
          <w:lang w:eastAsia="ja-JP"/>
        </w:rPr>
        <w:t>er</w:t>
      </w:r>
      <w:r>
        <w:rPr>
          <w:noProof/>
        </w:rPr>
        <w:tab/>
      </w:r>
      <w:r>
        <w:rPr>
          <w:noProof/>
        </w:rPr>
        <w:fldChar w:fldCharType="begin"/>
      </w:r>
      <w:r>
        <w:rPr>
          <w:noProof/>
        </w:rPr>
        <w:instrText xml:space="preserve"> PAGEREF _Toc187261700 \h </w:instrText>
      </w:r>
      <w:r>
        <w:rPr>
          <w:noProof/>
        </w:rPr>
      </w:r>
      <w:r>
        <w:rPr>
          <w:noProof/>
        </w:rPr>
        <w:fldChar w:fldCharType="separate"/>
      </w:r>
      <w:r>
        <w:rPr>
          <w:noProof/>
        </w:rPr>
        <w:t>191</w:t>
      </w:r>
      <w:r>
        <w:rPr>
          <w:noProof/>
        </w:rPr>
        <w:fldChar w:fldCharType="end"/>
      </w:r>
    </w:p>
    <w:p w14:paraId="5B04700C" w14:textId="0B07CE6B"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ja-JP"/>
        </w:rPr>
        <w:t>C.</w:t>
      </w:r>
      <w:r w:rsidRPr="00342657">
        <w:rPr>
          <w:rFonts w:eastAsiaTheme="minorEastAsia"/>
          <w:noProof/>
        </w:rPr>
        <w:t xml:space="preserve">3 </w:t>
      </w:r>
      <w:r w:rsidRPr="00342657">
        <w:rPr>
          <w:rFonts w:eastAsiaTheme="minorEastAsia"/>
          <w:noProof/>
          <w:lang w:eastAsia="sv-SE"/>
        </w:rPr>
        <w:t>Measurement of performance requirements</w:t>
      </w:r>
      <w:r>
        <w:rPr>
          <w:noProof/>
        </w:rPr>
        <w:tab/>
      </w:r>
      <w:r>
        <w:rPr>
          <w:noProof/>
        </w:rPr>
        <w:fldChar w:fldCharType="begin"/>
      </w:r>
      <w:r>
        <w:rPr>
          <w:noProof/>
        </w:rPr>
        <w:instrText xml:space="preserve"> PAGEREF _Toc187261701 \h </w:instrText>
      </w:r>
      <w:r>
        <w:rPr>
          <w:noProof/>
        </w:rPr>
      </w:r>
      <w:r>
        <w:rPr>
          <w:noProof/>
        </w:rPr>
        <w:fldChar w:fldCharType="separate"/>
      </w:r>
      <w:r>
        <w:rPr>
          <w:noProof/>
        </w:rPr>
        <w:t>193</w:t>
      </w:r>
      <w:r>
        <w:rPr>
          <w:noProof/>
        </w:rPr>
        <w:fldChar w:fldCharType="end"/>
      </w:r>
    </w:p>
    <w:p w14:paraId="544B518D" w14:textId="41CD6CE3"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sv-SE"/>
        </w:rPr>
        <w:t>C.3.1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sv-SE"/>
        </w:rPr>
        <w:t>List IAB-DU TTs</w:t>
      </w:r>
      <w:r>
        <w:rPr>
          <w:noProof/>
        </w:rPr>
        <w:tab/>
      </w:r>
      <w:r>
        <w:rPr>
          <w:noProof/>
        </w:rPr>
        <w:fldChar w:fldCharType="begin"/>
      </w:r>
      <w:r>
        <w:rPr>
          <w:noProof/>
        </w:rPr>
        <w:instrText xml:space="preserve"> PAGEREF _Toc187261702 \h </w:instrText>
      </w:r>
      <w:r>
        <w:rPr>
          <w:noProof/>
        </w:rPr>
      </w:r>
      <w:r>
        <w:rPr>
          <w:noProof/>
        </w:rPr>
        <w:fldChar w:fldCharType="separate"/>
      </w:r>
      <w:r>
        <w:rPr>
          <w:noProof/>
        </w:rPr>
        <w:t>193</w:t>
      </w:r>
      <w:r>
        <w:rPr>
          <w:noProof/>
        </w:rPr>
        <w:fldChar w:fldCharType="end"/>
      </w:r>
    </w:p>
    <w:p w14:paraId="68847C37" w14:textId="22324EB9"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sv-SE"/>
        </w:rPr>
        <w:t>C.3.2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sv-SE"/>
        </w:rPr>
        <w:t>List IAB-MT TTs</w:t>
      </w:r>
      <w:r>
        <w:rPr>
          <w:noProof/>
        </w:rPr>
        <w:tab/>
      </w:r>
      <w:r>
        <w:rPr>
          <w:noProof/>
        </w:rPr>
        <w:fldChar w:fldCharType="begin"/>
      </w:r>
      <w:r>
        <w:rPr>
          <w:noProof/>
        </w:rPr>
        <w:instrText xml:space="preserve"> PAGEREF _Toc187261703 \h </w:instrText>
      </w:r>
      <w:r>
        <w:rPr>
          <w:noProof/>
        </w:rPr>
      </w:r>
      <w:r>
        <w:rPr>
          <w:noProof/>
        </w:rPr>
        <w:fldChar w:fldCharType="separate"/>
      </w:r>
      <w:r>
        <w:rPr>
          <w:noProof/>
        </w:rPr>
        <w:t>193</w:t>
      </w:r>
      <w:r>
        <w:rPr>
          <w:noProof/>
        </w:rPr>
        <w:fldChar w:fldCharType="end"/>
      </w:r>
    </w:p>
    <w:p w14:paraId="3D9E3CB2" w14:textId="3865CE9E" w:rsidR="00D4363D" w:rsidRDefault="00D4363D">
      <w:pPr>
        <w:pStyle w:val="TOC8"/>
        <w:rPr>
          <w:rFonts w:asciiTheme="minorHAnsi" w:eastAsiaTheme="minorEastAsia" w:hAnsiTheme="minorHAnsi" w:cstheme="minorBidi"/>
          <w:b w:val="0"/>
          <w:noProof/>
          <w:kern w:val="2"/>
          <w:sz w:val="24"/>
          <w:szCs w:val="24"/>
          <w:lang w:eastAsia="en-GB"/>
          <w14:ligatures w14:val="standardContextual"/>
        </w:rPr>
      </w:pPr>
      <w:r w:rsidRPr="00342657">
        <w:rPr>
          <w:rFonts w:eastAsiaTheme="minorEastAsia"/>
          <w:noProof/>
        </w:rPr>
        <w:t>Annex D (informative): Measurement system set-up</w:t>
      </w:r>
      <w:r>
        <w:rPr>
          <w:noProof/>
        </w:rPr>
        <w:tab/>
      </w:r>
      <w:r>
        <w:rPr>
          <w:noProof/>
        </w:rPr>
        <w:fldChar w:fldCharType="begin"/>
      </w:r>
      <w:r>
        <w:rPr>
          <w:noProof/>
        </w:rPr>
        <w:instrText xml:space="preserve"> PAGEREF _Toc187261704 \h </w:instrText>
      </w:r>
      <w:r>
        <w:rPr>
          <w:noProof/>
        </w:rPr>
      </w:r>
      <w:r>
        <w:rPr>
          <w:noProof/>
        </w:rPr>
        <w:fldChar w:fldCharType="separate"/>
      </w:r>
      <w:r>
        <w:rPr>
          <w:noProof/>
        </w:rPr>
        <w:t>194</w:t>
      </w:r>
      <w:r>
        <w:rPr>
          <w:noProof/>
        </w:rPr>
        <w:fldChar w:fldCharType="end"/>
      </w:r>
    </w:p>
    <w:p w14:paraId="7A8B5605" w14:textId="3400D54E"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i/>
          <w:noProof/>
        </w:rPr>
        <w:t>IAB type 1-H</w:t>
      </w:r>
      <w:r w:rsidRPr="00342657">
        <w:rPr>
          <w:rFonts w:eastAsiaTheme="minorEastAsia"/>
          <w:noProof/>
        </w:rPr>
        <w:t xml:space="preserve"> transmitter</w:t>
      </w:r>
      <w:r>
        <w:rPr>
          <w:noProof/>
        </w:rPr>
        <w:tab/>
      </w:r>
      <w:r>
        <w:rPr>
          <w:noProof/>
        </w:rPr>
        <w:fldChar w:fldCharType="begin"/>
      </w:r>
      <w:r>
        <w:rPr>
          <w:noProof/>
        </w:rPr>
        <w:instrText xml:space="preserve"> PAGEREF _Toc187261705 \h </w:instrText>
      </w:r>
      <w:r>
        <w:rPr>
          <w:noProof/>
        </w:rPr>
      </w:r>
      <w:r>
        <w:rPr>
          <w:noProof/>
        </w:rPr>
        <w:fldChar w:fldCharType="separate"/>
      </w:r>
      <w:r>
        <w:rPr>
          <w:noProof/>
        </w:rPr>
        <w:t>194</w:t>
      </w:r>
      <w:r>
        <w:rPr>
          <w:noProof/>
        </w:rPr>
        <w:fldChar w:fldCharType="end"/>
      </w:r>
    </w:p>
    <w:p w14:paraId="4E700A75" w14:textId="2902DBE6"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 output power, output power dynamics, transmitter ON/OFF power, frequency error, EVM, unwanted emissions for IAB type 1-H</w:t>
      </w:r>
      <w:r>
        <w:rPr>
          <w:noProof/>
        </w:rPr>
        <w:tab/>
      </w:r>
      <w:r>
        <w:rPr>
          <w:noProof/>
        </w:rPr>
        <w:fldChar w:fldCharType="begin"/>
      </w:r>
      <w:r>
        <w:rPr>
          <w:noProof/>
        </w:rPr>
        <w:instrText xml:space="preserve"> PAGEREF _Toc187261706 \h </w:instrText>
      </w:r>
      <w:r>
        <w:rPr>
          <w:noProof/>
        </w:rPr>
      </w:r>
      <w:r>
        <w:rPr>
          <w:noProof/>
        </w:rPr>
        <w:fldChar w:fldCharType="separate"/>
      </w:r>
      <w:r>
        <w:rPr>
          <w:noProof/>
        </w:rPr>
        <w:t>194</w:t>
      </w:r>
      <w:r>
        <w:rPr>
          <w:noProof/>
        </w:rPr>
        <w:fldChar w:fldCharType="end"/>
      </w:r>
    </w:p>
    <w:p w14:paraId="3B4E0218" w14:textId="26EA0072"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Transmitter intermodulation for IAB type 1-H</w:t>
      </w:r>
      <w:r>
        <w:rPr>
          <w:noProof/>
        </w:rPr>
        <w:tab/>
      </w:r>
      <w:r>
        <w:rPr>
          <w:noProof/>
        </w:rPr>
        <w:fldChar w:fldCharType="begin"/>
      </w:r>
      <w:r>
        <w:rPr>
          <w:noProof/>
        </w:rPr>
        <w:instrText xml:space="preserve"> PAGEREF _Toc187261707 \h </w:instrText>
      </w:r>
      <w:r>
        <w:rPr>
          <w:noProof/>
        </w:rPr>
      </w:r>
      <w:r>
        <w:rPr>
          <w:noProof/>
        </w:rPr>
        <w:fldChar w:fldCharType="separate"/>
      </w:r>
      <w:r>
        <w:rPr>
          <w:noProof/>
        </w:rPr>
        <w:t>195</w:t>
      </w:r>
      <w:r>
        <w:rPr>
          <w:noProof/>
        </w:rPr>
        <w:fldChar w:fldCharType="end"/>
      </w:r>
    </w:p>
    <w:p w14:paraId="3AB33985" w14:textId="778F1F57"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Transmitter spurious emissions for IAB type 1-H</w:t>
      </w:r>
      <w:r>
        <w:rPr>
          <w:noProof/>
        </w:rPr>
        <w:tab/>
      </w:r>
      <w:r>
        <w:rPr>
          <w:noProof/>
        </w:rPr>
        <w:fldChar w:fldCharType="begin"/>
      </w:r>
      <w:r>
        <w:rPr>
          <w:noProof/>
        </w:rPr>
        <w:instrText xml:space="preserve"> PAGEREF _Toc187261708 \h </w:instrText>
      </w:r>
      <w:r>
        <w:rPr>
          <w:noProof/>
        </w:rPr>
      </w:r>
      <w:r>
        <w:rPr>
          <w:noProof/>
        </w:rPr>
        <w:fldChar w:fldCharType="separate"/>
      </w:r>
      <w:r>
        <w:rPr>
          <w:noProof/>
        </w:rPr>
        <w:t>195</w:t>
      </w:r>
      <w:r>
        <w:rPr>
          <w:noProof/>
        </w:rPr>
        <w:fldChar w:fldCharType="end"/>
      </w:r>
    </w:p>
    <w:p w14:paraId="08B28540" w14:textId="2787B1F8"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D.1.4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 xml:space="preserve">Time alignment error for </w:t>
      </w:r>
      <w:r w:rsidRPr="00342657">
        <w:rPr>
          <w:rFonts w:eastAsiaTheme="minorEastAsia"/>
          <w:i/>
          <w:noProof/>
        </w:rPr>
        <w:t>IAB-DU</w:t>
      </w:r>
      <w:r>
        <w:rPr>
          <w:noProof/>
        </w:rPr>
        <w:tab/>
      </w:r>
      <w:r>
        <w:rPr>
          <w:noProof/>
        </w:rPr>
        <w:fldChar w:fldCharType="begin"/>
      </w:r>
      <w:r>
        <w:rPr>
          <w:noProof/>
        </w:rPr>
        <w:instrText xml:space="preserve"> PAGEREF _Toc187261709 \h </w:instrText>
      </w:r>
      <w:r>
        <w:rPr>
          <w:noProof/>
        </w:rPr>
      </w:r>
      <w:r>
        <w:rPr>
          <w:noProof/>
        </w:rPr>
        <w:fldChar w:fldCharType="separate"/>
      </w:r>
      <w:r>
        <w:rPr>
          <w:noProof/>
        </w:rPr>
        <w:t>197</w:t>
      </w:r>
      <w:r>
        <w:rPr>
          <w:noProof/>
        </w:rPr>
        <w:fldChar w:fldCharType="end"/>
      </w:r>
    </w:p>
    <w:p w14:paraId="43AEAB3C" w14:textId="6871AC25"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 type 1-H receiver</w:t>
      </w:r>
      <w:r>
        <w:rPr>
          <w:noProof/>
        </w:rPr>
        <w:tab/>
      </w:r>
      <w:r>
        <w:rPr>
          <w:noProof/>
        </w:rPr>
        <w:fldChar w:fldCharType="begin"/>
      </w:r>
      <w:r>
        <w:rPr>
          <w:noProof/>
        </w:rPr>
        <w:instrText xml:space="preserve"> PAGEREF _Toc187261710 \h </w:instrText>
      </w:r>
      <w:r>
        <w:rPr>
          <w:noProof/>
        </w:rPr>
      </w:r>
      <w:r>
        <w:rPr>
          <w:noProof/>
        </w:rPr>
        <w:fldChar w:fldCharType="separate"/>
      </w:r>
      <w:r>
        <w:rPr>
          <w:noProof/>
        </w:rPr>
        <w:t>197</w:t>
      </w:r>
      <w:r>
        <w:rPr>
          <w:noProof/>
        </w:rPr>
        <w:fldChar w:fldCharType="end"/>
      </w:r>
    </w:p>
    <w:p w14:paraId="1EEC0579" w14:textId="3557AC90"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Reference sensitivity level for IAB type 1-H</w:t>
      </w:r>
      <w:r>
        <w:rPr>
          <w:noProof/>
        </w:rPr>
        <w:tab/>
      </w:r>
      <w:r>
        <w:rPr>
          <w:noProof/>
        </w:rPr>
        <w:fldChar w:fldCharType="begin"/>
      </w:r>
      <w:r>
        <w:rPr>
          <w:noProof/>
        </w:rPr>
        <w:instrText xml:space="preserve"> PAGEREF _Toc187261711 \h </w:instrText>
      </w:r>
      <w:r>
        <w:rPr>
          <w:noProof/>
        </w:rPr>
      </w:r>
      <w:r>
        <w:rPr>
          <w:noProof/>
        </w:rPr>
        <w:fldChar w:fldCharType="separate"/>
      </w:r>
      <w:r>
        <w:rPr>
          <w:noProof/>
        </w:rPr>
        <w:t>197</w:t>
      </w:r>
      <w:r>
        <w:rPr>
          <w:noProof/>
        </w:rPr>
        <w:fldChar w:fldCharType="end"/>
      </w:r>
    </w:p>
    <w:p w14:paraId="5F9AC347" w14:textId="3EAB9BB5"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Receiver dynamic range for IAB type 1-H</w:t>
      </w:r>
      <w:r>
        <w:rPr>
          <w:noProof/>
        </w:rPr>
        <w:tab/>
      </w:r>
      <w:r>
        <w:rPr>
          <w:noProof/>
        </w:rPr>
        <w:fldChar w:fldCharType="begin"/>
      </w:r>
      <w:r>
        <w:rPr>
          <w:noProof/>
        </w:rPr>
        <w:instrText xml:space="preserve"> PAGEREF _Toc187261712 \h </w:instrText>
      </w:r>
      <w:r>
        <w:rPr>
          <w:noProof/>
        </w:rPr>
      </w:r>
      <w:r>
        <w:rPr>
          <w:noProof/>
        </w:rPr>
        <w:fldChar w:fldCharType="separate"/>
      </w:r>
      <w:r>
        <w:rPr>
          <w:noProof/>
        </w:rPr>
        <w:t>198</w:t>
      </w:r>
      <w:r>
        <w:rPr>
          <w:noProof/>
        </w:rPr>
        <w:fldChar w:fldCharType="end"/>
      </w:r>
    </w:p>
    <w:p w14:paraId="4F427034" w14:textId="76CE266E"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Receiver adjacent channel selectivity and narrowband blocking for IAB type 1-H</w:t>
      </w:r>
      <w:r>
        <w:rPr>
          <w:noProof/>
        </w:rPr>
        <w:tab/>
      </w:r>
      <w:r>
        <w:rPr>
          <w:noProof/>
        </w:rPr>
        <w:fldChar w:fldCharType="begin"/>
      </w:r>
      <w:r>
        <w:rPr>
          <w:noProof/>
        </w:rPr>
        <w:instrText xml:space="preserve"> PAGEREF _Toc187261713 \h </w:instrText>
      </w:r>
      <w:r>
        <w:rPr>
          <w:noProof/>
        </w:rPr>
      </w:r>
      <w:r>
        <w:rPr>
          <w:noProof/>
        </w:rPr>
        <w:fldChar w:fldCharType="separate"/>
      </w:r>
      <w:r>
        <w:rPr>
          <w:noProof/>
        </w:rPr>
        <w:t>198</w:t>
      </w:r>
      <w:r>
        <w:rPr>
          <w:noProof/>
        </w:rPr>
        <w:fldChar w:fldCharType="end"/>
      </w:r>
    </w:p>
    <w:p w14:paraId="42D76CEE" w14:textId="3B4CDCF7"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Receiver spurious emissions</w:t>
      </w:r>
      <w:r>
        <w:rPr>
          <w:noProof/>
        </w:rPr>
        <w:tab/>
      </w:r>
      <w:r>
        <w:rPr>
          <w:noProof/>
        </w:rPr>
        <w:fldChar w:fldCharType="begin"/>
      </w:r>
      <w:r>
        <w:rPr>
          <w:noProof/>
        </w:rPr>
        <w:instrText xml:space="preserve"> PAGEREF _Toc187261714 \h </w:instrText>
      </w:r>
      <w:r>
        <w:rPr>
          <w:noProof/>
        </w:rPr>
      </w:r>
      <w:r>
        <w:rPr>
          <w:noProof/>
        </w:rPr>
        <w:fldChar w:fldCharType="separate"/>
      </w:r>
      <w:r>
        <w:rPr>
          <w:noProof/>
        </w:rPr>
        <w:t>198</w:t>
      </w:r>
      <w:r>
        <w:rPr>
          <w:noProof/>
        </w:rPr>
        <w:fldChar w:fldCharType="end"/>
      </w:r>
    </w:p>
    <w:p w14:paraId="5D7AD1D5" w14:textId="44B74DB9"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D.2.5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Receiver In-channel selectivity for IAB type 1-H</w:t>
      </w:r>
      <w:r>
        <w:rPr>
          <w:noProof/>
        </w:rPr>
        <w:tab/>
      </w:r>
      <w:r>
        <w:rPr>
          <w:noProof/>
        </w:rPr>
        <w:fldChar w:fldCharType="begin"/>
      </w:r>
      <w:r>
        <w:rPr>
          <w:noProof/>
        </w:rPr>
        <w:instrText xml:space="preserve"> PAGEREF _Toc187261715 \h </w:instrText>
      </w:r>
      <w:r>
        <w:rPr>
          <w:noProof/>
        </w:rPr>
      </w:r>
      <w:r>
        <w:rPr>
          <w:noProof/>
        </w:rPr>
        <w:fldChar w:fldCharType="separate"/>
      </w:r>
      <w:r>
        <w:rPr>
          <w:noProof/>
        </w:rPr>
        <w:t>200</w:t>
      </w:r>
      <w:r>
        <w:rPr>
          <w:noProof/>
        </w:rPr>
        <w:fldChar w:fldCharType="end"/>
      </w:r>
    </w:p>
    <w:p w14:paraId="4BD0BD62" w14:textId="335D8958"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D.2.6</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Receiver intermodulation for IAB type 1-H</w:t>
      </w:r>
      <w:r>
        <w:rPr>
          <w:noProof/>
        </w:rPr>
        <w:tab/>
      </w:r>
      <w:r>
        <w:rPr>
          <w:noProof/>
        </w:rPr>
        <w:fldChar w:fldCharType="begin"/>
      </w:r>
      <w:r>
        <w:rPr>
          <w:noProof/>
        </w:rPr>
        <w:instrText xml:space="preserve"> PAGEREF _Toc187261716 \h </w:instrText>
      </w:r>
      <w:r>
        <w:rPr>
          <w:noProof/>
        </w:rPr>
      </w:r>
      <w:r>
        <w:rPr>
          <w:noProof/>
        </w:rPr>
        <w:fldChar w:fldCharType="separate"/>
      </w:r>
      <w:r>
        <w:rPr>
          <w:noProof/>
        </w:rPr>
        <w:t>200</w:t>
      </w:r>
      <w:r>
        <w:rPr>
          <w:noProof/>
        </w:rPr>
        <w:fldChar w:fldCharType="end"/>
      </w:r>
    </w:p>
    <w:p w14:paraId="21FE2CC0" w14:textId="14507A97"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w:t>
      </w:r>
      <w:r w:rsidRPr="00342657">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 type 1-</w:t>
      </w:r>
      <w:r w:rsidRPr="00342657">
        <w:rPr>
          <w:rFonts w:eastAsiaTheme="minorEastAsia"/>
          <w:noProof/>
          <w:lang w:eastAsia="zh-CN"/>
        </w:rPr>
        <w:t>H</w:t>
      </w:r>
      <w:r w:rsidRPr="00342657">
        <w:rPr>
          <w:rFonts w:eastAsiaTheme="minorEastAsia"/>
          <w:noProof/>
        </w:rPr>
        <w:t xml:space="preserve"> </w:t>
      </w:r>
      <w:r w:rsidRPr="00342657">
        <w:rPr>
          <w:rFonts w:eastAsiaTheme="minorEastAsia"/>
          <w:noProof/>
          <w:lang w:eastAsia="zh-CN"/>
        </w:rPr>
        <w:t>p</w:t>
      </w:r>
      <w:r w:rsidRPr="00342657">
        <w:rPr>
          <w:rFonts w:eastAsiaTheme="minorEastAsia"/>
          <w:noProof/>
          <w:lang w:eastAsia="sv-SE"/>
        </w:rPr>
        <w:t xml:space="preserve">erformance </w:t>
      </w:r>
      <w:r w:rsidRPr="00342657">
        <w:rPr>
          <w:rFonts w:eastAsiaTheme="minorEastAsia"/>
          <w:noProof/>
          <w:lang w:eastAsia="zh-CN"/>
        </w:rPr>
        <w:t>r</w:t>
      </w:r>
      <w:r w:rsidRPr="00342657">
        <w:rPr>
          <w:rFonts w:eastAsiaTheme="minorEastAsia"/>
          <w:noProof/>
          <w:lang w:eastAsia="sv-SE"/>
        </w:rPr>
        <w:t>equirements</w:t>
      </w:r>
      <w:r>
        <w:rPr>
          <w:noProof/>
        </w:rPr>
        <w:tab/>
      </w:r>
      <w:r>
        <w:rPr>
          <w:noProof/>
        </w:rPr>
        <w:fldChar w:fldCharType="begin"/>
      </w:r>
      <w:r>
        <w:rPr>
          <w:noProof/>
        </w:rPr>
        <w:instrText xml:space="preserve"> PAGEREF _Toc187261717 \h </w:instrText>
      </w:r>
      <w:r>
        <w:rPr>
          <w:noProof/>
        </w:rPr>
      </w:r>
      <w:r>
        <w:rPr>
          <w:noProof/>
        </w:rPr>
        <w:fldChar w:fldCharType="separate"/>
      </w:r>
      <w:r>
        <w:rPr>
          <w:noProof/>
        </w:rPr>
        <w:t>201</w:t>
      </w:r>
      <w:r>
        <w:rPr>
          <w:noProof/>
        </w:rPr>
        <w:fldChar w:fldCharType="end"/>
      </w:r>
    </w:p>
    <w:p w14:paraId="2F07748E" w14:textId="55D23496"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w:t>
      </w:r>
      <w:r w:rsidRPr="00342657">
        <w:rPr>
          <w:rFonts w:eastAsiaTheme="minorEastAsia"/>
          <w:noProof/>
          <w:lang w:eastAsia="zh-CN"/>
        </w:rPr>
        <w:t>3</w:t>
      </w:r>
      <w:r w:rsidRPr="00342657">
        <w:rPr>
          <w:rFonts w:eastAsiaTheme="minorEastAsia"/>
          <w:noProof/>
        </w:rPr>
        <w:t>.</w:t>
      </w:r>
      <w:r w:rsidRPr="00342657">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Performance requirements for PUSCH and PUCCH</w:t>
      </w:r>
      <w:r w:rsidRPr="00342657">
        <w:rPr>
          <w:rFonts w:eastAsiaTheme="minorEastAsia"/>
          <w:noProof/>
          <w:lang w:eastAsia="zh-CN"/>
        </w:rPr>
        <w:t xml:space="preserve"> on single antenna port</w:t>
      </w:r>
      <w:r w:rsidRPr="00342657">
        <w:rPr>
          <w:rFonts w:eastAsiaTheme="minorEastAsia"/>
          <w:noProof/>
        </w:rPr>
        <w:t xml:space="preserve"> in multipath fading conditions</w:t>
      </w:r>
      <w:r>
        <w:rPr>
          <w:noProof/>
        </w:rPr>
        <w:tab/>
      </w:r>
      <w:r>
        <w:rPr>
          <w:noProof/>
        </w:rPr>
        <w:fldChar w:fldCharType="begin"/>
      </w:r>
      <w:r>
        <w:rPr>
          <w:noProof/>
        </w:rPr>
        <w:instrText xml:space="preserve"> PAGEREF _Toc187261718 \h </w:instrText>
      </w:r>
      <w:r>
        <w:rPr>
          <w:noProof/>
        </w:rPr>
      </w:r>
      <w:r>
        <w:rPr>
          <w:noProof/>
        </w:rPr>
        <w:fldChar w:fldCharType="separate"/>
      </w:r>
      <w:r>
        <w:rPr>
          <w:noProof/>
        </w:rPr>
        <w:t>201</w:t>
      </w:r>
      <w:r>
        <w:rPr>
          <w:noProof/>
        </w:rPr>
        <w:fldChar w:fldCharType="end"/>
      </w:r>
    </w:p>
    <w:p w14:paraId="4C0F24E8" w14:textId="48B6D8EE"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w:t>
      </w:r>
      <w:r w:rsidRPr="00342657">
        <w:rPr>
          <w:rFonts w:eastAsiaTheme="minorEastAsia"/>
          <w:noProof/>
          <w:lang w:eastAsia="zh-CN"/>
        </w:rPr>
        <w:t>3</w:t>
      </w:r>
      <w:r w:rsidRPr="00342657">
        <w:rPr>
          <w:rFonts w:eastAsiaTheme="minorEastAsia"/>
          <w:noProof/>
        </w:rPr>
        <w:t>.</w:t>
      </w:r>
      <w:r w:rsidRPr="00342657">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Performance requirements for PU</w:t>
      </w:r>
      <w:r w:rsidRPr="00342657">
        <w:rPr>
          <w:rFonts w:eastAsiaTheme="minorEastAsia"/>
          <w:noProof/>
          <w:lang w:eastAsia="zh-CN"/>
        </w:rPr>
        <w:t>S</w:t>
      </w:r>
      <w:r w:rsidRPr="00342657">
        <w:rPr>
          <w:rFonts w:eastAsiaTheme="minorEastAsia"/>
          <w:noProof/>
        </w:rPr>
        <w:t>CH, PDSCH, PDCCH</w:t>
      </w:r>
      <w:r w:rsidRPr="00342657">
        <w:rPr>
          <w:rFonts w:eastAsiaTheme="minorEastAsia"/>
          <w:noProof/>
          <w:lang w:eastAsia="zh-CN"/>
        </w:rPr>
        <w:t xml:space="preserve"> transmission and PMI/RI reporting on two antenna ports</w:t>
      </w:r>
      <w:r w:rsidRPr="00342657">
        <w:rPr>
          <w:rFonts w:eastAsiaTheme="minorEastAsia"/>
          <w:noProof/>
        </w:rPr>
        <w:t xml:space="preserve"> in multipath fading conditions</w:t>
      </w:r>
      <w:r>
        <w:rPr>
          <w:noProof/>
        </w:rPr>
        <w:tab/>
      </w:r>
      <w:r>
        <w:rPr>
          <w:noProof/>
        </w:rPr>
        <w:fldChar w:fldCharType="begin"/>
      </w:r>
      <w:r>
        <w:rPr>
          <w:noProof/>
        </w:rPr>
        <w:instrText xml:space="preserve"> PAGEREF _Toc187261719 \h </w:instrText>
      </w:r>
      <w:r>
        <w:rPr>
          <w:noProof/>
        </w:rPr>
      </w:r>
      <w:r>
        <w:rPr>
          <w:noProof/>
        </w:rPr>
        <w:fldChar w:fldCharType="separate"/>
      </w:r>
      <w:r>
        <w:rPr>
          <w:noProof/>
        </w:rPr>
        <w:t>202</w:t>
      </w:r>
      <w:r>
        <w:rPr>
          <w:noProof/>
        </w:rPr>
        <w:fldChar w:fldCharType="end"/>
      </w:r>
    </w:p>
    <w:p w14:paraId="7C07B065" w14:textId="5056DA48"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lastRenderedPageBreak/>
        <w:t>D.</w:t>
      </w:r>
      <w:r w:rsidRPr="00342657">
        <w:rPr>
          <w:rFonts w:eastAsiaTheme="minorEastAsia"/>
          <w:noProof/>
          <w:lang w:eastAsia="zh-CN"/>
        </w:rPr>
        <w:t>3</w:t>
      </w:r>
      <w:r w:rsidRPr="00342657">
        <w:rPr>
          <w:rFonts w:eastAsiaTheme="minorEastAsia"/>
          <w:noProof/>
        </w:rPr>
        <w:t>.</w:t>
      </w:r>
      <w:r w:rsidRPr="00342657">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Performance requirements for PUSCH, PRACH transmission and CQI reporting in static conditions</w:t>
      </w:r>
      <w:r>
        <w:rPr>
          <w:noProof/>
        </w:rPr>
        <w:tab/>
      </w:r>
      <w:r>
        <w:rPr>
          <w:noProof/>
        </w:rPr>
        <w:fldChar w:fldCharType="begin"/>
      </w:r>
      <w:r>
        <w:rPr>
          <w:noProof/>
        </w:rPr>
        <w:instrText xml:space="preserve"> PAGEREF _Toc187261720 \h </w:instrText>
      </w:r>
      <w:r>
        <w:rPr>
          <w:noProof/>
        </w:rPr>
      </w:r>
      <w:r>
        <w:rPr>
          <w:noProof/>
        </w:rPr>
        <w:fldChar w:fldCharType="separate"/>
      </w:r>
      <w:r>
        <w:rPr>
          <w:noProof/>
        </w:rPr>
        <w:t>203</w:t>
      </w:r>
      <w:r>
        <w:rPr>
          <w:noProof/>
        </w:rPr>
        <w:fldChar w:fldCharType="end"/>
      </w:r>
    </w:p>
    <w:p w14:paraId="4E0703E8" w14:textId="25531F96" w:rsidR="00D4363D" w:rsidRDefault="00D4363D">
      <w:pPr>
        <w:pStyle w:val="TOC8"/>
        <w:rPr>
          <w:rFonts w:asciiTheme="minorHAnsi" w:eastAsiaTheme="minorEastAsia" w:hAnsiTheme="minorHAnsi" w:cstheme="minorBidi"/>
          <w:b w:val="0"/>
          <w:noProof/>
          <w:kern w:val="2"/>
          <w:sz w:val="24"/>
          <w:szCs w:val="24"/>
          <w:lang w:eastAsia="en-GB"/>
          <w14:ligatures w14:val="standardContextual"/>
        </w:rPr>
      </w:pPr>
      <w:r w:rsidRPr="00342657">
        <w:rPr>
          <w:rFonts w:eastAsiaTheme="minorEastAsia"/>
          <w:noProof/>
        </w:rPr>
        <w:t>Annex E (normative):  Characteristics of interfering signals</w:t>
      </w:r>
      <w:r>
        <w:rPr>
          <w:noProof/>
        </w:rPr>
        <w:tab/>
      </w:r>
      <w:r>
        <w:rPr>
          <w:noProof/>
        </w:rPr>
        <w:fldChar w:fldCharType="begin"/>
      </w:r>
      <w:r>
        <w:rPr>
          <w:noProof/>
        </w:rPr>
        <w:instrText xml:space="preserve"> PAGEREF _Toc187261721 \h </w:instrText>
      </w:r>
      <w:r>
        <w:rPr>
          <w:noProof/>
        </w:rPr>
      </w:r>
      <w:r>
        <w:rPr>
          <w:noProof/>
        </w:rPr>
        <w:fldChar w:fldCharType="separate"/>
      </w:r>
      <w:r>
        <w:rPr>
          <w:noProof/>
        </w:rPr>
        <w:t>204</w:t>
      </w:r>
      <w:r>
        <w:rPr>
          <w:noProof/>
        </w:rPr>
        <w:fldChar w:fldCharType="end"/>
      </w:r>
    </w:p>
    <w:p w14:paraId="7E2DC6CD" w14:textId="0A423F11"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E.1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Characteristics of the interfering signals for IAB-DU</w:t>
      </w:r>
      <w:r>
        <w:rPr>
          <w:noProof/>
        </w:rPr>
        <w:tab/>
      </w:r>
      <w:r>
        <w:rPr>
          <w:noProof/>
        </w:rPr>
        <w:fldChar w:fldCharType="begin"/>
      </w:r>
      <w:r>
        <w:rPr>
          <w:noProof/>
        </w:rPr>
        <w:instrText xml:space="preserve"> PAGEREF _Toc187261722 \h </w:instrText>
      </w:r>
      <w:r>
        <w:rPr>
          <w:noProof/>
        </w:rPr>
      </w:r>
      <w:r>
        <w:rPr>
          <w:noProof/>
        </w:rPr>
        <w:fldChar w:fldCharType="separate"/>
      </w:r>
      <w:r>
        <w:rPr>
          <w:noProof/>
        </w:rPr>
        <w:t>204</w:t>
      </w:r>
      <w:r>
        <w:rPr>
          <w:noProof/>
        </w:rPr>
        <w:fldChar w:fldCharType="end"/>
      </w:r>
    </w:p>
    <w:p w14:paraId="3D30996A" w14:textId="71B7B718"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E.2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Characteristics of the interfering signals for IAB-MT</w:t>
      </w:r>
      <w:r>
        <w:rPr>
          <w:noProof/>
        </w:rPr>
        <w:tab/>
      </w:r>
      <w:r>
        <w:rPr>
          <w:noProof/>
        </w:rPr>
        <w:fldChar w:fldCharType="begin"/>
      </w:r>
      <w:r>
        <w:rPr>
          <w:noProof/>
        </w:rPr>
        <w:instrText xml:space="preserve"> PAGEREF _Toc187261723 \h </w:instrText>
      </w:r>
      <w:r>
        <w:rPr>
          <w:noProof/>
        </w:rPr>
      </w:r>
      <w:r>
        <w:rPr>
          <w:noProof/>
        </w:rPr>
        <w:fldChar w:fldCharType="separate"/>
      </w:r>
      <w:r>
        <w:rPr>
          <w:noProof/>
        </w:rPr>
        <w:t>204</w:t>
      </w:r>
      <w:r>
        <w:rPr>
          <w:noProof/>
        </w:rPr>
        <w:fldChar w:fldCharType="end"/>
      </w:r>
    </w:p>
    <w:p w14:paraId="0C7A4390" w14:textId="662CA880" w:rsidR="00D4363D" w:rsidRDefault="00D4363D">
      <w:pPr>
        <w:pStyle w:val="TOC8"/>
        <w:rPr>
          <w:rFonts w:asciiTheme="minorHAnsi" w:eastAsiaTheme="minorEastAsia" w:hAnsiTheme="minorHAnsi" w:cstheme="minorBidi"/>
          <w:b w:val="0"/>
          <w:noProof/>
          <w:kern w:val="2"/>
          <w:sz w:val="24"/>
          <w:szCs w:val="24"/>
          <w:lang w:eastAsia="en-GB"/>
          <w14:ligatures w14:val="standardContextual"/>
        </w:rPr>
      </w:pPr>
      <w:r w:rsidRPr="00342657">
        <w:rPr>
          <w:rFonts w:eastAsiaTheme="minorEastAsia"/>
          <w:noProof/>
        </w:rPr>
        <w:t>Annex F (normative): Propagation conditions</w:t>
      </w:r>
      <w:r>
        <w:rPr>
          <w:noProof/>
        </w:rPr>
        <w:tab/>
      </w:r>
      <w:r>
        <w:rPr>
          <w:noProof/>
        </w:rPr>
        <w:fldChar w:fldCharType="begin"/>
      </w:r>
      <w:r>
        <w:rPr>
          <w:noProof/>
        </w:rPr>
        <w:instrText xml:space="preserve"> PAGEREF _Toc187261724 \h </w:instrText>
      </w:r>
      <w:r>
        <w:rPr>
          <w:noProof/>
        </w:rPr>
      </w:r>
      <w:r>
        <w:rPr>
          <w:noProof/>
        </w:rPr>
        <w:fldChar w:fldCharType="separate"/>
      </w:r>
      <w:r>
        <w:rPr>
          <w:noProof/>
        </w:rPr>
        <w:t>205</w:t>
      </w:r>
      <w:r>
        <w:rPr>
          <w:noProof/>
        </w:rPr>
        <w:fldChar w:fldCharType="end"/>
      </w:r>
    </w:p>
    <w:p w14:paraId="497EACCD" w14:textId="2B6DA7C9"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Static propagation condition</w:t>
      </w:r>
      <w:r>
        <w:rPr>
          <w:noProof/>
        </w:rPr>
        <w:tab/>
      </w:r>
      <w:r>
        <w:rPr>
          <w:noProof/>
        </w:rPr>
        <w:fldChar w:fldCharType="begin"/>
      </w:r>
      <w:r>
        <w:rPr>
          <w:noProof/>
        </w:rPr>
        <w:instrText xml:space="preserve"> PAGEREF _Toc187261725 \h </w:instrText>
      </w:r>
      <w:r>
        <w:rPr>
          <w:noProof/>
        </w:rPr>
      </w:r>
      <w:r>
        <w:rPr>
          <w:noProof/>
        </w:rPr>
        <w:fldChar w:fldCharType="separate"/>
      </w:r>
      <w:r>
        <w:rPr>
          <w:noProof/>
        </w:rPr>
        <w:t>205</w:t>
      </w:r>
      <w:r>
        <w:rPr>
          <w:noProof/>
        </w:rPr>
        <w:fldChar w:fldCharType="end"/>
      </w:r>
    </w:p>
    <w:p w14:paraId="1BB804E0" w14:textId="390D2D84"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IAB-MT receiver with 2RX</w:t>
      </w:r>
      <w:r>
        <w:rPr>
          <w:noProof/>
        </w:rPr>
        <w:tab/>
      </w:r>
      <w:r>
        <w:rPr>
          <w:noProof/>
        </w:rPr>
        <w:fldChar w:fldCharType="begin"/>
      </w:r>
      <w:r>
        <w:rPr>
          <w:noProof/>
        </w:rPr>
        <w:instrText xml:space="preserve"> PAGEREF _Toc187261726 \h </w:instrText>
      </w:r>
      <w:r>
        <w:rPr>
          <w:noProof/>
        </w:rPr>
      </w:r>
      <w:r>
        <w:rPr>
          <w:noProof/>
        </w:rPr>
        <w:fldChar w:fldCharType="separate"/>
      </w:r>
      <w:r>
        <w:rPr>
          <w:noProof/>
        </w:rPr>
        <w:t>205</w:t>
      </w:r>
      <w:r>
        <w:rPr>
          <w:noProof/>
        </w:rPr>
        <w:fldChar w:fldCharType="end"/>
      </w:r>
    </w:p>
    <w:p w14:paraId="7D9FB507" w14:textId="597518D0"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Multi-path fading propagation conditions</w:t>
      </w:r>
      <w:r>
        <w:rPr>
          <w:noProof/>
        </w:rPr>
        <w:tab/>
      </w:r>
      <w:r>
        <w:rPr>
          <w:noProof/>
        </w:rPr>
        <w:fldChar w:fldCharType="begin"/>
      </w:r>
      <w:r>
        <w:rPr>
          <w:noProof/>
        </w:rPr>
        <w:instrText xml:space="preserve"> PAGEREF _Toc187261727 \h </w:instrText>
      </w:r>
      <w:r>
        <w:rPr>
          <w:noProof/>
        </w:rPr>
      </w:r>
      <w:r>
        <w:rPr>
          <w:noProof/>
        </w:rPr>
        <w:fldChar w:fldCharType="separate"/>
      </w:r>
      <w:r>
        <w:rPr>
          <w:noProof/>
        </w:rPr>
        <w:t>205</w:t>
      </w:r>
      <w:r>
        <w:rPr>
          <w:noProof/>
        </w:rPr>
        <w:fldChar w:fldCharType="end"/>
      </w:r>
    </w:p>
    <w:p w14:paraId="72F0BB76" w14:textId="578C5A97"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_Toc187261728 \h </w:instrText>
      </w:r>
      <w:r>
        <w:rPr>
          <w:noProof/>
        </w:rPr>
      </w:r>
      <w:r>
        <w:rPr>
          <w:noProof/>
        </w:rPr>
        <w:fldChar w:fldCharType="separate"/>
      </w:r>
      <w:r>
        <w:rPr>
          <w:noProof/>
        </w:rPr>
        <w:t>205</w:t>
      </w:r>
      <w:r>
        <w:rPr>
          <w:noProof/>
        </w:rPr>
        <w:fldChar w:fldCharType="end"/>
      </w:r>
    </w:p>
    <w:p w14:paraId="185489B1" w14:textId="3FA7E13E"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Delay profiles</w:t>
      </w:r>
      <w:r>
        <w:rPr>
          <w:noProof/>
        </w:rPr>
        <w:tab/>
      </w:r>
      <w:r>
        <w:rPr>
          <w:noProof/>
        </w:rPr>
        <w:fldChar w:fldCharType="begin"/>
      </w:r>
      <w:r>
        <w:rPr>
          <w:noProof/>
        </w:rPr>
        <w:instrText xml:space="preserve"> PAGEREF _Toc187261729 \h </w:instrText>
      </w:r>
      <w:r>
        <w:rPr>
          <w:noProof/>
        </w:rPr>
      </w:r>
      <w:r>
        <w:rPr>
          <w:noProof/>
        </w:rPr>
        <w:fldChar w:fldCharType="separate"/>
      </w:r>
      <w:r>
        <w:rPr>
          <w:noProof/>
        </w:rPr>
        <w:t>205</w:t>
      </w:r>
      <w:r>
        <w:rPr>
          <w:noProof/>
        </w:rPr>
        <w:fldChar w:fldCharType="end"/>
      </w:r>
    </w:p>
    <w:p w14:paraId="7E330D76" w14:textId="3E8227E5"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_Toc187261730 \h </w:instrText>
      </w:r>
      <w:r>
        <w:rPr>
          <w:noProof/>
        </w:rPr>
      </w:r>
      <w:r>
        <w:rPr>
          <w:noProof/>
        </w:rPr>
        <w:fldChar w:fldCharType="separate"/>
      </w:r>
      <w:r>
        <w:rPr>
          <w:noProof/>
        </w:rPr>
        <w:t>205</w:t>
      </w:r>
      <w:r>
        <w:rPr>
          <w:noProof/>
        </w:rPr>
        <w:fldChar w:fldCharType="end"/>
      </w:r>
    </w:p>
    <w:p w14:paraId="0798509F" w14:textId="0AFAE41B"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Delay profiles for FR1</w:t>
      </w:r>
      <w:r>
        <w:rPr>
          <w:noProof/>
        </w:rPr>
        <w:tab/>
      </w:r>
      <w:r>
        <w:rPr>
          <w:noProof/>
        </w:rPr>
        <w:fldChar w:fldCharType="begin"/>
      </w:r>
      <w:r>
        <w:rPr>
          <w:noProof/>
        </w:rPr>
        <w:instrText xml:space="preserve"> PAGEREF _Toc187261731 \h </w:instrText>
      </w:r>
      <w:r>
        <w:rPr>
          <w:noProof/>
        </w:rPr>
      </w:r>
      <w:r>
        <w:rPr>
          <w:noProof/>
        </w:rPr>
        <w:fldChar w:fldCharType="separate"/>
      </w:r>
      <w:r>
        <w:rPr>
          <w:noProof/>
        </w:rPr>
        <w:t>207</w:t>
      </w:r>
      <w:r>
        <w:rPr>
          <w:noProof/>
        </w:rPr>
        <w:fldChar w:fldCharType="end"/>
      </w:r>
    </w:p>
    <w:p w14:paraId="795994D6" w14:textId="3A8BF7EA"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Combinations of channel model parameters</w:t>
      </w:r>
      <w:r>
        <w:rPr>
          <w:noProof/>
        </w:rPr>
        <w:tab/>
      </w:r>
      <w:r>
        <w:rPr>
          <w:noProof/>
        </w:rPr>
        <w:fldChar w:fldCharType="begin"/>
      </w:r>
      <w:r>
        <w:rPr>
          <w:noProof/>
        </w:rPr>
        <w:instrText xml:space="preserve"> PAGEREF _Toc187261732 \h </w:instrText>
      </w:r>
      <w:r>
        <w:rPr>
          <w:noProof/>
        </w:rPr>
      </w:r>
      <w:r>
        <w:rPr>
          <w:noProof/>
        </w:rPr>
        <w:fldChar w:fldCharType="separate"/>
      </w:r>
      <w:r>
        <w:rPr>
          <w:noProof/>
        </w:rPr>
        <w:t>208</w:t>
      </w:r>
      <w:r>
        <w:rPr>
          <w:noProof/>
        </w:rPr>
        <w:fldChar w:fldCharType="end"/>
      </w:r>
    </w:p>
    <w:p w14:paraId="7CAFD4F8" w14:textId="3A417CCB"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MIMO channel correlation matrices</w:t>
      </w:r>
      <w:r>
        <w:rPr>
          <w:noProof/>
        </w:rPr>
        <w:tab/>
      </w:r>
      <w:r>
        <w:rPr>
          <w:noProof/>
        </w:rPr>
        <w:fldChar w:fldCharType="begin"/>
      </w:r>
      <w:r>
        <w:rPr>
          <w:noProof/>
        </w:rPr>
        <w:instrText xml:space="preserve"> PAGEREF _Toc187261733 \h </w:instrText>
      </w:r>
      <w:r>
        <w:rPr>
          <w:noProof/>
        </w:rPr>
      </w:r>
      <w:r>
        <w:rPr>
          <w:noProof/>
        </w:rPr>
        <w:fldChar w:fldCharType="separate"/>
      </w:r>
      <w:r>
        <w:rPr>
          <w:noProof/>
        </w:rPr>
        <w:t>208</w:t>
      </w:r>
      <w:r>
        <w:rPr>
          <w:noProof/>
        </w:rPr>
        <w:fldChar w:fldCharType="end"/>
      </w:r>
    </w:p>
    <w:p w14:paraId="008A186C" w14:textId="7E575E7A"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_Toc187261734 \h </w:instrText>
      </w:r>
      <w:r>
        <w:rPr>
          <w:noProof/>
        </w:rPr>
      </w:r>
      <w:r>
        <w:rPr>
          <w:noProof/>
        </w:rPr>
        <w:fldChar w:fldCharType="separate"/>
      </w:r>
      <w:r>
        <w:rPr>
          <w:noProof/>
        </w:rPr>
        <w:t>208</w:t>
      </w:r>
      <w:r>
        <w:rPr>
          <w:noProof/>
        </w:rPr>
        <w:fldChar w:fldCharType="end"/>
      </w:r>
    </w:p>
    <w:p w14:paraId="4CD7911E" w14:textId="252A3DF8"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MIMO correlation matrices using Uniform Linear Array</w:t>
      </w:r>
      <w:r>
        <w:rPr>
          <w:noProof/>
        </w:rPr>
        <w:tab/>
      </w:r>
      <w:r>
        <w:rPr>
          <w:noProof/>
        </w:rPr>
        <w:fldChar w:fldCharType="begin"/>
      </w:r>
      <w:r>
        <w:rPr>
          <w:noProof/>
        </w:rPr>
        <w:instrText xml:space="preserve"> PAGEREF _Toc187261735 \h </w:instrText>
      </w:r>
      <w:r>
        <w:rPr>
          <w:noProof/>
        </w:rPr>
      </w:r>
      <w:r>
        <w:rPr>
          <w:noProof/>
        </w:rPr>
        <w:fldChar w:fldCharType="separate"/>
      </w:r>
      <w:r>
        <w:rPr>
          <w:noProof/>
        </w:rPr>
        <w:t>208</w:t>
      </w:r>
      <w:r>
        <w:rPr>
          <w:noProof/>
        </w:rPr>
        <w:fldChar w:fldCharType="end"/>
      </w:r>
    </w:p>
    <w:p w14:paraId="04E71A59" w14:textId="3662D7E4"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ko-KR"/>
        </w:rPr>
        <w:t>F.2.4.2.1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ko-KR"/>
        </w:rPr>
        <w:t>General</w:t>
      </w:r>
      <w:r>
        <w:rPr>
          <w:noProof/>
        </w:rPr>
        <w:tab/>
      </w:r>
      <w:r>
        <w:rPr>
          <w:noProof/>
        </w:rPr>
        <w:fldChar w:fldCharType="begin"/>
      </w:r>
      <w:r>
        <w:rPr>
          <w:noProof/>
        </w:rPr>
        <w:instrText xml:space="preserve"> PAGEREF _Toc187261736 \h </w:instrText>
      </w:r>
      <w:r>
        <w:rPr>
          <w:noProof/>
        </w:rPr>
      </w:r>
      <w:r>
        <w:rPr>
          <w:noProof/>
        </w:rPr>
        <w:fldChar w:fldCharType="separate"/>
      </w:r>
      <w:r>
        <w:rPr>
          <w:noProof/>
        </w:rPr>
        <w:t>208</w:t>
      </w:r>
      <w:r>
        <w:rPr>
          <w:noProof/>
        </w:rPr>
        <w:fldChar w:fldCharType="end"/>
      </w:r>
    </w:p>
    <w:p w14:paraId="30EA7D3C" w14:textId="0E71B5F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ko-KR"/>
        </w:rPr>
        <w:t>F.2.4.2.2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ko-KR"/>
        </w:rPr>
        <w:t>Definition of MIMO correlation matrices</w:t>
      </w:r>
      <w:r>
        <w:rPr>
          <w:noProof/>
        </w:rPr>
        <w:tab/>
      </w:r>
      <w:r>
        <w:rPr>
          <w:noProof/>
        </w:rPr>
        <w:fldChar w:fldCharType="begin"/>
      </w:r>
      <w:r>
        <w:rPr>
          <w:noProof/>
        </w:rPr>
        <w:instrText xml:space="preserve"> PAGEREF _Toc187261737 \h </w:instrText>
      </w:r>
      <w:r>
        <w:rPr>
          <w:noProof/>
        </w:rPr>
      </w:r>
      <w:r>
        <w:rPr>
          <w:noProof/>
        </w:rPr>
        <w:fldChar w:fldCharType="separate"/>
      </w:r>
      <w:r>
        <w:rPr>
          <w:noProof/>
        </w:rPr>
        <w:t>208</w:t>
      </w:r>
      <w:r>
        <w:rPr>
          <w:noProof/>
        </w:rPr>
        <w:fldChar w:fldCharType="end"/>
      </w:r>
    </w:p>
    <w:p w14:paraId="2ED3236A" w14:textId="7855FA9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ko-KR"/>
        </w:rPr>
        <w:t>F.2.4.2.3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ko-KR"/>
        </w:rPr>
        <w:t>MIMO correlation matrices at high, medium and low level</w:t>
      </w:r>
      <w:r>
        <w:rPr>
          <w:noProof/>
        </w:rPr>
        <w:tab/>
      </w:r>
      <w:r>
        <w:rPr>
          <w:noProof/>
        </w:rPr>
        <w:fldChar w:fldCharType="begin"/>
      </w:r>
      <w:r>
        <w:rPr>
          <w:noProof/>
        </w:rPr>
        <w:instrText xml:space="preserve"> PAGEREF _Toc187261738 \h </w:instrText>
      </w:r>
      <w:r>
        <w:rPr>
          <w:noProof/>
        </w:rPr>
      </w:r>
      <w:r>
        <w:rPr>
          <w:noProof/>
        </w:rPr>
        <w:fldChar w:fldCharType="separate"/>
      </w:r>
      <w:r>
        <w:rPr>
          <w:noProof/>
        </w:rPr>
        <w:t>210</w:t>
      </w:r>
      <w:r>
        <w:rPr>
          <w:noProof/>
        </w:rPr>
        <w:fldChar w:fldCharType="end"/>
      </w:r>
    </w:p>
    <w:p w14:paraId="75027152" w14:textId="5603D8B9"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F.2.4.3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Multi-antenna channel models using cross polarized antennas</w:t>
      </w:r>
      <w:r>
        <w:rPr>
          <w:noProof/>
        </w:rPr>
        <w:tab/>
      </w:r>
      <w:r>
        <w:rPr>
          <w:noProof/>
        </w:rPr>
        <w:fldChar w:fldCharType="begin"/>
      </w:r>
      <w:r>
        <w:rPr>
          <w:noProof/>
        </w:rPr>
        <w:instrText xml:space="preserve"> PAGEREF _Toc187261739 \h </w:instrText>
      </w:r>
      <w:r>
        <w:rPr>
          <w:noProof/>
        </w:rPr>
      </w:r>
      <w:r>
        <w:rPr>
          <w:noProof/>
        </w:rPr>
        <w:fldChar w:fldCharType="separate"/>
      </w:r>
      <w:r>
        <w:rPr>
          <w:noProof/>
        </w:rPr>
        <w:t>212</w:t>
      </w:r>
      <w:r>
        <w:rPr>
          <w:noProof/>
        </w:rPr>
        <w:fldChar w:fldCharType="end"/>
      </w:r>
    </w:p>
    <w:p w14:paraId="79C2527E" w14:textId="1A7BE46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F.2.4.3.1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_Toc187261740 \h </w:instrText>
      </w:r>
      <w:r>
        <w:rPr>
          <w:noProof/>
        </w:rPr>
      </w:r>
      <w:r>
        <w:rPr>
          <w:noProof/>
        </w:rPr>
        <w:fldChar w:fldCharType="separate"/>
      </w:r>
      <w:r>
        <w:rPr>
          <w:noProof/>
        </w:rPr>
        <w:t>212</w:t>
      </w:r>
      <w:r>
        <w:rPr>
          <w:noProof/>
        </w:rPr>
        <w:fldChar w:fldCharType="end"/>
      </w:r>
    </w:p>
    <w:p w14:paraId="2EE3A7C8" w14:textId="6913D61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F.2.4.3.2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of MIMO correlation matrices using cross polarized antennas</w:t>
      </w:r>
      <w:r>
        <w:rPr>
          <w:noProof/>
        </w:rPr>
        <w:tab/>
      </w:r>
      <w:r>
        <w:rPr>
          <w:noProof/>
        </w:rPr>
        <w:fldChar w:fldCharType="begin"/>
      </w:r>
      <w:r>
        <w:rPr>
          <w:noProof/>
        </w:rPr>
        <w:instrText xml:space="preserve"> PAGEREF _Toc187261741 \h </w:instrText>
      </w:r>
      <w:r>
        <w:rPr>
          <w:noProof/>
        </w:rPr>
      </w:r>
      <w:r>
        <w:rPr>
          <w:noProof/>
        </w:rPr>
        <w:fldChar w:fldCharType="separate"/>
      </w:r>
      <w:r>
        <w:rPr>
          <w:noProof/>
        </w:rPr>
        <w:t>212</w:t>
      </w:r>
      <w:r>
        <w:rPr>
          <w:noProof/>
        </w:rPr>
        <w:fldChar w:fldCharType="end"/>
      </w:r>
    </w:p>
    <w:p w14:paraId="6EA86ECF" w14:textId="1CBFC31E"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ko-KR"/>
        </w:rPr>
        <w:t>F.2.4.3.3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ko-KR"/>
        </w:rPr>
        <w:t>Spatial correlation matrices at UE/IAB-MT and IAB-DU/gNB sides</w:t>
      </w:r>
      <w:r>
        <w:rPr>
          <w:noProof/>
        </w:rPr>
        <w:tab/>
      </w:r>
      <w:r>
        <w:rPr>
          <w:noProof/>
        </w:rPr>
        <w:fldChar w:fldCharType="begin"/>
      </w:r>
      <w:r>
        <w:rPr>
          <w:noProof/>
        </w:rPr>
        <w:instrText xml:space="preserve"> PAGEREF _Toc187261742 \h </w:instrText>
      </w:r>
      <w:r>
        <w:rPr>
          <w:noProof/>
        </w:rPr>
      </w:r>
      <w:r>
        <w:rPr>
          <w:noProof/>
        </w:rPr>
        <w:fldChar w:fldCharType="separate"/>
      </w:r>
      <w:r>
        <w:rPr>
          <w:noProof/>
        </w:rPr>
        <w:t>213</w:t>
      </w:r>
      <w:r>
        <w:rPr>
          <w:noProof/>
        </w:rPr>
        <w:fldChar w:fldCharType="end"/>
      </w:r>
    </w:p>
    <w:p w14:paraId="4EAFDC28" w14:textId="50EC8B86"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F.2.4.3.3.1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Spatial correlation matrices at IAB-MT/UE side</w:t>
      </w:r>
      <w:r>
        <w:rPr>
          <w:noProof/>
        </w:rPr>
        <w:tab/>
      </w:r>
      <w:r>
        <w:rPr>
          <w:noProof/>
        </w:rPr>
        <w:fldChar w:fldCharType="begin"/>
      </w:r>
      <w:r>
        <w:rPr>
          <w:noProof/>
        </w:rPr>
        <w:instrText xml:space="preserve"> PAGEREF _Toc187261743 \h </w:instrText>
      </w:r>
      <w:r>
        <w:rPr>
          <w:noProof/>
        </w:rPr>
      </w:r>
      <w:r>
        <w:rPr>
          <w:noProof/>
        </w:rPr>
        <w:fldChar w:fldCharType="separate"/>
      </w:r>
      <w:r>
        <w:rPr>
          <w:noProof/>
        </w:rPr>
        <w:t>213</w:t>
      </w:r>
      <w:r>
        <w:rPr>
          <w:noProof/>
        </w:rPr>
        <w:fldChar w:fldCharType="end"/>
      </w:r>
    </w:p>
    <w:p w14:paraId="4B9DC62B" w14:textId="755ED993"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F.2.4.3.3.2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Spatial correlation matrices at IAB-DU/gNB side</w:t>
      </w:r>
      <w:r>
        <w:rPr>
          <w:noProof/>
        </w:rPr>
        <w:tab/>
      </w:r>
      <w:r>
        <w:rPr>
          <w:noProof/>
        </w:rPr>
        <w:fldChar w:fldCharType="begin"/>
      </w:r>
      <w:r>
        <w:rPr>
          <w:noProof/>
        </w:rPr>
        <w:instrText xml:space="preserve"> PAGEREF _Toc187261744 \h </w:instrText>
      </w:r>
      <w:r>
        <w:rPr>
          <w:noProof/>
        </w:rPr>
      </w:r>
      <w:r>
        <w:rPr>
          <w:noProof/>
        </w:rPr>
        <w:fldChar w:fldCharType="separate"/>
      </w:r>
      <w:r>
        <w:rPr>
          <w:noProof/>
        </w:rPr>
        <w:t>213</w:t>
      </w:r>
      <w:r>
        <w:rPr>
          <w:noProof/>
        </w:rPr>
        <w:fldChar w:fldCharType="end"/>
      </w:r>
    </w:p>
    <w:p w14:paraId="7EC83F14" w14:textId="46EB33AB"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ko-KR"/>
        </w:rPr>
        <w:t>F.2.4.3.4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ko-KR"/>
        </w:rPr>
        <w:t>MIMO correlation matrices using cross polarized antennas</w:t>
      </w:r>
      <w:r>
        <w:rPr>
          <w:noProof/>
        </w:rPr>
        <w:tab/>
      </w:r>
      <w:r>
        <w:rPr>
          <w:noProof/>
        </w:rPr>
        <w:fldChar w:fldCharType="begin"/>
      </w:r>
      <w:r>
        <w:rPr>
          <w:noProof/>
        </w:rPr>
        <w:instrText xml:space="preserve"> PAGEREF _Toc187261745 \h </w:instrText>
      </w:r>
      <w:r>
        <w:rPr>
          <w:noProof/>
        </w:rPr>
      </w:r>
      <w:r>
        <w:rPr>
          <w:noProof/>
        </w:rPr>
        <w:fldChar w:fldCharType="separate"/>
      </w:r>
      <w:r>
        <w:rPr>
          <w:noProof/>
        </w:rPr>
        <w:t>213</w:t>
      </w:r>
      <w:r>
        <w:rPr>
          <w:noProof/>
        </w:rPr>
        <w:fldChar w:fldCharType="end"/>
      </w:r>
    </w:p>
    <w:p w14:paraId="6328CBD6" w14:textId="186B2AD0"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F.2.4.3.5</w:t>
      </w:r>
      <w:r>
        <w:rPr>
          <w:rFonts w:asciiTheme="minorHAnsi" w:eastAsiaTheme="minorEastAsia" w:hAnsiTheme="minorHAnsi" w:cstheme="minorBidi"/>
          <w:noProof/>
          <w:kern w:val="2"/>
          <w:sz w:val="24"/>
          <w:szCs w:val="24"/>
          <w:lang w:eastAsia="en-GB"/>
          <w14:ligatures w14:val="standardContextual"/>
        </w:rPr>
        <w:tab/>
      </w:r>
      <w:r>
        <w:rPr>
          <w:noProof/>
        </w:rPr>
        <w:t>Beam steering approach</w:t>
      </w:r>
      <w:r>
        <w:rPr>
          <w:noProof/>
        </w:rPr>
        <w:tab/>
      </w:r>
      <w:r>
        <w:rPr>
          <w:noProof/>
        </w:rPr>
        <w:fldChar w:fldCharType="begin"/>
      </w:r>
      <w:r>
        <w:rPr>
          <w:noProof/>
        </w:rPr>
        <w:instrText xml:space="preserve"> PAGEREF _Toc187261746 \h </w:instrText>
      </w:r>
      <w:r>
        <w:rPr>
          <w:noProof/>
        </w:rPr>
      </w:r>
      <w:r>
        <w:rPr>
          <w:noProof/>
        </w:rPr>
        <w:fldChar w:fldCharType="separate"/>
      </w:r>
      <w:r>
        <w:rPr>
          <w:noProof/>
        </w:rPr>
        <w:t>214</w:t>
      </w:r>
      <w:r>
        <w:rPr>
          <w:noProof/>
        </w:rPr>
        <w:fldChar w:fldCharType="end"/>
      </w:r>
    </w:p>
    <w:p w14:paraId="2F20CE66" w14:textId="7FA63498" w:rsidR="00D4363D" w:rsidRDefault="00D4363D">
      <w:pPr>
        <w:pStyle w:val="TOC8"/>
        <w:rPr>
          <w:rFonts w:asciiTheme="minorHAnsi" w:eastAsiaTheme="minorEastAsia" w:hAnsiTheme="minorHAnsi" w:cstheme="minorBidi"/>
          <w:b w:val="0"/>
          <w:noProof/>
          <w:kern w:val="2"/>
          <w:sz w:val="24"/>
          <w:szCs w:val="24"/>
          <w:lang w:eastAsia="en-GB"/>
          <w14:ligatures w14:val="standardContextual"/>
        </w:rPr>
      </w:pPr>
      <w:r w:rsidRPr="00342657">
        <w:rPr>
          <w:rFonts w:eastAsiaTheme="minorEastAsia"/>
          <w:noProof/>
        </w:rPr>
        <w:t>Annex G (normative): In-channel TX tests</w:t>
      </w:r>
      <w:r w:rsidRPr="00342657">
        <w:rPr>
          <w:rFonts w:eastAsia="SimSun"/>
          <w:noProof/>
          <w:lang w:eastAsia="zh-CN"/>
        </w:rPr>
        <w:t xml:space="preserve"> for IAB-DU</w:t>
      </w:r>
      <w:r>
        <w:rPr>
          <w:noProof/>
        </w:rPr>
        <w:tab/>
      </w:r>
      <w:r>
        <w:rPr>
          <w:noProof/>
        </w:rPr>
        <w:fldChar w:fldCharType="begin"/>
      </w:r>
      <w:r>
        <w:rPr>
          <w:noProof/>
        </w:rPr>
        <w:instrText xml:space="preserve"> PAGEREF _Toc187261747 \h </w:instrText>
      </w:r>
      <w:r>
        <w:rPr>
          <w:noProof/>
        </w:rPr>
      </w:r>
      <w:r>
        <w:rPr>
          <w:noProof/>
        </w:rPr>
        <w:fldChar w:fldCharType="separate"/>
      </w:r>
      <w:r>
        <w:rPr>
          <w:noProof/>
        </w:rPr>
        <w:t>216</w:t>
      </w:r>
      <w:r>
        <w:rPr>
          <w:noProof/>
        </w:rPr>
        <w:fldChar w:fldCharType="end"/>
      </w:r>
    </w:p>
    <w:p w14:paraId="189AE9FC" w14:textId="5733F3C9" w:rsidR="00D4363D" w:rsidRDefault="00D4363D">
      <w:pPr>
        <w:pStyle w:val="TOC8"/>
        <w:rPr>
          <w:rFonts w:asciiTheme="minorHAnsi" w:eastAsiaTheme="minorEastAsia" w:hAnsiTheme="minorHAnsi" w:cstheme="minorBidi"/>
          <w:b w:val="0"/>
          <w:noProof/>
          <w:kern w:val="2"/>
          <w:sz w:val="24"/>
          <w:szCs w:val="24"/>
          <w:lang w:eastAsia="en-GB"/>
          <w14:ligatures w14:val="standardContextual"/>
        </w:rPr>
      </w:pPr>
      <w:r w:rsidRPr="00342657">
        <w:rPr>
          <w:rFonts w:eastAsiaTheme="minorEastAsia"/>
          <w:noProof/>
        </w:rPr>
        <w:t xml:space="preserve">Annex </w:t>
      </w:r>
      <w:r w:rsidRPr="00342657">
        <w:rPr>
          <w:rFonts w:eastAsia="SimSun"/>
          <w:noProof/>
          <w:lang w:eastAsia="zh-CN"/>
        </w:rPr>
        <w:t>H</w:t>
      </w:r>
      <w:r w:rsidRPr="00342657">
        <w:rPr>
          <w:rFonts w:eastAsiaTheme="minorEastAsia"/>
          <w:noProof/>
        </w:rPr>
        <w:t xml:space="preserve"> (normative): In-channel TX tests</w:t>
      </w:r>
      <w:r w:rsidRPr="00342657">
        <w:rPr>
          <w:rFonts w:eastAsia="SimSun"/>
          <w:noProof/>
          <w:lang w:eastAsia="zh-CN"/>
        </w:rPr>
        <w:t xml:space="preserve"> for IAB-MT</w:t>
      </w:r>
      <w:r>
        <w:rPr>
          <w:noProof/>
        </w:rPr>
        <w:tab/>
      </w:r>
      <w:r>
        <w:rPr>
          <w:noProof/>
        </w:rPr>
        <w:fldChar w:fldCharType="begin"/>
      </w:r>
      <w:r>
        <w:rPr>
          <w:noProof/>
        </w:rPr>
        <w:instrText xml:space="preserve"> PAGEREF _Toc187261748 \h </w:instrText>
      </w:r>
      <w:r>
        <w:rPr>
          <w:noProof/>
        </w:rPr>
      </w:r>
      <w:r>
        <w:rPr>
          <w:noProof/>
        </w:rPr>
        <w:fldChar w:fldCharType="separate"/>
      </w:r>
      <w:r>
        <w:rPr>
          <w:noProof/>
        </w:rPr>
        <w:t>217</w:t>
      </w:r>
      <w:r>
        <w:rPr>
          <w:noProof/>
        </w:rPr>
        <w:fldChar w:fldCharType="end"/>
      </w:r>
    </w:p>
    <w:p w14:paraId="0A0F349A" w14:textId="5DB1A3C1"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w:t>
      </w:r>
      <w:r w:rsidRPr="00342657">
        <w:rPr>
          <w:rFonts w:eastAsiaTheme="minorEastAsia"/>
          <w:noProof/>
          <w:lang w:eastAsia="zh-CN"/>
        </w:rPr>
        <w:t>0</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zh-CN"/>
        </w:rPr>
        <w:t>Applicability</w:t>
      </w:r>
      <w:r>
        <w:rPr>
          <w:noProof/>
        </w:rPr>
        <w:tab/>
      </w:r>
      <w:r>
        <w:rPr>
          <w:noProof/>
        </w:rPr>
        <w:fldChar w:fldCharType="begin"/>
      </w:r>
      <w:r>
        <w:rPr>
          <w:noProof/>
        </w:rPr>
        <w:instrText xml:space="preserve"> PAGEREF _Toc187261749 \h </w:instrText>
      </w:r>
      <w:r>
        <w:rPr>
          <w:noProof/>
        </w:rPr>
      </w:r>
      <w:r>
        <w:rPr>
          <w:noProof/>
        </w:rPr>
        <w:fldChar w:fldCharType="separate"/>
      </w:r>
      <w:r>
        <w:rPr>
          <w:noProof/>
        </w:rPr>
        <w:t>217</w:t>
      </w:r>
      <w:r>
        <w:rPr>
          <w:noProof/>
        </w:rPr>
        <w:fldChar w:fldCharType="end"/>
      </w:r>
    </w:p>
    <w:p w14:paraId="0461B970" w14:textId="683EF3F6"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_Toc187261750 \h </w:instrText>
      </w:r>
      <w:r>
        <w:rPr>
          <w:noProof/>
        </w:rPr>
      </w:r>
      <w:r>
        <w:rPr>
          <w:noProof/>
        </w:rPr>
        <w:fldChar w:fldCharType="separate"/>
      </w:r>
      <w:r>
        <w:rPr>
          <w:noProof/>
        </w:rPr>
        <w:t>217</w:t>
      </w:r>
      <w:r>
        <w:rPr>
          <w:noProof/>
        </w:rPr>
        <w:fldChar w:fldCharType="end"/>
      </w:r>
    </w:p>
    <w:p w14:paraId="3413A7B9" w14:textId="6B0EE9C6"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Basic principles</w:t>
      </w:r>
      <w:r>
        <w:rPr>
          <w:noProof/>
        </w:rPr>
        <w:tab/>
      </w:r>
      <w:r>
        <w:rPr>
          <w:noProof/>
        </w:rPr>
        <w:fldChar w:fldCharType="begin"/>
      </w:r>
      <w:r>
        <w:rPr>
          <w:noProof/>
        </w:rPr>
        <w:instrText xml:space="preserve"> PAGEREF _Toc187261751 \h </w:instrText>
      </w:r>
      <w:r>
        <w:rPr>
          <w:noProof/>
        </w:rPr>
      </w:r>
      <w:r>
        <w:rPr>
          <w:noProof/>
        </w:rPr>
        <w:fldChar w:fldCharType="separate"/>
      </w:r>
      <w:r>
        <w:rPr>
          <w:noProof/>
        </w:rPr>
        <w:t>217</w:t>
      </w:r>
      <w:r>
        <w:rPr>
          <w:noProof/>
        </w:rPr>
        <w:fldChar w:fldCharType="end"/>
      </w:r>
    </w:p>
    <w:p w14:paraId="71163A39" w14:textId="461EC611"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Output signal of the TX under test</w:t>
      </w:r>
      <w:r>
        <w:rPr>
          <w:noProof/>
        </w:rPr>
        <w:tab/>
      </w:r>
      <w:r>
        <w:rPr>
          <w:noProof/>
        </w:rPr>
        <w:fldChar w:fldCharType="begin"/>
      </w:r>
      <w:r>
        <w:rPr>
          <w:noProof/>
        </w:rPr>
        <w:instrText xml:space="preserve"> PAGEREF _Toc187261752 \h </w:instrText>
      </w:r>
      <w:r>
        <w:rPr>
          <w:noProof/>
        </w:rPr>
      </w:r>
      <w:r>
        <w:rPr>
          <w:noProof/>
        </w:rPr>
        <w:fldChar w:fldCharType="separate"/>
      </w:r>
      <w:r>
        <w:rPr>
          <w:noProof/>
        </w:rPr>
        <w:t>217</w:t>
      </w:r>
      <w:r>
        <w:rPr>
          <w:noProof/>
        </w:rPr>
        <w:fldChar w:fldCharType="end"/>
      </w:r>
    </w:p>
    <w:p w14:paraId="7CC48AA0" w14:textId="70C2551B"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Ideal signal</w:t>
      </w:r>
      <w:r>
        <w:rPr>
          <w:noProof/>
        </w:rPr>
        <w:tab/>
      </w:r>
      <w:r>
        <w:rPr>
          <w:noProof/>
        </w:rPr>
        <w:fldChar w:fldCharType="begin"/>
      </w:r>
      <w:r>
        <w:rPr>
          <w:noProof/>
        </w:rPr>
        <w:instrText xml:space="preserve"> PAGEREF _Toc187261753 \h </w:instrText>
      </w:r>
      <w:r>
        <w:rPr>
          <w:noProof/>
        </w:rPr>
      </w:r>
      <w:r>
        <w:rPr>
          <w:noProof/>
        </w:rPr>
        <w:fldChar w:fldCharType="separate"/>
      </w:r>
      <w:r>
        <w:rPr>
          <w:noProof/>
        </w:rPr>
        <w:t>217</w:t>
      </w:r>
      <w:r>
        <w:rPr>
          <w:noProof/>
        </w:rPr>
        <w:fldChar w:fldCharType="end"/>
      </w:r>
    </w:p>
    <w:p w14:paraId="1B0707F3" w14:textId="7828CF62"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Measurement results</w:t>
      </w:r>
      <w:r>
        <w:rPr>
          <w:noProof/>
        </w:rPr>
        <w:tab/>
      </w:r>
      <w:r>
        <w:rPr>
          <w:noProof/>
        </w:rPr>
        <w:fldChar w:fldCharType="begin"/>
      </w:r>
      <w:r>
        <w:rPr>
          <w:noProof/>
        </w:rPr>
        <w:instrText xml:space="preserve"> PAGEREF _Toc187261754 \h </w:instrText>
      </w:r>
      <w:r>
        <w:rPr>
          <w:noProof/>
        </w:rPr>
      </w:r>
      <w:r>
        <w:rPr>
          <w:noProof/>
        </w:rPr>
        <w:fldChar w:fldCharType="separate"/>
      </w:r>
      <w:r>
        <w:rPr>
          <w:noProof/>
        </w:rPr>
        <w:t>218</w:t>
      </w:r>
      <w:r>
        <w:rPr>
          <w:noProof/>
        </w:rPr>
        <w:fldChar w:fldCharType="end"/>
      </w:r>
    </w:p>
    <w:p w14:paraId="77C8B770" w14:textId="026B8F93"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Measurement points</w:t>
      </w:r>
      <w:r>
        <w:rPr>
          <w:noProof/>
        </w:rPr>
        <w:tab/>
      </w:r>
      <w:r>
        <w:rPr>
          <w:noProof/>
        </w:rPr>
        <w:fldChar w:fldCharType="begin"/>
      </w:r>
      <w:r>
        <w:rPr>
          <w:noProof/>
        </w:rPr>
        <w:instrText xml:space="preserve"> PAGEREF _Toc187261755 \h </w:instrText>
      </w:r>
      <w:r>
        <w:rPr>
          <w:noProof/>
        </w:rPr>
      </w:r>
      <w:r>
        <w:rPr>
          <w:noProof/>
        </w:rPr>
        <w:fldChar w:fldCharType="separate"/>
      </w:r>
      <w:r>
        <w:rPr>
          <w:noProof/>
        </w:rPr>
        <w:t>218</w:t>
      </w:r>
      <w:r>
        <w:rPr>
          <w:noProof/>
        </w:rPr>
        <w:fldChar w:fldCharType="end"/>
      </w:r>
    </w:p>
    <w:p w14:paraId="6A322C6F" w14:textId="52A89F0C"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Pre-FFT minimization process</w:t>
      </w:r>
      <w:r>
        <w:rPr>
          <w:noProof/>
        </w:rPr>
        <w:tab/>
      </w:r>
      <w:r>
        <w:rPr>
          <w:noProof/>
        </w:rPr>
        <w:fldChar w:fldCharType="begin"/>
      </w:r>
      <w:r>
        <w:rPr>
          <w:noProof/>
        </w:rPr>
        <w:instrText xml:space="preserve"> PAGEREF _Toc187261756 \h </w:instrText>
      </w:r>
      <w:r>
        <w:rPr>
          <w:noProof/>
        </w:rPr>
      </w:r>
      <w:r>
        <w:rPr>
          <w:noProof/>
        </w:rPr>
        <w:fldChar w:fldCharType="separate"/>
      </w:r>
      <w:r>
        <w:rPr>
          <w:noProof/>
        </w:rPr>
        <w:t>219</w:t>
      </w:r>
      <w:r>
        <w:rPr>
          <w:noProof/>
        </w:rPr>
        <w:fldChar w:fldCharType="end"/>
      </w:r>
    </w:p>
    <w:p w14:paraId="21DF9C22" w14:textId="65969D21"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Timing of the FFT window</w:t>
      </w:r>
      <w:r>
        <w:rPr>
          <w:noProof/>
        </w:rPr>
        <w:tab/>
      </w:r>
      <w:r>
        <w:rPr>
          <w:noProof/>
        </w:rPr>
        <w:fldChar w:fldCharType="begin"/>
      </w:r>
      <w:r>
        <w:rPr>
          <w:noProof/>
        </w:rPr>
        <w:instrText xml:space="preserve"> PAGEREF _Toc187261757 \h </w:instrText>
      </w:r>
      <w:r>
        <w:rPr>
          <w:noProof/>
        </w:rPr>
      </w:r>
      <w:r>
        <w:rPr>
          <w:noProof/>
        </w:rPr>
        <w:fldChar w:fldCharType="separate"/>
      </w:r>
      <w:r>
        <w:rPr>
          <w:noProof/>
        </w:rPr>
        <w:t>219</w:t>
      </w:r>
      <w:r>
        <w:rPr>
          <w:noProof/>
        </w:rPr>
        <w:fldChar w:fldCharType="end"/>
      </w:r>
    </w:p>
    <w:p w14:paraId="1A7576DB" w14:textId="27B98F50"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Resource element TX power</w:t>
      </w:r>
      <w:r>
        <w:rPr>
          <w:noProof/>
        </w:rPr>
        <w:tab/>
      </w:r>
      <w:r>
        <w:rPr>
          <w:noProof/>
        </w:rPr>
        <w:fldChar w:fldCharType="begin"/>
      </w:r>
      <w:r>
        <w:rPr>
          <w:noProof/>
        </w:rPr>
        <w:instrText xml:space="preserve"> PAGEREF _Toc187261758 \h </w:instrText>
      </w:r>
      <w:r>
        <w:rPr>
          <w:noProof/>
        </w:rPr>
      </w:r>
      <w:r>
        <w:rPr>
          <w:noProof/>
        </w:rPr>
        <w:fldChar w:fldCharType="separate"/>
      </w:r>
      <w:r>
        <w:rPr>
          <w:noProof/>
        </w:rPr>
        <w:t>220</w:t>
      </w:r>
      <w:r>
        <w:rPr>
          <w:noProof/>
        </w:rPr>
        <w:fldChar w:fldCharType="end"/>
      </w:r>
    </w:p>
    <w:p w14:paraId="275D735F" w14:textId="3B165507"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H.6</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Post-FFT equalisation</w:t>
      </w:r>
      <w:r>
        <w:rPr>
          <w:noProof/>
        </w:rPr>
        <w:tab/>
      </w:r>
      <w:r>
        <w:rPr>
          <w:noProof/>
        </w:rPr>
        <w:fldChar w:fldCharType="begin"/>
      </w:r>
      <w:r>
        <w:rPr>
          <w:noProof/>
        </w:rPr>
        <w:instrText xml:space="preserve"> PAGEREF _Toc187261759 \h </w:instrText>
      </w:r>
      <w:r>
        <w:rPr>
          <w:noProof/>
        </w:rPr>
      </w:r>
      <w:r>
        <w:rPr>
          <w:noProof/>
        </w:rPr>
        <w:fldChar w:fldCharType="separate"/>
      </w:r>
      <w:r>
        <w:rPr>
          <w:noProof/>
        </w:rPr>
        <w:t>221</w:t>
      </w:r>
      <w:r>
        <w:rPr>
          <w:noProof/>
        </w:rPr>
        <w:fldChar w:fldCharType="end"/>
      </w:r>
    </w:p>
    <w:p w14:paraId="471FC5C0" w14:textId="5C7E07C2"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H.7</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EVM</w:t>
      </w:r>
      <w:r>
        <w:rPr>
          <w:noProof/>
        </w:rPr>
        <w:tab/>
      </w:r>
      <w:r>
        <w:rPr>
          <w:noProof/>
        </w:rPr>
        <w:fldChar w:fldCharType="begin"/>
      </w:r>
      <w:r>
        <w:rPr>
          <w:noProof/>
        </w:rPr>
        <w:instrText xml:space="preserve"> PAGEREF _Toc187261760 \h </w:instrText>
      </w:r>
      <w:r>
        <w:rPr>
          <w:noProof/>
        </w:rPr>
      </w:r>
      <w:r>
        <w:rPr>
          <w:noProof/>
        </w:rPr>
        <w:fldChar w:fldCharType="separate"/>
      </w:r>
      <w:r>
        <w:rPr>
          <w:noProof/>
        </w:rPr>
        <w:t>222</w:t>
      </w:r>
      <w:r>
        <w:rPr>
          <w:noProof/>
        </w:rPr>
        <w:fldChar w:fldCharType="end"/>
      </w:r>
    </w:p>
    <w:p w14:paraId="28F2201B" w14:textId="1573D41D"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H.7.0</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_Toc187261761 \h </w:instrText>
      </w:r>
      <w:r>
        <w:rPr>
          <w:noProof/>
        </w:rPr>
      </w:r>
      <w:r>
        <w:rPr>
          <w:noProof/>
        </w:rPr>
        <w:fldChar w:fldCharType="separate"/>
      </w:r>
      <w:r>
        <w:rPr>
          <w:noProof/>
        </w:rPr>
        <w:t>222</w:t>
      </w:r>
      <w:r>
        <w:rPr>
          <w:noProof/>
        </w:rPr>
        <w:fldChar w:fldCharType="end"/>
      </w:r>
    </w:p>
    <w:p w14:paraId="6BC67EFA" w14:textId="4FC5FB65"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H.7.</w:t>
      </w:r>
      <w:r w:rsidRPr="00342657">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Averaged EVM (TDD)</w:t>
      </w:r>
      <w:r>
        <w:rPr>
          <w:noProof/>
        </w:rPr>
        <w:tab/>
      </w:r>
      <w:r>
        <w:rPr>
          <w:noProof/>
        </w:rPr>
        <w:fldChar w:fldCharType="begin"/>
      </w:r>
      <w:r>
        <w:rPr>
          <w:noProof/>
        </w:rPr>
        <w:instrText xml:space="preserve"> PAGEREF _Toc187261762 \h </w:instrText>
      </w:r>
      <w:r>
        <w:rPr>
          <w:noProof/>
        </w:rPr>
      </w:r>
      <w:r>
        <w:rPr>
          <w:noProof/>
        </w:rPr>
        <w:fldChar w:fldCharType="separate"/>
      </w:r>
      <w:r>
        <w:rPr>
          <w:noProof/>
        </w:rPr>
        <w:t>223</w:t>
      </w:r>
      <w:r>
        <w:rPr>
          <w:noProof/>
        </w:rPr>
        <w:fldChar w:fldCharType="end"/>
      </w:r>
    </w:p>
    <w:p w14:paraId="39022E7D" w14:textId="7AA827B1" w:rsidR="00D4363D" w:rsidRDefault="00D4363D">
      <w:pPr>
        <w:pStyle w:val="TOC8"/>
        <w:rPr>
          <w:rFonts w:asciiTheme="minorHAnsi" w:eastAsiaTheme="minorEastAsia" w:hAnsiTheme="minorHAnsi" w:cstheme="minorBidi"/>
          <w:b w:val="0"/>
          <w:noProof/>
          <w:kern w:val="2"/>
          <w:sz w:val="24"/>
          <w:szCs w:val="24"/>
          <w:lang w:eastAsia="en-GB"/>
          <w14:ligatures w14:val="standardContextual"/>
        </w:rPr>
      </w:pPr>
      <w:r w:rsidRPr="00342657">
        <w:rPr>
          <w:rFonts w:eastAsiaTheme="minorEastAsia"/>
          <w:noProof/>
        </w:rPr>
        <w:t>Annex I (informative): Change history</w:t>
      </w:r>
      <w:r>
        <w:rPr>
          <w:noProof/>
        </w:rPr>
        <w:tab/>
      </w:r>
      <w:r>
        <w:rPr>
          <w:noProof/>
        </w:rPr>
        <w:fldChar w:fldCharType="begin"/>
      </w:r>
      <w:r>
        <w:rPr>
          <w:noProof/>
        </w:rPr>
        <w:instrText xml:space="preserve"> PAGEREF _Toc187261763 \h </w:instrText>
      </w:r>
      <w:r>
        <w:rPr>
          <w:noProof/>
        </w:rPr>
      </w:r>
      <w:r>
        <w:rPr>
          <w:noProof/>
        </w:rPr>
        <w:fldChar w:fldCharType="separate"/>
      </w:r>
      <w:r>
        <w:rPr>
          <w:noProof/>
        </w:rPr>
        <w:t>224</w:t>
      </w:r>
      <w:r>
        <w:rPr>
          <w:noProof/>
        </w:rPr>
        <w:fldChar w:fldCharType="end"/>
      </w:r>
    </w:p>
    <w:p w14:paraId="2EBAC57E" w14:textId="23BE3A05" w:rsidR="00080512" w:rsidRPr="00BE5108" w:rsidRDefault="00D4363D">
      <w:pPr>
        <w:rPr>
          <w:rFonts w:eastAsiaTheme="minorEastAsia"/>
        </w:rPr>
      </w:pPr>
      <w:r>
        <w:rPr>
          <w:rFonts w:eastAsiaTheme="minorEastAsia"/>
          <w:noProof/>
          <w:sz w:val="22"/>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5" w:name="foreword"/>
      <w:bookmarkStart w:id="16" w:name="_Toc73962746"/>
      <w:bookmarkStart w:id="17" w:name="_Toc75259902"/>
      <w:bookmarkStart w:id="18" w:name="_Toc75275436"/>
      <w:bookmarkStart w:id="19" w:name="_Toc75275947"/>
      <w:bookmarkStart w:id="20" w:name="_Toc76541446"/>
      <w:bookmarkStart w:id="21" w:name="_Toc82437215"/>
      <w:bookmarkStart w:id="22" w:name="_Toc89944580"/>
      <w:bookmarkStart w:id="23" w:name="_Toc98753598"/>
      <w:bookmarkStart w:id="24" w:name="_Toc106179490"/>
      <w:bookmarkStart w:id="25" w:name="_Toc106180001"/>
      <w:bookmarkStart w:id="26" w:name="_Toc130395826"/>
      <w:bookmarkStart w:id="27" w:name="_Toc137555100"/>
      <w:bookmarkStart w:id="28" w:name="_Toc138856627"/>
      <w:bookmarkStart w:id="29" w:name="_Toc138860486"/>
      <w:bookmarkStart w:id="30" w:name="_Toc163217479"/>
      <w:bookmarkStart w:id="31" w:name="_Toc187261251"/>
      <w:bookmarkEnd w:id="15"/>
      <w:r w:rsidRPr="00BE5108">
        <w:rPr>
          <w:rFonts w:eastAsiaTheme="minorEastAsia"/>
        </w:rP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38367D60" w14:textId="77777777"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 xml:space="preserve">. </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32" w:name="spectype3"/>
      <w:r w:rsidRPr="00BE5108">
        <w:rPr>
          <w:rFonts w:eastAsiaTheme="minorEastAsia"/>
        </w:rPr>
        <w:t>Specification</w:t>
      </w:r>
      <w:bookmarkEnd w:id="32"/>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lastRenderedPageBreak/>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33" w:name="introduction"/>
      <w:bookmarkEnd w:id="33"/>
      <w:r w:rsidRPr="00BE5108">
        <w:rPr>
          <w:rFonts w:eastAsiaTheme="minorEastAsia"/>
        </w:rPr>
        <w:br w:type="page"/>
      </w:r>
      <w:bookmarkStart w:id="34" w:name="scope"/>
      <w:bookmarkStart w:id="35" w:name="_Toc73962747"/>
      <w:bookmarkStart w:id="36" w:name="_Toc75259903"/>
      <w:bookmarkStart w:id="37" w:name="_Toc75275437"/>
      <w:bookmarkStart w:id="38" w:name="_Toc75275948"/>
      <w:bookmarkStart w:id="39" w:name="_Toc76541447"/>
      <w:bookmarkStart w:id="40" w:name="_Toc82437216"/>
      <w:bookmarkStart w:id="41" w:name="_Toc89944581"/>
      <w:bookmarkStart w:id="42" w:name="_Toc98753599"/>
      <w:bookmarkStart w:id="43" w:name="_Toc106179491"/>
      <w:bookmarkStart w:id="44" w:name="_Toc106180002"/>
      <w:bookmarkStart w:id="45" w:name="_Toc130395827"/>
      <w:bookmarkStart w:id="46" w:name="_Toc137555101"/>
      <w:bookmarkStart w:id="47" w:name="_Toc138856628"/>
      <w:bookmarkStart w:id="48" w:name="_Toc138860487"/>
      <w:bookmarkStart w:id="49" w:name="_Toc163217480"/>
      <w:bookmarkStart w:id="50" w:name="_Toc187261252"/>
      <w:bookmarkEnd w:id="34"/>
      <w:r w:rsidR="00556F11" w:rsidRPr="00BE5108">
        <w:rPr>
          <w:rFonts w:eastAsiaTheme="minorEastAsia"/>
        </w:rPr>
        <w:lastRenderedPageBreak/>
        <w:t>1</w:t>
      </w:r>
      <w:r w:rsidR="00556F11" w:rsidRPr="00BE5108">
        <w:rPr>
          <w:rFonts w:eastAsiaTheme="minorEastAsia"/>
        </w:rPr>
        <w:tab/>
      </w:r>
      <w:r w:rsidRPr="00BE5108">
        <w:rPr>
          <w:rFonts w:eastAsiaTheme="minorEastAsia"/>
        </w:rPr>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51" w:name="references"/>
      <w:bookmarkEnd w:id="51"/>
    </w:p>
    <w:p w14:paraId="4BAC394F" w14:textId="5E024D59" w:rsidR="00080512" w:rsidRPr="00BE5108" w:rsidRDefault="00080512" w:rsidP="005219CB">
      <w:pPr>
        <w:pStyle w:val="Heading1"/>
        <w:rPr>
          <w:rFonts w:eastAsiaTheme="minorEastAsia"/>
        </w:rPr>
      </w:pPr>
      <w:bookmarkStart w:id="52" w:name="_Toc73962748"/>
      <w:bookmarkStart w:id="53" w:name="_Toc75259904"/>
      <w:bookmarkStart w:id="54" w:name="_Toc75275438"/>
      <w:bookmarkStart w:id="55" w:name="_Toc75275949"/>
      <w:bookmarkStart w:id="56" w:name="_Toc76541448"/>
      <w:bookmarkStart w:id="57" w:name="_Toc82437217"/>
      <w:bookmarkStart w:id="58" w:name="_Toc89944582"/>
      <w:bookmarkStart w:id="59" w:name="_Toc98753600"/>
      <w:bookmarkStart w:id="60" w:name="_Toc106179492"/>
      <w:bookmarkStart w:id="61" w:name="_Toc106180003"/>
      <w:bookmarkStart w:id="62" w:name="_Toc130395828"/>
      <w:bookmarkStart w:id="63" w:name="_Toc137555102"/>
      <w:bookmarkStart w:id="64" w:name="_Toc138856629"/>
      <w:bookmarkStart w:id="65" w:name="_Toc138860488"/>
      <w:bookmarkStart w:id="66" w:name="_Toc163217481"/>
      <w:bookmarkStart w:id="67" w:name="_Toc187261253"/>
      <w:r w:rsidRPr="00BE5108">
        <w:rPr>
          <w:rFonts w:eastAsiaTheme="minorEastAsia"/>
        </w:rPr>
        <w:t>2</w:t>
      </w:r>
      <w:r w:rsidR="005219CB" w:rsidRPr="00BE5108">
        <w:rPr>
          <w:rFonts w:eastAsiaTheme="minorEastAsia"/>
        </w:rPr>
        <w:tab/>
      </w:r>
      <w:r w:rsidRPr="00BE5108">
        <w:rPr>
          <w:rFonts w:eastAsiaTheme="minorEastAsia"/>
        </w:rPr>
        <w:t>References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lastRenderedPageBreak/>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68" w:name="definitions"/>
      <w:bookmarkStart w:id="69" w:name="_Toc73962749"/>
      <w:bookmarkStart w:id="70" w:name="_Toc75259905"/>
      <w:bookmarkStart w:id="71" w:name="_Toc75275439"/>
      <w:bookmarkStart w:id="72" w:name="_Toc75275950"/>
      <w:bookmarkStart w:id="73" w:name="_Toc76541449"/>
      <w:bookmarkStart w:id="74" w:name="_Toc82437218"/>
      <w:bookmarkStart w:id="75" w:name="_Toc89944583"/>
      <w:bookmarkStart w:id="76" w:name="_Toc98753601"/>
      <w:bookmarkStart w:id="77" w:name="_Toc106179493"/>
      <w:bookmarkStart w:id="78" w:name="_Toc106180004"/>
      <w:bookmarkStart w:id="79" w:name="_Toc130395829"/>
      <w:bookmarkStart w:id="80" w:name="_Toc137555103"/>
      <w:bookmarkStart w:id="81" w:name="_Toc138856630"/>
      <w:bookmarkStart w:id="82" w:name="_Toc138860489"/>
      <w:bookmarkStart w:id="83" w:name="_Toc163217482"/>
      <w:bookmarkStart w:id="84" w:name="_Toc187261254"/>
      <w:bookmarkEnd w:id="68"/>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420EF221" w14:textId="77777777" w:rsidR="00080512" w:rsidRPr="00BE5108" w:rsidRDefault="00080512">
      <w:pPr>
        <w:pStyle w:val="Heading2"/>
        <w:rPr>
          <w:rFonts w:eastAsiaTheme="minorEastAsia"/>
        </w:rPr>
      </w:pPr>
      <w:bookmarkStart w:id="85" w:name="_Toc73962750"/>
      <w:bookmarkStart w:id="86" w:name="_Toc75259906"/>
      <w:bookmarkStart w:id="87" w:name="_Toc75275440"/>
      <w:bookmarkStart w:id="88" w:name="_Toc75275951"/>
      <w:bookmarkStart w:id="89" w:name="_Toc76541450"/>
      <w:bookmarkStart w:id="90" w:name="_Toc82437219"/>
      <w:bookmarkStart w:id="91" w:name="_Toc89944584"/>
      <w:bookmarkStart w:id="92" w:name="_Toc98753602"/>
      <w:bookmarkStart w:id="93" w:name="_Toc106179494"/>
      <w:bookmarkStart w:id="94" w:name="_Toc106180005"/>
      <w:bookmarkStart w:id="95" w:name="_Toc130395830"/>
      <w:bookmarkStart w:id="96" w:name="_Toc137555104"/>
      <w:bookmarkStart w:id="97" w:name="_Toc138856631"/>
      <w:bookmarkStart w:id="98" w:name="_Toc138860490"/>
      <w:bookmarkStart w:id="99" w:name="_Toc163217483"/>
      <w:bookmarkStart w:id="100" w:name="_Toc187261255"/>
      <w:r w:rsidRPr="00BE5108">
        <w:rPr>
          <w:rFonts w:eastAsiaTheme="minorEastAsia"/>
        </w:rPr>
        <w:t>3.1</w:t>
      </w:r>
      <w:r w:rsidRPr="00BE5108">
        <w:rPr>
          <w:rFonts w:eastAsiaTheme="minorEastAsia"/>
        </w:rPr>
        <w:tab/>
      </w:r>
      <w:r w:rsidR="002B6339" w:rsidRPr="00BE5108">
        <w:rPr>
          <w:rFonts w:eastAsiaTheme="minorEastAsia"/>
        </w:rPr>
        <w:t>Terms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600BC29" w14:textId="77777777" w:rsidR="00325039" w:rsidRPr="00BE5108" w:rsidRDefault="00325039" w:rsidP="00325039">
      <w:pPr>
        <w:rPr>
          <w:rFonts w:eastAsiaTheme="minorEastAsia"/>
          <w:b/>
        </w:rPr>
      </w:pPr>
      <w:r w:rsidRPr="00BE5108">
        <w:rPr>
          <w:rFonts w:eastAsiaTheme="minorEastAsia"/>
          <w:b/>
          <w:bCs/>
        </w:rPr>
        <w:t xml:space="preserve">aggregated </w:t>
      </w:r>
      <w:r w:rsidRPr="00BE5108">
        <w:rPr>
          <w:rFonts w:eastAsiaTheme="minorEastAsia"/>
          <w:b/>
          <w:bCs/>
          <w:lang w:eastAsia="zh-CN"/>
        </w:rPr>
        <w:t>IAB</w:t>
      </w:r>
      <w:r w:rsidRPr="00BE5108">
        <w:rPr>
          <w:rFonts w:eastAsiaTheme="minorEastAsia" w:hint="eastAsia"/>
          <w:b/>
          <w:bCs/>
          <w:lang w:eastAsia="zh-CN"/>
        </w:rPr>
        <w:t xml:space="preserve"> </w:t>
      </w:r>
      <w:r w:rsidRPr="00BE5108">
        <w:rPr>
          <w:rFonts w:eastAsiaTheme="minorEastAsia"/>
          <w:b/>
          <w:bCs/>
        </w:rPr>
        <w:t>channel bandwidth:</w:t>
      </w:r>
      <w:r w:rsidRPr="00BE5108">
        <w:rPr>
          <w:rFonts w:eastAsiaTheme="minorEastAsia"/>
        </w:rPr>
        <w:t xml:space="preserve"> the RF bandwidth in which a IAB-DU or IAB-MT transmits and receives multiple contiguously aggregated carriers. The </w:t>
      </w:r>
      <w:r w:rsidRPr="00BE5108">
        <w:rPr>
          <w:rFonts w:eastAsiaTheme="minorEastAsia"/>
          <w:i/>
          <w:iCs/>
        </w:rPr>
        <w:t xml:space="preserve">aggregated </w:t>
      </w:r>
      <w:r w:rsidRPr="00BE5108">
        <w:rPr>
          <w:rFonts w:eastAsiaTheme="minorEastAsia"/>
          <w:i/>
          <w:iCs/>
          <w:lang w:eastAsia="zh-CN"/>
        </w:rPr>
        <w:t>IAB</w:t>
      </w:r>
      <w:r w:rsidRPr="00BE5108">
        <w:rPr>
          <w:rFonts w:eastAsiaTheme="minorEastAsia" w:hint="eastAsia"/>
          <w:i/>
          <w:iCs/>
          <w:lang w:eastAsia="zh-CN"/>
        </w:rPr>
        <w:t xml:space="preserve"> </w:t>
      </w:r>
      <w:r w:rsidRPr="00BE5108">
        <w:rPr>
          <w:rFonts w:eastAsiaTheme="minorEastAsia"/>
          <w:i/>
          <w:iCs/>
        </w:rPr>
        <w:t>channel bandwidth</w:t>
      </w:r>
      <w:r w:rsidRPr="00BE5108">
        <w:rPr>
          <w:rFonts w:eastAsiaTheme="minorEastAsia"/>
        </w:rPr>
        <w:t xml:space="preserve"> is measured in MHz</w:t>
      </w:r>
    </w:p>
    <w:p w14:paraId="653F2F28" w14:textId="20974FEB"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r w:rsidR="003333F9">
        <w:t xml:space="preserve"> </w:t>
      </w:r>
      <w:r w:rsidR="003333F9" w:rsidRPr="001300D7">
        <w:t>or to the</w:t>
      </w:r>
      <w:r w:rsidR="003333F9" w:rsidRPr="00C45F43">
        <w:rPr>
          <w:i/>
        </w:rPr>
        <w:t xml:space="preserve"> radiated interface boundary </w:t>
      </w:r>
      <w:r w:rsidR="003333F9" w:rsidRPr="001300D7">
        <w:t>for</w:t>
      </w:r>
      <w:r w:rsidR="003333F9" w:rsidRPr="00C45F43">
        <w:rPr>
          <w:i/>
        </w:rPr>
        <w:t xml:space="preserve"> IAB-MT type 1-O.</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lastRenderedPageBreak/>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1C134EB1" w14:textId="77777777" w:rsidR="00123C45" w:rsidRPr="00BE5108" w:rsidRDefault="00123C45" w:rsidP="00123C45">
      <w:pPr>
        <w:rPr>
          <w:rFonts w:eastAsiaTheme="minorEastAsia"/>
          <w:lang w:eastAsia="zh-CN"/>
        </w:rPr>
      </w:pPr>
      <w:r w:rsidRPr="00BE5108">
        <w:rPr>
          <w:rFonts w:eastAsiaTheme="minorEastAsia"/>
          <w:b/>
        </w:rPr>
        <w:t xml:space="preserve">IAB-MT RF Bandwidth edge: </w:t>
      </w:r>
      <w:r w:rsidRPr="00BE5108">
        <w:rPr>
          <w:rFonts w:eastAsiaTheme="minorEastAsia"/>
        </w:rPr>
        <w:t xml:space="preserve">frequency of one of the edges of the </w:t>
      </w:r>
      <w:r w:rsidRPr="00BE5108">
        <w:rPr>
          <w:rFonts w:eastAsiaTheme="minorEastAsia"/>
          <w:i/>
          <w:iCs/>
        </w:rPr>
        <w:t>IAB-MT RF Bandwidth</w:t>
      </w:r>
      <w:r w:rsidRPr="00BE5108">
        <w:rPr>
          <w:rFonts w:eastAsiaTheme="minorEastAsia"/>
          <w:lang w:eastAsia="zh-CN"/>
        </w:rPr>
        <w:t>.</w:t>
      </w:r>
    </w:p>
    <w:p w14:paraId="2BBE9672" w14:textId="77777777" w:rsidR="00123C45" w:rsidRPr="00BE5108" w:rsidRDefault="00123C45" w:rsidP="00123C45">
      <w:pPr>
        <w:rPr>
          <w:rFonts w:eastAsiaTheme="minorEastAsia"/>
          <w:i/>
          <w:iCs/>
        </w:rPr>
      </w:pPr>
      <w:r w:rsidRPr="00BE5108">
        <w:rPr>
          <w:rFonts w:eastAsiaTheme="minorEastAsia"/>
          <w:b/>
        </w:rPr>
        <w:t xml:space="preserve">IAB RF Bandwidth: </w:t>
      </w:r>
      <w:r w:rsidRPr="00BE5108">
        <w:rPr>
          <w:rFonts w:eastAsiaTheme="minorEastAsia"/>
        </w:rPr>
        <w:t xml:space="preserve">RF bandwidth in which an IAB-DU or IAB-MT transmits and/or receives single or multiple carrier(s) within a supported </w:t>
      </w:r>
      <w:r w:rsidRPr="00BE5108">
        <w:rPr>
          <w:rFonts w:eastAsiaTheme="minorEastAsia"/>
          <w:i/>
          <w:iCs/>
        </w:rPr>
        <w:t>operating band</w:t>
      </w:r>
    </w:p>
    <w:p w14:paraId="499E6B74" w14:textId="77777777" w:rsidR="00123C45" w:rsidRPr="00BE5108" w:rsidRDefault="00123C45" w:rsidP="00123C45">
      <w:pPr>
        <w:rPr>
          <w:rFonts w:eastAsiaTheme="minorEastAsia"/>
          <w:lang w:eastAsia="zh-CN"/>
        </w:rPr>
      </w:pPr>
      <w:r w:rsidRPr="00BE5108">
        <w:rPr>
          <w:rFonts w:eastAsiaTheme="minorEastAsia"/>
          <w:b/>
        </w:rPr>
        <w:t xml:space="preserve">IAB RF Bandwidth edge: </w:t>
      </w:r>
      <w:r w:rsidRPr="00BE5108">
        <w:rPr>
          <w:rFonts w:eastAsiaTheme="minorEastAsia"/>
        </w:rPr>
        <w:t xml:space="preserve">frequency of one of the edges of the </w:t>
      </w:r>
      <w:r w:rsidRPr="00BE5108">
        <w:rPr>
          <w:rFonts w:eastAsiaTheme="minorEastAsia"/>
          <w:i/>
          <w:iCs/>
        </w:rPr>
        <w:t>IAB RF Bandwidth</w:t>
      </w:r>
      <w:r w:rsidRPr="00BE5108">
        <w:rPr>
          <w:rFonts w:eastAsiaTheme="minorEastAsia"/>
          <w:lang w:eastAsia="zh-CN"/>
        </w:rPr>
        <w:t>.</w:t>
      </w:r>
    </w:p>
    <w:p w14:paraId="5D8D2B63" w14:textId="77777777" w:rsidR="00123C45" w:rsidRPr="00BE5108" w:rsidRDefault="00123C45" w:rsidP="00123C45">
      <w:pPr>
        <w:rPr>
          <w:rFonts w:eastAsiaTheme="minorEastAsia"/>
        </w:rPr>
      </w:pPr>
      <w:r w:rsidRPr="00BE5108">
        <w:rPr>
          <w:rFonts w:eastAsiaTheme="minorEastAsia"/>
          <w:b/>
        </w:rPr>
        <w:t>IAB type 1-H:</w:t>
      </w:r>
      <w:r w:rsidRPr="00BE5108">
        <w:rPr>
          <w:rFonts w:eastAsiaTheme="minorEastAsia"/>
        </w:rPr>
        <w:t xml:space="preserve"> IAB-DU or IAB-MT operating at FR1 with a </w:t>
      </w:r>
      <w:r w:rsidRPr="00BE5108">
        <w:rPr>
          <w:rFonts w:eastAsiaTheme="minorEastAsia"/>
          <w:i/>
        </w:rPr>
        <w:t>requirement set</w:t>
      </w:r>
      <w:r w:rsidRPr="00BE5108">
        <w:rPr>
          <w:rFonts w:eastAsiaTheme="minorEastAsia"/>
        </w:rPr>
        <w:t xml:space="preserve"> consisting of conducted requirements defined at individual </w:t>
      </w:r>
      <w:r w:rsidRPr="00BE5108">
        <w:rPr>
          <w:rFonts w:eastAsiaTheme="minorEastAsia"/>
          <w:i/>
        </w:rPr>
        <w:t>TAB connectors</w:t>
      </w:r>
      <w:r w:rsidRPr="00BE5108">
        <w:rPr>
          <w:rFonts w:eastAsiaTheme="minorEastAsia"/>
        </w:rPr>
        <w:t xml:space="preserve"> and OTA requirements defined at RIB</w:t>
      </w:r>
    </w:p>
    <w:p w14:paraId="0BC66489" w14:textId="77777777" w:rsidR="00123C45" w:rsidRPr="00BE5108" w:rsidRDefault="00123C45" w:rsidP="00123C45">
      <w:pPr>
        <w:rPr>
          <w:rFonts w:eastAsiaTheme="minorEastAsia"/>
        </w:rPr>
      </w:pPr>
      <w:r w:rsidRPr="00BE5108">
        <w:rPr>
          <w:rFonts w:eastAsiaTheme="minorEastAsia"/>
          <w:b/>
        </w:rPr>
        <w:t xml:space="preserve">IAB type 1-O: </w:t>
      </w:r>
      <w:r w:rsidRPr="00BE5108">
        <w:rPr>
          <w:rFonts w:eastAsiaTheme="minorEastAsia"/>
        </w:rPr>
        <w:t xml:space="preserve">IAB-DU or IAB-MT operating at FR1 with a </w:t>
      </w:r>
      <w:r w:rsidRPr="00BE5108">
        <w:rPr>
          <w:rFonts w:eastAsiaTheme="minorEastAsia"/>
          <w:i/>
        </w:rPr>
        <w:t>requirement set</w:t>
      </w:r>
      <w:r w:rsidRPr="00BE5108">
        <w:rPr>
          <w:rFonts w:eastAsiaTheme="minorEastAsia"/>
        </w:rPr>
        <w:t xml:space="preserve"> consisting only of OTA requirements defined at the RIB</w:t>
      </w:r>
    </w:p>
    <w:p w14:paraId="550BA101" w14:textId="77777777" w:rsidR="00123C45" w:rsidRPr="00BE5108" w:rsidRDefault="00123C45" w:rsidP="00123C45">
      <w:pPr>
        <w:rPr>
          <w:rFonts w:eastAsiaTheme="minorEastAsia"/>
        </w:rPr>
      </w:pPr>
      <w:r w:rsidRPr="00BE5108">
        <w:rPr>
          <w:rFonts w:eastAsiaTheme="minorEastAsia"/>
          <w:b/>
        </w:rPr>
        <w:t xml:space="preserve">IAB type 2-O: </w:t>
      </w:r>
      <w:r w:rsidRPr="00BE5108">
        <w:rPr>
          <w:rFonts w:eastAsiaTheme="minorEastAsia"/>
        </w:rPr>
        <w:t xml:space="preserve">IAB-DU or IAB-MT operating at FR2 with a </w:t>
      </w:r>
      <w:r w:rsidRPr="00BE5108">
        <w:rPr>
          <w:rFonts w:eastAsiaTheme="minorEastAsia"/>
          <w:i/>
        </w:rPr>
        <w:t>requirement set</w:t>
      </w:r>
      <w:r w:rsidRPr="00BE5108">
        <w:rPr>
          <w:rFonts w:eastAsiaTheme="minorEastAsia"/>
        </w:rPr>
        <w:t xml:space="preserve"> consisting only of OTA requirements defined at the RIB</w:t>
      </w:r>
    </w:p>
    <w:p w14:paraId="3A2C76E9" w14:textId="77777777" w:rsidR="00123C45" w:rsidRPr="00BE5108" w:rsidRDefault="00123C45" w:rsidP="00123C45">
      <w:pPr>
        <w:rPr>
          <w:rFonts w:eastAsia="Malgun Gothic"/>
          <w:b/>
          <w:lang w:eastAsia="zh-CN"/>
        </w:rPr>
      </w:pPr>
      <w:r w:rsidRPr="00BE5108">
        <w:rPr>
          <w:rFonts w:eastAsiaTheme="minorEastAsia"/>
          <w:b/>
          <w:bCs/>
        </w:rPr>
        <w:t>inter-band gap</w:t>
      </w:r>
      <w:r w:rsidRPr="00BE5108">
        <w:rPr>
          <w:rFonts w:eastAsiaTheme="minorEastAsia"/>
        </w:rPr>
        <w:t xml:space="preserve">: The frequency gap between two supported consecutive </w:t>
      </w:r>
      <w:r w:rsidRPr="00BE5108">
        <w:rPr>
          <w:rFonts w:eastAsiaTheme="minorEastAsia"/>
          <w:i/>
        </w:rPr>
        <w:t>operating bands</w:t>
      </w:r>
      <w:r w:rsidRPr="00BE5108">
        <w:rPr>
          <w:rFonts w:eastAsiaTheme="minorEastAsia"/>
        </w:rPr>
        <w:t>.</w:t>
      </w:r>
    </w:p>
    <w:p w14:paraId="56DA906D" w14:textId="77777777" w:rsidR="00123C45" w:rsidRPr="00BE5108" w:rsidRDefault="00123C45" w:rsidP="00123C45">
      <w:pPr>
        <w:rPr>
          <w:rFonts w:eastAsiaTheme="minorEastAsia"/>
          <w:bCs/>
        </w:rPr>
      </w:pPr>
      <w:r w:rsidRPr="00BE5108">
        <w:rPr>
          <w:rFonts w:eastAsiaTheme="minorEastAsia"/>
          <w:b/>
          <w:bCs/>
        </w:rPr>
        <w:t xml:space="preserve">Inter RF Bandwidth gap: </w:t>
      </w:r>
      <w:r w:rsidRPr="00BE5108">
        <w:rPr>
          <w:rFonts w:eastAsiaTheme="minorEastAsia"/>
          <w:bCs/>
        </w:rPr>
        <w:t xml:space="preserve">frequency gap between two consecutive </w:t>
      </w:r>
      <w:r w:rsidRPr="00BE5108">
        <w:rPr>
          <w:rFonts w:eastAsiaTheme="minorEastAsia"/>
          <w:bCs/>
          <w:i/>
        </w:rPr>
        <w:t xml:space="preserve">IAB-DU </w:t>
      </w:r>
      <w:r w:rsidRPr="00BE5108">
        <w:rPr>
          <w:rFonts w:eastAsiaTheme="minorEastAsia"/>
          <w:bCs/>
          <w:iCs/>
        </w:rPr>
        <w:t>or</w:t>
      </w:r>
      <w:r w:rsidRPr="00BE5108">
        <w:rPr>
          <w:rFonts w:eastAsiaTheme="minorEastAsia"/>
          <w:bCs/>
          <w:i/>
        </w:rPr>
        <w:t xml:space="preserve"> IAB-MT RF Bandwidths</w:t>
      </w:r>
      <w:r w:rsidRPr="00BE5108">
        <w:rPr>
          <w:rFonts w:eastAsiaTheme="minorEastAsia"/>
          <w:bCs/>
        </w:rPr>
        <w:t xml:space="preserve"> that are placed within two supported </w:t>
      </w:r>
      <w:r w:rsidRPr="00BE5108">
        <w:rPr>
          <w:rFonts w:eastAsiaTheme="minorEastAsia"/>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lastRenderedPageBreak/>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101" w:name="_Toc73962751"/>
      <w:bookmarkStart w:id="102" w:name="_Toc75259907"/>
      <w:bookmarkStart w:id="103" w:name="_Toc75275441"/>
      <w:bookmarkStart w:id="104" w:name="_Toc75275952"/>
      <w:bookmarkStart w:id="105" w:name="_Toc76541451"/>
      <w:bookmarkStart w:id="106" w:name="_Toc82437220"/>
      <w:bookmarkStart w:id="107" w:name="_Toc89944585"/>
      <w:bookmarkStart w:id="108" w:name="_Toc98753603"/>
      <w:bookmarkStart w:id="109" w:name="_Toc106179495"/>
      <w:bookmarkStart w:id="110" w:name="_Toc106180006"/>
      <w:bookmarkStart w:id="111" w:name="_Toc130395831"/>
      <w:bookmarkStart w:id="112" w:name="_Toc137555105"/>
      <w:bookmarkStart w:id="113" w:name="_Toc138856632"/>
      <w:bookmarkStart w:id="114" w:name="_Toc138860491"/>
      <w:bookmarkStart w:id="115" w:name="_Toc163217484"/>
      <w:bookmarkStart w:id="116" w:name="_Toc187261256"/>
      <w:r w:rsidRPr="00BE5108">
        <w:rPr>
          <w:rFonts w:eastAsiaTheme="minorEastAsia"/>
        </w:rPr>
        <w:lastRenderedPageBreak/>
        <w:t>3.2</w:t>
      </w:r>
      <w:r w:rsidRPr="00BE5108">
        <w:rPr>
          <w:rFonts w:eastAsiaTheme="minorEastAsia"/>
        </w:rPr>
        <w:tab/>
        <w:t>Symbols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117" w:name="_Hlk500709692"/>
      <w:r w:rsidRPr="008C3753">
        <w:t>P</w:t>
      </w:r>
      <w:r w:rsidRPr="008C3753">
        <w:rPr>
          <w:vertAlign w:val="subscript"/>
        </w:rPr>
        <w:t>max,c,TABC</w:t>
      </w:r>
      <w:bookmarkEnd w:id="117"/>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118" w:name="_Toc73962752"/>
      <w:bookmarkStart w:id="119" w:name="_Toc75259908"/>
      <w:bookmarkStart w:id="120" w:name="_Toc75275442"/>
      <w:bookmarkStart w:id="121" w:name="_Toc75275953"/>
      <w:bookmarkStart w:id="122" w:name="_Toc76541452"/>
      <w:bookmarkStart w:id="123" w:name="_Toc82437221"/>
      <w:bookmarkStart w:id="124" w:name="_Toc89944586"/>
      <w:bookmarkStart w:id="125" w:name="_Toc98753604"/>
      <w:bookmarkStart w:id="126" w:name="_Toc106179496"/>
      <w:bookmarkStart w:id="127" w:name="_Toc106180007"/>
      <w:bookmarkStart w:id="128" w:name="_Toc130395832"/>
      <w:bookmarkStart w:id="129" w:name="_Toc137555106"/>
      <w:bookmarkStart w:id="130" w:name="_Toc138856633"/>
      <w:bookmarkStart w:id="131" w:name="_Toc138860492"/>
      <w:bookmarkStart w:id="132" w:name="_Toc163217485"/>
      <w:bookmarkStart w:id="133" w:name="_Toc187261257"/>
      <w:r w:rsidRPr="00BE5108">
        <w:rPr>
          <w:rFonts w:eastAsiaTheme="minorEastAsia"/>
        </w:rPr>
        <w:lastRenderedPageBreak/>
        <w:t>3.3</w:t>
      </w:r>
      <w:r w:rsidRPr="00BE5108">
        <w:rPr>
          <w:rFonts w:eastAsiaTheme="minorEastAsia"/>
        </w:rPr>
        <w:tab/>
        <w:t>Abbreviations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134" w:name="clause4"/>
      <w:bookmarkStart w:id="135" w:name="startOfAnnexes"/>
      <w:bookmarkStart w:id="136" w:name="_Toc73962753"/>
      <w:bookmarkStart w:id="137" w:name="_Toc75259909"/>
      <w:bookmarkStart w:id="138" w:name="_Toc75275443"/>
      <w:bookmarkStart w:id="139" w:name="_Toc75275954"/>
      <w:bookmarkStart w:id="140" w:name="_Toc76541453"/>
      <w:bookmarkStart w:id="141" w:name="_Toc82437222"/>
      <w:bookmarkStart w:id="142" w:name="_Toc89944587"/>
      <w:bookmarkStart w:id="143" w:name="_Toc98753605"/>
      <w:bookmarkStart w:id="144" w:name="_Toc106179497"/>
      <w:bookmarkStart w:id="145" w:name="_Toc106180008"/>
      <w:bookmarkStart w:id="146" w:name="_Toc130395833"/>
      <w:bookmarkStart w:id="147" w:name="_Toc137555107"/>
      <w:bookmarkStart w:id="148" w:name="_Toc138856634"/>
      <w:bookmarkStart w:id="149" w:name="_Toc138860493"/>
      <w:bookmarkStart w:id="150" w:name="_Toc163217486"/>
      <w:bookmarkStart w:id="151" w:name="_Toc187261258"/>
      <w:bookmarkEnd w:id="134"/>
      <w:bookmarkEnd w:id="135"/>
      <w:r w:rsidRPr="00BE5108">
        <w:rPr>
          <w:rFonts w:eastAsiaTheme="minorEastAsia"/>
        </w:rPr>
        <w:lastRenderedPageBreak/>
        <w:t>4</w:t>
      </w:r>
      <w:r w:rsidR="00FF7252" w:rsidRPr="00BE5108">
        <w:rPr>
          <w:rFonts w:eastAsiaTheme="minorEastAsia"/>
        </w:rPr>
        <w:tab/>
      </w:r>
      <w:r w:rsidRPr="00BE5108">
        <w:rPr>
          <w:rFonts w:eastAsiaTheme="minorEastAsia"/>
        </w:rPr>
        <w:t>General conducted test conditions and declarations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646CBF81" w14:textId="5DA1823C" w:rsidR="00EA6CFC" w:rsidRPr="00BE5108" w:rsidRDefault="00EA6CFC" w:rsidP="006725BC">
      <w:pPr>
        <w:pStyle w:val="Heading2"/>
        <w:rPr>
          <w:rFonts w:eastAsiaTheme="minorEastAsia"/>
        </w:rPr>
      </w:pPr>
      <w:bookmarkStart w:id="152" w:name="_Toc73962754"/>
      <w:bookmarkStart w:id="153" w:name="_Toc75259910"/>
      <w:bookmarkStart w:id="154" w:name="_Toc75275444"/>
      <w:bookmarkStart w:id="155" w:name="_Toc75275955"/>
      <w:bookmarkStart w:id="156" w:name="_Toc76541454"/>
      <w:bookmarkStart w:id="157" w:name="_Toc82437223"/>
      <w:bookmarkStart w:id="158" w:name="_Toc89944588"/>
      <w:bookmarkStart w:id="159" w:name="_Toc98753606"/>
      <w:bookmarkStart w:id="160" w:name="_Toc106179498"/>
      <w:bookmarkStart w:id="161" w:name="_Toc106180009"/>
      <w:bookmarkStart w:id="162" w:name="_Toc130395834"/>
      <w:bookmarkStart w:id="163" w:name="_Toc137555108"/>
      <w:bookmarkStart w:id="164" w:name="_Toc138856635"/>
      <w:bookmarkStart w:id="165" w:name="_Toc138860494"/>
      <w:bookmarkStart w:id="166" w:name="_Toc163217487"/>
      <w:bookmarkStart w:id="167" w:name="_Toc187261259"/>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3AFBA615" w14:textId="77777777" w:rsidR="008D3EE5" w:rsidRPr="00BE5108" w:rsidRDefault="008D3EE5" w:rsidP="00F22766">
      <w:pPr>
        <w:pStyle w:val="Heading3"/>
        <w:rPr>
          <w:rFonts w:eastAsiaTheme="minorEastAsia"/>
        </w:rPr>
      </w:pPr>
      <w:bookmarkStart w:id="168" w:name="_Toc73962755"/>
      <w:bookmarkStart w:id="169" w:name="_Toc75259911"/>
      <w:bookmarkStart w:id="170" w:name="_Toc75275445"/>
      <w:bookmarkStart w:id="171" w:name="_Toc75275956"/>
      <w:bookmarkStart w:id="172" w:name="_Toc76541455"/>
      <w:bookmarkStart w:id="173" w:name="_Toc82437224"/>
      <w:bookmarkStart w:id="174" w:name="_Toc89944589"/>
      <w:bookmarkStart w:id="175" w:name="_Toc98753607"/>
      <w:bookmarkStart w:id="176" w:name="_Toc106179499"/>
      <w:bookmarkStart w:id="177" w:name="_Toc106180010"/>
      <w:bookmarkStart w:id="178" w:name="_Toc130395835"/>
      <w:bookmarkStart w:id="179" w:name="_Toc137555109"/>
      <w:bookmarkStart w:id="180" w:name="_Toc138856636"/>
      <w:bookmarkStart w:id="181" w:name="_Toc138860495"/>
      <w:bookmarkStart w:id="182" w:name="_Toc163217488"/>
      <w:bookmarkStart w:id="183" w:name="_Toc187261260"/>
      <w:r w:rsidRPr="00BE5108">
        <w:rPr>
          <w:rFonts w:eastAsiaTheme="minorEastAsia"/>
        </w:rPr>
        <w:t>4.1.1</w:t>
      </w:r>
      <w:r w:rsidRPr="00BE5108">
        <w:rPr>
          <w:rFonts w:eastAsiaTheme="minorEastAsia"/>
        </w:rPr>
        <w:tab/>
        <w:t>General</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EA32ED">
      <w:pPr>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EA32ED">
      <w:pPr>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184" w:name="_Toc73962756"/>
      <w:bookmarkStart w:id="185" w:name="_Toc75259912"/>
      <w:bookmarkStart w:id="186" w:name="_Toc75275446"/>
      <w:bookmarkStart w:id="187" w:name="_Toc75275957"/>
      <w:bookmarkStart w:id="188" w:name="_Toc76541456"/>
      <w:bookmarkStart w:id="189" w:name="_Toc82437225"/>
      <w:bookmarkStart w:id="190" w:name="_Toc89944590"/>
      <w:bookmarkStart w:id="191" w:name="_Toc98753608"/>
      <w:bookmarkStart w:id="192" w:name="_Toc106179500"/>
      <w:bookmarkStart w:id="193" w:name="_Toc106180011"/>
      <w:bookmarkStart w:id="194" w:name="_Toc130395836"/>
      <w:bookmarkStart w:id="195" w:name="_Toc137555110"/>
      <w:bookmarkStart w:id="196" w:name="_Toc138856637"/>
      <w:bookmarkStart w:id="197" w:name="_Toc138860496"/>
      <w:bookmarkStart w:id="198" w:name="_Toc163217489"/>
      <w:bookmarkStart w:id="199" w:name="_Toc187261261"/>
      <w:r w:rsidRPr="00BE5108">
        <w:rPr>
          <w:rFonts w:eastAsiaTheme="minorEastAsia"/>
        </w:rPr>
        <w:t>4.1.2</w:t>
      </w:r>
      <w:r w:rsidRPr="00BE5108">
        <w:rPr>
          <w:rFonts w:eastAsiaTheme="minorEastAsia"/>
        </w:rPr>
        <w:tab/>
        <w:t>Acceptable uncertainty of Test System</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3D56ACFD" w14:textId="77777777" w:rsidR="008D3EE5" w:rsidRPr="00BE5108" w:rsidRDefault="008D3EE5" w:rsidP="008D3EE5">
      <w:pPr>
        <w:pStyle w:val="Heading4"/>
        <w:rPr>
          <w:rFonts w:eastAsiaTheme="minorEastAsia"/>
        </w:rPr>
      </w:pPr>
      <w:bookmarkStart w:id="200" w:name="_Toc73962757"/>
      <w:bookmarkStart w:id="201" w:name="_Toc75259913"/>
      <w:bookmarkStart w:id="202" w:name="_Toc75275447"/>
      <w:bookmarkStart w:id="203" w:name="_Toc75275958"/>
      <w:bookmarkStart w:id="204" w:name="_Toc76541457"/>
      <w:bookmarkStart w:id="205" w:name="_Toc82437226"/>
      <w:bookmarkStart w:id="206" w:name="_Toc89944591"/>
      <w:bookmarkStart w:id="207" w:name="_Toc98753609"/>
      <w:bookmarkStart w:id="208" w:name="_Toc106179501"/>
      <w:bookmarkStart w:id="209" w:name="_Toc106180012"/>
      <w:bookmarkStart w:id="210" w:name="_Toc130395837"/>
      <w:bookmarkStart w:id="211" w:name="_Toc137555111"/>
      <w:bookmarkStart w:id="212" w:name="_Toc138856638"/>
      <w:bookmarkStart w:id="213" w:name="_Toc138860497"/>
      <w:bookmarkStart w:id="214" w:name="_Toc163217490"/>
      <w:bookmarkStart w:id="215" w:name="_Toc187261262"/>
      <w:r w:rsidRPr="00BE5108">
        <w:rPr>
          <w:rFonts w:eastAsiaTheme="minorEastAsia"/>
        </w:rPr>
        <w:t>4.1.2.1</w:t>
      </w:r>
      <w:r w:rsidRPr="00BE5108">
        <w:rPr>
          <w:rFonts w:eastAsiaTheme="minorEastAsia"/>
        </w:rPr>
        <w:tab/>
        <w:t>General</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16" w:name="_Toc73962758"/>
      <w:bookmarkStart w:id="217" w:name="_Toc75259914"/>
      <w:bookmarkStart w:id="218" w:name="_Toc75275448"/>
      <w:bookmarkStart w:id="219" w:name="_Toc75275959"/>
      <w:bookmarkStart w:id="220" w:name="_Toc76541458"/>
      <w:bookmarkStart w:id="221" w:name="_Toc82437227"/>
      <w:bookmarkStart w:id="222" w:name="_Toc89944592"/>
      <w:bookmarkStart w:id="223" w:name="_Toc98753610"/>
      <w:bookmarkStart w:id="224" w:name="_Toc106179502"/>
      <w:bookmarkStart w:id="225" w:name="_Toc106180013"/>
      <w:bookmarkStart w:id="226" w:name="_Toc130395838"/>
      <w:bookmarkStart w:id="227" w:name="_Toc137555112"/>
      <w:bookmarkStart w:id="228" w:name="_Toc138856639"/>
      <w:bookmarkStart w:id="229" w:name="_Toc138860498"/>
      <w:bookmarkStart w:id="230" w:name="_Toc163217491"/>
      <w:bookmarkStart w:id="231" w:name="_Toc187261263"/>
      <w:r w:rsidRPr="00BE5108">
        <w:rPr>
          <w:rFonts w:eastAsiaTheme="minorEastAsia"/>
          <w:lang w:eastAsia="sv-SE"/>
        </w:rPr>
        <w:lastRenderedPageBreak/>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24125109" w14:textId="77777777" w:rsidR="00AD1976" w:rsidRPr="00BE5108" w:rsidRDefault="00AD1976" w:rsidP="00AD1976">
      <w:pPr>
        <w:pStyle w:val="TH"/>
        <w:rPr>
          <w:rFonts w:eastAsiaTheme="minorEastAsia"/>
        </w:rPr>
      </w:pPr>
      <w:r w:rsidRPr="00BE5108">
        <w:rPr>
          <w:rFonts w:eastAsiaTheme="minorEastAsia"/>
        </w:rP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6"/>
        <w:gridCol w:w="4536"/>
        <w:gridCol w:w="2721"/>
      </w:tblGrid>
      <w:tr w:rsidR="00AD1976" w:rsidRPr="00BE5108" w14:paraId="1D403962" w14:textId="77777777" w:rsidTr="00847BC2">
        <w:trPr>
          <w:cantSplit/>
          <w:tblHeader/>
          <w:jc w:val="center"/>
        </w:trPr>
        <w:tc>
          <w:tcPr>
            <w:tcW w:w="2436" w:type="dxa"/>
          </w:tcPr>
          <w:p w14:paraId="6DBB8788" w14:textId="77777777" w:rsidR="00AD1976" w:rsidRPr="00BE5108" w:rsidRDefault="00AD1976" w:rsidP="00EC5235">
            <w:pPr>
              <w:pStyle w:val="TAH"/>
              <w:rPr>
                <w:rFonts w:eastAsiaTheme="minorEastAsia"/>
              </w:rPr>
            </w:pPr>
            <w:r w:rsidRPr="00BE5108">
              <w:rPr>
                <w:rFonts w:eastAsiaTheme="minorEastAsia"/>
              </w:rPr>
              <w:t>Clause</w:t>
            </w:r>
          </w:p>
        </w:tc>
        <w:tc>
          <w:tcPr>
            <w:tcW w:w="4536" w:type="dxa"/>
          </w:tcPr>
          <w:p w14:paraId="4E4B4E43" w14:textId="2DAE6A1F" w:rsidR="00AD1976" w:rsidRPr="00BE5108" w:rsidRDefault="00AD1976" w:rsidP="00EC5235">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2721" w:type="dxa"/>
          </w:tcPr>
          <w:p w14:paraId="3A0642DF" w14:textId="4C948CFF" w:rsidR="00AD1976" w:rsidRPr="00BE5108" w:rsidRDefault="00AD1976" w:rsidP="00EC5235">
            <w:pPr>
              <w:pStyle w:val="TAH"/>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0D040887" w14:textId="77777777" w:rsidTr="00847BC2">
        <w:trPr>
          <w:cantSplit/>
          <w:jc w:val="center"/>
        </w:trPr>
        <w:tc>
          <w:tcPr>
            <w:tcW w:w="2436" w:type="dxa"/>
          </w:tcPr>
          <w:p w14:paraId="43E62C4F" w14:textId="28F9DF9B" w:rsidR="00AD1976" w:rsidRPr="00BE5108" w:rsidRDefault="00AD1976" w:rsidP="00EC5235">
            <w:pPr>
              <w:pStyle w:val="TAL"/>
              <w:rPr>
                <w:rFonts w:eastAsiaTheme="minorEastAsia"/>
              </w:rPr>
            </w:pPr>
            <w:r w:rsidRPr="00BE5108">
              <w:rPr>
                <w:rFonts w:eastAsiaTheme="minorEastAsia"/>
              </w:rPr>
              <w:t>6.2</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536" w:type="dxa"/>
          </w:tcPr>
          <w:p w14:paraId="703EA604" w14:textId="79532E96" w:rsidR="00AD1976" w:rsidRPr="00BE5108" w:rsidRDefault="00AD1976" w:rsidP="00EC5235">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2E73E70F" w14:textId="2B3DC1E7"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2F73EAD0" w14:textId="77777777" w:rsidR="00AD1976" w:rsidRPr="00BE5108" w:rsidDel="006575B2" w:rsidRDefault="00AD1976" w:rsidP="00EC5235">
            <w:pPr>
              <w:pStyle w:val="TAL"/>
              <w:rPr>
                <w:rFonts w:eastAsiaTheme="minorEastAsia"/>
              </w:rPr>
            </w:pPr>
          </w:p>
        </w:tc>
      </w:tr>
      <w:tr w:rsidR="00AD1976" w:rsidRPr="00BE5108" w14:paraId="0B656953" w14:textId="77777777" w:rsidTr="00847BC2">
        <w:trPr>
          <w:cantSplit/>
          <w:jc w:val="center"/>
        </w:trPr>
        <w:tc>
          <w:tcPr>
            <w:tcW w:w="2436" w:type="dxa"/>
          </w:tcPr>
          <w:p w14:paraId="6EC7EA26" w14:textId="73022A36" w:rsidR="00AD1976" w:rsidRPr="00BE5108" w:rsidRDefault="00AD1976" w:rsidP="00EC5235">
            <w:pPr>
              <w:pStyle w:val="TAL"/>
              <w:rPr>
                <w:rFonts w:eastAsiaTheme="minorEastAsia"/>
              </w:rPr>
            </w:pPr>
            <w:r w:rsidRPr="00BE5108">
              <w:rPr>
                <w:rFonts w:eastAsiaTheme="minorEastAsia" w:hint="eastAsia"/>
                <w:lang w:eastAsia="ja-JP"/>
              </w:rPr>
              <w:t>6.3</w:t>
            </w:r>
            <w:r w:rsidRPr="00BE5108">
              <w:rPr>
                <w:rFonts w:eastAsiaTheme="minorEastAsia"/>
                <w:lang w:eastAsia="ja-JP"/>
              </w:rPr>
              <w:t>.1</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066E9C1C" w14:textId="5D5B8866" w:rsidR="00AD1976" w:rsidRPr="00BE5108" w:rsidRDefault="00AD1976" w:rsidP="00EC5235">
            <w:pPr>
              <w:pStyle w:val="TAL"/>
              <w:rPr>
                <w:rFonts w:eastAsiaTheme="minorEastAsia"/>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lang w:eastAsia="sv-SE"/>
              </w:rPr>
              <w:t>dB</w:t>
            </w:r>
          </w:p>
        </w:tc>
        <w:tc>
          <w:tcPr>
            <w:tcW w:w="2721" w:type="dxa"/>
          </w:tcPr>
          <w:p w14:paraId="5C678BA7" w14:textId="77777777" w:rsidR="00AD1976" w:rsidRPr="00BE5108" w:rsidDel="006575B2" w:rsidRDefault="00AD1976" w:rsidP="00EC5235">
            <w:pPr>
              <w:pStyle w:val="TAL"/>
              <w:rPr>
                <w:rFonts w:eastAsiaTheme="minorEastAsia"/>
              </w:rPr>
            </w:pPr>
          </w:p>
        </w:tc>
      </w:tr>
      <w:tr w:rsidR="00AD1976" w:rsidRPr="00BE5108" w14:paraId="55091519" w14:textId="77777777" w:rsidTr="00847BC2">
        <w:trPr>
          <w:cantSplit/>
          <w:jc w:val="center"/>
        </w:trPr>
        <w:tc>
          <w:tcPr>
            <w:tcW w:w="2436" w:type="dxa"/>
          </w:tcPr>
          <w:p w14:paraId="4C865EF5" w14:textId="2FA965CB" w:rsidR="00AD1976" w:rsidRPr="00BE5108" w:rsidRDefault="00AD1976" w:rsidP="00EC5235">
            <w:pPr>
              <w:pStyle w:val="TAL"/>
              <w:rPr>
                <w:rFonts w:eastAsiaTheme="minorEastAsia"/>
                <w:lang w:eastAsia="ja-JP"/>
              </w:rPr>
            </w:pPr>
            <w:r w:rsidRPr="00BE5108">
              <w:rPr>
                <w:rFonts w:eastAsiaTheme="minorEastAsia" w:hint="eastAsia"/>
                <w:lang w:eastAsia="ja-JP"/>
              </w:rPr>
              <w:t>6.3</w:t>
            </w:r>
            <w:r w:rsidRPr="00BE5108">
              <w:rPr>
                <w:rFonts w:eastAsiaTheme="minorEastAsia"/>
                <w:lang w:eastAsia="ja-JP"/>
              </w:rPr>
              <w:t>.2</w:t>
            </w:r>
            <w:r w:rsidR="00847BC2" w:rsidRPr="00BE5108">
              <w:rPr>
                <w:rFonts w:eastAsiaTheme="minorEastAsia"/>
                <w:lang w:eastAsia="ja-JP"/>
              </w:rPr>
              <w:t xml:space="preserve"> </w:t>
            </w:r>
            <w:r w:rsidRPr="00BE5108">
              <w:rPr>
                <w:rFonts w:eastAsiaTheme="minorEastAsia"/>
                <w:lang w:eastAsia="ja-JP"/>
              </w:rPr>
              <w:t>IAB-MT</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59F5B39F" w14:textId="4C7CE38D" w:rsidR="00AD1976" w:rsidRPr="00BE5108" w:rsidRDefault="00AD1976" w:rsidP="00EC5235">
            <w:pPr>
              <w:pStyle w:val="TAL"/>
              <w:rPr>
                <w:rFonts w:eastAsiaTheme="minorEastAsia"/>
                <w:kern w:val="2"/>
              </w:rPr>
            </w:pPr>
            <w:r w:rsidRPr="00BE5108">
              <w:rPr>
                <w:rFonts w:eastAsiaTheme="minorEastAsia" w:hint="eastAsia"/>
                <w:kern w:val="2"/>
              </w:rPr>
              <w:t>±</w:t>
            </w:r>
            <w:r w:rsidRPr="00BE5108">
              <w:rPr>
                <w:rFonts w:eastAsiaTheme="minorEastAsia"/>
                <w:kern w:val="2"/>
              </w:rPr>
              <w:t>0.7</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BW</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40MHz</w:t>
            </w:r>
          </w:p>
          <w:p w14:paraId="41F8B3B4" w14:textId="48684443" w:rsidR="00AD1976" w:rsidRPr="00BE5108" w:rsidRDefault="00AD1976" w:rsidP="00EC5235">
            <w:pPr>
              <w:pStyle w:val="TAL"/>
              <w:rPr>
                <w:rFonts w:eastAsiaTheme="minorEastAsia"/>
                <w:lang w:eastAsia="sv-SE"/>
              </w:rPr>
            </w:pPr>
            <w:r w:rsidRPr="00BE5108">
              <w:rPr>
                <w:rFonts w:eastAsiaTheme="minorEastAsia" w:hint="eastAsia"/>
                <w:kern w:val="2"/>
              </w:rPr>
              <w:t>±</w:t>
            </w:r>
            <w:r w:rsidRPr="00BE5108">
              <w:rPr>
                <w:rFonts w:eastAsiaTheme="minorEastAsia"/>
                <w:kern w:val="2"/>
              </w:rPr>
              <w:t>1.0</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40MHz</w:t>
            </w:r>
            <w:r w:rsidR="00847BC2" w:rsidRPr="00BE5108">
              <w:rPr>
                <w:rFonts w:eastAsiaTheme="minorEastAsia"/>
                <w:kern w:val="2"/>
              </w:rPr>
              <w:t xml:space="preserve"> </w:t>
            </w:r>
            <w:r w:rsidRPr="00BE5108">
              <w:rPr>
                <w:rFonts w:eastAsiaTheme="minorEastAsia"/>
                <w:kern w:val="2"/>
              </w:rPr>
              <w:t>&lt;</w:t>
            </w:r>
            <w:r w:rsidR="00847BC2" w:rsidRPr="00BE5108">
              <w:rPr>
                <w:rFonts w:eastAsiaTheme="minorEastAsia"/>
                <w:kern w:val="2"/>
              </w:rPr>
              <w:t xml:space="preserve"> </w:t>
            </w:r>
            <w:r w:rsidRPr="00BE5108">
              <w:rPr>
                <w:rFonts w:eastAsiaTheme="minorEastAsia"/>
                <w:kern w:val="2"/>
              </w:rPr>
              <w:t>f</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100MHz</w:t>
            </w:r>
          </w:p>
        </w:tc>
        <w:tc>
          <w:tcPr>
            <w:tcW w:w="2721" w:type="dxa"/>
          </w:tcPr>
          <w:p w14:paraId="7D12CB2A" w14:textId="77777777" w:rsidR="00AD1976" w:rsidRPr="00BE5108" w:rsidDel="006575B2" w:rsidRDefault="00AD1976" w:rsidP="00EC5235">
            <w:pPr>
              <w:pStyle w:val="TAL"/>
              <w:rPr>
                <w:rFonts w:eastAsiaTheme="minorEastAsia"/>
              </w:rPr>
            </w:pPr>
          </w:p>
        </w:tc>
      </w:tr>
      <w:tr w:rsidR="00AD1976" w:rsidRPr="00BE5108" w:rsidDel="002B4972" w14:paraId="7BF7407A" w14:textId="77777777" w:rsidTr="00847BC2">
        <w:trPr>
          <w:cantSplit/>
          <w:jc w:val="center"/>
        </w:trPr>
        <w:tc>
          <w:tcPr>
            <w:tcW w:w="2436" w:type="dxa"/>
          </w:tcPr>
          <w:p w14:paraId="587B5040" w14:textId="4CFEDC91"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Transmit</w:t>
            </w:r>
            <w:r w:rsidR="00847BC2" w:rsidRPr="00BE5108">
              <w:rPr>
                <w:rFonts w:eastAsiaTheme="minorEastAsia"/>
              </w:rPr>
              <w:t xml:space="preserve"> </w:t>
            </w:r>
            <w:r w:rsidRPr="00BE5108">
              <w:rPr>
                <w:rFonts w:eastAsiaTheme="minorEastAsia"/>
              </w:rPr>
              <w:t>OFF</w:t>
            </w:r>
            <w:r w:rsidR="00847BC2" w:rsidRPr="00BE5108">
              <w:rPr>
                <w:rFonts w:eastAsiaTheme="minorEastAsia"/>
              </w:rPr>
              <w:t xml:space="preserve"> </w:t>
            </w:r>
            <w:r w:rsidRPr="00BE5108">
              <w:rPr>
                <w:rFonts w:eastAsiaTheme="minorEastAsia"/>
              </w:rPr>
              <w:t>power</w:t>
            </w:r>
          </w:p>
        </w:tc>
        <w:tc>
          <w:tcPr>
            <w:tcW w:w="4536" w:type="dxa"/>
          </w:tcPr>
          <w:p w14:paraId="0DC27DDF" w14:textId="18816D86" w:rsidR="00AD1976" w:rsidRPr="00BE5108" w:rsidRDefault="00AD1976" w:rsidP="00EC5235">
            <w:pPr>
              <w:pStyle w:val="TAL"/>
              <w:rPr>
                <w:rFonts w:eastAsiaTheme="minorEastAsia"/>
              </w:rPr>
            </w:pPr>
            <w:r w:rsidRPr="00BE5108">
              <w:rPr>
                <w:rFonts w:eastAsiaTheme="minorEastAsia"/>
                <w:kern w:val="2"/>
              </w:rPr>
              <w:t>±</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79638696" w14:textId="1B23A93E"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7A2F19A1" w14:textId="77777777" w:rsidR="00AD1976" w:rsidRPr="00BE5108" w:rsidDel="002B4972" w:rsidRDefault="00AD1976" w:rsidP="00EC5235">
            <w:pPr>
              <w:pStyle w:val="TAL"/>
              <w:rPr>
                <w:rFonts w:eastAsiaTheme="minorEastAsia"/>
              </w:rPr>
            </w:pPr>
          </w:p>
        </w:tc>
      </w:tr>
      <w:tr w:rsidR="00AD1976" w:rsidRPr="00BE5108" w:rsidDel="002B4972" w14:paraId="1E6D3A6F" w14:textId="77777777" w:rsidTr="00847BC2">
        <w:trPr>
          <w:cantSplit/>
          <w:jc w:val="center"/>
        </w:trPr>
        <w:tc>
          <w:tcPr>
            <w:tcW w:w="2436" w:type="dxa"/>
          </w:tcPr>
          <w:p w14:paraId="5771866C" w14:textId="7D50D087" w:rsidR="00AD1976" w:rsidRPr="00BE5108" w:rsidRDefault="00AD1976" w:rsidP="00EC5235">
            <w:pPr>
              <w:pStyle w:val="TAL"/>
              <w:rPr>
                <w:rFonts w:eastAsiaTheme="minorEastAsia"/>
              </w:rPr>
            </w:pPr>
            <w:r w:rsidRPr="00BE5108">
              <w:rPr>
                <w:rFonts w:eastAsiaTheme="minorEastAsia" w:hint="eastAsia"/>
                <w:lang w:eastAsia="ja-JP"/>
              </w:rPr>
              <w:t>6.4.2</w:t>
            </w:r>
            <w:r w:rsidR="00847BC2" w:rsidRPr="00BE5108">
              <w:rPr>
                <w:rFonts w:eastAsiaTheme="minorEastAsia" w:hint="eastAsia"/>
                <w:lang w:eastAsia="ja-JP"/>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transient</w:t>
            </w:r>
            <w:r w:rsidR="00847BC2" w:rsidRPr="00BE5108">
              <w:rPr>
                <w:rFonts w:eastAsiaTheme="minorEastAsia"/>
              </w:rPr>
              <w:t xml:space="preserve"> </w:t>
            </w:r>
            <w:r w:rsidRPr="00BE5108">
              <w:rPr>
                <w:rFonts w:eastAsiaTheme="minorEastAsia"/>
              </w:rPr>
              <w:t>period</w:t>
            </w:r>
          </w:p>
        </w:tc>
        <w:tc>
          <w:tcPr>
            <w:tcW w:w="4536" w:type="dxa"/>
          </w:tcPr>
          <w:p w14:paraId="393ED20C" w14:textId="77777777" w:rsidR="00AD1976" w:rsidRPr="00BE5108" w:rsidRDefault="00AD1976" w:rsidP="00EC5235">
            <w:pPr>
              <w:pStyle w:val="TAL"/>
              <w:rPr>
                <w:rFonts w:eastAsiaTheme="minorEastAsia"/>
                <w:kern w:val="2"/>
              </w:rPr>
            </w:pPr>
            <w:r w:rsidRPr="00BE5108">
              <w:rPr>
                <w:rFonts w:eastAsiaTheme="minorEastAsia" w:hint="eastAsia"/>
                <w:kern w:val="2"/>
                <w:lang w:eastAsia="ja-JP"/>
              </w:rPr>
              <w:t>N/A</w:t>
            </w:r>
          </w:p>
        </w:tc>
        <w:tc>
          <w:tcPr>
            <w:tcW w:w="2721" w:type="dxa"/>
          </w:tcPr>
          <w:p w14:paraId="3A0CF704" w14:textId="77777777" w:rsidR="00AD1976" w:rsidRPr="00BE5108" w:rsidDel="002B4972" w:rsidRDefault="00AD1976" w:rsidP="00EC5235">
            <w:pPr>
              <w:pStyle w:val="TAL"/>
              <w:rPr>
                <w:rFonts w:eastAsiaTheme="minorEastAsia"/>
              </w:rPr>
            </w:pPr>
          </w:p>
        </w:tc>
      </w:tr>
      <w:tr w:rsidR="00AD1976" w:rsidRPr="00BE5108" w:rsidDel="002B4972" w14:paraId="0DBF90B6" w14:textId="77777777" w:rsidTr="00847BC2">
        <w:trPr>
          <w:cantSplit/>
          <w:jc w:val="center"/>
        </w:trPr>
        <w:tc>
          <w:tcPr>
            <w:tcW w:w="2436" w:type="dxa"/>
          </w:tcPr>
          <w:p w14:paraId="5F676FF7" w14:textId="7CD79A13"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5.2.1</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1E3F470D" w14:textId="0FEFB4FF"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rPr>
              <w:t>12</w:t>
            </w:r>
            <w:r w:rsidR="00847BC2" w:rsidRPr="00BE5108">
              <w:rPr>
                <w:rFonts w:eastAsiaTheme="minorEastAsia"/>
              </w:rPr>
              <w:t xml:space="preserve"> </w:t>
            </w:r>
            <w:r w:rsidRPr="00BE5108">
              <w:rPr>
                <w:rFonts w:eastAsiaTheme="minorEastAsia"/>
              </w:rPr>
              <w:t>Hz</w:t>
            </w:r>
          </w:p>
        </w:tc>
        <w:tc>
          <w:tcPr>
            <w:tcW w:w="2721" w:type="dxa"/>
          </w:tcPr>
          <w:p w14:paraId="7C957BE9" w14:textId="77777777" w:rsidR="00AD1976" w:rsidRPr="00BE5108" w:rsidDel="002B4972" w:rsidRDefault="00AD1976" w:rsidP="00EC5235">
            <w:pPr>
              <w:pStyle w:val="TAL"/>
              <w:rPr>
                <w:rFonts w:eastAsiaTheme="minorEastAsia"/>
              </w:rPr>
            </w:pPr>
          </w:p>
        </w:tc>
      </w:tr>
      <w:tr w:rsidR="00AD1976" w:rsidRPr="00BE5108" w:rsidDel="002B4972" w14:paraId="7D1BB3AE" w14:textId="77777777" w:rsidTr="00847BC2">
        <w:trPr>
          <w:cantSplit/>
          <w:jc w:val="center"/>
        </w:trPr>
        <w:tc>
          <w:tcPr>
            <w:tcW w:w="2436" w:type="dxa"/>
          </w:tcPr>
          <w:p w14:paraId="091F3B5C" w14:textId="54DF5DF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5.2.2</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0E34F677" w14:textId="5B948C57" w:rsidR="00AD1976" w:rsidRPr="00BE5108" w:rsidRDefault="00AD1976" w:rsidP="00EC5235">
            <w:pPr>
              <w:pStyle w:val="TAL"/>
              <w:rPr>
                <w:rFonts w:eastAsiaTheme="minorEastAsia"/>
                <w:lang w:eastAsia="sv-SE"/>
              </w:rPr>
            </w:pPr>
            <w:r w:rsidRPr="00BE5108">
              <w:rPr>
                <w:rFonts w:eastAsiaTheme="minorEastAsia" w:hint="eastAsia"/>
                <w:lang w:eastAsia="sv-SE"/>
              </w:rPr>
              <w:t>±</w:t>
            </w:r>
            <w:r w:rsidRPr="00BE5108">
              <w:rPr>
                <w:rFonts w:eastAsiaTheme="minorEastAsia" w:hint="eastAsia"/>
                <w:lang w:eastAsia="sv-SE"/>
              </w:rPr>
              <w:t>15</w:t>
            </w:r>
            <w:r w:rsidR="00847BC2" w:rsidRPr="00BE5108">
              <w:rPr>
                <w:rFonts w:eastAsiaTheme="minorEastAsia" w:hint="eastAsia"/>
                <w:lang w:eastAsia="sv-SE"/>
              </w:rPr>
              <w:t xml:space="preserve"> </w:t>
            </w:r>
            <w:r w:rsidRPr="00BE5108">
              <w:rPr>
                <w:rFonts w:eastAsiaTheme="minorEastAsia" w:hint="eastAsia"/>
                <w:lang w:eastAsia="sv-SE"/>
              </w:rPr>
              <w:t>Hz,</w:t>
            </w:r>
            <w:r w:rsidR="00847BC2" w:rsidRPr="00BE5108">
              <w:rPr>
                <w:rFonts w:eastAsiaTheme="minorEastAsia" w:hint="eastAsia"/>
                <w:lang w:eastAsia="sv-SE"/>
              </w:rPr>
              <w:t xml:space="preserve"> </w:t>
            </w:r>
            <w:r w:rsidRPr="00BE5108">
              <w:rPr>
                <w:rFonts w:eastAsiaTheme="minorEastAsia" w:hint="eastAsia"/>
                <w:lang w:eastAsia="sv-SE"/>
              </w:rPr>
              <w:t>f</w:t>
            </w:r>
            <w:r w:rsidR="00847BC2" w:rsidRPr="00BE5108">
              <w:rPr>
                <w:rFonts w:eastAsiaTheme="minorEastAsia" w:hint="eastAsia"/>
                <w:lang w:eastAsia="sv-SE"/>
              </w:rPr>
              <w:t xml:space="preserve"> </w:t>
            </w:r>
            <w:r w:rsidRPr="00BE5108">
              <w:rPr>
                <w:rFonts w:eastAsiaTheme="minorEastAsia" w:hint="eastAsia"/>
                <w:lang w:eastAsia="sv-SE"/>
              </w:rPr>
              <w:t>≤</w:t>
            </w:r>
            <w:r w:rsidR="00847BC2" w:rsidRPr="00BE5108">
              <w:rPr>
                <w:rFonts w:eastAsiaTheme="minorEastAsia" w:hint="eastAsia"/>
                <w:lang w:eastAsia="sv-SE"/>
              </w:rPr>
              <w:t xml:space="preserve"> </w:t>
            </w:r>
            <w:r w:rsidRPr="00BE5108">
              <w:rPr>
                <w:rFonts w:eastAsiaTheme="minorEastAsia" w:hint="eastAsia"/>
                <w:lang w:eastAsia="sv-SE"/>
              </w:rPr>
              <w:t>3.0GHz</w:t>
            </w:r>
          </w:p>
          <w:p w14:paraId="20DFF5FE" w14:textId="0C6935EC" w:rsidR="00AD1976" w:rsidRPr="00BE5108" w:rsidRDefault="00AD1976" w:rsidP="00EC5235">
            <w:pPr>
              <w:pStyle w:val="TAL"/>
              <w:rPr>
                <w:rFonts w:eastAsiaTheme="minorEastAsia"/>
                <w:lang w:eastAsia="sv-SE"/>
              </w:rPr>
            </w:pPr>
            <w:r w:rsidRPr="00BE5108">
              <w:rPr>
                <w:rFonts w:eastAsiaTheme="minorEastAsia"/>
                <w:lang w:eastAsia="sv-SE"/>
              </w:rPr>
              <w:t>±36</w:t>
            </w:r>
            <w:r w:rsidR="00847BC2" w:rsidRPr="00BE5108">
              <w:rPr>
                <w:rFonts w:eastAsiaTheme="minorEastAsia"/>
                <w:lang w:eastAsia="sv-SE"/>
              </w:rPr>
              <w:t xml:space="preserve"> </w:t>
            </w:r>
            <w:r w:rsidRPr="00BE5108">
              <w:rPr>
                <w:rFonts w:eastAsiaTheme="minorEastAsia"/>
                <w:lang w:eastAsia="sv-SE"/>
              </w:rPr>
              <w:t>Hz,</w:t>
            </w:r>
            <w:r w:rsidR="00847BC2" w:rsidRPr="00BE5108">
              <w:rPr>
                <w:rFonts w:eastAsiaTheme="minorEastAsia"/>
                <w:lang w:eastAsia="sv-SE"/>
              </w:rPr>
              <w:t xml:space="preserve"> </w:t>
            </w: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&gt;</w:t>
            </w:r>
            <w:r w:rsidR="00847BC2" w:rsidRPr="00BE5108">
              <w:rPr>
                <w:rFonts w:eastAsiaTheme="minorEastAsia"/>
                <w:lang w:eastAsia="sv-SE"/>
              </w:rPr>
              <w:t xml:space="preserve"> </w:t>
            </w:r>
            <w:r w:rsidRPr="00BE5108">
              <w:rPr>
                <w:rFonts w:eastAsiaTheme="minorEastAsia"/>
                <w:lang w:eastAsia="sv-SE"/>
              </w:rPr>
              <w:t>3.0GHz</w:t>
            </w:r>
          </w:p>
        </w:tc>
        <w:tc>
          <w:tcPr>
            <w:tcW w:w="2721" w:type="dxa"/>
          </w:tcPr>
          <w:p w14:paraId="4AECE50B" w14:textId="77777777" w:rsidR="00AD1976" w:rsidRPr="00BE5108" w:rsidDel="002B4972" w:rsidRDefault="00AD1976" w:rsidP="00EC5235">
            <w:pPr>
              <w:pStyle w:val="TAL"/>
              <w:rPr>
                <w:rFonts w:eastAsiaTheme="minorEastAsia"/>
              </w:rPr>
            </w:pPr>
          </w:p>
        </w:tc>
      </w:tr>
      <w:tr w:rsidR="00AD1976" w:rsidRPr="00BE5108" w:rsidDel="002B4972" w14:paraId="79B5BF94" w14:textId="77777777" w:rsidTr="00847BC2">
        <w:trPr>
          <w:cantSplit/>
          <w:jc w:val="center"/>
        </w:trPr>
        <w:tc>
          <w:tcPr>
            <w:tcW w:w="2436" w:type="dxa"/>
          </w:tcPr>
          <w:p w14:paraId="2AC90E80" w14:textId="11E4094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rPr>
              <w:t>.</w:t>
            </w:r>
            <w:r w:rsidRPr="00BE5108">
              <w:rPr>
                <w:rFonts w:eastAsiaTheme="minorEastAsia"/>
                <w:lang w:eastAsia="ja-JP"/>
              </w:rPr>
              <w:t>3</w:t>
            </w:r>
            <w:r w:rsidR="00847BC2" w:rsidRPr="00BE5108">
              <w:rPr>
                <w:rFonts w:eastAsiaTheme="minorEastAsia"/>
              </w:rPr>
              <w:t xml:space="preserve"> </w:t>
            </w:r>
            <w:r w:rsidRPr="00BE5108">
              <w:rPr>
                <w:rFonts w:eastAsiaTheme="minorEastAsia"/>
              </w:rPr>
              <w:t>EVM</w:t>
            </w:r>
          </w:p>
        </w:tc>
        <w:tc>
          <w:tcPr>
            <w:tcW w:w="4536" w:type="dxa"/>
          </w:tcPr>
          <w:p w14:paraId="7E3E1ABD" w14:textId="089BC430"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lang w:eastAsia="ja-JP"/>
              </w:rPr>
              <w:t>1%</w:t>
            </w:r>
          </w:p>
        </w:tc>
        <w:tc>
          <w:tcPr>
            <w:tcW w:w="2721" w:type="dxa"/>
          </w:tcPr>
          <w:p w14:paraId="2F94C77C" w14:textId="77777777" w:rsidR="00AD1976" w:rsidRPr="00BE5108" w:rsidDel="002B4972" w:rsidRDefault="00AD1976" w:rsidP="00EC5235">
            <w:pPr>
              <w:pStyle w:val="TAL"/>
              <w:rPr>
                <w:rFonts w:eastAsiaTheme="minorEastAsia"/>
              </w:rPr>
            </w:pPr>
          </w:p>
        </w:tc>
      </w:tr>
      <w:tr w:rsidR="00AD1976" w:rsidRPr="00BE5108" w:rsidDel="002B4972" w14:paraId="65A829FF" w14:textId="77777777" w:rsidTr="00847BC2">
        <w:trPr>
          <w:cantSplit/>
          <w:jc w:val="center"/>
        </w:trPr>
        <w:tc>
          <w:tcPr>
            <w:tcW w:w="2436" w:type="dxa"/>
          </w:tcPr>
          <w:p w14:paraId="4C83814F" w14:textId="57ED4609" w:rsidR="00AD1976" w:rsidRPr="00BE5108" w:rsidRDefault="00AD1976" w:rsidP="00EC5235">
            <w:pPr>
              <w:pStyle w:val="TAL"/>
              <w:rPr>
                <w:rFonts w:eastAsiaTheme="minorEastAsia"/>
              </w:rPr>
            </w:pPr>
            <w:r w:rsidRPr="00BE5108">
              <w:rPr>
                <w:rFonts w:eastAsiaTheme="minorEastAsia"/>
                <w:lang w:eastAsia="ja-JP"/>
              </w:rPr>
              <w:t>6.5.4</w:t>
            </w:r>
            <w:r w:rsidR="00847BC2" w:rsidRPr="00BE5108">
              <w:rPr>
                <w:rFonts w:eastAsiaTheme="minorEastAsia"/>
                <w:lang w:eastAsia="ja-JP"/>
              </w:rPr>
              <w:t xml:space="preserve"> </w:t>
            </w:r>
            <w:r w:rsidRPr="00BE5108">
              <w:rPr>
                <w:rFonts w:eastAsiaTheme="minorEastAsia"/>
                <w:lang w:eastAsia="ja-JP"/>
              </w:rPr>
              <w:t>Time</w:t>
            </w:r>
            <w:r w:rsidR="00847BC2" w:rsidRPr="00BE5108">
              <w:rPr>
                <w:rFonts w:eastAsiaTheme="minorEastAsia"/>
                <w:lang w:eastAsia="ja-JP"/>
              </w:rPr>
              <w:t xml:space="preserve"> </w:t>
            </w:r>
            <w:r w:rsidRPr="00BE5108">
              <w:rPr>
                <w:rFonts w:eastAsiaTheme="minorEastAsia"/>
                <w:lang w:eastAsia="ja-JP"/>
              </w:rPr>
              <w:t>alignment</w:t>
            </w:r>
            <w:r w:rsidR="00847BC2" w:rsidRPr="00BE5108">
              <w:rPr>
                <w:rFonts w:eastAsiaTheme="minorEastAsia"/>
                <w:lang w:eastAsia="ja-JP"/>
              </w:rPr>
              <w:t xml:space="preserve"> </w:t>
            </w:r>
            <w:r w:rsidRPr="00BE5108">
              <w:rPr>
                <w:rFonts w:eastAsiaTheme="minorEastAsia"/>
                <w:lang w:eastAsia="ja-JP"/>
              </w:rPr>
              <w:t>error</w:t>
            </w:r>
          </w:p>
        </w:tc>
        <w:tc>
          <w:tcPr>
            <w:tcW w:w="4536" w:type="dxa"/>
          </w:tcPr>
          <w:p w14:paraId="6C0486F1" w14:textId="77B479F5"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kern w:val="2"/>
                <w:lang w:eastAsia="ja-JP"/>
              </w:rPr>
              <w:t>25</w:t>
            </w:r>
            <w:r w:rsidR="00847BC2" w:rsidRPr="00BE5108">
              <w:rPr>
                <w:rFonts w:eastAsiaTheme="minorEastAsia"/>
                <w:kern w:val="2"/>
                <w:lang w:eastAsia="ja-JP"/>
              </w:rPr>
              <w:t xml:space="preserve"> </w:t>
            </w:r>
            <w:r w:rsidRPr="00BE5108">
              <w:rPr>
                <w:rFonts w:eastAsiaTheme="minorEastAsia"/>
                <w:kern w:val="2"/>
                <w:lang w:eastAsia="ja-JP"/>
              </w:rPr>
              <w:t>ns</w:t>
            </w:r>
          </w:p>
        </w:tc>
        <w:tc>
          <w:tcPr>
            <w:tcW w:w="2721" w:type="dxa"/>
          </w:tcPr>
          <w:p w14:paraId="04B9C430" w14:textId="77777777" w:rsidR="00AD1976" w:rsidRPr="00BE5108" w:rsidDel="002B4972" w:rsidRDefault="00AD1976" w:rsidP="00EC5235">
            <w:pPr>
              <w:pStyle w:val="TAL"/>
              <w:rPr>
                <w:rFonts w:eastAsiaTheme="minorEastAsia"/>
              </w:rPr>
            </w:pPr>
          </w:p>
        </w:tc>
      </w:tr>
      <w:tr w:rsidR="00AD1976" w:rsidRPr="00BE5108" w:rsidDel="002B4972" w14:paraId="38D50A84" w14:textId="77777777" w:rsidTr="00847BC2">
        <w:trPr>
          <w:cantSplit/>
          <w:jc w:val="center"/>
        </w:trPr>
        <w:tc>
          <w:tcPr>
            <w:tcW w:w="2436" w:type="dxa"/>
          </w:tcPr>
          <w:p w14:paraId="7F5FFD31" w14:textId="7BCF1C78"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2</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p>
        </w:tc>
        <w:tc>
          <w:tcPr>
            <w:tcW w:w="4536" w:type="dxa"/>
          </w:tcPr>
          <w:p w14:paraId="2AEAC66F" w14:textId="21995C54" w:rsidR="00D00AE6" w:rsidRPr="00BE5108" w:rsidRDefault="00D00AE6" w:rsidP="00D00AE6">
            <w:pPr>
              <w:pStyle w:val="TAL"/>
              <w:rPr>
                <w:lang w:eastAsia="ja-JP"/>
              </w:rPr>
            </w:pPr>
            <w:r w:rsidRPr="00BE5108">
              <w:rPr>
                <w:lang w:eastAsia="ja-JP"/>
              </w:rPr>
              <w:t>10</w:t>
            </w:r>
            <w:r w:rsidRPr="00BE5108">
              <w:rPr>
                <w:rFonts w:hint="eastAsia"/>
                <w:lang w:eastAsia="zh-CN"/>
              </w:rPr>
              <w:t xml:space="preserve"> </w:t>
            </w:r>
            <w:r w:rsidRPr="00BE5108">
              <w:rPr>
                <w:lang w:eastAsia="ja-JP"/>
              </w:rPr>
              <w:t xml:space="preserve">MHz </w:t>
            </w:r>
            <w:r>
              <w:rPr>
                <w:lang w:eastAsia="zh-CN"/>
              </w:rPr>
              <w:t xml:space="preserve">IAB </w:t>
            </w:r>
            <w:r w:rsidRPr="00BE5108">
              <w:rPr>
                <w:lang w:eastAsia="ja-JP"/>
              </w:rPr>
              <w:t xml:space="preserve">Channel BW: </w:t>
            </w:r>
            <w:r w:rsidRPr="00BE5108">
              <w:t>±</w:t>
            </w:r>
            <w:r w:rsidRPr="00BE5108">
              <w:rPr>
                <w:lang w:eastAsia="ja-JP"/>
              </w:rPr>
              <w:t>100</w:t>
            </w:r>
            <w:r w:rsidRPr="00BE5108">
              <w:rPr>
                <w:rFonts w:hint="eastAsia"/>
                <w:lang w:eastAsia="zh-CN"/>
              </w:rPr>
              <w:t xml:space="preserve"> </w:t>
            </w:r>
            <w:r w:rsidRPr="00BE5108">
              <w:rPr>
                <w:lang w:eastAsia="ja-JP"/>
              </w:rPr>
              <w:t>kHz</w:t>
            </w:r>
          </w:p>
          <w:p w14:paraId="0BCB5D6E" w14:textId="77777777" w:rsidR="00D00AE6" w:rsidRPr="00BE5108" w:rsidRDefault="00D00AE6" w:rsidP="00D00AE6">
            <w:pPr>
              <w:pStyle w:val="TAL"/>
              <w:rPr>
                <w:lang w:eastAsia="ja-JP"/>
              </w:rPr>
            </w:pPr>
            <w:r w:rsidRPr="00BE5108">
              <w:rPr>
                <w:lang w:eastAsia="ja-JP"/>
              </w:rPr>
              <w:t>15</w:t>
            </w:r>
            <w:r w:rsidRPr="00BE5108">
              <w:rPr>
                <w:rFonts w:hint="eastAsia"/>
                <w:lang w:eastAsia="zh-CN"/>
              </w:rPr>
              <w:t xml:space="preserve"> </w:t>
            </w:r>
            <w:r w:rsidRPr="00BE5108">
              <w:rPr>
                <w:lang w:eastAsia="ja-JP"/>
              </w:rPr>
              <w:t xml:space="preserve">MHz, </w:t>
            </w:r>
            <w:r w:rsidRPr="00BE5108">
              <w:rPr>
                <w:rFonts w:hint="eastAsia"/>
                <w:lang w:eastAsia="zh-CN"/>
              </w:rPr>
              <w:t xml:space="preserve">20 MHz, 25 MHz, 30 MHz, 40 MHz, 50 </w:t>
            </w:r>
            <w:r w:rsidRPr="00BE5108">
              <w:rPr>
                <w:lang w:eastAsia="ja-JP"/>
              </w:rPr>
              <w:t>MHz</w:t>
            </w:r>
            <w:r w:rsidRPr="00BE5108">
              <w:rPr>
                <w:rFonts w:hint="eastAsia"/>
                <w:lang w:eastAsia="zh-CN"/>
              </w:rPr>
              <w:t xml:space="preserve"> </w:t>
            </w:r>
            <w:r w:rsidRPr="00BE5108">
              <w:rPr>
                <w:lang w:eastAsia="zh-CN"/>
              </w:rPr>
              <w:t>IAB</w:t>
            </w:r>
            <w:r w:rsidRPr="00BE5108">
              <w:rPr>
                <w:rFonts w:hint="eastAsia"/>
                <w:lang w:eastAsia="zh-CN"/>
              </w:rPr>
              <w:t xml:space="preserve"> </w:t>
            </w:r>
            <w:r w:rsidRPr="00BE5108">
              <w:rPr>
                <w:lang w:eastAsia="ja-JP"/>
              </w:rPr>
              <w:t xml:space="preserve">Channel BW: </w:t>
            </w:r>
            <w:r w:rsidRPr="00BE5108">
              <w:t>±</w:t>
            </w:r>
            <w:r w:rsidRPr="00BE5108">
              <w:rPr>
                <w:lang w:eastAsia="ja-JP"/>
              </w:rPr>
              <w:t>300</w:t>
            </w:r>
            <w:r w:rsidRPr="00BE5108">
              <w:rPr>
                <w:rFonts w:hint="eastAsia"/>
                <w:lang w:eastAsia="zh-CN"/>
              </w:rPr>
              <w:t xml:space="preserve"> </w:t>
            </w:r>
            <w:r w:rsidRPr="00BE5108">
              <w:rPr>
                <w:lang w:eastAsia="ja-JP"/>
              </w:rPr>
              <w:t>kHz</w:t>
            </w:r>
          </w:p>
          <w:p w14:paraId="2A197BBD" w14:textId="13CBF4EB" w:rsidR="00AD1976" w:rsidRPr="00BE5108" w:rsidRDefault="00D00AE6" w:rsidP="00D00AE6">
            <w:pPr>
              <w:pStyle w:val="TAL"/>
              <w:rPr>
                <w:rFonts w:eastAsiaTheme="minorEastAsia"/>
                <w:kern w:val="2"/>
              </w:rPr>
            </w:pPr>
            <w:r w:rsidRPr="00BE5108">
              <w:rPr>
                <w:rFonts w:hint="eastAsia"/>
                <w:lang w:eastAsia="zh-CN"/>
              </w:rPr>
              <w:t xml:space="preserve">60 MHz, 70 MHz, 80 MHz, 90 MHz, 100 MHz </w:t>
            </w:r>
            <w:r w:rsidRPr="00BE5108">
              <w:rPr>
                <w:lang w:eastAsia="zh-CN"/>
              </w:rPr>
              <w:t>IAB</w:t>
            </w:r>
            <w:r w:rsidRPr="00BE5108">
              <w:rPr>
                <w:rFonts w:hint="eastAsia"/>
                <w:lang w:eastAsia="zh-CN"/>
              </w:rPr>
              <w:t xml:space="preserve"> </w:t>
            </w:r>
            <w:r w:rsidRPr="00BE5108">
              <w:rPr>
                <w:lang w:eastAsia="ja-JP"/>
              </w:rPr>
              <w:t>Channel BW</w:t>
            </w:r>
            <w:r w:rsidRPr="00BE5108">
              <w:rPr>
                <w:rFonts w:hint="eastAsia"/>
                <w:lang w:eastAsia="zh-CN"/>
              </w:rPr>
              <w:t xml:space="preserve">: </w:t>
            </w:r>
            <w:r w:rsidRPr="00BE5108">
              <w:t>±600</w:t>
            </w:r>
            <w:r w:rsidRPr="00BE5108">
              <w:rPr>
                <w:rFonts w:hint="eastAsia"/>
                <w:lang w:eastAsia="zh-CN"/>
              </w:rPr>
              <w:t xml:space="preserve"> </w:t>
            </w:r>
            <w:r w:rsidRPr="00BE5108">
              <w:rPr>
                <w:lang w:eastAsia="zh-CN"/>
              </w:rPr>
              <w:t>k</w:t>
            </w:r>
            <w:r w:rsidRPr="00BE5108">
              <w:rPr>
                <w:rFonts w:hint="eastAsia"/>
                <w:lang w:eastAsia="zh-CN"/>
              </w:rPr>
              <w:t>Hz</w:t>
            </w:r>
          </w:p>
        </w:tc>
        <w:tc>
          <w:tcPr>
            <w:tcW w:w="2721" w:type="dxa"/>
          </w:tcPr>
          <w:p w14:paraId="2EACDE33" w14:textId="77777777" w:rsidR="00AD1976" w:rsidRPr="00BE5108" w:rsidDel="002B4972" w:rsidRDefault="00AD1976" w:rsidP="00EC5235">
            <w:pPr>
              <w:pStyle w:val="TAL"/>
              <w:rPr>
                <w:rFonts w:eastAsiaTheme="minorEastAsia"/>
              </w:rPr>
            </w:pPr>
          </w:p>
        </w:tc>
      </w:tr>
      <w:tr w:rsidR="00AD1976" w:rsidRPr="00BE5108" w:rsidDel="002B4972" w14:paraId="19A4BCBA" w14:textId="77777777" w:rsidTr="00847BC2">
        <w:trPr>
          <w:cantSplit/>
          <w:jc w:val="center"/>
        </w:trPr>
        <w:tc>
          <w:tcPr>
            <w:tcW w:w="2436" w:type="dxa"/>
          </w:tcPr>
          <w:p w14:paraId="60014870" w14:textId="55B98704" w:rsidR="00AD1976" w:rsidRPr="00BE5108" w:rsidRDefault="00AD1976" w:rsidP="00EC5235">
            <w:pPr>
              <w:pStyle w:val="TAL"/>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4536" w:type="dxa"/>
          </w:tcPr>
          <w:p w14:paraId="2C44CC67" w14:textId="6DC79BE6" w:rsidR="00AD1976" w:rsidRPr="00BE5108" w:rsidRDefault="00AD1976" w:rsidP="00EC5235">
            <w:pPr>
              <w:pStyle w:val="TAL"/>
              <w:rPr>
                <w:rFonts w:eastAsiaTheme="minorEastAsia"/>
                <w:lang w:eastAsia="ja-JP"/>
              </w:rPr>
            </w:pPr>
            <w:r w:rsidRPr="00BE5108">
              <w:rPr>
                <w:rFonts w:eastAsiaTheme="minorEastAsia"/>
              </w:rPr>
              <w:t>ACLR/</w:t>
            </w:r>
            <w:r w:rsidR="00847BC2" w:rsidRPr="00BE5108">
              <w:rPr>
                <w:rFonts w:eastAsiaTheme="minorEastAsia"/>
              </w:rPr>
              <w:t xml:space="preserve"> </w:t>
            </w:r>
            <w:r w:rsidRPr="00BE5108">
              <w:rPr>
                <w:rFonts w:eastAsiaTheme="minorEastAsia"/>
              </w:rPr>
              <w:t>CACLR</w:t>
            </w:r>
          </w:p>
          <w:p w14:paraId="66624B7B" w14:textId="569225EE"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63F69322" w14:textId="2CBE5F5A"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05777D4F" w14:textId="77777777" w:rsidR="00AD1976" w:rsidRPr="00BE5108" w:rsidRDefault="00AD1976" w:rsidP="00EC5235">
            <w:pPr>
              <w:pStyle w:val="TAL"/>
              <w:rPr>
                <w:rFonts w:eastAsiaTheme="minorEastAsia"/>
                <w:lang w:eastAsia="ja-JP"/>
              </w:rPr>
            </w:pPr>
          </w:p>
          <w:p w14:paraId="540F0023" w14:textId="402C2635"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8520A5" w14:textId="720EA45D"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p w14:paraId="3442434B" w14:textId="77777777" w:rsidR="00AD1976" w:rsidRPr="00BE5108" w:rsidRDefault="00AD1976" w:rsidP="00EC5235">
            <w:pPr>
              <w:pStyle w:val="TAL"/>
              <w:rPr>
                <w:rFonts w:eastAsiaTheme="minorEastAsia"/>
                <w:lang w:eastAsia="ja-JP"/>
              </w:rPr>
            </w:pPr>
          </w:p>
          <w:p w14:paraId="6D1C568E" w14:textId="77777777" w:rsidR="00AD1976" w:rsidRPr="00BE5108" w:rsidRDefault="00AD1976" w:rsidP="00EC5235">
            <w:pPr>
              <w:pStyle w:val="TAL"/>
              <w:rPr>
                <w:rFonts w:eastAsiaTheme="minorEastAsia"/>
                <w:lang w:eastAsia="ja-JP"/>
              </w:rPr>
            </w:pPr>
            <w:r w:rsidRPr="00BE5108">
              <w:rPr>
                <w:rFonts w:eastAsiaTheme="minorEastAsia"/>
              </w:rPr>
              <w:t>CACLR</w:t>
            </w:r>
          </w:p>
          <w:p w14:paraId="73317C45" w14:textId="5F1F56C4"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4C79587B" w14:textId="45E596EC"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6644326F" w14:textId="77777777" w:rsidR="00AD1976" w:rsidRPr="00BE5108" w:rsidRDefault="00AD1976" w:rsidP="00EC5235">
            <w:pPr>
              <w:pStyle w:val="TAL"/>
              <w:rPr>
                <w:rFonts w:eastAsiaTheme="minorEastAsia"/>
                <w:lang w:eastAsia="ja-JP"/>
              </w:rPr>
            </w:pPr>
          </w:p>
          <w:p w14:paraId="614FBEAA" w14:textId="73DC9504" w:rsidR="00AD1976" w:rsidRPr="00BE5108" w:rsidRDefault="00AD1976" w:rsidP="00EC5235">
            <w:pPr>
              <w:pStyle w:val="TAL"/>
              <w:rPr>
                <w:rFonts w:eastAsiaTheme="minorEastAsia"/>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B5260A4" w14:textId="70B17ED3" w:rsidR="00AD1976" w:rsidRPr="00BE5108" w:rsidRDefault="00AD1976" w:rsidP="00EC5235">
            <w:pPr>
              <w:pStyle w:val="TAL"/>
              <w:rPr>
                <w:rFonts w:eastAsiaTheme="minorEastAsia"/>
                <w:kern w:val="2"/>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32524819" w14:textId="77777777" w:rsidR="00AD1976" w:rsidRPr="00BE5108" w:rsidDel="002B4972" w:rsidRDefault="00AD1976" w:rsidP="00EC5235">
            <w:pPr>
              <w:pStyle w:val="TAL"/>
              <w:rPr>
                <w:rFonts w:eastAsiaTheme="minorEastAsia"/>
              </w:rPr>
            </w:pPr>
          </w:p>
        </w:tc>
      </w:tr>
      <w:tr w:rsidR="00AD1976" w:rsidRPr="00BE5108" w:rsidDel="002B4972" w14:paraId="4E993CBA" w14:textId="77777777" w:rsidTr="00847BC2">
        <w:trPr>
          <w:cantSplit/>
          <w:jc w:val="center"/>
        </w:trPr>
        <w:tc>
          <w:tcPr>
            <w:tcW w:w="2436" w:type="dxa"/>
          </w:tcPr>
          <w:p w14:paraId="5FE8F6A6" w14:textId="49DFE3C1"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4</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536" w:type="dxa"/>
          </w:tcPr>
          <w:p w14:paraId="074B184C" w14:textId="301952A0" w:rsidR="00AD1976" w:rsidRPr="00BE5108" w:rsidRDefault="00AD1976" w:rsidP="00EC5235">
            <w:pPr>
              <w:pStyle w:val="TAL"/>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66EFD4DA" w14:textId="4F3AA4BE" w:rsidR="00AD1976" w:rsidRPr="00BE5108" w:rsidRDefault="00AD1976" w:rsidP="00EC5235">
            <w:pPr>
              <w:pStyle w:val="TAL"/>
              <w:rPr>
                <w:rFonts w:eastAsiaTheme="minorEastAsia"/>
                <w:kern w:val="2"/>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19C5A6B5" w14:textId="77777777" w:rsidR="00AD1976" w:rsidRPr="00BE5108" w:rsidDel="002B4972" w:rsidRDefault="00AD1976" w:rsidP="00EC5235">
            <w:pPr>
              <w:pStyle w:val="TAL"/>
              <w:rPr>
                <w:rFonts w:eastAsiaTheme="minorEastAsia"/>
              </w:rPr>
            </w:pPr>
          </w:p>
        </w:tc>
      </w:tr>
      <w:tr w:rsidR="00AD1976" w:rsidRPr="00BE5108" w:rsidDel="002B4972" w14:paraId="7E2DAFB1" w14:textId="77777777" w:rsidTr="00847BC2">
        <w:trPr>
          <w:cantSplit/>
          <w:jc w:val="center"/>
        </w:trPr>
        <w:tc>
          <w:tcPr>
            <w:tcW w:w="2436" w:type="dxa"/>
          </w:tcPr>
          <w:p w14:paraId="67BB96A4" w14:textId="47181A63"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5.1.1</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Mandatory</w:t>
            </w:r>
            <w:r w:rsidR="00847BC2" w:rsidRPr="00BE5108">
              <w:rPr>
                <w:rFonts w:eastAsiaTheme="minorEastAsia"/>
              </w:rPr>
              <w:t xml:space="preserve"> </w:t>
            </w:r>
            <w:r w:rsidRPr="00BE5108">
              <w:rPr>
                <w:rFonts w:eastAsiaTheme="minorEastAsia"/>
              </w:rPr>
              <w:t>Requirements</w:t>
            </w:r>
          </w:p>
        </w:tc>
        <w:tc>
          <w:tcPr>
            <w:tcW w:w="4536" w:type="dxa"/>
          </w:tcPr>
          <w:p w14:paraId="228F0113" w14:textId="48EE8A30" w:rsidR="00AD1976" w:rsidRPr="00BE5108" w:rsidRDefault="00AD1976" w:rsidP="00EC5235">
            <w:pPr>
              <w:pStyle w:val="TAL"/>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6328F42A" w14:textId="107880FB" w:rsidR="00AD1976" w:rsidRPr="00BE5108" w:rsidRDefault="00AD1976" w:rsidP="00EC5235">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352BED4A" w14:textId="35FFA219" w:rsidR="00AD1976" w:rsidRPr="00BE5108" w:rsidRDefault="00AD1976" w:rsidP="00EC5235">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±4.5</w:t>
            </w:r>
            <w:r w:rsidR="00847BC2" w:rsidRPr="00BE5108">
              <w:rPr>
                <w:rFonts w:eastAsia="SimSun"/>
              </w:rPr>
              <w:t xml:space="preserve"> </w:t>
            </w:r>
            <w:r w:rsidRPr="00BE5108">
              <w:rPr>
                <w:rFonts w:eastAsia="SimSun"/>
              </w:rPr>
              <w:t>dB</w:t>
            </w:r>
          </w:p>
        </w:tc>
        <w:tc>
          <w:tcPr>
            <w:tcW w:w="2721" w:type="dxa"/>
          </w:tcPr>
          <w:p w14:paraId="713AF749" w14:textId="77777777" w:rsidR="00AD1976" w:rsidRPr="00BE5108" w:rsidDel="002B4972" w:rsidRDefault="00AD1976" w:rsidP="00EC5235">
            <w:pPr>
              <w:pStyle w:val="TAL"/>
              <w:rPr>
                <w:rFonts w:eastAsiaTheme="minorEastAsia"/>
              </w:rPr>
            </w:pPr>
          </w:p>
        </w:tc>
      </w:tr>
      <w:tr w:rsidR="00AD1976" w:rsidRPr="00BE5108" w:rsidDel="002B4972" w14:paraId="7CA50820" w14:textId="77777777" w:rsidTr="00847BC2">
        <w:trPr>
          <w:cantSplit/>
          <w:jc w:val="center"/>
        </w:trPr>
        <w:tc>
          <w:tcPr>
            <w:tcW w:w="2436" w:type="dxa"/>
          </w:tcPr>
          <w:p w14:paraId="39BA0306" w14:textId="64617D7F"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5.1.2</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requirements</w:t>
            </w:r>
          </w:p>
        </w:tc>
        <w:tc>
          <w:tcPr>
            <w:tcW w:w="4536" w:type="dxa"/>
          </w:tcPr>
          <w:p w14:paraId="3012E269" w14:textId="74581D1B" w:rsidR="00AD1976" w:rsidRPr="00BE5108" w:rsidRDefault="00AD1976" w:rsidP="00EC5235">
            <w:pPr>
              <w:pStyle w:val="TAL"/>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&gt;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F8498D4" w14:textId="23C26F19"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CE7F02D" w14:textId="496939B4" w:rsidR="00AD1976" w:rsidRPr="00BE5108" w:rsidRDefault="00AD1976" w:rsidP="00EC5235">
            <w:pPr>
              <w:pStyle w:val="TAL"/>
              <w:rPr>
                <w:rFonts w:eastAsiaTheme="minorEastAsia"/>
                <w:lang w:eastAsia="ja-JP"/>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8F5F584" w14:textId="566014F7"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3ED8BCDE" w14:textId="05D3FE88" w:rsidR="00AD1976" w:rsidRPr="00BE5108" w:rsidRDefault="00AD1976" w:rsidP="00EC5235">
            <w:pPr>
              <w:pStyle w:val="TAL"/>
              <w:rPr>
                <w:rFonts w:eastAsiaTheme="minorEastAsia"/>
              </w:rPr>
            </w:pPr>
            <w:r w:rsidRPr="00BE5108">
              <w:rPr>
                <w:rFonts w:eastAsiaTheme="minorEastAsia"/>
              </w:rPr>
              <w:t>±3.5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1BD26A6A" w14:textId="66D80523" w:rsidR="00AD1976" w:rsidRPr="00BE5108" w:rsidRDefault="00AD1976" w:rsidP="00EC5235">
            <w:pPr>
              <w:pStyle w:val="TAL"/>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2721" w:type="dxa"/>
          </w:tcPr>
          <w:p w14:paraId="72492F35" w14:textId="77777777" w:rsidR="00AD1976" w:rsidRPr="00BE5108" w:rsidDel="002B4972" w:rsidRDefault="00AD1976" w:rsidP="00EC5235">
            <w:pPr>
              <w:pStyle w:val="TAL"/>
              <w:rPr>
                <w:rFonts w:eastAsiaTheme="minorEastAsia"/>
              </w:rPr>
            </w:pPr>
          </w:p>
        </w:tc>
      </w:tr>
      <w:tr w:rsidR="00AD1976" w:rsidRPr="00BE5108" w:rsidDel="002B4972" w14:paraId="3C07A830" w14:textId="77777777" w:rsidTr="00847BC2">
        <w:trPr>
          <w:cantSplit/>
          <w:jc w:val="center"/>
        </w:trPr>
        <w:tc>
          <w:tcPr>
            <w:tcW w:w="2436" w:type="dxa"/>
          </w:tcPr>
          <w:p w14:paraId="6235A7D6" w14:textId="3D047774"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5.2.</w:t>
            </w:r>
            <w:r w:rsidRPr="00BE5108">
              <w:rPr>
                <w:rFonts w:eastAsiaTheme="minorEastAsia"/>
                <w:lang w:eastAsia="ja-JP"/>
              </w:rPr>
              <w:t>3</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Co-location</w:t>
            </w:r>
          </w:p>
        </w:tc>
        <w:tc>
          <w:tcPr>
            <w:tcW w:w="4536" w:type="dxa"/>
          </w:tcPr>
          <w:p w14:paraId="3F74B274" w14:textId="6D55437C"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2721" w:type="dxa"/>
          </w:tcPr>
          <w:p w14:paraId="7AEEF3B0" w14:textId="77777777" w:rsidR="00AD1976" w:rsidRPr="00BE5108" w:rsidDel="002B4972" w:rsidRDefault="00AD1976" w:rsidP="00EC5235">
            <w:pPr>
              <w:pStyle w:val="TAL"/>
              <w:rPr>
                <w:rFonts w:eastAsiaTheme="minorEastAsia"/>
              </w:rPr>
            </w:pPr>
          </w:p>
        </w:tc>
      </w:tr>
      <w:tr w:rsidR="00AD1976" w:rsidRPr="00BE5108" w14:paraId="29CFEA0D" w14:textId="77777777" w:rsidTr="00847BC2">
        <w:trPr>
          <w:cantSplit/>
          <w:jc w:val="center"/>
        </w:trPr>
        <w:tc>
          <w:tcPr>
            <w:tcW w:w="2436" w:type="dxa"/>
          </w:tcPr>
          <w:p w14:paraId="0CCC2005" w14:textId="08CD4CCB" w:rsidR="00AD1976" w:rsidRPr="00BE5108" w:rsidRDefault="00AD1976" w:rsidP="00EC5235">
            <w:pPr>
              <w:pStyle w:val="TAL"/>
              <w:rPr>
                <w:rFonts w:eastAsiaTheme="minorEastAsia"/>
              </w:rPr>
            </w:pPr>
            <w:r w:rsidRPr="00BE5108">
              <w:rPr>
                <w:rFonts w:eastAsiaTheme="minorEastAsia"/>
              </w:rPr>
              <w:t>6.7</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intermodulation</w:t>
            </w:r>
          </w:p>
          <w:p w14:paraId="0DF5067C" w14:textId="0C89E3B2" w:rsidR="00AD1976" w:rsidRPr="00BE5108" w:rsidRDefault="00AD1976" w:rsidP="00EC5235">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requirements)</w:t>
            </w:r>
          </w:p>
          <w:p w14:paraId="0C066C09" w14:textId="2E5F1D38" w:rsidR="00AD1976" w:rsidRPr="00BE5108" w:rsidDel="006575B2" w:rsidRDefault="00AD1976" w:rsidP="00EC5235">
            <w:pPr>
              <w:pStyle w:val="TAL"/>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tolerance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p>
        </w:tc>
        <w:tc>
          <w:tcPr>
            <w:tcW w:w="4536" w:type="dxa"/>
          </w:tcPr>
          <w:p w14:paraId="6D6B5674" w14:textId="5631AD9B" w:rsidR="00AD1976" w:rsidRPr="00BE5108"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value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unrelated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(OBUE)</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have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carried</w:t>
            </w:r>
            <w:r w:rsidR="00847BC2" w:rsidRPr="00BE5108">
              <w:rPr>
                <w:rFonts w:eastAsiaTheme="minorEastAsia"/>
              </w:rPr>
              <w:t xml:space="preserve"> </w:t>
            </w:r>
            <w:r w:rsidRPr="00BE5108">
              <w:rPr>
                <w:rFonts w:eastAsiaTheme="minorEastAsia"/>
              </w:rPr>
              <w:t>out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p>
          <w:p w14:paraId="49E0A164" w14:textId="77777777" w:rsidR="00AD1976" w:rsidRPr="00BE5108" w:rsidRDefault="00AD1976" w:rsidP="00EC5235">
            <w:pPr>
              <w:pStyle w:val="TAL"/>
              <w:rPr>
                <w:rFonts w:eastAsiaTheme="minorEastAsia"/>
              </w:rPr>
            </w:pPr>
          </w:p>
          <w:p w14:paraId="499C5FE8" w14:textId="42242DD9"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p>
        </w:tc>
        <w:tc>
          <w:tcPr>
            <w:tcW w:w="2721" w:type="dxa"/>
          </w:tcPr>
          <w:p w14:paraId="0F181450" w14:textId="40EF3EEA" w:rsidR="00AD1976" w:rsidRPr="00BE5108" w:rsidDel="006575B2"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double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result</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p>
        </w:tc>
      </w:tr>
      <w:tr w:rsidR="00AD1976" w:rsidRPr="00BE5108" w14:paraId="08198689" w14:textId="77777777" w:rsidTr="00847BC2">
        <w:trPr>
          <w:cantSplit/>
          <w:jc w:val="center"/>
        </w:trPr>
        <w:tc>
          <w:tcPr>
            <w:tcW w:w="9693" w:type="dxa"/>
            <w:gridSpan w:val="3"/>
          </w:tcPr>
          <w:p w14:paraId="2852B5E9" w14:textId="24C71F93" w:rsidR="00AD1976" w:rsidRPr="00BE5108" w:rsidRDefault="00AD1976" w:rsidP="00EC5235">
            <w:pPr>
              <w:pStyle w:val="TAN"/>
              <w:rPr>
                <w:rFonts w:eastAsiaTheme="minorEastAsia" w:cs="Arial"/>
              </w:rPr>
            </w:pPr>
            <w:r w:rsidRPr="00BE5108">
              <w:rPr>
                <w:rFonts w:eastAsiaTheme="minorEastAsia"/>
              </w:rPr>
              <w:t>NOTE:</w:t>
            </w:r>
            <w:r w:rsidRPr="00BE5108">
              <w:rPr>
                <w:rFonts w:eastAsiaTheme="minorEastAsia"/>
              </w:rPr>
              <w:tab/>
            </w:r>
            <w:r w:rsidRPr="00BE5108">
              <w:rPr>
                <w:rFonts w:eastAsiaTheme="minorEastAsia" w:hint="eastAsia"/>
                <w:lang w:eastAsia="zh-CN"/>
              </w:rPr>
              <w:t>Test</w:t>
            </w:r>
            <w:r w:rsidR="00847BC2" w:rsidRPr="00BE5108">
              <w:rPr>
                <w:rFonts w:eastAsiaTheme="minorEastAsia" w:hint="eastAsia"/>
                <w:lang w:eastAsia="zh-CN"/>
              </w:rPr>
              <w:t xml:space="preserve"> </w:t>
            </w:r>
            <w:r w:rsidRPr="00BE5108">
              <w:rPr>
                <w:rFonts w:eastAsiaTheme="minorEastAsia" w:hint="eastAsia"/>
                <w:lang w:eastAsia="zh-CN"/>
              </w:rPr>
              <w:t>system</w:t>
            </w:r>
            <w:r w:rsidR="00847BC2" w:rsidRPr="00BE5108">
              <w:rPr>
                <w:rFonts w:eastAsiaTheme="minorEastAsia" w:hint="eastAsia"/>
                <w:lang w:eastAsia="zh-CN"/>
              </w:rPr>
              <w:t xml:space="preserve"> </w:t>
            </w:r>
            <w:r w:rsidRPr="00BE5108">
              <w:rPr>
                <w:rFonts w:eastAsiaTheme="minorEastAsia" w:hint="eastAsia"/>
                <w:lang w:eastAsia="zh-CN"/>
              </w:rPr>
              <w:t>uncertainty</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hint="eastAsia"/>
                <w:lang w:eastAsia="zh-CN"/>
              </w:rPr>
              <w:t>for</w:t>
            </w:r>
            <w:r w:rsidR="00847BC2" w:rsidRPr="00BE5108">
              <w:rPr>
                <w:rFonts w:eastAsiaTheme="minorEastAsia" w:hint="eastAsia"/>
                <w:lang w:eastAsia="zh-CN"/>
              </w:rPr>
              <w:t xml:space="preserve"> </w:t>
            </w:r>
            <w:r w:rsidRPr="00BE5108">
              <w:rPr>
                <w:rFonts w:eastAsiaTheme="minorEastAsia" w:hint="eastAsia"/>
                <w:lang w:eastAsia="zh-CN"/>
              </w:rPr>
              <w:t>4</w:t>
            </w:r>
            <w:r w:rsidRPr="00BE5108">
              <w:rPr>
                <w:rFonts w:eastAsiaTheme="minorEastAsia"/>
                <w:lang w:eastAsia="ja-JP"/>
              </w:rPr>
              <w:t>.</w:t>
            </w:r>
            <w:r w:rsidRPr="00BE5108">
              <w:rPr>
                <w:rFonts w:eastAsiaTheme="minorEastAsia" w:hint="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hint="eastAsia"/>
                <w:lang w:eastAsia="zh-CN"/>
              </w:rPr>
              <w:t>6</w:t>
            </w:r>
            <w:r w:rsidR="00847BC2" w:rsidRPr="00BE5108">
              <w:rPr>
                <w:rFonts w:eastAsiaTheme="minorEastAsia" w:hint="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operate</w:t>
            </w:r>
            <w:r w:rsidRPr="00BE5108">
              <w:rPr>
                <w:rFonts w:eastAsiaTheme="minorEastAsia" w:hint="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hint="eastAsia"/>
                <w:lang w:eastAsia="zh-CN"/>
              </w:rPr>
              <w:t>.</w:t>
            </w:r>
          </w:p>
        </w:tc>
      </w:tr>
    </w:tbl>
    <w:p w14:paraId="64AF470C" w14:textId="77777777" w:rsidR="00FF7252" w:rsidRPr="00BE5108" w:rsidRDefault="00FF7252" w:rsidP="006E01F2">
      <w:pPr>
        <w:rPr>
          <w:rFonts w:eastAsiaTheme="minorEastAsia"/>
          <w:lang w:eastAsia="sv-SE"/>
        </w:rPr>
      </w:pPr>
      <w:bookmarkStart w:id="232" w:name="_Toc73962759"/>
    </w:p>
    <w:p w14:paraId="14C8B1B5" w14:textId="7753CB68" w:rsidR="008D3EE5" w:rsidRPr="00BE5108" w:rsidRDefault="008D3EE5" w:rsidP="008D3EE5">
      <w:pPr>
        <w:pStyle w:val="Heading4"/>
        <w:rPr>
          <w:rFonts w:eastAsiaTheme="minorEastAsia"/>
        </w:rPr>
      </w:pPr>
      <w:bookmarkStart w:id="233" w:name="_Toc75259915"/>
      <w:bookmarkStart w:id="234" w:name="_Toc75275449"/>
      <w:bookmarkStart w:id="235" w:name="_Toc75275960"/>
      <w:bookmarkStart w:id="236" w:name="_Toc76541459"/>
      <w:bookmarkStart w:id="237" w:name="_Toc82437228"/>
      <w:bookmarkStart w:id="238" w:name="_Toc89944593"/>
      <w:bookmarkStart w:id="239" w:name="_Toc98753611"/>
      <w:bookmarkStart w:id="240" w:name="_Toc106179503"/>
      <w:bookmarkStart w:id="241" w:name="_Toc106180014"/>
      <w:bookmarkStart w:id="242" w:name="_Toc130395839"/>
      <w:bookmarkStart w:id="243" w:name="_Toc137555113"/>
      <w:bookmarkStart w:id="244" w:name="_Toc138856640"/>
      <w:bookmarkStart w:id="245" w:name="_Toc138860499"/>
      <w:bookmarkStart w:id="246" w:name="_Toc163217492"/>
      <w:bookmarkStart w:id="247" w:name="_Toc187261264"/>
      <w:r w:rsidRPr="00BE5108">
        <w:rPr>
          <w:rFonts w:eastAsiaTheme="minorEastAsia"/>
          <w:lang w:eastAsia="sv-SE"/>
        </w:rPr>
        <w:lastRenderedPageBreak/>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lastRenderedPageBreak/>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lastRenderedPageBreak/>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248" w:name="_Toc73962760"/>
    </w:p>
    <w:p w14:paraId="5606AEC8" w14:textId="5E61A932" w:rsidR="008D3EE5" w:rsidRPr="00BE5108" w:rsidRDefault="008D3EE5" w:rsidP="008D3EE5">
      <w:pPr>
        <w:pStyle w:val="Heading4"/>
        <w:rPr>
          <w:rFonts w:eastAsiaTheme="minorEastAsia"/>
          <w:lang w:eastAsia="sv-SE"/>
        </w:rPr>
      </w:pPr>
      <w:bookmarkStart w:id="249" w:name="_Toc75259916"/>
      <w:bookmarkStart w:id="250" w:name="_Toc75275450"/>
      <w:bookmarkStart w:id="251" w:name="_Toc75275961"/>
      <w:bookmarkStart w:id="252" w:name="_Toc76541460"/>
      <w:bookmarkStart w:id="253" w:name="_Toc82437229"/>
      <w:bookmarkStart w:id="254" w:name="_Toc89944594"/>
      <w:bookmarkStart w:id="255" w:name="_Toc98753612"/>
      <w:bookmarkStart w:id="256" w:name="_Toc106179504"/>
      <w:bookmarkStart w:id="257" w:name="_Toc106180015"/>
      <w:bookmarkStart w:id="258" w:name="_Toc130395840"/>
      <w:bookmarkStart w:id="259" w:name="_Toc137555114"/>
      <w:bookmarkStart w:id="260" w:name="_Toc138856641"/>
      <w:bookmarkStart w:id="261" w:name="_Toc138860500"/>
      <w:bookmarkStart w:id="262" w:name="_Toc163217493"/>
      <w:bookmarkStart w:id="263" w:name="_Toc187261265"/>
      <w:r w:rsidRPr="00BE5108">
        <w:rPr>
          <w:rFonts w:eastAsiaTheme="minorEastAsia"/>
          <w:lang w:eastAsia="sv-SE"/>
        </w:rPr>
        <w:lastRenderedPageBreak/>
        <w:t>4.1.</w:t>
      </w:r>
      <w:r w:rsidRPr="00BE5108">
        <w:rPr>
          <w:rFonts w:eastAsiaTheme="minorEastAsia"/>
        </w:rPr>
        <w:t>2.4</w:t>
      </w:r>
      <w:r w:rsidRPr="00BE5108">
        <w:rPr>
          <w:rFonts w:eastAsiaTheme="minorEastAsia"/>
          <w:lang w:eastAsia="sv-SE"/>
        </w:rPr>
        <w:tab/>
        <w:t>Measurement of performance requirements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48D0E318" w14:textId="77777777" w:rsidR="00EF7D64" w:rsidRPr="002A625F" w:rsidRDefault="00EF7D64" w:rsidP="00EF7D64">
      <w:pPr>
        <w:pStyle w:val="TH"/>
        <w:rPr>
          <w:lang w:eastAsia="en-GB"/>
        </w:rPr>
      </w:pPr>
      <w:r w:rsidRPr="002A625F">
        <w:rPr>
          <w:lang w:eastAsia="en-GB"/>
        </w:rPr>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EF7D64" w:rsidRPr="002A625F" w14:paraId="373B6307" w14:textId="77777777" w:rsidTr="00F900B7">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10A4F540" w14:textId="77777777" w:rsidR="00EF7D64" w:rsidRPr="002A625F" w:rsidRDefault="00EF7D64" w:rsidP="00EF7D64">
            <w:pPr>
              <w:pStyle w:val="TAH"/>
              <w:rPr>
                <w:lang w:eastAsia="en-GB"/>
              </w:rPr>
            </w:pPr>
            <w:r w:rsidRPr="002A625F">
              <w:rPr>
                <w:lang w:eastAsia="en-GB"/>
              </w:rPr>
              <w:lastRenderedPageBreak/>
              <w:t>Clause</w:t>
            </w:r>
          </w:p>
        </w:tc>
        <w:tc>
          <w:tcPr>
            <w:tcW w:w="3402" w:type="dxa"/>
            <w:tcBorders>
              <w:top w:val="single" w:sz="4" w:space="0" w:color="auto"/>
              <w:left w:val="single" w:sz="4" w:space="0" w:color="auto"/>
              <w:bottom w:val="single" w:sz="4" w:space="0" w:color="auto"/>
              <w:right w:val="single" w:sz="4" w:space="0" w:color="auto"/>
            </w:tcBorders>
            <w:hideMark/>
          </w:tcPr>
          <w:p w14:paraId="23615073" w14:textId="77777777" w:rsidR="00EF7D64" w:rsidRPr="002A625F" w:rsidRDefault="00EF7D64" w:rsidP="00EF7D64">
            <w:pPr>
              <w:pStyle w:val="TAH"/>
              <w:rPr>
                <w:lang w:eastAsia="en-GB"/>
              </w:rPr>
            </w:pPr>
            <w:r w:rsidRPr="002A625F">
              <w:rPr>
                <w:lang w:eastAsia="en-GB"/>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67580818" w14:textId="77777777" w:rsidR="00EF7D64" w:rsidRPr="002A625F" w:rsidRDefault="00EF7D64" w:rsidP="00EF7D64">
            <w:pPr>
              <w:pStyle w:val="TAH"/>
              <w:rPr>
                <w:lang w:eastAsia="en-GB"/>
              </w:rPr>
            </w:pPr>
            <w:r w:rsidRPr="002A625F">
              <w:rPr>
                <w:lang w:eastAsia="en-GB"/>
              </w:rPr>
              <w:t>Derivation of Test System Uncertainty</w:t>
            </w:r>
          </w:p>
        </w:tc>
      </w:tr>
      <w:tr w:rsidR="00EF7D64" w:rsidRPr="002A625F" w14:paraId="4D138777"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7C52C301" w14:textId="77777777" w:rsidR="00EF7D64" w:rsidRPr="002A625F" w:rsidRDefault="00EF7D64" w:rsidP="00EF7D64">
            <w:pPr>
              <w:pStyle w:val="TAL"/>
              <w:rPr>
                <w:lang w:eastAsia="en-GB"/>
              </w:rPr>
            </w:pPr>
            <w:r w:rsidRPr="002A625F">
              <w:rPr>
                <w:lang w:eastAsia="ja-JP"/>
              </w:rPr>
              <w:t>8</w:t>
            </w:r>
            <w:r>
              <w:rPr>
                <w:lang w:eastAsia="ja-JP"/>
              </w:rPr>
              <w:t>.1</w:t>
            </w:r>
            <w:r w:rsidRPr="002A625F">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E0FF7CD" w14:textId="77777777" w:rsidR="00EF7D64" w:rsidRPr="002A625F" w:rsidRDefault="00EF7D64" w:rsidP="00EF7D64">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15A21F75" w14:textId="77777777" w:rsidR="00EF7D64" w:rsidRPr="002A625F" w:rsidRDefault="00EF7D64" w:rsidP="00EF7D64">
            <w:pPr>
              <w:pStyle w:val="TAL"/>
              <w:rPr>
                <w:noProof/>
                <w:szCs w:val="18"/>
                <w:lang w:eastAsia="sv-SE"/>
              </w:rPr>
            </w:pPr>
            <w:r w:rsidRPr="002A625F">
              <w:rPr>
                <w:noProof/>
                <w:szCs w:val="18"/>
                <w:lang w:eastAsia="sv-SE"/>
              </w:rPr>
              <w:t>Overall system uncertainty for fading conditions comprises two quantities:</w:t>
            </w:r>
          </w:p>
          <w:p w14:paraId="079D96E3" w14:textId="77777777" w:rsidR="00EF7D64" w:rsidRPr="002A625F" w:rsidRDefault="00EF7D64" w:rsidP="00EF7D64">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43B22B9A" w14:textId="77777777" w:rsidR="00EF7D64" w:rsidRPr="002A625F" w:rsidRDefault="00EF7D64" w:rsidP="00EF7D64">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253F8212" w14:textId="77777777" w:rsidR="00EF7D64" w:rsidRPr="002A625F" w:rsidRDefault="00EF7D64" w:rsidP="00EF7D64">
            <w:pPr>
              <w:pStyle w:val="TAL"/>
              <w:rPr>
                <w:noProof/>
                <w:szCs w:val="18"/>
                <w:lang w:eastAsia="sv-SE"/>
              </w:rPr>
            </w:pPr>
          </w:p>
          <w:p w14:paraId="106DBF30" w14:textId="77777777" w:rsidR="00EF7D64" w:rsidRPr="002A625F" w:rsidRDefault="00EF7D64" w:rsidP="00EF7D64">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5D4C5553" w14:textId="77777777" w:rsidR="00EF7D64" w:rsidRPr="002A625F" w:rsidRDefault="00EF7D64" w:rsidP="00EF7D64">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54723688" w14:textId="77777777" w:rsidR="00EF7D64" w:rsidRPr="002A625F" w:rsidRDefault="00EF7D64" w:rsidP="00EF7D64">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3CA2D008" w14:textId="77777777" w:rsidR="00EF7D64" w:rsidRPr="002A625F" w:rsidRDefault="00EF7D64" w:rsidP="00EF7D64">
            <w:pPr>
              <w:pStyle w:val="TAL"/>
              <w:rPr>
                <w:lang w:eastAsia="en-GB"/>
              </w:rPr>
            </w:pPr>
            <w:r w:rsidRPr="002A625F">
              <w:rPr>
                <w:lang w:eastAsia="en-GB"/>
              </w:rPr>
              <w:t>Fading profile power uncertainty</w:t>
            </w:r>
            <w:r w:rsidRPr="002A625F">
              <w:rPr>
                <w:noProof/>
                <w:lang w:eastAsia="sv-SE"/>
              </w:rPr>
              <w:t xml:space="preserve"> ±0.5 dB</w:t>
            </w:r>
          </w:p>
        </w:tc>
      </w:tr>
      <w:tr w:rsidR="00EF7D64" w:rsidRPr="002A625F" w14:paraId="58B9588C"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0140C1CB" w14:textId="77777777" w:rsidR="00EF7D64" w:rsidRPr="002A625F" w:rsidRDefault="00EF7D64" w:rsidP="00EF7D64">
            <w:pPr>
              <w:pStyle w:val="TAL"/>
              <w:rPr>
                <w:lang w:eastAsia="ja-JP"/>
              </w:rPr>
            </w:pPr>
            <w:r w:rsidRPr="002A625F">
              <w:rPr>
                <w:lang w:eastAsia="ja-JP"/>
              </w:rPr>
              <w:t>8</w:t>
            </w:r>
            <w:r>
              <w:rPr>
                <w:lang w:eastAsia="ja-JP"/>
              </w:rPr>
              <w:t>.1</w:t>
            </w:r>
            <w:r w:rsidRPr="002A625F">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C5728E4" w14:textId="77777777" w:rsidR="00EF7D64" w:rsidRPr="002A625F" w:rsidRDefault="00EF7D64" w:rsidP="00EF7D64">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26C889BF" w14:textId="77777777" w:rsidR="00EF7D64" w:rsidRPr="002A625F" w:rsidRDefault="00EF7D64" w:rsidP="00EF7D64">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76593E56" w14:textId="77777777" w:rsidR="00EF7D64" w:rsidRPr="002A625F" w:rsidRDefault="00EF7D64" w:rsidP="00EF7D64">
            <w:pPr>
              <w:pStyle w:val="TAL"/>
              <w:rPr>
                <w:noProof/>
                <w:szCs w:val="18"/>
                <w:lang w:eastAsia="sv-SE"/>
              </w:rPr>
            </w:pPr>
          </w:p>
        </w:tc>
      </w:tr>
      <w:tr w:rsidR="00EF7D64" w:rsidRPr="002A625F" w14:paraId="42359249"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5986D949" w14:textId="77777777" w:rsidR="00EF7D64" w:rsidRPr="002A625F" w:rsidRDefault="00EF7D64" w:rsidP="00EF7D64">
            <w:pPr>
              <w:pStyle w:val="TAL"/>
              <w:rPr>
                <w:lang w:eastAsia="ja-JP"/>
              </w:rPr>
            </w:pPr>
            <w:r w:rsidRPr="002A625F">
              <w:rPr>
                <w:lang w:eastAsia="ja-JP"/>
              </w:rPr>
              <w:t>8</w:t>
            </w:r>
            <w:r>
              <w:rPr>
                <w:lang w:eastAsia="ja-JP"/>
              </w:rPr>
              <w:t>.1</w:t>
            </w:r>
            <w:r w:rsidRPr="002A625F">
              <w:rPr>
                <w:lang w:eastAsia="ja-JP"/>
              </w:rPr>
              <w:t xml:space="preserve">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254AAAF9" w14:textId="77777777" w:rsidR="00EF7D64" w:rsidRPr="002A625F" w:rsidRDefault="00EF7D64" w:rsidP="00EF7D64">
            <w:pPr>
              <w:pStyle w:val="TAL"/>
              <w:rPr>
                <w:lang w:eastAsia="en-GB"/>
              </w:rPr>
            </w:pPr>
            <w:r w:rsidRPr="002A625F">
              <w:rPr>
                <w:lang w:eastAsia="en-GB"/>
              </w:rPr>
              <w:t xml:space="preserve">± </w:t>
            </w:r>
            <w:r w:rsidRPr="002A625F">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C8DEA0C" w14:textId="77777777" w:rsidR="00EF7D64" w:rsidRPr="002A625F" w:rsidRDefault="00EF7D64" w:rsidP="00EF7D64">
            <w:pPr>
              <w:pStyle w:val="TAL"/>
              <w:rPr>
                <w:noProof/>
                <w:szCs w:val="18"/>
                <w:lang w:eastAsia="sv-SE"/>
              </w:rPr>
            </w:pPr>
            <w:r w:rsidRPr="002A625F">
              <w:rPr>
                <w:noProof/>
                <w:szCs w:val="18"/>
                <w:lang w:eastAsia="sv-SE"/>
              </w:rPr>
              <w:t>Overall system uncertainty for fading conditions comprises two quantities:</w:t>
            </w:r>
          </w:p>
          <w:p w14:paraId="2B58B52A" w14:textId="77777777" w:rsidR="00EF7D64" w:rsidRPr="002A625F" w:rsidRDefault="00EF7D64" w:rsidP="00EF7D64">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052AC7D4" w14:textId="77777777" w:rsidR="00EF7D64" w:rsidRPr="002A625F" w:rsidRDefault="00EF7D64" w:rsidP="00EF7D64">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5540D300" w14:textId="77777777" w:rsidR="00EF7D64" w:rsidRPr="002A625F" w:rsidRDefault="00EF7D64" w:rsidP="00EF7D64">
            <w:pPr>
              <w:pStyle w:val="TAL"/>
              <w:rPr>
                <w:noProof/>
                <w:szCs w:val="18"/>
                <w:lang w:eastAsia="sv-SE"/>
              </w:rPr>
            </w:pPr>
          </w:p>
          <w:p w14:paraId="32EB8FAD" w14:textId="77777777" w:rsidR="00EF7D64" w:rsidRPr="002A625F" w:rsidRDefault="00EF7D64" w:rsidP="00EF7D64">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11F3B02D" w14:textId="77777777" w:rsidR="00EF7D64" w:rsidRPr="002A625F" w:rsidRDefault="00EF7D64" w:rsidP="00EF7D64">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4CBA5709" w14:textId="77777777" w:rsidR="00EF7D64" w:rsidRPr="002A625F" w:rsidRDefault="00EF7D64" w:rsidP="00EF7D64">
            <w:pPr>
              <w:pStyle w:val="TAL"/>
              <w:rPr>
                <w:noProof/>
                <w:szCs w:val="18"/>
                <w:lang w:eastAsia="en-GB"/>
              </w:rPr>
            </w:pPr>
            <w:r w:rsidRPr="002A625F">
              <w:rPr>
                <w:lang w:eastAsia="en-GB"/>
              </w:rPr>
              <w:t>Signal-to-noise ratio uncertainty</w:t>
            </w:r>
            <w:r w:rsidRPr="002A625F">
              <w:rPr>
                <w:noProof/>
                <w:szCs w:val="18"/>
                <w:lang w:eastAsia="sv-SE"/>
              </w:rPr>
              <w:t xml:space="preserve"> ±0.3 dB</w:t>
            </w:r>
          </w:p>
          <w:p w14:paraId="23A9BFF3" w14:textId="77777777" w:rsidR="00EF7D64" w:rsidRPr="002A625F" w:rsidRDefault="00EF7D64" w:rsidP="00EF7D64">
            <w:pPr>
              <w:pStyle w:val="TAL"/>
              <w:rPr>
                <w:noProof/>
                <w:szCs w:val="18"/>
                <w:lang w:eastAsia="sv-SE"/>
              </w:rPr>
            </w:pPr>
            <w:r w:rsidRPr="002A625F">
              <w:rPr>
                <w:noProof/>
                <w:szCs w:val="18"/>
                <w:lang w:eastAsia="en-GB"/>
              </w:rPr>
              <w:t xml:space="preserve">Fading profile power uncertainty </w:t>
            </w:r>
            <w:r w:rsidRPr="002A625F">
              <w:rPr>
                <w:noProof/>
                <w:szCs w:val="18"/>
                <w:lang w:eastAsia="sv-SE"/>
              </w:rPr>
              <w:t>±0.</w:t>
            </w:r>
            <w:r w:rsidRPr="002A625F">
              <w:rPr>
                <w:noProof/>
                <w:szCs w:val="18"/>
                <w:lang w:eastAsia="en-GB"/>
              </w:rPr>
              <w:t>7</w:t>
            </w:r>
            <w:r w:rsidRPr="002A625F">
              <w:rPr>
                <w:noProof/>
                <w:szCs w:val="18"/>
                <w:lang w:eastAsia="sv-SE"/>
              </w:rPr>
              <w:t xml:space="preserve"> dB</w:t>
            </w:r>
            <w:r w:rsidRPr="002A625F">
              <w:rPr>
                <w:noProof/>
                <w:szCs w:val="18"/>
                <w:lang w:eastAsia="en-GB"/>
              </w:rPr>
              <w:t xml:space="preserve"> for MIMO</w:t>
            </w:r>
          </w:p>
        </w:tc>
      </w:tr>
      <w:tr w:rsidR="00EF7D64" w:rsidRPr="002A625F" w14:paraId="1690E056"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1C39DF86" w14:textId="77777777" w:rsidR="00EF7D64" w:rsidRPr="002A625F" w:rsidRDefault="00EF7D64" w:rsidP="00EF7D64">
            <w:pPr>
              <w:pStyle w:val="TAL"/>
              <w:rPr>
                <w:lang w:eastAsia="ja-JP"/>
              </w:rPr>
            </w:pPr>
            <w:r w:rsidRPr="009F5C05">
              <w:rPr>
                <w:lang w:eastAsia="ja-JP"/>
              </w:rPr>
              <w:t xml:space="preserve">8.2 PDCCH with </w:t>
            </w:r>
            <w:r>
              <w:rPr>
                <w:lang w:eastAsia="ja-JP"/>
              </w:rPr>
              <w:t>1</w:t>
            </w:r>
            <w:r w:rsidRPr="009F5C05">
              <w:rPr>
                <w:lang w:eastAsia="ja-JP"/>
              </w:rPr>
              <w:t>Tx and fading channel</w:t>
            </w:r>
          </w:p>
        </w:tc>
        <w:tc>
          <w:tcPr>
            <w:tcW w:w="3402" w:type="dxa"/>
            <w:tcBorders>
              <w:top w:val="single" w:sz="4" w:space="0" w:color="auto"/>
              <w:left w:val="single" w:sz="4" w:space="0" w:color="auto"/>
              <w:bottom w:val="single" w:sz="4" w:space="0" w:color="auto"/>
              <w:right w:val="single" w:sz="4" w:space="0" w:color="auto"/>
            </w:tcBorders>
          </w:tcPr>
          <w:p w14:paraId="7340EBD2" w14:textId="77777777" w:rsidR="00EF7D64" w:rsidRPr="002A625F" w:rsidRDefault="00EF7D64" w:rsidP="00EF7D64">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1CA3D6D2" w14:textId="77777777" w:rsidR="00EF7D64" w:rsidRPr="002A625F" w:rsidRDefault="00EF7D64" w:rsidP="00EF7D64">
            <w:pPr>
              <w:pStyle w:val="TAL"/>
              <w:rPr>
                <w:noProof/>
                <w:szCs w:val="18"/>
                <w:lang w:eastAsia="sv-SE"/>
              </w:rPr>
            </w:pPr>
            <w:r w:rsidRPr="002A625F">
              <w:rPr>
                <w:noProof/>
                <w:szCs w:val="18"/>
                <w:lang w:eastAsia="sv-SE"/>
              </w:rPr>
              <w:t>Overall system uncertainty for fading conditions comprises two quantities:</w:t>
            </w:r>
          </w:p>
          <w:p w14:paraId="5474EFC2" w14:textId="77777777" w:rsidR="00EF7D64" w:rsidRPr="002A625F" w:rsidRDefault="00EF7D64" w:rsidP="00EF7D64">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251ECB88" w14:textId="77777777" w:rsidR="00EF7D64" w:rsidRPr="002A625F" w:rsidRDefault="00EF7D64" w:rsidP="00EF7D64">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2972E305" w14:textId="77777777" w:rsidR="00EF7D64" w:rsidRPr="002A625F" w:rsidRDefault="00EF7D64" w:rsidP="00EF7D64">
            <w:pPr>
              <w:pStyle w:val="TAL"/>
              <w:rPr>
                <w:noProof/>
                <w:szCs w:val="18"/>
                <w:lang w:eastAsia="sv-SE"/>
              </w:rPr>
            </w:pPr>
          </w:p>
          <w:p w14:paraId="377BFCA7" w14:textId="77777777" w:rsidR="00EF7D64" w:rsidRPr="002A625F" w:rsidRDefault="00EF7D64" w:rsidP="00EF7D64">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2A98513C" w14:textId="77777777" w:rsidR="00EF7D64" w:rsidRPr="002A625F" w:rsidRDefault="00EF7D64" w:rsidP="00EF7D64">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307137F9" w14:textId="77777777" w:rsidR="00EF7D64" w:rsidRPr="002A625F" w:rsidRDefault="00EF7D64" w:rsidP="00EF7D64">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027D28BF" w14:textId="77777777" w:rsidR="00EF7D64" w:rsidRPr="002A625F" w:rsidRDefault="00EF7D64" w:rsidP="00EF7D64">
            <w:pPr>
              <w:pStyle w:val="TAL"/>
              <w:rPr>
                <w:noProof/>
                <w:szCs w:val="18"/>
                <w:lang w:eastAsia="sv-SE"/>
              </w:rPr>
            </w:pPr>
            <w:r w:rsidRPr="002A625F">
              <w:rPr>
                <w:lang w:eastAsia="en-GB"/>
              </w:rPr>
              <w:t>Fading profile power uncertainty</w:t>
            </w:r>
            <w:r w:rsidRPr="002A625F">
              <w:rPr>
                <w:noProof/>
                <w:lang w:eastAsia="sv-SE"/>
              </w:rPr>
              <w:t xml:space="preserve"> ±0.5 dB</w:t>
            </w:r>
          </w:p>
        </w:tc>
      </w:tr>
      <w:tr w:rsidR="00EF7D64" w:rsidRPr="002A625F" w14:paraId="32154284"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4EFAF885" w14:textId="77777777" w:rsidR="00EF7D64" w:rsidRPr="002A625F" w:rsidRDefault="00EF7D64" w:rsidP="00EF7D64">
            <w:pPr>
              <w:pStyle w:val="TAL"/>
              <w:rPr>
                <w:lang w:eastAsia="zh-CN"/>
              </w:rPr>
            </w:pPr>
            <w:r>
              <w:rPr>
                <w:rFonts w:hint="eastAsia"/>
                <w:lang w:eastAsia="zh-CN"/>
              </w:rPr>
              <w:t>8</w:t>
            </w:r>
            <w:r>
              <w:rPr>
                <w:lang w:eastAsia="zh-CN"/>
              </w:rPr>
              <w:t>.2 PDSCH, PDCCH, CSI reporting with 2Tx</w:t>
            </w:r>
            <w:r w:rsidRPr="002A625F">
              <w:rPr>
                <w:lang w:eastAsia="zh-CN"/>
              </w:rPr>
              <w:t xml:space="preserve"> and fading channel</w:t>
            </w:r>
          </w:p>
        </w:tc>
        <w:tc>
          <w:tcPr>
            <w:tcW w:w="3402" w:type="dxa"/>
            <w:tcBorders>
              <w:top w:val="single" w:sz="4" w:space="0" w:color="auto"/>
              <w:left w:val="single" w:sz="4" w:space="0" w:color="auto"/>
              <w:bottom w:val="single" w:sz="4" w:space="0" w:color="auto"/>
              <w:right w:val="single" w:sz="4" w:space="0" w:color="auto"/>
            </w:tcBorders>
          </w:tcPr>
          <w:p w14:paraId="0D1CD66B" w14:textId="77777777" w:rsidR="00EF7D64" w:rsidRPr="002A625F" w:rsidRDefault="00EF7D64" w:rsidP="00EF7D64">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265A8104" w14:textId="77777777" w:rsidR="00EF7D64" w:rsidRPr="009F5C05" w:rsidRDefault="00EF7D64" w:rsidP="00EF7D64">
            <w:pPr>
              <w:pStyle w:val="TAL"/>
              <w:rPr>
                <w:noProof/>
                <w:szCs w:val="18"/>
                <w:lang w:eastAsia="sv-SE"/>
              </w:rPr>
            </w:pPr>
            <w:r w:rsidRPr="009F5C05">
              <w:rPr>
                <w:noProof/>
                <w:szCs w:val="18"/>
                <w:lang w:eastAsia="sv-SE"/>
              </w:rPr>
              <w:t>Overall system uncertainty for fading conditions comprises two quantities:</w:t>
            </w:r>
          </w:p>
          <w:p w14:paraId="79144E7E" w14:textId="77777777" w:rsidR="00EF7D64" w:rsidRPr="009F5C05" w:rsidRDefault="00EF7D64" w:rsidP="00EF7D64">
            <w:pPr>
              <w:pStyle w:val="TAL"/>
              <w:rPr>
                <w:noProof/>
                <w:szCs w:val="18"/>
                <w:lang w:eastAsia="sv-SE"/>
              </w:rPr>
            </w:pPr>
            <w:r w:rsidRPr="009F5C05">
              <w:rPr>
                <w:noProof/>
                <w:szCs w:val="18"/>
                <w:lang w:eastAsia="sv-SE"/>
              </w:rPr>
              <w:t>1. Signal-to-noise ratio uncertainty</w:t>
            </w:r>
          </w:p>
          <w:p w14:paraId="1B142206" w14:textId="77777777" w:rsidR="00EF7D64" w:rsidRPr="009F5C05" w:rsidRDefault="00EF7D64" w:rsidP="00EF7D64">
            <w:pPr>
              <w:pStyle w:val="TAL"/>
              <w:rPr>
                <w:noProof/>
                <w:szCs w:val="18"/>
                <w:lang w:eastAsia="sv-SE"/>
              </w:rPr>
            </w:pPr>
            <w:r w:rsidRPr="009F5C05">
              <w:rPr>
                <w:noProof/>
                <w:szCs w:val="18"/>
                <w:lang w:eastAsia="sv-SE"/>
              </w:rPr>
              <w:t>2. Fading profile power uncertainty</w:t>
            </w:r>
          </w:p>
          <w:p w14:paraId="6E6A0988" w14:textId="77777777" w:rsidR="00EF7D64" w:rsidRPr="009F5C05" w:rsidRDefault="00EF7D64" w:rsidP="00EF7D64">
            <w:pPr>
              <w:pStyle w:val="TAL"/>
              <w:rPr>
                <w:noProof/>
                <w:szCs w:val="18"/>
                <w:lang w:eastAsia="sv-SE"/>
              </w:rPr>
            </w:pPr>
          </w:p>
          <w:p w14:paraId="74FC9FF0" w14:textId="77777777" w:rsidR="00EF7D64" w:rsidRPr="009F5C05" w:rsidRDefault="00EF7D64" w:rsidP="00EF7D64">
            <w:pPr>
              <w:pStyle w:val="TAL"/>
              <w:rPr>
                <w:noProof/>
                <w:szCs w:val="18"/>
                <w:lang w:eastAsia="sv-SE"/>
              </w:rPr>
            </w:pPr>
            <w:r w:rsidRPr="009F5C05">
              <w:rPr>
                <w:noProof/>
                <w:szCs w:val="18"/>
                <w:lang w:eastAsia="sv-SE"/>
              </w:rPr>
              <w:t>Items 1 and 2 are assumed to be uncorrelated so can be root sum squared:</w:t>
            </w:r>
          </w:p>
          <w:p w14:paraId="1A90AC02" w14:textId="77777777" w:rsidR="00EF7D64" w:rsidRPr="009F5C05" w:rsidRDefault="00EF7D64" w:rsidP="00EF7D64">
            <w:pPr>
              <w:pStyle w:val="TAL"/>
              <w:rPr>
                <w:noProof/>
                <w:szCs w:val="18"/>
                <w:lang w:eastAsia="sv-SE"/>
              </w:rPr>
            </w:pPr>
            <w:r w:rsidRPr="009F5C05">
              <w:rPr>
                <w:noProof/>
                <w:szCs w:val="18"/>
                <w:lang w:eastAsia="sv-SE"/>
              </w:rPr>
              <w:t>Test System uncertainty = [SQRT (Signal-to-noise ratio uncertainty 2 + Fading profile power uncertainty 2)]</w:t>
            </w:r>
          </w:p>
          <w:p w14:paraId="3B2378E8" w14:textId="77777777" w:rsidR="00EF7D64" w:rsidRPr="009F5C05" w:rsidRDefault="00EF7D64" w:rsidP="00EF7D64">
            <w:pPr>
              <w:pStyle w:val="TAL"/>
              <w:rPr>
                <w:noProof/>
                <w:szCs w:val="18"/>
                <w:lang w:eastAsia="sv-SE"/>
              </w:rPr>
            </w:pPr>
            <w:r w:rsidRPr="009F5C05">
              <w:rPr>
                <w:noProof/>
                <w:szCs w:val="18"/>
                <w:lang w:eastAsia="sv-SE"/>
              </w:rPr>
              <w:t>Signal-to-noise ratio uncertainty ±0.3 dB</w:t>
            </w:r>
          </w:p>
          <w:p w14:paraId="5AE22E40" w14:textId="77777777" w:rsidR="00EF7D64" w:rsidRPr="002A625F" w:rsidRDefault="00EF7D64" w:rsidP="00EF7D64">
            <w:pPr>
              <w:pStyle w:val="TAL"/>
              <w:rPr>
                <w:noProof/>
                <w:szCs w:val="18"/>
                <w:lang w:eastAsia="sv-SE"/>
              </w:rPr>
            </w:pPr>
            <w:r w:rsidRPr="009F5C05">
              <w:rPr>
                <w:noProof/>
                <w:szCs w:val="18"/>
                <w:lang w:eastAsia="sv-SE"/>
              </w:rPr>
              <w:t>Fading profile power uncertainty ±0.7 dB for MIMO</w:t>
            </w:r>
          </w:p>
        </w:tc>
      </w:tr>
      <w:tr w:rsidR="00EF7D64" w:rsidRPr="002A625F" w14:paraId="311F6698"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74A57FB1" w14:textId="77777777" w:rsidR="00EF7D64" w:rsidRDefault="00EF7D64" w:rsidP="00EF7D64">
            <w:pPr>
              <w:pStyle w:val="TAL"/>
              <w:rPr>
                <w:lang w:eastAsia="zh-CN"/>
              </w:rPr>
            </w:pPr>
            <w:r w:rsidRPr="009F5C05">
              <w:rPr>
                <w:lang w:eastAsia="zh-CN"/>
              </w:rPr>
              <w:t xml:space="preserve">8.2 PDSCH, CSI reporting with </w:t>
            </w:r>
            <w:r>
              <w:rPr>
                <w:lang w:eastAsia="zh-CN"/>
              </w:rPr>
              <w:t>4</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0C209CEB" w14:textId="77777777" w:rsidR="00EF7D64" w:rsidRPr="009F5C05" w:rsidRDefault="00EF7D64" w:rsidP="00EF7D64">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5A30A156" w14:textId="77777777" w:rsidR="00EF7D64" w:rsidRPr="009F5C05" w:rsidRDefault="00EF7D64" w:rsidP="00EF7D64">
            <w:pPr>
              <w:pStyle w:val="TAL"/>
              <w:rPr>
                <w:noProof/>
                <w:szCs w:val="18"/>
                <w:lang w:eastAsia="sv-SE"/>
              </w:rPr>
            </w:pPr>
            <w:r w:rsidRPr="009F5C05">
              <w:rPr>
                <w:noProof/>
                <w:szCs w:val="18"/>
                <w:lang w:eastAsia="sv-SE"/>
              </w:rPr>
              <w:t>Overall system uncertainty for fading conditions comprises two quantities:</w:t>
            </w:r>
          </w:p>
          <w:p w14:paraId="16AA4267" w14:textId="77777777" w:rsidR="00EF7D64" w:rsidRPr="009F5C05" w:rsidRDefault="00EF7D64" w:rsidP="00EF7D64">
            <w:pPr>
              <w:pStyle w:val="TAL"/>
              <w:rPr>
                <w:noProof/>
                <w:szCs w:val="18"/>
                <w:lang w:eastAsia="sv-SE"/>
              </w:rPr>
            </w:pPr>
            <w:r w:rsidRPr="009F5C05">
              <w:rPr>
                <w:noProof/>
                <w:szCs w:val="18"/>
                <w:lang w:eastAsia="sv-SE"/>
              </w:rPr>
              <w:t>1. Signal-to-noise ratio uncertainty</w:t>
            </w:r>
          </w:p>
          <w:p w14:paraId="1CC21AF3" w14:textId="77777777" w:rsidR="00EF7D64" w:rsidRPr="009F5C05" w:rsidRDefault="00EF7D64" w:rsidP="00EF7D64">
            <w:pPr>
              <w:pStyle w:val="TAL"/>
              <w:rPr>
                <w:noProof/>
                <w:szCs w:val="18"/>
                <w:lang w:eastAsia="sv-SE"/>
              </w:rPr>
            </w:pPr>
            <w:r w:rsidRPr="009F5C05">
              <w:rPr>
                <w:noProof/>
                <w:szCs w:val="18"/>
                <w:lang w:eastAsia="sv-SE"/>
              </w:rPr>
              <w:t>2. Fading profile power uncertainty</w:t>
            </w:r>
          </w:p>
          <w:p w14:paraId="5D909239" w14:textId="77777777" w:rsidR="00EF7D64" w:rsidRPr="009F5C05" w:rsidRDefault="00EF7D64" w:rsidP="00EF7D64">
            <w:pPr>
              <w:pStyle w:val="TAL"/>
              <w:rPr>
                <w:noProof/>
                <w:szCs w:val="18"/>
                <w:lang w:eastAsia="sv-SE"/>
              </w:rPr>
            </w:pPr>
          </w:p>
          <w:p w14:paraId="0E468C85" w14:textId="77777777" w:rsidR="00EF7D64" w:rsidRPr="009F5C05" w:rsidRDefault="00EF7D64" w:rsidP="00EF7D64">
            <w:pPr>
              <w:pStyle w:val="TAL"/>
              <w:rPr>
                <w:noProof/>
                <w:szCs w:val="18"/>
                <w:lang w:eastAsia="sv-SE"/>
              </w:rPr>
            </w:pPr>
            <w:r w:rsidRPr="009F5C05">
              <w:rPr>
                <w:noProof/>
                <w:szCs w:val="18"/>
                <w:lang w:eastAsia="sv-SE"/>
              </w:rPr>
              <w:t>Items 1 and 2 are assumed to be uncorrelated so can be root sum squared:</w:t>
            </w:r>
          </w:p>
          <w:p w14:paraId="43898ECD" w14:textId="77777777" w:rsidR="00EF7D64" w:rsidRPr="009F5C05" w:rsidRDefault="00EF7D64" w:rsidP="00EF7D64">
            <w:pPr>
              <w:pStyle w:val="TAL"/>
              <w:rPr>
                <w:noProof/>
                <w:szCs w:val="18"/>
                <w:lang w:eastAsia="sv-SE"/>
              </w:rPr>
            </w:pPr>
            <w:r w:rsidRPr="009F5C05">
              <w:rPr>
                <w:noProof/>
                <w:szCs w:val="18"/>
                <w:lang w:eastAsia="sv-SE"/>
              </w:rPr>
              <w:t>Test System uncertainty = [SQRT (Signal-to-noise ratio uncertainty 2 + Fading profile power uncertainty 2)]</w:t>
            </w:r>
          </w:p>
          <w:p w14:paraId="0F382910" w14:textId="77777777" w:rsidR="00EF7D64" w:rsidRPr="009F5C05" w:rsidRDefault="00EF7D64" w:rsidP="00EF7D64">
            <w:pPr>
              <w:pStyle w:val="TAL"/>
              <w:rPr>
                <w:noProof/>
                <w:szCs w:val="18"/>
                <w:lang w:eastAsia="sv-SE"/>
              </w:rPr>
            </w:pPr>
            <w:r w:rsidRPr="009F5C05">
              <w:rPr>
                <w:noProof/>
                <w:szCs w:val="18"/>
                <w:lang w:eastAsia="sv-SE"/>
              </w:rPr>
              <w:t>Signal-to-noise ratio uncertainty ±0.3 dB</w:t>
            </w:r>
          </w:p>
          <w:p w14:paraId="788C1570" w14:textId="77777777" w:rsidR="00EF7D64" w:rsidRPr="009F5C05" w:rsidRDefault="00EF7D64" w:rsidP="00EF7D64">
            <w:pPr>
              <w:pStyle w:val="TAL"/>
              <w:rPr>
                <w:noProof/>
                <w:szCs w:val="18"/>
                <w:lang w:eastAsia="sv-SE"/>
              </w:rPr>
            </w:pPr>
            <w:r w:rsidRPr="009F5C05">
              <w:rPr>
                <w:noProof/>
                <w:szCs w:val="18"/>
                <w:lang w:eastAsia="sv-SE"/>
              </w:rPr>
              <w:t>Fading profile power uncertainty ±0.7 dB for MIMO</w:t>
            </w:r>
          </w:p>
        </w:tc>
      </w:tr>
      <w:tr w:rsidR="00EF7D64" w:rsidRPr="002A625F" w14:paraId="20E92C81"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1CAFA745" w14:textId="77777777" w:rsidR="00EF7D64" w:rsidRPr="009F5C05" w:rsidRDefault="00EF7D64" w:rsidP="00EF7D64">
            <w:pPr>
              <w:pStyle w:val="TAL"/>
              <w:rPr>
                <w:lang w:eastAsia="zh-CN"/>
              </w:rPr>
            </w:pPr>
            <w:r w:rsidRPr="009F5C05">
              <w:rPr>
                <w:lang w:eastAsia="zh-CN"/>
              </w:rPr>
              <w:lastRenderedPageBreak/>
              <w:t xml:space="preserve">8.2 CSI reporting with </w:t>
            </w:r>
            <w:r>
              <w:rPr>
                <w:lang w:eastAsia="zh-CN"/>
              </w:rPr>
              <w:t>8</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19B0B193" w14:textId="77777777" w:rsidR="00EF7D64" w:rsidRPr="009F5C05" w:rsidRDefault="00EF7D64" w:rsidP="00EF7D64">
            <w:pPr>
              <w:pStyle w:val="TAL"/>
              <w:rPr>
                <w:lang w:eastAsia="en-GB"/>
              </w:rPr>
            </w:pPr>
            <w:r>
              <w:rPr>
                <w:lang w:eastAsia="en-GB"/>
              </w:rPr>
              <w:t>[</w:t>
            </w:r>
            <w:r w:rsidRPr="009F5C05">
              <w:rPr>
                <w:rFonts w:hint="eastAsia"/>
                <w:lang w:eastAsia="en-GB"/>
              </w:rPr>
              <w:t>±</w:t>
            </w:r>
            <w:r w:rsidRPr="009F5C05">
              <w:rPr>
                <w:lang w:eastAsia="en-GB"/>
              </w:rPr>
              <w:t xml:space="preserve"> 0.8 dB</w:t>
            </w:r>
            <w:r>
              <w:rPr>
                <w:lang w:eastAsia="en-GB"/>
              </w:rPr>
              <w:t>]</w:t>
            </w:r>
          </w:p>
        </w:tc>
        <w:tc>
          <w:tcPr>
            <w:tcW w:w="3845" w:type="dxa"/>
            <w:tcBorders>
              <w:top w:val="single" w:sz="4" w:space="0" w:color="auto"/>
              <w:left w:val="single" w:sz="4" w:space="0" w:color="auto"/>
              <w:bottom w:val="single" w:sz="4" w:space="0" w:color="auto"/>
              <w:right w:val="single" w:sz="4" w:space="0" w:color="auto"/>
            </w:tcBorders>
          </w:tcPr>
          <w:p w14:paraId="2A990E06" w14:textId="77777777" w:rsidR="00EF7D64" w:rsidRPr="009F5C05" w:rsidRDefault="00EF7D64" w:rsidP="00EF7D64">
            <w:pPr>
              <w:pStyle w:val="TAL"/>
              <w:rPr>
                <w:noProof/>
                <w:szCs w:val="18"/>
                <w:lang w:eastAsia="sv-SE"/>
              </w:rPr>
            </w:pPr>
            <w:r w:rsidRPr="009F5C05">
              <w:rPr>
                <w:noProof/>
                <w:szCs w:val="18"/>
                <w:lang w:eastAsia="sv-SE"/>
              </w:rPr>
              <w:t>Overall system uncertainty for fading conditions comprises two quantities:</w:t>
            </w:r>
          </w:p>
          <w:p w14:paraId="4CBBC9CE" w14:textId="77777777" w:rsidR="00EF7D64" w:rsidRPr="009F5C05" w:rsidRDefault="00EF7D64" w:rsidP="00EF7D64">
            <w:pPr>
              <w:pStyle w:val="TAL"/>
              <w:rPr>
                <w:noProof/>
                <w:szCs w:val="18"/>
                <w:lang w:eastAsia="sv-SE"/>
              </w:rPr>
            </w:pPr>
            <w:r w:rsidRPr="009F5C05">
              <w:rPr>
                <w:noProof/>
                <w:szCs w:val="18"/>
                <w:lang w:eastAsia="sv-SE"/>
              </w:rPr>
              <w:t>1. Signal-to-noise ratio uncertainty</w:t>
            </w:r>
          </w:p>
          <w:p w14:paraId="5B39C491" w14:textId="77777777" w:rsidR="00EF7D64" w:rsidRPr="009F5C05" w:rsidRDefault="00EF7D64" w:rsidP="00EF7D64">
            <w:pPr>
              <w:pStyle w:val="TAL"/>
              <w:rPr>
                <w:noProof/>
                <w:szCs w:val="18"/>
                <w:lang w:eastAsia="sv-SE"/>
              </w:rPr>
            </w:pPr>
            <w:r w:rsidRPr="009F5C05">
              <w:rPr>
                <w:noProof/>
                <w:szCs w:val="18"/>
                <w:lang w:eastAsia="sv-SE"/>
              </w:rPr>
              <w:t>2. Fading profile power uncertainty</w:t>
            </w:r>
          </w:p>
          <w:p w14:paraId="5236DB9F" w14:textId="77777777" w:rsidR="00EF7D64" w:rsidRPr="009F5C05" w:rsidRDefault="00EF7D64" w:rsidP="00EF7D64">
            <w:pPr>
              <w:pStyle w:val="TAL"/>
              <w:rPr>
                <w:noProof/>
                <w:szCs w:val="18"/>
                <w:lang w:eastAsia="sv-SE"/>
              </w:rPr>
            </w:pPr>
          </w:p>
          <w:p w14:paraId="1D9440A6" w14:textId="77777777" w:rsidR="00EF7D64" w:rsidRPr="009F5C05" w:rsidRDefault="00EF7D64" w:rsidP="00EF7D64">
            <w:pPr>
              <w:pStyle w:val="TAL"/>
              <w:rPr>
                <w:noProof/>
                <w:szCs w:val="18"/>
                <w:lang w:eastAsia="sv-SE"/>
              </w:rPr>
            </w:pPr>
            <w:r w:rsidRPr="009F5C05">
              <w:rPr>
                <w:noProof/>
                <w:szCs w:val="18"/>
                <w:lang w:eastAsia="sv-SE"/>
              </w:rPr>
              <w:t>Items 1 and 2 are assumed to be uncorrelated so can be root sum squared:</w:t>
            </w:r>
          </w:p>
          <w:p w14:paraId="5B80EAA2" w14:textId="77777777" w:rsidR="00EF7D64" w:rsidRPr="009F5C05" w:rsidRDefault="00EF7D64" w:rsidP="00EF7D64">
            <w:pPr>
              <w:pStyle w:val="TAL"/>
              <w:rPr>
                <w:noProof/>
                <w:szCs w:val="18"/>
                <w:lang w:eastAsia="sv-SE"/>
              </w:rPr>
            </w:pPr>
            <w:r w:rsidRPr="009F5C05">
              <w:rPr>
                <w:noProof/>
                <w:szCs w:val="18"/>
                <w:lang w:eastAsia="sv-SE"/>
              </w:rPr>
              <w:t>Test System uncertainty = [SQRT (Signal-to-noise ratio uncertainty 2 + Fading profile power uncertainty 2)]</w:t>
            </w:r>
          </w:p>
          <w:p w14:paraId="7BB629E1" w14:textId="77777777" w:rsidR="00EF7D64" w:rsidRPr="009F5C05" w:rsidRDefault="00EF7D64" w:rsidP="00EF7D64">
            <w:pPr>
              <w:pStyle w:val="TAL"/>
              <w:rPr>
                <w:noProof/>
                <w:szCs w:val="18"/>
                <w:lang w:eastAsia="sv-SE"/>
              </w:rPr>
            </w:pPr>
            <w:r w:rsidRPr="009F5C05">
              <w:rPr>
                <w:noProof/>
                <w:szCs w:val="18"/>
                <w:lang w:eastAsia="sv-SE"/>
              </w:rPr>
              <w:t>Signal-to-noise ratio uncertainty ±0.3 dB</w:t>
            </w:r>
          </w:p>
          <w:p w14:paraId="1671A58F" w14:textId="77777777" w:rsidR="00EF7D64" w:rsidRPr="009F5C05" w:rsidRDefault="00EF7D64" w:rsidP="00EF7D64">
            <w:pPr>
              <w:pStyle w:val="TAL"/>
              <w:rPr>
                <w:noProof/>
                <w:szCs w:val="18"/>
                <w:lang w:eastAsia="sv-SE"/>
              </w:rPr>
            </w:pPr>
            <w:r w:rsidRPr="009F5C05">
              <w:rPr>
                <w:noProof/>
                <w:szCs w:val="18"/>
                <w:lang w:eastAsia="sv-SE"/>
              </w:rPr>
              <w:t xml:space="preserve">Fading profile power uncertainty </w:t>
            </w:r>
            <w:r>
              <w:rPr>
                <w:noProof/>
                <w:szCs w:val="18"/>
                <w:lang w:eastAsia="sv-SE"/>
              </w:rPr>
              <w:t>[</w:t>
            </w:r>
            <w:r w:rsidRPr="009F5C05">
              <w:rPr>
                <w:noProof/>
                <w:szCs w:val="18"/>
                <w:lang w:eastAsia="sv-SE"/>
              </w:rPr>
              <w:t>±0.7 dB</w:t>
            </w:r>
            <w:r>
              <w:rPr>
                <w:noProof/>
                <w:szCs w:val="18"/>
                <w:lang w:eastAsia="sv-SE"/>
              </w:rPr>
              <w:t>]</w:t>
            </w:r>
            <w:r w:rsidRPr="009F5C05">
              <w:rPr>
                <w:noProof/>
                <w:szCs w:val="18"/>
                <w:lang w:eastAsia="sv-SE"/>
              </w:rPr>
              <w:t xml:space="preserve"> for MIMO</w:t>
            </w:r>
          </w:p>
        </w:tc>
      </w:tr>
      <w:tr w:rsidR="00EF7D64" w:rsidRPr="002A625F" w14:paraId="1CC3035C"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2C5D0444" w14:textId="77777777" w:rsidR="00EF7D64" w:rsidRPr="009F5C05" w:rsidRDefault="00EF7D64" w:rsidP="00EF7D64">
            <w:pPr>
              <w:pStyle w:val="TAL"/>
              <w:rPr>
                <w:lang w:eastAsia="zh-CN"/>
              </w:rPr>
            </w:pPr>
            <w:r w:rsidRPr="009F5C05">
              <w:rPr>
                <w:lang w:eastAsia="zh-CN"/>
              </w:rPr>
              <w:t xml:space="preserve">8.2 CSI reporting with 2Tx and </w:t>
            </w:r>
            <w:r>
              <w:rPr>
                <w:lang w:eastAsia="zh-CN"/>
              </w:rPr>
              <w:t>AWGN</w:t>
            </w:r>
          </w:p>
        </w:tc>
        <w:tc>
          <w:tcPr>
            <w:tcW w:w="3402" w:type="dxa"/>
            <w:tcBorders>
              <w:top w:val="single" w:sz="4" w:space="0" w:color="auto"/>
              <w:left w:val="single" w:sz="4" w:space="0" w:color="auto"/>
              <w:bottom w:val="single" w:sz="4" w:space="0" w:color="auto"/>
              <w:right w:val="single" w:sz="4" w:space="0" w:color="auto"/>
            </w:tcBorders>
          </w:tcPr>
          <w:p w14:paraId="07796F69" w14:textId="77777777" w:rsidR="00EF7D64" w:rsidRPr="009F5C05" w:rsidRDefault="00EF7D64" w:rsidP="00EF7D64">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792DBB0B" w14:textId="77777777" w:rsidR="00EF7D64" w:rsidRDefault="00EF7D64" w:rsidP="00EF7D64">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03CAF91A" w14:textId="524FC4B3" w:rsidR="003F1A86" w:rsidRPr="009F5C05" w:rsidRDefault="003F1A86" w:rsidP="00EF7D64">
            <w:pPr>
              <w:pStyle w:val="TAL"/>
              <w:rPr>
                <w:noProof/>
                <w:szCs w:val="18"/>
                <w:lang w:eastAsia="sv-SE"/>
              </w:rPr>
            </w:pPr>
          </w:p>
        </w:tc>
      </w:tr>
    </w:tbl>
    <w:p w14:paraId="596C0D84" w14:textId="24255F97" w:rsidR="008D3EE5" w:rsidRPr="00BE5108" w:rsidRDefault="008D3EE5" w:rsidP="008D3EE5">
      <w:pPr>
        <w:rPr>
          <w:rFonts w:eastAsiaTheme="minorEastAsia"/>
          <w:lang w:eastAsia="sv-SE"/>
        </w:rPr>
      </w:pPr>
    </w:p>
    <w:p w14:paraId="214F5925" w14:textId="77777777" w:rsidR="008D3EE5" w:rsidRPr="00BE5108" w:rsidRDefault="008D3EE5" w:rsidP="008D3EE5">
      <w:pPr>
        <w:pStyle w:val="Heading3"/>
        <w:rPr>
          <w:rFonts w:eastAsiaTheme="minorEastAsia"/>
          <w:lang w:eastAsia="sv-SE"/>
        </w:rPr>
      </w:pPr>
      <w:bookmarkStart w:id="264" w:name="_Toc73962761"/>
      <w:bookmarkStart w:id="265" w:name="_Toc75259917"/>
      <w:bookmarkStart w:id="266" w:name="_Toc75275451"/>
      <w:bookmarkStart w:id="267" w:name="_Toc75275962"/>
      <w:bookmarkStart w:id="268" w:name="_Toc76541461"/>
      <w:bookmarkStart w:id="269" w:name="_Toc82437230"/>
      <w:bookmarkStart w:id="270" w:name="_Toc89944595"/>
      <w:bookmarkStart w:id="271" w:name="_Toc98753613"/>
      <w:bookmarkStart w:id="272" w:name="_Toc106179505"/>
      <w:bookmarkStart w:id="273" w:name="_Toc106180016"/>
      <w:bookmarkStart w:id="274" w:name="_Toc130395841"/>
      <w:bookmarkStart w:id="275" w:name="_Toc137555115"/>
      <w:bookmarkStart w:id="276" w:name="_Toc138856642"/>
      <w:bookmarkStart w:id="277" w:name="_Toc138860501"/>
      <w:bookmarkStart w:id="278" w:name="_Toc163217494"/>
      <w:bookmarkStart w:id="279" w:name="_Toc187261266"/>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280" w:name="_Toc73962762"/>
      <w:bookmarkStart w:id="281" w:name="_Toc75259918"/>
      <w:bookmarkStart w:id="282" w:name="_Toc75275452"/>
      <w:bookmarkStart w:id="283" w:name="_Toc75275963"/>
      <w:bookmarkStart w:id="284" w:name="_Toc76541462"/>
      <w:bookmarkStart w:id="285" w:name="_Toc82437231"/>
      <w:bookmarkStart w:id="286" w:name="_Toc89944596"/>
      <w:bookmarkStart w:id="287" w:name="_Toc98753614"/>
      <w:bookmarkStart w:id="288" w:name="_Toc106179506"/>
      <w:bookmarkStart w:id="289" w:name="_Toc106180017"/>
      <w:bookmarkStart w:id="290" w:name="_Toc130395842"/>
      <w:bookmarkStart w:id="291" w:name="_Toc137555116"/>
      <w:bookmarkStart w:id="292" w:name="_Toc138856643"/>
      <w:bookmarkStart w:id="293" w:name="_Toc138860502"/>
      <w:bookmarkStart w:id="294" w:name="_Toc163217495"/>
      <w:bookmarkStart w:id="295" w:name="_Toc187261267"/>
      <w:r w:rsidRPr="00BE5108">
        <w:rPr>
          <w:rFonts w:eastAsiaTheme="minorEastAsia"/>
        </w:rPr>
        <w:t>4.2</w:t>
      </w:r>
      <w:r w:rsidRPr="00BE5108">
        <w:rPr>
          <w:rFonts w:eastAsiaTheme="minorEastAsia"/>
        </w:rPr>
        <w:tab/>
        <w:t>Conducted requirement reference points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19D4F336" w14:textId="77777777" w:rsidR="008D3EE5" w:rsidRPr="00BE5108" w:rsidRDefault="008D3EE5" w:rsidP="008D3EE5">
      <w:pPr>
        <w:pStyle w:val="Heading3"/>
        <w:rPr>
          <w:rFonts w:eastAsiaTheme="minorEastAsia"/>
        </w:rPr>
      </w:pPr>
      <w:bookmarkStart w:id="296" w:name="_Toc73962763"/>
      <w:bookmarkStart w:id="297" w:name="_Toc75259919"/>
      <w:bookmarkStart w:id="298" w:name="_Toc75275453"/>
      <w:bookmarkStart w:id="299" w:name="_Toc75275964"/>
      <w:bookmarkStart w:id="300" w:name="_Toc76541463"/>
      <w:bookmarkStart w:id="301" w:name="_Toc82437232"/>
      <w:bookmarkStart w:id="302" w:name="_Toc89944597"/>
      <w:bookmarkStart w:id="303" w:name="_Toc98753615"/>
      <w:bookmarkStart w:id="304" w:name="_Toc106179507"/>
      <w:bookmarkStart w:id="305" w:name="_Toc106180018"/>
      <w:bookmarkStart w:id="306" w:name="_Toc130395843"/>
      <w:bookmarkStart w:id="307" w:name="_Toc137555117"/>
      <w:bookmarkStart w:id="308" w:name="_Toc138856644"/>
      <w:bookmarkStart w:id="309" w:name="_Toc138860503"/>
      <w:bookmarkStart w:id="310" w:name="_Toc163217496"/>
      <w:bookmarkStart w:id="311" w:name="_Toc187261268"/>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pt;height:195pt" o:ole="">
            <v:imagedata r:id="rId10" o:title=""/>
          </v:shape>
          <o:OLEObject Type="Embed" ProgID="Word.Picture.8" ShapeID="_x0000_i1025" DrawAspect="Content" ObjectID="_1797873102"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312" w:name="_Toc73962764"/>
      <w:bookmarkStart w:id="313" w:name="_Toc75259920"/>
      <w:bookmarkStart w:id="314" w:name="_Toc75275454"/>
      <w:bookmarkStart w:id="315" w:name="_Toc75275965"/>
      <w:bookmarkStart w:id="316" w:name="_Toc76541464"/>
      <w:bookmarkStart w:id="317" w:name="_Toc82437233"/>
      <w:bookmarkStart w:id="318" w:name="_Toc89944598"/>
      <w:bookmarkStart w:id="319" w:name="_Toc98753616"/>
      <w:bookmarkStart w:id="320" w:name="_Toc106179508"/>
      <w:bookmarkStart w:id="321" w:name="_Toc106180019"/>
      <w:bookmarkStart w:id="322" w:name="_Toc130395844"/>
      <w:bookmarkStart w:id="323" w:name="_Toc137555118"/>
      <w:bookmarkStart w:id="324" w:name="_Toc138856645"/>
      <w:bookmarkStart w:id="325" w:name="_Toc138860504"/>
      <w:bookmarkStart w:id="326" w:name="_Toc163217497"/>
      <w:bookmarkStart w:id="327" w:name="_Toc187261269"/>
      <w:r w:rsidRPr="00BE5108">
        <w:rPr>
          <w:rFonts w:eastAsiaTheme="minorEastAsia"/>
        </w:rPr>
        <w:t>4.3</w:t>
      </w:r>
      <w:r w:rsidR="00FF7252" w:rsidRPr="00BE5108">
        <w:rPr>
          <w:rFonts w:eastAsiaTheme="minorEastAsia"/>
        </w:rPr>
        <w:tab/>
      </w:r>
      <w:r w:rsidRPr="00BE5108">
        <w:rPr>
          <w:rFonts w:eastAsiaTheme="minorEastAsia"/>
        </w:rPr>
        <w:t>IAB classes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23DF7C8C" w14:textId="77777777" w:rsidR="008D3EE5" w:rsidRPr="00BE5108" w:rsidRDefault="008D3EE5" w:rsidP="008D3EE5">
      <w:pPr>
        <w:pStyle w:val="Heading3"/>
        <w:rPr>
          <w:rFonts w:eastAsiaTheme="minorEastAsia"/>
        </w:rPr>
      </w:pPr>
      <w:bookmarkStart w:id="328" w:name="_Toc73962765"/>
      <w:bookmarkStart w:id="329" w:name="_Toc75259921"/>
      <w:bookmarkStart w:id="330" w:name="_Toc75275455"/>
      <w:bookmarkStart w:id="331" w:name="_Toc75275966"/>
      <w:bookmarkStart w:id="332" w:name="_Toc76541465"/>
      <w:bookmarkStart w:id="333" w:name="_Toc82437234"/>
      <w:bookmarkStart w:id="334" w:name="_Toc89944599"/>
      <w:bookmarkStart w:id="335" w:name="_Toc98753617"/>
      <w:bookmarkStart w:id="336" w:name="_Toc106179509"/>
      <w:bookmarkStart w:id="337" w:name="_Toc106180020"/>
      <w:bookmarkStart w:id="338" w:name="_Toc130395845"/>
      <w:bookmarkStart w:id="339" w:name="_Toc137555119"/>
      <w:bookmarkStart w:id="340" w:name="_Toc138856646"/>
      <w:bookmarkStart w:id="341" w:name="_Toc138860505"/>
      <w:bookmarkStart w:id="342" w:name="_Toc163217498"/>
      <w:bookmarkStart w:id="343" w:name="_Toc187261270"/>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137CDAB2" w14:textId="7D5C6062" w:rsidR="003333F9" w:rsidRPr="00BE5108" w:rsidRDefault="008D3EE5" w:rsidP="003333F9">
      <w:pPr>
        <w:pStyle w:val="B1"/>
      </w:pPr>
      <w:r w:rsidRPr="00BE5108">
        <w:rPr>
          <w:rFonts w:eastAsiaTheme="minorEastAsia"/>
        </w:rPr>
        <w:t>-</w:t>
      </w:r>
      <w:r w:rsidRPr="00BE5108">
        <w:rPr>
          <w:rFonts w:eastAsiaTheme="minorEastAsia"/>
        </w:rPr>
        <w:tab/>
      </w:r>
      <w:r w:rsidR="003333F9" w:rsidRPr="00BE5108">
        <w:t>Wide Area IAB-DU are characterised by requirements derived from Macro Cell scenarios with a</w:t>
      </w:r>
      <w:r w:rsidR="003333F9">
        <w:rPr>
          <w:rFonts w:hint="eastAsia"/>
          <w:lang w:eastAsia="zh-CN"/>
        </w:rPr>
        <w:t>n</w:t>
      </w:r>
      <w:r w:rsidR="003333F9" w:rsidRPr="00BE5108">
        <w:t xml:space="preserve"> </w:t>
      </w:r>
      <w:r w:rsidR="003333F9">
        <w:rPr>
          <w:rFonts w:hint="eastAsia"/>
          <w:lang w:eastAsia="zh-CN"/>
        </w:rPr>
        <w:t>IAB-DU</w:t>
      </w:r>
      <w:r w:rsidR="003333F9" w:rsidRPr="00BE5108">
        <w:t xml:space="preserve"> to UE minimum coupling loss equal to 70 dB.</w:t>
      </w:r>
    </w:p>
    <w:p w14:paraId="37DE96A3" w14:textId="5BEA9114" w:rsidR="003333F9" w:rsidRPr="00BE5108" w:rsidRDefault="003333F9" w:rsidP="003333F9">
      <w:pPr>
        <w:pStyle w:val="B1"/>
      </w:pPr>
      <w:r w:rsidRPr="00BE5108">
        <w:t>-</w:t>
      </w:r>
      <w:r w:rsidRPr="00BE5108">
        <w:tab/>
        <w:t>Medium Range IAB-DU are characterised by requirements derived from Micro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equals to 53 dB.</w:t>
      </w:r>
    </w:p>
    <w:p w14:paraId="2C0A66E0" w14:textId="50CC814F" w:rsidR="008D3EE5" w:rsidRPr="00BE5108" w:rsidRDefault="003333F9" w:rsidP="003333F9">
      <w:pPr>
        <w:pStyle w:val="B1"/>
        <w:rPr>
          <w:rFonts w:eastAsiaTheme="minorEastAsia"/>
        </w:rPr>
      </w:pPr>
      <w:r w:rsidRPr="00BE5108">
        <w:t>-</w:t>
      </w:r>
      <w:r w:rsidRPr="00BE5108">
        <w:tab/>
        <w:t>Local Area IAB-DU are characterised by requirements derived from Pico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 to 45 dB</w:t>
      </w:r>
      <w:r w:rsidR="008D3EE5" w:rsidRPr="00BE5108">
        <w:rPr>
          <w:rFonts w:eastAsiaTheme="minorEastAsia"/>
        </w:rPr>
        <w:t>.</w:t>
      </w:r>
    </w:p>
    <w:p w14:paraId="26197851" w14:textId="77777777" w:rsidR="008D3EE5" w:rsidRPr="00BE5108" w:rsidRDefault="008D3EE5" w:rsidP="008D3EE5">
      <w:pPr>
        <w:pStyle w:val="Heading3"/>
        <w:rPr>
          <w:rFonts w:eastAsiaTheme="minorEastAsia"/>
        </w:rPr>
      </w:pPr>
      <w:bookmarkStart w:id="344" w:name="_Toc73962766"/>
      <w:bookmarkStart w:id="345" w:name="_Toc75259922"/>
      <w:bookmarkStart w:id="346" w:name="_Toc75275456"/>
      <w:bookmarkStart w:id="347" w:name="_Toc75275967"/>
      <w:bookmarkStart w:id="348" w:name="_Toc76541466"/>
      <w:bookmarkStart w:id="349" w:name="_Toc82437235"/>
      <w:bookmarkStart w:id="350" w:name="_Toc89944600"/>
      <w:bookmarkStart w:id="351" w:name="_Toc98753618"/>
      <w:bookmarkStart w:id="352" w:name="_Toc106179510"/>
      <w:bookmarkStart w:id="353" w:name="_Toc106180021"/>
      <w:bookmarkStart w:id="354" w:name="_Toc130395846"/>
      <w:bookmarkStart w:id="355" w:name="_Toc137555120"/>
      <w:bookmarkStart w:id="356" w:name="_Toc138856647"/>
      <w:bookmarkStart w:id="357" w:name="_Toc138860506"/>
      <w:bookmarkStart w:id="358" w:name="_Toc163217499"/>
      <w:bookmarkStart w:id="359" w:name="_Toc187261271"/>
      <w:r w:rsidRPr="00BE5108">
        <w:rPr>
          <w:rFonts w:eastAsiaTheme="minorEastAsia"/>
        </w:rPr>
        <w:lastRenderedPageBreak/>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360" w:name="_Toc73962767"/>
      <w:bookmarkStart w:id="361" w:name="_Toc75259923"/>
      <w:bookmarkStart w:id="362" w:name="_Toc75275457"/>
      <w:bookmarkStart w:id="363" w:name="_Toc75275968"/>
      <w:bookmarkStart w:id="364" w:name="_Toc76541467"/>
      <w:bookmarkStart w:id="365" w:name="_Toc82437236"/>
      <w:bookmarkStart w:id="366" w:name="_Toc89944601"/>
      <w:bookmarkStart w:id="367" w:name="_Toc98753619"/>
      <w:bookmarkStart w:id="368" w:name="_Toc106179511"/>
      <w:bookmarkStart w:id="369" w:name="_Toc106180022"/>
      <w:bookmarkStart w:id="370" w:name="_Toc130395847"/>
      <w:bookmarkStart w:id="371" w:name="_Toc137555121"/>
      <w:bookmarkStart w:id="372" w:name="_Toc138856648"/>
      <w:bookmarkStart w:id="373" w:name="_Toc138860507"/>
      <w:bookmarkStart w:id="374" w:name="_Toc163217500"/>
      <w:bookmarkStart w:id="375" w:name="_Toc187261272"/>
      <w:r w:rsidRPr="00BE5108">
        <w:rPr>
          <w:rFonts w:eastAsiaTheme="minorEastAsia"/>
        </w:rPr>
        <w:t>4.4</w:t>
      </w:r>
      <w:r w:rsidR="00FF7252" w:rsidRPr="00BE5108">
        <w:rPr>
          <w:rFonts w:eastAsiaTheme="minorEastAsia"/>
        </w:rPr>
        <w:tab/>
      </w:r>
      <w:r w:rsidRPr="00BE5108">
        <w:rPr>
          <w:rFonts w:eastAsiaTheme="minorEastAsia"/>
        </w:rPr>
        <w:t>Regional requirements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376" w:name="_Toc73962768"/>
      <w:bookmarkStart w:id="377" w:name="_Toc75259924"/>
      <w:bookmarkStart w:id="378" w:name="_Toc75275458"/>
      <w:bookmarkStart w:id="379" w:name="_Toc75275969"/>
      <w:bookmarkStart w:id="380" w:name="_Toc76541468"/>
      <w:bookmarkStart w:id="381" w:name="_Toc82437237"/>
      <w:bookmarkStart w:id="382" w:name="_Toc89944602"/>
      <w:bookmarkStart w:id="383" w:name="_Toc98753620"/>
      <w:bookmarkStart w:id="384" w:name="_Toc106179512"/>
      <w:bookmarkStart w:id="385" w:name="_Toc106180023"/>
      <w:bookmarkStart w:id="386" w:name="_Toc130395848"/>
      <w:bookmarkStart w:id="387" w:name="_Toc137555122"/>
      <w:bookmarkStart w:id="388" w:name="_Toc138856649"/>
      <w:bookmarkStart w:id="389" w:name="_Toc138860508"/>
      <w:bookmarkStart w:id="390" w:name="_Toc163217501"/>
      <w:bookmarkStart w:id="391" w:name="_Toc187261273"/>
      <w:r w:rsidRPr="00BE5108">
        <w:rPr>
          <w:rFonts w:eastAsiaTheme="minorEastAsia"/>
        </w:rPr>
        <w:t>4.5</w:t>
      </w:r>
      <w:r w:rsidR="00FF7252" w:rsidRPr="00BE5108">
        <w:rPr>
          <w:rFonts w:eastAsiaTheme="minorEastAsia"/>
        </w:rPr>
        <w:tab/>
      </w:r>
      <w:r w:rsidRPr="00BE5108">
        <w:rPr>
          <w:rFonts w:eastAsiaTheme="minorEastAsia"/>
        </w:rPr>
        <w:t>IAB configurations</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1C44F797" w14:textId="77777777" w:rsidR="008D3EE5" w:rsidRPr="00BE5108" w:rsidRDefault="008D3EE5" w:rsidP="008D3EE5">
      <w:pPr>
        <w:pStyle w:val="Heading3"/>
        <w:rPr>
          <w:rFonts w:eastAsiaTheme="minorEastAsia"/>
        </w:rPr>
      </w:pPr>
      <w:bookmarkStart w:id="392" w:name="_Toc73962769"/>
      <w:bookmarkStart w:id="393" w:name="_Toc75259925"/>
      <w:bookmarkStart w:id="394" w:name="_Toc75275459"/>
      <w:bookmarkStart w:id="395" w:name="_Toc75275970"/>
      <w:bookmarkStart w:id="396" w:name="_Toc76541469"/>
      <w:bookmarkStart w:id="397" w:name="_Toc82437238"/>
      <w:bookmarkStart w:id="398" w:name="_Toc89944603"/>
      <w:bookmarkStart w:id="399" w:name="_Toc98753621"/>
      <w:bookmarkStart w:id="400" w:name="_Toc106179513"/>
      <w:bookmarkStart w:id="401" w:name="_Toc106180024"/>
      <w:bookmarkStart w:id="402" w:name="_Toc130395849"/>
      <w:bookmarkStart w:id="403" w:name="_Toc137555123"/>
      <w:bookmarkStart w:id="404" w:name="_Toc138856650"/>
      <w:bookmarkStart w:id="405" w:name="_Toc138860509"/>
      <w:bookmarkStart w:id="406" w:name="_Toc163217502"/>
      <w:bookmarkStart w:id="407" w:name="_Toc187261274"/>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1CDB2C42" w14:textId="77777777" w:rsidR="008D3EE5" w:rsidRPr="00BE5108" w:rsidRDefault="008D3EE5" w:rsidP="008D3EE5">
      <w:pPr>
        <w:pStyle w:val="Heading4"/>
        <w:rPr>
          <w:rFonts w:eastAsiaTheme="minorEastAsia"/>
        </w:rPr>
      </w:pPr>
      <w:bookmarkStart w:id="408" w:name="_Toc73962770"/>
      <w:bookmarkStart w:id="409" w:name="_Toc75259926"/>
      <w:bookmarkStart w:id="410" w:name="_Toc75275460"/>
      <w:bookmarkStart w:id="411" w:name="_Toc75275971"/>
      <w:bookmarkStart w:id="412" w:name="_Toc76541470"/>
      <w:bookmarkStart w:id="413" w:name="_Toc82437239"/>
      <w:bookmarkStart w:id="414" w:name="_Toc89944604"/>
      <w:bookmarkStart w:id="415" w:name="_Toc98753622"/>
      <w:bookmarkStart w:id="416" w:name="_Toc106179514"/>
      <w:bookmarkStart w:id="417" w:name="_Toc106180025"/>
      <w:bookmarkStart w:id="418" w:name="_Toc130395850"/>
      <w:bookmarkStart w:id="419" w:name="_Toc137555124"/>
      <w:bookmarkStart w:id="420" w:name="_Toc138856651"/>
      <w:bookmarkStart w:id="421" w:name="_Toc138860510"/>
      <w:bookmarkStart w:id="422" w:name="_Toc163217503"/>
      <w:bookmarkStart w:id="423" w:name="_Toc187261275"/>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3pt;height:205pt" o:ole="">
            <v:imagedata r:id="rId12" o:title=""/>
          </v:shape>
          <o:OLEObject Type="Embed" ProgID="Word.Picture.8" ShapeID="_x0000_i1026" DrawAspect="Content" ObjectID="_1797873103"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424" w:name="_Toc73962771"/>
      <w:bookmarkStart w:id="425" w:name="_Toc75259927"/>
      <w:bookmarkStart w:id="426" w:name="_Toc75275461"/>
      <w:bookmarkStart w:id="427" w:name="_Toc75275972"/>
      <w:bookmarkStart w:id="428" w:name="_Toc76541471"/>
      <w:bookmarkStart w:id="429" w:name="_Toc82437240"/>
      <w:bookmarkStart w:id="430" w:name="_Toc89944605"/>
      <w:bookmarkStart w:id="431" w:name="_Toc98753623"/>
      <w:bookmarkStart w:id="432" w:name="_Toc106179515"/>
      <w:bookmarkStart w:id="433" w:name="_Toc106180026"/>
      <w:bookmarkStart w:id="434" w:name="_Toc130395851"/>
      <w:bookmarkStart w:id="435" w:name="_Toc137555125"/>
      <w:bookmarkStart w:id="436" w:name="_Toc138856652"/>
      <w:bookmarkStart w:id="437" w:name="_Toc138860511"/>
      <w:bookmarkStart w:id="438" w:name="_Toc163217504"/>
      <w:bookmarkStart w:id="439" w:name="_Toc187261276"/>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3pt;height:205pt" o:ole="">
            <v:imagedata r:id="rId14" o:title=""/>
          </v:shape>
          <o:OLEObject Type="Embed" ProgID="Word.Picture.8" ShapeID="_x0000_i1027" DrawAspect="Content" ObjectID="_1797873104"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440" w:name="_Toc73962772"/>
      <w:bookmarkStart w:id="441" w:name="_Toc75259928"/>
      <w:bookmarkStart w:id="442" w:name="_Toc75275462"/>
      <w:bookmarkStart w:id="443" w:name="_Toc75275973"/>
      <w:bookmarkStart w:id="444" w:name="_Toc76541472"/>
      <w:bookmarkStart w:id="445" w:name="_Toc82437241"/>
      <w:bookmarkStart w:id="446" w:name="_Toc89944606"/>
      <w:bookmarkStart w:id="447" w:name="_Toc98753624"/>
      <w:bookmarkStart w:id="448" w:name="_Toc106179516"/>
      <w:bookmarkStart w:id="449" w:name="_Toc106180027"/>
      <w:bookmarkStart w:id="450" w:name="_Toc130395852"/>
      <w:bookmarkStart w:id="451" w:name="_Toc137555126"/>
      <w:bookmarkStart w:id="452" w:name="_Toc138856653"/>
      <w:bookmarkStart w:id="453" w:name="_Toc138860512"/>
      <w:bookmarkStart w:id="454" w:name="_Toc163217505"/>
      <w:bookmarkStart w:id="455" w:name="_Toc187261277"/>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456" w:name="_Toc73962773"/>
      <w:bookmarkStart w:id="457" w:name="_Toc75259929"/>
      <w:bookmarkStart w:id="458" w:name="_Toc75275463"/>
      <w:bookmarkStart w:id="459" w:name="_Toc75275974"/>
      <w:bookmarkStart w:id="460" w:name="_Toc76541473"/>
      <w:bookmarkStart w:id="461" w:name="_Toc82437242"/>
      <w:bookmarkStart w:id="462" w:name="_Toc89944607"/>
      <w:bookmarkStart w:id="463" w:name="_Toc98753625"/>
      <w:bookmarkStart w:id="464" w:name="_Toc106179517"/>
      <w:bookmarkStart w:id="465" w:name="_Toc106180028"/>
      <w:bookmarkStart w:id="466" w:name="_Toc130395853"/>
      <w:bookmarkStart w:id="467" w:name="_Toc137555127"/>
      <w:bookmarkStart w:id="468" w:name="_Toc138856654"/>
      <w:bookmarkStart w:id="469" w:name="_Toc138860513"/>
      <w:bookmarkStart w:id="470" w:name="_Toc163217506"/>
      <w:bookmarkStart w:id="471" w:name="_Toc187261278"/>
      <w:r w:rsidRPr="00BE5108">
        <w:rPr>
          <w:rFonts w:eastAsiaTheme="minorEastAsia"/>
        </w:rPr>
        <w:lastRenderedPageBreak/>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472" w:name="_Toc73962774"/>
      <w:bookmarkStart w:id="473" w:name="_Toc75259930"/>
      <w:bookmarkStart w:id="474" w:name="_Toc75275464"/>
      <w:bookmarkStart w:id="475" w:name="_Toc75275975"/>
      <w:bookmarkStart w:id="476" w:name="_Toc76541474"/>
      <w:bookmarkStart w:id="477" w:name="_Toc82437243"/>
      <w:bookmarkStart w:id="478" w:name="_Toc89944608"/>
      <w:bookmarkStart w:id="479" w:name="_Toc98753626"/>
      <w:bookmarkStart w:id="480" w:name="_Toc106179518"/>
      <w:bookmarkStart w:id="481" w:name="_Toc106180029"/>
      <w:bookmarkStart w:id="482" w:name="_Toc130395854"/>
      <w:bookmarkStart w:id="483" w:name="_Toc137555128"/>
      <w:bookmarkStart w:id="484" w:name="_Toc138856655"/>
      <w:bookmarkStart w:id="485" w:name="_Toc138860514"/>
      <w:bookmarkStart w:id="486" w:name="_Toc163217507"/>
      <w:bookmarkStart w:id="487" w:name="_Toc187261279"/>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lastRenderedPageBreak/>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lastRenderedPageBreak/>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262186"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59392B13" w:rsidR="00262186" w:rsidRPr="00BE5108" w:rsidRDefault="00262186" w:rsidP="00262186">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1EB6777F" w:rsidR="00262186" w:rsidRPr="00BE5108" w:rsidRDefault="00262186" w:rsidP="00262186">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10F6136F" w:rsidR="00262186" w:rsidRPr="00BE5108" w:rsidRDefault="00262186" w:rsidP="00262186">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262186" w:rsidRPr="00BE5108" w:rsidRDefault="00262186" w:rsidP="0026218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38822BC2" w:rsidR="00262186" w:rsidRPr="00BE5108" w:rsidRDefault="00262186" w:rsidP="00262186">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3F937390" w14:textId="764B6FFE" w:rsidR="00B30A39" w:rsidRPr="00BE5108" w:rsidRDefault="00B30A39" w:rsidP="00DF3C12">
            <w:pPr>
              <w:pStyle w:val="TAN"/>
              <w:keepNext w:val="0"/>
              <w:rPr>
                <w:rFonts w:eastAsiaTheme="minorEastAsia" w:cs="Arial"/>
                <w:szCs w:val="18"/>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488" w:name="_Toc73962775"/>
      <w:bookmarkStart w:id="489" w:name="_Toc75259931"/>
      <w:bookmarkStart w:id="490" w:name="_Toc75275465"/>
      <w:bookmarkStart w:id="491" w:name="_Toc75275976"/>
      <w:bookmarkStart w:id="492" w:name="_Toc76541475"/>
      <w:bookmarkStart w:id="493" w:name="_Toc82437244"/>
      <w:bookmarkStart w:id="494" w:name="_Toc89944609"/>
      <w:bookmarkStart w:id="495" w:name="_Toc98753627"/>
      <w:bookmarkStart w:id="496" w:name="_Toc106179519"/>
      <w:bookmarkStart w:id="497" w:name="_Toc106180030"/>
      <w:bookmarkStart w:id="498" w:name="_Toc130395855"/>
      <w:bookmarkStart w:id="499" w:name="_Toc137555129"/>
      <w:bookmarkStart w:id="500" w:name="_Toc138856656"/>
      <w:bookmarkStart w:id="501" w:name="_Toc138860515"/>
      <w:bookmarkStart w:id="502" w:name="_Toc163217508"/>
      <w:bookmarkStart w:id="503" w:name="_Toc187261280"/>
      <w:r w:rsidRPr="00BE5108">
        <w:rPr>
          <w:rFonts w:eastAsiaTheme="minorEastAsia"/>
        </w:rPr>
        <w:lastRenderedPageBreak/>
        <w:t>4.7</w:t>
      </w:r>
      <w:r w:rsidR="00FF7252" w:rsidRPr="00BE5108">
        <w:rPr>
          <w:rFonts w:eastAsiaTheme="minorEastAsia"/>
        </w:rPr>
        <w:tab/>
      </w:r>
      <w:r w:rsidRPr="00BE5108">
        <w:rPr>
          <w:rFonts w:eastAsiaTheme="minorEastAsia"/>
        </w:rPr>
        <w:t>Test configurations</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58401278" w14:textId="77777777" w:rsidR="00AD1976" w:rsidRPr="00BE5108" w:rsidRDefault="00AD1976" w:rsidP="00FF7252">
      <w:pPr>
        <w:pStyle w:val="Heading3"/>
      </w:pPr>
      <w:bookmarkStart w:id="504" w:name="_Toc75259932"/>
      <w:bookmarkStart w:id="505" w:name="_Toc75275466"/>
      <w:bookmarkStart w:id="506" w:name="_Toc75275977"/>
      <w:bookmarkStart w:id="507" w:name="_Toc76541476"/>
      <w:bookmarkStart w:id="508" w:name="_Toc82437245"/>
      <w:bookmarkStart w:id="509" w:name="_Toc89944610"/>
      <w:bookmarkStart w:id="510" w:name="_Toc98753628"/>
      <w:bookmarkStart w:id="511" w:name="_Toc106179520"/>
      <w:bookmarkStart w:id="512" w:name="_Toc106180031"/>
      <w:bookmarkStart w:id="513" w:name="_Toc130395856"/>
      <w:bookmarkStart w:id="514" w:name="_Toc137555130"/>
      <w:bookmarkStart w:id="515" w:name="_Toc138856657"/>
      <w:bookmarkStart w:id="516" w:name="_Toc138860516"/>
      <w:bookmarkStart w:id="517" w:name="_Toc163217509"/>
      <w:bookmarkStart w:id="518" w:name="_Toc187261281"/>
      <w:r w:rsidRPr="00BE5108">
        <w:t>4.7.1</w:t>
      </w:r>
      <w:r w:rsidRPr="00BE5108">
        <w:tab/>
        <w:t>General</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519" w:name="_Toc75259933"/>
      <w:bookmarkStart w:id="520" w:name="_Toc75275467"/>
      <w:bookmarkStart w:id="521" w:name="_Toc75275978"/>
      <w:bookmarkStart w:id="522" w:name="_Toc76541477"/>
      <w:bookmarkStart w:id="523" w:name="_Toc82437246"/>
      <w:bookmarkStart w:id="524" w:name="_Toc89944611"/>
      <w:bookmarkStart w:id="525" w:name="_Toc98753629"/>
      <w:bookmarkStart w:id="526" w:name="_Toc106179521"/>
      <w:bookmarkStart w:id="527" w:name="_Toc106180032"/>
      <w:bookmarkStart w:id="528" w:name="_Toc130395857"/>
      <w:bookmarkStart w:id="529" w:name="_Toc137555131"/>
      <w:bookmarkStart w:id="530" w:name="_Toc138856658"/>
      <w:bookmarkStart w:id="531" w:name="_Toc138860517"/>
      <w:bookmarkStart w:id="532" w:name="_Toc163217510"/>
      <w:bookmarkStart w:id="533" w:name="_Toc187261282"/>
      <w:r w:rsidRPr="00BE5108">
        <w:t>4.7.2</w:t>
      </w:r>
      <w:r w:rsidRPr="00BE5108">
        <w:tab/>
        <w:t>Test signal used to build Test Configurations</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534" w:name="_Toc75259934"/>
      <w:bookmarkStart w:id="535" w:name="_Toc75275468"/>
      <w:bookmarkStart w:id="536" w:name="_Toc75275979"/>
      <w:bookmarkStart w:id="537" w:name="_Toc76541478"/>
      <w:bookmarkStart w:id="538" w:name="_Toc82437247"/>
      <w:bookmarkStart w:id="539" w:name="_Toc89944612"/>
      <w:bookmarkStart w:id="540" w:name="_Toc98753630"/>
      <w:bookmarkStart w:id="541" w:name="_Toc106179522"/>
      <w:bookmarkStart w:id="542" w:name="_Toc106180033"/>
      <w:bookmarkStart w:id="543" w:name="_Toc130395858"/>
      <w:bookmarkStart w:id="544" w:name="_Toc137555132"/>
      <w:bookmarkStart w:id="545" w:name="_Toc138856659"/>
      <w:bookmarkStart w:id="546" w:name="_Toc138860518"/>
      <w:bookmarkStart w:id="547" w:name="_Toc163217511"/>
      <w:bookmarkStart w:id="548" w:name="_Toc187261283"/>
      <w:r w:rsidRPr="00BE5108">
        <w:t>4.7.3</w:t>
      </w:r>
      <w:r w:rsidRPr="00BE5108">
        <w:tab/>
        <w:t>IABTC1: Contiguous spectrum operation</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0392206" w14:textId="0851BE80" w:rsidR="0018606B" w:rsidRPr="00BE5108" w:rsidRDefault="0018606B" w:rsidP="0018606B">
      <w:pPr>
        <w:pStyle w:val="Heading4"/>
      </w:pPr>
      <w:bookmarkStart w:id="549" w:name="_Toc75275469"/>
      <w:bookmarkStart w:id="550" w:name="_Toc75275980"/>
      <w:bookmarkStart w:id="551" w:name="_Toc76541479"/>
      <w:bookmarkStart w:id="552" w:name="_Toc82437248"/>
      <w:bookmarkStart w:id="553" w:name="_Toc89944613"/>
      <w:bookmarkStart w:id="554" w:name="_Toc98753631"/>
      <w:bookmarkStart w:id="555" w:name="_Toc106179523"/>
      <w:bookmarkStart w:id="556" w:name="_Toc106180034"/>
      <w:bookmarkStart w:id="557" w:name="_Toc130395859"/>
      <w:bookmarkStart w:id="558" w:name="_Toc137555133"/>
      <w:bookmarkStart w:id="559" w:name="_Toc138856660"/>
      <w:bookmarkStart w:id="560" w:name="_Toc138860519"/>
      <w:bookmarkStart w:id="561" w:name="_Toc163217512"/>
      <w:bookmarkStart w:id="562" w:name="_Toc187261284"/>
      <w:r w:rsidRPr="00BE5108">
        <w:t>4.7.3.1</w:t>
      </w:r>
      <w:r w:rsidRPr="00BE5108">
        <w:tab/>
        <w:t>General</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563" w:name="_Toc75259935"/>
      <w:bookmarkStart w:id="564" w:name="_Toc75275470"/>
      <w:bookmarkStart w:id="565" w:name="_Toc75275981"/>
      <w:bookmarkStart w:id="566" w:name="_Toc76541480"/>
      <w:bookmarkStart w:id="567" w:name="_Toc82437249"/>
      <w:bookmarkStart w:id="568" w:name="_Toc89944614"/>
      <w:bookmarkStart w:id="569" w:name="_Toc98753632"/>
      <w:bookmarkStart w:id="570" w:name="_Toc106179524"/>
      <w:bookmarkStart w:id="571" w:name="_Toc106180035"/>
      <w:bookmarkStart w:id="572" w:name="_Toc130395860"/>
      <w:bookmarkStart w:id="573" w:name="_Toc137555134"/>
      <w:bookmarkStart w:id="574" w:name="_Toc138856661"/>
      <w:bookmarkStart w:id="575" w:name="_Toc138860520"/>
      <w:bookmarkStart w:id="576" w:name="_Toc163217513"/>
      <w:bookmarkStart w:id="577" w:name="_Toc187261285"/>
      <w:r w:rsidRPr="00BE5108">
        <w:t>4.7.3.</w:t>
      </w:r>
      <w:r w:rsidR="0018606B" w:rsidRPr="00BE5108">
        <w:t>2</w:t>
      </w:r>
      <w:r w:rsidRPr="00BE5108">
        <w:tab/>
        <w:t>IABTC1 generation</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1DA87FBA" w14:textId="77777777" w:rsidR="00AD1976" w:rsidRPr="00BE5108" w:rsidRDefault="00AD1976" w:rsidP="00AD1976">
      <w:r w:rsidRPr="00BE5108">
        <w:t>IABTC1 shall be constructed on a per band basis using the following method:</w:t>
      </w:r>
    </w:p>
    <w:p w14:paraId="6438CA33" w14:textId="77777777" w:rsidR="00AD1976" w:rsidRPr="00BE5108" w:rsidRDefault="00AD1976" w:rsidP="00FF7252">
      <w:pPr>
        <w:pStyle w:val="B1"/>
      </w:pPr>
      <w:r w:rsidRPr="00BE5108">
        <w:t>-</w:t>
      </w:r>
      <w:r w:rsidRPr="00BE5108">
        <w:tab/>
        <w:t xml:space="preserve">Declared maximum </w:t>
      </w:r>
      <w:r w:rsidRPr="00BE5108">
        <w:rPr>
          <w:rFonts w:eastAsiaTheme="minorEastAsia" w:hint="eastAsia"/>
        </w:rPr>
        <w:t>IAB</w:t>
      </w:r>
      <w:r w:rsidRPr="00BE5108">
        <w:t xml:space="preserve"> RF Bandwidth supported for contiguous spectrum operation (D.11) shall be used;</w:t>
      </w:r>
    </w:p>
    <w:p w14:paraId="71B1F93D" w14:textId="77777777" w:rsidR="00AD1976" w:rsidRPr="00BE5108" w:rsidRDefault="00AD1976" w:rsidP="00FF7252">
      <w:pPr>
        <w:pStyle w:val="B1"/>
      </w:pPr>
      <w:r w:rsidRPr="00BE5108">
        <w:t>-</w:t>
      </w:r>
      <w:r w:rsidRPr="00BE5108">
        <w:tab/>
        <w:t xml:space="preserve">Select the IAB carrier to be tested according to 4.7.2 and place </w:t>
      </w:r>
      <w:r w:rsidRPr="00BE5108">
        <w:rPr>
          <w:rFonts w:eastAsiaTheme="minorEastAsia" w:hint="eastAsia"/>
        </w:rPr>
        <w:t>it</w:t>
      </w:r>
      <w:r w:rsidRPr="00BE5108">
        <w:t xml:space="preserve"> adjacent to the lower </w:t>
      </w:r>
      <w:r w:rsidRPr="00BE5108">
        <w:rPr>
          <w:rFonts w:eastAsiaTheme="minorEastAsia" w:hint="eastAsia"/>
        </w:rPr>
        <w:t xml:space="preserve">IAB </w:t>
      </w:r>
      <w:r w:rsidRPr="00BE5108">
        <w:t xml:space="preserve">RF Bandwidth edge. Place same signals adjacent to the upper </w:t>
      </w:r>
      <w:r w:rsidRPr="00BE5108">
        <w:rPr>
          <w:rFonts w:eastAsiaTheme="minorEastAsia" w:hint="eastAsia"/>
        </w:rPr>
        <w:t xml:space="preserve">IAB </w:t>
      </w:r>
      <w:r w:rsidRPr="00BE5108">
        <w:t xml:space="preserve">RF Bandwidth edge. </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578" w:name="_Toc75259936"/>
      <w:bookmarkStart w:id="579" w:name="_Toc75275471"/>
      <w:bookmarkStart w:id="580" w:name="_Toc75275982"/>
      <w:bookmarkStart w:id="581" w:name="_Toc76541481"/>
      <w:bookmarkStart w:id="582" w:name="_Toc82437250"/>
      <w:bookmarkStart w:id="583" w:name="_Toc89944615"/>
      <w:bookmarkStart w:id="584" w:name="_Toc98753633"/>
      <w:bookmarkStart w:id="585" w:name="_Toc106179525"/>
      <w:bookmarkStart w:id="586" w:name="_Toc106180036"/>
      <w:bookmarkStart w:id="587" w:name="_Toc130395861"/>
      <w:bookmarkStart w:id="588" w:name="_Toc137555135"/>
      <w:bookmarkStart w:id="589" w:name="_Toc138856662"/>
      <w:bookmarkStart w:id="590" w:name="_Toc138860521"/>
      <w:bookmarkStart w:id="591" w:name="_Toc163217514"/>
      <w:bookmarkStart w:id="592" w:name="_Toc187261286"/>
      <w:r w:rsidRPr="00BE5108">
        <w:t>4.7.3.</w:t>
      </w:r>
      <w:r w:rsidR="0018606B" w:rsidRPr="00BE5108">
        <w:t>3</w:t>
      </w:r>
      <w:r w:rsidRPr="00BE5108">
        <w:tab/>
        <w:t>IABTC1 power allocation</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593" w:name="_Toc75259937"/>
      <w:bookmarkStart w:id="594" w:name="_Toc75275472"/>
      <w:bookmarkStart w:id="595" w:name="_Toc75275983"/>
      <w:bookmarkStart w:id="596" w:name="_Toc76541482"/>
      <w:bookmarkStart w:id="597" w:name="_Toc82437251"/>
      <w:bookmarkStart w:id="598" w:name="_Toc89944616"/>
      <w:bookmarkStart w:id="599" w:name="_Toc98753634"/>
      <w:bookmarkStart w:id="600" w:name="_Toc106179526"/>
      <w:bookmarkStart w:id="601" w:name="_Toc106180037"/>
      <w:bookmarkStart w:id="602" w:name="_Toc130395862"/>
      <w:bookmarkStart w:id="603" w:name="_Toc137555136"/>
      <w:bookmarkStart w:id="604" w:name="_Toc138856663"/>
      <w:bookmarkStart w:id="605" w:name="_Toc138860522"/>
      <w:bookmarkStart w:id="606" w:name="_Toc163217515"/>
      <w:bookmarkStart w:id="607" w:name="_Toc187261287"/>
      <w:r w:rsidRPr="00BE5108">
        <w:lastRenderedPageBreak/>
        <w:t>4.7.4</w:t>
      </w:r>
      <w:r w:rsidRPr="00BE5108">
        <w:tab/>
        <w:t>IABTC2: Contiguous CA occupied bandwidth</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3A3531CB" w14:textId="56680518" w:rsidR="0018606B" w:rsidRPr="00BE5108" w:rsidRDefault="0018606B" w:rsidP="0018606B">
      <w:pPr>
        <w:pStyle w:val="Heading4"/>
      </w:pPr>
      <w:bookmarkStart w:id="608" w:name="_Toc75275473"/>
      <w:bookmarkStart w:id="609" w:name="_Toc75275984"/>
      <w:bookmarkStart w:id="610" w:name="_Toc76541483"/>
      <w:bookmarkStart w:id="611" w:name="_Toc82437252"/>
      <w:bookmarkStart w:id="612" w:name="_Toc89944617"/>
      <w:bookmarkStart w:id="613" w:name="_Toc98753635"/>
      <w:bookmarkStart w:id="614" w:name="_Toc106179527"/>
      <w:bookmarkStart w:id="615" w:name="_Toc106180038"/>
      <w:bookmarkStart w:id="616" w:name="_Toc130395863"/>
      <w:bookmarkStart w:id="617" w:name="_Toc137555137"/>
      <w:bookmarkStart w:id="618" w:name="_Toc138856664"/>
      <w:bookmarkStart w:id="619" w:name="_Toc138860523"/>
      <w:bookmarkStart w:id="620" w:name="_Toc163217516"/>
      <w:bookmarkStart w:id="621" w:name="_Toc187261288"/>
      <w:r w:rsidRPr="00BE5108">
        <w:t>4.7.4.1</w:t>
      </w:r>
      <w:r w:rsidRPr="00BE5108">
        <w:tab/>
        <w:t>General</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622" w:name="_Toc75259938"/>
      <w:bookmarkStart w:id="623" w:name="_Toc75275474"/>
      <w:bookmarkStart w:id="624" w:name="_Toc75275985"/>
      <w:bookmarkStart w:id="625" w:name="_Toc76541484"/>
      <w:bookmarkStart w:id="626" w:name="_Toc82437253"/>
      <w:bookmarkStart w:id="627" w:name="_Toc89944618"/>
      <w:bookmarkStart w:id="628" w:name="_Toc98753636"/>
      <w:bookmarkStart w:id="629" w:name="_Toc106179528"/>
      <w:bookmarkStart w:id="630" w:name="_Toc106180039"/>
      <w:bookmarkStart w:id="631" w:name="_Toc130395864"/>
      <w:bookmarkStart w:id="632" w:name="_Toc137555138"/>
      <w:bookmarkStart w:id="633" w:name="_Toc138856665"/>
      <w:bookmarkStart w:id="634" w:name="_Toc138860524"/>
      <w:bookmarkStart w:id="635" w:name="_Toc163217517"/>
      <w:bookmarkStart w:id="636" w:name="_Toc187261289"/>
      <w:r w:rsidRPr="00BE5108">
        <w:t>4.7.4.</w:t>
      </w:r>
      <w:r w:rsidR="0018606B" w:rsidRPr="00BE5108">
        <w:t>2</w:t>
      </w:r>
      <w:r w:rsidRPr="00BE5108">
        <w:tab/>
        <w:t>IABTC2 generation</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637" w:name="_Toc75259939"/>
      <w:bookmarkStart w:id="638" w:name="_Toc75275475"/>
      <w:bookmarkStart w:id="639" w:name="_Toc75275986"/>
      <w:bookmarkStart w:id="640" w:name="_Toc76541485"/>
      <w:bookmarkStart w:id="641" w:name="_Toc82437254"/>
      <w:bookmarkStart w:id="642" w:name="_Toc89944619"/>
      <w:bookmarkStart w:id="643" w:name="_Toc98753637"/>
      <w:bookmarkStart w:id="644" w:name="_Toc106179529"/>
      <w:bookmarkStart w:id="645" w:name="_Toc106180040"/>
      <w:bookmarkStart w:id="646" w:name="_Toc130395865"/>
      <w:bookmarkStart w:id="647" w:name="_Toc137555139"/>
      <w:bookmarkStart w:id="648" w:name="_Toc138856666"/>
      <w:bookmarkStart w:id="649" w:name="_Toc138860525"/>
      <w:bookmarkStart w:id="650" w:name="_Toc163217518"/>
      <w:bookmarkStart w:id="651" w:name="_Toc187261290"/>
      <w:r w:rsidRPr="00BE5108">
        <w:t>4.7.4.</w:t>
      </w:r>
      <w:r w:rsidR="0018606B" w:rsidRPr="00BE5108">
        <w:t>3</w:t>
      </w:r>
      <w:r w:rsidRPr="00BE5108">
        <w:tab/>
        <w:t>IABTC2 power allocation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652" w:name="_Toc75259940"/>
      <w:bookmarkStart w:id="653" w:name="_Toc75275476"/>
      <w:bookmarkStart w:id="654" w:name="_Toc75275987"/>
      <w:bookmarkStart w:id="655" w:name="_Toc76541486"/>
      <w:bookmarkStart w:id="656" w:name="_Toc82437255"/>
      <w:bookmarkStart w:id="657" w:name="_Toc89944620"/>
      <w:bookmarkStart w:id="658" w:name="_Toc98753638"/>
      <w:bookmarkStart w:id="659" w:name="_Toc106179530"/>
      <w:bookmarkStart w:id="660" w:name="_Toc106180041"/>
      <w:bookmarkStart w:id="661" w:name="_Toc130395866"/>
      <w:bookmarkStart w:id="662" w:name="_Toc137555140"/>
      <w:bookmarkStart w:id="663" w:name="_Toc138856667"/>
      <w:bookmarkStart w:id="664" w:name="_Toc138860526"/>
      <w:bookmarkStart w:id="665" w:name="_Toc163217519"/>
      <w:bookmarkStart w:id="666" w:name="_Toc187261291"/>
      <w:r w:rsidRPr="00BE5108">
        <w:t>4.7.5</w:t>
      </w:r>
      <w:r w:rsidRPr="00BE5108">
        <w:tab/>
        <w:t>IABTC3: Non-contiguous spectrum operation</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153BCC10" w14:textId="17C350E7" w:rsidR="0018606B" w:rsidRPr="00BE5108" w:rsidRDefault="0018606B" w:rsidP="0018606B">
      <w:pPr>
        <w:pStyle w:val="Heading4"/>
      </w:pPr>
      <w:bookmarkStart w:id="667" w:name="_Toc75275477"/>
      <w:bookmarkStart w:id="668" w:name="_Toc75275988"/>
      <w:bookmarkStart w:id="669" w:name="_Toc76541487"/>
      <w:bookmarkStart w:id="670" w:name="_Toc82437256"/>
      <w:bookmarkStart w:id="671" w:name="_Toc89944621"/>
      <w:bookmarkStart w:id="672" w:name="_Toc98753639"/>
      <w:bookmarkStart w:id="673" w:name="_Toc106179531"/>
      <w:bookmarkStart w:id="674" w:name="_Toc106180042"/>
      <w:bookmarkStart w:id="675" w:name="_Toc130395867"/>
      <w:bookmarkStart w:id="676" w:name="_Toc137555141"/>
      <w:bookmarkStart w:id="677" w:name="_Toc138856668"/>
      <w:bookmarkStart w:id="678" w:name="_Toc138860527"/>
      <w:bookmarkStart w:id="679" w:name="_Toc163217520"/>
      <w:bookmarkStart w:id="680" w:name="_Toc187261292"/>
      <w:r w:rsidRPr="00BE5108">
        <w:t>4.7.5.1</w:t>
      </w:r>
      <w:r w:rsidRPr="00BE5108">
        <w:tab/>
        <w:t>General</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681" w:name="_Toc75259941"/>
      <w:bookmarkStart w:id="682" w:name="_Toc75275478"/>
      <w:bookmarkStart w:id="683" w:name="_Toc75275989"/>
      <w:bookmarkStart w:id="684" w:name="_Toc76541488"/>
      <w:bookmarkStart w:id="685" w:name="_Toc82437257"/>
      <w:bookmarkStart w:id="686" w:name="_Toc89944622"/>
      <w:bookmarkStart w:id="687" w:name="_Toc98753640"/>
      <w:bookmarkStart w:id="688" w:name="_Toc106179532"/>
      <w:bookmarkStart w:id="689" w:name="_Toc106180043"/>
      <w:bookmarkStart w:id="690" w:name="_Toc130395868"/>
      <w:bookmarkStart w:id="691" w:name="_Toc137555142"/>
      <w:bookmarkStart w:id="692" w:name="_Toc138856669"/>
      <w:bookmarkStart w:id="693" w:name="_Toc138860528"/>
      <w:bookmarkStart w:id="694" w:name="_Toc163217521"/>
      <w:bookmarkStart w:id="695" w:name="_Toc187261293"/>
      <w:r w:rsidRPr="00BE5108">
        <w:t>4.7.5.</w:t>
      </w:r>
      <w:r w:rsidR="0018606B" w:rsidRPr="00BE5108">
        <w:t>2</w:t>
      </w:r>
      <w:r w:rsidRPr="00BE5108">
        <w:tab/>
        <w:t>IABTC3 generation</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34A2E035" w14:textId="77777777" w:rsidR="00AD1976" w:rsidRPr="00BE5108" w:rsidRDefault="00AD1976" w:rsidP="00AD1976">
      <w:r w:rsidRPr="00BE5108">
        <w:t>IABTC3 is constructed on a per band basis using the following method:</w:t>
      </w:r>
    </w:p>
    <w:p w14:paraId="678018F5"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shall be the maximum </w:t>
      </w:r>
      <w:r w:rsidRPr="00BE5108">
        <w:rPr>
          <w:rFonts w:eastAsiaTheme="minorEastAsia" w:hint="eastAsia"/>
        </w:rPr>
        <w:t xml:space="preserve">IAB </w:t>
      </w:r>
      <w:r w:rsidRPr="00BE5108">
        <w:t xml:space="preserve">RF Bandwidth supported for non-contiguous spectrum operation (D.11). The </w:t>
      </w:r>
      <w:r w:rsidRPr="00BE5108">
        <w:rPr>
          <w:rFonts w:eastAsiaTheme="minorEastAsia" w:hint="eastAsia"/>
        </w:rPr>
        <w:t xml:space="preserve">IAB </w:t>
      </w:r>
      <w:r w:rsidRPr="00BE5108">
        <w:t xml:space="preserve">RF Bandwidth consists of one sub-block gap and two sub-blocks located at the edges of the declared maximum supported </w:t>
      </w:r>
      <w:r w:rsidRPr="00BE5108">
        <w:rPr>
          <w:rFonts w:eastAsiaTheme="minorEastAsia" w:hint="eastAsia"/>
        </w:rPr>
        <w:t xml:space="preserve">IAB </w:t>
      </w:r>
      <w:r w:rsidRPr="00BE5108">
        <w:t>RF Bandwidth (D.11).</w:t>
      </w:r>
    </w:p>
    <w:p w14:paraId="384A68B0" w14:textId="2DAD39B3" w:rsidR="00AD1976" w:rsidRPr="00BE5108" w:rsidRDefault="00AD1976" w:rsidP="00FF7252">
      <w:pPr>
        <w:pStyle w:val="B1"/>
      </w:pPr>
      <w:r w:rsidRPr="00BE5108">
        <w:t>-</w:t>
      </w:r>
      <w:r w:rsidRPr="00BE5108">
        <w:tab/>
        <w:t xml:space="preserve">Select the </w:t>
      </w:r>
      <w:r w:rsidRPr="00BE5108">
        <w:rPr>
          <w:rFonts w:eastAsiaTheme="minorEastAsia" w:hint="eastAsia"/>
        </w:rPr>
        <w:t xml:space="preserve">IAB </w:t>
      </w:r>
      <w:r w:rsidRPr="00BE5108">
        <w:t xml:space="preserve">carrier to be tested according to </w:t>
      </w:r>
      <w:r w:rsidR="00FF7252" w:rsidRPr="00BE5108">
        <w:t xml:space="preserve">clause </w:t>
      </w:r>
      <w:r w:rsidRPr="00BE5108">
        <w:t xml:space="preserve">4.7.2. Place it adjacent to the upper </w:t>
      </w:r>
      <w:r w:rsidRPr="00BE5108">
        <w:rPr>
          <w:rFonts w:eastAsiaTheme="minorEastAsia" w:hint="eastAsia"/>
        </w:rPr>
        <w:t xml:space="preserve">IAB </w:t>
      </w:r>
      <w:r w:rsidRPr="00BE5108">
        <w:t xml:space="preserve">RF Bandwidth edge and another carrier (as described in </w:t>
      </w:r>
      <w:r w:rsidR="00FF7252" w:rsidRPr="00BE5108">
        <w:t xml:space="preserve">clause </w:t>
      </w:r>
      <w:r w:rsidRPr="00BE5108">
        <w:t xml:space="preserve">4.7.2) adjacent to the lower </w:t>
      </w:r>
      <w:r w:rsidRPr="00BE5108">
        <w:rPr>
          <w:rFonts w:eastAsiaTheme="minorEastAsia" w:hint="eastAsia"/>
        </w:rPr>
        <w:t xml:space="preserve">IAB </w:t>
      </w:r>
      <w:r w:rsidRPr="00BE5108">
        <w:t>RF Bandwidth edge.</w:t>
      </w:r>
    </w:p>
    <w:p w14:paraId="199F012E" w14:textId="77777777" w:rsidR="00AD1976" w:rsidRPr="00BE5108" w:rsidRDefault="00AD1976" w:rsidP="00FF7252">
      <w:pPr>
        <w:pStyle w:val="B1"/>
      </w:pPr>
      <w:r w:rsidRPr="00BE5108">
        <w:lastRenderedPageBreak/>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696" w:name="_Toc75259942"/>
      <w:bookmarkStart w:id="697" w:name="_Toc75275479"/>
      <w:bookmarkStart w:id="698" w:name="_Toc75275990"/>
      <w:bookmarkStart w:id="699" w:name="_Toc76541489"/>
      <w:bookmarkStart w:id="700" w:name="_Toc82437258"/>
      <w:bookmarkStart w:id="701" w:name="_Toc89944623"/>
      <w:bookmarkStart w:id="702" w:name="_Toc98753641"/>
      <w:bookmarkStart w:id="703" w:name="_Toc106179533"/>
      <w:bookmarkStart w:id="704" w:name="_Toc106180044"/>
      <w:bookmarkStart w:id="705" w:name="_Toc130395869"/>
      <w:bookmarkStart w:id="706" w:name="_Toc137555143"/>
      <w:bookmarkStart w:id="707" w:name="_Toc138856670"/>
      <w:bookmarkStart w:id="708" w:name="_Toc138860529"/>
      <w:bookmarkStart w:id="709" w:name="_Toc163217522"/>
      <w:bookmarkStart w:id="710" w:name="_Toc187261294"/>
      <w:r w:rsidRPr="00BE5108">
        <w:t>4.7.5.</w:t>
      </w:r>
      <w:r w:rsidR="0018606B" w:rsidRPr="00BE5108">
        <w:t>3</w:t>
      </w:r>
      <w:r w:rsidRPr="00BE5108">
        <w:tab/>
        <w:t>IABTC3 power allocation</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711" w:name="_Toc75259943"/>
      <w:bookmarkStart w:id="712" w:name="_Toc75275480"/>
      <w:bookmarkStart w:id="713" w:name="_Toc75275991"/>
      <w:bookmarkStart w:id="714" w:name="_Toc76541490"/>
      <w:bookmarkStart w:id="715" w:name="_Toc82437259"/>
      <w:bookmarkStart w:id="716" w:name="_Toc89944624"/>
      <w:bookmarkStart w:id="717" w:name="_Toc98753642"/>
      <w:bookmarkStart w:id="718" w:name="_Toc106179534"/>
      <w:bookmarkStart w:id="719" w:name="_Toc106180045"/>
      <w:bookmarkStart w:id="720" w:name="_Toc130395870"/>
      <w:bookmarkStart w:id="721" w:name="_Toc137555144"/>
      <w:bookmarkStart w:id="722" w:name="_Toc138856671"/>
      <w:bookmarkStart w:id="723" w:name="_Toc138860530"/>
      <w:bookmarkStart w:id="724" w:name="_Toc163217523"/>
      <w:bookmarkStart w:id="725" w:name="_Toc187261295"/>
      <w:r w:rsidRPr="00BE5108">
        <w:t>4.7.6</w:t>
      </w:r>
      <w:r w:rsidRPr="00BE5108">
        <w:tab/>
        <w:t>IABTC4: Multi-band test configuration for full carrier allocation</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471BF8AA" w14:textId="25FBC58B" w:rsidR="0018606B" w:rsidRPr="00BE5108" w:rsidRDefault="0018606B" w:rsidP="0018606B">
      <w:pPr>
        <w:pStyle w:val="Heading4"/>
        <w:rPr>
          <w:sz w:val="22"/>
        </w:rPr>
      </w:pPr>
      <w:bookmarkStart w:id="726" w:name="_Toc75275481"/>
      <w:bookmarkStart w:id="727" w:name="_Toc75275992"/>
      <w:bookmarkStart w:id="728" w:name="_Toc76541491"/>
      <w:bookmarkStart w:id="729" w:name="_Toc82437260"/>
      <w:bookmarkStart w:id="730" w:name="_Toc89944625"/>
      <w:bookmarkStart w:id="731" w:name="_Toc98753643"/>
      <w:bookmarkStart w:id="732" w:name="_Toc106179535"/>
      <w:bookmarkStart w:id="733" w:name="_Toc106180046"/>
      <w:bookmarkStart w:id="734" w:name="_Toc130395871"/>
      <w:bookmarkStart w:id="735" w:name="_Toc137555145"/>
      <w:bookmarkStart w:id="736" w:name="_Toc138856672"/>
      <w:bookmarkStart w:id="737" w:name="_Toc138860531"/>
      <w:bookmarkStart w:id="738" w:name="_Toc163217524"/>
      <w:bookmarkStart w:id="739" w:name="_Toc187261296"/>
      <w:r w:rsidRPr="00BE5108">
        <w:t>4.7.6.1</w:t>
      </w:r>
      <w:r w:rsidRPr="00BE5108">
        <w:tab/>
        <w:t>General</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740" w:name="_Toc75259944"/>
      <w:bookmarkStart w:id="741" w:name="_Toc75275482"/>
      <w:bookmarkStart w:id="742" w:name="_Toc75275993"/>
      <w:bookmarkStart w:id="743" w:name="_Toc76541492"/>
      <w:bookmarkStart w:id="744" w:name="_Toc82437261"/>
      <w:bookmarkStart w:id="745" w:name="_Toc89944626"/>
      <w:bookmarkStart w:id="746" w:name="_Toc98753644"/>
      <w:bookmarkStart w:id="747" w:name="_Toc106179536"/>
      <w:bookmarkStart w:id="748" w:name="_Toc106180047"/>
      <w:bookmarkStart w:id="749" w:name="_Toc130395872"/>
      <w:bookmarkStart w:id="750" w:name="_Toc137555146"/>
      <w:bookmarkStart w:id="751" w:name="_Toc138856673"/>
      <w:bookmarkStart w:id="752" w:name="_Toc138860532"/>
      <w:bookmarkStart w:id="753" w:name="_Toc163217525"/>
      <w:bookmarkStart w:id="754" w:name="_Toc187261297"/>
      <w:r w:rsidRPr="00BE5108">
        <w:t>4.7.6.</w:t>
      </w:r>
      <w:r w:rsidR="0018606B" w:rsidRPr="00BE5108">
        <w:t>2</w:t>
      </w:r>
      <w:r w:rsidRPr="00BE5108">
        <w:tab/>
        <w:t>IABTC4 generation</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755" w:name="_Toc75259945"/>
      <w:bookmarkStart w:id="756" w:name="_Toc75275483"/>
      <w:bookmarkStart w:id="757" w:name="_Toc75275994"/>
      <w:bookmarkStart w:id="758" w:name="_Toc76541493"/>
      <w:bookmarkStart w:id="759" w:name="_Toc82437262"/>
      <w:bookmarkStart w:id="760" w:name="_Toc89944627"/>
      <w:bookmarkStart w:id="761" w:name="_Toc98753645"/>
      <w:bookmarkStart w:id="762" w:name="_Toc106179537"/>
      <w:bookmarkStart w:id="763" w:name="_Toc106180048"/>
      <w:bookmarkStart w:id="764" w:name="_Toc130395873"/>
      <w:bookmarkStart w:id="765" w:name="_Toc137555147"/>
      <w:bookmarkStart w:id="766" w:name="_Toc138856674"/>
      <w:bookmarkStart w:id="767" w:name="_Toc138860533"/>
      <w:bookmarkStart w:id="768" w:name="_Toc163217526"/>
      <w:bookmarkStart w:id="769" w:name="_Toc187261298"/>
      <w:r w:rsidRPr="00BE5108">
        <w:t>4.7.6.</w:t>
      </w:r>
      <w:r w:rsidR="0018606B" w:rsidRPr="00BE5108">
        <w:t>3</w:t>
      </w:r>
      <w:r w:rsidRPr="00BE5108">
        <w:tab/>
        <w:t>IABTC4 power allocation</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w:t>
      </w:r>
      <w:r w:rsidRPr="00BE5108">
        <w:lastRenderedPageBreak/>
        <w:t>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770" w:name="_Toc75259946"/>
      <w:bookmarkStart w:id="771" w:name="_Toc75275484"/>
      <w:bookmarkStart w:id="772" w:name="_Toc75275995"/>
      <w:bookmarkStart w:id="773" w:name="_Toc76541494"/>
      <w:bookmarkStart w:id="774" w:name="_Toc82437263"/>
      <w:bookmarkStart w:id="775" w:name="_Toc89944628"/>
      <w:bookmarkStart w:id="776" w:name="_Toc98753646"/>
      <w:bookmarkStart w:id="777" w:name="_Toc106179538"/>
      <w:bookmarkStart w:id="778" w:name="_Toc106180049"/>
      <w:bookmarkStart w:id="779" w:name="_Toc130395874"/>
      <w:bookmarkStart w:id="780" w:name="_Toc137555148"/>
      <w:bookmarkStart w:id="781" w:name="_Toc138856675"/>
      <w:bookmarkStart w:id="782" w:name="_Toc138860534"/>
      <w:bookmarkStart w:id="783" w:name="_Toc163217527"/>
      <w:bookmarkStart w:id="784" w:name="_Toc187261299"/>
      <w:r w:rsidRPr="00BE5108">
        <w:t>4.7.7</w:t>
      </w:r>
      <w:r w:rsidRPr="00BE5108">
        <w:tab/>
        <w:t>IABTC5: Multi-band test configuration with high PSD per carrier</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192D1A7D" w14:textId="4FFB1DDB" w:rsidR="0018606B" w:rsidRPr="00BE5108" w:rsidRDefault="0018606B" w:rsidP="0018606B">
      <w:pPr>
        <w:pStyle w:val="Heading4"/>
      </w:pPr>
      <w:bookmarkStart w:id="785" w:name="_Toc75275485"/>
      <w:bookmarkStart w:id="786" w:name="_Toc75275996"/>
      <w:bookmarkStart w:id="787" w:name="_Toc76541495"/>
      <w:bookmarkStart w:id="788" w:name="_Toc82437264"/>
      <w:bookmarkStart w:id="789" w:name="_Toc89944629"/>
      <w:bookmarkStart w:id="790" w:name="_Toc98753647"/>
      <w:bookmarkStart w:id="791" w:name="_Toc106179539"/>
      <w:bookmarkStart w:id="792" w:name="_Toc106180050"/>
      <w:bookmarkStart w:id="793" w:name="_Toc130395875"/>
      <w:bookmarkStart w:id="794" w:name="_Toc137555149"/>
      <w:bookmarkStart w:id="795" w:name="_Toc138856676"/>
      <w:bookmarkStart w:id="796" w:name="_Toc138860535"/>
      <w:bookmarkStart w:id="797" w:name="_Toc163217528"/>
      <w:bookmarkStart w:id="798" w:name="_Toc187261300"/>
      <w:r w:rsidRPr="00BE5108">
        <w:t>4.7.7.1</w:t>
      </w:r>
      <w:r w:rsidRPr="00BE5108">
        <w:tab/>
        <w:t>General</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799" w:name="_Toc75259947"/>
      <w:bookmarkStart w:id="800" w:name="_Toc75275486"/>
      <w:bookmarkStart w:id="801" w:name="_Toc75275997"/>
      <w:bookmarkStart w:id="802" w:name="_Toc76541496"/>
      <w:bookmarkStart w:id="803" w:name="_Toc82437265"/>
      <w:bookmarkStart w:id="804" w:name="_Toc89944630"/>
      <w:bookmarkStart w:id="805" w:name="_Toc98753648"/>
      <w:bookmarkStart w:id="806" w:name="_Toc106179540"/>
      <w:bookmarkStart w:id="807" w:name="_Toc106180051"/>
      <w:bookmarkStart w:id="808" w:name="_Toc130395876"/>
      <w:bookmarkStart w:id="809" w:name="_Toc137555150"/>
      <w:bookmarkStart w:id="810" w:name="_Toc138856677"/>
      <w:bookmarkStart w:id="811" w:name="_Toc138860536"/>
      <w:bookmarkStart w:id="812" w:name="_Toc163217529"/>
      <w:bookmarkStart w:id="813" w:name="_Toc187261301"/>
      <w:r w:rsidRPr="00BE5108">
        <w:t>4.7.7.</w:t>
      </w:r>
      <w:r w:rsidR="0018606B" w:rsidRPr="00BE5108">
        <w:t>2</w:t>
      </w:r>
      <w:r w:rsidRPr="00BE5108">
        <w:tab/>
        <w:t>IABTC5 generation</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814" w:name="_Toc75259948"/>
      <w:bookmarkStart w:id="815" w:name="_Toc75275487"/>
      <w:bookmarkStart w:id="816" w:name="_Toc75275998"/>
      <w:bookmarkStart w:id="817" w:name="_Toc76541497"/>
      <w:bookmarkStart w:id="818" w:name="_Toc82437266"/>
      <w:bookmarkStart w:id="819" w:name="_Toc89944631"/>
      <w:bookmarkStart w:id="820" w:name="_Toc98753649"/>
      <w:bookmarkStart w:id="821" w:name="_Toc106179541"/>
      <w:bookmarkStart w:id="822" w:name="_Toc106180052"/>
      <w:bookmarkStart w:id="823" w:name="_Toc130395877"/>
      <w:bookmarkStart w:id="824" w:name="_Toc137555151"/>
      <w:bookmarkStart w:id="825" w:name="_Toc138856678"/>
      <w:bookmarkStart w:id="826" w:name="_Toc138860537"/>
      <w:bookmarkStart w:id="827" w:name="_Toc163217530"/>
      <w:bookmarkStart w:id="828" w:name="_Toc187261302"/>
      <w:r w:rsidRPr="00BE5108">
        <w:t>4.7.7.</w:t>
      </w:r>
      <w:r w:rsidR="0018606B" w:rsidRPr="00BE5108">
        <w:t>3</w:t>
      </w:r>
      <w:r w:rsidRPr="00BE5108">
        <w:tab/>
        <w:t>IABTC5 power allocation</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829" w:name="_Toc73962776"/>
      <w:bookmarkStart w:id="830" w:name="_Toc75259949"/>
      <w:bookmarkStart w:id="831" w:name="_Toc75275488"/>
      <w:bookmarkStart w:id="832" w:name="_Toc75275999"/>
      <w:bookmarkStart w:id="833" w:name="_Toc76541498"/>
      <w:bookmarkStart w:id="834" w:name="_Toc82437267"/>
      <w:bookmarkStart w:id="835" w:name="_Toc89944632"/>
      <w:bookmarkStart w:id="836" w:name="_Toc98753650"/>
      <w:bookmarkStart w:id="837" w:name="_Toc106179542"/>
      <w:bookmarkStart w:id="838" w:name="_Toc106180053"/>
      <w:bookmarkStart w:id="839" w:name="_Toc130395878"/>
      <w:bookmarkStart w:id="840" w:name="_Toc137555152"/>
      <w:bookmarkStart w:id="841" w:name="_Toc138856679"/>
      <w:bookmarkStart w:id="842" w:name="_Toc138860538"/>
      <w:bookmarkStart w:id="843" w:name="_Toc163217531"/>
      <w:bookmarkStart w:id="844" w:name="_Toc187261303"/>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25F6A3BE" w14:textId="77777777" w:rsidR="00AD1976" w:rsidRPr="00BE5108" w:rsidRDefault="00AD1976" w:rsidP="00FF7252">
      <w:pPr>
        <w:pStyle w:val="Heading3"/>
        <w:rPr>
          <w:rFonts w:eastAsiaTheme="minorEastAsia"/>
        </w:rPr>
      </w:pPr>
      <w:bookmarkStart w:id="845" w:name="_Toc75259950"/>
      <w:bookmarkStart w:id="846" w:name="_Toc75275489"/>
      <w:bookmarkStart w:id="847" w:name="_Toc75276000"/>
      <w:bookmarkStart w:id="848" w:name="_Toc76541499"/>
      <w:bookmarkStart w:id="849" w:name="_Toc82437268"/>
      <w:bookmarkStart w:id="850" w:name="_Toc89944633"/>
      <w:bookmarkStart w:id="851" w:name="_Toc98753651"/>
      <w:bookmarkStart w:id="852" w:name="_Toc106179543"/>
      <w:bookmarkStart w:id="853" w:name="_Toc106180054"/>
      <w:bookmarkStart w:id="854" w:name="_Toc130395879"/>
      <w:bookmarkStart w:id="855" w:name="_Toc137555153"/>
      <w:bookmarkStart w:id="856" w:name="_Toc138856680"/>
      <w:bookmarkStart w:id="857" w:name="_Toc138860539"/>
      <w:bookmarkStart w:id="858" w:name="_Toc163217532"/>
      <w:bookmarkStart w:id="859" w:name="_Toc187261304"/>
      <w:r w:rsidRPr="00BE5108">
        <w:t>4.8.1</w:t>
      </w:r>
      <w:r w:rsidRPr="00BE5108">
        <w:tab/>
      </w:r>
      <w:r w:rsidRPr="00BE5108">
        <w:rPr>
          <w:rFonts w:eastAsiaTheme="minorEastAsia"/>
        </w:rPr>
        <w:t>General</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01F486A5" w14:textId="77777777" w:rsidR="00AD1976" w:rsidRPr="00BE5108" w:rsidRDefault="00AD1976" w:rsidP="00FF7252">
      <w:pPr>
        <w:pStyle w:val="Heading3"/>
        <w:rPr>
          <w:rFonts w:eastAsiaTheme="minorEastAsia"/>
        </w:rPr>
      </w:pPr>
      <w:bookmarkStart w:id="860" w:name="_Toc75259951"/>
      <w:bookmarkStart w:id="861" w:name="_Toc75275490"/>
      <w:bookmarkStart w:id="862" w:name="_Toc75276001"/>
      <w:bookmarkStart w:id="863" w:name="_Toc76541500"/>
      <w:bookmarkStart w:id="864" w:name="_Toc82437269"/>
      <w:bookmarkStart w:id="865" w:name="_Toc89944634"/>
      <w:bookmarkStart w:id="866" w:name="_Toc98753652"/>
      <w:bookmarkStart w:id="867" w:name="_Toc106179544"/>
      <w:bookmarkStart w:id="868" w:name="_Toc106180055"/>
      <w:bookmarkStart w:id="869" w:name="_Toc130395880"/>
      <w:bookmarkStart w:id="870" w:name="_Toc137555154"/>
      <w:bookmarkStart w:id="871" w:name="_Toc138856681"/>
      <w:bookmarkStart w:id="872" w:name="_Toc138860540"/>
      <w:bookmarkStart w:id="873" w:name="_Toc163217533"/>
      <w:bookmarkStart w:id="874" w:name="_Toc187261305"/>
      <w:r w:rsidRPr="00BE5108">
        <w:t>4.8.2</w:t>
      </w:r>
      <w:r w:rsidRPr="00BE5108">
        <w:tab/>
      </w:r>
      <w:r w:rsidRPr="00BE5108">
        <w:rPr>
          <w:rFonts w:eastAsiaTheme="minorEastAsia"/>
        </w:rPr>
        <w:t>Requirement set applicability</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lastRenderedPageBreak/>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875" w:name="_Toc75259952"/>
      <w:bookmarkStart w:id="876" w:name="_Toc75275491"/>
      <w:bookmarkStart w:id="877" w:name="_Toc75276002"/>
      <w:bookmarkStart w:id="878" w:name="_Toc76541501"/>
      <w:bookmarkStart w:id="879" w:name="_Toc82437270"/>
      <w:bookmarkStart w:id="880" w:name="_Toc89944635"/>
      <w:bookmarkStart w:id="881" w:name="_Toc98753653"/>
      <w:bookmarkStart w:id="882" w:name="_Toc106179545"/>
      <w:bookmarkStart w:id="883" w:name="_Toc106180056"/>
      <w:bookmarkStart w:id="884" w:name="_Toc130395881"/>
      <w:bookmarkStart w:id="885" w:name="_Toc137555155"/>
      <w:bookmarkStart w:id="886" w:name="_Toc138856682"/>
      <w:bookmarkStart w:id="887" w:name="_Toc138860541"/>
      <w:bookmarkStart w:id="888" w:name="_Toc163217534"/>
      <w:bookmarkStart w:id="889" w:name="_Toc187261306"/>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77777777" w:rsidR="00AD1976" w:rsidRPr="00BE5108" w:rsidRDefault="00AD1976" w:rsidP="00AD1976">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lastRenderedPageBreak/>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890" w:name="_Toc75259953"/>
      <w:bookmarkStart w:id="891" w:name="_Toc75275492"/>
      <w:bookmarkStart w:id="892" w:name="_Toc75276003"/>
      <w:bookmarkStart w:id="893" w:name="_Toc76541502"/>
      <w:bookmarkStart w:id="894" w:name="_Toc82437271"/>
      <w:bookmarkStart w:id="895" w:name="_Toc89944636"/>
      <w:bookmarkStart w:id="896" w:name="_Toc98753654"/>
      <w:bookmarkStart w:id="897" w:name="_Toc106179546"/>
      <w:bookmarkStart w:id="898" w:name="_Toc106180057"/>
      <w:bookmarkStart w:id="899" w:name="_Toc130395882"/>
      <w:bookmarkStart w:id="900" w:name="_Toc137555156"/>
      <w:bookmarkStart w:id="901" w:name="_Toc138856683"/>
      <w:bookmarkStart w:id="902" w:name="_Toc138860542"/>
      <w:bookmarkStart w:id="903" w:name="_Toc163217535"/>
      <w:bookmarkStart w:id="904" w:name="_Toc187261307"/>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lastRenderedPageBreak/>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905" w:name="_Toc73962777"/>
      <w:bookmarkStart w:id="906" w:name="_Toc75259954"/>
      <w:bookmarkStart w:id="907" w:name="_Toc75275493"/>
      <w:bookmarkStart w:id="908" w:name="_Toc75276004"/>
      <w:bookmarkStart w:id="909" w:name="_Toc76541503"/>
      <w:bookmarkStart w:id="910" w:name="_Toc82437272"/>
      <w:bookmarkStart w:id="911" w:name="_Toc89944637"/>
      <w:bookmarkStart w:id="912" w:name="_Toc98753655"/>
      <w:bookmarkStart w:id="913" w:name="_Toc106179547"/>
      <w:bookmarkStart w:id="914" w:name="_Toc106180058"/>
      <w:bookmarkStart w:id="915" w:name="_Toc130395883"/>
      <w:bookmarkStart w:id="916" w:name="_Toc137555157"/>
      <w:bookmarkStart w:id="917" w:name="_Toc138856684"/>
      <w:bookmarkStart w:id="918" w:name="_Toc138860543"/>
      <w:bookmarkStart w:id="919" w:name="_Toc163217536"/>
      <w:bookmarkStart w:id="920" w:name="_Toc187261308"/>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63568DF4" w14:textId="77777777" w:rsidR="00AD1976" w:rsidRPr="00BE5108" w:rsidRDefault="00AD1976" w:rsidP="00F22766">
      <w:pPr>
        <w:pStyle w:val="Heading3"/>
        <w:rPr>
          <w:rFonts w:eastAsiaTheme="minorEastAsia"/>
          <w:lang w:eastAsia="zh-CN"/>
        </w:rPr>
      </w:pPr>
      <w:bookmarkStart w:id="921" w:name="_Toc73962778"/>
      <w:bookmarkStart w:id="922" w:name="_Toc75259955"/>
      <w:bookmarkStart w:id="923" w:name="_Toc75275494"/>
      <w:bookmarkStart w:id="924" w:name="_Toc75276005"/>
      <w:bookmarkStart w:id="925" w:name="_Toc76541504"/>
      <w:bookmarkStart w:id="926" w:name="_Toc82437273"/>
      <w:bookmarkStart w:id="927" w:name="_Toc89944638"/>
      <w:bookmarkStart w:id="928" w:name="_Toc98753656"/>
      <w:bookmarkStart w:id="929" w:name="_Toc106179548"/>
      <w:bookmarkStart w:id="930" w:name="_Toc106180059"/>
      <w:bookmarkStart w:id="931" w:name="_Toc130395884"/>
      <w:bookmarkStart w:id="932" w:name="_Toc137555158"/>
      <w:bookmarkStart w:id="933" w:name="_Toc138856685"/>
      <w:bookmarkStart w:id="934" w:name="_Toc138860544"/>
      <w:bookmarkStart w:id="935" w:name="_Toc163217537"/>
      <w:bookmarkStart w:id="936" w:name="_Toc187261309"/>
      <w:r w:rsidRPr="00BE5108">
        <w:rPr>
          <w:rFonts w:eastAsiaTheme="minorEastAsia"/>
          <w:lang w:eastAsia="zh-CN"/>
        </w:rPr>
        <w:t>4.9.1</w:t>
      </w:r>
      <w:r w:rsidRPr="00BE5108">
        <w:rPr>
          <w:rFonts w:eastAsiaTheme="minorEastAsia"/>
          <w:lang w:eastAsia="zh-CN"/>
        </w:rPr>
        <w:tab/>
        <w:t>RF channels</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937" w:name="_Toc73962779"/>
      <w:bookmarkStart w:id="938" w:name="_Toc75259956"/>
      <w:bookmarkStart w:id="939" w:name="_Toc75275495"/>
      <w:bookmarkStart w:id="940" w:name="_Toc75276006"/>
      <w:bookmarkStart w:id="941" w:name="_Toc76541505"/>
      <w:bookmarkStart w:id="942" w:name="_Toc82437274"/>
      <w:bookmarkStart w:id="943" w:name="_Toc89944639"/>
      <w:bookmarkStart w:id="944" w:name="_Toc98753657"/>
      <w:bookmarkStart w:id="945" w:name="_Toc106179549"/>
      <w:bookmarkStart w:id="946" w:name="_Toc106180060"/>
      <w:bookmarkStart w:id="947" w:name="_Toc130395885"/>
      <w:bookmarkStart w:id="948" w:name="_Toc137555159"/>
      <w:bookmarkStart w:id="949" w:name="_Toc138856686"/>
      <w:bookmarkStart w:id="950" w:name="_Toc138860545"/>
      <w:bookmarkStart w:id="951" w:name="_Toc163217538"/>
      <w:bookmarkStart w:id="952" w:name="_Toc187261310"/>
      <w:r w:rsidRPr="00BE5108">
        <w:rPr>
          <w:rFonts w:eastAsiaTheme="minorEastAsia"/>
        </w:rPr>
        <w:t>4.9.2</w:t>
      </w:r>
      <w:r w:rsidRPr="00BE5108">
        <w:rPr>
          <w:rFonts w:eastAsiaTheme="minorEastAsia"/>
        </w:rPr>
        <w:tab/>
        <w:t>Test models</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6BC9E037" w14:textId="77777777" w:rsidR="00AD1976" w:rsidRPr="00BE5108" w:rsidRDefault="00AD1976" w:rsidP="00F22766">
      <w:pPr>
        <w:pStyle w:val="Heading4"/>
        <w:rPr>
          <w:rFonts w:eastAsiaTheme="minorEastAsia"/>
        </w:rPr>
      </w:pPr>
      <w:bookmarkStart w:id="953" w:name="_Toc73962780"/>
      <w:bookmarkStart w:id="954" w:name="_Toc75259957"/>
      <w:bookmarkStart w:id="955" w:name="_Toc75275496"/>
      <w:bookmarkStart w:id="956" w:name="_Toc75276007"/>
      <w:bookmarkStart w:id="957" w:name="_Toc76541506"/>
      <w:bookmarkStart w:id="958" w:name="_Toc82437275"/>
      <w:bookmarkStart w:id="959" w:name="_Toc89944640"/>
      <w:bookmarkStart w:id="960" w:name="_Toc98753658"/>
      <w:bookmarkStart w:id="961" w:name="_Toc106179550"/>
      <w:bookmarkStart w:id="962" w:name="_Toc106180061"/>
      <w:bookmarkStart w:id="963" w:name="_Toc130395886"/>
      <w:bookmarkStart w:id="964" w:name="_Toc137555160"/>
      <w:bookmarkStart w:id="965" w:name="_Toc138856687"/>
      <w:bookmarkStart w:id="966" w:name="_Toc138860546"/>
      <w:bookmarkStart w:id="967" w:name="_Toc163217539"/>
      <w:bookmarkStart w:id="968" w:name="_Toc187261311"/>
      <w:r w:rsidRPr="00BE5108">
        <w:rPr>
          <w:rFonts w:eastAsiaTheme="minorEastAsia"/>
        </w:rPr>
        <w:t>4.9.2.1</w:t>
      </w:r>
      <w:r w:rsidRPr="00BE5108">
        <w:rPr>
          <w:rFonts w:eastAsiaTheme="minorEastAsia"/>
        </w:rPr>
        <w:tab/>
        <w:t>General</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969" w:name="_Toc73962781"/>
      <w:bookmarkStart w:id="970" w:name="_Toc75259958"/>
      <w:bookmarkStart w:id="971" w:name="_Toc75275497"/>
      <w:bookmarkStart w:id="972" w:name="_Toc75276008"/>
      <w:bookmarkStart w:id="973" w:name="_Toc76541507"/>
      <w:bookmarkStart w:id="974" w:name="_Toc82437276"/>
      <w:bookmarkStart w:id="975" w:name="_Toc89944641"/>
      <w:bookmarkStart w:id="976" w:name="_Toc98753659"/>
      <w:bookmarkStart w:id="977" w:name="_Toc106179551"/>
      <w:bookmarkStart w:id="978" w:name="_Toc106180062"/>
      <w:bookmarkStart w:id="979" w:name="_Toc130395887"/>
      <w:bookmarkStart w:id="980" w:name="_Toc137555161"/>
      <w:bookmarkStart w:id="981" w:name="_Toc138856688"/>
      <w:bookmarkStart w:id="982" w:name="_Toc138860547"/>
      <w:bookmarkStart w:id="983" w:name="_Toc163217540"/>
      <w:bookmarkStart w:id="984" w:name="_Toc187261312"/>
      <w:r w:rsidRPr="00BE5108">
        <w:rPr>
          <w:rFonts w:eastAsiaTheme="minorEastAsia"/>
        </w:rPr>
        <w:t>4.9.2.2</w:t>
      </w:r>
      <w:r w:rsidRPr="00BE5108">
        <w:rPr>
          <w:rFonts w:eastAsiaTheme="minorEastAsia"/>
        </w:rPr>
        <w:tab/>
        <w:t>FR1 test models for IAB-DU</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lastRenderedPageBreak/>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985" w:name="_Toc73962782"/>
      <w:bookmarkStart w:id="986" w:name="_Toc75259959"/>
      <w:bookmarkStart w:id="987" w:name="_Toc75275498"/>
      <w:bookmarkStart w:id="988" w:name="_Toc75276009"/>
      <w:bookmarkStart w:id="989" w:name="_Toc76541508"/>
      <w:bookmarkStart w:id="990" w:name="_Toc82437277"/>
      <w:bookmarkStart w:id="991" w:name="_Toc89944642"/>
      <w:bookmarkStart w:id="992" w:name="_Toc98753660"/>
      <w:bookmarkStart w:id="993" w:name="_Toc106179552"/>
      <w:bookmarkStart w:id="994" w:name="_Toc106180063"/>
      <w:bookmarkStart w:id="995" w:name="_Toc130395888"/>
      <w:bookmarkStart w:id="996" w:name="_Toc137555162"/>
      <w:bookmarkStart w:id="997" w:name="_Toc138856689"/>
      <w:bookmarkStart w:id="998" w:name="_Toc138860548"/>
      <w:bookmarkStart w:id="999" w:name="_Toc163217541"/>
      <w:bookmarkStart w:id="1000" w:name="_Toc187261313"/>
      <w:r w:rsidRPr="00BE5108">
        <w:rPr>
          <w:rFonts w:eastAsiaTheme="minorEastAsia"/>
        </w:rPr>
        <w:t>4.9.2.3</w:t>
      </w:r>
      <w:r w:rsidRPr="00BE5108">
        <w:rPr>
          <w:rFonts w:eastAsiaTheme="minorEastAsia"/>
        </w:rPr>
        <w:tab/>
        <w:t>FR1 test models for IAB-MT</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5A73DE75" w14:textId="43AC0CA6" w:rsidR="0018606B" w:rsidRPr="00BE5108" w:rsidRDefault="0018606B" w:rsidP="00F22766">
      <w:pPr>
        <w:pStyle w:val="Heading5"/>
        <w:rPr>
          <w:rFonts w:eastAsiaTheme="minorEastAsia"/>
        </w:rPr>
      </w:pPr>
      <w:bookmarkStart w:id="1001" w:name="_Toc75275499"/>
      <w:bookmarkStart w:id="1002" w:name="_Toc75276010"/>
      <w:bookmarkStart w:id="1003" w:name="_Toc76541509"/>
      <w:bookmarkStart w:id="1004" w:name="_Toc82437278"/>
      <w:bookmarkStart w:id="1005" w:name="_Toc89944643"/>
      <w:bookmarkStart w:id="1006" w:name="_Toc98753661"/>
      <w:bookmarkStart w:id="1007" w:name="_Toc106179553"/>
      <w:bookmarkStart w:id="1008" w:name="_Toc106180064"/>
      <w:bookmarkStart w:id="1009" w:name="_Toc130395889"/>
      <w:bookmarkStart w:id="1010" w:name="_Toc137555163"/>
      <w:bookmarkStart w:id="1011" w:name="_Toc138856690"/>
      <w:bookmarkStart w:id="1012" w:name="_Toc138860549"/>
      <w:bookmarkStart w:id="1013" w:name="_Toc163217542"/>
      <w:bookmarkStart w:id="1014" w:name="_Toc187261314"/>
      <w:r w:rsidRPr="00BE5108">
        <w:rPr>
          <w:rFonts w:eastAsiaTheme="minorEastAsia"/>
        </w:rPr>
        <w:t>4.9.2.3.1</w:t>
      </w:r>
      <w:r w:rsidRPr="00BE5108">
        <w:rPr>
          <w:rFonts w:eastAsiaTheme="minorEastAsia"/>
        </w:rPr>
        <w:tab/>
        <w:t>General</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1015" w:name="_Toc73962783"/>
      <w:bookmarkStart w:id="1016" w:name="_Toc75259960"/>
      <w:bookmarkStart w:id="1017" w:name="_Toc75275500"/>
      <w:bookmarkStart w:id="1018" w:name="_Toc75276011"/>
      <w:bookmarkStart w:id="1019" w:name="_Toc76541510"/>
      <w:bookmarkStart w:id="1020" w:name="_Toc82437279"/>
      <w:bookmarkStart w:id="1021" w:name="_Toc89944644"/>
      <w:bookmarkStart w:id="1022" w:name="_Toc98753662"/>
      <w:bookmarkStart w:id="1023" w:name="_Toc106179554"/>
      <w:bookmarkStart w:id="1024" w:name="_Toc106180065"/>
      <w:bookmarkStart w:id="1025" w:name="_Toc130395890"/>
      <w:bookmarkStart w:id="1026" w:name="_Toc137555164"/>
      <w:bookmarkStart w:id="1027" w:name="_Toc138856691"/>
      <w:bookmarkStart w:id="1028" w:name="_Toc138860550"/>
      <w:bookmarkStart w:id="1029" w:name="_Toc163217543"/>
      <w:bookmarkStart w:id="1030" w:name="_Toc187261315"/>
      <w:r w:rsidRPr="00BE5108">
        <w:rPr>
          <w:rFonts w:eastAsiaTheme="minorEastAsia"/>
        </w:rPr>
        <w:lastRenderedPageBreak/>
        <w:t>4.9.2.3.</w:t>
      </w:r>
      <w:r w:rsidR="000D1938" w:rsidRPr="00BE5108">
        <w:rPr>
          <w:rFonts w:eastAsiaTheme="minorEastAsia"/>
        </w:rPr>
        <w:t>2</w:t>
      </w:r>
      <w:r w:rsidRPr="00BE5108">
        <w:rPr>
          <w:rFonts w:eastAsiaTheme="minorEastAsia"/>
        </w:rPr>
        <w:tab/>
        <w:t>FR1 test model 1.1 (IAB-MT-FR1-TM1.1)</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B7162">
        <w:trPr>
          <w:jc w:val="center"/>
        </w:trPr>
        <w:tc>
          <w:tcPr>
            <w:tcW w:w="3760" w:type="dxa"/>
            <w:tcBorders>
              <w:top w:val="single" w:sz="6" w:space="0" w:color="auto"/>
              <w:left w:val="single" w:sz="6" w:space="0" w:color="auto"/>
              <w:bottom w:val="single" w:sz="4" w:space="0" w:color="auto"/>
              <w:right w:val="single" w:sz="6" w:space="0" w:color="auto"/>
            </w:tcBorders>
            <w:shd w:val="clear" w:color="auto" w:fill="auto"/>
          </w:tcPr>
          <w:p w14:paraId="6636EB64" w14:textId="6CD66B99"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4"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B7162">
        <w:trPr>
          <w:jc w:val="center"/>
        </w:trPr>
        <w:tc>
          <w:tcPr>
            <w:tcW w:w="3760" w:type="dxa"/>
            <w:tcBorders>
              <w:top w:val="single" w:sz="4" w:space="0" w:color="auto"/>
              <w:left w:val="single" w:sz="6" w:space="0" w:color="auto"/>
              <w:bottom w:val="single" w:sz="6" w:space="0" w:color="auto"/>
              <w:right w:val="single" w:sz="6" w:space="0" w:color="auto"/>
            </w:tcBorders>
            <w:shd w:val="clear" w:color="auto" w:fill="auto"/>
          </w:tcPr>
          <w:p w14:paraId="5A30CA91" w14:textId="25DA00A6"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4"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1031" w:name="_Toc73962784"/>
      <w:bookmarkStart w:id="1032" w:name="_Toc75259961"/>
      <w:bookmarkStart w:id="1033" w:name="_Toc75275501"/>
      <w:bookmarkStart w:id="1034" w:name="_Toc75276012"/>
      <w:bookmarkStart w:id="1035" w:name="_Toc76541511"/>
      <w:bookmarkStart w:id="1036" w:name="_Toc82437280"/>
      <w:bookmarkStart w:id="1037" w:name="_Toc89944645"/>
      <w:bookmarkStart w:id="1038" w:name="_Toc98753663"/>
      <w:bookmarkStart w:id="1039" w:name="_Toc106179555"/>
      <w:bookmarkStart w:id="1040" w:name="_Toc106180066"/>
      <w:bookmarkStart w:id="1041" w:name="_Toc130395891"/>
      <w:bookmarkStart w:id="1042" w:name="_Toc137555165"/>
      <w:bookmarkStart w:id="1043" w:name="_Toc138856692"/>
      <w:bookmarkStart w:id="1044" w:name="_Toc138860551"/>
      <w:bookmarkStart w:id="1045" w:name="_Toc163217544"/>
      <w:bookmarkStart w:id="1046" w:name="_Toc187261316"/>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E53AEA">
        <w:trPr>
          <w:jc w:val="center"/>
        </w:trPr>
        <w:tc>
          <w:tcPr>
            <w:tcW w:w="3640" w:type="dxa"/>
            <w:tcBorders>
              <w:top w:val="single" w:sz="6" w:space="0" w:color="auto"/>
              <w:left w:val="single" w:sz="6" w:space="0" w:color="auto"/>
              <w:bottom w:val="single" w:sz="4"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4"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E53AEA">
        <w:trPr>
          <w:jc w:val="center"/>
        </w:trPr>
        <w:tc>
          <w:tcPr>
            <w:tcW w:w="3640" w:type="dxa"/>
            <w:tcBorders>
              <w:top w:val="single" w:sz="4" w:space="0" w:color="auto"/>
              <w:left w:val="single" w:sz="6" w:space="0" w:color="auto"/>
              <w:bottom w:val="single" w:sz="4"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4" w:space="0" w:color="auto"/>
              <w:left w:val="single" w:sz="6" w:space="0" w:color="auto"/>
              <w:bottom w:val="single" w:sz="4"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E53AEA">
        <w:trPr>
          <w:jc w:val="center"/>
        </w:trPr>
        <w:tc>
          <w:tcPr>
            <w:tcW w:w="3640" w:type="dxa"/>
            <w:tcBorders>
              <w:top w:val="single" w:sz="4" w:space="0" w:color="auto"/>
              <w:left w:val="single" w:sz="6" w:space="0" w:color="auto"/>
              <w:bottom w:val="single" w:sz="4"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4" w:space="0" w:color="auto"/>
              <w:left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00000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E53AEA">
        <w:trPr>
          <w:jc w:val="center"/>
        </w:trPr>
        <w:tc>
          <w:tcPr>
            <w:tcW w:w="3640" w:type="dxa"/>
            <w:tcBorders>
              <w:top w:val="single" w:sz="4" w:space="0" w:color="auto"/>
              <w:left w:val="single" w:sz="6" w:space="0" w:color="auto"/>
              <w:bottom w:val="single" w:sz="6" w:space="0" w:color="auto"/>
              <w:right w:val="single" w:sz="6" w:space="0" w:color="auto"/>
            </w:tcBorders>
          </w:tcPr>
          <w:p w14:paraId="76D94D49" w14:textId="11398202" w:rsidR="00AD1976" w:rsidRPr="00BE5108" w:rsidRDefault="00AD1976" w:rsidP="004A0E58">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left w:val="single" w:sz="6" w:space="0" w:color="auto"/>
              <w:bottom w:val="single" w:sz="6" w:space="0" w:color="auto"/>
              <w:right w:val="single" w:sz="6" w:space="0" w:color="auto"/>
            </w:tcBorders>
          </w:tcPr>
          <w:p w14:paraId="0976E7B4" w14:textId="77777777" w:rsidR="00AD1976" w:rsidRPr="00BE5108" w:rsidRDefault="00000000" w:rsidP="004A0E58">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1047" w:name="_Toc89944646"/>
      <w:bookmarkStart w:id="1048" w:name="_Toc98753664"/>
      <w:bookmarkStart w:id="1049" w:name="_Toc106179556"/>
      <w:bookmarkStart w:id="1050" w:name="_Toc106180067"/>
      <w:bookmarkStart w:id="1051" w:name="_Toc130395892"/>
      <w:bookmarkStart w:id="1052" w:name="_Toc137555166"/>
      <w:bookmarkStart w:id="1053" w:name="_Toc138856693"/>
      <w:bookmarkStart w:id="1054" w:name="_Toc138860552"/>
      <w:bookmarkStart w:id="1055" w:name="_Toc163217545"/>
      <w:bookmarkStart w:id="1056" w:name="_Toc187261317"/>
      <w:r w:rsidRPr="00BE5108">
        <w:t>4.9.2.3.3</w:t>
      </w:r>
      <w:r>
        <w:t>a</w:t>
      </w:r>
      <w:r w:rsidRPr="00BE5108">
        <w:tab/>
        <w:t>FR1 test model 2</w:t>
      </w:r>
      <w:r>
        <w:t>a</w:t>
      </w:r>
      <w:r w:rsidRPr="00BE5108">
        <w:t xml:space="preserve"> (IAB-MT-FR1-TM2</w:t>
      </w:r>
      <w:r>
        <w:t>a</w:t>
      </w:r>
      <w:r w:rsidRPr="00BE5108">
        <w:t>)</w:t>
      </w:r>
      <w:bookmarkEnd w:id="1047"/>
      <w:bookmarkEnd w:id="1048"/>
      <w:bookmarkEnd w:id="1049"/>
      <w:bookmarkEnd w:id="1050"/>
      <w:bookmarkEnd w:id="1051"/>
      <w:bookmarkEnd w:id="1052"/>
      <w:bookmarkEnd w:id="1053"/>
      <w:bookmarkEnd w:id="1054"/>
      <w:bookmarkEnd w:id="1055"/>
      <w:bookmarkEnd w:id="1056"/>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lastRenderedPageBreak/>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1057" w:name="_Toc73962785"/>
      <w:bookmarkStart w:id="1058" w:name="_Toc75259962"/>
      <w:bookmarkStart w:id="1059" w:name="_Toc75275502"/>
      <w:bookmarkStart w:id="1060" w:name="_Toc75276013"/>
      <w:bookmarkStart w:id="1061" w:name="_Toc76541512"/>
      <w:bookmarkStart w:id="1062" w:name="_Toc82437281"/>
      <w:bookmarkStart w:id="1063" w:name="_Toc89944647"/>
      <w:bookmarkStart w:id="1064" w:name="_Toc98753665"/>
      <w:bookmarkStart w:id="1065" w:name="_Toc106179557"/>
      <w:bookmarkStart w:id="1066" w:name="_Toc106180068"/>
      <w:bookmarkStart w:id="1067" w:name="_Toc130395893"/>
      <w:bookmarkStart w:id="1068" w:name="_Toc137555167"/>
      <w:bookmarkStart w:id="1069" w:name="_Toc138856694"/>
      <w:bookmarkStart w:id="1070" w:name="_Toc138860553"/>
      <w:bookmarkStart w:id="1071" w:name="_Toc163217546"/>
      <w:bookmarkStart w:id="1072" w:name="_Toc187261318"/>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1073" w:name="_Toc73962786"/>
      <w:bookmarkStart w:id="1074" w:name="_Toc75259963"/>
      <w:bookmarkStart w:id="1075" w:name="_Toc75275503"/>
      <w:bookmarkStart w:id="1076" w:name="_Toc75276014"/>
      <w:bookmarkStart w:id="1077" w:name="_Toc76541513"/>
      <w:bookmarkStart w:id="1078"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1079" w:name="_Toc89944648"/>
      <w:bookmarkStart w:id="1080" w:name="_Toc98753666"/>
      <w:bookmarkStart w:id="1081" w:name="_Toc106179558"/>
      <w:bookmarkStart w:id="1082" w:name="_Toc106180069"/>
      <w:bookmarkStart w:id="1083" w:name="_Toc130395894"/>
      <w:bookmarkStart w:id="1084" w:name="_Toc137555168"/>
      <w:bookmarkStart w:id="1085" w:name="_Toc138856695"/>
      <w:bookmarkStart w:id="1086" w:name="_Toc138860554"/>
      <w:bookmarkStart w:id="1087" w:name="_Toc163217547"/>
      <w:bookmarkStart w:id="1088" w:name="_Toc187261319"/>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1089" w:name="_Toc73962787"/>
      <w:bookmarkStart w:id="1090" w:name="_Toc75259964"/>
      <w:bookmarkStart w:id="1091" w:name="_Toc75275504"/>
      <w:bookmarkStart w:id="1092" w:name="_Toc75276015"/>
      <w:bookmarkStart w:id="1093" w:name="_Toc76541514"/>
      <w:bookmarkStart w:id="1094" w:name="_Toc82437283"/>
      <w:bookmarkStart w:id="1095" w:name="_Toc89944649"/>
      <w:bookmarkStart w:id="1096" w:name="_Toc98753667"/>
      <w:bookmarkStart w:id="1097" w:name="_Toc106179559"/>
      <w:bookmarkStart w:id="1098" w:name="_Toc106180070"/>
      <w:bookmarkStart w:id="1099" w:name="_Toc130395895"/>
      <w:bookmarkStart w:id="1100" w:name="_Toc137555169"/>
      <w:bookmarkStart w:id="1101" w:name="_Toc138856696"/>
      <w:bookmarkStart w:id="1102" w:name="_Toc138860555"/>
      <w:bookmarkStart w:id="1103" w:name="_Toc163217548"/>
      <w:bookmarkStart w:id="1104" w:name="_Toc187261320"/>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22E809BD" w14:textId="720F82C9" w:rsidR="000D1938" w:rsidRPr="00BE5108" w:rsidRDefault="000D1938" w:rsidP="00F22766">
      <w:pPr>
        <w:pStyle w:val="Heading5"/>
        <w:rPr>
          <w:rFonts w:eastAsiaTheme="minorEastAsia"/>
        </w:rPr>
      </w:pPr>
      <w:bookmarkStart w:id="1105" w:name="_Toc75275505"/>
      <w:bookmarkStart w:id="1106" w:name="_Toc75276016"/>
      <w:bookmarkStart w:id="1107" w:name="_Toc76541515"/>
      <w:bookmarkStart w:id="1108" w:name="_Toc82437284"/>
      <w:bookmarkStart w:id="1109" w:name="_Toc89944650"/>
      <w:bookmarkStart w:id="1110" w:name="_Toc98753668"/>
      <w:bookmarkStart w:id="1111" w:name="_Toc106179560"/>
      <w:bookmarkStart w:id="1112" w:name="_Toc106180071"/>
      <w:bookmarkStart w:id="1113" w:name="_Toc130395896"/>
      <w:bookmarkStart w:id="1114" w:name="_Toc137555170"/>
      <w:bookmarkStart w:id="1115" w:name="_Toc138856697"/>
      <w:bookmarkStart w:id="1116" w:name="_Toc138860556"/>
      <w:bookmarkStart w:id="1117" w:name="_Toc163217549"/>
      <w:bookmarkStart w:id="1118" w:name="_Toc187261321"/>
      <w:r w:rsidRPr="00BE5108">
        <w:rPr>
          <w:rFonts w:eastAsiaTheme="minorEastAsia"/>
        </w:rPr>
        <w:t>4.9.2.4.1</w:t>
      </w:r>
      <w:r w:rsidRPr="00BE5108">
        <w:rPr>
          <w:rFonts w:eastAsiaTheme="minorEastAsia"/>
        </w:rPr>
        <w:tab/>
        <w:t>General</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1pt;height:15pt" o:ole="">
            <v:imagedata r:id="rId16" o:title=""/>
          </v:shape>
          <o:OLEObject Type="Embed" ProgID="Equation.3" ShapeID="_x0000_i1028" DrawAspect="Content" ObjectID="_1797873105"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1119" w:name="_Toc73962788"/>
      <w:bookmarkStart w:id="1120" w:name="_Toc75259965"/>
      <w:bookmarkStart w:id="1121" w:name="_Toc75275506"/>
      <w:bookmarkStart w:id="1122" w:name="_Toc75276017"/>
      <w:bookmarkStart w:id="1123" w:name="_Toc76541516"/>
      <w:bookmarkStart w:id="1124" w:name="_Toc82437285"/>
      <w:bookmarkStart w:id="1125" w:name="_Toc89944651"/>
      <w:bookmarkStart w:id="1126" w:name="_Toc98753669"/>
      <w:bookmarkStart w:id="1127" w:name="_Toc106179561"/>
      <w:bookmarkStart w:id="1128" w:name="_Toc106180072"/>
      <w:bookmarkStart w:id="1129" w:name="_Toc130395897"/>
      <w:bookmarkStart w:id="1130" w:name="_Toc137555171"/>
      <w:bookmarkStart w:id="1131" w:name="_Toc138856698"/>
      <w:bookmarkStart w:id="1132" w:name="_Toc138860557"/>
      <w:bookmarkStart w:id="1133" w:name="_Toc163217550"/>
      <w:bookmarkStart w:id="1134" w:name="_Toc187261322"/>
      <w:r w:rsidRPr="00BE5108">
        <w:rPr>
          <w:rFonts w:eastAsiaTheme="minorEastAsia"/>
        </w:rPr>
        <w:lastRenderedPageBreak/>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1135" w:name="_Toc73962789"/>
      <w:bookmarkStart w:id="1136" w:name="_Toc75259966"/>
      <w:bookmarkStart w:id="1137" w:name="_Toc75275507"/>
      <w:bookmarkStart w:id="1138" w:name="_Toc75276018"/>
      <w:bookmarkStart w:id="1139" w:name="_Toc76541517"/>
      <w:bookmarkStart w:id="1140" w:name="_Toc82437286"/>
      <w:bookmarkStart w:id="1141" w:name="_Toc89944652"/>
      <w:bookmarkStart w:id="1142" w:name="_Toc98753670"/>
      <w:bookmarkStart w:id="1143" w:name="_Toc106179562"/>
      <w:bookmarkStart w:id="1144" w:name="_Toc106180073"/>
      <w:bookmarkStart w:id="1145" w:name="_Toc130395898"/>
      <w:bookmarkStart w:id="1146" w:name="_Toc137555172"/>
      <w:bookmarkStart w:id="1147" w:name="_Toc138856699"/>
      <w:bookmarkStart w:id="1148" w:name="_Toc138860558"/>
      <w:bookmarkStart w:id="1149" w:name="_Toc163217551"/>
      <w:bookmarkStart w:id="1150" w:name="_Toc187261323"/>
      <w:r w:rsidRPr="00BE5108">
        <w:rPr>
          <w:rFonts w:eastAsiaTheme="minorEastAsia"/>
        </w:rPr>
        <w:t>4.10</w:t>
      </w:r>
      <w:r w:rsidRPr="00BE5108">
        <w:rPr>
          <w:rFonts w:eastAsiaTheme="minorEastAsia"/>
        </w:rPr>
        <w:tab/>
        <w:t>Requirements for contiguous and non-contiguous spectrum</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1151" w:name="_Toc73962790"/>
      <w:bookmarkStart w:id="1152" w:name="_Toc75259967"/>
      <w:bookmarkStart w:id="1153" w:name="_Toc75275508"/>
      <w:bookmarkStart w:id="1154" w:name="_Toc75276019"/>
      <w:bookmarkStart w:id="1155" w:name="_Toc76541518"/>
      <w:bookmarkStart w:id="1156" w:name="_Toc82437287"/>
      <w:bookmarkStart w:id="1157" w:name="_Toc89944653"/>
      <w:bookmarkStart w:id="1158" w:name="_Toc98753671"/>
      <w:bookmarkStart w:id="1159" w:name="_Toc106179563"/>
      <w:bookmarkStart w:id="1160" w:name="_Toc106180074"/>
      <w:bookmarkStart w:id="1161" w:name="_Toc130395899"/>
      <w:bookmarkStart w:id="1162" w:name="_Toc137555173"/>
      <w:bookmarkStart w:id="1163" w:name="_Toc138856700"/>
      <w:bookmarkStart w:id="1164" w:name="_Toc138860559"/>
      <w:bookmarkStart w:id="1165" w:name="_Toc163217552"/>
      <w:bookmarkStart w:id="1166" w:name="_Toc187261324"/>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lastRenderedPageBreak/>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1167" w:name="_Toc73962791"/>
      <w:bookmarkStart w:id="1168" w:name="_Toc75259968"/>
      <w:bookmarkStart w:id="1169" w:name="_Toc75275509"/>
      <w:bookmarkStart w:id="1170" w:name="_Toc75276020"/>
      <w:bookmarkStart w:id="1171" w:name="_Toc76541519"/>
      <w:bookmarkStart w:id="1172" w:name="_Toc82437288"/>
      <w:bookmarkStart w:id="1173" w:name="_Toc89944654"/>
      <w:bookmarkStart w:id="1174" w:name="_Toc98753672"/>
      <w:bookmarkStart w:id="1175" w:name="_Toc106179564"/>
      <w:bookmarkStart w:id="1176" w:name="_Toc106180075"/>
      <w:bookmarkStart w:id="1177" w:name="_Toc130395900"/>
      <w:bookmarkStart w:id="1178" w:name="_Toc137555174"/>
      <w:bookmarkStart w:id="1179" w:name="_Toc138856701"/>
      <w:bookmarkStart w:id="1180" w:name="_Toc138860560"/>
      <w:bookmarkStart w:id="1181" w:name="_Toc163217553"/>
      <w:bookmarkStart w:id="1182" w:name="_Toc187261325"/>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lastRenderedPageBreak/>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1183" w:name="_Toc73962792"/>
      <w:bookmarkStart w:id="1184" w:name="_Toc75259969"/>
      <w:bookmarkStart w:id="1185" w:name="_Toc75275510"/>
      <w:bookmarkStart w:id="1186" w:name="_Toc75276021"/>
      <w:bookmarkStart w:id="1187" w:name="_Toc76541520"/>
      <w:bookmarkStart w:id="1188" w:name="_Toc82437289"/>
      <w:bookmarkStart w:id="1189" w:name="_Toc89944655"/>
      <w:bookmarkStart w:id="1190" w:name="_Toc98753673"/>
      <w:bookmarkStart w:id="1191" w:name="_Toc106179565"/>
      <w:bookmarkStart w:id="1192" w:name="_Toc106180076"/>
      <w:bookmarkStart w:id="1193" w:name="_Toc130395901"/>
      <w:bookmarkStart w:id="1194" w:name="_Toc137555175"/>
      <w:bookmarkStart w:id="1195" w:name="_Toc138856702"/>
      <w:bookmarkStart w:id="1196" w:name="_Toc138860561"/>
      <w:bookmarkStart w:id="1197" w:name="_Toc163217554"/>
      <w:bookmarkStart w:id="1198" w:name="_Toc187261326"/>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lastRenderedPageBreak/>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3355C3"/>
    <w:p w14:paraId="2E421E9B" w14:textId="79DC123A" w:rsidR="00AD1976" w:rsidRPr="00BE5108" w:rsidRDefault="00AD1976" w:rsidP="00EF3135">
      <w:pPr>
        <w:pStyle w:val="TH"/>
        <w:rPr>
          <w:rFonts w:eastAsiaTheme="minorEastAsia"/>
        </w:rPr>
      </w:pPr>
      <w:r w:rsidRPr="00BE5108">
        <w:rPr>
          <w:rFonts w:eastAsiaTheme="minorEastAsia"/>
        </w:rPr>
        <w:lastRenderedPageBreak/>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77777777" w:rsidR="00AD1976" w:rsidRPr="00BE5108" w:rsidRDefault="00AD1976" w:rsidP="00AD1976">
      <w:pPr>
        <w:rPr>
          <w:rFonts w:eastAsiaTheme="minorEastAsia"/>
        </w:rPr>
      </w:pPr>
    </w:p>
    <w:p w14:paraId="3EBC0E23" w14:textId="77777777" w:rsidR="00EA6CFC" w:rsidRPr="00BE5108" w:rsidRDefault="00EA6CFC" w:rsidP="00F22766">
      <w:pPr>
        <w:pStyle w:val="Heading1"/>
        <w:rPr>
          <w:rFonts w:eastAsiaTheme="minorEastAsia"/>
        </w:rPr>
      </w:pPr>
      <w:bookmarkStart w:id="1199" w:name="_Toc73962793"/>
      <w:bookmarkStart w:id="1200" w:name="_Toc75259970"/>
      <w:bookmarkStart w:id="1201" w:name="_Toc75275511"/>
      <w:bookmarkStart w:id="1202" w:name="_Toc75276022"/>
      <w:bookmarkStart w:id="1203" w:name="_Toc76541521"/>
      <w:bookmarkStart w:id="1204" w:name="_Toc82437290"/>
      <w:bookmarkStart w:id="1205" w:name="_Toc89944656"/>
      <w:bookmarkStart w:id="1206" w:name="_Toc98753674"/>
      <w:bookmarkStart w:id="1207" w:name="_Toc106179566"/>
      <w:bookmarkStart w:id="1208" w:name="_Toc106180077"/>
      <w:bookmarkStart w:id="1209" w:name="_Toc130395902"/>
      <w:bookmarkStart w:id="1210" w:name="_Toc137555176"/>
      <w:bookmarkStart w:id="1211" w:name="_Toc138856703"/>
      <w:bookmarkStart w:id="1212" w:name="_Toc138860562"/>
      <w:bookmarkStart w:id="1213" w:name="_Toc163217555"/>
      <w:bookmarkStart w:id="1214" w:name="_Toc187261327"/>
      <w:r w:rsidRPr="00BE5108">
        <w:rPr>
          <w:rFonts w:eastAsiaTheme="minorEastAsia"/>
        </w:rPr>
        <w:t>5</w:t>
      </w:r>
      <w:r w:rsidRPr="00BE5108">
        <w:rPr>
          <w:rFonts w:eastAsiaTheme="minorEastAsia"/>
        </w:rPr>
        <w:tab/>
        <w:t>Operating bands and channel arrangement</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1215" w:name="_Toc73962794"/>
      <w:bookmarkStart w:id="1216" w:name="_Toc75259971"/>
      <w:bookmarkStart w:id="1217" w:name="_Toc75275512"/>
      <w:bookmarkStart w:id="1218" w:name="_Toc75276023"/>
      <w:bookmarkStart w:id="1219" w:name="_Toc76541522"/>
      <w:bookmarkStart w:id="1220" w:name="_Toc82437291"/>
      <w:bookmarkStart w:id="1221" w:name="_Toc89944657"/>
      <w:bookmarkStart w:id="1222" w:name="_Toc98753675"/>
      <w:bookmarkStart w:id="1223" w:name="_Toc106179567"/>
      <w:bookmarkStart w:id="1224" w:name="_Toc106180078"/>
      <w:bookmarkStart w:id="1225" w:name="_Toc130395903"/>
      <w:bookmarkStart w:id="1226" w:name="_Toc137555177"/>
      <w:bookmarkStart w:id="1227" w:name="_Toc138856704"/>
      <w:bookmarkStart w:id="1228" w:name="_Toc138860563"/>
      <w:bookmarkStart w:id="1229" w:name="_Toc163217556"/>
      <w:bookmarkStart w:id="1230" w:name="_Toc187261328"/>
      <w:r w:rsidRPr="00BE5108">
        <w:rPr>
          <w:rFonts w:eastAsiaTheme="minorEastAsia"/>
        </w:rPr>
        <w:lastRenderedPageBreak/>
        <w:t>6</w:t>
      </w:r>
      <w:r w:rsidRPr="00BE5108">
        <w:rPr>
          <w:rFonts w:eastAsiaTheme="minorEastAsia"/>
        </w:rPr>
        <w:tab/>
        <w:t>Conducted transmitter characteristics (IAB-DU and IAB-MT)</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409248F7" w14:textId="77777777" w:rsidR="006725BC" w:rsidRPr="00BE5108" w:rsidRDefault="006725BC" w:rsidP="006725BC">
      <w:pPr>
        <w:pStyle w:val="Heading2"/>
        <w:rPr>
          <w:rFonts w:eastAsiaTheme="minorEastAsia"/>
        </w:rPr>
      </w:pPr>
      <w:bookmarkStart w:id="1231" w:name="_Toc73962795"/>
      <w:bookmarkStart w:id="1232" w:name="_Toc75259972"/>
      <w:bookmarkStart w:id="1233" w:name="_Toc75275513"/>
      <w:bookmarkStart w:id="1234" w:name="_Toc75276024"/>
      <w:bookmarkStart w:id="1235" w:name="_Toc76541523"/>
      <w:bookmarkStart w:id="1236" w:name="_Toc82437292"/>
      <w:bookmarkStart w:id="1237" w:name="_Toc89944658"/>
      <w:bookmarkStart w:id="1238" w:name="_Toc98753676"/>
      <w:bookmarkStart w:id="1239" w:name="_Toc106179568"/>
      <w:bookmarkStart w:id="1240" w:name="_Toc106180079"/>
      <w:bookmarkStart w:id="1241" w:name="_Toc130395904"/>
      <w:bookmarkStart w:id="1242" w:name="_Toc137555178"/>
      <w:bookmarkStart w:id="1243" w:name="_Toc138856705"/>
      <w:bookmarkStart w:id="1244" w:name="_Toc138860564"/>
      <w:bookmarkStart w:id="1245" w:name="_Toc163217557"/>
      <w:bookmarkStart w:id="1246" w:name="_Toc187261329"/>
      <w:r w:rsidRPr="00BE5108">
        <w:rPr>
          <w:rFonts w:eastAsiaTheme="minorEastAsia"/>
        </w:rPr>
        <w:t>6.1</w:t>
      </w:r>
      <w:r w:rsidRPr="00BE5108">
        <w:rPr>
          <w:rFonts w:eastAsiaTheme="minorEastAsia"/>
        </w:rPr>
        <w:tab/>
        <w:t>General</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1247" w:name="_Toc73962796"/>
      <w:bookmarkStart w:id="1248" w:name="_Toc75259973"/>
      <w:bookmarkStart w:id="1249" w:name="_Toc75275514"/>
      <w:bookmarkStart w:id="1250" w:name="_Toc75276025"/>
      <w:bookmarkStart w:id="1251" w:name="_Toc76541524"/>
      <w:bookmarkStart w:id="1252" w:name="_Toc82437293"/>
      <w:bookmarkStart w:id="1253" w:name="_Toc89944659"/>
      <w:bookmarkStart w:id="1254" w:name="_Toc98753677"/>
      <w:bookmarkStart w:id="1255" w:name="_Toc106179569"/>
      <w:bookmarkStart w:id="1256" w:name="_Toc106180080"/>
      <w:bookmarkStart w:id="1257" w:name="_Toc130395905"/>
      <w:bookmarkStart w:id="1258" w:name="_Toc137555179"/>
      <w:bookmarkStart w:id="1259" w:name="_Toc138856706"/>
      <w:bookmarkStart w:id="1260" w:name="_Toc138860565"/>
      <w:bookmarkStart w:id="1261" w:name="_Toc163217558"/>
      <w:bookmarkStart w:id="1262" w:name="_Toc187261330"/>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78162403" w14:textId="77777777" w:rsidR="008D3EE5" w:rsidRPr="00BE5108" w:rsidRDefault="008D3EE5" w:rsidP="008D3EE5">
      <w:pPr>
        <w:pStyle w:val="Heading3"/>
        <w:rPr>
          <w:rFonts w:eastAsiaTheme="minorEastAsia"/>
        </w:rPr>
      </w:pPr>
      <w:bookmarkStart w:id="1263" w:name="_Toc73962797"/>
      <w:bookmarkStart w:id="1264" w:name="_Toc75259974"/>
      <w:bookmarkStart w:id="1265" w:name="_Toc75275515"/>
      <w:bookmarkStart w:id="1266" w:name="_Toc75276026"/>
      <w:bookmarkStart w:id="1267" w:name="_Toc76541525"/>
      <w:bookmarkStart w:id="1268" w:name="_Toc82437294"/>
      <w:bookmarkStart w:id="1269" w:name="_Toc89944660"/>
      <w:bookmarkStart w:id="1270" w:name="_Toc98753678"/>
      <w:bookmarkStart w:id="1271" w:name="_Toc106179570"/>
      <w:bookmarkStart w:id="1272" w:name="_Toc106180081"/>
      <w:bookmarkStart w:id="1273" w:name="_Toc130395906"/>
      <w:bookmarkStart w:id="1274" w:name="_Toc137555180"/>
      <w:bookmarkStart w:id="1275" w:name="_Toc138856707"/>
      <w:bookmarkStart w:id="1276" w:name="_Toc138860566"/>
      <w:bookmarkStart w:id="1277" w:name="_Toc163217559"/>
      <w:bookmarkStart w:id="1278" w:name="_Toc187261331"/>
      <w:r w:rsidRPr="00BE5108">
        <w:rPr>
          <w:rFonts w:eastAsiaTheme="minorEastAsia"/>
        </w:rPr>
        <w:t>6.2.1</w:t>
      </w:r>
      <w:r w:rsidRPr="00BE5108">
        <w:rPr>
          <w:rFonts w:eastAsiaTheme="minorEastAsia"/>
        </w:rPr>
        <w:tab/>
        <w:t>General</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1279" w:name="_Toc73962798"/>
      <w:bookmarkStart w:id="1280" w:name="_Toc75259975"/>
      <w:bookmarkStart w:id="1281" w:name="_Toc75275516"/>
      <w:bookmarkStart w:id="1282" w:name="_Toc75276027"/>
      <w:bookmarkStart w:id="1283" w:name="_Toc76541526"/>
      <w:bookmarkStart w:id="1284" w:name="_Toc82437295"/>
      <w:bookmarkStart w:id="1285" w:name="_Toc89944661"/>
      <w:bookmarkStart w:id="1286" w:name="_Toc98753679"/>
      <w:bookmarkStart w:id="1287" w:name="_Toc106179571"/>
      <w:bookmarkStart w:id="1288" w:name="_Toc106180082"/>
      <w:bookmarkStart w:id="1289" w:name="_Toc130395907"/>
      <w:bookmarkStart w:id="1290" w:name="_Toc137555181"/>
      <w:bookmarkStart w:id="1291" w:name="_Toc138856708"/>
      <w:bookmarkStart w:id="1292" w:name="_Toc138860567"/>
      <w:bookmarkStart w:id="1293" w:name="_Toc163217560"/>
      <w:bookmarkStart w:id="1294" w:name="_Toc187261332"/>
      <w:r w:rsidRPr="00BE5108">
        <w:rPr>
          <w:rFonts w:eastAsiaTheme="minorEastAsia"/>
        </w:rPr>
        <w:lastRenderedPageBreak/>
        <w:t>6.2.2</w:t>
      </w:r>
      <w:r w:rsidRPr="00BE5108">
        <w:rPr>
          <w:rFonts w:eastAsiaTheme="minorEastAsia"/>
        </w:rPr>
        <w:tab/>
        <w:t>Minimum requirement</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1295" w:name="_Toc73962799"/>
      <w:bookmarkStart w:id="1296" w:name="_Toc75259976"/>
      <w:bookmarkStart w:id="1297" w:name="_Toc75275517"/>
      <w:bookmarkStart w:id="1298" w:name="_Toc75276028"/>
      <w:bookmarkStart w:id="1299" w:name="_Toc76541527"/>
      <w:bookmarkStart w:id="1300" w:name="_Toc82437296"/>
      <w:bookmarkStart w:id="1301" w:name="_Toc89944662"/>
      <w:bookmarkStart w:id="1302" w:name="_Toc98753680"/>
      <w:bookmarkStart w:id="1303" w:name="_Toc106179572"/>
      <w:bookmarkStart w:id="1304" w:name="_Toc106180083"/>
      <w:bookmarkStart w:id="1305" w:name="_Toc130395908"/>
      <w:bookmarkStart w:id="1306" w:name="_Toc137555182"/>
      <w:bookmarkStart w:id="1307" w:name="_Toc138856709"/>
      <w:bookmarkStart w:id="1308" w:name="_Toc138860568"/>
      <w:bookmarkStart w:id="1309" w:name="_Toc163217561"/>
      <w:bookmarkStart w:id="1310" w:name="_Toc187261333"/>
      <w:r w:rsidRPr="00BE5108">
        <w:rPr>
          <w:rFonts w:eastAsiaTheme="minorEastAsia"/>
        </w:rPr>
        <w:t>6.2.3</w:t>
      </w:r>
      <w:r w:rsidRPr="00BE5108">
        <w:rPr>
          <w:rFonts w:eastAsiaTheme="minorEastAsia"/>
        </w:rPr>
        <w:tab/>
        <w:t>Test purpose</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1311" w:name="_Toc73962800"/>
      <w:bookmarkStart w:id="1312" w:name="_Toc75259977"/>
      <w:bookmarkStart w:id="1313" w:name="_Toc75275518"/>
      <w:bookmarkStart w:id="1314" w:name="_Toc75276029"/>
      <w:bookmarkStart w:id="1315" w:name="_Toc76541528"/>
      <w:bookmarkStart w:id="1316" w:name="_Toc82437297"/>
      <w:bookmarkStart w:id="1317" w:name="_Toc89944663"/>
      <w:bookmarkStart w:id="1318" w:name="_Toc98753681"/>
      <w:bookmarkStart w:id="1319" w:name="_Toc106179573"/>
      <w:bookmarkStart w:id="1320" w:name="_Toc106180084"/>
      <w:bookmarkStart w:id="1321" w:name="_Toc130395909"/>
      <w:bookmarkStart w:id="1322" w:name="_Toc137555183"/>
      <w:bookmarkStart w:id="1323" w:name="_Toc138856710"/>
      <w:bookmarkStart w:id="1324" w:name="_Toc138860569"/>
      <w:bookmarkStart w:id="1325" w:name="_Toc163217562"/>
      <w:bookmarkStart w:id="1326" w:name="_Toc187261334"/>
      <w:r w:rsidRPr="00BE5108">
        <w:rPr>
          <w:rFonts w:eastAsiaTheme="minorEastAsia"/>
        </w:rPr>
        <w:t>6.2.4</w:t>
      </w:r>
      <w:r w:rsidRPr="00BE5108">
        <w:rPr>
          <w:rFonts w:eastAsiaTheme="minorEastAsia"/>
        </w:rPr>
        <w:tab/>
        <w:t>Method of test</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6B729579" w14:textId="77777777" w:rsidR="008D3EE5" w:rsidRPr="00BE5108" w:rsidRDefault="008D3EE5" w:rsidP="008D3EE5">
      <w:pPr>
        <w:pStyle w:val="Heading4"/>
        <w:rPr>
          <w:rFonts w:eastAsiaTheme="minorEastAsia"/>
        </w:rPr>
      </w:pPr>
      <w:bookmarkStart w:id="1327" w:name="_Toc73962801"/>
      <w:bookmarkStart w:id="1328" w:name="_Toc75259978"/>
      <w:bookmarkStart w:id="1329" w:name="_Toc75275519"/>
      <w:bookmarkStart w:id="1330" w:name="_Toc75276030"/>
      <w:bookmarkStart w:id="1331" w:name="_Toc76541529"/>
      <w:bookmarkStart w:id="1332" w:name="_Toc82437298"/>
      <w:bookmarkStart w:id="1333" w:name="_Toc89944664"/>
      <w:bookmarkStart w:id="1334" w:name="_Toc98753682"/>
      <w:bookmarkStart w:id="1335" w:name="_Toc106179574"/>
      <w:bookmarkStart w:id="1336" w:name="_Toc106180085"/>
      <w:bookmarkStart w:id="1337" w:name="_Toc130395910"/>
      <w:bookmarkStart w:id="1338" w:name="_Toc137555184"/>
      <w:bookmarkStart w:id="1339" w:name="_Toc138856711"/>
      <w:bookmarkStart w:id="1340" w:name="_Toc138860570"/>
      <w:bookmarkStart w:id="1341" w:name="_Toc163217563"/>
      <w:bookmarkStart w:id="1342" w:name="_Toc187261335"/>
      <w:r w:rsidRPr="00BE5108">
        <w:rPr>
          <w:rFonts w:eastAsiaTheme="minorEastAsia"/>
        </w:rPr>
        <w:t>6.2.4.1</w:t>
      </w:r>
      <w:r w:rsidRPr="00BE5108">
        <w:rPr>
          <w:rFonts w:eastAsiaTheme="minorEastAsia"/>
        </w:rPr>
        <w:tab/>
        <w:t>Initial conditions</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1076CF">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1343" w:name="_Toc73962802"/>
      <w:bookmarkStart w:id="1344" w:name="_Toc75259979"/>
      <w:bookmarkStart w:id="1345" w:name="_Toc75275520"/>
      <w:bookmarkStart w:id="1346" w:name="_Toc75276031"/>
      <w:bookmarkStart w:id="1347" w:name="_Toc76541530"/>
      <w:bookmarkStart w:id="1348" w:name="_Toc82437299"/>
      <w:bookmarkStart w:id="1349" w:name="_Toc89944665"/>
      <w:bookmarkStart w:id="1350" w:name="_Toc98753683"/>
      <w:bookmarkStart w:id="1351" w:name="_Toc106179575"/>
      <w:bookmarkStart w:id="1352" w:name="_Toc106180086"/>
      <w:bookmarkStart w:id="1353" w:name="_Toc130395911"/>
      <w:bookmarkStart w:id="1354" w:name="_Toc137555185"/>
      <w:bookmarkStart w:id="1355" w:name="_Toc138856712"/>
      <w:bookmarkStart w:id="1356" w:name="_Toc138860571"/>
      <w:bookmarkStart w:id="1357" w:name="_Toc163217564"/>
      <w:bookmarkStart w:id="1358" w:name="_Toc187261336"/>
      <w:r w:rsidRPr="00BE5108">
        <w:rPr>
          <w:rFonts w:eastAsiaTheme="minorEastAsia"/>
        </w:rPr>
        <w:t>6.2.4.2</w:t>
      </w:r>
      <w:r w:rsidRPr="00BE5108">
        <w:rPr>
          <w:rFonts w:eastAsiaTheme="minorEastAsia"/>
        </w:rPr>
        <w:tab/>
        <w:t>Procedure</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2CB8D2C1" w14:textId="1ABA8E0F"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1359" w:name="_Toc73962803"/>
      <w:bookmarkStart w:id="1360" w:name="_Toc75259980"/>
      <w:bookmarkStart w:id="1361" w:name="_Toc75275521"/>
      <w:bookmarkStart w:id="1362" w:name="_Toc75276032"/>
      <w:bookmarkStart w:id="1363" w:name="_Toc76541531"/>
      <w:bookmarkStart w:id="1364" w:name="_Toc82437300"/>
      <w:bookmarkStart w:id="1365" w:name="_Toc89944666"/>
      <w:bookmarkStart w:id="1366" w:name="_Toc98753684"/>
      <w:bookmarkStart w:id="1367" w:name="_Toc106179576"/>
      <w:bookmarkStart w:id="1368" w:name="_Toc106180087"/>
      <w:bookmarkStart w:id="1369" w:name="_Toc130395912"/>
      <w:bookmarkStart w:id="1370" w:name="_Toc137555186"/>
      <w:bookmarkStart w:id="1371" w:name="_Toc138856713"/>
      <w:bookmarkStart w:id="1372" w:name="_Toc138860572"/>
      <w:bookmarkStart w:id="1373" w:name="_Toc163217565"/>
      <w:bookmarkStart w:id="1374" w:name="_Toc187261337"/>
      <w:r w:rsidRPr="00BE5108">
        <w:rPr>
          <w:rFonts w:eastAsiaTheme="minorEastAsia"/>
        </w:rPr>
        <w:lastRenderedPageBreak/>
        <w:t>6.2.5</w:t>
      </w:r>
      <w:r w:rsidRPr="00BE5108">
        <w:rPr>
          <w:rFonts w:eastAsiaTheme="minorEastAsia"/>
        </w:rPr>
        <w:tab/>
        <w:t>Test requirement</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EC4789">
        <w:trPr>
          <w:cantSplit/>
          <w:jc w:val="center"/>
        </w:trPr>
        <w:tc>
          <w:tcPr>
            <w:tcW w:w="2284" w:type="dxa"/>
            <w:tcBorders>
              <w:top w:val="single" w:sz="4" w:space="0" w:color="auto"/>
              <w:left w:val="single" w:sz="4" w:space="0" w:color="auto"/>
              <w:bottom w:val="single" w:sz="4" w:space="0" w:color="auto"/>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EC4789">
        <w:trPr>
          <w:cantSplit/>
          <w:jc w:val="center"/>
        </w:trPr>
        <w:tc>
          <w:tcPr>
            <w:tcW w:w="2284" w:type="dxa"/>
            <w:tcBorders>
              <w:top w:val="single" w:sz="4" w:space="0" w:color="auto"/>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1375" w:name="_Toc73962804"/>
      <w:bookmarkStart w:id="1376" w:name="_Toc75259981"/>
      <w:bookmarkStart w:id="1377" w:name="_Toc75275522"/>
      <w:bookmarkStart w:id="1378" w:name="_Toc75276033"/>
      <w:bookmarkStart w:id="1379" w:name="_Toc76541532"/>
      <w:bookmarkStart w:id="1380" w:name="_Toc82437301"/>
      <w:bookmarkStart w:id="1381" w:name="_Toc89944667"/>
      <w:bookmarkStart w:id="1382" w:name="_Toc98753685"/>
      <w:bookmarkStart w:id="1383" w:name="_Toc106179577"/>
      <w:bookmarkStart w:id="1384" w:name="_Toc106180088"/>
      <w:bookmarkStart w:id="1385" w:name="_Toc130395913"/>
      <w:bookmarkStart w:id="1386" w:name="_Toc137555187"/>
      <w:bookmarkStart w:id="1387" w:name="_Toc138856714"/>
      <w:bookmarkStart w:id="1388" w:name="_Toc138860573"/>
      <w:bookmarkStart w:id="1389" w:name="_Toc163217566"/>
      <w:bookmarkStart w:id="1390" w:name="_Toc187261338"/>
      <w:r w:rsidRPr="00BE5108">
        <w:rPr>
          <w:rFonts w:eastAsiaTheme="minorEastAsia"/>
        </w:rPr>
        <w:t>6.3</w:t>
      </w:r>
      <w:r w:rsidRPr="00BE5108">
        <w:rPr>
          <w:rFonts w:eastAsiaTheme="minorEastAsia"/>
        </w:rPr>
        <w:tab/>
        <w:t>Output power dynamics</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7EF959E3" w14:textId="77777777" w:rsidR="00AD1976" w:rsidRPr="00BE5108" w:rsidRDefault="00AD1976" w:rsidP="00AD1976">
      <w:pPr>
        <w:pStyle w:val="Heading3"/>
        <w:rPr>
          <w:rFonts w:eastAsiaTheme="minorEastAsia"/>
        </w:rPr>
      </w:pPr>
      <w:bookmarkStart w:id="1391" w:name="_Toc73962805"/>
      <w:bookmarkStart w:id="1392" w:name="_Toc75259982"/>
      <w:bookmarkStart w:id="1393" w:name="_Toc75275523"/>
      <w:bookmarkStart w:id="1394" w:name="_Toc75276034"/>
      <w:bookmarkStart w:id="1395" w:name="_Toc76541533"/>
      <w:bookmarkStart w:id="1396" w:name="_Toc82437302"/>
      <w:bookmarkStart w:id="1397" w:name="_Toc89944668"/>
      <w:bookmarkStart w:id="1398" w:name="_Toc98753686"/>
      <w:bookmarkStart w:id="1399" w:name="_Toc106179578"/>
      <w:bookmarkStart w:id="1400" w:name="_Toc106180089"/>
      <w:bookmarkStart w:id="1401" w:name="_Toc130395914"/>
      <w:bookmarkStart w:id="1402" w:name="_Toc137555188"/>
      <w:bookmarkStart w:id="1403" w:name="_Toc138856715"/>
      <w:bookmarkStart w:id="1404" w:name="_Toc138860574"/>
      <w:bookmarkStart w:id="1405" w:name="_Toc163217567"/>
      <w:bookmarkStart w:id="1406" w:name="_Toc187261339"/>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3EFA5DCA" w14:textId="77777777" w:rsidR="00AD1976" w:rsidRPr="00BE5108" w:rsidRDefault="00AD1976" w:rsidP="00AD1976">
      <w:pPr>
        <w:pStyle w:val="Heading4"/>
        <w:rPr>
          <w:rFonts w:eastAsiaTheme="minorEastAsia"/>
        </w:rPr>
      </w:pPr>
      <w:bookmarkStart w:id="1407" w:name="_Toc73962806"/>
      <w:bookmarkStart w:id="1408" w:name="_Toc75259983"/>
      <w:bookmarkStart w:id="1409" w:name="_Toc75275524"/>
      <w:bookmarkStart w:id="1410" w:name="_Toc75276035"/>
      <w:bookmarkStart w:id="1411" w:name="_Toc76541534"/>
      <w:bookmarkStart w:id="1412" w:name="_Toc82437303"/>
      <w:bookmarkStart w:id="1413" w:name="_Toc89944669"/>
      <w:bookmarkStart w:id="1414" w:name="_Toc98753687"/>
      <w:bookmarkStart w:id="1415" w:name="_Toc106179579"/>
      <w:bookmarkStart w:id="1416" w:name="_Toc106180090"/>
      <w:bookmarkStart w:id="1417" w:name="_Toc130395915"/>
      <w:bookmarkStart w:id="1418" w:name="_Toc137555189"/>
      <w:bookmarkStart w:id="1419" w:name="_Toc138856716"/>
      <w:bookmarkStart w:id="1420" w:name="_Toc138860575"/>
      <w:bookmarkStart w:id="1421" w:name="_Toc163217568"/>
      <w:bookmarkStart w:id="1422" w:name="_Toc187261340"/>
      <w:r w:rsidRPr="00BE5108">
        <w:rPr>
          <w:rFonts w:eastAsiaTheme="minorEastAsia"/>
        </w:rPr>
        <w:t>6.3.1.1</w:t>
      </w:r>
      <w:r w:rsidRPr="00BE5108">
        <w:rPr>
          <w:rFonts w:eastAsiaTheme="minorEastAsia"/>
        </w:rPr>
        <w:tab/>
        <w:t>General</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1423" w:name="_Toc73962807"/>
      <w:bookmarkStart w:id="1424" w:name="_Toc75259984"/>
      <w:bookmarkStart w:id="1425" w:name="_Toc75275525"/>
      <w:bookmarkStart w:id="1426" w:name="_Toc75276036"/>
      <w:bookmarkStart w:id="1427" w:name="_Toc76541535"/>
      <w:bookmarkStart w:id="1428" w:name="_Toc82437304"/>
      <w:bookmarkStart w:id="1429" w:name="_Toc89944670"/>
      <w:bookmarkStart w:id="1430" w:name="_Toc98753688"/>
      <w:bookmarkStart w:id="1431" w:name="_Toc106179580"/>
      <w:bookmarkStart w:id="1432" w:name="_Toc106180091"/>
      <w:bookmarkStart w:id="1433" w:name="_Toc130395916"/>
      <w:bookmarkStart w:id="1434" w:name="_Toc137555190"/>
      <w:bookmarkStart w:id="1435" w:name="_Toc138856717"/>
      <w:bookmarkStart w:id="1436" w:name="_Toc138860576"/>
      <w:bookmarkStart w:id="1437" w:name="_Toc163217569"/>
      <w:bookmarkStart w:id="1438" w:name="_Toc187261341"/>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2501A2E0" w14:textId="77777777" w:rsidR="00AD1976" w:rsidRPr="00BE5108" w:rsidRDefault="00AD1976" w:rsidP="00AD1976">
      <w:pPr>
        <w:pStyle w:val="Heading5"/>
        <w:rPr>
          <w:rFonts w:eastAsiaTheme="minorEastAsia"/>
        </w:rPr>
      </w:pPr>
      <w:bookmarkStart w:id="1439" w:name="_Toc73962808"/>
      <w:bookmarkStart w:id="1440" w:name="_Toc75259985"/>
      <w:bookmarkStart w:id="1441" w:name="_Toc75275526"/>
      <w:bookmarkStart w:id="1442" w:name="_Toc75276037"/>
      <w:bookmarkStart w:id="1443" w:name="_Toc76541536"/>
      <w:bookmarkStart w:id="1444" w:name="_Toc82437305"/>
      <w:bookmarkStart w:id="1445" w:name="_Toc89944671"/>
      <w:bookmarkStart w:id="1446" w:name="_Toc98753689"/>
      <w:bookmarkStart w:id="1447" w:name="_Toc106179581"/>
      <w:bookmarkStart w:id="1448" w:name="_Toc106180092"/>
      <w:bookmarkStart w:id="1449" w:name="_Toc130395917"/>
      <w:bookmarkStart w:id="1450" w:name="_Toc137555191"/>
      <w:bookmarkStart w:id="1451" w:name="_Toc138856718"/>
      <w:bookmarkStart w:id="1452" w:name="_Toc138860577"/>
      <w:bookmarkStart w:id="1453" w:name="_Toc163217570"/>
      <w:bookmarkStart w:id="1454" w:name="_Toc187261342"/>
      <w:r w:rsidRPr="00BE5108">
        <w:rPr>
          <w:rFonts w:eastAsiaTheme="minorEastAsia"/>
        </w:rPr>
        <w:t>6.3.1.2.1</w:t>
      </w:r>
      <w:r w:rsidRPr="00BE5108">
        <w:rPr>
          <w:rFonts w:eastAsiaTheme="minorEastAsia"/>
        </w:rPr>
        <w:tab/>
        <w:t>Definition and applicability</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1455" w:name="_Toc73962809"/>
      <w:bookmarkStart w:id="1456" w:name="_Toc75259986"/>
      <w:bookmarkStart w:id="1457" w:name="_Toc75275527"/>
      <w:bookmarkStart w:id="1458" w:name="_Toc75276038"/>
      <w:bookmarkStart w:id="1459" w:name="_Toc76541537"/>
      <w:bookmarkStart w:id="1460" w:name="_Toc82437306"/>
      <w:bookmarkStart w:id="1461" w:name="_Toc89944672"/>
      <w:bookmarkStart w:id="1462" w:name="_Toc98753690"/>
      <w:bookmarkStart w:id="1463" w:name="_Toc106179582"/>
      <w:bookmarkStart w:id="1464" w:name="_Toc106180093"/>
      <w:bookmarkStart w:id="1465" w:name="_Toc130395918"/>
      <w:bookmarkStart w:id="1466" w:name="_Toc137555192"/>
      <w:bookmarkStart w:id="1467" w:name="_Toc138856719"/>
      <w:bookmarkStart w:id="1468" w:name="_Toc138860578"/>
      <w:bookmarkStart w:id="1469" w:name="_Toc163217571"/>
      <w:bookmarkStart w:id="1470" w:name="_Toc187261343"/>
      <w:r w:rsidRPr="00BE5108">
        <w:rPr>
          <w:rFonts w:eastAsiaTheme="minorEastAsia"/>
        </w:rPr>
        <w:t>6.3.1.2.2</w:t>
      </w:r>
      <w:r w:rsidRPr="00BE5108">
        <w:rPr>
          <w:rFonts w:eastAsiaTheme="minorEastAsia"/>
        </w:rPr>
        <w:tab/>
        <w:t>Minimum requirement</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1471" w:name="_Toc73962810"/>
      <w:bookmarkStart w:id="1472" w:name="_Toc75259987"/>
      <w:bookmarkStart w:id="1473" w:name="_Toc75275528"/>
      <w:bookmarkStart w:id="1474" w:name="_Toc75276039"/>
      <w:bookmarkStart w:id="1475" w:name="_Toc76541538"/>
      <w:bookmarkStart w:id="1476" w:name="_Toc82437307"/>
      <w:bookmarkStart w:id="1477" w:name="_Toc89944673"/>
      <w:bookmarkStart w:id="1478" w:name="_Toc98753691"/>
      <w:bookmarkStart w:id="1479" w:name="_Toc106179583"/>
      <w:bookmarkStart w:id="1480" w:name="_Toc106180094"/>
      <w:bookmarkStart w:id="1481" w:name="_Toc130395919"/>
      <w:bookmarkStart w:id="1482" w:name="_Toc137555193"/>
      <w:bookmarkStart w:id="1483" w:name="_Toc138856720"/>
      <w:bookmarkStart w:id="1484" w:name="_Toc138860579"/>
      <w:bookmarkStart w:id="1485" w:name="_Toc163217572"/>
      <w:bookmarkStart w:id="1486" w:name="_Toc187261344"/>
      <w:r w:rsidRPr="00BE5108">
        <w:rPr>
          <w:rFonts w:eastAsiaTheme="minorEastAsia"/>
        </w:rPr>
        <w:t>6.3.1.2.3</w:t>
      </w:r>
      <w:r w:rsidRPr="00BE5108">
        <w:rPr>
          <w:rFonts w:eastAsiaTheme="minorEastAsia"/>
        </w:rPr>
        <w:tab/>
        <w:t>Test purpose</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1487" w:name="_Toc73962811"/>
      <w:bookmarkStart w:id="1488" w:name="_Toc75259988"/>
      <w:bookmarkStart w:id="1489" w:name="_Toc75275529"/>
      <w:bookmarkStart w:id="1490" w:name="_Toc75276040"/>
      <w:bookmarkStart w:id="1491" w:name="_Toc76541539"/>
      <w:bookmarkStart w:id="1492" w:name="_Toc82437308"/>
      <w:bookmarkStart w:id="1493" w:name="_Toc89944674"/>
      <w:bookmarkStart w:id="1494" w:name="_Toc98753692"/>
      <w:bookmarkStart w:id="1495" w:name="_Toc106179584"/>
      <w:bookmarkStart w:id="1496" w:name="_Toc106180095"/>
      <w:bookmarkStart w:id="1497" w:name="_Toc130395920"/>
      <w:bookmarkStart w:id="1498" w:name="_Toc137555194"/>
      <w:bookmarkStart w:id="1499" w:name="_Toc138856721"/>
      <w:bookmarkStart w:id="1500" w:name="_Toc138860580"/>
      <w:bookmarkStart w:id="1501" w:name="_Toc163217573"/>
      <w:bookmarkStart w:id="1502" w:name="_Toc187261345"/>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4D3681C0" w14:textId="77777777" w:rsidR="00AD1976" w:rsidRPr="00BE5108" w:rsidRDefault="00AD1976" w:rsidP="00AD1976">
      <w:pPr>
        <w:pStyle w:val="Heading5"/>
        <w:rPr>
          <w:rFonts w:eastAsiaTheme="minorEastAsia"/>
        </w:rPr>
      </w:pPr>
      <w:bookmarkStart w:id="1503" w:name="_Toc73962812"/>
      <w:bookmarkStart w:id="1504" w:name="_Toc75259989"/>
      <w:bookmarkStart w:id="1505" w:name="_Toc75275530"/>
      <w:bookmarkStart w:id="1506" w:name="_Toc75276041"/>
      <w:bookmarkStart w:id="1507" w:name="_Toc76541540"/>
      <w:bookmarkStart w:id="1508" w:name="_Toc82437309"/>
      <w:bookmarkStart w:id="1509" w:name="_Toc89944675"/>
      <w:bookmarkStart w:id="1510" w:name="_Toc98753693"/>
      <w:bookmarkStart w:id="1511" w:name="_Toc106179585"/>
      <w:bookmarkStart w:id="1512" w:name="_Toc106180096"/>
      <w:bookmarkStart w:id="1513" w:name="_Toc130395921"/>
      <w:bookmarkStart w:id="1514" w:name="_Toc137555195"/>
      <w:bookmarkStart w:id="1515" w:name="_Toc138856722"/>
      <w:bookmarkStart w:id="1516" w:name="_Toc138860581"/>
      <w:bookmarkStart w:id="1517" w:name="_Toc163217574"/>
      <w:bookmarkStart w:id="1518" w:name="_Toc187261346"/>
      <w:r w:rsidRPr="00BE5108">
        <w:rPr>
          <w:rFonts w:eastAsiaTheme="minorEastAsia"/>
        </w:rPr>
        <w:t>6.3.1.3.1</w:t>
      </w:r>
      <w:r w:rsidRPr="00BE5108">
        <w:rPr>
          <w:rFonts w:eastAsiaTheme="minorEastAsia"/>
        </w:rPr>
        <w:tab/>
        <w:t>Definition and applicability</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3355C3">
      <w:pPr>
        <w:pStyle w:val="NO"/>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1519" w:name="_Toc73962813"/>
      <w:bookmarkStart w:id="1520" w:name="_Toc75259990"/>
      <w:bookmarkStart w:id="1521" w:name="_Toc75275531"/>
      <w:bookmarkStart w:id="1522" w:name="_Toc75276042"/>
      <w:bookmarkStart w:id="1523" w:name="_Toc76541541"/>
      <w:bookmarkStart w:id="1524" w:name="_Toc82437310"/>
      <w:bookmarkStart w:id="1525" w:name="_Toc89944676"/>
      <w:bookmarkStart w:id="1526" w:name="_Toc98753694"/>
      <w:bookmarkStart w:id="1527" w:name="_Toc106179586"/>
      <w:bookmarkStart w:id="1528" w:name="_Toc106180097"/>
      <w:bookmarkStart w:id="1529" w:name="_Toc130395922"/>
      <w:bookmarkStart w:id="1530" w:name="_Toc137555196"/>
      <w:bookmarkStart w:id="1531" w:name="_Toc138856723"/>
      <w:bookmarkStart w:id="1532" w:name="_Toc138860582"/>
      <w:bookmarkStart w:id="1533" w:name="_Toc163217575"/>
      <w:bookmarkStart w:id="1534" w:name="_Toc187261347"/>
      <w:r w:rsidRPr="00BE5108">
        <w:rPr>
          <w:rFonts w:eastAsiaTheme="minorEastAsia"/>
        </w:rPr>
        <w:t>6.3.1.3.2</w:t>
      </w:r>
      <w:r w:rsidRPr="00BE5108">
        <w:rPr>
          <w:rFonts w:eastAsiaTheme="minorEastAsia"/>
        </w:rPr>
        <w:tab/>
        <w:t>Minimum requirement</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lastRenderedPageBreak/>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1535" w:name="_Toc73962814"/>
      <w:bookmarkStart w:id="1536" w:name="_Toc75259991"/>
      <w:bookmarkStart w:id="1537" w:name="_Toc75275532"/>
      <w:bookmarkStart w:id="1538" w:name="_Toc75276043"/>
      <w:bookmarkStart w:id="1539" w:name="_Toc76541542"/>
      <w:bookmarkStart w:id="1540" w:name="_Toc82437311"/>
      <w:bookmarkStart w:id="1541" w:name="_Toc89944677"/>
      <w:bookmarkStart w:id="1542" w:name="_Toc98753695"/>
      <w:bookmarkStart w:id="1543" w:name="_Toc106179587"/>
      <w:bookmarkStart w:id="1544" w:name="_Toc106180098"/>
      <w:bookmarkStart w:id="1545" w:name="_Toc130395923"/>
      <w:bookmarkStart w:id="1546" w:name="_Toc137555197"/>
      <w:bookmarkStart w:id="1547" w:name="_Toc138856724"/>
      <w:bookmarkStart w:id="1548" w:name="_Toc138860583"/>
      <w:bookmarkStart w:id="1549" w:name="_Toc163217576"/>
      <w:bookmarkStart w:id="1550" w:name="_Toc187261348"/>
      <w:r w:rsidRPr="00BE5108">
        <w:rPr>
          <w:rFonts w:eastAsiaTheme="minorEastAsia"/>
        </w:rPr>
        <w:t>6.3.1.3.3</w:t>
      </w:r>
      <w:r w:rsidRPr="00BE5108">
        <w:rPr>
          <w:rFonts w:eastAsiaTheme="minorEastAsia"/>
        </w:rPr>
        <w:tab/>
        <w:t>Test purpose</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1551" w:name="_Toc73962815"/>
      <w:bookmarkStart w:id="1552" w:name="_Toc75259992"/>
      <w:bookmarkStart w:id="1553" w:name="_Toc75275533"/>
      <w:bookmarkStart w:id="1554" w:name="_Toc75276044"/>
      <w:bookmarkStart w:id="1555" w:name="_Toc76541543"/>
      <w:bookmarkStart w:id="1556" w:name="_Toc82437312"/>
      <w:bookmarkStart w:id="1557" w:name="_Toc89944678"/>
      <w:bookmarkStart w:id="1558" w:name="_Toc98753696"/>
      <w:bookmarkStart w:id="1559" w:name="_Toc106179588"/>
      <w:bookmarkStart w:id="1560" w:name="_Toc106180099"/>
      <w:bookmarkStart w:id="1561" w:name="_Toc130395924"/>
      <w:bookmarkStart w:id="1562" w:name="_Toc137555198"/>
      <w:bookmarkStart w:id="1563" w:name="_Toc138856725"/>
      <w:bookmarkStart w:id="1564" w:name="_Toc138860584"/>
      <w:bookmarkStart w:id="1565" w:name="_Toc163217577"/>
      <w:bookmarkStart w:id="1566" w:name="_Toc187261349"/>
      <w:r w:rsidRPr="00BE5108">
        <w:rPr>
          <w:rFonts w:eastAsiaTheme="minorEastAsia"/>
        </w:rPr>
        <w:t>6.3.1.3.4</w:t>
      </w:r>
      <w:r w:rsidRPr="00BE5108">
        <w:rPr>
          <w:rFonts w:eastAsiaTheme="minorEastAsia"/>
        </w:rPr>
        <w:tab/>
        <w:t>Method of test</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258F7AD8" w14:textId="77777777" w:rsidR="00AD1976" w:rsidRPr="00BE5108" w:rsidRDefault="00AD1976" w:rsidP="00AD1976">
      <w:pPr>
        <w:pStyle w:val="Heading6"/>
        <w:rPr>
          <w:rFonts w:eastAsiaTheme="minorEastAsia"/>
        </w:rPr>
      </w:pPr>
      <w:bookmarkStart w:id="1567" w:name="_Toc73962816"/>
      <w:bookmarkStart w:id="1568" w:name="_Toc75259993"/>
      <w:bookmarkStart w:id="1569" w:name="_Toc75275534"/>
      <w:bookmarkStart w:id="1570" w:name="_Toc75276045"/>
      <w:bookmarkStart w:id="1571" w:name="_Toc76541544"/>
      <w:bookmarkStart w:id="1572" w:name="_Toc82437313"/>
      <w:bookmarkStart w:id="1573" w:name="_Toc89944679"/>
      <w:bookmarkStart w:id="1574" w:name="_Toc98753697"/>
      <w:bookmarkStart w:id="1575" w:name="_Toc106179589"/>
      <w:bookmarkStart w:id="1576" w:name="_Toc106180100"/>
      <w:bookmarkStart w:id="1577" w:name="_Toc130395925"/>
      <w:bookmarkStart w:id="1578" w:name="_Toc137555199"/>
      <w:bookmarkStart w:id="1579" w:name="_Toc138856726"/>
      <w:bookmarkStart w:id="1580" w:name="_Toc138860585"/>
      <w:bookmarkStart w:id="1581" w:name="_Toc163217578"/>
      <w:bookmarkStart w:id="1582" w:name="_Toc187261350"/>
      <w:r w:rsidRPr="00BE5108">
        <w:rPr>
          <w:rFonts w:eastAsiaTheme="minorEastAsia"/>
        </w:rPr>
        <w:t>6.3.1.3.4.1</w:t>
      </w:r>
      <w:r w:rsidRPr="00BE5108">
        <w:rPr>
          <w:rFonts w:eastAsiaTheme="minorEastAsia"/>
        </w:rPr>
        <w:tab/>
        <w:t>Initial conditions</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1583" w:name="_Toc73962817"/>
      <w:bookmarkStart w:id="1584" w:name="_Toc75259994"/>
      <w:bookmarkStart w:id="1585" w:name="_Toc75275535"/>
      <w:bookmarkStart w:id="1586" w:name="_Toc75276046"/>
      <w:bookmarkStart w:id="1587" w:name="_Toc76541545"/>
      <w:bookmarkStart w:id="1588" w:name="_Toc82437314"/>
      <w:bookmarkStart w:id="1589" w:name="_Toc89944680"/>
      <w:bookmarkStart w:id="1590" w:name="_Toc98753698"/>
      <w:bookmarkStart w:id="1591" w:name="_Toc106179590"/>
      <w:bookmarkStart w:id="1592" w:name="_Toc106180101"/>
      <w:bookmarkStart w:id="1593" w:name="_Toc130395926"/>
      <w:bookmarkStart w:id="1594" w:name="_Toc137555200"/>
      <w:bookmarkStart w:id="1595" w:name="_Toc138856727"/>
      <w:bookmarkStart w:id="1596" w:name="_Toc138860586"/>
      <w:bookmarkStart w:id="1597" w:name="_Toc163217579"/>
      <w:bookmarkStart w:id="1598" w:name="_Toc187261351"/>
      <w:r w:rsidRPr="00BE5108">
        <w:rPr>
          <w:rFonts w:eastAsiaTheme="minorEastAsia"/>
        </w:rPr>
        <w:t>6.3.1.3.4.2</w:t>
      </w:r>
      <w:r w:rsidRPr="00BE5108">
        <w:rPr>
          <w:rFonts w:eastAsiaTheme="minorEastAsia"/>
        </w:rPr>
        <w:tab/>
        <w:t>Procedure</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1599" w:name="_Toc73962818"/>
      <w:bookmarkStart w:id="1600" w:name="_Toc75259995"/>
      <w:bookmarkStart w:id="1601" w:name="_Toc75275536"/>
      <w:bookmarkStart w:id="1602" w:name="_Toc75276047"/>
      <w:bookmarkStart w:id="1603" w:name="_Toc76541546"/>
      <w:bookmarkStart w:id="1604" w:name="_Toc82437315"/>
      <w:bookmarkStart w:id="1605" w:name="_Toc89944681"/>
      <w:bookmarkStart w:id="1606" w:name="_Toc98753699"/>
      <w:bookmarkStart w:id="1607" w:name="_Toc106179591"/>
      <w:bookmarkStart w:id="1608" w:name="_Toc106180102"/>
      <w:bookmarkStart w:id="1609" w:name="_Toc130395927"/>
      <w:bookmarkStart w:id="1610" w:name="_Toc137555201"/>
      <w:bookmarkStart w:id="1611" w:name="_Toc138856728"/>
      <w:bookmarkStart w:id="1612" w:name="_Toc138860587"/>
      <w:bookmarkStart w:id="1613" w:name="_Toc163217580"/>
      <w:bookmarkStart w:id="1614" w:name="_Toc187261352"/>
      <w:r w:rsidRPr="00BE5108">
        <w:rPr>
          <w:rFonts w:eastAsiaTheme="minorEastAsia"/>
        </w:rPr>
        <w:t>6.3.1.3.5</w:t>
      </w:r>
      <w:r w:rsidRPr="00BE5108">
        <w:rPr>
          <w:rFonts w:eastAsiaTheme="minorEastAsia"/>
        </w:rPr>
        <w:tab/>
        <w:t>Test requirements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0A5E7BEF" w14:textId="77777777" w:rsidR="00AD1976" w:rsidRPr="00BE5108" w:rsidRDefault="00AD1976" w:rsidP="00AD1976">
      <w:pPr>
        <w:pStyle w:val="TH"/>
        <w:rPr>
          <w:rFonts w:eastAsiaTheme="minorEastAsia"/>
        </w:rPr>
      </w:pPr>
      <w:r w:rsidRPr="00BE5108">
        <w:rPr>
          <w:rFonts w:eastAsiaTheme="minorEastAsia"/>
        </w:rPr>
        <w:lastRenderedPageBreak/>
        <w:t>Table 6.3.1.</w:t>
      </w:r>
      <w:r w:rsidRPr="00BE5108">
        <w:rPr>
          <w:rFonts w:eastAsiaTheme="minorEastAsia"/>
          <w:lang w:eastAsia="zh-CN"/>
        </w:rPr>
        <w:t>3.5</w:t>
      </w:r>
      <w:r w:rsidRPr="00BE5108">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1263"/>
        <w:gridCol w:w="1264"/>
        <w:gridCol w:w="1264"/>
      </w:tblGrid>
      <w:tr w:rsidR="00AD1976" w:rsidRPr="00BE5108" w14:paraId="5CB1E526" w14:textId="77777777" w:rsidTr="00847BC2">
        <w:trPr>
          <w:cantSplit/>
          <w:jc w:val="center"/>
        </w:trPr>
        <w:tc>
          <w:tcPr>
            <w:tcW w:w="1701" w:type="dxa"/>
            <w:tcBorders>
              <w:bottom w:val="nil"/>
            </w:tcBorders>
          </w:tcPr>
          <w:p w14:paraId="65C53E63" w14:textId="1D571DF1" w:rsidR="00AD1976" w:rsidRPr="00BE5108" w:rsidRDefault="00AD1976" w:rsidP="00EC5235">
            <w:pPr>
              <w:pStyle w:val="TAH"/>
              <w:rPr>
                <w:rFonts w:eastAsiaTheme="minorEastAsia"/>
              </w:rPr>
            </w:pPr>
            <w:r w:rsidRPr="00BE5108">
              <w:rPr>
                <w:rFonts w:eastAsiaTheme="minorEastAsia" w:hint="eastAsia"/>
                <w:lang w:eastAsia="zh-CN"/>
              </w:rPr>
              <w:t>NR</w:t>
            </w:r>
            <w:r w:rsidR="00847BC2" w:rsidRPr="00BE5108">
              <w:rPr>
                <w:rFonts w:eastAsiaTheme="minorEastAsia" w:hint="eastAsia"/>
                <w:lang w:eastAsia="zh-CN"/>
              </w:rPr>
              <w:t xml:space="preserve"> </w:t>
            </w:r>
            <w:r w:rsidRPr="00BE5108">
              <w:rPr>
                <w:rFonts w:eastAsiaTheme="minorEastAsia" w:hint="eastAsia"/>
                <w:lang w:eastAsia="zh-CN"/>
              </w:rPr>
              <w:t>c</w:t>
            </w:r>
            <w:r w:rsidRPr="00BE5108">
              <w:rPr>
                <w:rFonts w:eastAsiaTheme="minorEastAsia" w:hint="eastAsia"/>
              </w:rPr>
              <w:t>hannel</w:t>
            </w:r>
          </w:p>
        </w:tc>
        <w:tc>
          <w:tcPr>
            <w:tcW w:w="3791" w:type="dxa"/>
            <w:gridSpan w:val="3"/>
          </w:tcPr>
          <w:p w14:paraId="5AF74F81" w14:textId="6B8FB1A5" w:rsidR="00AD1976" w:rsidRPr="00BE5108" w:rsidRDefault="00AD1976" w:rsidP="00EC5235">
            <w:pPr>
              <w:pStyle w:val="TAH"/>
              <w:rPr>
                <w:rFonts w:eastAsiaTheme="minorEastAsia"/>
              </w:rPr>
            </w:pPr>
            <w:r w:rsidRPr="00BE5108">
              <w:rPr>
                <w:rFonts w:eastAsiaTheme="minorEastAsia"/>
              </w:rPr>
              <w:t>T</w:t>
            </w:r>
            <w:r w:rsidRPr="00BE5108">
              <w:rPr>
                <w:rFonts w:eastAsiaTheme="minorEastAsia" w:hint="eastAsia"/>
              </w:rPr>
              <w:t>otal</w:t>
            </w:r>
            <w:r w:rsidR="00847BC2" w:rsidRPr="00BE5108">
              <w:rPr>
                <w:rFonts w:eastAsiaTheme="minorEastAsia" w:hint="eastAsia"/>
              </w:rPr>
              <w:t xml:space="preserve"> </w:t>
            </w:r>
            <w:r w:rsidRPr="00BE5108">
              <w:rPr>
                <w:rFonts w:eastAsiaTheme="minorEastAsia"/>
              </w:rPr>
              <w:t>power</w:t>
            </w:r>
            <w:r w:rsidR="00847BC2" w:rsidRPr="00BE5108">
              <w:rPr>
                <w:rFonts w:eastAsiaTheme="minorEastAsia" w:hint="eastAsia"/>
              </w:rPr>
              <w:t xml:space="preserve"> </w:t>
            </w:r>
            <w:r w:rsidRPr="00BE5108">
              <w:rPr>
                <w:rFonts w:eastAsiaTheme="minorEastAsia" w:hint="eastAsia"/>
              </w:rPr>
              <w:t>dynamic</w:t>
            </w:r>
            <w:r w:rsidR="00847BC2" w:rsidRPr="00BE5108">
              <w:rPr>
                <w:rFonts w:eastAsiaTheme="minorEastAsia" w:hint="eastAsia"/>
              </w:rPr>
              <w:t xml:space="preserve"> </w:t>
            </w:r>
            <w:r w:rsidRPr="00BE5108">
              <w:rPr>
                <w:rFonts w:eastAsiaTheme="minorEastAsia" w:hint="eastAsia"/>
              </w:rPr>
              <w:t>range</w:t>
            </w:r>
            <w:r w:rsidR="00847BC2" w:rsidRPr="00BE5108">
              <w:rPr>
                <w:rFonts w:eastAsiaTheme="minorEastAsia"/>
              </w:rPr>
              <w:t xml:space="preserve"> </w:t>
            </w:r>
            <w:r w:rsidRPr="00BE5108">
              <w:rPr>
                <w:rFonts w:eastAsiaTheme="minorEastAsia"/>
              </w:rPr>
              <w:t>(</w:t>
            </w:r>
            <w:r w:rsidRPr="00BE5108">
              <w:rPr>
                <w:rFonts w:eastAsiaTheme="minorEastAsia" w:hint="eastAsia"/>
              </w:rPr>
              <w:t>dB</w:t>
            </w:r>
            <w:r w:rsidRPr="00BE5108">
              <w:rPr>
                <w:rFonts w:eastAsiaTheme="minorEastAsia"/>
              </w:rPr>
              <w:t>)</w:t>
            </w:r>
          </w:p>
        </w:tc>
      </w:tr>
      <w:tr w:rsidR="00AD1976" w:rsidRPr="00BE5108" w14:paraId="6E821E57" w14:textId="77777777" w:rsidTr="00847BC2">
        <w:trPr>
          <w:cantSplit/>
          <w:jc w:val="center"/>
        </w:trPr>
        <w:tc>
          <w:tcPr>
            <w:tcW w:w="1701" w:type="dxa"/>
            <w:tcBorders>
              <w:top w:val="nil"/>
            </w:tcBorders>
          </w:tcPr>
          <w:p w14:paraId="2FB0C21D" w14:textId="2A1E4566" w:rsidR="00AD1976" w:rsidRPr="00BE5108" w:rsidRDefault="00AD1976" w:rsidP="00EC5235">
            <w:pPr>
              <w:pStyle w:val="TAH"/>
              <w:rPr>
                <w:rFonts w:eastAsiaTheme="minorEastAsia"/>
              </w:rPr>
            </w:pPr>
            <w:r w:rsidRPr="00BE5108">
              <w:rPr>
                <w:rFonts w:eastAsiaTheme="minorEastAsia" w:hint="eastAsia"/>
              </w:rPr>
              <w:t>bandwidth</w:t>
            </w:r>
            <w:r w:rsidR="00847BC2" w:rsidRPr="00BE5108">
              <w:rPr>
                <w:rFonts w:eastAsiaTheme="minorEastAsia" w:hint="eastAsia"/>
              </w:rPr>
              <w:t xml:space="preserve"> </w:t>
            </w:r>
            <w:r w:rsidRPr="00BE5108">
              <w:rPr>
                <w:rFonts w:eastAsiaTheme="minorEastAsia"/>
              </w:rPr>
              <w:t>(</w:t>
            </w:r>
            <w:r w:rsidRPr="00BE5108">
              <w:rPr>
                <w:rFonts w:eastAsiaTheme="minorEastAsia" w:hint="eastAsia"/>
              </w:rPr>
              <w:t>MHz</w:t>
            </w:r>
            <w:r w:rsidRPr="00BE5108">
              <w:rPr>
                <w:rFonts w:eastAsiaTheme="minorEastAsia"/>
              </w:rPr>
              <w:t>)</w:t>
            </w:r>
          </w:p>
        </w:tc>
        <w:tc>
          <w:tcPr>
            <w:tcW w:w="1263" w:type="dxa"/>
          </w:tcPr>
          <w:p w14:paraId="2B13AE2D" w14:textId="02CF37BB" w:rsidR="00AD1976" w:rsidRPr="00BE5108" w:rsidRDefault="00AD1976" w:rsidP="00EC5235">
            <w:pPr>
              <w:pStyle w:val="TAH"/>
              <w:rPr>
                <w:rFonts w:eastAsiaTheme="minorEastAsia"/>
              </w:rPr>
            </w:pPr>
            <w:r w:rsidRPr="00BE5108">
              <w:rPr>
                <w:rFonts w:eastAsiaTheme="minorEastAsia" w:hint="eastAsia"/>
              </w:rPr>
              <w:t>15</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2D0DAD72" w14:textId="57B67771" w:rsidR="00AD1976" w:rsidRPr="00BE5108" w:rsidRDefault="00AD1976" w:rsidP="00EC5235">
            <w:pPr>
              <w:pStyle w:val="TAH"/>
              <w:rPr>
                <w:rFonts w:eastAsiaTheme="minorEastAsia"/>
              </w:rPr>
            </w:pPr>
            <w:r w:rsidRPr="00BE5108">
              <w:rPr>
                <w:rFonts w:eastAsiaTheme="minorEastAsia" w:hint="eastAsia"/>
              </w:rPr>
              <w:t>30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00C3B1A1" w14:textId="4BD83725" w:rsidR="00AD1976" w:rsidRPr="00BE5108" w:rsidRDefault="00AD1976" w:rsidP="00EC5235">
            <w:pPr>
              <w:pStyle w:val="TAH"/>
              <w:rPr>
                <w:rFonts w:eastAsiaTheme="minorEastAsia"/>
              </w:rPr>
            </w:pPr>
            <w:r w:rsidRPr="00BE5108">
              <w:rPr>
                <w:rFonts w:eastAsiaTheme="minorEastAsia" w:hint="eastAsia"/>
              </w:rPr>
              <w:t>60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r>
      <w:tr w:rsidR="00AD1976" w:rsidRPr="00BE5108" w14:paraId="74254773" w14:textId="77777777" w:rsidTr="00847BC2">
        <w:trPr>
          <w:cantSplit/>
          <w:jc w:val="center"/>
        </w:trPr>
        <w:tc>
          <w:tcPr>
            <w:tcW w:w="1701" w:type="dxa"/>
          </w:tcPr>
          <w:p w14:paraId="10D2D9EF" w14:textId="77777777" w:rsidR="00AD1976" w:rsidRPr="00BE5108" w:rsidRDefault="00AD1976" w:rsidP="00EC5235">
            <w:pPr>
              <w:pStyle w:val="TAL"/>
              <w:jc w:val="center"/>
              <w:rPr>
                <w:rFonts w:eastAsiaTheme="minorEastAsia"/>
              </w:rPr>
            </w:pPr>
            <w:r w:rsidRPr="00BE5108">
              <w:rPr>
                <w:rFonts w:eastAsiaTheme="minorEastAsia" w:hint="eastAsia"/>
              </w:rPr>
              <w:t>10</w:t>
            </w:r>
          </w:p>
        </w:tc>
        <w:tc>
          <w:tcPr>
            <w:tcW w:w="1263" w:type="dxa"/>
          </w:tcPr>
          <w:p w14:paraId="03FF5B41" w14:textId="77777777" w:rsidR="00AD1976" w:rsidRPr="00BE5108" w:rsidRDefault="00AD1976" w:rsidP="00EC5235">
            <w:pPr>
              <w:pStyle w:val="TAL"/>
              <w:jc w:val="center"/>
              <w:rPr>
                <w:rFonts w:eastAsiaTheme="minorEastAsia"/>
              </w:rPr>
            </w:pPr>
            <w:r w:rsidRPr="00BE5108">
              <w:rPr>
                <w:rFonts w:eastAsiaTheme="minorEastAsia"/>
              </w:rPr>
              <w:t>16.7</w:t>
            </w:r>
          </w:p>
        </w:tc>
        <w:tc>
          <w:tcPr>
            <w:tcW w:w="1264" w:type="dxa"/>
          </w:tcPr>
          <w:p w14:paraId="765C6D47" w14:textId="77777777" w:rsidR="00AD1976" w:rsidRPr="00BE5108" w:rsidRDefault="00AD1976" w:rsidP="00EC5235">
            <w:pPr>
              <w:pStyle w:val="TAL"/>
              <w:jc w:val="center"/>
              <w:rPr>
                <w:rFonts w:eastAsiaTheme="minorEastAsia"/>
              </w:rPr>
            </w:pPr>
            <w:r w:rsidRPr="00BE5108">
              <w:rPr>
                <w:rFonts w:eastAsiaTheme="minorEastAsia"/>
              </w:rPr>
              <w:t>13.4</w:t>
            </w:r>
          </w:p>
        </w:tc>
        <w:tc>
          <w:tcPr>
            <w:tcW w:w="1264" w:type="dxa"/>
          </w:tcPr>
          <w:p w14:paraId="52D9447D" w14:textId="77777777" w:rsidR="00AD1976" w:rsidRPr="00BE5108" w:rsidRDefault="00AD1976" w:rsidP="00EC5235">
            <w:pPr>
              <w:pStyle w:val="TAL"/>
              <w:jc w:val="center"/>
              <w:rPr>
                <w:rFonts w:eastAsiaTheme="minorEastAsia"/>
              </w:rPr>
            </w:pPr>
            <w:r w:rsidRPr="00BE5108">
              <w:rPr>
                <w:rFonts w:eastAsiaTheme="minorEastAsia"/>
              </w:rPr>
              <w:t>10</w:t>
            </w:r>
          </w:p>
        </w:tc>
      </w:tr>
      <w:tr w:rsidR="00AD1976" w:rsidRPr="00BE5108" w14:paraId="0C2E1FE9" w14:textId="77777777" w:rsidTr="00847BC2">
        <w:trPr>
          <w:cantSplit/>
          <w:jc w:val="center"/>
        </w:trPr>
        <w:tc>
          <w:tcPr>
            <w:tcW w:w="1701" w:type="dxa"/>
          </w:tcPr>
          <w:p w14:paraId="5532F106" w14:textId="77777777" w:rsidR="00AD1976" w:rsidRPr="00BE5108" w:rsidRDefault="00AD1976" w:rsidP="00EC5235">
            <w:pPr>
              <w:pStyle w:val="TAL"/>
              <w:jc w:val="center"/>
              <w:rPr>
                <w:rFonts w:eastAsiaTheme="minorEastAsia"/>
              </w:rPr>
            </w:pPr>
            <w:r w:rsidRPr="00BE5108">
              <w:rPr>
                <w:rFonts w:eastAsiaTheme="minorEastAsia" w:hint="eastAsia"/>
              </w:rPr>
              <w:t>15</w:t>
            </w:r>
          </w:p>
        </w:tc>
        <w:tc>
          <w:tcPr>
            <w:tcW w:w="1263" w:type="dxa"/>
          </w:tcPr>
          <w:p w14:paraId="1E5562E6"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4CBFE4BA" w14:textId="77777777" w:rsidR="00AD1976" w:rsidRPr="00BE5108" w:rsidRDefault="00AD1976" w:rsidP="00EC5235">
            <w:pPr>
              <w:pStyle w:val="TAL"/>
              <w:jc w:val="center"/>
              <w:rPr>
                <w:rFonts w:eastAsiaTheme="minorEastAsia"/>
              </w:rPr>
            </w:pPr>
            <w:r w:rsidRPr="00BE5108">
              <w:rPr>
                <w:rFonts w:eastAsiaTheme="minorEastAsia"/>
              </w:rPr>
              <w:t>15.3</w:t>
            </w:r>
          </w:p>
        </w:tc>
        <w:tc>
          <w:tcPr>
            <w:tcW w:w="1264" w:type="dxa"/>
          </w:tcPr>
          <w:p w14:paraId="78B67EDF" w14:textId="77777777" w:rsidR="00AD1976" w:rsidRPr="00BE5108" w:rsidRDefault="00AD1976" w:rsidP="00EC5235">
            <w:pPr>
              <w:pStyle w:val="TAL"/>
              <w:jc w:val="center"/>
              <w:rPr>
                <w:rFonts w:eastAsiaTheme="minorEastAsia"/>
              </w:rPr>
            </w:pPr>
            <w:r w:rsidRPr="00BE5108">
              <w:rPr>
                <w:rFonts w:eastAsiaTheme="minorEastAsia"/>
              </w:rPr>
              <w:t>12.1</w:t>
            </w:r>
          </w:p>
        </w:tc>
      </w:tr>
      <w:tr w:rsidR="00AD1976" w:rsidRPr="00BE5108" w14:paraId="265F8989" w14:textId="77777777" w:rsidTr="00847BC2">
        <w:trPr>
          <w:cantSplit/>
          <w:jc w:val="center"/>
        </w:trPr>
        <w:tc>
          <w:tcPr>
            <w:tcW w:w="1701" w:type="dxa"/>
          </w:tcPr>
          <w:p w14:paraId="608ADA86" w14:textId="77777777" w:rsidR="00AD1976" w:rsidRPr="00BE5108" w:rsidRDefault="00AD1976" w:rsidP="00EC5235">
            <w:pPr>
              <w:pStyle w:val="TAL"/>
              <w:jc w:val="center"/>
              <w:rPr>
                <w:rFonts w:eastAsiaTheme="minorEastAsia"/>
              </w:rPr>
            </w:pPr>
            <w:r w:rsidRPr="00BE5108">
              <w:rPr>
                <w:rFonts w:eastAsiaTheme="minorEastAsia" w:hint="eastAsia"/>
              </w:rPr>
              <w:t>20</w:t>
            </w:r>
          </w:p>
        </w:tc>
        <w:tc>
          <w:tcPr>
            <w:tcW w:w="1263" w:type="dxa"/>
          </w:tcPr>
          <w:p w14:paraId="49EE3F50"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53FFCAD6" w14:textId="77777777" w:rsidR="00AD1976" w:rsidRPr="00BE5108" w:rsidRDefault="00AD1976" w:rsidP="00EC5235">
            <w:pPr>
              <w:pStyle w:val="TAL"/>
              <w:jc w:val="center"/>
              <w:rPr>
                <w:rFonts w:eastAsiaTheme="minorEastAsia"/>
              </w:rPr>
            </w:pPr>
            <w:r w:rsidRPr="00BE5108">
              <w:rPr>
                <w:rFonts w:eastAsiaTheme="minorEastAsia"/>
              </w:rPr>
              <w:t>16.6</w:t>
            </w:r>
          </w:p>
        </w:tc>
        <w:tc>
          <w:tcPr>
            <w:tcW w:w="1264" w:type="dxa"/>
          </w:tcPr>
          <w:p w14:paraId="1715475D" w14:textId="77777777" w:rsidR="00AD1976" w:rsidRPr="00BE5108" w:rsidRDefault="00AD1976" w:rsidP="00EC5235">
            <w:pPr>
              <w:pStyle w:val="TAL"/>
              <w:jc w:val="center"/>
              <w:rPr>
                <w:rFonts w:eastAsiaTheme="minorEastAsia"/>
              </w:rPr>
            </w:pPr>
            <w:r w:rsidRPr="00BE5108">
              <w:rPr>
                <w:rFonts w:eastAsiaTheme="minorEastAsia"/>
              </w:rPr>
              <w:t>13.4</w:t>
            </w:r>
          </w:p>
        </w:tc>
      </w:tr>
      <w:tr w:rsidR="00AD1976" w:rsidRPr="00BE5108" w14:paraId="5E9F5EFA" w14:textId="77777777" w:rsidTr="00847BC2">
        <w:trPr>
          <w:cantSplit/>
          <w:jc w:val="center"/>
        </w:trPr>
        <w:tc>
          <w:tcPr>
            <w:tcW w:w="1701" w:type="dxa"/>
          </w:tcPr>
          <w:p w14:paraId="3A2C22F0" w14:textId="77777777" w:rsidR="00AD1976" w:rsidRPr="00BE5108" w:rsidRDefault="00AD1976" w:rsidP="00EC5235">
            <w:pPr>
              <w:pStyle w:val="TAL"/>
              <w:jc w:val="center"/>
              <w:rPr>
                <w:rFonts w:eastAsiaTheme="minorEastAsia"/>
              </w:rPr>
            </w:pPr>
            <w:r w:rsidRPr="00BE5108">
              <w:rPr>
                <w:rFonts w:eastAsiaTheme="minorEastAsia" w:hint="eastAsia"/>
              </w:rPr>
              <w:t>25</w:t>
            </w:r>
          </w:p>
        </w:tc>
        <w:tc>
          <w:tcPr>
            <w:tcW w:w="1263" w:type="dxa"/>
          </w:tcPr>
          <w:p w14:paraId="4A4526AE"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59E9C4B7" w14:textId="77777777" w:rsidR="00AD1976" w:rsidRPr="00BE5108" w:rsidRDefault="00AD1976" w:rsidP="00EC5235">
            <w:pPr>
              <w:pStyle w:val="TAL"/>
              <w:jc w:val="center"/>
              <w:rPr>
                <w:rFonts w:eastAsiaTheme="minorEastAsia"/>
              </w:rPr>
            </w:pPr>
            <w:r w:rsidRPr="00BE5108">
              <w:rPr>
                <w:rFonts w:eastAsiaTheme="minorEastAsia"/>
              </w:rPr>
              <w:t>17.7</w:t>
            </w:r>
          </w:p>
        </w:tc>
        <w:tc>
          <w:tcPr>
            <w:tcW w:w="1264" w:type="dxa"/>
          </w:tcPr>
          <w:p w14:paraId="782C82B5" w14:textId="77777777" w:rsidR="00AD1976" w:rsidRPr="00BE5108" w:rsidRDefault="00AD1976" w:rsidP="00EC5235">
            <w:pPr>
              <w:pStyle w:val="TAL"/>
              <w:jc w:val="center"/>
              <w:rPr>
                <w:rFonts w:eastAsiaTheme="minorEastAsia"/>
              </w:rPr>
            </w:pPr>
            <w:r w:rsidRPr="00BE5108">
              <w:rPr>
                <w:rFonts w:eastAsiaTheme="minorEastAsia"/>
              </w:rPr>
              <w:t>14.5</w:t>
            </w:r>
          </w:p>
        </w:tc>
      </w:tr>
      <w:tr w:rsidR="00AD1976" w:rsidRPr="00BE5108" w14:paraId="567D5A4A" w14:textId="77777777" w:rsidTr="00847BC2">
        <w:trPr>
          <w:cantSplit/>
          <w:jc w:val="center"/>
        </w:trPr>
        <w:tc>
          <w:tcPr>
            <w:tcW w:w="1701" w:type="dxa"/>
          </w:tcPr>
          <w:p w14:paraId="230B752A" w14:textId="77777777" w:rsidR="00AD1976" w:rsidRPr="00BE5108" w:rsidRDefault="00AD1976" w:rsidP="00EC5235">
            <w:pPr>
              <w:pStyle w:val="TAL"/>
              <w:jc w:val="center"/>
              <w:rPr>
                <w:rFonts w:eastAsiaTheme="minorEastAsia"/>
              </w:rPr>
            </w:pPr>
            <w:r w:rsidRPr="00BE5108">
              <w:rPr>
                <w:rFonts w:eastAsiaTheme="minorEastAsia" w:hint="eastAsia"/>
              </w:rPr>
              <w:t>30</w:t>
            </w:r>
          </w:p>
        </w:tc>
        <w:tc>
          <w:tcPr>
            <w:tcW w:w="1263" w:type="dxa"/>
          </w:tcPr>
          <w:p w14:paraId="099A85A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080636C1"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716F50D8" w14:textId="77777777" w:rsidR="00AD1976" w:rsidRPr="00BE5108" w:rsidRDefault="00AD1976" w:rsidP="00EC5235">
            <w:pPr>
              <w:pStyle w:val="TAL"/>
              <w:jc w:val="center"/>
              <w:rPr>
                <w:rFonts w:eastAsiaTheme="minorEastAsia"/>
              </w:rPr>
            </w:pPr>
            <w:r w:rsidRPr="00BE5108">
              <w:rPr>
                <w:rFonts w:eastAsiaTheme="minorEastAsia"/>
              </w:rPr>
              <w:t>15.3</w:t>
            </w:r>
          </w:p>
        </w:tc>
      </w:tr>
      <w:tr w:rsidR="00AD1976" w:rsidRPr="00BE5108" w14:paraId="0BA37B0F" w14:textId="77777777" w:rsidTr="00847BC2">
        <w:trPr>
          <w:cantSplit/>
          <w:jc w:val="center"/>
        </w:trPr>
        <w:tc>
          <w:tcPr>
            <w:tcW w:w="1701" w:type="dxa"/>
          </w:tcPr>
          <w:p w14:paraId="21FDB169" w14:textId="77777777" w:rsidR="00AD1976" w:rsidRPr="00BE5108" w:rsidRDefault="00AD1976" w:rsidP="00EC5235">
            <w:pPr>
              <w:pStyle w:val="TAL"/>
              <w:jc w:val="center"/>
              <w:rPr>
                <w:rFonts w:eastAsiaTheme="minorEastAsia"/>
              </w:rPr>
            </w:pPr>
            <w:r w:rsidRPr="00BE5108">
              <w:rPr>
                <w:rFonts w:eastAsiaTheme="minorEastAsia" w:hint="eastAsia"/>
              </w:rPr>
              <w:t>40</w:t>
            </w:r>
          </w:p>
        </w:tc>
        <w:tc>
          <w:tcPr>
            <w:tcW w:w="1263" w:type="dxa"/>
          </w:tcPr>
          <w:p w14:paraId="1C8BCB89"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3A0BF7B3"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782A58F4" w14:textId="77777777" w:rsidR="00AD1976" w:rsidRPr="00BE5108" w:rsidRDefault="00AD1976" w:rsidP="00EC5235">
            <w:pPr>
              <w:pStyle w:val="TAL"/>
              <w:jc w:val="center"/>
              <w:rPr>
                <w:rFonts w:eastAsiaTheme="minorEastAsia"/>
              </w:rPr>
            </w:pPr>
            <w:r w:rsidRPr="00BE5108">
              <w:rPr>
                <w:rFonts w:eastAsiaTheme="minorEastAsia"/>
              </w:rPr>
              <w:t>16.6</w:t>
            </w:r>
          </w:p>
        </w:tc>
      </w:tr>
      <w:tr w:rsidR="00AD1976" w:rsidRPr="00BE5108" w14:paraId="1431058F" w14:textId="77777777" w:rsidTr="00847BC2">
        <w:trPr>
          <w:cantSplit/>
          <w:jc w:val="center"/>
        </w:trPr>
        <w:tc>
          <w:tcPr>
            <w:tcW w:w="1701" w:type="dxa"/>
          </w:tcPr>
          <w:p w14:paraId="19B4B004" w14:textId="77777777" w:rsidR="00AD1976" w:rsidRPr="00BE5108" w:rsidRDefault="00AD1976" w:rsidP="00EC5235">
            <w:pPr>
              <w:pStyle w:val="TAL"/>
              <w:jc w:val="center"/>
              <w:rPr>
                <w:rFonts w:eastAsiaTheme="minorEastAsia"/>
              </w:rPr>
            </w:pPr>
            <w:r w:rsidRPr="00BE5108">
              <w:rPr>
                <w:rFonts w:eastAsiaTheme="minorEastAsia" w:hint="eastAsia"/>
              </w:rPr>
              <w:t>50</w:t>
            </w:r>
          </w:p>
        </w:tc>
        <w:tc>
          <w:tcPr>
            <w:tcW w:w="1263" w:type="dxa"/>
          </w:tcPr>
          <w:p w14:paraId="43D13A75"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4CBC6C66"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73977359" w14:textId="77777777" w:rsidR="00AD1976" w:rsidRPr="00BE5108" w:rsidRDefault="00AD1976" w:rsidP="00EC5235">
            <w:pPr>
              <w:pStyle w:val="TAL"/>
              <w:jc w:val="center"/>
              <w:rPr>
                <w:rFonts w:eastAsiaTheme="minorEastAsia"/>
              </w:rPr>
            </w:pPr>
            <w:r w:rsidRPr="00BE5108">
              <w:rPr>
                <w:rFonts w:eastAsiaTheme="minorEastAsia"/>
              </w:rPr>
              <w:t>17.7</w:t>
            </w:r>
          </w:p>
        </w:tc>
      </w:tr>
      <w:tr w:rsidR="00AD1976" w:rsidRPr="00BE5108" w14:paraId="03701E26" w14:textId="77777777" w:rsidTr="00847BC2">
        <w:trPr>
          <w:cantSplit/>
          <w:jc w:val="center"/>
        </w:trPr>
        <w:tc>
          <w:tcPr>
            <w:tcW w:w="1701" w:type="dxa"/>
          </w:tcPr>
          <w:p w14:paraId="37AF0BE7" w14:textId="77777777" w:rsidR="00AD1976" w:rsidRPr="00BE5108" w:rsidRDefault="00AD1976" w:rsidP="00EC5235">
            <w:pPr>
              <w:pStyle w:val="TAL"/>
              <w:jc w:val="center"/>
              <w:rPr>
                <w:rFonts w:eastAsiaTheme="minorEastAsia"/>
              </w:rPr>
            </w:pPr>
            <w:r w:rsidRPr="00BE5108">
              <w:rPr>
                <w:rFonts w:eastAsiaTheme="minorEastAsia" w:hint="eastAsia"/>
              </w:rPr>
              <w:t>60</w:t>
            </w:r>
          </w:p>
        </w:tc>
        <w:tc>
          <w:tcPr>
            <w:tcW w:w="1263" w:type="dxa"/>
          </w:tcPr>
          <w:p w14:paraId="5168654C"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2D03004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672EA4AB" w14:textId="77777777" w:rsidR="00AD1976" w:rsidRPr="00BE5108" w:rsidRDefault="00AD1976" w:rsidP="00EC5235">
            <w:pPr>
              <w:pStyle w:val="TAL"/>
              <w:jc w:val="center"/>
              <w:rPr>
                <w:rFonts w:eastAsiaTheme="minorEastAsia"/>
              </w:rPr>
            </w:pPr>
            <w:r w:rsidRPr="00BE5108">
              <w:rPr>
                <w:rFonts w:eastAsiaTheme="minorEastAsia"/>
              </w:rPr>
              <w:t>18.5</w:t>
            </w:r>
          </w:p>
        </w:tc>
      </w:tr>
      <w:tr w:rsidR="00AD1976" w:rsidRPr="00BE5108" w14:paraId="4E1C676E" w14:textId="77777777" w:rsidTr="00847BC2">
        <w:trPr>
          <w:cantSplit/>
          <w:jc w:val="center"/>
        </w:trPr>
        <w:tc>
          <w:tcPr>
            <w:tcW w:w="1701" w:type="dxa"/>
          </w:tcPr>
          <w:p w14:paraId="7F414C1A" w14:textId="77777777" w:rsidR="00AD1976" w:rsidRPr="00BE5108" w:rsidRDefault="00AD1976" w:rsidP="00EC5235">
            <w:pPr>
              <w:pStyle w:val="TAL"/>
              <w:jc w:val="center"/>
              <w:rPr>
                <w:rFonts w:eastAsiaTheme="minorEastAsia"/>
              </w:rPr>
            </w:pPr>
            <w:r w:rsidRPr="00BE5108">
              <w:rPr>
                <w:rFonts w:eastAsiaTheme="minorEastAsia" w:hint="eastAsia"/>
              </w:rPr>
              <w:t>70</w:t>
            </w:r>
          </w:p>
        </w:tc>
        <w:tc>
          <w:tcPr>
            <w:tcW w:w="1263" w:type="dxa"/>
          </w:tcPr>
          <w:p w14:paraId="07117969"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446B5D47" w14:textId="77777777" w:rsidR="00AD1976" w:rsidRPr="00BE5108" w:rsidRDefault="00AD1976" w:rsidP="00EC5235">
            <w:pPr>
              <w:pStyle w:val="TAL"/>
              <w:jc w:val="center"/>
              <w:rPr>
                <w:rFonts w:eastAsiaTheme="minorEastAsia"/>
              </w:rPr>
            </w:pPr>
            <w:r w:rsidRPr="00BE5108">
              <w:rPr>
                <w:rFonts w:eastAsiaTheme="minorEastAsia"/>
              </w:rPr>
              <w:t>22.3</w:t>
            </w:r>
          </w:p>
        </w:tc>
        <w:tc>
          <w:tcPr>
            <w:tcW w:w="1264" w:type="dxa"/>
          </w:tcPr>
          <w:p w14:paraId="65E6461B" w14:textId="77777777" w:rsidR="00AD1976" w:rsidRPr="00BE5108" w:rsidRDefault="00AD1976" w:rsidP="00EC5235">
            <w:pPr>
              <w:pStyle w:val="TAL"/>
              <w:jc w:val="center"/>
              <w:rPr>
                <w:rFonts w:eastAsiaTheme="minorEastAsia"/>
              </w:rPr>
            </w:pPr>
            <w:r w:rsidRPr="00BE5108">
              <w:rPr>
                <w:rFonts w:eastAsiaTheme="minorEastAsia"/>
              </w:rPr>
              <w:t>19.2</w:t>
            </w:r>
          </w:p>
        </w:tc>
      </w:tr>
      <w:tr w:rsidR="00AD1976" w:rsidRPr="00BE5108" w14:paraId="254C4CFD" w14:textId="77777777" w:rsidTr="00847BC2">
        <w:trPr>
          <w:cantSplit/>
          <w:jc w:val="center"/>
        </w:trPr>
        <w:tc>
          <w:tcPr>
            <w:tcW w:w="1701" w:type="dxa"/>
          </w:tcPr>
          <w:p w14:paraId="32B8B6D6" w14:textId="77777777" w:rsidR="00AD1976" w:rsidRPr="00BE5108" w:rsidRDefault="00AD1976" w:rsidP="00EC5235">
            <w:pPr>
              <w:pStyle w:val="TAL"/>
              <w:jc w:val="center"/>
              <w:rPr>
                <w:rFonts w:eastAsiaTheme="minorEastAsia"/>
              </w:rPr>
            </w:pPr>
            <w:r w:rsidRPr="00BE5108">
              <w:rPr>
                <w:rFonts w:eastAsiaTheme="minorEastAsia" w:hint="eastAsia"/>
              </w:rPr>
              <w:t>80</w:t>
            </w:r>
          </w:p>
        </w:tc>
        <w:tc>
          <w:tcPr>
            <w:tcW w:w="1263" w:type="dxa"/>
          </w:tcPr>
          <w:p w14:paraId="734AFB58"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E994360"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78BA7CA2" w14:textId="77777777" w:rsidR="00AD1976" w:rsidRPr="00BE5108" w:rsidRDefault="00AD1976" w:rsidP="00EC5235">
            <w:pPr>
              <w:pStyle w:val="TAL"/>
              <w:jc w:val="center"/>
              <w:rPr>
                <w:rFonts w:eastAsiaTheme="minorEastAsia"/>
              </w:rPr>
            </w:pPr>
            <w:r w:rsidRPr="00BE5108">
              <w:rPr>
                <w:rFonts w:eastAsiaTheme="minorEastAsia"/>
              </w:rPr>
              <w:t>19.8</w:t>
            </w:r>
          </w:p>
        </w:tc>
      </w:tr>
      <w:tr w:rsidR="00AD1976" w:rsidRPr="00BE5108" w14:paraId="74FA780F" w14:textId="77777777" w:rsidTr="00847BC2">
        <w:trPr>
          <w:cantSplit/>
          <w:jc w:val="center"/>
        </w:trPr>
        <w:tc>
          <w:tcPr>
            <w:tcW w:w="1701" w:type="dxa"/>
          </w:tcPr>
          <w:p w14:paraId="7B323C61" w14:textId="77777777" w:rsidR="00AD1976" w:rsidRPr="00BE5108" w:rsidRDefault="00AD1976" w:rsidP="00EC5235">
            <w:pPr>
              <w:pStyle w:val="TAL"/>
              <w:jc w:val="center"/>
              <w:rPr>
                <w:rFonts w:eastAsiaTheme="minorEastAsia"/>
              </w:rPr>
            </w:pPr>
            <w:r w:rsidRPr="00BE5108">
              <w:rPr>
                <w:rFonts w:eastAsiaTheme="minorEastAsia" w:hint="eastAsia"/>
              </w:rPr>
              <w:t>90</w:t>
            </w:r>
          </w:p>
        </w:tc>
        <w:tc>
          <w:tcPr>
            <w:tcW w:w="1263" w:type="dxa"/>
          </w:tcPr>
          <w:p w14:paraId="51435777"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F7F3E62" w14:textId="77777777" w:rsidR="00AD1976" w:rsidRPr="00BE5108" w:rsidRDefault="00AD1976" w:rsidP="00EC5235">
            <w:pPr>
              <w:pStyle w:val="TAL"/>
              <w:jc w:val="center"/>
              <w:rPr>
                <w:rFonts w:eastAsiaTheme="minorEastAsia"/>
              </w:rPr>
            </w:pPr>
            <w:r w:rsidRPr="00BE5108">
              <w:rPr>
                <w:rFonts w:eastAsiaTheme="minorEastAsia"/>
              </w:rPr>
              <w:t>23.4</w:t>
            </w:r>
          </w:p>
        </w:tc>
        <w:tc>
          <w:tcPr>
            <w:tcW w:w="1264" w:type="dxa"/>
          </w:tcPr>
          <w:p w14:paraId="6F88FA62" w14:textId="77777777" w:rsidR="00AD1976" w:rsidRPr="00BE5108" w:rsidRDefault="00AD1976" w:rsidP="00EC5235">
            <w:pPr>
              <w:pStyle w:val="TAL"/>
              <w:jc w:val="center"/>
              <w:rPr>
                <w:rFonts w:eastAsiaTheme="minorEastAsia"/>
              </w:rPr>
            </w:pPr>
            <w:r w:rsidRPr="00BE5108">
              <w:rPr>
                <w:rFonts w:eastAsiaTheme="minorEastAsia"/>
              </w:rPr>
              <w:t>20.4</w:t>
            </w:r>
          </w:p>
        </w:tc>
      </w:tr>
      <w:tr w:rsidR="00AD1976" w:rsidRPr="00BE5108" w14:paraId="6E9C9673" w14:textId="77777777" w:rsidTr="00847BC2">
        <w:trPr>
          <w:cantSplit/>
          <w:jc w:val="center"/>
        </w:trPr>
        <w:tc>
          <w:tcPr>
            <w:tcW w:w="1701" w:type="dxa"/>
          </w:tcPr>
          <w:p w14:paraId="47DCDE65" w14:textId="77777777" w:rsidR="00AD1976" w:rsidRPr="00BE5108" w:rsidRDefault="00AD1976" w:rsidP="00EC5235">
            <w:pPr>
              <w:pStyle w:val="TAL"/>
              <w:jc w:val="center"/>
              <w:rPr>
                <w:rFonts w:eastAsiaTheme="minorEastAsia"/>
              </w:rPr>
            </w:pPr>
            <w:r w:rsidRPr="00BE5108">
              <w:rPr>
                <w:rFonts w:eastAsiaTheme="minorEastAsia" w:hint="eastAsia"/>
              </w:rPr>
              <w:t>100</w:t>
            </w:r>
          </w:p>
        </w:tc>
        <w:tc>
          <w:tcPr>
            <w:tcW w:w="1263" w:type="dxa"/>
          </w:tcPr>
          <w:p w14:paraId="7F4CA7C6"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3ACD4407"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6FB78600" w14:textId="77777777" w:rsidR="00AD1976" w:rsidRPr="00BE5108" w:rsidRDefault="00AD1976" w:rsidP="00EC5235">
            <w:pPr>
              <w:pStyle w:val="TAL"/>
              <w:jc w:val="center"/>
              <w:rPr>
                <w:rFonts w:eastAsiaTheme="minorEastAsia"/>
              </w:rPr>
            </w:pPr>
            <w:r w:rsidRPr="00BE5108">
              <w:rPr>
                <w:rFonts w:eastAsiaTheme="minorEastAsia"/>
              </w:rPr>
              <w:t>20.9</w:t>
            </w:r>
          </w:p>
        </w:tc>
      </w:tr>
    </w:tbl>
    <w:p w14:paraId="08449BB6" w14:textId="77777777" w:rsidR="00AD1976" w:rsidRPr="00BE5108" w:rsidRDefault="00AD1976" w:rsidP="00AD1976">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1615" w:name="_Toc73962819"/>
      <w:bookmarkStart w:id="1616" w:name="_Toc75259996"/>
      <w:bookmarkStart w:id="1617" w:name="_Toc75275537"/>
      <w:bookmarkStart w:id="1618" w:name="_Toc75276048"/>
      <w:bookmarkStart w:id="1619" w:name="_Toc76541547"/>
      <w:bookmarkStart w:id="1620" w:name="_Toc82437316"/>
      <w:bookmarkStart w:id="1621" w:name="_Toc89944682"/>
      <w:bookmarkStart w:id="1622" w:name="_Toc98753700"/>
      <w:bookmarkStart w:id="1623" w:name="_Toc106179592"/>
      <w:bookmarkStart w:id="1624" w:name="_Toc106180103"/>
      <w:bookmarkStart w:id="1625" w:name="_Toc130395928"/>
      <w:bookmarkStart w:id="1626" w:name="_Toc137555202"/>
      <w:bookmarkStart w:id="1627" w:name="_Toc138856729"/>
      <w:bookmarkStart w:id="1628" w:name="_Toc138860588"/>
      <w:bookmarkStart w:id="1629" w:name="_Toc163217581"/>
      <w:bookmarkStart w:id="1630" w:name="_Toc187261353"/>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599C90BE" w14:textId="77777777" w:rsidR="00AD1976" w:rsidRPr="00BE5108" w:rsidRDefault="00AD1976" w:rsidP="00AD1976">
      <w:pPr>
        <w:pStyle w:val="Heading4"/>
        <w:rPr>
          <w:rFonts w:eastAsiaTheme="minorEastAsia"/>
          <w:lang w:eastAsia="zh-CN"/>
        </w:rPr>
      </w:pPr>
      <w:bookmarkStart w:id="1631" w:name="_Toc73962820"/>
      <w:bookmarkStart w:id="1632" w:name="_Toc75259997"/>
      <w:bookmarkStart w:id="1633" w:name="_Toc75275538"/>
      <w:bookmarkStart w:id="1634" w:name="_Toc75276049"/>
      <w:bookmarkStart w:id="1635" w:name="_Toc76541548"/>
      <w:bookmarkStart w:id="1636" w:name="_Toc82437317"/>
      <w:bookmarkStart w:id="1637" w:name="_Toc89944683"/>
      <w:bookmarkStart w:id="1638" w:name="_Toc98753701"/>
      <w:bookmarkStart w:id="1639" w:name="_Toc106179593"/>
      <w:bookmarkStart w:id="1640" w:name="_Toc106180104"/>
      <w:bookmarkStart w:id="1641" w:name="_Toc130395929"/>
      <w:bookmarkStart w:id="1642" w:name="_Toc137555203"/>
      <w:bookmarkStart w:id="1643" w:name="_Toc138856730"/>
      <w:bookmarkStart w:id="1644" w:name="_Toc138860589"/>
      <w:bookmarkStart w:id="1645" w:name="_Toc163217582"/>
      <w:bookmarkStart w:id="1646" w:name="_Toc187261354"/>
      <w:r w:rsidRPr="00BE5108">
        <w:rPr>
          <w:rFonts w:eastAsiaTheme="minorEastAsia"/>
        </w:rPr>
        <w:t>6.3.2.1</w:t>
      </w:r>
      <w:r w:rsidRPr="00BE5108">
        <w:rPr>
          <w:rFonts w:eastAsiaTheme="minorEastAsia"/>
        </w:rPr>
        <w:tab/>
        <w:t>Total power dynamic range</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6669B78A" w14:textId="77777777" w:rsidR="00AD1976" w:rsidRPr="00BE5108" w:rsidRDefault="00AD1976" w:rsidP="00AD1976">
      <w:pPr>
        <w:pStyle w:val="Heading5"/>
        <w:rPr>
          <w:rFonts w:eastAsiaTheme="minorEastAsia"/>
        </w:rPr>
      </w:pPr>
      <w:bookmarkStart w:id="1647" w:name="_Toc73962821"/>
      <w:bookmarkStart w:id="1648" w:name="_Toc75259998"/>
      <w:bookmarkStart w:id="1649" w:name="_Toc75275539"/>
      <w:bookmarkStart w:id="1650" w:name="_Toc75276050"/>
      <w:bookmarkStart w:id="1651" w:name="_Toc76541549"/>
      <w:bookmarkStart w:id="1652" w:name="_Toc82437318"/>
      <w:bookmarkStart w:id="1653" w:name="_Toc89944684"/>
      <w:bookmarkStart w:id="1654" w:name="_Toc98753702"/>
      <w:bookmarkStart w:id="1655" w:name="_Toc106179594"/>
      <w:bookmarkStart w:id="1656" w:name="_Toc106180105"/>
      <w:bookmarkStart w:id="1657" w:name="_Toc130395930"/>
      <w:bookmarkStart w:id="1658" w:name="_Toc137555204"/>
      <w:bookmarkStart w:id="1659" w:name="_Toc138856731"/>
      <w:bookmarkStart w:id="1660" w:name="_Toc138860590"/>
      <w:bookmarkStart w:id="1661" w:name="_Toc163217583"/>
      <w:bookmarkStart w:id="1662" w:name="_Toc187261355"/>
      <w:r w:rsidRPr="00BE5108">
        <w:rPr>
          <w:rFonts w:eastAsiaTheme="minorEastAsia"/>
        </w:rPr>
        <w:t>6.3.2.1.1</w:t>
      </w:r>
      <w:r w:rsidRPr="00BE5108">
        <w:rPr>
          <w:rFonts w:eastAsiaTheme="minorEastAsia"/>
        </w:rPr>
        <w:tab/>
        <w:t>Definition and applicability</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1663" w:name="_Toc73962822"/>
      <w:bookmarkStart w:id="1664" w:name="_Toc75259999"/>
      <w:bookmarkStart w:id="1665" w:name="_Toc75275540"/>
      <w:bookmarkStart w:id="1666" w:name="_Toc75276051"/>
      <w:bookmarkStart w:id="1667" w:name="_Toc76541550"/>
      <w:bookmarkStart w:id="1668" w:name="_Toc82437319"/>
      <w:bookmarkStart w:id="1669" w:name="_Toc89944685"/>
      <w:bookmarkStart w:id="1670" w:name="_Toc98753703"/>
      <w:bookmarkStart w:id="1671" w:name="_Toc106179595"/>
      <w:bookmarkStart w:id="1672" w:name="_Toc106180106"/>
      <w:bookmarkStart w:id="1673" w:name="_Toc130395931"/>
      <w:bookmarkStart w:id="1674" w:name="_Toc137555205"/>
      <w:bookmarkStart w:id="1675" w:name="_Toc138856732"/>
      <w:bookmarkStart w:id="1676" w:name="_Toc138860591"/>
      <w:bookmarkStart w:id="1677" w:name="_Toc163217584"/>
      <w:bookmarkStart w:id="1678" w:name="_Toc187261356"/>
      <w:r w:rsidRPr="00BE5108">
        <w:rPr>
          <w:rFonts w:eastAsiaTheme="minorEastAsia"/>
        </w:rPr>
        <w:t>6.3.2.1.2</w:t>
      </w:r>
      <w:r w:rsidRPr="00BE5108">
        <w:rPr>
          <w:rFonts w:eastAsiaTheme="minorEastAsia"/>
        </w:rPr>
        <w:tab/>
        <w:t>Minimum requirement</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1679" w:name="_Toc73962823"/>
      <w:bookmarkStart w:id="1680" w:name="_Toc75260000"/>
      <w:bookmarkStart w:id="1681" w:name="_Toc75275541"/>
      <w:bookmarkStart w:id="1682" w:name="_Toc75276052"/>
      <w:bookmarkStart w:id="1683" w:name="_Toc76541551"/>
      <w:bookmarkStart w:id="1684" w:name="_Toc82437320"/>
      <w:bookmarkStart w:id="1685" w:name="_Toc89944686"/>
      <w:bookmarkStart w:id="1686" w:name="_Toc98753704"/>
      <w:bookmarkStart w:id="1687" w:name="_Toc106179596"/>
      <w:bookmarkStart w:id="1688" w:name="_Toc106180107"/>
      <w:bookmarkStart w:id="1689" w:name="_Toc130395932"/>
      <w:bookmarkStart w:id="1690" w:name="_Toc137555206"/>
      <w:bookmarkStart w:id="1691" w:name="_Toc138856733"/>
      <w:bookmarkStart w:id="1692" w:name="_Toc138860592"/>
      <w:bookmarkStart w:id="1693" w:name="_Toc163217585"/>
      <w:bookmarkStart w:id="1694" w:name="_Toc187261357"/>
      <w:r w:rsidRPr="00BE5108">
        <w:rPr>
          <w:rFonts w:eastAsiaTheme="minorEastAsia"/>
        </w:rPr>
        <w:t>6.3.2.1.3</w:t>
      </w:r>
      <w:r w:rsidRPr="00BE5108">
        <w:rPr>
          <w:rFonts w:eastAsiaTheme="minorEastAsia"/>
        </w:rPr>
        <w:tab/>
        <w:t>Test purpose</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1695" w:name="_Toc73962824"/>
      <w:bookmarkStart w:id="1696" w:name="_Toc75260001"/>
      <w:bookmarkStart w:id="1697" w:name="_Toc75275542"/>
      <w:bookmarkStart w:id="1698" w:name="_Toc75276053"/>
      <w:bookmarkStart w:id="1699" w:name="_Toc76541552"/>
      <w:bookmarkStart w:id="1700" w:name="_Toc82437321"/>
      <w:bookmarkStart w:id="1701" w:name="_Toc89944687"/>
      <w:bookmarkStart w:id="1702" w:name="_Toc98753705"/>
      <w:bookmarkStart w:id="1703" w:name="_Toc106179597"/>
      <w:bookmarkStart w:id="1704" w:name="_Toc106180108"/>
      <w:bookmarkStart w:id="1705" w:name="_Toc130395933"/>
      <w:bookmarkStart w:id="1706" w:name="_Toc137555207"/>
      <w:bookmarkStart w:id="1707" w:name="_Toc138856734"/>
      <w:bookmarkStart w:id="1708" w:name="_Toc138860593"/>
      <w:bookmarkStart w:id="1709" w:name="_Toc163217586"/>
      <w:bookmarkStart w:id="1710" w:name="_Toc187261358"/>
      <w:r w:rsidRPr="00BE5108">
        <w:rPr>
          <w:rFonts w:eastAsiaTheme="minorEastAsia"/>
        </w:rPr>
        <w:t>6.3.2.1.4</w:t>
      </w:r>
      <w:r w:rsidRPr="00BE5108">
        <w:rPr>
          <w:rFonts w:eastAsiaTheme="minorEastAsia"/>
        </w:rPr>
        <w:tab/>
        <w:t>Method of test</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1AA2F871" w14:textId="77777777" w:rsidR="00AD1976" w:rsidRPr="00BE5108" w:rsidRDefault="00AD1976" w:rsidP="00AD1976">
      <w:pPr>
        <w:pStyle w:val="Heading6"/>
        <w:rPr>
          <w:rFonts w:eastAsiaTheme="minorEastAsia"/>
        </w:rPr>
      </w:pPr>
      <w:bookmarkStart w:id="1711" w:name="_Toc73962825"/>
      <w:bookmarkStart w:id="1712" w:name="_Toc75260002"/>
      <w:bookmarkStart w:id="1713" w:name="_Toc75275543"/>
      <w:bookmarkStart w:id="1714" w:name="_Toc75276054"/>
      <w:bookmarkStart w:id="1715" w:name="_Toc76541553"/>
      <w:bookmarkStart w:id="1716" w:name="_Toc82437322"/>
      <w:bookmarkStart w:id="1717" w:name="_Toc89944688"/>
      <w:bookmarkStart w:id="1718" w:name="_Toc98753706"/>
      <w:bookmarkStart w:id="1719" w:name="_Toc106179598"/>
      <w:bookmarkStart w:id="1720" w:name="_Toc106180109"/>
      <w:bookmarkStart w:id="1721" w:name="_Toc130395934"/>
      <w:bookmarkStart w:id="1722" w:name="_Toc137555208"/>
      <w:bookmarkStart w:id="1723" w:name="_Toc138856735"/>
      <w:bookmarkStart w:id="1724" w:name="_Toc138860594"/>
      <w:bookmarkStart w:id="1725" w:name="_Toc163217587"/>
      <w:bookmarkStart w:id="1726" w:name="_Toc187261359"/>
      <w:r w:rsidRPr="00BE5108">
        <w:rPr>
          <w:rFonts w:eastAsiaTheme="minorEastAsia"/>
        </w:rPr>
        <w:t>6.3.2.1.4.1</w:t>
      </w:r>
      <w:r w:rsidRPr="00BE5108">
        <w:rPr>
          <w:rFonts w:eastAsiaTheme="minorEastAsia"/>
        </w:rPr>
        <w:tab/>
        <w:t>Initial conditions</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1727" w:name="_Toc73962826"/>
      <w:bookmarkStart w:id="1728" w:name="_Toc75260003"/>
      <w:bookmarkStart w:id="1729" w:name="_Toc75275544"/>
      <w:bookmarkStart w:id="1730" w:name="_Toc75276055"/>
      <w:bookmarkStart w:id="1731" w:name="_Toc76541554"/>
      <w:bookmarkStart w:id="1732" w:name="_Toc82437323"/>
      <w:bookmarkStart w:id="1733" w:name="_Toc89944689"/>
      <w:bookmarkStart w:id="1734" w:name="_Toc98753707"/>
      <w:bookmarkStart w:id="1735" w:name="_Toc106179599"/>
      <w:bookmarkStart w:id="1736" w:name="_Toc106180110"/>
      <w:bookmarkStart w:id="1737" w:name="_Toc130395935"/>
      <w:bookmarkStart w:id="1738" w:name="_Toc137555209"/>
      <w:bookmarkStart w:id="1739" w:name="_Toc138856736"/>
      <w:bookmarkStart w:id="1740" w:name="_Toc138860595"/>
      <w:bookmarkStart w:id="1741" w:name="_Toc163217588"/>
      <w:bookmarkStart w:id="1742" w:name="_Toc187261360"/>
      <w:r w:rsidRPr="00BE5108">
        <w:rPr>
          <w:rFonts w:eastAsiaTheme="minorEastAsia"/>
        </w:rPr>
        <w:t>6.3.2.1.4.2</w:t>
      </w:r>
      <w:r w:rsidRPr="00BE5108">
        <w:rPr>
          <w:rFonts w:eastAsiaTheme="minorEastAsia"/>
        </w:rPr>
        <w:tab/>
        <w:t>Procedure</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lastRenderedPageBreak/>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1743" w:name="_Toc73962827"/>
      <w:bookmarkStart w:id="1744" w:name="_Toc75260004"/>
      <w:bookmarkStart w:id="1745" w:name="_Toc75275545"/>
      <w:bookmarkStart w:id="1746" w:name="_Toc75276056"/>
      <w:bookmarkStart w:id="1747" w:name="_Toc76541555"/>
      <w:bookmarkStart w:id="1748" w:name="_Toc82437324"/>
      <w:bookmarkStart w:id="1749" w:name="_Toc89944690"/>
      <w:bookmarkStart w:id="1750" w:name="_Toc98753708"/>
      <w:bookmarkStart w:id="1751" w:name="_Toc106179600"/>
      <w:bookmarkStart w:id="1752" w:name="_Toc106180111"/>
      <w:bookmarkStart w:id="1753" w:name="_Toc130395936"/>
      <w:bookmarkStart w:id="1754" w:name="_Toc137555210"/>
      <w:bookmarkStart w:id="1755" w:name="_Toc138856737"/>
      <w:bookmarkStart w:id="1756" w:name="_Toc138860596"/>
      <w:bookmarkStart w:id="1757" w:name="_Toc163217589"/>
      <w:bookmarkStart w:id="1758" w:name="_Toc187261361"/>
      <w:r w:rsidRPr="00BE5108">
        <w:rPr>
          <w:rFonts w:eastAsiaTheme="minorEastAsia"/>
        </w:rPr>
        <w:t>6.3.2.1.5</w:t>
      </w:r>
      <w:r w:rsidRPr="00BE5108">
        <w:rPr>
          <w:rFonts w:eastAsiaTheme="minorEastAsia"/>
        </w:rPr>
        <w:tab/>
        <w:t>Test requirements</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508993C2"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003333F9">
              <w:rPr>
                <w:rFonts w:eastAsiaTheme="minorEastAsia"/>
                <w:lang w:eastAsia="zh-CN"/>
              </w:rPr>
              <w:t>16.2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1759" w:name="_Toc73962828"/>
      <w:bookmarkStart w:id="1760" w:name="_Toc75260005"/>
      <w:bookmarkStart w:id="1761" w:name="_Toc75275546"/>
      <w:bookmarkStart w:id="1762" w:name="_Toc75276057"/>
      <w:bookmarkStart w:id="1763" w:name="_Toc76541556"/>
      <w:bookmarkStart w:id="1764" w:name="_Toc82437325"/>
      <w:bookmarkStart w:id="1765" w:name="_Toc89944691"/>
      <w:bookmarkStart w:id="1766" w:name="_Toc98753709"/>
      <w:bookmarkStart w:id="1767" w:name="_Toc106179601"/>
      <w:bookmarkStart w:id="1768" w:name="_Toc106180112"/>
      <w:bookmarkStart w:id="1769" w:name="_Toc130395937"/>
      <w:bookmarkStart w:id="1770" w:name="_Toc137555211"/>
      <w:bookmarkStart w:id="1771" w:name="_Toc138856738"/>
      <w:bookmarkStart w:id="1772" w:name="_Toc138860597"/>
      <w:bookmarkStart w:id="1773" w:name="_Toc163217590"/>
      <w:bookmarkStart w:id="1774" w:name="_Toc187261362"/>
      <w:r w:rsidRPr="00BE5108">
        <w:rPr>
          <w:rFonts w:eastAsia="MS Mincho"/>
        </w:rPr>
        <w:t>6.3.2.2</w:t>
      </w:r>
      <w:r w:rsidRPr="00BE5108">
        <w:rPr>
          <w:rFonts w:eastAsia="MS Mincho"/>
        </w:rPr>
        <w:tab/>
        <w:t>Relative power tolerance for local area IAB-MT</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1775" w:name="_Toc75260006"/>
      <w:bookmarkStart w:id="1776" w:name="_Toc75275547"/>
      <w:bookmarkStart w:id="1777" w:name="_Toc75276058"/>
      <w:bookmarkStart w:id="1778" w:name="_Toc76541557"/>
      <w:bookmarkStart w:id="1779" w:name="_Toc82437326"/>
      <w:bookmarkStart w:id="1780" w:name="_Toc89944692"/>
      <w:bookmarkStart w:id="1781" w:name="_Toc73962829"/>
      <w:bookmarkStart w:id="1782" w:name="_Toc98753710"/>
      <w:bookmarkStart w:id="1783" w:name="_Toc106179602"/>
      <w:bookmarkStart w:id="1784" w:name="_Toc106180113"/>
      <w:bookmarkStart w:id="1785" w:name="_Toc130395938"/>
      <w:bookmarkStart w:id="1786" w:name="_Toc137555212"/>
      <w:bookmarkStart w:id="1787" w:name="_Toc138856739"/>
      <w:bookmarkStart w:id="1788" w:name="_Toc138860598"/>
      <w:bookmarkStart w:id="1789" w:name="_Toc163217591"/>
      <w:bookmarkStart w:id="1790" w:name="_Toc187261363"/>
      <w:r w:rsidRPr="00BE5108">
        <w:rPr>
          <w:rFonts w:eastAsiaTheme="minorEastAsia"/>
        </w:rPr>
        <w:t>6.3.2.2.1</w:t>
      </w:r>
      <w:r w:rsidRPr="00BE5108">
        <w:rPr>
          <w:rFonts w:eastAsiaTheme="minorEastAsia"/>
        </w:rPr>
        <w:tab/>
        <w:t>Definition and applicability</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1791" w:name="_Toc73962830"/>
      <w:bookmarkStart w:id="1792" w:name="_Toc75260007"/>
      <w:bookmarkStart w:id="1793" w:name="_Toc75275548"/>
      <w:bookmarkStart w:id="1794" w:name="_Toc75276059"/>
      <w:bookmarkStart w:id="1795" w:name="_Toc76541558"/>
      <w:bookmarkStart w:id="1796" w:name="_Toc82437327"/>
      <w:bookmarkStart w:id="1797" w:name="_Toc89944693"/>
      <w:bookmarkStart w:id="1798" w:name="_Toc98753711"/>
      <w:bookmarkStart w:id="1799" w:name="_Toc106179603"/>
      <w:bookmarkStart w:id="1800" w:name="_Toc106180114"/>
      <w:bookmarkStart w:id="1801" w:name="_Toc130395939"/>
      <w:bookmarkStart w:id="1802" w:name="_Toc137555213"/>
      <w:bookmarkStart w:id="1803" w:name="_Toc138856740"/>
      <w:bookmarkStart w:id="1804" w:name="_Toc138860599"/>
      <w:bookmarkStart w:id="1805" w:name="_Toc163217592"/>
      <w:bookmarkStart w:id="1806" w:name="_Toc187261364"/>
      <w:r w:rsidRPr="00BE5108">
        <w:rPr>
          <w:rFonts w:eastAsiaTheme="minorEastAsia"/>
        </w:rPr>
        <w:t>6.3.2.2.2</w:t>
      </w:r>
      <w:r w:rsidRPr="00BE5108">
        <w:rPr>
          <w:rFonts w:eastAsiaTheme="minorEastAsia"/>
        </w:rPr>
        <w:tab/>
        <w:t>Minimum requirement</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1807" w:name="_Toc73962831"/>
      <w:bookmarkStart w:id="1808" w:name="_Toc75260008"/>
      <w:bookmarkStart w:id="1809" w:name="_Toc75275549"/>
      <w:bookmarkStart w:id="1810" w:name="_Toc75276060"/>
      <w:bookmarkStart w:id="1811" w:name="_Toc76541559"/>
      <w:bookmarkStart w:id="1812" w:name="_Toc82437328"/>
      <w:bookmarkStart w:id="1813" w:name="_Toc89944694"/>
      <w:bookmarkStart w:id="1814" w:name="_Toc98753712"/>
      <w:bookmarkStart w:id="1815" w:name="_Toc106179604"/>
      <w:bookmarkStart w:id="1816" w:name="_Toc106180115"/>
      <w:bookmarkStart w:id="1817" w:name="_Toc130395940"/>
      <w:bookmarkStart w:id="1818" w:name="_Toc137555214"/>
      <w:bookmarkStart w:id="1819" w:name="_Toc138856741"/>
      <w:bookmarkStart w:id="1820" w:name="_Toc138860600"/>
      <w:bookmarkStart w:id="1821" w:name="_Toc163217593"/>
      <w:bookmarkStart w:id="1822" w:name="_Toc187261365"/>
      <w:r w:rsidRPr="00BE5108">
        <w:rPr>
          <w:rFonts w:eastAsiaTheme="minorEastAsia"/>
        </w:rPr>
        <w:t>6.3.2.2.3</w:t>
      </w:r>
      <w:r w:rsidRPr="00BE5108">
        <w:rPr>
          <w:rFonts w:eastAsiaTheme="minorEastAsia"/>
        </w:rPr>
        <w:tab/>
        <w:t>Test purpose</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1823" w:name="_Toc73962832"/>
      <w:bookmarkStart w:id="1824" w:name="_Toc75260009"/>
      <w:bookmarkStart w:id="1825" w:name="_Toc75275550"/>
      <w:bookmarkStart w:id="1826" w:name="_Toc75276061"/>
      <w:bookmarkStart w:id="1827" w:name="_Toc76541560"/>
      <w:bookmarkStart w:id="1828" w:name="_Toc82437329"/>
      <w:bookmarkStart w:id="1829" w:name="_Toc89944695"/>
      <w:bookmarkStart w:id="1830" w:name="_Toc98753713"/>
      <w:bookmarkStart w:id="1831" w:name="_Toc106179605"/>
      <w:bookmarkStart w:id="1832" w:name="_Toc106180116"/>
      <w:bookmarkStart w:id="1833" w:name="_Toc130395941"/>
      <w:bookmarkStart w:id="1834" w:name="_Toc137555215"/>
      <w:bookmarkStart w:id="1835" w:name="_Toc138856742"/>
      <w:bookmarkStart w:id="1836" w:name="_Toc138860601"/>
      <w:bookmarkStart w:id="1837" w:name="_Toc163217594"/>
      <w:bookmarkStart w:id="1838" w:name="_Toc187261366"/>
      <w:r w:rsidRPr="00BE5108">
        <w:rPr>
          <w:rFonts w:eastAsia="MS Mincho"/>
        </w:rPr>
        <w:t>6.3.2.3</w:t>
      </w:r>
      <w:r w:rsidRPr="00BE5108">
        <w:rPr>
          <w:rFonts w:eastAsia="MS Mincho"/>
        </w:rPr>
        <w:tab/>
        <w:t>Aggregate power tolerance for local area IAB-MT</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p>
    <w:p w14:paraId="353D573F" w14:textId="77777777" w:rsidR="00AD1976" w:rsidRPr="00BE5108" w:rsidRDefault="00AD1976" w:rsidP="00AD1976">
      <w:pPr>
        <w:pStyle w:val="Heading5"/>
        <w:rPr>
          <w:rFonts w:eastAsiaTheme="minorEastAsia"/>
        </w:rPr>
      </w:pPr>
      <w:bookmarkStart w:id="1839" w:name="_Toc73962833"/>
      <w:bookmarkStart w:id="1840" w:name="_Toc75260010"/>
      <w:bookmarkStart w:id="1841" w:name="_Toc75275551"/>
      <w:bookmarkStart w:id="1842" w:name="_Toc75276062"/>
      <w:bookmarkStart w:id="1843" w:name="_Toc76541561"/>
      <w:bookmarkStart w:id="1844" w:name="_Toc82437330"/>
      <w:bookmarkStart w:id="1845" w:name="_Toc89944696"/>
      <w:bookmarkStart w:id="1846" w:name="_Toc98753714"/>
      <w:bookmarkStart w:id="1847" w:name="_Toc106179606"/>
      <w:bookmarkStart w:id="1848" w:name="_Toc106180117"/>
      <w:bookmarkStart w:id="1849" w:name="_Toc130395942"/>
      <w:bookmarkStart w:id="1850" w:name="_Toc137555216"/>
      <w:bookmarkStart w:id="1851" w:name="_Toc138856743"/>
      <w:bookmarkStart w:id="1852" w:name="_Toc138860602"/>
      <w:bookmarkStart w:id="1853" w:name="_Toc163217595"/>
      <w:bookmarkStart w:id="1854" w:name="_Toc187261367"/>
      <w:r w:rsidRPr="00BE5108">
        <w:rPr>
          <w:rFonts w:eastAsiaTheme="minorEastAsia"/>
        </w:rPr>
        <w:t>6.3.2.3.1</w:t>
      </w:r>
      <w:r w:rsidRPr="00BE5108">
        <w:rPr>
          <w:rFonts w:eastAsiaTheme="minorEastAsia"/>
        </w:rPr>
        <w:tab/>
        <w:t>Definition and applicability</w:t>
      </w:r>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1855" w:name="_Toc73962834"/>
      <w:bookmarkStart w:id="1856" w:name="_Toc75260011"/>
      <w:bookmarkStart w:id="1857" w:name="_Toc75275552"/>
      <w:bookmarkStart w:id="1858" w:name="_Toc75276063"/>
      <w:bookmarkStart w:id="1859" w:name="_Toc76541562"/>
      <w:bookmarkStart w:id="1860" w:name="_Toc82437331"/>
      <w:bookmarkStart w:id="1861" w:name="_Toc89944697"/>
      <w:bookmarkStart w:id="1862" w:name="_Toc98753715"/>
      <w:bookmarkStart w:id="1863" w:name="_Toc106179607"/>
      <w:bookmarkStart w:id="1864" w:name="_Toc106180118"/>
      <w:bookmarkStart w:id="1865" w:name="_Toc130395943"/>
      <w:bookmarkStart w:id="1866" w:name="_Toc137555217"/>
      <w:bookmarkStart w:id="1867" w:name="_Toc138856744"/>
      <w:bookmarkStart w:id="1868" w:name="_Toc138860603"/>
      <w:bookmarkStart w:id="1869" w:name="_Toc163217596"/>
      <w:bookmarkStart w:id="1870" w:name="_Toc187261368"/>
      <w:r w:rsidRPr="00BE5108">
        <w:rPr>
          <w:rFonts w:eastAsiaTheme="minorEastAsia"/>
        </w:rPr>
        <w:lastRenderedPageBreak/>
        <w:t>6.3.2.3.2</w:t>
      </w:r>
      <w:r w:rsidRPr="00BE5108">
        <w:rPr>
          <w:rFonts w:eastAsiaTheme="minorEastAsia"/>
        </w:rPr>
        <w:tab/>
        <w:t>Minimum requirement</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1871" w:name="_Toc73962835"/>
      <w:bookmarkStart w:id="1872" w:name="_Toc75260012"/>
      <w:bookmarkStart w:id="1873" w:name="_Toc75275553"/>
      <w:bookmarkStart w:id="1874" w:name="_Toc75276064"/>
      <w:bookmarkStart w:id="1875" w:name="_Toc76541563"/>
      <w:bookmarkStart w:id="1876" w:name="_Toc82437332"/>
      <w:bookmarkStart w:id="1877" w:name="_Toc89944698"/>
      <w:bookmarkStart w:id="1878" w:name="_Toc98753716"/>
      <w:bookmarkStart w:id="1879" w:name="_Toc106179608"/>
      <w:bookmarkStart w:id="1880" w:name="_Toc106180119"/>
      <w:bookmarkStart w:id="1881" w:name="_Toc130395944"/>
      <w:bookmarkStart w:id="1882" w:name="_Toc137555218"/>
      <w:bookmarkStart w:id="1883" w:name="_Toc138856745"/>
      <w:bookmarkStart w:id="1884" w:name="_Toc138860604"/>
      <w:bookmarkStart w:id="1885" w:name="_Toc163217597"/>
      <w:bookmarkStart w:id="1886" w:name="_Toc187261369"/>
      <w:r w:rsidRPr="00BE5108">
        <w:rPr>
          <w:rFonts w:eastAsiaTheme="minorEastAsia"/>
        </w:rPr>
        <w:t>6.3.2.3.3</w:t>
      </w:r>
      <w:r w:rsidRPr="00BE5108">
        <w:rPr>
          <w:rFonts w:eastAsiaTheme="minorEastAsia"/>
        </w:rPr>
        <w:tab/>
        <w:t>Test purpose</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1887" w:name="_Toc73962836"/>
      <w:bookmarkStart w:id="1888" w:name="_Toc75260013"/>
      <w:bookmarkStart w:id="1889" w:name="_Toc75275554"/>
      <w:bookmarkStart w:id="1890" w:name="_Toc75276065"/>
      <w:bookmarkStart w:id="1891" w:name="_Toc76541564"/>
      <w:bookmarkStart w:id="1892" w:name="_Toc82437333"/>
      <w:bookmarkStart w:id="1893" w:name="_Toc89944699"/>
      <w:bookmarkStart w:id="1894" w:name="_Toc98753717"/>
      <w:bookmarkStart w:id="1895" w:name="_Toc106179609"/>
      <w:bookmarkStart w:id="1896" w:name="_Toc106180120"/>
      <w:bookmarkStart w:id="1897" w:name="_Toc130395945"/>
      <w:bookmarkStart w:id="1898" w:name="_Toc137555219"/>
      <w:bookmarkStart w:id="1899" w:name="_Toc138856746"/>
      <w:bookmarkStart w:id="1900" w:name="_Toc138860605"/>
      <w:bookmarkStart w:id="1901" w:name="_Toc163217598"/>
      <w:bookmarkStart w:id="1902" w:name="_Toc187261370"/>
      <w:r w:rsidRPr="00BE5108">
        <w:rPr>
          <w:rFonts w:eastAsiaTheme="minorEastAsia"/>
        </w:rPr>
        <w:t>6.4</w:t>
      </w:r>
      <w:r w:rsidRPr="00BE5108">
        <w:rPr>
          <w:rFonts w:eastAsiaTheme="minorEastAsia"/>
        </w:rPr>
        <w:tab/>
        <w:t>Transmit ON/OFF power</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6380D8BB" w14:textId="77777777" w:rsidR="008D3EE5" w:rsidRPr="00BE5108" w:rsidRDefault="008D3EE5" w:rsidP="00EF3135">
      <w:pPr>
        <w:pStyle w:val="Heading3"/>
        <w:rPr>
          <w:rFonts w:eastAsiaTheme="minorEastAsia"/>
        </w:rPr>
      </w:pPr>
      <w:bookmarkStart w:id="1903" w:name="_Toc73962837"/>
      <w:bookmarkStart w:id="1904" w:name="_Toc75260014"/>
      <w:bookmarkStart w:id="1905" w:name="_Toc75275555"/>
      <w:bookmarkStart w:id="1906" w:name="_Toc75276066"/>
      <w:bookmarkStart w:id="1907" w:name="_Toc76541565"/>
      <w:bookmarkStart w:id="1908" w:name="_Toc82437334"/>
      <w:bookmarkStart w:id="1909" w:name="_Toc89944700"/>
      <w:bookmarkStart w:id="1910" w:name="_Toc98753718"/>
      <w:bookmarkStart w:id="1911" w:name="_Toc106179610"/>
      <w:bookmarkStart w:id="1912" w:name="_Toc106180121"/>
      <w:bookmarkStart w:id="1913" w:name="_Toc130395946"/>
      <w:bookmarkStart w:id="1914" w:name="_Toc137555220"/>
      <w:bookmarkStart w:id="1915" w:name="_Toc138856747"/>
      <w:bookmarkStart w:id="1916" w:name="_Toc138860606"/>
      <w:bookmarkStart w:id="1917" w:name="_Toc163217599"/>
      <w:bookmarkStart w:id="1918" w:name="_Toc187261371"/>
      <w:r w:rsidRPr="00BE5108">
        <w:rPr>
          <w:rFonts w:eastAsiaTheme="minorEastAsia"/>
        </w:rPr>
        <w:t>6.4.1</w:t>
      </w:r>
      <w:r w:rsidRPr="00BE5108">
        <w:rPr>
          <w:rFonts w:eastAsiaTheme="minorEastAsia"/>
        </w:rPr>
        <w:tab/>
        <w:t>Transmitter OFF power</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610778F7" w14:textId="77777777" w:rsidR="008D3EE5" w:rsidRPr="00BE5108" w:rsidRDefault="008D3EE5" w:rsidP="00EF3135">
      <w:pPr>
        <w:pStyle w:val="Heading4"/>
        <w:rPr>
          <w:rFonts w:eastAsiaTheme="minorEastAsia"/>
        </w:rPr>
      </w:pPr>
      <w:bookmarkStart w:id="1919" w:name="_Toc73962838"/>
      <w:bookmarkStart w:id="1920" w:name="_Toc75260015"/>
      <w:bookmarkStart w:id="1921" w:name="_Toc75275556"/>
      <w:bookmarkStart w:id="1922" w:name="_Toc75276067"/>
      <w:bookmarkStart w:id="1923" w:name="_Toc76541566"/>
      <w:bookmarkStart w:id="1924" w:name="_Toc82437335"/>
      <w:bookmarkStart w:id="1925" w:name="_Toc89944701"/>
      <w:bookmarkStart w:id="1926" w:name="_Toc98753719"/>
      <w:bookmarkStart w:id="1927" w:name="_Toc106179611"/>
      <w:bookmarkStart w:id="1928" w:name="_Toc106180122"/>
      <w:bookmarkStart w:id="1929" w:name="_Toc130395947"/>
      <w:bookmarkStart w:id="1930" w:name="_Toc137555221"/>
      <w:bookmarkStart w:id="1931" w:name="_Toc138856748"/>
      <w:bookmarkStart w:id="1932" w:name="_Toc138860607"/>
      <w:bookmarkStart w:id="1933" w:name="_Toc163217600"/>
      <w:bookmarkStart w:id="1934" w:name="_Toc187261372"/>
      <w:r w:rsidRPr="00BE5108">
        <w:rPr>
          <w:rFonts w:eastAsiaTheme="minorEastAsia"/>
        </w:rPr>
        <w:t>6.4.1.1</w:t>
      </w:r>
      <w:r w:rsidRPr="00BE5108">
        <w:rPr>
          <w:rFonts w:eastAsiaTheme="minorEastAsia"/>
        </w:rPr>
        <w:tab/>
        <w:t>Definition and applicability</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1935" w:name="_Toc73962839"/>
      <w:bookmarkStart w:id="1936" w:name="_Toc75260016"/>
      <w:bookmarkStart w:id="1937" w:name="_Toc75275557"/>
      <w:bookmarkStart w:id="1938" w:name="_Toc75276068"/>
      <w:bookmarkStart w:id="1939" w:name="_Toc76541567"/>
      <w:bookmarkStart w:id="1940" w:name="_Toc82437336"/>
      <w:bookmarkStart w:id="1941" w:name="_Toc89944702"/>
      <w:bookmarkStart w:id="1942" w:name="_Toc98753720"/>
      <w:bookmarkStart w:id="1943" w:name="_Toc106179612"/>
      <w:bookmarkStart w:id="1944" w:name="_Toc106180123"/>
      <w:bookmarkStart w:id="1945" w:name="_Toc130395948"/>
      <w:bookmarkStart w:id="1946" w:name="_Toc137555222"/>
      <w:bookmarkStart w:id="1947" w:name="_Toc138856749"/>
      <w:bookmarkStart w:id="1948" w:name="_Toc138860608"/>
      <w:bookmarkStart w:id="1949" w:name="_Toc163217601"/>
      <w:bookmarkStart w:id="1950" w:name="_Toc187261373"/>
      <w:r w:rsidRPr="00BE5108">
        <w:rPr>
          <w:rFonts w:eastAsiaTheme="minorEastAsia"/>
        </w:rPr>
        <w:t>6.4.1.2</w:t>
      </w:r>
      <w:r w:rsidRPr="00BE5108">
        <w:rPr>
          <w:rFonts w:eastAsiaTheme="minorEastAsia"/>
        </w:rPr>
        <w:tab/>
        <w:t>Minimum requirement</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1951" w:name="_Toc73962840"/>
      <w:bookmarkStart w:id="1952" w:name="_Toc75260017"/>
      <w:bookmarkStart w:id="1953" w:name="_Toc75275558"/>
      <w:bookmarkStart w:id="1954" w:name="_Toc75276069"/>
      <w:bookmarkStart w:id="1955" w:name="_Toc76541568"/>
      <w:bookmarkStart w:id="1956" w:name="_Toc82437337"/>
      <w:bookmarkStart w:id="1957" w:name="_Toc89944703"/>
      <w:bookmarkStart w:id="1958" w:name="_Toc98753721"/>
      <w:bookmarkStart w:id="1959" w:name="_Toc106179613"/>
      <w:bookmarkStart w:id="1960" w:name="_Toc106180124"/>
      <w:bookmarkStart w:id="1961" w:name="_Toc130395949"/>
      <w:bookmarkStart w:id="1962" w:name="_Toc137555223"/>
      <w:bookmarkStart w:id="1963" w:name="_Toc138856750"/>
      <w:bookmarkStart w:id="1964" w:name="_Toc138860609"/>
      <w:bookmarkStart w:id="1965" w:name="_Toc163217602"/>
      <w:bookmarkStart w:id="1966" w:name="_Toc187261374"/>
      <w:r w:rsidRPr="00BE5108">
        <w:rPr>
          <w:rFonts w:eastAsiaTheme="minorEastAsia"/>
        </w:rPr>
        <w:t>6.4.1.3</w:t>
      </w:r>
      <w:r w:rsidRPr="00BE5108">
        <w:rPr>
          <w:rFonts w:eastAsiaTheme="minorEastAsia"/>
        </w:rPr>
        <w:tab/>
        <w:t>Test purpose</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1967" w:name="_Toc73962841"/>
      <w:bookmarkStart w:id="1968" w:name="_Toc75260018"/>
      <w:bookmarkStart w:id="1969" w:name="_Toc75275559"/>
      <w:bookmarkStart w:id="1970" w:name="_Toc75276070"/>
      <w:bookmarkStart w:id="1971" w:name="_Toc76541569"/>
      <w:bookmarkStart w:id="1972" w:name="_Toc82437338"/>
      <w:bookmarkStart w:id="1973" w:name="_Toc89944704"/>
      <w:bookmarkStart w:id="1974" w:name="_Toc98753722"/>
      <w:bookmarkStart w:id="1975" w:name="_Toc106179614"/>
      <w:bookmarkStart w:id="1976" w:name="_Toc106180125"/>
      <w:bookmarkStart w:id="1977" w:name="_Toc130395950"/>
      <w:bookmarkStart w:id="1978" w:name="_Toc137555224"/>
      <w:bookmarkStart w:id="1979" w:name="_Toc138856751"/>
      <w:bookmarkStart w:id="1980" w:name="_Toc138860610"/>
      <w:bookmarkStart w:id="1981" w:name="_Toc163217603"/>
      <w:bookmarkStart w:id="1982" w:name="_Toc187261375"/>
      <w:r w:rsidRPr="00BE5108">
        <w:rPr>
          <w:rFonts w:eastAsiaTheme="minorEastAsia"/>
        </w:rPr>
        <w:t>6.4.1.4</w:t>
      </w:r>
      <w:r w:rsidRPr="00BE5108">
        <w:rPr>
          <w:rFonts w:eastAsiaTheme="minorEastAsia"/>
        </w:rPr>
        <w:tab/>
        <w:t>Method of test</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1983" w:name="_Toc73962842"/>
      <w:bookmarkStart w:id="1984" w:name="_Toc75260019"/>
      <w:bookmarkStart w:id="1985" w:name="_Toc75275560"/>
      <w:bookmarkStart w:id="1986" w:name="_Toc75276071"/>
      <w:bookmarkStart w:id="1987" w:name="_Toc76541570"/>
      <w:bookmarkStart w:id="1988" w:name="_Toc82437339"/>
      <w:bookmarkStart w:id="1989" w:name="_Toc89944705"/>
      <w:bookmarkStart w:id="1990" w:name="_Toc98753723"/>
      <w:bookmarkStart w:id="1991" w:name="_Toc106179615"/>
      <w:bookmarkStart w:id="1992" w:name="_Toc106180126"/>
      <w:bookmarkStart w:id="1993" w:name="_Toc130395951"/>
      <w:bookmarkStart w:id="1994" w:name="_Toc137555225"/>
      <w:bookmarkStart w:id="1995" w:name="_Toc138856752"/>
      <w:bookmarkStart w:id="1996" w:name="_Toc138860611"/>
      <w:bookmarkStart w:id="1997" w:name="_Toc163217604"/>
      <w:bookmarkStart w:id="1998" w:name="_Toc187261376"/>
      <w:r w:rsidRPr="00BE5108">
        <w:rPr>
          <w:rFonts w:eastAsiaTheme="minorEastAsia"/>
        </w:rPr>
        <w:t>6.4.1.5</w:t>
      </w:r>
      <w:r w:rsidRPr="00BE5108">
        <w:rPr>
          <w:rFonts w:eastAsiaTheme="minorEastAsia"/>
        </w:rPr>
        <w:tab/>
        <w:t>Test requirements</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1999" w:name="_Toc73962843"/>
      <w:bookmarkStart w:id="2000" w:name="_Toc75260020"/>
      <w:bookmarkStart w:id="2001" w:name="_Toc75275561"/>
      <w:bookmarkStart w:id="2002" w:name="_Toc75276072"/>
      <w:bookmarkStart w:id="2003" w:name="_Toc76541571"/>
      <w:bookmarkStart w:id="2004" w:name="_Toc82437340"/>
      <w:bookmarkStart w:id="2005" w:name="_Toc89944706"/>
      <w:bookmarkStart w:id="2006" w:name="_Toc98753724"/>
      <w:bookmarkStart w:id="2007" w:name="_Toc106179616"/>
      <w:bookmarkStart w:id="2008" w:name="_Toc106180127"/>
      <w:bookmarkStart w:id="2009" w:name="_Toc130395952"/>
      <w:bookmarkStart w:id="2010" w:name="_Toc137555226"/>
      <w:bookmarkStart w:id="2011" w:name="_Toc138856753"/>
      <w:bookmarkStart w:id="2012" w:name="_Toc138860612"/>
      <w:bookmarkStart w:id="2013" w:name="_Toc163217605"/>
      <w:bookmarkStart w:id="2014" w:name="_Toc187261377"/>
      <w:r w:rsidRPr="00BE5108">
        <w:rPr>
          <w:rFonts w:eastAsiaTheme="minorEastAsia"/>
        </w:rPr>
        <w:t>6.4.2</w:t>
      </w:r>
      <w:r w:rsidRPr="00BE5108">
        <w:rPr>
          <w:rFonts w:eastAsiaTheme="minorEastAsia"/>
        </w:rPr>
        <w:tab/>
        <w:t>Transmitter transient period</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49C3DFF5" w14:textId="77777777" w:rsidR="008D3EE5" w:rsidRPr="00BE5108" w:rsidRDefault="008D3EE5" w:rsidP="00EF3135">
      <w:pPr>
        <w:pStyle w:val="Heading4"/>
        <w:rPr>
          <w:rFonts w:eastAsiaTheme="minorEastAsia"/>
        </w:rPr>
      </w:pPr>
      <w:bookmarkStart w:id="2015" w:name="_Toc73962844"/>
      <w:bookmarkStart w:id="2016" w:name="_Toc75260021"/>
      <w:bookmarkStart w:id="2017" w:name="_Toc75275562"/>
      <w:bookmarkStart w:id="2018" w:name="_Toc75276073"/>
      <w:bookmarkStart w:id="2019" w:name="_Toc76541572"/>
      <w:bookmarkStart w:id="2020" w:name="_Toc82437341"/>
      <w:bookmarkStart w:id="2021" w:name="_Toc89944707"/>
      <w:bookmarkStart w:id="2022" w:name="_Toc98753725"/>
      <w:bookmarkStart w:id="2023" w:name="_Toc106179617"/>
      <w:bookmarkStart w:id="2024" w:name="_Toc106180128"/>
      <w:bookmarkStart w:id="2025" w:name="_Toc130395953"/>
      <w:bookmarkStart w:id="2026" w:name="_Toc137555227"/>
      <w:bookmarkStart w:id="2027" w:name="_Toc138856754"/>
      <w:bookmarkStart w:id="2028" w:name="_Toc138860613"/>
      <w:bookmarkStart w:id="2029" w:name="_Toc163217606"/>
      <w:bookmarkStart w:id="2030" w:name="_Toc187261378"/>
      <w:r w:rsidRPr="00BE5108">
        <w:rPr>
          <w:rFonts w:eastAsiaTheme="minorEastAsia"/>
        </w:rPr>
        <w:t>6.4.2.1</w:t>
      </w:r>
      <w:r w:rsidRPr="00BE5108">
        <w:rPr>
          <w:rFonts w:eastAsiaTheme="minorEastAsia"/>
        </w:rPr>
        <w:tab/>
        <w:t>Definition and applicability</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lastRenderedPageBreak/>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2031" w:name="_Toc73962845"/>
      <w:bookmarkStart w:id="2032" w:name="_Toc75260022"/>
      <w:bookmarkStart w:id="2033" w:name="_Toc75275563"/>
      <w:bookmarkStart w:id="2034" w:name="_Toc75276074"/>
      <w:bookmarkStart w:id="2035" w:name="_Toc76541573"/>
      <w:bookmarkStart w:id="2036" w:name="_Toc82437342"/>
      <w:bookmarkStart w:id="2037" w:name="_Toc89944708"/>
      <w:bookmarkStart w:id="2038" w:name="_Toc98753726"/>
      <w:bookmarkStart w:id="2039" w:name="_Toc106179618"/>
      <w:bookmarkStart w:id="2040" w:name="_Toc106180129"/>
      <w:bookmarkStart w:id="2041" w:name="_Toc130395954"/>
      <w:bookmarkStart w:id="2042" w:name="_Toc137555228"/>
      <w:bookmarkStart w:id="2043" w:name="_Toc138856755"/>
      <w:bookmarkStart w:id="2044" w:name="_Toc138860614"/>
      <w:bookmarkStart w:id="2045" w:name="_Toc163217607"/>
      <w:bookmarkStart w:id="2046" w:name="_Toc187261379"/>
      <w:r w:rsidRPr="00BE5108">
        <w:rPr>
          <w:rFonts w:eastAsiaTheme="minorEastAsia"/>
        </w:rPr>
        <w:t>6.4.2.2</w:t>
      </w:r>
      <w:r w:rsidRPr="00BE5108">
        <w:rPr>
          <w:rFonts w:eastAsiaTheme="minorEastAsia"/>
        </w:rPr>
        <w:tab/>
        <w:t>Minimum requirement</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2047" w:name="_Toc73962846"/>
      <w:bookmarkStart w:id="2048" w:name="_Toc75260023"/>
      <w:bookmarkStart w:id="2049" w:name="_Toc75275564"/>
      <w:bookmarkStart w:id="2050" w:name="_Toc75276075"/>
      <w:bookmarkStart w:id="2051" w:name="_Toc76541574"/>
      <w:bookmarkStart w:id="2052" w:name="_Toc82437343"/>
      <w:bookmarkStart w:id="2053" w:name="_Toc89944709"/>
      <w:bookmarkStart w:id="2054" w:name="_Toc98753727"/>
      <w:bookmarkStart w:id="2055" w:name="_Toc106179619"/>
      <w:bookmarkStart w:id="2056" w:name="_Toc106180130"/>
      <w:bookmarkStart w:id="2057" w:name="_Toc130395955"/>
      <w:bookmarkStart w:id="2058" w:name="_Toc137555229"/>
      <w:bookmarkStart w:id="2059" w:name="_Toc138856756"/>
      <w:bookmarkStart w:id="2060" w:name="_Toc138860615"/>
      <w:bookmarkStart w:id="2061" w:name="_Toc163217608"/>
      <w:bookmarkStart w:id="2062" w:name="_Toc187261380"/>
      <w:r w:rsidRPr="00BE5108">
        <w:rPr>
          <w:rFonts w:eastAsiaTheme="minorEastAsia"/>
        </w:rPr>
        <w:t>6.4.2.3</w:t>
      </w:r>
      <w:r w:rsidRPr="00BE5108">
        <w:rPr>
          <w:rFonts w:eastAsiaTheme="minorEastAsia"/>
        </w:rPr>
        <w:tab/>
        <w:t>Test purpose</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2063" w:name="_Toc73962847"/>
      <w:bookmarkStart w:id="2064" w:name="_Toc75260024"/>
      <w:bookmarkStart w:id="2065" w:name="_Toc75275565"/>
      <w:bookmarkStart w:id="2066" w:name="_Toc75276076"/>
      <w:bookmarkStart w:id="2067" w:name="_Toc76541575"/>
      <w:bookmarkStart w:id="2068" w:name="_Toc82437344"/>
      <w:bookmarkStart w:id="2069" w:name="_Toc89944710"/>
      <w:bookmarkStart w:id="2070" w:name="_Toc98753728"/>
      <w:bookmarkStart w:id="2071" w:name="_Toc106179620"/>
      <w:bookmarkStart w:id="2072" w:name="_Toc106180131"/>
      <w:bookmarkStart w:id="2073" w:name="_Toc130395956"/>
      <w:bookmarkStart w:id="2074" w:name="_Toc137555230"/>
      <w:bookmarkStart w:id="2075" w:name="_Toc138856757"/>
      <w:bookmarkStart w:id="2076" w:name="_Toc138860616"/>
      <w:bookmarkStart w:id="2077" w:name="_Toc163217609"/>
      <w:bookmarkStart w:id="2078" w:name="_Toc187261381"/>
      <w:r w:rsidRPr="00BE5108">
        <w:rPr>
          <w:rFonts w:eastAsiaTheme="minorEastAsia"/>
        </w:rPr>
        <w:t>6.4.2.4</w:t>
      </w:r>
      <w:r w:rsidRPr="00BE5108">
        <w:rPr>
          <w:rFonts w:eastAsiaTheme="minorEastAsia"/>
        </w:rPr>
        <w:tab/>
        <w:t>Method of test</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0A0D6E83" w14:textId="77777777" w:rsidR="008D3EE5" w:rsidRPr="00BE5108" w:rsidRDefault="008D3EE5" w:rsidP="00EF3135">
      <w:pPr>
        <w:pStyle w:val="Heading5"/>
        <w:rPr>
          <w:rFonts w:eastAsiaTheme="minorEastAsia"/>
        </w:rPr>
      </w:pPr>
      <w:bookmarkStart w:id="2079" w:name="_Toc73962848"/>
      <w:bookmarkStart w:id="2080" w:name="_Toc75260025"/>
      <w:bookmarkStart w:id="2081" w:name="_Toc75275566"/>
      <w:bookmarkStart w:id="2082" w:name="_Toc75276077"/>
      <w:bookmarkStart w:id="2083" w:name="_Toc76541576"/>
      <w:bookmarkStart w:id="2084" w:name="_Toc82437345"/>
      <w:bookmarkStart w:id="2085" w:name="_Toc89944711"/>
      <w:bookmarkStart w:id="2086" w:name="_Toc98753729"/>
      <w:bookmarkStart w:id="2087" w:name="_Toc106179621"/>
      <w:bookmarkStart w:id="2088" w:name="_Toc106180132"/>
      <w:bookmarkStart w:id="2089" w:name="_Toc130395957"/>
      <w:bookmarkStart w:id="2090" w:name="_Toc137555231"/>
      <w:bookmarkStart w:id="2091" w:name="_Toc138856758"/>
      <w:bookmarkStart w:id="2092" w:name="_Toc138860617"/>
      <w:bookmarkStart w:id="2093" w:name="_Toc163217610"/>
      <w:bookmarkStart w:id="2094" w:name="_Toc187261382"/>
      <w:r w:rsidRPr="00BE5108">
        <w:rPr>
          <w:rFonts w:eastAsiaTheme="minorEastAsia"/>
        </w:rPr>
        <w:t>6.4.2.4.1</w:t>
      </w:r>
      <w:r w:rsidRPr="00BE5108">
        <w:rPr>
          <w:rFonts w:eastAsiaTheme="minorEastAsia"/>
        </w:rPr>
        <w:tab/>
        <w:t>Initial conditions</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2095" w:name="_Toc73962849"/>
      <w:bookmarkStart w:id="2096" w:name="_Toc75260026"/>
      <w:bookmarkStart w:id="2097" w:name="_Toc75275567"/>
      <w:bookmarkStart w:id="2098" w:name="_Toc75276078"/>
      <w:bookmarkStart w:id="2099" w:name="_Toc76541577"/>
      <w:bookmarkStart w:id="2100" w:name="_Toc82437346"/>
      <w:bookmarkStart w:id="2101" w:name="_Toc89944712"/>
      <w:bookmarkStart w:id="2102" w:name="_Toc98753730"/>
      <w:bookmarkStart w:id="2103" w:name="_Toc106179622"/>
      <w:bookmarkStart w:id="2104" w:name="_Toc106180133"/>
      <w:bookmarkStart w:id="2105" w:name="_Toc130395958"/>
      <w:bookmarkStart w:id="2106" w:name="_Toc137555232"/>
      <w:bookmarkStart w:id="2107" w:name="_Toc138856759"/>
      <w:bookmarkStart w:id="2108" w:name="_Toc138860618"/>
      <w:bookmarkStart w:id="2109" w:name="_Toc163217611"/>
      <w:bookmarkStart w:id="2110" w:name="_Toc187261383"/>
      <w:r w:rsidRPr="00BE5108">
        <w:rPr>
          <w:rFonts w:eastAsiaTheme="minorEastAsia"/>
        </w:rPr>
        <w:lastRenderedPageBreak/>
        <w:t>6.4.2.4.2</w:t>
      </w:r>
      <w:r w:rsidRPr="00BE5108">
        <w:rPr>
          <w:rFonts w:eastAsiaTheme="minorEastAsia"/>
        </w:rPr>
        <w:tab/>
        <w:t>Procedure</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29AD1C3F" w14:textId="3710E5CC" w:rsidR="008D3EE5" w:rsidRPr="00BE5108" w:rsidRDefault="008D3EE5" w:rsidP="008D3EE5">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2111" w:name="_Toc73962850"/>
      <w:bookmarkStart w:id="2112" w:name="_Toc75260027"/>
      <w:bookmarkStart w:id="2113" w:name="_Toc75275568"/>
      <w:bookmarkStart w:id="2114" w:name="_Toc75276079"/>
      <w:bookmarkStart w:id="2115" w:name="_Toc76541578"/>
      <w:bookmarkStart w:id="2116" w:name="_Toc82437347"/>
      <w:bookmarkStart w:id="2117" w:name="_Toc89944713"/>
      <w:bookmarkStart w:id="2118" w:name="_Toc98753731"/>
      <w:bookmarkStart w:id="2119" w:name="_Toc106179623"/>
      <w:bookmarkStart w:id="2120" w:name="_Toc106180134"/>
      <w:bookmarkStart w:id="2121" w:name="_Toc130395959"/>
      <w:bookmarkStart w:id="2122" w:name="_Toc137555233"/>
      <w:bookmarkStart w:id="2123" w:name="_Toc138856760"/>
      <w:bookmarkStart w:id="2124" w:name="_Toc138860619"/>
      <w:bookmarkStart w:id="2125" w:name="_Toc163217612"/>
      <w:bookmarkStart w:id="2126" w:name="_Toc187261384"/>
      <w:r w:rsidRPr="00BE5108">
        <w:rPr>
          <w:rFonts w:eastAsiaTheme="minorEastAsia"/>
        </w:rPr>
        <w:t>6.4.2.5</w:t>
      </w:r>
      <w:r w:rsidRPr="00BE5108">
        <w:rPr>
          <w:rFonts w:eastAsiaTheme="minorEastAsia"/>
        </w:rPr>
        <w:tab/>
        <w:t>Test requirements</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5A44C650" w:rsidR="008D3EE5" w:rsidRPr="00BE5108"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3A52F1D6" w14:textId="77777777" w:rsidR="006725BC" w:rsidRPr="00BE5108" w:rsidRDefault="006725BC" w:rsidP="006725BC">
      <w:pPr>
        <w:pStyle w:val="Heading2"/>
        <w:rPr>
          <w:rFonts w:eastAsiaTheme="minorEastAsia"/>
        </w:rPr>
      </w:pPr>
      <w:bookmarkStart w:id="2127" w:name="_Toc73962851"/>
      <w:bookmarkStart w:id="2128" w:name="_Toc75260028"/>
      <w:bookmarkStart w:id="2129" w:name="_Toc75275569"/>
      <w:bookmarkStart w:id="2130" w:name="_Toc75276080"/>
      <w:bookmarkStart w:id="2131" w:name="_Toc76541579"/>
      <w:bookmarkStart w:id="2132" w:name="_Toc82437348"/>
      <w:bookmarkStart w:id="2133" w:name="_Toc89944714"/>
      <w:bookmarkStart w:id="2134" w:name="_Toc98753732"/>
      <w:bookmarkStart w:id="2135" w:name="_Toc106179624"/>
      <w:bookmarkStart w:id="2136" w:name="_Toc106180135"/>
      <w:bookmarkStart w:id="2137" w:name="_Toc130395960"/>
      <w:bookmarkStart w:id="2138" w:name="_Toc137555234"/>
      <w:bookmarkStart w:id="2139" w:name="_Toc138856761"/>
      <w:bookmarkStart w:id="2140" w:name="_Toc138860620"/>
      <w:bookmarkStart w:id="2141" w:name="_Toc163217613"/>
      <w:bookmarkStart w:id="2142" w:name="_Toc187261385"/>
      <w:r w:rsidRPr="00BE5108">
        <w:rPr>
          <w:rFonts w:eastAsiaTheme="minorEastAsia"/>
        </w:rPr>
        <w:t>6.5</w:t>
      </w:r>
      <w:r w:rsidRPr="00BE5108">
        <w:rPr>
          <w:rFonts w:eastAsiaTheme="minorEastAsia"/>
        </w:rPr>
        <w:tab/>
        <w:t>Transmitted signal quality</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1B147E21" w14:textId="77777777" w:rsidR="00AD1976" w:rsidRPr="00BE5108" w:rsidRDefault="00AD1976" w:rsidP="00EF3135">
      <w:pPr>
        <w:pStyle w:val="Heading3"/>
        <w:rPr>
          <w:rFonts w:eastAsiaTheme="minorEastAsia"/>
        </w:rPr>
      </w:pPr>
      <w:bookmarkStart w:id="2143" w:name="_Toc73962852"/>
      <w:bookmarkStart w:id="2144" w:name="_Toc75260029"/>
      <w:bookmarkStart w:id="2145" w:name="_Toc75275570"/>
      <w:bookmarkStart w:id="2146" w:name="_Toc75276081"/>
      <w:bookmarkStart w:id="2147" w:name="_Toc76541580"/>
      <w:bookmarkStart w:id="2148" w:name="_Toc82437349"/>
      <w:bookmarkStart w:id="2149" w:name="_Toc89944715"/>
      <w:bookmarkStart w:id="2150" w:name="_Toc98753733"/>
      <w:bookmarkStart w:id="2151" w:name="_Toc106179625"/>
      <w:bookmarkStart w:id="2152" w:name="_Toc106180136"/>
      <w:bookmarkStart w:id="2153" w:name="_Toc130395961"/>
      <w:bookmarkStart w:id="2154" w:name="_Toc137555235"/>
      <w:bookmarkStart w:id="2155" w:name="_Toc138856762"/>
      <w:bookmarkStart w:id="2156" w:name="_Toc138860621"/>
      <w:bookmarkStart w:id="2157" w:name="_Toc163217614"/>
      <w:bookmarkStart w:id="2158" w:name="_Toc187261386"/>
      <w:r w:rsidRPr="00BE5108">
        <w:rPr>
          <w:rFonts w:eastAsiaTheme="minorEastAsia"/>
        </w:rPr>
        <w:t>6.5.1</w:t>
      </w:r>
      <w:r w:rsidRPr="00BE5108">
        <w:rPr>
          <w:rFonts w:eastAsiaTheme="minorEastAsia"/>
        </w:rPr>
        <w:tab/>
        <w:t>General</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2159" w:name="_Toc73962853"/>
      <w:bookmarkStart w:id="2160" w:name="_Toc75260030"/>
      <w:bookmarkStart w:id="2161" w:name="_Toc75275571"/>
      <w:bookmarkStart w:id="2162" w:name="_Toc75276082"/>
      <w:bookmarkStart w:id="2163" w:name="_Toc76541581"/>
      <w:bookmarkStart w:id="2164" w:name="_Toc82437350"/>
      <w:bookmarkStart w:id="2165" w:name="_Toc89944716"/>
      <w:bookmarkStart w:id="2166" w:name="_Toc98753734"/>
      <w:bookmarkStart w:id="2167" w:name="_Toc106179626"/>
      <w:bookmarkStart w:id="2168" w:name="_Toc106180137"/>
      <w:bookmarkStart w:id="2169" w:name="_Toc130395962"/>
      <w:bookmarkStart w:id="2170" w:name="_Toc137555236"/>
      <w:bookmarkStart w:id="2171" w:name="_Toc138856763"/>
      <w:bookmarkStart w:id="2172" w:name="_Toc138860622"/>
      <w:bookmarkStart w:id="2173" w:name="_Toc163217615"/>
      <w:bookmarkStart w:id="2174" w:name="_Toc187261387"/>
      <w:r w:rsidRPr="00BE5108">
        <w:rPr>
          <w:rFonts w:eastAsiaTheme="minorEastAsia"/>
        </w:rPr>
        <w:lastRenderedPageBreak/>
        <w:t>6.5.2</w:t>
      </w:r>
      <w:r w:rsidRPr="00BE5108">
        <w:rPr>
          <w:rFonts w:eastAsiaTheme="minorEastAsia"/>
        </w:rPr>
        <w:tab/>
        <w:t>Frequency error</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2EA62D97" w14:textId="77777777" w:rsidR="00AD1976" w:rsidRPr="00BE5108" w:rsidRDefault="00AD1976" w:rsidP="00EF3135">
      <w:pPr>
        <w:pStyle w:val="Heading4"/>
        <w:rPr>
          <w:rFonts w:eastAsiaTheme="minorEastAsia"/>
        </w:rPr>
      </w:pPr>
      <w:bookmarkStart w:id="2175" w:name="_Toc73962854"/>
      <w:bookmarkStart w:id="2176" w:name="_Toc75260031"/>
      <w:bookmarkStart w:id="2177" w:name="_Toc75275572"/>
      <w:bookmarkStart w:id="2178" w:name="_Toc75276083"/>
      <w:bookmarkStart w:id="2179" w:name="_Toc76541582"/>
      <w:bookmarkStart w:id="2180" w:name="_Toc82437351"/>
      <w:bookmarkStart w:id="2181" w:name="_Toc89944717"/>
      <w:bookmarkStart w:id="2182" w:name="_Toc98753735"/>
      <w:bookmarkStart w:id="2183" w:name="_Toc106179627"/>
      <w:bookmarkStart w:id="2184" w:name="_Toc106180138"/>
      <w:bookmarkStart w:id="2185" w:name="_Toc130395963"/>
      <w:bookmarkStart w:id="2186" w:name="_Toc137555237"/>
      <w:bookmarkStart w:id="2187" w:name="_Toc138856764"/>
      <w:bookmarkStart w:id="2188" w:name="_Toc138860623"/>
      <w:bookmarkStart w:id="2189" w:name="_Toc163217616"/>
      <w:bookmarkStart w:id="2190" w:name="_Toc187261388"/>
      <w:r w:rsidRPr="00BE5108">
        <w:t>6.5.2.1</w:t>
      </w:r>
      <w:r w:rsidRPr="00BE5108">
        <w:tab/>
      </w:r>
      <w:r w:rsidRPr="00BE5108">
        <w:rPr>
          <w:rFonts w:eastAsiaTheme="minorEastAsia" w:hint="eastAsia"/>
        </w:rPr>
        <w:t>IAB-DU frequency error</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382FD498" w14:textId="218C48F0" w:rsidR="00AD1976" w:rsidRPr="00BE5108" w:rsidRDefault="00AD1976" w:rsidP="00EF3135">
      <w:pPr>
        <w:pStyle w:val="Heading5"/>
        <w:rPr>
          <w:rFonts w:eastAsiaTheme="minorEastAsia"/>
        </w:rPr>
      </w:pPr>
      <w:bookmarkStart w:id="2191" w:name="_Toc73962855"/>
      <w:bookmarkStart w:id="2192" w:name="_Toc75260032"/>
      <w:bookmarkStart w:id="2193" w:name="_Toc75275573"/>
      <w:bookmarkStart w:id="2194" w:name="_Toc75276084"/>
      <w:bookmarkStart w:id="2195" w:name="_Toc76541583"/>
      <w:bookmarkStart w:id="2196" w:name="_Toc82437352"/>
      <w:bookmarkStart w:id="2197" w:name="_Toc89944718"/>
      <w:bookmarkStart w:id="2198" w:name="_Toc98753736"/>
      <w:bookmarkStart w:id="2199" w:name="_Toc106179628"/>
      <w:bookmarkStart w:id="2200" w:name="_Toc106180139"/>
      <w:bookmarkStart w:id="2201" w:name="_Toc130395964"/>
      <w:bookmarkStart w:id="2202" w:name="_Toc137555238"/>
      <w:bookmarkStart w:id="2203" w:name="_Toc138856765"/>
      <w:bookmarkStart w:id="2204" w:name="_Toc138860624"/>
      <w:bookmarkStart w:id="2205" w:name="_Toc163217617"/>
      <w:bookmarkStart w:id="2206" w:name="_Toc187261389"/>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2207" w:name="_Toc73962856"/>
      <w:bookmarkStart w:id="2208" w:name="_Toc75260033"/>
      <w:bookmarkStart w:id="2209" w:name="_Toc75275574"/>
      <w:bookmarkStart w:id="2210" w:name="_Toc75276085"/>
      <w:bookmarkStart w:id="2211" w:name="_Toc76541584"/>
      <w:bookmarkStart w:id="2212" w:name="_Toc82437353"/>
      <w:bookmarkStart w:id="2213" w:name="_Toc89944719"/>
      <w:bookmarkStart w:id="2214" w:name="_Toc98753737"/>
      <w:bookmarkStart w:id="2215" w:name="_Toc106179629"/>
      <w:bookmarkStart w:id="2216" w:name="_Toc106180140"/>
      <w:bookmarkStart w:id="2217" w:name="_Toc130395965"/>
      <w:bookmarkStart w:id="2218" w:name="_Toc137555239"/>
      <w:bookmarkStart w:id="2219" w:name="_Toc138856766"/>
      <w:bookmarkStart w:id="2220" w:name="_Toc138860625"/>
      <w:bookmarkStart w:id="2221" w:name="_Toc163217618"/>
      <w:bookmarkStart w:id="2222" w:name="_Toc187261390"/>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2223" w:name="_Toc73962857"/>
      <w:bookmarkStart w:id="2224" w:name="_Toc75260034"/>
      <w:bookmarkStart w:id="2225" w:name="_Toc75275575"/>
      <w:bookmarkStart w:id="2226" w:name="_Toc75276086"/>
      <w:bookmarkStart w:id="2227" w:name="_Toc76541585"/>
      <w:bookmarkStart w:id="2228" w:name="_Toc82437354"/>
      <w:bookmarkStart w:id="2229" w:name="_Toc89944720"/>
      <w:bookmarkStart w:id="2230" w:name="_Toc98753738"/>
      <w:bookmarkStart w:id="2231" w:name="_Toc106179630"/>
      <w:bookmarkStart w:id="2232" w:name="_Toc106180141"/>
      <w:bookmarkStart w:id="2233" w:name="_Toc130395966"/>
      <w:bookmarkStart w:id="2234" w:name="_Toc137555240"/>
      <w:bookmarkStart w:id="2235" w:name="_Toc138856767"/>
      <w:bookmarkStart w:id="2236" w:name="_Toc138860626"/>
      <w:bookmarkStart w:id="2237" w:name="_Toc163217619"/>
      <w:bookmarkStart w:id="2238" w:name="_Toc187261391"/>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2239" w:name="_Toc73962858"/>
      <w:bookmarkStart w:id="2240" w:name="_Toc75260035"/>
      <w:bookmarkStart w:id="2241" w:name="_Toc75275576"/>
      <w:bookmarkStart w:id="2242" w:name="_Toc75276087"/>
      <w:bookmarkStart w:id="2243" w:name="_Toc76541586"/>
      <w:bookmarkStart w:id="2244" w:name="_Toc82437355"/>
      <w:bookmarkStart w:id="2245" w:name="_Toc89944721"/>
      <w:bookmarkStart w:id="2246" w:name="_Toc98753739"/>
      <w:bookmarkStart w:id="2247" w:name="_Toc106179631"/>
      <w:bookmarkStart w:id="2248" w:name="_Toc106180142"/>
      <w:bookmarkStart w:id="2249" w:name="_Toc130395967"/>
      <w:bookmarkStart w:id="2250" w:name="_Toc137555241"/>
      <w:bookmarkStart w:id="2251" w:name="_Toc138856768"/>
      <w:bookmarkStart w:id="2252" w:name="_Toc138860627"/>
      <w:bookmarkStart w:id="2253" w:name="_Toc163217620"/>
      <w:bookmarkStart w:id="2254" w:name="_Toc187261392"/>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2255" w:name="_Toc73962859"/>
      <w:bookmarkStart w:id="2256" w:name="_Toc75260036"/>
      <w:bookmarkStart w:id="2257" w:name="_Toc75275577"/>
      <w:bookmarkStart w:id="2258" w:name="_Toc75276088"/>
      <w:bookmarkStart w:id="2259" w:name="_Toc76541587"/>
      <w:bookmarkStart w:id="2260" w:name="_Toc82437356"/>
      <w:bookmarkStart w:id="2261" w:name="_Toc89944722"/>
      <w:bookmarkStart w:id="2262" w:name="_Toc98753740"/>
      <w:bookmarkStart w:id="2263" w:name="_Toc106179632"/>
      <w:bookmarkStart w:id="2264" w:name="_Toc106180143"/>
      <w:bookmarkStart w:id="2265" w:name="_Toc130395968"/>
      <w:bookmarkStart w:id="2266" w:name="_Toc137555242"/>
      <w:bookmarkStart w:id="2267" w:name="_Toc138856769"/>
      <w:bookmarkStart w:id="2268" w:name="_Toc138860628"/>
      <w:bookmarkStart w:id="2269" w:name="_Toc163217621"/>
      <w:bookmarkStart w:id="2270" w:name="_Toc187261393"/>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D47065">
      <w:pPr>
        <w:pStyle w:val="TH"/>
      </w:pPr>
      <w:r w:rsidRPr="00BE5108">
        <w:t>Table 6.</w:t>
      </w:r>
      <w:r w:rsidRPr="00BE5108">
        <w:rPr>
          <w:lang w:eastAsia="ja-JP"/>
        </w:rPr>
        <w:t>5.2</w:t>
      </w:r>
      <w:r w:rsidRPr="00BE5108">
        <w:rPr>
          <w:rFonts w:eastAsiaTheme="minorEastAsia" w:hint="eastAsia"/>
        </w:rPr>
        <w:t>.1</w:t>
      </w:r>
      <w:r w:rsidRPr="00BE5108">
        <w:rPr>
          <w:lang w:eastAsia="ja-JP"/>
        </w:rPr>
        <w:t>.5-1</w:t>
      </w:r>
      <w:r w:rsidRPr="00BE5108">
        <w:t>: Frequency error test requirement</w:t>
      </w:r>
      <w:r w:rsidRPr="00BE5108">
        <w:rPr>
          <w:rFonts w:eastAsiaTheme="minorEastAsia" w:hint="eastAsia"/>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2271" w:name="_Toc73962860"/>
      <w:bookmarkStart w:id="2272" w:name="_Toc75260037"/>
      <w:bookmarkStart w:id="2273" w:name="_Toc75275578"/>
      <w:bookmarkStart w:id="2274" w:name="_Toc75276089"/>
      <w:bookmarkStart w:id="2275" w:name="_Toc76541588"/>
      <w:bookmarkStart w:id="2276" w:name="_Toc82437357"/>
      <w:bookmarkStart w:id="2277" w:name="_Toc89944723"/>
      <w:bookmarkStart w:id="2278" w:name="_Toc98753741"/>
      <w:bookmarkStart w:id="2279" w:name="_Toc106179633"/>
      <w:bookmarkStart w:id="2280" w:name="_Toc106180144"/>
      <w:bookmarkStart w:id="2281" w:name="_Toc130395969"/>
      <w:bookmarkStart w:id="2282" w:name="_Toc137555243"/>
      <w:bookmarkStart w:id="2283" w:name="_Toc138856770"/>
      <w:bookmarkStart w:id="2284" w:name="_Toc138860629"/>
      <w:bookmarkStart w:id="2285" w:name="_Toc163217622"/>
      <w:bookmarkStart w:id="2286" w:name="_Toc187261394"/>
      <w:r w:rsidRPr="00BE5108">
        <w:t>6.5.2.</w:t>
      </w:r>
      <w:r w:rsidRPr="00BE5108">
        <w:rPr>
          <w:rFonts w:eastAsiaTheme="minorEastAsia" w:hint="eastAsia"/>
        </w:rPr>
        <w:t>2</w:t>
      </w:r>
      <w:r w:rsidRPr="00BE5108">
        <w:tab/>
      </w:r>
      <w:r w:rsidRPr="00BE5108">
        <w:rPr>
          <w:rFonts w:eastAsiaTheme="minorEastAsia" w:hint="eastAsia"/>
        </w:rPr>
        <w:t>IAB-MT frequency error</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0D25EC8A" w14:textId="77777777" w:rsidR="00AD1976" w:rsidRPr="00BE5108" w:rsidRDefault="00AD1976" w:rsidP="00EF3135">
      <w:pPr>
        <w:pStyle w:val="Heading5"/>
        <w:rPr>
          <w:rFonts w:eastAsiaTheme="minorEastAsia"/>
        </w:rPr>
      </w:pPr>
      <w:bookmarkStart w:id="2287" w:name="_Toc73962861"/>
      <w:bookmarkStart w:id="2288" w:name="_Toc75260038"/>
      <w:bookmarkStart w:id="2289" w:name="_Toc75275579"/>
      <w:bookmarkStart w:id="2290" w:name="_Toc75276090"/>
      <w:bookmarkStart w:id="2291" w:name="_Toc76541589"/>
      <w:bookmarkStart w:id="2292" w:name="_Toc82437358"/>
      <w:bookmarkStart w:id="2293" w:name="_Toc89944724"/>
      <w:bookmarkStart w:id="2294" w:name="_Toc98753742"/>
      <w:bookmarkStart w:id="2295" w:name="_Toc106179634"/>
      <w:bookmarkStart w:id="2296" w:name="_Toc106180145"/>
      <w:bookmarkStart w:id="2297" w:name="_Toc130395970"/>
      <w:bookmarkStart w:id="2298" w:name="_Toc137555244"/>
      <w:bookmarkStart w:id="2299" w:name="_Toc138856771"/>
      <w:bookmarkStart w:id="2300" w:name="_Toc138860630"/>
      <w:bookmarkStart w:id="2301" w:name="_Toc163217623"/>
      <w:bookmarkStart w:id="2302" w:name="_Toc187261395"/>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2303" w:name="_Toc73962862"/>
      <w:bookmarkStart w:id="2304" w:name="_Toc75260039"/>
      <w:bookmarkStart w:id="2305" w:name="_Toc75275580"/>
      <w:bookmarkStart w:id="2306" w:name="_Toc75276091"/>
      <w:bookmarkStart w:id="2307" w:name="_Toc76541590"/>
      <w:bookmarkStart w:id="2308" w:name="_Toc82437359"/>
      <w:bookmarkStart w:id="2309" w:name="_Toc89944725"/>
      <w:bookmarkStart w:id="2310" w:name="_Toc98753743"/>
      <w:bookmarkStart w:id="2311" w:name="_Toc106179635"/>
      <w:bookmarkStart w:id="2312" w:name="_Toc106180146"/>
      <w:bookmarkStart w:id="2313" w:name="_Toc130395971"/>
      <w:bookmarkStart w:id="2314" w:name="_Toc137555245"/>
      <w:bookmarkStart w:id="2315" w:name="_Toc138856772"/>
      <w:bookmarkStart w:id="2316" w:name="_Toc138860631"/>
      <w:bookmarkStart w:id="2317" w:name="_Toc163217624"/>
      <w:bookmarkStart w:id="2318" w:name="_Toc187261396"/>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2319" w:name="_Toc73962863"/>
      <w:bookmarkStart w:id="2320" w:name="_Toc75260040"/>
      <w:bookmarkStart w:id="2321" w:name="_Toc75275581"/>
      <w:bookmarkStart w:id="2322" w:name="_Toc75276092"/>
      <w:bookmarkStart w:id="2323" w:name="_Toc76541591"/>
      <w:bookmarkStart w:id="2324" w:name="_Toc82437360"/>
      <w:bookmarkStart w:id="2325" w:name="_Toc89944726"/>
      <w:bookmarkStart w:id="2326" w:name="_Toc98753744"/>
      <w:bookmarkStart w:id="2327" w:name="_Toc106179636"/>
      <w:bookmarkStart w:id="2328" w:name="_Toc106180147"/>
      <w:bookmarkStart w:id="2329" w:name="_Toc130395972"/>
      <w:bookmarkStart w:id="2330" w:name="_Toc137555246"/>
      <w:bookmarkStart w:id="2331" w:name="_Toc138856773"/>
      <w:bookmarkStart w:id="2332" w:name="_Toc138860632"/>
      <w:bookmarkStart w:id="2333" w:name="_Toc163217625"/>
      <w:bookmarkStart w:id="2334" w:name="_Toc187261397"/>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2335" w:name="_Toc73962864"/>
      <w:bookmarkStart w:id="2336" w:name="_Toc75260041"/>
      <w:bookmarkStart w:id="2337" w:name="_Toc75275582"/>
      <w:bookmarkStart w:id="2338" w:name="_Toc75276093"/>
      <w:bookmarkStart w:id="2339" w:name="_Toc76541592"/>
      <w:bookmarkStart w:id="2340" w:name="_Toc82437361"/>
      <w:bookmarkStart w:id="2341" w:name="_Toc89944727"/>
      <w:bookmarkStart w:id="2342" w:name="_Toc98753745"/>
      <w:bookmarkStart w:id="2343" w:name="_Toc106179637"/>
      <w:bookmarkStart w:id="2344" w:name="_Toc106180148"/>
      <w:bookmarkStart w:id="2345" w:name="_Toc130395973"/>
      <w:bookmarkStart w:id="2346" w:name="_Toc137555247"/>
      <w:bookmarkStart w:id="2347" w:name="_Toc138856774"/>
      <w:bookmarkStart w:id="2348" w:name="_Toc138860633"/>
      <w:bookmarkStart w:id="2349" w:name="_Toc163217626"/>
      <w:bookmarkStart w:id="2350" w:name="_Toc187261398"/>
      <w:r w:rsidRPr="00BE5108">
        <w:rPr>
          <w:rFonts w:eastAsiaTheme="minorEastAsia"/>
        </w:rPr>
        <w:lastRenderedPageBreak/>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2351" w:name="_Toc73962865"/>
      <w:bookmarkStart w:id="2352" w:name="_Toc75260042"/>
      <w:bookmarkStart w:id="2353" w:name="_Toc75275583"/>
      <w:bookmarkStart w:id="2354" w:name="_Toc75276094"/>
      <w:bookmarkStart w:id="2355" w:name="_Toc76541593"/>
      <w:bookmarkStart w:id="2356" w:name="_Toc82437362"/>
      <w:bookmarkStart w:id="2357" w:name="_Toc89944728"/>
      <w:bookmarkStart w:id="2358" w:name="_Toc98753746"/>
      <w:bookmarkStart w:id="2359" w:name="_Toc106179638"/>
      <w:bookmarkStart w:id="2360" w:name="_Toc106180149"/>
      <w:bookmarkStart w:id="2361" w:name="_Toc130395974"/>
      <w:bookmarkStart w:id="2362" w:name="_Toc137555248"/>
      <w:bookmarkStart w:id="2363" w:name="_Toc138856775"/>
      <w:bookmarkStart w:id="2364" w:name="_Toc138860634"/>
      <w:bookmarkStart w:id="2365" w:name="_Toc163217627"/>
      <w:bookmarkStart w:id="2366" w:name="_Toc187261399"/>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D47065">
      <w:pPr>
        <w:pStyle w:val="TH"/>
      </w:pPr>
      <w:r w:rsidRPr="00BE5108">
        <w:t>Table 6.</w:t>
      </w:r>
      <w:r w:rsidRPr="00BE5108">
        <w:rPr>
          <w:lang w:eastAsia="ja-JP"/>
        </w:rPr>
        <w:t>5.2.</w:t>
      </w:r>
      <w:r w:rsidRPr="00BE5108">
        <w:rPr>
          <w:rFonts w:eastAsiaTheme="minorEastAsia" w:hint="eastAsia"/>
        </w:rPr>
        <w:t>2.</w:t>
      </w:r>
      <w:r w:rsidRPr="00BE5108">
        <w:rPr>
          <w:lang w:eastAsia="ja-JP"/>
        </w:rPr>
        <w:t>5-1</w:t>
      </w:r>
      <w:r w:rsidRPr="00BE5108">
        <w:t>: Frequency error test requirement</w:t>
      </w:r>
      <w:r w:rsidRPr="00BE5108">
        <w:rPr>
          <w:rFonts w:eastAsiaTheme="minorEastAsia" w:hint="eastAsia"/>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2367" w:name="_Toc73962866"/>
      <w:bookmarkStart w:id="2368" w:name="_Toc75260043"/>
      <w:bookmarkStart w:id="2369" w:name="_Toc75275584"/>
      <w:bookmarkStart w:id="2370" w:name="_Toc75276095"/>
      <w:bookmarkStart w:id="2371" w:name="_Toc76541594"/>
      <w:bookmarkStart w:id="2372" w:name="_Toc82437363"/>
      <w:bookmarkStart w:id="2373" w:name="_Toc89944729"/>
      <w:bookmarkStart w:id="2374" w:name="_Toc98753747"/>
      <w:bookmarkStart w:id="2375" w:name="_Toc106179639"/>
      <w:bookmarkStart w:id="2376" w:name="_Toc106180150"/>
      <w:bookmarkStart w:id="2377" w:name="_Toc130395975"/>
      <w:bookmarkStart w:id="2378" w:name="_Toc137555249"/>
      <w:bookmarkStart w:id="2379" w:name="_Toc138856776"/>
      <w:bookmarkStart w:id="2380" w:name="_Toc138860635"/>
      <w:bookmarkStart w:id="2381" w:name="_Toc163217628"/>
      <w:bookmarkStart w:id="2382" w:name="_Toc187261400"/>
      <w:r w:rsidRPr="00BE5108">
        <w:rPr>
          <w:rFonts w:eastAsiaTheme="minorEastAsia"/>
        </w:rPr>
        <w:t>6.5.3</w:t>
      </w:r>
      <w:r w:rsidRPr="00BE5108">
        <w:rPr>
          <w:rFonts w:eastAsiaTheme="minorEastAsia"/>
        </w:rPr>
        <w:tab/>
        <w:t>Modulation quality</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2D398AA6" w14:textId="77777777" w:rsidR="00AD1976" w:rsidRPr="00BE5108" w:rsidRDefault="00AD1976" w:rsidP="00EF3135">
      <w:pPr>
        <w:pStyle w:val="Heading4"/>
        <w:rPr>
          <w:rFonts w:eastAsiaTheme="minorEastAsia"/>
          <w:lang w:eastAsia="ja-JP"/>
        </w:rPr>
      </w:pPr>
      <w:bookmarkStart w:id="2383" w:name="_Toc73962867"/>
      <w:bookmarkStart w:id="2384" w:name="_Toc75260044"/>
      <w:bookmarkStart w:id="2385" w:name="_Toc75275585"/>
      <w:bookmarkStart w:id="2386" w:name="_Toc75276096"/>
      <w:bookmarkStart w:id="2387" w:name="_Toc76541595"/>
      <w:bookmarkStart w:id="2388" w:name="_Toc82437364"/>
      <w:bookmarkStart w:id="2389" w:name="_Toc89944730"/>
      <w:bookmarkStart w:id="2390" w:name="_Toc98753748"/>
      <w:bookmarkStart w:id="2391" w:name="_Toc106179640"/>
      <w:bookmarkStart w:id="2392" w:name="_Toc106180151"/>
      <w:bookmarkStart w:id="2393" w:name="_Toc130395976"/>
      <w:bookmarkStart w:id="2394" w:name="_Toc137555250"/>
      <w:bookmarkStart w:id="2395" w:name="_Toc138856777"/>
      <w:bookmarkStart w:id="2396" w:name="_Toc138860636"/>
      <w:bookmarkStart w:id="2397" w:name="_Toc163217629"/>
      <w:bookmarkStart w:id="2398" w:name="_Toc187261401"/>
      <w:r w:rsidRPr="00BE5108">
        <w:rPr>
          <w:rFonts w:eastAsiaTheme="minorEastAsia"/>
        </w:rPr>
        <w:t>6.5.3.1</w:t>
      </w:r>
      <w:r w:rsidRPr="00BE5108">
        <w:rPr>
          <w:rFonts w:eastAsiaTheme="minorEastAsia"/>
        </w:rPr>
        <w:tab/>
        <w:t>Definition and applicability</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2399" w:name="_Toc73962868"/>
      <w:bookmarkStart w:id="2400" w:name="_Toc75260045"/>
      <w:bookmarkStart w:id="2401" w:name="_Toc75275586"/>
      <w:bookmarkStart w:id="2402" w:name="_Toc75276097"/>
      <w:bookmarkStart w:id="2403" w:name="_Toc76541596"/>
      <w:bookmarkStart w:id="2404" w:name="_Toc82437365"/>
      <w:bookmarkStart w:id="2405" w:name="_Toc89944731"/>
      <w:bookmarkStart w:id="2406" w:name="_Toc98753749"/>
      <w:bookmarkStart w:id="2407" w:name="_Toc106179641"/>
      <w:bookmarkStart w:id="2408" w:name="_Toc106180152"/>
      <w:bookmarkStart w:id="2409" w:name="_Toc130395977"/>
      <w:bookmarkStart w:id="2410" w:name="_Toc137555251"/>
      <w:bookmarkStart w:id="2411" w:name="_Toc138856778"/>
      <w:bookmarkStart w:id="2412" w:name="_Toc138860637"/>
      <w:bookmarkStart w:id="2413" w:name="_Toc163217630"/>
      <w:bookmarkStart w:id="2414" w:name="_Toc187261402"/>
      <w:r w:rsidRPr="00BE5108">
        <w:rPr>
          <w:rFonts w:eastAsiaTheme="minorEastAsia"/>
        </w:rPr>
        <w:t>6.5.3.2</w:t>
      </w:r>
      <w:r w:rsidRPr="00BE5108">
        <w:rPr>
          <w:rFonts w:eastAsiaTheme="minorEastAsia"/>
        </w:rPr>
        <w:tab/>
        <w:t>Minimum Requirement</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2415" w:name="_Toc73962869"/>
      <w:bookmarkStart w:id="2416" w:name="_Toc75260046"/>
      <w:bookmarkStart w:id="2417" w:name="_Toc75275587"/>
      <w:bookmarkStart w:id="2418" w:name="_Toc75276098"/>
      <w:bookmarkStart w:id="2419" w:name="_Toc76541597"/>
      <w:bookmarkStart w:id="2420" w:name="_Toc82437366"/>
      <w:bookmarkStart w:id="2421" w:name="_Toc89944732"/>
      <w:bookmarkStart w:id="2422" w:name="_Toc98753750"/>
      <w:bookmarkStart w:id="2423" w:name="_Toc106179642"/>
      <w:bookmarkStart w:id="2424" w:name="_Toc106180153"/>
      <w:bookmarkStart w:id="2425" w:name="_Toc130395978"/>
      <w:bookmarkStart w:id="2426" w:name="_Toc137555252"/>
      <w:bookmarkStart w:id="2427" w:name="_Toc138856779"/>
      <w:bookmarkStart w:id="2428" w:name="_Toc138860638"/>
      <w:bookmarkStart w:id="2429" w:name="_Toc163217631"/>
      <w:bookmarkStart w:id="2430" w:name="_Toc187261403"/>
      <w:r w:rsidRPr="00BE5108">
        <w:rPr>
          <w:rFonts w:eastAsiaTheme="minorEastAsia"/>
        </w:rPr>
        <w:t>6.5.3.3</w:t>
      </w:r>
      <w:r w:rsidRPr="00BE5108">
        <w:rPr>
          <w:rFonts w:eastAsiaTheme="minorEastAsia"/>
        </w:rPr>
        <w:tab/>
        <w:t>Test purpose</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2431" w:name="_Toc73962870"/>
      <w:bookmarkStart w:id="2432" w:name="_Toc75260047"/>
      <w:bookmarkStart w:id="2433" w:name="_Toc75275588"/>
      <w:bookmarkStart w:id="2434" w:name="_Toc75276099"/>
      <w:bookmarkStart w:id="2435" w:name="_Toc76541598"/>
      <w:bookmarkStart w:id="2436" w:name="_Toc82437367"/>
      <w:bookmarkStart w:id="2437" w:name="_Toc89944733"/>
      <w:bookmarkStart w:id="2438" w:name="_Toc98753751"/>
      <w:bookmarkStart w:id="2439" w:name="_Toc106179643"/>
      <w:bookmarkStart w:id="2440" w:name="_Toc106180154"/>
      <w:bookmarkStart w:id="2441" w:name="_Toc130395979"/>
      <w:bookmarkStart w:id="2442" w:name="_Toc137555253"/>
      <w:bookmarkStart w:id="2443" w:name="_Toc138856780"/>
      <w:bookmarkStart w:id="2444" w:name="_Toc138860639"/>
      <w:bookmarkStart w:id="2445" w:name="_Toc163217632"/>
      <w:bookmarkStart w:id="2446" w:name="_Toc187261404"/>
      <w:r w:rsidRPr="00BE5108">
        <w:rPr>
          <w:rFonts w:eastAsiaTheme="minorEastAsia"/>
        </w:rPr>
        <w:t>6.5.3.4</w:t>
      </w:r>
      <w:r w:rsidRPr="00BE5108">
        <w:rPr>
          <w:rFonts w:eastAsiaTheme="minorEastAsia"/>
        </w:rPr>
        <w:tab/>
        <w:t>Method of test</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68903429" w14:textId="77777777" w:rsidR="00AD1976" w:rsidRPr="00BE5108" w:rsidRDefault="00AD1976" w:rsidP="00EF3135">
      <w:pPr>
        <w:pStyle w:val="Heading5"/>
        <w:rPr>
          <w:rFonts w:eastAsiaTheme="minorEastAsia"/>
        </w:rPr>
      </w:pPr>
      <w:bookmarkStart w:id="2447" w:name="_Toc73962871"/>
      <w:bookmarkStart w:id="2448" w:name="_Toc75260048"/>
      <w:bookmarkStart w:id="2449" w:name="_Toc75275589"/>
      <w:bookmarkStart w:id="2450" w:name="_Toc75276100"/>
      <w:bookmarkStart w:id="2451" w:name="_Toc76541599"/>
      <w:bookmarkStart w:id="2452" w:name="_Toc82437368"/>
      <w:bookmarkStart w:id="2453" w:name="_Toc89944734"/>
      <w:bookmarkStart w:id="2454" w:name="_Toc98753752"/>
      <w:bookmarkStart w:id="2455" w:name="_Toc106179644"/>
      <w:bookmarkStart w:id="2456" w:name="_Toc106180155"/>
      <w:bookmarkStart w:id="2457" w:name="_Toc130395980"/>
      <w:bookmarkStart w:id="2458" w:name="_Toc137555254"/>
      <w:bookmarkStart w:id="2459" w:name="_Toc138856781"/>
      <w:bookmarkStart w:id="2460" w:name="_Toc138860640"/>
      <w:bookmarkStart w:id="2461" w:name="_Toc163217633"/>
      <w:bookmarkStart w:id="2462" w:name="_Toc187261405"/>
      <w:r w:rsidRPr="00BE5108">
        <w:rPr>
          <w:rFonts w:eastAsiaTheme="minorEastAsia"/>
        </w:rPr>
        <w:t>6.5.3.4.1</w:t>
      </w:r>
      <w:r w:rsidRPr="00BE5108">
        <w:rPr>
          <w:rFonts w:eastAsiaTheme="minorEastAsia"/>
        </w:rPr>
        <w:tab/>
        <w:t>Initial conditions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2463" w:name="_Toc73962872"/>
      <w:bookmarkStart w:id="2464" w:name="_Toc75260049"/>
      <w:bookmarkStart w:id="2465" w:name="_Toc75275590"/>
      <w:bookmarkStart w:id="2466" w:name="_Toc75276101"/>
      <w:bookmarkStart w:id="2467" w:name="_Toc76541600"/>
      <w:bookmarkStart w:id="2468" w:name="_Toc82437369"/>
      <w:bookmarkStart w:id="2469" w:name="_Toc89944735"/>
      <w:bookmarkStart w:id="2470" w:name="_Toc98753753"/>
      <w:bookmarkStart w:id="2471" w:name="_Toc106179645"/>
      <w:bookmarkStart w:id="2472" w:name="_Toc106180156"/>
      <w:bookmarkStart w:id="2473" w:name="_Toc130395981"/>
      <w:bookmarkStart w:id="2474" w:name="_Toc137555255"/>
      <w:bookmarkStart w:id="2475" w:name="_Toc138856782"/>
      <w:bookmarkStart w:id="2476" w:name="_Toc138860641"/>
      <w:bookmarkStart w:id="2477" w:name="_Toc163217634"/>
      <w:bookmarkStart w:id="2478" w:name="_Toc187261406"/>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lastRenderedPageBreak/>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2479" w:name="_Toc73962873"/>
      <w:bookmarkStart w:id="2480" w:name="_Toc75260050"/>
      <w:bookmarkStart w:id="2481" w:name="_Toc75275591"/>
      <w:bookmarkStart w:id="2482" w:name="_Toc75276102"/>
      <w:bookmarkStart w:id="2483" w:name="_Toc76541601"/>
      <w:bookmarkStart w:id="2484" w:name="_Toc82437370"/>
      <w:bookmarkStart w:id="2485" w:name="_Toc89944736"/>
      <w:bookmarkStart w:id="2486" w:name="_Toc98753754"/>
      <w:bookmarkStart w:id="2487" w:name="_Toc106179646"/>
      <w:bookmarkStart w:id="2488" w:name="_Toc106180157"/>
      <w:bookmarkStart w:id="2489" w:name="_Toc130395982"/>
      <w:bookmarkStart w:id="2490" w:name="_Toc137555256"/>
      <w:bookmarkStart w:id="2491" w:name="_Toc138856783"/>
      <w:bookmarkStart w:id="2492" w:name="_Toc138860642"/>
      <w:bookmarkStart w:id="2493" w:name="_Toc163217635"/>
      <w:bookmarkStart w:id="2494" w:name="_Toc187261407"/>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4B5430D0" w:rsidR="0008065A" w:rsidRPr="00BE5108" w:rsidRDefault="000B562F"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lastRenderedPageBreak/>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2495" w:name="_Toc73962874"/>
      <w:bookmarkStart w:id="2496" w:name="_Toc75260051"/>
      <w:bookmarkStart w:id="2497" w:name="_Toc75275592"/>
      <w:bookmarkStart w:id="2498" w:name="_Toc75276103"/>
      <w:bookmarkStart w:id="2499" w:name="_Toc76541602"/>
      <w:bookmarkStart w:id="2500" w:name="_Toc82437371"/>
      <w:bookmarkStart w:id="2501" w:name="_Toc89944737"/>
      <w:bookmarkStart w:id="2502" w:name="_Toc98753755"/>
      <w:bookmarkStart w:id="2503" w:name="_Toc106179647"/>
      <w:bookmarkStart w:id="2504" w:name="_Toc106180158"/>
      <w:bookmarkStart w:id="2505" w:name="_Toc130395983"/>
      <w:bookmarkStart w:id="2506" w:name="_Toc137555257"/>
      <w:bookmarkStart w:id="2507" w:name="_Toc138856784"/>
      <w:bookmarkStart w:id="2508" w:name="_Toc138860643"/>
      <w:bookmarkStart w:id="2509" w:name="_Toc163217636"/>
      <w:bookmarkStart w:id="2510" w:name="_Toc187261408"/>
      <w:r w:rsidRPr="00BE5108">
        <w:rPr>
          <w:rFonts w:eastAsiaTheme="minorEastAsia"/>
        </w:rPr>
        <w:t>6.5.3.5</w:t>
      </w:r>
      <w:r w:rsidRPr="00BE5108">
        <w:rPr>
          <w:rFonts w:eastAsiaTheme="minorEastAsia"/>
        </w:rPr>
        <w:tab/>
        <w:t>Test requirements</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D47065">
      <w:pPr>
        <w:pStyle w:val="TH"/>
      </w:pPr>
      <w:r w:rsidRPr="00BE5108">
        <w:t>Table 6.5.3.5-1</w:t>
      </w:r>
      <w:r w:rsidRPr="00BE5108">
        <w:rPr>
          <w:rFonts w:eastAsiaTheme="minorEastAsia" w:hint="eastAsia"/>
        </w:rPr>
        <w:t>:</w:t>
      </w:r>
      <w:r w:rsidRPr="00BE5108">
        <w:t xml:space="preserve"> EVM requirements for </w:t>
      </w:r>
      <w:r w:rsidRPr="00BE5108">
        <w:rPr>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380D5864" w14:textId="77777777" w:rsidR="00AD1976" w:rsidRPr="00BE5108" w:rsidRDefault="00AD1976" w:rsidP="00D47065">
      <w:pPr>
        <w:pStyle w:val="TH"/>
      </w:pPr>
      <w:r w:rsidRPr="00BE5108">
        <w:t>Table 6.5.3.5-</w:t>
      </w:r>
      <w:r w:rsidRPr="00BE5108">
        <w:rPr>
          <w:rFonts w:eastAsiaTheme="minorEastAsia" w:hint="eastAsia"/>
        </w:rPr>
        <w:t>2:</w:t>
      </w:r>
      <w:r w:rsidRPr="00BE5108">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770"/>
        <w:gridCol w:w="3070"/>
        <w:gridCol w:w="1472"/>
        <w:gridCol w:w="2946"/>
      </w:tblGrid>
      <w:tr w:rsidR="00AD1976" w:rsidRPr="00BE5108" w14:paraId="29BC58A6" w14:textId="77777777" w:rsidTr="00847BC2">
        <w:trPr>
          <w:jc w:val="center"/>
        </w:trPr>
        <w:tc>
          <w:tcPr>
            <w:tcW w:w="1373" w:type="dxa"/>
            <w:shd w:val="clear" w:color="auto" w:fill="auto"/>
            <w:vAlign w:val="center"/>
          </w:tcPr>
          <w:p w14:paraId="7304B85C" w14:textId="45FE2886"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70" w:type="dxa"/>
            <w:shd w:val="clear" w:color="auto" w:fill="auto"/>
            <w:vAlign w:val="center"/>
          </w:tcPr>
          <w:p w14:paraId="17219EEE" w14:textId="471F3968" w:rsidR="00AD1976" w:rsidRPr="00BE5108" w:rsidRDefault="00AD1976" w:rsidP="005219CB">
            <w:pPr>
              <w:pStyle w:val="TAH"/>
            </w:pPr>
            <w:r w:rsidRPr="00BE5108">
              <w:t>FFT</w:t>
            </w:r>
            <w:r w:rsidR="00847BC2" w:rsidRPr="00BE5108">
              <w:t xml:space="preserve"> </w:t>
            </w:r>
            <w:r w:rsidRPr="00BE5108">
              <w:t>size</w:t>
            </w:r>
          </w:p>
        </w:tc>
        <w:tc>
          <w:tcPr>
            <w:tcW w:w="3070" w:type="dxa"/>
            <w:shd w:val="clear" w:color="auto" w:fill="auto"/>
            <w:vAlign w:val="center"/>
          </w:tcPr>
          <w:p w14:paraId="7FDACD86" w14:textId="6E85E975"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472" w:type="dxa"/>
            <w:shd w:val="clear" w:color="auto" w:fill="auto"/>
            <w:vAlign w:val="center"/>
          </w:tcPr>
          <w:p w14:paraId="080B8F4F" w14:textId="4C25178D"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946" w:type="dxa"/>
            <w:shd w:val="clear" w:color="auto" w:fill="auto"/>
            <w:vAlign w:val="center"/>
          </w:tcPr>
          <w:p w14:paraId="3E858677" w14:textId="62CF3F0E"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w:t>
            </w:r>
          </w:p>
          <w:p w14:paraId="238468FC" w14:textId="77777777" w:rsidR="00AD1976" w:rsidRPr="00BE5108" w:rsidRDefault="00AD1976" w:rsidP="005219CB">
            <w:pPr>
              <w:pStyle w:val="TAH"/>
            </w:pPr>
            <w:r w:rsidRPr="00BE5108">
              <w:t>(Note)</w:t>
            </w:r>
          </w:p>
        </w:tc>
      </w:tr>
      <w:tr w:rsidR="00AD1976" w:rsidRPr="00BE5108" w14:paraId="47FC53C9" w14:textId="77777777" w:rsidTr="00847BC2">
        <w:trPr>
          <w:jc w:val="center"/>
        </w:trPr>
        <w:tc>
          <w:tcPr>
            <w:tcW w:w="1373" w:type="dxa"/>
            <w:vAlign w:val="center"/>
          </w:tcPr>
          <w:p w14:paraId="1DC5369A" w14:textId="77777777" w:rsidR="00AD1976" w:rsidRPr="00BE5108" w:rsidRDefault="00AD1976" w:rsidP="005219CB">
            <w:pPr>
              <w:pStyle w:val="TAC"/>
            </w:pPr>
            <w:r w:rsidRPr="00BE5108">
              <w:t>10</w:t>
            </w:r>
          </w:p>
        </w:tc>
        <w:tc>
          <w:tcPr>
            <w:tcW w:w="770" w:type="dxa"/>
            <w:vAlign w:val="center"/>
          </w:tcPr>
          <w:p w14:paraId="31CC760E" w14:textId="77777777" w:rsidR="00AD1976" w:rsidRPr="00BE5108" w:rsidRDefault="00AD1976" w:rsidP="005219CB">
            <w:pPr>
              <w:pStyle w:val="TAC"/>
            </w:pPr>
            <w:r w:rsidRPr="00BE5108">
              <w:t>1024</w:t>
            </w:r>
          </w:p>
        </w:tc>
        <w:tc>
          <w:tcPr>
            <w:tcW w:w="3070" w:type="dxa"/>
            <w:vAlign w:val="center"/>
          </w:tcPr>
          <w:p w14:paraId="0BD9D533" w14:textId="77777777" w:rsidR="00AD1976" w:rsidRPr="00BE5108" w:rsidRDefault="00AD1976" w:rsidP="005219CB">
            <w:pPr>
              <w:pStyle w:val="TAC"/>
            </w:pPr>
            <w:r w:rsidRPr="00BE5108">
              <w:rPr>
                <w:rFonts w:cs="Calibri"/>
              </w:rPr>
              <w:t>72</w:t>
            </w:r>
          </w:p>
        </w:tc>
        <w:tc>
          <w:tcPr>
            <w:tcW w:w="1472" w:type="dxa"/>
            <w:vAlign w:val="center"/>
          </w:tcPr>
          <w:p w14:paraId="3ED4BE66" w14:textId="77777777" w:rsidR="00AD1976" w:rsidRPr="00BE5108" w:rsidRDefault="00AD1976" w:rsidP="005219CB">
            <w:pPr>
              <w:pStyle w:val="TAC"/>
            </w:pPr>
            <w:r w:rsidRPr="00BE5108">
              <w:t>28</w:t>
            </w:r>
          </w:p>
        </w:tc>
        <w:tc>
          <w:tcPr>
            <w:tcW w:w="2946" w:type="dxa"/>
            <w:vAlign w:val="center"/>
          </w:tcPr>
          <w:p w14:paraId="029923BA" w14:textId="77777777" w:rsidR="00AD1976" w:rsidRPr="00BE5108" w:rsidRDefault="00AD1976" w:rsidP="005219CB">
            <w:pPr>
              <w:pStyle w:val="TAC"/>
            </w:pPr>
            <w:r w:rsidRPr="00BE5108">
              <w:t>40</w:t>
            </w:r>
          </w:p>
        </w:tc>
      </w:tr>
      <w:tr w:rsidR="00AD1976" w:rsidRPr="00BE5108" w14:paraId="2B47DDC8" w14:textId="77777777" w:rsidTr="00847BC2">
        <w:trPr>
          <w:jc w:val="center"/>
        </w:trPr>
        <w:tc>
          <w:tcPr>
            <w:tcW w:w="1373" w:type="dxa"/>
            <w:vAlign w:val="center"/>
          </w:tcPr>
          <w:p w14:paraId="36272F39" w14:textId="77777777" w:rsidR="00AD1976" w:rsidRPr="00BE5108" w:rsidRDefault="00AD1976" w:rsidP="005219CB">
            <w:pPr>
              <w:pStyle w:val="TAC"/>
            </w:pPr>
            <w:r w:rsidRPr="00BE5108">
              <w:t>15</w:t>
            </w:r>
          </w:p>
        </w:tc>
        <w:tc>
          <w:tcPr>
            <w:tcW w:w="770" w:type="dxa"/>
            <w:vAlign w:val="center"/>
          </w:tcPr>
          <w:p w14:paraId="184B6916" w14:textId="77777777" w:rsidR="00AD1976" w:rsidRPr="00BE5108" w:rsidRDefault="00AD1976" w:rsidP="005219CB">
            <w:pPr>
              <w:pStyle w:val="TAC"/>
            </w:pPr>
            <w:r w:rsidRPr="00BE5108">
              <w:t>1536</w:t>
            </w:r>
          </w:p>
        </w:tc>
        <w:tc>
          <w:tcPr>
            <w:tcW w:w="3070" w:type="dxa"/>
            <w:vAlign w:val="center"/>
          </w:tcPr>
          <w:p w14:paraId="200B407E" w14:textId="77777777" w:rsidR="00AD1976" w:rsidRPr="00BE5108" w:rsidRDefault="00AD1976" w:rsidP="005219CB">
            <w:pPr>
              <w:pStyle w:val="TAC"/>
            </w:pPr>
            <w:r w:rsidRPr="00BE5108">
              <w:rPr>
                <w:rFonts w:cs="Calibri"/>
              </w:rPr>
              <w:t>108</w:t>
            </w:r>
          </w:p>
        </w:tc>
        <w:tc>
          <w:tcPr>
            <w:tcW w:w="1472" w:type="dxa"/>
            <w:vAlign w:val="center"/>
          </w:tcPr>
          <w:p w14:paraId="6AB5F0E5" w14:textId="77777777" w:rsidR="00AD1976" w:rsidRPr="00BE5108" w:rsidRDefault="00AD1976" w:rsidP="005219CB">
            <w:pPr>
              <w:pStyle w:val="TAC"/>
            </w:pPr>
            <w:r w:rsidRPr="00BE5108">
              <w:t>44</w:t>
            </w:r>
          </w:p>
        </w:tc>
        <w:tc>
          <w:tcPr>
            <w:tcW w:w="2946" w:type="dxa"/>
            <w:vAlign w:val="center"/>
          </w:tcPr>
          <w:p w14:paraId="60E77A33" w14:textId="77777777" w:rsidR="00AD1976" w:rsidRPr="00BE5108" w:rsidRDefault="00AD1976" w:rsidP="005219CB">
            <w:pPr>
              <w:pStyle w:val="TAC"/>
            </w:pPr>
            <w:r w:rsidRPr="00BE5108">
              <w:t>40</w:t>
            </w:r>
          </w:p>
        </w:tc>
      </w:tr>
      <w:tr w:rsidR="00AD1976" w:rsidRPr="00BE5108" w14:paraId="777B1D12" w14:textId="77777777" w:rsidTr="00847BC2">
        <w:trPr>
          <w:jc w:val="center"/>
        </w:trPr>
        <w:tc>
          <w:tcPr>
            <w:tcW w:w="1373" w:type="dxa"/>
            <w:vAlign w:val="center"/>
          </w:tcPr>
          <w:p w14:paraId="7F1400AB" w14:textId="77777777" w:rsidR="00AD1976" w:rsidRPr="00BE5108" w:rsidRDefault="00AD1976" w:rsidP="005219CB">
            <w:pPr>
              <w:pStyle w:val="TAC"/>
            </w:pPr>
            <w:r w:rsidRPr="00BE5108">
              <w:t>20</w:t>
            </w:r>
          </w:p>
        </w:tc>
        <w:tc>
          <w:tcPr>
            <w:tcW w:w="770" w:type="dxa"/>
            <w:vAlign w:val="center"/>
          </w:tcPr>
          <w:p w14:paraId="3D6A971C" w14:textId="77777777" w:rsidR="00AD1976" w:rsidRPr="00BE5108" w:rsidRDefault="00AD1976" w:rsidP="005219CB">
            <w:pPr>
              <w:pStyle w:val="TAC"/>
            </w:pPr>
            <w:r w:rsidRPr="00BE5108">
              <w:t>2048</w:t>
            </w:r>
          </w:p>
        </w:tc>
        <w:tc>
          <w:tcPr>
            <w:tcW w:w="3070" w:type="dxa"/>
            <w:vAlign w:val="center"/>
          </w:tcPr>
          <w:p w14:paraId="3D33D1BB" w14:textId="77777777" w:rsidR="00AD1976" w:rsidRPr="00BE5108" w:rsidRDefault="00AD1976" w:rsidP="005219CB">
            <w:pPr>
              <w:pStyle w:val="TAC"/>
            </w:pPr>
            <w:r w:rsidRPr="00BE5108">
              <w:rPr>
                <w:rFonts w:cs="Calibri"/>
              </w:rPr>
              <w:t>144</w:t>
            </w:r>
          </w:p>
        </w:tc>
        <w:tc>
          <w:tcPr>
            <w:tcW w:w="1472" w:type="dxa"/>
            <w:vAlign w:val="center"/>
          </w:tcPr>
          <w:p w14:paraId="0801D47E" w14:textId="77777777" w:rsidR="00AD1976" w:rsidRPr="00BE5108" w:rsidRDefault="00AD1976" w:rsidP="005219CB">
            <w:pPr>
              <w:pStyle w:val="TAC"/>
            </w:pPr>
            <w:r w:rsidRPr="00BE5108">
              <w:t>58</w:t>
            </w:r>
          </w:p>
        </w:tc>
        <w:tc>
          <w:tcPr>
            <w:tcW w:w="2946" w:type="dxa"/>
            <w:vAlign w:val="center"/>
          </w:tcPr>
          <w:p w14:paraId="4941AC48" w14:textId="77777777" w:rsidR="00AD1976" w:rsidRPr="00BE5108" w:rsidRDefault="00AD1976" w:rsidP="005219CB">
            <w:pPr>
              <w:pStyle w:val="TAC"/>
            </w:pPr>
            <w:r w:rsidRPr="00BE5108">
              <w:t>40</w:t>
            </w:r>
          </w:p>
        </w:tc>
      </w:tr>
      <w:tr w:rsidR="00AD1976" w:rsidRPr="00BE5108" w14:paraId="7ACAE97D" w14:textId="77777777" w:rsidTr="00847BC2">
        <w:trPr>
          <w:jc w:val="center"/>
        </w:trPr>
        <w:tc>
          <w:tcPr>
            <w:tcW w:w="1373" w:type="dxa"/>
            <w:vAlign w:val="center"/>
          </w:tcPr>
          <w:p w14:paraId="4917305A" w14:textId="77777777" w:rsidR="00AD1976" w:rsidRPr="00BE5108" w:rsidRDefault="00AD1976" w:rsidP="005219CB">
            <w:pPr>
              <w:pStyle w:val="TAC"/>
            </w:pPr>
            <w:r w:rsidRPr="00BE5108">
              <w:t>25</w:t>
            </w:r>
          </w:p>
        </w:tc>
        <w:tc>
          <w:tcPr>
            <w:tcW w:w="770" w:type="dxa"/>
            <w:vAlign w:val="center"/>
          </w:tcPr>
          <w:p w14:paraId="19A6CD6E" w14:textId="77777777" w:rsidR="00AD1976" w:rsidRPr="00BE5108" w:rsidRDefault="00AD1976" w:rsidP="005219CB">
            <w:pPr>
              <w:pStyle w:val="TAC"/>
            </w:pPr>
            <w:r w:rsidRPr="00BE5108">
              <w:t>2048</w:t>
            </w:r>
          </w:p>
        </w:tc>
        <w:tc>
          <w:tcPr>
            <w:tcW w:w="3070" w:type="dxa"/>
            <w:vAlign w:val="center"/>
          </w:tcPr>
          <w:p w14:paraId="2F23BB8B" w14:textId="77777777" w:rsidR="00AD1976" w:rsidRPr="00BE5108" w:rsidRDefault="00AD1976" w:rsidP="005219CB">
            <w:pPr>
              <w:pStyle w:val="TAC"/>
            </w:pPr>
            <w:r w:rsidRPr="00BE5108">
              <w:rPr>
                <w:rFonts w:cs="Calibri"/>
              </w:rPr>
              <w:t>144</w:t>
            </w:r>
          </w:p>
        </w:tc>
        <w:tc>
          <w:tcPr>
            <w:tcW w:w="1472" w:type="dxa"/>
            <w:vAlign w:val="center"/>
          </w:tcPr>
          <w:p w14:paraId="08DEA163" w14:textId="77777777" w:rsidR="00AD1976" w:rsidRPr="00BE5108" w:rsidRDefault="00AD1976" w:rsidP="005219CB">
            <w:pPr>
              <w:pStyle w:val="TAC"/>
            </w:pPr>
            <w:r w:rsidRPr="00BE5108">
              <w:t>72</w:t>
            </w:r>
          </w:p>
        </w:tc>
        <w:tc>
          <w:tcPr>
            <w:tcW w:w="2946" w:type="dxa"/>
            <w:vAlign w:val="center"/>
          </w:tcPr>
          <w:p w14:paraId="5FE1F6EE" w14:textId="77777777" w:rsidR="00AD1976" w:rsidRPr="00BE5108" w:rsidRDefault="00AD1976" w:rsidP="005219CB">
            <w:pPr>
              <w:pStyle w:val="TAC"/>
            </w:pPr>
            <w:r w:rsidRPr="00BE5108">
              <w:t>50</w:t>
            </w:r>
          </w:p>
        </w:tc>
      </w:tr>
      <w:tr w:rsidR="00AD1976" w:rsidRPr="00BE5108" w14:paraId="248C6F56" w14:textId="77777777" w:rsidTr="00847BC2">
        <w:trPr>
          <w:jc w:val="center"/>
        </w:trPr>
        <w:tc>
          <w:tcPr>
            <w:tcW w:w="1373" w:type="dxa"/>
            <w:vAlign w:val="center"/>
          </w:tcPr>
          <w:p w14:paraId="556C693A" w14:textId="77777777" w:rsidR="00AD1976" w:rsidRPr="00BE5108" w:rsidRDefault="00AD1976" w:rsidP="005219CB">
            <w:pPr>
              <w:pStyle w:val="TAC"/>
            </w:pPr>
            <w:r w:rsidRPr="00BE5108">
              <w:t>30</w:t>
            </w:r>
          </w:p>
        </w:tc>
        <w:tc>
          <w:tcPr>
            <w:tcW w:w="770" w:type="dxa"/>
            <w:vAlign w:val="center"/>
          </w:tcPr>
          <w:p w14:paraId="3B0DC9FC" w14:textId="77777777" w:rsidR="00AD1976" w:rsidRPr="00BE5108" w:rsidRDefault="00AD1976" w:rsidP="005219CB">
            <w:pPr>
              <w:pStyle w:val="TAC"/>
            </w:pPr>
            <w:r w:rsidRPr="00BE5108">
              <w:t>3072</w:t>
            </w:r>
          </w:p>
        </w:tc>
        <w:tc>
          <w:tcPr>
            <w:tcW w:w="3070" w:type="dxa"/>
            <w:vAlign w:val="center"/>
          </w:tcPr>
          <w:p w14:paraId="1B0AA250" w14:textId="77777777" w:rsidR="00AD1976" w:rsidRPr="00BE5108" w:rsidRDefault="00AD1976" w:rsidP="005219CB">
            <w:pPr>
              <w:pStyle w:val="TAC"/>
              <w:rPr>
                <w:rFonts w:cs="Calibri"/>
              </w:rPr>
            </w:pPr>
            <w:r w:rsidRPr="00BE5108">
              <w:rPr>
                <w:rFonts w:cs="Calibri"/>
              </w:rPr>
              <w:t>216</w:t>
            </w:r>
          </w:p>
        </w:tc>
        <w:tc>
          <w:tcPr>
            <w:tcW w:w="1472" w:type="dxa"/>
            <w:vAlign w:val="center"/>
          </w:tcPr>
          <w:p w14:paraId="0201A1C5" w14:textId="77777777" w:rsidR="00AD1976" w:rsidRPr="00BE5108" w:rsidRDefault="00AD1976" w:rsidP="005219CB">
            <w:pPr>
              <w:pStyle w:val="TAC"/>
            </w:pPr>
            <w:r w:rsidRPr="00BE5108">
              <w:t>108</w:t>
            </w:r>
          </w:p>
        </w:tc>
        <w:tc>
          <w:tcPr>
            <w:tcW w:w="2946" w:type="dxa"/>
            <w:vAlign w:val="center"/>
          </w:tcPr>
          <w:p w14:paraId="13A7B9B7" w14:textId="77777777" w:rsidR="00AD1976" w:rsidRPr="00BE5108" w:rsidRDefault="00AD1976" w:rsidP="005219CB">
            <w:pPr>
              <w:pStyle w:val="TAC"/>
            </w:pPr>
            <w:r w:rsidRPr="00BE5108">
              <w:t>50</w:t>
            </w:r>
          </w:p>
        </w:tc>
      </w:tr>
      <w:tr w:rsidR="00AD1976" w:rsidRPr="00BE5108" w14:paraId="1F4B2095" w14:textId="77777777" w:rsidTr="00847BC2">
        <w:trPr>
          <w:jc w:val="center"/>
        </w:trPr>
        <w:tc>
          <w:tcPr>
            <w:tcW w:w="1373" w:type="dxa"/>
            <w:vAlign w:val="center"/>
          </w:tcPr>
          <w:p w14:paraId="3A97F628" w14:textId="77777777" w:rsidR="00AD1976" w:rsidRPr="00BE5108" w:rsidRDefault="00AD1976" w:rsidP="005219CB">
            <w:pPr>
              <w:pStyle w:val="TAC"/>
            </w:pPr>
            <w:r w:rsidRPr="00BE5108">
              <w:t>40</w:t>
            </w:r>
          </w:p>
        </w:tc>
        <w:tc>
          <w:tcPr>
            <w:tcW w:w="770" w:type="dxa"/>
            <w:vAlign w:val="center"/>
          </w:tcPr>
          <w:p w14:paraId="72CB340B" w14:textId="77777777" w:rsidR="00AD1976" w:rsidRPr="00BE5108" w:rsidRDefault="00AD1976" w:rsidP="005219CB">
            <w:pPr>
              <w:pStyle w:val="TAC"/>
            </w:pPr>
            <w:r w:rsidRPr="00BE5108">
              <w:t>4096</w:t>
            </w:r>
          </w:p>
        </w:tc>
        <w:tc>
          <w:tcPr>
            <w:tcW w:w="3070" w:type="dxa"/>
            <w:vAlign w:val="center"/>
          </w:tcPr>
          <w:p w14:paraId="78989031" w14:textId="77777777" w:rsidR="00AD1976" w:rsidRPr="00BE5108" w:rsidRDefault="00AD1976" w:rsidP="005219CB">
            <w:pPr>
              <w:pStyle w:val="TAC"/>
            </w:pPr>
            <w:r w:rsidRPr="00BE5108">
              <w:rPr>
                <w:rFonts w:cs="Calibri"/>
              </w:rPr>
              <w:t>288</w:t>
            </w:r>
          </w:p>
        </w:tc>
        <w:tc>
          <w:tcPr>
            <w:tcW w:w="1472" w:type="dxa"/>
            <w:vAlign w:val="center"/>
          </w:tcPr>
          <w:p w14:paraId="0FE08DEE" w14:textId="77777777" w:rsidR="00AD1976" w:rsidRPr="00BE5108" w:rsidRDefault="00AD1976" w:rsidP="005219CB">
            <w:pPr>
              <w:pStyle w:val="TAC"/>
            </w:pPr>
            <w:r w:rsidRPr="00BE5108">
              <w:t>144</w:t>
            </w:r>
          </w:p>
        </w:tc>
        <w:tc>
          <w:tcPr>
            <w:tcW w:w="2946" w:type="dxa"/>
            <w:vAlign w:val="center"/>
          </w:tcPr>
          <w:p w14:paraId="34B1AD1E" w14:textId="77777777" w:rsidR="00AD1976" w:rsidRPr="00BE5108" w:rsidRDefault="00AD1976" w:rsidP="005219CB">
            <w:pPr>
              <w:pStyle w:val="TAC"/>
            </w:pPr>
            <w:r w:rsidRPr="00BE5108">
              <w:t>50</w:t>
            </w:r>
          </w:p>
        </w:tc>
      </w:tr>
      <w:tr w:rsidR="00AD1976" w:rsidRPr="00BE5108" w14:paraId="2C359055" w14:textId="77777777" w:rsidTr="00847BC2">
        <w:trPr>
          <w:jc w:val="center"/>
        </w:trPr>
        <w:tc>
          <w:tcPr>
            <w:tcW w:w="1373" w:type="dxa"/>
            <w:vAlign w:val="center"/>
          </w:tcPr>
          <w:p w14:paraId="202DAEF3" w14:textId="77777777" w:rsidR="00AD1976" w:rsidRPr="00BE5108" w:rsidRDefault="00AD1976" w:rsidP="005219CB">
            <w:pPr>
              <w:pStyle w:val="TAC"/>
            </w:pPr>
            <w:r w:rsidRPr="00BE5108">
              <w:t>50</w:t>
            </w:r>
          </w:p>
        </w:tc>
        <w:tc>
          <w:tcPr>
            <w:tcW w:w="770" w:type="dxa"/>
            <w:vAlign w:val="center"/>
          </w:tcPr>
          <w:p w14:paraId="139D6A4F" w14:textId="77777777" w:rsidR="00AD1976" w:rsidRPr="00BE5108" w:rsidRDefault="00AD1976" w:rsidP="005219CB">
            <w:pPr>
              <w:pStyle w:val="TAC"/>
            </w:pPr>
            <w:r w:rsidRPr="00BE5108">
              <w:t>4096</w:t>
            </w:r>
          </w:p>
        </w:tc>
        <w:tc>
          <w:tcPr>
            <w:tcW w:w="3070" w:type="dxa"/>
            <w:vAlign w:val="center"/>
          </w:tcPr>
          <w:p w14:paraId="19041DDC" w14:textId="77777777" w:rsidR="00AD1976" w:rsidRPr="00BE5108" w:rsidRDefault="00AD1976" w:rsidP="005219CB">
            <w:pPr>
              <w:pStyle w:val="TAC"/>
            </w:pPr>
            <w:r w:rsidRPr="00BE5108">
              <w:rPr>
                <w:rFonts w:cs="Calibri"/>
              </w:rPr>
              <w:t>288</w:t>
            </w:r>
          </w:p>
        </w:tc>
        <w:tc>
          <w:tcPr>
            <w:tcW w:w="1472" w:type="dxa"/>
            <w:vAlign w:val="center"/>
          </w:tcPr>
          <w:p w14:paraId="4DFA4D80" w14:textId="77777777" w:rsidR="00AD1976" w:rsidRPr="00BE5108" w:rsidRDefault="00AD1976" w:rsidP="005219CB">
            <w:pPr>
              <w:pStyle w:val="TAC"/>
            </w:pPr>
            <w:r w:rsidRPr="00BE5108">
              <w:t>144</w:t>
            </w:r>
          </w:p>
        </w:tc>
        <w:tc>
          <w:tcPr>
            <w:tcW w:w="2946" w:type="dxa"/>
            <w:vAlign w:val="center"/>
          </w:tcPr>
          <w:p w14:paraId="167BF368" w14:textId="77777777" w:rsidR="00AD1976" w:rsidRPr="00BE5108" w:rsidRDefault="00AD1976" w:rsidP="005219CB">
            <w:pPr>
              <w:pStyle w:val="TAC"/>
            </w:pPr>
            <w:r w:rsidRPr="00BE5108">
              <w:t>50</w:t>
            </w:r>
          </w:p>
        </w:tc>
      </w:tr>
      <w:tr w:rsidR="00AD1976" w:rsidRPr="00BE5108" w14:paraId="70E7F495" w14:textId="77777777" w:rsidTr="00847BC2">
        <w:trPr>
          <w:jc w:val="center"/>
        </w:trPr>
        <w:tc>
          <w:tcPr>
            <w:tcW w:w="9631" w:type="dxa"/>
            <w:gridSpan w:val="5"/>
            <w:vAlign w:val="center"/>
          </w:tcPr>
          <w:p w14:paraId="1DEEE585" w14:textId="04234691" w:rsidR="00AD1976" w:rsidRPr="00BE5108" w:rsidRDefault="00AD1976" w:rsidP="005219CB">
            <w:pPr>
              <w:pStyle w:val="TAN"/>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to</w:t>
            </w:r>
            <w:r w:rsidR="00847BC2" w:rsidRPr="00BE5108">
              <w:t xml:space="preserve"> </w:t>
            </w:r>
            <w:r w:rsidRPr="00BE5108">
              <w:t>6</w:t>
            </w:r>
            <w:r w:rsidR="00847BC2" w:rsidRPr="00BE5108">
              <w:t xml:space="preserve"> </w:t>
            </w:r>
            <w:r w:rsidRPr="00BE5108">
              <w:t>and</w:t>
            </w:r>
            <w:r w:rsidR="00847BC2" w:rsidRPr="00BE5108">
              <w:t xml:space="preserve"> </w:t>
            </w:r>
            <w:r w:rsidRPr="00BE5108">
              <w:t>8</w:t>
            </w:r>
            <w:r w:rsidR="00847BC2" w:rsidRPr="00BE5108">
              <w:t xml:space="preserve"> </w:t>
            </w:r>
            <w:r w:rsidRPr="00BE5108">
              <w:t>to</w:t>
            </w:r>
            <w:r w:rsidR="00847BC2" w:rsidRPr="00BE5108">
              <w:t xml:space="preserve"> </w:t>
            </w:r>
            <w:r w:rsidRPr="00BE5108">
              <w:t>13.</w:t>
            </w:r>
            <w:r w:rsidR="00847BC2" w:rsidRPr="00BE5108">
              <w:t xml:space="preserve"> </w:t>
            </w:r>
            <w:r w:rsidRPr="00BE5108">
              <w:t>Symbols</w:t>
            </w:r>
            <w:r w:rsidR="00847BC2" w:rsidRPr="00BE5108">
              <w:t xml:space="preserve"> </w:t>
            </w:r>
            <w:r w:rsidRPr="00BE5108">
              <w:t>0</w:t>
            </w:r>
            <w:r w:rsidR="00847BC2" w:rsidRPr="00BE5108">
              <w:t xml:space="preserve"> </w:t>
            </w:r>
            <w:r w:rsidRPr="00BE5108">
              <w:t>and</w:t>
            </w:r>
            <w:r w:rsidR="00847BC2" w:rsidRPr="00BE5108">
              <w:t xml:space="preserve"> </w:t>
            </w:r>
            <w:r w:rsidRPr="00BE5108">
              <w:t>7</w:t>
            </w:r>
            <w:r w:rsidR="00847BC2" w:rsidRPr="00BE5108">
              <w:t xml:space="preserve"> </w:t>
            </w:r>
            <w:r w:rsidRPr="00BE5108">
              <w:t>have</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0D9EED18" w14:textId="77777777" w:rsidR="00AD1976" w:rsidRPr="00BE5108" w:rsidRDefault="00AD1976" w:rsidP="00AD1976"/>
    <w:p w14:paraId="24FA7A07" w14:textId="77777777" w:rsidR="00AD1976" w:rsidRPr="00BE5108" w:rsidRDefault="00AD1976" w:rsidP="00D47065">
      <w:pPr>
        <w:pStyle w:val="TH"/>
      </w:pPr>
      <w:r w:rsidRPr="00BE5108">
        <w:lastRenderedPageBreak/>
        <w:t>Table 6.5.3.5-</w:t>
      </w:r>
      <w:r w:rsidRPr="00BE5108">
        <w:rPr>
          <w:rFonts w:eastAsiaTheme="minorEastAsia" w:hint="eastAsia"/>
        </w:rPr>
        <w:t>3:</w:t>
      </w:r>
      <w:r w:rsidRPr="00BE5108">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0"/>
        <w:gridCol w:w="792"/>
        <w:gridCol w:w="3006"/>
        <w:gridCol w:w="1559"/>
        <w:gridCol w:w="2864"/>
      </w:tblGrid>
      <w:tr w:rsidR="00AD1976" w:rsidRPr="00BE5108" w14:paraId="4FC5C9D5" w14:textId="77777777" w:rsidTr="00847BC2">
        <w:trPr>
          <w:jc w:val="center"/>
        </w:trPr>
        <w:tc>
          <w:tcPr>
            <w:tcW w:w="1410" w:type="dxa"/>
            <w:shd w:val="clear" w:color="auto" w:fill="auto"/>
            <w:vAlign w:val="center"/>
          </w:tcPr>
          <w:p w14:paraId="38281CE2" w14:textId="176274A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92" w:type="dxa"/>
            <w:shd w:val="clear" w:color="auto" w:fill="auto"/>
            <w:vAlign w:val="center"/>
          </w:tcPr>
          <w:p w14:paraId="75E8E8BC" w14:textId="51B1D230" w:rsidR="00AD1976" w:rsidRPr="00BE5108" w:rsidRDefault="00AD1976" w:rsidP="005219CB">
            <w:pPr>
              <w:pStyle w:val="TAH"/>
            </w:pPr>
            <w:r w:rsidRPr="00BE5108">
              <w:t>FFT</w:t>
            </w:r>
            <w:r w:rsidR="00847BC2" w:rsidRPr="00BE5108">
              <w:t xml:space="preserve"> </w:t>
            </w:r>
            <w:r w:rsidRPr="00BE5108">
              <w:t>size</w:t>
            </w:r>
          </w:p>
        </w:tc>
        <w:tc>
          <w:tcPr>
            <w:tcW w:w="3006" w:type="dxa"/>
            <w:shd w:val="clear" w:color="auto" w:fill="auto"/>
            <w:vAlign w:val="center"/>
          </w:tcPr>
          <w:p w14:paraId="03355DF3" w14:textId="7DE2AF3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559" w:type="dxa"/>
            <w:shd w:val="clear" w:color="auto" w:fill="auto"/>
            <w:vAlign w:val="center"/>
          </w:tcPr>
          <w:p w14:paraId="3161EB40" w14:textId="7498E655"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864" w:type="dxa"/>
            <w:shd w:val="clear" w:color="auto" w:fill="auto"/>
            <w:vAlign w:val="center"/>
          </w:tcPr>
          <w:p w14:paraId="148AC408" w14:textId="58674CF0"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w:t>
            </w:r>
          </w:p>
          <w:p w14:paraId="2A8F1FDA" w14:textId="77777777" w:rsidR="00AD1976" w:rsidRPr="00BE5108" w:rsidRDefault="00AD1976" w:rsidP="005219CB">
            <w:pPr>
              <w:pStyle w:val="TAH"/>
            </w:pPr>
            <w:r w:rsidRPr="00BE5108">
              <w:t>(Note)</w:t>
            </w:r>
          </w:p>
        </w:tc>
      </w:tr>
      <w:tr w:rsidR="00AD1976" w:rsidRPr="00BE5108" w14:paraId="65DD3AEE" w14:textId="77777777" w:rsidTr="00847BC2">
        <w:trPr>
          <w:jc w:val="center"/>
        </w:trPr>
        <w:tc>
          <w:tcPr>
            <w:tcW w:w="1410" w:type="dxa"/>
          </w:tcPr>
          <w:p w14:paraId="737D6AD1" w14:textId="77777777" w:rsidR="00AD1976" w:rsidRPr="00BE5108" w:rsidRDefault="00AD1976" w:rsidP="005219CB">
            <w:pPr>
              <w:pStyle w:val="TAC"/>
            </w:pPr>
            <w:r w:rsidRPr="00BE5108">
              <w:t>10</w:t>
            </w:r>
          </w:p>
        </w:tc>
        <w:tc>
          <w:tcPr>
            <w:tcW w:w="792" w:type="dxa"/>
          </w:tcPr>
          <w:p w14:paraId="2D77B7E2" w14:textId="77777777" w:rsidR="00AD1976" w:rsidRPr="00BE5108" w:rsidRDefault="00AD1976" w:rsidP="005219CB">
            <w:pPr>
              <w:pStyle w:val="TAC"/>
            </w:pPr>
            <w:r w:rsidRPr="00BE5108">
              <w:t>512</w:t>
            </w:r>
          </w:p>
        </w:tc>
        <w:tc>
          <w:tcPr>
            <w:tcW w:w="3006" w:type="dxa"/>
          </w:tcPr>
          <w:p w14:paraId="64D61890" w14:textId="77777777" w:rsidR="00AD1976" w:rsidRPr="00BE5108" w:rsidRDefault="00AD1976" w:rsidP="005219CB">
            <w:pPr>
              <w:pStyle w:val="TAC"/>
            </w:pPr>
            <w:r w:rsidRPr="00BE5108">
              <w:t>36</w:t>
            </w:r>
          </w:p>
        </w:tc>
        <w:tc>
          <w:tcPr>
            <w:tcW w:w="1559" w:type="dxa"/>
            <w:vAlign w:val="center"/>
          </w:tcPr>
          <w:p w14:paraId="047946C0" w14:textId="77777777" w:rsidR="00AD1976" w:rsidRPr="00BE5108" w:rsidRDefault="00AD1976" w:rsidP="005219CB">
            <w:pPr>
              <w:pStyle w:val="TAC"/>
            </w:pPr>
            <w:r w:rsidRPr="00BE5108">
              <w:t>14</w:t>
            </w:r>
          </w:p>
        </w:tc>
        <w:tc>
          <w:tcPr>
            <w:tcW w:w="2864" w:type="dxa"/>
          </w:tcPr>
          <w:p w14:paraId="3B9BDF95" w14:textId="77777777" w:rsidR="00AD1976" w:rsidRPr="00BE5108" w:rsidRDefault="00AD1976" w:rsidP="005219CB">
            <w:pPr>
              <w:pStyle w:val="TAC"/>
            </w:pPr>
            <w:r w:rsidRPr="00BE5108">
              <w:t>40</w:t>
            </w:r>
          </w:p>
        </w:tc>
      </w:tr>
      <w:tr w:rsidR="00AD1976" w:rsidRPr="00BE5108" w14:paraId="5F6EC569" w14:textId="77777777" w:rsidTr="00847BC2">
        <w:trPr>
          <w:jc w:val="center"/>
        </w:trPr>
        <w:tc>
          <w:tcPr>
            <w:tcW w:w="1410" w:type="dxa"/>
          </w:tcPr>
          <w:p w14:paraId="732ABA90" w14:textId="77777777" w:rsidR="00AD1976" w:rsidRPr="00BE5108" w:rsidRDefault="00AD1976" w:rsidP="005219CB">
            <w:pPr>
              <w:pStyle w:val="TAC"/>
            </w:pPr>
            <w:r w:rsidRPr="00BE5108">
              <w:t>15</w:t>
            </w:r>
          </w:p>
        </w:tc>
        <w:tc>
          <w:tcPr>
            <w:tcW w:w="792" w:type="dxa"/>
          </w:tcPr>
          <w:p w14:paraId="49441B0D" w14:textId="77777777" w:rsidR="00AD1976" w:rsidRPr="00BE5108" w:rsidRDefault="00AD1976" w:rsidP="005219CB">
            <w:pPr>
              <w:pStyle w:val="TAC"/>
            </w:pPr>
            <w:r w:rsidRPr="00BE5108">
              <w:t>768</w:t>
            </w:r>
          </w:p>
        </w:tc>
        <w:tc>
          <w:tcPr>
            <w:tcW w:w="3006" w:type="dxa"/>
          </w:tcPr>
          <w:p w14:paraId="54CE9B90" w14:textId="77777777" w:rsidR="00AD1976" w:rsidRPr="00BE5108" w:rsidRDefault="00AD1976" w:rsidP="005219CB">
            <w:pPr>
              <w:pStyle w:val="TAC"/>
            </w:pPr>
            <w:r w:rsidRPr="00BE5108">
              <w:t>54</w:t>
            </w:r>
          </w:p>
        </w:tc>
        <w:tc>
          <w:tcPr>
            <w:tcW w:w="1559" w:type="dxa"/>
            <w:vAlign w:val="center"/>
          </w:tcPr>
          <w:p w14:paraId="1532B4FD" w14:textId="77777777" w:rsidR="00AD1976" w:rsidRPr="00BE5108" w:rsidRDefault="00AD1976" w:rsidP="005219CB">
            <w:pPr>
              <w:pStyle w:val="TAC"/>
            </w:pPr>
            <w:r w:rsidRPr="00BE5108">
              <w:t>22</w:t>
            </w:r>
          </w:p>
        </w:tc>
        <w:tc>
          <w:tcPr>
            <w:tcW w:w="2864" w:type="dxa"/>
          </w:tcPr>
          <w:p w14:paraId="555600EF" w14:textId="77777777" w:rsidR="00AD1976" w:rsidRPr="00BE5108" w:rsidRDefault="00AD1976" w:rsidP="005219CB">
            <w:pPr>
              <w:pStyle w:val="TAC"/>
            </w:pPr>
            <w:r w:rsidRPr="00BE5108">
              <w:t>40</w:t>
            </w:r>
          </w:p>
        </w:tc>
      </w:tr>
      <w:tr w:rsidR="00AD1976" w:rsidRPr="00BE5108" w14:paraId="2E8DC9FD" w14:textId="77777777" w:rsidTr="00847BC2">
        <w:trPr>
          <w:jc w:val="center"/>
        </w:trPr>
        <w:tc>
          <w:tcPr>
            <w:tcW w:w="1410" w:type="dxa"/>
          </w:tcPr>
          <w:p w14:paraId="37983F43" w14:textId="77777777" w:rsidR="00AD1976" w:rsidRPr="00BE5108" w:rsidRDefault="00AD1976" w:rsidP="005219CB">
            <w:pPr>
              <w:pStyle w:val="TAC"/>
            </w:pPr>
            <w:r w:rsidRPr="00BE5108">
              <w:t>20</w:t>
            </w:r>
          </w:p>
        </w:tc>
        <w:tc>
          <w:tcPr>
            <w:tcW w:w="792" w:type="dxa"/>
          </w:tcPr>
          <w:p w14:paraId="66BFB951" w14:textId="77777777" w:rsidR="00AD1976" w:rsidRPr="00BE5108" w:rsidRDefault="00AD1976" w:rsidP="005219CB">
            <w:pPr>
              <w:pStyle w:val="TAC"/>
            </w:pPr>
            <w:r w:rsidRPr="00BE5108">
              <w:t>1024</w:t>
            </w:r>
          </w:p>
        </w:tc>
        <w:tc>
          <w:tcPr>
            <w:tcW w:w="3006" w:type="dxa"/>
          </w:tcPr>
          <w:p w14:paraId="6435394E" w14:textId="77777777" w:rsidR="00AD1976" w:rsidRPr="00BE5108" w:rsidRDefault="00AD1976" w:rsidP="005219CB">
            <w:pPr>
              <w:pStyle w:val="TAC"/>
            </w:pPr>
            <w:r w:rsidRPr="00BE5108">
              <w:t>72</w:t>
            </w:r>
          </w:p>
        </w:tc>
        <w:tc>
          <w:tcPr>
            <w:tcW w:w="1559" w:type="dxa"/>
            <w:vAlign w:val="center"/>
          </w:tcPr>
          <w:p w14:paraId="68E46037" w14:textId="77777777" w:rsidR="00AD1976" w:rsidRPr="00BE5108" w:rsidRDefault="00AD1976" w:rsidP="005219CB">
            <w:pPr>
              <w:pStyle w:val="TAC"/>
            </w:pPr>
            <w:r w:rsidRPr="00BE5108">
              <w:t>28</w:t>
            </w:r>
          </w:p>
        </w:tc>
        <w:tc>
          <w:tcPr>
            <w:tcW w:w="2864" w:type="dxa"/>
          </w:tcPr>
          <w:p w14:paraId="1C4C19FD" w14:textId="77777777" w:rsidR="00AD1976" w:rsidRPr="00BE5108" w:rsidRDefault="00AD1976" w:rsidP="005219CB">
            <w:pPr>
              <w:pStyle w:val="TAC"/>
            </w:pPr>
            <w:r w:rsidRPr="00BE5108">
              <w:t>40</w:t>
            </w:r>
          </w:p>
        </w:tc>
      </w:tr>
      <w:tr w:rsidR="00AD1976" w:rsidRPr="00BE5108" w14:paraId="5C915491" w14:textId="77777777" w:rsidTr="00847BC2">
        <w:trPr>
          <w:jc w:val="center"/>
        </w:trPr>
        <w:tc>
          <w:tcPr>
            <w:tcW w:w="1410" w:type="dxa"/>
          </w:tcPr>
          <w:p w14:paraId="108AC8E7" w14:textId="77777777" w:rsidR="00AD1976" w:rsidRPr="00BE5108" w:rsidRDefault="00AD1976" w:rsidP="005219CB">
            <w:pPr>
              <w:pStyle w:val="TAC"/>
            </w:pPr>
            <w:r w:rsidRPr="00BE5108">
              <w:t>25</w:t>
            </w:r>
          </w:p>
        </w:tc>
        <w:tc>
          <w:tcPr>
            <w:tcW w:w="792" w:type="dxa"/>
          </w:tcPr>
          <w:p w14:paraId="3749FF2A" w14:textId="77777777" w:rsidR="00AD1976" w:rsidRPr="00BE5108" w:rsidRDefault="00AD1976" w:rsidP="005219CB">
            <w:pPr>
              <w:pStyle w:val="TAC"/>
            </w:pPr>
            <w:r w:rsidRPr="00BE5108">
              <w:t>1024</w:t>
            </w:r>
          </w:p>
        </w:tc>
        <w:tc>
          <w:tcPr>
            <w:tcW w:w="3006" w:type="dxa"/>
          </w:tcPr>
          <w:p w14:paraId="2CCEBF68" w14:textId="77777777" w:rsidR="00AD1976" w:rsidRPr="00BE5108" w:rsidRDefault="00AD1976" w:rsidP="005219CB">
            <w:pPr>
              <w:pStyle w:val="TAC"/>
            </w:pPr>
            <w:r w:rsidRPr="00BE5108">
              <w:t>72</w:t>
            </w:r>
          </w:p>
        </w:tc>
        <w:tc>
          <w:tcPr>
            <w:tcW w:w="1559" w:type="dxa"/>
            <w:vAlign w:val="center"/>
          </w:tcPr>
          <w:p w14:paraId="1291C7C2" w14:textId="77777777" w:rsidR="00AD1976" w:rsidRPr="00BE5108" w:rsidRDefault="00AD1976" w:rsidP="005219CB">
            <w:pPr>
              <w:pStyle w:val="TAC"/>
            </w:pPr>
            <w:r w:rsidRPr="00BE5108">
              <w:t>36</w:t>
            </w:r>
          </w:p>
        </w:tc>
        <w:tc>
          <w:tcPr>
            <w:tcW w:w="2864" w:type="dxa"/>
          </w:tcPr>
          <w:p w14:paraId="7DA9222F" w14:textId="77777777" w:rsidR="00AD1976" w:rsidRPr="00BE5108" w:rsidRDefault="00AD1976" w:rsidP="005219CB">
            <w:pPr>
              <w:pStyle w:val="TAC"/>
            </w:pPr>
            <w:r w:rsidRPr="00BE5108">
              <w:t>50</w:t>
            </w:r>
          </w:p>
        </w:tc>
      </w:tr>
      <w:tr w:rsidR="00AD1976" w:rsidRPr="00BE5108" w14:paraId="531F39BC" w14:textId="77777777" w:rsidTr="00847BC2">
        <w:trPr>
          <w:jc w:val="center"/>
        </w:trPr>
        <w:tc>
          <w:tcPr>
            <w:tcW w:w="1410" w:type="dxa"/>
          </w:tcPr>
          <w:p w14:paraId="4E66234E" w14:textId="77777777" w:rsidR="00AD1976" w:rsidRPr="00BE5108" w:rsidRDefault="00AD1976" w:rsidP="005219CB">
            <w:pPr>
              <w:pStyle w:val="TAC"/>
            </w:pPr>
            <w:r w:rsidRPr="00BE5108">
              <w:t>30</w:t>
            </w:r>
          </w:p>
        </w:tc>
        <w:tc>
          <w:tcPr>
            <w:tcW w:w="792" w:type="dxa"/>
          </w:tcPr>
          <w:p w14:paraId="3F653F01" w14:textId="77777777" w:rsidR="00AD1976" w:rsidRPr="00BE5108" w:rsidRDefault="00AD1976" w:rsidP="005219CB">
            <w:pPr>
              <w:pStyle w:val="TAC"/>
            </w:pPr>
            <w:r w:rsidRPr="00BE5108">
              <w:t>1536</w:t>
            </w:r>
          </w:p>
        </w:tc>
        <w:tc>
          <w:tcPr>
            <w:tcW w:w="3006" w:type="dxa"/>
          </w:tcPr>
          <w:p w14:paraId="2A2ED0C6" w14:textId="77777777" w:rsidR="00AD1976" w:rsidRPr="00BE5108" w:rsidRDefault="00AD1976" w:rsidP="005219CB">
            <w:pPr>
              <w:pStyle w:val="TAC"/>
            </w:pPr>
            <w:r w:rsidRPr="00BE5108">
              <w:t>108</w:t>
            </w:r>
          </w:p>
        </w:tc>
        <w:tc>
          <w:tcPr>
            <w:tcW w:w="1559" w:type="dxa"/>
            <w:vAlign w:val="center"/>
          </w:tcPr>
          <w:p w14:paraId="610BF360" w14:textId="77777777" w:rsidR="00AD1976" w:rsidRPr="00BE5108" w:rsidRDefault="00AD1976" w:rsidP="005219CB">
            <w:pPr>
              <w:pStyle w:val="TAC"/>
            </w:pPr>
            <w:r w:rsidRPr="00BE5108">
              <w:t>54</w:t>
            </w:r>
          </w:p>
        </w:tc>
        <w:tc>
          <w:tcPr>
            <w:tcW w:w="2864" w:type="dxa"/>
          </w:tcPr>
          <w:p w14:paraId="2284939A" w14:textId="77777777" w:rsidR="00AD1976" w:rsidRPr="00BE5108" w:rsidRDefault="00AD1976" w:rsidP="005219CB">
            <w:pPr>
              <w:pStyle w:val="TAC"/>
            </w:pPr>
            <w:r w:rsidRPr="00BE5108">
              <w:t>50</w:t>
            </w:r>
          </w:p>
        </w:tc>
      </w:tr>
      <w:tr w:rsidR="00AD1976" w:rsidRPr="00BE5108" w14:paraId="66EFA81D" w14:textId="77777777" w:rsidTr="00847BC2">
        <w:trPr>
          <w:jc w:val="center"/>
        </w:trPr>
        <w:tc>
          <w:tcPr>
            <w:tcW w:w="1410" w:type="dxa"/>
          </w:tcPr>
          <w:p w14:paraId="6FF6C360" w14:textId="77777777" w:rsidR="00AD1976" w:rsidRPr="00BE5108" w:rsidRDefault="00AD1976" w:rsidP="005219CB">
            <w:pPr>
              <w:pStyle w:val="TAC"/>
            </w:pPr>
            <w:r w:rsidRPr="00BE5108">
              <w:t>40</w:t>
            </w:r>
          </w:p>
        </w:tc>
        <w:tc>
          <w:tcPr>
            <w:tcW w:w="792" w:type="dxa"/>
          </w:tcPr>
          <w:p w14:paraId="68B23129" w14:textId="77777777" w:rsidR="00AD1976" w:rsidRPr="00BE5108" w:rsidRDefault="00AD1976" w:rsidP="005219CB">
            <w:pPr>
              <w:pStyle w:val="TAC"/>
            </w:pPr>
            <w:r w:rsidRPr="00BE5108">
              <w:t>2048</w:t>
            </w:r>
          </w:p>
        </w:tc>
        <w:tc>
          <w:tcPr>
            <w:tcW w:w="3006" w:type="dxa"/>
          </w:tcPr>
          <w:p w14:paraId="1714D254" w14:textId="77777777" w:rsidR="00AD1976" w:rsidRPr="00BE5108" w:rsidRDefault="00AD1976" w:rsidP="005219CB">
            <w:pPr>
              <w:pStyle w:val="TAC"/>
            </w:pPr>
            <w:r w:rsidRPr="00BE5108">
              <w:t>144</w:t>
            </w:r>
          </w:p>
        </w:tc>
        <w:tc>
          <w:tcPr>
            <w:tcW w:w="1559" w:type="dxa"/>
            <w:vAlign w:val="center"/>
          </w:tcPr>
          <w:p w14:paraId="14D5B197" w14:textId="77777777" w:rsidR="00AD1976" w:rsidRPr="00BE5108" w:rsidRDefault="00AD1976" w:rsidP="005219CB">
            <w:pPr>
              <w:pStyle w:val="TAC"/>
            </w:pPr>
            <w:r w:rsidRPr="00BE5108">
              <w:t>72</w:t>
            </w:r>
          </w:p>
        </w:tc>
        <w:tc>
          <w:tcPr>
            <w:tcW w:w="2864" w:type="dxa"/>
          </w:tcPr>
          <w:p w14:paraId="650AB5DC" w14:textId="77777777" w:rsidR="00AD1976" w:rsidRPr="00BE5108" w:rsidRDefault="00AD1976" w:rsidP="005219CB">
            <w:pPr>
              <w:pStyle w:val="TAC"/>
            </w:pPr>
            <w:r w:rsidRPr="00BE5108">
              <w:t>50</w:t>
            </w:r>
          </w:p>
        </w:tc>
      </w:tr>
      <w:tr w:rsidR="00AD1976" w:rsidRPr="00BE5108" w14:paraId="09DFB963" w14:textId="77777777" w:rsidTr="00847BC2">
        <w:trPr>
          <w:jc w:val="center"/>
        </w:trPr>
        <w:tc>
          <w:tcPr>
            <w:tcW w:w="1410" w:type="dxa"/>
          </w:tcPr>
          <w:p w14:paraId="13114FA8" w14:textId="77777777" w:rsidR="00AD1976" w:rsidRPr="00BE5108" w:rsidRDefault="00AD1976" w:rsidP="005219CB">
            <w:pPr>
              <w:pStyle w:val="TAC"/>
            </w:pPr>
            <w:r w:rsidRPr="00BE5108">
              <w:t>50</w:t>
            </w:r>
          </w:p>
        </w:tc>
        <w:tc>
          <w:tcPr>
            <w:tcW w:w="792" w:type="dxa"/>
          </w:tcPr>
          <w:p w14:paraId="1A29A1D2" w14:textId="77777777" w:rsidR="00AD1976" w:rsidRPr="00BE5108" w:rsidRDefault="00AD1976" w:rsidP="005219CB">
            <w:pPr>
              <w:pStyle w:val="TAC"/>
            </w:pPr>
            <w:r w:rsidRPr="00BE5108">
              <w:t>2048</w:t>
            </w:r>
          </w:p>
        </w:tc>
        <w:tc>
          <w:tcPr>
            <w:tcW w:w="3006" w:type="dxa"/>
          </w:tcPr>
          <w:p w14:paraId="4A31BB32" w14:textId="77777777" w:rsidR="00AD1976" w:rsidRPr="00BE5108" w:rsidRDefault="00AD1976" w:rsidP="005219CB">
            <w:pPr>
              <w:pStyle w:val="TAC"/>
              <w:rPr>
                <w:rFonts w:cs="Calibri"/>
              </w:rPr>
            </w:pPr>
            <w:r w:rsidRPr="00BE5108">
              <w:t>144</w:t>
            </w:r>
          </w:p>
        </w:tc>
        <w:tc>
          <w:tcPr>
            <w:tcW w:w="1559" w:type="dxa"/>
            <w:vAlign w:val="center"/>
          </w:tcPr>
          <w:p w14:paraId="70E7590F" w14:textId="77777777" w:rsidR="00AD1976" w:rsidRPr="00BE5108" w:rsidRDefault="00AD1976" w:rsidP="005219CB">
            <w:pPr>
              <w:pStyle w:val="TAC"/>
            </w:pPr>
            <w:r w:rsidRPr="00BE5108">
              <w:t>72</w:t>
            </w:r>
          </w:p>
        </w:tc>
        <w:tc>
          <w:tcPr>
            <w:tcW w:w="2864" w:type="dxa"/>
          </w:tcPr>
          <w:p w14:paraId="765083DD" w14:textId="77777777" w:rsidR="00AD1976" w:rsidRPr="00BE5108" w:rsidRDefault="00AD1976" w:rsidP="005219CB">
            <w:pPr>
              <w:pStyle w:val="TAC"/>
              <w:rPr>
                <w:rFonts w:cs="Calibri"/>
              </w:rPr>
            </w:pPr>
            <w:r w:rsidRPr="00BE5108">
              <w:rPr>
                <w:rFonts w:cs="Calibri"/>
              </w:rPr>
              <w:t>50</w:t>
            </w:r>
          </w:p>
        </w:tc>
      </w:tr>
      <w:tr w:rsidR="00AD1976" w:rsidRPr="00BE5108" w14:paraId="02F60649" w14:textId="77777777" w:rsidTr="00847BC2">
        <w:trPr>
          <w:jc w:val="center"/>
        </w:trPr>
        <w:tc>
          <w:tcPr>
            <w:tcW w:w="1410" w:type="dxa"/>
          </w:tcPr>
          <w:p w14:paraId="66D7C76E" w14:textId="77777777" w:rsidR="00AD1976" w:rsidRPr="00BE5108" w:rsidRDefault="00AD1976" w:rsidP="005219CB">
            <w:pPr>
              <w:pStyle w:val="TAC"/>
            </w:pPr>
            <w:r w:rsidRPr="00BE5108">
              <w:t>60</w:t>
            </w:r>
          </w:p>
        </w:tc>
        <w:tc>
          <w:tcPr>
            <w:tcW w:w="792" w:type="dxa"/>
          </w:tcPr>
          <w:p w14:paraId="7F0AB733" w14:textId="77777777" w:rsidR="00AD1976" w:rsidRPr="00BE5108" w:rsidRDefault="00AD1976" w:rsidP="005219CB">
            <w:pPr>
              <w:pStyle w:val="TAC"/>
            </w:pPr>
            <w:r w:rsidRPr="00BE5108">
              <w:t>3072</w:t>
            </w:r>
          </w:p>
        </w:tc>
        <w:tc>
          <w:tcPr>
            <w:tcW w:w="3006" w:type="dxa"/>
          </w:tcPr>
          <w:p w14:paraId="5923237A" w14:textId="77777777" w:rsidR="00AD1976" w:rsidRPr="00BE5108" w:rsidRDefault="00AD1976" w:rsidP="005219CB">
            <w:pPr>
              <w:pStyle w:val="TAC"/>
              <w:rPr>
                <w:rFonts w:cs="Calibri"/>
              </w:rPr>
            </w:pPr>
            <w:r w:rsidRPr="00BE5108">
              <w:t>216</w:t>
            </w:r>
          </w:p>
        </w:tc>
        <w:tc>
          <w:tcPr>
            <w:tcW w:w="1559" w:type="dxa"/>
            <w:vAlign w:val="center"/>
          </w:tcPr>
          <w:p w14:paraId="3414D437" w14:textId="77777777" w:rsidR="00AD1976" w:rsidRPr="00BE5108" w:rsidRDefault="00AD1976" w:rsidP="005219CB">
            <w:pPr>
              <w:pStyle w:val="TAC"/>
            </w:pPr>
            <w:r w:rsidRPr="00BE5108">
              <w:t>130</w:t>
            </w:r>
          </w:p>
        </w:tc>
        <w:tc>
          <w:tcPr>
            <w:tcW w:w="2864" w:type="dxa"/>
          </w:tcPr>
          <w:p w14:paraId="1E1E141B" w14:textId="77777777" w:rsidR="00AD1976" w:rsidRPr="00BE5108" w:rsidRDefault="00AD1976" w:rsidP="005219CB">
            <w:pPr>
              <w:pStyle w:val="TAC"/>
              <w:rPr>
                <w:rFonts w:cs="Calibri"/>
              </w:rPr>
            </w:pPr>
            <w:r w:rsidRPr="00BE5108">
              <w:rPr>
                <w:rFonts w:cs="Calibri"/>
              </w:rPr>
              <w:t>60</w:t>
            </w:r>
          </w:p>
        </w:tc>
      </w:tr>
      <w:tr w:rsidR="00AD1976" w:rsidRPr="00BE5108" w14:paraId="6933DEE0" w14:textId="77777777" w:rsidTr="00847BC2">
        <w:trPr>
          <w:jc w:val="center"/>
        </w:trPr>
        <w:tc>
          <w:tcPr>
            <w:tcW w:w="1410" w:type="dxa"/>
          </w:tcPr>
          <w:p w14:paraId="335BD405" w14:textId="77777777" w:rsidR="00AD1976" w:rsidRPr="00BE5108" w:rsidRDefault="00AD1976" w:rsidP="005219CB">
            <w:pPr>
              <w:pStyle w:val="TAC"/>
            </w:pPr>
            <w:r w:rsidRPr="00BE5108">
              <w:t>70</w:t>
            </w:r>
          </w:p>
        </w:tc>
        <w:tc>
          <w:tcPr>
            <w:tcW w:w="792" w:type="dxa"/>
          </w:tcPr>
          <w:p w14:paraId="64E191D1" w14:textId="77777777" w:rsidR="00AD1976" w:rsidRPr="00BE5108" w:rsidRDefault="00AD1976" w:rsidP="005219CB">
            <w:pPr>
              <w:pStyle w:val="TAC"/>
            </w:pPr>
            <w:r w:rsidRPr="00BE5108">
              <w:t>3072</w:t>
            </w:r>
          </w:p>
        </w:tc>
        <w:tc>
          <w:tcPr>
            <w:tcW w:w="3006" w:type="dxa"/>
          </w:tcPr>
          <w:p w14:paraId="3CA3F324" w14:textId="77777777" w:rsidR="00AD1976" w:rsidRPr="00BE5108" w:rsidRDefault="00AD1976" w:rsidP="005219CB">
            <w:pPr>
              <w:pStyle w:val="TAC"/>
              <w:rPr>
                <w:rFonts w:cs="Calibri"/>
              </w:rPr>
            </w:pPr>
            <w:r w:rsidRPr="00BE5108">
              <w:t>216</w:t>
            </w:r>
          </w:p>
        </w:tc>
        <w:tc>
          <w:tcPr>
            <w:tcW w:w="1559" w:type="dxa"/>
            <w:vAlign w:val="center"/>
          </w:tcPr>
          <w:p w14:paraId="78B37B59" w14:textId="77777777" w:rsidR="00AD1976" w:rsidRPr="00BE5108" w:rsidRDefault="00AD1976" w:rsidP="005219CB">
            <w:pPr>
              <w:pStyle w:val="TAC"/>
            </w:pPr>
            <w:r w:rsidRPr="00BE5108">
              <w:t>130</w:t>
            </w:r>
          </w:p>
        </w:tc>
        <w:tc>
          <w:tcPr>
            <w:tcW w:w="2864" w:type="dxa"/>
          </w:tcPr>
          <w:p w14:paraId="18900C48" w14:textId="77777777" w:rsidR="00AD1976" w:rsidRPr="00BE5108" w:rsidRDefault="00AD1976" w:rsidP="005219CB">
            <w:pPr>
              <w:pStyle w:val="TAC"/>
              <w:rPr>
                <w:rFonts w:cs="Calibri"/>
              </w:rPr>
            </w:pPr>
            <w:r w:rsidRPr="00BE5108">
              <w:rPr>
                <w:rFonts w:cs="Calibri"/>
              </w:rPr>
              <w:t>60</w:t>
            </w:r>
          </w:p>
        </w:tc>
      </w:tr>
      <w:tr w:rsidR="00AD1976" w:rsidRPr="00BE5108" w14:paraId="638D73E0" w14:textId="77777777" w:rsidTr="00847BC2">
        <w:trPr>
          <w:jc w:val="center"/>
        </w:trPr>
        <w:tc>
          <w:tcPr>
            <w:tcW w:w="1410" w:type="dxa"/>
          </w:tcPr>
          <w:p w14:paraId="05FA2479" w14:textId="77777777" w:rsidR="00AD1976" w:rsidRPr="00BE5108" w:rsidRDefault="00AD1976" w:rsidP="005219CB">
            <w:pPr>
              <w:pStyle w:val="TAC"/>
            </w:pPr>
            <w:r w:rsidRPr="00BE5108">
              <w:t>80</w:t>
            </w:r>
          </w:p>
        </w:tc>
        <w:tc>
          <w:tcPr>
            <w:tcW w:w="792" w:type="dxa"/>
          </w:tcPr>
          <w:p w14:paraId="6855FB6A" w14:textId="77777777" w:rsidR="00AD1976" w:rsidRPr="00BE5108" w:rsidRDefault="00AD1976" w:rsidP="005219CB">
            <w:pPr>
              <w:pStyle w:val="TAC"/>
            </w:pPr>
            <w:r w:rsidRPr="00BE5108">
              <w:t>4096</w:t>
            </w:r>
          </w:p>
        </w:tc>
        <w:tc>
          <w:tcPr>
            <w:tcW w:w="3006" w:type="dxa"/>
          </w:tcPr>
          <w:p w14:paraId="459AF9F5" w14:textId="77777777" w:rsidR="00AD1976" w:rsidRPr="00BE5108" w:rsidRDefault="00AD1976" w:rsidP="005219CB">
            <w:pPr>
              <w:pStyle w:val="TAC"/>
              <w:rPr>
                <w:rFonts w:cs="Calibri"/>
              </w:rPr>
            </w:pPr>
            <w:r w:rsidRPr="00BE5108">
              <w:t>288</w:t>
            </w:r>
          </w:p>
        </w:tc>
        <w:tc>
          <w:tcPr>
            <w:tcW w:w="1559" w:type="dxa"/>
            <w:vAlign w:val="center"/>
          </w:tcPr>
          <w:p w14:paraId="65740DC9" w14:textId="77777777" w:rsidR="00AD1976" w:rsidRPr="00BE5108" w:rsidRDefault="00AD1976" w:rsidP="005219CB">
            <w:pPr>
              <w:pStyle w:val="TAC"/>
            </w:pPr>
            <w:r w:rsidRPr="00BE5108">
              <w:t>172</w:t>
            </w:r>
          </w:p>
        </w:tc>
        <w:tc>
          <w:tcPr>
            <w:tcW w:w="2864" w:type="dxa"/>
          </w:tcPr>
          <w:p w14:paraId="3041B36F" w14:textId="77777777" w:rsidR="00AD1976" w:rsidRPr="00BE5108" w:rsidRDefault="00AD1976" w:rsidP="005219CB">
            <w:pPr>
              <w:pStyle w:val="TAC"/>
              <w:rPr>
                <w:rFonts w:cs="Calibri"/>
              </w:rPr>
            </w:pPr>
            <w:r w:rsidRPr="00BE5108">
              <w:rPr>
                <w:rFonts w:cs="Calibri"/>
              </w:rPr>
              <w:t>60</w:t>
            </w:r>
          </w:p>
        </w:tc>
      </w:tr>
      <w:tr w:rsidR="00AD1976" w:rsidRPr="00BE5108" w14:paraId="677FD7FC" w14:textId="77777777" w:rsidTr="00847BC2">
        <w:trPr>
          <w:jc w:val="center"/>
        </w:trPr>
        <w:tc>
          <w:tcPr>
            <w:tcW w:w="1410" w:type="dxa"/>
          </w:tcPr>
          <w:p w14:paraId="44A34E50" w14:textId="77777777" w:rsidR="00AD1976" w:rsidRPr="00BE5108" w:rsidRDefault="00AD1976" w:rsidP="005219CB">
            <w:pPr>
              <w:pStyle w:val="TAC"/>
            </w:pPr>
            <w:r w:rsidRPr="00BE5108">
              <w:t>90</w:t>
            </w:r>
          </w:p>
        </w:tc>
        <w:tc>
          <w:tcPr>
            <w:tcW w:w="792" w:type="dxa"/>
          </w:tcPr>
          <w:p w14:paraId="48002928" w14:textId="77777777" w:rsidR="00AD1976" w:rsidRPr="00BE5108" w:rsidRDefault="00AD1976" w:rsidP="005219CB">
            <w:pPr>
              <w:pStyle w:val="TAC"/>
            </w:pPr>
            <w:r w:rsidRPr="00BE5108">
              <w:t>4096</w:t>
            </w:r>
          </w:p>
        </w:tc>
        <w:tc>
          <w:tcPr>
            <w:tcW w:w="3006" w:type="dxa"/>
          </w:tcPr>
          <w:p w14:paraId="4937B20E" w14:textId="77777777" w:rsidR="00AD1976" w:rsidRPr="00BE5108" w:rsidRDefault="00AD1976" w:rsidP="005219CB">
            <w:pPr>
              <w:pStyle w:val="TAC"/>
              <w:rPr>
                <w:rFonts w:cs="Calibri"/>
              </w:rPr>
            </w:pPr>
            <w:r w:rsidRPr="00BE5108">
              <w:t>288</w:t>
            </w:r>
          </w:p>
        </w:tc>
        <w:tc>
          <w:tcPr>
            <w:tcW w:w="1559" w:type="dxa"/>
            <w:vAlign w:val="center"/>
          </w:tcPr>
          <w:p w14:paraId="78B6AAB5" w14:textId="77777777" w:rsidR="00AD1976" w:rsidRPr="00BE5108" w:rsidRDefault="00AD1976" w:rsidP="005219CB">
            <w:pPr>
              <w:pStyle w:val="TAC"/>
            </w:pPr>
            <w:r w:rsidRPr="00BE5108">
              <w:t>172</w:t>
            </w:r>
          </w:p>
        </w:tc>
        <w:tc>
          <w:tcPr>
            <w:tcW w:w="2864" w:type="dxa"/>
          </w:tcPr>
          <w:p w14:paraId="12BFE9FA" w14:textId="77777777" w:rsidR="00AD1976" w:rsidRPr="00BE5108" w:rsidRDefault="00AD1976" w:rsidP="005219CB">
            <w:pPr>
              <w:pStyle w:val="TAC"/>
              <w:rPr>
                <w:rFonts w:cs="Calibri"/>
              </w:rPr>
            </w:pPr>
            <w:r w:rsidRPr="00BE5108">
              <w:rPr>
                <w:rFonts w:cs="Calibri"/>
              </w:rPr>
              <w:t>60</w:t>
            </w:r>
          </w:p>
        </w:tc>
      </w:tr>
      <w:tr w:rsidR="00AD1976" w:rsidRPr="00BE5108" w14:paraId="279F1896" w14:textId="77777777" w:rsidTr="00847BC2">
        <w:trPr>
          <w:jc w:val="center"/>
        </w:trPr>
        <w:tc>
          <w:tcPr>
            <w:tcW w:w="1410" w:type="dxa"/>
          </w:tcPr>
          <w:p w14:paraId="2E8DD948" w14:textId="77777777" w:rsidR="00AD1976" w:rsidRPr="00BE5108" w:rsidRDefault="00AD1976" w:rsidP="005219CB">
            <w:pPr>
              <w:pStyle w:val="TAC"/>
            </w:pPr>
            <w:r w:rsidRPr="00BE5108">
              <w:t>100</w:t>
            </w:r>
          </w:p>
        </w:tc>
        <w:tc>
          <w:tcPr>
            <w:tcW w:w="792" w:type="dxa"/>
          </w:tcPr>
          <w:p w14:paraId="12D566DE" w14:textId="77777777" w:rsidR="00AD1976" w:rsidRPr="00BE5108" w:rsidRDefault="00AD1976" w:rsidP="005219CB">
            <w:pPr>
              <w:pStyle w:val="TAC"/>
            </w:pPr>
            <w:r w:rsidRPr="00BE5108">
              <w:t>4096</w:t>
            </w:r>
          </w:p>
        </w:tc>
        <w:tc>
          <w:tcPr>
            <w:tcW w:w="3006" w:type="dxa"/>
          </w:tcPr>
          <w:p w14:paraId="1FD7FF9C" w14:textId="77777777" w:rsidR="00AD1976" w:rsidRPr="00BE5108" w:rsidRDefault="00AD1976" w:rsidP="005219CB">
            <w:pPr>
              <w:pStyle w:val="TAC"/>
              <w:rPr>
                <w:rFonts w:cs="Calibri"/>
              </w:rPr>
            </w:pPr>
            <w:r w:rsidRPr="00BE5108">
              <w:t>288</w:t>
            </w:r>
          </w:p>
        </w:tc>
        <w:tc>
          <w:tcPr>
            <w:tcW w:w="1559" w:type="dxa"/>
            <w:vAlign w:val="center"/>
          </w:tcPr>
          <w:p w14:paraId="3C75B68C" w14:textId="77777777" w:rsidR="00AD1976" w:rsidRPr="00BE5108" w:rsidRDefault="00AD1976" w:rsidP="005219CB">
            <w:pPr>
              <w:pStyle w:val="TAC"/>
            </w:pPr>
            <w:r w:rsidRPr="00BE5108">
              <w:t>172</w:t>
            </w:r>
          </w:p>
        </w:tc>
        <w:tc>
          <w:tcPr>
            <w:tcW w:w="2864" w:type="dxa"/>
          </w:tcPr>
          <w:p w14:paraId="0AE8FF84" w14:textId="77777777" w:rsidR="00AD1976" w:rsidRPr="00BE5108" w:rsidRDefault="00AD1976" w:rsidP="005219CB">
            <w:pPr>
              <w:pStyle w:val="TAC"/>
              <w:rPr>
                <w:rFonts w:cs="Calibri"/>
              </w:rPr>
            </w:pPr>
            <w:r w:rsidRPr="00BE5108">
              <w:rPr>
                <w:rFonts w:cs="Calibri"/>
              </w:rPr>
              <w:t>60</w:t>
            </w:r>
          </w:p>
        </w:tc>
      </w:tr>
      <w:tr w:rsidR="00AD1976" w:rsidRPr="00BE5108" w14:paraId="2BD863C5" w14:textId="77777777" w:rsidTr="00847BC2">
        <w:trPr>
          <w:jc w:val="center"/>
        </w:trPr>
        <w:tc>
          <w:tcPr>
            <w:tcW w:w="9631" w:type="dxa"/>
            <w:gridSpan w:val="5"/>
          </w:tcPr>
          <w:p w14:paraId="1D7EFDB9" w14:textId="7448C281"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through</w:t>
            </w:r>
            <w:r w:rsidR="00847BC2" w:rsidRPr="00BE5108">
              <w:t xml:space="preserve"> </w:t>
            </w:r>
            <w:r w:rsidRPr="00BE5108">
              <w:t>13.</w:t>
            </w:r>
            <w:r w:rsidR="00847BC2" w:rsidRPr="00BE5108">
              <w:t xml:space="preserve"> </w:t>
            </w:r>
            <w:r w:rsidRPr="00BE5108">
              <w:t>Symbol</w:t>
            </w:r>
            <w:r w:rsidR="00847BC2" w:rsidRPr="00BE5108">
              <w:t xml:space="preserve"> </w:t>
            </w:r>
            <w:r w:rsidRPr="00BE5108">
              <w:t>0</w:t>
            </w:r>
            <w:r w:rsidR="00847BC2" w:rsidRPr="00BE5108">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277853EF" w14:textId="77777777" w:rsidR="00AD1976" w:rsidRPr="00BE5108" w:rsidRDefault="00AD1976" w:rsidP="00AD1976"/>
    <w:p w14:paraId="4E38C9B8" w14:textId="77777777" w:rsidR="00AD1976" w:rsidRPr="00BE5108" w:rsidRDefault="00AD1976" w:rsidP="00D47065">
      <w:pPr>
        <w:pStyle w:val="TH"/>
      </w:pPr>
      <w:r w:rsidRPr="00BE5108">
        <w:t>Table 6.5.3.5-</w:t>
      </w:r>
      <w:r w:rsidRPr="00BE5108">
        <w:rPr>
          <w:rFonts w:eastAsiaTheme="minorEastAsia" w:hint="eastAsia"/>
        </w:rPr>
        <w:t>4:</w:t>
      </w:r>
      <w:r w:rsidRPr="00BE5108">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3"/>
        <w:gridCol w:w="972"/>
        <w:gridCol w:w="2653"/>
        <w:gridCol w:w="1896"/>
        <w:gridCol w:w="2377"/>
      </w:tblGrid>
      <w:tr w:rsidR="00AD1976" w:rsidRPr="00BE5108" w14:paraId="4E7013DF" w14:textId="77777777" w:rsidTr="00847BC2">
        <w:trPr>
          <w:jc w:val="center"/>
        </w:trPr>
        <w:tc>
          <w:tcPr>
            <w:tcW w:w="1733" w:type="dxa"/>
            <w:shd w:val="clear" w:color="auto" w:fill="auto"/>
            <w:vAlign w:val="center"/>
          </w:tcPr>
          <w:p w14:paraId="739F8623" w14:textId="00B5FFB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972" w:type="dxa"/>
            <w:shd w:val="clear" w:color="auto" w:fill="auto"/>
            <w:vAlign w:val="center"/>
          </w:tcPr>
          <w:p w14:paraId="49E9D4F1" w14:textId="43188F6C" w:rsidR="00AD1976" w:rsidRPr="00BE5108" w:rsidRDefault="00AD1976" w:rsidP="005219CB">
            <w:pPr>
              <w:pStyle w:val="TAH"/>
            </w:pPr>
            <w:r w:rsidRPr="00BE5108">
              <w:t>FFT</w:t>
            </w:r>
            <w:r w:rsidR="00847BC2" w:rsidRPr="00BE5108">
              <w:t xml:space="preserve"> </w:t>
            </w:r>
            <w:r w:rsidRPr="00BE5108">
              <w:t>size</w:t>
            </w:r>
          </w:p>
        </w:tc>
        <w:tc>
          <w:tcPr>
            <w:tcW w:w="2653" w:type="dxa"/>
            <w:shd w:val="clear" w:color="auto" w:fill="auto"/>
            <w:vAlign w:val="center"/>
          </w:tcPr>
          <w:p w14:paraId="2A9AEE81" w14:textId="146465A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896" w:type="dxa"/>
            <w:shd w:val="clear" w:color="auto" w:fill="auto"/>
            <w:vAlign w:val="center"/>
          </w:tcPr>
          <w:p w14:paraId="14BC933F" w14:textId="4F93CD02"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377" w:type="dxa"/>
            <w:shd w:val="clear" w:color="auto" w:fill="auto"/>
            <w:vAlign w:val="center"/>
          </w:tcPr>
          <w:p w14:paraId="21699D33" w14:textId="1BBEC77C"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w:t>
            </w:r>
          </w:p>
          <w:p w14:paraId="6BC061AD" w14:textId="77777777" w:rsidR="00AD1976" w:rsidRPr="00BE5108" w:rsidRDefault="00AD1976" w:rsidP="005219CB">
            <w:pPr>
              <w:pStyle w:val="TAH"/>
            </w:pPr>
            <w:r w:rsidRPr="00BE5108">
              <w:t>(Note)</w:t>
            </w:r>
          </w:p>
        </w:tc>
      </w:tr>
      <w:tr w:rsidR="00AD1976" w:rsidRPr="00BE5108" w14:paraId="241AC8B4" w14:textId="77777777" w:rsidTr="00847BC2">
        <w:trPr>
          <w:jc w:val="center"/>
        </w:trPr>
        <w:tc>
          <w:tcPr>
            <w:tcW w:w="1733" w:type="dxa"/>
          </w:tcPr>
          <w:p w14:paraId="3CB72CC0" w14:textId="77777777" w:rsidR="00AD1976" w:rsidRPr="00BE5108" w:rsidRDefault="00AD1976" w:rsidP="005219CB">
            <w:pPr>
              <w:pStyle w:val="TAC"/>
            </w:pPr>
            <w:r w:rsidRPr="00BE5108">
              <w:t>10</w:t>
            </w:r>
          </w:p>
        </w:tc>
        <w:tc>
          <w:tcPr>
            <w:tcW w:w="972" w:type="dxa"/>
          </w:tcPr>
          <w:p w14:paraId="5A3C9A50" w14:textId="77777777" w:rsidR="00AD1976" w:rsidRPr="00BE5108" w:rsidRDefault="00AD1976" w:rsidP="005219CB">
            <w:pPr>
              <w:pStyle w:val="TAC"/>
            </w:pPr>
            <w:r w:rsidRPr="00BE5108">
              <w:t>256</w:t>
            </w:r>
          </w:p>
        </w:tc>
        <w:tc>
          <w:tcPr>
            <w:tcW w:w="2653" w:type="dxa"/>
          </w:tcPr>
          <w:p w14:paraId="61F8E3B9" w14:textId="77777777" w:rsidR="00AD1976" w:rsidRPr="00BE5108" w:rsidRDefault="00AD1976" w:rsidP="005219CB">
            <w:pPr>
              <w:pStyle w:val="TAC"/>
            </w:pPr>
            <w:r w:rsidRPr="00BE5108">
              <w:t>18</w:t>
            </w:r>
          </w:p>
        </w:tc>
        <w:tc>
          <w:tcPr>
            <w:tcW w:w="1896" w:type="dxa"/>
            <w:vAlign w:val="center"/>
          </w:tcPr>
          <w:p w14:paraId="2445294B" w14:textId="77777777" w:rsidR="00AD1976" w:rsidRPr="00BE5108" w:rsidRDefault="00AD1976" w:rsidP="005219CB">
            <w:pPr>
              <w:pStyle w:val="TAC"/>
            </w:pPr>
            <w:r w:rsidRPr="00BE5108">
              <w:t>8</w:t>
            </w:r>
          </w:p>
        </w:tc>
        <w:tc>
          <w:tcPr>
            <w:tcW w:w="2377" w:type="dxa"/>
          </w:tcPr>
          <w:p w14:paraId="0C4DEA1B" w14:textId="77777777" w:rsidR="00AD1976" w:rsidRPr="00BE5108" w:rsidRDefault="00AD1976" w:rsidP="005219CB">
            <w:pPr>
              <w:pStyle w:val="TAC"/>
            </w:pPr>
            <w:r w:rsidRPr="00BE5108">
              <w:t>40</w:t>
            </w:r>
          </w:p>
        </w:tc>
      </w:tr>
      <w:tr w:rsidR="00AD1976" w:rsidRPr="00BE5108" w14:paraId="1F744769" w14:textId="77777777" w:rsidTr="00847BC2">
        <w:trPr>
          <w:jc w:val="center"/>
        </w:trPr>
        <w:tc>
          <w:tcPr>
            <w:tcW w:w="1733" w:type="dxa"/>
          </w:tcPr>
          <w:p w14:paraId="32927264" w14:textId="77777777" w:rsidR="00AD1976" w:rsidRPr="00BE5108" w:rsidRDefault="00AD1976" w:rsidP="005219CB">
            <w:pPr>
              <w:pStyle w:val="TAC"/>
            </w:pPr>
            <w:r w:rsidRPr="00BE5108">
              <w:t>15</w:t>
            </w:r>
          </w:p>
        </w:tc>
        <w:tc>
          <w:tcPr>
            <w:tcW w:w="972" w:type="dxa"/>
          </w:tcPr>
          <w:p w14:paraId="373B275E" w14:textId="77777777" w:rsidR="00AD1976" w:rsidRPr="00BE5108" w:rsidRDefault="00AD1976" w:rsidP="005219CB">
            <w:pPr>
              <w:pStyle w:val="TAC"/>
            </w:pPr>
            <w:r w:rsidRPr="00BE5108">
              <w:t>384</w:t>
            </w:r>
          </w:p>
        </w:tc>
        <w:tc>
          <w:tcPr>
            <w:tcW w:w="2653" w:type="dxa"/>
          </w:tcPr>
          <w:p w14:paraId="73620E19" w14:textId="77777777" w:rsidR="00AD1976" w:rsidRPr="00BE5108" w:rsidRDefault="00AD1976" w:rsidP="005219CB">
            <w:pPr>
              <w:pStyle w:val="TAC"/>
            </w:pPr>
            <w:r w:rsidRPr="00BE5108">
              <w:t>27</w:t>
            </w:r>
          </w:p>
        </w:tc>
        <w:tc>
          <w:tcPr>
            <w:tcW w:w="1896" w:type="dxa"/>
            <w:vAlign w:val="center"/>
          </w:tcPr>
          <w:p w14:paraId="13C3C3D4" w14:textId="77777777" w:rsidR="00AD1976" w:rsidRPr="00BE5108" w:rsidRDefault="00AD1976" w:rsidP="005219CB">
            <w:pPr>
              <w:pStyle w:val="TAC"/>
            </w:pPr>
            <w:r w:rsidRPr="00BE5108">
              <w:t>11</w:t>
            </w:r>
          </w:p>
        </w:tc>
        <w:tc>
          <w:tcPr>
            <w:tcW w:w="2377" w:type="dxa"/>
          </w:tcPr>
          <w:p w14:paraId="583C6179" w14:textId="77777777" w:rsidR="00AD1976" w:rsidRPr="00BE5108" w:rsidRDefault="00AD1976" w:rsidP="005219CB">
            <w:pPr>
              <w:pStyle w:val="TAC"/>
            </w:pPr>
            <w:r w:rsidRPr="00BE5108">
              <w:t>40</w:t>
            </w:r>
          </w:p>
        </w:tc>
      </w:tr>
      <w:tr w:rsidR="00AD1976" w:rsidRPr="00BE5108" w14:paraId="7F1CB248" w14:textId="77777777" w:rsidTr="00847BC2">
        <w:trPr>
          <w:jc w:val="center"/>
        </w:trPr>
        <w:tc>
          <w:tcPr>
            <w:tcW w:w="1733" w:type="dxa"/>
          </w:tcPr>
          <w:p w14:paraId="4AE44290" w14:textId="77777777" w:rsidR="00AD1976" w:rsidRPr="00BE5108" w:rsidRDefault="00AD1976" w:rsidP="005219CB">
            <w:pPr>
              <w:pStyle w:val="TAC"/>
            </w:pPr>
            <w:r w:rsidRPr="00BE5108">
              <w:t>20</w:t>
            </w:r>
          </w:p>
        </w:tc>
        <w:tc>
          <w:tcPr>
            <w:tcW w:w="972" w:type="dxa"/>
          </w:tcPr>
          <w:p w14:paraId="31DA69BA" w14:textId="77777777" w:rsidR="00AD1976" w:rsidRPr="00BE5108" w:rsidRDefault="00AD1976" w:rsidP="005219CB">
            <w:pPr>
              <w:pStyle w:val="TAC"/>
            </w:pPr>
            <w:r w:rsidRPr="00BE5108">
              <w:t>512</w:t>
            </w:r>
          </w:p>
        </w:tc>
        <w:tc>
          <w:tcPr>
            <w:tcW w:w="2653" w:type="dxa"/>
          </w:tcPr>
          <w:p w14:paraId="2316CF20" w14:textId="77777777" w:rsidR="00AD1976" w:rsidRPr="00BE5108" w:rsidRDefault="00AD1976" w:rsidP="005219CB">
            <w:pPr>
              <w:pStyle w:val="TAC"/>
            </w:pPr>
            <w:r w:rsidRPr="00BE5108">
              <w:t>36</w:t>
            </w:r>
          </w:p>
        </w:tc>
        <w:tc>
          <w:tcPr>
            <w:tcW w:w="1896" w:type="dxa"/>
            <w:vAlign w:val="center"/>
          </w:tcPr>
          <w:p w14:paraId="3D14CE33" w14:textId="77777777" w:rsidR="00AD1976" w:rsidRPr="00BE5108" w:rsidRDefault="00AD1976" w:rsidP="005219CB">
            <w:pPr>
              <w:pStyle w:val="TAC"/>
            </w:pPr>
            <w:r w:rsidRPr="00BE5108">
              <w:t>14</w:t>
            </w:r>
          </w:p>
        </w:tc>
        <w:tc>
          <w:tcPr>
            <w:tcW w:w="2377" w:type="dxa"/>
          </w:tcPr>
          <w:p w14:paraId="6237509E" w14:textId="77777777" w:rsidR="00AD1976" w:rsidRPr="00BE5108" w:rsidRDefault="00AD1976" w:rsidP="005219CB">
            <w:pPr>
              <w:pStyle w:val="TAC"/>
            </w:pPr>
            <w:r w:rsidRPr="00BE5108">
              <w:t>40</w:t>
            </w:r>
          </w:p>
        </w:tc>
      </w:tr>
      <w:tr w:rsidR="00AD1976" w:rsidRPr="00BE5108" w14:paraId="16142C55" w14:textId="77777777" w:rsidTr="00847BC2">
        <w:trPr>
          <w:jc w:val="center"/>
        </w:trPr>
        <w:tc>
          <w:tcPr>
            <w:tcW w:w="1733" w:type="dxa"/>
          </w:tcPr>
          <w:p w14:paraId="0AF08226" w14:textId="77777777" w:rsidR="00AD1976" w:rsidRPr="00BE5108" w:rsidRDefault="00AD1976" w:rsidP="005219CB">
            <w:pPr>
              <w:pStyle w:val="TAC"/>
            </w:pPr>
            <w:r w:rsidRPr="00BE5108">
              <w:t>25</w:t>
            </w:r>
          </w:p>
        </w:tc>
        <w:tc>
          <w:tcPr>
            <w:tcW w:w="972" w:type="dxa"/>
          </w:tcPr>
          <w:p w14:paraId="47BDA75F" w14:textId="77777777" w:rsidR="00AD1976" w:rsidRPr="00BE5108" w:rsidRDefault="00AD1976" w:rsidP="005219CB">
            <w:pPr>
              <w:pStyle w:val="TAC"/>
            </w:pPr>
            <w:r w:rsidRPr="00BE5108">
              <w:t>512</w:t>
            </w:r>
          </w:p>
        </w:tc>
        <w:tc>
          <w:tcPr>
            <w:tcW w:w="2653" w:type="dxa"/>
          </w:tcPr>
          <w:p w14:paraId="51CAD0DC" w14:textId="77777777" w:rsidR="00AD1976" w:rsidRPr="00BE5108" w:rsidRDefault="00AD1976" w:rsidP="005219CB">
            <w:pPr>
              <w:pStyle w:val="TAC"/>
            </w:pPr>
            <w:r w:rsidRPr="00BE5108">
              <w:t>36</w:t>
            </w:r>
          </w:p>
        </w:tc>
        <w:tc>
          <w:tcPr>
            <w:tcW w:w="1896" w:type="dxa"/>
            <w:vAlign w:val="center"/>
          </w:tcPr>
          <w:p w14:paraId="6CBB7098" w14:textId="77777777" w:rsidR="00AD1976" w:rsidRPr="00BE5108" w:rsidRDefault="00AD1976" w:rsidP="005219CB">
            <w:pPr>
              <w:pStyle w:val="TAC"/>
            </w:pPr>
            <w:r w:rsidRPr="00BE5108">
              <w:t>18</w:t>
            </w:r>
          </w:p>
        </w:tc>
        <w:tc>
          <w:tcPr>
            <w:tcW w:w="2377" w:type="dxa"/>
          </w:tcPr>
          <w:p w14:paraId="6DDB6DE7" w14:textId="77777777" w:rsidR="00AD1976" w:rsidRPr="00BE5108" w:rsidRDefault="00AD1976" w:rsidP="005219CB">
            <w:pPr>
              <w:pStyle w:val="TAC"/>
            </w:pPr>
            <w:r w:rsidRPr="00BE5108">
              <w:t>50</w:t>
            </w:r>
          </w:p>
        </w:tc>
      </w:tr>
      <w:tr w:rsidR="00AD1976" w:rsidRPr="00BE5108" w14:paraId="246AC704" w14:textId="77777777" w:rsidTr="00847BC2">
        <w:trPr>
          <w:jc w:val="center"/>
        </w:trPr>
        <w:tc>
          <w:tcPr>
            <w:tcW w:w="1733" w:type="dxa"/>
          </w:tcPr>
          <w:p w14:paraId="1EF584A2" w14:textId="77777777" w:rsidR="00AD1976" w:rsidRPr="00BE5108" w:rsidRDefault="00AD1976" w:rsidP="005219CB">
            <w:pPr>
              <w:pStyle w:val="TAC"/>
            </w:pPr>
            <w:r w:rsidRPr="00BE5108">
              <w:t>30</w:t>
            </w:r>
          </w:p>
        </w:tc>
        <w:tc>
          <w:tcPr>
            <w:tcW w:w="972" w:type="dxa"/>
          </w:tcPr>
          <w:p w14:paraId="4BEE06D4" w14:textId="77777777" w:rsidR="00AD1976" w:rsidRPr="00BE5108" w:rsidRDefault="00AD1976" w:rsidP="005219CB">
            <w:pPr>
              <w:pStyle w:val="TAC"/>
            </w:pPr>
            <w:r w:rsidRPr="00BE5108">
              <w:t>768</w:t>
            </w:r>
          </w:p>
        </w:tc>
        <w:tc>
          <w:tcPr>
            <w:tcW w:w="2653" w:type="dxa"/>
          </w:tcPr>
          <w:p w14:paraId="0588D3E7" w14:textId="77777777" w:rsidR="00AD1976" w:rsidRPr="00BE5108" w:rsidRDefault="00AD1976" w:rsidP="005219CB">
            <w:pPr>
              <w:pStyle w:val="TAC"/>
            </w:pPr>
            <w:r w:rsidRPr="00BE5108">
              <w:t>54</w:t>
            </w:r>
          </w:p>
        </w:tc>
        <w:tc>
          <w:tcPr>
            <w:tcW w:w="1896" w:type="dxa"/>
            <w:vAlign w:val="center"/>
          </w:tcPr>
          <w:p w14:paraId="6D35F312" w14:textId="77777777" w:rsidR="00AD1976" w:rsidRPr="00BE5108" w:rsidRDefault="00AD1976" w:rsidP="005219CB">
            <w:pPr>
              <w:pStyle w:val="TAC"/>
            </w:pPr>
            <w:r w:rsidRPr="00BE5108">
              <w:t>26</w:t>
            </w:r>
          </w:p>
        </w:tc>
        <w:tc>
          <w:tcPr>
            <w:tcW w:w="2377" w:type="dxa"/>
          </w:tcPr>
          <w:p w14:paraId="49BAF58C" w14:textId="77777777" w:rsidR="00AD1976" w:rsidRPr="00BE5108" w:rsidRDefault="00AD1976" w:rsidP="005219CB">
            <w:pPr>
              <w:pStyle w:val="TAC"/>
            </w:pPr>
            <w:r w:rsidRPr="00BE5108">
              <w:t>50</w:t>
            </w:r>
          </w:p>
        </w:tc>
      </w:tr>
      <w:tr w:rsidR="00AD1976" w:rsidRPr="00BE5108" w14:paraId="75FF4F74" w14:textId="77777777" w:rsidTr="00847BC2">
        <w:trPr>
          <w:jc w:val="center"/>
        </w:trPr>
        <w:tc>
          <w:tcPr>
            <w:tcW w:w="1733" w:type="dxa"/>
          </w:tcPr>
          <w:p w14:paraId="2F619F0C" w14:textId="77777777" w:rsidR="00AD1976" w:rsidRPr="00BE5108" w:rsidRDefault="00AD1976" w:rsidP="005219CB">
            <w:pPr>
              <w:pStyle w:val="TAC"/>
            </w:pPr>
            <w:r w:rsidRPr="00BE5108">
              <w:t>40</w:t>
            </w:r>
          </w:p>
        </w:tc>
        <w:tc>
          <w:tcPr>
            <w:tcW w:w="972" w:type="dxa"/>
          </w:tcPr>
          <w:p w14:paraId="4F1F6AD9" w14:textId="77777777" w:rsidR="00AD1976" w:rsidRPr="00BE5108" w:rsidRDefault="00AD1976" w:rsidP="005219CB">
            <w:pPr>
              <w:pStyle w:val="TAC"/>
            </w:pPr>
            <w:r w:rsidRPr="00BE5108">
              <w:t>1024</w:t>
            </w:r>
          </w:p>
        </w:tc>
        <w:tc>
          <w:tcPr>
            <w:tcW w:w="2653" w:type="dxa"/>
          </w:tcPr>
          <w:p w14:paraId="0352D85C" w14:textId="77777777" w:rsidR="00AD1976" w:rsidRPr="00BE5108" w:rsidRDefault="00AD1976" w:rsidP="005219CB">
            <w:pPr>
              <w:pStyle w:val="TAC"/>
            </w:pPr>
            <w:r w:rsidRPr="00BE5108">
              <w:t>72</w:t>
            </w:r>
          </w:p>
        </w:tc>
        <w:tc>
          <w:tcPr>
            <w:tcW w:w="1896" w:type="dxa"/>
            <w:vAlign w:val="center"/>
          </w:tcPr>
          <w:p w14:paraId="1C42E684" w14:textId="77777777" w:rsidR="00AD1976" w:rsidRPr="00BE5108" w:rsidRDefault="00AD1976" w:rsidP="005219CB">
            <w:pPr>
              <w:pStyle w:val="TAC"/>
            </w:pPr>
            <w:r w:rsidRPr="00BE5108">
              <w:t>36</w:t>
            </w:r>
          </w:p>
        </w:tc>
        <w:tc>
          <w:tcPr>
            <w:tcW w:w="2377" w:type="dxa"/>
          </w:tcPr>
          <w:p w14:paraId="4D92060F" w14:textId="77777777" w:rsidR="00AD1976" w:rsidRPr="00BE5108" w:rsidRDefault="00AD1976" w:rsidP="005219CB">
            <w:pPr>
              <w:pStyle w:val="TAC"/>
            </w:pPr>
            <w:r w:rsidRPr="00BE5108">
              <w:t>50</w:t>
            </w:r>
          </w:p>
        </w:tc>
      </w:tr>
      <w:tr w:rsidR="00AD1976" w:rsidRPr="00BE5108" w14:paraId="0B95C6AE" w14:textId="77777777" w:rsidTr="00847BC2">
        <w:trPr>
          <w:jc w:val="center"/>
        </w:trPr>
        <w:tc>
          <w:tcPr>
            <w:tcW w:w="1733" w:type="dxa"/>
          </w:tcPr>
          <w:p w14:paraId="5E980575" w14:textId="77777777" w:rsidR="00AD1976" w:rsidRPr="00BE5108" w:rsidRDefault="00AD1976" w:rsidP="005219CB">
            <w:pPr>
              <w:pStyle w:val="TAC"/>
            </w:pPr>
            <w:r w:rsidRPr="00BE5108">
              <w:t>50</w:t>
            </w:r>
          </w:p>
        </w:tc>
        <w:tc>
          <w:tcPr>
            <w:tcW w:w="972" w:type="dxa"/>
          </w:tcPr>
          <w:p w14:paraId="09163E23" w14:textId="77777777" w:rsidR="00AD1976" w:rsidRPr="00BE5108" w:rsidRDefault="00AD1976" w:rsidP="005219CB">
            <w:pPr>
              <w:pStyle w:val="TAC"/>
            </w:pPr>
            <w:r w:rsidRPr="00BE5108">
              <w:t>1024</w:t>
            </w:r>
          </w:p>
        </w:tc>
        <w:tc>
          <w:tcPr>
            <w:tcW w:w="2653" w:type="dxa"/>
          </w:tcPr>
          <w:p w14:paraId="355A7605" w14:textId="77777777" w:rsidR="00AD1976" w:rsidRPr="00BE5108" w:rsidRDefault="00AD1976" w:rsidP="005219CB">
            <w:pPr>
              <w:pStyle w:val="TAC"/>
            </w:pPr>
            <w:r w:rsidRPr="00BE5108">
              <w:t>72</w:t>
            </w:r>
          </w:p>
        </w:tc>
        <w:tc>
          <w:tcPr>
            <w:tcW w:w="1896" w:type="dxa"/>
            <w:vAlign w:val="center"/>
          </w:tcPr>
          <w:p w14:paraId="6A6E6539" w14:textId="77777777" w:rsidR="00AD1976" w:rsidRPr="00BE5108" w:rsidRDefault="00AD1976" w:rsidP="005219CB">
            <w:pPr>
              <w:pStyle w:val="TAC"/>
            </w:pPr>
            <w:r w:rsidRPr="00BE5108">
              <w:t>36</w:t>
            </w:r>
          </w:p>
        </w:tc>
        <w:tc>
          <w:tcPr>
            <w:tcW w:w="2377" w:type="dxa"/>
          </w:tcPr>
          <w:p w14:paraId="282E1985" w14:textId="77777777" w:rsidR="00AD1976" w:rsidRPr="00BE5108" w:rsidRDefault="00AD1976" w:rsidP="005219CB">
            <w:pPr>
              <w:pStyle w:val="TAC"/>
            </w:pPr>
            <w:r w:rsidRPr="00BE5108">
              <w:t>50</w:t>
            </w:r>
          </w:p>
        </w:tc>
      </w:tr>
      <w:tr w:rsidR="00AD1976" w:rsidRPr="00BE5108" w14:paraId="1A9FD2B0" w14:textId="77777777" w:rsidTr="00847BC2">
        <w:trPr>
          <w:jc w:val="center"/>
        </w:trPr>
        <w:tc>
          <w:tcPr>
            <w:tcW w:w="1733" w:type="dxa"/>
          </w:tcPr>
          <w:p w14:paraId="0BF3C001" w14:textId="77777777" w:rsidR="00AD1976" w:rsidRPr="00BE5108" w:rsidRDefault="00AD1976" w:rsidP="005219CB">
            <w:pPr>
              <w:pStyle w:val="TAC"/>
            </w:pPr>
            <w:r w:rsidRPr="00BE5108">
              <w:t>60</w:t>
            </w:r>
          </w:p>
        </w:tc>
        <w:tc>
          <w:tcPr>
            <w:tcW w:w="972" w:type="dxa"/>
          </w:tcPr>
          <w:p w14:paraId="2119A215" w14:textId="77777777" w:rsidR="00AD1976" w:rsidRPr="00BE5108" w:rsidRDefault="00AD1976" w:rsidP="005219CB">
            <w:pPr>
              <w:pStyle w:val="TAC"/>
            </w:pPr>
            <w:r w:rsidRPr="00BE5108">
              <w:t>1536</w:t>
            </w:r>
          </w:p>
        </w:tc>
        <w:tc>
          <w:tcPr>
            <w:tcW w:w="2653" w:type="dxa"/>
          </w:tcPr>
          <w:p w14:paraId="6F6BD08D" w14:textId="77777777" w:rsidR="00AD1976" w:rsidRPr="00BE5108" w:rsidRDefault="00AD1976" w:rsidP="005219CB">
            <w:pPr>
              <w:pStyle w:val="TAC"/>
            </w:pPr>
            <w:r w:rsidRPr="00BE5108">
              <w:t>108</w:t>
            </w:r>
          </w:p>
        </w:tc>
        <w:tc>
          <w:tcPr>
            <w:tcW w:w="1896" w:type="dxa"/>
            <w:vAlign w:val="center"/>
          </w:tcPr>
          <w:p w14:paraId="162C91A9" w14:textId="77777777" w:rsidR="00AD1976" w:rsidRPr="00BE5108" w:rsidRDefault="00AD1976" w:rsidP="005219CB">
            <w:pPr>
              <w:pStyle w:val="TAC"/>
            </w:pPr>
            <w:r w:rsidRPr="00BE5108">
              <w:t>64</w:t>
            </w:r>
          </w:p>
        </w:tc>
        <w:tc>
          <w:tcPr>
            <w:tcW w:w="2377" w:type="dxa"/>
          </w:tcPr>
          <w:p w14:paraId="46DCAB2E" w14:textId="77777777" w:rsidR="00AD1976" w:rsidRPr="00BE5108" w:rsidRDefault="00AD1976" w:rsidP="005219CB">
            <w:pPr>
              <w:pStyle w:val="TAC"/>
            </w:pPr>
            <w:r w:rsidRPr="00BE5108">
              <w:t>60</w:t>
            </w:r>
          </w:p>
        </w:tc>
      </w:tr>
      <w:tr w:rsidR="00AD1976" w:rsidRPr="00BE5108" w14:paraId="1DC1CFA1" w14:textId="77777777" w:rsidTr="00847BC2">
        <w:trPr>
          <w:jc w:val="center"/>
        </w:trPr>
        <w:tc>
          <w:tcPr>
            <w:tcW w:w="1733" w:type="dxa"/>
          </w:tcPr>
          <w:p w14:paraId="00626EA7" w14:textId="77777777" w:rsidR="00AD1976" w:rsidRPr="00BE5108" w:rsidRDefault="00AD1976" w:rsidP="005219CB">
            <w:pPr>
              <w:pStyle w:val="TAC"/>
            </w:pPr>
            <w:r w:rsidRPr="00BE5108">
              <w:t>70</w:t>
            </w:r>
          </w:p>
        </w:tc>
        <w:tc>
          <w:tcPr>
            <w:tcW w:w="972" w:type="dxa"/>
          </w:tcPr>
          <w:p w14:paraId="5B3B9F6F" w14:textId="77777777" w:rsidR="00AD1976" w:rsidRPr="00BE5108" w:rsidRDefault="00AD1976" w:rsidP="005219CB">
            <w:pPr>
              <w:pStyle w:val="TAC"/>
            </w:pPr>
            <w:r w:rsidRPr="00BE5108">
              <w:t>1536</w:t>
            </w:r>
          </w:p>
        </w:tc>
        <w:tc>
          <w:tcPr>
            <w:tcW w:w="2653" w:type="dxa"/>
          </w:tcPr>
          <w:p w14:paraId="196049F5" w14:textId="77777777" w:rsidR="00AD1976" w:rsidRPr="00BE5108" w:rsidRDefault="00AD1976" w:rsidP="005219CB">
            <w:pPr>
              <w:pStyle w:val="TAC"/>
            </w:pPr>
            <w:r w:rsidRPr="00BE5108">
              <w:t>108</w:t>
            </w:r>
          </w:p>
        </w:tc>
        <w:tc>
          <w:tcPr>
            <w:tcW w:w="1896" w:type="dxa"/>
            <w:vAlign w:val="center"/>
          </w:tcPr>
          <w:p w14:paraId="1E01FBB2" w14:textId="77777777" w:rsidR="00AD1976" w:rsidRPr="00BE5108" w:rsidRDefault="00AD1976" w:rsidP="005219CB">
            <w:pPr>
              <w:pStyle w:val="TAC"/>
            </w:pPr>
            <w:r w:rsidRPr="00BE5108">
              <w:t>64</w:t>
            </w:r>
          </w:p>
        </w:tc>
        <w:tc>
          <w:tcPr>
            <w:tcW w:w="2377" w:type="dxa"/>
          </w:tcPr>
          <w:p w14:paraId="4D219E46" w14:textId="77777777" w:rsidR="00AD1976" w:rsidRPr="00BE5108" w:rsidRDefault="00AD1976" w:rsidP="005219CB">
            <w:pPr>
              <w:pStyle w:val="TAC"/>
              <w:rPr>
                <w:rFonts w:cs="Calibri"/>
              </w:rPr>
            </w:pPr>
            <w:r w:rsidRPr="00BE5108">
              <w:rPr>
                <w:rFonts w:cs="Calibri"/>
              </w:rPr>
              <w:t>60</w:t>
            </w:r>
          </w:p>
        </w:tc>
      </w:tr>
      <w:tr w:rsidR="00AD1976" w:rsidRPr="00BE5108" w14:paraId="193B79E7" w14:textId="77777777" w:rsidTr="00847BC2">
        <w:trPr>
          <w:jc w:val="center"/>
        </w:trPr>
        <w:tc>
          <w:tcPr>
            <w:tcW w:w="1733" w:type="dxa"/>
          </w:tcPr>
          <w:p w14:paraId="2F47120E" w14:textId="77777777" w:rsidR="00AD1976" w:rsidRPr="00BE5108" w:rsidRDefault="00AD1976" w:rsidP="005219CB">
            <w:pPr>
              <w:pStyle w:val="TAC"/>
            </w:pPr>
            <w:r w:rsidRPr="00BE5108">
              <w:t>80</w:t>
            </w:r>
          </w:p>
        </w:tc>
        <w:tc>
          <w:tcPr>
            <w:tcW w:w="972" w:type="dxa"/>
          </w:tcPr>
          <w:p w14:paraId="548C7043" w14:textId="77777777" w:rsidR="00AD1976" w:rsidRPr="00BE5108" w:rsidRDefault="00AD1976" w:rsidP="005219CB">
            <w:pPr>
              <w:pStyle w:val="TAC"/>
            </w:pPr>
            <w:r w:rsidRPr="00BE5108">
              <w:t>2048</w:t>
            </w:r>
          </w:p>
        </w:tc>
        <w:tc>
          <w:tcPr>
            <w:tcW w:w="2653" w:type="dxa"/>
          </w:tcPr>
          <w:p w14:paraId="2ABB97A1" w14:textId="77777777" w:rsidR="00AD1976" w:rsidRPr="00BE5108" w:rsidRDefault="00AD1976" w:rsidP="005219CB">
            <w:pPr>
              <w:pStyle w:val="TAC"/>
              <w:rPr>
                <w:rFonts w:cs="Calibri"/>
              </w:rPr>
            </w:pPr>
            <w:r w:rsidRPr="00BE5108">
              <w:rPr>
                <w:rFonts w:cs="Calibri"/>
              </w:rPr>
              <w:t>144</w:t>
            </w:r>
          </w:p>
        </w:tc>
        <w:tc>
          <w:tcPr>
            <w:tcW w:w="1896" w:type="dxa"/>
            <w:vAlign w:val="center"/>
          </w:tcPr>
          <w:p w14:paraId="79B4B46E" w14:textId="77777777" w:rsidR="00AD1976" w:rsidRPr="00BE5108" w:rsidRDefault="00AD1976" w:rsidP="005219CB">
            <w:pPr>
              <w:pStyle w:val="TAC"/>
            </w:pPr>
            <w:r w:rsidRPr="00BE5108">
              <w:t>86</w:t>
            </w:r>
          </w:p>
        </w:tc>
        <w:tc>
          <w:tcPr>
            <w:tcW w:w="2377" w:type="dxa"/>
          </w:tcPr>
          <w:p w14:paraId="247AE1F7" w14:textId="77777777" w:rsidR="00AD1976" w:rsidRPr="00BE5108" w:rsidRDefault="00AD1976" w:rsidP="005219CB">
            <w:pPr>
              <w:pStyle w:val="TAC"/>
              <w:rPr>
                <w:rFonts w:cs="Calibri"/>
              </w:rPr>
            </w:pPr>
            <w:r w:rsidRPr="00BE5108">
              <w:rPr>
                <w:rFonts w:cs="Calibri"/>
              </w:rPr>
              <w:t>60</w:t>
            </w:r>
          </w:p>
        </w:tc>
      </w:tr>
      <w:tr w:rsidR="00AD1976" w:rsidRPr="00BE5108" w14:paraId="16BE7D2A" w14:textId="77777777" w:rsidTr="00847BC2">
        <w:trPr>
          <w:jc w:val="center"/>
        </w:trPr>
        <w:tc>
          <w:tcPr>
            <w:tcW w:w="1733" w:type="dxa"/>
          </w:tcPr>
          <w:p w14:paraId="19C05D1A" w14:textId="77777777" w:rsidR="00AD1976" w:rsidRPr="00BE5108" w:rsidRDefault="00AD1976" w:rsidP="005219CB">
            <w:pPr>
              <w:pStyle w:val="TAC"/>
            </w:pPr>
            <w:r w:rsidRPr="00BE5108">
              <w:t>90</w:t>
            </w:r>
          </w:p>
        </w:tc>
        <w:tc>
          <w:tcPr>
            <w:tcW w:w="972" w:type="dxa"/>
          </w:tcPr>
          <w:p w14:paraId="03C05B2E" w14:textId="77777777" w:rsidR="00AD1976" w:rsidRPr="00BE5108" w:rsidRDefault="00AD1976" w:rsidP="005219CB">
            <w:pPr>
              <w:pStyle w:val="TAC"/>
            </w:pPr>
            <w:r w:rsidRPr="00BE5108">
              <w:t>2048</w:t>
            </w:r>
          </w:p>
        </w:tc>
        <w:tc>
          <w:tcPr>
            <w:tcW w:w="2653" w:type="dxa"/>
          </w:tcPr>
          <w:p w14:paraId="0576B80D" w14:textId="77777777" w:rsidR="00AD1976" w:rsidRPr="00BE5108" w:rsidRDefault="00AD1976" w:rsidP="005219CB">
            <w:pPr>
              <w:pStyle w:val="TAC"/>
              <w:rPr>
                <w:rFonts w:cs="Calibri"/>
              </w:rPr>
            </w:pPr>
            <w:r w:rsidRPr="00BE5108">
              <w:rPr>
                <w:rFonts w:cs="Calibri"/>
              </w:rPr>
              <w:t>144</w:t>
            </w:r>
          </w:p>
        </w:tc>
        <w:tc>
          <w:tcPr>
            <w:tcW w:w="1896" w:type="dxa"/>
            <w:vAlign w:val="center"/>
          </w:tcPr>
          <w:p w14:paraId="367F7103" w14:textId="77777777" w:rsidR="00AD1976" w:rsidRPr="00BE5108" w:rsidRDefault="00AD1976" w:rsidP="005219CB">
            <w:pPr>
              <w:pStyle w:val="TAC"/>
            </w:pPr>
            <w:r w:rsidRPr="00BE5108">
              <w:t>86</w:t>
            </w:r>
          </w:p>
        </w:tc>
        <w:tc>
          <w:tcPr>
            <w:tcW w:w="2377" w:type="dxa"/>
          </w:tcPr>
          <w:p w14:paraId="521F52F6" w14:textId="77777777" w:rsidR="00AD1976" w:rsidRPr="00BE5108" w:rsidRDefault="00AD1976" w:rsidP="005219CB">
            <w:pPr>
              <w:pStyle w:val="TAC"/>
              <w:rPr>
                <w:rFonts w:cs="Calibri"/>
              </w:rPr>
            </w:pPr>
            <w:r w:rsidRPr="00BE5108">
              <w:rPr>
                <w:rFonts w:cs="Calibri"/>
              </w:rPr>
              <w:t>60</w:t>
            </w:r>
          </w:p>
        </w:tc>
      </w:tr>
      <w:tr w:rsidR="00AD1976" w:rsidRPr="00BE5108" w14:paraId="13912E15" w14:textId="77777777" w:rsidTr="00847BC2">
        <w:trPr>
          <w:jc w:val="center"/>
        </w:trPr>
        <w:tc>
          <w:tcPr>
            <w:tcW w:w="1733" w:type="dxa"/>
          </w:tcPr>
          <w:p w14:paraId="24D466E9" w14:textId="77777777" w:rsidR="00AD1976" w:rsidRPr="00BE5108" w:rsidRDefault="00AD1976" w:rsidP="005219CB">
            <w:pPr>
              <w:pStyle w:val="TAC"/>
            </w:pPr>
            <w:r w:rsidRPr="00BE5108">
              <w:t>100</w:t>
            </w:r>
          </w:p>
        </w:tc>
        <w:tc>
          <w:tcPr>
            <w:tcW w:w="972" w:type="dxa"/>
          </w:tcPr>
          <w:p w14:paraId="037CCA65" w14:textId="77777777" w:rsidR="00AD1976" w:rsidRPr="00BE5108" w:rsidRDefault="00AD1976" w:rsidP="005219CB">
            <w:pPr>
              <w:pStyle w:val="TAC"/>
            </w:pPr>
            <w:r w:rsidRPr="00BE5108">
              <w:t>2048</w:t>
            </w:r>
          </w:p>
        </w:tc>
        <w:tc>
          <w:tcPr>
            <w:tcW w:w="2653" w:type="dxa"/>
          </w:tcPr>
          <w:p w14:paraId="656D3EAF" w14:textId="77777777" w:rsidR="00AD1976" w:rsidRPr="00BE5108" w:rsidRDefault="00AD1976" w:rsidP="005219CB">
            <w:pPr>
              <w:pStyle w:val="TAC"/>
              <w:rPr>
                <w:rFonts w:cs="Calibri"/>
              </w:rPr>
            </w:pPr>
            <w:r w:rsidRPr="00BE5108">
              <w:rPr>
                <w:rFonts w:cs="Calibri"/>
              </w:rPr>
              <w:t>144</w:t>
            </w:r>
          </w:p>
        </w:tc>
        <w:tc>
          <w:tcPr>
            <w:tcW w:w="1896" w:type="dxa"/>
            <w:vAlign w:val="center"/>
          </w:tcPr>
          <w:p w14:paraId="2B0AB00B" w14:textId="77777777" w:rsidR="00AD1976" w:rsidRPr="00BE5108" w:rsidRDefault="00AD1976" w:rsidP="005219CB">
            <w:pPr>
              <w:pStyle w:val="TAC"/>
            </w:pPr>
            <w:r w:rsidRPr="00BE5108">
              <w:t>86</w:t>
            </w:r>
          </w:p>
        </w:tc>
        <w:tc>
          <w:tcPr>
            <w:tcW w:w="2377" w:type="dxa"/>
          </w:tcPr>
          <w:p w14:paraId="5410621F" w14:textId="77777777" w:rsidR="00AD1976" w:rsidRPr="00BE5108" w:rsidRDefault="00AD1976" w:rsidP="005219CB">
            <w:pPr>
              <w:pStyle w:val="TAC"/>
              <w:rPr>
                <w:rFonts w:cs="Calibri"/>
              </w:rPr>
            </w:pPr>
            <w:r w:rsidRPr="00BE5108">
              <w:rPr>
                <w:rFonts w:cs="Calibri"/>
              </w:rPr>
              <w:t>60</w:t>
            </w:r>
          </w:p>
        </w:tc>
      </w:tr>
      <w:tr w:rsidR="00AD1976" w:rsidRPr="00BE5108" w14:paraId="2BB345AD" w14:textId="77777777" w:rsidTr="00847BC2">
        <w:trPr>
          <w:jc w:val="center"/>
        </w:trPr>
        <w:tc>
          <w:tcPr>
            <w:tcW w:w="9631" w:type="dxa"/>
            <w:gridSpan w:val="5"/>
          </w:tcPr>
          <w:p w14:paraId="43A1A7E8" w14:textId="569ED1EC"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rPr>
                <w:rFonts w:eastAsiaTheme="minorEastAsia" w:hint="eastAsia"/>
              </w:rPr>
              <w:t>all</w:t>
            </w:r>
            <w:r w:rsidR="00847BC2" w:rsidRPr="00BE5108">
              <w:rPr>
                <w:rFonts w:eastAsiaTheme="minorEastAsia" w:hint="eastAsia"/>
              </w:rPr>
              <w:t xml:space="preserve"> </w:t>
            </w:r>
            <w:r w:rsidRPr="00BE5108">
              <w:rPr>
                <w:rFonts w:eastAsiaTheme="minorEastAsia" w:hint="eastAsia"/>
              </w:rPr>
              <w:t>OFDM</w:t>
            </w:r>
            <w:r w:rsidR="00847BC2" w:rsidRPr="00BE5108">
              <w:rPr>
                <w:rFonts w:eastAsiaTheme="minorEastAsia" w:hint="eastAsia"/>
              </w:rPr>
              <w:t xml:space="preserve"> </w:t>
            </w:r>
            <w:r w:rsidRPr="00BE5108">
              <w:rPr>
                <w:rFonts w:eastAsiaTheme="minorEastAsia" w:hint="eastAsia"/>
              </w:rPr>
              <w:t>symbols</w:t>
            </w:r>
            <w:r w:rsidR="00847BC2" w:rsidRPr="00BE5108">
              <w:rPr>
                <w:rFonts w:eastAsiaTheme="minorEastAsia" w:hint="eastAsia"/>
              </w:rPr>
              <w:t xml:space="preserve"> </w:t>
            </w:r>
            <w:r w:rsidRPr="00BE5108">
              <w:rPr>
                <w:rFonts w:eastAsiaTheme="minorEastAsia" w:hint="eastAsia"/>
              </w:rPr>
              <w:t>within</w:t>
            </w:r>
            <w:r w:rsidR="00847BC2" w:rsidRPr="00BE5108">
              <w:rPr>
                <w:rFonts w:eastAsiaTheme="minorEastAsia" w:hint="eastAsia"/>
              </w:rPr>
              <w:t xml:space="preserve"> </w:t>
            </w:r>
            <w:r w:rsidRPr="00BE5108">
              <w:rPr>
                <w:rFonts w:eastAsiaTheme="minorEastAsia" w:hint="eastAsia"/>
              </w:rPr>
              <w:t>subframe</w:t>
            </w:r>
            <w:r w:rsidR="00847BC2" w:rsidRPr="00BE5108">
              <w:rPr>
                <w:rFonts w:eastAsiaTheme="minorEastAsia" w:hint="eastAsia"/>
              </w:rPr>
              <w:t xml:space="preserve"> </w:t>
            </w:r>
            <w:r w:rsidRPr="00BE5108">
              <w:rPr>
                <w:rFonts w:eastAsiaTheme="minorEastAsia" w:hint="eastAsia"/>
              </w:rPr>
              <w:t>except</w:t>
            </w:r>
            <w:r w:rsidR="00847BC2" w:rsidRPr="00BE5108">
              <w:rPr>
                <w:rFonts w:eastAsiaTheme="minorEastAsia" w:hint="eastAsia"/>
              </w:rPr>
              <w:t xml:space="preserve"> </w:t>
            </w:r>
            <w:r w:rsidRPr="00BE5108">
              <w:rPr>
                <w:rFonts w:eastAsiaTheme="minorEastAsia" w:hint="eastAsia"/>
              </w:rPr>
              <w:t>for</w:t>
            </w:r>
            <w:r w:rsidR="00847BC2" w:rsidRPr="00BE5108">
              <w:rPr>
                <w:rFonts w:eastAsiaTheme="minorEastAsia" w:hint="eastAsia"/>
              </w:rPr>
              <w:t xml:space="preserve"> </w:t>
            </w:r>
            <w:r w:rsidRPr="00BE5108">
              <w:rPr>
                <w:rFonts w:eastAsiaTheme="minorEastAsia" w:hint="eastAsia"/>
              </w:rPr>
              <w:t>symbol</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Pr="00BE5108">
              <w:t>.</w:t>
            </w:r>
            <w:r w:rsidR="00847BC2" w:rsidRPr="00BE5108">
              <w:t xml:space="preserve"> </w:t>
            </w:r>
            <w:r w:rsidRPr="00BE5108">
              <w:t>Symbol</w:t>
            </w:r>
            <w:r w:rsidR="00847BC2" w:rsidRPr="00BE5108">
              <w:t xml:space="preserve"> </w:t>
            </w:r>
            <w:r w:rsidRPr="00BE5108">
              <w:t>0</w:t>
            </w:r>
            <w:r w:rsidR="00847BC2" w:rsidRPr="00BE5108">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00847BC2" w:rsidRPr="00BE5108">
              <w:rPr>
                <w:rFonts w:eastAsiaTheme="minorEastAsia" w:hint="eastAsia"/>
              </w:rPr>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1784C1E3" w14:textId="77777777" w:rsidR="00AD1976" w:rsidRPr="00BE5108" w:rsidRDefault="00AD1976" w:rsidP="00AD1976">
      <w:pPr>
        <w:keepLines/>
        <w:ind w:left="284"/>
      </w:pPr>
    </w:p>
    <w:p w14:paraId="5B0ED23E" w14:textId="77777777" w:rsidR="00AD1976" w:rsidRPr="00BE5108" w:rsidRDefault="00AD1976" w:rsidP="00EF3135">
      <w:pPr>
        <w:pStyle w:val="Heading3"/>
        <w:rPr>
          <w:rFonts w:eastAsiaTheme="minorEastAsia"/>
        </w:rPr>
      </w:pPr>
      <w:bookmarkStart w:id="2511" w:name="_Toc73962875"/>
      <w:bookmarkStart w:id="2512" w:name="_Toc75260052"/>
      <w:bookmarkStart w:id="2513" w:name="_Toc75275593"/>
      <w:bookmarkStart w:id="2514" w:name="_Toc75276104"/>
      <w:bookmarkStart w:id="2515" w:name="_Toc76541603"/>
      <w:bookmarkStart w:id="2516" w:name="_Toc82437372"/>
      <w:bookmarkStart w:id="2517" w:name="_Toc89944738"/>
      <w:bookmarkStart w:id="2518" w:name="_Toc98753756"/>
      <w:bookmarkStart w:id="2519" w:name="_Toc106179648"/>
      <w:bookmarkStart w:id="2520" w:name="_Toc106180159"/>
      <w:bookmarkStart w:id="2521" w:name="_Toc130395984"/>
      <w:bookmarkStart w:id="2522" w:name="_Toc137555258"/>
      <w:bookmarkStart w:id="2523" w:name="_Toc138856785"/>
      <w:bookmarkStart w:id="2524" w:name="_Toc138860644"/>
      <w:bookmarkStart w:id="2525" w:name="_Toc163217637"/>
      <w:bookmarkStart w:id="2526" w:name="_Toc187261409"/>
      <w:r w:rsidRPr="00BE5108">
        <w:rPr>
          <w:rFonts w:eastAsiaTheme="minorEastAsia"/>
        </w:rPr>
        <w:t>6.5.4</w:t>
      </w:r>
      <w:r w:rsidRPr="00BE5108">
        <w:rPr>
          <w:rFonts w:eastAsiaTheme="minorEastAsia"/>
        </w:rPr>
        <w:tab/>
        <w:t>Time alignment error</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62A477E0" w14:textId="77777777" w:rsidR="00AD1976" w:rsidRPr="00BE5108" w:rsidRDefault="00AD1976" w:rsidP="00EF3135">
      <w:pPr>
        <w:pStyle w:val="Heading4"/>
        <w:rPr>
          <w:rFonts w:eastAsiaTheme="minorEastAsia"/>
        </w:rPr>
      </w:pPr>
      <w:bookmarkStart w:id="2527" w:name="_Toc73962876"/>
      <w:bookmarkStart w:id="2528" w:name="_Toc75260053"/>
      <w:bookmarkStart w:id="2529" w:name="_Toc75275594"/>
      <w:bookmarkStart w:id="2530" w:name="_Toc75276105"/>
      <w:bookmarkStart w:id="2531" w:name="_Toc76541604"/>
      <w:bookmarkStart w:id="2532" w:name="_Toc82437373"/>
      <w:bookmarkStart w:id="2533" w:name="_Toc89944739"/>
      <w:bookmarkStart w:id="2534" w:name="_Toc98753757"/>
      <w:bookmarkStart w:id="2535" w:name="_Toc106179649"/>
      <w:bookmarkStart w:id="2536" w:name="_Toc106180160"/>
      <w:bookmarkStart w:id="2537" w:name="_Toc130395985"/>
      <w:bookmarkStart w:id="2538" w:name="_Toc137555259"/>
      <w:bookmarkStart w:id="2539" w:name="_Toc138856786"/>
      <w:bookmarkStart w:id="2540" w:name="_Toc138860645"/>
      <w:bookmarkStart w:id="2541" w:name="_Toc163217638"/>
      <w:bookmarkStart w:id="2542" w:name="_Toc187261410"/>
      <w:r w:rsidRPr="00BE5108">
        <w:rPr>
          <w:rFonts w:eastAsiaTheme="minorEastAsia"/>
        </w:rPr>
        <w:t>6.5.4.1</w:t>
      </w:r>
      <w:r w:rsidRPr="00BE5108">
        <w:rPr>
          <w:rFonts w:eastAsiaTheme="minorEastAsia"/>
        </w:rPr>
        <w:tab/>
        <w:t>Definition and applicability</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2543" w:name="_Toc73962877"/>
      <w:bookmarkStart w:id="2544" w:name="_Toc75260054"/>
      <w:bookmarkStart w:id="2545" w:name="_Toc75275595"/>
      <w:bookmarkStart w:id="2546" w:name="_Toc75276106"/>
      <w:bookmarkStart w:id="2547" w:name="_Toc76541605"/>
      <w:bookmarkStart w:id="2548" w:name="_Toc82437374"/>
      <w:bookmarkStart w:id="2549" w:name="_Toc89944740"/>
      <w:bookmarkStart w:id="2550" w:name="_Toc98753758"/>
      <w:bookmarkStart w:id="2551" w:name="_Toc106179650"/>
      <w:bookmarkStart w:id="2552" w:name="_Toc106180161"/>
      <w:bookmarkStart w:id="2553" w:name="_Toc130395986"/>
      <w:bookmarkStart w:id="2554" w:name="_Toc137555260"/>
      <w:bookmarkStart w:id="2555" w:name="_Toc138856787"/>
      <w:bookmarkStart w:id="2556" w:name="_Toc138860646"/>
      <w:bookmarkStart w:id="2557" w:name="_Toc163217639"/>
      <w:bookmarkStart w:id="2558" w:name="_Toc187261411"/>
      <w:r w:rsidRPr="00BE5108">
        <w:rPr>
          <w:rFonts w:eastAsiaTheme="minorEastAsia"/>
        </w:rPr>
        <w:t>6.5.4.2</w:t>
      </w:r>
      <w:r w:rsidRPr="00BE5108">
        <w:rPr>
          <w:rFonts w:eastAsiaTheme="minorEastAsia"/>
        </w:rPr>
        <w:tab/>
        <w:t>Minimum requirement</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2559" w:name="_Toc73962878"/>
      <w:bookmarkStart w:id="2560" w:name="_Toc75260055"/>
      <w:bookmarkStart w:id="2561" w:name="_Toc75275596"/>
      <w:bookmarkStart w:id="2562" w:name="_Toc75276107"/>
      <w:bookmarkStart w:id="2563" w:name="_Toc76541606"/>
      <w:bookmarkStart w:id="2564" w:name="_Toc82437375"/>
      <w:bookmarkStart w:id="2565" w:name="_Toc89944741"/>
      <w:bookmarkStart w:id="2566" w:name="_Toc98753759"/>
      <w:bookmarkStart w:id="2567" w:name="_Toc106179651"/>
      <w:bookmarkStart w:id="2568" w:name="_Toc106180162"/>
      <w:bookmarkStart w:id="2569" w:name="_Toc130395987"/>
      <w:bookmarkStart w:id="2570" w:name="_Toc137555261"/>
      <w:bookmarkStart w:id="2571" w:name="_Toc138856788"/>
      <w:bookmarkStart w:id="2572" w:name="_Toc138860647"/>
      <w:bookmarkStart w:id="2573" w:name="_Toc163217640"/>
      <w:bookmarkStart w:id="2574" w:name="_Toc187261412"/>
      <w:r w:rsidRPr="00BE5108">
        <w:rPr>
          <w:rFonts w:eastAsiaTheme="minorEastAsia"/>
        </w:rPr>
        <w:lastRenderedPageBreak/>
        <w:t>6.5.4.3</w:t>
      </w:r>
      <w:r w:rsidRPr="00BE5108">
        <w:rPr>
          <w:rFonts w:eastAsiaTheme="minorEastAsia"/>
        </w:rPr>
        <w:tab/>
        <w:t>Test purpose</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2575" w:name="_Toc73962879"/>
      <w:bookmarkStart w:id="2576" w:name="_Toc75260056"/>
      <w:bookmarkStart w:id="2577" w:name="_Toc75275597"/>
      <w:bookmarkStart w:id="2578" w:name="_Toc75276108"/>
      <w:bookmarkStart w:id="2579" w:name="_Toc76541607"/>
      <w:bookmarkStart w:id="2580" w:name="_Toc82437376"/>
      <w:bookmarkStart w:id="2581" w:name="_Toc89944742"/>
      <w:bookmarkStart w:id="2582" w:name="_Toc98753760"/>
      <w:bookmarkStart w:id="2583" w:name="_Toc106179652"/>
      <w:bookmarkStart w:id="2584" w:name="_Toc106180163"/>
      <w:bookmarkStart w:id="2585" w:name="_Toc130395988"/>
      <w:bookmarkStart w:id="2586" w:name="_Toc137555262"/>
      <w:bookmarkStart w:id="2587" w:name="_Toc138856789"/>
      <w:bookmarkStart w:id="2588" w:name="_Toc138860648"/>
      <w:bookmarkStart w:id="2589" w:name="_Toc163217641"/>
      <w:bookmarkStart w:id="2590" w:name="_Toc187261413"/>
      <w:r w:rsidRPr="00BE5108">
        <w:rPr>
          <w:rFonts w:eastAsiaTheme="minorEastAsia"/>
        </w:rPr>
        <w:t>6.5.4.4</w:t>
      </w:r>
      <w:r w:rsidRPr="00BE5108">
        <w:rPr>
          <w:rFonts w:eastAsiaTheme="minorEastAsia"/>
        </w:rPr>
        <w:tab/>
        <w:t>Method of test</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7CB8E09C" w14:textId="77777777" w:rsidR="00AD1976" w:rsidRPr="00BE5108" w:rsidRDefault="00AD1976" w:rsidP="00EF3135">
      <w:pPr>
        <w:pStyle w:val="Heading5"/>
        <w:rPr>
          <w:rFonts w:eastAsiaTheme="minorEastAsia"/>
        </w:rPr>
      </w:pPr>
      <w:bookmarkStart w:id="2591" w:name="_Toc73962880"/>
      <w:bookmarkStart w:id="2592" w:name="_Toc75260057"/>
      <w:bookmarkStart w:id="2593" w:name="_Toc75275598"/>
      <w:bookmarkStart w:id="2594" w:name="_Toc75276109"/>
      <w:bookmarkStart w:id="2595" w:name="_Toc76541608"/>
      <w:bookmarkStart w:id="2596" w:name="_Toc82437377"/>
      <w:bookmarkStart w:id="2597" w:name="_Toc89944743"/>
      <w:bookmarkStart w:id="2598" w:name="_Toc98753761"/>
      <w:bookmarkStart w:id="2599" w:name="_Toc106179653"/>
      <w:bookmarkStart w:id="2600" w:name="_Toc106180164"/>
      <w:bookmarkStart w:id="2601" w:name="_Toc130395989"/>
      <w:bookmarkStart w:id="2602" w:name="_Toc137555263"/>
      <w:bookmarkStart w:id="2603" w:name="_Toc138856790"/>
      <w:bookmarkStart w:id="2604" w:name="_Toc138860649"/>
      <w:bookmarkStart w:id="2605" w:name="_Toc163217642"/>
      <w:bookmarkStart w:id="2606" w:name="_Toc187261414"/>
      <w:r w:rsidRPr="00BE5108">
        <w:rPr>
          <w:rFonts w:eastAsiaTheme="minorEastAsia"/>
        </w:rPr>
        <w:t>6.5.4.4.1</w:t>
      </w:r>
      <w:r w:rsidRPr="00BE5108">
        <w:rPr>
          <w:rFonts w:eastAsiaTheme="minorEastAsia"/>
        </w:rPr>
        <w:tab/>
        <w:t>Initial conditions</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2607" w:name="_Toc73962881"/>
      <w:bookmarkStart w:id="2608" w:name="_Toc75260058"/>
      <w:bookmarkStart w:id="2609" w:name="_Toc75275599"/>
      <w:bookmarkStart w:id="2610" w:name="_Toc75276110"/>
      <w:bookmarkStart w:id="2611" w:name="_Toc76541609"/>
      <w:bookmarkStart w:id="2612" w:name="_Toc82437378"/>
      <w:bookmarkStart w:id="2613" w:name="_Toc89944744"/>
      <w:bookmarkStart w:id="2614" w:name="_Toc98753762"/>
      <w:bookmarkStart w:id="2615" w:name="_Toc106179654"/>
      <w:bookmarkStart w:id="2616" w:name="_Toc106180165"/>
      <w:bookmarkStart w:id="2617" w:name="_Toc130395990"/>
      <w:bookmarkStart w:id="2618" w:name="_Toc137555264"/>
      <w:bookmarkStart w:id="2619" w:name="_Toc138856791"/>
      <w:bookmarkStart w:id="2620" w:name="_Toc138860650"/>
      <w:bookmarkStart w:id="2621" w:name="_Toc163217643"/>
      <w:bookmarkStart w:id="2622" w:name="_Toc187261415"/>
      <w:r w:rsidRPr="00BE5108">
        <w:rPr>
          <w:rFonts w:eastAsiaTheme="minorEastAsia"/>
        </w:rPr>
        <w:t>6.5.4.4.2</w:t>
      </w:r>
      <w:r w:rsidRPr="00BE5108">
        <w:rPr>
          <w:rFonts w:eastAsiaTheme="minorEastAsia"/>
        </w:rPr>
        <w:tab/>
        <w:t>Procedure</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77E16AD5" w:rsidR="00AD1976" w:rsidRPr="00BE5108" w:rsidRDefault="000B562F"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1DCC7454" w:rsidR="00AD1976" w:rsidRPr="00BE5108" w:rsidRDefault="000B562F"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2623" w:name="_Toc73962882"/>
      <w:bookmarkStart w:id="2624" w:name="_Toc75260059"/>
      <w:bookmarkStart w:id="2625" w:name="_Toc75275600"/>
      <w:bookmarkStart w:id="2626" w:name="_Toc75276111"/>
      <w:bookmarkStart w:id="2627" w:name="_Toc76541610"/>
      <w:bookmarkStart w:id="2628" w:name="_Toc82437379"/>
      <w:bookmarkStart w:id="2629" w:name="_Toc89944745"/>
      <w:bookmarkStart w:id="2630" w:name="_Toc98753763"/>
      <w:bookmarkStart w:id="2631" w:name="_Toc106179655"/>
      <w:bookmarkStart w:id="2632" w:name="_Toc106180166"/>
      <w:bookmarkStart w:id="2633" w:name="_Toc130395991"/>
      <w:bookmarkStart w:id="2634" w:name="_Toc137555265"/>
      <w:bookmarkStart w:id="2635" w:name="_Toc138856792"/>
      <w:bookmarkStart w:id="2636" w:name="_Toc138860651"/>
      <w:bookmarkStart w:id="2637" w:name="_Toc163217644"/>
      <w:bookmarkStart w:id="2638" w:name="_Toc187261416"/>
      <w:r w:rsidRPr="00BE5108">
        <w:rPr>
          <w:rFonts w:eastAsiaTheme="minorEastAsia"/>
        </w:rPr>
        <w:lastRenderedPageBreak/>
        <w:t>6.5.4.5</w:t>
      </w:r>
      <w:r w:rsidRPr="00BE5108">
        <w:rPr>
          <w:rFonts w:eastAsiaTheme="minorEastAsia"/>
        </w:rPr>
        <w:tab/>
        <w:t>Test requirement</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77777777" w:rsidR="00AD1976" w:rsidRPr="00BE5108" w:rsidRDefault="00AD1976" w:rsidP="00EF3135">
      <w:pPr>
        <w:rPr>
          <w:rFonts w:eastAsiaTheme="minorEastAsia"/>
        </w:rPr>
      </w:pPr>
      <w:r w:rsidRPr="00BE5108">
        <w:t xml:space="preserve">For inter-band CA, with or without MIMO, TAE shall not exceed 3.025 </w:t>
      </w:r>
      <w:r w:rsidRPr="00BE5108">
        <w:rPr>
          <w:rFonts w:cs="Arial"/>
        </w:rPr>
        <w:t>µ</w:t>
      </w:r>
      <w:r w:rsidRPr="00BE5108">
        <w:t>s.</w:t>
      </w:r>
    </w:p>
    <w:p w14:paraId="44AB5849" w14:textId="77777777" w:rsidR="006725BC" w:rsidRPr="00BE5108" w:rsidRDefault="006725BC" w:rsidP="006725BC">
      <w:pPr>
        <w:pStyle w:val="Heading2"/>
        <w:rPr>
          <w:rFonts w:eastAsiaTheme="minorEastAsia"/>
        </w:rPr>
      </w:pPr>
      <w:bookmarkStart w:id="2639" w:name="_Toc73962883"/>
      <w:bookmarkStart w:id="2640" w:name="_Toc75260060"/>
      <w:bookmarkStart w:id="2641" w:name="_Toc75275601"/>
      <w:bookmarkStart w:id="2642" w:name="_Toc75276112"/>
      <w:bookmarkStart w:id="2643" w:name="_Toc76541611"/>
      <w:bookmarkStart w:id="2644" w:name="_Toc82437380"/>
      <w:bookmarkStart w:id="2645" w:name="_Toc89944746"/>
      <w:bookmarkStart w:id="2646" w:name="_Toc98753764"/>
      <w:bookmarkStart w:id="2647" w:name="_Toc106179656"/>
      <w:bookmarkStart w:id="2648" w:name="_Toc106180167"/>
      <w:bookmarkStart w:id="2649" w:name="_Toc130395992"/>
      <w:bookmarkStart w:id="2650" w:name="_Toc137555266"/>
      <w:bookmarkStart w:id="2651" w:name="_Toc138856793"/>
      <w:bookmarkStart w:id="2652" w:name="_Toc138860652"/>
      <w:bookmarkStart w:id="2653" w:name="_Toc163217645"/>
      <w:bookmarkStart w:id="2654" w:name="_Toc187261417"/>
      <w:r w:rsidRPr="00BE5108">
        <w:rPr>
          <w:rFonts w:eastAsiaTheme="minorEastAsia"/>
        </w:rPr>
        <w:t>6.6</w:t>
      </w:r>
      <w:r w:rsidRPr="00BE5108">
        <w:rPr>
          <w:rFonts w:eastAsiaTheme="minorEastAsia"/>
        </w:rPr>
        <w:tab/>
        <w:t>Unwanted emissions</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7C66B71E" w14:textId="77777777" w:rsidR="008D3EE5" w:rsidRPr="00BE5108" w:rsidRDefault="008D3EE5" w:rsidP="008D3EE5">
      <w:pPr>
        <w:pStyle w:val="Heading3"/>
        <w:rPr>
          <w:rFonts w:eastAsiaTheme="minorEastAsia"/>
        </w:rPr>
      </w:pPr>
      <w:bookmarkStart w:id="2655" w:name="_Toc73962884"/>
      <w:bookmarkStart w:id="2656" w:name="_Toc75260061"/>
      <w:bookmarkStart w:id="2657" w:name="_Toc75275602"/>
      <w:bookmarkStart w:id="2658" w:name="_Toc75276113"/>
      <w:bookmarkStart w:id="2659" w:name="_Toc76541612"/>
      <w:bookmarkStart w:id="2660" w:name="_Toc82437381"/>
      <w:bookmarkStart w:id="2661" w:name="_Toc89944747"/>
      <w:bookmarkStart w:id="2662" w:name="_Toc98753765"/>
      <w:bookmarkStart w:id="2663" w:name="_Toc106179657"/>
      <w:bookmarkStart w:id="2664" w:name="_Toc106180168"/>
      <w:bookmarkStart w:id="2665" w:name="_Toc130395993"/>
      <w:bookmarkStart w:id="2666" w:name="_Toc137555267"/>
      <w:bookmarkStart w:id="2667" w:name="_Toc138856794"/>
      <w:bookmarkStart w:id="2668" w:name="_Toc138860653"/>
      <w:bookmarkStart w:id="2669" w:name="_Toc163217646"/>
      <w:bookmarkStart w:id="2670" w:name="_Toc187261418"/>
      <w:r w:rsidRPr="00BE5108">
        <w:rPr>
          <w:rFonts w:eastAsiaTheme="minorEastAsia"/>
        </w:rPr>
        <w:t>6.6.1</w:t>
      </w:r>
      <w:r w:rsidRPr="00BE5108">
        <w:rPr>
          <w:rFonts w:eastAsiaTheme="minorEastAsia"/>
        </w:rPr>
        <w:tab/>
        <w:t>General</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2671" w:name="OLE_LINK95"/>
            <w:bookmarkStart w:id="2672"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2673" w:name="OLE_LINK66"/>
            <w:bookmarkStart w:id="2674"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2675" w:name="OLE_LINK21"/>
            <w:r w:rsidRPr="00BE5108">
              <w:rPr>
                <w:rFonts w:eastAsiaTheme="minorEastAsia"/>
              </w:rPr>
              <w:t>&lt;</w:t>
            </w:r>
            <w:r w:rsidR="00847BC2" w:rsidRPr="00BE5108">
              <w:rPr>
                <w:rFonts w:eastAsiaTheme="minorEastAsia"/>
              </w:rPr>
              <w:t xml:space="preserve"> </w:t>
            </w:r>
            <w:bookmarkEnd w:id="2675"/>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2673"/>
            <w:bookmarkEnd w:id="2674"/>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2676" w:name="OLE_LINK64"/>
            <w:bookmarkStart w:id="2677" w:name="OLE_LINK65"/>
            <w:r w:rsidRPr="00BE5108">
              <w:rPr>
                <w:rFonts w:eastAsiaTheme="minorEastAsia"/>
              </w:rPr>
              <w:t>10</w:t>
            </w:r>
            <w:r w:rsidR="00847BC2" w:rsidRPr="00BE5108">
              <w:rPr>
                <w:rFonts w:eastAsiaTheme="minorEastAsia"/>
              </w:rPr>
              <w:t xml:space="preserve"> </w:t>
            </w:r>
            <w:bookmarkEnd w:id="2676"/>
            <w:bookmarkEnd w:id="2677"/>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2671"/>
      <w:bookmarkEnd w:id="2672"/>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2678" w:name="_Toc73962885"/>
      <w:bookmarkStart w:id="2679" w:name="_Toc75260062"/>
      <w:bookmarkStart w:id="2680" w:name="_Toc75275603"/>
      <w:bookmarkStart w:id="2681" w:name="_Toc75276114"/>
      <w:bookmarkStart w:id="2682" w:name="_Toc76541613"/>
      <w:bookmarkStart w:id="2683" w:name="_Toc82437382"/>
      <w:bookmarkStart w:id="2684" w:name="_Toc89944748"/>
      <w:bookmarkStart w:id="2685" w:name="_Toc98753766"/>
      <w:bookmarkStart w:id="2686" w:name="_Toc106179658"/>
      <w:bookmarkStart w:id="2687" w:name="_Toc106180169"/>
      <w:bookmarkStart w:id="2688" w:name="_Toc130395994"/>
      <w:bookmarkStart w:id="2689" w:name="_Toc137555268"/>
      <w:bookmarkStart w:id="2690" w:name="_Toc138856795"/>
      <w:bookmarkStart w:id="2691" w:name="_Toc138860654"/>
      <w:bookmarkStart w:id="2692" w:name="_Toc163217647"/>
      <w:bookmarkStart w:id="2693" w:name="_Toc187261419"/>
      <w:r w:rsidRPr="00BE5108">
        <w:rPr>
          <w:rFonts w:eastAsiaTheme="minorEastAsia"/>
        </w:rPr>
        <w:t>6.6.2</w:t>
      </w:r>
      <w:r w:rsidRPr="00BE5108">
        <w:rPr>
          <w:rFonts w:eastAsiaTheme="minorEastAsia"/>
        </w:rPr>
        <w:tab/>
        <w:t>Occupied bandwidth</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1566C4B9" w14:textId="77777777" w:rsidR="008D3EE5" w:rsidRPr="00BE5108" w:rsidRDefault="008D3EE5" w:rsidP="008D3EE5">
      <w:pPr>
        <w:pStyle w:val="Heading4"/>
        <w:rPr>
          <w:rFonts w:eastAsiaTheme="minorEastAsia"/>
        </w:rPr>
      </w:pPr>
      <w:bookmarkStart w:id="2694" w:name="_Toc73962886"/>
      <w:bookmarkStart w:id="2695" w:name="_Toc75260063"/>
      <w:bookmarkStart w:id="2696" w:name="_Toc75275604"/>
      <w:bookmarkStart w:id="2697" w:name="_Toc75276115"/>
      <w:bookmarkStart w:id="2698" w:name="_Toc76541614"/>
      <w:bookmarkStart w:id="2699" w:name="_Toc82437383"/>
      <w:bookmarkStart w:id="2700" w:name="_Toc89944749"/>
      <w:bookmarkStart w:id="2701" w:name="_Toc98753767"/>
      <w:bookmarkStart w:id="2702" w:name="_Toc106179659"/>
      <w:bookmarkStart w:id="2703" w:name="_Toc106180170"/>
      <w:bookmarkStart w:id="2704" w:name="_Toc130395995"/>
      <w:bookmarkStart w:id="2705" w:name="_Toc137555269"/>
      <w:bookmarkStart w:id="2706" w:name="_Toc138856796"/>
      <w:bookmarkStart w:id="2707" w:name="_Toc138860655"/>
      <w:bookmarkStart w:id="2708" w:name="_Toc163217648"/>
      <w:bookmarkStart w:id="2709" w:name="_Toc187261420"/>
      <w:r w:rsidRPr="00BE5108">
        <w:rPr>
          <w:rFonts w:eastAsiaTheme="minorEastAsia"/>
        </w:rPr>
        <w:t>6.6.2.1</w:t>
      </w:r>
      <w:r w:rsidRPr="00BE5108">
        <w:rPr>
          <w:rFonts w:eastAsiaTheme="minorEastAsia"/>
        </w:rPr>
        <w:tab/>
        <w:t>General</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lastRenderedPageBreak/>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2710" w:name="_Toc73962887"/>
      <w:bookmarkStart w:id="2711" w:name="_Toc75260064"/>
      <w:bookmarkStart w:id="2712" w:name="_Toc75275605"/>
      <w:bookmarkStart w:id="2713" w:name="_Toc75276116"/>
      <w:bookmarkStart w:id="2714" w:name="_Toc76541615"/>
      <w:bookmarkStart w:id="2715" w:name="_Toc82437384"/>
      <w:bookmarkStart w:id="2716" w:name="_Toc89944750"/>
      <w:bookmarkStart w:id="2717" w:name="_Toc98753768"/>
      <w:bookmarkStart w:id="2718" w:name="_Toc106179660"/>
      <w:bookmarkStart w:id="2719" w:name="_Toc106180171"/>
      <w:bookmarkStart w:id="2720" w:name="_Toc130395996"/>
      <w:bookmarkStart w:id="2721" w:name="_Toc137555270"/>
      <w:bookmarkStart w:id="2722" w:name="_Toc138856797"/>
      <w:bookmarkStart w:id="2723" w:name="_Toc138860656"/>
      <w:bookmarkStart w:id="2724" w:name="_Toc163217649"/>
      <w:bookmarkStart w:id="2725" w:name="_Toc187261421"/>
      <w:r w:rsidRPr="00BE5108">
        <w:rPr>
          <w:rFonts w:eastAsia="MS Gothic"/>
          <w:lang w:eastAsia="zh-CN"/>
        </w:rPr>
        <w:t>6.6.2.2</w:t>
      </w:r>
      <w:r w:rsidRPr="00BE5108">
        <w:rPr>
          <w:rFonts w:eastAsia="MS Gothic"/>
          <w:lang w:eastAsia="zh-CN"/>
        </w:rPr>
        <w:tab/>
        <w:t>Minimum Requirements</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2726" w:name="_Toc73962888"/>
      <w:bookmarkStart w:id="2727" w:name="_Toc75260065"/>
      <w:bookmarkStart w:id="2728" w:name="_Toc75275606"/>
      <w:bookmarkStart w:id="2729" w:name="_Toc75276117"/>
      <w:bookmarkStart w:id="2730" w:name="_Toc76541616"/>
      <w:bookmarkStart w:id="2731" w:name="_Toc82437385"/>
      <w:bookmarkStart w:id="2732" w:name="_Toc89944751"/>
      <w:bookmarkStart w:id="2733" w:name="_Toc98753769"/>
      <w:bookmarkStart w:id="2734" w:name="_Toc106179661"/>
      <w:bookmarkStart w:id="2735" w:name="_Toc106180172"/>
      <w:bookmarkStart w:id="2736" w:name="_Toc130395997"/>
      <w:bookmarkStart w:id="2737" w:name="_Toc137555271"/>
      <w:bookmarkStart w:id="2738" w:name="_Toc138856798"/>
      <w:bookmarkStart w:id="2739" w:name="_Toc138860657"/>
      <w:bookmarkStart w:id="2740" w:name="_Toc163217650"/>
      <w:bookmarkStart w:id="2741" w:name="_Toc187261422"/>
      <w:r w:rsidRPr="00BE5108">
        <w:rPr>
          <w:rFonts w:eastAsiaTheme="minorEastAsia"/>
          <w:lang w:eastAsia="zh-CN"/>
        </w:rPr>
        <w:t>6.6.2.3</w:t>
      </w:r>
      <w:r w:rsidRPr="00BE5108">
        <w:rPr>
          <w:rFonts w:eastAsiaTheme="minorEastAsia"/>
          <w:lang w:eastAsia="zh-CN"/>
        </w:rPr>
        <w:tab/>
        <w:t>Test purpose</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2742" w:name="_Toc73962889"/>
      <w:bookmarkStart w:id="2743" w:name="_Toc75260066"/>
      <w:bookmarkStart w:id="2744" w:name="_Toc75275607"/>
      <w:bookmarkStart w:id="2745" w:name="_Toc75276118"/>
      <w:bookmarkStart w:id="2746" w:name="_Toc76541617"/>
      <w:bookmarkStart w:id="2747" w:name="_Toc82437386"/>
      <w:bookmarkStart w:id="2748" w:name="_Toc89944752"/>
      <w:bookmarkStart w:id="2749" w:name="_Toc98753770"/>
      <w:bookmarkStart w:id="2750" w:name="_Toc106179662"/>
      <w:bookmarkStart w:id="2751" w:name="_Toc106180173"/>
      <w:bookmarkStart w:id="2752" w:name="_Toc130395998"/>
      <w:bookmarkStart w:id="2753" w:name="_Toc137555272"/>
      <w:bookmarkStart w:id="2754" w:name="_Toc138856799"/>
      <w:bookmarkStart w:id="2755" w:name="_Toc138860658"/>
      <w:bookmarkStart w:id="2756" w:name="_Toc163217651"/>
      <w:bookmarkStart w:id="2757" w:name="_Toc187261423"/>
      <w:r w:rsidRPr="00BE5108">
        <w:rPr>
          <w:rFonts w:eastAsia="MS Gothic"/>
          <w:lang w:eastAsia="zh-CN"/>
        </w:rPr>
        <w:t>6.6.2.4</w:t>
      </w:r>
      <w:r w:rsidRPr="00BE5108">
        <w:rPr>
          <w:rFonts w:eastAsia="MS Gothic"/>
          <w:lang w:eastAsia="zh-CN"/>
        </w:rPr>
        <w:tab/>
        <w:t>Method of test</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6A00FCFA" w14:textId="77777777" w:rsidR="008D3EE5" w:rsidRPr="00BE5108" w:rsidRDefault="008D3EE5" w:rsidP="008D3EE5">
      <w:pPr>
        <w:pStyle w:val="Heading5"/>
        <w:rPr>
          <w:rFonts w:eastAsiaTheme="minorEastAsia"/>
          <w:lang w:eastAsia="zh-CN"/>
        </w:rPr>
      </w:pPr>
      <w:bookmarkStart w:id="2758" w:name="_Toc73962890"/>
      <w:bookmarkStart w:id="2759" w:name="_Toc75260067"/>
      <w:bookmarkStart w:id="2760" w:name="_Toc75275608"/>
      <w:bookmarkStart w:id="2761" w:name="_Toc75276119"/>
      <w:bookmarkStart w:id="2762" w:name="_Toc76541618"/>
      <w:bookmarkStart w:id="2763" w:name="_Toc82437387"/>
      <w:bookmarkStart w:id="2764" w:name="_Toc89944753"/>
      <w:bookmarkStart w:id="2765" w:name="_Toc98753771"/>
      <w:bookmarkStart w:id="2766" w:name="_Toc106179663"/>
      <w:bookmarkStart w:id="2767" w:name="_Toc106180174"/>
      <w:bookmarkStart w:id="2768" w:name="_Toc130395999"/>
      <w:bookmarkStart w:id="2769" w:name="_Toc137555273"/>
      <w:bookmarkStart w:id="2770" w:name="_Toc138856800"/>
      <w:bookmarkStart w:id="2771" w:name="_Toc138860659"/>
      <w:bookmarkStart w:id="2772" w:name="_Toc163217652"/>
      <w:bookmarkStart w:id="2773" w:name="_Toc187261424"/>
      <w:r w:rsidRPr="00BE5108">
        <w:rPr>
          <w:rFonts w:eastAsiaTheme="minorEastAsia"/>
          <w:lang w:eastAsia="zh-CN"/>
        </w:rPr>
        <w:t>6.6.2.4.1</w:t>
      </w:r>
      <w:r w:rsidRPr="00BE5108">
        <w:rPr>
          <w:rFonts w:eastAsiaTheme="minorEastAsia"/>
          <w:lang w:eastAsia="zh-CN"/>
        </w:rPr>
        <w:tab/>
        <w:t>Initial conditions</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2774" w:name="_Toc73962891"/>
      <w:bookmarkStart w:id="2775" w:name="_Toc75260068"/>
      <w:bookmarkStart w:id="2776" w:name="_Toc75275609"/>
      <w:bookmarkStart w:id="2777" w:name="_Toc75276120"/>
      <w:bookmarkStart w:id="2778"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77777777" w:rsidR="00D15E4D" w:rsidRPr="00AA1CC4"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 </w:t>
      </w:r>
    </w:p>
    <w:p w14:paraId="11137F63" w14:textId="77777777" w:rsidR="008D3EE5" w:rsidRPr="00BE5108" w:rsidRDefault="008D3EE5" w:rsidP="008D3EE5">
      <w:pPr>
        <w:pStyle w:val="Heading5"/>
        <w:rPr>
          <w:rFonts w:eastAsiaTheme="minorEastAsia"/>
          <w:lang w:eastAsia="zh-CN"/>
        </w:rPr>
      </w:pPr>
      <w:bookmarkStart w:id="2779" w:name="_Toc82437388"/>
      <w:bookmarkStart w:id="2780" w:name="_Toc89944754"/>
      <w:bookmarkStart w:id="2781" w:name="_Toc98753772"/>
      <w:bookmarkStart w:id="2782" w:name="_Toc106179664"/>
      <w:bookmarkStart w:id="2783" w:name="_Toc106180175"/>
      <w:bookmarkStart w:id="2784" w:name="_Toc130396000"/>
      <w:bookmarkStart w:id="2785" w:name="_Toc137555274"/>
      <w:bookmarkStart w:id="2786" w:name="_Toc138856801"/>
      <w:bookmarkStart w:id="2787" w:name="_Toc138860660"/>
      <w:bookmarkStart w:id="2788" w:name="_Toc163217653"/>
      <w:bookmarkStart w:id="2789" w:name="_Toc187261425"/>
      <w:r w:rsidRPr="00BE5108">
        <w:rPr>
          <w:rFonts w:eastAsiaTheme="minorEastAsia"/>
          <w:lang w:eastAsia="zh-CN"/>
        </w:rPr>
        <w:t>6.6.2.4.2</w:t>
      </w:r>
      <w:r w:rsidRPr="00BE5108">
        <w:rPr>
          <w:rFonts w:eastAsiaTheme="minorEastAsia"/>
          <w:lang w:eastAsia="zh-CN"/>
        </w:rPr>
        <w:tab/>
        <w:t>Procedure</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D4363D" w:rsidP="00DF3C12">
            <w:pPr>
              <w:pStyle w:val="TAC"/>
              <w:rPr>
                <w:rFonts w:eastAsiaTheme="minorEastAsia"/>
              </w:rPr>
            </w:pPr>
            <w:r>
              <w:rPr>
                <w:rFonts w:eastAsiaTheme="minorEastAsia"/>
                <w:lang w:eastAsia="ja-JP"/>
              </w:rPr>
              <w:pict w14:anchorId="7AEF090D">
                <v:shape id="_x0000_i1029" type="#_x0000_t75" style="width:1in;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lastRenderedPageBreak/>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2790" w:name="_Toc73962892"/>
      <w:bookmarkStart w:id="2791" w:name="_Toc75260069"/>
      <w:bookmarkStart w:id="2792" w:name="_Toc75275610"/>
      <w:bookmarkStart w:id="2793" w:name="_Toc75276121"/>
      <w:bookmarkStart w:id="2794" w:name="_Toc76541620"/>
      <w:bookmarkStart w:id="2795" w:name="_Toc82437389"/>
      <w:bookmarkStart w:id="2796" w:name="_Toc89944755"/>
      <w:bookmarkStart w:id="2797" w:name="_Toc98753773"/>
      <w:bookmarkStart w:id="2798" w:name="_Toc106179665"/>
      <w:bookmarkStart w:id="2799" w:name="_Toc106180176"/>
      <w:bookmarkStart w:id="2800" w:name="_Toc130396001"/>
      <w:bookmarkStart w:id="2801" w:name="_Toc137555275"/>
      <w:bookmarkStart w:id="2802" w:name="_Toc138856802"/>
      <w:bookmarkStart w:id="2803" w:name="_Toc138860661"/>
      <w:bookmarkStart w:id="2804" w:name="_Toc163217654"/>
      <w:bookmarkStart w:id="2805" w:name="_Toc187261426"/>
      <w:r w:rsidRPr="00BE5108">
        <w:rPr>
          <w:rFonts w:eastAsia="MS Gothic"/>
          <w:lang w:eastAsia="zh-CN"/>
        </w:rPr>
        <w:t>6.6.2.5</w:t>
      </w:r>
      <w:r w:rsidRPr="00BE5108">
        <w:rPr>
          <w:rFonts w:eastAsia="MS Gothic"/>
          <w:lang w:eastAsia="zh-CN"/>
        </w:rPr>
        <w:tab/>
        <w:t>Test requirements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2806" w:name="_Toc73962893"/>
      <w:bookmarkStart w:id="2807" w:name="_Toc75260070"/>
      <w:bookmarkStart w:id="2808" w:name="_Toc75275611"/>
      <w:bookmarkStart w:id="2809" w:name="_Toc75276122"/>
      <w:bookmarkStart w:id="2810" w:name="_Toc76541621"/>
      <w:bookmarkStart w:id="2811" w:name="_Toc82437390"/>
      <w:bookmarkStart w:id="2812" w:name="_Toc89944756"/>
      <w:bookmarkStart w:id="2813" w:name="_Toc98753774"/>
      <w:bookmarkStart w:id="2814" w:name="_Toc106179666"/>
      <w:bookmarkStart w:id="2815" w:name="_Toc106180177"/>
      <w:bookmarkStart w:id="2816" w:name="_Toc130396002"/>
      <w:bookmarkStart w:id="2817" w:name="_Toc137555276"/>
      <w:bookmarkStart w:id="2818" w:name="_Toc138856803"/>
      <w:bookmarkStart w:id="2819" w:name="_Toc138860662"/>
      <w:bookmarkStart w:id="2820" w:name="_Toc163217655"/>
      <w:bookmarkStart w:id="2821" w:name="_Toc187261427"/>
      <w:r w:rsidRPr="00BE5108">
        <w:rPr>
          <w:rFonts w:eastAsiaTheme="minorEastAsia"/>
        </w:rPr>
        <w:t>6.6.3</w:t>
      </w:r>
      <w:r w:rsidRPr="00BE5108">
        <w:rPr>
          <w:rFonts w:eastAsiaTheme="minorEastAsia"/>
        </w:rPr>
        <w:tab/>
        <w:t>Adjacent Channel Leakage Power Ratio</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5EDBE6E0" w14:textId="77777777" w:rsidR="008D3EE5" w:rsidRPr="00BE5108" w:rsidRDefault="008D3EE5" w:rsidP="008D3EE5">
      <w:pPr>
        <w:pStyle w:val="Heading4"/>
        <w:rPr>
          <w:rFonts w:eastAsiaTheme="minorEastAsia"/>
        </w:rPr>
      </w:pPr>
      <w:bookmarkStart w:id="2822" w:name="_Toc73962894"/>
      <w:bookmarkStart w:id="2823" w:name="_Toc75260071"/>
      <w:bookmarkStart w:id="2824" w:name="_Toc75275612"/>
      <w:bookmarkStart w:id="2825" w:name="_Toc75276123"/>
      <w:bookmarkStart w:id="2826" w:name="_Toc76541622"/>
      <w:bookmarkStart w:id="2827" w:name="_Toc82437391"/>
      <w:bookmarkStart w:id="2828" w:name="_Toc89944757"/>
      <w:bookmarkStart w:id="2829" w:name="_Toc98753775"/>
      <w:bookmarkStart w:id="2830" w:name="_Toc106179667"/>
      <w:bookmarkStart w:id="2831" w:name="_Toc106180178"/>
      <w:bookmarkStart w:id="2832" w:name="_Toc130396003"/>
      <w:bookmarkStart w:id="2833" w:name="_Toc137555277"/>
      <w:bookmarkStart w:id="2834" w:name="_Toc138856804"/>
      <w:bookmarkStart w:id="2835" w:name="_Toc138860663"/>
      <w:bookmarkStart w:id="2836" w:name="_Toc163217656"/>
      <w:bookmarkStart w:id="2837" w:name="_Toc187261428"/>
      <w:r w:rsidRPr="00BE5108">
        <w:rPr>
          <w:rFonts w:eastAsiaTheme="minorEastAsia"/>
        </w:rPr>
        <w:t>6.6.3.1</w:t>
      </w:r>
      <w:r w:rsidRPr="00BE5108">
        <w:rPr>
          <w:rFonts w:eastAsiaTheme="minorEastAsia"/>
        </w:rPr>
        <w:tab/>
        <w:t>General</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2838" w:name="_Toc73962895"/>
      <w:bookmarkStart w:id="2839" w:name="_Toc75260072"/>
      <w:bookmarkStart w:id="2840" w:name="_Toc75275613"/>
      <w:bookmarkStart w:id="2841" w:name="_Toc75276124"/>
      <w:bookmarkStart w:id="2842" w:name="_Toc76541623"/>
      <w:bookmarkStart w:id="2843" w:name="_Toc82437392"/>
      <w:bookmarkStart w:id="2844" w:name="_Toc89944758"/>
      <w:bookmarkStart w:id="2845" w:name="_Toc98753776"/>
      <w:bookmarkStart w:id="2846" w:name="_Toc106179668"/>
      <w:bookmarkStart w:id="2847" w:name="_Toc106180179"/>
      <w:bookmarkStart w:id="2848" w:name="_Toc130396004"/>
      <w:bookmarkStart w:id="2849" w:name="_Toc137555278"/>
      <w:bookmarkStart w:id="2850" w:name="_Toc138856805"/>
      <w:bookmarkStart w:id="2851" w:name="_Toc138860664"/>
      <w:bookmarkStart w:id="2852" w:name="_Toc163217657"/>
      <w:bookmarkStart w:id="2853" w:name="_Toc187261429"/>
      <w:r w:rsidRPr="00BE5108">
        <w:rPr>
          <w:rFonts w:eastAsiaTheme="minorEastAsia"/>
        </w:rPr>
        <w:t>6.6.3.2</w:t>
      </w:r>
      <w:r w:rsidRPr="00BE5108">
        <w:rPr>
          <w:rFonts w:eastAsiaTheme="minorEastAsia"/>
        </w:rPr>
        <w:tab/>
        <w:t>Minimum requirement</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2854" w:name="_Toc73962896"/>
      <w:bookmarkStart w:id="2855" w:name="_Toc75260073"/>
      <w:bookmarkStart w:id="2856" w:name="_Toc75275614"/>
      <w:bookmarkStart w:id="2857" w:name="_Toc75276125"/>
      <w:bookmarkStart w:id="2858" w:name="_Toc76541624"/>
      <w:bookmarkStart w:id="2859" w:name="_Toc82437393"/>
      <w:bookmarkStart w:id="2860" w:name="_Toc89944759"/>
      <w:bookmarkStart w:id="2861" w:name="_Toc98753777"/>
      <w:bookmarkStart w:id="2862" w:name="_Toc106179669"/>
      <w:bookmarkStart w:id="2863" w:name="_Toc106180180"/>
      <w:bookmarkStart w:id="2864" w:name="_Toc130396005"/>
      <w:bookmarkStart w:id="2865" w:name="_Toc137555279"/>
      <w:bookmarkStart w:id="2866" w:name="_Toc138856806"/>
      <w:bookmarkStart w:id="2867" w:name="_Toc138860665"/>
      <w:bookmarkStart w:id="2868" w:name="_Toc163217658"/>
      <w:bookmarkStart w:id="2869" w:name="_Toc187261430"/>
      <w:r w:rsidRPr="00BE5108">
        <w:rPr>
          <w:rFonts w:eastAsiaTheme="minorEastAsia"/>
        </w:rPr>
        <w:t>6.6.3.3</w:t>
      </w:r>
      <w:r w:rsidRPr="00BE5108">
        <w:rPr>
          <w:rFonts w:eastAsiaTheme="minorEastAsia"/>
        </w:rPr>
        <w:tab/>
        <w:t>Test purpose</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2870" w:name="_Toc73962897"/>
      <w:bookmarkStart w:id="2871" w:name="_Toc75260074"/>
      <w:bookmarkStart w:id="2872" w:name="_Toc75275615"/>
      <w:bookmarkStart w:id="2873" w:name="_Toc75276126"/>
      <w:bookmarkStart w:id="2874" w:name="_Toc76541625"/>
      <w:bookmarkStart w:id="2875" w:name="_Toc82437394"/>
      <w:bookmarkStart w:id="2876" w:name="_Toc89944760"/>
      <w:bookmarkStart w:id="2877" w:name="_Toc98753778"/>
      <w:bookmarkStart w:id="2878" w:name="_Toc106179670"/>
      <w:bookmarkStart w:id="2879" w:name="_Toc106180181"/>
      <w:bookmarkStart w:id="2880" w:name="_Toc130396006"/>
      <w:bookmarkStart w:id="2881" w:name="_Toc137555280"/>
      <w:bookmarkStart w:id="2882" w:name="_Toc138856807"/>
      <w:bookmarkStart w:id="2883" w:name="_Toc138860666"/>
      <w:bookmarkStart w:id="2884" w:name="_Toc163217659"/>
      <w:bookmarkStart w:id="2885" w:name="_Toc187261431"/>
      <w:r w:rsidRPr="00BE5108">
        <w:rPr>
          <w:rFonts w:eastAsiaTheme="minorEastAsia"/>
        </w:rPr>
        <w:lastRenderedPageBreak/>
        <w:t>6.6.3.4</w:t>
      </w:r>
      <w:r w:rsidRPr="00BE5108">
        <w:rPr>
          <w:rFonts w:eastAsiaTheme="minorEastAsia"/>
        </w:rPr>
        <w:tab/>
        <w:t>Method of test</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536A7EFD" w14:textId="77777777" w:rsidR="008D3EE5" w:rsidRPr="00BE5108" w:rsidRDefault="008D3EE5" w:rsidP="008D3EE5">
      <w:pPr>
        <w:pStyle w:val="Heading5"/>
        <w:rPr>
          <w:rFonts w:eastAsiaTheme="minorEastAsia"/>
        </w:rPr>
      </w:pPr>
      <w:bookmarkStart w:id="2886" w:name="_Toc73962898"/>
      <w:bookmarkStart w:id="2887" w:name="_Toc75260075"/>
      <w:bookmarkStart w:id="2888" w:name="_Toc75275616"/>
      <w:bookmarkStart w:id="2889" w:name="_Toc75276127"/>
      <w:bookmarkStart w:id="2890" w:name="_Toc76541626"/>
      <w:bookmarkStart w:id="2891" w:name="_Toc82437395"/>
      <w:bookmarkStart w:id="2892" w:name="_Toc89944761"/>
      <w:bookmarkStart w:id="2893" w:name="_Toc98753779"/>
      <w:bookmarkStart w:id="2894" w:name="_Toc106179671"/>
      <w:bookmarkStart w:id="2895" w:name="_Toc106180182"/>
      <w:bookmarkStart w:id="2896" w:name="_Toc130396007"/>
      <w:bookmarkStart w:id="2897" w:name="_Toc137555281"/>
      <w:bookmarkStart w:id="2898" w:name="_Toc138856808"/>
      <w:bookmarkStart w:id="2899" w:name="_Toc138860667"/>
      <w:bookmarkStart w:id="2900" w:name="_Toc163217660"/>
      <w:bookmarkStart w:id="2901" w:name="_Toc187261432"/>
      <w:r w:rsidRPr="00BE5108">
        <w:rPr>
          <w:rFonts w:eastAsiaTheme="minorEastAsia"/>
        </w:rPr>
        <w:t>6.6.3.4.1</w:t>
      </w:r>
      <w:r w:rsidRPr="00BE5108">
        <w:rPr>
          <w:rFonts w:eastAsiaTheme="minorEastAsia"/>
        </w:rPr>
        <w:tab/>
        <w:t>Initial conditions</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2902" w:name="_Toc73962899"/>
      <w:bookmarkStart w:id="2903" w:name="_Toc75260076"/>
      <w:bookmarkStart w:id="2904" w:name="_Toc75275617"/>
      <w:bookmarkStart w:id="2905" w:name="_Toc75276128"/>
      <w:bookmarkStart w:id="2906" w:name="_Toc76541627"/>
      <w:bookmarkStart w:id="2907" w:name="_Toc82437396"/>
      <w:bookmarkStart w:id="2908" w:name="_Toc89944762"/>
      <w:bookmarkStart w:id="2909" w:name="_Toc98753780"/>
      <w:bookmarkStart w:id="2910" w:name="_Toc106179672"/>
      <w:bookmarkStart w:id="2911" w:name="_Toc106180183"/>
      <w:bookmarkStart w:id="2912" w:name="_Toc130396008"/>
      <w:bookmarkStart w:id="2913" w:name="_Toc137555282"/>
      <w:bookmarkStart w:id="2914" w:name="_Toc138856809"/>
      <w:bookmarkStart w:id="2915" w:name="_Toc138860668"/>
      <w:bookmarkStart w:id="2916" w:name="_Toc163217661"/>
      <w:bookmarkStart w:id="2917" w:name="_Toc187261433"/>
      <w:r w:rsidRPr="00BE5108">
        <w:rPr>
          <w:rFonts w:eastAsiaTheme="minorEastAsia"/>
        </w:rPr>
        <w:t>6.6.3.4.2</w:t>
      </w:r>
      <w:r w:rsidRPr="00BE5108">
        <w:rPr>
          <w:rFonts w:eastAsiaTheme="minorEastAsia"/>
        </w:rPr>
        <w:tab/>
        <w:t>Procedure</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5D7278E7" w14:textId="2F9DA472"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2918" w:name="_Toc73962900"/>
      <w:bookmarkStart w:id="2919" w:name="_Toc75260077"/>
      <w:bookmarkStart w:id="2920" w:name="_Toc75275618"/>
      <w:bookmarkStart w:id="2921" w:name="_Toc75276129"/>
      <w:bookmarkStart w:id="2922" w:name="_Toc76541628"/>
      <w:bookmarkStart w:id="2923" w:name="_Toc82437397"/>
      <w:bookmarkStart w:id="2924" w:name="_Toc89944763"/>
      <w:bookmarkStart w:id="2925" w:name="_Toc98753781"/>
      <w:bookmarkStart w:id="2926" w:name="_Toc106179673"/>
      <w:bookmarkStart w:id="2927" w:name="_Toc106180184"/>
      <w:bookmarkStart w:id="2928" w:name="_Toc130396009"/>
      <w:bookmarkStart w:id="2929" w:name="_Toc137555283"/>
      <w:bookmarkStart w:id="2930" w:name="_Toc138856810"/>
      <w:bookmarkStart w:id="2931" w:name="_Toc138860669"/>
      <w:bookmarkStart w:id="2932" w:name="_Toc163217662"/>
      <w:bookmarkStart w:id="2933" w:name="_Toc187261434"/>
      <w:r w:rsidRPr="00BE5108">
        <w:rPr>
          <w:rFonts w:eastAsiaTheme="minorEastAsia"/>
        </w:rPr>
        <w:t>6.6.3.5</w:t>
      </w:r>
      <w:r w:rsidRPr="00BE5108">
        <w:rPr>
          <w:rFonts w:eastAsiaTheme="minorEastAsia"/>
        </w:rPr>
        <w:tab/>
        <w:t>Test requirements</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2905601C" w14:textId="77777777" w:rsidR="008D3EE5" w:rsidRPr="00BE5108" w:rsidRDefault="008D3EE5" w:rsidP="008D3EE5">
      <w:pPr>
        <w:pStyle w:val="Heading5"/>
        <w:rPr>
          <w:rFonts w:eastAsiaTheme="minorEastAsia"/>
        </w:rPr>
      </w:pPr>
      <w:bookmarkStart w:id="2934" w:name="_Toc73962901"/>
      <w:bookmarkStart w:id="2935" w:name="_Toc75260078"/>
      <w:bookmarkStart w:id="2936" w:name="_Toc75275619"/>
      <w:bookmarkStart w:id="2937" w:name="_Toc75276130"/>
      <w:bookmarkStart w:id="2938" w:name="_Toc76541629"/>
      <w:bookmarkStart w:id="2939" w:name="_Toc82437398"/>
      <w:bookmarkStart w:id="2940" w:name="_Toc89944764"/>
      <w:bookmarkStart w:id="2941" w:name="_Toc98753782"/>
      <w:bookmarkStart w:id="2942" w:name="_Toc106179674"/>
      <w:bookmarkStart w:id="2943" w:name="_Toc106180185"/>
      <w:bookmarkStart w:id="2944" w:name="_Toc130396010"/>
      <w:bookmarkStart w:id="2945" w:name="_Toc137555284"/>
      <w:bookmarkStart w:id="2946" w:name="_Toc138856811"/>
      <w:bookmarkStart w:id="2947" w:name="_Toc138860670"/>
      <w:bookmarkStart w:id="2948" w:name="_Toc163217663"/>
      <w:bookmarkStart w:id="2949" w:name="_Toc187261435"/>
      <w:r w:rsidRPr="00BE5108">
        <w:rPr>
          <w:rFonts w:eastAsiaTheme="minorEastAsia"/>
        </w:rPr>
        <w:t>6.6.3.5.1</w:t>
      </w:r>
      <w:r w:rsidRPr="00BE5108">
        <w:rPr>
          <w:rFonts w:eastAsiaTheme="minorEastAsia"/>
        </w:rPr>
        <w:tab/>
        <w:t>General requirements</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2950" w:name="_Toc73962902"/>
      <w:bookmarkStart w:id="2951" w:name="_Toc75260079"/>
      <w:bookmarkStart w:id="2952" w:name="_Toc75275620"/>
      <w:bookmarkStart w:id="2953" w:name="_Toc75276131"/>
      <w:bookmarkStart w:id="2954" w:name="_Toc76541630"/>
      <w:bookmarkStart w:id="2955" w:name="_Toc82437399"/>
      <w:bookmarkStart w:id="2956" w:name="_Toc89944765"/>
      <w:bookmarkStart w:id="2957" w:name="_Toc98753783"/>
      <w:bookmarkStart w:id="2958" w:name="_Toc106179675"/>
      <w:bookmarkStart w:id="2959" w:name="_Toc106180186"/>
      <w:bookmarkStart w:id="2960" w:name="_Toc130396011"/>
      <w:bookmarkStart w:id="2961" w:name="_Toc137555285"/>
      <w:bookmarkStart w:id="2962" w:name="_Toc138856812"/>
      <w:bookmarkStart w:id="2963" w:name="_Toc138860671"/>
      <w:bookmarkStart w:id="2964" w:name="_Toc163217664"/>
      <w:bookmarkStart w:id="2965" w:name="_Toc187261436"/>
      <w:r w:rsidRPr="00BE5108">
        <w:rPr>
          <w:rFonts w:eastAsiaTheme="minorEastAsia"/>
        </w:rPr>
        <w:lastRenderedPageBreak/>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6D2634C7" w:rsidR="00D15E4D" w:rsidRPr="00BE5108" w:rsidRDefault="00D15E4D" w:rsidP="00D15E4D">
            <w:pPr>
              <w:pStyle w:val="TAL"/>
              <w:rPr>
                <w:rFonts w:eastAsia="SimSun"/>
                <w:lang w:eastAsia="zh-CN"/>
              </w:rPr>
            </w:pPr>
            <w:r w:rsidRPr="00BE5108">
              <w:rPr>
                <w:rFonts w:eastAsia="SimSun"/>
                <w:lang w:eastAsia="zh-CN"/>
              </w:rPr>
              <w:t>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lastRenderedPageBreak/>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4FD2CD67" w:rsidR="00D15E4D" w:rsidRPr="00BE5108" w:rsidRDefault="00D15E4D" w:rsidP="00D15E4D">
            <w:pPr>
              <w:pStyle w:val="TAC"/>
              <w:rPr>
                <w:rFonts w:eastAsia="SimSun"/>
                <w:lang w:eastAsia="zh-CN"/>
              </w:rPr>
            </w:pPr>
            <w:r w:rsidRPr="00BE5108">
              <w:rPr>
                <w:rFonts w:eastAsia="SimSun"/>
                <w:lang w:eastAsia="zh-CN"/>
              </w:rPr>
              <w:t>25, 30, 40, 50, 60, 70, 80, 90, 100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60E26188"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Cs/>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lastRenderedPageBreak/>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36A284D0" w:rsidR="00D15E4D" w:rsidRPr="00BE5108" w:rsidRDefault="00D15E4D" w:rsidP="00D15E4D">
            <w:pPr>
              <w:pStyle w:val="TAC"/>
              <w:rPr>
                <w:rFonts w:eastAsia="SimSun"/>
                <w:lang w:eastAsia="zh-CN"/>
              </w:rPr>
            </w:pPr>
            <w:r w:rsidRPr="00BE5108">
              <w:rPr>
                <w:rFonts w:eastAsia="SimSun"/>
                <w:lang w:eastAsia="zh-CN"/>
              </w:rPr>
              <w:t>25, 30, 40, 50, 60, 70, 80,90, 100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66E8DC"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i/>
                <w:iCs/>
                <w:lang w:eastAsia="zh-CN"/>
              </w:rPr>
              <w:t xml:space="preserve"> </w:t>
            </w:r>
            <w:r w:rsidRPr="00BE5108">
              <w:rPr>
                <w:rFonts w:eastAsia="SimSun"/>
                <w:i/>
                <w:iCs/>
                <w:lang w:eastAsia="zh-CN"/>
              </w:rPr>
              <w:t>channel</w:t>
            </w:r>
            <w:r w:rsidR="00847BC2" w:rsidRPr="00BE5108">
              <w:rPr>
                <w:rFonts w:eastAsia="SimSun"/>
                <w:i/>
                <w:iCs/>
                <w:lang w:eastAsia="zh-CN"/>
              </w:rPr>
              <w:t xml:space="preserve"> </w:t>
            </w:r>
            <w:r w:rsidRPr="00BE5108">
              <w:rPr>
                <w:rFonts w:eastAsia="SimSun"/>
                <w:i/>
                <w:iCs/>
                <w:lang w:eastAsia="zh-CN"/>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2966" w:name="_Toc73962903"/>
      <w:bookmarkStart w:id="2967" w:name="_Toc75260080"/>
      <w:bookmarkStart w:id="2968" w:name="_Toc75275621"/>
      <w:bookmarkStart w:id="2969" w:name="_Toc75276132"/>
      <w:bookmarkStart w:id="2970" w:name="_Toc76541631"/>
      <w:bookmarkStart w:id="2971" w:name="_Toc82437400"/>
      <w:bookmarkStart w:id="2972" w:name="_Toc89944766"/>
      <w:bookmarkStart w:id="2973" w:name="_Toc98753784"/>
      <w:bookmarkStart w:id="2974" w:name="_Toc106179676"/>
      <w:bookmarkStart w:id="2975" w:name="_Toc106180187"/>
      <w:bookmarkStart w:id="2976" w:name="_Toc130396012"/>
      <w:bookmarkStart w:id="2977" w:name="_Toc137555286"/>
      <w:bookmarkStart w:id="2978" w:name="_Toc138856813"/>
      <w:bookmarkStart w:id="2979" w:name="_Toc138860672"/>
      <w:bookmarkStart w:id="2980" w:name="_Toc163217665"/>
      <w:bookmarkStart w:id="2981" w:name="_Toc187261437"/>
      <w:r w:rsidRPr="00BE5108">
        <w:rPr>
          <w:rFonts w:eastAsiaTheme="minorEastAsia"/>
        </w:rPr>
        <w:t>6.6.3.5.3</w:t>
      </w:r>
      <w:r w:rsidRPr="00BE5108">
        <w:rPr>
          <w:rFonts w:eastAsiaTheme="minorEastAsia"/>
        </w:rPr>
        <w:tab/>
      </w:r>
      <w:r w:rsidRPr="00BE5108">
        <w:rPr>
          <w:rFonts w:eastAsiaTheme="minorEastAsia"/>
          <w:i/>
        </w:rPr>
        <w:t>IAB type 1-H</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lastRenderedPageBreak/>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2982" w:name="_Toc73962904"/>
      <w:bookmarkStart w:id="2983" w:name="_Toc75260081"/>
      <w:bookmarkStart w:id="2984" w:name="_Toc75275622"/>
      <w:bookmarkStart w:id="2985" w:name="_Toc75276133"/>
      <w:bookmarkStart w:id="2986" w:name="_Toc76541632"/>
      <w:bookmarkStart w:id="2987" w:name="_Toc82437401"/>
      <w:bookmarkStart w:id="2988" w:name="_Toc89944767"/>
      <w:bookmarkStart w:id="2989" w:name="_Toc98753785"/>
      <w:bookmarkStart w:id="2990" w:name="_Toc106179677"/>
      <w:bookmarkStart w:id="2991" w:name="_Toc106180188"/>
      <w:bookmarkStart w:id="2992" w:name="_Toc130396013"/>
      <w:bookmarkStart w:id="2993" w:name="_Toc137555287"/>
      <w:bookmarkStart w:id="2994" w:name="_Toc138856814"/>
      <w:bookmarkStart w:id="2995" w:name="_Toc138860673"/>
      <w:bookmarkStart w:id="2996" w:name="_Toc163217666"/>
      <w:bookmarkStart w:id="2997" w:name="_Toc187261438"/>
      <w:r w:rsidRPr="00BE5108">
        <w:rPr>
          <w:rFonts w:eastAsiaTheme="minorEastAsia"/>
        </w:rPr>
        <w:t>6.6.4</w:t>
      </w:r>
      <w:r w:rsidRPr="00BE5108">
        <w:rPr>
          <w:rFonts w:eastAsiaTheme="minorEastAsia"/>
        </w:rPr>
        <w:tab/>
        <w:t>Operating band unwanted emissions</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1B18B2F7" w14:textId="77777777" w:rsidR="008D3EE5" w:rsidRPr="00BE5108" w:rsidRDefault="008D3EE5" w:rsidP="008D3EE5">
      <w:pPr>
        <w:pStyle w:val="Heading4"/>
        <w:rPr>
          <w:rFonts w:eastAsiaTheme="minorEastAsia"/>
        </w:rPr>
      </w:pPr>
      <w:bookmarkStart w:id="2998" w:name="_Toc73962905"/>
      <w:bookmarkStart w:id="2999" w:name="_Toc75260082"/>
      <w:bookmarkStart w:id="3000" w:name="_Toc75275623"/>
      <w:bookmarkStart w:id="3001" w:name="_Toc75276134"/>
      <w:bookmarkStart w:id="3002" w:name="_Toc76541633"/>
      <w:bookmarkStart w:id="3003" w:name="_Toc82437402"/>
      <w:bookmarkStart w:id="3004" w:name="_Toc89944768"/>
      <w:bookmarkStart w:id="3005" w:name="_Toc98753786"/>
      <w:bookmarkStart w:id="3006" w:name="_Toc106179678"/>
      <w:bookmarkStart w:id="3007" w:name="_Toc106180189"/>
      <w:bookmarkStart w:id="3008" w:name="_Toc130396014"/>
      <w:bookmarkStart w:id="3009" w:name="_Toc137555288"/>
      <w:bookmarkStart w:id="3010" w:name="_Toc138856815"/>
      <w:bookmarkStart w:id="3011" w:name="_Toc138860674"/>
      <w:bookmarkStart w:id="3012" w:name="_Toc163217667"/>
      <w:bookmarkStart w:id="3013" w:name="_Toc187261439"/>
      <w:r w:rsidRPr="00BE5108">
        <w:rPr>
          <w:rFonts w:eastAsiaTheme="minorEastAsia"/>
        </w:rPr>
        <w:t>6.6.4.1</w:t>
      </w:r>
      <w:r w:rsidRPr="00BE5108">
        <w:rPr>
          <w:rFonts w:eastAsiaTheme="minorEastAsia"/>
        </w:rPr>
        <w:tab/>
        <w:t>Definition and applicability</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lastRenderedPageBreak/>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D47065">
      <w:pPr>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lastRenderedPageBreak/>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3014" w:name="_Toc73962906"/>
      <w:bookmarkStart w:id="3015" w:name="_Toc75260083"/>
      <w:bookmarkStart w:id="3016" w:name="_Toc75275624"/>
      <w:bookmarkStart w:id="3017" w:name="_Toc75276135"/>
      <w:bookmarkStart w:id="3018" w:name="_Toc76541634"/>
      <w:bookmarkStart w:id="3019" w:name="_Toc82437403"/>
      <w:bookmarkStart w:id="3020" w:name="_Toc89944769"/>
      <w:bookmarkStart w:id="3021" w:name="_Toc98753787"/>
      <w:bookmarkStart w:id="3022" w:name="_Toc106179679"/>
      <w:bookmarkStart w:id="3023" w:name="_Toc106180190"/>
      <w:bookmarkStart w:id="3024" w:name="_Toc130396015"/>
      <w:bookmarkStart w:id="3025" w:name="_Toc137555289"/>
      <w:bookmarkStart w:id="3026" w:name="_Toc138856816"/>
      <w:bookmarkStart w:id="3027" w:name="_Toc138860675"/>
      <w:bookmarkStart w:id="3028" w:name="_Toc163217668"/>
      <w:bookmarkStart w:id="3029" w:name="_Toc187261440"/>
      <w:r w:rsidRPr="00BE5108">
        <w:rPr>
          <w:rFonts w:eastAsiaTheme="minorEastAsia"/>
        </w:rPr>
        <w:t>6.6.4.2</w:t>
      </w:r>
      <w:r w:rsidRPr="00BE5108">
        <w:rPr>
          <w:rFonts w:eastAsiaTheme="minorEastAsia"/>
        </w:rPr>
        <w:tab/>
        <w:t>Minimum requirement</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3030" w:name="_Toc73962907"/>
      <w:bookmarkStart w:id="3031" w:name="_Toc75260084"/>
      <w:bookmarkStart w:id="3032" w:name="_Toc75275625"/>
      <w:bookmarkStart w:id="3033" w:name="_Toc75276136"/>
      <w:bookmarkStart w:id="3034" w:name="_Toc76541635"/>
      <w:bookmarkStart w:id="3035" w:name="_Toc82437404"/>
      <w:bookmarkStart w:id="3036" w:name="_Toc89944770"/>
      <w:bookmarkStart w:id="3037" w:name="_Toc98753788"/>
      <w:bookmarkStart w:id="3038" w:name="_Toc106179680"/>
      <w:bookmarkStart w:id="3039" w:name="_Toc106180191"/>
      <w:bookmarkStart w:id="3040" w:name="_Toc130396016"/>
      <w:bookmarkStart w:id="3041" w:name="_Toc137555290"/>
      <w:bookmarkStart w:id="3042" w:name="_Toc138856817"/>
      <w:bookmarkStart w:id="3043" w:name="_Toc138860676"/>
      <w:bookmarkStart w:id="3044" w:name="_Toc163217669"/>
      <w:bookmarkStart w:id="3045" w:name="_Toc187261441"/>
      <w:r w:rsidRPr="00BE5108">
        <w:rPr>
          <w:rFonts w:eastAsiaTheme="minorEastAsia"/>
        </w:rPr>
        <w:t>6.6.4.3</w:t>
      </w:r>
      <w:r w:rsidRPr="00BE5108">
        <w:rPr>
          <w:rFonts w:eastAsiaTheme="minorEastAsia"/>
        </w:rPr>
        <w:tab/>
        <w:t>Test purpose</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3046" w:name="_Toc73962908"/>
      <w:bookmarkStart w:id="3047" w:name="_Toc75260085"/>
      <w:bookmarkStart w:id="3048" w:name="_Toc75275626"/>
      <w:bookmarkStart w:id="3049" w:name="_Toc75276137"/>
      <w:bookmarkStart w:id="3050" w:name="_Toc76541636"/>
      <w:bookmarkStart w:id="3051" w:name="_Toc82437405"/>
      <w:bookmarkStart w:id="3052" w:name="_Toc89944771"/>
      <w:bookmarkStart w:id="3053" w:name="_Toc98753789"/>
      <w:bookmarkStart w:id="3054" w:name="_Toc106179681"/>
      <w:bookmarkStart w:id="3055" w:name="_Toc106180192"/>
      <w:bookmarkStart w:id="3056" w:name="_Toc130396017"/>
      <w:bookmarkStart w:id="3057" w:name="_Toc137555291"/>
      <w:bookmarkStart w:id="3058" w:name="_Toc138856818"/>
      <w:bookmarkStart w:id="3059" w:name="_Toc138860677"/>
      <w:bookmarkStart w:id="3060" w:name="_Toc163217670"/>
      <w:bookmarkStart w:id="3061" w:name="_Toc187261442"/>
      <w:r w:rsidRPr="00BE5108">
        <w:rPr>
          <w:rFonts w:eastAsiaTheme="minorEastAsia"/>
        </w:rPr>
        <w:t>6.6.4.4</w:t>
      </w:r>
      <w:r w:rsidRPr="00BE5108">
        <w:rPr>
          <w:rFonts w:eastAsiaTheme="minorEastAsia"/>
        </w:rPr>
        <w:tab/>
        <w:t>Method of test</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175BA924" w14:textId="77777777" w:rsidR="008D3EE5" w:rsidRPr="00BE5108" w:rsidRDefault="008D3EE5" w:rsidP="008D3EE5">
      <w:pPr>
        <w:pStyle w:val="Heading5"/>
        <w:rPr>
          <w:rFonts w:eastAsiaTheme="minorEastAsia"/>
        </w:rPr>
      </w:pPr>
      <w:bookmarkStart w:id="3062" w:name="_Toc73962909"/>
      <w:bookmarkStart w:id="3063" w:name="_Toc75260086"/>
      <w:bookmarkStart w:id="3064" w:name="_Toc75275627"/>
      <w:bookmarkStart w:id="3065" w:name="_Toc75276138"/>
      <w:bookmarkStart w:id="3066" w:name="_Toc76541637"/>
      <w:bookmarkStart w:id="3067" w:name="_Toc82437406"/>
      <w:bookmarkStart w:id="3068" w:name="_Toc89944772"/>
      <w:bookmarkStart w:id="3069" w:name="_Toc98753790"/>
      <w:bookmarkStart w:id="3070" w:name="_Toc106179682"/>
      <w:bookmarkStart w:id="3071" w:name="_Toc106180193"/>
      <w:bookmarkStart w:id="3072" w:name="_Toc130396018"/>
      <w:bookmarkStart w:id="3073" w:name="_Toc137555292"/>
      <w:bookmarkStart w:id="3074" w:name="_Toc138856819"/>
      <w:bookmarkStart w:id="3075" w:name="_Toc138860678"/>
      <w:bookmarkStart w:id="3076" w:name="_Toc163217671"/>
      <w:bookmarkStart w:id="3077" w:name="_Toc187261443"/>
      <w:r w:rsidRPr="00BE5108">
        <w:rPr>
          <w:rFonts w:eastAsiaTheme="minorEastAsia"/>
        </w:rPr>
        <w:t>6.6.4.4.1</w:t>
      </w:r>
      <w:r w:rsidRPr="00BE5108">
        <w:rPr>
          <w:rFonts w:eastAsiaTheme="minorEastAsia"/>
        </w:rPr>
        <w:tab/>
        <w:t>Initial conditions</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3078" w:name="_Toc73962910"/>
      <w:bookmarkStart w:id="3079" w:name="_Toc75260087"/>
      <w:bookmarkStart w:id="3080" w:name="_Toc75275628"/>
      <w:bookmarkStart w:id="3081" w:name="_Toc75276139"/>
      <w:bookmarkStart w:id="3082" w:name="_Toc76541638"/>
      <w:bookmarkStart w:id="3083" w:name="_Toc82437407"/>
      <w:bookmarkStart w:id="3084" w:name="_Toc89944773"/>
      <w:bookmarkStart w:id="3085" w:name="_Toc98753791"/>
      <w:bookmarkStart w:id="3086" w:name="_Toc106179683"/>
      <w:bookmarkStart w:id="3087" w:name="_Toc106180194"/>
      <w:bookmarkStart w:id="3088" w:name="_Toc130396019"/>
      <w:bookmarkStart w:id="3089" w:name="_Toc137555293"/>
      <w:bookmarkStart w:id="3090" w:name="_Toc138856820"/>
      <w:bookmarkStart w:id="3091" w:name="_Toc138860679"/>
      <w:bookmarkStart w:id="3092" w:name="_Toc163217672"/>
      <w:bookmarkStart w:id="3093" w:name="_Toc187261444"/>
      <w:r w:rsidRPr="00BE5108">
        <w:rPr>
          <w:rFonts w:eastAsiaTheme="minorEastAsia"/>
        </w:rPr>
        <w:t>6.6.4.4.2</w:t>
      </w:r>
      <w:r w:rsidRPr="00BE5108">
        <w:rPr>
          <w:rFonts w:eastAsiaTheme="minorEastAsia"/>
        </w:rPr>
        <w:tab/>
        <w:t>Procedure</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1D9AFF59" w14:textId="30BC81F4"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lastRenderedPageBreak/>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3094" w:name="_Toc73962911"/>
      <w:bookmarkStart w:id="3095" w:name="_Toc75260088"/>
      <w:bookmarkStart w:id="3096" w:name="_Toc75275629"/>
      <w:bookmarkStart w:id="3097" w:name="_Toc75276140"/>
      <w:bookmarkStart w:id="3098" w:name="_Toc76541639"/>
      <w:bookmarkStart w:id="3099" w:name="_Toc82437408"/>
      <w:bookmarkStart w:id="3100" w:name="_Toc89944774"/>
      <w:bookmarkStart w:id="3101" w:name="_Toc98753792"/>
      <w:bookmarkStart w:id="3102" w:name="_Toc106179684"/>
      <w:bookmarkStart w:id="3103" w:name="_Toc106180195"/>
      <w:bookmarkStart w:id="3104" w:name="_Toc130396020"/>
      <w:bookmarkStart w:id="3105" w:name="_Toc137555294"/>
      <w:bookmarkStart w:id="3106" w:name="_Toc138856821"/>
      <w:bookmarkStart w:id="3107" w:name="_Toc138860680"/>
      <w:bookmarkStart w:id="3108" w:name="_Toc163217673"/>
      <w:bookmarkStart w:id="3109" w:name="_Toc187261445"/>
      <w:r w:rsidRPr="00BE5108">
        <w:rPr>
          <w:rFonts w:eastAsiaTheme="minorEastAsia"/>
        </w:rPr>
        <w:t>6.6.4.5</w:t>
      </w:r>
      <w:r w:rsidRPr="00BE5108">
        <w:rPr>
          <w:rFonts w:eastAsiaTheme="minorEastAsia"/>
        </w:rPr>
        <w:tab/>
        <w:t>Test requirements</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086218FC" w14:textId="77777777" w:rsidR="008D3EE5" w:rsidRPr="00BE5108" w:rsidRDefault="008D3EE5" w:rsidP="008D3EE5">
      <w:pPr>
        <w:pStyle w:val="Heading5"/>
        <w:rPr>
          <w:rFonts w:eastAsiaTheme="minorEastAsia"/>
        </w:rPr>
      </w:pPr>
      <w:bookmarkStart w:id="3110" w:name="_Toc73962912"/>
      <w:bookmarkStart w:id="3111" w:name="_Toc75260089"/>
      <w:bookmarkStart w:id="3112" w:name="_Toc75275630"/>
      <w:bookmarkStart w:id="3113" w:name="_Toc75276141"/>
      <w:bookmarkStart w:id="3114" w:name="_Toc76541640"/>
      <w:bookmarkStart w:id="3115" w:name="_Toc82437409"/>
      <w:bookmarkStart w:id="3116" w:name="_Toc89944775"/>
      <w:bookmarkStart w:id="3117" w:name="_Toc98753793"/>
      <w:bookmarkStart w:id="3118" w:name="_Toc106179685"/>
      <w:bookmarkStart w:id="3119" w:name="_Toc106180196"/>
      <w:bookmarkStart w:id="3120" w:name="_Toc130396021"/>
      <w:bookmarkStart w:id="3121" w:name="_Toc137555295"/>
      <w:bookmarkStart w:id="3122" w:name="_Toc138856822"/>
      <w:bookmarkStart w:id="3123" w:name="_Toc138860681"/>
      <w:bookmarkStart w:id="3124" w:name="_Toc163217674"/>
      <w:bookmarkStart w:id="3125" w:name="_Toc187261446"/>
      <w:r w:rsidRPr="00BE5108">
        <w:rPr>
          <w:rFonts w:eastAsiaTheme="minorEastAsia"/>
        </w:rPr>
        <w:t>6.6.4.5.1</w:t>
      </w:r>
      <w:r w:rsidRPr="00BE5108">
        <w:rPr>
          <w:rFonts w:eastAsiaTheme="minorEastAsia"/>
        </w:rPr>
        <w:tab/>
        <w:t>General requirements</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36652941" w14:textId="77777777" w:rsidR="008D3EE5" w:rsidRPr="00BE5108" w:rsidRDefault="008D3EE5" w:rsidP="008D3EE5">
      <w:pPr>
        <w:pStyle w:val="Heading5"/>
        <w:rPr>
          <w:rFonts w:eastAsiaTheme="minorEastAsia"/>
        </w:rPr>
      </w:pPr>
      <w:bookmarkStart w:id="3126" w:name="_Toc73962913"/>
      <w:bookmarkStart w:id="3127" w:name="_Toc75260090"/>
      <w:bookmarkStart w:id="3128" w:name="_Toc75275631"/>
      <w:bookmarkStart w:id="3129" w:name="_Toc75276142"/>
      <w:bookmarkStart w:id="3130" w:name="_Toc76541641"/>
      <w:bookmarkStart w:id="3131" w:name="_Toc82437410"/>
      <w:bookmarkStart w:id="3132" w:name="_Toc89944776"/>
      <w:bookmarkStart w:id="3133" w:name="_Toc98753794"/>
      <w:bookmarkStart w:id="3134" w:name="_Toc106179686"/>
      <w:bookmarkStart w:id="3135" w:name="_Toc106180197"/>
      <w:bookmarkStart w:id="3136" w:name="_Toc130396022"/>
      <w:bookmarkStart w:id="3137" w:name="_Toc137555296"/>
      <w:bookmarkStart w:id="3138" w:name="_Toc138856823"/>
      <w:bookmarkStart w:id="3139" w:name="_Toc138860682"/>
      <w:bookmarkStart w:id="3140" w:name="_Toc163217675"/>
      <w:bookmarkStart w:id="3141" w:name="_Toc187261447"/>
      <w:r w:rsidRPr="00BE5108">
        <w:rPr>
          <w:rFonts w:eastAsiaTheme="minorEastAsia"/>
        </w:rPr>
        <w:t>6.6.4.5.2</w:t>
      </w:r>
      <w:r w:rsidRPr="00BE5108">
        <w:rPr>
          <w:rFonts w:eastAsiaTheme="minorEastAsia"/>
        </w:rPr>
        <w:tab/>
        <w:t>Basic limits for Wide Area IAB-DU and IAB-MT (Category A)</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0" type="#_x0000_t75" style="width:129pt;height:32pt" o:ole="" fillcolor="window">
                  <v:imagedata r:id="rId22" o:title=""/>
                </v:shape>
                <o:OLEObject Type="Embed" ProgID="Equation.3" ShapeID="_x0000_i1030" DrawAspect="Content" ObjectID="_1797873106" r:id="rId23"/>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D31349" w:rsidRDefault="008D3EE5" w:rsidP="00DF3C12">
            <w:pPr>
              <w:pStyle w:val="TAC"/>
              <w:rPr>
                <w:rFonts w:eastAsiaTheme="minorEastAsia"/>
                <w:lang w:val="fr-FR"/>
              </w:rPr>
            </w:pPr>
            <w:r w:rsidRPr="00D31349">
              <w:rPr>
                <w:rFonts w:eastAsiaTheme="minorEastAsia"/>
                <w:lang w:val="fr-FR"/>
              </w:rPr>
              <w:t>5</w:t>
            </w:r>
            <w:r w:rsidR="00847BC2" w:rsidRPr="00D31349">
              <w:rPr>
                <w:rFonts w:eastAsiaTheme="minorEastAsia"/>
                <w:lang w:val="fr-FR"/>
              </w:rPr>
              <w:t xml:space="preserve"> </w:t>
            </w:r>
            <w:r w:rsidRPr="00D31349">
              <w:rPr>
                <w:rFonts w:eastAsiaTheme="minorEastAsia" w:cs="Arial"/>
                <w:lang w:val="fr-FR"/>
              </w:rPr>
              <w:t>MHz</w:t>
            </w:r>
            <w:r w:rsidR="00847BC2" w:rsidRPr="00D31349">
              <w:rPr>
                <w:rFonts w:eastAsiaTheme="minorEastAsia" w:cs="Arial"/>
                <w:lang w:val="fr-FR"/>
              </w:rPr>
              <w:t xml:space="preserve"> </w:t>
            </w:r>
            <w:r w:rsidRPr="00BE5108">
              <w:rPr>
                <w:rFonts w:eastAsiaTheme="minorEastAsia"/>
              </w:rPr>
              <w:sym w:font="Symbol" w:char="F0A3"/>
            </w:r>
            <w:r w:rsidR="00847BC2" w:rsidRPr="00D31349">
              <w:rPr>
                <w:rFonts w:eastAsiaTheme="minorEastAsia"/>
                <w:lang w:val="fr-FR"/>
              </w:rPr>
              <w:t xml:space="preserve"> </w:t>
            </w:r>
            <w:r w:rsidRPr="00BE5108">
              <w:rPr>
                <w:rFonts w:eastAsiaTheme="minorEastAsia"/>
              </w:rPr>
              <w:sym w:font="Symbol" w:char="F044"/>
            </w:r>
            <w:r w:rsidRPr="00D31349">
              <w:rPr>
                <w:rFonts w:eastAsiaTheme="minorEastAsia"/>
                <w:lang w:val="fr-FR"/>
              </w:rPr>
              <w:t>f</w:t>
            </w:r>
            <w:r w:rsidR="00847BC2" w:rsidRPr="00D31349">
              <w:rPr>
                <w:rFonts w:eastAsiaTheme="minorEastAsia"/>
                <w:lang w:val="fr-FR"/>
              </w:rPr>
              <w:t xml:space="preserve"> </w:t>
            </w:r>
            <w:r w:rsidRPr="00D31349">
              <w:rPr>
                <w:rFonts w:eastAsiaTheme="minorEastAsia"/>
                <w:lang w:val="fr-FR"/>
              </w:rPr>
              <w:t>&lt;</w:t>
            </w:r>
          </w:p>
          <w:p w14:paraId="3400AC97" w14:textId="6F8A8F95" w:rsidR="008D3EE5" w:rsidRPr="00D31349" w:rsidRDefault="008D3EE5" w:rsidP="00DF3C12">
            <w:pPr>
              <w:pStyle w:val="TAC"/>
              <w:rPr>
                <w:rFonts w:eastAsiaTheme="minorEastAsia"/>
                <w:lang w:val="fr-FR"/>
              </w:rPr>
            </w:pPr>
            <w:r w:rsidRPr="00D31349">
              <w:rPr>
                <w:rFonts w:eastAsiaTheme="minorEastAsia"/>
                <w:lang w:val="fr-FR"/>
              </w:rPr>
              <w:t>min(10</w:t>
            </w:r>
            <w:r w:rsidR="00847BC2" w:rsidRPr="00D31349">
              <w:rPr>
                <w:rFonts w:eastAsiaTheme="minorEastAsia"/>
                <w:lang w:val="fr-FR"/>
              </w:rPr>
              <w:t xml:space="preserve"> </w:t>
            </w:r>
            <w:r w:rsidRPr="00D31349">
              <w:rPr>
                <w:rFonts w:eastAsiaTheme="minorEastAsia"/>
                <w:lang w:val="fr-FR"/>
              </w:rPr>
              <w:t>MHz,</w:t>
            </w:r>
            <w:r w:rsidR="00847BC2" w:rsidRPr="00D31349">
              <w:rPr>
                <w:rFonts w:eastAsiaTheme="minorEastAsia"/>
                <w:lang w:val="fr-FR"/>
              </w:rPr>
              <w:t xml:space="preserve"> </w:t>
            </w:r>
            <w:r w:rsidRPr="00BE5108">
              <w:rPr>
                <w:rFonts w:eastAsiaTheme="minorEastAsia" w:cs="Arial"/>
              </w:rPr>
              <w:sym w:font="Symbol" w:char="F044"/>
            </w:r>
            <w:r w:rsidRPr="00D31349">
              <w:rPr>
                <w:rFonts w:eastAsiaTheme="minorEastAsia" w:cs="Arial"/>
                <w:lang w:val="fr-FR"/>
              </w:rPr>
              <w:t>f</w:t>
            </w:r>
            <w:r w:rsidRPr="00D31349">
              <w:rPr>
                <w:rFonts w:eastAsiaTheme="minorEastAsia" w:cs="Arial"/>
                <w:vertAlign w:val="subscript"/>
                <w:lang w:val="fr-FR"/>
              </w:rPr>
              <w:t>max</w:t>
            </w:r>
            <w:r w:rsidRPr="00D31349">
              <w:rPr>
                <w:rFonts w:eastAsiaTheme="minorEastAsia"/>
                <w:lang w:val="fr-FR"/>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3142" w:name="_Hlk89941894"/>
      <w:r w:rsidRPr="008C3753">
        <w:lastRenderedPageBreak/>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3143"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1" type="#_x0000_t75" style="width:139pt;height:32pt" o:ole="" fillcolor="window">
                  <v:imagedata r:id="rId24" o:title=""/>
                </v:shape>
                <o:OLEObject Type="Embed" ProgID="Equation.3" ShapeID="_x0000_i1031" DrawAspect="Content" ObjectID="_1797873107" r:id="rId25"/>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3143"/>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3144" w:name="_Toc73962914"/>
      <w:bookmarkStart w:id="3145" w:name="_Toc75260091"/>
      <w:bookmarkStart w:id="3146" w:name="_Toc75275632"/>
      <w:bookmarkStart w:id="3147" w:name="_Toc75276143"/>
      <w:bookmarkStart w:id="3148" w:name="_Toc76541642"/>
      <w:bookmarkStart w:id="3149" w:name="_Toc82437411"/>
      <w:bookmarkStart w:id="3150" w:name="_Toc89944777"/>
      <w:bookmarkStart w:id="3151" w:name="_Toc98753795"/>
      <w:bookmarkStart w:id="3152" w:name="_Toc106179687"/>
      <w:bookmarkStart w:id="3153" w:name="_Toc106180198"/>
      <w:bookmarkStart w:id="3154" w:name="_Toc130396023"/>
      <w:bookmarkStart w:id="3155" w:name="_Toc137555297"/>
      <w:bookmarkStart w:id="3156" w:name="_Toc138856824"/>
      <w:bookmarkStart w:id="3157" w:name="_Toc138860683"/>
      <w:bookmarkStart w:id="3158" w:name="_Toc163217676"/>
      <w:bookmarkStart w:id="3159" w:name="_Toc187261448"/>
      <w:bookmarkEnd w:id="3142"/>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38C4D822" w14:textId="771ACFB1" w:rsidR="00051AAE" w:rsidRPr="00BE5108" w:rsidRDefault="00051AAE" w:rsidP="00051AAE">
      <w:pPr>
        <w:pStyle w:val="Heading6"/>
        <w:rPr>
          <w:rFonts w:eastAsiaTheme="minorEastAsia"/>
        </w:rPr>
      </w:pPr>
      <w:bookmarkStart w:id="3160" w:name="_Toc75275633"/>
      <w:bookmarkStart w:id="3161" w:name="_Toc75276144"/>
      <w:bookmarkStart w:id="3162" w:name="_Toc76541643"/>
      <w:bookmarkStart w:id="3163" w:name="_Toc82437412"/>
      <w:bookmarkStart w:id="3164" w:name="_Toc89944778"/>
      <w:bookmarkStart w:id="3165" w:name="_Toc98753796"/>
      <w:bookmarkStart w:id="3166" w:name="_Toc106179688"/>
      <w:bookmarkStart w:id="3167" w:name="_Toc106180199"/>
      <w:bookmarkStart w:id="3168" w:name="_Toc130396024"/>
      <w:bookmarkStart w:id="3169" w:name="_Toc137555298"/>
      <w:bookmarkStart w:id="3170" w:name="_Toc138856825"/>
      <w:bookmarkStart w:id="3171" w:name="_Toc138860684"/>
      <w:bookmarkStart w:id="3172" w:name="_Toc163217677"/>
      <w:bookmarkStart w:id="3173" w:name="_Toc187261449"/>
      <w:r w:rsidRPr="00BE5108">
        <w:rPr>
          <w:rFonts w:eastAsiaTheme="minorEastAsia"/>
        </w:rPr>
        <w:t>6.6.4.5.3.1</w:t>
      </w:r>
      <w:r w:rsidRPr="00BE5108">
        <w:rPr>
          <w:rFonts w:eastAsiaTheme="minorEastAsia"/>
        </w:rPr>
        <w:tab/>
        <w:t>General</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3174" w:name="_Toc73962915"/>
      <w:bookmarkStart w:id="3175" w:name="_Toc75260092"/>
      <w:bookmarkStart w:id="3176" w:name="_Toc75275634"/>
      <w:bookmarkStart w:id="3177" w:name="_Toc75276145"/>
      <w:bookmarkStart w:id="3178" w:name="_Toc76541644"/>
      <w:bookmarkStart w:id="3179" w:name="_Toc82437413"/>
      <w:bookmarkStart w:id="3180" w:name="_Toc89944779"/>
      <w:bookmarkStart w:id="3181" w:name="_Toc98753797"/>
      <w:bookmarkStart w:id="3182" w:name="_Toc106179689"/>
      <w:bookmarkStart w:id="3183" w:name="_Toc106180200"/>
      <w:bookmarkStart w:id="3184" w:name="_Toc130396025"/>
      <w:bookmarkStart w:id="3185" w:name="_Toc137555299"/>
      <w:bookmarkStart w:id="3186" w:name="_Toc138856826"/>
      <w:bookmarkStart w:id="3187" w:name="_Toc138860685"/>
      <w:bookmarkStart w:id="3188" w:name="_Toc163217678"/>
      <w:bookmarkStart w:id="3189" w:name="_Toc187261450"/>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2" type="#_x0000_t75" style="width:129pt;height:32pt" o:ole="" fillcolor="window">
                  <v:imagedata r:id="rId22" o:title=""/>
                </v:shape>
                <o:OLEObject Type="Embed" ProgID="Equation.DSMT4" ShapeID="_x0000_i1032" DrawAspect="Content" ObjectID="_1797873108" r:id="rId26"/>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D31349" w:rsidRDefault="008D3EE5" w:rsidP="00DF3C12">
            <w:pPr>
              <w:pStyle w:val="TAC"/>
              <w:rPr>
                <w:rFonts w:eastAsiaTheme="minorEastAsia"/>
                <w:lang w:val="fr-FR"/>
              </w:rPr>
            </w:pPr>
            <w:r w:rsidRPr="00D31349">
              <w:rPr>
                <w:rFonts w:eastAsiaTheme="minorEastAsia"/>
                <w:lang w:val="fr-FR"/>
              </w:rPr>
              <w:t>5</w:t>
            </w:r>
            <w:r w:rsidR="00847BC2" w:rsidRPr="00D31349">
              <w:rPr>
                <w:rFonts w:eastAsiaTheme="minorEastAsia"/>
                <w:lang w:val="fr-FR"/>
              </w:rPr>
              <w:t xml:space="preserve"> </w:t>
            </w:r>
            <w:r w:rsidRPr="00D31349">
              <w:rPr>
                <w:rFonts w:eastAsiaTheme="minorEastAsia" w:cs="Arial"/>
                <w:lang w:val="fr-FR"/>
              </w:rPr>
              <w:t>MHz</w:t>
            </w:r>
            <w:r w:rsidR="00847BC2" w:rsidRPr="00D31349">
              <w:rPr>
                <w:rFonts w:eastAsiaTheme="minorEastAsia" w:cs="Arial"/>
                <w:lang w:val="fr-FR"/>
              </w:rPr>
              <w:t xml:space="preserve"> </w:t>
            </w:r>
            <w:r w:rsidRPr="00BE5108">
              <w:rPr>
                <w:rFonts w:eastAsiaTheme="minorEastAsia"/>
              </w:rPr>
              <w:sym w:font="Symbol" w:char="F0A3"/>
            </w:r>
            <w:r w:rsidR="00847BC2" w:rsidRPr="00D31349">
              <w:rPr>
                <w:rFonts w:eastAsiaTheme="minorEastAsia"/>
                <w:lang w:val="fr-FR"/>
              </w:rPr>
              <w:t xml:space="preserve"> </w:t>
            </w:r>
            <w:r w:rsidRPr="00BE5108">
              <w:rPr>
                <w:rFonts w:eastAsiaTheme="minorEastAsia"/>
              </w:rPr>
              <w:sym w:font="Symbol" w:char="F044"/>
            </w:r>
            <w:r w:rsidRPr="00D31349">
              <w:rPr>
                <w:rFonts w:eastAsiaTheme="minorEastAsia"/>
                <w:lang w:val="fr-FR"/>
              </w:rPr>
              <w:t>f</w:t>
            </w:r>
            <w:r w:rsidR="00847BC2" w:rsidRPr="00D31349">
              <w:rPr>
                <w:rFonts w:eastAsiaTheme="minorEastAsia"/>
                <w:lang w:val="fr-FR"/>
              </w:rPr>
              <w:t xml:space="preserve"> </w:t>
            </w:r>
            <w:r w:rsidRPr="00D31349">
              <w:rPr>
                <w:rFonts w:eastAsiaTheme="minorEastAsia"/>
                <w:lang w:val="fr-FR"/>
              </w:rPr>
              <w:t>&lt;</w:t>
            </w:r>
          </w:p>
          <w:p w14:paraId="5ECF5AC0" w14:textId="5F02E55E" w:rsidR="008D3EE5" w:rsidRPr="00D31349" w:rsidRDefault="008D3EE5" w:rsidP="00DF3C12">
            <w:pPr>
              <w:pStyle w:val="TAC"/>
              <w:rPr>
                <w:rFonts w:eastAsiaTheme="minorEastAsia"/>
                <w:lang w:val="fr-FR"/>
              </w:rPr>
            </w:pPr>
            <w:r w:rsidRPr="00D31349">
              <w:rPr>
                <w:rFonts w:eastAsiaTheme="minorEastAsia"/>
                <w:lang w:val="fr-FR"/>
              </w:rPr>
              <w:t>min(10</w:t>
            </w:r>
            <w:r w:rsidR="00847BC2" w:rsidRPr="00D31349">
              <w:rPr>
                <w:rFonts w:eastAsiaTheme="minorEastAsia"/>
                <w:lang w:val="fr-FR"/>
              </w:rPr>
              <w:t xml:space="preserve"> </w:t>
            </w:r>
            <w:r w:rsidRPr="00D31349">
              <w:rPr>
                <w:rFonts w:eastAsiaTheme="minorEastAsia"/>
                <w:lang w:val="fr-FR"/>
              </w:rPr>
              <w:t>MHz,</w:t>
            </w:r>
            <w:r w:rsidR="00847BC2" w:rsidRPr="00D31349">
              <w:rPr>
                <w:rFonts w:eastAsiaTheme="minorEastAsia"/>
                <w:lang w:val="fr-FR"/>
              </w:rPr>
              <w:t xml:space="preserve"> </w:t>
            </w:r>
            <w:r w:rsidRPr="00BE5108">
              <w:rPr>
                <w:rFonts w:eastAsiaTheme="minorEastAsia" w:cs="Arial"/>
              </w:rPr>
              <w:sym w:font="Symbol" w:char="F044"/>
            </w:r>
            <w:r w:rsidRPr="00D31349">
              <w:rPr>
                <w:rFonts w:eastAsiaTheme="minorEastAsia" w:cs="Arial"/>
                <w:lang w:val="fr-FR"/>
              </w:rPr>
              <w:t>f</w:t>
            </w:r>
            <w:r w:rsidRPr="00D31349">
              <w:rPr>
                <w:rFonts w:eastAsiaTheme="minorEastAsia" w:cs="Arial"/>
                <w:vertAlign w:val="subscript"/>
                <w:lang w:val="fr-FR"/>
              </w:rPr>
              <w:t>max</w:t>
            </w:r>
            <w:r w:rsidRPr="00D31349">
              <w:rPr>
                <w:rFonts w:eastAsiaTheme="minorEastAsia"/>
                <w:lang w:val="fr-FR"/>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lastRenderedPageBreak/>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3" type="#_x0000_t75" style="width:139pt;height:32pt" o:ole="" fillcolor="window">
                  <v:imagedata r:id="rId24" o:title=""/>
                </v:shape>
                <o:OLEObject Type="Embed" ProgID="Equation.3" ShapeID="_x0000_i1033" DrawAspect="Content" ObjectID="_1797873109" r:id="rId27"/>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3190" w:name="_Toc73962916"/>
      <w:bookmarkStart w:id="3191" w:name="_Toc75260093"/>
      <w:bookmarkStart w:id="3192" w:name="_Toc75275635"/>
      <w:bookmarkStart w:id="3193" w:name="_Toc75276146"/>
      <w:bookmarkStart w:id="3194" w:name="_Toc76541645"/>
      <w:bookmarkStart w:id="3195" w:name="_Toc82437414"/>
      <w:bookmarkStart w:id="3196" w:name="_Toc89944780"/>
      <w:bookmarkStart w:id="3197" w:name="_Toc98753798"/>
      <w:bookmarkStart w:id="3198" w:name="_Toc106179690"/>
      <w:bookmarkStart w:id="3199" w:name="_Toc106180201"/>
      <w:bookmarkStart w:id="3200" w:name="_Toc130396026"/>
      <w:bookmarkStart w:id="3201" w:name="_Toc137555300"/>
      <w:bookmarkStart w:id="3202" w:name="_Toc138856827"/>
      <w:bookmarkStart w:id="3203" w:name="_Toc138860686"/>
      <w:bookmarkStart w:id="3204" w:name="_Toc163217679"/>
      <w:bookmarkStart w:id="3205" w:name="_Toc187261451"/>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4" type="#_x0000_t75" style="width:169pt;height:21pt" o:ole="">
                  <v:imagedata r:id="rId28" o:title=""/>
                </v:shape>
                <o:OLEObject Type="Embed" ProgID="Word.Document.12" ShapeID="_x0000_i1034" DrawAspect="Content" ObjectID="_1797873110" r:id="rId29">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lastRenderedPageBreak/>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5" type="#_x0000_t75" style="width:2in;height:32pt" o:ole="">
                  <v:imagedata r:id="rId30" o:title=""/>
                </v:shape>
                <o:OLEObject Type="Embed" ProgID="Equation.DSMT4" ShapeID="_x0000_i1035" DrawAspect="Content" ObjectID="_1797873111" r:id="rId31"/>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6" type="#_x0000_t75" style="width:175pt;height:40pt" o:ole="">
                  <v:imagedata r:id="rId32" o:title=""/>
                </v:shape>
                <o:OLEObject Type="Embed" ProgID="Word.Document.12" ShapeID="_x0000_i1036" DrawAspect="Content" ObjectID="_1797873112" r:id="rId33">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lastRenderedPageBreak/>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7" type="#_x0000_t75" style="width:2in;height:32pt" o:ole="">
                  <v:imagedata r:id="rId34" o:title=""/>
                </v:shape>
                <o:OLEObject Type="Embed" ProgID="Equation.DSMT4" ShapeID="_x0000_i1037" DrawAspect="Content" ObjectID="_1797873113" r:id="rId35"/>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3206" w:name="_Toc73962917"/>
      <w:bookmarkStart w:id="3207" w:name="_Toc75260094"/>
      <w:bookmarkStart w:id="3208" w:name="_Toc75275636"/>
      <w:bookmarkStart w:id="3209" w:name="_Toc75276147"/>
      <w:bookmarkStart w:id="3210" w:name="_Toc76541646"/>
      <w:bookmarkStart w:id="3211" w:name="_Toc82437415"/>
      <w:bookmarkStart w:id="3212" w:name="_Toc89944781"/>
      <w:bookmarkStart w:id="3213" w:name="_Toc98753799"/>
      <w:bookmarkStart w:id="3214" w:name="_Toc106179691"/>
      <w:bookmarkStart w:id="3215" w:name="_Toc106180202"/>
      <w:bookmarkStart w:id="3216" w:name="_Toc130396027"/>
      <w:bookmarkStart w:id="3217" w:name="_Toc137555301"/>
      <w:bookmarkStart w:id="3218" w:name="_Toc138856828"/>
      <w:bookmarkStart w:id="3219" w:name="_Toc138860687"/>
      <w:bookmarkStart w:id="3220" w:name="_Toc163217680"/>
      <w:bookmarkStart w:id="3221" w:name="_Toc187261452"/>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8" type="#_x0000_t75" style="width:159pt;height:32pt" o:ole="">
                  <v:imagedata r:id="rId36" o:title=""/>
                </v:shape>
                <o:OLEObject Type="Embed" ProgID="Equation.DSMT4" ShapeID="_x0000_i1038" DrawAspect="Content" ObjectID="_1797873114" r:id="rId37"/>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lastRenderedPageBreak/>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39" type="#_x0000_t75" style="width:139pt;height:32pt" o:ole="" fillcolor="window">
                  <v:imagedata r:id="rId38" o:title=""/>
                </v:shape>
                <o:OLEObject Type="Embed" ProgID="Equation.3" ShapeID="_x0000_i1039" DrawAspect="Content" ObjectID="_1797873115" r:id="rId39"/>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3222" w:name="_Toc73962918"/>
      <w:bookmarkStart w:id="3223" w:name="_Toc75260095"/>
      <w:bookmarkStart w:id="3224" w:name="_Toc75275637"/>
      <w:bookmarkStart w:id="3225" w:name="_Toc75276148"/>
      <w:bookmarkStart w:id="3226" w:name="_Toc76541647"/>
      <w:bookmarkStart w:id="3227" w:name="_Toc82437416"/>
      <w:bookmarkStart w:id="3228" w:name="_Toc89944782"/>
      <w:bookmarkStart w:id="3229" w:name="_Toc98753800"/>
      <w:bookmarkStart w:id="3230" w:name="_Toc106179692"/>
      <w:bookmarkStart w:id="3231" w:name="_Toc106180203"/>
      <w:bookmarkStart w:id="3232" w:name="_Toc130396028"/>
      <w:bookmarkStart w:id="3233" w:name="_Toc137555302"/>
      <w:bookmarkStart w:id="3234" w:name="_Toc138856829"/>
      <w:bookmarkStart w:id="3235" w:name="_Toc138860688"/>
      <w:bookmarkStart w:id="3236" w:name="_Toc163217681"/>
      <w:bookmarkStart w:id="3237" w:name="_Toc187261453"/>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0682B206" w14:textId="77777777" w:rsidR="008D3EE5" w:rsidRPr="00BE5108" w:rsidRDefault="008D3EE5" w:rsidP="008D3EE5">
      <w:pPr>
        <w:pStyle w:val="Heading6"/>
        <w:rPr>
          <w:rFonts w:eastAsiaTheme="minorEastAsia"/>
        </w:rPr>
      </w:pPr>
      <w:bookmarkStart w:id="3238" w:name="_Toc73962919"/>
      <w:bookmarkStart w:id="3239" w:name="_Toc75260096"/>
      <w:bookmarkStart w:id="3240" w:name="_Toc75275638"/>
      <w:bookmarkStart w:id="3241" w:name="_Toc75276149"/>
      <w:bookmarkStart w:id="3242" w:name="_Toc76541648"/>
      <w:bookmarkStart w:id="3243" w:name="_Toc82437417"/>
      <w:bookmarkStart w:id="3244" w:name="_Toc89944783"/>
      <w:bookmarkStart w:id="3245" w:name="_Toc98753801"/>
      <w:bookmarkStart w:id="3246" w:name="_Toc106179693"/>
      <w:bookmarkStart w:id="3247" w:name="_Toc106180204"/>
      <w:bookmarkStart w:id="3248" w:name="_Toc130396029"/>
      <w:bookmarkStart w:id="3249" w:name="_Toc137555303"/>
      <w:bookmarkStart w:id="3250" w:name="_Toc138856830"/>
      <w:bookmarkStart w:id="3251" w:name="_Toc138860689"/>
      <w:bookmarkStart w:id="3252" w:name="_Toc163217682"/>
      <w:bookmarkStart w:id="3253" w:name="_Toc187261454"/>
      <w:r w:rsidRPr="00BE5108">
        <w:rPr>
          <w:rFonts w:eastAsiaTheme="minorEastAsia"/>
        </w:rPr>
        <w:t>6.6.4.5.5.1</w:t>
      </w:r>
      <w:r w:rsidRPr="00BE5108">
        <w:rPr>
          <w:rFonts w:eastAsiaTheme="minorEastAsia"/>
        </w:rPr>
        <w:tab/>
        <w:t>Limits in FCC Title 47</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3254" w:name="_Toc73962920"/>
      <w:bookmarkStart w:id="3255" w:name="_Toc75260097"/>
      <w:bookmarkStart w:id="3256" w:name="_Toc75275639"/>
      <w:bookmarkStart w:id="3257" w:name="_Toc75276150"/>
      <w:bookmarkStart w:id="3258" w:name="_Toc76541649"/>
      <w:bookmarkStart w:id="3259" w:name="_Toc82437418"/>
      <w:bookmarkStart w:id="3260" w:name="_Toc89944784"/>
      <w:bookmarkStart w:id="3261" w:name="_Toc98753802"/>
      <w:bookmarkStart w:id="3262" w:name="_Toc106179694"/>
      <w:bookmarkStart w:id="3263" w:name="_Toc106180205"/>
      <w:bookmarkStart w:id="3264" w:name="_Toc130396030"/>
      <w:bookmarkStart w:id="3265" w:name="_Toc137555304"/>
      <w:bookmarkStart w:id="3266" w:name="_Toc138856831"/>
      <w:bookmarkStart w:id="3267" w:name="_Toc138860690"/>
      <w:bookmarkStart w:id="3268" w:name="_Toc163217683"/>
      <w:bookmarkStart w:id="3269" w:name="_Toc187261455"/>
      <w:r w:rsidRPr="00BE5108">
        <w:rPr>
          <w:rFonts w:eastAsiaTheme="minorEastAsia"/>
        </w:rPr>
        <w:t>6.6.4.5.6</w:t>
      </w:r>
      <w:r w:rsidRPr="00BE5108">
        <w:rPr>
          <w:rFonts w:eastAsiaTheme="minorEastAsia"/>
        </w:rPr>
        <w:tab/>
      </w:r>
      <w:r w:rsidR="00AB3799" w:rsidRPr="00BE5108">
        <w:rPr>
          <w:rFonts w:eastAsiaTheme="minorEastAsia"/>
          <w:i/>
        </w:rPr>
        <w:t>IAB type 1-H</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3270" w:name="_Toc73962921"/>
      <w:bookmarkStart w:id="3271" w:name="_Toc75260098"/>
      <w:bookmarkStart w:id="3272" w:name="_Toc75275640"/>
      <w:bookmarkStart w:id="3273" w:name="_Toc75276151"/>
      <w:bookmarkStart w:id="3274" w:name="_Toc76541650"/>
      <w:bookmarkStart w:id="3275" w:name="_Toc82437419"/>
      <w:bookmarkStart w:id="3276" w:name="_Toc89944785"/>
      <w:bookmarkStart w:id="3277" w:name="_Toc98753803"/>
      <w:bookmarkStart w:id="3278" w:name="_Toc106179695"/>
      <w:bookmarkStart w:id="3279" w:name="_Toc106180206"/>
      <w:bookmarkStart w:id="3280" w:name="_Toc130396031"/>
      <w:bookmarkStart w:id="3281" w:name="_Toc137555305"/>
      <w:bookmarkStart w:id="3282" w:name="_Toc138856832"/>
      <w:bookmarkStart w:id="3283" w:name="_Toc138860691"/>
      <w:bookmarkStart w:id="3284" w:name="_Toc163217684"/>
      <w:bookmarkStart w:id="3285" w:name="_Toc187261456"/>
      <w:r w:rsidRPr="00BE5108">
        <w:rPr>
          <w:rFonts w:eastAsiaTheme="minorEastAsia"/>
        </w:rPr>
        <w:t>6.6.5</w:t>
      </w:r>
      <w:r w:rsidRPr="00BE5108">
        <w:rPr>
          <w:rFonts w:eastAsiaTheme="minorEastAsia"/>
        </w:rPr>
        <w:tab/>
        <w:t>Transmitter spurious emissions</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7F1F4140" w14:textId="77777777" w:rsidR="008D3EE5" w:rsidRPr="00BE5108" w:rsidRDefault="008D3EE5" w:rsidP="008D3EE5">
      <w:pPr>
        <w:pStyle w:val="Heading4"/>
        <w:rPr>
          <w:rFonts w:eastAsiaTheme="minorEastAsia"/>
        </w:rPr>
      </w:pPr>
      <w:bookmarkStart w:id="3286" w:name="_Toc73962922"/>
      <w:bookmarkStart w:id="3287" w:name="_Toc75260099"/>
      <w:bookmarkStart w:id="3288" w:name="_Toc75275641"/>
      <w:bookmarkStart w:id="3289" w:name="_Toc75276152"/>
      <w:bookmarkStart w:id="3290" w:name="_Toc76541651"/>
      <w:bookmarkStart w:id="3291" w:name="_Toc82437420"/>
      <w:bookmarkStart w:id="3292" w:name="_Toc89944786"/>
      <w:bookmarkStart w:id="3293" w:name="_Toc98753804"/>
      <w:bookmarkStart w:id="3294" w:name="_Toc106179696"/>
      <w:bookmarkStart w:id="3295" w:name="_Toc106180207"/>
      <w:bookmarkStart w:id="3296" w:name="_Toc130396032"/>
      <w:bookmarkStart w:id="3297" w:name="_Toc137555306"/>
      <w:bookmarkStart w:id="3298" w:name="_Toc138856833"/>
      <w:bookmarkStart w:id="3299" w:name="_Toc138860692"/>
      <w:bookmarkStart w:id="3300" w:name="_Toc163217685"/>
      <w:bookmarkStart w:id="3301" w:name="_Toc187261457"/>
      <w:r w:rsidRPr="00BE5108">
        <w:rPr>
          <w:rFonts w:eastAsiaTheme="minorEastAsia"/>
        </w:rPr>
        <w:t>6.6.5.1</w:t>
      </w:r>
      <w:r w:rsidRPr="00BE5108">
        <w:rPr>
          <w:rFonts w:eastAsiaTheme="minorEastAsia"/>
        </w:rPr>
        <w:tab/>
        <w:t>Definition and applicability</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w:t>
      </w:r>
      <w:r w:rsidRPr="00BE5108">
        <w:rPr>
          <w:rFonts w:eastAsiaTheme="minorEastAsia"/>
        </w:rPr>
        <w:lastRenderedPageBreak/>
        <w:t>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3302" w:name="_Toc73962923"/>
      <w:bookmarkStart w:id="3303" w:name="_Toc75260100"/>
      <w:bookmarkStart w:id="3304" w:name="_Toc75275642"/>
      <w:bookmarkStart w:id="3305" w:name="_Toc75276153"/>
      <w:bookmarkStart w:id="3306" w:name="_Toc76541652"/>
      <w:bookmarkStart w:id="3307" w:name="_Toc82437421"/>
      <w:bookmarkStart w:id="3308" w:name="_Toc89944787"/>
      <w:bookmarkStart w:id="3309" w:name="_Toc98753805"/>
      <w:bookmarkStart w:id="3310" w:name="_Toc106179697"/>
      <w:bookmarkStart w:id="3311" w:name="_Toc106180208"/>
      <w:bookmarkStart w:id="3312" w:name="_Toc130396033"/>
      <w:bookmarkStart w:id="3313" w:name="_Toc137555307"/>
      <w:bookmarkStart w:id="3314" w:name="_Toc138856834"/>
      <w:bookmarkStart w:id="3315" w:name="_Toc138860693"/>
      <w:bookmarkStart w:id="3316" w:name="_Toc163217686"/>
      <w:bookmarkStart w:id="3317" w:name="_Toc187261458"/>
      <w:r w:rsidRPr="00BE5108">
        <w:rPr>
          <w:rFonts w:eastAsiaTheme="minorEastAsia"/>
        </w:rPr>
        <w:t>6.6.5.2</w:t>
      </w:r>
      <w:r w:rsidRPr="00BE5108">
        <w:rPr>
          <w:rFonts w:eastAsiaTheme="minorEastAsia"/>
        </w:rPr>
        <w:tab/>
        <w:t>Minimum requirement</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3318" w:name="_Toc73962924"/>
      <w:bookmarkStart w:id="3319" w:name="_Toc75260101"/>
      <w:bookmarkStart w:id="3320" w:name="_Toc75275643"/>
      <w:bookmarkStart w:id="3321" w:name="_Toc75276154"/>
      <w:bookmarkStart w:id="3322" w:name="_Toc76541653"/>
      <w:bookmarkStart w:id="3323" w:name="_Toc82437422"/>
      <w:bookmarkStart w:id="3324" w:name="_Toc89944788"/>
      <w:bookmarkStart w:id="3325" w:name="_Toc98753806"/>
      <w:bookmarkStart w:id="3326" w:name="_Toc106179698"/>
      <w:bookmarkStart w:id="3327" w:name="_Toc106180209"/>
      <w:bookmarkStart w:id="3328" w:name="_Toc130396034"/>
      <w:bookmarkStart w:id="3329" w:name="_Toc137555308"/>
      <w:bookmarkStart w:id="3330" w:name="_Toc138856835"/>
      <w:bookmarkStart w:id="3331" w:name="_Toc138860694"/>
      <w:bookmarkStart w:id="3332" w:name="_Toc163217687"/>
      <w:bookmarkStart w:id="3333" w:name="_Toc187261459"/>
      <w:r w:rsidRPr="00BE5108">
        <w:rPr>
          <w:rFonts w:eastAsiaTheme="minorEastAsia"/>
        </w:rPr>
        <w:t>6.6.5.3</w:t>
      </w:r>
      <w:r w:rsidRPr="00BE5108">
        <w:rPr>
          <w:rFonts w:eastAsiaTheme="minorEastAsia"/>
        </w:rPr>
        <w:tab/>
        <w:t>Test purpose</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3334" w:name="_Toc73962925"/>
      <w:bookmarkStart w:id="3335" w:name="_Toc75260102"/>
      <w:bookmarkStart w:id="3336" w:name="_Toc75275644"/>
      <w:bookmarkStart w:id="3337" w:name="_Toc75276155"/>
      <w:bookmarkStart w:id="3338" w:name="_Toc76541654"/>
      <w:bookmarkStart w:id="3339" w:name="_Toc82437423"/>
      <w:bookmarkStart w:id="3340" w:name="_Toc89944789"/>
      <w:bookmarkStart w:id="3341" w:name="_Toc98753807"/>
      <w:bookmarkStart w:id="3342" w:name="_Toc106179699"/>
      <w:bookmarkStart w:id="3343" w:name="_Toc106180210"/>
      <w:bookmarkStart w:id="3344" w:name="_Toc130396035"/>
      <w:bookmarkStart w:id="3345" w:name="_Toc137555309"/>
      <w:bookmarkStart w:id="3346" w:name="_Toc138856836"/>
      <w:bookmarkStart w:id="3347" w:name="_Toc138860695"/>
      <w:bookmarkStart w:id="3348" w:name="_Toc163217688"/>
      <w:bookmarkStart w:id="3349" w:name="_Toc187261460"/>
      <w:r w:rsidRPr="00BE5108">
        <w:rPr>
          <w:rFonts w:eastAsiaTheme="minorEastAsia"/>
        </w:rPr>
        <w:t>6.6.5.4</w:t>
      </w:r>
      <w:r w:rsidRPr="00BE5108">
        <w:rPr>
          <w:rFonts w:eastAsiaTheme="minorEastAsia"/>
        </w:rPr>
        <w:tab/>
        <w:t>Method of test</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4594AB3F" w14:textId="77777777" w:rsidR="008D3EE5" w:rsidRPr="00BE5108" w:rsidRDefault="008D3EE5" w:rsidP="008D3EE5">
      <w:pPr>
        <w:pStyle w:val="Heading5"/>
        <w:rPr>
          <w:rFonts w:eastAsiaTheme="minorEastAsia"/>
        </w:rPr>
      </w:pPr>
      <w:bookmarkStart w:id="3350" w:name="_Toc73962926"/>
      <w:bookmarkStart w:id="3351" w:name="_Toc75260103"/>
      <w:bookmarkStart w:id="3352" w:name="_Toc75275645"/>
      <w:bookmarkStart w:id="3353" w:name="_Toc75276156"/>
      <w:bookmarkStart w:id="3354" w:name="_Toc76541655"/>
      <w:bookmarkStart w:id="3355" w:name="_Toc82437424"/>
      <w:bookmarkStart w:id="3356" w:name="_Toc89944790"/>
      <w:bookmarkStart w:id="3357" w:name="_Toc98753808"/>
      <w:bookmarkStart w:id="3358" w:name="_Toc106179700"/>
      <w:bookmarkStart w:id="3359" w:name="_Toc106180211"/>
      <w:bookmarkStart w:id="3360" w:name="_Toc130396036"/>
      <w:bookmarkStart w:id="3361" w:name="_Toc137555310"/>
      <w:bookmarkStart w:id="3362" w:name="_Toc138856837"/>
      <w:bookmarkStart w:id="3363" w:name="_Toc138860696"/>
      <w:bookmarkStart w:id="3364" w:name="_Toc163217689"/>
      <w:bookmarkStart w:id="3365" w:name="_Toc187261461"/>
      <w:r w:rsidRPr="00BE5108">
        <w:rPr>
          <w:rFonts w:eastAsiaTheme="minorEastAsia"/>
        </w:rPr>
        <w:t>6.6.5.4.1</w:t>
      </w:r>
      <w:r w:rsidRPr="00BE5108">
        <w:rPr>
          <w:rFonts w:eastAsiaTheme="minorEastAsia"/>
        </w:rPr>
        <w:tab/>
        <w:t>Initial conditions</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3366" w:name="_Toc73962927"/>
      <w:bookmarkStart w:id="3367" w:name="_Toc75260104"/>
      <w:bookmarkStart w:id="3368" w:name="_Toc75275646"/>
      <w:bookmarkStart w:id="3369" w:name="_Toc75276157"/>
      <w:bookmarkStart w:id="3370" w:name="_Toc76541656"/>
      <w:bookmarkStart w:id="3371"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3372" w:name="_Toc89944791"/>
      <w:bookmarkStart w:id="3373" w:name="_Toc98753809"/>
      <w:bookmarkStart w:id="3374" w:name="_Toc106179701"/>
      <w:bookmarkStart w:id="3375" w:name="_Toc106180212"/>
      <w:bookmarkStart w:id="3376" w:name="_Toc130396037"/>
      <w:bookmarkStart w:id="3377" w:name="_Toc137555311"/>
      <w:bookmarkStart w:id="3378" w:name="_Toc138856838"/>
      <w:bookmarkStart w:id="3379" w:name="_Toc138860697"/>
      <w:bookmarkStart w:id="3380" w:name="_Toc163217690"/>
      <w:bookmarkStart w:id="3381" w:name="_Toc187261462"/>
      <w:r w:rsidRPr="00BE5108">
        <w:rPr>
          <w:rFonts w:eastAsiaTheme="minorEastAsia"/>
        </w:rPr>
        <w:t>6.6.5.4.2</w:t>
      </w:r>
      <w:r w:rsidRPr="00BE5108">
        <w:rPr>
          <w:rFonts w:eastAsiaTheme="minorEastAsia"/>
        </w:rPr>
        <w:tab/>
        <w:t>Procedure</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lastRenderedPageBreak/>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3382" w:name="_Toc73962928"/>
      <w:bookmarkStart w:id="3383" w:name="_Toc75260105"/>
      <w:bookmarkStart w:id="3384" w:name="_Toc75275647"/>
      <w:bookmarkStart w:id="3385" w:name="_Toc75276158"/>
      <w:bookmarkStart w:id="3386" w:name="_Toc76541657"/>
      <w:bookmarkStart w:id="3387" w:name="_Toc82437426"/>
      <w:bookmarkStart w:id="3388" w:name="_Toc89944792"/>
      <w:bookmarkStart w:id="3389" w:name="_Toc98753810"/>
      <w:bookmarkStart w:id="3390" w:name="_Toc106179702"/>
      <w:bookmarkStart w:id="3391" w:name="_Toc106180213"/>
      <w:bookmarkStart w:id="3392" w:name="_Toc130396038"/>
      <w:bookmarkStart w:id="3393" w:name="_Toc137555312"/>
      <w:bookmarkStart w:id="3394" w:name="_Toc138856839"/>
      <w:bookmarkStart w:id="3395" w:name="_Toc138860698"/>
      <w:bookmarkStart w:id="3396" w:name="_Toc163217691"/>
      <w:bookmarkStart w:id="3397" w:name="_Toc187261463"/>
      <w:r w:rsidRPr="00BE5108">
        <w:rPr>
          <w:rFonts w:eastAsiaTheme="minorEastAsia"/>
        </w:rPr>
        <w:t>6.6.5.5</w:t>
      </w:r>
      <w:r w:rsidRPr="00BE5108">
        <w:rPr>
          <w:rFonts w:eastAsiaTheme="minorEastAsia"/>
        </w:rPr>
        <w:tab/>
        <w:t>Test requirements</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21179575" w14:textId="77777777" w:rsidR="008D3EE5" w:rsidRPr="00BE5108" w:rsidRDefault="008D3EE5" w:rsidP="00FF7252">
      <w:pPr>
        <w:pStyle w:val="Heading5"/>
        <w:keepNext w:val="0"/>
        <w:rPr>
          <w:rFonts w:eastAsiaTheme="minorEastAsia"/>
        </w:rPr>
      </w:pPr>
      <w:bookmarkStart w:id="3398" w:name="_Toc73962929"/>
      <w:bookmarkStart w:id="3399" w:name="_Toc75260106"/>
      <w:bookmarkStart w:id="3400" w:name="_Toc75275648"/>
      <w:bookmarkStart w:id="3401" w:name="_Toc75276159"/>
      <w:bookmarkStart w:id="3402" w:name="_Toc76541658"/>
      <w:bookmarkStart w:id="3403" w:name="_Toc82437427"/>
      <w:bookmarkStart w:id="3404" w:name="_Toc89944793"/>
      <w:bookmarkStart w:id="3405" w:name="_Toc98753811"/>
      <w:bookmarkStart w:id="3406" w:name="_Toc106179703"/>
      <w:bookmarkStart w:id="3407" w:name="_Toc106180214"/>
      <w:bookmarkStart w:id="3408" w:name="_Toc130396039"/>
      <w:bookmarkStart w:id="3409" w:name="_Toc137555313"/>
      <w:bookmarkStart w:id="3410" w:name="_Toc138856840"/>
      <w:bookmarkStart w:id="3411" w:name="_Toc138860699"/>
      <w:bookmarkStart w:id="3412" w:name="_Toc163217692"/>
      <w:bookmarkStart w:id="3413" w:name="_Toc187261464"/>
      <w:r w:rsidRPr="00BE5108">
        <w:rPr>
          <w:rFonts w:eastAsiaTheme="minorEastAsia"/>
        </w:rPr>
        <w:t>6.6.5.5.1</w:t>
      </w:r>
      <w:r w:rsidRPr="00BE5108">
        <w:rPr>
          <w:rFonts w:eastAsiaTheme="minorEastAsia"/>
        </w:rPr>
        <w:tab/>
        <w:t>Basic limits</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20CD6333" w14:textId="77777777" w:rsidR="008D3EE5" w:rsidRPr="00BE5108" w:rsidRDefault="008D3EE5" w:rsidP="00FF7252">
      <w:pPr>
        <w:pStyle w:val="Heading6"/>
        <w:keepNext w:val="0"/>
        <w:rPr>
          <w:rFonts w:eastAsiaTheme="minorEastAsia"/>
        </w:rPr>
      </w:pPr>
      <w:bookmarkStart w:id="3414" w:name="_Toc73962930"/>
      <w:bookmarkStart w:id="3415" w:name="_Toc75260107"/>
      <w:bookmarkStart w:id="3416" w:name="_Toc75275649"/>
      <w:bookmarkStart w:id="3417" w:name="_Toc75276160"/>
      <w:bookmarkStart w:id="3418" w:name="_Toc76541659"/>
      <w:bookmarkStart w:id="3419" w:name="_Toc82437428"/>
      <w:bookmarkStart w:id="3420" w:name="_Toc89944794"/>
      <w:bookmarkStart w:id="3421" w:name="_Toc98753812"/>
      <w:bookmarkStart w:id="3422" w:name="_Toc106179704"/>
      <w:bookmarkStart w:id="3423" w:name="_Toc106180215"/>
      <w:bookmarkStart w:id="3424" w:name="_Toc130396040"/>
      <w:bookmarkStart w:id="3425" w:name="_Toc137555314"/>
      <w:bookmarkStart w:id="3426" w:name="_Toc138856841"/>
      <w:bookmarkStart w:id="3427" w:name="_Toc138860700"/>
      <w:bookmarkStart w:id="3428" w:name="_Toc163217693"/>
      <w:bookmarkStart w:id="3429" w:name="_Toc187261465"/>
      <w:r w:rsidRPr="00BE5108">
        <w:rPr>
          <w:rFonts w:eastAsiaTheme="minorEastAsia"/>
        </w:rPr>
        <w:t>6.6.5.5.1.1</w:t>
      </w:r>
      <w:r w:rsidRPr="00BE5108">
        <w:rPr>
          <w:rFonts w:eastAsiaTheme="minorEastAsia"/>
        </w:rPr>
        <w:tab/>
        <w:t>Tx spurious emissions</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lastRenderedPageBreak/>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3430" w:name="_Toc73962931"/>
      <w:bookmarkStart w:id="3431" w:name="_Toc75260108"/>
      <w:bookmarkStart w:id="3432" w:name="_Toc75275650"/>
      <w:bookmarkStart w:id="3433" w:name="_Toc75276161"/>
      <w:bookmarkStart w:id="3434" w:name="_Toc76541660"/>
      <w:bookmarkStart w:id="3435" w:name="_Toc82437429"/>
      <w:bookmarkStart w:id="3436" w:name="_Toc89944795"/>
      <w:bookmarkStart w:id="3437" w:name="_Toc98753813"/>
      <w:bookmarkStart w:id="3438" w:name="_Toc106179705"/>
      <w:bookmarkStart w:id="3439" w:name="_Toc106180216"/>
      <w:bookmarkStart w:id="3440" w:name="_Toc130396041"/>
      <w:bookmarkStart w:id="3441" w:name="_Toc137555315"/>
      <w:bookmarkStart w:id="3442" w:name="_Toc138856842"/>
      <w:bookmarkStart w:id="3443" w:name="_Toc138860701"/>
      <w:bookmarkStart w:id="3444" w:name="_Toc163217694"/>
      <w:bookmarkStart w:id="3445" w:name="_Toc187261466"/>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lastRenderedPageBreak/>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lastRenderedPageBreak/>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8D3EE5"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1A21CAD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8D3EE5" w:rsidRPr="00BE5108" w:rsidRDefault="008D3EE5" w:rsidP="00FF7252">
            <w:pPr>
              <w:pStyle w:val="TAC"/>
              <w:keepNext w:val="0"/>
              <w:rPr>
                <w:rFonts w:eastAsiaTheme="minorEastAsia" w:cs="Arial"/>
              </w:rPr>
            </w:pPr>
            <w:r w:rsidRPr="00BE5108">
              <w:rPr>
                <w:rFonts w:eastAsiaTheme="minorEastAsia" w:cs="Arial"/>
                <w:lang w:eastAsia="zh-CN"/>
              </w:rPr>
              <w:t>738</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758</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8D3EE5" w:rsidRPr="00BE5108" w:rsidRDefault="008D3EE5" w:rsidP="00FF7252">
            <w:pPr>
              <w:pStyle w:val="TAL"/>
              <w:keepNext w:val="0"/>
              <w:rPr>
                <w:rFonts w:eastAsiaTheme="minorEastAsia"/>
              </w:rPr>
            </w:pPr>
          </w:p>
        </w:tc>
      </w:tr>
      <w:tr w:rsidR="008D3EE5"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8D3EE5" w:rsidRPr="00BE5108" w:rsidRDefault="008D3EE5" w:rsidP="00FF7252">
            <w:pPr>
              <w:pStyle w:val="TAC"/>
              <w:keepNext w:val="0"/>
              <w:rPr>
                <w:rFonts w:eastAsiaTheme="minorEastAsia" w:cs="Arial"/>
              </w:rPr>
            </w:pPr>
            <w:r w:rsidRPr="00BE5108">
              <w:rPr>
                <w:rFonts w:eastAsiaTheme="minorEastAsia" w:cs="Arial"/>
              </w:rPr>
              <w:t>753</w:t>
            </w:r>
            <w:r w:rsidR="00847BC2" w:rsidRPr="00BE5108">
              <w:rPr>
                <w:rFonts w:eastAsiaTheme="minorEastAsia" w:cs="Arial"/>
              </w:rPr>
              <w:t xml:space="preserve"> </w:t>
            </w:r>
            <w:r w:rsidRPr="00BE5108">
              <w:rPr>
                <w:rFonts w:eastAsiaTheme="minorEastAsia" w:cs="Arial"/>
              </w:rPr>
              <w:t>-783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8D3EE5" w:rsidRPr="00BE5108" w:rsidRDefault="008D3EE5" w:rsidP="00FF7252">
            <w:pPr>
              <w:pStyle w:val="TAL"/>
              <w:keepNext w:val="0"/>
              <w:rPr>
                <w:rFonts w:eastAsiaTheme="minorEastAsia"/>
              </w:rPr>
            </w:pPr>
          </w:p>
        </w:tc>
      </w:tr>
      <w:tr w:rsidR="008D3EE5"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8D3EE5" w:rsidRPr="00BE5108" w:rsidRDefault="008D3EE5" w:rsidP="00FF7252">
            <w:pPr>
              <w:pStyle w:val="TAC"/>
              <w:keepNext w:val="0"/>
              <w:rPr>
                <w:rFonts w:eastAsiaTheme="minorEastAsia" w:cs="Arial"/>
              </w:rPr>
            </w:pPr>
            <w:r w:rsidRPr="00BE5108">
              <w:rPr>
                <w:rFonts w:eastAsiaTheme="minorEastAsia" w:cs="Arial"/>
              </w:rPr>
              <w:t>698-728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8D3EE5" w:rsidRPr="00BE5108" w:rsidRDefault="008D3EE5" w:rsidP="00FF7252">
            <w:pPr>
              <w:pStyle w:val="TAL"/>
              <w:keepNext w:val="0"/>
              <w:rPr>
                <w:rFonts w:eastAsiaTheme="minorEastAsia"/>
              </w:rPr>
            </w:pPr>
          </w:p>
        </w:tc>
      </w:tr>
      <w:tr w:rsidR="008D3EE5"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8D3EE5" w:rsidRPr="00BE5108" w:rsidRDefault="008D3EE5" w:rsidP="00FF7252">
            <w:pPr>
              <w:pStyle w:val="TAL"/>
              <w:keepNext w:val="0"/>
              <w:rPr>
                <w:rFonts w:eastAsiaTheme="minorEastAsia"/>
              </w:rPr>
            </w:pPr>
          </w:p>
        </w:tc>
      </w:tr>
      <w:tr w:rsidR="008D3EE5"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8D3EE5" w:rsidRPr="00BE5108" w:rsidRDefault="008D3EE5" w:rsidP="00FF7252">
            <w:pPr>
              <w:pStyle w:val="TAC"/>
              <w:keepNext w:val="0"/>
              <w:rPr>
                <w:rFonts w:eastAsiaTheme="minorEastAsia"/>
              </w:rPr>
            </w:pPr>
            <w:r w:rsidRPr="00BE5108">
              <w:rPr>
                <w:rFonts w:eastAsiaTheme="minorEastAsia"/>
              </w:rPr>
              <w:t>1995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2020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8D3EE5" w:rsidRPr="00BE5108" w:rsidRDefault="008D3EE5" w:rsidP="00FF7252">
            <w:pPr>
              <w:pStyle w:val="TAL"/>
              <w:keepNext w:val="0"/>
              <w:rPr>
                <w:rFonts w:eastAsiaTheme="minorEastAsia"/>
              </w:rPr>
            </w:pPr>
          </w:p>
        </w:tc>
      </w:tr>
      <w:tr w:rsidR="008D3EE5"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8D3EE5" w:rsidRPr="00BE5108" w:rsidRDefault="008D3EE5" w:rsidP="00FF7252">
            <w:pPr>
              <w:pStyle w:val="TAL"/>
              <w:keepNext w:val="0"/>
              <w:rPr>
                <w:rFonts w:eastAsiaTheme="minorEastAsia"/>
              </w:rPr>
            </w:pPr>
          </w:p>
        </w:tc>
      </w:tr>
      <w:tr w:rsidR="008D3EE5"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8D3EE5" w:rsidRPr="00BE5108" w:rsidRDefault="008D3EE5" w:rsidP="00FF7252">
            <w:pPr>
              <w:pStyle w:val="TAC"/>
              <w:keepNext w:val="0"/>
              <w:rPr>
                <w:rFonts w:eastAsiaTheme="minorEastAsia"/>
              </w:rPr>
            </w:pPr>
            <w:r w:rsidRPr="00BE5108">
              <w:rPr>
                <w:rFonts w:eastAsiaTheme="minorEastAsia"/>
              </w:rPr>
              <w:t>617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652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8D3EE5" w:rsidRPr="00BE5108" w:rsidRDefault="008D3EE5" w:rsidP="00FF7252">
            <w:pPr>
              <w:pStyle w:val="TAL"/>
              <w:keepNext w:val="0"/>
              <w:rPr>
                <w:rFonts w:eastAsiaTheme="minorEastAsia"/>
              </w:rPr>
            </w:pPr>
          </w:p>
        </w:tc>
      </w:tr>
      <w:tr w:rsidR="008D3EE5"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8D3EE5" w:rsidRPr="00BE5108" w:rsidRDefault="008D3EE5" w:rsidP="00FF7252">
            <w:pPr>
              <w:pStyle w:val="TAL"/>
              <w:keepNext w:val="0"/>
              <w:rPr>
                <w:rFonts w:eastAsiaTheme="minorEastAsia"/>
              </w:rPr>
            </w:pPr>
          </w:p>
        </w:tc>
      </w:tr>
      <w:tr w:rsidR="008D3EE5"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8D3EE5" w:rsidRPr="00BE5108" w:rsidRDefault="008D3EE5" w:rsidP="00FF7252">
            <w:pPr>
              <w:pStyle w:val="TAC"/>
              <w:keepNext w:val="0"/>
              <w:rPr>
                <w:rFonts w:eastAsiaTheme="minorEastAsia" w:cs="Arial"/>
              </w:rPr>
            </w:pPr>
            <w:r w:rsidRPr="00BE5108">
              <w:rPr>
                <w:rFonts w:eastAsiaTheme="minorEastAsia" w:cs="Arial"/>
                <w:lang w:eastAsia="zh-CN"/>
              </w:rPr>
              <w:t>461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466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8D3EE5" w:rsidRPr="00BE5108" w:rsidRDefault="008D3EE5" w:rsidP="00FF7252">
            <w:pPr>
              <w:pStyle w:val="TAC"/>
              <w:keepNext w:val="0"/>
              <w:rPr>
                <w:rFonts w:eastAsiaTheme="minorEastAsia" w:cs="Arial"/>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8D3EE5" w:rsidRPr="00BE5108" w:rsidRDefault="008D3EE5" w:rsidP="00FF7252">
            <w:pPr>
              <w:pStyle w:val="TAL"/>
              <w:keepNext w:val="0"/>
              <w:rPr>
                <w:rFonts w:eastAsiaTheme="minorEastAsia"/>
              </w:rPr>
            </w:pPr>
          </w:p>
        </w:tc>
      </w:tr>
      <w:tr w:rsidR="008D3EE5"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8D3EE5" w:rsidRPr="00BE5108" w:rsidRDefault="008D3EE5" w:rsidP="00FF7252">
            <w:pPr>
              <w:pStyle w:val="TAC"/>
              <w:keepNext w:val="0"/>
              <w:rPr>
                <w:rFonts w:eastAsiaTheme="minorEastAsia" w:cs="Arial"/>
              </w:rPr>
            </w:pPr>
            <w:r w:rsidRPr="00BE5108">
              <w:rPr>
                <w:rFonts w:eastAsiaTheme="minorEastAsia" w:cs="Arial"/>
                <w:lang w:eastAsia="zh-CN"/>
              </w:rPr>
              <w:t>451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456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8D3EE5" w:rsidRPr="00BE5108" w:rsidRDefault="008D3EE5" w:rsidP="00FF7252">
            <w:pPr>
              <w:pStyle w:val="TAC"/>
              <w:keepNext w:val="0"/>
              <w:rPr>
                <w:rFonts w:eastAsiaTheme="minorEastAsia" w:cs="Arial"/>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8D3EE5" w:rsidRPr="00BE5108" w:rsidRDefault="008D3EE5" w:rsidP="00FF7252">
            <w:pPr>
              <w:pStyle w:val="TAL"/>
              <w:keepNext w:val="0"/>
              <w:rPr>
                <w:rFonts w:eastAsiaTheme="minorEastAsia"/>
              </w:rPr>
            </w:pPr>
          </w:p>
        </w:tc>
      </w:tr>
      <w:tr w:rsidR="008D3EE5"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74</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NR</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8D3EE5" w:rsidRPr="00BE5108" w:rsidRDefault="008D3EE5" w:rsidP="00FF7252">
            <w:pPr>
              <w:pStyle w:val="TAC"/>
              <w:keepNext w:val="0"/>
              <w:rPr>
                <w:rFonts w:eastAsiaTheme="minorEastAsia" w:cs="Arial"/>
              </w:rPr>
            </w:pPr>
            <w:r w:rsidRPr="00BE5108">
              <w:rPr>
                <w:rFonts w:eastAsiaTheme="minorEastAsia" w:cs="Arial"/>
                <w:lang w:eastAsia="ja-JP"/>
              </w:rPr>
              <w:t>1475</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1518</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8D3EE5" w:rsidRPr="00BE5108" w:rsidRDefault="008D3EE5" w:rsidP="00FF7252">
            <w:pPr>
              <w:pStyle w:val="TAC"/>
              <w:keepNext w:val="0"/>
              <w:rPr>
                <w:rFonts w:eastAsiaTheme="minorEastAsia" w:cs="Arial"/>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8D3EE5" w:rsidRPr="00BE5108" w:rsidRDefault="008D3EE5" w:rsidP="00FF7252">
            <w:pPr>
              <w:pStyle w:val="TAC"/>
              <w:keepNext w:val="0"/>
              <w:rPr>
                <w:rFonts w:eastAsiaTheme="minorEastAsia" w:cs="Arial"/>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8D3EE5" w:rsidRPr="00BE5108" w:rsidRDefault="008D3EE5" w:rsidP="00FF7252">
            <w:pPr>
              <w:pStyle w:val="TAL"/>
              <w:keepNext w:val="0"/>
              <w:rPr>
                <w:rFonts w:eastAsiaTheme="minorEastAsia"/>
              </w:rPr>
            </w:pPr>
          </w:p>
        </w:tc>
      </w:tr>
      <w:tr w:rsidR="008D3EE5"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8D3EE5" w:rsidRPr="00BE5108" w:rsidRDefault="008D3EE5" w:rsidP="00FF7252">
            <w:pPr>
              <w:pStyle w:val="TAC"/>
              <w:keepNext w:val="0"/>
              <w:rPr>
                <w:rFonts w:eastAsiaTheme="minorEastAsia" w:cs="Arial"/>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1470</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8D3EE5" w:rsidRPr="00BE5108" w:rsidRDefault="008D3EE5" w:rsidP="00FF7252">
            <w:pPr>
              <w:pStyle w:val="TAC"/>
              <w:keepNext w:val="0"/>
              <w:rPr>
                <w:rFonts w:eastAsiaTheme="minorEastAsia" w:cs="Arial"/>
              </w:rPr>
            </w:pPr>
            <w:r w:rsidRPr="00BE5108">
              <w:rPr>
                <w:rFonts w:eastAsiaTheme="minorEastAsia" w:cs="Arial"/>
                <w:lang w:eastAsia="ja-JP"/>
              </w:rPr>
              <w:t>-49</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8D3EE5" w:rsidRPr="00BE5108" w:rsidRDefault="008D3EE5" w:rsidP="00FF7252">
            <w:pPr>
              <w:pStyle w:val="TAL"/>
              <w:keepNext w:val="0"/>
              <w:rPr>
                <w:rFonts w:eastAsiaTheme="minorEastAsia"/>
              </w:rPr>
            </w:pPr>
          </w:p>
        </w:tc>
      </w:tr>
      <w:tr w:rsidR="008D3EE5"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8D3EE5" w:rsidRPr="00BE5108" w:rsidRDefault="008D3EE5" w:rsidP="00FF7252">
            <w:pPr>
              <w:pStyle w:val="TAL"/>
              <w:keepNext w:val="0"/>
              <w:rPr>
                <w:rFonts w:eastAsiaTheme="minorEastAsia"/>
              </w:rPr>
            </w:pPr>
          </w:p>
        </w:tc>
      </w:tr>
      <w:tr w:rsidR="008D3EE5"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8D3EE5" w:rsidRPr="00BE5108" w:rsidRDefault="008D3EE5" w:rsidP="00FF7252">
            <w:pPr>
              <w:pStyle w:val="TAL"/>
              <w:keepNext w:val="0"/>
              <w:rPr>
                <w:rFonts w:eastAsiaTheme="minorEastAsia"/>
              </w:rPr>
            </w:pPr>
          </w:p>
        </w:tc>
      </w:tr>
      <w:tr w:rsidR="008D3EE5"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8D3EE5" w:rsidRPr="00BE5108" w:rsidRDefault="008D3EE5" w:rsidP="00FF7252">
            <w:pPr>
              <w:pStyle w:val="TAC"/>
              <w:keepNext w:val="0"/>
              <w:rPr>
                <w:rFonts w:eastAsiaTheme="minorEastAsia" w:cs="Arial"/>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r>
      <w:tr w:rsidR="008D3EE5"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8D3EE5" w:rsidRPr="00BE5108" w:rsidRDefault="008D3EE5" w:rsidP="00FF7252">
            <w:pPr>
              <w:pStyle w:val="TAL"/>
              <w:keepNext w:val="0"/>
              <w:rPr>
                <w:rFonts w:eastAsiaTheme="minorEastAsia"/>
              </w:rPr>
            </w:pPr>
          </w:p>
        </w:tc>
      </w:tr>
      <w:tr w:rsidR="008D3EE5"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8D3EE5" w:rsidRPr="00BE5108" w:rsidRDefault="008D3EE5" w:rsidP="00FF7252">
            <w:pPr>
              <w:pStyle w:val="TAL"/>
              <w:keepNext w:val="0"/>
              <w:rPr>
                <w:rFonts w:eastAsiaTheme="minorEastAsia"/>
              </w:rPr>
            </w:pPr>
          </w:p>
        </w:tc>
      </w:tr>
      <w:tr w:rsidR="008D3EE5"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8D3EE5" w:rsidRPr="00BE5108" w:rsidRDefault="008D3EE5" w:rsidP="00FF7252">
            <w:pPr>
              <w:pStyle w:val="TAL"/>
              <w:keepNext w:val="0"/>
              <w:rPr>
                <w:rFonts w:eastAsiaTheme="minorEastAsia"/>
              </w:rPr>
            </w:pPr>
          </w:p>
        </w:tc>
      </w:tr>
      <w:tr w:rsidR="008D3EE5"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8D3EE5" w:rsidRPr="00BE5108" w:rsidRDefault="008D3EE5" w:rsidP="00FF7252">
            <w:pPr>
              <w:pStyle w:val="TAL"/>
              <w:keepNext w:val="0"/>
              <w:rPr>
                <w:rFonts w:eastAsiaTheme="minorEastAsia"/>
              </w:rPr>
            </w:pPr>
          </w:p>
        </w:tc>
      </w:tr>
      <w:tr w:rsidR="008D3EE5"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8D3EE5" w:rsidRPr="00BE5108" w:rsidRDefault="008D3EE5" w:rsidP="00FF7252">
            <w:pPr>
              <w:pStyle w:val="TAL"/>
              <w:keepNext w:val="0"/>
              <w:rPr>
                <w:rFonts w:eastAsiaTheme="minorEastAsia"/>
              </w:rPr>
            </w:pPr>
          </w:p>
        </w:tc>
      </w:tr>
      <w:tr w:rsidR="008D3EE5"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2C786E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8D3EE5" w:rsidRPr="00BE5108" w:rsidRDefault="008D3EE5" w:rsidP="00FF7252">
            <w:pPr>
              <w:pStyle w:val="TAC"/>
              <w:keepNext w:val="0"/>
              <w:rPr>
                <w:rFonts w:eastAsiaTheme="minorEastAsia"/>
              </w:rPr>
            </w:pPr>
            <w:r w:rsidRPr="00BE5108">
              <w:rPr>
                <w:rFonts w:eastAsiaTheme="minorEastAsia"/>
              </w:rPr>
              <w:t>728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8D3EE5" w:rsidRPr="00BE5108" w:rsidRDefault="008D3EE5" w:rsidP="00FF7252">
            <w:pPr>
              <w:pStyle w:val="TAL"/>
              <w:keepNext w:val="0"/>
              <w:rPr>
                <w:rFonts w:eastAsiaTheme="minorEastAsia"/>
              </w:rPr>
            </w:pPr>
          </w:p>
        </w:tc>
      </w:tr>
      <w:tr w:rsidR="008D3EE5"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8D3EE5" w:rsidRPr="00BE5108" w:rsidRDefault="008D3EE5" w:rsidP="00FF7252">
            <w:pPr>
              <w:pStyle w:val="TAL"/>
              <w:keepNext w:val="0"/>
              <w:rPr>
                <w:rFonts w:eastAsiaTheme="minorEastAsia"/>
              </w:rPr>
            </w:pPr>
          </w:p>
        </w:tc>
      </w:tr>
      <w:tr w:rsidR="008D3EE5"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8D3EE5" w:rsidRPr="00BE5108" w:rsidRDefault="008D3EE5" w:rsidP="00FF7252">
            <w:pPr>
              <w:pStyle w:val="TAL"/>
              <w:keepNext w:val="0"/>
              <w:rPr>
                <w:rFonts w:eastAsiaTheme="minorEastAsia"/>
              </w:rPr>
            </w:pPr>
          </w:p>
        </w:tc>
      </w:tr>
      <w:tr w:rsidR="00665162" w:rsidRPr="00BE5108" w14:paraId="2204EB5F" w14:textId="77777777" w:rsidTr="00381A8E">
        <w:trPr>
          <w:cantSplit/>
          <w:jc w:val="center"/>
        </w:trPr>
        <w:tc>
          <w:tcPr>
            <w:tcW w:w="1301" w:type="dxa"/>
            <w:tcBorders>
              <w:top w:val="single" w:sz="4" w:space="0" w:color="auto"/>
              <w:left w:val="single" w:sz="2" w:space="0" w:color="auto"/>
              <w:bottom w:val="nil"/>
              <w:right w:val="single" w:sz="2" w:space="0" w:color="auto"/>
            </w:tcBorders>
          </w:tcPr>
          <w:p w14:paraId="525FF178" w14:textId="615C4FFA" w:rsidR="00665162" w:rsidRPr="00BE5108" w:rsidRDefault="00665162" w:rsidP="00665162">
            <w:pPr>
              <w:pStyle w:val="TAL"/>
              <w:keepNext w:val="0"/>
              <w:rPr>
                <w:rFonts w:eastAsiaTheme="minorEastAsia" w:cs="Arial"/>
              </w:rPr>
            </w:pPr>
            <w:r>
              <w:rPr>
                <w:rFonts w:cs="Arial"/>
              </w:rPr>
              <w:t>E-UTRA Band 87</w:t>
            </w:r>
          </w:p>
        </w:tc>
        <w:tc>
          <w:tcPr>
            <w:tcW w:w="1700" w:type="dxa"/>
            <w:tcBorders>
              <w:top w:val="single" w:sz="2" w:space="0" w:color="auto"/>
              <w:left w:val="single" w:sz="2" w:space="0" w:color="auto"/>
              <w:bottom w:val="single" w:sz="2" w:space="0" w:color="auto"/>
              <w:right w:val="single" w:sz="2" w:space="0" w:color="auto"/>
            </w:tcBorders>
          </w:tcPr>
          <w:p w14:paraId="45BF6FD8" w14:textId="2D7501CA" w:rsidR="00665162" w:rsidRPr="00BE5108" w:rsidRDefault="00665162" w:rsidP="00665162">
            <w:pPr>
              <w:pStyle w:val="TAC"/>
              <w:keepNext w:val="0"/>
              <w:rPr>
                <w:rFonts w:eastAsiaTheme="minorEastAsia" w:cs="Arial"/>
              </w:rPr>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tcPr>
          <w:p w14:paraId="5C3296D8" w14:textId="7CD25F4C" w:rsidR="00665162" w:rsidRPr="00BE5108" w:rsidRDefault="00665162" w:rsidP="00665162">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D1D375" w14:textId="2D9EDA4D" w:rsidR="00665162" w:rsidRPr="00BE5108" w:rsidRDefault="00665162" w:rsidP="00665162">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BA9F410" w14:textId="77777777" w:rsidR="00665162" w:rsidRPr="00BE5108" w:rsidRDefault="00665162" w:rsidP="00665162">
            <w:pPr>
              <w:pStyle w:val="TAL"/>
              <w:keepNext w:val="0"/>
              <w:rPr>
                <w:rFonts w:eastAsiaTheme="minorEastAsia"/>
              </w:rPr>
            </w:pPr>
          </w:p>
        </w:tc>
      </w:tr>
      <w:tr w:rsidR="00665162" w:rsidRPr="00BE5108" w14:paraId="5661438A" w14:textId="77777777" w:rsidTr="00381A8E">
        <w:trPr>
          <w:cantSplit/>
          <w:jc w:val="center"/>
        </w:trPr>
        <w:tc>
          <w:tcPr>
            <w:tcW w:w="1301" w:type="dxa"/>
            <w:tcBorders>
              <w:top w:val="nil"/>
              <w:left w:val="single" w:sz="2" w:space="0" w:color="auto"/>
              <w:bottom w:val="single" w:sz="4" w:space="0" w:color="auto"/>
              <w:right w:val="single" w:sz="2" w:space="0" w:color="auto"/>
            </w:tcBorders>
            <w:vAlign w:val="center"/>
          </w:tcPr>
          <w:p w14:paraId="31C66205" w14:textId="77777777" w:rsidR="00665162" w:rsidRPr="00BE5108" w:rsidRDefault="00665162" w:rsidP="00665162">
            <w:pPr>
              <w:pStyle w:val="TAL"/>
              <w:keepNext w:val="0"/>
              <w:rPr>
                <w:rFonts w:eastAsiaTheme="minorEastAsia" w:cs="Arial"/>
              </w:rPr>
            </w:pPr>
          </w:p>
        </w:tc>
        <w:tc>
          <w:tcPr>
            <w:tcW w:w="1700" w:type="dxa"/>
            <w:tcBorders>
              <w:top w:val="single" w:sz="2" w:space="0" w:color="auto"/>
              <w:left w:val="single" w:sz="2" w:space="0" w:color="auto"/>
              <w:bottom w:val="single" w:sz="2" w:space="0" w:color="auto"/>
              <w:right w:val="single" w:sz="2" w:space="0" w:color="auto"/>
            </w:tcBorders>
          </w:tcPr>
          <w:p w14:paraId="22AB30BC" w14:textId="422980D5" w:rsidR="00665162" w:rsidRPr="00BE5108" w:rsidRDefault="00665162" w:rsidP="00665162">
            <w:pPr>
              <w:pStyle w:val="TAC"/>
              <w:keepNext w:val="0"/>
              <w:rPr>
                <w:rFonts w:eastAsiaTheme="minorEastAsia" w:cs="Arial"/>
              </w:rPr>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tcPr>
          <w:p w14:paraId="1C796AC0" w14:textId="4D404272" w:rsidR="00665162" w:rsidRPr="00BE5108" w:rsidRDefault="00665162" w:rsidP="00665162">
            <w:pPr>
              <w:pStyle w:val="TAC"/>
              <w:keepNext w:val="0"/>
              <w:rPr>
                <w:rFonts w:eastAsiaTheme="minorEastAsia"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01020B" w14:textId="3541EBCD" w:rsidR="00665162" w:rsidRPr="00BE5108" w:rsidRDefault="00665162" w:rsidP="00665162">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6B845F9" w14:textId="77777777" w:rsidR="00665162" w:rsidRPr="00BE5108" w:rsidRDefault="00665162" w:rsidP="00665162">
            <w:pPr>
              <w:pStyle w:val="TAL"/>
              <w:keepNext w:val="0"/>
              <w:rPr>
                <w:rFonts w:eastAsiaTheme="minorEastAsia"/>
              </w:rPr>
            </w:pPr>
          </w:p>
        </w:tc>
      </w:tr>
      <w:tr w:rsidR="00665162" w:rsidRPr="00BE5108" w14:paraId="68EA7410" w14:textId="77777777" w:rsidTr="00381A8E">
        <w:trPr>
          <w:cantSplit/>
          <w:jc w:val="center"/>
        </w:trPr>
        <w:tc>
          <w:tcPr>
            <w:tcW w:w="1301" w:type="dxa"/>
            <w:tcBorders>
              <w:top w:val="single" w:sz="4" w:space="0" w:color="auto"/>
              <w:left w:val="single" w:sz="2" w:space="0" w:color="auto"/>
              <w:bottom w:val="nil"/>
              <w:right w:val="single" w:sz="2" w:space="0" w:color="auto"/>
            </w:tcBorders>
          </w:tcPr>
          <w:p w14:paraId="53059993" w14:textId="3CFFEFE3" w:rsidR="00665162" w:rsidRPr="00BE5108" w:rsidRDefault="00665162" w:rsidP="00665162">
            <w:pPr>
              <w:pStyle w:val="TAL"/>
              <w:keepNext w:val="0"/>
              <w:rPr>
                <w:rFonts w:eastAsiaTheme="minorEastAsia" w:cs="Arial"/>
              </w:rPr>
            </w:pPr>
            <w:r>
              <w:rPr>
                <w:rFonts w:cs="Arial"/>
              </w:rPr>
              <w:t>E-UTRA Band 88</w:t>
            </w:r>
          </w:p>
        </w:tc>
        <w:tc>
          <w:tcPr>
            <w:tcW w:w="1700" w:type="dxa"/>
            <w:tcBorders>
              <w:top w:val="single" w:sz="2" w:space="0" w:color="auto"/>
              <w:left w:val="single" w:sz="2" w:space="0" w:color="auto"/>
              <w:bottom w:val="single" w:sz="2" w:space="0" w:color="auto"/>
              <w:right w:val="single" w:sz="2" w:space="0" w:color="auto"/>
            </w:tcBorders>
          </w:tcPr>
          <w:p w14:paraId="18E177D1" w14:textId="41A2BE31" w:rsidR="00665162" w:rsidRPr="00BE5108" w:rsidRDefault="00665162" w:rsidP="00665162">
            <w:pPr>
              <w:pStyle w:val="TAC"/>
              <w:keepNext w:val="0"/>
              <w:rPr>
                <w:rFonts w:eastAsiaTheme="minorEastAsia" w:cs="Arial"/>
              </w:rPr>
            </w:pPr>
            <w:r>
              <w:rPr>
                <w:rFonts w:cs="Arial"/>
                <w:lang w:eastAsia="zh-CN"/>
              </w:rPr>
              <w:t>422 -</w:t>
            </w:r>
            <w:r>
              <w:rPr>
                <w:rFonts w:cs="Arial"/>
                <w:lang w:val="en-US" w:eastAsia="zh-CN"/>
              </w:rPr>
              <w:t xml:space="preserve"> </w:t>
            </w:r>
            <w:r>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tcPr>
          <w:p w14:paraId="1CBE577B" w14:textId="1B6738C4" w:rsidR="00665162" w:rsidRPr="00BE5108" w:rsidRDefault="00665162" w:rsidP="00665162">
            <w:pPr>
              <w:pStyle w:val="TAC"/>
              <w:keepNext w:val="0"/>
              <w:rPr>
                <w:rFonts w:eastAsiaTheme="minorEastAsia"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4D2ED942" w14:textId="61F97E4F" w:rsidR="00665162" w:rsidRPr="00BE5108" w:rsidRDefault="00665162" w:rsidP="00665162">
            <w:pPr>
              <w:pStyle w:val="TAC"/>
              <w:keepNext w:val="0"/>
              <w:rPr>
                <w:rFonts w:eastAsiaTheme="minorEastAsia"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19518F12" w14:textId="77777777" w:rsidR="00665162" w:rsidRPr="00BE5108" w:rsidRDefault="00665162" w:rsidP="00665162">
            <w:pPr>
              <w:pStyle w:val="TAL"/>
              <w:keepNext w:val="0"/>
              <w:rPr>
                <w:rFonts w:eastAsiaTheme="minorEastAsia"/>
              </w:rPr>
            </w:pPr>
          </w:p>
        </w:tc>
      </w:tr>
      <w:tr w:rsidR="00665162" w:rsidRPr="00BE5108" w14:paraId="518747A3" w14:textId="77777777" w:rsidTr="00381A8E">
        <w:trPr>
          <w:cantSplit/>
          <w:jc w:val="center"/>
        </w:trPr>
        <w:tc>
          <w:tcPr>
            <w:tcW w:w="1301" w:type="dxa"/>
            <w:tcBorders>
              <w:top w:val="nil"/>
              <w:left w:val="single" w:sz="2" w:space="0" w:color="auto"/>
              <w:bottom w:val="single" w:sz="2" w:space="0" w:color="auto"/>
              <w:right w:val="single" w:sz="2" w:space="0" w:color="auto"/>
            </w:tcBorders>
            <w:vAlign w:val="center"/>
          </w:tcPr>
          <w:p w14:paraId="2A15A9F6" w14:textId="77777777" w:rsidR="00665162" w:rsidRPr="00BE5108" w:rsidRDefault="00665162" w:rsidP="00665162">
            <w:pPr>
              <w:pStyle w:val="TAL"/>
              <w:keepNext w:val="0"/>
              <w:rPr>
                <w:rFonts w:eastAsiaTheme="minorEastAsia" w:cs="Arial"/>
              </w:rPr>
            </w:pPr>
          </w:p>
        </w:tc>
        <w:tc>
          <w:tcPr>
            <w:tcW w:w="1700" w:type="dxa"/>
            <w:tcBorders>
              <w:top w:val="single" w:sz="2" w:space="0" w:color="auto"/>
              <w:left w:val="single" w:sz="2" w:space="0" w:color="auto"/>
              <w:bottom w:val="single" w:sz="2" w:space="0" w:color="auto"/>
              <w:right w:val="single" w:sz="2" w:space="0" w:color="auto"/>
            </w:tcBorders>
          </w:tcPr>
          <w:p w14:paraId="1C260FFF" w14:textId="3B6F8500" w:rsidR="00665162" w:rsidRPr="00BE5108" w:rsidRDefault="00665162" w:rsidP="00665162">
            <w:pPr>
              <w:pStyle w:val="TAC"/>
              <w:keepNext w:val="0"/>
              <w:rPr>
                <w:rFonts w:eastAsiaTheme="minorEastAsia" w:cs="Arial"/>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tcPr>
          <w:p w14:paraId="7B406401" w14:textId="404E24D8" w:rsidR="00665162" w:rsidRPr="00BE5108" w:rsidRDefault="00665162" w:rsidP="00665162">
            <w:pPr>
              <w:pStyle w:val="TAC"/>
              <w:keepNext w:val="0"/>
              <w:rPr>
                <w:rFonts w:eastAsiaTheme="minorEastAsia"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7049674E" w14:textId="10E85620" w:rsidR="00665162" w:rsidRPr="00BE5108" w:rsidRDefault="00665162" w:rsidP="00665162">
            <w:pPr>
              <w:pStyle w:val="TAC"/>
              <w:keepNext w:val="0"/>
              <w:rPr>
                <w:rFonts w:eastAsiaTheme="minorEastAsia"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4B0D1FBC" w14:textId="77777777" w:rsidR="00665162" w:rsidRPr="00BE5108" w:rsidRDefault="00665162" w:rsidP="00665162">
            <w:pPr>
              <w:pStyle w:val="TAL"/>
              <w:keepNext w:val="0"/>
              <w:rPr>
                <w:rFonts w:eastAsiaTheme="minorEastAsia"/>
              </w:rPr>
            </w:pPr>
          </w:p>
        </w:tc>
      </w:tr>
      <w:tr w:rsidR="008D3EE5"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8D3EE5" w:rsidRPr="00BE5108" w:rsidRDefault="008D3EE5" w:rsidP="00FF7252">
            <w:pPr>
              <w:pStyle w:val="TAL"/>
              <w:keepNext w:val="0"/>
              <w:rPr>
                <w:rFonts w:eastAsiaTheme="minorEastAsia"/>
              </w:rPr>
            </w:pPr>
          </w:p>
        </w:tc>
      </w:tr>
      <w:tr w:rsidR="008D3EE5"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8D3EE5" w:rsidRPr="00BE5108" w:rsidRDefault="008D3EE5" w:rsidP="00FF7252">
            <w:pPr>
              <w:pStyle w:val="TAL"/>
              <w:keepNext w:val="0"/>
              <w:rPr>
                <w:rFonts w:eastAsiaTheme="minorEastAsia"/>
              </w:rPr>
            </w:pPr>
          </w:p>
        </w:tc>
      </w:tr>
      <w:tr w:rsidR="008D3EE5"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8D3EE5" w:rsidRPr="00BE5108" w:rsidRDefault="008D3EE5" w:rsidP="00FF7252">
            <w:pPr>
              <w:pStyle w:val="TAL"/>
              <w:keepNext w:val="0"/>
              <w:rPr>
                <w:rFonts w:eastAsiaTheme="minorEastAsia"/>
              </w:rPr>
            </w:pPr>
          </w:p>
        </w:tc>
      </w:tr>
      <w:tr w:rsidR="008D3EE5"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8D3EE5" w:rsidRPr="00BE5108" w:rsidRDefault="008D3EE5" w:rsidP="00FF7252">
            <w:pPr>
              <w:pStyle w:val="TAL"/>
              <w:keepNext w:val="0"/>
              <w:rPr>
                <w:rFonts w:eastAsiaTheme="minorEastAsia"/>
              </w:rPr>
            </w:pPr>
          </w:p>
        </w:tc>
      </w:tr>
      <w:tr w:rsidR="008D3EE5"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8D3EE5" w:rsidRPr="00BE5108" w:rsidRDefault="008D3EE5" w:rsidP="00FF7252">
            <w:pPr>
              <w:pStyle w:val="TAL"/>
              <w:keepNext w:val="0"/>
              <w:rPr>
                <w:rFonts w:eastAsiaTheme="minorEastAsia"/>
              </w:rPr>
            </w:pPr>
          </w:p>
        </w:tc>
      </w:tr>
      <w:tr w:rsidR="008D3EE5"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8D3EE5" w:rsidRPr="00BE5108" w:rsidRDefault="008D3EE5" w:rsidP="00FF7252">
            <w:pPr>
              <w:pStyle w:val="TAL"/>
              <w:keepNext w:val="0"/>
              <w:rPr>
                <w:rFonts w:eastAsiaTheme="minorEastAsia"/>
              </w:rPr>
            </w:pPr>
          </w:p>
        </w:tc>
      </w:tr>
      <w:tr w:rsidR="008D3EE5"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8D3EE5" w:rsidRPr="00BE5108" w:rsidRDefault="008D3EE5" w:rsidP="00FF7252">
            <w:pPr>
              <w:pStyle w:val="TAL"/>
              <w:keepNext w:val="0"/>
              <w:rPr>
                <w:rFonts w:eastAsiaTheme="minorEastAsia"/>
              </w:rPr>
            </w:pPr>
          </w:p>
        </w:tc>
      </w:tr>
      <w:tr w:rsidR="008D3EE5"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8D3EE5" w:rsidRPr="00BE5108" w:rsidRDefault="008D3EE5" w:rsidP="00FF7252">
            <w:pPr>
              <w:pStyle w:val="TAL"/>
              <w:keepNext w:val="0"/>
              <w:rPr>
                <w:rFonts w:eastAsiaTheme="minorEastAsia"/>
              </w:rPr>
            </w:pPr>
          </w:p>
        </w:tc>
      </w:tr>
      <w:tr w:rsidR="008D3EE5"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8D3EE5" w:rsidRPr="00BE5108" w:rsidRDefault="008D3EE5" w:rsidP="00FF7252">
            <w:pPr>
              <w:pStyle w:val="TAL"/>
              <w:keepNext w:val="0"/>
              <w:rPr>
                <w:rFonts w:eastAsiaTheme="minorEastAsia"/>
              </w:rPr>
            </w:pPr>
          </w:p>
        </w:tc>
      </w:tr>
      <w:tr w:rsidR="008D3EE5"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8D3EE5" w:rsidRPr="00BE5108" w:rsidRDefault="008D3EE5" w:rsidP="00FF7252">
            <w:pPr>
              <w:pStyle w:val="TAL"/>
              <w:keepNext w:val="0"/>
              <w:rPr>
                <w:rFonts w:eastAsiaTheme="minorEastAsia"/>
              </w:rPr>
            </w:pPr>
          </w:p>
        </w:tc>
      </w:tr>
      <w:tr w:rsidR="00CF2001" w:rsidRPr="00BE5108" w14:paraId="7D110CBB"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tcPr>
          <w:p w14:paraId="3BE9CE9C" w14:textId="4AB153AE" w:rsidR="00CF2001" w:rsidRPr="00BE5108" w:rsidRDefault="00CF2001" w:rsidP="00CF2001">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CF2001" w:rsidRPr="00BE5108" w:rsidRDefault="00CF2001" w:rsidP="00CF2001">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CF2001" w:rsidRPr="00BE5108" w:rsidRDefault="00CF2001" w:rsidP="00CF2001">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CF2001" w:rsidRPr="00BE5108" w:rsidRDefault="00CF2001" w:rsidP="00CF2001">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CF2001" w:rsidRPr="00BE5108" w:rsidRDefault="00CF2001" w:rsidP="00CF2001">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3446" w:name="_Toc73962932"/>
      <w:bookmarkStart w:id="3447" w:name="_Toc75260109"/>
      <w:bookmarkStart w:id="3448" w:name="_Toc75275651"/>
      <w:bookmarkStart w:id="3449" w:name="_Toc75276162"/>
      <w:bookmarkStart w:id="3450" w:name="_Toc76541661"/>
      <w:bookmarkStart w:id="3451" w:name="_Toc82437430"/>
      <w:bookmarkStart w:id="3452" w:name="_Toc89944796"/>
      <w:bookmarkStart w:id="3453" w:name="_Toc98753814"/>
      <w:bookmarkStart w:id="3454" w:name="_Toc106179706"/>
      <w:bookmarkStart w:id="3455" w:name="_Toc106180217"/>
      <w:bookmarkStart w:id="3456" w:name="_Toc130396042"/>
      <w:bookmarkStart w:id="3457" w:name="_Toc137555316"/>
      <w:bookmarkStart w:id="3458" w:name="_Toc138856843"/>
      <w:bookmarkStart w:id="3459" w:name="_Toc138860702"/>
      <w:bookmarkStart w:id="3460" w:name="_Toc163217695"/>
      <w:bookmarkStart w:id="3461" w:name="_Toc187261467"/>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D31349" w:rsidRDefault="008D3EE5" w:rsidP="00FF7252">
            <w:pPr>
              <w:pStyle w:val="TAH"/>
              <w:keepNext w:val="0"/>
              <w:rPr>
                <w:rFonts w:eastAsiaTheme="minorEastAsia"/>
                <w:lang w:val="fr-FR"/>
              </w:rPr>
            </w:pPr>
            <w:r w:rsidRPr="00D31349">
              <w:rPr>
                <w:rFonts w:eastAsiaTheme="minorEastAsia"/>
                <w:lang w:val="fr-FR"/>
              </w:rPr>
              <w:t>LA</w:t>
            </w:r>
            <w:r w:rsidR="00847BC2" w:rsidRPr="00D31349">
              <w:rPr>
                <w:rFonts w:eastAsiaTheme="minorEastAsia"/>
                <w:lang w:val="fr-FR"/>
              </w:rPr>
              <w:t xml:space="preserve"> </w:t>
            </w:r>
            <w:r w:rsidRPr="00D31349">
              <w:rPr>
                <w:rFonts w:eastAsiaTheme="minorEastAsia"/>
                <w:lang w:val="fr-FR"/>
              </w:rPr>
              <w:t>IAB-DU</w:t>
            </w:r>
            <w:r w:rsidR="00847BC2" w:rsidRPr="00D31349">
              <w:rPr>
                <w:rFonts w:eastAsiaTheme="minorEastAsia"/>
                <w:lang w:val="fr-FR"/>
              </w:rPr>
              <w:t xml:space="preserve"> </w:t>
            </w:r>
            <w:r w:rsidRPr="00D31349">
              <w:rPr>
                <w:rFonts w:eastAsiaTheme="minorEastAsia"/>
                <w:lang w:val="fr-FR"/>
              </w:rPr>
              <w:t>and</w:t>
            </w:r>
            <w:r w:rsidR="00847BC2" w:rsidRPr="00D31349">
              <w:rPr>
                <w:rFonts w:eastAsiaTheme="minorEastAsia"/>
                <w:lang w:val="fr-FR"/>
              </w:rPr>
              <w:t xml:space="preserve"> </w:t>
            </w:r>
            <w:r w:rsidRPr="00D31349">
              <w:rPr>
                <w:rFonts w:eastAsiaTheme="minorEastAsia"/>
                <w:lang w:val="fr-FR"/>
              </w:rPr>
              <w:t>LA</w:t>
            </w:r>
            <w:r w:rsidR="00847BC2" w:rsidRPr="00D31349">
              <w:rPr>
                <w:rFonts w:eastAsiaTheme="minorEastAsia"/>
                <w:lang w:val="fr-FR"/>
              </w:rPr>
              <w:t xml:space="preserve"> </w:t>
            </w:r>
            <w:r w:rsidRPr="00D31349">
              <w:rPr>
                <w:rFonts w:eastAsiaTheme="minorEastAsia"/>
                <w:lang w:val="fr-FR"/>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lastRenderedPageBreak/>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5D607750"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665162" w:rsidRPr="00BE5108" w14:paraId="4FFF36D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4526AA31" w14:textId="64D6F894" w:rsidR="00665162" w:rsidRPr="00BE5108" w:rsidRDefault="00665162" w:rsidP="00665162">
            <w:pPr>
              <w:pStyle w:val="TAC"/>
              <w:keepNext w:val="0"/>
              <w:rPr>
                <w:rFonts w:eastAsiaTheme="minorEastAsia"/>
              </w:rPr>
            </w:pPr>
            <w:r w:rsidRPr="00A37E49">
              <w:lastRenderedPageBreak/>
              <w:t>E-UTRA Band 8</w:t>
            </w:r>
            <w:r w:rsidRPr="00A37E49">
              <w:rPr>
                <w:lang w:val="en-US"/>
              </w:rPr>
              <w:t>7</w:t>
            </w:r>
          </w:p>
        </w:tc>
        <w:tc>
          <w:tcPr>
            <w:tcW w:w="1996" w:type="dxa"/>
            <w:tcBorders>
              <w:top w:val="single" w:sz="4" w:space="0" w:color="auto"/>
              <w:left w:val="single" w:sz="4" w:space="0" w:color="auto"/>
              <w:bottom w:val="single" w:sz="4" w:space="0" w:color="auto"/>
              <w:right w:val="single" w:sz="4" w:space="0" w:color="auto"/>
            </w:tcBorders>
          </w:tcPr>
          <w:p w14:paraId="775BF98E" w14:textId="260B2A19" w:rsidR="00665162" w:rsidRPr="00BE5108" w:rsidRDefault="00665162" w:rsidP="00665162">
            <w:pPr>
              <w:pStyle w:val="TAC"/>
              <w:keepNext w:val="0"/>
              <w:rPr>
                <w:rFonts w:eastAsiaTheme="minorEastAsia" w:cs="Arial"/>
              </w:rPr>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1E81C209" w14:textId="155ABCE1" w:rsidR="00665162" w:rsidRPr="00BE5108" w:rsidRDefault="00665162" w:rsidP="00665162">
            <w:pPr>
              <w:pStyle w:val="TAC"/>
              <w:keepNext w:val="0"/>
              <w:rPr>
                <w:rFonts w:eastAsiaTheme="minorEastAsia" w:cs="Arial"/>
              </w:rPr>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72FD9A13" w14:textId="550CB544" w:rsidR="00665162" w:rsidRPr="00BE5108" w:rsidRDefault="00665162" w:rsidP="00665162">
            <w:pPr>
              <w:pStyle w:val="TAC"/>
              <w:keepNext w:val="0"/>
              <w:rPr>
                <w:rFonts w:eastAsiaTheme="minorEastAsia"/>
              </w:rPr>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0CBDB2" w14:textId="6392CE03" w:rsidR="00665162" w:rsidRPr="00BE5108" w:rsidRDefault="00665162" w:rsidP="00665162">
            <w:pPr>
              <w:pStyle w:val="TAC"/>
              <w:keepNext w:val="0"/>
              <w:rPr>
                <w:rFonts w:eastAsiaTheme="minorEastAsia" w:cs="Arial"/>
              </w:rPr>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31D613A2" w14:textId="11F640E7" w:rsidR="00665162" w:rsidRPr="00BE5108" w:rsidRDefault="00665162" w:rsidP="00665162">
            <w:pPr>
              <w:pStyle w:val="TAC"/>
              <w:keepNext w:val="0"/>
              <w:rPr>
                <w:rFonts w:eastAsiaTheme="minorEastAsia" w:cs="Arial"/>
              </w:rPr>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7CBBE9A4" w14:textId="77777777" w:rsidR="00665162" w:rsidRPr="00BE5108" w:rsidRDefault="00665162" w:rsidP="00665162">
            <w:pPr>
              <w:pStyle w:val="TAC"/>
              <w:keepNext w:val="0"/>
              <w:rPr>
                <w:rFonts w:eastAsiaTheme="minorEastAsia" w:cs="Arial"/>
              </w:rPr>
            </w:pPr>
          </w:p>
        </w:tc>
      </w:tr>
      <w:tr w:rsidR="00665162" w:rsidRPr="00BE5108" w14:paraId="55D97D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5D3AD044" w14:textId="2F24A267" w:rsidR="00665162" w:rsidRPr="00BE5108" w:rsidRDefault="00665162" w:rsidP="00665162">
            <w:pPr>
              <w:pStyle w:val="TAC"/>
              <w:keepNext w:val="0"/>
              <w:rPr>
                <w:rFonts w:eastAsiaTheme="minorEastAsia"/>
              </w:rPr>
            </w:pPr>
            <w:r w:rsidRPr="00A37E49">
              <w:t xml:space="preserve">E-UTRA Band </w:t>
            </w:r>
            <w:r w:rsidRPr="00A37E49">
              <w:rPr>
                <w:lang w:val="en-US"/>
              </w:rPr>
              <w:t>88</w:t>
            </w:r>
          </w:p>
        </w:tc>
        <w:tc>
          <w:tcPr>
            <w:tcW w:w="1996" w:type="dxa"/>
            <w:tcBorders>
              <w:top w:val="single" w:sz="4" w:space="0" w:color="auto"/>
              <w:left w:val="single" w:sz="4" w:space="0" w:color="auto"/>
              <w:bottom w:val="single" w:sz="4" w:space="0" w:color="auto"/>
              <w:right w:val="single" w:sz="4" w:space="0" w:color="auto"/>
            </w:tcBorders>
          </w:tcPr>
          <w:p w14:paraId="3454B15C" w14:textId="2B772402" w:rsidR="00665162" w:rsidRPr="00BE5108" w:rsidRDefault="00665162" w:rsidP="00665162">
            <w:pPr>
              <w:pStyle w:val="TAC"/>
              <w:keepNext w:val="0"/>
              <w:rPr>
                <w:rFonts w:eastAsiaTheme="minorEastAsia" w:cs="Arial"/>
              </w:rPr>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3024E0C1" w14:textId="14AD2B5C" w:rsidR="00665162" w:rsidRPr="00BE5108" w:rsidRDefault="00665162" w:rsidP="00665162">
            <w:pPr>
              <w:pStyle w:val="TAC"/>
              <w:keepNext w:val="0"/>
              <w:rPr>
                <w:rFonts w:eastAsiaTheme="minorEastAsia" w:cs="Arial"/>
              </w:rPr>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11CF06C9" w14:textId="5265189A" w:rsidR="00665162" w:rsidRPr="00BE5108" w:rsidRDefault="00665162" w:rsidP="00665162">
            <w:pPr>
              <w:pStyle w:val="TAC"/>
              <w:keepNext w:val="0"/>
              <w:rPr>
                <w:rFonts w:eastAsiaTheme="minorEastAsia"/>
              </w:rPr>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44091D" w14:textId="0B6D9DEC" w:rsidR="00665162" w:rsidRPr="00BE5108" w:rsidRDefault="00665162" w:rsidP="00665162">
            <w:pPr>
              <w:pStyle w:val="TAC"/>
              <w:keepNext w:val="0"/>
              <w:rPr>
                <w:rFonts w:eastAsiaTheme="minorEastAsia" w:cs="Arial"/>
              </w:rPr>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231E6AF0" w14:textId="07500F46" w:rsidR="00665162" w:rsidRPr="00BE5108" w:rsidRDefault="00665162" w:rsidP="00665162">
            <w:pPr>
              <w:pStyle w:val="TAC"/>
              <w:keepNext w:val="0"/>
              <w:rPr>
                <w:rFonts w:eastAsiaTheme="minorEastAsia" w:cs="Arial"/>
              </w:rPr>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60F94503" w14:textId="77777777" w:rsidR="00665162" w:rsidRPr="00BE5108" w:rsidRDefault="00665162" w:rsidP="0066516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3462" w:name="_Toc73962933"/>
      <w:bookmarkStart w:id="3463" w:name="_Toc75260110"/>
      <w:bookmarkStart w:id="3464" w:name="_Toc75275652"/>
      <w:bookmarkStart w:id="3465" w:name="_Toc75276163"/>
      <w:bookmarkStart w:id="3466" w:name="_Toc76541662"/>
      <w:bookmarkStart w:id="3467" w:name="_Toc82437431"/>
      <w:bookmarkStart w:id="3468" w:name="_Toc89944797"/>
      <w:bookmarkStart w:id="3469" w:name="_Toc98753815"/>
      <w:bookmarkStart w:id="3470" w:name="_Toc106179707"/>
      <w:bookmarkStart w:id="3471" w:name="_Toc106180218"/>
      <w:bookmarkStart w:id="3472" w:name="_Toc130396043"/>
      <w:bookmarkStart w:id="3473" w:name="_Toc137555317"/>
      <w:bookmarkStart w:id="3474" w:name="_Toc138856844"/>
      <w:bookmarkStart w:id="3475" w:name="_Toc138860703"/>
      <w:bookmarkStart w:id="3476" w:name="_Toc163217696"/>
      <w:bookmarkStart w:id="3477" w:name="_Toc187261468"/>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3478" w:name="_Toc73962934"/>
      <w:bookmarkStart w:id="3479" w:name="_Toc75260111"/>
      <w:bookmarkStart w:id="3480" w:name="_Toc75275653"/>
      <w:bookmarkStart w:id="3481" w:name="_Toc75276164"/>
      <w:bookmarkStart w:id="3482" w:name="_Toc76541663"/>
      <w:bookmarkStart w:id="3483" w:name="_Toc82437432"/>
      <w:bookmarkStart w:id="3484" w:name="_Toc89944798"/>
      <w:bookmarkStart w:id="3485" w:name="_Toc98753816"/>
      <w:bookmarkStart w:id="3486" w:name="_Toc106179708"/>
      <w:bookmarkStart w:id="3487" w:name="_Toc106180219"/>
      <w:bookmarkStart w:id="3488" w:name="_Toc130396044"/>
      <w:bookmarkStart w:id="3489" w:name="_Toc137555318"/>
      <w:bookmarkStart w:id="3490" w:name="_Toc138856845"/>
      <w:bookmarkStart w:id="3491" w:name="_Toc138860704"/>
      <w:bookmarkStart w:id="3492" w:name="_Toc163217697"/>
      <w:bookmarkStart w:id="3493" w:name="_Toc187261469"/>
      <w:r w:rsidRPr="00BE5108">
        <w:rPr>
          <w:rFonts w:eastAsiaTheme="minorEastAsia"/>
        </w:rPr>
        <w:t>6.7</w:t>
      </w:r>
      <w:r w:rsidRPr="00BE5108">
        <w:rPr>
          <w:rFonts w:eastAsiaTheme="minorEastAsia"/>
        </w:rPr>
        <w:tab/>
        <w:t>Transmitter intermodulation</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7BE2D0AD" w14:textId="77777777" w:rsidR="00B045F3" w:rsidRPr="00BE5108" w:rsidRDefault="00B045F3" w:rsidP="00B045F3">
      <w:pPr>
        <w:pStyle w:val="Heading3"/>
        <w:rPr>
          <w:rFonts w:eastAsiaTheme="minorEastAsia"/>
        </w:rPr>
      </w:pPr>
      <w:bookmarkStart w:id="3494" w:name="_Toc73962935"/>
      <w:bookmarkStart w:id="3495" w:name="_Toc75260112"/>
      <w:bookmarkStart w:id="3496" w:name="_Toc75275654"/>
      <w:bookmarkStart w:id="3497" w:name="_Toc75276165"/>
      <w:bookmarkStart w:id="3498" w:name="_Toc76541664"/>
      <w:bookmarkStart w:id="3499" w:name="_Toc82437433"/>
      <w:bookmarkStart w:id="3500" w:name="_Toc89944799"/>
      <w:bookmarkStart w:id="3501" w:name="_Toc98753817"/>
      <w:bookmarkStart w:id="3502" w:name="_Toc106179709"/>
      <w:bookmarkStart w:id="3503" w:name="_Toc106180220"/>
      <w:bookmarkStart w:id="3504" w:name="_Toc130396045"/>
      <w:bookmarkStart w:id="3505" w:name="_Toc137555319"/>
      <w:bookmarkStart w:id="3506" w:name="_Toc138856846"/>
      <w:bookmarkStart w:id="3507" w:name="_Toc138860705"/>
      <w:bookmarkStart w:id="3508" w:name="_Toc163217698"/>
      <w:bookmarkStart w:id="3509" w:name="_Toc187261470"/>
      <w:r w:rsidRPr="00BE5108">
        <w:rPr>
          <w:rFonts w:eastAsiaTheme="minorEastAsia"/>
        </w:rPr>
        <w:t>6.7.1</w:t>
      </w:r>
      <w:r w:rsidRPr="00BE5108">
        <w:rPr>
          <w:rFonts w:eastAsiaTheme="minorEastAsia"/>
        </w:rPr>
        <w:tab/>
        <w:t>Definition and applicability</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lastRenderedPageBreak/>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3510" w:name="_Toc73962936"/>
      <w:bookmarkStart w:id="3511" w:name="_Toc75260113"/>
      <w:bookmarkStart w:id="3512" w:name="_Toc75275655"/>
      <w:bookmarkStart w:id="3513" w:name="_Toc75276166"/>
      <w:bookmarkStart w:id="3514" w:name="_Toc76541665"/>
      <w:bookmarkStart w:id="3515" w:name="_Toc82437434"/>
      <w:bookmarkStart w:id="3516" w:name="_Toc89944800"/>
      <w:bookmarkStart w:id="3517" w:name="_Toc98753818"/>
      <w:bookmarkStart w:id="3518" w:name="_Toc106179710"/>
      <w:bookmarkStart w:id="3519" w:name="_Toc106180221"/>
      <w:bookmarkStart w:id="3520" w:name="_Toc130396046"/>
      <w:bookmarkStart w:id="3521" w:name="_Toc137555320"/>
      <w:bookmarkStart w:id="3522" w:name="_Toc138856847"/>
      <w:bookmarkStart w:id="3523" w:name="_Toc138860706"/>
      <w:bookmarkStart w:id="3524" w:name="_Toc163217699"/>
      <w:bookmarkStart w:id="3525" w:name="_Toc187261471"/>
      <w:r w:rsidRPr="00BE5108">
        <w:rPr>
          <w:rFonts w:eastAsiaTheme="minorEastAsia"/>
        </w:rPr>
        <w:t>6.7.2</w:t>
      </w:r>
      <w:r w:rsidRPr="00BE5108">
        <w:rPr>
          <w:rFonts w:eastAsiaTheme="minorEastAsia"/>
        </w:rPr>
        <w:tab/>
        <w:t>Minimum requirement</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3526" w:name="_Toc73962937"/>
      <w:bookmarkStart w:id="3527" w:name="_Toc75260114"/>
      <w:bookmarkStart w:id="3528" w:name="_Toc75275656"/>
      <w:bookmarkStart w:id="3529" w:name="_Toc75276167"/>
      <w:bookmarkStart w:id="3530" w:name="_Toc76541666"/>
      <w:bookmarkStart w:id="3531" w:name="_Toc82437435"/>
      <w:bookmarkStart w:id="3532" w:name="_Toc89944801"/>
      <w:bookmarkStart w:id="3533" w:name="_Toc98753819"/>
      <w:bookmarkStart w:id="3534" w:name="_Toc106179711"/>
      <w:bookmarkStart w:id="3535" w:name="_Toc106180222"/>
      <w:bookmarkStart w:id="3536" w:name="_Toc130396047"/>
      <w:bookmarkStart w:id="3537" w:name="_Toc137555321"/>
      <w:bookmarkStart w:id="3538" w:name="_Toc138856848"/>
      <w:bookmarkStart w:id="3539" w:name="_Toc138860707"/>
      <w:bookmarkStart w:id="3540" w:name="_Toc163217700"/>
      <w:bookmarkStart w:id="3541" w:name="_Toc187261472"/>
      <w:r w:rsidRPr="00BE5108">
        <w:rPr>
          <w:rFonts w:eastAsiaTheme="minorEastAsia"/>
        </w:rPr>
        <w:t>6.7.3</w:t>
      </w:r>
      <w:r w:rsidRPr="00BE5108">
        <w:rPr>
          <w:rFonts w:eastAsiaTheme="minorEastAsia"/>
        </w:rPr>
        <w:tab/>
        <w:t>Test purpose</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3542" w:name="_Toc73962938"/>
      <w:bookmarkStart w:id="3543" w:name="_Toc75260115"/>
      <w:bookmarkStart w:id="3544" w:name="_Toc75275657"/>
      <w:bookmarkStart w:id="3545" w:name="_Toc75276168"/>
      <w:bookmarkStart w:id="3546" w:name="_Toc76541667"/>
      <w:bookmarkStart w:id="3547" w:name="_Toc82437436"/>
      <w:bookmarkStart w:id="3548" w:name="_Toc89944802"/>
      <w:bookmarkStart w:id="3549" w:name="_Toc98753820"/>
      <w:bookmarkStart w:id="3550" w:name="_Toc106179712"/>
      <w:bookmarkStart w:id="3551" w:name="_Toc106180223"/>
      <w:bookmarkStart w:id="3552" w:name="_Toc130396048"/>
      <w:bookmarkStart w:id="3553" w:name="_Toc137555322"/>
      <w:bookmarkStart w:id="3554" w:name="_Toc138856849"/>
      <w:bookmarkStart w:id="3555" w:name="_Toc138860708"/>
      <w:bookmarkStart w:id="3556" w:name="_Toc163217701"/>
      <w:bookmarkStart w:id="3557" w:name="_Toc187261473"/>
      <w:r w:rsidRPr="00BE5108">
        <w:rPr>
          <w:rFonts w:eastAsiaTheme="minorEastAsia"/>
        </w:rPr>
        <w:t>6.7.4</w:t>
      </w:r>
      <w:r w:rsidRPr="00BE5108">
        <w:rPr>
          <w:rFonts w:eastAsiaTheme="minorEastAsia"/>
        </w:rPr>
        <w:tab/>
        <w:t>Method of test</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0B90C8AF" w14:textId="77777777" w:rsidR="00B045F3" w:rsidRPr="00BE5108" w:rsidRDefault="00B045F3" w:rsidP="00B045F3">
      <w:pPr>
        <w:pStyle w:val="Heading4"/>
        <w:rPr>
          <w:rFonts w:eastAsiaTheme="minorEastAsia"/>
        </w:rPr>
      </w:pPr>
      <w:bookmarkStart w:id="3558" w:name="_Toc73962939"/>
      <w:bookmarkStart w:id="3559" w:name="_Toc75260116"/>
      <w:bookmarkStart w:id="3560" w:name="_Toc75275658"/>
      <w:bookmarkStart w:id="3561" w:name="_Toc75276169"/>
      <w:bookmarkStart w:id="3562" w:name="_Toc76541668"/>
      <w:bookmarkStart w:id="3563" w:name="_Toc82437437"/>
      <w:bookmarkStart w:id="3564" w:name="_Toc89944803"/>
      <w:bookmarkStart w:id="3565" w:name="_Toc98753821"/>
      <w:bookmarkStart w:id="3566" w:name="_Toc106179713"/>
      <w:bookmarkStart w:id="3567" w:name="_Toc106180224"/>
      <w:bookmarkStart w:id="3568" w:name="_Toc130396049"/>
      <w:bookmarkStart w:id="3569" w:name="_Toc137555323"/>
      <w:bookmarkStart w:id="3570" w:name="_Toc138856850"/>
      <w:bookmarkStart w:id="3571" w:name="_Toc138860709"/>
      <w:bookmarkStart w:id="3572" w:name="_Toc163217702"/>
      <w:bookmarkStart w:id="3573" w:name="_Toc187261474"/>
      <w:r w:rsidRPr="00BE5108">
        <w:rPr>
          <w:rFonts w:eastAsiaTheme="minorEastAsia"/>
        </w:rPr>
        <w:t>6.7.4.1</w:t>
      </w:r>
      <w:r w:rsidRPr="00BE5108">
        <w:rPr>
          <w:rFonts w:eastAsiaTheme="minorEastAsia"/>
        </w:rPr>
        <w:tab/>
        <w:t>Initial conditions</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D47065">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3574" w:name="_Toc73962940"/>
      <w:bookmarkStart w:id="3575" w:name="_Toc75260117"/>
      <w:bookmarkStart w:id="3576" w:name="_Toc75275659"/>
      <w:bookmarkStart w:id="3577" w:name="_Toc75276170"/>
      <w:bookmarkStart w:id="3578" w:name="_Toc76541669"/>
      <w:bookmarkStart w:id="3579" w:name="_Toc82437438"/>
      <w:bookmarkStart w:id="3580" w:name="_Toc89944804"/>
      <w:bookmarkStart w:id="3581" w:name="_Toc98753822"/>
      <w:bookmarkStart w:id="3582" w:name="_Toc106179714"/>
      <w:bookmarkStart w:id="3583" w:name="_Toc106180225"/>
      <w:bookmarkStart w:id="3584" w:name="_Toc130396050"/>
      <w:bookmarkStart w:id="3585" w:name="_Toc137555324"/>
      <w:bookmarkStart w:id="3586" w:name="_Toc138856851"/>
      <w:bookmarkStart w:id="3587" w:name="_Toc138860710"/>
      <w:bookmarkStart w:id="3588" w:name="_Toc163217703"/>
      <w:bookmarkStart w:id="3589" w:name="_Toc187261475"/>
      <w:r w:rsidRPr="00BE5108">
        <w:rPr>
          <w:rFonts w:eastAsiaTheme="minorEastAsia"/>
        </w:rPr>
        <w:t>6.7.4.2</w:t>
      </w:r>
      <w:r w:rsidRPr="00BE5108">
        <w:rPr>
          <w:rFonts w:eastAsiaTheme="minorEastAsia"/>
        </w:rPr>
        <w:tab/>
        <w:t>Procedure</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646277E8" w14:textId="3105C39B" w:rsidR="00B045F3" w:rsidRPr="00BE5108" w:rsidRDefault="00B045F3" w:rsidP="00B045F3">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A26230"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5215E97" w14:textId="4797733C" w:rsidR="00B045F3" w:rsidRPr="00BE5108" w:rsidRDefault="000B562F" w:rsidP="000B562F">
      <w:pPr>
        <w:pStyle w:val="B1"/>
        <w:rPr>
          <w:rFonts w:eastAsia="SimSun"/>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05B163A7" w:rsidR="00B045F3" w:rsidRPr="00BE5108" w:rsidRDefault="000B562F" w:rsidP="00BE5108">
      <w:pPr>
        <w:pStyle w:val="B1"/>
        <w:rPr>
          <w:rFonts w:eastAsiaTheme="minorEastAsia"/>
          <w:snapToGrid w:val="0"/>
        </w:rPr>
      </w:pPr>
      <w:r>
        <w:rPr>
          <w:rFonts w:eastAsia="SimSun"/>
          <w:lang w:eastAsia="zh-CN"/>
        </w:rPr>
        <w:lastRenderedPageBreak/>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 xml:space="preserve">defined in clause 5.3.5 </w:t>
      </w:r>
      <w:r w:rsidRPr="00BE5108">
        <w:rPr>
          <w:rFonts w:eastAsiaTheme="minorEastAsia"/>
          <w:snapToGrid w:val="0"/>
        </w:rPr>
        <w:t xml:space="preserve">and a </w:t>
      </w:r>
      <w:r w:rsidRPr="00BE5108">
        <w:rPr>
          <w:rFonts w:eastAsiaTheme="minorEastAsia"/>
          <w:szCs w:val="18"/>
        </w:rPr>
        <w:t xml:space="preserve">centre frequency offset from </w:t>
      </w:r>
      <w:r w:rsidRPr="00BE5108">
        <w:rPr>
          <w:rFonts w:eastAsiaTheme="minorEastAsia"/>
          <w:szCs w:val="18"/>
          <w:lang w:eastAsia="zh-CN"/>
        </w:rPr>
        <w:t xml:space="preserve">the </w:t>
      </w:r>
      <w:r w:rsidRPr="00BE5108">
        <w:rPr>
          <w:rFonts w:eastAsiaTheme="minorEastAsia"/>
          <w:szCs w:val="18"/>
        </w:rPr>
        <w:t>lower/upper edge of the wanted signal</w:t>
      </w:r>
      <w:r w:rsidRPr="00BE5108">
        <w:rPr>
          <w:rFonts w:eastAsiaTheme="minorEastAsia" w:cs="Arial"/>
        </w:rPr>
        <w:t xml:space="preserve"> or edge of sub-block inside a sub-block gap</w:t>
      </w:r>
      <w:r w:rsidRPr="00BE5108">
        <w:rPr>
          <w:rFonts w:eastAsiaTheme="minorEastAsia"/>
        </w:rPr>
        <w:t xml:space="preserve"> </w:t>
      </w:r>
      <w:r w:rsidRPr="00BE5108">
        <w:rPr>
          <w:rFonts w:eastAsiaTheme="minorEastAsia"/>
          <w:position w:val="-28"/>
        </w:rPr>
        <w:object w:dxaOrig="2055" w:dyaOrig="615" w14:anchorId="66280D25">
          <v:shape id="_x0000_i1040" type="#_x0000_t75" style="width:103pt;height:32pt" o:ole="">
            <v:imagedata r:id="rId40" o:title=""/>
          </v:shape>
          <o:OLEObject Type="Embed" ProgID="Equation.3" ShapeID="_x0000_i1040" DrawAspect="Content" ObjectID="_1797873116" r:id="rId41"/>
        </w:object>
      </w:r>
      <w:r w:rsidRPr="00BE5108">
        <w:rPr>
          <w:rFonts w:eastAsiaTheme="minorEastAsia"/>
        </w:rPr>
        <w:t>, for n = 1, 2</w:t>
      </w:r>
      <w:r w:rsidRPr="00BE5108">
        <w:rPr>
          <w:rFonts w:eastAsiaTheme="minorEastAsia" w:hint="eastAsia"/>
          <w:lang w:eastAsia="zh-CN"/>
        </w:rPr>
        <w:t xml:space="preserve"> and 3</w:t>
      </w:r>
      <w:r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Pr="00BE5108">
        <w:rPr>
          <w:rFonts w:eastAsiaTheme="minorEastAsia"/>
          <w:iCs/>
          <w:lang w:eastAsia="zh-CN"/>
        </w:rPr>
        <w:t>Inter RF Bandwidth gap</w:t>
      </w:r>
      <w:r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3590" w:name="_Toc73962941"/>
      <w:bookmarkStart w:id="3591" w:name="_Toc75260118"/>
      <w:bookmarkStart w:id="3592" w:name="_Toc75275660"/>
      <w:bookmarkStart w:id="3593" w:name="_Toc75276171"/>
      <w:bookmarkStart w:id="3594" w:name="_Toc76541670"/>
      <w:bookmarkStart w:id="3595" w:name="_Toc82437439"/>
      <w:bookmarkStart w:id="3596" w:name="_Toc89944805"/>
      <w:bookmarkStart w:id="3597" w:name="_Toc98753823"/>
      <w:bookmarkStart w:id="3598" w:name="_Toc106179715"/>
      <w:bookmarkStart w:id="3599" w:name="_Toc106180226"/>
      <w:bookmarkStart w:id="3600" w:name="_Toc130396051"/>
      <w:bookmarkStart w:id="3601" w:name="_Toc137555325"/>
      <w:bookmarkStart w:id="3602" w:name="_Toc138856852"/>
      <w:bookmarkStart w:id="3603" w:name="_Toc138860711"/>
      <w:bookmarkStart w:id="3604" w:name="_Toc163217704"/>
      <w:bookmarkStart w:id="3605" w:name="_Toc187261476"/>
      <w:r w:rsidRPr="00BE5108">
        <w:rPr>
          <w:rFonts w:eastAsiaTheme="minorEastAsia"/>
        </w:rPr>
        <w:t>6.7.5</w:t>
      </w:r>
      <w:r w:rsidRPr="00BE5108">
        <w:rPr>
          <w:rFonts w:eastAsiaTheme="minorEastAsia"/>
        </w:rPr>
        <w:tab/>
        <w:t>Test requirements</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136FB3DB" w14:textId="77777777" w:rsidR="00B045F3" w:rsidRPr="00BE5108" w:rsidRDefault="00B045F3" w:rsidP="00B045F3">
      <w:pPr>
        <w:pStyle w:val="Heading4"/>
        <w:rPr>
          <w:rFonts w:eastAsiaTheme="minorEastAsia"/>
        </w:rPr>
      </w:pPr>
      <w:bookmarkStart w:id="3606" w:name="_Toc73962942"/>
      <w:bookmarkStart w:id="3607" w:name="_Toc75260119"/>
      <w:bookmarkStart w:id="3608" w:name="_Toc75275661"/>
      <w:bookmarkStart w:id="3609" w:name="_Toc75276172"/>
      <w:bookmarkStart w:id="3610" w:name="_Toc76541671"/>
      <w:bookmarkStart w:id="3611" w:name="_Toc82437440"/>
      <w:bookmarkStart w:id="3612" w:name="_Toc89944806"/>
      <w:bookmarkStart w:id="3613" w:name="_Toc98753824"/>
      <w:bookmarkStart w:id="3614" w:name="_Toc106179716"/>
      <w:bookmarkStart w:id="3615" w:name="_Toc106180227"/>
      <w:bookmarkStart w:id="3616" w:name="_Toc130396052"/>
      <w:bookmarkStart w:id="3617" w:name="_Toc137555326"/>
      <w:bookmarkStart w:id="3618" w:name="_Toc138856853"/>
      <w:bookmarkStart w:id="3619" w:name="_Toc138860712"/>
      <w:bookmarkStart w:id="3620" w:name="_Toc163217705"/>
      <w:bookmarkStart w:id="3621" w:name="_Toc187261477"/>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3F539CAB" w14:textId="77777777" w:rsidR="00B045F3" w:rsidRPr="00BE5108" w:rsidRDefault="00B045F3" w:rsidP="00B045F3">
      <w:pPr>
        <w:pStyle w:val="Heading5"/>
        <w:rPr>
          <w:rFonts w:eastAsiaTheme="minorEastAsia"/>
        </w:rPr>
      </w:pPr>
      <w:bookmarkStart w:id="3622" w:name="_Toc73962943"/>
      <w:bookmarkStart w:id="3623" w:name="_Toc75260120"/>
      <w:bookmarkStart w:id="3624" w:name="_Toc75275662"/>
      <w:bookmarkStart w:id="3625" w:name="_Toc75276173"/>
      <w:bookmarkStart w:id="3626" w:name="_Toc76541672"/>
      <w:bookmarkStart w:id="3627" w:name="_Toc82437441"/>
      <w:bookmarkStart w:id="3628" w:name="_Toc89944807"/>
      <w:bookmarkStart w:id="3629" w:name="_Toc98753825"/>
      <w:bookmarkStart w:id="3630" w:name="_Toc106179717"/>
      <w:bookmarkStart w:id="3631" w:name="_Toc106180228"/>
      <w:bookmarkStart w:id="3632" w:name="_Toc130396053"/>
      <w:bookmarkStart w:id="3633" w:name="_Toc137555327"/>
      <w:bookmarkStart w:id="3634" w:name="_Toc138856854"/>
      <w:bookmarkStart w:id="3635" w:name="_Toc138860713"/>
      <w:bookmarkStart w:id="3636" w:name="_Toc163217706"/>
      <w:bookmarkStart w:id="3637" w:name="_Toc187261478"/>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 xml:space="preserve">channel </w:t>
      </w:r>
      <w:r w:rsidRPr="00BE5108">
        <w:rPr>
          <w:rFonts w:eastAsiaTheme="minorEastAsia"/>
          <w:i/>
          <w:lang w:eastAsia="zh-CN"/>
        </w:rPr>
        <w:lastRenderedPageBreak/>
        <w:t>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1" type="#_x0000_t75" style="width:103pt;height:32pt" o:ole="">
                  <v:imagedata r:id="rId42" o:title=""/>
                </v:shape>
                <o:OLEObject Type="Embed" ProgID="Equation.3" ShapeID="_x0000_i1041" DrawAspect="Content" ObjectID="_1797873117" r:id="rId43"/>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3638" w:name="_Toc73962944"/>
      <w:bookmarkStart w:id="3639" w:name="_Toc75260121"/>
      <w:bookmarkStart w:id="3640" w:name="_Toc75275663"/>
      <w:bookmarkStart w:id="3641" w:name="_Toc75276174"/>
      <w:bookmarkStart w:id="3642" w:name="_Toc76541673"/>
      <w:bookmarkStart w:id="3643" w:name="_Toc82437442"/>
      <w:bookmarkStart w:id="3644" w:name="_Toc89944808"/>
      <w:bookmarkStart w:id="3645" w:name="_Toc98753826"/>
      <w:bookmarkStart w:id="3646" w:name="_Toc106179718"/>
      <w:bookmarkStart w:id="3647" w:name="_Toc106180229"/>
      <w:bookmarkStart w:id="3648" w:name="_Toc130396054"/>
      <w:bookmarkStart w:id="3649" w:name="_Toc137555328"/>
      <w:bookmarkStart w:id="3650" w:name="_Toc138856855"/>
      <w:bookmarkStart w:id="3651" w:name="_Toc138860714"/>
      <w:bookmarkStart w:id="3652" w:name="_Toc163217707"/>
      <w:bookmarkStart w:id="3653" w:name="_Toc187261479"/>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3654" w:name="_Toc73962945"/>
      <w:bookmarkStart w:id="3655" w:name="_Toc75260122"/>
      <w:bookmarkStart w:id="3656" w:name="_Toc75275664"/>
      <w:bookmarkStart w:id="3657" w:name="_Toc75276175"/>
      <w:bookmarkStart w:id="3658" w:name="_Toc76541674"/>
      <w:bookmarkStart w:id="3659" w:name="_Toc82437443"/>
      <w:bookmarkStart w:id="3660" w:name="_Toc89944809"/>
      <w:bookmarkStart w:id="3661" w:name="_Toc98753827"/>
      <w:bookmarkStart w:id="3662" w:name="_Toc106179719"/>
      <w:bookmarkStart w:id="3663" w:name="_Toc106180230"/>
      <w:bookmarkStart w:id="3664" w:name="_Toc130396055"/>
      <w:bookmarkStart w:id="3665" w:name="_Toc137555329"/>
      <w:bookmarkStart w:id="3666" w:name="_Toc138856856"/>
      <w:bookmarkStart w:id="3667" w:name="_Toc138860715"/>
      <w:bookmarkStart w:id="3668" w:name="_Toc163217708"/>
      <w:bookmarkStart w:id="3669" w:name="_Toc187261480"/>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3670" w:name="_Toc73962946"/>
      <w:bookmarkStart w:id="3671" w:name="_Toc75260123"/>
      <w:bookmarkStart w:id="3672" w:name="_Toc75275665"/>
      <w:bookmarkStart w:id="3673" w:name="_Toc75276176"/>
      <w:bookmarkStart w:id="3674" w:name="_Toc76541675"/>
      <w:bookmarkStart w:id="3675" w:name="_Toc82437444"/>
      <w:bookmarkStart w:id="3676" w:name="_Toc89944810"/>
      <w:bookmarkStart w:id="3677" w:name="_Toc98753828"/>
      <w:bookmarkStart w:id="3678" w:name="_Toc106179720"/>
      <w:bookmarkStart w:id="3679" w:name="_Toc106180231"/>
      <w:bookmarkStart w:id="3680" w:name="_Toc130396056"/>
      <w:bookmarkStart w:id="3681" w:name="_Toc137555330"/>
      <w:bookmarkStart w:id="3682" w:name="_Toc138856857"/>
      <w:bookmarkStart w:id="3683" w:name="_Toc138860716"/>
      <w:bookmarkStart w:id="3684" w:name="_Toc163217709"/>
      <w:bookmarkStart w:id="3685" w:name="_Toc187261481"/>
      <w:r w:rsidRPr="00BE5108">
        <w:rPr>
          <w:rFonts w:eastAsiaTheme="minorEastAsia"/>
        </w:rPr>
        <w:lastRenderedPageBreak/>
        <w:t>7</w:t>
      </w:r>
      <w:r w:rsidRPr="00BE5108">
        <w:rPr>
          <w:rFonts w:eastAsiaTheme="minorEastAsia"/>
        </w:rPr>
        <w:tab/>
        <w:t>Conducted receiver characteristics (IAB-DU and IAB-MT)</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766C827B" w14:textId="77777777" w:rsidR="006725BC" w:rsidRPr="00BE5108" w:rsidRDefault="006725BC" w:rsidP="006725BC">
      <w:pPr>
        <w:pStyle w:val="Heading2"/>
        <w:rPr>
          <w:rFonts w:eastAsiaTheme="minorEastAsia"/>
        </w:rPr>
      </w:pPr>
      <w:bookmarkStart w:id="3686" w:name="_Toc73962947"/>
      <w:bookmarkStart w:id="3687" w:name="_Toc75260124"/>
      <w:bookmarkStart w:id="3688" w:name="_Toc75275666"/>
      <w:bookmarkStart w:id="3689" w:name="_Toc75276177"/>
      <w:bookmarkStart w:id="3690" w:name="_Toc76541676"/>
      <w:bookmarkStart w:id="3691" w:name="_Toc82437445"/>
      <w:bookmarkStart w:id="3692" w:name="_Toc89944811"/>
      <w:bookmarkStart w:id="3693" w:name="_Toc98753829"/>
      <w:bookmarkStart w:id="3694" w:name="_Toc106179721"/>
      <w:bookmarkStart w:id="3695" w:name="_Toc106180232"/>
      <w:bookmarkStart w:id="3696" w:name="_Toc130396057"/>
      <w:bookmarkStart w:id="3697" w:name="_Toc137555331"/>
      <w:bookmarkStart w:id="3698" w:name="_Toc138856858"/>
      <w:bookmarkStart w:id="3699" w:name="_Toc138860717"/>
      <w:bookmarkStart w:id="3700" w:name="_Toc163217710"/>
      <w:bookmarkStart w:id="3701" w:name="_Toc187261482"/>
      <w:r w:rsidRPr="00BE5108">
        <w:rPr>
          <w:rFonts w:eastAsiaTheme="minorEastAsia"/>
        </w:rPr>
        <w:t>7.1</w:t>
      </w:r>
      <w:r w:rsidRPr="00BE5108">
        <w:rPr>
          <w:rFonts w:eastAsiaTheme="minorEastAsia"/>
        </w:rPr>
        <w:tab/>
        <w:t>General</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3BD6A78A" w14:textId="77777777" w:rsidR="006725BC" w:rsidRPr="00BE5108" w:rsidRDefault="006725BC" w:rsidP="006725BC">
      <w:pPr>
        <w:pStyle w:val="Heading2"/>
        <w:rPr>
          <w:rFonts w:eastAsiaTheme="minorEastAsia"/>
        </w:rPr>
      </w:pPr>
      <w:bookmarkStart w:id="3702" w:name="_Toc73962948"/>
      <w:bookmarkStart w:id="3703" w:name="_Toc75260125"/>
      <w:bookmarkStart w:id="3704" w:name="_Toc75275667"/>
      <w:bookmarkStart w:id="3705" w:name="_Toc75276178"/>
      <w:bookmarkStart w:id="3706" w:name="_Toc76541677"/>
      <w:bookmarkStart w:id="3707" w:name="_Toc82437446"/>
      <w:bookmarkStart w:id="3708" w:name="_Toc89944812"/>
      <w:bookmarkStart w:id="3709" w:name="_Toc98753830"/>
      <w:bookmarkStart w:id="3710" w:name="_Toc106179722"/>
      <w:bookmarkStart w:id="3711" w:name="_Toc106180233"/>
      <w:bookmarkStart w:id="3712" w:name="_Toc130396058"/>
      <w:bookmarkStart w:id="3713" w:name="_Toc137555332"/>
      <w:bookmarkStart w:id="3714" w:name="_Toc138856859"/>
      <w:bookmarkStart w:id="3715" w:name="_Toc138860718"/>
      <w:bookmarkStart w:id="3716" w:name="_Toc163217711"/>
      <w:bookmarkStart w:id="3717" w:name="_Toc187261483"/>
      <w:r w:rsidRPr="00BE5108">
        <w:rPr>
          <w:rFonts w:eastAsiaTheme="minorEastAsia"/>
        </w:rPr>
        <w:t>7.2</w:t>
      </w:r>
      <w:r w:rsidRPr="00BE5108">
        <w:rPr>
          <w:rFonts w:eastAsiaTheme="minorEastAsia"/>
        </w:rPr>
        <w:tab/>
        <w:t>Reference sensitivity level</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34E6208A" w14:textId="77777777" w:rsidR="00C87888" w:rsidRPr="00BE5108" w:rsidRDefault="00C87888" w:rsidP="00C87888">
      <w:pPr>
        <w:pStyle w:val="Heading3"/>
        <w:rPr>
          <w:rFonts w:eastAsiaTheme="minorEastAsia"/>
        </w:rPr>
      </w:pPr>
      <w:bookmarkStart w:id="3718" w:name="_Toc73962949"/>
      <w:bookmarkStart w:id="3719" w:name="_Toc75260126"/>
      <w:bookmarkStart w:id="3720" w:name="_Toc75275668"/>
      <w:bookmarkStart w:id="3721" w:name="_Toc75276179"/>
      <w:bookmarkStart w:id="3722" w:name="_Toc76541678"/>
      <w:bookmarkStart w:id="3723" w:name="_Toc82437447"/>
      <w:bookmarkStart w:id="3724" w:name="_Toc89944813"/>
      <w:bookmarkStart w:id="3725" w:name="_Toc98753831"/>
      <w:bookmarkStart w:id="3726" w:name="_Toc106179723"/>
      <w:bookmarkStart w:id="3727" w:name="_Toc106180234"/>
      <w:bookmarkStart w:id="3728" w:name="_Toc130396059"/>
      <w:bookmarkStart w:id="3729" w:name="_Toc137555333"/>
      <w:bookmarkStart w:id="3730" w:name="_Toc138856860"/>
      <w:bookmarkStart w:id="3731" w:name="_Toc138860719"/>
      <w:bookmarkStart w:id="3732" w:name="_Toc163217712"/>
      <w:bookmarkStart w:id="3733" w:name="_Toc187261484"/>
      <w:r w:rsidRPr="00BE5108">
        <w:rPr>
          <w:rFonts w:eastAsiaTheme="minorEastAsia"/>
        </w:rPr>
        <w:t>7.2.1</w:t>
      </w:r>
      <w:r w:rsidRPr="00BE5108">
        <w:rPr>
          <w:rFonts w:eastAsiaTheme="minorEastAsia"/>
        </w:rPr>
        <w:tab/>
        <w:t>Definition and applicability</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3734" w:name="_Toc73962950"/>
      <w:bookmarkStart w:id="3735" w:name="_Toc75260127"/>
      <w:bookmarkStart w:id="3736" w:name="_Toc75275669"/>
      <w:bookmarkStart w:id="3737" w:name="_Toc75276180"/>
      <w:bookmarkStart w:id="3738" w:name="_Toc76541679"/>
      <w:bookmarkStart w:id="3739" w:name="_Toc82437448"/>
      <w:bookmarkStart w:id="3740" w:name="_Toc89944814"/>
      <w:bookmarkStart w:id="3741" w:name="_Toc98753832"/>
      <w:bookmarkStart w:id="3742" w:name="_Toc106179724"/>
      <w:bookmarkStart w:id="3743" w:name="_Toc106180235"/>
      <w:bookmarkStart w:id="3744" w:name="_Toc130396060"/>
      <w:bookmarkStart w:id="3745" w:name="_Toc137555334"/>
      <w:bookmarkStart w:id="3746" w:name="_Toc138856861"/>
      <w:bookmarkStart w:id="3747" w:name="_Toc138860720"/>
      <w:bookmarkStart w:id="3748" w:name="_Toc163217713"/>
      <w:bookmarkStart w:id="3749" w:name="_Toc187261485"/>
      <w:r w:rsidRPr="00BE5108">
        <w:rPr>
          <w:rFonts w:eastAsiaTheme="minorEastAsia"/>
        </w:rPr>
        <w:t>7.2.2</w:t>
      </w:r>
      <w:r w:rsidRPr="00BE5108">
        <w:rPr>
          <w:rFonts w:eastAsiaTheme="minorEastAsia"/>
        </w:rPr>
        <w:tab/>
        <w:t>Minimum requirement</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3750" w:name="_Toc73962951"/>
      <w:bookmarkStart w:id="3751" w:name="_Toc75260128"/>
      <w:bookmarkStart w:id="3752" w:name="_Toc75275670"/>
      <w:bookmarkStart w:id="3753" w:name="_Toc75276181"/>
      <w:bookmarkStart w:id="3754" w:name="_Toc76541680"/>
      <w:bookmarkStart w:id="3755" w:name="_Toc82437449"/>
      <w:bookmarkStart w:id="3756" w:name="_Toc89944815"/>
      <w:bookmarkStart w:id="3757" w:name="_Toc98753833"/>
      <w:bookmarkStart w:id="3758" w:name="_Toc106179725"/>
      <w:bookmarkStart w:id="3759" w:name="_Toc106180236"/>
      <w:bookmarkStart w:id="3760" w:name="_Toc130396061"/>
      <w:bookmarkStart w:id="3761" w:name="_Toc137555335"/>
      <w:bookmarkStart w:id="3762" w:name="_Toc138856862"/>
      <w:bookmarkStart w:id="3763" w:name="_Toc138860721"/>
      <w:bookmarkStart w:id="3764" w:name="_Toc163217714"/>
      <w:bookmarkStart w:id="3765" w:name="_Toc187261486"/>
      <w:r w:rsidRPr="00BE5108">
        <w:rPr>
          <w:rFonts w:eastAsiaTheme="minorEastAsia"/>
        </w:rPr>
        <w:t>7.2.3</w:t>
      </w:r>
      <w:r w:rsidRPr="00BE5108">
        <w:rPr>
          <w:rFonts w:eastAsiaTheme="minorEastAsia"/>
        </w:rPr>
        <w:tab/>
        <w:t>Test purpose</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3766" w:name="_Toc73962952"/>
      <w:bookmarkStart w:id="3767" w:name="_Toc75260129"/>
      <w:bookmarkStart w:id="3768" w:name="_Toc75275671"/>
      <w:bookmarkStart w:id="3769" w:name="_Toc75276182"/>
      <w:bookmarkStart w:id="3770" w:name="_Toc76541681"/>
      <w:bookmarkStart w:id="3771" w:name="_Toc82437450"/>
      <w:bookmarkStart w:id="3772" w:name="_Toc89944816"/>
      <w:bookmarkStart w:id="3773" w:name="_Toc98753834"/>
      <w:bookmarkStart w:id="3774" w:name="_Toc106179726"/>
      <w:bookmarkStart w:id="3775" w:name="_Toc106180237"/>
      <w:bookmarkStart w:id="3776" w:name="_Toc130396062"/>
      <w:bookmarkStart w:id="3777" w:name="_Toc137555336"/>
      <w:bookmarkStart w:id="3778" w:name="_Toc138856863"/>
      <w:bookmarkStart w:id="3779" w:name="_Toc138860722"/>
      <w:bookmarkStart w:id="3780" w:name="_Toc163217715"/>
      <w:bookmarkStart w:id="3781" w:name="_Toc187261487"/>
      <w:r w:rsidRPr="00BE5108">
        <w:rPr>
          <w:rFonts w:eastAsiaTheme="minorEastAsia"/>
        </w:rPr>
        <w:t>7.2.4</w:t>
      </w:r>
      <w:r w:rsidRPr="00BE5108">
        <w:rPr>
          <w:rFonts w:eastAsiaTheme="minorEastAsia"/>
        </w:rPr>
        <w:tab/>
        <w:t>Method of test</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131A539D" w14:textId="77777777" w:rsidR="00C87888" w:rsidRPr="00BE5108" w:rsidRDefault="00C87888" w:rsidP="00C87888">
      <w:pPr>
        <w:pStyle w:val="Heading4"/>
        <w:rPr>
          <w:rFonts w:eastAsiaTheme="minorEastAsia"/>
        </w:rPr>
      </w:pPr>
      <w:bookmarkStart w:id="3782" w:name="_Toc75260130"/>
      <w:bookmarkStart w:id="3783" w:name="_Toc75275672"/>
      <w:bookmarkStart w:id="3784" w:name="_Toc75276183"/>
      <w:bookmarkStart w:id="3785" w:name="_Toc76541682"/>
      <w:bookmarkStart w:id="3786" w:name="_Toc82437451"/>
      <w:bookmarkStart w:id="3787" w:name="_Toc89944817"/>
      <w:bookmarkStart w:id="3788" w:name="_Toc98753835"/>
      <w:bookmarkStart w:id="3789" w:name="_Toc106179727"/>
      <w:bookmarkStart w:id="3790" w:name="_Toc106180238"/>
      <w:bookmarkStart w:id="3791" w:name="_Toc130396063"/>
      <w:bookmarkStart w:id="3792" w:name="_Toc137555337"/>
      <w:bookmarkStart w:id="3793" w:name="_Toc138856864"/>
      <w:bookmarkStart w:id="3794" w:name="_Toc138860723"/>
      <w:bookmarkStart w:id="3795" w:name="_Toc163217716"/>
      <w:bookmarkStart w:id="3796" w:name="_Toc73962953"/>
      <w:bookmarkStart w:id="3797" w:name="_Toc187261488"/>
      <w:r w:rsidRPr="00BE5108">
        <w:rPr>
          <w:rFonts w:eastAsiaTheme="minorEastAsia"/>
        </w:rPr>
        <w:t>7.2.4.1</w:t>
      </w:r>
      <w:r w:rsidRPr="00BE5108">
        <w:rPr>
          <w:rFonts w:eastAsiaTheme="minorEastAsia"/>
        </w:rPr>
        <w:tab/>
        <w:t>Initial conditions</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7"/>
      <w:r w:rsidRPr="00BE5108">
        <w:rPr>
          <w:rFonts w:eastAsiaTheme="minorEastAsia"/>
        </w:rPr>
        <w:tab/>
      </w:r>
      <w:bookmarkEnd w:id="3796"/>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3798" w:name="_Toc73962954"/>
      <w:bookmarkStart w:id="3799" w:name="_Toc75260131"/>
      <w:bookmarkStart w:id="3800" w:name="_Toc75275673"/>
      <w:bookmarkStart w:id="3801" w:name="_Toc75276184"/>
      <w:bookmarkStart w:id="3802" w:name="_Toc76541683"/>
      <w:bookmarkStart w:id="3803" w:name="_Toc82437452"/>
      <w:bookmarkStart w:id="3804" w:name="_Toc89944818"/>
      <w:bookmarkStart w:id="3805" w:name="_Toc98753836"/>
      <w:bookmarkStart w:id="3806" w:name="_Toc106179728"/>
      <w:bookmarkStart w:id="3807" w:name="_Toc106180239"/>
      <w:bookmarkStart w:id="3808" w:name="_Toc130396064"/>
      <w:bookmarkStart w:id="3809" w:name="_Toc137555338"/>
      <w:bookmarkStart w:id="3810" w:name="_Toc138856865"/>
      <w:bookmarkStart w:id="3811" w:name="_Toc138860724"/>
      <w:bookmarkStart w:id="3812" w:name="_Toc163217717"/>
      <w:bookmarkStart w:id="3813" w:name="_Toc187261489"/>
      <w:r w:rsidRPr="00BE5108">
        <w:rPr>
          <w:rFonts w:eastAsiaTheme="minorEastAsia"/>
        </w:rPr>
        <w:t>7.2.4.2</w:t>
      </w:r>
      <w:r w:rsidRPr="00BE5108">
        <w:rPr>
          <w:rFonts w:eastAsiaTheme="minorEastAsia"/>
        </w:rPr>
        <w:tab/>
        <w:t>Procedure</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lastRenderedPageBreak/>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3814" w:name="_Toc73962955"/>
      <w:bookmarkStart w:id="3815" w:name="_Toc75260132"/>
      <w:bookmarkStart w:id="3816" w:name="_Toc75275674"/>
      <w:bookmarkStart w:id="3817" w:name="_Toc75276185"/>
      <w:bookmarkStart w:id="3818" w:name="_Toc76541684"/>
      <w:bookmarkStart w:id="3819" w:name="_Toc82437453"/>
      <w:bookmarkStart w:id="3820" w:name="_Toc89944819"/>
      <w:bookmarkStart w:id="3821" w:name="_Toc98753837"/>
      <w:bookmarkStart w:id="3822" w:name="_Toc106179729"/>
      <w:bookmarkStart w:id="3823" w:name="_Toc106180240"/>
      <w:bookmarkStart w:id="3824" w:name="_Toc130396065"/>
      <w:bookmarkStart w:id="3825" w:name="_Toc137555339"/>
      <w:bookmarkStart w:id="3826" w:name="_Toc138856866"/>
      <w:bookmarkStart w:id="3827" w:name="_Toc138860725"/>
      <w:bookmarkStart w:id="3828" w:name="_Toc163217718"/>
      <w:bookmarkStart w:id="3829" w:name="_Toc187261490"/>
      <w:r w:rsidRPr="00BE5108">
        <w:rPr>
          <w:rFonts w:eastAsiaTheme="minorEastAsia"/>
        </w:rPr>
        <w:t>7.2.5</w:t>
      </w:r>
      <w:r w:rsidRPr="00BE5108">
        <w:rPr>
          <w:rFonts w:eastAsiaTheme="minorEastAsia"/>
        </w:rPr>
        <w:tab/>
        <w:t>Test requirements</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4A5FFAA2" w14:textId="77777777" w:rsidR="00C87888" w:rsidRPr="00BE5108" w:rsidRDefault="00C87888" w:rsidP="00C87888">
      <w:pPr>
        <w:pStyle w:val="Heading4"/>
        <w:rPr>
          <w:rFonts w:eastAsiaTheme="minorEastAsia"/>
        </w:rPr>
      </w:pPr>
      <w:bookmarkStart w:id="3830" w:name="_Toc73962956"/>
      <w:bookmarkStart w:id="3831" w:name="_Toc75260133"/>
      <w:bookmarkStart w:id="3832" w:name="_Toc75275675"/>
      <w:bookmarkStart w:id="3833" w:name="_Toc75276186"/>
      <w:bookmarkStart w:id="3834" w:name="_Toc76541685"/>
      <w:bookmarkStart w:id="3835" w:name="_Toc82437454"/>
      <w:bookmarkStart w:id="3836" w:name="_Toc89944820"/>
      <w:bookmarkStart w:id="3837" w:name="_Toc98753838"/>
      <w:bookmarkStart w:id="3838" w:name="_Toc106179730"/>
      <w:bookmarkStart w:id="3839" w:name="_Toc106180241"/>
      <w:bookmarkStart w:id="3840" w:name="_Toc130396066"/>
      <w:bookmarkStart w:id="3841" w:name="_Toc137555340"/>
      <w:bookmarkStart w:id="3842" w:name="_Toc138856867"/>
      <w:bookmarkStart w:id="3843" w:name="_Toc138860726"/>
      <w:bookmarkStart w:id="3844" w:name="_Toc163217719"/>
      <w:bookmarkStart w:id="3845" w:name="_Toc187261491"/>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C87888" w:rsidRPr="00BE5108" w14:paraId="0007BFA7" w14:textId="77777777" w:rsidTr="00847BC2">
        <w:trPr>
          <w:jc w:val="center"/>
        </w:trPr>
        <w:tc>
          <w:tcPr>
            <w:tcW w:w="1607" w:type="dxa"/>
            <w:tcBorders>
              <w:bottom w:val="nil"/>
            </w:tcBorders>
            <w:vAlign w:val="center"/>
          </w:tcPr>
          <w:p w14:paraId="544AE326" w14:textId="59E81D7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57F8FB8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54525D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-94.1</w:t>
            </w:r>
          </w:p>
        </w:tc>
      </w:tr>
      <w:tr w:rsidR="00C87888" w:rsidRPr="00BE5108" w14:paraId="40032A07" w14:textId="77777777" w:rsidTr="00847BC2">
        <w:trPr>
          <w:jc w:val="center"/>
        </w:trPr>
        <w:tc>
          <w:tcPr>
            <w:tcW w:w="1607" w:type="dxa"/>
            <w:tcBorders>
              <w:top w:val="nil"/>
            </w:tcBorders>
            <w:vAlign w:val="center"/>
          </w:tcPr>
          <w:p w14:paraId="44500BAF"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4DDD243F" w14:textId="77777777" w:rsidR="00C87888" w:rsidRPr="00BE5108" w:rsidRDefault="00C87888" w:rsidP="00DF3C12">
            <w:pPr>
              <w:pStyle w:val="TAC"/>
              <w:rPr>
                <w:rFonts w:eastAsiaTheme="minorEastAsia" w:cs="Arial"/>
                <w:lang w:eastAsia="zh-CN"/>
              </w:rPr>
            </w:pPr>
          </w:p>
        </w:tc>
        <w:tc>
          <w:tcPr>
            <w:tcW w:w="2143" w:type="dxa"/>
            <w:vAlign w:val="center"/>
          </w:tcPr>
          <w:p w14:paraId="37C46D0A" w14:textId="77777777" w:rsidR="00C87888" w:rsidRPr="00BE5108" w:rsidRDefault="00C87888" w:rsidP="00DF3C12">
            <w:pPr>
              <w:pStyle w:val="TAC"/>
              <w:rPr>
                <w:rFonts w:eastAsiaTheme="minorEastAsia" w:cs="Arial"/>
                <w:lang w:eastAsia="zh-CN"/>
              </w:rPr>
            </w:pPr>
          </w:p>
        </w:tc>
        <w:tc>
          <w:tcPr>
            <w:tcW w:w="1418" w:type="dxa"/>
            <w:vAlign w:val="center"/>
          </w:tcPr>
          <w:p w14:paraId="0597DE8B" w14:textId="77777777" w:rsidR="00C87888" w:rsidRPr="00BE5108" w:rsidRDefault="00C87888" w:rsidP="00DF3C12">
            <w:pPr>
              <w:pStyle w:val="TAC"/>
              <w:rPr>
                <w:rFonts w:eastAsiaTheme="minorEastAsia" w:cs="Arial"/>
                <w:lang w:eastAsia="zh-CN"/>
              </w:rPr>
            </w:pPr>
          </w:p>
        </w:tc>
        <w:tc>
          <w:tcPr>
            <w:tcW w:w="1418" w:type="dxa"/>
            <w:vAlign w:val="center"/>
          </w:tcPr>
          <w:p w14:paraId="2E414008" w14:textId="77777777" w:rsidR="00C87888" w:rsidRPr="00BE5108" w:rsidRDefault="00C87888" w:rsidP="00DF3C12">
            <w:pPr>
              <w:pStyle w:val="TAC"/>
              <w:rPr>
                <w:rFonts w:eastAsiaTheme="minorEastAsia" w:cs="Arial"/>
                <w:lang w:eastAsia="zh-CN"/>
              </w:rPr>
            </w:pPr>
          </w:p>
        </w:tc>
        <w:tc>
          <w:tcPr>
            <w:tcW w:w="1735" w:type="dxa"/>
            <w:vAlign w:val="center"/>
          </w:tcPr>
          <w:p w14:paraId="18423BF7" w14:textId="77777777" w:rsidR="00C87888" w:rsidRPr="00BE5108" w:rsidRDefault="00C87888" w:rsidP="00DF3C12">
            <w:pPr>
              <w:pStyle w:val="TAC"/>
              <w:rPr>
                <w:rFonts w:eastAsiaTheme="minorEastAsia" w:cs="Arial"/>
                <w:lang w:eastAsia="zh-CN"/>
              </w:rPr>
            </w:pPr>
          </w:p>
        </w:tc>
      </w:tr>
      <w:tr w:rsidR="00C87888" w:rsidRPr="00BE5108" w14:paraId="21E86E09" w14:textId="77777777" w:rsidTr="00847BC2">
        <w:trPr>
          <w:jc w:val="center"/>
        </w:trPr>
        <w:tc>
          <w:tcPr>
            <w:tcW w:w="1607" w:type="dxa"/>
            <w:vAlign w:val="center"/>
          </w:tcPr>
          <w:p w14:paraId="54702A54" w14:textId="56D6385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6E14C5E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5270BAD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-94.4</w:t>
            </w:r>
          </w:p>
        </w:tc>
      </w:tr>
      <w:tr w:rsidR="00C87888" w:rsidRPr="00BE5108" w14:paraId="404B4186" w14:textId="77777777" w:rsidTr="00847BC2">
        <w:trPr>
          <w:jc w:val="center"/>
        </w:trPr>
        <w:tc>
          <w:tcPr>
            <w:tcW w:w="1607" w:type="dxa"/>
            <w:vAlign w:val="center"/>
          </w:tcPr>
          <w:p w14:paraId="6CD222D0" w14:textId="79DE9EE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p>
        </w:tc>
        <w:tc>
          <w:tcPr>
            <w:tcW w:w="1310" w:type="dxa"/>
            <w:vAlign w:val="center"/>
          </w:tcPr>
          <w:p w14:paraId="548E73B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37557D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3846" w:name="OLE_LINK319"/>
      <w:bookmarkStart w:id="3847"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C87888" w:rsidRPr="00BE5108" w14:paraId="78CA5308" w14:textId="77777777" w:rsidTr="00847BC2">
        <w:trPr>
          <w:jc w:val="center"/>
        </w:trPr>
        <w:tc>
          <w:tcPr>
            <w:tcW w:w="1607" w:type="dxa"/>
            <w:tcBorders>
              <w:bottom w:val="nil"/>
            </w:tcBorders>
            <w:vAlign w:val="center"/>
          </w:tcPr>
          <w:p w14:paraId="577D2046" w14:textId="25451A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764C029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2E0B189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-89.1</w:t>
            </w:r>
          </w:p>
        </w:tc>
      </w:tr>
      <w:tr w:rsidR="00C87888" w:rsidRPr="00BE5108" w14:paraId="1A9F3ED7" w14:textId="77777777" w:rsidTr="00847BC2">
        <w:trPr>
          <w:jc w:val="center"/>
        </w:trPr>
        <w:tc>
          <w:tcPr>
            <w:tcW w:w="1607" w:type="dxa"/>
            <w:tcBorders>
              <w:top w:val="nil"/>
            </w:tcBorders>
            <w:vAlign w:val="center"/>
          </w:tcPr>
          <w:p w14:paraId="04E04C8D"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2BE56D67" w14:textId="77777777" w:rsidR="00C87888" w:rsidRPr="00BE5108" w:rsidRDefault="00C87888" w:rsidP="00DF3C12">
            <w:pPr>
              <w:pStyle w:val="TAC"/>
              <w:rPr>
                <w:rFonts w:eastAsiaTheme="minorEastAsia" w:cs="Arial"/>
                <w:lang w:eastAsia="zh-CN"/>
              </w:rPr>
            </w:pPr>
          </w:p>
        </w:tc>
        <w:tc>
          <w:tcPr>
            <w:tcW w:w="2143" w:type="dxa"/>
            <w:vAlign w:val="center"/>
          </w:tcPr>
          <w:p w14:paraId="1BA2DA64" w14:textId="77777777" w:rsidR="00C87888" w:rsidRPr="00BE5108" w:rsidRDefault="00C87888" w:rsidP="00DF3C12">
            <w:pPr>
              <w:pStyle w:val="TAC"/>
              <w:rPr>
                <w:rFonts w:eastAsiaTheme="minorEastAsia" w:cs="Arial"/>
                <w:lang w:eastAsia="zh-CN"/>
              </w:rPr>
            </w:pPr>
          </w:p>
        </w:tc>
        <w:tc>
          <w:tcPr>
            <w:tcW w:w="1418" w:type="dxa"/>
            <w:vAlign w:val="center"/>
          </w:tcPr>
          <w:p w14:paraId="51A0FD3A" w14:textId="77777777" w:rsidR="00C87888" w:rsidRPr="00BE5108" w:rsidRDefault="00C87888" w:rsidP="00DF3C12">
            <w:pPr>
              <w:pStyle w:val="TAC"/>
              <w:rPr>
                <w:rFonts w:eastAsiaTheme="minorEastAsia" w:cs="Arial"/>
                <w:lang w:eastAsia="zh-CN"/>
              </w:rPr>
            </w:pPr>
          </w:p>
        </w:tc>
        <w:tc>
          <w:tcPr>
            <w:tcW w:w="1418" w:type="dxa"/>
            <w:vAlign w:val="center"/>
          </w:tcPr>
          <w:p w14:paraId="281F7E2D" w14:textId="77777777" w:rsidR="00C87888" w:rsidRPr="00BE5108" w:rsidRDefault="00C87888" w:rsidP="00DF3C12">
            <w:pPr>
              <w:pStyle w:val="TAC"/>
              <w:rPr>
                <w:rFonts w:eastAsiaTheme="minorEastAsia" w:cs="Arial"/>
                <w:lang w:eastAsia="zh-CN"/>
              </w:rPr>
            </w:pPr>
          </w:p>
        </w:tc>
        <w:tc>
          <w:tcPr>
            <w:tcW w:w="1735" w:type="dxa"/>
            <w:vAlign w:val="center"/>
          </w:tcPr>
          <w:p w14:paraId="5B385199" w14:textId="77777777" w:rsidR="00C87888" w:rsidRPr="00BE5108" w:rsidRDefault="00C87888" w:rsidP="00DF3C12">
            <w:pPr>
              <w:pStyle w:val="TAC"/>
              <w:rPr>
                <w:rFonts w:eastAsiaTheme="minorEastAsia" w:cs="Arial"/>
                <w:lang w:eastAsia="zh-CN"/>
              </w:rPr>
            </w:pPr>
          </w:p>
        </w:tc>
      </w:tr>
      <w:tr w:rsidR="00C87888" w:rsidRPr="00BE5108" w14:paraId="6DAFB293" w14:textId="77777777" w:rsidTr="00847BC2">
        <w:trPr>
          <w:jc w:val="center"/>
        </w:trPr>
        <w:tc>
          <w:tcPr>
            <w:tcW w:w="1607" w:type="dxa"/>
            <w:vAlign w:val="center"/>
          </w:tcPr>
          <w:p w14:paraId="6A3A72ED" w14:textId="2BA9E4F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5F57F07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73A7F2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-89.4</w:t>
            </w:r>
          </w:p>
        </w:tc>
      </w:tr>
      <w:tr w:rsidR="00C87888" w:rsidRPr="00BE5108" w14:paraId="7879F69A" w14:textId="77777777" w:rsidTr="00847BC2">
        <w:trPr>
          <w:jc w:val="center"/>
        </w:trPr>
        <w:tc>
          <w:tcPr>
            <w:tcW w:w="1607" w:type="dxa"/>
            <w:vAlign w:val="center"/>
          </w:tcPr>
          <w:p w14:paraId="0862A240" w14:textId="4A256202"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AF71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7A0D65D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lastRenderedPageBreak/>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C87888" w:rsidRPr="00BE5108" w14:paraId="3C9C59A8" w14:textId="77777777" w:rsidTr="00847BC2">
        <w:trPr>
          <w:jc w:val="center"/>
        </w:trPr>
        <w:tc>
          <w:tcPr>
            <w:tcW w:w="1607" w:type="dxa"/>
            <w:tcBorders>
              <w:bottom w:val="nil"/>
            </w:tcBorders>
            <w:vAlign w:val="center"/>
          </w:tcPr>
          <w:p w14:paraId="67322E2F" w14:textId="6CCB41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0B22B6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31380C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-86.1</w:t>
            </w:r>
          </w:p>
        </w:tc>
      </w:tr>
      <w:tr w:rsidR="00C87888" w:rsidRPr="00BE5108" w14:paraId="474BE5E1" w14:textId="77777777" w:rsidTr="00847BC2">
        <w:trPr>
          <w:jc w:val="center"/>
        </w:trPr>
        <w:tc>
          <w:tcPr>
            <w:tcW w:w="1607" w:type="dxa"/>
            <w:tcBorders>
              <w:top w:val="nil"/>
            </w:tcBorders>
            <w:vAlign w:val="center"/>
          </w:tcPr>
          <w:p w14:paraId="55286130"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09256281" w14:textId="77777777" w:rsidR="00C87888" w:rsidRPr="00BE5108" w:rsidRDefault="00C87888" w:rsidP="00DF3C12">
            <w:pPr>
              <w:pStyle w:val="TAC"/>
              <w:rPr>
                <w:rFonts w:eastAsiaTheme="minorEastAsia" w:cs="Arial"/>
                <w:lang w:eastAsia="zh-CN"/>
              </w:rPr>
            </w:pPr>
          </w:p>
        </w:tc>
        <w:tc>
          <w:tcPr>
            <w:tcW w:w="2143" w:type="dxa"/>
            <w:vAlign w:val="center"/>
          </w:tcPr>
          <w:p w14:paraId="7A40B033" w14:textId="77777777" w:rsidR="00C87888" w:rsidRPr="00BE5108" w:rsidRDefault="00C87888" w:rsidP="00DF3C12">
            <w:pPr>
              <w:pStyle w:val="TAC"/>
              <w:rPr>
                <w:rFonts w:eastAsiaTheme="minorEastAsia" w:cs="Arial"/>
                <w:lang w:eastAsia="zh-CN"/>
              </w:rPr>
            </w:pPr>
          </w:p>
        </w:tc>
        <w:tc>
          <w:tcPr>
            <w:tcW w:w="1418" w:type="dxa"/>
            <w:vAlign w:val="center"/>
          </w:tcPr>
          <w:p w14:paraId="1EB47D5B" w14:textId="77777777" w:rsidR="00C87888" w:rsidRPr="00BE5108" w:rsidRDefault="00C87888" w:rsidP="00DF3C12">
            <w:pPr>
              <w:pStyle w:val="TAC"/>
              <w:rPr>
                <w:rFonts w:eastAsiaTheme="minorEastAsia" w:cs="Arial"/>
                <w:lang w:eastAsia="zh-CN"/>
              </w:rPr>
            </w:pPr>
          </w:p>
        </w:tc>
        <w:tc>
          <w:tcPr>
            <w:tcW w:w="1418" w:type="dxa"/>
            <w:vAlign w:val="center"/>
          </w:tcPr>
          <w:p w14:paraId="0D39C409" w14:textId="77777777" w:rsidR="00C87888" w:rsidRPr="00BE5108" w:rsidRDefault="00C87888" w:rsidP="00DF3C12">
            <w:pPr>
              <w:pStyle w:val="TAC"/>
              <w:rPr>
                <w:rFonts w:eastAsiaTheme="minorEastAsia" w:cs="Arial"/>
                <w:lang w:eastAsia="zh-CN"/>
              </w:rPr>
            </w:pPr>
          </w:p>
        </w:tc>
        <w:tc>
          <w:tcPr>
            <w:tcW w:w="1735" w:type="dxa"/>
            <w:vAlign w:val="center"/>
          </w:tcPr>
          <w:p w14:paraId="7C2234AE" w14:textId="77777777" w:rsidR="00C87888" w:rsidRPr="00BE5108" w:rsidRDefault="00C87888" w:rsidP="00DF3C12">
            <w:pPr>
              <w:pStyle w:val="TAC"/>
              <w:rPr>
                <w:rFonts w:eastAsiaTheme="minorEastAsia" w:cs="Arial"/>
                <w:lang w:eastAsia="zh-CN"/>
              </w:rPr>
            </w:pPr>
          </w:p>
        </w:tc>
      </w:tr>
      <w:tr w:rsidR="00C87888" w:rsidRPr="00BE5108" w14:paraId="3248BF1F" w14:textId="77777777" w:rsidTr="00847BC2">
        <w:trPr>
          <w:jc w:val="center"/>
        </w:trPr>
        <w:tc>
          <w:tcPr>
            <w:tcW w:w="1607" w:type="dxa"/>
            <w:vAlign w:val="center"/>
          </w:tcPr>
          <w:p w14:paraId="45BECD84" w14:textId="35095E3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3DF268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C6C661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-86.4</w:t>
            </w:r>
          </w:p>
        </w:tc>
      </w:tr>
      <w:tr w:rsidR="00C87888" w:rsidRPr="00BE5108" w14:paraId="64853F63" w14:textId="77777777" w:rsidTr="00847BC2">
        <w:trPr>
          <w:jc w:val="center"/>
        </w:trPr>
        <w:tc>
          <w:tcPr>
            <w:tcW w:w="1607" w:type="dxa"/>
            <w:vAlign w:val="center"/>
          </w:tcPr>
          <w:p w14:paraId="2BD8D836" w14:textId="1B821B7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38EB623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2229B5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3848" w:name="_Toc73962957"/>
      <w:bookmarkStart w:id="3849" w:name="_Toc75260134"/>
      <w:bookmarkStart w:id="3850" w:name="_Toc75275676"/>
      <w:bookmarkStart w:id="3851" w:name="_Toc75276187"/>
      <w:bookmarkStart w:id="3852" w:name="_Toc76541686"/>
      <w:bookmarkStart w:id="3853" w:name="_Toc82437455"/>
      <w:bookmarkStart w:id="3854" w:name="_Toc89944821"/>
      <w:bookmarkStart w:id="3855" w:name="_Toc98753839"/>
      <w:bookmarkStart w:id="3856" w:name="_Toc106179731"/>
      <w:bookmarkStart w:id="3857" w:name="_Toc106180242"/>
      <w:bookmarkStart w:id="3858" w:name="_Toc130396067"/>
      <w:bookmarkStart w:id="3859" w:name="_Toc137555341"/>
      <w:bookmarkStart w:id="3860" w:name="_Toc138856868"/>
      <w:bookmarkStart w:id="3861" w:name="_Toc138860727"/>
      <w:bookmarkStart w:id="3862" w:name="_Toc163217720"/>
      <w:bookmarkStart w:id="3863" w:name="_Toc187261492"/>
      <w:bookmarkEnd w:id="3846"/>
      <w:bookmarkEnd w:id="3847"/>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C87888" w:rsidRPr="00BE5108" w14:paraId="7153FDA2" w14:textId="77777777" w:rsidTr="00847BC2">
        <w:trPr>
          <w:jc w:val="center"/>
        </w:trPr>
        <w:tc>
          <w:tcPr>
            <w:tcW w:w="1819" w:type="dxa"/>
            <w:vAlign w:val="center"/>
          </w:tcPr>
          <w:p w14:paraId="487E1E70" w14:textId="7E051BF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962926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6F05036F" w14:textId="20871F71" w:rsidR="00C87888" w:rsidRPr="00BE5108" w:rsidRDefault="00C87888" w:rsidP="00DF3C12">
            <w:pPr>
              <w:pStyle w:val="TAC"/>
              <w:rPr>
                <w:rFonts w:eastAsiaTheme="minorEastAsia"/>
                <w:lang w:eastAsia="zh-CN"/>
              </w:rPr>
            </w:pPr>
            <w:r w:rsidRPr="00BE5108">
              <w:rPr>
                <w:rFonts w:eastAsiaTheme="minorEastAsia"/>
              </w:rPr>
              <w:t>-94.7</w:t>
            </w:r>
          </w:p>
        </w:tc>
        <w:tc>
          <w:tcPr>
            <w:tcW w:w="877" w:type="dxa"/>
            <w:vAlign w:val="center"/>
          </w:tcPr>
          <w:p w14:paraId="2E61B901" w14:textId="47D43EC0" w:rsidR="00C87888" w:rsidRPr="00BE5108" w:rsidRDefault="00C87888" w:rsidP="00DF3C12">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C87888" w:rsidRPr="00BE5108" w:rsidRDefault="00C87888" w:rsidP="00DF3C12">
            <w:pPr>
              <w:pStyle w:val="TAC"/>
              <w:rPr>
                <w:rFonts w:eastAsiaTheme="minorEastAsia"/>
                <w:lang w:eastAsia="zh-CN"/>
              </w:rPr>
            </w:pPr>
            <w:r w:rsidRPr="00BE5108">
              <w:rPr>
                <w:rFonts w:eastAsiaTheme="minorEastAsia"/>
              </w:rPr>
              <w:t>-94.2</w:t>
            </w:r>
          </w:p>
        </w:tc>
      </w:tr>
      <w:tr w:rsidR="00C87888" w:rsidRPr="00BE5108" w14:paraId="4A983F7B" w14:textId="77777777" w:rsidTr="00847BC2">
        <w:trPr>
          <w:jc w:val="center"/>
        </w:trPr>
        <w:tc>
          <w:tcPr>
            <w:tcW w:w="1819" w:type="dxa"/>
            <w:vAlign w:val="center"/>
          </w:tcPr>
          <w:p w14:paraId="3E3621F8" w14:textId="10B03D2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3DC1F325"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88C9FA5" w14:textId="4EB12037" w:rsidR="00C87888" w:rsidRPr="00BE5108" w:rsidRDefault="00C87888" w:rsidP="00DF3C12">
            <w:pPr>
              <w:pStyle w:val="TAC"/>
              <w:rPr>
                <w:rFonts w:eastAsiaTheme="minorEastAsia"/>
                <w:lang w:eastAsia="zh-CN"/>
              </w:rPr>
            </w:pPr>
            <w:r w:rsidRPr="00BE5108">
              <w:rPr>
                <w:rFonts w:eastAsiaTheme="minorEastAsia"/>
              </w:rPr>
              <w:t>-94.9</w:t>
            </w:r>
          </w:p>
        </w:tc>
        <w:tc>
          <w:tcPr>
            <w:tcW w:w="877" w:type="dxa"/>
            <w:vAlign w:val="center"/>
          </w:tcPr>
          <w:p w14:paraId="35D552F6" w14:textId="7FC112AA" w:rsidR="00C87888" w:rsidRPr="00BE5108" w:rsidRDefault="00C87888" w:rsidP="00DF3C12">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C87888" w:rsidRPr="00BE5108" w:rsidRDefault="00C87888" w:rsidP="00DF3C12">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lastRenderedPageBreak/>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C87888" w:rsidRPr="00BE5108" w14:paraId="4511E038" w14:textId="77777777" w:rsidTr="00847BC2">
        <w:trPr>
          <w:jc w:val="center"/>
        </w:trPr>
        <w:tc>
          <w:tcPr>
            <w:tcW w:w="1819" w:type="dxa"/>
            <w:vAlign w:val="center"/>
          </w:tcPr>
          <w:p w14:paraId="58838305" w14:textId="7E189D49"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4846324E"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7641E25F" w14:textId="68237FAA" w:rsidR="00C87888" w:rsidRPr="00BE5108" w:rsidRDefault="00C87888" w:rsidP="00DF3C12">
            <w:pPr>
              <w:pStyle w:val="TAC"/>
              <w:rPr>
                <w:rFonts w:eastAsiaTheme="minorEastAsia"/>
                <w:lang w:eastAsia="zh-CN"/>
              </w:rPr>
            </w:pPr>
            <w:r w:rsidRPr="00BE5108">
              <w:rPr>
                <w:rFonts w:eastAsiaTheme="minorEastAsia"/>
              </w:rPr>
              <w:t>-86.7</w:t>
            </w:r>
          </w:p>
        </w:tc>
        <w:tc>
          <w:tcPr>
            <w:tcW w:w="877" w:type="dxa"/>
            <w:vAlign w:val="center"/>
          </w:tcPr>
          <w:p w14:paraId="58965357" w14:textId="66AF6774" w:rsidR="00C87888" w:rsidRPr="00BE5108" w:rsidRDefault="00C87888" w:rsidP="00DF3C12">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C87888" w:rsidRPr="00BE5108" w:rsidRDefault="00C87888" w:rsidP="00DF3C12">
            <w:pPr>
              <w:pStyle w:val="TAC"/>
              <w:rPr>
                <w:rFonts w:eastAsiaTheme="minorEastAsia"/>
                <w:lang w:eastAsia="zh-CN"/>
              </w:rPr>
            </w:pPr>
            <w:r w:rsidRPr="00BE5108">
              <w:rPr>
                <w:rFonts w:eastAsiaTheme="minorEastAsia"/>
              </w:rPr>
              <w:t>-86.2</w:t>
            </w:r>
          </w:p>
        </w:tc>
      </w:tr>
      <w:tr w:rsidR="00C87888" w:rsidRPr="00BE5108" w14:paraId="1BA9A69C" w14:textId="77777777" w:rsidTr="00847BC2">
        <w:trPr>
          <w:jc w:val="center"/>
        </w:trPr>
        <w:tc>
          <w:tcPr>
            <w:tcW w:w="1819" w:type="dxa"/>
            <w:vAlign w:val="center"/>
          </w:tcPr>
          <w:p w14:paraId="59D39FD4" w14:textId="6650318E"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6A77FE7"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482FEEFB" w14:textId="740DD5CD" w:rsidR="00C87888" w:rsidRPr="00BE5108" w:rsidRDefault="00C87888" w:rsidP="00DF3C12">
            <w:pPr>
              <w:pStyle w:val="TAC"/>
              <w:rPr>
                <w:rFonts w:eastAsiaTheme="minorEastAsia"/>
                <w:lang w:eastAsia="zh-CN"/>
              </w:rPr>
            </w:pPr>
            <w:r w:rsidRPr="00BE5108">
              <w:rPr>
                <w:rFonts w:eastAsiaTheme="minorEastAsia"/>
              </w:rPr>
              <w:t>-86.9</w:t>
            </w:r>
          </w:p>
        </w:tc>
        <w:tc>
          <w:tcPr>
            <w:tcW w:w="877" w:type="dxa"/>
            <w:vAlign w:val="center"/>
          </w:tcPr>
          <w:p w14:paraId="71EFDE30" w14:textId="359B8902" w:rsidR="00C87888" w:rsidRPr="00BE5108" w:rsidRDefault="00C87888" w:rsidP="00DF3C12">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C87888" w:rsidRPr="00BE5108" w:rsidRDefault="00C87888" w:rsidP="00DF3C12">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3864" w:name="_Toc73962958"/>
      <w:bookmarkStart w:id="3865" w:name="_Toc75260135"/>
      <w:bookmarkStart w:id="3866" w:name="_Toc75275677"/>
      <w:bookmarkStart w:id="3867" w:name="_Toc75276188"/>
      <w:bookmarkStart w:id="3868" w:name="_Toc76541687"/>
      <w:bookmarkStart w:id="3869" w:name="_Toc82437456"/>
      <w:bookmarkStart w:id="3870" w:name="_Toc89944822"/>
      <w:bookmarkStart w:id="3871" w:name="_Toc98753840"/>
      <w:bookmarkStart w:id="3872" w:name="_Toc106179732"/>
      <w:bookmarkStart w:id="3873" w:name="_Toc106180243"/>
      <w:bookmarkStart w:id="3874" w:name="_Toc130396068"/>
      <w:bookmarkStart w:id="3875" w:name="_Toc137555342"/>
      <w:bookmarkStart w:id="3876" w:name="_Toc138856869"/>
      <w:bookmarkStart w:id="3877" w:name="_Toc138860728"/>
      <w:bookmarkStart w:id="3878" w:name="_Toc163217721"/>
      <w:bookmarkStart w:id="3879" w:name="_Toc187261493"/>
      <w:r w:rsidRPr="00BE5108">
        <w:rPr>
          <w:rFonts w:eastAsiaTheme="minorEastAsia"/>
        </w:rPr>
        <w:t>7.3</w:t>
      </w:r>
      <w:r w:rsidRPr="00BE5108">
        <w:rPr>
          <w:rFonts w:eastAsiaTheme="minorEastAsia"/>
        </w:rPr>
        <w:tab/>
        <w:t>Dynamic range</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09EC6C74" w14:textId="77777777" w:rsidR="00D60968" w:rsidRPr="00BE5108" w:rsidRDefault="00D60968" w:rsidP="00D60968">
      <w:pPr>
        <w:pStyle w:val="Heading3"/>
        <w:rPr>
          <w:rFonts w:eastAsiaTheme="minorEastAsia"/>
        </w:rPr>
      </w:pPr>
      <w:bookmarkStart w:id="3880" w:name="_Toc73962959"/>
      <w:bookmarkStart w:id="3881" w:name="_Toc75260136"/>
      <w:bookmarkStart w:id="3882" w:name="_Toc75275678"/>
      <w:bookmarkStart w:id="3883" w:name="_Toc75276189"/>
      <w:bookmarkStart w:id="3884" w:name="_Toc76541688"/>
      <w:bookmarkStart w:id="3885" w:name="_Toc82437457"/>
      <w:bookmarkStart w:id="3886" w:name="_Toc89944823"/>
      <w:bookmarkStart w:id="3887" w:name="_Toc98753841"/>
      <w:bookmarkStart w:id="3888" w:name="_Toc106179733"/>
      <w:bookmarkStart w:id="3889" w:name="_Toc106180244"/>
      <w:bookmarkStart w:id="3890" w:name="_Toc130396069"/>
      <w:bookmarkStart w:id="3891" w:name="_Toc137555343"/>
      <w:bookmarkStart w:id="3892" w:name="_Toc138856870"/>
      <w:bookmarkStart w:id="3893" w:name="_Toc138860729"/>
      <w:bookmarkStart w:id="3894" w:name="_Toc163217722"/>
      <w:bookmarkStart w:id="3895" w:name="_Toc187261494"/>
      <w:r w:rsidRPr="00BE5108">
        <w:rPr>
          <w:rFonts w:eastAsiaTheme="minorEastAsia"/>
        </w:rPr>
        <w:t>7.3.1</w:t>
      </w:r>
      <w:r w:rsidRPr="00BE5108">
        <w:rPr>
          <w:rFonts w:eastAsiaTheme="minorEastAsia"/>
        </w:rPr>
        <w:tab/>
        <w:t>Definition and applicability</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3896" w:name="_Toc73962960"/>
      <w:bookmarkStart w:id="3897" w:name="_Toc75260137"/>
      <w:bookmarkStart w:id="3898" w:name="_Toc75275679"/>
      <w:bookmarkStart w:id="3899" w:name="_Toc75276190"/>
      <w:bookmarkStart w:id="3900" w:name="_Toc76541689"/>
      <w:bookmarkStart w:id="3901" w:name="_Toc82437458"/>
      <w:bookmarkStart w:id="3902" w:name="_Toc89944824"/>
      <w:bookmarkStart w:id="3903" w:name="_Toc98753842"/>
      <w:bookmarkStart w:id="3904" w:name="_Toc106179734"/>
      <w:bookmarkStart w:id="3905" w:name="_Toc106180245"/>
      <w:bookmarkStart w:id="3906" w:name="_Toc130396070"/>
      <w:bookmarkStart w:id="3907" w:name="_Toc137555344"/>
      <w:bookmarkStart w:id="3908" w:name="_Toc138856871"/>
      <w:bookmarkStart w:id="3909" w:name="_Toc138860730"/>
      <w:bookmarkStart w:id="3910" w:name="_Toc163217723"/>
      <w:bookmarkStart w:id="3911" w:name="_Toc187261495"/>
      <w:r w:rsidRPr="00BE5108">
        <w:rPr>
          <w:rFonts w:eastAsiaTheme="minorEastAsia"/>
        </w:rPr>
        <w:t>7.3.2</w:t>
      </w:r>
      <w:r w:rsidRPr="00BE5108">
        <w:rPr>
          <w:rFonts w:eastAsiaTheme="minorEastAsia"/>
        </w:rPr>
        <w:tab/>
        <w:t>Minimum requirement</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3912" w:name="_Toc73962961"/>
      <w:bookmarkStart w:id="3913" w:name="_Toc75260138"/>
      <w:bookmarkStart w:id="3914" w:name="_Toc75275680"/>
      <w:bookmarkStart w:id="3915" w:name="_Toc75276191"/>
      <w:bookmarkStart w:id="3916" w:name="_Toc76541690"/>
      <w:bookmarkStart w:id="3917" w:name="_Toc82437459"/>
      <w:bookmarkStart w:id="3918" w:name="_Toc89944825"/>
      <w:bookmarkStart w:id="3919" w:name="_Toc98753843"/>
      <w:bookmarkStart w:id="3920" w:name="_Toc106179735"/>
      <w:bookmarkStart w:id="3921" w:name="_Toc106180246"/>
      <w:bookmarkStart w:id="3922" w:name="_Toc130396071"/>
      <w:bookmarkStart w:id="3923" w:name="_Toc137555345"/>
      <w:bookmarkStart w:id="3924" w:name="_Toc138856872"/>
      <w:bookmarkStart w:id="3925" w:name="_Toc138860731"/>
      <w:bookmarkStart w:id="3926" w:name="_Toc163217724"/>
      <w:bookmarkStart w:id="3927" w:name="_Toc187261496"/>
      <w:r w:rsidRPr="00BE5108">
        <w:rPr>
          <w:rFonts w:eastAsiaTheme="minorEastAsia"/>
        </w:rPr>
        <w:t>7.3.3</w:t>
      </w:r>
      <w:r w:rsidRPr="00BE5108">
        <w:rPr>
          <w:rFonts w:eastAsiaTheme="minorEastAsia"/>
        </w:rPr>
        <w:tab/>
        <w:t>Test purpose</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3928" w:name="_Toc73962962"/>
      <w:bookmarkStart w:id="3929" w:name="_Toc75260139"/>
      <w:bookmarkStart w:id="3930" w:name="_Toc75275681"/>
      <w:bookmarkStart w:id="3931" w:name="_Toc75276192"/>
      <w:bookmarkStart w:id="3932" w:name="_Toc76541691"/>
      <w:bookmarkStart w:id="3933" w:name="_Toc82437460"/>
      <w:bookmarkStart w:id="3934" w:name="_Toc89944826"/>
      <w:bookmarkStart w:id="3935" w:name="_Toc98753844"/>
      <w:bookmarkStart w:id="3936" w:name="_Toc106179736"/>
      <w:bookmarkStart w:id="3937" w:name="_Toc106180247"/>
      <w:bookmarkStart w:id="3938" w:name="_Toc130396072"/>
      <w:bookmarkStart w:id="3939" w:name="_Toc137555346"/>
      <w:bookmarkStart w:id="3940" w:name="_Toc138856873"/>
      <w:bookmarkStart w:id="3941" w:name="_Toc138860732"/>
      <w:bookmarkStart w:id="3942" w:name="_Toc163217725"/>
      <w:bookmarkStart w:id="3943" w:name="_Toc187261497"/>
      <w:r w:rsidRPr="00BE5108">
        <w:rPr>
          <w:rFonts w:eastAsiaTheme="minorEastAsia"/>
        </w:rPr>
        <w:t>7.3.4</w:t>
      </w:r>
      <w:r w:rsidRPr="00BE5108">
        <w:rPr>
          <w:rFonts w:eastAsiaTheme="minorEastAsia"/>
        </w:rPr>
        <w:tab/>
        <w:t>Method of test</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7091CE72" w14:textId="77777777" w:rsidR="00D60968" w:rsidRPr="00BE5108" w:rsidRDefault="00D60968" w:rsidP="00D60968">
      <w:pPr>
        <w:pStyle w:val="Heading4"/>
        <w:rPr>
          <w:rFonts w:eastAsiaTheme="minorEastAsia"/>
        </w:rPr>
      </w:pPr>
      <w:bookmarkStart w:id="3944" w:name="_Toc73962963"/>
      <w:bookmarkStart w:id="3945" w:name="_Toc75260140"/>
      <w:bookmarkStart w:id="3946" w:name="_Toc75275682"/>
      <w:bookmarkStart w:id="3947" w:name="_Toc75276193"/>
      <w:bookmarkStart w:id="3948" w:name="_Toc76541692"/>
      <w:bookmarkStart w:id="3949" w:name="_Toc82437461"/>
      <w:bookmarkStart w:id="3950" w:name="_Toc89944827"/>
      <w:bookmarkStart w:id="3951" w:name="_Toc98753845"/>
      <w:bookmarkStart w:id="3952" w:name="_Toc106179737"/>
      <w:bookmarkStart w:id="3953" w:name="_Toc106180248"/>
      <w:bookmarkStart w:id="3954" w:name="_Toc130396073"/>
      <w:bookmarkStart w:id="3955" w:name="_Toc137555347"/>
      <w:bookmarkStart w:id="3956" w:name="_Toc138856874"/>
      <w:bookmarkStart w:id="3957" w:name="_Toc138860733"/>
      <w:bookmarkStart w:id="3958" w:name="_Toc163217726"/>
      <w:bookmarkStart w:id="3959" w:name="_Toc187261498"/>
      <w:r w:rsidRPr="00BE5108">
        <w:rPr>
          <w:rFonts w:eastAsiaTheme="minorEastAsia"/>
        </w:rPr>
        <w:t>7.3.4.1</w:t>
      </w:r>
      <w:r w:rsidRPr="00BE5108">
        <w:rPr>
          <w:rFonts w:eastAsiaTheme="minorEastAsia"/>
        </w:rPr>
        <w:tab/>
        <w:t>Initial conditions</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3960" w:name="_Toc73962964"/>
      <w:bookmarkStart w:id="3961" w:name="_Toc75260141"/>
      <w:bookmarkStart w:id="3962" w:name="_Toc75275683"/>
      <w:bookmarkStart w:id="3963" w:name="_Toc75276194"/>
      <w:bookmarkStart w:id="3964" w:name="_Toc76541693"/>
      <w:bookmarkStart w:id="3965" w:name="_Toc82437462"/>
      <w:bookmarkStart w:id="3966" w:name="_Toc89944828"/>
      <w:bookmarkStart w:id="3967" w:name="_Toc98753846"/>
      <w:bookmarkStart w:id="3968" w:name="_Toc106179738"/>
      <w:bookmarkStart w:id="3969" w:name="_Toc106180249"/>
      <w:bookmarkStart w:id="3970" w:name="_Toc130396074"/>
      <w:bookmarkStart w:id="3971" w:name="_Toc137555348"/>
      <w:bookmarkStart w:id="3972" w:name="_Toc138856875"/>
      <w:bookmarkStart w:id="3973" w:name="_Toc138860734"/>
      <w:bookmarkStart w:id="3974" w:name="_Toc163217727"/>
      <w:bookmarkStart w:id="3975" w:name="_Toc187261499"/>
      <w:r w:rsidRPr="00BE5108">
        <w:rPr>
          <w:rFonts w:eastAsiaTheme="minorEastAsia"/>
        </w:rPr>
        <w:t>7.3.4.2</w:t>
      </w:r>
      <w:r w:rsidRPr="00BE5108">
        <w:rPr>
          <w:rFonts w:eastAsiaTheme="minorEastAsia"/>
        </w:rPr>
        <w:tab/>
        <w:t>Procedure</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lastRenderedPageBreak/>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3976" w:name="_Toc73962965"/>
      <w:bookmarkStart w:id="3977" w:name="_Toc75260142"/>
      <w:bookmarkStart w:id="3978" w:name="_Toc75275684"/>
      <w:bookmarkStart w:id="3979" w:name="_Toc75276195"/>
      <w:bookmarkStart w:id="3980" w:name="_Toc76541694"/>
      <w:bookmarkStart w:id="3981" w:name="_Toc82437463"/>
      <w:bookmarkStart w:id="3982" w:name="_Toc89944829"/>
      <w:bookmarkStart w:id="3983" w:name="_Toc98753847"/>
      <w:bookmarkStart w:id="3984" w:name="_Toc106179739"/>
      <w:bookmarkStart w:id="3985" w:name="_Toc106180250"/>
      <w:bookmarkStart w:id="3986" w:name="_Toc130396075"/>
      <w:bookmarkStart w:id="3987" w:name="_Toc137555349"/>
      <w:bookmarkStart w:id="3988" w:name="_Toc138856876"/>
      <w:bookmarkStart w:id="3989" w:name="_Toc138860735"/>
      <w:bookmarkStart w:id="3990" w:name="_Toc163217728"/>
      <w:bookmarkStart w:id="3991" w:name="_Toc187261500"/>
      <w:r w:rsidRPr="00BE5108">
        <w:rPr>
          <w:rFonts w:eastAsiaTheme="minorEastAsia"/>
        </w:rPr>
        <w:t>7.3.5</w:t>
      </w:r>
      <w:r w:rsidRPr="00BE5108">
        <w:rPr>
          <w:rFonts w:eastAsiaTheme="minorEastAsia"/>
        </w:rPr>
        <w:tab/>
        <w:t>Test requirements</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664267B8" w14:textId="77777777" w:rsidR="00D60968" w:rsidRPr="00BE5108" w:rsidRDefault="00D60968" w:rsidP="00D60968">
      <w:pPr>
        <w:pStyle w:val="TH"/>
        <w:rPr>
          <w:rFonts w:eastAsiaTheme="minorEastAsia"/>
        </w:rPr>
      </w:pPr>
      <w:r w:rsidRPr="00BE5108">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02C90849" w14:textId="77777777" w:rsidTr="00847BC2">
        <w:trPr>
          <w:cantSplit/>
          <w:jc w:val="center"/>
        </w:trPr>
        <w:tc>
          <w:tcPr>
            <w:tcW w:w="1417" w:type="dxa"/>
            <w:tcBorders>
              <w:bottom w:val="single" w:sz="4" w:space="0" w:color="auto"/>
            </w:tcBorders>
          </w:tcPr>
          <w:p w14:paraId="1C91F6B5" w14:textId="20782BD7" w:rsidR="00D60968" w:rsidRPr="00D31349" w:rsidRDefault="00D60968" w:rsidP="00DF3C12">
            <w:pPr>
              <w:pStyle w:val="TAH"/>
              <w:rPr>
                <w:rFonts w:eastAsiaTheme="minorEastAsia"/>
                <w:lang w:val="fr-FR"/>
              </w:rPr>
            </w:pPr>
            <w:r w:rsidRPr="00D31349">
              <w:rPr>
                <w:rFonts w:eastAsiaTheme="minorEastAsia"/>
                <w:i/>
                <w:lang w:val="fr-FR"/>
              </w:rPr>
              <w:t>IAB-DU</w:t>
            </w:r>
            <w:r w:rsidR="00847BC2" w:rsidRPr="00D31349">
              <w:rPr>
                <w:rFonts w:eastAsiaTheme="minorEastAsia"/>
                <w:i/>
                <w:lang w:val="fr-FR"/>
              </w:rPr>
              <w:t xml:space="preserve"> </w:t>
            </w:r>
            <w:r w:rsidRPr="00D31349">
              <w:rPr>
                <w:rFonts w:eastAsiaTheme="minorEastAsia"/>
                <w:i/>
                <w:lang w:val="fr-FR"/>
              </w:rPr>
              <w:t>channel</w:t>
            </w:r>
            <w:r w:rsidR="00847BC2" w:rsidRPr="00D31349">
              <w:rPr>
                <w:rFonts w:eastAsiaTheme="minorEastAsia"/>
                <w:i/>
                <w:lang w:val="fr-FR"/>
              </w:rPr>
              <w:t xml:space="preserve"> </w:t>
            </w:r>
            <w:r w:rsidRPr="00D31349">
              <w:rPr>
                <w:rFonts w:eastAsiaTheme="minorEastAsia"/>
                <w:i/>
                <w:lang w:val="fr-FR"/>
              </w:rPr>
              <w:t>bandwidth</w:t>
            </w:r>
            <w:r w:rsidR="00847BC2" w:rsidRPr="00D31349">
              <w:rPr>
                <w:rFonts w:eastAsiaTheme="minorEastAsia"/>
                <w:lang w:val="fr-FR"/>
              </w:rPr>
              <w:t xml:space="preserve"> </w:t>
            </w:r>
            <w:r w:rsidRPr="00D31349">
              <w:rPr>
                <w:rFonts w:eastAsiaTheme="minorEastAsia"/>
                <w:lang w:val="fr-FR"/>
              </w:rPr>
              <w:t>(MHz)</w:t>
            </w:r>
          </w:p>
        </w:tc>
        <w:tc>
          <w:tcPr>
            <w:tcW w:w="1417" w:type="dxa"/>
          </w:tcPr>
          <w:p w14:paraId="26B230B5" w14:textId="7CCD5A3E"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1D035703" w14:textId="000E1947"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242DDDF7" w14:textId="03AB33DA"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0EA91856" w14:textId="53A6A7ED"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08175949" w14:textId="73C19D81"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3235DEB" w14:textId="77777777" w:rsidTr="00847BC2">
        <w:trPr>
          <w:cantSplit/>
          <w:jc w:val="center"/>
        </w:trPr>
        <w:tc>
          <w:tcPr>
            <w:tcW w:w="1417" w:type="dxa"/>
            <w:tcBorders>
              <w:bottom w:val="nil"/>
            </w:tcBorders>
          </w:tcPr>
          <w:p w14:paraId="754F85EC" w14:textId="77777777" w:rsidR="00D60968" w:rsidRPr="00BE5108" w:rsidRDefault="00D60968" w:rsidP="00DF3C12">
            <w:pPr>
              <w:pStyle w:val="TAC"/>
              <w:rPr>
                <w:rFonts w:eastAsiaTheme="minorEastAsia"/>
              </w:rPr>
            </w:pPr>
          </w:p>
        </w:tc>
        <w:tc>
          <w:tcPr>
            <w:tcW w:w="1417" w:type="dxa"/>
          </w:tcPr>
          <w:p w14:paraId="06D1B1CA" w14:textId="77777777" w:rsidR="00D60968" w:rsidRPr="00BE5108" w:rsidRDefault="00D60968" w:rsidP="00DF3C12">
            <w:pPr>
              <w:pStyle w:val="TAC"/>
              <w:rPr>
                <w:rFonts w:eastAsiaTheme="minorEastAsia"/>
                <w:lang w:eastAsia="zh-CN"/>
              </w:rPr>
            </w:pPr>
          </w:p>
        </w:tc>
        <w:tc>
          <w:tcPr>
            <w:tcW w:w="1417" w:type="dxa"/>
          </w:tcPr>
          <w:p w14:paraId="359E50F3" w14:textId="77777777" w:rsidR="00D60968" w:rsidRPr="00BE5108" w:rsidRDefault="00D60968" w:rsidP="00DF3C12">
            <w:pPr>
              <w:pStyle w:val="TAC"/>
              <w:rPr>
                <w:rFonts w:eastAsiaTheme="minorEastAsia"/>
              </w:rPr>
            </w:pPr>
          </w:p>
        </w:tc>
        <w:tc>
          <w:tcPr>
            <w:tcW w:w="1417" w:type="dxa"/>
          </w:tcPr>
          <w:p w14:paraId="15944775" w14:textId="77777777" w:rsidR="00D60968" w:rsidRPr="00BE5108" w:rsidRDefault="00D60968" w:rsidP="00DF3C12">
            <w:pPr>
              <w:pStyle w:val="TAC"/>
              <w:rPr>
                <w:rFonts w:eastAsiaTheme="minorEastAsia"/>
              </w:rPr>
            </w:pPr>
          </w:p>
        </w:tc>
        <w:tc>
          <w:tcPr>
            <w:tcW w:w="1417" w:type="dxa"/>
            <w:tcBorders>
              <w:bottom w:val="nil"/>
            </w:tcBorders>
          </w:tcPr>
          <w:p w14:paraId="74860A6C" w14:textId="77777777" w:rsidR="00D60968" w:rsidRPr="00BE5108" w:rsidRDefault="00D60968" w:rsidP="00DF3C12">
            <w:pPr>
              <w:pStyle w:val="TAC"/>
              <w:rPr>
                <w:rFonts w:eastAsiaTheme="minorEastAsia"/>
              </w:rPr>
            </w:pPr>
          </w:p>
        </w:tc>
        <w:tc>
          <w:tcPr>
            <w:tcW w:w="1417" w:type="dxa"/>
            <w:tcBorders>
              <w:bottom w:val="nil"/>
            </w:tcBorders>
          </w:tcPr>
          <w:p w14:paraId="554AD6E8" w14:textId="77777777" w:rsidR="00D60968" w:rsidRPr="00BE5108" w:rsidRDefault="00D60968" w:rsidP="00DF3C12">
            <w:pPr>
              <w:pStyle w:val="TAC"/>
              <w:rPr>
                <w:rFonts w:eastAsiaTheme="minorEastAsia"/>
              </w:rPr>
            </w:pPr>
          </w:p>
        </w:tc>
      </w:tr>
      <w:tr w:rsidR="00D60968" w:rsidRPr="00BE5108" w14:paraId="0BDD5A7A" w14:textId="77777777" w:rsidTr="00847BC2">
        <w:trPr>
          <w:cantSplit/>
          <w:jc w:val="center"/>
        </w:trPr>
        <w:tc>
          <w:tcPr>
            <w:tcW w:w="1417" w:type="dxa"/>
            <w:tcBorders>
              <w:top w:val="nil"/>
              <w:bottom w:val="single" w:sz="4" w:space="0" w:color="auto"/>
            </w:tcBorders>
          </w:tcPr>
          <w:p w14:paraId="6ED6DFD4" w14:textId="77777777" w:rsidR="00D60968" w:rsidRPr="00BE5108" w:rsidRDefault="00D60968" w:rsidP="00DF3C12">
            <w:pPr>
              <w:pStyle w:val="TAC"/>
              <w:rPr>
                <w:rFonts w:eastAsiaTheme="minorEastAsia"/>
              </w:rPr>
            </w:pPr>
          </w:p>
        </w:tc>
        <w:tc>
          <w:tcPr>
            <w:tcW w:w="1417" w:type="dxa"/>
          </w:tcPr>
          <w:p w14:paraId="4455B197" w14:textId="77777777" w:rsidR="00D60968" w:rsidRPr="00BE5108" w:rsidRDefault="00D60968" w:rsidP="00DF3C12">
            <w:pPr>
              <w:pStyle w:val="TAC"/>
              <w:rPr>
                <w:rFonts w:eastAsiaTheme="minorEastAsia"/>
                <w:lang w:eastAsia="zh-CN"/>
              </w:rPr>
            </w:pPr>
          </w:p>
        </w:tc>
        <w:tc>
          <w:tcPr>
            <w:tcW w:w="1417" w:type="dxa"/>
          </w:tcPr>
          <w:p w14:paraId="268AC526" w14:textId="77777777" w:rsidR="00D60968" w:rsidRPr="00BE5108" w:rsidRDefault="00D60968" w:rsidP="00DF3C12">
            <w:pPr>
              <w:pStyle w:val="TAC"/>
              <w:rPr>
                <w:rFonts w:eastAsiaTheme="minorEastAsia"/>
              </w:rPr>
            </w:pPr>
          </w:p>
        </w:tc>
        <w:tc>
          <w:tcPr>
            <w:tcW w:w="1417" w:type="dxa"/>
          </w:tcPr>
          <w:p w14:paraId="34BA0DB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0ADB15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02798B30" w14:textId="77777777" w:rsidR="00D60968" w:rsidRPr="00BE5108" w:rsidRDefault="00D60968" w:rsidP="00DF3C12">
            <w:pPr>
              <w:pStyle w:val="TAC"/>
              <w:rPr>
                <w:rFonts w:eastAsiaTheme="minorEastAsia"/>
              </w:rPr>
            </w:pPr>
          </w:p>
        </w:tc>
      </w:tr>
      <w:tr w:rsidR="00D60968" w:rsidRPr="00BE5108" w14:paraId="2C9CECA5" w14:textId="77777777" w:rsidTr="00847BC2">
        <w:trPr>
          <w:cantSplit/>
          <w:jc w:val="center"/>
        </w:trPr>
        <w:tc>
          <w:tcPr>
            <w:tcW w:w="1417" w:type="dxa"/>
            <w:tcBorders>
              <w:bottom w:val="nil"/>
            </w:tcBorders>
          </w:tcPr>
          <w:p w14:paraId="45E4A9FA"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7059BA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D4FA1E8"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3032191"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1A2B7AD0" w14:textId="77777777" w:rsidR="00D60968" w:rsidRPr="00BE5108" w:rsidRDefault="00D60968" w:rsidP="00DF3C12">
            <w:pPr>
              <w:pStyle w:val="TAC"/>
              <w:rPr>
                <w:rFonts w:eastAsiaTheme="minorEastAsia"/>
              </w:rPr>
            </w:pPr>
            <w:r w:rsidRPr="00BE5108">
              <w:rPr>
                <w:rFonts w:eastAsiaTheme="minorEastAsia"/>
                <w:lang w:eastAsia="zh-CN"/>
              </w:rPr>
              <w:t>-79.3</w:t>
            </w:r>
          </w:p>
        </w:tc>
        <w:tc>
          <w:tcPr>
            <w:tcW w:w="1417" w:type="dxa"/>
            <w:tcBorders>
              <w:bottom w:val="nil"/>
            </w:tcBorders>
          </w:tcPr>
          <w:p w14:paraId="11134D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D9C0E5C" w14:textId="77777777" w:rsidTr="00847BC2">
        <w:trPr>
          <w:cantSplit/>
          <w:jc w:val="center"/>
        </w:trPr>
        <w:tc>
          <w:tcPr>
            <w:tcW w:w="1417" w:type="dxa"/>
            <w:tcBorders>
              <w:top w:val="nil"/>
              <w:bottom w:val="nil"/>
            </w:tcBorders>
          </w:tcPr>
          <w:p w14:paraId="1B2F45BE" w14:textId="77777777" w:rsidR="00D60968" w:rsidRPr="00BE5108" w:rsidRDefault="00D60968" w:rsidP="00DF3C12">
            <w:pPr>
              <w:pStyle w:val="TAC"/>
              <w:rPr>
                <w:rFonts w:eastAsiaTheme="minorEastAsia"/>
              </w:rPr>
            </w:pPr>
          </w:p>
        </w:tc>
        <w:tc>
          <w:tcPr>
            <w:tcW w:w="1417" w:type="dxa"/>
          </w:tcPr>
          <w:p w14:paraId="7F934EA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3D6B8E"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3C540F69"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7FE00D67" w14:textId="77777777" w:rsidR="00D60968" w:rsidRPr="00BE5108" w:rsidRDefault="00D60968" w:rsidP="00DF3C12">
            <w:pPr>
              <w:pStyle w:val="TAC"/>
              <w:rPr>
                <w:rFonts w:eastAsiaTheme="minorEastAsia"/>
              </w:rPr>
            </w:pPr>
          </w:p>
        </w:tc>
        <w:tc>
          <w:tcPr>
            <w:tcW w:w="1417" w:type="dxa"/>
            <w:tcBorders>
              <w:top w:val="nil"/>
              <w:bottom w:val="nil"/>
            </w:tcBorders>
          </w:tcPr>
          <w:p w14:paraId="516F1596" w14:textId="77777777" w:rsidR="00D60968" w:rsidRPr="00BE5108" w:rsidRDefault="00D60968" w:rsidP="00DF3C12">
            <w:pPr>
              <w:pStyle w:val="TAC"/>
              <w:rPr>
                <w:rFonts w:eastAsiaTheme="minorEastAsia"/>
              </w:rPr>
            </w:pPr>
          </w:p>
        </w:tc>
      </w:tr>
      <w:tr w:rsidR="00D60968" w:rsidRPr="00BE5108" w14:paraId="6E6424B1" w14:textId="77777777" w:rsidTr="00847BC2">
        <w:trPr>
          <w:cantSplit/>
          <w:jc w:val="center"/>
        </w:trPr>
        <w:tc>
          <w:tcPr>
            <w:tcW w:w="1417" w:type="dxa"/>
            <w:tcBorders>
              <w:top w:val="nil"/>
              <w:bottom w:val="single" w:sz="4" w:space="0" w:color="auto"/>
            </w:tcBorders>
          </w:tcPr>
          <w:p w14:paraId="56DFA45B" w14:textId="77777777" w:rsidR="00D60968" w:rsidRPr="00BE5108" w:rsidRDefault="00D60968" w:rsidP="00DF3C12">
            <w:pPr>
              <w:pStyle w:val="TAC"/>
              <w:rPr>
                <w:rFonts w:eastAsiaTheme="minorEastAsia"/>
              </w:rPr>
            </w:pPr>
          </w:p>
        </w:tc>
        <w:tc>
          <w:tcPr>
            <w:tcW w:w="1417" w:type="dxa"/>
          </w:tcPr>
          <w:p w14:paraId="5CB1151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08311F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F55C957"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6919CB7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9EC123" w14:textId="77777777" w:rsidR="00D60968" w:rsidRPr="00BE5108" w:rsidRDefault="00D60968" w:rsidP="00DF3C12">
            <w:pPr>
              <w:pStyle w:val="TAC"/>
              <w:rPr>
                <w:rFonts w:eastAsiaTheme="minorEastAsia"/>
              </w:rPr>
            </w:pPr>
          </w:p>
        </w:tc>
      </w:tr>
      <w:tr w:rsidR="00D60968" w:rsidRPr="00BE5108" w14:paraId="29546B15" w14:textId="77777777" w:rsidTr="00847BC2">
        <w:trPr>
          <w:cantSplit/>
          <w:jc w:val="center"/>
        </w:trPr>
        <w:tc>
          <w:tcPr>
            <w:tcW w:w="1417" w:type="dxa"/>
            <w:tcBorders>
              <w:bottom w:val="nil"/>
            </w:tcBorders>
          </w:tcPr>
          <w:p w14:paraId="12E0975C"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4D1B5E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F399A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559497E"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7D6553B7" w14:textId="77777777" w:rsidR="00D60968" w:rsidRPr="00BE5108" w:rsidRDefault="00D60968" w:rsidP="00DF3C12">
            <w:pPr>
              <w:pStyle w:val="TAC"/>
              <w:rPr>
                <w:rFonts w:eastAsiaTheme="minorEastAsia"/>
              </w:rPr>
            </w:pPr>
            <w:r w:rsidRPr="00BE5108">
              <w:rPr>
                <w:rFonts w:eastAsiaTheme="minorEastAsia"/>
                <w:lang w:eastAsia="zh-CN"/>
              </w:rPr>
              <w:t>-77.5</w:t>
            </w:r>
          </w:p>
        </w:tc>
        <w:tc>
          <w:tcPr>
            <w:tcW w:w="1417" w:type="dxa"/>
            <w:tcBorders>
              <w:bottom w:val="nil"/>
            </w:tcBorders>
          </w:tcPr>
          <w:p w14:paraId="334997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C253F15" w14:textId="77777777" w:rsidTr="00847BC2">
        <w:trPr>
          <w:cantSplit/>
          <w:jc w:val="center"/>
        </w:trPr>
        <w:tc>
          <w:tcPr>
            <w:tcW w:w="1417" w:type="dxa"/>
            <w:tcBorders>
              <w:top w:val="nil"/>
              <w:bottom w:val="nil"/>
            </w:tcBorders>
          </w:tcPr>
          <w:p w14:paraId="269CBE07" w14:textId="77777777" w:rsidR="00D60968" w:rsidRPr="00BE5108" w:rsidRDefault="00D60968" w:rsidP="00DF3C12">
            <w:pPr>
              <w:pStyle w:val="TAC"/>
              <w:rPr>
                <w:rFonts w:eastAsiaTheme="minorEastAsia"/>
              </w:rPr>
            </w:pPr>
          </w:p>
        </w:tc>
        <w:tc>
          <w:tcPr>
            <w:tcW w:w="1417" w:type="dxa"/>
          </w:tcPr>
          <w:p w14:paraId="6632CB43"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5ACB66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0DDFAC26"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58DBEFE4" w14:textId="77777777" w:rsidR="00D60968" w:rsidRPr="00BE5108" w:rsidRDefault="00D60968" w:rsidP="00DF3C12">
            <w:pPr>
              <w:pStyle w:val="TAC"/>
              <w:rPr>
                <w:rFonts w:eastAsiaTheme="minorEastAsia"/>
              </w:rPr>
            </w:pPr>
          </w:p>
        </w:tc>
        <w:tc>
          <w:tcPr>
            <w:tcW w:w="1417" w:type="dxa"/>
            <w:tcBorders>
              <w:top w:val="nil"/>
              <w:bottom w:val="nil"/>
            </w:tcBorders>
          </w:tcPr>
          <w:p w14:paraId="088EDF9D" w14:textId="77777777" w:rsidR="00D60968" w:rsidRPr="00BE5108" w:rsidRDefault="00D60968" w:rsidP="00DF3C12">
            <w:pPr>
              <w:pStyle w:val="TAC"/>
              <w:rPr>
                <w:rFonts w:eastAsiaTheme="minorEastAsia"/>
              </w:rPr>
            </w:pPr>
          </w:p>
        </w:tc>
      </w:tr>
      <w:tr w:rsidR="00D60968" w:rsidRPr="00BE5108" w14:paraId="6AC9EFCF" w14:textId="77777777" w:rsidTr="00847BC2">
        <w:trPr>
          <w:cantSplit/>
          <w:jc w:val="center"/>
        </w:trPr>
        <w:tc>
          <w:tcPr>
            <w:tcW w:w="1417" w:type="dxa"/>
            <w:tcBorders>
              <w:top w:val="nil"/>
              <w:bottom w:val="single" w:sz="4" w:space="0" w:color="auto"/>
            </w:tcBorders>
          </w:tcPr>
          <w:p w14:paraId="6BF1F98B" w14:textId="77777777" w:rsidR="00D60968" w:rsidRPr="00BE5108" w:rsidRDefault="00D60968" w:rsidP="00DF3C12">
            <w:pPr>
              <w:pStyle w:val="TAC"/>
              <w:rPr>
                <w:rFonts w:eastAsiaTheme="minorEastAsia"/>
              </w:rPr>
            </w:pPr>
          </w:p>
        </w:tc>
        <w:tc>
          <w:tcPr>
            <w:tcW w:w="1417" w:type="dxa"/>
          </w:tcPr>
          <w:p w14:paraId="3CFF3F8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7343B5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19D63029"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4902526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92064DA" w14:textId="77777777" w:rsidR="00D60968" w:rsidRPr="00BE5108" w:rsidRDefault="00D60968" w:rsidP="00DF3C12">
            <w:pPr>
              <w:pStyle w:val="TAC"/>
              <w:rPr>
                <w:rFonts w:eastAsiaTheme="minorEastAsia"/>
              </w:rPr>
            </w:pPr>
          </w:p>
        </w:tc>
      </w:tr>
      <w:tr w:rsidR="00D60968" w:rsidRPr="00BE5108" w14:paraId="42111DD4" w14:textId="77777777" w:rsidTr="00847BC2">
        <w:trPr>
          <w:cantSplit/>
          <w:jc w:val="center"/>
        </w:trPr>
        <w:tc>
          <w:tcPr>
            <w:tcW w:w="1417" w:type="dxa"/>
            <w:tcBorders>
              <w:bottom w:val="nil"/>
            </w:tcBorders>
          </w:tcPr>
          <w:p w14:paraId="6001D8B3"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41E338A6"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01082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53A3985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46171977" w14:textId="77777777" w:rsidR="00D60968" w:rsidRPr="00BE5108" w:rsidRDefault="00D60968" w:rsidP="00DF3C12">
            <w:pPr>
              <w:pStyle w:val="TAC"/>
              <w:rPr>
                <w:rFonts w:eastAsiaTheme="minorEastAsia"/>
              </w:rPr>
            </w:pPr>
            <w:r w:rsidRPr="00BE5108">
              <w:rPr>
                <w:rFonts w:eastAsiaTheme="minorEastAsia"/>
                <w:lang w:eastAsia="zh-CN"/>
              </w:rPr>
              <w:t>-76.2</w:t>
            </w:r>
          </w:p>
        </w:tc>
        <w:tc>
          <w:tcPr>
            <w:tcW w:w="1417" w:type="dxa"/>
            <w:tcBorders>
              <w:bottom w:val="nil"/>
            </w:tcBorders>
          </w:tcPr>
          <w:p w14:paraId="7F38D35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E9FE2D0" w14:textId="77777777" w:rsidTr="00847BC2">
        <w:trPr>
          <w:cantSplit/>
          <w:jc w:val="center"/>
        </w:trPr>
        <w:tc>
          <w:tcPr>
            <w:tcW w:w="1417" w:type="dxa"/>
            <w:tcBorders>
              <w:top w:val="nil"/>
              <w:bottom w:val="nil"/>
            </w:tcBorders>
          </w:tcPr>
          <w:p w14:paraId="25B22ADB" w14:textId="77777777" w:rsidR="00D60968" w:rsidRPr="00BE5108" w:rsidRDefault="00D60968" w:rsidP="00DF3C12">
            <w:pPr>
              <w:pStyle w:val="TAC"/>
              <w:rPr>
                <w:rFonts w:eastAsiaTheme="minorEastAsia"/>
              </w:rPr>
            </w:pPr>
          </w:p>
        </w:tc>
        <w:tc>
          <w:tcPr>
            <w:tcW w:w="1417" w:type="dxa"/>
          </w:tcPr>
          <w:p w14:paraId="3F22C90F"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4881273"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38A2F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ED19C41" w14:textId="77777777" w:rsidR="00D60968" w:rsidRPr="00BE5108" w:rsidRDefault="00D60968" w:rsidP="00DF3C12">
            <w:pPr>
              <w:pStyle w:val="TAC"/>
              <w:rPr>
                <w:rFonts w:eastAsiaTheme="minorEastAsia"/>
              </w:rPr>
            </w:pPr>
          </w:p>
        </w:tc>
        <w:tc>
          <w:tcPr>
            <w:tcW w:w="1417" w:type="dxa"/>
            <w:tcBorders>
              <w:top w:val="nil"/>
              <w:bottom w:val="nil"/>
            </w:tcBorders>
          </w:tcPr>
          <w:p w14:paraId="1A642303" w14:textId="77777777" w:rsidR="00D60968" w:rsidRPr="00BE5108" w:rsidRDefault="00D60968" w:rsidP="00DF3C12">
            <w:pPr>
              <w:pStyle w:val="TAC"/>
              <w:rPr>
                <w:rFonts w:eastAsiaTheme="minorEastAsia"/>
              </w:rPr>
            </w:pPr>
          </w:p>
        </w:tc>
      </w:tr>
      <w:tr w:rsidR="00D60968" w:rsidRPr="00BE5108" w14:paraId="6A3661EA" w14:textId="77777777" w:rsidTr="00847BC2">
        <w:trPr>
          <w:cantSplit/>
          <w:jc w:val="center"/>
        </w:trPr>
        <w:tc>
          <w:tcPr>
            <w:tcW w:w="1417" w:type="dxa"/>
            <w:tcBorders>
              <w:top w:val="nil"/>
              <w:bottom w:val="single" w:sz="4" w:space="0" w:color="auto"/>
            </w:tcBorders>
          </w:tcPr>
          <w:p w14:paraId="26CD0C4C" w14:textId="77777777" w:rsidR="00D60968" w:rsidRPr="00BE5108" w:rsidRDefault="00D60968" w:rsidP="00DF3C12">
            <w:pPr>
              <w:pStyle w:val="TAC"/>
              <w:rPr>
                <w:rFonts w:eastAsiaTheme="minorEastAsia"/>
              </w:rPr>
            </w:pPr>
          </w:p>
        </w:tc>
        <w:tc>
          <w:tcPr>
            <w:tcW w:w="1417" w:type="dxa"/>
          </w:tcPr>
          <w:p w14:paraId="235D851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5C6C5A0"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5986CE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396DB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D770638" w14:textId="77777777" w:rsidR="00D60968" w:rsidRPr="00BE5108" w:rsidRDefault="00D60968" w:rsidP="00DF3C12">
            <w:pPr>
              <w:pStyle w:val="TAC"/>
              <w:rPr>
                <w:rFonts w:eastAsiaTheme="minorEastAsia"/>
              </w:rPr>
            </w:pPr>
          </w:p>
        </w:tc>
      </w:tr>
      <w:tr w:rsidR="00D60968" w:rsidRPr="00BE5108" w14:paraId="4EE603CC" w14:textId="77777777" w:rsidTr="00847BC2">
        <w:trPr>
          <w:cantSplit/>
          <w:jc w:val="center"/>
        </w:trPr>
        <w:tc>
          <w:tcPr>
            <w:tcW w:w="1417" w:type="dxa"/>
            <w:tcBorders>
              <w:bottom w:val="nil"/>
            </w:tcBorders>
          </w:tcPr>
          <w:p w14:paraId="43574A77"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06D085C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8A824B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596488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68D255" w14:textId="77777777" w:rsidR="00D60968" w:rsidRPr="00BE5108" w:rsidRDefault="00D60968" w:rsidP="00DF3C12">
            <w:pPr>
              <w:pStyle w:val="TAC"/>
              <w:rPr>
                <w:rFonts w:eastAsiaTheme="minorEastAsia"/>
              </w:rPr>
            </w:pPr>
            <w:r w:rsidRPr="00BE5108">
              <w:rPr>
                <w:rFonts w:eastAsiaTheme="minorEastAsia"/>
                <w:lang w:eastAsia="zh-CN"/>
              </w:rPr>
              <w:t>-75.2</w:t>
            </w:r>
          </w:p>
        </w:tc>
        <w:tc>
          <w:tcPr>
            <w:tcW w:w="1417" w:type="dxa"/>
            <w:tcBorders>
              <w:bottom w:val="nil"/>
            </w:tcBorders>
          </w:tcPr>
          <w:p w14:paraId="0D59F3AE"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339DCE4" w14:textId="77777777" w:rsidTr="00847BC2">
        <w:trPr>
          <w:cantSplit/>
          <w:jc w:val="center"/>
        </w:trPr>
        <w:tc>
          <w:tcPr>
            <w:tcW w:w="1417" w:type="dxa"/>
            <w:tcBorders>
              <w:top w:val="nil"/>
              <w:bottom w:val="nil"/>
            </w:tcBorders>
          </w:tcPr>
          <w:p w14:paraId="692C7BAE" w14:textId="77777777" w:rsidR="00D60968" w:rsidRPr="00BE5108" w:rsidRDefault="00D60968" w:rsidP="00DF3C12">
            <w:pPr>
              <w:pStyle w:val="TAC"/>
              <w:rPr>
                <w:rFonts w:eastAsiaTheme="minorEastAsia"/>
              </w:rPr>
            </w:pPr>
          </w:p>
        </w:tc>
        <w:tc>
          <w:tcPr>
            <w:tcW w:w="1417" w:type="dxa"/>
          </w:tcPr>
          <w:p w14:paraId="6A91A27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013A54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B83EA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349615F" w14:textId="77777777" w:rsidR="00D60968" w:rsidRPr="00BE5108" w:rsidRDefault="00D60968" w:rsidP="00DF3C12">
            <w:pPr>
              <w:pStyle w:val="TAC"/>
              <w:rPr>
                <w:rFonts w:eastAsiaTheme="minorEastAsia"/>
              </w:rPr>
            </w:pPr>
          </w:p>
        </w:tc>
        <w:tc>
          <w:tcPr>
            <w:tcW w:w="1417" w:type="dxa"/>
            <w:tcBorders>
              <w:top w:val="nil"/>
              <w:bottom w:val="nil"/>
            </w:tcBorders>
          </w:tcPr>
          <w:p w14:paraId="312929EB" w14:textId="77777777" w:rsidR="00D60968" w:rsidRPr="00BE5108" w:rsidRDefault="00D60968" w:rsidP="00DF3C12">
            <w:pPr>
              <w:pStyle w:val="TAC"/>
              <w:rPr>
                <w:rFonts w:eastAsiaTheme="minorEastAsia"/>
              </w:rPr>
            </w:pPr>
          </w:p>
        </w:tc>
      </w:tr>
      <w:tr w:rsidR="00D60968" w:rsidRPr="00BE5108" w14:paraId="10DC2940" w14:textId="77777777" w:rsidTr="00847BC2">
        <w:trPr>
          <w:cantSplit/>
          <w:jc w:val="center"/>
        </w:trPr>
        <w:tc>
          <w:tcPr>
            <w:tcW w:w="1417" w:type="dxa"/>
            <w:tcBorders>
              <w:top w:val="nil"/>
              <w:bottom w:val="single" w:sz="4" w:space="0" w:color="auto"/>
            </w:tcBorders>
          </w:tcPr>
          <w:p w14:paraId="2DDBCA01" w14:textId="77777777" w:rsidR="00D60968" w:rsidRPr="00BE5108" w:rsidRDefault="00D60968" w:rsidP="00DF3C12">
            <w:pPr>
              <w:pStyle w:val="TAC"/>
              <w:rPr>
                <w:rFonts w:eastAsiaTheme="minorEastAsia"/>
              </w:rPr>
            </w:pPr>
          </w:p>
        </w:tc>
        <w:tc>
          <w:tcPr>
            <w:tcW w:w="1417" w:type="dxa"/>
          </w:tcPr>
          <w:p w14:paraId="63E1648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8DA528D"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A9DDE50"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5667C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7D27B96" w14:textId="77777777" w:rsidR="00D60968" w:rsidRPr="00BE5108" w:rsidRDefault="00D60968" w:rsidP="00DF3C12">
            <w:pPr>
              <w:pStyle w:val="TAC"/>
              <w:rPr>
                <w:rFonts w:eastAsiaTheme="minorEastAsia"/>
              </w:rPr>
            </w:pPr>
          </w:p>
        </w:tc>
      </w:tr>
      <w:tr w:rsidR="00D60968" w:rsidRPr="00BE5108" w14:paraId="457F798B" w14:textId="77777777" w:rsidTr="00847BC2">
        <w:trPr>
          <w:cantSplit/>
          <w:jc w:val="center"/>
        </w:trPr>
        <w:tc>
          <w:tcPr>
            <w:tcW w:w="1417" w:type="dxa"/>
            <w:tcBorders>
              <w:bottom w:val="nil"/>
            </w:tcBorders>
          </w:tcPr>
          <w:p w14:paraId="6927241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1DA1384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CF93ADC"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053EAC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E63B55A" w14:textId="77777777" w:rsidR="00D60968" w:rsidRPr="00BE5108" w:rsidRDefault="00D60968" w:rsidP="00DF3C12">
            <w:pPr>
              <w:pStyle w:val="TAC"/>
              <w:rPr>
                <w:rFonts w:eastAsiaTheme="minorEastAsia"/>
              </w:rPr>
            </w:pPr>
            <w:r w:rsidRPr="00BE5108">
              <w:rPr>
                <w:rFonts w:eastAsiaTheme="minorEastAsia"/>
                <w:lang w:eastAsia="zh-CN"/>
              </w:rPr>
              <w:t>-74.4</w:t>
            </w:r>
          </w:p>
        </w:tc>
        <w:tc>
          <w:tcPr>
            <w:tcW w:w="1417" w:type="dxa"/>
            <w:tcBorders>
              <w:bottom w:val="nil"/>
            </w:tcBorders>
          </w:tcPr>
          <w:p w14:paraId="523139B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0F02A53" w14:textId="77777777" w:rsidTr="00847BC2">
        <w:trPr>
          <w:cantSplit/>
          <w:jc w:val="center"/>
        </w:trPr>
        <w:tc>
          <w:tcPr>
            <w:tcW w:w="1417" w:type="dxa"/>
            <w:tcBorders>
              <w:top w:val="nil"/>
              <w:bottom w:val="nil"/>
            </w:tcBorders>
          </w:tcPr>
          <w:p w14:paraId="4666AA74" w14:textId="77777777" w:rsidR="00D60968" w:rsidRPr="00BE5108" w:rsidRDefault="00D60968" w:rsidP="00DF3C12">
            <w:pPr>
              <w:pStyle w:val="TAC"/>
              <w:rPr>
                <w:rFonts w:eastAsiaTheme="minorEastAsia"/>
              </w:rPr>
            </w:pPr>
          </w:p>
        </w:tc>
        <w:tc>
          <w:tcPr>
            <w:tcW w:w="1417" w:type="dxa"/>
          </w:tcPr>
          <w:p w14:paraId="6BA5FFA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A4C950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6FD5F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1472DF8" w14:textId="77777777" w:rsidR="00D60968" w:rsidRPr="00BE5108" w:rsidRDefault="00D60968" w:rsidP="00DF3C12">
            <w:pPr>
              <w:pStyle w:val="TAC"/>
              <w:rPr>
                <w:rFonts w:eastAsiaTheme="minorEastAsia"/>
              </w:rPr>
            </w:pPr>
          </w:p>
        </w:tc>
        <w:tc>
          <w:tcPr>
            <w:tcW w:w="1417" w:type="dxa"/>
            <w:tcBorders>
              <w:top w:val="nil"/>
              <w:bottom w:val="nil"/>
            </w:tcBorders>
          </w:tcPr>
          <w:p w14:paraId="22BB27BC" w14:textId="77777777" w:rsidR="00D60968" w:rsidRPr="00BE5108" w:rsidRDefault="00D60968" w:rsidP="00DF3C12">
            <w:pPr>
              <w:pStyle w:val="TAC"/>
              <w:rPr>
                <w:rFonts w:eastAsiaTheme="minorEastAsia"/>
              </w:rPr>
            </w:pPr>
          </w:p>
        </w:tc>
      </w:tr>
      <w:tr w:rsidR="00D60968" w:rsidRPr="00BE5108" w14:paraId="511DE520" w14:textId="77777777" w:rsidTr="00847BC2">
        <w:trPr>
          <w:cantSplit/>
          <w:jc w:val="center"/>
        </w:trPr>
        <w:tc>
          <w:tcPr>
            <w:tcW w:w="1417" w:type="dxa"/>
            <w:tcBorders>
              <w:top w:val="nil"/>
              <w:bottom w:val="single" w:sz="4" w:space="0" w:color="auto"/>
            </w:tcBorders>
          </w:tcPr>
          <w:p w14:paraId="189454A9" w14:textId="77777777" w:rsidR="00D60968" w:rsidRPr="00BE5108" w:rsidRDefault="00D60968" w:rsidP="00DF3C12">
            <w:pPr>
              <w:pStyle w:val="TAC"/>
              <w:rPr>
                <w:rFonts w:eastAsiaTheme="minorEastAsia"/>
              </w:rPr>
            </w:pPr>
          </w:p>
        </w:tc>
        <w:tc>
          <w:tcPr>
            <w:tcW w:w="1417" w:type="dxa"/>
          </w:tcPr>
          <w:p w14:paraId="0D80907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83290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6E045F7"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44E8FF4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9962BDF" w14:textId="77777777" w:rsidR="00D60968" w:rsidRPr="00BE5108" w:rsidRDefault="00D60968" w:rsidP="00DF3C12">
            <w:pPr>
              <w:pStyle w:val="TAC"/>
              <w:rPr>
                <w:rFonts w:eastAsiaTheme="minorEastAsia"/>
              </w:rPr>
            </w:pPr>
          </w:p>
        </w:tc>
      </w:tr>
      <w:tr w:rsidR="00D60968" w:rsidRPr="00BE5108" w14:paraId="05B54688" w14:textId="77777777" w:rsidTr="00847BC2">
        <w:trPr>
          <w:cantSplit/>
          <w:jc w:val="center"/>
        </w:trPr>
        <w:tc>
          <w:tcPr>
            <w:tcW w:w="1417" w:type="dxa"/>
            <w:tcBorders>
              <w:bottom w:val="nil"/>
            </w:tcBorders>
          </w:tcPr>
          <w:p w14:paraId="02EBD1AC"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2BD76D2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284525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29566D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3C4E788" w14:textId="77777777" w:rsidR="00D60968" w:rsidRPr="00BE5108" w:rsidRDefault="00D60968" w:rsidP="00DF3C12">
            <w:pPr>
              <w:pStyle w:val="TAC"/>
              <w:rPr>
                <w:rFonts w:eastAsiaTheme="minorEastAsia"/>
              </w:rPr>
            </w:pPr>
            <w:r w:rsidRPr="00BE5108">
              <w:rPr>
                <w:rFonts w:eastAsiaTheme="minorEastAsia"/>
                <w:lang w:eastAsia="zh-CN"/>
              </w:rPr>
              <w:t>-73.1</w:t>
            </w:r>
          </w:p>
        </w:tc>
        <w:tc>
          <w:tcPr>
            <w:tcW w:w="1417" w:type="dxa"/>
            <w:tcBorders>
              <w:bottom w:val="nil"/>
            </w:tcBorders>
          </w:tcPr>
          <w:p w14:paraId="63F33E98"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D11B657" w14:textId="77777777" w:rsidTr="00847BC2">
        <w:trPr>
          <w:cantSplit/>
          <w:jc w:val="center"/>
        </w:trPr>
        <w:tc>
          <w:tcPr>
            <w:tcW w:w="1417" w:type="dxa"/>
            <w:tcBorders>
              <w:top w:val="nil"/>
              <w:bottom w:val="nil"/>
            </w:tcBorders>
          </w:tcPr>
          <w:p w14:paraId="165F85CF" w14:textId="77777777" w:rsidR="00D60968" w:rsidRPr="00BE5108" w:rsidRDefault="00D60968" w:rsidP="00DF3C12">
            <w:pPr>
              <w:pStyle w:val="TAC"/>
              <w:rPr>
                <w:rFonts w:eastAsiaTheme="minorEastAsia"/>
              </w:rPr>
            </w:pPr>
          </w:p>
        </w:tc>
        <w:tc>
          <w:tcPr>
            <w:tcW w:w="1417" w:type="dxa"/>
          </w:tcPr>
          <w:p w14:paraId="699D04B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7CB4C0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D3191E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51B7E699" w14:textId="77777777" w:rsidR="00D60968" w:rsidRPr="00BE5108" w:rsidRDefault="00D60968" w:rsidP="00DF3C12">
            <w:pPr>
              <w:pStyle w:val="TAC"/>
              <w:rPr>
                <w:rFonts w:eastAsiaTheme="minorEastAsia"/>
              </w:rPr>
            </w:pPr>
          </w:p>
        </w:tc>
        <w:tc>
          <w:tcPr>
            <w:tcW w:w="1417" w:type="dxa"/>
            <w:tcBorders>
              <w:top w:val="nil"/>
              <w:bottom w:val="nil"/>
            </w:tcBorders>
          </w:tcPr>
          <w:p w14:paraId="17164996" w14:textId="77777777" w:rsidR="00D60968" w:rsidRPr="00BE5108" w:rsidRDefault="00D60968" w:rsidP="00DF3C12">
            <w:pPr>
              <w:pStyle w:val="TAC"/>
              <w:rPr>
                <w:rFonts w:eastAsiaTheme="minorEastAsia"/>
              </w:rPr>
            </w:pPr>
          </w:p>
        </w:tc>
      </w:tr>
      <w:tr w:rsidR="00D60968" w:rsidRPr="00BE5108" w14:paraId="0862A92A" w14:textId="77777777" w:rsidTr="00847BC2">
        <w:trPr>
          <w:cantSplit/>
          <w:jc w:val="center"/>
        </w:trPr>
        <w:tc>
          <w:tcPr>
            <w:tcW w:w="1417" w:type="dxa"/>
            <w:tcBorders>
              <w:top w:val="nil"/>
              <w:bottom w:val="single" w:sz="4" w:space="0" w:color="auto"/>
            </w:tcBorders>
          </w:tcPr>
          <w:p w14:paraId="3B8CFFF2" w14:textId="77777777" w:rsidR="00D60968" w:rsidRPr="00BE5108" w:rsidRDefault="00D60968" w:rsidP="00DF3C12">
            <w:pPr>
              <w:pStyle w:val="TAC"/>
              <w:rPr>
                <w:rFonts w:eastAsiaTheme="minorEastAsia"/>
              </w:rPr>
            </w:pPr>
          </w:p>
        </w:tc>
        <w:tc>
          <w:tcPr>
            <w:tcW w:w="1417" w:type="dxa"/>
          </w:tcPr>
          <w:p w14:paraId="2B43C6A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229939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00F0EC5"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CB68764"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174C97D" w14:textId="77777777" w:rsidR="00D60968" w:rsidRPr="00BE5108" w:rsidRDefault="00D60968" w:rsidP="00DF3C12">
            <w:pPr>
              <w:pStyle w:val="TAC"/>
              <w:rPr>
                <w:rFonts w:eastAsiaTheme="minorEastAsia"/>
              </w:rPr>
            </w:pPr>
          </w:p>
        </w:tc>
      </w:tr>
      <w:tr w:rsidR="00D60968" w:rsidRPr="00BE5108" w14:paraId="30D0005B" w14:textId="77777777" w:rsidTr="00847BC2">
        <w:trPr>
          <w:cantSplit/>
          <w:jc w:val="center"/>
        </w:trPr>
        <w:tc>
          <w:tcPr>
            <w:tcW w:w="1417" w:type="dxa"/>
            <w:tcBorders>
              <w:bottom w:val="nil"/>
            </w:tcBorders>
          </w:tcPr>
          <w:p w14:paraId="4C006130"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459D39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BAE9734"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3EB6761"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8E9C4A2" w14:textId="77777777" w:rsidR="00D60968" w:rsidRPr="00BE5108" w:rsidRDefault="00D60968" w:rsidP="00DF3C12">
            <w:pPr>
              <w:pStyle w:val="TAC"/>
              <w:rPr>
                <w:rFonts w:eastAsiaTheme="minorEastAsia"/>
              </w:rPr>
            </w:pPr>
            <w:r w:rsidRPr="00BE5108">
              <w:rPr>
                <w:rFonts w:eastAsiaTheme="minorEastAsia"/>
                <w:lang w:eastAsia="zh-CN"/>
              </w:rPr>
              <w:t>-72.1</w:t>
            </w:r>
          </w:p>
        </w:tc>
        <w:tc>
          <w:tcPr>
            <w:tcW w:w="1417" w:type="dxa"/>
            <w:tcBorders>
              <w:bottom w:val="nil"/>
            </w:tcBorders>
          </w:tcPr>
          <w:p w14:paraId="6B29773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D65F0D7" w14:textId="77777777" w:rsidTr="00847BC2">
        <w:trPr>
          <w:cantSplit/>
          <w:jc w:val="center"/>
        </w:trPr>
        <w:tc>
          <w:tcPr>
            <w:tcW w:w="1417" w:type="dxa"/>
            <w:tcBorders>
              <w:top w:val="nil"/>
              <w:bottom w:val="nil"/>
            </w:tcBorders>
          </w:tcPr>
          <w:p w14:paraId="36AA6885" w14:textId="77777777" w:rsidR="00D60968" w:rsidRPr="00BE5108" w:rsidRDefault="00D60968" w:rsidP="00DF3C12">
            <w:pPr>
              <w:pStyle w:val="TAC"/>
              <w:rPr>
                <w:rFonts w:eastAsiaTheme="minorEastAsia"/>
              </w:rPr>
            </w:pPr>
          </w:p>
        </w:tc>
        <w:tc>
          <w:tcPr>
            <w:tcW w:w="1417" w:type="dxa"/>
          </w:tcPr>
          <w:p w14:paraId="4278786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2AFE93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19224F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6E9FFC1A" w14:textId="77777777" w:rsidR="00D60968" w:rsidRPr="00BE5108" w:rsidRDefault="00D60968" w:rsidP="00DF3C12">
            <w:pPr>
              <w:pStyle w:val="TAC"/>
              <w:rPr>
                <w:rFonts w:eastAsiaTheme="minorEastAsia"/>
              </w:rPr>
            </w:pPr>
          </w:p>
        </w:tc>
        <w:tc>
          <w:tcPr>
            <w:tcW w:w="1417" w:type="dxa"/>
            <w:tcBorders>
              <w:top w:val="nil"/>
              <w:bottom w:val="nil"/>
            </w:tcBorders>
          </w:tcPr>
          <w:p w14:paraId="0A976763" w14:textId="77777777" w:rsidR="00D60968" w:rsidRPr="00BE5108" w:rsidRDefault="00D60968" w:rsidP="00DF3C12">
            <w:pPr>
              <w:pStyle w:val="TAC"/>
              <w:rPr>
                <w:rFonts w:eastAsiaTheme="minorEastAsia"/>
              </w:rPr>
            </w:pPr>
          </w:p>
        </w:tc>
      </w:tr>
      <w:tr w:rsidR="00D60968" w:rsidRPr="00BE5108" w14:paraId="1FBBEA6C" w14:textId="77777777" w:rsidTr="00847BC2">
        <w:trPr>
          <w:cantSplit/>
          <w:jc w:val="center"/>
        </w:trPr>
        <w:tc>
          <w:tcPr>
            <w:tcW w:w="1417" w:type="dxa"/>
            <w:tcBorders>
              <w:top w:val="nil"/>
              <w:bottom w:val="single" w:sz="4" w:space="0" w:color="auto"/>
            </w:tcBorders>
          </w:tcPr>
          <w:p w14:paraId="7AD56AED" w14:textId="77777777" w:rsidR="00D60968" w:rsidRPr="00BE5108" w:rsidRDefault="00D60968" w:rsidP="00DF3C12">
            <w:pPr>
              <w:pStyle w:val="TAC"/>
              <w:rPr>
                <w:rFonts w:eastAsiaTheme="minorEastAsia"/>
              </w:rPr>
            </w:pPr>
          </w:p>
        </w:tc>
        <w:tc>
          <w:tcPr>
            <w:tcW w:w="1417" w:type="dxa"/>
          </w:tcPr>
          <w:p w14:paraId="68740BFE"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6FCFFE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2F1A7E4"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BC2BC6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8C2AEE2" w14:textId="77777777" w:rsidR="00D60968" w:rsidRPr="00BE5108" w:rsidRDefault="00D60968" w:rsidP="00DF3C12">
            <w:pPr>
              <w:pStyle w:val="TAC"/>
              <w:rPr>
                <w:rFonts w:eastAsiaTheme="minorEastAsia"/>
              </w:rPr>
            </w:pPr>
          </w:p>
        </w:tc>
      </w:tr>
      <w:tr w:rsidR="00D60968" w:rsidRPr="00BE5108" w14:paraId="3FB3A1FE" w14:textId="77777777" w:rsidTr="00847BC2">
        <w:trPr>
          <w:cantSplit/>
          <w:jc w:val="center"/>
        </w:trPr>
        <w:tc>
          <w:tcPr>
            <w:tcW w:w="1417" w:type="dxa"/>
            <w:tcBorders>
              <w:bottom w:val="nil"/>
            </w:tcBorders>
          </w:tcPr>
          <w:p w14:paraId="071CEE4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7BEEDB3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55D6FC8"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95FD2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1ED062"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tcPr>
          <w:p w14:paraId="762D3769"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C78AC14" w14:textId="77777777" w:rsidTr="00847BC2">
        <w:trPr>
          <w:cantSplit/>
          <w:jc w:val="center"/>
        </w:trPr>
        <w:tc>
          <w:tcPr>
            <w:tcW w:w="1417" w:type="dxa"/>
            <w:tcBorders>
              <w:top w:val="nil"/>
              <w:bottom w:val="single" w:sz="4" w:space="0" w:color="auto"/>
            </w:tcBorders>
          </w:tcPr>
          <w:p w14:paraId="695A6802" w14:textId="77777777" w:rsidR="00D60968" w:rsidRPr="00BE5108" w:rsidRDefault="00D60968" w:rsidP="00DF3C12">
            <w:pPr>
              <w:pStyle w:val="TAC"/>
              <w:rPr>
                <w:rFonts w:eastAsiaTheme="minorEastAsia"/>
              </w:rPr>
            </w:pPr>
          </w:p>
        </w:tc>
        <w:tc>
          <w:tcPr>
            <w:tcW w:w="1417" w:type="dxa"/>
          </w:tcPr>
          <w:p w14:paraId="4C5513A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6DFE25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5FAA99B"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7C4940C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147D9BB" w14:textId="77777777" w:rsidR="00D60968" w:rsidRPr="00BE5108" w:rsidRDefault="00D60968" w:rsidP="00DF3C12">
            <w:pPr>
              <w:pStyle w:val="TAC"/>
              <w:rPr>
                <w:rFonts w:eastAsiaTheme="minorEastAsia"/>
              </w:rPr>
            </w:pPr>
          </w:p>
        </w:tc>
      </w:tr>
      <w:tr w:rsidR="00D60968" w:rsidRPr="00BE5108" w14:paraId="4585C0A5" w14:textId="77777777" w:rsidTr="00847BC2">
        <w:trPr>
          <w:cantSplit/>
          <w:jc w:val="center"/>
        </w:trPr>
        <w:tc>
          <w:tcPr>
            <w:tcW w:w="1417" w:type="dxa"/>
            <w:tcBorders>
              <w:bottom w:val="nil"/>
            </w:tcBorders>
          </w:tcPr>
          <w:p w14:paraId="1C6E709B"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3E2AF0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A611BF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A79F7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41A6729" w14:textId="77777777" w:rsidR="00D60968" w:rsidRPr="00BE5108" w:rsidRDefault="00D60968" w:rsidP="00DF3C12">
            <w:pPr>
              <w:pStyle w:val="TAC"/>
              <w:rPr>
                <w:rFonts w:eastAsiaTheme="minorEastAsia"/>
              </w:rPr>
            </w:pPr>
            <w:r w:rsidRPr="00BE5108">
              <w:rPr>
                <w:rFonts w:eastAsiaTheme="minorEastAsia"/>
                <w:lang w:eastAsia="zh-CN"/>
              </w:rPr>
              <w:t>-70.7</w:t>
            </w:r>
          </w:p>
        </w:tc>
        <w:tc>
          <w:tcPr>
            <w:tcW w:w="1417" w:type="dxa"/>
            <w:tcBorders>
              <w:bottom w:val="nil"/>
            </w:tcBorders>
          </w:tcPr>
          <w:p w14:paraId="33F47DA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430C0B1" w14:textId="77777777" w:rsidTr="00847BC2">
        <w:trPr>
          <w:cantSplit/>
          <w:jc w:val="center"/>
        </w:trPr>
        <w:tc>
          <w:tcPr>
            <w:tcW w:w="1417" w:type="dxa"/>
            <w:tcBorders>
              <w:top w:val="nil"/>
              <w:bottom w:val="single" w:sz="4" w:space="0" w:color="auto"/>
            </w:tcBorders>
          </w:tcPr>
          <w:p w14:paraId="373C4445" w14:textId="77777777" w:rsidR="00D60968" w:rsidRPr="00BE5108" w:rsidRDefault="00D60968" w:rsidP="00DF3C12">
            <w:pPr>
              <w:pStyle w:val="TAC"/>
              <w:rPr>
                <w:rFonts w:eastAsiaTheme="minorEastAsia"/>
              </w:rPr>
            </w:pPr>
          </w:p>
        </w:tc>
        <w:tc>
          <w:tcPr>
            <w:tcW w:w="1417" w:type="dxa"/>
          </w:tcPr>
          <w:p w14:paraId="1E13EC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D555D89"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EF2448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F3C07A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CFF2B65" w14:textId="77777777" w:rsidR="00D60968" w:rsidRPr="00BE5108" w:rsidRDefault="00D60968" w:rsidP="00DF3C12">
            <w:pPr>
              <w:pStyle w:val="TAC"/>
              <w:rPr>
                <w:rFonts w:eastAsiaTheme="minorEastAsia"/>
              </w:rPr>
            </w:pPr>
          </w:p>
        </w:tc>
      </w:tr>
      <w:tr w:rsidR="00D60968" w:rsidRPr="00BE5108" w14:paraId="075FB194" w14:textId="77777777" w:rsidTr="00847BC2">
        <w:trPr>
          <w:cantSplit/>
          <w:jc w:val="center"/>
        </w:trPr>
        <w:tc>
          <w:tcPr>
            <w:tcW w:w="1417" w:type="dxa"/>
            <w:tcBorders>
              <w:bottom w:val="nil"/>
            </w:tcBorders>
          </w:tcPr>
          <w:p w14:paraId="3D5D420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DBA1C4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7DC53B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A8497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5BC64AE0" w14:textId="77777777" w:rsidR="00D60968" w:rsidRPr="00BE5108" w:rsidRDefault="00D60968" w:rsidP="00DF3C12">
            <w:pPr>
              <w:pStyle w:val="TAC"/>
              <w:rPr>
                <w:rFonts w:eastAsiaTheme="minorEastAsia"/>
              </w:rPr>
            </w:pPr>
            <w:r w:rsidRPr="00BE5108">
              <w:rPr>
                <w:rFonts w:eastAsiaTheme="minorEastAsia"/>
                <w:lang w:eastAsia="zh-CN"/>
              </w:rPr>
              <w:t>-70.1</w:t>
            </w:r>
          </w:p>
        </w:tc>
        <w:tc>
          <w:tcPr>
            <w:tcW w:w="1417" w:type="dxa"/>
            <w:tcBorders>
              <w:bottom w:val="nil"/>
            </w:tcBorders>
          </w:tcPr>
          <w:p w14:paraId="6133480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F2D8334" w14:textId="77777777" w:rsidTr="00847BC2">
        <w:trPr>
          <w:cantSplit/>
          <w:jc w:val="center"/>
        </w:trPr>
        <w:tc>
          <w:tcPr>
            <w:tcW w:w="1417" w:type="dxa"/>
            <w:tcBorders>
              <w:top w:val="nil"/>
              <w:bottom w:val="single" w:sz="4" w:space="0" w:color="auto"/>
            </w:tcBorders>
          </w:tcPr>
          <w:p w14:paraId="7D2C3D99" w14:textId="77777777" w:rsidR="00D60968" w:rsidRPr="00BE5108" w:rsidRDefault="00D60968" w:rsidP="00DF3C12">
            <w:pPr>
              <w:pStyle w:val="TAC"/>
              <w:rPr>
                <w:rFonts w:eastAsiaTheme="minorEastAsia"/>
              </w:rPr>
            </w:pPr>
          </w:p>
        </w:tc>
        <w:tc>
          <w:tcPr>
            <w:tcW w:w="1417" w:type="dxa"/>
          </w:tcPr>
          <w:p w14:paraId="254417A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04D6D3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563AC3F"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BD3E1DA"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A8C3080" w14:textId="77777777" w:rsidR="00D60968" w:rsidRPr="00BE5108" w:rsidRDefault="00D60968" w:rsidP="00DF3C12">
            <w:pPr>
              <w:pStyle w:val="TAC"/>
              <w:rPr>
                <w:rFonts w:eastAsiaTheme="minorEastAsia"/>
              </w:rPr>
            </w:pPr>
          </w:p>
        </w:tc>
      </w:tr>
      <w:tr w:rsidR="00D60968" w:rsidRPr="00BE5108" w14:paraId="7F2ED78A" w14:textId="77777777" w:rsidTr="00847BC2">
        <w:trPr>
          <w:cantSplit/>
          <w:jc w:val="center"/>
        </w:trPr>
        <w:tc>
          <w:tcPr>
            <w:tcW w:w="1417" w:type="dxa"/>
            <w:tcBorders>
              <w:bottom w:val="nil"/>
            </w:tcBorders>
          </w:tcPr>
          <w:p w14:paraId="200F4087"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042B3E5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A02FAB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2F588B3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2E226FB"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tcPr>
          <w:p w14:paraId="68FE4F2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9304B90" w14:textId="77777777" w:rsidTr="00847BC2">
        <w:trPr>
          <w:cantSplit/>
          <w:jc w:val="center"/>
        </w:trPr>
        <w:tc>
          <w:tcPr>
            <w:tcW w:w="1417" w:type="dxa"/>
            <w:tcBorders>
              <w:top w:val="nil"/>
              <w:bottom w:val="single" w:sz="4" w:space="0" w:color="auto"/>
            </w:tcBorders>
          </w:tcPr>
          <w:p w14:paraId="430FC391" w14:textId="77777777" w:rsidR="00D60968" w:rsidRPr="00BE5108" w:rsidRDefault="00D60968" w:rsidP="00DF3C12">
            <w:pPr>
              <w:pStyle w:val="TAC"/>
              <w:rPr>
                <w:rFonts w:eastAsiaTheme="minorEastAsia"/>
              </w:rPr>
            </w:pPr>
          </w:p>
        </w:tc>
        <w:tc>
          <w:tcPr>
            <w:tcW w:w="1417" w:type="dxa"/>
          </w:tcPr>
          <w:p w14:paraId="4ECE640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EE005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3420E73"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83120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FC8108F" w14:textId="77777777" w:rsidR="00D60968" w:rsidRPr="00BE5108" w:rsidRDefault="00D60968" w:rsidP="00DF3C12">
            <w:pPr>
              <w:pStyle w:val="TAC"/>
              <w:rPr>
                <w:rFonts w:eastAsiaTheme="minorEastAsia"/>
              </w:rPr>
            </w:pPr>
          </w:p>
        </w:tc>
      </w:tr>
      <w:tr w:rsidR="00D60968" w:rsidRPr="00BE5108" w14:paraId="32B2B927" w14:textId="77777777" w:rsidTr="00847BC2">
        <w:trPr>
          <w:cantSplit/>
          <w:jc w:val="center"/>
        </w:trPr>
        <w:tc>
          <w:tcPr>
            <w:tcW w:w="1417" w:type="dxa"/>
            <w:tcBorders>
              <w:bottom w:val="nil"/>
            </w:tcBorders>
          </w:tcPr>
          <w:p w14:paraId="0CCFB8D8"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17F2EE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DBAD27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27F4F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0EEE9A1B" w14:textId="77777777" w:rsidR="00D60968" w:rsidRPr="00BE5108" w:rsidRDefault="00D60968" w:rsidP="00DF3C12">
            <w:pPr>
              <w:pStyle w:val="TAC"/>
              <w:rPr>
                <w:rFonts w:eastAsiaTheme="minorEastAsia"/>
              </w:rPr>
            </w:pPr>
            <w:r w:rsidRPr="00BE5108">
              <w:rPr>
                <w:rFonts w:eastAsiaTheme="minorEastAsia"/>
                <w:lang w:eastAsia="zh-CN"/>
              </w:rPr>
              <w:t>-69.1</w:t>
            </w:r>
          </w:p>
        </w:tc>
        <w:tc>
          <w:tcPr>
            <w:tcW w:w="1417" w:type="dxa"/>
            <w:tcBorders>
              <w:bottom w:val="nil"/>
            </w:tcBorders>
          </w:tcPr>
          <w:p w14:paraId="729AAB8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ABACD43" w14:textId="77777777" w:rsidTr="00847BC2">
        <w:trPr>
          <w:cantSplit/>
          <w:jc w:val="center"/>
        </w:trPr>
        <w:tc>
          <w:tcPr>
            <w:tcW w:w="1417" w:type="dxa"/>
            <w:tcBorders>
              <w:top w:val="nil"/>
            </w:tcBorders>
          </w:tcPr>
          <w:p w14:paraId="0D75CAB0" w14:textId="77777777" w:rsidR="00D60968" w:rsidRPr="00BE5108" w:rsidRDefault="00D60968" w:rsidP="00DF3C12">
            <w:pPr>
              <w:pStyle w:val="TAC"/>
              <w:rPr>
                <w:rFonts w:eastAsiaTheme="minorEastAsia"/>
              </w:rPr>
            </w:pPr>
          </w:p>
        </w:tc>
        <w:tc>
          <w:tcPr>
            <w:tcW w:w="1417" w:type="dxa"/>
          </w:tcPr>
          <w:p w14:paraId="7AED7A4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3790C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5EBE211"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tcBorders>
          </w:tcPr>
          <w:p w14:paraId="554C93B8" w14:textId="77777777" w:rsidR="00D60968" w:rsidRPr="00BE5108" w:rsidRDefault="00D60968" w:rsidP="00DF3C12">
            <w:pPr>
              <w:pStyle w:val="TAC"/>
              <w:rPr>
                <w:rFonts w:eastAsiaTheme="minorEastAsia"/>
              </w:rPr>
            </w:pPr>
          </w:p>
        </w:tc>
        <w:tc>
          <w:tcPr>
            <w:tcW w:w="1417" w:type="dxa"/>
            <w:tcBorders>
              <w:top w:val="nil"/>
            </w:tcBorders>
          </w:tcPr>
          <w:p w14:paraId="75CBE91C" w14:textId="77777777" w:rsidR="00D60968" w:rsidRPr="00BE5108" w:rsidRDefault="00D60968" w:rsidP="00DF3C12">
            <w:pPr>
              <w:pStyle w:val="TAC"/>
              <w:rPr>
                <w:rFonts w:eastAsiaTheme="minorEastAsia"/>
              </w:rPr>
            </w:pPr>
          </w:p>
        </w:tc>
      </w:tr>
      <w:tr w:rsidR="00D60968" w:rsidRPr="00BE5108" w14:paraId="3D07B003" w14:textId="77777777" w:rsidTr="00847BC2">
        <w:trPr>
          <w:cantSplit/>
          <w:jc w:val="center"/>
        </w:trPr>
        <w:tc>
          <w:tcPr>
            <w:tcW w:w="8502" w:type="dxa"/>
            <w:gridSpan w:val="6"/>
          </w:tcPr>
          <w:p w14:paraId="5B614101" w14:textId="167C976E"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6AF82519" w14:textId="77777777" w:rsidR="00D60968" w:rsidRPr="00BE5108" w:rsidRDefault="00D60968" w:rsidP="00D60968">
      <w:pPr>
        <w:rPr>
          <w:rFonts w:eastAsiaTheme="minorEastAsia"/>
        </w:rPr>
      </w:pPr>
    </w:p>
    <w:p w14:paraId="4CB43142" w14:textId="77777777" w:rsidR="00D60968" w:rsidRPr="00BE5108" w:rsidRDefault="00D60968" w:rsidP="00D60968">
      <w:pPr>
        <w:pStyle w:val="TH"/>
        <w:rPr>
          <w:rFonts w:eastAsiaTheme="minorEastAsia"/>
        </w:rPr>
      </w:pPr>
      <w:r w:rsidRPr="00BE5108">
        <w:rPr>
          <w:rFonts w:eastAsiaTheme="minorEastAsia"/>
        </w:rPr>
        <w:lastRenderedPageBreak/>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64EA7264" w14:textId="77777777" w:rsidTr="00847BC2">
        <w:trPr>
          <w:cantSplit/>
          <w:jc w:val="center"/>
        </w:trPr>
        <w:tc>
          <w:tcPr>
            <w:tcW w:w="1417" w:type="dxa"/>
            <w:tcBorders>
              <w:bottom w:val="single" w:sz="4" w:space="0" w:color="auto"/>
            </w:tcBorders>
          </w:tcPr>
          <w:p w14:paraId="37D29083" w14:textId="2B9F3E00" w:rsidR="00D60968" w:rsidRPr="00D31349" w:rsidRDefault="00D60968" w:rsidP="00DF3C12">
            <w:pPr>
              <w:pStyle w:val="TAH"/>
              <w:rPr>
                <w:rFonts w:eastAsiaTheme="minorEastAsia"/>
                <w:lang w:val="fr-FR"/>
              </w:rPr>
            </w:pPr>
            <w:r w:rsidRPr="00D31349">
              <w:rPr>
                <w:rFonts w:eastAsiaTheme="minorEastAsia"/>
                <w:i/>
                <w:lang w:val="fr-FR"/>
              </w:rPr>
              <w:t>IAB-DU</w:t>
            </w:r>
            <w:r w:rsidR="00847BC2" w:rsidRPr="00D31349">
              <w:rPr>
                <w:rFonts w:eastAsiaTheme="minorEastAsia"/>
                <w:i/>
                <w:lang w:val="fr-FR"/>
              </w:rPr>
              <w:t xml:space="preserve"> </w:t>
            </w:r>
            <w:r w:rsidRPr="00D31349">
              <w:rPr>
                <w:rFonts w:eastAsiaTheme="minorEastAsia"/>
                <w:i/>
                <w:lang w:val="fr-FR"/>
              </w:rPr>
              <w:t>channel</w:t>
            </w:r>
            <w:r w:rsidR="00847BC2" w:rsidRPr="00D31349">
              <w:rPr>
                <w:rFonts w:eastAsiaTheme="minorEastAsia"/>
                <w:i/>
                <w:lang w:val="fr-FR"/>
              </w:rPr>
              <w:t xml:space="preserve"> </w:t>
            </w:r>
            <w:r w:rsidRPr="00D31349">
              <w:rPr>
                <w:rFonts w:eastAsiaTheme="minorEastAsia"/>
                <w:i/>
                <w:lang w:val="fr-FR"/>
              </w:rPr>
              <w:t>bandwidth</w:t>
            </w:r>
            <w:r w:rsidR="00847BC2" w:rsidRPr="00D31349">
              <w:rPr>
                <w:rFonts w:eastAsiaTheme="minorEastAsia"/>
                <w:lang w:val="fr-FR"/>
              </w:rPr>
              <w:t xml:space="preserve"> </w:t>
            </w:r>
            <w:r w:rsidRPr="00D31349">
              <w:rPr>
                <w:rFonts w:eastAsiaTheme="minorEastAsia"/>
                <w:lang w:val="fr-FR"/>
              </w:rPr>
              <w:t>(MHz)</w:t>
            </w:r>
          </w:p>
        </w:tc>
        <w:tc>
          <w:tcPr>
            <w:tcW w:w="1417" w:type="dxa"/>
          </w:tcPr>
          <w:p w14:paraId="23FEBBC5" w14:textId="2DED67C2"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7E7647A9" w14:textId="16AF1892"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1AA80918" w14:textId="40F4AFA1"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3B71AA5F" w14:textId="241C17A4"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12A1D163" w14:textId="4793BCE3"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7E82EA3B" w14:textId="77777777" w:rsidTr="00847BC2">
        <w:trPr>
          <w:cantSplit/>
          <w:jc w:val="center"/>
        </w:trPr>
        <w:tc>
          <w:tcPr>
            <w:tcW w:w="1417" w:type="dxa"/>
            <w:tcBorders>
              <w:bottom w:val="nil"/>
            </w:tcBorders>
          </w:tcPr>
          <w:p w14:paraId="113365B6" w14:textId="77777777" w:rsidR="00D60968" w:rsidRPr="00BE5108" w:rsidRDefault="00D60968" w:rsidP="00DF3C12">
            <w:pPr>
              <w:pStyle w:val="TAC"/>
              <w:rPr>
                <w:rFonts w:eastAsiaTheme="minorEastAsia"/>
              </w:rPr>
            </w:pPr>
          </w:p>
        </w:tc>
        <w:tc>
          <w:tcPr>
            <w:tcW w:w="1417" w:type="dxa"/>
          </w:tcPr>
          <w:p w14:paraId="7BD1A27F" w14:textId="77777777" w:rsidR="00D60968" w:rsidRPr="00BE5108" w:rsidRDefault="00D60968" w:rsidP="00DF3C12">
            <w:pPr>
              <w:pStyle w:val="TAC"/>
              <w:rPr>
                <w:rFonts w:eastAsiaTheme="minorEastAsia"/>
                <w:lang w:eastAsia="zh-CN"/>
              </w:rPr>
            </w:pPr>
          </w:p>
        </w:tc>
        <w:tc>
          <w:tcPr>
            <w:tcW w:w="1417" w:type="dxa"/>
          </w:tcPr>
          <w:p w14:paraId="3453E8DC" w14:textId="77777777" w:rsidR="00D60968" w:rsidRPr="00BE5108" w:rsidRDefault="00D60968" w:rsidP="00DF3C12">
            <w:pPr>
              <w:pStyle w:val="TAC"/>
              <w:rPr>
                <w:rFonts w:eastAsiaTheme="minorEastAsia"/>
              </w:rPr>
            </w:pPr>
          </w:p>
        </w:tc>
        <w:tc>
          <w:tcPr>
            <w:tcW w:w="1417" w:type="dxa"/>
          </w:tcPr>
          <w:p w14:paraId="12190A2E" w14:textId="77777777" w:rsidR="00D60968" w:rsidRPr="00BE5108" w:rsidRDefault="00D60968" w:rsidP="00DF3C12">
            <w:pPr>
              <w:pStyle w:val="TAC"/>
              <w:rPr>
                <w:rFonts w:eastAsiaTheme="minorEastAsia"/>
              </w:rPr>
            </w:pPr>
          </w:p>
        </w:tc>
        <w:tc>
          <w:tcPr>
            <w:tcW w:w="1417" w:type="dxa"/>
            <w:tcBorders>
              <w:bottom w:val="nil"/>
            </w:tcBorders>
          </w:tcPr>
          <w:p w14:paraId="65A83A69" w14:textId="77777777" w:rsidR="00D60968" w:rsidRPr="00BE5108" w:rsidRDefault="00D60968" w:rsidP="00DF3C12">
            <w:pPr>
              <w:pStyle w:val="TAC"/>
              <w:rPr>
                <w:rFonts w:eastAsiaTheme="minorEastAsia"/>
              </w:rPr>
            </w:pPr>
          </w:p>
        </w:tc>
        <w:tc>
          <w:tcPr>
            <w:tcW w:w="1417" w:type="dxa"/>
            <w:tcBorders>
              <w:bottom w:val="nil"/>
            </w:tcBorders>
          </w:tcPr>
          <w:p w14:paraId="01D5B4BA" w14:textId="77777777" w:rsidR="00D60968" w:rsidRPr="00BE5108" w:rsidRDefault="00D60968" w:rsidP="00DF3C12">
            <w:pPr>
              <w:pStyle w:val="TAC"/>
              <w:rPr>
                <w:rFonts w:eastAsiaTheme="minorEastAsia"/>
              </w:rPr>
            </w:pPr>
          </w:p>
        </w:tc>
      </w:tr>
      <w:tr w:rsidR="00D60968" w:rsidRPr="00BE5108" w14:paraId="4CB8970E" w14:textId="77777777" w:rsidTr="00847BC2">
        <w:trPr>
          <w:cantSplit/>
          <w:jc w:val="center"/>
        </w:trPr>
        <w:tc>
          <w:tcPr>
            <w:tcW w:w="1417" w:type="dxa"/>
            <w:tcBorders>
              <w:top w:val="nil"/>
              <w:bottom w:val="single" w:sz="4" w:space="0" w:color="auto"/>
            </w:tcBorders>
          </w:tcPr>
          <w:p w14:paraId="7F60CF25" w14:textId="77777777" w:rsidR="00D60968" w:rsidRPr="00BE5108" w:rsidRDefault="00D60968" w:rsidP="00DF3C12">
            <w:pPr>
              <w:pStyle w:val="TAC"/>
              <w:rPr>
                <w:rFonts w:eastAsiaTheme="minorEastAsia"/>
              </w:rPr>
            </w:pPr>
          </w:p>
        </w:tc>
        <w:tc>
          <w:tcPr>
            <w:tcW w:w="1417" w:type="dxa"/>
          </w:tcPr>
          <w:p w14:paraId="3FF7BCFF" w14:textId="77777777" w:rsidR="00D60968" w:rsidRPr="00BE5108" w:rsidRDefault="00D60968" w:rsidP="00DF3C12">
            <w:pPr>
              <w:pStyle w:val="TAC"/>
              <w:rPr>
                <w:rFonts w:eastAsiaTheme="minorEastAsia"/>
                <w:lang w:eastAsia="zh-CN"/>
              </w:rPr>
            </w:pPr>
          </w:p>
        </w:tc>
        <w:tc>
          <w:tcPr>
            <w:tcW w:w="1417" w:type="dxa"/>
          </w:tcPr>
          <w:p w14:paraId="1E1A5489" w14:textId="77777777" w:rsidR="00D60968" w:rsidRPr="00BE5108" w:rsidRDefault="00D60968" w:rsidP="00DF3C12">
            <w:pPr>
              <w:pStyle w:val="TAC"/>
              <w:rPr>
                <w:rFonts w:eastAsiaTheme="minorEastAsia"/>
              </w:rPr>
            </w:pPr>
          </w:p>
        </w:tc>
        <w:tc>
          <w:tcPr>
            <w:tcW w:w="1417" w:type="dxa"/>
          </w:tcPr>
          <w:p w14:paraId="7329D3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6AB624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7E52491" w14:textId="77777777" w:rsidR="00D60968" w:rsidRPr="00BE5108" w:rsidRDefault="00D60968" w:rsidP="00DF3C12">
            <w:pPr>
              <w:pStyle w:val="TAC"/>
              <w:rPr>
                <w:rFonts w:eastAsiaTheme="minorEastAsia"/>
              </w:rPr>
            </w:pPr>
          </w:p>
        </w:tc>
      </w:tr>
      <w:tr w:rsidR="00D60968" w:rsidRPr="00BE5108" w14:paraId="35D25927" w14:textId="77777777" w:rsidTr="00847BC2">
        <w:trPr>
          <w:cantSplit/>
          <w:jc w:val="center"/>
        </w:trPr>
        <w:tc>
          <w:tcPr>
            <w:tcW w:w="1417" w:type="dxa"/>
            <w:tcBorders>
              <w:bottom w:val="nil"/>
            </w:tcBorders>
          </w:tcPr>
          <w:p w14:paraId="6087DFC2"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79FEFFD"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C6A6E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8FEF97D"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B60202" w14:textId="77777777" w:rsidR="00D60968" w:rsidRPr="00BE5108" w:rsidRDefault="00D60968" w:rsidP="00DF3C12">
            <w:pPr>
              <w:pStyle w:val="TAC"/>
              <w:rPr>
                <w:rFonts w:eastAsiaTheme="minorEastAsia"/>
              </w:rPr>
            </w:pPr>
            <w:r w:rsidRPr="00BE5108">
              <w:rPr>
                <w:rFonts w:eastAsiaTheme="minorEastAsia"/>
                <w:lang w:eastAsia="zh-CN"/>
              </w:rPr>
              <w:t>-74.3</w:t>
            </w:r>
          </w:p>
        </w:tc>
        <w:tc>
          <w:tcPr>
            <w:tcW w:w="1417" w:type="dxa"/>
            <w:tcBorders>
              <w:bottom w:val="nil"/>
            </w:tcBorders>
          </w:tcPr>
          <w:p w14:paraId="6977D925"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D6B3973" w14:textId="77777777" w:rsidTr="00847BC2">
        <w:trPr>
          <w:cantSplit/>
          <w:jc w:val="center"/>
        </w:trPr>
        <w:tc>
          <w:tcPr>
            <w:tcW w:w="1417" w:type="dxa"/>
            <w:tcBorders>
              <w:top w:val="nil"/>
              <w:bottom w:val="nil"/>
            </w:tcBorders>
          </w:tcPr>
          <w:p w14:paraId="61B2F88B" w14:textId="77777777" w:rsidR="00D60968" w:rsidRPr="00BE5108" w:rsidRDefault="00D60968" w:rsidP="00DF3C12">
            <w:pPr>
              <w:pStyle w:val="TAC"/>
              <w:rPr>
                <w:rFonts w:eastAsiaTheme="minorEastAsia"/>
              </w:rPr>
            </w:pPr>
          </w:p>
        </w:tc>
        <w:tc>
          <w:tcPr>
            <w:tcW w:w="1417" w:type="dxa"/>
          </w:tcPr>
          <w:p w14:paraId="29F5E25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8F9B28C"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7E437780"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7D4C771C" w14:textId="77777777" w:rsidR="00D60968" w:rsidRPr="00BE5108" w:rsidRDefault="00D60968" w:rsidP="00DF3C12">
            <w:pPr>
              <w:pStyle w:val="TAC"/>
              <w:rPr>
                <w:rFonts w:eastAsiaTheme="minorEastAsia"/>
              </w:rPr>
            </w:pPr>
          </w:p>
        </w:tc>
        <w:tc>
          <w:tcPr>
            <w:tcW w:w="1417" w:type="dxa"/>
            <w:tcBorders>
              <w:top w:val="nil"/>
              <w:bottom w:val="nil"/>
            </w:tcBorders>
          </w:tcPr>
          <w:p w14:paraId="7982790F" w14:textId="77777777" w:rsidR="00D60968" w:rsidRPr="00BE5108" w:rsidRDefault="00D60968" w:rsidP="00DF3C12">
            <w:pPr>
              <w:pStyle w:val="TAC"/>
              <w:rPr>
                <w:rFonts w:eastAsiaTheme="minorEastAsia"/>
              </w:rPr>
            </w:pPr>
          </w:p>
        </w:tc>
      </w:tr>
      <w:tr w:rsidR="00D60968" w:rsidRPr="00BE5108" w14:paraId="2A7B1A58" w14:textId="77777777" w:rsidTr="00847BC2">
        <w:trPr>
          <w:cantSplit/>
          <w:jc w:val="center"/>
        </w:trPr>
        <w:tc>
          <w:tcPr>
            <w:tcW w:w="1417" w:type="dxa"/>
            <w:tcBorders>
              <w:top w:val="nil"/>
              <w:bottom w:val="single" w:sz="4" w:space="0" w:color="auto"/>
            </w:tcBorders>
          </w:tcPr>
          <w:p w14:paraId="3587B424" w14:textId="77777777" w:rsidR="00D60968" w:rsidRPr="00BE5108" w:rsidRDefault="00D60968" w:rsidP="00DF3C12">
            <w:pPr>
              <w:pStyle w:val="TAC"/>
              <w:rPr>
                <w:rFonts w:eastAsiaTheme="minorEastAsia"/>
              </w:rPr>
            </w:pPr>
          </w:p>
        </w:tc>
        <w:tc>
          <w:tcPr>
            <w:tcW w:w="1417" w:type="dxa"/>
          </w:tcPr>
          <w:p w14:paraId="321687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56731BB"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2EBA3D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24F9E8FE"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26C295A" w14:textId="77777777" w:rsidR="00D60968" w:rsidRPr="00BE5108" w:rsidRDefault="00D60968" w:rsidP="00DF3C12">
            <w:pPr>
              <w:pStyle w:val="TAC"/>
              <w:rPr>
                <w:rFonts w:eastAsiaTheme="minorEastAsia"/>
              </w:rPr>
            </w:pPr>
          </w:p>
        </w:tc>
      </w:tr>
      <w:tr w:rsidR="00D60968" w:rsidRPr="00BE5108" w14:paraId="321769EA" w14:textId="77777777" w:rsidTr="00847BC2">
        <w:trPr>
          <w:cantSplit/>
          <w:jc w:val="center"/>
        </w:trPr>
        <w:tc>
          <w:tcPr>
            <w:tcW w:w="1417" w:type="dxa"/>
            <w:tcBorders>
              <w:bottom w:val="nil"/>
            </w:tcBorders>
          </w:tcPr>
          <w:p w14:paraId="4FAE61BB"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6FE832E0"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9F4A373"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92F5827"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55C728" w14:textId="77777777" w:rsidR="00D60968" w:rsidRPr="00BE5108" w:rsidRDefault="00D60968" w:rsidP="00DF3C12">
            <w:pPr>
              <w:pStyle w:val="TAC"/>
              <w:rPr>
                <w:rFonts w:eastAsiaTheme="minorEastAsia"/>
              </w:rPr>
            </w:pPr>
            <w:r w:rsidRPr="00BE5108">
              <w:rPr>
                <w:rFonts w:eastAsiaTheme="minorEastAsia"/>
                <w:lang w:eastAsia="zh-CN"/>
              </w:rPr>
              <w:t>-72.5</w:t>
            </w:r>
          </w:p>
        </w:tc>
        <w:tc>
          <w:tcPr>
            <w:tcW w:w="1417" w:type="dxa"/>
            <w:tcBorders>
              <w:bottom w:val="nil"/>
            </w:tcBorders>
          </w:tcPr>
          <w:p w14:paraId="7DC60E16"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A0BCE5" w14:textId="77777777" w:rsidTr="00847BC2">
        <w:trPr>
          <w:cantSplit/>
          <w:jc w:val="center"/>
        </w:trPr>
        <w:tc>
          <w:tcPr>
            <w:tcW w:w="1417" w:type="dxa"/>
            <w:tcBorders>
              <w:top w:val="nil"/>
              <w:bottom w:val="nil"/>
            </w:tcBorders>
          </w:tcPr>
          <w:p w14:paraId="4746FCAA" w14:textId="77777777" w:rsidR="00D60968" w:rsidRPr="00BE5108" w:rsidRDefault="00D60968" w:rsidP="00DF3C12">
            <w:pPr>
              <w:pStyle w:val="TAC"/>
              <w:rPr>
                <w:rFonts w:eastAsiaTheme="minorEastAsia"/>
              </w:rPr>
            </w:pPr>
          </w:p>
        </w:tc>
        <w:tc>
          <w:tcPr>
            <w:tcW w:w="1417" w:type="dxa"/>
          </w:tcPr>
          <w:p w14:paraId="0957EA9D"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CD04F3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2E7CDEEE"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07812F66" w14:textId="77777777" w:rsidR="00D60968" w:rsidRPr="00BE5108" w:rsidRDefault="00D60968" w:rsidP="00DF3C12">
            <w:pPr>
              <w:pStyle w:val="TAC"/>
              <w:rPr>
                <w:rFonts w:eastAsiaTheme="minorEastAsia"/>
              </w:rPr>
            </w:pPr>
          </w:p>
        </w:tc>
        <w:tc>
          <w:tcPr>
            <w:tcW w:w="1417" w:type="dxa"/>
            <w:tcBorders>
              <w:top w:val="nil"/>
              <w:bottom w:val="nil"/>
            </w:tcBorders>
          </w:tcPr>
          <w:p w14:paraId="020414DB" w14:textId="77777777" w:rsidR="00D60968" w:rsidRPr="00BE5108" w:rsidRDefault="00D60968" w:rsidP="00DF3C12">
            <w:pPr>
              <w:pStyle w:val="TAC"/>
              <w:rPr>
                <w:rFonts w:eastAsiaTheme="minorEastAsia"/>
              </w:rPr>
            </w:pPr>
          </w:p>
        </w:tc>
      </w:tr>
      <w:tr w:rsidR="00D60968" w:rsidRPr="00BE5108" w14:paraId="5AC783C9" w14:textId="77777777" w:rsidTr="00847BC2">
        <w:trPr>
          <w:cantSplit/>
          <w:jc w:val="center"/>
        </w:trPr>
        <w:tc>
          <w:tcPr>
            <w:tcW w:w="1417" w:type="dxa"/>
            <w:tcBorders>
              <w:top w:val="nil"/>
              <w:bottom w:val="single" w:sz="4" w:space="0" w:color="auto"/>
            </w:tcBorders>
          </w:tcPr>
          <w:p w14:paraId="3E7B84E5" w14:textId="77777777" w:rsidR="00D60968" w:rsidRPr="00BE5108" w:rsidRDefault="00D60968" w:rsidP="00DF3C12">
            <w:pPr>
              <w:pStyle w:val="TAC"/>
              <w:rPr>
                <w:rFonts w:eastAsiaTheme="minorEastAsia"/>
              </w:rPr>
            </w:pPr>
          </w:p>
        </w:tc>
        <w:tc>
          <w:tcPr>
            <w:tcW w:w="1417" w:type="dxa"/>
          </w:tcPr>
          <w:p w14:paraId="23A61EB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6F5C819"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E0A2A99"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3710D5F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BEC7EC1" w14:textId="77777777" w:rsidR="00D60968" w:rsidRPr="00BE5108" w:rsidRDefault="00D60968" w:rsidP="00DF3C12">
            <w:pPr>
              <w:pStyle w:val="TAC"/>
              <w:rPr>
                <w:rFonts w:eastAsiaTheme="minorEastAsia"/>
              </w:rPr>
            </w:pPr>
          </w:p>
        </w:tc>
      </w:tr>
      <w:tr w:rsidR="00D60968" w:rsidRPr="00BE5108" w14:paraId="78D253CD" w14:textId="77777777" w:rsidTr="00847BC2">
        <w:trPr>
          <w:cantSplit/>
          <w:jc w:val="center"/>
        </w:trPr>
        <w:tc>
          <w:tcPr>
            <w:tcW w:w="1417" w:type="dxa"/>
            <w:tcBorders>
              <w:bottom w:val="nil"/>
            </w:tcBorders>
          </w:tcPr>
          <w:p w14:paraId="33178F69"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9E57D5F"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4077143"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C9109A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32D3918" w14:textId="77777777" w:rsidR="00D60968" w:rsidRPr="00BE5108" w:rsidRDefault="00D60968" w:rsidP="00DF3C12">
            <w:pPr>
              <w:pStyle w:val="TAC"/>
              <w:rPr>
                <w:rFonts w:eastAsiaTheme="minorEastAsia"/>
              </w:rPr>
            </w:pPr>
            <w:r w:rsidRPr="00BE5108">
              <w:rPr>
                <w:rFonts w:eastAsiaTheme="minorEastAsia"/>
                <w:lang w:eastAsia="zh-CN"/>
              </w:rPr>
              <w:t>-71.2</w:t>
            </w:r>
          </w:p>
        </w:tc>
        <w:tc>
          <w:tcPr>
            <w:tcW w:w="1417" w:type="dxa"/>
            <w:tcBorders>
              <w:bottom w:val="nil"/>
            </w:tcBorders>
          </w:tcPr>
          <w:p w14:paraId="68F422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1B81786" w14:textId="77777777" w:rsidTr="00847BC2">
        <w:trPr>
          <w:cantSplit/>
          <w:jc w:val="center"/>
        </w:trPr>
        <w:tc>
          <w:tcPr>
            <w:tcW w:w="1417" w:type="dxa"/>
            <w:tcBorders>
              <w:top w:val="nil"/>
              <w:bottom w:val="nil"/>
            </w:tcBorders>
          </w:tcPr>
          <w:p w14:paraId="37E5D0EA" w14:textId="77777777" w:rsidR="00D60968" w:rsidRPr="00BE5108" w:rsidRDefault="00D60968" w:rsidP="00DF3C12">
            <w:pPr>
              <w:pStyle w:val="TAC"/>
              <w:rPr>
                <w:rFonts w:eastAsiaTheme="minorEastAsia"/>
              </w:rPr>
            </w:pPr>
          </w:p>
        </w:tc>
        <w:tc>
          <w:tcPr>
            <w:tcW w:w="1417" w:type="dxa"/>
          </w:tcPr>
          <w:p w14:paraId="068C7B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65D27F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ED3DDD1"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0F16AA7" w14:textId="77777777" w:rsidR="00D60968" w:rsidRPr="00BE5108" w:rsidRDefault="00D60968" w:rsidP="00DF3C12">
            <w:pPr>
              <w:pStyle w:val="TAC"/>
              <w:rPr>
                <w:rFonts w:eastAsiaTheme="minorEastAsia"/>
              </w:rPr>
            </w:pPr>
          </w:p>
        </w:tc>
        <w:tc>
          <w:tcPr>
            <w:tcW w:w="1417" w:type="dxa"/>
            <w:tcBorders>
              <w:top w:val="nil"/>
              <w:bottom w:val="nil"/>
            </w:tcBorders>
          </w:tcPr>
          <w:p w14:paraId="38954656" w14:textId="77777777" w:rsidR="00D60968" w:rsidRPr="00BE5108" w:rsidRDefault="00D60968" w:rsidP="00DF3C12">
            <w:pPr>
              <w:pStyle w:val="TAC"/>
              <w:rPr>
                <w:rFonts w:eastAsiaTheme="minorEastAsia"/>
              </w:rPr>
            </w:pPr>
          </w:p>
        </w:tc>
      </w:tr>
      <w:tr w:rsidR="00D60968" w:rsidRPr="00BE5108" w14:paraId="2068B7FB" w14:textId="77777777" w:rsidTr="00847BC2">
        <w:trPr>
          <w:cantSplit/>
          <w:jc w:val="center"/>
        </w:trPr>
        <w:tc>
          <w:tcPr>
            <w:tcW w:w="1417" w:type="dxa"/>
            <w:tcBorders>
              <w:top w:val="nil"/>
              <w:bottom w:val="single" w:sz="4" w:space="0" w:color="auto"/>
            </w:tcBorders>
          </w:tcPr>
          <w:p w14:paraId="1E6B580F" w14:textId="77777777" w:rsidR="00D60968" w:rsidRPr="00BE5108" w:rsidRDefault="00D60968" w:rsidP="00DF3C12">
            <w:pPr>
              <w:pStyle w:val="TAC"/>
              <w:rPr>
                <w:rFonts w:eastAsiaTheme="minorEastAsia"/>
              </w:rPr>
            </w:pPr>
          </w:p>
        </w:tc>
        <w:tc>
          <w:tcPr>
            <w:tcW w:w="1417" w:type="dxa"/>
          </w:tcPr>
          <w:p w14:paraId="171DEBE7"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1EFB61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4295A8A"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830D0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B9724B9" w14:textId="77777777" w:rsidR="00D60968" w:rsidRPr="00BE5108" w:rsidRDefault="00D60968" w:rsidP="00DF3C12">
            <w:pPr>
              <w:pStyle w:val="TAC"/>
              <w:rPr>
                <w:rFonts w:eastAsiaTheme="minorEastAsia"/>
              </w:rPr>
            </w:pPr>
          </w:p>
        </w:tc>
      </w:tr>
      <w:tr w:rsidR="00D60968" w:rsidRPr="00BE5108" w14:paraId="7EFDFE2A" w14:textId="77777777" w:rsidTr="00847BC2">
        <w:trPr>
          <w:cantSplit/>
          <w:jc w:val="center"/>
        </w:trPr>
        <w:tc>
          <w:tcPr>
            <w:tcW w:w="1417" w:type="dxa"/>
            <w:tcBorders>
              <w:bottom w:val="nil"/>
            </w:tcBorders>
          </w:tcPr>
          <w:p w14:paraId="6C66EBE0"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4373EC7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5143168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5C4F518"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FFB5357" w14:textId="77777777" w:rsidR="00D60968" w:rsidRPr="00BE5108" w:rsidRDefault="00D60968" w:rsidP="00DF3C12">
            <w:pPr>
              <w:pStyle w:val="TAC"/>
              <w:rPr>
                <w:rFonts w:eastAsiaTheme="minorEastAsia"/>
              </w:rPr>
            </w:pPr>
            <w:r w:rsidRPr="00BE5108">
              <w:rPr>
                <w:rFonts w:eastAsiaTheme="minorEastAsia"/>
                <w:lang w:eastAsia="zh-CN"/>
              </w:rPr>
              <w:t>-70.2</w:t>
            </w:r>
          </w:p>
        </w:tc>
        <w:tc>
          <w:tcPr>
            <w:tcW w:w="1417" w:type="dxa"/>
            <w:tcBorders>
              <w:bottom w:val="nil"/>
            </w:tcBorders>
          </w:tcPr>
          <w:p w14:paraId="27B8FE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FDB5E79" w14:textId="77777777" w:rsidTr="00847BC2">
        <w:trPr>
          <w:cantSplit/>
          <w:jc w:val="center"/>
        </w:trPr>
        <w:tc>
          <w:tcPr>
            <w:tcW w:w="1417" w:type="dxa"/>
            <w:tcBorders>
              <w:top w:val="nil"/>
              <w:bottom w:val="nil"/>
            </w:tcBorders>
          </w:tcPr>
          <w:p w14:paraId="710C7E33" w14:textId="77777777" w:rsidR="00D60968" w:rsidRPr="00BE5108" w:rsidRDefault="00D60968" w:rsidP="00DF3C12">
            <w:pPr>
              <w:pStyle w:val="TAC"/>
              <w:rPr>
                <w:rFonts w:eastAsiaTheme="minorEastAsia"/>
              </w:rPr>
            </w:pPr>
          </w:p>
        </w:tc>
        <w:tc>
          <w:tcPr>
            <w:tcW w:w="1417" w:type="dxa"/>
          </w:tcPr>
          <w:p w14:paraId="07526EE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076527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645727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41445E80" w14:textId="77777777" w:rsidR="00D60968" w:rsidRPr="00BE5108" w:rsidRDefault="00D60968" w:rsidP="00DF3C12">
            <w:pPr>
              <w:pStyle w:val="TAC"/>
              <w:rPr>
                <w:rFonts w:eastAsiaTheme="minorEastAsia"/>
              </w:rPr>
            </w:pPr>
          </w:p>
        </w:tc>
        <w:tc>
          <w:tcPr>
            <w:tcW w:w="1417" w:type="dxa"/>
            <w:tcBorders>
              <w:top w:val="nil"/>
              <w:bottom w:val="nil"/>
            </w:tcBorders>
          </w:tcPr>
          <w:p w14:paraId="76EA26B1" w14:textId="77777777" w:rsidR="00D60968" w:rsidRPr="00BE5108" w:rsidRDefault="00D60968" w:rsidP="00DF3C12">
            <w:pPr>
              <w:pStyle w:val="TAC"/>
              <w:rPr>
                <w:rFonts w:eastAsiaTheme="minorEastAsia"/>
              </w:rPr>
            </w:pPr>
          </w:p>
        </w:tc>
      </w:tr>
      <w:tr w:rsidR="00D60968" w:rsidRPr="00BE5108" w14:paraId="4BE87080" w14:textId="77777777" w:rsidTr="00847BC2">
        <w:trPr>
          <w:cantSplit/>
          <w:jc w:val="center"/>
        </w:trPr>
        <w:tc>
          <w:tcPr>
            <w:tcW w:w="1417" w:type="dxa"/>
            <w:tcBorders>
              <w:top w:val="nil"/>
              <w:bottom w:val="single" w:sz="4" w:space="0" w:color="auto"/>
            </w:tcBorders>
          </w:tcPr>
          <w:p w14:paraId="6DC3F955" w14:textId="77777777" w:rsidR="00D60968" w:rsidRPr="00BE5108" w:rsidRDefault="00D60968" w:rsidP="00DF3C12">
            <w:pPr>
              <w:pStyle w:val="TAC"/>
              <w:rPr>
                <w:rFonts w:eastAsiaTheme="minorEastAsia"/>
              </w:rPr>
            </w:pPr>
          </w:p>
        </w:tc>
        <w:tc>
          <w:tcPr>
            <w:tcW w:w="1417" w:type="dxa"/>
          </w:tcPr>
          <w:p w14:paraId="1241269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873553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B99D6D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7D382C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84C8DCB" w14:textId="77777777" w:rsidR="00D60968" w:rsidRPr="00BE5108" w:rsidRDefault="00D60968" w:rsidP="00DF3C12">
            <w:pPr>
              <w:pStyle w:val="TAC"/>
              <w:rPr>
                <w:rFonts w:eastAsiaTheme="minorEastAsia"/>
              </w:rPr>
            </w:pPr>
          </w:p>
        </w:tc>
      </w:tr>
      <w:tr w:rsidR="00D60968" w:rsidRPr="00BE5108" w14:paraId="04959BEA" w14:textId="77777777" w:rsidTr="00847BC2">
        <w:trPr>
          <w:cantSplit/>
          <w:jc w:val="center"/>
        </w:trPr>
        <w:tc>
          <w:tcPr>
            <w:tcW w:w="1417" w:type="dxa"/>
            <w:tcBorders>
              <w:bottom w:val="nil"/>
            </w:tcBorders>
          </w:tcPr>
          <w:p w14:paraId="2F30AA7B"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7908EB33"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633FE68"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73B3D7C9"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56A2B76" w14:textId="77777777" w:rsidR="00D60968" w:rsidRPr="00BE5108" w:rsidRDefault="00D60968" w:rsidP="00DF3C12">
            <w:pPr>
              <w:pStyle w:val="TAC"/>
              <w:rPr>
                <w:rFonts w:eastAsiaTheme="minorEastAsia"/>
              </w:rPr>
            </w:pPr>
            <w:r w:rsidRPr="00BE5108">
              <w:rPr>
                <w:rFonts w:eastAsiaTheme="minorEastAsia"/>
                <w:lang w:eastAsia="zh-CN"/>
              </w:rPr>
              <w:t>-69.4</w:t>
            </w:r>
          </w:p>
        </w:tc>
        <w:tc>
          <w:tcPr>
            <w:tcW w:w="1417" w:type="dxa"/>
            <w:tcBorders>
              <w:bottom w:val="nil"/>
            </w:tcBorders>
          </w:tcPr>
          <w:p w14:paraId="6512280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A570C72" w14:textId="77777777" w:rsidTr="00847BC2">
        <w:trPr>
          <w:cantSplit/>
          <w:jc w:val="center"/>
        </w:trPr>
        <w:tc>
          <w:tcPr>
            <w:tcW w:w="1417" w:type="dxa"/>
            <w:tcBorders>
              <w:top w:val="nil"/>
              <w:bottom w:val="nil"/>
            </w:tcBorders>
          </w:tcPr>
          <w:p w14:paraId="7A8B028C" w14:textId="77777777" w:rsidR="00D60968" w:rsidRPr="00BE5108" w:rsidRDefault="00D60968" w:rsidP="00DF3C12">
            <w:pPr>
              <w:pStyle w:val="TAC"/>
              <w:rPr>
                <w:rFonts w:eastAsiaTheme="minorEastAsia"/>
              </w:rPr>
            </w:pPr>
          </w:p>
        </w:tc>
        <w:tc>
          <w:tcPr>
            <w:tcW w:w="1417" w:type="dxa"/>
          </w:tcPr>
          <w:p w14:paraId="41EDAAF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5C3E9F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7F2AF3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1437F98B" w14:textId="77777777" w:rsidR="00D60968" w:rsidRPr="00BE5108" w:rsidRDefault="00D60968" w:rsidP="00DF3C12">
            <w:pPr>
              <w:pStyle w:val="TAC"/>
              <w:rPr>
                <w:rFonts w:eastAsiaTheme="minorEastAsia"/>
              </w:rPr>
            </w:pPr>
          </w:p>
        </w:tc>
        <w:tc>
          <w:tcPr>
            <w:tcW w:w="1417" w:type="dxa"/>
            <w:tcBorders>
              <w:top w:val="nil"/>
              <w:bottom w:val="nil"/>
            </w:tcBorders>
          </w:tcPr>
          <w:p w14:paraId="426CFDF2" w14:textId="77777777" w:rsidR="00D60968" w:rsidRPr="00BE5108" w:rsidRDefault="00D60968" w:rsidP="00DF3C12">
            <w:pPr>
              <w:pStyle w:val="TAC"/>
              <w:rPr>
                <w:rFonts w:eastAsiaTheme="minorEastAsia"/>
              </w:rPr>
            </w:pPr>
          </w:p>
        </w:tc>
      </w:tr>
      <w:tr w:rsidR="00D60968" w:rsidRPr="00BE5108" w14:paraId="6E970A48" w14:textId="77777777" w:rsidTr="00847BC2">
        <w:trPr>
          <w:cantSplit/>
          <w:jc w:val="center"/>
        </w:trPr>
        <w:tc>
          <w:tcPr>
            <w:tcW w:w="1417" w:type="dxa"/>
            <w:tcBorders>
              <w:top w:val="nil"/>
              <w:bottom w:val="single" w:sz="4" w:space="0" w:color="auto"/>
            </w:tcBorders>
          </w:tcPr>
          <w:p w14:paraId="288561F5" w14:textId="77777777" w:rsidR="00D60968" w:rsidRPr="00BE5108" w:rsidRDefault="00D60968" w:rsidP="00DF3C12">
            <w:pPr>
              <w:pStyle w:val="TAC"/>
              <w:rPr>
                <w:rFonts w:eastAsiaTheme="minorEastAsia"/>
              </w:rPr>
            </w:pPr>
          </w:p>
        </w:tc>
        <w:tc>
          <w:tcPr>
            <w:tcW w:w="1417" w:type="dxa"/>
          </w:tcPr>
          <w:p w14:paraId="200BC7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EE1F4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3D78694F"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F6CCEA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C406CB5" w14:textId="77777777" w:rsidR="00D60968" w:rsidRPr="00BE5108" w:rsidRDefault="00D60968" w:rsidP="00DF3C12">
            <w:pPr>
              <w:pStyle w:val="TAC"/>
              <w:rPr>
                <w:rFonts w:eastAsiaTheme="minorEastAsia"/>
              </w:rPr>
            </w:pPr>
          </w:p>
        </w:tc>
      </w:tr>
      <w:tr w:rsidR="00D60968" w:rsidRPr="00BE5108" w14:paraId="2EC37737" w14:textId="77777777" w:rsidTr="00847BC2">
        <w:trPr>
          <w:cantSplit/>
          <w:jc w:val="center"/>
        </w:trPr>
        <w:tc>
          <w:tcPr>
            <w:tcW w:w="1417" w:type="dxa"/>
            <w:tcBorders>
              <w:bottom w:val="nil"/>
            </w:tcBorders>
          </w:tcPr>
          <w:p w14:paraId="337264A4"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468BC46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7AFAF25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830F48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92122E0" w14:textId="77777777" w:rsidR="00D60968" w:rsidRPr="00BE5108" w:rsidRDefault="00D60968" w:rsidP="00DF3C12">
            <w:pPr>
              <w:pStyle w:val="TAC"/>
              <w:rPr>
                <w:rFonts w:eastAsiaTheme="minorEastAsia"/>
              </w:rPr>
            </w:pPr>
            <w:r w:rsidRPr="00BE5108">
              <w:rPr>
                <w:rFonts w:eastAsiaTheme="minorEastAsia"/>
                <w:lang w:eastAsia="zh-CN"/>
              </w:rPr>
              <w:t>-68.1</w:t>
            </w:r>
          </w:p>
        </w:tc>
        <w:tc>
          <w:tcPr>
            <w:tcW w:w="1417" w:type="dxa"/>
            <w:tcBorders>
              <w:bottom w:val="nil"/>
            </w:tcBorders>
          </w:tcPr>
          <w:p w14:paraId="6743CAA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B648778" w14:textId="77777777" w:rsidTr="00847BC2">
        <w:trPr>
          <w:cantSplit/>
          <w:jc w:val="center"/>
        </w:trPr>
        <w:tc>
          <w:tcPr>
            <w:tcW w:w="1417" w:type="dxa"/>
            <w:tcBorders>
              <w:top w:val="nil"/>
              <w:bottom w:val="nil"/>
            </w:tcBorders>
          </w:tcPr>
          <w:p w14:paraId="1BC13214" w14:textId="77777777" w:rsidR="00D60968" w:rsidRPr="00BE5108" w:rsidRDefault="00D60968" w:rsidP="00DF3C12">
            <w:pPr>
              <w:pStyle w:val="TAC"/>
              <w:rPr>
                <w:rFonts w:eastAsiaTheme="minorEastAsia"/>
              </w:rPr>
            </w:pPr>
          </w:p>
        </w:tc>
        <w:tc>
          <w:tcPr>
            <w:tcW w:w="1417" w:type="dxa"/>
          </w:tcPr>
          <w:p w14:paraId="5DAAEC7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13EDB8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790117"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42BC5E5" w14:textId="77777777" w:rsidR="00D60968" w:rsidRPr="00BE5108" w:rsidRDefault="00D60968" w:rsidP="00DF3C12">
            <w:pPr>
              <w:pStyle w:val="TAC"/>
              <w:rPr>
                <w:rFonts w:eastAsiaTheme="minorEastAsia"/>
              </w:rPr>
            </w:pPr>
          </w:p>
        </w:tc>
        <w:tc>
          <w:tcPr>
            <w:tcW w:w="1417" w:type="dxa"/>
            <w:tcBorders>
              <w:top w:val="nil"/>
              <w:bottom w:val="nil"/>
            </w:tcBorders>
          </w:tcPr>
          <w:p w14:paraId="0E53AEC5" w14:textId="77777777" w:rsidR="00D60968" w:rsidRPr="00BE5108" w:rsidRDefault="00D60968" w:rsidP="00DF3C12">
            <w:pPr>
              <w:pStyle w:val="TAC"/>
              <w:rPr>
                <w:rFonts w:eastAsiaTheme="minorEastAsia"/>
              </w:rPr>
            </w:pPr>
          </w:p>
        </w:tc>
      </w:tr>
      <w:tr w:rsidR="00D60968" w:rsidRPr="00BE5108" w14:paraId="15E7E33E" w14:textId="77777777" w:rsidTr="00847BC2">
        <w:trPr>
          <w:cantSplit/>
          <w:jc w:val="center"/>
        </w:trPr>
        <w:tc>
          <w:tcPr>
            <w:tcW w:w="1417" w:type="dxa"/>
            <w:tcBorders>
              <w:top w:val="nil"/>
              <w:bottom w:val="single" w:sz="4" w:space="0" w:color="auto"/>
            </w:tcBorders>
          </w:tcPr>
          <w:p w14:paraId="1AADE083" w14:textId="77777777" w:rsidR="00D60968" w:rsidRPr="00BE5108" w:rsidRDefault="00D60968" w:rsidP="00DF3C12">
            <w:pPr>
              <w:pStyle w:val="TAC"/>
              <w:rPr>
                <w:rFonts w:eastAsiaTheme="minorEastAsia"/>
              </w:rPr>
            </w:pPr>
          </w:p>
        </w:tc>
        <w:tc>
          <w:tcPr>
            <w:tcW w:w="1417" w:type="dxa"/>
          </w:tcPr>
          <w:p w14:paraId="1B8AB3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32320E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5B2A5F8"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9609B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3FE82AC" w14:textId="77777777" w:rsidR="00D60968" w:rsidRPr="00BE5108" w:rsidRDefault="00D60968" w:rsidP="00DF3C12">
            <w:pPr>
              <w:pStyle w:val="TAC"/>
              <w:rPr>
                <w:rFonts w:eastAsiaTheme="minorEastAsia"/>
              </w:rPr>
            </w:pPr>
          </w:p>
        </w:tc>
      </w:tr>
      <w:tr w:rsidR="00D60968" w:rsidRPr="00BE5108" w14:paraId="0E6A6545" w14:textId="77777777" w:rsidTr="00847BC2">
        <w:trPr>
          <w:cantSplit/>
          <w:jc w:val="center"/>
        </w:trPr>
        <w:tc>
          <w:tcPr>
            <w:tcW w:w="1417" w:type="dxa"/>
            <w:tcBorders>
              <w:bottom w:val="nil"/>
            </w:tcBorders>
          </w:tcPr>
          <w:p w14:paraId="7C05846E"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AB67807"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279F5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C190E73"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084C0196" w14:textId="77777777" w:rsidR="00D60968" w:rsidRPr="00BE5108" w:rsidRDefault="00D60968" w:rsidP="00DF3C12">
            <w:pPr>
              <w:pStyle w:val="TAC"/>
              <w:rPr>
                <w:rFonts w:eastAsiaTheme="minorEastAsia"/>
              </w:rPr>
            </w:pPr>
            <w:r w:rsidRPr="00BE5108">
              <w:rPr>
                <w:rFonts w:eastAsiaTheme="minorEastAsia"/>
                <w:lang w:eastAsia="zh-CN"/>
              </w:rPr>
              <w:t>-67.1</w:t>
            </w:r>
          </w:p>
        </w:tc>
        <w:tc>
          <w:tcPr>
            <w:tcW w:w="1417" w:type="dxa"/>
            <w:tcBorders>
              <w:bottom w:val="nil"/>
            </w:tcBorders>
          </w:tcPr>
          <w:p w14:paraId="66E5869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4D45A1F" w14:textId="77777777" w:rsidTr="00847BC2">
        <w:trPr>
          <w:cantSplit/>
          <w:jc w:val="center"/>
        </w:trPr>
        <w:tc>
          <w:tcPr>
            <w:tcW w:w="1417" w:type="dxa"/>
            <w:tcBorders>
              <w:top w:val="nil"/>
              <w:bottom w:val="nil"/>
            </w:tcBorders>
          </w:tcPr>
          <w:p w14:paraId="22BBC3F0" w14:textId="77777777" w:rsidR="00D60968" w:rsidRPr="00BE5108" w:rsidRDefault="00D60968" w:rsidP="00DF3C12">
            <w:pPr>
              <w:pStyle w:val="TAC"/>
              <w:rPr>
                <w:rFonts w:eastAsiaTheme="minorEastAsia"/>
              </w:rPr>
            </w:pPr>
          </w:p>
        </w:tc>
        <w:tc>
          <w:tcPr>
            <w:tcW w:w="1417" w:type="dxa"/>
          </w:tcPr>
          <w:p w14:paraId="185886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733BFC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7509407" w14:textId="77777777" w:rsidR="00D60968" w:rsidRPr="00BE5108" w:rsidRDefault="00D60968" w:rsidP="00DF3C12">
            <w:pPr>
              <w:pStyle w:val="TAC"/>
              <w:rPr>
                <w:rFonts w:eastAsiaTheme="minorEastAsia"/>
                <w:lang w:eastAsia="zh-CN"/>
              </w:rPr>
            </w:pPr>
            <w:r w:rsidRPr="00BE5108">
              <w:rPr>
                <w:rFonts w:eastAsiaTheme="minorEastAsia"/>
                <w:lang w:eastAsia="zh-CN"/>
              </w:rPr>
              <w:t>59.8</w:t>
            </w:r>
          </w:p>
        </w:tc>
        <w:tc>
          <w:tcPr>
            <w:tcW w:w="1417" w:type="dxa"/>
            <w:tcBorders>
              <w:top w:val="nil"/>
              <w:bottom w:val="nil"/>
            </w:tcBorders>
          </w:tcPr>
          <w:p w14:paraId="294B9182" w14:textId="77777777" w:rsidR="00D60968" w:rsidRPr="00BE5108" w:rsidRDefault="00D60968" w:rsidP="00DF3C12">
            <w:pPr>
              <w:pStyle w:val="TAC"/>
              <w:rPr>
                <w:rFonts w:eastAsiaTheme="minorEastAsia"/>
              </w:rPr>
            </w:pPr>
          </w:p>
        </w:tc>
        <w:tc>
          <w:tcPr>
            <w:tcW w:w="1417" w:type="dxa"/>
            <w:tcBorders>
              <w:top w:val="nil"/>
              <w:bottom w:val="nil"/>
            </w:tcBorders>
          </w:tcPr>
          <w:p w14:paraId="5319EE35" w14:textId="77777777" w:rsidR="00D60968" w:rsidRPr="00BE5108" w:rsidRDefault="00D60968" w:rsidP="00DF3C12">
            <w:pPr>
              <w:pStyle w:val="TAC"/>
              <w:rPr>
                <w:rFonts w:eastAsiaTheme="minorEastAsia"/>
              </w:rPr>
            </w:pPr>
          </w:p>
        </w:tc>
      </w:tr>
      <w:tr w:rsidR="00D60968" w:rsidRPr="00BE5108" w14:paraId="070C4B80" w14:textId="77777777" w:rsidTr="00847BC2">
        <w:trPr>
          <w:cantSplit/>
          <w:jc w:val="center"/>
        </w:trPr>
        <w:tc>
          <w:tcPr>
            <w:tcW w:w="1417" w:type="dxa"/>
            <w:tcBorders>
              <w:top w:val="nil"/>
              <w:bottom w:val="single" w:sz="4" w:space="0" w:color="auto"/>
            </w:tcBorders>
          </w:tcPr>
          <w:p w14:paraId="01921C33" w14:textId="77777777" w:rsidR="00D60968" w:rsidRPr="00BE5108" w:rsidRDefault="00D60968" w:rsidP="00DF3C12">
            <w:pPr>
              <w:pStyle w:val="TAC"/>
              <w:rPr>
                <w:rFonts w:eastAsiaTheme="minorEastAsia"/>
              </w:rPr>
            </w:pPr>
          </w:p>
        </w:tc>
        <w:tc>
          <w:tcPr>
            <w:tcW w:w="1417" w:type="dxa"/>
          </w:tcPr>
          <w:p w14:paraId="5D50883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585E4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CA7240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231CEF5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816A031" w14:textId="77777777" w:rsidR="00D60968" w:rsidRPr="00BE5108" w:rsidRDefault="00D60968" w:rsidP="00DF3C12">
            <w:pPr>
              <w:pStyle w:val="TAC"/>
              <w:rPr>
                <w:rFonts w:eastAsiaTheme="minorEastAsia"/>
              </w:rPr>
            </w:pPr>
          </w:p>
        </w:tc>
      </w:tr>
      <w:tr w:rsidR="00D60968" w:rsidRPr="00BE5108" w14:paraId="4CBFEF88" w14:textId="77777777" w:rsidTr="00847BC2">
        <w:trPr>
          <w:cantSplit/>
          <w:jc w:val="center"/>
        </w:trPr>
        <w:tc>
          <w:tcPr>
            <w:tcW w:w="1417" w:type="dxa"/>
            <w:tcBorders>
              <w:bottom w:val="nil"/>
            </w:tcBorders>
          </w:tcPr>
          <w:p w14:paraId="7DB91CDA"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4194CF9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4ED434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1D39D53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4EB4F565" w14:textId="77777777" w:rsidR="00D60968" w:rsidRPr="00BE5108" w:rsidRDefault="00D60968" w:rsidP="00DF3C12">
            <w:pPr>
              <w:pStyle w:val="TAC"/>
              <w:rPr>
                <w:rFonts w:eastAsiaTheme="minorEastAsia"/>
              </w:rPr>
            </w:pPr>
            <w:r w:rsidRPr="00BE5108">
              <w:rPr>
                <w:rFonts w:eastAsiaTheme="minorEastAsia"/>
                <w:lang w:eastAsia="zh-CN"/>
              </w:rPr>
              <w:t>-66.3</w:t>
            </w:r>
          </w:p>
        </w:tc>
        <w:tc>
          <w:tcPr>
            <w:tcW w:w="1417" w:type="dxa"/>
            <w:tcBorders>
              <w:bottom w:val="nil"/>
            </w:tcBorders>
          </w:tcPr>
          <w:p w14:paraId="0F3704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3A6E0DD" w14:textId="77777777" w:rsidTr="00847BC2">
        <w:trPr>
          <w:cantSplit/>
          <w:jc w:val="center"/>
        </w:trPr>
        <w:tc>
          <w:tcPr>
            <w:tcW w:w="1417" w:type="dxa"/>
            <w:tcBorders>
              <w:top w:val="nil"/>
              <w:bottom w:val="single" w:sz="4" w:space="0" w:color="auto"/>
            </w:tcBorders>
          </w:tcPr>
          <w:p w14:paraId="7A55240C" w14:textId="77777777" w:rsidR="00D60968" w:rsidRPr="00BE5108" w:rsidRDefault="00D60968" w:rsidP="00DF3C12">
            <w:pPr>
              <w:pStyle w:val="TAC"/>
              <w:rPr>
                <w:rFonts w:eastAsiaTheme="minorEastAsia"/>
              </w:rPr>
            </w:pPr>
          </w:p>
        </w:tc>
        <w:tc>
          <w:tcPr>
            <w:tcW w:w="1417" w:type="dxa"/>
          </w:tcPr>
          <w:p w14:paraId="2F54D2E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42C9D9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EA6C5B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EFB836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1ECC74F" w14:textId="77777777" w:rsidR="00D60968" w:rsidRPr="00BE5108" w:rsidRDefault="00D60968" w:rsidP="00DF3C12">
            <w:pPr>
              <w:pStyle w:val="TAC"/>
              <w:rPr>
                <w:rFonts w:eastAsiaTheme="minorEastAsia"/>
              </w:rPr>
            </w:pPr>
          </w:p>
        </w:tc>
      </w:tr>
      <w:tr w:rsidR="00D60968" w:rsidRPr="00BE5108" w14:paraId="7219A457" w14:textId="77777777" w:rsidTr="00847BC2">
        <w:trPr>
          <w:cantSplit/>
          <w:jc w:val="center"/>
        </w:trPr>
        <w:tc>
          <w:tcPr>
            <w:tcW w:w="1417" w:type="dxa"/>
            <w:tcBorders>
              <w:bottom w:val="nil"/>
            </w:tcBorders>
          </w:tcPr>
          <w:p w14:paraId="740D5CD8"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3FAFAD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926D2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97390DE"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1898AF5" w14:textId="77777777" w:rsidR="00D60968" w:rsidRPr="00BE5108" w:rsidRDefault="00D60968" w:rsidP="00DF3C12">
            <w:pPr>
              <w:pStyle w:val="TAC"/>
              <w:rPr>
                <w:rFonts w:eastAsiaTheme="minorEastAsia"/>
              </w:rPr>
            </w:pPr>
            <w:r w:rsidRPr="00BE5108">
              <w:rPr>
                <w:rFonts w:eastAsiaTheme="minorEastAsia"/>
                <w:lang w:eastAsia="zh-CN"/>
              </w:rPr>
              <w:t>-65.7</w:t>
            </w:r>
          </w:p>
        </w:tc>
        <w:tc>
          <w:tcPr>
            <w:tcW w:w="1417" w:type="dxa"/>
            <w:tcBorders>
              <w:bottom w:val="nil"/>
            </w:tcBorders>
          </w:tcPr>
          <w:p w14:paraId="74A4D20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22AD74" w14:textId="77777777" w:rsidTr="00847BC2">
        <w:trPr>
          <w:cantSplit/>
          <w:jc w:val="center"/>
        </w:trPr>
        <w:tc>
          <w:tcPr>
            <w:tcW w:w="1417" w:type="dxa"/>
            <w:tcBorders>
              <w:top w:val="nil"/>
              <w:bottom w:val="single" w:sz="4" w:space="0" w:color="auto"/>
            </w:tcBorders>
          </w:tcPr>
          <w:p w14:paraId="5CC28322" w14:textId="77777777" w:rsidR="00D60968" w:rsidRPr="00BE5108" w:rsidRDefault="00D60968" w:rsidP="00DF3C12">
            <w:pPr>
              <w:pStyle w:val="TAC"/>
              <w:rPr>
                <w:rFonts w:eastAsiaTheme="minorEastAsia"/>
              </w:rPr>
            </w:pPr>
          </w:p>
        </w:tc>
        <w:tc>
          <w:tcPr>
            <w:tcW w:w="1417" w:type="dxa"/>
          </w:tcPr>
          <w:p w14:paraId="2D2D8DF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7ACE632"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F07EA59"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DB63E8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389DE51" w14:textId="77777777" w:rsidR="00D60968" w:rsidRPr="00BE5108" w:rsidRDefault="00D60968" w:rsidP="00DF3C12">
            <w:pPr>
              <w:pStyle w:val="TAC"/>
              <w:rPr>
                <w:rFonts w:eastAsiaTheme="minorEastAsia"/>
              </w:rPr>
            </w:pPr>
          </w:p>
        </w:tc>
      </w:tr>
      <w:tr w:rsidR="00D60968" w:rsidRPr="00BE5108" w14:paraId="39905B3B" w14:textId="77777777" w:rsidTr="00847BC2">
        <w:trPr>
          <w:cantSplit/>
          <w:jc w:val="center"/>
        </w:trPr>
        <w:tc>
          <w:tcPr>
            <w:tcW w:w="1417" w:type="dxa"/>
            <w:tcBorders>
              <w:bottom w:val="nil"/>
            </w:tcBorders>
          </w:tcPr>
          <w:p w14:paraId="2C6527CA"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FB4328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F03E73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3CB332D"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57736B7"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tcPr>
          <w:p w14:paraId="397ADD8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16B3C2" w14:textId="77777777" w:rsidTr="00847BC2">
        <w:trPr>
          <w:cantSplit/>
          <w:jc w:val="center"/>
        </w:trPr>
        <w:tc>
          <w:tcPr>
            <w:tcW w:w="1417" w:type="dxa"/>
            <w:tcBorders>
              <w:top w:val="nil"/>
              <w:bottom w:val="single" w:sz="4" w:space="0" w:color="auto"/>
            </w:tcBorders>
          </w:tcPr>
          <w:p w14:paraId="7208B734" w14:textId="77777777" w:rsidR="00D60968" w:rsidRPr="00BE5108" w:rsidRDefault="00D60968" w:rsidP="00DF3C12">
            <w:pPr>
              <w:pStyle w:val="TAC"/>
              <w:rPr>
                <w:rFonts w:eastAsiaTheme="minorEastAsia"/>
              </w:rPr>
            </w:pPr>
          </w:p>
        </w:tc>
        <w:tc>
          <w:tcPr>
            <w:tcW w:w="1417" w:type="dxa"/>
          </w:tcPr>
          <w:p w14:paraId="53693EC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99252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932A44E"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6D6101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340E56" w14:textId="77777777" w:rsidR="00D60968" w:rsidRPr="00BE5108" w:rsidRDefault="00D60968" w:rsidP="00DF3C12">
            <w:pPr>
              <w:pStyle w:val="TAC"/>
              <w:rPr>
                <w:rFonts w:eastAsiaTheme="minorEastAsia"/>
              </w:rPr>
            </w:pPr>
          </w:p>
        </w:tc>
      </w:tr>
      <w:tr w:rsidR="00D60968" w:rsidRPr="00BE5108" w14:paraId="72210929" w14:textId="77777777" w:rsidTr="00847BC2">
        <w:trPr>
          <w:cantSplit/>
          <w:jc w:val="center"/>
        </w:trPr>
        <w:tc>
          <w:tcPr>
            <w:tcW w:w="1417" w:type="dxa"/>
            <w:tcBorders>
              <w:bottom w:val="nil"/>
            </w:tcBorders>
          </w:tcPr>
          <w:p w14:paraId="0EFB145D"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5148E31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43BCE4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5646D9A"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8CD8CA0" w14:textId="77777777" w:rsidR="00D60968" w:rsidRPr="00BE5108" w:rsidRDefault="00D60968" w:rsidP="00DF3C12">
            <w:pPr>
              <w:pStyle w:val="TAC"/>
              <w:rPr>
                <w:rFonts w:eastAsiaTheme="minorEastAsia"/>
              </w:rPr>
            </w:pPr>
            <w:r w:rsidRPr="00BE5108">
              <w:rPr>
                <w:rFonts w:eastAsiaTheme="minorEastAsia"/>
                <w:lang w:eastAsia="zh-CN"/>
              </w:rPr>
              <w:t>-64.5</w:t>
            </w:r>
          </w:p>
        </w:tc>
        <w:tc>
          <w:tcPr>
            <w:tcW w:w="1417" w:type="dxa"/>
            <w:tcBorders>
              <w:bottom w:val="nil"/>
            </w:tcBorders>
          </w:tcPr>
          <w:p w14:paraId="3098D49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C9B3708" w14:textId="77777777" w:rsidTr="00847BC2">
        <w:trPr>
          <w:cantSplit/>
          <w:jc w:val="center"/>
        </w:trPr>
        <w:tc>
          <w:tcPr>
            <w:tcW w:w="1417" w:type="dxa"/>
            <w:tcBorders>
              <w:top w:val="nil"/>
              <w:bottom w:val="single" w:sz="4" w:space="0" w:color="auto"/>
            </w:tcBorders>
          </w:tcPr>
          <w:p w14:paraId="78695557" w14:textId="77777777" w:rsidR="00D60968" w:rsidRPr="00BE5108" w:rsidRDefault="00D60968" w:rsidP="00DF3C12">
            <w:pPr>
              <w:pStyle w:val="TAC"/>
              <w:rPr>
                <w:rFonts w:eastAsiaTheme="minorEastAsia"/>
              </w:rPr>
            </w:pPr>
          </w:p>
        </w:tc>
        <w:tc>
          <w:tcPr>
            <w:tcW w:w="1417" w:type="dxa"/>
          </w:tcPr>
          <w:p w14:paraId="7BFBD6B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697B9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4B7C1A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88CDD10"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F098E0B" w14:textId="77777777" w:rsidR="00D60968" w:rsidRPr="00BE5108" w:rsidRDefault="00D60968" w:rsidP="00DF3C12">
            <w:pPr>
              <w:pStyle w:val="TAC"/>
              <w:rPr>
                <w:rFonts w:eastAsiaTheme="minorEastAsia"/>
              </w:rPr>
            </w:pPr>
          </w:p>
        </w:tc>
      </w:tr>
      <w:tr w:rsidR="00D60968" w:rsidRPr="00BE5108" w14:paraId="3015F28C" w14:textId="77777777" w:rsidTr="00847BC2">
        <w:trPr>
          <w:cantSplit/>
          <w:jc w:val="center"/>
        </w:trPr>
        <w:tc>
          <w:tcPr>
            <w:tcW w:w="1417" w:type="dxa"/>
            <w:tcBorders>
              <w:bottom w:val="nil"/>
            </w:tcBorders>
          </w:tcPr>
          <w:p w14:paraId="399AEB2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073AED7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AB4A29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ECEECD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3621BD3"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tcPr>
          <w:p w14:paraId="45D24E62"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18F045" w14:textId="77777777" w:rsidTr="00847BC2">
        <w:trPr>
          <w:cantSplit/>
          <w:jc w:val="center"/>
        </w:trPr>
        <w:tc>
          <w:tcPr>
            <w:tcW w:w="1417" w:type="dxa"/>
            <w:tcBorders>
              <w:top w:val="nil"/>
            </w:tcBorders>
          </w:tcPr>
          <w:p w14:paraId="5506C2BE" w14:textId="77777777" w:rsidR="00D60968" w:rsidRPr="00BE5108" w:rsidRDefault="00D60968" w:rsidP="00DF3C12">
            <w:pPr>
              <w:pStyle w:val="TAC"/>
              <w:rPr>
                <w:rFonts w:eastAsiaTheme="minorEastAsia"/>
              </w:rPr>
            </w:pPr>
          </w:p>
        </w:tc>
        <w:tc>
          <w:tcPr>
            <w:tcW w:w="1417" w:type="dxa"/>
          </w:tcPr>
          <w:p w14:paraId="7F69E3B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C51C48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7ECB82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tcBorders>
          </w:tcPr>
          <w:p w14:paraId="1F6051A2" w14:textId="77777777" w:rsidR="00D60968" w:rsidRPr="00BE5108" w:rsidRDefault="00D60968" w:rsidP="00DF3C12">
            <w:pPr>
              <w:pStyle w:val="TAC"/>
              <w:rPr>
                <w:rFonts w:eastAsiaTheme="minorEastAsia"/>
              </w:rPr>
            </w:pPr>
          </w:p>
        </w:tc>
        <w:tc>
          <w:tcPr>
            <w:tcW w:w="1417" w:type="dxa"/>
            <w:tcBorders>
              <w:top w:val="nil"/>
            </w:tcBorders>
          </w:tcPr>
          <w:p w14:paraId="4D287B8F" w14:textId="77777777" w:rsidR="00D60968" w:rsidRPr="00BE5108" w:rsidRDefault="00D60968" w:rsidP="00DF3C12">
            <w:pPr>
              <w:pStyle w:val="TAC"/>
              <w:rPr>
                <w:rFonts w:eastAsiaTheme="minorEastAsia"/>
              </w:rPr>
            </w:pPr>
          </w:p>
        </w:tc>
      </w:tr>
      <w:tr w:rsidR="00D60968" w:rsidRPr="00BE5108" w14:paraId="7D6976FC" w14:textId="77777777" w:rsidTr="00847BC2">
        <w:trPr>
          <w:cantSplit/>
          <w:jc w:val="center"/>
        </w:trPr>
        <w:tc>
          <w:tcPr>
            <w:tcW w:w="8502" w:type="dxa"/>
            <w:gridSpan w:val="6"/>
          </w:tcPr>
          <w:p w14:paraId="48C6604E" w14:textId="794DF669" w:rsidR="00D60968" w:rsidRPr="00BE5108" w:rsidRDefault="00D60968" w:rsidP="00C70ADE">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52069BE7" w14:textId="77777777" w:rsidR="00D60968" w:rsidRPr="00BE5108" w:rsidRDefault="00D60968" w:rsidP="00D60968">
      <w:pPr>
        <w:rPr>
          <w:rFonts w:eastAsiaTheme="minorEastAsia"/>
        </w:rPr>
      </w:pPr>
    </w:p>
    <w:p w14:paraId="6297DE95" w14:textId="77777777" w:rsidR="00D60968" w:rsidRPr="00BE5108" w:rsidRDefault="00D60968" w:rsidP="00D60968">
      <w:pPr>
        <w:pStyle w:val="TH"/>
        <w:rPr>
          <w:rFonts w:eastAsiaTheme="minorEastAsia"/>
        </w:rPr>
      </w:pPr>
      <w:r w:rsidRPr="00BE5108">
        <w:rPr>
          <w:rFonts w:eastAsiaTheme="minorEastAsia"/>
        </w:rPr>
        <w:lastRenderedPageBreak/>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7DD2FE3B" w14:textId="77777777" w:rsidTr="00847BC2">
        <w:trPr>
          <w:cantSplit/>
          <w:jc w:val="center"/>
        </w:trPr>
        <w:tc>
          <w:tcPr>
            <w:tcW w:w="1417" w:type="dxa"/>
            <w:tcBorders>
              <w:bottom w:val="single" w:sz="4" w:space="0" w:color="auto"/>
            </w:tcBorders>
          </w:tcPr>
          <w:p w14:paraId="7742E905" w14:textId="1F3F3C17" w:rsidR="00D60968" w:rsidRPr="00D31349" w:rsidRDefault="00D60968" w:rsidP="00DF3C12">
            <w:pPr>
              <w:pStyle w:val="TAH"/>
              <w:rPr>
                <w:rFonts w:eastAsiaTheme="minorEastAsia"/>
                <w:lang w:val="fr-FR"/>
              </w:rPr>
            </w:pPr>
            <w:r w:rsidRPr="00D31349">
              <w:rPr>
                <w:rFonts w:eastAsiaTheme="minorEastAsia"/>
                <w:i/>
                <w:lang w:val="fr-FR"/>
              </w:rPr>
              <w:t>IAB-DU</w:t>
            </w:r>
            <w:r w:rsidR="00847BC2" w:rsidRPr="00D31349">
              <w:rPr>
                <w:rFonts w:eastAsiaTheme="minorEastAsia"/>
                <w:i/>
                <w:lang w:val="fr-FR"/>
              </w:rPr>
              <w:t xml:space="preserve"> </w:t>
            </w:r>
            <w:r w:rsidRPr="00D31349">
              <w:rPr>
                <w:rFonts w:eastAsiaTheme="minorEastAsia"/>
                <w:i/>
                <w:lang w:val="fr-FR"/>
              </w:rPr>
              <w:t>channel</w:t>
            </w:r>
            <w:r w:rsidR="00847BC2" w:rsidRPr="00D31349">
              <w:rPr>
                <w:rFonts w:eastAsiaTheme="minorEastAsia"/>
                <w:i/>
                <w:lang w:val="fr-FR"/>
              </w:rPr>
              <w:t xml:space="preserve"> </w:t>
            </w:r>
            <w:r w:rsidRPr="00D31349">
              <w:rPr>
                <w:rFonts w:eastAsiaTheme="minorEastAsia"/>
                <w:i/>
                <w:lang w:val="fr-FR"/>
              </w:rPr>
              <w:t>bandwidth</w:t>
            </w:r>
            <w:r w:rsidR="00847BC2" w:rsidRPr="00D31349">
              <w:rPr>
                <w:rFonts w:eastAsiaTheme="minorEastAsia"/>
                <w:lang w:val="fr-FR"/>
              </w:rPr>
              <w:t xml:space="preserve"> </w:t>
            </w:r>
            <w:r w:rsidRPr="00D31349">
              <w:rPr>
                <w:rFonts w:eastAsiaTheme="minorEastAsia"/>
                <w:lang w:val="fr-FR"/>
              </w:rPr>
              <w:t>(MHz)</w:t>
            </w:r>
          </w:p>
        </w:tc>
        <w:tc>
          <w:tcPr>
            <w:tcW w:w="1417" w:type="dxa"/>
          </w:tcPr>
          <w:p w14:paraId="5CF25E6C" w14:textId="29B1B51D"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591D4DF1" w14:textId="4C042A93"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5444084A" w14:textId="674BF450"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50FEF4BF" w14:textId="492125EF"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60001282" w14:textId="3F9B9232"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0AD83EA1" w14:textId="77777777" w:rsidTr="00847BC2">
        <w:trPr>
          <w:cantSplit/>
          <w:jc w:val="center"/>
        </w:trPr>
        <w:tc>
          <w:tcPr>
            <w:tcW w:w="1417" w:type="dxa"/>
            <w:tcBorders>
              <w:bottom w:val="nil"/>
            </w:tcBorders>
            <w:vAlign w:val="center"/>
          </w:tcPr>
          <w:p w14:paraId="22702B0D" w14:textId="77777777" w:rsidR="00D60968" w:rsidRPr="00BE5108" w:rsidRDefault="00D60968" w:rsidP="00DF3C12">
            <w:pPr>
              <w:pStyle w:val="TAC"/>
              <w:rPr>
                <w:rFonts w:eastAsiaTheme="minorEastAsia"/>
              </w:rPr>
            </w:pPr>
          </w:p>
        </w:tc>
        <w:tc>
          <w:tcPr>
            <w:tcW w:w="1417" w:type="dxa"/>
          </w:tcPr>
          <w:p w14:paraId="443050E3" w14:textId="77777777" w:rsidR="00D60968" w:rsidRPr="00BE5108" w:rsidRDefault="00D60968" w:rsidP="00DF3C12">
            <w:pPr>
              <w:pStyle w:val="TAC"/>
              <w:rPr>
                <w:rFonts w:eastAsiaTheme="minorEastAsia"/>
                <w:lang w:eastAsia="zh-CN"/>
              </w:rPr>
            </w:pPr>
          </w:p>
        </w:tc>
        <w:tc>
          <w:tcPr>
            <w:tcW w:w="1417" w:type="dxa"/>
            <w:vAlign w:val="center"/>
          </w:tcPr>
          <w:p w14:paraId="0C9BF307" w14:textId="77777777" w:rsidR="00D60968" w:rsidRPr="00BE5108" w:rsidRDefault="00D60968" w:rsidP="00DF3C12">
            <w:pPr>
              <w:pStyle w:val="TAC"/>
              <w:rPr>
                <w:rFonts w:eastAsiaTheme="minorEastAsia"/>
              </w:rPr>
            </w:pPr>
          </w:p>
        </w:tc>
        <w:tc>
          <w:tcPr>
            <w:tcW w:w="1417" w:type="dxa"/>
            <w:vAlign w:val="bottom"/>
          </w:tcPr>
          <w:p w14:paraId="55C70FDC" w14:textId="77777777" w:rsidR="00D60968" w:rsidRPr="00BE5108" w:rsidRDefault="00D60968" w:rsidP="00DF3C12">
            <w:pPr>
              <w:pStyle w:val="TAC"/>
              <w:rPr>
                <w:rFonts w:eastAsiaTheme="minorEastAsia"/>
              </w:rPr>
            </w:pPr>
          </w:p>
        </w:tc>
        <w:tc>
          <w:tcPr>
            <w:tcW w:w="1417" w:type="dxa"/>
            <w:tcBorders>
              <w:bottom w:val="nil"/>
            </w:tcBorders>
            <w:vAlign w:val="center"/>
          </w:tcPr>
          <w:p w14:paraId="50B84D3A" w14:textId="77777777" w:rsidR="00D60968" w:rsidRPr="00BE5108" w:rsidRDefault="00D60968" w:rsidP="00DF3C12">
            <w:pPr>
              <w:pStyle w:val="TAC"/>
              <w:rPr>
                <w:rFonts w:eastAsiaTheme="minorEastAsia"/>
              </w:rPr>
            </w:pPr>
          </w:p>
        </w:tc>
        <w:tc>
          <w:tcPr>
            <w:tcW w:w="1417" w:type="dxa"/>
            <w:tcBorders>
              <w:bottom w:val="nil"/>
            </w:tcBorders>
            <w:vAlign w:val="center"/>
          </w:tcPr>
          <w:p w14:paraId="49778FE6" w14:textId="77777777" w:rsidR="00D60968" w:rsidRPr="00BE5108" w:rsidRDefault="00D60968" w:rsidP="00DF3C12">
            <w:pPr>
              <w:pStyle w:val="TAC"/>
              <w:rPr>
                <w:rFonts w:eastAsiaTheme="minorEastAsia"/>
              </w:rPr>
            </w:pPr>
          </w:p>
        </w:tc>
      </w:tr>
      <w:tr w:rsidR="00D60968" w:rsidRPr="00BE5108" w14:paraId="4691F19D" w14:textId="77777777" w:rsidTr="00847BC2">
        <w:trPr>
          <w:cantSplit/>
          <w:jc w:val="center"/>
        </w:trPr>
        <w:tc>
          <w:tcPr>
            <w:tcW w:w="1417" w:type="dxa"/>
            <w:tcBorders>
              <w:top w:val="nil"/>
              <w:bottom w:val="single" w:sz="4" w:space="0" w:color="auto"/>
            </w:tcBorders>
            <w:vAlign w:val="center"/>
          </w:tcPr>
          <w:p w14:paraId="24E75253" w14:textId="77777777" w:rsidR="00D60968" w:rsidRPr="00BE5108" w:rsidRDefault="00D60968" w:rsidP="00DF3C12">
            <w:pPr>
              <w:pStyle w:val="TAC"/>
              <w:rPr>
                <w:rFonts w:eastAsiaTheme="minorEastAsia"/>
              </w:rPr>
            </w:pPr>
          </w:p>
        </w:tc>
        <w:tc>
          <w:tcPr>
            <w:tcW w:w="1417" w:type="dxa"/>
          </w:tcPr>
          <w:p w14:paraId="594DF798" w14:textId="77777777" w:rsidR="00D60968" w:rsidRPr="00BE5108" w:rsidRDefault="00D60968" w:rsidP="00DF3C12">
            <w:pPr>
              <w:pStyle w:val="TAC"/>
              <w:rPr>
                <w:rFonts w:eastAsiaTheme="minorEastAsia"/>
                <w:lang w:eastAsia="zh-CN"/>
              </w:rPr>
            </w:pPr>
          </w:p>
        </w:tc>
        <w:tc>
          <w:tcPr>
            <w:tcW w:w="1417" w:type="dxa"/>
            <w:vAlign w:val="center"/>
          </w:tcPr>
          <w:p w14:paraId="1F2059F6" w14:textId="77777777" w:rsidR="00D60968" w:rsidRPr="00BE5108" w:rsidRDefault="00D60968" w:rsidP="00DF3C12">
            <w:pPr>
              <w:pStyle w:val="TAC"/>
              <w:rPr>
                <w:rFonts w:eastAsiaTheme="minorEastAsia"/>
              </w:rPr>
            </w:pPr>
          </w:p>
        </w:tc>
        <w:tc>
          <w:tcPr>
            <w:tcW w:w="1417" w:type="dxa"/>
            <w:vAlign w:val="bottom"/>
          </w:tcPr>
          <w:p w14:paraId="372800BE"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4B152B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71BEFA37" w14:textId="77777777" w:rsidR="00D60968" w:rsidRPr="00BE5108" w:rsidRDefault="00D60968" w:rsidP="00DF3C12">
            <w:pPr>
              <w:pStyle w:val="TAC"/>
              <w:rPr>
                <w:rFonts w:eastAsiaTheme="minorEastAsia"/>
              </w:rPr>
            </w:pPr>
          </w:p>
        </w:tc>
      </w:tr>
      <w:tr w:rsidR="00D60968" w:rsidRPr="00BE5108" w14:paraId="2F8609A9" w14:textId="77777777" w:rsidTr="00847BC2">
        <w:trPr>
          <w:cantSplit/>
          <w:jc w:val="center"/>
        </w:trPr>
        <w:tc>
          <w:tcPr>
            <w:tcW w:w="1417" w:type="dxa"/>
            <w:tcBorders>
              <w:bottom w:val="nil"/>
            </w:tcBorders>
            <w:vAlign w:val="center"/>
          </w:tcPr>
          <w:p w14:paraId="67EEE195"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2511141"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0B0FDBA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7A6B7FB8"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090FAA10"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vAlign w:val="center"/>
          </w:tcPr>
          <w:p w14:paraId="38FBD0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627245" w14:textId="77777777" w:rsidTr="00847BC2">
        <w:trPr>
          <w:cantSplit/>
          <w:jc w:val="center"/>
        </w:trPr>
        <w:tc>
          <w:tcPr>
            <w:tcW w:w="1417" w:type="dxa"/>
            <w:tcBorders>
              <w:top w:val="nil"/>
              <w:bottom w:val="nil"/>
            </w:tcBorders>
            <w:vAlign w:val="center"/>
          </w:tcPr>
          <w:p w14:paraId="442D7348" w14:textId="77777777" w:rsidR="00D60968" w:rsidRPr="00BE5108" w:rsidRDefault="00D60968" w:rsidP="00DF3C12">
            <w:pPr>
              <w:pStyle w:val="TAC"/>
              <w:rPr>
                <w:rFonts w:eastAsiaTheme="minorEastAsia"/>
              </w:rPr>
            </w:pPr>
          </w:p>
        </w:tc>
        <w:tc>
          <w:tcPr>
            <w:tcW w:w="1417" w:type="dxa"/>
          </w:tcPr>
          <w:p w14:paraId="1EAC77A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9775474"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51EFB99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74B07CD8"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31B26F3E" w14:textId="77777777" w:rsidR="00D60968" w:rsidRPr="00BE5108" w:rsidRDefault="00D60968" w:rsidP="00DF3C12">
            <w:pPr>
              <w:pStyle w:val="TAC"/>
              <w:rPr>
                <w:rFonts w:eastAsiaTheme="minorEastAsia"/>
              </w:rPr>
            </w:pPr>
          </w:p>
        </w:tc>
      </w:tr>
      <w:tr w:rsidR="00D60968" w:rsidRPr="00BE5108" w14:paraId="712FBC43" w14:textId="77777777" w:rsidTr="00847BC2">
        <w:trPr>
          <w:cantSplit/>
          <w:jc w:val="center"/>
        </w:trPr>
        <w:tc>
          <w:tcPr>
            <w:tcW w:w="1417" w:type="dxa"/>
            <w:tcBorders>
              <w:top w:val="nil"/>
              <w:bottom w:val="single" w:sz="4" w:space="0" w:color="auto"/>
            </w:tcBorders>
            <w:vAlign w:val="center"/>
          </w:tcPr>
          <w:p w14:paraId="4CC68540" w14:textId="77777777" w:rsidR="00D60968" w:rsidRPr="00BE5108" w:rsidRDefault="00D60968" w:rsidP="00DF3C12">
            <w:pPr>
              <w:pStyle w:val="TAC"/>
              <w:rPr>
                <w:rFonts w:eastAsiaTheme="minorEastAsia"/>
              </w:rPr>
            </w:pPr>
          </w:p>
        </w:tc>
        <w:tc>
          <w:tcPr>
            <w:tcW w:w="1417" w:type="dxa"/>
          </w:tcPr>
          <w:p w14:paraId="76F2CD5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BBBEAA1"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5324F788"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4C38FC7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13A35D3" w14:textId="77777777" w:rsidR="00D60968" w:rsidRPr="00BE5108" w:rsidRDefault="00D60968" w:rsidP="00DF3C12">
            <w:pPr>
              <w:pStyle w:val="TAC"/>
              <w:rPr>
                <w:rFonts w:eastAsiaTheme="minorEastAsia"/>
              </w:rPr>
            </w:pPr>
          </w:p>
        </w:tc>
      </w:tr>
      <w:tr w:rsidR="00D60968" w:rsidRPr="00BE5108" w14:paraId="6BC287CD" w14:textId="77777777" w:rsidTr="00847BC2">
        <w:trPr>
          <w:cantSplit/>
          <w:jc w:val="center"/>
        </w:trPr>
        <w:tc>
          <w:tcPr>
            <w:tcW w:w="1417" w:type="dxa"/>
            <w:tcBorders>
              <w:bottom w:val="nil"/>
            </w:tcBorders>
            <w:vAlign w:val="center"/>
          </w:tcPr>
          <w:p w14:paraId="4F5643A9"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3B6E84D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19EAC27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5E31FB1B"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3E7B3265"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vAlign w:val="center"/>
          </w:tcPr>
          <w:p w14:paraId="174922A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E5E555F" w14:textId="77777777" w:rsidTr="00847BC2">
        <w:trPr>
          <w:cantSplit/>
          <w:jc w:val="center"/>
        </w:trPr>
        <w:tc>
          <w:tcPr>
            <w:tcW w:w="1417" w:type="dxa"/>
            <w:tcBorders>
              <w:top w:val="nil"/>
              <w:bottom w:val="nil"/>
            </w:tcBorders>
            <w:vAlign w:val="center"/>
          </w:tcPr>
          <w:p w14:paraId="20E0B358" w14:textId="77777777" w:rsidR="00D60968" w:rsidRPr="00BE5108" w:rsidRDefault="00D60968" w:rsidP="00DF3C12">
            <w:pPr>
              <w:pStyle w:val="TAC"/>
              <w:rPr>
                <w:rFonts w:eastAsiaTheme="minorEastAsia"/>
              </w:rPr>
            </w:pPr>
          </w:p>
        </w:tc>
        <w:tc>
          <w:tcPr>
            <w:tcW w:w="1417" w:type="dxa"/>
          </w:tcPr>
          <w:p w14:paraId="674CF1C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DE49C6A"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165153AB"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490393B3"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94605EE" w14:textId="77777777" w:rsidR="00D60968" w:rsidRPr="00BE5108" w:rsidRDefault="00D60968" w:rsidP="00DF3C12">
            <w:pPr>
              <w:pStyle w:val="TAC"/>
              <w:rPr>
                <w:rFonts w:eastAsiaTheme="minorEastAsia"/>
              </w:rPr>
            </w:pPr>
          </w:p>
        </w:tc>
      </w:tr>
      <w:tr w:rsidR="00D60968" w:rsidRPr="00BE5108" w14:paraId="513C4971" w14:textId="77777777" w:rsidTr="00847BC2">
        <w:trPr>
          <w:cantSplit/>
          <w:jc w:val="center"/>
        </w:trPr>
        <w:tc>
          <w:tcPr>
            <w:tcW w:w="1417" w:type="dxa"/>
            <w:tcBorders>
              <w:top w:val="nil"/>
              <w:bottom w:val="single" w:sz="4" w:space="0" w:color="auto"/>
            </w:tcBorders>
            <w:vAlign w:val="center"/>
          </w:tcPr>
          <w:p w14:paraId="03FE1C85" w14:textId="77777777" w:rsidR="00D60968" w:rsidRPr="00BE5108" w:rsidRDefault="00D60968" w:rsidP="00DF3C12">
            <w:pPr>
              <w:pStyle w:val="TAC"/>
              <w:rPr>
                <w:rFonts w:eastAsiaTheme="minorEastAsia"/>
              </w:rPr>
            </w:pPr>
          </w:p>
        </w:tc>
        <w:tc>
          <w:tcPr>
            <w:tcW w:w="1417" w:type="dxa"/>
          </w:tcPr>
          <w:p w14:paraId="4698C94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6E6F3E2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3CB12ED2"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745E0C7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7116428" w14:textId="77777777" w:rsidR="00D60968" w:rsidRPr="00BE5108" w:rsidRDefault="00D60968" w:rsidP="00DF3C12">
            <w:pPr>
              <w:pStyle w:val="TAC"/>
              <w:rPr>
                <w:rFonts w:eastAsiaTheme="minorEastAsia"/>
              </w:rPr>
            </w:pPr>
          </w:p>
        </w:tc>
      </w:tr>
      <w:tr w:rsidR="00D60968" w:rsidRPr="00BE5108" w14:paraId="2E19A241" w14:textId="77777777" w:rsidTr="00847BC2">
        <w:trPr>
          <w:cantSplit/>
          <w:jc w:val="center"/>
        </w:trPr>
        <w:tc>
          <w:tcPr>
            <w:tcW w:w="1417" w:type="dxa"/>
            <w:tcBorders>
              <w:bottom w:val="nil"/>
            </w:tcBorders>
            <w:vAlign w:val="center"/>
          </w:tcPr>
          <w:p w14:paraId="10DA5802"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36F04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74FAE02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7752C6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453634BA" w14:textId="77777777" w:rsidR="00D60968" w:rsidRPr="00BE5108" w:rsidRDefault="00D60968" w:rsidP="00DF3C12">
            <w:pPr>
              <w:pStyle w:val="TAC"/>
              <w:rPr>
                <w:rFonts w:eastAsiaTheme="minorEastAsia"/>
              </w:rPr>
            </w:pPr>
            <w:r w:rsidRPr="00BE5108">
              <w:rPr>
                <w:rFonts w:eastAsiaTheme="minorEastAsia"/>
                <w:lang w:eastAsia="zh-CN"/>
              </w:rPr>
              <w:t>-68.2</w:t>
            </w:r>
          </w:p>
        </w:tc>
        <w:tc>
          <w:tcPr>
            <w:tcW w:w="1417" w:type="dxa"/>
            <w:tcBorders>
              <w:bottom w:val="nil"/>
            </w:tcBorders>
            <w:vAlign w:val="center"/>
          </w:tcPr>
          <w:p w14:paraId="4B91A95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3A31550" w14:textId="77777777" w:rsidTr="00847BC2">
        <w:trPr>
          <w:cantSplit/>
          <w:jc w:val="center"/>
        </w:trPr>
        <w:tc>
          <w:tcPr>
            <w:tcW w:w="1417" w:type="dxa"/>
            <w:tcBorders>
              <w:top w:val="nil"/>
              <w:bottom w:val="nil"/>
            </w:tcBorders>
            <w:vAlign w:val="center"/>
          </w:tcPr>
          <w:p w14:paraId="28726DEF" w14:textId="77777777" w:rsidR="00D60968" w:rsidRPr="00BE5108" w:rsidRDefault="00D60968" w:rsidP="00DF3C12">
            <w:pPr>
              <w:pStyle w:val="TAC"/>
              <w:rPr>
                <w:rFonts w:eastAsiaTheme="minorEastAsia"/>
              </w:rPr>
            </w:pPr>
          </w:p>
        </w:tc>
        <w:tc>
          <w:tcPr>
            <w:tcW w:w="1417" w:type="dxa"/>
          </w:tcPr>
          <w:p w14:paraId="48F026E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010D41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60A5595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4261100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0B1E4CB" w14:textId="77777777" w:rsidR="00D60968" w:rsidRPr="00BE5108" w:rsidRDefault="00D60968" w:rsidP="00DF3C12">
            <w:pPr>
              <w:pStyle w:val="TAC"/>
              <w:rPr>
                <w:rFonts w:eastAsiaTheme="minorEastAsia"/>
              </w:rPr>
            </w:pPr>
          </w:p>
        </w:tc>
      </w:tr>
      <w:tr w:rsidR="00D60968" w:rsidRPr="00BE5108" w14:paraId="6A3D3E57" w14:textId="77777777" w:rsidTr="00847BC2">
        <w:trPr>
          <w:cantSplit/>
          <w:jc w:val="center"/>
        </w:trPr>
        <w:tc>
          <w:tcPr>
            <w:tcW w:w="1417" w:type="dxa"/>
            <w:tcBorders>
              <w:top w:val="nil"/>
              <w:bottom w:val="single" w:sz="4" w:space="0" w:color="auto"/>
            </w:tcBorders>
            <w:vAlign w:val="center"/>
          </w:tcPr>
          <w:p w14:paraId="0275888A" w14:textId="77777777" w:rsidR="00D60968" w:rsidRPr="00BE5108" w:rsidRDefault="00D60968" w:rsidP="00DF3C12">
            <w:pPr>
              <w:pStyle w:val="TAC"/>
              <w:rPr>
                <w:rFonts w:eastAsiaTheme="minorEastAsia"/>
              </w:rPr>
            </w:pPr>
          </w:p>
        </w:tc>
        <w:tc>
          <w:tcPr>
            <w:tcW w:w="1417" w:type="dxa"/>
          </w:tcPr>
          <w:p w14:paraId="7203CDE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16FE0FF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2BB7AF2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0C65F80"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54A9B87" w14:textId="77777777" w:rsidR="00D60968" w:rsidRPr="00BE5108" w:rsidRDefault="00D60968" w:rsidP="00DF3C12">
            <w:pPr>
              <w:pStyle w:val="TAC"/>
              <w:rPr>
                <w:rFonts w:eastAsiaTheme="minorEastAsia"/>
              </w:rPr>
            </w:pPr>
          </w:p>
        </w:tc>
      </w:tr>
      <w:tr w:rsidR="00D60968" w:rsidRPr="00BE5108" w14:paraId="401EB278" w14:textId="77777777" w:rsidTr="00847BC2">
        <w:trPr>
          <w:cantSplit/>
          <w:jc w:val="center"/>
        </w:trPr>
        <w:tc>
          <w:tcPr>
            <w:tcW w:w="1417" w:type="dxa"/>
            <w:tcBorders>
              <w:bottom w:val="nil"/>
            </w:tcBorders>
            <w:vAlign w:val="center"/>
          </w:tcPr>
          <w:p w14:paraId="4A8D8791"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3296981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655C96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41D4C57"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306751A" w14:textId="77777777" w:rsidR="00D60968" w:rsidRPr="00BE5108" w:rsidRDefault="00D60968" w:rsidP="00DF3C12">
            <w:pPr>
              <w:pStyle w:val="TAC"/>
              <w:rPr>
                <w:rFonts w:eastAsiaTheme="minorEastAsia"/>
              </w:rPr>
            </w:pPr>
            <w:r w:rsidRPr="00BE5108">
              <w:rPr>
                <w:rFonts w:eastAsiaTheme="minorEastAsia"/>
                <w:lang w:eastAsia="zh-CN"/>
              </w:rPr>
              <w:t>-67.2</w:t>
            </w:r>
          </w:p>
        </w:tc>
        <w:tc>
          <w:tcPr>
            <w:tcW w:w="1417" w:type="dxa"/>
            <w:tcBorders>
              <w:bottom w:val="nil"/>
            </w:tcBorders>
            <w:vAlign w:val="center"/>
          </w:tcPr>
          <w:p w14:paraId="09C75BF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780DD41" w14:textId="77777777" w:rsidTr="00847BC2">
        <w:trPr>
          <w:cantSplit/>
          <w:jc w:val="center"/>
        </w:trPr>
        <w:tc>
          <w:tcPr>
            <w:tcW w:w="1417" w:type="dxa"/>
            <w:tcBorders>
              <w:top w:val="nil"/>
              <w:bottom w:val="nil"/>
            </w:tcBorders>
            <w:vAlign w:val="center"/>
          </w:tcPr>
          <w:p w14:paraId="74B18CD8" w14:textId="77777777" w:rsidR="00D60968" w:rsidRPr="00BE5108" w:rsidRDefault="00D60968" w:rsidP="00DF3C12">
            <w:pPr>
              <w:pStyle w:val="TAC"/>
              <w:rPr>
                <w:rFonts w:eastAsiaTheme="minorEastAsia"/>
              </w:rPr>
            </w:pPr>
          </w:p>
        </w:tc>
        <w:tc>
          <w:tcPr>
            <w:tcW w:w="1417" w:type="dxa"/>
          </w:tcPr>
          <w:p w14:paraId="5A751FD8"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A53988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540F64E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6DA00242"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E838B39" w14:textId="77777777" w:rsidR="00D60968" w:rsidRPr="00BE5108" w:rsidRDefault="00D60968" w:rsidP="00DF3C12">
            <w:pPr>
              <w:pStyle w:val="TAC"/>
              <w:rPr>
                <w:rFonts w:eastAsiaTheme="minorEastAsia"/>
              </w:rPr>
            </w:pPr>
          </w:p>
        </w:tc>
      </w:tr>
      <w:tr w:rsidR="00D60968" w:rsidRPr="00BE5108" w14:paraId="553725B8" w14:textId="77777777" w:rsidTr="00847BC2">
        <w:trPr>
          <w:cantSplit/>
          <w:jc w:val="center"/>
        </w:trPr>
        <w:tc>
          <w:tcPr>
            <w:tcW w:w="1417" w:type="dxa"/>
            <w:tcBorders>
              <w:top w:val="nil"/>
              <w:bottom w:val="single" w:sz="4" w:space="0" w:color="auto"/>
            </w:tcBorders>
            <w:vAlign w:val="center"/>
          </w:tcPr>
          <w:p w14:paraId="75B4CE64" w14:textId="77777777" w:rsidR="00D60968" w:rsidRPr="00BE5108" w:rsidRDefault="00D60968" w:rsidP="00DF3C12">
            <w:pPr>
              <w:pStyle w:val="TAC"/>
              <w:rPr>
                <w:rFonts w:eastAsiaTheme="minorEastAsia"/>
              </w:rPr>
            </w:pPr>
          </w:p>
        </w:tc>
        <w:tc>
          <w:tcPr>
            <w:tcW w:w="1417" w:type="dxa"/>
          </w:tcPr>
          <w:p w14:paraId="345ED2FB"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D0BC6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6D79CD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8A9E35D"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8844426" w14:textId="77777777" w:rsidR="00D60968" w:rsidRPr="00BE5108" w:rsidRDefault="00D60968" w:rsidP="00DF3C12">
            <w:pPr>
              <w:pStyle w:val="TAC"/>
              <w:rPr>
                <w:rFonts w:eastAsiaTheme="minorEastAsia"/>
              </w:rPr>
            </w:pPr>
          </w:p>
        </w:tc>
      </w:tr>
      <w:tr w:rsidR="00D60968" w:rsidRPr="00BE5108" w14:paraId="306C998C" w14:textId="77777777" w:rsidTr="00847BC2">
        <w:trPr>
          <w:cantSplit/>
          <w:jc w:val="center"/>
        </w:trPr>
        <w:tc>
          <w:tcPr>
            <w:tcW w:w="1417" w:type="dxa"/>
            <w:tcBorders>
              <w:bottom w:val="nil"/>
            </w:tcBorders>
            <w:vAlign w:val="center"/>
          </w:tcPr>
          <w:p w14:paraId="3FAEDB5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3222384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5D4FBA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6C791B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2E9F22" w14:textId="77777777" w:rsidR="00D60968" w:rsidRPr="00BE5108" w:rsidRDefault="00D60968" w:rsidP="00DF3C12">
            <w:pPr>
              <w:pStyle w:val="TAC"/>
              <w:rPr>
                <w:rFonts w:eastAsiaTheme="minorEastAsia"/>
              </w:rPr>
            </w:pPr>
            <w:r w:rsidRPr="00BE5108">
              <w:rPr>
                <w:rFonts w:eastAsiaTheme="minorEastAsia"/>
                <w:lang w:eastAsia="zh-CN"/>
              </w:rPr>
              <w:t>-66.4</w:t>
            </w:r>
          </w:p>
        </w:tc>
        <w:tc>
          <w:tcPr>
            <w:tcW w:w="1417" w:type="dxa"/>
            <w:tcBorders>
              <w:bottom w:val="nil"/>
            </w:tcBorders>
            <w:vAlign w:val="center"/>
          </w:tcPr>
          <w:p w14:paraId="149B99E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13DCA22" w14:textId="77777777" w:rsidTr="00847BC2">
        <w:trPr>
          <w:cantSplit/>
          <w:jc w:val="center"/>
        </w:trPr>
        <w:tc>
          <w:tcPr>
            <w:tcW w:w="1417" w:type="dxa"/>
            <w:tcBorders>
              <w:top w:val="nil"/>
              <w:bottom w:val="nil"/>
            </w:tcBorders>
            <w:vAlign w:val="center"/>
          </w:tcPr>
          <w:p w14:paraId="514B6D25" w14:textId="77777777" w:rsidR="00D60968" w:rsidRPr="00BE5108" w:rsidRDefault="00D60968" w:rsidP="00DF3C12">
            <w:pPr>
              <w:pStyle w:val="TAC"/>
              <w:rPr>
                <w:rFonts w:eastAsiaTheme="minorEastAsia"/>
              </w:rPr>
            </w:pPr>
          </w:p>
        </w:tc>
        <w:tc>
          <w:tcPr>
            <w:tcW w:w="1417" w:type="dxa"/>
          </w:tcPr>
          <w:p w14:paraId="55A703C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347B86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1798D6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5F3351C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4ED6606B" w14:textId="77777777" w:rsidR="00D60968" w:rsidRPr="00BE5108" w:rsidRDefault="00D60968" w:rsidP="00DF3C12">
            <w:pPr>
              <w:pStyle w:val="TAC"/>
              <w:rPr>
                <w:rFonts w:eastAsiaTheme="minorEastAsia"/>
              </w:rPr>
            </w:pPr>
          </w:p>
        </w:tc>
      </w:tr>
      <w:tr w:rsidR="00D60968" w:rsidRPr="00BE5108" w14:paraId="5E737FED" w14:textId="77777777" w:rsidTr="00847BC2">
        <w:trPr>
          <w:cantSplit/>
          <w:jc w:val="center"/>
        </w:trPr>
        <w:tc>
          <w:tcPr>
            <w:tcW w:w="1417" w:type="dxa"/>
            <w:tcBorders>
              <w:top w:val="nil"/>
              <w:bottom w:val="single" w:sz="4" w:space="0" w:color="auto"/>
            </w:tcBorders>
            <w:vAlign w:val="center"/>
          </w:tcPr>
          <w:p w14:paraId="0A8024FD" w14:textId="77777777" w:rsidR="00D60968" w:rsidRPr="00BE5108" w:rsidRDefault="00D60968" w:rsidP="00DF3C12">
            <w:pPr>
              <w:pStyle w:val="TAC"/>
              <w:rPr>
                <w:rFonts w:eastAsiaTheme="minorEastAsia"/>
              </w:rPr>
            </w:pPr>
          </w:p>
        </w:tc>
        <w:tc>
          <w:tcPr>
            <w:tcW w:w="1417" w:type="dxa"/>
          </w:tcPr>
          <w:p w14:paraId="7117BE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7053D3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0AC8E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BC99F1B"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0E9A534" w14:textId="77777777" w:rsidR="00D60968" w:rsidRPr="00BE5108" w:rsidRDefault="00D60968" w:rsidP="00DF3C12">
            <w:pPr>
              <w:pStyle w:val="TAC"/>
              <w:rPr>
                <w:rFonts w:eastAsiaTheme="minorEastAsia"/>
              </w:rPr>
            </w:pPr>
          </w:p>
        </w:tc>
      </w:tr>
      <w:tr w:rsidR="00D60968" w:rsidRPr="00BE5108" w14:paraId="424E9A1F" w14:textId="77777777" w:rsidTr="00847BC2">
        <w:trPr>
          <w:cantSplit/>
          <w:jc w:val="center"/>
        </w:trPr>
        <w:tc>
          <w:tcPr>
            <w:tcW w:w="1417" w:type="dxa"/>
            <w:tcBorders>
              <w:bottom w:val="nil"/>
            </w:tcBorders>
            <w:vAlign w:val="center"/>
          </w:tcPr>
          <w:p w14:paraId="0FFF7E3E"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579ACD84"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8CB153F"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1FAF8F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42ED95A"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vAlign w:val="center"/>
          </w:tcPr>
          <w:p w14:paraId="34552A9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1401237" w14:textId="77777777" w:rsidTr="00847BC2">
        <w:trPr>
          <w:cantSplit/>
          <w:jc w:val="center"/>
        </w:trPr>
        <w:tc>
          <w:tcPr>
            <w:tcW w:w="1417" w:type="dxa"/>
            <w:tcBorders>
              <w:top w:val="nil"/>
              <w:bottom w:val="nil"/>
            </w:tcBorders>
            <w:vAlign w:val="center"/>
          </w:tcPr>
          <w:p w14:paraId="5C7B7FDC" w14:textId="77777777" w:rsidR="00D60968" w:rsidRPr="00BE5108" w:rsidRDefault="00D60968" w:rsidP="00DF3C12">
            <w:pPr>
              <w:pStyle w:val="TAC"/>
              <w:rPr>
                <w:rFonts w:eastAsiaTheme="minorEastAsia"/>
              </w:rPr>
            </w:pPr>
          </w:p>
        </w:tc>
        <w:tc>
          <w:tcPr>
            <w:tcW w:w="1417" w:type="dxa"/>
          </w:tcPr>
          <w:p w14:paraId="08E50AA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5D608B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F1A790E"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05A2D69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53103EA5" w14:textId="77777777" w:rsidR="00D60968" w:rsidRPr="00BE5108" w:rsidRDefault="00D60968" w:rsidP="00DF3C12">
            <w:pPr>
              <w:pStyle w:val="TAC"/>
              <w:rPr>
                <w:rFonts w:eastAsiaTheme="minorEastAsia"/>
              </w:rPr>
            </w:pPr>
          </w:p>
        </w:tc>
      </w:tr>
      <w:tr w:rsidR="00D60968" w:rsidRPr="00BE5108" w14:paraId="6F7BF7D3" w14:textId="77777777" w:rsidTr="00847BC2">
        <w:trPr>
          <w:cantSplit/>
          <w:jc w:val="center"/>
        </w:trPr>
        <w:tc>
          <w:tcPr>
            <w:tcW w:w="1417" w:type="dxa"/>
            <w:tcBorders>
              <w:top w:val="nil"/>
              <w:bottom w:val="single" w:sz="4" w:space="0" w:color="auto"/>
            </w:tcBorders>
            <w:vAlign w:val="center"/>
          </w:tcPr>
          <w:p w14:paraId="02078C65" w14:textId="77777777" w:rsidR="00D60968" w:rsidRPr="00BE5108" w:rsidRDefault="00D60968" w:rsidP="00DF3C12">
            <w:pPr>
              <w:pStyle w:val="TAC"/>
              <w:rPr>
                <w:rFonts w:eastAsiaTheme="minorEastAsia"/>
              </w:rPr>
            </w:pPr>
          </w:p>
        </w:tc>
        <w:tc>
          <w:tcPr>
            <w:tcW w:w="1417" w:type="dxa"/>
          </w:tcPr>
          <w:p w14:paraId="76A1AB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34E580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93F1B6"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9ACC5E8"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431399D" w14:textId="77777777" w:rsidR="00D60968" w:rsidRPr="00BE5108" w:rsidRDefault="00D60968" w:rsidP="00DF3C12">
            <w:pPr>
              <w:pStyle w:val="TAC"/>
              <w:rPr>
                <w:rFonts w:eastAsiaTheme="minorEastAsia"/>
              </w:rPr>
            </w:pPr>
          </w:p>
        </w:tc>
      </w:tr>
      <w:tr w:rsidR="00D60968" w:rsidRPr="00BE5108" w14:paraId="4686FBFA" w14:textId="77777777" w:rsidTr="00847BC2">
        <w:trPr>
          <w:cantSplit/>
          <w:jc w:val="center"/>
        </w:trPr>
        <w:tc>
          <w:tcPr>
            <w:tcW w:w="1417" w:type="dxa"/>
            <w:tcBorders>
              <w:bottom w:val="nil"/>
            </w:tcBorders>
            <w:vAlign w:val="center"/>
          </w:tcPr>
          <w:p w14:paraId="01DF57E9"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03C3BA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1C9E78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49C47093"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101F9045"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vAlign w:val="center"/>
          </w:tcPr>
          <w:p w14:paraId="25EE6A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3C5C4C5" w14:textId="77777777" w:rsidTr="00847BC2">
        <w:trPr>
          <w:cantSplit/>
          <w:jc w:val="center"/>
        </w:trPr>
        <w:tc>
          <w:tcPr>
            <w:tcW w:w="1417" w:type="dxa"/>
            <w:tcBorders>
              <w:top w:val="nil"/>
              <w:bottom w:val="nil"/>
            </w:tcBorders>
            <w:vAlign w:val="center"/>
          </w:tcPr>
          <w:p w14:paraId="437D6F2D" w14:textId="77777777" w:rsidR="00D60968" w:rsidRPr="00BE5108" w:rsidRDefault="00D60968" w:rsidP="00DF3C12">
            <w:pPr>
              <w:pStyle w:val="TAC"/>
              <w:rPr>
                <w:rFonts w:eastAsiaTheme="minorEastAsia"/>
              </w:rPr>
            </w:pPr>
          </w:p>
        </w:tc>
        <w:tc>
          <w:tcPr>
            <w:tcW w:w="1417" w:type="dxa"/>
          </w:tcPr>
          <w:p w14:paraId="3E1EE48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2318D9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212D54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278D717E"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7847C10B" w14:textId="77777777" w:rsidR="00D60968" w:rsidRPr="00BE5108" w:rsidRDefault="00D60968" w:rsidP="00DF3C12">
            <w:pPr>
              <w:pStyle w:val="TAC"/>
              <w:rPr>
                <w:rFonts w:eastAsiaTheme="minorEastAsia"/>
              </w:rPr>
            </w:pPr>
          </w:p>
        </w:tc>
      </w:tr>
      <w:tr w:rsidR="00D60968" w:rsidRPr="00BE5108" w14:paraId="1C33C008" w14:textId="77777777" w:rsidTr="00847BC2">
        <w:trPr>
          <w:cantSplit/>
          <w:jc w:val="center"/>
        </w:trPr>
        <w:tc>
          <w:tcPr>
            <w:tcW w:w="1417" w:type="dxa"/>
            <w:tcBorders>
              <w:top w:val="nil"/>
              <w:bottom w:val="single" w:sz="4" w:space="0" w:color="auto"/>
            </w:tcBorders>
            <w:vAlign w:val="center"/>
          </w:tcPr>
          <w:p w14:paraId="051AAA7D" w14:textId="77777777" w:rsidR="00D60968" w:rsidRPr="00BE5108" w:rsidRDefault="00D60968" w:rsidP="00DF3C12">
            <w:pPr>
              <w:pStyle w:val="TAC"/>
              <w:rPr>
                <w:rFonts w:eastAsiaTheme="minorEastAsia"/>
              </w:rPr>
            </w:pPr>
          </w:p>
        </w:tc>
        <w:tc>
          <w:tcPr>
            <w:tcW w:w="1417" w:type="dxa"/>
          </w:tcPr>
          <w:p w14:paraId="6B0B26B1"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5D857B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7AA451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A2AAC33"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21CF6C5" w14:textId="77777777" w:rsidR="00D60968" w:rsidRPr="00BE5108" w:rsidRDefault="00D60968" w:rsidP="00DF3C12">
            <w:pPr>
              <w:pStyle w:val="TAC"/>
              <w:rPr>
                <w:rFonts w:eastAsiaTheme="minorEastAsia"/>
              </w:rPr>
            </w:pPr>
          </w:p>
        </w:tc>
      </w:tr>
      <w:tr w:rsidR="00D60968" w:rsidRPr="00BE5108" w14:paraId="40C67EBF" w14:textId="77777777" w:rsidTr="00847BC2">
        <w:trPr>
          <w:cantSplit/>
          <w:jc w:val="center"/>
        </w:trPr>
        <w:tc>
          <w:tcPr>
            <w:tcW w:w="1417" w:type="dxa"/>
            <w:tcBorders>
              <w:bottom w:val="nil"/>
            </w:tcBorders>
            <w:vAlign w:val="center"/>
          </w:tcPr>
          <w:p w14:paraId="085AABE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198285B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F5025BB"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0C43A8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0305D404" w14:textId="77777777" w:rsidR="00D60968" w:rsidRPr="00BE5108" w:rsidRDefault="00D60968" w:rsidP="00DF3C12">
            <w:pPr>
              <w:pStyle w:val="TAC"/>
              <w:rPr>
                <w:rFonts w:eastAsiaTheme="minorEastAsia"/>
              </w:rPr>
            </w:pPr>
            <w:r w:rsidRPr="00BE5108">
              <w:rPr>
                <w:rFonts w:eastAsiaTheme="minorEastAsia"/>
                <w:lang w:eastAsia="zh-CN"/>
              </w:rPr>
              <w:t>-63.3</w:t>
            </w:r>
          </w:p>
        </w:tc>
        <w:tc>
          <w:tcPr>
            <w:tcW w:w="1417" w:type="dxa"/>
            <w:tcBorders>
              <w:bottom w:val="nil"/>
            </w:tcBorders>
            <w:vAlign w:val="center"/>
          </w:tcPr>
          <w:p w14:paraId="11A34C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708FCF4" w14:textId="77777777" w:rsidTr="00847BC2">
        <w:trPr>
          <w:cantSplit/>
          <w:jc w:val="center"/>
        </w:trPr>
        <w:tc>
          <w:tcPr>
            <w:tcW w:w="1417" w:type="dxa"/>
            <w:tcBorders>
              <w:top w:val="nil"/>
              <w:bottom w:val="single" w:sz="4" w:space="0" w:color="auto"/>
            </w:tcBorders>
            <w:vAlign w:val="center"/>
          </w:tcPr>
          <w:p w14:paraId="19F932E7" w14:textId="77777777" w:rsidR="00D60968" w:rsidRPr="00BE5108" w:rsidRDefault="00D60968" w:rsidP="00DF3C12">
            <w:pPr>
              <w:pStyle w:val="TAC"/>
              <w:rPr>
                <w:rFonts w:eastAsiaTheme="minorEastAsia"/>
              </w:rPr>
            </w:pPr>
          </w:p>
        </w:tc>
        <w:tc>
          <w:tcPr>
            <w:tcW w:w="1417" w:type="dxa"/>
          </w:tcPr>
          <w:p w14:paraId="08228B0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03D685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3ED8735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10CD06F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24908347" w14:textId="77777777" w:rsidR="00D60968" w:rsidRPr="00BE5108" w:rsidRDefault="00D60968" w:rsidP="00DF3C12">
            <w:pPr>
              <w:pStyle w:val="TAC"/>
              <w:rPr>
                <w:rFonts w:eastAsiaTheme="minorEastAsia"/>
              </w:rPr>
            </w:pPr>
          </w:p>
        </w:tc>
      </w:tr>
      <w:tr w:rsidR="00D60968" w:rsidRPr="00BE5108" w14:paraId="66B368FE" w14:textId="77777777" w:rsidTr="00847BC2">
        <w:trPr>
          <w:cantSplit/>
          <w:jc w:val="center"/>
        </w:trPr>
        <w:tc>
          <w:tcPr>
            <w:tcW w:w="1417" w:type="dxa"/>
            <w:tcBorders>
              <w:bottom w:val="nil"/>
            </w:tcBorders>
            <w:vAlign w:val="center"/>
          </w:tcPr>
          <w:p w14:paraId="0EDD0565"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024A49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28CC32B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CC17C5B"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5CC708B" w14:textId="77777777" w:rsidR="00D60968" w:rsidRPr="00BE5108" w:rsidRDefault="00D60968" w:rsidP="00DF3C12">
            <w:pPr>
              <w:pStyle w:val="TAC"/>
              <w:rPr>
                <w:rFonts w:eastAsiaTheme="minorEastAsia"/>
              </w:rPr>
            </w:pPr>
            <w:r w:rsidRPr="00BE5108">
              <w:rPr>
                <w:rFonts w:eastAsiaTheme="minorEastAsia"/>
                <w:lang w:eastAsia="zh-CN"/>
              </w:rPr>
              <w:t>-62.7</w:t>
            </w:r>
          </w:p>
        </w:tc>
        <w:tc>
          <w:tcPr>
            <w:tcW w:w="1417" w:type="dxa"/>
            <w:tcBorders>
              <w:bottom w:val="nil"/>
            </w:tcBorders>
            <w:vAlign w:val="center"/>
          </w:tcPr>
          <w:p w14:paraId="6F067B4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2A00659" w14:textId="77777777" w:rsidTr="00847BC2">
        <w:trPr>
          <w:cantSplit/>
          <w:jc w:val="center"/>
        </w:trPr>
        <w:tc>
          <w:tcPr>
            <w:tcW w:w="1417" w:type="dxa"/>
            <w:tcBorders>
              <w:top w:val="nil"/>
              <w:bottom w:val="single" w:sz="4" w:space="0" w:color="auto"/>
            </w:tcBorders>
            <w:vAlign w:val="center"/>
          </w:tcPr>
          <w:p w14:paraId="0BCFC632" w14:textId="77777777" w:rsidR="00D60968" w:rsidRPr="00BE5108" w:rsidRDefault="00D60968" w:rsidP="00DF3C12">
            <w:pPr>
              <w:pStyle w:val="TAC"/>
              <w:rPr>
                <w:rFonts w:eastAsiaTheme="minorEastAsia"/>
              </w:rPr>
            </w:pPr>
          </w:p>
        </w:tc>
        <w:tc>
          <w:tcPr>
            <w:tcW w:w="1417" w:type="dxa"/>
          </w:tcPr>
          <w:p w14:paraId="3CF3318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8C0A95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22D548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00FDA4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B3530DB" w14:textId="77777777" w:rsidR="00D60968" w:rsidRPr="00BE5108" w:rsidRDefault="00D60968" w:rsidP="00DF3C12">
            <w:pPr>
              <w:pStyle w:val="TAC"/>
              <w:rPr>
                <w:rFonts w:eastAsiaTheme="minorEastAsia"/>
              </w:rPr>
            </w:pPr>
          </w:p>
        </w:tc>
      </w:tr>
      <w:tr w:rsidR="00D60968" w:rsidRPr="00BE5108" w14:paraId="6E521761" w14:textId="77777777" w:rsidTr="00847BC2">
        <w:trPr>
          <w:cantSplit/>
          <w:jc w:val="center"/>
        </w:trPr>
        <w:tc>
          <w:tcPr>
            <w:tcW w:w="1417" w:type="dxa"/>
            <w:tcBorders>
              <w:bottom w:val="nil"/>
            </w:tcBorders>
            <w:vAlign w:val="center"/>
          </w:tcPr>
          <w:p w14:paraId="20202E1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0D9422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7036B9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29445049"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3CC8C9BA" w14:textId="77777777" w:rsidR="00D60968" w:rsidRPr="00BE5108" w:rsidRDefault="00D60968" w:rsidP="00DF3C12">
            <w:pPr>
              <w:pStyle w:val="TAC"/>
              <w:rPr>
                <w:rFonts w:eastAsiaTheme="minorEastAsia"/>
              </w:rPr>
            </w:pPr>
            <w:r w:rsidRPr="00BE5108">
              <w:rPr>
                <w:rFonts w:eastAsiaTheme="minorEastAsia"/>
                <w:lang w:eastAsia="zh-CN"/>
              </w:rPr>
              <w:t>-62.1</w:t>
            </w:r>
          </w:p>
        </w:tc>
        <w:tc>
          <w:tcPr>
            <w:tcW w:w="1417" w:type="dxa"/>
            <w:tcBorders>
              <w:bottom w:val="nil"/>
            </w:tcBorders>
            <w:vAlign w:val="center"/>
          </w:tcPr>
          <w:p w14:paraId="7DEFA9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AB451D" w14:textId="77777777" w:rsidTr="00847BC2">
        <w:trPr>
          <w:cantSplit/>
          <w:jc w:val="center"/>
        </w:trPr>
        <w:tc>
          <w:tcPr>
            <w:tcW w:w="1417" w:type="dxa"/>
            <w:tcBorders>
              <w:top w:val="nil"/>
              <w:bottom w:val="single" w:sz="4" w:space="0" w:color="auto"/>
            </w:tcBorders>
            <w:vAlign w:val="center"/>
          </w:tcPr>
          <w:p w14:paraId="5E57D275" w14:textId="77777777" w:rsidR="00D60968" w:rsidRPr="00BE5108" w:rsidRDefault="00D60968" w:rsidP="00DF3C12">
            <w:pPr>
              <w:pStyle w:val="TAC"/>
              <w:rPr>
                <w:rFonts w:eastAsiaTheme="minorEastAsia"/>
              </w:rPr>
            </w:pPr>
          </w:p>
        </w:tc>
        <w:tc>
          <w:tcPr>
            <w:tcW w:w="1417" w:type="dxa"/>
          </w:tcPr>
          <w:p w14:paraId="6A31B3D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0FCCF0B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43B3309"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2E21AD9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D0D8B71" w14:textId="77777777" w:rsidR="00D60968" w:rsidRPr="00BE5108" w:rsidRDefault="00D60968" w:rsidP="00DF3C12">
            <w:pPr>
              <w:pStyle w:val="TAC"/>
              <w:rPr>
                <w:rFonts w:eastAsiaTheme="minorEastAsia"/>
              </w:rPr>
            </w:pPr>
          </w:p>
        </w:tc>
      </w:tr>
      <w:tr w:rsidR="00D60968" w:rsidRPr="00BE5108" w14:paraId="6F4EB3DC" w14:textId="77777777" w:rsidTr="00847BC2">
        <w:trPr>
          <w:cantSplit/>
          <w:jc w:val="center"/>
        </w:trPr>
        <w:tc>
          <w:tcPr>
            <w:tcW w:w="1417" w:type="dxa"/>
            <w:tcBorders>
              <w:bottom w:val="nil"/>
            </w:tcBorders>
            <w:vAlign w:val="center"/>
          </w:tcPr>
          <w:p w14:paraId="24876C49"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7A52050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7970B6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89E0514"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3597C0" w14:textId="77777777" w:rsidR="00D60968" w:rsidRPr="00BE5108" w:rsidRDefault="00D60968" w:rsidP="00DF3C12">
            <w:pPr>
              <w:pStyle w:val="TAC"/>
              <w:rPr>
                <w:rFonts w:eastAsiaTheme="minorEastAsia"/>
              </w:rPr>
            </w:pPr>
            <w:r w:rsidRPr="00BE5108">
              <w:rPr>
                <w:rFonts w:eastAsiaTheme="minorEastAsia"/>
                <w:lang w:eastAsia="zh-CN"/>
              </w:rPr>
              <w:t>-61.5</w:t>
            </w:r>
          </w:p>
        </w:tc>
        <w:tc>
          <w:tcPr>
            <w:tcW w:w="1417" w:type="dxa"/>
            <w:tcBorders>
              <w:bottom w:val="nil"/>
            </w:tcBorders>
            <w:vAlign w:val="center"/>
          </w:tcPr>
          <w:p w14:paraId="200B5F2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FC6FE4B" w14:textId="77777777" w:rsidTr="00847BC2">
        <w:trPr>
          <w:cantSplit/>
          <w:jc w:val="center"/>
        </w:trPr>
        <w:tc>
          <w:tcPr>
            <w:tcW w:w="1417" w:type="dxa"/>
            <w:tcBorders>
              <w:top w:val="nil"/>
              <w:bottom w:val="single" w:sz="4" w:space="0" w:color="auto"/>
            </w:tcBorders>
            <w:vAlign w:val="center"/>
          </w:tcPr>
          <w:p w14:paraId="3956E473" w14:textId="77777777" w:rsidR="00D60968" w:rsidRPr="00BE5108" w:rsidRDefault="00D60968" w:rsidP="00DF3C12">
            <w:pPr>
              <w:pStyle w:val="TAC"/>
              <w:rPr>
                <w:rFonts w:eastAsiaTheme="minorEastAsia"/>
              </w:rPr>
            </w:pPr>
          </w:p>
        </w:tc>
        <w:tc>
          <w:tcPr>
            <w:tcW w:w="1417" w:type="dxa"/>
          </w:tcPr>
          <w:p w14:paraId="5586EE6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751B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0BB818E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0A148AA"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66D724E" w14:textId="77777777" w:rsidR="00D60968" w:rsidRPr="00BE5108" w:rsidRDefault="00D60968" w:rsidP="00DF3C12">
            <w:pPr>
              <w:pStyle w:val="TAC"/>
              <w:rPr>
                <w:rFonts w:eastAsiaTheme="minorEastAsia"/>
              </w:rPr>
            </w:pPr>
          </w:p>
        </w:tc>
      </w:tr>
      <w:tr w:rsidR="00D60968" w:rsidRPr="00BE5108" w14:paraId="17EFFC72" w14:textId="77777777" w:rsidTr="00847BC2">
        <w:trPr>
          <w:cantSplit/>
          <w:jc w:val="center"/>
        </w:trPr>
        <w:tc>
          <w:tcPr>
            <w:tcW w:w="1417" w:type="dxa"/>
            <w:tcBorders>
              <w:bottom w:val="nil"/>
            </w:tcBorders>
            <w:vAlign w:val="center"/>
          </w:tcPr>
          <w:p w14:paraId="3016429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6104547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7E2873D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0F1553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7560572E" w14:textId="77777777" w:rsidR="00D60968" w:rsidRPr="00BE5108" w:rsidRDefault="00D60968" w:rsidP="00DF3C12">
            <w:pPr>
              <w:pStyle w:val="TAC"/>
              <w:rPr>
                <w:rFonts w:eastAsiaTheme="minorEastAsia"/>
              </w:rPr>
            </w:pPr>
            <w:r w:rsidRPr="00BE5108">
              <w:rPr>
                <w:rFonts w:eastAsiaTheme="minorEastAsia"/>
                <w:lang w:eastAsia="zh-CN"/>
              </w:rPr>
              <w:t>-61.1</w:t>
            </w:r>
          </w:p>
        </w:tc>
        <w:tc>
          <w:tcPr>
            <w:tcW w:w="1417" w:type="dxa"/>
            <w:tcBorders>
              <w:bottom w:val="nil"/>
            </w:tcBorders>
            <w:vAlign w:val="center"/>
          </w:tcPr>
          <w:p w14:paraId="0BFD855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690CC53" w14:textId="77777777" w:rsidTr="00847BC2">
        <w:trPr>
          <w:cantSplit/>
          <w:jc w:val="center"/>
        </w:trPr>
        <w:tc>
          <w:tcPr>
            <w:tcW w:w="1417" w:type="dxa"/>
            <w:tcBorders>
              <w:top w:val="nil"/>
            </w:tcBorders>
            <w:vAlign w:val="center"/>
          </w:tcPr>
          <w:p w14:paraId="6CB46599" w14:textId="77777777" w:rsidR="00D60968" w:rsidRPr="00BE5108" w:rsidRDefault="00D60968" w:rsidP="00DF3C12">
            <w:pPr>
              <w:pStyle w:val="TAC"/>
              <w:rPr>
                <w:rFonts w:eastAsiaTheme="minorEastAsia"/>
              </w:rPr>
            </w:pPr>
          </w:p>
        </w:tc>
        <w:tc>
          <w:tcPr>
            <w:tcW w:w="1417" w:type="dxa"/>
          </w:tcPr>
          <w:p w14:paraId="5FAA83A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B89C59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6DC124"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tcBorders>
          </w:tcPr>
          <w:p w14:paraId="10975E05" w14:textId="77777777" w:rsidR="00D60968" w:rsidRPr="00BE5108" w:rsidRDefault="00D60968" w:rsidP="00DF3C12">
            <w:pPr>
              <w:pStyle w:val="TAC"/>
              <w:rPr>
                <w:rFonts w:eastAsiaTheme="minorEastAsia"/>
              </w:rPr>
            </w:pPr>
          </w:p>
        </w:tc>
        <w:tc>
          <w:tcPr>
            <w:tcW w:w="1417" w:type="dxa"/>
            <w:tcBorders>
              <w:top w:val="nil"/>
            </w:tcBorders>
          </w:tcPr>
          <w:p w14:paraId="19FE946D" w14:textId="77777777" w:rsidR="00D60968" w:rsidRPr="00BE5108" w:rsidRDefault="00D60968" w:rsidP="00DF3C12">
            <w:pPr>
              <w:pStyle w:val="TAC"/>
              <w:rPr>
                <w:rFonts w:eastAsiaTheme="minorEastAsia"/>
              </w:rPr>
            </w:pPr>
          </w:p>
        </w:tc>
      </w:tr>
      <w:tr w:rsidR="00D60968" w:rsidRPr="00BE5108" w14:paraId="465974E3" w14:textId="77777777" w:rsidTr="00847BC2">
        <w:trPr>
          <w:cantSplit/>
          <w:jc w:val="center"/>
        </w:trPr>
        <w:tc>
          <w:tcPr>
            <w:tcW w:w="8502" w:type="dxa"/>
            <w:gridSpan w:val="6"/>
            <w:vAlign w:val="center"/>
          </w:tcPr>
          <w:p w14:paraId="0BFB64DF" w14:textId="39885C92"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70E5F2F1" w14:textId="77777777" w:rsidR="00D60968" w:rsidRPr="00BE5108" w:rsidRDefault="00D60968" w:rsidP="00412605">
      <w:pPr>
        <w:rPr>
          <w:rFonts w:eastAsiaTheme="minorEastAsia"/>
        </w:rPr>
      </w:pPr>
    </w:p>
    <w:p w14:paraId="40A5F685" w14:textId="77777777" w:rsidR="006725BC" w:rsidRPr="00BE5108" w:rsidRDefault="006725BC" w:rsidP="006725BC">
      <w:pPr>
        <w:pStyle w:val="Heading2"/>
        <w:rPr>
          <w:rFonts w:eastAsiaTheme="minorEastAsia"/>
        </w:rPr>
      </w:pPr>
      <w:bookmarkStart w:id="3992" w:name="_Toc73962966"/>
      <w:bookmarkStart w:id="3993" w:name="_Toc75260143"/>
      <w:bookmarkStart w:id="3994" w:name="_Toc75275685"/>
      <w:bookmarkStart w:id="3995" w:name="_Toc75276196"/>
      <w:bookmarkStart w:id="3996" w:name="_Toc76541695"/>
      <w:bookmarkStart w:id="3997" w:name="_Toc82437464"/>
      <w:bookmarkStart w:id="3998" w:name="_Toc89944830"/>
      <w:bookmarkStart w:id="3999" w:name="_Toc98753848"/>
      <w:bookmarkStart w:id="4000" w:name="_Toc106179740"/>
      <w:bookmarkStart w:id="4001" w:name="_Toc106180251"/>
      <w:bookmarkStart w:id="4002" w:name="_Toc130396076"/>
      <w:bookmarkStart w:id="4003" w:name="_Toc137555350"/>
      <w:bookmarkStart w:id="4004" w:name="_Toc138856877"/>
      <w:bookmarkStart w:id="4005" w:name="_Toc138860736"/>
      <w:bookmarkStart w:id="4006" w:name="_Toc163217729"/>
      <w:bookmarkStart w:id="4007" w:name="_Toc187261501"/>
      <w:r w:rsidRPr="00BE5108">
        <w:rPr>
          <w:rFonts w:eastAsiaTheme="minorEastAsia"/>
        </w:rPr>
        <w:t>7.4</w:t>
      </w:r>
      <w:r w:rsidRPr="00BE5108">
        <w:rPr>
          <w:rFonts w:eastAsiaTheme="minorEastAsia"/>
        </w:rPr>
        <w:tab/>
        <w:t>In-band selectivity and blocking</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39EF269B" w14:textId="77777777" w:rsidR="00D60968" w:rsidRPr="00BE5108" w:rsidRDefault="00D60968" w:rsidP="00D60968">
      <w:pPr>
        <w:pStyle w:val="Heading3"/>
        <w:ind w:left="0" w:firstLine="0"/>
        <w:rPr>
          <w:rFonts w:eastAsiaTheme="minorEastAsia"/>
        </w:rPr>
      </w:pPr>
      <w:bookmarkStart w:id="4008" w:name="_Toc73962967"/>
      <w:bookmarkStart w:id="4009" w:name="_Toc75260144"/>
      <w:bookmarkStart w:id="4010" w:name="_Toc75275686"/>
      <w:bookmarkStart w:id="4011" w:name="_Toc75276197"/>
      <w:bookmarkStart w:id="4012" w:name="_Toc76541696"/>
      <w:bookmarkStart w:id="4013" w:name="_Toc82437465"/>
      <w:bookmarkStart w:id="4014" w:name="_Toc89944831"/>
      <w:bookmarkStart w:id="4015" w:name="_Toc98753849"/>
      <w:bookmarkStart w:id="4016" w:name="_Toc106179741"/>
      <w:bookmarkStart w:id="4017" w:name="_Toc106180252"/>
      <w:bookmarkStart w:id="4018" w:name="_Toc130396077"/>
      <w:bookmarkStart w:id="4019" w:name="_Toc137555351"/>
      <w:bookmarkStart w:id="4020" w:name="_Toc138856878"/>
      <w:bookmarkStart w:id="4021" w:name="_Toc138860737"/>
      <w:bookmarkStart w:id="4022" w:name="_Toc163217730"/>
      <w:bookmarkStart w:id="4023" w:name="_Toc187261502"/>
      <w:r w:rsidRPr="00BE5108">
        <w:rPr>
          <w:rFonts w:eastAsiaTheme="minorEastAsia"/>
        </w:rPr>
        <w:t>7.4.1</w:t>
      </w:r>
      <w:r w:rsidRPr="00BE5108">
        <w:rPr>
          <w:rFonts w:eastAsiaTheme="minorEastAsia"/>
        </w:rPr>
        <w:tab/>
        <w:t>Adjacent Channel Selectivity (ACS)</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26A8DD6E" w14:textId="77777777" w:rsidR="00D60968" w:rsidRPr="00BE5108" w:rsidRDefault="00D60968" w:rsidP="00D60968">
      <w:pPr>
        <w:pStyle w:val="Heading4"/>
        <w:ind w:left="864" w:hanging="864"/>
        <w:rPr>
          <w:rFonts w:eastAsiaTheme="minorEastAsia"/>
        </w:rPr>
      </w:pPr>
      <w:bookmarkStart w:id="4024" w:name="_Toc73962968"/>
      <w:bookmarkStart w:id="4025" w:name="_Toc75260145"/>
      <w:bookmarkStart w:id="4026" w:name="_Toc75275687"/>
      <w:bookmarkStart w:id="4027" w:name="_Toc75276198"/>
      <w:bookmarkStart w:id="4028" w:name="_Toc76541697"/>
      <w:bookmarkStart w:id="4029" w:name="_Toc82437466"/>
      <w:bookmarkStart w:id="4030" w:name="_Toc89944832"/>
      <w:bookmarkStart w:id="4031" w:name="_Toc98753850"/>
      <w:bookmarkStart w:id="4032" w:name="_Toc106179742"/>
      <w:bookmarkStart w:id="4033" w:name="_Toc106180253"/>
      <w:bookmarkStart w:id="4034" w:name="_Toc130396078"/>
      <w:bookmarkStart w:id="4035" w:name="_Toc137555352"/>
      <w:bookmarkStart w:id="4036" w:name="_Toc138856879"/>
      <w:bookmarkStart w:id="4037" w:name="_Toc138860738"/>
      <w:bookmarkStart w:id="4038" w:name="_Toc163217731"/>
      <w:bookmarkStart w:id="4039" w:name="_Toc187261503"/>
      <w:r w:rsidRPr="00BE5108">
        <w:rPr>
          <w:rFonts w:eastAsiaTheme="minorEastAsia"/>
        </w:rPr>
        <w:t>7.4.1.1</w:t>
      </w:r>
      <w:r w:rsidRPr="00BE5108">
        <w:rPr>
          <w:rFonts w:eastAsiaTheme="minorEastAsia"/>
        </w:rPr>
        <w:tab/>
        <w:t>Definition and applicability</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4040" w:name="_Toc73962969"/>
      <w:bookmarkStart w:id="4041" w:name="_Toc75260146"/>
      <w:bookmarkStart w:id="4042" w:name="_Toc75275688"/>
      <w:bookmarkStart w:id="4043" w:name="_Toc75276199"/>
      <w:bookmarkStart w:id="4044" w:name="_Toc76541698"/>
      <w:bookmarkStart w:id="4045" w:name="_Toc82437467"/>
      <w:bookmarkStart w:id="4046" w:name="_Toc89944833"/>
      <w:bookmarkStart w:id="4047" w:name="_Toc98753851"/>
      <w:bookmarkStart w:id="4048" w:name="_Toc106179743"/>
      <w:bookmarkStart w:id="4049" w:name="_Toc106180254"/>
      <w:bookmarkStart w:id="4050" w:name="_Toc130396079"/>
      <w:bookmarkStart w:id="4051" w:name="_Toc137555353"/>
      <w:bookmarkStart w:id="4052" w:name="_Toc138856880"/>
      <w:bookmarkStart w:id="4053" w:name="_Toc138860739"/>
      <w:bookmarkStart w:id="4054" w:name="_Toc163217732"/>
      <w:bookmarkStart w:id="4055" w:name="_Toc187261504"/>
      <w:r w:rsidRPr="00BE5108">
        <w:rPr>
          <w:rFonts w:eastAsiaTheme="minorEastAsia"/>
        </w:rPr>
        <w:t>7.4.1.2</w:t>
      </w:r>
      <w:r w:rsidRPr="00BE5108">
        <w:rPr>
          <w:rFonts w:eastAsiaTheme="minorEastAsia"/>
        </w:rPr>
        <w:tab/>
        <w:t>Minimum requirement</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lastRenderedPageBreak/>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4056" w:name="_Toc73962970"/>
      <w:bookmarkStart w:id="4057" w:name="_Toc75260147"/>
      <w:bookmarkStart w:id="4058" w:name="_Toc75275689"/>
      <w:bookmarkStart w:id="4059" w:name="_Toc75276200"/>
      <w:bookmarkStart w:id="4060" w:name="_Toc76541699"/>
      <w:bookmarkStart w:id="4061" w:name="_Toc82437468"/>
      <w:bookmarkStart w:id="4062" w:name="_Toc89944834"/>
      <w:bookmarkStart w:id="4063" w:name="_Toc98753852"/>
      <w:bookmarkStart w:id="4064" w:name="_Toc106179744"/>
      <w:bookmarkStart w:id="4065" w:name="_Toc106180255"/>
      <w:bookmarkStart w:id="4066" w:name="_Toc130396080"/>
      <w:bookmarkStart w:id="4067" w:name="_Toc137555354"/>
      <w:bookmarkStart w:id="4068" w:name="_Toc138856881"/>
      <w:bookmarkStart w:id="4069" w:name="_Toc138860740"/>
      <w:bookmarkStart w:id="4070" w:name="_Toc163217733"/>
      <w:bookmarkStart w:id="4071" w:name="_Toc187261505"/>
      <w:r w:rsidRPr="00BE5108">
        <w:rPr>
          <w:rFonts w:eastAsiaTheme="minorEastAsia"/>
        </w:rPr>
        <w:t>7.4.1.3</w:t>
      </w:r>
      <w:r w:rsidRPr="00BE5108">
        <w:rPr>
          <w:rFonts w:eastAsiaTheme="minorEastAsia"/>
        </w:rPr>
        <w:tab/>
        <w:t>Test purpose</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4072" w:name="_Toc73962971"/>
      <w:bookmarkStart w:id="4073" w:name="_Toc75260148"/>
      <w:bookmarkStart w:id="4074" w:name="_Toc75275690"/>
      <w:bookmarkStart w:id="4075" w:name="_Toc75276201"/>
      <w:bookmarkStart w:id="4076" w:name="_Toc76541700"/>
      <w:bookmarkStart w:id="4077" w:name="_Toc82437469"/>
      <w:bookmarkStart w:id="4078" w:name="_Toc89944835"/>
      <w:bookmarkStart w:id="4079" w:name="_Toc98753853"/>
      <w:bookmarkStart w:id="4080" w:name="_Toc106179745"/>
      <w:bookmarkStart w:id="4081" w:name="_Toc106180256"/>
      <w:bookmarkStart w:id="4082" w:name="_Toc130396081"/>
      <w:bookmarkStart w:id="4083" w:name="_Toc137555355"/>
      <w:bookmarkStart w:id="4084" w:name="_Toc138856882"/>
      <w:bookmarkStart w:id="4085" w:name="_Toc138860741"/>
      <w:bookmarkStart w:id="4086" w:name="_Toc163217734"/>
      <w:bookmarkStart w:id="4087" w:name="_Toc187261506"/>
      <w:r w:rsidRPr="00BE5108">
        <w:rPr>
          <w:rFonts w:eastAsiaTheme="minorEastAsia"/>
        </w:rPr>
        <w:t>7.4.1.4</w:t>
      </w:r>
      <w:r w:rsidRPr="00BE5108">
        <w:rPr>
          <w:rFonts w:eastAsiaTheme="minorEastAsia"/>
        </w:rPr>
        <w:tab/>
        <w:t>Method of test</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4BE5FF47" w14:textId="77777777" w:rsidR="00D60968" w:rsidRPr="00BE5108" w:rsidRDefault="00D60968" w:rsidP="00D60968">
      <w:pPr>
        <w:pStyle w:val="Heading5"/>
        <w:ind w:left="1008" w:hanging="1008"/>
        <w:rPr>
          <w:rFonts w:eastAsiaTheme="minorEastAsia"/>
        </w:rPr>
      </w:pPr>
      <w:bookmarkStart w:id="4088" w:name="_Toc73962972"/>
      <w:bookmarkStart w:id="4089" w:name="_Toc75260149"/>
      <w:bookmarkStart w:id="4090" w:name="_Toc75275691"/>
      <w:bookmarkStart w:id="4091" w:name="_Toc75276202"/>
      <w:bookmarkStart w:id="4092" w:name="_Toc76541701"/>
      <w:bookmarkStart w:id="4093" w:name="_Toc82437470"/>
      <w:bookmarkStart w:id="4094" w:name="_Toc89944836"/>
      <w:bookmarkStart w:id="4095" w:name="_Toc98753854"/>
      <w:bookmarkStart w:id="4096" w:name="_Toc106179746"/>
      <w:bookmarkStart w:id="4097" w:name="_Toc106180257"/>
      <w:bookmarkStart w:id="4098" w:name="_Toc130396082"/>
      <w:bookmarkStart w:id="4099" w:name="_Toc137555356"/>
      <w:bookmarkStart w:id="4100" w:name="_Toc138856883"/>
      <w:bookmarkStart w:id="4101" w:name="_Toc138860742"/>
      <w:bookmarkStart w:id="4102" w:name="_Toc163217735"/>
      <w:bookmarkStart w:id="4103" w:name="_Toc187261507"/>
      <w:r w:rsidRPr="00BE5108">
        <w:rPr>
          <w:rFonts w:eastAsiaTheme="minorEastAsia"/>
        </w:rPr>
        <w:t>7.4.1.4.1</w:t>
      </w:r>
      <w:r w:rsidRPr="00BE5108">
        <w:rPr>
          <w:rFonts w:eastAsiaTheme="minorEastAsia"/>
        </w:rPr>
        <w:tab/>
        <w:t>Initial conditions</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4104" w:name="_Toc73962973"/>
      <w:bookmarkStart w:id="4105" w:name="_Toc75260150"/>
      <w:bookmarkStart w:id="4106" w:name="_Toc75275692"/>
      <w:bookmarkStart w:id="4107" w:name="_Toc75276203"/>
      <w:bookmarkStart w:id="4108" w:name="_Toc76541702"/>
      <w:bookmarkStart w:id="4109" w:name="_Toc82437471"/>
      <w:bookmarkStart w:id="4110" w:name="_Toc89944837"/>
      <w:bookmarkStart w:id="4111" w:name="_Toc98753855"/>
      <w:bookmarkStart w:id="4112" w:name="_Toc106179747"/>
      <w:bookmarkStart w:id="4113" w:name="_Toc106180258"/>
      <w:bookmarkStart w:id="4114" w:name="_Toc130396083"/>
      <w:bookmarkStart w:id="4115" w:name="_Toc137555357"/>
      <w:bookmarkStart w:id="4116" w:name="_Toc138856884"/>
      <w:bookmarkStart w:id="4117" w:name="_Toc138860743"/>
      <w:bookmarkStart w:id="4118" w:name="_Toc163217736"/>
      <w:bookmarkStart w:id="4119" w:name="_Toc187261508"/>
      <w:r w:rsidRPr="00BE5108">
        <w:rPr>
          <w:rFonts w:eastAsiaTheme="minorEastAsia"/>
        </w:rPr>
        <w:t>7.4.1.4.2</w:t>
      </w:r>
      <w:r w:rsidRPr="00BE5108">
        <w:rPr>
          <w:rFonts w:eastAsiaTheme="minorEastAsia"/>
        </w:rPr>
        <w:tab/>
        <w:t>Procedure</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6C9B1279"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7.4.1.5.1-1.</w:t>
      </w:r>
    </w:p>
    <w:p w14:paraId="1420A1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7.4.1.5.2-1.</w:t>
      </w:r>
    </w:p>
    <w:p w14:paraId="42D005C8"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7.4.1.5.1-1 and 7.4.1.5.1-2</w:t>
      </w:r>
      <w:r w:rsidRPr="00BE5108">
        <w:rPr>
          <w:rFonts w:eastAsiaTheme="minorEastAsia"/>
        </w:rPr>
        <w:t>.</w:t>
      </w:r>
    </w:p>
    <w:p w14:paraId="417AA61E"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7.4.1.5.2-1 and 7.4.1.5.2-2</w:t>
      </w:r>
      <w:r w:rsidRPr="00BE5108">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4120" w:name="_Toc73962974"/>
      <w:bookmarkStart w:id="4121" w:name="_Toc75260151"/>
      <w:bookmarkStart w:id="4122" w:name="_Toc75275693"/>
      <w:bookmarkStart w:id="4123" w:name="_Toc75276204"/>
      <w:bookmarkStart w:id="4124" w:name="_Toc76541703"/>
      <w:bookmarkStart w:id="4125" w:name="_Toc82437472"/>
      <w:bookmarkStart w:id="4126" w:name="_Toc89944838"/>
      <w:bookmarkStart w:id="4127" w:name="_Toc98753856"/>
      <w:bookmarkStart w:id="4128" w:name="_Toc106179748"/>
      <w:bookmarkStart w:id="4129" w:name="_Toc106180259"/>
      <w:bookmarkStart w:id="4130" w:name="_Toc130396084"/>
      <w:bookmarkStart w:id="4131" w:name="_Toc137555358"/>
      <w:bookmarkStart w:id="4132" w:name="_Toc138856885"/>
      <w:bookmarkStart w:id="4133" w:name="_Toc138860744"/>
      <w:bookmarkStart w:id="4134" w:name="_Toc163217737"/>
      <w:bookmarkStart w:id="4135" w:name="_Toc187261509"/>
      <w:r w:rsidRPr="00BE5108">
        <w:rPr>
          <w:rFonts w:eastAsiaTheme="minorEastAsia"/>
        </w:rPr>
        <w:t>7.4.1.5</w:t>
      </w:r>
      <w:r w:rsidRPr="00BE5108">
        <w:rPr>
          <w:rFonts w:eastAsiaTheme="minorEastAsia"/>
        </w:rPr>
        <w:tab/>
        <w:t>Test requirements</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5143BB4E" w14:textId="77777777" w:rsidR="00D60968" w:rsidRPr="00BE5108" w:rsidRDefault="00D60968" w:rsidP="00D60968">
      <w:pPr>
        <w:pStyle w:val="Heading5"/>
        <w:ind w:left="1008" w:hanging="1008"/>
        <w:rPr>
          <w:rFonts w:eastAsiaTheme="minorEastAsia"/>
        </w:rPr>
      </w:pPr>
      <w:bookmarkStart w:id="4136" w:name="_Toc73962975"/>
      <w:bookmarkStart w:id="4137" w:name="_Toc75260152"/>
      <w:bookmarkStart w:id="4138" w:name="_Toc75275694"/>
      <w:bookmarkStart w:id="4139" w:name="_Toc75276205"/>
      <w:bookmarkStart w:id="4140" w:name="_Toc76541704"/>
      <w:bookmarkStart w:id="4141" w:name="_Toc82437473"/>
      <w:bookmarkStart w:id="4142" w:name="_Toc89944839"/>
      <w:bookmarkStart w:id="4143" w:name="_Toc98753857"/>
      <w:bookmarkStart w:id="4144" w:name="_Toc106179749"/>
      <w:bookmarkStart w:id="4145" w:name="_Toc106180260"/>
      <w:bookmarkStart w:id="4146" w:name="_Toc130396085"/>
      <w:bookmarkStart w:id="4147" w:name="_Toc137555359"/>
      <w:bookmarkStart w:id="4148" w:name="_Toc138856886"/>
      <w:bookmarkStart w:id="4149" w:name="_Toc138860745"/>
      <w:bookmarkStart w:id="4150" w:name="_Toc163217738"/>
      <w:bookmarkStart w:id="4151" w:name="_Toc187261510"/>
      <w:r w:rsidRPr="00BE5108">
        <w:rPr>
          <w:rFonts w:eastAsiaTheme="minorEastAsia"/>
        </w:rPr>
        <w:t>7.4.1.5.1</w:t>
      </w:r>
      <w:r w:rsidRPr="00BE5108">
        <w:rPr>
          <w:rFonts w:eastAsiaTheme="minorEastAsia"/>
        </w:rPr>
        <w:tab/>
        <w:t>Test requirements for IAB-DU</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lastRenderedPageBreak/>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3F2EE7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b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br/>
              <w:t>(Note</w:t>
            </w:r>
            <w:r w:rsidR="00847BC2" w:rsidRPr="00BE5108">
              <w:rPr>
                <w:rFonts w:eastAsiaTheme="minorEastAsia"/>
                <w:lang w:eastAsia="zh-CN"/>
              </w:rPr>
              <w:t xml:space="preserve"> </w:t>
            </w:r>
            <w:r w:rsidRPr="00BE5108">
              <w:rPr>
                <w:rFonts w:eastAsiaTheme="minorEastAsia"/>
                <w:lang w:eastAsia="zh-CN"/>
              </w:rPr>
              <w:t>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6339A825"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2</w:t>
      </w:r>
      <w:r w:rsidRPr="00BE5108">
        <w:rPr>
          <w:rFonts w:eastAsiaTheme="minorEastAsia"/>
        </w:rPr>
        <w:t>: IAB A</w:t>
      </w:r>
      <w:r w:rsidRPr="00BE5108">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D60968" w:rsidRPr="00BE5108" w14:paraId="2D0622F3" w14:textId="77777777" w:rsidTr="00847BC2">
        <w:trPr>
          <w:cantSplit/>
          <w:jc w:val="center"/>
        </w:trPr>
        <w:tc>
          <w:tcPr>
            <w:tcW w:w="2081" w:type="dxa"/>
            <w:shd w:val="clear" w:color="auto" w:fill="auto"/>
          </w:tcPr>
          <w:p w14:paraId="35F486C2" w14:textId="5EB15917" w:rsidR="00D60968" w:rsidRPr="00BE5108" w:rsidRDefault="00D60968" w:rsidP="00DF3C12">
            <w:pPr>
              <w:pStyle w:val="TAH"/>
              <w:rPr>
                <w:rFonts w:eastAsiaTheme="minorEastAsia"/>
              </w:rPr>
            </w:pPr>
            <w:r w:rsidRPr="00BE5108">
              <w:rPr>
                <w:rFonts w:eastAsiaTheme="minorEastAsia"/>
                <w:i/>
              </w:rPr>
              <w:t>IAB</w:t>
            </w:r>
            <w:r w:rsidR="00AF5CDD" w:rsidRPr="00BE5108">
              <w:rPr>
                <w:rFonts w:eastAsiaTheme="minorEastAsia"/>
                <w:i/>
              </w:rPr>
              <w:t>-DU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739" w:type="dxa"/>
            <w:shd w:val="clear" w:color="auto" w:fill="auto"/>
          </w:tcPr>
          <w:p w14:paraId="00E288DD" w14:textId="0EDC32F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835" w:type="dxa"/>
            <w:tcBorders>
              <w:bottom w:val="single" w:sz="4" w:space="0" w:color="auto"/>
            </w:tcBorders>
            <w:shd w:val="clear" w:color="auto" w:fill="auto"/>
          </w:tcPr>
          <w:p w14:paraId="0DA9253C" w14:textId="778A7FFB"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4BC8AD5B" w14:textId="77777777" w:rsidTr="00847BC2">
        <w:trPr>
          <w:cantSplit/>
          <w:jc w:val="center"/>
        </w:trPr>
        <w:tc>
          <w:tcPr>
            <w:tcW w:w="2081" w:type="dxa"/>
            <w:shd w:val="clear" w:color="auto" w:fill="auto"/>
          </w:tcPr>
          <w:p w14:paraId="5F779370"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739" w:type="dxa"/>
            <w:shd w:val="clear" w:color="auto" w:fill="auto"/>
          </w:tcPr>
          <w:p w14:paraId="0960190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lang w:eastAsia="zh-CN"/>
              </w:rPr>
              <w:t>2.5075</w:t>
            </w:r>
          </w:p>
        </w:tc>
        <w:tc>
          <w:tcPr>
            <w:tcW w:w="2835" w:type="dxa"/>
            <w:tcBorders>
              <w:top w:val="nil"/>
              <w:bottom w:val="nil"/>
            </w:tcBorders>
            <w:shd w:val="clear" w:color="auto" w:fill="auto"/>
          </w:tcPr>
          <w:p w14:paraId="46ABE6F9" w14:textId="3E948A88"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p>
        </w:tc>
      </w:tr>
      <w:tr w:rsidR="00D60968" w:rsidRPr="00BE5108" w14:paraId="492164BE" w14:textId="77777777" w:rsidTr="00847BC2">
        <w:trPr>
          <w:cantSplit/>
          <w:jc w:val="center"/>
        </w:trPr>
        <w:tc>
          <w:tcPr>
            <w:tcW w:w="2081" w:type="dxa"/>
            <w:shd w:val="clear" w:color="auto" w:fill="auto"/>
          </w:tcPr>
          <w:p w14:paraId="6CAF602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739" w:type="dxa"/>
            <w:shd w:val="clear" w:color="auto" w:fill="auto"/>
          </w:tcPr>
          <w:p w14:paraId="1F08F883"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2.5125</w:t>
            </w:r>
          </w:p>
        </w:tc>
        <w:tc>
          <w:tcPr>
            <w:tcW w:w="2835" w:type="dxa"/>
            <w:tcBorders>
              <w:top w:val="nil"/>
              <w:bottom w:val="nil"/>
            </w:tcBorders>
            <w:shd w:val="clear" w:color="auto" w:fill="auto"/>
          </w:tcPr>
          <w:p w14:paraId="3632778E" w14:textId="6A522A1B"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1C9E00A6" w14:textId="77777777" w:rsidTr="00847BC2">
        <w:trPr>
          <w:cantSplit/>
          <w:jc w:val="center"/>
        </w:trPr>
        <w:tc>
          <w:tcPr>
            <w:tcW w:w="2081" w:type="dxa"/>
            <w:shd w:val="clear" w:color="auto" w:fill="auto"/>
          </w:tcPr>
          <w:p w14:paraId="2122A4EB"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739" w:type="dxa"/>
            <w:shd w:val="clear" w:color="auto" w:fill="auto"/>
          </w:tcPr>
          <w:p w14:paraId="491D815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2.5025</w:t>
            </w:r>
          </w:p>
        </w:tc>
        <w:tc>
          <w:tcPr>
            <w:tcW w:w="2835" w:type="dxa"/>
            <w:tcBorders>
              <w:top w:val="nil"/>
              <w:bottom w:val="single" w:sz="4" w:space="0" w:color="auto"/>
            </w:tcBorders>
            <w:shd w:val="clear" w:color="auto" w:fill="auto"/>
          </w:tcPr>
          <w:p w14:paraId="0BF6F83D" w14:textId="77777777" w:rsidR="00D60968" w:rsidRPr="00BE5108" w:rsidRDefault="00D60968" w:rsidP="00DF3C12">
            <w:pPr>
              <w:pStyle w:val="TAC"/>
              <w:rPr>
                <w:rFonts w:eastAsiaTheme="minorEastAsia"/>
              </w:rPr>
            </w:pPr>
          </w:p>
        </w:tc>
      </w:tr>
      <w:tr w:rsidR="00D60968" w:rsidRPr="00BE5108" w14:paraId="772E8088" w14:textId="77777777" w:rsidTr="00847BC2">
        <w:trPr>
          <w:cantSplit/>
          <w:jc w:val="center"/>
        </w:trPr>
        <w:tc>
          <w:tcPr>
            <w:tcW w:w="2081" w:type="dxa"/>
            <w:shd w:val="clear" w:color="auto" w:fill="auto"/>
          </w:tcPr>
          <w:p w14:paraId="748B9487"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739" w:type="dxa"/>
            <w:shd w:val="clear" w:color="auto" w:fill="auto"/>
          </w:tcPr>
          <w:p w14:paraId="29CDF009"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bottom w:val="nil"/>
            </w:tcBorders>
            <w:shd w:val="clear" w:color="auto" w:fill="auto"/>
          </w:tcPr>
          <w:p w14:paraId="5C7E5FCF" w14:textId="77777777" w:rsidR="00D60968" w:rsidRPr="00BE5108" w:rsidRDefault="00D60968" w:rsidP="00DF3C12">
            <w:pPr>
              <w:pStyle w:val="TAC"/>
              <w:rPr>
                <w:rFonts w:eastAsiaTheme="minorEastAsia"/>
              </w:rPr>
            </w:pPr>
          </w:p>
        </w:tc>
      </w:tr>
      <w:tr w:rsidR="00D60968" w:rsidRPr="00BE5108" w14:paraId="44E12FEF" w14:textId="77777777" w:rsidTr="00847BC2">
        <w:trPr>
          <w:cantSplit/>
          <w:jc w:val="center"/>
        </w:trPr>
        <w:tc>
          <w:tcPr>
            <w:tcW w:w="2081" w:type="dxa"/>
            <w:shd w:val="clear" w:color="auto" w:fill="auto"/>
          </w:tcPr>
          <w:p w14:paraId="4E05D6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739" w:type="dxa"/>
            <w:shd w:val="clear" w:color="auto" w:fill="auto"/>
          </w:tcPr>
          <w:p w14:paraId="5109424D"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6B415831" w14:textId="77777777" w:rsidR="00D60968" w:rsidRPr="00BE5108" w:rsidRDefault="00D60968" w:rsidP="00DF3C12">
            <w:pPr>
              <w:pStyle w:val="TAC"/>
              <w:rPr>
                <w:rFonts w:eastAsiaTheme="minorEastAsia"/>
              </w:rPr>
            </w:pPr>
          </w:p>
        </w:tc>
      </w:tr>
      <w:tr w:rsidR="00D60968" w:rsidRPr="00BE5108" w14:paraId="0A7B44CA" w14:textId="77777777" w:rsidTr="00847BC2">
        <w:trPr>
          <w:cantSplit/>
          <w:jc w:val="center"/>
        </w:trPr>
        <w:tc>
          <w:tcPr>
            <w:tcW w:w="2081" w:type="dxa"/>
            <w:shd w:val="clear" w:color="auto" w:fill="auto"/>
          </w:tcPr>
          <w:p w14:paraId="0DF8BF77"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739" w:type="dxa"/>
            <w:shd w:val="clear" w:color="auto" w:fill="auto"/>
          </w:tcPr>
          <w:p w14:paraId="1AD5F15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1C97E6BB" w14:textId="77777777" w:rsidR="00D60968" w:rsidRPr="00BE5108" w:rsidRDefault="00D60968" w:rsidP="00DF3C12">
            <w:pPr>
              <w:pStyle w:val="TAC"/>
              <w:rPr>
                <w:rFonts w:eastAsiaTheme="minorEastAsia"/>
              </w:rPr>
            </w:pPr>
          </w:p>
        </w:tc>
      </w:tr>
      <w:tr w:rsidR="00D60968" w:rsidRPr="00BE5108" w14:paraId="5A576881" w14:textId="77777777" w:rsidTr="00847BC2">
        <w:trPr>
          <w:cantSplit/>
          <w:jc w:val="center"/>
        </w:trPr>
        <w:tc>
          <w:tcPr>
            <w:tcW w:w="2081" w:type="dxa"/>
            <w:shd w:val="clear" w:color="auto" w:fill="auto"/>
          </w:tcPr>
          <w:p w14:paraId="360ABD58"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739" w:type="dxa"/>
            <w:shd w:val="clear" w:color="auto" w:fill="auto"/>
          </w:tcPr>
          <w:p w14:paraId="550EA92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E7BB18E" w14:textId="63063C85"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p>
        </w:tc>
      </w:tr>
      <w:tr w:rsidR="00D60968" w:rsidRPr="00BE5108" w14:paraId="3FA0DA89" w14:textId="77777777" w:rsidTr="00847BC2">
        <w:trPr>
          <w:cantSplit/>
          <w:jc w:val="center"/>
        </w:trPr>
        <w:tc>
          <w:tcPr>
            <w:tcW w:w="2081" w:type="dxa"/>
            <w:shd w:val="clear" w:color="auto" w:fill="auto"/>
          </w:tcPr>
          <w:p w14:paraId="6651077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739" w:type="dxa"/>
            <w:shd w:val="clear" w:color="auto" w:fill="auto"/>
          </w:tcPr>
          <w:p w14:paraId="4D990C18"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0371CBB7" w14:textId="2A7F994A" w:rsidR="00D60968" w:rsidRPr="00BE5108" w:rsidRDefault="00D60968" w:rsidP="00DF3C12">
            <w:pPr>
              <w:pStyle w:val="TAC"/>
              <w:rPr>
                <w:rFonts w:eastAsiaTheme="minorEastAsia"/>
              </w:rPr>
            </w:pP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66D44F3" w14:textId="77777777" w:rsidTr="00847BC2">
        <w:trPr>
          <w:cantSplit/>
          <w:jc w:val="center"/>
        </w:trPr>
        <w:tc>
          <w:tcPr>
            <w:tcW w:w="2081" w:type="dxa"/>
            <w:shd w:val="clear" w:color="auto" w:fill="auto"/>
          </w:tcPr>
          <w:p w14:paraId="18EC964F"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739" w:type="dxa"/>
            <w:shd w:val="clear" w:color="auto" w:fill="auto"/>
          </w:tcPr>
          <w:p w14:paraId="474F14B0"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3FD9826C" w14:textId="77777777" w:rsidR="00D60968" w:rsidRPr="00BE5108" w:rsidRDefault="00D60968" w:rsidP="00DF3C12">
            <w:pPr>
              <w:pStyle w:val="TAC"/>
              <w:rPr>
                <w:rFonts w:eastAsiaTheme="minorEastAsia"/>
              </w:rPr>
            </w:pPr>
          </w:p>
        </w:tc>
      </w:tr>
      <w:tr w:rsidR="00D60968" w:rsidRPr="00BE5108" w14:paraId="3F1F7E2D" w14:textId="77777777" w:rsidTr="00847BC2">
        <w:trPr>
          <w:cantSplit/>
          <w:jc w:val="center"/>
        </w:trPr>
        <w:tc>
          <w:tcPr>
            <w:tcW w:w="2081" w:type="dxa"/>
            <w:shd w:val="clear" w:color="auto" w:fill="auto"/>
          </w:tcPr>
          <w:p w14:paraId="78FADE56"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739" w:type="dxa"/>
            <w:shd w:val="clear" w:color="auto" w:fill="auto"/>
          </w:tcPr>
          <w:p w14:paraId="4B30950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1D33831" w14:textId="77777777" w:rsidR="00D60968" w:rsidRPr="00BE5108" w:rsidRDefault="00D60968" w:rsidP="00DF3C12">
            <w:pPr>
              <w:pStyle w:val="TAC"/>
              <w:rPr>
                <w:rFonts w:eastAsiaTheme="minorEastAsia"/>
              </w:rPr>
            </w:pPr>
          </w:p>
        </w:tc>
      </w:tr>
      <w:tr w:rsidR="00D60968" w:rsidRPr="00BE5108" w14:paraId="49D3F222" w14:textId="77777777" w:rsidTr="00847BC2">
        <w:trPr>
          <w:cantSplit/>
          <w:jc w:val="center"/>
        </w:trPr>
        <w:tc>
          <w:tcPr>
            <w:tcW w:w="2081" w:type="dxa"/>
            <w:shd w:val="clear" w:color="auto" w:fill="auto"/>
          </w:tcPr>
          <w:p w14:paraId="36385E0A"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739" w:type="dxa"/>
            <w:shd w:val="clear" w:color="auto" w:fill="auto"/>
          </w:tcPr>
          <w:p w14:paraId="2B7C695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5EE31CC7" w14:textId="77777777" w:rsidR="00D60968" w:rsidRPr="00BE5108" w:rsidRDefault="00D60968" w:rsidP="00DF3C12">
            <w:pPr>
              <w:pStyle w:val="TAC"/>
              <w:rPr>
                <w:rFonts w:eastAsiaTheme="minorEastAsia"/>
              </w:rPr>
            </w:pPr>
          </w:p>
        </w:tc>
      </w:tr>
      <w:tr w:rsidR="00D60968" w:rsidRPr="00BE5108" w14:paraId="63815D7F" w14:textId="77777777" w:rsidTr="00847BC2">
        <w:trPr>
          <w:cantSplit/>
          <w:jc w:val="center"/>
        </w:trPr>
        <w:tc>
          <w:tcPr>
            <w:tcW w:w="2081" w:type="dxa"/>
            <w:shd w:val="clear" w:color="auto" w:fill="auto"/>
          </w:tcPr>
          <w:p w14:paraId="62FCD525"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739" w:type="dxa"/>
            <w:shd w:val="clear" w:color="auto" w:fill="auto"/>
          </w:tcPr>
          <w:p w14:paraId="1889E1A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tcBorders>
            <w:shd w:val="clear" w:color="auto" w:fill="auto"/>
          </w:tcPr>
          <w:p w14:paraId="7CA1BA9F" w14:textId="77777777" w:rsidR="00D60968" w:rsidRPr="00BE5108" w:rsidRDefault="00D60968" w:rsidP="00DF3C12">
            <w:pPr>
              <w:pStyle w:val="TAC"/>
              <w:rPr>
                <w:rFonts w:eastAsiaTheme="minorEastAsia"/>
              </w:rPr>
            </w:pPr>
          </w:p>
        </w:tc>
      </w:tr>
    </w:tbl>
    <w:p w14:paraId="74ECB52A" w14:textId="77777777" w:rsidR="00D60968" w:rsidRPr="00BE5108" w:rsidRDefault="00D60968" w:rsidP="00D60968">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4152" w:name="_Toc73962976"/>
      <w:bookmarkStart w:id="4153" w:name="_Toc75260153"/>
      <w:bookmarkStart w:id="4154" w:name="_Toc75275695"/>
      <w:bookmarkStart w:id="4155" w:name="_Toc75276206"/>
      <w:bookmarkStart w:id="4156" w:name="_Toc76541705"/>
      <w:bookmarkStart w:id="4157" w:name="_Toc82437474"/>
      <w:bookmarkStart w:id="4158" w:name="_Toc89944840"/>
      <w:bookmarkStart w:id="4159" w:name="_Toc98753858"/>
      <w:bookmarkStart w:id="4160" w:name="_Toc106179750"/>
      <w:bookmarkStart w:id="4161" w:name="_Toc106180261"/>
      <w:bookmarkStart w:id="4162" w:name="_Toc130396086"/>
      <w:bookmarkStart w:id="4163" w:name="_Toc137555360"/>
      <w:bookmarkStart w:id="4164" w:name="_Toc138856887"/>
      <w:bookmarkStart w:id="4165" w:name="_Toc138860746"/>
      <w:bookmarkStart w:id="4166" w:name="_Toc163217739"/>
      <w:bookmarkStart w:id="4167" w:name="_Toc187261511"/>
      <w:r w:rsidRPr="00BE5108">
        <w:rPr>
          <w:rFonts w:eastAsiaTheme="minorEastAsia"/>
        </w:rPr>
        <w:t>7.4.1.5.2</w:t>
      </w:r>
      <w:r w:rsidRPr="00BE5108">
        <w:rPr>
          <w:rFonts w:eastAsiaTheme="minorEastAsia"/>
        </w:rPr>
        <w:tab/>
        <w:t>Test requirements for IAB-MT</w:t>
      </w:r>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lastRenderedPageBreak/>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750F1EE2"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b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r w:rsidR="00D84951" w:rsidRPr="00BE5108">
              <w:rPr>
                <w:rFonts w:eastAsiaTheme="minorEastAsia"/>
              </w:rPr>
              <w:t xml:space="preserve"> </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4A6FD327" w14:textId="77777777" w:rsidR="00D60968" w:rsidRPr="00BE5108" w:rsidRDefault="00D60968" w:rsidP="00D60968">
      <w:pPr>
        <w:pStyle w:val="TH"/>
        <w:rPr>
          <w:rFonts w:eastAsiaTheme="minorEastAsia"/>
        </w:rPr>
      </w:pPr>
      <w:r w:rsidRPr="00BE5108">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D60968" w:rsidRPr="00BE5108" w14:paraId="5EB647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3F046A2A" w14:textId="7B7A65F8" w:rsidR="00D60968" w:rsidRPr="00BE5108" w:rsidRDefault="00D60968" w:rsidP="00DF3C12">
            <w:pPr>
              <w:pStyle w:val="TAH"/>
              <w:rPr>
                <w:rFonts w:eastAsiaTheme="minorEastAsia"/>
              </w:rPr>
            </w:pP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tcBorders>
              <w:top w:val="single" w:sz="4" w:space="0" w:color="auto"/>
              <w:left w:val="single" w:sz="4" w:space="0" w:color="auto"/>
              <w:bottom w:val="single" w:sz="4" w:space="0" w:color="auto"/>
              <w:right w:val="single" w:sz="4" w:space="0" w:color="auto"/>
            </w:tcBorders>
            <w:hideMark/>
          </w:tcPr>
          <w:p w14:paraId="2769B5C9" w14:textId="0361AF8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rPr>
              <w:t xml:space="preserve"> </w:t>
            </w:r>
            <w:r w:rsidRPr="00BE5108">
              <w:rPr>
                <w:rFonts w:eastAsiaTheme="minorEastAsia"/>
              </w:rPr>
              <w:t>(MHz)</w:t>
            </w:r>
          </w:p>
        </w:tc>
        <w:tc>
          <w:tcPr>
            <w:tcW w:w="2693" w:type="dxa"/>
            <w:tcBorders>
              <w:top w:val="single" w:sz="4" w:space="0" w:color="auto"/>
              <w:left w:val="single" w:sz="4" w:space="0" w:color="auto"/>
              <w:bottom w:val="single" w:sz="4" w:space="0" w:color="auto"/>
              <w:right w:val="single" w:sz="4" w:space="0" w:color="auto"/>
            </w:tcBorders>
            <w:hideMark/>
          </w:tcPr>
          <w:p w14:paraId="1D6FA269" w14:textId="32163C49"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ABFE6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1D16ED5" w14:textId="77777777" w:rsidR="00D60968" w:rsidRPr="00BE5108" w:rsidRDefault="00D60968" w:rsidP="00DF3C12">
            <w:pPr>
              <w:pStyle w:val="TAC"/>
              <w:rPr>
                <w:rFonts w:eastAsiaTheme="minorEastAsia"/>
              </w:rPr>
            </w:pPr>
            <w:r w:rsidRPr="00BE5108">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hideMark/>
          </w:tcPr>
          <w:p w14:paraId="2A95AD6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2.5075</w:t>
            </w:r>
          </w:p>
        </w:tc>
        <w:tc>
          <w:tcPr>
            <w:tcW w:w="2693" w:type="dxa"/>
            <w:tcBorders>
              <w:top w:val="single" w:sz="4" w:space="0" w:color="auto"/>
              <w:left w:val="single" w:sz="4" w:space="0" w:color="auto"/>
              <w:bottom w:val="nil"/>
              <w:right w:val="single" w:sz="4" w:space="0" w:color="auto"/>
            </w:tcBorders>
            <w:hideMark/>
          </w:tcPr>
          <w:p w14:paraId="4B2B3CD0" w14:textId="735E0829"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4C8C7F6" w14:textId="008A7B61"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2DBA8726"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24AE386" w14:textId="77777777" w:rsidR="00D60968" w:rsidRPr="00BE5108" w:rsidRDefault="00D60968" w:rsidP="00DF3C12">
            <w:pPr>
              <w:pStyle w:val="TAC"/>
              <w:rPr>
                <w:rFonts w:eastAsiaTheme="minorEastAsia"/>
              </w:rPr>
            </w:pPr>
            <w:r w:rsidRPr="00BE5108">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hideMark/>
          </w:tcPr>
          <w:p w14:paraId="2E07511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2.5125</w:t>
            </w:r>
          </w:p>
        </w:tc>
        <w:tc>
          <w:tcPr>
            <w:tcW w:w="2693" w:type="dxa"/>
            <w:tcBorders>
              <w:top w:val="nil"/>
              <w:left w:val="single" w:sz="4" w:space="0" w:color="auto"/>
              <w:bottom w:val="nil"/>
              <w:right w:val="single" w:sz="4" w:space="0" w:color="auto"/>
            </w:tcBorders>
          </w:tcPr>
          <w:p w14:paraId="69BDB44B" w14:textId="77777777" w:rsidR="00D60968" w:rsidRPr="00BE5108" w:rsidRDefault="00D60968" w:rsidP="00DF3C12">
            <w:pPr>
              <w:pStyle w:val="TAC"/>
              <w:rPr>
                <w:rFonts w:eastAsiaTheme="minorEastAsia"/>
              </w:rPr>
            </w:pPr>
          </w:p>
        </w:tc>
      </w:tr>
      <w:tr w:rsidR="00D60968" w:rsidRPr="00BE5108" w14:paraId="260018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7DF97D7" w14:textId="77777777" w:rsidR="00D60968" w:rsidRPr="00BE5108" w:rsidRDefault="00D60968" w:rsidP="00DF3C12">
            <w:pPr>
              <w:pStyle w:val="TAC"/>
              <w:rPr>
                <w:rFonts w:eastAsiaTheme="minorEastAsia"/>
              </w:rPr>
            </w:pPr>
            <w:r w:rsidRPr="00BE5108">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hideMark/>
          </w:tcPr>
          <w:p w14:paraId="07D1078C"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2.5025</w:t>
            </w:r>
          </w:p>
        </w:tc>
        <w:tc>
          <w:tcPr>
            <w:tcW w:w="2693" w:type="dxa"/>
            <w:tcBorders>
              <w:top w:val="nil"/>
              <w:left w:val="single" w:sz="4" w:space="0" w:color="auto"/>
              <w:bottom w:val="single" w:sz="4" w:space="0" w:color="auto"/>
              <w:right w:val="single" w:sz="4" w:space="0" w:color="auto"/>
            </w:tcBorders>
          </w:tcPr>
          <w:p w14:paraId="791B43AC" w14:textId="77777777" w:rsidR="00D60968" w:rsidRPr="00BE5108" w:rsidRDefault="00D60968" w:rsidP="00DF3C12">
            <w:pPr>
              <w:pStyle w:val="TAC"/>
              <w:rPr>
                <w:rFonts w:eastAsiaTheme="minorEastAsia"/>
              </w:rPr>
            </w:pPr>
          </w:p>
        </w:tc>
      </w:tr>
      <w:tr w:rsidR="00D60968" w:rsidRPr="00BE5108" w14:paraId="257BEAE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CA8244E" w14:textId="77777777" w:rsidR="00D60968" w:rsidRPr="00BE5108" w:rsidRDefault="00D60968" w:rsidP="00DF3C12">
            <w:pPr>
              <w:pStyle w:val="TAC"/>
              <w:rPr>
                <w:rFonts w:eastAsiaTheme="minorEastAsia"/>
              </w:rPr>
            </w:pPr>
            <w:r w:rsidRPr="00BE5108">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hideMark/>
          </w:tcPr>
          <w:p w14:paraId="0985C644"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single" w:sz="4" w:space="0" w:color="auto"/>
              <w:left w:val="single" w:sz="4" w:space="0" w:color="auto"/>
              <w:bottom w:val="nil"/>
              <w:right w:val="single" w:sz="4" w:space="0" w:color="auto"/>
            </w:tcBorders>
            <w:hideMark/>
          </w:tcPr>
          <w:p w14:paraId="6C13D0FA" w14:textId="43D55F2C"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4F450274" w14:textId="6E611D3D"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0A639B0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DEF0300" w14:textId="77777777" w:rsidR="00D60968" w:rsidRPr="00BE5108" w:rsidRDefault="00D60968" w:rsidP="00DF3C12">
            <w:pPr>
              <w:pStyle w:val="TAC"/>
              <w:rPr>
                <w:rFonts w:eastAsiaTheme="minorEastAsia"/>
              </w:rPr>
            </w:pPr>
            <w:r w:rsidRPr="00BE5108">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hideMark/>
          </w:tcPr>
          <w:p w14:paraId="7552C62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87C37F" w14:textId="77777777" w:rsidR="00D60968" w:rsidRPr="00BE5108" w:rsidRDefault="00D60968" w:rsidP="00DF3C12">
            <w:pPr>
              <w:pStyle w:val="TAC"/>
              <w:rPr>
                <w:rFonts w:eastAsiaTheme="minorEastAsia"/>
              </w:rPr>
            </w:pPr>
          </w:p>
        </w:tc>
      </w:tr>
      <w:tr w:rsidR="00D60968" w:rsidRPr="00BE5108" w14:paraId="6C1A653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A3E5439" w14:textId="77777777" w:rsidR="00D60968" w:rsidRPr="00BE5108" w:rsidRDefault="00D60968" w:rsidP="00DF3C12">
            <w:pPr>
              <w:pStyle w:val="TAC"/>
              <w:rPr>
                <w:rFonts w:eastAsiaTheme="minorEastAsia"/>
              </w:rPr>
            </w:pPr>
            <w:r w:rsidRPr="00BE5108">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hideMark/>
          </w:tcPr>
          <w:p w14:paraId="3431E6E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7973D760" w14:textId="77777777" w:rsidR="00D60968" w:rsidRPr="00BE5108" w:rsidRDefault="00D60968" w:rsidP="00DF3C12">
            <w:pPr>
              <w:pStyle w:val="TAC"/>
              <w:rPr>
                <w:rFonts w:eastAsiaTheme="minorEastAsia"/>
              </w:rPr>
            </w:pPr>
          </w:p>
        </w:tc>
      </w:tr>
      <w:tr w:rsidR="00D60968" w:rsidRPr="00BE5108" w14:paraId="102AB49E"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4BA941F3" w14:textId="77777777" w:rsidR="00D60968" w:rsidRPr="00BE5108" w:rsidRDefault="00D60968" w:rsidP="00DF3C12">
            <w:pPr>
              <w:pStyle w:val="TAC"/>
              <w:rPr>
                <w:rFonts w:eastAsiaTheme="minorEastAsia"/>
              </w:rPr>
            </w:pPr>
            <w:r w:rsidRPr="00BE5108">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hideMark/>
          </w:tcPr>
          <w:p w14:paraId="3753DAD3"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26FE986F" w14:textId="77777777" w:rsidR="00D60968" w:rsidRPr="00BE5108" w:rsidRDefault="00D60968" w:rsidP="00DF3C12">
            <w:pPr>
              <w:pStyle w:val="TAC"/>
              <w:rPr>
                <w:rFonts w:eastAsiaTheme="minorEastAsia"/>
              </w:rPr>
            </w:pPr>
          </w:p>
        </w:tc>
      </w:tr>
      <w:tr w:rsidR="00D60968" w:rsidRPr="00BE5108" w14:paraId="33B3573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5FC027" w14:textId="77777777" w:rsidR="00D60968" w:rsidRPr="00BE5108" w:rsidRDefault="00D60968" w:rsidP="00DF3C12">
            <w:pPr>
              <w:pStyle w:val="TAC"/>
              <w:rPr>
                <w:rFonts w:eastAsiaTheme="minorEastAsia"/>
              </w:rPr>
            </w:pPr>
            <w:r w:rsidRPr="00BE5108">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hideMark/>
          </w:tcPr>
          <w:p w14:paraId="615B7F3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E2B71A4" w14:textId="77777777" w:rsidR="00D60968" w:rsidRPr="00BE5108" w:rsidRDefault="00D60968" w:rsidP="00DF3C12">
            <w:pPr>
              <w:pStyle w:val="TAC"/>
              <w:rPr>
                <w:rFonts w:eastAsiaTheme="minorEastAsia"/>
              </w:rPr>
            </w:pPr>
          </w:p>
        </w:tc>
      </w:tr>
      <w:tr w:rsidR="00D60968" w:rsidRPr="00BE5108" w14:paraId="6BB0FCA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02252955" w14:textId="77777777" w:rsidR="00D60968" w:rsidRPr="00BE5108" w:rsidRDefault="00D60968" w:rsidP="00DF3C12">
            <w:pPr>
              <w:pStyle w:val="TAC"/>
              <w:rPr>
                <w:rFonts w:eastAsiaTheme="minorEastAsia"/>
              </w:rPr>
            </w:pPr>
            <w:r w:rsidRPr="00BE5108">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hideMark/>
          </w:tcPr>
          <w:p w14:paraId="66AF414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6C67F864" w14:textId="77777777" w:rsidR="00D60968" w:rsidRPr="00BE5108" w:rsidRDefault="00D60968" w:rsidP="00DF3C12">
            <w:pPr>
              <w:pStyle w:val="TAC"/>
              <w:rPr>
                <w:rFonts w:eastAsiaTheme="minorEastAsia"/>
              </w:rPr>
            </w:pPr>
          </w:p>
        </w:tc>
      </w:tr>
      <w:tr w:rsidR="00D60968" w:rsidRPr="00BE5108" w14:paraId="0C05B4C9"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7FD88054" w14:textId="77777777" w:rsidR="00D60968" w:rsidRPr="00BE5108" w:rsidRDefault="00D60968" w:rsidP="00DF3C12">
            <w:pPr>
              <w:pStyle w:val="TAC"/>
              <w:rPr>
                <w:rFonts w:eastAsiaTheme="minorEastAsia"/>
              </w:rPr>
            </w:pPr>
            <w:r w:rsidRPr="00BE5108">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hideMark/>
          </w:tcPr>
          <w:p w14:paraId="2FC0209C"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78AFD184" w14:textId="77777777" w:rsidR="00D60968" w:rsidRPr="00BE5108" w:rsidRDefault="00D60968" w:rsidP="00DF3C12">
            <w:pPr>
              <w:pStyle w:val="TAC"/>
              <w:rPr>
                <w:rFonts w:eastAsiaTheme="minorEastAsia"/>
              </w:rPr>
            </w:pPr>
          </w:p>
        </w:tc>
      </w:tr>
      <w:tr w:rsidR="00D60968" w:rsidRPr="00BE5108" w14:paraId="1B54B7EB"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F53200" w14:textId="77777777" w:rsidR="00D60968" w:rsidRPr="00BE5108" w:rsidRDefault="00D60968" w:rsidP="00DF3C12">
            <w:pPr>
              <w:pStyle w:val="TAC"/>
              <w:rPr>
                <w:rFonts w:eastAsiaTheme="minorEastAsia"/>
              </w:rPr>
            </w:pPr>
            <w:r w:rsidRPr="00BE5108">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hideMark/>
          </w:tcPr>
          <w:p w14:paraId="468BFF9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D84827" w14:textId="77777777" w:rsidR="00D60968" w:rsidRPr="00BE5108" w:rsidRDefault="00D60968" w:rsidP="00DF3C12">
            <w:pPr>
              <w:pStyle w:val="TAC"/>
              <w:rPr>
                <w:rFonts w:eastAsiaTheme="minorEastAsia"/>
              </w:rPr>
            </w:pPr>
          </w:p>
        </w:tc>
      </w:tr>
      <w:tr w:rsidR="00D60968" w:rsidRPr="00BE5108" w14:paraId="3DB24F7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C206B3F" w14:textId="77777777" w:rsidR="00D60968" w:rsidRPr="00BE5108" w:rsidRDefault="00D60968" w:rsidP="00DF3C12">
            <w:pPr>
              <w:pStyle w:val="TAC"/>
              <w:rPr>
                <w:rFonts w:eastAsiaTheme="minorEastAsia"/>
              </w:rPr>
            </w:pPr>
            <w:r w:rsidRPr="00BE5108">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hideMark/>
          </w:tcPr>
          <w:p w14:paraId="22BEFE32"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142A8162" w14:textId="77777777" w:rsidR="00D60968" w:rsidRPr="00BE5108" w:rsidRDefault="00D60968" w:rsidP="00DF3C12">
            <w:pPr>
              <w:pStyle w:val="TAC"/>
              <w:rPr>
                <w:rFonts w:eastAsiaTheme="minorEastAsia"/>
              </w:rPr>
            </w:pPr>
          </w:p>
        </w:tc>
      </w:tr>
    </w:tbl>
    <w:p w14:paraId="7C9E566C" w14:textId="77777777" w:rsidR="00D60968" w:rsidRPr="00BE5108" w:rsidRDefault="00D60968" w:rsidP="00D60968">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4168" w:name="_Toc73962977"/>
      <w:bookmarkStart w:id="4169" w:name="_Toc75260154"/>
      <w:bookmarkStart w:id="4170" w:name="_Toc75275696"/>
      <w:bookmarkStart w:id="4171" w:name="_Toc75276207"/>
      <w:bookmarkStart w:id="4172" w:name="_Toc76541706"/>
      <w:bookmarkStart w:id="4173" w:name="_Toc82437475"/>
      <w:bookmarkStart w:id="4174" w:name="_Toc89944841"/>
      <w:bookmarkStart w:id="4175" w:name="_Toc98753859"/>
      <w:bookmarkStart w:id="4176" w:name="_Toc106179751"/>
      <w:bookmarkStart w:id="4177" w:name="_Toc106180262"/>
      <w:bookmarkStart w:id="4178" w:name="_Toc130396087"/>
      <w:bookmarkStart w:id="4179" w:name="_Toc137555361"/>
      <w:bookmarkStart w:id="4180" w:name="_Toc138856888"/>
      <w:bookmarkStart w:id="4181" w:name="_Toc138860747"/>
      <w:bookmarkStart w:id="4182" w:name="_Toc163217740"/>
      <w:bookmarkStart w:id="4183" w:name="_Toc187261512"/>
      <w:r w:rsidRPr="00BE5108">
        <w:rPr>
          <w:rFonts w:eastAsiaTheme="minorEastAsia"/>
        </w:rPr>
        <w:t>7.4.2</w:t>
      </w:r>
      <w:r w:rsidRPr="00BE5108">
        <w:rPr>
          <w:rFonts w:eastAsiaTheme="minorEastAsia"/>
        </w:rPr>
        <w:tab/>
      </w:r>
      <w:r w:rsidR="00D60968" w:rsidRPr="00BE5108">
        <w:rPr>
          <w:rFonts w:eastAsiaTheme="minorEastAsia"/>
        </w:rPr>
        <w:t>In-band blocking</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315055B5" w14:textId="77777777" w:rsidR="00D60968" w:rsidRPr="00BE5108" w:rsidRDefault="00D60968" w:rsidP="00D60968">
      <w:pPr>
        <w:pStyle w:val="Heading4"/>
        <w:ind w:left="864" w:hanging="864"/>
        <w:rPr>
          <w:rFonts w:eastAsiaTheme="minorEastAsia"/>
        </w:rPr>
      </w:pPr>
      <w:bookmarkStart w:id="4184" w:name="_Toc73962978"/>
      <w:bookmarkStart w:id="4185" w:name="_Toc75260155"/>
      <w:bookmarkStart w:id="4186" w:name="_Toc75275697"/>
      <w:bookmarkStart w:id="4187" w:name="_Toc75276208"/>
      <w:bookmarkStart w:id="4188" w:name="_Toc76541707"/>
      <w:bookmarkStart w:id="4189" w:name="_Toc82437476"/>
      <w:bookmarkStart w:id="4190" w:name="_Toc89944842"/>
      <w:bookmarkStart w:id="4191" w:name="_Toc98753860"/>
      <w:bookmarkStart w:id="4192" w:name="_Toc106179752"/>
      <w:bookmarkStart w:id="4193" w:name="_Toc106180263"/>
      <w:bookmarkStart w:id="4194" w:name="_Toc130396088"/>
      <w:bookmarkStart w:id="4195" w:name="_Toc137555362"/>
      <w:bookmarkStart w:id="4196" w:name="_Toc138856889"/>
      <w:bookmarkStart w:id="4197" w:name="_Toc138860748"/>
      <w:bookmarkStart w:id="4198" w:name="_Toc163217741"/>
      <w:bookmarkStart w:id="4199" w:name="_Toc187261513"/>
      <w:r w:rsidRPr="00BE5108">
        <w:rPr>
          <w:rFonts w:eastAsiaTheme="minorEastAsia"/>
        </w:rPr>
        <w:t>7.4.2.1</w:t>
      </w:r>
      <w:r w:rsidRPr="00BE5108">
        <w:rPr>
          <w:rFonts w:eastAsiaTheme="minorEastAsia"/>
        </w:rPr>
        <w:tab/>
        <w:t>Definition and applicability</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4200" w:name="_Toc73962979"/>
      <w:bookmarkStart w:id="4201" w:name="_Toc75260156"/>
      <w:bookmarkStart w:id="4202" w:name="_Toc75275698"/>
      <w:bookmarkStart w:id="4203" w:name="_Toc75276209"/>
      <w:bookmarkStart w:id="4204" w:name="_Toc76541708"/>
      <w:bookmarkStart w:id="4205" w:name="_Toc82437477"/>
      <w:bookmarkStart w:id="4206" w:name="_Toc89944843"/>
      <w:bookmarkStart w:id="4207" w:name="_Toc98753861"/>
      <w:bookmarkStart w:id="4208" w:name="_Toc106179753"/>
      <w:bookmarkStart w:id="4209" w:name="_Toc106180264"/>
      <w:bookmarkStart w:id="4210" w:name="_Toc130396089"/>
      <w:bookmarkStart w:id="4211" w:name="_Toc137555363"/>
      <w:bookmarkStart w:id="4212" w:name="_Toc138856890"/>
      <w:bookmarkStart w:id="4213" w:name="_Toc138860749"/>
      <w:bookmarkStart w:id="4214" w:name="_Toc163217742"/>
      <w:bookmarkStart w:id="4215" w:name="_Toc187261514"/>
      <w:r w:rsidRPr="00BE5108">
        <w:rPr>
          <w:rFonts w:eastAsiaTheme="minorEastAsia"/>
        </w:rPr>
        <w:t>7.4.2.2</w:t>
      </w:r>
      <w:r w:rsidRPr="00BE5108">
        <w:rPr>
          <w:rFonts w:eastAsiaTheme="minorEastAsia"/>
        </w:rPr>
        <w:tab/>
        <w:t>Minimum requirement</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4216" w:name="_Toc73962980"/>
      <w:bookmarkStart w:id="4217" w:name="_Toc75260157"/>
      <w:bookmarkStart w:id="4218" w:name="_Toc75275699"/>
      <w:bookmarkStart w:id="4219" w:name="_Toc75276210"/>
      <w:bookmarkStart w:id="4220" w:name="_Toc76541709"/>
      <w:bookmarkStart w:id="4221" w:name="_Toc82437478"/>
      <w:bookmarkStart w:id="4222" w:name="_Toc89944844"/>
      <w:bookmarkStart w:id="4223" w:name="_Toc98753862"/>
      <w:bookmarkStart w:id="4224" w:name="_Toc106179754"/>
      <w:bookmarkStart w:id="4225" w:name="_Toc106180265"/>
      <w:bookmarkStart w:id="4226" w:name="_Toc130396090"/>
      <w:bookmarkStart w:id="4227" w:name="_Toc137555364"/>
      <w:bookmarkStart w:id="4228" w:name="_Toc138856891"/>
      <w:bookmarkStart w:id="4229" w:name="_Toc138860750"/>
      <w:bookmarkStart w:id="4230" w:name="_Toc163217743"/>
      <w:bookmarkStart w:id="4231" w:name="_Toc187261515"/>
      <w:r w:rsidRPr="00BE5108">
        <w:rPr>
          <w:rFonts w:eastAsiaTheme="minorEastAsia"/>
        </w:rPr>
        <w:lastRenderedPageBreak/>
        <w:t>7.4.2.3</w:t>
      </w:r>
      <w:r w:rsidRPr="00BE5108">
        <w:rPr>
          <w:rFonts w:eastAsiaTheme="minorEastAsia"/>
        </w:rPr>
        <w:tab/>
        <w:t>Test purpose</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4232" w:name="_Toc73962981"/>
      <w:bookmarkStart w:id="4233" w:name="_Toc75260158"/>
      <w:bookmarkStart w:id="4234" w:name="_Toc75275700"/>
      <w:bookmarkStart w:id="4235" w:name="_Toc75276211"/>
      <w:bookmarkStart w:id="4236" w:name="_Toc76541710"/>
      <w:bookmarkStart w:id="4237" w:name="_Toc82437479"/>
      <w:bookmarkStart w:id="4238" w:name="_Toc89944845"/>
      <w:bookmarkStart w:id="4239" w:name="_Toc98753863"/>
      <w:bookmarkStart w:id="4240" w:name="_Toc106179755"/>
      <w:bookmarkStart w:id="4241" w:name="_Toc106180266"/>
      <w:bookmarkStart w:id="4242" w:name="_Toc130396091"/>
      <w:bookmarkStart w:id="4243" w:name="_Toc137555365"/>
      <w:bookmarkStart w:id="4244" w:name="_Toc138856892"/>
      <w:bookmarkStart w:id="4245" w:name="_Toc138860751"/>
      <w:bookmarkStart w:id="4246" w:name="_Toc163217744"/>
      <w:bookmarkStart w:id="4247" w:name="_Toc187261516"/>
      <w:r w:rsidRPr="00BE5108">
        <w:rPr>
          <w:rFonts w:eastAsiaTheme="minorEastAsia"/>
        </w:rPr>
        <w:t>7.4.2.4</w:t>
      </w:r>
      <w:r w:rsidRPr="00BE5108">
        <w:rPr>
          <w:rFonts w:eastAsiaTheme="minorEastAsia"/>
        </w:rPr>
        <w:tab/>
        <w:t>Method of test</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3C6AEDC7" w14:textId="77777777" w:rsidR="00D60968" w:rsidRPr="00BE5108" w:rsidRDefault="00D60968" w:rsidP="00D60968">
      <w:pPr>
        <w:pStyle w:val="Heading5"/>
        <w:ind w:left="1008" w:hanging="1008"/>
        <w:rPr>
          <w:rFonts w:eastAsiaTheme="minorEastAsia"/>
        </w:rPr>
      </w:pPr>
      <w:bookmarkStart w:id="4248" w:name="_Toc73962982"/>
      <w:bookmarkStart w:id="4249" w:name="_Toc75260159"/>
      <w:bookmarkStart w:id="4250" w:name="_Toc75275701"/>
      <w:bookmarkStart w:id="4251" w:name="_Toc75276212"/>
      <w:bookmarkStart w:id="4252" w:name="_Toc76541711"/>
      <w:bookmarkStart w:id="4253" w:name="_Toc82437480"/>
      <w:bookmarkStart w:id="4254" w:name="_Toc89944846"/>
      <w:bookmarkStart w:id="4255" w:name="_Toc98753864"/>
      <w:bookmarkStart w:id="4256" w:name="_Toc106179756"/>
      <w:bookmarkStart w:id="4257" w:name="_Toc106180267"/>
      <w:bookmarkStart w:id="4258" w:name="_Toc130396092"/>
      <w:bookmarkStart w:id="4259" w:name="_Toc137555366"/>
      <w:bookmarkStart w:id="4260" w:name="_Toc138856893"/>
      <w:bookmarkStart w:id="4261" w:name="_Toc138860752"/>
      <w:bookmarkStart w:id="4262" w:name="_Toc163217745"/>
      <w:bookmarkStart w:id="4263" w:name="_Toc187261517"/>
      <w:r w:rsidRPr="00BE5108">
        <w:rPr>
          <w:rFonts w:eastAsiaTheme="minorEastAsia"/>
        </w:rPr>
        <w:t>7.4.2.4.1</w:t>
      </w:r>
      <w:r w:rsidRPr="00BE5108">
        <w:rPr>
          <w:rFonts w:eastAsiaTheme="minorEastAsia"/>
        </w:rPr>
        <w:tab/>
        <w:t>Initial conditions</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4264" w:name="_Toc73962983"/>
      <w:bookmarkStart w:id="4265" w:name="_Toc75260160"/>
      <w:bookmarkStart w:id="4266" w:name="_Toc75275702"/>
      <w:bookmarkStart w:id="4267" w:name="_Toc75276213"/>
      <w:bookmarkStart w:id="4268" w:name="_Toc76541712"/>
      <w:bookmarkStart w:id="4269" w:name="_Toc82437481"/>
      <w:bookmarkStart w:id="4270" w:name="_Toc89944847"/>
      <w:bookmarkStart w:id="4271" w:name="_Toc98753865"/>
      <w:bookmarkStart w:id="4272" w:name="_Toc106179757"/>
      <w:bookmarkStart w:id="4273" w:name="_Toc106180268"/>
      <w:bookmarkStart w:id="4274" w:name="_Toc130396093"/>
      <w:bookmarkStart w:id="4275" w:name="_Toc137555367"/>
      <w:bookmarkStart w:id="4276" w:name="_Toc138856894"/>
      <w:bookmarkStart w:id="4277" w:name="_Toc138860753"/>
      <w:bookmarkStart w:id="4278" w:name="_Toc163217746"/>
      <w:bookmarkStart w:id="4279" w:name="_Toc187261518"/>
      <w:r w:rsidRPr="00BE5108">
        <w:rPr>
          <w:rFonts w:eastAsiaTheme="minorEastAsia"/>
        </w:rPr>
        <w:t>7.4.2.4.2</w:t>
      </w:r>
      <w:r w:rsidRPr="00BE5108">
        <w:rPr>
          <w:rFonts w:eastAsiaTheme="minorEastAsia"/>
        </w:rPr>
        <w:tab/>
        <w:t>Procedure for general blocking</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9DFA9CF"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14826EFA"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6AE81B33"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p>
    <w:p w14:paraId="65685E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4280" w:name="_Toc73962984"/>
      <w:bookmarkStart w:id="4281" w:name="_Toc75260161"/>
      <w:bookmarkStart w:id="4282" w:name="_Toc75275703"/>
      <w:bookmarkStart w:id="4283" w:name="_Toc75276214"/>
      <w:bookmarkStart w:id="4284" w:name="_Toc76541713"/>
      <w:bookmarkStart w:id="4285" w:name="_Toc82437482"/>
      <w:bookmarkStart w:id="4286" w:name="_Toc89944848"/>
      <w:bookmarkStart w:id="4287" w:name="_Toc98753866"/>
      <w:bookmarkStart w:id="4288" w:name="_Toc106179758"/>
      <w:bookmarkStart w:id="4289" w:name="_Toc106180269"/>
      <w:bookmarkStart w:id="4290" w:name="_Toc130396094"/>
      <w:bookmarkStart w:id="4291" w:name="_Toc137555368"/>
      <w:bookmarkStart w:id="4292" w:name="_Toc138856895"/>
      <w:bookmarkStart w:id="4293" w:name="_Toc138860754"/>
      <w:bookmarkStart w:id="4294" w:name="_Toc163217747"/>
      <w:bookmarkStart w:id="4295" w:name="_Toc187261519"/>
      <w:r w:rsidRPr="00BE5108">
        <w:rPr>
          <w:rFonts w:eastAsiaTheme="minorEastAsia"/>
        </w:rPr>
        <w:t>7.4.2.4.3</w:t>
      </w:r>
      <w:r w:rsidRPr="00BE5108">
        <w:rPr>
          <w:rFonts w:eastAsiaTheme="minorEastAsia"/>
        </w:rPr>
        <w:tab/>
        <w:t>Procedure for narrowband blocking</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D70C91D"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4AE055A5"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1B427B4D" w14:textId="77777777" w:rsidR="00D60968" w:rsidRPr="00BE5108" w:rsidRDefault="00D60968" w:rsidP="00D60968">
      <w:pPr>
        <w:pStyle w:val="B1"/>
        <w:rPr>
          <w:rFonts w:eastAsiaTheme="minorEastAsia"/>
        </w:rPr>
      </w:pPr>
      <w:r w:rsidRPr="00BE5108">
        <w:rPr>
          <w:rFonts w:eastAsiaTheme="minorEastAsia"/>
        </w:rPr>
        <w:lastRenderedPageBreak/>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08103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4296" w:name="_Toc73962985"/>
      <w:bookmarkStart w:id="4297" w:name="_Toc75260162"/>
      <w:bookmarkStart w:id="4298" w:name="_Toc75275704"/>
      <w:bookmarkStart w:id="4299" w:name="_Toc75276215"/>
      <w:bookmarkStart w:id="4300" w:name="_Toc76541714"/>
      <w:bookmarkStart w:id="4301" w:name="_Toc82437483"/>
      <w:bookmarkStart w:id="4302" w:name="_Toc89944849"/>
      <w:bookmarkStart w:id="4303" w:name="_Toc98753867"/>
      <w:bookmarkStart w:id="4304" w:name="_Toc106179759"/>
      <w:bookmarkStart w:id="4305" w:name="_Toc106180270"/>
      <w:bookmarkStart w:id="4306" w:name="_Toc130396095"/>
      <w:bookmarkStart w:id="4307" w:name="_Toc137555369"/>
      <w:bookmarkStart w:id="4308" w:name="_Toc138856896"/>
      <w:bookmarkStart w:id="4309" w:name="_Toc138860755"/>
      <w:bookmarkStart w:id="4310" w:name="_Toc163217748"/>
      <w:bookmarkStart w:id="4311" w:name="_Toc187261520"/>
      <w:r w:rsidRPr="00BE5108">
        <w:rPr>
          <w:rFonts w:eastAsiaTheme="minorEastAsia"/>
        </w:rPr>
        <w:t>7.4.2.5</w:t>
      </w:r>
      <w:r w:rsidRPr="00BE5108">
        <w:rPr>
          <w:rFonts w:eastAsiaTheme="minorEastAsia"/>
        </w:rPr>
        <w:tab/>
        <w:t>Test requirements</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34283D37" w14:textId="77777777" w:rsidR="00D60968" w:rsidRPr="00BE5108" w:rsidRDefault="00D60968" w:rsidP="00D60968">
      <w:pPr>
        <w:pStyle w:val="Heading5"/>
        <w:ind w:left="1008" w:hanging="1008"/>
        <w:rPr>
          <w:rFonts w:eastAsiaTheme="minorEastAsia"/>
        </w:rPr>
      </w:pPr>
      <w:bookmarkStart w:id="4312" w:name="_Toc73962986"/>
      <w:bookmarkStart w:id="4313" w:name="_Toc75260163"/>
      <w:bookmarkStart w:id="4314" w:name="_Toc75275705"/>
      <w:bookmarkStart w:id="4315" w:name="_Toc75276216"/>
      <w:bookmarkStart w:id="4316" w:name="_Toc76541715"/>
      <w:bookmarkStart w:id="4317" w:name="_Toc82437484"/>
      <w:bookmarkStart w:id="4318" w:name="_Toc89944850"/>
      <w:bookmarkStart w:id="4319" w:name="_Toc98753868"/>
      <w:bookmarkStart w:id="4320" w:name="_Toc106179760"/>
      <w:bookmarkStart w:id="4321" w:name="_Toc106180271"/>
      <w:bookmarkStart w:id="4322" w:name="_Toc130396096"/>
      <w:bookmarkStart w:id="4323" w:name="_Toc137555370"/>
      <w:bookmarkStart w:id="4324" w:name="_Toc138856897"/>
      <w:bookmarkStart w:id="4325" w:name="_Toc138860756"/>
      <w:bookmarkStart w:id="4326" w:name="_Toc163217749"/>
      <w:bookmarkStart w:id="4327" w:name="_Toc187261521"/>
      <w:r w:rsidRPr="00BE5108">
        <w:rPr>
          <w:rFonts w:eastAsiaTheme="minorEastAsia"/>
        </w:rPr>
        <w:t>7.4.2.5.1</w:t>
      </w:r>
      <w:r w:rsidRPr="00BE5108">
        <w:rPr>
          <w:rFonts w:eastAsiaTheme="minorEastAsia"/>
        </w:rPr>
        <w:tab/>
        <w:t>Test requirements for IAB-DU</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lastRenderedPageBreak/>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72A1F49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15E5A110" w14:textId="168B814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p w14:paraId="256093E4" w14:textId="6D9F8DA6"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66565053" w14:textId="77777777" w:rsidR="00D60968" w:rsidRPr="00BE5108" w:rsidRDefault="00D60968" w:rsidP="00D60968">
      <w:pPr>
        <w:rPr>
          <w:rFonts w:eastAsiaTheme="minorEastAsia"/>
        </w:rPr>
      </w:pPr>
    </w:p>
    <w:p w14:paraId="1854671B" w14:textId="77777777" w:rsidR="00D60968" w:rsidRPr="00BE5108" w:rsidRDefault="00D60968" w:rsidP="00D60968">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3</w:t>
      </w:r>
      <w:r w:rsidRPr="00BE5108">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7C1589C7" w14:textId="77777777" w:rsidTr="00847BC2">
        <w:trPr>
          <w:cantSplit/>
          <w:jc w:val="center"/>
        </w:trPr>
        <w:tc>
          <w:tcPr>
            <w:tcW w:w="1606" w:type="dxa"/>
            <w:tcBorders>
              <w:bottom w:val="single" w:sz="4" w:space="0" w:color="auto"/>
            </w:tcBorders>
            <w:shd w:val="clear" w:color="auto" w:fill="auto"/>
          </w:tcPr>
          <w:p w14:paraId="7904404F" w14:textId="5F4C3AC8" w:rsidR="00D60968" w:rsidRPr="00BE5108" w:rsidRDefault="00D60968" w:rsidP="00DF3C12">
            <w:pPr>
              <w:pStyle w:val="TAH"/>
              <w:rPr>
                <w:rFonts w:eastAsiaTheme="minorEastAsia"/>
                <w:lang w:eastAsia="zh-CN"/>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shd w:val="clear" w:color="auto" w:fill="auto"/>
          </w:tcPr>
          <w:p w14:paraId="33241E2C" w14:textId="45CBAF0E" w:rsidR="00D60968" w:rsidRPr="00BE5108" w:rsidRDefault="00D60968" w:rsidP="00DF3C12">
            <w:pPr>
              <w:pStyle w:val="TAH"/>
              <w:rPr>
                <w:rFonts w:eastAsiaTheme="minorEastAsia"/>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rPr>
              <w:t>(kHz)</w:t>
            </w:r>
          </w:p>
          <w:p w14:paraId="0BA6410C" w14:textId="67F12C84" w:rsidR="00D60968" w:rsidRPr="00BE5108" w:rsidRDefault="00D60968" w:rsidP="00DF3C12">
            <w:pPr>
              <w:pStyle w:val="TAH"/>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2693" w:type="dxa"/>
            <w:tcBorders>
              <w:bottom w:val="single" w:sz="4" w:space="0" w:color="auto"/>
            </w:tcBorders>
            <w:shd w:val="clear" w:color="auto" w:fill="auto"/>
          </w:tcPr>
          <w:p w14:paraId="041A32A5" w14:textId="37D06C3D" w:rsidR="00D60968" w:rsidRPr="00BE5108" w:rsidRDefault="00D60968" w:rsidP="00DF3C12">
            <w:pPr>
              <w:pStyle w:val="TAH"/>
              <w:rPr>
                <w:rFonts w:eastAsiaTheme="minorEastAsia"/>
                <w:lang w:eastAsia="zh-CN"/>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922618" w14:textId="77777777" w:rsidTr="00847BC2">
        <w:trPr>
          <w:cantSplit/>
          <w:jc w:val="center"/>
        </w:trPr>
        <w:tc>
          <w:tcPr>
            <w:tcW w:w="1606" w:type="dxa"/>
            <w:tcBorders>
              <w:top w:val="nil"/>
              <w:bottom w:val="nil"/>
            </w:tcBorders>
            <w:shd w:val="clear" w:color="auto" w:fill="auto"/>
          </w:tcPr>
          <w:p w14:paraId="61538D14"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646" w:type="dxa"/>
            <w:shd w:val="clear" w:color="auto" w:fill="auto"/>
          </w:tcPr>
          <w:p w14:paraId="5D5826C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355</w:t>
            </w:r>
            <w:r w:rsidRPr="00BE5108">
              <w:rPr>
                <w:rFonts w:eastAsiaTheme="minorEastAsia" w:cs="Arial"/>
              </w:rPr>
              <w:t>+m*180),</w:t>
            </w:r>
          </w:p>
          <w:p w14:paraId="19D4C3CA" w14:textId="260AC0D3" w:rsidR="00D60968" w:rsidRPr="00BE5108" w:rsidRDefault="00D60968" w:rsidP="00DF3C12">
            <w:pPr>
              <w:pStyle w:val="TAC"/>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1267DCE6" w14:textId="158537CA"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463FAF9B" w14:textId="77777777" w:rsidTr="00847BC2">
        <w:trPr>
          <w:cantSplit/>
          <w:jc w:val="center"/>
        </w:trPr>
        <w:tc>
          <w:tcPr>
            <w:tcW w:w="1606" w:type="dxa"/>
            <w:tcBorders>
              <w:top w:val="nil"/>
              <w:bottom w:val="nil"/>
            </w:tcBorders>
            <w:shd w:val="clear" w:color="auto" w:fill="auto"/>
          </w:tcPr>
          <w:p w14:paraId="42CC259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646" w:type="dxa"/>
            <w:shd w:val="clear" w:color="auto" w:fill="auto"/>
          </w:tcPr>
          <w:p w14:paraId="2CCAAE2E"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360</w:t>
            </w:r>
            <w:r w:rsidRPr="00BE5108">
              <w:rPr>
                <w:rFonts w:eastAsiaTheme="minorEastAsia" w:cs="Arial"/>
              </w:rPr>
              <w:t>+m*180),</w:t>
            </w:r>
          </w:p>
          <w:p w14:paraId="7688E782" w14:textId="388DE1C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7D266D65" w14:textId="77777777" w:rsidR="00D60968" w:rsidRPr="00BE5108" w:rsidRDefault="00D60968" w:rsidP="00DF3C12">
            <w:pPr>
              <w:pStyle w:val="TAC"/>
              <w:rPr>
                <w:rFonts w:eastAsiaTheme="minorEastAsia"/>
              </w:rPr>
            </w:pPr>
          </w:p>
        </w:tc>
      </w:tr>
      <w:tr w:rsidR="00D60968" w:rsidRPr="00BE5108" w14:paraId="341D0EB9" w14:textId="77777777" w:rsidTr="00847BC2">
        <w:trPr>
          <w:cantSplit/>
          <w:jc w:val="center"/>
        </w:trPr>
        <w:tc>
          <w:tcPr>
            <w:tcW w:w="1606" w:type="dxa"/>
            <w:tcBorders>
              <w:top w:val="nil"/>
              <w:bottom w:val="single" w:sz="4" w:space="0" w:color="auto"/>
            </w:tcBorders>
            <w:shd w:val="clear" w:color="auto" w:fill="auto"/>
          </w:tcPr>
          <w:p w14:paraId="1440A727"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646" w:type="dxa"/>
            <w:shd w:val="clear" w:color="auto" w:fill="auto"/>
          </w:tcPr>
          <w:p w14:paraId="0F592E7B"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350</w:t>
            </w:r>
            <w:r w:rsidRPr="00BE5108">
              <w:rPr>
                <w:rFonts w:eastAsiaTheme="minorEastAsia" w:cs="Arial"/>
              </w:rPr>
              <w:t>+m*180),</w:t>
            </w:r>
          </w:p>
          <w:p w14:paraId="6B58D7B5" w14:textId="46F2B6B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single" w:sz="4" w:space="0" w:color="auto"/>
            </w:tcBorders>
            <w:shd w:val="clear" w:color="auto" w:fill="auto"/>
          </w:tcPr>
          <w:p w14:paraId="4A582F58" w14:textId="77777777" w:rsidR="00D60968" w:rsidRPr="00BE5108" w:rsidRDefault="00D60968" w:rsidP="00DF3C12">
            <w:pPr>
              <w:pStyle w:val="TAC"/>
              <w:rPr>
                <w:rFonts w:eastAsiaTheme="minorEastAsia"/>
              </w:rPr>
            </w:pPr>
          </w:p>
        </w:tc>
      </w:tr>
      <w:tr w:rsidR="00D60968" w:rsidRPr="00BE5108" w14:paraId="7610823A" w14:textId="77777777" w:rsidTr="00847BC2">
        <w:trPr>
          <w:cantSplit/>
          <w:jc w:val="center"/>
        </w:trPr>
        <w:tc>
          <w:tcPr>
            <w:tcW w:w="1606" w:type="dxa"/>
            <w:tcBorders>
              <w:bottom w:val="nil"/>
            </w:tcBorders>
            <w:shd w:val="clear" w:color="auto" w:fill="auto"/>
          </w:tcPr>
          <w:p w14:paraId="59CA9B2F"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646" w:type="dxa"/>
            <w:shd w:val="clear" w:color="auto" w:fill="auto"/>
          </w:tcPr>
          <w:p w14:paraId="4CB03AF5"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FD29D86" w14:textId="5B6870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bottom w:val="nil"/>
            </w:tcBorders>
            <w:shd w:val="clear" w:color="auto" w:fill="auto"/>
          </w:tcPr>
          <w:p w14:paraId="6DF1F352" w14:textId="725FADC0"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27F3A46B" w14:textId="77777777" w:rsidTr="00847BC2">
        <w:trPr>
          <w:cantSplit/>
          <w:jc w:val="center"/>
        </w:trPr>
        <w:tc>
          <w:tcPr>
            <w:tcW w:w="1606" w:type="dxa"/>
            <w:tcBorders>
              <w:top w:val="nil"/>
              <w:bottom w:val="nil"/>
            </w:tcBorders>
            <w:shd w:val="clear" w:color="auto" w:fill="auto"/>
          </w:tcPr>
          <w:p w14:paraId="7260EB9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646" w:type="dxa"/>
            <w:shd w:val="clear" w:color="auto" w:fill="auto"/>
          </w:tcPr>
          <w:p w14:paraId="0B3A2DAA"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1F67C58" w14:textId="5265ED89"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780D0E89" w14:textId="77777777" w:rsidR="00D60968" w:rsidRPr="00BE5108" w:rsidRDefault="00D60968" w:rsidP="00DF3C12">
            <w:pPr>
              <w:pStyle w:val="TAC"/>
              <w:rPr>
                <w:rFonts w:eastAsiaTheme="minorEastAsia"/>
              </w:rPr>
            </w:pPr>
          </w:p>
        </w:tc>
      </w:tr>
      <w:tr w:rsidR="00D60968" w:rsidRPr="00BE5108" w14:paraId="332161D9" w14:textId="77777777" w:rsidTr="00847BC2">
        <w:trPr>
          <w:cantSplit/>
          <w:jc w:val="center"/>
        </w:trPr>
        <w:tc>
          <w:tcPr>
            <w:tcW w:w="1606" w:type="dxa"/>
            <w:tcBorders>
              <w:top w:val="nil"/>
              <w:bottom w:val="nil"/>
            </w:tcBorders>
            <w:shd w:val="clear" w:color="auto" w:fill="auto"/>
          </w:tcPr>
          <w:p w14:paraId="48F76015"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646" w:type="dxa"/>
            <w:shd w:val="clear" w:color="auto" w:fill="auto"/>
          </w:tcPr>
          <w:p w14:paraId="552DDCD8"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5B7E34CA" w14:textId="0142AB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13BC1FEC" w14:textId="77777777" w:rsidR="00D60968" w:rsidRPr="00BE5108" w:rsidRDefault="00D60968" w:rsidP="00DF3C12">
            <w:pPr>
              <w:pStyle w:val="TAC"/>
              <w:rPr>
                <w:rFonts w:eastAsiaTheme="minorEastAsia"/>
              </w:rPr>
            </w:pPr>
          </w:p>
        </w:tc>
      </w:tr>
      <w:tr w:rsidR="00D60968" w:rsidRPr="00BE5108" w14:paraId="187623F9" w14:textId="77777777" w:rsidTr="00847BC2">
        <w:trPr>
          <w:cantSplit/>
          <w:jc w:val="center"/>
        </w:trPr>
        <w:tc>
          <w:tcPr>
            <w:tcW w:w="1606" w:type="dxa"/>
            <w:tcBorders>
              <w:top w:val="nil"/>
              <w:bottom w:val="nil"/>
            </w:tcBorders>
            <w:shd w:val="clear" w:color="auto" w:fill="auto"/>
          </w:tcPr>
          <w:p w14:paraId="22B395C1"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646" w:type="dxa"/>
            <w:shd w:val="clear" w:color="auto" w:fill="auto"/>
          </w:tcPr>
          <w:p w14:paraId="5E84D15F"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2861158F" w14:textId="4530D9B5"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2F84E5F1" w14:textId="77777777" w:rsidR="00D60968" w:rsidRPr="00BE5108" w:rsidRDefault="00D60968" w:rsidP="00DF3C12">
            <w:pPr>
              <w:pStyle w:val="TAC"/>
              <w:rPr>
                <w:rFonts w:eastAsiaTheme="minorEastAsia"/>
              </w:rPr>
            </w:pPr>
          </w:p>
        </w:tc>
      </w:tr>
      <w:tr w:rsidR="00D60968" w:rsidRPr="00BE5108" w14:paraId="70D23DF9" w14:textId="77777777" w:rsidTr="00847BC2">
        <w:trPr>
          <w:cantSplit/>
          <w:jc w:val="center"/>
        </w:trPr>
        <w:tc>
          <w:tcPr>
            <w:tcW w:w="1606" w:type="dxa"/>
            <w:tcBorders>
              <w:top w:val="nil"/>
              <w:bottom w:val="nil"/>
            </w:tcBorders>
            <w:shd w:val="clear" w:color="auto" w:fill="auto"/>
          </w:tcPr>
          <w:p w14:paraId="074EBDA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646" w:type="dxa"/>
            <w:shd w:val="clear" w:color="auto" w:fill="auto"/>
          </w:tcPr>
          <w:p w14:paraId="72CDAFD6"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7DFA997" w14:textId="0CD0D6B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3A79E1A5" w14:textId="77777777" w:rsidR="00D60968" w:rsidRPr="00BE5108" w:rsidRDefault="00D60968" w:rsidP="00DF3C12">
            <w:pPr>
              <w:pStyle w:val="TAC"/>
              <w:rPr>
                <w:rFonts w:eastAsiaTheme="minorEastAsia"/>
              </w:rPr>
            </w:pPr>
          </w:p>
        </w:tc>
      </w:tr>
      <w:tr w:rsidR="00D60968" w:rsidRPr="00BE5108" w14:paraId="7A5C54D8" w14:textId="77777777" w:rsidTr="00847BC2">
        <w:trPr>
          <w:cantSplit/>
          <w:jc w:val="center"/>
        </w:trPr>
        <w:tc>
          <w:tcPr>
            <w:tcW w:w="1606" w:type="dxa"/>
            <w:tcBorders>
              <w:top w:val="nil"/>
              <w:bottom w:val="nil"/>
            </w:tcBorders>
            <w:shd w:val="clear" w:color="auto" w:fill="auto"/>
          </w:tcPr>
          <w:p w14:paraId="4CA05ACA"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646" w:type="dxa"/>
            <w:shd w:val="clear" w:color="auto" w:fill="auto"/>
          </w:tcPr>
          <w:p w14:paraId="3EC7CF6D"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26D4C7C" w14:textId="00567D0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61BFA41" w14:textId="77777777" w:rsidR="00D60968" w:rsidRPr="00BE5108" w:rsidRDefault="00D60968" w:rsidP="00DF3C12">
            <w:pPr>
              <w:pStyle w:val="TAC"/>
              <w:rPr>
                <w:rFonts w:eastAsiaTheme="minorEastAsia"/>
              </w:rPr>
            </w:pPr>
          </w:p>
        </w:tc>
      </w:tr>
      <w:tr w:rsidR="00D60968" w:rsidRPr="00BE5108" w14:paraId="60A53653" w14:textId="77777777" w:rsidTr="00847BC2">
        <w:trPr>
          <w:cantSplit/>
          <w:jc w:val="center"/>
        </w:trPr>
        <w:tc>
          <w:tcPr>
            <w:tcW w:w="1606" w:type="dxa"/>
            <w:tcBorders>
              <w:top w:val="nil"/>
              <w:bottom w:val="nil"/>
            </w:tcBorders>
            <w:shd w:val="clear" w:color="auto" w:fill="auto"/>
          </w:tcPr>
          <w:p w14:paraId="432FDC61"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646" w:type="dxa"/>
            <w:shd w:val="clear" w:color="auto" w:fill="auto"/>
          </w:tcPr>
          <w:p w14:paraId="1E263D1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3C02A2FA" w14:textId="1C27115D"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4C3321D1" w14:textId="77777777" w:rsidR="00D60968" w:rsidRPr="00BE5108" w:rsidRDefault="00D60968" w:rsidP="00DF3C12">
            <w:pPr>
              <w:pStyle w:val="TAC"/>
              <w:rPr>
                <w:rFonts w:eastAsiaTheme="minorEastAsia"/>
              </w:rPr>
            </w:pPr>
          </w:p>
        </w:tc>
      </w:tr>
      <w:tr w:rsidR="00D60968" w:rsidRPr="00BE5108" w14:paraId="49B7F086" w14:textId="77777777" w:rsidTr="00847BC2">
        <w:trPr>
          <w:cantSplit/>
          <w:jc w:val="center"/>
        </w:trPr>
        <w:tc>
          <w:tcPr>
            <w:tcW w:w="1606" w:type="dxa"/>
            <w:tcBorders>
              <w:top w:val="nil"/>
              <w:bottom w:val="nil"/>
            </w:tcBorders>
            <w:shd w:val="clear" w:color="auto" w:fill="auto"/>
          </w:tcPr>
          <w:p w14:paraId="3D220178"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646" w:type="dxa"/>
            <w:shd w:val="clear" w:color="auto" w:fill="auto"/>
          </w:tcPr>
          <w:p w14:paraId="5C9F20F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FC0DC21" w14:textId="2D05E9F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4C9B881" w14:textId="77777777" w:rsidR="00D60968" w:rsidRPr="00BE5108" w:rsidRDefault="00D60968" w:rsidP="00DF3C12">
            <w:pPr>
              <w:pStyle w:val="TAC"/>
              <w:rPr>
                <w:rFonts w:eastAsiaTheme="minorEastAsia"/>
              </w:rPr>
            </w:pPr>
          </w:p>
        </w:tc>
      </w:tr>
      <w:tr w:rsidR="00D60968" w:rsidRPr="00BE5108" w14:paraId="4DC0FD57" w14:textId="77777777" w:rsidTr="00847BC2">
        <w:trPr>
          <w:cantSplit/>
          <w:jc w:val="center"/>
        </w:trPr>
        <w:tc>
          <w:tcPr>
            <w:tcW w:w="1606" w:type="dxa"/>
            <w:tcBorders>
              <w:top w:val="nil"/>
            </w:tcBorders>
            <w:shd w:val="clear" w:color="auto" w:fill="auto"/>
          </w:tcPr>
          <w:p w14:paraId="30931F58"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646" w:type="dxa"/>
            <w:shd w:val="clear" w:color="auto" w:fill="auto"/>
          </w:tcPr>
          <w:p w14:paraId="17264492"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32214119" w14:textId="6C336F34"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tcBorders>
            <w:shd w:val="clear" w:color="auto" w:fill="auto"/>
          </w:tcPr>
          <w:p w14:paraId="40CB2E6E" w14:textId="77777777" w:rsidR="00D60968" w:rsidRPr="00BE5108" w:rsidRDefault="00D60968" w:rsidP="00DF3C12">
            <w:pPr>
              <w:pStyle w:val="TAC"/>
              <w:rPr>
                <w:rFonts w:eastAsiaTheme="minorEastAsia"/>
              </w:rPr>
            </w:pPr>
          </w:p>
        </w:tc>
      </w:tr>
      <w:tr w:rsidR="00D60968" w:rsidRPr="00BE5108" w14:paraId="05992779" w14:textId="77777777" w:rsidTr="00847BC2">
        <w:trPr>
          <w:cantSplit/>
          <w:jc w:val="center"/>
        </w:trPr>
        <w:tc>
          <w:tcPr>
            <w:tcW w:w="6945" w:type="dxa"/>
            <w:gridSpan w:val="3"/>
            <w:shd w:val="clear" w:color="auto" w:fill="auto"/>
          </w:tcPr>
          <w:p w14:paraId="7FC3C21A" w14:textId="0D7C9B8C"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Pr="00BE5108">
              <w:rPr>
                <w:rFonts w:eastAsiaTheme="minorEastAsia"/>
              </w:rPr>
              <w:t>.</w:t>
            </w:r>
          </w:p>
          <w:p w14:paraId="13FA54F0" w14:textId="50A4EA42"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F8C0DD8" w14:textId="77777777" w:rsidR="00D60968" w:rsidRPr="00BE5108" w:rsidRDefault="00D60968" w:rsidP="00D60968">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4328" w:name="_Toc73962987"/>
      <w:bookmarkStart w:id="4329" w:name="_Toc75260164"/>
      <w:bookmarkStart w:id="4330" w:name="_Toc75275706"/>
      <w:bookmarkStart w:id="4331" w:name="_Toc75276217"/>
      <w:bookmarkStart w:id="4332" w:name="_Toc76541716"/>
      <w:bookmarkStart w:id="4333" w:name="_Toc82437485"/>
      <w:bookmarkStart w:id="4334" w:name="_Toc89944851"/>
      <w:bookmarkStart w:id="4335" w:name="_Toc98753869"/>
      <w:bookmarkStart w:id="4336" w:name="_Toc106179761"/>
      <w:bookmarkStart w:id="4337" w:name="_Toc106180272"/>
      <w:bookmarkStart w:id="4338" w:name="_Toc130396097"/>
      <w:bookmarkStart w:id="4339" w:name="_Toc137555371"/>
      <w:bookmarkStart w:id="4340" w:name="_Toc138856898"/>
      <w:bookmarkStart w:id="4341" w:name="_Toc138860757"/>
      <w:bookmarkStart w:id="4342" w:name="_Toc163217750"/>
      <w:bookmarkStart w:id="4343" w:name="_Toc187261522"/>
      <w:r w:rsidRPr="00BE5108">
        <w:rPr>
          <w:rFonts w:eastAsiaTheme="minorEastAsia"/>
        </w:rPr>
        <w:t>7.4.2.5.2</w:t>
      </w:r>
      <w:r w:rsidRPr="00BE5108">
        <w:rPr>
          <w:rFonts w:eastAsiaTheme="minorEastAsia"/>
        </w:rPr>
        <w:tab/>
        <w:t>Test requirements for IAB-MT</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lastRenderedPageBreak/>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EBEDD1C" w:rsidR="00D60968" w:rsidRPr="00BE5108" w:rsidRDefault="00D60968" w:rsidP="00DF3C12">
            <w:pPr>
              <w:pStyle w:val="TAC"/>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D4706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1AD64657"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10,</w:t>
            </w:r>
            <w:r w:rsidR="00847BC2" w:rsidRPr="00BE5108">
              <w:rPr>
                <w:rFonts w:ascii="Arial" w:eastAsiaTheme="minorEastAsia" w:hAnsi="Arial"/>
                <w:sz w:val="18"/>
              </w:rPr>
              <w:t xml:space="preserve"> </w:t>
            </w:r>
            <w:r w:rsidRPr="00BE5108">
              <w:rPr>
                <w:rFonts w:ascii="Arial" w:eastAsiaTheme="minorEastAsia" w:hAnsi="Arial"/>
                <w:sz w:val="18"/>
              </w:rPr>
              <w:t>15,</w:t>
            </w:r>
            <w:r w:rsidR="00847BC2" w:rsidRPr="00BE5108">
              <w:rPr>
                <w:rFonts w:ascii="Arial" w:eastAsiaTheme="minorEastAsia" w:hAnsi="Arial"/>
                <w:sz w:val="18"/>
              </w:rPr>
              <w:t xml:space="preserve"> </w:t>
            </w:r>
            <w:r w:rsidRPr="00BE5108">
              <w:rPr>
                <w:rFonts w:ascii="Arial" w:eastAsiaTheme="minorEastAsia" w:hAnsi="Arial"/>
                <w:sz w:val="18"/>
              </w:rPr>
              <w:t>20,</w:t>
            </w:r>
            <w:r w:rsidR="00847BC2" w:rsidRPr="00BE5108">
              <w:rPr>
                <w:rFonts w:ascii="Arial" w:eastAsiaTheme="minorEastAsia" w:hAnsi="Arial"/>
                <w:sz w:val="18"/>
              </w:rPr>
              <w:t xml:space="preserve"> </w:t>
            </w:r>
            <w:r w:rsidRPr="00BE5108">
              <w:rPr>
                <w:rFonts w:ascii="Arial" w:eastAsiaTheme="minorEastAsia" w:hAnsi="Arial"/>
                <w:sz w:val="18"/>
              </w:rPr>
              <w:t>25,</w:t>
            </w:r>
            <w:r w:rsidR="00847BC2" w:rsidRPr="00BE5108">
              <w:rPr>
                <w:rFonts w:ascii="Arial" w:eastAsiaTheme="minorEastAsia" w:hAnsi="Arial"/>
                <w:sz w:val="18"/>
              </w:rPr>
              <w:t xml:space="preserve"> </w:t>
            </w: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40,</w:t>
            </w:r>
            <w:r w:rsidR="00847BC2" w:rsidRPr="00BE5108">
              <w:rPr>
                <w:rFonts w:ascii="Arial" w:eastAsiaTheme="minorEastAsia" w:hAnsi="Arial"/>
                <w:sz w:val="18"/>
              </w:rPr>
              <w:t xml:space="preserve"> </w:t>
            </w:r>
            <w:r w:rsidRPr="00BE5108">
              <w:rPr>
                <w:rFonts w:ascii="Arial" w:eastAsiaTheme="minorEastAsia" w:hAnsi="Arial"/>
                <w:sz w:val="18"/>
              </w:rPr>
              <w:t>50,</w:t>
            </w:r>
            <w:r w:rsidR="00847BC2" w:rsidRPr="00BE5108">
              <w:rPr>
                <w:rFonts w:ascii="Arial" w:eastAsiaTheme="minorEastAsia" w:hAnsi="Arial"/>
                <w:sz w:val="18"/>
              </w:rPr>
              <w:t xml:space="preserve"> </w:t>
            </w:r>
            <w:r w:rsidRPr="00BE5108">
              <w:rPr>
                <w:rFonts w:ascii="Arial" w:eastAsiaTheme="minorEastAsia" w:hAnsi="Arial"/>
                <w:sz w:val="18"/>
              </w:rPr>
              <w:t>60,</w:t>
            </w:r>
            <w:r w:rsidR="00847BC2" w:rsidRPr="00BE5108">
              <w:rPr>
                <w:rFonts w:ascii="Arial" w:eastAsiaTheme="minorEastAsia" w:hAnsi="Arial"/>
                <w:sz w:val="18"/>
              </w:rPr>
              <w:t xml:space="preserve"> </w:t>
            </w:r>
            <w:r w:rsidRPr="00BE5108">
              <w:rPr>
                <w:rFonts w:ascii="Arial" w:eastAsiaTheme="minorEastAsia" w:hAnsi="Arial"/>
                <w:sz w:val="18"/>
              </w:rPr>
              <w:t>70,</w:t>
            </w:r>
            <w:r w:rsidR="00847BC2" w:rsidRPr="00BE5108">
              <w:rPr>
                <w:rFonts w:ascii="Arial" w:eastAsiaTheme="minorEastAsia" w:hAnsi="Arial"/>
                <w:sz w:val="18"/>
              </w:rPr>
              <w:t xml:space="preserve"> </w:t>
            </w:r>
            <w:r w:rsidRPr="00BE5108">
              <w:rPr>
                <w:rFonts w:ascii="Arial" w:eastAsiaTheme="minorEastAsia" w:hAnsi="Arial"/>
                <w:sz w:val="18"/>
              </w:rPr>
              <w:t>80,90,</w:t>
            </w:r>
            <w:r w:rsidR="00847BC2" w:rsidRPr="00BE5108">
              <w:rPr>
                <w:rFonts w:ascii="Arial" w:eastAsiaTheme="minorEastAsia" w:hAnsi="Arial"/>
                <w:sz w:val="18"/>
              </w:rPr>
              <w:t xml:space="preserve"> </w:t>
            </w: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p>
          <w:p w14:paraId="05355C4B" w14:textId="5EC63AAD"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p w14:paraId="6B225AB2" w14:textId="560C8223"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7.5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shift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r>
    </w:tbl>
    <w:p w14:paraId="05BAFD9D" w14:textId="0A7859DB" w:rsidR="00D60968" w:rsidRPr="00BE5108" w:rsidRDefault="00D60968" w:rsidP="00D60968">
      <w:pPr>
        <w:rPr>
          <w:rFonts w:eastAsiaTheme="minorEastAsia"/>
        </w:rPr>
      </w:pPr>
    </w:p>
    <w:p w14:paraId="71A023CF"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lastRenderedPageBreak/>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434B32E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78AA9BF" w14:textId="7749C05C"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646" w:type="dxa"/>
            <w:tcBorders>
              <w:top w:val="single" w:sz="4" w:space="0" w:color="auto"/>
              <w:left w:val="single" w:sz="4" w:space="0" w:color="auto"/>
              <w:bottom w:val="single" w:sz="4" w:space="0" w:color="auto"/>
              <w:right w:val="single" w:sz="4" w:space="0" w:color="auto"/>
            </w:tcBorders>
            <w:hideMark/>
          </w:tcPr>
          <w:p w14:paraId="0D9ECD72" w14:textId="782C7110"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RB</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to</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cs="Arial"/>
                <w:b/>
                <w:sz w:val="18"/>
              </w:rPr>
              <w:t xml:space="preserve"> </w:t>
            </w:r>
            <w:r w:rsidRPr="00BE5108">
              <w:rPr>
                <w:rFonts w:ascii="Arial" w:eastAsiaTheme="minorEastAsia" w:hAnsi="Arial"/>
                <w:b/>
                <w:sz w:val="18"/>
              </w:rPr>
              <w:t>(kHz)</w:t>
            </w:r>
            <w:r w:rsidR="00847BC2" w:rsidRPr="00BE5108">
              <w:rPr>
                <w:rFonts w:ascii="Arial" w:eastAsiaTheme="minorEastAsia" w:hAnsi="Arial"/>
                <w:b/>
                <w:sz w:val="18"/>
              </w:rPr>
              <w:t xml:space="preserve"> </w:t>
            </w:r>
            <w:r w:rsidRPr="00BE5108">
              <w:rPr>
                <w:rFonts w:ascii="Arial" w:eastAsiaTheme="minorEastAsia" w:hAnsi="Arial"/>
                <w:b/>
                <w:sz w:val="18"/>
              </w:rPr>
              <w:t>(Note</w:t>
            </w:r>
            <w:r w:rsidR="00847BC2" w:rsidRPr="00BE5108">
              <w:rPr>
                <w:rFonts w:ascii="Arial" w:eastAsiaTheme="minorEastAsia" w:hAnsi="Arial"/>
                <w:b/>
                <w:sz w:val="18"/>
              </w:rPr>
              <w:t xml:space="preserve"> </w:t>
            </w:r>
            <w:r w:rsidRPr="00BE5108">
              <w:rPr>
                <w:rFonts w:ascii="Arial" w:eastAsiaTheme="minorEastAsia" w:hAnsi="Arial"/>
                <w:b/>
                <w:sz w:val="18"/>
              </w:rPr>
              <w:t>2)</w:t>
            </w:r>
          </w:p>
        </w:tc>
        <w:tc>
          <w:tcPr>
            <w:tcW w:w="2693" w:type="dxa"/>
            <w:tcBorders>
              <w:top w:val="single" w:sz="4" w:space="0" w:color="auto"/>
              <w:left w:val="single" w:sz="4" w:space="0" w:color="auto"/>
              <w:bottom w:val="single" w:sz="4" w:space="0" w:color="auto"/>
              <w:right w:val="single" w:sz="4" w:space="0" w:color="auto"/>
            </w:tcBorders>
            <w:hideMark/>
          </w:tcPr>
          <w:p w14:paraId="203C45B7" w14:textId="031BE2DB"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0759C4B4" w14:textId="77777777" w:rsidTr="00F5262F">
        <w:trPr>
          <w:jc w:val="center"/>
        </w:trPr>
        <w:tc>
          <w:tcPr>
            <w:tcW w:w="1606" w:type="dxa"/>
            <w:tcBorders>
              <w:top w:val="single" w:sz="4" w:space="0" w:color="auto"/>
              <w:left w:val="single" w:sz="4" w:space="0" w:color="auto"/>
              <w:bottom w:val="single" w:sz="4" w:space="0" w:color="auto"/>
              <w:right w:val="single" w:sz="4" w:space="0" w:color="auto"/>
            </w:tcBorders>
            <w:hideMark/>
          </w:tcPr>
          <w:p w14:paraId="01566431"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w:t>
            </w:r>
          </w:p>
        </w:tc>
        <w:tc>
          <w:tcPr>
            <w:tcW w:w="2646" w:type="dxa"/>
            <w:tcBorders>
              <w:top w:val="single" w:sz="4" w:space="0" w:color="auto"/>
              <w:left w:val="single" w:sz="4" w:space="0" w:color="auto"/>
              <w:bottom w:val="single" w:sz="4" w:space="0" w:color="auto"/>
              <w:right w:val="single" w:sz="4" w:space="0" w:color="auto"/>
            </w:tcBorders>
            <w:hideMark/>
          </w:tcPr>
          <w:p w14:paraId="6A4E5C80"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355</w:t>
            </w:r>
            <w:r w:rsidRPr="00BE5108">
              <w:rPr>
                <w:rFonts w:ascii="Arial" w:eastAsiaTheme="minorEastAsia" w:hAnsi="Arial" w:cs="Arial"/>
                <w:sz w:val="18"/>
              </w:rPr>
              <w:t>+m*180),</w:t>
            </w:r>
          </w:p>
          <w:p w14:paraId="5B3F9D40" w14:textId="2F81EA74"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single" w:sz="4" w:space="0" w:color="auto"/>
              <w:left w:val="single" w:sz="4" w:space="0" w:color="auto"/>
              <w:bottom w:val="nil"/>
              <w:right w:val="single" w:sz="4" w:space="0" w:color="auto"/>
            </w:tcBorders>
          </w:tcPr>
          <w:p w14:paraId="32808421" w14:textId="25128A23" w:rsidR="00D60968" w:rsidRPr="00BE5108" w:rsidRDefault="00F5262F" w:rsidP="00DF3C12">
            <w:pPr>
              <w:keepNext/>
              <w:keepLines/>
              <w:spacing w:after="0"/>
              <w:jc w:val="center"/>
              <w:rPr>
                <w:rFonts w:ascii="Arial" w:eastAsiaTheme="minorEastAsia" w:hAnsi="Arial"/>
                <w:sz w:val="18"/>
              </w:rPr>
            </w:pPr>
            <w:r w:rsidRPr="00BE5108">
              <w:rPr>
                <w:rFonts w:ascii="Arial" w:eastAsiaTheme="minorEastAsia" w:hAnsi="Arial"/>
                <w:sz w:val="18"/>
              </w:rPr>
              <w:t>5 MHz CP-OFDM NR signal, 15 kHz SCS, 1 RB</w:t>
            </w:r>
          </w:p>
        </w:tc>
      </w:tr>
      <w:tr w:rsidR="00D60968" w:rsidRPr="00BE5108" w14:paraId="2C6139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DBD14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15</w:t>
            </w:r>
          </w:p>
        </w:tc>
        <w:tc>
          <w:tcPr>
            <w:tcW w:w="2646" w:type="dxa"/>
            <w:tcBorders>
              <w:top w:val="single" w:sz="4" w:space="0" w:color="auto"/>
              <w:left w:val="single" w:sz="4" w:space="0" w:color="auto"/>
              <w:bottom w:val="single" w:sz="4" w:space="0" w:color="auto"/>
              <w:right w:val="single" w:sz="4" w:space="0" w:color="auto"/>
            </w:tcBorders>
            <w:hideMark/>
          </w:tcPr>
          <w:p w14:paraId="20F8913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360</w:t>
            </w:r>
            <w:r w:rsidRPr="00BE5108">
              <w:rPr>
                <w:rFonts w:ascii="Arial" w:eastAsiaTheme="minorEastAsia" w:hAnsi="Arial" w:cs="Arial"/>
                <w:sz w:val="18"/>
              </w:rPr>
              <w:t>+m*180),</w:t>
            </w:r>
          </w:p>
          <w:p w14:paraId="7AE7F7EB" w14:textId="24131FC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nil"/>
              <w:right w:val="single" w:sz="4" w:space="0" w:color="auto"/>
            </w:tcBorders>
          </w:tcPr>
          <w:p w14:paraId="301EE5C3"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772CE30"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8DBCDFD"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c>
          <w:tcPr>
            <w:tcW w:w="2646" w:type="dxa"/>
            <w:tcBorders>
              <w:top w:val="single" w:sz="4" w:space="0" w:color="auto"/>
              <w:left w:val="single" w:sz="4" w:space="0" w:color="auto"/>
              <w:bottom w:val="single" w:sz="4" w:space="0" w:color="auto"/>
              <w:right w:val="single" w:sz="4" w:space="0" w:color="auto"/>
            </w:tcBorders>
            <w:hideMark/>
          </w:tcPr>
          <w:p w14:paraId="137A3DC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350</w:t>
            </w:r>
            <w:r w:rsidRPr="00BE5108">
              <w:rPr>
                <w:rFonts w:ascii="Arial" w:eastAsiaTheme="minorEastAsia" w:hAnsi="Arial" w:cs="Arial"/>
                <w:sz w:val="18"/>
              </w:rPr>
              <w:t>+m*180),</w:t>
            </w:r>
          </w:p>
          <w:p w14:paraId="53A1A19C" w14:textId="7F423C7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single" w:sz="4" w:space="0" w:color="auto"/>
              <w:right w:val="single" w:sz="4" w:space="0" w:color="auto"/>
            </w:tcBorders>
          </w:tcPr>
          <w:p w14:paraId="7AC1CA1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158F894A"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A5CEEC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25</w:t>
            </w:r>
          </w:p>
        </w:tc>
        <w:tc>
          <w:tcPr>
            <w:tcW w:w="2646" w:type="dxa"/>
            <w:tcBorders>
              <w:top w:val="single" w:sz="4" w:space="0" w:color="auto"/>
              <w:left w:val="single" w:sz="4" w:space="0" w:color="auto"/>
              <w:bottom w:val="single" w:sz="4" w:space="0" w:color="auto"/>
              <w:right w:val="single" w:sz="4" w:space="0" w:color="auto"/>
            </w:tcBorders>
            <w:hideMark/>
          </w:tcPr>
          <w:p w14:paraId="2A409B4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0B912CD0" w14:textId="4725A12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single" w:sz="4" w:space="0" w:color="auto"/>
              <w:left w:val="single" w:sz="4" w:space="0" w:color="auto"/>
              <w:bottom w:val="nil"/>
              <w:right w:val="single" w:sz="4" w:space="0" w:color="auto"/>
            </w:tcBorders>
            <w:hideMark/>
          </w:tcPr>
          <w:p w14:paraId="5B70E860" w14:textId="5CC1716A" w:rsidR="00D60968" w:rsidRPr="00BE5108" w:rsidRDefault="00F5262F" w:rsidP="00DF3C12">
            <w:pPr>
              <w:keepNext/>
              <w:keepLines/>
              <w:tabs>
                <w:tab w:val="left" w:pos="540"/>
                <w:tab w:val="left" w:pos="1260"/>
                <w:tab w:val="left" w:pos="1800"/>
              </w:tabs>
              <w:spacing w:after="0"/>
              <w:jc w:val="center"/>
              <w:rPr>
                <w:rFonts w:ascii="Arial" w:eastAsiaTheme="minorEastAsia" w:hAnsi="Arial"/>
                <w:sz w:val="18"/>
              </w:rPr>
            </w:pPr>
            <w:r w:rsidRPr="00222D90">
              <w:rPr>
                <w:rFonts w:ascii="Arial" w:hAnsi="Arial"/>
                <w:sz w:val="18"/>
              </w:rPr>
              <w:t xml:space="preserve">20 MHz </w:t>
            </w:r>
            <w:r>
              <w:rPr>
                <w:rFonts w:ascii="Arial" w:hAnsi="Arial"/>
                <w:sz w:val="18"/>
              </w:rPr>
              <w:t>CP-OFDM</w:t>
            </w:r>
            <w:r w:rsidRPr="00222D90">
              <w:rPr>
                <w:rFonts w:ascii="Arial" w:hAnsi="Arial"/>
                <w:sz w:val="18"/>
              </w:rPr>
              <w:t xml:space="preserve"> </w:t>
            </w:r>
            <w:r w:rsidRPr="00222D90">
              <w:rPr>
                <w:rFonts w:ascii="Arial" w:hAnsi="Arial"/>
                <w:sz w:val="18"/>
                <w:lang w:eastAsia="zh-CN"/>
              </w:rPr>
              <w:t>NR</w:t>
            </w:r>
            <w:r w:rsidRPr="00222D90">
              <w:rPr>
                <w:rFonts w:ascii="Arial" w:hAnsi="Arial"/>
                <w:sz w:val="18"/>
              </w:rPr>
              <w:t xml:space="preserve"> signal, 15 kHz SCS, 1 RB</w:t>
            </w:r>
          </w:p>
        </w:tc>
      </w:tr>
      <w:tr w:rsidR="00D60968" w:rsidRPr="00BE5108" w14:paraId="247027B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3E928A4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2646" w:type="dxa"/>
            <w:tcBorders>
              <w:top w:val="single" w:sz="4" w:space="0" w:color="auto"/>
              <w:left w:val="single" w:sz="4" w:space="0" w:color="auto"/>
              <w:bottom w:val="single" w:sz="4" w:space="0" w:color="auto"/>
              <w:right w:val="single" w:sz="4" w:space="0" w:color="auto"/>
            </w:tcBorders>
            <w:hideMark/>
          </w:tcPr>
          <w:p w14:paraId="16CF16E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21ADE78C" w14:textId="4B28459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7989A9C"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2A7EE0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7DB0778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40</w:t>
            </w:r>
          </w:p>
        </w:tc>
        <w:tc>
          <w:tcPr>
            <w:tcW w:w="2646" w:type="dxa"/>
            <w:tcBorders>
              <w:top w:val="single" w:sz="4" w:space="0" w:color="auto"/>
              <w:left w:val="single" w:sz="4" w:space="0" w:color="auto"/>
              <w:bottom w:val="single" w:sz="4" w:space="0" w:color="auto"/>
              <w:right w:val="single" w:sz="4" w:space="0" w:color="auto"/>
            </w:tcBorders>
            <w:hideMark/>
          </w:tcPr>
          <w:p w14:paraId="75E6BDB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30096542" w14:textId="6C6A572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737E62F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4FEF21F"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F63814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50</w:t>
            </w:r>
          </w:p>
        </w:tc>
        <w:tc>
          <w:tcPr>
            <w:tcW w:w="2646" w:type="dxa"/>
            <w:tcBorders>
              <w:top w:val="single" w:sz="4" w:space="0" w:color="auto"/>
              <w:left w:val="single" w:sz="4" w:space="0" w:color="auto"/>
              <w:bottom w:val="single" w:sz="4" w:space="0" w:color="auto"/>
              <w:right w:val="single" w:sz="4" w:space="0" w:color="auto"/>
            </w:tcBorders>
            <w:hideMark/>
          </w:tcPr>
          <w:p w14:paraId="77622DA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0C7DF207" w14:textId="0D2C981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56BABD5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9B45A96"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539B7397"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2646" w:type="dxa"/>
            <w:tcBorders>
              <w:top w:val="single" w:sz="4" w:space="0" w:color="auto"/>
              <w:left w:val="single" w:sz="4" w:space="0" w:color="auto"/>
              <w:bottom w:val="single" w:sz="4" w:space="0" w:color="auto"/>
              <w:right w:val="single" w:sz="4" w:space="0" w:color="auto"/>
            </w:tcBorders>
            <w:hideMark/>
          </w:tcPr>
          <w:p w14:paraId="0DAE4A0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725A2CFA" w14:textId="3F7F271D"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087C7580"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0539E902"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703F0FB"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70</w:t>
            </w:r>
          </w:p>
        </w:tc>
        <w:tc>
          <w:tcPr>
            <w:tcW w:w="2646" w:type="dxa"/>
            <w:tcBorders>
              <w:top w:val="single" w:sz="4" w:space="0" w:color="auto"/>
              <w:left w:val="single" w:sz="4" w:space="0" w:color="auto"/>
              <w:bottom w:val="single" w:sz="4" w:space="0" w:color="auto"/>
              <w:right w:val="single" w:sz="4" w:space="0" w:color="auto"/>
            </w:tcBorders>
            <w:hideMark/>
          </w:tcPr>
          <w:p w14:paraId="3D40816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6EB163C5" w14:textId="34D041B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64D797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4DF2839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ACA13C"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80</w:t>
            </w:r>
          </w:p>
        </w:tc>
        <w:tc>
          <w:tcPr>
            <w:tcW w:w="2646" w:type="dxa"/>
            <w:tcBorders>
              <w:top w:val="single" w:sz="4" w:space="0" w:color="auto"/>
              <w:left w:val="single" w:sz="4" w:space="0" w:color="auto"/>
              <w:bottom w:val="single" w:sz="4" w:space="0" w:color="auto"/>
              <w:right w:val="single" w:sz="4" w:space="0" w:color="auto"/>
            </w:tcBorders>
            <w:hideMark/>
          </w:tcPr>
          <w:p w14:paraId="0EB2346C"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6591BA7F" w14:textId="7942FBB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2AC7ADF"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613C89DE"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BAF3C1A"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90</w:t>
            </w:r>
          </w:p>
        </w:tc>
        <w:tc>
          <w:tcPr>
            <w:tcW w:w="2646" w:type="dxa"/>
            <w:tcBorders>
              <w:top w:val="single" w:sz="4" w:space="0" w:color="auto"/>
              <w:left w:val="single" w:sz="4" w:space="0" w:color="auto"/>
              <w:bottom w:val="single" w:sz="4" w:space="0" w:color="auto"/>
              <w:right w:val="single" w:sz="4" w:space="0" w:color="auto"/>
            </w:tcBorders>
            <w:hideMark/>
          </w:tcPr>
          <w:p w14:paraId="3CA1A22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1FD5F9C0" w14:textId="72ED5DBE"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6EDAF6D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DD895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A81FBE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p>
        </w:tc>
        <w:tc>
          <w:tcPr>
            <w:tcW w:w="2646" w:type="dxa"/>
            <w:tcBorders>
              <w:top w:val="single" w:sz="4" w:space="0" w:color="auto"/>
              <w:left w:val="single" w:sz="4" w:space="0" w:color="auto"/>
              <w:bottom w:val="single" w:sz="4" w:space="0" w:color="auto"/>
              <w:right w:val="single" w:sz="4" w:space="0" w:color="auto"/>
            </w:tcBorders>
            <w:hideMark/>
          </w:tcPr>
          <w:p w14:paraId="17AA19E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73B14B5F" w14:textId="3468691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single" w:sz="4" w:space="0" w:color="auto"/>
              <w:right w:val="single" w:sz="4" w:space="0" w:color="auto"/>
            </w:tcBorders>
          </w:tcPr>
          <w:p w14:paraId="73A57724"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A20A8E2" w14:textId="77777777" w:rsidTr="00847BC2">
        <w:trPr>
          <w:jc w:val="center"/>
        </w:trPr>
        <w:tc>
          <w:tcPr>
            <w:tcW w:w="6945" w:type="dxa"/>
            <w:gridSpan w:val="3"/>
            <w:tcBorders>
              <w:top w:val="single" w:sz="4" w:space="0" w:color="auto"/>
              <w:left w:val="single" w:sz="4" w:space="0" w:color="auto"/>
              <w:bottom w:val="single" w:sz="4" w:space="0" w:color="auto"/>
              <w:right w:val="single" w:sz="4" w:space="0" w:color="auto"/>
            </w:tcBorders>
            <w:hideMark/>
          </w:tcPr>
          <w:p w14:paraId="68E04F0B" w14:textId="2C153259"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rPr>
              <w:t>.</w:t>
            </w:r>
            <w:r w:rsidR="00847BC2" w:rsidRPr="00BE5108">
              <w:rPr>
                <w:rFonts w:eastAsiaTheme="minorEastAsia"/>
              </w:rPr>
              <w:t xml:space="preserve"> </w:t>
            </w:r>
          </w:p>
          <w:p w14:paraId="00453576" w14:textId="337EDF46"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1FBEF12" w14:textId="77777777" w:rsidR="00D60968" w:rsidRPr="00BE5108" w:rsidRDefault="00D60968" w:rsidP="00412605">
      <w:pPr>
        <w:rPr>
          <w:rFonts w:eastAsiaTheme="minorEastAsia"/>
        </w:rPr>
      </w:pPr>
    </w:p>
    <w:p w14:paraId="490F6F43" w14:textId="77777777" w:rsidR="006725BC" w:rsidRPr="00BE5108" w:rsidRDefault="006725BC" w:rsidP="006725BC">
      <w:pPr>
        <w:pStyle w:val="Heading2"/>
        <w:rPr>
          <w:rFonts w:eastAsiaTheme="minorEastAsia"/>
        </w:rPr>
      </w:pPr>
      <w:bookmarkStart w:id="4344" w:name="_Toc73962988"/>
      <w:bookmarkStart w:id="4345" w:name="_Toc75260165"/>
      <w:bookmarkStart w:id="4346" w:name="_Toc75275707"/>
      <w:bookmarkStart w:id="4347" w:name="_Toc75276218"/>
      <w:bookmarkStart w:id="4348" w:name="_Toc76541717"/>
      <w:bookmarkStart w:id="4349" w:name="_Toc82437486"/>
      <w:bookmarkStart w:id="4350" w:name="_Toc89944852"/>
      <w:bookmarkStart w:id="4351" w:name="_Toc98753870"/>
      <w:bookmarkStart w:id="4352" w:name="_Toc106179762"/>
      <w:bookmarkStart w:id="4353" w:name="_Toc106180273"/>
      <w:bookmarkStart w:id="4354" w:name="_Toc130396098"/>
      <w:bookmarkStart w:id="4355" w:name="_Toc137555372"/>
      <w:bookmarkStart w:id="4356" w:name="_Toc138856899"/>
      <w:bookmarkStart w:id="4357" w:name="_Toc138860758"/>
      <w:bookmarkStart w:id="4358" w:name="_Toc163217751"/>
      <w:bookmarkStart w:id="4359" w:name="_Toc187261523"/>
      <w:r w:rsidRPr="00BE5108">
        <w:rPr>
          <w:rFonts w:eastAsiaTheme="minorEastAsia"/>
        </w:rPr>
        <w:t>7.5</w:t>
      </w:r>
      <w:r w:rsidRPr="00BE5108">
        <w:rPr>
          <w:rFonts w:eastAsiaTheme="minorEastAsia"/>
        </w:rPr>
        <w:tab/>
        <w:t>Out-of-band blocking</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702C427E" w14:textId="77777777" w:rsidR="00D60968" w:rsidRPr="00BE5108" w:rsidRDefault="00D60968" w:rsidP="00D60968">
      <w:pPr>
        <w:pStyle w:val="Heading3"/>
        <w:ind w:left="0" w:firstLine="0"/>
        <w:rPr>
          <w:rFonts w:eastAsiaTheme="minorEastAsia"/>
        </w:rPr>
      </w:pPr>
      <w:bookmarkStart w:id="4360" w:name="_Toc73962989"/>
      <w:bookmarkStart w:id="4361" w:name="_Toc75260166"/>
      <w:bookmarkStart w:id="4362" w:name="_Toc75275708"/>
      <w:bookmarkStart w:id="4363" w:name="_Toc75276219"/>
      <w:bookmarkStart w:id="4364" w:name="_Toc76541718"/>
      <w:bookmarkStart w:id="4365" w:name="_Toc82437487"/>
      <w:bookmarkStart w:id="4366" w:name="_Toc89944853"/>
      <w:bookmarkStart w:id="4367" w:name="_Toc98753871"/>
      <w:bookmarkStart w:id="4368" w:name="_Toc106179763"/>
      <w:bookmarkStart w:id="4369" w:name="_Toc106180274"/>
      <w:bookmarkStart w:id="4370" w:name="_Toc130396099"/>
      <w:bookmarkStart w:id="4371" w:name="_Toc137555373"/>
      <w:bookmarkStart w:id="4372" w:name="_Toc138856900"/>
      <w:bookmarkStart w:id="4373" w:name="_Toc138860759"/>
      <w:bookmarkStart w:id="4374" w:name="_Toc163217752"/>
      <w:bookmarkStart w:id="4375" w:name="_Toc187261524"/>
      <w:r w:rsidRPr="00BE5108">
        <w:rPr>
          <w:rFonts w:eastAsiaTheme="minorEastAsia"/>
        </w:rPr>
        <w:t>7.5.1</w:t>
      </w:r>
      <w:r w:rsidRPr="00BE5108">
        <w:rPr>
          <w:rFonts w:eastAsiaTheme="minorEastAsia"/>
        </w:rPr>
        <w:tab/>
        <w:t>Definition and applicability</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4376" w:name="_Toc73962990"/>
      <w:bookmarkStart w:id="4377" w:name="_Toc75260167"/>
      <w:bookmarkStart w:id="4378" w:name="_Toc75275709"/>
      <w:bookmarkStart w:id="4379" w:name="_Toc75276220"/>
      <w:bookmarkStart w:id="4380" w:name="_Toc76541719"/>
      <w:bookmarkStart w:id="4381" w:name="_Toc82437488"/>
      <w:bookmarkStart w:id="4382" w:name="_Toc89944854"/>
      <w:bookmarkStart w:id="4383" w:name="_Toc98753872"/>
      <w:bookmarkStart w:id="4384" w:name="_Toc106179764"/>
      <w:bookmarkStart w:id="4385" w:name="_Toc106180275"/>
      <w:bookmarkStart w:id="4386" w:name="_Toc130396100"/>
      <w:bookmarkStart w:id="4387" w:name="_Toc137555374"/>
      <w:bookmarkStart w:id="4388" w:name="_Toc138856901"/>
      <w:bookmarkStart w:id="4389" w:name="_Toc138860760"/>
      <w:bookmarkStart w:id="4390" w:name="_Toc163217753"/>
      <w:bookmarkStart w:id="4391" w:name="_Toc187261525"/>
      <w:r w:rsidRPr="00BE5108">
        <w:rPr>
          <w:rFonts w:eastAsiaTheme="minorEastAsia"/>
        </w:rPr>
        <w:t>7.5.2</w:t>
      </w:r>
      <w:r w:rsidRPr="00BE5108">
        <w:rPr>
          <w:rFonts w:eastAsiaTheme="minorEastAsia"/>
        </w:rPr>
        <w:tab/>
        <w:t>Minimum requirement</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4392" w:name="_Toc73962991"/>
      <w:bookmarkStart w:id="4393" w:name="_Toc75260168"/>
      <w:bookmarkStart w:id="4394" w:name="_Toc75275710"/>
      <w:bookmarkStart w:id="4395" w:name="_Toc75276221"/>
      <w:bookmarkStart w:id="4396" w:name="_Toc76541720"/>
      <w:bookmarkStart w:id="4397" w:name="_Toc82437489"/>
      <w:bookmarkStart w:id="4398" w:name="_Toc89944855"/>
      <w:bookmarkStart w:id="4399" w:name="_Toc98753873"/>
      <w:bookmarkStart w:id="4400" w:name="_Toc106179765"/>
      <w:bookmarkStart w:id="4401" w:name="_Toc106180276"/>
      <w:bookmarkStart w:id="4402" w:name="_Toc130396101"/>
      <w:bookmarkStart w:id="4403" w:name="_Toc137555375"/>
      <w:bookmarkStart w:id="4404" w:name="_Toc138856902"/>
      <w:bookmarkStart w:id="4405" w:name="_Toc138860761"/>
      <w:bookmarkStart w:id="4406" w:name="_Toc163217754"/>
      <w:bookmarkStart w:id="4407" w:name="_Toc187261526"/>
      <w:r w:rsidRPr="00BE5108">
        <w:rPr>
          <w:rFonts w:eastAsiaTheme="minorEastAsia"/>
        </w:rPr>
        <w:lastRenderedPageBreak/>
        <w:t>7.5.3</w:t>
      </w:r>
      <w:r w:rsidRPr="00BE5108">
        <w:rPr>
          <w:rFonts w:eastAsiaTheme="minorEastAsia"/>
        </w:rPr>
        <w:tab/>
        <w:t>Test purpose</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4408" w:name="_Toc73962992"/>
      <w:bookmarkStart w:id="4409" w:name="_Toc75260169"/>
      <w:bookmarkStart w:id="4410" w:name="_Toc75275711"/>
      <w:bookmarkStart w:id="4411" w:name="_Toc75276222"/>
      <w:bookmarkStart w:id="4412" w:name="_Toc76541721"/>
      <w:bookmarkStart w:id="4413" w:name="_Toc82437490"/>
      <w:bookmarkStart w:id="4414" w:name="_Toc89944856"/>
      <w:bookmarkStart w:id="4415" w:name="_Toc98753874"/>
      <w:bookmarkStart w:id="4416" w:name="_Toc106179766"/>
      <w:bookmarkStart w:id="4417" w:name="_Toc106180277"/>
      <w:bookmarkStart w:id="4418" w:name="_Toc130396102"/>
      <w:bookmarkStart w:id="4419" w:name="_Toc137555376"/>
      <w:bookmarkStart w:id="4420" w:name="_Toc138856903"/>
      <w:bookmarkStart w:id="4421" w:name="_Toc138860762"/>
      <w:bookmarkStart w:id="4422" w:name="_Toc163217755"/>
      <w:bookmarkStart w:id="4423" w:name="_Toc187261527"/>
      <w:r w:rsidRPr="00BE5108">
        <w:rPr>
          <w:rFonts w:eastAsiaTheme="minorEastAsia"/>
        </w:rPr>
        <w:t>7.5.4</w:t>
      </w:r>
      <w:r w:rsidRPr="00BE5108">
        <w:rPr>
          <w:rFonts w:eastAsiaTheme="minorEastAsia"/>
        </w:rPr>
        <w:tab/>
        <w:t>Method of test</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1F73F2F3" w14:textId="77777777" w:rsidR="00D60968" w:rsidRPr="00BE5108" w:rsidRDefault="00D60968" w:rsidP="00D60968">
      <w:pPr>
        <w:pStyle w:val="Heading4"/>
        <w:ind w:left="864" w:hanging="864"/>
        <w:rPr>
          <w:rFonts w:eastAsiaTheme="minorEastAsia"/>
        </w:rPr>
      </w:pPr>
      <w:bookmarkStart w:id="4424" w:name="_Toc73962993"/>
      <w:bookmarkStart w:id="4425" w:name="_Toc75260170"/>
      <w:bookmarkStart w:id="4426" w:name="_Toc75275712"/>
      <w:bookmarkStart w:id="4427" w:name="_Toc75276223"/>
      <w:bookmarkStart w:id="4428" w:name="_Toc76541722"/>
      <w:bookmarkStart w:id="4429" w:name="_Toc82437491"/>
      <w:bookmarkStart w:id="4430" w:name="_Toc89944857"/>
      <w:bookmarkStart w:id="4431" w:name="_Toc98753875"/>
      <w:bookmarkStart w:id="4432" w:name="_Toc106179767"/>
      <w:bookmarkStart w:id="4433" w:name="_Toc106180278"/>
      <w:bookmarkStart w:id="4434" w:name="_Toc130396103"/>
      <w:bookmarkStart w:id="4435" w:name="_Toc137555377"/>
      <w:bookmarkStart w:id="4436" w:name="_Toc138856904"/>
      <w:bookmarkStart w:id="4437" w:name="_Toc138860763"/>
      <w:bookmarkStart w:id="4438" w:name="_Toc163217756"/>
      <w:bookmarkStart w:id="4439" w:name="_Toc187261528"/>
      <w:r w:rsidRPr="00BE5108">
        <w:rPr>
          <w:rFonts w:eastAsiaTheme="minorEastAsia"/>
        </w:rPr>
        <w:t>7.5.4.1</w:t>
      </w:r>
      <w:r w:rsidRPr="00BE5108">
        <w:rPr>
          <w:rFonts w:eastAsiaTheme="minorEastAsia"/>
        </w:rPr>
        <w:tab/>
        <w:t>Initial conditions</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4440" w:name="_Toc73962994"/>
      <w:bookmarkStart w:id="4441" w:name="_Toc75260171"/>
      <w:bookmarkStart w:id="4442" w:name="_Toc75275713"/>
      <w:bookmarkStart w:id="4443" w:name="_Toc75276224"/>
      <w:bookmarkStart w:id="4444" w:name="_Toc76541723"/>
      <w:bookmarkStart w:id="4445" w:name="_Toc82437492"/>
      <w:bookmarkStart w:id="4446" w:name="_Toc89944858"/>
      <w:bookmarkStart w:id="4447" w:name="_Toc98753876"/>
      <w:bookmarkStart w:id="4448" w:name="_Toc106179768"/>
      <w:bookmarkStart w:id="4449" w:name="_Toc106180279"/>
      <w:bookmarkStart w:id="4450" w:name="_Toc130396104"/>
      <w:bookmarkStart w:id="4451" w:name="_Toc137555378"/>
      <w:bookmarkStart w:id="4452" w:name="_Toc138856905"/>
      <w:bookmarkStart w:id="4453" w:name="_Toc138860764"/>
      <w:bookmarkStart w:id="4454" w:name="_Toc163217757"/>
      <w:bookmarkStart w:id="4455" w:name="_Toc187261529"/>
      <w:r w:rsidRPr="00BE5108">
        <w:rPr>
          <w:rFonts w:eastAsiaTheme="minorEastAsia"/>
        </w:rPr>
        <w:t>7.5.4.2</w:t>
      </w:r>
      <w:r w:rsidRPr="00BE5108">
        <w:rPr>
          <w:rFonts w:eastAsiaTheme="minorEastAsia"/>
        </w:rPr>
        <w:tab/>
        <w:t>Procedure</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62509915"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as defined in clause 7.5.5 to transmit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MS Mincho"/>
        </w:rPr>
        <w:t>.</w:t>
      </w:r>
    </w:p>
    <w:p w14:paraId="490D9837"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as defined in clause 7.5.5 to transmit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MS Mincho"/>
        </w:rPr>
        <w:t>.</w:t>
      </w:r>
    </w:p>
    <w:p w14:paraId="29954AC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5F6365A0" w14:textId="77777777" w:rsidR="00D60968" w:rsidRPr="00BE5108" w:rsidRDefault="00D60968" w:rsidP="00D60968">
      <w:pPr>
        <w:pStyle w:val="B1"/>
        <w:rPr>
          <w:rFonts w:eastAsiaTheme="minorEastAsia"/>
        </w:rPr>
      </w:pPr>
      <w:r w:rsidRPr="00BE5108">
        <w:rPr>
          <w:rFonts w:eastAsiaTheme="minorEastAsia"/>
        </w:rPr>
        <w:tab/>
        <w:t xml:space="preserve">For IAB-MT, set the Signal generator for the interfering signal to transmit at the frequency offset and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4456" w:name="_Toc73962995"/>
      <w:bookmarkStart w:id="4457" w:name="_Toc75260172"/>
      <w:bookmarkStart w:id="4458" w:name="_Toc75275714"/>
      <w:bookmarkStart w:id="4459" w:name="_Toc75276225"/>
      <w:bookmarkStart w:id="4460" w:name="_Toc76541724"/>
      <w:bookmarkStart w:id="4461" w:name="_Toc82437493"/>
      <w:bookmarkStart w:id="4462" w:name="_Toc89944859"/>
      <w:bookmarkStart w:id="4463" w:name="_Toc98753877"/>
      <w:bookmarkStart w:id="4464" w:name="_Toc106179769"/>
      <w:bookmarkStart w:id="4465" w:name="_Toc106180280"/>
      <w:bookmarkStart w:id="4466" w:name="_Toc130396105"/>
      <w:bookmarkStart w:id="4467" w:name="_Toc137555379"/>
      <w:bookmarkStart w:id="4468" w:name="_Toc138856906"/>
      <w:bookmarkStart w:id="4469" w:name="_Toc138860765"/>
      <w:bookmarkStart w:id="4470" w:name="_Toc163217758"/>
      <w:bookmarkStart w:id="4471" w:name="_Toc187261530"/>
      <w:r w:rsidRPr="00BE5108">
        <w:rPr>
          <w:rFonts w:eastAsiaTheme="minorEastAsia"/>
        </w:rPr>
        <w:t>7.5.5</w:t>
      </w:r>
      <w:r w:rsidRPr="00BE5108">
        <w:rPr>
          <w:rFonts w:eastAsiaTheme="minorEastAsia"/>
        </w:rPr>
        <w:tab/>
        <w:t>Test requirements</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2960A1DA" w14:textId="77777777" w:rsidR="00D60968" w:rsidRPr="00BE5108" w:rsidRDefault="00D60968" w:rsidP="00D60968">
      <w:pPr>
        <w:pStyle w:val="Heading4"/>
        <w:ind w:left="864" w:hanging="864"/>
        <w:rPr>
          <w:rFonts w:eastAsiaTheme="minorEastAsia"/>
        </w:rPr>
      </w:pPr>
      <w:bookmarkStart w:id="4472" w:name="_Toc73962996"/>
      <w:bookmarkStart w:id="4473" w:name="_Toc75260173"/>
      <w:bookmarkStart w:id="4474" w:name="_Toc75275715"/>
      <w:bookmarkStart w:id="4475" w:name="_Toc75276226"/>
      <w:bookmarkStart w:id="4476" w:name="_Toc76541725"/>
      <w:bookmarkStart w:id="4477" w:name="_Toc82437494"/>
      <w:bookmarkStart w:id="4478" w:name="_Toc89944860"/>
      <w:bookmarkStart w:id="4479" w:name="_Toc98753878"/>
      <w:bookmarkStart w:id="4480" w:name="_Toc106179770"/>
      <w:bookmarkStart w:id="4481" w:name="_Toc106180281"/>
      <w:bookmarkStart w:id="4482" w:name="_Toc130396106"/>
      <w:bookmarkStart w:id="4483" w:name="_Toc137555380"/>
      <w:bookmarkStart w:id="4484" w:name="_Toc138856907"/>
      <w:bookmarkStart w:id="4485" w:name="_Toc138860766"/>
      <w:bookmarkStart w:id="4486" w:name="_Toc163217759"/>
      <w:bookmarkStart w:id="4487" w:name="_Toc187261531"/>
      <w:r w:rsidRPr="00BE5108">
        <w:rPr>
          <w:rFonts w:eastAsiaTheme="minorEastAsia"/>
        </w:rPr>
        <w:t>7.5.5.1</w:t>
      </w:r>
      <w:r w:rsidRPr="00BE5108">
        <w:rPr>
          <w:rFonts w:eastAsiaTheme="minorEastAsia"/>
        </w:rPr>
        <w:tab/>
        <w:t>General requirements for IAB-DU</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w:t>
      </w:r>
      <w:r w:rsidRPr="00BE5108">
        <w:rPr>
          <w:rFonts w:eastAsia="MS Gothic"/>
        </w:rPr>
        <w:lastRenderedPageBreak/>
        <w:t xml:space="preserve">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4488" w:name="_Toc73962997"/>
      <w:bookmarkStart w:id="4489" w:name="_Toc75260174"/>
      <w:bookmarkStart w:id="4490" w:name="_Toc75275716"/>
      <w:bookmarkStart w:id="4491" w:name="_Toc75276227"/>
      <w:bookmarkStart w:id="4492" w:name="_Toc76541726"/>
      <w:bookmarkStart w:id="4493" w:name="_Toc82437495"/>
      <w:bookmarkStart w:id="4494" w:name="_Toc89944861"/>
      <w:bookmarkStart w:id="4495" w:name="_Toc98753879"/>
      <w:bookmarkStart w:id="4496" w:name="_Toc106179771"/>
      <w:bookmarkStart w:id="4497" w:name="_Toc106180282"/>
      <w:bookmarkStart w:id="4498" w:name="_Toc130396107"/>
      <w:bookmarkStart w:id="4499" w:name="_Toc137555381"/>
      <w:bookmarkStart w:id="4500" w:name="_Toc138856908"/>
      <w:bookmarkStart w:id="4501" w:name="_Toc138860767"/>
      <w:bookmarkStart w:id="4502" w:name="_Toc163217760"/>
      <w:bookmarkStart w:id="4503" w:name="_Toc187261532"/>
      <w:r w:rsidRPr="00BE5108">
        <w:rPr>
          <w:rFonts w:eastAsiaTheme="minorEastAsia"/>
        </w:rPr>
        <w:t>7.5.5.2</w:t>
      </w:r>
      <w:r w:rsidRPr="00BE5108">
        <w:rPr>
          <w:rFonts w:eastAsiaTheme="minorEastAsia"/>
        </w:rPr>
        <w:tab/>
        <w:t>Co-location requirements for IAB-DU</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4504" w:name="_Toc73962998"/>
      <w:bookmarkStart w:id="4505" w:name="_Toc75260175"/>
      <w:bookmarkStart w:id="4506" w:name="_Toc75275717"/>
      <w:bookmarkStart w:id="4507" w:name="_Toc75276228"/>
      <w:bookmarkStart w:id="4508" w:name="_Toc76541727"/>
      <w:bookmarkStart w:id="4509" w:name="_Toc82437496"/>
      <w:bookmarkStart w:id="4510" w:name="_Toc89944862"/>
      <w:bookmarkStart w:id="4511" w:name="_Toc98753880"/>
      <w:bookmarkStart w:id="4512" w:name="_Toc106179772"/>
      <w:bookmarkStart w:id="4513" w:name="_Toc106180283"/>
      <w:bookmarkStart w:id="4514" w:name="_Toc130396108"/>
      <w:bookmarkStart w:id="4515" w:name="_Toc137555382"/>
      <w:bookmarkStart w:id="4516" w:name="_Toc138856909"/>
      <w:bookmarkStart w:id="4517" w:name="_Toc138860768"/>
      <w:bookmarkStart w:id="4518" w:name="_Toc163217761"/>
      <w:bookmarkStart w:id="4519" w:name="_Toc187261533"/>
      <w:r w:rsidRPr="00BE5108">
        <w:rPr>
          <w:rFonts w:eastAsiaTheme="minorEastAsia"/>
        </w:rPr>
        <w:t>7.5.5.3</w:t>
      </w:r>
      <w:r w:rsidRPr="00BE5108">
        <w:rPr>
          <w:rFonts w:eastAsiaTheme="minorEastAsia"/>
        </w:rPr>
        <w:tab/>
        <w:t>General requirements for IAB-MT</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w:t>
      </w:r>
      <w:r w:rsidRPr="00BE5108">
        <w:rPr>
          <w:rFonts w:eastAsia="MS Gothic"/>
        </w:rPr>
        <w:lastRenderedPageBreak/>
        <w:t xml:space="preserve">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4520" w:name="_Toc73962999"/>
      <w:bookmarkStart w:id="4521" w:name="_Toc75260176"/>
      <w:bookmarkStart w:id="4522" w:name="_Toc75275718"/>
      <w:bookmarkStart w:id="4523" w:name="_Toc75276229"/>
      <w:bookmarkStart w:id="4524" w:name="_Toc76541728"/>
      <w:bookmarkStart w:id="4525" w:name="_Toc82437497"/>
      <w:bookmarkStart w:id="4526" w:name="_Toc89944863"/>
      <w:bookmarkStart w:id="4527" w:name="_Toc98753881"/>
      <w:bookmarkStart w:id="4528" w:name="_Toc106179773"/>
      <w:bookmarkStart w:id="4529" w:name="_Toc106180284"/>
      <w:bookmarkStart w:id="4530" w:name="_Toc130396109"/>
      <w:bookmarkStart w:id="4531" w:name="_Toc137555383"/>
      <w:bookmarkStart w:id="4532" w:name="_Toc138856910"/>
      <w:bookmarkStart w:id="4533" w:name="_Toc138860769"/>
      <w:bookmarkStart w:id="4534" w:name="_Toc163217762"/>
      <w:bookmarkStart w:id="4535" w:name="_Toc187261534"/>
      <w:r w:rsidRPr="00BE5108">
        <w:rPr>
          <w:rFonts w:eastAsiaTheme="minorEastAsia"/>
        </w:rPr>
        <w:t>7.5.5.4</w:t>
      </w:r>
      <w:r w:rsidRPr="00BE5108">
        <w:rPr>
          <w:rFonts w:eastAsiaTheme="minorEastAsia"/>
        </w:rPr>
        <w:tab/>
        <w:t>Co-location requirements for IAB-MT</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lastRenderedPageBreak/>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4536" w:name="_Toc73963000"/>
      <w:bookmarkStart w:id="4537" w:name="_Toc75260177"/>
      <w:bookmarkStart w:id="4538" w:name="_Toc75275719"/>
      <w:bookmarkStart w:id="4539" w:name="_Toc75276230"/>
      <w:bookmarkStart w:id="4540" w:name="_Toc76541729"/>
      <w:bookmarkStart w:id="4541" w:name="_Toc82437498"/>
      <w:bookmarkStart w:id="4542" w:name="_Toc89944864"/>
      <w:bookmarkStart w:id="4543" w:name="_Toc98753882"/>
      <w:bookmarkStart w:id="4544" w:name="_Toc106179774"/>
      <w:bookmarkStart w:id="4545" w:name="_Toc106180285"/>
      <w:bookmarkStart w:id="4546" w:name="_Toc130396110"/>
      <w:bookmarkStart w:id="4547" w:name="_Toc137555384"/>
      <w:bookmarkStart w:id="4548" w:name="_Toc138856911"/>
      <w:bookmarkStart w:id="4549" w:name="_Toc138860770"/>
      <w:bookmarkStart w:id="4550" w:name="_Toc163217763"/>
      <w:bookmarkStart w:id="4551" w:name="_Toc187261535"/>
      <w:r w:rsidRPr="00BE5108">
        <w:rPr>
          <w:rFonts w:eastAsiaTheme="minorEastAsia"/>
        </w:rPr>
        <w:t>7.6</w:t>
      </w:r>
      <w:r w:rsidRPr="00BE5108">
        <w:rPr>
          <w:rFonts w:eastAsiaTheme="minorEastAsia"/>
        </w:rPr>
        <w:tab/>
        <w:t>Receiver spurious emissions</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3BFFE4B2" w14:textId="77777777" w:rsidR="00D60968" w:rsidRPr="00BE5108" w:rsidRDefault="00D60968" w:rsidP="00D60968">
      <w:pPr>
        <w:pStyle w:val="Heading3"/>
        <w:ind w:left="0" w:firstLine="0"/>
        <w:rPr>
          <w:rFonts w:eastAsiaTheme="minorEastAsia"/>
        </w:rPr>
      </w:pPr>
      <w:bookmarkStart w:id="4552" w:name="_Toc73963001"/>
      <w:bookmarkStart w:id="4553" w:name="_Toc75260178"/>
      <w:bookmarkStart w:id="4554" w:name="_Toc75275720"/>
      <w:bookmarkStart w:id="4555" w:name="_Toc75276231"/>
      <w:bookmarkStart w:id="4556" w:name="_Toc76541730"/>
      <w:bookmarkStart w:id="4557" w:name="_Toc82437499"/>
      <w:bookmarkStart w:id="4558" w:name="_Toc89944865"/>
      <w:bookmarkStart w:id="4559" w:name="_Toc98753883"/>
      <w:bookmarkStart w:id="4560" w:name="_Toc106179775"/>
      <w:bookmarkStart w:id="4561" w:name="_Toc106180286"/>
      <w:bookmarkStart w:id="4562" w:name="_Toc130396111"/>
      <w:bookmarkStart w:id="4563" w:name="_Toc137555385"/>
      <w:bookmarkStart w:id="4564" w:name="_Toc138856912"/>
      <w:bookmarkStart w:id="4565" w:name="_Toc138860771"/>
      <w:bookmarkStart w:id="4566" w:name="_Toc163217764"/>
      <w:bookmarkStart w:id="4567" w:name="_Toc187261536"/>
      <w:r w:rsidRPr="00BE5108">
        <w:rPr>
          <w:rFonts w:eastAsiaTheme="minorEastAsia"/>
        </w:rPr>
        <w:t>7.6.1</w:t>
      </w:r>
      <w:r w:rsidRPr="00BE5108">
        <w:rPr>
          <w:rFonts w:eastAsiaTheme="minorEastAsia"/>
        </w:rPr>
        <w:tab/>
        <w:t>Definition and applicability</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4568" w:name="_Toc73963002"/>
      <w:bookmarkStart w:id="4569" w:name="_Toc75260179"/>
      <w:bookmarkStart w:id="4570" w:name="_Toc75275721"/>
      <w:bookmarkStart w:id="4571" w:name="_Toc75276232"/>
      <w:bookmarkStart w:id="4572" w:name="_Toc76541731"/>
      <w:bookmarkStart w:id="4573" w:name="_Toc82437500"/>
      <w:bookmarkStart w:id="4574" w:name="_Toc89944866"/>
      <w:bookmarkStart w:id="4575" w:name="_Toc98753884"/>
      <w:bookmarkStart w:id="4576" w:name="_Toc106179776"/>
      <w:bookmarkStart w:id="4577" w:name="_Toc106180287"/>
      <w:bookmarkStart w:id="4578" w:name="_Toc130396112"/>
      <w:bookmarkStart w:id="4579" w:name="_Toc137555386"/>
      <w:bookmarkStart w:id="4580" w:name="_Toc138856913"/>
      <w:bookmarkStart w:id="4581" w:name="_Toc138860772"/>
      <w:bookmarkStart w:id="4582" w:name="_Toc163217765"/>
      <w:bookmarkStart w:id="4583" w:name="_Toc187261537"/>
      <w:r w:rsidRPr="00BE5108">
        <w:rPr>
          <w:rFonts w:eastAsiaTheme="minorEastAsia"/>
        </w:rPr>
        <w:t>7.6.2</w:t>
      </w:r>
      <w:r w:rsidRPr="00BE5108">
        <w:rPr>
          <w:rFonts w:eastAsiaTheme="minorEastAsia"/>
        </w:rPr>
        <w:tab/>
        <w:t>Minimum requirement</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4584" w:name="_Toc73963003"/>
      <w:bookmarkStart w:id="4585" w:name="_Toc75260180"/>
      <w:bookmarkStart w:id="4586" w:name="_Toc75275722"/>
      <w:bookmarkStart w:id="4587" w:name="_Toc75276233"/>
      <w:bookmarkStart w:id="4588" w:name="_Toc76541732"/>
      <w:bookmarkStart w:id="4589" w:name="_Toc82437501"/>
      <w:bookmarkStart w:id="4590" w:name="_Toc89944867"/>
      <w:bookmarkStart w:id="4591" w:name="_Toc98753885"/>
      <w:bookmarkStart w:id="4592" w:name="_Toc106179777"/>
      <w:bookmarkStart w:id="4593" w:name="_Toc106180288"/>
      <w:bookmarkStart w:id="4594" w:name="_Toc130396113"/>
      <w:bookmarkStart w:id="4595" w:name="_Toc137555387"/>
      <w:bookmarkStart w:id="4596" w:name="_Toc138856914"/>
      <w:bookmarkStart w:id="4597" w:name="_Toc138860773"/>
      <w:bookmarkStart w:id="4598" w:name="_Toc163217766"/>
      <w:bookmarkStart w:id="4599" w:name="_Toc187261538"/>
      <w:r w:rsidRPr="00BE5108">
        <w:rPr>
          <w:rFonts w:eastAsiaTheme="minorEastAsia"/>
        </w:rPr>
        <w:t>7.6.3</w:t>
      </w:r>
      <w:r w:rsidRPr="00BE5108">
        <w:rPr>
          <w:rFonts w:eastAsiaTheme="minorEastAsia"/>
        </w:rPr>
        <w:tab/>
        <w:t>Test purpose</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4600" w:name="_Toc73963004"/>
      <w:bookmarkStart w:id="4601" w:name="_Toc75260181"/>
      <w:bookmarkStart w:id="4602" w:name="_Toc75275723"/>
      <w:bookmarkStart w:id="4603" w:name="_Toc75276234"/>
      <w:bookmarkStart w:id="4604" w:name="_Toc76541733"/>
      <w:bookmarkStart w:id="4605" w:name="_Toc82437502"/>
      <w:bookmarkStart w:id="4606" w:name="_Toc89944868"/>
      <w:bookmarkStart w:id="4607" w:name="_Toc98753886"/>
      <w:bookmarkStart w:id="4608" w:name="_Toc106179778"/>
      <w:bookmarkStart w:id="4609" w:name="_Toc106180289"/>
      <w:bookmarkStart w:id="4610" w:name="_Toc130396114"/>
      <w:bookmarkStart w:id="4611" w:name="_Toc137555388"/>
      <w:bookmarkStart w:id="4612" w:name="_Toc138856915"/>
      <w:bookmarkStart w:id="4613" w:name="_Toc138860774"/>
      <w:bookmarkStart w:id="4614" w:name="_Toc163217767"/>
      <w:bookmarkStart w:id="4615" w:name="_Toc187261539"/>
      <w:r w:rsidRPr="00BE5108">
        <w:rPr>
          <w:rFonts w:eastAsiaTheme="minorEastAsia"/>
        </w:rPr>
        <w:lastRenderedPageBreak/>
        <w:t>7.6.4</w:t>
      </w:r>
      <w:r w:rsidRPr="00BE5108">
        <w:rPr>
          <w:rFonts w:eastAsiaTheme="minorEastAsia"/>
        </w:rPr>
        <w:tab/>
        <w:t>Method of test</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63BB3F36" w14:textId="77777777" w:rsidR="00D60968" w:rsidRPr="00BE5108" w:rsidRDefault="00D60968" w:rsidP="00D60968">
      <w:pPr>
        <w:pStyle w:val="Heading4"/>
        <w:ind w:left="864" w:hanging="864"/>
        <w:rPr>
          <w:rFonts w:eastAsiaTheme="minorEastAsia"/>
        </w:rPr>
      </w:pPr>
      <w:bookmarkStart w:id="4616" w:name="_Toc73963005"/>
      <w:bookmarkStart w:id="4617" w:name="_Toc75260182"/>
      <w:bookmarkStart w:id="4618" w:name="_Toc75275724"/>
      <w:bookmarkStart w:id="4619" w:name="_Toc75276235"/>
      <w:bookmarkStart w:id="4620" w:name="_Toc76541734"/>
      <w:bookmarkStart w:id="4621" w:name="_Toc82437503"/>
      <w:bookmarkStart w:id="4622" w:name="_Toc89944869"/>
      <w:bookmarkStart w:id="4623" w:name="_Toc98753887"/>
      <w:bookmarkStart w:id="4624" w:name="_Toc106179779"/>
      <w:bookmarkStart w:id="4625" w:name="_Toc106180290"/>
      <w:bookmarkStart w:id="4626" w:name="_Toc130396115"/>
      <w:bookmarkStart w:id="4627" w:name="_Toc137555389"/>
      <w:bookmarkStart w:id="4628" w:name="_Toc138856916"/>
      <w:bookmarkStart w:id="4629" w:name="_Toc138860775"/>
      <w:bookmarkStart w:id="4630" w:name="_Toc163217768"/>
      <w:bookmarkStart w:id="4631" w:name="_Toc187261540"/>
      <w:r w:rsidRPr="00BE5108">
        <w:rPr>
          <w:rFonts w:eastAsiaTheme="minorEastAsia"/>
        </w:rPr>
        <w:t>7.6.4.1</w:t>
      </w:r>
      <w:r w:rsidRPr="00BE5108">
        <w:rPr>
          <w:rFonts w:eastAsiaTheme="minorEastAsia"/>
        </w:rPr>
        <w:tab/>
        <w:t>Initial conditions</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4632" w:name="_Toc73963006"/>
      <w:bookmarkStart w:id="4633" w:name="_Toc75260183"/>
      <w:bookmarkStart w:id="4634" w:name="_Toc75275725"/>
      <w:bookmarkStart w:id="4635" w:name="_Toc75276236"/>
      <w:bookmarkStart w:id="4636" w:name="_Toc76541735"/>
      <w:bookmarkStart w:id="4637" w:name="_Toc82437504"/>
      <w:bookmarkStart w:id="4638" w:name="_Toc89944870"/>
      <w:bookmarkStart w:id="4639" w:name="_Toc98753888"/>
      <w:bookmarkStart w:id="4640" w:name="_Toc106179780"/>
      <w:bookmarkStart w:id="4641" w:name="_Toc106180291"/>
      <w:bookmarkStart w:id="4642" w:name="_Toc130396116"/>
      <w:bookmarkStart w:id="4643" w:name="_Toc137555390"/>
      <w:bookmarkStart w:id="4644" w:name="_Toc138856917"/>
      <w:bookmarkStart w:id="4645" w:name="_Toc138860776"/>
      <w:bookmarkStart w:id="4646" w:name="_Toc163217769"/>
      <w:bookmarkStart w:id="4647" w:name="_Toc187261541"/>
      <w:r w:rsidRPr="00BE5108">
        <w:rPr>
          <w:rFonts w:eastAsiaTheme="minorEastAsia"/>
        </w:rPr>
        <w:t>7.6.4.2</w:t>
      </w:r>
      <w:r w:rsidRPr="00BE5108">
        <w:rPr>
          <w:rFonts w:eastAsiaTheme="minorEastAsia"/>
        </w:rPr>
        <w:tab/>
        <w:t>Procedure</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553F5DB3" w14:textId="77777777" w:rsidR="00D60968" w:rsidRPr="00BE5108" w:rsidRDefault="00D60968" w:rsidP="00D60968">
      <w:pPr>
        <w:pStyle w:val="B1"/>
        <w:rPr>
          <w:rFonts w:eastAsiaTheme="minorEastAsia"/>
        </w:rPr>
      </w:pPr>
      <w:r w:rsidRPr="00BE5108">
        <w:rPr>
          <w:rFonts w:eastAsiaTheme="minorEastAsia"/>
          <w:snapToGrid w:val="0"/>
        </w:rPr>
        <w:t>2)</w:t>
      </w:r>
      <w:r w:rsidRPr="00BE5108">
        <w:rPr>
          <w:rFonts w:eastAsiaTheme="minorEastAsia"/>
          <w:snapToGrid w:val="0"/>
        </w:rPr>
        <w:tab/>
      </w:r>
      <w:r w:rsidRPr="00BE5108">
        <w:rPr>
          <w:rFonts w:eastAsiaTheme="minorEastAsia"/>
        </w:rPr>
        <w:t>For TDD connectors capable of transmit and receive ensure the transmitter is OFF.</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4648" w:name="_Toc73963007"/>
      <w:bookmarkStart w:id="4649" w:name="_Toc75260184"/>
      <w:bookmarkStart w:id="4650" w:name="_Toc75275726"/>
      <w:bookmarkStart w:id="4651" w:name="_Toc75276237"/>
      <w:bookmarkStart w:id="4652" w:name="_Toc76541736"/>
      <w:bookmarkStart w:id="4653" w:name="_Toc82437505"/>
      <w:bookmarkStart w:id="4654" w:name="_Toc89944871"/>
      <w:bookmarkStart w:id="4655" w:name="_Toc98753889"/>
      <w:bookmarkStart w:id="4656" w:name="_Toc106179781"/>
      <w:bookmarkStart w:id="4657" w:name="_Toc106180292"/>
      <w:bookmarkStart w:id="4658" w:name="_Toc130396117"/>
      <w:bookmarkStart w:id="4659" w:name="_Toc137555391"/>
      <w:bookmarkStart w:id="4660" w:name="_Toc138856918"/>
      <w:bookmarkStart w:id="4661" w:name="_Toc138860777"/>
      <w:bookmarkStart w:id="4662" w:name="_Toc163217770"/>
      <w:bookmarkStart w:id="4663" w:name="_Toc187261542"/>
      <w:r w:rsidRPr="00BE5108">
        <w:rPr>
          <w:rFonts w:eastAsiaTheme="minorEastAsia"/>
        </w:rPr>
        <w:t>7.6.5</w:t>
      </w:r>
      <w:r w:rsidRPr="00BE5108">
        <w:rPr>
          <w:rFonts w:eastAsiaTheme="minorEastAsia"/>
        </w:rPr>
        <w:tab/>
        <w:t>Test requirements</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44C57A9A" w14:textId="77777777" w:rsidR="00D60968" w:rsidRPr="00BE5108" w:rsidRDefault="00D60968" w:rsidP="00D60968">
      <w:pPr>
        <w:pStyle w:val="Heading4"/>
        <w:ind w:left="864" w:hanging="864"/>
        <w:rPr>
          <w:rFonts w:eastAsiaTheme="minorEastAsia"/>
        </w:rPr>
      </w:pPr>
      <w:bookmarkStart w:id="4664" w:name="_Toc73963008"/>
      <w:bookmarkStart w:id="4665" w:name="_Toc75260185"/>
      <w:bookmarkStart w:id="4666" w:name="_Toc75275727"/>
      <w:bookmarkStart w:id="4667" w:name="_Toc75276238"/>
      <w:bookmarkStart w:id="4668" w:name="_Toc76541737"/>
      <w:bookmarkStart w:id="4669" w:name="_Toc82437506"/>
      <w:bookmarkStart w:id="4670" w:name="_Toc89944872"/>
      <w:bookmarkStart w:id="4671" w:name="_Toc98753890"/>
      <w:bookmarkStart w:id="4672" w:name="_Toc106179782"/>
      <w:bookmarkStart w:id="4673" w:name="_Toc106180293"/>
      <w:bookmarkStart w:id="4674" w:name="_Toc130396118"/>
      <w:bookmarkStart w:id="4675" w:name="_Toc137555392"/>
      <w:bookmarkStart w:id="4676" w:name="_Toc138856919"/>
      <w:bookmarkStart w:id="4677" w:name="_Toc138860778"/>
      <w:bookmarkStart w:id="4678" w:name="_Toc163217771"/>
      <w:bookmarkStart w:id="4679" w:name="_Toc187261543"/>
      <w:r w:rsidRPr="00BE5108">
        <w:rPr>
          <w:rFonts w:eastAsiaTheme="minorEastAsia"/>
        </w:rPr>
        <w:t>7.6.5.1</w:t>
      </w:r>
      <w:r w:rsidRPr="00BE5108">
        <w:rPr>
          <w:rFonts w:eastAsiaTheme="minorEastAsia"/>
        </w:rPr>
        <w:tab/>
        <w:t>Basic limits for IAB-DU</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lastRenderedPageBreak/>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4680" w:name="_Toc73963009"/>
      <w:bookmarkStart w:id="4681" w:name="_Toc75260186"/>
      <w:bookmarkStart w:id="4682" w:name="_Toc75275728"/>
      <w:bookmarkStart w:id="4683" w:name="_Toc75276239"/>
      <w:bookmarkStart w:id="4684" w:name="_Toc76541738"/>
      <w:bookmarkStart w:id="4685" w:name="_Toc82437507"/>
      <w:bookmarkStart w:id="4686" w:name="_Toc89944873"/>
      <w:bookmarkStart w:id="4687" w:name="_Toc98753891"/>
      <w:bookmarkStart w:id="4688" w:name="_Toc106179783"/>
      <w:bookmarkStart w:id="4689" w:name="_Toc106180294"/>
      <w:bookmarkStart w:id="4690" w:name="_Toc130396119"/>
      <w:bookmarkStart w:id="4691" w:name="_Toc137555393"/>
      <w:bookmarkStart w:id="4692" w:name="_Toc138856920"/>
      <w:bookmarkStart w:id="4693" w:name="_Toc138860779"/>
      <w:bookmarkStart w:id="4694" w:name="_Toc163217772"/>
      <w:bookmarkStart w:id="4695" w:name="_Toc187261544"/>
      <w:r w:rsidRPr="00BE5108">
        <w:rPr>
          <w:rFonts w:eastAsiaTheme="minorEastAsia"/>
        </w:rPr>
        <w:t>7.6.5.2</w:t>
      </w:r>
      <w:r w:rsidRPr="00BE5108">
        <w:rPr>
          <w:rFonts w:eastAsiaTheme="minorEastAsia"/>
        </w:rPr>
        <w:tab/>
        <w:t>Test requirement for IAB-DU</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4696" w:name="_Toc73963010"/>
      <w:bookmarkStart w:id="4697" w:name="_Toc75260187"/>
      <w:bookmarkStart w:id="4698" w:name="_Toc75275729"/>
      <w:bookmarkStart w:id="4699" w:name="_Toc75276240"/>
      <w:bookmarkStart w:id="4700" w:name="_Toc76541739"/>
      <w:bookmarkStart w:id="4701" w:name="_Toc82437508"/>
      <w:bookmarkStart w:id="4702" w:name="_Toc89944874"/>
      <w:bookmarkStart w:id="4703" w:name="_Toc98753892"/>
      <w:bookmarkStart w:id="4704" w:name="_Toc106179784"/>
      <w:bookmarkStart w:id="4705" w:name="_Toc106180295"/>
      <w:bookmarkStart w:id="4706" w:name="_Toc130396120"/>
      <w:bookmarkStart w:id="4707" w:name="_Toc137555394"/>
      <w:bookmarkStart w:id="4708" w:name="_Toc138856921"/>
      <w:bookmarkStart w:id="4709" w:name="_Toc138860780"/>
      <w:bookmarkStart w:id="4710" w:name="_Toc163217773"/>
      <w:bookmarkStart w:id="4711" w:name="_Toc187261545"/>
      <w:r w:rsidRPr="00BE5108">
        <w:rPr>
          <w:rFonts w:eastAsiaTheme="minorEastAsia"/>
        </w:rPr>
        <w:t>7.6.5.3</w:t>
      </w:r>
      <w:r w:rsidRPr="00BE5108">
        <w:rPr>
          <w:rFonts w:eastAsiaTheme="minorEastAsia"/>
        </w:rPr>
        <w:tab/>
        <w:t>Basic limits for IAB-MT</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lastRenderedPageBreak/>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Spurious</w:t>
            </w:r>
            <w:r w:rsidR="00847BC2" w:rsidRPr="00BE5108">
              <w:rPr>
                <w:rFonts w:ascii="Arial" w:eastAsiaTheme="minorEastAsia" w:hAnsi="Arial"/>
                <w:b/>
                <w:sz w:val="18"/>
              </w:rPr>
              <w:t xml:space="preserve"> </w:t>
            </w:r>
            <w:r w:rsidRPr="00BE5108">
              <w:rPr>
                <w:rFonts w:ascii="Arial" w:eastAsiaTheme="minorEastAsia" w:hAnsi="Arial"/>
                <w:b/>
                <w:sz w:val="18"/>
              </w:rPr>
              <w:t>frequency</w:t>
            </w:r>
            <w:r w:rsidR="00847BC2" w:rsidRPr="00BE5108">
              <w:rPr>
                <w:rFonts w:ascii="Arial" w:eastAsiaTheme="minorEastAsia" w:hAnsi="Arial"/>
                <w:b/>
                <w:sz w:val="18"/>
              </w:rPr>
              <w:t xml:space="preserve"> </w:t>
            </w:r>
            <w:r w:rsidRPr="00BE5108">
              <w:rPr>
                <w:rFonts w:ascii="Arial" w:eastAsiaTheme="minorEastAsia" w:hAnsi="Arial"/>
                <w:b/>
                <w:sz w:val="18"/>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Basic</w:t>
            </w:r>
            <w:r w:rsidR="00847BC2" w:rsidRPr="00BE5108">
              <w:rPr>
                <w:rFonts w:ascii="Arial" w:eastAsiaTheme="minorEastAsia" w:hAnsi="Arial"/>
                <w:b/>
                <w:i/>
                <w:sz w:val="18"/>
              </w:rPr>
              <w:t xml:space="preserve"> </w:t>
            </w:r>
            <w:r w:rsidRPr="00BE5108">
              <w:rPr>
                <w:rFonts w:ascii="Arial" w:eastAsiaTheme="minorEastAsia" w:hAnsi="Arial"/>
                <w:b/>
                <w:i/>
                <w:sz w:val="18"/>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Measurement</w:t>
            </w:r>
            <w:r w:rsidR="00847BC2" w:rsidRPr="00BE5108">
              <w:rPr>
                <w:rFonts w:ascii="Arial" w:eastAsiaTheme="minorEastAsia" w:hAnsi="Arial"/>
                <w:b/>
                <w:i/>
                <w:sz w:val="18"/>
              </w:rPr>
              <w:t xml:space="preserve"> </w:t>
            </w:r>
            <w:r w:rsidRPr="00BE5108">
              <w:rPr>
                <w:rFonts w:ascii="Arial" w:eastAsiaTheme="minorEastAsia" w:hAnsi="Arial"/>
                <w:b/>
                <w:i/>
                <w:sz w:val="18"/>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MHz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5</w:t>
            </w:r>
            <w:r w:rsidRPr="00BE5108">
              <w:rPr>
                <w:rFonts w:ascii="Arial" w:eastAsiaTheme="minorEastAsia" w:hAnsi="Arial"/>
                <w:sz w:val="18"/>
                <w:vertAlign w:val="superscript"/>
              </w:rPr>
              <w:t>th</w:t>
            </w:r>
            <w:r w:rsidR="00847BC2" w:rsidRPr="00BE5108">
              <w:rPr>
                <w:rFonts w:ascii="Arial" w:eastAsiaTheme="minorEastAsia" w:hAnsi="Arial"/>
                <w:sz w:val="18"/>
              </w:rPr>
              <w:t xml:space="preserve"> </w:t>
            </w:r>
            <w:r w:rsidRPr="00BE5108">
              <w:rPr>
                <w:rFonts w:ascii="Arial" w:eastAsiaTheme="minorEastAsia" w:hAnsi="Arial"/>
                <w:sz w:val="18"/>
              </w:rPr>
              <w:t>harmonic</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upper</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edge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D47065">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1:</w:t>
            </w:r>
            <w:r w:rsidRPr="00BE5108">
              <w:rPr>
                <w:rFonts w:eastAsia="Yu Gothic"/>
              </w:rPr>
              <w:tab/>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Pr="00BE5108">
              <w:rPr>
                <w:rFonts w:eastAsiaTheme="minorEastAsia"/>
              </w:rPr>
              <w: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s4.1.</w:t>
            </w:r>
          </w:p>
          <w:p w14:paraId="19954D0E" w14:textId="2F931477" w:rsidR="00D60968" w:rsidRPr="00BE5108" w:rsidRDefault="00D60968" w:rsidP="00D47065">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2:</w:t>
            </w:r>
            <w:r w:rsidRPr="00BE5108">
              <w:rPr>
                <w:rFonts w:eastAsia="Yu Gothic"/>
              </w:rPr>
              <w:tab/>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s2.5</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1.</w:t>
            </w:r>
          </w:p>
          <w:p w14:paraId="0FB9DD8B" w14:textId="1547A400"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This</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reaching</w:t>
            </w:r>
            <w:r w:rsidR="00847BC2" w:rsidRPr="00BE5108">
              <w:rPr>
                <w:rFonts w:eastAsiaTheme="minorEastAsia"/>
              </w:rPr>
              <w:t xml:space="preserve"> </w:t>
            </w:r>
            <w:r w:rsidRPr="00BE5108">
              <w:rPr>
                <w:rFonts w:eastAsiaTheme="minorEastAsia"/>
              </w:rPr>
              <w:t>beyond</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6874CD99" w14:textId="65435912" w:rsidR="00D60968" w:rsidRPr="00BE5108" w:rsidRDefault="00D60968" w:rsidP="00D47065">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4712" w:name="_Toc73963011"/>
      <w:bookmarkStart w:id="4713" w:name="_Toc75260188"/>
      <w:bookmarkStart w:id="4714" w:name="_Toc75275730"/>
      <w:bookmarkStart w:id="4715" w:name="_Toc75276241"/>
      <w:bookmarkStart w:id="4716" w:name="_Toc76541740"/>
      <w:bookmarkStart w:id="4717" w:name="_Toc82437509"/>
      <w:bookmarkStart w:id="4718" w:name="_Toc89944875"/>
      <w:bookmarkStart w:id="4719" w:name="_Toc98753893"/>
      <w:bookmarkStart w:id="4720" w:name="_Toc106179785"/>
      <w:bookmarkStart w:id="4721" w:name="_Toc106180296"/>
      <w:bookmarkStart w:id="4722" w:name="_Toc130396121"/>
      <w:bookmarkStart w:id="4723" w:name="_Toc137555395"/>
      <w:bookmarkStart w:id="4724" w:name="_Toc138856922"/>
      <w:bookmarkStart w:id="4725" w:name="_Toc138860781"/>
      <w:bookmarkStart w:id="4726" w:name="_Toc163217774"/>
      <w:bookmarkStart w:id="4727" w:name="_Toc187261546"/>
      <w:r w:rsidRPr="00BE5108">
        <w:rPr>
          <w:rFonts w:eastAsiaTheme="minorEastAsia"/>
        </w:rPr>
        <w:t>7.6.5.4</w:t>
      </w:r>
      <w:r w:rsidRPr="00BE5108">
        <w:rPr>
          <w:rFonts w:eastAsiaTheme="minorEastAsia"/>
        </w:rPr>
        <w:tab/>
        <w:t>Test requirement for IAB-MT</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4728" w:name="_Toc73963012"/>
      <w:bookmarkStart w:id="4729" w:name="_Toc75260189"/>
      <w:bookmarkStart w:id="4730" w:name="_Toc75275731"/>
      <w:bookmarkStart w:id="4731" w:name="_Toc75276242"/>
      <w:bookmarkStart w:id="4732" w:name="_Toc76541741"/>
      <w:bookmarkStart w:id="4733" w:name="_Toc82437510"/>
      <w:bookmarkStart w:id="4734" w:name="_Toc89944876"/>
      <w:bookmarkStart w:id="4735" w:name="_Toc98753894"/>
      <w:bookmarkStart w:id="4736" w:name="_Toc106179786"/>
      <w:bookmarkStart w:id="4737" w:name="_Toc106180297"/>
      <w:bookmarkStart w:id="4738" w:name="_Toc130396122"/>
      <w:bookmarkStart w:id="4739" w:name="_Toc137555396"/>
      <w:bookmarkStart w:id="4740" w:name="_Toc138856923"/>
      <w:bookmarkStart w:id="4741" w:name="_Toc138860782"/>
      <w:bookmarkStart w:id="4742" w:name="_Toc163217775"/>
      <w:bookmarkStart w:id="4743" w:name="_Toc187261547"/>
      <w:r w:rsidRPr="00BE5108">
        <w:rPr>
          <w:rFonts w:eastAsiaTheme="minorEastAsia"/>
        </w:rPr>
        <w:t>7.7</w:t>
      </w:r>
      <w:r w:rsidRPr="00BE5108">
        <w:rPr>
          <w:rFonts w:eastAsiaTheme="minorEastAsia"/>
        </w:rPr>
        <w:tab/>
        <w:t>Receiver intermodulation</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6D23D423" w14:textId="77777777" w:rsidR="00C87888" w:rsidRPr="00BE5108" w:rsidRDefault="00C87888" w:rsidP="00C87888">
      <w:pPr>
        <w:pStyle w:val="Heading3"/>
        <w:rPr>
          <w:rFonts w:eastAsiaTheme="minorEastAsia"/>
        </w:rPr>
      </w:pPr>
      <w:bookmarkStart w:id="4744" w:name="_Toc73963013"/>
      <w:bookmarkStart w:id="4745" w:name="_Toc75260190"/>
      <w:bookmarkStart w:id="4746" w:name="_Toc75275732"/>
      <w:bookmarkStart w:id="4747" w:name="_Toc75276243"/>
      <w:bookmarkStart w:id="4748" w:name="_Toc76541742"/>
      <w:bookmarkStart w:id="4749" w:name="_Toc82437511"/>
      <w:bookmarkStart w:id="4750" w:name="_Toc89944877"/>
      <w:bookmarkStart w:id="4751" w:name="_Toc98753895"/>
      <w:bookmarkStart w:id="4752" w:name="_Toc106179787"/>
      <w:bookmarkStart w:id="4753" w:name="_Toc106180298"/>
      <w:bookmarkStart w:id="4754" w:name="_Toc130396123"/>
      <w:bookmarkStart w:id="4755" w:name="_Toc137555397"/>
      <w:bookmarkStart w:id="4756" w:name="_Toc138856924"/>
      <w:bookmarkStart w:id="4757" w:name="_Toc138860783"/>
      <w:bookmarkStart w:id="4758" w:name="_Toc163217776"/>
      <w:bookmarkStart w:id="4759" w:name="_Toc187261548"/>
      <w:r w:rsidRPr="00BE5108">
        <w:rPr>
          <w:rFonts w:eastAsiaTheme="minorEastAsia"/>
        </w:rPr>
        <w:t>7.7.1</w:t>
      </w:r>
      <w:r w:rsidRPr="00BE5108">
        <w:rPr>
          <w:rFonts w:eastAsiaTheme="minorEastAsia"/>
        </w:rPr>
        <w:tab/>
        <w:t>Definition and applicability</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4760" w:name="_Toc73963014"/>
      <w:bookmarkStart w:id="4761" w:name="_Toc75260191"/>
      <w:bookmarkStart w:id="4762" w:name="_Toc75275733"/>
      <w:bookmarkStart w:id="4763" w:name="_Toc75276244"/>
      <w:bookmarkStart w:id="4764" w:name="_Toc76541743"/>
      <w:bookmarkStart w:id="4765" w:name="_Toc82437512"/>
      <w:bookmarkStart w:id="4766" w:name="_Toc89944878"/>
      <w:bookmarkStart w:id="4767" w:name="_Toc98753896"/>
      <w:bookmarkStart w:id="4768" w:name="_Toc106179788"/>
      <w:bookmarkStart w:id="4769" w:name="_Toc106180299"/>
      <w:bookmarkStart w:id="4770" w:name="_Toc130396124"/>
      <w:bookmarkStart w:id="4771" w:name="_Toc137555398"/>
      <w:bookmarkStart w:id="4772" w:name="_Toc138856925"/>
      <w:bookmarkStart w:id="4773" w:name="_Toc138860784"/>
      <w:bookmarkStart w:id="4774" w:name="_Toc163217777"/>
      <w:bookmarkStart w:id="4775" w:name="_Toc187261549"/>
      <w:r w:rsidRPr="00BE5108">
        <w:rPr>
          <w:rFonts w:eastAsiaTheme="minorEastAsia"/>
        </w:rPr>
        <w:t>7.7.2</w:t>
      </w:r>
      <w:r w:rsidRPr="00BE5108">
        <w:rPr>
          <w:rFonts w:eastAsiaTheme="minorEastAsia"/>
        </w:rPr>
        <w:tab/>
        <w:t>Minimum requirement</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4776" w:name="_Toc73963015"/>
      <w:bookmarkStart w:id="4777" w:name="_Toc75260192"/>
      <w:bookmarkStart w:id="4778" w:name="_Toc75275734"/>
      <w:bookmarkStart w:id="4779" w:name="_Toc75276245"/>
      <w:bookmarkStart w:id="4780" w:name="_Toc76541744"/>
      <w:bookmarkStart w:id="4781" w:name="_Toc82437513"/>
      <w:bookmarkStart w:id="4782" w:name="_Toc89944879"/>
      <w:bookmarkStart w:id="4783" w:name="_Toc98753897"/>
      <w:bookmarkStart w:id="4784" w:name="_Toc106179789"/>
      <w:bookmarkStart w:id="4785" w:name="_Toc106180300"/>
      <w:bookmarkStart w:id="4786" w:name="_Toc130396125"/>
      <w:bookmarkStart w:id="4787" w:name="_Toc137555399"/>
      <w:bookmarkStart w:id="4788" w:name="_Toc138856926"/>
      <w:bookmarkStart w:id="4789" w:name="_Toc138860785"/>
      <w:bookmarkStart w:id="4790" w:name="_Toc163217778"/>
      <w:bookmarkStart w:id="4791" w:name="_Toc187261550"/>
      <w:r w:rsidRPr="00BE5108">
        <w:rPr>
          <w:rFonts w:eastAsiaTheme="minorEastAsia"/>
        </w:rPr>
        <w:lastRenderedPageBreak/>
        <w:t>7.7.3</w:t>
      </w:r>
      <w:r w:rsidRPr="00BE5108">
        <w:rPr>
          <w:rFonts w:eastAsiaTheme="minorEastAsia"/>
        </w:rPr>
        <w:tab/>
        <w:t>Test purpose</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4792" w:name="_Toc73963016"/>
      <w:bookmarkStart w:id="4793" w:name="_Toc75260193"/>
      <w:bookmarkStart w:id="4794" w:name="_Toc75275735"/>
      <w:bookmarkStart w:id="4795" w:name="_Toc75276246"/>
      <w:bookmarkStart w:id="4796" w:name="_Toc76541745"/>
      <w:bookmarkStart w:id="4797" w:name="_Toc82437514"/>
      <w:bookmarkStart w:id="4798" w:name="_Toc89944880"/>
      <w:bookmarkStart w:id="4799" w:name="_Toc98753898"/>
      <w:bookmarkStart w:id="4800" w:name="_Toc106179790"/>
      <w:bookmarkStart w:id="4801" w:name="_Toc106180301"/>
      <w:bookmarkStart w:id="4802" w:name="_Toc130396126"/>
      <w:bookmarkStart w:id="4803" w:name="_Toc137555400"/>
      <w:bookmarkStart w:id="4804" w:name="_Toc138856927"/>
      <w:bookmarkStart w:id="4805" w:name="_Toc138860786"/>
      <w:bookmarkStart w:id="4806" w:name="_Toc163217779"/>
      <w:bookmarkStart w:id="4807" w:name="_Toc187261551"/>
      <w:r w:rsidRPr="00BE5108">
        <w:rPr>
          <w:rFonts w:eastAsiaTheme="minorEastAsia"/>
        </w:rPr>
        <w:t>7.7.4</w:t>
      </w:r>
      <w:r w:rsidRPr="00BE5108">
        <w:rPr>
          <w:rFonts w:eastAsiaTheme="minorEastAsia"/>
        </w:rPr>
        <w:tab/>
        <w:t>Method of test</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2B39855E" w14:textId="77777777" w:rsidR="00C87888" w:rsidRPr="00BE5108" w:rsidRDefault="00C87888" w:rsidP="00C87888">
      <w:pPr>
        <w:pStyle w:val="Heading4"/>
        <w:rPr>
          <w:rFonts w:eastAsiaTheme="minorEastAsia"/>
        </w:rPr>
      </w:pPr>
      <w:bookmarkStart w:id="4808" w:name="_Toc73963017"/>
      <w:bookmarkStart w:id="4809" w:name="_Toc75260194"/>
      <w:bookmarkStart w:id="4810" w:name="_Toc75275736"/>
      <w:bookmarkStart w:id="4811" w:name="_Toc75276247"/>
      <w:bookmarkStart w:id="4812" w:name="_Toc76541746"/>
      <w:bookmarkStart w:id="4813" w:name="_Toc82437515"/>
      <w:bookmarkStart w:id="4814" w:name="_Toc89944881"/>
      <w:bookmarkStart w:id="4815" w:name="_Toc98753899"/>
      <w:bookmarkStart w:id="4816" w:name="_Toc106179791"/>
      <w:bookmarkStart w:id="4817" w:name="_Toc106180302"/>
      <w:bookmarkStart w:id="4818" w:name="_Toc130396127"/>
      <w:bookmarkStart w:id="4819" w:name="_Toc137555401"/>
      <w:bookmarkStart w:id="4820" w:name="_Toc138856928"/>
      <w:bookmarkStart w:id="4821" w:name="_Toc138860787"/>
      <w:bookmarkStart w:id="4822" w:name="_Toc163217780"/>
      <w:bookmarkStart w:id="4823" w:name="_Toc187261552"/>
      <w:r w:rsidRPr="00BE5108">
        <w:rPr>
          <w:rFonts w:eastAsiaTheme="minorEastAsia"/>
        </w:rPr>
        <w:t>7.7.4.1</w:t>
      </w:r>
      <w:r w:rsidRPr="00BE5108">
        <w:rPr>
          <w:rFonts w:eastAsiaTheme="minorEastAsia"/>
        </w:rPr>
        <w:tab/>
        <w:t>Initial conditions</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4824" w:name="_Toc73963018"/>
      <w:bookmarkStart w:id="4825" w:name="_Toc75260195"/>
      <w:bookmarkStart w:id="4826" w:name="_Toc75275737"/>
      <w:bookmarkStart w:id="4827" w:name="_Toc75276248"/>
      <w:bookmarkStart w:id="4828" w:name="_Toc76541747"/>
      <w:bookmarkStart w:id="4829" w:name="_Toc82437516"/>
      <w:bookmarkStart w:id="4830" w:name="_Toc89944882"/>
      <w:bookmarkStart w:id="4831" w:name="_Toc98753900"/>
      <w:bookmarkStart w:id="4832" w:name="_Toc106179792"/>
      <w:bookmarkStart w:id="4833" w:name="_Toc106180303"/>
      <w:bookmarkStart w:id="4834" w:name="_Toc130396128"/>
      <w:bookmarkStart w:id="4835" w:name="_Toc137555402"/>
      <w:bookmarkStart w:id="4836" w:name="_Toc138856929"/>
      <w:bookmarkStart w:id="4837" w:name="_Toc138860788"/>
      <w:bookmarkStart w:id="4838" w:name="_Toc163217781"/>
      <w:bookmarkStart w:id="4839" w:name="_Toc187261553"/>
      <w:r w:rsidRPr="00BE5108">
        <w:rPr>
          <w:rFonts w:eastAsiaTheme="minorEastAsia"/>
        </w:rPr>
        <w:t>7.7.4.2</w:t>
      </w:r>
      <w:r w:rsidRPr="00BE5108">
        <w:rPr>
          <w:rFonts w:eastAsiaTheme="minorEastAsia"/>
        </w:rPr>
        <w:tab/>
        <w:t>Procedure</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842A879"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604629C8" w14:textId="1B3379AB" w:rsidR="00C87888" w:rsidRPr="00BE5108" w:rsidRDefault="00C87888" w:rsidP="00C8788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.6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4840" w:name="_Toc75260196"/>
      <w:bookmarkStart w:id="4841" w:name="_Toc75275738"/>
      <w:bookmarkStart w:id="4842" w:name="_Toc75276249"/>
      <w:bookmarkStart w:id="4843" w:name="_Toc76541748"/>
      <w:bookmarkStart w:id="4844" w:name="_Toc82437517"/>
      <w:bookmarkStart w:id="4845" w:name="_Toc89944883"/>
      <w:bookmarkStart w:id="4846" w:name="_Toc98753901"/>
      <w:bookmarkStart w:id="4847" w:name="_Toc106179793"/>
      <w:bookmarkStart w:id="4848" w:name="_Toc106180304"/>
      <w:bookmarkStart w:id="4849" w:name="_Toc130396129"/>
      <w:bookmarkStart w:id="4850" w:name="_Toc137555403"/>
      <w:bookmarkStart w:id="4851" w:name="_Toc138856930"/>
      <w:bookmarkStart w:id="4852" w:name="_Toc138860789"/>
      <w:bookmarkStart w:id="4853" w:name="_Toc163217782"/>
      <w:bookmarkStart w:id="4854" w:name="_Toc73963019"/>
      <w:bookmarkStart w:id="4855" w:name="_Toc187261554"/>
      <w:r w:rsidRPr="00BE5108">
        <w:rPr>
          <w:rFonts w:eastAsiaTheme="minorEastAsia"/>
        </w:rPr>
        <w:t>7.7.5</w:t>
      </w:r>
      <w:r w:rsidRPr="00BE5108">
        <w:rPr>
          <w:rFonts w:eastAsiaTheme="minorEastAsia"/>
        </w:rPr>
        <w:tab/>
        <w:t>Test requirements</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5"/>
      <w:r w:rsidRPr="00BE5108">
        <w:rPr>
          <w:rFonts w:eastAsia="SimSun" w:hint="eastAsia"/>
          <w:lang w:eastAsia="zh-CN"/>
        </w:rPr>
        <w:t xml:space="preserve"> </w:t>
      </w:r>
      <w:bookmarkEnd w:id="4854"/>
    </w:p>
    <w:p w14:paraId="14E5E928" w14:textId="77777777" w:rsidR="00C87888" w:rsidRPr="00BE5108" w:rsidRDefault="00C87888" w:rsidP="00431A0C">
      <w:pPr>
        <w:pStyle w:val="Heading4"/>
        <w:rPr>
          <w:rFonts w:eastAsiaTheme="minorEastAsia"/>
          <w:i/>
          <w:iCs/>
        </w:rPr>
      </w:pPr>
      <w:bookmarkStart w:id="4856" w:name="_Toc73963020"/>
      <w:bookmarkStart w:id="4857" w:name="_Toc75260197"/>
      <w:bookmarkStart w:id="4858" w:name="_Toc75275739"/>
      <w:bookmarkStart w:id="4859" w:name="_Toc75276250"/>
      <w:bookmarkStart w:id="4860" w:name="_Toc76541749"/>
      <w:bookmarkStart w:id="4861" w:name="_Toc82437518"/>
      <w:bookmarkStart w:id="4862" w:name="_Toc89944884"/>
      <w:bookmarkStart w:id="4863" w:name="_Toc98753902"/>
      <w:bookmarkStart w:id="4864" w:name="_Toc106179794"/>
      <w:bookmarkStart w:id="4865" w:name="_Toc106180305"/>
      <w:bookmarkStart w:id="4866" w:name="_Toc130396130"/>
      <w:bookmarkStart w:id="4867" w:name="_Toc137555404"/>
      <w:bookmarkStart w:id="4868" w:name="_Toc138856931"/>
      <w:bookmarkStart w:id="4869" w:name="_Toc138860790"/>
      <w:bookmarkStart w:id="4870" w:name="_Toc163217783"/>
      <w:bookmarkStart w:id="4871" w:name="OLE_LINK4"/>
      <w:bookmarkStart w:id="4872" w:name="_Toc187261555"/>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2"/>
    </w:p>
    <w:bookmarkEnd w:id="4871"/>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lastRenderedPageBreak/>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1679DA43" w14:textId="77777777" w:rsidR="00C87888" w:rsidRPr="00BE5108" w:rsidRDefault="00C87888" w:rsidP="00C87888">
      <w:pPr>
        <w:pStyle w:val="TH"/>
        <w:rPr>
          <w:rFonts w:eastAsiaTheme="minorEastAsia"/>
        </w:rPr>
      </w:pPr>
      <w:r w:rsidRPr="00BE5108">
        <w:rPr>
          <w:rFonts w:eastAsiaTheme="minorEastAsia"/>
        </w:rPr>
        <w:lastRenderedPageBreak/>
        <w:t>Table 7.7.5</w:t>
      </w:r>
      <w:r w:rsidRPr="00BE5108">
        <w:rPr>
          <w:rFonts w:eastAsia="SimSun" w:hint="eastAsia"/>
          <w:lang w:eastAsia="zh-CN"/>
        </w:rPr>
        <w:t>.1</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0AA2EB63" w14:textId="77777777" w:rsidTr="00847BC2">
        <w:trPr>
          <w:cantSplit/>
          <w:jc w:val="center"/>
        </w:trPr>
        <w:tc>
          <w:tcPr>
            <w:tcW w:w="3296" w:type="dxa"/>
            <w:tcBorders>
              <w:bottom w:val="single" w:sz="4" w:space="0" w:color="auto"/>
            </w:tcBorders>
            <w:shd w:val="clear" w:color="auto" w:fill="auto"/>
          </w:tcPr>
          <w:p w14:paraId="5BB6ED1E" w14:textId="68546D16" w:rsidR="00C87888" w:rsidRPr="00BE5108" w:rsidRDefault="00C87888" w:rsidP="00DF3C12">
            <w:pPr>
              <w:pStyle w:val="TAH"/>
              <w:rPr>
                <w:rFonts w:eastAsiaTheme="minorEastAsia" w:cs="Arial"/>
              </w:rPr>
            </w:pPr>
            <w:r w:rsidRPr="00BE5108">
              <w:rPr>
                <w:rFonts w:eastAsia="SimSun" w:cs="Arial" w:hint="eastAsia"/>
                <w:i/>
                <w:lang w:eastAsia="zh-CN"/>
              </w:rPr>
              <w:t>IAB-DU</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4414" w:type="dxa"/>
          </w:tcPr>
          <w:p w14:paraId="13B37B42" w14:textId="6612D841"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1921" w:type="dxa"/>
          </w:tcPr>
          <w:p w14:paraId="678C40E8" w14:textId="06C0674F"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273F0752" w14:textId="77777777" w:rsidTr="00847BC2">
        <w:trPr>
          <w:cantSplit/>
          <w:jc w:val="center"/>
        </w:trPr>
        <w:tc>
          <w:tcPr>
            <w:tcW w:w="3296" w:type="dxa"/>
            <w:tcBorders>
              <w:bottom w:val="nil"/>
            </w:tcBorders>
            <w:shd w:val="clear" w:color="auto" w:fill="auto"/>
          </w:tcPr>
          <w:p w14:paraId="272CE60B"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00820CDE"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18343E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6252754" w14:textId="77777777" w:rsidTr="00847BC2">
        <w:trPr>
          <w:cantSplit/>
          <w:jc w:val="center"/>
        </w:trPr>
        <w:tc>
          <w:tcPr>
            <w:tcW w:w="3296" w:type="dxa"/>
            <w:tcBorders>
              <w:top w:val="nil"/>
              <w:bottom w:val="single" w:sz="4" w:space="0" w:color="auto"/>
            </w:tcBorders>
            <w:shd w:val="clear" w:color="auto" w:fill="auto"/>
          </w:tcPr>
          <w:p w14:paraId="3808A9A5" w14:textId="77777777" w:rsidR="00C87888" w:rsidRPr="00BE5108" w:rsidRDefault="00C87888" w:rsidP="00DF3C12">
            <w:pPr>
              <w:pStyle w:val="TAC"/>
              <w:rPr>
                <w:rFonts w:eastAsiaTheme="minorEastAsia"/>
              </w:rPr>
            </w:pPr>
          </w:p>
        </w:tc>
        <w:tc>
          <w:tcPr>
            <w:tcW w:w="4414" w:type="dxa"/>
          </w:tcPr>
          <w:p w14:paraId="3F6100C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7670485" w14:textId="48C5D76C"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5644A2C6" w14:textId="77777777" w:rsidTr="00847BC2">
        <w:trPr>
          <w:cantSplit/>
          <w:jc w:val="center"/>
        </w:trPr>
        <w:tc>
          <w:tcPr>
            <w:tcW w:w="3296" w:type="dxa"/>
            <w:tcBorders>
              <w:bottom w:val="nil"/>
            </w:tcBorders>
            <w:shd w:val="clear" w:color="auto" w:fill="auto"/>
          </w:tcPr>
          <w:p w14:paraId="2A628028" w14:textId="77777777" w:rsidR="00C87888" w:rsidRPr="00BE5108" w:rsidRDefault="00C87888" w:rsidP="00DF3C12">
            <w:pPr>
              <w:pStyle w:val="TAC"/>
              <w:rPr>
                <w:rFonts w:eastAsiaTheme="minorEastAsia"/>
              </w:rPr>
            </w:pPr>
            <w:r w:rsidRPr="00BE5108">
              <w:rPr>
                <w:rFonts w:eastAsiaTheme="minorEastAsia" w:cs="Arial"/>
              </w:rPr>
              <w:t>15</w:t>
            </w:r>
          </w:p>
        </w:tc>
        <w:tc>
          <w:tcPr>
            <w:tcW w:w="4414" w:type="dxa"/>
          </w:tcPr>
          <w:p w14:paraId="1FDB52AE"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3BFF900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33DCDCA" w14:textId="77777777" w:rsidTr="00847BC2">
        <w:trPr>
          <w:cantSplit/>
          <w:jc w:val="center"/>
        </w:trPr>
        <w:tc>
          <w:tcPr>
            <w:tcW w:w="3296" w:type="dxa"/>
            <w:tcBorders>
              <w:top w:val="nil"/>
              <w:bottom w:val="single" w:sz="4" w:space="0" w:color="auto"/>
            </w:tcBorders>
            <w:shd w:val="clear" w:color="auto" w:fill="auto"/>
          </w:tcPr>
          <w:p w14:paraId="22255E0C" w14:textId="77777777" w:rsidR="00C87888" w:rsidRPr="00BE5108" w:rsidRDefault="00C87888" w:rsidP="00DF3C12">
            <w:pPr>
              <w:pStyle w:val="TAC"/>
              <w:rPr>
                <w:rFonts w:eastAsiaTheme="minorEastAsia"/>
              </w:rPr>
            </w:pPr>
          </w:p>
        </w:tc>
        <w:tc>
          <w:tcPr>
            <w:tcW w:w="4414" w:type="dxa"/>
          </w:tcPr>
          <w:p w14:paraId="0E95BD37"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2188AC11" w14:textId="142AEA1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60A64A55" w14:textId="77777777" w:rsidTr="00847BC2">
        <w:trPr>
          <w:cantSplit/>
          <w:jc w:val="center"/>
        </w:trPr>
        <w:tc>
          <w:tcPr>
            <w:tcW w:w="3296" w:type="dxa"/>
            <w:tcBorders>
              <w:bottom w:val="nil"/>
            </w:tcBorders>
            <w:shd w:val="clear" w:color="auto" w:fill="auto"/>
          </w:tcPr>
          <w:p w14:paraId="450C680B" w14:textId="77777777" w:rsidR="00C87888" w:rsidRPr="00BE5108" w:rsidRDefault="00C87888" w:rsidP="00DF3C12">
            <w:pPr>
              <w:pStyle w:val="TAC"/>
              <w:rPr>
                <w:rFonts w:eastAsiaTheme="minorEastAsia"/>
              </w:rPr>
            </w:pPr>
            <w:r w:rsidRPr="00BE5108">
              <w:rPr>
                <w:rFonts w:eastAsiaTheme="minorEastAsia" w:cs="Arial"/>
              </w:rPr>
              <w:t>20</w:t>
            </w:r>
          </w:p>
        </w:tc>
        <w:tc>
          <w:tcPr>
            <w:tcW w:w="4414" w:type="dxa"/>
          </w:tcPr>
          <w:p w14:paraId="0800478A"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1921" w:type="dxa"/>
          </w:tcPr>
          <w:p w14:paraId="0DC52EE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12EB87" w14:textId="77777777" w:rsidTr="00847BC2">
        <w:trPr>
          <w:cantSplit/>
          <w:jc w:val="center"/>
        </w:trPr>
        <w:tc>
          <w:tcPr>
            <w:tcW w:w="3296" w:type="dxa"/>
            <w:tcBorders>
              <w:top w:val="nil"/>
              <w:bottom w:val="single" w:sz="4" w:space="0" w:color="auto"/>
            </w:tcBorders>
            <w:shd w:val="clear" w:color="auto" w:fill="auto"/>
          </w:tcPr>
          <w:p w14:paraId="667E91F7" w14:textId="77777777" w:rsidR="00C87888" w:rsidRPr="00BE5108" w:rsidRDefault="00C87888" w:rsidP="00DF3C12">
            <w:pPr>
              <w:pStyle w:val="TAC"/>
              <w:rPr>
                <w:rFonts w:eastAsiaTheme="minorEastAsia"/>
              </w:rPr>
            </w:pPr>
          </w:p>
        </w:tc>
        <w:tc>
          <w:tcPr>
            <w:tcW w:w="4414" w:type="dxa"/>
          </w:tcPr>
          <w:p w14:paraId="20B2B0EF"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23A9280" w14:textId="550F9115"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2BA47C05" w14:textId="77777777" w:rsidTr="00847BC2">
        <w:trPr>
          <w:cantSplit/>
          <w:jc w:val="center"/>
        </w:trPr>
        <w:tc>
          <w:tcPr>
            <w:tcW w:w="3296" w:type="dxa"/>
            <w:tcBorders>
              <w:bottom w:val="nil"/>
            </w:tcBorders>
            <w:shd w:val="clear" w:color="auto" w:fill="auto"/>
          </w:tcPr>
          <w:p w14:paraId="1CE26846" w14:textId="77777777" w:rsidR="00C87888" w:rsidRPr="00BE5108" w:rsidRDefault="00C87888" w:rsidP="00DF3C12">
            <w:pPr>
              <w:pStyle w:val="TAC"/>
              <w:rPr>
                <w:rFonts w:eastAsiaTheme="minorEastAsia"/>
              </w:rPr>
            </w:pPr>
            <w:r w:rsidRPr="00BE5108">
              <w:rPr>
                <w:rFonts w:eastAsiaTheme="minorEastAsia" w:cs="Arial"/>
              </w:rPr>
              <w:t>25</w:t>
            </w:r>
          </w:p>
        </w:tc>
        <w:tc>
          <w:tcPr>
            <w:tcW w:w="4414" w:type="dxa"/>
          </w:tcPr>
          <w:p w14:paraId="34C701D3"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519DBE9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4AB2948" w14:textId="77777777" w:rsidTr="00847BC2">
        <w:trPr>
          <w:cantSplit/>
          <w:jc w:val="center"/>
        </w:trPr>
        <w:tc>
          <w:tcPr>
            <w:tcW w:w="3296" w:type="dxa"/>
            <w:tcBorders>
              <w:top w:val="nil"/>
              <w:bottom w:val="single" w:sz="4" w:space="0" w:color="auto"/>
            </w:tcBorders>
            <w:shd w:val="clear" w:color="auto" w:fill="auto"/>
          </w:tcPr>
          <w:p w14:paraId="6036A042" w14:textId="77777777" w:rsidR="00C87888" w:rsidRPr="00BE5108" w:rsidRDefault="00C87888" w:rsidP="00DF3C12">
            <w:pPr>
              <w:pStyle w:val="TAC"/>
              <w:rPr>
                <w:rFonts w:eastAsiaTheme="minorEastAsia"/>
              </w:rPr>
            </w:pPr>
          </w:p>
        </w:tc>
        <w:tc>
          <w:tcPr>
            <w:tcW w:w="4414" w:type="dxa"/>
          </w:tcPr>
          <w:p w14:paraId="2AAEF904"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593DDA8" w14:textId="0CABC667"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B21F9CD" w14:textId="77777777" w:rsidTr="00847BC2">
        <w:trPr>
          <w:cantSplit/>
          <w:jc w:val="center"/>
        </w:trPr>
        <w:tc>
          <w:tcPr>
            <w:tcW w:w="3296" w:type="dxa"/>
            <w:tcBorders>
              <w:bottom w:val="nil"/>
            </w:tcBorders>
            <w:shd w:val="clear" w:color="auto" w:fill="auto"/>
          </w:tcPr>
          <w:p w14:paraId="155B924A" w14:textId="77777777" w:rsidR="00C87888" w:rsidRPr="00BE5108" w:rsidRDefault="00C87888" w:rsidP="00DF3C12">
            <w:pPr>
              <w:pStyle w:val="TAC"/>
              <w:rPr>
                <w:rFonts w:eastAsiaTheme="minorEastAsia"/>
              </w:rPr>
            </w:pPr>
            <w:r w:rsidRPr="00BE5108">
              <w:rPr>
                <w:rFonts w:eastAsiaTheme="minorEastAsia" w:cs="Arial"/>
              </w:rPr>
              <w:t>30</w:t>
            </w:r>
          </w:p>
        </w:tc>
        <w:tc>
          <w:tcPr>
            <w:tcW w:w="4414" w:type="dxa"/>
          </w:tcPr>
          <w:p w14:paraId="7507E045"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4A33AA8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71B529" w14:textId="77777777" w:rsidTr="00847BC2">
        <w:trPr>
          <w:cantSplit/>
          <w:jc w:val="center"/>
        </w:trPr>
        <w:tc>
          <w:tcPr>
            <w:tcW w:w="3296" w:type="dxa"/>
            <w:tcBorders>
              <w:top w:val="nil"/>
              <w:bottom w:val="single" w:sz="4" w:space="0" w:color="auto"/>
            </w:tcBorders>
            <w:shd w:val="clear" w:color="auto" w:fill="auto"/>
          </w:tcPr>
          <w:p w14:paraId="2178F182" w14:textId="77777777" w:rsidR="00C87888" w:rsidRPr="00BE5108" w:rsidRDefault="00C87888" w:rsidP="00DF3C12">
            <w:pPr>
              <w:pStyle w:val="TAC"/>
              <w:rPr>
                <w:rFonts w:eastAsiaTheme="minorEastAsia"/>
              </w:rPr>
            </w:pPr>
          </w:p>
        </w:tc>
        <w:tc>
          <w:tcPr>
            <w:tcW w:w="4414" w:type="dxa"/>
          </w:tcPr>
          <w:p w14:paraId="37D5DF5E"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22E6FC81" w14:textId="5465C72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74DE659" w14:textId="77777777" w:rsidTr="00847BC2">
        <w:trPr>
          <w:cantSplit/>
          <w:jc w:val="center"/>
        </w:trPr>
        <w:tc>
          <w:tcPr>
            <w:tcW w:w="3296" w:type="dxa"/>
            <w:tcBorders>
              <w:bottom w:val="nil"/>
            </w:tcBorders>
            <w:shd w:val="clear" w:color="auto" w:fill="auto"/>
          </w:tcPr>
          <w:p w14:paraId="2F3FA6A2" w14:textId="77777777" w:rsidR="00C87888" w:rsidRPr="00BE5108" w:rsidRDefault="00C87888" w:rsidP="00DF3C12">
            <w:pPr>
              <w:pStyle w:val="TAC"/>
              <w:rPr>
                <w:rFonts w:eastAsiaTheme="minorEastAsia"/>
              </w:rPr>
            </w:pPr>
            <w:r w:rsidRPr="00BE5108">
              <w:rPr>
                <w:rFonts w:eastAsiaTheme="minorEastAsia" w:cs="Arial"/>
              </w:rPr>
              <w:t>40</w:t>
            </w:r>
          </w:p>
        </w:tc>
        <w:tc>
          <w:tcPr>
            <w:tcW w:w="4414" w:type="dxa"/>
          </w:tcPr>
          <w:p w14:paraId="37E86C4B" w14:textId="77777777" w:rsidR="00C87888" w:rsidRPr="00BE5108" w:rsidRDefault="00C87888" w:rsidP="00DF3C12">
            <w:pPr>
              <w:pStyle w:val="TAC"/>
              <w:rPr>
                <w:rFonts w:eastAsiaTheme="minorEastAsia" w:cs="Arial"/>
              </w:rPr>
            </w:pPr>
            <w:r w:rsidRPr="00BE5108">
              <w:rPr>
                <w:rFonts w:eastAsiaTheme="minorEastAsia" w:cs="Arial"/>
              </w:rPr>
              <w:t>±7.45</w:t>
            </w:r>
          </w:p>
        </w:tc>
        <w:tc>
          <w:tcPr>
            <w:tcW w:w="1921" w:type="dxa"/>
          </w:tcPr>
          <w:p w14:paraId="6A8F521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6D2A297" w14:textId="77777777" w:rsidTr="00847BC2">
        <w:trPr>
          <w:cantSplit/>
          <w:jc w:val="center"/>
        </w:trPr>
        <w:tc>
          <w:tcPr>
            <w:tcW w:w="3296" w:type="dxa"/>
            <w:tcBorders>
              <w:top w:val="nil"/>
              <w:bottom w:val="single" w:sz="4" w:space="0" w:color="auto"/>
            </w:tcBorders>
            <w:shd w:val="clear" w:color="auto" w:fill="auto"/>
          </w:tcPr>
          <w:p w14:paraId="228AA692" w14:textId="77777777" w:rsidR="00C87888" w:rsidRPr="00BE5108" w:rsidRDefault="00C87888" w:rsidP="00DF3C12">
            <w:pPr>
              <w:pStyle w:val="TAC"/>
              <w:rPr>
                <w:rFonts w:eastAsiaTheme="minorEastAsia"/>
              </w:rPr>
            </w:pPr>
          </w:p>
        </w:tc>
        <w:tc>
          <w:tcPr>
            <w:tcW w:w="4414" w:type="dxa"/>
          </w:tcPr>
          <w:p w14:paraId="3C24F865"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15A0DDC" w14:textId="50A2F3F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903E471" w14:textId="77777777" w:rsidTr="00847BC2">
        <w:trPr>
          <w:cantSplit/>
          <w:jc w:val="center"/>
        </w:trPr>
        <w:tc>
          <w:tcPr>
            <w:tcW w:w="3296" w:type="dxa"/>
            <w:tcBorders>
              <w:bottom w:val="nil"/>
            </w:tcBorders>
            <w:shd w:val="clear" w:color="auto" w:fill="auto"/>
          </w:tcPr>
          <w:p w14:paraId="79B44375" w14:textId="77777777" w:rsidR="00C87888" w:rsidRPr="00BE5108" w:rsidRDefault="00C87888" w:rsidP="00DF3C12">
            <w:pPr>
              <w:pStyle w:val="TAC"/>
              <w:rPr>
                <w:rFonts w:eastAsiaTheme="minorEastAsia"/>
              </w:rPr>
            </w:pPr>
            <w:r w:rsidRPr="00BE5108">
              <w:rPr>
                <w:rFonts w:eastAsiaTheme="minorEastAsia" w:cs="Arial"/>
              </w:rPr>
              <w:t>50</w:t>
            </w:r>
          </w:p>
        </w:tc>
        <w:tc>
          <w:tcPr>
            <w:tcW w:w="4414" w:type="dxa"/>
          </w:tcPr>
          <w:p w14:paraId="138CE015" w14:textId="77777777" w:rsidR="00C87888" w:rsidRPr="00BE5108" w:rsidRDefault="00C87888" w:rsidP="00DF3C12">
            <w:pPr>
              <w:pStyle w:val="TAC"/>
              <w:rPr>
                <w:rFonts w:eastAsiaTheme="minorEastAsia" w:cs="Arial"/>
              </w:rPr>
            </w:pPr>
            <w:r w:rsidRPr="00BE5108">
              <w:rPr>
                <w:rFonts w:eastAsiaTheme="minorEastAsia" w:cs="Arial"/>
              </w:rPr>
              <w:t>±7.35</w:t>
            </w:r>
          </w:p>
        </w:tc>
        <w:tc>
          <w:tcPr>
            <w:tcW w:w="1921" w:type="dxa"/>
          </w:tcPr>
          <w:p w14:paraId="1E7D53C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8B1B1" w14:textId="77777777" w:rsidTr="00847BC2">
        <w:trPr>
          <w:cantSplit/>
          <w:jc w:val="center"/>
        </w:trPr>
        <w:tc>
          <w:tcPr>
            <w:tcW w:w="3296" w:type="dxa"/>
            <w:tcBorders>
              <w:top w:val="nil"/>
              <w:bottom w:val="single" w:sz="4" w:space="0" w:color="auto"/>
            </w:tcBorders>
            <w:shd w:val="clear" w:color="auto" w:fill="auto"/>
          </w:tcPr>
          <w:p w14:paraId="355F9326" w14:textId="77777777" w:rsidR="00C87888" w:rsidRPr="00BE5108" w:rsidRDefault="00C87888" w:rsidP="00DF3C12">
            <w:pPr>
              <w:pStyle w:val="TAC"/>
              <w:rPr>
                <w:rFonts w:eastAsiaTheme="minorEastAsia"/>
              </w:rPr>
            </w:pPr>
          </w:p>
        </w:tc>
        <w:tc>
          <w:tcPr>
            <w:tcW w:w="4414" w:type="dxa"/>
          </w:tcPr>
          <w:p w14:paraId="2E9CF95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57154A1A" w14:textId="48405D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43C981C" w14:textId="77777777" w:rsidTr="00847BC2">
        <w:trPr>
          <w:cantSplit/>
          <w:jc w:val="center"/>
        </w:trPr>
        <w:tc>
          <w:tcPr>
            <w:tcW w:w="3296" w:type="dxa"/>
            <w:tcBorders>
              <w:bottom w:val="nil"/>
            </w:tcBorders>
            <w:shd w:val="clear" w:color="auto" w:fill="auto"/>
          </w:tcPr>
          <w:p w14:paraId="3C55C2DF" w14:textId="77777777" w:rsidR="00C87888" w:rsidRPr="00BE5108" w:rsidRDefault="00C87888" w:rsidP="00DF3C12">
            <w:pPr>
              <w:pStyle w:val="TAC"/>
              <w:rPr>
                <w:rFonts w:eastAsiaTheme="minorEastAsia"/>
              </w:rPr>
            </w:pPr>
            <w:r w:rsidRPr="00BE5108">
              <w:rPr>
                <w:rFonts w:eastAsiaTheme="minorEastAsia" w:cs="Arial"/>
              </w:rPr>
              <w:t>60</w:t>
            </w:r>
          </w:p>
        </w:tc>
        <w:tc>
          <w:tcPr>
            <w:tcW w:w="4414" w:type="dxa"/>
          </w:tcPr>
          <w:p w14:paraId="4121AA3F" w14:textId="77777777" w:rsidR="00C87888" w:rsidRPr="00BE5108" w:rsidRDefault="00C87888" w:rsidP="00DF3C12">
            <w:pPr>
              <w:pStyle w:val="TAC"/>
              <w:rPr>
                <w:rFonts w:eastAsiaTheme="minorEastAsia" w:cs="Arial"/>
              </w:rPr>
            </w:pPr>
            <w:r w:rsidRPr="00BE5108">
              <w:rPr>
                <w:rFonts w:eastAsiaTheme="minorEastAsia" w:cs="Arial"/>
              </w:rPr>
              <w:t>±7.49</w:t>
            </w:r>
          </w:p>
        </w:tc>
        <w:tc>
          <w:tcPr>
            <w:tcW w:w="1921" w:type="dxa"/>
          </w:tcPr>
          <w:p w14:paraId="438D066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B276123" w14:textId="77777777" w:rsidTr="00847BC2">
        <w:trPr>
          <w:cantSplit/>
          <w:jc w:val="center"/>
        </w:trPr>
        <w:tc>
          <w:tcPr>
            <w:tcW w:w="3296" w:type="dxa"/>
            <w:tcBorders>
              <w:top w:val="nil"/>
              <w:bottom w:val="single" w:sz="4" w:space="0" w:color="auto"/>
            </w:tcBorders>
            <w:shd w:val="clear" w:color="auto" w:fill="auto"/>
          </w:tcPr>
          <w:p w14:paraId="73A41E18" w14:textId="77777777" w:rsidR="00C87888" w:rsidRPr="00BE5108" w:rsidRDefault="00C87888" w:rsidP="00DF3C12">
            <w:pPr>
              <w:pStyle w:val="TAC"/>
              <w:rPr>
                <w:rFonts w:eastAsiaTheme="minorEastAsia"/>
              </w:rPr>
            </w:pPr>
          </w:p>
        </w:tc>
        <w:tc>
          <w:tcPr>
            <w:tcW w:w="4414" w:type="dxa"/>
          </w:tcPr>
          <w:p w14:paraId="7A237A33"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3E13DD8E" w14:textId="78F6F56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D8BBAEF" w14:textId="77777777" w:rsidTr="00847BC2">
        <w:trPr>
          <w:cantSplit/>
          <w:jc w:val="center"/>
        </w:trPr>
        <w:tc>
          <w:tcPr>
            <w:tcW w:w="3296" w:type="dxa"/>
            <w:tcBorders>
              <w:bottom w:val="nil"/>
            </w:tcBorders>
            <w:shd w:val="clear" w:color="auto" w:fill="auto"/>
          </w:tcPr>
          <w:p w14:paraId="50C6394E" w14:textId="77777777" w:rsidR="00C87888" w:rsidRPr="00BE5108" w:rsidRDefault="00C87888" w:rsidP="00DF3C12">
            <w:pPr>
              <w:pStyle w:val="TAC"/>
              <w:rPr>
                <w:rFonts w:eastAsiaTheme="minorEastAsia"/>
              </w:rPr>
            </w:pPr>
            <w:r w:rsidRPr="00BE5108">
              <w:rPr>
                <w:rFonts w:eastAsiaTheme="minorEastAsia" w:cs="Arial"/>
              </w:rPr>
              <w:t>70</w:t>
            </w:r>
          </w:p>
        </w:tc>
        <w:tc>
          <w:tcPr>
            <w:tcW w:w="4414" w:type="dxa"/>
          </w:tcPr>
          <w:p w14:paraId="5F914B03" w14:textId="77777777" w:rsidR="00C87888" w:rsidRPr="00BE5108" w:rsidRDefault="00C87888" w:rsidP="00DF3C12">
            <w:pPr>
              <w:pStyle w:val="TAC"/>
              <w:rPr>
                <w:rFonts w:eastAsiaTheme="minorEastAsia" w:cs="Arial"/>
              </w:rPr>
            </w:pPr>
            <w:r w:rsidRPr="00BE5108">
              <w:rPr>
                <w:rFonts w:eastAsiaTheme="minorEastAsia" w:cs="Arial"/>
              </w:rPr>
              <w:t>±7.42</w:t>
            </w:r>
          </w:p>
        </w:tc>
        <w:tc>
          <w:tcPr>
            <w:tcW w:w="1921" w:type="dxa"/>
          </w:tcPr>
          <w:p w14:paraId="63F79E9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9865C0C" w14:textId="77777777" w:rsidTr="00847BC2">
        <w:trPr>
          <w:cantSplit/>
          <w:jc w:val="center"/>
        </w:trPr>
        <w:tc>
          <w:tcPr>
            <w:tcW w:w="3296" w:type="dxa"/>
            <w:tcBorders>
              <w:top w:val="nil"/>
              <w:bottom w:val="single" w:sz="4" w:space="0" w:color="auto"/>
            </w:tcBorders>
            <w:shd w:val="clear" w:color="auto" w:fill="auto"/>
          </w:tcPr>
          <w:p w14:paraId="648F1F84" w14:textId="77777777" w:rsidR="00C87888" w:rsidRPr="00BE5108" w:rsidRDefault="00C87888" w:rsidP="00DF3C12">
            <w:pPr>
              <w:pStyle w:val="TAC"/>
              <w:rPr>
                <w:rFonts w:eastAsiaTheme="minorEastAsia"/>
              </w:rPr>
            </w:pPr>
          </w:p>
        </w:tc>
        <w:tc>
          <w:tcPr>
            <w:tcW w:w="4414" w:type="dxa"/>
          </w:tcPr>
          <w:p w14:paraId="61B8E9BC"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DEBC8E3" w14:textId="4284C5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96DA43" w14:textId="77777777" w:rsidTr="00847BC2">
        <w:trPr>
          <w:cantSplit/>
          <w:jc w:val="center"/>
        </w:trPr>
        <w:tc>
          <w:tcPr>
            <w:tcW w:w="3296" w:type="dxa"/>
            <w:tcBorders>
              <w:bottom w:val="nil"/>
            </w:tcBorders>
            <w:shd w:val="clear" w:color="auto" w:fill="auto"/>
          </w:tcPr>
          <w:p w14:paraId="2285F8F3" w14:textId="77777777" w:rsidR="00C87888" w:rsidRPr="00BE5108" w:rsidRDefault="00C87888" w:rsidP="00DF3C12">
            <w:pPr>
              <w:pStyle w:val="TAC"/>
              <w:rPr>
                <w:rFonts w:eastAsiaTheme="minorEastAsia"/>
              </w:rPr>
            </w:pPr>
            <w:r w:rsidRPr="00BE5108">
              <w:rPr>
                <w:rFonts w:eastAsiaTheme="minorEastAsia" w:cs="Arial"/>
              </w:rPr>
              <w:t>80</w:t>
            </w:r>
          </w:p>
        </w:tc>
        <w:tc>
          <w:tcPr>
            <w:tcW w:w="4414" w:type="dxa"/>
          </w:tcPr>
          <w:p w14:paraId="08AC4BC9" w14:textId="77777777" w:rsidR="00C87888" w:rsidRPr="00BE5108" w:rsidRDefault="00C87888" w:rsidP="00DF3C12">
            <w:pPr>
              <w:pStyle w:val="TAC"/>
              <w:rPr>
                <w:rFonts w:eastAsiaTheme="minorEastAsia" w:cs="Arial"/>
              </w:rPr>
            </w:pPr>
            <w:r w:rsidRPr="00BE5108">
              <w:rPr>
                <w:rFonts w:eastAsiaTheme="minorEastAsia" w:cs="Arial"/>
              </w:rPr>
              <w:t>±7.44</w:t>
            </w:r>
          </w:p>
        </w:tc>
        <w:tc>
          <w:tcPr>
            <w:tcW w:w="1921" w:type="dxa"/>
          </w:tcPr>
          <w:p w14:paraId="54E418C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36AC582" w14:textId="77777777" w:rsidTr="00847BC2">
        <w:trPr>
          <w:cantSplit/>
          <w:jc w:val="center"/>
        </w:trPr>
        <w:tc>
          <w:tcPr>
            <w:tcW w:w="3296" w:type="dxa"/>
            <w:tcBorders>
              <w:top w:val="nil"/>
              <w:bottom w:val="single" w:sz="4" w:space="0" w:color="auto"/>
            </w:tcBorders>
            <w:shd w:val="clear" w:color="auto" w:fill="auto"/>
          </w:tcPr>
          <w:p w14:paraId="2F402BFC" w14:textId="77777777" w:rsidR="00C87888" w:rsidRPr="00BE5108" w:rsidRDefault="00C87888" w:rsidP="00DF3C12">
            <w:pPr>
              <w:pStyle w:val="TAC"/>
              <w:rPr>
                <w:rFonts w:eastAsiaTheme="minorEastAsia"/>
              </w:rPr>
            </w:pPr>
          </w:p>
        </w:tc>
        <w:tc>
          <w:tcPr>
            <w:tcW w:w="4414" w:type="dxa"/>
          </w:tcPr>
          <w:p w14:paraId="4BE42EC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BE24B2D" w14:textId="6B433AF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8DBC1CD" w14:textId="77777777" w:rsidTr="00847BC2">
        <w:trPr>
          <w:cantSplit/>
          <w:jc w:val="center"/>
        </w:trPr>
        <w:tc>
          <w:tcPr>
            <w:tcW w:w="3296" w:type="dxa"/>
            <w:tcBorders>
              <w:bottom w:val="nil"/>
            </w:tcBorders>
            <w:shd w:val="clear" w:color="auto" w:fill="auto"/>
          </w:tcPr>
          <w:p w14:paraId="3227BCA2" w14:textId="77777777" w:rsidR="00C87888" w:rsidRPr="00BE5108" w:rsidRDefault="00C87888" w:rsidP="00DF3C12">
            <w:pPr>
              <w:pStyle w:val="TAC"/>
              <w:rPr>
                <w:rFonts w:eastAsiaTheme="minorEastAsia"/>
              </w:rPr>
            </w:pPr>
            <w:r w:rsidRPr="00BE5108">
              <w:rPr>
                <w:rFonts w:eastAsiaTheme="minorEastAsia" w:cs="Arial"/>
              </w:rPr>
              <w:t>90</w:t>
            </w:r>
          </w:p>
        </w:tc>
        <w:tc>
          <w:tcPr>
            <w:tcW w:w="4414" w:type="dxa"/>
          </w:tcPr>
          <w:p w14:paraId="397C535E" w14:textId="77777777" w:rsidR="00C87888" w:rsidRPr="00BE5108" w:rsidRDefault="00C87888" w:rsidP="00DF3C12">
            <w:pPr>
              <w:pStyle w:val="TAC"/>
              <w:rPr>
                <w:rFonts w:eastAsiaTheme="minorEastAsia" w:cs="Arial"/>
              </w:rPr>
            </w:pPr>
            <w:r w:rsidRPr="00BE5108">
              <w:rPr>
                <w:rFonts w:eastAsiaTheme="minorEastAsia" w:cs="Arial"/>
              </w:rPr>
              <w:t>±7.46</w:t>
            </w:r>
          </w:p>
        </w:tc>
        <w:tc>
          <w:tcPr>
            <w:tcW w:w="1921" w:type="dxa"/>
          </w:tcPr>
          <w:p w14:paraId="7196FFA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251186" w14:textId="77777777" w:rsidTr="00847BC2">
        <w:trPr>
          <w:cantSplit/>
          <w:jc w:val="center"/>
        </w:trPr>
        <w:tc>
          <w:tcPr>
            <w:tcW w:w="3296" w:type="dxa"/>
            <w:tcBorders>
              <w:top w:val="nil"/>
              <w:bottom w:val="single" w:sz="4" w:space="0" w:color="auto"/>
            </w:tcBorders>
            <w:shd w:val="clear" w:color="auto" w:fill="auto"/>
          </w:tcPr>
          <w:p w14:paraId="31A6BE99" w14:textId="77777777" w:rsidR="00C87888" w:rsidRPr="00BE5108" w:rsidRDefault="00C87888" w:rsidP="00DF3C12">
            <w:pPr>
              <w:pStyle w:val="TAC"/>
              <w:rPr>
                <w:rFonts w:eastAsiaTheme="minorEastAsia"/>
              </w:rPr>
            </w:pPr>
          </w:p>
        </w:tc>
        <w:tc>
          <w:tcPr>
            <w:tcW w:w="4414" w:type="dxa"/>
          </w:tcPr>
          <w:p w14:paraId="64EAC75A"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DEEA462" w14:textId="3FE711B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5340B49" w14:textId="77777777" w:rsidTr="00847BC2">
        <w:trPr>
          <w:cantSplit/>
          <w:jc w:val="center"/>
        </w:trPr>
        <w:tc>
          <w:tcPr>
            <w:tcW w:w="3296" w:type="dxa"/>
            <w:tcBorders>
              <w:bottom w:val="nil"/>
            </w:tcBorders>
            <w:shd w:val="clear" w:color="auto" w:fill="auto"/>
          </w:tcPr>
          <w:p w14:paraId="141E3E4A" w14:textId="77777777" w:rsidR="00C87888" w:rsidRPr="00BE5108" w:rsidRDefault="00C87888" w:rsidP="00DF3C12">
            <w:pPr>
              <w:pStyle w:val="TAC"/>
              <w:rPr>
                <w:rFonts w:eastAsiaTheme="minorEastAsia"/>
              </w:rPr>
            </w:pPr>
            <w:r w:rsidRPr="00BE5108">
              <w:rPr>
                <w:rFonts w:eastAsiaTheme="minorEastAsia" w:cs="Arial"/>
              </w:rPr>
              <w:t>100</w:t>
            </w:r>
          </w:p>
        </w:tc>
        <w:tc>
          <w:tcPr>
            <w:tcW w:w="4414" w:type="dxa"/>
          </w:tcPr>
          <w:p w14:paraId="674852FB" w14:textId="77777777" w:rsidR="00C87888" w:rsidRPr="00BE5108" w:rsidRDefault="00C87888" w:rsidP="00DF3C12">
            <w:pPr>
              <w:pStyle w:val="TAC"/>
              <w:rPr>
                <w:rFonts w:eastAsiaTheme="minorEastAsia" w:cs="Arial"/>
              </w:rPr>
            </w:pPr>
            <w:r w:rsidRPr="00BE5108">
              <w:rPr>
                <w:rFonts w:eastAsiaTheme="minorEastAsia" w:cs="Arial"/>
              </w:rPr>
              <w:t>±7.48</w:t>
            </w:r>
          </w:p>
        </w:tc>
        <w:tc>
          <w:tcPr>
            <w:tcW w:w="1921" w:type="dxa"/>
          </w:tcPr>
          <w:p w14:paraId="5CA4469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FE6A2" w14:textId="77777777" w:rsidTr="00847BC2">
        <w:trPr>
          <w:cantSplit/>
          <w:jc w:val="center"/>
        </w:trPr>
        <w:tc>
          <w:tcPr>
            <w:tcW w:w="3296" w:type="dxa"/>
            <w:tcBorders>
              <w:top w:val="nil"/>
            </w:tcBorders>
            <w:shd w:val="clear" w:color="auto" w:fill="auto"/>
          </w:tcPr>
          <w:p w14:paraId="58A1A47E" w14:textId="77777777" w:rsidR="00C87888" w:rsidRPr="00BE5108" w:rsidRDefault="00C87888" w:rsidP="00DF3C12">
            <w:pPr>
              <w:pStyle w:val="TAC"/>
              <w:rPr>
                <w:rFonts w:eastAsiaTheme="minorEastAsia"/>
              </w:rPr>
            </w:pPr>
          </w:p>
        </w:tc>
        <w:tc>
          <w:tcPr>
            <w:tcW w:w="4414" w:type="dxa"/>
          </w:tcPr>
          <w:p w14:paraId="4C305FB9"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6D50FE6" w14:textId="6F17072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438BFC9" w14:textId="77777777" w:rsidTr="00847BC2">
        <w:trPr>
          <w:cantSplit/>
          <w:jc w:val="center"/>
        </w:trPr>
        <w:tc>
          <w:tcPr>
            <w:tcW w:w="9631" w:type="dxa"/>
            <w:gridSpan w:val="3"/>
            <w:shd w:val="clear" w:color="auto" w:fill="auto"/>
          </w:tcPr>
          <w:p w14:paraId="50CFCD43" w14:textId="4C71E04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4F025935" w14:textId="0BFAD5C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2825263D" w14:textId="059E281A"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002262C2" w14:textId="77777777" w:rsidR="00C87888" w:rsidRPr="00BE5108" w:rsidRDefault="00C87888" w:rsidP="00C87888">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4BBB9C27" w14:textId="77777777" w:rsidR="00C87888" w:rsidRPr="00BE5108" w:rsidRDefault="00C87888" w:rsidP="00C87888">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.1</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403C4330" w14:textId="77777777" w:rsidTr="00847BC2">
        <w:trPr>
          <w:cantSplit/>
          <w:jc w:val="center"/>
        </w:trPr>
        <w:tc>
          <w:tcPr>
            <w:tcW w:w="3296" w:type="dxa"/>
            <w:tcBorders>
              <w:bottom w:val="single" w:sz="4" w:space="0" w:color="auto"/>
            </w:tcBorders>
            <w:shd w:val="clear" w:color="auto" w:fill="auto"/>
          </w:tcPr>
          <w:p w14:paraId="7762705D" w14:textId="074DD1F7" w:rsidR="00C87888" w:rsidRPr="00BE5108" w:rsidRDefault="00C87888" w:rsidP="00DF3C12">
            <w:pPr>
              <w:pStyle w:val="TAH"/>
              <w:rPr>
                <w:rFonts w:eastAsiaTheme="minorEastAsia" w:cs="Arial"/>
              </w:rPr>
            </w:pPr>
            <w:r w:rsidRPr="00BE5108">
              <w:rPr>
                <w:rFonts w:eastAsia="SimSun" w:hint="eastAsia"/>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4414" w:type="dxa"/>
          </w:tcPr>
          <w:p w14:paraId="167D84B7" w14:textId="125D6413"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1921" w:type="dxa"/>
          </w:tcPr>
          <w:p w14:paraId="68592DBB" w14:textId="49172474"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16B42A2" w14:textId="77777777" w:rsidTr="00847BC2">
        <w:trPr>
          <w:cantSplit/>
          <w:jc w:val="center"/>
        </w:trPr>
        <w:tc>
          <w:tcPr>
            <w:tcW w:w="3296" w:type="dxa"/>
            <w:tcBorders>
              <w:bottom w:val="nil"/>
            </w:tcBorders>
            <w:shd w:val="clear" w:color="auto" w:fill="auto"/>
          </w:tcPr>
          <w:p w14:paraId="62EA63A0"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54FCCD23" w14:textId="77777777" w:rsidR="00C87888" w:rsidRPr="00BE5108" w:rsidRDefault="00C87888" w:rsidP="00DF3C12">
            <w:pPr>
              <w:pStyle w:val="TAC"/>
              <w:rPr>
                <w:rFonts w:eastAsiaTheme="minorEastAsia" w:cs="Arial"/>
              </w:rPr>
            </w:pPr>
            <w:r w:rsidRPr="00BE5108">
              <w:rPr>
                <w:rFonts w:eastAsiaTheme="minorEastAsia" w:cs="Arial"/>
              </w:rPr>
              <w:t>±370</w:t>
            </w:r>
          </w:p>
        </w:tc>
        <w:tc>
          <w:tcPr>
            <w:tcW w:w="1921" w:type="dxa"/>
          </w:tcPr>
          <w:p w14:paraId="015693A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9BA6C0C" w14:textId="77777777" w:rsidTr="00847BC2">
        <w:trPr>
          <w:cantSplit/>
          <w:jc w:val="center"/>
        </w:trPr>
        <w:tc>
          <w:tcPr>
            <w:tcW w:w="3296" w:type="dxa"/>
            <w:tcBorders>
              <w:top w:val="nil"/>
              <w:bottom w:val="single" w:sz="4" w:space="0" w:color="auto"/>
            </w:tcBorders>
            <w:shd w:val="clear" w:color="auto" w:fill="auto"/>
          </w:tcPr>
          <w:p w14:paraId="3AE8404E" w14:textId="77777777" w:rsidR="00C87888" w:rsidRPr="00BE5108" w:rsidRDefault="00C87888" w:rsidP="00DF3C12">
            <w:pPr>
              <w:pStyle w:val="TAC"/>
              <w:rPr>
                <w:rFonts w:eastAsiaTheme="minorEastAsia"/>
              </w:rPr>
            </w:pPr>
          </w:p>
        </w:tc>
        <w:tc>
          <w:tcPr>
            <w:tcW w:w="4414" w:type="dxa"/>
          </w:tcPr>
          <w:p w14:paraId="7AF7D4A9"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10A65FEB" w14:textId="16F92E53"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4461B01" w14:textId="77777777" w:rsidTr="00847BC2">
        <w:trPr>
          <w:cantSplit/>
          <w:jc w:val="center"/>
        </w:trPr>
        <w:tc>
          <w:tcPr>
            <w:tcW w:w="3296" w:type="dxa"/>
            <w:tcBorders>
              <w:bottom w:val="nil"/>
            </w:tcBorders>
            <w:shd w:val="clear" w:color="auto" w:fill="auto"/>
          </w:tcPr>
          <w:p w14:paraId="5FCFF29B" w14:textId="2FB63F74"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79B13E0" w14:textId="77777777" w:rsidR="00C87888" w:rsidRPr="00BE5108" w:rsidRDefault="00C87888" w:rsidP="00DF3C12">
            <w:pPr>
              <w:pStyle w:val="TAC"/>
              <w:rPr>
                <w:rFonts w:eastAsiaTheme="minorEastAsia" w:cs="Arial"/>
              </w:rPr>
            </w:pPr>
            <w:r w:rsidRPr="00BE5108">
              <w:rPr>
                <w:rFonts w:eastAsiaTheme="minorEastAsia" w:cs="Arial"/>
              </w:rPr>
              <w:t>±380</w:t>
            </w:r>
          </w:p>
        </w:tc>
        <w:tc>
          <w:tcPr>
            <w:tcW w:w="1921" w:type="dxa"/>
          </w:tcPr>
          <w:p w14:paraId="235663F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B466BF" w14:textId="77777777" w:rsidTr="00847BC2">
        <w:trPr>
          <w:cantSplit/>
          <w:jc w:val="center"/>
        </w:trPr>
        <w:tc>
          <w:tcPr>
            <w:tcW w:w="3296" w:type="dxa"/>
            <w:tcBorders>
              <w:top w:val="nil"/>
              <w:bottom w:val="single" w:sz="4" w:space="0" w:color="auto"/>
            </w:tcBorders>
            <w:shd w:val="clear" w:color="auto" w:fill="auto"/>
          </w:tcPr>
          <w:p w14:paraId="5086BD25" w14:textId="77777777" w:rsidR="00C87888" w:rsidRPr="00BE5108" w:rsidRDefault="00C87888" w:rsidP="00DF3C12">
            <w:pPr>
              <w:pStyle w:val="TAC"/>
              <w:rPr>
                <w:rFonts w:eastAsiaTheme="minorEastAsia"/>
              </w:rPr>
            </w:pPr>
          </w:p>
        </w:tc>
        <w:tc>
          <w:tcPr>
            <w:tcW w:w="4414" w:type="dxa"/>
          </w:tcPr>
          <w:p w14:paraId="5C130EBB"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6228F10D" w14:textId="442EEEC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32E6E34" w14:textId="77777777" w:rsidTr="00847BC2">
        <w:trPr>
          <w:cantSplit/>
          <w:jc w:val="center"/>
        </w:trPr>
        <w:tc>
          <w:tcPr>
            <w:tcW w:w="3296" w:type="dxa"/>
            <w:tcBorders>
              <w:bottom w:val="nil"/>
            </w:tcBorders>
            <w:shd w:val="clear" w:color="auto" w:fill="auto"/>
          </w:tcPr>
          <w:p w14:paraId="3ED6A439" w14:textId="143FDA1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B66FBB1" w14:textId="77777777" w:rsidR="00C87888" w:rsidRPr="00BE5108" w:rsidRDefault="00C87888" w:rsidP="00DF3C12">
            <w:pPr>
              <w:pStyle w:val="TAC"/>
              <w:rPr>
                <w:rFonts w:eastAsiaTheme="minorEastAsia" w:cs="Arial"/>
              </w:rPr>
            </w:pPr>
            <w:r w:rsidRPr="00BE5108">
              <w:rPr>
                <w:rFonts w:eastAsiaTheme="minorEastAsia" w:cs="Arial"/>
              </w:rPr>
              <w:t>±390</w:t>
            </w:r>
          </w:p>
        </w:tc>
        <w:tc>
          <w:tcPr>
            <w:tcW w:w="1921" w:type="dxa"/>
          </w:tcPr>
          <w:p w14:paraId="48D29F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F69468" w14:textId="77777777" w:rsidTr="00847BC2">
        <w:trPr>
          <w:cantSplit/>
          <w:jc w:val="center"/>
        </w:trPr>
        <w:tc>
          <w:tcPr>
            <w:tcW w:w="3296" w:type="dxa"/>
            <w:tcBorders>
              <w:top w:val="nil"/>
              <w:bottom w:val="single" w:sz="4" w:space="0" w:color="auto"/>
            </w:tcBorders>
            <w:shd w:val="clear" w:color="auto" w:fill="auto"/>
          </w:tcPr>
          <w:p w14:paraId="37469EDA" w14:textId="77777777" w:rsidR="00C87888" w:rsidRPr="00BE5108" w:rsidRDefault="00C87888" w:rsidP="00DF3C12">
            <w:pPr>
              <w:pStyle w:val="TAC"/>
              <w:rPr>
                <w:rFonts w:eastAsiaTheme="minorEastAsia"/>
              </w:rPr>
            </w:pPr>
          </w:p>
        </w:tc>
        <w:tc>
          <w:tcPr>
            <w:tcW w:w="4414" w:type="dxa"/>
          </w:tcPr>
          <w:p w14:paraId="2B48E27E"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1921" w:type="dxa"/>
          </w:tcPr>
          <w:p w14:paraId="2625D8B0" w14:textId="2F00195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D58BA85" w14:textId="77777777" w:rsidTr="00847BC2">
        <w:trPr>
          <w:cantSplit/>
          <w:jc w:val="center"/>
        </w:trPr>
        <w:tc>
          <w:tcPr>
            <w:tcW w:w="3296" w:type="dxa"/>
            <w:tcBorders>
              <w:bottom w:val="nil"/>
            </w:tcBorders>
            <w:shd w:val="clear" w:color="auto" w:fill="auto"/>
          </w:tcPr>
          <w:p w14:paraId="52A823A9" w14:textId="343A1019"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76CE7FC" w14:textId="77777777" w:rsidR="00C87888" w:rsidRPr="00BE5108" w:rsidRDefault="00C87888" w:rsidP="00DF3C12">
            <w:pPr>
              <w:pStyle w:val="TAC"/>
              <w:rPr>
                <w:rFonts w:eastAsiaTheme="minorEastAsia" w:cs="Arial"/>
              </w:rPr>
            </w:pPr>
            <w:r w:rsidRPr="00BE5108">
              <w:rPr>
                <w:rFonts w:eastAsiaTheme="minorEastAsia" w:cs="Arial"/>
              </w:rPr>
              <w:t>±325</w:t>
            </w:r>
          </w:p>
        </w:tc>
        <w:tc>
          <w:tcPr>
            <w:tcW w:w="1921" w:type="dxa"/>
          </w:tcPr>
          <w:p w14:paraId="480C5D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C2279B2" w14:textId="77777777" w:rsidTr="00847BC2">
        <w:trPr>
          <w:cantSplit/>
          <w:jc w:val="center"/>
        </w:trPr>
        <w:tc>
          <w:tcPr>
            <w:tcW w:w="3296" w:type="dxa"/>
            <w:tcBorders>
              <w:top w:val="nil"/>
              <w:bottom w:val="single" w:sz="4" w:space="0" w:color="auto"/>
            </w:tcBorders>
            <w:shd w:val="clear" w:color="auto" w:fill="auto"/>
          </w:tcPr>
          <w:p w14:paraId="6FF83AE8" w14:textId="77777777" w:rsidR="00C87888" w:rsidRPr="00BE5108" w:rsidRDefault="00C87888" w:rsidP="00DF3C12">
            <w:pPr>
              <w:pStyle w:val="TAC"/>
              <w:rPr>
                <w:rFonts w:eastAsiaTheme="minorEastAsia"/>
              </w:rPr>
            </w:pPr>
          </w:p>
        </w:tc>
        <w:tc>
          <w:tcPr>
            <w:tcW w:w="4414" w:type="dxa"/>
          </w:tcPr>
          <w:p w14:paraId="20F8D822"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058861F4" w14:textId="04C8F76C"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CFF80BC" w14:textId="77777777" w:rsidTr="00847BC2">
        <w:trPr>
          <w:cantSplit/>
          <w:jc w:val="center"/>
        </w:trPr>
        <w:tc>
          <w:tcPr>
            <w:tcW w:w="3296" w:type="dxa"/>
            <w:tcBorders>
              <w:bottom w:val="nil"/>
            </w:tcBorders>
            <w:shd w:val="clear" w:color="auto" w:fill="auto"/>
          </w:tcPr>
          <w:p w14:paraId="31A39A60" w14:textId="23113A84"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C662040" w14:textId="77777777" w:rsidR="00C87888" w:rsidRPr="00BE5108" w:rsidRDefault="00C87888" w:rsidP="00DF3C12">
            <w:pPr>
              <w:pStyle w:val="TAC"/>
              <w:rPr>
                <w:rFonts w:eastAsiaTheme="minorEastAsia" w:cs="Arial"/>
              </w:rPr>
            </w:pPr>
            <w:r w:rsidRPr="00BE5108">
              <w:rPr>
                <w:rFonts w:eastAsiaTheme="minorEastAsia" w:cs="Arial"/>
              </w:rPr>
              <w:t>±335</w:t>
            </w:r>
          </w:p>
        </w:tc>
        <w:tc>
          <w:tcPr>
            <w:tcW w:w="1921" w:type="dxa"/>
          </w:tcPr>
          <w:p w14:paraId="24F02D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D141AE" w14:textId="77777777" w:rsidTr="00847BC2">
        <w:trPr>
          <w:cantSplit/>
          <w:jc w:val="center"/>
        </w:trPr>
        <w:tc>
          <w:tcPr>
            <w:tcW w:w="3296" w:type="dxa"/>
            <w:tcBorders>
              <w:top w:val="nil"/>
              <w:bottom w:val="single" w:sz="4" w:space="0" w:color="auto"/>
            </w:tcBorders>
            <w:shd w:val="clear" w:color="auto" w:fill="auto"/>
          </w:tcPr>
          <w:p w14:paraId="60FA85E9" w14:textId="77777777" w:rsidR="00C87888" w:rsidRPr="00BE5108" w:rsidRDefault="00C87888" w:rsidP="00DF3C12">
            <w:pPr>
              <w:pStyle w:val="TAC"/>
              <w:rPr>
                <w:rFonts w:eastAsiaTheme="minorEastAsia"/>
              </w:rPr>
            </w:pPr>
          </w:p>
        </w:tc>
        <w:tc>
          <w:tcPr>
            <w:tcW w:w="4414" w:type="dxa"/>
          </w:tcPr>
          <w:p w14:paraId="05F01EC7"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67D977AE" w14:textId="0930CDD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6932F481" w14:textId="77777777" w:rsidTr="00847BC2">
        <w:trPr>
          <w:cantSplit/>
          <w:jc w:val="center"/>
        </w:trPr>
        <w:tc>
          <w:tcPr>
            <w:tcW w:w="3296" w:type="dxa"/>
            <w:tcBorders>
              <w:bottom w:val="nil"/>
            </w:tcBorders>
            <w:shd w:val="clear" w:color="auto" w:fill="auto"/>
          </w:tcPr>
          <w:p w14:paraId="22D1602B" w14:textId="3A91D691"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630EB0" w14:textId="77777777" w:rsidR="00C87888" w:rsidRPr="00BE5108" w:rsidRDefault="00C87888" w:rsidP="00DF3C12">
            <w:pPr>
              <w:pStyle w:val="TAC"/>
              <w:rPr>
                <w:rFonts w:eastAsiaTheme="minorEastAsia" w:cs="Arial"/>
              </w:rPr>
            </w:pPr>
            <w:r w:rsidRPr="00BE5108">
              <w:rPr>
                <w:rFonts w:eastAsiaTheme="minorEastAsia" w:cs="Arial"/>
              </w:rPr>
              <w:t>±355</w:t>
            </w:r>
          </w:p>
        </w:tc>
        <w:tc>
          <w:tcPr>
            <w:tcW w:w="1921" w:type="dxa"/>
          </w:tcPr>
          <w:p w14:paraId="5437513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FFEB76" w14:textId="77777777" w:rsidTr="00847BC2">
        <w:trPr>
          <w:cantSplit/>
          <w:jc w:val="center"/>
        </w:trPr>
        <w:tc>
          <w:tcPr>
            <w:tcW w:w="3296" w:type="dxa"/>
            <w:tcBorders>
              <w:top w:val="nil"/>
              <w:bottom w:val="single" w:sz="4" w:space="0" w:color="auto"/>
            </w:tcBorders>
            <w:shd w:val="clear" w:color="auto" w:fill="auto"/>
          </w:tcPr>
          <w:p w14:paraId="62DAF70A" w14:textId="77777777" w:rsidR="00C87888" w:rsidRPr="00BE5108" w:rsidRDefault="00C87888" w:rsidP="00DF3C12">
            <w:pPr>
              <w:pStyle w:val="TAC"/>
              <w:rPr>
                <w:rFonts w:eastAsiaTheme="minorEastAsia"/>
              </w:rPr>
            </w:pPr>
          </w:p>
        </w:tc>
        <w:tc>
          <w:tcPr>
            <w:tcW w:w="4414" w:type="dxa"/>
          </w:tcPr>
          <w:p w14:paraId="05443658"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24E57D2D" w14:textId="02A646FA"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F9E7DBF" w14:textId="77777777" w:rsidTr="00847BC2">
        <w:trPr>
          <w:cantSplit/>
          <w:jc w:val="center"/>
        </w:trPr>
        <w:tc>
          <w:tcPr>
            <w:tcW w:w="3296" w:type="dxa"/>
            <w:tcBorders>
              <w:bottom w:val="nil"/>
            </w:tcBorders>
            <w:shd w:val="clear" w:color="auto" w:fill="auto"/>
          </w:tcPr>
          <w:p w14:paraId="7EF8C59C" w14:textId="0A65785F"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28C1F745" w14:textId="77777777" w:rsidR="00C87888" w:rsidRPr="00BE5108" w:rsidRDefault="00C87888" w:rsidP="00DF3C12">
            <w:pPr>
              <w:pStyle w:val="TAC"/>
              <w:rPr>
                <w:rFonts w:eastAsiaTheme="minorEastAsia" w:cs="Arial"/>
              </w:rPr>
            </w:pPr>
            <w:r w:rsidRPr="00BE5108">
              <w:rPr>
                <w:rFonts w:eastAsiaTheme="minorEastAsia" w:cs="Arial"/>
              </w:rPr>
              <w:t>±375</w:t>
            </w:r>
          </w:p>
        </w:tc>
        <w:tc>
          <w:tcPr>
            <w:tcW w:w="1921" w:type="dxa"/>
          </w:tcPr>
          <w:p w14:paraId="3437E6D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E5F539" w14:textId="77777777" w:rsidTr="00847BC2">
        <w:trPr>
          <w:cantSplit/>
          <w:jc w:val="center"/>
        </w:trPr>
        <w:tc>
          <w:tcPr>
            <w:tcW w:w="3296" w:type="dxa"/>
            <w:tcBorders>
              <w:top w:val="nil"/>
              <w:bottom w:val="single" w:sz="4" w:space="0" w:color="auto"/>
            </w:tcBorders>
            <w:shd w:val="clear" w:color="auto" w:fill="auto"/>
          </w:tcPr>
          <w:p w14:paraId="5E4AED77" w14:textId="77777777" w:rsidR="00C87888" w:rsidRPr="00BE5108" w:rsidRDefault="00C87888" w:rsidP="00DF3C12">
            <w:pPr>
              <w:pStyle w:val="TAC"/>
              <w:rPr>
                <w:rFonts w:eastAsiaTheme="minorEastAsia"/>
              </w:rPr>
            </w:pPr>
          </w:p>
        </w:tc>
        <w:tc>
          <w:tcPr>
            <w:tcW w:w="4414" w:type="dxa"/>
          </w:tcPr>
          <w:p w14:paraId="7B84C957"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02D0A03" w14:textId="12732C1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AB7ABF2" w14:textId="77777777" w:rsidTr="00847BC2">
        <w:trPr>
          <w:cantSplit/>
          <w:jc w:val="center"/>
        </w:trPr>
        <w:tc>
          <w:tcPr>
            <w:tcW w:w="3296" w:type="dxa"/>
            <w:tcBorders>
              <w:bottom w:val="nil"/>
            </w:tcBorders>
            <w:shd w:val="clear" w:color="auto" w:fill="auto"/>
          </w:tcPr>
          <w:p w14:paraId="72FD6744" w14:textId="7F9A0B31"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7E6F9A8E" w14:textId="77777777" w:rsidR="00C87888" w:rsidRPr="00BE5108" w:rsidRDefault="00C87888" w:rsidP="00DF3C12">
            <w:pPr>
              <w:pStyle w:val="TAC"/>
              <w:rPr>
                <w:rFonts w:eastAsiaTheme="minorEastAsia" w:cs="Arial"/>
              </w:rPr>
            </w:pPr>
            <w:r w:rsidRPr="00BE5108">
              <w:rPr>
                <w:rFonts w:eastAsiaTheme="minorEastAsia" w:cs="Arial"/>
              </w:rPr>
              <w:t>±395</w:t>
            </w:r>
          </w:p>
        </w:tc>
        <w:tc>
          <w:tcPr>
            <w:tcW w:w="1921" w:type="dxa"/>
          </w:tcPr>
          <w:p w14:paraId="1A89275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A7F598C" w14:textId="77777777" w:rsidTr="00847BC2">
        <w:trPr>
          <w:cantSplit/>
          <w:jc w:val="center"/>
        </w:trPr>
        <w:tc>
          <w:tcPr>
            <w:tcW w:w="3296" w:type="dxa"/>
            <w:tcBorders>
              <w:top w:val="nil"/>
              <w:bottom w:val="single" w:sz="4" w:space="0" w:color="auto"/>
            </w:tcBorders>
            <w:shd w:val="clear" w:color="auto" w:fill="auto"/>
          </w:tcPr>
          <w:p w14:paraId="134C2D3F" w14:textId="77777777" w:rsidR="00C87888" w:rsidRPr="00BE5108" w:rsidRDefault="00C87888" w:rsidP="00DF3C12">
            <w:pPr>
              <w:pStyle w:val="TAC"/>
              <w:rPr>
                <w:rFonts w:eastAsiaTheme="minorEastAsia"/>
              </w:rPr>
            </w:pPr>
          </w:p>
        </w:tc>
        <w:tc>
          <w:tcPr>
            <w:tcW w:w="4414" w:type="dxa"/>
          </w:tcPr>
          <w:p w14:paraId="6C70848E"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39A1E0B" w14:textId="034CAE0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B0593E5" w14:textId="77777777" w:rsidTr="00847BC2">
        <w:trPr>
          <w:cantSplit/>
          <w:jc w:val="center"/>
        </w:trPr>
        <w:tc>
          <w:tcPr>
            <w:tcW w:w="3296" w:type="dxa"/>
            <w:tcBorders>
              <w:bottom w:val="nil"/>
            </w:tcBorders>
            <w:shd w:val="clear" w:color="auto" w:fill="auto"/>
          </w:tcPr>
          <w:p w14:paraId="429B29A0" w14:textId="593BDA9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98A9D4" w14:textId="77777777" w:rsidR="00C87888" w:rsidRPr="00BE5108" w:rsidRDefault="00C87888" w:rsidP="00DF3C12">
            <w:pPr>
              <w:pStyle w:val="TAC"/>
              <w:rPr>
                <w:rFonts w:eastAsiaTheme="minorEastAsia" w:cs="Arial"/>
              </w:rPr>
            </w:pPr>
            <w:r w:rsidRPr="00BE5108">
              <w:rPr>
                <w:rFonts w:eastAsiaTheme="minorEastAsia" w:cs="Arial"/>
              </w:rPr>
              <w:t>±415</w:t>
            </w:r>
          </w:p>
        </w:tc>
        <w:tc>
          <w:tcPr>
            <w:tcW w:w="1921" w:type="dxa"/>
          </w:tcPr>
          <w:p w14:paraId="5CB8078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BF9292A" w14:textId="77777777" w:rsidTr="00847BC2">
        <w:trPr>
          <w:cantSplit/>
          <w:jc w:val="center"/>
        </w:trPr>
        <w:tc>
          <w:tcPr>
            <w:tcW w:w="3296" w:type="dxa"/>
            <w:tcBorders>
              <w:top w:val="nil"/>
              <w:bottom w:val="single" w:sz="4" w:space="0" w:color="auto"/>
            </w:tcBorders>
            <w:shd w:val="clear" w:color="auto" w:fill="auto"/>
          </w:tcPr>
          <w:p w14:paraId="40078777" w14:textId="77777777" w:rsidR="00C87888" w:rsidRPr="00BE5108" w:rsidRDefault="00C87888" w:rsidP="00DF3C12">
            <w:pPr>
              <w:pStyle w:val="TAC"/>
              <w:rPr>
                <w:rFonts w:eastAsiaTheme="minorEastAsia"/>
              </w:rPr>
            </w:pPr>
          </w:p>
        </w:tc>
        <w:tc>
          <w:tcPr>
            <w:tcW w:w="4414" w:type="dxa"/>
          </w:tcPr>
          <w:p w14:paraId="7BE4C0CF"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11C5CA93" w14:textId="092941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18A35B0" w14:textId="77777777" w:rsidTr="00847BC2">
        <w:trPr>
          <w:cantSplit/>
          <w:jc w:val="center"/>
        </w:trPr>
        <w:tc>
          <w:tcPr>
            <w:tcW w:w="3296" w:type="dxa"/>
            <w:tcBorders>
              <w:bottom w:val="nil"/>
            </w:tcBorders>
            <w:shd w:val="clear" w:color="auto" w:fill="auto"/>
          </w:tcPr>
          <w:p w14:paraId="50AD2033" w14:textId="494BB40E"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CB92CC1" w14:textId="77777777" w:rsidR="00C87888" w:rsidRPr="00BE5108" w:rsidRDefault="00C87888" w:rsidP="00DF3C12">
            <w:pPr>
              <w:pStyle w:val="TAC"/>
              <w:rPr>
                <w:rFonts w:eastAsiaTheme="minorEastAsia" w:cs="Arial"/>
              </w:rPr>
            </w:pPr>
            <w:r w:rsidRPr="00BE5108">
              <w:rPr>
                <w:rFonts w:eastAsiaTheme="minorEastAsia" w:cs="Arial"/>
              </w:rPr>
              <w:t>±435</w:t>
            </w:r>
          </w:p>
        </w:tc>
        <w:tc>
          <w:tcPr>
            <w:tcW w:w="1921" w:type="dxa"/>
          </w:tcPr>
          <w:p w14:paraId="06F6B4F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0FC5CF3" w14:textId="77777777" w:rsidTr="00847BC2">
        <w:trPr>
          <w:cantSplit/>
          <w:jc w:val="center"/>
        </w:trPr>
        <w:tc>
          <w:tcPr>
            <w:tcW w:w="3296" w:type="dxa"/>
            <w:tcBorders>
              <w:top w:val="nil"/>
              <w:bottom w:val="single" w:sz="4" w:space="0" w:color="auto"/>
            </w:tcBorders>
            <w:shd w:val="clear" w:color="auto" w:fill="auto"/>
          </w:tcPr>
          <w:p w14:paraId="6E3A6A5D" w14:textId="77777777" w:rsidR="00C87888" w:rsidRPr="00BE5108" w:rsidRDefault="00C87888" w:rsidP="00DF3C12">
            <w:pPr>
              <w:pStyle w:val="TAC"/>
              <w:rPr>
                <w:rFonts w:eastAsiaTheme="minorEastAsia"/>
              </w:rPr>
            </w:pPr>
          </w:p>
        </w:tc>
        <w:tc>
          <w:tcPr>
            <w:tcW w:w="4414" w:type="dxa"/>
          </w:tcPr>
          <w:p w14:paraId="520F7249"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5A04824" w14:textId="66A4170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51CFD7A" w14:textId="77777777" w:rsidTr="00847BC2">
        <w:trPr>
          <w:cantSplit/>
          <w:jc w:val="center"/>
        </w:trPr>
        <w:tc>
          <w:tcPr>
            <w:tcW w:w="3296" w:type="dxa"/>
            <w:tcBorders>
              <w:bottom w:val="nil"/>
            </w:tcBorders>
            <w:shd w:val="clear" w:color="auto" w:fill="auto"/>
          </w:tcPr>
          <w:p w14:paraId="4C86C83E" w14:textId="34F27B07"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9BCD6ED" w14:textId="77777777" w:rsidR="00C87888" w:rsidRPr="00BE5108" w:rsidRDefault="00C87888" w:rsidP="00DF3C12">
            <w:pPr>
              <w:pStyle w:val="TAC"/>
              <w:rPr>
                <w:rFonts w:eastAsiaTheme="minorEastAsia" w:cs="Arial"/>
              </w:rPr>
            </w:pPr>
            <w:r w:rsidRPr="00BE5108">
              <w:rPr>
                <w:rFonts w:eastAsiaTheme="minorEastAsia" w:cs="Arial"/>
              </w:rPr>
              <w:t>±365</w:t>
            </w:r>
          </w:p>
        </w:tc>
        <w:tc>
          <w:tcPr>
            <w:tcW w:w="1921" w:type="dxa"/>
          </w:tcPr>
          <w:p w14:paraId="0C8E2B3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80D631B" w14:textId="77777777" w:rsidTr="00847BC2">
        <w:trPr>
          <w:cantSplit/>
          <w:jc w:val="center"/>
        </w:trPr>
        <w:tc>
          <w:tcPr>
            <w:tcW w:w="3296" w:type="dxa"/>
            <w:tcBorders>
              <w:top w:val="nil"/>
              <w:bottom w:val="single" w:sz="4" w:space="0" w:color="auto"/>
            </w:tcBorders>
            <w:shd w:val="clear" w:color="auto" w:fill="auto"/>
          </w:tcPr>
          <w:p w14:paraId="04350E03" w14:textId="77777777" w:rsidR="00C87888" w:rsidRPr="00BE5108" w:rsidRDefault="00C87888" w:rsidP="00DF3C12">
            <w:pPr>
              <w:pStyle w:val="TAC"/>
              <w:rPr>
                <w:rFonts w:eastAsiaTheme="minorEastAsia"/>
              </w:rPr>
            </w:pPr>
          </w:p>
        </w:tc>
        <w:tc>
          <w:tcPr>
            <w:tcW w:w="4414" w:type="dxa"/>
          </w:tcPr>
          <w:p w14:paraId="026730A8"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4BC24CE9" w14:textId="3146BC2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F13983F" w14:textId="77777777" w:rsidTr="00847BC2">
        <w:trPr>
          <w:cantSplit/>
          <w:jc w:val="center"/>
        </w:trPr>
        <w:tc>
          <w:tcPr>
            <w:tcW w:w="3296" w:type="dxa"/>
            <w:tcBorders>
              <w:bottom w:val="nil"/>
            </w:tcBorders>
            <w:shd w:val="clear" w:color="auto" w:fill="auto"/>
          </w:tcPr>
          <w:p w14:paraId="349FF932" w14:textId="08F2F892"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Borders>
              <w:bottom w:val="single" w:sz="4" w:space="0" w:color="auto"/>
            </w:tcBorders>
          </w:tcPr>
          <w:p w14:paraId="7827CCB3" w14:textId="77777777" w:rsidR="00C87888" w:rsidRPr="00BE5108" w:rsidRDefault="00C87888" w:rsidP="00DF3C12">
            <w:pPr>
              <w:pStyle w:val="TAC"/>
              <w:rPr>
                <w:rFonts w:eastAsiaTheme="minorEastAsia" w:cs="Arial"/>
              </w:rPr>
            </w:pPr>
            <w:r w:rsidRPr="00BE5108">
              <w:rPr>
                <w:rFonts w:eastAsiaTheme="minorEastAsia" w:cs="Arial"/>
              </w:rPr>
              <w:t>±385</w:t>
            </w:r>
          </w:p>
        </w:tc>
        <w:tc>
          <w:tcPr>
            <w:tcW w:w="1921" w:type="dxa"/>
          </w:tcPr>
          <w:p w14:paraId="29E4F18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CBA8B77" w14:textId="77777777" w:rsidTr="00847BC2">
        <w:trPr>
          <w:cantSplit/>
          <w:jc w:val="center"/>
        </w:trPr>
        <w:tc>
          <w:tcPr>
            <w:tcW w:w="3296" w:type="dxa"/>
            <w:tcBorders>
              <w:top w:val="nil"/>
            </w:tcBorders>
            <w:shd w:val="clear" w:color="auto" w:fill="auto"/>
          </w:tcPr>
          <w:p w14:paraId="3DC4838D" w14:textId="77777777" w:rsidR="00C87888" w:rsidRPr="00BE5108" w:rsidRDefault="00C87888" w:rsidP="00DF3C12">
            <w:pPr>
              <w:pStyle w:val="TAC"/>
              <w:rPr>
                <w:rFonts w:eastAsiaTheme="minorEastAsia"/>
              </w:rPr>
            </w:pPr>
          </w:p>
        </w:tc>
        <w:tc>
          <w:tcPr>
            <w:tcW w:w="4414" w:type="dxa"/>
            <w:shd w:val="clear" w:color="auto" w:fill="auto"/>
          </w:tcPr>
          <w:p w14:paraId="36F789D2"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516F0FB6" w14:textId="79C754E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012BAD1" w14:textId="77777777" w:rsidTr="00847BC2">
        <w:trPr>
          <w:cantSplit/>
          <w:jc w:val="center"/>
        </w:trPr>
        <w:tc>
          <w:tcPr>
            <w:tcW w:w="9631" w:type="dxa"/>
            <w:gridSpan w:val="3"/>
            <w:shd w:val="clear" w:color="auto" w:fill="auto"/>
          </w:tcPr>
          <w:p w14:paraId="0B851F9D" w14:textId="017E4ED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hint="eastAsia"/>
                <w:lang w:eastAsia="zh-CN"/>
              </w:rPr>
              <w:t>I</w:t>
            </w:r>
            <w:r w:rsidRPr="00BE5108">
              <w:rPr>
                <w:rFonts w:eastAsia="SimSun"/>
                <w:i/>
                <w:lang w:eastAsia="zh-CN"/>
              </w:rPr>
              <w:t>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0D1A732D" w14:textId="2FFC812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AC12E1C" w14:textId="6A9863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1995CB2E" w14:textId="77777777" w:rsidR="00222CAC" w:rsidRPr="00BE5108" w:rsidRDefault="00222CAC" w:rsidP="00412605">
      <w:pPr>
        <w:rPr>
          <w:rFonts w:eastAsiaTheme="minorEastAsia"/>
        </w:rPr>
      </w:pPr>
    </w:p>
    <w:p w14:paraId="22A062E1" w14:textId="77777777" w:rsidR="00C87888" w:rsidRPr="00BE5108" w:rsidRDefault="00C87888" w:rsidP="00431A0C">
      <w:pPr>
        <w:pStyle w:val="Heading4"/>
        <w:rPr>
          <w:rFonts w:eastAsiaTheme="minorEastAsia"/>
        </w:rPr>
      </w:pPr>
      <w:bookmarkStart w:id="4873" w:name="_Toc73963021"/>
      <w:bookmarkStart w:id="4874" w:name="_Toc75260198"/>
      <w:bookmarkStart w:id="4875" w:name="_Toc75275740"/>
      <w:bookmarkStart w:id="4876" w:name="_Toc75276251"/>
      <w:bookmarkStart w:id="4877" w:name="_Toc76541750"/>
      <w:bookmarkStart w:id="4878" w:name="_Toc82437519"/>
      <w:bookmarkStart w:id="4879" w:name="_Toc89944885"/>
      <w:bookmarkStart w:id="4880" w:name="_Toc98753903"/>
      <w:bookmarkStart w:id="4881" w:name="_Toc106179795"/>
      <w:bookmarkStart w:id="4882" w:name="_Toc106180306"/>
      <w:bookmarkStart w:id="4883" w:name="_Toc130396131"/>
      <w:bookmarkStart w:id="4884" w:name="_Toc137555405"/>
      <w:bookmarkStart w:id="4885" w:name="_Toc138856932"/>
      <w:bookmarkStart w:id="4886" w:name="_Toc138860791"/>
      <w:bookmarkStart w:id="4887" w:name="_Toc163217784"/>
      <w:bookmarkStart w:id="4888" w:name="_Toc187261556"/>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7DFE09EE"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.2</w:t>
      </w:r>
      <w:r w:rsidRPr="00BE5108">
        <w:rPr>
          <w:rFonts w:eastAsiaTheme="minorEastAsia"/>
        </w:rPr>
        <w:t>-1 and 7.7.5</w:t>
      </w:r>
      <w:r w:rsidRPr="00BE5108">
        <w:rPr>
          <w:rFonts w:eastAsia="SimSun" w:hint="eastAsia"/>
          <w:lang w:eastAsia="zh-CN"/>
        </w:rPr>
        <w:t>.2</w:t>
      </w:r>
      <w:r w:rsidRPr="00BE5108">
        <w:rPr>
          <w:rFonts w:eastAsiaTheme="minorEastAsia"/>
        </w:rPr>
        <w:t>-2 for intermodulation performance and in tables 7.7.5</w:t>
      </w:r>
      <w:r w:rsidRPr="00BE5108">
        <w:rPr>
          <w:rFonts w:eastAsia="SimSun" w:hint="eastAsia"/>
          <w:lang w:eastAsia="zh-CN"/>
        </w:rPr>
        <w:t>.2</w:t>
      </w:r>
      <w:r w:rsidRPr="00BE5108">
        <w:rPr>
          <w:rFonts w:eastAsiaTheme="minorEastAsia"/>
        </w:rPr>
        <w:t>-3,</w:t>
      </w:r>
      <w:r w:rsidRPr="00BE5108">
        <w:rPr>
          <w:rFonts w:eastAsiaTheme="minorEastAsia"/>
          <w:lang w:eastAsia="zh-CN"/>
        </w:rPr>
        <w:t xml:space="preserve"> and </w:t>
      </w:r>
      <w:r w:rsidRPr="00BE5108">
        <w:rPr>
          <w:rFonts w:eastAsiaTheme="minorEastAsia"/>
          <w:lang w:eastAsia="zh-CN"/>
        </w:rPr>
        <w:lastRenderedPageBreak/>
        <w:t>7.7.5</w:t>
      </w:r>
      <w:r w:rsidRPr="00BE5108">
        <w:rPr>
          <w:rFonts w:eastAsiaTheme="minorEastAsia" w:hint="eastAsia"/>
          <w:lang w:eastAsia="zh-CN"/>
        </w:rPr>
        <w:t>.2</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.2</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.2</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06078F7" w14:textId="77777777" w:rsidR="00C87888" w:rsidRPr="00BE5108" w:rsidRDefault="00C87888" w:rsidP="00C87888">
      <w:pPr>
        <w:pStyle w:val="TH"/>
        <w:rPr>
          <w:rFonts w:eastAsiaTheme="minorEastAsia"/>
        </w:rPr>
      </w:pPr>
      <w:r w:rsidRPr="00BE5108">
        <w:rPr>
          <w:rFonts w:eastAsiaTheme="minorEastAsia"/>
        </w:rPr>
        <w:lastRenderedPageBreak/>
        <w:t>Table 7.7.5</w:t>
      </w:r>
      <w:r w:rsidRPr="00BE5108">
        <w:rPr>
          <w:rFonts w:eastAsia="SimSun" w:hint="eastAsia"/>
          <w:lang w:eastAsia="zh-CN"/>
        </w:rPr>
        <w:t>.2</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C87888" w:rsidRPr="00BE5108" w14:paraId="7915FBDF" w14:textId="77777777" w:rsidTr="00847BC2">
        <w:trPr>
          <w:cantSplit/>
          <w:jc w:val="center"/>
        </w:trPr>
        <w:tc>
          <w:tcPr>
            <w:tcW w:w="2689" w:type="dxa"/>
            <w:tcBorders>
              <w:bottom w:val="single" w:sz="4" w:space="0" w:color="auto"/>
            </w:tcBorders>
            <w:shd w:val="clear" w:color="auto" w:fill="auto"/>
          </w:tcPr>
          <w:p w14:paraId="200D6B62" w14:textId="79F2BCC2" w:rsidR="00C87888" w:rsidRPr="00BE5108" w:rsidRDefault="00C87888" w:rsidP="00DF3C12">
            <w:pPr>
              <w:pStyle w:val="TAH"/>
              <w:rPr>
                <w:rFonts w:eastAsiaTheme="minorEastAsia" w:cs="Arial"/>
              </w:rPr>
            </w:pPr>
            <w:r w:rsidRPr="00BE5108">
              <w:rPr>
                <w:rFonts w:eastAsia="SimSun" w:cs="Arial" w:hint="eastAsia"/>
                <w:i/>
                <w:lang w:eastAsia="zh-CN"/>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3402" w:type="dxa"/>
          </w:tcPr>
          <w:p w14:paraId="3DDD454D" w14:textId="1808C2E6"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3540" w:type="dxa"/>
          </w:tcPr>
          <w:p w14:paraId="6CB86560" w14:textId="1BC62553"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5B456CE1" w14:textId="77777777" w:rsidTr="00847BC2">
        <w:trPr>
          <w:cantSplit/>
          <w:jc w:val="center"/>
        </w:trPr>
        <w:tc>
          <w:tcPr>
            <w:tcW w:w="2689" w:type="dxa"/>
            <w:tcBorders>
              <w:bottom w:val="nil"/>
            </w:tcBorders>
            <w:shd w:val="clear" w:color="auto" w:fill="auto"/>
          </w:tcPr>
          <w:p w14:paraId="5B6C9EB5" w14:textId="77777777" w:rsidR="00C87888" w:rsidRPr="00BE5108" w:rsidRDefault="00C87888" w:rsidP="00DF3C12">
            <w:pPr>
              <w:pStyle w:val="TAC"/>
              <w:rPr>
                <w:rFonts w:eastAsiaTheme="minorEastAsia"/>
              </w:rPr>
            </w:pPr>
            <w:r w:rsidRPr="00BE5108">
              <w:rPr>
                <w:rFonts w:eastAsiaTheme="minorEastAsia" w:cs="Arial"/>
              </w:rPr>
              <w:t>10</w:t>
            </w:r>
          </w:p>
        </w:tc>
        <w:tc>
          <w:tcPr>
            <w:tcW w:w="3402" w:type="dxa"/>
          </w:tcPr>
          <w:p w14:paraId="711179F7"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680EE5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F2C332" w14:textId="77777777" w:rsidTr="00847BC2">
        <w:trPr>
          <w:cantSplit/>
          <w:jc w:val="center"/>
        </w:trPr>
        <w:tc>
          <w:tcPr>
            <w:tcW w:w="2689" w:type="dxa"/>
            <w:tcBorders>
              <w:top w:val="nil"/>
              <w:bottom w:val="single" w:sz="4" w:space="0" w:color="auto"/>
            </w:tcBorders>
            <w:shd w:val="clear" w:color="auto" w:fill="auto"/>
          </w:tcPr>
          <w:p w14:paraId="116EE0B0" w14:textId="77777777" w:rsidR="00C87888" w:rsidRPr="00BE5108" w:rsidRDefault="00C87888" w:rsidP="00DF3C12">
            <w:pPr>
              <w:pStyle w:val="TAC"/>
              <w:rPr>
                <w:rFonts w:eastAsiaTheme="minorEastAsia"/>
              </w:rPr>
            </w:pPr>
          </w:p>
        </w:tc>
        <w:tc>
          <w:tcPr>
            <w:tcW w:w="3402" w:type="dxa"/>
          </w:tcPr>
          <w:p w14:paraId="65AE777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7129B432" w14:textId="403ABAAE"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614624" w14:textId="77777777" w:rsidTr="00847BC2">
        <w:trPr>
          <w:cantSplit/>
          <w:jc w:val="center"/>
        </w:trPr>
        <w:tc>
          <w:tcPr>
            <w:tcW w:w="2689" w:type="dxa"/>
            <w:tcBorders>
              <w:bottom w:val="nil"/>
            </w:tcBorders>
            <w:shd w:val="clear" w:color="auto" w:fill="auto"/>
          </w:tcPr>
          <w:p w14:paraId="673737B1" w14:textId="77777777" w:rsidR="00C87888" w:rsidRPr="00BE5108" w:rsidRDefault="00C87888" w:rsidP="00DF3C12">
            <w:pPr>
              <w:pStyle w:val="TAC"/>
              <w:rPr>
                <w:rFonts w:eastAsiaTheme="minorEastAsia"/>
              </w:rPr>
            </w:pPr>
            <w:r w:rsidRPr="00BE5108">
              <w:rPr>
                <w:rFonts w:eastAsiaTheme="minorEastAsia" w:cs="Arial"/>
              </w:rPr>
              <w:t>15</w:t>
            </w:r>
          </w:p>
        </w:tc>
        <w:tc>
          <w:tcPr>
            <w:tcW w:w="3402" w:type="dxa"/>
          </w:tcPr>
          <w:p w14:paraId="4C607C08"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2C832CF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592B2A6" w14:textId="77777777" w:rsidTr="00847BC2">
        <w:trPr>
          <w:cantSplit/>
          <w:jc w:val="center"/>
        </w:trPr>
        <w:tc>
          <w:tcPr>
            <w:tcW w:w="2689" w:type="dxa"/>
            <w:tcBorders>
              <w:top w:val="nil"/>
              <w:bottom w:val="single" w:sz="4" w:space="0" w:color="auto"/>
            </w:tcBorders>
            <w:shd w:val="clear" w:color="auto" w:fill="auto"/>
          </w:tcPr>
          <w:p w14:paraId="11CCAC52" w14:textId="77777777" w:rsidR="00C87888" w:rsidRPr="00BE5108" w:rsidRDefault="00C87888" w:rsidP="00DF3C12">
            <w:pPr>
              <w:pStyle w:val="TAC"/>
              <w:rPr>
                <w:rFonts w:eastAsiaTheme="minorEastAsia"/>
              </w:rPr>
            </w:pPr>
          </w:p>
        </w:tc>
        <w:tc>
          <w:tcPr>
            <w:tcW w:w="3402" w:type="dxa"/>
          </w:tcPr>
          <w:p w14:paraId="73FB861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3538143" w14:textId="4548829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BA51AB" w14:textId="77777777" w:rsidTr="00847BC2">
        <w:trPr>
          <w:cantSplit/>
          <w:jc w:val="center"/>
        </w:trPr>
        <w:tc>
          <w:tcPr>
            <w:tcW w:w="2689" w:type="dxa"/>
            <w:tcBorders>
              <w:bottom w:val="nil"/>
            </w:tcBorders>
            <w:shd w:val="clear" w:color="auto" w:fill="auto"/>
          </w:tcPr>
          <w:p w14:paraId="67DC2C78" w14:textId="77777777" w:rsidR="00C87888" w:rsidRPr="00BE5108" w:rsidRDefault="00C87888" w:rsidP="00DF3C12">
            <w:pPr>
              <w:pStyle w:val="TAC"/>
              <w:rPr>
                <w:rFonts w:eastAsiaTheme="minorEastAsia"/>
              </w:rPr>
            </w:pPr>
            <w:r w:rsidRPr="00BE5108">
              <w:rPr>
                <w:rFonts w:eastAsiaTheme="minorEastAsia" w:cs="Arial"/>
              </w:rPr>
              <w:t>20</w:t>
            </w:r>
          </w:p>
        </w:tc>
        <w:tc>
          <w:tcPr>
            <w:tcW w:w="3402" w:type="dxa"/>
          </w:tcPr>
          <w:p w14:paraId="04A2F135"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3540" w:type="dxa"/>
          </w:tcPr>
          <w:p w14:paraId="7A0C2A2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A393DC8" w14:textId="77777777" w:rsidTr="00847BC2">
        <w:trPr>
          <w:cantSplit/>
          <w:jc w:val="center"/>
        </w:trPr>
        <w:tc>
          <w:tcPr>
            <w:tcW w:w="2689" w:type="dxa"/>
            <w:tcBorders>
              <w:top w:val="nil"/>
              <w:bottom w:val="single" w:sz="4" w:space="0" w:color="auto"/>
            </w:tcBorders>
            <w:shd w:val="clear" w:color="auto" w:fill="auto"/>
          </w:tcPr>
          <w:p w14:paraId="69DBE0D0" w14:textId="77777777" w:rsidR="00C87888" w:rsidRPr="00BE5108" w:rsidRDefault="00C87888" w:rsidP="00DF3C12">
            <w:pPr>
              <w:pStyle w:val="TAC"/>
              <w:rPr>
                <w:rFonts w:eastAsiaTheme="minorEastAsia"/>
              </w:rPr>
            </w:pPr>
          </w:p>
        </w:tc>
        <w:tc>
          <w:tcPr>
            <w:tcW w:w="3402" w:type="dxa"/>
          </w:tcPr>
          <w:p w14:paraId="334C87A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9FC96FE" w14:textId="047690C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B3AA5E4" w14:textId="77777777" w:rsidTr="00847BC2">
        <w:trPr>
          <w:cantSplit/>
          <w:jc w:val="center"/>
        </w:trPr>
        <w:tc>
          <w:tcPr>
            <w:tcW w:w="2689" w:type="dxa"/>
            <w:tcBorders>
              <w:bottom w:val="nil"/>
            </w:tcBorders>
            <w:shd w:val="clear" w:color="auto" w:fill="auto"/>
          </w:tcPr>
          <w:p w14:paraId="5103DB47" w14:textId="77777777" w:rsidR="00C87888" w:rsidRPr="00BE5108" w:rsidRDefault="00C87888" w:rsidP="00DF3C12">
            <w:pPr>
              <w:pStyle w:val="TAC"/>
              <w:rPr>
                <w:rFonts w:eastAsiaTheme="minorEastAsia"/>
              </w:rPr>
            </w:pPr>
            <w:r w:rsidRPr="00BE5108">
              <w:rPr>
                <w:rFonts w:eastAsiaTheme="minorEastAsia" w:cs="Arial"/>
              </w:rPr>
              <w:t>25</w:t>
            </w:r>
          </w:p>
        </w:tc>
        <w:tc>
          <w:tcPr>
            <w:tcW w:w="3402" w:type="dxa"/>
          </w:tcPr>
          <w:p w14:paraId="1C00006C"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71CE99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C0B8AE4" w14:textId="77777777" w:rsidTr="00847BC2">
        <w:trPr>
          <w:cantSplit/>
          <w:jc w:val="center"/>
        </w:trPr>
        <w:tc>
          <w:tcPr>
            <w:tcW w:w="2689" w:type="dxa"/>
            <w:tcBorders>
              <w:top w:val="nil"/>
              <w:bottom w:val="single" w:sz="4" w:space="0" w:color="auto"/>
            </w:tcBorders>
            <w:shd w:val="clear" w:color="auto" w:fill="auto"/>
          </w:tcPr>
          <w:p w14:paraId="53FAF9B6" w14:textId="77777777" w:rsidR="00C87888" w:rsidRPr="00BE5108" w:rsidRDefault="00C87888" w:rsidP="00DF3C12">
            <w:pPr>
              <w:pStyle w:val="TAC"/>
              <w:rPr>
                <w:rFonts w:eastAsiaTheme="minorEastAsia"/>
              </w:rPr>
            </w:pPr>
          </w:p>
        </w:tc>
        <w:tc>
          <w:tcPr>
            <w:tcW w:w="3402" w:type="dxa"/>
          </w:tcPr>
          <w:p w14:paraId="5E4AABCF"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71AE053B" w14:textId="597E925A"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3BD33B0" w14:textId="77777777" w:rsidTr="00847BC2">
        <w:trPr>
          <w:cantSplit/>
          <w:jc w:val="center"/>
        </w:trPr>
        <w:tc>
          <w:tcPr>
            <w:tcW w:w="2689" w:type="dxa"/>
            <w:tcBorders>
              <w:bottom w:val="nil"/>
            </w:tcBorders>
            <w:shd w:val="clear" w:color="auto" w:fill="auto"/>
          </w:tcPr>
          <w:p w14:paraId="21DC1A62" w14:textId="77777777" w:rsidR="00C87888" w:rsidRPr="00BE5108" w:rsidRDefault="00C87888" w:rsidP="00DF3C12">
            <w:pPr>
              <w:pStyle w:val="TAC"/>
              <w:rPr>
                <w:rFonts w:eastAsiaTheme="minorEastAsia"/>
              </w:rPr>
            </w:pPr>
            <w:r w:rsidRPr="00BE5108">
              <w:rPr>
                <w:rFonts w:eastAsiaTheme="minorEastAsia" w:cs="Arial"/>
              </w:rPr>
              <w:t>30</w:t>
            </w:r>
          </w:p>
        </w:tc>
        <w:tc>
          <w:tcPr>
            <w:tcW w:w="3402" w:type="dxa"/>
          </w:tcPr>
          <w:p w14:paraId="13ECD501"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7FB4521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363570C" w14:textId="77777777" w:rsidTr="00847BC2">
        <w:trPr>
          <w:cantSplit/>
          <w:jc w:val="center"/>
        </w:trPr>
        <w:tc>
          <w:tcPr>
            <w:tcW w:w="2689" w:type="dxa"/>
            <w:tcBorders>
              <w:top w:val="nil"/>
              <w:bottom w:val="single" w:sz="4" w:space="0" w:color="auto"/>
            </w:tcBorders>
            <w:shd w:val="clear" w:color="auto" w:fill="auto"/>
          </w:tcPr>
          <w:p w14:paraId="4C74B4CA" w14:textId="77777777" w:rsidR="00C87888" w:rsidRPr="00BE5108" w:rsidRDefault="00C87888" w:rsidP="00DF3C12">
            <w:pPr>
              <w:pStyle w:val="TAC"/>
              <w:rPr>
                <w:rFonts w:eastAsiaTheme="minorEastAsia"/>
              </w:rPr>
            </w:pPr>
          </w:p>
        </w:tc>
        <w:tc>
          <w:tcPr>
            <w:tcW w:w="3402" w:type="dxa"/>
          </w:tcPr>
          <w:p w14:paraId="344878A8"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B49A59D" w14:textId="0344BB0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FB55308" w14:textId="77777777" w:rsidTr="00847BC2">
        <w:trPr>
          <w:cantSplit/>
          <w:jc w:val="center"/>
        </w:trPr>
        <w:tc>
          <w:tcPr>
            <w:tcW w:w="2689" w:type="dxa"/>
            <w:tcBorders>
              <w:bottom w:val="nil"/>
            </w:tcBorders>
            <w:shd w:val="clear" w:color="auto" w:fill="auto"/>
          </w:tcPr>
          <w:p w14:paraId="050F2721" w14:textId="77777777" w:rsidR="00C87888" w:rsidRPr="00BE5108" w:rsidRDefault="00C87888" w:rsidP="00DF3C12">
            <w:pPr>
              <w:pStyle w:val="TAC"/>
              <w:rPr>
                <w:rFonts w:eastAsiaTheme="minorEastAsia"/>
              </w:rPr>
            </w:pPr>
            <w:r w:rsidRPr="00BE5108">
              <w:rPr>
                <w:rFonts w:eastAsiaTheme="minorEastAsia" w:cs="Arial"/>
              </w:rPr>
              <w:t>40</w:t>
            </w:r>
          </w:p>
        </w:tc>
        <w:tc>
          <w:tcPr>
            <w:tcW w:w="3402" w:type="dxa"/>
          </w:tcPr>
          <w:p w14:paraId="315CC035" w14:textId="77777777" w:rsidR="00C87888" w:rsidRPr="00BE5108" w:rsidRDefault="00C87888" w:rsidP="00DF3C12">
            <w:pPr>
              <w:pStyle w:val="TAC"/>
              <w:rPr>
                <w:rFonts w:eastAsiaTheme="minorEastAsia" w:cs="Arial"/>
              </w:rPr>
            </w:pPr>
            <w:r w:rsidRPr="00BE5108">
              <w:rPr>
                <w:rFonts w:eastAsiaTheme="minorEastAsia" w:cs="Arial"/>
              </w:rPr>
              <w:t>±7.45</w:t>
            </w:r>
          </w:p>
        </w:tc>
        <w:tc>
          <w:tcPr>
            <w:tcW w:w="3540" w:type="dxa"/>
          </w:tcPr>
          <w:p w14:paraId="4E4672F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C69C3E" w14:textId="77777777" w:rsidTr="00847BC2">
        <w:trPr>
          <w:cantSplit/>
          <w:jc w:val="center"/>
        </w:trPr>
        <w:tc>
          <w:tcPr>
            <w:tcW w:w="2689" w:type="dxa"/>
            <w:tcBorders>
              <w:top w:val="nil"/>
              <w:bottom w:val="single" w:sz="4" w:space="0" w:color="auto"/>
            </w:tcBorders>
            <w:shd w:val="clear" w:color="auto" w:fill="auto"/>
          </w:tcPr>
          <w:p w14:paraId="6A3F49EC" w14:textId="77777777" w:rsidR="00C87888" w:rsidRPr="00BE5108" w:rsidRDefault="00C87888" w:rsidP="00DF3C12">
            <w:pPr>
              <w:pStyle w:val="TAC"/>
              <w:rPr>
                <w:rFonts w:eastAsiaTheme="minorEastAsia"/>
              </w:rPr>
            </w:pPr>
          </w:p>
        </w:tc>
        <w:tc>
          <w:tcPr>
            <w:tcW w:w="3402" w:type="dxa"/>
          </w:tcPr>
          <w:p w14:paraId="1903D1D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2968059" w14:textId="7457C5E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C0E77" w14:textId="77777777" w:rsidTr="00847BC2">
        <w:trPr>
          <w:cantSplit/>
          <w:jc w:val="center"/>
        </w:trPr>
        <w:tc>
          <w:tcPr>
            <w:tcW w:w="2689" w:type="dxa"/>
            <w:tcBorders>
              <w:bottom w:val="nil"/>
            </w:tcBorders>
            <w:shd w:val="clear" w:color="auto" w:fill="auto"/>
          </w:tcPr>
          <w:p w14:paraId="3864BC0F" w14:textId="77777777" w:rsidR="00C87888" w:rsidRPr="00BE5108" w:rsidRDefault="00C87888" w:rsidP="00DF3C12">
            <w:pPr>
              <w:pStyle w:val="TAC"/>
              <w:rPr>
                <w:rFonts w:eastAsiaTheme="minorEastAsia"/>
              </w:rPr>
            </w:pPr>
            <w:r w:rsidRPr="00BE5108">
              <w:rPr>
                <w:rFonts w:eastAsiaTheme="minorEastAsia" w:cs="Arial"/>
              </w:rPr>
              <w:t>50</w:t>
            </w:r>
          </w:p>
        </w:tc>
        <w:tc>
          <w:tcPr>
            <w:tcW w:w="3402" w:type="dxa"/>
          </w:tcPr>
          <w:p w14:paraId="0B8F5482" w14:textId="77777777" w:rsidR="00C87888" w:rsidRPr="00BE5108" w:rsidRDefault="00C87888" w:rsidP="00DF3C12">
            <w:pPr>
              <w:pStyle w:val="TAC"/>
              <w:rPr>
                <w:rFonts w:eastAsiaTheme="minorEastAsia" w:cs="Arial"/>
              </w:rPr>
            </w:pPr>
            <w:r w:rsidRPr="00BE5108">
              <w:rPr>
                <w:rFonts w:eastAsiaTheme="minorEastAsia" w:cs="Arial"/>
              </w:rPr>
              <w:t>±7.35</w:t>
            </w:r>
          </w:p>
        </w:tc>
        <w:tc>
          <w:tcPr>
            <w:tcW w:w="3540" w:type="dxa"/>
          </w:tcPr>
          <w:p w14:paraId="14A9B68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469E9E0" w14:textId="77777777" w:rsidTr="00847BC2">
        <w:trPr>
          <w:cantSplit/>
          <w:jc w:val="center"/>
        </w:trPr>
        <w:tc>
          <w:tcPr>
            <w:tcW w:w="2689" w:type="dxa"/>
            <w:tcBorders>
              <w:top w:val="nil"/>
              <w:bottom w:val="single" w:sz="4" w:space="0" w:color="auto"/>
            </w:tcBorders>
            <w:shd w:val="clear" w:color="auto" w:fill="auto"/>
          </w:tcPr>
          <w:p w14:paraId="2853D8A1" w14:textId="77777777" w:rsidR="00C87888" w:rsidRPr="00BE5108" w:rsidRDefault="00C87888" w:rsidP="00DF3C12">
            <w:pPr>
              <w:pStyle w:val="TAC"/>
              <w:rPr>
                <w:rFonts w:eastAsiaTheme="minorEastAsia"/>
              </w:rPr>
            </w:pPr>
          </w:p>
        </w:tc>
        <w:tc>
          <w:tcPr>
            <w:tcW w:w="3402" w:type="dxa"/>
          </w:tcPr>
          <w:p w14:paraId="33AA537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28508779" w14:textId="4DB6D3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49B32CF" w14:textId="77777777" w:rsidTr="00847BC2">
        <w:trPr>
          <w:cantSplit/>
          <w:jc w:val="center"/>
        </w:trPr>
        <w:tc>
          <w:tcPr>
            <w:tcW w:w="2689" w:type="dxa"/>
            <w:tcBorders>
              <w:bottom w:val="nil"/>
            </w:tcBorders>
            <w:shd w:val="clear" w:color="auto" w:fill="auto"/>
          </w:tcPr>
          <w:p w14:paraId="5E3E03B3" w14:textId="77777777" w:rsidR="00C87888" w:rsidRPr="00BE5108" w:rsidRDefault="00C87888" w:rsidP="00DF3C12">
            <w:pPr>
              <w:pStyle w:val="TAC"/>
              <w:rPr>
                <w:rFonts w:eastAsiaTheme="minorEastAsia"/>
              </w:rPr>
            </w:pPr>
            <w:r w:rsidRPr="00BE5108">
              <w:rPr>
                <w:rFonts w:eastAsiaTheme="minorEastAsia" w:cs="Arial"/>
              </w:rPr>
              <w:t>60</w:t>
            </w:r>
          </w:p>
        </w:tc>
        <w:tc>
          <w:tcPr>
            <w:tcW w:w="3402" w:type="dxa"/>
          </w:tcPr>
          <w:p w14:paraId="0C20D541" w14:textId="77777777" w:rsidR="00C87888" w:rsidRPr="00BE5108" w:rsidRDefault="00C87888" w:rsidP="00DF3C12">
            <w:pPr>
              <w:pStyle w:val="TAC"/>
              <w:rPr>
                <w:rFonts w:eastAsiaTheme="minorEastAsia" w:cs="Arial"/>
              </w:rPr>
            </w:pPr>
            <w:r w:rsidRPr="00BE5108">
              <w:rPr>
                <w:rFonts w:eastAsiaTheme="minorEastAsia" w:cs="Arial"/>
              </w:rPr>
              <w:t>±7.49</w:t>
            </w:r>
          </w:p>
        </w:tc>
        <w:tc>
          <w:tcPr>
            <w:tcW w:w="3540" w:type="dxa"/>
          </w:tcPr>
          <w:p w14:paraId="62A1CF5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F4EB84D" w14:textId="77777777" w:rsidTr="00847BC2">
        <w:trPr>
          <w:cantSplit/>
          <w:jc w:val="center"/>
        </w:trPr>
        <w:tc>
          <w:tcPr>
            <w:tcW w:w="2689" w:type="dxa"/>
            <w:tcBorders>
              <w:top w:val="nil"/>
              <w:bottom w:val="single" w:sz="4" w:space="0" w:color="auto"/>
            </w:tcBorders>
            <w:shd w:val="clear" w:color="auto" w:fill="auto"/>
          </w:tcPr>
          <w:p w14:paraId="00F92DFB" w14:textId="77777777" w:rsidR="00C87888" w:rsidRPr="00BE5108" w:rsidRDefault="00C87888" w:rsidP="00DF3C12">
            <w:pPr>
              <w:pStyle w:val="TAC"/>
              <w:rPr>
                <w:rFonts w:eastAsiaTheme="minorEastAsia"/>
              </w:rPr>
            </w:pPr>
          </w:p>
        </w:tc>
        <w:tc>
          <w:tcPr>
            <w:tcW w:w="3402" w:type="dxa"/>
          </w:tcPr>
          <w:p w14:paraId="7265B68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318F3D3" w14:textId="0945B4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11C7302" w14:textId="77777777" w:rsidTr="00847BC2">
        <w:trPr>
          <w:cantSplit/>
          <w:jc w:val="center"/>
        </w:trPr>
        <w:tc>
          <w:tcPr>
            <w:tcW w:w="2689" w:type="dxa"/>
            <w:tcBorders>
              <w:bottom w:val="nil"/>
            </w:tcBorders>
            <w:shd w:val="clear" w:color="auto" w:fill="auto"/>
          </w:tcPr>
          <w:p w14:paraId="7A0122DB" w14:textId="77777777" w:rsidR="00C87888" w:rsidRPr="00BE5108" w:rsidRDefault="00C87888" w:rsidP="00DF3C12">
            <w:pPr>
              <w:pStyle w:val="TAC"/>
              <w:rPr>
                <w:rFonts w:eastAsiaTheme="minorEastAsia"/>
              </w:rPr>
            </w:pPr>
            <w:r w:rsidRPr="00BE5108">
              <w:rPr>
                <w:rFonts w:eastAsiaTheme="minorEastAsia" w:cs="Arial"/>
              </w:rPr>
              <w:t>70</w:t>
            </w:r>
          </w:p>
        </w:tc>
        <w:tc>
          <w:tcPr>
            <w:tcW w:w="3402" w:type="dxa"/>
          </w:tcPr>
          <w:p w14:paraId="18A3374D" w14:textId="77777777" w:rsidR="00C87888" w:rsidRPr="00BE5108" w:rsidRDefault="00C87888" w:rsidP="00DF3C12">
            <w:pPr>
              <w:pStyle w:val="TAC"/>
              <w:rPr>
                <w:rFonts w:eastAsiaTheme="minorEastAsia" w:cs="Arial"/>
              </w:rPr>
            </w:pPr>
            <w:r w:rsidRPr="00BE5108">
              <w:rPr>
                <w:rFonts w:eastAsiaTheme="minorEastAsia" w:cs="Arial"/>
              </w:rPr>
              <w:t>±7.42</w:t>
            </w:r>
          </w:p>
        </w:tc>
        <w:tc>
          <w:tcPr>
            <w:tcW w:w="3540" w:type="dxa"/>
          </w:tcPr>
          <w:p w14:paraId="488D55A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8CAE2BF" w14:textId="77777777" w:rsidTr="00847BC2">
        <w:trPr>
          <w:cantSplit/>
          <w:jc w:val="center"/>
        </w:trPr>
        <w:tc>
          <w:tcPr>
            <w:tcW w:w="2689" w:type="dxa"/>
            <w:tcBorders>
              <w:top w:val="nil"/>
              <w:bottom w:val="single" w:sz="4" w:space="0" w:color="auto"/>
            </w:tcBorders>
            <w:shd w:val="clear" w:color="auto" w:fill="auto"/>
          </w:tcPr>
          <w:p w14:paraId="6B751786" w14:textId="77777777" w:rsidR="00C87888" w:rsidRPr="00BE5108" w:rsidRDefault="00C87888" w:rsidP="00DF3C12">
            <w:pPr>
              <w:pStyle w:val="TAC"/>
              <w:rPr>
                <w:rFonts w:eastAsiaTheme="minorEastAsia"/>
              </w:rPr>
            </w:pPr>
          </w:p>
        </w:tc>
        <w:tc>
          <w:tcPr>
            <w:tcW w:w="3402" w:type="dxa"/>
          </w:tcPr>
          <w:p w14:paraId="06145D01"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640A370" w14:textId="7A8976C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71CB14D" w14:textId="77777777" w:rsidTr="00847BC2">
        <w:trPr>
          <w:cantSplit/>
          <w:jc w:val="center"/>
        </w:trPr>
        <w:tc>
          <w:tcPr>
            <w:tcW w:w="2689" w:type="dxa"/>
            <w:tcBorders>
              <w:bottom w:val="nil"/>
            </w:tcBorders>
            <w:shd w:val="clear" w:color="auto" w:fill="auto"/>
          </w:tcPr>
          <w:p w14:paraId="6A6971CE" w14:textId="77777777" w:rsidR="00C87888" w:rsidRPr="00BE5108" w:rsidRDefault="00C87888" w:rsidP="00DF3C12">
            <w:pPr>
              <w:pStyle w:val="TAC"/>
              <w:rPr>
                <w:rFonts w:eastAsiaTheme="minorEastAsia"/>
              </w:rPr>
            </w:pPr>
            <w:r w:rsidRPr="00BE5108">
              <w:rPr>
                <w:rFonts w:eastAsiaTheme="minorEastAsia" w:cs="Arial"/>
              </w:rPr>
              <w:t>80</w:t>
            </w:r>
          </w:p>
        </w:tc>
        <w:tc>
          <w:tcPr>
            <w:tcW w:w="3402" w:type="dxa"/>
          </w:tcPr>
          <w:p w14:paraId="6A3FE36B" w14:textId="77777777" w:rsidR="00C87888" w:rsidRPr="00BE5108" w:rsidRDefault="00C87888" w:rsidP="00DF3C12">
            <w:pPr>
              <w:pStyle w:val="TAC"/>
              <w:rPr>
                <w:rFonts w:eastAsiaTheme="minorEastAsia" w:cs="Arial"/>
              </w:rPr>
            </w:pPr>
            <w:r w:rsidRPr="00BE5108">
              <w:rPr>
                <w:rFonts w:eastAsiaTheme="minorEastAsia" w:cs="Arial"/>
              </w:rPr>
              <w:t>±7.44</w:t>
            </w:r>
          </w:p>
        </w:tc>
        <w:tc>
          <w:tcPr>
            <w:tcW w:w="3540" w:type="dxa"/>
          </w:tcPr>
          <w:p w14:paraId="30047C2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B8E376" w14:textId="77777777" w:rsidTr="00847BC2">
        <w:trPr>
          <w:cantSplit/>
          <w:jc w:val="center"/>
        </w:trPr>
        <w:tc>
          <w:tcPr>
            <w:tcW w:w="2689" w:type="dxa"/>
            <w:tcBorders>
              <w:top w:val="nil"/>
              <w:bottom w:val="single" w:sz="4" w:space="0" w:color="auto"/>
            </w:tcBorders>
            <w:shd w:val="clear" w:color="auto" w:fill="auto"/>
          </w:tcPr>
          <w:p w14:paraId="62CAA07A" w14:textId="77777777" w:rsidR="00C87888" w:rsidRPr="00BE5108" w:rsidRDefault="00C87888" w:rsidP="00DF3C12">
            <w:pPr>
              <w:pStyle w:val="TAC"/>
              <w:rPr>
                <w:rFonts w:eastAsiaTheme="minorEastAsia"/>
              </w:rPr>
            </w:pPr>
          </w:p>
        </w:tc>
        <w:tc>
          <w:tcPr>
            <w:tcW w:w="3402" w:type="dxa"/>
          </w:tcPr>
          <w:p w14:paraId="127B496E"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1EBCC406" w14:textId="3963378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79D3C" w14:textId="77777777" w:rsidTr="00847BC2">
        <w:trPr>
          <w:cantSplit/>
          <w:jc w:val="center"/>
        </w:trPr>
        <w:tc>
          <w:tcPr>
            <w:tcW w:w="2689" w:type="dxa"/>
            <w:tcBorders>
              <w:bottom w:val="nil"/>
            </w:tcBorders>
            <w:shd w:val="clear" w:color="auto" w:fill="auto"/>
          </w:tcPr>
          <w:p w14:paraId="31FAF212" w14:textId="77777777" w:rsidR="00C87888" w:rsidRPr="00BE5108" w:rsidRDefault="00C87888" w:rsidP="00DF3C12">
            <w:pPr>
              <w:pStyle w:val="TAC"/>
              <w:rPr>
                <w:rFonts w:eastAsiaTheme="minorEastAsia"/>
              </w:rPr>
            </w:pPr>
            <w:r w:rsidRPr="00BE5108">
              <w:rPr>
                <w:rFonts w:eastAsiaTheme="minorEastAsia" w:cs="Arial"/>
              </w:rPr>
              <w:t>90</w:t>
            </w:r>
          </w:p>
        </w:tc>
        <w:tc>
          <w:tcPr>
            <w:tcW w:w="3402" w:type="dxa"/>
          </w:tcPr>
          <w:p w14:paraId="03256BF8" w14:textId="77777777" w:rsidR="00C87888" w:rsidRPr="00BE5108" w:rsidRDefault="00C87888" w:rsidP="00DF3C12">
            <w:pPr>
              <w:pStyle w:val="TAC"/>
              <w:rPr>
                <w:rFonts w:eastAsiaTheme="minorEastAsia" w:cs="Arial"/>
              </w:rPr>
            </w:pPr>
            <w:r w:rsidRPr="00BE5108">
              <w:rPr>
                <w:rFonts w:eastAsiaTheme="minorEastAsia" w:cs="Arial"/>
              </w:rPr>
              <w:t>±7.46</w:t>
            </w:r>
          </w:p>
        </w:tc>
        <w:tc>
          <w:tcPr>
            <w:tcW w:w="3540" w:type="dxa"/>
          </w:tcPr>
          <w:p w14:paraId="4DABAAE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52205E" w14:textId="77777777" w:rsidTr="00847BC2">
        <w:trPr>
          <w:cantSplit/>
          <w:jc w:val="center"/>
        </w:trPr>
        <w:tc>
          <w:tcPr>
            <w:tcW w:w="2689" w:type="dxa"/>
            <w:tcBorders>
              <w:top w:val="nil"/>
              <w:bottom w:val="single" w:sz="4" w:space="0" w:color="auto"/>
            </w:tcBorders>
            <w:shd w:val="clear" w:color="auto" w:fill="auto"/>
          </w:tcPr>
          <w:p w14:paraId="7DE7DE4F" w14:textId="77777777" w:rsidR="00C87888" w:rsidRPr="00BE5108" w:rsidRDefault="00C87888" w:rsidP="00DF3C12">
            <w:pPr>
              <w:pStyle w:val="TAC"/>
              <w:rPr>
                <w:rFonts w:eastAsiaTheme="minorEastAsia"/>
              </w:rPr>
            </w:pPr>
          </w:p>
        </w:tc>
        <w:tc>
          <w:tcPr>
            <w:tcW w:w="3402" w:type="dxa"/>
          </w:tcPr>
          <w:p w14:paraId="434882E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FD27151" w14:textId="410F0B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5A483A11" w14:textId="77777777" w:rsidTr="00847BC2">
        <w:trPr>
          <w:cantSplit/>
          <w:jc w:val="center"/>
        </w:trPr>
        <w:tc>
          <w:tcPr>
            <w:tcW w:w="2689" w:type="dxa"/>
            <w:tcBorders>
              <w:bottom w:val="nil"/>
            </w:tcBorders>
            <w:shd w:val="clear" w:color="auto" w:fill="auto"/>
          </w:tcPr>
          <w:p w14:paraId="04B09E3A" w14:textId="77777777" w:rsidR="00C87888" w:rsidRPr="00BE5108" w:rsidRDefault="00C87888" w:rsidP="00DF3C12">
            <w:pPr>
              <w:pStyle w:val="TAC"/>
              <w:rPr>
                <w:rFonts w:eastAsiaTheme="minorEastAsia"/>
              </w:rPr>
            </w:pPr>
            <w:r w:rsidRPr="00BE5108">
              <w:rPr>
                <w:rFonts w:eastAsiaTheme="minorEastAsia" w:cs="Arial"/>
              </w:rPr>
              <w:t>100</w:t>
            </w:r>
          </w:p>
        </w:tc>
        <w:tc>
          <w:tcPr>
            <w:tcW w:w="3402" w:type="dxa"/>
          </w:tcPr>
          <w:p w14:paraId="06B2D604" w14:textId="77777777" w:rsidR="00C87888" w:rsidRPr="00BE5108" w:rsidRDefault="00C87888" w:rsidP="00DF3C12">
            <w:pPr>
              <w:pStyle w:val="TAC"/>
              <w:rPr>
                <w:rFonts w:eastAsiaTheme="minorEastAsia" w:cs="Arial"/>
              </w:rPr>
            </w:pPr>
            <w:r w:rsidRPr="00BE5108">
              <w:rPr>
                <w:rFonts w:eastAsiaTheme="minorEastAsia" w:cs="Arial"/>
              </w:rPr>
              <w:t>±7.48</w:t>
            </w:r>
          </w:p>
        </w:tc>
        <w:tc>
          <w:tcPr>
            <w:tcW w:w="3540" w:type="dxa"/>
          </w:tcPr>
          <w:p w14:paraId="15C8FAB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1FD678C" w14:textId="77777777" w:rsidTr="00847BC2">
        <w:trPr>
          <w:cantSplit/>
          <w:jc w:val="center"/>
        </w:trPr>
        <w:tc>
          <w:tcPr>
            <w:tcW w:w="2689" w:type="dxa"/>
            <w:tcBorders>
              <w:top w:val="nil"/>
            </w:tcBorders>
            <w:shd w:val="clear" w:color="auto" w:fill="auto"/>
          </w:tcPr>
          <w:p w14:paraId="1FE87F5C" w14:textId="77777777" w:rsidR="00C87888" w:rsidRPr="00BE5108" w:rsidRDefault="00C87888" w:rsidP="00DF3C12">
            <w:pPr>
              <w:pStyle w:val="TAC"/>
              <w:rPr>
                <w:rFonts w:eastAsiaTheme="minorEastAsia"/>
              </w:rPr>
            </w:pPr>
          </w:p>
        </w:tc>
        <w:tc>
          <w:tcPr>
            <w:tcW w:w="3402" w:type="dxa"/>
          </w:tcPr>
          <w:p w14:paraId="356AB674"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9E6454C" w14:textId="1447E6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0551DE18" w14:textId="77777777" w:rsidTr="00847BC2">
        <w:trPr>
          <w:cantSplit/>
          <w:jc w:val="center"/>
        </w:trPr>
        <w:tc>
          <w:tcPr>
            <w:tcW w:w="9631" w:type="dxa"/>
            <w:gridSpan w:val="3"/>
            <w:shd w:val="clear" w:color="auto" w:fill="auto"/>
          </w:tcPr>
          <w:p w14:paraId="217A5821" w14:textId="05F4FEEC"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6D939D9D" w14:textId="2D936091"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53126FA5" w14:textId="267650DD"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30C1E755" w14:textId="77777777" w:rsidR="00C87888" w:rsidRPr="00BE5108" w:rsidRDefault="00C87888" w:rsidP="00C8788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40B2483E" w14:textId="77777777" w:rsidR="00C87888" w:rsidRPr="00BE5108" w:rsidRDefault="00C87888" w:rsidP="00C87888">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C87888" w:rsidRPr="00BE5108" w14:paraId="6E4D0029" w14:textId="77777777" w:rsidTr="00847BC2">
        <w:trPr>
          <w:cantSplit/>
          <w:jc w:val="center"/>
        </w:trPr>
        <w:tc>
          <w:tcPr>
            <w:tcW w:w="2689" w:type="dxa"/>
            <w:tcBorders>
              <w:bottom w:val="single" w:sz="4" w:space="0" w:color="auto"/>
            </w:tcBorders>
            <w:shd w:val="clear" w:color="auto" w:fill="auto"/>
          </w:tcPr>
          <w:p w14:paraId="128A4014" w14:textId="41822D6C" w:rsidR="00C87888" w:rsidRPr="00BE5108" w:rsidRDefault="00C87888" w:rsidP="00DF3C12">
            <w:pPr>
              <w:pStyle w:val="TAH"/>
              <w:rPr>
                <w:rFonts w:eastAsiaTheme="minorEastAsia" w:cs="Arial"/>
              </w:rPr>
            </w:pPr>
            <w:r w:rsidRPr="00BE5108">
              <w:rPr>
                <w:rFonts w:eastAsia="SimSun" w:hint="eastAsia"/>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3543" w:type="dxa"/>
          </w:tcPr>
          <w:p w14:paraId="5CC8F2AA" w14:textId="3EB51A02"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3399" w:type="dxa"/>
          </w:tcPr>
          <w:p w14:paraId="241254D4" w14:textId="471FBA67"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894C689" w14:textId="77777777" w:rsidTr="00847BC2">
        <w:trPr>
          <w:cantSplit/>
          <w:jc w:val="center"/>
        </w:trPr>
        <w:tc>
          <w:tcPr>
            <w:tcW w:w="2689" w:type="dxa"/>
            <w:tcBorders>
              <w:bottom w:val="nil"/>
            </w:tcBorders>
            <w:shd w:val="clear" w:color="auto" w:fill="auto"/>
          </w:tcPr>
          <w:p w14:paraId="1B0C191C" w14:textId="77777777" w:rsidR="00C87888" w:rsidRPr="00BE5108" w:rsidRDefault="00C87888" w:rsidP="00DF3C12">
            <w:pPr>
              <w:pStyle w:val="TAC"/>
              <w:rPr>
                <w:rFonts w:eastAsiaTheme="minorEastAsia"/>
              </w:rPr>
            </w:pPr>
            <w:r w:rsidRPr="00BE5108">
              <w:rPr>
                <w:rFonts w:eastAsiaTheme="minorEastAsia" w:cs="Arial"/>
              </w:rPr>
              <w:t>10</w:t>
            </w:r>
          </w:p>
        </w:tc>
        <w:tc>
          <w:tcPr>
            <w:tcW w:w="3543" w:type="dxa"/>
          </w:tcPr>
          <w:p w14:paraId="3A2C1686" w14:textId="77777777" w:rsidR="00C87888" w:rsidRPr="00BE5108" w:rsidRDefault="00C87888" w:rsidP="00DF3C12">
            <w:pPr>
              <w:pStyle w:val="TAC"/>
              <w:rPr>
                <w:rFonts w:eastAsiaTheme="minorEastAsia" w:cs="Arial"/>
              </w:rPr>
            </w:pPr>
            <w:r w:rsidRPr="00BE5108">
              <w:rPr>
                <w:rFonts w:eastAsiaTheme="minorEastAsia" w:cs="Arial"/>
              </w:rPr>
              <w:t>±370</w:t>
            </w:r>
          </w:p>
        </w:tc>
        <w:tc>
          <w:tcPr>
            <w:tcW w:w="3399" w:type="dxa"/>
          </w:tcPr>
          <w:p w14:paraId="4868D3D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02D7BC8" w14:textId="77777777" w:rsidTr="00847BC2">
        <w:trPr>
          <w:cantSplit/>
          <w:jc w:val="center"/>
        </w:trPr>
        <w:tc>
          <w:tcPr>
            <w:tcW w:w="2689" w:type="dxa"/>
            <w:tcBorders>
              <w:top w:val="nil"/>
              <w:bottom w:val="single" w:sz="4" w:space="0" w:color="auto"/>
            </w:tcBorders>
            <w:shd w:val="clear" w:color="auto" w:fill="auto"/>
          </w:tcPr>
          <w:p w14:paraId="7E915C45" w14:textId="77777777" w:rsidR="00C87888" w:rsidRPr="00BE5108" w:rsidRDefault="00C87888" w:rsidP="00DF3C12">
            <w:pPr>
              <w:pStyle w:val="TAC"/>
              <w:rPr>
                <w:rFonts w:eastAsiaTheme="minorEastAsia"/>
              </w:rPr>
            </w:pPr>
          </w:p>
        </w:tc>
        <w:tc>
          <w:tcPr>
            <w:tcW w:w="3543" w:type="dxa"/>
          </w:tcPr>
          <w:p w14:paraId="298DAF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B9221F5" w14:textId="1D465DEA"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172AE02" w14:textId="77777777" w:rsidTr="00847BC2">
        <w:trPr>
          <w:cantSplit/>
          <w:jc w:val="center"/>
        </w:trPr>
        <w:tc>
          <w:tcPr>
            <w:tcW w:w="2689" w:type="dxa"/>
            <w:tcBorders>
              <w:bottom w:val="nil"/>
            </w:tcBorders>
            <w:shd w:val="clear" w:color="auto" w:fill="auto"/>
          </w:tcPr>
          <w:p w14:paraId="1BF2A850" w14:textId="4D4FD631"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72FB3E4" w14:textId="77777777" w:rsidR="00C87888" w:rsidRPr="00BE5108" w:rsidRDefault="00C87888" w:rsidP="00DF3C12">
            <w:pPr>
              <w:pStyle w:val="TAC"/>
              <w:rPr>
                <w:rFonts w:eastAsiaTheme="minorEastAsia" w:cs="Arial"/>
              </w:rPr>
            </w:pPr>
            <w:r w:rsidRPr="00BE5108">
              <w:rPr>
                <w:rFonts w:eastAsiaTheme="minorEastAsia" w:cs="Arial"/>
              </w:rPr>
              <w:t>±380</w:t>
            </w:r>
          </w:p>
        </w:tc>
        <w:tc>
          <w:tcPr>
            <w:tcW w:w="3399" w:type="dxa"/>
          </w:tcPr>
          <w:p w14:paraId="0C151FD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E17A425" w14:textId="77777777" w:rsidTr="00847BC2">
        <w:trPr>
          <w:cantSplit/>
          <w:jc w:val="center"/>
        </w:trPr>
        <w:tc>
          <w:tcPr>
            <w:tcW w:w="2689" w:type="dxa"/>
            <w:tcBorders>
              <w:top w:val="nil"/>
              <w:bottom w:val="single" w:sz="4" w:space="0" w:color="auto"/>
            </w:tcBorders>
            <w:shd w:val="clear" w:color="auto" w:fill="auto"/>
          </w:tcPr>
          <w:p w14:paraId="478A39B9" w14:textId="77777777" w:rsidR="00C87888" w:rsidRPr="00BE5108" w:rsidRDefault="00C87888" w:rsidP="00DF3C12">
            <w:pPr>
              <w:pStyle w:val="TAC"/>
              <w:rPr>
                <w:rFonts w:eastAsiaTheme="minorEastAsia"/>
              </w:rPr>
            </w:pPr>
          </w:p>
        </w:tc>
        <w:tc>
          <w:tcPr>
            <w:tcW w:w="3543" w:type="dxa"/>
          </w:tcPr>
          <w:p w14:paraId="1CD554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F16F090" w14:textId="3A1BC4DF"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16E3EFC" w14:textId="77777777" w:rsidTr="00847BC2">
        <w:trPr>
          <w:cantSplit/>
          <w:jc w:val="center"/>
        </w:trPr>
        <w:tc>
          <w:tcPr>
            <w:tcW w:w="2689" w:type="dxa"/>
            <w:tcBorders>
              <w:bottom w:val="nil"/>
            </w:tcBorders>
            <w:shd w:val="clear" w:color="auto" w:fill="auto"/>
          </w:tcPr>
          <w:p w14:paraId="1C01057F" w14:textId="673B6CB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E3C9BE5" w14:textId="77777777" w:rsidR="00C87888" w:rsidRPr="00BE5108" w:rsidRDefault="00C87888" w:rsidP="00DF3C12">
            <w:pPr>
              <w:pStyle w:val="TAC"/>
              <w:rPr>
                <w:rFonts w:eastAsiaTheme="minorEastAsia" w:cs="Arial"/>
              </w:rPr>
            </w:pPr>
            <w:r w:rsidRPr="00BE5108">
              <w:rPr>
                <w:rFonts w:eastAsiaTheme="minorEastAsia" w:cs="Arial"/>
              </w:rPr>
              <w:t>±390</w:t>
            </w:r>
          </w:p>
        </w:tc>
        <w:tc>
          <w:tcPr>
            <w:tcW w:w="3399" w:type="dxa"/>
          </w:tcPr>
          <w:p w14:paraId="26359A5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9E4F59B" w14:textId="77777777" w:rsidTr="00847BC2">
        <w:trPr>
          <w:cantSplit/>
          <w:jc w:val="center"/>
        </w:trPr>
        <w:tc>
          <w:tcPr>
            <w:tcW w:w="2689" w:type="dxa"/>
            <w:tcBorders>
              <w:top w:val="nil"/>
              <w:bottom w:val="single" w:sz="4" w:space="0" w:color="auto"/>
            </w:tcBorders>
            <w:shd w:val="clear" w:color="auto" w:fill="auto"/>
          </w:tcPr>
          <w:p w14:paraId="2D734BC6" w14:textId="77777777" w:rsidR="00C87888" w:rsidRPr="00BE5108" w:rsidRDefault="00C87888" w:rsidP="00DF3C12">
            <w:pPr>
              <w:pStyle w:val="TAC"/>
              <w:rPr>
                <w:rFonts w:eastAsiaTheme="minorEastAsia"/>
              </w:rPr>
            </w:pPr>
          </w:p>
        </w:tc>
        <w:tc>
          <w:tcPr>
            <w:tcW w:w="3543" w:type="dxa"/>
          </w:tcPr>
          <w:p w14:paraId="3B2EB915"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3399" w:type="dxa"/>
          </w:tcPr>
          <w:p w14:paraId="0A7F1F6B" w14:textId="7E40202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8FB1743" w14:textId="77777777" w:rsidTr="00847BC2">
        <w:trPr>
          <w:cantSplit/>
          <w:jc w:val="center"/>
        </w:trPr>
        <w:tc>
          <w:tcPr>
            <w:tcW w:w="2689" w:type="dxa"/>
            <w:tcBorders>
              <w:bottom w:val="nil"/>
            </w:tcBorders>
            <w:shd w:val="clear" w:color="auto" w:fill="auto"/>
          </w:tcPr>
          <w:p w14:paraId="6FAF1BD0" w14:textId="2308D363"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BCAF8F8" w14:textId="77777777" w:rsidR="00C87888" w:rsidRPr="00BE5108" w:rsidRDefault="00C87888" w:rsidP="00DF3C12">
            <w:pPr>
              <w:pStyle w:val="TAC"/>
              <w:rPr>
                <w:rFonts w:eastAsiaTheme="minorEastAsia" w:cs="Arial"/>
              </w:rPr>
            </w:pPr>
            <w:r w:rsidRPr="00BE5108">
              <w:rPr>
                <w:rFonts w:eastAsiaTheme="minorEastAsia" w:cs="Arial"/>
              </w:rPr>
              <w:t>±325</w:t>
            </w:r>
          </w:p>
        </w:tc>
        <w:tc>
          <w:tcPr>
            <w:tcW w:w="3399" w:type="dxa"/>
          </w:tcPr>
          <w:p w14:paraId="24BE060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AD0497" w14:textId="77777777" w:rsidTr="00847BC2">
        <w:trPr>
          <w:cantSplit/>
          <w:jc w:val="center"/>
        </w:trPr>
        <w:tc>
          <w:tcPr>
            <w:tcW w:w="2689" w:type="dxa"/>
            <w:tcBorders>
              <w:top w:val="nil"/>
              <w:bottom w:val="single" w:sz="4" w:space="0" w:color="auto"/>
            </w:tcBorders>
            <w:shd w:val="clear" w:color="auto" w:fill="auto"/>
          </w:tcPr>
          <w:p w14:paraId="43B82674" w14:textId="77777777" w:rsidR="00C87888" w:rsidRPr="00BE5108" w:rsidRDefault="00C87888" w:rsidP="00DF3C12">
            <w:pPr>
              <w:pStyle w:val="TAC"/>
              <w:rPr>
                <w:rFonts w:eastAsiaTheme="minorEastAsia"/>
              </w:rPr>
            </w:pPr>
          </w:p>
        </w:tc>
        <w:tc>
          <w:tcPr>
            <w:tcW w:w="3543" w:type="dxa"/>
          </w:tcPr>
          <w:p w14:paraId="0AA80410"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AB09E12" w14:textId="65962F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657A58D" w14:textId="77777777" w:rsidTr="00847BC2">
        <w:trPr>
          <w:cantSplit/>
          <w:jc w:val="center"/>
        </w:trPr>
        <w:tc>
          <w:tcPr>
            <w:tcW w:w="2689" w:type="dxa"/>
            <w:tcBorders>
              <w:bottom w:val="nil"/>
            </w:tcBorders>
            <w:shd w:val="clear" w:color="auto" w:fill="auto"/>
          </w:tcPr>
          <w:p w14:paraId="4C95C57C" w14:textId="35E28815"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8C5FB78" w14:textId="77777777" w:rsidR="00C87888" w:rsidRPr="00BE5108" w:rsidRDefault="00C87888" w:rsidP="00DF3C12">
            <w:pPr>
              <w:pStyle w:val="TAC"/>
              <w:rPr>
                <w:rFonts w:eastAsiaTheme="minorEastAsia" w:cs="Arial"/>
              </w:rPr>
            </w:pPr>
            <w:r w:rsidRPr="00BE5108">
              <w:rPr>
                <w:rFonts w:eastAsiaTheme="minorEastAsia" w:cs="Arial"/>
              </w:rPr>
              <w:t>±335</w:t>
            </w:r>
          </w:p>
        </w:tc>
        <w:tc>
          <w:tcPr>
            <w:tcW w:w="3399" w:type="dxa"/>
          </w:tcPr>
          <w:p w14:paraId="4E4CE0C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C7E9630" w14:textId="77777777" w:rsidTr="00847BC2">
        <w:trPr>
          <w:cantSplit/>
          <w:jc w:val="center"/>
        </w:trPr>
        <w:tc>
          <w:tcPr>
            <w:tcW w:w="2689" w:type="dxa"/>
            <w:tcBorders>
              <w:top w:val="nil"/>
              <w:bottom w:val="single" w:sz="4" w:space="0" w:color="auto"/>
            </w:tcBorders>
            <w:shd w:val="clear" w:color="auto" w:fill="auto"/>
          </w:tcPr>
          <w:p w14:paraId="1B771713" w14:textId="77777777" w:rsidR="00C87888" w:rsidRPr="00BE5108" w:rsidRDefault="00C87888" w:rsidP="00DF3C12">
            <w:pPr>
              <w:pStyle w:val="TAC"/>
              <w:rPr>
                <w:rFonts w:eastAsiaTheme="minorEastAsia"/>
              </w:rPr>
            </w:pPr>
          </w:p>
        </w:tc>
        <w:tc>
          <w:tcPr>
            <w:tcW w:w="3543" w:type="dxa"/>
          </w:tcPr>
          <w:p w14:paraId="42BCE954"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450028C" w14:textId="54F14EC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0A51C8AB" w14:textId="77777777" w:rsidTr="00847BC2">
        <w:trPr>
          <w:cantSplit/>
          <w:jc w:val="center"/>
        </w:trPr>
        <w:tc>
          <w:tcPr>
            <w:tcW w:w="2689" w:type="dxa"/>
            <w:tcBorders>
              <w:bottom w:val="nil"/>
            </w:tcBorders>
            <w:shd w:val="clear" w:color="auto" w:fill="auto"/>
          </w:tcPr>
          <w:p w14:paraId="4F54ADC4" w14:textId="2699F09B"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7E9B1BA1" w14:textId="77777777" w:rsidR="00C87888" w:rsidRPr="00BE5108" w:rsidRDefault="00C87888" w:rsidP="00DF3C12">
            <w:pPr>
              <w:pStyle w:val="TAC"/>
              <w:rPr>
                <w:rFonts w:eastAsiaTheme="minorEastAsia" w:cs="Arial"/>
              </w:rPr>
            </w:pPr>
            <w:r w:rsidRPr="00BE5108">
              <w:rPr>
                <w:rFonts w:eastAsiaTheme="minorEastAsia" w:cs="Arial"/>
              </w:rPr>
              <w:t>±355</w:t>
            </w:r>
          </w:p>
        </w:tc>
        <w:tc>
          <w:tcPr>
            <w:tcW w:w="3399" w:type="dxa"/>
          </w:tcPr>
          <w:p w14:paraId="1F7FF11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2FC5DB3" w14:textId="77777777" w:rsidTr="00847BC2">
        <w:trPr>
          <w:cantSplit/>
          <w:jc w:val="center"/>
        </w:trPr>
        <w:tc>
          <w:tcPr>
            <w:tcW w:w="2689" w:type="dxa"/>
            <w:tcBorders>
              <w:top w:val="nil"/>
              <w:bottom w:val="single" w:sz="4" w:space="0" w:color="auto"/>
            </w:tcBorders>
            <w:shd w:val="clear" w:color="auto" w:fill="auto"/>
          </w:tcPr>
          <w:p w14:paraId="7E8C0782" w14:textId="77777777" w:rsidR="00C87888" w:rsidRPr="00BE5108" w:rsidRDefault="00C87888" w:rsidP="00DF3C12">
            <w:pPr>
              <w:pStyle w:val="TAC"/>
              <w:rPr>
                <w:rFonts w:eastAsiaTheme="minorEastAsia"/>
              </w:rPr>
            </w:pPr>
          </w:p>
        </w:tc>
        <w:tc>
          <w:tcPr>
            <w:tcW w:w="3543" w:type="dxa"/>
          </w:tcPr>
          <w:p w14:paraId="5D08F9B1"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3C5FD1B2" w14:textId="3EF560C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2B2B1A3" w14:textId="77777777" w:rsidTr="00847BC2">
        <w:trPr>
          <w:cantSplit/>
          <w:jc w:val="center"/>
        </w:trPr>
        <w:tc>
          <w:tcPr>
            <w:tcW w:w="2689" w:type="dxa"/>
            <w:tcBorders>
              <w:bottom w:val="nil"/>
            </w:tcBorders>
            <w:shd w:val="clear" w:color="auto" w:fill="auto"/>
          </w:tcPr>
          <w:p w14:paraId="66A3732B" w14:textId="05416930"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7861BFA" w14:textId="77777777" w:rsidR="00C87888" w:rsidRPr="00BE5108" w:rsidRDefault="00C87888" w:rsidP="00DF3C12">
            <w:pPr>
              <w:pStyle w:val="TAC"/>
              <w:rPr>
                <w:rFonts w:eastAsiaTheme="minorEastAsia" w:cs="Arial"/>
              </w:rPr>
            </w:pPr>
            <w:r w:rsidRPr="00BE5108">
              <w:rPr>
                <w:rFonts w:eastAsiaTheme="minorEastAsia" w:cs="Arial"/>
              </w:rPr>
              <w:t>±375</w:t>
            </w:r>
          </w:p>
        </w:tc>
        <w:tc>
          <w:tcPr>
            <w:tcW w:w="3399" w:type="dxa"/>
          </w:tcPr>
          <w:p w14:paraId="5EEC1A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5840963" w14:textId="77777777" w:rsidTr="00847BC2">
        <w:trPr>
          <w:cantSplit/>
          <w:jc w:val="center"/>
        </w:trPr>
        <w:tc>
          <w:tcPr>
            <w:tcW w:w="2689" w:type="dxa"/>
            <w:tcBorders>
              <w:top w:val="nil"/>
              <w:bottom w:val="single" w:sz="4" w:space="0" w:color="auto"/>
            </w:tcBorders>
            <w:shd w:val="clear" w:color="auto" w:fill="auto"/>
          </w:tcPr>
          <w:p w14:paraId="3C5591A8" w14:textId="77777777" w:rsidR="00C87888" w:rsidRPr="00BE5108" w:rsidRDefault="00C87888" w:rsidP="00DF3C12">
            <w:pPr>
              <w:pStyle w:val="TAC"/>
              <w:rPr>
                <w:rFonts w:eastAsiaTheme="minorEastAsia"/>
              </w:rPr>
            </w:pPr>
          </w:p>
        </w:tc>
        <w:tc>
          <w:tcPr>
            <w:tcW w:w="3543" w:type="dxa"/>
          </w:tcPr>
          <w:p w14:paraId="39C1B2E6"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6F8E55D" w14:textId="08EB4A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8B00705" w14:textId="77777777" w:rsidTr="00847BC2">
        <w:trPr>
          <w:cantSplit/>
          <w:jc w:val="center"/>
        </w:trPr>
        <w:tc>
          <w:tcPr>
            <w:tcW w:w="2689" w:type="dxa"/>
            <w:tcBorders>
              <w:bottom w:val="nil"/>
            </w:tcBorders>
            <w:shd w:val="clear" w:color="auto" w:fill="auto"/>
          </w:tcPr>
          <w:p w14:paraId="5568E452" w14:textId="15239D05"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340BF0F6" w14:textId="77777777" w:rsidR="00C87888" w:rsidRPr="00BE5108" w:rsidRDefault="00C87888" w:rsidP="00DF3C12">
            <w:pPr>
              <w:pStyle w:val="TAC"/>
              <w:rPr>
                <w:rFonts w:eastAsiaTheme="minorEastAsia" w:cs="Arial"/>
              </w:rPr>
            </w:pPr>
            <w:r w:rsidRPr="00BE5108">
              <w:rPr>
                <w:rFonts w:eastAsiaTheme="minorEastAsia" w:cs="Arial"/>
              </w:rPr>
              <w:t>±395</w:t>
            </w:r>
          </w:p>
        </w:tc>
        <w:tc>
          <w:tcPr>
            <w:tcW w:w="3399" w:type="dxa"/>
          </w:tcPr>
          <w:p w14:paraId="4927D8AB"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9F394C" w14:textId="77777777" w:rsidTr="00847BC2">
        <w:trPr>
          <w:cantSplit/>
          <w:jc w:val="center"/>
        </w:trPr>
        <w:tc>
          <w:tcPr>
            <w:tcW w:w="2689" w:type="dxa"/>
            <w:tcBorders>
              <w:top w:val="nil"/>
              <w:bottom w:val="single" w:sz="4" w:space="0" w:color="auto"/>
            </w:tcBorders>
            <w:shd w:val="clear" w:color="auto" w:fill="auto"/>
          </w:tcPr>
          <w:p w14:paraId="3409F7B3" w14:textId="77777777" w:rsidR="00C87888" w:rsidRPr="00BE5108" w:rsidRDefault="00C87888" w:rsidP="00DF3C12">
            <w:pPr>
              <w:pStyle w:val="TAC"/>
              <w:rPr>
                <w:rFonts w:eastAsiaTheme="minorEastAsia"/>
              </w:rPr>
            </w:pPr>
          </w:p>
        </w:tc>
        <w:tc>
          <w:tcPr>
            <w:tcW w:w="3543" w:type="dxa"/>
          </w:tcPr>
          <w:p w14:paraId="7D70604C"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B2B2E62" w14:textId="728FB4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5F894B2" w14:textId="77777777" w:rsidTr="00847BC2">
        <w:trPr>
          <w:cantSplit/>
          <w:jc w:val="center"/>
        </w:trPr>
        <w:tc>
          <w:tcPr>
            <w:tcW w:w="2689" w:type="dxa"/>
            <w:tcBorders>
              <w:bottom w:val="nil"/>
            </w:tcBorders>
            <w:shd w:val="clear" w:color="auto" w:fill="auto"/>
          </w:tcPr>
          <w:p w14:paraId="5165EE54" w14:textId="1335610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E74DE90" w14:textId="77777777" w:rsidR="00C87888" w:rsidRPr="00BE5108" w:rsidRDefault="00C87888" w:rsidP="00DF3C12">
            <w:pPr>
              <w:pStyle w:val="TAC"/>
              <w:rPr>
                <w:rFonts w:eastAsiaTheme="minorEastAsia" w:cs="Arial"/>
              </w:rPr>
            </w:pPr>
            <w:r w:rsidRPr="00BE5108">
              <w:rPr>
                <w:rFonts w:eastAsiaTheme="minorEastAsia" w:cs="Arial"/>
              </w:rPr>
              <w:t>±415</w:t>
            </w:r>
          </w:p>
        </w:tc>
        <w:tc>
          <w:tcPr>
            <w:tcW w:w="3399" w:type="dxa"/>
          </w:tcPr>
          <w:p w14:paraId="748B102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48CB747" w14:textId="77777777" w:rsidTr="00847BC2">
        <w:trPr>
          <w:cantSplit/>
          <w:jc w:val="center"/>
        </w:trPr>
        <w:tc>
          <w:tcPr>
            <w:tcW w:w="2689" w:type="dxa"/>
            <w:tcBorders>
              <w:top w:val="nil"/>
              <w:bottom w:val="single" w:sz="4" w:space="0" w:color="auto"/>
            </w:tcBorders>
            <w:shd w:val="clear" w:color="auto" w:fill="auto"/>
          </w:tcPr>
          <w:p w14:paraId="7C6D3E5D" w14:textId="77777777" w:rsidR="00C87888" w:rsidRPr="00BE5108" w:rsidRDefault="00C87888" w:rsidP="00DF3C12">
            <w:pPr>
              <w:pStyle w:val="TAC"/>
              <w:rPr>
                <w:rFonts w:eastAsiaTheme="minorEastAsia"/>
              </w:rPr>
            </w:pPr>
          </w:p>
        </w:tc>
        <w:tc>
          <w:tcPr>
            <w:tcW w:w="3543" w:type="dxa"/>
          </w:tcPr>
          <w:p w14:paraId="05FE5D7D"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0A5546E0" w14:textId="6AA2C18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3279AB72" w14:textId="77777777" w:rsidTr="00847BC2">
        <w:trPr>
          <w:cantSplit/>
          <w:jc w:val="center"/>
        </w:trPr>
        <w:tc>
          <w:tcPr>
            <w:tcW w:w="2689" w:type="dxa"/>
            <w:tcBorders>
              <w:bottom w:val="nil"/>
            </w:tcBorders>
            <w:shd w:val="clear" w:color="auto" w:fill="auto"/>
          </w:tcPr>
          <w:p w14:paraId="255FBF3D" w14:textId="57BC9068"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5385396" w14:textId="77777777" w:rsidR="00C87888" w:rsidRPr="00BE5108" w:rsidRDefault="00C87888" w:rsidP="00DF3C12">
            <w:pPr>
              <w:pStyle w:val="TAC"/>
              <w:rPr>
                <w:rFonts w:eastAsiaTheme="minorEastAsia" w:cs="Arial"/>
              </w:rPr>
            </w:pPr>
            <w:r w:rsidRPr="00BE5108">
              <w:rPr>
                <w:rFonts w:eastAsiaTheme="minorEastAsia" w:cs="Arial"/>
              </w:rPr>
              <w:t>±435</w:t>
            </w:r>
          </w:p>
        </w:tc>
        <w:tc>
          <w:tcPr>
            <w:tcW w:w="3399" w:type="dxa"/>
          </w:tcPr>
          <w:p w14:paraId="3CEB85D2"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2A23136" w14:textId="77777777" w:rsidTr="00847BC2">
        <w:trPr>
          <w:cantSplit/>
          <w:jc w:val="center"/>
        </w:trPr>
        <w:tc>
          <w:tcPr>
            <w:tcW w:w="2689" w:type="dxa"/>
            <w:tcBorders>
              <w:top w:val="nil"/>
              <w:bottom w:val="single" w:sz="4" w:space="0" w:color="auto"/>
            </w:tcBorders>
            <w:shd w:val="clear" w:color="auto" w:fill="auto"/>
          </w:tcPr>
          <w:p w14:paraId="00B30C4F" w14:textId="77777777" w:rsidR="00C87888" w:rsidRPr="00BE5108" w:rsidRDefault="00C87888" w:rsidP="00DF3C12">
            <w:pPr>
              <w:pStyle w:val="TAC"/>
              <w:rPr>
                <w:rFonts w:eastAsiaTheme="minorEastAsia"/>
              </w:rPr>
            </w:pPr>
          </w:p>
        </w:tc>
        <w:tc>
          <w:tcPr>
            <w:tcW w:w="3543" w:type="dxa"/>
          </w:tcPr>
          <w:p w14:paraId="6FEBE8A5"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4848F9C1" w14:textId="41340D71"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7513DEF" w14:textId="77777777" w:rsidTr="00847BC2">
        <w:trPr>
          <w:cantSplit/>
          <w:jc w:val="center"/>
        </w:trPr>
        <w:tc>
          <w:tcPr>
            <w:tcW w:w="2689" w:type="dxa"/>
            <w:tcBorders>
              <w:bottom w:val="nil"/>
            </w:tcBorders>
            <w:shd w:val="clear" w:color="auto" w:fill="auto"/>
          </w:tcPr>
          <w:p w14:paraId="1346C521" w14:textId="7BBD90D9"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1D0534AB" w14:textId="77777777" w:rsidR="00C87888" w:rsidRPr="00BE5108" w:rsidRDefault="00C87888" w:rsidP="00DF3C12">
            <w:pPr>
              <w:pStyle w:val="TAC"/>
              <w:rPr>
                <w:rFonts w:eastAsiaTheme="minorEastAsia" w:cs="Arial"/>
              </w:rPr>
            </w:pPr>
            <w:r w:rsidRPr="00BE5108">
              <w:rPr>
                <w:rFonts w:eastAsiaTheme="minorEastAsia" w:cs="Arial"/>
              </w:rPr>
              <w:t>±365</w:t>
            </w:r>
          </w:p>
        </w:tc>
        <w:tc>
          <w:tcPr>
            <w:tcW w:w="3399" w:type="dxa"/>
          </w:tcPr>
          <w:p w14:paraId="6BC248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6C35670" w14:textId="77777777" w:rsidTr="00847BC2">
        <w:trPr>
          <w:cantSplit/>
          <w:jc w:val="center"/>
        </w:trPr>
        <w:tc>
          <w:tcPr>
            <w:tcW w:w="2689" w:type="dxa"/>
            <w:tcBorders>
              <w:top w:val="nil"/>
              <w:bottom w:val="single" w:sz="4" w:space="0" w:color="auto"/>
            </w:tcBorders>
            <w:shd w:val="clear" w:color="auto" w:fill="auto"/>
          </w:tcPr>
          <w:p w14:paraId="22C1BF23" w14:textId="77777777" w:rsidR="00C87888" w:rsidRPr="00BE5108" w:rsidRDefault="00C87888" w:rsidP="00DF3C12">
            <w:pPr>
              <w:pStyle w:val="TAC"/>
              <w:rPr>
                <w:rFonts w:eastAsiaTheme="minorEastAsia"/>
              </w:rPr>
            </w:pPr>
          </w:p>
        </w:tc>
        <w:tc>
          <w:tcPr>
            <w:tcW w:w="3543" w:type="dxa"/>
          </w:tcPr>
          <w:p w14:paraId="7DCE55DD"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6FC0E94E" w14:textId="1107AF9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64E12FE" w14:textId="77777777" w:rsidTr="00847BC2">
        <w:trPr>
          <w:cantSplit/>
          <w:jc w:val="center"/>
        </w:trPr>
        <w:tc>
          <w:tcPr>
            <w:tcW w:w="2689" w:type="dxa"/>
            <w:tcBorders>
              <w:bottom w:val="nil"/>
            </w:tcBorders>
            <w:shd w:val="clear" w:color="auto" w:fill="auto"/>
          </w:tcPr>
          <w:p w14:paraId="1ED7DF54" w14:textId="201A0746"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Borders>
              <w:bottom w:val="single" w:sz="4" w:space="0" w:color="auto"/>
            </w:tcBorders>
          </w:tcPr>
          <w:p w14:paraId="5A9F6EC8" w14:textId="77777777" w:rsidR="00C87888" w:rsidRPr="00BE5108" w:rsidRDefault="00C87888" w:rsidP="00DF3C12">
            <w:pPr>
              <w:pStyle w:val="TAC"/>
              <w:rPr>
                <w:rFonts w:eastAsiaTheme="minorEastAsia" w:cs="Arial"/>
              </w:rPr>
            </w:pPr>
            <w:r w:rsidRPr="00BE5108">
              <w:rPr>
                <w:rFonts w:eastAsiaTheme="minorEastAsia" w:cs="Arial"/>
              </w:rPr>
              <w:t>±385</w:t>
            </w:r>
          </w:p>
        </w:tc>
        <w:tc>
          <w:tcPr>
            <w:tcW w:w="3399" w:type="dxa"/>
          </w:tcPr>
          <w:p w14:paraId="3169E39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17472B6" w14:textId="77777777" w:rsidTr="00847BC2">
        <w:trPr>
          <w:cantSplit/>
          <w:jc w:val="center"/>
        </w:trPr>
        <w:tc>
          <w:tcPr>
            <w:tcW w:w="2689" w:type="dxa"/>
            <w:tcBorders>
              <w:top w:val="nil"/>
            </w:tcBorders>
            <w:shd w:val="clear" w:color="auto" w:fill="auto"/>
          </w:tcPr>
          <w:p w14:paraId="3C3B7802" w14:textId="77777777" w:rsidR="00C87888" w:rsidRPr="00BE5108" w:rsidRDefault="00C87888" w:rsidP="00DF3C12">
            <w:pPr>
              <w:pStyle w:val="TAC"/>
              <w:rPr>
                <w:rFonts w:eastAsiaTheme="minorEastAsia"/>
              </w:rPr>
            </w:pPr>
          </w:p>
        </w:tc>
        <w:tc>
          <w:tcPr>
            <w:tcW w:w="3543" w:type="dxa"/>
            <w:shd w:val="clear" w:color="auto" w:fill="auto"/>
          </w:tcPr>
          <w:p w14:paraId="5077C77B"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1E2CA2F6" w14:textId="09FC173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654C6CA" w14:textId="77777777" w:rsidTr="00847BC2">
        <w:trPr>
          <w:cantSplit/>
          <w:jc w:val="center"/>
        </w:trPr>
        <w:tc>
          <w:tcPr>
            <w:tcW w:w="9631" w:type="dxa"/>
            <w:gridSpan w:val="3"/>
            <w:shd w:val="clear" w:color="auto" w:fill="auto"/>
          </w:tcPr>
          <w:p w14:paraId="5B61848F" w14:textId="1A87F8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472756FD" w14:textId="06C9873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B40F71C" w14:textId="738D5158"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4D5AF026" w14:textId="77777777" w:rsidR="004F678B" w:rsidRPr="00BE5108" w:rsidRDefault="004F678B" w:rsidP="004F678B">
      <w:pPr>
        <w:rPr>
          <w:rFonts w:eastAsiaTheme="minorEastAsia"/>
        </w:rPr>
      </w:pPr>
    </w:p>
    <w:p w14:paraId="34BBC78F" w14:textId="2D75596F" w:rsidR="00EF698C" w:rsidRPr="00BE5108" w:rsidRDefault="00586374" w:rsidP="00412605">
      <w:pPr>
        <w:pStyle w:val="Heading2"/>
        <w:rPr>
          <w:rFonts w:eastAsiaTheme="minorEastAsia"/>
        </w:rPr>
      </w:pPr>
      <w:bookmarkStart w:id="4889" w:name="_Toc73963022"/>
      <w:bookmarkStart w:id="4890" w:name="_Toc75260199"/>
      <w:bookmarkStart w:id="4891" w:name="_Toc75275741"/>
      <w:bookmarkStart w:id="4892" w:name="_Toc75276252"/>
      <w:bookmarkStart w:id="4893" w:name="_Toc76541751"/>
      <w:bookmarkStart w:id="4894" w:name="_Toc82437520"/>
      <w:bookmarkStart w:id="4895" w:name="_Toc89944886"/>
      <w:bookmarkStart w:id="4896" w:name="_Toc98753904"/>
      <w:bookmarkStart w:id="4897" w:name="_Toc106179796"/>
      <w:bookmarkStart w:id="4898" w:name="_Toc106180307"/>
      <w:bookmarkStart w:id="4899" w:name="_Toc130396132"/>
      <w:bookmarkStart w:id="4900" w:name="_Toc137555406"/>
      <w:bookmarkStart w:id="4901" w:name="_Toc138856933"/>
      <w:bookmarkStart w:id="4902" w:name="_Toc138860792"/>
      <w:bookmarkStart w:id="4903" w:name="_Toc163217785"/>
      <w:bookmarkStart w:id="4904" w:name="_Toc187261557"/>
      <w:r w:rsidRPr="00BE5108">
        <w:rPr>
          <w:rFonts w:eastAsiaTheme="minorEastAsia"/>
        </w:rPr>
        <w:t>7.8</w:t>
      </w:r>
      <w:r w:rsidR="00FF7252" w:rsidRPr="00BE5108">
        <w:rPr>
          <w:rFonts w:eastAsiaTheme="minorEastAsia"/>
        </w:rPr>
        <w:tab/>
      </w:r>
      <w:r w:rsidRPr="00BE5108">
        <w:rPr>
          <w:rFonts w:eastAsiaTheme="minorEastAsia"/>
        </w:rPr>
        <w:t>In-channel selectivity</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22E3860D" w14:textId="77777777" w:rsidR="00C87888" w:rsidRPr="00BE5108" w:rsidRDefault="00C87888">
      <w:pPr>
        <w:pStyle w:val="Heading3"/>
        <w:rPr>
          <w:rFonts w:eastAsiaTheme="minorEastAsia"/>
        </w:rPr>
      </w:pPr>
      <w:bookmarkStart w:id="4905" w:name="_Toc73963023"/>
      <w:bookmarkStart w:id="4906" w:name="_Toc75260200"/>
      <w:bookmarkStart w:id="4907" w:name="_Toc75275742"/>
      <w:bookmarkStart w:id="4908" w:name="_Toc75276253"/>
      <w:bookmarkStart w:id="4909" w:name="_Toc76541752"/>
      <w:bookmarkStart w:id="4910" w:name="_Toc82437521"/>
      <w:bookmarkStart w:id="4911" w:name="_Toc89944887"/>
      <w:bookmarkStart w:id="4912" w:name="_Toc98753905"/>
      <w:bookmarkStart w:id="4913" w:name="_Toc106179797"/>
      <w:bookmarkStart w:id="4914" w:name="_Toc106180308"/>
      <w:bookmarkStart w:id="4915" w:name="_Toc130396133"/>
      <w:bookmarkStart w:id="4916" w:name="_Toc137555407"/>
      <w:bookmarkStart w:id="4917" w:name="_Toc138856934"/>
      <w:bookmarkStart w:id="4918" w:name="_Toc138860793"/>
      <w:bookmarkStart w:id="4919" w:name="_Toc163217786"/>
      <w:bookmarkStart w:id="4920" w:name="_Toc187261558"/>
      <w:r w:rsidRPr="00BE5108">
        <w:rPr>
          <w:rFonts w:eastAsiaTheme="minorEastAsia"/>
        </w:rPr>
        <w:t>7.8.1</w:t>
      </w:r>
      <w:r w:rsidRPr="00BE5108">
        <w:rPr>
          <w:rFonts w:eastAsiaTheme="minorEastAsia"/>
        </w:rPr>
        <w:tab/>
        <w:t>Definition and applicability</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4921" w:name="_Toc73963024"/>
      <w:bookmarkStart w:id="4922" w:name="_Toc75260201"/>
      <w:bookmarkStart w:id="4923" w:name="_Toc75275743"/>
      <w:bookmarkStart w:id="4924" w:name="_Toc75276254"/>
      <w:bookmarkStart w:id="4925" w:name="_Toc76541753"/>
      <w:bookmarkStart w:id="4926" w:name="_Toc82437522"/>
      <w:bookmarkStart w:id="4927" w:name="_Toc89944888"/>
      <w:bookmarkStart w:id="4928" w:name="_Toc98753906"/>
      <w:bookmarkStart w:id="4929" w:name="_Toc106179798"/>
      <w:bookmarkStart w:id="4930" w:name="_Toc106180309"/>
      <w:bookmarkStart w:id="4931" w:name="_Toc130396134"/>
      <w:bookmarkStart w:id="4932" w:name="_Toc137555408"/>
      <w:bookmarkStart w:id="4933" w:name="_Toc138856935"/>
      <w:bookmarkStart w:id="4934" w:name="_Toc138860794"/>
      <w:bookmarkStart w:id="4935" w:name="_Toc163217787"/>
      <w:bookmarkStart w:id="4936" w:name="_Toc187261559"/>
      <w:r w:rsidRPr="00BE5108">
        <w:rPr>
          <w:rFonts w:eastAsiaTheme="minorEastAsia"/>
        </w:rPr>
        <w:t>7.8.2</w:t>
      </w:r>
      <w:r w:rsidRPr="00BE5108">
        <w:rPr>
          <w:rFonts w:eastAsiaTheme="minorEastAsia"/>
        </w:rPr>
        <w:tab/>
        <w:t>Minimum requirement</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4937" w:name="_Toc73963025"/>
      <w:bookmarkStart w:id="4938" w:name="_Toc75260202"/>
      <w:bookmarkStart w:id="4939" w:name="_Toc75275744"/>
      <w:bookmarkStart w:id="4940" w:name="_Toc75276255"/>
      <w:bookmarkStart w:id="4941" w:name="_Toc76541754"/>
      <w:bookmarkStart w:id="4942" w:name="_Toc82437523"/>
      <w:bookmarkStart w:id="4943" w:name="_Toc89944889"/>
      <w:bookmarkStart w:id="4944" w:name="_Toc98753907"/>
      <w:bookmarkStart w:id="4945" w:name="_Toc106179799"/>
      <w:bookmarkStart w:id="4946" w:name="_Toc106180310"/>
      <w:bookmarkStart w:id="4947" w:name="_Toc130396135"/>
      <w:bookmarkStart w:id="4948" w:name="_Toc137555409"/>
      <w:bookmarkStart w:id="4949" w:name="_Toc138856936"/>
      <w:bookmarkStart w:id="4950" w:name="_Toc138860795"/>
      <w:bookmarkStart w:id="4951" w:name="_Toc163217788"/>
      <w:bookmarkStart w:id="4952" w:name="_Toc187261560"/>
      <w:r w:rsidRPr="00BE5108">
        <w:rPr>
          <w:rFonts w:eastAsiaTheme="minorEastAsia"/>
        </w:rPr>
        <w:lastRenderedPageBreak/>
        <w:t>7.8.3</w:t>
      </w:r>
      <w:r w:rsidRPr="00BE5108">
        <w:rPr>
          <w:rFonts w:eastAsiaTheme="minorEastAsia"/>
        </w:rPr>
        <w:tab/>
        <w:t>Test purpose</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4953" w:name="_Toc73963026"/>
      <w:bookmarkStart w:id="4954" w:name="_Toc75260203"/>
      <w:bookmarkStart w:id="4955" w:name="_Toc75275745"/>
      <w:bookmarkStart w:id="4956" w:name="_Toc75276256"/>
      <w:bookmarkStart w:id="4957" w:name="_Toc76541755"/>
      <w:bookmarkStart w:id="4958" w:name="_Toc82437524"/>
      <w:bookmarkStart w:id="4959" w:name="_Toc89944890"/>
      <w:bookmarkStart w:id="4960" w:name="_Toc98753908"/>
      <w:bookmarkStart w:id="4961" w:name="_Toc106179800"/>
      <w:bookmarkStart w:id="4962" w:name="_Toc106180311"/>
      <w:bookmarkStart w:id="4963" w:name="_Toc130396136"/>
      <w:bookmarkStart w:id="4964" w:name="_Toc137555410"/>
      <w:bookmarkStart w:id="4965" w:name="_Toc138856937"/>
      <w:bookmarkStart w:id="4966" w:name="_Toc138860796"/>
      <w:bookmarkStart w:id="4967" w:name="_Toc163217789"/>
      <w:bookmarkStart w:id="4968" w:name="_Toc187261561"/>
      <w:r w:rsidRPr="00BE5108">
        <w:rPr>
          <w:rFonts w:eastAsiaTheme="minorEastAsia"/>
        </w:rPr>
        <w:t>7.8.4</w:t>
      </w:r>
      <w:r w:rsidRPr="00BE5108">
        <w:rPr>
          <w:rFonts w:eastAsiaTheme="minorEastAsia"/>
        </w:rPr>
        <w:tab/>
        <w:t>Method of test</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5E1D1932" w14:textId="77777777" w:rsidR="00C87888" w:rsidRPr="00BE5108" w:rsidRDefault="00C87888" w:rsidP="00C87888">
      <w:pPr>
        <w:pStyle w:val="Heading4"/>
        <w:rPr>
          <w:rFonts w:eastAsiaTheme="minorEastAsia"/>
        </w:rPr>
      </w:pPr>
      <w:bookmarkStart w:id="4969" w:name="_Toc73963027"/>
      <w:bookmarkStart w:id="4970" w:name="_Toc75260204"/>
      <w:bookmarkStart w:id="4971" w:name="_Toc75275746"/>
      <w:bookmarkStart w:id="4972" w:name="_Toc75276257"/>
      <w:bookmarkStart w:id="4973" w:name="_Toc76541756"/>
      <w:bookmarkStart w:id="4974" w:name="_Toc82437525"/>
      <w:bookmarkStart w:id="4975" w:name="_Toc89944891"/>
      <w:bookmarkStart w:id="4976" w:name="_Toc98753909"/>
      <w:bookmarkStart w:id="4977" w:name="_Toc106179801"/>
      <w:bookmarkStart w:id="4978" w:name="_Toc106180312"/>
      <w:bookmarkStart w:id="4979" w:name="_Toc130396137"/>
      <w:bookmarkStart w:id="4980" w:name="_Toc137555411"/>
      <w:bookmarkStart w:id="4981" w:name="_Toc138856938"/>
      <w:bookmarkStart w:id="4982" w:name="_Toc138860797"/>
      <w:bookmarkStart w:id="4983" w:name="_Toc163217790"/>
      <w:bookmarkStart w:id="4984" w:name="_Toc187261562"/>
      <w:r w:rsidRPr="00BE5108">
        <w:rPr>
          <w:rFonts w:eastAsiaTheme="minorEastAsia"/>
        </w:rPr>
        <w:t>7.8.4.1</w:t>
      </w:r>
      <w:r w:rsidRPr="00BE5108">
        <w:rPr>
          <w:rFonts w:eastAsiaTheme="minorEastAsia"/>
        </w:rPr>
        <w:tab/>
        <w:t>Initial conditions</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4985" w:name="_Toc73963028"/>
      <w:bookmarkStart w:id="4986" w:name="_Toc75260205"/>
      <w:bookmarkStart w:id="4987" w:name="_Toc75275747"/>
      <w:bookmarkStart w:id="4988" w:name="_Toc75276258"/>
      <w:bookmarkStart w:id="4989" w:name="_Toc76541757"/>
      <w:bookmarkStart w:id="4990" w:name="_Toc82437526"/>
      <w:bookmarkStart w:id="4991" w:name="_Toc89944892"/>
      <w:bookmarkStart w:id="4992" w:name="_Toc98753910"/>
      <w:bookmarkStart w:id="4993" w:name="_Toc106179802"/>
      <w:bookmarkStart w:id="4994" w:name="_Toc106180313"/>
      <w:bookmarkStart w:id="4995" w:name="_Toc130396138"/>
      <w:bookmarkStart w:id="4996" w:name="_Toc137555412"/>
      <w:bookmarkStart w:id="4997" w:name="_Toc138856939"/>
      <w:bookmarkStart w:id="4998" w:name="_Toc138860798"/>
      <w:bookmarkStart w:id="4999" w:name="_Toc163217791"/>
      <w:bookmarkStart w:id="5000" w:name="_Toc187261563"/>
      <w:r w:rsidRPr="00BE5108">
        <w:rPr>
          <w:rFonts w:eastAsiaTheme="minorEastAsia"/>
        </w:rPr>
        <w:t>7.8.4.2</w:t>
      </w:r>
      <w:r w:rsidRPr="00BE5108">
        <w:rPr>
          <w:rFonts w:eastAsiaTheme="minorEastAsia"/>
        </w:rPr>
        <w:tab/>
        <w:t>Procedure</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5001" w:name="_Toc75260206"/>
      <w:bookmarkStart w:id="5002" w:name="_Toc75275748"/>
      <w:bookmarkStart w:id="5003" w:name="_Toc75276259"/>
      <w:bookmarkStart w:id="5004" w:name="_Toc76541758"/>
      <w:bookmarkStart w:id="5005" w:name="_Toc82437527"/>
      <w:bookmarkStart w:id="5006" w:name="_Toc89944893"/>
      <w:bookmarkStart w:id="5007" w:name="_Toc98753911"/>
      <w:bookmarkStart w:id="5008" w:name="_Toc106179803"/>
      <w:bookmarkStart w:id="5009" w:name="_Toc106180314"/>
      <w:bookmarkStart w:id="5010" w:name="_Toc130396139"/>
      <w:bookmarkStart w:id="5011" w:name="_Toc137555413"/>
      <w:bookmarkStart w:id="5012" w:name="_Toc138856940"/>
      <w:bookmarkStart w:id="5013" w:name="_Toc138860799"/>
      <w:bookmarkStart w:id="5014" w:name="_Toc163217792"/>
      <w:bookmarkStart w:id="5015" w:name="_Toc73963029"/>
      <w:bookmarkStart w:id="5016" w:name="_Toc187261564"/>
      <w:r w:rsidRPr="00BE5108">
        <w:rPr>
          <w:rFonts w:eastAsiaTheme="minorEastAsia"/>
        </w:rPr>
        <w:t>7.8.5</w:t>
      </w:r>
      <w:r w:rsidRPr="00BE5108">
        <w:rPr>
          <w:rFonts w:eastAsiaTheme="minorEastAsia"/>
        </w:rPr>
        <w:tab/>
        <w:t>Test requirements</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6"/>
      <w:r w:rsidRPr="00BE5108">
        <w:rPr>
          <w:rFonts w:eastAsia="SimSun" w:hint="eastAsia"/>
          <w:lang w:eastAsia="zh-CN"/>
        </w:rPr>
        <w:t xml:space="preserve"> </w:t>
      </w:r>
      <w:bookmarkEnd w:id="5015"/>
    </w:p>
    <w:p w14:paraId="6C26F7E8" w14:textId="77777777" w:rsidR="00C87888" w:rsidRPr="00BE5108" w:rsidRDefault="00C87888" w:rsidP="00431A0C">
      <w:pPr>
        <w:pStyle w:val="Heading4"/>
        <w:rPr>
          <w:rFonts w:eastAsiaTheme="minorEastAsia"/>
          <w:i/>
          <w:iCs/>
        </w:rPr>
      </w:pPr>
      <w:bookmarkStart w:id="5017" w:name="_Toc73963030"/>
      <w:bookmarkStart w:id="5018" w:name="_Toc75260207"/>
      <w:bookmarkStart w:id="5019" w:name="_Toc75275749"/>
      <w:bookmarkStart w:id="5020" w:name="_Toc75276260"/>
      <w:bookmarkStart w:id="5021" w:name="_Toc76541759"/>
      <w:bookmarkStart w:id="5022" w:name="_Toc82437528"/>
      <w:bookmarkStart w:id="5023" w:name="_Toc89944894"/>
      <w:bookmarkStart w:id="5024" w:name="_Toc98753912"/>
      <w:bookmarkStart w:id="5025" w:name="_Toc106179804"/>
      <w:bookmarkStart w:id="5026" w:name="_Toc106180315"/>
      <w:bookmarkStart w:id="5027" w:name="_Toc130396140"/>
      <w:bookmarkStart w:id="5028" w:name="_Toc137555414"/>
      <w:bookmarkStart w:id="5029" w:name="_Toc138856941"/>
      <w:bookmarkStart w:id="5030" w:name="_Toc138860800"/>
      <w:bookmarkStart w:id="5031" w:name="_Toc163217793"/>
      <w:bookmarkStart w:id="5032" w:name="OLE_LINK7"/>
      <w:bookmarkStart w:id="5033" w:name="_Toc187261565"/>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3"/>
    </w:p>
    <w:bookmarkEnd w:id="5032"/>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C87888"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510A9865"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C87888" w:rsidRPr="00BE5108" w:rsidRDefault="00C87888" w:rsidP="00DF3C12">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C87888" w:rsidRPr="00BE5108" w:rsidRDefault="00C87888" w:rsidP="00DF3C12">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C87888" w:rsidRPr="00BE5108" w:rsidRDefault="00C87888" w:rsidP="00DF3C12">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C87888" w:rsidRPr="00BE5108" w:rsidRDefault="00C87888" w:rsidP="00DF3C12">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C87888" w:rsidRPr="00BE5108" w:rsidRDefault="00C87888" w:rsidP="00DF3C12">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5D108D85"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C87888" w:rsidRPr="00BE5108" w:rsidRDefault="00C87888" w:rsidP="00DF3C12">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C87888" w:rsidRPr="00BE5108" w:rsidRDefault="00C87888" w:rsidP="00DF3C12">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3AC6DCFA"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C87888" w:rsidRPr="00BE5108" w:rsidRDefault="00C87888" w:rsidP="00DF3C12">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C87888" w:rsidRPr="00BE5108" w:rsidRDefault="00C87888" w:rsidP="00DF3C12">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C87888" w:rsidRPr="00BE5108" w:rsidRDefault="00C87888" w:rsidP="00DF3C12">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C87888" w:rsidRPr="00BE5108" w:rsidRDefault="00C87888" w:rsidP="00DF3C12">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7866AFF9"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C87888" w:rsidRPr="00BE5108" w:rsidRDefault="00C87888" w:rsidP="00DF3C12">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C87888" w:rsidRPr="00BE5108" w:rsidRDefault="00C87888" w:rsidP="00DF3C12">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C87888" w:rsidRPr="00BE5108" w:rsidRDefault="00C87888" w:rsidP="00DF3C12">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5DA7CBD"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C87888" w:rsidRPr="00BE5108" w:rsidRDefault="00C87888" w:rsidP="00DF3C12">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C87888" w:rsidRPr="00BE5108" w:rsidRDefault="00C87888" w:rsidP="00DF3C12">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C87888" w:rsidRPr="00BE5108" w:rsidRDefault="00C87888" w:rsidP="00DF3C12">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C87888" w:rsidRPr="00BE5108" w:rsidRDefault="00C87888" w:rsidP="00DF3C12">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3E66E8D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C87888" w:rsidRPr="00BE5108" w:rsidRDefault="00C87888" w:rsidP="00DF3C12">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C87888" w:rsidRPr="00BE5108" w:rsidRDefault="00C87888" w:rsidP="00DF3C12">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C87888" w:rsidRPr="00BE5108" w:rsidRDefault="00C87888" w:rsidP="00DF3C12">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C87888" w:rsidRPr="00BE5108" w:rsidRDefault="00C87888" w:rsidP="00DF3C12">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C87888"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4305C19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C87888" w:rsidRPr="00BE5108" w:rsidRDefault="00C87888" w:rsidP="00DF3C12">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C87888" w:rsidRPr="00BE5108" w:rsidRDefault="00C87888" w:rsidP="00DF3C12">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C87888" w:rsidRPr="00BE5108" w:rsidRDefault="00C87888" w:rsidP="00DF3C12">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C87888" w:rsidRPr="00BE5108" w:rsidRDefault="00C87888" w:rsidP="00DF3C12">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5936E7A"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C87888" w:rsidRPr="00BE5108" w:rsidRDefault="00C87888" w:rsidP="00DF3C12">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4EC3C6E"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C87888" w:rsidRPr="00BE5108" w:rsidRDefault="00C87888" w:rsidP="00DF3C12">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C87888" w:rsidRPr="00BE5108" w:rsidRDefault="00C87888" w:rsidP="00DF3C12">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C87888" w:rsidRPr="00BE5108" w:rsidRDefault="00C87888" w:rsidP="00DF3C12">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36E8620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C87888" w:rsidRPr="00BE5108" w:rsidRDefault="00C87888" w:rsidP="00DF3C12">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C87888" w:rsidRPr="00BE5108" w:rsidRDefault="00C87888" w:rsidP="00DF3C12">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5C3F211B"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C87888" w:rsidRPr="00BE5108" w:rsidRDefault="00C87888" w:rsidP="00DF3C12">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C87888" w:rsidRPr="00BE5108" w:rsidRDefault="00C87888" w:rsidP="00DF3C12">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C87888" w:rsidRPr="00BE5108" w:rsidRDefault="00C87888" w:rsidP="00DF3C12">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1110AF7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C87888" w:rsidRPr="00BE5108" w:rsidRDefault="00C87888" w:rsidP="00DF3C12">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C87888" w:rsidRPr="00BE5108" w:rsidRDefault="00C87888" w:rsidP="00DF3C12">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C87888" w:rsidRPr="00BE5108" w:rsidRDefault="00C87888" w:rsidP="00DF3C12">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C87888"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101395F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C87888" w:rsidRPr="00BE5108" w:rsidRDefault="00C87888" w:rsidP="00DF3C12">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C87888" w:rsidRPr="00BE5108" w:rsidRDefault="00C87888" w:rsidP="00DF3C12">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C87888" w:rsidRPr="00BE5108" w:rsidRDefault="00C87888" w:rsidP="00DF3C12">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C87888" w:rsidRPr="00BE5108" w:rsidRDefault="00C87888" w:rsidP="00DF3C12">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w:t>
            </w:r>
          </w:p>
        </w:tc>
      </w:tr>
      <w:tr w:rsidR="00C87888"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7F9C0D52"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C87888" w:rsidRPr="00BE5108" w:rsidRDefault="00C87888" w:rsidP="00DF3C12">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4D8E063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C87888" w:rsidRPr="00BE5108" w:rsidRDefault="00C87888" w:rsidP="00DF3C12">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C87888" w:rsidRPr="00BE5108" w:rsidRDefault="00C87888" w:rsidP="00DF3C12">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C87888" w:rsidRPr="00BE5108" w:rsidRDefault="00C87888" w:rsidP="00DF3C12">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3331160"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C87888" w:rsidRPr="00BE5108" w:rsidRDefault="00C87888" w:rsidP="00DF3C12">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C87888" w:rsidRPr="00BE5108" w:rsidRDefault="00C87888" w:rsidP="00DF3C12">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0E8D16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C87888" w:rsidRPr="00BE5108" w:rsidRDefault="00C87888" w:rsidP="00DF3C12">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C87888" w:rsidRPr="00BE5108" w:rsidRDefault="00C87888" w:rsidP="00DF3C12">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C87888" w:rsidRPr="00BE5108" w:rsidRDefault="00C87888" w:rsidP="00DF3C12">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4E0A60C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C87888" w:rsidRPr="00BE5108" w:rsidRDefault="00C87888" w:rsidP="00DF3C12">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C87888" w:rsidRPr="00BE5108" w:rsidRDefault="00C87888" w:rsidP="00DF3C12">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C87888" w:rsidRPr="00BE5108" w:rsidRDefault="00C87888" w:rsidP="00DF3C12">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5034" w:name="_Toc73963031"/>
    </w:p>
    <w:p w14:paraId="3E03C1B2" w14:textId="474AEE30" w:rsidR="00EA6CFC" w:rsidRPr="00BE5108" w:rsidRDefault="00EA6CFC" w:rsidP="00556F11">
      <w:pPr>
        <w:pStyle w:val="Heading1"/>
        <w:rPr>
          <w:rFonts w:eastAsiaTheme="minorEastAsia"/>
        </w:rPr>
      </w:pPr>
      <w:bookmarkStart w:id="5035" w:name="_Toc75260208"/>
      <w:bookmarkStart w:id="5036" w:name="_Toc75275750"/>
      <w:bookmarkStart w:id="5037" w:name="_Toc75276261"/>
      <w:bookmarkStart w:id="5038" w:name="_Toc76541760"/>
      <w:bookmarkStart w:id="5039" w:name="_Toc82437529"/>
      <w:bookmarkStart w:id="5040" w:name="_Toc89944895"/>
      <w:bookmarkStart w:id="5041" w:name="_Toc98753913"/>
      <w:bookmarkStart w:id="5042" w:name="_Toc106179805"/>
      <w:bookmarkStart w:id="5043" w:name="_Toc106180316"/>
      <w:bookmarkStart w:id="5044" w:name="_Toc130396141"/>
      <w:bookmarkStart w:id="5045" w:name="_Toc137555415"/>
      <w:bookmarkStart w:id="5046" w:name="_Toc138856942"/>
      <w:bookmarkStart w:id="5047" w:name="_Toc138860801"/>
      <w:bookmarkStart w:id="5048" w:name="_Toc163217794"/>
      <w:bookmarkStart w:id="5049" w:name="_Toc187261566"/>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4A30424F" w14:textId="6E874CAE" w:rsidR="00345ACA" w:rsidRPr="00BE5108" w:rsidRDefault="00345ACA" w:rsidP="00F22766">
      <w:pPr>
        <w:pStyle w:val="Heading2"/>
        <w:rPr>
          <w:rFonts w:eastAsiaTheme="minorEastAsia"/>
        </w:rPr>
      </w:pPr>
      <w:bookmarkStart w:id="5050" w:name="_Toc73963032"/>
      <w:bookmarkStart w:id="5051" w:name="_Toc75260209"/>
      <w:bookmarkStart w:id="5052" w:name="_Toc75275751"/>
      <w:bookmarkStart w:id="5053" w:name="_Toc75276262"/>
      <w:bookmarkStart w:id="5054" w:name="_Toc76541761"/>
      <w:bookmarkStart w:id="5055" w:name="_Toc82437530"/>
      <w:bookmarkStart w:id="5056" w:name="_Toc89944896"/>
      <w:bookmarkStart w:id="5057" w:name="_Toc98753914"/>
      <w:bookmarkStart w:id="5058" w:name="_Toc106179806"/>
      <w:bookmarkStart w:id="5059" w:name="_Toc106180317"/>
      <w:bookmarkStart w:id="5060" w:name="_Toc130396142"/>
      <w:bookmarkStart w:id="5061" w:name="_Toc137555416"/>
      <w:bookmarkStart w:id="5062" w:name="_Toc138856943"/>
      <w:bookmarkStart w:id="5063" w:name="_Toc138860802"/>
      <w:bookmarkStart w:id="5064" w:name="_Toc163217795"/>
      <w:bookmarkStart w:id="5065" w:name="_Toc187261567"/>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386CA020" w14:textId="77777777" w:rsidR="00345ACA" w:rsidRPr="00BE5108" w:rsidRDefault="00345ACA" w:rsidP="00345ACA">
      <w:pPr>
        <w:pStyle w:val="Heading3"/>
        <w:rPr>
          <w:rFonts w:eastAsiaTheme="minorEastAsia"/>
        </w:rPr>
      </w:pPr>
      <w:bookmarkStart w:id="5066" w:name="_Toc73963033"/>
      <w:bookmarkStart w:id="5067" w:name="_Toc75260210"/>
      <w:bookmarkStart w:id="5068" w:name="_Toc75275752"/>
      <w:bookmarkStart w:id="5069" w:name="_Toc75276263"/>
      <w:bookmarkStart w:id="5070" w:name="_Toc76541762"/>
      <w:bookmarkStart w:id="5071" w:name="_Toc82437531"/>
      <w:bookmarkStart w:id="5072" w:name="_Toc89944897"/>
      <w:bookmarkStart w:id="5073" w:name="_Toc98753915"/>
      <w:bookmarkStart w:id="5074" w:name="_Toc106179807"/>
      <w:bookmarkStart w:id="5075" w:name="_Toc106180318"/>
      <w:bookmarkStart w:id="5076" w:name="_Toc130396143"/>
      <w:bookmarkStart w:id="5077" w:name="_Toc137555417"/>
      <w:bookmarkStart w:id="5078" w:name="_Toc138856944"/>
      <w:bookmarkStart w:id="5079" w:name="_Toc138860803"/>
      <w:bookmarkStart w:id="5080" w:name="_Toc163217796"/>
      <w:bookmarkStart w:id="5081" w:name="_Toc187261568"/>
      <w:r w:rsidRPr="00BE5108">
        <w:rPr>
          <w:rFonts w:eastAsiaTheme="minorEastAsia"/>
        </w:rPr>
        <w:t>8.1.1</w:t>
      </w:r>
      <w:r w:rsidRPr="00BE5108">
        <w:rPr>
          <w:rFonts w:eastAsiaTheme="minorEastAsia"/>
        </w:rPr>
        <w:tab/>
        <w:t>General</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3A47B3C8" w14:textId="77777777" w:rsidR="00345ACA" w:rsidRPr="00BE5108" w:rsidRDefault="00345ACA" w:rsidP="00345ACA">
      <w:pPr>
        <w:pStyle w:val="Heading4"/>
        <w:rPr>
          <w:rFonts w:eastAsiaTheme="minorEastAsia"/>
        </w:rPr>
      </w:pPr>
      <w:bookmarkStart w:id="5082" w:name="_Toc73963034"/>
      <w:bookmarkStart w:id="5083" w:name="_Toc75260211"/>
      <w:bookmarkStart w:id="5084" w:name="_Toc75275753"/>
      <w:bookmarkStart w:id="5085" w:name="_Toc75276264"/>
      <w:bookmarkStart w:id="5086" w:name="_Toc76541763"/>
      <w:bookmarkStart w:id="5087" w:name="_Toc82437532"/>
      <w:bookmarkStart w:id="5088" w:name="_Toc89944898"/>
      <w:bookmarkStart w:id="5089" w:name="_Toc98753916"/>
      <w:bookmarkStart w:id="5090" w:name="_Toc106179808"/>
      <w:bookmarkStart w:id="5091" w:name="_Toc106180319"/>
      <w:bookmarkStart w:id="5092" w:name="_Toc130396144"/>
      <w:bookmarkStart w:id="5093" w:name="_Toc137555418"/>
      <w:bookmarkStart w:id="5094" w:name="_Toc138856945"/>
      <w:bookmarkStart w:id="5095" w:name="_Toc138860804"/>
      <w:bookmarkStart w:id="5096" w:name="_Toc163217797"/>
      <w:bookmarkStart w:id="5097" w:name="_Toc187261569"/>
      <w:r w:rsidRPr="00BE5108">
        <w:rPr>
          <w:rFonts w:eastAsiaTheme="minorEastAsia"/>
        </w:rPr>
        <w:t>8.1.1.1</w:t>
      </w:r>
      <w:r w:rsidRPr="00BE5108">
        <w:rPr>
          <w:rFonts w:eastAsiaTheme="minorEastAsia"/>
        </w:rPr>
        <w:tab/>
        <w:t>Scope and definitions</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lastRenderedPageBreak/>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5098" w:name="_Toc73963035"/>
      <w:bookmarkStart w:id="5099" w:name="_Toc75260212"/>
      <w:bookmarkStart w:id="5100" w:name="_Toc75275754"/>
      <w:bookmarkStart w:id="5101" w:name="_Toc75276265"/>
      <w:bookmarkStart w:id="5102" w:name="_Toc76541764"/>
      <w:bookmarkStart w:id="5103" w:name="_Toc82437533"/>
      <w:bookmarkStart w:id="5104" w:name="_Toc89944899"/>
      <w:bookmarkStart w:id="5105" w:name="_Toc98753917"/>
      <w:bookmarkStart w:id="5106" w:name="_Toc106179809"/>
      <w:bookmarkStart w:id="5107" w:name="_Toc106180320"/>
      <w:bookmarkStart w:id="5108" w:name="_Toc130396145"/>
      <w:bookmarkStart w:id="5109" w:name="_Toc137555419"/>
      <w:bookmarkStart w:id="5110" w:name="_Toc138856946"/>
      <w:bookmarkStart w:id="5111" w:name="_Toc138860805"/>
      <w:bookmarkStart w:id="5112" w:name="_Toc163217798"/>
      <w:bookmarkStart w:id="5113" w:name="_Toc187261570"/>
      <w:r w:rsidRPr="00BE5108">
        <w:rPr>
          <w:rFonts w:eastAsiaTheme="minorEastAsia"/>
          <w:lang w:eastAsia="ko-KR"/>
        </w:rPr>
        <w:t>8.1.1.2</w:t>
      </w:r>
      <w:r w:rsidRPr="00BE5108">
        <w:rPr>
          <w:rFonts w:eastAsiaTheme="minorEastAsia"/>
          <w:lang w:eastAsia="ko-KR"/>
        </w:rPr>
        <w:tab/>
        <w:t>Applicability rule</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7603B178" w14:textId="77777777" w:rsidR="00345ACA" w:rsidRPr="00BE5108" w:rsidRDefault="00345ACA" w:rsidP="00345ACA">
      <w:pPr>
        <w:pStyle w:val="Heading5"/>
        <w:rPr>
          <w:rFonts w:eastAsiaTheme="minorEastAsia"/>
        </w:rPr>
      </w:pPr>
      <w:bookmarkStart w:id="5114" w:name="_Toc73963036"/>
      <w:bookmarkStart w:id="5115" w:name="_Toc75260213"/>
      <w:bookmarkStart w:id="5116" w:name="_Toc75275755"/>
      <w:bookmarkStart w:id="5117" w:name="_Toc75276266"/>
      <w:bookmarkStart w:id="5118" w:name="_Toc76541765"/>
      <w:bookmarkStart w:id="5119" w:name="_Toc82437534"/>
      <w:bookmarkStart w:id="5120" w:name="_Toc89944900"/>
      <w:bookmarkStart w:id="5121" w:name="_Toc98753918"/>
      <w:bookmarkStart w:id="5122" w:name="_Toc106179810"/>
      <w:bookmarkStart w:id="5123" w:name="_Toc106180321"/>
      <w:bookmarkStart w:id="5124" w:name="_Toc130396146"/>
      <w:bookmarkStart w:id="5125" w:name="_Toc137555420"/>
      <w:bookmarkStart w:id="5126" w:name="_Toc138856947"/>
      <w:bookmarkStart w:id="5127" w:name="_Toc138860806"/>
      <w:bookmarkStart w:id="5128" w:name="_Toc163217799"/>
      <w:bookmarkStart w:id="5129" w:name="_Toc187261571"/>
      <w:r w:rsidRPr="00BE5108">
        <w:rPr>
          <w:rFonts w:eastAsiaTheme="minorEastAsia"/>
        </w:rPr>
        <w:t>8.1.1.2.1</w:t>
      </w:r>
      <w:r w:rsidRPr="00BE5108">
        <w:rPr>
          <w:rFonts w:eastAsiaTheme="minorEastAsia"/>
        </w:rPr>
        <w:tab/>
        <w:t>General</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5130" w:name="_Toc73963037"/>
      <w:bookmarkStart w:id="5131" w:name="_Toc75260214"/>
      <w:bookmarkStart w:id="5132" w:name="_Toc75275756"/>
      <w:bookmarkStart w:id="5133" w:name="_Toc75276267"/>
      <w:bookmarkStart w:id="5134" w:name="_Toc76541766"/>
      <w:bookmarkStart w:id="5135" w:name="_Toc82437535"/>
      <w:bookmarkStart w:id="5136" w:name="_Toc89944901"/>
      <w:bookmarkStart w:id="5137" w:name="_Toc98753919"/>
      <w:bookmarkStart w:id="5138" w:name="_Toc106179811"/>
      <w:bookmarkStart w:id="5139" w:name="_Toc106180322"/>
      <w:bookmarkStart w:id="5140" w:name="_Toc130396147"/>
      <w:bookmarkStart w:id="5141" w:name="_Toc137555421"/>
      <w:bookmarkStart w:id="5142" w:name="_Toc138856948"/>
      <w:bookmarkStart w:id="5143" w:name="_Toc138860807"/>
      <w:bookmarkStart w:id="5144" w:name="_Toc163217800"/>
      <w:bookmarkStart w:id="5145" w:name="_Toc187261572"/>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5146" w:name="_Toc73963038"/>
      <w:bookmarkStart w:id="5147" w:name="_Toc75260215"/>
      <w:bookmarkStart w:id="5148" w:name="_Toc75275757"/>
      <w:bookmarkStart w:id="5149" w:name="_Toc75276268"/>
      <w:bookmarkStart w:id="5150" w:name="_Toc76541767"/>
      <w:bookmarkStart w:id="5151" w:name="_Toc82437536"/>
      <w:bookmarkStart w:id="5152" w:name="_Toc89944902"/>
      <w:bookmarkStart w:id="5153" w:name="_Toc98753920"/>
      <w:bookmarkStart w:id="5154" w:name="_Toc106179812"/>
      <w:bookmarkStart w:id="5155" w:name="_Toc106180323"/>
      <w:bookmarkStart w:id="5156" w:name="_Toc130396148"/>
      <w:bookmarkStart w:id="5157" w:name="_Toc137555422"/>
      <w:bookmarkStart w:id="5158" w:name="_Toc138856949"/>
      <w:bookmarkStart w:id="5159" w:name="_Toc138860808"/>
      <w:bookmarkStart w:id="5160" w:name="_Toc163217801"/>
      <w:bookmarkStart w:id="5161" w:name="_Toc187261573"/>
      <w:r w:rsidRPr="00BE5108">
        <w:rPr>
          <w:rFonts w:eastAsiaTheme="minorEastAsia"/>
        </w:rPr>
        <w:lastRenderedPageBreak/>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5162" w:name="_Toc75260216"/>
      <w:bookmarkStart w:id="5163" w:name="_Toc75275758"/>
      <w:bookmarkStart w:id="5164" w:name="_Toc75276269"/>
      <w:bookmarkStart w:id="5165" w:name="_Toc76541768"/>
      <w:bookmarkStart w:id="5166" w:name="_Toc82437537"/>
      <w:bookmarkStart w:id="5167" w:name="_Toc89944903"/>
      <w:bookmarkStart w:id="5168" w:name="_Toc98753921"/>
      <w:bookmarkStart w:id="5169" w:name="_Toc106179813"/>
      <w:bookmarkStart w:id="5170" w:name="_Toc106180324"/>
      <w:bookmarkStart w:id="5171" w:name="_Toc130396149"/>
      <w:bookmarkStart w:id="5172" w:name="_Toc137555423"/>
      <w:bookmarkStart w:id="5173" w:name="_Toc138856950"/>
      <w:bookmarkStart w:id="5174" w:name="_Toc138860809"/>
      <w:bookmarkStart w:id="5175" w:name="_Toc163217802"/>
      <w:bookmarkStart w:id="5176" w:name="_Toc73963039"/>
      <w:bookmarkStart w:id="5177" w:name="_Toc187261574"/>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7"/>
      <w:r w:rsidRPr="00BE5108">
        <w:rPr>
          <w:rFonts w:eastAsiaTheme="minorEastAsia"/>
          <w:snapToGrid w:val="0"/>
          <w:lang w:eastAsia="zh-CN"/>
        </w:rPr>
        <w:t xml:space="preserve"> </w:t>
      </w:r>
      <w:bookmarkEnd w:id="5176"/>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5178" w:name="_Toc73963040"/>
      <w:bookmarkStart w:id="5179" w:name="_Toc75260217"/>
      <w:bookmarkStart w:id="5180" w:name="_Toc75275759"/>
      <w:bookmarkStart w:id="5181" w:name="_Toc75276270"/>
      <w:bookmarkStart w:id="5182" w:name="_Toc76541769"/>
      <w:bookmarkStart w:id="5183" w:name="_Toc82437538"/>
      <w:bookmarkStart w:id="5184" w:name="_Toc89944904"/>
      <w:bookmarkStart w:id="5185" w:name="_Toc98753922"/>
      <w:bookmarkStart w:id="5186" w:name="_Toc106179814"/>
      <w:bookmarkStart w:id="5187" w:name="_Toc106180325"/>
      <w:bookmarkStart w:id="5188" w:name="_Toc130396150"/>
      <w:bookmarkStart w:id="5189" w:name="_Toc137555424"/>
      <w:bookmarkStart w:id="5190" w:name="_Toc138856951"/>
      <w:bookmarkStart w:id="5191" w:name="_Toc138860810"/>
      <w:bookmarkStart w:id="5192" w:name="_Toc163217803"/>
      <w:bookmarkStart w:id="5193" w:name="_Toc187261575"/>
      <w:r w:rsidRPr="00BE5108">
        <w:rPr>
          <w:rFonts w:eastAsiaTheme="minorEastAsia"/>
        </w:rPr>
        <w:lastRenderedPageBreak/>
        <w:t>8.1.2</w:t>
      </w:r>
      <w:r w:rsidRPr="00BE5108">
        <w:rPr>
          <w:rFonts w:eastAsiaTheme="minorEastAsia"/>
        </w:rPr>
        <w:tab/>
        <w:t>Performance requirements for PUSCH</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1B95CACE" w14:textId="77777777" w:rsidR="00345ACA" w:rsidRPr="00BE5108" w:rsidRDefault="00345ACA" w:rsidP="00345ACA">
      <w:pPr>
        <w:pStyle w:val="Heading4"/>
        <w:rPr>
          <w:rFonts w:eastAsia="MS Mincho"/>
        </w:rPr>
      </w:pPr>
      <w:bookmarkStart w:id="5194" w:name="_Toc73963041"/>
      <w:bookmarkStart w:id="5195" w:name="_Toc75260218"/>
      <w:bookmarkStart w:id="5196" w:name="_Toc75275760"/>
      <w:bookmarkStart w:id="5197" w:name="_Toc75276271"/>
      <w:bookmarkStart w:id="5198" w:name="_Toc76541770"/>
      <w:bookmarkStart w:id="5199" w:name="_Toc82437539"/>
      <w:bookmarkStart w:id="5200" w:name="_Toc89944905"/>
      <w:bookmarkStart w:id="5201" w:name="_Toc98753923"/>
      <w:bookmarkStart w:id="5202" w:name="_Toc106179815"/>
      <w:bookmarkStart w:id="5203" w:name="_Toc106180326"/>
      <w:bookmarkStart w:id="5204" w:name="_Toc130396151"/>
      <w:bookmarkStart w:id="5205" w:name="_Toc137555425"/>
      <w:bookmarkStart w:id="5206" w:name="_Toc138856952"/>
      <w:bookmarkStart w:id="5207" w:name="_Toc138860811"/>
      <w:bookmarkStart w:id="5208" w:name="_Toc163217804"/>
      <w:bookmarkStart w:id="5209" w:name="_Toc187261576"/>
      <w:r w:rsidRPr="00BE5108">
        <w:rPr>
          <w:rFonts w:eastAsia="MS Mincho"/>
        </w:rPr>
        <w:t>8.1.2.1</w:t>
      </w:r>
      <w:r w:rsidRPr="00BE5108">
        <w:rPr>
          <w:rFonts w:eastAsia="MS Mincho"/>
        </w:rPr>
        <w:tab/>
        <w:t>Performance requirements for PUSCH with transform precoding disabled</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5C920997" w14:textId="77777777" w:rsidR="00345ACA" w:rsidRPr="00BE5108" w:rsidRDefault="00345ACA" w:rsidP="00345ACA">
      <w:pPr>
        <w:pStyle w:val="Heading5"/>
        <w:rPr>
          <w:rFonts w:eastAsiaTheme="minorEastAsia"/>
        </w:rPr>
      </w:pPr>
      <w:bookmarkStart w:id="5210" w:name="_Toc73963042"/>
      <w:bookmarkStart w:id="5211" w:name="_Toc75260219"/>
      <w:bookmarkStart w:id="5212" w:name="_Toc75275761"/>
      <w:bookmarkStart w:id="5213" w:name="_Toc75276272"/>
      <w:bookmarkStart w:id="5214" w:name="_Toc76541771"/>
      <w:bookmarkStart w:id="5215" w:name="_Toc82437540"/>
      <w:bookmarkStart w:id="5216" w:name="_Toc89944906"/>
      <w:bookmarkStart w:id="5217" w:name="_Toc98753924"/>
      <w:bookmarkStart w:id="5218" w:name="_Toc106179816"/>
      <w:bookmarkStart w:id="5219" w:name="_Toc106180327"/>
      <w:bookmarkStart w:id="5220" w:name="_Toc130396152"/>
      <w:bookmarkStart w:id="5221" w:name="_Toc137555426"/>
      <w:bookmarkStart w:id="5222" w:name="_Toc138856953"/>
      <w:bookmarkStart w:id="5223" w:name="_Toc138860812"/>
      <w:bookmarkStart w:id="5224" w:name="_Toc163217805"/>
      <w:bookmarkStart w:id="5225" w:name="_Toc187261577"/>
      <w:r w:rsidRPr="00BE5108">
        <w:rPr>
          <w:rFonts w:eastAsiaTheme="minorEastAsia"/>
        </w:rPr>
        <w:t>8.1.2.1.1</w:t>
      </w:r>
      <w:r w:rsidRPr="00BE5108">
        <w:rPr>
          <w:rFonts w:eastAsiaTheme="minorEastAsia"/>
        </w:rPr>
        <w:tab/>
        <w:t>Definition and applicability</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5226" w:name="_Toc73963043"/>
      <w:bookmarkStart w:id="5227" w:name="_Toc75260220"/>
      <w:bookmarkStart w:id="5228" w:name="_Toc75275762"/>
      <w:bookmarkStart w:id="5229" w:name="_Toc75276273"/>
      <w:bookmarkStart w:id="5230" w:name="_Toc76541772"/>
      <w:bookmarkStart w:id="5231" w:name="_Toc82437541"/>
      <w:bookmarkStart w:id="5232" w:name="_Toc89944907"/>
      <w:bookmarkStart w:id="5233" w:name="_Toc98753925"/>
      <w:bookmarkStart w:id="5234" w:name="_Toc106179817"/>
      <w:bookmarkStart w:id="5235" w:name="_Toc106180328"/>
      <w:bookmarkStart w:id="5236" w:name="_Toc130396153"/>
      <w:bookmarkStart w:id="5237" w:name="_Toc137555427"/>
      <w:bookmarkStart w:id="5238" w:name="_Toc138856954"/>
      <w:bookmarkStart w:id="5239" w:name="_Toc138860813"/>
      <w:bookmarkStart w:id="5240" w:name="_Toc163217806"/>
      <w:bookmarkStart w:id="5241" w:name="_Toc187261578"/>
      <w:r w:rsidRPr="00BE5108">
        <w:rPr>
          <w:rFonts w:eastAsiaTheme="minorEastAsia"/>
        </w:rPr>
        <w:t>8.1.2.1.2</w:t>
      </w:r>
      <w:r w:rsidRPr="00BE5108">
        <w:rPr>
          <w:rFonts w:eastAsiaTheme="minorEastAsia"/>
        </w:rPr>
        <w:tab/>
        <w:t>Minimum requirement</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5242" w:name="_Toc73963044"/>
      <w:bookmarkStart w:id="5243" w:name="_Toc75260221"/>
      <w:bookmarkStart w:id="5244" w:name="_Toc75275763"/>
      <w:bookmarkStart w:id="5245" w:name="_Toc75276274"/>
      <w:bookmarkStart w:id="5246" w:name="_Toc76541773"/>
      <w:bookmarkStart w:id="5247" w:name="_Toc82437542"/>
      <w:bookmarkStart w:id="5248" w:name="_Toc89944908"/>
      <w:bookmarkStart w:id="5249" w:name="_Toc98753926"/>
      <w:bookmarkStart w:id="5250" w:name="_Toc106179818"/>
      <w:bookmarkStart w:id="5251" w:name="_Toc106180329"/>
      <w:bookmarkStart w:id="5252" w:name="_Toc130396154"/>
      <w:bookmarkStart w:id="5253" w:name="_Toc137555428"/>
      <w:bookmarkStart w:id="5254" w:name="_Toc138856955"/>
      <w:bookmarkStart w:id="5255" w:name="_Toc138860814"/>
      <w:bookmarkStart w:id="5256" w:name="_Toc163217807"/>
      <w:bookmarkStart w:id="5257" w:name="_Toc187261579"/>
      <w:r w:rsidRPr="00BE5108">
        <w:rPr>
          <w:rFonts w:eastAsiaTheme="minorEastAsia"/>
        </w:rPr>
        <w:t>8.1.2.1.3</w:t>
      </w:r>
      <w:r w:rsidRPr="00BE5108">
        <w:rPr>
          <w:rFonts w:eastAsiaTheme="minorEastAsia"/>
        </w:rPr>
        <w:tab/>
        <w:t>Test purpose</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5258" w:name="_Toc73963045"/>
      <w:bookmarkStart w:id="5259" w:name="_Toc75260222"/>
      <w:bookmarkStart w:id="5260" w:name="_Toc75275764"/>
      <w:bookmarkStart w:id="5261" w:name="_Toc75276275"/>
      <w:bookmarkStart w:id="5262" w:name="_Toc76541774"/>
      <w:bookmarkStart w:id="5263" w:name="_Toc82437543"/>
      <w:bookmarkStart w:id="5264" w:name="_Toc89944909"/>
      <w:bookmarkStart w:id="5265" w:name="_Toc98753927"/>
      <w:bookmarkStart w:id="5266" w:name="_Toc106179819"/>
      <w:bookmarkStart w:id="5267" w:name="_Toc106180330"/>
      <w:bookmarkStart w:id="5268" w:name="_Toc130396155"/>
      <w:bookmarkStart w:id="5269" w:name="_Toc137555429"/>
      <w:bookmarkStart w:id="5270" w:name="_Toc138856956"/>
      <w:bookmarkStart w:id="5271" w:name="_Toc138860815"/>
      <w:bookmarkStart w:id="5272" w:name="_Toc163217808"/>
      <w:bookmarkStart w:id="5273" w:name="_Toc187261580"/>
      <w:r w:rsidRPr="00BE5108">
        <w:rPr>
          <w:rFonts w:eastAsiaTheme="minorEastAsia"/>
        </w:rPr>
        <w:t>8.1.2.1.4</w:t>
      </w:r>
      <w:r w:rsidRPr="00BE5108">
        <w:rPr>
          <w:rFonts w:eastAsiaTheme="minorEastAsia"/>
        </w:rPr>
        <w:tab/>
        <w:t>Method of test</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5274" w:name="_Toc73963046"/>
      <w:bookmarkStart w:id="5275" w:name="_Toc75260223"/>
      <w:bookmarkStart w:id="5276" w:name="_Toc75275765"/>
      <w:bookmarkStart w:id="5277" w:name="_Toc75276276"/>
      <w:bookmarkStart w:id="5278" w:name="_Toc76541775"/>
      <w:bookmarkStart w:id="5279" w:name="_Toc82437544"/>
      <w:bookmarkStart w:id="5280" w:name="_Toc89944910"/>
      <w:bookmarkStart w:id="5281" w:name="_Toc98753928"/>
      <w:bookmarkStart w:id="5282" w:name="_Toc106179820"/>
      <w:bookmarkStart w:id="5283" w:name="_Toc106180331"/>
      <w:bookmarkStart w:id="5284" w:name="_Toc130396156"/>
      <w:bookmarkStart w:id="5285" w:name="_Toc137555430"/>
      <w:bookmarkStart w:id="5286" w:name="_Toc138856957"/>
      <w:bookmarkStart w:id="5287" w:name="_Toc138860816"/>
      <w:bookmarkStart w:id="5288" w:name="_Toc163217809"/>
      <w:bookmarkStart w:id="5289" w:name="_Toc187261581"/>
      <w:r w:rsidRPr="00BE5108">
        <w:rPr>
          <w:rFonts w:eastAsiaTheme="minorEastAsia"/>
        </w:rPr>
        <w:t>8.1.2.1.5</w:t>
      </w:r>
      <w:r w:rsidRPr="00BE5108">
        <w:rPr>
          <w:rFonts w:eastAsiaTheme="minorEastAsia"/>
        </w:rPr>
        <w:tab/>
        <w:t>Test requirement</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D47065">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lastRenderedPageBreak/>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D31349" w:rsidRDefault="005D7747" w:rsidP="005F0F3A">
            <w:pPr>
              <w:pStyle w:val="TAH"/>
              <w:rPr>
                <w:lang w:val="fr-FR"/>
              </w:rPr>
            </w:pPr>
            <w:r w:rsidRPr="00D31349">
              <w:rPr>
                <w:lang w:val="fr-FR"/>
              </w:rPr>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D31349" w:rsidRDefault="005720D8" w:rsidP="005F0F3A">
            <w:pPr>
              <w:pStyle w:val="TAH"/>
              <w:rPr>
                <w:lang w:val="fr-FR"/>
              </w:rPr>
            </w:pPr>
            <w:r w:rsidRPr="00D31349">
              <w:rPr>
                <w:lang w:val="fr-FR"/>
              </w:rPr>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lastRenderedPageBreak/>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D31349" w:rsidRDefault="00A7567E" w:rsidP="005F0F3A">
            <w:pPr>
              <w:pStyle w:val="TAH"/>
              <w:rPr>
                <w:lang w:val="fr-FR"/>
              </w:rPr>
            </w:pPr>
            <w:r w:rsidRPr="00D31349">
              <w:rPr>
                <w:lang w:val="fr-FR"/>
              </w:rPr>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lastRenderedPageBreak/>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lastRenderedPageBreak/>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lastRenderedPageBreak/>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lastRenderedPageBreak/>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5290" w:name="_Toc73963047"/>
      <w:bookmarkStart w:id="5291" w:name="_Toc75260224"/>
      <w:bookmarkStart w:id="5292" w:name="_Toc75275766"/>
      <w:bookmarkStart w:id="5293" w:name="_Toc75276277"/>
      <w:bookmarkStart w:id="5294" w:name="_Toc76541776"/>
      <w:bookmarkStart w:id="5295" w:name="_Toc82437545"/>
      <w:bookmarkStart w:id="5296" w:name="_Toc89944911"/>
      <w:bookmarkStart w:id="5297" w:name="_Toc98753929"/>
      <w:bookmarkStart w:id="5298" w:name="_Toc106179821"/>
      <w:bookmarkStart w:id="5299" w:name="_Toc106180332"/>
      <w:bookmarkStart w:id="5300" w:name="_Toc130396157"/>
      <w:bookmarkStart w:id="5301" w:name="_Toc137555431"/>
      <w:bookmarkStart w:id="5302" w:name="_Toc138856958"/>
      <w:bookmarkStart w:id="5303" w:name="_Toc138860817"/>
      <w:bookmarkStart w:id="5304" w:name="_Toc163217810"/>
      <w:bookmarkStart w:id="5305" w:name="_Toc187261582"/>
      <w:r w:rsidRPr="00BE5108">
        <w:rPr>
          <w:rFonts w:eastAsia="MS Mincho"/>
        </w:rPr>
        <w:t>8.1.2.2</w:t>
      </w:r>
      <w:r w:rsidRPr="00BE5108">
        <w:rPr>
          <w:rFonts w:eastAsia="MS Mincho"/>
        </w:rPr>
        <w:tab/>
        <w:t>Performance requirements for PUSCH with transform precoding enabled</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7E57CE7F" w14:textId="77777777" w:rsidR="00345ACA" w:rsidRPr="00BE5108" w:rsidRDefault="00345ACA" w:rsidP="00345ACA">
      <w:pPr>
        <w:pStyle w:val="Heading5"/>
        <w:rPr>
          <w:rFonts w:eastAsiaTheme="minorEastAsia"/>
        </w:rPr>
      </w:pPr>
      <w:bookmarkStart w:id="5306" w:name="_Toc73963048"/>
      <w:bookmarkStart w:id="5307" w:name="_Toc75260225"/>
      <w:bookmarkStart w:id="5308" w:name="_Toc75275767"/>
      <w:bookmarkStart w:id="5309" w:name="_Toc75276278"/>
      <w:bookmarkStart w:id="5310" w:name="_Toc76541777"/>
      <w:bookmarkStart w:id="5311" w:name="_Toc82437546"/>
      <w:bookmarkStart w:id="5312" w:name="_Toc89944912"/>
      <w:bookmarkStart w:id="5313" w:name="_Toc98753930"/>
      <w:bookmarkStart w:id="5314" w:name="_Toc106179822"/>
      <w:bookmarkStart w:id="5315" w:name="_Toc106180333"/>
      <w:bookmarkStart w:id="5316" w:name="_Toc130396158"/>
      <w:bookmarkStart w:id="5317" w:name="_Toc137555432"/>
      <w:bookmarkStart w:id="5318" w:name="_Toc138856959"/>
      <w:bookmarkStart w:id="5319" w:name="_Toc138860818"/>
      <w:bookmarkStart w:id="5320" w:name="_Toc163217811"/>
      <w:bookmarkStart w:id="5321" w:name="_Toc187261583"/>
      <w:r w:rsidRPr="00BE5108">
        <w:rPr>
          <w:rFonts w:eastAsiaTheme="minorEastAsia"/>
        </w:rPr>
        <w:t>8.1.2.2.1</w:t>
      </w:r>
      <w:r w:rsidRPr="00BE5108">
        <w:rPr>
          <w:rFonts w:eastAsiaTheme="minorEastAsia"/>
        </w:rPr>
        <w:tab/>
        <w:t>Definition and applicability</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5322" w:name="_Toc73963049"/>
      <w:bookmarkStart w:id="5323" w:name="_Toc75260226"/>
      <w:bookmarkStart w:id="5324" w:name="_Toc75275768"/>
      <w:bookmarkStart w:id="5325" w:name="_Toc75276279"/>
      <w:bookmarkStart w:id="5326" w:name="_Toc76541778"/>
      <w:bookmarkStart w:id="5327" w:name="_Toc82437547"/>
      <w:bookmarkStart w:id="5328" w:name="_Toc89944913"/>
      <w:bookmarkStart w:id="5329" w:name="_Toc98753931"/>
      <w:bookmarkStart w:id="5330" w:name="_Toc106179823"/>
      <w:bookmarkStart w:id="5331" w:name="_Toc106180334"/>
      <w:bookmarkStart w:id="5332" w:name="_Toc130396159"/>
      <w:bookmarkStart w:id="5333" w:name="_Toc137555433"/>
      <w:bookmarkStart w:id="5334" w:name="_Toc138856960"/>
      <w:bookmarkStart w:id="5335" w:name="_Toc138860819"/>
      <w:bookmarkStart w:id="5336" w:name="_Toc163217812"/>
      <w:bookmarkStart w:id="5337" w:name="_Toc187261584"/>
      <w:r w:rsidRPr="00BE5108">
        <w:rPr>
          <w:rFonts w:eastAsiaTheme="minorEastAsia"/>
        </w:rPr>
        <w:t>8.1.2.2.2</w:t>
      </w:r>
      <w:r w:rsidRPr="00BE5108">
        <w:rPr>
          <w:rFonts w:eastAsiaTheme="minorEastAsia"/>
        </w:rPr>
        <w:tab/>
        <w:t>Minimum requirement</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5338" w:name="_Toc73963050"/>
      <w:bookmarkStart w:id="5339" w:name="_Toc75260227"/>
      <w:bookmarkStart w:id="5340" w:name="_Toc75275769"/>
      <w:bookmarkStart w:id="5341" w:name="_Toc75276280"/>
      <w:bookmarkStart w:id="5342" w:name="_Toc76541779"/>
      <w:bookmarkStart w:id="5343" w:name="_Toc82437548"/>
      <w:bookmarkStart w:id="5344" w:name="_Toc89944914"/>
      <w:bookmarkStart w:id="5345" w:name="_Toc98753932"/>
      <w:bookmarkStart w:id="5346" w:name="_Toc106179824"/>
      <w:bookmarkStart w:id="5347" w:name="_Toc106180335"/>
      <w:bookmarkStart w:id="5348" w:name="_Toc130396160"/>
      <w:bookmarkStart w:id="5349" w:name="_Toc137555434"/>
      <w:bookmarkStart w:id="5350" w:name="_Toc138856961"/>
      <w:bookmarkStart w:id="5351" w:name="_Toc138860820"/>
      <w:bookmarkStart w:id="5352" w:name="_Toc163217813"/>
      <w:bookmarkStart w:id="5353" w:name="_Toc187261585"/>
      <w:r w:rsidRPr="00BE5108">
        <w:rPr>
          <w:rFonts w:eastAsiaTheme="minorEastAsia"/>
        </w:rPr>
        <w:lastRenderedPageBreak/>
        <w:t>8.1.2.2.3</w:t>
      </w:r>
      <w:r w:rsidRPr="00BE5108">
        <w:rPr>
          <w:rFonts w:eastAsiaTheme="minorEastAsia"/>
        </w:rPr>
        <w:tab/>
        <w:t>Test purpose</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5354" w:name="_Toc73963051"/>
      <w:bookmarkStart w:id="5355" w:name="_Toc75260228"/>
      <w:bookmarkStart w:id="5356" w:name="_Toc75275770"/>
      <w:bookmarkStart w:id="5357" w:name="_Toc75276281"/>
      <w:bookmarkStart w:id="5358" w:name="_Toc76541780"/>
      <w:bookmarkStart w:id="5359" w:name="_Toc82437549"/>
      <w:bookmarkStart w:id="5360" w:name="_Toc89944915"/>
      <w:bookmarkStart w:id="5361" w:name="_Toc98753933"/>
      <w:bookmarkStart w:id="5362" w:name="_Toc106179825"/>
      <w:bookmarkStart w:id="5363" w:name="_Toc106180336"/>
      <w:bookmarkStart w:id="5364" w:name="_Toc130396161"/>
      <w:bookmarkStart w:id="5365" w:name="_Toc137555435"/>
      <w:bookmarkStart w:id="5366" w:name="_Toc138856962"/>
      <w:bookmarkStart w:id="5367" w:name="_Toc138860821"/>
      <w:bookmarkStart w:id="5368" w:name="_Toc163217814"/>
      <w:bookmarkStart w:id="5369" w:name="_Toc187261586"/>
      <w:r w:rsidRPr="00BE5108">
        <w:rPr>
          <w:rFonts w:eastAsiaTheme="minorEastAsia"/>
        </w:rPr>
        <w:t>8.1.2.2.4</w:t>
      </w:r>
      <w:r w:rsidRPr="00BE5108">
        <w:rPr>
          <w:rFonts w:eastAsiaTheme="minorEastAsia"/>
        </w:rPr>
        <w:tab/>
        <w:t>Method of test</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5370" w:name="_Toc73963052"/>
      <w:bookmarkStart w:id="5371" w:name="_Toc75260229"/>
      <w:bookmarkStart w:id="5372" w:name="_Toc75275771"/>
      <w:bookmarkStart w:id="5373" w:name="_Toc75276282"/>
      <w:bookmarkStart w:id="5374" w:name="_Toc76541781"/>
      <w:bookmarkStart w:id="5375" w:name="_Toc82437550"/>
      <w:bookmarkStart w:id="5376" w:name="_Toc89944916"/>
      <w:bookmarkStart w:id="5377" w:name="_Toc98753934"/>
      <w:bookmarkStart w:id="5378" w:name="_Toc106179826"/>
      <w:bookmarkStart w:id="5379" w:name="_Toc106180337"/>
      <w:bookmarkStart w:id="5380" w:name="_Toc130396162"/>
      <w:bookmarkStart w:id="5381" w:name="_Toc137555436"/>
      <w:bookmarkStart w:id="5382" w:name="_Toc138856963"/>
      <w:bookmarkStart w:id="5383" w:name="_Toc138860822"/>
      <w:bookmarkStart w:id="5384" w:name="_Toc163217815"/>
      <w:bookmarkStart w:id="5385" w:name="_Toc187261587"/>
      <w:r w:rsidRPr="00BE5108">
        <w:rPr>
          <w:rFonts w:eastAsiaTheme="minorEastAsia"/>
        </w:rPr>
        <w:t>8.1.2.2.5</w:t>
      </w:r>
      <w:r w:rsidRPr="00BE5108">
        <w:rPr>
          <w:rFonts w:eastAsiaTheme="minorEastAsia"/>
        </w:rPr>
        <w:tab/>
        <w:t>Test requirement</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5386" w:name="_Hlk80805040"/>
            <w:r w:rsidRPr="00BE5108">
              <w:t xml:space="preserve">Number of </w:t>
            </w:r>
            <w:r w:rsidRPr="00BE5108">
              <w:rPr>
                <w:lang w:eastAsia="zh-CN"/>
              </w:rPr>
              <w:t>T</w:t>
            </w:r>
            <w:r w:rsidRPr="00BE5108">
              <w:t>X antennas</w:t>
            </w:r>
            <w:bookmarkEnd w:id="5386"/>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D31349" w:rsidRDefault="00DF617E" w:rsidP="005F0F3A">
            <w:pPr>
              <w:pStyle w:val="TAH"/>
              <w:rPr>
                <w:lang w:val="fr-FR"/>
              </w:rPr>
            </w:pPr>
            <w:r w:rsidRPr="00D31349">
              <w:rPr>
                <w:lang w:val="fr-FR"/>
              </w:rPr>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D31349" w:rsidRDefault="00944A2B" w:rsidP="005F0F3A">
            <w:pPr>
              <w:pStyle w:val="TAH"/>
              <w:rPr>
                <w:lang w:val="fr-FR"/>
              </w:rPr>
            </w:pPr>
            <w:r w:rsidRPr="00D31349">
              <w:rPr>
                <w:lang w:val="fr-FR"/>
              </w:rPr>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D31349" w:rsidRDefault="00944A2B" w:rsidP="005F0F3A">
            <w:pPr>
              <w:pStyle w:val="TAH"/>
              <w:rPr>
                <w:lang w:val="fr-FR"/>
              </w:rPr>
            </w:pPr>
            <w:r w:rsidRPr="00D31349">
              <w:rPr>
                <w:lang w:val="fr-FR"/>
              </w:rPr>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D31349" w:rsidRDefault="00944A2B" w:rsidP="005F0F3A">
            <w:pPr>
              <w:pStyle w:val="TAH"/>
              <w:rPr>
                <w:lang w:val="fr-FR"/>
              </w:rPr>
            </w:pPr>
            <w:r w:rsidRPr="00D31349">
              <w:rPr>
                <w:lang w:val="fr-FR"/>
              </w:rPr>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5387" w:name="_Toc73963053"/>
      <w:bookmarkStart w:id="5388" w:name="_Toc75260230"/>
      <w:bookmarkStart w:id="5389" w:name="_Toc75275772"/>
      <w:bookmarkStart w:id="5390" w:name="_Toc75276283"/>
      <w:bookmarkStart w:id="5391" w:name="_Toc76541782"/>
      <w:bookmarkStart w:id="5392" w:name="_Toc82437551"/>
      <w:bookmarkStart w:id="5393" w:name="_Toc89944917"/>
      <w:bookmarkStart w:id="5394" w:name="_Toc98753935"/>
      <w:bookmarkStart w:id="5395" w:name="_Toc106179827"/>
      <w:bookmarkStart w:id="5396" w:name="_Toc106180338"/>
      <w:bookmarkStart w:id="5397" w:name="_Toc130396163"/>
      <w:bookmarkStart w:id="5398" w:name="_Toc137555437"/>
      <w:bookmarkStart w:id="5399" w:name="_Toc138856964"/>
      <w:bookmarkStart w:id="5400" w:name="_Toc138860823"/>
      <w:bookmarkStart w:id="5401" w:name="_Toc163217816"/>
      <w:bookmarkStart w:id="5402" w:name="_Toc187261588"/>
      <w:r w:rsidRPr="00BE5108">
        <w:rPr>
          <w:rFonts w:eastAsia="MS Mincho"/>
        </w:rPr>
        <w:lastRenderedPageBreak/>
        <w:t>8.1.2.3</w:t>
      </w:r>
      <w:r w:rsidRPr="00BE5108">
        <w:rPr>
          <w:rFonts w:eastAsia="MS Mincho"/>
        </w:rPr>
        <w:tab/>
        <w:t>Performance requirements for UCI multiplexed on PUSCH</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1258CD01" w14:textId="77777777" w:rsidR="00345ACA" w:rsidRPr="00BE5108" w:rsidRDefault="00345ACA" w:rsidP="00345ACA">
      <w:pPr>
        <w:pStyle w:val="Heading5"/>
        <w:rPr>
          <w:rFonts w:eastAsiaTheme="minorEastAsia"/>
        </w:rPr>
      </w:pPr>
      <w:bookmarkStart w:id="5403" w:name="_Toc73963054"/>
      <w:bookmarkStart w:id="5404" w:name="_Toc75260231"/>
      <w:bookmarkStart w:id="5405" w:name="_Toc75275773"/>
      <w:bookmarkStart w:id="5406" w:name="_Toc75276284"/>
      <w:bookmarkStart w:id="5407" w:name="_Toc76541783"/>
      <w:bookmarkStart w:id="5408" w:name="_Toc82437552"/>
      <w:bookmarkStart w:id="5409" w:name="_Toc89944918"/>
      <w:bookmarkStart w:id="5410" w:name="_Toc98753936"/>
      <w:bookmarkStart w:id="5411" w:name="_Toc106179828"/>
      <w:bookmarkStart w:id="5412" w:name="_Toc106180339"/>
      <w:bookmarkStart w:id="5413" w:name="_Toc130396164"/>
      <w:bookmarkStart w:id="5414" w:name="_Toc137555438"/>
      <w:bookmarkStart w:id="5415" w:name="_Toc138856965"/>
      <w:bookmarkStart w:id="5416" w:name="_Toc138860824"/>
      <w:bookmarkStart w:id="5417" w:name="_Toc163217817"/>
      <w:bookmarkStart w:id="5418" w:name="_Toc187261589"/>
      <w:r w:rsidRPr="00BE5108">
        <w:rPr>
          <w:rFonts w:eastAsiaTheme="minorEastAsia"/>
        </w:rPr>
        <w:t>8.1.2.3.1</w:t>
      </w:r>
      <w:r w:rsidRPr="00BE5108">
        <w:rPr>
          <w:rFonts w:eastAsiaTheme="minorEastAsia"/>
        </w:rPr>
        <w:tab/>
        <w:t>Definition and applicability</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5419" w:name="_Toc73963055"/>
      <w:bookmarkStart w:id="5420" w:name="_Toc75260232"/>
      <w:bookmarkStart w:id="5421" w:name="_Toc75275774"/>
      <w:bookmarkStart w:id="5422" w:name="_Toc75276285"/>
      <w:bookmarkStart w:id="5423" w:name="_Toc76541784"/>
      <w:bookmarkStart w:id="5424" w:name="_Toc82437553"/>
      <w:bookmarkStart w:id="5425" w:name="_Toc89944919"/>
      <w:bookmarkStart w:id="5426" w:name="_Toc98753937"/>
      <w:bookmarkStart w:id="5427" w:name="_Toc106179829"/>
      <w:bookmarkStart w:id="5428" w:name="_Toc106180340"/>
      <w:bookmarkStart w:id="5429" w:name="_Toc130396165"/>
      <w:bookmarkStart w:id="5430" w:name="_Toc137555439"/>
      <w:bookmarkStart w:id="5431" w:name="_Toc138856966"/>
      <w:bookmarkStart w:id="5432" w:name="_Toc138860825"/>
      <w:bookmarkStart w:id="5433" w:name="_Toc163217818"/>
      <w:bookmarkStart w:id="5434" w:name="_Toc187261590"/>
      <w:r w:rsidRPr="00BE5108">
        <w:rPr>
          <w:rFonts w:eastAsiaTheme="minorEastAsia"/>
        </w:rPr>
        <w:t>8.1.2.3.2</w:t>
      </w:r>
      <w:r w:rsidRPr="00BE5108">
        <w:rPr>
          <w:rFonts w:eastAsiaTheme="minorEastAsia"/>
        </w:rPr>
        <w:tab/>
        <w:t>Minimum requirement</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5435" w:name="_Toc73963056"/>
      <w:bookmarkStart w:id="5436" w:name="_Toc75260233"/>
      <w:bookmarkStart w:id="5437" w:name="_Toc75275775"/>
      <w:bookmarkStart w:id="5438" w:name="_Toc75276286"/>
      <w:bookmarkStart w:id="5439" w:name="_Toc76541785"/>
      <w:bookmarkStart w:id="5440" w:name="_Toc82437554"/>
      <w:bookmarkStart w:id="5441" w:name="_Toc89944920"/>
      <w:bookmarkStart w:id="5442" w:name="_Toc98753938"/>
      <w:bookmarkStart w:id="5443" w:name="_Toc106179830"/>
      <w:bookmarkStart w:id="5444" w:name="_Toc106180341"/>
      <w:bookmarkStart w:id="5445" w:name="_Toc130396166"/>
      <w:bookmarkStart w:id="5446" w:name="_Toc137555440"/>
      <w:bookmarkStart w:id="5447" w:name="_Toc138856967"/>
      <w:bookmarkStart w:id="5448" w:name="_Toc138860826"/>
      <w:bookmarkStart w:id="5449" w:name="_Toc163217819"/>
      <w:bookmarkStart w:id="5450" w:name="_Toc187261591"/>
      <w:r w:rsidRPr="00BE5108">
        <w:rPr>
          <w:rFonts w:eastAsiaTheme="minorEastAsia"/>
        </w:rPr>
        <w:t>8.1.2.3.3</w:t>
      </w:r>
      <w:r w:rsidRPr="00BE5108">
        <w:rPr>
          <w:rFonts w:eastAsiaTheme="minorEastAsia"/>
        </w:rPr>
        <w:tab/>
        <w:t>Test purpose</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5451" w:name="_Toc73963057"/>
      <w:bookmarkStart w:id="5452" w:name="_Toc75260234"/>
      <w:bookmarkStart w:id="5453" w:name="_Toc75275776"/>
      <w:bookmarkStart w:id="5454" w:name="_Toc75276287"/>
      <w:bookmarkStart w:id="5455" w:name="_Toc76541786"/>
      <w:bookmarkStart w:id="5456" w:name="_Toc82437555"/>
      <w:bookmarkStart w:id="5457" w:name="_Toc89944921"/>
      <w:bookmarkStart w:id="5458" w:name="_Toc98753939"/>
      <w:bookmarkStart w:id="5459" w:name="_Toc106179831"/>
      <w:bookmarkStart w:id="5460" w:name="_Toc106180342"/>
      <w:bookmarkStart w:id="5461" w:name="_Toc130396167"/>
      <w:bookmarkStart w:id="5462" w:name="_Toc137555441"/>
      <w:bookmarkStart w:id="5463" w:name="_Toc138856968"/>
      <w:bookmarkStart w:id="5464" w:name="_Toc138860827"/>
      <w:bookmarkStart w:id="5465" w:name="_Toc163217820"/>
      <w:bookmarkStart w:id="5466" w:name="_Toc187261592"/>
      <w:r w:rsidRPr="00BE5108">
        <w:rPr>
          <w:rFonts w:eastAsiaTheme="minorEastAsia"/>
        </w:rPr>
        <w:t>8.1.2.3.4</w:t>
      </w:r>
      <w:r w:rsidRPr="00BE5108">
        <w:rPr>
          <w:rFonts w:eastAsiaTheme="minorEastAsia"/>
        </w:rPr>
        <w:tab/>
        <w:t>Method of test</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lastRenderedPageBreak/>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5467" w:name="_Toc73963058"/>
      <w:bookmarkStart w:id="5468" w:name="_Toc75260235"/>
      <w:bookmarkStart w:id="5469" w:name="_Toc75275777"/>
      <w:bookmarkStart w:id="5470" w:name="_Toc75276288"/>
      <w:bookmarkStart w:id="5471" w:name="_Toc76541787"/>
      <w:bookmarkStart w:id="5472" w:name="_Toc82437556"/>
      <w:bookmarkStart w:id="5473" w:name="_Toc89944922"/>
      <w:bookmarkStart w:id="5474" w:name="_Toc98753940"/>
      <w:bookmarkStart w:id="5475" w:name="_Toc106179832"/>
      <w:bookmarkStart w:id="5476" w:name="_Toc106180343"/>
      <w:bookmarkStart w:id="5477" w:name="_Toc130396168"/>
      <w:bookmarkStart w:id="5478" w:name="_Toc137555442"/>
      <w:bookmarkStart w:id="5479" w:name="_Toc138856969"/>
      <w:bookmarkStart w:id="5480" w:name="_Toc138860828"/>
      <w:bookmarkStart w:id="5481" w:name="_Toc163217821"/>
      <w:bookmarkStart w:id="5482" w:name="_Toc187261593"/>
      <w:r w:rsidRPr="00BE5108">
        <w:rPr>
          <w:rFonts w:eastAsiaTheme="minorEastAsia"/>
        </w:rPr>
        <w:t>8.1.2.3.5</w:t>
      </w:r>
      <w:r w:rsidRPr="00BE5108">
        <w:rPr>
          <w:rFonts w:eastAsiaTheme="minorEastAsia"/>
        </w:rPr>
        <w:tab/>
        <w:t>Test requirement</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lastRenderedPageBreak/>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D31349" w:rsidRDefault="005F0F3A" w:rsidP="005F0F3A">
            <w:pPr>
              <w:pStyle w:val="TAH"/>
              <w:rPr>
                <w:lang w:val="fr-FR"/>
              </w:rPr>
            </w:pPr>
            <w:r w:rsidRPr="00D31349">
              <w:rPr>
                <w:rFonts w:eastAsia="Malgun Gothic"/>
                <w:lang w:val="fr-FR"/>
              </w:rPr>
              <w:t>Propagation conditions and correlation matrix (Annex F)</w:t>
            </w:r>
          </w:p>
        </w:tc>
        <w:tc>
          <w:tcPr>
            <w:tcW w:w="1376" w:type="dxa"/>
          </w:tcPr>
          <w:p w14:paraId="4DEABE39" w14:textId="77777777" w:rsidR="005F0F3A" w:rsidRPr="00D31349" w:rsidRDefault="005F0F3A" w:rsidP="005F0F3A">
            <w:pPr>
              <w:pStyle w:val="TAH"/>
              <w:rPr>
                <w:lang w:val="fr-FR" w:eastAsia="zh-CN"/>
              </w:rPr>
            </w:pPr>
            <w:r w:rsidRPr="00D31349">
              <w:rPr>
                <w:lang w:val="fr-FR" w:eastAsia="zh-CN"/>
              </w:rPr>
              <w:t>UCI bits</w:t>
            </w:r>
          </w:p>
          <w:p w14:paraId="419081A0" w14:textId="77777777" w:rsidR="005F0F3A" w:rsidRPr="00D31349" w:rsidRDefault="005F0F3A" w:rsidP="005F0F3A">
            <w:pPr>
              <w:pStyle w:val="TAH"/>
              <w:rPr>
                <w:lang w:val="fr-FR"/>
              </w:rPr>
            </w:pPr>
            <w:r w:rsidRPr="00D31349">
              <w:rPr>
                <w:lang w:val="fr-FR"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D31349" w:rsidRDefault="005F0F3A" w:rsidP="005F0F3A">
            <w:pPr>
              <w:pStyle w:val="TAH"/>
              <w:rPr>
                <w:lang w:val="fr-FR"/>
              </w:rPr>
            </w:pPr>
            <w:r w:rsidRPr="00D31349">
              <w:rPr>
                <w:rFonts w:eastAsia="Malgun Gothic"/>
                <w:lang w:val="fr-FR"/>
              </w:rPr>
              <w:t xml:space="preserve">Propagation conditions and correlation matrix (Annex </w:t>
            </w:r>
            <w:r w:rsidRPr="00D31349">
              <w:rPr>
                <w:lang w:val="fr-FR"/>
              </w:rPr>
              <w:t>F</w:t>
            </w:r>
            <w:r w:rsidRPr="00D31349">
              <w:rPr>
                <w:rFonts w:eastAsia="Malgun Gothic"/>
                <w:lang w:val="fr-FR"/>
              </w:rPr>
              <w:t>)</w:t>
            </w:r>
          </w:p>
        </w:tc>
        <w:tc>
          <w:tcPr>
            <w:tcW w:w="1376" w:type="dxa"/>
          </w:tcPr>
          <w:p w14:paraId="733413B4" w14:textId="77777777" w:rsidR="005F0F3A" w:rsidRPr="00D31349" w:rsidRDefault="005F0F3A" w:rsidP="005F0F3A">
            <w:pPr>
              <w:pStyle w:val="TAH"/>
              <w:rPr>
                <w:lang w:val="fr-FR" w:eastAsia="zh-CN"/>
              </w:rPr>
            </w:pPr>
            <w:r w:rsidRPr="00D31349">
              <w:rPr>
                <w:lang w:val="fr-FR" w:eastAsia="zh-CN"/>
              </w:rPr>
              <w:t>UCI bits</w:t>
            </w:r>
          </w:p>
          <w:p w14:paraId="2FE4D295" w14:textId="77777777" w:rsidR="005F0F3A" w:rsidRPr="00D31349" w:rsidRDefault="005F0F3A" w:rsidP="005F0F3A">
            <w:pPr>
              <w:pStyle w:val="TAH"/>
              <w:rPr>
                <w:lang w:val="fr-FR"/>
              </w:rPr>
            </w:pPr>
            <w:r w:rsidRPr="00D31349">
              <w:rPr>
                <w:lang w:val="fr-FR"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D31349" w:rsidRDefault="005F0F3A" w:rsidP="005F0F3A">
            <w:pPr>
              <w:pStyle w:val="TAH"/>
              <w:rPr>
                <w:lang w:val="fr-FR"/>
              </w:rPr>
            </w:pPr>
            <w:r w:rsidRPr="00D31349">
              <w:rPr>
                <w:rFonts w:eastAsia="Malgun Gothic"/>
                <w:lang w:val="fr-FR"/>
              </w:rPr>
              <w:t>Propagation conditions and correlation matrix (Annex F)</w:t>
            </w:r>
          </w:p>
        </w:tc>
        <w:tc>
          <w:tcPr>
            <w:tcW w:w="1376" w:type="dxa"/>
          </w:tcPr>
          <w:p w14:paraId="57B909E9" w14:textId="77777777" w:rsidR="005F0F3A" w:rsidRPr="00D31349" w:rsidRDefault="005F0F3A" w:rsidP="005F0F3A">
            <w:pPr>
              <w:pStyle w:val="TAH"/>
              <w:rPr>
                <w:lang w:val="fr-FR" w:eastAsia="zh-CN"/>
              </w:rPr>
            </w:pPr>
            <w:r w:rsidRPr="00D31349">
              <w:rPr>
                <w:lang w:val="fr-FR" w:eastAsia="zh-CN"/>
              </w:rPr>
              <w:t>UCI bits</w:t>
            </w:r>
          </w:p>
          <w:p w14:paraId="70BE1578" w14:textId="77777777" w:rsidR="005F0F3A" w:rsidRPr="00D31349" w:rsidRDefault="005F0F3A" w:rsidP="005F0F3A">
            <w:pPr>
              <w:pStyle w:val="TAH"/>
              <w:rPr>
                <w:lang w:val="fr-FR"/>
              </w:rPr>
            </w:pPr>
            <w:r w:rsidRPr="00D31349">
              <w:rPr>
                <w:lang w:val="fr-FR"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D31349" w:rsidRDefault="005F0F3A" w:rsidP="005F0F3A">
            <w:pPr>
              <w:pStyle w:val="TAH"/>
              <w:rPr>
                <w:lang w:val="fr-FR"/>
              </w:rPr>
            </w:pPr>
            <w:r w:rsidRPr="00D31349">
              <w:rPr>
                <w:rFonts w:eastAsia="Malgun Gothic"/>
                <w:lang w:val="fr-FR"/>
              </w:rPr>
              <w:t>Propagation conditions and correlation matrix (Annex F)</w:t>
            </w:r>
          </w:p>
        </w:tc>
        <w:tc>
          <w:tcPr>
            <w:tcW w:w="1376" w:type="dxa"/>
          </w:tcPr>
          <w:p w14:paraId="7DA35CB8" w14:textId="77777777" w:rsidR="005F0F3A" w:rsidRPr="00D31349" w:rsidRDefault="005F0F3A" w:rsidP="005F0F3A">
            <w:pPr>
              <w:pStyle w:val="TAH"/>
              <w:rPr>
                <w:lang w:val="fr-FR" w:eastAsia="zh-CN"/>
              </w:rPr>
            </w:pPr>
            <w:r w:rsidRPr="00D31349">
              <w:rPr>
                <w:lang w:val="fr-FR" w:eastAsia="zh-CN"/>
              </w:rPr>
              <w:t>UCI bits</w:t>
            </w:r>
          </w:p>
          <w:p w14:paraId="7F290257" w14:textId="77777777" w:rsidR="005F0F3A" w:rsidRPr="00D31349" w:rsidRDefault="005F0F3A" w:rsidP="005F0F3A">
            <w:pPr>
              <w:pStyle w:val="TAH"/>
              <w:rPr>
                <w:lang w:val="fr-FR"/>
              </w:rPr>
            </w:pPr>
            <w:r w:rsidRPr="00D31349">
              <w:rPr>
                <w:lang w:val="fr-FR"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5483" w:name="_Toc73963059"/>
      <w:bookmarkStart w:id="5484" w:name="_Toc75260236"/>
      <w:bookmarkStart w:id="5485" w:name="_Toc75275778"/>
      <w:bookmarkStart w:id="5486" w:name="_Toc75276289"/>
      <w:bookmarkStart w:id="5487" w:name="_Toc76541788"/>
      <w:bookmarkStart w:id="5488" w:name="_Toc82437557"/>
      <w:bookmarkStart w:id="5489" w:name="_Toc89944923"/>
      <w:bookmarkStart w:id="5490" w:name="_Toc98753941"/>
      <w:bookmarkStart w:id="5491" w:name="_Toc106179833"/>
      <w:bookmarkStart w:id="5492" w:name="_Toc106180344"/>
      <w:bookmarkStart w:id="5493" w:name="_Toc130396169"/>
      <w:bookmarkStart w:id="5494" w:name="_Toc137555443"/>
      <w:bookmarkStart w:id="5495" w:name="_Toc138856970"/>
      <w:bookmarkStart w:id="5496" w:name="_Toc138860829"/>
      <w:bookmarkStart w:id="5497" w:name="_Toc163217822"/>
      <w:bookmarkStart w:id="5498" w:name="_Toc187261594"/>
      <w:r w:rsidRPr="00BE5108">
        <w:rPr>
          <w:rFonts w:eastAsiaTheme="minorEastAsia"/>
        </w:rPr>
        <w:t>8.1.3</w:t>
      </w:r>
      <w:r w:rsidRPr="00BE5108">
        <w:rPr>
          <w:rFonts w:eastAsiaTheme="minorEastAsia"/>
        </w:rPr>
        <w:tab/>
        <w:t>Performance requirements for PUCCH</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6DCA650A" w14:textId="77777777" w:rsidR="00345ACA" w:rsidRPr="00BE5108" w:rsidRDefault="00345ACA" w:rsidP="00345ACA">
      <w:pPr>
        <w:pStyle w:val="Heading4"/>
        <w:rPr>
          <w:rFonts w:eastAsia="MS Mincho"/>
        </w:rPr>
      </w:pPr>
      <w:bookmarkStart w:id="5499" w:name="_Toc73963060"/>
      <w:bookmarkStart w:id="5500" w:name="_Toc75260237"/>
      <w:bookmarkStart w:id="5501" w:name="_Toc75275779"/>
      <w:bookmarkStart w:id="5502" w:name="_Toc75276290"/>
      <w:bookmarkStart w:id="5503" w:name="_Toc76541789"/>
      <w:bookmarkStart w:id="5504" w:name="_Toc82437558"/>
      <w:bookmarkStart w:id="5505" w:name="_Toc89944924"/>
      <w:bookmarkStart w:id="5506" w:name="_Toc98753942"/>
      <w:bookmarkStart w:id="5507" w:name="_Toc106179834"/>
      <w:bookmarkStart w:id="5508" w:name="_Toc106180345"/>
      <w:bookmarkStart w:id="5509" w:name="_Toc130396170"/>
      <w:bookmarkStart w:id="5510" w:name="_Toc137555444"/>
      <w:bookmarkStart w:id="5511" w:name="_Toc138856971"/>
      <w:bookmarkStart w:id="5512" w:name="_Toc138860830"/>
      <w:bookmarkStart w:id="5513" w:name="_Toc163217823"/>
      <w:bookmarkStart w:id="5514" w:name="_Toc187261595"/>
      <w:r w:rsidRPr="00BE5108">
        <w:rPr>
          <w:rFonts w:eastAsia="MS Mincho"/>
        </w:rPr>
        <w:t>8.1.3.1</w:t>
      </w:r>
      <w:r w:rsidRPr="00BE5108">
        <w:rPr>
          <w:rFonts w:eastAsia="MS Mincho"/>
        </w:rPr>
        <w:tab/>
        <w:t>Performance requirements for PUCCH format 0</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08931890" w14:textId="77777777" w:rsidR="00345ACA" w:rsidRPr="00BE5108" w:rsidRDefault="00345ACA" w:rsidP="00345ACA">
      <w:pPr>
        <w:pStyle w:val="Heading5"/>
        <w:rPr>
          <w:rFonts w:eastAsiaTheme="minorEastAsia"/>
        </w:rPr>
      </w:pPr>
      <w:bookmarkStart w:id="5515" w:name="_Toc73963061"/>
      <w:bookmarkStart w:id="5516" w:name="_Toc75260238"/>
      <w:bookmarkStart w:id="5517" w:name="_Toc75275780"/>
      <w:bookmarkStart w:id="5518" w:name="_Toc75276291"/>
      <w:bookmarkStart w:id="5519" w:name="_Toc76541790"/>
      <w:bookmarkStart w:id="5520" w:name="_Toc82437559"/>
      <w:bookmarkStart w:id="5521" w:name="_Toc89944925"/>
      <w:bookmarkStart w:id="5522" w:name="_Toc98753943"/>
      <w:bookmarkStart w:id="5523" w:name="_Toc106179835"/>
      <w:bookmarkStart w:id="5524" w:name="_Toc106180346"/>
      <w:bookmarkStart w:id="5525" w:name="_Toc130396171"/>
      <w:bookmarkStart w:id="5526" w:name="_Toc137555445"/>
      <w:bookmarkStart w:id="5527" w:name="_Toc138856972"/>
      <w:bookmarkStart w:id="5528" w:name="_Toc138860831"/>
      <w:bookmarkStart w:id="5529" w:name="_Toc163217824"/>
      <w:bookmarkStart w:id="5530" w:name="_Toc187261596"/>
      <w:r w:rsidRPr="00BE5108">
        <w:rPr>
          <w:rFonts w:eastAsiaTheme="minorEastAsia"/>
        </w:rPr>
        <w:t>8.1.3.1.1</w:t>
      </w:r>
      <w:r w:rsidRPr="00BE5108">
        <w:rPr>
          <w:rFonts w:eastAsiaTheme="minorEastAsia"/>
        </w:rPr>
        <w:tab/>
        <w:t>Definition and applicability</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lastRenderedPageBreak/>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5531" w:name="_Toc73963062"/>
      <w:bookmarkStart w:id="5532" w:name="_Toc75260239"/>
      <w:bookmarkStart w:id="5533" w:name="_Toc75275781"/>
      <w:bookmarkStart w:id="5534" w:name="_Toc75276292"/>
      <w:bookmarkStart w:id="5535" w:name="_Toc76541791"/>
      <w:bookmarkStart w:id="5536" w:name="_Toc82437560"/>
      <w:bookmarkStart w:id="5537" w:name="_Toc89944926"/>
      <w:bookmarkStart w:id="5538" w:name="_Toc98753944"/>
      <w:bookmarkStart w:id="5539" w:name="_Toc106179836"/>
      <w:bookmarkStart w:id="5540" w:name="_Toc106180347"/>
      <w:bookmarkStart w:id="5541" w:name="_Toc130396172"/>
      <w:bookmarkStart w:id="5542" w:name="_Toc137555446"/>
      <w:bookmarkStart w:id="5543" w:name="_Toc138856973"/>
      <w:bookmarkStart w:id="5544" w:name="_Toc138860832"/>
      <w:bookmarkStart w:id="5545" w:name="_Toc163217825"/>
      <w:bookmarkStart w:id="5546" w:name="_Toc187261597"/>
      <w:r w:rsidRPr="00BE5108">
        <w:rPr>
          <w:rFonts w:eastAsiaTheme="minorEastAsia"/>
        </w:rPr>
        <w:t>8.1.3.1.2</w:t>
      </w:r>
      <w:r w:rsidRPr="00BE5108">
        <w:rPr>
          <w:rFonts w:eastAsiaTheme="minorEastAsia"/>
        </w:rPr>
        <w:tab/>
        <w:t>Minimum requirement</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5547" w:name="_Toc73963063"/>
      <w:bookmarkStart w:id="5548" w:name="_Toc75260240"/>
      <w:bookmarkStart w:id="5549" w:name="_Toc75275782"/>
      <w:bookmarkStart w:id="5550" w:name="_Toc75276293"/>
      <w:bookmarkStart w:id="5551" w:name="_Toc76541792"/>
      <w:bookmarkStart w:id="5552" w:name="_Toc82437561"/>
      <w:bookmarkStart w:id="5553" w:name="_Toc89944927"/>
      <w:bookmarkStart w:id="5554" w:name="_Toc98753945"/>
      <w:bookmarkStart w:id="5555" w:name="_Toc106179837"/>
      <w:bookmarkStart w:id="5556" w:name="_Toc106180348"/>
      <w:bookmarkStart w:id="5557" w:name="_Toc130396173"/>
      <w:bookmarkStart w:id="5558" w:name="_Toc137555447"/>
      <w:bookmarkStart w:id="5559" w:name="_Toc138856974"/>
      <w:bookmarkStart w:id="5560" w:name="_Toc138860833"/>
      <w:bookmarkStart w:id="5561" w:name="_Toc163217826"/>
      <w:bookmarkStart w:id="5562" w:name="_Toc187261598"/>
      <w:r w:rsidRPr="00BE5108">
        <w:rPr>
          <w:rFonts w:eastAsiaTheme="minorEastAsia"/>
        </w:rPr>
        <w:t>8.1.3.1.3</w:t>
      </w:r>
      <w:r w:rsidRPr="00BE5108">
        <w:rPr>
          <w:rFonts w:eastAsiaTheme="minorEastAsia"/>
        </w:rPr>
        <w:tab/>
        <w:t>Test purpose</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5563" w:name="_Toc73963064"/>
      <w:bookmarkStart w:id="5564" w:name="_Toc75260241"/>
      <w:bookmarkStart w:id="5565" w:name="_Toc75275783"/>
      <w:bookmarkStart w:id="5566" w:name="_Toc75276294"/>
      <w:bookmarkStart w:id="5567" w:name="_Toc76541793"/>
      <w:bookmarkStart w:id="5568" w:name="_Toc82437562"/>
      <w:bookmarkStart w:id="5569" w:name="_Toc89944928"/>
      <w:bookmarkStart w:id="5570" w:name="_Toc98753946"/>
      <w:bookmarkStart w:id="5571" w:name="_Toc106179838"/>
      <w:bookmarkStart w:id="5572" w:name="_Toc106180349"/>
      <w:bookmarkStart w:id="5573" w:name="_Toc130396174"/>
      <w:bookmarkStart w:id="5574" w:name="_Toc137555448"/>
      <w:bookmarkStart w:id="5575" w:name="_Toc138856975"/>
      <w:bookmarkStart w:id="5576" w:name="_Toc138860834"/>
      <w:bookmarkStart w:id="5577" w:name="_Toc163217827"/>
      <w:bookmarkStart w:id="5578" w:name="_Toc187261599"/>
      <w:r w:rsidRPr="00BE5108">
        <w:rPr>
          <w:rFonts w:eastAsiaTheme="minorEastAsia"/>
        </w:rPr>
        <w:t>8.1.3.1.4</w:t>
      </w:r>
      <w:r w:rsidRPr="00BE5108">
        <w:rPr>
          <w:rFonts w:eastAsiaTheme="minorEastAsia"/>
        </w:rPr>
        <w:tab/>
        <w:t>Method of test</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2" type="#_x0000_t75" style="width:6in;height:32pt" o:ole="" fillcolor="window">
            <v:imagedata r:id="rId44" o:title=""/>
          </v:shape>
          <o:OLEObject Type="Embed" ProgID="Word.Picture.8" ShapeID="_x0000_i1042" DrawAspect="Content" ObjectID="_1797873118" r:id="rId45"/>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5579" w:name="_Toc73963065"/>
      <w:bookmarkStart w:id="5580" w:name="_Toc75260242"/>
      <w:bookmarkStart w:id="5581" w:name="_Toc75275784"/>
      <w:bookmarkStart w:id="5582" w:name="_Toc75276295"/>
      <w:bookmarkStart w:id="5583" w:name="_Toc76541794"/>
      <w:bookmarkStart w:id="5584" w:name="_Toc82437563"/>
      <w:bookmarkStart w:id="5585" w:name="_Toc89944929"/>
      <w:bookmarkStart w:id="5586" w:name="_Toc98753947"/>
      <w:bookmarkStart w:id="5587" w:name="_Toc106179839"/>
      <w:bookmarkStart w:id="5588" w:name="_Toc106180350"/>
      <w:bookmarkStart w:id="5589" w:name="_Toc130396175"/>
      <w:bookmarkStart w:id="5590" w:name="_Toc137555449"/>
      <w:bookmarkStart w:id="5591" w:name="_Toc138856976"/>
      <w:bookmarkStart w:id="5592" w:name="_Toc138860835"/>
      <w:bookmarkStart w:id="5593" w:name="_Toc163217828"/>
      <w:bookmarkStart w:id="5594" w:name="_Toc187261600"/>
      <w:r w:rsidRPr="00BE5108">
        <w:rPr>
          <w:rFonts w:eastAsiaTheme="minorEastAsia"/>
        </w:rPr>
        <w:t>8.1.3.1.5</w:t>
      </w:r>
      <w:r w:rsidRPr="00BE5108">
        <w:rPr>
          <w:rFonts w:eastAsiaTheme="minorEastAsia"/>
        </w:rPr>
        <w:tab/>
        <w:t>Test requirement</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5595" w:name="_Toc73963066"/>
      <w:bookmarkStart w:id="5596" w:name="_Toc75260243"/>
      <w:bookmarkStart w:id="5597" w:name="_Toc75275785"/>
      <w:bookmarkStart w:id="5598" w:name="_Toc75276296"/>
      <w:bookmarkStart w:id="5599" w:name="_Toc76541795"/>
      <w:bookmarkStart w:id="5600" w:name="_Toc82437564"/>
      <w:bookmarkStart w:id="5601" w:name="_Toc89944930"/>
      <w:bookmarkStart w:id="5602" w:name="_Toc98753948"/>
      <w:bookmarkStart w:id="5603" w:name="_Toc106179840"/>
      <w:bookmarkStart w:id="5604" w:name="_Toc106180351"/>
      <w:bookmarkStart w:id="5605" w:name="_Toc130396176"/>
      <w:bookmarkStart w:id="5606" w:name="_Toc137555450"/>
      <w:bookmarkStart w:id="5607" w:name="_Toc138856977"/>
      <w:bookmarkStart w:id="5608" w:name="_Toc138860836"/>
      <w:bookmarkStart w:id="5609" w:name="_Toc163217829"/>
      <w:bookmarkStart w:id="5610" w:name="_Toc187261601"/>
      <w:r w:rsidRPr="00BE5108">
        <w:rPr>
          <w:rFonts w:eastAsia="MS Mincho"/>
        </w:rPr>
        <w:t>8.1.3.2</w:t>
      </w:r>
      <w:r w:rsidRPr="00BE5108">
        <w:rPr>
          <w:rFonts w:eastAsia="MS Mincho"/>
        </w:rPr>
        <w:tab/>
        <w:t>Performance requirements for PUCCH format 1</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15CD7D55" w14:textId="77777777" w:rsidR="00345ACA" w:rsidRPr="00BE5108" w:rsidRDefault="00345ACA" w:rsidP="00345ACA">
      <w:pPr>
        <w:pStyle w:val="Heading5"/>
        <w:rPr>
          <w:rFonts w:eastAsiaTheme="minorEastAsia"/>
        </w:rPr>
      </w:pPr>
      <w:bookmarkStart w:id="5611" w:name="_Toc73963067"/>
      <w:bookmarkStart w:id="5612" w:name="_Toc75260244"/>
      <w:bookmarkStart w:id="5613" w:name="_Toc75275786"/>
      <w:bookmarkStart w:id="5614" w:name="_Toc75276297"/>
      <w:bookmarkStart w:id="5615" w:name="_Toc76541796"/>
      <w:bookmarkStart w:id="5616" w:name="_Toc82437565"/>
      <w:bookmarkStart w:id="5617" w:name="_Toc89944931"/>
      <w:bookmarkStart w:id="5618" w:name="_Toc98753949"/>
      <w:bookmarkStart w:id="5619" w:name="_Toc106179841"/>
      <w:bookmarkStart w:id="5620" w:name="_Toc106180352"/>
      <w:bookmarkStart w:id="5621" w:name="_Toc130396177"/>
      <w:bookmarkStart w:id="5622" w:name="_Toc137555451"/>
      <w:bookmarkStart w:id="5623" w:name="_Toc138856978"/>
      <w:bookmarkStart w:id="5624" w:name="_Toc138860837"/>
      <w:bookmarkStart w:id="5625" w:name="_Toc163217830"/>
      <w:bookmarkStart w:id="5626" w:name="_Toc187261602"/>
      <w:r w:rsidRPr="00BE5108">
        <w:rPr>
          <w:rFonts w:eastAsiaTheme="minorEastAsia"/>
        </w:rPr>
        <w:t>8.1.3.2.1</w:t>
      </w:r>
      <w:r w:rsidRPr="00BE5108">
        <w:rPr>
          <w:rFonts w:eastAsiaTheme="minorEastAsia"/>
        </w:rPr>
        <w:tab/>
        <w:t>NACK to ACK detection</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 xml:space="preserve">The performance requirement of PUCCH format 1 for NACK to ACK detection is determined by the two parameters: probability of false detection of the ACK and the NACK to ACK detection probability. The performance is measured </w:t>
      </w:r>
      <w:r w:rsidRPr="00BE5108">
        <w:rPr>
          <w:rFonts w:eastAsiaTheme="minorEastAsia"/>
        </w:rPr>
        <w:lastRenderedPageBreak/>
        <w:t>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5627" w:name="_Toc73963068"/>
      <w:bookmarkStart w:id="5628" w:name="_Toc75260245"/>
      <w:bookmarkStart w:id="5629" w:name="_Toc75275787"/>
      <w:bookmarkStart w:id="5630" w:name="_Toc75276298"/>
      <w:bookmarkStart w:id="5631" w:name="_Toc76541797"/>
      <w:bookmarkStart w:id="5632" w:name="_Toc82437566"/>
      <w:bookmarkStart w:id="5633" w:name="_Toc89944932"/>
      <w:bookmarkStart w:id="5634" w:name="_Toc98753950"/>
      <w:bookmarkStart w:id="5635" w:name="_Toc106179842"/>
      <w:bookmarkStart w:id="5636" w:name="_Toc106180353"/>
      <w:bookmarkStart w:id="5637" w:name="_Toc130396178"/>
      <w:bookmarkStart w:id="5638" w:name="_Toc137555452"/>
      <w:bookmarkStart w:id="5639" w:name="_Toc138856979"/>
      <w:bookmarkStart w:id="5640" w:name="_Toc138860838"/>
      <w:bookmarkStart w:id="5641" w:name="_Toc163217831"/>
      <w:bookmarkStart w:id="5642" w:name="_Toc187261603"/>
      <w:r w:rsidRPr="00BE5108">
        <w:rPr>
          <w:rFonts w:eastAsiaTheme="minorEastAsia"/>
        </w:rPr>
        <w:t>8.1.3.2.2</w:t>
      </w:r>
      <w:r w:rsidRPr="00BE5108">
        <w:rPr>
          <w:rFonts w:eastAsiaTheme="minorEastAsia"/>
        </w:rPr>
        <w:tab/>
        <w:t>ACK missed detection</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lastRenderedPageBreak/>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lastRenderedPageBreak/>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5643" w:name="_Toc73963069"/>
      <w:bookmarkStart w:id="5644" w:name="_Toc75260246"/>
      <w:bookmarkStart w:id="5645" w:name="_Toc75275788"/>
      <w:bookmarkStart w:id="5646" w:name="_Toc75276299"/>
      <w:bookmarkStart w:id="5647" w:name="_Toc76541798"/>
      <w:bookmarkStart w:id="5648" w:name="_Toc82437567"/>
      <w:bookmarkStart w:id="5649" w:name="_Toc89944933"/>
      <w:bookmarkStart w:id="5650" w:name="_Toc98753951"/>
      <w:bookmarkStart w:id="5651" w:name="_Toc106179843"/>
      <w:bookmarkStart w:id="5652" w:name="_Toc106180354"/>
      <w:bookmarkStart w:id="5653" w:name="_Toc130396179"/>
      <w:bookmarkStart w:id="5654" w:name="_Toc137555453"/>
      <w:bookmarkStart w:id="5655" w:name="_Toc138856980"/>
      <w:bookmarkStart w:id="5656" w:name="_Toc138860839"/>
      <w:bookmarkStart w:id="5657" w:name="_Toc163217832"/>
      <w:bookmarkStart w:id="5658" w:name="_Toc187261604"/>
      <w:r w:rsidRPr="00BE5108">
        <w:rPr>
          <w:rFonts w:eastAsia="MS Mincho"/>
        </w:rPr>
        <w:lastRenderedPageBreak/>
        <w:t>8.1.3.3</w:t>
      </w:r>
      <w:r w:rsidRPr="00BE5108">
        <w:rPr>
          <w:rFonts w:eastAsia="MS Mincho"/>
        </w:rPr>
        <w:tab/>
        <w:t>Performance requirements for PUCCH format 2</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58982953" w14:textId="77777777" w:rsidR="00345ACA" w:rsidRPr="00BE5108" w:rsidRDefault="00345ACA" w:rsidP="00345ACA">
      <w:pPr>
        <w:pStyle w:val="Heading5"/>
        <w:rPr>
          <w:rFonts w:eastAsiaTheme="minorEastAsia"/>
        </w:rPr>
      </w:pPr>
      <w:bookmarkStart w:id="5659" w:name="_Toc73963070"/>
      <w:bookmarkStart w:id="5660" w:name="_Toc75260247"/>
      <w:bookmarkStart w:id="5661" w:name="_Toc75275789"/>
      <w:bookmarkStart w:id="5662" w:name="_Toc75276300"/>
      <w:bookmarkStart w:id="5663" w:name="_Toc76541799"/>
      <w:bookmarkStart w:id="5664" w:name="_Toc82437568"/>
      <w:bookmarkStart w:id="5665" w:name="_Toc89944934"/>
      <w:bookmarkStart w:id="5666" w:name="_Toc98753952"/>
      <w:bookmarkStart w:id="5667" w:name="_Toc106179844"/>
      <w:bookmarkStart w:id="5668" w:name="_Toc106180355"/>
      <w:bookmarkStart w:id="5669" w:name="_Toc130396180"/>
      <w:bookmarkStart w:id="5670" w:name="_Toc137555454"/>
      <w:bookmarkStart w:id="5671" w:name="_Toc138856981"/>
      <w:bookmarkStart w:id="5672" w:name="_Toc138860840"/>
      <w:bookmarkStart w:id="5673" w:name="_Toc163217833"/>
      <w:bookmarkStart w:id="5674" w:name="_Toc187261605"/>
      <w:r w:rsidRPr="00BE5108">
        <w:rPr>
          <w:rFonts w:eastAsiaTheme="minorEastAsia"/>
        </w:rPr>
        <w:t>8.1.3.3.1</w:t>
      </w:r>
      <w:r w:rsidRPr="00BE5108">
        <w:rPr>
          <w:rFonts w:eastAsiaTheme="minorEastAsia"/>
        </w:rPr>
        <w:tab/>
        <w:t>ACK missed detection</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lastRenderedPageBreak/>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3" type="#_x0000_t75" style="width:6in;height:32pt" o:ole="" fillcolor="window">
            <v:imagedata r:id="rId44" o:title=""/>
          </v:shape>
          <o:OLEObject Type="Embed" ProgID="Word.Picture.8" ShapeID="_x0000_i1043" DrawAspect="Content" ObjectID="_1797873119" r:id="rId46"/>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5675" w:name="_Toc73963071"/>
      <w:bookmarkStart w:id="5676" w:name="_Toc75260248"/>
      <w:bookmarkStart w:id="5677" w:name="_Toc75275790"/>
      <w:bookmarkStart w:id="5678" w:name="_Toc75276301"/>
      <w:bookmarkStart w:id="5679" w:name="_Toc76541800"/>
      <w:bookmarkStart w:id="5680" w:name="_Toc82437569"/>
      <w:bookmarkStart w:id="5681" w:name="_Toc89944935"/>
      <w:bookmarkStart w:id="5682" w:name="_Toc98753953"/>
      <w:bookmarkStart w:id="5683" w:name="_Toc106179845"/>
      <w:bookmarkStart w:id="5684" w:name="_Toc106180356"/>
      <w:bookmarkStart w:id="5685" w:name="_Toc130396181"/>
      <w:bookmarkStart w:id="5686" w:name="_Toc137555455"/>
      <w:bookmarkStart w:id="5687" w:name="_Toc138856982"/>
      <w:bookmarkStart w:id="5688" w:name="_Toc138860841"/>
      <w:bookmarkStart w:id="5689" w:name="_Toc163217834"/>
      <w:bookmarkStart w:id="5690" w:name="_Toc187261606"/>
      <w:r w:rsidRPr="00BE5108">
        <w:rPr>
          <w:rFonts w:eastAsiaTheme="minorEastAsia"/>
        </w:rPr>
        <w:t>8.1.3.3.2</w:t>
      </w:r>
      <w:r w:rsidRPr="00BE5108">
        <w:rPr>
          <w:rFonts w:eastAsiaTheme="minorEastAsia"/>
        </w:rPr>
        <w:tab/>
        <w:t>UCI BLER performance requirements</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lastRenderedPageBreak/>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lastRenderedPageBreak/>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4" type="#_x0000_t75" style="width:6in;height:32pt" o:ole="" fillcolor="window">
            <v:imagedata r:id="rId47" o:title=""/>
          </v:shape>
          <o:OLEObject Type="Embed" ProgID="Word.Picture.8" ShapeID="_x0000_i1044" DrawAspect="Content" ObjectID="_1797873120" r:id="rId48"/>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5691" w:name="_Toc73963072"/>
      <w:bookmarkStart w:id="5692" w:name="_Toc75260249"/>
      <w:bookmarkStart w:id="5693" w:name="_Toc75275791"/>
      <w:bookmarkStart w:id="5694" w:name="_Toc75276302"/>
      <w:bookmarkStart w:id="5695" w:name="_Toc76541801"/>
      <w:bookmarkStart w:id="5696" w:name="_Toc82437570"/>
      <w:bookmarkStart w:id="5697" w:name="_Toc89944936"/>
      <w:bookmarkStart w:id="5698" w:name="_Toc98753954"/>
      <w:bookmarkStart w:id="5699" w:name="_Toc106179846"/>
      <w:bookmarkStart w:id="5700" w:name="_Toc106180357"/>
      <w:bookmarkStart w:id="5701" w:name="_Toc130396182"/>
      <w:bookmarkStart w:id="5702" w:name="_Toc137555456"/>
      <w:bookmarkStart w:id="5703" w:name="_Toc138856983"/>
      <w:bookmarkStart w:id="5704" w:name="_Toc138860842"/>
      <w:bookmarkStart w:id="5705" w:name="_Toc163217835"/>
      <w:bookmarkStart w:id="5706" w:name="_Toc187261607"/>
      <w:r w:rsidRPr="00BE5108">
        <w:rPr>
          <w:rFonts w:eastAsia="MS Mincho"/>
        </w:rPr>
        <w:t>8.1.3.4</w:t>
      </w:r>
      <w:r w:rsidRPr="00BE5108">
        <w:rPr>
          <w:rFonts w:eastAsia="MS Mincho"/>
        </w:rPr>
        <w:tab/>
        <w:t>Performance requirements for PUCCH format 3</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22191F3F" w14:textId="77777777" w:rsidR="00345ACA" w:rsidRPr="00BE5108" w:rsidRDefault="00345ACA" w:rsidP="00345ACA">
      <w:pPr>
        <w:pStyle w:val="Heading5"/>
        <w:rPr>
          <w:rFonts w:eastAsiaTheme="minorEastAsia"/>
        </w:rPr>
      </w:pPr>
      <w:bookmarkStart w:id="5707" w:name="_Toc73963073"/>
      <w:bookmarkStart w:id="5708" w:name="_Toc75260250"/>
      <w:bookmarkStart w:id="5709" w:name="_Toc75275792"/>
      <w:bookmarkStart w:id="5710" w:name="_Toc75276303"/>
      <w:bookmarkStart w:id="5711" w:name="_Toc76541802"/>
      <w:bookmarkStart w:id="5712" w:name="_Toc82437571"/>
      <w:bookmarkStart w:id="5713" w:name="_Toc89944937"/>
      <w:bookmarkStart w:id="5714" w:name="_Toc98753955"/>
      <w:bookmarkStart w:id="5715" w:name="_Toc106179847"/>
      <w:bookmarkStart w:id="5716" w:name="_Toc106180358"/>
      <w:bookmarkStart w:id="5717" w:name="_Toc130396183"/>
      <w:bookmarkStart w:id="5718" w:name="_Toc137555457"/>
      <w:bookmarkStart w:id="5719" w:name="_Toc138856984"/>
      <w:bookmarkStart w:id="5720" w:name="_Toc138860843"/>
      <w:bookmarkStart w:id="5721" w:name="_Toc163217836"/>
      <w:bookmarkStart w:id="5722" w:name="_Toc187261608"/>
      <w:r w:rsidRPr="00BE5108">
        <w:rPr>
          <w:rFonts w:eastAsiaTheme="minorEastAsia"/>
        </w:rPr>
        <w:t>8.1.3.4.1</w:t>
      </w:r>
      <w:r w:rsidRPr="00BE5108">
        <w:rPr>
          <w:rFonts w:eastAsiaTheme="minorEastAsia"/>
        </w:rPr>
        <w:tab/>
        <w:t>Definition and applicability</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5723" w:name="_Toc73963074"/>
      <w:bookmarkStart w:id="5724" w:name="_Toc75260251"/>
      <w:bookmarkStart w:id="5725" w:name="_Toc75275793"/>
      <w:bookmarkStart w:id="5726" w:name="_Toc75276304"/>
      <w:bookmarkStart w:id="5727" w:name="_Toc76541803"/>
      <w:bookmarkStart w:id="5728" w:name="_Toc82437572"/>
      <w:bookmarkStart w:id="5729" w:name="_Toc89944938"/>
      <w:bookmarkStart w:id="5730" w:name="_Toc98753956"/>
      <w:bookmarkStart w:id="5731" w:name="_Toc106179848"/>
      <w:bookmarkStart w:id="5732" w:name="_Toc106180359"/>
      <w:bookmarkStart w:id="5733" w:name="_Toc130396184"/>
      <w:bookmarkStart w:id="5734" w:name="_Toc137555458"/>
      <w:bookmarkStart w:id="5735" w:name="_Toc138856985"/>
      <w:bookmarkStart w:id="5736" w:name="_Toc138860844"/>
      <w:bookmarkStart w:id="5737" w:name="_Toc163217837"/>
      <w:bookmarkStart w:id="5738" w:name="_Toc187261609"/>
      <w:r w:rsidRPr="00BE5108">
        <w:rPr>
          <w:rFonts w:eastAsiaTheme="minorEastAsia"/>
        </w:rPr>
        <w:t>8.1.3.4.2</w:t>
      </w:r>
      <w:r w:rsidRPr="00BE5108">
        <w:rPr>
          <w:rFonts w:eastAsiaTheme="minorEastAsia"/>
        </w:rPr>
        <w:tab/>
        <w:t>Minimum requirement</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5739" w:name="_Toc73963075"/>
      <w:bookmarkStart w:id="5740" w:name="_Toc75260252"/>
      <w:bookmarkStart w:id="5741" w:name="_Toc75275794"/>
      <w:bookmarkStart w:id="5742" w:name="_Toc75276305"/>
      <w:bookmarkStart w:id="5743" w:name="_Toc76541804"/>
      <w:bookmarkStart w:id="5744" w:name="_Toc82437573"/>
      <w:bookmarkStart w:id="5745" w:name="_Toc89944939"/>
      <w:bookmarkStart w:id="5746" w:name="_Toc98753957"/>
      <w:bookmarkStart w:id="5747" w:name="_Toc106179849"/>
      <w:bookmarkStart w:id="5748" w:name="_Toc106180360"/>
      <w:bookmarkStart w:id="5749" w:name="_Toc130396185"/>
      <w:bookmarkStart w:id="5750" w:name="_Toc137555459"/>
      <w:bookmarkStart w:id="5751" w:name="_Toc138856986"/>
      <w:bookmarkStart w:id="5752" w:name="_Toc138860845"/>
      <w:bookmarkStart w:id="5753" w:name="_Toc163217838"/>
      <w:bookmarkStart w:id="5754" w:name="_Toc187261610"/>
      <w:r w:rsidRPr="00BE5108">
        <w:rPr>
          <w:rFonts w:eastAsiaTheme="minorEastAsia"/>
        </w:rPr>
        <w:t>8.1.3.4.3</w:t>
      </w:r>
      <w:r w:rsidRPr="00BE5108">
        <w:rPr>
          <w:rFonts w:eastAsiaTheme="minorEastAsia"/>
        </w:rPr>
        <w:tab/>
        <w:t>Test purpose</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5755" w:name="_Toc73963076"/>
      <w:bookmarkStart w:id="5756" w:name="_Toc75260253"/>
      <w:bookmarkStart w:id="5757" w:name="_Toc75275795"/>
      <w:bookmarkStart w:id="5758" w:name="_Toc75276306"/>
      <w:bookmarkStart w:id="5759" w:name="_Toc76541805"/>
      <w:bookmarkStart w:id="5760" w:name="_Toc82437574"/>
      <w:bookmarkStart w:id="5761" w:name="_Toc89944940"/>
      <w:bookmarkStart w:id="5762" w:name="_Toc98753958"/>
      <w:bookmarkStart w:id="5763" w:name="_Toc106179850"/>
      <w:bookmarkStart w:id="5764" w:name="_Toc106180361"/>
      <w:bookmarkStart w:id="5765" w:name="_Toc130396186"/>
      <w:bookmarkStart w:id="5766" w:name="_Toc137555460"/>
      <w:bookmarkStart w:id="5767" w:name="_Toc138856987"/>
      <w:bookmarkStart w:id="5768" w:name="_Toc138860846"/>
      <w:bookmarkStart w:id="5769" w:name="_Toc163217839"/>
      <w:bookmarkStart w:id="5770" w:name="_Toc187261611"/>
      <w:r w:rsidRPr="00BE5108">
        <w:rPr>
          <w:rFonts w:eastAsiaTheme="minorEastAsia"/>
        </w:rPr>
        <w:lastRenderedPageBreak/>
        <w:t>8.1.3.4.4</w:t>
      </w:r>
      <w:r w:rsidRPr="00BE5108">
        <w:rPr>
          <w:rFonts w:eastAsiaTheme="minorEastAsia"/>
        </w:rPr>
        <w:tab/>
        <w:t>Method of test</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5" type="#_x0000_t75" style="width:6in;height:32pt" o:ole="" fillcolor="window">
            <v:imagedata r:id="rId47" o:title=""/>
          </v:shape>
          <o:OLEObject Type="Embed" ProgID="Word.Picture.8" ShapeID="_x0000_i1045" DrawAspect="Content" ObjectID="_1797873121" r:id="rId49"/>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5771" w:name="_Toc73963077"/>
      <w:bookmarkStart w:id="5772" w:name="_Toc75260254"/>
      <w:bookmarkStart w:id="5773" w:name="_Toc75275796"/>
      <w:bookmarkStart w:id="5774" w:name="_Toc75276307"/>
      <w:bookmarkStart w:id="5775" w:name="_Toc76541806"/>
      <w:bookmarkStart w:id="5776" w:name="_Toc82437575"/>
      <w:bookmarkStart w:id="5777" w:name="_Toc89944941"/>
      <w:bookmarkStart w:id="5778" w:name="_Toc98753959"/>
      <w:bookmarkStart w:id="5779" w:name="_Toc106179851"/>
      <w:bookmarkStart w:id="5780" w:name="_Toc106180362"/>
      <w:bookmarkStart w:id="5781" w:name="_Toc130396187"/>
      <w:bookmarkStart w:id="5782" w:name="_Toc137555461"/>
      <w:bookmarkStart w:id="5783" w:name="_Toc138856988"/>
      <w:bookmarkStart w:id="5784" w:name="_Toc138860847"/>
      <w:bookmarkStart w:id="5785" w:name="_Toc163217840"/>
      <w:bookmarkStart w:id="5786" w:name="_Toc187261612"/>
      <w:r w:rsidRPr="00BE5108">
        <w:rPr>
          <w:rFonts w:eastAsiaTheme="minorEastAsia"/>
        </w:rPr>
        <w:lastRenderedPageBreak/>
        <w:t>8.1.3.4.5</w:t>
      </w:r>
      <w:r w:rsidRPr="00BE5108">
        <w:rPr>
          <w:rFonts w:eastAsiaTheme="minorEastAsia"/>
        </w:rPr>
        <w:tab/>
        <w:t>Test requirement</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5787" w:name="_Toc73963078"/>
      <w:bookmarkStart w:id="5788" w:name="_Toc75260255"/>
      <w:bookmarkStart w:id="5789" w:name="_Toc75275797"/>
      <w:bookmarkStart w:id="5790" w:name="_Toc75276308"/>
      <w:bookmarkStart w:id="5791" w:name="_Toc76541807"/>
      <w:bookmarkStart w:id="5792" w:name="_Toc82437576"/>
      <w:bookmarkStart w:id="5793" w:name="_Toc89944942"/>
      <w:bookmarkStart w:id="5794" w:name="_Toc98753960"/>
      <w:bookmarkStart w:id="5795" w:name="_Toc106179852"/>
      <w:bookmarkStart w:id="5796" w:name="_Toc106180363"/>
      <w:bookmarkStart w:id="5797" w:name="_Toc130396188"/>
      <w:bookmarkStart w:id="5798" w:name="_Toc137555462"/>
      <w:bookmarkStart w:id="5799" w:name="_Toc138856989"/>
      <w:bookmarkStart w:id="5800" w:name="_Toc138860848"/>
      <w:bookmarkStart w:id="5801" w:name="_Toc163217841"/>
      <w:bookmarkStart w:id="5802" w:name="_Toc187261613"/>
      <w:r w:rsidRPr="00BE5108">
        <w:rPr>
          <w:rFonts w:eastAsia="MS Mincho"/>
        </w:rPr>
        <w:t>8.1.3.5</w:t>
      </w:r>
      <w:r w:rsidRPr="00BE5108">
        <w:rPr>
          <w:rFonts w:eastAsia="MS Mincho"/>
        </w:rPr>
        <w:tab/>
        <w:t>Performance requirements for PUCCH format 4</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063A5A1B" w14:textId="77777777" w:rsidR="00345ACA" w:rsidRPr="00BE5108" w:rsidRDefault="00345ACA" w:rsidP="00345ACA">
      <w:pPr>
        <w:pStyle w:val="Heading5"/>
        <w:rPr>
          <w:rFonts w:eastAsiaTheme="minorEastAsia"/>
        </w:rPr>
      </w:pPr>
      <w:bookmarkStart w:id="5803" w:name="_Toc73963079"/>
      <w:bookmarkStart w:id="5804" w:name="_Toc75260256"/>
      <w:bookmarkStart w:id="5805" w:name="_Toc75275798"/>
      <w:bookmarkStart w:id="5806" w:name="_Toc75276309"/>
      <w:bookmarkStart w:id="5807" w:name="_Toc76541808"/>
      <w:bookmarkStart w:id="5808" w:name="_Toc82437577"/>
      <w:bookmarkStart w:id="5809" w:name="_Toc89944943"/>
      <w:bookmarkStart w:id="5810" w:name="_Toc98753961"/>
      <w:bookmarkStart w:id="5811" w:name="_Toc106179853"/>
      <w:bookmarkStart w:id="5812" w:name="_Toc106180364"/>
      <w:bookmarkStart w:id="5813" w:name="_Toc130396189"/>
      <w:bookmarkStart w:id="5814" w:name="_Toc137555463"/>
      <w:bookmarkStart w:id="5815" w:name="_Toc138856990"/>
      <w:bookmarkStart w:id="5816" w:name="_Toc138860849"/>
      <w:bookmarkStart w:id="5817" w:name="_Toc163217842"/>
      <w:bookmarkStart w:id="5818" w:name="_Toc187261614"/>
      <w:r w:rsidRPr="00BE5108">
        <w:rPr>
          <w:rFonts w:eastAsiaTheme="minorEastAsia"/>
        </w:rPr>
        <w:t>8.1.3.5.1</w:t>
      </w:r>
      <w:r w:rsidRPr="00BE5108">
        <w:rPr>
          <w:rFonts w:eastAsiaTheme="minorEastAsia"/>
        </w:rPr>
        <w:tab/>
        <w:t>Definition and applicability</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lastRenderedPageBreak/>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5819" w:name="_Toc73963080"/>
      <w:bookmarkStart w:id="5820" w:name="_Toc75260257"/>
      <w:bookmarkStart w:id="5821" w:name="_Toc75275799"/>
      <w:bookmarkStart w:id="5822" w:name="_Toc75276310"/>
      <w:bookmarkStart w:id="5823" w:name="_Toc76541809"/>
      <w:bookmarkStart w:id="5824" w:name="_Toc82437578"/>
      <w:bookmarkStart w:id="5825" w:name="_Toc89944944"/>
      <w:bookmarkStart w:id="5826" w:name="_Toc98753962"/>
      <w:bookmarkStart w:id="5827" w:name="_Toc106179854"/>
      <w:bookmarkStart w:id="5828" w:name="_Toc106180365"/>
      <w:bookmarkStart w:id="5829" w:name="_Toc130396190"/>
      <w:bookmarkStart w:id="5830" w:name="_Toc137555464"/>
      <w:bookmarkStart w:id="5831" w:name="_Toc138856991"/>
      <w:bookmarkStart w:id="5832" w:name="_Toc138860850"/>
      <w:bookmarkStart w:id="5833" w:name="_Toc163217843"/>
      <w:bookmarkStart w:id="5834" w:name="_Toc187261615"/>
      <w:r w:rsidRPr="00BE5108">
        <w:rPr>
          <w:rFonts w:eastAsiaTheme="minorEastAsia"/>
        </w:rPr>
        <w:t>8.1.3.5.2</w:t>
      </w:r>
      <w:r w:rsidRPr="00BE5108">
        <w:rPr>
          <w:rFonts w:eastAsiaTheme="minorEastAsia"/>
        </w:rPr>
        <w:tab/>
        <w:t>Minimum requirement</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5835" w:name="_Toc73963081"/>
      <w:bookmarkStart w:id="5836" w:name="_Toc75260258"/>
      <w:bookmarkStart w:id="5837" w:name="_Toc75275800"/>
      <w:bookmarkStart w:id="5838" w:name="_Toc75276311"/>
      <w:bookmarkStart w:id="5839" w:name="_Toc76541810"/>
      <w:bookmarkStart w:id="5840" w:name="_Toc82437579"/>
      <w:bookmarkStart w:id="5841" w:name="_Toc89944945"/>
      <w:bookmarkStart w:id="5842" w:name="_Toc98753963"/>
      <w:bookmarkStart w:id="5843" w:name="_Toc106179855"/>
      <w:bookmarkStart w:id="5844" w:name="_Toc106180366"/>
      <w:bookmarkStart w:id="5845" w:name="_Toc130396191"/>
      <w:bookmarkStart w:id="5846" w:name="_Toc137555465"/>
      <w:bookmarkStart w:id="5847" w:name="_Toc138856992"/>
      <w:bookmarkStart w:id="5848" w:name="_Toc138860851"/>
      <w:bookmarkStart w:id="5849" w:name="_Toc163217844"/>
      <w:bookmarkStart w:id="5850" w:name="_Toc187261616"/>
      <w:r w:rsidRPr="00BE5108">
        <w:rPr>
          <w:rFonts w:eastAsiaTheme="minorEastAsia"/>
        </w:rPr>
        <w:t>8.1.3.5.3</w:t>
      </w:r>
      <w:r w:rsidRPr="00BE5108">
        <w:rPr>
          <w:rFonts w:eastAsiaTheme="minorEastAsia"/>
        </w:rPr>
        <w:tab/>
        <w:t>Test purpose</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5851" w:name="_Toc73963082"/>
      <w:bookmarkStart w:id="5852" w:name="_Toc75260259"/>
      <w:bookmarkStart w:id="5853" w:name="_Toc75275801"/>
      <w:bookmarkStart w:id="5854" w:name="_Toc75276312"/>
      <w:bookmarkStart w:id="5855" w:name="_Toc76541811"/>
      <w:bookmarkStart w:id="5856" w:name="_Toc82437580"/>
      <w:bookmarkStart w:id="5857" w:name="_Toc89944946"/>
      <w:bookmarkStart w:id="5858" w:name="_Toc98753964"/>
      <w:bookmarkStart w:id="5859" w:name="_Toc106179856"/>
      <w:bookmarkStart w:id="5860" w:name="_Toc106180367"/>
      <w:bookmarkStart w:id="5861" w:name="_Toc130396192"/>
      <w:bookmarkStart w:id="5862" w:name="_Toc137555466"/>
      <w:bookmarkStart w:id="5863" w:name="_Toc138856993"/>
      <w:bookmarkStart w:id="5864" w:name="_Toc138860852"/>
      <w:bookmarkStart w:id="5865" w:name="_Toc163217845"/>
      <w:bookmarkStart w:id="5866" w:name="_Toc187261617"/>
      <w:r w:rsidRPr="00BE5108">
        <w:rPr>
          <w:rFonts w:eastAsiaTheme="minorEastAsia"/>
        </w:rPr>
        <w:t>8.1.3.5.4</w:t>
      </w:r>
      <w:r w:rsidRPr="00BE5108">
        <w:rPr>
          <w:rFonts w:eastAsiaTheme="minorEastAsia"/>
        </w:rPr>
        <w:tab/>
        <w:t>Method of test</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lastRenderedPageBreak/>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6" type="#_x0000_t75" style="width:6in;height:32pt" o:ole="" fillcolor="window">
            <v:imagedata r:id="rId50" o:title=""/>
          </v:shape>
          <o:OLEObject Type="Embed" ProgID="Word.Picture.8" ShapeID="_x0000_i1046" DrawAspect="Content" ObjectID="_1797873122" r:id="rId51"/>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5867" w:name="_Toc73963083"/>
      <w:bookmarkStart w:id="5868" w:name="_Toc75260260"/>
      <w:bookmarkStart w:id="5869" w:name="_Toc75275802"/>
      <w:bookmarkStart w:id="5870" w:name="_Toc75276313"/>
      <w:bookmarkStart w:id="5871" w:name="_Toc76541812"/>
      <w:bookmarkStart w:id="5872" w:name="_Toc82437581"/>
      <w:bookmarkStart w:id="5873" w:name="_Toc89944947"/>
      <w:bookmarkStart w:id="5874" w:name="_Toc98753965"/>
      <w:bookmarkStart w:id="5875" w:name="_Toc106179857"/>
      <w:bookmarkStart w:id="5876" w:name="_Toc106180368"/>
      <w:bookmarkStart w:id="5877" w:name="_Toc130396193"/>
      <w:bookmarkStart w:id="5878" w:name="_Toc137555467"/>
      <w:bookmarkStart w:id="5879" w:name="_Toc138856994"/>
      <w:bookmarkStart w:id="5880" w:name="_Toc138860853"/>
      <w:bookmarkStart w:id="5881" w:name="_Toc163217846"/>
      <w:bookmarkStart w:id="5882" w:name="_Toc187261618"/>
      <w:r w:rsidRPr="00BE5108">
        <w:rPr>
          <w:rFonts w:eastAsiaTheme="minorEastAsia"/>
        </w:rPr>
        <w:t>8.1.3.5.5</w:t>
      </w:r>
      <w:r w:rsidRPr="00BE5108">
        <w:rPr>
          <w:rFonts w:eastAsiaTheme="minorEastAsia"/>
        </w:rPr>
        <w:tab/>
        <w:t>Test requirement</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5883" w:name="_Toc73963084"/>
      <w:bookmarkStart w:id="5884" w:name="_Toc75260261"/>
      <w:bookmarkStart w:id="5885" w:name="_Toc75275803"/>
      <w:bookmarkStart w:id="5886" w:name="_Toc75276314"/>
      <w:bookmarkStart w:id="5887" w:name="_Toc76541813"/>
      <w:bookmarkStart w:id="5888" w:name="_Toc82437582"/>
      <w:bookmarkStart w:id="5889" w:name="_Toc89944948"/>
      <w:bookmarkStart w:id="5890" w:name="_Toc98753966"/>
      <w:bookmarkStart w:id="5891" w:name="_Toc106179858"/>
      <w:bookmarkStart w:id="5892" w:name="_Toc106180369"/>
      <w:bookmarkStart w:id="5893" w:name="_Toc130396194"/>
      <w:bookmarkStart w:id="5894" w:name="_Toc137555468"/>
      <w:bookmarkStart w:id="5895" w:name="_Toc138856995"/>
      <w:bookmarkStart w:id="5896" w:name="_Toc138860854"/>
      <w:bookmarkStart w:id="5897" w:name="_Toc163217847"/>
      <w:bookmarkStart w:id="5898" w:name="_Toc187261619"/>
      <w:r w:rsidRPr="00BE5108">
        <w:rPr>
          <w:rFonts w:eastAsia="MS Mincho"/>
        </w:rPr>
        <w:t>8.1.3.6</w:t>
      </w:r>
      <w:r w:rsidRPr="00BE5108">
        <w:rPr>
          <w:rFonts w:eastAsia="MS Mincho"/>
        </w:rPr>
        <w:tab/>
        <w:t>Performance requirements for multi-slot PUCCH</w:t>
      </w:r>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0F1119A5" w14:textId="77777777" w:rsidR="00345ACA" w:rsidRPr="00BE5108" w:rsidRDefault="00345ACA" w:rsidP="00345ACA">
      <w:pPr>
        <w:pStyle w:val="Heading5"/>
        <w:rPr>
          <w:rFonts w:eastAsiaTheme="minorEastAsia"/>
        </w:rPr>
      </w:pPr>
      <w:bookmarkStart w:id="5899" w:name="_Toc73963085"/>
      <w:bookmarkStart w:id="5900" w:name="_Toc75260262"/>
      <w:bookmarkStart w:id="5901" w:name="_Toc75275804"/>
      <w:bookmarkStart w:id="5902" w:name="_Toc75276315"/>
      <w:bookmarkStart w:id="5903" w:name="_Toc76541814"/>
      <w:bookmarkStart w:id="5904" w:name="_Toc82437583"/>
      <w:bookmarkStart w:id="5905" w:name="_Toc89944949"/>
      <w:bookmarkStart w:id="5906" w:name="_Toc98753967"/>
      <w:bookmarkStart w:id="5907" w:name="_Toc106179859"/>
      <w:bookmarkStart w:id="5908" w:name="_Toc106180370"/>
      <w:bookmarkStart w:id="5909" w:name="_Toc130396195"/>
      <w:bookmarkStart w:id="5910" w:name="_Toc137555469"/>
      <w:bookmarkStart w:id="5911" w:name="_Toc138856996"/>
      <w:bookmarkStart w:id="5912" w:name="_Toc138860855"/>
      <w:bookmarkStart w:id="5913" w:name="_Toc163217848"/>
      <w:bookmarkStart w:id="5914" w:name="_Toc187261620"/>
      <w:r w:rsidRPr="00BE5108">
        <w:rPr>
          <w:rFonts w:eastAsiaTheme="minorEastAsia"/>
        </w:rPr>
        <w:t>8.1.3.6.1</w:t>
      </w:r>
      <w:r w:rsidRPr="00BE5108">
        <w:rPr>
          <w:rFonts w:eastAsiaTheme="minorEastAsia"/>
        </w:rPr>
        <w:tab/>
        <w:t>Performance requirements for multi-slot PUCCH format 1</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lastRenderedPageBreak/>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 xml:space="preserve">The performance requirement of PUCCH format 1 for ACK missed detection is determined by the two parameters: probability of false detection of the ACK and the probability of detection of ACK. The performance is measured by the </w:t>
      </w:r>
      <w:r w:rsidRPr="00BE5108">
        <w:rPr>
          <w:rFonts w:eastAsiaTheme="minorEastAsia"/>
        </w:rPr>
        <w:lastRenderedPageBreak/>
        <w:t>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lastRenderedPageBreak/>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5915" w:name="_Toc73963086"/>
      <w:bookmarkStart w:id="5916" w:name="_Toc75260263"/>
      <w:bookmarkStart w:id="5917" w:name="_Toc75275805"/>
      <w:bookmarkStart w:id="5918" w:name="_Toc75276316"/>
      <w:bookmarkStart w:id="5919" w:name="_Toc76541815"/>
      <w:bookmarkStart w:id="5920" w:name="_Toc82437584"/>
      <w:bookmarkStart w:id="5921" w:name="_Toc89944950"/>
      <w:bookmarkStart w:id="5922" w:name="_Toc98753968"/>
      <w:bookmarkStart w:id="5923" w:name="_Toc106179860"/>
      <w:bookmarkStart w:id="5924" w:name="_Toc106180371"/>
      <w:bookmarkStart w:id="5925" w:name="_Toc130396196"/>
      <w:bookmarkStart w:id="5926" w:name="_Toc137555470"/>
      <w:bookmarkStart w:id="5927" w:name="_Toc138856997"/>
      <w:bookmarkStart w:id="5928" w:name="_Toc138860856"/>
      <w:bookmarkStart w:id="5929" w:name="_Toc163217849"/>
      <w:bookmarkStart w:id="5930" w:name="_Toc187261621"/>
      <w:r w:rsidRPr="00BE5108">
        <w:rPr>
          <w:rFonts w:eastAsiaTheme="minorEastAsia"/>
        </w:rPr>
        <w:t>8.1.4</w:t>
      </w:r>
      <w:r w:rsidRPr="00BE5108">
        <w:rPr>
          <w:rFonts w:eastAsiaTheme="minorEastAsia"/>
        </w:rPr>
        <w:tab/>
        <w:t>Performance requirements for PRACH</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5211B551" w14:textId="77777777" w:rsidR="00345ACA" w:rsidRPr="00BE5108" w:rsidRDefault="00345ACA" w:rsidP="00345ACA">
      <w:pPr>
        <w:pStyle w:val="Heading4"/>
        <w:rPr>
          <w:rFonts w:eastAsia="MS Mincho"/>
        </w:rPr>
      </w:pPr>
      <w:bookmarkStart w:id="5931" w:name="_Toc73963087"/>
      <w:bookmarkStart w:id="5932" w:name="_Toc75260264"/>
      <w:bookmarkStart w:id="5933" w:name="_Toc75275806"/>
      <w:bookmarkStart w:id="5934" w:name="_Toc75276317"/>
      <w:bookmarkStart w:id="5935" w:name="_Toc76541816"/>
      <w:bookmarkStart w:id="5936" w:name="_Toc82437585"/>
      <w:bookmarkStart w:id="5937" w:name="_Toc89944951"/>
      <w:bookmarkStart w:id="5938" w:name="_Toc98753969"/>
      <w:bookmarkStart w:id="5939" w:name="_Toc106179861"/>
      <w:bookmarkStart w:id="5940" w:name="_Toc106180372"/>
      <w:bookmarkStart w:id="5941" w:name="_Toc130396197"/>
      <w:bookmarkStart w:id="5942" w:name="_Toc137555471"/>
      <w:bookmarkStart w:id="5943" w:name="_Toc138856998"/>
      <w:bookmarkStart w:id="5944" w:name="_Toc138860857"/>
      <w:bookmarkStart w:id="5945" w:name="_Toc163217850"/>
      <w:bookmarkStart w:id="5946" w:name="_Toc187261622"/>
      <w:r w:rsidRPr="00BE5108">
        <w:rPr>
          <w:rFonts w:eastAsia="MS Mincho"/>
        </w:rPr>
        <w:t>8.1.4.1</w:t>
      </w:r>
      <w:r w:rsidRPr="00BE5108">
        <w:rPr>
          <w:rFonts w:eastAsia="MS Mincho"/>
        </w:rPr>
        <w:tab/>
        <w:t>PRACH false alarm probability and missed detection requirements</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0C65C217" w14:textId="77777777" w:rsidR="00345ACA" w:rsidRPr="00BE5108" w:rsidRDefault="00345ACA" w:rsidP="00345ACA">
      <w:pPr>
        <w:pStyle w:val="Heading5"/>
        <w:rPr>
          <w:rFonts w:eastAsiaTheme="minorEastAsia"/>
        </w:rPr>
      </w:pPr>
      <w:bookmarkStart w:id="5947" w:name="_Toc73963088"/>
      <w:bookmarkStart w:id="5948" w:name="_Toc75260265"/>
      <w:bookmarkStart w:id="5949" w:name="_Toc75275807"/>
      <w:bookmarkStart w:id="5950" w:name="_Toc75276318"/>
      <w:bookmarkStart w:id="5951" w:name="_Toc76541817"/>
      <w:bookmarkStart w:id="5952" w:name="_Toc82437586"/>
      <w:bookmarkStart w:id="5953" w:name="_Toc89944952"/>
      <w:bookmarkStart w:id="5954" w:name="_Toc98753970"/>
      <w:bookmarkStart w:id="5955" w:name="_Toc106179862"/>
      <w:bookmarkStart w:id="5956" w:name="_Toc106180373"/>
      <w:bookmarkStart w:id="5957" w:name="_Toc130396198"/>
      <w:bookmarkStart w:id="5958" w:name="_Toc137555472"/>
      <w:bookmarkStart w:id="5959" w:name="_Toc138856999"/>
      <w:bookmarkStart w:id="5960" w:name="_Toc138860858"/>
      <w:bookmarkStart w:id="5961" w:name="_Toc163217851"/>
      <w:bookmarkStart w:id="5962" w:name="_Toc187261623"/>
      <w:r w:rsidRPr="00BE5108">
        <w:rPr>
          <w:rFonts w:eastAsiaTheme="minorEastAsia"/>
        </w:rPr>
        <w:t>8.1.4.1.1</w:t>
      </w:r>
      <w:r w:rsidRPr="00BE5108">
        <w:rPr>
          <w:rFonts w:eastAsiaTheme="minorEastAsia"/>
        </w:rPr>
        <w:tab/>
        <w:t>Definition and applicability</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lastRenderedPageBreak/>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5963" w:name="_Toc73963089"/>
      <w:bookmarkStart w:id="5964" w:name="_Toc75260266"/>
      <w:bookmarkStart w:id="5965" w:name="_Toc75275808"/>
      <w:bookmarkStart w:id="5966" w:name="_Toc75276319"/>
      <w:bookmarkStart w:id="5967" w:name="_Toc76541818"/>
      <w:bookmarkStart w:id="5968" w:name="_Toc82437587"/>
      <w:bookmarkStart w:id="5969" w:name="_Toc89944953"/>
      <w:bookmarkStart w:id="5970" w:name="_Toc98753971"/>
      <w:bookmarkStart w:id="5971" w:name="_Toc106179863"/>
      <w:bookmarkStart w:id="5972" w:name="_Toc106180374"/>
      <w:bookmarkStart w:id="5973" w:name="_Toc130396199"/>
      <w:bookmarkStart w:id="5974" w:name="_Toc137555473"/>
      <w:bookmarkStart w:id="5975" w:name="_Toc138857000"/>
      <w:bookmarkStart w:id="5976" w:name="_Toc138860859"/>
      <w:bookmarkStart w:id="5977" w:name="_Toc163217852"/>
      <w:bookmarkStart w:id="5978" w:name="_Toc187261624"/>
      <w:r w:rsidRPr="00BE5108">
        <w:rPr>
          <w:rFonts w:eastAsiaTheme="minorEastAsia"/>
        </w:rPr>
        <w:t>8.1.4.1.2</w:t>
      </w:r>
      <w:r w:rsidRPr="00BE5108">
        <w:rPr>
          <w:rFonts w:eastAsiaTheme="minorEastAsia"/>
        </w:rPr>
        <w:tab/>
        <w:t>Minimum requirement</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5979" w:name="_Toc73963090"/>
      <w:bookmarkStart w:id="5980" w:name="_Toc75260267"/>
      <w:bookmarkStart w:id="5981" w:name="_Toc75275809"/>
      <w:bookmarkStart w:id="5982" w:name="_Toc75276320"/>
      <w:bookmarkStart w:id="5983" w:name="_Toc76541819"/>
      <w:bookmarkStart w:id="5984" w:name="_Toc82437588"/>
      <w:bookmarkStart w:id="5985" w:name="_Toc89944954"/>
      <w:bookmarkStart w:id="5986" w:name="_Toc98753972"/>
      <w:bookmarkStart w:id="5987" w:name="_Toc106179864"/>
      <w:bookmarkStart w:id="5988" w:name="_Toc106180375"/>
      <w:bookmarkStart w:id="5989" w:name="_Toc130396200"/>
      <w:bookmarkStart w:id="5990" w:name="_Toc137555474"/>
      <w:bookmarkStart w:id="5991" w:name="_Toc138857001"/>
      <w:bookmarkStart w:id="5992" w:name="_Toc138860860"/>
      <w:bookmarkStart w:id="5993" w:name="_Toc163217853"/>
      <w:bookmarkStart w:id="5994" w:name="_Toc187261625"/>
      <w:r w:rsidRPr="00BE5108">
        <w:rPr>
          <w:rFonts w:eastAsiaTheme="minorEastAsia"/>
        </w:rPr>
        <w:t>8.1.4.1.3</w:t>
      </w:r>
      <w:r w:rsidRPr="00BE5108">
        <w:rPr>
          <w:rFonts w:eastAsiaTheme="minorEastAsia"/>
        </w:rPr>
        <w:tab/>
        <w:t>Test purpose</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5995" w:name="_Toc73963091"/>
      <w:bookmarkStart w:id="5996" w:name="_Toc75260268"/>
      <w:bookmarkStart w:id="5997" w:name="_Toc75275810"/>
      <w:bookmarkStart w:id="5998" w:name="_Toc75276321"/>
      <w:bookmarkStart w:id="5999" w:name="_Toc76541820"/>
      <w:bookmarkStart w:id="6000" w:name="_Toc82437589"/>
      <w:bookmarkStart w:id="6001" w:name="_Toc89944955"/>
      <w:bookmarkStart w:id="6002" w:name="_Toc98753973"/>
      <w:bookmarkStart w:id="6003" w:name="_Toc106179865"/>
      <w:bookmarkStart w:id="6004" w:name="_Toc106180376"/>
      <w:bookmarkStart w:id="6005" w:name="_Toc130396201"/>
      <w:bookmarkStart w:id="6006" w:name="_Toc137555475"/>
      <w:bookmarkStart w:id="6007" w:name="_Toc138857002"/>
      <w:bookmarkStart w:id="6008" w:name="_Toc138860861"/>
      <w:bookmarkStart w:id="6009" w:name="_Toc163217854"/>
      <w:bookmarkStart w:id="6010" w:name="_Toc187261626"/>
      <w:r w:rsidRPr="00BE5108">
        <w:rPr>
          <w:rFonts w:eastAsiaTheme="minorEastAsia"/>
        </w:rPr>
        <w:t>8.1.4.1.4</w:t>
      </w:r>
      <w:r w:rsidRPr="00BE5108">
        <w:rPr>
          <w:rFonts w:eastAsiaTheme="minorEastAsia"/>
        </w:rPr>
        <w:tab/>
        <w:t>Method of test</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7" type="#_x0000_t75" style="width:6in;height:32pt" o:ole="" fillcolor="window">
            <v:imagedata r:id="rId52" o:title=""/>
          </v:shape>
          <o:OLEObject Type="Embed" ProgID="Word.Picture.8" ShapeID="_x0000_i1047" DrawAspect="Content" ObjectID="_1797873123" r:id="rId53"/>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8" type="#_x0000_t75" style="width:468pt;height:139.5pt" o:ole="">
            <v:imagedata r:id="rId54" o:title=""/>
          </v:shape>
          <o:OLEObject Type="Embed" ProgID="Visio.Drawing.11" ShapeID="_x0000_i1048" DrawAspect="Content" ObjectID="_1797873124" r:id="rId55"/>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9" type="#_x0000_t75" style="width:462.5pt;height:129.5pt" o:ole="">
            <v:imagedata r:id="rId56" o:title=""/>
          </v:shape>
          <o:OLEObject Type="Embed" ProgID="Visio.Drawing.11" ShapeID="_x0000_i1049" DrawAspect="Content" ObjectID="_1797873125" r:id="rId57"/>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6011" w:name="_Toc73963092"/>
      <w:bookmarkStart w:id="6012" w:name="_Toc75260269"/>
      <w:bookmarkStart w:id="6013" w:name="_Toc75275811"/>
      <w:bookmarkStart w:id="6014" w:name="_Toc75276322"/>
      <w:bookmarkStart w:id="6015" w:name="_Toc76541821"/>
      <w:bookmarkStart w:id="6016" w:name="_Toc82437590"/>
      <w:bookmarkStart w:id="6017" w:name="_Toc89944956"/>
      <w:bookmarkStart w:id="6018" w:name="_Toc98753974"/>
      <w:bookmarkStart w:id="6019" w:name="_Toc106179866"/>
      <w:bookmarkStart w:id="6020" w:name="_Toc106180377"/>
      <w:bookmarkStart w:id="6021" w:name="_Toc130396202"/>
      <w:bookmarkStart w:id="6022" w:name="_Toc137555476"/>
      <w:bookmarkStart w:id="6023" w:name="_Toc138857003"/>
      <w:bookmarkStart w:id="6024" w:name="_Toc138860862"/>
      <w:bookmarkStart w:id="6025" w:name="_Toc163217855"/>
      <w:bookmarkStart w:id="6026" w:name="_Toc187261627"/>
      <w:r w:rsidRPr="00BE5108">
        <w:rPr>
          <w:rFonts w:eastAsiaTheme="minorEastAsia"/>
        </w:rPr>
        <w:t>8.1.4.1.5</w:t>
      </w:r>
      <w:r w:rsidRPr="00BE5108">
        <w:rPr>
          <w:rFonts w:eastAsiaTheme="minorEastAsia"/>
        </w:rPr>
        <w:tab/>
        <w:t>Test requirement</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lastRenderedPageBreak/>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D31349" w:rsidRDefault="00345ACA" w:rsidP="0005514A">
            <w:pPr>
              <w:pStyle w:val="TAH"/>
              <w:rPr>
                <w:rFonts w:eastAsiaTheme="minorEastAsia"/>
                <w:lang w:val="fr-FR" w:eastAsia="zh-CN"/>
              </w:rPr>
            </w:pPr>
            <w:r w:rsidRPr="00D31349">
              <w:rPr>
                <w:rFonts w:eastAsiaTheme="minorEastAsia" w:cs="Arial"/>
                <w:lang w:val="fr-FR"/>
              </w:rPr>
              <w:t>Propagation</w:t>
            </w:r>
          </w:p>
          <w:p w14:paraId="43CD1B76" w14:textId="23FE2BF3" w:rsidR="0089010F" w:rsidRPr="00D31349" w:rsidRDefault="00345ACA" w:rsidP="0005514A">
            <w:pPr>
              <w:pStyle w:val="TAH"/>
              <w:rPr>
                <w:rFonts w:eastAsiaTheme="minorEastAsia"/>
                <w:lang w:val="fr-FR"/>
              </w:rPr>
            </w:pPr>
            <w:r w:rsidRPr="00D31349">
              <w:rPr>
                <w:rFonts w:eastAsiaTheme="minorEastAsia"/>
                <w:lang w:val="fr-FR"/>
              </w:rPr>
              <w:t>conditions</w:t>
            </w:r>
            <w:r w:rsidR="00847BC2" w:rsidRPr="00D31349">
              <w:rPr>
                <w:rFonts w:eastAsiaTheme="minorEastAsia"/>
                <w:lang w:val="fr-FR"/>
              </w:rPr>
              <w:t xml:space="preserve"> </w:t>
            </w:r>
            <w:r w:rsidR="0089010F" w:rsidRPr="00D31349">
              <w:rPr>
                <w:rFonts w:eastAsiaTheme="minorEastAsia"/>
                <w:lang w:val="fr-FR"/>
              </w:rPr>
              <w:t>and</w:t>
            </w:r>
            <w:r w:rsidR="00847BC2" w:rsidRPr="00D31349">
              <w:rPr>
                <w:rFonts w:eastAsiaTheme="minorEastAsia"/>
                <w:lang w:val="fr-FR"/>
              </w:rPr>
              <w:t xml:space="preserve"> </w:t>
            </w:r>
            <w:r w:rsidR="0089010F" w:rsidRPr="00D31349">
              <w:rPr>
                <w:rFonts w:eastAsiaTheme="minorEastAsia"/>
                <w:lang w:val="fr-FR"/>
              </w:rPr>
              <w:t>correlation</w:t>
            </w:r>
            <w:r w:rsidR="00847BC2" w:rsidRPr="00D31349">
              <w:rPr>
                <w:rFonts w:eastAsiaTheme="minorEastAsia"/>
                <w:lang w:val="fr-FR"/>
              </w:rPr>
              <w:t xml:space="preserve"> </w:t>
            </w:r>
            <w:r w:rsidR="0089010F" w:rsidRPr="00D31349">
              <w:rPr>
                <w:rFonts w:eastAsiaTheme="minorEastAsia"/>
                <w:lang w:val="fr-FR"/>
              </w:rPr>
              <w:t>matrix</w:t>
            </w:r>
            <w:r w:rsidR="00847BC2" w:rsidRPr="00D31349">
              <w:rPr>
                <w:rFonts w:eastAsiaTheme="minorEastAsia"/>
                <w:lang w:val="fr-FR"/>
              </w:rPr>
              <w:t xml:space="preserve"> </w:t>
            </w:r>
          </w:p>
          <w:p w14:paraId="10B29A61" w14:textId="481BD60E" w:rsidR="00345ACA" w:rsidRPr="00D31349" w:rsidRDefault="0089010F" w:rsidP="0005514A">
            <w:pPr>
              <w:pStyle w:val="TAH"/>
              <w:rPr>
                <w:rFonts w:eastAsiaTheme="minorEastAsia"/>
                <w:lang w:val="fr-FR" w:eastAsia="zh-CN"/>
              </w:rPr>
            </w:pPr>
            <w:r w:rsidRPr="00D31349">
              <w:rPr>
                <w:rFonts w:eastAsiaTheme="minorEastAsia"/>
                <w:lang w:val="fr-FR"/>
              </w:rPr>
              <w:t>(annex</w:t>
            </w:r>
            <w:r w:rsidR="00847BC2" w:rsidRPr="00D31349">
              <w:rPr>
                <w:rFonts w:eastAsiaTheme="minorEastAsia"/>
                <w:lang w:val="fr-FR"/>
              </w:rPr>
              <w:t xml:space="preserve"> </w:t>
            </w:r>
            <w:r w:rsidRPr="00D31349">
              <w:rPr>
                <w:rFonts w:eastAsiaTheme="minorEastAsia"/>
                <w:lang w:val="fr-FR"/>
              </w:rPr>
              <w:t>F</w:t>
            </w:r>
            <w:r w:rsidR="00345ACA" w:rsidRPr="00D31349">
              <w:rPr>
                <w:rFonts w:eastAsiaTheme="minorEastAsia"/>
                <w:lang w:val="fr-FR"/>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D31349" w:rsidRDefault="00345ACA" w:rsidP="0005514A">
            <w:pPr>
              <w:pStyle w:val="TAH"/>
              <w:rPr>
                <w:rFonts w:eastAsiaTheme="minorEastAsia"/>
                <w:lang w:val="fr-FR" w:eastAsia="zh-CN"/>
              </w:rPr>
            </w:pPr>
            <w:r w:rsidRPr="00D31349">
              <w:rPr>
                <w:rFonts w:eastAsiaTheme="minorEastAsia" w:cs="Arial"/>
                <w:lang w:val="fr-FR"/>
              </w:rPr>
              <w:t>Propagation</w:t>
            </w:r>
          </w:p>
          <w:p w14:paraId="4FCFE21C" w14:textId="081B3C85" w:rsidR="0089010F" w:rsidRPr="00D31349" w:rsidRDefault="00345ACA" w:rsidP="0089010F">
            <w:pPr>
              <w:pStyle w:val="TAH"/>
              <w:rPr>
                <w:rFonts w:eastAsiaTheme="minorEastAsia"/>
                <w:lang w:val="fr-FR"/>
              </w:rPr>
            </w:pPr>
            <w:r w:rsidRPr="00D31349">
              <w:rPr>
                <w:rFonts w:eastAsiaTheme="minorEastAsia"/>
                <w:lang w:val="fr-FR"/>
              </w:rPr>
              <w:t>conditions</w:t>
            </w:r>
            <w:r w:rsidR="00847BC2" w:rsidRPr="00D31349">
              <w:rPr>
                <w:rFonts w:eastAsiaTheme="minorEastAsia"/>
                <w:lang w:val="fr-FR"/>
              </w:rPr>
              <w:t xml:space="preserve"> </w:t>
            </w:r>
            <w:r w:rsidRPr="00D31349">
              <w:rPr>
                <w:rFonts w:eastAsiaTheme="minorEastAsia"/>
                <w:lang w:val="fr-FR"/>
              </w:rPr>
              <w:t>and</w:t>
            </w:r>
            <w:r w:rsidR="00847BC2" w:rsidRPr="00D31349">
              <w:rPr>
                <w:rFonts w:eastAsiaTheme="minorEastAsia"/>
                <w:lang w:val="fr-FR"/>
              </w:rPr>
              <w:t xml:space="preserve"> </w:t>
            </w:r>
            <w:r w:rsidRPr="00D31349">
              <w:rPr>
                <w:rFonts w:eastAsiaTheme="minorEastAsia"/>
                <w:lang w:val="fr-FR"/>
              </w:rPr>
              <w:t>correlation</w:t>
            </w:r>
            <w:r w:rsidR="00847BC2" w:rsidRPr="00D31349">
              <w:rPr>
                <w:rFonts w:eastAsiaTheme="minorEastAsia"/>
                <w:lang w:val="fr-FR"/>
              </w:rPr>
              <w:t xml:space="preserve"> </w:t>
            </w:r>
            <w:r w:rsidRPr="00D31349">
              <w:rPr>
                <w:rFonts w:eastAsiaTheme="minorEastAsia"/>
                <w:lang w:val="fr-FR"/>
              </w:rPr>
              <w:t>matrix</w:t>
            </w:r>
            <w:r w:rsidR="00847BC2" w:rsidRPr="00D31349">
              <w:rPr>
                <w:rFonts w:eastAsiaTheme="minorEastAsia"/>
                <w:lang w:val="fr-FR"/>
              </w:rPr>
              <w:t xml:space="preserve"> </w:t>
            </w:r>
          </w:p>
          <w:p w14:paraId="2123847E" w14:textId="08638FE6" w:rsidR="00345ACA" w:rsidRPr="00D31349" w:rsidRDefault="00345ACA" w:rsidP="0089010F">
            <w:pPr>
              <w:pStyle w:val="TAH"/>
              <w:rPr>
                <w:rFonts w:eastAsiaTheme="minorEastAsia"/>
                <w:lang w:val="fr-FR" w:eastAsia="zh-CN"/>
              </w:rPr>
            </w:pPr>
            <w:r w:rsidRPr="00D31349">
              <w:rPr>
                <w:rFonts w:eastAsiaTheme="minorEastAsia"/>
                <w:lang w:val="fr-FR"/>
              </w:rPr>
              <w:t>(annex</w:t>
            </w:r>
            <w:r w:rsidR="00847BC2" w:rsidRPr="00D31349">
              <w:rPr>
                <w:rFonts w:eastAsiaTheme="minorEastAsia"/>
                <w:lang w:val="fr-FR"/>
              </w:rPr>
              <w:t xml:space="preserve"> </w:t>
            </w:r>
            <w:r w:rsidR="0089010F" w:rsidRPr="00D31349">
              <w:rPr>
                <w:rFonts w:eastAsiaTheme="minorEastAsia"/>
                <w:lang w:val="fr-FR"/>
              </w:rPr>
              <w:t>F</w:t>
            </w:r>
            <w:r w:rsidRPr="00D31349">
              <w:rPr>
                <w:rFonts w:eastAsiaTheme="minorEastAsia"/>
                <w:lang w:val="fr-FR"/>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6027" w:name="_Toc73963093"/>
      <w:bookmarkStart w:id="6028" w:name="_Toc75260270"/>
      <w:bookmarkStart w:id="6029" w:name="_Toc75275812"/>
      <w:bookmarkStart w:id="6030" w:name="_Toc75276323"/>
      <w:bookmarkStart w:id="6031" w:name="_Toc76541822"/>
      <w:bookmarkStart w:id="6032" w:name="_Toc82437591"/>
      <w:bookmarkStart w:id="6033" w:name="_Toc89944957"/>
      <w:bookmarkStart w:id="6034" w:name="_Toc98753975"/>
      <w:bookmarkStart w:id="6035" w:name="_Toc106179867"/>
      <w:bookmarkStart w:id="6036" w:name="_Toc106180378"/>
      <w:bookmarkStart w:id="6037" w:name="_Toc130396203"/>
      <w:bookmarkStart w:id="6038" w:name="_Toc137555477"/>
      <w:bookmarkStart w:id="6039" w:name="_Toc138857004"/>
      <w:bookmarkStart w:id="6040" w:name="_Toc138860863"/>
      <w:bookmarkStart w:id="6041" w:name="_Toc163217856"/>
      <w:bookmarkStart w:id="6042" w:name="_Toc187261628"/>
      <w:r w:rsidRPr="00BE5108">
        <w:rPr>
          <w:rFonts w:eastAsiaTheme="minorEastAsia"/>
        </w:rPr>
        <w:t>8.2</w:t>
      </w:r>
      <w:r w:rsidRPr="00BE5108">
        <w:rPr>
          <w:rFonts w:eastAsiaTheme="minorEastAsia"/>
        </w:rPr>
        <w:tab/>
        <w:t>IAB-MT Performance requirements</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797F4DAD" w14:textId="77777777" w:rsidR="00345ACA" w:rsidRPr="00BE5108" w:rsidRDefault="00345ACA" w:rsidP="00345ACA">
      <w:pPr>
        <w:pStyle w:val="Heading3"/>
        <w:rPr>
          <w:rFonts w:eastAsiaTheme="minorEastAsia"/>
          <w:lang w:eastAsia="zh-CN"/>
        </w:rPr>
      </w:pPr>
      <w:bookmarkStart w:id="6043" w:name="_Toc73963094"/>
      <w:bookmarkStart w:id="6044" w:name="_Toc75260271"/>
      <w:bookmarkStart w:id="6045" w:name="_Toc75275813"/>
      <w:bookmarkStart w:id="6046" w:name="_Toc75276324"/>
      <w:bookmarkStart w:id="6047" w:name="_Toc76541823"/>
      <w:bookmarkStart w:id="6048" w:name="_Toc82437592"/>
      <w:bookmarkStart w:id="6049" w:name="_Toc89944958"/>
      <w:bookmarkStart w:id="6050" w:name="_Toc98753976"/>
      <w:bookmarkStart w:id="6051" w:name="_Toc106179868"/>
      <w:bookmarkStart w:id="6052" w:name="_Toc106180379"/>
      <w:bookmarkStart w:id="6053" w:name="_Toc130396204"/>
      <w:bookmarkStart w:id="6054" w:name="_Toc137555478"/>
      <w:bookmarkStart w:id="6055" w:name="_Toc138857005"/>
      <w:bookmarkStart w:id="6056" w:name="_Toc138860864"/>
      <w:bookmarkStart w:id="6057" w:name="_Toc163217857"/>
      <w:bookmarkStart w:id="6058" w:name="_Toc187261629"/>
      <w:r w:rsidRPr="00BE5108">
        <w:rPr>
          <w:rFonts w:eastAsiaTheme="minorEastAsia"/>
        </w:rPr>
        <w:t>8.2.1</w:t>
      </w:r>
      <w:r w:rsidRPr="00BE5108">
        <w:rPr>
          <w:rFonts w:eastAsiaTheme="minorEastAsia"/>
        </w:rPr>
        <w:tab/>
        <w:t>General</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23D3DB30" w14:textId="77777777" w:rsidR="00345ACA" w:rsidRPr="00BE5108" w:rsidRDefault="00345ACA" w:rsidP="00345ACA">
      <w:pPr>
        <w:pStyle w:val="Heading4"/>
        <w:rPr>
          <w:rFonts w:eastAsia="Malgun Gothic"/>
        </w:rPr>
      </w:pPr>
      <w:bookmarkStart w:id="6059" w:name="_Toc73963095"/>
      <w:bookmarkStart w:id="6060" w:name="_Toc75260272"/>
      <w:bookmarkStart w:id="6061" w:name="_Toc75275814"/>
      <w:bookmarkStart w:id="6062" w:name="_Toc75276325"/>
      <w:bookmarkStart w:id="6063" w:name="_Toc76541824"/>
      <w:bookmarkStart w:id="6064" w:name="_Toc82437593"/>
      <w:bookmarkStart w:id="6065" w:name="_Toc89944959"/>
      <w:bookmarkStart w:id="6066" w:name="_Toc98753977"/>
      <w:bookmarkStart w:id="6067" w:name="_Toc106179869"/>
      <w:bookmarkStart w:id="6068" w:name="_Toc106180380"/>
      <w:bookmarkStart w:id="6069" w:name="_Toc130396205"/>
      <w:bookmarkStart w:id="6070" w:name="_Toc137555479"/>
      <w:bookmarkStart w:id="6071" w:name="_Toc138857006"/>
      <w:bookmarkStart w:id="6072" w:name="_Toc138860865"/>
      <w:bookmarkStart w:id="6073" w:name="_Toc163217858"/>
      <w:bookmarkStart w:id="6074" w:name="_Toc187261630"/>
      <w:r w:rsidRPr="00BE5108">
        <w:rPr>
          <w:rFonts w:eastAsia="Malgun Gothic"/>
        </w:rPr>
        <w:t>8.2.1.1</w:t>
      </w:r>
      <w:r w:rsidRPr="00BE5108">
        <w:rPr>
          <w:rFonts w:eastAsia="Malgun Gothic"/>
        </w:rPr>
        <w:tab/>
        <w:t>Scope and definitions</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lastRenderedPageBreak/>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6075" w:name="_Toc73963096"/>
      <w:bookmarkStart w:id="6076" w:name="_Toc75260273"/>
      <w:bookmarkStart w:id="6077" w:name="_Toc75275815"/>
      <w:bookmarkStart w:id="6078" w:name="_Toc75276326"/>
      <w:bookmarkStart w:id="6079" w:name="_Toc76541825"/>
      <w:bookmarkStart w:id="6080" w:name="_Toc82437594"/>
      <w:bookmarkStart w:id="6081" w:name="_Toc89944960"/>
      <w:bookmarkStart w:id="6082" w:name="_Toc98753978"/>
      <w:bookmarkStart w:id="6083" w:name="_Toc106179870"/>
      <w:bookmarkStart w:id="6084" w:name="_Toc106180381"/>
      <w:bookmarkStart w:id="6085" w:name="_Toc130396206"/>
      <w:bookmarkStart w:id="6086" w:name="_Toc137555480"/>
      <w:bookmarkStart w:id="6087" w:name="_Toc138857007"/>
      <w:bookmarkStart w:id="6088" w:name="_Toc138860866"/>
      <w:bookmarkStart w:id="6089" w:name="_Toc163217859"/>
      <w:bookmarkStart w:id="6090" w:name="_Toc187261631"/>
      <w:r w:rsidRPr="00BE5108">
        <w:rPr>
          <w:rFonts w:eastAsiaTheme="minorEastAsia"/>
        </w:rPr>
        <w:t>8.2.2</w:t>
      </w:r>
      <w:r w:rsidRPr="00BE5108">
        <w:rPr>
          <w:rFonts w:eastAsiaTheme="minorEastAsia"/>
        </w:rPr>
        <w:tab/>
        <w:t>Demodulation performance requirements</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28452C3B" w14:textId="77777777" w:rsidR="00345ACA" w:rsidRPr="00BE5108" w:rsidRDefault="00345ACA" w:rsidP="00345ACA">
      <w:pPr>
        <w:pStyle w:val="Heading4"/>
        <w:rPr>
          <w:rFonts w:eastAsiaTheme="minorEastAsia"/>
        </w:rPr>
      </w:pPr>
      <w:bookmarkStart w:id="6091" w:name="_Toc73963097"/>
      <w:bookmarkStart w:id="6092" w:name="_Toc75260274"/>
      <w:bookmarkStart w:id="6093" w:name="_Toc75275816"/>
      <w:bookmarkStart w:id="6094" w:name="_Toc75276327"/>
      <w:bookmarkStart w:id="6095" w:name="_Toc76541826"/>
      <w:bookmarkStart w:id="6096" w:name="_Toc82437595"/>
      <w:bookmarkStart w:id="6097" w:name="_Toc89944961"/>
      <w:bookmarkStart w:id="6098" w:name="_Toc98753979"/>
      <w:bookmarkStart w:id="6099" w:name="_Toc106179871"/>
      <w:bookmarkStart w:id="6100" w:name="_Toc106180382"/>
      <w:bookmarkStart w:id="6101" w:name="_Toc130396207"/>
      <w:bookmarkStart w:id="6102" w:name="_Toc137555481"/>
      <w:bookmarkStart w:id="6103" w:name="_Toc138857008"/>
      <w:bookmarkStart w:id="6104" w:name="_Toc138860867"/>
      <w:bookmarkStart w:id="6105" w:name="_Toc163217860"/>
      <w:bookmarkStart w:id="6106" w:name="_Toc187261632"/>
      <w:r w:rsidRPr="00BE5108">
        <w:rPr>
          <w:rFonts w:eastAsiaTheme="minorEastAsia"/>
        </w:rPr>
        <w:t>8.2.2.1</w:t>
      </w:r>
      <w:r w:rsidRPr="00BE5108">
        <w:rPr>
          <w:rFonts w:eastAsiaTheme="minorEastAsia"/>
        </w:rPr>
        <w:tab/>
        <w:t>General</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732F5123" w14:textId="77777777" w:rsidR="00BB0386" w:rsidRPr="002C12D5" w:rsidRDefault="00BB0386" w:rsidP="00222D90">
      <w:pPr>
        <w:pStyle w:val="Heading5"/>
      </w:pPr>
      <w:bookmarkStart w:id="6107" w:name="_Toc82437596"/>
      <w:bookmarkStart w:id="6108" w:name="_Toc89944962"/>
      <w:bookmarkStart w:id="6109" w:name="_Toc98753980"/>
      <w:bookmarkStart w:id="6110" w:name="_Toc106179872"/>
      <w:bookmarkStart w:id="6111" w:name="_Toc106180383"/>
      <w:bookmarkStart w:id="6112" w:name="_Toc130396208"/>
      <w:bookmarkStart w:id="6113" w:name="_Toc137555482"/>
      <w:bookmarkStart w:id="6114" w:name="_Toc138857009"/>
      <w:bookmarkStart w:id="6115" w:name="_Toc138860868"/>
      <w:bookmarkStart w:id="6116" w:name="_Toc163217861"/>
      <w:bookmarkStart w:id="6117" w:name="_Toc21338161"/>
      <w:bookmarkStart w:id="6118" w:name="_Toc29808269"/>
      <w:bookmarkStart w:id="6119" w:name="_Toc37068188"/>
      <w:bookmarkStart w:id="6120" w:name="_Toc37083731"/>
      <w:bookmarkStart w:id="6121" w:name="_Toc37084073"/>
      <w:bookmarkStart w:id="6122" w:name="_Toc40209435"/>
      <w:bookmarkStart w:id="6123" w:name="_Toc40209777"/>
      <w:bookmarkStart w:id="6124" w:name="_Toc45892736"/>
      <w:bookmarkStart w:id="6125" w:name="_Toc53176593"/>
      <w:bookmarkStart w:id="6126" w:name="_Toc61120869"/>
      <w:bookmarkStart w:id="6127" w:name="_Toc67918013"/>
      <w:bookmarkStart w:id="6128" w:name="_Toc73963098"/>
      <w:bookmarkStart w:id="6129" w:name="_Toc75260275"/>
      <w:bookmarkStart w:id="6130" w:name="_Toc75275817"/>
      <w:bookmarkStart w:id="6131" w:name="_Toc75276328"/>
      <w:bookmarkStart w:id="6132" w:name="_Toc76541827"/>
      <w:bookmarkStart w:id="6133" w:name="_Toc187261633"/>
      <w:r w:rsidRPr="002C12D5">
        <w:t>8.2.</w:t>
      </w:r>
      <w:r>
        <w:t>2</w:t>
      </w:r>
      <w:r w:rsidRPr="002C12D5">
        <w:t>.1</w:t>
      </w:r>
      <w:r>
        <w:t>.1</w:t>
      </w:r>
      <w:r w:rsidRPr="002C12D5">
        <w:rPr>
          <w:rFonts w:hint="eastAsia"/>
        </w:rPr>
        <w:tab/>
      </w:r>
      <w:r w:rsidRPr="002C12D5">
        <w:t>Applicability of requirements</w:t>
      </w:r>
      <w:bookmarkEnd w:id="6107"/>
      <w:bookmarkEnd w:id="6108"/>
      <w:bookmarkEnd w:id="6109"/>
      <w:bookmarkEnd w:id="6110"/>
      <w:bookmarkEnd w:id="6111"/>
      <w:bookmarkEnd w:id="6112"/>
      <w:bookmarkEnd w:id="6113"/>
      <w:bookmarkEnd w:id="6114"/>
      <w:bookmarkEnd w:id="6115"/>
      <w:bookmarkEnd w:id="6116"/>
      <w:bookmarkEnd w:id="6133"/>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6117"/>
    <w:bookmarkEnd w:id="6118"/>
    <w:bookmarkEnd w:id="6119"/>
    <w:bookmarkEnd w:id="6120"/>
    <w:bookmarkEnd w:id="6121"/>
    <w:bookmarkEnd w:id="6122"/>
    <w:bookmarkEnd w:id="6123"/>
    <w:bookmarkEnd w:id="6124"/>
    <w:bookmarkEnd w:id="6125"/>
    <w:bookmarkEnd w:id="6126"/>
    <w:bookmarkEnd w:id="6127"/>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6134" w:name="_Toc82437597"/>
      <w:bookmarkStart w:id="6135" w:name="_Toc89944963"/>
      <w:bookmarkStart w:id="6136" w:name="_Toc98753981"/>
      <w:bookmarkStart w:id="6137" w:name="_Toc106179873"/>
      <w:bookmarkStart w:id="6138" w:name="_Toc106180384"/>
      <w:bookmarkStart w:id="6139" w:name="_Toc130396209"/>
      <w:bookmarkStart w:id="6140" w:name="_Toc137555483"/>
      <w:bookmarkStart w:id="6141" w:name="_Toc138857010"/>
      <w:bookmarkStart w:id="6142" w:name="_Toc138860869"/>
      <w:bookmarkStart w:id="6143" w:name="_Toc163217862"/>
      <w:bookmarkStart w:id="6144" w:name="_Toc187261634"/>
      <w:r w:rsidRPr="00BE5108">
        <w:rPr>
          <w:rFonts w:eastAsiaTheme="minorEastAsia"/>
        </w:rPr>
        <w:lastRenderedPageBreak/>
        <w:t>8.2.2.2</w:t>
      </w:r>
      <w:r w:rsidRPr="00BE5108">
        <w:rPr>
          <w:rFonts w:eastAsiaTheme="minorEastAsia"/>
        </w:rPr>
        <w:tab/>
        <w:t>Performance requirements for PDSCH</w:t>
      </w:r>
      <w:bookmarkEnd w:id="6128"/>
      <w:bookmarkEnd w:id="6129"/>
      <w:bookmarkEnd w:id="6130"/>
      <w:bookmarkEnd w:id="6131"/>
      <w:bookmarkEnd w:id="6132"/>
      <w:bookmarkEnd w:id="6134"/>
      <w:bookmarkEnd w:id="6135"/>
      <w:bookmarkEnd w:id="6136"/>
      <w:bookmarkEnd w:id="6137"/>
      <w:bookmarkEnd w:id="6138"/>
      <w:bookmarkEnd w:id="6139"/>
      <w:bookmarkEnd w:id="6140"/>
      <w:bookmarkEnd w:id="6141"/>
      <w:bookmarkEnd w:id="6142"/>
      <w:bookmarkEnd w:id="6143"/>
      <w:bookmarkEnd w:id="6144"/>
    </w:p>
    <w:p w14:paraId="27D4C23C" w14:textId="77777777" w:rsidR="00345ACA" w:rsidRPr="00BE5108" w:rsidRDefault="00345ACA" w:rsidP="00345ACA">
      <w:pPr>
        <w:pStyle w:val="Heading5"/>
        <w:rPr>
          <w:rFonts w:eastAsiaTheme="minorEastAsia"/>
          <w:lang w:eastAsia="en-GB"/>
        </w:rPr>
      </w:pPr>
      <w:bookmarkStart w:id="6145" w:name="_Toc73963099"/>
      <w:bookmarkStart w:id="6146" w:name="_Toc75260276"/>
      <w:bookmarkStart w:id="6147" w:name="_Toc75275818"/>
      <w:bookmarkStart w:id="6148" w:name="_Toc75276329"/>
      <w:bookmarkStart w:id="6149" w:name="_Toc76541828"/>
      <w:bookmarkStart w:id="6150" w:name="_Toc82437598"/>
      <w:bookmarkStart w:id="6151" w:name="_Toc89944964"/>
      <w:bookmarkStart w:id="6152" w:name="_Toc98753982"/>
      <w:bookmarkStart w:id="6153" w:name="_Toc106179874"/>
      <w:bookmarkStart w:id="6154" w:name="_Toc106180385"/>
      <w:bookmarkStart w:id="6155" w:name="_Toc130396210"/>
      <w:bookmarkStart w:id="6156" w:name="_Toc137555484"/>
      <w:bookmarkStart w:id="6157" w:name="_Toc138857011"/>
      <w:bookmarkStart w:id="6158" w:name="_Toc138860870"/>
      <w:bookmarkStart w:id="6159" w:name="_Toc163217863"/>
      <w:bookmarkStart w:id="6160" w:name="_Toc187261635"/>
      <w:r w:rsidRPr="00BE5108">
        <w:rPr>
          <w:rFonts w:eastAsiaTheme="minorEastAsia"/>
          <w:lang w:eastAsia="en-GB"/>
        </w:rPr>
        <w:t>8.2.2.2.1</w:t>
      </w:r>
      <w:r w:rsidRPr="00BE5108">
        <w:rPr>
          <w:rFonts w:eastAsiaTheme="minorEastAsia"/>
          <w:lang w:eastAsia="en-GB"/>
        </w:rPr>
        <w:tab/>
        <w:t>Definition and applicability</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6161" w:name="_Toc73963100"/>
      <w:bookmarkStart w:id="6162" w:name="_Toc75260277"/>
      <w:bookmarkStart w:id="6163" w:name="_Toc75275819"/>
      <w:bookmarkStart w:id="6164" w:name="_Toc75276330"/>
      <w:bookmarkStart w:id="6165" w:name="_Toc76541829"/>
      <w:bookmarkStart w:id="6166" w:name="_Toc82437599"/>
      <w:bookmarkStart w:id="6167" w:name="_Toc89944965"/>
      <w:bookmarkStart w:id="6168" w:name="_Toc98753983"/>
      <w:bookmarkStart w:id="6169" w:name="_Toc106179875"/>
      <w:bookmarkStart w:id="6170" w:name="_Toc106180386"/>
      <w:bookmarkStart w:id="6171" w:name="_Toc130396211"/>
      <w:bookmarkStart w:id="6172" w:name="_Toc137555485"/>
      <w:bookmarkStart w:id="6173" w:name="_Toc138857012"/>
      <w:bookmarkStart w:id="6174" w:name="_Toc138860871"/>
      <w:bookmarkStart w:id="6175" w:name="_Toc163217864"/>
      <w:bookmarkStart w:id="6176" w:name="_Toc187261636"/>
      <w:r w:rsidRPr="00BE5108">
        <w:rPr>
          <w:rFonts w:eastAsiaTheme="minorEastAsia"/>
          <w:lang w:eastAsia="en-GB"/>
        </w:rPr>
        <w:t>8.2.2.2.2</w:t>
      </w:r>
      <w:r w:rsidRPr="00BE5108">
        <w:rPr>
          <w:rFonts w:eastAsiaTheme="minorEastAsia"/>
          <w:lang w:eastAsia="en-GB"/>
        </w:rPr>
        <w:tab/>
        <w:t>Minimum requirement</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6177" w:name="_Toc73963101"/>
      <w:bookmarkStart w:id="6178" w:name="_Toc75260278"/>
      <w:bookmarkStart w:id="6179" w:name="_Toc75275820"/>
      <w:bookmarkStart w:id="6180" w:name="_Toc75276331"/>
      <w:bookmarkStart w:id="6181" w:name="_Toc76541830"/>
      <w:bookmarkStart w:id="6182" w:name="_Toc82437600"/>
      <w:bookmarkStart w:id="6183" w:name="_Toc89944966"/>
      <w:bookmarkStart w:id="6184" w:name="_Toc98753984"/>
      <w:bookmarkStart w:id="6185" w:name="_Toc106179876"/>
      <w:bookmarkStart w:id="6186" w:name="_Toc106180387"/>
      <w:bookmarkStart w:id="6187" w:name="_Toc130396212"/>
      <w:bookmarkStart w:id="6188" w:name="_Toc137555486"/>
      <w:bookmarkStart w:id="6189" w:name="_Toc138857013"/>
      <w:bookmarkStart w:id="6190" w:name="_Toc138860872"/>
      <w:bookmarkStart w:id="6191" w:name="_Toc163217865"/>
      <w:bookmarkStart w:id="6192" w:name="_Toc187261637"/>
      <w:r w:rsidRPr="00BE5108">
        <w:rPr>
          <w:rFonts w:eastAsiaTheme="minorEastAsia"/>
          <w:lang w:eastAsia="en-GB"/>
        </w:rPr>
        <w:t>8.2.2.2.3</w:t>
      </w:r>
      <w:r w:rsidRPr="00BE5108">
        <w:rPr>
          <w:rFonts w:eastAsiaTheme="minorEastAsia"/>
          <w:lang w:eastAsia="en-GB"/>
        </w:rPr>
        <w:tab/>
        <w:t>Test purpose</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6193" w:name="_Toc73963102"/>
      <w:bookmarkStart w:id="6194" w:name="_Toc75260279"/>
      <w:bookmarkStart w:id="6195" w:name="_Toc75275821"/>
      <w:bookmarkStart w:id="6196" w:name="_Toc75276332"/>
      <w:bookmarkStart w:id="6197" w:name="_Toc76541831"/>
      <w:bookmarkStart w:id="6198" w:name="_Toc82437601"/>
      <w:bookmarkStart w:id="6199" w:name="_Toc89944967"/>
      <w:bookmarkStart w:id="6200" w:name="_Toc98753985"/>
      <w:bookmarkStart w:id="6201" w:name="_Toc106179877"/>
      <w:bookmarkStart w:id="6202" w:name="_Toc106180388"/>
      <w:bookmarkStart w:id="6203" w:name="_Toc130396213"/>
      <w:bookmarkStart w:id="6204" w:name="_Toc137555487"/>
      <w:bookmarkStart w:id="6205" w:name="_Toc138857014"/>
      <w:bookmarkStart w:id="6206" w:name="_Toc138860873"/>
      <w:bookmarkStart w:id="6207" w:name="_Toc163217866"/>
      <w:bookmarkStart w:id="6208" w:name="_Toc187261638"/>
      <w:r w:rsidRPr="00BE5108">
        <w:rPr>
          <w:rFonts w:eastAsiaTheme="minorEastAsia"/>
          <w:lang w:eastAsia="en-GB"/>
        </w:rPr>
        <w:t>8.2.2.2.4</w:t>
      </w:r>
      <w:r w:rsidRPr="00BE5108">
        <w:rPr>
          <w:rFonts w:eastAsiaTheme="minorEastAsia"/>
          <w:lang w:eastAsia="en-GB"/>
        </w:rPr>
        <w:tab/>
        <w:t>Method of test</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lastRenderedPageBreak/>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6209" w:name="_Toc73963103"/>
      <w:bookmarkStart w:id="6210" w:name="_Toc75260280"/>
      <w:bookmarkStart w:id="6211" w:name="_Toc75275822"/>
      <w:bookmarkStart w:id="6212" w:name="_Toc75276333"/>
      <w:bookmarkStart w:id="6213" w:name="_Toc76541832"/>
      <w:bookmarkStart w:id="6214" w:name="_Toc82437602"/>
      <w:bookmarkStart w:id="6215" w:name="_Toc89944968"/>
      <w:bookmarkStart w:id="6216" w:name="_Toc98753986"/>
      <w:bookmarkStart w:id="6217" w:name="_Toc106179878"/>
      <w:bookmarkStart w:id="6218" w:name="_Toc106180389"/>
      <w:bookmarkStart w:id="6219" w:name="_Toc130396214"/>
      <w:bookmarkStart w:id="6220" w:name="_Toc137555488"/>
      <w:bookmarkStart w:id="6221" w:name="_Toc138857015"/>
      <w:bookmarkStart w:id="6222" w:name="_Toc138860874"/>
      <w:bookmarkStart w:id="6223" w:name="_Toc163217867"/>
      <w:bookmarkStart w:id="6224" w:name="_Toc187261639"/>
      <w:r w:rsidRPr="00BE5108">
        <w:rPr>
          <w:rFonts w:eastAsiaTheme="minorEastAsia"/>
          <w:lang w:eastAsia="en-GB"/>
        </w:rPr>
        <w:lastRenderedPageBreak/>
        <w:t>8.2.2.2.5</w:t>
      </w:r>
      <w:r w:rsidRPr="00BE5108">
        <w:rPr>
          <w:rFonts w:eastAsiaTheme="minorEastAsia"/>
          <w:lang w:eastAsia="en-GB"/>
        </w:rPr>
        <w:tab/>
        <w:t>Test requirement</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6225" w:name="_Toc73963104"/>
      <w:bookmarkStart w:id="6226" w:name="_Toc75260281"/>
      <w:bookmarkStart w:id="6227" w:name="_Toc75275823"/>
      <w:bookmarkStart w:id="6228" w:name="_Toc75276334"/>
      <w:bookmarkStart w:id="6229" w:name="_Toc76541833"/>
      <w:bookmarkStart w:id="6230" w:name="_Toc82437603"/>
      <w:bookmarkStart w:id="6231" w:name="_Toc89944969"/>
      <w:bookmarkStart w:id="6232" w:name="_Toc98753987"/>
      <w:bookmarkStart w:id="6233" w:name="_Toc106179879"/>
      <w:bookmarkStart w:id="6234" w:name="_Toc106180390"/>
      <w:bookmarkStart w:id="6235" w:name="_Toc130396215"/>
      <w:bookmarkStart w:id="6236" w:name="_Toc137555489"/>
      <w:bookmarkStart w:id="6237" w:name="_Toc138857016"/>
      <w:bookmarkStart w:id="6238" w:name="_Toc138860875"/>
      <w:bookmarkStart w:id="6239" w:name="_Toc163217868"/>
      <w:bookmarkStart w:id="6240" w:name="_Toc187261640"/>
      <w:r w:rsidRPr="00BE5108">
        <w:rPr>
          <w:rFonts w:eastAsiaTheme="minorEastAsia"/>
        </w:rPr>
        <w:t>8.2.2.3</w:t>
      </w:r>
      <w:r w:rsidRPr="00BE5108">
        <w:rPr>
          <w:rFonts w:eastAsiaTheme="minorEastAsia"/>
        </w:rPr>
        <w:tab/>
        <w:t>Performance requirements for PDCCH</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35721256" w14:textId="77777777" w:rsidR="00345ACA" w:rsidRPr="00BE5108" w:rsidRDefault="00345ACA" w:rsidP="00345ACA">
      <w:pPr>
        <w:pStyle w:val="Heading5"/>
        <w:rPr>
          <w:rFonts w:eastAsiaTheme="minorEastAsia"/>
          <w:lang w:eastAsia="en-GB"/>
        </w:rPr>
      </w:pPr>
      <w:bookmarkStart w:id="6241" w:name="_Toc73963105"/>
      <w:bookmarkStart w:id="6242" w:name="_Toc75260282"/>
      <w:bookmarkStart w:id="6243" w:name="_Toc75275824"/>
      <w:bookmarkStart w:id="6244" w:name="_Toc75276335"/>
      <w:bookmarkStart w:id="6245" w:name="_Toc76541834"/>
      <w:bookmarkStart w:id="6246" w:name="_Toc82437604"/>
      <w:bookmarkStart w:id="6247" w:name="_Toc89944970"/>
      <w:bookmarkStart w:id="6248" w:name="_Toc98753988"/>
      <w:bookmarkStart w:id="6249" w:name="_Toc106179880"/>
      <w:bookmarkStart w:id="6250" w:name="_Toc106180391"/>
      <w:bookmarkStart w:id="6251" w:name="_Toc130396216"/>
      <w:bookmarkStart w:id="6252" w:name="_Toc137555490"/>
      <w:bookmarkStart w:id="6253" w:name="_Toc138857017"/>
      <w:bookmarkStart w:id="6254" w:name="_Toc138860876"/>
      <w:bookmarkStart w:id="6255" w:name="_Toc163217869"/>
      <w:bookmarkStart w:id="6256" w:name="_Toc187261641"/>
      <w:r w:rsidRPr="00BE5108">
        <w:rPr>
          <w:rFonts w:eastAsiaTheme="minorEastAsia"/>
          <w:lang w:eastAsia="en-GB"/>
        </w:rPr>
        <w:t>8.2.2.3.1</w:t>
      </w:r>
      <w:r w:rsidRPr="00BE5108">
        <w:rPr>
          <w:rFonts w:eastAsiaTheme="minorEastAsia"/>
          <w:lang w:eastAsia="en-GB"/>
        </w:rPr>
        <w:tab/>
        <w:t>Definition and applicability</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6257" w:name="_Toc73963106"/>
      <w:bookmarkStart w:id="6258" w:name="_Toc75260283"/>
      <w:bookmarkStart w:id="6259" w:name="_Toc75275825"/>
      <w:bookmarkStart w:id="6260" w:name="_Toc75276336"/>
      <w:bookmarkStart w:id="6261" w:name="_Toc76541835"/>
      <w:bookmarkStart w:id="6262" w:name="_Toc82437605"/>
      <w:bookmarkStart w:id="6263" w:name="_Toc89944971"/>
      <w:bookmarkStart w:id="6264" w:name="_Toc98753989"/>
      <w:bookmarkStart w:id="6265" w:name="_Toc106179881"/>
      <w:bookmarkStart w:id="6266" w:name="_Toc106180392"/>
      <w:bookmarkStart w:id="6267" w:name="_Toc130396217"/>
      <w:bookmarkStart w:id="6268" w:name="_Toc137555491"/>
      <w:bookmarkStart w:id="6269" w:name="_Toc138857018"/>
      <w:bookmarkStart w:id="6270" w:name="_Toc138860877"/>
      <w:bookmarkStart w:id="6271" w:name="_Toc163217870"/>
      <w:bookmarkStart w:id="6272" w:name="_Toc187261642"/>
      <w:r w:rsidRPr="00BE5108">
        <w:rPr>
          <w:rFonts w:eastAsiaTheme="minorEastAsia"/>
          <w:lang w:eastAsia="en-GB"/>
        </w:rPr>
        <w:t>8.2.2.3.2</w:t>
      </w:r>
      <w:r w:rsidRPr="00BE5108">
        <w:rPr>
          <w:rFonts w:eastAsiaTheme="minorEastAsia"/>
          <w:lang w:eastAsia="en-GB"/>
        </w:rPr>
        <w:tab/>
        <w:t>Minimum requirement</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6273" w:name="_Toc73963107"/>
      <w:bookmarkStart w:id="6274" w:name="_Toc75260284"/>
      <w:bookmarkStart w:id="6275" w:name="_Toc75275826"/>
      <w:bookmarkStart w:id="6276" w:name="_Toc75276337"/>
      <w:bookmarkStart w:id="6277" w:name="_Toc76541836"/>
      <w:bookmarkStart w:id="6278" w:name="_Toc82437606"/>
      <w:bookmarkStart w:id="6279" w:name="_Toc89944972"/>
      <w:bookmarkStart w:id="6280" w:name="_Toc98753990"/>
      <w:bookmarkStart w:id="6281" w:name="_Toc106179882"/>
      <w:bookmarkStart w:id="6282" w:name="_Toc106180393"/>
      <w:bookmarkStart w:id="6283" w:name="_Toc130396218"/>
      <w:bookmarkStart w:id="6284" w:name="_Toc137555492"/>
      <w:bookmarkStart w:id="6285" w:name="_Toc138857019"/>
      <w:bookmarkStart w:id="6286" w:name="_Toc138860878"/>
      <w:bookmarkStart w:id="6287" w:name="_Toc163217871"/>
      <w:bookmarkStart w:id="6288" w:name="_Toc187261643"/>
      <w:r w:rsidRPr="00BE5108">
        <w:rPr>
          <w:rFonts w:eastAsiaTheme="minorEastAsia"/>
          <w:lang w:eastAsia="en-GB"/>
        </w:rPr>
        <w:lastRenderedPageBreak/>
        <w:t>8.2.2.3.3</w:t>
      </w:r>
      <w:r w:rsidRPr="00BE5108">
        <w:rPr>
          <w:rFonts w:eastAsiaTheme="minorEastAsia"/>
          <w:lang w:eastAsia="en-GB"/>
        </w:rPr>
        <w:tab/>
        <w:t>Test purpose</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6289" w:name="_Toc73963108"/>
      <w:bookmarkStart w:id="6290" w:name="_Toc75260285"/>
      <w:bookmarkStart w:id="6291" w:name="_Toc75275827"/>
      <w:bookmarkStart w:id="6292" w:name="_Toc75276338"/>
      <w:bookmarkStart w:id="6293" w:name="_Toc76541837"/>
      <w:bookmarkStart w:id="6294" w:name="_Toc82437607"/>
      <w:bookmarkStart w:id="6295" w:name="_Toc89944973"/>
      <w:bookmarkStart w:id="6296" w:name="_Toc98753991"/>
      <w:bookmarkStart w:id="6297" w:name="_Toc106179883"/>
      <w:bookmarkStart w:id="6298" w:name="_Toc106180394"/>
      <w:bookmarkStart w:id="6299" w:name="_Toc130396219"/>
      <w:bookmarkStart w:id="6300" w:name="_Toc137555493"/>
      <w:bookmarkStart w:id="6301" w:name="_Toc138857020"/>
      <w:bookmarkStart w:id="6302" w:name="_Toc138860879"/>
      <w:bookmarkStart w:id="6303" w:name="_Toc163217872"/>
      <w:bookmarkStart w:id="6304" w:name="_Toc187261644"/>
      <w:r w:rsidRPr="00BE5108">
        <w:rPr>
          <w:rFonts w:eastAsiaTheme="minorEastAsia"/>
          <w:lang w:eastAsia="en-GB"/>
        </w:rPr>
        <w:t>8.2.2.3.4</w:t>
      </w:r>
      <w:r w:rsidRPr="00BE5108">
        <w:rPr>
          <w:rFonts w:eastAsiaTheme="minorEastAsia"/>
          <w:lang w:eastAsia="en-GB"/>
        </w:rPr>
        <w:tab/>
        <w:t>Method of test</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6305" w:name="_Toc73963109"/>
      <w:bookmarkStart w:id="6306" w:name="_Toc75260286"/>
      <w:bookmarkStart w:id="6307" w:name="_Toc75275828"/>
      <w:bookmarkStart w:id="6308" w:name="_Toc75276339"/>
      <w:bookmarkStart w:id="6309" w:name="_Toc76541838"/>
      <w:bookmarkStart w:id="6310" w:name="_Toc82437608"/>
      <w:bookmarkStart w:id="6311" w:name="_Toc89944974"/>
      <w:bookmarkStart w:id="6312" w:name="_Toc98753992"/>
      <w:bookmarkStart w:id="6313" w:name="_Toc106179884"/>
      <w:bookmarkStart w:id="6314" w:name="_Toc106180395"/>
      <w:bookmarkStart w:id="6315" w:name="_Toc130396220"/>
      <w:bookmarkStart w:id="6316" w:name="_Toc137555494"/>
      <w:bookmarkStart w:id="6317" w:name="_Toc138857021"/>
      <w:bookmarkStart w:id="6318" w:name="_Toc138860880"/>
      <w:bookmarkStart w:id="6319" w:name="_Toc163217873"/>
      <w:bookmarkStart w:id="6320" w:name="_Toc187261645"/>
      <w:r w:rsidRPr="00BE5108">
        <w:rPr>
          <w:rFonts w:eastAsiaTheme="minorEastAsia"/>
          <w:lang w:eastAsia="en-GB"/>
        </w:rPr>
        <w:t>8.2.2.3.5</w:t>
      </w:r>
      <w:r w:rsidRPr="00BE5108">
        <w:rPr>
          <w:rFonts w:eastAsiaTheme="minorEastAsia"/>
          <w:lang w:eastAsia="en-GB"/>
        </w:rPr>
        <w:tab/>
        <w:t>Test requirement</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6321" w:name="_Toc73963110"/>
      <w:bookmarkStart w:id="6322" w:name="_Toc75260287"/>
      <w:bookmarkStart w:id="6323" w:name="_Toc75275829"/>
      <w:bookmarkStart w:id="6324" w:name="_Toc75276340"/>
      <w:bookmarkStart w:id="6325" w:name="_Toc76541839"/>
      <w:bookmarkStart w:id="6326" w:name="_Toc82437609"/>
      <w:bookmarkStart w:id="6327" w:name="_Toc89944975"/>
      <w:bookmarkStart w:id="6328" w:name="_Toc98753993"/>
      <w:bookmarkStart w:id="6329" w:name="_Toc106179885"/>
      <w:bookmarkStart w:id="6330" w:name="_Toc106180396"/>
      <w:bookmarkStart w:id="6331" w:name="_Toc130396221"/>
      <w:bookmarkStart w:id="6332" w:name="_Toc137555495"/>
      <w:bookmarkStart w:id="6333" w:name="_Toc138857022"/>
      <w:bookmarkStart w:id="6334" w:name="_Toc138860881"/>
      <w:bookmarkStart w:id="6335" w:name="_Toc163217874"/>
      <w:bookmarkStart w:id="6336" w:name="_Toc187261646"/>
      <w:r w:rsidRPr="00BE5108">
        <w:rPr>
          <w:rFonts w:eastAsiaTheme="minorEastAsia"/>
        </w:rPr>
        <w:lastRenderedPageBreak/>
        <w:t>8.2.3</w:t>
      </w:r>
      <w:r w:rsidRPr="00BE5108">
        <w:rPr>
          <w:rFonts w:eastAsiaTheme="minorEastAsia"/>
        </w:rPr>
        <w:tab/>
        <w:t>CSI reporting requirements</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3AA91992" w14:textId="77777777" w:rsidR="00345ACA" w:rsidRPr="00BE5108" w:rsidRDefault="00345ACA" w:rsidP="00345ACA">
      <w:pPr>
        <w:pStyle w:val="Heading4"/>
        <w:rPr>
          <w:rFonts w:eastAsiaTheme="minorEastAsia"/>
        </w:rPr>
      </w:pPr>
      <w:bookmarkStart w:id="6337" w:name="_Toc73963111"/>
      <w:bookmarkStart w:id="6338" w:name="_Toc75260288"/>
      <w:bookmarkStart w:id="6339" w:name="_Toc75275830"/>
      <w:bookmarkStart w:id="6340" w:name="_Toc75276341"/>
      <w:bookmarkStart w:id="6341" w:name="_Toc76541840"/>
      <w:bookmarkStart w:id="6342" w:name="_Toc82437610"/>
      <w:bookmarkStart w:id="6343" w:name="_Toc89944976"/>
      <w:bookmarkStart w:id="6344" w:name="_Toc98753994"/>
      <w:bookmarkStart w:id="6345" w:name="_Toc106179886"/>
      <w:bookmarkStart w:id="6346" w:name="_Toc106180397"/>
      <w:bookmarkStart w:id="6347" w:name="_Toc130396222"/>
      <w:bookmarkStart w:id="6348" w:name="_Toc137555496"/>
      <w:bookmarkStart w:id="6349" w:name="_Toc138857023"/>
      <w:bookmarkStart w:id="6350" w:name="_Toc138860882"/>
      <w:bookmarkStart w:id="6351" w:name="_Toc163217875"/>
      <w:bookmarkStart w:id="6352" w:name="_Toc187261647"/>
      <w:r w:rsidRPr="00BE5108">
        <w:rPr>
          <w:rFonts w:eastAsiaTheme="minorEastAsia"/>
        </w:rPr>
        <w:t>8.2.3.1</w:t>
      </w:r>
      <w:r w:rsidRPr="00BE5108">
        <w:rPr>
          <w:rFonts w:eastAsiaTheme="minorEastAsia"/>
        </w:rPr>
        <w:tab/>
        <w:t>General</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0446CA1D" w14:textId="77777777" w:rsidR="00345ACA" w:rsidRPr="00BE5108" w:rsidRDefault="00345ACA" w:rsidP="00345ACA">
      <w:pPr>
        <w:pStyle w:val="Heading5"/>
        <w:rPr>
          <w:rFonts w:eastAsiaTheme="minorEastAsia"/>
        </w:rPr>
      </w:pPr>
      <w:bookmarkStart w:id="6353" w:name="_Toc73963112"/>
      <w:bookmarkStart w:id="6354" w:name="_Toc75260289"/>
      <w:bookmarkStart w:id="6355" w:name="_Toc75275831"/>
      <w:bookmarkStart w:id="6356" w:name="_Toc75276342"/>
      <w:bookmarkStart w:id="6357" w:name="_Toc76541841"/>
      <w:bookmarkStart w:id="6358" w:name="_Toc82437611"/>
      <w:bookmarkStart w:id="6359" w:name="_Toc89944977"/>
      <w:bookmarkStart w:id="6360" w:name="_Toc98753995"/>
      <w:bookmarkStart w:id="6361" w:name="_Toc106179887"/>
      <w:bookmarkStart w:id="6362" w:name="_Toc106180398"/>
      <w:bookmarkStart w:id="6363" w:name="_Toc130396223"/>
      <w:bookmarkStart w:id="6364" w:name="_Toc137555497"/>
      <w:bookmarkStart w:id="6365" w:name="_Toc138857024"/>
      <w:bookmarkStart w:id="6366" w:name="_Toc138860883"/>
      <w:bookmarkStart w:id="6367" w:name="_Toc163217876"/>
      <w:bookmarkStart w:id="6368" w:name="_Toc187261648"/>
      <w:r w:rsidRPr="00BE5108">
        <w:rPr>
          <w:rFonts w:eastAsiaTheme="minorEastAsia"/>
        </w:rPr>
        <w:t>8.2.3.1.1</w:t>
      </w:r>
      <w:r w:rsidRPr="00BE5108">
        <w:rPr>
          <w:rFonts w:eastAsiaTheme="minorEastAsia"/>
        </w:rPr>
        <w:tab/>
        <w:t>Applicability rule for IAB-MT</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2AC4665F" w14:textId="77777777" w:rsidR="00345ACA" w:rsidRPr="00BE5108" w:rsidRDefault="00345ACA" w:rsidP="00345ACA">
      <w:pPr>
        <w:pStyle w:val="Heading6"/>
        <w:rPr>
          <w:rFonts w:eastAsiaTheme="minorEastAsia"/>
        </w:rPr>
      </w:pPr>
      <w:bookmarkStart w:id="6369" w:name="_Toc73963113"/>
      <w:bookmarkStart w:id="6370" w:name="_Toc75260290"/>
      <w:bookmarkStart w:id="6371" w:name="_Toc75275832"/>
      <w:bookmarkStart w:id="6372" w:name="_Toc75276343"/>
      <w:bookmarkStart w:id="6373" w:name="_Toc76541842"/>
      <w:bookmarkStart w:id="6374" w:name="_Toc82437612"/>
      <w:bookmarkStart w:id="6375" w:name="_Toc89944978"/>
      <w:bookmarkStart w:id="6376" w:name="_Toc98753996"/>
      <w:bookmarkStart w:id="6377" w:name="_Toc106179888"/>
      <w:bookmarkStart w:id="6378" w:name="_Toc106180399"/>
      <w:bookmarkStart w:id="6379" w:name="_Toc130396224"/>
      <w:bookmarkStart w:id="6380" w:name="_Toc137555498"/>
      <w:bookmarkStart w:id="6381" w:name="_Toc138857025"/>
      <w:bookmarkStart w:id="6382" w:name="_Toc138860884"/>
      <w:bookmarkStart w:id="6383" w:name="_Toc163217877"/>
      <w:bookmarkStart w:id="6384" w:name="_Toc187261649"/>
      <w:r w:rsidRPr="00BE5108">
        <w:rPr>
          <w:rFonts w:eastAsiaTheme="minorEastAsia"/>
        </w:rPr>
        <w:t>8.2.3.1.1.1</w:t>
      </w:r>
      <w:r w:rsidRPr="00BE5108">
        <w:rPr>
          <w:rFonts w:eastAsiaTheme="minorEastAsia"/>
        </w:rPr>
        <w:tab/>
        <w:t>General</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p>
    <w:p w14:paraId="663D7ACE" w14:textId="72372A6A" w:rsidR="00BB0386" w:rsidRDefault="00BB0386" w:rsidP="00BB0386">
      <w:pPr>
        <w:rPr>
          <w:lang w:eastAsia="zh-CN"/>
        </w:rPr>
      </w:pPr>
      <w:bookmarkStart w:id="6385" w:name="_Toc73963114"/>
      <w:bookmarkStart w:id="6386" w:name="_Toc75260291"/>
      <w:bookmarkStart w:id="6387" w:name="_Toc75275833"/>
      <w:bookmarkStart w:id="6388" w:name="_Toc75276344"/>
      <w:bookmarkStart w:id="6389"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6390" w:name="_Toc82437613"/>
      <w:bookmarkStart w:id="6391" w:name="_Toc89944979"/>
      <w:bookmarkStart w:id="6392" w:name="_Toc98753997"/>
      <w:bookmarkStart w:id="6393" w:name="_Toc106179889"/>
      <w:bookmarkStart w:id="6394" w:name="_Toc106180400"/>
      <w:bookmarkStart w:id="6395" w:name="_Toc130396225"/>
      <w:bookmarkStart w:id="6396" w:name="_Toc137555499"/>
      <w:bookmarkStart w:id="6397" w:name="_Toc138857026"/>
      <w:bookmarkStart w:id="6398" w:name="_Toc138860885"/>
      <w:bookmarkStart w:id="6399" w:name="_Toc163217878"/>
      <w:bookmarkStart w:id="6400" w:name="_Toc187261650"/>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6401" w:name="_Toc73963115"/>
      <w:bookmarkStart w:id="6402" w:name="_Toc75260292"/>
      <w:bookmarkStart w:id="6403" w:name="_Toc75275834"/>
      <w:bookmarkStart w:id="6404" w:name="_Toc75276345"/>
      <w:bookmarkStart w:id="6405" w:name="_Toc76541844"/>
      <w:bookmarkStart w:id="6406" w:name="_Toc82437614"/>
      <w:bookmarkStart w:id="6407" w:name="_Toc89944980"/>
      <w:bookmarkStart w:id="6408" w:name="_Toc98753998"/>
      <w:bookmarkStart w:id="6409" w:name="_Toc106179890"/>
      <w:bookmarkStart w:id="6410" w:name="_Toc106180401"/>
      <w:bookmarkStart w:id="6411" w:name="_Toc130396226"/>
      <w:bookmarkStart w:id="6412" w:name="_Toc137555500"/>
      <w:bookmarkStart w:id="6413" w:name="_Toc138857027"/>
      <w:bookmarkStart w:id="6414" w:name="_Toc138860886"/>
      <w:bookmarkStart w:id="6415" w:name="_Toc163217879"/>
      <w:bookmarkStart w:id="6416" w:name="_Toc187261651"/>
      <w:r w:rsidRPr="00BE5108">
        <w:rPr>
          <w:rFonts w:eastAsiaTheme="minorEastAsia"/>
        </w:rPr>
        <w:t>8.2.3.1.1.3</w:t>
      </w:r>
      <w:r w:rsidRPr="00BE5108">
        <w:rPr>
          <w:rFonts w:eastAsiaTheme="minorEastAsia"/>
        </w:rPr>
        <w:tab/>
        <w:t>Applicability of requirements for TDD with different UL-DL patterns</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22142BC9" w14:textId="77777777" w:rsidR="00997B97" w:rsidRDefault="00997B97" w:rsidP="00997B97">
      <w:bookmarkStart w:id="6417" w:name="_Toc73963116"/>
      <w:bookmarkStart w:id="6418" w:name="_Toc75260293"/>
      <w:bookmarkStart w:id="6419" w:name="_Toc75275835"/>
      <w:bookmarkStart w:id="6420" w:name="_Toc75276346"/>
      <w:bookmarkStart w:id="6421"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6422" w:name="_Toc82437615"/>
      <w:bookmarkStart w:id="6423" w:name="_Toc89944981"/>
      <w:bookmarkStart w:id="6424" w:name="_Toc98753999"/>
      <w:bookmarkStart w:id="6425" w:name="_Toc106179891"/>
      <w:bookmarkStart w:id="6426" w:name="_Toc106180402"/>
      <w:bookmarkStart w:id="6427" w:name="_Toc130396227"/>
      <w:bookmarkStart w:id="6428" w:name="_Toc137555501"/>
      <w:bookmarkStart w:id="6429" w:name="_Toc138857028"/>
      <w:bookmarkStart w:id="6430" w:name="_Toc138860887"/>
      <w:bookmarkStart w:id="6431" w:name="_Toc163217880"/>
      <w:bookmarkStart w:id="6432" w:name="_Toc187261652"/>
      <w:r w:rsidRPr="008628E4">
        <w:t>8.2.3.1.1.4</w:t>
      </w:r>
      <w:r w:rsidRPr="008628E4">
        <w:tab/>
        <w:t>Applicability of requirements for IAB-MT features</w:t>
      </w:r>
      <w:bookmarkEnd w:id="6422"/>
      <w:bookmarkEnd w:id="6423"/>
      <w:bookmarkEnd w:id="6424"/>
      <w:bookmarkEnd w:id="6425"/>
      <w:bookmarkEnd w:id="6426"/>
      <w:bookmarkEnd w:id="6427"/>
      <w:bookmarkEnd w:id="6428"/>
      <w:bookmarkEnd w:id="6429"/>
      <w:bookmarkEnd w:id="6430"/>
      <w:bookmarkEnd w:id="6431"/>
      <w:bookmarkEnd w:id="6432"/>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3EEDD917" w:rsidR="00997B97"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45AE0AA4" w14:textId="1C4676C2" w:rsidR="00220689" w:rsidRDefault="00220689" w:rsidP="00220689">
      <w:pPr>
        <w:rPr>
          <w:lang w:eastAsia="zh-CN"/>
        </w:rPr>
      </w:pPr>
    </w:p>
    <w:p w14:paraId="028A8FC0" w14:textId="77777777" w:rsidR="00220689" w:rsidRPr="00C13E62" w:rsidRDefault="00220689" w:rsidP="00220689">
      <w:pPr>
        <w:pStyle w:val="Heading5"/>
      </w:pPr>
      <w:bookmarkStart w:id="6433" w:name="_Toc75165403"/>
      <w:bookmarkStart w:id="6434" w:name="_Toc75334327"/>
      <w:bookmarkStart w:id="6435" w:name="_Toc75508519"/>
      <w:bookmarkStart w:id="6436" w:name="_Toc75816258"/>
      <w:bookmarkStart w:id="6437" w:name="_Toc76541416"/>
      <w:bookmarkStart w:id="6438" w:name="_Toc76541983"/>
      <w:bookmarkStart w:id="6439" w:name="_Toc82429873"/>
      <w:bookmarkStart w:id="6440" w:name="_Toc89940124"/>
      <w:bookmarkStart w:id="6441" w:name="_Toc98754450"/>
      <w:bookmarkStart w:id="6442" w:name="_Toc106178264"/>
      <w:bookmarkStart w:id="6443" w:name="_Toc114148982"/>
      <w:bookmarkStart w:id="6444" w:name="_Toc124151227"/>
      <w:bookmarkStart w:id="6445" w:name="_Toc130393767"/>
      <w:bookmarkStart w:id="6446" w:name="_Toc137555502"/>
      <w:bookmarkStart w:id="6447" w:name="_Toc138857029"/>
      <w:bookmarkStart w:id="6448" w:name="_Toc138860888"/>
      <w:bookmarkStart w:id="6449" w:name="_Toc163217881"/>
      <w:bookmarkStart w:id="6450" w:name="_Toc187261653"/>
      <w:r w:rsidRPr="00C13E62">
        <w:t>8.2.3.1.2</w:t>
      </w:r>
      <w:r w:rsidRPr="00C13E62">
        <w:tab/>
        <w:t>Common test parameters</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18B96D5A" w14:textId="77777777" w:rsidR="00220689" w:rsidRPr="00C13E62" w:rsidRDefault="00220689" w:rsidP="00220689">
      <w:pPr>
        <w:rPr>
          <w:lang w:eastAsia="zh-CN"/>
        </w:rPr>
      </w:pPr>
      <w:r w:rsidRPr="00C13E62">
        <w:rPr>
          <w:rFonts w:hint="eastAsia"/>
          <w:lang w:eastAsia="zh-CN"/>
        </w:rPr>
        <w:t xml:space="preserve">Parameters specified in Table </w:t>
      </w:r>
      <w:r w:rsidRPr="00C13E62">
        <w:rPr>
          <w:lang w:eastAsia="zh-CN"/>
        </w:rPr>
        <w:t>8.2.3.1.2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1CA4DCCF" w14:textId="77777777" w:rsidR="00220689" w:rsidRPr="00C13E62" w:rsidRDefault="00220689" w:rsidP="00220689">
      <w:pPr>
        <w:pStyle w:val="TH"/>
        <w:rPr>
          <w:lang w:eastAsia="zh-CN"/>
        </w:rPr>
      </w:pPr>
      <w:r w:rsidRPr="00C13E62">
        <w:rPr>
          <w:rFonts w:hint="eastAsia"/>
          <w:lang w:eastAsia="zh-CN"/>
        </w:rPr>
        <w:lastRenderedPageBreak/>
        <w:t xml:space="preserve">Table </w:t>
      </w:r>
      <w:r w:rsidRPr="00C13E62">
        <w:rPr>
          <w:lang w:eastAsia="zh-CN"/>
        </w:rPr>
        <w:t>8.2.3.1.2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8"/>
        <w:gridCol w:w="3042"/>
        <w:gridCol w:w="1011"/>
        <w:gridCol w:w="2043"/>
      </w:tblGrid>
      <w:tr w:rsidR="00220689" w:rsidRPr="00C13E62" w14:paraId="68739849" w14:textId="77777777" w:rsidTr="007E365D">
        <w:trPr>
          <w:jc w:val="center"/>
        </w:trPr>
        <w:tc>
          <w:tcPr>
            <w:tcW w:w="3004" w:type="pct"/>
            <w:gridSpan w:val="3"/>
            <w:shd w:val="clear" w:color="auto" w:fill="auto"/>
          </w:tcPr>
          <w:p w14:paraId="7BB7A3C6" w14:textId="77777777" w:rsidR="00220689" w:rsidRPr="00C13E62" w:rsidRDefault="00220689" w:rsidP="00220689">
            <w:pPr>
              <w:pStyle w:val="TAH"/>
            </w:pPr>
            <w:r w:rsidRPr="00C13E62">
              <w:t>Parameter</w:t>
            </w:r>
          </w:p>
        </w:tc>
        <w:tc>
          <w:tcPr>
            <w:tcW w:w="661" w:type="pct"/>
            <w:shd w:val="clear" w:color="auto" w:fill="auto"/>
          </w:tcPr>
          <w:p w14:paraId="4F12D412" w14:textId="77777777" w:rsidR="00220689" w:rsidRPr="00C13E62" w:rsidRDefault="00220689" w:rsidP="00220689">
            <w:pPr>
              <w:pStyle w:val="TAH"/>
            </w:pPr>
            <w:r w:rsidRPr="00C13E62">
              <w:t>Unit</w:t>
            </w:r>
          </w:p>
        </w:tc>
        <w:tc>
          <w:tcPr>
            <w:tcW w:w="1336" w:type="pct"/>
            <w:shd w:val="clear" w:color="auto" w:fill="auto"/>
          </w:tcPr>
          <w:p w14:paraId="205E9B2C" w14:textId="77777777" w:rsidR="00220689" w:rsidRPr="00C13E62" w:rsidRDefault="00220689" w:rsidP="00220689">
            <w:pPr>
              <w:pStyle w:val="TAH"/>
            </w:pPr>
            <w:r w:rsidRPr="00C13E62">
              <w:t>Value</w:t>
            </w:r>
          </w:p>
        </w:tc>
      </w:tr>
      <w:tr w:rsidR="00220689" w:rsidRPr="00C13E62" w14:paraId="43627D55" w14:textId="77777777" w:rsidTr="007E365D">
        <w:trPr>
          <w:jc w:val="center"/>
        </w:trPr>
        <w:tc>
          <w:tcPr>
            <w:tcW w:w="3004" w:type="pct"/>
            <w:gridSpan w:val="3"/>
            <w:shd w:val="clear" w:color="auto" w:fill="auto"/>
            <w:vAlign w:val="center"/>
          </w:tcPr>
          <w:p w14:paraId="35A6164A" w14:textId="77777777" w:rsidR="00220689" w:rsidRPr="00C13E62" w:rsidRDefault="00220689" w:rsidP="00220689">
            <w:pPr>
              <w:pStyle w:val="TAL"/>
            </w:pPr>
            <w:r w:rsidRPr="00C13E62">
              <w:t>PDSCH transmission scheme</w:t>
            </w:r>
          </w:p>
        </w:tc>
        <w:tc>
          <w:tcPr>
            <w:tcW w:w="661" w:type="pct"/>
            <w:shd w:val="clear" w:color="auto" w:fill="auto"/>
            <w:vAlign w:val="center"/>
          </w:tcPr>
          <w:p w14:paraId="3FB1F2B2" w14:textId="77777777" w:rsidR="00220689" w:rsidRPr="00C13E62" w:rsidRDefault="00220689" w:rsidP="00220689">
            <w:pPr>
              <w:pStyle w:val="TAC"/>
            </w:pPr>
          </w:p>
        </w:tc>
        <w:tc>
          <w:tcPr>
            <w:tcW w:w="1336" w:type="pct"/>
            <w:shd w:val="clear" w:color="auto" w:fill="auto"/>
            <w:vAlign w:val="center"/>
          </w:tcPr>
          <w:p w14:paraId="28B85A07" w14:textId="77777777" w:rsidR="00220689" w:rsidRPr="00C13E62" w:rsidRDefault="00220689" w:rsidP="00220689">
            <w:pPr>
              <w:pStyle w:val="TAC"/>
            </w:pPr>
            <w:r w:rsidRPr="00C13E62">
              <w:t>Transmission scheme 1</w:t>
            </w:r>
          </w:p>
        </w:tc>
      </w:tr>
      <w:tr w:rsidR="00220689" w:rsidRPr="00C13E62" w14:paraId="6392707F" w14:textId="77777777" w:rsidTr="007E365D">
        <w:trPr>
          <w:jc w:val="center"/>
        </w:trPr>
        <w:tc>
          <w:tcPr>
            <w:tcW w:w="3004" w:type="pct"/>
            <w:gridSpan w:val="3"/>
            <w:shd w:val="clear" w:color="auto" w:fill="auto"/>
            <w:vAlign w:val="center"/>
          </w:tcPr>
          <w:p w14:paraId="346F07F6" w14:textId="77777777" w:rsidR="00220689" w:rsidRPr="00C13E62" w:rsidRDefault="00220689" w:rsidP="00220689">
            <w:pPr>
              <w:pStyle w:val="TAL"/>
            </w:pPr>
            <w:r w:rsidRPr="00C13E62">
              <w:t>Duplex mode</w:t>
            </w:r>
          </w:p>
        </w:tc>
        <w:tc>
          <w:tcPr>
            <w:tcW w:w="661" w:type="pct"/>
            <w:shd w:val="clear" w:color="auto" w:fill="auto"/>
            <w:vAlign w:val="center"/>
          </w:tcPr>
          <w:p w14:paraId="2291394B" w14:textId="77777777" w:rsidR="00220689" w:rsidRPr="00C13E62" w:rsidRDefault="00220689" w:rsidP="00220689">
            <w:pPr>
              <w:pStyle w:val="TAC"/>
            </w:pPr>
          </w:p>
        </w:tc>
        <w:tc>
          <w:tcPr>
            <w:tcW w:w="1336" w:type="pct"/>
            <w:shd w:val="clear" w:color="auto" w:fill="auto"/>
            <w:vAlign w:val="center"/>
          </w:tcPr>
          <w:p w14:paraId="384FAC51" w14:textId="77777777" w:rsidR="00220689" w:rsidRPr="00C13E62" w:rsidRDefault="00220689" w:rsidP="00220689">
            <w:pPr>
              <w:pStyle w:val="TAC"/>
            </w:pPr>
            <w:r w:rsidRPr="00C13E62">
              <w:t>TDD</w:t>
            </w:r>
          </w:p>
        </w:tc>
      </w:tr>
      <w:tr w:rsidR="00220689" w:rsidRPr="00C13E62" w14:paraId="7CB13D0A" w14:textId="77777777" w:rsidTr="007E365D">
        <w:trPr>
          <w:jc w:val="center"/>
        </w:trPr>
        <w:tc>
          <w:tcPr>
            <w:tcW w:w="3004" w:type="pct"/>
            <w:gridSpan w:val="3"/>
            <w:shd w:val="clear" w:color="auto" w:fill="auto"/>
            <w:vAlign w:val="center"/>
          </w:tcPr>
          <w:p w14:paraId="03F2A683" w14:textId="77777777" w:rsidR="00220689" w:rsidRPr="00C13E62" w:rsidRDefault="00220689" w:rsidP="00220689">
            <w:pPr>
              <w:pStyle w:val="TAL"/>
            </w:pPr>
            <w:r w:rsidRPr="00C13E62">
              <w:t>PTRS epre-Ratio</w:t>
            </w:r>
          </w:p>
        </w:tc>
        <w:tc>
          <w:tcPr>
            <w:tcW w:w="661" w:type="pct"/>
            <w:shd w:val="clear" w:color="auto" w:fill="auto"/>
            <w:vAlign w:val="center"/>
          </w:tcPr>
          <w:p w14:paraId="0EEA920F" w14:textId="77777777" w:rsidR="00220689" w:rsidRPr="00C13E62" w:rsidRDefault="00220689" w:rsidP="00220689">
            <w:pPr>
              <w:pStyle w:val="TAC"/>
            </w:pPr>
          </w:p>
        </w:tc>
        <w:tc>
          <w:tcPr>
            <w:tcW w:w="1336" w:type="pct"/>
            <w:shd w:val="clear" w:color="auto" w:fill="auto"/>
            <w:vAlign w:val="center"/>
          </w:tcPr>
          <w:p w14:paraId="57F21234" w14:textId="77777777" w:rsidR="00220689" w:rsidRPr="00C13E62" w:rsidRDefault="00220689" w:rsidP="00220689">
            <w:pPr>
              <w:pStyle w:val="TAC"/>
            </w:pPr>
            <w:r w:rsidRPr="00C13E62">
              <w:t>N/A</w:t>
            </w:r>
          </w:p>
        </w:tc>
      </w:tr>
      <w:tr w:rsidR="00220689" w:rsidRPr="00C13E62" w14:paraId="3167C789" w14:textId="77777777" w:rsidTr="007E365D">
        <w:trPr>
          <w:jc w:val="center"/>
        </w:trPr>
        <w:tc>
          <w:tcPr>
            <w:tcW w:w="991" w:type="pct"/>
            <w:vMerge w:val="restart"/>
            <w:shd w:val="clear" w:color="auto" w:fill="auto"/>
            <w:vAlign w:val="center"/>
          </w:tcPr>
          <w:p w14:paraId="367F94E8" w14:textId="77777777" w:rsidR="00220689" w:rsidRPr="00C13E62" w:rsidRDefault="00220689" w:rsidP="00220689">
            <w:pPr>
              <w:pStyle w:val="TAL"/>
              <w:rPr>
                <w:lang w:eastAsia="ja-JP"/>
              </w:rPr>
            </w:pPr>
            <w:r w:rsidRPr="00C13E62">
              <w:t>Actual carrier configuration</w:t>
            </w:r>
          </w:p>
        </w:tc>
        <w:tc>
          <w:tcPr>
            <w:tcW w:w="2012" w:type="pct"/>
            <w:gridSpan w:val="2"/>
            <w:shd w:val="clear" w:color="auto" w:fill="auto"/>
            <w:vAlign w:val="center"/>
          </w:tcPr>
          <w:p w14:paraId="57804DE3" w14:textId="77777777" w:rsidR="00220689" w:rsidRPr="00C13E62" w:rsidRDefault="00220689" w:rsidP="00220689">
            <w:pPr>
              <w:pStyle w:val="TAL"/>
              <w:rPr>
                <w:lang w:eastAsia="ja-JP"/>
              </w:rPr>
            </w:pPr>
            <w:r w:rsidRPr="00C13E62">
              <w:t>Offset between Point A and the lowest usable subcarrier on this carrier (Note 3)</w:t>
            </w:r>
          </w:p>
        </w:tc>
        <w:tc>
          <w:tcPr>
            <w:tcW w:w="661" w:type="pct"/>
            <w:shd w:val="clear" w:color="auto" w:fill="auto"/>
            <w:vAlign w:val="center"/>
          </w:tcPr>
          <w:p w14:paraId="7038F3D9" w14:textId="77777777" w:rsidR="00220689" w:rsidRPr="00C13E62" w:rsidRDefault="00220689" w:rsidP="00220689">
            <w:pPr>
              <w:pStyle w:val="TAC"/>
            </w:pPr>
            <w:r w:rsidRPr="00C13E62">
              <w:t>RBs</w:t>
            </w:r>
          </w:p>
        </w:tc>
        <w:tc>
          <w:tcPr>
            <w:tcW w:w="1336" w:type="pct"/>
            <w:vAlign w:val="center"/>
          </w:tcPr>
          <w:p w14:paraId="53EFCBBC" w14:textId="77777777" w:rsidR="00220689" w:rsidRPr="00C13E62" w:rsidRDefault="00220689" w:rsidP="00220689">
            <w:pPr>
              <w:pStyle w:val="TAC"/>
            </w:pPr>
            <w:r w:rsidRPr="00C13E62">
              <w:t>0</w:t>
            </w:r>
          </w:p>
        </w:tc>
      </w:tr>
      <w:tr w:rsidR="00220689" w:rsidRPr="00C13E62" w14:paraId="2B0BF14E" w14:textId="77777777" w:rsidTr="007E365D">
        <w:trPr>
          <w:jc w:val="center"/>
        </w:trPr>
        <w:tc>
          <w:tcPr>
            <w:tcW w:w="991" w:type="pct"/>
            <w:vMerge/>
            <w:shd w:val="clear" w:color="auto" w:fill="auto"/>
            <w:vAlign w:val="center"/>
          </w:tcPr>
          <w:p w14:paraId="755E9D3F" w14:textId="77777777" w:rsidR="00220689" w:rsidRPr="00C13E62" w:rsidRDefault="00220689" w:rsidP="00220689">
            <w:pPr>
              <w:pStyle w:val="TAL"/>
              <w:rPr>
                <w:lang w:eastAsia="ja-JP"/>
              </w:rPr>
            </w:pPr>
          </w:p>
        </w:tc>
        <w:tc>
          <w:tcPr>
            <w:tcW w:w="2012" w:type="pct"/>
            <w:gridSpan w:val="2"/>
            <w:shd w:val="clear" w:color="auto" w:fill="auto"/>
            <w:vAlign w:val="center"/>
          </w:tcPr>
          <w:p w14:paraId="49C368DB" w14:textId="77777777" w:rsidR="00220689" w:rsidRPr="00C13E62" w:rsidRDefault="00220689" w:rsidP="00220689">
            <w:pPr>
              <w:pStyle w:val="TAL"/>
              <w:rPr>
                <w:lang w:eastAsia="ja-JP"/>
              </w:rPr>
            </w:pPr>
            <w:r w:rsidRPr="00C13E62">
              <w:t>Subcarrier spacing</w:t>
            </w:r>
          </w:p>
        </w:tc>
        <w:tc>
          <w:tcPr>
            <w:tcW w:w="661" w:type="pct"/>
            <w:shd w:val="clear" w:color="auto" w:fill="auto"/>
            <w:vAlign w:val="center"/>
          </w:tcPr>
          <w:p w14:paraId="689A73D8" w14:textId="77777777" w:rsidR="00220689" w:rsidRPr="00C13E62" w:rsidRDefault="00220689" w:rsidP="00220689">
            <w:pPr>
              <w:pStyle w:val="TAC"/>
            </w:pPr>
            <w:r w:rsidRPr="00C13E62">
              <w:t>kHz</w:t>
            </w:r>
          </w:p>
        </w:tc>
        <w:tc>
          <w:tcPr>
            <w:tcW w:w="1336" w:type="pct"/>
            <w:vAlign w:val="center"/>
          </w:tcPr>
          <w:p w14:paraId="085B20F4" w14:textId="77777777" w:rsidR="00220689" w:rsidRPr="00C13E62" w:rsidRDefault="00220689" w:rsidP="00220689">
            <w:pPr>
              <w:pStyle w:val="TAC"/>
            </w:pPr>
            <w:r w:rsidRPr="00C13E62">
              <w:t>30</w:t>
            </w:r>
          </w:p>
        </w:tc>
      </w:tr>
      <w:tr w:rsidR="00220689" w:rsidRPr="00C13E62" w14:paraId="63964350" w14:textId="77777777" w:rsidTr="007E365D">
        <w:trPr>
          <w:jc w:val="center"/>
        </w:trPr>
        <w:tc>
          <w:tcPr>
            <w:tcW w:w="991" w:type="pct"/>
            <w:vMerge w:val="restart"/>
            <w:shd w:val="clear" w:color="auto" w:fill="auto"/>
            <w:vAlign w:val="center"/>
          </w:tcPr>
          <w:p w14:paraId="04350DD0" w14:textId="77777777" w:rsidR="00220689" w:rsidRPr="00C13E62" w:rsidRDefault="00220689" w:rsidP="00220689">
            <w:pPr>
              <w:pStyle w:val="TAL"/>
              <w:rPr>
                <w:lang w:eastAsia="zh-CN"/>
              </w:rPr>
            </w:pPr>
            <w:r w:rsidRPr="00C13E62">
              <w:t>DL BWP configuration #1</w:t>
            </w:r>
          </w:p>
        </w:tc>
        <w:tc>
          <w:tcPr>
            <w:tcW w:w="2012" w:type="pct"/>
            <w:gridSpan w:val="2"/>
            <w:shd w:val="clear" w:color="auto" w:fill="auto"/>
            <w:vAlign w:val="center"/>
          </w:tcPr>
          <w:p w14:paraId="025F9B30" w14:textId="77777777" w:rsidR="00220689" w:rsidRPr="00C13E62" w:rsidRDefault="00220689" w:rsidP="00220689">
            <w:pPr>
              <w:pStyle w:val="TAL"/>
              <w:rPr>
                <w:lang w:eastAsia="zh-CN"/>
              </w:rPr>
            </w:pPr>
            <w:r w:rsidRPr="00C13E62">
              <w:t>Cyclic prefix</w:t>
            </w:r>
          </w:p>
        </w:tc>
        <w:tc>
          <w:tcPr>
            <w:tcW w:w="661" w:type="pct"/>
            <w:shd w:val="clear" w:color="auto" w:fill="auto"/>
            <w:vAlign w:val="center"/>
          </w:tcPr>
          <w:p w14:paraId="28D143E0" w14:textId="77777777" w:rsidR="00220689" w:rsidRPr="00C13E62" w:rsidRDefault="00220689" w:rsidP="00220689">
            <w:pPr>
              <w:pStyle w:val="TAC"/>
            </w:pPr>
          </w:p>
        </w:tc>
        <w:tc>
          <w:tcPr>
            <w:tcW w:w="1336" w:type="pct"/>
            <w:vAlign w:val="center"/>
          </w:tcPr>
          <w:p w14:paraId="7F25AE22" w14:textId="77777777" w:rsidR="00220689" w:rsidRPr="00C13E62" w:rsidRDefault="00220689" w:rsidP="00220689">
            <w:pPr>
              <w:pStyle w:val="TAC"/>
            </w:pPr>
            <w:r w:rsidRPr="00C13E62">
              <w:t>Normal</w:t>
            </w:r>
          </w:p>
        </w:tc>
      </w:tr>
      <w:tr w:rsidR="00220689" w:rsidRPr="00C13E62" w14:paraId="7E6C99DD" w14:textId="77777777" w:rsidTr="007E365D">
        <w:trPr>
          <w:jc w:val="center"/>
        </w:trPr>
        <w:tc>
          <w:tcPr>
            <w:tcW w:w="991" w:type="pct"/>
            <w:vMerge/>
            <w:shd w:val="clear" w:color="auto" w:fill="auto"/>
            <w:vAlign w:val="center"/>
          </w:tcPr>
          <w:p w14:paraId="16A142BC" w14:textId="77777777" w:rsidR="00220689" w:rsidRPr="00C13E62" w:rsidRDefault="00220689" w:rsidP="00220689">
            <w:pPr>
              <w:pStyle w:val="TAL"/>
              <w:rPr>
                <w:lang w:eastAsia="zh-CN"/>
              </w:rPr>
            </w:pPr>
          </w:p>
        </w:tc>
        <w:tc>
          <w:tcPr>
            <w:tcW w:w="2012" w:type="pct"/>
            <w:gridSpan w:val="2"/>
            <w:shd w:val="clear" w:color="auto" w:fill="auto"/>
            <w:vAlign w:val="center"/>
          </w:tcPr>
          <w:p w14:paraId="4389E4A3" w14:textId="77777777" w:rsidR="00220689" w:rsidRPr="00C13E62" w:rsidRDefault="00220689" w:rsidP="00220689">
            <w:pPr>
              <w:pStyle w:val="TAL"/>
              <w:rPr>
                <w:lang w:eastAsia="zh-CN"/>
              </w:rPr>
            </w:pPr>
            <w:r w:rsidRPr="00C13E62">
              <w:t>RB offset</w:t>
            </w:r>
          </w:p>
        </w:tc>
        <w:tc>
          <w:tcPr>
            <w:tcW w:w="661" w:type="pct"/>
            <w:shd w:val="clear" w:color="auto" w:fill="auto"/>
            <w:vAlign w:val="center"/>
          </w:tcPr>
          <w:p w14:paraId="1C151FDA" w14:textId="77777777" w:rsidR="00220689" w:rsidRPr="00C13E62" w:rsidRDefault="00220689" w:rsidP="00220689">
            <w:pPr>
              <w:pStyle w:val="TAC"/>
            </w:pPr>
            <w:r w:rsidRPr="00C13E62">
              <w:t>RBs</w:t>
            </w:r>
          </w:p>
        </w:tc>
        <w:tc>
          <w:tcPr>
            <w:tcW w:w="1336" w:type="pct"/>
            <w:vAlign w:val="center"/>
          </w:tcPr>
          <w:p w14:paraId="7173B17A" w14:textId="77777777" w:rsidR="00220689" w:rsidRPr="00C13E62" w:rsidRDefault="00220689" w:rsidP="00220689">
            <w:pPr>
              <w:pStyle w:val="TAC"/>
            </w:pPr>
            <w:r w:rsidRPr="00C13E62">
              <w:t>0</w:t>
            </w:r>
          </w:p>
        </w:tc>
      </w:tr>
      <w:tr w:rsidR="00220689" w:rsidRPr="00C13E62" w14:paraId="3DDD1A35" w14:textId="77777777" w:rsidTr="007E365D">
        <w:trPr>
          <w:jc w:val="center"/>
        </w:trPr>
        <w:tc>
          <w:tcPr>
            <w:tcW w:w="991" w:type="pct"/>
            <w:vMerge/>
            <w:shd w:val="clear" w:color="auto" w:fill="auto"/>
            <w:vAlign w:val="center"/>
          </w:tcPr>
          <w:p w14:paraId="2757BFED" w14:textId="77777777" w:rsidR="00220689" w:rsidRPr="00C13E62" w:rsidRDefault="00220689" w:rsidP="00220689">
            <w:pPr>
              <w:pStyle w:val="TAL"/>
              <w:rPr>
                <w:lang w:eastAsia="zh-CN"/>
              </w:rPr>
            </w:pPr>
          </w:p>
        </w:tc>
        <w:tc>
          <w:tcPr>
            <w:tcW w:w="2012" w:type="pct"/>
            <w:gridSpan w:val="2"/>
            <w:shd w:val="clear" w:color="auto" w:fill="auto"/>
            <w:vAlign w:val="center"/>
          </w:tcPr>
          <w:p w14:paraId="6C6ABEB0" w14:textId="77777777" w:rsidR="00220689" w:rsidRPr="00C13E62" w:rsidRDefault="00220689" w:rsidP="00220689">
            <w:pPr>
              <w:pStyle w:val="TAL"/>
              <w:rPr>
                <w:lang w:eastAsia="zh-CN"/>
              </w:rPr>
            </w:pPr>
            <w:r w:rsidRPr="00C13E62">
              <w:t>Number of contiguous PRB</w:t>
            </w:r>
          </w:p>
        </w:tc>
        <w:tc>
          <w:tcPr>
            <w:tcW w:w="661" w:type="pct"/>
            <w:shd w:val="clear" w:color="auto" w:fill="auto"/>
            <w:vAlign w:val="center"/>
          </w:tcPr>
          <w:p w14:paraId="56224CBD" w14:textId="77777777" w:rsidR="00220689" w:rsidRPr="00C13E62" w:rsidRDefault="00220689" w:rsidP="00220689">
            <w:pPr>
              <w:pStyle w:val="TAC"/>
            </w:pPr>
            <w:r w:rsidRPr="00C13E62">
              <w:t>PRBs</w:t>
            </w:r>
          </w:p>
        </w:tc>
        <w:tc>
          <w:tcPr>
            <w:tcW w:w="1336" w:type="pct"/>
            <w:vAlign w:val="center"/>
          </w:tcPr>
          <w:p w14:paraId="7CE6D097" w14:textId="77777777" w:rsidR="00220689" w:rsidRPr="00C13E62" w:rsidRDefault="00220689" w:rsidP="00220689">
            <w:pPr>
              <w:pStyle w:val="TAC"/>
            </w:pPr>
            <w:r>
              <w:t>106</w:t>
            </w:r>
          </w:p>
        </w:tc>
      </w:tr>
      <w:tr w:rsidR="00220689" w:rsidRPr="00C13E62" w14:paraId="52FE6DCE" w14:textId="77777777" w:rsidTr="007E365D">
        <w:trPr>
          <w:jc w:val="center"/>
        </w:trPr>
        <w:tc>
          <w:tcPr>
            <w:tcW w:w="3004" w:type="pct"/>
            <w:gridSpan w:val="3"/>
            <w:shd w:val="clear" w:color="auto" w:fill="auto"/>
            <w:vAlign w:val="center"/>
          </w:tcPr>
          <w:p w14:paraId="664325B7" w14:textId="77777777" w:rsidR="00220689" w:rsidRPr="00C13E62" w:rsidRDefault="00220689" w:rsidP="00220689">
            <w:pPr>
              <w:pStyle w:val="TAL"/>
              <w:rPr>
                <w:lang w:eastAsia="ja-JP"/>
              </w:rPr>
            </w:pPr>
            <w:r w:rsidRPr="00C13E62">
              <w:t>Active DL BWP index</w:t>
            </w:r>
          </w:p>
        </w:tc>
        <w:tc>
          <w:tcPr>
            <w:tcW w:w="661" w:type="pct"/>
            <w:shd w:val="clear" w:color="auto" w:fill="auto"/>
            <w:vAlign w:val="center"/>
          </w:tcPr>
          <w:p w14:paraId="390ABBBE" w14:textId="77777777" w:rsidR="00220689" w:rsidRPr="00C13E62" w:rsidRDefault="00220689" w:rsidP="00220689">
            <w:pPr>
              <w:pStyle w:val="TAC"/>
            </w:pPr>
          </w:p>
        </w:tc>
        <w:tc>
          <w:tcPr>
            <w:tcW w:w="1336" w:type="pct"/>
            <w:shd w:val="clear" w:color="auto" w:fill="auto"/>
            <w:vAlign w:val="center"/>
          </w:tcPr>
          <w:p w14:paraId="6BD12ED4" w14:textId="77777777" w:rsidR="00220689" w:rsidRPr="00C13E62" w:rsidRDefault="00220689" w:rsidP="00220689">
            <w:pPr>
              <w:pStyle w:val="TAC"/>
            </w:pPr>
            <w:r w:rsidRPr="00C13E62">
              <w:t>1</w:t>
            </w:r>
          </w:p>
        </w:tc>
      </w:tr>
      <w:tr w:rsidR="00220689" w:rsidRPr="00C13E62" w14:paraId="6E005F98" w14:textId="77777777" w:rsidTr="007E365D">
        <w:trPr>
          <w:jc w:val="center"/>
        </w:trPr>
        <w:tc>
          <w:tcPr>
            <w:tcW w:w="1016" w:type="pct"/>
            <w:gridSpan w:val="2"/>
            <w:vMerge w:val="restart"/>
            <w:shd w:val="clear" w:color="auto" w:fill="auto"/>
            <w:vAlign w:val="center"/>
          </w:tcPr>
          <w:p w14:paraId="05C75C2B" w14:textId="77777777" w:rsidR="00220689" w:rsidRPr="00C13E62" w:rsidRDefault="00220689" w:rsidP="00220689">
            <w:pPr>
              <w:pStyle w:val="TAL"/>
              <w:rPr>
                <w:i/>
              </w:rPr>
            </w:pPr>
            <w:r w:rsidRPr="00C13E62">
              <w:t>PDSCH configuration</w:t>
            </w:r>
          </w:p>
        </w:tc>
        <w:tc>
          <w:tcPr>
            <w:tcW w:w="1987" w:type="pct"/>
            <w:shd w:val="clear" w:color="auto" w:fill="auto"/>
            <w:vAlign w:val="center"/>
          </w:tcPr>
          <w:p w14:paraId="4C27996A" w14:textId="77777777" w:rsidR="00220689" w:rsidRPr="00C13E62" w:rsidRDefault="00220689" w:rsidP="00220689">
            <w:pPr>
              <w:pStyle w:val="TAL"/>
              <w:rPr>
                <w:i/>
              </w:rPr>
            </w:pPr>
            <w:r w:rsidRPr="00C13E62">
              <w:t>Mapping type</w:t>
            </w:r>
          </w:p>
        </w:tc>
        <w:tc>
          <w:tcPr>
            <w:tcW w:w="661" w:type="pct"/>
            <w:shd w:val="clear" w:color="auto" w:fill="auto"/>
            <w:vAlign w:val="center"/>
          </w:tcPr>
          <w:p w14:paraId="26354F67" w14:textId="77777777" w:rsidR="00220689" w:rsidRPr="00C13E62" w:rsidRDefault="00220689" w:rsidP="00220689">
            <w:pPr>
              <w:pStyle w:val="TAC"/>
            </w:pPr>
          </w:p>
        </w:tc>
        <w:tc>
          <w:tcPr>
            <w:tcW w:w="1336" w:type="pct"/>
            <w:vAlign w:val="center"/>
          </w:tcPr>
          <w:p w14:paraId="6633D85D" w14:textId="77777777" w:rsidR="00220689" w:rsidRPr="00C13E62" w:rsidRDefault="00220689" w:rsidP="00220689">
            <w:pPr>
              <w:pStyle w:val="TAC"/>
              <w:rPr>
                <w:lang w:eastAsia="zh-CN"/>
              </w:rPr>
            </w:pPr>
            <w:r w:rsidRPr="00C13E62">
              <w:rPr>
                <w:lang w:eastAsia="zh-CN"/>
              </w:rPr>
              <w:t>Type A</w:t>
            </w:r>
          </w:p>
        </w:tc>
      </w:tr>
      <w:tr w:rsidR="00220689" w:rsidRPr="00C13E62" w14:paraId="44EB6130" w14:textId="77777777" w:rsidTr="007E365D">
        <w:trPr>
          <w:jc w:val="center"/>
        </w:trPr>
        <w:tc>
          <w:tcPr>
            <w:tcW w:w="1016" w:type="pct"/>
            <w:gridSpan w:val="2"/>
            <w:vMerge/>
            <w:shd w:val="clear" w:color="auto" w:fill="auto"/>
            <w:vAlign w:val="center"/>
          </w:tcPr>
          <w:p w14:paraId="1F603512" w14:textId="77777777" w:rsidR="00220689" w:rsidRPr="00C13E62" w:rsidRDefault="00220689" w:rsidP="00220689">
            <w:pPr>
              <w:pStyle w:val="TAL"/>
            </w:pPr>
          </w:p>
        </w:tc>
        <w:tc>
          <w:tcPr>
            <w:tcW w:w="1987" w:type="pct"/>
            <w:shd w:val="clear" w:color="auto" w:fill="auto"/>
            <w:vAlign w:val="center"/>
          </w:tcPr>
          <w:p w14:paraId="48E0A7EA" w14:textId="77777777" w:rsidR="00220689" w:rsidRPr="00C13E62" w:rsidRDefault="00220689" w:rsidP="00220689">
            <w:pPr>
              <w:pStyle w:val="TAL"/>
            </w:pPr>
            <w:r w:rsidRPr="00C13E62">
              <w:t>k0</w:t>
            </w:r>
          </w:p>
        </w:tc>
        <w:tc>
          <w:tcPr>
            <w:tcW w:w="661" w:type="pct"/>
            <w:shd w:val="clear" w:color="auto" w:fill="auto"/>
            <w:vAlign w:val="center"/>
          </w:tcPr>
          <w:p w14:paraId="6D969492" w14:textId="77777777" w:rsidR="00220689" w:rsidRPr="00C13E62" w:rsidRDefault="00220689" w:rsidP="00220689">
            <w:pPr>
              <w:pStyle w:val="TAC"/>
            </w:pPr>
          </w:p>
        </w:tc>
        <w:tc>
          <w:tcPr>
            <w:tcW w:w="1336" w:type="pct"/>
            <w:vAlign w:val="center"/>
          </w:tcPr>
          <w:p w14:paraId="44CE99B4" w14:textId="77777777" w:rsidR="00220689" w:rsidRPr="00C13E62" w:rsidRDefault="00220689" w:rsidP="00220689">
            <w:pPr>
              <w:pStyle w:val="TAC"/>
              <w:rPr>
                <w:lang w:eastAsia="zh-CN"/>
              </w:rPr>
            </w:pPr>
            <w:r w:rsidRPr="00C13E62">
              <w:rPr>
                <w:lang w:eastAsia="zh-CN"/>
              </w:rPr>
              <w:t>0</w:t>
            </w:r>
          </w:p>
        </w:tc>
      </w:tr>
      <w:tr w:rsidR="00220689" w:rsidRPr="00C13E62" w14:paraId="4964366C" w14:textId="77777777" w:rsidTr="007E365D">
        <w:trPr>
          <w:jc w:val="center"/>
        </w:trPr>
        <w:tc>
          <w:tcPr>
            <w:tcW w:w="1016" w:type="pct"/>
            <w:gridSpan w:val="2"/>
            <w:vMerge/>
            <w:shd w:val="clear" w:color="auto" w:fill="auto"/>
            <w:vAlign w:val="center"/>
          </w:tcPr>
          <w:p w14:paraId="14FC3D44" w14:textId="77777777" w:rsidR="00220689" w:rsidRPr="00C13E62" w:rsidRDefault="00220689" w:rsidP="00220689">
            <w:pPr>
              <w:pStyle w:val="TAL"/>
            </w:pPr>
          </w:p>
        </w:tc>
        <w:tc>
          <w:tcPr>
            <w:tcW w:w="1987" w:type="pct"/>
            <w:shd w:val="clear" w:color="auto" w:fill="auto"/>
            <w:vAlign w:val="center"/>
          </w:tcPr>
          <w:p w14:paraId="2BC7107A" w14:textId="77777777" w:rsidR="00220689" w:rsidRPr="00C13E62" w:rsidRDefault="00220689" w:rsidP="00220689">
            <w:pPr>
              <w:pStyle w:val="TAL"/>
            </w:pPr>
            <w:r w:rsidRPr="00C13E62">
              <w:t xml:space="preserve">Starting symbol (S) </w:t>
            </w:r>
          </w:p>
        </w:tc>
        <w:tc>
          <w:tcPr>
            <w:tcW w:w="661" w:type="pct"/>
            <w:shd w:val="clear" w:color="auto" w:fill="auto"/>
            <w:vAlign w:val="center"/>
          </w:tcPr>
          <w:p w14:paraId="0ECFE9B2" w14:textId="77777777" w:rsidR="00220689" w:rsidRPr="00C13E62" w:rsidRDefault="00220689" w:rsidP="00220689">
            <w:pPr>
              <w:pStyle w:val="TAC"/>
            </w:pPr>
          </w:p>
        </w:tc>
        <w:tc>
          <w:tcPr>
            <w:tcW w:w="1336" w:type="pct"/>
            <w:vAlign w:val="center"/>
          </w:tcPr>
          <w:p w14:paraId="59450F2E" w14:textId="77777777" w:rsidR="00220689" w:rsidRPr="00C13E62" w:rsidRDefault="00220689" w:rsidP="00220689">
            <w:pPr>
              <w:pStyle w:val="TAC"/>
              <w:rPr>
                <w:lang w:eastAsia="zh-CN"/>
              </w:rPr>
            </w:pPr>
            <w:r w:rsidRPr="00C13E62">
              <w:rPr>
                <w:lang w:eastAsia="zh-CN"/>
              </w:rPr>
              <w:t>2</w:t>
            </w:r>
          </w:p>
        </w:tc>
      </w:tr>
      <w:tr w:rsidR="00220689" w:rsidRPr="00C13E62" w14:paraId="404E5D75" w14:textId="77777777" w:rsidTr="007E365D">
        <w:trPr>
          <w:jc w:val="center"/>
        </w:trPr>
        <w:tc>
          <w:tcPr>
            <w:tcW w:w="1016" w:type="pct"/>
            <w:gridSpan w:val="2"/>
            <w:vMerge/>
            <w:shd w:val="clear" w:color="auto" w:fill="auto"/>
            <w:vAlign w:val="center"/>
          </w:tcPr>
          <w:p w14:paraId="2488977E" w14:textId="77777777" w:rsidR="00220689" w:rsidRPr="00C13E62" w:rsidRDefault="00220689" w:rsidP="00220689">
            <w:pPr>
              <w:pStyle w:val="TAL"/>
            </w:pPr>
          </w:p>
        </w:tc>
        <w:tc>
          <w:tcPr>
            <w:tcW w:w="1987" w:type="pct"/>
            <w:shd w:val="clear" w:color="auto" w:fill="auto"/>
            <w:vAlign w:val="center"/>
          </w:tcPr>
          <w:p w14:paraId="2728707A" w14:textId="77777777" w:rsidR="00220689" w:rsidRPr="00C13E62" w:rsidRDefault="00220689" w:rsidP="00220689">
            <w:pPr>
              <w:pStyle w:val="TAL"/>
            </w:pPr>
            <w:r w:rsidRPr="00C13E62">
              <w:t>Length (L)</w:t>
            </w:r>
          </w:p>
        </w:tc>
        <w:tc>
          <w:tcPr>
            <w:tcW w:w="661" w:type="pct"/>
            <w:shd w:val="clear" w:color="auto" w:fill="auto"/>
            <w:vAlign w:val="center"/>
          </w:tcPr>
          <w:p w14:paraId="556FB888" w14:textId="77777777" w:rsidR="00220689" w:rsidRPr="00C13E62" w:rsidRDefault="00220689" w:rsidP="00220689">
            <w:pPr>
              <w:pStyle w:val="TAC"/>
            </w:pPr>
          </w:p>
        </w:tc>
        <w:tc>
          <w:tcPr>
            <w:tcW w:w="1336" w:type="pct"/>
            <w:vAlign w:val="center"/>
          </w:tcPr>
          <w:p w14:paraId="3A072CCC" w14:textId="77777777" w:rsidR="00220689" w:rsidRPr="00C13E62" w:rsidRDefault="00220689" w:rsidP="00220689">
            <w:pPr>
              <w:pStyle w:val="TAC"/>
              <w:rPr>
                <w:lang w:eastAsia="zh-CN"/>
              </w:rPr>
            </w:pPr>
            <w:r w:rsidRPr="00C13E62">
              <w:rPr>
                <w:lang w:eastAsia="zh-CN"/>
              </w:rPr>
              <w:t>12</w:t>
            </w:r>
          </w:p>
        </w:tc>
      </w:tr>
      <w:tr w:rsidR="00220689" w:rsidRPr="00C13E62" w14:paraId="3C860E11" w14:textId="77777777" w:rsidTr="007E365D">
        <w:trPr>
          <w:jc w:val="center"/>
        </w:trPr>
        <w:tc>
          <w:tcPr>
            <w:tcW w:w="1016" w:type="pct"/>
            <w:gridSpan w:val="2"/>
            <w:vMerge/>
            <w:shd w:val="clear" w:color="auto" w:fill="auto"/>
            <w:vAlign w:val="center"/>
          </w:tcPr>
          <w:p w14:paraId="1964390F" w14:textId="77777777" w:rsidR="00220689" w:rsidRPr="00C13E62" w:rsidRDefault="00220689" w:rsidP="00220689">
            <w:pPr>
              <w:pStyle w:val="TAL"/>
            </w:pPr>
          </w:p>
        </w:tc>
        <w:tc>
          <w:tcPr>
            <w:tcW w:w="1987" w:type="pct"/>
            <w:shd w:val="clear" w:color="auto" w:fill="auto"/>
            <w:vAlign w:val="center"/>
          </w:tcPr>
          <w:p w14:paraId="34EDA8FA" w14:textId="77777777" w:rsidR="00220689" w:rsidRPr="00C13E62" w:rsidRDefault="00220689" w:rsidP="00220689">
            <w:pPr>
              <w:pStyle w:val="TAL"/>
            </w:pPr>
            <w:r w:rsidRPr="00C13E62">
              <w:t>PDSCH aggregation factor</w:t>
            </w:r>
          </w:p>
        </w:tc>
        <w:tc>
          <w:tcPr>
            <w:tcW w:w="661" w:type="pct"/>
            <w:shd w:val="clear" w:color="auto" w:fill="auto"/>
            <w:vAlign w:val="center"/>
          </w:tcPr>
          <w:p w14:paraId="1C783EF6" w14:textId="77777777" w:rsidR="00220689" w:rsidRPr="00C13E62" w:rsidRDefault="00220689" w:rsidP="00220689">
            <w:pPr>
              <w:pStyle w:val="TAC"/>
            </w:pPr>
          </w:p>
        </w:tc>
        <w:tc>
          <w:tcPr>
            <w:tcW w:w="1336" w:type="pct"/>
            <w:vAlign w:val="center"/>
          </w:tcPr>
          <w:p w14:paraId="4C14296D" w14:textId="77777777" w:rsidR="00220689" w:rsidRPr="00C13E62" w:rsidRDefault="00220689" w:rsidP="00220689">
            <w:pPr>
              <w:pStyle w:val="TAC"/>
              <w:rPr>
                <w:lang w:eastAsia="zh-CN"/>
              </w:rPr>
            </w:pPr>
            <w:r w:rsidRPr="00C13E62">
              <w:rPr>
                <w:lang w:eastAsia="zh-CN"/>
              </w:rPr>
              <w:t>1</w:t>
            </w:r>
          </w:p>
        </w:tc>
      </w:tr>
      <w:tr w:rsidR="00220689" w:rsidRPr="00C13E62" w14:paraId="26AAE9A6" w14:textId="77777777" w:rsidTr="007E365D">
        <w:trPr>
          <w:jc w:val="center"/>
        </w:trPr>
        <w:tc>
          <w:tcPr>
            <w:tcW w:w="1016" w:type="pct"/>
            <w:gridSpan w:val="2"/>
            <w:vMerge/>
            <w:shd w:val="clear" w:color="auto" w:fill="auto"/>
            <w:vAlign w:val="center"/>
          </w:tcPr>
          <w:p w14:paraId="7DD68959" w14:textId="77777777" w:rsidR="00220689" w:rsidRPr="00C13E62" w:rsidRDefault="00220689" w:rsidP="00220689">
            <w:pPr>
              <w:pStyle w:val="TAL"/>
            </w:pPr>
          </w:p>
        </w:tc>
        <w:tc>
          <w:tcPr>
            <w:tcW w:w="1987" w:type="pct"/>
            <w:shd w:val="clear" w:color="auto" w:fill="auto"/>
            <w:vAlign w:val="center"/>
          </w:tcPr>
          <w:p w14:paraId="2A60201B" w14:textId="77777777" w:rsidR="00220689" w:rsidRPr="00C13E62" w:rsidRDefault="00220689" w:rsidP="00220689">
            <w:pPr>
              <w:pStyle w:val="TAL"/>
            </w:pPr>
            <w:r w:rsidRPr="00C13E62">
              <w:t>PRB bundling type</w:t>
            </w:r>
          </w:p>
        </w:tc>
        <w:tc>
          <w:tcPr>
            <w:tcW w:w="661" w:type="pct"/>
            <w:shd w:val="clear" w:color="auto" w:fill="auto"/>
            <w:vAlign w:val="center"/>
          </w:tcPr>
          <w:p w14:paraId="44BC808D" w14:textId="77777777" w:rsidR="00220689" w:rsidRPr="00C13E62" w:rsidRDefault="00220689" w:rsidP="00220689">
            <w:pPr>
              <w:pStyle w:val="TAC"/>
            </w:pPr>
          </w:p>
        </w:tc>
        <w:tc>
          <w:tcPr>
            <w:tcW w:w="1336" w:type="pct"/>
            <w:vAlign w:val="center"/>
          </w:tcPr>
          <w:p w14:paraId="0E9C8BC6" w14:textId="77777777" w:rsidR="00220689" w:rsidRPr="00C13E62" w:rsidRDefault="00220689" w:rsidP="00220689">
            <w:pPr>
              <w:pStyle w:val="TAC"/>
              <w:rPr>
                <w:lang w:eastAsia="zh-CN"/>
              </w:rPr>
            </w:pPr>
            <w:r w:rsidRPr="00C13E62">
              <w:rPr>
                <w:lang w:eastAsia="zh-CN"/>
              </w:rPr>
              <w:t>Static</w:t>
            </w:r>
          </w:p>
        </w:tc>
      </w:tr>
      <w:tr w:rsidR="00220689" w:rsidRPr="00C13E62" w14:paraId="23812EFF" w14:textId="77777777" w:rsidTr="007E365D">
        <w:trPr>
          <w:jc w:val="center"/>
        </w:trPr>
        <w:tc>
          <w:tcPr>
            <w:tcW w:w="1016" w:type="pct"/>
            <w:gridSpan w:val="2"/>
            <w:vMerge/>
            <w:shd w:val="clear" w:color="auto" w:fill="auto"/>
            <w:vAlign w:val="center"/>
          </w:tcPr>
          <w:p w14:paraId="05D23A0F" w14:textId="77777777" w:rsidR="00220689" w:rsidRPr="00C13E62" w:rsidRDefault="00220689" w:rsidP="00220689">
            <w:pPr>
              <w:pStyle w:val="TAL"/>
            </w:pPr>
          </w:p>
        </w:tc>
        <w:tc>
          <w:tcPr>
            <w:tcW w:w="1987" w:type="pct"/>
            <w:shd w:val="clear" w:color="auto" w:fill="auto"/>
            <w:vAlign w:val="center"/>
          </w:tcPr>
          <w:p w14:paraId="6D0A0021" w14:textId="77777777" w:rsidR="00220689" w:rsidRPr="00C13E62" w:rsidRDefault="00220689" w:rsidP="00220689">
            <w:pPr>
              <w:pStyle w:val="TAL"/>
            </w:pPr>
            <w:r w:rsidRPr="00C13E62">
              <w:t>PRB bundling size</w:t>
            </w:r>
          </w:p>
        </w:tc>
        <w:tc>
          <w:tcPr>
            <w:tcW w:w="661" w:type="pct"/>
            <w:shd w:val="clear" w:color="auto" w:fill="auto"/>
            <w:vAlign w:val="center"/>
          </w:tcPr>
          <w:p w14:paraId="33B3D20C" w14:textId="77777777" w:rsidR="00220689" w:rsidRPr="00C13E62" w:rsidRDefault="00220689" w:rsidP="00220689">
            <w:pPr>
              <w:pStyle w:val="TAC"/>
            </w:pPr>
          </w:p>
        </w:tc>
        <w:tc>
          <w:tcPr>
            <w:tcW w:w="1336" w:type="pct"/>
            <w:vAlign w:val="center"/>
          </w:tcPr>
          <w:p w14:paraId="148DEB1B" w14:textId="77777777" w:rsidR="00220689" w:rsidRPr="00C13E62" w:rsidRDefault="00220689" w:rsidP="00220689">
            <w:pPr>
              <w:pStyle w:val="TAC"/>
              <w:rPr>
                <w:lang w:eastAsia="zh-CN"/>
              </w:rPr>
            </w:pPr>
            <w:r w:rsidRPr="00C13E62">
              <w:rPr>
                <w:lang w:eastAsia="zh-CN"/>
              </w:rPr>
              <w:t>2</w:t>
            </w:r>
          </w:p>
        </w:tc>
      </w:tr>
      <w:tr w:rsidR="00220689" w:rsidRPr="00C13E62" w14:paraId="3DD4E2B9" w14:textId="77777777" w:rsidTr="007E365D">
        <w:trPr>
          <w:jc w:val="center"/>
        </w:trPr>
        <w:tc>
          <w:tcPr>
            <w:tcW w:w="1016" w:type="pct"/>
            <w:gridSpan w:val="2"/>
            <w:vMerge/>
            <w:shd w:val="clear" w:color="auto" w:fill="auto"/>
            <w:vAlign w:val="center"/>
          </w:tcPr>
          <w:p w14:paraId="2DF4AB5A" w14:textId="77777777" w:rsidR="00220689" w:rsidRPr="00C13E62" w:rsidRDefault="00220689" w:rsidP="00220689">
            <w:pPr>
              <w:pStyle w:val="TAL"/>
            </w:pPr>
          </w:p>
        </w:tc>
        <w:tc>
          <w:tcPr>
            <w:tcW w:w="1987" w:type="pct"/>
            <w:shd w:val="clear" w:color="auto" w:fill="auto"/>
            <w:vAlign w:val="center"/>
          </w:tcPr>
          <w:p w14:paraId="1E5E76CF" w14:textId="77777777" w:rsidR="00220689" w:rsidRPr="00C13E62" w:rsidRDefault="00220689" w:rsidP="00220689">
            <w:pPr>
              <w:pStyle w:val="TAL"/>
            </w:pPr>
            <w:r w:rsidRPr="00C13E62">
              <w:t>Resource allocation type</w:t>
            </w:r>
          </w:p>
        </w:tc>
        <w:tc>
          <w:tcPr>
            <w:tcW w:w="661" w:type="pct"/>
            <w:shd w:val="clear" w:color="auto" w:fill="auto"/>
            <w:vAlign w:val="center"/>
          </w:tcPr>
          <w:p w14:paraId="2900B83F" w14:textId="77777777" w:rsidR="00220689" w:rsidRPr="00C13E62" w:rsidRDefault="00220689" w:rsidP="00220689">
            <w:pPr>
              <w:pStyle w:val="TAC"/>
            </w:pPr>
          </w:p>
        </w:tc>
        <w:tc>
          <w:tcPr>
            <w:tcW w:w="1336" w:type="pct"/>
            <w:vAlign w:val="center"/>
          </w:tcPr>
          <w:p w14:paraId="1BA90296" w14:textId="77777777" w:rsidR="00220689" w:rsidRPr="00C13E62" w:rsidRDefault="00220689" w:rsidP="00220689">
            <w:pPr>
              <w:pStyle w:val="TAC"/>
              <w:rPr>
                <w:lang w:eastAsia="zh-CN"/>
              </w:rPr>
            </w:pPr>
            <w:r w:rsidRPr="00C13E62">
              <w:rPr>
                <w:lang w:eastAsia="zh-CN"/>
              </w:rPr>
              <w:t>Type 0</w:t>
            </w:r>
          </w:p>
        </w:tc>
      </w:tr>
      <w:tr w:rsidR="00220689" w:rsidRPr="00C13E62" w14:paraId="4C6A8A26" w14:textId="77777777" w:rsidTr="007E365D">
        <w:trPr>
          <w:jc w:val="center"/>
        </w:trPr>
        <w:tc>
          <w:tcPr>
            <w:tcW w:w="1016" w:type="pct"/>
            <w:gridSpan w:val="2"/>
            <w:vMerge/>
            <w:shd w:val="clear" w:color="auto" w:fill="auto"/>
            <w:vAlign w:val="center"/>
          </w:tcPr>
          <w:p w14:paraId="2B0AAFD2" w14:textId="77777777" w:rsidR="00220689" w:rsidRPr="00C13E62" w:rsidRDefault="00220689" w:rsidP="00220689">
            <w:pPr>
              <w:pStyle w:val="TAL"/>
            </w:pPr>
          </w:p>
        </w:tc>
        <w:tc>
          <w:tcPr>
            <w:tcW w:w="1987" w:type="pct"/>
            <w:shd w:val="clear" w:color="auto" w:fill="auto"/>
            <w:vAlign w:val="center"/>
          </w:tcPr>
          <w:p w14:paraId="5407D23F" w14:textId="77777777" w:rsidR="00220689" w:rsidRPr="00C13E62" w:rsidRDefault="00220689" w:rsidP="00220689">
            <w:pPr>
              <w:pStyle w:val="TAL"/>
              <w:rPr>
                <w:lang w:eastAsia="ja-JP"/>
              </w:rPr>
            </w:pPr>
            <w:r w:rsidRPr="00C13E62">
              <w:rPr>
                <w:lang w:eastAsia="ja-JP"/>
              </w:rPr>
              <w:t>VRB-to-PRB mapping type</w:t>
            </w:r>
          </w:p>
        </w:tc>
        <w:tc>
          <w:tcPr>
            <w:tcW w:w="661" w:type="pct"/>
            <w:shd w:val="clear" w:color="auto" w:fill="auto"/>
            <w:vAlign w:val="center"/>
          </w:tcPr>
          <w:p w14:paraId="4B199540" w14:textId="77777777" w:rsidR="00220689" w:rsidRPr="00C13E62" w:rsidRDefault="00220689" w:rsidP="00220689">
            <w:pPr>
              <w:pStyle w:val="TAC"/>
            </w:pPr>
          </w:p>
        </w:tc>
        <w:tc>
          <w:tcPr>
            <w:tcW w:w="1336" w:type="pct"/>
            <w:vAlign w:val="center"/>
          </w:tcPr>
          <w:p w14:paraId="2F7F9457" w14:textId="77777777" w:rsidR="00220689" w:rsidRPr="00C13E62" w:rsidRDefault="00220689" w:rsidP="00220689">
            <w:pPr>
              <w:pStyle w:val="TAC"/>
              <w:rPr>
                <w:lang w:eastAsia="zh-CN"/>
              </w:rPr>
            </w:pPr>
            <w:r w:rsidRPr="00C13E62">
              <w:rPr>
                <w:lang w:eastAsia="zh-CN"/>
              </w:rPr>
              <w:t>Non-interleaved</w:t>
            </w:r>
          </w:p>
        </w:tc>
      </w:tr>
      <w:tr w:rsidR="00220689" w:rsidRPr="00C13E62" w14:paraId="1C5C8121" w14:textId="77777777" w:rsidTr="007E365D">
        <w:trPr>
          <w:jc w:val="center"/>
        </w:trPr>
        <w:tc>
          <w:tcPr>
            <w:tcW w:w="1016" w:type="pct"/>
            <w:gridSpan w:val="2"/>
            <w:vMerge/>
            <w:shd w:val="clear" w:color="auto" w:fill="auto"/>
            <w:vAlign w:val="center"/>
          </w:tcPr>
          <w:p w14:paraId="2E42A4A7" w14:textId="77777777" w:rsidR="00220689" w:rsidRPr="00C13E62" w:rsidRDefault="00220689" w:rsidP="00220689">
            <w:pPr>
              <w:pStyle w:val="TAL"/>
            </w:pPr>
          </w:p>
        </w:tc>
        <w:tc>
          <w:tcPr>
            <w:tcW w:w="1987" w:type="pct"/>
            <w:shd w:val="clear" w:color="auto" w:fill="auto"/>
            <w:vAlign w:val="center"/>
          </w:tcPr>
          <w:p w14:paraId="4DB37422" w14:textId="77777777" w:rsidR="00220689" w:rsidRPr="00C13E62" w:rsidRDefault="00220689" w:rsidP="00220689">
            <w:pPr>
              <w:pStyle w:val="TAL"/>
              <w:rPr>
                <w:lang w:eastAsia="ja-JP"/>
              </w:rPr>
            </w:pPr>
            <w:r w:rsidRPr="00C13E62">
              <w:rPr>
                <w:lang w:eastAsia="ja-JP"/>
              </w:rPr>
              <w:t>VRB-to-PRB mapping interleaver bundle size</w:t>
            </w:r>
          </w:p>
        </w:tc>
        <w:tc>
          <w:tcPr>
            <w:tcW w:w="661" w:type="pct"/>
            <w:shd w:val="clear" w:color="auto" w:fill="auto"/>
            <w:vAlign w:val="center"/>
          </w:tcPr>
          <w:p w14:paraId="787B118B" w14:textId="77777777" w:rsidR="00220689" w:rsidRPr="00C13E62" w:rsidRDefault="00220689" w:rsidP="00220689">
            <w:pPr>
              <w:pStyle w:val="TAC"/>
            </w:pPr>
          </w:p>
        </w:tc>
        <w:tc>
          <w:tcPr>
            <w:tcW w:w="1336" w:type="pct"/>
            <w:vAlign w:val="center"/>
          </w:tcPr>
          <w:p w14:paraId="245CEF7E" w14:textId="77777777" w:rsidR="00220689" w:rsidRPr="00C13E62" w:rsidRDefault="00220689" w:rsidP="00220689">
            <w:pPr>
              <w:pStyle w:val="TAC"/>
              <w:rPr>
                <w:lang w:eastAsia="zh-CN"/>
              </w:rPr>
            </w:pPr>
            <w:r w:rsidRPr="00C13E62">
              <w:rPr>
                <w:lang w:eastAsia="zh-CN"/>
              </w:rPr>
              <w:t>N/A</w:t>
            </w:r>
          </w:p>
        </w:tc>
      </w:tr>
      <w:tr w:rsidR="00220689" w:rsidRPr="00C13E62" w14:paraId="7B963D31" w14:textId="77777777" w:rsidTr="007E365D">
        <w:trPr>
          <w:jc w:val="center"/>
        </w:trPr>
        <w:tc>
          <w:tcPr>
            <w:tcW w:w="1016" w:type="pct"/>
            <w:gridSpan w:val="2"/>
            <w:vMerge w:val="restart"/>
            <w:shd w:val="clear" w:color="auto" w:fill="auto"/>
            <w:vAlign w:val="center"/>
          </w:tcPr>
          <w:p w14:paraId="23D285FD" w14:textId="77777777" w:rsidR="00220689" w:rsidRPr="00C13E62" w:rsidRDefault="00220689" w:rsidP="00220689">
            <w:pPr>
              <w:pStyle w:val="TAL"/>
            </w:pPr>
            <w:r w:rsidRPr="00C13E62">
              <w:t>PDSCH DMRS configuration</w:t>
            </w:r>
          </w:p>
        </w:tc>
        <w:tc>
          <w:tcPr>
            <w:tcW w:w="1987" w:type="pct"/>
            <w:shd w:val="clear" w:color="auto" w:fill="auto"/>
            <w:vAlign w:val="center"/>
          </w:tcPr>
          <w:p w14:paraId="5E6AFAD3" w14:textId="77777777" w:rsidR="00220689" w:rsidRPr="00C13E62" w:rsidRDefault="00220689" w:rsidP="00220689">
            <w:pPr>
              <w:pStyle w:val="TAL"/>
            </w:pPr>
            <w:r w:rsidRPr="00C13E62">
              <w:t>DMRS Type</w:t>
            </w:r>
          </w:p>
        </w:tc>
        <w:tc>
          <w:tcPr>
            <w:tcW w:w="661" w:type="pct"/>
            <w:shd w:val="clear" w:color="auto" w:fill="auto"/>
            <w:vAlign w:val="center"/>
          </w:tcPr>
          <w:p w14:paraId="4925482B" w14:textId="77777777" w:rsidR="00220689" w:rsidRPr="00C13E62" w:rsidRDefault="00220689" w:rsidP="00220689">
            <w:pPr>
              <w:pStyle w:val="TAC"/>
            </w:pPr>
          </w:p>
        </w:tc>
        <w:tc>
          <w:tcPr>
            <w:tcW w:w="1336" w:type="pct"/>
            <w:vAlign w:val="center"/>
          </w:tcPr>
          <w:p w14:paraId="364E7975" w14:textId="77777777" w:rsidR="00220689" w:rsidRPr="00C13E62" w:rsidRDefault="00220689" w:rsidP="00220689">
            <w:pPr>
              <w:pStyle w:val="TAC"/>
              <w:rPr>
                <w:lang w:eastAsia="zh-CN"/>
              </w:rPr>
            </w:pPr>
            <w:r w:rsidRPr="00C13E62">
              <w:rPr>
                <w:lang w:eastAsia="zh-CN"/>
              </w:rPr>
              <w:t>Type 1</w:t>
            </w:r>
          </w:p>
        </w:tc>
      </w:tr>
      <w:tr w:rsidR="00220689" w:rsidRPr="00C13E62" w14:paraId="35628B54" w14:textId="77777777" w:rsidTr="007E365D">
        <w:trPr>
          <w:jc w:val="center"/>
        </w:trPr>
        <w:tc>
          <w:tcPr>
            <w:tcW w:w="1016" w:type="pct"/>
            <w:gridSpan w:val="2"/>
            <w:vMerge/>
            <w:shd w:val="clear" w:color="auto" w:fill="auto"/>
            <w:vAlign w:val="center"/>
          </w:tcPr>
          <w:p w14:paraId="4DB669C6" w14:textId="77777777" w:rsidR="00220689" w:rsidRPr="00C13E62" w:rsidRDefault="00220689" w:rsidP="00220689">
            <w:pPr>
              <w:pStyle w:val="TAL"/>
            </w:pPr>
          </w:p>
        </w:tc>
        <w:tc>
          <w:tcPr>
            <w:tcW w:w="1987" w:type="pct"/>
            <w:shd w:val="clear" w:color="auto" w:fill="auto"/>
            <w:vAlign w:val="center"/>
          </w:tcPr>
          <w:p w14:paraId="6A04BD33" w14:textId="77777777" w:rsidR="00220689" w:rsidRPr="00C13E62" w:rsidRDefault="00220689" w:rsidP="00220689">
            <w:pPr>
              <w:pStyle w:val="TAL"/>
            </w:pPr>
            <w:r w:rsidRPr="00C13E62">
              <w:t>Number of additional DMRS</w:t>
            </w:r>
          </w:p>
        </w:tc>
        <w:tc>
          <w:tcPr>
            <w:tcW w:w="661" w:type="pct"/>
            <w:shd w:val="clear" w:color="auto" w:fill="auto"/>
            <w:vAlign w:val="center"/>
          </w:tcPr>
          <w:p w14:paraId="52DB396C" w14:textId="77777777" w:rsidR="00220689" w:rsidRPr="00C13E62" w:rsidRDefault="00220689" w:rsidP="00220689">
            <w:pPr>
              <w:pStyle w:val="TAC"/>
            </w:pPr>
          </w:p>
        </w:tc>
        <w:tc>
          <w:tcPr>
            <w:tcW w:w="1336" w:type="pct"/>
            <w:vAlign w:val="center"/>
          </w:tcPr>
          <w:p w14:paraId="3F36D3A7" w14:textId="77777777" w:rsidR="00220689" w:rsidRPr="00C13E62" w:rsidRDefault="00220689" w:rsidP="00220689">
            <w:pPr>
              <w:pStyle w:val="TAC"/>
              <w:rPr>
                <w:lang w:eastAsia="zh-CN"/>
              </w:rPr>
            </w:pPr>
            <w:r w:rsidRPr="00C13E62">
              <w:rPr>
                <w:lang w:eastAsia="zh-CN"/>
              </w:rPr>
              <w:t>1</w:t>
            </w:r>
          </w:p>
        </w:tc>
      </w:tr>
      <w:tr w:rsidR="00220689" w:rsidRPr="00C13E62" w14:paraId="2DD23496" w14:textId="77777777" w:rsidTr="007E365D">
        <w:trPr>
          <w:jc w:val="center"/>
        </w:trPr>
        <w:tc>
          <w:tcPr>
            <w:tcW w:w="1016" w:type="pct"/>
            <w:gridSpan w:val="2"/>
            <w:vMerge/>
            <w:shd w:val="clear" w:color="auto" w:fill="auto"/>
            <w:vAlign w:val="center"/>
          </w:tcPr>
          <w:p w14:paraId="2087F14E" w14:textId="77777777" w:rsidR="00220689" w:rsidRPr="00C13E62" w:rsidRDefault="00220689" w:rsidP="00220689">
            <w:pPr>
              <w:pStyle w:val="TAL"/>
            </w:pPr>
          </w:p>
        </w:tc>
        <w:tc>
          <w:tcPr>
            <w:tcW w:w="1987" w:type="pct"/>
            <w:shd w:val="clear" w:color="auto" w:fill="auto"/>
            <w:vAlign w:val="center"/>
          </w:tcPr>
          <w:p w14:paraId="1A41045F" w14:textId="77777777" w:rsidR="00220689" w:rsidRPr="00C13E62" w:rsidRDefault="00220689" w:rsidP="00220689">
            <w:pPr>
              <w:pStyle w:val="TAL"/>
            </w:pPr>
            <w:r w:rsidRPr="00C13E62">
              <w:t>Maximum number of OFDM symbols for DL front loaded DMRS</w:t>
            </w:r>
          </w:p>
        </w:tc>
        <w:tc>
          <w:tcPr>
            <w:tcW w:w="661" w:type="pct"/>
            <w:shd w:val="clear" w:color="auto" w:fill="auto"/>
            <w:vAlign w:val="center"/>
          </w:tcPr>
          <w:p w14:paraId="4B516B7B" w14:textId="77777777" w:rsidR="00220689" w:rsidRPr="00C13E62" w:rsidRDefault="00220689" w:rsidP="00220689">
            <w:pPr>
              <w:pStyle w:val="TAC"/>
            </w:pPr>
          </w:p>
        </w:tc>
        <w:tc>
          <w:tcPr>
            <w:tcW w:w="1336" w:type="pct"/>
            <w:vAlign w:val="center"/>
          </w:tcPr>
          <w:p w14:paraId="0D9525A7" w14:textId="77777777" w:rsidR="00220689" w:rsidRPr="00C13E62" w:rsidRDefault="00220689" w:rsidP="00220689">
            <w:pPr>
              <w:pStyle w:val="TAC"/>
              <w:rPr>
                <w:lang w:eastAsia="zh-CN"/>
              </w:rPr>
            </w:pPr>
            <w:r w:rsidRPr="00C13E62">
              <w:rPr>
                <w:lang w:eastAsia="zh-CN"/>
              </w:rPr>
              <w:t>1</w:t>
            </w:r>
          </w:p>
        </w:tc>
      </w:tr>
      <w:tr w:rsidR="00220689" w:rsidRPr="00C13E62" w14:paraId="549B7C20" w14:textId="77777777" w:rsidTr="007E365D">
        <w:trPr>
          <w:jc w:val="center"/>
        </w:trPr>
        <w:tc>
          <w:tcPr>
            <w:tcW w:w="1016" w:type="pct"/>
            <w:gridSpan w:val="2"/>
            <w:vMerge/>
            <w:shd w:val="clear" w:color="auto" w:fill="auto"/>
            <w:vAlign w:val="center"/>
          </w:tcPr>
          <w:p w14:paraId="74382BD1" w14:textId="77777777" w:rsidR="00220689" w:rsidRPr="00C13E62" w:rsidRDefault="00220689" w:rsidP="00220689">
            <w:pPr>
              <w:pStyle w:val="TAL"/>
            </w:pPr>
          </w:p>
        </w:tc>
        <w:tc>
          <w:tcPr>
            <w:tcW w:w="1987" w:type="pct"/>
            <w:shd w:val="clear" w:color="auto" w:fill="auto"/>
            <w:vAlign w:val="center"/>
          </w:tcPr>
          <w:p w14:paraId="29F5DC26" w14:textId="77777777" w:rsidR="00220689" w:rsidRPr="00C13E62" w:rsidRDefault="00220689" w:rsidP="00220689">
            <w:pPr>
              <w:pStyle w:val="TAL"/>
            </w:pPr>
            <w:r w:rsidRPr="00C13E62">
              <w:rPr>
                <w:lang w:eastAsia="zh-CN"/>
              </w:rPr>
              <w:t>DMRS ports indexes</w:t>
            </w:r>
          </w:p>
        </w:tc>
        <w:tc>
          <w:tcPr>
            <w:tcW w:w="661" w:type="pct"/>
            <w:shd w:val="clear" w:color="auto" w:fill="auto"/>
            <w:vAlign w:val="center"/>
          </w:tcPr>
          <w:p w14:paraId="580B74F2" w14:textId="77777777" w:rsidR="00220689" w:rsidRPr="00C13E62" w:rsidRDefault="00220689" w:rsidP="00220689">
            <w:pPr>
              <w:pStyle w:val="TAC"/>
            </w:pPr>
          </w:p>
        </w:tc>
        <w:tc>
          <w:tcPr>
            <w:tcW w:w="1336" w:type="pct"/>
            <w:vAlign w:val="center"/>
          </w:tcPr>
          <w:p w14:paraId="4A924B45" w14:textId="77777777" w:rsidR="00220689" w:rsidRPr="00224443" w:rsidRDefault="00220689" w:rsidP="00220689">
            <w:pPr>
              <w:pStyle w:val="TAC"/>
              <w:rPr>
                <w:lang w:eastAsia="zh-CN"/>
              </w:rPr>
            </w:pPr>
            <w:r w:rsidRPr="00224443">
              <w:rPr>
                <w:lang w:eastAsia="zh-CN"/>
              </w:rPr>
              <w:t>{1000} for Rank1</w:t>
            </w:r>
          </w:p>
          <w:p w14:paraId="695E6A5C" w14:textId="77777777" w:rsidR="00220689" w:rsidRPr="00224443" w:rsidRDefault="00220689" w:rsidP="00220689">
            <w:pPr>
              <w:pStyle w:val="TAC"/>
              <w:rPr>
                <w:lang w:eastAsia="zh-CN"/>
              </w:rPr>
            </w:pPr>
            <w:r w:rsidRPr="00224443">
              <w:rPr>
                <w:lang w:eastAsia="zh-CN"/>
              </w:rPr>
              <w:t>{1000,1001} for Rank2</w:t>
            </w:r>
          </w:p>
          <w:p w14:paraId="66233285" w14:textId="77777777" w:rsidR="00220689" w:rsidRPr="00224443" w:rsidRDefault="00220689" w:rsidP="00220689">
            <w:pPr>
              <w:pStyle w:val="TAC"/>
              <w:rPr>
                <w:lang w:eastAsia="zh-CN"/>
              </w:rPr>
            </w:pPr>
            <w:r w:rsidRPr="00224443">
              <w:rPr>
                <w:lang w:eastAsia="zh-CN"/>
              </w:rPr>
              <w:t>{1000,1001,1002} for Rank3</w:t>
            </w:r>
          </w:p>
          <w:p w14:paraId="6F56161E" w14:textId="77777777" w:rsidR="00220689" w:rsidRPr="00C13E62" w:rsidRDefault="00220689" w:rsidP="00220689">
            <w:pPr>
              <w:pStyle w:val="TAC"/>
              <w:rPr>
                <w:lang w:eastAsia="zh-CN"/>
              </w:rPr>
            </w:pPr>
            <w:r w:rsidRPr="00224443">
              <w:rPr>
                <w:lang w:eastAsia="zh-CN"/>
              </w:rPr>
              <w:t>{1000,1001,1002,1003} for Rank4</w:t>
            </w:r>
          </w:p>
        </w:tc>
      </w:tr>
      <w:tr w:rsidR="00220689" w:rsidRPr="00C13E62" w14:paraId="3F76FAF6" w14:textId="77777777" w:rsidTr="007E365D">
        <w:trPr>
          <w:jc w:val="center"/>
        </w:trPr>
        <w:tc>
          <w:tcPr>
            <w:tcW w:w="1016" w:type="pct"/>
            <w:gridSpan w:val="2"/>
            <w:vMerge/>
            <w:shd w:val="clear" w:color="auto" w:fill="auto"/>
            <w:vAlign w:val="center"/>
          </w:tcPr>
          <w:p w14:paraId="6BF5C1F2" w14:textId="77777777" w:rsidR="00220689" w:rsidRPr="00C13E62" w:rsidRDefault="00220689" w:rsidP="00220689">
            <w:pPr>
              <w:pStyle w:val="TAL"/>
            </w:pPr>
          </w:p>
        </w:tc>
        <w:tc>
          <w:tcPr>
            <w:tcW w:w="1987" w:type="pct"/>
            <w:shd w:val="clear" w:color="auto" w:fill="auto"/>
            <w:vAlign w:val="center"/>
          </w:tcPr>
          <w:p w14:paraId="4E1E5773" w14:textId="77777777" w:rsidR="00220689" w:rsidRPr="00C13E62" w:rsidRDefault="00220689" w:rsidP="00220689">
            <w:pPr>
              <w:pStyle w:val="TAL"/>
            </w:pPr>
            <w:r w:rsidRPr="00C13E62">
              <w:t>Number of PDSCH DMRS CDM group(s) without data</w:t>
            </w:r>
          </w:p>
        </w:tc>
        <w:tc>
          <w:tcPr>
            <w:tcW w:w="661" w:type="pct"/>
            <w:shd w:val="clear" w:color="auto" w:fill="auto"/>
            <w:vAlign w:val="center"/>
          </w:tcPr>
          <w:p w14:paraId="7D0DBE66" w14:textId="77777777" w:rsidR="00220689" w:rsidRPr="00C13E62" w:rsidRDefault="00220689" w:rsidP="00220689">
            <w:pPr>
              <w:pStyle w:val="TAC"/>
            </w:pPr>
          </w:p>
        </w:tc>
        <w:tc>
          <w:tcPr>
            <w:tcW w:w="1336" w:type="pct"/>
            <w:vAlign w:val="center"/>
          </w:tcPr>
          <w:p w14:paraId="134E5747" w14:textId="77777777" w:rsidR="00220689" w:rsidRPr="00C13E62" w:rsidRDefault="00220689" w:rsidP="00220689">
            <w:pPr>
              <w:pStyle w:val="TAC"/>
              <w:rPr>
                <w:lang w:eastAsia="zh-CN"/>
              </w:rPr>
            </w:pPr>
            <w:r w:rsidRPr="00C13E62">
              <w:rPr>
                <w:lang w:eastAsia="zh-CN"/>
              </w:rPr>
              <w:t>2</w:t>
            </w:r>
          </w:p>
        </w:tc>
      </w:tr>
      <w:tr w:rsidR="00220689" w:rsidRPr="00C13E62" w14:paraId="76A13C07" w14:textId="77777777" w:rsidTr="007E365D">
        <w:trPr>
          <w:jc w:val="center"/>
        </w:trPr>
        <w:tc>
          <w:tcPr>
            <w:tcW w:w="1016" w:type="pct"/>
            <w:gridSpan w:val="2"/>
            <w:vMerge w:val="restart"/>
            <w:shd w:val="clear" w:color="auto" w:fill="auto"/>
            <w:vAlign w:val="center"/>
          </w:tcPr>
          <w:p w14:paraId="528683BC" w14:textId="77777777" w:rsidR="00220689" w:rsidRPr="00C13E62" w:rsidRDefault="00220689" w:rsidP="00220689">
            <w:pPr>
              <w:pStyle w:val="TAL"/>
            </w:pPr>
            <w:r w:rsidRPr="00C13E62">
              <w:t>PTRS configuration</w:t>
            </w:r>
          </w:p>
        </w:tc>
        <w:tc>
          <w:tcPr>
            <w:tcW w:w="1987" w:type="pct"/>
            <w:shd w:val="clear" w:color="auto" w:fill="auto"/>
            <w:vAlign w:val="center"/>
          </w:tcPr>
          <w:p w14:paraId="0D78B15F" w14:textId="77777777" w:rsidR="00220689" w:rsidRPr="00C13E62" w:rsidRDefault="00220689" w:rsidP="00220689">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6A393677" w14:textId="77777777" w:rsidR="00220689" w:rsidRPr="00C13E62" w:rsidRDefault="00220689" w:rsidP="00220689">
            <w:pPr>
              <w:pStyle w:val="TAC"/>
            </w:pPr>
          </w:p>
        </w:tc>
        <w:tc>
          <w:tcPr>
            <w:tcW w:w="1336" w:type="pct"/>
            <w:vAlign w:val="center"/>
          </w:tcPr>
          <w:p w14:paraId="2FEB72D6" w14:textId="77777777" w:rsidR="00220689" w:rsidRPr="00C13E62" w:rsidRDefault="00220689" w:rsidP="00220689">
            <w:pPr>
              <w:pStyle w:val="TAC"/>
              <w:rPr>
                <w:lang w:eastAsia="zh-CN"/>
              </w:rPr>
            </w:pPr>
            <w:r w:rsidRPr="00C13E62">
              <w:rPr>
                <w:lang w:eastAsia="zh-CN"/>
              </w:rPr>
              <w:t>N/A</w:t>
            </w:r>
          </w:p>
        </w:tc>
      </w:tr>
      <w:tr w:rsidR="00220689" w:rsidRPr="00C13E62" w14:paraId="3EECCD0E" w14:textId="77777777" w:rsidTr="007E365D">
        <w:trPr>
          <w:jc w:val="center"/>
        </w:trPr>
        <w:tc>
          <w:tcPr>
            <w:tcW w:w="1016" w:type="pct"/>
            <w:gridSpan w:val="2"/>
            <w:vMerge/>
            <w:shd w:val="clear" w:color="auto" w:fill="auto"/>
            <w:vAlign w:val="center"/>
          </w:tcPr>
          <w:p w14:paraId="2288D2E7" w14:textId="77777777" w:rsidR="00220689" w:rsidRPr="00C13E62" w:rsidRDefault="00220689" w:rsidP="00220689">
            <w:pPr>
              <w:pStyle w:val="TAL"/>
            </w:pPr>
          </w:p>
        </w:tc>
        <w:tc>
          <w:tcPr>
            <w:tcW w:w="1987" w:type="pct"/>
            <w:shd w:val="clear" w:color="auto" w:fill="auto"/>
            <w:vAlign w:val="center"/>
          </w:tcPr>
          <w:p w14:paraId="760FB338" w14:textId="77777777" w:rsidR="00220689" w:rsidRPr="00C13E62" w:rsidRDefault="00220689" w:rsidP="00220689">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535B5A3D" w14:textId="77777777" w:rsidR="00220689" w:rsidRPr="00C13E62" w:rsidRDefault="00220689" w:rsidP="00220689">
            <w:pPr>
              <w:pStyle w:val="TAC"/>
            </w:pPr>
          </w:p>
        </w:tc>
        <w:tc>
          <w:tcPr>
            <w:tcW w:w="1336" w:type="pct"/>
            <w:vAlign w:val="center"/>
          </w:tcPr>
          <w:p w14:paraId="72A1A967" w14:textId="77777777" w:rsidR="00220689" w:rsidRPr="00C13E62" w:rsidRDefault="00220689" w:rsidP="00220689">
            <w:pPr>
              <w:pStyle w:val="TAC"/>
              <w:rPr>
                <w:lang w:eastAsia="zh-CN"/>
              </w:rPr>
            </w:pPr>
            <w:r w:rsidRPr="00C13E62">
              <w:rPr>
                <w:lang w:eastAsia="zh-CN"/>
              </w:rPr>
              <w:t>N/A</w:t>
            </w:r>
          </w:p>
        </w:tc>
      </w:tr>
      <w:tr w:rsidR="00220689" w:rsidRPr="00C13E62" w14:paraId="6ABCD964" w14:textId="77777777" w:rsidTr="007E365D">
        <w:trPr>
          <w:jc w:val="center"/>
        </w:trPr>
        <w:tc>
          <w:tcPr>
            <w:tcW w:w="1016" w:type="pct"/>
            <w:gridSpan w:val="2"/>
            <w:vMerge/>
            <w:shd w:val="clear" w:color="auto" w:fill="auto"/>
            <w:vAlign w:val="center"/>
          </w:tcPr>
          <w:p w14:paraId="1D8356A6" w14:textId="77777777" w:rsidR="00220689" w:rsidRPr="00C13E62" w:rsidRDefault="00220689" w:rsidP="00220689">
            <w:pPr>
              <w:pStyle w:val="TAL"/>
            </w:pPr>
          </w:p>
        </w:tc>
        <w:tc>
          <w:tcPr>
            <w:tcW w:w="1987" w:type="pct"/>
            <w:shd w:val="clear" w:color="auto" w:fill="auto"/>
            <w:vAlign w:val="center"/>
          </w:tcPr>
          <w:p w14:paraId="529FD97F" w14:textId="77777777" w:rsidR="00220689" w:rsidRPr="00C13E62" w:rsidRDefault="00220689" w:rsidP="00220689">
            <w:pPr>
              <w:pStyle w:val="TAL"/>
            </w:pPr>
            <w:r w:rsidRPr="00C13E62">
              <w:t>Resource Element Offset</w:t>
            </w:r>
          </w:p>
        </w:tc>
        <w:tc>
          <w:tcPr>
            <w:tcW w:w="661" w:type="pct"/>
            <w:shd w:val="clear" w:color="auto" w:fill="auto"/>
            <w:vAlign w:val="center"/>
          </w:tcPr>
          <w:p w14:paraId="5967CA02" w14:textId="77777777" w:rsidR="00220689" w:rsidRPr="00C13E62" w:rsidRDefault="00220689" w:rsidP="00220689">
            <w:pPr>
              <w:pStyle w:val="TAC"/>
            </w:pPr>
          </w:p>
        </w:tc>
        <w:tc>
          <w:tcPr>
            <w:tcW w:w="1336" w:type="pct"/>
            <w:vAlign w:val="center"/>
          </w:tcPr>
          <w:p w14:paraId="7DBD85A4" w14:textId="77777777" w:rsidR="00220689" w:rsidRPr="00C13E62" w:rsidRDefault="00220689" w:rsidP="00220689">
            <w:pPr>
              <w:pStyle w:val="TAC"/>
              <w:rPr>
                <w:lang w:eastAsia="zh-CN"/>
              </w:rPr>
            </w:pPr>
            <w:r w:rsidRPr="00C13E62">
              <w:rPr>
                <w:lang w:eastAsia="zh-CN"/>
              </w:rPr>
              <w:t>N/A</w:t>
            </w:r>
          </w:p>
        </w:tc>
      </w:tr>
      <w:tr w:rsidR="00220689" w:rsidRPr="00C13E62" w14:paraId="02240B36" w14:textId="77777777" w:rsidTr="007E365D">
        <w:trPr>
          <w:jc w:val="center"/>
        </w:trPr>
        <w:tc>
          <w:tcPr>
            <w:tcW w:w="1016" w:type="pct"/>
            <w:gridSpan w:val="2"/>
            <w:shd w:val="clear" w:color="auto" w:fill="auto"/>
            <w:vAlign w:val="center"/>
          </w:tcPr>
          <w:p w14:paraId="69ECB20F" w14:textId="77777777" w:rsidR="00220689" w:rsidRPr="00C13E62" w:rsidRDefault="00220689" w:rsidP="00220689">
            <w:pPr>
              <w:pStyle w:val="TAL"/>
            </w:pPr>
            <w:r w:rsidRPr="00C13E62">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877D665" w14:textId="77777777" w:rsidR="00220689" w:rsidRPr="00C13E62" w:rsidRDefault="00220689" w:rsidP="00220689">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6868BE93" w14:textId="77777777" w:rsidR="00220689" w:rsidRPr="00C13E62" w:rsidRDefault="00220689" w:rsidP="00220689">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1563FE19" w14:textId="77777777" w:rsidR="00220689" w:rsidRPr="00C13E62" w:rsidRDefault="00220689" w:rsidP="00220689">
            <w:pPr>
              <w:pStyle w:val="TAC"/>
            </w:pPr>
            <w:r w:rsidRPr="00C13E62">
              <w:t>Start PRB 0</w:t>
            </w:r>
          </w:p>
          <w:p w14:paraId="3817BFC0" w14:textId="77777777" w:rsidR="00220689" w:rsidRPr="00C13E62" w:rsidRDefault="00220689" w:rsidP="00220689">
            <w:pPr>
              <w:pStyle w:val="TAC"/>
            </w:pPr>
            <w:r w:rsidRPr="00C13E62">
              <w:rPr>
                <w:rFonts w:eastAsia="Calibri"/>
              </w:rPr>
              <w:t>Number of PRB = BWP size</w:t>
            </w:r>
          </w:p>
        </w:tc>
      </w:tr>
      <w:tr w:rsidR="00220689" w:rsidRPr="00C13E62" w14:paraId="20D864B5" w14:textId="77777777" w:rsidTr="007E365D">
        <w:trPr>
          <w:jc w:val="center"/>
        </w:trPr>
        <w:tc>
          <w:tcPr>
            <w:tcW w:w="3004" w:type="pct"/>
            <w:gridSpan w:val="3"/>
            <w:tcBorders>
              <w:right w:val="single" w:sz="4" w:space="0" w:color="auto"/>
            </w:tcBorders>
            <w:shd w:val="clear" w:color="auto" w:fill="auto"/>
            <w:vAlign w:val="center"/>
          </w:tcPr>
          <w:p w14:paraId="3BCEBDA8" w14:textId="77777777" w:rsidR="00220689" w:rsidRPr="00C13E62" w:rsidRDefault="00220689" w:rsidP="00FA095B">
            <w:pPr>
              <w:pStyle w:val="TAL"/>
            </w:pPr>
            <w:r w:rsidRPr="00C13E62">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054EA1DD" w14:textId="77777777" w:rsidR="00220689" w:rsidRPr="00C13E62" w:rsidRDefault="00220689" w:rsidP="00220689">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34A45EDF" w14:textId="77777777" w:rsidR="00220689" w:rsidRPr="00C13E62" w:rsidRDefault="00220689" w:rsidP="00220689">
            <w:pPr>
              <w:pStyle w:val="TAC"/>
            </w:pPr>
            <w:r w:rsidRPr="00C13E62">
              <w:rPr>
                <w:szCs w:val="18"/>
                <w:lang w:eastAsia="zh-CN"/>
              </w:rPr>
              <w:t>{0,2,3,1}</w:t>
            </w:r>
          </w:p>
        </w:tc>
      </w:tr>
      <w:tr w:rsidR="00220689" w:rsidRPr="00C13E62" w14:paraId="491DF13B" w14:textId="77777777" w:rsidTr="007E365D">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289C4979" w14:textId="77777777" w:rsidR="00220689" w:rsidRDefault="00220689" w:rsidP="00220689">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0EBB7902" w14:textId="77777777" w:rsidR="00220689" w:rsidRPr="00C13E62" w:rsidRDefault="00220689" w:rsidP="00220689">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1CBC446B" w14:textId="77777777" w:rsidR="00220689" w:rsidRPr="00C13E62" w:rsidRDefault="00220689" w:rsidP="00220689">
      <w:pPr>
        <w:rPr>
          <w:highlight w:val="yellow"/>
          <w:lang w:val="nb-NO" w:eastAsia="en-GB"/>
        </w:rPr>
      </w:pPr>
    </w:p>
    <w:p w14:paraId="776DED14" w14:textId="77777777" w:rsidR="00345ACA" w:rsidRPr="00BE5108" w:rsidRDefault="00345ACA" w:rsidP="00345ACA">
      <w:pPr>
        <w:pStyle w:val="Heading4"/>
        <w:rPr>
          <w:rFonts w:eastAsiaTheme="minorEastAsia"/>
        </w:rPr>
      </w:pPr>
      <w:bookmarkStart w:id="6451" w:name="_Toc82437616"/>
      <w:bookmarkStart w:id="6452" w:name="_Toc89944982"/>
      <w:bookmarkStart w:id="6453" w:name="_Toc98754000"/>
      <w:bookmarkStart w:id="6454" w:name="_Toc106179892"/>
      <w:bookmarkStart w:id="6455" w:name="_Toc106180403"/>
      <w:bookmarkStart w:id="6456" w:name="_Toc130396228"/>
      <w:bookmarkStart w:id="6457" w:name="_Toc137555503"/>
      <w:bookmarkStart w:id="6458" w:name="_Toc138857030"/>
      <w:bookmarkStart w:id="6459" w:name="_Toc138860889"/>
      <w:bookmarkStart w:id="6460" w:name="_Toc163217882"/>
      <w:bookmarkStart w:id="6461" w:name="_Toc187261654"/>
      <w:r w:rsidRPr="00BE5108">
        <w:rPr>
          <w:rFonts w:eastAsiaTheme="minorEastAsia"/>
        </w:rPr>
        <w:t>8.2.3.2</w:t>
      </w:r>
      <w:r w:rsidRPr="00BE5108">
        <w:rPr>
          <w:rFonts w:eastAsiaTheme="minorEastAsia"/>
        </w:rPr>
        <w:tab/>
        <w:t>Reporting Channel Quality Indicator (CQI)</w:t>
      </w:r>
      <w:bookmarkEnd w:id="6417"/>
      <w:bookmarkEnd w:id="6418"/>
      <w:bookmarkEnd w:id="6419"/>
      <w:bookmarkEnd w:id="6420"/>
      <w:bookmarkEnd w:id="6421"/>
      <w:bookmarkEnd w:id="6451"/>
      <w:bookmarkEnd w:id="6452"/>
      <w:bookmarkEnd w:id="6453"/>
      <w:bookmarkEnd w:id="6454"/>
      <w:bookmarkEnd w:id="6455"/>
      <w:bookmarkEnd w:id="6456"/>
      <w:bookmarkEnd w:id="6457"/>
      <w:bookmarkEnd w:id="6458"/>
      <w:bookmarkEnd w:id="6459"/>
      <w:bookmarkEnd w:id="6460"/>
      <w:bookmarkEnd w:id="6461"/>
    </w:p>
    <w:p w14:paraId="4F2D1B64" w14:textId="77777777" w:rsidR="00345ACA" w:rsidRPr="00BE5108" w:rsidRDefault="00345ACA" w:rsidP="00345ACA">
      <w:pPr>
        <w:pStyle w:val="Heading5"/>
        <w:rPr>
          <w:rFonts w:eastAsiaTheme="minorEastAsia"/>
        </w:rPr>
      </w:pPr>
      <w:bookmarkStart w:id="6462" w:name="_Toc73963117"/>
      <w:bookmarkStart w:id="6463" w:name="_Toc75260294"/>
      <w:bookmarkStart w:id="6464" w:name="_Toc75275836"/>
      <w:bookmarkStart w:id="6465" w:name="_Toc75276347"/>
      <w:bookmarkStart w:id="6466" w:name="_Toc76541846"/>
      <w:bookmarkStart w:id="6467" w:name="_Toc82437617"/>
      <w:bookmarkStart w:id="6468" w:name="_Toc89944983"/>
      <w:bookmarkStart w:id="6469" w:name="_Toc98754001"/>
      <w:bookmarkStart w:id="6470" w:name="_Toc106179893"/>
      <w:bookmarkStart w:id="6471" w:name="_Toc106180404"/>
      <w:bookmarkStart w:id="6472" w:name="_Toc130396229"/>
      <w:bookmarkStart w:id="6473" w:name="_Toc137555504"/>
      <w:bookmarkStart w:id="6474" w:name="_Toc138857031"/>
      <w:bookmarkStart w:id="6475" w:name="_Toc138860890"/>
      <w:bookmarkStart w:id="6476" w:name="_Toc163217883"/>
      <w:bookmarkStart w:id="6477" w:name="_Toc187261655"/>
      <w:r w:rsidRPr="00BE5108">
        <w:rPr>
          <w:rFonts w:eastAsiaTheme="minorEastAsia"/>
        </w:rPr>
        <w:t>8.2.3.2.1</w:t>
      </w:r>
      <w:r w:rsidRPr="00BE5108">
        <w:rPr>
          <w:rFonts w:eastAsiaTheme="minorEastAsia"/>
        </w:rPr>
        <w:tab/>
        <w:t>Definition and applicability</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6478" w:name="_Toc73963118"/>
      <w:bookmarkStart w:id="6479" w:name="_Toc75260295"/>
      <w:bookmarkStart w:id="6480" w:name="_Toc75275837"/>
      <w:bookmarkStart w:id="6481" w:name="_Toc75276348"/>
      <w:bookmarkStart w:id="6482" w:name="_Toc76541847"/>
      <w:bookmarkStart w:id="6483" w:name="_Toc82437618"/>
      <w:bookmarkStart w:id="6484" w:name="_Toc89944984"/>
      <w:bookmarkStart w:id="6485" w:name="_Toc98754002"/>
      <w:bookmarkStart w:id="6486" w:name="_Toc106179894"/>
      <w:bookmarkStart w:id="6487" w:name="_Toc106180405"/>
      <w:bookmarkStart w:id="6488" w:name="_Toc130396230"/>
      <w:bookmarkStart w:id="6489" w:name="_Toc137555505"/>
      <w:bookmarkStart w:id="6490" w:name="_Toc138857032"/>
      <w:bookmarkStart w:id="6491" w:name="_Toc138860891"/>
      <w:bookmarkStart w:id="6492" w:name="_Toc163217884"/>
      <w:bookmarkStart w:id="6493" w:name="_Toc187261656"/>
      <w:r w:rsidRPr="00BE5108">
        <w:rPr>
          <w:rFonts w:eastAsiaTheme="minorEastAsia"/>
        </w:rPr>
        <w:t>8.2.3.2.2</w:t>
      </w:r>
      <w:r w:rsidRPr="00BE5108">
        <w:rPr>
          <w:rFonts w:eastAsiaTheme="minorEastAsia"/>
        </w:rPr>
        <w:tab/>
        <w:t>Minimum requirement</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6494" w:name="_Toc73963119"/>
      <w:bookmarkStart w:id="6495" w:name="_Toc75260296"/>
      <w:bookmarkStart w:id="6496" w:name="_Toc75275838"/>
      <w:bookmarkStart w:id="6497" w:name="_Toc75276349"/>
      <w:bookmarkStart w:id="6498" w:name="_Toc76541848"/>
      <w:bookmarkStart w:id="6499" w:name="_Toc82437619"/>
      <w:bookmarkStart w:id="6500" w:name="_Toc89944985"/>
      <w:bookmarkStart w:id="6501" w:name="_Toc98754003"/>
      <w:bookmarkStart w:id="6502" w:name="_Toc106179895"/>
      <w:bookmarkStart w:id="6503" w:name="_Toc106180406"/>
      <w:bookmarkStart w:id="6504" w:name="_Toc130396231"/>
      <w:bookmarkStart w:id="6505" w:name="_Toc137555506"/>
      <w:bookmarkStart w:id="6506" w:name="_Toc138857033"/>
      <w:bookmarkStart w:id="6507" w:name="_Toc138860892"/>
      <w:bookmarkStart w:id="6508" w:name="_Toc163217885"/>
      <w:bookmarkStart w:id="6509" w:name="_Toc187261657"/>
      <w:r w:rsidRPr="00BE5108">
        <w:rPr>
          <w:rFonts w:eastAsiaTheme="minorEastAsia"/>
        </w:rPr>
        <w:lastRenderedPageBreak/>
        <w:t>8.2.3.2.3</w:t>
      </w:r>
      <w:r w:rsidRPr="00BE5108">
        <w:rPr>
          <w:rFonts w:eastAsiaTheme="minorEastAsia"/>
        </w:rPr>
        <w:tab/>
        <w:t>Test purpose</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6510" w:name="_Toc73963120"/>
      <w:bookmarkStart w:id="6511" w:name="_Toc75260297"/>
      <w:bookmarkStart w:id="6512" w:name="_Toc75275839"/>
      <w:bookmarkStart w:id="6513" w:name="_Toc75276350"/>
      <w:bookmarkStart w:id="6514" w:name="_Toc76541849"/>
      <w:bookmarkStart w:id="6515" w:name="_Toc82437620"/>
      <w:bookmarkStart w:id="6516" w:name="_Toc89944986"/>
      <w:bookmarkStart w:id="6517" w:name="_Toc98754004"/>
      <w:bookmarkStart w:id="6518" w:name="_Toc106179896"/>
      <w:bookmarkStart w:id="6519" w:name="_Toc106180407"/>
      <w:bookmarkStart w:id="6520" w:name="_Toc130396232"/>
      <w:bookmarkStart w:id="6521" w:name="_Toc137555507"/>
      <w:bookmarkStart w:id="6522" w:name="_Toc138857034"/>
      <w:bookmarkStart w:id="6523" w:name="_Toc138860893"/>
      <w:bookmarkStart w:id="6524" w:name="_Toc163217886"/>
      <w:bookmarkStart w:id="6525" w:name="_Toc187261658"/>
      <w:r w:rsidRPr="00BE5108">
        <w:rPr>
          <w:rFonts w:eastAsiaTheme="minorEastAsia"/>
        </w:rPr>
        <w:t>8.2.3.2.4</w:t>
      </w:r>
      <w:r w:rsidRPr="00BE5108">
        <w:rPr>
          <w:rFonts w:eastAsiaTheme="minorEastAsia"/>
        </w:rPr>
        <w:tab/>
        <w:t>Method of test</w:t>
      </w:r>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05514A">
            <w:pPr>
              <w:pStyle w:val="TAL"/>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lastRenderedPageBreak/>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6526" w:name="_Toc73963121"/>
      <w:bookmarkStart w:id="6527" w:name="_Toc75260298"/>
      <w:bookmarkStart w:id="6528" w:name="_Toc75275840"/>
      <w:bookmarkStart w:id="6529" w:name="_Toc75276351"/>
      <w:bookmarkStart w:id="6530" w:name="_Toc76541850"/>
      <w:bookmarkStart w:id="6531" w:name="_Toc82437621"/>
      <w:bookmarkStart w:id="6532" w:name="_Toc89944987"/>
      <w:bookmarkStart w:id="6533" w:name="_Toc98754005"/>
      <w:bookmarkStart w:id="6534" w:name="_Toc106179897"/>
      <w:bookmarkStart w:id="6535" w:name="_Toc106180408"/>
      <w:bookmarkStart w:id="6536" w:name="_Toc130396233"/>
      <w:bookmarkStart w:id="6537" w:name="_Toc137555508"/>
      <w:bookmarkStart w:id="6538" w:name="_Toc138857035"/>
      <w:bookmarkStart w:id="6539" w:name="_Toc138860894"/>
      <w:bookmarkStart w:id="6540" w:name="_Toc163217887"/>
      <w:bookmarkStart w:id="6541" w:name="_Toc187261659"/>
      <w:r w:rsidRPr="00BE5108">
        <w:rPr>
          <w:rFonts w:eastAsiaTheme="minorEastAsia"/>
        </w:rPr>
        <w:t>8.2.3.2.5</w:t>
      </w:r>
      <w:r w:rsidRPr="00BE5108">
        <w:rPr>
          <w:rFonts w:eastAsiaTheme="minorEastAsia"/>
        </w:rPr>
        <w:tab/>
        <w:t>Test requirement</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6542" w:name="_Toc73963122"/>
      <w:bookmarkStart w:id="6543" w:name="_Toc75260299"/>
      <w:bookmarkStart w:id="6544" w:name="_Toc75275841"/>
      <w:bookmarkStart w:id="6545" w:name="_Toc75276352"/>
      <w:bookmarkStart w:id="6546" w:name="_Toc76541851"/>
      <w:bookmarkStart w:id="6547" w:name="_Toc82437622"/>
      <w:bookmarkStart w:id="6548" w:name="_Toc89944988"/>
      <w:bookmarkStart w:id="6549" w:name="_Toc98754006"/>
      <w:bookmarkStart w:id="6550" w:name="_Toc106179898"/>
      <w:bookmarkStart w:id="6551" w:name="_Toc106180409"/>
      <w:bookmarkStart w:id="6552" w:name="_Toc130396234"/>
      <w:bookmarkStart w:id="6553" w:name="_Toc137555509"/>
      <w:bookmarkStart w:id="6554" w:name="_Toc138857036"/>
      <w:bookmarkStart w:id="6555" w:name="_Toc138860895"/>
      <w:bookmarkStart w:id="6556" w:name="_Toc163217888"/>
      <w:bookmarkStart w:id="6557" w:name="_Toc187261660"/>
      <w:r w:rsidRPr="00BE5108">
        <w:rPr>
          <w:rFonts w:eastAsiaTheme="minorEastAsia"/>
        </w:rPr>
        <w:t>8.2.3.3</w:t>
      </w:r>
      <w:r w:rsidRPr="00BE5108">
        <w:rPr>
          <w:rFonts w:eastAsiaTheme="minorEastAsia"/>
        </w:rPr>
        <w:tab/>
        <w:t>Reporting of Precoding Matrix Indicator (PMI)</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7567032E" w14:textId="77777777" w:rsidR="00345ACA" w:rsidRPr="00BE5108" w:rsidRDefault="00345ACA" w:rsidP="00345ACA">
      <w:pPr>
        <w:pStyle w:val="Heading5"/>
        <w:rPr>
          <w:rFonts w:eastAsiaTheme="minorEastAsia"/>
        </w:rPr>
      </w:pPr>
      <w:bookmarkStart w:id="6558" w:name="_Toc73963123"/>
      <w:bookmarkStart w:id="6559" w:name="_Toc75260300"/>
      <w:bookmarkStart w:id="6560" w:name="_Toc75275842"/>
      <w:bookmarkStart w:id="6561" w:name="_Toc75276353"/>
      <w:bookmarkStart w:id="6562" w:name="_Toc76541852"/>
      <w:bookmarkStart w:id="6563" w:name="_Toc82437623"/>
      <w:bookmarkStart w:id="6564" w:name="_Toc89944989"/>
      <w:bookmarkStart w:id="6565" w:name="_Toc98754007"/>
      <w:bookmarkStart w:id="6566" w:name="_Toc106179899"/>
      <w:bookmarkStart w:id="6567" w:name="_Toc106180410"/>
      <w:bookmarkStart w:id="6568" w:name="_Toc130396235"/>
      <w:bookmarkStart w:id="6569" w:name="_Toc137555510"/>
      <w:bookmarkStart w:id="6570" w:name="_Toc138857037"/>
      <w:bookmarkStart w:id="6571" w:name="_Toc138860896"/>
      <w:bookmarkStart w:id="6572" w:name="_Toc163217889"/>
      <w:bookmarkStart w:id="6573" w:name="_Toc187261661"/>
      <w:r w:rsidRPr="00BE5108">
        <w:rPr>
          <w:rFonts w:eastAsiaTheme="minorEastAsia"/>
        </w:rPr>
        <w:t>8.2.3.3.1</w:t>
      </w:r>
      <w:r w:rsidRPr="00BE5108">
        <w:rPr>
          <w:rFonts w:eastAsiaTheme="minorEastAsia"/>
        </w:rPr>
        <w:tab/>
        <w:t>Definition and applicability</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0BF1E357" w14:textId="5EF130E5" w:rsidR="00345ACA" w:rsidRPr="00BE5108" w:rsidRDefault="00345ACA" w:rsidP="00345ACA">
      <w:pPr>
        <w:rPr>
          <w:rFonts w:eastAsiaTheme="minorEastAsia"/>
        </w:rPr>
      </w:pPr>
      <w:r w:rsidRPr="00BE5108">
        <w:rPr>
          <w:rFonts w:eastAsiaTheme="minorEastAsia"/>
        </w:rPr>
        <w:t xml:space="preserve">The minimum performance requirements of PMI reporting are defined based on the precoding gain, expressed as the relative increase in throughput when the transmitter is configured according to </w:t>
      </w:r>
      <w:r w:rsidR="00262186">
        <w:rPr>
          <w:rFonts w:eastAsiaTheme="minorEastAsia"/>
        </w:rPr>
        <w:t xml:space="preserve">the </w:t>
      </w:r>
      <w:r w:rsidR="00262186">
        <w:rPr>
          <w:rFonts w:eastAsia="SimSun" w:hint="eastAsia"/>
          <w:lang w:val="en-US" w:eastAsia="zh-CN"/>
        </w:rPr>
        <w:t>IAB-MT</w:t>
      </w:r>
      <w:r w:rsidRPr="00BE5108">
        <w:rPr>
          <w:rFonts w:eastAsiaTheme="minorEastAsia"/>
        </w:rPr>
        <w:t xml:space="preserve"> 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rPr>
      </w:pPr>
      <w:r w:rsidRPr="00BE5108">
        <w:rPr>
          <w:rFonts w:eastAsiaTheme="minorEastAsia"/>
          <w:lang w:eastAsia="zh-CN"/>
        </w:rPr>
        <w:tab/>
      </w:r>
      <w:r w:rsidRPr="00BE5108">
        <w:rPr>
          <w:rFonts w:eastAsiaTheme="minorEastAsia"/>
          <w:lang w:eastAsia="ko-KR"/>
        </w:rPr>
        <w:object w:dxaOrig="2070" w:dyaOrig="750" w14:anchorId="2EAAEA68">
          <v:shape id="_x0000_i1050" type="#_x0000_t75" style="width:103pt;height:36pt" o:ole="">
            <v:imagedata r:id="rId58" o:title=""/>
          </v:shape>
          <o:OLEObject Type="Embed" ProgID="Equation.3" ShapeID="_x0000_i1050" DrawAspect="Content" ObjectID="_1797873126" r:id="rId59"/>
        </w:object>
      </w:r>
    </w:p>
    <w:p w14:paraId="6D139E8D" w14:textId="679DBC53"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1" type="#_x0000_t75" style="width:51pt;height:15pt" o:ole="">
            <v:imagedata r:id="rId60" o:title=""/>
          </v:shape>
          <o:OLEObject Type="Embed" ProgID="Equation.DSMT4" ShapeID="_x0000_i1051" DrawAspect="Content" ObjectID="_1797873127" r:id="rId61"/>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2" type="#_x0000_t75" style="width:66pt;height:15pt" o:ole="">
            <v:imagedata r:id="rId62" o:title=""/>
          </v:shape>
          <o:OLEObject Type="Embed" ProgID="Equation.DSMT4" ShapeID="_x0000_i1052" DrawAspect="Content" ObjectID="_1797873128" r:id="rId63"/>
        </w:object>
      </w:r>
      <w:r w:rsidRPr="00BE5108">
        <w:rPr>
          <w:rFonts w:eastAsiaTheme="minorEastAsia"/>
          <w:lang w:eastAsia="zh-CN"/>
        </w:rPr>
        <w:t xml:space="preserve"> using the precoders configured according to </w:t>
      </w:r>
      <w:r w:rsidR="00262186">
        <w:rPr>
          <w:rFonts w:eastAsiaTheme="minorEastAsia"/>
          <w:lang w:eastAsia="zh-CN"/>
        </w:rPr>
        <w:t xml:space="preserve">the </w:t>
      </w:r>
      <w:r w:rsidR="00262186">
        <w:rPr>
          <w:rFonts w:eastAsia="SimSun" w:hint="eastAsia"/>
          <w:lang w:val="en-US" w:eastAsia="zh-CN"/>
        </w:rPr>
        <w:t>IAB-MT</w:t>
      </w:r>
      <w:r w:rsidRPr="00BE5108">
        <w:rPr>
          <w:rFonts w:eastAsiaTheme="minorEastAsia"/>
          <w:lang w:eastAsia="zh-CN"/>
        </w:rPr>
        <w:t xml:space="preserve"> 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3" type="#_x0000_t75" style="width:41pt;height:21pt" o:ole="">
            <v:imagedata r:id="rId64" o:title=""/>
          </v:shape>
          <o:OLEObject Type="Embed" ProgID="Equation.DSMT4" ShapeID="_x0000_i1053" DrawAspect="Content" ObjectID="_1797873129" r:id="rId65"/>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4" type="#_x0000_t75" style="width:61.5pt;height:15pt" o:ole="">
            <v:imagedata r:id="rId62" o:title=""/>
          </v:shape>
          <o:OLEObject Type="Embed" ProgID="Equation.DSMT4" ShapeID="_x0000_i1054" DrawAspect="Content" ObjectID="_1797873130" r:id="rId66"/>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6574" w:name="_Toc73963124"/>
      <w:bookmarkStart w:id="6575" w:name="_Toc75260301"/>
      <w:bookmarkStart w:id="6576" w:name="_Toc75275843"/>
      <w:bookmarkStart w:id="6577" w:name="_Toc75276354"/>
      <w:bookmarkStart w:id="6578" w:name="_Toc76541853"/>
      <w:bookmarkStart w:id="6579" w:name="_Toc82437624"/>
      <w:bookmarkStart w:id="6580" w:name="_Toc89944990"/>
      <w:bookmarkStart w:id="6581" w:name="_Toc98754008"/>
      <w:bookmarkStart w:id="6582" w:name="_Toc106179900"/>
      <w:bookmarkStart w:id="6583" w:name="_Toc106180411"/>
      <w:bookmarkStart w:id="6584" w:name="_Toc130396236"/>
      <w:bookmarkStart w:id="6585" w:name="_Toc137555511"/>
      <w:bookmarkStart w:id="6586" w:name="_Toc138857038"/>
      <w:bookmarkStart w:id="6587" w:name="_Toc138860897"/>
      <w:bookmarkStart w:id="6588" w:name="_Toc163217890"/>
      <w:bookmarkStart w:id="6589" w:name="_Toc187261662"/>
      <w:r w:rsidRPr="00BE5108">
        <w:rPr>
          <w:rFonts w:eastAsiaTheme="minorEastAsia"/>
        </w:rPr>
        <w:t>8.2.3.3.2</w:t>
      </w:r>
      <w:r w:rsidRPr="00BE5108">
        <w:rPr>
          <w:rFonts w:eastAsiaTheme="minorEastAsia"/>
        </w:rPr>
        <w:tab/>
        <w:t>Minimum requirement</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6590" w:name="_Toc73963125"/>
      <w:bookmarkStart w:id="6591" w:name="_Toc75260302"/>
      <w:bookmarkStart w:id="6592" w:name="_Toc75275844"/>
      <w:bookmarkStart w:id="6593" w:name="_Toc75276355"/>
      <w:bookmarkStart w:id="6594" w:name="_Toc76541854"/>
      <w:bookmarkStart w:id="6595" w:name="_Toc82437625"/>
      <w:bookmarkStart w:id="6596" w:name="_Toc89944991"/>
      <w:bookmarkStart w:id="6597" w:name="_Toc98754009"/>
      <w:bookmarkStart w:id="6598" w:name="_Toc106179901"/>
      <w:bookmarkStart w:id="6599" w:name="_Toc106180412"/>
      <w:bookmarkStart w:id="6600" w:name="_Toc130396237"/>
      <w:bookmarkStart w:id="6601" w:name="_Toc137555512"/>
      <w:bookmarkStart w:id="6602" w:name="_Toc138857039"/>
      <w:bookmarkStart w:id="6603" w:name="_Toc138860898"/>
      <w:bookmarkStart w:id="6604" w:name="_Toc163217891"/>
      <w:bookmarkStart w:id="6605" w:name="_Toc187261663"/>
      <w:r w:rsidRPr="00BE5108">
        <w:rPr>
          <w:rFonts w:eastAsiaTheme="minorEastAsia"/>
        </w:rPr>
        <w:t>8.2.3.3.3</w:t>
      </w:r>
      <w:r w:rsidRPr="00BE5108">
        <w:rPr>
          <w:rFonts w:eastAsiaTheme="minorEastAsia"/>
        </w:rPr>
        <w:tab/>
        <w:t>Test purpose</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6606" w:name="_Toc73963126"/>
      <w:bookmarkStart w:id="6607" w:name="_Toc75260303"/>
      <w:bookmarkStart w:id="6608" w:name="_Toc75275845"/>
      <w:bookmarkStart w:id="6609" w:name="_Toc75276356"/>
      <w:bookmarkStart w:id="6610" w:name="_Toc76541855"/>
      <w:bookmarkStart w:id="6611" w:name="_Toc82437626"/>
      <w:bookmarkStart w:id="6612" w:name="_Toc89944992"/>
      <w:bookmarkStart w:id="6613" w:name="_Toc98754010"/>
      <w:bookmarkStart w:id="6614" w:name="_Toc106179902"/>
      <w:bookmarkStart w:id="6615" w:name="_Toc106180413"/>
      <w:bookmarkStart w:id="6616" w:name="_Toc130396238"/>
      <w:bookmarkStart w:id="6617" w:name="_Toc137555513"/>
      <w:bookmarkStart w:id="6618" w:name="_Toc138857040"/>
      <w:bookmarkStart w:id="6619" w:name="_Toc138860899"/>
      <w:bookmarkStart w:id="6620" w:name="_Toc163217892"/>
      <w:bookmarkStart w:id="6621" w:name="_Toc187261664"/>
      <w:r w:rsidRPr="00BE5108">
        <w:rPr>
          <w:rFonts w:eastAsiaTheme="minorEastAsia"/>
        </w:rPr>
        <w:t>8.2.3.3.4</w:t>
      </w:r>
      <w:r w:rsidRPr="00BE5108">
        <w:rPr>
          <w:rFonts w:eastAsiaTheme="minorEastAsia"/>
        </w:rPr>
        <w:tab/>
        <w:t>Method of test</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lastRenderedPageBreak/>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294EAA13" w:rsidR="00345ACA" w:rsidRPr="00BE5108" w:rsidRDefault="00262186"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SimSun"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lastRenderedPageBreak/>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6622" w:name="_Toc73963127"/>
      <w:bookmarkStart w:id="6623" w:name="_Toc75260304"/>
      <w:bookmarkStart w:id="6624" w:name="_Toc75275846"/>
      <w:bookmarkStart w:id="6625" w:name="_Toc75276357"/>
      <w:bookmarkStart w:id="6626" w:name="_Toc76541856"/>
      <w:bookmarkStart w:id="6627" w:name="_Toc82437627"/>
      <w:bookmarkStart w:id="6628" w:name="_Toc89944993"/>
      <w:bookmarkStart w:id="6629" w:name="_Toc98754011"/>
      <w:bookmarkStart w:id="6630" w:name="_Toc106179903"/>
      <w:bookmarkStart w:id="6631" w:name="_Toc106180414"/>
      <w:bookmarkStart w:id="6632" w:name="_Toc130396239"/>
      <w:bookmarkStart w:id="6633" w:name="_Toc137555514"/>
      <w:bookmarkStart w:id="6634" w:name="_Toc138857041"/>
      <w:bookmarkStart w:id="6635" w:name="_Toc138860900"/>
      <w:bookmarkStart w:id="6636" w:name="_Toc163217893"/>
      <w:bookmarkStart w:id="6637" w:name="_Toc187261665"/>
      <w:r w:rsidRPr="00BE5108">
        <w:rPr>
          <w:rFonts w:eastAsiaTheme="minorEastAsia"/>
        </w:rPr>
        <w:t>8.2.3.3.5</w:t>
      </w:r>
      <w:r w:rsidRPr="00BE5108">
        <w:rPr>
          <w:rFonts w:eastAsiaTheme="minorEastAsia"/>
        </w:rPr>
        <w:tab/>
        <w:t>Test requirement</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6638" w:name="_Toc73963128"/>
      <w:bookmarkStart w:id="6639" w:name="_Toc75260305"/>
      <w:bookmarkStart w:id="6640" w:name="_Toc75275847"/>
      <w:bookmarkStart w:id="6641" w:name="_Toc75276358"/>
      <w:bookmarkStart w:id="6642" w:name="_Toc76541857"/>
      <w:bookmarkStart w:id="6643" w:name="_Toc82437628"/>
      <w:bookmarkStart w:id="6644" w:name="_Toc89944994"/>
      <w:bookmarkStart w:id="6645" w:name="_Toc98754012"/>
      <w:bookmarkStart w:id="6646" w:name="_Toc106179904"/>
      <w:bookmarkStart w:id="6647" w:name="_Toc106180415"/>
      <w:bookmarkStart w:id="6648" w:name="_Toc130396240"/>
      <w:bookmarkStart w:id="6649" w:name="_Toc137555515"/>
      <w:bookmarkStart w:id="6650" w:name="_Toc138857042"/>
      <w:bookmarkStart w:id="6651" w:name="_Toc138860901"/>
      <w:bookmarkStart w:id="6652" w:name="_Toc163217894"/>
      <w:bookmarkStart w:id="6653" w:name="_Toc187261666"/>
      <w:r w:rsidRPr="00BE5108">
        <w:rPr>
          <w:rFonts w:eastAsiaTheme="minorEastAsia"/>
        </w:rPr>
        <w:t>8.2.3.4</w:t>
      </w:r>
      <w:r w:rsidRPr="00BE5108">
        <w:rPr>
          <w:rFonts w:eastAsiaTheme="minorEastAsia"/>
        </w:rPr>
        <w:tab/>
        <w:t>Reporting of Rank Indicator (RI)</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02C18D65" w14:textId="77777777" w:rsidR="00345ACA" w:rsidRPr="00BE5108" w:rsidRDefault="00345ACA" w:rsidP="00345ACA">
      <w:pPr>
        <w:pStyle w:val="Heading5"/>
        <w:rPr>
          <w:rFonts w:eastAsia="SimSun"/>
        </w:rPr>
      </w:pPr>
      <w:bookmarkStart w:id="6654" w:name="_Toc73963129"/>
      <w:bookmarkStart w:id="6655" w:name="_Toc75260306"/>
      <w:bookmarkStart w:id="6656" w:name="_Toc75275848"/>
      <w:bookmarkStart w:id="6657" w:name="_Toc75276359"/>
      <w:bookmarkStart w:id="6658" w:name="_Toc76541858"/>
      <w:bookmarkStart w:id="6659" w:name="_Toc82437629"/>
      <w:bookmarkStart w:id="6660" w:name="_Toc89944995"/>
      <w:bookmarkStart w:id="6661" w:name="_Toc98754013"/>
      <w:bookmarkStart w:id="6662" w:name="_Toc106179905"/>
      <w:bookmarkStart w:id="6663" w:name="_Toc106180416"/>
      <w:bookmarkStart w:id="6664" w:name="_Toc130396241"/>
      <w:bookmarkStart w:id="6665" w:name="_Toc137555516"/>
      <w:bookmarkStart w:id="6666" w:name="_Toc138857043"/>
      <w:bookmarkStart w:id="6667" w:name="_Toc138860902"/>
      <w:bookmarkStart w:id="6668" w:name="_Toc163217895"/>
      <w:bookmarkStart w:id="6669" w:name="_Toc187261667"/>
      <w:r w:rsidRPr="00BE5108">
        <w:rPr>
          <w:rFonts w:eastAsiaTheme="minorEastAsia"/>
        </w:rPr>
        <w:t>8.2.3.4.1</w:t>
      </w:r>
      <w:r w:rsidRPr="00BE5108">
        <w:rPr>
          <w:rFonts w:eastAsiaTheme="minorEastAsia"/>
        </w:rPr>
        <w:tab/>
        <w:t>General</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6670" w:name="_Toc73963130"/>
      <w:bookmarkStart w:id="6671" w:name="_Toc75260307"/>
      <w:bookmarkStart w:id="6672" w:name="_Toc75275849"/>
      <w:bookmarkStart w:id="6673" w:name="_Toc75276360"/>
      <w:bookmarkStart w:id="6674" w:name="_Toc76541859"/>
      <w:bookmarkStart w:id="6675" w:name="_Toc82437630"/>
      <w:bookmarkStart w:id="6676" w:name="_Toc89944996"/>
      <w:bookmarkStart w:id="6677" w:name="_Toc98754014"/>
      <w:bookmarkStart w:id="6678" w:name="_Toc106179906"/>
      <w:bookmarkStart w:id="6679" w:name="_Toc106180417"/>
      <w:bookmarkStart w:id="6680" w:name="_Toc130396242"/>
      <w:bookmarkStart w:id="6681" w:name="_Toc137555517"/>
      <w:bookmarkStart w:id="6682" w:name="_Toc138857044"/>
      <w:bookmarkStart w:id="6683" w:name="_Toc138860903"/>
      <w:bookmarkStart w:id="6684" w:name="_Toc163217896"/>
      <w:bookmarkStart w:id="6685" w:name="_Toc187261668"/>
      <w:r w:rsidRPr="00BE5108">
        <w:rPr>
          <w:rFonts w:eastAsiaTheme="minorEastAsia"/>
        </w:rPr>
        <w:t>8.2.3.4.2</w:t>
      </w:r>
      <w:r w:rsidRPr="00BE5108">
        <w:rPr>
          <w:rFonts w:eastAsiaTheme="minorEastAsia"/>
        </w:rPr>
        <w:tab/>
        <w:t>Minimum requirements</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6686" w:name="_Toc73963131"/>
      <w:bookmarkStart w:id="6687" w:name="_Toc75260308"/>
      <w:bookmarkStart w:id="6688" w:name="_Toc75275850"/>
      <w:bookmarkStart w:id="6689" w:name="_Toc75276361"/>
      <w:bookmarkStart w:id="6690" w:name="_Toc76541860"/>
      <w:bookmarkStart w:id="6691" w:name="_Toc82437631"/>
      <w:bookmarkStart w:id="6692" w:name="_Toc89944997"/>
      <w:bookmarkStart w:id="6693" w:name="_Toc98754015"/>
      <w:bookmarkStart w:id="6694" w:name="_Toc106179907"/>
      <w:bookmarkStart w:id="6695" w:name="_Toc106180418"/>
      <w:bookmarkStart w:id="6696" w:name="_Toc130396243"/>
      <w:bookmarkStart w:id="6697" w:name="_Toc137555518"/>
      <w:bookmarkStart w:id="6698" w:name="_Toc138857045"/>
      <w:bookmarkStart w:id="6699" w:name="_Toc138860904"/>
      <w:bookmarkStart w:id="6700" w:name="_Toc163217897"/>
      <w:bookmarkStart w:id="6701" w:name="_Toc187261669"/>
      <w:r w:rsidRPr="00BE5108">
        <w:rPr>
          <w:rFonts w:eastAsiaTheme="minorEastAsia"/>
        </w:rPr>
        <w:t>8.2.3.4.3</w:t>
      </w:r>
      <w:r w:rsidRPr="00BE5108">
        <w:rPr>
          <w:rFonts w:eastAsiaTheme="minorEastAsia"/>
        </w:rPr>
        <w:tab/>
        <w:t>Test purpose</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6702" w:name="_Toc73963132"/>
      <w:bookmarkStart w:id="6703" w:name="_Toc75260309"/>
      <w:bookmarkStart w:id="6704" w:name="_Toc75275851"/>
      <w:bookmarkStart w:id="6705" w:name="_Toc75276362"/>
      <w:bookmarkStart w:id="6706" w:name="_Toc76541861"/>
      <w:bookmarkStart w:id="6707" w:name="_Toc82437632"/>
      <w:bookmarkStart w:id="6708" w:name="_Toc89944998"/>
      <w:bookmarkStart w:id="6709" w:name="_Toc98754016"/>
      <w:bookmarkStart w:id="6710" w:name="_Toc106179908"/>
      <w:bookmarkStart w:id="6711" w:name="_Toc106180419"/>
      <w:bookmarkStart w:id="6712" w:name="_Toc130396244"/>
      <w:bookmarkStart w:id="6713" w:name="_Toc137555519"/>
      <w:bookmarkStart w:id="6714" w:name="_Toc138857046"/>
      <w:bookmarkStart w:id="6715" w:name="_Toc138860905"/>
      <w:bookmarkStart w:id="6716" w:name="_Toc163217898"/>
      <w:bookmarkStart w:id="6717" w:name="_Toc187261670"/>
      <w:r w:rsidRPr="00BE5108">
        <w:rPr>
          <w:rFonts w:eastAsiaTheme="minorEastAsia"/>
        </w:rPr>
        <w:t>8.2.3.4.4</w:t>
      </w:r>
      <w:r w:rsidRPr="00BE5108">
        <w:rPr>
          <w:rFonts w:eastAsiaTheme="minorEastAsia"/>
        </w:rPr>
        <w:tab/>
        <w:t>Method of test</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lastRenderedPageBreak/>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6718" w:name="_Toc73963133"/>
      <w:bookmarkStart w:id="6719" w:name="_Toc75260310"/>
      <w:bookmarkStart w:id="6720" w:name="_Toc75275852"/>
      <w:bookmarkStart w:id="6721" w:name="_Toc75276363"/>
      <w:bookmarkStart w:id="6722" w:name="_Toc76541862"/>
      <w:bookmarkStart w:id="6723" w:name="_Toc82437633"/>
      <w:bookmarkStart w:id="6724" w:name="_Toc89944999"/>
      <w:bookmarkStart w:id="6725" w:name="_Toc98754017"/>
      <w:bookmarkStart w:id="6726" w:name="_Toc106179909"/>
      <w:bookmarkStart w:id="6727" w:name="_Toc106180420"/>
      <w:bookmarkStart w:id="6728" w:name="_Toc130396245"/>
      <w:bookmarkStart w:id="6729" w:name="_Toc137555520"/>
      <w:bookmarkStart w:id="6730" w:name="_Toc138857047"/>
      <w:bookmarkStart w:id="6731" w:name="_Toc138860906"/>
      <w:bookmarkStart w:id="6732" w:name="_Toc163217899"/>
      <w:bookmarkStart w:id="6733" w:name="_Toc187261671"/>
      <w:r w:rsidRPr="00BE5108">
        <w:rPr>
          <w:rFonts w:eastAsiaTheme="minorEastAsia"/>
        </w:rPr>
        <w:t>8.2.3.4.5</w:t>
      </w:r>
      <w:r w:rsidRPr="00BE5108">
        <w:rPr>
          <w:rFonts w:eastAsiaTheme="minorEastAsia"/>
        </w:rPr>
        <w:tab/>
        <w:t>Test requirement</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lastRenderedPageBreak/>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6734"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6735" w:name="_Toc75260311"/>
      <w:bookmarkStart w:id="6736" w:name="_Toc75275853"/>
      <w:bookmarkStart w:id="6737" w:name="_Toc75276364"/>
      <w:bookmarkStart w:id="6738" w:name="_Toc76541863"/>
      <w:bookmarkStart w:id="6739" w:name="_Toc82437634"/>
      <w:bookmarkStart w:id="6740" w:name="_Toc89945000"/>
      <w:bookmarkStart w:id="6741" w:name="_Toc98754018"/>
      <w:bookmarkStart w:id="6742" w:name="_Toc106179910"/>
      <w:bookmarkStart w:id="6743" w:name="_Toc106180421"/>
      <w:bookmarkStart w:id="6744" w:name="_Toc130396246"/>
      <w:bookmarkStart w:id="6745" w:name="_Toc137555521"/>
      <w:bookmarkStart w:id="6746" w:name="_Toc138857048"/>
      <w:bookmarkStart w:id="6747" w:name="_Toc138860907"/>
      <w:bookmarkStart w:id="6748" w:name="_Toc163217900"/>
      <w:bookmarkStart w:id="6749" w:name="_Toc187261672"/>
      <w:r w:rsidRPr="00BE5108">
        <w:rPr>
          <w:rFonts w:eastAsiaTheme="minorEastAsia"/>
        </w:rPr>
        <w:lastRenderedPageBreak/>
        <w:t>Annex A (normative):</w:t>
      </w:r>
      <w:r w:rsidR="00057BA3" w:rsidRPr="00BE5108">
        <w:rPr>
          <w:rFonts w:eastAsiaTheme="minorEastAsia"/>
        </w:rPr>
        <w:br/>
      </w:r>
      <w:r w:rsidRPr="00BE5108">
        <w:rPr>
          <w:rFonts w:eastAsiaTheme="minorEastAsia"/>
        </w:rPr>
        <w:t>Reference measurement channels</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04934F5B" w14:textId="77777777" w:rsidR="00C87888" w:rsidRPr="00BE5108" w:rsidRDefault="00C87888" w:rsidP="00E55627">
      <w:pPr>
        <w:pStyle w:val="Heading1"/>
        <w:rPr>
          <w:rFonts w:eastAsiaTheme="minorEastAsia"/>
        </w:rPr>
      </w:pPr>
      <w:bookmarkStart w:id="6750" w:name="_Toc73963135"/>
      <w:bookmarkStart w:id="6751" w:name="_Toc75260312"/>
      <w:bookmarkStart w:id="6752" w:name="_Toc75275854"/>
      <w:bookmarkStart w:id="6753" w:name="_Toc75276365"/>
      <w:bookmarkStart w:id="6754" w:name="_Toc76541864"/>
      <w:bookmarkStart w:id="6755" w:name="_Toc82437635"/>
      <w:bookmarkStart w:id="6756" w:name="_Toc89945001"/>
      <w:bookmarkStart w:id="6757" w:name="_Toc98754019"/>
      <w:bookmarkStart w:id="6758" w:name="_Toc106179911"/>
      <w:bookmarkStart w:id="6759" w:name="_Toc106180422"/>
      <w:bookmarkStart w:id="6760" w:name="_Toc130396247"/>
      <w:bookmarkStart w:id="6761" w:name="_Toc137555522"/>
      <w:bookmarkStart w:id="6762" w:name="_Toc138857049"/>
      <w:bookmarkStart w:id="6763" w:name="_Toc138860908"/>
      <w:bookmarkStart w:id="6764" w:name="_Toc163217901"/>
      <w:bookmarkStart w:id="6765" w:name="_Toc187261673"/>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p>
    <w:p w14:paraId="225817FF" w14:textId="39409F25" w:rsidR="002B3822" w:rsidRDefault="002B3822" w:rsidP="002B3822">
      <w:pPr>
        <w:pStyle w:val="Heading2"/>
        <w:rPr>
          <w:rFonts w:eastAsiaTheme="minorEastAsia"/>
        </w:rPr>
      </w:pPr>
      <w:bookmarkStart w:id="6766" w:name="_Toc73963136"/>
      <w:bookmarkStart w:id="6767" w:name="_Toc75260313"/>
      <w:bookmarkStart w:id="6768" w:name="_Toc75275855"/>
      <w:bookmarkStart w:id="6769" w:name="_Toc75276366"/>
      <w:bookmarkStart w:id="6770" w:name="_Toc76541865"/>
      <w:bookmarkStart w:id="6771" w:name="_Toc82437636"/>
      <w:bookmarkStart w:id="6772" w:name="_Toc89945002"/>
      <w:bookmarkStart w:id="6773" w:name="_Toc98754020"/>
      <w:bookmarkStart w:id="6774" w:name="_Toc106179912"/>
      <w:bookmarkStart w:id="6775" w:name="_Toc106180423"/>
      <w:bookmarkStart w:id="6776" w:name="_Toc130396248"/>
      <w:bookmarkStart w:id="6777" w:name="_Toc137555523"/>
      <w:bookmarkStart w:id="6778" w:name="_Toc138857050"/>
      <w:bookmarkStart w:id="6779" w:name="_Toc138860909"/>
      <w:bookmarkStart w:id="6780" w:name="_Toc163217902"/>
      <w:bookmarkStart w:id="6781" w:name="_Toc187261674"/>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p>
    <w:p w14:paraId="7F261AA4" w14:textId="2EFD0F55" w:rsidR="000B3BC8" w:rsidRPr="000B3BC8" w:rsidRDefault="000B3BC8" w:rsidP="000B3BC8">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6782" w:name="_Toc73963137"/>
      <w:bookmarkStart w:id="6783" w:name="_Toc75260315"/>
      <w:bookmarkStart w:id="6784" w:name="_Toc75275857"/>
      <w:bookmarkStart w:id="6785" w:name="_Toc75276367"/>
      <w:bookmarkStart w:id="6786" w:name="_Toc76541866"/>
      <w:bookmarkStart w:id="6787" w:name="_Toc82437637"/>
      <w:bookmarkStart w:id="6788" w:name="_Toc89945003"/>
      <w:bookmarkStart w:id="6789" w:name="_Toc98754021"/>
      <w:bookmarkStart w:id="6790" w:name="_Toc106179913"/>
      <w:bookmarkStart w:id="6791" w:name="_Toc106180424"/>
      <w:bookmarkStart w:id="6792" w:name="_Toc130396249"/>
      <w:bookmarkStart w:id="6793" w:name="_Toc137555524"/>
      <w:bookmarkStart w:id="6794" w:name="_Toc138857051"/>
      <w:bookmarkStart w:id="6795" w:name="_Toc138860910"/>
      <w:bookmarkStart w:id="6796" w:name="_Toc163217903"/>
      <w:bookmarkStart w:id="6797" w:name="_Toc187261675"/>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0DCBEA6A" w14:textId="77777777" w:rsidR="00C87888" w:rsidRPr="00BE5108" w:rsidRDefault="00C87888" w:rsidP="00EF3135">
      <w:pPr>
        <w:pStyle w:val="Heading3"/>
        <w:rPr>
          <w:rFonts w:eastAsiaTheme="minorEastAsia"/>
        </w:rPr>
      </w:pPr>
      <w:bookmarkStart w:id="6798" w:name="_Toc73963138"/>
      <w:bookmarkStart w:id="6799" w:name="_Toc75260316"/>
      <w:bookmarkStart w:id="6800" w:name="_Toc75275858"/>
      <w:bookmarkStart w:id="6801" w:name="_Toc75276368"/>
      <w:bookmarkStart w:id="6802" w:name="_Toc76541867"/>
      <w:bookmarkStart w:id="6803" w:name="_Toc82437638"/>
      <w:bookmarkStart w:id="6804" w:name="_Toc89945004"/>
      <w:bookmarkStart w:id="6805" w:name="_Toc98754022"/>
      <w:bookmarkStart w:id="6806" w:name="_Toc106179914"/>
      <w:bookmarkStart w:id="6807" w:name="_Toc106180425"/>
      <w:bookmarkStart w:id="6808" w:name="_Toc130396250"/>
      <w:bookmarkStart w:id="6809" w:name="_Toc137555525"/>
      <w:bookmarkStart w:id="6810" w:name="_Toc138857052"/>
      <w:bookmarkStart w:id="6811" w:name="_Toc138860911"/>
      <w:bookmarkStart w:id="6812" w:name="_Toc163217904"/>
      <w:bookmarkStart w:id="6813" w:name="_Toc187261676"/>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62EC94C3" w14:textId="77777777" w:rsidR="00C87888" w:rsidRPr="00BE5108" w:rsidRDefault="00C87888" w:rsidP="00C87888">
      <w:pPr>
        <w:rPr>
          <w:rFonts w:eastAsiaTheme="minorEastAsia"/>
        </w:rPr>
      </w:pPr>
      <w:bookmarkStart w:id="6814" w:name="OLE_LINK15"/>
      <w:bookmarkStart w:id="6815"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847BC2">
        <w:trPr>
          <w:jc w:val="center"/>
        </w:trPr>
        <w:tc>
          <w:tcPr>
            <w:tcW w:w="3818" w:type="dxa"/>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6816" w:name="OLE_LINK11"/>
            <w:bookmarkStart w:id="6817" w:name="OLE_LINK12"/>
            <w:bookmarkStart w:id="6818"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847BC2">
        <w:trPr>
          <w:jc w:val="center"/>
        </w:trPr>
        <w:tc>
          <w:tcPr>
            <w:tcW w:w="3818" w:type="dxa"/>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847BC2">
        <w:trPr>
          <w:jc w:val="center"/>
        </w:trPr>
        <w:tc>
          <w:tcPr>
            <w:tcW w:w="3818" w:type="dxa"/>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847BC2">
        <w:trPr>
          <w:jc w:val="center"/>
        </w:trPr>
        <w:tc>
          <w:tcPr>
            <w:tcW w:w="3818" w:type="dxa"/>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847BC2">
        <w:trPr>
          <w:jc w:val="center"/>
        </w:trPr>
        <w:tc>
          <w:tcPr>
            <w:tcW w:w="3818" w:type="dxa"/>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847BC2">
        <w:trPr>
          <w:jc w:val="center"/>
        </w:trPr>
        <w:tc>
          <w:tcPr>
            <w:tcW w:w="3818" w:type="dxa"/>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847BC2">
        <w:trPr>
          <w:jc w:val="center"/>
        </w:trPr>
        <w:tc>
          <w:tcPr>
            <w:tcW w:w="3818" w:type="dxa"/>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847BC2">
        <w:trPr>
          <w:jc w:val="center"/>
        </w:trPr>
        <w:tc>
          <w:tcPr>
            <w:tcW w:w="3818" w:type="dxa"/>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847BC2">
        <w:trPr>
          <w:jc w:val="center"/>
        </w:trPr>
        <w:tc>
          <w:tcPr>
            <w:tcW w:w="3818" w:type="dxa"/>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847BC2">
        <w:trPr>
          <w:jc w:val="center"/>
        </w:trPr>
        <w:tc>
          <w:tcPr>
            <w:tcW w:w="3818" w:type="dxa"/>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847BC2">
        <w:trPr>
          <w:jc w:val="center"/>
        </w:trPr>
        <w:tc>
          <w:tcPr>
            <w:tcW w:w="3818" w:type="dxa"/>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847BC2">
        <w:trPr>
          <w:jc w:val="center"/>
        </w:trPr>
        <w:tc>
          <w:tcPr>
            <w:tcW w:w="3818" w:type="dxa"/>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847BC2">
        <w:trPr>
          <w:jc w:val="center"/>
        </w:trPr>
        <w:tc>
          <w:tcPr>
            <w:tcW w:w="3818" w:type="dxa"/>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847BC2">
        <w:trPr>
          <w:jc w:val="center"/>
        </w:trPr>
        <w:tc>
          <w:tcPr>
            <w:tcW w:w="9621" w:type="dxa"/>
            <w:gridSpan w:val="5"/>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7">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6814"/>
      <w:bookmarkEnd w:id="6815"/>
      <w:bookmarkEnd w:id="6816"/>
      <w:bookmarkEnd w:id="6817"/>
      <w:bookmarkEnd w:id="6818"/>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6819" w:name="_Toc73963139"/>
      <w:bookmarkStart w:id="6820" w:name="_Toc75260317"/>
      <w:bookmarkStart w:id="6821" w:name="_Toc75275859"/>
      <w:bookmarkStart w:id="6822" w:name="_Toc75276369"/>
      <w:bookmarkStart w:id="6823" w:name="_Toc76541868"/>
      <w:bookmarkStart w:id="6824" w:name="_Toc82437639"/>
      <w:bookmarkStart w:id="6825" w:name="_Toc89945005"/>
      <w:bookmarkStart w:id="6826" w:name="_Toc98754023"/>
      <w:bookmarkStart w:id="6827" w:name="_Toc106179915"/>
      <w:bookmarkStart w:id="6828" w:name="_Toc106180426"/>
      <w:bookmarkStart w:id="6829" w:name="_Toc130396251"/>
      <w:bookmarkStart w:id="6830" w:name="_Toc137555526"/>
      <w:bookmarkStart w:id="6831" w:name="_Toc138857053"/>
      <w:bookmarkStart w:id="6832" w:name="_Toc138860912"/>
      <w:bookmarkStart w:id="6833" w:name="_Toc163217905"/>
      <w:bookmarkStart w:id="6834" w:name="_Toc187261677"/>
      <w:r w:rsidRPr="00BE5108">
        <w:rPr>
          <w:rFonts w:eastAsiaTheme="minorEastAsia"/>
        </w:rPr>
        <w:t>A.2</w:t>
      </w:r>
      <w:r w:rsidRPr="00BE5108">
        <w:rPr>
          <w:rFonts w:eastAsiaTheme="minorEastAsia"/>
        </w:rPr>
        <w:tab/>
        <w:t>IAB-DU Fixed Reference Channels</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7F35ABBB" w14:textId="77777777" w:rsidR="002263FD" w:rsidRPr="00BE5108" w:rsidRDefault="002263FD" w:rsidP="002263FD">
      <w:pPr>
        <w:pStyle w:val="Heading2"/>
        <w:rPr>
          <w:rFonts w:eastAsiaTheme="minorEastAsia"/>
        </w:rPr>
      </w:pPr>
      <w:bookmarkStart w:id="6835" w:name="_Toc73963140"/>
      <w:bookmarkStart w:id="6836" w:name="_Toc75260318"/>
      <w:bookmarkStart w:id="6837" w:name="_Toc75275860"/>
      <w:bookmarkStart w:id="6838" w:name="_Toc75276370"/>
      <w:bookmarkStart w:id="6839" w:name="_Toc76541869"/>
      <w:bookmarkStart w:id="6840" w:name="_Toc82437640"/>
      <w:bookmarkStart w:id="6841" w:name="_Toc89945006"/>
      <w:bookmarkStart w:id="6842" w:name="_Toc98754024"/>
      <w:bookmarkStart w:id="6843" w:name="_Toc106179916"/>
      <w:bookmarkStart w:id="6844" w:name="_Toc106180427"/>
      <w:bookmarkStart w:id="6845" w:name="_Toc130396252"/>
      <w:bookmarkStart w:id="6846" w:name="_Toc137555527"/>
      <w:bookmarkStart w:id="6847" w:name="_Toc138857054"/>
      <w:bookmarkStart w:id="6848" w:name="_Toc138860913"/>
      <w:bookmarkStart w:id="6849" w:name="_Toc163217906"/>
      <w:bookmarkStart w:id="6850" w:name="_Toc187261678"/>
      <w:r w:rsidRPr="00BE5108">
        <w:rPr>
          <w:rFonts w:eastAsiaTheme="minorEastAsia"/>
        </w:rPr>
        <w:t>A.2.1</w:t>
      </w:r>
      <w:r w:rsidRPr="00BE5108">
        <w:rPr>
          <w:rFonts w:eastAsiaTheme="minorEastAsia"/>
        </w:rPr>
        <w:tab/>
        <w:t>Fixed Reference Channels for PUSCH performance requirements (QPSK, R = 193/1024)</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lastRenderedPageBreak/>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lastRenderedPageBreak/>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6851" w:name="_Toc73963141"/>
      <w:bookmarkStart w:id="6852" w:name="_Toc75260319"/>
      <w:bookmarkStart w:id="6853" w:name="_Toc75275861"/>
      <w:bookmarkStart w:id="6854" w:name="_Toc75276371"/>
      <w:bookmarkStart w:id="6855" w:name="_Toc76541870"/>
      <w:bookmarkStart w:id="6856" w:name="_Toc82437641"/>
      <w:bookmarkStart w:id="6857" w:name="_Toc89945007"/>
      <w:bookmarkStart w:id="6858" w:name="_Toc98754025"/>
      <w:bookmarkStart w:id="6859" w:name="_Toc106179917"/>
      <w:bookmarkStart w:id="6860" w:name="_Toc106180428"/>
      <w:bookmarkStart w:id="6861" w:name="_Toc130396253"/>
      <w:bookmarkStart w:id="6862" w:name="_Toc137555528"/>
      <w:bookmarkStart w:id="6863" w:name="_Toc138857055"/>
      <w:bookmarkStart w:id="6864" w:name="_Toc138860914"/>
      <w:bookmarkStart w:id="6865" w:name="_Toc163217907"/>
      <w:bookmarkStart w:id="6866" w:name="_Toc187261679"/>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6867" w:name="_Toc73963142"/>
      <w:bookmarkStart w:id="6868" w:name="_Toc75260320"/>
      <w:bookmarkStart w:id="6869" w:name="_Toc75275862"/>
      <w:bookmarkStart w:id="6870" w:name="_Toc75276372"/>
      <w:bookmarkStart w:id="6871" w:name="_Toc76541871"/>
      <w:bookmarkStart w:id="6872" w:name="_Toc82437642"/>
      <w:bookmarkStart w:id="6873" w:name="_Toc89945008"/>
      <w:bookmarkStart w:id="6874" w:name="_Toc98754026"/>
      <w:bookmarkStart w:id="6875" w:name="_Toc106179918"/>
      <w:bookmarkStart w:id="6876" w:name="_Toc106180429"/>
      <w:bookmarkStart w:id="6877" w:name="_Toc130396254"/>
      <w:bookmarkStart w:id="6878" w:name="_Toc137555529"/>
      <w:bookmarkStart w:id="6879" w:name="_Toc138857056"/>
      <w:bookmarkStart w:id="6880" w:name="_Toc138860915"/>
      <w:bookmarkStart w:id="6881" w:name="_Toc163217908"/>
      <w:bookmarkStart w:id="6882" w:name="_Toc187261680"/>
      <w:r w:rsidRPr="00BE5108">
        <w:rPr>
          <w:rFonts w:eastAsiaTheme="minorEastAsia"/>
        </w:rPr>
        <w:t>A.2.3</w:t>
      </w:r>
      <w:r w:rsidRPr="00BE5108">
        <w:rPr>
          <w:rFonts w:eastAsiaTheme="minorEastAsia"/>
        </w:rPr>
        <w:tab/>
        <w:t>Fixed Reference Channels for PUSCH performance requirements (16QAM, R = 658/1024)</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lastRenderedPageBreak/>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6883" w:name="_Toc73963143"/>
      <w:bookmarkStart w:id="6884" w:name="_Toc75260321"/>
      <w:bookmarkStart w:id="6885" w:name="_Toc75275863"/>
      <w:bookmarkStart w:id="6886" w:name="_Toc75276373"/>
      <w:bookmarkStart w:id="6887" w:name="_Toc76541872"/>
      <w:bookmarkStart w:id="6888" w:name="_Toc82437643"/>
      <w:bookmarkStart w:id="6889" w:name="_Toc89945009"/>
      <w:bookmarkStart w:id="6890" w:name="_Toc98754027"/>
      <w:bookmarkStart w:id="6891" w:name="_Toc106179919"/>
      <w:bookmarkStart w:id="6892" w:name="_Toc106180430"/>
      <w:bookmarkStart w:id="6893" w:name="_Toc130396255"/>
      <w:bookmarkStart w:id="6894" w:name="_Toc137555530"/>
      <w:bookmarkStart w:id="6895" w:name="_Toc138857057"/>
      <w:bookmarkStart w:id="6896" w:name="_Toc138860916"/>
      <w:bookmarkStart w:id="6897" w:name="_Toc163217909"/>
      <w:bookmarkStart w:id="6898" w:name="_Toc187261681"/>
      <w:r w:rsidRPr="00BE5108">
        <w:rPr>
          <w:rFonts w:eastAsiaTheme="minorEastAsia"/>
        </w:rPr>
        <w:t>A.2.4</w:t>
      </w:r>
      <w:r w:rsidRPr="00BE5108">
        <w:rPr>
          <w:rFonts w:eastAsiaTheme="minorEastAsia"/>
        </w:rPr>
        <w:tab/>
        <w:t>Fixed Reference Channels for PUSCH performance requirements (64QAM, R = 567/1024)</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lastRenderedPageBreak/>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6899" w:name="_Toc73963144"/>
      <w:bookmarkStart w:id="6900" w:name="_Toc75260322"/>
      <w:bookmarkStart w:id="6901" w:name="_Toc75275864"/>
      <w:bookmarkStart w:id="6902" w:name="_Toc75276374"/>
      <w:bookmarkStart w:id="6903" w:name="_Toc76541873"/>
      <w:bookmarkStart w:id="6904" w:name="_Toc82437644"/>
      <w:bookmarkStart w:id="6905" w:name="_Toc89945010"/>
      <w:bookmarkStart w:id="6906" w:name="_Toc98754028"/>
      <w:bookmarkStart w:id="6907" w:name="_Toc106179920"/>
      <w:bookmarkStart w:id="6908" w:name="_Toc106180431"/>
      <w:bookmarkStart w:id="6909" w:name="_Toc130396256"/>
      <w:bookmarkStart w:id="6910" w:name="_Toc137555531"/>
      <w:bookmarkStart w:id="6911" w:name="_Toc138857058"/>
      <w:bookmarkStart w:id="6912" w:name="_Toc138860917"/>
      <w:bookmarkStart w:id="6913" w:name="_Toc163217910"/>
      <w:bookmarkStart w:id="6914" w:name="_Toc187261682"/>
      <w:r w:rsidRPr="00BE5108">
        <w:rPr>
          <w:rFonts w:eastAsiaTheme="minorEastAsia"/>
        </w:rPr>
        <w:t>A.2.5</w:t>
      </w:r>
      <w:r w:rsidRPr="00BE5108">
        <w:rPr>
          <w:rFonts w:eastAsiaTheme="minorEastAsia"/>
        </w:rPr>
        <w:tab/>
        <w:t>PRACH test preambles</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6915" w:name="_Toc73963145"/>
      <w:bookmarkStart w:id="6916" w:name="_Toc75260323"/>
      <w:bookmarkStart w:id="6917" w:name="_Toc75275865"/>
      <w:bookmarkStart w:id="6918" w:name="_Toc75276375"/>
      <w:bookmarkStart w:id="6919" w:name="_Toc76541874"/>
      <w:bookmarkStart w:id="6920" w:name="_Toc82437645"/>
      <w:bookmarkStart w:id="6921" w:name="_Toc89945011"/>
      <w:bookmarkStart w:id="6922" w:name="_Toc98754029"/>
      <w:bookmarkStart w:id="6923" w:name="_Toc106179921"/>
      <w:bookmarkStart w:id="6924" w:name="_Toc106180432"/>
      <w:bookmarkStart w:id="6925" w:name="_Toc130396257"/>
      <w:bookmarkStart w:id="6926" w:name="_Toc137555532"/>
      <w:bookmarkStart w:id="6927" w:name="_Toc138857059"/>
      <w:bookmarkStart w:id="6928" w:name="_Toc138860918"/>
      <w:bookmarkStart w:id="6929" w:name="_Toc163217911"/>
      <w:bookmarkStart w:id="6930" w:name="_Toc187261683"/>
      <w:r w:rsidRPr="00BE5108">
        <w:rPr>
          <w:rFonts w:eastAsiaTheme="minorEastAsia"/>
        </w:rPr>
        <w:t>A.3</w:t>
      </w:r>
      <w:r w:rsidRPr="00BE5108">
        <w:rPr>
          <w:rFonts w:eastAsiaTheme="minorEastAsia"/>
        </w:rPr>
        <w:tab/>
        <w:t>IAB-MT Fixed Reference Channels</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62006A66" w14:textId="77777777" w:rsidR="002263FD" w:rsidRPr="00BE5108" w:rsidRDefault="002263FD" w:rsidP="002263FD">
      <w:pPr>
        <w:pStyle w:val="Heading2"/>
        <w:rPr>
          <w:rFonts w:eastAsiaTheme="minorEastAsia"/>
        </w:rPr>
      </w:pPr>
      <w:bookmarkStart w:id="6931" w:name="_Toc73963146"/>
      <w:bookmarkStart w:id="6932" w:name="_Toc75260324"/>
      <w:bookmarkStart w:id="6933" w:name="_Toc75275866"/>
      <w:bookmarkStart w:id="6934" w:name="_Toc75276376"/>
      <w:bookmarkStart w:id="6935" w:name="_Toc76541875"/>
      <w:bookmarkStart w:id="6936" w:name="_Toc82437646"/>
      <w:bookmarkStart w:id="6937" w:name="_Toc89945012"/>
      <w:bookmarkStart w:id="6938" w:name="_Toc98754030"/>
      <w:bookmarkStart w:id="6939" w:name="_Toc106179922"/>
      <w:bookmarkStart w:id="6940" w:name="_Toc106180433"/>
      <w:bookmarkStart w:id="6941" w:name="_Toc130396258"/>
      <w:bookmarkStart w:id="6942" w:name="_Toc137555533"/>
      <w:bookmarkStart w:id="6943" w:name="_Toc138857060"/>
      <w:bookmarkStart w:id="6944" w:name="_Toc138860919"/>
      <w:bookmarkStart w:id="6945" w:name="_Toc163217912"/>
      <w:bookmarkStart w:id="6946" w:name="_Toc187261684"/>
      <w:r w:rsidRPr="00BE5108">
        <w:rPr>
          <w:rFonts w:eastAsiaTheme="minorEastAsia"/>
        </w:rPr>
        <w:t>A.3.1</w:t>
      </w:r>
      <w:r w:rsidRPr="00BE5108">
        <w:rPr>
          <w:rFonts w:eastAsiaTheme="minorEastAsia"/>
        </w:rPr>
        <w:tab/>
        <w:t>Fixed Reference Channels for PDSCH performance requirements (16QAM)</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lastRenderedPageBreak/>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6947" w:name="_Toc73963147"/>
      <w:bookmarkStart w:id="6948" w:name="_Toc75260325"/>
      <w:bookmarkStart w:id="6949" w:name="_Toc75275867"/>
      <w:bookmarkStart w:id="6950" w:name="_Toc75276377"/>
      <w:bookmarkStart w:id="6951" w:name="_Toc76541876"/>
      <w:bookmarkStart w:id="6952" w:name="_Toc82437647"/>
      <w:bookmarkStart w:id="6953" w:name="_Toc89945013"/>
      <w:bookmarkStart w:id="6954" w:name="_Toc98754031"/>
      <w:bookmarkStart w:id="6955" w:name="_Toc106179923"/>
      <w:bookmarkStart w:id="6956" w:name="_Toc106180434"/>
      <w:bookmarkStart w:id="6957" w:name="_Toc130396259"/>
      <w:bookmarkStart w:id="6958" w:name="_Toc137555534"/>
      <w:bookmarkStart w:id="6959" w:name="_Toc138857061"/>
      <w:bookmarkStart w:id="6960" w:name="_Toc138860920"/>
      <w:bookmarkStart w:id="6961" w:name="_Toc163217913"/>
      <w:bookmarkStart w:id="6962" w:name="_Toc187261685"/>
      <w:r w:rsidRPr="00BE5108">
        <w:rPr>
          <w:rFonts w:eastAsiaTheme="minorEastAsia"/>
        </w:rPr>
        <w:t>A.3.2</w:t>
      </w:r>
      <w:r w:rsidRPr="00BE5108">
        <w:rPr>
          <w:rFonts w:eastAsiaTheme="minorEastAsia"/>
        </w:rPr>
        <w:tab/>
        <w:t>Fixed Reference Channels for PDSCH performance requirements (64QAM)</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6963" w:name="_Toc73963148"/>
      <w:bookmarkStart w:id="6964" w:name="_Toc75260326"/>
      <w:bookmarkStart w:id="6965" w:name="_Toc75275868"/>
      <w:bookmarkStart w:id="6966" w:name="_Toc75276378"/>
      <w:bookmarkStart w:id="6967" w:name="_Toc76541877"/>
      <w:bookmarkStart w:id="6968" w:name="_Toc82437648"/>
      <w:bookmarkStart w:id="6969" w:name="_Toc89945014"/>
      <w:bookmarkStart w:id="6970" w:name="_Toc98754032"/>
      <w:bookmarkStart w:id="6971" w:name="_Toc106179924"/>
      <w:bookmarkStart w:id="6972" w:name="_Toc106180435"/>
      <w:bookmarkStart w:id="6973" w:name="_Toc130396260"/>
      <w:bookmarkStart w:id="6974" w:name="_Toc137555535"/>
      <w:bookmarkStart w:id="6975" w:name="_Toc138857062"/>
      <w:bookmarkStart w:id="6976" w:name="_Toc138860921"/>
      <w:bookmarkStart w:id="6977" w:name="_Toc163217914"/>
      <w:bookmarkStart w:id="6978" w:name="_Toc187261686"/>
      <w:r w:rsidRPr="00BE5108">
        <w:rPr>
          <w:rFonts w:eastAsiaTheme="minorEastAsia"/>
        </w:rPr>
        <w:t>A.3.3</w:t>
      </w:r>
      <w:r w:rsidRPr="00BE5108">
        <w:rPr>
          <w:rFonts w:eastAsiaTheme="minorEastAsia"/>
        </w:rPr>
        <w:tab/>
        <w:t>Fixed Reference Channels for PDSCH performance requirements (256QAM)</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lastRenderedPageBreak/>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6979" w:name="_Toc73963149"/>
      <w:bookmarkStart w:id="6980" w:name="_Toc75260327"/>
      <w:bookmarkStart w:id="6981" w:name="_Toc75275869"/>
      <w:bookmarkStart w:id="6982" w:name="_Toc75276379"/>
      <w:bookmarkStart w:id="6983" w:name="_Toc76541878"/>
      <w:bookmarkStart w:id="6984" w:name="_Toc82437649"/>
      <w:bookmarkStart w:id="6985" w:name="_Toc89945015"/>
      <w:bookmarkStart w:id="6986" w:name="_Toc98754033"/>
      <w:bookmarkStart w:id="6987" w:name="_Toc106179925"/>
      <w:bookmarkStart w:id="6988" w:name="_Toc106180436"/>
      <w:bookmarkStart w:id="6989" w:name="_Toc130396261"/>
      <w:bookmarkStart w:id="6990" w:name="_Toc137555536"/>
      <w:bookmarkStart w:id="6991" w:name="_Toc138857063"/>
      <w:bookmarkStart w:id="6992" w:name="_Toc138860922"/>
      <w:bookmarkStart w:id="6993" w:name="_Toc163217915"/>
      <w:bookmarkStart w:id="6994" w:name="_Toc187261687"/>
      <w:r w:rsidRPr="00BE5108">
        <w:rPr>
          <w:rFonts w:eastAsiaTheme="minorEastAsia"/>
        </w:rPr>
        <w:t>A.3.4</w:t>
      </w:r>
      <w:r w:rsidRPr="00BE5108">
        <w:rPr>
          <w:rFonts w:eastAsiaTheme="minorEastAsia"/>
        </w:rPr>
        <w:tab/>
        <w:t>Fixed Reference Channels for PDCCH performance requirements</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6995" w:name="_Toc73963150"/>
      <w:bookmarkStart w:id="6996" w:name="_Toc75260328"/>
      <w:bookmarkStart w:id="6997" w:name="_Toc75275870"/>
      <w:bookmarkStart w:id="6998" w:name="_Toc75276380"/>
      <w:bookmarkStart w:id="6999" w:name="_Toc76541879"/>
      <w:bookmarkStart w:id="7000" w:name="_Toc82437650"/>
      <w:bookmarkStart w:id="7001" w:name="_Toc89945016"/>
      <w:bookmarkStart w:id="7002" w:name="_Toc98754034"/>
      <w:bookmarkStart w:id="7003" w:name="_Toc106179926"/>
      <w:bookmarkStart w:id="7004" w:name="_Toc106180437"/>
      <w:bookmarkStart w:id="7005" w:name="_Toc130396262"/>
      <w:bookmarkStart w:id="7006" w:name="_Toc137555537"/>
      <w:bookmarkStart w:id="7007" w:name="_Toc138857064"/>
      <w:bookmarkStart w:id="7008" w:name="_Toc138860923"/>
      <w:bookmarkStart w:id="7009" w:name="_Toc163217916"/>
      <w:bookmarkStart w:id="7010" w:name="_Toc187261688"/>
      <w:r w:rsidRPr="00BE5108">
        <w:rPr>
          <w:rFonts w:eastAsiaTheme="minorEastAsia"/>
        </w:rPr>
        <w:t>A.3.5</w:t>
      </w:r>
      <w:r w:rsidRPr="00BE5108">
        <w:rPr>
          <w:rFonts w:eastAsiaTheme="minorEastAsia"/>
        </w:rPr>
        <w:tab/>
        <w:t>Fixed Reference Channels for CSI reporting performance requirements</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lastRenderedPageBreak/>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3A2ECC">
            <w:pPr>
              <w:pStyle w:val="TAN"/>
              <w:rPr>
                <w:rFonts w:eastAsia="SimSun"/>
              </w:rPr>
            </w:pPr>
            <w:r w:rsidRPr="00BE5108">
              <w:rPr>
                <w:rFonts w:eastAsia="SimSun"/>
              </w:rPr>
              <w:t>Note</w:t>
            </w:r>
            <w:r w:rsidR="00847BC2" w:rsidRPr="00BE5108">
              <w:rPr>
                <w:rFonts w:eastAsia="SimSun"/>
              </w:rPr>
              <w:t xml:space="preserve"> </w:t>
            </w:r>
            <w:r w:rsidRPr="00BE5108">
              <w:rPr>
                <w:rFonts w:eastAsia="SimSun"/>
              </w:rPr>
              <w:t>1:</w:t>
            </w:r>
            <w:r w:rsidRPr="00BE5108">
              <w:rPr>
                <w:rFonts w:eastAsia="SimSun"/>
              </w:rPr>
              <w:tab/>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hint="eastAsia"/>
              </w:rPr>
              <w:t>REs</w:t>
            </w:r>
            <w:r w:rsidR="00847BC2" w:rsidRPr="00BE5108">
              <w:rPr>
                <w:rFonts w:eastAsia="SimSun"/>
              </w:rPr>
              <w:t xml:space="preserve"> </w:t>
            </w:r>
            <w:r w:rsidRPr="00BE5108">
              <w:rPr>
                <w:rFonts w:eastAsia="SimSun"/>
              </w:rPr>
              <w:t>includes</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overhead</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p w14:paraId="742F092C" w14:textId="38C02581" w:rsidR="002263FD" w:rsidRPr="00BE5108" w:rsidRDefault="002263FD" w:rsidP="003A2ECC">
            <w:pPr>
              <w:pStyle w:val="TAN"/>
              <w:rPr>
                <w:rFonts w:eastAsia="SimSun"/>
              </w:rPr>
            </w:pPr>
            <w:r w:rsidRPr="00BE5108">
              <w:rPr>
                <w:rFonts w:eastAsia="SimSun"/>
              </w:rPr>
              <w:t>Note</w:t>
            </w:r>
            <w:r w:rsidR="00847BC2" w:rsidRPr="00BE5108">
              <w:rPr>
                <w:rFonts w:eastAsia="SimSun"/>
              </w:rPr>
              <w:t xml:space="preserve"> </w:t>
            </w:r>
            <w:r w:rsidRPr="00BE5108">
              <w:rPr>
                <w:rFonts w:eastAsia="SimSun"/>
              </w:rPr>
              <w:t>2</w:t>
            </w:r>
            <w:r w:rsidRPr="00BE5108">
              <w:rPr>
                <w:rFonts w:eastAsia="SimSun" w:hint="eastAsia"/>
              </w:rPr>
              <w:t>:</w:t>
            </w:r>
            <w:r w:rsidRPr="00BE5108">
              <w:rPr>
                <w:rFonts w:eastAsia="SimSun"/>
              </w:rPr>
              <w:tab/>
            </w:r>
            <w:r w:rsidRPr="00BE5108">
              <w:rPr>
                <w:rFonts w:eastAsia="SimSun" w:hint="eastAsia"/>
              </w:rPr>
              <w:t>PDSCH</w:t>
            </w:r>
            <w:r w:rsidR="00847BC2" w:rsidRPr="00BE5108">
              <w:rPr>
                <w:rFonts w:eastAsia="SimSun" w:hint="eastAsia"/>
              </w:rPr>
              <w:t xml:space="preserve"> </w:t>
            </w:r>
            <w:r w:rsidRPr="00BE5108">
              <w:rPr>
                <w:rFonts w:eastAsia="SimSun" w:hint="eastAsia"/>
              </w:rPr>
              <w:t>is</w:t>
            </w:r>
            <w:r w:rsidR="00847BC2" w:rsidRPr="00BE5108">
              <w:rPr>
                <w:rFonts w:eastAsia="SimSun" w:hint="eastAsia"/>
              </w:rPr>
              <w:t xml:space="preserve"> </w:t>
            </w:r>
            <w:r w:rsidRPr="00BE5108">
              <w:rPr>
                <w:rFonts w:eastAsia="SimSun"/>
              </w:rPr>
              <w:t>only</w:t>
            </w:r>
            <w:r w:rsidR="00847BC2" w:rsidRPr="00BE5108">
              <w:rPr>
                <w:rFonts w:eastAsia="SimSun"/>
              </w:rPr>
              <w:t xml:space="preserve"> </w:t>
            </w:r>
            <w:r w:rsidRPr="00BE5108">
              <w:rPr>
                <w:rFonts w:eastAsia="SimSun" w:hint="eastAsia"/>
              </w:rPr>
              <w:t>scheduled</w:t>
            </w:r>
            <w:r w:rsidR="00847BC2" w:rsidRPr="00BE5108">
              <w:rPr>
                <w:rFonts w:eastAsia="SimSun" w:hint="eastAsia"/>
              </w:rPr>
              <w:t xml:space="preserve"> </w:t>
            </w:r>
            <w:r w:rsidRPr="00BE5108">
              <w:rPr>
                <w:rFonts w:eastAsia="SimSun" w:hint="eastAsia"/>
              </w:rPr>
              <w:t>on</w:t>
            </w:r>
            <w:r w:rsidR="00847BC2" w:rsidRPr="00BE5108">
              <w:rPr>
                <w:rFonts w:eastAsia="SimSun" w:hint="eastAsia"/>
              </w:rPr>
              <w:t xml:space="preserve"> </w:t>
            </w:r>
            <w:r w:rsidRPr="00BE5108">
              <w:rPr>
                <w:rFonts w:eastAsia="SimSun" w:hint="eastAsia"/>
              </w:rPr>
              <w:t>slots</w:t>
            </w:r>
            <w:r w:rsidR="00847BC2" w:rsidRPr="00BE5108">
              <w:rPr>
                <w:rFonts w:eastAsia="SimSun" w:hint="eastAsia"/>
              </w:rPr>
              <w:t xml:space="preserve"> </w:t>
            </w:r>
            <w:r w:rsidRPr="00BE5108">
              <w:rPr>
                <w:rFonts w:eastAsia="SimSun" w:hint="eastAsia"/>
              </w:rPr>
              <w:t>which</w:t>
            </w:r>
            <w:r w:rsidR="00847BC2" w:rsidRPr="00BE5108">
              <w:rPr>
                <w:rFonts w:eastAsia="SimSun" w:hint="eastAsia"/>
              </w:rPr>
              <w:t xml:space="preserve"> </w:t>
            </w:r>
            <w:r w:rsidRPr="00BE5108">
              <w:rPr>
                <w:rFonts w:eastAsia="SimSun" w:hint="eastAsia"/>
              </w:rPr>
              <w:t>are</w:t>
            </w:r>
            <w:r w:rsidR="00847BC2" w:rsidRPr="00BE5108">
              <w:rPr>
                <w:rFonts w:eastAsia="SimSun" w:hint="eastAsia"/>
              </w:rPr>
              <w:t xml:space="preserve"> </w:t>
            </w:r>
            <w:r w:rsidRPr="00BE5108">
              <w:rPr>
                <w:rFonts w:eastAsia="SimSun" w:hint="eastAsia"/>
              </w:rPr>
              <w:t>full</w:t>
            </w:r>
            <w:r w:rsidR="00847BC2" w:rsidRPr="00BE5108">
              <w:rPr>
                <w:rFonts w:eastAsia="SimSun" w:hint="eastAsia"/>
              </w:rPr>
              <w:t xml:space="preserve"> </w:t>
            </w:r>
            <w:r w:rsidRPr="00BE5108">
              <w:rPr>
                <w:rFonts w:eastAsia="SimSun" w:hint="eastAsia"/>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011" w:name="_Toc73963151"/>
      <w:r w:rsidRPr="00BE5108">
        <w:rPr>
          <w:rFonts w:eastAsiaTheme="minorEastAsia"/>
        </w:rPr>
        <w:br w:type="page"/>
      </w:r>
    </w:p>
    <w:p w14:paraId="7779ECFC" w14:textId="7FD03236" w:rsidR="00AD1976" w:rsidRPr="00BE5108" w:rsidRDefault="00EA6CFC" w:rsidP="00BE5108">
      <w:pPr>
        <w:pStyle w:val="Heading8"/>
        <w:rPr>
          <w:rFonts w:eastAsiaTheme="minorEastAsia"/>
        </w:rPr>
      </w:pPr>
      <w:bookmarkStart w:id="7012" w:name="_Toc75260329"/>
      <w:bookmarkStart w:id="7013" w:name="_Toc75275871"/>
      <w:bookmarkStart w:id="7014" w:name="_Toc75276381"/>
      <w:bookmarkStart w:id="7015" w:name="_Toc76541880"/>
      <w:bookmarkStart w:id="7016" w:name="_Toc82437651"/>
      <w:bookmarkStart w:id="7017" w:name="_Toc89945017"/>
      <w:bookmarkStart w:id="7018" w:name="_Toc98754035"/>
      <w:bookmarkStart w:id="7019" w:name="_Toc106179927"/>
      <w:bookmarkStart w:id="7020" w:name="_Toc106180438"/>
      <w:bookmarkStart w:id="7021" w:name="_Toc130396263"/>
      <w:bookmarkStart w:id="7022" w:name="_Toc137555538"/>
      <w:bookmarkStart w:id="7023" w:name="_Toc138857065"/>
      <w:bookmarkStart w:id="7024" w:name="_Toc138860924"/>
      <w:bookmarkStart w:id="7025" w:name="_Toc163217917"/>
      <w:bookmarkStart w:id="7026" w:name="_Toc187261689"/>
      <w:r w:rsidRPr="00BE5108">
        <w:rPr>
          <w:rFonts w:eastAsiaTheme="minorEastAsia"/>
        </w:rPr>
        <w:lastRenderedPageBreak/>
        <w:t>Annex B (normative):</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1B8584FF" w14:textId="77777777" w:rsidR="00AD1976" w:rsidRPr="00BE5108" w:rsidRDefault="00AD1976" w:rsidP="00E55627">
      <w:pPr>
        <w:pStyle w:val="Heading1"/>
        <w:rPr>
          <w:rFonts w:eastAsiaTheme="minorEastAsia"/>
        </w:rPr>
      </w:pPr>
      <w:bookmarkStart w:id="7027" w:name="_Toc73963152"/>
      <w:bookmarkStart w:id="7028" w:name="_Toc75260330"/>
      <w:bookmarkStart w:id="7029" w:name="_Toc75275872"/>
      <w:bookmarkStart w:id="7030" w:name="_Toc75276382"/>
      <w:bookmarkStart w:id="7031" w:name="_Toc76541881"/>
      <w:bookmarkStart w:id="7032" w:name="_Toc82437652"/>
      <w:bookmarkStart w:id="7033" w:name="_Toc89945018"/>
      <w:bookmarkStart w:id="7034" w:name="_Toc98754036"/>
      <w:bookmarkStart w:id="7035" w:name="_Toc106179928"/>
      <w:bookmarkStart w:id="7036" w:name="_Toc106180439"/>
      <w:bookmarkStart w:id="7037" w:name="_Toc130396264"/>
      <w:bookmarkStart w:id="7038" w:name="_Toc137555539"/>
      <w:bookmarkStart w:id="7039" w:name="_Toc138857066"/>
      <w:bookmarkStart w:id="7040" w:name="_Toc138860925"/>
      <w:bookmarkStart w:id="7041" w:name="_Toc163217918"/>
      <w:bookmarkStart w:id="7042" w:name="_Toc187261690"/>
      <w:r w:rsidRPr="00BE5108">
        <w:rPr>
          <w:rFonts w:eastAsiaTheme="minorEastAsia"/>
        </w:rPr>
        <w:t>B.1</w:t>
      </w:r>
      <w:r w:rsidRPr="00BE5108">
        <w:rPr>
          <w:rFonts w:eastAsiaTheme="minorEastAsia"/>
        </w:rPr>
        <w:tab/>
        <w:t>General</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7043" w:name="_Toc73963153"/>
      <w:bookmarkStart w:id="7044" w:name="_Toc75260331"/>
      <w:bookmarkStart w:id="7045" w:name="_Toc75275873"/>
      <w:bookmarkStart w:id="7046" w:name="_Toc75276383"/>
      <w:bookmarkStart w:id="7047" w:name="_Toc76541882"/>
      <w:bookmarkStart w:id="7048" w:name="_Toc82437653"/>
      <w:bookmarkStart w:id="7049" w:name="_Toc89945019"/>
      <w:bookmarkStart w:id="7050" w:name="_Toc98754037"/>
      <w:bookmarkStart w:id="7051" w:name="_Toc106179929"/>
      <w:bookmarkStart w:id="7052" w:name="_Toc106180440"/>
      <w:bookmarkStart w:id="7053" w:name="_Toc130396265"/>
      <w:bookmarkStart w:id="7054" w:name="_Toc137555540"/>
      <w:bookmarkStart w:id="7055" w:name="_Toc138857067"/>
      <w:bookmarkStart w:id="7056" w:name="_Toc138860926"/>
      <w:bookmarkStart w:id="7057" w:name="_Toc163217919"/>
      <w:bookmarkStart w:id="7058" w:name="_Toc187261691"/>
      <w:r w:rsidRPr="00BE5108">
        <w:rPr>
          <w:rFonts w:eastAsiaTheme="minorEastAsia"/>
        </w:rPr>
        <w:t>B.2</w:t>
      </w:r>
      <w:r w:rsidRPr="00BE5108">
        <w:rPr>
          <w:rFonts w:eastAsiaTheme="minorEastAsia"/>
        </w:rPr>
        <w:tab/>
        <w:t>Normal test environment</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7059" w:name="_Toc73963154"/>
      <w:bookmarkStart w:id="7060" w:name="_Toc75260332"/>
      <w:bookmarkStart w:id="7061" w:name="_Toc75275874"/>
      <w:bookmarkStart w:id="7062" w:name="_Toc75276384"/>
      <w:bookmarkStart w:id="7063" w:name="_Toc76541883"/>
      <w:bookmarkStart w:id="7064" w:name="_Toc82437654"/>
      <w:bookmarkStart w:id="7065" w:name="_Toc89945020"/>
      <w:bookmarkStart w:id="7066" w:name="_Toc98754038"/>
      <w:bookmarkStart w:id="7067" w:name="_Toc106179930"/>
      <w:bookmarkStart w:id="7068" w:name="_Toc106180441"/>
      <w:bookmarkStart w:id="7069" w:name="_Toc130396266"/>
      <w:bookmarkStart w:id="7070" w:name="_Toc137555541"/>
      <w:bookmarkStart w:id="7071" w:name="_Toc138857068"/>
      <w:bookmarkStart w:id="7072" w:name="_Toc138860927"/>
      <w:bookmarkStart w:id="7073" w:name="_Toc163217920"/>
      <w:bookmarkStart w:id="7074" w:name="_Toc187261692"/>
      <w:r w:rsidRPr="00BE5108">
        <w:rPr>
          <w:rFonts w:eastAsiaTheme="minorEastAsia"/>
        </w:rPr>
        <w:t>B.3</w:t>
      </w:r>
      <w:r w:rsidRPr="00BE5108">
        <w:rPr>
          <w:rFonts w:eastAsiaTheme="minorEastAsia"/>
        </w:rPr>
        <w:tab/>
        <w:t>Extreme test environment</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1038A45A" w14:textId="515BC8E7" w:rsidR="00051AAE" w:rsidRPr="00BE5108" w:rsidRDefault="00051AAE" w:rsidP="00051AAE">
      <w:pPr>
        <w:pStyle w:val="Heading2"/>
        <w:rPr>
          <w:rFonts w:eastAsiaTheme="minorEastAsia"/>
        </w:rPr>
      </w:pPr>
      <w:bookmarkStart w:id="7075" w:name="_Toc75275875"/>
      <w:bookmarkStart w:id="7076" w:name="_Toc75276385"/>
      <w:bookmarkStart w:id="7077" w:name="_Toc76541884"/>
      <w:bookmarkStart w:id="7078" w:name="_Toc82437655"/>
      <w:bookmarkStart w:id="7079" w:name="_Toc89945021"/>
      <w:bookmarkStart w:id="7080" w:name="_Toc98754039"/>
      <w:bookmarkStart w:id="7081" w:name="_Toc106179931"/>
      <w:bookmarkStart w:id="7082" w:name="_Toc106180442"/>
      <w:bookmarkStart w:id="7083" w:name="_Toc130396267"/>
      <w:bookmarkStart w:id="7084" w:name="_Toc137555542"/>
      <w:bookmarkStart w:id="7085" w:name="_Toc138857069"/>
      <w:bookmarkStart w:id="7086" w:name="_Toc138860928"/>
      <w:bookmarkStart w:id="7087" w:name="_Toc163217921"/>
      <w:bookmarkStart w:id="7088" w:name="_Toc187261693"/>
      <w:r w:rsidRPr="00BE5108">
        <w:rPr>
          <w:rFonts w:eastAsiaTheme="minorEastAsia"/>
        </w:rPr>
        <w:t>B.3.1</w:t>
      </w:r>
      <w:r w:rsidRPr="00BE5108">
        <w:rPr>
          <w:rFonts w:eastAsiaTheme="minorEastAsia"/>
        </w:rPr>
        <w:tab/>
        <w:t>General</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7089" w:name="_Toc73963155"/>
      <w:bookmarkStart w:id="7090" w:name="_Toc75260333"/>
      <w:bookmarkStart w:id="7091" w:name="_Toc75275876"/>
      <w:bookmarkStart w:id="7092" w:name="_Toc75276386"/>
      <w:bookmarkStart w:id="7093" w:name="_Toc76541885"/>
      <w:bookmarkStart w:id="7094" w:name="_Toc82437656"/>
      <w:bookmarkStart w:id="7095" w:name="_Toc89945022"/>
      <w:bookmarkStart w:id="7096" w:name="_Toc98754040"/>
      <w:bookmarkStart w:id="7097" w:name="_Toc106179932"/>
      <w:bookmarkStart w:id="7098" w:name="_Toc106180443"/>
      <w:bookmarkStart w:id="7099" w:name="_Toc130396268"/>
      <w:bookmarkStart w:id="7100" w:name="_Toc137555543"/>
      <w:bookmarkStart w:id="7101" w:name="_Toc138857070"/>
      <w:bookmarkStart w:id="7102" w:name="_Toc138860929"/>
      <w:bookmarkStart w:id="7103" w:name="_Toc163217922"/>
      <w:bookmarkStart w:id="7104" w:name="_Toc187261694"/>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lastRenderedPageBreak/>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7105" w:name="_Toc73963156"/>
      <w:bookmarkStart w:id="7106" w:name="_Toc75260334"/>
      <w:bookmarkStart w:id="7107" w:name="_Toc75275877"/>
      <w:bookmarkStart w:id="7108" w:name="_Toc75276387"/>
      <w:bookmarkStart w:id="7109" w:name="_Toc76541886"/>
      <w:bookmarkStart w:id="7110" w:name="_Toc82437657"/>
      <w:bookmarkStart w:id="7111" w:name="_Toc89945023"/>
      <w:bookmarkStart w:id="7112" w:name="_Toc98754041"/>
      <w:bookmarkStart w:id="7113" w:name="_Toc106179933"/>
      <w:bookmarkStart w:id="7114" w:name="_Toc106180444"/>
      <w:bookmarkStart w:id="7115" w:name="_Toc130396269"/>
      <w:bookmarkStart w:id="7116" w:name="_Toc137555544"/>
      <w:bookmarkStart w:id="7117" w:name="_Toc138857071"/>
      <w:bookmarkStart w:id="7118" w:name="_Toc138860930"/>
      <w:bookmarkStart w:id="7119" w:name="_Toc163217923"/>
      <w:bookmarkStart w:id="7120" w:name="_Toc187261695"/>
      <w:r w:rsidRPr="00BE5108">
        <w:rPr>
          <w:rFonts w:eastAsiaTheme="minorEastAsia"/>
        </w:rPr>
        <w:t>B.4</w:t>
      </w:r>
      <w:r w:rsidRPr="00BE5108">
        <w:rPr>
          <w:rFonts w:eastAsiaTheme="minorEastAsia"/>
        </w:rPr>
        <w:tab/>
        <w:t>Vibration</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7121" w:name="_Toc73963157"/>
      <w:bookmarkStart w:id="7122" w:name="_Toc75260335"/>
      <w:bookmarkStart w:id="7123" w:name="_Toc75275878"/>
      <w:bookmarkStart w:id="7124" w:name="_Toc75276388"/>
      <w:bookmarkStart w:id="7125" w:name="_Toc76541887"/>
      <w:bookmarkStart w:id="7126" w:name="_Toc82437658"/>
      <w:bookmarkStart w:id="7127" w:name="_Toc89945024"/>
      <w:bookmarkStart w:id="7128" w:name="_Toc98754042"/>
      <w:bookmarkStart w:id="7129" w:name="_Toc106179934"/>
      <w:bookmarkStart w:id="7130" w:name="_Toc106180445"/>
      <w:bookmarkStart w:id="7131" w:name="_Toc130396270"/>
      <w:bookmarkStart w:id="7132" w:name="_Toc137555545"/>
      <w:bookmarkStart w:id="7133" w:name="_Toc138857072"/>
      <w:bookmarkStart w:id="7134" w:name="_Toc138860931"/>
      <w:bookmarkStart w:id="7135" w:name="_Toc163217924"/>
      <w:bookmarkStart w:id="7136" w:name="_Toc187261696"/>
      <w:r w:rsidRPr="00BE5108">
        <w:rPr>
          <w:rFonts w:eastAsiaTheme="minorEastAsia"/>
        </w:rPr>
        <w:t>B.5</w:t>
      </w:r>
      <w:r w:rsidRPr="00BE5108">
        <w:rPr>
          <w:rFonts w:eastAsiaTheme="minorEastAsia"/>
        </w:rPr>
        <w:tab/>
        <w:t>Power supply</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7137" w:name="_Toc73963158"/>
      <w:bookmarkStart w:id="7138" w:name="_Toc75260336"/>
      <w:bookmarkStart w:id="7139" w:name="_Toc75275879"/>
      <w:bookmarkStart w:id="7140" w:name="_Toc75276389"/>
      <w:bookmarkStart w:id="7141" w:name="_Toc76541888"/>
      <w:bookmarkStart w:id="7142" w:name="_Toc82437659"/>
      <w:bookmarkStart w:id="7143" w:name="_Toc89945025"/>
      <w:bookmarkStart w:id="7144" w:name="_Toc98754043"/>
      <w:bookmarkStart w:id="7145" w:name="_Toc106179935"/>
      <w:bookmarkStart w:id="7146" w:name="_Toc106180446"/>
      <w:bookmarkStart w:id="7147" w:name="_Toc130396271"/>
      <w:bookmarkStart w:id="7148" w:name="_Toc137555546"/>
      <w:bookmarkStart w:id="7149" w:name="_Toc138857073"/>
      <w:bookmarkStart w:id="7150" w:name="_Toc138860932"/>
      <w:bookmarkStart w:id="7151" w:name="_Toc163217925"/>
      <w:bookmarkStart w:id="7152" w:name="_Toc187261697"/>
      <w:r w:rsidRPr="00BE5108">
        <w:rPr>
          <w:rFonts w:eastAsiaTheme="minorEastAsia"/>
          <w:lang w:eastAsia="sv-SE"/>
        </w:rPr>
        <w:t>B.6</w:t>
      </w:r>
      <w:r w:rsidRPr="00BE5108">
        <w:rPr>
          <w:rFonts w:eastAsiaTheme="minorEastAsia"/>
          <w:lang w:eastAsia="sv-SE"/>
        </w:rPr>
        <w:tab/>
        <w:t>Measurement of test environments</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lastRenderedPageBreak/>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7153" w:name="_Toc73963159"/>
      <w:r w:rsidRPr="00BE5108">
        <w:rPr>
          <w:rFonts w:eastAsiaTheme="minorEastAsia"/>
        </w:rPr>
        <w:br w:type="page"/>
      </w:r>
    </w:p>
    <w:p w14:paraId="78EA150B" w14:textId="305674EB" w:rsidR="00EA6CFC" w:rsidRPr="00BE5108" w:rsidRDefault="00EA6CFC" w:rsidP="00E55627">
      <w:pPr>
        <w:pStyle w:val="Heading8"/>
        <w:rPr>
          <w:rFonts w:eastAsiaTheme="minorEastAsia"/>
        </w:rPr>
      </w:pPr>
      <w:bookmarkStart w:id="7154" w:name="_Toc75260337"/>
      <w:bookmarkStart w:id="7155" w:name="_Toc75275880"/>
      <w:bookmarkStart w:id="7156" w:name="_Toc75276390"/>
      <w:bookmarkStart w:id="7157" w:name="_Toc76541889"/>
      <w:bookmarkStart w:id="7158" w:name="_Toc82437660"/>
      <w:bookmarkStart w:id="7159" w:name="_Toc89945026"/>
      <w:bookmarkStart w:id="7160" w:name="_Toc98754044"/>
      <w:bookmarkStart w:id="7161" w:name="_Toc106179936"/>
      <w:bookmarkStart w:id="7162" w:name="_Toc106180447"/>
      <w:bookmarkStart w:id="7163" w:name="_Toc130396272"/>
      <w:bookmarkStart w:id="7164" w:name="_Toc137555547"/>
      <w:bookmarkStart w:id="7165" w:name="_Toc138857074"/>
      <w:bookmarkStart w:id="7166" w:name="_Toc138860933"/>
      <w:bookmarkStart w:id="7167" w:name="_Toc163217926"/>
      <w:bookmarkStart w:id="7168" w:name="_Toc187261698"/>
      <w:r w:rsidRPr="00BE5108">
        <w:rPr>
          <w:rFonts w:eastAsiaTheme="minorEastAsia"/>
        </w:rPr>
        <w:lastRenderedPageBreak/>
        <w:t>Annex C (informative):</w:t>
      </w:r>
      <w:r w:rsidR="00057BA3" w:rsidRPr="00BE5108">
        <w:rPr>
          <w:rFonts w:eastAsiaTheme="minorEastAsia"/>
        </w:rPr>
        <w:br/>
      </w:r>
      <w:r w:rsidRPr="00BE5108">
        <w:rPr>
          <w:rFonts w:eastAsiaTheme="minorEastAsia"/>
        </w:rPr>
        <w:t>Test tolerances and derivation of test requirements</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0992730D" w14:textId="77777777" w:rsidR="00AD1976" w:rsidRPr="00BE5108" w:rsidRDefault="00AD1976" w:rsidP="00E55627">
      <w:pPr>
        <w:pStyle w:val="Heading1"/>
        <w:rPr>
          <w:rFonts w:eastAsiaTheme="minorEastAsia"/>
        </w:rPr>
      </w:pPr>
      <w:bookmarkStart w:id="7169" w:name="_Toc73963160"/>
      <w:bookmarkStart w:id="7170" w:name="_Toc75260338"/>
      <w:bookmarkStart w:id="7171" w:name="_Toc75275881"/>
      <w:bookmarkStart w:id="7172" w:name="_Toc75276391"/>
      <w:bookmarkStart w:id="7173" w:name="_Toc76541890"/>
      <w:bookmarkStart w:id="7174" w:name="_Toc82437661"/>
      <w:bookmarkStart w:id="7175" w:name="_Toc89945027"/>
      <w:bookmarkStart w:id="7176" w:name="_Toc98754045"/>
      <w:bookmarkStart w:id="7177" w:name="_Toc106179937"/>
      <w:bookmarkStart w:id="7178" w:name="_Toc106180448"/>
      <w:bookmarkStart w:id="7179" w:name="_Toc130396273"/>
      <w:bookmarkStart w:id="7180" w:name="_Toc137555548"/>
      <w:bookmarkStart w:id="7181" w:name="_Toc138857075"/>
      <w:bookmarkStart w:id="7182" w:name="_Toc138860934"/>
      <w:bookmarkStart w:id="7183" w:name="_Toc163217927"/>
      <w:bookmarkStart w:id="7184" w:name="_Toc187261699"/>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lastRenderedPageBreak/>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7EF03981"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00672BE1">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7185" w:name="OLE_LINK129"/>
            <w:bookmarkStart w:id="7186" w:name="OLE_LINK130"/>
            <w:r w:rsidRPr="00BE5108">
              <w:t>(Note</w:t>
            </w:r>
            <w:r>
              <w:t xml:space="preserve"> 1</w:t>
            </w:r>
            <w:r w:rsidRPr="00BE5108">
              <w:t>)</w:t>
            </w:r>
            <w:bookmarkEnd w:id="7185"/>
            <w:bookmarkEnd w:id="7186"/>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4BAD19F0" w14:textId="77777777" w:rsidR="00AD1976" w:rsidRPr="00BE5108" w:rsidRDefault="00AD1976" w:rsidP="00E55627">
      <w:pPr>
        <w:pStyle w:val="Heading1"/>
        <w:rPr>
          <w:rFonts w:eastAsiaTheme="minorEastAsia"/>
          <w:lang w:eastAsia="ja-JP"/>
        </w:rPr>
      </w:pPr>
      <w:bookmarkStart w:id="7187" w:name="_Toc73963161"/>
      <w:bookmarkStart w:id="7188" w:name="_Toc75260339"/>
      <w:bookmarkStart w:id="7189" w:name="_Toc75275882"/>
      <w:bookmarkStart w:id="7190" w:name="_Toc75276392"/>
      <w:bookmarkStart w:id="7191" w:name="_Toc76541891"/>
      <w:bookmarkStart w:id="7192" w:name="_Toc82437662"/>
      <w:bookmarkStart w:id="7193" w:name="_Toc89945028"/>
      <w:bookmarkStart w:id="7194" w:name="_Toc98754046"/>
      <w:bookmarkStart w:id="7195" w:name="_Toc106179938"/>
      <w:bookmarkStart w:id="7196" w:name="_Toc106180449"/>
      <w:bookmarkStart w:id="7197" w:name="_Toc130396274"/>
      <w:bookmarkStart w:id="7198" w:name="_Toc137555549"/>
      <w:bookmarkStart w:id="7199" w:name="_Toc138857076"/>
      <w:bookmarkStart w:id="7200" w:name="_Toc138860935"/>
      <w:bookmarkStart w:id="7201" w:name="_Toc163217928"/>
      <w:bookmarkStart w:id="7202" w:name="_Toc187261700"/>
      <w:r w:rsidRPr="00BE5108">
        <w:rPr>
          <w:rFonts w:eastAsiaTheme="minorEastAsia"/>
          <w:lang w:eastAsia="ja-JP"/>
        </w:rPr>
        <w:t>C.2</w:t>
      </w:r>
      <w:r w:rsidRPr="00BE5108">
        <w:rPr>
          <w:rFonts w:eastAsiaTheme="minorEastAsia" w:hint="eastAsia"/>
        </w:rPr>
        <w:t xml:space="preserve"> </w:t>
      </w:r>
      <w:r w:rsidRPr="00BE5108">
        <w:rPr>
          <w:rFonts w:eastAsiaTheme="minorEastAsia"/>
          <w:lang w:eastAsia="sv-SE"/>
        </w:rPr>
        <w:t>Measurement of receiv</w:t>
      </w:r>
      <w:r w:rsidRPr="00BE5108">
        <w:rPr>
          <w:rFonts w:eastAsiaTheme="minorEastAsia"/>
          <w:lang w:eastAsia="ja-JP"/>
        </w:rPr>
        <w:t>er</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lastRenderedPageBreak/>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3A2ECC">
            <w:pPr>
              <w:pStyle w:val="TAN"/>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7203" w:name="_Toc73963162"/>
      <w:bookmarkStart w:id="7204" w:name="_Toc75260340"/>
      <w:bookmarkStart w:id="7205" w:name="_Toc75275883"/>
      <w:bookmarkStart w:id="7206" w:name="_Toc75276393"/>
    </w:p>
    <w:p w14:paraId="613F3BF7" w14:textId="42BEF910" w:rsidR="00AD1976" w:rsidRPr="00BE5108" w:rsidRDefault="00AD1976" w:rsidP="00E55627">
      <w:pPr>
        <w:pStyle w:val="Heading1"/>
        <w:rPr>
          <w:rFonts w:eastAsiaTheme="minorEastAsia"/>
          <w:lang w:eastAsia="sv-SE"/>
        </w:rPr>
      </w:pPr>
      <w:bookmarkStart w:id="7207" w:name="_Toc76541892"/>
      <w:bookmarkStart w:id="7208" w:name="_Toc82437663"/>
      <w:bookmarkStart w:id="7209" w:name="_Toc89945029"/>
      <w:bookmarkStart w:id="7210" w:name="_Toc98754047"/>
      <w:bookmarkStart w:id="7211" w:name="_Toc106179939"/>
      <w:bookmarkStart w:id="7212" w:name="_Toc106180450"/>
      <w:bookmarkStart w:id="7213" w:name="_Toc130396275"/>
      <w:bookmarkStart w:id="7214" w:name="_Toc137555550"/>
      <w:bookmarkStart w:id="7215" w:name="_Toc138857077"/>
      <w:bookmarkStart w:id="7216" w:name="_Toc138860936"/>
      <w:bookmarkStart w:id="7217" w:name="_Toc163217929"/>
      <w:bookmarkStart w:id="7218" w:name="_Toc187261701"/>
      <w:r w:rsidRPr="00BE5108">
        <w:rPr>
          <w:rFonts w:eastAsiaTheme="minorEastAsia"/>
          <w:lang w:eastAsia="ja-JP"/>
        </w:rPr>
        <w:lastRenderedPageBreak/>
        <w:t>C.</w:t>
      </w:r>
      <w:r w:rsidRPr="00BE5108">
        <w:rPr>
          <w:rFonts w:eastAsiaTheme="minorEastAsia" w:hint="eastAsia"/>
        </w:rPr>
        <w:t xml:space="preserve">3 </w:t>
      </w:r>
      <w:r w:rsidRPr="00BE5108">
        <w:rPr>
          <w:rFonts w:eastAsiaTheme="minorEastAsia"/>
          <w:lang w:eastAsia="sv-SE"/>
        </w:rPr>
        <w:t>Measurement of performance requirements</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66B72E50" w14:textId="77777777" w:rsidR="002263FD" w:rsidRPr="00BE5108" w:rsidRDefault="002263FD" w:rsidP="002263FD">
      <w:pPr>
        <w:pStyle w:val="Heading3"/>
        <w:rPr>
          <w:rFonts w:eastAsiaTheme="minorEastAsia"/>
          <w:lang w:eastAsia="sv-SE"/>
        </w:rPr>
      </w:pPr>
      <w:bookmarkStart w:id="7219" w:name="_Toc73963163"/>
      <w:bookmarkStart w:id="7220" w:name="_Toc75260341"/>
      <w:bookmarkStart w:id="7221" w:name="_Toc75275884"/>
      <w:bookmarkStart w:id="7222" w:name="_Toc75276394"/>
      <w:bookmarkStart w:id="7223" w:name="_Toc76541893"/>
      <w:bookmarkStart w:id="7224" w:name="_Toc82437664"/>
      <w:bookmarkStart w:id="7225" w:name="_Toc89945030"/>
      <w:bookmarkStart w:id="7226" w:name="_Toc98754048"/>
      <w:bookmarkStart w:id="7227" w:name="_Toc106179940"/>
      <w:bookmarkStart w:id="7228" w:name="_Toc106180451"/>
      <w:bookmarkStart w:id="7229" w:name="_Toc130396276"/>
      <w:bookmarkStart w:id="7230" w:name="_Toc137555551"/>
      <w:bookmarkStart w:id="7231" w:name="_Toc138857078"/>
      <w:bookmarkStart w:id="7232" w:name="_Toc138860937"/>
      <w:bookmarkStart w:id="7233" w:name="_Toc163217930"/>
      <w:bookmarkStart w:id="7234" w:name="_Toc187261702"/>
      <w:r w:rsidRPr="00BE5108">
        <w:rPr>
          <w:rFonts w:eastAsiaTheme="minorEastAsia"/>
          <w:lang w:eastAsia="sv-SE"/>
        </w:rPr>
        <w:t>C.3.1</w:t>
      </w:r>
      <w:r w:rsidRPr="00BE5108">
        <w:rPr>
          <w:rFonts w:eastAsiaTheme="minorEastAsia"/>
          <w:lang w:eastAsia="sv-SE"/>
        </w:rPr>
        <w:tab/>
        <w:t>List IAB-DU TTs</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2263FD">
      <w:pPr>
        <w:pStyle w:val="Heading3"/>
        <w:rPr>
          <w:rFonts w:eastAsiaTheme="minorEastAsia"/>
          <w:lang w:eastAsia="sv-SE"/>
        </w:rPr>
      </w:pPr>
      <w:bookmarkStart w:id="7235" w:name="_Toc73963164"/>
      <w:bookmarkStart w:id="7236" w:name="_Toc75260342"/>
      <w:bookmarkStart w:id="7237" w:name="_Toc75275885"/>
      <w:bookmarkStart w:id="7238" w:name="_Toc75276395"/>
      <w:bookmarkStart w:id="7239" w:name="_Toc76541894"/>
      <w:bookmarkStart w:id="7240" w:name="_Toc82437665"/>
      <w:bookmarkStart w:id="7241" w:name="_Toc89945031"/>
      <w:bookmarkStart w:id="7242" w:name="_Toc98754049"/>
      <w:bookmarkStart w:id="7243" w:name="_Toc106179941"/>
      <w:bookmarkStart w:id="7244" w:name="_Toc106180452"/>
      <w:bookmarkStart w:id="7245" w:name="_Toc130396277"/>
      <w:bookmarkStart w:id="7246" w:name="_Toc137555552"/>
      <w:bookmarkStart w:id="7247" w:name="_Toc138857079"/>
      <w:bookmarkStart w:id="7248" w:name="_Toc138860938"/>
      <w:bookmarkStart w:id="7249" w:name="_Toc163217931"/>
      <w:bookmarkStart w:id="7250" w:name="_Toc187261703"/>
      <w:r w:rsidRPr="00BE5108">
        <w:rPr>
          <w:rFonts w:eastAsiaTheme="minorEastAsia"/>
          <w:lang w:eastAsia="sv-SE"/>
        </w:rPr>
        <w:t>C.3.2</w:t>
      </w:r>
      <w:r w:rsidRPr="00BE5108">
        <w:rPr>
          <w:rFonts w:eastAsiaTheme="minorEastAsia"/>
          <w:lang w:eastAsia="sv-SE"/>
        </w:rPr>
        <w:tab/>
        <w:t>List IAB-MT TTs</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2D339E8E" w:rsidR="00EA6CFC" w:rsidRPr="00BE5108" w:rsidRDefault="00EA6CFC" w:rsidP="00E55627">
      <w:pPr>
        <w:pStyle w:val="Heading8"/>
        <w:rPr>
          <w:rFonts w:eastAsiaTheme="minorEastAsia"/>
        </w:rPr>
      </w:pPr>
      <w:bookmarkStart w:id="7251" w:name="_Toc73963165"/>
      <w:bookmarkStart w:id="7252" w:name="_Toc75260343"/>
      <w:bookmarkStart w:id="7253" w:name="_Toc75275886"/>
      <w:bookmarkStart w:id="7254" w:name="_Toc75276396"/>
      <w:bookmarkStart w:id="7255" w:name="_Toc76541895"/>
      <w:bookmarkStart w:id="7256" w:name="_Toc82437666"/>
      <w:bookmarkStart w:id="7257" w:name="_Toc89945032"/>
      <w:bookmarkStart w:id="7258" w:name="_Toc98754050"/>
      <w:bookmarkStart w:id="7259" w:name="_Toc106179942"/>
      <w:bookmarkStart w:id="7260" w:name="_Toc106180453"/>
      <w:bookmarkStart w:id="7261" w:name="_Toc130396278"/>
      <w:bookmarkStart w:id="7262" w:name="_Toc137555553"/>
      <w:bookmarkStart w:id="7263" w:name="_Toc138857080"/>
      <w:bookmarkStart w:id="7264" w:name="_Toc138860939"/>
      <w:bookmarkStart w:id="7265" w:name="_Toc163217932"/>
      <w:bookmarkStart w:id="7266" w:name="_Toc187261704"/>
      <w:r w:rsidRPr="00BE5108">
        <w:rPr>
          <w:rFonts w:eastAsiaTheme="minorEastAsia"/>
        </w:rPr>
        <w:lastRenderedPageBreak/>
        <w:t>Annex D (informative):</w:t>
      </w:r>
      <w:r w:rsidR="00057BA3" w:rsidRPr="00BE5108">
        <w:rPr>
          <w:rFonts w:eastAsiaTheme="minorEastAsia"/>
        </w:rPr>
        <w:br/>
      </w:r>
      <w:r w:rsidRPr="00BE5108">
        <w:rPr>
          <w:rFonts w:eastAsiaTheme="minorEastAsia"/>
        </w:rPr>
        <w:t>Measurement system set-up</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08C18CF4" w14:textId="77777777" w:rsidR="008D3EE5" w:rsidRPr="00BE5108" w:rsidRDefault="008D3EE5" w:rsidP="00E55627">
      <w:pPr>
        <w:pStyle w:val="Heading1"/>
        <w:rPr>
          <w:rFonts w:eastAsiaTheme="minorEastAsia"/>
        </w:rPr>
      </w:pPr>
      <w:bookmarkStart w:id="7267" w:name="_Toc73963166"/>
      <w:bookmarkStart w:id="7268" w:name="_Toc75260344"/>
      <w:bookmarkStart w:id="7269" w:name="_Toc75275887"/>
      <w:bookmarkStart w:id="7270" w:name="_Toc75276397"/>
      <w:bookmarkStart w:id="7271" w:name="_Toc76541896"/>
      <w:bookmarkStart w:id="7272" w:name="_Toc82437667"/>
      <w:bookmarkStart w:id="7273" w:name="_Toc89945033"/>
      <w:bookmarkStart w:id="7274" w:name="_Toc98754051"/>
      <w:bookmarkStart w:id="7275" w:name="_Toc106179943"/>
      <w:bookmarkStart w:id="7276" w:name="_Toc106180454"/>
      <w:bookmarkStart w:id="7277" w:name="_Toc130396279"/>
      <w:bookmarkStart w:id="7278" w:name="_Toc137555554"/>
      <w:bookmarkStart w:id="7279" w:name="_Toc138857081"/>
      <w:bookmarkStart w:id="7280" w:name="_Toc138860940"/>
      <w:bookmarkStart w:id="7281" w:name="_Toc163217933"/>
      <w:bookmarkStart w:id="7282" w:name="_Toc187261705"/>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04493241" w14:textId="77777777" w:rsidR="008D3EE5" w:rsidRPr="00BE5108" w:rsidRDefault="008D3EE5" w:rsidP="00E55627">
      <w:pPr>
        <w:pStyle w:val="Heading2"/>
        <w:rPr>
          <w:rFonts w:eastAsiaTheme="minorEastAsia"/>
        </w:rPr>
      </w:pPr>
      <w:bookmarkStart w:id="7283" w:name="_Toc73963167"/>
      <w:bookmarkStart w:id="7284" w:name="_Toc75260345"/>
      <w:bookmarkStart w:id="7285" w:name="_Toc75275888"/>
      <w:bookmarkStart w:id="7286" w:name="_Toc75276398"/>
      <w:bookmarkStart w:id="7287" w:name="_Toc76541897"/>
      <w:bookmarkStart w:id="7288" w:name="_Toc82437668"/>
      <w:bookmarkStart w:id="7289" w:name="_Toc89945034"/>
      <w:bookmarkStart w:id="7290" w:name="_Toc98754052"/>
      <w:bookmarkStart w:id="7291" w:name="_Toc106179944"/>
      <w:bookmarkStart w:id="7292" w:name="_Toc106180455"/>
      <w:bookmarkStart w:id="7293" w:name="_Toc130396280"/>
      <w:bookmarkStart w:id="7294" w:name="_Toc137555555"/>
      <w:bookmarkStart w:id="7295" w:name="_Toc138857082"/>
      <w:bookmarkStart w:id="7296" w:name="_Toc138860941"/>
      <w:bookmarkStart w:id="7297" w:name="_Toc163217934"/>
      <w:bookmarkStart w:id="7298" w:name="_Toc187261706"/>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5" type="#_x0000_t75" style="width:462pt;height:206.5pt" o:ole="">
            <v:imagedata r:id="rId70" o:title=""/>
          </v:shape>
          <o:OLEObject Type="Embed" ProgID="Word.Picture.8" ShapeID="_x0000_i1055" DrawAspect="Content" ObjectID="_1797873131" r:id="rId71"/>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6" type="#_x0000_t75" style="width:462pt;height:206.5pt" o:ole="">
            <v:imagedata r:id="rId72" o:title=""/>
          </v:shape>
          <o:OLEObject Type="Embed" ProgID="Word.Picture.8" ShapeID="_x0000_i1056" DrawAspect="Content" ObjectID="_1797873132" r:id="rId73"/>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7299" w:name="_Toc73963168"/>
      <w:bookmarkStart w:id="7300" w:name="_Toc75260346"/>
      <w:bookmarkStart w:id="7301" w:name="_Toc75275889"/>
      <w:bookmarkStart w:id="7302" w:name="_Toc75276399"/>
      <w:bookmarkStart w:id="7303" w:name="_Toc76541898"/>
      <w:bookmarkStart w:id="7304" w:name="_Toc82437669"/>
      <w:bookmarkStart w:id="7305" w:name="_Toc89945035"/>
      <w:bookmarkStart w:id="7306" w:name="_Toc98754053"/>
      <w:bookmarkStart w:id="7307" w:name="_Toc106179945"/>
      <w:bookmarkStart w:id="7308" w:name="_Toc106180456"/>
      <w:bookmarkStart w:id="7309" w:name="_Toc130396281"/>
      <w:bookmarkStart w:id="7310" w:name="_Toc137555556"/>
      <w:bookmarkStart w:id="7311" w:name="_Toc138857083"/>
      <w:bookmarkStart w:id="7312" w:name="_Toc138860942"/>
      <w:bookmarkStart w:id="7313" w:name="_Toc163217935"/>
      <w:bookmarkStart w:id="7314" w:name="_Toc187261707"/>
      <w:r w:rsidRPr="00BE5108">
        <w:rPr>
          <w:rFonts w:eastAsiaTheme="minorEastAsia"/>
        </w:rPr>
        <w:t>D.1.2</w:t>
      </w:r>
      <w:r w:rsidRPr="00BE5108">
        <w:rPr>
          <w:rFonts w:eastAsiaTheme="minorEastAsia"/>
        </w:rPr>
        <w:tab/>
        <w:t>Transmitter intermodulation for IAB type 1-H</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7" type="#_x0000_t75" style="width:483.5pt;height:195pt" o:ole="">
            <v:imagedata r:id="rId74" o:title=""/>
          </v:shape>
          <o:OLEObject Type="Embed" ProgID="Word.Picture.8" ShapeID="_x0000_i1057" DrawAspect="Content" ObjectID="_1797873133" r:id="rId75"/>
        </w:object>
      </w:r>
    </w:p>
    <w:p w14:paraId="3B890E14" w14:textId="77777777" w:rsidR="008D3EE5" w:rsidRPr="00BE5108" w:rsidRDefault="008D3EE5" w:rsidP="008D3EE5">
      <w:pPr>
        <w:pStyle w:val="TF"/>
        <w:rPr>
          <w:rFonts w:eastAsiaTheme="minorEastAsia"/>
        </w:rPr>
      </w:pPr>
      <w:r w:rsidRPr="00BE5108">
        <w:rPr>
          <w:rFonts w:eastAsiaTheme="minorEastAsia"/>
        </w:rPr>
        <w:t xml:space="preserve">Figure D.3.2-1: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transmitter intermodulation</w:t>
      </w:r>
    </w:p>
    <w:p w14:paraId="13EDE524" w14:textId="77777777" w:rsidR="008D3EE5" w:rsidRPr="00BE5108" w:rsidRDefault="008D3EE5" w:rsidP="00E55627">
      <w:pPr>
        <w:pStyle w:val="Heading2"/>
        <w:rPr>
          <w:rFonts w:eastAsiaTheme="minorEastAsia"/>
        </w:rPr>
      </w:pPr>
      <w:bookmarkStart w:id="7315" w:name="_Toc73963169"/>
      <w:bookmarkStart w:id="7316" w:name="_Toc75260347"/>
      <w:bookmarkStart w:id="7317" w:name="_Toc75275890"/>
      <w:bookmarkStart w:id="7318" w:name="_Toc75276400"/>
      <w:bookmarkStart w:id="7319" w:name="_Toc76541899"/>
      <w:bookmarkStart w:id="7320" w:name="_Toc82437670"/>
      <w:bookmarkStart w:id="7321" w:name="_Toc89945036"/>
      <w:bookmarkStart w:id="7322" w:name="_Toc98754054"/>
      <w:bookmarkStart w:id="7323" w:name="_Toc106179946"/>
      <w:bookmarkStart w:id="7324" w:name="_Toc106180457"/>
      <w:bookmarkStart w:id="7325" w:name="_Toc130396282"/>
      <w:bookmarkStart w:id="7326" w:name="_Toc137555557"/>
      <w:bookmarkStart w:id="7327" w:name="_Toc138857084"/>
      <w:bookmarkStart w:id="7328" w:name="_Toc138860943"/>
      <w:bookmarkStart w:id="7329" w:name="_Toc163217936"/>
      <w:bookmarkStart w:id="7330" w:name="_Toc187261708"/>
      <w:r w:rsidRPr="00BE5108">
        <w:rPr>
          <w:rFonts w:eastAsiaTheme="minorEastAsia"/>
        </w:rPr>
        <w:t>D.1.3</w:t>
      </w:r>
      <w:r w:rsidRPr="00BE5108">
        <w:rPr>
          <w:rFonts w:eastAsiaTheme="minorEastAsia"/>
        </w:rPr>
        <w:tab/>
        <w:t>Transmitter spurious emissions for IAB type 1-H</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8" type="#_x0000_t75" style="width:462pt;height:206.5pt" o:ole="">
            <v:imagedata r:id="rId76" o:title=""/>
          </v:shape>
          <o:OLEObject Type="Embed" ProgID="Word.Picture.8" ShapeID="_x0000_i1058" DrawAspect="Content" ObjectID="_1797873134" r:id="rId77"/>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59" type="#_x0000_t75" style="width:462pt;height:206.5pt" o:ole="">
            <v:imagedata r:id="rId78" o:title=""/>
          </v:shape>
          <o:OLEObject Type="Embed" ProgID="Word.Picture.8" ShapeID="_x0000_i1059" DrawAspect="Content" ObjectID="_1797873135" r:id="rId79"/>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7331" w:name="_Toc73963170"/>
      <w:bookmarkStart w:id="7332" w:name="_Toc75260348"/>
      <w:bookmarkStart w:id="7333" w:name="_Toc75275891"/>
      <w:bookmarkStart w:id="7334" w:name="_Toc75276401"/>
      <w:bookmarkStart w:id="7335" w:name="_Toc76541900"/>
      <w:bookmarkStart w:id="7336" w:name="_Toc82437671"/>
      <w:bookmarkStart w:id="7337" w:name="_Toc89945037"/>
      <w:bookmarkStart w:id="7338" w:name="_Toc98754055"/>
      <w:bookmarkStart w:id="7339" w:name="_Toc106179947"/>
      <w:bookmarkStart w:id="7340" w:name="_Toc106180458"/>
      <w:bookmarkStart w:id="7341" w:name="_Toc130396283"/>
      <w:bookmarkStart w:id="7342" w:name="_Toc137555558"/>
      <w:bookmarkStart w:id="7343" w:name="_Toc138857085"/>
      <w:bookmarkStart w:id="7344" w:name="_Toc138860944"/>
      <w:bookmarkStart w:id="7345" w:name="_Toc163217937"/>
      <w:bookmarkStart w:id="7346" w:name="_Toc187261709"/>
      <w:r w:rsidRPr="00BE5108">
        <w:rPr>
          <w:rFonts w:eastAsiaTheme="minorEastAsia"/>
        </w:rPr>
        <w:lastRenderedPageBreak/>
        <w:t>D.1.4</w:t>
      </w:r>
      <w:r w:rsidRPr="00BE5108">
        <w:rPr>
          <w:rFonts w:eastAsiaTheme="minorEastAsia"/>
        </w:rPr>
        <w:tab/>
        <w:t xml:space="preserve">Time alignment error for </w:t>
      </w:r>
      <w:r w:rsidRPr="00BE5108">
        <w:rPr>
          <w:rFonts w:eastAsiaTheme="minorEastAsia"/>
          <w:i/>
        </w:rPr>
        <w:t>IAB-DU</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0" type="#_x0000_t75" style="width:462pt;height:206.5pt" o:ole="">
            <v:imagedata r:id="rId80" o:title=""/>
          </v:shape>
          <o:OLEObject Type="Embed" ProgID="Word.Picture.8" ShapeID="_x0000_i1060" DrawAspect="Content" ObjectID="_1797873136" r:id="rId81"/>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7347" w:name="_Toc73963171"/>
      <w:bookmarkStart w:id="7348" w:name="_Toc75260349"/>
      <w:bookmarkStart w:id="7349" w:name="_Toc75275892"/>
      <w:bookmarkStart w:id="7350" w:name="_Toc75276402"/>
      <w:bookmarkStart w:id="7351" w:name="_Toc76541901"/>
      <w:bookmarkStart w:id="7352" w:name="_Toc82437672"/>
      <w:bookmarkStart w:id="7353" w:name="_Toc89945038"/>
      <w:bookmarkStart w:id="7354" w:name="_Toc98754056"/>
      <w:bookmarkStart w:id="7355" w:name="_Toc106179948"/>
      <w:bookmarkStart w:id="7356" w:name="_Toc106180459"/>
      <w:bookmarkStart w:id="7357" w:name="_Toc130396284"/>
      <w:bookmarkStart w:id="7358" w:name="_Toc137555559"/>
      <w:bookmarkStart w:id="7359" w:name="_Toc138857086"/>
      <w:bookmarkStart w:id="7360" w:name="_Toc138860945"/>
      <w:bookmarkStart w:id="7361" w:name="_Toc163217938"/>
      <w:bookmarkStart w:id="7362" w:name="_Toc187261710"/>
      <w:r w:rsidRPr="00BE5108">
        <w:rPr>
          <w:rFonts w:eastAsiaTheme="minorEastAsia"/>
        </w:rPr>
        <w:t>D.2</w:t>
      </w:r>
      <w:r w:rsidRPr="00BE5108">
        <w:rPr>
          <w:rFonts w:eastAsiaTheme="minorEastAsia"/>
        </w:rPr>
        <w:tab/>
        <w:t>IAB type 1-H receiver</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6E5813ED" w14:textId="77777777" w:rsidR="008D3EE5" w:rsidRPr="00BE5108" w:rsidRDefault="008D3EE5" w:rsidP="00E55627">
      <w:pPr>
        <w:pStyle w:val="Heading2"/>
        <w:rPr>
          <w:rFonts w:eastAsiaTheme="minorEastAsia"/>
        </w:rPr>
      </w:pPr>
      <w:bookmarkStart w:id="7363" w:name="_Toc73963172"/>
      <w:bookmarkStart w:id="7364" w:name="_Toc75260350"/>
      <w:bookmarkStart w:id="7365" w:name="_Toc75275893"/>
      <w:bookmarkStart w:id="7366" w:name="_Toc75276403"/>
      <w:bookmarkStart w:id="7367" w:name="_Toc76541902"/>
      <w:bookmarkStart w:id="7368" w:name="_Toc82437673"/>
      <w:bookmarkStart w:id="7369" w:name="_Toc89945039"/>
      <w:bookmarkStart w:id="7370" w:name="_Toc98754057"/>
      <w:bookmarkStart w:id="7371" w:name="_Toc106179949"/>
      <w:bookmarkStart w:id="7372" w:name="_Toc106180460"/>
      <w:bookmarkStart w:id="7373" w:name="_Toc130396285"/>
      <w:bookmarkStart w:id="7374" w:name="_Toc137555560"/>
      <w:bookmarkStart w:id="7375" w:name="_Toc138857087"/>
      <w:bookmarkStart w:id="7376" w:name="_Toc138860946"/>
      <w:bookmarkStart w:id="7377" w:name="_Toc163217939"/>
      <w:bookmarkStart w:id="7378" w:name="_Toc187261711"/>
      <w:r w:rsidRPr="00BE5108">
        <w:rPr>
          <w:rFonts w:eastAsiaTheme="minorEastAsia"/>
        </w:rPr>
        <w:t>D.2.1</w:t>
      </w:r>
      <w:r w:rsidRPr="00BE5108">
        <w:rPr>
          <w:rFonts w:eastAsiaTheme="minorEastAsia"/>
        </w:rPr>
        <w:tab/>
        <w:t>Reference sensitivity level for IAB type 1-H</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1" type="#_x0000_t75" style="width:462pt;height:206.5pt" o:ole="">
            <v:imagedata r:id="rId82" o:title=""/>
          </v:shape>
          <o:OLEObject Type="Embed" ProgID="Word.Picture.8" ShapeID="_x0000_i1061" DrawAspect="Content" ObjectID="_1797873137" r:id="rId83"/>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7379" w:name="_Toc73963173"/>
      <w:bookmarkStart w:id="7380" w:name="_Toc75260351"/>
      <w:bookmarkStart w:id="7381" w:name="_Toc75275894"/>
      <w:bookmarkStart w:id="7382" w:name="_Toc75276404"/>
      <w:bookmarkStart w:id="7383" w:name="_Toc76541903"/>
      <w:bookmarkStart w:id="7384" w:name="_Toc82437674"/>
      <w:bookmarkStart w:id="7385" w:name="_Toc89945040"/>
      <w:bookmarkStart w:id="7386" w:name="_Toc98754058"/>
      <w:bookmarkStart w:id="7387" w:name="_Toc106179950"/>
      <w:bookmarkStart w:id="7388" w:name="_Toc106180461"/>
      <w:bookmarkStart w:id="7389" w:name="_Toc130396286"/>
      <w:bookmarkStart w:id="7390" w:name="_Toc137555561"/>
      <w:bookmarkStart w:id="7391" w:name="_Toc138857088"/>
      <w:bookmarkStart w:id="7392" w:name="_Toc138860947"/>
      <w:bookmarkStart w:id="7393" w:name="_Toc163217940"/>
      <w:bookmarkStart w:id="7394" w:name="_Toc187261712"/>
      <w:r w:rsidRPr="00BE5108">
        <w:rPr>
          <w:rFonts w:eastAsiaTheme="minorEastAsia"/>
        </w:rPr>
        <w:lastRenderedPageBreak/>
        <w:t>D.2.2</w:t>
      </w:r>
      <w:r w:rsidRPr="00BE5108">
        <w:rPr>
          <w:rFonts w:eastAsiaTheme="minorEastAsia"/>
        </w:rPr>
        <w:tab/>
        <w:t>Receiver dynamic range for IAB type 1-H</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2" type="#_x0000_t75" style="width:462pt;height:206.5pt" o:ole="">
            <v:imagedata r:id="rId84" o:title=""/>
          </v:shape>
          <o:OLEObject Type="Embed" ProgID="Word.Picture.8" ShapeID="_x0000_i1062" DrawAspect="Content" ObjectID="_1797873138" r:id="rId85"/>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7395" w:name="_Toc73963174"/>
      <w:bookmarkStart w:id="7396" w:name="_Toc75260352"/>
      <w:bookmarkStart w:id="7397" w:name="_Toc75275895"/>
      <w:bookmarkStart w:id="7398" w:name="_Toc75276405"/>
      <w:bookmarkStart w:id="7399" w:name="_Toc76541904"/>
      <w:bookmarkStart w:id="7400" w:name="_Toc82437675"/>
      <w:bookmarkStart w:id="7401" w:name="_Toc89945041"/>
      <w:bookmarkStart w:id="7402" w:name="_Toc98754059"/>
      <w:bookmarkStart w:id="7403" w:name="_Toc106179951"/>
      <w:bookmarkStart w:id="7404" w:name="_Toc106180462"/>
      <w:bookmarkStart w:id="7405" w:name="_Toc130396287"/>
      <w:bookmarkStart w:id="7406" w:name="_Toc137555562"/>
      <w:bookmarkStart w:id="7407" w:name="_Toc138857089"/>
      <w:bookmarkStart w:id="7408" w:name="_Toc138860948"/>
      <w:bookmarkStart w:id="7409" w:name="_Toc163217941"/>
      <w:bookmarkStart w:id="7410" w:name="_Toc187261713"/>
      <w:r w:rsidRPr="00BE5108">
        <w:rPr>
          <w:rFonts w:eastAsiaTheme="minorEastAsia"/>
        </w:rPr>
        <w:t>D.2.3</w:t>
      </w:r>
      <w:r w:rsidRPr="00BE5108">
        <w:rPr>
          <w:rFonts w:eastAsiaTheme="minorEastAsia"/>
        </w:rPr>
        <w:tab/>
        <w:t>Receiver adjacent channel selectivity and narrowband blocking for IAB type 1-H</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3" type="#_x0000_t75" style="width:462pt;height:206.5pt" o:ole="">
            <v:imagedata r:id="rId86" o:title=""/>
          </v:shape>
          <o:OLEObject Type="Embed" ProgID="Word.Picture.8" ShapeID="_x0000_i1063" DrawAspect="Content" ObjectID="_1797873139" r:id="rId87"/>
        </w:object>
      </w:r>
    </w:p>
    <w:p w14:paraId="17CDA7F8" w14:textId="77777777" w:rsidR="008D3EE5" w:rsidRPr="00BE5108"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47B1A365" w14:textId="77777777" w:rsidR="008D3EE5" w:rsidRPr="00BE5108" w:rsidRDefault="008D3EE5" w:rsidP="00E55627">
      <w:pPr>
        <w:pStyle w:val="Heading2"/>
        <w:rPr>
          <w:rFonts w:eastAsiaTheme="minorEastAsia"/>
        </w:rPr>
      </w:pPr>
      <w:bookmarkStart w:id="7411" w:name="_Toc73963175"/>
      <w:bookmarkStart w:id="7412" w:name="_Toc75260353"/>
      <w:bookmarkStart w:id="7413" w:name="_Toc75275896"/>
      <w:bookmarkStart w:id="7414" w:name="_Toc75276406"/>
      <w:bookmarkStart w:id="7415" w:name="_Toc76541905"/>
      <w:bookmarkStart w:id="7416" w:name="_Toc82437676"/>
      <w:bookmarkStart w:id="7417" w:name="_Toc89945042"/>
      <w:bookmarkStart w:id="7418" w:name="_Toc98754060"/>
      <w:bookmarkStart w:id="7419" w:name="_Toc106179952"/>
      <w:bookmarkStart w:id="7420" w:name="_Toc106180463"/>
      <w:bookmarkStart w:id="7421" w:name="_Toc130396288"/>
      <w:bookmarkStart w:id="7422" w:name="_Toc137555563"/>
      <w:bookmarkStart w:id="7423" w:name="_Toc138857090"/>
      <w:bookmarkStart w:id="7424" w:name="_Toc138860949"/>
      <w:bookmarkStart w:id="7425" w:name="_Toc163217942"/>
      <w:bookmarkStart w:id="7426" w:name="_Toc187261714"/>
      <w:r w:rsidRPr="00BE5108">
        <w:rPr>
          <w:rFonts w:eastAsiaTheme="minorEastAsia"/>
        </w:rPr>
        <w:t>D.2.4</w:t>
      </w:r>
      <w:r w:rsidRPr="00BE5108">
        <w:rPr>
          <w:rFonts w:eastAsiaTheme="minorEastAsia"/>
        </w:rPr>
        <w:tab/>
        <w:t>Receiver spurious emissions</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4" type="#_x0000_t75" style="width:462pt;height:206.5pt" o:ole="">
            <v:imagedata r:id="rId88" o:title=""/>
          </v:shape>
          <o:OLEObject Type="Embed" ProgID="Word.Picture.8" ShapeID="_x0000_i1064" DrawAspect="Content" ObjectID="_1797873140" r:id="rId89"/>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5" type="#_x0000_t75" style="width:462pt;height:206.5pt" o:ole="">
            <v:imagedata r:id="rId90" o:title=""/>
          </v:shape>
          <o:OLEObject Type="Embed" ProgID="Word.Picture.8" ShapeID="_x0000_i1065" DrawAspect="Content" ObjectID="_1797873141" r:id="rId91"/>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7427" w:name="_Toc73963176"/>
      <w:bookmarkStart w:id="7428" w:name="_Toc75260354"/>
      <w:bookmarkStart w:id="7429" w:name="_Toc75275897"/>
      <w:bookmarkStart w:id="7430" w:name="_Toc75276407"/>
      <w:bookmarkStart w:id="7431" w:name="_Toc76541906"/>
      <w:bookmarkStart w:id="7432" w:name="_Toc82437677"/>
      <w:bookmarkStart w:id="7433" w:name="_Toc89945043"/>
      <w:bookmarkStart w:id="7434" w:name="_Toc98754061"/>
      <w:bookmarkStart w:id="7435" w:name="_Toc106179953"/>
      <w:bookmarkStart w:id="7436" w:name="_Toc106180464"/>
      <w:bookmarkStart w:id="7437" w:name="_Toc130396289"/>
      <w:bookmarkStart w:id="7438" w:name="_Toc137555564"/>
      <w:bookmarkStart w:id="7439" w:name="_Toc138857091"/>
      <w:bookmarkStart w:id="7440" w:name="_Toc138860950"/>
      <w:bookmarkStart w:id="7441" w:name="_Toc163217943"/>
      <w:bookmarkStart w:id="7442" w:name="_Toc187261715"/>
      <w:r w:rsidRPr="00BE5108">
        <w:rPr>
          <w:rFonts w:eastAsiaTheme="minorEastAsia"/>
        </w:rPr>
        <w:lastRenderedPageBreak/>
        <w:t>D.2.5</w:t>
      </w:r>
      <w:r w:rsidRPr="00BE5108">
        <w:rPr>
          <w:rFonts w:eastAsiaTheme="minorEastAsia"/>
        </w:rPr>
        <w:tab/>
        <w:t>Receiver In-channel selectivity for IAB type 1-H</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6" type="#_x0000_t75" style="width:462pt;height:206.5pt" o:ole="">
            <v:imagedata r:id="rId92" o:title=""/>
          </v:shape>
          <o:OLEObject Type="Embed" ProgID="Word.Picture.8" ShapeID="_x0000_i1066" DrawAspect="Content" ObjectID="_1797873142" r:id="rId93"/>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7443" w:name="_Toc73963177"/>
      <w:bookmarkStart w:id="7444" w:name="_Toc75260355"/>
      <w:bookmarkStart w:id="7445" w:name="_Toc75275898"/>
      <w:bookmarkStart w:id="7446" w:name="_Toc75276408"/>
      <w:bookmarkStart w:id="7447" w:name="_Toc76541907"/>
      <w:bookmarkStart w:id="7448" w:name="_Toc82437678"/>
      <w:bookmarkStart w:id="7449" w:name="_Toc89945044"/>
      <w:bookmarkStart w:id="7450" w:name="_Toc98754062"/>
      <w:bookmarkStart w:id="7451" w:name="_Toc106179954"/>
      <w:bookmarkStart w:id="7452" w:name="_Toc106180465"/>
      <w:bookmarkStart w:id="7453" w:name="_Toc130396290"/>
      <w:bookmarkStart w:id="7454" w:name="_Toc137555565"/>
      <w:bookmarkStart w:id="7455" w:name="_Toc138857092"/>
      <w:bookmarkStart w:id="7456" w:name="_Toc138860951"/>
      <w:bookmarkStart w:id="7457" w:name="_Toc163217944"/>
      <w:bookmarkStart w:id="7458" w:name="_Toc187261716"/>
      <w:r w:rsidRPr="00BE5108">
        <w:rPr>
          <w:rFonts w:eastAsiaTheme="minorEastAsia"/>
        </w:rPr>
        <w:t>D.2.6</w:t>
      </w:r>
      <w:r w:rsidRPr="00BE5108">
        <w:rPr>
          <w:rFonts w:eastAsiaTheme="minorEastAsia"/>
        </w:rPr>
        <w:tab/>
        <w:t>Receiver intermodulation for IAB type 1-H</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67" type="#_x0000_t75" style="width:477.5pt;height:201.5pt" o:ole="">
            <v:imagedata r:id="rId94" o:title=""/>
          </v:shape>
          <o:OLEObject Type="Embed" ProgID="Word.Picture.8" ShapeID="_x0000_i1067" DrawAspect="Content" ObjectID="_1797873143" r:id="rId95"/>
        </w:object>
      </w:r>
    </w:p>
    <w:p w14:paraId="0E719DCB" w14:textId="77777777" w:rsidR="008D3EE5" w:rsidRPr="00BE5108"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7A33A0A2" w14:textId="77777777" w:rsidR="002263FD" w:rsidRPr="00BE5108" w:rsidRDefault="002263FD" w:rsidP="002263FD">
      <w:pPr>
        <w:pStyle w:val="Heading2"/>
        <w:rPr>
          <w:rFonts w:eastAsiaTheme="minorEastAsia"/>
        </w:rPr>
      </w:pPr>
      <w:bookmarkStart w:id="7459" w:name="_Toc73963178"/>
      <w:bookmarkStart w:id="7460" w:name="_Toc75260356"/>
      <w:bookmarkStart w:id="7461" w:name="_Toc75275899"/>
      <w:bookmarkStart w:id="7462" w:name="_Toc75276409"/>
      <w:bookmarkStart w:id="7463" w:name="_Toc76541908"/>
      <w:bookmarkStart w:id="7464" w:name="_Toc82437679"/>
      <w:bookmarkStart w:id="7465" w:name="_Toc89945045"/>
      <w:bookmarkStart w:id="7466" w:name="_Toc98754063"/>
      <w:bookmarkStart w:id="7467" w:name="_Toc106179955"/>
      <w:bookmarkStart w:id="7468" w:name="_Toc106180466"/>
      <w:bookmarkStart w:id="7469" w:name="_Toc130396291"/>
      <w:bookmarkStart w:id="7470" w:name="_Toc137555566"/>
      <w:bookmarkStart w:id="7471" w:name="_Toc138857093"/>
      <w:bookmarkStart w:id="7472" w:name="_Toc138860952"/>
      <w:bookmarkStart w:id="7473" w:name="_Toc163217945"/>
      <w:bookmarkStart w:id="7474" w:name="_Toc187261717"/>
      <w:r w:rsidRPr="00BE5108">
        <w:rPr>
          <w:rFonts w:eastAsiaTheme="minorEastAsia"/>
        </w:rPr>
        <w:lastRenderedPageBreak/>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29A6621C" w14:textId="77777777" w:rsidR="002263FD" w:rsidRPr="00BE5108" w:rsidRDefault="002263FD" w:rsidP="002263FD">
      <w:pPr>
        <w:pStyle w:val="Heading3"/>
        <w:rPr>
          <w:rFonts w:eastAsiaTheme="minorEastAsia"/>
          <w:lang w:eastAsia="zh-CN"/>
        </w:rPr>
      </w:pPr>
      <w:bookmarkStart w:id="7475" w:name="_Toc73963179"/>
      <w:bookmarkStart w:id="7476" w:name="_Toc75260357"/>
      <w:bookmarkStart w:id="7477" w:name="_Toc75275900"/>
      <w:bookmarkStart w:id="7478" w:name="_Toc75276410"/>
      <w:bookmarkStart w:id="7479" w:name="_Toc76541909"/>
      <w:bookmarkStart w:id="7480" w:name="_Toc82437680"/>
      <w:bookmarkStart w:id="7481" w:name="_Toc89945046"/>
      <w:bookmarkStart w:id="7482" w:name="_Toc98754064"/>
      <w:bookmarkStart w:id="7483" w:name="_Toc106179956"/>
      <w:bookmarkStart w:id="7484" w:name="_Toc106180467"/>
      <w:bookmarkStart w:id="7485" w:name="_Toc130396292"/>
      <w:bookmarkStart w:id="7486" w:name="_Toc137555567"/>
      <w:bookmarkStart w:id="7487" w:name="_Toc138857094"/>
      <w:bookmarkStart w:id="7488" w:name="_Toc138860953"/>
      <w:bookmarkStart w:id="7489" w:name="_Toc163217946"/>
      <w:bookmarkStart w:id="7490" w:name="_Toc187261718"/>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68" type="#_x0000_t75" style="width:462pt;height:206pt" o:ole="">
            <v:imagedata r:id="rId96" o:title=""/>
          </v:shape>
          <o:OLEObject Type="Embed" ProgID="Word.Picture.8" ShapeID="_x0000_i1068" DrawAspect="Content" ObjectID="_1797873144" r:id="rId97"/>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7491" w:name="_Toc73963180"/>
      <w:bookmarkStart w:id="7492" w:name="_Toc75260358"/>
      <w:bookmarkStart w:id="7493" w:name="_Toc75275901"/>
      <w:bookmarkStart w:id="7494" w:name="_Toc75276411"/>
      <w:bookmarkStart w:id="7495" w:name="_Toc76541910"/>
      <w:bookmarkStart w:id="7496" w:name="_Toc82437681"/>
      <w:bookmarkStart w:id="7497" w:name="_Toc89945047"/>
      <w:bookmarkStart w:id="7498" w:name="_Toc98754065"/>
      <w:bookmarkStart w:id="7499" w:name="_Toc106179957"/>
      <w:bookmarkStart w:id="7500" w:name="_Toc106180468"/>
      <w:bookmarkStart w:id="7501" w:name="_Toc130396293"/>
      <w:bookmarkStart w:id="7502" w:name="_Toc137555568"/>
      <w:bookmarkStart w:id="7503" w:name="_Toc138857095"/>
      <w:bookmarkStart w:id="7504" w:name="_Toc138860954"/>
      <w:bookmarkStart w:id="7505" w:name="_Toc163217947"/>
      <w:bookmarkStart w:id="7506" w:name="_Toc187261719"/>
      <w:r w:rsidRPr="00BE5108">
        <w:rPr>
          <w:rFonts w:eastAsiaTheme="minorEastAsia"/>
        </w:rPr>
        <w:lastRenderedPageBreak/>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7507" w:name="_Hlk82436567"/>
      <w:r w:rsidRPr="00BE5108">
        <w:rPr>
          <w:rFonts w:eastAsiaTheme="minorEastAsia"/>
        </w:rPr>
        <w:tab/>
      </w:r>
      <w:bookmarkEnd w:id="7507"/>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7508" w:name="_Toc73963181"/>
      <w:bookmarkStart w:id="7509" w:name="_Toc75260359"/>
      <w:bookmarkStart w:id="7510" w:name="_Toc75275902"/>
      <w:bookmarkStart w:id="7511" w:name="_Toc75276412"/>
      <w:bookmarkStart w:id="7512" w:name="_Toc76541911"/>
      <w:bookmarkStart w:id="7513" w:name="_Toc82437682"/>
      <w:bookmarkStart w:id="7514" w:name="_Toc89945048"/>
      <w:bookmarkStart w:id="7515" w:name="_Toc98754066"/>
      <w:bookmarkStart w:id="7516" w:name="_Toc106179958"/>
      <w:bookmarkStart w:id="7517" w:name="_Toc106180469"/>
      <w:bookmarkStart w:id="7518" w:name="_Toc130396294"/>
      <w:bookmarkStart w:id="7519" w:name="_Toc137555569"/>
      <w:bookmarkStart w:id="7520" w:name="_Toc138857096"/>
      <w:bookmarkStart w:id="7521" w:name="_Toc138860955"/>
      <w:bookmarkStart w:id="7522" w:name="_Toc163217948"/>
      <w:bookmarkStart w:id="7523" w:name="_Toc187261720"/>
      <w:r w:rsidRPr="00BE5108">
        <w:rPr>
          <w:rFonts w:eastAsiaTheme="minorEastAsia"/>
        </w:rPr>
        <w:lastRenderedPageBreak/>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7524" w:name="_Toc73963182"/>
      <w:r w:rsidRPr="00BE5108">
        <w:rPr>
          <w:rFonts w:eastAsiaTheme="minorEastAsia"/>
        </w:rPr>
        <w:br w:type="page"/>
      </w:r>
    </w:p>
    <w:p w14:paraId="37BF2D05" w14:textId="2A40FDE9" w:rsidR="00EA6CFC" w:rsidRPr="00BE5108" w:rsidRDefault="00EA6CFC" w:rsidP="00E55627">
      <w:pPr>
        <w:pStyle w:val="Heading8"/>
        <w:rPr>
          <w:rFonts w:eastAsiaTheme="minorEastAsia"/>
        </w:rPr>
      </w:pPr>
      <w:bookmarkStart w:id="7525" w:name="_Toc75260360"/>
      <w:bookmarkStart w:id="7526" w:name="_Toc75275903"/>
      <w:bookmarkStart w:id="7527" w:name="_Toc75276413"/>
      <w:bookmarkStart w:id="7528" w:name="_Toc76541912"/>
      <w:bookmarkStart w:id="7529" w:name="_Toc82437683"/>
      <w:bookmarkStart w:id="7530" w:name="_Toc89945049"/>
      <w:bookmarkStart w:id="7531" w:name="_Toc98754067"/>
      <w:bookmarkStart w:id="7532" w:name="_Toc106179959"/>
      <w:bookmarkStart w:id="7533" w:name="_Toc106180470"/>
      <w:bookmarkStart w:id="7534" w:name="_Toc130396295"/>
      <w:bookmarkStart w:id="7535" w:name="_Toc137555570"/>
      <w:bookmarkStart w:id="7536" w:name="_Toc138857097"/>
      <w:bookmarkStart w:id="7537" w:name="_Toc138860956"/>
      <w:bookmarkStart w:id="7538" w:name="_Toc163217949"/>
      <w:bookmarkStart w:id="7539" w:name="_Toc187261721"/>
      <w:r w:rsidRPr="00BE5108">
        <w:rPr>
          <w:rFonts w:eastAsiaTheme="minorEastAsia"/>
        </w:rPr>
        <w:lastRenderedPageBreak/>
        <w:t>Annex E (normative):</w:t>
      </w:r>
      <w:r w:rsidR="00D84951" w:rsidRPr="00BE5108">
        <w:rPr>
          <w:rFonts w:eastAsiaTheme="minorEastAsia"/>
        </w:rPr>
        <w:t xml:space="preserve"> </w:t>
      </w:r>
      <w:r w:rsidR="00057BA3" w:rsidRPr="00BE5108">
        <w:rPr>
          <w:rFonts w:eastAsiaTheme="minorEastAsia"/>
        </w:rPr>
        <w:br/>
      </w:r>
      <w:r w:rsidRPr="00BE5108">
        <w:rPr>
          <w:rFonts w:eastAsiaTheme="minorEastAsia"/>
        </w:rPr>
        <w:t>Characteristics of interfering signals</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p>
    <w:p w14:paraId="3C2EDC1A" w14:textId="3A20ECC0" w:rsidR="008D3EE5" w:rsidRPr="00BE5108" w:rsidRDefault="008D3EE5" w:rsidP="00E55627">
      <w:pPr>
        <w:pStyle w:val="Heading1"/>
        <w:rPr>
          <w:rFonts w:eastAsiaTheme="minorEastAsia"/>
          <w:lang w:eastAsia="en-GB"/>
        </w:rPr>
      </w:pPr>
      <w:bookmarkStart w:id="7540" w:name="_Toc73963183"/>
      <w:bookmarkStart w:id="7541" w:name="_Toc75260361"/>
      <w:bookmarkStart w:id="7542" w:name="_Toc75275904"/>
      <w:bookmarkStart w:id="7543" w:name="_Toc75276414"/>
      <w:bookmarkStart w:id="7544" w:name="_Toc76541913"/>
      <w:bookmarkStart w:id="7545" w:name="_Toc82437684"/>
      <w:bookmarkStart w:id="7546" w:name="_Toc89945050"/>
      <w:bookmarkStart w:id="7547" w:name="_Toc98754068"/>
      <w:bookmarkStart w:id="7548" w:name="_Toc106179960"/>
      <w:bookmarkStart w:id="7549" w:name="_Toc106180471"/>
      <w:bookmarkStart w:id="7550" w:name="_Toc130396296"/>
      <w:bookmarkStart w:id="7551" w:name="_Toc137555571"/>
      <w:bookmarkStart w:id="7552" w:name="_Toc138857098"/>
      <w:bookmarkStart w:id="7553" w:name="_Toc138860957"/>
      <w:bookmarkStart w:id="7554" w:name="_Toc163217950"/>
      <w:bookmarkStart w:id="7555" w:name="_Toc187261722"/>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C275D51" w:rsidR="008D3EE5" w:rsidRPr="00BE5108" w:rsidRDefault="008D3EE5" w:rsidP="00E55627">
      <w:pPr>
        <w:pStyle w:val="Heading1"/>
        <w:rPr>
          <w:rFonts w:eastAsiaTheme="minorEastAsia"/>
        </w:rPr>
      </w:pPr>
      <w:bookmarkStart w:id="7556" w:name="_Toc73963184"/>
      <w:bookmarkStart w:id="7557" w:name="_Toc75260362"/>
      <w:bookmarkStart w:id="7558" w:name="_Toc75275905"/>
      <w:bookmarkStart w:id="7559" w:name="_Toc75276415"/>
      <w:bookmarkStart w:id="7560" w:name="_Toc76541914"/>
      <w:bookmarkStart w:id="7561" w:name="_Toc82437685"/>
      <w:bookmarkStart w:id="7562" w:name="_Toc89945051"/>
      <w:bookmarkStart w:id="7563" w:name="_Toc98754069"/>
      <w:bookmarkStart w:id="7564" w:name="_Toc106179961"/>
      <w:bookmarkStart w:id="7565" w:name="_Toc106180472"/>
      <w:bookmarkStart w:id="7566" w:name="_Toc130396297"/>
      <w:bookmarkStart w:id="7567" w:name="_Toc137555572"/>
      <w:bookmarkStart w:id="7568" w:name="_Toc138857099"/>
      <w:bookmarkStart w:id="7569" w:name="_Toc138860958"/>
      <w:bookmarkStart w:id="7570" w:name="_Toc163217951"/>
      <w:bookmarkStart w:id="7571" w:name="_Toc187261723"/>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7572"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7573" w:name="_Toc75260363"/>
      <w:bookmarkStart w:id="7574" w:name="_Toc75275906"/>
      <w:bookmarkStart w:id="7575" w:name="_Toc75276416"/>
      <w:bookmarkStart w:id="7576" w:name="_Toc76541915"/>
      <w:bookmarkStart w:id="7577" w:name="_Toc82437686"/>
      <w:bookmarkStart w:id="7578" w:name="_Toc89945052"/>
      <w:bookmarkStart w:id="7579" w:name="_Toc98754070"/>
      <w:bookmarkStart w:id="7580" w:name="_Toc106179962"/>
      <w:bookmarkStart w:id="7581" w:name="_Toc106180473"/>
      <w:bookmarkStart w:id="7582" w:name="_Toc130396298"/>
      <w:bookmarkStart w:id="7583" w:name="_Toc137555573"/>
      <w:bookmarkStart w:id="7584" w:name="_Toc138857100"/>
      <w:bookmarkStart w:id="7585" w:name="_Toc138860959"/>
      <w:bookmarkStart w:id="7586" w:name="_Toc163217952"/>
      <w:bookmarkStart w:id="7587" w:name="_Toc187261724"/>
      <w:r w:rsidRPr="00BE5108">
        <w:rPr>
          <w:rFonts w:eastAsiaTheme="minorEastAsia"/>
        </w:rPr>
        <w:lastRenderedPageBreak/>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p>
    <w:p w14:paraId="4CC6E4A0" w14:textId="6DBB3918" w:rsidR="00224940" w:rsidRPr="00BE5108" w:rsidRDefault="00224940" w:rsidP="006E01F2">
      <w:pPr>
        <w:pStyle w:val="Heading1"/>
        <w:rPr>
          <w:rFonts w:eastAsiaTheme="minorEastAsia"/>
        </w:rPr>
      </w:pPr>
      <w:bookmarkStart w:id="7588" w:name="_Toc73963186"/>
      <w:bookmarkStart w:id="7589" w:name="_Toc75260364"/>
      <w:bookmarkStart w:id="7590" w:name="_Toc75275907"/>
      <w:bookmarkStart w:id="7591" w:name="_Toc75276417"/>
      <w:bookmarkStart w:id="7592" w:name="_Toc76541916"/>
      <w:bookmarkStart w:id="7593" w:name="_Toc82437687"/>
      <w:bookmarkStart w:id="7594" w:name="_Toc89945053"/>
      <w:bookmarkStart w:id="7595" w:name="_Toc98754071"/>
      <w:bookmarkStart w:id="7596" w:name="_Toc106179963"/>
      <w:bookmarkStart w:id="7597" w:name="_Toc106180474"/>
      <w:bookmarkStart w:id="7598" w:name="_Toc130396299"/>
      <w:bookmarkStart w:id="7599" w:name="_Toc137555574"/>
      <w:bookmarkStart w:id="7600" w:name="_Toc138857101"/>
      <w:bookmarkStart w:id="7601" w:name="_Toc138860960"/>
      <w:bookmarkStart w:id="7602" w:name="_Toc163217953"/>
      <w:bookmarkStart w:id="7603" w:name="_Toc187261725"/>
      <w:r w:rsidRPr="00BE5108">
        <w:rPr>
          <w:rFonts w:eastAsiaTheme="minorEastAsia"/>
        </w:rPr>
        <w:t>F.1</w:t>
      </w:r>
      <w:r w:rsidRPr="00BE5108">
        <w:rPr>
          <w:rFonts w:eastAsiaTheme="minorEastAsia"/>
        </w:rPr>
        <w:tab/>
        <w:t>Static propagation condition</w:t>
      </w:r>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7604" w:name="_Toc73963187"/>
      <w:bookmarkStart w:id="7605" w:name="_Toc75260365"/>
      <w:bookmarkStart w:id="7606" w:name="_Toc75275908"/>
      <w:bookmarkStart w:id="7607" w:name="_Toc75276418"/>
      <w:bookmarkStart w:id="7608" w:name="_Toc76541917"/>
      <w:bookmarkStart w:id="7609" w:name="_Toc82437688"/>
      <w:bookmarkStart w:id="7610" w:name="_Toc89945054"/>
      <w:bookmarkStart w:id="7611" w:name="_Toc98754072"/>
      <w:bookmarkStart w:id="7612" w:name="_Toc106179964"/>
      <w:bookmarkStart w:id="7613" w:name="_Toc106180475"/>
      <w:bookmarkStart w:id="7614" w:name="_Toc130396300"/>
      <w:bookmarkStart w:id="7615" w:name="_Toc137555575"/>
      <w:bookmarkStart w:id="7616" w:name="_Toc138857102"/>
      <w:bookmarkStart w:id="7617" w:name="_Toc138860961"/>
      <w:bookmarkStart w:id="7618" w:name="_Toc163217954"/>
      <w:bookmarkStart w:id="7619" w:name="_Toc187261726"/>
      <w:r w:rsidRPr="00BE5108">
        <w:rPr>
          <w:rFonts w:eastAsiaTheme="minorEastAsia"/>
        </w:rPr>
        <w:t>F1.1</w:t>
      </w:r>
      <w:r w:rsidRPr="00BE5108">
        <w:rPr>
          <w:rFonts w:eastAsiaTheme="minorEastAsia"/>
        </w:rPr>
        <w:tab/>
        <w:t>IAB-MT receiver with 2RX</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7620" w:name="_Toc73963188"/>
      <w:bookmarkStart w:id="7621" w:name="_Toc75260366"/>
      <w:bookmarkStart w:id="7622" w:name="_Toc75275909"/>
      <w:bookmarkStart w:id="7623" w:name="_Toc75276419"/>
      <w:bookmarkStart w:id="7624" w:name="_Toc76541918"/>
      <w:bookmarkStart w:id="7625" w:name="_Toc82437689"/>
      <w:bookmarkStart w:id="7626" w:name="_Toc89945055"/>
      <w:bookmarkStart w:id="7627" w:name="_Toc98754073"/>
      <w:bookmarkStart w:id="7628" w:name="_Toc106179965"/>
      <w:bookmarkStart w:id="7629" w:name="_Toc106180476"/>
      <w:bookmarkStart w:id="7630" w:name="_Toc130396301"/>
      <w:bookmarkStart w:id="7631" w:name="_Toc137555576"/>
      <w:bookmarkStart w:id="7632" w:name="_Toc138857103"/>
      <w:bookmarkStart w:id="7633" w:name="_Toc138860962"/>
      <w:bookmarkStart w:id="7634" w:name="_Toc163217955"/>
      <w:bookmarkStart w:id="7635" w:name="_Toc187261727"/>
      <w:r w:rsidRPr="00BE5108">
        <w:rPr>
          <w:rFonts w:eastAsiaTheme="minorEastAsia"/>
        </w:rPr>
        <w:t>F.2</w:t>
      </w:r>
      <w:r w:rsidRPr="00BE5108">
        <w:rPr>
          <w:rFonts w:eastAsiaTheme="minorEastAsia"/>
        </w:rPr>
        <w:tab/>
        <w:t>Multi-path fading propagation conditions</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128CB45D" w14:textId="135A5E0D" w:rsidR="00051AAE" w:rsidRPr="00BE5108" w:rsidRDefault="00051AAE" w:rsidP="00051AAE">
      <w:pPr>
        <w:pStyle w:val="Heading2"/>
        <w:rPr>
          <w:rFonts w:eastAsiaTheme="minorEastAsia"/>
        </w:rPr>
      </w:pPr>
      <w:bookmarkStart w:id="7636" w:name="_Toc75275910"/>
      <w:bookmarkStart w:id="7637" w:name="_Toc75276420"/>
      <w:bookmarkStart w:id="7638" w:name="_Toc76541919"/>
      <w:bookmarkStart w:id="7639" w:name="_Toc82437690"/>
      <w:bookmarkStart w:id="7640" w:name="_Toc89945056"/>
      <w:bookmarkStart w:id="7641" w:name="_Toc98754074"/>
      <w:bookmarkStart w:id="7642" w:name="_Toc106179966"/>
      <w:bookmarkStart w:id="7643" w:name="_Toc106180477"/>
      <w:bookmarkStart w:id="7644" w:name="_Toc130396302"/>
      <w:bookmarkStart w:id="7645" w:name="_Toc137555577"/>
      <w:bookmarkStart w:id="7646" w:name="_Toc138857104"/>
      <w:bookmarkStart w:id="7647" w:name="_Toc138860963"/>
      <w:bookmarkStart w:id="7648" w:name="_Toc163217956"/>
      <w:bookmarkStart w:id="7649" w:name="_Toc187261728"/>
      <w:r w:rsidRPr="00BE5108">
        <w:rPr>
          <w:rFonts w:eastAsiaTheme="minorEastAsia"/>
        </w:rPr>
        <w:t>F.2.1</w:t>
      </w:r>
      <w:r w:rsidRPr="00BE5108">
        <w:rPr>
          <w:rFonts w:eastAsiaTheme="minorEastAsia"/>
        </w:rPr>
        <w:tab/>
        <w:t>General</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7650" w:name="_Toc73963189"/>
      <w:bookmarkStart w:id="7651" w:name="_Toc75260367"/>
      <w:bookmarkStart w:id="7652" w:name="_Toc75275911"/>
      <w:bookmarkStart w:id="7653" w:name="_Toc75276421"/>
      <w:bookmarkStart w:id="7654" w:name="_Toc76541920"/>
      <w:bookmarkStart w:id="7655" w:name="_Toc82437691"/>
      <w:bookmarkStart w:id="7656" w:name="_Toc89945057"/>
      <w:bookmarkStart w:id="7657" w:name="_Toc98754075"/>
      <w:bookmarkStart w:id="7658" w:name="_Toc106179967"/>
      <w:bookmarkStart w:id="7659" w:name="_Toc106180478"/>
      <w:bookmarkStart w:id="7660" w:name="_Toc130396303"/>
      <w:bookmarkStart w:id="7661" w:name="_Toc137555578"/>
      <w:bookmarkStart w:id="7662" w:name="_Toc138857105"/>
      <w:bookmarkStart w:id="7663" w:name="_Toc138860964"/>
      <w:bookmarkStart w:id="7664" w:name="_Toc163217957"/>
      <w:bookmarkStart w:id="7665" w:name="_Toc187261729"/>
      <w:r w:rsidRPr="00BE5108">
        <w:rPr>
          <w:rFonts w:eastAsiaTheme="minorEastAsia"/>
        </w:rPr>
        <w:t>F.2.</w:t>
      </w:r>
      <w:r w:rsidR="00051AAE" w:rsidRPr="00BE5108">
        <w:rPr>
          <w:rFonts w:eastAsiaTheme="minorEastAsia"/>
        </w:rPr>
        <w:t>2</w:t>
      </w:r>
      <w:r w:rsidRPr="00BE5108">
        <w:rPr>
          <w:rFonts w:eastAsiaTheme="minorEastAsia"/>
        </w:rPr>
        <w:tab/>
        <w:t>Delay profiles</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251DABB7" w14:textId="3AC1AB74" w:rsidR="00051AAE" w:rsidRPr="00BE5108" w:rsidRDefault="00051AAE" w:rsidP="00051AAE">
      <w:pPr>
        <w:pStyle w:val="Heading3"/>
        <w:rPr>
          <w:rFonts w:eastAsiaTheme="minorEastAsia"/>
        </w:rPr>
      </w:pPr>
      <w:bookmarkStart w:id="7666" w:name="_Toc75275912"/>
      <w:bookmarkStart w:id="7667" w:name="_Toc75276422"/>
      <w:bookmarkStart w:id="7668" w:name="_Toc76541921"/>
      <w:bookmarkStart w:id="7669" w:name="_Toc82437692"/>
      <w:bookmarkStart w:id="7670" w:name="_Toc89945058"/>
      <w:bookmarkStart w:id="7671" w:name="_Toc98754076"/>
      <w:bookmarkStart w:id="7672" w:name="_Toc106179968"/>
      <w:bookmarkStart w:id="7673" w:name="_Toc106180479"/>
      <w:bookmarkStart w:id="7674" w:name="_Toc130396304"/>
      <w:bookmarkStart w:id="7675" w:name="_Toc137555579"/>
      <w:bookmarkStart w:id="7676" w:name="_Toc138857106"/>
      <w:bookmarkStart w:id="7677" w:name="_Toc138860965"/>
      <w:bookmarkStart w:id="7678" w:name="_Toc163217958"/>
      <w:bookmarkStart w:id="7679" w:name="_Toc187261730"/>
      <w:r w:rsidRPr="00BE5108">
        <w:rPr>
          <w:rFonts w:eastAsiaTheme="minorEastAsia"/>
        </w:rPr>
        <w:t>F.2.2.1</w:t>
      </w:r>
      <w:r w:rsidRPr="00BE5108">
        <w:rPr>
          <w:rFonts w:eastAsiaTheme="minorEastAsia"/>
        </w:rPr>
        <w:tab/>
        <w:t>General</w:t>
      </w:r>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lastRenderedPageBreak/>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lastRenderedPageBreak/>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7680" w:name="_Toc73963190"/>
      <w:bookmarkStart w:id="7681" w:name="_Toc75260368"/>
      <w:bookmarkStart w:id="7682" w:name="_Toc75275913"/>
      <w:bookmarkStart w:id="7683" w:name="_Toc75276423"/>
      <w:bookmarkStart w:id="7684" w:name="_Toc76541922"/>
      <w:bookmarkStart w:id="7685" w:name="_Toc82437693"/>
      <w:bookmarkStart w:id="7686" w:name="_Toc89945059"/>
      <w:bookmarkStart w:id="7687" w:name="_Toc98754077"/>
      <w:bookmarkStart w:id="7688" w:name="_Toc106179969"/>
      <w:bookmarkStart w:id="7689" w:name="_Toc106180480"/>
      <w:bookmarkStart w:id="7690" w:name="_Toc130396305"/>
      <w:bookmarkStart w:id="7691" w:name="_Toc137555580"/>
      <w:bookmarkStart w:id="7692" w:name="_Toc138857107"/>
      <w:bookmarkStart w:id="7693" w:name="_Toc138860966"/>
      <w:bookmarkStart w:id="7694" w:name="_Toc163217959"/>
      <w:bookmarkStart w:id="7695" w:name="_Toc187261731"/>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7696" w:name="_Toc73963191"/>
      <w:bookmarkStart w:id="7697" w:name="_Toc75260369"/>
      <w:bookmarkStart w:id="7698" w:name="_Toc75275914"/>
      <w:bookmarkStart w:id="7699" w:name="_Toc75276424"/>
      <w:bookmarkStart w:id="7700" w:name="_Toc76541923"/>
      <w:bookmarkStart w:id="7701" w:name="_Toc82437694"/>
      <w:bookmarkStart w:id="7702" w:name="_Toc89945060"/>
      <w:bookmarkStart w:id="7703" w:name="_Toc98754078"/>
      <w:bookmarkStart w:id="7704" w:name="_Toc106179970"/>
      <w:bookmarkStart w:id="7705" w:name="_Toc106180481"/>
      <w:bookmarkStart w:id="7706" w:name="_Toc130396306"/>
      <w:bookmarkStart w:id="7707" w:name="_Toc137555581"/>
      <w:bookmarkStart w:id="7708" w:name="_Toc138857108"/>
      <w:bookmarkStart w:id="7709" w:name="_Toc138860967"/>
      <w:bookmarkStart w:id="7710" w:name="_Toc163217960"/>
      <w:bookmarkStart w:id="7711" w:name="_Toc187261732"/>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7712" w:name="_Toc73963192"/>
      <w:bookmarkStart w:id="7713" w:name="_Toc75260370"/>
      <w:bookmarkStart w:id="7714" w:name="_Toc75275915"/>
      <w:bookmarkStart w:id="7715" w:name="_Toc75276425"/>
      <w:bookmarkStart w:id="7716" w:name="_Toc76541924"/>
      <w:bookmarkStart w:id="7717" w:name="_Toc82437695"/>
      <w:bookmarkStart w:id="7718" w:name="_Toc89945061"/>
      <w:bookmarkStart w:id="7719" w:name="_Toc98754079"/>
      <w:bookmarkStart w:id="7720" w:name="_Toc106179971"/>
      <w:bookmarkStart w:id="7721" w:name="_Toc106180482"/>
      <w:bookmarkStart w:id="7722" w:name="_Toc130396307"/>
      <w:bookmarkStart w:id="7723" w:name="_Toc137555582"/>
      <w:bookmarkStart w:id="7724" w:name="_Toc138857109"/>
      <w:bookmarkStart w:id="7725" w:name="_Toc138860968"/>
      <w:bookmarkStart w:id="7726" w:name="_Toc163217961"/>
      <w:bookmarkStart w:id="7727" w:name="_Toc187261733"/>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389F8F9E" w14:textId="29AFE253" w:rsidR="00051AAE" w:rsidRPr="00BE5108" w:rsidRDefault="00051AAE" w:rsidP="00051AAE">
      <w:pPr>
        <w:pStyle w:val="Heading3"/>
        <w:rPr>
          <w:rFonts w:eastAsiaTheme="minorEastAsia"/>
        </w:rPr>
      </w:pPr>
      <w:bookmarkStart w:id="7728" w:name="_Toc75275916"/>
      <w:bookmarkStart w:id="7729" w:name="_Toc75276426"/>
      <w:bookmarkStart w:id="7730" w:name="_Toc76541925"/>
      <w:bookmarkStart w:id="7731" w:name="_Toc82437696"/>
      <w:bookmarkStart w:id="7732" w:name="_Toc89945062"/>
      <w:bookmarkStart w:id="7733" w:name="_Toc98754080"/>
      <w:bookmarkStart w:id="7734" w:name="_Toc106179972"/>
      <w:bookmarkStart w:id="7735" w:name="_Toc106180483"/>
      <w:bookmarkStart w:id="7736" w:name="_Toc130396308"/>
      <w:bookmarkStart w:id="7737" w:name="_Toc137555583"/>
      <w:bookmarkStart w:id="7738" w:name="_Toc138857110"/>
      <w:bookmarkStart w:id="7739" w:name="_Toc138860969"/>
      <w:bookmarkStart w:id="7740" w:name="_Toc163217962"/>
      <w:bookmarkStart w:id="7741" w:name="_Toc187261734"/>
      <w:r w:rsidRPr="00BE5108">
        <w:rPr>
          <w:rFonts w:eastAsiaTheme="minorEastAsia"/>
        </w:rPr>
        <w:t>F.2.4.1</w:t>
      </w:r>
      <w:r w:rsidRPr="00BE5108">
        <w:rPr>
          <w:rFonts w:eastAsiaTheme="minorEastAsia"/>
        </w:rPr>
        <w:tab/>
        <w:t>General</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7742" w:name="_Toc73963193"/>
      <w:bookmarkStart w:id="7743" w:name="_Toc75260371"/>
      <w:bookmarkStart w:id="7744" w:name="_Toc75275917"/>
      <w:bookmarkStart w:id="7745" w:name="_Toc75276427"/>
      <w:bookmarkStart w:id="7746" w:name="_Toc76541926"/>
      <w:bookmarkStart w:id="7747" w:name="_Toc82437697"/>
      <w:bookmarkStart w:id="7748" w:name="_Toc89945063"/>
      <w:bookmarkStart w:id="7749" w:name="_Toc98754081"/>
      <w:bookmarkStart w:id="7750" w:name="_Toc106179973"/>
      <w:bookmarkStart w:id="7751" w:name="_Toc106180484"/>
      <w:bookmarkStart w:id="7752" w:name="_Toc130396309"/>
      <w:bookmarkStart w:id="7753" w:name="_Toc137555584"/>
      <w:bookmarkStart w:id="7754" w:name="_Toc138857111"/>
      <w:bookmarkStart w:id="7755" w:name="_Toc138860970"/>
      <w:bookmarkStart w:id="7756" w:name="_Toc163217963"/>
      <w:bookmarkStart w:id="7757" w:name="_Toc187261735"/>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p>
    <w:p w14:paraId="574468BE" w14:textId="7BBE7A89" w:rsidR="00051AAE" w:rsidRPr="00BE5108" w:rsidRDefault="00051AAE" w:rsidP="00463AFD">
      <w:pPr>
        <w:pStyle w:val="Heading4"/>
        <w:rPr>
          <w:rFonts w:eastAsiaTheme="minorHAnsi"/>
        </w:rPr>
      </w:pPr>
      <w:bookmarkStart w:id="7758" w:name="_Toc75275918"/>
      <w:bookmarkStart w:id="7759" w:name="_Toc75276428"/>
      <w:bookmarkStart w:id="7760" w:name="_Toc76541927"/>
      <w:bookmarkStart w:id="7761" w:name="_Toc82437698"/>
      <w:bookmarkStart w:id="7762" w:name="_Toc89945064"/>
      <w:bookmarkStart w:id="7763" w:name="_Toc98754082"/>
      <w:bookmarkStart w:id="7764" w:name="_Toc106179974"/>
      <w:bookmarkStart w:id="7765" w:name="_Toc106180485"/>
      <w:bookmarkStart w:id="7766" w:name="_Toc130396310"/>
      <w:bookmarkStart w:id="7767" w:name="_Toc137555585"/>
      <w:bookmarkStart w:id="7768" w:name="_Toc138857112"/>
      <w:bookmarkStart w:id="7769" w:name="_Toc138860971"/>
      <w:bookmarkStart w:id="7770" w:name="_Toc163217964"/>
      <w:bookmarkStart w:id="7771" w:name="_Toc187261736"/>
      <w:r w:rsidRPr="00BE5108">
        <w:rPr>
          <w:rFonts w:eastAsiaTheme="minorEastAsia"/>
          <w:lang w:eastAsia="ko-KR"/>
        </w:rPr>
        <w:t>F.2.4.2.1</w:t>
      </w:r>
      <w:r w:rsidRPr="00BE5108">
        <w:rPr>
          <w:rFonts w:eastAsiaTheme="minorEastAsia"/>
          <w:lang w:eastAsia="ko-KR"/>
        </w:rPr>
        <w:tab/>
        <w:t>General</w:t>
      </w:r>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7772" w:name="_Toc73963194"/>
      <w:bookmarkStart w:id="7773" w:name="_Toc75260372"/>
      <w:bookmarkStart w:id="7774" w:name="_Toc75275919"/>
      <w:bookmarkStart w:id="7775" w:name="_Toc75276429"/>
      <w:bookmarkStart w:id="7776" w:name="_Toc76541928"/>
      <w:bookmarkStart w:id="7777" w:name="_Toc82437699"/>
      <w:bookmarkStart w:id="7778" w:name="_Toc89945065"/>
      <w:bookmarkStart w:id="7779" w:name="_Toc98754083"/>
      <w:bookmarkStart w:id="7780" w:name="_Toc106179975"/>
      <w:bookmarkStart w:id="7781" w:name="_Toc106180486"/>
      <w:bookmarkStart w:id="7782" w:name="_Toc130396311"/>
      <w:bookmarkStart w:id="7783" w:name="_Toc137555586"/>
      <w:bookmarkStart w:id="7784" w:name="_Toc138857113"/>
      <w:bookmarkStart w:id="7785" w:name="_Toc138860972"/>
      <w:bookmarkStart w:id="7786" w:name="_Toc163217965"/>
      <w:bookmarkStart w:id="7787" w:name="_Toc187261737"/>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D31349" w:rsidRDefault="00224940" w:rsidP="00224940">
      <w:pPr>
        <w:pStyle w:val="TH"/>
        <w:rPr>
          <w:rFonts w:eastAsiaTheme="minorEastAsia"/>
          <w:lang w:val="fr-FR"/>
        </w:rPr>
      </w:pPr>
      <w:r w:rsidRPr="00D31349">
        <w:rPr>
          <w:rFonts w:eastAsiaTheme="minorEastAsia"/>
          <w:lang w:val="fr-FR"/>
        </w:rPr>
        <w:lastRenderedPageBreak/>
        <w:t>Table F.2.</w:t>
      </w:r>
      <w:r w:rsidR="00051AAE" w:rsidRPr="00D31349">
        <w:rPr>
          <w:rFonts w:eastAsiaTheme="minorEastAsia"/>
          <w:lang w:val="fr-FR"/>
        </w:rPr>
        <w:t>4</w:t>
      </w:r>
      <w:r w:rsidRPr="00D31349">
        <w:rPr>
          <w:rFonts w:eastAsiaTheme="minorEastAsia"/>
          <w:lang w:val="fr-FR"/>
        </w:rPr>
        <w:t>.</w:t>
      </w:r>
      <w:r w:rsidR="00051AAE" w:rsidRPr="00D31349">
        <w:rPr>
          <w:rFonts w:eastAsiaTheme="minorEastAsia"/>
          <w:lang w:val="fr-FR"/>
        </w:rPr>
        <w:t>2</w:t>
      </w:r>
      <w:r w:rsidRPr="00D31349">
        <w:rPr>
          <w:rFonts w:eastAsiaTheme="minorEastAsia"/>
          <w:lang w:val="fr-FR"/>
        </w:rPr>
        <w:t>.</w:t>
      </w:r>
      <w:r w:rsidR="00051AAE" w:rsidRPr="00D31349">
        <w:rPr>
          <w:rFonts w:eastAsiaTheme="minorEastAsia"/>
          <w:lang w:val="fr-FR"/>
        </w:rPr>
        <w:t>2</w:t>
      </w:r>
      <w:r w:rsidRPr="00D31349">
        <w:rPr>
          <w:rFonts w:eastAsiaTheme="minorEastAsia"/>
          <w:lang w:val="fr-FR"/>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D31349" w:rsidRDefault="00224940" w:rsidP="00224940">
            <w:pPr>
              <w:pStyle w:val="TAH"/>
              <w:rPr>
                <w:rFonts w:eastAsiaTheme="minorEastAsia"/>
                <w:lang w:val="fr-FR"/>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69" type="#_x0000_t75" style="width:283pt;height:159.5pt" o:ole="">
                  <v:imagedata r:id="rId105" o:title=""/>
                </v:shape>
                <o:OLEObject Type="Embed" ProgID="Equation.DSMT4" ShapeID="_x0000_i1069" DrawAspect="Content" ObjectID="_1797873145" r:id="rId106"/>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7788" w:name="_Toc73963195"/>
      <w:bookmarkStart w:id="7789" w:name="_Toc75260373"/>
      <w:bookmarkStart w:id="7790" w:name="_Toc75275920"/>
      <w:bookmarkStart w:id="7791" w:name="_Toc75276430"/>
      <w:bookmarkStart w:id="7792" w:name="_Toc76541929"/>
      <w:bookmarkStart w:id="7793" w:name="_Toc82437700"/>
      <w:bookmarkStart w:id="7794" w:name="_Toc89945066"/>
      <w:bookmarkStart w:id="7795" w:name="_Toc98754084"/>
      <w:bookmarkStart w:id="7796" w:name="_Toc106179976"/>
      <w:bookmarkStart w:id="7797" w:name="_Toc106180487"/>
      <w:bookmarkStart w:id="7798" w:name="_Toc130396312"/>
      <w:bookmarkStart w:id="7799" w:name="_Toc137555587"/>
      <w:bookmarkStart w:id="7800" w:name="_Toc138857114"/>
      <w:bookmarkStart w:id="7801" w:name="_Toc138860973"/>
      <w:bookmarkStart w:id="7802" w:name="_Toc163217966"/>
      <w:bookmarkStart w:id="7803" w:name="_Toc187261738"/>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0" type="#_x0000_t75" style="width:40pt;height:15pt" o:ole="">
                  <v:imagedata r:id="rId128" o:title=""/>
                </v:shape>
                <o:OLEObject Type="Embed" ProgID="Equation.3" ShapeID="_x0000_i1070" DrawAspect="Content" ObjectID="_1797873146" r:id="rId129"/>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1" type="#_x0000_t75" style="width:40pt;height:15pt" o:ole="">
                  <v:imagedata r:id="rId130" o:title=""/>
                </v:shape>
                <o:OLEObject Type="Embed" ProgID="Equation.3" ShapeID="_x0000_i1071" DrawAspect="Content" ObjectID="_1797873147" r:id="rId131"/>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2" type="#_x0000_t75" style="width:40pt;height:15pt" o:ole="">
                  <v:imagedata r:id="rId132" o:title=""/>
                </v:shape>
                <o:OLEObject Type="Embed" ProgID="Equation.3" ShapeID="_x0000_i1072" DrawAspect="Content" ObjectID="_1797873148" r:id="rId133"/>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3" type="#_x0000_t75" style="width:40pt;height:15pt" o:ole="">
                  <v:imagedata r:id="rId130" o:title=""/>
                </v:shape>
                <o:OLEObject Type="Embed" ProgID="Equation.3" ShapeID="_x0000_i1073" DrawAspect="Content" ObjectID="_1797873149" r:id="rId134"/>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4" type="#_x0000_t75" style="width:40pt;height:15pt" o:ole="">
                  <v:imagedata r:id="rId132" o:title=""/>
                </v:shape>
                <o:OLEObject Type="Embed" ProgID="Equation.3" ShapeID="_x0000_i1074" DrawAspect="Content" ObjectID="_1797873150" r:id="rId135"/>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5" type="#_x0000_t75" style="width:40pt;height:15pt" o:ole="">
                  <v:imagedata r:id="rId136" o:title=""/>
                </v:shape>
                <o:OLEObject Type="Embed" ProgID="Equation.3" ShapeID="_x0000_i1075" DrawAspect="Content" ObjectID="_1797873151" r:id="rId137"/>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6" type="#_x0000_t75" style="width:40pt;height:15pt" o:ole="">
                  <v:imagedata r:id="rId136" o:title=""/>
                </v:shape>
                <o:OLEObject Type="Embed" ProgID="Equation.3" ShapeID="_x0000_i1076" DrawAspect="Content" ObjectID="_1797873152" r:id="rId138"/>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7804" w:name="_Toc73963196"/>
      <w:bookmarkStart w:id="7805" w:name="_Toc75260374"/>
      <w:bookmarkStart w:id="7806" w:name="_Toc75275921"/>
      <w:bookmarkStart w:id="7807" w:name="_Toc75276431"/>
      <w:bookmarkStart w:id="7808" w:name="_Toc76541930"/>
      <w:bookmarkStart w:id="7809" w:name="_Toc82437701"/>
      <w:bookmarkStart w:id="7810" w:name="_Toc89945067"/>
      <w:bookmarkStart w:id="7811" w:name="_Toc98754085"/>
      <w:bookmarkStart w:id="7812" w:name="_Toc106179977"/>
      <w:bookmarkStart w:id="7813" w:name="_Toc106180488"/>
      <w:bookmarkStart w:id="7814" w:name="_Toc130396313"/>
      <w:bookmarkStart w:id="7815" w:name="_Toc137555588"/>
      <w:bookmarkStart w:id="7816" w:name="_Toc138857115"/>
      <w:bookmarkStart w:id="7817" w:name="_Toc138860974"/>
      <w:bookmarkStart w:id="7818" w:name="_Toc163217967"/>
      <w:bookmarkStart w:id="7819" w:name="_Toc187261739"/>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642C3EBA" w14:textId="5236CD48" w:rsidR="00DF12B4" w:rsidRPr="00BE5108" w:rsidRDefault="00DF12B4" w:rsidP="00DF12B4">
      <w:pPr>
        <w:pStyle w:val="Heading4"/>
        <w:rPr>
          <w:rFonts w:eastAsiaTheme="minorEastAsia"/>
        </w:rPr>
      </w:pPr>
      <w:bookmarkStart w:id="7820" w:name="_Toc75275922"/>
      <w:bookmarkStart w:id="7821" w:name="_Toc75276432"/>
      <w:bookmarkStart w:id="7822" w:name="_Toc76541931"/>
      <w:bookmarkStart w:id="7823" w:name="_Toc82437702"/>
      <w:bookmarkStart w:id="7824" w:name="_Toc89945068"/>
      <w:bookmarkStart w:id="7825" w:name="_Toc98754086"/>
      <w:bookmarkStart w:id="7826" w:name="_Toc106179978"/>
      <w:bookmarkStart w:id="7827" w:name="_Toc106180489"/>
      <w:bookmarkStart w:id="7828" w:name="_Toc130396314"/>
      <w:bookmarkStart w:id="7829" w:name="_Toc137555589"/>
      <w:bookmarkStart w:id="7830" w:name="_Toc138857116"/>
      <w:bookmarkStart w:id="7831" w:name="_Toc138860975"/>
      <w:bookmarkStart w:id="7832" w:name="_Toc163217968"/>
      <w:bookmarkStart w:id="7833" w:name="_Toc187261740"/>
      <w:r w:rsidRPr="00BE5108">
        <w:rPr>
          <w:rFonts w:eastAsiaTheme="minorEastAsia"/>
        </w:rPr>
        <w:t>F.2.4.3.1</w:t>
      </w:r>
      <w:r w:rsidRPr="00BE5108">
        <w:rPr>
          <w:rFonts w:eastAsiaTheme="minorEastAsia"/>
        </w:rPr>
        <w:tab/>
        <w:t>General</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7834" w:name="_Toc73963197"/>
      <w:bookmarkStart w:id="7835" w:name="_Toc75260375"/>
      <w:bookmarkStart w:id="7836" w:name="_Toc75275923"/>
      <w:bookmarkStart w:id="7837" w:name="_Toc75276433"/>
      <w:bookmarkStart w:id="7838" w:name="_Toc76541932"/>
      <w:bookmarkStart w:id="7839" w:name="_Toc82437703"/>
      <w:bookmarkStart w:id="7840" w:name="_Toc89945069"/>
      <w:bookmarkStart w:id="7841" w:name="_Toc98754087"/>
      <w:bookmarkStart w:id="7842" w:name="_Toc106179979"/>
      <w:bookmarkStart w:id="7843" w:name="_Toc106180490"/>
      <w:bookmarkStart w:id="7844" w:name="_Toc130396315"/>
      <w:bookmarkStart w:id="7845" w:name="_Toc137555590"/>
      <w:bookmarkStart w:id="7846" w:name="_Toc138857117"/>
      <w:bookmarkStart w:id="7847" w:name="_Toc138860976"/>
      <w:bookmarkStart w:id="7848" w:name="_Toc163217969"/>
      <w:bookmarkStart w:id="7849" w:name="_Toc187261741"/>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154B48CC" w:rsidR="00224940" w:rsidRPr="00BE5108" w:rsidRDefault="00224940" w:rsidP="006E01F2">
      <w:pPr>
        <w:pStyle w:val="Heading4"/>
        <w:rPr>
          <w:rFonts w:eastAsiaTheme="minorEastAsia"/>
          <w:lang w:eastAsia="ko-KR"/>
        </w:rPr>
      </w:pPr>
      <w:bookmarkStart w:id="7850" w:name="_Toc73963198"/>
      <w:bookmarkStart w:id="7851" w:name="_Toc75260376"/>
      <w:bookmarkStart w:id="7852" w:name="_Toc75275924"/>
      <w:bookmarkStart w:id="7853" w:name="_Toc75276434"/>
      <w:bookmarkStart w:id="7854" w:name="_Toc76541933"/>
      <w:bookmarkStart w:id="7855" w:name="_Toc82437704"/>
      <w:bookmarkStart w:id="7856" w:name="_Toc89945070"/>
      <w:bookmarkStart w:id="7857" w:name="_Toc98754088"/>
      <w:bookmarkStart w:id="7858" w:name="_Toc106179980"/>
      <w:bookmarkStart w:id="7859" w:name="_Toc106180491"/>
      <w:bookmarkStart w:id="7860" w:name="_Toc130396316"/>
      <w:bookmarkStart w:id="7861" w:name="_Toc137555591"/>
      <w:bookmarkStart w:id="7862" w:name="_Toc138857118"/>
      <w:bookmarkStart w:id="7863" w:name="_Toc138860977"/>
      <w:bookmarkStart w:id="7864" w:name="_Toc163217970"/>
      <w:bookmarkStart w:id="7865" w:name="_Toc187261742"/>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FA095B">
        <w:rPr>
          <w:rFonts w:eastAsiaTheme="minorEastAsia"/>
          <w:lang w:eastAsia="ko-KR"/>
        </w:rPr>
        <w:t>3</w:t>
      </w:r>
      <w:r w:rsidRPr="00BE5108">
        <w:rPr>
          <w:rFonts w:eastAsiaTheme="minorEastAsia"/>
          <w:lang w:eastAsia="ko-KR"/>
        </w:rPr>
        <w:t>.</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667C5185" w14:textId="10C06770" w:rsidR="00224940" w:rsidRPr="00BE5108" w:rsidRDefault="00224940" w:rsidP="00AD5F8C">
      <w:pPr>
        <w:pStyle w:val="Heading5"/>
        <w:rPr>
          <w:rFonts w:eastAsiaTheme="minorEastAsia"/>
        </w:rPr>
      </w:pPr>
      <w:bookmarkStart w:id="7866" w:name="_Toc73963199"/>
      <w:bookmarkStart w:id="7867" w:name="_Toc75260377"/>
      <w:bookmarkStart w:id="7868" w:name="_Toc75275925"/>
      <w:bookmarkStart w:id="7869" w:name="_Toc75276435"/>
      <w:bookmarkStart w:id="7870" w:name="_Toc76541934"/>
      <w:bookmarkStart w:id="7871" w:name="_Toc82437705"/>
      <w:bookmarkStart w:id="7872" w:name="_Toc89945071"/>
      <w:bookmarkStart w:id="7873" w:name="_Toc98754089"/>
      <w:bookmarkStart w:id="7874" w:name="_Toc106179981"/>
      <w:bookmarkStart w:id="7875" w:name="_Toc106180492"/>
      <w:bookmarkStart w:id="7876" w:name="_Toc130396317"/>
      <w:bookmarkStart w:id="7877" w:name="_Toc137555592"/>
      <w:bookmarkStart w:id="7878" w:name="_Toc138857119"/>
      <w:bookmarkStart w:id="7879" w:name="_Toc138860978"/>
      <w:bookmarkStart w:id="7880" w:name="_Toc163217971"/>
      <w:bookmarkStart w:id="7881" w:name="_Toc187261743"/>
      <w:r w:rsidRPr="00BE5108">
        <w:rPr>
          <w:rFonts w:eastAsiaTheme="minorEastAsia"/>
        </w:rPr>
        <w:t>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33777FC3" w:rsidR="00224940" w:rsidRPr="00BE5108" w:rsidRDefault="00224940" w:rsidP="00224940">
      <w:pPr>
        <w:pStyle w:val="Heading5"/>
        <w:rPr>
          <w:rFonts w:eastAsiaTheme="minorEastAsia"/>
        </w:rPr>
      </w:pPr>
      <w:bookmarkStart w:id="7882" w:name="_Toc73963200"/>
      <w:bookmarkStart w:id="7883" w:name="_Toc75260378"/>
      <w:bookmarkStart w:id="7884" w:name="_Toc75275926"/>
      <w:bookmarkStart w:id="7885" w:name="_Toc75276436"/>
      <w:bookmarkStart w:id="7886" w:name="_Toc76541935"/>
      <w:bookmarkStart w:id="7887" w:name="_Toc82437706"/>
      <w:bookmarkStart w:id="7888" w:name="_Toc89945072"/>
      <w:bookmarkStart w:id="7889" w:name="_Toc98754090"/>
      <w:bookmarkStart w:id="7890" w:name="_Toc106179982"/>
      <w:bookmarkStart w:id="7891" w:name="_Toc106180493"/>
      <w:bookmarkStart w:id="7892" w:name="_Toc130396318"/>
      <w:bookmarkStart w:id="7893" w:name="_Toc137555593"/>
      <w:bookmarkStart w:id="7894" w:name="_Toc138857120"/>
      <w:bookmarkStart w:id="7895" w:name="_Toc138860979"/>
      <w:bookmarkStart w:id="7896" w:name="_Toc163217972"/>
      <w:bookmarkStart w:id="7897" w:name="_Toc187261744"/>
      <w:r w:rsidRPr="00BE5108">
        <w:rPr>
          <w:rFonts w:eastAsiaTheme="minorEastAsia"/>
        </w:rPr>
        <w:t>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30132786" w:rsidR="00224940" w:rsidRPr="00BE5108" w:rsidRDefault="00224940" w:rsidP="006E01F2">
      <w:pPr>
        <w:pStyle w:val="Heading4"/>
        <w:rPr>
          <w:rFonts w:eastAsiaTheme="minorEastAsia"/>
          <w:lang w:eastAsia="ko-KR"/>
        </w:rPr>
      </w:pPr>
      <w:bookmarkStart w:id="7898" w:name="_Toc73963201"/>
      <w:bookmarkStart w:id="7899" w:name="_Toc75260379"/>
      <w:bookmarkStart w:id="7900" w:name="_Toc75275927"/>
      <w:bookmarkStart w:id="7901" w:name="_Toc75276437"/>
      <w:bookmarkStart w:id="7902" w:name="_Toc76541936"/>
      <w:bookmarkStart w:id="7903" w:name="_Toc82437707"/>
      <w:bookmarkStart w:id="7904" w:name="_Toc89945073"/>
      <w:bookmarkStart w:id="7905" w:name="_Toc98754091"/>
      <w:bookmarkStart w:id="7906" w:name="_Toc106179983"/>
      <w:bookmarkStart w:id="7907" w:name="_Toc106180494"/>
      <w:bookmarkStart w:id="7908" w:name="_Toc130396319"/>
      <w:bookmarkStart w:id="7909" w:name="_Toc137555594"/>
      <w:bookmarkStart w:id="7910" w:name="_Toc138857121"/>
      <w:bookmarkStart w:id="7911" w:name="_Toc138860980"/>
      <w:bookmarkStart w:id="7912" w:name="_Toc163217973"/>
      <w:bookmarkStart w:id="7913" w:name="_Toc187261745"/>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FA095B">
        <w:rPr>
          <w:rFonts w:eastAsiaTheme="minorEastAsia"/>
          <w:lang w:eastAsia="ko-KR"/>
        </w:rPr>
        <w:t>3</w:t>
      </w:r>
      <w:r w:rsidRPr="00BE5108">
        <w:rPr>
          <w:rFonts w:eastAsiaTheme="minorEastAsia"/>
          <w:lang w:eastAsia="ko-KR"/>
        </w:rPr>
        <w:t>.</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p>
    <w:p w14:paraId="452BBEAD" w14:textId="33447EB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w:t>
      </w:r>
      <w:r w:rsidR="00FA095B">
        <w:rPr>
          <w:rFonts w:eastAsia="MS Gothic"/>
        </w:rPr>
        <w:t>3</w:t>
      </w:r>
      <w:r w:rsidRPr="00BE5108">
        <w:rPr>
          <w:rFonts w:eastAsia="MS Gothic"/>
        </w:rPr>
        <w:t>.</w:t>
      </w:r>
      <w:r w:rsidR="00DF12B4" w:rsidRPr="00BE5108">
        <w:rPr>
          <w:rFonts w:eastAsia="MS Gothic"/>
        </w:rPr>
        <w:t>4</w:t>
      </w:r>
      <w:r w:rsidRPr="00BE5108">
        <w:rPr>
          <w:rFonts w:eastAsia="MS Gothic"/>
        </w:rPr>
        <w:t>-1.</w:t>
      </w:r>
    </w:p>
    <w:p w14:paraId="3A3EC3C5" w14:textId="41628EB0"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03F8ACEB"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as below.</w:t>
      </w:r>
    </w:p>
    <w:p w14:paraId="1E583067" w14:textId="0BC86762"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6AA46276" w:rsidR="00224940"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3F6226E7" w14:textId="051F83FA" w:rsidR="00D25564" w:rsidRDefault="00D25564" w:rsidP="00EF3135">
      <w:pPr>
        <w:rPr>
          <w:rFonts w:eastAsiaTheme="minorEastAsia"/>
        </w:rPr>
      </w:pPr>
    </w:p>
    <w:p w14:paraId="713CBD1F" w14:textId="77777777" w:rsidR="00D25564" w:rsidRPr="0007073E" w:rsidRDefault="00D25564" w:rsidP="00D25564">
      <w:pPr>
        <w:pStyle w:val="Heading4"/>
      </w:pPr>
      <w:bookmarkStart w:id="7914" w:name="_Toc124377555"/>
      <w:bookmarkStart w:id="7915" w:name="_Toc123936538"/>
      <w:bookmarkStart w:id="7916" w:name="_Toc114566226"/>
      <w:bookmarkStart w:id="7917" w:name="_Toc107477365"/>
      <w:bookmarkStart w:id="7918" w:name="_Toc107420067"/>
      <w:bookmarkStart w:id="7919" w:name="_Toc107235097"/>
      <w:bookmarkStart w:id="7920" w:name="_Toc107233479"/>
      <w:bookmarkStart w:id="7921" w:name="_Toc106737712"/>
      <w:bookmarkStart w:id="7922" w:name="_Toc106543614"/>
      <w:bookmarkStart w:id="7923" w:name="_Toc98849760"/>
      <w:bookmarkStart w:id="7924" w:name="_Toc91440970"/>
      <w:bookmarkStart w:id="7925" w:name="_Toc83742480"/>
      <w:bookmarkStart w:id="7926" w:name="_Toc76653207"/>
      <w:bookmarkStart w:id="7927" w:name="_Toc76652363"/>
      <w:bookmarkStart w:id="7928" w:name="_Toc76572496"/>
      <w:bookmarkStart w:id="7929" w:name="_Toc76298484"/>
      <w:bookmarkStart w:id="7930" w:name="_Toc67918409"/>
      <w:bookmarkStart w:id="7931" w:name="_Toc61121213"/>
      <w:bookmarkStart w:id="7932" w:name="_Toc53176885"/>
      <w:bookmarkStart w:id="7933" w:name="_Toc137555595"/>
      <w:bookmarkStart w:id="7934" w:name="_Toc138857122"/>
      <w:bookmarkStart w:id="7935" w:name="_Toc138860981"/>
      <w:bookmarkStart w:id="7936" w:name="_Toc163217974"/>
      <w:bookmarkStart w:id="7937" w:name="_Toc187261746"/>
      <w:r>
        <w:t>F</w:t>
      </w:r>
      <w:r w:rsidRPr="0007073E">
        <w:t>.2.</w:t>
      </w:r>
      <w:r>
        <w:t>4</w:t>
      </w:r>
      <w:r w:rsidRPr="0007073E">
        <w:t>.</w:t>
      </w:r>
      <w:r>
        <w:t>3</w:t>
      </w:r>
      <w:r w:rsidRPr="0007073E">
        <w:t>.</w:t>
      </w:r>
      <w:r>
        <w:t>5</w:t>
      </w:r>
      <w:r w:rsidRPr="0007073E">
        <w:rPr>
          <w:lang w:eastAsia="zh-CN"/>
        </w:rPr>
        <w:tab/>
      </w:r>
      <w:r w:rsidRPr="0007073E">
        <w:t>Beam steering approach</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42305283" w14:textId="77777777" w:rsidR="00D25564" w:rsidRPr="0007073E" w:rsidRDefault="00D25564" w:rsidP="00D25564">
      <w:pPr>
        <w:rPr>
          <w:rFonts w:eastAsia="SimSun"/>
        </w:rPr>
      </w:pPr>
      <w:r w:rsidRPr="0007073E">
        <w:rPr>
          <w:rFonts w:eastAsia="SimSun"/>
        </w:rPr>
        <w:t xml:space="preserve">For the 2D cross-polarized antenna array at gNB, given the channel spatial correlation matrix in </w:t>
      </w:r>
      <w:r>
        <w:rPr>
          <w:rFonts w:eastAsia="SimSun"/>
        </w:rPr>
        <w:t>F</w:t>
      </w:r>
      <w:r w:rsidRPr="00EF7329">
        <w:rPr>
          <w:rFonts w:eastAsia="SimSun"/>
        </w:rPr>
        <w:t>.2.4.</w:t>
      </w:r>
      <w:r>
        <w:rPr>
          <w:rFonts w:eastAsia="SimSun"/>
        </w:rPr>
        <w:t>3</w:t>
      </w:r>
      <w:r w:rsidRPr="00EF7329">
        <w:rPr>
          <w:rFonts w:eastAsia="SimSun"/>
        </w:rPr>
        <w:t>.</w:t>
      </w:r>
      <w:r>
        <w:rPr>
          <w:rFonts w:eastAsia="SimSun"/>
        </w:rPr>
        <w:t>2, F.2.4.3.3</w:t>
      </w:r>
      <w:r w:rsidRPr="0007073E">
        <w:rPr>
          <w:rFonts w:eastAsia="SimSun"/>
        </w:rPr>
        <w:t xml:space="preserve"> and </w:t>
      </w:r>
      <w:r>
        <w:rPr>
          <w:rFonts w:eastAsia="SimSun"/>
        </w:rPr>
        <w:t>F</w:t>
      </w:r>
      <w:r w:rsidRPr="00EF7329">
        <w:rPr>
          <w:rFonts w:eastAsia="SimSun"/>
        </w:rPr>
        <w:t>.2.4.3.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52DA35FE" w14:textId="4AA5A1BA" w:rsidR="00D25564" w:rsidRPr="0007073E" w:rsidRDefault="00D25564" w:rsidP="00D25564">
      <w:pPr>
        <w:pStyle w:val="EQ"/>
        <w:rPr>
          <w:rFonts w:eastAsia="SimSun"/>
        </w:rPr>
      </w:pPr>
      <w:r>
        <w:rPr>
          <w:rFonts w:eastAsia="SimSun"/>
        </w:rPr>
        <w:tab/>
      </w:r>
      <w:r w:rsidRPr="0007073E">
        <w:rPr>
          <w:rFonts w:eastAsia="SimSun"/>
        </w:rPr>
        <w:object w:dxaOrig="1710" w:dyaOrig="435" w14:anchorId="627E6392">
          <v:shape id="_x0000_i1077" type="#_x0000_t75" style="width:87pt;height:21pt" o:ole="">
            <v:imagedata r:id="rId158" o:title=""/>
          </v:shape>
          <o:OLEObject Type="Embed" ProgID="Equation.3" ShapeID="_x0000_i1077" DrawAspect="Content" ObjectID="_1797873153" r:id="rId159"/>
        </w:object>
      </w:r>
    </w:p>
    <w:p w14:paraId="18563947" w14:textId="77777777" w:rsidR="00D25564" w:rsidRPr="0007073E" w:rsidRDefault="00D25564" w:rsidP="00D25564">
      <w:pPr>
        <w:rPr>
          <w:rFonts w:eastAsia="SimSun"/>
        </w:rPr>
      </w:pPr>
      <w:r w:rsidRPr="0007073E">
        <w:rPr>
          <w:rFonts w:eastAsia="SimSun"/>
        </w:rPr>
        <w:t>And the steering matrix is further expressed as following:</w:t>
      </w:r>
    </w:p>
    <w:p w14:paraId="3EE010C4" w14:textId="2E052F45" w:rsidR="00D25564" w:rsidRPr="0007073E" w:rsidRDefault="00D25564" w:rsidP="00D25564">
      <w:pPr>
        <w:pStyle w:val="EQ"/>
        <w:rPr>
          <w:rFonts w:eastAsia="SimSun"/>
        </w:rPr>
      </w:pPr>
      <w:r>
        <w:rPr>
          <w:rFonts w:eastAsia="SimSun"/>
        </w:rPr>
        <w:tab/>
      </w:r>
      <w:r w:rsidRPr="0007073E">
        <w:rPr>
          <w:rFonts w:eastAsia="SimSun"/>
        </w:rPr>
        <w:object w:dxaOrig="3435" w:dyaOrig="675" w14:anchorId="25BECE21">
          <v:shape id="_x0000_i1078" type="#_x0000_t75" style="width:170pt;height:36pt" o:ole="">
            <v:imagedata r:id="rId160" o:title=""/>
          </v:shape>
          <o:OLEObject Type="Embed" ProgID="Equation.3" ShapeID="_x0000_i1078" DrawAspect="Content" ObjectID="_1797873154" r:id="rId161"/>
        </w:object>
      </w:r>
    </w:p>
    <w:p w14:paraId="34EFFCFB" w14:textId="77777777" w:rsidR="00D25564" w:rsidRPr="0007073E" w:rsidRDefault="00D25564" w:rsidP="00D25564">
      <w:pPr>
        <w:rPr>
          <w:rFonts w:eastAsia="SimSun"/>
        </w:rPr>
      </w:pPr>
      <w:r w:rsidRPr="0007073E">
        <w:rPr>
          <w:rFonts w:eastAsia="SimSun"/>
        </w:rPr>
        <w:t>where</w:t>
      </w:r>
    </w:p>
    <w:p w14:paraId="75C8F17D"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38E52D1D"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6"/>
        </w:rPr>
        <w:object w:dxaOrig="645" w:dyaOrig="435" w14:anchorId="23F685A8">
          <v:shape id="_x0000_i1079" type="#_x0000_t75" style="width:32pt;height:21pt" o:ole="">
            <v:imagedata r:id="rId162" o:title=""/>
          </v:shape>
          <o:OLEObject Type="Embed" ProgID="Equation.3" ShapeID="_x0000_i1079" DrawAspect="Content" ObjectID="_1797873155" r:id="rId163"/>
        </w:object>
      </w:r>
      <w:r w:rsidRPr="0007073E">
        <w:rPr>
          <w:rFonts w:eastAsia="SimSun"/>
        </w:rPr>
        <w:t xml:space="preserve"> is the steering matrix,</w:t>
      </w:r>
    </w:p>
    <w:p w14:paraId="4B00902B"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6"/>
        </w:rPr>
        <w:object w:dxaOrig="795" w:dyaOrig="435" w14:anchorId="43724450">
          <v:shape id="_x0000_i1080" type="#_x0000_t75" style="width:40pt;height:21pt" o:ole="">
            <v:imagedata r:id="rId164" o:title=""/>
          </v:shape>
          <o:OLEObject Type="Embed" ProgID="Equation.3" ShapeID="_x0000_i1080" DrawAspect="Content" ObjectID="_1797873156" r:id="rId165"/>
        </w:object>
      </w:r>
      <w:r w:rsidRPr="0007073E">
        <w:rPr>
          <w:rFonts w:eastAsia="SimSun"/>
        </w:rPr>
        <w:t xml:space="preserve"> is the steering matrix in first dimension with same polarization,</w:t>
      </w:r>
    </w:p>
    <w:p w14:paraId="6FA7AB44"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6"/>
        </w:rPr>
        <w:object w:dxaOrig="825" w:dyaOrig="435" w14:anchorId="11B39971">
          <v:shape id="_x0000_i1081" type="#_x0000_t75" style="width:40pt;height:21pt" o:ole="">
            <v:imagedata r:id="rId166" o:title=""/>
          </v:shape>
          <o:OLEObject Type="Embed" ProgID="Equation.3" ShapeID="_x0000_i1081" DrawAspect="Content" ObjectID="_1797873157" r:id="rId167"/>
        </w:object>
      </w:r>
      <w:r w:rsidRPr="0007073E">
        <w:rPr>
          <w:rFonts w:eastAsia="SimSun"/>
        </w:rPr>
        <w:t xml:space="preserve"> is the steering matrix in second dimension with same polarization,</w:t>
      </w:r>
    </w:p>
    <w:p w14:paraId="0E625441"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0"/>
        </w:rPr>
        <w:object w:dxaOrig="270" w:dyaOrig="390" w14:anchorId="32123880">
          <v:shape id="_x0000_i1082" type="#_x0000_t75" style="width:15pt;height:21pt" o:ole="">
            <v:imagedata r:id="rId168" o:title=""/>
          </v:shape>
          <o:OLEObject Type="Embed" ProgID="Equation.3" ShapeID="_x0000_i1082" DrawAspect="Content" ObjectID="_1797873158" r:id="rId169"/>
        </w:object>
      </w:r>
      <w:r w:rsidRPr="0007073E">
        <w:rPr>
          <w:rFonts w:eastAsia="SimSun"/>
        </w:rPr>
        <w:t xml:space="preserve"> is the number of antenna elements in first dimension with same polarization,</w:t>
      </w:r>
    </w:p>
    <w:p w14:paraId="6D470186"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0"/>
        </w:rPr>
        <w:object w:dxaOrig="315" w:dyaOrig="390" w14:anchorId="000E660A">
          <v:shape id="_x0000_i1083" type="#_x0000_t75" style="width:15pt;height:21pt" o:ole="">
            <v:imagedata r:id="rId170" o:title=""/>
          </v:shape>
          <o:OLEObject Type="Embed" ProgID="Equation.3" ShapeID="_x0000_i1083" DrawAspect="Content" ObjectID="_1797873159" r:id="rId171"/>
        </w:object>
      </w:r>
      <w:r w:rsidRPr="0007073E">
        <w:rPr>
          <w:rFonts w:eastAsia="SimSun"/>
        </w:rPr>
        <w:t xml:space="preserve"> is the number of antenna elements in second dimension with same polarization,</w:t>
      </w:r>
    </w:p>
    <w:p w14:paraId="58126F8F" w14:textId="77777777" w:rsidR="00D25564" w:rsidRPr="0007073E" w:rsidRDefault="00D25564" w:rsidP="00D25564">
      <w:pPr>
        <w:pStyle w:val="B1"/>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436D3173">
          <v:shape id="_x0000_i1084" type="#_x0000_t75" style="width:15pt;height:21pt" o:ole="">
            <v:imagedata r:id="rId172" o:title=""/>
          </v:shape>
          <o:OLEObject Type="Embed" ProgID="Equation.3" ShapeID="_x0000_i1084" DrawAspect="Content" ObjectID="_1797873160" r:id="rId173"/>
        </w:object>
      </w:r>
      <w:r w:rsidRPr="0007073E">
        <w:rPr>
          <w:rFonts w:eastAsia="SimSun"/>
        </w:rPr>
        <w:t>equals 1.</w:t>
      </w:r>
    </w:p>
    <w:p w14:paraId="564EA0C8" w14:textId="77777777" w:rsidR="00D25564" w:rsidRPr="0007073E" w:rsidRDefault="00D25564" w:rsidP="00D25564">
      <w:pPr>
        <w:rPr>
          <w:rFonts w:eastAsia="SimSun"/>
        </w:rPr>
      </w:pPr>
      <w:r w:rsidRPr="0007073E">
        <w:rPr>
          <w:rFonts w:eastAsia="SimSun"/>
        </w:rPr>
        <w:t>For 1 antenna element with the same polarization in one direction,</w:t>
      </w:r>
    </w:p>
    <w:p w14:paraId="217AFEB6" w14:textId="1DE5A3C4" w:rsidR="00D25564" w:rsidRPr="0007073E" w:rsidRDefault="00D25564" w:rsidP="00D25564">
      <w:pPr>
        <w:pStyle w:val="EQ"/>
        <w:rPr>
          <w:rFonts w:eastAsia="SimSun"/>
        </w:rPr>
      </w:pPr>
      <w:r>
        <w:rPr>
          <w:rFonts w:eastAsia="SimSun"/>
        </w:rPr>
        <w:tab/>
      </w:r>
      <w:r w:rsidRPr="0007073E">
        <w:rPr>
          <w:rFonts w:eastAsia="SimSun"/>
        </w:rPr>
        <w:object w:dxaOrig="915" w:dyaOrig="435" w14:anchorId="4F0EDBE0">
          <v:shape id="_x0000_i1085" type="#_x0000_t75" style="width:46pt;height:21pt" o:ole="">
            <v:imagedata r:id="rId174" o:title=""/>
          </v:shape>
          <o:OLEObject Type="Embed" ProgID="Equation.3" ShapeID="_x0000_i1085" DrawAspect="Content" ObjectID="_1797873161" r:id="rId175"/>
        </w:object>
      </w:r>
      <w:r w:rsidRPr="0007073E">
        <w:rPr>
          <w:rFonts w:eastAsia="SimSun"/>
        </w:rPr>
        <w:t>.</w:t>
      </w:r>
    </w:p>
    <w:p w14:paraId="068A4EBB" w14:textId="77777777" w:rsidR="00D25564" w:rsidRPr="0007073E" w:rsidRDefault="00D25564" w:rsidP="00D25564">
      <w:pPr>
        <w:rPr>
          <w:rFonts w:eastAsia="SimSun"/>
        </w:rPr>
      </w:pPr>
      <w:r w:rsidRPr="0007073E">
        <w:rPr>
          <w:rFonts w:eastAsia="SimSun"/>
        </w:rPr>
        <w:t>For 2 antenna elements with the same polarization in one direction,</w:t>
      </w:r>
    </w:p>
    <w:p w14:paraId="02FB21C5" w14:textId="4C7102DC" w:rsidR="00D25564" w:rsidRPr="0007073E" w:rsidRDefault="00D25564" w:rsidP="00D25564">
      <w:pPr>
        <w:pStyle w:val="EQ"/>
        <w:rPr>
          <w:rFonts w:eastAsia="SimSun"/>
        </w:rPr>
      </w:pPr>
      <w:r>
        <w:rPr>
          <w:rFonts w:eastAsia="SimSun"/>
        </w:rPr>
        <w:lastRenderedPageBreak/>
        <w:tab/>
      </w:r>
      <w:r w:rsidRPr="0007073E">
        <w:rPr>
          <w:rFonts w:eastAsia="SimSun"/>
        </w:rPr>
        <w:object w:dxaOrig="1845" w:dyaOrig="675" w14:anchorId="0815F25A">
          <v:shape id="_x0000_i1086" type="#_x0000_t75" style="width:92pt;height:36pt" o:ole="">
            <v:imagedata r:id="rId176" o:title=""/>
          </v:shape>
          <o:OLEObject Type="Embed" ProgID="Equation.3" ShapeID="_x0000_i1086" DrawAspect="Content" ObjectID="_1797873162" r:id="rId177"/>
        </w:object>
      </w:r>
      <w:r w:rsidRPr="0007073E">
        <w:rPr>
          <w:rFonts w:eastAsia="SimSun"/>
        </w:rPr>
        <w:t>.</w:t>
      </w:r>
    </w:p>
    <w:p w14:paraId="774B4121" w14:textId="77777777" w:rsidR="00D25564" w:rsidRPr="0007073E" w:rsidRDefault="00D25564" w:rsidP="00D25564">
      <w:pPr>
        <w:rPr>
          <w:rFonts w:eastAsia="SimSun"/>
        </w:rPr>
      </w:pPr>
      <w:r w:rsidRPr="0007073E">
        <w:rPr>
          <w:rFonts w:eastAsia="SimSun"/>
        </w:rPr>
        <w:t>For 3 antenna elements with the same polarization in one direction,</w:t>
      </w:r>
    </w:p>
    <w:p w14:paraId="1D0E8288" w14:textId="08352F29" w:rsidR="00D25564" w:rsidRPr="0007073E" w:rsidRDefault="00D25564" w:rsidP="00D25564">
      <w:pPr>
        <w:pStyle w:val="EQ"/>
        <w:rPr>
          <w:rFonts w:eastAsia="SimSun"/>
        </w:rPr>
      </w:pPr>
      <w:r>
        <w:rPr>
          <w:rFonts w:eastAsia="SimSun"/>
        </w:rPr>
        <w:tab/>
      </w:r>
      <w:r w:rsidRPr="0007073E">
        <w:rPr>
          <w:rFonts w:eastAsia="SimSun"/>
        </w:rPr>
        <w:object w:dxaOrig="2490" w:dyaOrig="1005" w14:anchorId="4CFF0F3B">
          <v:shape id="_x0000_i1087" type="#_x0000_t75" style="width:124pt;height:51pt" o:ole="">
            <v:imagedata r:id="rId178" o:title=""/>
          </v:shape>
          <o:OLEObject Type="Embed" ProgID="Equation.3" ShapeID="_x0000_i1087" DrawAspect="Content" ObjectID="_1797873163" r:id="rId179"/>
        </w:object>
      </w:r>
      <w:r w:rsidRPr="0007073E">
        <w:rPr>
          <w:rFonts w:eastAsia="SimSun"/>
        </w:rPr>
        <w:t>.</w:t>
      </w:r>
    </w:p>
    <w:p w14:paraId="50B26968" w14:textId="77777777" w:rsidR="00D25564" w:rsidRPr="0007073E" w:rsidRDefault="00D25564" w:rsidP="00D25564">
      <w:pPr>
        <w:rPr>
          <w:rFonts w:eastAsia="SimSun"/>
        </w:rPr>
      </w:pPr>
      <w:r w:rsidRPr="0007073E">
        <w:rPr>
          <w:rFonts w:eastAsia="SimSun"/>
        </w:rPr>
        <w:t>For 4 antenna elements with the same polarization in one direction,</w:t>
      </w:r>
    </w:p>
    <w:p w14:paraId="678297FD" w14:textId="0EFA2051" w:rsidR="00D25564" w:rsidRPr="0007073E" w:rsidRDefault="00D25564" w:rsidP="00D25564">
      <w:pPr>
        <w:pStyle w:val="EQ"/>
        <w:rPr>
          <w:rFonts w:eastAsia="SimSun"/>
        </w:rPr>
      </w:pPr>
      <w:r>
        <w:rPr>
          <w:rFonts w:eastAsia="SimSun"/>
        </w:rPr>
        <w:tab/>
      </w:r>
      <w:r w:rsidRPr="0007073E">
        <w:rPr>
          <w:rFonts w:eastAsia="SimSun"/>
        </w:rPr>
        <w:object w:dxaOrig="2955" w:dyaOrig="1275" w14:anchorId="6FF82E89">
          <v:shape id="_x0000_i1088" type="#_x0000_t75" style="width:148.5pt;height:61.5pt" o:ole="">
            <v:imagedata r:id="rId180" o:title=""/>
          </v:shape>
          <o:OLEObject Type="Embed" ProgID="Equation.3" ShapeID="_x0000_i1088" DrawAspect="Content" ObjectID="_1797873164" r:id="rId181"/>
        </w:object>
      </w:r>
      <w:r w:rsidRPr="0007073E">
        <w:rPr>
          <w:rFonts w:eastAsia="SimSun"/>
        </w:rPr>
        <w:t>.</w:t>
      </w:r>
    </w:p>
    <w:p w14:paraId="180DC39E" w14:textId="77777777" w:rsidR="00D25564" w:rsidRPr="0007073E" w:rsidRDefault="00D25564" w:rsidP="00D25564">
      <w:pPr>
        <w:rPr>
          <w:rFonts w:eastAsia="SimSun"/>
        </w:rPr>
      </w:pPr>
      <w:r w:rsidRPr="0007073E">
        <w:rPr>
          <w:rFonts w:eastAsia="SimSun"/>
        </w:rPr>
        <w:t xml:space="preserve">where the index </w:t>
      </w:r>
      <w:r w:rsidRPr="0007073E">
        <w:rPr>
          <w:rFonts w:eastAsia="SimSun"/>
          <w:position w:val="-10"/>
        </w:rPr>
        <w:object w:dxaOrig="525" w:dyaOrig="435" w14:anchorId="1F1E3163">
          <v:shape id="_x0000_i1089" type="#_x0000_t75" style="width:26pt;height:21pt" o:ole="">
            <v:imagedata r:id="rId182" o:title=""/>
          </v:shape>
          <o:OLEObject Type="Embed" ProgID="Equation.3" ShapeID="_x0000_i1089" DrawAspect="Content" ObjectID="_1797873165" r:id="rId183"/>
        </w:object>
      </w:r>
      <w:r w:rsidRPr="0007073E">
        <w:rPr>
          <w:rFonts w:eastAsia="SimSun"/>
        </w:rPr>
        <w:t xml:space="preserve"> stands for first dimension and second dimension respectively.</w:t>
      </w:r>
    </w:p>
    <w:p w14:paraId="63163DCB"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4"/>
        </w:rPr>
        <w:object w:dxaOrig="390" w:dyaOrig="435" w14:anchorId="645960EE">
          <v:shape id="_x0000_i1090" type="#_x0000_t75" style="width:21pt;height:21pt" o:ole="">
            <v:imagedata r:id="rId184" o:title=""/>
          </v:shape>
          <o:OLEObject Type="Embed" ProgID="Equation.3" ShapeID="_x0000_i1090" DrawAspect="Content" ObjectID="_1797873166" r:id="rId185"/>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53E86C9E">
          <v:shape id="_x0000_i1091" type="#_x0000_t75" style="width:61.5pt;height:21pt" o:ole="">
            <v:imagedata r:id="rId186" o:title=""/>
          </v:shape>
          <o:OLEObject Type="Embed" ProgID="Equation.3" ShapeID="_x0000_i1091" DrawAspect="Content" ObjectID="_1797873167" r:id="rId187"/>
        </w:object>
      </w:r>
      <w:r w:rsidRPr="0007073E">
        <w:rPr>
          <w:rFonts w:eastAsia="SimSun"/>
        </w:rPr>
        <w:t xml:space="preserve">, where </w:t>
      </w:r>
      <w:r w:rsidRPr="0007073E">
        <w:rPr>
          <w:rFonts w:eastAsia="SimSun"/>
          <w:position w:val="-14"/>
        </w:rPr>
        <w:object w:dxaOrig="390" w:dyaOrig="435" w14:anchorId="169BC14B">
          <v:shape id="_x0000_i1092" type="#_x0000_t75" style="width:21pt;height:21pt" o:ole="">
            <v:imagedata r:id="rId188" o:title=""/>
          </v:shape>
          <o:OLEObject Type="Embed" ProgID="Equation.3" ShapeID="_x0000_i1092" DrawAspect="Content" ObjectID="_1797873168" r:id="rId189"/>
        </w:object>
      </w:r>
      <w:r w:rsidRPr="0007073E">
        <w:rPr>
          <w:rFonts w:eastAsia="SimSun"/>
        </w:rPr>
        <w:t xml:space="preserve">is the random start value with the uniform distribution, i.e., </w:t>
      </w:r>
      <w:r w:rsidRPr="0007073E">
        <w:rPr>
          <w:rFonts w:eastAsia="SimSun"/>
          <w:position w:val="-14"/>
        </w:rPr>
        <w:object w:dxaOrig="1050" w:dyaOrig="435" w14:anchorId="70531031">
          <v:shape id="_x0000_i1093" type="#_x0000_t75" style="width:51pt;height:21pt" o:ole="">
            <v:imagedata r:id="rId190" o:title=""/>
          </v:shape>
          <o:OLEObject Type="Embed" ProgID="Equation.3" ShapeID="_x0000_i1093" DrawAspect="Content" ObjectID="_1797873169" r:id="rId191"/>
        </w:object>
      </w:r>
      <w:r w:rsidRPr="0007073E">
        <w:rPr>
          <w:rFonts w:eastAsia="SimSun"/>
        </w:rPr>
        <w:t xml:space="preserve">, </w:t>
      </w:r>
      <w:r w:rsidRPr="0007073E">
        <w:rPr>
          <w:rFonts w:eastAsia="SimSun"/>
          <w:position w:val="-6"/>
        </w:rPr>
        <w:object w:dxaOrig="255" w:dyaOrig="210" w14:anchorId="3DA11F9D">
          <v:shape id="_x0000_i1094" type="#_x0000_t75" style="width:15pt;height:11pt" o:ole="">
            <v:imagedata r:id="rId192" o:title=""/>
          </v:shape>
          <o:OLEObject Type="Embed" ProgID="Equation.3" ShapeID="_x0000_i1094" DrawAspect="Content" ObjectID="_1797873170" r:id="rId193"/>
        </w:object>
      </w:r>
      <w:r w:rsidRPr="0007073E">
        <w:rPr>
          <w:rFonts w:eastAsia="SimSun"/>
        </w:rPr>
        <w:t xml:space="preserve"> is the step of phase variation, which is defined in Table </w:t>
      </w:r>
      <w:r>
        <w:rPr>
          <w:rFonts w:eastAsia="SimSun"/>
          <w:lang w:eastAsia="zh-CN"/>
        </w:rPr>
        <w:t>F</w:t>
      </w:r>
      <w:r w:rsidRPr="00EF7329">
        <w:rPr>
          <w:rFonts w:eastAsia="SimSun"/>
          <w:lang w:eastAsia="zh-CN"/>
        </w:rPr>
        <w:t>.2.4.3.5-1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69468E98">
          <v:shape id="_x0000_i1095" type="#_x0000_t75" style="width:26pt;height:21pt" o:ole="">
            <v:imagedata r:id="rId194" o:title=""/>
          </v:shape>
          <o:OLEObject Type="Embed" ProgID="Equation.3" ShapeID="_x0000_i1095" DrawAspect="Content" ObjectID="_1797873171" r:id="rId195"/>
        </w:object>
      </w:r>
      <w:r w:rsidRPr="0007073E">
        <w:rPr>
          <w:rFonts w:eastAsia="SimSun"/>
        </w:rPr>
        <w:t xml:space="preserve"> stands for first dimension and second dimension respectively.</w:t>
      </w:r>
    </w:p>
    <w:p w14:paraId="674D73D4"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6"/>
        </w:rPr>
        <w:object w:dxaOrig="210" w:dyaOrig="210" w14:anchorId="52D93EC6">
          <v:shape id="_x0000_i1096" type="#_x0000_t75" style="width:11pt;height:11pt" o:ole="">
            <v:imagedata r:id="rId196" o:title=""/>
          </v:shape>
          <o:OLEObject Type="Embed" ProgID="Equation.3" ShapeID="_x0000_i1096" DrawAspect="Content" ObjectID="_1797873172" r:id="rId197"/>
        </w:object>
      </w:r>
      <w:r w:rsidRPr="0007073E">
        <w:rPr>
          <w:rFonts w:eastAsia="SimSun"/>
        </w:rPr>
        <w:t xml:space="preserve"> is the precoding matrix for Nt transmission antennas,</w:t>
      </w:r>
    </w:p>
    <w:p w14:paraId="2161791D"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337012FF"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0"/>
        </w:rPr>
        <w:object w:dxaOrig="165" w:dyaOrig="210" w14:anchorId="734A1ECC">
          <v:shape id="_x0000_i1097" type="#_x0000_t75" style="width:10.5pt;height:11pt" o:ole="">
            <v:imagedata r:id="rId198" o:title=""/>
          </v:shape>
          <o:OLEObject Type="Embed" ProgID="Equation.3" ShapeID="_x0000_i1097" DrawAspect="Content" ObjectID="_1797873173" r:id="rId199"/>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7D8C7563">
          <v:shape id="_x0000_i1098" type="#_x0000_t75" style="width:78pt;height:21pt" o:ole="">
            <v:imagedata r:id="rId200" o:title=""/>
          </v:shape>
          <o:OLEObject Type="Embed" ProgID="Equation.3" ShapeID="_x0000_i1098" DrawAspect="Content" ObjectID="_1797873174" r:id="rId201"/>
        </w:object>
      </w:r>
    </w:p>
    <w:p w14:paraId="6D9582B9" w14:textId="77777777" w:rsidR="00D25564" w:rsidRPr="0007073E" w:rsidRDefault="00D25564" w:rsidP="00D25564">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1BC4D4FE" w14:textId="54C187EB" w:rsidR="00D25564" w:rsidRPr="0007073E" w:rsidRDefault="00D25564" w:rsidP="00D25564">
      <w:pPr>
        <w:pStyle w:val="EQ"/>
        <w:rPr>
          <w:rFonts w:eastAsia="SimSun"/>
        </w:rPr>
      </w:pPr>
      <w:r>
        <w:rPr>
          <w:rFonts w:eastAsia="SimSun"/>
        </w:rPr>
        <w:tab/>
      </w:r>
      <w:r w:rsidRPr="0007073E">
        <w:rPr>
          <w:rFonts w:eastAsia="SimSun"/>
        </w:rPr>
        <w:object w:dxaOrig="2175" w:dyaOrig="675" w14:anchorId="10804BC8">
          <v:shape id="_x0000_i1099" type="#_x0000_t75" style="width:108pt;height:36pt" o:ole="">
            <v:imagedata r:id="rId202" o:title=""/>
          </v:shape>
          <o:OLEObject Type="Embed" ProgID="Equation.3" ShapeID="_x0000_i1099" DrawAspect="Content" ObjectID="_1797873175" r:id="rId203"/>
        </w:object>
      </w:r>
    </w:p>
    <w:p w14:paraId="692BC965" w14:textId="77777777" w:rsidR="00D25564" w:rsidRPr="00D31349" w:rsidRDefault="00D25564" w:rsidP="00D25564">
      <w:pPr>
        <w:pStyle w:val="TH"/>
        <w:rPr>
          <w:rFonts w:eastAsia="DengXian"/>
        </w:rPr>
      </w:pPr>
      <w:r w:rsidRPr="00D31349">
        <w:rPr>
          <w:rFonts w:eastAsia="DengXian"/>
        </w:rPr>
        <w:t xml:space="preserve">Table </w:t>
      </w:r>
      <w:r w:rsidRPr="00D31349">
        <w:rPr>
          <w:rFonts w:eastAsia="DengXian"/>
          <w:lang w:eastAsia="zh-CN"/>
        </w:rPr>
        <w:t>F.2.4.3.5-1</w:t>
      </w:r>
      <w:r w:rsidRPr="00D31349">
        <w:rPr>
          <w:rFonts w:eastAsia="DengXian"/>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D25564" w:rsidRPr="0007073E" w14:paraId="03E506D1" w14:textId="77777777" w:rsidTr="007E365D">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FDA1F93" w14:textId="77777777" w:rsidR="00D25564" w:rsidRPr="0007073E" w:rsidRDefault="00D25564" w:rsidP="00D25564">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7DFA3C37" w14:textId="77777777" w:rsidR="00D25564" w:rsidRPr="0007073E" w:rsidRDefault="00D25564" w:rsidP="00D25564">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D25564" w:rsidRPr="0007073E" w14:paraId="3A7AE12D" w14:textId="77777777" w:rsidTr="007E365D">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44324B8" w14:textId="77777777" w:rsidR="00D25564" w:rsidRPr="0007073E" w:rsidRDefault="00D25564" w:rsidP="00D25564">
            <w:pPr>
              <w:pStyle w:val="TAC"/>
              <w:rPr>
                <w:rFonts w:eastAsia="SimSun"/>
                <w:b/>
                <w:lang w:eastAsia="zh-CN"/>
              </w:rPr>
            </w:pPr>
            <w:r w:rsidRPr="0007073E">
              <w:rPr>
                <w:rFonts w:eastAsia="SimSun"/>
                <w:lang w:eastAsia="zh-CN"/>
              </w:rPr>
              <w:object w:dxaOrig="255" w:dyaOrig="210" w14:anchorId="24E7F207">
                <v:shape id="_x0000_i1100" type="#_x0000_t75" style="width:15pt;height:11pt" o:ole="">
                  <v:imagedata r:id="rId204" o:title=""/>
                </v:shape>
                <o:OLEObject Type="Embed" ProgID="Equation.3" ShapeID="_x0000_i1100" DrawAspect="Content" ObjectID="_1797873176" r:id="rId205"/>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1EE46171" w14:textId="77777777" w:rsidR="00D25564" w:rsidRPr="0007073E" w:rsidRDefault="00D25564" w:rsidP="00D25564">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13C80079" w14:textId="77777777" w:rsidR="00D25564" w:rsidRPr="00BE5108" w:rsidRDefault="00D25564" w:rsidP="00EF3135">
      <w:pPr>
        <w:rPr>
          <w:rFonts w:eastAsiaTheme="minorEastAsia"/>
        </w:rPr>
      </w:pP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938" w:name="_Toc73963202"/>
      <w:r w:rsidRPr="00BE5108">
        <w:rPr>
          <w:rFonts w:eastAsiaTheme="minorEastAsia"/>
        </w:rPr>
        <w:br w:type="page"/>
      </w:r>
    </w:p>
    <w:p w14:paraId="671063DD" w14:textId="0BB10E09" w:rsidR="00AD1976" w:rsidRPr="00BE5108" w:rsidRDefault="00EA6CFC" w:rsidP="00E55627">
      <w:pPr>
        <w:pStyle w:val="Heading8"/>
        <w:rPr>
          <w:rFonts w:eastAsiaTheme="minorEastAsia"/>
        </w:rPr>
      </w:pPr>
      <w:bookmarkStart w:id="7939" w:name="_Toc75260380"/>
      <w:bookmarkStart w:id="7940" w:name="_Toc75275928"/>
      <w:bookmarkStart w:id="7941" w:name="_Toc75276438"/>
      <w:bookmarkStart w:id="7942" w:name="_Toc76541937"/>
      <w:bookmarkStart w:id="7943" w:name="_Toc82437708"/>
      <w:bookmarkStart w:id="7944" w:name="_Toc89945074"/>
      <w:bookmarkStart w:id="7945" w:name="_Toc98754092"/>
      <w:bookmarkStart w:id="7946" w:name="_Toc106179984"/>
      <w:bookmarkStart w:id="7947" w:name="_Toc106180495"/>
      <w:bookmarkStart w:id="7948" w:name="_Toc130396320"/>
      <w:bookmarkStart w:id="7949" w:name="_Toc137555596"/>
      <w:bookmarkStart w:id="7950" w:name="_Toc138857123"/>
      <w:bookmarkStart w:id="7951" w:name="_Toc138860982"/>
      <w:bookmarkStart w:id="7952" w:name="_Toc163217975"/>
      <w:bookmarkStart w:id="7953" w:name="_Toc187261747"/>
      <w:r w:rsidRPr="00BE5108">
        <w:rPr>
          <w:rFonts w:eastAsiaTheme="minorEastAsia"/>
        </w:rPr>
        <w:lastRenderedPageBreak/>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954" w:name="_Toc73963203"/>
      <w:r w:rsidRPr="00BE5108">
        <w:rPr>
          <w:rFonts w:eastAsiaTheme="minorEastAsia"/>
        </w:rPr>
        <w:br w:type="page"/>
      </w:r>
    </w:p>
    <w:p w14:paraId="3274CEAC" w14:textId="5DF27936" w:rsidR="00AD1976" w:rsidRPr="00BE5108" w:rsidRDefault="00AD1976" w:rsidP="00E55627">
      <w:pPr>
        <w:pStyle w:val="Heading8"/>
        <w:rPr>
          <w:rFonts w:eastAsia="SimSun"/>
          <w:lang w:eastAsia="zh-CN"/>
        </w:rPr>
      </w:pPr>
      <w:bookmarkStart w:id="7955" w:name="_Toc75260381"/>
      <w:bookmarkStart w:id="7956" w:name="_Toc75275929"/>
      <w:bookmarkStart w:id="7957" w:name="_Toc75276439"/>
      <w:bookmarkStart w:id="7958" w:name="_Toc76541938"/>
      <w:bookmarkStart w:id="7959" w:name="_Toc82437709"/>
      <w:bookmarkStart w:id="7960" w:name="_Toc89945075"/>
      <w:bookmarkStart w:id="7961" w:name="_Toc98754093"/>
      <w:bookmarkStart w:id="7962" w:name="_Toc106179985"/>
      <w:bookmarkStart w:id="7963" w:name="_Toc106180496"/>
      <w:bookmarkStart w:id="7964" w:name="_Toc130396321"/>
      <w:bookmarkStart w:id="7965" w:name="_Toc137555597"/>
      <w:bookmarkStart w:id="7966" w:name="_Toc138857124"/>
      <w:bookmarkStart w:id="7967" w:name="_Toc138860983"/>
      <w:bookmarkStart w:id="7968" w:name="_Toc163217976"/>
      <w:bookmarkStart w:id="7969" w:name="_Toc187261748"/>
      <w:r w:rsidRPr="00BE5108">
        <w:rPr>
          <w:rFonts w:eastAsiaTheme="minorEastAsia"/>
        </w:rPr>
        <w:lastRenderedPageBreak/>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462978B9" w14:textId="77777777" w:rsidR="00AD1976" w:rsidRPr="00BE5108" w:rsidRDefault="00AD1976" w:rsidP="00E55627">
      <w:pPr>
        <w:pStyle w:val="Heading1"/>
        <w:rPr>
          <w:rFonts w:eastAsiaTheme="minorEastAsia"/>
          <w:lang w:eastAsia="zh-CN"/>
        </w:rPr>
      </w:pPr>
      <w:bookmarkStart w:id="7970" w:name="_Toc73963204"/>
      <w:bookmarkStart w:id="7971" w:name="_Toc75260382"/>
      <w:bookmarkStart w:id="7972" w:name="_Toc75275930"/>
      <w:bookmarkStart w:id="7973" w:name="_Toc75276440"/>
      <w:bookmarkStart w:id="7974" w:name="_Toc76541939"/>
      <w:bookmarkStart w:id="7975" w:name="_Toc82437710"/>
      <w:bookmarkStart w:id="7976" w:name="_Toc89945076"/>
      <w:bookmarkStart w:id="7977" w:name="_Toc98754094"/>
      <w:bookmarkStart w:id="7978" w:name="_Toc106179986"/>
      <w:bookmarkStart w:id="7979" w:name="_Toc106180497"/>
      <w:bookmarkStart w:id="7980" w:name="_Toc130396322"/>
      <w:bookmarkStart w:id="7981" w:name="_Toc137555598"/>
      <w:bookmarkStart w:id="7982" w:name="_Toc138857125"/>
      <w:bookmarkStart w:id="7983" w:name="_Toc138860984"/>
      <w:bookmarkStart w:id="7984" w:name="_Toc163217977"/>
      <w:bookmarkStart w:id="7985" w:name="_Toc187261749"/>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7986" w:name="_Toc73963205"/>
      <w:bookmarkStart w:id="7987" w:name="_Toc75260383"/>
      <w:bookmarkStart w:id="7988" w:name="_Toc75275931"/>
      <w:bookmarkStart w:id="7989" w:name="_Toc75276441"/>
      <w:bookmarkStart w:id="7990" w:name="_Toc76541940"/>
      <w:bookmarkStart w:id="7991" w:name="_Toc82437711"/>
      <w:bookmarkStart w:id="7992" w:name="_Toc89945077"/>
      <w:bookmarkStart w:id="7993" w:name="_Toc98754095"/>
      <w:bookmarkStart w:id="7994" w:name="_Toc106179987"/>
      <w:bookmarkStart w:id="7995" w:name="_Toc106180498"/>
      <w:bookmarkStart w:id="7996" w:name="_Toc130396323"/>
      <w:bookmarkStart w:id="7997" w:name="_Toc137555599"/>
      <w:bookmarkStart w:id="7998" w:name="_Toc138857126"/>
      <w:bookmarkStart w:id="7999" w:name="_Toc138860985"/>
      <w:bookmarkStart w:id="8000" w:name="_Toc163217978"/>
      <w:bookmarkStart w:id="8001" w:name="_Toc187261750"/>
      <w:r w:rsidRPr="00BE5108">
        <w:rPr>
          <w:rFonts w:eastAsiaTheme="minorEastAsia"/>
        </w:rPr>
        <w:t>H.1</w:t>
      </w:r>
      <w:r w:rsidRPr="00BE5108">
        <w:rPr>
          <w:rFonts w:eastAsiaTheme="minorEastAsia"/>
        </w:rPr>
        <w:tab/>
        <w:t>General</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8002" w:name="_Toc73963206"/>
      <w:bookmarkStart w:id="8003" w:name="_Toc75260384"/>
      <w:bookmarkStart w:id="8004" w:name="_Toc75275932"/>
      <w:bookmarkStart w:id="8005" w:name="_Toc75276442"/>
      <w:bookmarkStart w:id="8006" w:name="_Toc76541941"/>
      <w:bookmarkStart w:id="8007" w:name="_Toc82437712"/>
      <w:bookmarkStart w:id="8008" w:name="_Toc89945078"/>
      <w:bookmarkStart w:id="8009" w:name="_Toc98754096"/>
      <w:bookmarkStart w:id="8010" w:name="_Toc106179988"/>
      <w:bookmarkStart w:id="8011" w:name="_Toc106180499"/>
      <w:bookmarkStart w:id="8012" w:name="_Toc130396324"/>
      <w:bookmarkStart w:id="8013" w:name="_Toc137555600"/>
      <w:bookmarkStart w:id="8014" w:name="_Toc138857127"/>
      <w:bookmarkStart w:id="8015" w:name="_Toc138860986"/>
      <w:bookmarkStart w:id="8016" w:name="_Toc163217979"/>
      <w:bookmarkStart w:id="8017" w:name="_Toc187261751"/>
      <w:r w:rsidRPr="00BE5108">
        <w:rPr>
          <w:rFonts w:eastAsiaTheme="minorEastAsia"/>
        </w:rPr>
        <w:t>H.2</w:t>
      </w:r>
      <w:r w:rsidRPr="00BE5108">
        <w:rPr>
          <w:rFonts w:eastAsiaTheme="minorEastAsia"/>
        </w:rPr>
        <w:tab/>
        <w:t>Basic principles</w:t>
      </w:r>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8018" w:name="_Toc73963207"/>
      <w:bookmarkStart w:id="8019" w:name="_Toc75260385"/>
      <w:bookmarkStart w:id="8020" w:name="_Toc75275933"/>
      <w:bookmarkStart w:id="8021" w:name="_Toc75276443"/>
      <w:bookmarkStart w:id="8022" w:name="_Toc76541942"/>
      <w:bookmarkStart w:id="8023" w:name="_Toc82437713"/>
      <w:bookmarkStart w:id="8024" w:name="_Toc89945079"/>
      <w:bookmarkStart w:id="8025" w:name="_Toc98754097"/>
      <w:bookmarkStart w:id="8026" w:name="_Toc106179989"/>
      <w:bookmarkStart w:id="8027" w:name="_Toc106180500"/>
      <w:bookmarkStart w:id="8028" w:name="_Toc130396325"/>
      <w:bookmarkStart w:id="8029" w:name="_Toc137555601"/>
      <w:bookmarkStart w:id="8030" w:name="_Toc138857128"/>
      <w:bookmarkStart w:id="8031" w:name="_Toc138860987"/>
      <w:bookmarkStart w:id="8032" w:name="_Toc163217980"/>
      <w:bookmarkStart w:id="8033" w:name="_Toc187261752"/>
      <w:r w:rsidRPr="00BE5108">
        <w:rPr>
          <w:rFonts w:eastAsiaTheme="minorEastAsia"/>
        </w:rPr>
        <w:t>H.2.1</w:t>
      </w:r>
      <w:r w:rsidRPr="00BE5108">
        <w:rPr>
          <w:rFonts w:eastAsiaTheme="minorEastAsia"/>
        </w:rPr>
        <w:tab/>
        <w:t>Output signal of the TX under test</w:t>
      </w:r>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8034" w:name="_Toc73963208"/>
      <w:bookmarkStart w:id="8035" w:name="_Toc75260386"/>
      <w:bookmarkStart w:id="8036" w:name="_Toc75275934"/>
      <w:bookmarkStart w:id="8037" w:name="_Toc75276444"/>
      <w:bookmarkStart w:id="8038" w:name="_Toc76541943"/>
      <w:bookmarkStart w:id="8039" w:name="_Toc82437714"/>
      <w:bookmarkStart w:id="8040" w:name="_Toc89945080"/>
      <w:bookmarkStart w:id="8041" w:name="_Toc98754098"/>
      <w:bookmarkStart w:id="8042" w:name="_Toc106179990"/>
      <w:bookmarkStart w:id="8043" w:name="_Toc106180501"/>
      <w:bookmarkStart w:id="8044" w:name="_Toc130396326"/>
      <w:bookmarkStart w:id="8045" w:name="_Toc137555602"/>
      <w:bookmarkStart w:id="8046" w:name="_Toc138857129"/>
      <w:bookmarkStart w:id="8047" w:name="_Toc138860988"/>
      <w:bookmarkStart w:id="8048" w:name="_Toc163217981"/>
      <w:bookmarkStart w:id="8049" w:name="_Toc187261753"/>
      <w:r w:rsidRPr="00BE5108">
        <w:rPr>
          <w:rFonts w:eastAsiaTheme="minorEastAsia"/>
        </w:rPr>
        <w:t>H.2.2</w:t>
      </w:r>
      <w:r w:rsidRPr="00BE5108">
        <w:rPr>
          <w:rFonts w:eastAsiaTheme="minorEastAsia"/>
        </w:rPr>
        <w:tab/>
        <w:t>Ideal signal</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8050" w:name="_Toc73963209"/>
      <w:bookmarkStart w:id="8051" w:name="_Toc75260387"/>
      <w:bookmarkStart w:id="8052" w:name="_Toc75275935"/>
      <w:bookmarkStart w:id="8053" w:name="_Toc75276445"/>
      <w:bookmarkStart w:id="8054" w:name="_Toc76541944"/>
      <w:bookmarkStart w:id="8055" w:name="_Toc82437715"/>
      <w:bookmarkStart w:id="8056" w:name="_Toc89945081"/>
      <w:bookmarkStart w:id="8057" w:name="_Toc98754099"/>
      <w:bookmarkStart w:id="8058" w:name="_Toc106179991"/>
      <w:bookmarkStart w:id="8059" w:name="_Toc106180502"/>
      <w:bookmarkStart w:id="8060" w:name="_Toc130396327"/>
      <w:bookmarkStart w:id="8061" w:name="_Toc137555603"/>
      <w:bookmarkStart w:id="8062" w:name="_Toc138857130"/>
      <w:bookmarkStart w:id="8063" w:name="_Toc138860989"/>
      <w:bookmarkStart w:id="8064" w:name="_Toc163217982"/>
      <w:bookmarkStart w:id="8065" w:name="_Toc187261754"/>
      <w:r w:rsidRPr="00BE5108">
        <w:rPr>
          <w:rFonts w:eastAsiaTheme="minorEastAsia"/>
        </w:rPr>
        <w:t>H.2.3</w:t>
      </w:r>
      <w:r w:rsidRPr="00BE5108">
        <w:rPr>
          <w:rFonts w:eastAsiaTheme="minorEastAsia"/>
        </w:rPr>
        <w:tab/>
        <w:t>Measurement results</w:t>
      </w:r>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8066" w:name="_Toc73963210"/>
      <w:bookmarkStart w:id="8067" w:name="_Toc75260388"/>
      <w:bookmarkStart w:id="8068" w:name="_Toc75275936"/>
      <w:bookmarkStart w:id="8069" w:name="_Toc75276446"/>
      <w:bookmarkStart w:id="8070" w:name="_Toc76541945"/>
      <w:bookmarkStart w:id="8071" w:name="_Toc82437716"/>
      <w:bookmarkStart w:id="8072" w:name="_Toc89945082"/>
      <w:bookmarkStart w:id="8073" w:name="_Toc98754100"/>
      <w:bookmarkStart w:id="8074" w:name="_Toc106179992"/>
      <w:bookmarkStart w:id="8075" w:name="_Toc106180503"/>
      <w:bookmarkStart w:id="8076" w:name="_Toc130396328"/>
      <w:bookmarkStart w:id="8077" w:name="_Toc137555604"/>
      <w:bookmarkStart w:id="8078" w:name="_Toc138857131"/>
      <w:bookmarkStart w:id="8079" w:name="_Toc138860990"/>
      <w:bookmarkStart w:id="8080" w:name="_Toc163217983"/>
      <w:bookmarkStart w:id="8081" w:name="_Toc187261755"/>
      <w:r w:rsidRPr="00BE5108">
        <w:rPr>
          <w:rFonts w:eastAsiaTheme="minorEastAsia"/>
        </w:rPr>
        <w:t>H.2.4</w:t>
      </w:r>
      <w:r w:rsidRPr="00BE5108">
        <w:rPr>
          <w:rFonts w:eastAsiaTheme="minorEastAsia"/>
        </w:rPr>
        <w:tab/>
        <w:t>Measurement points</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101" type="#_x0000_t75" style="width:488.5pt;height:252pt" o:ole="">
            <v:imagedata r:id="rId206" o:title=""/>
          </v:shape>
          <o:OLEObject Type="Embed" ProgID="Word.Picture.8" ShapeID="_x0000_i1101" DrawAspect="Content" ObjectID="_1797873177" r:id="rId207"/>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8082" w:name="_Toc73963211"/>
      <w:bookmarkStart w:id="8083" w:name="_Toc75260389"/>
      <w:bookmarkStart w:id="8084" w:name="_Toc75275937"/>
      <w:bookmarkStart w:id="8085" w:name="_Toc75276447"/>
      <w:bookmarkStart w:id="8086" w:name="_Toc76541946"/>
      <w:bookmarkStart w:id="8087" w:name="_Toc82437717"/>
      <w:bookmarkStart w:id="8088" w:name="_Toc89945083"/>
      <w:bookmarkStart w:id="8089" w:name="_Toc98754101"/>
      <w:bookmarkStart w:id="8090" w:name="_Toc106179993"/>
      <w:bookmarkStart w:id="8091" w:name="_Toc106180504"/>
      <w:bookmarkStart w:id="8092" w:name="_Toc130396329"/>
      <w:bookmarkStart w:id="8093" w:name="_Toc137555605"/>
      <w:bookmarkStart w:id="8094" w:name="_Toc138857132"/>
      <w:bookmarkStart w:id="8095" w:name="_Toc138860991"/>
      <w:bookmarkStart w:id="8096" w:name="_Toc163217984"/>
      <w:bookmarkStart w:id="8097" w:name="_Toc187261756"/>
      <w:r w:rsidRPr="00BE5108">
        <w:rPr>
          <w:rFonts w:eastAsiaTheme="minorEastAsia"/>
        </w:rPr>
        <w:t>H.3</w:t>
      </w:r>
      <w:r w:rsidRPr="00BE5108">
        <w:rPr>
          <w:rFonts w:eastAsiaTheme="minorEastAsia"/>
        </w:rPr>
        <w:tab/>
        <w:t>Pre-FFT minimization process</w:t>
      </w:r>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8098" w:name="_Toc73963212"/>
      <w:bookmarkStart w:id="8099" w:name="_Toc75260390"/>
      <w:bookmarkStart w:id="8100" w:name="_Toc75275938"/>
      <w:bookmarkStart w:id="8101" w:name="_Toc75276448"/>
      <w:bookmarkStart w:id="8102" w:name="_Toc76541947"/>
      <w:bookmarkStart w:id="8103" w:name="_Toc82437718"/>
      <w:bookmarkStart w:id="8104" w:name="_Toc89945084"/>
      <w:bookmarkStart w:id="8105" w:name="_Toc98754102"/>
      <w:bookmarkStart w:id="8106" w:name="_Toc106179994"/>
      <w:bookmarkStart w:id="8107" w:name="_Toc106180505"/>
      <w:bookmarkStart w:id="8108" w:name="_Toc130396330"/>
      <w:bookmarkStart w:id="8109" w:name="_Toc137555606"/>
      <w:bookmarkStart w:id="8110" w:name="_Toc138857133"/>
      <w:bookmarkStart w:id="8111" w:name="_Toc138860992"/>
      <w:bookmarkStart w:id="8112" w:name="_Toc163217985"/>
      <w:bookmarkStart w:id="8113" w:name="_Toc187261757"/>
      <w:r w:rsidRPr="00BE5108">
        <w:rPr>
          <w:rFonts w:eastAsiaTheme="minorEastAsia"/>
        </w:rPr>
        <w:t>H.4</w:t>
      </w:r>
      <w:r w:rsidRPr="00BE5108">
        <w:rPr>
          <w:rFonts w:eastAsiaTheme="minorEastAsia"/>
        </w:rPr>
        <w:tab/>
        <w:t>Timing of the FFT window</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lastRenderedPageBreak/>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8114" w:name="_Toc73963213"/>
      <w:bookmarkStart w:id="8115" w:name="_Toc75260391"/>
      <w:bookmarkStart w:id="8116" w:name="_Toc75275939"/>
      <w:bookmarkStart w:id="8117" w:name="_Toc75276449"/>
      <w:bookmarkStart w:id="8118" w:name="_Toc76541948"/>
      <w:bookmarkStart w:id="8119" w:name="_Toc82437719"/>
      <w:bookmarkStart w:id="8120" w:name="_Toc89945085"/>
      <w:bookmarkStart w:id="8121" w:name="_Toc98754103"/>
      <w:bookmarkStart w:id="8122" w:name="_Toc106179995"/>
      <w:bookmarkStart w:id="8123" w:name="_Toc106180506"/>
      <w:bookmarkStart w:id="8124" w:name="_Toc130396331"/>
      <w:bookmarkStart w:id="8125" w:name="_Toc137555607"/>
      <w:bookmarkStart w:id="8126" w:name="_Toc138857134"/>
      <w:bookmarkStart w:id="8127" w:name="_Toc138860993"/>
      <w:bookmarkStart w:id="8128" w:name="_Toc163217986"/>
      <w:bookmarkStart w:id="8129" w:name="_Toc187261758"/>
      <w:r w:rsidRPr="00BE5108">
        <w:rPr>
          <w:rFonts w:eastAsiaTheme="minorEastAsia"/>
        </w:rPr>
        <w:t>H.5</w:t>
      </w:r>
      <w:r w:rsidRPr="00BE5108">
        <w:rPr>
          <w:rFonts w:eastAsiaTheme="minorEastAsia"/>
        </w:rPr>
        <w:tab/>
        <w:t>Resource element TX power</w:t>
      </w:r>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rPr>
      </w:pPr>
      <m:oMathPara>
        <m:oMath>
          <m:r>
            <w:rPr>
              <w:rFonts w:ascii="Cambria Math" w:eastAsia="MS Gothic" w:hAnsi="Cambria Math"/>
            </w:rPr>
            <m:t>RETP</m:t>
          </m:r>
          <m:r>
            <m:rPr>
              <m:sty m:val="p"/>
            </m:rPr>
            <w:rPr>
              <w:rFonts w:ascii="Cambria Math" w:eastAsia="MS Gothic" w:hAnsi="Cambria Math"/>
            </w:rPr>
            <m:t>=</m:t>
          </m:r>
          <m:sSup>
            <m:sSupPr>
              <m:ctrlPr>
                <w:rPr>
                  <w:rFonts w:ascii="Cambria Math" w:eastAsia="MS Gothic" w:hAnsi="Cambria Math"/>
                </w:rPr>
              </m:ctrlPr>
            </m:sSupPr>
            <m:e>
              <m:d>
                <m:dPr>
                  <m:begChr m:val="|"/>
                  <m:endChr m:val="|"/>
                  <m:ctrlPr>
                    <w:rPr>
                      <w:rFonts w:ascii="Cambria Math" w:eastAsia="MS Gothic" w:hAnsi="Cambria Math"/>
                    </w:rPr>
                  </m:ctrlPr>
                </m:dPr>
                <m:e>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e>
              </m:d>
            </m:e>
            <m:sup>
              <m:r>
                <m:rPr>
                  <m:sty m:val="p"/>
                </m:rPr>
                <w:rPr>
                  <w:rFonts w:ascii="Cambria Math" w:eastAsia="MS Gothic" w:hAnsi="Cambria Math"/>
                </w:rPr>
                <m:t>2</m:t>
              </m:r>
            </m:sup>
          </m:sSup>
          <m:r>
            <m:rPr>
              <m:sty m:val="p"/>
            </m:rPr>
            <w:rPr>
              <w:rFonts w:ascii="Cambria Math" w:eastAsia="MS Gothic" w:hAnsi="Cambria Math"/>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8130" w:name="_Toc73963214"/>
      <w:bookmarkStart w:id="8131" w:name="_Toc75260392"/>
      <w:bookmarkStart w:id="8132" w:name="_Toc75275940"/>
      <w:bookmarkStart w:id="8133" w:name="_Toc75276450"/>
      <w:bookmarkStart w:id="8134" w:name="_Toc76541949"/>
      <w:bookmarkStart w:id="8135" w:name="_Toc82437720"/>
      <w:bookmarkStart w:id="8136" w:name="_Toc89945086"/>
      <w:bookmarkStart w:id="8137" w:name="_Toc98754104"/>
      <w:bookmarkStart w:id="8138" w:name="_Toc106179996"/>
      <w:bookmarkStart w:id="8139" w:name="_Toc106180507"/>
      <w:bookmarkStart w:id="8140" w:name="_Toc130396332"/>
      <w:bookmarkStart w:id="8141" w:name="_Toc137555608"/>
      <w:bookmarkStart w:id="8142" w:name="_Toc138857135"/>
      <w:bookmarkStart w:id="8143" w:name="_Toc138860994"/>
      <w:bookmarkStart w:id="8144" w:name="_Toc163217987"/>
      <w:bookmarkStart w:id="8145" w:name="_Toc187261759"/>
      <w:r w:rsidRPr="00BE5108">
        <w:rPr>
          <w:rFonts w:eastAsiaTheme="minorEastAsia"/>
        </w:rPr>
        <w:lastRenderedPageBreak/>
        <w:t>H.6</w:t>
      </w:r>
      <w:r w:rsidRPr="00BE5108">
        <w:rPr>
          <w:rFonts w:eastAsiaTheme="minorEastAsia"/>
        </w:rPr>
        <w:tab/>
        <w:t>Post-FFT equalisation</w:t>
      </w:r>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lang w:eastAsia="ko-KR"/>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Sup>
            <m:sSupPr>
              <m:ctrlPr>
                <w:rPr>
                  <w:rFonts w:ascii="Cambria Math" w:eastAsiaTheme="minorEastAsia" w:hAnsi="Cambria Math"/>
                  <w:lang w:eastAsia="ko-KR"/>
                </w:rPr>
              </m:ctrlPr>
            </m:sSupPr>
            <m:e>
              <m:r>
                <w:rPr>
                  <w:rFonts w:ascii="Cambria Math" w:eastAsiaTheme="minorEastAsia" w:hAnsi="Cambria Math"/>
                  <w:lang w:eastAsia="ko-KR"/>
                </w:rPr>
                <m:t>e</m:t>
              </m:r>
            </m:e>
            <m:sup>
              <m:r>
                <w:rPr>
                  <w:rFonts w:ascii="Cambria Math" w:eastAsiaTheme="minorEastAsia" w:hAnsi="Cambria Math"/>
                  <w:lang w:eastAsia="ko-KR"/>
                </w:rPr>
                <m:t>jφ</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up>
          </m:sSup>
          <m:r>
            <m:rPr>
              <m:sty m:val="p"/>
            </m:rPr>
            <w:rPr>
              <w:rFonts w:ascii="Cambria Math" w:eastAsiaTheme="minorEastAsia" w:hAnsi="Cambria Math"/>
              <w:lang w:eastAsia="ko-KR"/>
            </w:rPr>
            <m:t>=</m:t>
          </m:r>
          <m:f>
            <m:fPr>
              <m:ctrlPr>
                <w:rPr>
                  <w:rFonts w:ascii="Cambria Math" w:eastAsiaTheme="minorEastAsia" w:hAnsi="Cambria Math"/>
                  <w:lang w:eastAsia="ko-KR"/>
                </w:rPr>
              </m:ctrlPr>
            </m:fPr>
            <m:num>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num>
            <m:den>
              <m:sSub>
                <m:sSubPr>
                  <m:ctrlPr>
                    <w:rPr>
                      <w:rFonts w:ascii="Cambria Math" w:eastAsia="MS Gothic" w:hAnsi="Cambria Math"/>
                    </w:rPr>
                  </m:ctrlPr>
                </m:sSubPr>
                <m:e>
                  <m:r>
                    <w:rPr>
                      <w:rFonts w:ascii="Cambria Math" w:eastAsia="MS Gothic" w:hAnsi="Cambria Math"/>
                    </w:rPr>
                    <m:t>I</m:t>
                  </m:r>
                </m:e>
                <m:sub>
                  <m:r>
                    <m:rPr>
                      <m:sty m:val="p"/>
                    </m:rPr>
                    <w:rPr>
                      <w:rFonts w:ascii="Cambria Math" w:eastAsia="MS Gothic" w:hAnsi="Cambria Math"/>
                    </w:rPr>
                    <m:t>2</m:t>
                  </m:r>
                </m:sub>
              </m:sSub>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102" type="#_x0000_t75" style="width:483.5pt;height:366pt" o:ole="">
            <v:imagedata r:id="rId208" o:title=""/>
          </v:shape>
          <o:OLEObject Type="Embed" ProgID="Word.Picture.8" ShapeID="_x0000_i1102" DrawAspect="Content" ObjectID="_1797873178" r:id="rId209"/>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8146" w:name="_Toc73963215"/>
      <w:bookmarkStart w:id="8147" w:name="_Toc75260393"/>
      <w:bookmarkStart w:id="8148" w:name="_Toc75275941"/>
      <w:bookmarkStart w:id="8149" w:name="_Toc75276451"/>
      <w:bookmarkStart w:id="8150" w:name="_Toc76541950"/>
      <w:bookmarkStart w:id="8151" w:name="_Toc82437721"/>
      <w:bookmarkStart w:id="8152" w:name="_Toc89945087"/>
      <w:bookmarkStart w:id="8153" w:name="_Toc98754105"/>
      <w:bookmarkStart w:id="8154" w:name="_Toc106179997"/>
      <w:bookmarkStart w:id="8155" w:name="_Toc106180508"/>
      <w:bookmarkStart w:id="8156" w:name="_Toc130396333"/>
      <w:bookmarkStart w:id="8157" w:name="_Toc137555609"/>
      <w:bookmarkStart w:id="8158" w:name="_Toc138857136"/>
      <w:bookmarkStart w:id="8159" w:name="_Toc138860995"/>
      <w:bookmarkStart w:id="8160" w:name="_Toc163217988"/>
      <w:bookmarkStart w:id="8161" w:name="_Toc187261760"/>
      <w:r w:rsidRPr="00BE5108">
        <w:rPr>
          <w:rFonts w:eastAsiaTheme="minorEastAsia"/>
        </w:rPr>
        <w:t>H.7</w:t>
      </w:r>
      <w:r w:rsidRPr="00BE5108">
        <w:rPr>
          <w:rFonts w:eastAsiaTheme="minorEastAsia"/>
        </w:rPr>
        <w:tab/>
        <w:t>EVM</w:t>
      </w:r>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14:paraId="6CA47AD2" w14:textId="77777777" w:rsidR="00AD1976" w:rsidRPr="00BE5108" w:rsidRDefault="00AD1976" w:rsidP="00E55627">
      <w:pPr>
        <w:pStyle w:val="Heading2"/>
        <w:rPr>
          <w:rFonts w:eastAsiaTheme="minorEastAsia"/>
        </w:rPr>
      </w:pPr>
      <w:bookmarkStart w:id="8162" w:name="_Toc73963216"/>
      <w:bookmarkStart w:id="8163" w:name="_Toc75260394"/>
      <w:bookmarkStart w:id="8164" w:name="_Toc75275942"/>
      <w:bookmarkStart w:id="8165" w:name="_Toc75276452"/>
      <w:bookmarkStart w:id="8166" w:name="_Toc76541951"/>
      <w:bookmarkStart w:id="8167" w:name="_Toc82437722"/>
      <w:bookmarkStart w:id="8168" w:name="_Toc89945088"/>
      <w:bookmarkStart w:id="8169" w:name="_Toc98754106"/>
      <w:bookmarkStart w:id="8170" w:name="_Toc106179998"/>
      <w:bookmarkStart w:id="8171" w:name="_Toc106180509"/>
      <w:bookmarkStart w:id="8172" w:name="_Toc130396334"/>
      <w:bookmarkStart w:id="8173" w:name="_Toc137555610"/>
      <w:bookmarkStart w:id="8174" w:name="_Toc138857137"/>
      <w:bookmarkStart w:id="8175" w:name="_Toc138860996"/>
      <w:bookmarkStart w:id="8176" w:name="_Toc163217989"/>
      <w:bookmarkStart w:id="8177" w:name="_Toc187261761"/>
      <w:r w:rsidRPr="00BE5108">
        <w:rPr>
          <w:rFonts w:eastAsiaTheme="minorEastAsia"/>
        </w:rPr>
        <w:t>H.7.0</w:t>
      </w:r>
      <w:r w:rsidR="00431A0C" w:rsidRPr="00BE5108">
        <w:rPr>
          <w:rFonts w:eastAsiaTheme="minorEastAsia"/>
        </w:rPr>
        <w:tab/>
      </w:r>
      <w:r w:rsidRPr="00BE5108">
        <w:rPr>
          <w:rFonts w:eastAsiaTheme="minorEastAsia"/>
        </w:rPr>
        <w:t>General</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lang w:eastAsia="ko-KR"/>
        </w:rPr>
      </w:pPr>
      <m:oMathPara>
        <m:oMath>
          <m:r>
            <w:rPr>
              <w:rFonts w:ascii="Cambria Math" w:eastAsiaTheme="minorEastAsia" w:hAnsi="Cambria Math"/>
              <w:lang w:eastAsia="ko-KR"/>
            </w:rPr>
            <m:t>EVM=</m:t>
          </m:r>
          <m:rad>
            <m:radPr>
              <m:degHide m:val="1"/>
              <m:ctrlPr>
                <w:rPr>
                  <w:rFonts w:ascii="Cambria Math" w:eastAsiaTheme="minorEastAsia" w:hAnsi="Cambria Math"/>
                  <w:i/>
                  <w:lang w:eastAsia="ko-KR"/>
                </w:rPr>
              </m:ctrlPr>
            </m:radPr>
            <m:deg/>
            <m:e>
              <m:f>
                <m:fPr>
                  <m:ctrlPr>
                    <w:rPr>
                      <w:rFonts w:ascii="Cambria Math" w:eastAsiaTheme="minorEastAsia" w:hAnsi="Cambria Math"/>
                      <w:i/>
                      <w:lang w:eastAsia="ko-KR"/>
                    </w:rPr>
                  </m:ctrlPr>
                </m:fPr>
                <m:num>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num>
                <m:den>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lastRenderedPageBreak/>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8178" w:name="_Toc73963217"/>
      <w:bookmarkStart w:id="8179" w:name="_Toc75260395"/>
      <w:bookmarkStart w:id="8180" w:name="_Toc75275943"/>
      <w:bookmarkStart w:id="8181" w:name="_Toc75276453"/>
      <w:bookmarkStart w:id="8182" w:name="_Toc76541952"/>
      <w:bookmarkStart w:id="8183" w:name="_Toc82437723"/>
      <w:bookmarkStart w:id="8184" w:name="_Toc89945089"/>
      <w:bookmarkStart w:id="8185" w:name="_Toc98754107"/>
      <w:bookmarkStart w:id="8186" w:name="_Toc106179999"/>
      <w:bookmarkStart w:id="8187" w:name="_Toc106180510"/>
      <w:bookmarkStart w:id="8188" w:name="_Toc130396335"/>
      <w:bookmarkStart w:id="8189" w:name="_Toc137555611"/>
      <w:bookmarkStart w:id="8190" w:name="_Toc138857138"/>
      <w:bookmarkStart w:id="8191" w:name="_Toc138860997"/>
      <w:bookmarkStart w:id="8192" w:name="_Toc163217990"/>
      <w:bookmarkStart w:id="8193" w:name="_Toc187261762"/>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00000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000000" w:rsidP="00AD1976">
      <w:pPr>
        <w:pStyle w:val="EQ"/>
        <w:jc w:val="center"/>
        <w:rPr>
          <w:rFonts w:eastAsiaTheme="minorEastAsia"/>
          <w:iCs/>
        </w:rPr>
      </w:pPr>
      <m:oMathPara>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r>
            <w:rPr>
              <w:rFonts w:ascii="Cambria Math" w:eastAsia="MS Gothic" w:hAnsi="Cambria Math"/>
            </w:rPr>
            <m:t>=</m:t>
          </m:r>
          <m:func>
            <m:funcPr>
              <m:ctrlPr>
                <w:rPr>
                  <w:rFonts w:ascii="Cambria Math" w:eastAsia="MS Gothic" w:hAnsi="Cambria Math"/>
                  <w:i/>
                </w:rPr>
              </m:ctrlPr>
            </m:funcPr>
            <m:fName>
              <m:r>
                <m:rPr>
                  <m:sty m:val="p"/>
                </m:rPr>
                <w:rPr>
                  <w:rFonts w:ascii="Cambria Math" w:eastAsia="MS Gothic" w:hAnsi="Cambria Math"/>
                </w:rPr>
                <m:t>max</m:t>
              </m:r>
            </m:fName>
            <m:e>
              <m:d>
                <m:dPr>
                  <m:ctrlPr>
                    <w:rPr>
                      <w:rFonts w:ascii="Cambria Math" w:eastAsia="MS Gothic" w:hAnsi="Cambria Math"/>
                      <w:i/>
                    </w:rPr>
                  </m:ctrlPr>
                </m:dPr>
                <m:e>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r>
                    <w:rPr>
                      <w:rFonts w:ascii="Cambria Math" w:eastAsia="MS Gothic" w:hAnsi="Cambria Math"/>
                    </w:rPr>
                    <m:t>,</m:t>
                  </m:r>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000000" w:rsidP="00AD1976">
      <w:pPr>
        <w:pStyle w:val="EQ"/>
        <w:rPr>
          <w:rFonts w:eastAsia="MS Gothic"/>
        </w:rPr>
      </w:pPr>
      <m:oMathPara>
        <m:oMath>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r>
            <m:rPr>
              <m:sty m:val="p"/>
            </m:rPr>
            <w:rPr>
              <w:rFonts w:ascii="Cambria Math" w:eastAsiaTheme="minorEastAsia" w:hAnsi="Cambria Math"/>
              <w:lang w:eastAsia="ko-KR"/>
            </w:rPr>
            <m:t>=</m:t>
          </m:r>
          <m:d>
            <m:dPr>
              <m:begChr m:val="⌈"/>
              <m:endChr m:val="⌉"/>
              <m:ctrlPr>
                <w:rPr>
                  <w:rFonts w:ascii="Cambria Math" w:eastAsiaTheme="minorEastAsia" w:hAnsi="Cambria Math"/>
                  <w:lang w:eastAsia="ko-KR"/>
                </w:rPr>
              </m:ctrlPr>
            </m:dPr>
            <m:e>
              <m:f>
                <m:fPr>
                  <m:ctrlPr>
                    <w:rPr>
                      <w:rFonts w:ascii="Cambria Math" w:eastAsiaTheme="minorEastAsia" w:hAnsi="Cambria Math"/>
                      <w:lang w:eastAsia="ko-KR"/>
                    </w:rPr>
                  </m:ctrlPr>
                </m:fPr>
                <m:num>
                  <m:r>
                    <m:rPr>
                      <m:sty m:val="p"/>
                    </m:rPr>
                    <w:rPr>
                      <w:rFonts w:ascii="Cambria Math" w:eastAsiaTheme="minorEastAsia" w:hAnsi="Cambria Math"/>
                      <w:lang w:eastAsia="ko-KR"/>
                    </w:rPr>
                    <m:t>10</m:t>
                  </m:r>
                  <m:r>
                    <w:rPr>
                      <w:rFonts w:ascii="Cambria Math" w:eastAsia="MS Gothic" w:hAnsi="Cambria Math"/>
                      <w:lang w:eastAsia="ko-KR"/>
                    </w:rPr>
                    <m:t>×</m:t>
                  </m:r>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num>
                <m:den>
                  <m:sSubSup>
                    <m:sSubSupPr>
                      <m:ctrlPr>
                        <w:rPr>
                          <w:rFonts w:ascii="Cambria Math" w:eastAsiaTheme="minorEastAsia" w:hAnsi="Cambria Math"/>
                          <w:lang w:eastAsia="ko-KR"/>
                        </w:rPr>
                      </m:ctrlPr>
                    </m:sSubSupPr>
                    <m:e>
                      <m:r>
                        <w:rPr>
                          <w:rFonts w:ascii="Cambria Math" w:eastAsiaTheme="minorEastAsia" w:hAnsi="Cambria Math"/>
                          <w:lang w:eastAsia="ko-KR"/>
                        </w:rPr>
                        <m:t>N</m:t>
                      </m:r>
                    </m:e>
                    <m:sub>
                      <m:r>
                        <w:rPr>
                          <w:rFonts w:ascii="Cambria Math" w:eastAsiaTheme="minorEastAsia" w:hAnsi="Cambria Math"/>
                          <w:lang w:eastAsia="ko-KR"/>
                        </w:rPr>
                        <m:t>ul</m:t>
                      </m:r>
                    </m:sub>
                    <m:sup>
                      <m:r>
                        <w:rPr>
                          <w:rFonts w:ascii="Cambria Math" w:eastAsiaTheme="minorEastAsia" w:hAnsi="Cambria Math"/>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000000" w:rsidP="00C70ADE">
      <w:pPr>
        <w:pStyle w:val="EQ"/>
        <w:jc w:val="center"/>
        <w:rPr>
          <w:rFonts w:eastAsia="SimSun"/>
          <w:lang w:eastAsia="zh-CN"/>
        </w:rPr>
      </w:pPr>
      <m:oMathPara>
        <m:oMath>
          <m:acc>
            <m:accPr>
              <m:chr m:val="̅"/>
              <m:ctrlPr>
                <w:rPr>
                  <w:rFonts w:ascii="Cambria Math" w:eastAsia="MS Gothic" w:hAnsi="Cambria Math"/>
                </w:rPr>
              </m:ctrlPr>
            </m:accPr>
            <m:e>
              <m:r>
                <w:rPr>
                  <w:rFonts w:ascii="Cambria Math" w:eastAsia="MS Gothic" w:hAnsi="Cambria Math"/>
                </w:rPr>
                <m:t>EVM</m:t>
              </m:r>
            </m:e>
          </m:acc>
          <m:r>
            <m:rPr>
              <m:sty m:val="p"/>
            </m:rPr>
            <w:rPr>
              <w:rFonts w:ascii="Cambria Math" w:eastAsia="MS Gothic" w:hAnsi="Cambria Math"/>
            </w:rPr>
            <m:t>=</m:t>
          </m:r>
          <m:rad>
            <m:radPr>
              <m:degHide m:val="1"/>
              <m:ctrlPr>
                <w:rPr>
                  <w:rFonts w:ascii="Cambria Math" w:eastAsiaTheme="minorEastAsia" w:hAnsi="Cambria Math"/>
                  <w:lang w:eastAsia="ko-KR"/>
                </w:rPr>
              </m:ctrlPr>
            </m:radPr>
            <m:deg/>
            <m:e>
              <m:f>
                <m:fPr>
                  <m:ctrlPr>
                    <w:rPr>
                      <w:rFonts w:ascii="Cambria Math" w:eastAsiaTheme="minorEastAsia" w:hAnsi="Cambria Math"/>
                      <w:lang w:eastAsia="ko-KR"/>
                    </w:rPr>
                  </m:ctrlPr>
                </m:fPr>
                <m:num>
                  <m:r>
                    <m:rPr>
                      <m:sty m:val="p"/>
                    </m:rPr>
                    <w:rPr>
                      <w:rFonts w:ascii="Cambria Math" w:eastAsiaTheme="minorEastAsia" w:hAnsi="Cambria Math"/>
                      <w:lang w:eastAsia="ko-KR"/>
                    </w:rPr>
                    <m:t>1</m:t>
                  </m:r>
                </m:num>
                <m:den>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den>
              </m:f>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k</m:t>
                  </m:r>
                  <m:r>
                    <m:rPr>
                      <m:sty m:val="p"/>
                    </m:rPr>
                    <w:rPr>
                      <w:rFonts w:ascii="Cambria Math" w:eastAsiaTheme="minorEastAsia" w:hAnsi="Cambria Math"/>
                      <w:lang w:eastAsia="ko-KR"/>
                    </w:rPr>
                    <m:t>=1</m:t>
                  </m:r>
                </m:sub>
                <m:sup>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sup>
                <m:e>
                  <m:sSubSup>
                    <m:sSubSupPr>
                      <m:ctrlPr>
                        <w:rPr>
                          <w:rFonts w:ascii="Cambria Math" w:eastAsiaTheme="minorEastAsia" w:hAnsi="Cambria Math"/>
                          <w:lang w:eastAsia="ko-KR"/>
                        </w:rPr>
                      </m:ctrlPr>
                    </m:sSubSupPr>
                    <m:e>
                      <m:r>
                        <w:rPr>
                          <w:rFonts w:ascii="Cambria Math" w:eastAsiaTheme="minorEastAsia" w:hAnsi="Cambria Math"/>
                          <w:lang w:eastAsia="ko-KR"/>
                        </w:rPr>
                        <m:t>EVM</m:t>
                      </m:r>
                    </m:e>
                    <m:sub>
                      <m:r>
                        <w:rPr>
                          <w:rFonts w:ascii="Cambria Math" w:eastAsiaTheme="minorEastAsia" w:hAnsi="Cambria Math"/>
                          <w:lang w:eastAsia="ko-KR"/>
                        </w:rPr>
                        <m:t>frame</m:t>
                      </m:r>
                      <m:r>
                        <m:rPr>
                          <m:sty m:val="p"/>
                        </m:rPr>
                        <w:rPr>
                          <w:rFonts w:ascii="Cambria Math" w:eastAsiaTheme="minorEastAsia" w:hAnsi="Cambria Math"/>
                          <w:lang w:eastAsia="ko-KR"/>
                        </w:rPr>
                        <m:t>,</m:t>
                      </m:r>
                      <m:r>
                        <w:rPr>
                          <w:rFonts w:ascii="Cambria Math" w:eastAsiaTheme="minorEastAsia" w:hAnsi="Cambria Math"/>
                          <w:lang w:eastAsia="ko-KR"/>
                        </w:rPr>
                        <m:t>k</m:t>
                      </m:r>
                    </m:sub>
                    <m:sup>
                      <m:r>
                        <m:rPr>
                          <m:sty m:val="p"/>
                        </m:rPr>
                        <w:rPr>
                          <w:rFonts w:ascii="Cambria Math" w:eastAsiaTheme="minorEastAsia" w:hAnsi="Cambria Math"/>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8194" w:name="_Toc73963218"/>
      <w:bookmarkStart w:id="8195" w:name="_Toc75260396"/>
      <w:bookmarkStart w:id="8196" w:name="_Toc75275944"/>
      <w:bookmarkStart w:id="8197" w:name="_Toc75276454"/>
      <w:bookmarkStart w:id="8198" w:name="_Toc76541953"/>
      <w:bookmarkStart w:id="8199" w:name="_Toc82437724"/>
      <w:bookmarkStart w:id="8200" w:name="_Toc89945090"/>
      <w:bookmarkStart w:id="8201" w:name="_Toc98754108"/>
      <w:bookmarkStart w:id="8202" w:name="_Toc106180000"/>
      <w:bookmarkStart w:id="8203" w:name="_Toc106180511"/>
      <w:bookmarkStart w:id="8204" w:name="_Toc130396336"/>
      <w:bookmarkStart w:id="8205" w:name="_Toc137555612"/>
      <w:bookmarkStart w:id="8206" w:name="_Toc138857139"/>
      <w:bookmarkStart w:id="8207" w:name="_Toc138860998"/>
      <w:bookmarkStart w:id="8208" w:name="_Toc163217991"/>
      <w:bookmarkStart w:id="8209" w:name="_Toc187261763"/>
      <w:r w:rsidRPr="00BE5108">
        <w:rPr>
          <w:rFonts w:eastAsiaTheme="minorEastAsia"/>
        </w:rPr>
        <w:lastRenderedPageBreak/>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1BDAD943" w14:textId="77777777" w:rsidR="00054A22" w:rsidRPr="00BE5108" w:rsidRDefault="00054A22" w:rsidP="00EF3135">
      <w:pPr>
        <w:rPr>
          <w:rFonts w:eastAsiaTheme="minorEastAsia"/>
        </w:rPr>
      </w:pPr>
      <w:bookmarkStart w:id="8210" w:name="historyclause"/>
      <w:bookmarkEnd w:id="8210"/>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00"/>
        <w:gridCol w:w="9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lastRenderedPageBreak/>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55705D">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9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9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55705D">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9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9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55705D">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9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9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55705D">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9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9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55705D">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9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9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55705D">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9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9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55705D">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9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9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55705D">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9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9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55705D">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9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9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r w:rsidR="00C23BDF" w:rsidRPr="00D229FD" w14:paraId="6E9CBDA5" w14:textId="77777777" w:rsidTr="0055705D">
        <w:trPr>
          <w:jc w:val="center"/>
        </w:trPr>
        <w:tc>
          <w:tcPr>
            <w:tcW w:w="800" w:type="dxa"/>
            <w:shd w:val="solid" w:color="FFFFFF" w:fill="auto"/>
          </w:tcPr>
          <w:p w14:paraId="58A4AF1F" w14:textId="5AE8DE9E" w:rsidR="00C23BDF" w:rsidRDefault="00C23BDF" w:rsidP="00556F6B">
            <w:pPr>
              <w:pStyle w:val="TAC"/>
              <w:rPr>
                <w:sz w:val="16"/>
                <w:szCs w:val="16"/>
              </w:rPr>
            </w:pPr>
            <w:r>
              <w:rPr>
                <w:sz w:val="16"/>
                <w:szCs w:val="16"/>
              </w:rPr>
              <w:t>2022-06</w:t>
            </w:r>
          </w:p>
        </w:tc>
        <w:tc>
          <w:tcPr>
            <w:tcW w:w="900" w:type="dxa"/>
            <w:shd w:val="solid" w:color="FFFFFF" w:fill="auto"/>
          </w:tcPr>
          <w:p w14:paraId="40DF2A4E" w14:textId="02A5109B" w:rsidR="00C23BDF" w:rsidRDefault="00C23BDF" w:rsidP="00556F6B">
            <w:pPr>
              <w:pStyle w:val="TAC"/>
              <w:rPr>
                <w:sz w:val="16"/>
                <w:szCs w:val="16"/>
              </w:rPr>
            </w:pPr>
            <w:r>
              <w:rPr>
                <w:sz w:val="16"/>
                <w:szCs w:val="16"/>
              </w:rPr>
              <w:t>RAN#96</w:t>
            </w:r>
          </w:p>
        </w:tc>
        <w:tc>
          <w:tcPr>
            <w:tcW w:w="994" w:type="dxa"/>
            <w:shd w:val="solid" w:color="FFFFFF" w:fill="auto"/>
          </w:tcPr>
          <w:p w14:paraId="4C66B758" w14:textId="5D6D5B47" w:rsidR="00C23BDF" w:rsidRPr="00556F6B" w:rsidRDefault="00C23BDF" w:rsidP="00556F6B">
            <w:pPr>
              <w:pStyle w:val="TAC"/>
              <w:rPr>
                <w:sz w:val="16"/>
                <w:szCs w:val="16"/>
              </w:rPr>
            </w:pPr>
            <w:r w:rsidRPr="00C23BDF">
              <w:rPr>
                <w:sz w:val="16"/>
                <w:szCs w:val="16"/>
              </w:rPr>
              <w:t>RP-221665</w:t>
            </w:r>
          </w:p>
        </w:tc>
        <w:tc>
          <w:tcPr>
            <w:tcW w:w="566" w:type="dxa"/>
            <w:shd w:val="solid" w:color="FFFFFF" w:fill="auto"/>
          </w:tcPr>
          <w:p w14:paraId="1B948FFA" w14:textId="4C85959F" w:rsidR="00C23BDF" w:rsidRPr="00556F6B" w:rsidRDefault="00C23BDF" w:rsidP="00556F6B">
            <w:pPr>
              <w:pStyle w:val="TAL"/>
              <w:rPr>
                <w:sz w:val="16"/>
                <w:szCs w:val="16"/>
              </w:rPr>
            </w:pPr>
            <w:r w:rsidRPr="00C23BDF">
              <w:rPr>
                <w:sz w:val="16"/>
                <w:szCs w:val="16"/>
              </w:rPr>
              <w:t>0006</w:t>
            </w:r>
          </w:p>
        </w:tc>
        <w:tc>
          <w:tcPr>
            <w:tcW w:w="567" w:type="dxa"/>
            <w:shd w:val="solid" w:color="FFFFFF" w:fill="auto"/>
          </w:tcPr>
          <w:p w14:paraId="2D64179A" w14:textId="77777777" w:rsidR="00C23BDF" w:rsidRPr="00556F6B" w:rsidRDefault="00C23BDF" w:rsidP="00556F6B">
            <w:pPr>
              <w:pStyle w:val="TAR"/>
              <w:rPr>
                <w:sz w:val="16"/>
                <w:szCs w:val="16"/>
              </w:rPr>
            </w:pPr>
          </w:p>
        </w:tc>
        <w:tc>
          <w:tcPr>
            <w:tcW w:w="425" w:type="dxa"/>
            <w:shd w:val="solid" w:color="FFFFFF" w:fill="auto"/>
          </w:tcPr>
          <w:p w14:paraId="73EA481B" w14:textId="7B70F5E5" w:rsidR="00C23BDF" w:rsidRPr="00556F6B" w:rsidRDefault="00C23BDF" w:rsidP="00556F6B">
            <w:pPr>
              <w:pStyle w:val="TAC"/>
              <w:rPr>
                <w:sz w:val="16"/>
                <w:szCs w:val="16"/>
              </w:rPr>
            </w:pPr>
            <w:r>
              <w:rPr>
                <w:sz w:val="16"/>
                <w:szCs w:val="16"/>
              </w:rPr>
              <w:t>F</w:t>
            </w:r>
          </w:p>
        </w:tc>
        <w:tc>
          <w:tcPr>
            <w:tcW w:w="4679" w:type="dxa"/>
            <w:shd w:val="solid" w:color="FFFFFF" w:fill="auto"/>
          </w:tcPr>
          <w:p w14:paraId="7DDD39DA" w14:textId="28C4E12D" w:rsidR="00C23BDF" w:rsidRPr="00556F6B" w:rsidRDefault="00C23BDF" w:rsidP="00556F6B">
            <w:pPr>
              <w:pStyle w:val="TAL"/>
              <w:rPr>
                <w:sz w:val="16"/>
                <w:szCs w:val="16"/>
              </w:rPr>
            </w:pPr>
            <w:r w:rsidRPr="00C23BDF">
              <w:rPr>
                <w:sz w:val="16"/>
                <w:szCs w:val="16"/>
              </w:rPr>
              <w:t>Big CR for TS 38.176-1 Maintenance (Rel-16, CAT F)</w:t>
            </w:r>
          </w:p>
        </w:tc>
        <w:tc>
          <w:tcPr>
            <w:tcW w:w="708" w:type="dxa"/>
            <w:shd w:val="solid" w:color="FFFFFF" w:fill="auto"/>
          </w:tcPr>
          <w:p w14:paraId="2B015EC0" w14:textId="37CE5BD7" w:rsidR="00C23BDF" w:rsidRDefault="00C23BDF" w:rsidP="00556F6B">
            <w:pPr>
              <w:pStyle w:val="TAC"/>
              <w:rPr>
                <w:sz w:val="16"/>
                <w:szCs w:val="16"/>
              </w:rPr>
            </w:pPr>
            <w:r>
              <w:rPr>
                <w:sz w:val="16"/>
                <w:szCs w:val="16"/>
              </w:rPr>
              <w:t>16.4.0</w:t>
            </w:r>
          </w:p>
        </w:tc>
      </w:tr>
      <w:tr w:rsidR="00623D73" w:rsidRPr="00D229FD" w14:paraId="6E011A37" w14:textId="77777777" w:rsidTr="0055705D">
        <w:trPr>
          <w:jc w:val="center"/>
        </w:trPr>
        <w:tc>
          <w:tcPr>
            <w:tcW w:w="800" w:type="dxa"/>
            <w:shd w:val="solid" w:color="FFFFFF" w:fill="auto"/>
          </w:tcPr>
          <w:p w14:paraId="0CD38F9A" w14:textId="53BFC2BD" w:rsidR="00623D73" w:rsidRDefault="00623D73" w:rsidP="00556F6B">
            <w:pPr>
              <w:pStyle w:val="TAC"/>
              <w:rPr>
                <w:sz w:val="16"/>
                <w:szCs w:val="16"/>
              </w:rPr>
            </w:pPr>
            <w:r>
              <w:rPr>
                <w:sz w:val="16"/>
                <w:szCs w:val="16"/>
              </w:rPr>
              <w:t>2023-03</w:t>
            </w:r>
          </w:p>
        </w:tc>
        <w:tc>
          <w:tcPr>
            <w:tcW w:w="900" w:type="dxa"/>
            <w:shd w:val="solid" w:color="FFFFFF" w:fill="auto"/>
          </w:tcPr>
          <w:p w14:paraId="2B38CE5B" w14:textId="1112200F" w:rsidR="00623D73" w:rsidRDefault="00623D73" w:rsidP="00556F6B">
            <w:pPr>
              <w:pStyle w:val="TAC"/>
              <w:rPr>
                <w:sz w:val="16"/>
                <w:szCs w:val="16"/>
              </w:rPr>
            </w:pPr>
            <w:r>
              <w:rPr>
                <w:sz w:val="16"/>
                <w:szCs w:val="16"/>
              </w:rPr>
              <w:t>RAN#99</w:t>
            </w:r>
          </w:p>
        </w:tc>
        <w:tc>
          <w:tcPr>
            <w:tcW w:w="994" w:type="dxa"/>
            <w:shd w:val="solid" w:color="FFFFFF" w:fill="auto"/>
          </w:tcPr>
          <w:p w14:paraId="3D513082" w14:textId="5A33967A" w:rsidR="00623D73" w:rsidRPr="00C23BDF" w:rsidRDefault="000B562F" w:rsidP="00556F6B">
            <w:pPr>
              <w:pStyle w:val="TAC"/>
              <w:rPr>
                <w:sz w:val="16"/>
                <w:szCs w:val="16"/>
              </w:rPr>
            </w:pPr>
            <w:r w:rsidRPr="000B562F">
              <w:rPr>
                <w:sz w:val="16"/>
                <w:szCs w:val="16"/>
              </w:rPr>
              <w:t>RP-230515</w:t>
            </w:r>
          </w:p>
        </w:tc>
        <w:tc>
          <w:tcPr>
            <w:tcW w:w="566" w:type="dxa"/>
            <w:shd w:val="solid" w:color="FFFFFF" w:fill="auto"/>
          </w:tcPr>
          <w:p w14:paraId="6EBEAE96" w14:textId="1246C407" w:rsidR="00623D73" w:rsidRPr="00C23BDF" w:rsidRDefault="000B562F" w:rsidP="00556F6B">
            <w:pPr>
              <w:pStyle w:val="TAL"/>
              <w:rPr>
                <w:sz w:val="16"/>
                <w:szCs w:val="16"/>
              </w:rPr>
            </w:pPr>
            <w:r w:rsidRPr="000B562F">
              <w:rPr>
                <w:sz w:val="16"/>
                <w:szCs w:val="16"/>
              </w:rPr>
              <w:t>0013</w:t>
            </w:r>
          </w:p>
        </w:tc>
        <w:tc>
          <w:tcPr>
            <w:tcW w:w="567" w:type="dxa"/>
            <w:shd w:val="solid" w:color="FFFFFF" w:fill="auto"/>
          </w:tcPr>
          <w:p w14:paraId="243C95A6" w14:textId="7E377356" w:rsidR="00623D73" w:rsidRPr="00556F6B" w:rsidRDefault="000B562F" w:rsidP="00556F6B">
            <w:pPr>
              <w:pStyle w:val="TAR"/>
              <w:rPr>
                <w:sz w:val="16"/>
                <w:szCs w:val="16"/>
              </w:rPr>
            </w:pPr>
            <w:r>
              <w:rPr>
                <w:sz w:val="16"/>
                <w:szCs w:val="16"/>
              </w:rPr>
              <w:t>1</w:t>
            </w:r>
          </w:p>
        </w:tc>
        <w:tc>
          <w:tcPr>
            <w:tcW w:w="425" w:type="dxa"/>
            <w:shd w:val="solid" w:color="FFFFFF" w:fill="auto"/>
          </w:tcPr>
          <w:p w14:paraId="4345BD2C" w14:textId="1D94F401" w:rsidR="00623D73" w:rsidRDefault="000B562F" w:rsidP="00556F6B">
            <w:pPr>
              <w:pStyle w:val="TAC"/>
              <w:rPr>
                <w:sz w:val="16"/>
                <w:szCs w:val="16"/>
              </w:rPr>
            </w:pPr>
            <w:r>
              <w:rPr>
                <w:sz w:val="16"/>
                <w:szCs w:val="16"/>
              </w:rPr>
              <w:t>F</w:t>
            </w:r>
          </w:p>
        </w:tc>
        <w:tc>
          <w:tcPr>
            <w:tcW w:w="4679" w:type="dxa"/>
            <w:shd w:val="solid" w:color="FFFFFF" w:fill="auto"/>
          </w:tcPr>
          <w:p w14:paraId="65771FD7" w14:textId="3D9BC0AD" w:rsidR="00623D73" w:rsidRPr="00C23BDF" w:rsidRDefault="000B562F" w:rsidP="00556F6B">
            <w:pPr>
              <w:pStyle w:val="TAL"/>
              <w:rPr>
                <w:sz w:val="16"/>
                <w:szCs w:val="16"/>
              </w:rPr>
            </w:pPr>
            <w:r w:rsidRPr="000B562F">
              <w:rPr>
                <w:sz w:val="16"/>
                <w:szCs w:val="16"/>
              </w:rPr>
              <w:t>CR to TS 38.176-1 with corrections to test models acronyms</w:t>
            </w:r>
          </w:p>
        </w:tc>
        <w:tc>
          <w:tcPr>
            <w:tcW w:w="708" w:type="dxa"/>
            <w:shd w:val="solid" w:color="FFFFFF" w:fill="auto"/>
          </w:tcPr>
          <w:p w14:paraId="260D79A9" w14:textId="3CFD65F1" w:rsidR="00623D73" w:rsidRDefault="00623D73" w:rsidP="00556F6B">
            <w:pPr>
              <w:pStyle w:val="TAC"/>
              <w:rPr>
                <w:sz w:val="16"/>
                <w:szCs w:val="16"/>
              </w:rPr>
            </w:pPr>
            <w:r>
              <w:rPr>
                <w:sz w:val="16"/>
                <w:szCs w:val="16"/>
              </w:rPr>
              <w:t>16.5.0</w:t>
            </w:r>
          </w:p>
        </w:tc>
      </w:tr>
      <w:tr w:rsidR="000B562F" w:rsidRPr="00D229FD" w14:paraId="34ADC4DF" w14:textId="77777777" w:rsidTr="0055705D">
        <w:trPr>
          <w:jc w:val="center"/>
        </w:trPr>
        <w:tc>
          <w:tcPr>
            <w:tcW w:w="800" w:type="dxa"/>
            <w:shd w:val="solid" w:color="FFFFFF" w:fill="auto"/>
          </w:tcPr>
          <w:p w14:paraId="54F1CD76" w14:textId="6588820B" w:rsidR="000B562F" w:rsidRDefault="000B562F" w:rsidP="000B562F">
            <w:pPr>
              <w:pStyle w:val="TAC"/>
              <w:rPr>
                <w:sz w:val="16"/>
                <w:szCs w:val="16"/>
              </w:rPr>
            </w:pPr>
            <w:r>
              <w:rPr>
                <w:sz w:val="16"/>
                <w:szCs w:val="16"/>
              </w:rPr>
              <w:t>2023-03</w:t>
            </w:r>
          </w:p>
        </w:tc>
        <w:tc>
          <w:tcPr>
            <w:tcW w:w="900" w:type="dxa"/>
            <w:shd w:val="solid" w:color="FFFFFF" w:fill="auto"/>
          </w:tcPr>
          <w:p w14:paraId="5B64011B" w14:textId="40F1BEB5" w:rsidR="000B562F" w:rsidRDefault="000B562F" w:rsidP="000B562F">
            <w:pPr>
              <w:pStyle w:val="TAC"/>
              <w:rPr>
                <w:sz w:val="16"/>
                <w:szCs w:val="16"/>
              </w:rPr>
            </w:pPr>
            <w:r>
              <w:rPr>
                <w:sz w:val="16"/>
                <w:szCs w:val="16"/>
              </w:rPr>
              <w:t>RAN#99</w:t>
            </w:r>
          </w:p>
        </w:tc>
        <w:tc>
          <w:tcPr>
            <w:tcW w:w="994" w:type="dxa"/>
            <w:shd w:val="solid" w:color="FFFFFF" w:fill="auto"/>
          </w:tcPr>
          <w:p w14:paraId="268B4F76" w14:textId="7ADCB717" w:rsidR="000B562F" w:rsidRPr="00C23BDF" w:rsidRDefault="000B562F" w:rsidP="000B562F">
            <w:pPr>
              <w:pStyle w:val="TAC"/>
              <w:rPr>
                <w:sz w:val="16"/>
                <w:szCs w:val="16"/>
              </w:rPr>
            </w:pPr>
            <w:r w:rsidRPr="000B562F">
              <w:rPr>
                <w:sz w:val="16"/>
                <w:szCs w:val="16"/>
              </w:rPr>
              <w:t>RP-230515</w:t>
            </w:r>
          </w:p>
        </w:tc>
        <w:tc>
          <w:tcPr>
            <w:tcW w:w="566" w:type="dxa"/>
            <w:shd w:val="solid" w:color="FFFFFF" w:fill="auto"/>
          </w:tcPr>
          <w:p w14:paraId="497435DD" w14:textId="0D0F8843" w:rsidR="000B562F" w:rsidRPr="00C23BDF" w:rsidRDefault="000B562F" w:rsidP="000B562F">
            <w:pPr>
              <w:pStyle w:val="TAL"/>
              <w:rPr>
                <w:sz w:val="16"/>
                <w:szCs w:val="16"/>
              </w:rPr>
            </w:pPr>
            <w:r w:rsidRPr="000B562F">
              <w:rPr>
                <w:sz w:val="16"/>
                <w:szCs w:val="16"/>
              </w:rPr>
              <w:t>0018</w:t>
            </w:r>
          </w:p>
        </w:tc>
        <w:tc>
          <w:tcPr>
            <w:tcW w:w="567" w:type="dxa"/>
            <w:shd w:val="solid" w:color="FFFFFF" w:fill="auto"/>
          </w:tcPr>
          <w:p w14:paraId="0A432A84" w14:textId="185F1B66" w:rsidR="000B562F" w:rsidRPr="00556F6B" w:rsidRDefault="000B562F" w:rsidP="000B562F">
            <w:pPr>
              <w:pStyle w:val="TAR"/>
              <w:rPr>
                <w:sz w:val="16"/>
                <w:szCs w:val="16"/>
              </w:rPr>
            </w:pPr>
            <w:r>
              <w:rPr>
                <w:sz w:val="16"/>
                <w:szCs w:val="16"/>
              </w:rPr>
              <w:t>1</w:t>
            </w:r>
          </w:p>
        </w:tc>
        <w:tc>
          <w:tcPr>
            <w:tcW w:w="425" w:type="dxa"/>
            <w:shd w:val="solid" w:color="FFFFFF" w:fill="auto"/>
          </w:tcPr>
          <w:p w14:paraId="4DC2CB84" w14:textId="34DAB13B" w:rsidR="000B562F" w:rsidRDefault="000B562F" w:rsidP="000B562F">
            <w:pPr>
              <w:pStyle w:val="TAC"/>
              <w:rPr>
                <w:sz w:val="16"/>
                <w:szCs w:val="16"/>
              </w:rPr>
            </w:pPr>
            <w:r>
              <w:rPr>
                <w:sz w:val="16"/>
                <w:szCs w:val="16"/>
              </w:rPr>
              <w:t>F</w:t>
            </w:r>
          </w:p>
        </w:tc>
        <w:tc>
          <w:tcPr>
            <w:tcW w:w="4679" w:type="dxa"/>
            <w:shd w:val="solid" w:color="FFFFFF" w:fill="auto"/>
          </w:tcPr>
          <w:p w14:paraId="45065E52" w14:textId="2AF71697" w:rsidR="000B562F" w:rsidRPr="00C23BDF" w:rsidRDefault="000B562F" w:rsidP="000B562F">
            <w:pPr>
              <w:pStyle w:val="TAL"/>
              <w:rPr>
                <w:sz w:val="16"/>
                <w:szCs w:val="16"/>
              </w:rPr>
            </w:pPr>
            <w:r w:rsidRPr="000B562F">
              <w:rPr>
                <w:sz w:val="16"/>
                <w:szCs w:val="16"/>
              </w:rPr>
              <w:t>CR to TS 38.176-1: Maintenance for IAB-MT performance requirement R16</w:t>
            </w:r>
          </w:p>
        </w:tc>
        <w:tc>
          <w:tcPr>
            <w:tcW w:w="708" w:type="dxa"/>
            <w:shd w:val="solid" w:color="FFFFFF" w:fill="auto"/>
          </w:tcPr>
          <w:p w14:paraId="205D41B0" w14:textId="0B20BB7A" w:rsidR="000B562F" w:rsidRDefault="000B562F" w:rsidP="000B562F">
            <w:pPr>
              <w:pStyle w:val="TAC"/>
              <w:rPr>
                <w:sz w:val="16"/>
                <w:szCs w:val="16"/>
              </w:rPr>
            </w:pPr>
            <w:r>
              <w:rPr>
                <w:sz w:val="16"/>
                <w:szCs w:val="16"/>
              </w:rPr>
              <w:t>16.5.0</w:t>
            </w:r>
          </w:p>
        </w:tc>
      </w:tr>
      <w:tr w:rsidR="00A87960" w:rsidRPr="00D229FD" w14:paraId="3BECC098" w14:textId="77777777" w:rsidTr="0055705D">
        <w:trPr>
          <w:jc w:val="center"/>
        </w:trPr>
        <w:tc>
          <w:tcPr>
            <w:tcW w:w="800" w:type="dxa"/>
            <w:shd w:val="solid" w:color="FFFFFF" w:fill="auto"/>
          </w:tcPr>
          <w:p w14:paraId="557B71A8" w14:textId="0402DCA4" w:rsidR="00A87960" w:rsidRDefault="00A87960" w:rsidP="00A87960">
            <w:pPr>
              <w:pStyle w:val="TAC"/>
              <w:rPr>
                <w:sz w:val="16"/>
                <w:szCs w:val="16"/>
              </w:rPr>
            </w:pPr>
            <w:r>
              <w:rPr>
                <w:sz w:val="16"/>
                <w:szCs w:val="16"/>
              </w:rPr>
              <w:t>2023-06</w:t>
            </w:r>
          </w:p>
        </w:tc>
        <w:tc>
          <w:tcPr>
            <w:tcW w:w="900" w:type="dxa"/>
            <w:shd w:val="solid" w:color="FFFFFF" w:fill="auto"/>
          </w:tcPr>
          <w:p w14:paraId="7BC4245A" w14:textId="65B687B9" w:rsidR="00A87960" w:rsidRDefault="00A87960" w:rsidP="00A87960">
            <w:pPr>
              <w:pStyle w:val="TAC"/>
              <w:rPr>
                <w:sz w:val="16"/>
                <w:szCs w:val="16"/>
              </w:rPr>
            </w:pPr>
            <w:r>
              <w:rPr>
                <w:sz w:val="16"/>
                <w:szCs w:val="16"/>
              </w:rPr>
              <w:t>RAN#100</w:t>
            </w:r>
          </w:p>
        </w:tc>
        <w:tc>
          <w:tcPr>
            <w:tcW w:w="994" w:type="dxa"/>
            <w:shd w:val="solid" w:color="FFFFFF" w:fill="auto"/>
          </w:tcPr>
          <w:p w14:paraId="2EB3873C" w14:textId="7996F24B" w:rsidR="00A87960" w:rsidRPr="00A87960" w:rsidRDefault="00A87960" w:rsidP="00A87960">
            <w:pPr>
              <w:pStyle w:val="TAC"/>
              <w:rPr>
                <w:sz w:val="16"/>
                <w:szCs w:val="16"/>
              </w:rPr>
            </w:pPr>
            <w:r w:rsidRPr="00A87960">
              <w:rPr>
                <w:sz w:val="16"/>
                <w:szCs w:val="16"/>
              </w:rPr>
              <w:t>RP-231353</w:t>
            </w:r>
          </w:p>
        </w:tc>
        <w:tc>
          <w:tcPr>
            <w:tcW w:w="566" w:type="dxa"/>
            <w:shd w:val="solid" w:color="FFFFFF" w:fill="auto"/>
          </w:tcPr>
          <w:p w14:paraId="3857CA0F" w14:textId="42778BB7" w:rsidR="00A87960" w:rsidRPr="00A87960" w:rsidRDefault="00A87960" w:rsidP="00A87960">
            <w:pPr>
              <w:pStyle w:val="TAL"/>
              <w:rPr>
                <w:sz w:val="16"/>
                <w:szCs w:val="16"/>
              </w:rPr>
            </w:pPr>
            <w:r w:rsidRPr="00A87960">
              <w:rPr>
                <w:sz w:val="16"/>
                <w:szCs w:val="16"/>
              </w:rPr>
              <w:t>0027</w:t>
            </w:r>
          </w:p>
        </w:tc>
        <w:tc>
          <w:tcPr>
            <w:tcW w:w="567" w:type="dxa"/>
            <w:shd w:val="solid" w:color="FFFFFF" w:fill="auto"/>
          </w:tcPr>
          <w:p w14:paraId="1AEF834F" w14:textId="77777777" w:rsidR="00A87960" w:rsidRPr="00A87960" w:rsidRDefault="00A87960" w:rsidP="00A87960">
            <w:pPr>
              <w:pStyle w:val="TAR"/>
              <w:rPr>
                <w:sz w:val="16"/>
                <w:szCs w:val="16"/>
              </w:rPr>
            </w:pPr>
          </w:p>
        </w:tc>
        <w:tc>
          <w:tcPr>
            <w:tcW w:w="425" w:type="dxa"/>
            <w:shd w:val="solid" w:color="FFFFFF" w:fill="auto"/>
          </w:tcPr>
          <w:p w14:paraId="718D29B7" w14:textId="7F37D4D3" w:rsidR="00A87960" w:rsidRPr="00A87960" w:rsidRDefault="00A87960" w:rsidP="00A87960">
            <w:pPr>
              <w:pStyle w:val="TAC"/>
              <w:rPr>
                <w:sz w:val="16"/>
                <w:szCs w:val="16"/>
              </w:rPr>
            </w:pPr>
            <w:r w:rsidRPr="00A87960">
              <w:rPr>
                <w:sz w:val="16"/>
                <w:szCs w:val="16"/>
              </w:rPr>
              <w:t>F</w:t>
            </w:r>
          </w:p>
        </w:tc>
        <w:tc>
          <w:tcPr>
            <w:tcW w:w="4679" w:type="dxa"/>
            <w:shd w:val="solid" w:color="FFFFFF" w:fill="auto"/>
          </w:tcPr>
          <w:p w14:paraId="4F863E47" w14:textId="1D6509E2" w:rsidR="00A87960" w:rsidRPr="00A87960" w:rsidRDefault="00A87960" w:rsidP="00A87960">
            <w:pPr>
              <w:pStyle w:val="TAL"/>
              <w:rPr>
                <w:sz w:val="16"/>
                <w:szCs w:val="16"/>
              </w:rPr>
            </w:pPr>
            <w:r w:rsidRPr="00A87960">
              <w:rPr>
                <w:sz w:val="16"/>
                <w:szCs w:val="16"/>
              </w:rPr>
              <w:t>Clean up for IAB demodulation conformance testing in TS 38.176-1 (Rel-16)</w:t>
            </w:r>
          </w:p>
        </w:tc>
        <w:tc>
          <w:tcPr>
            <w:tcW w:w="708" w:type="dxa"/>
            <w:shd w:val="solid" w:color="FFFFFF" w:fill="auto"/>
          </w:tcPr>
          <w:p w14:paraId="6C0FF9BD" w14:textId="0627FB9E" w:rsidR="00A87960" w:rsidRDefault="00A87960" w:rsidP="00A87960">
            <w:pPr>
              <w:pStyle w:val="TAC"/>
              <w:rPr>
                <w:sz w:val="16"/>
                <w:szCs w:val="16"/>
              </w:rPr>
            </w:pPr>
            <w:r>
              <w:rPr>
                <w:sz w:val="16"/>
                <w:szCs w:val="16"/>
              </w:rPr>
              <w:t>16.6.0</w:t>
            </w:r>
          </w:p>
        </w:tc>
      </w:tr>
      <w:tr w:rsidR="008F6189" w:rsidRPr="00D229FD" w14:paraId="0416EA56" w14:textId="77777777" w:rsidTr="0055705D">
        <w:trPr>
          <w:jc w:val="center"/>
        </w:trPr>
        <w:tc>
          <w:tcPr>
            <w:tcW w:w="800" w:type="dxa"/>
            <w:shd w:val="solid" w:color="FFFFFF" w:fill="auto"/>
          </w:tcPr>
          <w:p w14:paraId="7172C7C2" w14:textId="52B7B781" w:rsidR="008F6189" w:rsidRDefault="008F6189" w:rsidP="008F6189">
            <w:pPr>
              <w:pStyle w:val="TAC"/>
              <w:rPr>
                <w:sz w:val="16"/>
                <w:szCs w:val="16"/>
              </w:rPr>
            </w:pPr>
            <w:r>
              <w:rPr>
                <w:sz w:val="16"/>
                <w:szCs w:val="16"/>
              </w:rPr>
              <w:t>2023-09</w:t>
            </w:r>
          </w:p>
        </w:tc>
        <w:tc>
          <w:tcPr>
            <w:tcW w:w="900" w:type="dxa"/>
            <w:shd w:val="solid" w:color="FFFFFF" w:fill="auto"/>
          </w:tcPr>
          <w:p w14:paraId="5B663E95" w14:textId="05E30EEB" w:rsidR="008F6189" w:rsidRDefault="008F6189" w:rsidP="008F6189">
            <w:pPr>
              <w:pStyle w:val="TAC"/>
              <w:rPr>
                <w:sz w:val="16"/>
                <w:szCs w:val="16"/>
              </w:rPr>
            </w:pPr>
            <w:r>
              <w:rPr>
                <w:sz w:val="16"/>
                <w:szCs w:val="16"/>
              </w:rPr>
              <w:t>RAN#101</w:t>
            </w:r>
          </w:p>
        </w:tc>
        <w:tc>
          <w:tcPr>
            <w:tcW w:w="994" w:type="dxa"/>
            <w:shd w:val="solid" w:color="FFFFFF" w:fill="auto"/>
          </w:tcPr>
          <w:p w14:paraId="7C7BC38D" w14:textId="52A16014" w:rsidR="008F6189" w:rsidRPr="00A87960" w:rsidRDefault="008F6189" w:rsidP="008F6189">
            <w:pPr>
              <w:pStyle w:val="TAC"/>
              <w:rPr>
                <w:sz w:val="16"/>
                <w:szCs w:val="16"/>
              </w:rPr>
            </w:pPr>
            <w:r w:rsidRPr="008F6189">
              <w:rPr>
                <w:sz w:val="16"/>
                <w:szCs w:val="16"/>
              </w:rPr>
              <w:t>RP-232491</w:t>
            </w:r>
          </w:p>
        </w:tc>
        <w:tc>
          <w:tcPr>
            <w:tcW w:w="566" w:type="dxa"/>
            <w:shd w:val="solid" w:color="FFFFFF" w:fill="auto"/>
          </w:tcPr>
          <w:p w14:paraId="3309E7DE" w14:textId="644DAD90" w:rsidR="008F6189" w:rsidRPr="008F6189" w:rsidRDefault="008F6189" w:rsidP="008F6189">
            <w:pPr>
              <w:pStyle w:val="TAL"/>
              <w:rPr>
                <w:sz w:val="16"/>
                <w:szCs w:val="16"/>
              </w:rPr>
            </w:pPr>
            <w:r w:rsidRPr="008F6189">
              <w:rPr>
                <w:sz w:val="16"/>
                <w:szCs w:val="16"/>
              </w:rPr>
              <w:t>0028</w:t>
            </w:r>
          </w:p>
        </w:tc>
        <w:tc>
          <w:tcPr>
            <w:tcW w:w="567" w:type="dxa"/>
            <w:shd w:val="solid" w:color="FFFFFF" w:fill="auto"/>
          </w:tcPr>
          <w:p w14:paraId="1E10FC01" w14:textId="77777777" w:rsidR="008F6189" w:rsidRPr="008F6189" w:rsidRDefault="008F6189" w:rsidP="008F6189">
            <w:pPr>
              <w:pStyle w:val="TAR"/>
              <w:rPr>
                <w:sz w:val="16"/>
                <w:szCs w:val="16"/>
              </w:rPr>
            </w:pPr>
          </w:p>
        </w:tc>
        <w:tc>
          <w:tcPr>
            <w:tcW w:w="425" w:type="dxa"/>
            <w:shd w:val="solid" w:color="FFFFFF" w:fill="auto"/>
          </w:tcPr>
          <w:p w14:paraId="0CA0695D" w14:textId="13085BC3" w:rsidR="008F6189" w:rsidRPr="008F6189" w:rsidRDefault="008F6189" w:rsidP="008F6189">
            <w:pPr>
              <w:pStyle w:val="TAC"/>
              <w:rPr>
                <w:sz w:val="16"/>
                <w:szCs w:val="16"/>
              </w:rPr>
            </w:pPr>
            <w:r w:rsidRPr="008F6189">
              <w:rPr>
                <w:sz w:val="16"/>
                <w:szCs w:val="16"/>
              </w:rPr>
              <w:t>F</w:t>
            </w:r>
          </w:p>
        </w:tc>
        <w:tc>
          <w:tcPr>
            <w:tcW w:w="4679" w:type="dxa"/>
            <w:shd w:val="solid" w:color="FFFFFF" w:fill="auto"/>
          </w:tcPr>
          <w:p w14:paraId="00F6D4B4" w14:textId="7E0408BB" w:rsidR="008F6189" w:rsidRPr="00A87960" w:rsidRDefault="008F6189" w:rsidP="008F6189">
            <w:pPr>
              <w:pStyle w:val="TAL"/>
              <w:rPr>
                <w:sz w:val="16"/>
                <w:szCs w:val="16"/>
              </w:rPr>
            </w:pPr>
            <w:r w:rsidRPr="008F6189">
              <w:rPr>
                <w:sz w:val="16"/>
                <w:szCs w:val="16"/>
              </w:rPr>
              <w:t>[NR_IAB-Perf] CR on NR IAB performance requirements (TS36.176-1, Rel-16)</w:t>
            </w:r>
          </w:p>
        </w:tc>
        <w:tc>
          <w:tcPr>
            <w:tcW w:w="708" w:type="dxa"/>
            <w:shd w:val="solid" w:color="FFFFFF" w:fill="auto"/>
          </w:tcPr>
          <w:p w14:paraId="184AAE8C" w14:textId="453F64C6" w:rsidR="008F6189" w:rsidRDefault="008F6189" w:rsidP="008F6189">
            <w:pPr>
              <w:pStyle w:val="TAC"/>
              <w:rPr>
                <w:sz w:val="16"/>
                <w:szCs w:val="16"/>
              </w:rPr>
            </w:pPr>
            <w:r>
              <w:rPr>
                <w:sz w:val="16"/>
                <w:szCs w:val="16"/>
              </w:rPr>
              <w:t>16.7.0</w:t>
            </w:r>
          </w:p>
        </w:tc>
      </w:tr>
      <w:tr w:rsidR="00BB77EE" w:rsidRPr="00D229FD" w14:paraId="299BC2F0" w14:textId="77777777" w:rsidTr="0055705D">
        <w:trPr>
          <w:jc w:val="center"/>
        </w:trPr>
        <w:tc>
          <w:tcPr>
            <w:tcW w:w="800" w:type="dxa"/>
            <w:shd w:val="solid" w:color="FFFFFF" w:fill="auto"/>
          </w:tcPr>
          <w:p w14:paraId="0913C563" w14:textId="30E4DCDB" w:rsidR="00BB77EE" w:rsidRDefault="00BB77EE" w:rsidP="008F6189">
            <w:pPr>
              <w:pStyle w:val="TAC"/>
              <w:rPr>
                <w:sz w:val="16"/>
                <w:szCs w:val="16"/>
              </w:rPr>
            </w:pPr>
            <w:r>
              <w:rPr>
                <w:sz w:val="16"/>
                <w:szCs w:val="16"/>
              </w:rPr>
              <w:t>2024-04</w:t>
            </w:r>
          </w:p>
        </w:tc>
        <w:tc>
          <w:tcPr>
            <w:tcW w:w="900" w:type="dxa"/>
            <w:shd w:val="solid" w:color="FFFFFF" w:fill="auto"/>
          </w:tcPr>
          <w:p w14:paraId="56882B73" w14:textId="0A696CDB" w:rsidR="00BB77EE" w:rsidRDefault="00BB77EE" w:rsidP="008F6189">
            <w:pPr>
              <w:pStyle w:val="TAC"/>
              <w:rPr>
                <w:sz w:val="16"/>
                <w:szCs w:val="16"/>
              </w:rPr>
            </w:pPr>
            <w:r>
              <w:rPr>
                <w:sz w:val="16"/>
                <w:szCs w:val="16"/>
              </w:rPr>
              <w:t>RAN#103</w:t>
            </w:r>
          </w:p>
        </w:tc>
        <w:tc>
          <w:tcPr>
            <w:tcW w:w="994" w:type="dxa"/>
            <w:shd w:val="solid" w:color="FFFFFF" w:fill="auto"/>
          </w:tcPr>
          <w:p w14:paraId="40F7CC5C" w14:textId="475B77FB" w:rsidR="00BB77EE" w:rsidRPr="008F6189" w:rsidRDefault="00BB77EE" w:rsidP="008F6189">
            <w:pPr>
              <w:pStyle w:val="TAC"/>
              <w:rPr>
                <w:sz w:val="16"/>
                <w:szCs w:val="16"/>
              </w:rPr>
            </w:pPr>
            <w:r w:rsidRPr="00BB77EE">
              <w:rPr>
                <w:sz w:val="16"/>
                <w:szCs w:val="16"/>
              </w:rPr>
              <w:t>RP-240560</w:t>
            </w:r>
          </w:p>
        </w:tc>
        <w:tc>
          <w:tcPr>
            <w:tcW w:w="566" w:type="dxa"/>
            <w:shd w:val="solid" w:color="FFFFFF" w:fill="auto"/>
          </w:tcPr>
          <w:p w14:paraId="7D67BE0F" w14:textId="2B250363" w:rsidR="00BB77EE" w:rsidRPr="008F6189" w:rsidRDefault="00BB77EE" w:rsidP="008F6189">
            <w:pPr>
              <w:pStyle w:val="TAL"/>
              <w:rPr>
                <w:sz w:val="16"/>
                <w:szCs w:val="16"/>
              </w:rPr>
            </w:pPr>
            <w:r>
              <w:rPr>
                <w:sz w:val="16"/>
                <w:szCs w:val="16"/>
              </w:rPr>
              <w:t>0041</w:t>
            </w:r>
          </w:p>
        </w:tc>
        <w:tc>
          <w:tcPr>
            <w:tcW w:w="567" w:type="dxa"/>
            <w:shd w:val="solid" w:color="FFFFFF" w:fill="auto"/>
          </w:tcPr>
          <w:p w14:paraId="0FF34116" w14:textId="77777777" w:rsidR="00BB77EE" w:rsidRPr="008F6189" w:rsidRDefault="00BB77EE" w:rsidP="008F6189">
            <w:pPr>
              <w:pStyle w:val="TAR"/>
              <w:rPr>
                <w:sz w:val="16"/>
                <w:szCs w:val="16"/>
              </w:rPr>
            </w:pPr>
          </w:p>
        </w:tc>
        <w:tc>
          <w:tcPr>
            <w:tcW w:w="425" w:type="dxa"/>
            <w:shd w:val="solid" w:color="FFFFFF" w:fill="auto"/>
          </w:tcPr>
          <w:p w14:paraId="02149162" w14:textId="39F18BA8" w:rsidR="00BB77EE" w:rsidRPr="008F6189" w:rsidRDefault="00BB77EE" w:rsidP="008F6189">
            <w:pPr>
              <w:pStyle w:val="TAC"/>
              <w:rPr>
                <w:sz w:val="16"/>
                <w:szCs w:val="16"/>
              </w:rPr>
            </w:pPr>
            <w:r>
              <w:rPr>
                <w:sz w:val="16"/>
                <w:szCs w:val="16"/>
              </w:rPr>
              <w:t>F</w:t>
            </w:r>
          </w:p>
        </w:tc>
        <w:tc>
          <w:tcPr>
            <w:tcW w:w="4679" w:type="dxa"/>
            <w:shd w:val="solid" w:color="FFFFFF" w:fill="auto"/>
          </w:tcPr>
          <w:p w14:paraId="6A1A0C67" w14:textId="0F8B29DF" w:rsidR="00BB77EE" w:rsidRPr="008F6189" w:rsidRDefault="00BB77EE" w:rsidP="008F6189">
            <w:pPr>
              <w:pStyle w:val="TAL"/>
              <w:rPr>
                <w:sz w:val="16"/>
                <w:szCs w:val="16"/>
              </w:rPr>
            </w:pPr>
            <w:r w:rsidRPr="00BB77EE">
              <w:rPr>
                <w:sz w:val="16"/>
                <w:szCs w:val="16"/>
              </w:rPr>
              <w:t>(NR_IAB-Perf) CR for TS 38.176-1, Correction on Classes for IAB-DU</w:t>
            </w:r>
          </w:p>
        </w:tc>
        <w:tc>
          <w:tcPr>
            <w:tcW w:w="708" w:type="dxa"/>
            <w:shd w:val="solid" w:color="FFFFFF" w:fill="auto"/>
          </w:tcPr>
          <w:p w14:paraId="045AC748" w14:textId="2DC1DAC7" w:rsidR="00BB77EE" w:rsidRDefault="00BB77EE" w:rsidP="008F6189">
            <w:pPr>
              <w:pStyle w:val="TAC"/>
              <w:rPr>
                <w:sz w:val="16"/>
                <w:szCs w:val="16"/>
              </w:rPr>
            </w:pPr>
            <w:r>
              <w:rPr>
                <w:sz w:val="16"/>
                <w:szCs w:val="16"/>
              </w:rPr>
              <w:t>16.8.0</w:t>
            </w:r>
          </w:p>
        </w:tc>
      </w:tr>
      <w:tr w:rsidR="00BB77EE" w:rsidRPr="00D229FD" w14:paraId="2D16C1C7" w14:textId="77777777" w:rsidTr="00B24F5A">
        <w:trPr>
          <w:trHeight w:val="1059"/>
          <w:jc w:val="center"/>
        </w:trPr>
        <w:tc>
          <w:tcPr>
            <w:tcW w:w="800" w:type="dxa"/>
            <w:shd w:val="solid" w:color="FFFFFF" w:fill="auto"/>
          </w:tcPr>
          <w:p w14:paraId="18240242" w14:textId="24CFB36A" w:rsidR="00BB77EE" w:rsidRDefault="00BB77EE" w:rsidP="00BB77EE">
            <w:pPr>
              <w:pStyle w:val="TAC"/>
              <w:rPr>
                <w:sz w:val="16"/>
                <w:szCs w:val="16"/>
              </w:rPr>
            </w:pPr>
            <w:r>
              <w:rPr>
                <w:sz w:val="16"/>
                <w:szCs w:val="16"/>
              </w:rPr>
              <w:t>2024-04</w:t>
            </w:r>
          </w:p>
        </w:tc>
        <w:tc>
          <w:tcPr>
            <w:tcW w:w="900" w:type="dxa"/>
            <w:shd w:val="solid" w:color="FFFFFF" w:fill="auto"/>
          </w:tcPr>
          <w:p w14:paraId="387768FB" w14:textId="4F22BF3A" w:rsidR="00BB77EE" w:rsidRDefault="00BB77EE" w:rsidP="00BB77EE">
            <w:pPr>
              <w:pStyle w:val="TAC"/>
              <w:rPr>
                <w:sz w:val="16"/>
                <w:szCs w:val="16"/>
              </w:rPr>
            </w:pPr>
            <w:r>
              <w:rPr>
                <w:sz w:val="16"/>
                <w:szCs w:val="16"/>
              </w:rPr>
              <w:t>RAN#103</w:t>
            </w:r>
          </w:p>
        </w:tc>
        <w:tc>
          <w:tcPr>
            <w:tcW w:w="994" w:type="dxa"/>
            <w:shd w:val="solid" w:color="FFFFFF" w:fill="auto"/>
          </w:tcPr>
          <w:p w14:paraId="58033834" w14:textId="434B10C4" w:rsidR="00BB77EE" w:rsidRPr="008F6189" w:rsidRDefault="00BB77EE" w:rsidP="00BB77EE">
            <w:pPr>
              <w:pStyle w:val="TAC"/>
              <w:rPr>
                <w:sz w:val="16"/>
                <w:szCs w:val="16"/>
              </w:rPr>
            </w:pPr>
            <w:r w:rsidRPr="00BB77EE">
              <w:rPr>
                <w:sz w:val="16"/>
                <w:szCs w:val="16"/>
              </w:rPr>
              <w:t>RP-240590</w:t>
            </w:r>
          </w:p>
        </w:tc>
        <w:tc>
          <w:tcPr>
            <w:tcW w:w="566" w:type="dxa"/>
            <w:shd w:val="solid" w:color="FFFFFF" w:fill="auto"/>
          </w:tcPr>
          <w:p w14:paraId="0E9006A0" w14:textId="5D06ED2F" w:rsidR="00BB77EE" w:rsidRPr="008F6189" w:rsidRDefault="00BB77EE" w:rsidP="00BB77EE">
            <w:pPr>
              <w:pStyle w:val="TAL"/>
              <w:rPr>
                <w:sz w:val="16"/>
                <w:szCs w:val="16"/>
              </w:rPr>
            </w:pPr>
            <w:r>
              <w:rPr>
                <w:sz w:val="16"/>
                <w:szCs w:val="16"/>
              </w:rPr>
              <w:t>0044</w:t>
            </w:r>
          </w:p>
        </w:tc>
        <w:tc>
          <w:tcPr>
            <w:tcW w:w="567" w:type="dxa"/>
            <w:shd w:val="solid" w:color="FFFFFF" w:fill="auto"/>
          </w:tcPr>
          <w:p w14:paraId="465AD289" w14:textId="77777777" w:rsidR="00BB77EE" w:rsidRPr="008F6189" w:rsidRDefault="00BB77EE" w:rsidP="00BB77EE">
            <w:pPr>
              <w:pStyle w:val="TAR"/>
              <w:rPr>
                <w:sz w:val="16"/>
                <w:szCs w:val="16"/>
              </w:rPr>
            </w:pPr>
          </w:p>
        </w:tc>
        <w:tc>
          <w:tcPr>
            <w:tcW w:w="425" w:type="dxa"/>
            <w:shd w:val="solid" w:color="FFFFFF" w:fill="auto"/>
          </w:tcPr>
          <w:p w14:paraId="254BA444" w14:textId="39C3187C" w:rsidR="00BB77EE" w:rsidRPr="008F6189" w:rsidRDefault="00BB77EE" w:rsidP="00BB77EE">
            <w:pPr>
              <w:pStyle w:val="TAC"/>
              <w:rPr>
                <w:sz w:val="16"/>
                <w:szCs w:val="16"/>
              </w:rPr>
            </w:pPr>
            <w:r>
              <w:rPr>
                <w:sz w:val="16"/>
                <w:szCs w:val="16"/>
              </w:rPr>
              <w:t>F</w:t>
            </w:r>
          </w:p>
        </w:tc>
        <w:tc>
          <w:tcPr>
            <w:tcW w:w="4679" w:type="dxa"/>
            <w:shd w:val="solid" w:color="FFFFFF" w:fill="auto"/>
          </w:tcPr>
          <w:p w14:paraId="61E99E04" w14:textId="75AFDEBC" w:rsidR="00BB77EE" w:rsidRPr="008F6189" w:rsidRDefault="00BB77EE" w:rsidP="00BB77EE">
            <w:pPr>
              <w:pStyle w:val="TAL"/>
              <w:rPr>
                <w:sz w:val="16"/>
                <w:szCs w:val="16"/>
              </w:rPr>
            </w:pPr>
            <w:r w:rsidRPr="00BB77EE">
              <w:rPr>
                <w:sz w:val="16"/>
                <w:szCs w:val="16"/>
              </w:rPr>
              <w:t>(NR_IAB-Perf) CR for TS 38.176-1, Correction due to scaling factor for IAB-MT type 1-O changes</w:t>
            </w:r>
          </w:p>
        </w:tc>
        <w:tc>
          <w:tcPr>
            <w:tcW w:w="708" w:type="dxa"/>
            <w:shd w:val="solid" w:color="FFFFFF" w:fill="auto"/>
          </w:tcPr>
          <w:p w14:paraId="5A5FED12" w14:textId="116F494B" w:rsidR="00BB77EE" w:rsidRDefault="00BB77EE" w:rsidP="00BB77EE">
            <w:pPr>
              <w:pStyle w:val="TAC"/>
              <w:rPr>
                <w:sz w:val="16"/>
                <w:szCs w:val="16"/>
              </w:rPr>
            </w:pPr>
            <w:r>
              <w:rPr>
                <w:sz w:val="16"/>
                <w:szCs w:val="16"/>
              </w:rPr>
              <w:t>16.8.0</w:t>
            </w:r>
          </w:p>
        </w:tc>
      </w:tr>
      <w:tr w:rsidR="00BB77EE" w:rsidRPr="00D229FD" w14:paraId="65B619F9" w14:textId="77777777" w:rsidTr="0055705D">
        <w:trPr>
          <w:jc w:val="center"/>
        </w:trPr>
        <w:tc>
          <w:tcPr>
            <w:tcW w:w="800" w:type="dxa"/>
            <w:shd w:val="solid" w:color="FFFFFF" w:fill="auto"/>
          </w:tcPr>
          <w:p w14:paraId="6B5B7EE4" w14:textId="50155881" w:rsidR="00BB77EE" w:rsidRDefault="00BB77EE" w:rsidP="00BB77EE">
            <w:pPr>
              <w:pStyle w:val="TAC"/>
              <w:rPr>
                <w:sz w:val="16"/>
                <w:szCs w:val="16"/>
              </w:rPr>
            </w:pPr>
            <w:r>
              <w:rPr>
                <w:sz w:val="16"/>
                <w:szCs w:val="16"/>
              </w:rPr>
              <w:lastRenderedPageBreak/>
              <w:t>2024-04</w:t>
            </w:r>
          </w:p>
        </w:tc>
        <w:tc>
          <w:tcPr>
            <w:tcW w:w="900" w:type="dxa"/>
            <w:shd w:val="solid" w:color="FFFFFF" w:fill="auto"/>
          </w:tcPr>
          <w:p w14:paraId="301FD6F5" w14:textId="5DF12188" w:rsidR="00BB77EE" w:rsidRDefault="00BB77EE" w:rsidP="00BB77EE">
            <w:pPr>
              <w:pStyle w:val="TAC"/>
              <w:rPr>
                <w:sz w:val="16"/>
                <w:szCs w:val="16"/>
              </w:rPr>
            </w:pPr>
            <w:r>
              <w:rPr>
                <w:sz w:val="16"/>
                <w:szCs w:val="16"/>
              </w:rPr>
              <w:t>RAN#103</w:t>
            </w:r>
          </w:p>
        </w:tc>
        <w:tc>
          <w:tcPr>
            <w:tcW w:w="994" w:type="dxa"/>
            <w:shd w:val="solid" w:color="FFFFFF" w:fill="auto"/>
          </w:tcPr>
          <w:p w14:paraId="50863EA8" w14:textId="69C9E506" w:rsidR="00BB77EE" w:rsidRPr="008F6189" w:rsidRDefault="00D448C4" w:rsidP="00BB77EE">
            <w:pPr>
              <w:pStyle w:val="TAC"/>
              <w:rPr>
                <w:sz w:val="16"/>
                <w:szCs w:val="16"/>
              </w:rPr>
            </w:pPr>
            <w:r w:rsidRPr="00BB77EE">
              <w:rPr>
                <w:sz w:val="16"/>
                <w:szCs w:val="16"/>
              </w:rPr>
              <w:t>RP-240560</w:t>
            </w:r>
          </w:p>
        </w:tc>
        <w:tc>
          <w:tcPr>
            <w:tcW w:w="566" w:type="dxa"/>
            <w:shd w:val="solid" w:color="FFFFFF" w:fill="auto"/>
          </w:tcPr>
          <w:p w14:paraId="491EA213" w14:textId="4DF01C82" w:rsidR="00BB77EE" w:rsidRPr="008F6189" w:rsidRDefault="00BB77EE" w:rsidP="00BB77EE">
            <w:pPr>
              <w:pStyle w:val="TAL"/>
              <w:rPr>
                <w:sz w:val="16"/>
                <w:szCs w:val="16"/>
              </w:rPr>
            </w:pPr>
            <w:r>
              <w:rPr>
                <w:sz w:val="16"/>
                <w:szCs w:val="16"/>
              </w:rPr>
              <w:t>0048</w:t>
            </w:r>
          </w:p>
        </w:tc>
        <w:tc>
          <w:tcPr>
            <w:tcW w:w="567" w:type="dxa"/>
            <w:shd w:val="solid" w:color="FFFFFF" w:fill="auto"/>
          </w:tcPr>
          <w:p w14:paraId="373C9416" w14:textId="77777777" w:rsidR="00BB77EE" w:rsidRPr="008F6189" w:rsidRDefault="00BB77EE" w:rsidP="00BB77EE">
            <w:pPr>
              <w:pStyle w:val="TAR"/>
              <w:rPr>
                <w:sz w:val="16"/>
                <w:szCs w:val="16"/>
              </w:rPr>
            </w:pPr>
          </w:p>
        </w:tc>
        <w:tc>
          <w:tcPr>
            <w:tcW w:w="425" w:type="dxa"/>
            <w:shd w:val="solid" w:color="FFFFFF" w:fill="auto"/>
          </w:tcPr>
          <w:p w14:paraId="2A09DA06" w14:textId="5F31A0EC" w:rsidR="00BB77EE" w:rsidRPr="008F6189" w:rsidRDefault="00BB77EE" w:rsidP="00BB77EE">
            <w:pPr>
              <w:pStyle w:val="TAC"/>
              <w:rPr>
                <w:sz w:val="16"/>
                <w:szCs w:val="16"/>
              </w:rPr>
            </w:pPr>
            <w:r>
              <w:rPr>
                <w:sz w:val="16"/>
                <w:szCs w:val="16"/>
              </w:rPr>
              <w:t>F</w:t>
            </w:r>
          </w:p>
        </w:tc>
        <w:tc>
          <w:tcPr>
            <w:tcW w:w="4679" w:type="dxa"/>
            <w:shd w:val="solid" w:color="FFFFFF" w:fill="auto"/>
          </w:tcPr>
          <w:p w14:paraId="56FDDD56" w14:textId="002E6953" w:rsidR="00BB77EE" w:rsidRPr="008F6189" w:rsidRDefault="00BB77EE" w:rsidP="00BB77EE">
            <w:pPr>
              <w:pStyle w:val="TAL"/>
              <w:rPr>
                <w:sz w:val="16"/>
                <w:szCs w:val="16"/>
              </w:rPr>
            </w:pPr>
            <w:r w:rsidRPr="00BB77EE">
              <w:rPr>
                <w:sz w:val="16"/>
                <w:szCs w:val="16"/>
              </w:rPr>
              <w:t>(NR_IAB-Perf)   CR for TS 38.176-1, Correction on IAB-MT Output power dynamics test requirements</w:t>
            </w:r>
          </w:p>
        </w:tc>
        <w:tc>
          <w:tcPr>
            <w:tcW w:w="708" w:type="dxa"/>
            <w:shd w:val="solid" w:color="FFFFFF" w:fill="auto"/>
          </w:tcPr>
          <w:p w14:paraId="64211F2E" w14:textId="2DC3AD9A" w:rsidR="00BB77EE" w:rsidRDefault="00BB77EE" w:rsidP="00BB77EE">
            <w:pPr>
              <w:pStyle w:val="TAC"/>
              <w:rPr>
                <w:sz w:val="16"/>
                <w:szCs w:val="16"/>
              </w:rPr>
            </w:pPr>
            <w:r>
              <w:rPr>
                <w:sz w:val="16"/>
                <w:szCs w:val="16"/>
              </w:rPr>
              <w:t>16.8.0</w:t>
            </w:r>
          </w:p>
        </w:tc>
      </w:tr>
      <w:tr w:rsidR="005F503C" w:rsidRPr="00D229FD" w14:paraId="7ED08C34" w14:textId="77777777" w:rsidTr="0055705D">
        <w:trPr>
          <w:jc w:val="center"/>
        </w:trPr>
        <w:tc>
          <w:tcPr>
            <w:tcW w:w="800" w:type="dxa"/>
            <w:shd w:val="solid" w:color="FFFFFF" w:fill="auto"/>
          </w:tcPr>
          <w:p w14:paraId="1E92201E" w14:textId="44BC1046" w:rsidR="005F503C" w:rsidRDefault="005F503C" w:rsidP="005F503C">
            <w:pPr>
              <w:pStyle w:val="TAC"/>
              <w:rPr>
                <w:sz w:val="16"/>
                <w:szCs w:val="16"/>
              </w:rPr>
            </w:pPr>
            <w:r>
              <w:rPr>
                <w:sz w:val="16"/>
                <w:szCs w:val="16"/>
              </w:rPr>
              <w:t>2024-06</w:t>
            </w:r>
          </w:p>
        </w:tc>
        <w:tc>
          <w:tcPr>
            <w:tcW w:w="900" w:type="dxa"/>
            <w:shd w:val="solid" w:color="FFFFFF" w:fill="auto"/>
          </w:tcPr>
          <w:p w14:paraId="66E6DC30" w14:textId="6B169C45" w:rsidR="005F503C" w:rsidRDefault="005F503C" w:rsidP="005F503C">
            <w:pPr>
              <w:pStyle w:val="TAC"/>
              <w:rPr>
                <w:sz w:val="16"/>
                <w:szCs w:val="16"/>
              </w:rPr>
            </w:pPr>
            <w:r>
              <w:rPr>
                <w:sz w:val="16"/>
                <w:szCs w:val="16"/>
              </w:rPr>
              <w:t>RAN#103</w:t>
            </w:r>
          </w:p>
        </w:tc>
        <w:tc>
          <w:tcPr>
            <w:tcW w:w="994" w:type="dxa"/>
            <w:shd w:val="solid" w:color="FFFFFF" w:fill="auto"/>
          </w:tcPr>
          <w:p w14:paraId="419A0D9B" w14:textId="5A40B512" w:rsidR="005F503C" w:rsidRPr="00BB77EE" w:rsidRDefault="005F503C" w:rsidP="003D6507">
            <w:pPr>
              <w:overflowPunct/>
              <w:autoSpaceDE/>
              <w:autoSpaceDN/>
              <w:adjustRightInd/>
              <w:spacing w:after="0"/>
              <w:jc w:val="center"/>
              <w:textAlignment w:val="auto"/>
              <w:rPr>
                <w:sz w:val="16"/>
                <w:szCs w:val="16"/>
              </w:rPr>
            </w:pPr>
            <w:r>
              <w:rPr>
                <w:rFonts w:ascii="Arial" w:hAnsi="Arial" w:cs="Arial"/>
                <w:sz w:val="16"/>
                <w:szCs w:val="16"/>
              </w:rPr>
              <w:t>RP-241397</w:t>
            </w:r>
          </w:p>
        </w:tc>
        <w:tc>
          <w:tcPr>
            <w:tcW w:w="566" w:type="dxa"/>
            <w:shd w:val="solid" w:color="FFFFFF" w:fill="auto"/>
          </w:tcPr>
          <w:p w14:paraId="4E08C9ED" w14:textId="0F818A1B" w:rsidR="005F503C" w:rsidRDefault="005F503C" w:rsidP="005F503C">
            <w:pPr>
              <w:pStyle w:val="TAL"/>
              <w:rPr>
                <w:sz w:val="16"/>
                <w:szCs w:val="16"/>
              </w:rPr>
            </w:pPr>
            <w:r>
              <w:rPr>
                <w:rFonts w:cs="Arial"/>
                <w:sz w:val="16"/>
                <w:szCs w:val="16"/>
              </w:rPr>
              <w:t>0051</w:t>
            </w:r>
          </w:p>
        </w:tc>
        <w:tc>
          <w:tcPr>
            <w:tcW w:w="567" w:type="dxa"/>
            <w:shd w:val="solid" w:color="FFFFFF" w:fill="auto"/>
          </w:tcPr>
          <w:p w14:paraId="4237620A" w14:textId="779BD824" w:rsidR="005F503C" w:rsidRPr="008F6189" w:rsidRDefault="005F503C" w:rsidP="005F503C">
            <w:pPr>
              <w:pStyle w:val="TAR"/>
              <w:rPr>
                <w:sz w:val="16"/>
                <w:szCs w:val="16"/>
              </w:rPr>
            </w:pPr>
            <w:r>
              <w:rPr>
                <w:rFonts w:cs="Arial"/>
                <w:sz w:val="16"/>
                <w:szCs w:val="16"/>
              </w:rPr>
              <w:t> </w:t>
            </w:r>
          </w:p>
        </w:tc>
        <w:tc>
          <w:tcPr>
            <w:tcW w:w="425" w:type="dxa"/>
            <w:shd w:val="solid" w:color="FFFFFF" w:fill="auto"/>
          </w:tcPr>
          <w:p w14:paraId="61B8E469" w14:textId="30BFCEF8" w:rsidR="005F503C" w:rsidRDefault="005F503C" w:rsidP="005F503C">
            <w:pPr>
              <w:pStyle w:val="TAC"/>
              <w:rPr>
                <w:sz w:val="16"/>
                <w:szCs w:val="16"/>
              </w:rPr>
            </w:pPr>
            <w:r>
              <w:rPr>
                <w:rFonts w:cs="Arial"/>
                <w:sz w:val="16"/>
                <w:szCs w:val="16"/>
              </w:rPr>
              <w:t>F</w:t>
            </w:r>
          </w:p>
        </w:tc>
        <w:tc>
          <w:tcPr>
            <w:tcW w:w="4679" w:type="dxa"/>
            <w:shd w:val="solid" w:color="FFFFFF" w:fill="auto"/>
          </w:tcPr>
          <w:p w14:paraId="0D1F74A0" w14:textId="7F6F558B" w:rsidR="005F503C" w:rsidRPr="00BB77EE" w:rsidRDefault="005F503C" w:rsidP="003D6507">
            <w:pPr>
              <w:overflowPunct/>
              <w:autoSpaceDE/>
              <w:autoSpaceDN/>
              <w:adjustRightInd/>
              <w:spacing w:after="0"/>
              <w:textAlignment w:val="auto"/>
              <w:rPr>
                <w:sz w:val="16"/>
                <w:szCs w:val="16"/>
              </w:rPr>
            </w:pPr>
            <w:r>
              <w:rPr>
                <w:rFonts w:ascii="Arial" w:hAnsi="Arial" w:cs="Arial"/>
                <w:sz w:val="16"/>
                <w:szCs w:val="16"/>
              </w:rPr>
              <w:t>CR to 38.176-1: Correction of test tolerance value for IAB-MT total power dynamic range (rel-16)</w:t>
            </w:r>
          </w:p>
        </w:tc>
        <w:tc>
          <w:tcPr>
            <w:tcW w:w="708" w:type="dxa"/>
            <w:shd w:val="solid" w:color="FFFFFF" w:fill="auto"/>
          </w:tcPr>
          <w:p w14:paraId="0AC9E7DC" w14:textId="6E1A46A9" w:rsidR="005F503C" w:rsidRDefault="005F503C" w:rsidP="005F503C">
            <w:pPr>
              <w:pStyle w:val="TAC"/>
              <w:rPr>
                <w:sz w:val="16"/>
                <w:szCs w:val="16"/>
              </w:rPr>
            </w:pPr>
            <w:r>
              <w:rPr>
                <w:sz w:val="16"/>
                <w:szCs w:val="16"/>
              </w:rPr>
              <w:t>16.8.0</w:t>
            </w:r>
          </w:p>
        </w:tc>
      </w:tr>
      <w:tr w:rsidR="003D6507" w:rsidRPr="00D229FD" w14:paraId="40049139" w14:textId="77777777" w:rsidTr="0055705D">
        <w:trPr>
          <w:jc w:val="center"/>
        </w:trPr>
        <w:tc>
          <w:tcPr>
            <w:tcW w:w="800" w:type="dxa"/>
            <w:shd w:val="solid" w:color="FFFFFF" w:fill="auto"/>
          </w:tcPr>
          <w:p w14:paraId="1ADC6544" w14:textId="7A12A454" w:rsidR="003D6507" w:rsidRDefault="003D6507" w:rsidP="003D6507">
            <w:pPr>
              <w:pStyle w:val="TAC"/>
              <w:rPr>
                <w:sz w:val="16"/>
                <w:szCs w:val="16"/>
              </w:rPr>
            </w:pPr>
            <w:r>
              <w:rPr>
                <w:sz w:val="16"/>
                <w:szCs w:val="16"/>
              </w:rPr>
              <w:t>2024-12</w:t>
            </w:r>
          </w:p>
        </w:tc>
        <w:tc>
          <w:tcPr>
            <w:tcW w:w="900" w:type="dxa"/>
            <w:shd w:val="solid" w:color="FFFFFF" w:fill="auto"/>
          </w:tcPr>
          <w:p w14:paraId="1425988E" w14:textId="0F241503" w:rsidR="003D6507" w:rsidRDefault="003D6507" w:rsidP="003D6507">
            <w:pPr>
              <w:pStyle w:val="TAC"/>
              <w:rPr>
                <w:sz w:val="16"/>
                <w:szCs w:val="16"/>
              </w:rPr>
            </w:pPr>
            <w:r>
              <w:rPr>
                <w:sz w:val="16"/>
                <w:szCs w:val="16"/>
              </w:rPr>
              <w:t>RAN#106</w:t>
            </w:r>
          </w:p>
        </w:tc>
        <w:tc>
          <w:tcPr>
            <w:tcW w:w="994" w:type="dxa"/>
            <w:shd w:val="solid" w:color="FFFFFF" w:fill="auto"/>
          </w:tcPr>
          <w:p w14:paraId="015A3191" w14:textId="79764098" w:rsidR="003D6507" w:rsidRDefault="003D6507" w:rsidP="003D6507">
            <w:pPr>
              <w:overflowPunct/>
              <w:autoSpaceDE/>
              <w:autoSpaceDN/>
              <w:adjustRightInd/>
              <w:spacing w:after="0"/>
              <w:jc w:val="center"/>
              <w:textAlignment w:val="auto"/>
              <w:rPr>
                <w:rFonts w:ascii="Arial" w:hAnsi="Arial" w:cs="Arial"/>
                <w:sz w:val="16"/>
                <w:szCs w:val="16"/>
              </w:rPr>
            </w:pPr>
            <w:r w:rsidRPr="003D6507">
              <w:rPr>
                <w:rFonts w:ascii="Arial" w:hAnsi="Arial" w:cs="Arial"/>
                <w:sz w:val="16"/>
                <w:szCs w:val="16"/>
              </w:rPr>
              <w:t>RP-243031</w:t>
            </w:r>
          </w:p>
        </w:tc>
        <w:tc>
          <w:tcPr>
            <w:tcW w:w="566" w:type="dxa"/>
            <w:shd w:val="solid" w:color="FFFFFF" w:fill="auto"/>
          </w:tcPr>
          <w:p w14:paraId="7C2C4111" w14:textId="59EA6796" w:rsidR="003D6507" w:rsidRPr="003D6507" w:rsidRDefault="003D6507" w:rsidP="003D6507">
            <w:pPr>
              <w:pStyle w:val="TAL"/>
              <w:rPr>
                <w:rFonts w:cs="Arial"/>
                <w:sz w:val="16"/>
                <w:szCs w:val="16"/>
              </w:rPr>
            </w:pPr>
            <w:r w:rsidRPr="003D6507">
              <w:rPr>
                <w:sz w:val="16"/>
                <w:szCs w:val="16"/>
              </w:rPr>
              <w:t>0059</w:t>
            </w:r>
          </w:p>
        </w:tc>
        <w:tc>
          <w:tcPr>
            <w:tcW w:w="567" w:type="dxa"/>
            <w:shd w:val="solid" w:color="FFFFFF" w:fill="auto"/>
          </w:tcPr>
          <w:p w14:paraId="48C92EA0" w14:textId="77777777" w:rsidR="003D6507" w:rsidRPr="003D6507" w:rsidRDefault="003D6507" w:rsidP="003D6507">
            <w:pPr>
              <w:pStyle w:val="TAR"/>
              <w:rPr>
                <w:rFonts w:cs="Arial"/>
                <w:sz w:val="16"/>
                <w:szCs w:val="16"/>
              </w:rPr>
            </w:pPr>
          </w:p>
        </w:tc>
        <w:tc>
          <w:tcPr>
            <w:tcW w:w="425" w:type="dxa"/>
            <w:shd w:val="solid" w:color="FFFFFF" w:fill="auto"/>
          </w:tcPr>
          <w:p w14:paraId="690E8278" w14:textId="1094D178" w:rsidR="003D6507" w:rsidRPr="003D6507" w:rsidRDefault="003D6507" w:rsidP="003D6507">
            <w:pPr>
              <w:pStyle w:val="TAC"/>
              <w:rPr>
                <w:rFonts w:cs="Arial"/>
                <w:sz w:val="16"/>
                <w:szCs w:val="16"/>
              </w:rPr>
            </w:pPr>
            <w:r w:rsidRPr="003D6507">
              <w:rPr>
                <w:sz w:val="16"/>
                <w:szCs w:val="16"/>
              </w:rPr>
              <w:t>F</w:t>
            </w:r>
          </w:p>
        </w:tc>
        <w:tc>
          <w:tcPr>
            <w:tcW w:w="4679" w:type="dxa"/>
            <w:shd w:val="solid" w:color="FFFFFF" w:fill="auto"/>
          </w:tcPr>
          <w:p w14:paraId="6CB02755" w14:textId="7EB57758" w:rsidR="003D6507" w:rsidRPr="003D6507" w:rsidRDefault="003D6507" w:rsidP="003D6507">
            <w:pPr>
              <w:overflowPunct/>
              <w:autoSpaceDE/>
              <w:autoSpaceDN/>
              <w:adjustRightInd/>
              <w:spacing w:after="0"/>
              <w:textAlignment w:val="auto"/>
              <w:rPr>
                <w:rFonts w:ascii="Arial" w:hAnsi="Arial" w:cs="Arial"/>
                <w:sz w:val="16"/>
                <w:szCs w:val="16"/>
              </w:rPr>
            </w:pPr>
            <w:r w:rsidRPr="003D6507">
              <w:rPr>
                <w:rFonts w:ascii="Arial" w:hAnsi="Arial" w:cs="Arial"/>
                <w:sz w:val="16"/>
                <w:szCs w:val="16"/>
              </w:rPr>
              <w:t>(LTE410_Europe_PPDR-Perf) CR to 38.176-1: missing Band 87 and 88 co-existence and co-location requirements, Rel-16</w:t>
            </w:r>
          </w:p>
        </w:tc>
        <w:tc>
          <w:tcPr>
            <w:tcW w:w="708" w:type="dxa"/>
            <w:shd w:val="solid" w:color="FFFFFF" w:fill="auto"/>
          </w:tcPr>
          <w:p w14:paraId="3CE1DDBE" w14:textId="3C131027" w:rsidR="003D6507" w:rsidRDefault="003D6507" w:rsidP="003D6507">
            <w:pPr>
              <w:pStyle w:val="TAC"/>
              <w:rPr>
                <w:sz w:val="16"/>
                <w:szCs w:val="16"/>
              </w:rPr>
            </w:pPr>
            <w:r>
              <w:rPr>
                <w:sz w:val="16"/>
                <w:szCs w:val="16"/>
              </w:rPr>
              <w:t>16.9.0</w:t>
            </w:r>
          </w:p>
        </w:tc>
      </w:tr>
    </w:tbl>
    <w:p w14:paraId="13D96CBF" w14:textId="77777777" w:rsidR="00080512" w:rsidRPr="00FF7252" w:rsidRDefault="00080512" w:rsidP="00C36564">
      <w:pPr>
        <w:rPr>
          <w:rFonts w:eastAsiaTheme="minorEastAsia"/>
        </w:rPr>
      </w:pPr>
    </w:p>
    <w:sectPr w:rsidR="00080512" w:rsidRPr="00FF7252">
      <w:headerReference w:type="default" r:id="rId210"/>
      <w:footerReference w:type="default" r:id="rId2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F5EF2AC" w14:textId="77777777" w:rsidR="007D43F7" w:rsidRPr="008025B8" w:rsidRDefault="007D43F7">
      <w:pPr>
        <w:rPr>
          <w:rFonts w:eastAsiaTheme="minorEastAsia"/>
        </w:rPr>
      </w:pPr>
      <w:r w:rsidRPr="008025B8">
        <w:rPr>
          <w:rFonts w:eastAsiaTheme="minorEastAsia"/>
        </w:rPr>
        <w:separator/>
      </w:r>
    </w:p>
  </w:endnote>
  <w:endnote w:type="continuationSeparator" w:id="0">
    <w:p w14:paraId="2A34798D" w14:textId="77777777" w:rsidR="007D43F7" w:rsidRPr="008025B8" w:rsidRDefault="007D43F7">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5DC48A" w14:textId="77777777" w:rsidR="007D43F7" w:rsidRPr="008025B8" w:rsidRDefault="007D43F7">
      <w:pPr>
        <w:rPr>
          <w:rFonts w:eastAsiaTheme="minorEastAsia"/>
        </w:rPr>
      </w:pPr>
      <w:r w:rsidRPr="008025B8">
        <w:rPr>
          <w:rFonts w:eastAsiaTheme="minorEastAsia"/>
        </w:rPr>
        <w:separator/>
      </w:r>
    </w:p>
  </w:footnote>
  <w:footnote w:type="continuationSeparator" w:id="0">
    <w:p w14:paraId="0524E37F" w14:textId="77777777" w:rsidR="007D43F7" w:rsidRPr="008025B8" w:rsidRDefault="007D43F7">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F9CF87" w14:textId="2CC3B803"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D4363D">
      <w:rPr>
        <w:rFonts w:ascii="Arial" w:eastAsiaTheme="minorEastAsia" w:hAnsi="Arial" w:cs="Arial"/>
        <w:b/>
        <w:noProof/>
        <w:sz w:val="18"/>
        <w:szCs w:val="18"/>
      </w:rPr>
      <w:t>3GPP TS 38.176-1 V16.10.0 (2024-12)</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50A6201D"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D4363D">
      <w:rPr>
        <w:rFonts w:ascii="Arial" w:eastAsiaTheme="minorEastAsia" w:hAnsi="Arial" w:cs="Arial"/>
        <w:b/>
        <w:noProof/>
        <w:sz w:val="18"/>
        <w:szCs w:val="18"/>
      </w:rPr>
      <w:t>Release 16</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250891386">
    <w:abstractNumId w:val="11"/>
  </w:num>
  <w:num w:numId="2" w16cid:durableId="1208182609">
    <w:abstractNumId w:val="34"/>
  </w:num>
  <w:num w:numId="3" w16cid:durableId="902523036">
    <w:abstractNumId w:val="24"/>
  </w:num>
  <w:num w:numId="4" w16cid:durableId="656148746">
    <w:abstractNumId w:val="53"/>
  </w:num>
  <w:num w:numId="5" w16cid:durableId="1138299984">
    <w:abstractNumId w:val="22"/>
  </w:num>
  <w:num w:numId="6" w16cid:durableId="2018194429">
    <w:abstractNumId w:val="14"/>
  </w:num>
  <w:num w:numId="7" w16cid:durableId="419300111">
    <w:abstractNumId w:val="48"/>
  </w:num>
  <w:num w:numId="8" w16cid:durableId="1312558317">
    <w:abstractNumId w:val="37"/>
  </w:num>
  <w:num w:numId="9" w16cid:durableId="1646353650">
    <w:abstractNumId w:val="47"/>
  </w:num>
  <w:num w:numId="10" w16cid:durableId="434520295">
    <w:abstractNumId w:val="23"/>
  </w:num>
  <w:num w:numId="11" w16cid:durableId="516776553">
    <w:abstractNumId w:val="35"/>
  </w:num>
  <w:num w:numId="12" w16cid:durableId="758218119">
    <w:abstractNumId w:val="54"/>
  </w:num>
  <w:num w:numId="13" w16cid:durableId="1373963810">
    <w:abstractNumId w:val="29"/>
  </w:num>
  <w:num w:numId="14" w16cid:durableId="1098065889">
    <w:abstractNumId w:val="0"/>
  </w:num>
  <w:num w:numId="15" w16cid:durableId="780763028">
    <w:abstractNumId w:val="51"/>
  </w:num>
  <w:num w:numId="16" w16cid:durableId="214512174">
    <w:abstractNumId w:val="13"/>
  </w:num>
  <w:num w:numId="17" w16cid:durableId="404650512">
    <w:abstractNumId w:val="36"/>
  </w:num>
  <w:num w:numId="18" w16cid:durableId="1717729639">
    <w:abstractNumId w:val="33"/>
  </w:num>
  <w:num w:numId="19" w16cid:durableId="1769961888">
    <w:abstractNumId w:val="45"/>
  </w:num>
  <w:num w:numId="20" w16cid:durableId="1159544367">
    <w:abstractNumId w:val="21"/>
  </w:num>
  <w:num w:numId="21" w16cid:durableId="90171910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49699035">
    <w:abstractNumId w:val="38"/>
  </w:num>
  <w:num w:numId="23" w16cid:durableId="733311636">
    <w:abstractNumId w:val="27"/>
  </w:num>
  <w:num w:numId="24" w16cid:durableId="1607419873">
    <w:abstractNumId w:val="39"/>
  </w:num>
  <w:num w:numId="25" w16cid:durableId="710231312">
    <w:abstractNumId w:val="17"/>
  </w:num>
  <w:num w:numId="26" w16cid:durableId="1540630995">
    <w:abstractNumId w:val="19"/>
  </w:num>
  <w:num w:numId="27" w16cid:durableId="1617981944">
    <w:abstractNumId w:val="31"/>
  </w:num>
  <w:num w:numId="28" w16cid:durableId="1485508078">
    <w:abstractNumId w:val="25"/>
  </w:num>
  <w:num w:numId="29" w16cid:durableId="1966883563">
    <w:abstractNumId w:val="49"/>
  </w:num>
  <w:num w:numId="30" w16cid:durableId="499858386">
    <w:abstractNumId w:val="52"/>
  </w:num>
  <w:num w:numId="31" w16cid:durableId="850796834">
    <w:abstractNumId w:val="41"/>
  </w:num>
  <w:num w:numId="32" w16cid:durableId="1018653942">
    <w:abstractNumId w:val="46"/>
  </w:num>
  <w:num w:numId="33" w16cid:durableId="1849178237">
    <w:abstractNumId w:val="20"/>
  </w:num>
  <w:num w:numId="34" w16cid:durableId="512184387">
    <w:abstractNumId w:val="16"/>
  </w:num>
  <w:num w:numId="35" w16cid:durableId="1798134994">
    <w:abstractNumId w:val="42"/>
  </w:num>
  <w:num w:numId="36" w16cid:durableId="647439156">
    <w:abstractNumId w:val="15"/>
  </w:num>
  <w:num w:numId="37" w16cid:durableId="280959482">
    <w:abstractNumId w:val="32"/>
  </w:num>
  <w:num w:numId="38" w16cid:durableId="605579255">
    <w:abstractNumId w:val="12"/>
  </w:num>
  <w:num w:numId="39" w16cid:durableId="1538367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713110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82791832">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16cid:durableId="190023876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40253460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406879745">
    <w:abstractNumId w:val="9"/>
  </w:num>
  <w:num w:numId="45" w16cid:durableId="333610733">
    <w:abstractNumId w:val="40"/>
  </w:num>
  <w:num w:numId="46" w16cid:durableId="20537974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83655185">
    <w:abstractNumId w:val="18"/>
  </w:num>
  <w:num w:numId="48" w16cid:durableId="145845246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14512024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1498074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509683326">
    <w:abstractNumId w:val="27"/>
    <w:lvlOverride w:ilvl="0">
      <w:startOverride w:val="1"/>
    </w:lvlOverride>
  </w:num>
  <w:num w:numId="52" w16cid:durableId="936250370">
    <w:abstractNumId w:val="28"/>
  </w:num>
  <w:num w:numId="53" w16cid:durableId="407265222">
    <w:abstractNumId w:val="50"/>
  </w:num>
  <w:num w:numId="54" w16cid:durableId="486749234">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16cid:durableId="1539049127">
    <w:abstractNumId w:val="10"/>
  </w:num>
  <w:num w:numId="56" w16cid:durableId="304438346">
    <w:abstractNumId w:val="44"/>
  </w:num>
  <w:num w:numId="57" w16cid:durableId="1014498435">
    <w:abstractNumId w:val="7"/>
  </w:num>
  <w:num w:numId="58" w16cid:durableId="320500405">
    <w:abstractNumId w:val="5"/>
  </w:num>
  <w:num w:numId="59" w16cid:durableId="915360523">
    <w:abstractNumId w:val="4"/>
  </w:num>
  <w:num w:numId="60" w16cid:durableId="1719814044">
    <w:abstractNumId w:val="3"/>
  </w:num>
  <w:num w:numId="61" w16cid:durableId="1830246717">
    <w:abstractNumId w:val="2"/>
  </w:num>
  <w:num w:numId="62" w16cid:durableId="37316683">
    <w:abstractNumId w:val="6"/>
  </w:num>
  <w:num w:numId="63" w16cid:durableId="1112945253">
    <w:abstractNumId w:val="1"/>
  </w:num>
  <w:num w:numId="64" w16cid:durableId="12272215">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04813674">
    <w:abstractNumId w:val="1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842"/>
    <w:rsid w:val="0003024C"/>
    <w:rsid w:val="000322A3"/>
    <w:rsid w:val="00033397"/>
    <w:rsid w:val="00040095"/>
    <w:rsid w:val="00045515"/>
    <w:rsid w:val="000470E5"/>
    <w:rsid w:val="00051834"/>
    <w:rsid w:val="00051AAE"/>
    <w:rsid w:val="00054A22"/>
    <w:rsid w:val="0005514A"/>
    <w:rsid w:val="00057BA3"/>
    <w:rsid w:val="00062023"/>
    <w:rsid w:val="0006262F"/>
    <w:rsid w:val="000655A6"/>
    <w:rsid w:val="00065A9D"/>
    <w:rsid w:val="00070FB4"/>
    <w:rsid w:val="00080512"/>
    <w:rsid w:val="0008065A"/>
    <w:rsid w:val="00083347"/>
    <w:rsid w:val="00087755"/>
    <w:rsid w:val="00091F35"/>
    <w:rsid w:val="00095CA2"/>
    <w:rsid w:val="000B3BC8"/>
    <w:rsid w:val="000B562F"/>
    <w:rsid w:val="000C47C3"/>
    <w:rsid w:val="000D1938"/>
    <w:rsid w:val="000D2F0A"/>
    <w:rsid w:val="000D4065"/>
    <w:rsid w:val="000D58AB"/>
    <w:rsid w:val="000E52C5"/>
    <w:rsid w:val="000E6ACC"/>
    <w:rsid w:val="000F1A47"/>
    <w:rsid w:val="00102F58"/>
    <w:rsid w:val="001076CF"/>
    <w:rsid w:val="00115CD1"/>
    <w:rsid w:val="00123C45"/>
    <w:rsid w:val="00126531"/>
    <w:rsid w:val="00133525"/>
    <w:rsid w:val="00162CD9"/>
    <w:rsid w:val="0018606B"/>
    <w:rsid w:val="001A4C42"/>
    <w:rsid w:val="001A7420"/>
    <w:rsid w:val="001B6637"/>
    <w:rsid w:val="001C18B3"/>
    <w:rsid w:val="001C21C3"/>
    <w:rsid w:val="001C72DA"/>
    <w:rsid w:val="001D02C2"/>
    <w:rsid w:val="001E3E5E"/>
    <w:rsid w:val="001F0C1D"/>
    <w:rsid w:val="001F1132"/>
    <w:rsid w:val="001F168B"/>
    <w:rsid w:val="001F45A3"/>
    <w:rsid w:val="0022028E"/>
    <w:rsid w:val="00220689"/>
    <w:rsid w:val="00222CAC"/>
    <w:rsid w:val="00222D90"/>
    <w:rsid w:val="00224940"/>
    <w:rsid w:val="002263FD"/>
    <w:rsid w:val="002347A2"/>
    <w:rsid w:val="00252E99"/>
    <w:rsid w:val="00262186"/>
    <w:rsid w:val="002675F0"/>
    <w:rsid w:val="002713BC"/>
    <w:rsid w:val="00287398"/>
    <w:rsid w:val="00292B96"/>
    <w:rsid w:val="002942D7"/>
    <w:rsid w:val="002A55E9"/>
    <w:rsid w:val="002A7DE2"/>
    <w:rsid w:val="002B3822"/>
    <w:rsid w:val="002B4696"/>
    <w:rsid w:val="002B6339"/>
    <w:rsid w:val="002B6E61"/>
    <w:rsid w:val="002C5E31"/>
    <w:rsid w:val="002D7C58"/>
    <w:rsid w:val="002E00EE"/>
    <w:rsid w:val="002E197A"/>
    <w:rsid w:val="002E6FB6"/>
    <w:rsid w:val="003076AE"/>
    <w:rsid w:val="003114B7"/>
    <w:rsid w:val="003124A8"/>
    <w:rsid w:val="003172DC"/>
    <w:rsid w:val="003213EE"/>
    <w:rsid w:val="00321807"/>
    <w:rsid w:val="003246D7"/>
    <w:rsid w:val="00325039"/>
    <w:rsid w:val="003333F9"/>
    <w:rsid w:val="003355C3"/>
    <w:rsid w:val="00337BAB"/>
    <w:rsid w:val="003448CD"/>
    <w:rsid w:val="00345ACA"/>
    <w:rsid w:val="00353458"/>
    <w:rsid w:val="0035462D"/>
    <w:rsid w:val="00360C4F"/>
    <w:rsid w:val="003671B1"/>
    <w:rsid w:val="00371159"/>
    <w:rsid w:val="00371FDB"/>
    <w:rsid w:val="00376295"/>
    <w:rsid w:val="003765B8"/>
    <w:rsid w:val="003823B6"/>
    <w:rsid w:val="0038613B"/>
    <w:rsid w:val="003926B4"/>
    <w:rsid w:val="00392ACA"/>
    <w:rsid w:val="003A2ECC"/>
    <w:rsid w:val="003A4350"/>
    <w:rsid w:val="003B4DE0"/>
    <w:rsid w:val="003C3971"/>
    <w:rsid w:val="003D6507"/>
    <w:rsid w:val="003E2A5F"/>
    <w:rsid w:val="003F1A86"/>
    <w:rsid w:val="00412605"/>
    <w:rsid w:val="004221DF"/>
    <w:rsid w:val="00423334"/>
    <w:rsid w:val="00424907"/>
    <w:rsid w:val="00431A0C"/>
    <w:rsid w:val="004345EC"/>
    <w:rsid w:val="004360FB"/>
    <w:rsid w:val="00443960"/>
    <w:rsid w:val="0044539B"/>
    <w:rsid w:val="004455A9"/>
    <w:rsid w:val="00463AFD"/>
    <w:rsid w:val="00465515"/>
    <w:rsid w:val="004A0E58"/>
    <w:rsid w:val="004A54B6"/>
    <w:rsid w:val="004A570B"/>
    <w:rsid w:val="004A764B"/>
    <w:rsid w:val="004D3578"/>
    <w:rsid w:val="004E213A"/>
    <w:rsid w:val="004F0988"/>
    <w:rsid w:val="004F1F0E"/>
    <w:rsid w:val="004F3340"/>
    <w:rsid w:val="004F678B"/>
    <w:rsid w:val="004F7E42"/>
    <w:rsid w:val="00504A7B"/>
    <w:rsid w:val="005131AA"/>
    <w:rsid w:val="005219CB"/>
    <w:rsid w:val="0053388B"/>
    <w:rsid w:val="00535279"/>
    <w:rsid w:val="00535773"/>
    <w:rsid w:val="00543E6C"/>
    <w:rsid w:val="005454C8"/>
    <w:rsid w:val="00556F11"/>
    <w:rsid w:val="00556F6B"/>
    <w:rsid w:val="0055705D"/>
    <w:rsid w:val="00565087"/>
    <w:rsid w:val="005720D8"/>
    <w:rsid w:val="00580009"/>
    <w:rsid w:val="00586374"/>
    <w:rsid w:val="00597B11"/>
    <w:rsid w:val="005A02B8"/>
    <w:rsid w:val="005B31AB"/>
    <w:rsid w:val="005B7F24"/>
    <w:rsid w:val="005C5C7A"/>
    <w:rsid w:val="005D2E01"/>
    <w:rsid w:val="005D7526"/>
    <w:rsid w:val="005D7747"/>
    <w:rsid w:val="005D7B73"/>
    <w:rsid w:val="005E4BB2"/>
    <w:rsid w:val="005E582F"/>
    <w:rsid w:val="005F0F3A"/>
    <w:rsid w:val="005F39F8"/>
    <w:rsid w:val="005F503C"/>
    <w:rsid w:val="0060001F"/>
    <w:rsid w:val="00602AEA"/>
    <w:rsid w:val="00614FDF"/>
    <w:rsid w:val="0062020F"/>
    <w:rsid w:val="00620F7A"/>
    <w:rsid w:val="00623D73"/>
    <w:rsid w:val="0063543D"/>
    <w:rsid w:val="00645AB0"/>
    <w:rsid w:val="00647114"/>
    <w:rsid w:val="00660E25"/>
    <w:rsid w:val="00665162"/>
    <w:rsid w:val="00665CC4"/>
    <w:rsid w:val="006725BC"/>
    <w:rsid w:val="00672BE1"/>
    <w:rsid w:val="00673DEA"/>
    <w:rsid w:val="006A0418"/>
    <w:rsid w:val="006A323F"/>
    <w:rsid w:val="006A517E"/>
    <w:rsid w:val="006B30D0"/>
    <w:rsid w:val="006B337C"/>
    <w:rsid w:val="006C2A43"/>
    <w:rsid w:val="006C3D95"/>
    <w:rsid w:val="006E01F2"/>
    <w:rsid w:val="006E5C86"/>
    <w:rsid w:val="006E6B1B"/>
    <w:rsid w:val="00701116"/>
    <w:rsid w:val="007102EA"/>
    <w:rsid w:val="00711A6C"/>
    <w:rsid w:val="00713C44"/>
    <w:rsid w:val="00734A5B"/>
    <w:rsid w:val="0074026F"/>
    <w:rsid w:val="007429F6"/>
    <w:rsid w:val="00744E76"/>
    <w:rsid w:val="00774DA4"/>
    <w:rsid w:val="00775EEF"/>
    <w:rsid w:val="00781F0F"/>
    <w:rsid w:val="007825DF"/>
    <w:rsid w:val="007872BA"/>
    <w:rsid w:val="00790114"/>
    <w:rsid w:val="00793052"/>
    <w:rsid w:val="007A2030"/>
    <w:rsid w:val="007A4DF6"/>
    <w:rsid w:val="007B23EA"/>
    <w:rsid w:val="007B55FA"/>
    <w:rsid w:val="007B600E"/>
    <w:rsid w:val="007B65F9"/>
    <w:rsid w:val="007C0B0F"/>
    <w:rsid w:val="007D43F7"/>
    <w:rsid w:val="007E2F51"/>
    <w:rsid w:val="007E3CAC"/>
    <w:rsid w:val="007E4276"/>
    <w:rsid w:val="007E7882"/>
    <w:rsid w:val="007F0F4A"/>
    <w:rsid w:val="008025B8"/>
    <w:rsid w:val="008028A4"/>
    <w:rsid w:val="00810469"/>
    <w:rsid w:val="00815BEC"/>
    <w:rsid w:val="00830747"/>
    <w:rsid w:val="00836CBC"/>
    <w:rsid w:val="00847BC2"/>
    <w:rsid w:val="0087623A"/>
    <w:rsid w:val="008768CA"/>
    <w:rsid w:val="00882383"/>
    <w:rsid w:val="008831B1"/>
    <w:rsid w:val="0089010F"/>
    <w:rsid w:val="0089750C"/>
    <w:rsid w:val="00897599"/>
    <w:rsid w:val="008A0004"/>
    <w:rsid w:val="008A3F4C"/>
    <w:rsid w:val="008A6409"/>
    <w:rsid w:val="008B50DA"/>
    <w:rsid w:val="008B7162"/>
    <w:rsid w:val="008C2B94"/>
    <w:rsid w:val="008C384C"/>
    <w:rsid w:val="008C5635"/>
    <w:rsid w:val="008D3EE5"/>
    <w:rsid w:val="008D5D1C"/>
    <w:rsid w:val="008D5F80"/>
    <w:rsid w:val="008F0186"/>
    <w:rsid w:val="008F569E"/>
    <w:rsid w:val="008F6189"/>
    <w:rsid w:val="0090271F"/>
    <w:rsid w:val="00902E23"/>
    <w:rsid w:val="009114D7"/>
    <w:rsid w:val="0091348E"/>
    <w:rsid w:val="00917CCB"/>
    <w:rsid w:val="009324B4"/>
    <w:rsid w:val="0093279B"/>
    <w:rsid w:val="00935F1E"/>
    <w:rsid w:val="00942EC2"/>
    <w:rsid w:val="0094378D"/>
    <w:rsid w:val="00944A2B"/>
    <w:rsid w:val="00947121"/>
    <w:rsid w:val="00952FDB"/>
    <w:rsid w:val="00956DF5"/>
    <w:rsid w:val="00960175"/>
    <w:rsid w:val="00971936"/>
    <w:rsid w:val="00975A6B"/>
    <w:rsid w:val="00980189"/>
    <w:rsid w:val="00992EA7"/>
    <w:rsid w:val="00997B97"/>
    <w:rsid w:val="009B78E2"/>
    <w:rsid w:val="009C4FD4"/>
    <w:rsid w:val="009C7587"/>
    <w:rsid w:val="009D5C18"/>
    <w:rsid w:val="009F37B7"/>
    <w:rsid w:val="009F5265"/>
    <w:rsid w:val="00A10F02"/>
    <w:rsid w:val="00A164B4"/>
    <w:rsid w:val="00A2254A"/>
    <w:rsid w:val="00A24CAD"/>
    <w:rsid w:val="00A26230"/>
    <w:rsid w:val="00A26956"/>
    <w:rsid w:val="00A270DD"/>
    <w:rsid w:val="00A27486"/>
    <w:rsid w:val="00A2756A"/>
    <w:rsid w:val="00A53724"/>
    <w:rsid w:val="00A56066"/>
    <w:rsid w:val="00A73129"/>
    <w:rsid w:val="00A75607"/>
    <w:rsid w:val="00A7567E"/>
    <w:rsid w:val="00A82346"/>
    <w:rsid w:val="00A87960"/>
    <w:rsid w:val="00A87B83"/>
    <w:rsid w:val="00A90BF6"/>
    <w:rsid w:val="00A92BA1"/>
    <w:rsid w:val="00A94ECF"/>
    <w:rsid w:val="00A95B55"/>
    <w:rsid w:val="00A9798A"/>
    <w:rsid w:val="00AA0F2F"/>
    <w:rsid w:val="00AB3799"/>
    <w:rsid w:val="00AC572F"/>
    <w:rsid w:val="00AC6BC6"/>
    <w:rsid w:val="00AC6CBB"/>
    <w:rsid w:val="00AD1976"/>
    <w:rsid w:val="00AD5F8C"/>
    <w:rsid w:val="00AE65E2"/>
    <w:rsid w:val="00AF5CDD"/>
    <w:rsid w:val="00B045F3"/>
    <w:rsid w:val="00B15449"/>
    <w:rsid w:val="00B24F5A"/>
    <w:rsid w:val="00B2672D"/>
    <w:rsid w:val="00B30A39"/>
    <w:rsid w:val="00B37129"/>
    <w:rsid w:val="00B376C1"/>
    <w:rsid w:val="00B41A40"/>
    <w:rsid w:val="00B4590E"/>
    <w:rsid w:val="00B4666F"/>
    <w:rsid w:val="00B6284C"/>
    <w:rsid w:val="00B63C81"/>
    <w:rsid w:val="00B93086"/>
    <w:rsid w:val="00BA19ED"/>
    <w:rsid w:val="00BA387F"/>
    <w:rsid w:val="00BA433A"/>
    <w:rsid w:val="00BA4B8D"/>
    <w:rsid w:val="00BA6BAA"/>
    <w:rsid w:val="00BB0386"/>
    <w:rsid w:val="00BB77EE"/>
    <w:rsid w:val="00BC0F7D"/>
    <w:rsid w:val="00BD2812"/>
    <w:rsid w:val="00BD7D31"/>
    <w:rsid w:val="00BE3255"/>
    <w:rsid w:val="00BE5108"/>
    <w:rsid w:val="00BF128E"/>
    <w:rsid w:val="00C07071"/>
    <w:rsid w:val="00C0725D"/>
    <w:rsid w:val="00C074DD"/>
    <w:rsid w:val="00C1496A"/>
    <w:rsid w:val="00C23BDF"/>
    <w:rsid w:val="00C2732A"/>
    <w:rsid w:val="00C273FD"/>
    <w:rsid w:val="00C30BB8"/>
    <w:rsid w:val="00C33079"/>
    <w:rsid w:val="00C36564"/>
    <w:rsid w:val="00C403DD"/>
    <w:rsid w:val="00C45231"/>
    <w:rsid w:val="00C47591"/>
    <w:rsid w:val="00C640F0"/>
    <w:rsid w:val="00C67700"/>
    <w:rsid w:val="00C70ADE"/>
    <w:rsid w:val="00C72833"/>
    <w:rsid w:val="00C73F05"/>
    <w:rsid w:val="00C777BD"/>
    <w:rsid w:val="00C80F1D"/>
    <w:rsid w:val="00C831DD"/>
    <w:rsid w:val="00C87888"/>
    <w:rsid w:val="00C93F40"/>
    <w:rsid w:val="00C94E3F"/>
    <w:rsid w:val="00CA3D0C"/>
    <w:rsid w:val="00CB713D"/>
    <w:rsid w:val="00CC1B60"/>
    <w:rsid w:val="00CC2ECD"/>
    <w:rsid w:val="00CD565B"/>
    <w:rsid w:val="00CE0E7D"/>
    <w:rsid w:val="00CE196B"/>
    <w:rsid w:val="00CF2001"/>
    <w:rsid w:val="00D00AE6"/>
    <w:rsid w:val="00D15E4D"/>
    <w:rsid w:val="00D229FD"/>
    <w:rsid w:val="00D23D97"/>
    <w:rsid w:val="00D244FC"/>
    <w:rsid w:val="00D25564"/>
    <w:rsid w:val="00D27117"/>
    <w:rsid w:val="00D31349"/>
    <w:rsid w:val="00D4363D"/>
    <w:rsid w:val="00D448C4"/>
    <w:rsid w:val="00D46E36"/>
    <w:rsid w:val="00D47065"/>
    <w:rsid w:val="00D51631"/>
    <w:rsid w:val="00D54A3B"/>
    <w:rsid w:val="00D57972"/>
    <w:rsid w:val="00D60968"/>
    <w:rsid w:val="00D675A9"/>
    <w:rsid w:val="00D738D6"/>
    <w:rsid w:val="00D755EB"/>
    <w:rsid w:val="00D76048"/>
    <w:rsid w:val="00D84951"/>
    <w:rsid w:val="00D87710"/>
    <w:rsid w:val="00D87E00"/>
    <w:rsid w:val="00D9134D"/>
    <w:rsid w:val="00D92AFE"/>
    <w:rsid w:val="00D94C2A"/>
    <w:rsid w:val="00DA3CEA"/>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11ABD"/>
    <w:rsid w:val="00E1367A"/>
    <w:rsid w:val="00E16509"/>
    <w:rsid w:val="00E30672"/>
    <w:rsid w:val="00E34865"/>
    <w:rsid w:val="00E360F1"/>
    <w:rsid w:val="00E44582"/>
    <w:rsid w:val="00E53AEA"/>
    <w:rsid w:val="00E541AC"/>
    <w:rsid w:val="00E55627"/>
    <w:rsid w:val="00E625D8"/>
    <w:rsid w:val="00E73271"/>
    <w:rsid w:val="00E77645"/>
    <w:rsid w:val="00E823AC"/>
    <w:rsid w:val="00EA15B0"/>
    <w:rsid w:val="00EA32ED"/>
    <w:rsid w:val="00EA5EA7"/>
    <w:rsid w:val="00EA6CFC"/>
    <w:rsid w:val="00EC4789"/>
    <w:rsid w:val="00EC4A25"/>
    <w:rsid w:val="00EC5235"/>
    <w:rsid w:val="00EC7FE8"/>
    <w:rsid w:val="00ED365D"/>
    <w:rsid w:val="00EE3B6C"/>
    <w:rsid w:val="00EE7E7A"/>
    <w:rsid w:val="00EF3135"/>
    <w:rsid w:val="00EF698C"/>
    <w:rsid w:val="00EF7D64"/>
    <w:rsid w:val="00F025A2"/>
    <w:rsid w:val="00F04712"/>
    <w:rsid w:val="00F13360"/>
    <w:rsid w:val="00F1719E"/>
    <w:rsid w:val="00F22766"/>
    <w:rsid w:val="00F22EC7"/>
    <w:rsid w:val="00F325C8"/>
    <w:rsid w:val="00F37FBD"/>
    <w:rsid w:val="00F43AF5"/>
    <w:rsid w:val="00F5262F"/>
    <w:rsid w:val="00F653B8"/>
    <w:rsid w:val="00F71B25"/>
    <w:rsid w:val="00F75CEB"/>
    <w:rsid w:val="00F82799"/>
    <w:rsid w:val="00F9008D"/>
    <w:rsid w:val="00F906F6"/>
    <w:rsid w:val="00FA095B"/>
    <w:rsid w:val="00FA1266"/>
    <w:rsid w:val="00FA6D5B"/>
    <w:rsid w:val="00FC1192"/>
    <w:rsid w:val="00FC3F9F"/>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link w:val="EQChar"/>
    <w:rsid w:val="00A9798A"/>
    <w:pPr>
      <w:keepLines/>
      <w:tabs>
        <w:tab w:val="center" w:pos="4536"/>
        <w:tab w:val="right" w:pos="9072"/>
      </w:tabs>
    </w:p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uiPriority w:val="99"/>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eastAsia="Times New Roman"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rFonts w:eastAsia="Times New Roman"/>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rFonts w:eastAsia="Times New Roman"/>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eastAsia="Times New Roman" w:hAnsi="Tahoma"/>
      <w:shd w:val="clear" w:color="auto" w:fill="000080"/>
      <w:lang w:eastAsia="en-US"/>
    </w:rPr>
  </w:style>
  <w:style w:type="paragraph" w:styleId="PlainText">
    <w:name w:val="Plain Text"/>
    <w:basedOn w:val="Normal"/>
    <w:link w:val="PlainTextChar"/>
    <w:qFormat/>
    <w:rsid w:val="008D3EE5"/>
    <w:rPr>
      <w:rFonts w:ascii="Courier New" w:hAnsi="Courier New"/>
    </w:rPr>
  </w:style>
  <w:style w:type="character" w:customStyle="1" w:styleId="PlainTextChar">
    <w:name w:val="Plain Text Char"/>
    <w:basedOn w:val="DefaultParagraphFont"/>
    <w:link w:val="PlainText"/>
    <w:qFormat/>
    <w:rsid w:val="008D3EE5"/>
    <w:rPr>
      <w:rFonts w:ascii="Courier New" w:eastAsia="Times New Roman" w:hAnsi="Courier New"/>
      <w:lang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rFonts w:eastAsia="Times New Roman"/>
      <w:lang w:eastAsia="en-US"/>
    </w:rPr>
  </w:style>
  <w:style w:type="character" w:customStyle="1" w:styleId="HeaderChar">
    <w:name w:val="Header Char"/>
    <w:link w:val="Header"/>
    <w:qFormat/>
    <w:rsid w:val="008D3EE5"/>
    <w:rPr>
      <w:rFonts w:ascii="Arial" w:eastAsia="Times New Roman" w:hAnsi="Arial"/>
      <w:b/>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eastAsia="Times New Roman"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rFonts w:eastAsia="Times New Roman"/>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rFonts w:eastAsia="Times New Roman"/>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rPr>
      <w:rFonts w:eastAsia="Times New Roman"/>
    </w:rPr>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 w:type="paragraph" w:styleId="Bibliography">
    <w:name w:val="Bibliography"/>
    <w:basedOn w:val="Normal"/>
    <w:next w:val="Normal"/>
    <w:uiPriority w:val="37"/>
    <w:semiHidden/>
    <w:unhideWhenUsed/>
    <w:rsid w:val="008D5D1C"/>
  </w:style>
  <w:style w:type="paragraph" w:styleId="BodyTextFirstIndent">
    <w:name w:val="Body Text First Indent"/>
    <w:basedOn w:val="BodyText"/>
    <w:link w:val="BodyTextFirstIndentChar"/>
    <w:rsid w:val="008D5D1C"/>
    <w:pPr>
      <w:ind w:firstLine="360"/>
    </w:pPr>
    <w:rPr>
      <w:rFonts w:eastAsia="Times New Roman"/>
    </w:rPr>
  </w:style>
  <w:style w:type="character" w:customStyle="1" w:styleId="BodyTextFirstIndentChar">
    <w:name w:val="Body Text First Indent Char"/>
    <w:basedOn w:val="BodyTextChar"/>
    <w:link w:val="BodyTextFirstIndent"/>
    <w:rsid w:val="008D5D1C"/>
    <w:rPr>
      <w:rFonts w:eastAsia="Times New Roman"/>
      <w:lang w:eastAsia="en-US"/>
    </w:rPr>
  </w:style>
  <w:style w:type="paragraph" w:styleId="BodyTextFirstIndent2">
    <w:name w:val="Body Text First Indent 2"/>
    <w:basedOn w:val="BodyTextIndent"/>
    <w:link w:val="BodyTextFirstIndent2Char"/>
    <w:rsid w:val="008D5D1C"/>
    <w:pPr>
      <w:spacing w:after="180"/>
      <w:ind w:left="360" w:firstLine="360"/>
    </w:pPr>
  </w:style>
  <w:style w:type="character" w:customStyle="1" w:styleId="BodyTextFirstIndent2Char">
    <w:name w:val="Body Text First Indent 2 Char"/>
    <w:basedOn w:val="BodyTextIndentChar"/>
    <w:link w:val="BodyTextFirstIndent2"/>
    <w:rsid w:val="008D5D1C"/>
    <w:rPr>
      <w:rFonts w:eastAsia="Times New Roman"/>
      <w:lang w:eastAsia="en-US"/>
    </w:rPr>
  </w:style>
  <w:style w:type="paragraph" w:styleId="Closing">
    <w:name w:val="Closing"/>
    <w:basedOn w:val="Normal"/>
    <w:link w:val="ClosingChar"/>
    <w:rsid w:val="008D5D1C"/>
    <w:pPr>
      <w:spacing w:after="0"/>
      <w:ind w:left="4320"/>
    </w:pPr>
  </w:style>
  <w:style w:type="character" w:customStyle="1" w:styleId="ClosingChar">
    <w:name w:val="Closing Char"/>
    <w:basedOn w:val="DefaultParagraphFont"/>
    <w:link w:val="Closing"/>
    <w:rsid w:val="008D5D1C"/>
    <w:rPr>
      <w:rFonts w:eastAsia="Times New Roman"/>
      <w:lang w:eastAsia="en-US"/>
    </w:rPr>
  </w:style>
  <w:style w:type="paragraph" w:styleId="E-mailSignature">
    <w:name w:val="E-mail Signature"/>
    <w:basedOn w:val="Normal"/>
    <w:link w:val="E-mailSignatureChar"/>
    <w:rsid w:val="008D5D1C"/>
    <w:pPr>
      <w:spacing w:after="0"/>
    </w:pPr>
  </w:style>
  <w:style w:type="character" w:customStyle="1" w:styleId="E-mailSignatureChar">
    <w:name w:val="E-mail Signature Char"/>
    <w:basedOn w:val="DefaultParagraphFont"/>
    <w:link w:val="E-mailSignature"/>
    <w:rsid w:val="008D5D1C"/>
    <w:rPr>
      <w:rFonts w:eastAsia="Times New Roman"/>
      <w:lang w:eastAsia="en-US"/>
    </w:rPr>
  </w:style>
  <w:style w:type="paragraph" w:styleId="EnvelopeAddress">
    <w:name w:val="envelope address"/>
    <w:basedOn w:val="Normal"/>
    <w:rsid w:val="008D5D1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D5D1C"/>
    <w:pPr>
      <w:spacing w:after="0"/>
    </w:pPr>
    <w:rPr>
      <w:rFonts w:asciiTheme="majorHAnsi" w:eastAsiaTheme="majorEastAsia" w:hAnsiTheme="majorHAnsi" w:cstheme="majorBidi"/>
    </w:rPr>
  </w:style>
  <w:style w:type="paragraph" w:styleId="HTMLAddress">
    <w:name w:val="HTML Address"/>
    <w:basedOn w:val="Normal"/>
    <w:link w:val="HTMLAddressChar"/>
    <w:rsid w:val="008D5D1C"/>
    <w:pPr>
      <w:spacing w:after="0"/>
    </w:pPr>
    <w:rPr>
      <w:i/>
      <w:iCs/>
    </w:rPr>
  </w:style>
  <w:style w:type="character" w:customStyle="1" w:styleId="HTMLAddressChar">
    <w:name w:val="HTML Address Char"/>
    <w:basedOn w:val="DefaultParagraphFont"/>
    <w:link w:val="HTMLAddress"/>
    <w:rsid w:val="008D5D1C"/>
    <w:rPr>
      <w:rFonts w:eastAsia="Times New Roman"/>
      <w:i/>
      <w:iCs/>
      <w:lang w:eastAsia="en-US"/>
    </w:rPr>
  </w:style>
  <w:style w:type="paragraph" w:styleId="Index3">
    <w:name w:val="index 3"/>
    <w:basedOn w:val="Normal"/>
    <w:next w:val="Normal"/>
    <w:rsid w:val="008D5D1C"/>
    <w:pPr>
      <w:spacing w:after="0"/>
      <w:ind w:left="600" w:hanging="200"/>
    </w:pPr>
  </w:style>
  <w:style w:type="paragraph" w:styleId="Index4">
    <w:name w:val="index 4"/>
    <w:basedOn w:val="Normal"/>
    <w:next w:val="Normal"/>
    <w:rsid w:val="008D5D1C"/>
    <w:pPr>
      <w:spacing w:after="0"/>
      <w:ind w:left="800" w:hanging="200"/>
    </w:pPr>
  </w:style>
  <w:style w:type="paragraph" w:styleId="Index5">
    <w:name w:val="index 5"/>
    <w:basedOn w:val="Normal"/>
    <w:next w:val="Normal"/>
    <w:rsid w:val="008D5D1C"/>
    <w:pPr>
      <w:spacing w:after="0"/>
      <w:ind w:left="1000" w:hanging="200"/>
    </w:pPr>
  </w:style>
  <w:style w:type="paragraph" w:styleId="Index6">
    <w:name w:val="index 6"/>
    <w:basedOn w:val="Normal"/>
    <w:next w:val="Normal"/>
    <w:rsid w:val="008D5D1C"/>
    <w:pPr>
      <w:spacing w:after="0"/>
      <w:ind w:left="1200" w:hanging="200"/>
    </w:pPr>
  </w:style>
  <w:style w:type="paragraph" w:styleId="Index7">
    <w:name w:val="index 7"/>
    <w:basedOn w:val="Normal"/>
    <w:next w:val="Normal"/>
    <w:rsid w:val="008D5D1C"/>
    <w:pPr>
      <w:spacing w:after="0"/>
      <w:ind w:left="1400" w:hanging="200"/>
    </w:pPr>
  </w:style>
  <w:style w:type="paragraph" w:styleId="Index8">
    <w:name w:val="index 8"/>
    <w:basedOn w:val="Normal"/>
    <w:next w:val="Normal"/>
    <w:rsid w:val="008D5D1C"/>
    <w:pPr>
      <w:spacing w:after="0"/>
      <w:ind w:left="1600" w:hanging="200"/>
    </w:pPr>
  </w:style>
  <w:style w:type="paragraph" w:styleId="Index9">
    <w:name w:val="index 9"/>
    <w:basedOn w:val="Normal"/>
    <w:next w:val="Normal"/>
    <w:rsid w:val="008D5D1C"/>
    <w:pPr>
      <w:spacing w:after="0"/>
      <w:ind w:left="1800" w:hanging="200"/>
    </w:pPr>
  </w:style>
  <w:style w:type="paragraph" w:styleId="IntenseQuote">
    <w:name w:val="Intense Quote"/>
    <w:basedOn w:val="Normal"/>
    <w:next w:val="Normal"/>
    <w:link w:val="IntenseQuoteChar"/>
    <w:uiPriority w:val="30"/>
    <w:qFormat/>
    <w:rsid w:val="008D5D1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D5D1C"/>
    <w:rPr>
      <w:rFonts w:eastAsia="Times New Roman"/>
      <w:i/>
      <w:iCs/>
      <w:color w:val="4472C4" w:themeColor="accent1"/>
      <w:lang w:eastAsia="en-US"/>
    </w:rPr>
  </w:style>
  <w:style w:type="paragraph" w:styleId="ListContinue">
    <w:name w:val="List Continue"/>
    <w:basedOn w:val="Normal"/>
    <w:rsid w:val="008D5D1C"/>
    <w:pPr>
      <w:spacing w:after="120"/>
      <w:ind w:left="360"/>
      <w:contextualSpacing/>
    </w:pPr>
  </w:style>
  <w:style w:type="paragraph" w:styleId="ListContinue2">
    <w:name w:val="List Continue 2"/>
    <w:basedOn w:val="Normal"/>
    <w:rsid w:val="008D5D1C"/>
    <w:pPr>
      <w:spacing w:after="120"/>
      <w:ind w:left="720"/>
      <w:contextualSpacing/>
    </w:pPr>
  </w:style>
  <w:style w:type="paragraph" w:styleId="ListContinue3">
    <w:name w:val="List Continue 3"/>
    <w:basedOn w:val="Normal"/>
    <w:rsid w:val="008D5D1C"/>
    <w:pPr>
      <w:spacing w:after="120"/>
      <w:ind w:left="1080"/>
      <w:contextualSpacing/>
    </w:pPr>
  </w:style>
  <w:style w:type="paragraph" w:styleId="ListContinue4">
    <w:name w:val="List Continue 4"/>
    <w:basedOn w:val="Normal"/>
    <w:rsid w:val="008D5D1C"/>
    <w:pPr>
      <w:spacing w:after="120"/>
      <w:ind w:left="1440"/>
      <w:contextualSpacing/>
    </w:pPr>
  </w:style>
  <w:style w:type="paragraph" w:styleId="ListContinue5">
    <w:name w:val="List Continue 5"/>
    <w:basedOn w:val="Normal"/>
    <w:rsid w:val="008D5D1C"/>
    <w:pPr>
      <w:spacing w:after="120"/>
      <w:ind w:left="1800"/>
      <w:contextualSpacing/>
    </w:pPr>
  </w:style>
  <w:style w:type="paragraph" w:styleId="MacroText">
    <w:name w:val="macro"/>
    <w:link w:val="MacroTextChar"/>
    <w:rsid w:val="008D5D1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
    <w:name w:val="Macro Text Char"/>
    <w:basedOn w:val="DefaultParagraphFont"/>
    <w:link w:val="MacroText"/>
    <w:rsid w:val="008D5D1C"/>
    <w:rPr>
      <w:rFonts w:ascii="Consolas" w:eastAsia="Times New Roman" w:hAnsi="Consolas"/>
      <w:lang w:eastAsia="en-US"/>
    </w:rPr>
  </w:style>
  <w:style w:type="paragraph" w:styleId="MessageHeader">
    <w:name w:val="Message Header"/>
    <w:basedOn w:val="Normal"/>
    <w:link w:val="MessageHeaderChar"/>
    <w:rsid w:val="008D5D1C"/>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D5D1C"/>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8D5D1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D5D1C"/>
    <w:rPr>
      <w:rFonts w:eastAsia="Times New Roman"/>
      <w:i/>
      <w:iCs/>
      <w:color w:val="404040" w:themeColor="text1" w:themeTint="BF"/>
      <w:lang w:eastAsia="en-US"/>
    </w:rPr>
  </w:style>
  <w:style w:type="paragraph" w:styleId="Salutation">
    <w:name w:val="Salutation"/>
    <w:basedOn w:val="Normal"/>
    <w:next w:val="Normal"/>
    <w:link w:val="SalutationChar"/>
    <w:rsid w:val="008D5D1C"/>
  </w:style>
  <w:style w:type="character" w:customStyle="1" w:styleId="SalutationChar">
    <w:name w:val="Salutation Char"/>
    <w:basedOn w:val="DefaultParagraphFont"/>
    <w:link w:val="Salutation"/>
    <w:rsid w:val="008D5D1C"/>
    <w:rPr>
      <w:rFonts w:eastAsia="Times New Roman"/>
      <w:lang w:eastAsia="en-US"/>
    </w:rPr>
  </w:style>
  <w:style w:type="paragraph" w:styleId="Signature">
    <w:name w:val="Signature"/>
    <w:basedOn w:val="Normal"/>
    <w:link w:val="SignatureChar"/>
    <w:rsid w:val="008D5D1C"/>
    <w:pPr>
      <w:spacing w:after="0"/>
      <w:ind w:left="4320"/>
    </w:pPr>
  </w:style>
  <w:style w:type="character" w:customStyle="1" w:styleId="SignatureChar">
    <w:name w:val="Signature Char"/>
    <w:basedOn w:val="DefaultParagraphFont"/>
    <w:link w:val="Signature"/>
    <w:rsid w:val="008D5D1C"/>
    <w:rPr>
      <w:rFonts w:eastAsia="Times New Roman"/>
      <w:lang w:eastAsia="en-US"/>
    </w:rPr>
  </w:style>
  <w:style w:type="paragraph" w:styleId="Subtitle">
    <w:name w:val="Subtitle"/>
    <w:basedOn w:val="Normal"/>
    <w:next w:val="Normal"/>
    <w:link w:val="SubtitleChar"/>
    <w:qFormat/>
    <w:rsid w:val="008D5D1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D5D1C"/>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D5D1C"/>
    <w:pPr>
      <w:spacing w:after="0"/>
      <w:ind w:left="200" w:hanging="200"/>
    </w:pPr>
  </w:style>
  <w:style w:type="paragraph" w:styleId="TOAHeading">
    <w:name w:val="toa heading"/>
    <w:basedOn w:val="Normal"/>
    <w:next w:val="Normal"/>
    <w:rsid w:val="008D5D1C"/>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5625152">
      <w:bodyDiv w:val="1"/>
      <w:marLeft w:val="0"/>
      <w:marRight w:val="0"/>
      <w:marTop w:val="0"/>
      <w:marBottom w:val="0"/>
      <w:divBdr>
        <w:top w:val="none" w:sz="0" w:space="0" w:color="auto"/>
        <w:left w:val="none" w:sz="0" w:space="0" w:color="auto"/>
        <w:bottom w:val="none" w:sz="0" w:space="0" w:color="auto"/>
        <w:right w:val="none" w:sz="0" w:space="0" w:color="auto"/>
      </w:divBdr>
    </w:div>
    <w:div w:id="379519523">
      <w:bodyDiv w:val="1"/>
      <w:marLeft w:val="0"/>
      <w:marRight w:val="0"/>
      <w:marTop w:val="0"/>
      <w:marBottom w:val="0"/>
      <w:divBdr>
        <w:top w:val="none" w:sz="0" w:space="0" w:color="auto"/>
        <w:left w:val="none" w:sz="0" w:space="0" w:color="auto"/>
        <w:bottom w:val="none" w:sz="0" w:space="0" w:color="auto"/>
        <w:right w:val="none" w:sz="0" w:space="0" w:color="auto"/>
      </w:divBdr>
    </w:div>
    <w:div w:id="1712849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4.wmf"/><Relationship Id="rId21" Type="http://schemas.openxmlformats.org/officeDocument/2006/relationships/image" Target="media/image10.wmf"/><Relationship Id="rId42" Type="http://schemas.openxmlformats.org/officeDocument/2006/relationships/image" Target="media/image20.wmf"/><Relationship Id="rId63" Type="http://schemas.openxmlformats.org/officeDocument/2006/relationships/oleObject" Target="embeddings/oleObject23.bin"/><Relationship Id="rId84" Type="http://schemas.openxmlformats.org/officeDocument/2006/relationships/image" Target="media/image39.emf"/><Relationship Id="rId138" Type="http://schemas.openxmlformats.org/officeDocument/2006/relationships/oleObject" Target="embeddings/oleObject47.bin"/><Relationship Id="rId159" Type="http://schemas.openxmlformats.org/officeDocument/2006/relationships/oleObject" Target="embeddings/oleObject48.bin"/><Relationship Id="rId170" Type="http://schemas.openxmlformats.org/officeDocument/2006/relationships/image" Target="media/image104.wmf"/><Relationship Id="rId191" Type="http://schemas.openxmlformats.org/officeDocument/2006/relationships/oleObject" Target="embeddings/oleObject64.bin"/><Relationship Id="rId205" Type="http://schemas.openxmlformats.org/officeDocument/2006/relationships/oleObject" Target="embeddings/oleObject71.bin"/><Relationship Id="rId107" Type="http://schemas.openxmlformats.org/officeDocument/2006/relationships/image" Target="media/image54.wmf"/><Relationship Id="rId11" Type="http://schemas.openxmlformats.org/officeDocument/2006/relationships/oleObject" Target="embeddings/oleObject1.bin"/><Relationship Id="rId32" Type="http://schemas.openxmlformats.org/officeDocument/2006/relationships/image" Target="media/image15.emf"/><Relationship Id="rId37" Type="http://schemas.openxmlformats.org/officeDocument/2006/relationships/oleObject" Target="embeddings/oleObject11.bin"/><Relationship Id="rId53" Type="http://schemas.openxmlformats.org/officeDocument/2006/relationships/oleObject" Target="embeddings/oleObject20.bin"/><Relationship Id="rId58" Type="http://schemas.openxmlformats.org/officeDocument/2006/relationships/image" Target="media/image27.wmf"/><Relationship Id="rId74" Type="http://schemas.openxmlformats.org/officeDocument/2006/relationships/image" Target="media/image34.emf"/><Relationship Id="rId79" Type="http://schemas.openxmlformats.org/officeDocument/2006/relationships/oleObject" Target="embeddings/oleObject30.bin"/><Relationship Id="rId102" Type="http://schemas.openxmlformats.org/officeDocument/2006/relationships/image" Target="media/image50.wmf"/><Relationship Id="rId123" Type="http://schemas.openxmlformats.org/officeDocument/2006/relationships/image" Target="media/image70.wmf"/><Relationship Id="rId128" Type="http://schemas.openxmlformats.org/officeDocument/2006/relationships/image" Target="media/image75.wmf"/><Relationship Id="rId144" Type="http://schemas.openxmlformats.org/officeDocument/2006/relationships/image" Target="media/image84.wmf"/><Relationship Id="rId149" Type="http://schemas.openxmlformats.org/officeDocument/2006/relationships/image" Target="media/image89.w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8.bin"/><Relationship Id="rId160" Type="http://schemas.openxmlformats.org/officeDocument/2006/relationships/image" Target="media/image99.wmf"/><Relationship Id="rId165" Type="http://schemas.openxmlformats.org/officeDocument/2006/relationships/oleObject" Target="embeddings/oleObject51.bin"/><Relationship Id="rId181" Type="http://schemas.openxmlformats.org/officeDocument/2006/relationships/oleObject" Target="embeddings/oleObject59.bin"/><Relationship Id="rId186" Type="http://schemas.openxmlformats.org/officeDocument/2006/relationships/image" Target="media/image112.wmf"/><Relationship Id="rId211" Type="http://schemas.openxmlformats.org/officeDocument/2006/relationships/footer" Target="footer1.xml"/><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image" Target="media/image30.wmf"/><Relationship Id="rId69" Type="http://schemas.openxmlformats.org/officeDocument/2006/relationships/image" Target="media/image31.png"/><Relationship Id="rId113" Type="http://schemas.openxmlformats.org/officeDocument/2006/relationships/image" Target="media/image60.wmf"/><Relationship Id="rId118" Type="http://schemas.openxmlformats.org/officeDocument/2006/relationships/image" Target="media/image65.wmf"/><Relationship Id="rId134" Type="http://schemas.openxmlformats.org/officeDocument/2006/relationships/oleObject" Target="embeddings/oleObject44.bin"/><Relationship Id="rId139" Type="http://schemas.openxmlformats.org/officeDocument/2006/relationships/image" Target="media/image79.wmf"/><Relationship Id="rId80" Type="http://schemas.openxmlformats.org/officeDocument/2006/relationships/image" Target="media/image37.emf"/><Relationship Id="rId85" Type="http://schemas.openxmlformats.org/officeDocument/2006/relationships/oleObject" Target="embeddings/oleObject33.bin"/><Relationship Id="rId150" Type="http://schemas.openxmlformats.org/officeDocument/2006/relationships/image" Target="media/image90.wmf"/><Relationship Id="rId155" Type="http://schemas.openxmlformats.org/officeDocument/2006/relationships/image" Target="media/image95.wmf"/><Relationship Id="rId171" Type="http://schemas.openxmlformats.org/officeDocument/2006/relationships/oleObject" Target="embeddings/oleObject54.bin"/><Relationship Id="rId176" Type="http://schemas.openxmlformats.org/officeDocument/2006/relationships/image" Target="media/image107.wmf"/><Relationship Id="rId192" Type="http://schemas.openxmlformats.org/officeDocument/2006/relationships/image" Target="media/image115.wmf"/><Relationship Id="rId197" Type="http://schemas.openxmlformats.org/officeDocument/2006/relationships/oleObject" Target="embeddings/oleObject67.bin"/><Relationship Id="rId206" Type="http://schemas.openxmlformats.org/officeDocument/2006/relationships/image" Target="media/image122.emf"/><Relationship Id="rId201" Type="http://schemas.openxmlformats.org/officeDocument/2006/relationships/oleObject" Target="embeddings/oleObject69.bin"/><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package" Target="embeddings/Microsoft_Word_Document1.docx"/><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image" Target="media/image51.wmf"/><Relationship Id="rId108" Type="http://schemas.openxmlformats.org/officeDocument/2006/relationships/image" Target="media/image55.wmf"/><Relationship Id="rId124" Type="http://schemas.openxmlformats.org/officeDocument/2006/relationships/image" Target="media/image71.wmf"/><Relationship Id="rId129" Type="http://schemas.openxmlformats.org/officeDocument/2006/relationships/oleObject" Target="embeddings/oleObject41.bin"/><Relationship Id="rId54" Type="http://schemas.openxmlformats.org/officeDocument/2006/relationships/image" Target="media/image25.emf"/><Relationship Id="rId70" Type="http://schemas.openxmlformats.org/officeDocument/2006/relationships/image" Target="media/image32.e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5.emf"/><Relationship Id="rId140" Type="http://schemas.openxmlformats.org/officeDocument/2006/relationships/image" Target="media/image80.wmf"/><Relationship Id="rId145" Type="http://schemas.openxmlformats.org/officeDocument/2006/relationships/image" Target="media/image85.wmf"/><Relationship Id="rId161" Type="http://schemas.openxmlformats.org/officeDocument/2006/relationships/oleObject" Target="embeddings/oleObject49.bin"/><Relationship Id="rId166" Type="http://schemas.openxmlformats.org/officeDocument/2006/relationships/image" Target="media/image102.wmf"/><Relationship Id="rId182" Type="http://schemas.openxmlformats.org/officeDocument/2006/relationships/image" Target="media/image110.wmf"/><Relationship Id="rId187" Type="http://schemas.openxmlformats.org/officeDocument/2006/relationships/oleObject" Target="embeddings/oleObject62.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fontTable" Target="fontTable.xml"/><Relationship Id="rId23" Type="http://schemas.openxmlformats.org/officeDocument/2006/relationships/oleObject" Target="embeddings/oleObject5.bin"/><Relationship Id="rId28" Type="http://schemas.openxmlformats.org/officeDocument/2006/relationships/image" Target="media/image13.emf"/><Relationship Id="rId49" Type="http://schemas.openxmlformats.org/officeDocument/2006/relationships/oleObject" Target="embeddings/oleObject18.bin"/><Relationship Id="rId114" Type="http://schemas.openxmlformats.org/officeDocument/2006/relationships/image" Target="media/image61.wmf"/><Relationship Id="rId119" Type="http://schemas.openxmlformats.org/officeDocument/2006/relationships/image" Target="media/image66.wmf"/><Relationship Id="rId44" Type="http://schemas.openxmlformats.org/officeDocument/2006/relationships/image" Target="media/image21.wmf"/><Relationship Id="rId60" Type="http://schemas.openxmlformats.org/officeDocument/2006/relationships/image" Target="media/image28.wmf"/><Relationship Id="rId65" Type="http://schemas.openxmlformats.org/officeDocument/2006/relationships/oleObject" Target="embeddings/oleObject24.bin"/><Relationship Id="rId81" Type="http://schemas.openxmlformats.org/officeDocument/2006/relationships/oleObject" Target="embeddings/oleObject31.bin"/><Relationship Id="rId86" Type="http://schemas.openxmlformats.org/officeDocument/2006/relationships/image" Target="media/image40.emf"/><Relationship Id="rId130" Type="http://schemas.openxmlformats.org/officeDocument/2006/relationships/image" Target="media/image76.wmf"/><Relationship Id="rId135" Type="http://schemas.openxmlformats.org/officeDocument/2006/relationships/oleObject" Target="embeddings/oleObject45.bin"/><Relationship Id="rId151" Type="http://schemas.openxmlformats.org/officeDocument/2006/relationships/image" Target="media/image91.wmf"/><Relationship Id="rId156" Type="http://schemas.openxmlformats.org/officeDocument/2006/relationships/image" Target="media/image96.wmf"/><Relationship Id="rId177" Type="http://schemas.openxmlformats.org/officeDocument/2006/relationships/oleObject" Target="embeddings/oleObject57.bin"/><Relationship Id="rId198" Type="http://schemas.openxmlformats.org/officeDocument/2006/relationships/image" Target="media/image118.wmf"/><Relationship Id="rId172" Type="http://schemas.openxmlformats.org/officeDocument/2006/relationships/image" Target="media/image105.wmf"/><Relationship Id="rId193" Type="http://schemas.openxmlformats.org/officeDocument/2006/relationships/oleObject" Target="embeddings/oleObject65.bin"/><Relationship Id="rId202" Type="http://schemas.openxmlformats.org/officeDocument/2006/relationships/image" Target="media/image120.wmf"/><Relationship Id="rId207" Type="http://schemas.openxmlformats.org/officeDocument/2006/relationships/oleObject" Target="embeddings/oleObject72.bin"/><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12.bin"/><Relationship Id="rId109" Type="http://schemas.openxmlformats.org/officeDocument/2006/relationships/image" Target="media/image56.wmf"/><Relationship Id="rId34" Type="http://schemas.openxmlformats.org/officeDocument/2006/relationships/image" Target="media/image16.wmf"/><Relationship Id="rId50" Type="http://schemas.openxmlformats.org/officeDocument/2006/relationships/image" Target="media/image23.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oleObject" Target="embeddings/oleObject39.bin"/><Relationship Id="rId104" Type="http://schemas.openxmlformats.org/officeDocument/2006/relationships/image" Target="media/image52.wmf"/><Relationship Id="rId120" Type="http://schemas.openxmlformats.org/officeDocument/2006/relationships/image" Target="media/image67.wmf"/><Relationship Id="rId125" Type="http://schemas.openxmlformats.org/officeDocument/2006/relationships/image" Target="media/image72.wmf"/><Relationship Id="rId141" Type="http://schemas.openxmlformats.org/officeDocument/2006/relationships/image" Target="media/image81.wmf"/><Relationship Id="rId146" Type="http://schemas.openxmlformats.org/officeDocument/2006/relationships/image" Target="media/image86.wmf"/><Relationship Id="rId167" Type="http://schemas.openxmlformats.org/officeDocument/2006/relationships/oleObject" Target="embeddings/oleObject52.bin"/><Relationship Id="rId188" Type="http://schemas.openxmlformats.org/officeDocument/2006/relationships/image" Target="media/image113.wmf"/><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image" Target="media/image100.wmf"/><Relationship Id="rId183" Type="http://schemas.openxmlformats.org/officeDocument/2006/relationships/oleObject" Target="embeddings/oleObject60.bin"/><Relationship Id="rId213"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package" Target="embeddings/Microsoft_Word_Document.docx"/><Relationship Id="rId24" Type="http://schemas.openxmlformats.org/officeDocument/2006/relationships/image" Target="media/image12.wmf"/><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oleObject" Target="embeddings/oleObject34.bin"/><Relationship Id="rId110" Type="http://schemas.openxmlformats.org/officeDocument/2006/relationships/image" Target="media/image57.wmf"/><Relationship Id="rId115" Type="http://schemas.openxmlformats.org/officeDocument/2006/relationships/image" Target="media/image62.wmf"/><Relationship Id="rId131" Type="http://schemas.openxmlformats.org/officeDocument/2006/relationships/oleObject" Target="embeddings/oleObject42.bin"/><Relationship Id="rId136" Type="http://schemas.openxmlformats.org/officeDocument/2006/relationships/image" Target="media/image78.wmf"/><Relationship Id="rId157" Type="http://schemas.openxmlformats.org/officeDocument/2006/relationships/image" Target="media/image97.wmf"/><Relationship Id="rId178" Type="http://schemas.openxmlformats.org/officeDocument/2006/relationships/image" Target="media/image108.wmf"/><Relationship Id="rId61" Type="http://schemas.openxmlformats.org/officeDocument/2006/relationships/oleObject" Target="embeddings/oleObject22.bin"/><Relationship Id="rId82" Type="http://schemas.openxmlformats.org/officeDocument/2006/relationships/image" Target="media/image38.emf"/><Relationship Id="rId152" Type="http://schemas.openxmlformats.org/officeDocument/2006/relationships/image" Target="media/image92.wmf"/><Relationship Id="rId173" Type="http://schemas.openxmlformats.org/officeDocument/2006/relationships/oleObject" Target="embeddings/oleObject55.bin"/><Relationship Id="rId194" Type="http://schemas.openxmlformats.org/officeDocument/2006/relationships/image" Target="media/image116.wmf"/><Relationship Id="rId199" Type="http://schemas.openxmlformats.org/officeDocument/2006/relationships/oleObject" Target="embeddings/oleObject68.bin"/><Relationship Id="rId203" Type="http://schemas.openxmlformats.org/officeDocument/2006/relationships/oleObject" Target="embeddings/oleObject70.bin"/><Relationship Id="rId208" Type="http://schemas.openxmlformats.org/officeDocument/2006/relationships/image" Target="media/image123.emf"/><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0.bin"/><Relationship Id="rId56" Type="http://schemas.openxmlformats.org/officeDocument/2006/relationships/image" Target="media/image26.emf"/><Relationship Id="rId77" Type="http://schemas.openxmlformats.org/officeDocument/2006/relationships/oleObject" Target="embeddings/oleObject29.bin"/><Relationship Id="rId100" Type="http://schemas.openxmlformats.org/officeDocument/2006/relationships/image" Target="media/image48.wmf"/><Relationship Id="rId105" Type="http://schemas.openxmlformats.org/officeDocument/2006/relationships/image" Target="media/image53.wmf"/><Relationship Id="rId126" Type="http://schemas.openxmlformats.org/officeDocument/2006/relationships/image" Target="media/image73.wmf"/><Relationship Id="rId147" Type="http://schemas.openxmlformats.org/officeDocument/2006/relationships/image" Target="media/image87.wmf"/><Relationship Id="rId168" Type="http://schemas.openxmlformats.org/officeDocument/2006/relationships/image" Target="media/image103.wmf"/><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37.bin"/><Relationship Id="rId98" Type="http://schemas.openxmlformats.org/officeDocument/2006/relationships/image" Target="media/image46.wmf"/><Relationship Id="rId121" Type="http://schemas.openxmlformats.org/officeDocument/2006/relationships/image" Target="media/image68.wmf"/><Relationship Id="rId142" Type="http://schemas.openxmlformats.org/officeDocument/2006/relationships/image" Target="media/image82.wmf"/><Relationship Id="rId163" Type="http://schemas.openxmlformats.org/officeDocument/2006/relationships/oleObject" Target="embeddings/oleObject50.bin"/><Relationship Id="rId184" Type="http://schemas.openxmlformats.org/officeDocument/2006/relationships/image" Target="media/image111.wmf"/><Relationship Id="rId189" Type="http://schemas.openxmlformats.org/officeDocument/2006/relationships/oleObject" Target="embeddings/oleObject63.bin"/><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cid:image003.png@01D6459A.4A6FCF50" TargetMode="External"/><Relationship Id="rId116" Type="http://schemas.openxmlformats.org/officeDocument/2006/relationships/image" Target="media/image63.wmf"/><Relationship Id="rId137" Type="http://schemas.openxmlformats.org/officeDocument/2006/relationships/oleObject" Target="embeddings/oleObject46.bin"/><Relationship Id="rId158" Type="http://schemas.openxmlformats.org/officeDocument/2006/relationships/image" Target="media/image98.wmf"/><Relationship Id="rId20" Type="http://schemas.openxmlformats.org/officeDocument/2006/relationships/image" Target="media/image9.png"/><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image" Target="media/image58.wmf"/><Relationship Id="rId132" Type="http://schemas.openxmlformats.org/officeDocument/2006/relationships/image" Target="media/image77.wmf"/><Relationship Id="rId153" Type="http://schemas.openxmlformats.org/officeDocument/2006/relationships/image" Target="media/image93.wmf"/><Relationship Id="rId174" Type="http://schemas.openxmlformats.org/officeDocument/2006/relationships/image" Target="media/image106.wmf"/><Relationship Id="rId179" Type="http://schemas.openxmlformats.org/officeDocument/2006/relationships/oleObject" Target="embeddings/oleObject58.bin"/><Relationship Id="rId195" Type="http://schemas.openxmlformats.org/officeDocument/2006/relationships/oleObject" Target="embeddings/oleObject66.bin"/><Relationship Id="rId209" Type="http://schemas.openxmlformats.org/officeDocument/2006/relationships/oleObject" Target="embeddings/oleObject73.bin"/><Relationship Id="rId190" Type="http://schemas.openxmlformats.org/officeDocument/2006/relationships/image" Target="media/image114.wmf"/><Relationship Id="rId204" Type="http://schemas.openxmlformats.org/officeDocument/2006/relationships/image" Target="media/image121.wmf"/><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Microsoft_Visio_2003-2010_Drawing12.vsd"/><Relationship Id="rId106" Type="http://schemas.openxmlformats.org/officeDocument/2006/relationships/oleObject" Target="embeddings/oleObject40.bin"/><Relationship Id="rId127" Type="http://schemas.openxmlformats.org/officeDocument/2006/relationships/image" Target="media/image74.wmf"/><Relationship Id="rId10" Type="http://schemas.openxmlformats.org/officeDocument/2006/relationships/image" Target="media/image3.emf"/><Relationship Id="rId31" Type="http://schemas.openxmlformats.org/officeDocument/2006/relationships/oleObject" Target="embeddings/oleObject9.bin"/><Relationship Id="rId52" Type="http://schemas.openxmlformats.org/officeDocument/2006/relationships/image" Target="media/image24.wmf"/><Relationship Id="rId73" Type="http://schemas.openxmlformats.org/officeDocument/2006/relationships/oleObject" Target="embeddings/oleObject27.bin"/><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image" Target="media/image47.wmf"/><Relationship Id="rId101" Type="http://schemas.openxmlformats.org/officeDocument/2006/relationships/image" Target="media/image49.wmf"/><Relationship Id="rId122" Type="http://schemas.openxmlformats.org/officeDocument/2006/relationships/image" Target="media/image69.wmf"/><Relationship Id="rId143" Type="http://schemas.openxmlformats.org/officeDocument/2006/relationships/image" Target="media/image83.wmf"/><Relationship Id="rId148" Type="http://schemas.openxmlformats.org/officeDocument/2006/relationships/image" Target="media/image88.wmf"/><Relationship Id="rId164" Type="http://schemas.openxmlformats.org/officeDocument/2006/relationships/image" Target="media/image101.wmf"/><Relationship Id="rId169" Type="http://schemas.openxmlformats.org/officeDocument/2006/relationships/oleObject" Target="embeddings/oleObject53.bin"/><Relationship Id="rId185" Type="http://schemas.openxmlformats.org/officeDocument/2006/relationships/oleObject" Target="embeddings/oleObject61.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09.wmf"/><Relationship Id="rId210" Type="http://schemas.openxmlformats.org/officeDocument/2006/relationships/header" Target="header1.xml"/><Relationship Id="rId26" Type="http://schemas.openxmlformats.org/officeDocument/2006/relationships/oleObject" Target="embeddings/oleObject7.bin"/><Relationship Id="rId47" Type="http://schemas.openxmlformats.org/officeDocument/2006/relationships/image" Target="media/image22.emf"/><Relationship Id="rId68" Type="http://schemas.openxmlformats.org/officeDocument/2006/relationships/image" Target="cid:image004.png@01D6459A.4A6FCF50" TargetMode="External"/><Relationship Id="rId89" Type="http://schemas.openxmlformats.org/officeDocument/2006/relationships/oleObject" Target="embeddings/oleObject35.bin"/><Relationship Id="rId112" Type="http://schemas.openxmlformats.org/officeDocument/2006/relationships/image" Target="media/image59.wmf"/><Relationship Id="rId133" Type="http://schemas.openxmlformats.org/officeDocument/2006/relationships/oleObject" Target="embeddings/oleObject43.bin"/><Relationship Id="rId154" Type="http://schemas.openxmlformats.org/officeDocument/2006/relationships/image" Target="media/image94.wmf"/><Relationship Id="rId175" Type="http://schemas.openxmlformats.org/officeDocument/2006/relationships/oleObject" Target="embeddings/oleObject56.bin"/><Relationship Id="rId196" Type="http://schemas.openxmlformats.org/officeDocument/2006/relationships/image" Target="media/image117.wmf"/><Relationship Id="rId200" Type="http://schemas.openxmlformats.org/officeDocument/2006/relationships/image" Target="media/image119.wmf"/><Relationship Id="rId16" Type="http://schemas.openxmlformats.org/officeDocument/2006/relationships/image" Target="media/image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132</TotalTime>
  <Pages>226</Pages>
  <Words>76228</Words>
  <Characters>434503</Characters>
  <Application>Microsoft Office Word</Application>
  <DocSecurity>0</DocSecurity>
  <Lines>3620</Lines>
  <Paragraphs>1019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509712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59</cp:revision>
  <cp:lastPrinted>2019-02-25T14:05:00Z</cp:lastPrinted>
  <dcterms:created xsi:type="dcterms:W3CDTF">2022-04-01T08:38:00Z</dcterms:created>
  <dcterms:modified xsi:type="dcterms:W3CDTF">2025-01-08T19:05:00Z</dcterms:modified>
</cp:coreProperties>
</file>