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06FC1A93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E8213A" w:rsidRPr="007A6DA6">
              <w:rPr>
                <w:noProof w:val="0"/>
              </w:rPr>
              <w:t>V18</w:t>
            </w:r>
            <w:r w:rsidRPr="007A6DA6">
              <w:rPr>
                <w:noProof w:val="0"/>
              </w:rPr>
              <w:t>.</w:t>
            </w:r>
            <w:r w:rsidR="002126E1">
              <w:rPr>
                <w:noProof w:val="0"/>
              </w:rPr>
              <w:t>8</w:t>
            </w:r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4" w:name="issueDate"/>
            <w:r w:rsidR="00650B22" w:rsidRPr="007A6DA6">
              <w:rPr>
                <w:noProof w:val="0"/>
                <w:sz w:val="32"/>
              </w:rPr>
              <w:t>2024</w:t>
            </w:r>
            <w:r w:rsidRPr="007A6DA6">
              <w:rPr>
                <w:noProof w:val="0"/>
                <w:sz w:val="32"/>
              </w:rPr>
              <w:t>-</w:t>
            </w:r>
            <w:bookmarkEnd w:id="4"/>
            <w:r w:rsidR="002126E1">
              <w:rPr>
                <w:noProof w:val="0"/>
                <w:sz w:val="32"/>
              </w:rPr>
              <w:t>12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5" w:name="spectype2"/>
            <w:r w:rsidRPr="007A6DA6">
              <w:rPr>
                <w:noProof w:val="0"/>
              </w:rPr>
              <w:t>Specification</w:t>
            </w:r>
            <w:bookmarkEnd w:id="5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3rd Generation Partnership Project;</w:t>
            </w:r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Technical Specification Group Radio Access Network;</w:t>
            </w:r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NR;</w:t>
            </w:r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User Equipment (UE) radio transmission and reception;</w:t>
            </w:r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FE1385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E8213A" w:rsidRPr="007A6DA6">
              <w:rPr>
                <w:rStyle w:val="ZGSM"/>
              </w:rPr>
              <w:t>18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62pt" o:ole="">
                  <v:imagedata r:id="rId9" o:title=""/>
                </v:shape>
                <o:OLEObject Type="Embed" ProgID="Word.Picture.8" ShapeID="_x0000_i1025" DrawAspect="Content" ObjectID="_1799136774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6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7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835B7B" w:rsidRPr="007A6DA6" w14:paraId="2A2EA07B" w14:textId="77777777" w:rsidTr="00235561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B035707" w14:textId="77777777" w:rsidR="00835B7B" w:rsidRPr="007A6DA6" w:rsidRDefault="00835B7B" w:rsidP="00235561">
            <w:bookmarkStart w:id="8" w:name="page2"/>
          </w:p>
        </w:tc>
      </w:tr>
      <w:tr w:rsidR="00835B7B" w:rsidRPr="007A6DA6" w14:paraId="26C9B2D8" w14:textId="77777777" w:rsidTr="00235561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9CF489A" w14:textId="77777777" w:rsidR="00835B7B" w:rsidRPr="007A6DA6" w:rsidRDefault="00835B7B" w:rsidP="00235561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7A6DA6">
              <w:rPr>
                <w:rFonts w:ascii="Arial" w:hAnsi="Arial"/>
                <w:b/>
                <w:i/>
              </w:rPr>
              <w:t>3GPP</w:t>
            </w:r>
          </w:p>
          <w:p w14:paraId="00212573" w14:textId="77777777" w:rsidR="00835B7B" w:rsidRPr="007A6DA6" w:rsidRDefault="00835B7B" w:rsidP="00235561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7A6DA6">
              <w:t>Postal address</w:t>
            </w:r>
          </w:p>
          <w:p w14:paraId="12A656AA" w14:textId="77777777" w:rsidR="00835B7B" w:rsidRPr="007A6DA6" w:rsidRDefault="00835B7B" w:rsidP="00235561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12577FD8" w14:textId="77777777" w:rsidR="00835B7B" w:rsidRPr="007A6DA6" w:rsidRDefault="00835B7B" w:rsidP="00235561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A6DA6">
              <w:t>3GPP support office address</w:t>
            </w:r>
          </w:p>
          <w:p w14:paraId="41D03946" w14:textId="77777777" w:rsidR="00835B7B" w:rsidRPr="007A6DA6" w:rsidRDefault="00835B7B" w:rsidP="00235561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A6DA6">
              <w:rPr>
                <w:rFonts w:ascii="Arial" w:hAnsi="Arial"/>
                <w:sz w:val="18"/>
              </w:rPr>
              <w:t>650 Route des Lucioles - Sophia Antipolis</w:t>
            </w:r>
          </w:p>
          <w:p w14:paraId="6C31FA1D" w14:textId="77777777" w:rsidR="00835B7B" w:rsidRPr="007A6DA6" w:rsidRDefault="00835B7B" w:rsidP="00235561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A6DA6">
              <w:rPr>
                <w:rFonts w:ascii="Arial" w:hAnsi="Arial"/>
                <w:sz w:val="18"/>
              </w:rPr>
              <w:t>Valbonne - FRANCE</w:t>
            </w:r>
          </w:p>
          <w:p w14:paraId="54552C16" w14:textId="77777777" w:rsidR="00835B7B" w:rsidRPr="007A6DA6" w:rsidRDefault="00835B7B" w:rsidP="00235561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A6DA6">
              <w:rPr>
                <w:rFonts w:ascii="Arial" w:hAnsi="Arial"/>
                <w:sz w:val="18"/>
              </w:rPr>
              <w:t>Tel.: +33 4 92 94 42 00 Fax: +33 4 93 65 47 16</w:t>
            </w:r>
          </w:p>
          <w:p w14:paraId="62892414" w14:textId="77777777" w:rsidR="00835B7B" w:rsidRPr="007A6DA6" w:rsidRDefault="00835B7B" w:rsidP="00235561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A6DA6">
              <w:t>Internet</w:t>
            </w:r>
          </w:p>
          <w:p w14:paraId="4239F62C" w14:textId="77777777" w:rsidR="00835B7B" w:rsidRPr="007A6DA6" w:rsidRDefault="00835B7B" w:rsidP="00235561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A6DA6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4A5C6D5" w14:textId="77777777" w:rsidR="00835B7B" w:rsidRPr="007A6DA6" w:rsidRDefault="00835B7B" w:rsidP="00235561"/>
        </w:tc>
      </w:tr>
      <w:bookmarkEnd w:id="8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0" w:name="tableOfContents"/>
      <w:bookmarkEnd w:id="10"/>
      <w:r w:rsidRPr="007A6DA6">
        <w:lastRenderedPageBreak/>
        <w:t>Contents</w:t>
      </w:r>
    </w:p>
    <w:p w14:paraId="114B756E" w14:textId="77777777" w:rsidR="0016681D" w:rsidRDefault="0016681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15</w:t>
      </w:r>
    </w:p>
    <w:p w14:paraId="16E4C0EC" w14:textId="77777777" w:rsidR="0016681D" w:rsidRDefault="0016681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60C9EDE8" w14:textId="77777777" w:rsidR="0016681D" w:rsidRDefault="0016681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3DB8C4C2" w14:textId="77777777" w:rsidR="0016681D" w:rsidRDefault="0016681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74611A65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4C3E7F50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14A70C30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678B4508" w14:textId="77777777" w:rsidR="0016681D" w:rsidRDefault="0016681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64E43B91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22CE0697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54DF8B52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1EF0B909" w14:textId="77777777" w:rsidR="0016681D" w:rsidRDefault="0016681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13F7457F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1031C798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60C2DD5F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2EB36678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336EE515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26</w:t>
      </w:r>
    </w:p>
    <w:p w14:paraId="40572827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</w:t>
      </w:r>
    </w:p>
    <w:p w14:paraId="6AAC2B9E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6A12493A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5A90276F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6745C6B5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7AE4F17B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3C10F2D2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714034EF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473B9C13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54DF6A6E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1A02DC86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7AD2BCFE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01A964F2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5A925761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3B2EF84F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28</w:t>
      </w:r>
    </w:p>
    <w:p w14:paraId="13F8CC5D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EN-DC in FR1</w:t>
      </w:r>
      <w:r>
        <w:rPr>
          <w:noProof/>
        </w:rPr>
        <w:tab/>
        <w:t>29</w:t>
      </w:r>
    </w:p>
    <w:p w14:paraId="4AC4C13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7934FBA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00A6F0A4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1F6A7542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37</w:t>
      </w:r>
    </w:p>
    <w:p w14:paraId="522128DD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5D297AFD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37</w:t>
      </w:r>
    </w:p>
    <w:p w14:paraId="1B603632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550BE06C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43AD7B48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38</w:t>
      </w:r>
    </w:p>
    <w:p w14:paraId="715F5025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70929738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39</w:t>
      </w:r>
    </w:p>
    <w:p w14:paraId="42C0423E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39</w:t>
      </w:r>
    </w:p>
    <w:p w14:paraId="64BA2AF3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39</w:t>
      </w:r>
    </w:p>
    <w:p w14:paraId="550E91BB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2AF98A87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39</w:t>
      </w:r>
    </w:p>
    <w:p w14:paraId="42441D7B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40</w:t>
      </w:r>
    </w:p>
    <w:p w14:paraId="4A2BD99D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40</w:t>
      </w:r>
    </w:p>
    <w:p w14:paraId="0F484563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40</w:t>
      </w:r>
    </w:p>
    <w:p w14:paraId="629AA946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40</w:t>
      </w:r>
    </w:p>
    <w:p w14:paraId="625CD91D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40</w:t>
      </w:r>
    </w:p>
    <w:p w14:paraId="1F0222F3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40</w:t>
      </w:r>
    </w:p>
    <w:p w14:paraId="30038FF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13B66F04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42</w:t>
      </w:r>
    </w:p>
    <w:p w14:paraId="58CDAB18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42</w:t>
      </w:r>
    </w:p>
    <w:p w14:paraId="65298BDC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71</w:t>
      </w:r>
    </w:p>
    <w:p w14:paraId="05E77674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101</w:t>
      </w:r>
    </w:p>
    <w:p w14:paraId="1BB7F97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135</w:t>
      </w:r>
    </w:p>
    <w:p w14:paraId="7BE9FBFB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135</w:t>
      </w:r>
    </w:p>
    <w:p w14:paraId="5A74BD66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195</w:t>
      </w:r>
    </w:p>
    <w:p w14:paraId="4B92DD94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263</w:t>
      </w:r>
    </w:p>
    <w:p w14:paraId="5C4B435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330</w:t>
      </w:r>
    </w:p>
    <w:p w14:paraId="4E6352D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436</w:t>
      </w:r>
    </w:p>
    <w:p w14:paraId="536F0EED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462</w:t>
      </w:r>
    </w:p>
    <w:p w14:paraId="669C72BC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1AEA91EE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462</w:t>
      </w:r>
    </w:p>
    <w:p w14:paraId="33ED2610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5.5B.2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463</w:t>
      </w:r>
    </w:p>
    <w:p w14:paraId="2BD9FC0C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463</w:t>
      </w:r>
    </w:p>
    <w:p w14:paraId="64A70FBB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464</w:t>
      </w:r>
    </w:p>
    <w:p w14:paraId="78135BB0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465</w:t>
      </w:r>
    </w:p>
    <w:p w14:paraId="19B1583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475</w:t>
      </w:r>
    </w:p>
    <w:p w14:paraId="4391F16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521</w:t>
      </w:r>
    </w:p>
    <w:p w14:paraId="50E6B17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590</w:t>
      </w:r>
    </w:p>
    <w:p w14:paraId="3D33132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624</w:t>
      </w:r>
    </w:p>
    <w:p w14:paraId="6B726860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630</w:t>
      </w:r>
    </w:p>
    <w:p w14:paraId="1F1B275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631</w:t>
      </w:r>
    </w:p>
    <w:p w14:paraId="6FC0B67A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632</w:t>
      </w:r>
    </w:p>
    <w:p w14:paraId="4F2554EA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633</w:t>
      </w:r>
    </w:p>
    <w:p w14:paraId="663772BE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634</w:t>
      </w:r>
    </w:p>
    <w:p w14:paraId="7839C5C7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634</w:t>
      </w:r>
    </w:p>
    <w:p w14:paraId="5B654C9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634</w:t>
      </w:r>
    </w:p>
    <w:p w14:paraId="5837387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663</w:t>
      </w:r>
    </w:p>
    <w:p w14:paraId="597DBBEA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705</w:t>
      </w:r>
    </w:p>
    <w:p w14:paraId="479EF0ED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732</w:t>
      </w:r>
    </w:p>
    <w:p w14:paraId="378D83AC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741</w:t>
      </w:r>
    </w:p>
    <w:p w14:paraId="4B013394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742</w:t>
      </w:r>
    </w:p>
    <w:p w14:paraId="0824834B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742</w:t>
      </w:r>
    </w:p>
    <w:p w14:paraId="7BCD958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743</w:t>
      </w:r>
    </w:p>
    <w:p w14:paraId="18ED7E1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745</w:t>
      </w:r>
    </w:p>
    <w:p w14:paraId="6A0ACE28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746</w:t>
      </w:r>
    </w:p>
    <w:p w14:paraId="3B93CF44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746</w:t>
      </w:r>
    </w:p>
    <w:p w14:paraId="30832B69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33252E7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746</w:t>
      </w:r>
    </w:p>
    <w:p w14:paraId="34746479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761</w:t>
      </w:r>
    </w:p>
    <w:p w14:paraId="703F363E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789</w:t>
      </w:r>
    </w:p>
    <w:p w14:paraId="4410E2E2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811</w:t>
      </w:r>
    </w:p>
    <w:p w14:paraId="56DCC367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816</w:t>
      </w:r>
    </w:p>
    <w:p w14:paraId="6E41354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56A7114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816</w:t>
      </w:r>
    </w:p>
    <w:p w14:paraId="624FD60B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818</w:t>
      </w:r>
    </w:p>
    <w:p w14:paraId="2BD355BD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820</w:t>
      </w:r>
    </w:p>
    <w:p w14:paraId="658D0328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821</w:t>
      </w:r>
    </w:p>
    <w:p w14:paraId="6DBF0B04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5516917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821</w:t>
      </w:r>
    </w:p>
    <w:p w14:paraId="5DD7433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841</w:t>
      </w:r>
    </w:p>
    <w:p w14:paraId="26399B2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868</w:t>
      </w:r>
    </w:p>
    <w:p w14:paraId="0B01CD4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874</w:t>
      </w:r>
    </w:p>
    <w:p w14:paraId="5F2E14A2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05DA68E4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26F6A4BB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875</w:t>
      </w:r>
    </w:p>
    <w:p w14:paraId="5F1A72B9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875</w:t>
      </w:r>
    </w:p>
    <w:p w14:paraId="14B0066A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875</w:t>
      </w:r>
    </w:p>
    <w:p w14:paraId="3FF2D6DE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875</w:t>
      </w:r>
    </w:p>
    <w:p w14:paraId="6229CBA0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875</w:t>
      </w:r>
    </w:p>
    <w:p w14:paraId="7875B62D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875</w:t>
      </w:r>
    </w:p>
    <w:p w14:paraId="56DAE29E" w14:textId="77777777" w:rsidR="0016681D" w:rsidRDefault="0016681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889</w:t>
      </w:r>
    </w:p>
    <w:p w14:paraId="2634B46C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4EFA51B9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889</w:t>
      </w:r>
    </w:p>
    <w:p w14:paraId="741E12C6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889</w:t>
      </w:r>
    </w:p>
    <w:p w14:paraId="40C33DB3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889</w:t>
      </w:r>
    </w:p>
    <w:p w14:paraId="1D22DAF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889</w:t>
      </w:r>
    </w:p>
    <w:p w14:paraId="5D36EE86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889</w:t>
      </w:r>
    </w:p>
    <w:p w14:paraId="1F697EB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889</w:t>
      </w:r>
    </w:p>
    <w:p w14:paraId="2D3026BA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889</w:t>
      </w:r>
    </w:p>
    <w:p w14:paraId="2B4A7009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889</w:t>
      </w:r>
    </w:p>
    <w:p w14:paraId="61B8C12A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889</w:t>
      </w:r>
    </w:p>
    <w:p w14:paraId="07D7556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890</w:t>
      </w:r>
    </w:p>
    <w:p w14:paraId="6AF52963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890</w:t>
      </w:r>
    </w:p>
    <w:p w14:paraId="5A419F4B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890</w:t>
      </w:r>
    </w:p>
    <w:p w14:paraId="2288E27B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890</w:t>
      </w:r>
    </w:p>
    <w:p w14:paraId="7865412D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890</w:t>
      </w:r>
    </w:p>
    <w:p w14:paraId="5F8259E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892</w:t>
      </w:r>
    </w:p>
    <w:p w14:paraId="26BFC4D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893</w:t>
      </w:r>
    </w:p>
    <w:p w14:paraId="25EE4DDC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894</w:t>
      </w:r>
    </w:p>
    <w:p w14:paraId="422DB2C9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900</w:t>
      </w:r>
    </w:p>
    <w:p w14:paraId="6E3095E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901</w:t>
      </w:r>
    </w:p>
    <w:p w14:paraId="58F359F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901</w:t>
      </w:r>
    </w:p>
    <w:p w14:paraId="0ACF489A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901</w:t>
      </w:r>
    </w:p>
    <w:p w14:paraId="4D20F6B0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901</w:t>
      </w:r>
    </w:p>
    <w:p w14:paraId="04A4A75E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901</w:t>
      </w:r>
    </w:p>
    <w:p w14:paraId="3BB5641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901</w:t>
      </w:r>
    </w:p>
    <w:p w14:paraId="38CCAC61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901</w:t>
      </w:r>
    </w:p>
    <w:p w14:paraId="1EFDD4AA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902</w:t>
      </w:r>
    </w:p>
    <w:p w14:paraId="0AD445EB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902</w:t>
      </w:r>
    </w:p>
    <w:p w14:paraId="0C8AF8C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903</w:t>
      </w:r>
    </w:p>
    <w:p w14:paraId="4A76AACE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903</w:t>
      </w:r>
    </w:p>
    <w:p w14:paraId="458389BC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903</w:t>
      </w:r>
    </w:p>
    <w:p w14:paraId="6247D68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904</w:t>
      </w:r>
    </w:p>
    <w:p w14:paraId="78FDBBBA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904</w:t>
      </w:r>
    </w:p>
    <w:p w14:paraId="3917C1BC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904</w:t>
      </w:r>
    </w:p>
    <w:p w14:paraId="5F702A2D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904</w:t>
      </w:r>
    </w:p>
    <w:p w14:paraId="6D0EFB3A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904</w:t>
      </w:r>
    </w:p>
    <w:p w14:paraId="72C8DC13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904</w:t>
      </w:r>
    </w:p>
    <w:p w14:paraId="1EAFB66C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904</w:t>
      </w:r>
    </w:p>
    <w:p w14:paraId="55F607E7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904</w:t>
      </w:r>
    </w:p>
    <w:p w14:paraId="5A9A0B5F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A-MPR for </w:t>
      </w:r>
      <w:r w:rsidRPr="00F72846">
        <w:rPr>
          <w:rFonts w:eastAsia="MS Mincho"/>
          <w:noProof/>
        </w:rPr>
        <w:t>DC_(n)71AA</w:t>
      </w:r>
      <w:r>
        <w:rPr>
          <w:noProof/>
        </w:rPr>
        <w:tab/>
        <w:t>905</w:t>
      </w:r>
    </w:p>
    <w:p w14:paraId="62B32F46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906</w:t>
      </w:r>
    </w:p>
    <w:p w14:paraId="0F2982A0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909</w:t>
      </w:r>
    </w:p>
    <w:p w14:paraId="4684E0B5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909</w:t>
      </w:r>
    </w:p>
    <w:p w14:paraId="72AD5C83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909</w:t>
      </w:r>
    </w:p>
    <w:p w14:paraId="7FC308D8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910</w:t>
      </w:r>
    </w:p>
    <w:p w14:paraId="78373F0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915</w:t>
      </w:r>
    </w:p>
    <w:p w14:paraId="7A79D36B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915</w:t>
      </w:r>
    </w:p>
    <w:p w14:paraId="2EB0B50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915</w:t>
      </w:r>
    </w:p>
    <w:p w14:paraId="4C1D521D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915</w:t>
      </w:r>
    </w:p>
    <w:p w14:paraId="1BE3FF73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915</w:t>
      </w:r>
    </w:p>
    <w:p w14:paraId="14CB9B3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915</w:t>
      </w:r>
    </w:p>
    <w:p w14:paraId="620F89C4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915</w:t>
      </w:r>
    </w:p>
    <w:p w14:paraId="092501CB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noProof/>
          <w:color w:val="0D0D0D" w:themeColor="text1" w:themeTint="F2"/>
        </w:rPr>
        <w:t>6.2B.4.1.1</w:t>
      </w:r>
      <w:r w:rsidRPr="00F72846">
        <w:rPr>
          <w:noProof/>
          <w:color w:val="0D0D0D" w:themeColor="text1" w:themeTint="F2"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noProof/>
          <w:color w:val="0D0D0D" w:themeColor="text1" w:themeTint="F2"/>
        </w:rPr>
        <w:t>Intra-band contiguous NE-DC</w:t>
      </w:r>
      <w:r>
        <w:rPr>
          <w:noProof/>
        </w:rPr>
        <w:tab/>
        <w:t>920</w:t>
      </w:r>
    </w:p>
    <w:p w14:paraId="6BC27733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921</w:t>
      </w:r>
    </w:p>
    <w:p w14:paraId="1E63D10C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927</w:t>
      </w:r>
    </w:p>
    <w:p w14:paraId="76577406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930</w:t>
      </w:r>
    </w:p>
    <w:p w14:paraId="140B1300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930</w:t>
      </w:r>
    </w:p>
    <w:p w14:paraId="07E4B48E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930</w:t>
      </w:r>
    </w:p>
    <w:p w14:paraId="6BEF5EFC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930</w:t>
      </w:r>
    </w:p>
    <w:p w14:paraId="591BDA9D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930</w:t>
      </w:r>
    </w:p>
    <w:p w14:paraId="1C9E96A0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930</w:t>
      </w:r>
    </w:p>
    <w:p w14:paraId="0B052696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930</w:t>
      </w:r>
    </w:p>
    <w:p w14:paraId="5FA5ED48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931</w:t>
      </w:r>
    </w:p>
    <w:p w14:paraId="7B8CC41C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931</w:t>
      </w:r>
    </w:p>
    <w:p w14:paraId="624C6805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931</w:t>
      </w:r>
    </w:p>
    <w:p w14:paraId="283F7FC7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935</w:t>
      </w:r>
    </w:p>
    <w:p w14:paraId="2715C7B7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952</w:t>
      </w:r>
    </w:p>
    <w:p w14:paraId="099B89D5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968</w:t>
      </w:r>
    </w:p>
    <w:p w14:paraId="2F035565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974</w:t>
      </w:r>
    </w:p>
    <w:p w14:paraId="2DEFD331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975</w:t>
      </w:r>
    </w:p>
    <w:p w14:paraId="6485CDEC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975</w:t>
      </w:r>
    </w:p>
    <w:p w14:paraId="7C39CFBD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975</w:t>
      </w:r>
    </w:p>
    <w:p w14:paraId="50E39346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976</w:t>
      </w:r>
    </w:p>
    <w:p w14:paraId="4595C9F5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976</w:t>
      </w:r>
    </w:p>
    <w:p w14:paraId="1E719A91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976</w:t>
      </w:r>
    </w:p>
    <w:p w14:paraId="074368FF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976</w:t>
      </w:r>
    </w:p>
    <w:p w14:paraId="401FBA94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976</w:t>
      </w:r>
    </w:p>
    <w:p w14:paraId="1C45A598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976</w:t>
      </w:r>
    </w:p>
    <w:p w14:paraId="36EE8C4A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976</w:t>
      </w:r>
    </w:p>
    <w:p w14:paraId="7888C513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976</w:t>
      </w:r>
    </w:p>
    <w:p w14:paraId="31FD7412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976</w:t>
      </w:r>
    </w:p>
    <w:p w14:paraId="635AAE47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976</w:t>
      </w:r>
    </w:p>
    <w:p w14:paraId="28DCCE88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977</w:t>
      </w:r>
    </w:p>
    <w:p w14:paraId="39EC1119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977</w:t>
      </w:r>
    </w:p>
    <w:p w14:paraId="3058AFD2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977</w:t>
      </w:r>
    </w:p>
    <w:p w14:paraId="555DC68E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977</w:t>
      </w:r>
    </w:p>
    <w:p w14:paraId="0997296E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977</w:t>
      </w:r>
    </w:p>
    <w:p w14:paraId="071D0D6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977</w:t>
      </w:r>
    </w:p>
    <w:p w14:paraId="0097AA8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977</w:t>
      </w:r>
    </w:p>
    <w:p w14:paraId="5575671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977</w:t>
      </w:r>
    </w:p>
    <w:p w14:paraId="1400AEBB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978</w:t>
      </w:r>
    </w:p>
    <w:p w14:paraId="793C04E9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978</w:t>
      </w:r>
    </w:p>
    <w:p w14:paraId="0E955BB4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978</w:t>
      </w:r>
    </w:p>
    <w:p w14:paraId="12EBC203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978</w:t>
      </w:r>
    </w:p>
    <w:p w14:paraId="797EBAB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978</w:t>
      </w:r>
    </w:p>
    <w:p w14:paraId="0DCDDF3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979</w:t>
      </w:r>
    </w:p>
    <w:p w14:paraId="2DF907A4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979</w:t>
      </w:r>
    </w:p>
    <w:p w14:paraId="45A6DD1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979</w:t>
      </w:r>
    </w:p>
    <w:p w14:paraId="2D7BC1C0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979</w:t>
      </w:r>
    </w:p>
    <w:p w14:paraId="7FC49DCA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980</w:t>
      </w:r>
    </w:p>
    <w:p w14:paraId="34E653AE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980</w:t>
      </w:r>
    </w:p>
    <w:p w14:paraId="03251973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980</w:t>
      </w:r>
    </w:p>
    <w:p w14:paraId="414DFF1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980</w:t>
      </w:r>
    </w:p>
    <w:p w14:paraId="683FAC3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980</w:t>
      </w:r>
    </w:p>
    <w:p w14:paraId="6DBE6D74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982</w:t>
      </w:r>
    </w:p>
    <w:p w14:paraId="3D79F32D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0A72DEE4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73DD86A0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982</w:t>
      </w:r>
    </w:p>
    <w:p w14:paraId="14829200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982</w:t>
      </w:r>
    </w:p>
    <w:p w14:paraId="7027D6CD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43685748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14E932B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982</w:t>
      </w:r>
    </w:p>
    <w:p w14:paraId="514B2384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982</w:t>
      </w:r>
    </w:p>
    <w:p w14:paraId="4A9E700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982</w:t>
      </w:r>
    </w:p>
    <w:p w14:paraId="3B3C4D54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136F5D5F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325DAE6C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982</w:t>
      </w:r>
    </w:p>
    <w:p w14:paraId="4EF945D1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982</w:t>
      </w:r>
    </w:p>
    <w:p w14:paraId="4BF841E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0E0653F4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983</w:t>
      </w:r>
    </w:p>
    <w:p w14:paraId="23CF8139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983</w:t>
      </w:r>
    </w:p>
    <w:p w14:paraId="6A9D296B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984</w:t>
      </w:r>
    </w:p>
    <w:p w14:paraId="2A4AD32D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13942F0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36DC020B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984</w:t>
      </w:r>
    </w:p>
    <w:p w14:paraId="3147412E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984</w:t>
      </w:r>
    </w:p>
    <w:p w14:paraId="159C4BBE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28127D2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685940A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984</w:t>
      </w:r>
    </w:p>
    <w:p w14:paraId="43121292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985</w:t>
      </w:r>
    </w:p>
    <w:p w14:paraId="275F44F4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985</w:t>
      </w:r>
    </w:p>
    <w:p w14:paraId="0CE51D49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985</w:t>
      </w:r>
    </w:p>
    <w:p w14:paraId="4CA1286D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985</w:t>
      </w:r>
    </w:p>
    <w:p w14:paraId="5D98AC32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985</w:t>
      </w:r>
    </w:p>
    <w:p w14:paraId="4512E8C2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985</w:t>
      </w:r>
    </w:p>
    <w:p w14:paraId="01783837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985</w:t>
      </w:r>
    </w:p>
    <w:p w14:paraId="7C11525F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985</w:t>
      </w:r>
    </w:p>
    <w:p w14:paraId="3F91EFCA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986</w:t>
      </w:r>
    </w:p>
    <w:p w14:paraId="5CA8DF5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986</w:t>
      </w:r>
    </w:p>
    <w:p w14:paraId="558CE6F8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987</w:t>
      </w:r>
    </w:p>
    <w:p w14:paraId="1985942F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F72846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 w:rsidRPr="00F72846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987</w:t>
      </w:r>
    </w:p>
    <w:p w14:paraId="34928B9E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F72846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987</w:t>
      </w:r>
    </w:p>
    <w:p w14:paraId="7502FD3E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988</w:t>
      </w:r>
    </w:p>
    <w:p w14:paraId="0EBA335B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F72846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988</w:t>
      </w:r>
    </w:p>
    <w:p w14:paraId="1850D90B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988</w:t>
      </w:r>
    </w:p>
    <w:p w14:paraId="70A32A33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988</w:t>
      </w:r>
    </w:p>
    <w:p w14:paraId="3E96D100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F72846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 w:rsidRPr="00F72846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989</w:t>
      </w:r>
    </w:p>
    <w:p w14:paraId="3ADCCB2F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990</w:t>
      </w:r>
    </w:p>
    <w:p w14:paraId="436BB047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990</w:t>
      </w:r>
    </w:p>
    <w:p w14:paraId="15566458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F72846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F72846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990</w:t>
      </w:r>
    </w:p>
    <w:p w14:paraId="2E544190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F72846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F72846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F72846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990</w:t>
      </w:r>
    </w:p>
    <w:p w14:paraId="7163F0A0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Output power dynamics for DC with UL MIMO</w:t>
      </w:r>
      <w:r>
        <w:rPr>
          <w:noProof/>
        </w:rPr>
        <w:tab/>
        <w:t>991</w:t>
      </w:r>
    </w:p>
    <w:p w14:paraId="221316A0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  <w:lang w:eastAsia="es-ES"/>
        </w:rPr>
        <w:t>6.3H.0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991</w:t>
      </w:r>
    </w:p>
    <w:p w14:paraId="5157AC33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6.3H</w:t>
      </w:r>
      <w:r w:rsidRPr="00F72846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991</w:t>
      </w:r>
    </w:p>
    <w:p w14:paraId="2B760396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6.3H</w:t>
      </w:r>
      <w:r w:rsidRPr="00F72846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991</w:t>
      </w:r>
    </w:p>
    <w:p w14:paraId="697449E9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6.3H</w:t>
      </w:r>
      <w:r w:rsidRPr="00F72846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 xml:space="preserve">Output power dynamics for </w:t>
      </w:r>
      <w:r w:rsidRPr="00F72846">
        <w:rPr>
          <w:rFonts w:eastAsia="PMingLiU"/>
          <w:noProof/>
          <w:lang w:eastAsia="zh-TW"/>
        </w:rPr>
        <w:t>inter-band EN-DC</w:t>
      </w:r>
      <w:r w:rsidRPr="00F72846">
        <w:rPr>
          <w:rFonts w:eastAsiaTheme="minorEastAsia"/>
          <w:noProof/>
        </w:rPr>
        <w:t xml:space="preserve"> with UL MIMO</w:t>
      </w:r>
      <w:r>
        <w:rPr>
          <w:noProof/>
        </w:rPr>
        <w:tab/>
        <w:t>991</w:t>
      </w:r>
    </w:p>
    <w:p w14:paraId="2D44673B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991</w:t>
      </w:r>
    </w:p>
    <w:p w14:paraId="34391861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  <w:lang w:eastAsia="es-ES"/>
        </w:rPr>
        <w:t>6.3L.0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991</w:t>
      </w:r>
    </w:p>
    <w:p w14:paraId="0D6901D4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6.3L</w:t>
      </w:r>
      <w:r w:rsidRPr="00F72846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991</w:t>
      </w:r>
    </w:p>
    <w:p w14:paraId="1077EB86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6.3L</w:t>
      </w:r>
      <w:r w:rsidRPr="00F72846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991</w:t>
      </w:r>
    </w:p>
    <w:p w14:paraId="63932E6C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6.3L</w:t>
      </w:r>
      <w:r w:rsidRPr="00F72846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 xml:space="preserve">Output power dynamics for </w:t>
      </w:r>
      <w:r w:rsidRPr="00F72846">
        <w:rPr>
          <w:rFonts w:eastAsia="PMingLiU"/>
          <w:noProof/>
          <w:lang w:eastAsia="zh-TW"/>
        </w:rPr>
        <w:t>inter-band EN-DC</w:t>
      </w:r>
      <w:r w:rsidRPr="00F72846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991</w:t>
      </w:r>
    </w:p>
    <w:p w14:paraId="2068CEA9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991</w:t>
      </w:r>
    </w:p>
    <w:p w14:paraId="6FCCF2AC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991</w:t>
      </w:r>
    </w:p>
    <w:p w14:paraId="2486A30D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991</w:t>
      </w:r>
    </w:p>
    <w:p w14:paraId="5C29F938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6.4</w:t>
      </w:r>
      <w:r w:rsidRPr="00F72846">
        <w:rPr>
          <w:rFonts w:eastAsia="MS Mincho"/>
          <w:noProof/>
          <w:lang w:eastAsia="zh-CN"/>
        </w:rPr>
        <w:t>A</w:t>
      </w:r>
      <w:r w:rsidRPr="00F72846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 xml:space="preserve">Transmit modulation quality for </w:t>
      </w:r>
      <w:r w:rsidRPr="00F72846">
        <w:rPr>
          <w:rFonts w:eastAsia="MS Mincho"/>
          <w:noProof/>
          <w:lang w:eastAsia="zh-CN"/>
        </w:rPr>
        <w:t>CA</w:t>
      </w:r>
      <w:r>
        <w:rPr>
          <w:noProof/>
        </w:rPr>
        <w:tab/>
        <w:t>992</w:t>
      </w:r>
    </w:p>
    <w:p w14:paraId="514ACED5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992</w:t>
      </w:r>
    </w:p>
    <w:p w14:paraId="3DED9406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Frequency error for DC</w:t>
      </w:r>
      <w:r>
        <w:rPr>
          <w:noProof/>
        </w:rPr>
        <w:tab/>
        <w:t>992</w:t>
      </w:r>
    </w:p>
    <w:p w14:paraId="5E54916E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992</w:t>
      </w:r>
    </w:p>
    <w:p w14:paraId="6D5C0E5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992</w:t>
      </w:r>
    </w:p>
    <w:p w14:paraId="7F9EF03A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992</w:t>
      </w:r>
    </w:p>
    <w:p w14:paraId="0F72CBF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992</w:t>
      </w:r>
    </w:p>
    <w:p w14:paraId="4208B0E8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992</w:t>
      </w:r>
    </w:p>
    <w:p w14:paraId="627781C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992</w:t>
      </w:r>
    </w:p>
    <w:p w14:paraId="1DB9C24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992</w:t>
      </w:r>
    </w:p>
    <w:p w14:paraId="7A5EC640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992</w:t>
      </w:r>
    </w:p>
    <w:p w14:paraId="20E888C0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993</w:t>
      </w:r>
    </w:p>
    <w:p w14:paraId="13D2FF33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993</w:t>
      </w:r>
    </w:p>
    <w:p w14:paraId="20950C04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993</w:t>
      </w:r>
    </w:p>
    <w:p w14:paraId="10FAA9AE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993</w:t>
      </w:r>
    </w:p>
    <w:p w14:paraId="7B4C42D6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993</w:t>
      </w:r>
    </w:p>
    <w:p w14:paraId="37AD08A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993</w:t>
      </w:r>
    </w:p>
    <w:p w14:paraId="04319A5B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993</w:t>
      </w:r>
    </w:p>
    <w:p w14:paraId="7DFB448F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993</w:t>
      </w:r>
    </w:p>
    <w:p w14:paraId="2B82284C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993</w:t>
      </w:r>
    </w:p>
    <w:p w14:paraId="3B50B950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993</w:t>
      </w:r>
    </w:p>
    <w:p w14:paraId="22E1F367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993</w:t>
      </w:r>
    </w:p>
    <w:p w14:paraId="514378E1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994</w:t>
      </w:r>
    </w:p>
    <w:p w14:paraId="24812E00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994</w:t>
      </w:r>
    </w:p>
    <w:p w14:paraId="0ACE7CD0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994</w:t>
      </w:r>
    </w:p>
    <w:p w14:paraId="2E96DDA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994</w:t>
      </w:r>
    </w:p>
    <w:p w14:paraId="6CC12774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994</w:t>
      </w:r>
    </w:p>
    <w:p w14:paraId="49136F4C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994</w:t>
      </w:r>
    </w:p>
    <w:p w14:paraId="09A18EA7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995</w:t>
      </w:r>
    </w:p>
    <w:p w14:paraId="15EA608E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995</w:t>
      </w:r>
    </w:p>
    <w:p w14:paraId="5B86F0CA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995</w:t>
      </w:r>
    </w:p>
    <w:p w14:paraId="62D060FA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995</w:t>
      </w:r>
    </w:p>
    <w:p w14:paraId="6F2550BA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995</w:t>
      </w:r>
    </w:p>
    <w:p w14:paraId="0596DDB8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995</w:t>
      </w:r>
    </w:p>
    <w:p w14:paraId="07C48FEC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995</w:t>
      </w:r>
    </w:p>
    <w:p w14:paraId="1AD20D6E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995</w:t>
      </w:r>
    </w:p>
    <w:p w14:paraId="0759ED63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995</w:t>
      </w:r>
    </w:p>
    <w:p w14:paraId="1FF499D3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Frequency error for DC</w:t>
      </w:r>
      <w:r w:rsidRPr="00F72846">
        <w:rPr>
          <w:rFonts w:eastAsiaTheme="minorEastAsia"/>
          <w:noProof/>
        </w:rPr>
        <w:t xml:space="preserve"> with UL MIMO</w:t>
      </w:r>
      <w:r>
        <w:rPr>
          <w:noProof/>
        </w:rPr>
        <w:tab/>
        <w:t>995</w:t>
      </w:r>
    </w:p>
    <w:p w14:paraId="05BE0999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995</w:t>
      </w:r>
    </w:p>
    <w:p w14:paraId="6682F32B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995</w:t>
      </w:r>
    </w:p>
    <w:p w14:paraId="48B7A87D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995</w:t>
      </w:r>
    </w:p>
    <w:p w14:paraId="48C7A484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Transmit modulation quality for DC</w:t>
      </w:r>
      <w:r w:rsidRPr="00F72846">
        <w:rPr>
          <w:rFonts w:eastAsiaTheme="minorEastAsia"/>
          <w:noProof/>
        </w:rPr>
        <w:t xml:space="preserve"> with UL MIMO</w:t>
      </w:r>
      <w:r>
        <w:rPr>
          <w:noProof/>
        </w:rPr>
        <w:tab/>
        <w:t>996</w:t>
      </w:r>
    </w:p>
    <w:p w14:paraId="2DFF456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3515638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1097B18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996</w:t>
      </w:r>
    </w:p>
    <w:p w14:paraId="26820ABE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996</w:t>
      </w:r>
    </w:p>
    <w:p w14:paraId="65E2E32D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Frequency error for DC</w:t>
      </w:r>
      <w:r w:rsidRPr="00F72846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996</w:t>
      </w:r>
    </w:p>
    <w:p w14:paraId="4C32327A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3CC75933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46B5BC10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996</w:t>
      </w:r>
    </w:p>
    <w:p w14:paraId="44FC970A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Transmit modulation quality for DC</w:t>
      </w:r>
      <w:r w:rsidRPr="00F72846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996</w:t>
      </w:r>
    </w:p>
    <w:p w14:paraId="293B43A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61A05D60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602B0CAE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996</w:t>
      </w:r>
    </w:p>
    <w:p w14:paraId="6E92631F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996</w:t>
      </w:r>
    </w:p>
    <w:p w14:paraId="00F19C65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996</w:t>
      </w:r>
    </w:p>
    <w:p w14:paraId="5009732E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996</w:t>
      </w:r>
    </w:p>
    <w:p w14:paraId="1594972A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997</w:t>
      </w:r>
    </w:p>
    <w:p w14:paraId="0077D0F9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997</w:t>
      </w:r>
    </w:p>
    <w:p w14:paraId="0F98821A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997</w:t>
      </w:r>
    </w:p>
    <w:p w14:paraId="68C3E846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997</w:t>
      </w:r>
    </w:p>
    <w:p w14:paraId="3EB2C00D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997</w:t>
      </w:r>
    </w:p>
    <w:p w14:paraId="6A7E8332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997</w:t>
      </w:r>
    </w:p>
    <w:p w14:paraId="127BF22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997</w:t>
      </w:r>
    </w:p>
    <w:p w14:paraId="3805859B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997</w:t>
      </w:r>
    </w:p>
    <w:p w14:paraId="46E3511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997</w:t>
      </w:r>
    </w:p>
    <w:p w14:paraId="19A9D723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23AF2B04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997</w:t>
      </w:r>
    </w:p>
    <w:p w14:paraId="1211EF0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550AB5D4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997</w:t>
      </w:r>
    </w:p>
    <w:p w14:paraId="16EE7643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998</w:t>
      </w:r>
    </w:p>
    <w:p w14:paraId="553B9F90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998</w:t>
      </w:r>
    </w:p>
    <w:p w14:paraId="6B652C21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998</w:t>
      </w:r>
    </w:p>
    <w:p w14:paraId="235ADF82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998</w:t>
      </w:r>
    </w:p>
    <w:p w14:paraId="703D38E5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998</w:t>
      </w:r>
    </w:p>
    <w:p w14:paraId="77BC8BA5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999</w:t>
      </w:r>
    </w:p>
    <w:p w14:paraId="17462CDC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999</w:t>
      </w:r>
    </w:p>
    <w:p w14:paraId="7A33A76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1000</w:t>
      </w:r>
    </w:p>
    <w:p w14:paraId="2AA9C5BA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1000</w:t>
      </w:r>
    </w:p>
    <w:p w14:paraId="4E134A1C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1000</w:t>
      </w:r>
    </w:p>
    <w:p w14:paraId="550EF055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1000</w:t>
      </w:r>
    </w:p>
    <w:p w14:paraId="3926D6C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1000</w:t>
      </w:r>
    </w:p>
    <w:p w14:paraId="220976D8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1000</w:t>
      </w:r>
    </w:p>
    <w:p w14:paraId="6020EFF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1000</w:t>
      </w:r>
    </w:p>
    <w:p w14:paraId="6AA1E89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1000</w:t>
      </w:r>
    </w:p>
    <w:p w14:paraId="60649BE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1000</w:t>
      </w:r>
    </w:p>
    <w:p w14:paraId="0EBCFB54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1001</w:t>
      </w:r>
    </w:p>
    <w:p w14:paraId="0302914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1001</w:t>
      </w:r>
    </w:p>
    <w:p w14:paraId="148BD00C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1001</w:t>
      </w:r>
    </w:p>
    <w:p w14:paraId="52B916E1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1001</w:t>
      </w:r>
    </w:p>
    <w:p w14:paraId="21AFA143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1001</w:t>
      </w:r>
    </w:p>
    <w:p w14:paraId="69CA53EA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1001</w:t>
      </w:r>
    </w:p>
    <w:p w14:paraId="12022A47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1002</w:t>
      </w:r>
    </w:p>
    <w:p w14:paraId="781C995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1002</w:t>
      </w:r>
    </w:p>
    <w:p w14:paraId="7C339D9B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1003</w:t>
      </w:r>
    </w:p>
    <w:p w14:paraId="63323F03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1009</w:t>
      </w:r>
    </w:p>
    <w:p w14:paraId="19A85219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1009</w:t>
      </w:r>
    </w:p>
    <w:p w14:paraId="69625428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1009</w:t>
      </w:r>
    </w:p>
    <w:p w14:paraId="7C4382E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1011</w:t>
      </w:r>
    </w:p>
    <w:p w14:paraId="4500F7B6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1011</w:t>
      </w:r>
    </w:p>
    <w:p w14:paraId="512BD244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1011</w:t>
      </w:r>
    </w:p>
    <w:p w14:paraId="192E49AE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1011</w:t>
      </w:r>
    </w:p>
    <w:p w14:paraId="1FCD5CEC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1011</w:t>
      </w:r>
    </w:p>
    <w:p w14:paraId="247292DE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1011</w:t>
      </w:r>
    </w:p>
    <w:p w14:paraId="5A790CEA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1011</w:t>
      </w:r>
    </w:p>
    <w:p w14:paraId="70F144AC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1011</w:t>
      </w:r>
    </w:p>
    <w:p w14:paraId="72E46840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1011</w:t>
      </w:r>
    </w:p>
    <w:p w14:paraId="3F806380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1011</w:t>
      </w:r>
    </w:p>
    <w:p w14:paraId="3B75EFE8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368158EB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1012</w:t>
      </w:r>
    </w:p>
    <w:p w14:paraId="1B3D0DB5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1012</w:t>
      </w:r>
    </w:p>
    <w:p w14:paraId="1043A688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1012</w:t>
      </w:r>
    </w:p>
    <w:p w14:paraId="0E5877B7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1012</w:t>
      </w:r>
    </w:p>
    <w:p w14:paraId="72F565D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1012</w:t>
      </w:r>
    </w:p>
    <w:p w14:paraId="4B5007EC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1012</w:t>
      </w:r>
    </w:p>
    <w:p w14:paraId="584CD27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1012</w:t>
      </w:r>
    </w:p>
    <w:p w14:paraId="1632B7A9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1013</w:t>
      </w:r>
    </w:p>
    <w:p w14:paraId="32BC8A1D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1013</w:t>
      </w:r>
    </w:p>
    <w:p w14:paraId="060B4B7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1013</w:t>
      </w:r>
    </w:p>
    <w:p w14:paraId="7A5AA7E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1013</w:t>
      </w:r>
    </w:p>
    <w:p w14:paraId="02E97344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1013</w:t>
      </w:r>
    </w:p>
    <w:p w14:paraId="50F7997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1013</w:t>
      </w:r>
    </w:p>
    <w:p w14:paraId="45C873E8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1013</w:t>
      </w:r>
    </w:p>
    <w:p w14:paraId="361362CC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1013</w:t>
      </w:r>
    </w:p>
    <w:p w14:paraId="20C20BF2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1013</w:t>
      </w:r>
    </w:p>
    <w:p w14:paraId="4F51029A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1013</w:t>
      </w:r>
    </w:p>
    <w:p w14:paraId="71DDB6EB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1013</w:t>
      </w:r>
    </w:p>
    <w:p w14:paraId="61BF4191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1013</w:t>
      </w:r>
    </w:p>
    <w:p w14:paraId="01433C9C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1013</w:t>
      </w:r>
    </w:p>
    <w:p w14:paraId="0B78D37D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1013</w:t>
      </w:r>
    </w:p>
    <w:p w14:paraId="35561956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1014</w:t>
      </w:r>
    </w:p>
    <w:p w14:paraId="4316BCB0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1014</w:t>
      </w:r>
    </w:p>
    <w:p w14:paraId="5A519639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1014</w:t>
      </w:r>
    </w:p>
    <w:p w14:paraId="06FCE89E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1014</w:t>
      </w:r>
    </w:p>
    <w:p w14:paraId="2F74BC0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1014</w:t>
      </w:r>
    </w:p>
    <w:p w14:paraId="2C5F49F1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1014</w:t>
      </w:r>
    </w:p>
    <w:p w14:paraId="5EA468C2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1014</w:t>
      </w:r>
    </w:p>
    <w:p w14:paraId="6453BBE2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1014</w:t>
      </w:r>
    </w:p>
    <w:p w14:paraId="7B5BAC08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1014</w:t>
      </w:r>
    </w:p>
    <w:p w14:paraId="06E3B46F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1014</w:t>
      </w:r>
    </w:p>
    <w:p w14:paraId="688DADCF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1016</w:t>
      </w:r>
    </w:p>
    <w:p w14:paraId="1E51D3D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1016</w:t>
      </w:r>
    </w:p>
    <w:p w14:paraId="44389953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1016</w:t>
      </w:r>
    </w:p>
    <w:p w14:paraId="4A5EE429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1016</w:t>
      </w:r>
    </w:p>
    <w:p w14:paraId="3563DF06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1016</w:t>
      </w:r>
    </w:p>
    <w:p w14:paraId="536FB2C2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lastRenderedPageBreak/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1016</w:t>
      </w:r>
    </w:p>
    <w:p w14:paraId="7F29A48C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1016</w:t>
      </w:r>
    </w:p>
    <w:p w14:paraId="7B9A9A8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1016</w:t>
      </w:r>
    </w:p>
    <w:p w14:paraId="7526F6B2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1016</w:t>
      </w:r>
    </w:p>
    <w:p w14:paraId="72D2F9C8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1016</w:t>
      </w:r>
    </w:p>
    <w:p w14:paraId="22C555E2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1016</w:t>
      </w:r>
    </w:p>
    <w:p w14:paraId="077C8C0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1016</w:t>
      </w:r>
    </w:p>
    <w:p w14:paraId="5015BD77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1017</w:t>
      </w:r>
    </w:p>
    <w:p w14:paraId="6D1269E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76759D6E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19256EFD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1017</w:t>
      </w:r>
    </w:p>
    <w:p w14:paraId="4C1F9449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72888D1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7B99534A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1017</w:t>
      </w:r>
    </w:p>
    <w:p w14:paraId="441D370B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1017</w:t>
      </w:r>
    </w:p>
    <w:p w14:paraId="2FD56FE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2A32884C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6FA398DC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1017</w:t>
      </w:r>
    </w:p>
    <w:p w14:paraId="722C142C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1017</w:t>
      </w:r>
    </w:p>
    <w:p w14:paraId="200EDDB0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1017</w:t>
      </w:r>
    </w:p>
    <w:p w14:paraId="755B6C98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4F62043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7E49B6A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1017</w:t>
      </w:r>
    </w:p>
    <w:p w14:paraId="6CF04535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1017</w:t>
      </w:r>
    </w:p>
    <w:p w14:paraId="589BF2D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71C12F2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1B3AB25A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1018</w:t>
      </w:r>
    </w:p>
    <w:p w14:paraId="35D8EFC0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1018</w:t>
      </w:r>
    </w:p>
    <w:p w14:paraId="5E727669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683575EE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65FA18DB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1018</w:t>
      </w:r>
    </w:p>
    <w:p w14:paraId="46986AE4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1018</w:t>
      </w:r>
    </w:p>
    <w:p w14:paraId="604984CB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7F78430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43B030DE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1018</w:t>
      </w:r>
    </w:p>
    <w:p w14:paraId="594F9FDF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1018</w:t>
      </w:r>
    </w:p>
    <w:p w14:paraId="5EB50514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6190ACA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063C5B1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1018</w:t>
      </w:r>
    </w:p>
    <w:p w14:paraId="547F1B5B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1018</w:t>
      </w:r>
    </w:p>
    <w:p w14:paraId="2B494D06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361CA64A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042426D3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79F21A21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1019</w:t>
      </w:r>
    </w:p>
    <w:p w14:paraId="57E16E01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1019</w:t>
      </w:r>
    </w:p>
    <w:p w14:paraId="7E460CAD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F72846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1019</w:t>
      </w:r>
    </w:p>
    <w:p w14:paraId="606153C3" w14:textId="77777777" w:rsidR="0016681D" w:rsidRDefault="0016681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1019</w:t>
      </w:r>
    </w:p>
    <w:p w14:paraId="10D7570E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1019</w:t>
      </w:r>
    </w:p>
    <w:p w14:paraId="30336730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1020</w:t>
      </w:r>
    </w:p>
    <w:p w14:paraId="3F0A71A2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1020</w:t>
      </w:r>
    </w:p>
    <w:p w14:paraId="0EB61B7D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1020</w:t>
      </w:r>
    </w:p>
    <w:p w14:paraId="7B493065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1020</w:t>
      </w:r>
    </w:p>
    <w:p w14:paraId="41D2966A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1020</w:t>
      </w:r>
    </w:p>
    <w:p w14:paraId="46E146EF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1020</w:t>
      </w:r>
    </w:p>
    <w:p w14:paraId="4B6B244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F72846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1021</w:t>
      </w:r>
    </w:p>
    <w:p w14:paraId="685B8F62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Void</w:t>
      </w:r>
      <w:r>
        <w:rPr>
          <w:noProof/>
        </w:rPr>
        <w:tab/>
        <w:t>1021</w:t>
      </w:r>
    </w:p>
    <w:p w14:paraId="1B988968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1021</w:t>
      </w:r>
    </w:p>
    <w:p w14:paraId="45DC1659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1021</w:t>
      </w:r>
    </w:p>
    <w:p w14:paraId="27523DAF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1022</w:t>
      </w:r>
    </w:p>
    <w:p w14:paraId="191524E3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Intra-band contiguous EN-DC</w:t>
      </w:r>
      <w:r>
        <w:rPr>
          <w:noProof/>
        </w:rPr>
        <w:tab/>
        <w:t>1022</w:t>
      </w:r>
    </w:p>
    <w:p w14:paraId="5B34E8C9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1023</w:t>
      </w:r>
    </w:p>
    <w:p w14:paraId="17D35C6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lastRenderedPageBreak/>
        <w:t>7.3B.2.2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Intra-band non-contiguous EN-DC</w:t>
      </w:r>
      <w:r>
        <w:rPr>
          <w:noProof/>
        </w:rPr>
        <w:tab/>
        <w:t>1023</w:t>
      </w:r>
    </w:p>
    <w:p w14:paraId="228DDA0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Inter-band EN-DC within FR1</w:t>
      </w:r>
      <w:r>
        <w:rPr>
          <w:noProof/>
        </w:rPr>
        <w:tab/>
        <w:t>1024</w:t>
      </w:r>
    </w:p>
    <w:p w14:paraId="36F11D60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1024</w:t>
      </w:r>
    </w:p>
    <w:p w14:paraId="5B00AA84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1024</w:t>
      </w:r>
    </w:p>
    <w:p w14:paraId="439A5E19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1030</w:t>
      </w:r>
    </w:p>
    <w:p w14:paraId="1418BE40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1033</w:t>
      </w:r>
    </w:p>
    <w:p w14:paraId="14475693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1033</w:t>
      </w:r>
    </w:p>
    <w:p w14:paraId="0FD0F728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1035</w:t>
      </w:r>
    </w:p>
    <w:p w14:paraId="5EA68462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1036</w:t>
      </w:r>
    </w:p>
    <w:p w14:paraId="35318F0D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1044</w:t>
      </w:r>
    </w:p>
    <w:p w14:paraId="4949AB55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1110</w:t>
      </w:r>
    </w:p>
    <w:p w14:paraId="2A3EABE7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1110</w:t>
      </w:r>
    </w:p>
    <w:p w14:paraId="4155967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Inter-band NE-DC within FR1</w:t>
      </w:r>
      <w:r>
        <w:rPr>
          <w:noProof/>
        </w:rPr>
        <w:tab/>
        <w:t>1111</w:t>
      </w:r>
    </w:p>
    <w:p w14:paraId="0B79E2AB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1111</w:t>
      </w:r>
    </w:p>
    <w:p w14:paraId="5DF97DA1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1111</w:t>
      </w:r>
    </w:p>
    <w:p w14:paraId="47557C94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1111</w:t>
      </w:r>
    </w:p>
    <w:p w14:paraId="3599139B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1112</w:t>
      </w:r>
    </w:p>
    <w:p w14:paraId="4C91F2FB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1112</w:t>
      </w:r>
    </w:p>
    <w:p w14:paraId="16236093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(Reserved)</w:t>
      </w:r>
      <w:r>
        <w:rPr>
          <w:noProof/>
        </w:rPr>
        <w:tab/>
        <w:t>1112</w:t>
      </w:r>
    </w:p>
    <w:p w14:paraId="663CB5A0" w14:textId="77777777" w:rsidR="0016681D" w:rsidRDefault="0016681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1112</w:t>
      </w:r>
    </w:p>
    <w:p w14:paraId="4210AD3E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Inter-band EN-DC including FR2</w:t>
      </w:r>
      <w:r>
        <w:rPr>
          <w:noProof/>
        </w:rPr>
        <w:tab/>
        <w:t>1112</w:t>
      </w:r>
    </w:p>
    <w:p w14:paraId="14D2EF81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1112</w:t>
      </w:r>
    </w:p>
    <w:p w14:paraId="7B3AE26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1113</w:t>
      </w:r>
    </w:p>
    <w:p w14:paraId="1D0B9E20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1113</w:t>
      </w:r>
    </w:p>
    <w:p w14:paraId="61BDE0E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Void</w:t>
      </w:r>
      <w:r>
        <w:rPr>
          <w:noProof/>
        </w:rPr>
        <w:tab/>
        <w:t>1113</w:t>
      </w:r>
    </w:p>
    <w:p w14:paraId="4C69EF5C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1113</w:t>
      </w:r>
    </w:p>
    <w:p w14:paraId="1710766A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F72846">
        <w:rPr>
          <w:noProof/>
          <w:vertAlign w:val="subscript"/>
        </w:rPr>
        <w:t>IB,c</w:t>
      </w:r>
      <w:r>
        <w:rPr>
          <w:noProof/>
        </w:rPr>
        <w:t>, ΔR</w:t>
      </w:r>
      <w:r w:rsidRPr="00F72846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1114</w:t>
      </w:r>
    </w:p>
    <w:p w14:paraId="6D9B79C0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General</w:t>
      </w:r>
      <w:r>
        <w:rPr>
          <w:noProof/>
        </w:rPr>
        <w:tab/>
        <w:t>1114</w:t>
      </w:r>
    </w:p>
    <w:p w14:paraId="009AB244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Intra-band contiguous EN-DC</w:t>
      </w:r>
      <w:r>
        <w:rPr>
          <w:noProof/>
        </w:rPr>
        <w:tab/>
        <w:t>1114</w:t>
      </w:r>
    </w:p>
    <w:p w14:paraId="49B58364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Intra-band non-contiguous EN-DC</w:t>
      </w:r>
      <w:r>
        <w:rPr>
          <w:noProof/>
        </w:rPr>
        <w:tab/>
        <w:t>1114</w:t>
      </w:r>
    </w:p>
    <w:p w14:paraId="537E5F02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Inter-band EN-DC within FR1</w:t>
      </w:r>
      <w:r>
        <w:rPr>
          <w:noProof/>
        </w:rPr>
        <w:tab/>
        <w:t>1118</w:t>
      </w:r>
    </w:p>
    <w:p w14:paraId="320FA033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1118</w:t>
      </w:r>
    </w:p>
    <w:p w14:paraId="1C81A184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1120</w:t>
      </w:r>
    </w:p>
    <w:p w14:paraId="341E0864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1133</w:t>
      </w:r>
    </w:p>
    <w:p w14:paraId="7F34AA15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1148</w:t>
      </w:r>
    </w:p>
    <w:p w14:paraId="226DEBF4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1154</w:t>
      </w:r>
    </w:p>
    <w:p w14:paraId="6E01C11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Inter-band NE-DC within FR1</w:t>
      </w:r>
      <w:r>
        <w:rPr>
          <w:noProof/>
        </w:rPr>
        <w:tab/>
        <w:t>1155</w:t>
      </w:r>
    </w:p>
    <w:p w14:paraId="545953D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Inter-band EN-DC including FR2</w:t>
      </w:r>
      <w:r>
        <w:rPr>
          <w:noProof/>
        </w:rPr>
        <w:tab/>
        <w:t>1155</w:t>
      </w:r>
    </w:p>
    <w:p w14:paraId="01F239D9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1155</w:t>
      </w:r>
    </w:p>
    <w:p w14:paraId="44A1EC09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1155</w:t>
      </w:r>
    </w:p>
    <w:p w14:paraId="12E8E393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F72846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1155</w:t>
      </w:r>
    </w:p>
    <w:p w14:paraId="0B6F41C4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F72846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1155</w:t>
      </w:r>
    </w:p>
    <w:p w14:paraId="463ABAFE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1155</w:t>
      </w:r>
    </w:p>
    <w:p w14:paraId="5624845B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1155</w:t>
      </w:r>
    </w:p>
    <w:p w14:paraId="51F667FB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1155</w:t>
      </w:r>
    </w:p>
    <w:p w14:paraId="74FFE89D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1155</w:t>
      </w:r>
    </w:p>
    <w:p w14:paraId="188BC679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1156</w:t>
      </w:r>
    </w:p>
    <w:p w14:paraId="4549D81D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1156</w:t>
      </w:r>
    </w:p>
    <w:p w14:paraId="3CF4A74D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F72846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1156</w:t>
      </w:r>
    </w:p>
    <w:p w14:paraId="10C31BDA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1156</w:t>
      </w:r>
    </w:p>
    <w:p w14:paraId="28103CBC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1156</w:t>
      </w:r>
    </w:p>
    <w:p w14:paraId="11F6B72A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1156</w:t>
      </w:r>
    </w:p>
    <w:p w14:paraId="40DD88F2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1156</w:t>
      </w:r>
    </w:p>
    <w:p w14:paraId="0DDB78B8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</w:t>
      </w:r>
      <w:r>
        <w:rPr>
          <w:noProof/>
        </w:rPr>
        <w:tab/>
        <w:t>1156</w:t>
      </w:r>
    </w:p>
    <w:p w14:paraId="37B2E54A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1156</w:t>
      </w:r>
    </w:p>
    <w:p w14:paraId="6513156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1156</w:t>
      </w:r>
    </w:p>
    <w:p w14:paraId="282A1D17" w14:textId="77777777" w:rsidR="0016681D" w:rsidRDefault="0016681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1157</w:t>
      </w:r>
    </w:p>
    <w:p w14:paraId="72AAC60E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1158</w:t>
      </w:r>
    </w:p>
    <w:p w14:paraId="1C7D0AF6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1158</w:t>
      </w:r>
    </w:p>
    <w:p w14:paraId="041A4D39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1158</w:t>
      </w:r>
    </w:p>
    <w:p w14:paraId="00112C9F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1158</w:t>
      </w:r>
    </w:p>
    <w:p w14:paraId="2DE989FC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1158</w:t>
      </w:r>
    </w:p>
    <w:p w14:paraId="735F4131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1158</w:t>
      </w:r>
    </w:p>
    <w:p w14:paraId="2854E891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1158</w:t>
      </w:r>
    </w:p>
    <w:p w14:paraId="5C6ACE94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1158</w:t>
      </w:r>
    </w:p>
    <w:p w14:paraId="0883DDAF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1158</w:t>
      </w:r>
    </w:p>
    <w:p w14:paraId="45DC34DA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1158</w:t>
      </w:r>
    </w:p>
    <w:p w14:paraId="2BE46477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1158</w:t>
      </w:r>
    </w:p>
    <w:p w14:paraId="73EEF7D4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1159</w:t>
      </w:r>
    </w:p>
    <w:p w14:paraId="31A66E9C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1159</w:t>
      </w:r>
    </w:p>
    <w:p w14:paraId="58EE3468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1159</w:t>
      </w:r>
    </w:p>
    <w:p w14:paraId="455D5C89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1159</w:t>
      </w:r>
    </w:p>
    <w:p w14:paraId="29B3DD0C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1159</w:t>
      </w:r>
    </w:p>
    <w:p w14:paraId="7433D0B3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1159</w:t>
      </w:r>
    </w:p>
    <w:p w14:paraId="02DA5DD7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1160</w:t>
      </w:r>
    </w:p>
    <w:p w14:paraId="0E4EA97F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1160</w:t>
      </w:r>
    </w:p>
    <w:p w14:paraId="7AC91CF1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1160</w:t>
      </w:r>
    </w:p>
    <w:p w14:paraId="1068360D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1160</w:t>
      </w:r>
    </w:p>
    <w:p w14:paraId="08EE44CD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1160</w:t>
      </w:r>
    </w:p>
    <w:p w14:paraId="37D2292A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1160</w:t>
      </w:r>
    </w:p>
    <w:p w14:paraId="14820F0C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1160</w:t>
      </w:r>
    </w:p>
    <w:p w14:paraId="5C87EA38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1160</w:t>
      </w:r>
    </w:p>
    <w:p w14:paraId="65313C49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1161</w:t>
      </w:r>
    </w:p>
    <w:p w14:paraId="2CE2A379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1161</w:t>
      </w:r>
    </w:p>
    <w:p w14:paraId="0DA62277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1161</w:t>
      </w:r>
    </w:p>
    <w:p w14:paraId="3984E9FA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1161</w:t>
      </w:r>
    </w:p>
    <w:p w14:paraId="3B10DEE2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1161</w:t>
      </w:r>
    </w:p>
    <w:p w14:paraId="11434D62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1161</w:t>
      </w:r>
    </w:p>
    <w:p w14:paraId="5DFC74CD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1161</w:t>
      </w:r>
    </w:p>
    <w:p w14:paraId="3919D243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1161</w:t>
      </w:r>
    </w:p>
    <w:p w14:paraId="2EA41C7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1161</w:t>
      </w:r>
    </w:p>
    <w:p w14:paraId="68E60AE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1161</w:t>
      </w:r>
    </w:p>
    <w:p w14:paraId="5C3D26CB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1161</w:t>
      </w:r>
    </w:p>
    <w:p w14:paraId="310622A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1162</w:t>
      </w:r>
    </w:p>
    <w:p w14:paraId="536BF92B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1162</w:t>
      </w:r>
    </w:p>
    <w:p w14:paraId="7042CFAB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1162</w:t>
      </w:r>
    </w:p>
    <w:p w14:paraId="4E25C649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1162</w:t>
      </w:r>
    </w:p>
    <w:p w14:paraId="1A34BF68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1162</w:t>
      </w:r>
    </w:p>
    <w:p w14:paraId="749FA6E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1162</w:t>
      </w:r>
    </w:p>
    <w:p w14:paraId="2BD41AD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1163</w:t>
      </w:r>
    </w:p>
    <w:p w14:paraId="03162889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1163</w:t>
      </w:r>
    </w:p>
    <w:p w14:paraId="041DCA5E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1163</w:t>
      </w:r>
    </w:p>
    <w:p w14:paraId="05E92D4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1164</w:t>
      </w:r>
    </w:p>
    <w:p w14:paraId="5D7ABEF2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1164</w:t>
      </w:r>
    </w:p>
    <w:p w14:paraId="48FC2368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1164</w:t>
      </w:r>
    </w:p>
    <w:p w14:paraId="0BE7296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1164</w:t>
      </w:r>
    </w:p>
    <w:p w14:paraId="3E2BCEA6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1164</w:t>
      </w:r>
    </w:p>
    <w:p w14:paraId="31A390AB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1164</w:t>
      </w:r>
    </w:p>
    <w:p w14:paraId="6AF1CC3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1164</w:t>
      </w:r>
    </w:p>
    <w:p w14:paraId="5933F028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1164</w:t>
      </w:r>
    </w:p>
    <w:p w14:paraId="389125BE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1164</w:t>
      </w:r>
    </w:p>
    <w:p w14:paraId="3361C37D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1165</w:t>
      </w:r>
    </w:p>
    <w:p w14:paraId="4895679A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1165</w:t>
      </w:r>
    </w:p>
    <w:p w14:paraId="26B46CF1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1165</w:t>
      </w:r>
    </w:p>
    <w:p w14:paraId="72C425E6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1165</w:t>
      </w:r>
    </w:p>
    <w:p w14:paraId="69EEEC47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1165</w:t>
      </w:r>
    </w:p>
    <w:p w14:paraId="0DEB4639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1165</w:t>
      </w:r>
    </w:p>
    <w:p w14:paraId="15F1B7CD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1165</w:t>
      </w:r>
    </w:p>
    <w:p w14:paraId="7524E4B3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1165</w:t>
      </w:r>
    </w:p>
    <w:p w14:paraId="23668DD5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lastRenderedPageBreak/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1166</w:t>
      </w:r>
    </w:p>
    <w:p w14:paraId="305BDFF3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1166</w:t>
      </w:r>
    </w:p>
    <w:p w14:paraId="4FAB3043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1166</w:t>
      </w:r>
    </w:p>
    <w:p w14:paraId="75676303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1166</w:t>
      </w:r>
    </w:p>
    <w:p w14:paraId="1A4E60C7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1166</w:t>
      </w:r>
    </w:p>
    <w:p w14:paraId="4BE38158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1166</w:t>
      </w:r>
    </w:p>
    <w:p w14:paraId="71E5D8A5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1166</w:t>
      </w:r>
    </w:p>
    <w:p w14:paraId="19B51D51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1166</w:t>
      </w:r>
    </w:p>
    <w:p w14:paraId="54326B24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1166</w:t>
      </w:r>
    </w:p>
    <w:p w14:paraId="2D451F31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1167</w:t>
      </w:r>
    </w:p>
    <w:p w14:paraId="4FCA6FD8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1167</w:t>
      </w:r>
    </w:p>
    <w:p w14:paraId="24319187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1167</w:t>
      </w:r>
    </w:p>
    <w:p w14:paraId="1CA8BCA4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1167</w:t>
      </w:r>
    </w:p>
    <w:p w14:paraId="105995D4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1167</w:t>
      </w:r>
    </w:p>
    <w:p w14:paraId="57D5ACF9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1167</w:t>
      </w:r>
    </w:p>
    <w:p w14:paraId="3B59A6D2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1167</w:t>
      </w:r>
    </w:p>
    <w:p w14:paraId="7961A25F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1167</w:t>
      </w:r>
    </w:p>
    <w:p w14:paraId="319F1FC8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1167</w:t>
      </w:r>
    </w:p>
    <w:p w14:paraId="40930C81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1168</w:t>
      </w:r>
    </w:p>
    <w:p w14:paraId="64538A53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1168</w:t>
      </w:r>
    </w:p>
    <w:p w14:paraId="73EE8DB5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1168</w:t>
      </w:r>
    </w:p>
    <w:p w14:paraId="21BF46C0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1168</w:t>
      </w:r>
    </w:p>
    <w:p w14:paraId="420A001A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1168</w:t>
      </w:r>
    </w:p>
    <w:p w14:paraId="14B2C2CF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1168</w:t>
      </w:r>
    </w:p>
    <w:p w14:paraId="28E83F1D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1168</w:t>
      </w:r>
    </w:p>
    <w:p w14:paraId="70CA130C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1168</w:t>
      </w:r>
    </w:p>
    <w:p w14:paraId="1349B98F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1168</w:t>
      </w:r>
    </w:p>
    <w:p w14:paraId="0E6062B7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1168</w:t>
      </w:r>
    </w:p>
    <w:p w14:paraId="22B7D010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1168</w:t>
      </w:r>
    </w:p>
    <w:p w14:paraId="00B5B787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1168</w:t>
      </w:r>
    </w:p>
    <w:p w14:paraId="564E74FB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1168</w:t>
      </w:r>
    </w:p>
    <w:p w14:paraId="1AEAB135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1168</w:t>
      </w:r>
    </w:p>
    <w:p w14:paraId="389CEC09" w14:textId="77777777" w:rsidR="0016681D" w:rsidRDefault="0016681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Annex A (normative): </w:t>
      </w:r>
      <w:r>
        <w:rPr>
          <w:noProof/>
          <w:lang w:eastAsia="x-none"/>
        </w:rPr>
        <w:t>Measurement channels</w:t>
      </w:r>
      <w:r>
        <w:rPr>
          <w:noProof/>
        </w:rPr>
        <w:tab/>
        <w:t>1172</w:t>
      </w:r>
    </w:p>
    <w:p w14:paraId="7717EE6E" w14:textId="77777777" w:rsidR="0016681D" w:rsidRDefault="0016681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1172</w:t>
      </w:r>
    </w:p>
    <w:p w14:paraId="6C22F801" w14:textId="77777777" w:rsidR="0016681D" w:rsidRDefault="0016681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1172</w:t>
      </w:r>
    </w:p>
    <w:p w14:paraId="14913CEC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1172</w:t>
      </w:r>
    </w:p>
    <w:p w14:paraId="22DAD545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1173</w:t>
      </w:r>
    </w:p>
    <w:p w14:paraId="40347FFF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noProof/>
          <w:snapToGrid w:val="0"/>
        </w:rPr>
        <w:t>Full RB allocation</w:t>
      </w:r>
      <w:r>
        <w:rPr>
          <w:noProof/>
        </w:rPr>
        <w:tab/>
        <w:t>1173</w:t>
      </w:r>
    </w:p>
    <w:p w14:paraId="391F41DD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1173</w:t>
      </w:r>
    </w:p>
    <w:p w14:paraId="7F2E8828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1173</w:t>
      </w:r>
    </w:p>
    <w:p w14:paraId="372A74AC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1174</w:t>
      </w:r>
    </w:p>
    <w:p w14:paraId="72CAB3FC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1175</w:t>
      </w:r>
    </w:p>
    <w:p w14:paraId="6567D204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noProof/>
          <w:snapToGrid w:val="0"/>
        </w:rPr>
        <w:t>Partial RB allocation</w:t>
      </w:r>
      <w:r>
        <w:rPr>
          <w:noProof/>
        </w:rPr>
        <w:tab/>
        <w:t>1176</w:t>
      </w:r>
    </w:p>
    <w:p w14:paraId="5AF0CCE0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1176</w:t>
      </w:r>
    </w:p>
    <w:p w14:paraId="62F09D04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1179</w:t>
      </w:r>
    </w:p>
    <w:p w14:paraId="43C49505" w14:textId="77777777" w:rsidR="0016681D" w:rsidRDefault="0016681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1181</w:t>
      </w:r>
    </w:p>
    <w:p w14:paraId="6795B03D" w14:textId="77777777" w:rsidR="0016681D" w:rsidRDefault="0016681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1183</w:t>
      </w:r>
    </w:p>
    <w:p w14:paraId="749702AD" w14:textId="77777777" w:rsidR="0016681D" w:rsidRDefault="0016681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1183</w:t>
      </w:r>
    </w:p>
    <w:p w14:paraId="604EA3FA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noProof/>
          <w:snapToGrid w:val="0"/>
        </w:rPr>
        <w:t>QPSK</w:t>
      </w:r>
      <w:r>
        <w:rPr>
          <w:noProof/>
        </w:rPr>
        <w:tab/>
        <w:t>1183</w:t>
      </w:r>
    </w:p>
    <w:p w14:paraId="43F594D9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noProof/>
          <w:snapToGrid w:val="0"/>
        </w:rPr>
        <w:t>64-QAM</w:t>
      </w:r>
      <w:r>
        <w:rPr>
          <w:noProof/>
        </w:rPr>
        <w:tab/>
        <w:t>1184</w:t>
      </w:r>
    </w:p>
    <w:p w14:paraId="3F5C194E" w14:textId="77777777" w:rsidR="0016681D" w:rsidRDefault="0016681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72846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72846">
        <w:rPr>
          <w:noProof/>
          <w:snapToGrid w:val="0"/>
        </w:rPr>
        <w:t>256-QAM</w:t>
      </w:r>
      <w:r>
        <w:rPr>
          <w:noProof/>
        </w:rPr>
        <w:tab/>
        <w:t>1185</w:t>
      </w:r>
    </w:p>
    <w:p w14:paraId="4B43A252" w14:textId="77777777" w:rsidR="0016681D" w:rsidRDefault="0016681D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1186</w:t>
      </w:r>
    </w:p>
    <w:p w14:paraId="7CB70D96" w14:textId="77777777" w:rsidR="0016681D" w:rsidRDefault="0016681D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1187</w:t>
      </w:r>
    </w:p>
    <w:p w14:paraId="15911F9E" w14:textId="77777777" w:rsidR="0016681D" w:rsidRDefault="0016681D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D: Void</w:t>
      </w:r>
      <w:r>
        <w:rPr>
          <w:noProof/>
        </w:rPr>
        <w:tab/>
        <w:t>1188</w:t>
      </w:r>
    </w:p>
    <w:p w14:paraId="7B76A811" w14:textId="77777777" w:rsidR="0016681D" w:rsidRDefault="0016681D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E: Void</w:t>
      </w:r>
      <w:r>
        <w:rPr>
          <w:noProof/>
        </w:rPr>
        <w:tab/>
        <w:t>1189</w:t>
      </w:r>
    </w:p>
    <w:p w14:paraId="121A92CF" w14:textId="77777777" w:rsidR="0016681D" w:rsidRDefault="0016681D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F: Void</w:t>
      </w:r>
      <w:r>
        <w:rPr>
          <w:noProof/>
        </w:rPr>
        <w:tab/>
        <w:t>1190</w:t>
      </w:r>
    </w:p>
    <w:p w14:paraId="207EC1C7" w14:textId="77777777" w:rsidR="0016681D" w:rsidRDefault="0016681D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1191</w:t>
      </w:r>
    </w:p>
    <w:p w14:paraId="39DCBA12" w14:textId="77777777" w:rsidR="0016681D" w:rsidRDefault="0016681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Annex H (normative): </w:t>
      </w:r>
      <w:r>
        <w:rPr>
          <w:noProof/>
          <w:lang w:eastAsia="x-none"/>
        </w:rPr>
        <w:t>Modified MPR behavior</w:t>
      </w:r>
      <w:r>
        <w:rPr>
          <w:noProof/>
        </w:rPr>
        <w:tab/>
        <w:t>1192</w:t>
      </w:r>
    </w:p>
    <w:p w14:paraId="63DB2904" w14:textId="77777777" w:rsidR="0016681D" w:rsidRDefault="0016681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I (normative): Dual uplink interferer</w:t>
      </w:r>
      <w:r>
        <w:rPr>
          <w:noProof/>
        </w:rPr>
        <w:tab/>
        <w:t>1193</w:t>
      </w:r>
    </w:p>
    <w:p w14:paraId="69C16E8B" w14:textId="77777777" w:rsidR="0016681D" w:rsidRDefault="0016681D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1194</w:t>
      </w:r>
    </w:p>
    <w:p w14:paraId="3CBAC082" w14:textId="77777777" w:rsidR="0016681D" w:rsidRDefault="0016681D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1195</w:t>
      </w:r>
    </w:p>
    <w:p w14:paraId="63781849" w14:textId="77777777" w:rsidR="0016681D" w:rsidRDefault="0016681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1196</w:t>
      </w:r>
    </w:p>
    <w:p w14:paraId="7B073077" w14:textId="1148994A" w:rsidR="00835B7B" w:rsidRPr="007A6DA6" w:rsidRDefault="0016681D" w:rsidP="00835B7B">
      <w:r>
        <w:rPr>
          <w:sz w:val="22"/>
        </w:rPr>
        <w:fldChar w:fldCharType="end"/>
      </w:r>
    </w:p>
    <w:bookmarkStart w:id="11" w:name="foreword"/>
    <w:bookmarkEnd w:id="11"/>
    <w:p w14:paraId="5DDB2F54" w14:textId="398FF6A2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E8213A" w:rsidRPr="007A6DA6">
        <w:instrText>i</w:instrText>
      </w:r>
      <w:r w:rsidR="002126E1">
        <w:instrText>8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2126E1">
        <w:instrText>8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2126E1">
        <w:instrText>8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C6BF6" w14:textId="77777777" w:rsidR="00A77E63" w:rsidRDefault="00A77E63">
      <w:r>
        <w:separator/>
      </w:r>
    </w:p>
    <w:p w14:paraId="0FA69FCD" w14:textId="77777777" w:rsidR="00A77E63" w:rsidRDefault="00A77E63"/>
  </w:endnote>
  <w:endnote w:type="continuationSeparator" w:id="0">
    <w:p w14:paraId="5A458F7E" w14:textId="77777777" w:rsidR="00A77E63" w:rsidRDefault="00A77E63">
      <w:r>
        <w:continuationSeparator/>
      </w:r>
    </w:p>
    <w:p w14:paraId="399EAC97" w14:textId="77777777" w:rsidR="00A77E63" w:rsidRDefault="00A77E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ＭＳ 明朝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8A0C8" w14:textId="77777777" w:rsidR="00A77E63" w:rsidRDefault="00A77E63">
      <w:r>
        <w:separator/>
      </w:r>
    </w:p>
    <w:p w14:paraId="081D0E39" w14:textId="77777777" w:rsidR="00A77E63" w:rsidRDefault="00A77E63"/>
  </w:footnote>
  <w:footnote w:type="continuationSeparator" w:id="0">
    <w:p w14:paraId="5D1CC122" w14:textId="77777777" w:rsidR="00A77E63" w:rsidRDefault="00A77E63">
      <w:r>
        <w:continuationSeparator/>
      </w:r>
    </w:p>
    <w:p w14:paraId="332A1B1B" w14:textId="77777777" w:rsidR="00A77E63" w:rsidRDefault="00A77E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FAC73" w14:textId="08B38E68" w:rsidR="00061B9E" w:rsidRPr="00FB0EB2" w:rsidRDefault="00061B9E" w:rsidP="00061B9E">
    <w:pPr>
      <w:framePr w:wrap="auto" w:vAnchor="text" w:hAnchor="margin" w:xAlign="right" w:y="1"/>
      <w:spacing w:after="0"/>
      <w:rPr>
        <w:rFonts w:ascii="Arial" w:hAnsi="Arial"/>
        <w:b/>
        <w:noProof/>
        <w:sz w:val="18"/>
        <w:lang w:eastAsia="en-GB"/>
      </w:rPr>
    </w:pPr>
    <w:r w:rsidRPr="00FB0EB2">
      <w:rPr>
        <w:rFonts w:ascii="Arial" w:hAnsi="Arial"/>
        <w:b/>
        <w:noProof/>
        <w:sz w:val="18"/>
        <w:lang w:eastAsia="en-GB"/>
      </w:rPr>
      <w:t>3GPP TS 38.101-</w:t>
    </w:r>
    <w:r>
      <w:rPr>
        <w:rFonts w:ascii="Arial" w:hAnsi="Arial"/>
        <w:b/>
        <w:noProof/>
        <w:sz w:val="18"/>
        <w:lang w:eastAsia="en-GB"/>
      </w:rPr>
      <w:t>3</w:t>
    </w:r>
    <w:r w:rsidRPr="00FB0EB2">
      <w:rPr>
        <w:rFonts w:ascii="Arial" w:hAnsi="Arial"/>
        <w:b/>
        <w:noProof/>
        <w:sz w:val="18"/>
        <w:lang w:eastAsia="en-GB"/>
      </w:rPr>
      <w:t xml:space="preserve"> V1</w:t>
    </w:r>
    <w:r>
      <w:rPr>
        <w:rFonts w:ascii="Arial" w:hAnsi="Arial"/>
        <w:b/>
        <w:noProof/>
        <w:sz w:val="18"/>
        <w:lang w:eastAsia="en-GB"/>
      </w:rPr>
      <w:t>8</w:t>
    </w:r>
    <w:r w:rsidRPr="00FB0EB2">
      <w:rPr>
        <w:rFonts w:ascii="Arial" w:hAnsi="Arial"/>
        <w:b/>
        <w:noProof/>
        <w:sz w:val="18"/>
        <w:lang w:eastAsia="en-GB"/>
      </w:rPr>
      <w:t>.</w:t>
    </w:r>
    <w:r>
      <w:rPr>
        <w:rFonts w:ascii="Arial" w:hAnsi="Arial"/>
        <w:b/>
        <w:noProof/>
        <w:sz w:val="18"/>
        <w:lang w:eastAsia="en-GB"/>
      </w:rPr>
      <w:t>8</w:t>
    </w:r>
    <w:r w:rsidRPr="00FB0EB2">
      <w:rPr>
        <w:rFonts w:ascii="Arial" w:hAnsi="Arial"/>
        <w:b/>
        <w:noProof/>
        <w:sz w:val="18"/>
        <w:lang w:eastAsia="en-GB"/>
      </w:rPr>
      <w:t>.</w:t>
    </w:r>
    <w:r>
      <w:rPr>
        <w:rFonts w:ascii="Arial" w:hAnsi="Arial"/>
        <w:b/>
        <w:noProof/>
        <w:sz w:val="18"/>
        <w:lang w:eastAsia="en-GB"/>
      </w:rPr>
      <w:t>0</w:t>
    </w:r>
    <w:r w:rsidRPr="00FB0EB2">
      <w:rPr>
        <w:rFonts w:ascii="Arial" w:hAnsi="Arial"/>
        <w:b/>
        <w:noProof/>
        <w:sz w:val="18"/>
        <w:lang w:eastAsia="en-GB"/>
      </w:rPr>
      <w:t xml:space="preserve"> (202</w:t>
    </w:r>
    <w:r>
      <w:rPr>
        <w:rFonts w:ascii="Arial" w:hAnsi="Arial"/>
        <w:b/>
        <w:noProof/>
        <w:sz w:val="18"/>
        <w:lang w:eastAsia="en-GB"/>
      </w:rPr>
      <w:t>4</w:t>
    </w:r>
    <w:r w:rsidRPr="00FB0EB2">
      <w:rPr>
        <w:rFonts w:ascii="Arial" w:hAnsi="Arial"/>
        <w:b/>
        <w:noProof/>
        <w:sz w:val="18"/>
        <w:lang w:eastAsia="en-GB"/>
      </w:rPr>
      <w:t>-</w:t>
    </w:r>
    <w:r>
      <w:rPr>
        <w:rFonts w:ascii="Arial" w:hAnsi="Arial"/>
        <w:b/>
        <w:noProof/>
        <w:sz w:val="18"/>
        <w:lang w:eastAsia="en-GB"/>
      </w:rPr>
      <w:t>12</w:t>
    </w:r>
    <w:r w:rsidRPr="00FB0EB2">
      <w:rPr>
        <w:rFonts w:ascii="Arial" w:hAnsi="Arial"/>
        <w:b/>
        <w:noProof/>
        <w:sz w:val="18"/>
        <w:lang w:eastAsia="en-GB"/>
      </w:rPr>
      <w:t>)</w:t>
    </w:r>
  </w:p>
  <w:sdt>
    <w:sdtPr>
      <w:rPr>
        <w:rFonts w:ascii="Arial" w:hAnsi="Arial" w:cs="Arial"/>
        <w:b/>
        <w:bCs/>
        <w:sz w:val="18"/>
        <w:szCs w:val="18"/>
      </w:rPr>
      <w:id w:val="6759257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FC02A59" w14:textId="785C2628" w:rsidR="00822662" w:rsidRPr="004B1302" w:rsidRDefault="004B1302" w:rsidP="004B1302">
        <w:pPr>
          <w:pStyle w:val="Header"/>
          <w:tabs>
            <w:tab w:val="clear" w:pos="9026"/>
            <w:tab w:val="right" w:pos="9639"/>
          </w:tabs>
          <w:rPr>
            <w:rFonts w:ascii="Arial" w:hAnsi="Arial" w:cs="Arial"/>
            <w:b/>
            <w:bCs/>
            <w:sz w:val="18"/>
            <w:szCs w:val="18"/>
          </w:rPr>
        </w:pPr>
        <w:r w:rsidRPr="004B1302">
          <w:rPr>
            <w:rFonts w:ascii="Arial" w:hAnsi="Arial" w:cs="Arial"/>
            <w:b/>
            <w:bCs/>
            <w:sz w:val="18"/>
            <w:szCs w:val="18"/>
          </w:rPr>
          <w:t>Release 18</w:t>
        </w:r>
        <w:r w:rsidRPr="004B1302">
          <w:rPr>
            <w:rFonts w:ascii="Arial" w:hAnsi="Arial" w:cs="Arial"/>
            <w:b/>
            <w:bCs/>
            <w:sz w:val="18"/>
            <w:szCs w:val="18"/>
          </w:rPr>
          <w:tab/>
        </w:r>
        <w:r w:rsidRPr="004B1302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4B1302">
          <w:rPr>
            <w:rFonts w:ascii="Arial" w:hAnsi="Arial" w:cs="Arial"/>
            <w:b/>
            <w:bCs/>
            <w:sz w:val="18"/>
            <w:szCs w:val="18"/>
          </w:rPr>
          <w:instrText xml:space="preserve"> PAGE   \* MERGEFORMAT </w:instrText>
        </w:r>
        <w:r w:rsidRPr="004B1302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t>2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fldChar w:fldCharType="end"/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tab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5FF"/>
    <w:rsid w:val="00056E45"/>
    <w:rsid w:val="00060890"/>
    <w:rsid w:val="00060CB6"/>
    <w:rsid w:val="00061B9E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666"/>
    <w:rsid w:val="000F4704"/>
    <w:rsid w:val="000F4BE3"/>
    <w:rsid w:val="000F5199"/>
    <w:rsid w:val="000F57B6"/>
    <w:rsid w:val="000F5E3F"/>
    <w:rsid w:val="000F6080"/>
    <w:rsid w:val="000F6853"/>
    <w:rsid w:val="000F6C0A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982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81D"/>
    <w:rsid w:val="00166C2D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BE8"/>
    <w:rsid w:val="001C7C20"/>
    <w:rsid w:val="001C7DD1"/>
    <w:rsid w:val="001D05CF"/>
    <w:rsid w:val="001D0DB4"/>
    <w:rsid w:val="001D111A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43F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922"/>
    <w:rsid w:val="00761D1D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F74"/>
    <w:rsid w:val="00861A67"/>
    <w:rsid w:val="00862446"/>
    <w:rsid w:val="008624A1"/>
    <w:rsid w:val="008626E7"/>
    <w:rsid w:val="00862A8A"/>
    <w:rsid w:val="008631F5"/>
    <w:rsid w:val="00863678"/>
    <w:rsid w:val="00865077"/>
    <w:rsid w:val="00865539"/>
    <w:rsid w:val="00865F8C"/>
    <w:rsid w:val="00866485"/>
    <w:rsid w:val="0086687A"/>
    <w:rsid w:val="0086740D"/>
    <w:rsid w:val="00867B3A"/>
    <w:rsid w:val="00867B93"/>
    <w:rsid w:val="00867F30"/>
    <w:rsid w:val="00870156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A74"/>
    <w:rsid w:val="00970F6F"/>
    <w:rsid w:val="00971659"/>
    <w:rsid w:val="00971C64"/>
    <w:rsid w:val="0097250B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CB0"/>
    <w:rsid w:val="00A245D8"/>
    <w:rsid w:val="00A246B6"/>
    <w:rsid w:val="00A24724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F46"/>
    <w:rsid w:val="00A76055"/>
    <w:rsid w:val="00A7671C"/>
    <w:rsid w:val="00A76CCD"/>
    <w:rsid w:val="00A76CE6"/>
    <w:rsid w:val="00A76F76"/>
    <w:rsid w:val="00A77924"/>
    <w:rsid w:val="00A77E63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FF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41BC"/>
    <w:rsid w:val="00B84272"/>
    <w:rsid w:val="00B84558"/>
    <w:rsid w:val="00B8456F"/>
    <w:rsid w:val="00B84C24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1417"/>
    <w:rsid w:val="00B91923"/>
    <w:rsid w:val="00B91DD0"/>
    <w:rsid w:val="00B92299"/>
    <w:rsid w:val="00B92927"/>
    <w:rsid w:val="00B92A95"/>
    <w:rsid w:val="00B945F5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5722"/>
    <w:rsid w:val="00DD625C"/>
    <w:rsid w:val="00DD6F66"/>
    <w:rsid w:val="00DD74CC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50A1"/>
    <w:rsid w:val="00E15130"/>
    <w:rsid w:val="00E15246"/>
    <w:rsid w:val="00E15301"/>
    <w:rsid w:val="00E15ECB"/>
    <w:rsid w:val="00E162EE"/>
    <w:rsid w:val="00E164BE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basedOn w:val="Normal"/>
    <w:link w:val="HeaderChar"/>
    <w:uiPriority w:val="99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14</Pages>
  <Words>4414</Words>
  <Characters>25162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29517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16)</dc:subject>
  <dc:creator>MCC Support</dc:creator>
  <cp:keywords/>
  <dc:description/>
  <cp:lastModifiedBy>MCC</cp:lastModifiedBy>
  <cp:revision>56</cp:revision>
  <cp:lastPrinted>2019-01-18T19:05:00Z</cp:lastPrinted>
  <dcterms:created xsi:type="dcterms:W3CDTF">2022-03-16T10:00:00Z</dcterms:created>
  <dcterms:modified xsi:type="dcterms:W3CDTF">2025-01-23T10:26:00Z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