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0496B6D7"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bookmarkStart w:id="3" w:name="specVersion"/>
            <w:r w:rsidR="008D770F">
              <w:t>V</w:t>
            </w:r>
            <w:r w:rsidR="001F73C4">
              <w:t>18</w:t>
            </w:r>
            <w:r>
              <w:t>.</w:t>
            </w:r>
            <w:r w:rsidR="00F12522">
              <w:t>2</w:t>
            </w:r>
            <w:r>
              <w:t>.</w:t>
            </w:r>
            <w:bookmarkEnd w:id="3"/>
            <w:r w:rsidR="004F2EC6">
              <w:t>0</w:t>
            </w:r>
            <w:r>
              <w:t xml:space="preserve"> </w:t>
            </w:r>
            <w:r w:rsidRPr="0041CDA1">
              <w:rPr>
                <w:sz w:val="32"/>
                <w:szCs w:val="32"/>
              </w:rPr>
              <w:t>(</w:t>
            </w:r>
            <w:bookmarkStart w:id="4" w:name="issueDate"/>
            <w:r w:rsidR="00F12522" w:rsidRPr="0041CDA1">
              <w:rPr>
                <w:sz w:val="32"/>
                <w:szCs w:val="32"/>
              </w:rPr>
              <w:t>202</w:t>
            </w:r>
            <w:r w:rsidR="00F12522">
              <w:rPr>
                <w:sz w:val="32"/>
                <w:szCs w:val="32"/>
              </w:rPr>
              <w:t>5</w:t>
            </w:r>
            <w:r w:rsidRPr="0041CDA1">
              <w:rPr>
                <w:sz w:val="32"/>
                <w:szCs w:val="32"/>
              </w:rPr>
              <w:t>-</w:t>
            </w:r>
            <w:bookmarkEnd w:id="4"/>
            <w:r w:rsidR="00F12522" w:rsidRPr="0041CDA1">
              <w:rPr>
                <w:sz w:val="32"/>
                <w:szCs w:val="32"/>
              </w:rPr>
              <w:t>0</w:t>
            </w:r>
            <w:r w:rsidR="00F12522">
              <w:rPr>
                <w:sz w:val="32"/>
                <w:szCs w:val="32"/>
              </w:rPr>
              <w:t>1</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5" w:name="spectype2"/>
            <w:r w:rsidRPr="00726139">
              <w:t>Specification</w:t>
            </w:r>
            <w:bookmarkEnd w:id="5"/>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6" w:name="specTitle"/>
          </w:p>
          <w:p w14:paraId="449CA2FF" w14:textId="59515B07" w:rsidR="0022055F" w:rsidRPr="00726139" w:rsidRDefault="0022055F" w:rsidP="0022055F">
            <w:pPr>
              <w:pStyle w:val="ZT"/>
              <w:framePr w:wrap="auto" w:hAnchor="text" w:yAlign="inline"/>
            </w:pPr>
            <w:r w:rsidRPr="00726139">
              <w:t xml:space="preserve">Codec for </w:t>
            </w:r>
            <w:r w:rsidR="00DA2135">
              <w:t>I</w:t>
            </w:r>
            <w:r w:rsidR="00DA2135" w:rsidRPr="00726139">
              <w:t xml:space="preserve">mmersive </w:t>
            </w:r>
            <w:r w:rsidR="00DA2135">
              <w:t>V</w:t>
            </w:r>
            <w:r w:rsidR="00DA2135" w:rsidRPr="00726139">
              <w:t xml:space="preserve">oice </w:t>
            </w:r>
            <w:r w:rsidRPr="00726139">
              <w:t xml:space="preserve">and </w:t>
            </w:r>
            <w:r w:rsidR="00DA2135">
              <w:t>A</w:t>
            </w:r>
            <w:r w:rsidR="00DA2135" w:rsidRPr="00726139">
              <w:t xml:space="preserve">udio </w:t>
            </w:r>
            <w:r w:rsidR="00DA2135">
              <w:t>S</w:t>
            </w:r>
            <w:r w:rsidR="00DA2135" w:rsidRPr="00726139">
              <w:t>ervices</w:t>
            </w:r>
            <w:r w:rsidR="00E44038">
              <w:t xml:space="preserve"> (IVAS)</w:t>
            </w:r>
            <w:r w:rsidRPr="00726139">
              <w:t>;</w:t>
            </w:r>
            <w:r w:rsidRPr="00726139">
              <w:br/>
              <w:t>General overview</w:t>
            </w:r>
            <w:bookmarkEnd w:id="6"/>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7" w:name="specRelease"/>
            <w:r w:rsidR="000270B9" w:rsidRPr="00726139">
              <w:rPr>
                <w:rStyle w:val="ZGSM"/>
              </w:rPr>
              <w:t>18</w:t>
            </w:r>
            <w:bookmarkEnd w:id="7"/>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5pt" o:ole="">
                  <v:imagedata r:id="rId11" o:title=""/>
                </v:shape>
                <o:OLEObject Type="Embed" ProgID="Word.Picture.8" ShapeID="_x0000_i1025" DrawAspect="Content" ObjectID="_1798271126" r:id="rId12"/>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45pt;height:76.5pt" o:ole="">
                  <v:imagedata r:id="rId13" o:title=""/>
                </v:shape>
                <o:OLEObject Type="Embed" ProgID="Word.Picture.8" ShapeID="_x0000_i1026" DrawAspect="Content" ObjectID="_1798271127" r:id="rId14"/>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6B0AFDE1" w:rsidR="00E16509" w:rsidRPr="00133525" w:rsidRDefault="00E16509" w:rsidP="00133525">
            <w:pPr>
              <w:pStyle w:val="FP"/>
              <w:jc w:val="center"/>
              <w:rPr>
                <w:noProof/>
                <w:sz w:val="18"/>
              </w:rPr>
            </w:pPr>
            <w:r w:rsidRPr="00726139">
              <w:rPr>
                <w:noProof/>
                <w:sz w:val="18"/>
              </w:rPr>
              <w:t xml:space="preserve">© </w:t>
            </w:r>
            <w:r w:rsidR="00F12522" w:rsidRPr="00726139">
              <w:rPr>
                <w:noProof/>
                <w:sz w:val="18"/>
              </w:rPr>
              <w:t>202</w:t>
            </w:r>
            <w:r w:rsidR="00F12522">
              <w:rPr>
                <w:noProof/>
                <w:sz w:val="18"/>
              </w:rPr>
              <w:t>5</w:t>
            </w:r>
            <w:r w:rsidRPr="00726139">
              <w:rPr>
                <w:noProof/>
                <w:sz w:val="18"/>
              </w:rPr>
              <w:t>, 3GPP Organizational Partners</w:t>
            </w:r>
            <w:r w:rsidRPr="00133525">
              <w:rPr>
                <w:noProof/>
                <w:sz w:val="18"/>
              </w:rPr>
              <w:t xml:space="preserve">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t>Contents</w:t>
      </w:r>
    </w:p>
    <w:p w14:paraId="19805409" w14:textId="6B778F45" w:rsidR="00230081"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30081">
        <w:rPr>
          <w:noProof/>
        </w:rPr>
        <w:t>Foreword</w:t>
      </w:r>
      <w:r w:rsidR="00230081">
        <w:rPr>
          <w:noProof/>
        </w:rPr>
        <w:tab/>
      </w:r>
      <w:r w:rsidR="00230081">
        <w:rPr>
          <w:noProof/>
        </w:rPr>
        <w:fldChar w:fldCharType="begin" w:fldLock="1"/>
      </w:r>
      <w:r w:rsidR="00230081">
        <w:rPr>
          <w:noProof/>
        </w:rPr>
        <w:instrText xml:space="preserve"> PAGEREF _Toc187658308 \h </w:instrText>
      </w:r>
      <w:r w:rsidR="00230081">
        <w:rPr>
          <w:noProof/>
        </w:rPr>
      </w:r>
      <w:r w:rsidR="00230081">
        <w:rPr>
          <w:noProof/>
        </w:rPr>
        <w:fldChar w:fldCharType="separate"/>
      </w:r>
      <w:r w:rsidR="00230081">
        <w:rPr>
          <w:noProof/>
        </w:rPr>
        <w:t>4</w:t>
      </w:r>
      <w:r w:rsidR="00230081">
        <w:rPr>
          <w:noProof/>
        </w:rPr>
        <w:fldChar w:fldCharType="end"/>
      </w:r>
    </w:p>
    <w:p w14:paraId="6B2495FD" w14:textId="738D5BD3"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_Toc187658309 \h </w:instrText>
      </w:r>
      <w:r>
        <w:rPr>
          <w:noProof/>
        </w:rPr>
      </w:r>
      <w:r>
        <w:rPr>
          <w:noProof/>
        </w:rPr>
        <w:fldChar w:fldCharType="separate"/>
      </w:r>
      <w:r>
        <w:rPr>
          <w:noProof/>
        </w:rPr>
        <w:t>6</w:t>
      </w:r>
      <w:r>
        <w:rPr>
          <w:noProof/>
        </w:rPr>
        <w:fldChar w:fldCharType="end"/>
      </w:r>
    </w:p>
    <w:p w14:paraId="759AF801" w14:textId="0A0B5DE9"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_Toc187658310 \h </w:instrText>
      </w:r>
      <w:r>
        <w:rPr>
          <w:noProof/>
        </w:rPr>
      </w:r>
      <w:r>
        <w:rPr>
          <w:noProof/>
        </w:rPr>
        <w:fldChar w:fldCharType="separate"/>
      </w:r>
      <w:r>
        <w:rPr>
          <w:noProof/>
        </w:rPr>
        <w:t>6</w:t>
      </w:r>
      <w:r>
        <w:rPr>
          <w:noProof/>
        </w:rPr>
        <w:fldChar w:fldCharType="end"/>
      </w:r>
    </w:p>
    <w:p w14:paraId="55292A2F" w14:textId="710DE06B"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_Toc187658311 \h </w:instrText>
      </w:r>
      <w:r>
        <w:rPr>
          <w:noProof/>
        </w:rPr>
      </w:r>
      <w:r>
        <w:rPr>
          <w:noProof/>
        </w:rPr>
        <w:fldChar w:fldCharType="separate"/>
      </w:r>
      <w:r>
        <w:rPr>
          <w:noProof/>
        </w:rPr>
        <w:t>6</w:t>
      </w:r>
      <w:r>
        <w:rPr>
          <w:noProof/>
        </w:rPr>
        <w:fldChar w:fldCharType="end"/>
      </w:r>
    </w:p>
    <w:p w14:paraId="2744359A" w14:textId="489BCB72" w:rsidR="00230081" w:rsidRDefault="0023008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_Toc187658312 \h </w:instrText>
      </w:r>
      <w:r>
        <w:rPr>
          <w:noProof/>
        </w:rPr>
      </w:r>
      <w:r>
        <w:rPr>
          <w:noProof/>
        </w:rPr>
        <w:fldChar w:fldCharType="separate"/>
      </w:r>
      <w:r>
        <w:rPr>
          <w:noProof/>
        </w:rPr>
        <w:t>6</w:t>
      </w:r>
      <w:r>
        <w:rPr>
          <w:noProof/>
        </w:rPr>
        <w:fldChar w:fldCharType="end"/>
      </w:r>
    </w:p>
    <w:p w14:paraId="7EC91754" w14:textId="7EC1ED81" w:rsidR="00230081" w:rsidRDefault="0023008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_Toc187658313 \h </w:instrText>
      </w:r>
      <w:r>
        <w:rPr>
          <w:noProof/>
        </w:rPr>
      </w:r>
      <w:r>
        <w:rPr>
          <w:noProof/>
        </w:rPr>
        <w:fldChar w:fldCharType="separate"/>
      </w:r>
      <w:r>
        <w:rPr>
          <w:noProof/>
        </w:rPr>
        <w:t>7</w:t>
      </w:r>
      <w:r>
        <w:rPr>
          <w:noProof/>
        </w:rPr>
        <w:fldChar w:fldCharType="end"/>
      </w:r>
    </w:p>
    <w:p w14:paraId="0390EF2D" w14:textId="087B3CF4" w:rsidR="00230081" w:rsidRDefault="0023008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_Toc187658314 \h </w:instrText>
      </w:r>
      <w:r>
        <w:rPr>
          <w:noProof/>
        </w:rPr>
      </w:r>
      <w:r>
        <w:rPr>
          <w:noProof/>
        </w:rPr>
        <w:fldChar w:fldCharType="separate"/>
      </w:r>
      <w:r>
        <w:rPr>
          <w:noProof/>
        </w:rPr>
        <w:t>7</w:t>
      </w:r>
      <w:r>
        <w:rPr>
          <w:noProof/>
        </w:rPr>
        <w:fldChar w:fldCharType="end"/>
      </w:r>
    </w:p>
    <w:p w14:paraId="6A3435FC" w14:textId="77B364EE"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_Toc187658315 \h </w:instrText>
      </w:r>
      <w:r>
        <w:rPr>
          <w:noProof/>
        </w:rPr>
      </w:r>
      <w:r>
        <w:rPr>
          <w:noProof/>
        </w:rPr>
        <w:fldChar w:fldCharType="separate"/>
      </w:r>
      <w:r>
        <w:rPr>
          <w:noProof/>
        </w:rPr>
        <w:t>7</w:t>
      </w:r>
      <w:r>
        <w:rPr>
          <w:noProof/>
        </w:rPr>
        <w:fldChar w:fldCharType="end"/>
      </w:r>
    </w:p>
    <w:p w14:paraId="7007FDEE" w14:textId="65F8013B"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Transcoding functions</w:t>
      </w:r>
      <w:r>
        <w:rPr>
          <w:noProof/>
        </w:rPr>
        <w:tab/>
      </w:r>
      <w:r>
        <w:rPr>
          <w:noProof/>
        </w:rPr>
        <w:fldChar w:fldCharType="begin" w:fldLock="1"/>
      </w:r>
      <w:r>
        <w:rPr>
          <w:noProof/>
        </w:rPr>
        <w:instrText xml:space="preserve"> PAGEREF _Toc187658316 \h </w:instrText>
      </w:r>
      <w:r>
        <w:rPr>
          <w:noProof/>
        </w:rPr>
      </w:r>
      <w:r>
        <w:rPr>
          <w:noProof/>
        </w:rPr>
        <w:fldChar w:fldCharType="separate"/>
      </w:r>
      <w:r>
        <w:rPr>
          <w:noProof/>
        </w:rPr>
        <w:t>9</w:t>
      </w:r>
      <w:r>
        <w:rPr>
          <w:noProof/>
        </w:rPr>
        <w:fldChar w:fldCharType="end"/>
      </w:r>
    </w:p>
    <w:p w14:paraId="7DA57730" w14:textId="51C3A542"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Rendering</w:t>
      </w:r>
      <w:r>
        <w:rPr>
          <w:noProof/>
        </w:rPr>
        <w:tab/>
      </w:r>
      <w:r>
        <w:rPr>
          <w:noProof/>
        </w:rPr>
        <w:fldChar w:fldCharType="begin" w:fldLock="1"/>
      </w:r>
      <w:r>
        <w:rPr>
          <w:noProof/>
        </w:rPr>
        <w:instrText xml:space="preserve"> PAGEREF _Toc187658317 \h </w:instrText>
      </w:r>
      <w:r>
        <w:rPr>
          <w:noProof/>
        </w:rPr>
      </w:r>
      <w:r>
        <w:rPr>
          <w:noProof/>
        </w:rPr>
        <w:fldChar w:fldCharType="separate"/>
      </w:r>
      <w:r>
        <w:rPr>
          <w:noProof/>
        </w:rPr>
        <w:t>10</w:t>
      </w:r>
      <w:r>
        <w:rPr>
          <w:noProof/>
        </w:rPr>
        <w:fldChar w:fldCharType="end"/>
      </w:r>
    </w:p>
    <w:p w14:paraId="4FDA63A6" w14:textId="1767E9F5"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C-code</w:t>
      </w:r>
      <w:r>
        <w:rPr>
          <w:noProof/>
        </w:rPr>
        <w:tab/>
      </w:r>
      <w:r>
        <w:rPr>
          <w:noProof/>
        </w:rPr>
        <w:fldChar w:fldCharType="begin" w:fldLock="1"/>
      </w:r>
      <w:r>
        <w:rPr>
          <w:noProof/>
        </w:rPr>
        <w:instrText xml:space="preserve"> PAGEREF _Toc187658318 \h </w:instrText>
      </w:r>
      <w:r>
        <w:rPr>
          <w:noProof/>
        </w:rPr>
      </w:r>
      <w:r>
        <w:rPr>
          <w:noProof/>
        </w:rPr>
        <w:fldChar w:fldCharType="separate"/>
      </w:r>
      <w:r>
        <w:rPr>
          <w:noProof/>
        </w:rPr>
        <w:t>10</w:t>
      </w:r>
      <w:r>
        <w:rPr>
          <w:noProof/>
        </w:rPr>
        <w:fldChar w:fldCharType="end"/>
      </w:r>
    </w:p>
    <w:p w14:paraId="082DB0D9" w14:textId="3FDF3453"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Test sequences</w:t>
      </w:r>
      <w:r>
        <w:rPr>
          <w:noProof/>
        </w:rPr>
        <w:tab/>
      </w:r>
      <w:r>
        <w:rPr>
          <w:noProof/>
        </w:rPr>
        <w:fldChar w:fldCharType="begin" w:fldLock="1"/>
      </w:r>
      <w:r>
        <w:rPr>
          <w:noProof/>
        </w:rPr>
        <w:instrText xml:space="preserve"> PAGEREF _Toc187658319 \h </w:instrText>
      </w:r>
      <w:r>
        <w:rPr>
          <w:noProof/>
        </w:rPr>
      </w:r>
      <w:r>
        <w:rPr>
          <w:noProof/>
        </w:rPr>
        <w:fldChar w:fldCharType="separate"/>
      </w:r>
      <w:r>
        <w:rPr>
          <w:noProof/>
        </w:rPr>
        <w:t>10</w:t>
      </w:r>
      <w:r>
        <w:rPr>
          <w:noProof/>
        </w:rPr>
        <w:fldChar w:fldCharType="end"/>
      </w:r>
    </w:p>
    <w:p w14:paraId="5BE62AA1" w14:textId="6F2B86B2"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Discontinuous transmission (DTX)</w:t>
      </w:r>
      <w:r>
        <w:rPr>
          <w:noProof/>
        </w:rPr>
        <w:tab/>
      </w:r>
      <w:r>
        <w:rPr>
          <w:noProof/>
        </w:rPr>
        <w:fldChar w:fldCharType="begin" w:fldLock="1"/>
      </w:r>
      <w:r>
        <w:rPr>
          <w:noProof/>
        </w:rPr>
        <w:instrText xml:space="preserve"> PAGEREF _Toc187658320 \h </w:instrText>
      </w:r>
      <w:r>
        <w:rPr>
          <w:noProof/>
        </w:rPr>
      </w:r>
      <w:r>
        <w:rPr>
          <w:noProof/>
        </w:rPr>
        <w:fldChar w:fldCharType="separate"/>
      </w:r>
      <w:r>
        <w:rPr>
          <w:noProof/>
        </w:rPr>
        <w:t>11</w:t>
      </w:r>
      <w:r>
        <w:rPr>
          <w:noProof/>
        </w:rPr>
        <w:fldChar w:fldCharType="end"/>
      </w:r>
    </w:p>
    <w:p w14:paraId="27FE4C5D" w14:textId="357CB470"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Error concealment of lost frames</w:t>
      </w:r>
      <w:r>
        <w:rPr>
          <w:noProof/>
        </w:rPr>
        <w:tab/>
      </w:r>
      <w:r>
        <w:rPr>
          <w:noProof/>
        </w:rPr>
        <w:fldChar w:fldCharType="begin" w:fldLock="1"/>
      </w:r>
      <w:r>
        <w:rPr>
          <w:noProof/>
        </w:rPr>
        <w:instrText xml:space="preserve"> PAGEREF _Toc187658321 \h </w:instrText>
      </w:r>
      <w:r>
        <w:rPr>
          <w:noProof/>
        </w:rPr>
      </w:r>
      <w:r>
        <w:rPr>
          <w:noProof/>
        </w:rPr>
        <w:fldChar w:fldCharType="separate"/>
      </w:r>
      <w:r>
        <w:rPr>
          <w:noProof/>
        </w:rPr>
        <w:t>11</w:t>
      </w:r>
      <w:r>
        <w:rPr>
          <w:noProof/>
        </w:rPr>
        <w:fldChar w:fldCharType="end"/>
      </w:r>
    </w:p>
    <w:p w14:paraId="61C45883" w14:textId="7C302138"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Frame structure</w:t>
      </w:r>
      <w:r>
        <w:rPr>
          <w:noProof/>
        </w:rPr>
        <w:tab/>
      </w:r>
      <w:r>
        <w:rPr>
          <w:noProof/>
        </w:rPr>
        <w:fldChar w:fldCharType="begin" w:fldLock="1"/>
      </w:r>
      <w:r>
        <w:rPr>
          <w:noProof/>
        </w:rPr>
        <w:instrText xml:space="preserve"> PAGEREF _Toc187658322 \h </w:instrText>
      </w:r>
      <w:r>
        <w:rPr>
          <w:noProof/>
        </w:rPr>
      </w:r>
      <w:r>
        <w:rPr>
          <w:noProof/>
        </w:rPr>
        <w:fldChar w:fldCharType="separate"/>
      </w:r>
      <w:r>
        <w:rPr>
          <w:noProof/>
        </w:rPr>
        <w:t>11</w:t>
      </w:r>
      <w:r>
        <w:rPr>
          <w:noProof/>
        </w:rPr>
        <w:fldChar w:fldCharType="end"/>
      </w:r>
    </w:p>
    <w:p w14:paraId="4484736E" w14:textId="7AA4C16A"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RTP Payload Format</w:t>
      </w:r>
      <w:r>
        <w:rPr>
          <w:noProof/>
        </w:rPr>
        <w:tab/>
      </w:r>
      <w:r>
        <w:rPr>
          <w:noProof/>
        </w:rPr>
        <w:fldChar w:fldCharType="begin" w:fldLock="1"/>
      </w:r>
      <w:r>
        <w:rPr>
          <w:noProof/>
        </w:rPr>
        <w:instrText xml:space="preserve"> PAGEREF _Toc187658323 \h </w:instrText>
      </w:r>
      <w:r>
        <w:rPr>
          <w:noProof/>
        </w:rPr>
      </w:r>
      <w:r>
        <w:rPr>
          <w:noProof/>
        </w:rPr>
        <w:fldChar w:fldCharType="separate"/>
      </w:r>
      <w:r>
        <w:rPr>
          <w:noProof/>
        </w:rPr>
        <w:t>11</w:t>
      </w:r>
      <w:r>
        <w:rPr>
          <w:noProof/>
        </w:rPr>
        <w:fldChar w:fldCharType="end"/>
      </w:r>
    </w:p>
    <w:p w14:paraId="284D14A2" w14:textId="69EB9C59"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_Toc187658324 \h </w:instrText>
      </w:r>
      <w:r>
        <w:rPr>
          <w:noProof/>
        </w:rPr>
      </w:r>
      <w:r>
        <w:rPr>
          <w:noProof/>
        </w:rPr>
        <w:fldChar w:fldCharType="separate"/>
      </w:r>
      <w:r>
        <w:rPr>
          <w:noProof/>
        </w:rPr>
        <w:t>12</w:t>
      </w:r>
      <w:r>
        <w:rPr>
          <w:noProof/>
        </w:rPr>
        <w:fldChar w:fldCharType="end"/>
      </w:r>
    </w:p>
    <w:p w14:paraId="301D643E" w14:textId="19FB6500"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Performance characterization</w:t>
      </w:r>
      <w:r>
        <w:rPr>
          <w:noProof/>
        </w:rPr>
        <w:tab/>
      </w:r>
      <w:r>
        <w:rPr>
          <w:noProof/>
        </w:rPr>
        <w:fldChar w:fldCharType="begin" w:fldLock="1"/>
      </w:r>
      <w:r>
        <w:rPr>
          <w:noProof/>
        </w:rPr>
        <w:instrText xml:space="preserve"> PAGEREF _Toc187658325 \h </w:instrText>
      </w:r>
      <w:r>
        <w:rPr>
          <w:noProof/>
        </w:rPr>
      </w:r>
      <w:r>
        <w:rPr>
          <w:noProof/>
        </w:rPr>
        <w:fldChar w:fldCharType="separate"/>
      </w:r>
      <w:r>
        <w:rPr>
          <w:noProof/>
        </w:rPr>
        <w:t>12</w:t>
      </w:r>
      <w:r>
        <w:rPr>
          <w:noProof/>
        </w:rPr>
        <w:fldChar w:fldCharType="end"/>
      </w:r>
    </w:p>
    <w:p w14:paraId="729B6CBF" w14:textId="3282E72E" w:rsidR="00230081" w:rsidRDefault="00230081" w:rsidP="0023008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_Toc187658326 \h </w:instrText>
      </w:r>
      <w:r>
        <w:rPr>
          <w:noProof/>
        </w:rPr>
      </w:r>
      <w:r>
        <w:rPr>
          <w:noProof/>
        </w:rPr>
        <w:fldChar w:fldCharType="separate"/>
      </w:r>
      <w:r>
        <w:rPr>
          <w:noProof/>
        </w:rPr>
        <w:t>13</w:t>
      </w:r>
      <w:r>
        <w:rPr>
          <w:noProof/>
        </w:rPr>
        <w:fldChar w:fldCharType="end"/>
      </w:r>
    </w:p>
    <w:p w14:paraId="0B9E3498" w14:textId="4FA7CD80"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5" w:name="foreword"/>
      <w:bookmarkStart w:id="16" w:name="_Toc129708866"/>
      <w:bookmarkStart w:id="17" w:name="_Toc187658308"/>
      <w:bookmarkEnd w:id="15"/>
      <w:r w:rsidRPr="004D3578">
        <w:t>Foreword</w:t>
      </w:r>
      <w:bookmarkEnd w:id="16"/>
      <w:bookmarkEnd w:id="17"/>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 xml:space="preserve">Version </w:t>
      </w:r>
      <w:proofErr w:type="spellStart"/>
      <w:r>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presented to TSG for information;</w:t>
      </w:r>
    </w:p>
    <w:p w14:paraId="055D9DB4" w14:textId="77777777" w:rsidR="00080512" w:rsidRPr="004D3578" w:rsidRDefault="00080512">
      <w:pPr>
        <w:pStyle w:val="B3"/>
      </w:pPr>
      <w:r>
        <w:t>2</w:t>
      </w:r>
      <w:r>
        <w:tab/>
        <w:t>presented to TSG for approval;</w:t>
      </w:r>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the second digit is incremented for all changes of substance, i.e.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indicates a mandatory requirement to do something</w:t>
      </w:r>
    </w:p>
    <w:p w14:paraId="3622ABA8" w14:textId="77777777" w:rsidR="008C384C" w:rsidRDefault="008C384C" w:rsidP="00774DA4">
      <w:pPr>
        <w:pStyle w:val="EX"/>
      </w:pPr>
      <w:r w:rsidRPr="32DD398E">
        <w:rPr>
          <w:b/>
          <w:bCs/>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indicates a recommendation to do something</w:t>
      </w:r>
    </w:p>
    <w:p w14:paraId="6D04F475" w14:textId="77777777" w:rsidR="008C384C" w:rsidRDefault="008C384C" w:rsidP="00774DA4">
      <w:pPr>
        <w:pStyle w:val="EX"/>
      </w:pPr>
      <w:r w:rsidRPr="32DD398E">
        <w:rPr>
          <w:b/>
          <w:bCs/>
        </w:rPr>
        <w:t>should not</w:t>
      </w:r>
      <w:r>
        <w:tab/>
        <w:t>indicates a recommendation not to do something</w:t>
      </w:r>
    </w:p>
    <w:p w14:paraId="72230B23" w14:textId="56AABB4F" w:rsidR="008C384C" w:rsidRDefault="008C384C" w:rsidP="00774DA4">
      <w:pPr>
        <w:pStyle w:val="EX"/>
      </w:pPr>
      <w:r w:rsidRPr="32DD398E">
        <w:rPr>
          <w:b/>
          <w:bCs/>
        </w:rPr>
        <w:t>may</w:t>
      </w:r>
      <w:r>
        <w:tab/>
        <w:t>indicates permission to do something</w:t>
      </w:r>
    </w:p>
    <w:p w14:paraId="456F2770" w14:textId="77777777" w:rsidR="008C384C" w:rsidRDefault="008C384C" w:rsidP="00774DA4">
      <w:pPr>
        <w:pStyle w:val="EX"/>
      </w:pPr>
      <w:r w:rsidRPr="32DD398E">
        <w:rPr>
          <w:b/>
          <w:bCs/>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possible</w:t>
      </w:r>
    </w:p>
    <w:p w14:paraId="37427640" w14:textId="07969198" w:rsidR="00774DA4" w:rsidRDefault="00774DA4" w:rsidP="00774DA4">
      <w:pPr>
        <w:pStyle w:val="EX"/>
      </w:pPr>
      <w:r w:rsidRPr="32DD398E">
        <w:rPr>
          <w:b/>
          <w:bCs/>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sidRPr="32DD398E">
        <w:rPr>
          <w:b/>
          <w:bCs/>
        </w:rPr>
        <w:t>might</w:t>
      </w:r>
      <w:r>
        <w:tab/>
        <w:t xml:space="preserve">indicates a likelihood that something will happen as a result of </w:t>
      </w:r>
      <w:r w:rsidR="003765B8">
        <w:t xml:space="preserve">action taken by </w:t>
      </w:r>
      <w:r>
        <w:t>some agency the behaviour of which is outside the scope of the present document</w:t>
      </w:r>
    </w:p>
    <w:p w14:paraId="2F245ECB" w14:textId="77777777" w:rsidR="003765B8" w:rsidRDefault="003765B8" w:rsidP="003765B8">
      <w:pPr>
        <w:pStyle w:val="EX"/>
      </w:pPr>
      <w:r w:rsidRPr="32DD398E">
        <w:rPr>
          <w:b/>
          <w:bCs/>
        </w:rPr>
        <w:t>might not</w:t>
      </w:r>
      <w:r>
        <w:tab/>
        <w:t>indicates a likelihood that something will not happen as a result of action taken by some agency the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1552EB11" w:rsidR="00080512" w:rsidRPr="004D3578" w:rsidRDefault="00080512">
      <w:pPr>
        <w:pStyle w:val="Heading1"/>
      </w:pPr>
      <w:bookmarkStart w:id="18" w:name="introduction"/>
      <w:bookmarkEnd w:id="18"/>
      <w:r>
        <w:br w:type="page"/>
      </w:r>
      <w:bookmarkStart w:id="19" w:name="scope"/>
      <w:bookmarkStart w:id="20" w:name="_Toc129708868"/>
      <w:bookmarkStart w:id="21" w:name="_Ref167378666"/>
      <w:bookmarkStart w:id="22" w:name="_Toc187658309"/>
      <w:bookmarkEnd w:id="19"/>
      <w:r>
        <w:t>1</w:t>
      </w:r>
      <w:r>
        <w:tab/>
        <w:t>Scope</w:t>
      </w:r>
      <w:bookmarkEnd w:id="20"/>
      <w:bookmarkEnd w:id="21"/>
      <w:bookmarkEnd w:id="22"/>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3" w:name="references"/>
      <w:bookmarkStart w:id="24" w:name="_Toc129708869"/>
      <w:bookmarkStart w:id="25" w:name="_Ref167378677"/>
      <w:bookmarkStart w:id="26" w:name="_Toc187658310"/>
      <w:bookmarkEnd w:id="23"/>
      <w:r>
        <w:t>2</w:t>
      </w:r>
      <w:r>
        <w:tab/>
        <w:t>References</w:t>
      </w:r>
      <w:bookmarkEnd w:id="24"/>
      <w:bookmarkEnd w:id="25"/>
      <w:bookmarkEnd w:id="26"/>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FEE655D"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w:t>
      </w:r>
      <w:r w:rsidR="00B52AC5">
        <w:t>uding</w:t>
      </w:r>
      <w:r>
        <w:t xml:space="preserve">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59D5EE8D" w14:textId="2BBCCFDD" w:rsidR="003E016F" w:rsidRDefault="003E016F" w:rsidP="003E016F">
      <w:pPr>
        <w:pStyle w:val="EX"/>
      </w:pPr>
      <w:r w:rsidRPr="32DD398E">
        <w:rPr>
          <w:rFonts w:eastAsia="SimSun"/>
        </w:rPr>
        <w:t>[</w:t>
      </w:r>
      <w:r w:rsidR="00643B35" w:rsidRPr="32DD398E">
        <w:rPr>
          <w:rFonts w:eastAsia="SimSun"/>
        </w:rPr>
        <w:t>5</w:t>
      </w:r>
      <w:r w:rsidRPr="32DD398E">
        <w:rPr>
          <w:rFonts w:eastAsia="SimSun"/>
        </w:rPr>
        <w:t>]</w:t>
      </w:r>
      <w:r>
        <w:tab/>
      </w:r>
      <w:r w:rsidR="00B52AC5">
        <w:rPr>
          <w:rFonts w:eastAsia="SimSun"/>
        </w:rPr>
        <w:t>Void.</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242312B2" w:rsidR="00643B35" w:rsidRPr="004D3578" w:rsidRDefault="6978032B" w:rsidP="00643B35">
      <w:pPr>
        <w:pStyle w:val="EX"/>
      </w:pPr>
      <w:r w:rsidRPr="32DD398E">
        <w:rPr>
          <w:rFonts w:eastAsia="SimSun"/>
        </w:rPr>
        <w:t>[10]</w:t>
      </w:r>
      <w:r w:rsidR="00643B35">
        <w:tab/>
      </w:r>
      <w:r w:rsidRPr="32DD398E">
        <w:rPr>
          <w:rFonts w:eastAsia="SimSun"/>
        </w:rPr>
        <w:t>3GPP TR 26.997: "</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r w:rsidR="00DA2135">
        <w:rPr>
          <w:rFonts w:eastAsia="SimSun"/>
        </w:rPr>
        <w:t>P</w:t>
      </w:r>
      <w:r w:rsidR="00DA2135" w:rsidRPr="00DA2135">
        <w:rPr>
          <w:rFonts w:eastAsia="SimSun"/>
        </w:rPr>
        <w:t>erformance characterization</w:t>
      </w:r>
      <w:r w:rsidRPr="32DD398E">
        <w:rPr>
          <w:rFonts w:eastAsia="SimSun"/>
        </w:rPr>
        <w:t>".</w:t>
      </w:r>
      <w:r>
        <w:t xml:space="preserve"> </w:t>
      </w:r>
    </w:p>
    <w:p w14:paraId="6B117C90" w14:textId="35FCDF51" w:rsidR="003E016F" w:rsidRDefault="48E17606" w:rsidP="003E016F">
      <w:pPr>
        <w:pStyle w:val="EX"/>
        <w:rPr>
          <w:rFonts w:eastAsia="SimSun"/>
        </w:rPr>
      </w:pPr>
      <w:r w:rsidRPr="32DD398E">
        <w:rPr>
          <w:rFonts w:eastAsia="SimSun"/>
        </w:rPr>
        <w:t>[</w:t>
      </w:r>
      <w:r w:rsidR="00C5780B" w:rsidRPr="32DD398E">
        <w:rPr>
          <w:rFonts w:eastAsia="SimSun"/>
        </w:rPr>
        <w:t>1</w:t>
      </w:r>
      <w:r w:rsidR="00C5780B">
        <w:rPr>
          <w:rFonts w:eastAsia="SimSun"/>
        </w:rPr>
        <w:t>1</w:t>
      </w:r>
      <w:r w:rsidRPr="32DD398E">
        <w:rPr>
          <w:rFonts w:eastAsia="SimSun"/>
        </w:rPr>
        <w:t>]</w:t>
      </w:r>
      <w:r>
        <w:tab/>
      </w:r>
      <w:r w:rsidRPr="32DD398E">
        <w:rPr>
          <w:rFonts w:eastAsia="SimSun"/>
        </w:rPr>
        <w:t>3GPP TS 26.131: "Terminal acoustic characteristics for telephony; Requirements".</w:t>
      </w:r>
    </w:p>
    <w:p w14:paraId="17196138" w14:textId="410FFE8B" w:rsidR="00152B03" w:rsidRDefault="48E17606" w:rsidP="00152B03">
      <w:pPr>
        <w:pStyle w:val="EX"/>
        <w:rPr>
          <w:rFonts w:eastAsia="SimSun"/>
        </w:rPr>
      </w:pPr>
      <w:r w:rsidRPr="32DD398E">
        <w:rPr>
          <w:rFonts w:eastAsia="SimSun"/>
        </w:rPr>
        <w:t>[</w:t>
      </w:r>
      <w:r w:rsidR="00C5780B" w:rsidRPr="32DD398E">
        <w:rPr>
          <w:rFonts w:eastAsia="SimSun"/>
        </w:rPr>
        <w:t>1</w:t>
      </w:r>
      <w:r w:rsidR="00C5780B">
        <w:rPr>
          <w:rFonts w:eastAsia="SimSun"/>
        </w:rPr>
        <w:t>2</w:t>
      </w:r>
      <w:r w:rsidRPr="32DD398E">
        <w:rPr>
          <w:rFonts w:eastAsia="SimSun"/>
        </w:rPr>
        <w:t>]</w:t>
      </w:r>
      <w:r>
        <w:tab/>
      </w:r>
      <w:r w:rsidRPr="32DD398E">
        <w:rPr>
          <w:rFonts w:eastAsia="SimSun"/>
        </w:rPr>
        <w:t>3GPP TS 26.261: "Terminal audio quality performance requirements for immersive audio services".</w:t>
      </w:r>
    </w:p>
    <w:p w14:paraId="24ACB616" w14:textId="77777777" w:rsidR="00080512" w:rsidRPr="004D3578" w:rsidRDefault="00080512">
      <w:pPr>
        <w:pStyle w:val="Heading1"/>
      </w:pPr>
      <w:bookmarkStart w:id="27" w:name="definitions"/>
      <w:bookmarkStart w:id="28" w:name="_Toc129708870"/>
      <w:bookmarkStart w:id="29" w:name="_Toc187658311"/>
      <w:bookmarkEnd w:id="27"/>
      <w:r>
        <w:t>3</w:t>
      </w:r>
      <w:r>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29708871"/>
      <w:bookmarkStart w:id="31" w:name="_Ref167378693"/>
      <w:bookmarkStart w:id="32" w:name="_Toc187658312"/>
      <w:r>
        <w:t>3.1</w:t>
      </w:r>
      <w:r>
        <w:tab/>
      </w:r>
      <w:r w:rsidR="002B6339">
        <w:t>Terms</w:t>
      </w:r>
      <w:bookmarkEnd w:id="30"/>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3" w:name="_Toc129708872"/>
      <w:bookmarkStart w:id="34" w:name="_Ref167378698"/>
      <w:bookmarkStart w:id="35" w:name="_Toc187658313"/>
      <w:r>
        <w:t>3.2</w:t>
      </w:r>
      <w:r>
        <w:tab/>
        <w:t>Symbols</w:t>
      </w:r>
      <w:bookmarkEnd w:id="33"/>
      <w:bookmarkEnd w:id="34"/>
      <w:bookmarkEnd w:id="35"/>
    </w:p>
    <w:p w14:paraId="50F83E7B" w14:textId="7901EE80" w:rsidR="00080512" w:rsidRPr="004D3578" w:rsidRDefault="00492E56" w:rsidP="00263D50">
      <w:r>
        <w:t>void</w:t>
      </w:r>
    </w:p>
    <w:p w14:paraId="5E81C5C1" w14:textId="77777777" w:rsidR="00080512" w:rsidRPr="004D3578" w:rsidRDefault="00080512">
      <w:pPr>
        <w:pStyle w:val="Heading2"/>
      </w:pPr>
      <w:bookmarkStart w:id="36" w:name="_Toc129708873"/>
      <w:bookmarkStart w:id="37" w:name="_Ref167378703"/>
      <w:bookmarkStart w:id="38" w:name="_Toc187658314"/>
      <w:r>
        <w:t>3.3</w:t>
      </w:r>
      <w:r>
        <w:tab/>
        <w:t>Abbreviations</w:t>
      </w:r>
      <w:bookmarkEnd w:id="36"/>
      <w:bookmarkEnd w:id="37"/>
      <w:bookmarkEnd w:id="38"/>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39" w:name="clause4"/>
      <w:bookmarkStart w:id="40" w:name="_Toc129708874"/>
      <w:bookmarkStart w:id="41" w:name="_Toc187658315"/>
      <w:bookmarkEnd w:id="39"/>
      <w:r>
        <w:t>4</w:t>
      </w:r>
      <w:r>
        <w:tab/>
      </w:r>
      <w:bookmarkEnd w:id="40"/>
      <w:r w:rsidR="00152B03">
        <w:t>General</w:t>
      </w:r>
      <w:bookmarkEnd w:id="41"/>
    </w:p>
    <w:p w14:paraId="5EC4E222" w14:textId="77777777" w:rsidR="001D40E5" w:rsidRDefault="001D40E5" w:rsidP="001D40E5">
      <w:r>
        <w:t>The codec for Immersive Voice and Audio Services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 xml:space="preserve">The IVAS codec operates on 20 </w:t>
      </w:r>
      <w:proofErr w:type="spellStart"/>
      <w:r>
        <w:t>ms</w:t>
      </w:r>
      <w:proofErr w:type="spellEnd"/>
      <w:r>
        <w:t xml:space="preserve"> audio frames. It is capable of switching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Default="001D40E5" w:rsidP="001D40E5">
      <w:r>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715E1F32" w14:textId="77777777" w:rsidR="00F12522" w:rsidRDefault="00F12522" w:rsidP="00F12522">
      <w:r>
        <w:t xml:space="preserve">IVAS codec complexity and memory requirements generally scale with </w:t>
      </w:r>
      <w:r w:rsidRPr="00C166B0">
        <w:t>bit rate and the number of input / output audio channels</w:t>
      </w:r>
      <w:r>
        <w:t>. To ease IVAS deployments on a large range of UEs with different capabilities while maximising interoperability, three IVAS codec functionality levels are defined with increasing bit rate and commensurately increasing complexity/memory requirements.</w:t>
      </w:r>
    </w:p>
    <w:p w14:paraId="42DFBE12" w14:textId="77777777" w:rsidR="00F12522" w:rsidRPr="00D254CC" w:rsidRDefault="00F12522" w:rsidP="00F12522">
      <w:pPr>
        <w:rPr>
          <w:u w:val="single"/>
        </w:rPr>
      </w:pPr>
      <w:r>
        <w:rPr>
          <w:u w:val="single"/>
        </w:rPr>
        <w:t>The following levels are</w:t>
      </w:r>
      <w:r w:rsidRPr="00D254CC">
        <w:rPr>
          <w:u w:val="single"/>
        </w:rPr>
        <w:t xml:space="preserve"> defin</w:t>
      </w:r>
      <w:r>
        <w:rPr>
          <w:u w:val="single"/>
        </w:rPr>
        <w:t>ed:</w:t>
      </w:r>
    </w:p>
    <w:p w14:paraId="1C8B8A97" w14:textId="77777777" w:rsidR="00F12522" w:rsidRDefault="00F12522" w:rsidP="00634F80">
      <w:pPr>
        <w:pStyle w:val="B1"/>
      </w:pPr>
      <w:r>
        <w:t>Level 1: all bit rates up to 80 kbps</w:t>
      </w:r>
    </w:p>
    <w:p w14:paraId="3050725C" w14:textId="77777777" w:rsidR="00F12522" w:rsidRDefault="00F12522" w:rsidP="00634F80">
      <w:pPr>
        <w:pStyle w:val="B1"/>
      </w:pPr>
      <w:r>
        <w:t xml:space="preserve">Level 2: all bit rates up to 192 kbps </w:t>
      </w:r>
    </w:p>
    <w:p w14:paraId="19401368" w14:textId="77777777" w:rsidR="00F12522" w:rsidRPr="00F50D89" w:rsidRDefault="00F12522" w:rsidP="00634F80">
      <w:pPr>
        <w:pStyle w:val="B1"/>
      </w:pPr>
      <w:r>
        <w:t>Level 3: all bit rates up to 512 kbps</w:t>
      </w:r>
    </w:p>
    <w:p w14:paraId="4A354A68" w14:textId="77777777" w:rsidR="00F12522" w:rsidRPr="00D254CC" w:rsidRDefault="00F12522" w:rsidP="00F12522">
      <w:pPr>
        <w:rPr>
          <w:u w:val="single"/>
        </w:rPr>
      </w:pPr>
      <w:r w:rsidRPr="00D254CC">
        <w:rPr>
          <w:u w:val="single"/>
        </w:rPr>
        <w:t>Requirements</w:t>
      </w:r>
    </w:p>
    <w:p w14:paraId="79745883" w14:textId="77777777" w:rsidR="00F12522" w:rsidRDefault="00F12522" w:rsidP="00634F80">
      <w:pPr>
        <w:pStyle w:val="B1"/>
      </w:pPr>
      <w:r w:rsidRPr="009B448D">
        <w:t>A</w:t>
      </w:r>
      <w:r>
        <w:t xml:space="preserve"> compliant IVAS encoder of a given level shall support all IVAS coding modes/coded formats at all bit rates of that level.</w:t>
      </w:r>
    </w:p>
    <w:p w14:paraId="7F748688" w14:textId="77777777" w:rsidR="00F12522" w:rsidRDefault="00F12522" w:rsidP="00634F80">
      <w:pPr>
        <w:pStyle w:val="B1"/>
      </w:pPr>
      <w:r>
        <w:t>A compliant IVAS decoder of a given level shall support decoding of all IVAS coding modes/coded formats at all bit rates of that level to an immersive output format and shall support:</w:t>
      </w:r>
    </w:p>
    <w:p w14:paraId="345A13CE" w14:textId="77777777" w:rsidR="00F12522" w:rsidRDefault="00F12522" w:rsidP="00634F80">
      <w:pPr>
        <w:pStyle w:val="B1"/>
      </w:pPr>
      <w:r>
        <w:t>I</w:t>
      </w:r>
      <w:r w:rsidRPr="004E564F">
        <w:t xml:space="preserve">ntegrated rendering </w:t>
      </w:r>
      <w:r>
        <w:t>supporting</w:t>
      </w:r>
      <w:r w:rsidRPr="004E564F">
        <w:t xml:space="preserve"> </w:t>
      </w:r>
      <w:r>
        <w:t>all</w:t>
      </w:r>
      <w:r w:rsidRPr="004E564F">
        <w:t xml:space="preserve"> the output format</w:t>
      </w:r>
      <w:r>
        <w:t>s as specified</w:t>
      </w:r>
      <w:r w:rsidRPr="004E564F">
        <w:t xml:space="preserve"> in Table 4.4-1</w:t>
      </w:r>
      <w:r>
        <w:t xml:space="preserve"> of [3],</w:t>
      </w:r>
      <w:r w:rsidRPr="004E564F">
        <w:t xml:space="preserve"> and </w:t>
      </w:r>
    </w:p>
    <w:p w14:paraId="7EB69E2C" w14:textId="77777777" w:rsidR="00F12522" w:rsidRDefault="00F12522" w:rsidP="00634F80">
      <w:pPr>
        <w:pStyle w:val="B1"/>
      </w:pPr>
      <w:r>
        <w:t>P</w:t>
      </w:r>
      <w:r w:rsidRPr="004E564F">
        <w:t>ass-through operation as external (EXT) processing output (as described in clause 4.3</w:t>
      </w:r>
      <w:r>
        <w:t xml:space="preserve"> of</w:t>
      </w:r>
      <w:r w:rsidRPr="004E564F">
        <w:t xml:space="preserve"> </w:t>
      </w:r>
      <w:r>
        <w:t>[3]</w:t>
      </w:r>
      <w:r w:rsidRPr="004E564F">
        <w:t>) for further consumption by an external renderer</w:t>
      </w:r>
    </w:p>
    <w:p w14:paraId="3EDF041B" w14:textId="77777777" w:rsidR="00F12522" w:rsidRDefault="00F12522" w:rsidP="00634F80">
      <w:pPr>
        <w:pStyle w:val="B1"/>
      </w:pPr>
      <w:r>
        <w:t>A compliant IVAS decoder of level 3 shall support integrated rendering to all IVAS output formats as specified in clause 4.3.2 of [3].</w:t>
      </w:r>
    </w:p>
    <w:p w14:paraId="0CAD5F0C" w14:textId="77777777" w:rsidR="00F12522" w:rsidRDefault="00F12522" w:rsidP="00634F80">
      <w:pPr>
        <w:pStyle w:val="B1"/>
      </w:pPr>
      <w:r>
        <w:t>A compliant IVAS decoder of level 1 or 2 shall support decoding of an IVAS bitstream corresponding to a higher level to at least mono and stereo.</w:t>
      </w:r>
    </w:p>
    <w:p w14:paraId="7223FDAA" w14:textId="77777777" w:rsidR="00F12522" w:rsidRDefault="00F12522" w:rsidP="00F12522">
      <w:pPr>
        <w:pStyle w:val="ListParagraph"/>
      </w:pPr>
    </w:p>
    <w:p w14:paraId="69C74656" w14:textId="77777777" w:rsidR="00F12522" w:rsidRDefault="00F12522" w:rsidP="00634F80">
      <w:pPr>
        <w:pStyle w:val="NO"/>
      </w:pPr>
      <w:r>
        <w:t xml:space="preserve">NOTE 1: Immersive output format implies any output format other than mono. </w:t>
      </w:r>
    </w:p>
    <w:p w14:paraId="1CE23A85" w14:textId="77777777" w:rsidR="00F12522" w:rsidRDefault="00F12522" w:rsidP="00634F80">
      <w:pPr>
        <w:pStyle w:val="NO"/>
      </w:pPr>
      <w:r w:rsidRPr="00B65650">
        <w:t>NOTE</w:t>
      </w:r>
      <w:r>
        <w:t xml:space="preserve"> 2</w:t>
      </w:r>
      <w:r w:rsidRPr="00B65650">
        <w:t>: While the definition of IVAS levels ensures support for immersive output formats at the decoder output, specific device requirements to ensure immersive audio presentation are present in other specifications</w:t>
      </w:r>
      <w:r>
        <w:t xml:space="preserve"> such as [12].</w:t>
      </w:r>
    </w:p>
    <w:p w14:paraId="2DEBBBA9" w14:textId="77777777" w:rsidR="00F12522" w:rsidRDefault="00F12522" w:rsidP="00634F80">
      <w:pPr>
        <w:pStyle w:val="NO"/>
      </w:pPr>
      <w:r>
        <w:t xml:space="preserve">NOTE 3: Compliant IVAS encoder means that an encoder implementation meets the encoder compliance criteria defined in clause 8 and [7]. Compliant IVAS decoder means that a decoder implementation meets the decoder compliance criteria defined in clause 8 and [7] for the supported output formats.   </w:t>
      </w:r>
    </w:p>
    <w:p w14:paraId="478B16D7" w14:textId="77777777" w:rsidR="00F12522" w:rsidRDefault="00F12522" w:rsidP="00F12522"/>
    <w:p w14:paraId="3DF804C8" w14:textId="77777777" w:rsidR="00F12522" w:rsidRDefault="00F12522" w:rsidP="00F12522">
      <w:pPr>
        <w:rPr>
          <w:u w:val="single"/>
        </w:rPr>
      </w:pPr>
      <w:r>
        <w:rPr>
          <w:u w:val="single"/>
        </w:rPr>
        <w:t>Recommendations</w:t>
      </w:r>
    </w:p>
    <w:p w14:paraId="11F11A2D" w14:textId="3D711EB5" w:rsidR="00F12522" w:rsidRDefault="00F12522" w:rsidP="00F12522">
      <w:r>
        <w:t>For the immersive coding formats other than stereo, the supported output formats of an IVAS decoder should include at least one immersive output format other than stereo.</w:t>
      </w:r>
    </w:p>
    <w:p w14:paraId="1B6BEA79" w14:textId="77777777" w:rsidR="00F12522" w:rsidRPr="00C72B3A" w:rsidRDefault="00F12522" w:rsidP="001D40E5"/>
    <w:p w14:paraId="661EF53E" w14:textId="41895192" w:rsidR="000B0611" w:rsidRDefault="000B0611" w:rsidP="000B0611">
      <w:pPr>
        <w:pStyle w:val="TH"/>
      </w:pPr>
      <w:r>
        <w:fldChar w:fldCharType="begin"/>
      </w:r>
      <w:r>
        <w:fldChar w:fldCharType="separate"/>
      </w:r>
      <w:r>
        <w:fldChar w:fldCharType="end"/>
      </w:r>
      <w:r>
        <w:object w:dxaOrig="15535" w:dyaOrig="4778" w14:anchorId="74EB164D">
          <v:shape id="_x0000_i1027" type="#_x0000_t75" style="width:481.6pt;height:147.65pt" o:ole="">
            <v:imagedata r:id="rId15" o:title=""/>
          </v:shape>
          <o:OLEObject Type="Embed" ProgID="Visio.Drawing.15" ShapeID="_x0000_i1027" DrawAspect="Content" ObjectID="_1798271128" r:id="rId16"/>
        </w:object>
      </w:r>
    </w:p>
    <w:p w14:paraId="4CB3273C" w14:textId="77777777" w:rsidR="000B0611" w:rsidRDefault="000B0611" w:rsidP="000B0611">
      <w:pPr>
        <w:pStyle w:val="TF"/>
      </w:pPr>
      <w:r w:rsidRPr="00290806">
        <w:t>Figure 1: Overview of audio processing functions - Transmit Side</w:t>
      </w:r>
    </w:p>
    <w:p w14:paraId="0FF50F3A" w14:textId="77777777" w:rsidR="000B0611" w:rsidRDefault="000B0611" w:rsidP="000B0611"/>
    <w:p w14:paraId="4755E329" w14:textId="17994690" w:rsidR="000B0611" w:rsidRDefault="000B0611" w:rsidP="000B0611">
      <w:pPr>
        <w:pStyle w:val="TH"/>
      </w:pPr>
      <w:r>
        <w:fldChar w:fldCharType="begin"/>
      </w:r>
      <w:r>
        <w:fldChar w:fldCharType="separate"/>
      </w:r>
      <w:r>
        <w:fldChar w:fldCharType="end"/>
      </w:r>
      <w:r>
        <w:object w:dxaOrig="19030" w:dyaOrig="7291" w14:anchorId="5C7741AA">
          <v:shape id="_x0000_i1028" type="#_x0000_t75" style="width:599.45pt;height:229.65pt" o:ole="">
            <v:imagedata r:id="rId17" o:title=""/>
          </v:shape>
          <o:OLEObject Type="Embed" ProgID="Visio.Drawing.15" ShapeID="_x0000_i1028" DrawAspect="Content" ObjectID="_1798271129" r:id="rId18"/>
        </w:object>
      </w:r>
    </w:p>
    <w:p w14:paraId="44F8737C" w14:textId="77777777" w:rsidR="000B0611" w:rsidRDefault="000B0611" w:rsidP="000B0611">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1FC1C79A" w14:textId="3781432B" w:rsidR="00492E56" w:rsidRDefault="001D40E5" w:rsidP="001D40E5">
      <w:r>
        <w:t>2: Metadata associated with input audio</w:t>
      </w:r>
    </w:p>
    <w:p w14:paraId="46E219A3" w14:textId="74FA9173" w:rsidR="001D40E5" w:rsidRDefault="001D40E5" w:rsidP="001D40E5">
      <w:r>
        <w:t>3: Encoded audio frames (50 frames/s), number of bits depending on IVAS codec mode</w:t>
      </w:r>
    </w:p>
    <w:p w14:paraId="6AFE4F77" w14:textId="4BAAD7E5" w:rsidR="001D40E5" w:rsidRDefault="001D40E5" w:rsidP="001D40E5">
      <w:r>
        <w:t>4: Encoded S</w:t>
      </w:r>
      <w:r w:rsidR="054D3E98">
        <w:t>i</w:t>
      </w:r>
      <w:r>
        <w:t xml:space="preserve">lence </w:t>
      </w:r>
      <w:r w:rsidR="359ED5E5">
        <w:t xml:space="preserve">Insertion </w:t>
      </w:r>
      <w:r>
        <w:t>Descriptor (SID) frames</w:t>
      </w:r>
    </w:p>
    <w:p w14:paraId="393B6C7C" w14:textId="7429546A" w:rsidR="001D40E5" w:rsidRDefault="001D40E5" w:rsidP="001D40E5">
      <w:r>
        <w:t>5: RTP Payload packets</w:t>
      </w:r>
    </w:p>
    <w:p w14:paraId="37BDAC63" w14:textId="709859BF" w:rsidR="001D40E5" w:rsidRDefault="001D40E5" w:rsidP="001D40E5">
      <w:r>
        <w:t>6: Lost Frame Indicator (BFI)</w:t>
      </w:r>
    </w:p>
    <w:p w14:paraId="028B158E" w14:textId="1FB7DC51" w:rsidR="001D40E5" w:rsidRDefault="001D40E5" w:rsidP="001D40E5">
      <w:r>
        <w:t>7: Renderer config data</w:t>
      </w:r>
    </w:p>
    <w:p w14:paraId="2CC695EB" w14:textId="6B8BC080" w:rsidR="001D40E5" w:rsidRDefault="001D40E5" w:rsidP="001D40E5">
      <w:r>
        <w:t>8: Head-tracker pose information</w:t>
      </w:r>
      <w:r w:rsidR="4CF47300">
        <w:t xml:space="preserve"> and scene orientation </w:t>
      </w:r>
      <w:r w:rsidR="53A372B4">
        <w:t xml:space="preserve">control </w:t>
      </w:r>
      <w:r w:rsidR="4CF47300">
        <w:t>data</w:t>
      </w:r>
    </w:p>
    <w:p w14:paraId="59722E17" w14:textId="6B64EDBA" w:rsidR="001D40E5" w:rsidRDefault="001D40E5" w:rsidP="001D40E5">
      <w:r>
        <w:t>9: Audio output channels (</w:t>
      </w:r>
      <w:r w:rsidR="00F73614">
        <w:t>16-</w:t>
      </w:r>
      <w:r>
        <w:t>bit linear PCM, sampled at 8 (only EVS), 16, 32, or 48 kHz)</w:t>
      </w:r>
    </w:p>
    <w:p w14:paraId="127AF8EF" w14:textId="1A00E2E5"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44BF1314" w14:textId="77777777" w:rsidR="00492E56" w:rsidRDefault="00492E56" w:rsidP="00492E56">
      <w:pPr>
        <w:pStyle w:val="Heading1"/>
      </w:pPr>
      <w:bookmarkStart w:id="42" w:name="_Toc517372686"/>
      <w:bookmarkStart w:id="43" w:name="_Toc187658316"/>
      <w:r>
        <w:t>5</w:t>
      </w:r>
      <w:r>
        <w:tab/>
        <w:t>Transcoding functions</w:t>
      </w:r>
      <w:bookmarkEnd w:id="43"/>
    </w:p>
    <w:p w14:paraId="714BC054" w14:textId="77777777" w:rsidR="00492E56" w:rsidRDefault="00492E56" w:rsidP="00492E56">
      <w:r>
        <w:t>An algorithmic description of the IVAS codec is provided in [</w:t>
      </w:r>
      <w:r w:rsidRPr="000913F9">
        <w:t>3</w:t>
      </w:r>
      <w:r>
        <w:t>].</w:t>
      </w:r>
    </w:p>
    <w:p w14:paraId="021E3D19" w14:textId="77777777" w:rsidR="00492E56" w:rsidRDefault="00492E56" w:rsidP="00492E56">
      <w:r>
        <w:t xml:space="preserve">As shown in Figures 1 &amp; 2, the audio encoder takes its input, and can produce an output at the decoder/renderer, in various audio output formats. Input and output audio signals consist of one or multiple constituent channels of the respective audio format and in some cases metadata. The constituent channels are in the form of 16-bit uniform Pulse Code Modulated (PCM) signals at sampling frequencies of 8 kHz (only EVS interoperable coding), 16 kHz, 32 kHz or 48 kHz. The audio may typically originate from and terminate within the audio part of the UE or from the network side. </w:t>
      </w:r>
    </w:p>
    <w:p w14:paraId="5D1A8ED2" w14:textId="77777777" w:rsidR="00492E56" w:rsidRDefault="00492E56" w:rsidP="00492E56">
      <w:r>
        <w:t xml:space="preserve">The detailed mapping between blocks of input audio to encoded blocks (in which the number of bits depends on the presently used codec mode) and from these to output blocks of reconstructed audio is described in [3]. The supported bit rates of the EVS interoperable coding are provided in [2]. Stereo and immersive audio coding is offered at the following discrete bit rates [kbps]: 13.2, 16.4, 24.4, 32, 48, 64, 80, 128, 160, 192, 256, 384, and 512, with supported bit rate ranges and supported source-controlled rate operation (DTX) listed in Table 1. </w:t>
      </w:r>
    </w:p>
    <w:p w14:paraId="5EE5E49B" w14:textId="77777777" w:rsidR="00492E56" w:rsidRDefault="00492E56" w:rsidP="00492E56">
      <w:pPr>
        <w:pStyle w:val="TH"/>
      </w:pPr>
      <w:r>
        <w:t>Table 1: Ranges of supported source codec bit rates for stereo and immersive audio coding modes of the IVAS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492E56" w14:paraId="0408BC8D"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008BE" w14:textId="77777777" w:rsidR="00492E56" w:rsidRDefault="00492E56" w:rsidP="005B3DAD">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C3339" w14:textId="77777777" w:rsidR="00492E56" w:rsidRDefault="00492E56" w:rsidP="005B3DAD">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5CF26" w14:textId="77777777" w:rsidR="00492E56" w:rsidRDefault="00492E56" w:rsidP="005B3DAD">
            <w:pPr>
              <w:pStyle w:val="TAH"/>
            </w:pPr>
            <w:r>
              <w:t>Source Controlled Rate Operation Available</w:t>
            </w:r>
          </w:p>
        </w:tc>
      </w:tr>
      <w:tr w:rsidR="00492E56" w14:paraId="55B4C812"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5E36153C" w14:textId="77777777" w:rsidR="00492E56" w:rsidRPr="00BD767A" w:rsidRDefault="00492E56" w:rsidP="005B3DAD">
            <w:pPr>
              <w:pStyle w:val="TAC"/>
              <w:rPr>
                <w:vertAlign w:val="superscript"/>
              </w:rPr>
            </w:pPr>
            <w:r>
              <w:t>Stereo, binaural audio</w:t>
            </w:r>
            <w:r w:rsidRPr="32DD398E">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hideMark/>
          </w:tcPr>
          <w:p w14:paraId="5BD9787C" w14:textId="77777777" w:rsidR="00492E56" w:rsidRDefault="00492E56" w:rsidP="005B3DAD">
            <w:pPr>
              <w:pStyle w:val="TAC"/>
            </w:pPr>
            <w:r>
              <w:t>13.2 –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F01725" w14:textId="77777777" w:rsidR="00492E56" w:rsidRDefault="00492E56" w:rsidP="005B3DAD">
            <w:pPr>
              <w:pStyle w:val="TAC"/>
            </w:pPr>
            <w:r>
              <w:t xml:space="preserve">Yes, up to </w:t>
            </w:r>
            <w:r>
              <w:rPr>
                <w:lang w:val="en-US"/>
              </w:rPr>
              <w:t>256</w:t>
            </w:r>
            <w:r>
              <w:t xml:space="preserve"> kbps</w:t>
            </w:r>
          </w:p>
        </w:tc>
      </w:tr>
      <w:tr w:rsidR="00492E56" w14:paraId="7099BFDA"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136C4E62" w14:textId="77777777" w:rsidR="00492E56" w:rsidRDefault="00492E56" w:rsidP="005B3DAD">
            <w:pPr>
              <w:pStyle w:val="TAC"/>
            </w:pPr>
            <w:r>
              <w:t>Scene-based audio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3D07B209"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6B45D217" w14:textId="77777777" w:rsidR="00492E56" w:rsidRDefault="00492E56" w:rsidP="005B3DAD">
            <w:pPr>
              <w:pStyle w:val="TAC"/>
            </w:pPr>
            <w:r>
              <w:t>Yes, up to 80 kbps</w:t>
            </w:r>
          </w:p>
        </w:tc>
      </w:tr>
      <w:tr w:rsidR="00492E56" w14:paraId="3F4C86C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5620601" w14:textId="77777777" w:rsidR="00492E56" w:rsidRDefault="00492E56" w:rsidP="005B3DAD">
            <w:pPr>
              <w:pStyle w:val="TAC"/>
            </w:pPr>
            <w:r>
              <w:t>Metadata-assisted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2C8D3F4A"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41C1B514" w14:textId="77777777" w:rsidR="00492E56" w:rsidRDefault="00492E56" w:rsidP="005B3DAD">
            <w:pPr>
              <w:pStyle w:val="TAC"/>
            </w:pPr>
            <w:r>
              <w:t>Yes, up to 512 kbps</w:t>
            </w:r>
          </w:p>
        </w:tc>
      </w:tr>
      <w:tr w:rsidR="00492E56" w14:paraId="4AA8CE7C"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75DB30D8" w14:textId="6936DFE1" w:rsidR="00492E56" w:rsidRDefault="00492E56" w:rsidP="005B3DAD">
            <w:pPr>
              <w:pStyle w:val="TAC"/>
            </w:pPr>
            <w:r>
              <w:t>Object-based audio (ISM)</w:t>
            </w:r>
            <w:r w:rsidRPr="32DD398E">
              <w:rPr>
                <w:vertAlign w:val="superscript"/>
              </w:rPr>
              <w:t>(</w:t>
            </w:r>
            <w:r>
              <w:rPr>
                <w:vertAlign w:val="superscript"/>
              </w:rPr>
              <w:t>2</w:t>
            </w:r>
          </w:p>
        </w:tc>
        <w:tc>
          <w:tcPr>
            <w:tcW w:w="2464" w:type="dxa"/>
            <w:tcBorders>
              <w:top w:val="single" w:sz="4" w:space="0" w:color="auto"/>
              <w:left w:val="single" w:sz="4" w:space="0" w:color="auto"/>
              <w:bottom w:val="single" w:sz="4" w:space="0" w:color="auto"/>
              <w:right w:val="single" w:sz="4" w:space="0" w:color="auto"/>
            </w:tcBorders>
            <w:vAlign w:val="center"/>
          </w:tcPr>
          <w:p w14:paraId="74EDC347" w14:textId="793798B2" w:rsidR="00492E56" w:rsidRDefault="00492E56" w:rsidP="005B3DAD">
            <w:pPr>
              <w:pStyle w:val="TAC"/>
            </w:pPr>
            <w:r>
              <w:t>13.2 – 512</w:t>
            </w:r>
            <w:r w:rsidRPr="32DD398E">
              <w:rPr>
                <w:vertAlign w:val="superscript"/>
              </w:rPr>
              <w:t>(</w:t>
            </w:r>
            <w:r>
              <w:rPr>
                <w:vertAlign w:val="superscript"/>
              </w:rPr>
              <w:t>3</w:t>
            </w:r>
          </w:p>
        </w:tc>
        <w:tc>
          <w:tcPr>
            <w:tcW w:w="2638" w:type="dxa"/>
            <w:tcBorders>
              <w:top w:val="single" w:sz="4" w:space="0" w:color="auto"/>
              <w:left w:val="single" w:sz="4" w:space="0" w:color="auto"/>
              <w:bottom w:val="single" w:sz="4" w:space="0" w:color="auto"/>
              <w:right w:val="single" w:sz="4" w:space="0" w:color="auto"/>
            </w:tcBorders>
            <w:vAlign w:val="center"/>
          </w:tcPr>
          <w:p w14:paraId="606981E3" w14:textId="77777777" w:rsidR="00492E56" w:rsidRDefault="00492E56" w:rsidP="005B3DAD">
            <w:pPr>
              <w:pStyle w:val="TAC"/>
            </w:pPr>
            <w:r>
              <w:t>Yes, up to 512 kbps</w:t>
            </w:r>
          </w:p>
        </w:tc>
      </w:tr>
      <w:tr w:rsidR="00492E56" w14:paraId="7908F9D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49064FE6" w14:textId="77777777" w:rsidR="00492E56" w:rsidRDefault="00492E56" w:rsidP="005B3DAD">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12341721"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680807" w14:textId="77777777" w:rsidR="00492E56" w:rsidRDefault="00492E56" w:rsidP="005B3DAD">
            <w:pPr>
              <w:pStyle w:val="TAC"/>
            </w:pPr>
            <w:r>
              <w:t>No</w:t>
            </w:r>
          </w:p>
        </w:tc>
      </w:tr>
    </w:tbl>
    <w:p w14:paraId="68658C56" w14:textId="77777777" w:rsidR="00492E56" w:rsidRDefault="00492E56" w:rsidP="00492E56"/>
    <w:p w14:paraId="1AC5BA5A" w14:textId="77777777" w:rsidR="00492E56" w:rsidRDefault="00492E56" w:rsidP="00492E56">
      <w:r>
        <w:t>Notes:</w:t>
      </w:r>
    </w:p>
    <w:p w14:paraId="2E8AD2E2" w14:textId="77777777" w:rsidR="00492E56" w:rsidRDefault="00492E56" w:rsidP="00492E56">
      <w:r w:rsidRPr="32DD398E">
        <w:rPr>
          <w:vertAlign w:val="superscript"/>
        </w:rPr>
        <w:t>(</w:t>
      </w:r>
      <w:r>
        <w:rPr>
          <w:vertAlign w:val="superscript"/>
        </w:rPr>
        <w:t>1</w:t>
      </w:r>
      <w:r>
        <w:t xml:space="preserve"> A head-trackable binaural audio format at rates ranging from 256 kbps to 768 kbps is additionally supported as intermediate split rendering representation.</w:t>
      </w:r>
    </w:p>
    <w:p w14:paraId="1EC8E6D2" w14:textId="64E9DC53" w:rsidR="00492E56" w:rsidRDefault="00492E56" w:rsidP="00492E56">
      <w:r w:rsidRPr="32DD398E">
        <w:rPr>
          <w:vertAlign w:val="superscript"/>
        </w:rPr>
        <w:t>(</w:t>
      </w:r>
      <w:r>
        <w:rPr>
          <w:vertAlign w:val="superscript"/>
        </w:rPr>
        <w:t>2</w:t>
      </w:r>
      <w:r>
        <w:t xml:space="preserve"> Combined input audio format combining scene-based audio with ISM (OSBA) is supported. Metadata-assisted spatial audio with ISM (OMASA) is supported.</w:t>
      </w:r>
    </w:p>
    <w:p w14:paraId="1C4BBB0B" w14:textId="7AB63923" w:rsidR="00492E56" w:rsidRPr="00BD767A" w:rsidRDefault="00492E56" w:rsidP="00492E56">
      <w:r w:rsidRPr="32DD398E">
        <w:rPr>
          <w:vertAlign w:val="superscript"/>
        </w:rPr>
        <w:t>(</w:t>
      </w:r>
      <w:r>
        <w:rPr>
          <w:vertAlign w:val="superscript"/>
        </w:rPr>
        <w:t>3</w:t>
      </w:r>
      <w:r>
        <w:t xml:space="preserve"> </w:t>
      </w:r>
      <w:r w:rsidRPr="32DD398E">
        <w:rPr>
          <w:lang w:val="en-US"/>
        </w:rPr>
        <w:t>13.2 kbps – 128 kbps for 1 ISM, 16.4 kbps – 256 kbps for 2 ISMs, 24.4 kbps – 384 kbps for 3 ISMs, resp. 24.4 kbps – 512 kbps for 4 ISMs.</w:t>
      </w:r>
    </w:p>
    <w:p w14:paraId="0DB75242" w14:textId="39AFD22E" w:rsidR="00492E56" w:rsidRPr="00EC7047" w:rsidRDefault="00492E56" w:rsidP="00492E56">
      <w:r>
        <w:t>For stereo input, a downmix tool is provided to generate a mono signal for EVS interoperable stream without additional delay.</w:t>
      </w:r>
    </w:p>
    <w:p w14:paraId="31B7D38F" w14:textId="77777777" w:rsidR="00492E56" w:rsidRDefault="00492E56" w:rsidP="00492E56">
      <w:pPr>
        <w:pStyle w:val="Heading1"/>
      </w:pPr>
      <w:bookmarkStart w:id="44" w:name="_Toc187658317"/>
      <w:r>
        <w:t>6</w:t>
      </w:r>
      <w:r>
        <w:tab/>
        <w:t>Rendering</w:t>
      </w:r>
      <w:bookmarkEnd w:id="44"/>
    </w:p>
    <w:p w14:paraId="743BDB14" w14:textId="77777777" w:rsidR="00492E56" w:rsidRDefault="00492E56" w:rsidP="00492E56">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and scene orientation control and integrated rendering for loudspeaker reproduction. IVAS binaural rendering also supports a reverberation effect. There is also the possibility to feed the IVAS decoder output to a customized external renderer while bypassing the integrated renderer. </w:t>
      </w:r>
      <w:bookmarkStart w:id="45" w:name="_Hlk162468918"/>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45"/>
      <w:r>
        <w:t xml:space="preserve">  </w:t>
      </w:r>
    </w:p>
    <w:p w14:paraId="37508F11" w14:textId="77777777" w:rsidR="00492E56" w:rsidRDefault="00492E56" w:rsidP="00492E56">
      <w:r>
        <w:t xml:space="preserve">IVAS rendering can also be operated stand-alone, i.e., without prior IVAS encoding/decoding of the input audio signal. </w:t>
      </w:r>
    </w:p>
    <w:p w14:paraId="288D624F" w14:textId="77777777" w:rsidR="00492E56" w:rsidRDefault="00492E56" w:rsidP="00492E56">
      <w:r>
        <w:t>IVAS rendering is described in [3] and [4].</w:t>
      </w:r>
    </w:p>
    <w:p w14:paraId="46A2F978" w14:textId="0312FF04" w:rsidR="00E73BDA" w:rsidRDefault="00AA239B" w:rsidP="00E73BDA">
      <w:pPr>
        <w:pStyle w:val="Heading1"/>
      </w:pPr>
      <w:bookmarkStart w:id="46" w:name="_Toc187658318"/>
      <w:r>
        <w:t>7</w:t>
      </w:r>
      <w:r>
        <w:tab/>
      </w:r>
      <w:r w:rsidR="00E73BDA">
        <w:t>C-code</w:t>
      </w:r>
      <w:bookmarkEnd w:id="42"/>
      <w:bookmarkEnd w:id="46"/>
    </w:p>
    <w:p w14:paraId="75495020" w14:textId="3C998596"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 xml:space="preserve">Jitter Buffer Manager (JBM) </w:t>
      </w:r>
      <w:r w:rsidR="00E3658C">
        <w:t>is</w:t>
      </w:r>
      <w:r>
        <w:t xml:space="preserve"> described in [</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47" w:name="_Toc517372687"/>
      <w:bookmarkStart w:id="48" w:name="_Toc187658319"/>
      <w:r>
        <w:t>8</w:t>
      </w:r>
      <w:r>
        <w:tab/>
      </w:r>
      <w:r w:rsidR="00E73BDA">
        <w:t xml:space="preserve">Test </w:t>
      </w:r>
      <w:bookmarkEnd w:id="47"/>
      <w:r w:rsidR="5472D277">
        <w:t>sequences</w:t>
      </w:r>
      <w:bookmarkEnd w:id="48"/>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49" w:name="_Toc517372688"/>
      <w:bookmarkStart w:id="50" w:name="_Ref167378959"/>
      <w:bookmarkStart w:id="51" w:name="_Toc187658320"/>
      <w:r>
        <w:t>9</w:t>
      </w:r>
      <w:r>
        <w:tab/>
      </w:r>
      <w:r w:rsidR="00E73BDA">
        <w:t>Discontinuous transmission (DTX)</w:t>
      </w:r>
      <w:bookmarkEnd w:id="49"/>
      <w:bookmarkEnd w:id="50"/>
      <w:bookmarkEnd w:id="51"/>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52" w:name="_Toc517372691"/>
      <w:bookmarkStart w:id="53" w:name="_Ref167378980"/>
      <w:bookmarkStart w:id="54" w:name="_Ref167379082"/>
      <w:bookmarkStart w:id="55" w:name="_Toc187658321"/>
      <w:r>
        <w:t>10</w:t>
      </w:r>
      <w:r w:rsidR="00E73BDA">
        <w:tab/>
        <w:t>Error concealment of lost frames</w:t>
      </w:r>
      <w:bookmarkEnd w:id="52"/>
      <w:bookmarkEnd w:id="53"/>
      <w:bookmarkEnd w:id="54"/>
      <w:bookmarkEnd w:id="55"/>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56" w:name="_Toc517372692"/>
      <w:bookmarkStart w:id="57" w:name="_Ref167379075"/>
      <w:bookmarkStart w:id="58" w:name="_Toc187658322"/>
      <w:r>
        <w:t>1</w:t>
      </w:r>
      <w:r w:rsidR="00AA239B">
        <w:t>1</w:t>
      </w:r>
      <w:r>
        <w:tab/>
        <w:t>Frame structure</w:t>
      </w:r>
      <w:bookmarkEnd w:id="56"/>
      <w:bookmarkEnd w:id="57"/>
      <w:bookmarkEnd w:id="58"/>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59" w:name="_Toc517372693"/>
      <w:bookmarkStart w:id="60" w:name="_Ref167379070"/>
      <w:bookmarkStart w:id="61" w:name="_Ref167379129"/>
      <w:bookmarkStart w:id="62" w:name="_Toc187658323"/>
      <w:r>
        <w:t>1</w:t>
      </w:r>
      <w:r w:rsidR="00AA239B">
        <w:t>2</w:t>
      </w:r>
      <w:r>
        <w:tab/>
        <w:t>RTP Payload Format</w:t>
      </w:r>
      <w:bookmarkEnd w:id="59"/>
      <w:bookmarkEnd w:id="60"/>
      <w:bookmarkEnd w:id="61"/>
      <w:bookmarkEnd w:id="62"/>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63" w:name="_Toc517372694"/>
      <w:bookmarkStart w:id="64" w:name="_Ref167379132"/>
      <w:bookmarkStart w:id="65" w:name="_Toc187658324"/>
      <w:r>
        <w:t>1</w:t>
      </w:r>
      <w:r w:rsidR="00AA239B">
        <w:t>3</w:t>
      </w:r>
      <w:r>
        <w:tab/>
        <w:t>Jitter Buffer Management</w:t>
      </w:r>
      <w:bookmarkEnd w:id="63"/>
      <w:bookmarkEnd w:id="64"/>
      <w:bookmarkEnd w:id="65"/>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66" w:name="_Toc517372695"/>
      <w:bookmarkStart w:id="67" w:name="_Ref167379136"/>
      <w:bookmarkStart w:id="68" w:name="_Toc187658325"/>
      <w:r>
        <w:t>1</w:t>
      </w:r>
      <w:r w:rsidR="00AA239B">
        <w:t>4</w:t>
      </w:r>
      <w:r>
        <w:tab/>
        <w:t>Performance characterization</w:t>
      </w:r>
      <w:bookmarkEnd w:id="66"/>
      <w:bookmarkEnd w:id="67"/>
      <w:bookmarkEnd w:id="68"/>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24147239" w:rsidR="0049751D" w:rsidRDefault="00080512" w:rsidP="00411734">
      <w:pPr>
        <w:pStyle w:val="Heading8"/>
      </w:pPr>
      <w:r w:rsidRPr="004D3578">
        <w:br w:type="page"/>
      </w:r>
      <w:bookmarkStart w:id="69" w:name="_Toc129708892"/>
      <w:bookmarkStart w:id="70" w:name="_Ref167379199"/>
      <w:bookmarkStart w:id="71" w:name="_Toc187658326"/>
      <w:r w:rsidRPr="004D3578">
        <w:t xml:space="preserve">Annex </w:t>
      </w:r>
      <w:r w:rsidR="00411734">
        <w:t>A</w:t>
      </w:r>
      <w:r w:rsidRPr="004D3578">
        <w:t xml:space="preserve"> (informative):</w:t>
      </w:r>
      <w:r w:rsidRPr="004D3578">
        <w:br/>
        <w:t>Change history</w:t>
      </w:r>
      <w:bookmarkEnd w:id="69"/>
      <w:bookmarkEnd w:id="70"/>
      <w:bookmarkEnd w:id="71"/>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72" w:name="historyclause"/>
            <w:bookmarkEnd w:id="72"/>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4B110B55" w:rsidR="00AA239B" w:rsidRDefault="00DA2135" w:rsidP="00AA239B">
            <w:pPr>
              <w:pStyle w:val="TAC"/>
              <w:rPr>
                <w:sz w:val="16"/>
                <w:szCs w:val="16"/>
              </w:rPr>
            </w:pPr>
            <w:r w:rsidRPr="32DD398E">
              <w:rPr>
                <w:sz w:val="16"/>
                <w:szCs w:val="16"/>
              </w:rPr>
              <w:t>0</w:t>
            </w:r>
            <w:r>
              <w:rPr>
                <w:sz w:val="16"/>
                <w:szCs w:val="16"/>
              </w:rPr>
              <w:t>8</w:t>
            </w:r>
            <w:r w:rsidR="00AA239B" w:rsidRPr="32DD398E">
              <w:rPr>
                <w:sz w:val="16"/>
                <w:szCs w:val="16"/>
              </w:rPr>
              <w:t>-2023</w:t>
            </w:r>
          </w:p>
        </w:tc>
        <w:tc>
          <w:tcPr>
            <w:tcW w:w="901" w:type="dxa"/>
            <w:shd w:val="clear" w:color="auto" w:fill="auto"/>
          </w:tcPr>
          <w:p w14:paraId="3BAD2CBC" w14:textId="67ECA5C0" w:rsidR="00AA239B" w:rsidRDefault="00AA239B" w:rsidP="00AA239B">
            <w:pPr>
              <w:pStyle w:val="TAC"/>
              <w:rPr>
                <w:sz w:val="16"/>
                <w:szCs w:val="16"/>
              </w:rPr>
            </w:pPr>
            <w:r w:rsidRPr="32DD398E">
              <w:rPr>
                <w:sz w:val="16"/>
                <w:szCs w:val="16"/>
              </w:rPr>
              <w:t>SA</w:t>
            </w:r>
            <w:r w:rsidR="00DA2135">
              <w:rPr>
                <w:sz w:val="16"/>
                <w:szCs w:val="16"/>
              </w:rPr>
              <w:t>4</w:t>
            </w:r>
            <w:r w:rsidRPr="32DD398E">
              <w:rPr>
                <w:sz w:val="16"/>
                <w:szCs w:val="16"/>
              </w:rPr>
              <w:t>#</w:t>
            </w:r>
            <w:r w:rsidR="00DA2135" w:rsidRPr="32DD398E">
              <w:rPr>
                <w:sz w:val="16"/>
                <w:szCs w:val="16"/>
              </w:rPr>
              <w:t>1</w:t>
            </w:r>
            <w:r w:rsidR="00DA2135">
              <w:rPr>
                <w:sz w:val="16"/>
                <w:szCs w:val="16"/>
              </w:rPr>
              <w:t>25</w:t>
            </w:r>
          </w:p>
        </w:tc>
        <w:tc>
          <w:tcPr>
            <w:tcW w:w="1134" w:type="dxa"/>
            <w:shd w:val="clear" w:color="auto" w:fill="auto"/>
          </w:tcPr>
          <w:p w14:paraId="7D99FADD" w14:textId="6F800D49" w:rsidR="00AA239B" w:rsidRPr="00315B85" w:rsidRDefault="0077392A" w:rsidP="00AA239B">
            <w:pPr>
              <w:pStyle w:val="TAC"/>
              <w:rPr>
                <w:sz w:val="16"/>
                <w:szCs w:val="16"/>
              </w:rPr>
            </w:pPr>
            <w:r>
              <w:rPr>
                <w:sz w:val="16"/>
                <w:szCs w:val="16"/>
              </w:rPr>
              <w:t>S4-231441</w:t>
            </w:r>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7C9FA9D6" w:rsidR="00AA239B" w:rsidRPr="008D770F" w:rsidRDefault="00AA239B" w:rsidP="00AA239B">
            <w:pPr>
              <w:pStyle w:val="TAL"/>
            </w:pPr>
            <w:r>
              <w:rPr>
                <w:snapToGrid w:val="0"/>
              </w:rPr>
              <w:t xml:space="preserve">Presented to </w:t>
            </w:r>
            <w:r w:rsidR="0077392A">
              <w:rPr>
                <w:snapToGrid w:val="0"/>
              </w:rPr>
              <w:t xml:space="preserve">SA4 meeting for agreement to be presented for information to </w:t>
            </w:r>
            <w:r>
              <w:rPr>
                <w:snapToGrid w:val="0"/>
              </w:rPr>
              <w:t>TSG SA#101</w:t>
            </w:r>
          </w:p>
        </w:tc>
        <w:tc>
          <w:tcPr>
            <w:tcW w:w="708" w:type="dxa"/>
            <w:shd w:val="clear" w:color="auto" w:fill="auto"/>
          </w:tcPr>
          <w:p w14:paraId="29D899B0" w14:textId="7B36F3A8" w:rsidR="00AA239B" w:rsidRDefault="00900EA7" w:rsidP="00AA239B">
            <w:pPr>
              <w:pStyle w:val="TAC"/>
              <w:rPr>
                <w:sz w:val="16"/>
                <w:szCs w:val="16"/>
              </w:rPr>
            </w:pPr>
            <w:r>
              <w:rPr>
                <w:sz w:val="16"/>
                <w:szCs w:val="16"/>
              </w:rPr>
              <w:t>0</w:t>
            </w:r>
            <w:r w:rsidR="00AA239B" w:rsidRPr="32DD398E">
              <w:rPr>
                <w:sz w:val="16"/>
                <w:szCs w:val="16"/>
              </w:rPr>
              <w:t>.</w:t>
            </w:r>
            <w:r>
              <w:rPr>
                <w:sz w:val="16"/>
                <w:szCs w:val="16"/>
              </w:rPr>
              <w:t>2</w:t>
            </w:r>
            <w:r w:rsidR="00AA239B" w:rsidRPr="32DD398E">
              <w:rPr>
                <w:sz w:val="16"/>
                <w:szCs w:val="16"/>
              </w:rPr>
              <w:t>.0</w:t>
            </w:r>
          </w:p>
        </w:tc>
      </w:tr>
      <w:tr w:rsidR="006F17BC" w:rsidRPr="00315B85" w14:paraId="24733497" w14:textId="77777777" w:rsidTr="32DD398E">
        <w:trPr>
          <w:trHeight w:val="300"/>
        </w:trPr>
        <w:tc>
          <w:tcPr>
            <w:tcW w:w="800" w:type="dxa"/>
            <w:shd w:val="clear" w:color="auto" w:fill="auto"/>
          </w:tcPr>
          <w:p w14:paraId="3A131404" w14:textId="582896C9" w:rsidR="006F17BC" w:rsidRPr="32DD398E" w:rsidRDefault="006F17BC" w:rsidP="00AA239B">
            <w:pPr>
              <w:pStyle w:val="TAC"/>
              <w:rPr>
                <w:sz w:val="16"/>
                <w:szCs w:val="16"/>
              </w:rPr>
            </w:pPr>
            <w:r>
              <w:rPr>
                <w:sz w:val="16"/>
                <w:szCs w:val="16"/>
              </w:rPr>
              <w:t>09-2023</w:t>
            </w:r>
          </w:p>
        </w:tc>
        <w:tc>
          <w:tcPr>
            <w:tcW w:w="901" w:type="dxa"/>
            <w:shd w:val="clear" w:color="auto" w:fill="auto"/>
          </w:tcPr>
          <w:p w14:paraId="08F3A5D6" w14:textId="14CC5E85" w:rsidR="006F17BC" w:rsidRPr="32DD398E" w:rsidRDefault="006F17BC" w:rsidP="00AA239B">
            <w:pPr>
              <w:pStyle w:val="TAC"/>
              <w:rPr>
                <w:sz w:val="16"/>
                <w:szCs w:val="16"/>
              </w:rPr>
            </w:pPr>
            <w:r>
              <w:rPr>
                <w:sz w:val="16"/>
                <w:szCs w:val="16"/>
              </w:rPr>
              <w:t>SA#101</w:t>
            </w:r>
          </w:p>
        </w:tc>
        <w:tc>
          <w:tcPr>
            <w:tcW w:w="1134" w:type="dxa"/>
            <w:shd w:val="clear" w:color="auto" w:fill="auto"/>
          </w:tcPr>
          <w:p w14:paraId="062DC80E" w14:textId="77777777" w:rsidR="006F17BC" w:rsidRDefault="006F17BC" w:rsidP="00AA239B">
            <w:pPr>
              <w:pStyle w:val="TAC"/>
              <w:rPr>
                <w:sz w:val="16"/>
                <w:szCs w:val="16"/>
              </w:rPr>
            </w:pPr>
          </w:p>
        </w:tc>
        <w:tc>
          <w:tcPr>
            <w:tcW w:w="567" w:type="dxa"/>
            <w:shd w:val="clear" w:color="auto" w:fill="auto"/>
          </w:tcPr>
          <w:p w14:paraId="2560753D" w14:textId="77777777" w:rsidR="006F17BC" w:rsidRPr="00315B85" w:rsidRDefault="006F17BC" w:rsidP="00AA239B">
            <w:pPr>
              <w:pStyle w:val="TAC"/>
              <w:rPr>
                <w:sz w:val="16"/>
                <w:szCs w:val="16"/>
              </w:rPr>
            </w:pPr>
          </w:p>
        </w:tc>
        <w:tc>
          <w:tcPr>
            <w:tcW w:w="426" w:type="dxa"/>
            <w:shd w:val="clear" w:color="auto" w:fill="auto"/>
          </w:tcPr>
          <w:p w14:paraId="007E68D3" w14:textId="77777777" w:rsidR="006F17BC" w:rsidRPr="00315B85" w:rsidRDefault="006F17BC" w:rsidP="00AA239B">
            <w:pPr>
              <w:pStyle w:val="TAC"/>
              <w:rPr>
                <w:sz w:val="16"/>
                <w:szCs w:val="16"/>
              </w:rPr>
            </w:pPr>
          </w:p>
        </w:tc>
        <w:tc>
          <w:tcPr>
            <w:tcW w:w="425" w:type="dxa"/>
            <w:shd w:val="clear" w:color="auto" w:fill="auto"/>
          </w:tcPr>
          <w:p w14:paraId="0C881AF5" w14:textId="77777777" w:rsidR="006F17BC" w:rsidRPr="00315B85" w:rsidRDefault="006F17BC" w:rsidP="00AA239B">
            <w:pPr>
              <w:pStyle w:val="TAC"/>
              <w:rPr>
                <w:sz w:val="16"/>
                <w:szCs w:val="16"/>
              </w:rPr>
            </w:pPr>
          </w:p>
        </w:tc>
        <w:tc>
          <w:tcPr>
            <w:tcW w:w="4678" w:type="dxa"/>
            <w:shd w:val="clear" w:color="auto" w:fill="auto"/>
          </w:tcPr>
          <w:p w14:paraId="5C7ED43D" w14:textId="168AE04A" w:rsidR="006F17BC" w:rsidRDefault="006F17BC" w:rsidP="00AA239B">
            <w:pPr>
              <w:pStyle w:val="TAL"/>
              <w:rPr>
                <w:snapToGrid w:val="0"/>
              </w:rPr>
            </w:pPr>
            <w:r>
              <w:rPr>
                <w:snapToGrid w:val="0"/>
              </w:rPr>
              <w:t>Version 1.0.0 created by MCC</w:t>
            </w:r>
          </w:p>
        </w:tc>
        <w:tc>
          <w:tcPr>
            <w:tcW w:w="708" w:type="dxa"/>
            <w:shd w:val="clear" w:color="auto" w:fill="auto"/>
          </w:tcPr>
          <w:p w14:paraId="08A10616" w14:textId="6D6F59FF" w:rsidR="006F17BC" w:rsidRDefault="006F17BC" w:rsidP="00AA239B">
            <w:pPr>
              <w:pStyle w:val="TAC"/>
              <w:rPr>
                <w:sz w:val="16"/>
                <w:szCs w:val="16"/>
              </w:rPr>
            </w:pPr>
            <w:r>
              <w:rPr>
                <w:sz w:val="16"/>
                <w:szCs w:val="16"/>
              </w:rPr>
              <w:t>1.0.0</w:t>
            </w:r>
          </w:p>
        </w:tc>
      </w:tr>
      <w:tr w:rsidR="000B0611" w:rsidRPr="00315B85" w14:paraId="70C0EDE7" w14:textId="77777777" w:rsidTr="32DD398E">
        <w:trPr>
          <w:trHeight w:val="300"/>
        </w:trPr>
        <w:tc>
          <w:tcPr>
            <w:tcW w:w="800" w:type="dxa"/>
            <w:shd w:val="clear" w:color="auto" w:fill="auto"/>
          </w:tcPr>
          <w:p w14:paraId="495E3038" w14:textId="668DAA51" w:rsidR="000B0611" w:rsidRDefault="000B0611" w:rsidP="00AA239B">
            <w:pPr>
              <w:pStyle w:val="TAC"/>
              <w:rPr>
                <w:sz w:val="16"/>
                <w:szCs w:val="16"/>
              </w:rPr>
            </w:pPr>
            <w:r>
              <w:rPr>
                <w:sz w:val="16"/>
                <w:szCs w:val="16"/>
              </w:rPr>
              <w:t>04-2024</w:t>
            </w:r>
          </w:p>
        </w:tc>
        <w:tc>
          <w:tcPr>
            <w:tcW w:w="901" w:type="dxa"/>
            <w:shd w:val="clear" w:color="auto" w:fill="auto"/>
          </w:tcPr>
          <w:p w14:paraId="3D6CAA10" w14:textId="096DF35D" w:rsidR="000B0611" w:rsidRDefault="000B0611" w:rsidP="00AA239B">
            <w:pPr>
              <w:pStyle w:val="TAC"/>
              <w:rPr>
                <w:sz w:val="16"/>
                <w:szCs w:val="16"/>
              </w:rPr>
            </w:pPr>
            <w:r>
              <w:rPr>
                <w:sz w:val="16"/>
                <w:szCs w:val="16"/>
              </w:rPr>
              <w:t>SA4#127-e-bis</w:t>
            </w:r>
          </w:p>
        </w:tc>
        <w:tc>
          <w:tcPr>
            <w:tcW w:w="1134" w:type="dxa"/>
            <w:shd w:val="clear" w:color="auto" w:fill="auto"/>
          </w:tcPr>
          <w:p w14:paraId="0CC4F9DD" w14:textId="25976A1E" w:rsidR="000B0611" w:rsidRDefault="000B0611" w:rsidP="00AA239B">
            <w:pPr>
              <w:pStyle w:val="TAC"/>
              <w:rPr>
                <w:sz w:val="16"/>
                <w:szCs w:val="16"/>
              </w:rPr>
            </w:pPr>
            <w:r>
              <w:rPr>
                <w:sz w:val="16"/>
                <w:szCs w:val="16"/>
              </w:rPr>
              <w:t>S4-240710</w:t>
            </w:r>
          </w:p>
        </w:tc>
        <w:tc>
          <w:tcPr>
            <w:tcW w:w="567" w:type="dxa"/>
            <w:shd w:val="clear" w:color="auto" w:fill="auto"/>
          </w:tcPr>
          <w:p w14:paraId="7BB242C9" w14:textId="77777777" w:rsidR="000B0611" w:rsidRPr="00315B85" w:rsidRDefault="000B0611" w:rsidP="00AA239B">
            <w:pPr>
              <w:pStyle w:val="TAC"/>
              <w:rPr>
                <w:sz w:val="16"/>
                <w:szCs w:val="16"/>
              </w:rPr>
            </w:pPr>
          </w:p>
        </w:tc>
        <w:tc>
          <w:tcPr>
            <w:tcW w:w="426" w:type="dxa"/>
            <w:shd w:val="clear" w:color="auto" w:fill="auto"/>
          </w:tcPr>
          <w:p w14:paraId="00B91F5F" w14:textId="77777777" w:rsidR="000B0611" w:rsidRPr="00315B85" w:rsidRDefault="000B0611" w:rsidP="00AA239B">
            <w:pPr>
              <w:pStyle w:val="TAC"/>
              <w:rPr>
                <w:sz w:val="16"/>
                <w:szCs w:val="16"/>
              </w:rPr>
            </w:pPr>
          </w:p>
        </w:tc>
        <w:tc>
          <w:tcPr>
            <w:tcW w:w="425" w:type="dxa"/>
            <w:shd w:val="clear" w:color="auto" w:fill="auto"/>
          </w:tcPr>
          <w:p w14:paraId="58F526D9" w14:textId="77777777" w:rsidR="000B0611" w:rsidRPr="00315B85" w:rsidRDefault="000B0611" w:rsidP="00AA239B">
            <w:pPr>
              <w:pStyle w:val="TAC"/>
              <w:rPr>
                <w:sz w:val="16"/>
                <w:szCs w:val="16"/>
              </w:rPr>
            </w:pPr>
          </w:p>
        </w:tc>
        <w:tc>
          <w:tcPr>
            <w:tcW w:w="4678" w:type="dxa"/>
            <w:shd w:val="clear" w:color="auto" w:fill="auto"/>
          </w:tcPr>
          <w:p w14:paraId="4FE03A89" w14:textId="64779CF0" w:rsidR="000B0611" w:rsidRDefault="000B0611" w:rsidP="00AA239B">
            <w:pPr>
              <w:pStyle w:val="TAL"/>
              <w:rPr>
                <w:snapToGrid w:val="0"/>
              </w:rPr>
            </w:pPr>
            <w:r>
              <w:rPr>
                <w:snapToGrid w:val="0"/>
              </w:rPr>
              <w:t xml:space="preserve">Implementation of SA4-agreed </w:t>
            </w:r>
            <w:proofErr w:type="spellStart"/>
            <w:r>
              <w:rPr>
                <w:snapToGrid w:val="0"/>
              </w:rPr>
              <w:t>pCR</w:t>
            </w:r>
            <w:proofErr w:type="spellEnd"/>
            <w:r>
              <w:rPr>
                <w:snapToGrid w:val="0"/>
              </w:rPr>
              <w:t xml:space="preserve"> on a</w:t>
            </w:r>
            <w:r w:rsidRPr="000B0611">
              <w:rPr>
                <w:snapToGrid w:val="0"/>
              </w:rPr>
              <w:t>dding ISAR track-a split rendering feature</w:t>
            </w:r>
          </w:p>
        </w:tc>
        <w:tc>
          <w:tcPr>
            <w:tcW w:w="708" w:type="dxa"/>
            <w:shd w:val="clear" w:color="auto" w:fill="auto"/>
          </w:tcPr>
          <w:p w14:paraId="683267B1" w14:textId="77777777" w:rsidR="000B0611" w:rsidRDefault="000B0611" w:rsidP="00AA239B">
            <w:pPr>
              <w:pStyle w:val="TAC"/>
              <w:rPr>
                <w:sz w:val="16"/>
                <w:szCs w:val="16"/>
              </w:rPr>
            </w:pPr>
          </w:p>
        </w:tc>
      </w:tr>
      <w:tr w:rsidR="000B0611" w:rsidRPr="00315B85" w14:paraId="5105DBCA" w14:textId="77777777" w:rsidTr="32DD398E">
        <w:trPr>
          <w:trHeight w:val="300"/>
        </w:trPr>
        <w:tc>
          <w:tcPr>
            <w:tcW w:w="800" w:type="dxa"/>
            <w:shd w:val="clear" w:color="auto" w:fill="auto"/>
          </w:tcPr>
          <w:p w14:paraId="5F2201AB" w14:textId="7207DB73" w:rsidR="000B0611" w:rsidRDefault="000B0611" w:rsidP="00AA239B">
            <w:pPr>
              <w:pStyle w:val="TAC"/>
              <w:rPr>
                <w:sz w:val="16"/>
                <w:szCs w:val="16"/>
              </w:rPr>
            </w:pPr>
            <w:r>
              <w:rPr>
                <w:sz w:val="16"/>
                <w:szCs w:val="16"/>
              </w:rPr>
              <w:t>05-2024</w:t>
            </w:r>
          </w:p>
        </w:tc>
        <w:tc>
          <w:tcPr>
            <w:tcW w:w="901" w:type="dxa"/>
            <w:shd w:val="clear" w:color="auto" w:fill="auto"/>
          </w:tcPr>
          <w:p w14:paraId="36A6D490" w14:textId="04CA8421" w:rsidR="000B0611" w:rsidRDefault="000B0611" w:rsidP="00AA239B">
            <w:pPr>
              <w:pStyle w:val="TAC"/>
              <w:rPr>
                <w:sz w:val="16"/>
                <w:szCs w:val="16"/>
              </w:rPr>
            </w:pPr>
            <w:r>
              <w:rPr>
                <w:sz w:val="16"/>
                <w:szCs w:val="16"/>
              </w:rPr>
              <w:t>SA4#128</w:t>
            </w:r>
          </w:p>
        </w:tc>
        <w:tc>
          <w:tcPr>
            <w:tcW w:w="1134" w:type="dxa"/>
            <w:shd w:val="clear" w:color="auto" w:fill="auto"/>
          </w:tcPr>
          <w:p w14:paraId="3935712E" w14:textId="1407151A" w:rsidR="000B0611" w:rsidRDefault="000B0611" w:rsidP="00AA239B">
            <w:pPr>
              <w:pStyle w:val="TAC"/>
              <w:rPr>
                <w:sz w:val="16"/>
                <w:szCs w:val="16"/>
              </w:rPr>
            </w:pPr>
            <w:r>
              <w:rPr>
                <w:sz w:val="16"/>
                <w:szCs w:val="16"/>
              </w:rPr>
              <w:t>S4-24</w:t>
            </w:r>
            <w:r w:rsidR="00312B49">
              <w:rPr>
                <w:sz w:val="16"/>
                <w:szCs w:val="16"/>
              </w:rPr>
              <w:t>1048</w:t>
            </w:r>
          </w:p>
        </w:tc>
        <w:tc>
          <w:tcPr>
            <w:tcW w:w="567" w:type="dxa"/>
            <w:shd w:val="clear" w:color="auto" w:fill="auto"/>
          </w:tcPr>
          <w:p w14:paraId="5243B585" w14:textId="77777777" w:rsidR="000B0611" w:rsidRPr="00315B85" w:rsidRDefault="000B0611" w:rsidP="00AA239B">
            <w:pPr>
              <w:pStyle w:val="TAC"/>
              <w:rPr>
                <w:sz w:val="16"/>
                <w:szCs w:val="16"/>
              </w:rPr>
            </w:pPr>
          </w:p>
        </w:tc>
        <w:tc>
          <w:tcPr>
            <w:tcW w:w="426" w:type="dxa"/>
            <w:shd w:val="clear" w:color="auto" w:fill="auto"/>
          </w:tcPr>
          <w:p w14:paraId="0A9797EB" w14:textId="77777777" w:rsidR="000B0611" w:rsidRPr="00315B85" w:rsidRDefault="000B0611" w:rsidP="00AA239B">
            <w:pPr>
              <w:pStyle w:val="TAC"/>
              <w:rPr>
                <w:sz w:val="16"/>
                <w:szCs w:val="16"/>
              </w:rPr>
            </w:pPr>
          </w:p>
        </w:tc>
        <w:tc>
          <w:tcPr>
            <w:tcW w:w="425" w:type="dxa"/>
            <w:shd w:val="clear" w:color="auto" w:fill="auto"/>
          </w:tcPr>
          <w:p w14:paraId="74ABDBB9" w14:textId="77777777" w:rsidR="000B0611" w:rsidRPr="00315B85" w:rsidRDefault="000B0611" w:rsidP="00AA239B">
            <w:pPr>
              <w:pStyle w:val="TAC"/>
              <w:rPr>
                <w:sz w:val="16"/>
                <w:szCs w:val="16"/>
              </w:rPr>
            </w:pPr>
          </w:p>
        </w:tc>
        <w:tc>
          <w:tcPr>
            <w:tcW w:w="4678" w:type="dxa"/>
            <w:shd w:val="clear" w:color="auto" w:fill="auto"/>
          </w:tcPr>
          <w:p w14:paraId="001941BF" w14:textId="2AB119D4" w:rsidR="000B0611" w:rsidRDefault="000B0611" w:rsidP="00AA239B">
            <w:pPr>
              <w:pStyle w:val="TAL"/>
              <w:rPr>
                <w:snapToGrid w:val="0"/>
              </w:rPr>
            </w:pPr>
            <w:r>
              <w:rPr>
                <w:snapToGrid w:val="0"/>
              </w:rPr>
              <w:t>Editorial updates</w:t>
            </w:r>
          </w:p>
        </w:tc>
        <w:tc>
          <w:tcPr>
            <w:tcW w:w="708" w:type="dxa"/>
            <w:shd w:val="clear" w:color="auto" w:fill="auto"/>
          </w:tcPr>
          <w:p w14:paraId="63FBE179" w14:textId="4640F91B" w:rsidR="000B0611" w:rsidRDefault="000B0611" w:rsidP="00AA239B">
            <w:pPr>
              <w:pStyle w:val="TAC"/>
              <w:rPr>
                <w:sz w:val="16"/>
                <w:szCs w:val="16"/>
              </w:rPr>
            </w:pPr>
            <w:r>
              <w:rPr>
                <w:sz w:val="16"/>
                <w:szCs w:val="16"/>
              </w:rPr>
              <w:t>1.0.1</w:t>
            </w:r>
          </w:p>
        </w:tc>
      </w:tr>
      <w:tr w:rsidR="004F2EC6" w:rsidRPr="00315B85" w14:paraId="6919B3B3" w14:textId="77777777" w:rsidTr="32DD398E">
        <w:trPr>
          <w:trHeight w:val="300"/>
        </w:trPr>
        <w:tc>
          <w:tcPr>
            <w:tcW w:w="800" w:type="dxa"/>
            <w:shd w:val="clear" w:color="auto" w:fill="auto"/>
          </w:tcPr>
          <w:p w14:paraId="240435CB" w14:textId="2A387B21" w:rsidR="004F2EC6" w:rsidRDefault="004F2EC6" w:rsidP="004F2EC6">
            <w:pPr>
              <w:pStyle w:val="TAC"/>
              <w:rPr>
                <w:sz w:val="16"/>
                <w:szCs w:val="16"/>
              </w:rPr>
            </w:pPr>
            <w:r>
              <w:rPr>
                <w:sz w:val="16"/>
                <w:szCs w:val="16"/>
              </w:rPr>
              <w:t>05-2024</w:t>
            </w:r>
          </w:p>
        </w:tc>
        <w:tc>
          <w:tcPr>
            <w:tcW w:w="901" w:type="dxa"/>
            <w:shd w:val="clear" w:color="auto" w:fill="auto"/>
          </w:tcPr>
          <w:p w14:paraId="50907A12" w14:textId="53D86ACB" w:rsidR="004F2EC6" w:rsidRDefault="004F2EC6" w:rsidP="004F2EC6">
            <w:pPr>
              <w:pStyle w:val="TAC"/>
              <w:rPr>
                <w:sz w:val="16"/>
                <w:szCs w:val="16"/>
              </w:rPr>
            </w:pPr>
            <w:r>
              <w:rPr>
                <w:sz w:val="16"/>
                <w:szCs w:val="16"/>
              </w:rPr>
              <w:t>SA4#128</w:t>
            </w:r>
          </w:p>
        </w:tc>
        <w:tc>
          <w:tcPr>
            <w:tcW w:w="1134" w:type="dxa"/>
            <w:shd w:val="clear" w:color="auto" w:fill="auto"/>
          </w:tcPr>
          <w:p w14:paraId="51A7EFC3" w14:textId="2064D79A" w:rsidR="004F2EC6" w:rsidRDefault="004F2EC6" w:rsidP="004F2EC6">
            <w:pPr>
              <w:pStyle w:val="TAC"/>
              <w:rPr>
                <w:sz w:val="16"/>
                <w:szCs w:val="16"/>
              </w:rPr>
            </w:pPr>
            <w:r>
              <w:rPr>
                <w:sz w:val="16"/>
                <w:szCs w:val="16"/>
              </w:rPr>
              <w:t>S4-241299</w:t>
            </w:r>
          </w:p>
        </w:tc>
        <w:tc>
          <w:tcPr>
            <w:tcW w:w="567" w:type="dxa"/>
            <w:shd w:val="clear" w:color="auto" w:fill="auto"/>
          </w:tcPr>
          <w:p w14:paraId="32A5E2E8" w14:textId="77777777" w:rsidR="004F2EC6" w:rsidRPr="00315B85" w:rsidRDefault="004F2EC6" w:rsidP="004F2EC6">
            <w:pPr>
              <w:pStyle w:val="TAC"/>
              <w:rPr>
                <w:sz w:val="16"/>
                <w:szCs w:val="16"/>
              </w:rPr>
            </w:pPr>
          </w:p>
        </w:tc>
        <w:tc>
          <w:tcPr>
            <w:tcW w:w="426" w:type="dxa"/>
            <w:shd w:val="clear" w:color="auto" w:fill="auto"/>
          </w:tcPr>
          <w:p w14:paraId="20FEBAAC" w14:textId="77777777" w:rsidR="004F2EC6" w:rsidRPr="00315B85" w:rsidRDefault="004F2EC6" w:rsidP="004F2EC6">
            <w:pPr>
              <w:pStyle w:val="TAC"/>
              <w:rPr>
                <w:sz w:val="16"/>
                <w:szCs w:val="16"/>
              </w:rPr>
            </w:pPr>
          </w:p>
        </w:tc>
        <w:tc>
          <w:tcPr>
            <w:tcW w:w="425" w:type="dxa"/>
            <w:shd w:val="clear" w:color="auto" w:fill="auto"/>
          </w:tcPr>
          <w:p w14:paraId="674C0A89" w14:textId="77777777" w:rsidR="004F2EC6" w:rsidRPr="00315B85" w:rsidRDefault="004F2EC6" w:rsidP="004F2EC6">
            <w:pPr>
              <w:pStyle w:val="TAC"/>
              <w:rPr>
                <w:sz w:val="16"/>
                <w:szCs w:val="16"/>
              </w:rPr>
            </w:pPr>
          </w:p>
        </w:tc>
        <w:tc>
          <w:tcPr>
            <w:tcW w:w="4678" w:type="dxa"/>
            <w:shd w:val="clear" w:color="auto" w:fill="auto"/>
          </w:tcPr>
          <w:p w14:paraId="6B3D107E" w14:textId="34CC236F" w:rsidR="004F2EC6" w:rsidRDefault="004F2EC6" w:rsidP="004F2EC6">
            <w:pPr>
              <w:pStyle w:val="TAL"/>
              <w:rPr>
                <w:snapToGrid w:val="0"/>
              </w:rPr>
            </w:pPr>
            <w:r>
              <w:rPr>
                <w:snapToGrid w:val="0"/>
              </w:rPr>
              <w:t>Removal of language on levels</w:t>
            </w:r>
          </w:p>
        </w:tc>
        <w:tc>
          <w:tcPr>
            <w:tcW w:w="708" w:type="dxa"/>
            <w:shd w:val="clear" w:color="auto" w:fill="auto"/>
          </w:tcPr>
          <w:p w14:paraId="20AEB31A" w14:textId="2A298C8F" w:rsidR="004F2EC6" w:rsidRDefault="004F2EC6" w:rsidP="004F2EC6">
            <w:pPr>
              <w:pStyle w:val="TAC"/>
              <w:rPr>
                <w:sz w:val="16"/>
                <w:szCs w:val="16"/>
              </w:rPr>
            </w:pPr>
            <w:r>
              <w:rPr>
                <w:sz w:val="16"/>
                <w:szCs w:val="16"/>
              </w:rPr>
              <w:t>1.1.0</w:t>
            </w:r>
          </w:p>
        </w:tc>
      </w:tr>
      <w:tr w:rsidR="002250DB" w:rsidRPr="00315B85" w14:paraId="2543B8D0" w14:textId="77777777" w:rsidTr="32DD398E">
        <w:trPr>
          <w:trHeight w:val="300"/>
        </w:trPr>
        <w:tc>
          <w:tcPr>
            <w:tcW w:w="800" w:type="dxa"/>
            <w:shd w:val="clear" w:color="auto" w:fill="auto"/>
          </w:tcPr>
          <w:p w14:paraId="1B787E58" w14:textId="2DF3C21D" w:rsidR="002250DB" w:rsidRDefault="002250DB" w:rsidP="002250DB">
            <w:pPr>
              <w:pStyle w:val="TAC"/>
              <w:rPr>
                <w:sz w:val="16"/>
                <w:szCs w:val="16"/>
              </w:rPr>
            </w:pPr>
            <w:r w:rsidRPr="002250DB">
              <w:rPr>
                <w:sz w:val="16"/>
                <w:szCs w:val="16"/>
              </w:rPr>
              <w:t>05-2024</w:t>
            </w:r>
          </w:p>
        </w:tc>
        <w:tc>
          <w:tcPr>
            <w:tcW w:w="901" w:type="dxa"/>
            <w:shd w:val="clear" w:color="auto" w:fill="auto"/>
          </w:tcPr>
          <w:p w14:paraId="7893BF9F" w14:textId="7B6A967E" w:rsidR="002250DB" w:rsidRDefault="002250DB" w:rsidP="002250DB">
            <w:pPr>
              <w:pStyle w:val="TAC"/>
              <w:rPr>
                <w:sz w:val="16"/>
                <w:szCs w:val="16"/>
              </w:rPr>
            </w:pPr>
            <w:r w:rsidRPr="002250DB">
              <w:rPr>
                <w:sz w:val="16"/>
                <w:szCs w:val="16"/>
              </w:rPr>
              <w:t>SA4#128</w:t>
            </w:r>
          </w:p>
        </w:tc>
        <w:tc>
          <w:tcPr>
            <w:tcW w:w="1134" w:type="dxa"/>
            <w:shd w:val="clear" w:color="auto" w:fill="auto"/>
          </w:tcPr>
          <w:p w14:paraId="572B25CE" w14:textId="431C564F" w:rsidR="002250DB" w:rsidRDefault="002250DB" w:rsidP="002250DB">
            <w:pPr>
              <w:pStyle w:val="TAC"/>
              <w:rPr>
                <w:sz w:val="16"/>
                <w:szCs w:val="16"/>
              </w:rPr>
            </w:pPr>
            <w:r w:rsidRPr="002250DB">
              <w:rPr>
                <w:sz w:val="16"/>
                <w:szCs w:val="16"/>
              </w:rPr>
              <w:t>S4-241338</w:t>
            </w:r>
          </w:p>
        </w:tc>
        <w:tc>
          <w:tcPr>
            <w:tcW w:w="567" w:type="dxa"/>
            <w:shd w:val="clear" w:color="auto" w:fill="auto"/>
          </w:tcPr>
          <w:p w14:paraId="2D56312B" w14:textId="77777777" w:rsidR="002250DB" w:rsidRPr="00315B85" w:rsidRDefault="002250DB" w:rsidP="002250DB">
            <w:pPr>
              <w:pStyle w:val="TAC"/>
              <w:rPr>
                <w:sz w:val="16"/>
                <w:szCs w:val="16"/>
              </w:rPr>
            </w:pPr>
          </w:p>
        </w:tc>
        <w:tc>
          <w:tcPr>
            <w:tcW w:w="426" w:type="dxa"/>
            <w:shd w:val="clear" w:color="auto" w:fill="auto"/>
          </w:tcPr>
          <w:p w14:paraId="5EA91696" w14:textId="77777777" w:rsidR="002250DB" w:rsidRPr="00315B85" w:rsidRDefault="002250DB" w:rsidP="002250DB">
            <w:pPr>
              <w:pStyle w:val="TAC"/>
              <w:rPr>
                <w:sz w:val="16"/>
                <w:szCs w:val="16"/>
              </w:rPr>
            </w:pPr>
          </w:p>
        </w:tc>
        <w:tc>
          <w:tcPr>
            <w:tcW w:w="425" w:type="dxa"/>
            <w:shd w:val="clear" w:color="auto" w:fill="auto"/>
          </w:tcPr>
          <w:p w14:paraId="17D45BC6" w14:textId="77777777" w:rsidR="002250DB" w:rsidRPr="00315B85" w:rsidRDefault="002250DB" w:rsidP="002250DB">
            <w:pPr>
              <w:pStyle w:val="TAC"/>
              <w:rPr>
                <w:sz w:val="16"/>
                <w:szCs w:val="16"/>
              </w:rPr>
            </w:pPr>
          </w:p>
        </w:tc>
        <w:tc>
          <w:tcPr>
            <w:tcW w:w="4678" w:type="dxa"/>
            <w:shd w:val="clear" w:color="auto" w:fill="auto"/>
          </w:tcPr>
          <w:p w14:paraId="48D18841" w14:textId="3127FC54" w:rsidR="002250DB" w:rsidRPr="002250DB" w:rsidRDefault="002250DB" w:rsidP="002250DB">
            <w:pPr>
              <w:pStyle w:val="TAL"/>
              <w:rPr>
                <w:sz w:val="16"/>
                <w:szCs w:val="16"/>
              </w:rPr>
            </w:pPr>
            <w:r w:rsidRPr="002250DB">
              <w:rPr>
                <w:sz w:val="16"/>
                <w:szCs w:val="16"/>
              </w:rPr>
              <w:t>Editorial updates</w:t>
            </w:r>
          </w:p>
        </w:tc>
        <w:tc>
          <w:tcPr>
            <w:tcW w:w="708" w:type="dxa"/>
            <w:shd w:val="clear" w:color="auto" w:fill="auto"/>
          </w:tcPr>
          <w:p w14:paraId="296510D6" w14:textId="6607DE02" w:rsidR="002250DB" w:rsidRDefault="002250DB" w:rsidP="002250DB">
            <w:pPr>
              <w:pStyle w:val="TAC"/>
              <w:rPr>
                <w:sz w:val="16"/>
                <w:szCs w:val="16"/>
              </w:rPr>
            </w:pPr>
            <w:r w:rsidRPr="002250DB">
              <w:rPr>
                <w:sz w:val="16"/>
                <w:szCs w:val="16"/>
              </w:rPr>
              <w:t>1.2.0</w:t>
            </w:r>
          </w:p>
        </w:tc>
      </w:tr>
      <w:tr w:rsidR="00F67628" w:rsidRPr="00315B85" w14:paraId="57EBF7C0" w14:textId="77777777" w:rsidTr="32DD398E">
        <w:trPr>
          <w:trHeight w:val="300"/>
        </w:trPr>
        <w:tc>
          <w:tcPr>
            <w:tcW w:w="800" w:type="dxa"/>
            <w:shd w:val="clear" w:color="auto" w:fill="auto"/>
          </w:tcPr>
          <w:p w14:paraId="500E88CA" w14:textId="7B72E287" w:rsidR="00F67628" w:rsidRPr="002250DB" w:rsidRDefault="00F67628" w:rsidP="002250DB">
            <w:pPr>
              <w:pStyle w:val="TAC"/>
              <w:rPr>
                <w:sz w:val="16"/>
                <w:szCs w:val="16"/>
              </w:rPr>
            </w:pPr>
            <w:r>
              <w:rPr>
                <w:sz w:val="16"/>
                <w:szCs w:val="16"/>
              </w:rPr>
              <w:t>06-2024</w:t>
            </w:r>
          </w:p>
        </w:tc>
        <w:tc>
          <w:tcPr>
            <w:tcW w:w="901" w:type="dxa"/>
            <w:shd w:val="clear" w:color="auto" w:fill="auto"/>
          </w:tcPr>
          <w:p w14:paraId="58A29EAC" w14:textId="511B3C71" w:rsidR="00F67628" w:rsidRPr="002250DB" w:rsidRDefault="00E44038" w:rsidP="002250DB">
            <w:pPr>
              <w:pStyle w:val="TAC"/>
              <w:rPr>
                <w:sz w:val="16"/>
                <w:szCs w:val="16"/>
              </w:rPr>
            </w:pPr>
            <w:r>
              <w:rPr>
                <w:sz w:val="16"/>
                <w:szCs w:val="16"/>
              </w:rPr>
              <w:t>SA#104</w:t>
            </w:r>
          </w:p>
        </w:tc>
        <w:tc>
          <w:tcPr>
            <w:tcW w:w="1134" w:type="dxa"/>
            <w:shd w:val="clear" w:color="auto" w:fill="auto"/>
          </w:tcPr>
          <w:p w14:paraId="71AE1EE6" w14:textId="77777777" w:rsidR="00F67628" w:rsidRPr="002250DB" w:rsidRDefault="00F67628" w:rsidP="002250DB">
            <w:pPr>
              <w:pStyle w:val="TAC"/>
              <w:rPr>
                <w:sz w:val="16"/>
                <w:szCs w:val="16"/>
              </w:rPr>
            </w:pPr>
          </w:p>
        </w:tc>
        <w:tc>
          <w:tcPr>
            <w:tcW w:w="567" w:type="dxa"/>
            <w:shd w:val="clear" w:color="auto" w:fill="auto"/>
          </w:tcPr>
          <w:p w14:paraId="3FE44568" w14:textId="77777777" w:rsidR="00F67628" w:rsidRPr="00315B85" w:rsidRDefault="00F67628" w:rsidP="002250DB">
            <w:pPr>
              <w:pStyle w:val="TAC"/>
              <w:rPr>
                <w:sz w:val="16"/>
                <w:szCs w:val="16"/>
              </w:rPr>
            </w:pPr>
          </w:p>
        </w:tc>
        <w:tc>
          <w:tcPr>
            <w:tcW w:w="426" w:type="dxa"/>
            <w:shd w:val="clear" w:color="auto" w:fill="auto"/>
          </w:tcPr>
          <w:p w14:paraId="33477755" w14:textId="77777777" w:rsidR="00F67628" w:rsidRPr="00315B85" w:rsidRDefault="00F67628" w:rsidP="002250DB">
            <w:pPr>
              <w:pStyle w:val="TAC"/>
              <w:rPr>
                <w:sz w:val="16"/>
                <w:szCs w:val="16"/>
              </w:rPr>
            </w:pPr>
          </w:p>
        </w:tc>
        <w:tc>
          <w:tcPr>
            <w:tcW w:w="425" w:type="dxa"/>
            <w:shd w:val="clear" w:color="auto" w:fill="auto"/>
          </w:tcPr>
          <w:p w14:paraId="57B9B578" w14:textId="77777777" w:rsidR="00F67628" w:rsidRPr="00315B85" w:rsidRDefault="00F67628" w:rsidP="002250DB">
            <w:pPr>
              <w:pStyle w:val="TAC"/>
              <w:rPr>
                <w:sz w:val="16"/>
                <w:szCs w:val="16"/>
              </w:rPr>
            </w:pPr>
          </w:p>
        </w:tc>
        <w:tc>
          <w:tcPr>
            <w:tcW w:w="4678" w:type="dxa"/>
            <w:shd w:val="clear" w:color="auto" w:fill="auto"/>
          </w:tcPr>
          <w:p w14:paraId="0A73A246" w14:textId="463837E9" w:rsidR="00F67628" w:rsidRPr="002250DB" w:rsidRDefault="00F67628" w:rsidP="002250DB">
            <w:pPr>
              <w:pStyle w:val="TAL"/>
              <w:rPr>
                <w:sz w:val="16"/>
                <w:szCs w:val="16"/>
              </w:rPr>
            </w:pPr>
            <w:r>
              <w:rPr>
                <w:sz w:val="16"/>
                <w:szCs w:val="16"/>
              </w:rPr>
              <w:t>Version 2.0.0 created by MCC</w:t>
            </w:r>
          </w:p>
        </w:tc>
        <w:tc>
          <w:tcPr>
            <w:tcW w:w="708" w:type="dxa"/>
            <w:shd w:val="clear" w:color="auto" w:fill="auto"/>
          </w:tcPr>
          <w:p w14:paraId="11251D91" w14:textId="22D08E3C" w:rsidR="00F67628" w:rsidRPr="002250DB" w:rsidRDefault="00F67628" w:rsidP="00F67628">
            <w:pPr>
              <w:pStyle w:val="TAC"/>
              <w:rPr>
                <w:sz w:val="16"/>
                <w:szCs w:val="16"/>
              </w:rPr>
            </w:pPr>
            <w:r>
              <w:rPr>
                <w:sz w:val="16"/>
                <w:szCs w:val="16"/>
              </w:rPr>
              <w:t>2.0.0</w:t>
            </w:r>
          </w:p>
        </w:tc>
      </w:tr>
      <w:tr w:rsidR="001F73C4" w:rsidRPr="00315B85" w14:paraId="685599CF" w14:textId="77777777" w:rsidTr="32DD398E">
        <w:trPr>
          <w:trHeight w:val="300"/>
        </w:trPr>
        <w:tc>
          <w:tcPr>
            <w:tcW w:w="800" w:type="dxa"/>
            <w:shd w:val="clear" w:color="auto" w:fill="auto"/>
          </w:tcPr>
          <w:p w14:paraId="15A50712" w14:textId="47025608" w:rsidR="001F73C4" w:rsidRDefault="001F73C4" w:rsidP="002250DB">
            <w:pPr>
              <w:pStyle w:val="TAC"/>
              <w:rPr>
                <w:sz w:val="16"/>
                <w:szCs w:val="16"/>
              </w:rPr>
            </w:pPr>
            <w:r>
              <w:rPr>
                <w:sz w:val="16"/>
                <w:szCs w:val="16"/>
              </w:rPr>
              <w:t>06-2024</w:t>
            </w:r>
          </w:p>
        </w:tc>
        <w:tc>
          <w:tcPr>
            <w:tcW w:w="901" w:type="dxa"/>
            <w:shd w:val="clear" w:color="auto" w:fill="auto"/>
          </w:tcPr>
          <w:p w14:paraId="770CEC11" w14:textId="34E01C9F" w:rsidR="001F73C4" w:rsidRPr="002250DB" w:rsidRDefault="00E44038" w:rsidP="002250DB">
            <w:pPr>
              <w:pStyle w:val="TAC"/>
              <w:rPr>
                <w:sz w:val="16"/>
                <w:szCs w:val="16"/>
              </w:rPr>
            </w:pPr>
            <w:r>
              <w:rPr>
                <w:sz w:val="16"/>
                <w:szCs w:val="16"/>
              </w:rPr>
              <w:t>SA#104</w:t>
            </w:r>
          </w:p>
        </w:tc>
        <w:tc>
          <w:tcPr>
            <w:tcW w:w="1134" w:type="dxa"/>
            <w:shd w:val="clear" w:color="auto" w:fill="auto"/>
          </w:tcPr>
          <w:p w14:paraId="45C940A9" w14:textId="77777777" w:rsidR="001F73C4" w:rsidRPr="002250DB" w:rsidRDefault="001F73C4" w:rsidP="002250DB">
            <w:pPr>
              <w:pStyle w:val="TAC"/>
              <w:rPr>
                <w:sz w:val="16"/>
                <w:szCs w:val="16"/>
              </w:rPr>
            </w:pPr>
          </w:p>
        </w:tc>
        <w:tc>
          <w:tcPr>
            <w:tcW w:w="567" w:type="dxa"/>
            <w:shd w:val="clear" w:color="auto" w:fill="auto"/>
          </w:tcPr>
          <w:p w14:paraId="54C2703B" w14:textId="77777777" w:rsidR="001F73C4" w:rsidRPr="00315B85" w:rsidRDefault="001F73C4" w:rsidP="002250DB">
            <w:pPr>
              <w:pStyle w:val="TAC"/>
              <w:rPr>
                <w:sz w:val="16"/>
                <w:szCs w:val="16"/>
              </w:rPr>
            </w:pPr>
          </w:p>
        </w:tc>
        <w:tc>
          <w:tcPr>
            <w:tcW w:w="426" w:type="dxa"/>
            <w:shd w:val="clear" w:color="auto" w:fill="auto"/>
          </w:tcPr>
          <w:p w14:paraId="4258634C" w14:textId="77777777" w:rsidR="001F73C4" w:rsidRPr="00315B85" w:rsidRDefault="001F73C4" w:rsidP="002250DB">
            <w:pPr>
              <w:pStyle w:val="TAC"/>
              <w:rPr>
                <w:sz w:val="16"/>
                <w:szCs w:val="16"/>
              </w:rPr>
            </w:pPr>
          </w:p>
        </w:tc>
        <w:tc>
          <w:tcPr>
            <w:tcW w:w="425" w:type="dxa"/>
            <w:shd w:val="clear" w:color="auto" w:fill="auto"/>
          </w:tcPr>
          <w:p w14:paraId="53E6289C" w14:textId="77777777" w:rsidR="001F73C4" w:rsidRPr="00315B85" w:rsidRDefault="001F73C4" w:rsidP="002250DB">
            <w:pPr>
              <w:pStyle w:val="TAC"/>
              <w:rPr>
                <w:sz w:val="16"/>
                <w:szCs w:val="16"/>
              </w:rPr>
            </w:pPr>
          </w:p>
        </w:tc>
        <w:tc>
          <w:tcPr>
            <w:tcW w:w="4678" w:type="dxa"/>
            <w:shd w:val="clear" w:color="auto" w:fill="auto"/>
          </w:tcPr>
          <w:p w14:paraId="3FB0C5E2" w14:textId="44854915" w:rsidR="001F73C4" w:rsidRDefault="001F73C4" w:rsidP="002250DB">
            <w:pPr>
              <w:pStyle w:val="TAL"/>
              <w:rPr>
                <w:sz w:val="16"/>
                <w:szCs w:val="16"/>
              </w:rPr>
            </w:pPr>
            <w:r>
              <w:rPr>
                <w:sz w:val="16"/>
                <w:szCs w:val="16"/>
              </w:rPr>
              <w:t>Version 18.0.0 created by MCC upon TSG approval</w:t>
            </w:r>
          </w:p>
        </w:tc>
        <w:tc>
          <w:tcPr>
            <w:tcW w:w="708" w:type="dxa"/>
            <w:shd w:val="clear" w:color="auto" w:fill="auto"/>
          </w:tcPr>
          <w:p w14:paraId="7BA44770" w14:textId="67297E5D" w:rsidR="001F73C4" w:rsidRDefault="001F73C4" w:rsidP="00F67628">
            <w:pPr>
              <w:pStyle w:val="TAC"/>
              <w:rPr>
                <w:sz w:val="16"/>
                <w:szCs w:val="16"/>
              </w:rPr>
            </w:pPr>
            <w:r>
              <w:rPr>
                <w:sz w:val="16"/>
                <w:szCs w:val="16"/>
              </w:rPr>
              <w:t>18.0.0</w:t>
            </w:r>
          </w:p>
        </w:tc>
      </w:tr>
      <w:tr w:rsidR="00E44038" w:rsidRPr="00315B85" w14:paraId="727B2DF4" w14:textId="77777777" w:rsidTr="32DD398E">
        <w:trPr>
          <w:trHeight w:val="300"/>
        </w:trPr>
        <w:tc>
          <w:tcPr>
            <w:tcW w:w="800" w:type="dxa"/>
            <w:shd w:val="clear" w:color="auto" w:fill="auto"/>
          </w:tcPr>
          <w:p w14:paraId="422D5AEE" w14:textId="09C85E70" w:rsidR="00E44038" w:rsidRDefault="00E44038" w:rsidP="002250DB">
            <w:pPr>
              <w:pStyle w:val="TAC"/>
              <w:rPr>
                <w:sz w:val="16"/>
                <w:szCs w:val="16"/>
              </w:rPr>
            </w:pPr>
            <w:r>
              <w:rPr>
                <w:sz w:val="16"/>
                <w:szCs w:val="16"/>
              </w:rPr>
              <w:t>06-2024</w:t>
            </w:r>
          </w:p>
        </w:tc>
        <w:tc>
          <w:tcPr>
            <w:tcW w:w="901" w:type="dxa"/>
            <w:shd w:val="clear" w:color="auto" w:fill="auto"/>
          </w:tcPr>
          <w:p w14:paraId="61063FD0" w14:textId="07C031A7" w:rsidR="00E44038" w:rsidRPr="002250DB" w:rsidRDefault="00E44038" w:rsidP="002250DB">
            <w:pPr>
              <w:pStyle w:val="TAC"/>
              <w:rPr>
                <w:sz w:val="16"/>
                <w:szCs w:val="16"/>
              </w:rPr>
            </w:pPr>
            <w:r>
              <w:rPr>
                <w:sz w:val="16"/>
                <w:szCs w:val="16"/>
              </w:rPr>
              <w:t>SA#104</w:t>
            </w:r>
          </w:p>
        </w:tc>
        <w:tc>
          <w:tcPr>
            <w:tcW w:w="1134" w:type="dxa"/>
            <w:shd w:val="clear" w:color="auto" w:fill="auto"/>
          </w:tcPr>
          <w:p w14:paraId="47CB0938" w14:textId="77777777" w:rsidR="00E44038" w:rsidRPr="002250DB" w:rsidRDefault="00E44038" w:rsidP="002250DB">
            <w:pPr>
              <w:pStyle w:val="TAC"/>
              <w:rPr>
                <w:sz w:val="16"/>
                <w:szCs w:val="16"/>
              </w:rPr>
            </w:pPr>
          </w:p>
        </w:tc>
        <w:tc>
          <w:tcPr>
            <w:tcW w:w="567" w:type="dxa"/>
            <w:shd w:val="clear" w:color="auto" w:fill="auto"/>
          </w:tcPr>
          <w:p w14:paraId="532D9072" w14:textId="77777777" w:rsidR="00E44038" w:rsidRPr="00315B85" w:rsidRDefault="00E44038" w:rsidP="002250DB">
            <w:pPr>
              <w:pStyle w:val="TAC"/>
              <w:rPr>
                <w:sz w:val="16"/>
                <w:szCs w:val="16"/>
              </w:rPr>
            </w:pPr>
          </w:p>
        </w:tc>
        <w:tc>
          <w:tcPr>
            <w:tcW w:w="426" w:type="dxa"/>
            <w:shd w:val="clear" w:color="auto" w:fill="auto"/>
          </w:tcPr>
          <w:p w14:paraId="160B3CDC" w14:textId="77777777" w:rsidR="00E44038" w:rsidRPr="00315B85" w:rsidRDefault="00E44038" w:rsidP="002250DB">
            <w:pPr>
              <w:pStyle w:val="TAC"/>
              <w:rPr>
                <w:sz w:val="16"/>
                <w:szCs w:val="16"/>
              </w:rPr>
            </w:pPr>
          </w:p>
        </w:tc>
        <w:tc>
          <w:tcPr>
            <w:tcW w:w="425" w:type="dxa"/>
            <w:shd w:val="clear" w:color="auto" w:fill="auto"/>
          </w:tcPr>
          <w:p w14:paraId="482A766C" w14:textId="77777777" w:rsidR="00E44038" w:rsidRPr="00315B85" w:rsidRDefault="00E44038" w:rsidP="002250DB">
            <w:pPr>
              <w:pStyle w:val="TAC"/>
              <w:rPr>
                <w:sz w:val="16"/>
                <w:szCs w:val="16"/>
              </w:rPr>
            </w:pPr>
          </w:p>
        </w:tc>
        <w:tc>
          <w:tcPr>
            <w:tcW w:w="4678" w:type="dxa"/>
            <w:shd w:val="clear" w:color="auto" w:fill="auto"/>
          </w:tcPr>
          <w:p w14:paraId="200DF769" w14:textId="188FE0AB" w:rsidR="00E44038" w:rsidRDefault="00E44038" w:rsidP="002250DB">
            <w:pPr>
              <w:pStyle w:val="TAL"/>
              <w:rPr>
                <w:sz w:val="16"/>
                <w:szCs w:val="16"/>
              </w:rPr>
            </w:pPr>
            <w:r>
              <w:rPr>
                <w:rFonts w:cs="Arial"/>
                <w:sz w:val="16"/>
                <w:szCs w:val="16"/>
              </w:rPr>
              <w:t>Change of spec title as approved by TSG SA in SP-240917</w:t>
            </w:r>
          </w:p>
        </w:tc>
        <w:tc>
          <w:tcPr>
            <w:tcW w:w="708" w:type="dxa"/>
            <w:shd w:val="clear" w:color="auto" w:fill="auto"/>
          </w:tcPr>
          <w:p w14:paraId="52D93961" w14:textId="796C0881" w:rsidR="00E44038" w:rsidRDefault="00E44038" w:rsidP="00F67628">
            <w:pPr>
              <w:pStyle w:val="TAC"/>
              <w:rPr>
                <w:sz w:val="16"/>
                <w:szCs w:val="16"/>
              </w:rPr>
            </w:pPr>
            <w:r>
              <w:rPr>
                <w:sz w:val="16"/>
                <w:szCs w:val="16"/>
              </w:rPr>
              <w:t>18.0.0</w:t>
            </w:r>
          </w:p>
        </w:tc>
      </w:tr>
      <w:tr w:rsidR="00681098" w:rsidRPr="00315B85" w14:paraId="3A701BC8" w14:textId="77777777" w:rsidTr="32DD398E">
        <w:trPr>
          <w:trHeight w:val="300"/>
        </w:trPr>
        <w:tc>
          <w:tcPr>
            <w:tcW w:w="800" w:type="dxa"/>
            <w:shd w:val="clear" w:color="auto" w:fill="auto"/>
          </w:tcPr>
          <w:p w14:paraId="56EEB10E" w14:textId="4016BA48" w:rsidR="00681098" w:rsidRDefault="00681098" w:rsidP="002250DB">
            <w:pPr>
              <w:pStyle w:val="TAC"/>
              <w:rPr>
                <w:sz w:val="16"/>
                <w:szCs w:val="16"/>
              </w:rPr>
            </w:pPr>
            <w:r>
              <w:rPr>
                <w:sz w:val="16"/>
                <w:szCs w:val="16"/>
              </w:rPr>
              <w:t>09-2024</w:t>
            </w:r>
          </w:p>
        </w:tc>
        <w:tc>
          <w:tcPr>
            <w:tcW w:w="901" w:type="dxa"/>
            <w:shd w:val="clear" w:color="auto" w:fill="auto"/>
          </w:tcPr>
          <w:p w14:paraId="1E0B5B47" w14:textId="657E20B4" w:rsidR="00681098" w:rsidRDefault="00681098" w:rsidP="002250DB">
            <w:pPr>
              <w:pStyle w:val="TAC"/>
              <w:rPr>
                <w:sz w:val="16"/>
                <w:szCs w:val="16"/>
              </w:rPr>
            </w:pPr>
            <w:r>
              <w:rPr>
                <w:sz w:val="16"/>
                <w:szCs w:val="16"/>
              </w:rPr>
              <w:t>SA#105</w:t>
            </w:r>
          </w:p>
        </w:tc>
        <w:tc>
          <w:tcPr>
            <w:tcW w:w="1134" w:type="dxa"/>
            <w:shd w:val="clear" w:color="auto" w:fill="auto"/>
          </w:tcPr>
          <w:p w14:paraId="34B96991" w14:textId="1768BE9F" w:rsidR="00681098" w:rsidRPr="002250DB" w:rsidRDefault="00681098" w:rsidP="002250DB">
            <w:pPr>
              <w:pStyle w:val="TAC"/>
              <w:rPr>
                <w:sz w:val="16"/>
                <w:szCs w:val="16"/>
              </w:rPr>
            </w:pPr>
            <w:r w:rsidRPr="00681098">
              <w:rPr>
                <w:sz w:val="16"/>
                <w:szCs w:val="16"/>
              </w:rPr>
              <w:t>SP-241115</w:t>
            </w:r>
          </w:p>
        </w:tc>
        <w:tc>
          <w:tcPr>
            <w:tcW w:w="567" w:type="dxa"/>
            <w:shd w:val="clear" w:color="auto" w:fill="auto"/>
          </w:tcPr>
          <w:p w14:paraId="4813B10C" w14:textId="174CD86A" w:rsidR="00681098" w:rsidRPr="00315B85" w:rsidRDefault="00681098" w:rsidP="002250DB">
            <w:pPr>
              <w:pStyle w:val="TAC"/>
              <w:rPr>
                <w:sz w:val="16"/>
                <w:szCs w:val="16"/>
              </w:rPr>
            </w:pPr>
            <w:r>
              <w:rPr>
                <w:sz w:val="16"/>
                <w:szCs w:val="16"/>
              </w:rPr>
              <w:t>0001</w:t>
            </w:r>
          </w:p>
        </w:tc>
        <w:tc>
          <w:tcPr>
            <w:tcW w:w="426" w:type="dxa"/>
            <w:shd w:val="clear" w:color="auto" w:fill="auto"/>
          </w:tcPr>
          <w:p w14:paraId="367BFD3D" w14:textId="7ED7CC2C" w:rsidR="00681098" w:rsidRPr="00315B85" w:rsidRDefault="00681098" w:rsidP="002250DB">
            <w:pPr>
              <w:pStyle w:val="TAC"/>
              <w:rPr>
                <w:sz w:val="16"/>
                <w:szCs w:val="16"/>
              </w:rPr>
            </w:pPr>
            <w:r>
              <w:rPr>
                <w:sz w:val="16"/>
                <w:szCs w:val="16"/>
              </w:rPr>
              <w:t>2</w:t>
            </w:r>
          </w:p>
        </w:tc>
        <w:tc>
          <w:tcPr>
            <w:tcW w:w="425" w:type="dxa"/>
            <w:shd w:val="clear" w:color="auto" w:fill="auto"/>
          </w:tcPr>
          <w:p w14:paraId="4DAEEBDE" w14:textId="18AC9751" w:rsidR="00681098" w:rsidRPr="00315B85" w:rsidRDefault="00681098" w:rsidP="002250DB">
            <w:pPr>
              <w:pStyle w:val="TAC"/>
              <w:rPr>
                <w:sz w:val="16"/>
                <w:szCs w:val="16"/>
              </w:rPr>
            </w:pPr>
            <w:r>
              <w:rPr>
                <w:sz w:val="16"/>
                <w:szCs w:val="16"/>
              </w:rPr>
              <w:t>F</w:t>
            </w:r>
          </w:p>
        </w:tc>
        <w:tc>
          <w:tcPr>
            <w:tcW w:w="4678" w:type="dxa"/>
            <w:shd w:val="clear" w:color="auto" w:fill="auto"/>
          </w:tcPr>
          <w:p w14:paraId="4A9B9444" w14:textId="346A18E9" w:rsidR="00681098" w:rsidRDefault="00681098" w:rsidP="002250DB">
            <w:pPr>
              <w:pStyle w:val="TAL"/>
              <w:rPr>
                <w:rFonts w:cs="Arial"/>
                <w:sz w:val="16"/>
                <w:szCs w:val="16"/>
              </w:rPr>
            </w:pPr>
            <w:r w:rsidRPr="00681098">
              <w:rPr>
                <w:rFonts w:cs="Arial"/>
                <w:sz w:val="16"/>
                <w:szCs w:val="16"/>
              </w:rPr>
              <w:t>Correction of references</w:t>
            </w:r>
          </w:p>
        </w:tc>
        <w:tc>
          <w:tcPr>
            <w:tcW w:w="708" w:type="dxa"/>
            <w:shd w:val="clear" w:color="auto" w:fill="auto"/>
          </w:tcPr>
          <w:p w14:paraId="4D93CEC4" w14:textId="19D03506" w:rsidR="00681098" w:rsidRDefault="00681098" w:rsidP="00F67628">
            <w:pPr>
              <w:pStyle w:val="TAC"/>
              <w:rPr>
                <w:sz w:val="16"/>
                <w:szCs w:val="16"/>
              </w:rPr>
            </w:pPr>
            <w:r>
              <w:rPr>
                <w:sz w:val="16"/>
                <w:szCs w:val="16"/>
              </w:rPr>
              <w:t>18.1.0</w:t>
            </w:r>
          </w:p>
        </w:tc>
      </w:tr>
      <w:tr w:rsidR="00F12522" w:rsidRPr="00315B85" w14:paraId="707FD5F6" w14:textId="77777777" w:rsidTr="32DD398E">
        <w:trPr>
          <w:trHeight w:val="300"/>
        </w:trPr>
        <w:tc>
          <w:tcPr>
            <w:tcW w:w="800" w:type="dxa"/>
            <w:shd w:val="clear" w:color="auto" w:fill="auto"/>
          </w:tcPr>
          <w:p w14:paraId="6512F0E8" w14:textId="6532E950" w:rsidR="00F12522" w:rsidRDefault="00F12522" w:rsidP="002250DB">
            <w:pPr>
              <w:pStyle w:val="TAC"/>
              <w:rPr>
                <w:sz w:val="16"/>
                <w:szCs w:val="16"/>
              </w:rPr>
            </w:pPr>
            <w:r>
              <w:rPr>
                <w:sz w:val="16"/>
                <w:szCs w:val="16"/>
              </w:rPr>
              <w:t>01-2025</w:t>
            </w:r>
          </w:p>
        </w:tc>
        <w:tc>
          <w:tcPr>
            <w:tcW w:w="901" w:type="dxa"/>
            <w:shd w:val="clear" w:color="auto" w:fill="auto"/>
          </w:tcPr>
          <w:p w14:paraId="22B0F2EA" w14:textId="5C3013ED" w:rsidR="00F12522" w:rsidRDefault="00F12522" w:rsidP="002250DB">
            <w:pPr>
              <w:pStyle w:val="TAC"/>
              <w:rPr>
                <w:sz w:val="16"/>
                <w:szCs w:val="16"/>
              </w:rPr>
            </w:pPr>
            <w:r>
              <w:rPr>
                <w:sz w:val="16"/>
                <w:szCs w:val="16"/>
              </w:rPr>
              <w:t>SA#106</w:t>
            </w:r>
          </w:p>
        </w:tc>
        <w:tc>
          <w:tcPr>
            <w:tcW w:w="1134" w:type="dxa"/>
            <w:shd w:val="clear" w:color="auto" w:fill="auto"/>
          </w:tcPr>
          <w:p w14:paraId="7963AD6E" w14:textId="28718441" w:rsidR="00F12522" w:rsidRPr="00681098" w:rsidRDefault="00F12522" w:rsidP="002250DB">
            <w:pPr>
              <w:pStyle w:val="TAC"/>
              <w:rPr>
                <w:sz w:val="16"/>
                <w:szCs w:val="16"/>
              </w:rPr>
            </w:pPr>
            <w:r w:rsidRPr="00F12522">
              <w:rPr>
                <w:sz w:val="16"/>
                <w:szCs w:val="16"/>
              </w:rPr>
              <w:t>SP-241750</w:t>
            </w:r>
          </w:p>
        </w:tc>
        <w:tc>
          <w:tcPr>
            <w:tcW w:w="567" w:type="dxa"/>
            <w:shd w:val="clear" w:color="auto" w:fill="auto"/>
          </w:tcPr>
          <w:p w14:paraId="00015E89" w14:textId="703E490D" w:rsidR="00F12522" w:rsidRDefault="00F12522" w:rsidP="002250DB">
            <w:pPr>
              <w:pStyle w:val="TAC"/>
              <w:rPr>
                <w:sz w:val="16"/>
                <w:szCs w:val="16"/>
              </w:rPr>
            </w:pPr>
            <w:r>
              <w:rPr>
                <w:sz w:val="16"/>
                <w:szCs w:val="16"/>
              </w:rPr>
              <w:t>0002</w:t>
            </w:r>
          </w:p>
        </w:tc>
        <w:tc>
          <w:tcPr>
            <w:tcW w:w="426" w:type="dxa"/>
            <w:shd w:val="clear" w:color="auto" w:fill="auto"/>
          </w:tcPr>
          <w:p w14:paraId="4F944DC3" w14:textId="6F6728F8" w:rsidR="00F12522" w:rsidRDefault="00F12522" w:rsidP="002250DB">
            <w:pPr>
              <w:pStyle w:val="TAC"/>
              <w:rPr>
                <w:sz w:val="16"/>
                <w:szCs w:val="16"/>
              </w:rPr>
            </w:pPr>
            <w:r>
              <w:rPr>
                <w:sz w:val="16"/>
                <w:szCs w:val="16"/>
              </w:rPr>
              <w:t>3</w:t>
            </w:r>
          </w:p>
        </w:tc>
        <w:tc>
          <w:tcPr>
            <w:tcW w:w="425" w:type="dxa"/>
            <w:shd w:val="clear" w:color="auto" w:fill="auto"/>
          </w:tcPr>
          <w:p w14:paraId="07782130" w14:textId="038264CA" w:rsidR="00F12522" w:rsidRDefault="00F12522" w:rsidP="002250DB">
            <w:pPr>
              <w:pStyle w:val="TAC"/>
              <w:rPr>
                <w:sz w:val="16"/>
                <w:szCs w:val="16"/>
              </w:rPr>
            </w:pPr>
            <w:r>
              <w:rPr>
                <w:sz w:val="16"/>
                <w:szCs w:val="16"/>
              </w:rPr>
              <w:t>F</w:t>
            </w:r>
          </w:p>
        </w:tc>
        <w:tc>
          <w:tcPr>
            <w:tcW w:w="4678" w:type="dxa"/>
            <w:shd w:val="clear" w:color="auto" w:fill="auto"/>
          </w:tcPr>
          <w:p w14:paraId="269DECA1" w14:textId="098BE2D4" w:rsidR="00F12522" w:rsidRPr="00681098" w:rsidRDefault="00F12522" w:rsidP="002250DB">
            <w:pPr>
              <w:pStyle w:val="TAL"/>
              <w:rPr>
                <w:rFonts w:cs="Arial"/>
                <w:sz w:val="16"/>
                <w:szCs w:val="16"/>
              </w:rPr>
            </w:pPr>
            <w:r w:rsidRPr="00F12522">
              <w:rPr>
                <w:rFonts w:cs="Arial"/>
                <w:sz w:val="16"/>
                <w:szCs w:val="16"/>
              </w:rPr>
              <w:t>IVAS codec levels</w:t>
            </w:r>
          </w:p>
        </w:tc>
        <w:tc>
          <w:tcPr>
            <w:tcW w:w="708" w:type="dxa"/>
            <w:shd w:val="clear" w:color="auto" w:fill="auto"/>
          </w:tcPr>
          <w:p w14:paraId="138BAD30" w14:textId="43A994B9" w:rsidR="00F12522" w:rsidRDefault="00F12522" w:rsidP="00F67628">
            <w:pPr>
              <w:pStyle w:val="TAC"/>
              <w:rPr>
                <w:sz w:val="16"/>
                <w:szCs w:val="16"/>
              </w:rPr>
            </w:pPr>
            <w:r>
              <w:rPr>
                <w:sz w:val="16"/>
                <w:szCs w:val="16"/>
              </w:rPr>
              <w:t>18.2.0</w:t>
            </w:r>
          </w:p>
        </w:tc>
      </w:tr>
    </w:tbl>
    <w:p w14:paraId="6BA8C2E7" w14:textId="1F2E2BE7" w:rsidR="003C3971" w:rsidRPr="00235394" w:rsidRDefault="003C3971" w:rsidP="003C3971"/>
    <w:p w14:paraId="6AE5F0B0" w14:textId="02B64645" w:rsidR="00080512" w:rsidRDefault="00080512" w:rsidP="00411734">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F3085" w14:textId="77777777" w:rsidR="009D49EB" w:rsidRDefault="009D49EB">
      <w:r>
        <w:separator/>
      </w:r>
    </w:p>
  </w:endnote>
  <w:endnote w:type="continuationSeparator" w:id="0">
    <w:p w14:paraId="4BC0A275" w14:textId="77777777" w:rsidR="009D49EB" w:rsidRDefault="009D49EB">
      <w:r>
        <w:continuationSeparator/>
      </w:r>
    </w:p>
  </w:endnote>
  <w:endnote w:type="continuationNotice" w:id="1">
    <w:p w14:paraId="065AFB39" w14:textId="77777777" w:rsidR="009D49EB" w:rsidRDefault="009D4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62A4A" w14:textId="77777777" w:rsidR="009D49EB" w:rsidRDefault="009D49EB">
      <w:r>
        <w:separator/>
      </w:r>
    </w:p>
  </w:footnote>
  <w:footnote w:type="continuationSeparator" w:id="0">
    <w:p w14:paraId="72A58D56" w14:textId="77777777" w:rsidR="009D49EB" w:rsidRDefault="009D49EB">
      <w:r>
        <w:continuationSeparator/>
      </w:r>
    </w:p>
  </w:footnote>
  <w:footnote w:type="continuationNotice" w:id="1">
    <w:p w14:paraId="3BAAEED2" w14:textId="77777777" w:rsidR="009D49EB" w:rsidRDefault="009D49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BE58E7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0081">
      <w:rPr>
        <w:rFonts w:ascii="Arial" w:hAnsi="Arial" w:cs="Arial"/>
        <w:b/>
        <w:noProof/>
        <w:sz w:val="18"/>
        <w:szCs w:val="18"/>
      </w:rPr>
      <w:t>3GPP TS 26.250 V18.2.0 (2025-01)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85EBB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008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5483709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942B5"/>
    <w:rsid w:val="000B0611"/>
    <w:rsid w:val="000B7F2E"/>
    <w:rsid w:val="000C2AD7"/>
    <w:rsid w:val="000C47C3"/>
    <w:rsid w:val="000D02AE"/>
    <w:rsid w:val="000D2552"/>
    <w:rsid w:val="000D3A9F"/>
    <w:rsid w:val="000D58AB"/>
    <w:rsid w:val="000E3923"/>
    <w:rsid w:val="000E460B"/>
    <w:rsid w:val="000E769A"/>
    <w:rsid w:val="000E7A59"/>
    <w:rsid w:val="00113B43"/>
    <w:rsid w:val="00133525"/>
    <w:rsid w:val="001432D1"/>
    <w:rsid w:val="00152AC8"/>
    <w:rsid w:val="00152B03"/>
    <w:rsid w:val="0017202C"/>
    <w:rsid w:val="00173E3B"/>
    <w:rsid w:val="00174E78"/>
    <w:rsid w:val="001821CD"/>
    <w:rsid w:val="00192914"/>
    <w:rsid w:val="001A4C42"/>
    <w:rsid w:val="001A7288"/>
    <w:rsid w:val="001A7420"/>
    <w:rsid w:val="001B09BD"/>
    <w:rsid w:val="001B53F0"/>
    <w:rsid w:val="001B6637"/>
    <w:rsid w:val="001C21C3"/>
    <w:rsid w:val="001D02C2"/>
    <w:rsid w:val="001D184B"/>
    <w:rsid w:val="001D40E5"/>
    <w:rsid w:val="001E1F17"/>
    <w:rsid w:val="001E514E"/>
    <w:rsid w:val="001F0C1D"/>
    <w:rsid w:val="001F1132"/>
    <w:rsid w:val="001F168B"/>
    <w:rsid w:val="001F73C4"/>
    <w:rsid w:val="00212122"/>
    <w:rsid w:val="0022055F"/>
    <w:rsid w:val="002250DB"/>
    <w:rsid w:val="00227023"/>
    <w:rsid w:val="00230081"/>
    <w:rsid w:val="002334A9"/>
    <w:rsid w:val="002347A2"/>
    <w:rsid w:val="00247479"/>
    <w:rsid w:val="00247525"/>
    <w:rsid w:val="00247D32"/>
    <w:rsid w:val="00250269"/>
    <w:rsid w:val="002546C5"/>
    <w:rsid w:val="00263D50"/>
    <w:rsid w:val="00265AC9"/>
    <w:rsid w:val="002675F0"/>
    <w:rsid w:val="002760EE"/>
    <w:rsid w:val="00284D73"/>
    <w:rsid w:val="00290806"/>
    <w:rsid w:val="0029137D"/>
    <w:rsid w:val="0029219C"/>
    <w:rsid w:val="002A048E"/>
    <w:rsid w:val="002B6339"/>
    <w:rsid w:val="002C41FC"/>
    <w:rsid w:val="002D4D98"/>
    <w:rsid w:val="002E00EE"/>
    <w:rsid w:val="002E2812"/>
    <w:rsid w:val="002E4147"/>
    <w:rsid w:val="002F6B03"/>
    <w:rsid w:val="00303954"/>
    <w:rsid w:val="00312B49"/>
    <w:rsid w:val="00315B85"/>
    <w:rsid w:val="003172DC"/>
    <w:rsid w:val="00322F83"/>
    <w:rsid w:val="00323CE8"/>
    <w:rsid w:val="003256AB"/>
    <w:rsid w:val="0035462D"/>
    <w:rsid w:val="00356555"/>
    <w:rsid w:val="00361D50"/>
    <w:rsid w:val="003765B8"/>
    <w:rsid w:val="003906EC"/>
    <w:rsid w:val="0039623D"/>
    <w:rsid w:val="00396773"/>
    <w:rsid w:val="003A1367"/>
    <w:rsid w:val="003C3971"/>
    <w:rsid w:val="003E016F"/>
    <w:rsid w:val="003E01D1"/>
    <w:rsid w:val="0040051B"/>
    <w:rsid w:val="00411734"/>
    <w:rsid w:val="00417EBD"/>
    <w:rsid w:val="0041CDA1"/>
    <w:rsid w:val="00421ACB"/>
    <w:rsid w:val="00423334"/>
    <w:rsid w:val="004345EC"/>
    <w:rsid w:val="0044466D"/>
    <w:rsid w:val="00447C24"/>
    <w:rsid w:val="00462C8F"/>
    <w:rsid w:val="00463A94"/>
    <w:rsid w:val="00465515"/>
    <w:rsid w:val="004667F3"/>
    <w:rsid w:val="004776E2"/>
    <w:rsid w:val="00481C7B"/>
    <w:rsid w:val="00492E56"/>
    <w:rsid w:val="0049369B"/>
    <w:rsid w:val="00496957"/>
    <w:rsid w:val="0049751D"/>
    <w:rsid w:val="00497539"/>
    <w:rsid w:val="004B2975"/>
    <w:rsid w:val="004C30AC"/>
    <w:rsid w:val="004C4460"/>
    <w:rsid w:val="004D1C56"/>
    <w:rsid w:val="004D3578"/>
    <w:rsid w:val="004E207D"/>
    <w:rsid w:val="004E213A"/>
    <w:rsid w:val="004F0988"/>
    <w:rsid w:val="004F14F4"/>
    <w:rsid w:val="004F2EC6"/>
    <w:rsid w:val="004F3340"/>
    <w:rsid w:val="00510FF2"/>
    <w:rsid w:val="00511D0B"/>
    <w:rsid w:val="00520556"/>
    <w:rsid w:val="00521EC1"/>
    <w:rsid w:val="0053388B"/>
    <w:rsid w:val="00535773"/>
    <w:rsid w:val="0054109F"/>
    <w:rsid w:val="0054267A"/>
    <w:rsid w:val="00543E6C"/>
    <w:rsid w:val="0055017F"/>
    <w:rsid w:val="00560F74"/>
    <w:rsid w:val="00564A41"/>
    <w:rsid w:val="00564D9D"/>
    <w:rsid w:val="00565087"/>
    <w:rsid w:val="00594654"/>
    <w:rsid w:val="00597B11"/>
    <w:rsid w:val="005A2EB6"/>
    <w:rsid w:val="005B3DAD"/>
    <w:rsid w:val="005D2560"/>
    <w:rsid w:val="005D2E01"/>
    <w:rsid w:val="005D7526"/>
    <w:rsid w:val="005E4BB2"/>
    <w:rsid w:val="005F788A"/>
    <w:rsid w:val="00602AEA"/>
    <w:rsid w:val="00614FDF"/>
    <w:rsid w:val="00615836"/>
    <w:rsid w:val="00623A06"/>
    <w:rsid w:val="00634F80"/>
    <w:rsid w:val="0063543D"/>
    <w:rsid w:val="006406E6"/>
    <w:rsid w:val="00643B35"/>
    <w:rsid w:val="00646B55"/>
    <w:rsid w:val="00647114"/>
    <w:rsid w:val="00667075"/>
    <w:rsid w:val="00670CF4"/>
    <w:rsid w:val="00673A62"/>
    <w:rsid w:val="00681098"/>
    <w:rsid w:val="00685CDF"/>
    <w:rsid w:val="00687282"/>
    <w:rsid w:val="006912E9"/>
    <w:rsid w:val="006A323F"/>
    <w:rsid w:val="006A5061"/>
    <w:rsid w:val="006B2008"/>
    <w:rsid w:val="006B30D0"/>
    <w:rsid w:val="006B4E72"/>
    <w:rsid w:val="006C00A0"/>
    <w:rsid w:val="006C3D95"/>
    <w:rsid w:val="006D6F46"/>
    <w:rsid w:val="006E0E61"/>
    <w:rsid w:val="006E5C86"/>
    <w:rsid w:val="006E770F"/>
    <w:rsid w:val="006F17BC"/>
    <w:rsid w:val="007000D6"/>
    <w:rsid w:val="00701116"/>
    <w:rsid w:val="007029E5"/>
    <w:rsid w:val="0071174C"/>
    <w:rsid w:val="00713C44"/>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C6C34"/>
    <w:rsid w:val="007D1146"/>
    <w:rsid w:val="007E57FE"/>
    <w:rsid w:val="007E58B8"/>
    <w:rsid w:val="007E6B22"/>
    <w:rsid w:val="007F0F4A"/>
    <w:rsid w:val="007F335A"/>
    <w:rsid w:val="008028A4"/>
    <w:rsid w:val="008075BE"/>
    <w:rsid w:val="0082158C"/>
    <w:rsid w:val="00830747"/>
    <w:rsid w:val="00830904"/>
    <w:rsid w:val="008461B9"/>
    <w:rsid w:val="008462F0"/>
    <w:rsid w:val="00864CC1"/>
    <w:rsid w:val="00870754"/>
    <w:rsid w:val="0087080D"/>
    <w:rsid w:val="008768CA"/>
    <w:rsid w:val="00877A2C"/>
    <w:rsid w:val="00881F42"/>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66934"/>
    <w:rsid w:val="0097145C"/>
    <w:rsid w:val="00972003"/>
    <w:rsid w:val="00973A3E"/>
    <w:rsid w:val="00975DAE"/>
    <w:rsid w:val="00980B54"/>
    <w:rsid w:val="009916D9"/>
    <w:rsid w:val="009A1B1B"/>
    <w:rsid w:val="009D49EB"/>
    <w:rsid w:val="009D6105"/>
    <w:rsid w:val="009E2532"/>
    <w:rsid w:val="009E5B98"/>
    <w:rsid w:val="009F37B7"/>
    <w:rsid w:val="009F6345"/>
    <w:rsid w:val="00A012BE"/>
    <w:rsid w:val="00A03202"/>
    <w:rsid w:val="00A074FF"/>
    <w:rsid w:val="00A07F88"/>
    <w:rsid w:val="00A10F02"/>
    <w:rsid w:val="00A1113C"/>
    <w:rsid w:val="00A164B4"/>
    <w:rsid w:val="00A211B8"/>
    <w:rsid w:val="00A212F3"/>
    <w:rsid w:val="00A26956"/>
    <w:rsid w:val="00A27486"/>
    <w:rsid w:val="00A35D78"/>
    <w:rsid w:val="00A53724"/>
    <w:rsid w:val="00A56066"/>
    <w:rsid w:val="00A64350"/>
    <w:rsid w:val="00A67435"/>
    <w:rsid w:val="00A73129"/>
    <w:rsid w:val="00A74185"/>
    <w:rsid w:val="00A74C8A"/>
    <w:rsid w:val="00A82155"/>
    <w:rsid w:val="00A82346"/>
    <w:rsid w:val="00A92BA1"/>
    <w:rsid w:val="00A95A32"/>
    <w:rsid w:val="00AA239B"/>
    <w:rsid w:val="00AB34F5"/>
    <w:rsid w:val="00AB4A5D"/>
    <w:rsid w:val="00AC6BC6"/>
    <w:rsid w:val="00AD45A1"/>
    <w:rsid w:val="00AD59CF"/>
    <w:rsid w:val="00AE28B5"/>
    <w:rsid w:val="00AE5917"/>
    <w:rsid w:val="00AE6164"/>
    <w:rsid w:val="00AE65E2"/>
    <w:rsid w:val="00AF1460"/>
    <w:rsid w:val="00AF6FCF"/>
    <w:rsid w:val="00B11544"/>
    <w:rsid w:val="00B15449"/>
    <w:rsid w:val="00B26BFB"/>
    <w:rsid w:val="00B27291"/>
    <w:rsid w:val="00B30138"/>
    <w:rsid w:val="00B40285"/>
    <w:rsid w:val="00B5160F"/>
    <w:rsid w:val="00B52AC5"/>
    <w:rsid w:val="00B601D7"/>
    <w:rsid w:val="00B73677"/>
    <w:rsid w:val="00B80814"/>
    <w:rsid w:val="00B850DD"/>
    <w:rsid w:val="00B863C3"/>
    <w:rsid w:val="00B93086"/>
    <w:rsid w:val="00BA19ED"/>
    <w:rsid w:val="00BA4B8D"/>
    <w:rsid w:val="00BB5D22"/>
    <w:rsid w:val="00BB5D5A"/>
    <w:rsid w:val="00BB67C7"/>
    <w:rsid w:val="00BB701E"/>
    <w:rsid w:val="00BC0858"/>
    <w:rsid w:val="00BC0F7D"/>
    <w:rsid w:val="00BC1C4B"/>
    <w:rsid w:val="00BC3089"/>
    <w:rsid w:val="00BC49EA"/>
    <w:rsid w:val="00BD767A"/>
    <w:rsid w:val="00BD7D31"/>
    <w:rsid w:val="00BE3255"/>
    <w:rsid w:val="00BF128E"/>
    <w:rsid w:val="00BF2118"/>
    <w:rsid w:val="00BF57EE"/>
    <w:rsid w:val="00C02958"/>
    <w:rsid w:val="00C074DD"/>
    <w:rsid w:val="00C1496A"/>
    <w:rsid w:val="00C33079"/>
    <w:rsid w:val="00C36E27"/>
    <w:rsid w:val="00C373BD"/>
    <w:rsid w:val="00C45231"/>
    <w:rsid w:val="00C551FF"/>
    <w:rsid w:val="00C5780B"/>
    <w:rsid w:val="00C66850"/>
    <w:rsid w:val="00C6688B"/>
    <w:rsid w:val="00C72833"/>
    <w:rsid w:val="00C72B3A"/>
    <w:rsid w:val="00C7727A"/>
    <w:rsid w:val="00C80F1D"/>
    <w:rsid w:val="00C8757C"/>
    <w:rsid w:val="00C91962"/>
    <w:rsid w:val="00C93F40"/>
    <w:rsid w:val="00C95CCE"/>
    <w:rsid w:val="00CA3D0C"/>
    <w:rsid w:val="00CA5654"/>
    <w:rsid w:val="00CD4B09"/>
    <w:rsid w:val="00CF0742"/>
    <w:rsid w:val="00D30395"/>
    <w:rsid w:val="00D3132E"/>
    <w:rsid w:val="00D57972"/>
    <w:rsid w:val="00D63AA0"/>
    <w:rsid w:val="00D675A9"/>
    <w:rsid w:val="00D70AA7"/>
    <w:rsid w:val="00D718DA"/>
    <w:rsid w:val="00D724E8"/>
    <w:rsid w:val="00D738D6"/>
    <w:rsid w:val="00D755EB"/>
    <w:rsid w:val="00D76048"/>
    <w:rsid w:val="00D82E6F"/>
    <w:rsid w:val="00D87E00"/>
    <w:rsid w:val="00D9134D"/>
    <w:rsid w:val="00DA2135"/>
    <w:rsid w:val="00DA6109"/>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1566"/>
    <w:rsid w:val="00E16509"/>
    <w:rsid w:val="00E171F9"/>
    <w:rsid w:val="00E31385"/>
    <w:rsid w:val="00E3658C"/>
    <w:rsid w:val="00E41608"/>
    <w:rsid w:val="00E44038"/>
    <w:rsid w:val="00E44582"/>
    <w:rsid w:val="00E44FFC"/>
    <w:rsid w:val="00E61B1B"/>
    <w:rsid w:val="00E73BDA"/>
    <w:rsid w:val="00E77645"/>
    <w:rsid w:val="00EA15B0"/>
    <w:rsid w:val="00EA5EA7"/>
    <w:rsid w:val="00EA66BD"/>
    <w:rsid w:val="00EB3F05"/>
    <w:rsid w:val="00EC4A25"/>
    <w:rsid w:val="00EC7047"/>
    <w:rsid w:val="00EE29EF"/>
    <w:rsid w:val="00EE2AC9"/>
    <w:rsid w:val="00EE2FAC"/>
    <w:rsid w:val="00EE73E6"/>
    <w:rsid w:val="00EF608C"/>
    <w:rsid w:val="00EF7B51"/>
    <w:rsid w:val="00F025A2"/>
    <w:rsid w:val="00F04712"/>
    <w:rsid w:val="00F105E5"/>
    <w:rsid w:val="00F12522"/>
    <w:rsid w:val="00F13360"/>
    <w:rsid w:val="00F14538"/>
    <w:rsid w:val="00F22EC7"/>
    <w:rsid w:val="00F325C8"/>
    <w:rsid w:val="00F34834"/>
    <w:rsid w:val="00F40C21"/>
    <w:rsid w:val="00F653B8"/>
    <w:rsid w:val="00F67628"/>
    <w:rsid w:val="00F73614"/>
    <w:rsid w:val="00F9008D"/>
    <w:rsid w:val="00FA1266"/>
    <w:rsid w:val="00FB29F5"/>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B136E483-1F08-437C-88A3-C758DBD9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 w:type="character" w:customStyle="1" w:styleId="TACChar">
    <w:name w:val="TAC Char"/>
    <w:link w:val="TAC"/>
    <w:rsid w:val="00492E56"/>
    <w:rPr>
      <w:rFonts w:ascii="Arial" w:hAnsi="Arial"/>
      <w:sz w:val="18"/>
      <w:lang w:eastAsia="en-US"/>
    </w:rPr>
  </w:style>
  <w:style w:type="character" w:customStyle="1" w:styleId="TAHChar">
    <w:name w:val="TAH Char"/>
    <w:link w:val="TAH"/>
    <w:rsid w:val="00492E56"/>
    <w:rPr>
      <w:rFonts w:ascii="Arial" w:hAnsi="Arial"/>
      <w:b/>
      <w:sz w:val="18"/>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F125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04AD5-BD29-4270-97DF-CAE9F915A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07BE99-6620-489B-9730-C79AE4E74DF6}">
  <ds:schemaRefs>
    <ds:schemaRef ds:uri="http://schemas.microsoft.com/sharepoint/v3/contenttype/forms"/>
  </ds:schemaRefs>
</ds:datastoreItem>
</file>

<file path=customXml/itemProps3.xml><?xml version="1.0" encoding="utf-8"?>
<ds:datastoreItem xmlns:ds="http://schemas.openxmlformats.org/officeDocument/2006/customXml" ds:itemID="{ED479F24-24FC-4951-A488-DC5E6684BC1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3314</Words>
  <Characters>18891</Characters>
  <Application>Microsoft Office Word</Application>
  <DocSecurity>0</DocSecurity>
  <Lines>157</Lines>
  <Paragraphs>44</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 ab.cde</vt:lpstr>
      <vt:lpstr>Foreword</vt:lpstr>
      <vt:lpstr>1	Scope</vt:lpstr>
      <vt:lpstr>2	References</vt:lpstr>
      <vt:lpstr>3	Definitions of terms, symbols and abbreviations</vt:lpstr>
      <vt:lpstr>    3.1	Terms</vt:lpstr>
      <vt:lpstr>    3.2	Symbols</vt:lpstr>
      <vt:lpstr>    3.3	Abbreviations</vt:lpstr>
      <vt:lpstr>4	General</vt:lpstr>
      <vt:lpstr>5	Transcoding functions</vt:lpstr>
      <vt:lpstr>6	Rendering</vt:lpstr>
      <vt:lpstr>7	C-code</vt:lpstr>
      <vt:lpstr>8	Test sequences</vt:lpstr>
      <vt:lpstr>9	Discontinuous transmission (DTX)</vt:lpstr>
      <vt:lpstr>10	Error concealment of lost frames</vt:lpstr>
      <vt:lpstr>11	Frame structure</vt:lpstr>
      <vt:lpstr>12	RTP Payload Format</vt:lpstr>
      <vt:lpstr>13	Jitter Buffer Management</vt:lpstr>
      <vt:lpstr>14	Performance characterization</vt:lpstr>
    </vt:vector>
  </TitlesOfParts>
  <Company>ETSI</Company>
  <LinksUpToDate>false</LinksUpToDate>
  <CharactersWithSpaces>22161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CR0024r1-26804_Rel-19</cp:lastModifiedBy>
  <cp:revision>3</cp:revision>
  <cp:lastPrinted>2019-02-25T23:05:00Z</cp:lastPrinted>
  <dcterms:created xsi:type="dcterms:W3CDTF">2025-01-02T09:17:00Z</dcterms:created>
  <dcterms:modified xsi:type="dcterms:W3CDTF">2025-01-13T09:59:00Z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