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027B5" w14:textId="61000540" w:rsidR="00DB111B" w:rsidRPr="00FB0986" w:rsidRDefault="00DB111B" w:rsidP="00DB11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E74E6C" w:rsidRPr="00E74E6C">
        <w:rPr>
          <w:b/>
          <w:noProof/>
          <w:sz w:val="24"/>
        </w:rPr>
        <w:t>S6-242</w:t>
      </w:r>
      <w:r w:rsidR="007A1D1D">
        <w:rPr>
          <w:b/>
          <w:noProof/>
          <w:sz w:val="24"/>
        </w:rPr>
        <w:t>508</w:t>
      </w:r>
    </w:p>
    <w:p w14:paraId="5F5A42DE" w14:textId="77777777" w:rsidR="00DB111B" w:rsidRDefault="00DB111B" w:rsidP="00DB111B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</w:p>
    <w:p w14:paraId="19768033" w14:textId="77777777" w:rsidR="00DB111B" w:rsidRDefault="00DB111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DD6291" w14:textId="4A221B1A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43CEC" w:rsidRPr="00643CEC">
        <w:rPr>
          <w:rFonts w:ascii="Arial" w:hAnsi="Arial" w:cs="Arial"/>
          <w:b/>
          <w:sz w:val="22"/>
          <w:szCs w:val="22"/>
        </w:rPr>
        <w:t>on the implementation of the SS_VALServiceData API</w:t>
      </w:r>
    </w:p>
    <w:p w14:paraId="611B4358" w14:textId="155682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169B" w:rsidRPr="0099169B">
        <w:rPr>
          <w:rFonts w:ascii="Arial" w:hAnsi="Arial" w:cs="Arial"/>
          <w:b/>
          <w:bCs/>
          <w:sz w:val="22"/>
          <w:szCs w:val="22"/>
        </w:rPr>
        <w:t>S6-240009</w:t>
      </w:r>
    </w:p>
    <w:p w14:paraId="6DF36BBF" w14:textId="651A9B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D27DA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7348EB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DA0">
        <w:rPr>
          <w:rFonts w:ascii="Arial" w:hAnsi="Arial" w:cs="Arial"/>
          <w:b/>
          <w:bCs/>
          <w:sz w:val="22"/>
          <w:szCs w:val="22"/>
        </w:rPr>
        <w:t>e</w:t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D27DA0">
        <w:rPr>
          <w:rFonts w:ascii="Arial" w:hAnsi="Arial" w:cs="Arial"/>
          <w:b/>
          <w:bCs/>
          <w:sz w:val="22"/>
          <w:szCs w:val="22"/>
        </w:rPr>
        <w:t>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FBDB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5D2E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81518F" w14:textId="66F80FCF" w:rsidR="00E45915" w:rsidRDefault="00E45915" w:rsidP="00E45915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 for their LS</w:t>
      </w:r>
      <w:r w:rsidRPr="00AA65EF">
        <w:rPr>
          <w:rFonts w:ascii="Arial" w:hAnsi="Arial" w:cs="Arial"/>
          <w:bCs/>
        </w:rPr>
        <w:t xml:space="preserve"> </w:t>
      </w:r>
      <w:r w:rsidRPr="00FD7D35">
        <w:rPr>
          <w:rFonts w:ascii="Arial" w:hAnsi="Arial" w:cs="Arial"/>
          <w:bCs/>
        </w:rPr>
        <w:t>on the implementation of the SS_VALServiceData API</w:t>
      </w:r>
      <w:r>
        <w:rPr>
          <w:rFonts w:ascii="Arial" w:hAnsi="Arial" w:cs="Arial"/>
          <w:bCs/>
        </w:rPr>
        <w:t>. SA6 provides the following feedback:</w:t>
      </w:r>
    </w:p>
    <w:p w14:paraId="6F8CA62E" w14:textId="24E9F2AD" w:rsidR="000402EC" w:rsidRDefault="000402EC" w:rsidP="000402E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Is it possible to provide the combination of VAL user IDs and VAL UE IDs in the "Identity list" </w:t>
      </w:r>
      <w:r w:rsidR="007454CF">
        <w:rPr>
          <w:rFonts w:ascii="Arial" w:hAnsi="Arial" w:cs="Arial"/>
        </w:rPr>
        <w:t>[</w:t>
      </w:r>
      <w:r w:rsidR="007454CF" w:rsidRPr="0080793D">
        <w:rPr>
          <w:rFonts w:ascii="Arial" w:hAnsi="Arial" w:cs="Arial"/>
          <w:i/>
          <w:iCs/>
        </w:rPr>
        <w:t>"</w:t>
      </w:r>
      <w:r w:rsidR="00DE04A3">
        <w:rPr>
          <w:rFonts w:ascii="Arial" w:hAnsi="Arial" w:cs="Arial"/>
          <w:i/>
          <w:iCs/>
        </w:rPr>
        <w:t>of</w:t>
      </w:r>
      <w:r w:rsidR="0080793D" w:rsidRPr="0080793D">
        <w:rPr>
          <w:rFonts w:ascii="Arial" w:hAnsi="Arial" w:cs="Arial"/>
          <w:i/>
          <w:iCs/>
        </w:rPr>
        <w:t xml:space="preserve"> clause 11.3.2.13</w:t>
      </w:r>
      <w:r w:rsidR="007454CF" w:rsidRPr="0080793D">
        <w:rPr>
          <w:rFonts w:ascii="Arial" w:hAnsi="Arial" w:cs="Arial"/>
          <w:i/>
          <w:iCs/>
        </w:rPr>
        <w:t>"</w:t>
      </w:r>
      <w:r w:rsidR="0080793D">
        <w:rPr>
          <w:rFonts w:ascii="Arial" w:hAnsi="Arial" w:cs="Arial"/>
        </w:rPr>
        <w:t>*</w:t>
      </w:r>
      <w:r w:rsidR="007454CF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>information element, e.g., [VAL UE ID A, VAL user ID B, VAL UE ID C]?</w:t>
      </w:r>
    </w:p>
    <w:p w14:paraId="64588629" w14:textId="6C259F83" w:rsidR="0080793D" w:rsidRPr="0080793D" w:rsidRDefault="0080793D" w:rsidP="000402EC">
      <w:pPr>
        <w:rPr>
          <w:rFonts w:ascii="Arial" w:hAnsi="Arial" w:cs="Arial"/>
          <w:i/>
          <w:iCs/>
          <w:lang w:val="en-US" w:eastAsia="en-US"/>
        </w:rPr>
      </w:pPr>
      <w:r w:rsidRPr="0080793D">
        <w:rPr>
          <w:rFonts w:ascii="Arial" w:hAnsi="Arial" w:cs="Arial"/>
          <w:i/>
          <w:iCs/>
        </w:rPr>
        <w:t>[*] Clarified by SA6.</w:t>
      </w:r>
    </w:p>
    <w:p w14:paraId="338C0629" w14:textId="380E953C" w:rsidR="007A1D1D" w:rsidRPr="0057359D" w:rsidRDefault="00951D82" w:rsidP="00E863FD">
      <w:pPr>
        <w:rPr>
          <w:rFonts w:ascii="Arial" w:hAnsi="Arial" w:cs="Arial"/>
          <w:i/>
          <w:iCs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2209F5">
        <w:rPr>
          <w:rFonts w:ascii="Arial" w:hAnsi="Arial" w:cs="Arial"/>
        </w:rPr>
        <w:t>Yes, it is possible to provide the combination of VAL user IDs and VAL UE IDs within the "Identity list" in clause 11.3.2.13</w:t>
      </w:r>
      <w:r w:rsidR="002209F5">
        <w:rPr>
          <w:rFonts w:ascii="Arial" w:hAnsi="Arial" w:cs="Arial"/>
        </w:rPr>
        <w:t xml:space="preserve"> </w:t>
      </w:r>
      <w:r w:rsidR="00DF59B0">
        <w:rPr>
          <w:rFonts w:ascii="Arial" w:hAnsi="Arial" w:cs="Arial"/>
        </w:rPr>
        <w:t>based on</w:t>
      </w:r>
      <w:r w:rsidR="002209F5">
        <w:rPr>
          <w:rFonts w:ascii="Arial" w:hAnsi="Arial" w:cs="Arial"/>
        </w:rPr>
        <w:t xml:space="preserve"> </w:t>
      </w:r>
      <w:r w:rsidR="00056A3E">
        <w:rPr>
          <w:rFonts w:ascii="Arial" w:hAnsi="Arial" w:cs="Arial"/>
        </w:rPr>
        <w:t xml:space="preserve">the </w:t>
      </w:r>
      <w:r w:rsidR="002209F5">
        <w:rPr>
          <w:rFonts w:ascii="Arial" w:hAnsi="Arial" w:cs="Arial"/>
        </w:rPr>
        <w:t>backwards</w:t>
      </w:r>
      <w:r w:rsidR="00056A3E">
        <w:rPr>
          <w:rFonts w:ascii="Arial" w:hAnsi="Arial" w:cs="Arial"/>
        </w:rPr>
        <w:t xml:space="preserve"> compatibility considerations.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677F8" w14:textId="4022AD0D" w:rsidR="00267007" w:rsidRDefault="00267007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>SA6#62 Adhoc-e   10 July – 18 July 2024 - TBD</w:t>
      </w:r>
      <w:r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Online</w:t>
      </w:r>
      <w:r>
        <w:rPr>
          <w:rStyle w:val="eop"/>
          <w:rFonts w:ascii="Arial" w:hAnsi="Arial" w:cs="Arial"/>
          <w:color w:val="000000"/>
          <w:shd w:val="clear" w:color="auto" w:fill="FFFFFF"/>
        </w:rPr>
        <w:t xml:space="preserve"> </w:t>
      </w:r>
    </w:p>
    <w:p w14:paraId="06785CBB" w14:textId="4D470CE4" w:rsidR="00136280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83D75">
        <w:rPr>
          <w:rFonts w:ascii="Arial" w:hAnsi="Arial" w:cs="Arial"/>
          <w:bCs/>
        </w:rPr>
        <w:t>6</w:t>
      </w:r>
      <w:r w:rsidR="001C287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</w:t>
      </w:r>
      <w:r w:rsidR="00C83D75">
        <w:rPr>
          <w:rFonts w:ascii="Arial" w:hAnsi="Arial" w:cs="Arial"/>
          <w:bCs/>
        </w:rPr>
        <w:t xml:space="preserve">           </w:t>
      </w:r>
      <w:r>
        <w:rPr>
          <w:rFonts w:ascii="Arial" w:hAnsi="Arial" w:cs="Arial"/>
          <w:bCs/>
        </w:rPr>
        <w:t xml:space="preserve">   </w:t>
      </w:r>
      <w:r w:rsidR="001B6BB0">
        <w:rPr>
          <w:rFonts w:ascii="Arial" w:hAnsi="Arial" w:cs="Arial"/>
          <w:bCs/>
        </w:rPr>
        <w:t>19</w:t>
      </w:r>
      <w:r w:rsidR="0070685A" w:rsidRPr="0070685A">
        <w:rPr>
          <w:rFonts w:ascii="Arial" w:hAnsi="Arial" w:cs="Arial"/>
          <w:bCs/>
          <w:vertAlign w:val="superscript"/>
        </w:rPr>
        <w:t>th</w:t>
      </w:r>
      <w:r w:rsidR="0070685A" w:rsidRPr="0070685A">
        <w:rPr>
          <w:rFonts w:ascii="Arial" w:hAnsi="Arial" w:cs="Arial"/>
          <w:bCs/>
        </w:rPr>
        <w:t xml:space="preserve"> </w:t>
      </w:r>
      <w:r w:rsidR="001B6BB0">
        <w:rPr>
          <w:rFonts w:ascii="Arial" w:hAnsi="Arial" w:cs="Arial"/>
          <w:bCs/>
        </w:rPr>
        <w:t>August</w:t>
      </w:r>
      <w:r w:rsidR="0070685A" w:rsidRPr="0070685A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266116">
        <w:rPr>
          <w:rFonts w:ascii="Arial" w:hAnsi="Arial" w:cs="Arial"/>
          <w:bCs/>
        </w:rPr>
        <w:t>2</w:t>
      </w:r>
      <w:r w:rsidR="001B6BB0">
        <w:rPr>
          <w:rFonts w:ascii="Arial" w:hAnsi="Arial" w:cs="Arial"/>
          <w:bCs/>
        </w:rPr>
        <w:t>3</w:t>
      </w:r>
      <w:r w:rsidR="0026611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B6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B6BB0" w:rsidRPr="001B6BB0">
        <w:rPr>
          <w:rFonts w:ascii="Arial" w:hAnsi="Arial" w:cs="Arial"/>
          <w:bCs/>
        </w:rPr>
        <w:t>Maastricht, NL</w:t>
      </w:r>
    </w:p>
    <w:sectPr w:rsidR="001362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1B504" w14:textId="77777777" w:rsidR="007A0A27" w:rsidRDefault="007A0A27">
      <w:pPr>
        <w:spacing w:after="0"/>
      </w:pPr>
      <w:r>
        <w:separator/>
      </w:r>
    </w:p>
  </w:endnote>
  <w:endnote w:type="continuationSeparator" w:id="0">
    <w:p w14:paraId="35867CF0" w14:textId="77777777" w:rsidR="007A0A27" w:rsidRDefault="007A0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41CF8" w14:textId="77777777" w:rsidR="007A0A27" w:rsidRDefault="007A0A27">
      <w:pPr>
        <w:spacing w:after="0"/>
      </w:pPr>
      <w:r>
        <w:separator/>
      </w:r>
    </w:p>
  </w:footnote>
  <w:footnote w:type="continuationSeparator" w:id="0">
    <w:p w14:paraId="19413D34" w14:textId="77777777" w:rsidR="007A0A27" w:rsidRDefault="007A0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6CC"/>
    <w:rsid w:val="00017F23"/>
    <w:rsid w:val="00020678"/>
    <w:rsid w:val="00036569"/>
    <w:rsid w:val="000402EC"/>
    <w:rsid w:val="00046F08"/>
    <w:rsid w:val="00056A3E"/>
    <w:rsid w:val="00095BC2"/>
    <w:rsid w:val="000A009D"/>
    <w:rsid w:val="000A1D4B"/>
    <w:rsid w:val="000F6242"/>
    <w:rsid w:val="00136280"/>
    <w:rsid w:val="00142B81"/>
    <w:rsid w:val="00155FF9"/>
    <w:rsid w:val="0016100D"/>
    <w:rsid w:val="00174844"/>
    <w:rsid w:val="001B018F"/>
    <w:rsid w:val="001B5FA3"/>
    <w:rsid w:val="001B6356"/>
    <w:rsid w:val="001B6BB0"/>
    <w:rsid w:val="001C2236"/>
    <w:rsid w:val="001C2874"/>
    <w:rsid w:val="001D5C51"/>
    <w:rsid w:val="002201E4"/>
    <w:rsid w:val="002209F5"/>
    <w:rsid w:val="002331F4"/>
    <w:rsid w:val="00242D7C"/>
    <w:rsid w:val="0024562F"/>
    <w:rsid w:val="00266116"/>
    <w:rsid w:val="00267007"/>
    <w:rsid w:val="00270389"/>
    <w:rsid w:val="002A6824"/>
    <w:rsid w:val="002B7206"/>
    <w:rsid w:val="002E2D18"/>
    <w:rsid w:val="002F1940"/>
    <w:rsid w:val="00320F57"/>
    <w:rsid w:val="00322455"/>
    <w:rsid w:val="0034030B"/>
    <w:rsid w:val="00342AD0"/>
    <w:rsid w:val="003700A1"/>
    <w:rsid w:val="00375D3E"/>
    <w:rsid w:val="00383545"/>
    <w:rsid w:val="003B48D7"/>
    <w:rsid w:val="003B654D"/>
    <w:rsid w:val="003C489E"/>
    <w:rsid w:val="003D2B76"/>
    <w:rsid w:val="003D3743"/>
    <w:rsid w:val="003F1722"/>
    <w:rsid w:val="003F50E5"/>
    <w:rsid w:val="004022B9"/>
    <w:rsid w:val="004034E5"/>
    <w:rsid w:val="00405D4E"/>
    <w:rsid w:val="00414127"/>
    <w:rsid w:val="00426746"/>
    <w:rsid w:val="00426953"/>
    <w:rsid w:val="00433500"/>
    <w:rsid w:val="00433F71"/>
    <w:rsid w:val="00437134"/>
    <w:rsid w:val="00440D43"/>
    <w:rsid w:val="0044552B"/>
    <w:rsid w:val="0045595F"/>
    <w:rsid w:val="004B46AC"/>
    <w:rsid w:val="004C3F1B"/>
    <w:rsid w:val="004D063A"/>
    <w:rsid w:val="004E3939"/>
    <w:rsid w:val="004E4E0D"/>
    <w:rsid w:val="00514EC3"/>
    <w:rsid w:val="00520EC6"/>
    <w:rsid w:val="00524687"/>
    <w:rsid w:val="00525850"/>
    <w:rsid w:val="0057359D"/>
    <w:rsid w:val="00576B18"/>
    <w:rsid w:val="005A2887"/>
    <w:rsid w:val="005B40EA"/>
    <w:rsid w:val="005B5087"/>
    <w:rsid w:val="005D49A6"/>
    <w:rsid w:val="005F4E9D"/>
    <w:rsid w:val="005F5E89"/>
    <w:rsid w:val="00616A7E"/>
    <w:rsid w:val="006177CA"/>
    <w:rsid w:val="00625D2E"/>
    <w:rsid w:val="00636690"/>
    <w:rsid w:val="00643CEC"/>
    <w:rsid w:val="00650031"/>
    <w:rsid w:val="00654A22"/>
    <w:rsid w:val="006576BF"/>
    <w:rsid w:val="00660D12"/>
    <w:rsid w:val="00663BC3"/>
    <w:rsid w:val="00663BFF"/>
    <w:rsid w:val="00666035"/>
    <w:rsid w:val="006948D2"/>
    <w:rsid w:val="006A3A35"/>
    <w:rsid w:val="006B2D85"/>
    <w:rsid w:val="006E0D4F"/>
    <w:rsid w:val="006E48E1"/>
    <w:rsid w:val="006E4967"/>
    <w:rsid w:val="006E709F"/>
    <w:rsid w:val="006F2D99"/>
    <w:rsid w:val="0070685A"/>
    <w:rsid w:val="00714627"/>
    <w:rsid w:val="0072102C"/>
    <w:rsid w:val="00724A01"/>
    <w:rsid w:val="00726022"/>
    <w:rsid w:val="00742197"/>
    <w:rsid w:val="007454CF"/>
    <w:rsid w:val="0077136E"/>
    <w:rsid w:val="007836D1"/>
    <w:rsid w:val="00795A7A"/>
    <w:rsid w:val="007A0A27"/>
    <w:rsid w:val="007A1D1D"/>
    <w:rsid w:val="007A27DC"/>
    <w:rsid w:val="007D6420"/>
    <w:rsid w:val="007E698D"/>
    <w:rsid w:val="007F4F92"/>
    <w:rsid w:val="007F6F25"/>
    <w:rsid w:val="008027C1"/>
    <w:rsid w:val="0080793D"/>
    <w:rsid w:val="00832356"/>
    <w:rsid w:val="00832B2B"/>
    <w:rsid w:val="00853EF3"/>
    <w:rsid w:val="008858CD"/>
    <w:rsid w:val="008D1143"/>
    <w:rsid w:val="008D772F"/>
    <w:rsid w:val="008E197E"/>
    <w:rsid w:val="008F549E"/>
    <w:rsid w:val="00937DA7"/>
    <w:rsid w:val="009432B4"/>
    <w:rsid w:val="00951D82"/>
    <w:rsid w:val="00953874"/>
    <w:rsid w:val="00956EF2"/>
    <w:rsid w:val="00977F16"/>
    <w:rsid w:val="0098211D"/>
    <w:rsid w:val="009834D4"/>
    <w:rsid w:val="0099169B"/>
    <w:rsid w:val="0099764C"/>
    <w:rsid w:val="00A074B4"/>
    <w:rsid w:val="00A37186"/>
    <w:rsid w:val="00A46CCB"/>
    <w:rsid w:val="00A71544"/>
    <w:rsid w:val="00A90373"/>
    <w:rsid w:val="00AA65EF"/>
    <w:rsid w:val="00AC0E0B"/>
    <w:rsid w:val="00AC6106"/>
    <w:rsid w:val="00AE1828"/>
    <w:rsid w:val="00AE5C02"/>
    <w:rsid w:val="00AE7188"/>
    <w:rsid w:val="00B33F3C"/>
    <w:rsid w:val="00B5011D"/>
    <w:rsid w:val="00B71B7F"/>
    <w:rsid w:val="00B84CAB"/>
    <w:rsid w:val="00B87E27"/>
    <w:rsid w:val="00B97703"/>
    <w:rsid w:val="00BB6A1F"/>
    <w:rsid w:val="00BE6CAA"/>
    <w:rsid w:val="00C04BAC"/>
    <w:rsid w:val="00C17B7B"/>
    <w:rsid w:val="00C23C20"/>
    <w:rsid w:val="00C362C0"/>
    <w:rsid w:val="00C449EC"/>
    <w:rsid w:val="00C57C71"/>
    <w:rsid w:val="00C604E2"/>
    <w:rsid w:val="00C7559A"/>
    <w:rsid w:val="00C83D75"/>
    <w:rsid w:val="00CC57BB"/>
    <w:rsid w:val="00CD0E3E"/>
    <w:rsid w:val="00CD1E39"/>
    <w:rsid w:val="00CD5002"/>
    <w:rsid w:val="00CF43E9"/>
    <w:rsid w:val="00CF6087"/>
    <w:rsid w:val="00D00D6D"/>
    <w:rsid w:val="00D02856"/>
    <w:rsid w:val="00D13A9B"/>
    <w:rsid w:val="00D144DE"/>
    <w:rsid w:val="00D209D8"/>
    <w:rsid w:val="00D25CD3"/>
    <w:rsid w:val="00D27DA0"/>
    <w:rsid w:val="00D62A0E"/>
    <w:rsid w:val="00D74178"/>
    <w:rsid w:val="00D84FCE"/>
    <w:rsid w:val="00D856BD"/>
    <w:rsid w:val="00D861BA"/>
    <w:rsid w:val="00DA497D"/>
    <w:rsid w:val="00DB111B"/>
    <w:rsid w:val="00DE04A3"/>
    <w:rsid w:val="00DF59B0"/>
    <w:rsid w:val="00DF7E9B"/>
    <w:rsid w:val="00E27254"/>
    <w:rsid w:val="00E45915"/>
    <w:rsid w:val="00E74E6C"/>
    <w:rsid w:val="00E74FEC"/>
    <w:rsid w:val="00E863FD"/>
    <w:rsid w:val="00E90C33"/>
    <w:rsid w:val="00E92981"/>
    <w:rsid w:val="00EC0AE9"/>
    <w:rsid w:val="00ED48C3"/>
    <w:rsid w:val="00ED7B16"/>
    <w:rsid w:val="00EF21FA"/>
    <w:rsid w:val="00F16A15"/>
    <w:rsid w:val="00F331F5"/>
    <w:rsid w:val="00F33593"/>
    <w:rsid w:val="00F34B3C"/>
    <w:rsid w:val="00F84411"/>
    <w:rsid w:val="00FA2C3F"/>
    <w:rsid w:val="00FA5E9E"/>
    <w:rsid w:val="00FB49C5"/>
    <w:rsid w:val="00FB63D4"/>
    <w:rsid w:val="00FD39DD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B111B"/>
    <w:rPr>
      <w:rFonts w:ascii="Arial" w:hAnsi="Arial"/>
      <w:lang w:val="en-GB"/>
    </w:rPr>
  </w:style>
  <w:style w:type="character" w:customStyle="1" w:styleId="TAHChar">
    <w:name w:val="TAH Char"/>
    <w:link w:val="TAH"/>
    <w:qFormat/>
    <w:rsid w:val="00DB111B"/>
    <w:rPr>
      <w:rFonts w:ascii="Arial" w:hAnsi="Arial"/>
      <w:b/>
      <w:sz w:val="18"/>
      <w:lang w:val="en-GB" w:eastAsia="en-GB"/>
    </w:rPr>
  </w:style>
  <w:style w:type="character" w:customStyle="1" w:styleId="normaltextrun">
    <w:name w:val="normaltextrun"/>
    <w:basedOn w:val="DefaultParagraphFont"/>
    <w:rsid w:val="00267007"/>
  </w:style>
  <w:style w:type="character" w:customStyle="1" w:styleId="tabchar">
    <w:name w:val="tabchar"/>
    <w:basedOn w:val="DefaultParagraphFont"/>
    <w:rsid w:val="00267007"/>
  </w:style>
  <w:style w:type="character" w:customStyle="1" w:styleId="eop">
    <w:name w:val="eop"/>
    <w:basedOn w:val="DefaultParagraphFont"/>
    <w:rsid w:val="00267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R3</cp:lastModifiedBy>
  <cp:revision>166</cp:revision>
  <cp:lastPrinted>2002-04-23T07:10:00Z</cp:lastPrinted>
  <dcterms:created xsi:type="dcterms:W3CDTF">2020-01-14T15:01:00Z</dcterms:created>
  <dcterms:modified xsi:type="dcterms:W3CDTF">2024-05-23T21:54:00Z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