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467EDA3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4013E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1EB2E693" w14:textId="710001F3" w:rsidR="00F14D14" w:rsidRDefault="0014013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Pr="0014013E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&lt;Source_if_TSG&gt;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AA653" w14:textId="77777777" w:rsidR="00E94D40" w:rsidRDefault="00E94D40">
      <w:r>
        <w:separator/>
      </w:r>
    </w:p>
  </w:endnote>
  <w:endnote w:type="continuationSeparator" w:id="0">
    <w:p w14:paraId="270C95B5" w14:textId="77777777" w:rsidR="00E94D40" w:rsidRDefault="00E94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70D5A" w14:textId="77777777" w:rsidR="00E94D40" w:rsidRDefault="00E94D40">
      <w:r>
        <w:separator/>
      </w:r>
    </w:p>
  </w:footnote>
  <w:footnote w:type="continuationSeparator" w:id="0">
    <w:p w14:paraId="1FED936D" w14:textId="77777777" w:rsidR="00E94D40" w:rsidRDefault="00E94D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editorial</cp:lastModifiedBy>
  <cp:revision>22</cp:revision>
  <cp:lastPrinted>1899-12-31T23:00:00Z</cp:lastPrinted>
  <dcterms:created xsi:type="dcterms:W3CDTF">2020-02-03T08:32:00Z</dcterms:created>
  <dcterms:modified xsi:type="dcterms:W3CDTF">2024-01-30T16:36:00Z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