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61D25C" w14:textId="1E4FD21B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281AC0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S6-21xxxx</w:t>
      </w:r>
    </w:p>
    <w:p w14:paraId="6CCFE5EA" w14:textId="73CD72B6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="00281AC0"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 w:rsidR="00281AC0">
        <w:rPr>
          <w:rFonts w:cs="Arial"/>
          <w:b/>
          <w:bCs/>
          <w:sz w:val="22"/>
          <w:szCs w:val="22"/>
        </w:rPr>
        <w:t>9</w:t>
      </w:r>
      <w:r w:rsidR="00281AC0"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281AC0">
        <w:rPr>
          <w:rFonts w:cs="Arial"/>
          <w:b/>
          <w:bCs/>
          <w:sz w:val="22"/>
          <w:szCs w:val="22"/>
        </w:rPr>
        <w:t>March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45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450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845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45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450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45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6D1572" w14:textId="77777777" w:rsidR="00F8450E" w:rsidRDefault="00F8450E">
      <w:r>
        <w:separator/>
      </w:r>
    </w:p>
  </w:endnote>
  <w:endnote w:type="continuationSeparator" w:id="0">
    <w:p w14:paraId="73A7B30E" w14:textId="77777777" w:rsidR="00F8450E" w:rsidRDefault="00F84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9B8040" w14:textId="77777777" w:rsidR="00F8450E" w:rsidRDefault="00F8450E">
      <w:r>
        <w:separator/>
      </w:r>
    </w:p>
  </w:footnote>
  <w:footnote w:type="continuationSeparator" w:id="0">
    <w:p w14:paraId="1443A6B0" w14:textId="77777777" w:rsidR="00F8450E" w:rsidRDefault="00F84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6715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A0189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845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295</Words>
  <Characters>1686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MCC/ETSI</cp:lastModifiedBy>
  <cp:revision>6</cp:revision>
  <cp:lastPrinted>1899-12-31T23:00:00Z</cp:lastPrinted>
  <dcterms:created xsi:type="dcterms:W3CDTF">2020-02-03T08:32:00Z</dcterms:created>
  <dcterms:modified xsi:type="dcterms:W3CDTF">2021-02-09T08:14:00Z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