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225EEC67"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E9582C">
              <w:rPr>
                <w:noProof w:val="0"/>
              </w:rPr>
              <w:t>18</w:t>
            </w:r>
            <w:r w:rsidRPr="00926D4D">
              <w:rPr>
                <w:noProof w:val="0"/>
              </w:rPr>
              <w:t>.</w:t>
            </w:r>
            <w:r w:rsidR="00E57484">
              <w:rPr>
                <w:noProof w:val="0"/>
              </w:rPr>
              <w:t>6</w:t>
            </w:r>
            <w:r w:rsidRPr="00926D4D">
              <w:rPr>
                <w:noProof w:val="0"/>
              </w:rPr>
              <w:t>.</w:t>
            </w:r>
            <w:bookmarkEnd w:id="3"/>
            <w:r w:rsidR="00DA0E81">
              <w:rPr>
                <w:noProof w:val="0"/>
              </w:rPr>
              <w:t>0</w:t>
            </w:r>
            <w:r w:rsidR="00DA0E81" w:rsidRPr="00926D4D">
              <w:rPr>
                <w:noProof w:val="0"/>
              </w:rPr>
              <w:t xml:space="preserve"> </w:t>
            </w:r>
            <w:r w:rsidRPr="00926D4D">
              <w:rPr>
                <w:noProof w:val="0"/>
                <w:sz w:val="32"/>
              </w:rPr>
              <w:t>(</w:t>
            </w:r>
            <w:bookmarkStart w:id="4" w:name="issueDate"/>
            <w:r w:rsidR="0029267A" w:rsidRPr="00926D4D">
              <w:rPr>
                <w:noProof w:val="0"/>
                <w:sz w:val="32"/>
              </w:rPr>
              <w:t>202</w:t>
            </w:r>
            <w:r w:rsidR="00E57484">
              <w:rPr>
                <w:noProof w:val="0"/>
                <w:sz w:val="32"/>
              </w:rPr>
              <w:t>4</w:t>
            </w:r>
            <w:r w:rsidRPr="00926D4D">
              <w:rPr>
                <w:noProof w:val="0"/>
                <w:sz w:val="32"/>
              </w:rPr>
              <w:t>-</w:t>
            </w:r>
            <w:bookmarkEnd w:id="4"/>
            <w:r w:rsidR="00E57484">
              <w:rPr>
                <w:noProof w:val="0"/>
                <w:sz w:val="32"/>
              </w:rPr>
              <w:t>03</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D6EB5D"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E9582C">
              <w:rPr>
                <w:rStyle w:val="ZGSM"/>
              </w:rPr>
              <w:t>8</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649859AC"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bookmarkEnd w:id="10"/>
            <w:r w:rsidR="00E57484">
              <w:rPr>
                <w:sz w:val="18"/>
              </w:rPr>
              <w:t>4</w:t>
            </w:r>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t>Contents</w:t>
      </w:r>
    </w:p>
    <w:p w14:paraId="00F7E671" w14:textId="11FEDC1C" w:rsidR="00F32E67"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F32E67">
        <w:rPr>
          <w:noProof/>
        </w:rPr>
        <w:t>Foreword</w:t>
      </w:r>
      <w:r w:rsidR="00F32E67">
        <w:rPr>
          <w:noProof/>
        </w:rPr>
        <w:tab/>
      </w:r>
      <w:r w:rsidR="00F32E67">
        <w:rPr>
          <w:noProof/>
        </w:rPr>
        <w:fldChar w:fldCharType="begin" w:fldLock="1"/>
      </w:r>
      <w:r w:rsidR="00F32E67">
        <w:rPr>
          <w:noProof/>
        </w:rPr>
        <w:instrText xml:space="preserve"> PAGEREF _Toc163048128 \h </w:instrText>
      </w:r>
      <w:r w:rsidR="00F32E67">
        <w:rPr>
          <w:noProof/>
        </w:rPr>
      </w:r>
      <w:r w:rsidR="00F32E67">
        <w:rPr>
          <w:noProof/>
        </w:rPr>
        <w:fldChar w:fldCharType="separate"/>
      </w:r>
      <w:r w:rsidR="00F32E67">
        <w:rPr>
          <w:noProof/>
        </w:rPr>
        <w:t>8</w:t>
      </w:r>
      <w:r w:rsidR="00F32E67">
        <w:rPr>
          <w:noProof/>
        </w:rPr>
        <w:fldChar w:fldCharType="end"/>
      </w:r>
    </w:p>
    <w:p w14:paraId="41502D88" w14:textId="293A24CE" w:rsidR="00F32E67" w:rsidRDefault="00F32E67">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_Toc163048129 \h </w:instrText>
      </w:r>
      <w:r>
        <w:rPr>
          <w:noProof/>
        </w:rPr>
      </w:r>
      <w:r>
        <w:rPr>
          <w:noProof/>
        </w:rPr>
        <w:fldChar w:fldCharType="separate"/>
      </w:r>
      <w:r>
        <w:rPr>
          <w:noProof/>
        </w:rPr>
        <w:t>10</w:t>
      </w:r>
      <w:r>
        <w:rPr>
          <w:noProof/>
        </w:rPr>
        <w:fldChar w:fldCharType="end"/>
      </w:r>
    </w:p>
    <w:p w14:paraId="3BEF81E4" w14:textId="675BB510" w:rsidR="00F32E67" w:rsidRDefault="00F32E67">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_Toc163048130 \h </w:instrText>
      </w:r>
      <w:r>
        <w:rPr>
          <w:noProof/>
        </w:rPr>
      </w:r>
      <w:r>
        <w:rPr>
          <w:noProof/>
        </w:rPr>
        <w:fldChar w:fldCharType="separate"/>
      </w:r>
      <w:r>
        <w:rPr>
          <w:noProof/>
        </w:rPr>
        <w:t>10</w:t>
      </w:r>
      <w:r>
        <w:rPr>
          <w:noProof/>
        </w:rPr>
        <w:fldChar w:fldCharType="end"/>
      </w:r>
    </w:p>
    <w:p w14:paraId="6E56D1B4" w14:textId="2F65AEC0" w:rsidR="00F32E67" w:rsidRDefault="00F32E67">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_Toc163048131 \h </w:instrText>
      </w:r>
      <w:r>
        <w:rPr>
          <w:noProof/>
        </w:rPr>
      </w:r>
      <w:r>
        <w:rPr>
          <w:noProof/>
        </w:rPr>
        <w:fldChar w:fldCharType="separate"/>
      </w:r>
      <w:r>
        <w:rPr>
          <w:noProof/>
        </w:rPr>
        <w:t>11</w:t>
      </w:r>
      <w:r>
        <w:rPr>
          <w:noProof/>
        </w:rPr>
        <w:fldChar w:fldCharType="end"/>
      </w:r>
    </w:p>
    <w:p w14:paraId="13B7EA58" w14:textId="187C7936"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_Toc163048132 \h </w:instrText>
      </w:r>
      <w:r>
        <w:rPr>
          <w:noProof/>
        </w:rPr>
      </w:r>
      <w:r>
        <w:rPr>
          <w:noProof/>
        </w:rPr>
        <w:fldChar w:fldCharType="separate"/>
      </w:r>
      <w:r>
        <w:rPr>
          <w:noProof/>
        </w:rPr>
        <w:t>11</w:t>
      </w:r>
      <w:r>
        <w:rPr>
          <w:noProof/>
        </w:rPr>
        <w:fldChar w:fldCharType="end"/>
      </w:r>
    </w:p>
    <w:p w14:paraId="11A5E081" w14:textId="4895EF16"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_Toc163048133 \h </w:instrText>
      </w:r>
      <w:r>
        <w:rPr>
          <w:noProof/>
        </w:rPr>
      </w:r>
      <w:r>
        <w:rPr>
          <w:noProof/>
        </w:rPr>
        <w:fldChar w:fldCharType="separate"/>
      </w:r>
      <w:r>
        <w:rPr>
          <w:noProof/>
        </w:rPr>
        <w:t>11</w:t>
      </w:r>
      <w:r>
        <w:rPr>
          <w:noProof/>
        </w:rPr>
        <w:fldChar w:fldCharType="end"/>
      </w:r>
    </w:p>
    <w:p w14:paraId="23A260A0" w14:textId="2227EE46"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_Toc163048134 \h </w:instrText>
      </w:r>
      <w:r>
        <w:rPr>
          <w:noProof/>
        </w:rPr>
      </w:r>
      <w:r>
        <w:rPr>
          <w:noProof/>
        </w:rPr>
        <w:fldChar w:fldCharType="separate"/>
      </w:r>
      <w:r>
        <w:rPr>
          <w:noProof/>
        </w:rPr>
        <w:t>11</w:t>
      </w:r>
      <w:r>
        <w:rPr>
          <w:noProof/>
        </w:rPr>
        <w:fldChar w:fldCharType="end"/>
      </w:r>
    </w:p>
    <w:p w14:paraId="2761909A" w14:textId="011489D8" w:rsidR="00F32E67" w:rsidRDefault="00F32E67">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_Toc163048135 \h </w:instrText>
      </w:r>
      <w:r>
        <w:rPr>
          <w:noProof/>
        </w:rPr>
      </w:r>
      <w:r>
        <w:rPr>
          <w:noProof/>
        </w:rPr>
        <w:fldChar w:fldCharType="separate"/>
      </w:r>
      <w:r>
        <w:rPr>
          <w:noProof/>
        </w:rPr>
        <w:t>12</w:t>
      </w:r>
      <w:r>
        <w:rPr>
          <w:noProof/>
        </w:rPr>
        <w:fldChar w:fldCharType="end"/>
      </w:r>
    </w:p>
    <w:p w14:paraId="64F51971" w14:textId="7E04ACD3"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_Toc163048136 \h </w:instrText>
      </w:r>
      <w:r>
        <w:rPr>
          <w:noProof/>
        </w:rPr>
      </w:r>
      <w:r>
        <w:rPr>
          <w:noProof/>
        </w:rPr>
        <w:fldChar w:fldCharType="separate"/>
      </w:r>
      <w:r>
        <w:rPr>
          <w:noProof/>
        </w:rPr>
        <w:t>12</w:t>
      </w:r>
      <w:r>
        <w:rPr>
          <w:noProof/>
        </w:rPr>
        <w:fldChar w:fldCharType="end"/>
      </w:r>
    </w:p>
    <w:p w14:paraId="29DDF86B" w14:textId="5B7CADB8" w:rsidR="00F32E67" w:rsidRDefault="00F32E67">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_Toc163048137 \h </w:instrText>
      </w:r>
      <w:r>
        <w:rPr>
          <w:noProof/>
        </w:rPr>
      </w:r>
      <w:r>
        <w:rPr>
          <w:noProof/>
        </w:rPr>
        <w:fldChar w:fldCharType="separate"/>
      </w:r>
      <w:r>
        <w:rPr>
          <w:noProof/>
        </w:rPr>
        <w:t>12</w:t>
      </w:r>
      <w:r>
        <w:rPr>
          <w:noProof/>
        </w:rPr>
        <w:fldChar w:fldCharType="end"/>
      </w:r>
    </w:p>
    <w:p w14:paraId="438FD7B8" w14:textId="4FEA5CAE"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_Toc163048138 \h </w:instrText>
      </w:r>
      <w:r>
        <w:rPr>
          <w:noProof/>
        </w:rPr>
      </w:r>
      <w:r>
        <w:rPr>
          <w:noProof/>
        </w:rPr>
        <w:fldChar w:fldCharType="separate"/>
      </w:r>
      <w:r>
        <w:rPr>
          <w:noProof/>
        </w:rPr>
        <w:t>12</w:t>
      </w:r>
      <w:r>
        <w:rPr>
          <w:noProof/>
        </w:rPr>
        <w:fldChar w:fldCharType="end"/>
      </w:r>
    </w:p>
    <w:p w14:paraId="00538630" w14:textId="51C4A61D"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_Toc163048139 \h </w:instrText>
      </w:r>
      <w:r>
        <w:rPr>
          <w:noProof/>
        </w:rPr>
      </w:r>
      <w:r>
        <w:rPr>
          <w:noProof/>
        </w:rPr>
        <w:fldChar w:fldCharType="separate"/>
      </w:r>
      <w:r>
        <w:rPr>
          <w:noProof/>
        </w:rPr>
        <w:t>12</w:t>
      </w:r>
      <w:r>
        <w:rPr>
          <w:noProof/>
        </w:rPr>
        <w:fldChar w:fldCharType="end"/>
      </w:r>
    </w:p>
    <w:p w14:paraId="1F4F98D6" w14:textId="309D633F"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_Toc163048140 \h </w:instrText>
      </w:r>
      <w:r>
        <w:rPr>
          <w:noProof/>
        </w:rPr>
      </w:r>
      <w:r>
        <w:rPr>
          <w:noProof/>
        </w:rPr>
        <w:fldChar w:fldCharType="separate"/>
      </w:r>
      <w:r>
        <w:rPr>
          <w:noProof/>
        </w:rPr>
        <w:t>13</w:t>
      </w:r>
      <w:r>
        <w:rPr>
          <w:noProof/>
        </w:rPr>
        <w:fldChar w:fldCharType="end"/>
      </w:r>
    </w:p>
    <w:p w14:paraId="4BA70277" w14:textId="3B1446C7"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_Toc163048141 \h </w:instrText>
      </w:r>
      <w:r>
        <w:rPr>
          <w:noProof/>
        </w:rPr>
      </w:r>
      <w:r>
        <w:rPr>
          <w:noProof/>
        </w:rPr>
        <w:fldChar w:fldCharType="separate"/>
      </w:r>
      <w:r>
        <w:rPr>
          <w:noProof/>
        </w:rPr>
        <w:t>13</w:t>
      </w:r>
      <w:r>
        <w:rPr>
          <w:noProof/>
        </w:rPr>
        <w:fldChar w:fldCharType="end"/>
      </w:r>
    </w:p>
    <w:p w14:paraId="61166459" w14:textId="27EBD0CB"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_Toc163048142 \h </w:instrText>
      </w:r>
      <w:r>
        <w:rPr>
          <w:noProof/>
        </w:rPr>
      </w:r>
      <w:r>
        <w:rPr>
          <w:noProof/>
        </w:rPr>
        <w:fldChar w:fldCharType="separate"/>
      </w:r>
      <w:r>
        <w:rPr>
          <w:noProof/>
        </w:rPr>
        <w:t>13</w:t>
      </w:r>
      <w:r>
        <w:rPr>
          <w:noProof/>
        </w:rPr>
        <w:fldChar w:fldCharType="end"/>
      </w:r>
    </w:p>
    <w:p w14:paraId="3314915C" w14:textId="200152AF"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_Toc163048143 \h </w:instrText>
      </w:r>
      <w:r>
        <w:rPr>
          <w:noProof/>
        </w:rPr>
      </w:r>
      <w:r>
        <w:rPr>
          <w:noProof/>
        </w:rPr>
        <w:fldChar w:fldCharType="separate"/>
      </w:r>
      <w:r>
        <w:rPr>
          <w:noProof/>
        </w:rPr>
        <w:t>13</w:t>
      </w:r>
      <w:r>
        <w:rPr>
          <w:noProof/>
        </w:rPr>
        <w:fldChar w:fldCharType="end"/>
      </w:r>
    </w:p>
    <w:p w14:paraId="371946E5" w14:textId="495803A5"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_Toc163048144 \h </w:instrText>
      </w:r>
      <w:r>
        <w:rPr>
          <w:noProof/>
        </w:rPr>
      </w:r>
      <w:r>
        <w:rPr>
          <w:noProof/>
        </w:rPr>
        <w:fldChar w:fldCharType="separate"/>
      </w:r>
      <w:r>
        <w:rPr>
          <w:noProof/>
        </w:rPr>
        <w:t>13</w:t>
      </w:r>
      <w:r>
        <w:rPr>
          <w:noProof/>
        </w:rPr>
        <w:fldChar w:fldCharType="end"/>
      </w:r>
    </w:p>
    <w:p w14:paraId="5FC19C2D" w14:textId="5064C86B"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_Toc163048145 \h </w:instrText>
      </w:r>
      <w:r>
        <w:rPr>
          <w:noProof/>
        </w:rPr>
      </w:r>
      <w:r>
        <w:rPr>
          <w:noProof/>
        </w:rPr>
        <w:fldChar w:fldCharType="separate"/>
      </w:r>
      <w:r>
        <w:rPr>
          <w:noProof/>
        </w:rPr>
        <w:t>13</w:t>
      </w:r>
      <w:r>
        <w:rPr>
          <w:noProof/>
        </w:rPr>
        <w:fldChar w:fldCharType="end"/>
      </w:r>
    </w:p>
    <w:p w14:paraId="21915426" w14:textId="0B74ED51"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_Toc163048146 \h </w:instrText>
      </w:r>
      <w:r>
        <w:rPr>
          <w:noProof/>
        </w:rPr>
      </w:r>
      <w:r>
        <w:rPr>
          <w:noProof/>
        </w:rPr>
        <w:fldChar w:fldCharType="separate"/>
      </w:r>
      <w:r>
        <w:rPr>
          <w:noProof/>
        </w:rPr>
        <w:t>14</w:t>
      </w:r>
      <w:r>
        <w:rPr>
          <w:noProof/>
        </w:rPr>
        <w:fldChar w:fldCharType="end"/>
      </w:r>
    </w:p>
    <w:p w14:paraId="5F55FB90" w14:textId="7E94B0BE"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_Toc163048147 \h </w:instrText>
      </w:r>
      <w:r>
        <w:rPr>
          <w:noProof/>
        </w:rPr>
      </w:r>
      <w:r>
        <w:rPr>
          <w:noProof/>
        </w:rPr>
        <w:fldChar w:fldCharType="separate"/>
      </w:r>
      <w:r>
        <w:rPr>
          <w:noProof/>
        </w:rPr>
        <w:t>14</w:t>
      </w:r>
      <w:r>
        <w:rPr>
          <w:noProof/>
        </w:rPr>
        <w:fldChar w:fldCharType="end"/>
      </w:r>
    </w:p>
    <w:p w14:paraId="00A0A147" w14:textId="35F20EDE"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_Toc163048148 \h </w:instrText>
      </w:r>
      <w:r>
        <w:rPr>
          <w:noProof/>
        </w:rPr>
      </w:r>
      <w:r>
        <w:rPr>
          <w:noProof/>
        </w:rPr>
        <w:fldChar w:fldCharType="separate"/>
      </w:r>
      <w:r>
        <w:rPr>
          <w:noProof/>
        </w:rPr>
        <w:t>14</w:t>
      </w:r>
      <w:r>
        <w:rPr>
          <w:noProof/>
        </w:rPr>
        <w:fldChar w:fldCharType="end"/>
      </w:r>
    </w:p>
    <w:p w14:paraId="2D57CBBA" w14:textId="1CB8463C"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_Toc163048149 \h </w:instrText>
      </w:r>
      <w:r>
        <w:rPr>
          <w:noProof/>
        </w:rPr>
      </w:r>
      <w:r>
        <w:rPr>
          <w:noProof/>
        </w:rPr>
        <w:fldChar w:fldCharType="separate"/>
      </w:r>
      <w:r>
        <w:rPr>
          <w:noProof/>
        </w:rPr>
        <w:t>14</w:t>
      </w:r>
      <w:r>
        <w:rPr>
          <w:noProof/>
        </w:rPr>
        <w:fldChar w:fldCharType="end"/>
      </w:r>
    </w:p>
    <w:p w14:paraId="1C2F7B7C" w14:textId="4D7D5EE4"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_Toc163048150 \h </w:instrText>
      </w:r>
      <w:r>
        <w:rPr>
          <w:noProof/>
        </w:rPr>
      </w:r>
      <w:r>
        <w:rPr>
          <w:noProof/>
        </w:rPr>
        <w:fldChar w:fldCharType="separate"/>
      </w:r>
      <w:r>
        <w:rPr>
          <w:noProof/>
        </w:rPr>
        <w:t>14</w:t>
      </w:r>
      <w:r>
        <w:rPr>
          <w:noProof/>
        </w:rPr>
        <w:fldChar w:fldCharType="end"/>
      </w:r>
    </w:p>
    <w:p w14:paraId="64A10C03" w14:textId="768E8D51"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_Toc163048151 \h </w:instrText>
      </w:r>
      <w:r>
        <w:rPr>
          <w:noProof/>
        </w:rPr>
      </w:r>
      <w:r>
        <w:rPr>
          <w:noProof/>
        </w:rPr>
        <w:fldChar w:fldCharType="separate"/>
      </w:r>
      <w:r>
        <w:rPr>
          <w:noProof/>
        </w:rPr>
        <w:t>14</w:t>
      </w:r>
      <w:r>
        <w:rPr>
          <w:noProof/>
        </w:rPr>
        <w:fldChar w:fldCharType="end"/>
      </w:r>
    </w:p>
    <w:p w14:paraId="1156CDFC" w14:textId="16E45EF0"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_Toc163048152 \h </w:instrText>
      </w:r>
      <w:r>
        <w:rPr>
          <w:noProof/>
        </w:rPr>
      </w:r>
      <w:r>
        <w:rPr>
          <w:noProof/>
        </w:rPr>
        <w:fldChar w:fldCharType="separate"/>
      </w:r>
      <w:r>
        <w:rPr>
          <w:noProof/>
        </w:rPr>
        <w:t>14</w:t>
      </w:r>
      <w:r>
        <w:rPr>
          <w:noProof/>
        </w:rPr>
        <w:fldChar w:fldCharType="end"/>
      </w:r>
    </w:p>
    <w:p w14:paraId="4A28F425" w14:textId="2792953A"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_Toc163048153 \h </w:instrText>
      </w:r>
      <w:r>
        <w:rPr>
          <w:noProof/>
        </w:rPr>
      </w:r>
      <w:r>
        <w:rPr>
          <w:noProof/>
        </w:rPr>
        <w:fldChar w:fldCharType="separate"/>
      </w:r>
      <w:r>
        <w:rPr>
          <w:noProof/>
        </w:rPr>
        <w:t>15</w:t>
      </w:r>
      <w:r>
        <w:rPr>
          <w:noProof/>
        </w:rPr>
        <w:fldChar w:fldCharType="end"/>
      </w:r>
    </w:p>
    <w:p w14:paraId="202B00BE" w14:textId="4BC5E323"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_Toc163048154 \h </w:instrText>
      </w:r>
      <w:r>
        <w:rPr>
          <w:noProof/>
        </w:rPr>
      </w:r>
      <w:r>
        <w:rPr>
          <w:noProof/>
        </w:rPr>
        <w:fldChar w:fldCharType="separate"/>
      </w:r>
      <w:r>
        <w:rPr>
          <w:noProof/>
        </w:rPr>
        <w:t>16</w:t>
      </w:r>
      <w:r>
        <w:rPr>
          <w:noProof/>
        </w:rPr>
        <w:fldChar w:fldCharType="end"/>
      </w:r>
    </w:p>
    <w:p w14:paraId="2CC82F93" w14:textId="0F2A40F6"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_Toc163048155 \h </w:instrText>
      </w:r>
      <w:r>
        <w:rPr>
          <w:noProof/>
        </w:rPr>
      </w:r>
      <w:r>
        <w:rPr>
          <w:noProof/>
        </w:rPr>
        <w:fldChar w:fldCharType="separate"/>
      </w:r>
      <w:r>
        <w:rPr>
          <w:noProof/>
        </w:rPr>
        <w:t>17</w:t>
      </w:r>
      <w:r>
        <w:rPr>
          <w:noProof/>
        </w:rPr>
        <w:fldChar w:fldCharType="end"/>
      </w:r>
    </w:p>
    <w:p w14:paraId="16D5D6DF" w14:textId="384CEDA3"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_Toc163048156 \h </w:instrText>
      </w:r>
      <w:r>
        <w:rPr>
          <w:noProof/>
        </w:rPr>
      </w:r>
      <w:r>
        <w:rPr>
          <w:noProof/>
        </w:rPr>
        <w:fldChar w:fldCharType="separate"/>
      </w:r>
      <w:r>
        <w:rPr>
          <w:noProof/>
        </w:rPr>
        <w:t>17</w:t>
      </w:r>
      <w:r>
        <w:rPr>
          <w:noProof/>
        </w:rPr>
        <w:fldChar w:fldCharType="end"/>
      </w:r>
    </w:p>
    <w:p w14:paraId="24A0F2E5" w14:textId="0869FC67"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_Toc163048157 \h </w:instrText>
      </w:r>
      <w:r>
        <w:rPr>
          <w:noProof/>
        </w:rPr>
      </w:r>
      <w:r>
        <w:rPr>
          <w:noProof/>
        </w:rPr>
        <w:fldChar w:fldCharType="separate"/>
      </w:r>
      <w:r>
        <w:rPr>
          <w:noProof/>
        </w:rPr>
        <w:t>17</w:t>
      </w:r>
      <w:r>
        <w:rPr>
          <w:noProof/>
        </w:rPr>
        <w:fldChar w:fldCharType="end"/>
      </w:r>
    </w:p>
    <w:p w14:paraId="4D92F26A" w14:textId="7D9D3B49"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_Toc163048158 \h </w:instrText>
      </w:r>
      <w:r>
        <w:rPr>
          <w:noProof/>
        </w:rPr>
      </w:r>
      <w:r>
        <w:rPr>
          <w:noProof/>
        </w:rPr>
        <w:fldChar w:fldCharType="separate"/>
      </w:r>
      <w:r>
        <w:rPr>
          <w:noProof/>
        </w:rPr>
        <w:t>17</w:t>
      </w:r>
      <w:r>
        <w:rPr>
          <w:noProof/>
        </w:rPr>
        <w:fldChar w:fldCharType="end"/>
      </w:r>
    </w:p>
    <w:p w14:paraId="196AA154" w14:textId="37786B13"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_Toc163048159 \h </w:instrText>
      </w:r>
      <w:r>
        <w:rPr>
          <w:noProof/>
        </w:rPr>
      </w:r>
      <w:r>
        <w:rPr>
          <w:noProof/>
        </w:rPr>
        <w:fldChar w:fldCharType="separate"/>
      </w:r>
      <w:r>
        <w:rPr>
          <w:noProof/>
        </w:rPr>
        <w:t>17</w:t>
      </w:r>
      <w:r>
        <w:rPr>
          <w:noProof/>
        </w:rPr>
        <w:fldChar w:fldCharType="end"/>
      </w:r>
    </w:p>
    <w:p w14:paraId="2ABBDEAC" w14:textId="0006A770"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_Toc163048160 \h </w:instrText>
      </w:r>
      <w:r>
        <w:rPr>
          <w:noProof/>
        </w:rPr>
      </w:r>
      <w:r>
        <w:rPr>
          <w:noProof/>
        </w:rPr>
        <w:fldChar w:fldCharType="separate"/>
      </w:r>
      <w:r>
        <w:rPr>
          <w:noProof/>
        </w:rPr>
        <w:t>18</w:t>
      </w:r>
      <w:r>
        <w:rPr>
          <w:noProof/>
        </w:rPr>
        <w:fldChar w:fldCharType="end"/>
      </w:r>
    </w:p>
    <w:p w14:paraId="045A2715" w14:textId="69257753"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_Toc163048161 \h </w:instrText>
      </w:r>
      <w:r>
        <w:rPr>
          <w:noProof/>
        </w:rPr>
      </w:r>
      <w:r>
        <w:rPr>
          <w:noProof/>
        </w:rPr>
        <w:fldChar w:fldCharType="separate"/>
      </w:r>
      <w:r>
        <w:rPr>
          <w:noProof/>
        </w:rPr>
        <w:t>18</w:t>
      </w:r>
      <w:r>
        <w:rPr>
          <w:noProof/>
        </w:rPr>
        <w:fldChar w:fldCharType="end"/>
      </w:r>
    </w:p>
    <w:p w14:paraId="119A05C2" w14:textId="038E399C"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_Toc163048162 \h </w:instrText>
      </w:r>
      <w:r>
        <w:rPr>
          <w:noProof/>
        </w:rPr>
      </w:r>
      <w:r>
        <w:rPr>
          <w:noProof/>
        </w:rPr>
        <w:fldChar w:fldCharType="separate"/>
      </w:r>
      <w:r>
        <w:rPr>
          <w:noProof/>
        </w:rPr>
        <w:t>18</w:t>
      </w:r>
      <w:r>
        <w:rPr>
          <w:noProof/>
        </w:rPr>
        <w:fldChar w:fldCharType="end"/>
      </w:r>
    </w:p>
    <w:p w14:paraId="5CDB8EA2" w14:textId="33674D28"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_Toc163048163 \h </w:instrText>
      </w:r>
      <w:r>
        <w:rPr>
          <w:noProof/>
        </w:rPr>
      </w:r>
      <w:r>
        <w:rPr>
          <w:noProof/>
        </w:rPr>
        <w:fldChar w:fldCharType="separate"/>
      </w:r>
      <w:r>
        <w:rPr>
          <w:noProof/>
        </w:rPr>
        <w:t>18</w:t>
      </w:r>
      <w:r>
        <w:rPr>
          <w:noProof/>
        </w:rPr>
        <w:fldChar w:fldCharType="end"/>
      </w:r>
    </w:p>
    <w:p w14:paraId="6DFBCEAA" w14:textId="42203407"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_Toc163048164 \h </w:instrText>
      </w:r>
      <w:r>
        <w:rPr>
          <w:noProof/>
        </w:rPr>
      </w:r>
      <w:r>
        <w:rPr>
          <w:noProof/>
        </w:rPr>
        <w:fldChar w:fldCharType="separate"/>
      </w:r>
      <w:r>
        <w:rPr>
          <w:noProof/>
        </w:rPr>
        <w:t>18</w:t>
      </w:r>
      <w:r>
        <w:rPr>
          <w:noProof/>
        </w:rPr>
        <w:fldChar w:fldCharType="end"/>
      </w:r>
    </w:p>
    <w:p w14:paraId="70344C96" w14:textId="24165398"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_Toc163048165 \h </w:instrText>
      </w:r>
      <w:r>
        <w:rPr>
          <w:noProof/>
        </w:rPr>
      </w:r>
      <w:r>
        <w:rPr>
          <w:noProof/>
        </w:rPr>
        <w:fldChar w:fldCharType="separate"/>
      </w:r>
      <w:r>
        <w:rPr>
          <w:noProof/>
        </w:rPr>
        <w:t>18</w:t>
      </w:r>
      <w:r>
        <w:rPr>
          <w:noProof/>
        </w:rPr>
        <w:fldChar w:fldCharType="end"/>
      </w:r>
    </w:p>
    <w:p w14:paraId="216B0803" w14:textId="68DE7734"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_Toc163048166 \h </w:instrText>
      </w:r>
      <w:r>
        <w:rPr>
          <w:noProof/>
        </w:rPr>
      </w:r>
      <w:r>
        <w:rPr>
          <w:noProof/>
        </w:rPr>
        <w:fldChar w:fldCharType="separate"/>
      </w:r>
      <w:r>
        <w:rPr>
          <w:noProof/>
        </w:rPr>
        <w:t>19</w:t>
      </w:r>
      <w:r>
        <w:rPr>
          <w:noProof/>
        </w:rPr>
        <w:fldChar w:fldCharType="end"/>
      </w:r>
    </w:p>
    <w:p w14:paraId="221F15C3" w14:textId="610BBC5B"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_Toc163048167 \h </w:instrText>
      </w:r>
      <w:r>
        <w:rPr>
          <w:noProof/>
        </w:rPr>
      </w:r>
      <w:r>
        <w:rPr>
          <w:noProof/>
        </w:rPr>
        <w:fldChar w:fldCharType="separate"/>
      </w:r>
      <w:r>
        <w:rPr>
          <w:noProof/>
        </w:rPr>
        <w:t>19</w:t>
      </w:r>
      <w:r>
        <w:rPr>
          <w:noProof/>
        </w:rPr>
        <w:fldChar w:fldCharType="end"/>
      </w:r>
    </w:p>
    <w:p w14:paraId="1D9295EF" w14:textId="5CB14BB6"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_Toc163048168 \h </w:instrText>
      </w:r>
      <w:r>
        <w:rPr>
          <w:noProof/>
        </w:rPr>
      </w:r>
      <w:r>
        <w:rPr>
          <w:noProof/>
        </w:rPr>
        <w:fldChar w:fldCharType="separate"/>
      </w:r>
      <w:r>
        <w:rPr>
          <w:noProof/>
        </w:rPr>
        <w:t>19</w:t>
      </w:r>
      <w:r>
        <w:rPr>
          <w:noProof/>
        </w:rPr>
        <w:fldChar w:fldCharType="end"/>
      </w:r>
    </w:p>
    <w:p w14:paraId="1B8EBF3A" w14:textId="0F94C45E"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_Toc163048169 \h </w:instrText>
      </w:r>
      <w:r>
        <w:rPr>
          <w:noProof/>
        </w:rPr>
      </w:r>
      <w:r>
        <w:rPr>
          <w:noProof/>
        </w:rPr>
        <w:fldChar w:fldCharType="separate"/>
      </w:r>
      <w:r>
        <w:rPr>
          <w:noProof/>
        </w:rPr>
        <w:t>19</w:t>
      </w:r>
      <w:r>
        <w:rPr>
          <w:noProof/>
        </w:rPr>
        <w:fldChar w:fldCharType="end"/>
      </w:r>
    </w:p>
    <w:p w14:paraId="4E4ADFE6" w14:textId="54829B15"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_Toc163048170 \h </w:instrText>
      </w:r>
      <w:r>
        <w:rPr>
          <w:noProof/>
        </w:rPr>
      </w:r>
      <w:r>
        <w:rPr>
          <w:noProof/>
        </w:rPr>
        <w:fldChar w:fldCharType="separate"/>
      </w:r>
      <w:r>
        <w:rPr>
          <w:noProof/>
        </w:rPr>
        <w:t>20</w:t>
      </w:r>
      <w:r>
        <w:rPr>
          <w:noProof/>
        </w:rPr>
        <w:fldChar w:fldCharType="end"/>
      </w:r>
    </w:p>
    <w:p w14:paraId="297C4D81" w14:textId="7EA4D5F2"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_Toc163048171 \h </w:instrText>
      </w:r>
      <w:r>
        <w:rPr>
          <w:noProof/>
        </w:rPr>
      </w:r>
      <w:r>
        <w:rPr>
          <w:noProof/>
        </w:rPr>
        <w:fldChar w:fldCharType="separate"/>
      </w:r>
      <w:r>
        <w:rPr>
          <w:noProof/>
        </w:rPr>
        <w:t>20</w:t>
      </w:r>
      <w:r>
        <w:rPr>
          <w:noProof/>
        </w:rPr>
        <w:fldChar w:fldCharType="end"/>
      </w:r>
    </w:p>
    <w:p w14:paraId="20B60443" w14:textId="6B100A58"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_Toc163048172 \h </w:instrText>
      </w:r>
      <w:r>
        <w:rPr>
          <w:noProof/>
        </w:rPr>
      </w:r>
      <w:r>
        <w:rPr>
          <w:noProof/>
        </w:rPr>
        <w:fldChar w:fldCharType="separate"/>
      </w:r>
      <w:r>
        <w:rPr>
          <w:noProof/>
        </w:rPr>
        <w:t>21</w:t>
      </w:r>
      <w:r>
        <w:rPr>
          <w:noProof/>
        </w:rPr>
        <w:fldChar w:fldCharType="end"/>
      </w:r>
    </w:p>
    <w:p w14:paraId="01CE533D" w14:textId="235B4820"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_Toc163048173 \h </w:instrText>
      </w:r>
      <w:r>
        <w:rPr>
          <w:noProof/>
        </w:rPr>
      </w:r>
      <w:r>
        <w:rPr>
          <w:noProof/>
        </w:rPr>
        <w:fldChar w:fldCharType="separate"/>
      </w:r>
      <w:r>
        <w:rPr>
          <w:noProof/>
        </w:rPr>
        <w:t>21</w:t>
      </w:r>
      <w:r>
        <w:rPr>
          <w:noProof/>
        </w:rPr>
        <w:fldChar w:fldCharType="end"/>
      </w:r>
    </w:p>
    <w:p w14:paraId="635BF6EB" w14:textId="0E8EFBA5"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_Toc163048174 \h </w:instrText>
      </w:r>
      <w:r>
        <w:rPr>
          <w:noProof/>
        </w:rPr>
      </w:r>
      <w:r>
        <w:rPr>
          <w:noProof/>
        </w:rPr>
        <w:fldChar w:fldCharType="separate"/>
      </w:r>
      <w:r>
        <w:rPr>
          <w:noProof/>
        </w:rPr>
        <w:t>22</w:t>
      </w:r>
      <w:r>
        <w:rPr>
          <w:noProof/>
        </w:rPr>
        <w:fldChar w:fldCharType="end"/>
      </w:r>
    </w:p>
    <w:p w14:paraId="5A1C7235" w14:textId="49D2A654"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_Toc163048175 \h </w:instrText>
      </w:r>
      <w:r>
        <w:rPr>
          <w:noProof/>
        </w:rPr>
      </w:r>
      <w:r>
        <w:rPr>
          <w:noProof/>
        </w:rPr>
        <w:fldChar w:fldCharType="separate"/>
      </w:r>
      <w:r>
        <w:rPr>
          <w:noProof/>
        </w:rPr>
        <w:t>22</w:t>
      </w:r>
      <w:r>
        <w:rPr>
          <w:noProof/>
        </w:rPr>
        <w:fldChar w:fldCharType="end"/>
      </w:r>
    </w:p>
    <w:p w14:paraId="10564E1F" w14:textId="1585C077"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_Toc163048176 \h </w:instrText>
      </w:r>
      <w:r>
        <w:rPr>
          <w:noProof/>
        </w:rPr>
      </w:r>
      <w:r>
        <w:rPr>
          <w:noProof/>
        </w:rPr>
        <w:fldChar w:fldCharType="separate"/>
      </w:r>
      <w:r>
        <w:rPr>
          <w:noProof/>
        </w:rPr>
        <w:t>22</w:t>
      </w:r>
      <w:r>
        <w:rPr>
          <w:noProof/>
        </w:rPr>
        <w:fldChar w:fldCharType="end"/>
      </w:r>
    </w:p>
    <w:p w14:paraId="59FFC032" w14:textId="6AF1BAA5"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_Toc163048177 \h </w:instrText>
      </w:r>
      <w:r>
        <w:rPr>
          <w:noProof/>
        </w:rPr>
      </w:r>
      <w:r>
        <w:rPr>
          <w:noProof/>
        </w:rPr>
        <w:fldChar w:fldCharType="separate"/>
      </w:r>
      <w:r>
        <w:rPr>
          <w:noProof/>
        </w:rPr>
        <w:t>22</w:t>
      </w:r>
      <w:r>
        <w:rPr>
          <w:noProof/>
        </w:rPr>
        <w:fldChar w:fldCharType="end"/>
      </w:r>
    </w:p>
    <w:p w14:paraId="437D1C33" w14:textId="4BDCD2E6"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_Toc163048178 \h </w:instrText>
      </w:r>
      <w:r>
        <w:rPr>
          <w:noProof/>
        </w:rPr>
      </w:r>
      <w:r>
        <w:rPr>
          <w:noProof/>
        </w:rPr>
        <w:fldChar w:fldCharType="separate"/>
      </w:r>
      <w:r>
        <w:rPr>
          <w:noProof/>
        </w:rPr>
        <w:t>22</w:t>
      </w:r>
      <w:r>
        <w:rPr>
          <w:noProof/>
        </w:rPr>
        <w:fldChar w:fldCharType="end"/>
      </w:r>
    </w:p>
    <w:p w14:paraId="31AFA8CB" w14:textId="075A6855"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_Toc163048179 \h </w:instrText>
      </w:r>
      <w:r>
        <w:rPr>
          <w:noProof/>
        </w:rPr>
      </w:r>
      <w:r>
        <w:rPr>
          <w:noProof/>
        </w:rPr>
        <w:fldChar w:fldCharType="separate"/>
      </w:r>
      <w:r>
        <w:rPr>
          <w:noProof/>
        </w:rPr>
        <w:t>23</w:t>
      </w:r>
      <w:r>
        <w:rPr>
          <w:noProof/>
        </w:rPr>
        <w:fldChar w:fldCharType="end"/>
      </w:r>
    </w:p>
    <w:p w14:paraId="3AEB4C89" w14:textId="6D990F10"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_Toc163048180 \h </w:instrText>
      </w:r>
      <w:r>
        <w:rPr>
          <w:noProof/>
        </w:rPr>
      </w:r>
      <w:r>
        <w:rPr>
          <w:noProof/>
        </w:rPr>
        <w:fldChar w:fldCharType="separate"/>
      </w:r>
      <w:r>
        <w:rPr>
          <w:noProof/>
        </w:rPr>
        <w:t>23</w:t>
      </w:r>
      <w:r>
        <w:rPr>
          <w:noProof/>
        </w:rPr>
        <w:fldChar w:fldCharType="end"/>
      </w:r>
    </w:p>
    <w:p w14:paraId="6FE406F9" w14:textId="0A527A80"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_Toc163048181 \h </w:instrText>
      </w:r>
      <w:r>
        <w:rPr>
          <w:noProof/>
        </w:rPr>
      </w:r>
      <w:r>
        <w:rPr>
          <w:noProof/>
        </w:rPr>
        <w:fldChar w:fldCharType="separate"/>
      </w:r>
      <w:r>
        <w:rPr>
          <w:noProof/>
        </w:rPr>
        <w:t>23</w:t>
      </w:r>
      <w:r>
        <w:rPr>
          <w:noProof/>
        </w:rPr>
        <w:fldChar w:fldCharType="end"/>
      </w:r>
    </w:p>
    <w:p w14:paraId="19EC6B2E" w14:textId="0926910C"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_Toc163048182 \h </w:instrText>
      </w:r>
      <w:r>
        <w:rPr>
          <w:noProof/>
        </w:rPr>
      </w:r>
      <w:r>
        <w:rPr>
          <w:noProof/>
        </w:rPr>
        <w:fldChar w:fldCharType="separate"/>
      </w:r>
      <w:r>
        <w:rPr>
          <w:noProof/>
        </w:rPr>
        <w:t>23</w:t>
      </w:r>
      <w:r>
        <w:rPr>
          <w:noProof/>
        </w:rPr>
        <w:fldChar w:fldCharType="end"/>
      </w:r>
    </w:p>
    <w:p w14:paraId="1DD88CC5" w14:textId="4CDD0839"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noProof/>
        </w:rPr>
        <w:tab/>
        <w:t>Requirements</w:t>
      </w:r>
      <w:r>
        <w:rPr>
          <w:noProof/>
        </w:rPr>
        <w:tab/>
      </w:r>
      <w:r>
        <w:rPr>
          <w:noProof/>
        </w:rPr>
        <w:fldChar w:fldCharType="begin" w:fldLock="1"/>
      </w:r>
      <w:r>
        <w:rPr>
          <w:noProof/>
        </w:rPr>
        <w:instrText xml:space="preserve"> PAGEREF _Toc163048183 \h </w:instrText>
      </w:r>
      <w:r>
        <w:rPr>
          <w:noProof/>
        </w:rPr>
      </w:r>
      <w:r>
        <w:rPr>
          <w:noProof/>
        </w:rPr>
        <w:fldChar w:fldCharType="separate"/>
      </w:r>
      <w:r>
        <w:rPr>
          <w:noProof/>
        </w:rPr>
        <w:t>23</w:t>
      </w:r>
      <w:r>
        <w:rPr>
          <w:noProof/>
        </w:rPr>
        <w:fldChar w:fldCharType="end"/>
      </w:r>
    </w:p>
    <w:p w14:paraId="179D18DE" w14:textId="427AF02C"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_Toc163048184 \h </w:instrText>
      </w:r>
      <w:r>
        <w:rPr>
          <w:noProof/>
        </w:rPr>
      </w:r>
      <w:r>
        <w:rPr>
          <w:noProof/>
        </w:rPr>
        <w:fldChar w:fldCharType="separate"/>
      </w:r>
      <w:r>
        <w:rPr>
          <w:noProof/>
        </w:rPr>
        <w:t>23</w:t>
      </w:r>
      <w:r>
        <w:rPr>
          <w:noProof/>
        </w:rPr>
        <w:fldChar w:fldCharType="end"/>
      </w:r>
    </w:p>
    <w:p w14:paraId="00CFB214" w14:textId="12D4E85F"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_Toc163048185 \h </w:instrText>
      </w:r>
      <w:r>
        <w:rPr>
          <w:noProof/>
        </w:rPr>
      </w:r>
      <w:r>
        <w:rPr>
          <w:noProof/>
        </w:rPr>
        <w:fldChar w:fldCharType="separate"/>
      </w:r>
      <w:r>
        <w:rPr>
          <w:noProof/>
        </w:rPr>
        <w:t>23</w:t>
      </w:r>
      <w:r>
        <w:rPr>
          <w:noProof/>
        </w:rPr>
        <w:fldChar w:fldCharType="end"/>
      </w:r>
    </w:p>
    <w:p w14:paraId="3AEF49EF" w14:textId="3978DCE4"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_Toc163048186 \h </w:instrText>
      </w:r>
      <w:r>
        <w:rPr>
          <w:noProof/>
        </w:rPr>
      </w:r>
      <w:r>
        <w:rPr>
          <w:noProof/>
        </w:rPr>
        <w:fldChar w:fldCharType="separate"/>
      </w:r>
      <w:r>
        <w:rPr>
          <w:noProof/>
        </w:rPr>
        <w:t>23</w:t>
      </w:r>
      <w:r>
        <w:rPr>
          <w:noProof/>
        </w:rPr>
        <w:fldChar w:fldCharType="end"/>
      </w:r>
    </w:p>
    <w:p w14:paraId="08F43729" w14:textId="319C2409"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_Toc163048187 \h </w:instrText>
      </w:r>
      <w:r>
        <w:rPr>
          <w:noProof/>
        </w:rPr>
      </w:r>
      <w:r>
        <w:rPr>
          <w:noProof/>
        </w:rPr>
        <w:fldChar w:fldCharType="separate"/>
      </w:r>
      <w:r>
        <w:rPr>
          <w:noProof/>
        </w:rPr>
        <w:t>23</w:t>
      </w:r>
      <w:r>
        <w:rPr>
          <w:noProof/>
        </w:rPr>
        <w:fldChar w:fldCharType="end"/>
      </w:r>
    </w:p>
    <w:p w14:paraId="1BF4DCF7" w14:textId="3093331C" w:rsidR="00F32E67" w:rsidRDefault="00F32E67">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_Toc163048188 \h </w:instrText>
      </w:r>
      <w:r>
        <w:rPr>
          <w:noProof/>
        </w:rPr>
      </w:r>
      <w:r>
        <w:rPr>
          <w:noProof/>
        </w:rPr>
        <w:fldChar w:fldCharType="separate"/>
      </w:r>
      <w:r>
        <w:rPr>
          <w:noProof/>
        </w:rPr>
        <w:t>24</w:t>
      </w:r>
      <w:r>
        <w:rPr>
          <w:noProof/>
        </w:rPr>
        <w:fldChar w:fldCharType="end"/>
      </w:r>
    </w:p>
    <w:p w14:paraId="1BCDA4A2" w14:textId="0664CE6C"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_Toc163048189 \h </w:instrText>
      </w:r>
      <w:r>
        <w:rPr>
          <w:noProof/>
        </w:rPr>
      </w:r>
      <w:r>
        <w:rPr>
          <w:noProof/>
        </w:rPr>
        <w:fldChar w:fldCharType="separate"/>
      </w:r>
      <w:r>
        <w:rPr>
          <w:noProof/>
        </w:rPr>
        <w:t>24</w:t>
      </w:r>
      <w:r>
        <w:rPr>
          <w:noProof/>
        </w:rPr>
        <w:fldChar w:fldCharType="end"/>
      </w:r>
    </w:p>
    <w:p w14:paraId="3B319778" w14:textId="7F0706BC"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_Toc163048190 \h </w:instrText>
      </w:r>
      <w:r>
        <w:rPr>
          <w:noProof/>
        </w:rPr>
      </w:r>
      <w:r>
        <w:rPr>
          <w:noProof/>
        </w:rPr>
        <w:fldChar w:fldCharType="separate"/>
      </w:r>
      <w:r>
        <w:rPr>
          <w:noProof/>
        </w:rPr>
        <w:t>24</w:t>
      </w:r>
      <w:r>
        <w:rPr>
          <w:noProof/>
        </w:rPr>
        <w:fldChar w:fldCharType="end"/>
      </w:r>
    </w:p>
    <w:p w14:paraId="788CAE68" w14:textId="57C7EEE9"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_Toc163048191 \h </w:instrText>
      </w:r>
      <w:r>
        <w:rPr>
          <w:noProof/>
        </w:rPr>
      </w:r>
      <w:r>
        <w:rPr>
          <w:noProof/>
        </w:rPr>
        <w:fldChar w:fldCharType="separate"/>
      </w:r>
      <w:r>
        <w:rPr>
          <w:noProof/>
        </w:rPr>
        <w:t>25</w:t>
      </w:r>
      <w:r>
        <w:rPr>
          <w:noProof/>
        </w:rPr>
        <w:fldChar w:fldCharType="end"/>
      </w:r>
    </w:p>
    <w:p w14:paraId="480BC77D" w14:textId="255A65FC"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_Toc163048192 \h </w:instrText>
      </w:r>
      <w:r>
        <w:rPr>
          <w:noProof/>
        </w:rPr>
      </w:r>
      <w:r>
        <w:rPr>
          <w:noProof/>
        </w:rPr>
        <w:fldChar w:fldCharType="separate"/>
      </w:r>
      <w:r>
        <w:rPr>
          <w:noProof/>
        </w:rPr>
        <w:t>25</w:t>
      </w:r>
      <w:r>
        <w:rPr>
          <w:noProof/>
        </w:rPr>
        <w:fldChar w:fldCharType="end"/>
      </w:r>
    </w:p>
    <w:p w14:paraId="06F0DC0F" w14:textId="48A9FB4C"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Figure 6.2.1-6: Edge Federation NRM</w:t>
      </w:r>
      <w:r>
        <w:rPr>
          <w:noProof/>
          <w:lang w:eastAsia="zh-CN"/>
        </w:rPr>
        <w:t>6.2.2</w:t>
      </w:r>
      <w:r>
        <w:rPr>
          <w:noProof/>
          <w:lang w:eastAsia="zh-CN"/>
        </w:rPr>
        <w:tab/>
        <w:t>Inheritance</w:t>
      </w:r>
      <w:r>
        <w:rPr>
          <w:noProof/>
        </w:rPr>
        <w:tab/>
      </w:r>
      <w:r>
        <w:rPr>
          <w:noProof/>
        </w:rPr>
        <w:fldChar w:fldCharType="begin" w:fldLock="1"/>
      </w:r>
      <w:r>
        <w:rPr>
          <w:noProof/>
        </w:rPr>
        <w:instrText xml:space="preserve"> PAGEREF _Toc163048193 \h </w:instrText>
      </w:r>
      <w:r>
        <w:rPr>
          <w:noProof/>
        </w:rPr>
      </w:r>
      <w:r>
        <w:rPr>
          <w:noProof/>
        </w:rPr>
        <w:fldChar w:fldCharType="separate"/>
      </w:r>
      <w:r>
        <w:rPr>
          <w:noProof/>
        </w:rPr>
        <w:t>27</w:t>
      </w:r>
      <w:r>
        <w:rPr>
          <w:noProof/>
        </w:rPr>
        <w:fldChar w:fldCharType="end"/>
      </w:r>
    </w:p>
    <w:p w14:paraId="6136D02A" w14:textId="6E1ACFA4"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_Toc163048194 \h </w:instrText>
      </w:r>
      <w:r>
        <w:rPr>
          <w:noProof/>
        </w:rPr>
      </w:r>
      <w:r>
        <w:rPr>
          <w:noProof/>
        </w:rPr>
        <w:fldChar w:fldCharType="separate"/>
      </w:r>
      <w:r>
        <w:rPr>
          <w:noProof/>
        </w:rPr>
        <w:t>28</w:t>
      </w:r>
      <w:r>
        <w:rPr>
          <w:noProof/>
        </w:rPr>
        <w:fldChar w:fldCharType="end"/>
      </w:r>
    </w:p>
    <w:p w14:paraId="0EDCB540" w14:textId="14F065F1"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_Toc163048195 \h </w:instrText>
      </w:r>
      <w:r>
        <w:rPr>
          <w:noProof/>
        </w:rPr>
      </w:r>
      <w:r>
        <w:rPr>
          <w:noProof/>
        </w:rPr>
        <w:fldChar w:fldCharType="separate"/>
      </w:r>
      <w:r>
        <w:rPr>
          <w:noProof/>
        </w:rPr>
        <w:t>28</w:t>
      </w:r>
      <w:r>
        <w:rPr>
          <w:noProof/>
        </w:rPr>
        <w:fldChar w:fldCharType="end"/>
      </w:r>
    </w:p>
    <w:p w14:paraId="4422117F" w14:textId="4F2799D7"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_Toc163048196 \h </w:instrText>
      </w:r>
      <w:r>
        <w:rPr>
          <w:noProof/>
        </w:rPr>
      </w:r>
      <w:r>
        <w:rPr>
          <w:noProof/>
        </w:rPr>
        <w:fldChar w:fldCharType="separate"/>
      </w:r>
      <w:r>
        <w:rPr>
          <w:noProof/>
        </w:rPr>
        <w:t>28</w:t>
      </w:r>
      <w:r>
        <w:rPr>
          <w:noProof/>
        </w:rPr>
        <w:fldChar w:fldCharType="end"/>
      </w:r>
    </w:p>
    <w:p w14:paraId="6A060648" w14:textId="0AA9EE64"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_Toc163048197 \h </w:instrText>
      </w:r>
      <w:r>
        <w:rPr>
          <w:noProof/>
        </w:rPr>
      </w:r>
      <w:r>
        <w:rPr>
          <w:noProof/>
        </w:rPr>
        <w:fldChar w:fldCharType="separate"/>
      </w:r>
      <w:r>
        <w:rPr>
          <w:noProof/>
        </w:rPr>
        <w:t>28</w:t>
      </w:r>
      <w:r>
        <w:rPr>
          <w:noProof/>
        </w:rPr>
        <w:fldChar w:fldCharType="end"/>
      </w:r>
    </w:p>
    <w:p w14:paraId="042BED7F" w14:textId="1419BB75"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_Toc163048198 \h </w:instrText>
      </w:r>
      <w:r>
        <w:rPr>
          <w:noProof/>
        </w:rPr>
      </w:r>
      <w:r>
        <w:rPr>
          <w:noProof/>
        </w:rPr>
        <w:fldChar w:fldCharType="separate"/>
      </w:r>
      <w:r>
        <w:rPr>
          <w:noProof/>
        </w:rPr>
        <w:t>28</w:t>
      </w:r>
      <w:r>
        <w:rPr>
          <w:noProof/>
        </w:rPr>
        <w:fldChar w:fldCharType="end"/>
      </w:r>
    </w:p>
    <w:p w14:paraId="2442E5D9" w14:textId="35E9D2D2"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_Toc163048199 \h </w:instrText>
      </w:r>
      <w:r>
        <w:rPr>
          <w:noProof/>
        </w:rPr>
      </w:r>
      <w:r>
        <w:rPr>
          <w:noProof/>
        </w:rPr>
        <w:fldChar w:fldCharType="separate"/>
      </w:r>
      <w:r>
        <w:rPr>
          <w:noProof/>
        </w:rPr>
        <w:t>28</w:t>
      </w:r>
      <w:r>
        <w:rPr>
          <w:noProof/>
        </w:rPr>
        <w:fldChar w:fldCharType="end"/>
      </w:r>
    </w:p>
    <w:p w14:paraId="35787EF7" w14:textId="54B0421C"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_Toc163048200 \h </w:instrText>
      </w:r>
      <w:r>
        <w:rPr>
          <w:noProof/>
        </w:rPr>
      </w:r>
      <w:r>
        <w:rPr>
          <w:noProof/>
        </w:rPr>
        <w:fldChar w:fldCharType="separate"/>
      </w:r>
      <w:r>
        <w:rPr>
          <w:noProof/>
        </w:rPr>
        <w:t>28</w:t>
      </w:r>
      <w:r>
        <w:rPr>
          <w:noProof/>
        </w:rPr>
        <w:fldChar w:fldCharType="end"/>
      </w:r>
    </w:p>
    <w:p w14:paraId="6AAB87FE" w14:textId="4464F2D6"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_Toc163048201 \h </w:instrText>
      </w:r>
      <w:r>
        <w:rPr>
          <w:noProof/>
        </w:rPr>
      </w:r>
      <w:r>
        <w:rPr>
          <w:noProof/>
        </w:rPr>
        <w:fldChar w:fldCharType="separate"/>
      </w:r>
      <w:r>
        <w:rPr>
          <w:noProof/>
        </w:rPr>
        <w:t>28</w:t>
      </w:r>
      <w:r>
        <w:rPr>
          <w:noProof/>
        </w:rPr>
        <w:fldChar w:fldCharType="end"/>
      </w:r>
    </w:p>
    <w:p w14:paraId="518D194D" w14:textId="5B741BDC"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_Toc163048202 \h </w:instrText>
      </w:r>
      <w:r>
        <w:rPr>
          <w:noProof/>
        </w:rPr>
      </w:r>
      <w:r>
        <w:rPr>
          <w:noProof/>
        </w:rPr>
        <w:fldChar w:fldCharType="separate"/>
      </w:r>
      <w:r>
        <w:rPr>
          <w:noProof/>
        </w:rPr>
        <w:t>29</w:t>
      </w:r>
      <w:r>
        <w:rPr>
          <w:noProof/>
        </w:rPr>
        <w:fldChar w:fldCharType="end"/>
      </w:r>
    </w:p>
    <w:p w14:paraId="2D108CBE" w14:textId="34DECD43"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_Toc163048203 \h </w:instrText>
      </w:r>
      <w:r>
        <w:rPr>
          <w:noProof/>
        </w:rPr>
      </w:r>
      <w:r>
        <w:rPr>
          <w:noProof/>
        </w:rPr>
        <w:fldChar w:fldCharType="separate"/>
      </w:r>
      <w:r>
        <w:rPr>
          <w:noProof/>
        </w:rPr>
        <w:t>29</w:t>
      </w:r>
      <w:r>
        <w:rPr>
          <w:noProof/>
        </w:rPr>
        <w:fldChar w:fldCharType="end"/>
      </w:r>
    </w:p>
    <w:p w14:paraId="6EF432D5" w14:textId="197E4A3F"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_Toc163048204 \h </w:instrText>
      </w:r>
      <w:r>
        <w:rPr>
          <w:noProof/>
        </w:rPr>
      </w:r>
      <w:r>
        <w:rPr>
          <w:noProof/>
        </w:rPr>
        <w:fldChar w:fldCharType="separate"/>
      </w:r>
      <w:r>
        <w:rPr>
          <w:noProof/>
        </w:rPr>
        <w:t>29</w:t>
      </w:r>
      <w:r>
        <w:rPr>
          <w:noProof/>
        </w:rPr>
        <w:fldChar w:fldCharType="end"/>
      </w:r>
    </w:p>
    <w:p w14:paraId="294EFF1B" w14:textId="3E192F18"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_Toc163048205 \h </w:instrText>
      </w:r>
      <w:r>
        <w:rPr>
          <w:noProof/>
        </w:rPr>
      </w:r>
      <w:r>
        <w:rPr>
          <w:noProof/>
        </w:rPr>
        <w:fldChar w:fldCharType="separate"/>
      </w:r>
      <w:r>
        <w:rPr>
          <w:noProof/>
        </w:rPr>
        <w:t>29</w:t>
      </w:r>
      <w:r>
        <w:rPr>
          <w:noProof/>
        </w:rPr>
        <w:fldChar w:fldCharType="end"/>
      </w:r>
    </w:p>
    <w:p w14:paraId="569D6DAC" w14:textId="5D458B1E"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_Toc163048206 \h </w:instrText>
      </w:r>
      <w:r>
        <w:rPr>
          <w:noProof/>
        </w:rPr>
      </w:r>
      <w:r>
        <w:rPr>
          <w:noProof/>
        </w:rPr>
        <w:fldChar w:fldCharType="separate"/>
      </w:r>
      <w:r>
        <w:rPr>
          <w:noProof/>
        </w:rPr>
        <w:t>29</w:t>
      </w:r>
      <w:r>
        <w:rPr>
          <w:noProof/>
        </w:rPr>
        <w:fldChar w:fldCharType="end"/>
      </w:r>
    </w:p>
    <w:p w14:paraId="70854888" w14:textId="065DEA14"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_Toc163048207 \h </w:instrText>
      </w:r>
      <w:r>
        <w:rPr>
          <w:noProof/>
        </w:rPr>
      </w:r>
      <w:r>
        <w:rPr>
          <w:noProof/>
        </w:rPr>
        <w:fldChar w:fldCharType="separate"/>
      </w:r>
      <w:r>
        <w:rPr>
          <w:noProof/>
        </w:rPr>
        <w:t>29</w:t>
      </w:r>
      <w:r>
        <w:rPr>
          <w:noProof/>
        </w:rPr>
        <w:fldChar w:fldCharType="end"/>
      </w:r>
    </w:p>
    <w:p w14:paraId="443C7C92" w14:textId="4D6E42FF"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_Toc163048208 \h </w:instrText>
      </w:r>
      <w:r>
        <w:rPr>
          <w:noProof/>
        </w:rPr>
      </w:r>
      <w:r>
        <w:rPr>
          <w:noProof/>
        </w:rPr>
        <w:fldChar w:fldCharType="separate"/>
      </w:r>
      <w:r>
        <w:rPr>
          <w:noProof/>
        </w:rPr>
        <w:t>29</w:t>
      </w:r>
      <w:r>
        <w:rPr>
          <w:noProof/>
        </w:rPr>
        <w:fldChar w:fldCharType="end"/>
      </w:r>
    </w:p>
    <w:p w14:paraId="5F83CDEB" w14:textId="4AE8964F"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_Toc163048209 \h </w:instrText>
      </w:r>
      <w:r>
        <w:rPr>
          <w:noProof/>
        </w:rPr>
      </w:r>
      <w:r>
        <w:rPr>
          <w:noProof/>
        </w:rPr>
        <w:fldChar w:fldCharType="separate"/>
      </w:r>
      <w:r>
        <w:rPr>
          <w:noProof/>
        </w:rPr>
        <w:t>29</w:t>
      </w:r>
      <w:r>
        <w:rPr>
          <w:noProof/>
        </w:rPr>
        <w:fldChar w:fldCharType="end"/>
      </w:r>
    </w:p>
    <w:p w14:paraId="5E7FAB41" w14:textId="20A240AD"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_Toc163048210 \h </w:instrText>
      </w:r>
      <w:r>
        <w:rPr>
          <w:noProof/>
        </w:rPr>
      </w:r>
      <w:r>
        <w:rPr>
          <w:noProof/>
        </w:rPr>
        <w:fldChar w:fldCharType="separate"/>
      </w:r>
      <w:r>
        <w:rPr>
          <w:noProof/>
        </w:rPr>
        <w:t>30</w:t>
      </w:r>
      <w:r>
        <w:rPr>
          <w:noProof/>
        </w:rPr>
        <w:fldChar w:fldCharType="end"/>
      </w:r>
    </w:p>
    <w:p w14:paraId="62D9B241" w14:textId="6F630096"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_Toc163048211 \h </w:instrText>
      </w:r>
      <w:r>
        <w:rPr>
          <w:noProof/>
        </w:rPr>
      </w:r>
      <w:r>
        <w:rPr>
          <w:noProof/>
        </w:rPr>
        <w:fldChar w:fldCharType="separate"/>
      </w:r>
      <w:r>
        <w:rPr>
          <w:noProof/>
        </w:rPr>
        <w:t>30</w:t>
      </w:r>
      <w:r>
        <w:rPr>
          <w:noProof/>
        </w:rPr>
        <w:fldChar w:fldCharType="end"/>
      </w:r>
    </w:p>
    <w:p w14:paraId="5498590E" w14:textId="50F008F8"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_Toc163048212 \h </w:instrText>
      </w:r>
      <w:r>
        <w:rPr>
          <w:noProof/>
        </w:rPr>
      </w:r>
      <w:r>
        <w:rPr>
          <w:noProof/>
        </w:rPr>
        <w:fldChar w:fldCharType="separate"/>
      </w:r>
      <w:r>
        <w:rPr>
          <w:noProof/>
        </w:rPr>
        <w:t>30</w:t>
      </w:r>
      <w:r>
        <w:rPr>
          <w:noProof/>
        </w:rPr>
        <w:fldChar w:fldCharType="end"/>
      </w:r>
    </w:p>
    <w:p w14:paraId="739D4812" w14:textId="2B35B08F"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_Toc163048213 \h </w:instrText>
      </w:r>
      <w:r>
        <w:rPr>
          <w:noProof/>
        </w:rPr>
      </w:r>
      <w:r>
        <w:rPr>
          <w:noProof/>
        </w:rPr>
        <w:fldChar w:fldCharType="separate"/>
      </w:r>
      <w:r>
        <w:rPr>
          <w:noProof/>
        </w:rPr>
        <w:t>30</w:t>
      </w:r>
      <w:r>
        <w:rPr>
          <w:noProof/>
        </w:rPr>
        <w:fldChar w:fldCharType="end"/>
      </w:r>
    </w:p>
    <w:p w14:paraId="73E2E082" w14:textId="4E209995"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_Toc163048214 \h </w:instrText>
      </w:r>
      <w:r>
        <w:rPr>
          <w:noProof/>
        </w:rPr>
      </w:r>
      <w:r>
        <w:rPr>
          <w:noProof/>
        </w:rPr>
        <w:fldChar w:fldCharType="separate"/>
      </w:r>
      <w:r>
        <w:rPr>
          <w:noProof/>
        </w:rPr>
        <w:t>30</w:t>
      </w:r>
      <w:r>
        <w:rPr>
          <w:noProof/>
        </w:rPr>
        <w:fldChar w:fldCharType="end"/>
      </w:r>
    </w:p>
    <w:p w14:paraId="61CBD2BC" w14:textId="2363F619"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sidRPr="009D7CF2">
        <w:rPr>
          <w:rFonts w:cs="Arial"/>
          <w:noProof/>
          <w:lang w:eastAsia="zh-CN"/>
        </w:rPr>
        <w:t>6.3.5</w:t>
      </w:r>
      <w:r w:rsidRPr="009D7CF2">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_Toc163048215 \h </w:instrText>
      </w:r>
      <w:r>
        <w:rPr>
          <w:noProof/>
        </w:rPr>
      </w:r>
      <w:r>
        <w:rPr>
          <w:noProof/>
        </w:rPr>
        <w:fldChar w:fldCharType="separate"/>
      </w:r>
      <w:r>
        <w:rPr>
          <w:noProof/>
        </w:rPr>
        <w:t>30</w:t>
      </w:r>
      <w:r>
        <w:rPr>
          <w:noProof/>
        </w:rPr>
        <w:fldChar w:fldCharType="end"/>
      </w:r>
    </w:p>
    <w:p w14:paraId="63606BB5" w14:textId="3086F19B"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_Toc163048216 \h </w:instrText>
      </w:r>
      <w:r>
        <w:rPr>
          <w:noProof/>
        </w:rPr>
      </w:r>
      <w:r>
        <w:rPr>
          <w:noProof/>
        </w:rPr>
        <w:fldChar w:fldCharType="separate"/>
      </w:r>
      <w:r>
        <w:rPr>
          <w:noProof/>
        </w:rPr>
        <w:t>30</w:t>
      </w:r>
      <w:r>
        <w:rPr>
          <w:noProof/>
        </w:rPr>
        <w:fldChar w:fldCharType="end"/>
      </w:r>
    </w:p>
    <w:p w14:paraId="0510F0CC" w14:textId="1244980A"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_Toc163048217 \h </w:instrText>
      </w:r>
      <w:r>
        <w:rPr>
          <w:noProof/>
        </w:rPr>
      </w:r>
      <w:r>
        <w:rPr>
          <w:noProof/>
        </w:rPr>
        <w:fldChar w:fldCharType="separate"/>
      </w:r>
      <w:r>
        <w:rPr>
          <w:noProof/>
        </w:rPr>
        <w:t>30</w:t>
      </w:r>
      <w:r>
        <w:rPr>
          <w:noProof/>
        </w:rPr>
        <w:fldChar w:fldCharType="end"/>
      </w:r>
    </w:p>
    <w:p w14:paraId="75F2871E" w14:textId="5E3D0E63"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_Toc163048218 \h </w:instrText>
      </w:r>
      <w:r>
        <w:rPr>
          <w:noProof/>
        </w:rPr>
      </w:r>
      <w:r>
        <w:rPr>
          <w:noProof/>
        </w:rPr>
        <w:fldChar w:fldCharType="separate"/>
      </w:r>
      <w:r>
        <w:rPr>
          <w:noProof/>
        </w:rPr>
        <w:t>30</w:t>
      </w:r>
      <w:r>
        <w:rPr>
          <w:noProof/>
        </w:rPr>
        <w:fldChar w:fldCharType="end"/>
      </w:r>
    </w:p>
    <w:p w14:paraId="74366EE6" w14:textId="0B62B51E"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_Toc163048219 \h </w:instrText>
      </w:r>
      <w:r>
        <w:rPr>
          <w:noProof/>
        </w:rPr>
      </w:r>
      <w:r>
        <w:rPr>
          <w:noProof/>
        </w:rPr>
        <w:fldChar w:fldCharType="separate"/>
      </w:r>
      <w:r>
        <w:rPr>
          <w:noProof/>
        </w:rPr>
        <w:t>31</w:t>
      </w:r>
      <w:r>
        <w:rPr>
          <w:noProof/>
        </w:rPr>
        <w:fldChar w:fldCharType="end"/>
      </w:r>
    </w:p>
    <w:p w14:paraId="6749680F" w14:textId="1FAAFFB6"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_Toc163048220 \h </w:instrText>
      </w:r>
      <w:r>
        <w:rPr>
          <w:noProof/>
        </w:rPr>
      </w:r>
      <w:r>
        <w:rPr>
          <w:noProof/>
        </w:rPr>
        <w:fldChar w:fldCharType="separate"/>
      </w:r>
      <w:r>
        <w:rPr>
          <w:noProof/>
        </w:rPr>
        <w:t>31</w:t>
      </w:r>
      <w:r>
        <w:rPr>
          <w:noProof/>
        </w:rPr>
        <w:fldChar w:fldCharType="end"/>
      </w:r>
    </w:p>
    <w:p w14:paraId="062A070E" w14:textId="39EB4173"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_Toc163048221 \h </w:instrText>
      </w:r>
      <w:r>
        <w:rPr>
          <w:noProof/>
        </w:rPr>
      </w:r>
      <w:r>
        <w:rPr>
          <w:noProof/>
        </w:rPr>
        <w:fldChar w:fldCharType="separate"/>
      </w:r>
      <w:r>
        <w:rPr>
          <w:noProof/>
        </w:rPr>
        <w:t>31</w:t>
      </w:r>
      <w:r>
        <w:rPr>
          <w:noProof/>
        </w:rPr>
        <w:fldChar w:fldCharType="end"/>
      </w:r>
    </w:p>
    <w:p w14:paraId="155D6461" w14:textId="0AE3A9FA"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_Toc163048222 \h </w:instrText>
      </w:r>
      <w:r>
        <w:rPr>
          <w:noProof/>
        </w:rPr>
      </w:r>
      <w:r>
        <w:rPr>
          <w:noProof/>
        </w:rPr>
        <w:fldChar w:fldCharType="separate"/>
      </w:r>
      <w:r>
        <w:rPr>
          <w:noProof/>
        </w:rPr>
        <w:t>31</w:t>
      </w:r>
      <w:r>
        <w:rPr>
          <w:noProof/>
        </w:rPr>
        <w:fldChar w:fldCharType="end"/>
      </w:r>
    </w:p>
    <w:p w14:paraId="3AE08ADF" w14:textId="60EAF3BA"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_Toc163048223 \h </w:instrText>
      </w:r>
      <w:r>
        <w:rPr>
          <w:noProof/>
        </w:rPr>
      </w:r>
      <w:r>
        <w:rPr>
          <w:noProof/>
        </w:rPr>
        <w:fldChar w:fldCharType="separate"/>
      </w:r>
      <w:r>
        <w:rPr>
          <w:noProof/>
        </w:rPr>
        <w:t>31</w:t>
      </w:r>
      <w:r>
        <w:rPr>
          <w:noProof/>
        </w:rPr>
        <w:fldChar w:fldCharType="end"/>
      </w:r>
    </w:p>
    <w:p w14:paraId="533C583D" w14:textId="68F1C035"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_Toc163048224 \h </w:instrText>
      </w:r>
      <w:r>
        <w:rPr>
          <w:noProof/>
        </w:rPr>
      </w:r>
      <w:r>
        <w:rPr>
          <w:noProof/>
        </w:rPr>
        <w:fldChar w:fldCharType="separate"/>
      </w:r>
      <w:r>
        <w:rPr>
          <w:noProof/>
        </w:rPr>
        <w:t>31</w:t>
      </w:r>
      <w:r>
        <w:rPr>
          <w:noProof/>
        </w:rPr>
        <w:fldChar w:fldCharType="end"/>
      </w:r>
    </w:p>
    <w:p w14:paraId="4D120416" w14:textId="2F802925"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_Toc163048225 \h </w:instrText>
      </w:r>
      <w:r>
        <w:rPr>
          <w:noProof/>
        </w:rPr>
      </w:r>
      <w:r>
        <w:rPr>
          <w:noProof/>
        </w:rPr>
        <w:fldChar w:fldCharType="separate"/>
      </w:r>
      <w:r>
        <w:rPr>
          <w:noProof/>
        </w:rPr>
        <w:t>31</w:t>
      </w:r>
      <w:r>
        <w:rPr>
          <w:noProof/>
        </w:rPr>
        <w:fldChar w:fldCharType="end"/>
      </w:r>
    </w:p>
    <w:p w14:paraId="4733975C" w14:textId="56696A61"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_Toc163048226 \h </w:instrText>
      </w:r>
      <w:r>
        <w:rPr>
          <w:noProof/>
        </w:rPr>
      </w:r>
      <w:r>
        <w:rPr>
          <w:noProof/>
        </w:rPr>
        <w:fldChar w:fldCharType="separate"/>
      </w:r>
      <w:r>
        <w:rPr>
          <w:noProof/>
        </w:rPr>
        <w:t>31</w:t>
      </w:r>
      <w:r>
        <w:rPr>
          <w:noProof/>
        </w:rPr>
        <w:fldChar w:fldCharType="end"/>
      </w:r>
    </w:p>
    <w:p w14:paraId="21427652" w14:textId="2EAD5775"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_Toc163048227 \h </w:instrText>
      </w:r>
      <w:r>
        <w:rPr>
          <w:noProof/>
        </w:rPr>
      </w:r>
      <w:r>
        <w:rPr>
          <w:noProof/>
        </w:rPr>
        <w:fldChar w:fldCharType="separate"/>
      </w:r>
      <w:r>
        <w:rPr>
          <w:noProof/>
        </w:rPr>
        <w:t>31</w:t>
      </w:r>
      <w:r>
        <w:rPr>
          <w:noProof/>
        </w:rPr>
        <w:fldChar w:fldCharType="end"/>
      </w:r>
    </w:p>
    <w:p w14:paraId="0DC1EFB9" w14:textId="7CDB5B47"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_Toc163048228 \h </w:instrText>
      </w:r>
      <w:r>
        <w:rPr>
          <w:noProof/>
        </w:rPr>
      </w:r>
      <w:r>
        <w:rPr>
          <w:noProof/>
        </w:rPr>
        <w:fldChar w:fldCharType="separate"/>
      </w:r>
      <w:r>
        <w:rPr>
          <w:noProof/>
        </w:rPr>
        <w:t>31</w:t>
      </w:r>
      <w:r>
        <w:rPr>
          <w:noProof/>
        </w:rPr>
        <w:fldChar w:fldCharType="end"/>
      </w:r>
    </w:p>
    <w:p w14:paraId="64164E11" w14:textId="7B1BAE54"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_Toc163048229 \h </w:instrText>
      </w:r>
      <w:r>
        <w:rPr>
          <w:noProof/>
        </w:rPr>
      </w:r>
      <w:r>
        <w:rPr>
          <w:noProof/>
        </w:rPr>
        <w:fldChar w:fldCharType="separate"/>
      </w:r>
      <w:r>
        <w:rPr>
          <w:noProof/>
        </w:rPr>
        <w:t>31</w:t>
      </w:r>
      <w:r>
        <w:rPr>
          <w:noProof/>
        </w:rPr>
        <w:fldChar w:fldCharType="end"/>
      </w:r>
    </w:p>
    <w:p w14:paraId="46BDD56A" w14:textId="6E053222"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_Toc163048230 \h </w:instrText>
      </w:r>
      <w:r>
        <w:rPr>
          <w:noProof/>
        </w:rPr>
      </w:r>
      <w:r>
        <w:rPr>
          <w:noProof/>
        </w:rPr>
        <w:fldChar w:fldCharType="separate"/>
      </w:r>
      <w:r>
        <w:rPr>
          <w:noProof/>
        </w:rPr>
        <w:t>32</w:t>
      </w:r>
      <w:r>
        <w:rPr>
          <w:noProof/>
        </w:rPr>
        <w:fldChar w:fldCharType="end"/>
      </w:r>
    </w:p>
    <w:p w14:paraId="7BB12B48" w14:textId="338B6B61"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_Toc163048231 \h </w:instrText>
      </w:r>
      <w:r>
        <w:rPr>
          <w:noProof/>
        </w:rPr>
      </w:r>
      <w:r>
        <w:rPr>
          <w:noProof/>
        </w:rPr>
        <w:fldChar w:fldCharType="separate"/>
      </w:r>
      <w:r>
        <w:rPr>
          <w:noProof/>
        </w:rPr>
        <w:t>32</w:t>
      </w:r>
      <w:r>
        <w:rPr>
          <w:noProof/>
        </w:rPr>
        <w:fldChar w:fldCharType="end"/>
      </w:r>
    </w:p>
    <w:p w14:paraId="56D658F3" w14:textId="3F41C099"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_Toc163048232 \h </w:instrText>
      </w:r>
      <w:r>
        <w:rPr>
          <w:noProof/>
        </w:rPr>
      </w:r>
      <w:r>
        <w:rPr>
          <w:noProof/>
        </w:rPr>
        <w:fldChar w:fldCharType="separate"/>
      </w:r>
      <w:r>
        <w:rPr>
          <w:noProof/>
        </w:rPr>
        <w:t>32</w:t>
      </w:r>
      <w:r>
        <w:rPr>
          <w:noProof/>
        </w:rPr>
        <w:fldChar w:fldCharType="end"/>
      </w:r>
    </w:p>
    <w:p w14:paraId="781F3C6A" w14:textId="158C9DCA"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_Toc163048233 \h </w:instrText>
      </w:r>
      <w:r>
        <w:rPr>
          <w:noProof/>
        </w:rPr>
      </w:r>
      <w:r>
        <w:rPr>
          <w:noProof/>
        </w:rPr>
        <w:fldChar w:fldCharType="separate"/>
      </w:r>
      <w:r>
        <w:rPr>
          <w:noProof/>
        </w:rPr>
        <w:t>32</w:t>
      </w:r>
      <w:r>
        <w:rPr>
          <w:noProof/>
        </w:rPr>
        <w:fldChar w:fldCharType="end"/>
      </w:r>
    </w:p>
    <w:p w14:paraId="615D9C0D" w14:textId="190E8F1F"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_Toc163048234 \h </w:instrText>
      </w:r>
      <w:r>
        <w:rPr>
          <w:noProof/>
        </w:rPr>
      </w:r>
      <w:r>
        <w:rPr>
          <w:noProof/>
        </w:rPr>
        <w:fldChar w:fldCharType="separate"/>
      </w:r>
      <w:r>
        <w:rPr>
          <w:noProof/>
        </w:rPr>
        <w:t>32</w:t>
      </w:r>
      <w:r>
        <w:rPr>
          <w:noProof/>
        </w:rPr>
        <w:fldChar w:fldCharType="end"/>
      </w:r>
    </w:p>
    <w:p w14:paraId="5F388E24" w14:textId="72C482BB"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_Toc163048235 \h </w:instrText>
      </w:r>
      <w:r>
        <w:rPr>
          <w:noProof/>
        </w:rPr>
      </w:r>
      <w:r>
        <w:rPr>
          <w:noProof/>
        </w:rPr>
        <w:fldChar w:fldCharType="separate"/>
      </w:r>
      <w:r>
        <w:rPr>
          <w:noProof/>
        </w:rPr>
        <w:t>32</w:t>
      </w:r>
      <w:r>
        <w:rPr>
          <w:noProof/>
        </w:rPr>
        <w:fldChar w:fldCharType="end"/>
      </w:r>
    </w:p>
    <w:p w14:paraId="17B1D8BE" w14:textId="58ECF581"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_Toc163048236 \h </w:instrText>
      </w:r>
      <w:r>
        <w:rPr>
          <w:noProof/>
        </w:rPr>
      </w:r>
      <w:r>
        <w:rPr>
          <w:noProof/>
        </w:rPr>
        <w:fldChar w:fldCharType="separate"/>
      </w:r>
      <w:r>
        <w:rPr>
          <w:noProof/>
        </w:rPr>
        <w:t>32</w:t>
      </w:r>
      <w:r>
        <w:rPr>
          <w:noProof/>
        </w:rPr>
        <w:fldChar w:fldCharType="end"/>
      </w:r>
    </w:p>
    <w:p w14:paraId="1CD4A673" w14:textId="7A2F4F17"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_Toc163048237 \h </w:instrText>
      </w:r>
      <w:r>
        <w:rPr>
          <w:noProof/>
        </w:rPr>
      </w:r>
      <w:r>
        <w:rPr>
          <w:noProof/>
        </w:rPr>
        <w:fldChar w:fldCharType="separate"/>
      </w:r>
      <w:r>
        <w:rPr>
          <w:noProof/>
        </w:rPr>
        <w:t>32</w:t>
      </w:r>
      <w:r>
        <w:rPr>
          <w:noProof/>
        </w:rPr>
        <w:fldChar w:fldCharType="end"/>
      </w:r>
    </w:p>
    <w:p w14:paraId="250250D0" w14:textId="5668716C"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_Toc163048238 \h </w:instrText>
      </w:r>
      <w:r>
        <w:rPr>
          <w:noProof/>
        </w:rPr>
      </w:r>
      <w:r>
        <w:rPr>
          <w:noProof/>
        </w:rPr>
        <w:fldChar w:fldCharType="separate"/>
      </w:r>
      <w:r>
        <w:rPr>
          <w:noProof/>
        </w:rPr>
        <w:t>32</w:t>
      </w:r>
      <w:r>
        <w:rPr>
          <w:noProof/>
        </w:rPr>
        <w:fldChar w:fldCharType="end"/>
      </w:r>
    </w:p>
    <w:p w14:paraId="64E2F687" w14:textId="306D61F2"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_Toc163048239 \h </w:instrText>
      </w:r>
      <w:r>
        <w:rPr>
          <w:noProof/>
        </w:rPr>
      </w:r>
      <w:r>
        <w:rPr>
          <w:noProof/>
        </w:rPr>
        <w:fldChar w:fldCharType="separate"/>
      </w:r>
      <w:r>
        <w:rPr>
          <w:noProof/>
        </w:rPr>
        <w:t>32</w:t>
      </w:r>
      <w:r>
        <w:rPr>
          <w:noProof/>
        </w:rPr>
        <w:fldChar w:fldCharType="end"/>
      </w:r>
    </w:p>
    <w:p w14:paraId="7218975F" w14:textId="68FDB316"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_Toc163048240 \h </w:instrText>
      </w:r>
      <w:r>
        <w:rPr>
          <w:noProof/>
        </w:rPr>
      </w:r>
      <w:r>
        <w:rPr>
          <w:noProof/>
        </w:rPr>
        <w:fldChar w:fldCharType="separate"/>
      </w:r>
      <w:r>
        <w:rPr>
          <w:noProof/>
        </w:rPr>
        <w:t>32</w:t>
      </w:r>
      <w:r>
        <w:rPr>
          <w:noProof/>
        </w:rPr>
        <w:fldChar w:fldCharType="end"/>
      </w:r>
    </w:p>
    <w:p w14:paraId="3473FACB" w14:textId="4F56F1F2"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_Toc163048241 \h </w:instrText>
      </w:r>
      <w:r>
        <w:rPr>
          <w:noProof/>
        </w:rPr>
      </w:r>
      <w:r>
        <w:rPr>
          <w:noProof/>
        </w:rPr>
        <w:fldChar w:fldCharType="separate"/>
      </w:r>
      <w:r>
        <w:rPr>
          <w:noProof/>
        </w:rPr>
        <w:t>32</w:t>
      </w:r>
      <w:r>
        <w:rPr>
          <w:noProof/>
        </w:rPr>
        <w:fldChar w:fldCharType="end"/>
      </w:r>
    </w:p>
    <w:p w14:paraId="60690B25" w14:textId="5ACAEA82"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_Toc163048242 \h </w:instrText>
      </w:r>
      <w:r>
        <w:rPr>
          <w:noProof/>
        </w:rPr>
      </w:r>
      <w:r>
        <w:rPr>
          <w:noProof/>
        </w:rPr>
        <w:fldChar w:fldCharType="separate"/>
      </w:r>
      <w:r>
        <w:rPr>
          <w:noProof/>
        </w:rPr>
        <w:t>33</w:t>
      </w:r>
      <w:r>
        <w:rPr>
          <w:noProof/>
        </w:rPr>
        <w:fldChar w:fldCharType="end"/>
      </w:r>
    </w:p>
    <w:p w14:paraId="38DD7CA2" w14:textId="4D4C9CA4"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_Toc163048243 \h </w:instrText>
      </w:r>
      <w:r>
        <w:rPr>
          <w:noProof/>
        </w:rPr>
      </w:r>
      <w:r>
        <w:rPr>
          <w:noProof/>
        </w:rPr>
        <w:fldChar w:fldCharType="separate"/>
      </w:r>
      <w:r>
        <w:rPr>
          <w:noProof/>
        </w:rPr>
        <w:t>33</w:t>
      </w:r>
      <w:r>
        <w:rPr>
          <w:noProof/>
        </w:rPr>
        <w:fldChar w:fldCharType="end"/>
      </w:r>
    </w:p>
    <w:p w14:paraId="240325CD" w14:textId="627FEBF2"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4</w:t>
      </w:r>
      <w:r>
        <w:rPr>
          <w:noProof/>
        </w:rPr>
        <w:tab/>
        <w:t>Notifications</w:t>
      </w:r>
      <w:r>
        <w:rPr>
          <w:noProof/>
        </w:rPr>
        <w:tab/>
      </w:r>
      <w:r>
        <w:rPr>
          <w:noProof/>
        </w:rPr>
        <w:fldChar w:fldCharType="begin" w:fldLock="1"/>
      </w:r>
      <w:r>
        <w:rPr>
          <w:noProof/>
        </w:rPr>
        <w:instrText xml:space="preserve"> PAGEREF _Toc163048244 \h </w:instrText>
      </w:r>
      <w:r>
        <w:rPr>
          <w:noProof/>
        </w:rPr>
      </w:r>
      <w:r>
        <w:rPr>
          <w:noProof/>
        </w:rPr>
        <w:fldChar w:fldCharType="separate"/>
      </w:r>
      <w:r>
        <w:rPr>
          <w:noProof/>
        </w:rPr>
        <w:t>33</w:t>
      </w:r>
      <w:r>
        <w:rPr>
          <w:noProof/>
        </w:rPr>
        <w:fldChar w:fldCharType="end"/>
      </w:r>
    </w:p>
    <w:p w14:paraId="27CDDFDF" w14:textId="7122BFAE"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_Toc163048245 \h </w:instrText>
      </w:r>
      <w:r>
        <w:rPr>
          <w:noProof/>
        </w:rPr>
      </w:r>
      <w:r>
        <w:rPr>
          <w:noProof/>
        </w:rPr>
        <w:fldChar w:fldCharType="separate"/>
      </w:r>
      <w:r>
        <w:rPr>
          <w:noProof/>
        </w:rPr>
        <w:t>33</w:t>
      </w:r>
      <w:r>
        <w:rPr>
          <w:noProof/>
        </w:rPr>
        <w:fldChar w:fldCharType="end"/>
      </w:r>
    </w:p>
    <w:p w14:paraId="201242E8" w14:textId="58FBC63F"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_Toc163048246 \h </w:instrText>
      </w:r>
      <w:r>
        <w:rPr>
          <w:noProof/>
        </w:rPr>
      </w:r>
      <w:r>
        <w:rPr>
          <w:noProof/>
        </w:rPr>
        <w:fldChar w:fldCharType="separate"/>
      </w:r>
      <w:r>
        <w:rPr>
          <w:noProof/>
        </w:rPr>
        <w:t>33</w:t>
      </w:r>
      <w:r>
        <w:rPr>
          <w:noProof/>
        </w:rPr>
        <w:fldChar w:fldCharType="end"/>
      </w:r>
    </w:p>
    <w:p w14:paraId="779D9066" w14:textId="427FB34D"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_Toc163048247 \h </w:instrText>
      </w:r>
      <w:r>
        <w:rPr>
          <w:noProof/>
        </w:rPr>
      </w:r>
      <w:r>
        <w:rPr>
          <w:noProof/>
        </w:rPr>
        <w:fldChar w:fldCharType="separate"/>
      </w:r>
      <w:r>
        <w:rPr>
          <w:noProof/>
        </w:rPr>
        <w:t>33</w:t>
      </w:r>
      <w:r>
        <w:rPr>
          <w:noProof/>
        </w:rPr>
        <w:fldChar w:fldCharType="end"/>
      </w:r>
    </w:p>
    <w:p w14:paraId="72B99C40" w14:textId="3D2BF904"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_Toc163048248 \h </w:instrText>
      </w:r>
      <w:r>
        <w:rPr>
          <w:noProof/>
        </w:rPr>
      </w:r>
      <w:r>
        <w:rPr>
          <w:noProof/>
        </w:rPr>
        <w:fldChar w:fldCharType="separate"/>
      </w:r>
      <w:r>
        <w:rPr>
          <w:noProof/>
        </w:rPr>
        <w:t>33</w:t>
      </w:r>
      <w:r>
        <w:rPr>
          <w:noProof/>
        </w:rPr>
        <w:fldChar w:fldCharType="end"/>
      </w:r>
    </w:p>
    <w:p w14:paraId="55AC458D" w14:textId="761B2BDA"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_Toc163048249 \h </w:instrText>
      </w:r>
      <w:r>
        <w:rPr>
          <w:noProof/>
        </w:rPr>
      </w:r>
      <w:r>
        <w:rPr>
          <w:noProof/>
        </w:rPr>
        <w:fldChar w:fldCharType="separate"/>
      </w:r>
      <w:r>
        <w:rPr>
          <w:noProof/>
        </w:rPr>
        <w:t>33</w:t>
      </w:r>
      <w:r>
        <w:rPr>
          <w:noProof/>
        </w:rPr>
        <w:fldChar w:fldCharType="end"/>
      </w:r>
    </w:p>
    <w:p w14:paraId="4CF50744" w14:textId="6E17391D"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_Toc163048250 \h </w:instrText>
      </w:r>
      <w:r>
        <w:rPr>
          <w:noProof/>
        </w:rPr>
      </w:r>
      <w:r>
        <w:rPr>
          <w:noProof/>
        </w:rPr>
        <w:fldChar w:fldCharType="separate"/>
      </w:r>
      <w:r>
        <w:rPr>
          <w:noProof/>
        </w:rPr>
        <w:t>33</w:t>
      </w:r>
      <w:r>
        <w:rPr>
          <w:noProof/>
        </w:rPr>
        <w:fldChar w:fldCharType="end"/>
      </w:r>
    </w:p>
    <w:p w14:paraId="6F249BC2" w14:textId="7BCEB838"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_Toc163048251 \h </w:instrText>
      </w:r>
      <w:r>
        <w:rPr>
          <w:noProof/>
        </w:rPr>
      </w:r>
      <w:r>
        <w:rPr>
          <w:noProof/>
        </w:rPr>
        <w:fldChar w:fldCharType="separate"/>
      </w:r>
      <w:r>
        <w:rPr>
          <w:noProof/>
        </w:rPr>
        <w:t>33</w:t>
      </w:r>
      <w:r>
        <w:rPr>
          <w:noProof/>
        </w:rPr>
        <w:fldChar w:fldCharType="end"/>
      </w:r>
    </w:p>
    <w:p w14:paraId="6A785C6E" w14:textId="7F02AB1A"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_Toc163048252 \h </w:instrText>
      </w:r>
      <w:r>
        <w:rPr>
          <w:noProof/>
        </w:rPr>
      </w:r>
      <w:r>
        <w:rPr>
          <w:noProof/>
        </w:rPr>
        <w:fldChar w:fldCharType="separate"/>
      </w:r>
      <w:r>
        <w:rPr>
          <w:noProof/>
        </w:rPr>
        <w:t>34</w:t>
      </w:r>
      <w:r>
        <w:rPr>
          <w:noProof/>
        </w:rPr>
        <w:fldChar w:fldCharType="end"/>
      </w:r>
    </w:p>
    <w:p w14:paraId="267EEB03" w14:textId="12E37E3B"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_Toc163048253 \h </w:instrText>
      </w:r>
      <w:r>
        <w:rPr>
          <w:noProof/>
        </w:rPr>
      </w:r>
      <w:r>
        <w:rPr>
          <w:noProof/>
        </w:rPr>
        <w:fldChar w:fldCharType="separate"/>
      </w:r>
      <w:r>
        <w:rPr>
          <w:noProof/>
        </w:rPr>
        <w:t>34</w:t>
      </w:r>
      <w:r>
        <w:rPr>
          <w:noProof/>
        </w:rPr>
        <w:fldChar w:fldCharType="end"/>
      </w:r>
    </w:p>
    <w:p w14:paraId="6E0AA003" w14:textId="756DE592"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_Toc163048254 \h </w:instrText>
      </w:r>
      <w:r>
        <w:rPr>
          <w:noProof/>
        </w:rPr>
      </w:r>
      <w:r>
        <w:rPr>
          <w:noProof/>
        </w:rPr>
        <w:fldChar w:fldCharType="separate"/>
      </w:r>
      <w:r>
        <w:rPr>
          <w:noProof/>
        </w:rPr>
        <w:t>34</w:t>
      </w:r>
      <w:r>
        <w:rPr>
          <w:noProof/>
        </w:rPr>
        <w:fldChar w:fldCharType="end"/>
      </w:r>
    </w:p>
    <w:p w14:paraId="28A98FB3" w14:textId="2EDD4202"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_Toc163048255 \h </w:instrText>
      </w:r>
      <w:r>
        <w:rPr>
          <w:noProof/>
        </w:rPr>
      </w:r>
      <w:r>
        <w:rPr>
          <w:noProof/>
        </w:rPr>
        <w:fldChar w:fldCharType="separate"/>
      </w:r>
      <w:r>
        <w:rPr>
          <w:noProof/>
        </w:rPr>
        <w:t>34</w:t>
      </w:r>
      <w:r>
        <w:rPr>
          <w:noProof/>
        </w:rPr>
        <w:fldChar w:fldCharType="end"/>
      </w:r>
    </w:p>
    <w:p w14:paraId="0BFA7C34" w14:textId="6A9655CD"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_Toc163048256 \h </w:instrText>
      </w:r>
      <w:r>
        <w:rPr>
          <w:noProof/>
        </w:rPr>
      </w:r>
      <w:r>
        <w:rPr>
          <w:noProof/>
        </w:rPr>
        <w:fldChar w:fldCharType="separate"/>
      </w:r>
      <w:r>
        <w:rPr>
          <w:noProof/>
        </w:rPr>
        <w:t>34</w:t>
      </w:r>
      <w:r>
        <w:rPr>
          <w:noProof/>
        </w:rPr>
        <w:fldChar w:fldCharType="end"/>
      </w:r>
    </w:p>
    <w:p w14:paraId="237B96E2" w14:textId="60BA5AFE"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_Toc163048257 \h </w:instrText>
      </w:r>
      <w:r>
        <w:rPr>
          <w:noProof/>
        </w:rPr>
      </w:r>
      <w:r>
        <w:rPr>
          <w:noProof/>
        </w:rPr>
        <w:fldChar w:fldCharType="separate"/>
      </w:r>
      <w:r>
        <w:rPr>
          <w:noProof/>
        </w:rPr>
        <w:t>34</w:t>
      </w:r>
      <w:r>
        <w:rPr>
          <w:noProof/>
        </w:rPr>
        <w:fldChar w:fldCharType="end"/>
      </w:r>
    </w:p>
    <w:p w14:paraId="57581439" w14:textId="7322E114"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_Toc163048258 \h </w:instrText>
      </w:r>
      <w:r>
        <w:rPr>
          <w:noProof/>
        </w:rPr>
      </w:r>
      <w:r>
        <w:rPr>
          <w:noProof/>
        </w:rPr>
        <w:fldChar w:fldCharType="separate"/>
      </w:r>
      <w:r>
        <w:rPr>
          <w:noProof/>
        </w:rPr>
        <w:t>34</w:t>
      </w:r>
      <w:r>
        <w:rPr>
          <w:noProof/>
        </w:rPr>
        <w:fldChar w:fldCharType="end"/>
      </w:r>
    </w:p>
    <w:p w14:paraId="690CAA6B" w14:textId="67DBBC39"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_Toc163048259 \h </w:instrText>
      </w:r>
      <w:r>
        <w:rPr>
          <w:noProof/>
        </w:rPr>
      </w:r>
      <w:r>
        <w:rPr>
          <w:noProof/>
        </w:rPr>
        <w:fldChar w:fldCharType="separate"/>
      </w:r>
      <w:r>
        <w:rPr>
          <w:noProof/>
        </w:rPr>
        <w:t>34</w:t>
      </w:r>
      <w:r>
        <w:rPr>
          <w:noProof/>
        </w:rPr>
        <w:fldChar w:fldCharType="end"/>
      </w:r>
    </w:p>
    <w:p w14:paraId="25F2B14D" w14:textId="42A7D379"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w:t>
      </w:r>
      <w:r w:rsidRPr="009D7CF2">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_Toc163048260 \h </w:instrText>
      </w:r>
      <w:r>
        <w:rPr>
          <w:noProof/>
        </w:rPr>
      </w:r>
      <w:r>
        <w:rPr>
          <w:noProof/>
        </w:rPr>
        <w:fldChar w:fldCharType="separate"/>
      </w:r>
      <w:r>
        <w:rPr>
          <w:noProof/>
        </w:rPr>
        <w:t>34</w:t>
      </w:r>
      <w:r>
        <w:rPr>
          <w:noProof/>
        </w:rPr>
        <w:fldChar w:fldCharType="end"/>
      </w:r>
    </w:p>
    <w:p w14:paraId="6A88960F" w14:textId="7C7E7545"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_Toc163048261 \h </w:instrText>
      </w:r>
      <w:r>
        <w:rPr>
          <w:noProof/>
        </w:rPr>
      </w:r>
      <w:r>
        <w:rPr>
          <w:noProof/>
        </w:rPr>
        <w:fldChar w:fldCharType="separate"/>
      </w:r>
      <w:r>
        <w:rPr>
          <w:noProof/>
        </w:rPr>
        <w:t>34</w:t>
      </w:r>
      <w:r>
        <w:rPr>
          <w:noProof/>
        </w:rPr>
        <w:fldChar w:fldCharType="end"/>
      </w:r>
    </w:p>
    <w:p w14:paraId="14F1BB68" w14:textId="558D020B"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_Toc163048262 \h </w:instrText>
      </w:r>
      <w:r>
        <w:rPr>
          <w:noProof/>
        </w:rPr>
      </w:r>
      <w:r>
        <w:rPr>
          <w:noProof/>
        </w:rPr>
        <w:fldChar w:fldCharType="separate"/>
      </w:r>
      <w:r>
        <w:rPr>
          <w:noProof/>
        </w:rPr>
        <w:t>35</w:t>
      </w:r>
      <w:r>
        <w:rPr>
          <w:noProof/>
        </w:rPr>
        <w:fldChar w:fldCharType="end"/>
      </w:r>
    </w:p>
    <w:p w14:paraId="18AF4539" w14:textId="4CA00D7E"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_Toc163048263 \h </w:instrText>
      </w:r>
      <w:r>
        <w:rPr>
          <w:noProof/>
        </w:rPr>
      </w:r>
      <w:r>
        <w:rPr>
          <w:noProof/>
        </w:rPr>
        <w:fldChar w:fldCharType="separate"/>
      </w:r>
      <w:r>
        <w:rPr>
          <w:noProof/>
        </w:rPr>
        <w:t>35</w:t>
      </w:r>
      <w:r>
        <w:rPr>
          <w:noProof/>
        </w:rPr>
        <w:fldChar w:fldCharType="end"/>
      </w:r>
    </w:p>
    <w:p w14:paraId="16FF5747" w14:textId="784C680F"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_Toc163048264 \h </w:instrText>
      </w:r>
      <w:r>
        <w:rPr>
          <w:noProof/>
        </w:rPr>
      </w:r>
      <w:r>
        <w:rPr>
          <w:noProof/>
        </w:rPr>
        <w:fldChar w:fldCharType="separate"/>
      </w:r>
      <w:r>
        <w:rPr>
          <w:noProof/>
        </w:rPr>
        <w:t>35</w:t>
      </w:r>
      <w:r>
        <w:rPr>
          <w:noProof/>
        </w:rPr>
        <w:fldChar w:fldCharType="end"/>
      </w:r>
    </w:p>
    <w:p w14:paraId="5CC401C7" w14:textId="3674536F"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_Toc163048265 \h </w:instrText>
      </w:r>
      <w:r>
        <w:rPr>
          <w:noProof/>
        </w:rPr>
      </w:r>
      <w:r>
        <w:rPr>
          <w:noProof/>
        </w:rPr>
        <w:fldChar w:fldCharType="separate"/>
      </w:r>
      <w:r>
        <w:rPr>
          <w:noProof/>
        </w:rPr>
        <w:t>35</w:t>
      </w:r>
      <w:r>
        <w:rPr>
          <w:noProof/>
        </w:rPr>
        <w:fldChar w:fldCharType="end"/>
      </w:r>
    </w:p>
    <w:p w14:paraId="668517F7" w14:textId="7F0C05A0"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_Toc163048266 \h </w:instrText>
      </w:r>
      <w:r>
        <w:rPr>
          <w:noProof/>
        </w:rPr>
      </w:r>
      <w:r>
        <w:rPr>
          <w:noProof/>
        </w:rPr>
        <w:fldChar w:fldCharType="separate"/>
      </w:r>
      <w:r>
        <w:rPr>
          <w:noProof/>
        </w:rPr>
        <w:t>35</w:t>
      </w:r>
      <w:r>
        <w:rPr>
          <w:noProof/>
        </w:rPr>
        <w:fldChar w:fldCharType="end"/>
      </w:r>
    </w:p>
    <w:p w14:paraId="1AF5556B" w14:textId="1870666F"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_Toc163048267 \h </w:instrText>
      </w:r>
      <w:r>
        <w:rPr>
          <w:noProof/>
        </w:rPr>
      </w:r>
      <w:r>
        <w:rPr>
          <w:noProof/>
        </w:rPr>
        <w:fldChar w:fldCharType="separate"/>
      </w:r>
      <w:r>
        <w:rPr>
          <w:noProof/>
        </w:rPr>
        <w:t>35</w:t>
      </w:r>
      <w:r>
        <w:rPr>
          <w:noProof/>
        </w:rPr>
        <w:fldChar w:fldCharType="end"/>
      </w:r>
    </w:p>
    <w:p w14:paraId="50DAB8EB" w14:textId="3CC9D91D"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_Toc163048268 \h </w:instrText>
      </w:r>
      <w:r>
        <w:rPr>
          <w:noProof/>
        </w:rPr>
      </w:r>
      <w:r>
        <w:rPr>
          <w:noProof/>
        </w:rPr>
        <w:fldChar w:fldCharType="separate"/>
      </w:r>
      <w:r>
        <w:rPr>
          <w:noProof/>
        </w:rPr>
        <w:t>35</w:t>
      </w:r>
      <w:r>
        <w:rPr>
          <w:noProof/>
        </w:rPr>
        <w:fldChar w:fldCharType="end"/>
      </w:r>
    </w:p>
    <w:p w14:paraId="71F50169" w14:textId="18BB0E99"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_Toc163048269 \h </w:instrText>
      </w:r>
      <w:r>
        <w:rPr>
          <w:noProof/>
        </w:rPr>
      </w:r>
      <w:r>
        <w:rPr>
          <w:noProof/>
        </w:rPr>
        <w:fldChar w:fldCharType="separate"/>
      </w:r>
      <w:r>
        <w:rPr>
          <w:noProof/>
        </w:rPr>
        <w:t>35</w:t>
      </w:r>
      <w:r>
        <w:rPr>
          <w:noProof/>
        </w:rPr>
        <w:fldChar w:fldCharType="end"/>
      </w:r>
    </w:p>
    <w:p w14:paraId="5F440484" w14:textId="15B6926B"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sidRPr="009D7CF2">
        <w:rPr>
          <w:rFonts w:cs="Arial"/>
          <w:noProof/>
        </w:rPr>
        <w:t>6.3.16</w:t>
      </w:r>
      <w:r w:rsidRPr="009D7CF2">
        <w:rPr>
          <w:rFonts w:cs="Arial"/>
          <w:noProof/>
        </w:rPr>
        <w:tab/>
      </w:r>
      <w:r>
        <w:rPr>
          <w:noProof/>
        </w:rPr>
        <w:t>Duration &lt;&lt;dataType&gt;&gt;</w:t>
      </w:r>
      <w:r>
        <w:rPr>
          <w:noProof/>
        </w:rPr>
        <w:tab/>
      </w:r>
      <w:r>
        <w:rPr>
          <w:noProof/>
        </w:rPr>
        <w:fldChar w:fldCharType="begin" w:fldLock="1"/>
      </w:r>
      <w:r>
        <w:rPr>
          <w:noProof/>
        </w:rPr>
        <w:instrText xml:space="preserve"> PAGEREF _Toc163048270 \h </w:instrText>
      </w:r>
      <w:r>
        <w:rPr>
          <w:noProof/>
        </w:rPr>
      </w:r>
      <w:r>
        <w:rPr>
          <w:noProof/>
        </w:rPr>
        <w:fldChar w:fldCharType="separate"/>
      </w:r>
      <w:r>
        <w:rPr>
          <w:noProof/>
        </w:rPr>
        <w:t>36</w:t>
      </w:r>
      <w:r>
        <w:rPr>
          <w:noProof/>
        </w:rPr>
        <w:fldChar w:fldCharType="end"/>
      </w:r>
    </w:p>
    <w:p w14:paraId="4F6E2108" w14:textId="2D759F77"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_Toc163048271 \h </w:instrText>
      </w:r>
      <w:r>
        <w:rPr>
          <w:noProof/>
        </w:rPr>
      </w:r>
      <w:r>
        <w:rPr>
          <w:noProof/>
        </w:rPr>
        <w:fldChar w:fldCharType="separate"/>
      </w:r>
      <w:r>
        <w:rPr>
          <w:noProof/>
        </w:rPr>
        <w:t>36</w:t>
      </w:r>
      <w:r>
        <w:rPr>
          <w:noProof/>
        </w:rPr>
        <w:fldChar w:fldCharType="end"/>
      </w:r>
    </w:p>
    <w:p w14:paraId="4EF60B05" w14:textId="7E4BB63D"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sidRPr="009D7CF2">
        <w:rPr>
          <w:noProof/>
          <w:lang w:val="fr-FR"/>
        </w:rPr>
        <w:t>6.3.16.2</w:t>
      </w:r>
      <w:r w:rsidRPr="009D7CF2">
        <w:rPr>
          <w:noProof/>
          <w:lang w:val="fr-FR"/>
        </w:rPr>
        <w:tab/>
        <w:t>Attributes</w:t>
      </w:r>
      <w:r>
        <w:rPr>
          <w:noProof/>
        </w:rPr>
        <w:tab/>
      </w:r>
      <w:r>
        <w:rPr>
          <w:noProof/>
        </w:rPr>
        <w:fldChar w:fldCharType="begin" w:fldLock="1"/>
      </w:r>
      <w:r>
        <w:rPr>
          <w:noProof/>
        </w:rPr>
        <w:instrText xml:space="preserve"> PAGEREF _Toc163048272 \h </w:instrText>
      </w:r>
      <w:r>
        <w:rPr>
          <w:noProof/>
        </w:rPr>
      </w:r>
      <w:r>
        <w:rPr>
          <w:noProof/>
        </w:rPr>
        <w:fldChar w:fldCharType="separate"/>
      </w:r>
      <w:r>
        <w:rPr>
          <w:noProof/>
        </w:rPr>
        <w:t>36</w:t>
      </w:r>
      <w:r>
        <w:rPr>
          <w:noProof/>
        </w:rPr>
        <w:fldChar w:fldCharType="end"/>
      </w:r>
    </w:p>
    <w:p w14:paraId="501193DC" w14:textId="01ACE017"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_Toc163048273 \h </w:instrText>
      </w:r>
      <w:r>
        <w:rPr>
          <w:noProof/>
        </w:rPr>
      </w:r>
      <w:r>
        <w:rPr>
          <w:noProof/>
        </w:rPr>
        <w:fldChar w:fldCharType="separate"/>
      </w:r>
      <w:r>
        <w:rPr>
          <w:noProof/>
        </w:rPr>
        <w:t>36</w:t>
      </w:r>
      <w:r>
        <w:rPr>
          <w:noProof/>
        </w:rPr>
        <w:fldChar w:fldCharType="end"/>
      </w:r>
    </w:p>
    <w:p w14:paraId="4D623EFB" w14:textId="6C630015"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sidRPr="009D7CF2">
        <w:rPr>
          <w:noProof/>
          <w:lang w:val="en-US"/>
        </w:rPr>
        <w:t>6.3.16.</w:t>
      </w:r>
      <w:r w:rsidRPr="009D7CF2">
        <w:rPr>
          <w:noProof/>
          <w:lang w:val="en-US" w:eastAsia="zh-CN"/>
        </w:rPr>
        <w:t>4</w:t>
      </w:r>
      <w:r w:rsidRPr="009D7CF2">
        <w:rPr>
          <w:noProof/>
          <w:lang w:val="en-US"/>
        </w:rPr>
        <w:tab/>
        <w:t>Notifications</w:t>
      </w:r>
      <w:r>
        <w:rPr>
          <w:noProof/>
        </w:rPr>
        <w:tab/>
      </w:r>
      <w:r>
        <w:rPr>
          <w:noProof/>
        </w:rPr>
        <w:fldChar w:fldCharType="begin" w:fldLock="1"/>
      </w:r>
      <w:r>
        <w:rPr>
          <w:noProof/>
        </w:rPr>
        <w:instrText xml:space="preserve"> PAGEREF _Toc163048274 \h </w:instrText>
      </w:r>
      <w:r>
        <w:rPr>
          <w:noProof/>
        </w:rPr>
      </w:r>
      <w:r>
        <w:rPr>
          <w:noProof/>
        </w:rPr>
        <w:fldChar w:fldCharType="separate"/>
      </w:r>
      <w:r>
        <w:rPr>
          <w:noProof/>
        </w:rPr>
        <w:t>36</w:t>
      </w:r>
      <w:r>
        <w:rPr>
          <w:noProof/>
        </w:rPr>
        <w:fldChar w:fldCharType="end"/>
      </w:r>
    </w:p>
    <w:p w14:paraId="4D16F7C7" w14:textId="09A65B04"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_Toc163048275 \h </w:instrText>
      </w:r>
      <w:r>
        <w:rPr>
          <w:noProof/>
        </w:rPr>
      </w:r>
      <w:r>
        <w:rPr>
          <w:noProof/>
        </w:rPr>
        <w:fldChar w:fldCharType="separate"/>
      </w:r>
      <w:r>
        <w:rPr>
          <w:noProof/>
        </w:rPr>
        <w:t>36</w:t>
      </w:r>
      <w:r>
        <w:rPr>
          <w:noProof/>
        </w:rPr>
        <w:fldChar w:fldCharType="end"/>
      </w:r>
    </w:p>
    <w:p w14:paraId="052C69E9" w14:textId="1CC938DF"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_Toc163048276 \h </w:instrText>
      </w:r>
      <w:r>
        <w:rPr>
          <w:noProof/>
        </w:rPr>
      </w:r>
      <w:r>
        <w:rPr>
          <w:noProof/>
        </w:rPr>
        <w:fldChar w:fldCharType="separate"/>
      </w:r>
      <w:r>
        <w:rPr>
          <w:noProof/>
        </w:rPr>
        <w:t>36</w:t>
      </w:r>
      <w:r>
        <w:rPr>
          <w:noProof/>
        </w:rPr>
        <w:fldChar w:fldCharType="end"/>
      </w:r>
    </w:p>
    <w:p w14:paraId="13E7B03E" w14:textId="23E0A9AE"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_Toc163048277 \h </w:instrText>
      </w:r>
      <w:r>
        <w:rPr>
          <w:noProof/>
        </w:rPr>
      </w:r>
      <w:r>
        <w:rPr>
          <w:noProof/>
        </w:rPr>
        <w:fldChar w:fldCharType="separate"/>
      </w:r>
      <w:r>
        <w:rPr>
          <w:noProof/>
        </w:rPr>
        <w:t>36</w:t>
      </w:r>
      <w:r>
        <w:rPr>
          <w:noProof/>
        </w:rPr>
        <w:fldChar w:fldCharType="end"/>
      </w:r>
    </w:p>
    <w:p w14:paraId="3A60EE86" w14:textId="3DBE56D3"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_Toc163048278 \h </w:instrText>
      </w:r>
      <w:r>
        <w:rPr>
          <w:noProof/>
        </w:rPr>
      </w:r>
      <w:r>
        <w:rPr>
          <w:noProof/>
        </w:rPr>
        <w:fldChar w:fldCharType="separate"/>
      </w:r>
      <w:r>
        <w:rPr>
          <w:noProof/>
        </w:rPr>
        <w:t>37</w:t>
      </w:r>
      <w:r>
        <w:rPr>
          <w:noProof/>
        </w:rPr>
        <w:fldChar w:fldCharType="end"/>
      </w:r>
    </w:p>
    <w:p w14:paraId="33AB66C5" w14:textId="1C7FD5F4"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_Toc163048279 \h </w:instrText>
      </w:r>
      <w:r>
        <w:rPr>
          <w:noProof/>
        </w:rPr>
      </w:r>
      <w:r>
        <w:rPr>
          <w:noProof/>
        </w:rPr>
        <w:fldChar w:fldCharType="separate"/>
      </w:r>
      <w:r>
        <w:rPr>
          <w:noProof/>
        </w:rPr>
        <w:t>37</w:t>
      </w:r>
      <w:r>
        <w:rPr>
          <w:noProof/>
        </w:rPr>
        <w:fldChar w:fldCharType="end"/>
      </w:r>
    </w:p>
    <w:p w14:paraId="5192501C" w14:textId="6F0A5516"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_Toc163048280 \h </w:instrText>
      </w:r>
      <w:r>
        <w:rPr>
          <w:noProof/>
        </w:rPr>
      </w:r>
      <w:r>
        <w:rPr>
          <w:noProof/>
        </w:rPr>
        <w:fldChar w:fldCharType="separate"/>
      </w:r>
      <w:r>
        <w:rPr>
          <w:noProof/>
        </w:rPr>
        <w:t>37</w:t>
      </w:r>
      <w:r>
        <w:rPr>
          <w:noProof/>
        </w:rPr>
        <w:fldChar w:fldCharType="end"/>
      </w:r>
    </w:p>
    <w:p w14:paraId="75181304" w14:textId="46624C30"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_Toc163048281 \h </w:instrText>
      </w:r>
      <w:r>
        <w:rPr>
          <w:noProof/>
        </w:rPr>
      </w:r>
      <w:r>
        <w:rPr>
          <w:noProof/>
        </w:rPr>
        <w:fldChar w:fldCharType="separate"/>
      </w:r>
      <w:r>
        <w:rPr>
          <w:noProof/>
        </w:rPr>
        <w:t>37</w:t>
      </w:r>
      <w:r>
        <w:rPr>
          <w:noProof/>
        </w:rPr>
        <w:fldChar w:fldCharType="end"/>
      </w:r>
    </w:p>
    <w:p w14:paraId="379E8048" w14:textId="7930670A"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_Toc163048282 \h </w:instrText>
      </w:r>
      <w:r>
        <w:rPr>
          <w:noProof/>
        </w:rPr>
      </w:r>
      <w:r>
        <w:rPr>
          <w:noProof/>
        </w:rPr>
        <w:fldChar w:fldCharType="separate"/>
      </w:r>
      <w:r>
        <w:rPr>
          <w:noProof/>
        </w:rPr>
        <w:t>37</w:t>
      </w:r>
      <w:r>
        <w:rPr>
          <w:noProof/>
        </w:rPr>
        <w:fldChar w:fldCharType="end"/>
      </w:r>
    </w:p>
    <w:p w14:paraId="56AC1F80" w14:textId="7E3029D5"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_Toc163048283 \h </w:instrText>
      </w:r>
      <w:r>
        <w:rPr>
          <w:noProof/>
        </w:rPr>
      </w:r>
      <w:r>
        <w:rPr>
          <w:noProof/>
        </w:rPr>
        <w:fldChar w:fldCharType="separate"/>
      </w:r>
      <w:r>
        <w:rPr>
          <w:noProof/>
        </w:rPr>
        <w:t>37</w:t>
      </w:r>
      <w:r>
        <w:rPr>
          <w:noProof/>
        </w:rPr>
        <w:fldChar w:fldCharType="end"/>
      </w:r>
    </w:p>
    <w:p w14:paraId="24414712" w14:textId="441D5F01"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_Toc163048284 \h </w:instrText>
      </w:r>
      <w:r>
        <w:rPr>
          <w:noProof/>
        </w:rPr>
      </w:r>
      <w:r>
        <w:rPr>
          <w:noProof/>
        </w:rPr>
        <w:fldChar w:fldCharType="separate"/>
      </w:r>
      <w:r>
        <w:rPr>
          <w:noProof/>
        </w:rPr>
        <w:t>37</w:t>
      </w:r>
      <w:r>
        <w:rPr>
          <w:noProof/>
        </w:rPr>
        <w:fldChar w:fldCharType="end"/>
      </w:r>
    </w:p>
    <w:p w14:paraId="775041A5" w14:textId="76304D15"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_Toc163048285 \h </w:instrText>
      </w:r>
      <w:r>
        <w:rPr>
          <w:noProof/>
        </w:rPr>
      </w:r>
      <w:r>
        <w:rPr>
          <w:noProof/>
        </w:rPr>
        <w:fldChar w:fldCharType="separate"/>
      </w:r>
      <w:r>
        <w:rPr>
          <w:noProof/>
        </w:rPr>
        <w:t>37</w:t>
      </w:r>
      <w:r>
        <w:rPr>
          <w:noProof/>
        </w:rPr>
        <w:fldChar w:fldCharType="end"/>
      </w:r>
    </w:p>
    <w:p w14:paraId="5CF35B6A" w14:textId="413A0FF0"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_Toc163048286 \h </w:instrText>
      </w:r>
      <w:r>
        <w:rPr>
          <w:noProof/>
        </w:rPr>
      </w:r>
      <w:r>
        <w:rPr>
          <w:noProof/>
        </w:rPr>
        <w:fldChar w:fldCharType="separate"/>
      </w:r>
      <w:r>
        <w:rPr>
          <w:noProof/>
        </w:rPr>
        <w:t>37</w:t>
      </w:r>
      <w:r>
        <w:rPr>
          <w:noProof/>
        </w:rPr>
        <w:fldChar w:fldCharType="end"/>
      </w:r>
    </w:p>
    <w:p w14:paraId="7F06D0BD" w14:textId="5D990C75"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_Toc163048287 \h </w:instrText>
      </w:r>
      <w:r>
        <w:rPr>
          <w:noProof/>
        </w:rPr>
      </w:r>
      <w:r>
        <w:rPr>
          <w:noProof/>
        </w:rPr>
        <w:fldChar w:fldCharType="separate"/>
      </w:r>
      <w:r>
        <w:rPr>
          <w:noProof/>
        </w:rPr>
        <w:t>37</w:t>
      </w:r>
      <w:r>
        <w:rPr>
          <w:noProof/>
        </w:rPr>
        <w:fldChar w:fldCharType="end"/>
      </w:r>
    </w:p>
    <w:p w14:paraId="4382DDB1" w14:textId="79D26C49"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_Toc163048288 \h </w:instrText>
      </w:r>
      <w:r>
        <w:rPr>
          <w:noProof/>
        </w:rPr>
      </w:r>
      <w:r>
        <w:rPr>
          <w:noProof/>
        </w:rPr>
        <w:fldChar w:fldCharType="separate"/>
      </w:r>
      <w:r>
        <w:rPr>
          <w:noProof/>
        </w:rPr>
        <w:t>37</w:t>
      </w:r>
      <w:r>
        <w:rPr>
          <w:noProof/>
        </w:rPr>
        <w:fldChar w:fldCharType="end"/>
      </w:r>
    </w:p>
    <w:p w14:paraId="0E7FB309" w14:textId="1A1ED7A3"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_Toc163048289 \h </w:instrText>
      </w:r>
      <w:r>
        <w:rPr>
          <w:noProof/>
        </w:rPr>
      </w:r>
      <w:r>
        <w:rPr>
          <w:noProof/>
        </w:rPr>
        <w:fldChar w:fldCharType="separate"/>
      </w:r>
      <w:r>
        <w:rPr>
          <w:noProof/>
        </w:rPr>
        <w:t>38</w:t>
      </w:r>
      <w:r>
        <w:rPr>
          <w:noProof/>
        </w:rPr>
        <w:fldChar w:fldCharType="end"/>
      </w:r>
    </w:p>
    <w:p w14:paraId="54040AAE" w14:textId="2FE54D61"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sidRPr="009D7CF2">
        <w:rPr>
          <w:rFonts w:cs="Arial"/>
          <w:noProof/>
        </w:rPr>
        <w:t>6.3.20</w:t>
      </w:r>
      <w:r w:rsidRPr="009D7CF2">
        <w:rPr>
          <w:rFonts w:cs="Arial"/>
          <w:noProof/>
        </w:rPr>
        <w:tab/>
      </w:r>
      <w:r>
        <w:rPr>
          <w:noProof/>
        </w:rPr>
        <w:t>RelocationTriggerInfo &lt;&lt;dataType&gt;&gt;</w:t>
      </w:r>
      <w:r>
        <w:rPr>
          <w:noProof/>
        </w:rPr>
        <w:tab/>
      </w:r>
      <w:r>
        <w:rPr>
          <w:noProof/>
        </w:rPr>
        <w:fldChar w:fldCharType="begin" w:fldLock="1"/>
      </w:r>
      <w:r>
        <w:rPr>
          <w:noProof/>
        </w:rPr>
        <w:instrText xml:space="preserve"> PAGEREF _Toc163048290 \h </w:instrText>
      </w:r>
      <w:r>
        <w:rPr>
          <w:noProof/>
        </w:rPr>
      </w:r>
      <w:r>
        <w:rPr>
          <w:noProof/>
        </w:rPr>
        <w:fldChar w:fldCharType="separate"/>
      </w:r>
      <w:r>
        <w:rPr>
          <w:noProof/>
        </w:rPr>
        <w:t>38</w:t>
      </w:r>
      <w:r>
        <w:rPr>
          <w:noProof/>
        </w:rPr>
        <w:fldChar w:fldCharType="end"/>
      </w:r>
    </w:p>
    <w:p w14:paraId="3A1A87B5" w14:textId="45268B2E"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_Toc163048291 \h </w:instrText>
      </w:r>
      <w:r>
        <w:rPr>
          <w:noProof/>
        </w:rPr>
      </w:r>
      <w:r>
        <w:rPr>
          <w:noProof/>
        </w:rPr>
        <w:fldChar w:fldCharType="separate"/>
      </w:r>
      <w:r>
        <w:rPr>
          <w:noProof/>
        </w:rPr>
        <w:t>38</w:t>
      </w:r>
      <w:r>
        <w:rPr>
          <w:noProof/>
        </w:rPr>
        <w:fldChar w:fldCharType="end"/>
      </w:r>
    </w:p>
    <w:p w14:paraId="26D50412" w14:textId="592515B8"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sidRPr="009D7CF2">
        <w:rPr>
          <w:noProof/>
          <w:lang w:val="fr-FR"/>
        </w:rPr>
        <w:t>6.3.20.2</w:t>
      </w:r>
      <w:r w:rsidRPr="009D7CF2">
        <w:rPr>
          <w:noProof/>
          <w:lang w:val="fr-FR"/>
        </w:rPr>
        <w:tab/>
        <w:t>Attributes</w:t>
      </w:r>
      <w:r>
        <w:rPr>
          <w:noProof/>
        </w:rPr>
        <w:tab/>
      </w:r>
      <w:r>
        <w:rPr>
          <w:noProof/>
        </w:rPr>
        <w:fldChar w:fldCharType="begin" w:fldLock="1"/>
      </w:r>
      <w:r>
        <w:rPr>
          <w:noProof/>
        </w:rPr>
        <w:instrText xml:space="preserve"> PAGEREF _Toc163048292 \h </w:instrText>
      </w:r>
      <w:r>
        <w:rPr>
          <w:noProof/>
        </w:rPr>
      </w:r>
      <w:r>
        <w:rPr>
          <w:noProof/>
        </w:rPr>
        <w:fldChar w:fldCharType="separate"/>
      </w:r>
      <w:r>
        <w:rPr>
          <w:noProof/>
        </w:rPr>
        <w:t>38</w:t>
      </w:r>
      <w:r>
        <w:rPr>
          <w:noProof/>
        </w:rPr>
        <w:fldChar w:fldCharType="end"/>
      </w:r>
    </w:p>
    <w:p w14:paraId="5509EDCB" w14:textId="287234F9"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_Toc163048293 \h </w:instrText>
      </w:r>
      <w:r>
        <w:rPr>
          <w:noProof/>
        </w:rPr>
      </w:r>
      <w:r>
        <w:rPr>
          <w:noProof/>
        </w:rPr>
        <w:fldChar w:fldCharType="separate"/>
      </w:r>
      <w:r>
        <w:rPr>
          <w:noProof/>
        </w:rPr>
        <w:t>38</w:t>
      </w:r>
      <w:r>
        <w:rPr>
          <w:noProof/>
        </w:rPr>
        <w:fldChar w:fldCharType="end"/>
      </w:r>
    </w:p>
    <w:p w14:paraId="78F47AFB" w14:textId="6C2B765E"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sidRPr="009D7CF2">
        <w:rPr>
          <w:noProof/>
          <w:lang w:val="en-US"/>
        </w:rPr>
        <w:t>6.3.20.</w:t>
      </w:r>
      <w:r w:rsidRPr="009D7CF2">
        <w:rPr>
          <w:noProof/>
          <w:lang w:val="en-US" w:eastAsia="zh-CN"/>
        </w:rPr>
        <w:t>4</w:t>
      </w:r>
      <w:r w:rsidRPr="009D7CF2">
        <w:rPr>
          <w:noProof/>
          <w:lang w:val="en-US"/>
        </w:rPr>
        <w:tab/>
        <w:t>Notifications</w:t>
      </w:r>
      <w:r>
        <w:rPr>
          <w:noProof/>
        </w:rPr>
        <w:tab/>
      </w:r>
      <w:r>
        <w:rPr>
          <w:noProof/>
        </w:rPr>
        <w:fldChar w:fldCharType="begin" w:fldLock="1"/>
      </w:r>
      <w:r>
        <w:rPr>
          <w:noProof/>
        </w:rPr>
        <w:instrText xml:space="preserve"> PAGEREF _Toc163048294 \h </w:instrText>
      </w:r>
      <w:r>
        <w:rPr>
          <w:noProof/>
        </w:rPr>
      </w:r>
      <w:r>
        <w:rPr>
          <w:noProof/>
        </w:rPr>
        <w:fldChar w:fldCharType="separate"/>
      </w:r>
      <w:r>
        <w:rPr>
          <w:noProof/>
        </w:rPr>
        <w:t>38</w:t>
      </w:r>
      <w:r>
        <w:rPr>
          <w:noProof/>
        </w:rPr>
        <w:fldChar w:fldCharType="end"/>
      </w:r>
    </w:p>
    <w:p w14:paraId="561EE126" w14:textId="15D2477D"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_Toc163048295 \h </w:instrText>
      </w:r>
      <w:r>
        <w:rPr>
          <w:noProof/>
        </w:rPr>
      </w:r>
      <w:r>
        <w:rPr>
          <w:noProof/>
        </w:rPr>
        <w:fldChar w:fldCharType="separate"/>
      </w:r>
      <w:r>
        <w:rPr>
          <w:noProof/>
        </w:rPr>
        <w:t>38</w:t>
      </w:r>
      <w:r>
        <w:rPr>
          <w:noProof/>
        </w:rPr>
        <w:fldChar w:fldCharType="end"/>
      </w:r>
    </w:p>
    <w:p w14:paraId="79B05348" w14:textId="1643E0D8"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_Toc163048296 \h </w:instrText>
      </w:r>
      <w:r>
        <w:rPr>
          <w:noProof/>
        </w:rPr>
      </w:r>
      <w:r>
        <w:rPr>
          <w:noProof/>
        </w:rPr>
        <w:fldChar w:fldCharType="separate"/>
      </w:r>
      <w:r>
        <w:rPr>
          <w:noProof/>
        </w:rPr>
        <w:t>38</w:t>
      </w:r>
      <w:r>
        <w:rPr>
          <w:noProof/>
        </w:rPr>
        <w:fldChar w:fldCharType="end"/>
      </w:r>
    </w:p>
    <w:p w14:paraId="7C77E13F" w14:textId="594134D3"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_Toc163048297 \h </w:instrText>
      </w:r>
      <w:r>
        <w:rPr>
          <w:noProof/>
        </w:rPr>
      </w:r>
      <w:r>
        <w:rPr>
          <w:noProof/>
        </w:rPr>
        <w:fldChar w:fldCharType="separate"/>
      </w:r>
      <w:r>
        <w:rPr>
          <w:noProof/>
        </w:rPr>
        <w:t>38</w:t>
      </w:r>
      <w:r>
        <w:rPr>
          <w:noProof/>
        </w:rPr>
        <w:fldChar w:fldCharType="end"/>
      </w:r>
    </w:p>
    <w:p w14:paraId="1E0923E7" w14:textId="14B0EF74"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_Toc163048298 \h </w:instrText>
      </w:r>
      <w:r>
        <w:rPr>
          <w:noProof/>
        </w:rPr>
      </w:r>
      <w:r>
        <w:rPr>
          <w:noProof/>
        </w:rPr>
        <w:fldChar w:fldCharType="separate"/>
      </w:r>
      <w:r>
        <w:rPr>
          <w:noProof/>
        </w:rPr>
        <w:t>38</w:t>
      </w:r>
      <w:r>
        <w:rPr>
          <w:noProof/>
        </w:rPr>
        <w:fldChar w:fldCharType="end"/>
      </w:r>
    </w:p>
    <w:p w14:paraId="5FB30BB0" w14:textId="3C69A615"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_Toc163048299 \h </w:instrText>
      </w:r>
      <w:r>
        <w:rPr>
          <w:noProof/>
        </w:rPr>
      </w:r>
      <w:r>
        <w:rPr>
          <w:noProof/>
        </w:rPr>
        <w:fldChar w:fldCharType="separate"/>
      </w:r>
      <w:r>
        <w:rPr>
          <w:noProof/>
        </w:rPr>
        <w:t>38</w:t>
      </w:r>
      <w:r>
        <w:rPr>
          <w:noProof/>
        </w:rPr>
        <w:fldChar w:fldCharType="end"/>
      </w:r>
    </w:p>
    <w:p w14:paraId="72D456AC" w14:textId="7932AED1"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_Toc163048300 \h </w:instrText>
      </w:r>
      <w:r>
        <w:rPr>
          <w:noProof/>
        </w:rPr>
      </w:r>
      <w:r>
        <w:rPr>
          <w:noProof/>
        </w:rPr>
        <w:fldChar w:fldCharType="separate"/>
      </w:r>
      <w:r>
        <w:rPr>
          <w:noProof/>
        </w:rPr>
        <w:t>39</w:t>
      </w:r>
      <w:r>
        <w:rPr>
          <w:noProof/>
        </w:rPr>
        <w:fldChar w:fldCharType="end"/>
      </w:r>
    </w:p>
    <w:p w14:paraId="570DE85D" w14:textId="7C6DB048"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_Toc163048301 \h </w:instrText>
      </w:r>
      <w:r>
        <w:rPr>
          <w:noProof/>
        </w:rPr>
      </w:r>
      <w:r>
        <w:rPr>
          <w:noProof/>
        </w:rPr>
        <w:fldChar w:fldCharType="separate"/>
      </w:r>
      <w:r>
        <w:rPr>
          <w:noProof/>
        </w:rPr>
        <w:t>39</w:t>
      </w:r>
      <w:r>
        <w:rPr>
          <w:noProof/>
        </w:rPr>
        <w:fldChar w:fldCharType="end"/>
      </w:r>
    </w:p>
    <w:p w14:paraId="4B981692" w14:textId="7B30F0D8"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_Toc163048302 \h </w:instrText>
      </w:r>
      <w:r>
        <w:rPr>
          <w:noProof/>
        </w:rPr>
      </w:r>
      <w:r>
        <w:rPr>
          <w:noProof/>
        </w:rPr>
        <w:fldChar w:fldCharType="separate"/>
      </w:r>
      <w:r>
        <w:rPr>
          <w:noProof/>
        </w:rPr>
        <w:t>39</w:t>
      </w:r>
      <w:r>
        <w:rPr>
          <w:noProof/>
        </w:rPr>
        <w:fldChar w:fldCharType="end"/>
      </w:r>
    </w:p>
    <w:p w14:paraId="24A6B043" w14:textId="5A8851E8"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_Toc163048303 \h </w:instrText>
      </w:r>
      <w:r>
        <w:rPr>
          <w:noProof/>
        </w:rPr>
      </w:r>
      <w:r>
        <w:rPr>
          <w:noProof/>
        </w:rPr>
        <w:fldChar w:fldCharType="separate"/>
      </w:r>
      <w:r>
        <w:rPr>
          <w:noProof/>
        </w:rPr>
        <w:t>39</w:t>
      </w:r>
      <w:r>
        <w:rPr>
          <w:noProof/>
        </w:rPr>
        <w:fldChar w:fldCharType="end"/>
      </w:r>
    </w:p>
    <w:p w14:paraId="29C4D049" w14:textId="54B31AD2"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_Toc163048304 \h </w:instrText>
      </w:r>
      <w:r>
        <w:rPr>
          <w:noProof/>
        </w:rPr>
      </w:r>
      <w:r>
        <w:rPr>
          <w:noProof/>
        </w:rPr>
        <w:fldChar w:fldCharType="separate"/>
      </w:r>
      <w:r>
        <w:rPr>
          <w:noProof/>
        </w:rPr>
        <w:t>39</w:t>
      </w:r>
      <w:r>
        <w:rPr>
          <w:noProof/>
        </w:rPr>
        <w:fldChar w:fldCharType="end"/>
      </w:r>
    </w:p>
    <w:p w14:paraId="7E77411B" w14:textId="58F020CB"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_Toc163048305 \h </w:instrText>
      </w:r>
      <w:r>
        <w:rPr>
          <w:noProof/>
        </w:rPr>
      </w:r>
      <w:r>
        <w:rPr>
          <w:noProof/>
        </w:rPr>
        <w:fldChar w:fldCharType="separate"/>
      </w:r>
      <w:r>
        <w:rPr>
          <w:noProof/>
        </w:rPr>
        <w:t>39</w:t>
      </w:r>
      <w:r>
        <w:rPr>
          <w:noProof/>
        </w:rPr>
        <w:fldChar w:fldCharType="end"/>
      </w:r>
    </w:p>
    <w:p w14:paraId="400998AD" w14:textId="7476AD0A"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6.3.23.1</w:t>
      </w:r>
      <w:r>
        <w:rPr>
          <w:noProof/>
        </w:rPr>
        <w:tab/>
        <w:t>Definition</w:t>
      </w:r>
      <w:r>
        <w:rPr>
          <w:noProof/>
        </w:rPr>
        <w:tab/>
      </w:r>
      <w:r>
        <w:rPr>
          <w:noProof/>
        </w:rPr>
        <w:fldChar w:fldCharType="begin" w:fldLock="1"/>
      </w:r>
      <w:r>
        <w:rPr>
          <w:noProof/>
        </w:rPr>
        <w:instrText xml:space="preserve"> PAGEREF _Toc163048306 \h </w:instrText>
      </w:r>
      <w:r>
        <w:rPr>
          <w:noProof/>
        </w:rPr>
      </w:r>
      <w:r>
        <w:rPr>
          <w:noProof/>
        </w:rPr>
        <w:fldChar w:fldCharType="separate"/>
      </w:r>
      <w:r>
        <w:rPr>
          <w:noProof/>
        </w:rPr>
        <w:t>39</w:t>
      </w:r>
      <w:r>
        <w:rPr>
          <w:noProof/>
        </w:rPr>
        <w:fldChar w:fldCharType="end"/>
      </w:r>
    </w:p>
    <w:p w14:paraId="4B330607" w14:textId="05AEE2AC"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_Toc163048307 \h </w:instrText>
      </w:r>
      <w:r>
        <w:rPr>
          <w:noProof/>
        </w:rPr>
      </w:r>
      <w:r>
        <w:rPr>
          <w:noProof/>
        </w:rPr>
        <w:fldChar w:fldCharType="separate"/>
      </w:r>
      <w:r>
        <w:rPr>
          <w:noProof/>
        </w:rPr>
        <w:t>39</w:t>
      </w:r>
      <w:r>
        <w:rPr>
          <w:noProof/>
        </w:rPr>
        <w:fldChar w:fldCharType="end"/>
      </w:r>
    </w:p>
    <w:p w14:paraId="7F7B2AEF" w14:textId="0431A186"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_Toc163048308 \h </w:instrText>
      </w:r>
      <w:r>
        <w:rPr>
          <w:noProof/>
        </w:rPr>
      </w:r>
      <w:r>
        <w:rPr>
          <w:noProof/>
        </w:rPr>
        <w:fldChar w:fldCharType="separate"/>
      </w:r>
      <w:r>
        <w:rPr>
          <w:noProof/>
        </w:rPr>
        <w:t>39</w:t>
      </w:r>
      <w:r>
        <w:rPr>
          <w:noProof/>
        </w:rPr>
        <w:fldChar w:fldCharType="end"/>
      </w:r>
    </w:p>
    <w:p w14:paraId="332AFE59" w14:textId="061A80CF"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_Toc163048309 \h </w:instrText>
      </w:r>
      <w:r>
        <w:rPr>
          <w:noProof/>
        </w:rPr>
      </w:r>
      <w:r>
        <w:rPr>
          <w:noProof/>
        </w:rPr>
        <w:fldChar w:fldCharType="separate"/>
      </w:r>
      <w:r>
        <w:rPr>
          <w:noProof/>
        </w:rPr>
        <w:t>40</w:t>
      </w:r>
      <w:r>
        <w:rPr>
          <w:noProof/>
        </w:rPr>
        <w:fldChar w:fldCharType="end"/>
      </w:r>
    </w:p>
    <w:p w14:paraId="136C68FD" w14:textId="5BB585BF"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sidRPr="009D7CF2">
        <w:rPr>
          <w:rFonts w:cs="Arial"/>
          <w:noProof/>
        </w:rPr>
        <w:t>6.3.24</w:t>
      </w:r>
      <w:r w:rsidRPr="009D7CF2">
        <w:rPr>
          <w:rFonts w:cs="Arial"/>
          <w:noProof/>
        </w:rPr>
        <w:tab/>
      </w:r>
      <w:r>
        <w:rPr>
          <w:noProof/>
        </w:rPr>
        <w:t>AvailableEDN &lt;&lt;dataType&gt;&gt;</w:t>
      </w:r>
      <w:r>
        <w:rPr>
          <w:noProof/>
        </w:rPr>
        <w:tab/>
      </w:r>
      <w:r>
        <w:rPr>
          <w:noProof/>
        </w:rPr>
        <w:fldChar w:fldCharType="begin" w:fldLock="1"/>
      </w:r>
      <w:r>
        <w:rPr>
          <w:noProof/>
        </w:rPr>
        <w:instrText xml:space="preserve"> PAGEREF _Toc163048310 \h </w:instrText>
      </w:r>
      <w:r>
        <w:rPr>
          <w:noProof/>
        </w:rPr>
      </w:r>
      <w:r>
        <w:rPr>
          <w:noProof/>
        </w:rPr>
        <w:fldChar w:fldCharType="separate"/>
      </w:r>
      <w:r>
        <w:rPr>
          <w:noProof/>
        </w:rPr>
        <w:t>40</w:t>
      </w:r>
      <w:r>
        <w:rPr>
          <w:noProof/>
        </w:rPr>
        <w:fldChar w:fldCharType="end"/>
      </w:r>
    </w:p>
    <w:p w14:paraId="41045E6B" w14:textId="09B8599B"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_Toc163048311 \h </w:instrText>
      </w:r>
      <w:r>
        <w:rPr>
          <w:noProof/>
        </w:rPr>
      </w:r>
      <w:r>
        <w:rPr>
          <w:noProof/>
        </w:rPr>
        <w:fldChar w:fldCharType="separate"/>
      </w:r>
      <w:r>
        <w:rPr>
          <w:noProof/>
        </w:rPr>
        <w:t>40</w:t>
      </w:r>
      <w:r>
        <w:rPr>
          <w:noProof/>
        </w:rPr>
        <w:fldChar w:fldCharType="end"/>
      </w:r>
    </w:p>
    <w:p w14:paraId="5FA704AA" w14:textId="12914497"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sidRPr="009D7CF2">
        <w:rPr>
          <w:noProof/>
          <w:lang w:val="fr-FR"/>
        </w:rPr>
        <w:t>6.3.24.2</w:t>
      </w:r>
      <w:r w:rsidRPr="009D7CF2">
        <w:rPr>
          <w:noProof/>
          <w:lang w:val="fr-FR"/>
        </w:rPr>
        <w:tab/>
        <w:t>Attributes</w:t>
      </w:r>
      <w:r>
        <w:rPr>
          <w:noProof/>
        </w:rPr>
        <w:tab/>
      </w:r>
      <w:r>
        <w:rPr>
          <w:noProof/>
        </w:rPr>
        <w:fldChar w:fldCharType="begin" w:fldLock="1"/>
      </w:r>
      <w:r>
        <w:rPr>
          <w:noProof/>
        </w:rPr>
        <w:instrText xml:space="preserve"> PAGEREF _Toc163048312 \h </w:instrText>
      </w:r>
      <w:r>
        <w:rPr>
          <w:noProof/>
        </w:rPr>
      </w:r>
      <w:r>
        <w:rPr>
          <w:noProof/>
        </w:rPr>
        <w:fldChar w:fldCharType="separate"/>
      </w:r>
      <w:r>
        <w:rPr>
          <w:noProof/>
        </w:rPr>
        <w:t>40</w:t>
      </w:r>
      <w:r>
        <w:rPr>
          <w:noProof/>
        </w:rPr>
        <w:fldChar w:fldCharType="end"/>
      </w:r>
    </w:p>
    <w:p w14:paraId="256AC6C6" w14:textId="16F3CD04"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_Toc163048313 \h </w:instrText>
      </w:r>
      <w:r>
        <w:rPr>
          <w:noProof/>
        </w:rPr>
      </w:r>
      <w:r>
        <w:rPr>
          <w:noProof/>
        </w:rPr>
        <w:fldChar w:fldCharType="separate"/>
      </w:r>
      <w:r>
        <w:rPr>
          <w:noProof/>
        </w:rPr>
        <w:t>40</w:t>
      </w:r>
      <w:r>
        <w:rPr>
          <w:noProof/>
        </w:rPr>
        <w:fldChar w:fldCharType="end"/>
      </w:r>
    </w:p>
    <w:p w14:paraId="0C586BAE" w14:textId="1549E3BC"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sidRPr="009D7CF2">
        <w:rPr>
          <w:noProof/>
          <w:lang w:val="en-US"/>
        </w:rPr>
        <w:t>6.3.24.</w:t>
      </w:r>
      <w:r w:rsidRPr="009D7CF2">
        <w:rPr>
          <w:noProof/>
          <w:lang w:val="en-US" w:eastAsia="zh-CN"/>
        </w:rPr>
        <w:t>4</w:t>
      </w:r>
      <w:r w:rsidRPr="009D7CF2">
        <w:rPr>
          <w:noProof/>
          <w:lang w:val="en-US"/>
        </w:rPr>
        <w:tab/>
        <w:t>Notifications</w:t>
      </w:r>
      <w:r>
        <w:rPr>
          <w:noProof/>
        </w:rPr>
        <w:tab/>
      </w:r>
      <w:r>
        <w:rPr>
          <w:noProof/>
        </w:rPr>
        <w:fldChar w:fldCharType="begin" w:fldLock="1"/>
      </w:r>
      <w:r>
        <w:rPr>
          <w:noProof/>
        </w:rPr>
        <w:instrText xml:space="preserve"> PAGEREF _Toc163048314 \h </w:instrText>
      </w:r>
      <w:r>
        <w:rPr>
          <w:noProof/>
        </w:rPr>
      </w:r>
      <w:r>
        <w:rPr>
          <w:noProof/>
        </w:rPr>
        <w:fldChar w:fldCharType="separate"/>
      </w:r>
      <w:r>
        <w:rPr>
          <w:noProof/>
        </w:rPr>
        <w:t>40</w:t>
      </w:r>
      <w:r>
        <w:rPr>
          <w:noProof/>
        </w:rPr>
        <w:fldChar w:fldCharType="end"/>
      </w:r>
    </w:p>
    <w:p w14:paraId="3727AC35" w14:textId="61D71435"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sidRPr="009D7CF2">
        <w:rPr>
          <w:rFonts w:cs="Arial"/>
          <w:noProof/>
        </w:rPr>
        <w:t>6.3.25</w:t>
      </w:r>
      <w:r w:rsidRPr="009D7CF2">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_Toc163048315 \h </w:instrText>
      </w:r>
      <w:r>
        <w:rPr>
          <w:noProof/>
        </w:rPr>
      </w:r>
      <w:r>
        <w:rPr>
          <w:noProof/>
        </w:rPr>
        <w:fldChar w:fldCharType="separate"/>
      </w:r>
      <w:r>
        <w:rPr>
          <w:noProof/>
        </w:rPr>
        <w:t>40</w:t>
      </w:r>
      <w:r>
        <w:rPr>
          <w:noProof/>
        </w:rPr>
        <w:fldChar w:fldCharType="end"/>
      </w:r>
    </w:p>
    <w:p w14:paraId="0806375D" w14:textId="1400E10C"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_Toc163048316 \h </w:instrText>
      </w:r>
      <w:r>
        <w:rPr>
          <w:noProof/>
        </w:rPr>
      </w:r>
      <w:r>
        <w:rPr>
          <w:noProof/>
        </w:rPr>
        <w:fldChar w:fldCharType="separate"/>
      </w:r>
      <w:r>
        <w:rPr>
          <w:noProof/>
        </w:rPr>
        <w:t>40</w:t>
      </w:r>
      <w:r>
        <w:rPr>
          <w:noProof/>
        </w:rPr>
        <w:fldChar w:fldCharType="end"/>
      </w:r>
    </w:p>
    <w:p w14:paraId="7186908C" w14:textId="301FC582"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sidRPr="009D7CF2">
        <w:rPr>
          <w:noProof/>
          <w:lang w:val="fr-FR"/>
        </w:rPr>
        <w:t>6.3.25.2</w:t>
      </w:r>
      <w:r w:rsidRPr="009D7CF2">
        <w:rPr>
          <w:noProof/>
          <w:lang w:val="fr-FR"/>
        </w:rPr>
        <w:tab/>
        <w:t>Attributes</w:t>
      </w:r>
      <w:r>
        <w:rPr>
          <w:noProof/>
        </w:rPr>
        <w:tab/>
      </w:r>
      <w:r>
        <w:rPr>
          <w:noProof/>
        </w:rPr>
        <w:fldChar w:fldCharType="begin" w:fldLock="1"/>
      </w:r>
      <w:r>
        <w:rPr>
          <w:noProof/>
        </w:rPr>
        <w:instrText xml:space="preserve"> PAGEREF _Toc163048317 \h </w:instrText>
      </w:r>
      <w:r>
        <w:rPr>
          <w:noProof/>
        </w:rPr>
      </w:r>
      <w:r>
        <w:rPr>
          <w:noProof/>
        </w:rPr>
        <w:fldChar w:fldCharType="separate"/>
      </w:r>
      <w:r>
        <w:rPr>
          <w:noProof/>
        </w:rPr>
        <w:t>40</w:t>
      </w:r>
      <w:r>
        <w:rPr>
          <w:noProof/>
        </w:rPr>
        <w:fldChar w:fldCharType="end"/>
      </w:r>
    </w:p>
    <w:p w14:paraId="526439AD" w14:textId="79B61A65"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_Toc163048318 \h </w:instrText>
      </w:r>
      <w:r>
        <w:rPr>
          <w:noProof/>
        </w:rPr>
      </w:r>
      <w:r>
        <w:rPr>
          <w:noProof/>
        </w:rPr>
        <w:fldChar w:fldCharType="separate"/>
      </w:r>
      <w:r>
        <w:rPr>
          <w:noProof/>
        </w:rPr>
        <w:t>40</w:t>
      </w:r>
      <w:r>
        <w:rPr>
          <w:noProof/>
        </w:rPr>
        <w:fldChar w:fldCharType="end"/>
      </w:r>
    </w:p>
    <w:p w14:paraId="6A059490" w14:textId="7DF3DC50"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sidRPr="009D7CF2">
        <w:rPr>
          <w:noProof/>
          <w:lang w:val="en-US"/>
        </w:rPr>
        <w:t>6.3.25.</w:t>
      </w:r>
      <w:r w:rsidRPr="009D7CF2">
        <w:rPr>
          <w:noProof/>
          <w:lang w:val="en-US" w:eastAsia="zh-CN"/>
        </w:rPr>
        <w:t>4</w:t>
      </w:r>
      <w:r w:rsidRPr="009D7CF2">
        <w:rPr>
          <w:noProof/>
          <w:lang w:val="en-US"/>
        </w:rPr>
        <w:tab/>
        <w:t>Notifications</w:t>
      </w:r>
      <w:r>
        <w:rPr>
          <w:noProof/>
        </w:rPr>
        <w:tab/>
      </w:r>
      <w:r>
        <w:rPr>
          <w:noProof/>
        </w:rPr>
        <w:fldChar w:fldCharType="begin" w:fldLock="1"/>
      </w:r>
      <w:r>
        <w:rPr>
          <w:noProof/>
        </w:rPr>
        <w:instrText xml:space="preserve"> PAGEREF _Toc163048319 \h </w:instrText>
      </w:r>
      <w:r>
        <w:rPr>
          <w:noProof/>
        </w:rPr>
      </w:r>
      <w:r>
        <w:rPr>
          <w:noProof/>
        </w:rPr>
        <w:fldChar w:fldCharType="separate"/>
      </w:r>
      <w:r>
        <w:rPr>
          <w:noProof/>
        </w:rPr>
        <w:t>40</w:t>
      </w:r>
      <w:r>
        <w:rPr>
          <w:noProof/>
        </w:rPr>
        <w:fldChar w:fldCharType="end"/>
      </w:r>
    </w:p>
    <w:p w14:paraId="732135AC" w14:textId="6E3393FF"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w:t>
      </w:r>
      <w:r>
        <w:rPr>
          <w:noProof/>
        </w:rPr>
        <w:tab/>
      </w:r>
      <w:r>
        <w:rPr>
          <w:noProof/>
        </w:rPr>
        <w:fldChar w:fldCharType="begin" w:fldLock="1"/>
      </w:r>
      <w:r>
        <w:rPr>
          <w:noProof/>
        </w:rPr>
        <w:instrText xml:space="preserve"> PAGEREF _Toc163048320 \h </w:instrText>
      </w:r>
      <w:r>
        <w:rPr>
          <w:noProof/>
        </w:rPr>
      </w:r>
      <w:r>
        <w:rPr>
          <w:noProof/>
        </w:rPr>
        <w:fldChar w:fldCharType="separate"/>
      </w:r>
      <w:r>
        <w:rPr>
          <w:noProof/>
        </w:rPr>
        <w:t>40</w:t>
      </w:r>
      <w:r>
        <w:rPr>
          <w:noProof/>
        </w:rPr>
        <w:fldChar w:fldCharType="end"/>
      </w:r>
    </w:p>
    <w:p w14:paraId="5C14EDC3" w14:textId="4E7390E6"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_Toc163048321 \h </w:instrText>
      </w:r>
      <w:r>
        <w:rPr>
          <w:noProof/>
        </w:rPr>
      </w:r>
      <w:r>
        <w:rPr>
          <w:noProof/>
        </w:rPr>
        <w:fldChar w:fldCharType="separate"/>
      </w:r>
      <w:r>
        <w:rPr>
          <w:noProof/>
        </w:rPr>
        <w:t>40</w:t>
      </w:r>
      <w:r>
        <w:rPr>
          <w:noProof/>
        </w:rPr>
        <w:fldChar w:fldCharType="end"/>
      </w:r>
    </w:p>
    <w:p w14:paraId="29F2296F" w14:textId="47AD61DB" w:rsidR="00F32E67" w:rsidRDefault="00F32E67">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_Toc163048322 \h </w:instrText>
      </w:r>
      <w:r>
        <w:rPr>
          <w:noProof/>
        </w:rPr>
      </w:r>
      <w:r>
        <w:rPr>
          <w:noProof/>
        </w:rPr>
        <w:fldChar w:fldCharType="separate"/>
      </w:r>
      <w:r>
        <w:rPr>
          <w:noProof/>
        </w:rPr>
        <w:t>50</w:t>
      </w:r>
      <w:r>
        <w:rPr>
          <w:noProof/>
        </w:rPr>
        <w:fldChar w:fldCharType="end"/>
      </w:r>
    </w:p>
    <w:p w14:paraId="4A2C47C3" w14:textId="35F8805A"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_Toc163048323 \h </w:instrText>
      </w:r>
      <w:r>
        <w:rPr>
          <w:noProof/>
        </w:rPr>
      </w:r>
      <w:r>
        <w:rPr>
          <w:noProof/>
        </w:rPr>
        <w:fldChar w:fldCharType="separate"/>
      </w:r>
      <w:r>
        <w:rPr>
          <w:noProof/>
        </w:rPr>
        <w:t>50</w:t>
      </w:r>
      <w:r>
        <w:rPr>
          <w:noProof/>
        </w:rPr>
        <w:fldChar w:fldCharType="end"/>
      </w:r>
    </w:p>
    <w:p w14:paraId="1FC9E5C6" w14:textId="7532E955"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_Toc163048324 \h </w:instrText>
      </w:r>
      <w:r>
        <w:rPr>
          <w:noProof/>
        </w:rPr>
      </w:r>
      <w:r>
        <w:rPr>
          <w:noProof/>
        </w:rPr>
        <w:fldChar w:fldCharType="separate"/>
      </w:r>
      <w:r>
        <w:rPr>
          <w:noProof/>
        </w:rPr>
        <w:t>50</w:t>
      </w:r>
      <w:r>
        <w:rPr>
          <w:noProof/>
        </w:rPr>
        <w:fldChar w:fldCharType="end"/>
      </w:r>
    </w:p>
    <w:p w14:paraId="1F809FEB" w14:textId="67DDE894"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_Toc163048325 \h </w:instrText>
      </w:r>
      <w:r>
        <w:rPr>
          <w:noProof/>
        </w:rPr>
      </w:r>
      <w:r>
        <w:rPr>
          <w:noProof/>
        </w:rPr>
        <w:fldChar w:fldCharType="separate"/>
      </w:r>
      <w:r>
        <w:rPr>
          <w:noProof/>
        </w:rPr>
        <w:t>51</w:t>
      </w:r>
      <w:r>
        <w:rPr>
          <w:noProof/>
        </w:rPr>
        <w:fldChar w:fldCharType="end"/>
      </w:r>
    </w:p>
    <w:p w14:paraId="2483BCAF" w14:textId="5259B1FF"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_Toc163048326 \h </w:instrText>
      </w:r>
      <w:r>
        <w:rPr>
          <w:noProof/>
        </w:rPr>
      </w:r>
      <w:r>
        <w:rPr>
          <w:noProof/>
        </w:rPr>
        <w:fldChar w:fldCharType="separate"/>
      </w:r>
      <w:r>
        <w:rPr>
          <w:noProof/>
        </w:rPr>
        <w:t>51</w:t>
      </w:r>
      <w:r>
        <w:rPr>
          <w:noProof/>
        </w:rPr>
        <w:fldChar w:fldCharType="end"/>
      </w:r>
    </w:p>
    <w:p w14:paraId="6CEA55E5" w14:textId="3010D1A5" w:rsidR="00F32E67" w:rsidRDefault="00F32E67">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_Toc163048327 \h </w:instrText>
      </w:r>
      <w:r>
        <w:rPr>
          <w:noProof/>
        </w:rPr>
      </w:r>
      <w:r>
        <w:rPr>
          <w:noProof/>
        </w:rPr>
        <w:fldChar w:fldCharType="separate"/>
      </w:r>
      <w:r>
        <w:rPr>
          <w:noProof/>
        </w:rPr>
        <w:t>51</w:t>
      </w:r>
      <w:r>
        <w:rPr>
          <w:noProof/>
        </w:rPr>
        <w:fldChar w:fldCharType="end"/>
      </w:r>
    </w:p>
    <w:p w14:paraId="74EE279A" w14:textId="731102C7" w:rsidR="00F32E67" w:rsidRDefault="00F32E67">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_Toc163048328 \h </w:instrText>
      </w:r>
      <w:r>
        <w:rPr>
          <w:noProof/>
        </w:rPr>
      </w:r>
      <w:r>
        <w:rPr>
          <w:noProof/>
        </w:rPr>
        <w:fldChar w:fldCharType="separate"/>
      </w:r>
      <w:r>
        <w:rPr>
          <w:noProof/>
        </w:rPr>
        <w:t>53</w:t>
      </w:r>
      <w:r>
        <w:rPr>
          <w:noProof/>
        </w:rPr>
        <w:fldChar w:fldCharType="end"/>
      </w:r>
    </w:p>
    <w:p w14:paraId="6F72310F" w14:textId="7EDEF6FB"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_Toc163048329 \h </w:instrText>
      </w:r>
      <w:r>
        <w:rPr>
          <w:noProof/>
        </w:rPr>
      </w:r>
      <w:r>
        <w:rPr>
          <w:noProof/>
        </w:rPr>
        <w:fldChar w:fldCharType="separate"/>
      </w:r>
      <w:r>
        <w:rPr>
          <w:noProof/>
        </w:rPr>
        <w:t>53</w:t>
      </w:r>
      <w:r>
        <w:rPr>
          <w:noProof/>
        </w:rPr>
        <w:fldChar w:fldCharType="end"/>
      </w:r>
    </w:p>
    <w:p w14:paraId="0AD0FEDE" w14:textId="3D9E63C4" w:rsidR="00F32E67" w:rsidRDefault="00F32E67">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_Toc163048330 \h </w:instrText>
      </w:r>
      <w:r>
        <w:rPr>
          <w:noProof/>
        </w:rPr>
      </w:r>
      <w:r>
        <w:rPr>
          <w:noProof/>
        </w:rPr>
        <w:fldChar w:fldCharType="separate"/>
      </w:r>
      <w:r>
        <w:rPr>
          <w:noProof/>
        </w:rPr>
        <w:t>53</w:t>
      </w:r>
      <w:r>
        <w:rPr>
          <w:noProof/>
        </w:rPr>
        <w:fldChar w:fldCharType="end"/>
      </w:r>
    </w:p>
    <w:p w14:paraId="0ECE4C37" w14:textId="0CCCAC9E" w:rsidR="00F32E67" w:rsidRDefault="00F32E67">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_Toc163048331 \h </w:instrText>
      </w:r>
      <w:r>
        <w:rPr>
          <w:noProof/>
        </w:rPr>
      </w:r>
      <w:r>
        <w:rPr>
          <w:noProof/>
        </w:rPr>
        <w:fldChar w:fldCharType="separate"/>
      </w:r>
      <w:r>
        <w:rPr>
          <w:noProof/>
        </w:rPr>
        <w:t>54</w:t>
      </w:r>
      <w:r>
        <w:rPr>
          <w:noProof/>
        </w:rPr>
        <w:fldChar w:fldCharType="end"/>
      </w:r>
    </w:p>
    <w:p w14:paraId="1B4E8AFC" w14:textId="5581E90F"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_Toc163048332 \h </w:instrText>
      </w:r>
      <w:r>
        <w:rPr>
          <w:noProof/>
        </w:rPr>
      </w:r>
      <w:r>
        <w:rPr>
          <w:noProof/>
        </w:rPr>
        <w:fldChar w:fldCharType="separate"/>
      </w:r>
      <w:r>
        <w:rPr>
          <w:noProof/>
        </w:rPr>
        <w:t>54</w:t>
      </w:r>
      <w:r>
        <w:rPr>
          <w:noProof/>
        </w:rPr>
        <w:fldChar w:fldCharType="end"/>
      </w:r>
    </w:p>
    <w:p w14:paraId="2F36B772" w14:textId="56CF1390" w:rsidR="00F32E67" w:rsidRDefault="00F32E67">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_Toc163048333 \h </w:instrText>
      </w:r>
      <w:r>
        <w:rPr>
          <w:noProof/>
        </w:rPr>
      </w:r>
      <w:r>
        <w:rPr>
          <w:noProof/>
        </w:rPr>
        <w:fldChar w:fldCharType="separate"/>
      </w:r>
      <w:r>
        <w:rPr>
          <w:noProof/>
        </w:rPr>
        <w:t>54</w:t>
      </w:r>
      <w:r>
        <w:rPr>
          <w:noProof/>
        </w:rPr>
        <w:fldChar w:fldCharType="end"/>
      </w:r>
    </w:p>
    <w:p w14:paraId="61285858" w14:textId="7150C4DD" w:rsidR="00F32E67" w:rsidRDefault="00F32E67">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_Toc163048334 \h </w:instrText>
      </w:r>
      <w:r>
        <w:rPr>
          <w:noProof/>
        </w:rPr>
      </w:r>
      <w:r>
        <w:rPr>
          <w:noProof/>
        </w:rPr>
        <w:fldChar w:fldCharType="separate"/>
      </w:r>
      <w:r>
        <w:rPr>
          <w:noProof/>
        </w:rPr>
        <w:t>55</w:t>
      </w:r>
      <w:r>
        <w:rPr>
          <w:noProof/>
        </w:rPr>
        <w:fldChar w:fldCharType="end"/>
      </w:r>
    </w:p>
    <w:p w14:paraId="63D21031" w14:textId="611FDBA3"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_Toc163048335 \h </w:instrText>
      </w:r>
      <w:r>
        <w:rPr>
          <w:noProof/>
        </w:rPr>
      </w:r>
      <w:r>
        <w:rPr>
          <w:noProof/>
        </w:rPr>
        <w:fldChar w:fldCharType="separate"/>
      </w:r>
      <w:r>
        <w:rPr>
          <w:noProof/>
        </w:rPr>
        <w:t>55</w:t>
      </w:r>
      <w:r>
        <w:rPr>
          <w:noProof/>
        </w:rPr>
        <w:fldChar w:fldCharType="end"/>
      </w:r>
    </w:p>
    <w:p w14:paraId="0CC41B0B" w14:textId="5FC7C797" w:rsidR="00F32E67" w:rsidRDefault="00F32E67">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_Toc163048336 \h </w:instrText>
      </w:r>
      <w:r>
        <w:rPr>
          <w:noProof/>
        </w:rPr>
      </w:r>
      <w:r>
        <w:rPr>
          <w:noProof/>
        </w:rPr>
        <w:fldChar w:fldCharType="separate"/>
      </w:r>
      <w:r>
        <w:rPr>
          <w:noProof/>
        </w:rPr>
        <w:t>55</w:t>
      </w:r>
      <w:r>
        <w:rPr>
          <w:noProof/>
        </w:rPr>
        <w:fldChar w:fldCharType="end"/>
      </w:r>
    </w:p>
    <w:p w14:paraId="5A4E3668" w14:textId="264B6D33" w:rsidR="00F32E67" w:rsidRDefault="00F32E67">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_Toc163048337 \h </w:instrText>
      </w:r>
      <w:r>
        <w:rPr>
          <w:noProof/>
        </w:rPr>
      </w:r>
      <w:r>
        <w:rPr>
          <w:noProof/>
        </w:rPr>
        <w:fldChar w:fldCharType="separate"/>
      </w:r>
      <w:r>
        <w:rPr>
          <w:noProof/>
        </w:rPr>
        <w:t>55</w:t>
      </w:r>
      <w:r>
        <w:rPr>
          <w:noProof/>
        </w:rPr>
        <w:fldChar w:fldCharType="end"/>
      </w:r>
    </w:p>
    <w:p w14:paraId="058A2394" w14:textId="7A737A58"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_Toc163048338 \h </w:instrText>
      </w:r>
      <w:r>
        <w:rPr>
          <w:noProof/>
        </w:rPr>
      </w:r>
      <w:r>
        <w:rPr>
          <w:noProof/>
        </w:rPr>
        <w:fldChar w:fldCharType="separate"/>
      </w:r>
      <w:r>
        <w:rPr>
          <w:noProof/>
        </w:rPr>
        <w:t>55</w:t>
      </w:r>
      <w:r>
        <w:rPr>
          <w:noProof/>
        </w:rPr>
        <w:fldChar w:fldCharType="end"/>
      </w:r>
    </w:p>
    <w:p w14:paraId="1F83988B" w14:textId="7D38F1CE"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_Toc163048339 \h </w:instrText>
      </w:r>
      <w:r>
        <w:rPr>
          <w:noProof/>
        </w:rPr>
      </w:r>
      <w:r>
        <w:rPr>
          <w:noProof/>
        </w:rPr>
        <w:fldChar w:fldCharType="separate"/>
      </w:r>
      <w:r>
        <w:rPr>
          <w:noProof/>
        </w:rPr>
        <w:t>56</w:t>
      </w:r>
      <w:r>
        <w:rPr>
          <w:noProof/>
        </w:rPr>
        <w:fldChar w:fldCharType="end"/>
      </w:r>
    </w:p>
    <w:p w14:paraId="167FD3AE" w14:textId="6659D37F"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_Toc163048340 \h </w:instrText>
      </w:r>
      <w:r>
        <w:rPr>
          <w:noProof/>
        </w:rPr>
      </w:r>
      <w:r>
        <w:rPr>
          <w:noProof/>
        </w:rPr>
        <w:fldChar w:fldCharType="separate"/>
      </w:r>
      <w:r>
        <w:rPr>
          <w:noProof/>
        </w:rPr>
        <w:t>57</w:t>
      </w:r>
      <w:r>
        <w:rPr>
          <w:noProof/>
        </w:rPr>
        <w:fldChar w:fldCharType="end"/>
      </w:r>
    </w:p>
    <w:p w14:paraId="40E8831E" w14:textId="3A6E52AC"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_Toc163048341 \h </w:instrText>
      </w:r>
      <w:r>
        <w:rPr>
          <w:noProof/>
        </w:rPr>
      </w:r>
      <w:r>
        <w:rPr>
          <w:noProof/>
        </w:rPr>
        <w:fldChar w:fldCharType="separate"/>
      </w:r>
      <w:r>
        <w:rPr>
          <w:noProof/>
        </w:rPr>
        <w:t>59</w:t>
      </w:r>
      <w:r>
        <w:rPr>
          <w:noProof/>
        </w:rPr>
        <w:fldChar w:fldCharType="end"/>
      </w:r>
    </w:p>
    <w:p w14:paraId="32FAE5A0" w14:textId="686FE77E"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_Toc163048342 \h </w:instrText>
      </w:r>
      <w:r>
        <w:rPr>
          <w:noProof/>
        </w:rPr>
      </w:r>
      <w:r>
        <w:rPr>
          <w:noProof/>
        </w:rPr>
        <w:fldChar w:fldCharType="separate"/>
      </w:r>
      <w:r>
        <w:rPr>
          <w:noProof/>
        </w:rPr>
        <w:t>59</w:t>
      </w:r>
      <w:r>
        <w:rPr>
          <w:noProof/>
        </w:rPr>
        <w:fldChar w:fldCharType="end"/>
      </w:r>
    </w:p>
    <w:p w14:paraId="5E47E8CA" w14:textId="2B19EC5E"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_Toc163048343 \h </w:instrText>
      </w:r>
      <w:r>
        <w:rPr>
          <w:noProof/>
        </w:rPr>
      </w:r>
      <w:r>
        <w:rPr>
          <w:noProof/>
        </w:rPr>
        <w:fldChar w:fldCharType="separate"/>
      </w:r>
      <w:r>
        <w:rPr>
          <w:noProof/>
        </w:rPr>
        <w:t>61</w:t>
      </w:r>
      <w:r>
        <w:rPr>
          <w:noProof/>
        </w:rPr>
        <w:fldChar w:fldCharType="end"/>
      </w:r>
    </w:p>
    <w:p w14:paraId="07BA7A08" w14:textId="539BB48D"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_Toc163048344 \h </w:instrText>
      </w:r>
      <w:r>
        <w:rPr>
          <w:noProof/>
        </w:rPr>
      </w:r>
      <w:r>
        <w:rPr>
          <w:noProof/>
        </w:rPr>
        <w:fldChar w:fldCharType="separate"/>
      </w:r>
      <w:r>
        <w:rPr>
          <w:noProof/>
        </w:rPr>
        <w:t>61</w:t>
      </w:r>
      <w:r>
        <w:rPr>
          <w:noProof/>
        </w:rPr>
        <w:fldChar w:fldCharType="end"/>
      </w:r>
    </w:p>
    <w:p w14:paraId="17E846EC" w14:textId="032CACA2"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_Toc163048345 \h </w:instrText>
      </w:r>
      <w:r>
        <w:rPr>
          <w:noProof/>
        </w:rPr>
      </w:r>
      <w:r>
        <w:rPr>
          <w:noProof/>
        </w:rPr>
        <w:fldChar w:fldCharType="separate"/>
      </w:r>
      <w:r>
        <w:rPr>
          <w:noProof/>
        </w:rPr>
        <w:t>62</w:t>
      </w:r>
      <w:r>
        <w:rPr>
          <w:noProof/>
        </w:rPr>
        <w:fldChar w:fldCharType="end"/>
      </w:r>
    </w:p>
    <w:p w14:paraId="44F5802F" w14:textId="60AA07B7"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_Toc163048346 \h </w:instrText>
      </w:r>
      <w:r>
        <w:rPr>
          <w:noProof/>
        </w:rPr>
      </w:r>
      <w:r>
        <w:rPr>
          <w:noProof/>
        </w:rPr>
        <w:fldChar w:fldCharType="separate"/>
      </w:r>
      <w:r>
        <w:rPr>
          <w:noProof/>
        </w:rPr>
        <w:t>63</w:t>
      </w:r>
      <w:r>
        <w:rPr>
          <w:noProof/>
        </w:rPr>
        <w:fldChar w:fldCharType="end"/>
      </w:r>
    </w:p>
    <w:p w14:paraId="19436A9C" w14:textId="206B2DFB"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_Toc163048347 \h </w:instrText>
      </w:r>
      <w:r>
        <w:rPr>
          <w:noProof/>
        </w:rPr>
      </w:r>
      <w:r>
        <w:rPr>
          <w:noProof/>
        </w:rPr>
        <w:fldChar w:fldCharType="separate"/>
      </w:r>
      <w:r>
        <w:rPr>
          <w:noProof/>
        </w:rPr>
        <w:t>63</w:t>
      </w:r>
      <w:r>
        <w:rPr>
          <w:noProof/>
        </w:rPr>
        <w:fldChar w:fldCharType="end"/>
      </w:r>
    </w:p>
    <w:p w14:paraId="4A5DACDA" w14:textId="64BFCE8C"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_Toc163048348 \h </w:instrText>
      </w:r>
      <w:r>
        <w:rPr>
          <w:noProof/>
        </w:rPr>
      </w:r>
      <w:r>
        <w:rPr>
          <w:noProof/>
        </w:rPr>
        <w:fldChar w:fldCharType="separate"/>
      </w:r>
      <w:r>
        <w:rPr>
          <w:noProof/>
        </w:rPr>
        <w:t>65</w:t>
      </w:r>
      <w:r>
        <w:rPr>
          <w:noProof/>
        </w:rPr>
        <w:fldChar w:fldCharType="end"/>
      </w:r>
    </w:p>
    <w:p w14:paraId="06BCFA4B" w14:textId="4E79C84E"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_Toc163048349 \h </w:instrText>
      </w:r>
      <w:r>
        <w:rPr>
          <w:noProof/>
        </w:rPr>
      </w:r>
      <w:r>
        <w:rPr>
          <w:noProof/>
        </w:rPr>
        <w:fldChar w:fldCharType="separate"/>
      </w:r>
      <w:r>
        <w:rPr>
          <w:noProof/>
        </w:rPr>
        <w:t>66</w:t>
      </w:r>
      <w:r>
        <w:rPr>
          <w:noProof/>
        </w:rPr>
        <w:fldChar w:fldCharType="end"/>
      </w:r>
    </w:p>
    <w:p w14:paraId="1ADAD395" w14:textId="4947FB87"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_Toc163048350 \h </w:instrText>
      </w:r>
      <w:r>
        <w:rPr>
          <w:noProof/>
        </w:rPr>
      </w:r>
      <w:r>
        <w:rPr>
          <w:noProof/>
        </w:rPr>
        <w:fldChar w:fldCharType="separate"/>
      </w:r>
      <w:r>
        <w:rPr>
          <w:noProof/>
        </w:rPr>
        <w:t>67</w:t>
      </w:r>
      <w:r>
        <w:rPr>
          <w:noProof/>
        </w:rPr>
        <w:fldChar w:fldCharType="end"/>
      </w:r>
    </w:p>
    <w:p w14:paraId="57F3C7C8" w14:textId="483337EC"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_Toc163048351 \h </w:instrText>
      </w:r>
      <w:r>
        <w:rPr>
          <w:noProof/>
        </w:rPr>
      </w:r>
      <w:r>
        <w:rPr>
          <w:noProof/>
        </w:rPr>
        <w:fldChar w:fldCharType="separate"/>
      </w:r>
      <w:r>
        <w:rPr>
          <w:noProof/>
        </w:rPr>
        <w:t>67</w:t>
      </w:r>
      <w:r>
        <w:rPr>
          <w:noProof/>
        </w:rPr>
        <w:fldChar w:fldCharType="end"/>
      </w:r>
    </w:p>
    <w:p w14:paraId="3E441687" w14:textId="6A61B348"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_Toc163048352 \h </w:instrText>
      </w:r>
      <w:r>
        <w:rPr>
          <w:noProof/>
        </w:rPr>
      </w:r>
      <w:r>
        <w:rPr>
          <w:noProof/>
        </w:rPr>
        <w:fldChar w:fldCharType="separate"/>
      </w:r>
      <w:r>
        <w:rPr>
          <w:noProof/>
        </w:rPr>
        <w:t>67</w:t>
      </w:r>
      <w:r>
        <w:rPr>
          <w:noProof/>
        </w:rPr>
        <w:fldChar w:fldCharType="end"/>
      </w:r>
    </w:p>
    <w:p w14:paraId="55210ED6" w14:textId="772B8E7E"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_Toc163048353 \h </w:instrText>
      </w:r>
      <w:r>
        <w:rPr>
          <w:noProof/>
        </w:rPr>
      </w:r>
      <w:r>
        <w:rPr>
          <w:noProof/>
        </w:rPr>
        <w:fldChar w:fldCharType="separate"/>
      </w:r>
      <w:r>
        <w:rPr>
          <w:noProof/>
        </w:rPr>
        <w:t>67</w:t>
      </w:r>
      <w:r>
        <w:rPr>
          <w:noProof/>
        </w:rPr>
        <w:fldChar w:fldCharType="end"/>
      </w:r>
    </w:p>
    <w:p w14:paraId="704300C1" w14:textId="379062F0"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_Toc163048354 \h </w:instrText>
      </w:r>
      <w:r>
        <w:rPr>
          <w:noProof/>
        </w:rPr>
      </w:r>
      <w:r>
        <w:rPr>
          <w:noProof/>
        </w:rPr>
        <w:fldChar w:fldCharType="separate"/>
      </w:r>
      <w:r>
        <w:rPr>
          <w:noProof/>
        </w:rPr>
        <w:t>67</w:t>
      </w:r>
      <w:r>
        <w:rPr>
          <w:noProof/>
        </w:rPr>
        <w:fldChar w:fldCharType="end"/>
      </w:r>
    </w:p>
    <w:p w14:paraId="5580E439" w14:textId="69DE9FDB"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_Toc163048355 \h </w:instrText>
      </w:r>
      <w:r>
        <w:rPr>
          <w:noProof/>
        </w:rPr>
      </w:r>
      <w:r>
        <w:rPr>
          <w:noProof/>
        </w:rPr>
        <w:fldChar w:fldCharType="separate"/>
      </w:r>
      <w:r>
        <w:rPr>
          <w:noProof/>
        </w:rPr>
        <w:t>68</w:t>
      </w:r>
      <w:r>
        <w:rPr>
          <w:noProof/>
        </w:rPr>
        <w:fldChar w:fldCharType="end"/>
      </w:r>
    </w:p>
    <w:p w14:paraId="4CC03F24" w14:textId="707EE96D"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_Toc163048356 \h </w:instrText>
      </w:r>
      <w:r>
        <w:rPr>
          <w:noProof/>
        </w:rPr>
      </w:r>
      <w:r>
        <w:rPr>
          <w:noProof/>
        </w:rPr>
        <w:fldChar w:fldCharType="separate"/>
      </w:r>
      <w:r>
        <w:rPr>
          <w:noProof/>
        </w:rPr>
        <w:t>69</w:t>
      </w:r>
      <w:r>
        <w:rPr>
          <w:noProof/>
        </w:rPr>
        <w:fldChar w:fldCharType="end"/>
      </w:r>
    </w:p>
    <w:p w14:paraId="06431928" w14:textId="65BB55EC"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_Toc163048357 \h </w:instrText>
      </w:r>
      <w:r>
        <w:rPr>
          <w:noProof/>
        </w:rPr>
      </w:r>
      <w:r>
        <w:rPr>
          <w:noProof/>
        </w:rPr>
        <w:fldChar w:fldCharType="separate"/>
      </w:r>
      <w:r>
        <w:rPr>
          <w:noProof/>
        </w:rPr>
        <w:t>69</w:t>
      </w:r>
      <w:r>
        <w:rPr>
          <w:noProof/>
        </w:rPr>
        <w:fldChar w:fldCharType="end"/>
      </w:r>
    </w:p>
    <w:p w14:paraId="5728B52C" w14:textId="16F6BC5C"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_Toc163048358 \h </w:instrText>
      </w:r>
      <w:r>
        <w:rPr>
          <w:noProof/>
        </w:rPr>
      </w:r>
      <w:r>
        <w:rPr>
          <w:noProof/>
        </w:rPr>
        <w:fldChar w:fldCharType="separate"/>
      </w:r>
      <w:r>
        <w:rPr>
          <w:noProof/>
        </w:rPr>
        <w:t>70</w:t>
      </w:r>
      <w:r>
        <w:rPr>
          <w:noProof/>
        </w:rPr>
        <w:fldChar w:fldCharType="end"/>
      </w:r>
    </w:p>
    <w:p w14:paraId="4FBB482D" w14:textId="2006CBBE"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_Toc163048359 \h </w:instrText>
      </w:r>
      <w:r>
        <w:rPr>
          <w:noProof/>
        </w:rPr>
      </w:r>
      <w:r>
        <w:rPr>
          <w:noProof/>
        </w:rPr>
        <w:fldChar w:fldCharType="separate"/>
      </w:r>
      <w:r>
        <w:rPr>
          <w:noProof/>
        </w:rPr>
        <w:t>71</w:t>
      </w:r>
      <w:r>
        <w:rPr>
          <w:noProof/>
        </w:rPr>
        <w:fldChar w:fldCharType="end"/>
      </w:r>
    </w:p>
    <w:p w14:paraId="5ECCD577" w14:textId="279704A8"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_Toc163048360 \h </w:instrText>
      </w:r>
      <w:r>
        <w:rPr>
          <w:noProof/>
        </w:rPr>
      </w:r>
      <w:r>
        <w:rPr>
          <w:noProof/>
        </w:rPr>
        <w:fldChar w:fldCharType="separate"/>
      </w:r>
      <w:r>
        <w:rPr>
          <w:noProof/>
        </w:rPr>
        <w:t>71</w:t>
      </w:r>
      <w:r>
        <w:rPr>
          <w:noProof/>
        </w:rPr>
        <w:fldChar w:fldCharType="end"/>
      </w:r>
    </w:p>
    <w:p w14:paraId="73261E61" w14:textId="3856DD53"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_Toc163048361 \h </w:instrText>
      </w:r>
      <w:r>
        <w:rPr>
          <w:noProof/>
        </w:rPr>
      </w:r>
      <w:r>
        <w:rPr>
          <w:noProof/>
        </w:rPr>
        <w:fldChar w:fldCharType="separate"/>
      </w:r>
      <w:r>
        <w:rPr>
          <w:noProof/>
        </w:rPr>
        <w:t>72</w:t>
      </w:r>
      <w:r>
        <w:rPr>
          <w:noProof/>
        </w:rPr>
        <w:fldChar w:fldCharType="end"/>
      </w:r>
    </w:p>
    <w:p w14:paraId="18685B83" w14:textId="1A2B6534"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_Toc163048362 \h </w:instrText>
      </w:r>
      <w:r>
        <w:rPr>
          <w:noProof/>
        </w:rPr>
      </w:r>
      <w:r>
        <w:rPr>
          <w:noProof/>
        </w:rPr>
        <w:fldChar w:fldCharType="separate"/>
      </w:r>
      <w:r>
        <w:rPr>
          <w:noProof/>
        </w:rPr>
        <w:t>72</w:t>
      </w:r>
      <w:r>
        <w:rPr>
          <w:noProof/>
        </w:rPr>
        <w:fldChar w:fldCharType="end"/>
      </w:r>
    </w:p>
    <w:p w14:paraId="768B7632" w14:textId="08B5B3F0"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_Toc163048363 \h </w:instrText>
      </w:r>
      <w:r>
        <w:rPr>
          <w:noProof/>
        </w:rPr>
      </w:r>
      <w:r>
        <w:rPr>
          <w:noProof/>
        </w:rPr>
        <w:fldChar w:fldCharType="separate"/>
      </w:r>
      <w:r>
        <w:rPr>
          <w:noProof/>
        </w:rPr>
        <w:t>72</w:t>
      </w:r>
      <w:r>
        <w:rPr>
          <w:noProof/>
        </w:rPr>
        <w:fldChar w:fldCharType="end"/>
      </w:r>
    </w:p>
    <w:p w14:paraId="5F42528D" w14:textId="2F1EE373"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_Toc163048364 \h </w:instrText>
      </w:r>
      <w:r>
        <w:rPr>
          <w:noProof/>
        </w:rPr>
      </w:r>
      <w:r>
        <w:rPr>
          <w:noProof/>
        </w:rPr>
        <w:fldChar w:fldCharType="separate"/>
      </w:r>
      <w:r>
        <w:rPr>
          <w:noProof/>
        </w:rPr>
        <w:t>72</w:t>
      </w:r>
      <w:r>
        <w:rPr>
          <w:noProof/>
        </w:rPr>
        <w:fldChar w:fldCharType="end"/>
      </w:r>
    </w:p>
    <w:p w14:paraId="0E65C4C4" w14:textId="300B6456"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_Toc163048365 \h </w:instrText>
      </w:r>
      <w:r>
        <w:rPr>
          <w:noProof/>
        </w:rPr>
      </w:r>
      <w:r>
        <w:rPr>
          <w:noProof/>
        </w:rPr>
        <w:fldChar w:fldCharType="separate"/>
      </w:r>
      <w:r>
        <w:rPr>
          <w:noProof/>
        </w:rPr>
        <w:t>72</w:t>
      </w:r>
      <w:r>
        <w:rPr>
          <w:noProof/>
        </w:rPr>
        <w:fldChar w:fldCharType="end"/>
      </w:r>
    </w:p>
    <w:p w14:paraId="713A4900" w14:textId="3A58696C"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_Toc163048366 \h </w:instrText>
      </w:r>
      <w:r>
        <w:rPr>
          <w:noProof/>
        </w:rPr>
      </w:r>
      <w:r>
        <w:rPr>
          <w:noProof/>
        </w:rPr>
        <w:fldChar w:fldCharType="separate"/>
      </w:r>
      <w:r>
        <w:rPr>
          <w:noProof/>
        </w:rPr>
        <w:t>72</w:t>
      </w:r>
      <w:r>
        <w:rPr>
          <w:noProof/>
        </w:rPr>
        <w:fldChar w:fldCharType="end"/>
      </w:r>
    </w:p>
    <w:p w14:paraId="640F6EDF" w14:textId="19609E81"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EDN NF performance impacted by 5GC NF alarm</w:t>
      </w:r>
      <w:r>
        <w:rPr>
          <w:noProof/>
        </w:rPr>
        <w:tab/>
      </w:r>
      <w:r>
        <w:rPr>
          <w:noProof/>
        </w:rPr>
        <w:fldChar w:fldCharType="begin" w:fldLock="1"/>
      </w:r>
      <w:r>
        <w:rPr>
          <w:noProof/>
        </w:rPr>
        <w:instrText xml:space="preserve"> PAGEREF _Toc163048367 \h </w:instrText>
      </w:r>
      <w:r>
        <w:rPr>
          <w:noProof/>
        </w:rPr>
      </w:r>
      <w:r>
        <w:rPr>
          <w:noProof/>
        </w:rPr>
        <w:fldChar w:fldCharType="separate"/>
      </w:r>
      <w:r>
        <w:rPr>
          <w:noProof/>
        </w:rPr>
        <w:t>72</w:t>
      </w:r>
      <w:r>
        <w:rPr>
          <w:noProof/>
        </w:rPr>
        <w:fldChar w:fldCharType="end"/>
      </w:r>
    </w:p>
    <w:p w14:paraId="3F1D542D" w14:textId="35198BEB"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_Toc163048368 \h </w:instrText>
      </w:r>
      <w:r>
        <w:rPr>
          <w:noProof/>
        </w:rPr>
      </w:r>
      <w:r>
        <w:rPr>
          <w:noProof/>
        </w:rPr>
        <w:fldChar w:fldCharType="separate"/>
      </w:r>
      <w:r>
        <w:rPr>
          <w:noProof/>
        </w:rPr>
        <w:t>73</w:t>
      </w:r>
      <w:r>
        <w:rPr>
          <w:noProof/>
        </w:rPr>
        <w:fldChar w:fldCharType="end"/>
      </w:r>
    </w:p>
    <w:p w14:paraId="63332327" w14:textId="5AA930E6"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_Toc163048369 \h </w:instrText>
      </w:r>
      <w:r>
        <w:rPr>
          <w:noProof/>
        </w:rPr>
      </w:r>
      <w:r>
        <w:rPr>
          <w:noProof/>
        </w:rPr>
        <w:fldChar w:fldCharType="separate"/>
      </w:r>
      <w:r>
        <w:rPr>
          <w:noProof/>
        </w:rPr>
        <w:t>73</w:t>
      </w:r>
      <w:r>
        <w:rPr>
          <w:noProof/>
        </w:rPr>
        <w:fldChar w:fldCharType="end"/>
      </w:r>
    </w:p>
    <w:p w14:paraId="3BD88315" w14:textId="359C9341"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_Toc163048370 \h </w:instrText>
      </w:r>
      <w:r>
        <w:rPr>
          <w:noProof/>
        </w:rPr>
      </w:r>
      <w:r>
        <w:rPr>
          <w:noProof/>
        </w:rPr>
        <w:fldChar w:fldCharType="separate"/>
      </w:r>
      <w:r>
        <w:rPr>
          <w:noProof/>
        </w:rPr>
        <w:t>73</w:t>
      </w:r>
      <w:r>
        <w:rPr>
          <w:noProof/>
        </w:rPr>
        <w:fldChar w:fldCharType="end"/>
      </w:r>
    </w:p>
    <w:p w14:paraId="7C299664" w14:textId="3B15EE4D"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_Toc163048371 \h </w:instrText>
      </w:r>
      <w:r>
        <w:rPr>
          <w:noProof/>
        </w:rPr>
      </w:r>
      <w:r>
        <w:rPr>
          <w:noProof/>
        </w:rPr>
        <w:fldChar w:fldCharType="separate"/>
      </w:r>
      <w:r>
        <w:rPr>
          <w:noProof/>
        </w:rPr>
        <w:t>73</w:t>
      </w:r>
      <w:r>
        <w:rPr>
          <w:noProof/>
        </w:rPr>
        <w:fldChar w:fldCharType="end"/>
      </w:r>
    </w:p>
    <w:p w14:paraId="627B6B65" w14:textId="0C0801D9"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_Toc163048372 \h </w:instrText>
      </w:r>
      <w:r>
        <w:rPr>
          <w:noProof/>
        </w:rPr>
      </w:r>
      <w:r>
        <w:rPr>
          <w:noProof/>
        </w:rPr>
        <w:fldChar w:fldCharType="separate"/>
      </w:r>
      <w:r>
        <w:rPr>
          <w:noProof/>
        </w:rPr>
        <w:t>74</w:t>
      </w:r>
      <w:r>
        <w:rPr>
          <w:noProof/>
        </w:rPr>
        <w:fldChar w:fldCharType="end"/>
      </w:r>
    </w:p>
    <w:p w14:paraId="33D3DF47" w14:textId="1980813A"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_Toc163048373 \h </w:instrText>
      </w:r>
      <w:r>
        <w:rPr>
          <w:noProof/>
        </w:rPr>
      </w:r>
      <w:r>
        <w:rPr>
          <w:noProof/>
        </w:rPr>
        <w:fldChar w:fldCharType="separate"/>
      </w:r>
      <w:r>
        <w:rPr>
          <w:noProof/>
        </w:rPr>
        <w:t>76</w:t>
      </w:r>
      <w:r>
        <w:rPr>
          <w:noProof/>
        </w:rPr>
        <w:fldChar w:fldCharType="end"/>
      </w:r>
    </w:p>
    <w:p w14:paraId="62297B9C" w14:textId="5DE5B266"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_Toc163048374 \h </w:instrText>
      </w:r>
      <w:r>
        <w:rPr>
          <w:noProof/>
        </w:rPr>
      </w:r>
      <w:r>
        <w:rPr>
          <w:noProof/>
        </w:rPr>
        <w:fldChar w:fldCharType="separate"/>
      </w:r>
      <w:r>
        <w:rPr>
          <w:noProof/>
        </w:rPr>
        <w:t>78</w:t>
      </w:r>
      <w:r>
        <w:rPr>
          <w:noProof/>
        </w:rPr>
        <w:fldChar w:fldCharType="end"/>
      </w:r>
    </w:p>
    <w:p w14:paraId="6C780130" w14:textId="10061D0C"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_Toc163048375 \h </w:instrText>
      </w:r>
      <w:r>
        <w:rPr>
          <w:noProof/>
        </w:rPr>
      </w:r>
      <w:r>
        <w:rPr>
          <w:noProof/>
        </w:rPr>
        <w:fldChar w:fldCharType="separate"/>
      </w:r>
      <w:r>
        <w:rPr>
          <w:noProof/>
        </w:rPr>
        <w:t>78</w:t>
      </w:r>
      <w:r>
        <w:rPr>
          <w:noProof/>
        </w:rPr>
        <w:fldChar w:fldCharType="end"/>
      </w:r>
    </w:p>
    <w:p w14:paraId="52D26F65" w14:textId="4D6CEAA4"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_Toc163048376 \h </w:instrText>
      </w:r>
      <w:r>
        <w:rPr>
          <w:noProof/>
        </w:rPr>
      </w:r>
      <w:r>
        <w:rPr>
          <w:noProof/>
        </w:rPr>
        <w:fldChar w:fldCharType="separate"/>
      </w:r>
      <w:r>
        <w:rPr>
          <w:noProof/>
        </w:rPr>
        <w:t>78</w:t>
      </w:r>
      <w:r>
        <w:rPr>
          <w:noProof/>
        </w:rPr>
        <w:fldChar w:fldCharType="end"/>
      </w:r>
    </w:p>
    <w:p w14:paraId="6E085154" w14:textId="28C0A899"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_Toc163048377 \h </w:instrText>
      </w:r>
      <w:r>
        <w:rPr>
          <w:noProof/>
        </w:rPr>
      </w:r>
      <w:r>
        <w:rPr>
          <w:noProof/>
        </w:rPr>
        <w:fldChar w:fldCharType="separate"/>
      </w:r>
      <w:r>
        <w:rPr>
          <w:noProof/>
        </w:rPr>
        <w:t>80</w:t>
      </w:r>
      <w:r>
        <w:rPr>
          <w:noProof/>
        </w:rPr>
        <w:fldChar w:fldCharType="end"/>
      </w:r>
    </w:p>
    <w:p w14:paraId="5024E2F9" w14:textId="485EA020"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_Toc163048378 \h </w:instrText>
      </w:r>
      <w:r>
        <w:rPr>
          <w:noProof/>
        </w:rPr>
      </w:r>
      <w:r>
        <w:rPr>
          <w:noProof/>
        </w:rPr>
        <w:fldChar w:fldCharType="separate"/>
      </w:r>
      <w:r>
        <w:rPr>
          <w:noProof/>
        </w:rPr>
        <w:t>81</w:t>
      </w:r>
      <w:r>
        <w:rPr>
          <w:noProof/>
        </w:rPr>
        <w:fldChar w:fldCharType="end"/>
      </w:r>
    </w:p>
    <w:p w14:paraId="3224542F" w14:textId="07BADB08" w:rsidR="00F32E67" w:rsidRDefault="00F32E67">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_Toc163048379 \h </w:instrText>
      </w:r>
      <w:r>
        <w:rPr>
          <w:noProof/>
        </w:rPr>
      </w:r>
      <w:r>
        <w:rPr>
          <w:noProof/>
        </w:rPr>
        <w:fldChar w:fldCharType="separate"/>
      </w:r>
      <w:r>
        <w:rPr>
          <w:noProof/>
        </w:rPr>
        <w:t>81</w:t>
      </w:r>
      <w:r>
        <w:rPr>
          <w:noProof/>
        </w:rPr>
        <w:fldChar w:fldCharType="end"/>
      </w:r>
    </w:p>
    <w:p w14:paraId="36BE4DDD" w14:textId="1F50FF5E"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_Toc163048380 \h </w:instrText>
      </w:r>
      <w:r>
        <w:rPr>
          <w:noProof/>
        </w:rPr>
      </w:r>
      <w:r>
        <w:rPr>
          <w:noProof/>
        </w:rPr>
        <w:fldChar w:fldCharType="separate"/>
      </w:r>
      <w:r>
        <w:rPr>
          <w:noProof/>
        </w:rPr>
        <w:t>81</w:t>
      </w:r>
      <w:r>
        <w:rPr>
          <w:noProof/>
        </w:rPr>
        <w:fldChar w:fldCharType="end"/>
      </w:r>
    </w:p>
    <w:p w14:paraId="3DBDF95E" w14:textId="07364A34"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_Toc163048381 \h </w:instrText>
      </w:r>
      <w:r>
        <w:rPr>
          <w:noProof/>
        </w:rPr>
      </w:r>
      <w:r>
        <w:rPr>
          <w:noProof/>
        </w:rPr>
        <w:fldChar w:fldCharType="separate"/>
      </w:r>
      <w:r>
        <w:rPr>
          <w:noProof/>
        </w:rPr>
        <w:t>81</w:t>
      </w:r>
      <w:r>
        <w:rPr>
          <w:noProof/>
        </w:rPr>
        <w:fldChar w:fldCharType="end"/>
      </w:r>
    </w:p>
    <w:p w14:paraId="3C145C12" w14:textId="28EA4853"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_Toc163048382 \h </w:instrText>
      </w:r>
      <w:r>
        <w:rPr>
          <w:noProof/>
        </w:rPr>
      </w:r>
      <w:r>
        <w:rPr>
          <w:noProof/>
        </w:rPr>
        <w:fldChar w:fldCharType="separate"/>
      </w:r>
      <w:r>
        <w:rPr>
          <w:noProof/>
        </w:rPr>
        <w:t>82</w:t>
      </w:r>
      <w:r>
        <w:rPr>
          <w:noProof/>
        </w:rPr>
        <w:fldChar w:fldCharType="end"/>
      </w:r>
    </w:p>
    <w:p w14:paraId="741CFEF8" w14:textId="6708602B"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_Toc163048383 \h </w:instrText>
      </w:r>
      <w:r>
        <w:rPr>
          <w:noProof/>
        </w:rPr>
      </w:r>
      <w:r>
        <w:rPr>
          <w:noProof/>
        </w:rPr>
        <w:fldChar w:fldCharType="separate"/>
      </w:r>
      <w:r>
        <w:rPr>
          <w:noProof/>
        </w:rPr>
        <w:t>82</w:t>
      </w:r>
      <w:r>
        <w:rPr>
          <w:noProof/>
        </w:rPr>
        <w:fldChar w:fldCharType="end"/>
      </w:r>
    </w:p>
    <w:p w14:paraId="176E6788" w14:textId="68D3ED05"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_Toc163048384 \h </w:instrText>
      </w:r>
      <w:r>
        <w:rPr>
          <w:noProof/>
        </w:rPr>
      </w:r>
      <w:r>
        <w:rPr>
          <w:noProof/>
        </w:rPr>
        <w:fldChar w:fldCharType="separate"/>
      </w:r>
      <w:r>
        <w:rPr>
          <w:noProof/>
        </w:rPr>
        <w:t>82</w:t>
      </w:r>
      <w:r>
        <w:rPr>
          <w:noProof/>
        </w:rPr>
        <w:fldChar w:fldCharType="end"/>
      </w:r>
    </w:p>
    <w:p w14:paraId="01869491" w14:textId="50A85163"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_Toc163048385 \h </w:instrText>
      </w:r>
      <w:r>
        <w:rPr>
          <w:noProof/>
        </w:rPr>
      </w:r>
      <w:r>
        <w:rPr>
          <w:noProof/>
        </w:rPr>
        <w:fldChar w:fldCharType="separate"/>
      </w:r>
      <w:r>
        <w:rPr>
          <w:noProof/>
        </w:rPr>
        <w:t>82</w:t>
      </w:r>
      <w:r>
        <w:rPr>
          <w:noProof/>
        </w:rPr>
        <w:fldChar w:fldCharType="end"/>
      </w:r>
    </w:p>
    <w:p w14:paraId="22FE2F15" w14:textId="44DA1C8A"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_Toc163048386 \h </w:instrText>
      </w:r>
      <w:r>
        <w:rPr>
          <w:noProof/>
        </w:rPr>
      </w:r>
      <w:r>
        <w:rPr>
          <w:noProof/>
        </w:rPr>
        <w:fldChar w:fldCharType="separate"/>
      </w:r>
      <w:r>
        <w:rPr>
          <w:noProof/>
        </w:rPr>
        <w:t>83</w:t>
      </w:r>
      <w:r>
        <w:rPr>
          <w:noProof/>
        </w:rPr>
        <w:fldChar w:fldCharType="end"/>
      </w:r>
    </w:p>
    <w:p w14:paraId="0C60F926" w14:textId="2DF3DF17"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_Toc163048387 \h </w:instrText>
      </w:r>
      <w:r>
        <w:rPr>
          <w:noProof/>
        </w:rPr>
      </w:r>
      <w:r>
        <w:rPr>
          <w:noProof/>
        </w:rPr>
        <w:fldChar w:fldCharType="separate"/>
      </w:r>
      <w:r>
        <w:rPr>
          <w:noProof/>
        </w:rPr>
        <w:t>83</w:t>
      </w:r>
      <w:r>
        <w:rPr>
          <w:noProof/>
        </w:rPr>
        <w:fldChar w:fldCharType="end"/>
      </w:r>
    </w:p>
    <w:p w14:paraId="7F42CE7A" w14:textId="4A2D609E"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_Toc163048388 \h </w:instrText>
      </w:r>
      <w:r>
        <w:rPr>
          <w:noProof/>
        </w:rPr>
      </w:r>
      <w:r>
        <w:rPr>
          <w:noProof/>
        </w:rPr>
        <w:fldChar w:fldCharType="separate"/>
      </w:r>
      <w:r>
        <w:rPr>
          <w:noProof/>
        </w:rPr>
        <w:t>83</w:t>
      </w:r>
      <w:r>
        <w:rPr>
          <w:noProof/>
        </w:rPr>
        <w:fldChar w:fldCharType="end"/>
      </w:r>
    </w:p>
    <w:p w14:paraId="40F81232" w14:textId="4C3C00AA"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_Toc163048389 \h </w:instrText>
      </w:r>
      <w:r>
        <w:rPr>
          <w:noProof/>
        </w:rPr>
      </w:r>
      <w:r>
        <w:rPr>
          <w:noProof/>
        </w:rPr>
        <w:fldChar w:fldCharType="separate"/>
      </w:r>
      <w:r>
        <w:rPr>
          <w:noProof/>
        </w:rPr>
        <w:t>84</w:t>
      </w:r>
      <w:r>
        <w:rPr>
          <w:noProof/>
        </w:rPr>
        <w:fldChar w:fldCharType="end"/>
      </w:r>
    </w:p>
    <w:p w14:paraId="07DEF1BE" w14:textId="31EA0B69"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_Toc163048390 \h </w:instrText>
      </w:r>
      <w:r>
        <w:rPr>
          <w:noProof/>
        </w:rPr>
      </w:r>
      <w:r>
        <w:rPr>
          <w:noProof/>
        </w:rPr>
        <w:fldChar w:fldCharType="separate"/>
      </w:r>
      <w:r>
        <w:rPr>
          <w:noProof/>
        </w:rPr>
        <w:t>84</w:t>
      </w:r>
      <w:r>
        <w:rPr>
          <w:noProof/>
        </w:rPr>
        <w:fldChar w:fldCharType="end"/>
      </w:r>
    </w:p>
    <w:p w14:paraId="0EECB6E1" w14:textId="494BF5C8" w:rsidR="00F32E67" w:rsidRDefault="00F32E67">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_Toc163048391 \h </w:instrText>
      </w:r>
      <w:r>
        <w:rPr>
          <w:noProof/>
        </w:rPr>
      </w:r>
      <w:r>
        <w:rPr>
          <w:noProof/>
        </w:rPr>
        <w:fldChar w:fldCharType="separate"/>
      </w:r>
      <w:r>
        <w:rPr>
          <w:noProof/>
        </w:rPr>
        <w:t>84</w:t>
      </w:r>
      <w:r>
        <w:rPr>
          <w:noProof/>
        </w:rPr>
        <w:fldChar w:fldCharType="end"/>
      </w:r>
    </w:p>
    <w:p w14:paraId="2A3099B3" w14:textId="1DAD8E24" w:rsidR="00F32E67" w:rsidRDefault="00F32E67" w:rsidP="00F32E67">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_Toc163048392 \h </w:instrText>
      </w:r>
      <w:r>
        <w:rPr>
          <w:noProof/>
        </w:rPr>
      </w:r>
      <w:r>
        <w:rPr>
          <w:noProof/>
        </w:rPr>
        <w:fldChar w:fldCharType="separate"/>
      </w:r>
      <w:r>
        <w:rPr>
          <w:noProof/>
        </w:rPr>
        <w:t>85</w:t>
      </w:r>
      <w:r>
        <w:rPr>
          <w:noProof/>
        </w:rPr>
        <w:fldChar w:fldCharType="end"/>
      </w:r>
    </w:p>
    <w:p w14:paraId="25853834" w14:textId="5258F312"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_Toc163048393 \h </w:instrText>
      </w:r>
      <w:r>
        <w:rPr>
          <w:noProof/>
        </w:rPr>
      </w:r>
      <w:r>
        <w:rPr>
          <w:noProof/>
        </w:rPr>
        <w:fldChar w:fldCharType="separate"/>
      </w:r>
      <w:r>
        <w:rPr>
          <w:noProof/>
        </w:rPr>
        <w:t>85</w:t>
      </w:r>
      <w:r>
        <w:rPr>
          <w:noProof/>
        </w:rPr>
        <w:fldChar w:fldCharType="end"/>
      </w:r>
    </w:p>
    <w:p w14:paraId="02C9E402" w14:textId="5FFDEB73" w:rsidR="00F32E67" w:rsidRDefault="00F32E67">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_Toc163048394 \h </w:instrText>
      </w:r>
      <w:r>
        <w:rPr>
          <w:noProof/>
        </w:rPr>
      </w:r>
      <w:r>
        <w:rPr>
          <w:noProof/>
        </w:rPr>
        <w:fldChar w:fldCharType="separate"/>
      </w:r>
      <w:r>
        <w:rPr>
          <w:noProof/>
        </w:rPr>
        <w:t>85</w:t>
      </w:r>
      <w:r>
        <w:rPr>
          <w:noProof/>
        </w:rPr>
        <w:fldChar w:fldCharType="end"/>
      </w:r>
    </w:p>
    <w:p w14:paraId="163CCE49" w14:textId="1D5F09EA" w:rsidR="00F32E67" w:rsidRDefault="00F32E6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9D7CF2">
        <w:rPr>
          <w:rFonts w:ascii="Courier New" w:eastAsia="Yu Gothic" w:hAnsi="Courier New"/>
          <w:noProof/>
        </w:rPr>
        <w:t>"TS28538_EdgeNrm.yaml"</w:t>
      </w:r>
      <w:r>
        <w:rPr>
          <w:noProof/>
        </w:rPr>
        <w:tab/>
      </w:r>
      <w:r>
        <w:rPr>
          <w:noProof/>
        </w:rPr>
        <w:fldChar w:fldCharType="begin" w:fldLock="1"/>
      </w:r>
      <w:r>
        <w:rPr>
          <w:noProof/>
        </w:rPr>
        <w:instrText xml:space="preserve"> PAGEREF _Toc163048395 \h </w:instrText>
      </w:r>
      <w:r>
        <w:rPr>
          <w:noProof/>
        </w:rPr>
      </w:r>
      <w:r>
        <w:rPr>
          <w:noProof/>
        </w:rPr>
        <w:fldChar w:fldCharType="separate"/>
      </w:r>
      <w:r>
        <w:rPr>
          <w:noProof/>
        </w:rPr>
        <w:t>85</w:t>
      </w:r>
      <w:r>
        <w:rPr>
          <w:noProof/>
        </w:rPr>
        <w:fldChar w:fldCharType="end"/>
      </w:r>
    </w:p>
    <w:p w14:paraId="35C28AC8" w14:textId="036797DB" w:rsidR="00F32E67" w:rsidRDefault="00F32E67" w:rsidP="00F32E67">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_Toc163048396 \h </w:instrText>
      </w:r>
      <w:r>
        <w:rPr>
          <w:noProof/>
        </w:rPr>
      </w:r>
      <w:r>
        <w:rPr>
          <w:noProof/>
        </w:rPr>
        <w:fldChar w:fldCharType="separate"/>
      </w:r>
      <w:r>
        <w:rPr>
          <w:noProof/>
        </w:rPr>
        <w:t>91</w:t>
      </w:r>
      <w:r>
        <w:rPr>
          <w:noProof/>
        </w:rPr>
        <w:fldChar w:fldCharType="end"/>
      </w:r>
    </w:p>
    <w:p w14:paraId="0352F759" w14:textId="2461579D" w:rsidR="00F32E67" w:rsidRDefault="00F32E67">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_Toc163048397 \h </w:instrText>
      </w:r>
      <w:r>
        <w:rPr>
          <w:noProof/>
        </w:rPr>
      </w:r>
      <w:r>
        <w:rPr>
          <w:noProof/>
        </w:rPr>
        <w:fldChar w:fldCharType="separate"/>
      </w:r>
      <w:r>
        <w:rPr>
          <w:noProof/>
        </w:rPr>
        <w:t>91</w:t>
      </w:r>
      <w:r>
        <w:rPr>
          <w:noProof/>
        </w:rPr>
        <w:fldChar w:fldCharType="end"/>
      </w:r>
    </w:p>
    <w:p w14:paraId="20E7B8E5" w14:textId="40F16C55" w:rsidR="00F32E67" w:rsidRDefault="00F32E67">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_Toc163048398 \h </w:instrText>
      </w:r>
      <w:r>
        <w:rPr>
          <w:noProof/>
        </w:rPr>
      </w:r>
      <w:r>
        <w:rPr>
          <w:noProof/>
        </w:rPr>
        <w:fldChar w:fldCharType="separate"/>
      </w:r>
      <w:r>
        <w:rPr>
          <w:noProof/>
        </w:rPr>
        <w:t>91</w:t>
      </w:r>
      <w:r>
        <w:rPr>
          <w:noProof/>
        </w:rPr>
        <w:fldChar w:fldCharType="end"/>
      </w:r>
    </w:p>
    <w:p w14:paraId="74ACFF6F" w14:textId="09884914" w:rsidR="00F32E67" w:rsidRDefault="00F32E67" w:rsidP="00F32E67">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_Toc163048399 \h </w:instrText>
      </w:r>
      <w:r>
        <w:rPr>
          <w:noProof/>
        </w:rPr>
      </w:r>
      <w:r>
        <w:rPr>
          <w:noProof/>
        </w:rPr>
        <w:fldChar w:fldCharType="separate"/>
      </w:r>
      <w:r>
        <w:rPr>
          <w:noProof/>
        </w:rPr>
        <w:t>92</w:t>
      </w:r>
      <w:r>
        <w:rPr>
          <w:noProof/>
        </w:rPr>
        <w:fldChar w:fldCharType="end"/>
      </w:r>
    </w:p>
    <w:p w14:paraId="2BD038CA" w14:textId="55492488" w:rsidR="00F32E67" w:rsidRDefault="00F32E67" w:rsidP="00F32E67">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_Toc163048400 \h </w:instrText>
      </w:r>
      <w:r>
        <w:rPr>
          <w:noProof/>
        </w:rPr>
      </w:r>
      <w:r>
        <w:rPr>
          <w:noProof/>
        </w:rPr>
        <w:fldChar w:fldCharType="separate"/>
      </w:r>
      <w:r>
        <w:rPr>
          <w:noProof/>
        </w:rPr>
        <w:t>94</w:t>
      </w:r>
      <w:r>
        <w:rPr>
          <w:noProof/>
        </w:rPr>
        <w:fldChar w:fldCharType="end"/>
      </w:r>
    </w:p>
    <w:p w14:paraId="0B9E3498" w14:textId="6E1F73C6"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3" w:name="foreword"/>
      <w:bookmarkStart w:id="14" w:name="_Toc96612015"/>
      <w:bookmarkStart w:id="15" w:name="_Toc96936102"/>
      <w:bookmarkStart w:id="16" w:name="_Toc96936353"/>
      <w:bookmarkStart w:id="17" w:name="_Toc163048128"/>
      <w:bookmarkEnd w:id="13"/>
      <w:r w:rsidRPr="00926D4D">
        <w:t>Foreword</w:t>
      </w:r>
      <w:bookmarkEnd w:id="14"/>
      <w:bookmarkEnd w:id="15"/>
      <w:bookmarkEnd w:id="16"/>
      <w:bookmarkEnd w:id="17"/>
    </w:p>
    <w:p w14:paraId="2511FBFA" w14:textId="65A2A03C" w:rsidR="00080512" w:rsidRPr="00926D4D" w:rsidRDefault="00080512">
      <w:r w:rsidRPr="00926D4D">
        <w:t xml:space="preserve">This Technical </w:t>
      </w:r>
      <w:bookmarkStart w:id="18" w:name="spectype3"/>
      <w:r w:rsidRPr="00926D4D">
        <w:t>Specification</w:t>
      </w:r>
      <w:bookmarkEnd w:id="18"/>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19" w:name="introduction"/>
      <w:bookmarkEnd w:id="19"/>
      <w:r w:rsidRPr="00926D4D">
        <w:br w:type="page"/>
      </w:r>
      <w:bookmarkStart w:id="20" w:name="scope"/>
      <w:bookmarkStart w:id="21" w:name="_Toc96612016"/>
      <w:bookmarkStart w:id="22" w:name="_Toc96936103"/>
      <w:bookmarkStart w:id="23" w:name="_Toc96936354"/>
      <w:bookmarkStart w:id="24" w:name="_Toc163048129"/>
      <w:bookmarkEnd w:id="20"/>
      <w:r w:rsidRPr="00926D4D">
        <w:t>1</w:t>
      </w:r>
      <w:r w:rsidRPr="00926D4D">
        <w:tab/>
        <w:t>Scope</w:t>
      </w:r>
      <w:bookmarkEnd w:id="21"/>
      <w:bookmarkEnd w:id="22"/>
      <w:bookmarkEnd w:id="23"/>
      <w:bookmarkEnd w:id="24"/>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5" w:name="references"/>
      <w:bookmarkStart w:id="26" w:name="_Toc96612017"/>
      <w:bookmarkStart w:id="27" w:name="_Toc96936104"/>
      <w:bookmarkStart w:id="28" w:name="_Toc96936355"/>
      <w:bookmarkStart w:id="29" w:name="_Toc163048130"/>
      <w:bookmarkEnd w:id="25"/>
      <w:r w:rsidRPr="00926D4D">
        <w:t>2</w:t>
      </w:r>
      <w:r w:rsidRPr="00926D4D">
        <w:tab/>
        <w:t>References</w:t>
      </w:r>
      <w:bookmarkEnd w:id="26"/>
      <w:bookmarkEnd w:id="27"/>
      <w:bookmarkEnd w:id="28"/>
      <w:bookmarkEnd w:id="29"/>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0" w:name="definitions"/>
      <w:bookmarkEnd w:id="30"/>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1" w:name="_Toc96612018"/>
      <w:bookmarkStart w:id="32" w:name="_Toc96936105"/>
      <w:bookmarkStart w:id="33"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r w:rsidR="00F675A1">
        <w:t>.</w:t>
      </w:r>
    </w:p>
    <w:p w14:paraId="5251A5DB" w14:textId="60C617F4" w:rsidR="00F675A1" w:rsidRPr="004C3354" w:rsidRDefault="00F675A1" w:rsidP="002B3D7B">
      <w:pPr>
        <w:pStyle w:val="EX"/>
      </w:pPr>
      <w:r>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77A74A89" w14:textId="77777777" w:rsidR="000C165B" w:rsidRPr="00926D4D" w:rsidRDefault="000C165B" w:rsidP="00660CEB">
      <w:pPr>
        <w:pStyle w:val="Heading1"/>
      </w:pPr>
      <w:bookmarkStart w:id="34" w:name="_Toc163048131"/>
      <w:r w:rsidRPr="00926D4D">
        <w:t>3</w:t>
      </w:r>
      <w:r w:rsidRPr="00926D4D">
        <w:tab/>
        <w:t>Definitions of terms, symbols and abbreviations</w:t>
      </w:r>
      <w:bookmarkEnd w:id="31"/>
      <w:bookmarkEnd w:id="32"/>
      <w:bookmarkEnd w:id="33"/>
      <w:bookmarkEnd w:id="34"/>
    </w:p>
    <w:p w14:paraId="6CBABCF9" w14:textId="7F9C7F2C" w:rsidR="00080512" w:rsidRPr="00926D4D" w:rsidRDefault="00080512" w:rsidP="00660CEB">
      <w:pPr>
        <w:pStyle w:val="Heading2"/>
      </w:pPr>
      <w:bookmarkStart w:id="35" w:name="_Toc96612019"/>
      <w:bookmarkStart w:id="36" w:name="_Toc96936106"/>
      <w:bookmarkStart w:id="37" w:name="_Toc96936357"/>
      <w:bookmarkStart w:id="38" w:name="_Toc163048132"/>
      <w:r w:rsidRPr="00926D4D">
        <w:t>3.1</w:t>
      </w:r>
      <w:r w:rsidRPr="00926D4D">
        <w:tab/>
      </w:r>
      <w:r w:rsidR="002B6339" w:rsidRPr="00926D4D">
        <w:t>Terms</w:t>
      </w:r>
      <w:bookmarkEnd w:id="35"/>
      <w:bookmarkEnd w:id="36"/>
      <w:bookmarkEnd w:id="37"/>
      <w:bookmarkEnd w:id="38"/>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39" w:name="_Toc163048133"/>
      <w:bookmarkStart w:id="40" w:name="_Toc96612020"/>
      <w:bookmarkStart w:id="41" w:name="_Toc96936107"/>
      <w:bookmarkStart w:id="42" w:name="_Toc96936358"/>
      <w:r w:rsidRPr="00926D4D">
        <w:t>3.</w:t>
      </w:r>
      <w:r w:rsidR="00CE66E6" w:rsidRPr="00926D4D">
        <w:t>2</w:t>
      </w:r>
      <w:r w:rsidRPr="00926D4D">
        <w:tab/>
      </w:r>
      <w:r w:rsidR="00926D4D">
        <w:t>Symbols</w:t>
      </w:r>
      <w:bookmarkEnd w:id="39"/>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3" w:name="_Toc163048134"/>
      <w:r>
        <w:t>3.3</w:t>
      </w:r>
      <w:r>
        <w:tab/>
      </w:r>
      <w:r w:rsidR="00080512" w:rsidRPr="00926D4D">
        <w:t>Abbreviations</w:t>
      </w:r>
      <w:bookmarkEnd w:id="40"/>
      <w:bookmarkEnd w:id="41"/>
      <w:bookmarkEnd w:id="42"/>
      <w:bookmarkEnd w:id="43"/>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59AF06E3" w14:textId="7F4153A6" w:rsidR="00A43C3A" w:rsidRDefault="007D7561" w:rsidP="00A43C3A">
      <w:pPr>
        <w:pStyle w:val="EW"/>
      </w:pPr>
      <w:r w:rsidRPr="00926D4D">
        <w:t>GSMA</w:t>
      </w:r>
      <w:r w:rsidRPr="00926D4D">
        <w:tab/>
        <w:t>GSM Association</w:t>
      </w:r>
      <w:r w:rsidR="00A43C3A">
        <w:t>LO</w:t>
      </w:r>
      <w:r w:rsidR="00A43C3A">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44" w:name="clause4"/>
      <w:bookmarkStart w:id="45" w:name="_Toc96612021"/>
      <w:bookmarkStart w:id="46" w:name="_Toc96936108"/>
      <w:bookmarkStart w:id="47" w:name="_Toc96936359"/>
      <w:bookmarkStart w:id="48" w:name="_Toc163048135"/>
      <w:bookmarkEnd w:id="44"/>
      <w:r w:rsidRPr="00926D4D">
        <w:t>4</w:t>
      </w:r>
      <w:r w:rsidRPr="00926D4D">
        <w:tab/>
      </w:r>
      <w:r w:rsidR="00480D32" w:rsidRPr="00926D4D">
        <w:t xml:space="preserve">Concepts and </w:t>
      </w:r>
      <w:bookmarkEnd w:id="45"/>
      <w:bookmarkEnd w:id="46"/>
      <w:bookmarkEnd w:id="47"/>
      <w:r w:rsidR="00D64080">
        <w:t>o</w:t>
      </w:r>
      <w:r w:rsidR="00D64080" w:rsidRPr="00926D4D">
        <w:t>verview</w:t>
      </w:r>
      <w:bookmarkEnd w:id="48"/>
    </w:p>
    <w:p w14:paraId="5F8EFDF0" w14:textId="63B91DC1" w:rsidR="00FA52E9" w:rsidRDefault="00FA52E9" w:rsidP="00FA52E9">
      <w:pPr>
        <w:pStyle w:val="Heading2"/>
      </w:pPr>
      <w:bookmarkStart w:id="49" w:name="_Toc95387395"/>
      <w:bookmarkStart w:id="50" w:name="_Toc163048136"/>
      <w:r w:rsidRPr="00D71684">
        <w:t>4.1</w:t>
      </w:r>
      <w:r w:rsidRPr="00D71684">
        <w:tab/>
      </w:r>
      <w:r>
        <w:t xml:space="preserve">Concept of </w:t>
      </w:r>
      <w:r w:rsidRPr="00B158DC">
        <w:t xml:space="preserve">edge computing </w:t>
      </w:r>
      <w:r>
        <w:t>management</w:t>
      </w:r>
      <w:bookmarkEnd w:id="49"/>
      <w:bookmarkEnd w:id="50"/>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6pt;height:181.8pt" o:ole="">
            <v:imagedata r:id="rId11" o:title=""/>
          </v:shape>
          <o:OLEObject Type="Embed" ProgID="Visio.Drawing.15" ShapeID="_x0000_i1025" DrawAspect="Content" ObjectID="_1773661008"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12408338" w:rsidR="0014392E" w:rsidRPr="00926D4D" w:rsidRDefault="00480D32" w:rsidP="00660CEB">
      <w:pPr>
        <w:pStyle w:val="Heading1"/>
      </w:pPr>
      <w:bookmarkStart w:id="51" w:name="_Toc96612022"/>
      <w:bookmarkStart w:id="52" w:name="_Toc96936109"/>
      <w:bookmarkStart w:id="53" w:name="_Toc96936360"/>
      <w:bookmarkStart w:id="54" w:name="_Toc163048137"/>
      <w:r w:rsidRPr="00926D4D">
        <w:t>5</w:t>
      </w:r>
      <w:r w:rsidRPr="00926D4D">
        <w:tab/>
        <w:t>Edge Computing Management</w:t>
      </w:r>
      <w:r w:rsidR="00FC55BA">
        <w:t xml:space="preserve"> (ECM)</w:t>
      </w:r>
      <w:r w:rsidRPr="00926D4D">
        <w:t xml:space="preserve"> </w:t>
      </w:r>
      <w:bookmarkEnd w:id="51"/>
      <w:bookmarkEnd w:id="52"/>
      <w:bookmarkEnd w:id="53"/>
      <w:r w:rsidR="00E1156B">
        <w:t>C</w:t>
      </w:r>
      <w:r w:rsidR="00E1156B" w:rsidRPr="00926D4D">
        <w:t>apabilities</w:t>
      </w:r>
      <w:bookmarkEnd w:id="54"/>
    </w:p>
    <w:p w14:paraId="5B12AEED" w14:textId="206E5C8A" w:rsidR="00480D32" w:rsidRPr="00926D4D" w:rsidRDefault="00480D32" w:rsidP="00660CEB">
      <w:pPr>
        <w:pStyle w:val="Heading2"/>
      </w:pPr>
      <w:bookmarkStart w:id="55" w:name="_Toc96612023"/>
      <w:bookmarkStart w:id="56" w:name="_Toc96936110"/>
      <w:bookmarkStart w:id="57" w:name="_Toc96936361"/>
      <w:bookmarkStart w:id="58" w:name="_Toc163048138"/>
      <w:r w:rsidRPr="00926D4D">
        <w:t>5.1</w:t>
      </w:r>
      <w:r w:rsidRPr="00926D4D">
        <w:tab/>
        <w:t xml:space="preserve">Lifecycle </w:t>
      </w:r>
      <w:bookmarkEnd w:id="55"/>
      <w:bookmarkEnd w:id="56"/>
      <w:bookmarkEnd w:id="57"/>
      <w:r w:rsidR="00E1156B">
        <w:t>M</w:t>
      </w:r>
      <w:r w:rsidR="00FC55BA" w:rsidRPr="00926D4D">
        <w:t>anagement</w:t>
      </w:r>
      <w:bookmarkEnd w:id="58"/>
    </w:p>
    <w:p w14:paraId="76CDA7F1" w14:textId="77777777" w:rsidR="00480D32" w:rsidRPr="00926D4D" w:rsidRDefault="00480D32" w:rsidP="00660CEB">
      <w:pPr>
        <w:pStyle w:val="Heading3"/>
      </w:pPr>
      <w:bookmarkStart w:id="59" w:name="_Toc96612024"/>
      <w:bookmarkStart w:id="60" w:name="_Toc96936111"/>
      <w:bookmarkStart w:id="61" w:name="_Toc96936362"/>
      <w:bookmarkStart w:id="62" w:name="_Toc163048139"/>
      <w:r w:rsidRPr="00926D4D">
        <w:t>5.1.1</w:t>
      </w:r>
      <w:r w:rsidRPr="00926D4D">
        <w:tab/>
        <w:t>Description</w:t>
      </w:r>
      <w:bookmarkEnd w:id="59"/>
      <w:bookmarkEnd w:id="60"/>
      <w:bookmarkEnd w:id="61"/>
      <w:bookmarkEnd w:id="62"/>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63" w:name="_Toc96612025"/>
      <w:bookmarkStart w:id="64" w:name="_Toc96936112"/>
      <w:bookmarkStart w:id="65" w:name="_Toc96936363"/>
      <w:bookmarkStart w:id="66" w:name="_Toc163048140"/>
      <w:r w:rsidRPr="00926D4D">
        <w:t>5.1.2</w:t>
      </w:r>
      <w:r w:rsidRPr="00926D4D">
        <w:tab/>
      </w:r>
      <w:r w:rsidR="00BF20C6" w:rsidRPr="00926D4D">
        <w:t xml:space="preserve">EAS </w:t>
      </w:r>
      <w:bookmarkEnd w:id="63"/>
      <w:bookmarkEnd w:id="64"/>
      <w:bookmarkEnd w:id="65"/>
      <w:r w:rsidR="00E1156B">
        <w:t>D</w:t>
      </w:r>
      <w:r w:rsidR="00FC55BA" w:rsidRPr="00926D4D">
        <w:t>eployment</w:t>
      </w:r>
      <w:bookmarkEnd w:id="66"/>
    </w:p>
    <w:p w14:paraId="524971DA" w14:textId="2F56B453" w:rsidR="002B3D7B" w:rsidRPr="00926D4D" w:rsidRDefault="002B3D7B" w:rsidP="002B3D7B">
      <w:pPr>
        <w:keepNext/>
        <w:keepLines/>
      </w:pPr>
      <w:bookmarkStart w:id="67" w:name="_Toc96612026"/>
      <w:bookmarkStart w:id="68" w:name="_Toc96936113"/>
      <w:bookmarkStart w:id="69"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70" w:name="_Toc163048141"/>
      <w:r w:rsidRPr="00926D4D">
        <w:t>5.1.</w:t>
      </w:r>
      <w:r w:rsidR="00507AF3" w:rsidRPr="00926D4D">
        <w:t>3</w:t>
      </w:r>
      <w:r w:rsidRPr="00926D4D">
        <w:tab/>
      </w:r>
      <w:r w:rsidR="00BF20C6" w:rsidRPr="00926D4D">
        <w:t xml:space="preserve">EAS </w:t>
      </w:r>
      <w:bookmarkEnd w:id="67"/>
      <w:bookmarkEnd w:id="68"/>
      <w:bookmarkEnd w:id="69"/>
      <w:r w:rsidR="00E1156B">
        <w:t>T</w:t>
      </w:r>
      <w:r w:rsidR="00FC55BA" w:rsidRPr="00926D4D">
        <w:t>ermination</w:t>
      </w:r>
      <w:bookmarkEnd w:id="70"/>
    </w:p>
    <w:p w14:paraId="7E8DA345" w14:textId="46E4E213" w:rsidR="002B3D7B" w:rsidRPr="00926D4D" w:rsidRDefault="002B3D7B" w:rsidP="002B3D7B">
      <w:bookmarkStart w:id="71" w:name="_Toc96612027"/>
      <w:bookmarkStart w:id="72"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73" w:name="_Toc163048142"/>
      <w:r w:rsidRPr="00926D4D">
        <w:t>5.1.4</w:t>
      </w:r>
      <w:r w:rsidRPr="00926D4D">
        <w:tab/>
        <w:t xml:space="preserve">Query EAS </w:t>
      </w:r>
      <w:r w:rsidR="00E1156B">
        <w:t>I</w:t>
      </w:r>
      <w:r w:rsidRPr="00926D4D">
        <w:t>nformation</w:t>
      </w:r>
      <w:bookmarkEnd w:id="71"/>
      <w:bookmarkEnd w:id="72"/>
      <w:bookmarkEnd w:id="73"/>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4F08871F" w:rsidR="00811D62" w:rsidRPr="00926D4D" w:rsidRDefault="00811D62" w:rsidP="00660CEB">
      <w:pPr>
        <w:pStyle w:val="Heading3"/>
      </w:pPr>
      <w:bookmarkStart w:id="74" w:name="_Toc96612028"/>
      <w:bookmarkStart w:id="75" w:name="_Toc96936366"/>
      <w:bookmarkStart w:id="76" w:name="_Toc163048143"/>
      <w:r w:rsidRPr="00926D4D">
        <w:t>5.1.5</w:t>
      </w:r>
      <w:r w:rsidRPr="00926D4D">
        <w:tab/>
        <w:t xml:space="preserve">EAS </w:t>
      </w:r>
      <w:bookmarkEnd w:id="74"/>
      <w:bookmarkEnd w:id="75"/>
      <w:r w:rsidR="00E1156B">
        <w:t>M</w:t>
      </w:r>
      <w:r w:rsidR="00FC55BA" w:rsidRPr="00926D4D">
        <w:t>odification</w:t>
      </w:r>
      <w:bookmarkEnd w:id="76"/>
    </w:p>
    <w:p w14:paraId="2CE34FE7" w14:textId="05AE6037" w:rsidR="002B3D7B" w:rsidRPr="00926D4D" w:rsidRDefault="002B3D7B" w:rsidP="002B3D7B">
      <w:bookmarkStart w:id="77" w:name="_Toc96612029"/>
      <w:bookmarkStart w:id="78" w:name="_Toc96936114"/>
      <w:bookmarkStart w:id="79"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80" w:name="_Toc163048144"/>
      <w:r w:rsidRPr="00926D4D">
        <w:t>5.1.</w:t>
      </w:r>
      <w:r w:rsidR="00811D62" w:rsidRPr="00926D4D">
        <w:t>6</w:t>
      </w:r>
      <w:r w:rsidRPr="00926D4D">
        <w:tab/>
        <w:t>EES Deployment</w:t>
      </w:r>
      <w:bookmarkEnd w:id="77"/>
      <w:bookmarkEnd w:id="78"/>
      <w:bookmarkEnd w:id="79"/>
      <w:bookmarkEnd w:id="80"/>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1" w:name="_Toc96612030"/>
      <w:bookmarkStart w:id="82" w:name="_Toc96936115"/>
      <w:bookmarkStart w:id="83" w:name="_Toc96936368"/>
      <w:bookmarkStart w:id="84" w:name="_Toc163048145"/>
      <w:r w:rsidRPr="00926D4D">
        <w:t>5.1.</w:t>
      </w:r>
      <w:r w:rsidR="00811D62" w:rsidRPr="00926D4D">
        <w:t>7</w:t>
      </w:r>
      <w:r w:rsidRPr="00926D4D">
        <w:tab/>
        <w:t>EES Termination</w:t>
      </w:r>
      <w:bookmarkEnd w:id="81"/>
      <w:bookmarkEnd w:id="82"/>
      <w:bookmarkEnd w:id="83"/>
      <w:bookmarkEnd w:id="84"/>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85" w:name="_Toc96612031"/>
      <w:bookmarkStart w:id="86" w:name="_Toc96936369"/>
      <w:bookmarkStart w:id="87" w:name="_Toc163048146"/>
      <w:r w:rsidRPr="00926D4D">
        <w:t>5.1.</w:t>
      </w:r>
      <w:r w:rsidR="00811D62" w:rsidRPr="00926D4D">
        <w:t>8</w:t>
      </w:r>
      <w:r w:rsidRPr="00926D4D">
        <w:tab/>
        <w:t xml:space="preserve">Query EES </w:t>
      </w:r>
      <w:r w:rsidR="00E1156B">
        <w:t>I</w:t>
      </w:r>
      <w:r w:rsidRPr="00926D4D">
        <w:t>nformation</w:t>
      </w:r>
      <w:bookmarkEnd w:id="85"/>
      <w:bookmarkEnd w:id="86"/>
      <w:bookmarkEnd w:id="8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8" w:name="_Toc96612032"/>
      <w:bookmarkStart w:id="89" w:name="_Toc96936370"/>
      <w:bookmarkStart w:id="90" w:name="_Toc163048147"/>
      <w:r w:rsidRPr="00926D4D">
        <w:t>5.1.9</w:t>
      </w:r>
      <w:r w:rsidRPr="00926D4D">
        <w:tab/>
        <w:t>EES Modification</w:t>
      </w:r>
      <w:bookmarkEnd w:id="88"/>
      <w:bookmarkEnd w:id="89"/>
      <w:bookmarkEnd w:id="90"/>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1" w:name="_Toc96612033"/>
      <w:bookmarkStart w:id="92" w:name="_Toc96936116"/>
      <w:bookmarkStart w:id="93" w:name="_Toc96936371"/>
      <w:bookmarkStart w:id="94" w:name="_Toc163048148"/>
      <w:r w:rsidRPr="00926D4D">
        <w:t>5.1.</w:t>
      </w:r>
      <w:r w:rsidR="00811D62" w:rsidRPr="00926D4D">
        <w:t>10</w:t>
      </w:r>
      <w:r w:rsidRPr="00926D4D">
        <w:tab/>
        <w:t>ECS Deployment</w:t>
      </w:r>
      <w:bookmarkEnd w:id="91"/>
      <w:bookmarkEnd w:id="92"/>
      <w:bookmarkEnd w:id="93"/>
      <w:bookmarkEnd w:id="94"/>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5" w:name="_Toc96612034"/>
      <w:bookmarkStart w:id="96" w:name="_Toc96936117"/>
      <w:bookmarkStart w:id="97" w:name="_Toc96936372"/>
      <w:bookmarkStart w:id="98" w:name="_Toc163048149"/>
      <w:r w:rsidRPr="00926D4D">
        <w:t>5.1.</w:t>
      </w:r>
      <w:r w:rsidR="00811D62" w:rsidRPr="00926D4D">
        <w:t>11</w:t>
      </w:r>
      <w:r w:rsidRPr="00926D4D">
        <w:tab/>
        <w:t>ECS Termination</w:t>
      </w:r>
      <w:bookmarkEnd w:id="95"/>
      <w:bookmarkEnd w:id="96"/>
      <w:bookmarkEnd w:id="97"/>
      <w:bookmarkEnd w:id="98"/>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99" w:name="_Toc96612035"/>
      <w:bookmarkStart w:id="100" w:name="_Toc96936373"/>
      <w:bookmarkStart w:id="101" w:name="_Toc163048150"/>
      <w:r w:rsidRPr="00926D4D">
        <w:t>5.1.1</w:t>
      </w:r>
      <w:r w:rsidR="00811D62" w:rsidRPr="00926D4D">
        <w:t>2</w:t>
      </w:r>
      <w:r w:rsidRPr="00926D4D">
        <w:tab/>
        <w:t xml:space="preserve">Query ECS </w:t>
      </w:r>
      <w:r w:rsidR="00E1156B">
        <w:t>I</w:t>
      </w:r>
      <w:r w:rsidRPr="00926D4D">
        <w:t>nformation</w:t>
      </w:r>
      <w:bookmarkEnd w:id="99"/>
      <w:bookmarkEnd w:id="100"/>
      <w:bookmarkEnd w:id="101"/>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2" w:name="_Toc96612036"/>
      <w:bookmarkStart w:id="103" w:name="_Toc96936374"/>
      <w:bookmarkStart w:id="104" w:name="_Toc163048151"/>
      <w:r w:rsidRPr="00926D4D">
        <w:t>5.1.13</w:t>
      </w:r>
      <w:r w:rsidRPr="00926D4D">
        <w:tab/>
        <w:t>ECS Modification</w:t>
      </w:r>
      <w:bookmarkEnd w:id="102"/>
      <w:bookmarkEnd w:id="103"/>
      <w:bookmarkEnd w:id="104"/>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05" w:name="_Toc163048152"/>
      <w:r>
        <w:t>5.1.13a</w:t>
      </w:r>
      <w:r>
        <w:tab/>
        <w:t xml:space="preserve">Instantiation triggered by </w:t>
      </w:r>
      <w:r w:rsidRPr="00BF20C6">
        <w:t xml:space="preserve">EAS </w:t>
      </w:r>
      <w:r>
        <w:t>discovery failure</w:t>
      </w:r>
      <w:bookmarkEnd w:id="105"/>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06" w:name="_Hlk110252795"/>
      <w:r>
        <w:rPr>
          <w:lang w:eastAsia="zh-CN"/>
        </w:rPr>
        <w:t xml:space="preserve">(see table 8.5.3.2-2 in TS 23.558 [2]) </w:t>
      </w:r>
      <w:bookmarkEnd w:id="106"/>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07" w:name="_Toc96612037"/>
      <w:bookmarkStart w:id="108" w:name="_Toc96936118"/>
      <w:bookmarkStart w:id="109" w:name="_Toc96936375"/>
      <w:bookmarkStart w:id="110" w:name="_Toc163048153"/>
      <w:r w:rsidRPr="00926D4D">
        <w:t>5.1.</w:t>
      </w:r>
      <w:r w:rsidR="00C4206A" w:rsidRPr="00926D4D">
        <w:t>1</w:t>
      </w:r>
      <w:r w:rsidR="00A679AE" w:rsidRPr="00926D4D">
        <w:t>4</w:t>
      </w:r>
      <w:r w:rsidRPr="00926D4D">
        <w:tab/>
        <w:t>Requirements</w:t>
      </w:r>
      <w:bookmarkEnd w:id="107"/>
      <w:bookmarkEnd w:id="108"/>
      <w:bookmarkEnd w:id="109"/>
      <w:bookmarkEnd w:id="1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11" w:name="_Toc163048154"/>
      <w:r>
        <w:t>5.1.15</w:t>
      </w:r>
      <w:r>
        <w:tab/>
        <w:t>EAS Relocation</w:t>
      </w:r>
      <w:bookmarkEnd w:id="111"/>
    </w:p>
    <w:p w14:paraId="654634A6" w14:textId="046DF211" w:rsidR="003B714E" w:rsidRDefault="003B714E" w:rsidP="003B714E">
      <w:pPr>
        <w:jc w:val="both"/>
      </w:pPr>
      <w:r>
        <w:t>T</w:t>
      </w:r>
      <w:r w:rsidRPr="006507D4">
        <w:t xml:space="preserve">he </w:t>
      </w:r>
      <w:r>
        <w:t>ESCP Management System</w:t>
      </w:r>
      <w:r w:rsidRPr="006507D4">
        <w:t xml:space="preserve"> may decide that a different </w:t>
      </w:r>
      <w:r>
        <w:t>EDN</w:t>
      </w:r>
      <w:r w:rsidRPr="006507D4">
        <w:t xml:space="preserve"> can better host the </w:t>
      </w:r>
      <w:r>
        <w:t>EAS</w:t>
      </w:r>
      <w:r w:rsidRPr="006507D4">
        <w:t xml:space="preserve">. The EAS relocation trigger from </w:t>
      </w:r>
      <w:r>
        <w:t>ESCP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ESCP Management System considers these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5E84B436" w:rsidR="003B714E" w:rsidRPr="00926D4D" w:rsidRDefault="003B714E" w:rsidP="002B3D7B">
      <w:pPr>
        <w:jc w:val="both"/>
      </w:pPr>
      <w:r w:rsidRPr="006507D4">
        <w:t xml:space="preserve">When the policy is that a change of edge compute resource can be done with prior notification, the </w:t>
      </w:r>
      <w:r>
        <w:t>ESCP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ESCP Management System shall not initiate relocation</w:t>
      </w:r>
      <w:r w:rsidRPr="006507D4">
        <w:t xml:space="preserve"> procedure.</w:t>
      </w:r>
    </w:p>
    <w:p w14:paraId="72D2B906" w14:textId="4581AFEF" w:rsidR="00827F03" w:rsidRPr="00926D4D" w:rsidRDefault="00827F03" w:rsidP="00660CEB">
      <w:pPr>
        <w:pStyle w:val="Heading2"/>
      </w:pPr>
      <w:bookmarkStart w:id="112" w:name="_Toc96612038"/>
      <w:bookmarkStart w:id="113" w:name="_Toc96936119"/>
      <w:bookmarkStart w:id="114" w:name="_Toc96936376"/>
      <w:bookmarkStart w:id="115" w:name="_Toc163048155"/>
      <w:r w:rsidRPr="00926D4D">
        <w:t>5.2</w:t>
      </w:r>
      <w:r w:rsidRPr="00926D4D">
        <w:tab/>
        <w:t>Performance assurance</w:t>
      </w:r>
      <w:bookmarkEnd w:id="112"/>
      <w:bookmarkEnd w:id="113"/>
      <w:bookmarkEnd w:id="114"/>
      <w:bookmarkEnd w:id="115"/>
    </w:p>
    <w:p w14:paraId="19110D99" w14:textId="61B0F0C7" w:rsidR="00827F03" w:rsidRPr="00926D4D" w:rsidRDefault="00827F03" w:rsidP="00660CEB">
      <w:pPr>
        <w:pStyle w:val="Heading3"/>
      </w:pPr>
      <w:bookmarkStart w:id="116" w:name="_Toc96612039"/>
      <w:bookmarkStart w:id="117" w:name="_Toc96936120"/>
      <w:bookmarkStart w:id="118" w:name="_Toc96936377"/>
      <w:bookmarkStart w:id="119" w:name="_Toc163048156"/>
      <w:r w:rsidRPr="00926D4D">
        <w:t>5.2.1</w:t>
      </w:r>
      <w:r w:rsidRPr="00926D4D">
        <w:tab/>
        <w:t>Description</w:t>
      </w:r>
      <w:bookmarkEnd w:id="116"/>
      <w:bookmarkEnd w:id="117"/>
      <w:bookmarkEnd w:id="118"/>
      <w:bookmarkEnd w:id="11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20" w:name="_Toc96612040"/>
      <w:bookmarkStart w:id="121" w:name="_Toc96936121"/>
      <w:bookmarkStart w:id="122" w:name="_Toc96936378"/>
      <w:bookmarkStart w:id="123" w:name="_Toc163048157"/>
      <w:r w:rsidRPr="00926D4D">
        <w:t>5.2.2</w:t>
      </w:r>
      <w:r w:rsidRPr="00926D4D">
        <w:tab/>
        <w:t>EAS performance assurance</w:t>
      </w:r>
      <w:bookmarkEnd w:id="120"/>
      <w:bookmarkEnd w:id="121"/>
      <w:bookmarkEnd w:id="122"/>
      <w:bookmarkEnd w:id="123"/>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4" w:name="_Toc96612041"/>
      <w:bookmarkStart w:id="125" w:name="_Toc96936122"/>
      <w:bookmarkStart w:id="126" w:name="_Toc96936379"/>
      <w:bookmarkStart w:id="127" w:name="_Toc163048158"/>
      <w:r w:rsidRPr="00926D4D">
        <w:t>5.2.3</w:t>
      </w:r>
      <w:r w:rsidRPr="00926D4D">
        <w:tab/>
        <w:t>5GC NF measurements to evaluate EAS performance</w:t>
      </w:r>
      <w:bookmarkEnd w:id="124"/>
      <w:bookmarkEnd w:id="125"/>
      <w:bookmarkEnd w:id="126"/>
      <w:bookmarkEnd w:id="127"/>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8" w:name="_Toc96612042"/>
      <w:bookmarkStart w:id="129" w:name="_Toc96936123"/>
      <w:bookmarkStart w:id="130" w:name="_Toc96936380"/>
      <w:bookmarkStart w:id="131" w:name="_Toc163048159"/>
      <w:r w:rsidRPr="00926D4D">
        <w:t>5.2.4</w:t>
      </w:r>
      <w:r w:rsidRPr="00926D4D">
        <w:tab/>
        <w:t>ECS performance assurance</w:t>
      </w:r>
      <w:bookmarkEnd w:id="128"/>
      <w:bookmarkEnd w:id="129"/>
      <w:bookmarkEnd w:id="130"/>
      <w:bookmarkEnd w:id="131"/>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2" w:name="_Toc96612043"/>
      <w:bookmarkStart w:id="133" w:name="_Toc96936124"/>
      <w:bookmarkStart w:id="134" w:name="_Toc96936381"/>
      <w:bookmarkStart w:id="135" w:name="_Toc163048160"/>
      <w:r w:rsidRPr="00926D4D">
        <w:t>5.2.5</w:t>
      </w:r>
      <w:r w:rsidRPr="00926D4D">
        <w:tab/>
        <w:t>EES performance assurance</w:t>
      </w:r>
      <w:bookmarkEnd w:id="132"/>
      <w:bookmarkEnd w:id="133"/>
      <w:bookmarkEnd w:id="134"/>
      <w:bookmarkEnd w:id="135"/>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6" w:name="_Toc96612044"/>
      <w:bookmarkStart w:id="137" w:name="_Toc96936125"/>
      <w:bookmarkStart w:id="138" w:name="_Toc96936382"/>
      <w:bookmarkStart w:id="139" w:name="_Toc163048161"/>
      <w:r w:rsidRPr="00926D4D">
        <w:t>5.2.</w:t>
      </w:r>
      <w:r w:rsidR="00B751A6" w:rsidRPr="00926D4D">
        <w:t>6</w:t>
      </w:r>
      <w:r w:rsidRPr="00926D4D">
        <w:tab/>
        <w:t>Requirements</w:t>
      </w:r>
      <w:bookmarkEnd w:id="136"/>
      <w:bookmarkEnd w:id="137"/>
      <w:bookmarkEnd w:id="138"/>
      <w:bookmarkEnd w:id="1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40" w:name="_Toc96612045"/>
      <w:bookmarkStart w:id="141" w:name="_Toc96936126"/>
      <w:bookmarkStart w:id="142" w:name="_Toc96936383"/>
      <w:bookmarkStart w:id="143" w:name="_Toc163048162"/>
      <w:r w:rsidRPr="00926D4D">
        <w:t>5.</w:t>
      </w:r>
      <w:r w:rsidR="00EE6886" w:rsidRPr="00926D4D">
        <w:t>3</w:t>
      </w:r>
      <w:r w:rsidRPr="00926D4D">
        <w:tab/>
        <w:t>Fault supervision</w:t>
      </w:r>
      <w:bookmarkEnd w:id="140"/>
      <w:bookmarkEnd w:id="141"/>
      <w:bookmarkEnd w:id="142"/>
      <w:bookmarkEnd w:id="143"/>
    </w:p>
    <w:p w14:paraId="19A628CE" w14:textId="7A577BE2" w:rsidR="00FF7D2D" w:rsidRPr="00926D4D" w:rsidRDefault="00FF7D2D" w:rsidP="00660CEB">
      <w:pPr>
        <w:pStyle w:val="Heading3"/>
      </w:pPr>
      <w:bookmarkStart w:id="144" w:name="_Toc96612046"/>
      <w:bookmarkStart w:id="145" w:name="_Toc96936127"/>
      <w:bookmarkStart w:id="146" w:name="_Toc96936384"/>
      <w:bookmarkStart w:id="147" w:name="_Toc163048163"/>
      <w:r w:rsidRPr="00926D4D">
        <w:t>5.</w:t>
      </w:r>
      <w:r w:rsidR="00EE6886" w:rsidRPr="00926D4D">
        <w:t>3</w:t>
      </w:r>
      <w:r w:rsidRPr="00926D4D">
        <w:t>.1</w:t>
      </w:r>
      <w:r w:rsidRPr="00926D4D">
        <w:tab/>
        <w:t>Description</w:t>
      </w:r>
      <w:bookmarkEnd w:id="144"/>
      <w:bookmarkEnd w:id="145"/>
      <w:bookmarkEnd w:id="146"/>
      <w:bookmarkEnd w:id="147"/>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8" w:name="_Toc96612047"/>
      <w:bookmarkStart w:id="149" w:name="_Toc96936128"/>
      <w:bookmarkStart w:id="150" w:name="_Toc96936385"/>
      <w:bookmarkStart w:id="151" w:name="_Toc163048164"/>
      <w:r w:rsidRPr="00926D4D">
        <w:t>5.</w:t>
      </w:r>
      <w:r w:rsidR="00EE6886" w:rsidRPr="00926D4D">
        <w:t>3</w:t>
      </w:r>
      <w:r w:rsidRPr="00926D4D">
        <w:t>.2</w:t>
      </w:r>
      <w:r w:rsidRPr="00926D4D">
        <w:tab/>
        <w:t>EDN NF performance impacted by 5GC NF alarms</w:t>
      </w:r>
      <w:bookmarkEnd w:id="148"/>
      <w:bookmarkEnd w:id="149"/>
      <w:bookmarkEnd w:id="150"/>
      <w:bookmarkEnd w:id="151"/>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2" w:name="_Toc96612048"/>
      <w:bookmarkStart w:id="153" w:name="_Toc96936129"/>
      <w:bookmarkStart w:id="154" w:name="_Toc96936386"/>
      <w:bookmarkStart w:id="155" w:name="_Toc163048165"/>
      <w:r w:rsidRPr="00926D4D">
        <w:t>5.</w:t>
      </w:r>
      <w:r w:rsidR="00EE6886" w:rsidRPr="00926D4D">
        <w:t>3</w:t>
      </w:r>
      <w:r w:rsidRPr="00926D4D">
        <w:t>.3</w:t>
      </w:r>
      <w:r w:rsidRPr="00926D4D">
        <w:tab/>
        <w:t>5GC NF issues resulted from EDN NF alarms</w:t>
      </w:r>
      <w:bookmarkEnd w:id="152"/>
      <w:bookmarkEnd w:id="153"/>
      <w:bookmarkEnd w:id="154"/>
      <w:bookmarkEnd w:id="15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6" w:name="_Toc96612049"/>
      <w:bookmarkStart w:id="157" w:name="_Toc96936130"/>
      <w:bookmarkStart w:id="158" w:name="_Toc96936387"/>
      <w:bookmarkStart w:id="159" w:name="_Toc163048166"/>
      <w:r w:rsidRPr="00926D4D">
        <w:t>5.</w:t>
      </w:r>
      <w:r w:rsidR="00EE6886" w:rsidRPr="00926D4D">
        <w:t>3</w:t>
      </w:r>
      <w:r w:rsidRPr="00926D4D">
        <w:t>.4</w:t>
      </w:r>
      <w:r w:rsidRPr="00926D4D">
        <w:tab/>
        <w:t>Requirements</w:t>
      </w:r>
      <w:bookmarkEnd w:id="156"/>
      <w:bookmarkEnd w:id="157"/>
      <w:bookmarkEnd w:id="158"/>
      <w:bookmarkEnd w:id="15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60" w:name="_Toc96612050"/>
      <w:bookmarkStart w:id="161" w:name="_Toc96936131"/>
      <w:bookmarkStart w:id="162" w:name="_Toc96936388"/>
      <w:bookmarkStart w:id="163" w:name="_Toc163048167"/>
      <w:r w:rsidRPr="00926D4D">
        <w:t>5.4</w:t>
      </w:r>
      <w:r w:rsidRPr="00926D4D">
        <w:tab/>
        <w:t>5GC NF Provisioning</w:t>
      </w:r>
      <w:bookmarkEnd w:id="160"/>
      <w:bookmarkEnd w:id="161"/>
      <w:bookmarkEnd w:id="162"/>
      <w:bookmarkEnd w:id="163"/>
    </w:p>
    <w:p w14:paraId="0E45A0C0" w14:textId="704626DC" w:rsidR="00070CCE" w:rsidRPr="00926D4D" w:rsidRDefault="00070CCE" w:rsidP="00660CEB">
      <w:pPr>
        <w:pStyle w:val="Heading3"/>
      </w:pPr>
      <w:bookmarkStart w:id="164" w:name="_Toc96612051"/>
      <w:bookmarkStart w:id="165" w:name="_Toc96936132"/>
      <w:bookmarkStart w:id="166" w:name="_Toc96936389"/>
      <w:bookmarkStart w:id="167" w:name="_Toc163048168"/>
      <w:r w:rsidRPr="00926D4D">
        <w:t>5.4.1</w:t>
      </w:r>
      <w:r w:rsidRPr="00926D4D">
        <w:tab/>
        <w:t>Description</w:t>
      </w:r>
      <w:bookmarkEnd w:id="164"/>
      <w:bookmarkEnd w:id="165"/>
      <w:bookmarkEnd w:id="166"/>
      <w:bookmarkEnd w:id="167"/>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8" w:name="_Toc96612052"/>
      <w:bookmarkStart w:id="169" w:name="_Toc96936133"/>
      <w:bookmarkStart w:id="170" w:name="_Toc96936390"/>
      <w:bookmarkStart w:id="171" w:name="_Toc163048169"/>
      <w:r w:rsidRPr="00926D4D">
        <w:t>5.4.2</w:t>
      </w:r>
      <w:r w:rsidRPr="00926D4D">
        <w:tab/>
        <w:t>EDN NF 5GC connection provisioning</w:t>
      </w:r>
      <w:bookmarkEnd w:id="168"/>
      <w:bookmarkEnd w:id="169"/>
      <w:bookmarkEnd w:id="170"/>
      <w:bookmarkEnd w:id="171"/>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6pt;height:238.8pt" o:ole="">
            <v:imagedata r:id="rId13" o:title=""/>
          </v:shape>
          <o:OLEObject Type="Embed" ProgID="Visio.Drawing.15" ShapeID="_x0000_i1026" DrawAspect="Content" ObjectID="_1773661009"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2" w:name="_Toc96612053"/>
      <w:bookmarkStart w:id="173" w:name="_Toc96936134"/>
      <w:bookmarkStart w:id="174" w:name="_Toc96936391"/>
      <w:bookmarkStart w:id="175" w:name="_Toc163048170"/>
      <w:r w:rsidRPr="00926D4D">
        <w:t>5.4.3</w:t>
      </w:r>
      <w:r w:rsidRPr="00926D4D">
        <w:tab/>
        <w:t>Configuration needed for EAS registration</w:t>
      </w:r>
      <w:bookmarkEnd w:id="172"/>
      <w:bookmarkEnd w:id="173"/>
      <w:bookmarkEnd w:id="174"/>
      <w:bookmarkEnd w:id="175"/>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6" w:name="_Toc96612054"/>
      <w:bookmarkStart w:id="177" w:name="_Toc96936135"/>
      <w:bookmarkStart w:id="178" w:name="_Toc96936392"/>
      <w:bookmarkStart w:id="179" w:name="_Toc163048171"/>
      <w:r w:rsidRPr="00926D4D">
        <w:t>5.4.4</w:t>
      </w:r>
      <w:r w:rsidRPr="00926D4D">
        <w:tab/>
        <w:t>EAS to connect with UPF</w:t>
      </w:r>
      <w:bookmarkEnd w:id="176"/>
      <w:bookmarkEnd w:id="177"/>
      <w:bookmarkEnd w:id="178"/>
      <w:bookmarkEnd w:id="179"/>
    </w:p>
    <w:p w14:paraId="00CCE533" w14:textId="3DA32A03"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0043038F">
        <w:rPr>
          <w:lang w:eastAsia="zh-CN"/>
        </w:rPr>
        <w:t xml:space="preserve"> (</w:t>
      </w:r>
      <w:r w:rsidRPr="00926D4D">
        <w:rPr>
          <w:lang w:eastAsia="zh-CN"/>
        </w:rPr>
        <w:t>DN</w:t>
      </w:r>
      <w:r w:rsidR="0043038F">
        <w:rPr>
          <w:lang w:eastAsia="zh-CN"/>
        </w:rPr>
        <w:t>)</w:t>
      </w:r>
      <w:r w:rsidRPr="00926D4D">
        <w:rPr>
          <w:lang w:eastAsia="zh-CN"/>
        </w:rPr>
        <w:t xml:space="preserve">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8pt;height:221.4pt" o:ole="">
            <v:imagedata r:id="rId15" o:title=""/>
          </v:shape>
          <o:OLEObject Type="Embed" ProgID="Visio.Drawing.15" ShapeID="_x0000_i1027" DrawAspect="Content" ObjectID="_1773661010"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80" w:name="_Toc96612055"/>
      <w:bookmarkStart w:id="181" w:name="_Toc96936136"/>
      <w:bookmarkStart w:id="182" w:name="_Toc96936393"/>
      <w:bookmarkStart w:id="183" w:name="_Toc163048172"/>
      <w:r w:rsidRPr="00926D4D">
        <w:t>5.4.5</w:t>
      </w:r>
      <w:r w:rsidRPr="00926D4D">
        <w:tab/>
        <w:t>Requirements</w:t>
      </w:r>
      <w:bookmarkEnd w:id="180"/>
      <w:bookmarkEnd w:id="181"/>
      <w:bookmarkEnd w:id="182"/>
      <w:bookmarkEnd w:id="183"/>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184" w:name="_Toc163048173"/>
      <w:r w:rsidRPr="00926D4D">
        <w:t>5.</w:t>
      </w:r>
      <w:r>
        <w:t>5</w:t>
      </w:r>
      <w:r w:rsidRPr="00926D4D">
        <w:tab/>
      </w:r>
      <w:r w:rsidR="00E1156B">
        <w:t>Void</w:t>
      </w:r>
      <w:bookmarkEnd w:id="184"/>
    </w:p>
    <w:p w14:paraId="1CAD147C" w14:textId="0AFE906A" w:rsidR="00BE61A8" w:rsidRDefault="00BE61A8" w:rsidP="00480D32"/>
    <w:p w14:paraId="657C25AF" w14:textId="4C5E4913" w:rsidR="00C405E0" w:rsidRPr="00926D4D" w:rsidRDefault="00C405E0" w:rsidP="00C405E0">
      <w:pPr>
        <w:pStyle w:val="Heading2"/>
      </w:pPr>
      <w:bookmarkStart w:id="185" w:name="_Toc163048174"/>
      <w:r w:rsidRPr="00926D4D">
        <w:t>5.</w:t>
      </w:r>
      <w:r>
        <w:t>6</w:t>
      </w:r>
      <w:r w:rsidRPr="00926D4D">
        <w:tab/>
      </w:r>
      <w:r>
        <w:t>Edge Federation Management</w:t>
      </w:r>
      <w:bookmarkEnd w:id="185"/>
    </w:p>
    <w:p w14:paraId="66BE9220" w14:textId="671491ED" w:rsidR="00C405E0" w:rsidRPr="00926D4D" w:rsidRDefault="00C405E0" w:rsidP="00C405E0">
      <w:pPr>
        <w:pStyle w:val="Heading3"/>
      </w:pPr>
      <w:bookmarkStart w:id="186" w:name="_Toc163048175"/>
      <w:r w:rsidRPr="00926D4D">
        <w:t>5.</w:t>
      </w:r>
      <w:r>
        <w:t>6</w:t>
      </w:r>
      <w:r w:rsidRPr="00926D4D">
        <w:t>.1</w:t>
      </w:r>
      <w:r w:rsidRPr="00926D4D">
        <w:tab/>
        <w:t>Description</w:t>
      </w:r>
      <w:bookmarkEnd w:id="186"/>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187" w:name="_Toc163048176"/>
      <w:r w:rsidRPr="00926D4D">
        <w:t>5.</w:t>
      </w:r>
      <w:r>
        <w:t>6</w:t>
      </w:r>
      <w:r w:rsidRPr="00926D4D">
        <w:t>.</w:t>
      </w:r>
      <w:r>
        <w:t>2</w:t>
      </w:r>
      <w:r w:rsidRPr="00926D4D">
        <w:tab/>
      </w:r>
      <w:r>
        <w:t>Federation Management</w:t>
      </w:r>
      <w:bookmarkEnd w:id="187"/>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188" w:name="_Toc163048177"/>
      <w:r w:rsidRPr="00926D4D">
        <w:t>5.</w:t>
      </w:r>
      <w:r>
        <w:t>6</w:t>
      </w:r>
      <w:r w:rsidRPr="00926D4D">
        <w:t>.</w:t>
      </w:r>
      <w:r>
        <w:t>3</w:t>
      </w:r>
      <w:r w:rsidRPr="00926D4D">
        <w:tab/>
        <w:t>Requirements</w:t>
      </w:r>
      <w:bookmarkEnd w:id="188"/>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52383E">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4" w:type="dxa"/>
            <w:shd w:val="clear" w:color="auto" w:fill="auto"/>
          </w:tcPr>
          <w:p w14:paraId="7F5686FD" w14:textId="77777777" w:rsidR="00C405E0" w:rsidRPr="00926D4D" w:rsidRDefault="00C405E0" w:rsidP="00E1156B">
            <w:pPr>
              <w:pStyle w:val="TAH"/>
            </w:pPr>
            <w:r w:rsidRPr="00926D4D">
              <w:t>Related use case(s)</w:t>
            </w:r>
          </w:p>
        </w:tc>
      </w:tr>
      <w:tr w:rsidR="00C405E0" w:rsidRPr="00926D4D" w14:paraId="011F9FC6" w14:textId="77777777" w:rsidTr="0052383E">
        <w:trPr>
          <w:trHeight w:val="719"/>
        </w:trPr>
        <w:tc>
          <w:tcPr>
            <w:tcW w:w="1785" w:type="dxa"/>
            <w:shd w:val="clear" w:color="auto" w:fill="auto"/>
          </w:tcPr>
          <w:p w14:paraId="60602B55" w14:textId="77777777" w:rsidR="00C405E0" w:rsidRPr="00926D4D" w:rsidRDefault="00C405E0" w:rsidP="00E1156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646B502A" w14:textId="77777777" w:rsidR="00C405E0" w:rsidRPr="004E6669" w:rsidRDefault="00C405E0" w:rsidP="00446A18">
            <w:pPr>
              <w:pStyle w:val="TAL"/>
              <w:rPr>
                <w:lang w:eastAsia="zh-CN"/>
              </w:rPr>
            </w:pPr>
            <w:r w:rsidRPr="004E6669">
              <w:rPr>
                <w:lang w:eastAsia="zh-CN"/>
              </w:rPr>
              <w:t>Generic Provisioning MnS shall have a capability to establishing federation relationship with the MnS consumer (e.g. partner operator platforms).</w:t>
            </w:r>
          </w:p>
          <w:p w14:paraId="03EF57DE" w14:textId="77777777" w:rsidR="00C405E0" w:rsidRPr="004E6669" w:rsidRDefault="00C405E0" w:rsidP="00446A18">
            <w:pPr>
              <w:pStyle w:val="TAL"/>
              <w:rPr>
                <w:lang w:eastAsia="zh-CN"/>
              </w:rPr>
            </w:pPr>
          </w:p>
        </w:tc>
        <w:tc>
          <w:tcPr>
            <w:tcW w:w="2604" w:type="dxa"/>
            <w:shd w:val="clear" w:color="auto" w:fill="auto"/>
          </w:tcPr>
          <w:p w14:paraId="100A95C0" w14:textId="77777777" w:rsidR="00C405E0" w:rsidRPr="00926D4D" w:rsidRDefault="00C405E0" w:rsidP="00E1156B">
            <w:pPr>
              <w:pStyle w:val="TAL"/>
              <w:rPr>
                <w:iCs/>
              </w:rPr>
            </w:pPr>
            <w:r>
              <w:rPr>
                <w:iCs/>
              </w:rPr>
              <w:t>Federation Management</w:t>
            </w:r>
          </w:p>
        </w:tc>
      </w:tr>
      <w:tr w:rsidR="00C405E0" w:rsidRPr="00926D4D" w14:paraId="02A60B82" w14:textId="77777777" w:rsidTr="0052383E">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4"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52383E">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MnS consumer(e.g. partner operator platforms).</w:t>
            </w:r>
          </w:p>
        </w:tc>
        <w:tc>
          <w:tcPr>
            <w:tcW w:w="2604"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4"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189" w:name="_Toc130223298"/>
      <w:bookmarkStart w:id="190" w:name="_Toc163048178"/>
      <w:bookmarkStart w:id="191" w:name="_Toc96612056"/>
      <w:bookmarkStart w:id="192" w:name="_Toc96936137"/>
      <w:bookmarkStart w:id="193" w:name="_Toc96936394"/>
      <w:r w:rsidRPr="00926D4D">
        <w:t>5.</w:t>
      </w:r>
      <w:r>
        <w:t>6</w:t>
      </w:r>
      <w:r w:rsidRPr="00926D4D">
        <w:t>.</w:t>
      </w:r>
      <w:r>
        <w:t>4</w:t>
      </w:r>
      <w:r w:rsidRPr="00926D4D">
        <w:tab/>
      </w:r>
      <w:bookmarkEnd w:id="189"/>
      <w:r>
        <w:t>Federated ECS management</w:t>
      </w:r>
      <w:bookmarkEnd w:id="190"/>
    </w:p>
    <w:p w14:paraId="049B9704" w14:textId="77777777" w:rsidR="002B3D7B" w:rsidRDefault="002B3D7B" w:rsidP="002B3D7B">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p>
    <w:p w14:paraId="5FFD24A1" w14:textId="7941AC7C" w:rsidR="002B3D7B" w:rsidRDefault="002B3D7B" w:rsidP="002B3D7B">
      <w:pPr>
        <w:rPr>
          <w:lang w:val="en-US" w:eastAsia="ja-JP"/>
        </w:rPr>
      </w:pPr>
      <w:r>
        <w:rPr>
          <w:lang w:val="en-US" w:eastAsia="ja-JP"/>
        </w:rPr>
        <w:t>The partner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194" w:name="_Toc163048179"/>
      <w:r w:rsidRPr="00926D4D">
        <w:t>5.</w:t>
      </w:r>
      <w:r>
        <w:t>6</w:t>
      </w:r>
      <w:r w:rsidRPr="00926D4D">
        <w:t>.</w:t>
      </w:r>
      <w:r>
        <w:t>5</w:t>
      </w:r>
      <w:r w:rsidRPr="00926D4D">
        <w:tab/>
      </w:r>
      <w:r>
        <w:t>Federated EAS deployment and termination</w:t>
      </w:r>
      <w:bookmarkEnd w:id="194"/>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195" w:name="_Toc163048180"/>
      <w:r w:rsidRPr="00926D4D">
        <w:t>5.</w:t>
      </w:r>
      <w:r>
        <w:t>7</w:t>
      </w:r>
      <w:r w:rsidRPr="00926D4D">
        <w:tab/>
      </w:r>
      <w:r>
        <w:t xml:space="preserve">Query </w:t>
      </w:r>
      <w:r w:rsidR="00E1156B">
        <w:t xml:space="preserve">available </w:t>
      </w:r>
      <w:r>
        <w:t>EDN Edge resources</w:t>
      </w:r>
      <w:bookmarkEnd w:id="195"/>
    </w:p>
    <w:p w14:paraId="1E1A90D1" w14:textId="10EE8C83" w:rsidR="002B3D7B" w:rsidRPr="00926D4D" w:rsidRDefault="002B3D7B" w:rsidP="002B3D7B">
      <w:pPr>
        <w:pStyle w:val="Heading3"/>
      </w:pPr>
      <w:bookmarkStart w:id="196" w:name="_Toc163048181"/>
      <w:r w:rsidRPr="00926D4D">
        <w:t>5.</w:t>
      </w:r>
      <w:r>
        <w:t>7</w:t>
      </w:r>
      <w:r w:rsidRPr="00926D4D">
        <w:t>.1</w:t>
      </w:r>
      <w:r w:rsidRPr="00926D4D">
        <w:tab/>
        <w:t>Description</w:t>
      </w:r>
      <w:bookmarkEnd w:id="196"/>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197" w:name="_Toc163048182"/>
      <w:r w:rsidRPr="00926D4D">
        <w:t>5.</w:t>
      </w:r>
      <w:r>
        <w:t>7</w:t>
      </w:r>
      <w:r w:rsidRPr="00926D4D">
        <w:t>.</w:t>
      </w:r>
      <w:r>
        <w:t>2</w:t>
      </w:r>
      <w:r w:rsidRPr="00926D4D">
        <w:tab/>
      </w:r>
      <w:r>
        <w:t>Querying available resources from EDN</w:t>
      </w:r>
      <w:bookmarkEnd w:id="197"/>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198" w:name="_Toc163048183"/>
      <w:r w:rsidRPr="00926D4D">
        <w:t>5.</w:t>
      </w:r>
      <w:r>
        <w:t>7</w:t>
      </w:r>
      <w:r w:rsidRPr="00926D4D">
        <w:t>.</w:t>
      </w:r>
      <w:r>
        <w:t>3</w:t>
      </w:r>
      <w:r w:rsidRPr="00926D4D">
        <w:tab/>
        <w:t>Requirements</w:t>
      </w:r>
      <w:bookmarkEnd w:id="198"/>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199" w:name="_Toc163048184"/>
      <w:r w:rsidRPr="00926D4D">
        <w:t>5.</w:t>
      </w:r>
      <w:r>
        <w:t>8</w:t>
      </w:r>
      <w:r w:rsidRPr="00926D4D">
        <w:tab/>
      </w:r>
      <w:r>
        <w:t>EAS resource reservation Management</w:t>
      </w:r>
      <w:bookmarkEnd w:id="199"/>
    </w:p>
    <w:p w14:paraId="01653680" w14:textId="3C5441C7" w:rsidR="002B3D7B" w:rsidRPr="00926D4D" w:rsidRDefault="002B3D7B" w:rsidP="002B3D7B">
      <w:pPr>
        <w:pStyle w:val="Heading3"/>
      </w:pPr>
      <w:bookmarkStart w:id="200" w:name="_Toc163048185"/>
      <w:r w:rsidRPr="00926D4D">
        <w:t>5.</w:t>
      </w:r>
      <w:r>
        <w:t>8</w:t>
      </w:r>
      <w:r w:rsidRPr="00926D4D">
        <w:t>.1</w:t>
      </w:r>
      <w:r w:rsidRPr="00926D4D">
        <w:tab/>
        <w:t>Description</w:t>
      </w:r>
      <w:bookmarkEnd w:id="200"/>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01" w:name="_Toc163048186"/>
      <w:r w:rsidRPr="00926D4D">
        <w:t>5.</w:t>
      </w:r>
      <w:r>
        <w:t>8</w:t>
      </w:r>
      <w:r w:rsidRPr="00926D4D">
        <w:t>.</w:t>
      </w:r>
      <w:r>
        <w:t>2</w:t>
      </w:r>
      <w:r w:rsidRPr="00926D4D">
        <w:tab/>
      </w:r>
      <w:r>
        <w:t>EAS resource reservation creation and termination</w:t>
      </w:r>
      <w:bookmarkEnd w:id="201"/>
    </w:p>
    <w:p w14:paraId="037534CF" w14:textId="25052569" w:rsidR="002B3D7B" w:rsidRDefault="002B3D7B" w:rsidP="002B3D7B">
      <w:r>
        <w:rPr>
          <w:rFonts w:hint="eastAsia"/>
          <w:lang w:eastAsia="zh-CN"/>
        </w:rPr>
        <w:t>T</w:t>
      </w:r>
      <w:r>
        <w:rPr>
          <w:lang w:eastAsia="zh-CN"/>
        </w:rPr>
        <w:t xml:space="preserve">he goal of this use case is to enable </w:t>
      </w:r>
      <w:r w:rsidR="009B249C">
        <w:rPr>
          <w:lang w:eastAsia="zh-CN"/>
        </w:rPr>
        <w:t>a MnS consumer (</w:t>
      </w:r>
      <w:r>
        <w:rPr>
          <w:lang w:eastAsia="zh-CN"/>
        </w:rPr>
        <w:t xml:space="preserve">ASP </w:t>
      </w:r>
      <w:r w:rsidR="009B249C">
        <w:rPr>
          <w:lang w:eastAsia="zh-CN"/>
        </w:rPr>
        <w:t xml:space="preserve">or L-OP) </w:t>
      </w:r>
      <w:r>
        <w:rPr>
          <w:lang w:eastAsia="zh-CN"/>
        </w:rPr>
        <w:t xml:space="preserve">to </w:t>
      </w:r>
      <w:r w:rsidRPr="00DA3684">
        <w:t>express the resource (e.g., compute, networking, storage) requirements</w:t>
      </w:r>
      <w:r>
        <w:t xml:space="preserve"> that </w:t>
      </w:r>
      <w:r w:rsidR="009B249C">
        <w:t xml:space="preserve">the MnS consumer </w:t>
      </w:r>
      <w:r>
        <w:t xml:space="preserve"> wants to be guaranteed, by requesting resource reservation request to ECSP management system. ASP </w:t>
      </w:r>
      <w:r w:rsidR="009B249C">
        <w:t>or L-OP</w:t>
      </w:r>
      <w:r>
        <w:t xml:space="preserve">may want to </w:t>
      </w:r>
      <w:r w:rsidRPr="006507D4">
        <w:t xml:space="preserve">reserve resources ahead of the </w:t>
      </w:r>
      <w:r>
        <w:t>EAS deployment</w:t>
      </w:r>
      <w:r w:rsidRPr="006507D4">
        <w:t xml:space="preserve"> and unrelated to any specific application, only related to the A</w:t>
      </w:r>
      <w:r>
        <w:t>SP</w:t>
      </w:r>
      <w:r w:rsidR="009B249C">
        <w:t xml:space="preserve"> or L-OP</w:t>
      </w:r>
      <w:r w:rsidRPr="006507D4">
        <w:t xml:space="preserve"> themselves</w:t>
      </w:r>
      <w:r>
        <w:t>. After resource reservation, a</w:t>
      </w:r>
      <w:r w:rsidRPr="004F69DC">
        <w:t>n A</w:t>
      </w:r>
      <w:r>
        <w:t>SP</w:t>
      </w:r>
      <w:r w:rsidR="009B249C">
        <w:t xml:space="preserve"> or L-OP</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ASP</w:t>
      </w:r>
      <w:r w:rsidR="009B249C">
        <w:t xml:space="preserve"> or L-OP</w:t>
      </w:r>
      <w:r>
        <w:t xml:space="preserve">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02" w:name="_Toc163048187"/>
      <w:r w:rsidRPr="00926D4D">
        <w:t>5.</w:t>
      </w:r>
      <w:r>
        <w:t>8</w:t>
      </w:r>
      <w:r w:rsidRPr="00926D4D">
        <w:t>.</w:t>
      </w:r>
      <w:r>
        <w:t>3</w:t>
      </w:r>
      <w:r w:rsidRPr="00926D4D">
        <w:tab/>
        <w:t>Requirements</w:t>
      </w:r>
      <w:bookmarkEnd w:id="202"/>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5178EB1C"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26E07354"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03" w:name="_Toc163048188"/>
      <w:r w:rsidRPr="00926D4D">
        <w:t>6</w:t>
      </w:r>
      <w:r w:rsidRPr="00926D4D">
        <w:tab/>
        <w:t>Edge NRM</w:t>
      </w:r>
      <w:bookmarkEnd w:id="191"/>
      <w:bookmarkEnd w:id="192"/>
      <w:bookmarkEnd w:id="193"/>
      <w:bookmarkEnd w:id="203"/>
    </w:p>
    <w:p w14:paraId="399EFBB4" w14:textId="46F5AD85" w:rsidR="00CE1F1C" w:rsidRPr="00926D4D" w:rsidRDefault="00D57C4B" w:rsidP="00660CEB">
      <w:pPr>
        <w:pStyle w:val="Heading2"/>
      </w:pPr>
      <w:bookmarkStart w:id="204" w:name="_Toc96612057"/>
      <w:bookmarkStart w:id="205" w:name="_Toc96936138"/>
      <w:bookmarkStart w:id="206" w:name="_Toc96936395"/>
      <w:bookmarkStart w:id="207" w:name="_Toc163048189"/>
      <w:r w:rsidRPr="00926D4D">
        <w:t>6</w:t>
      </w:r>
      <w:r w:rsidR="00CE1F1C" w:rsidRPr="00926D4D">
        <w:t>.1</w:t>
      </w:r>
      <w:r w:rsidR="00660CEB" w:rsidRPr="00926D4D">
        <w:tab/>
      </w:r>
      <w:r w:rsidR="00CE1F1C" w:rsidRPr="00926D4D">
        <w:t>Information Model definitions for Edge NRM</w:t>
      </w:r>
      <w:bookmarkEnd w:id="204"/>
      <w:bookmarkEnd w:id="205"/>
      <w:bookmarkEnd w:id="206"/>
      <w:bookmarkEnd w:id="207"/>
    </w:p>
    <w:p w14:paraId="232AE9A8" w14:textId="793F8266" w:rsidR="00CE1F1C" w:rsidRPr="00926D4D" w:rsidRDefault="00D57C4B" w:rsidP="00660CEB">
      <w:pPr>
        <w:pStyle w:val="Heading3"/>
      </w:pPr>
      <w:bookmarkStart w:id="208" w:name="_Toc96612058"/>
      <w:bookmarkStart w:id="209" w:name="_Toc96936139"/>
      <w:bookmarkStart w:id="210" w:name="_Toc96936396"/>
      <w:bookmarkStart w:id="211" w:name="_Toc163048190"/>
      <w:r w:rsidRPr="00926D4D">
        <w:t>6</w:t>
      </w:r>
      <w:r w:rsidR="00CE1F1C" w:rsidRPr="00926D4D">
        <w:t>.1</w:t>
      </w:r>
      <w:r w:rsidR="000F2A04" w:rsidRPr="00926D4D">
        <w:t>.1</w:t>
      </w:r>
      <w:r w:rsidR="00CE1F1C" w:rsidRPr="00926D4D">
        <w:tab/>
        <w:t>Imported information entities and local labels</w:t>
      </w:r>
      <w:bookmarkEnd w:id="208"/>
      <w:bookmarkEnd w:id="209"/>
      <w:bookmarkEnd w:id="210"/>
      <w:bookmarkEnd w:id="2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12" w:name="_Toc96612059"/>
      <w:bookmarkStart w:id="213" w:name="_Toc96936140"/>
      <w:bookmarkStart w:id="214" w:name="_Toc96936397"/>
      <w:bookmarkStart w:id="215" w:name="_Toc163048191"/>
      <w:r w:rsidRPr="00926D4D">
        <w:t>6</w:t>
      </w:r>
      <w:r w:rsidR="00CE1F1C" w:rsidRPr="00926D4D">
        <w:t>.2</w:t>
      </w:r>
      <w:r w:rsidR="00CE1F1C" w:rsidRPr="00926D4D">
        <w:tab/>
        <w:t>Class diagram</w:t>
      </w:r>
      <w:bookmarkEnd w:id="212"/>
      <w:bookmarkEnd w:id="213"/>
      <w:bookmarkEnd w:id="214"/>
      <w:bookmarkEnd w:id="215"/>
    </w:p>
    <w:p w14:paraId="4F2C5143" w14:textId="56109EC3" w:rsidR="00CE1F1C" w:rsidRPr="00926D4D" w:rsidRDefault="00D57C4B" w:rsidP="00660CEB">
      <w:pPr>
        <w:pStyle w:val="Heading3"/>
        <w:rPr>
          <w:lang w:eastAsia="zh-CN"/>
        </w:rPr>
      </w:pPr>
      <w:bookmarkStart w:id="216" w:name="_Toc96612060"/>
      <w:bookmarkStart w:id="217" w:name="_Toc96936141"/>
      <w:bookmarkStart w:id="218" w:name="_Toc96936398"/>
      <w:bookmarkStart w:id="219" w:name="_Toc163048192"/>
      <w:r w:rsidRPr="00926D4D">
        <w:rPr>
          <w:lang w:eastAsia="zh-CN"/>
        </w:rPr>
        <w:t>6</w:t>
      </w:r>
      <w:r w:rsidR="00CE1F1C" w:rsidRPr="00926D4D">
        <w:rPr>
          <w:lang w:eastAsia="zh-CN"/>
        </w:rPr>
        <w:t>.2.1</w:t>
      </w:r>
      <w:r w:rsidR="00CE1F1C" w:rsidRPr="00926D4D">
        <w:rPr>
          <w:lang w:eastAsia="zh-CN"/>
        </w:rPr>
        <w:tab/>
        <w:t>Relationships</w:t>
      </w:r>
      <w:bookmarkEnd w:id="216"/>
      <w:bookmarkEnd w:id="217"/>
      <w:bookmarkEnd w:id="218"/>
      <w:bookmarkEnd w:id="219"/>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8pt;height:291pt" o:ole="">
            <v:imagedata r:id="rId17" o:title=""/>
          </v:shape>
          <o:OLEObject Type="Embed" ProgID="Visio.Drawing.15" ShapeID="_x0000_i1028" DrawAspect="Content" ObjectID="_1773661011"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2pt;height:132pt" o:ole="">
            <v:imagedata r:id="rId19" o:title=""/>
          </v:shape>
          <o:OLEObject Type="Embed" ProgID="Visio.Drawing.15" ShapeID="_x0000_i1029" DrawAspect="Content" ObjectID="_1773661012"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6pt;height:151.8pt" o:ole="">
            <v:imagedata r:id="rId21" o:title=""/>
          </v:shape>
          <o:OLEObject Type="Embed" ProgID="Visio.Drawing.15" ShapeID="_x0000_i1030" DrawAspect="Content" ObjectID="_1773661013"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6pt;height:204pt" o:ole="">
            <v:imagedata r:id="rId23" o:title=""/>
          </v:shape>
          <o:OLEObject Type="Embed" ProgID="Visio.Drawing.15" ShapeID="_x0000_i1031" DrawAspect="Content" ObjectID="_1773661014" r:id="rId24"/>
        </w:object>
      </w:r>
    </w:p>
    <w:p w14:paraId="26822089" w14:textId="41C69294" w:rsidR="00C154BC" w:rsidRDefault="00C154BC" w:rsidP="00551EE0">
      <w:pPr>
        <w:pStyle w:val="TF"/>
      </w:pPr>
      <w:r w:rsidRPr="00926D4D">
        <w:t>Figure 6.2.1-5</w:t>
      </w:r>
      <w:r w:rsidR="009658AD">
        <w:t>:</w:t>
      </w:r>
      <w:r w:rsidRPr="00926D4D">
        <w:t xml:space="preserve"> Transport view of EAS NRM</w:t>
      </w:r>
    </w:p>
    <w:bookmarkStart w:id="220" w:name="_MON_1765863317"/>
    <w:bookmarkEnd w:id="220"/>
    <w:p w14:paraId="6090F8AD" w14:textId="583A26AE" w:rsidR="00DD45E7" w:rsidRDefault="00DD45E7" w:rsidP="00551EE0">
      <w:pPr>
        <w:pStyle w:val="TF"/>
        <w:rPr>
          <w:lang w:eastAsia="zh-CN"/>
        </w:rPr>
      </w:pPr>
      <w:r>
        <w:rPr>
          <w:lang w:eastAsia="zh-CN"/>
        </w:rPr>
        <w:object w:dxaOrig="8461" w:dyaOrig="7057" w14:anchorId="006B7112">
          <v:shape id="_x0000_i1032" type="#_x0000_t75" style="width:423pt;height:352.8pt" o:ole="">
            <v:imagedata r:id="rId25" o:title=""/>
          </v:shape>
          <o:OLEObject Type="Embed" ProgID="Word.Document.12" ShapeID="_x0000_i1032" DrawAspect="Content" ObjectID="_1773661015" r:id="rId26">
            <o:FieldCodes>\s</o:FieldCodes>
          </o:OLEObject>
        </w:object>
      </w:r>
    </w:p>
    <w:p w14:paraId="4F11B02E" w14:textId="552891AA" w:rsidR="00CE1F1C" w:rsidRPr="00926D4D" w:rsidRDefault="00DD45E7" w:rsidP="00660CEB">
      <w:pPr>
        <w:pStyle w:val="Heading3"/>
        <w:rPr>
          <w:lang w:eastAsia="zh-CN"/>
        </w:rPr>
      </w:pPr>
      <w:bookmarkStart w:id="221" w:name="_Toc163048193"/>
      <w:r w:rsidRPr="00926D4D">
        <w:t>Figure 6.2.1-</w:t>
      </w:r>
      <w:r>
        <w:t>6:</w:t>
      </w:r>
      <w:r w:rsidRPr="00926D4D">
        <w:t xml:space="preserve"> </w:t>
      </w:r>
      <w:r>
        <w:t>Edge Federation</w:t>
      </w:r>
      <w:r w:rsidRPr="00926D4D">
        <w:t xml:space="preserve"> NRM</w:t>
      </w:r>
      <w:bookmarkStart w:id="222" w:name="_Toc96612061"/>
      <w:bookmarkStart w:id="223" w:name="_Toc96936142"/>
      <w:bookmarkStart w:id="224" w:name="_Toc96936399"/>
      <w:r w:rsidR="00D57C4B" w:rsidRPr="00926D4D">
        <w:rPr>
          <w:lang w:eastAsia="zh-CN"/>
        </w:rPr>
        <w:t>6</w:t>
      </w:r>
      <w:r w:rsidR="00CE1F1C" w:rsidRPr="00926D4D">
        <w:rPr>
          <w:lang w:eastAsia="zh-CN"/>
        </w:rPr>
        <w:t>.2.2</w:t>
      </w:r>
      <w:r w:rsidR="00CE1F1C" w:rsidRPr="00926D4D">
        <w:rPr>
          <w:lang w:eastAsia="zh-CN"/>
        </w:rPr>
        <w:tab/>
        <w:t>Inheritance</w:t>
      </w:r>
      <w:bookmarkEnd w:id="221"/>
      <w:bookmarkEnd w:id="222"/>
      <w:bookmarkEnd w:id="223"/>
      <w:bookmarkEnd w:id="224"/>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3" type="#_x0000_t75" style="width:481.2pt;height:105pt" o:ole="">
            <v:imagedata r:id="rId27" o:title=""/>
          </v:shape>
          <o:OLEObject Type="Embed" ProgID="Visio.Drawing.15" ShapeID="_x0000_i1033" DrawAspect="Content" ObjectID="_1773661016" r:id="rId28"/>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4" type="#_x0000_t75" style="width:187.2pt;height:168.6pt" o:ole="">
            <v:imagedata r:id="rId29" o:title=""/>
          </v:shape>
          <o:OLEObject Type="Embed" ProgID="Visio.Drawing.15" ShapeID="_x0000_i1034" DrawAspect="Content" ObjectID="_1773661017" r:id="rId30"/>
        </w:object>
      </w:r>
    </w:p>
    <w:p w14:paraId="20E9F284" w14:textId="45BCF014" w:rsidR="009A2002" w:rsidRPr="00926D4D" w:rsidRDefault="009A2002" w:rsidP="009A2002">
      <w:pPr>
        <w:pStyle w:val="TF"/>
      </w:pPr>
      <w:r w:rsidRPr="00926D4D">
        <w:t>Figure 6</w:t>
      </w:r>
      <w:r>
        <w:t>.2.2-2: EASProfile</w:t>
      </w:r>
      <w:r w:rsidRPr="00926D4D">
        <w:t xml:space="preserve"> Inheritance</w:t>
      </w:r>
    </w:p>
    <w:p w14:paraId="661FB689" w14:textId="323B1AE5" w:rsidR="004F39FF" w:rsidRPr="00926D4D" w:rsidRDefault="004F39FF" w:rsidP="00660CEB">
      <w:pPr>
        <w:pStyle w:val="Heading2"/>
      </w:pPr>
      <w:bookmarkStart w:id="225" w:name="_Toc96612062"/>
      <w:bookmarkStart w:id="226" w:name="_Toc96936143"/>
      <w:bookmarkStart w:id="227" w:name="_Toc96936400"/>
      <w:bookmarkStart w:id="228" w:name="_Toc163048194"/>
      <w:r w:rsidRPr="00926D4D">
        <w:t>6.3</w:t>
      </w:r>
      <w:r w:rsidRPr="00926D4D">
        <w:tab/>
        <w:t>Class definition</w:t>
      </w:r>
      <w:bookmarkEnd w:id="225"/>
      <w:bookmarkEnd w:id="226"/>
      <w:bookmarkEnd w:id="227"/>
      <w:bookmarkEnd w:id="228"/>
    </w:p>
    <w:p w14:paraId="69AA83E1" w14:textId="5FEFFC1D" w:rsidR="004F39FF" w:rsidRPr="00926D4D" w:rsidRDefault="004F39FF" w:rsidP="00660CEB">
      <w:pPr>
        <w:pStyle w:val="Heading3"/>
      </w:pPr>
      <w:bookmarkStart w:id="229" w:name="_Toc96612063"/>
      <w:bookmarkStart w:id="230" w:name="_Toc96936144"/>
      <w:bookmarkStart w:id="231" w:name="_Toc96936401"/>
      <w:bookmarkStart w:id="232" w:name="_Toc163048195"/>
      <w:r w:rsidRPr="00926D4D">
        <w:rPr>
          <w:lang w:eastAsia="zh-CN"/>
        </w:rPr>
        <w:t>6.3.1</w:t>
      </w:r>
      <w:r w:rsidR="00660CEB" w:rsidRPr="00926D4D">
        <w:tab/>
      </w:r>
      <w:r w:rsidRPr="00926D4D">
        <w:rPr>
          <w:lang w:eastAsia="zh-CN"/>
        </w:rPr>
        <w:t>EASFunction</w:t>
      </w:r>
      <w:bookmarkEnd w:id="229"/>
      <w:bookmarkEnd w:id="230"/>
      <w:bookmarkEnd w:id="231"/>
      <w:bookmarkEnd w:id="232"/>
    </w:p>
    <w:p w14:paraId="4D922DF9" w14:textId="49053482" w:rsidR="004F39FF" w:rsidRPr="00926D4D" w:rsidRDefault="004F39FF" w:rsidP="00660CEB">
      <w:pPr>
        <w:pStyle w:val="Heading4"/>
      </w:pPr>
      <w:bookmarkStart w:id="233" w:name="_Toc96936145"/>
      <w:bookmarkStart w:id="234" w:name="_Toc96936402"/>
      <w:bookmarkStart w:id="235" w:name="_Toc163048196"/>
      <w:r w:rsidRPr="00926D4D">
        <w:t>6.3.1.1</w:t>
      </w:r>
      <w:r w:rsidR="00660CEB" w:rsidRPr="00926D4D">
        <w:tab/>
      </w:r>
      <w:r w:rsidRPr="00926D4D">
        <w:t>Definition</w:t>
      </w:r>
      <w:bookmarkEnd w:id="233"/>
      <w:bookmarkEnd w:id="234"/>
      <w:bookmarkEnd w:id="235"/>
    </w:p>
    <w:p w14:paraId="7BFA7E1F" w14:textId="31B9712B" w:rsidR="004F39FF" w:rsidRPr="00926D4D" w:rsidRDefault="004F39FF" w:rsidP="004F39FF">
      <w:r w:rsidRPr="00926D4D">
        <w:t>This IOC represent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236" w:name="_Toc96936146"/>
      <w:bookmarkStart w:id="237" w:name="_Toc96936403"/>
      <w:bookmarkStart w:id="238" w:name="_Toc163048197"/>
      <w:r w:rsidRPr="00926D4D">
        <w:t>6.3.1.2</w:t>
      </w:r>
      <w:r w:rsidR="00660CEB" w:rsidRPr="00926D4D">
        <w:tab/>
      </w:r>
      <w:r w:rsidRPr="00926D4D">
        <w:t>Attributes</w:t>
      </w:r>
      <w:bookmarkEnd w:id="236"/>
      <w:bookmarkEnd w:id="237"/>
      <w:bookmarkEnd w:id="238"/>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39" w:name="_Toc96936147"/>
      <w:bookmarkStart w:id="240" w:name="_Toc96936404"/>
      <w:bookmarkStart w:id="241" w:name="_Toc163048198"/>
      <w:r w:rsidRPr="00926D4D">
        <w:t>6.3.1.3</w:t>
      </w:r>
      <w:r w:rsidRPr="00926D4D">
        <w:tab/>
        <w:t>Attribute constraints</w:t>
      </w:r>
      <w:bookmarkEnd w:id="239"/>
      <w:bookmarkEnd w:id="240"/>
      <w:bookmarkEnd w:id="241"/>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42" w:name="_Toc96936148"/>
      <w:bookmarkStart w:id="243" w:name="_Toc96936405"/>
      <w:bookmarkStart w:id="244" w:name="_Toc163048199"/>
      <w:r w:rsidRPr="00926D4D">
        <w:rPr>
          <w:lang w:eastAsia="zh-CN"/>
        </w:rPr>
        <w:t>6.3.1.</w:t>
      </w:r>
      <w:r w:rsidRPr="00926D4D">
        <w:t>4</w:t>
      </w:r>
      <w:r w:rsidRPr="00926D4D">
        <w:tab/>
        <w:t>Notifications</w:t>
      </w:r>
      <w:bookmarkEnd w:id="242"/>
      <w:bookmarkEnd w:id="243"/>
      <w:bookmarkEnd w:id="244"/>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45" w:name="_Toc96612064"/>
      <w:bookmarkStart w:id="246" w:name="_Toc96936149"/>
      <w:bookmarkStart w:id="247" w:name="_Toc96936406"/>
      <w:bookmarkStart w:id="248" w:name="_Toc163048200"/>
      <w:r w:rsidRPr="00926D4D">
        <w:rPr>
          <w:lang w:eastAsia="zh-CN"/>
        </w:rPr>
        <w:t>6.3.2</w:t>
      </w:r>
      <w:r w:rsidR="00660CEB" w:rsidRPr="00926D4D">
        <w:tab/>
      </w:r>
      <w:r w:rsidRPr="00926D4D">
        <w:rPr>
          <w:lang w:eastAsia="zh-CN"/>
        </w:rPr>
        <w:t>EASRequirements</w:t>
      </w:r>
      <w:bookmarkEnd w:id="245"/>
      <w:bookmarkEnd w:id="246"/>
      <w:bookmarkEnd w:id="247"/>
      <w:bookmarkEnd w:id="248"/>
    </w:p>
    <w:p w14:paraId="5A3E7587" w14:textId="489D4513" w:rsidR="004F39FF" w:rsidRPr="00926D4D" w:rsidRDefault="004F39FF" w:rsidP="00660CEB">
      <w:pPr>
        <w:pStyle w:val="Heading4"/>
      </w:pPr>
      <w:bookmarkStart w:id="249" w:name="_Toc96936150"/>
      <w:bookmarkStart w:id="250" w:name="_Toc96936407"/>
      <w:bookmarkStart w:id="251" w:name="_Toc163048201"/>
      <w:r w:rsidRPr="00926D4D">
        <w:t>6.3.2.1</w:t>
      </w:r>
      <w:r w:rsidR="00660CEB" w:rsidRPr="00926D4D">
        <w:tab/>
      </w:r>
      <w:r w:rsidRPr="00926D4D">
        <w:t>Definition</w:t>
      </w:r>
      <w:bookmarkEnd w:id="249"/>
      <w:bookmarkEnd w:id="250"/>
      <w:bookmarkEnd w:id="251"/>
    </w:p>
    <w:p w14:paraId="292FA758" w14:textId="4EA4FF3E" w:rsidR="004F39FF" w:rsidRPr="00926D4D" w:rsidRDefault="004F39FF" w:rsidP="004F39FF">
      <w:r w:rsidRPr="00926D4D">
        <w:rPr>
          <w:color w:val="000000"/>
        </w:rPr>
        <w:t>This represent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252" w:name="_Toc96936151"/>
      <w:bookmarkStart w:id="253" w:name="_Toc96936408"/>
      <w:bookmarkStart w:id="254" w:name="_Toc163048202"/>
      <w:r w:rsidRPr="00926D4D">
        <w:t>6.3.2.2</w:t>
      </w:r>
      <w:r w:rsidR="00660CEB" w:rsidRPr="00926D4D">
        <w:tab/>
      </w:r>
      <w:r w:rsidRPr="00926D4D">
        <w:t>Attributes</w:t>
      </w:r>
      <w:bookmarkEnd w:id="252"/>
      <w:bookmarkEnd w:id="253"/>
      <w:bookmarkEnd w:id="254"/>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federationID</w:t>
            </w:r>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reservation</w:t>
            </w:r>
            <w:r w:rsidR="009B249C">
              <w:rPr>
                <w:rFonts w:ascii="Courier New" w:hAnsi="Courier New" w:cs="Courier New"/>
                <w:lang w:eastAsia="zh-CN"/>
              </w:rPr>
              <w:t>JobRef</w:t>
            </w:r>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255" w:name="_Toc96936152"/>
      <w:bookmarkStart w:id="256" w:name="_Toc96936409"/>
    </w:p>
    <w:p w14:paraId="04DE0F98" w14:textId="0064D8AC" w:rsidR="004F39FF" w:rsidRPr="00926D4D" w:rsidRDefault="004F39FF" w:rsidP="00660CEB">
      <w:pPr>
        <w:pStyle w:val="Heading4"/>
      </w:pPr>
      <w:bookmarkStart w:id="257" w:name="_Toc163048203"/>
      <w:r w:rsidRPr="00926D4D">
        <w:t>6.3.2.3</w:t>
      </w:r>
      <w:r w:rsidRPr="00926D4D">
        <w:tab/>
        <w:t>Attribute constraints</w:t>
      </w:r>
      <w:bookmarkEnd w:id="255"/>
      <w:bookmarkEnd w:id="256"/>
      <w:bookmarkEnd w:id="257"/>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r w:rsidRPr="002E1356">
              <w:rPr>
                <w:rFonts w:ascii="Courier New" w:hAnsi="Courier New" w:cs="Courier New"/>
                <w:lang w:eastAsia="zh-CN"/>
              </w:rPr>
              <w:t>federationID</w:t>
            </w:r>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258" w:name="_Toc96936153"/>
      <w:bookmarkStart w:id="259" w:name="_Toc96936410"/>
      <w:bookmarkStart w:id="260" w:name="_Toc163048204"/>
      <w:r w:rsidRPr="00926D4D">
        <w:rPr>
          <w:lang w:eastAsia="zh-CN"/>
        </w:rPr>
        <w:t>6.3.2.</w:t>
      </w:r>
      <w:r w:rsidRPr="00926D4D">
        <w:t>4</w:t>
      </w:r>
      <w:r w:rsidRPr="00926D4D">
        <w:tab/>
        <w:t>Notifications</w:t>
      </w:r>
      <w:bookmarkEnd w:id="258"/>
      <w:bookmarkEnd w:id="259"/>
      <w:bookmarkEnd w:id="260"/>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61" w:name="_Toc96612065"/>
      <w:bookmarkStart w:id="262" w:name="_Toc96936154"/>
      <w:bookmarkStart w:id="263" w:name="_Toc96936411"/>
      <w:bookmarkStart w:id="264" w:name="_Toc163048205"/>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61"/>
      <w:bookmarkEnd w:id="262"/>
      <w:bookmarkEnd w:id="263"/>
      <w:bookmarkEnd w:id="264"/>
    </w:p>
    <w:p w14:paraId="26411769" w14:textId="087370B3" w:rsidR="004F39FF" w:rsidRPr="00926D4D" w:rsidRDefault="004F39FF" w:rsidP="00660CEB">
      <w:pPr>
        <w:pStyle w:val="Heading4"/>
      </w:pPr>
      <w:bookmarkStart w:id="265" w:name="_Toc96936155"/>
      <w:bookmarkStart w:id="266" w:name="_Toc96936412"/>
      <w:bookmarkStart w:id="267" w:name="_Toc163048206"/>
      <w:r w:rsidRPr="00926D4D">
        <w:t>6.3.3.1</w:t>
      </w:r>
      <w:r w:rsidRPr="00926D4D">
        <w:tab/>
        <w:t>Definition</w:t>
      </w:r>
      <w:bookmarkEnd w:id="265"/>
      <w:bookmarkEnd w:id="266"/>
      <w:bookmarkEnd w:id="267"/>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68" w:name="_Toc96936156"/>
      <w:bookmarkStart w:id="269" w:name="_Toc96936413"/>
      <w:bookmarkStart w:id="270" w:name="_Toc163048207"/>
      <w:r w:rsidRPr="00926D4D">
        <w:t>6.3.3.2</w:t>
      </w:r>
      <w:r w:rsidRPr="00926D4D">
        <w:tab/>
        <w:t>Attributes</w:t>
      </w:r>
      <w:bookmarkEnd w:id="268"/>
      <w:bookmarkEnd w:id="269"/>
      <w:bookmarkEnd w:id="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71" w:name="_Toc96936157"/>
      <w:bookmarkStart w:id="272" w:name="_Toc96936414"/>
      <w:bookmarkStart w:id="273" w:name="_Toc163048208"/>
      <w:r w:rsidRPr="00926D4D">
        <w:t>6.3.3.3</w:t>
      </w:r>
      <w:r w:rsidRPr="00926D4D">
        <w:tab/>
        <w:t>Attribute constraints</w:t>
      </w:r>
      <w:bookmarkEnd w:id="271"/>
      <w:bookmarkEnd w:id="272"/>
      <w:bookmarkEnd w:id="273"/>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74" w:name="_Toc96936158"/>
      <w:bookmarkStart w:id="275" w:name="_Toc96936415"/>
      <w:bookmarkStart w:id="276" w:name="_Toc163048209"/>
      <w:r w:rsidRPr="00926D4D">
        <w:rPr>
          <w:lang w:eastAsia="zh-CN"/>
        </w:rPr>
        <w:t>6.3.3.</w:t>
      </w:r>
      <w:r w:rsidRPr="00926D4D">
        <w:t>4</w:t>
      </w:r>
      <w:r w:rsidRPr="00926D4D">
        <w:tab/>
        <w:t>Notifications</w:t>
      </w:r>
      <w:bookmarkEnd w:id="274"/>
      <w:bookmarkEnd w:id="275"/>
      <w:bookmarkEnd w:id="276"/>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77" w:name="_Toc96612066"/>
      <w:bookmarkStart w:id="278" w:name="_Toc96936159"/>
      <w:bookmarkStart w:id="279" w:name="_Toc96936416"/>
      <w:bookmarkStart w:id="280" w:name="_Toc163048210"/>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277"/>
      <w:bookmarkEnd w:id="278"/>
      <w:bookmarkEnd w:id="279"/>
      <w:bookmarkEnd w:id="280"/>
    </w:p>
    <w:p w14:paraId="29F44599" w14:textId="172EE65F" w:rsidR="004F39FF" w:rsidRPr="00926D4D" w:rsidRDefault="004F39FF" w:rsidP="00660CEB">
      <w:pPr>
        <w:pStyle w:val="Heading4"/>
      </w:pPr>
      <w:bookmarkStart w:id="281" w:name="_Toc96936160"/>
      <w:bookmarkStart w:id="282" w:name="_Toc96936417"/>
      <w:bookmarkStart w:id="283" w:name="_Toc163048211"/>
      <w:r w:rsidRPr="00926D4D">
        <w:t>6.3.4.1</w:t>
      </w:r>
      <w:r w:rsidRPr="00926D4D">
        <w:tab/>
        <w:t>Definition</w:t>
      </w:r>
      <w:bookmarkEnd w:id="281"/>
      <w:bookmarkEnd w:id="282"/>
      <w:bookmarkEnd w:id="283"/>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84" w:name="_Toc96936161"/>
      <w:bookmarkStart w:id="285" w:name="_Toc96936418"/>
      <w:bookmarkStart w:id="286" w:name="_Toc163048212"/>
      <w:r w:rsidRPr="00926D4D">
        <w:t>6.3.4.2</w:t>
      </w:r>
      <w:r w:rsidRPr="00926D4D">
        <w:tab/>
        <w:t>Attributes</w:t>
      </w:r>
      <w:bookmarkEnd w:id="284"/>
      <w:bookmarkEnd w:id="285"/>
      <w:bookmarkEnd w:id="2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87" w:name="_Toc96936162"/>
      <w:bookmarkStart w:id="288" w:name="_Toc96936419"/>
      <w:bookmarkStart w:id="289" w:name="_Toc163048213"/>
      <w:r w:rsidRPr="00926D4D">
        <w:t>6.3.4.3</w:t>
      </w:r>
      <w:r w:rsidRPr="00926D4D">
        <w:tab/>
        <w:t>Attribute constraints</w:t>
      </w:r>
      <w:bookmarkEnd w:id="287"/>
      <w:bookmarkEnd w:id="288"/>
      <w:bookmarkEnd w:id="289"/>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90" w:name="_Toc96936163"/>
      <w:bookmarkStart w:id="291" w:name="_Toc96936420"/>
      <w:bookmarkStart w:id="292" w:name="_Toc163048214"/>
      <w:r w:rsidRPr="00926D4D">
        <w:rPr>
          <w:lang w:eastAsia="zh-CN"/>
        </w:rPr>
        <w:t>6.3.4.</w:t>
      </w:r>
      <w:r w:rsidRPr="00926D4D">
        <w:t>4</w:t>
      </w:r>
      <w:r w:rsidRPr="00926D4D">
        <w:tab/>
        <w:t>Notifications</w:t>
      </w:r>
      <w:bookmarkEnd w:id="290"/>
      <w:bookmarkEnd w:id="291"/>
      <w:bookmarkEnd w:id="292"/>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93" w:name="_Toc96612067"/>
      <w:bookmarkStart w:id="294" w:name="_Toc96936164"/>
      <w:bookmarkStart w:id="295" w:name="_Toc96936421"/>
      <w:bookmarkStart w:id="296" w:name="_Toc163048215"/>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93"/>
      <w:bookmarkEnd w:id="294"/>
      <w:bookmarkEnd w:id="295"/>
      <w:bookmarkEnd w:id="296"/>
    </w:p>
    <w:p w14:paraId="032D555E" w14:textId="0B373418" w:rsidR="0096187F" w:rsidRPr="00926D4D" w:rsidRDefault="0096187F" w:rsidP="00660CEB">
      <w:pPr>
        <w:pStyle w:val="Heading4"/>
      </w:pPr>
      <w:bookmarkStart w:id="297" w:name="_Toc96936165"/>
      <w:bookmarkStart w:id="298" w:name="_Toc96936422"/>
      <w:bookmarkStart w:id="299" w:name="_Toc163048216"/>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97"/>
      <w:bookmarkEnd w:id="298"/>
      <w:bookmarkEnd w:id="299"/>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300" w:name="_Toc96936166"/>
      <w:bookmarkStart w:id="301" w:name="_Toc96936423"/>
      <w:bookmarkStart w:id="302" w:name="_Toc163048217"/>
      <w:r w:rsidRPr="00926D4D">
        <w:t>6.</w:t>
      </w:r>
      <w:r w:rsidR="006002BF" w:rsidRPr="00926D4D">
        <w:t>3</w:t>
      </w:r>
      <w:r w:rsidRPr="00926D4D">
        <w:t>.</w:t>
      </w:r>
      <w:r w:rsidR="006002BF" w:rsidRPr="00926D4D">
        <w:t>5</w:t>
      </w:r>
      <w:r w:rsidRPr="00926D4D">
        <w:t>.2</w:t>
      </w:r>
      <w:r w:rsidRPr="00926D4D">
        <w:tab/>
        <w:t>Attributes</w:t>
      </w:r>
      <w:bookmarkEnd w:id="300"/>
      <w:bookmarkEnd w:id="301"/>
      <w:bookmarkEnd w:id="302"/>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r>
              <w:rPr>
                <w:rFonts w:ascii="Courier New" w:hAnsi="Courier New" w:cs="Courier New"/>
                <w:lang w:eastAsia="zh-CN"/>
              </w:rPr>
              <w:t>sharedECSInfo</w:t>
            </w:r>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303" w:name="_Toc96936167"/>
      <w:bookmarkStart w:id="304" w:name="_Toc96936424"/>
      <w:bookmarkStart w:id="305" w:name="_Toc163048218"/>
      <w:r w:rsidRPr="00926D4D">
        <w:t>6.</w:t>
      </w:r>
      <w:r w:rsidR="006002BF" w:rsidRPr="00926D4D">
        <w:t>3</w:t>
      </w:r>
      <w:r w:rsidRPr="00926D4D">
        <w:t>.</w:t>
      </w:r>
      <w:r w:rsidR="006002BF" w:rsidRPr="00926D4D">
        <w:t>5</w:t>
      </w:r>
      <w:r w:rsidRPr="00926D4D">
        <w:t>.3</w:t>
      </w:r>
      <w:r w:rsidRPr="00926D4D">
        <w:tab/>
        <w:t>Attribute constraints</w:t>
      </w:r>
      <w:bookmarkEnd w:id="303"/>
      <w:bookmarkEnd w:id="304"/>
      <w:bookmarkEnd w:id="305"/>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306" w:name="_Toc163048219"/>
      <w:r w:rsidRPr="00926D4D">
        <w:rPr>
          <w:lang w:eastAsia="zh-CN"/>
        </w:rPr>
        <w:t>6.3.</w:t>
      </w:r>
      <w:r>
        <w:rPr>
          <w:lang w:eastAsia="zh-CN"/>
        </w:rPr>
        <w:t>5</w:t>
      </w:r>
      <w:r w:rsidRPr="00926D4D">
        <w:rPr>
          <w:lang w:eastAsia="zh-CN"/>
        </w:rPr>
        <w:t>.</w:t>
      </w:r>
      <w:r>
        <w:t>4</w:t>
      </w:r>
      <w:r w:rsidRPr="00926D4D">
        <w:tab/>
        <w:t>Notifications</w:t>
      </w:r>
      <w:bookmarkEnd w:id="306"/>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307" w:name="_Toc96612068"/>
      <w:bookmarkStart w:id="308" w:name="_Toc96936168"/>
      <w:bookmarkStart w:id="309" w:name="_Toc96936425"/>
      <w:bookmarkStart w:id="310" w:name="_Toc163048220"/>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307"/>
      <w:bookmarkEnd w:id="308"/>
      <w:bookmarkEnd w:id="309"/>
      <w:bookmarkEnd w:id="310"/>
    </w:p>
    <w:p w14:paraId="006AC6E3" w14:textId="268BE926" w:rsidR="0096187F" w:rsidRPr="00926D4D" w:rsidRDefault="0096187F" w:rsidP="00660CEB">
      <w:pPr>
        <w:pStyle w:val="Heading4"/>
      </w:pPr>
      <w:bookmarkStart w:id="311" w:name="_Toc96936426"/>
      <w:bookmarkStart w:id="312" w:name="_Toc163048221"/>
      <w:r w:rsidRPr="00926D4D">
        <w:t>6.</w:t>
      </w:r>
      <w:r w:rsidR="006002BF" w:rsidRPr="00926D4D">
        <w:t>3</w:t>
      </w:r>
      <w:r w:rsidRPr="00926D4D">
        <w:t>.</w:t>
      </w:r>
      <w:r w:rsidR="006002BF" w:rsidRPr="00926D4D">
        <w:t>6</w:t>
      </w:r>
      <w:r w:rsidRPr="00926D4D">
        <w:t>.1</w:t>
      </w:r>
      <w:r w:rsidR="00660CEB" w:rsidRPr="00926D4D">
        <w:tab/>
      </w:r>
      <w:r w:rsidRPr="00926D4D">
        <w:t>Definition</w:t>
      </w:r>
      <w:bookmarkEnd w:id="311"/>
      <w:bookmarkEnd w:id="312"/>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313" w:name="_Toc96936169"/>
      <w:bookmarkStart w:id="314" w:name="_Toc96936427"/>
      <w:bookmarkStart w:id="315" w:name="_Toc163048222"/>
      <w:r w:rsidRPr="00926D4D">
        <w:t>6.</w:t>
      </w:r>
      <w:r w:rsidR="006002BF" w:rsidRPr="00926D4D">
        <w:t>3</w:t>
      </w:r>
      <w:r w:rsidRPr="00926D4D">
        <w:t>.</w:t>
      </w:r>
      <w:r w:rsidR="006002BF" w:rsidRPr="00926D4D">
        <w:t>6</w:t>
      </w:r>
      <w:r w:rsidRPr="00926D4D">
        <w:t>.2</w:t>
      </w:r>
      <w:r w:rsidRPr="00926D4D">
        <w:tab/>
        <w:t>Attributes</w:t>
      </w:r>
      <w:bookmarkEnd w:id="313"/>
      <w:bookmarkEnd w:id="314"/>
      <w:bookmarkEnd w:id="3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16" w:name="_Toc96936170"/>
      <w:bookmarkStart w:id="317" w:name="_Toc96936428"/>
      <w:bookmarkStart w:id="318" w:name="_Toc163048223"/>
      <w:r w:rsidRPr="00926D4D">
        <w:t>6.3.</w:t>
      </w:r>
      <w:r w:rsidR="006002BF" w:rsidRPr="00926D4D">
        <w:t>6</w:t>
      </w:r>
      <w:r w:rsidRPr="00926D4D">
        <w:t>.3</w:t>
      </w:r>
      <w:r w:rsidRPr="00926D4D">
        <w:tab/>
        <w:t>Attribute constraints</w:t>
      </w:r>
      <w:bookmarkEnd w:id="316"/>
      <w:bookmarkEnd w:id="317"/>
      <w:bookmarkEnd w:id="318"/>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19" w:name="_Toc163048224"/>
      <w:r>
        <w:t>6.3.6.4</w:t>
      </w:r>
      <w:r>
        <w:tab/>
        <w:t>Notifications</w:t>
      </w:r>
      <w:bookmarkEnd w:id="319"/>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20" w:name="_Toc96612069"/>
      <w:bookmarkStart w:id="321" w:name="_Toc96936171"/>
      <w:bookmarkStart w:id="322" w:name="_Toc96936429"/>
      <w:bookmarkStart w:id="323" w:name="_Toc163048225"/>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20"/>
      <w:bookmarkEnd w:id="321"/>
      <w:bookmarkEnd w:id="322"/>
      <w:bookmarkEnd w:id="323"/>
    </w:p>
    <w:p w14:paraId="7872C09E" w14:textId="6C37BBC7" w:rsidR="003D4873" w:rsidRPr="00926D4D" w:rsidRDefault="003D4873" w:rsidP="00660CEB">
      <w:pPr>
        <w:pStyle w:val="Heading4"/>
      </w:pPr>
      <w:bookmarkStart w:id="324" w:name="_Toc96936172"/>
      <w:bookmarkStart w:id="325" w:name="_Toc96936430"/>
      <w:bookmarkStart w:id="326" w:name="_Toc163048226"/>
      <w:r w:rsidRPr="00926D4D">
        <w:t>6.3.</w:t>
      </w:r>
      <w:r w:rsidR="00DF19BB" w:rsidRPr="00926D4D">
        <w:t>7</w:t>
      </w:r>
      <w:r w:rsidRPr="00926D4D">
        <w:t>.1</w:t>
      </w:r>
      <w:r w:rsidR="00660CEB" w:rsidRPr="00926D4D">
        <w:tab/>
      </w:r>
      <w:r w:rsidRPr="00926D4D">
        <w:t>Definition</w:t>
      </w:r>
      <w:bookmarkEnd w:id="324"/>
      <w:bookmarkEnd w:id="325"/>
      <w:bookmarkEnd w:id="326"/>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27" w:name="_Toc96936173"/>
      <w:bookmarkStart w:id="328" w:name="_Toc96936431"/>
      <w:bookmarkStart w:id="329" w:name="_Toc163048227"/>
      <w:r w:rsidRPr="00926D4D">
        <w:t>6.3.</w:t>
      </w:r>
      <w:r w:rsidR="00DF19BB" w:rsidRPr="00926D4D">
        <w:t>7</w:t>
      </w:r>
      <w:r w:rsidRPr="00926D4D">
        <w:t>.2</w:t>
      </w:r>
      <w:r w:rsidRPr="00926D4D">
        <w:tab/>
        <w:t>Attributes</w:t>
      </w:r>
      <w:bookmarkEnd w:id="327"/>
      <w:bookmarkEnd w:id="328"/>
      <w:bookmarkEnd w:id="3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30" w:name="_Toc96936174"/>
      <w:bookmarkStart w:id="331" w:name="_Toc96936432"/>
      <w:bookmarkStart w:id="332" w:name="_Toc163048228"/>
      <w:r w:rsidRPr="00926D4D">
        <w:t>6.3.</w:t>
      </w:r>
      <w:r w:rsidR="00DF19BB" w:rsidRPr="00926D4D">
        <w:t>7</w:t>
      </w:r>
      <w:r w:rsidRPr="00926D4D">
        <w:t>.3</w:t>
      </w:r>
      <w:r w:rsidRPr="00926D4D">
        <w:tab/>
        <w:t>Attribute constraints</w:t>
      </w:r>
      <w:bookmarkEnd w:id="330"/>
      <w:bookmarkEnd w:id="331"/>
      <w:bookmarkEnd w:id="332"/>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33" w:name="_Toc163048229"/>
      <w:r>
        <w:t>6.3.7.4</w:t>
      </w:r>
      <w:r>
        <w:tab/>
        <w:t>Notifications</w:t>
      </w:r>
      <w:bookmarkEnd w:id="333"/>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34" w:name="_Toc96612070"/>
      <w:bookmarkStart w:id="335" w:name="_Toc96936175"/>
      <w:bookmarkStart w:id="336" w:name="_Toc96936433"/>
      <w:bookmarkStart w:id="337" w:name="_Toc163048230"/>
      <w:r w:rsidRPr="00926D4D">
        <w:rPr>
          <w:lang w:eastAsia="zh-CN"/>
        </w:rPr>
        <w:t>6.3.</w:t>
      </w:r>
      <w:r w:rsidR="00DF19BB" w:rsidRPr="00926D4D">
        <w:rPr>
          <w:lang w:eastAsia="zh-CN"/>
        </w:rPr>
        <w:t>8</w:t>
      </w:r>
      <w:r w:rsidRPr="00926D4D">
        <w:rPr>
          <w:lang w:eastAsia="zh-CN"/>
        </w:rPr>
        <w:tab/>
        <w:t>GeographicalCoordinates &lt;&lt;dataType&gt;&gt;</w:t>
      </w:r>
      <w:bookmarkEnd w:id="334"/>
      <w:bookmarkEnd w:id="335"/>
      <w:bookmarkEnd w:id="336"/>
      <w:bookmarkEnd w:id="337"/>
    </w:p>
    <w:p w14:paraId="1B4243B2" w14:textId="09BE9BE3" w:rsidR="003D4873" w:rsidRPr="00926D4D" w:rsidRDefault="003D4873" w:rsidP="00660CEB">
      <w:pPr>
        <w:pStyle w:val="Heading4"/>
      </w:pPr>
      <w:bookmarkStart w:id="338" w:name="_Toc96936176"/>
      <w:bookmarkStart w:id="339" w:name="_Toc96936434"/>
      <w:bookmarkStart w:id="340" w:name="_Toc163048231"/>
      <w:r w:rsidRPr="00926D4D">
        <w:t>6.3.</w:t>
      </w:r>
      <w:r w:rsidR="00DF19BB" w:rsidRPr="00926D4D">
        <w:t>8</w:t>
      </w:r>
      <w:r w:rsidRPr="00926D4D">
        <w:t>.1</w:t>
      </w:r>
      <w:r w:rsidRPr="00926D4D">
        <w:tab/>
        <w:t>Definition</w:t>
      </w:r>
      <w:bookmarkEnd w:id="338"/>
      <w:bookmarkEnd w:id="339"/>
      <w:bookmarkEnd w:id="340"/>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41" w:name="_Toc96936177"/>
      <w:bookmarkStart w:id="342" w:name="_Toc96936435"/>
      <w:bookmarkStart w:id="343" w:name="_Toc163048232"/>
      <w:r w:rsidRPr="00926D4D">
        <w:t>6.3.</w:t>
      </w:r>
      <w:r w:rsidR="00DF19BB" w:rsidRPr="00926D4D">
        <w:t>8</w:t>
      </w:r>
      <w:r w:rsidRPr="00926D4D">
        <w:t>.2</w:t>
      </w:r>
      <w:r w:rsidRPr="00926D4D">
        <w:tab/>
        <w:t>Attributes</w:t>
      </w:r>
      <w:bookmarkEnd w:id="341"/>
      <w:bookmarkEnd w:id="342"/>
      <w:bookmarkEnd w:id="3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44" w:name="_Toc96936178"/>
      <w:bookmarkStart w:id="345" w:name="_Toc96936436"/>
      <w:bookmarkStart w:id="346" w:name="_Toc163048233"/>
      <w:r w:rsidRPr="00926D4D">
        <w:t>6.3.</w:t>
      </w:r>
      <w:r w:rsidR="00DF19BB" w:rsidRPr="00926D4D">
        <w:t>8</w:t>
      </w:r>
      <w:r w:rsidRPr="00926D4D">
        <w:t>.3</w:t>
      </w:r>
      <w:r w:rsidRPr="00926D4D">
        <w:tab/>
        <w:t>Attribute constraints</w:t>
      </w:r>
      <w:bookmarkEnd w:id="344"/>
      <w:bookmarkEnd w:id="345"/>
      <w:bookmarkEnd w:id="346"/>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47" w:name="_Toc163048234"/>
      <w:r w:rsidRPr="00926D4D">
        <w:rPr>
          <w:lang w:eastAsia="zh-CN"/>
        </w:rPr>
        <w:t>6.3.</w:t>
      </w:r>
      <w:r>
        <w:rPr>
          <w:lang w:eastAsia="zh-CN"/>
        </w:rPr>
        <w:t>8</w:t>
      </w:r>
      <w:r w:rsidRPr="00926D4D">
        <w:rPr>
          <w:lang w:eastAsia="zh-CN"/>
        </w:rPr>
        <w:t>.</w:t>
      </w:r>
      <w:r>
        <w:t>4</w:t>
      </w:r>
      <w:r w:rsidRPr="00926D4D">
        <w:tab/>
        <w:t>Notifications</w:t>
      </w:r>
      <w:bookmarkEnd w:id="347"/>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48" w:name="_Toc96612071"/>
      <w:bookmarkStart w:id="349" w:name="_Toc96936179"/>
      <w:bookmarkStart w:id="350" w:name="_Toc96936437"/>
      <w:bookmarkStart w:id="351" w:name="_Toc163048235"/>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48"/>
      <w:bookmarkEnd w:id="349"/>
      <w:bookmarkEnd w:id="350"/>
      <w:bookmarkEnd w:id="351"/>
    </w:p>
    <w:p w14:paraId="752E81F7" w14:textId="61D086D6" w:rsidR="003D4873" w:rsidRPr="00926D4D" w:rsidRDefault="003D4873" w:rsidP="00660CEB">
      <w:pPr>
        <w:pStyle w:val="Heading4"/>
      </w:pPr>
      <w:bookmarkStart w:id="352" w:name="_Toc96936180"/>
      <w:bookmarkStart w:id="353" w:name="_Toc96936438"/>
      <w:bookmarkStart w:id="354" w:name="_Toc163048236"/>
      <w:r w:rsidRPr="00926D4D">
        <w:t>6.3.</w:t>
      </w:r>
      <w:r w:rsidR="00DF19BB" w:rsidRPr="00926D4D">
        <w:t>9</w:t>
      </w:r>
      <w:r w:rsidRPr="00926D4D">
        <w:t>.1</w:t>
      </w:r>
      <w:r w:rsidRPr="00926D4D">
        <w:tab/>
        <w:t>Definition</w:t>
      </w:r>
      <w:bookmarkEnd w:id="352"/>
      <w:bookmarkEnd w:id="353"/>
      <w:bookmarkEnd w:id="354"/>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55" w:name="_Toc96936181"/>
      <w:bookmarkStart w:id="356" w:name="_Toc96936439"/>
      <w:bookmarkStart w:id="357" w:name="_Toc163048237"/>
      <w:r w:rsidRPr="00926D4D">
        <w:t>6.3.</w:t>
      </w:r>
      <w:r w:rsidR="00DF19BB" w:rsidRPr="00926D4D">
        <w:t>9</w:t>
      </w:r>
      <w:r w:rsidRPr="00926D4D">
        <w:t>.2</w:t>
      </w:r>
      <w:r w:rsidRPr="00926D4D">
        <w:tab/>
        <w:t>Attributes</w:t>
      </w:r>
      <w:bookmarkEnd w:id="355"/>
      <w:bookmarkEnd w:id="356"/>
      <w:bookmarkEnd w:id="3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58" w:name="_Toc96936182"/>
      <w:bookmarkStart w:id="359" w:name="_Toc96936440"/>
      <w:bookmarkStart w:id="360" w:name="_Toc163048238"/>
      <w:r w:rsidRPr="00926D4D">
        <w:t>6.3.</w:t>
      </w:r>
      <w:r w:rsidR="00DF19BB" w:rsidRPr="00926D4D">
        <w:t>9</w:t>
      </w:r>
      <w:r w:rsidRPr="00926D4D">
        <w:t>.3</w:t>
      </w:r>
      <w:r w:rsidRPr="00926D4D">
        <w:tab/>
        <w:t>Attribute constraints</w:t>
      </w:r>
      <w:bookmarkEnd w:id="358"/>
      <w:bookmarkEnd w:id="359"/>
      <w:bookmarkEnd w:id="360"/>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61" w:name="_Toc163048239"/>
      <w:r w:rsidRPr="00926D4D">
        <w:rPr>
          <w:lang w:eastAsia="zh-CN"/>
        </w:rPr>
        <w:t>6.3.</w:t>
      </w:r>
      <w:r>
        <w:rPr>
          <w:lang w:eastAsia="zh-CN"/>
        </w:rPr>
        <w:t>9</w:t>
      </w:r>
      <w:r w:rsidRPr="00926D4D">
        <w:rPr>
          <w:lang w:eastAsia="zh-CN"/>
        </w:rPr>
        <w:t>.</w:t>
      </w:r>
      <w:r w:rsidRPr="00926D4D">
        <w:t>4</w:t>
      </w:r>
      <w:r w:rsidRPr="00926D4D">
        <w:tab/>
        <w:t>Notifications</w:t>
      </w:r>
      <w:bookmarkEnd w:id="361"/>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62" w:name="_Toc96612072"/>
      <w:bookmarkStart w:id="363" w:name="_Toc96936183"/>
      <w:bookmarkStart w:id="364" w:name="_Toc96936441"/>
      <w:bookmarkStart w:id="365" w:name="_Toc163048240"/>
      <w:r w:rsidRPr="00926D4D">
        <w:rPr>
          <w:lang w:eastAsia="zh-CN"/>
        </w:rPr>
        <w:t>6.3.</w:t>
      </w:r>
      <w:r w:rsidR="00DF19BB" w:rsidRPr="00926D4D">
        <w:rPr>
          <w:lang w:eastAsia="zh-CN"/>
        </w:rPr>
        <w:t>10</w:t>
      </w:r>
      <w:r w:rsidRPr="00926D4D">
        <w:tab/>
      </w:r>
      <w:r w:rsidRPr="00926D4D">
        <w:rPr>
          <w:lang w:eastAsia="zh-CN"/>
        </w:rPr>
        <w:t>EdgeDataNetwork</w:t>
      </w:r>
      <w:bookmarkEnd w:id="362"/>
      <w:bookmarkEnd w:id="363"/>
      <w:bookmarkEnd w:id="364"/>
      <w:bookmarkEnd w:id="365"/>
    </w:p>
    <w:p w14:paraId="65AACD55" w14:textId="431D6585" w:rsidR="00E02C5E" w:rsidRPr="00926D4D" w:rsidRDefault="00E02C5E" w:rsidP="00660CEB">
      <w:pPr>
        <w:pStyle w:val="Heading4"/>
      </w:pPr>
      <w:bookmarkStart w:id="366" w:name="_Toc96936184"/>
      <w:bookmarkStart w:id="367" w:name="_Toc96936442"/>
      <w:bookmarkStart w:id="368" w:name="_Toc163048241"/>
      <w:r w:rsidRPr="00926D4D">
        <w:t>6.3.</w:t>
      </w:r>
      <w:r w:rsidR="00DF19BB" w:rsidRPr="00926D4D">
        <w:t>10</w:t>
      </w:r>
      <w:r w:rsidRPr="00926D4D">
        <w:t>.1</w:t>
      </w:r>
      <w:r w:rsidRPr="00926D4D">
        <w:tab/>
        <w:t>Definition</w:t>
      </w:r>
      <w:bookmarkEnd w:id="366"/>
      <w:bookmarkEnd w:id="367"/>
      <w:bookmarkEnd w:id="368"/>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369" w:name="_Toc96936185"/>
      <w:bookmarkStart w:id="370" w:name="_Toc96936443"/>
      <w:bookmarkStart w:id="371" w:name="_Toc163048242"/>
      <w:r w:rsidRPr="00926D4D">
        <w:t>6.3.</w:t>
      </w:r>
      <w:r w:rsidR="00DF19BB" w:rsidRPr="00926D4D">
        <w:t>10</w:t>
      </w:r>
      <w:r w:rsidRPr="00926D4D">
        <w:t>.2</w:t>
      </w:r>
      <w:r w:rsidRPr="00926D4D">
        <w:tab/>
        <w:t>Attributes</w:t>
      </w:r>
      <w:bookmarkEnd w:id="369"/>
      <w:bookmarkEnd w:id="370"/>
      <w:bookmarkEnd w:id="371"/>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vailableEdgeVirtualResources</w:t>
            </w:r>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72" w:name="_Toc96936186"/>
      <w:bookmarkStart w:id="373" w:name="_Toc96936444"/>
      <w:bookmarkStart w:id="374" w:name="_Toc163048243"/>
      <w:r w:rsidRPr="00926D4D">
        <w:t>6.3.</w:t>
      </w:r>
      <w:r w:rsidR="00DF19BB" w:rsidRPr="00926D4D">
        <w:t>10</w:t>
      </w:r>
      <w:r w:rsidRPr="00926D4D">
        <w:t>.3</w:t>
      </w:r>
      <w:r w:rsidRPr="00926D4D">
        <w:tab/>
        <w:t>Attribute constraints</w:t>
      </w:r>
      <w:bookmarkEnd w:id="372"/>
      <w:bookmarkEnd w:id="373"/>
      <w:bookmarkEnd w:id="374"/>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75" w:name="_Toc96936187"/>
      <w:bookmarkStart w:id="376" w:name="_Toc96936445"/>
      <w:bookmarkStart w:id="377" w:name="_Toc163048244"/>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75"/>
      <w:bookmarkEnd w:id="376"/>
      <w:bookmarkEnd w:id="377"/>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78" w:name="_Toc96612073"/>
      <w:bookmarkStart w:id="379" w:name="_Toc96936188"/>
      <w:bookmarkStart w:id="380" w:name="_Toc96936446"/>
      <w:bookmarkStart w:id="381" w:name="_Toc163048245"/>
      <w:r w:rsidRPr="00926D4D">
        <w:rPr>
          <w:lang w:eastAsia="zh-CN"/>
        </w:rPr>
        <w:t>6.3.</w:t>
      </w:r>
      <w:r w:rsidR="00DF19BB" w:rsidRPr="00926D4D">
        <w:rPr>
          <w:lang w:eastAsia="zh-CN"/>
        </w:rPr>
        <w:t>11</w:t>
      </w:r>
      <w:r w:rsidRPr="00926D4D">
        <w:tab/>
      </w:r>
      <w:r w:rsidRPr="00926D4D">
        <w:rPr>
          <w:lang w:eastAsia="zh-CN"/>
        </w:rPr>
        <w:t>AffinityAntiAffinity &lt;&lt;datatype&gt;&gt;</w:t>
      </w:r>
      <w:bookmarkEnd w:id="378"/>
      <w:bookmarkEnd w:id="379"/>
      <w:bookmarkEnd w:id="380"/>
      <w:bookmarkEnd w:id="381"/>
    </w:p>
    <w:p w14:paraId="36892888" w14:textId="60EDDB81" w:rsidR="00743698" w:rsidRPr="00926D4D" w:rsidRDefault="00743698" w:rsidP="00660CEB">
      <w:pPr>
        <w:pStyle w:val="Heading4"/>
      </w:pPr>
      <w:bookmarkStart w:id="382" w:name="_Toc96936189"/>
      <w:bookmarkStart w:id="383" w:name="_Toc96936447"/>
      <w:bookmarkStart w:id="384" w:name="_Toc163048246"/>
      <w:r w:rsidRPr="00926D4D">
        <w:t>6.3.</w:t>
      </w:r>
      <w:r w:rsidR="00DF19BB" w:rsidRPr="00926D4D">
        <w:t>11</w:t>
      </w:r>
      <w:r w:rsidRPr="00926D4D">
        <w:t>.1</w:t>
      </w:r>
      <w:r w:rsidRPr="00926D4D">
        <w:tab/>
        <w:t>Definition</w:t>
      </w:r>
      <w:bookmarkEnd w:id="382"/>
      <w:bookmarkEnd w:id="383"/>
      <w:bookmarkEnd w:id="384"/>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85" w:name="_Toc96936190"/>
      <w:bookmarkStart w:id="386" w:name="_Toc96936448"/>
      <w:bookmarkStart w:id="387" w:name="_Toc163048247"/>
      <w:r w:rsidRPr="00926D4D">
        <w:t>6.3.</w:t>
      </w:r>
      <w:r w:rsidR="00DF19BB" w:rsidRPr="00926D4D">
        <w:t>11</w:t>
      </w:r>
      <w:r w:rsidRPr="00926D4D">
        <w:t>.2</w:t>
      </w:r>
      <w:r w:rsidRPr="00926D4D">
        <w:tab/>
        <w:t>Attributes</w:t>
      </w:r>
      <w:bookmarkEnd w:id="385"/>
      <w:bookmarkEnd w:id="386"/>
      <w:bookmarkEnd w:id="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88" w:name="_Toc96936191"/>
      <w:bookmarkStart w:id="389" w:name="_Toc96936449"/>
      <w:bookmarkStart w:id="390" w:name="_Toc163048248"/>
      <w:r w:rsidRPr="00926D4D">
        <w:t>6.3.</w:t>
      </w:r>
      <w:r w:rsidR="00DF19BB" w:rsidRPr="00926D4D">
        <w:t>11</w:t>
      </w:r>
      <w:r w:rsidRPr="00926D4D">
        <w:t>.3</w:t>
      </w:r>
      <w:r w:rsidRPr="00926D4D">
        <w:tab/>
        <w:t>Attribute constraints</w:t>
      </w:r>
      <w:bookmarkEnd w:id="388"/>
      <w:bookmarkEnd w:id="389"/>
      <w:bookmarkEnd w:id="390"/>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91" w:name="_Toc163048249"/>
      <w:r>
        <w:t>6.3.11.4</w:t>
      </w:r>
      <w:r>
        <w:tab/>
        <w:t>Notifications</w:t>
      </w:r>
      <w:bookmarkEnd w:id="391"/>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92" w:name="_Toc96612074"/>
      <w:bookmarkStart w:id="393" w:name="_Toc96936192"/>
      <w:bookmarkStart w:id="394" w:name="_Toc96936450"/>
      <w:bookmarkStart w:id="395" w:name="_Toc163048250"/>
      <w:r w:rsidRPr="00926D4D">
        <w:rPr>
          <w:lang w:eastAsia="zh-CN"/>
        </w:rPr>
        <w:t>6.3.</w:t>
      </w:r>
      <w:r w:rsidR="00DF19BB" w:rsidRPr="00926D4D">
        <w:rPr>
          <w:lang w:eastAsia="zh-CN"/>
        </w:rPr>
        <w:t>12</w:t>
      </w:r>
      <w:r w:rsidRPr="00926D4D">
        <w:tab/>
      </w:r>
      <w:r w:rsidRPr="00926D4D">
        <w:rPr>
          <w:lang w:eastAsia="zh-CN"/>
        </w:rPr>
        <w:t>VirtualResource &lt;&lt;datatype&gt;&gt;</w:t>
      </w:r>
      <w:bookmarkEnd w:id="392"/>
      <w:bookmarkEnd w:id="393"/>
      <w:bookmarkEnd w:id="394"/>
      <w:bookmarkEnd w:id="395"/>
    </w:p>
    <w:p w14:paraId="2C020E07" w14:textId="15C66565" w:rsidR="00743698" w:rsidRPr="00926D4D" w:rsidRDefault="00743698" w:rsidP="00660CEB">
      <w:pPr>
        <w:pStyle w:val="Heading4"/>
      </w:pPr>
      <w:bookmarkStart w:id="396" w:name="_Toc96936193"/>
      <w:bookmarkStart w:id="397" w:name="_Toc96936451"/>
      <w:bookmarkStart w:id="398" w:name="_Toc163048251"/>
      <w:r w:rsidRPr="00926D4D">
        <w:t>6.3.</w:t>
      </w:r>
      <w:r w:rsidR="00DF19BB" w:rsidRPr="00926D4D">
        <w:t>12</w:t>
      </w:r>
      <w:r w:rsidRPr="00926D4D">
        <w:t>.1</w:t>
      </w:r>
      <w:r w:rsidRPr="00926D4D">
        <w:tab/>
        <w:t>Definition</w:t>
      </w:r>
      <w:bookmarkEnd w:id="396"/>
      <w:bookmarkEnd w:id="397"/>
      <w:bookmarkEnd w:id="398"/>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99" w:name="_Toc96936194"/>
      <w:bookmarkStart w:id="400" w:name="_Toc96936452"/>
      <w:bookmarkStart w:id="401" w:name="_Toc163048252"/>
      <w:r w:rsidRPr="00926D4D">
        <w:t>6.3.</w:t>
      </w:r>
      <w:r w:rsidR="00DF19BB" w:rsidRPr="00926D4D">
        <w:t>12</w:t>
      </w:r>
      <w:r w:rsidRPr="00926D4D">
        <w:t>.2</w:t>
      </w:r>
      <w:r w:rsidRPr="00926D4D">
        <w:tab/>
        <w:t>Attributes</w:t>
      </w:r>
      <w:bookmarkEnd w:id="399"/>
      <w:bookmarkEnd w:id="400"/>
      <w:bookmarkEnd w:id="4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eastAsia="SimSun" w:hAnsi="Courier New" w:cs="Courier New"/>
                <w:lang w:eastAsia="zh-CN"/>
              </w:rPr>
            </w:pPr>
            <w:r>
              <w:rPr>
                <w:rFonts w:ascii="Courier New" w:hAnsi="Courier New" w:cs="Courier New"/>
                <w:lang w:eastAsia="zh-CN"/>
              </w:rPr>
              <w:t>vnfdId</w:t>
            </w:r>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rFonts w:eastAsia="SimSun"/>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eastAsia="SimSun"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rFonts w:eastAsia="SimSun"/>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eastAsia="SimSun"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eastAsia="SimSun"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402" w:name="_Toc96936195"/>
      <w:bookmarkStart w:id="403" w:name="_Toc96936453"/>
      <w:bookmarkStart w:id="404" w:name="_Toc163048253"/>
      <w:r w:rsidRPr="00926D4D">
        <w:t>6.3.</w:t>
      </w:r>
      <w:r w:rsidR="00DF19BB" w:rsidRPr="00926D4D">
        <w:t>12</w:t>
      </w:r>
      <w:r w:rsidRPr="00926D4D">
        <w:t>.3</w:t>
      </w:r>
      <w:r w:rsidRPr="00926D4D">
        <w:tab/>
        <w:t>Attribute constraints</w:t>
      </w:r>
      <w:bookmarkEnd w:id="402"/>
      <w:bookmarkEnd w:id="403"/>
      <w:bookmarkEnd w:id="404"/>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405" w:name="_Toc163048254"/>
      <w:r w:rsidRPr="00926D4D">
        <w:rPr>
          <w:lang w:eastAsia="zh-CN"/>
        </w:rPr>
        <w:t>6.3.</w:t>
      </w:r>
      <w:r>
        <w:rPr>
          <w:lang w:eastAsia="zh-CN"/>
        </w:rPr>
        <w:t>12</w:t>
      </w:r>
      <w:r w:rsidRPr="00926D4D">
        <w:rPr>
          <w:lang w:eastAsia="zh-CN"/>
        </w:rPr>
        <w:t>.</w:t>
      </w:r>
      <w:r>
        <w:t>4</w:t>
      </w:r>
      <w:r w:rsidRPr="00926D4D">
        <w:tab/>
        <w:t>Notifications</w:t>
      </w:r>
      <w:bookmarkEnd w:id="405"/>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406" w:name="_Toc96612075"/>
      <w:bookmarkStart w:id="407" w:name="_Toc96936196"/>
      <w:bookmarkStart w:id="408" w:name="_Toc96936454"/>
      <w:bookmarkStart w:id="409" w:name="_Toc163048255"/>
      <w:r w:rsidRPr="00926D4D">
        <w:t>6.3.</w:t>
      </w:r>
      <w:r w:rsidR="00DF19BB" w:rsidRPr="00926D4D">
        <w:t>13</w:t>
      </w:r>
      <w:r w:rsidRPr="00926D4D">
        <w:tab/>
      </w:r>
      <w:r w:rsidRPr="00926D4D">
        <w:rPr>
          <w:lang w:eastAsia="zh-CN"/>
        </w:rPr>
        <w:t>EESFunction</w:t>
      </w:r>
      <w:bookmarkEnd w:id="406"/>
      <w:bookmarkEnd w:id="407"/>
      <w:bookmarkEnd w:id="408"/>
      <w:bookmarkEnd w:id="409"/>
    </w:p>
    <w:p w14:paraId="633D8517" w14:textId="3F68CDB2" w:rsidR="00ED391B" w:rsidRPr="00926D4D" w:rsidRDefault="00ED391B" w:rsidP="00660CEB">
      <w:pPr>
        <w:pStyle w:val="Heading4"/>
      </w:pPr>
      <w:bookmarkStart w:id="410" w:name="_Toc96936197"/>
      <w:bookmarkStart w:id="411" w:name="_Toc96936455"/>
      <w:bookmarkStart w:id="412" w:name="_Toc163048256"/>
      <w:r w:rsidRPr="00926D4D">
        <w:t>6.3.</w:t>
      </w:r>
      <w:r w:rsidR="00DF19BB" w:rsidRPr="00926D4D">
        <w:t>13</w:t>
      </w:r>
      <w:r w:rsidRPr="00926D4D">
        <w:t>.1</w:t>
      </w:r>
      <w:r w:rsidRPr="00926D4D">
        <w:tab/>
        <w:t>Definition</w:t>
      </w:r>
      <w:bookmarkEnd w:id="410"/>
      <w:bookmarkEnd w:id="411"/>
      <w:bookmarkEnd w:id="412"/>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033BEBD6" w:rsidR="00ED391B" w:rsidRDefault="00ED391B" w:rsidP="00660CEB">
      <w:pPr>
        <w:pStyle w:val="Heading4"/>
      </w:pPr>
      <w:bookmarkStart w:id="413" w:name="_Toc96936198"/>
      <w:bookmarkStart w:id="414" w:name="_Toc96936456"/>
      <w:bookmarkStart w:id="415" w:name="_Toc163048257"/>
      <w:r w:rsidRPr="00926D4D">
        <w:t>6.3.</w:t>
      </w:r>
      <w:r w:rsidR="00DF19BB" w:rsidRPr="00926D4D">
        <w:t>13</w:t>
      </w:r>
      <w:r w:rsidRPr="00926D4D">
        <w:t>.2</w:t>
      </w:r>
      <w:r w:rsidRPr="00926D4D">
        <w:tab/>
        <w:t>Attributes</w:t>
      </w:r>
      <w:bookmarkEnd w:id="413"/>
      <w:bookmarkEnd w:id="414"/>
      <w:bookmarkEnd w:id="415"/>
    </w:p>
    <w:p w14:paraId="2CD31E4D" w14:textId="76C35BFD" w:rsidR="002322AF" w:rsidRPr="002322AF" w:rsidRDefault="002322AF" w:rsidP="002322AF">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16" w:name="_Toc96936199"/>
      <w:bookmarkStart w:id="417" w:name="_Toc96936457"/>
      <w:bookmarkStart w:id="418" w:name="_Toc163048258"/>
      <w:r w:rsidRPr="00926D4D">
        <w:t>6.3.</w:t>
      </w:r>
      <w:r w:rsidR="00DF19BB" w:rsidRPr="00926D4D">
        <w:t>13</w:t>
      </w:r>
      <w:r w:rsidRPr="00926D4D">
        <w:t>.3</w:t>
      </w:r>
      <w:r w:rsidRPr="00926D4D">
        <w:tab/>
        <w:t>Attribute constraints</w:t>
      </w:r>
      <w:bookmarkEnd w:id="416"/>
      <w:bookmarkEnd w:id="417"/>
      <w:bookmarkEnd w:id="418"/>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19" w:name="_Toc163048259"/>
      <w:r w:rsidRPr="00926D4D">
        <w:rPr>
          <w:lang w:eastAsia="zh-CN"/>
        </w:rPr>
        <w:t>6.3.</w:t>
      </w:r>
      <w:r>
        <w:rPr>
          <w:lang w:eastAsia="zh-CN"/>
        </w:rPr>
        <w:t>13</w:t>
      </w:r>
      <w:r w:rsidRPr="00926D4D">
        <w:rPr>
          <w:lang w:eastAsia="zh-CN"/>
        </w:rPr>
        <w:t>.</w:t>
      </w:r>
      <w:r>
        <w:t>4</w:t>
      </w:r>
      <w:r w:rsidRPr="00926D4D">
        <w:tab/>
        <w:t>Notifications</w:t>
      </w:r>
      <w:bookmarkEnd w:id="419"/>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20" w:name="_Toc163048260"/>
      <w:r>
        <w:rPr>
          <w:lang w:eastAsia="zh-CN"/>
        </w:rPr>
        <w:t>6.3</w:t>
      </w:r>
      <w:r>
        <w:t>.</w:t>
      </w:r>
      <w:r>
        <w:rPr>
          <w:rFonts w:eastAsia="DengXian"/>
        </w:rPr>
        <w:t>14</w:t>
      </w:r>
      <w:r>
        <w:tab/>
        <w:t>RegistrationInfo</w:t>
      </w:r>
      <w:r>
        <w:rPr>
          <w:lang w:eastAsia="zh-CN"/>
        </w:rPr>
        <w:t xml:space="preserve"> &lt;&lt;dataType&gt;&gt;</w:t>
      </w:r>
      <w:bookmarkEnd w:id="420"/>
    </w:p>
    <w:p w14:paraId="5338D427" w14:textId="4BE1A977" w:rsidR="00251380" w:rsidRDefault="00251380" w:rsidP="00251380">
      <w:pPr>
        <w:pStyle w:val="Heading4"/>
      </w:pPr>
      <w:bookmarkStart w:id="421" w:name="_Toc163048261"/>
      <w:r>
        <w:t>6.3.14.1</w:t>
      </w:r>
      <w:r>
        <w:tab/>
        <w:t>Definition</w:t>
      </w:r>
      <w:bookmarkEnd w:id="421"/>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422" w:name="_Toc163048262"/>
      <w:r>
        <w:t>6.3.14.2</w:t>
      </w:r>
      <w:r>
        <w:tab/>
        <w:t>Attributes</w:t>
      </w:r>
      <w:bookmarkEnd w:id="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23" w:name="_Toc163048263"/>
      <w:r>
        <w:t>6.3.14.3</w:t>
      </w:r>
      <w:r>
        <w:tab/>
        <w:t>Attribute constraints</w:t>
      </w:r>
      <w:bookmarkEnd w:id="423"/>
    </w:p>
    <w:p w14:paraId="48F58090" w14:textId="77777777" w:rsidR="00251380" w:rsidRDefault="00251380" w:rsidP="00251380">
      <w:r>
        <w:t>None</w:t>
      </w:r>
    </w:p>
    <w:p w14:paraId="0D51EEAE" w14:textId="487F41D3" w:rsidR="00251380" w:rsidRDefault="00251380" w:rsidP="00251380">
      <w:pPr>
        <w:pStyle w:val="Heading4"/>
      </w:pPr>
      <w:bookmarkStart w:id="424" w:name="_Toc163048264"/>
      <w:r>
        <w:rPr>
          <w:lang w:eastAsia="zh-CN"/>
        </w:rPr>
        <w:t>6.3.14.</w:t>
      </w:r>
      <w:r>
        <w:t>4</w:t>
      </w:r>
      <w:r>
        <w:tab/>
        <w:t>Notifications</w:t>
      </w:r>
      <w:bookmarkEnd w:id="424"/>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425" w:name="_Toc97016915"/>
      <w:bookmarkStart w:id="426" w:name="_Toc163048265"/>
      <w:r w:rsidRPr="00926D4D">
        <w:rPr>
          <w:lang w:eastAsia="zh-CN"/>
        </w:rPr>
        <w:t>6.3.</w:t>
      </w:r>
      <w:r>
        <w:rPr>
          <w:lang w:eastAsia="zh-CN"/>
        </w:rPr>
        <w:t>15</w:t>
      </w:r>
      <w:r w:rsidRPr="00926D4D">
        <w:tab/>
      </w:r>
      <w:r w:rsidRPr="00926D4D">
        <w:rPr>
          <w:lang w:eastAsia="zh-CN"/>
        </w:rPr>
        <w:t>EAS</w:t>
      </w:r>
      <w:r>
        <w:rPr>
          <w:lang w:eastAsia="zh-CN"/>
        </w:rPr>
        <w:t>Profile</w:t>
      </w:r>
      <w:bookmarkEnd w:id="425"/>
      <w:bookmarkEnd w:id="426"/>
    </w:p>
    <w:p w14:paraId="6D774882" w14:textId="7A3351D0" w:rsidR="009A2002" w:rsidRPr="00926D4D" w:rsidRDefault="009A2002" w:rsidP="009A2002">
      <w:pPr>
        <w:pStyle w:val="Heading4"/>
      </w:pPr>
      <w:bookmarkStart w:id="427" w:name="_Toc97016916"/>
      <w:bookmarkStart w:id="428" w:name="_Toc163048266"/>
      <w:r w:rsidRPr="00926D4D">
        <w:t>6.3.</w:t>
      </w:r>
      <w:r>
        <w:t>15</w:t>
      </w:r>
      <w:r w:rsidRPr="00926D4D">
        <w:t>.1</w:t>
      </w:r>
      <w:r w:rsidRPr="00926D4D">
        <w:tab/>
        <w:t>Definition</w:t>
      </w:r>
      <w:bookmarkEnd w:id="427"/>
      <w:bookmarkEnd w:id="428"/>
    </w:p>
    <w:p w14:paraId="14258D67" w14:textId="0A9D4D12" w:rsidR="009A2002" w:rsidRPr="00926D4D" w:rsidRDefault="009A2002" w:rsidP="009A2002">
      <w:r w:rsidRPr="00926D4D">
        <w:t xml:space="preserve">This IOC represent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429" w:name="_Toc97016917"/>
      <w:bookmarkStart w:id="430" w:name="_Toc163048267"/>
      <w:r w:rsidRPr="00926D4D">
        <w:t>6.3.</w:t>
      </w:r>
      <w:r>
        <w:t>15</w:t>
      </w:r>
      <w:r w:rsidRPr="00926D4D">
        <w:t>.2</w:t>
      </w:r>
      <w:r w:rsidRPr="00926D4D">
        <w:tab/>
        <w:t>Attributes</w:t>
      </w:r>
      <w:bookmarkEnd w:id="429"/>
      <w:bookmarkEnd w:id="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r w:rsidRPr="00926D4D">
              <w:t>isNotifyable</w:t>
            </w:r>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31" w:name="_Toc97016918"/>
      <w:bookmarkStart w:id="432" w:name="_Toc163048268"/>
      <w:r w:rsidRPr="00926D4D">
        <w:t>6.3.</w:t>
      </w:r>
      <w:r>
        <w:t>15</w:t>
      </w:r>
      <w:r w:rsidRPr="00926D4D">
        <w:t>.3</w:t>
      </w:r>
      <w:r w:rsidRPr="00926D4D">
        <w:tab/>
        <w:t>Attribute constraints</w:t>
      </w:r>
      <w:bookmarkEnd w:id="431"/>
      <w:bookmarkEnd w:id="432"/>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33" w:name="_Toc97016919"/>
      <w:bookmarkStart w:id="434" w:name="_Toc163048269"/>
      <w:r w:rsidRPr="00926D4D">
        <w:rPr>
          <w:lang w:eastAsia="zh-CN"/>
        </w:rPr>
        <w:t>6.3.</w:t>
      </w:r>
      <w:r>
        <w:rPr>
          <w:lang w:eastAsia="zh-CN"/>
        </w:rPr>
        <w:t>15</w:t>
      </w:r>
      <w:r w:rsidRPr="00926D4D">
        <w:rPr>
          <w:lang w:eastAsia="zh-CN"/>
        </w:rPr>
        <w:t>.</w:t>
      </w:r>
      <w:r w:rsidRPr="00926D4D">
        <w:t>4</w:t>
      </w:r>
      <w:r w:rsidRPr="00926D4D">
        <w:tab/>
        <w:t>Notifications</w:t>
      </w:r>
      <w:bookmarkEnd w:id="433"/>
      <w:bookmarkEnd w:id="434"/>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35" w:name="_Toc163048270"/>
      <w:r>
        <w:rPr>
          <w:rFonts w:cs="Arial"/>
          <w:szCs w:val="28"/>
        </w:rPr>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&lt;dataType&gt;&gt;</w:t>
      </w:r>
      <w:bookmarkEnd w:id="435"/>
    </w:p>
    <w:p w14:paraId="50EB193C" w14:textId="55596A82" w:rsidR="009A2002" w:rsidRPr="009230CB" w:rsidRDefault="009A2002" w:rsidP="009A2002">
      <w:pPr>
        <w:pStyle w:val="Heading4"/>
      </w:pPr>
      <w:bookmarkStart w:id="436" w:name="_Toc163048271"/>
      <w:r>
        <w:t>6</w:t>
      </w:r>
      <w:r w:rsidRPr="009230CB">
        <w:t>.3.</w:t>
      </w:r>
      <w:r>
        <w:t>16</w:t>
      </w:r>
      <w:r w:rsidRPr="009230CB">
        <w:t>.1</w:t>
      </w:r>
      <w:r w:rsidRPr="009230CB">
        <w:tab/>
        <w:t>Definition</w:t>
      </w:r>
      <w:bookmarkEnd w:id="436"/>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437" w:name="_Toc163048272"/>
      <w:r>
        <w:rPr>
          <w:lang w:val="fr-FR"/>
        </w:rPr>
        <w:t>6</w:t>
      </w:r>
      <w:r w:rsidRPr="009230CB">
        <w:rPr>
          <w:lang w:val="fr-FR"/>
        </w:rPr>
        <w:t>.3.</w:t>
      </w:r>
      <w:r>
        <w:rPr>
          <w:lang w:val="fr-FR"/>
        </w:rPr>
        <w:t>16</w:t>
      </w:r>
      <w:r w:rsidRPr="009230CB">
        <w:rPr>
          <w:lang w:val="fr-FR"/>
        </w:rPr>
        <w:t>.2</w:t>
      </w:r>
      <w:r w:rsidRPr="009230CB">
        <w:rPr>
          <w:lang w:val="fr-FR"/>
        </w:rPr>
        <w:tab/>
        <w:t>Attributes</w:t>
      </w:r>
      <w:bookmarkEnd w:id="4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isNotifyable</w:t>
            </w:r>
          </w:p>
        </w:tc>
      </w:tr>
      <w:tr w:rsidR="009A2002" w:rsidRPr="009230CB" w14:paraId="0ABF90E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E1156B">
            <w:pPr>
              <w:keepNext/>
              <w:keepLines/>
              <w:spacing w:after="0"/>
              <w:rPr>
                <w:rFonts w:ascii="Arial" w:hAnsi="Arial" w:cs="Arial"/>
                <w:sz w:val="18"/>
              </w:rPr>
            </w:pPr>
            <w:r>
              <w:rPr>
                <w:rFonts w:ascii="Arial" w:hAnsi="Arial" w:cs="Arial"/>
                <w:sz w:val="18"/>
              </w:rPr>
              <w:t>startTime</w:t>
            </w:r>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E1156B">
            <w:pPr>
              <w:keepNext/>
              <w:keepLines/>
              <w:spacing w:after="0"/>
              <w:rPr>
                <w:rFonts w:ascii="Arial" w:hAnsi="Arial" w:cs="Arial"/>
                <w:sz w:val="18"/>
                <w:szCs w:val="18"/>
              </w:rPr>
            </w:pPr>
            <w:r>
              <w:rPr>
                <w:rFonts w:ascii="Arial" w:hAnsi="Arial" w:cs="Arial"/>
                <w:sz w:val="18"/>
              </w:rPr>
              <w:t>endTime</w:t>
            </w:r>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438" w:name="_Toc163048273"/>
      <w:r>
        <w:t>6</w:t>
      </w:r>
      <w:r w:rsidRPr="009230CB">
        <w:t>.3.</w:t>
      </w:r>
      <w:r>
        <w:t>16</w:t>
      </w:r>
      <w:r w:rsidRPr="009230CB">
        <w:t>.3</w:t>
      </w:r>
      <w:r w:rsidRPr="009230CB">
        <w:tab/>
        <w:t>Attribute constraints</w:t>
      </w:r>
      <w:bookmarkEnd w:id="438"/>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439" w:name="_Toc163048274"/>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439"/>
    </w:p>
    <w:p w14:paraId="2F1D7636" w14:textId="52F6E8A6" w:rsidR="009A2002" w:rsidRPr="00926D4D" w:rsidRDefault="009A2002" w:rsidP="009A2002">
      <w:r w:rsidRPr="0010481C">
        <w:t>The clause 5.5, in TS 28.541[3], of the &lt;&lt;IOC&gt;&gt; using this &lt;&lt;dataType&gt;&gt; as one of its attributes, shall be applicable.</w:t>
      </w:r>
    </w:p>
    <w:p w14:paraId="73D8EFAE" w14:textId="61940F33" w:rsidR="00DF713B" w:rsidRPr="00926D4D" w:rsidRDefault="00DF713B" w:rsidP="00DF713B">
      <w:pPr>
        <w:pStyle w:val="Heading3"/>
      </w:pPr>
      <w:bookmarkStart w:id="440" w:name="_Toc130223314"/>
      <w:bookmarkStart w:id="441" w:name="_Toc163048275"/>
      <w:bookmarkStart w:id="442" w:name="_Toc96612076"/>
      <w:bookmarkStart w:id="443" w:name="_Toc96936200"/>
      <w:bookmarkStart w:id="444" w:name="_Toc96936458"/>
      <w:r w:rsidRPr="00926D4D">
        <w:rPr>
          <w:lang w:eastAsia="zh-CN"/>
        </w:rPr>
        <w:t>6.3.</w:t>
      </w:r>
      <w:r>
        <w:rPr>
          <w:lang w:eastAsia="zh-CN"/>
        </w:rPr>
        <w:t>17</w:t>
      </w:r>
      <w:r w:rsidRPr="00926D4D">
        <w:tab/>
      </w:r>
      <w:bookmarkEnd w:id="440"/>
      <w:r>
        <w:t>EAS</w:t>
      </w:r>
      <w:r w:rsidRPr="006507D4">
        <w:t>ResourceReservationJob</w:t>
      </w:r>
      <w:bookmarkEnd w:id="441"/>
    </w:p>
    <w:p w14:paraId="646FDB3F" w14:textId="56A3B5CC" w:rsidR="00DF713B" w:rsidRPr="00926D4D" w:rsidRDefault="00DF713B" w:rsidP="00DF713B">
      <w:pPr>
        <w:pStyle w:val="Heading4"/>
      </w:pPr>
      <w:bookmarkStart w:id="445" w:name="_Toc130223315"/>
      <w:bookmarkStart w:id="446" w:name="_Toc163048276"/>
      <w:r w:rsidRPr="00926D4D">
        <w:t>6.3.</w:t>
      </w:r>
      <w:r>
        <w:t>17</w:t>
      </w:r>
      <w:r w:rsidRPr="00926D4D">
        <w:t>.1</w:t>
      </w:r>
      <w:r w:rsidRPr="00926D4D">
        <w:tab/>
        <w:t>Definition</w:t>
      </w:r>
      <w:bookmarkEnd w:id="445"/>
      <w:bookmarkEnd w:id="446"/>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needs to request MnS producer to create a</w:t>
      </w:r>
      <w:r w:rsidR="00824F51">
        <w:rPr>
          <w:lang w:eastAsia="zh-CN"/>
        </w:rPr>
        <w:t>n</w:t>
      </w:r>
      <w:r>
        <w:rPr>
          <w:lang w:eastAsia="zh-CN"/>
        </w:rPr>
        <w:t xml:space="preserve"> </w:t>
      </w:r>
      <w:r w:rsidR="00824F51">
        <w:rPr>
          <w:lang w:eastAsia="zh-CN"/>
        </w:rPr>
        <w:t>EAS</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MnS consumer needs to request the MnS producer to delete the </w:t>
      </w:r>
      <w:r w:rsidR="00824F51">
        <w:t>EAS</w:t>
      </w:r>
      <w:r w:rsidRPr="006507D4">
        <w:t>ResourceReservationJob</w:t>
      </w:r>
      <w:r>
        <w:t xml:space="preserve"> </w:t>
      </w:r>
      <w:r w:rsidRPr="00991EA3">
        <w:t>instance</w:t>
      </w:r>
      <w:r>
        <w:t xml:space="preserve"> on the MnS producer side. </w:t>
      </w:r>
    </w:p>
    <w:p w14:paraId="75F2DAD0" w14:textId="77777777" w:rsidR="00DF713B" w:rsidRDefault="00DF713B" w:rsidP="00DF713B">
      <w:r>
        <w:t>Attribute "</w:t>
      </w:r>
      <w:r>
        <w:rPr>
          <w:rFonts w:ascii="Courier New" w:hAnsi="Courier New" w:cs="Courier New"/>
          <w:lang w:eastAsia="zh-CN"/>
        </w:rPr>
        <w:t>reservationLocation</w:t>
      </w:r>
      <w:r>
        <w:t>" is used to represent MnS consumer's requirements for location where the resource needs to be reserved.</w:t>
      </w:r>
    </w:p>
    <w:p w14:paraId="00C15766" w14:textId="77777777" w:rsidR="00DF713B" w:rsidRDefault="00DF713B" w:rsidP="00DF713B">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p>
    <w:p w14:paraId="27F76E7A" w14:textId="4FB120AD" w:rsidR="00DF713B" w:rsidRDefault="00DF713B" w:rsidP="00DF713B">
      <w:pPr>
        <w:pStyle w:val="Heading4"/>
      </w:pPr>
      <w:bookmarkStart w:id="447" w:name="_Toc130223316"/>
      <w:bookmarkStart w:id="448" w:name="_Toc163048277"/>
      <w:r w:rsidRPr="00926D4D">
        <w:t>6.3.</w:t>
      </w:r>
      <w:r>
        <w:t>17</w:t>
      </w:r>
      <w:r w:rsidRPr="00926D4D">
        <w:t>.2</w:t>
      </w:r>
      <w:r w:rsidRPr="00926D4D">
        <w:tab/>
        <w:t>Attributes</w:t>
      </w:r>
      <w:bookmarkEnd w:id="447"/>
      <w:bookmarkEnd w:id="448"/>
    </w:p>
    <w:p w14:paraId="5A5611F0" w14:textId="77777777" w:rsidR="00DF713B" w:rsidRPr="00B064E1" w:rsidRDefault="00DF713B" w:rsidP="00DF713B">
      <w:r>
        <w:t>T</w:t>
      </w:r>
      <w:r w:rsidRPr="00F03632">
        <w:t xml:space="preserve">he </w:t>
      </w:r>
      <w:r>
        <w:t>EAS</w:t>
      </w:r>
      <w:r w:rsidRPr="000D662A">
        <w:t>ResourceReservationJob</w:t>
      </w:r>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r w:rsidRPr="00926D4D">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r w:rsidRPr="00926D4D">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r w:rsidRPr="00926D4D">
              <w:t>isInvariant</w:t>
            </w:r>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r w:rsidRPr="00926D4D">
              <w:t>isNotifyable</w:t>
            </w:r>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r>
              <w:rPr>
                <w:rFonts w:ascii="Courier New" w:hAnsi="Courier New" w:cs="Courier New"/>
                <w:lang w:eastAsia="zh-CN"/>
              </w:rPr>
              <w:t>reservationLocation</w:t>
            </w:r>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r w:rsidRPr="005E78FB">
              <w:rPr>
                <w:rFonts w:ascii="Courier New" w:hAnsi="Courier New" w:cs="Courier New"/>
                <w:lang w:eastAsia="zh-CN"/>
              </w:rPr>
              <w:t>resourceReservationStatus</w:t>
            </w:r>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449" w:name="_Toc130223317"/>
      <w:bookmarkStart w:id="450" w:name="_Toc163048278"/>
      <w:r w:rsidRPr="00926D4D">
        <w:t>6.3.</w:t>
      </w:r>
      <w:r>
        <w:t>17</w:t>
      </w:r>
      <w:r w:rsidRPr="00926D4D">
        <w:t>.3</w:t>
      </w:r>
      <w:r w:rsidRPr="00926D4D">
        <w:tab/>
        <w:t>Attribute constraints</w:t>
      </w:r>
      <w:bookmarkEnd w:id="449"/>
      <w:bookmarkEnd w:id="450"/>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451" w:name="_Toc130223318"/>
      <w:bookmarkStart w:id="452" w:name="_Toc163048279"/>
      <w:r w:rsidRPr="00926D4D">
        <w:rPr>
          <w:lang w:eastAsia="zh-CN"/>
        </w:rPr>
        <w:t>6.3.</w:t>
      </w:r>
      <w:r>
        <w:rPr>
          <w:lang w:eastAsia="zh-CN"/>
        </w:rPr>
        <w:t>17</w:t>
      </w:r>
      <w:r w:rsidRPr="00926D4D">
        <w:rPr>
          <w:lang w:eastAsia="zh-CN"/>
        </w:rPr>
        <w:t>.</w:t>
      </w:r>
      <w:r w:rsidRPr="00926D4D">
        <w:t>4</w:t>
      </w:r>
      <w:r w:rsidRPr="00926D4D">
        <w:tab/>
        <w:t>Notifications</w:t>
      </w:r>
      <w:bookmarkEnd w:id="451"/>
      <w:bookmarkEnd w:id="452"/>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453" w:name="_Toc105516583"/>
      <w:bookmarkStart w:id="454" w:name="_Toc163048280"/>
      <w:r w:rsidRPr="00926D4D">
        <w:rPr>
          <w:lang w:eastAsia="zh-CN"/>
        </w:rPr>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453"/>
      <w:bookmarkEnd w:id="454"/>
    </w:p>
    <w:p w14:paraId="0357B84D" w14:textId="3A0B6160" w:rsidR="002943C0" w:rsidRPr="00926D4D" w:rsidRDefault="002943C0" w:rsidP="002943C0">
      <w:pPr>
        <w:pStyle w:val="Heading4"/>
      </w:pPr>
      <w:bookmarkStart w:id="455" w:name="_Toc105516584"/>
      <w:bookmarkStart w:id="456" w:name="_Toc163048281"/>
      <w:r w:rsidRPr="00926D4D">
        <w:t>6.3.</w:t>
      </w:r>
      <w:r>
        <w:t>18</w:t>
      </w:r>
      <w:r w:rsidRPr="00926D4D">
        <w:t>.1</w:t>
      </w:r>
      <w:r w:rsidRPr="00926D4D">
        <w:tab/>
        <w:t>Definition</w:t>
      </w:r>
      <w:bookmarkEnd w:id="455"/>
      <w:bookmarkEnd w:id="456"/>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457" w:name="_Toc105516585"/>
      <w:bookmarkStart w:id="458" w:name="_Toc163048282"/>
      <w:r w:rsidRPr="00926D4D">
        <w:t>6.3.</w:t>
      </w:r>
      <w:r>
        <w:t>18</w:t>
      </w:r>
      <w:r w:rsidRPr="00926D4D">
        <w:t>.2</w:t>
      </w:r>
      <w:r w:rsidRPr="00926D4D">
        <w:tab/>
        <w:t>Attributes</w:t>
      </w:r>
      <w:bookmarkEnd w:id="457"/>
      <w:bookmarkEnd w:id="4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r w:rsidRPr="00926D4D">
              <w:t>isNotifyable</w:t>
            </w:r>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computeRequirement</w:t>
            </w:r>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storageRequirement</w:t>
            </w:r>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networtkingRequirement</w:t>
            </w:r>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459" w:name="_Toc105516586"/>
      <w:bookmarkStart w:id="460" w:name="_Toc163048283"/>
      <w:r w:rsidRPr="00926D4D">
        <w:t>6.3.</w:t>
      </w:r>
      <w:r>
        <w:t>18</w:t>
      </w:r>
      <w:r w:rsidRPr="00926D4D">
        <w:t>.3</w:t>
      </w:r>
      <w:r w:rsidRPr="00926D4D">
        <w:tab/>
        <w:t>Attribute constraints</w:t>
      </w:r>
      <w:bookmarkEnd w:id="459"/>
      <w:bookmarkEnd w:id="460"/>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461" w:name="_Toc105516587"/>
      <w:bookmarkStart w:id="462" w:name="_Toc163048284"/>
      <w:r w:rsidRPr="00926D4D">
        <w:rPr>
          <w:lang w:eastAsia="zh-CN"/>
        </w:rPr>
        <w:t>6.3.</w:t>
      </w:r>
      <w:r>
        <w:rPr>
          <w:lang w:eastAsia="zh-CN"/>
        </w:rPr>
        <w:t>18</w:t>
      </w:r>
      <w:r w:rsidRPr="00926D4D">
        <w:rPr>
          <w:lang w:eastAsia="zh-CN"/>
        </w:rPr>
        <w:t>.</w:t>
      </w:r>
      <w:r>
        <w:t>4</w:t>
      </w:r>
      <w:r w:rsidRPr="00926D4D">
        <w:tab/>
        <w:t>Notifications</w:t>
      </w:r>
      <w:bookmarkEnd w:id="461"/>
      <w:bookmarkEnd w:id="462"/>
    </w:p>
    <w:p w14:paraId="1A358D36" w14:textId="3BEB6A9C" w:rsidR="002943C0" w:rsidRDefault="002943C0" w:rsidP="00DF713B">
      <w:r>
        <w:t xml:space="preserve">The clause 5.5, in TS 28.541[3], of the &lt;&lt;IOC&gt;&gt; using this </w:t>
      </w:r>
      <w:r>
        <w:rPr>
          <w:lang w:eastAsia="zh-CN"/>
        </w:rPr>
        <w:t>&lt;&lt;dataType&gt;&gt; as one of its attributes, shall be applicable</w:t>
      </w:r>
      <w:r>
        <w:t>.</w:t>
      </w:r>
    </w:p>
    <w:p w14:paraId="540B9BB0" w14:textId="493DD79D" w:rsidR="00880808" w:rsidRPr="00926D4D" w:rsidRDefault="00880808" w:rsidP="00880808">
      <w:pPr>
        <w:pStyle w:val="Heading3"/>
      </w:pPr>
      <w:bookmarkStart w:id="463" w:name="_Toc163048285"/>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463"/>
    </w:p>
    <w:p w14:paraId="5C6091FE" w14:textId="3454390A" w:rsidR="00880808" w:rsidRPr="00926D4D" w:rsidRDefault="00880808" w:rsidP="00880808">
      <w:pPr>
        <w:pStyle w:val="Heading4"/>
      </w:pPr>
      <w:bookmarkStart w:id="464" w:name="_Toc163048286"/>
      <w:r w:rsidRPr="00926D4D">
        <w:t>6.3.</w:t>
      </w:r>
      <w:r>
        <w:t>19</w:t>
      </w:r>
      <w:r w:rsidRPr="00926D4D">
        <w:t>.1</w:t>
      </w:r>
      <w:r w:rsidRPr="00926D4D">
        <w:tab/>
        <w:t>Definition</w:t>
      </w:r>
      <w:bookmarkEnd w:id="464"/>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465" w:name="_Toc163048287"/>
      <w:r w:rsidRPr="00926D4D">
        <w:t>6.3.</w:t>
      </w:r>
      <w:r>
        <w:t>19</w:t>
      </w:r>
      <w:r w:rsidRPr="00926D4D">
        <w:t>.2</w:t>
      </w:r>
      <w:r w:rsidRPr="00926D4D">
        <w:tab/>
        <w:t>Attributes</w:t>
      </w:r>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r w:rsidRPr="00926D4D">
              <w:t>isNotifyable</w:t>
            </w:r>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resourceId</w:t>
            </w:r>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reservationStatus</w:t>
            </w:r>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466" w:name="_Toc163048288"/>
      <w:r w:rsidRPr="00926D4D">
        <w:t>6.3.</w:t>
      </w:r>
      <w:r>
        <w:t>19</w:t>
      </w:r>
      <w:r w:rsidRPr="00926D4D">
        <w:t>.3</w:t>
      </w:r>
      <w:r w:rsidRPr="00926D4D">
        <w:tab/>
        <w:t>Attribute constraints</w:t>
      </w:r>
      <w:bookmarkEnd w:id="466"/>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467" w:name="_Toc163048289"/>
      <w:r w:rsidRPr="00926D4D">
        <w:rPr>
          <w:lang w:eastAsia="zh-CN"/>
        </w:rPr>
        <w:t>6.3.</w:t>
      </w:r>
      <w:r>
        <w:rPr>
          <w:lang w:eastAsia="zh-CN"/>
        </w:rPr>
        <w:t>19</w:t>
      </w:r>
      <w:r w:rsidRPr="00926D4D">
        <w:rPr>
          <w:lang w:eastAsia="zh-CN"/>
        </w:rPr>
        <w:t>.</w:t>
      </w:r>
      <w:r>
        <w:t>4</w:t>
      </w:r>
      <w:r w:rsidRPr="00926D4D">
        <w:tab/>
        <w:t>Notifications</w:t>
      </w:r>
      <w:bookmarkEnd w:id="467"/>
    </w:p>
    <w:p w14:paraId="513727A7" w14:textId="780D2098" w:rsidR="00880808" w:rsidRDefault="00880808" w:rsidP="00DF713B">
      <w:r>
        <w:t xml:space="preserve">The clause 5.5, in TS 28.541[3], of the &lt;&lt;IOC&gt;&gt; using this </w:t>
      </w:r>
      <w:r>
        <w:rPr>
          <w:lang w:eastAsia="zh-CN"/>
        </w:rPr>
        <w:t>&lt;&lt;dataType&gt;&gt; as one of its attributes, shall be applicable</w:t>
      </w:r>
      <w:r>
        <w:t>.</w:t>
      </w:r>
    </w:p>
    <w:p w14:paraId="3A3E31E8" w14:textId="5775E8B7" w:rsidR="00880808" w:rsidRPr="00F016E7" w:rsidRDefault="00880808" w:rsidP="00880808">
      <w:pPr>
        <w:pStyle w:val="Heading3"/>
      </w:pPr>
      <w:bookmarkStart w:id="468" w:name="_Toc130223384"/>
      <w:bookmarkStart w:id="469" w:name="_Toc163048290"/>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468"/>
      <w:bookmarkEnd w:id="469"/>
    </w:p>
    <w:p w14:paraId="7F0D5E3B" w14:textId="49CBB0CC" w:rsidR="00880808" w:rsidRPr="009230CB" w:rsidRDefault="00880808" w:rsidP="00880808">
      <w:pPr>
        <w:pStyle w:val="Heading4"/>
      </w:pPr>
      <w:bookmarkStart w:id="470" w:name="_Toc130223385"/>
      <w:bookmarkStart w:id="471" w:name="_Toc163048291"/>
      <w:r>
        <w:t>6</w:t>
      </w:r>
      <w:r w:rsidRPr="009230CB">
        <w:t>.3.</w:t>
      </w:r>
      <w:r>
        <w:t>20</w:t>
      </w:r>
      <w:r w:rsidRPr="009230CB">
        <w:t>.1</w:t>
      </w:r>
      <w:r w:rsidRPr="009230CB">
        <w:tab/>
        <w:t>Definition</w:t>
      </w:r>
      <w:bookmarkEnd w:id="470"/>
      <w:bookmarkEnd w:id="471"/>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472" w:name="_Toc130223386"/>
      <w:bookmarkStart w:id="473" w:name="_Toc163048292"/>
      <w:r>
        <w:rPr>
          <w:lang w:val="fr-FR"/>
        </w:rPr>
        <w:t>6</w:t>
      </w:r>
      <w:r w:rsidRPr="009230CB">
        <w:rPr>
          <w:lang w:val="fr-FR"/>
        </w:rPr>
        <w:t>.3.</w:t>
      </w:r>
      <w:r>
        <w:rPr>
          <w:lang w:val="fr-FR"/>
        </w:rPr>
        <w:t>20</w:t>
      </w:r>
      <w:r w:rsidRPr="009230CB">
        <w:rPr>
          <w:lang w:val="fr-FR"/>
        </w:rPr>
        <w:t>.2</w:t>
      </w:r>
      <w:r w:rsidRPr="009230CB">
        <w:rPr>
          <w:lang w:val="fr-FR"/>
        </w:rPr>
        <w:tab/>
        <w:t>Attributes</w:t>
      </w:r>
      <w:bookmarkEnd w:id="472"/>
      <w:bookmarkEnd w:id="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r>
              <w:rPr>
                <w:rFonts w:ascii="Courier New" w:hAnsi="Courier New" w:cs="Courier New"/>
                <w:sz w:val="18"/>
                <w:lang w:eastAsia="zh-CN"/>
              </w:rPr>
              <w:t>triggerType</w:t>
            </w:r>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r w:rsidRPr="00186054">
              <w:rPr>
                <w:rFonts w:ascii="Courier New" w:hAnsi="Courier New" w:cs="Courier New"/>
                <w:sz w:val="18"/>
                <w:lang w:eastAsia="zh-CN"/>
              </w:rPr>
              <w:t>futuristicTriggerTime</w:t>
            </w:r>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474" w:name="_Toc130223387"/>
      <w:bookmarkStart w:id="475" w:name="_Toc163048293"/>
      <w:r>
        <w:t>6</w:t>
      </w:r>
      <w:r w:rsidRPr="009230CB">
        <w:t>.3.</w:t>
      </w:r>
      <w:r>
        <w:t>20</w:t>
      </w:r>
      <w:r w:rsidRPr="009230CB">
        <w:t>.3</w:t>
      </w:r>
      <w:r w:rsidRPr="009230CB">
        <w:tab/>
        <w:t>Attribute constraints</w:t>
      </w:r>
      <w:bookmarkEnd w:id="474"/>
      <w:bookmarkEnd w:id="475"/>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476"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477" w:name="_Toc163048294"/>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476"/>
      <w:bookmarkEnd w:id="477"/>
    </w:p>
    <w:p w14:paraId="0D209727" w14:textId="14D3765A" w:rsidR="00880808" w:rsidRDefault="00880808" w:rsidP="00880808">
      <w:r w:rsidRPr="0010481C">
        <w:t>The clause 5.5, in TS 28.541[3], of the &lt;&lt;IOC&gt;&gt; using this &lt;&lt;dataType&gt;&gt; as one of its attributes, shall be applicable.</w:t>
      </w:r>
    </w:p>
    <w:p w14:paraId="36537A6D" w14:textId="0EC0F705" w:rsidR="00880808" w:rsidRPr="00926D4D" w:rsidRDefault="00880808" w:rsidP="00880808">
      <w:pPr>
        <w:pStyle w:val="Heading3"/>
      </w:pPr>
      <w:bookmarkStart w:id="478" w:name="_Toc146025816"/>
      <w:bookmarkStart w:id="479" w:name="_Toc163048295"/>
      <w:r w:rsidRPr="00926D4D">
        <w:rPr>
          <w:lang w:eastAsia="zh-CN"/>
        </w:rPr>
        <w:t>6.3.</w:t>
      </w:r>
      <w:r>
        <w:rPr>
          <w:lang w:eastAsia="zh-CN"/>
        </w:rPr>
        <w:t>21</w:t>
      </w:r>
      <w:r w:rsidRPr="00926D4D">
        <w:tab/>
      </w:r>
      <w:bookmarkEnd w:id="478"/>
      <w:r>
        <w:rPr>
          <w:lang w:eastAsia="zh-CN"/>
        </w:rPr>
        <w:t>EdgeFederation</w:t>
      </w:r>
      <w:bookmarkEnd w:id="479"/>
    </w:p>
    <w:p w14:paraId="3B8C7779" w14:textId="720C9DA7" w:rsidR="00880808" w:rsidRPr="00926D4D" w:rsidRDefault="00880808" w:rsidP="00880808">
      <w:pPr>
        <w:pStyle w:val="Heading4"/>
      </w:pPr>
      <w:bookmarkStart w:id="480" w:name="_Toc146025817"/>
      <w:bookmarkStart w:id="481" w:name="_Toc163048296"/>
      <w:r w:rsidRPr="00926D4D">
        <w:t>6.3.</w:t>
      </w:r>
      <w:r>
        <w:t>21</w:t>
      </w:r>
      <w:r w:rsidRPr="00926D4D">
        <w:t>.1</w:t>
      </w:r>
      <w:r w:rsidRPr="00926D4D">
        <w:tab/>
        <w:t>Definition</w:t>
      </w:r>
      <w:bookmarkEnd w:id="480"/>
      <w:bookmarkEnd w:id="481"/>
    </w:p>
    <w:p w14:paraId="16D02890" w14:textId="77777777" w:rsidR="00880808" w:rsidRPr="00926D4D" w:rsidRDefault="00880808" w:rsidP="00880808">
      <w:r w:rsidRPr="00926D4D">
        <w:t xml:space="preserve">This IOC represent the </w:t>
      </w:r>
      <w:r w:rsidRPr="00F53678">
        <w:rPr>
          <w:lang w:val="en-US" w:eastAsia="ja-JP"/>
        </w:rPr>
        <w:t xml:space="preserve">the set of federation </w:t>
      </w:r>
      <w:r>
        <w:rPr>
          <w:lang w:val="en-US" w:eastAsia="ja-JP"/>
        </w:rPr>
        <w:t xml:space="preserve">relationship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482" w:name="_Toc146025818"/>
      <w:bookmarkStart w:id="483" w:name="_Toc163048297"/>
      <w:r w:rsidRPr="00926D4D">
        <w:t>6.3.</w:t>
      </w:r>
      <w:r>
        <w:t>21</w:t>
      </w:r>
      <w:r w:rsidRPr="00926D4D">
        <w:t>.2</w:t>
      </w:r>
      <w:r w:rsidRPr="00926D4D">
        <w:tab/>
        <w:t>Attributes</w:t>
      </w:r>
      <w:bookmarkEnd w:id="482"/>
      <w:bookmarkEnd w:id="483"/>
    </w:p>
    <w:p w14:paraId="7DB597D1" w14:textId="77777777" w:rsidR="00880808" w:rsidRPr="00B064E1" w:rsidRDefault="00880808" w:rsidP="00880808">
      <w:r>
        <w:t>T</w:t>
      </w:r>
      <w:r w:rsidRPr="00F03632">
        <w:t xml:space="preserve">he </w:t>
      </w:r>
      <w:r>
        <w:rPr>
          <w:lang w:eastAsia="zh-CN"/>
        </w:rPr>
        <w:t>EdgeFederation</w:t>
      </w:r>
      <w:r w:rsidRPr="00F03632">
        <w:t xml:space="preserve">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8"/>
        <w:gridCol w:w="947"/>
        <w:gridCol w:w="1313"/>
        <w:gridCol w:w="1308"/>
        <w:gridCol w:w="1310"/>
        <w:gridCol w:w="1512"/>
        <w:gridCol w:w="593"/>
      </w:tblGrid>
      <w:tr w:rsidR="00880808" w:rsidRPr="00926D4D" w14:paraId="4C599A2D" w14:textId="77777777" w:rsidTr="00E1156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E270F"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7D4748"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249762"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D058C1"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9A8E5" w14:textId="77777777" w:rsidR="00880808" w:rsidRPr="00926D4D" w:rsidRDefault="00880808" w:rsidP="00E1156B">
            <w:pPr>
              <w:pStyle w:val="TAH"/>
            </w:pPr>
            <w:r w:rsidRPr="00926D4D">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0B014FA8" w14:textId="77777777" w:rsidR="00880808" w:rsidRPr="00926D4D" w:rsidRDefault="00880808" w:rsidP="00E1156B">
            <w:pPr>
              <w:pStyle w:val="TAH"/>
            </w:pPr>
            <w:r w:rsidRPr="00926D4D">
              <w:t>isNotifyable</w:t>
            </w:r>
          </w:p>
        </w:tc>
      </w:tr>
      <w:tr w:rsidR="00880808" w:rsidRPr="00926D4D" w14:paraId="6D418339" w14:textId="77777777" w:rsidTr="00E1156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47C8864" w14:textId="77777777" w:rsidR="00880808" w:rsidRPr="00926D4D" w:rsidRDefault="00880808" w:rsidP="00E1156B">
            <w:pPr>
              <w:pStyle w:val="TAL"/>
              <w:rPr>
                <w:rFonts w:ascii="Courier New" w:hAnsi="Courier New" w:cs="Courier New"/>
                <w:lang w:eastAsia="zh-CN"/>
              </w:rPr>
            </w:pPr>
            <w:r w:rsidRPr="001952A6">
              <w:rPr>
                <w:rFonts w:ascii="Courier New" w:hAnsi="Courier New" w:cs="Courier New"/>
                <w:lang w:eastAsia="zh-CN"/>
              </w:rPr>
              <w:t>participatingOPiD</w:t>
            </w:r>
          </w:p>
        </w:tc>
        <w:tc>
          <w:tcPr>
            <w:tcW w:w="947" w:type="dxa"/>
            <w:tcBorders>
              <w:top w:val="single" w:sz="4" w:space="0" w:color="auto"/>
              <w:left w:val="single" w:sz="4" w:space="0" w:color="auto"/>
              <w:bottom w:val="single" w:sz="4" w:space="0" w:color="auto"/>
              <w:right w:val="single" w:sz="4" w:space="0" w:color="auto"/>
            </w:tcBorders>
          </w:tcPr>
          <w:p w14:paraId="58892836" w14:textId="77777777" w:rsidR="00880808" w:rsidRPr="00926D4D" w:rsidRDefault="00880808" w:rsidP="00E1156B">
            <w:pPr>
              <w:pStyle w:val="TAL"/>
              <w:jc w:val="center"/>
            </w:pPr>
            <w:r>
              <w:t>CM</w:t>
            </w:r>
          </w:p>
        </w:tc>
        <w:tc>
          <w:tcPr>
            <w:tcW w:w="1320" w:type="dxa"/>
            <w:tcBorders>
              <w:top w:val="single" w:sz="4" w:space="0" w:color="auto"/>
              <w:left w:val="single" w:sz="4" w:space="0" w:color="auto"/>
              <w:bottom w:val="single" w:sz="4" w:space="0" w:color="auto"/>
              <w:right w:val="single" w:sz="4" w:space="0" w:color="auto"/>
            </w:tcBorders>
          </w:tcPr>
          <w:p w14:paraId="20D88F30"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EF9E9AC"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4863F08" w14:textId="77777777" w:rsidR="00880808" w:rsidRPr="00926D4D" w:rsidRDefault="00880808" w:rsidP="00E1156B">
            <w:pPr>
              <w:pStyle w:val="TAL"/>
              <w:jc w:val="center"/>
              <w:rPr>
                <w:rFonts w:cs="Arial"/>
              </w:rPr>
            </w:pPr>
            <w:r w:rsidRPr="00D65631">
              <w:rPr>
                <w:sz w:val="20"/>
                <w:lang w:val="en-US" w:eastAsia="ja-JP"/>
              </w:rPr>
              <w:t>F</w:t>
            </w:r>
          </w:p>
        </w:tc>
        <w:tc>
          <w:tcPr>
            <w:tcW w:w="1533" w:type="dxa"/>
            <w:gridSpan w:val="2"/>
            <w:tcBorders>
              <w:top w:val="single" w:sz="4" w:space="0" w:color="auto"/>
              <w:left w:val="single" w:sz="4" w:space="0" w:color="auto"/>
              <w:bottom w:val="single" w:sz="4" w:space="0" w:color="auto"/>
              <w:right w:val="single" w:sz="4" w:space="0" w:color="auto"/>
            </w:tcBorders>
          </w:tcPr>
          <w:p w14:paraId="6D2CDDAF"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50046154" w14:textId="77777777" w:rsidTr="00E1156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5541D45" w14:textId="77777777" w:rsidR="00880808" w:rsidRPr="00926D4D" w:rsidRDefault="00880808" w:rsidP="00E1156B">
            <w:pPr>
              <w:pStyle w:val="TAL"/>
              <w:rPr>
                <w:rFonts w:ascii="Courier New" w:hAnsi="Courier New" w:cs="Courier New"/>
                <w:lang w:eastAsia="zh-CN"/>
              </w:rPr>
            </w:pPr>
            <w:r w:rsidRPr="001952A6">
              <w:rPr>
                <w:rFonts w:ascii="Courier New" w:hAnsi="Courier New" w:cs="Courier New"/>
                <w:lang w:eastAsia="zh-CN"/>
              </w:rPr>
              <w:t>originatingOPiD</w:t>
            </w:r>
          </w:p>
        </w:tc>
        <w:tc>
          <w:tcPr>
            <w:tcW w:w="947" w:type="dxa"/>
            <w:tcBorders>
              <w:top w:val="single" w:sz="4" w:space="0" w:color="auto"/>
              <w:left w:val="single" w:sz="4" w:space="0" w:color="auto"/>
              <w:bottom w:val="single" w:sz="4" w:space="0" w:color="auto"/>
              <w:right w:val="single" w:sz="4" w:space="0" w:color="auto"/>
            </w:tcBorders>
          </w:tcPr>
          <w:p w14:paraId="06F3816A" w14:textId="77777777" w:rsidR="00880808" w:rsidRPr="00926D4D" w:rsidRDefault="00880808" w:rsidP="00E1156B">
            <w:pPr>
              <w:pStyle w:val="TAL"/>
              <w:jc w:val="center"/>
            </w:pPr>
            <w:r>
              <w:t>CM</w:t>
            </w:r>
          </w:p>
        </w:tc>
        <w:tc>
          <w:tcPr>
            <w:tcW w:w="1320" w:type="dxa"/>
            <w:tcBorders>
              <w:top w:val="single" w:sz="4" w:space="0" w:color="auto"/>
              <w:left w:val="single" w:sz="4" w:space="0" w:color="auto"/>
              <w:bottom w:val="single" w:sz="4" w:space="0" w:color="auto"/>
              <w:right w:val="single" w:sz="4" w:space="0" w:color="auto"/>
            </w:tcBorders>
          </w:tcPr>
          <w:p w14:paraId="46B86C77"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C25EA79"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5A0E43F" w14:textId="77777777" w:rsidR="00880808" w:rsidRPr="00926D4D" w:rsidRDefault="00880808" w:rsidP="00E1156B">
            <w:pPr>
              <w:pStyle w:val="TAL"/>
              <w:jc w:val="center"/>
              <w:rPr>
                <w:rFonts w:cs="Arial"/>
              </w:rPr>
            </w:pPr>
            <w:r w:rsidRPr="00D65631">
              <w:rPr>
                <w:sz w:val="20"/>
                <w:lang w:val="en-US" w:eastAsia="ja-JP"/>
              </w:rPr>
              <w:t>F</w:t>
            </w:r>
          </w:p>
        </w:tc>
        <w:tc>
          <w:tcPr>
            <w:tcW w:w="1533" w:type="dxa"/>
            <w:gridSpan w:val="2"/>
            <w:tcBorders>
              <w:top w:val="single" w:sz="4" w:space="0" w:color="auto"/>
              <w:left w:val="single" w:sz="4" w:space="0" w:color="auto"/>
              <w:bottom w:val="single" w:sz="4" w:space="0" w:color="auto"/>
              <w:right w:val="single" w:sz="4" w:space="0" w:color="auto"/>
            </w:tcBorders>
          </w:tcPr>
          <w:p w14:paraId="486118E2" w14:textId="77777777" w:rsidR="00880808" w:rsidRPr="00926D4D" w:rsidRDefault="00880808" w:rsidP="00E1156B">
            <w:pPr>
              <w:pStyle w:val="TAL"/>
              <w:jc w:val="center"/>
              <w:rPr>
                <w:rFonts w:cs="Arial"/>
                <w:lang w:eastAsia="zh-CN"/>
              </w:rPr>
            </w:pPr>
            <w:r w:rsidRPr="00D65631">
              <w:rPr>
                <w:sz w:val="20"/>
                <w:lang w:val="en-US" w:eastAsia="ja-JP"/>
              </w:rPr>
              <w:t>T</w:t>
            </w:r>
          </w:p>
        </w:tc>
      </w:tr>
      <w:tr w:rsidR="009543C1" w:rsidRPr="00926D4D" w14:paraId="5287E5CF" w14:textId="77777777" w:rsidTr="00E1156B">
        <w:trPr>
          <w:gridAfter w:val="1"/>
          <w:wAfter w:w="615" w:type="dxa"/>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470935E" w14:textId="443EA83F" w:rsidR="001E564D" w:rsidRPr="001952A6" w:rsidRDefault="001E564D" w:rsidP="001E564D">
            <w:pPr>
              <w:pStyle w:val="TAL"/>
              <w:rPr>
                <w:rFonts w:ascii="Courier New" w:hAnsi="Courier New" w:cs="Courier New"/>
                <w:lang w:eastAsia="zh-CN"/>
              </w:rPr>
            </w:pPr>
            <w:r>
              <w:rPr>
                <w:rFonts w:ascii="Courier New" w:hAnsi="Courier New" w:cs="Courier New"/>
                <w:lang w:eastAsia="zh-CN"/>
              </w:rPr>
              <w:t>f</w:t>
            </w:r>
            <w:r w:rsidRPr="009A1166">
              <w:rPr>
                <w:rFonts w:ascii="Courier New" w:hAnsi="Courier New" w:cs="Courier New"/>
                <w:lang w:eastAsia="zh-CN"/>
              </w:rPr>
              <w:t>ederatedECSInfo</w:t>
            </w:r>
          </w:p>
        </w:tc>
        <w:tc>
          <w:tcPr>
            <w:tcW w:w="947" w:type="dxa"/>
            <w:tcBorders>
              <w:top w:val="single" w:sz="4" w:space="0" w:color="auto"/>
              <w:left w:val="single" w:sz="4" w:space="0" w:color="auto"/>
              <w:bottom w:val="single" w:sz="4" w:space="0" w:color="auto"/>
              <w:right w:val="single" w:sz="4" w:space="0" w:color="auto"/>
            </w:tcBorders>
          </w:tcPr>
          <w:p w14:paraId="6DD235F1" w14:textId="32C95FD7" w:rsidR="001E564D" w:rsidRDefault="001E564D" w:rsidP="001E564D">
            <w:pPr>
              <w:pStyle w:val="TAL"/>
              <w:jc w:val="center"/>
            </w:pPr>
            <w:r w:rsidRPr="00BF4B16">
              <w:t>M</w:t>
            </w:r>
          </w:p>
        </w:tc>
        <w:tc>
          <w:tcPr>
            <w:tcW w:w="1320" w:type="dxa"/>
            <w:tcBorders>
              <w:top w:val="single" w:sz="4" w:space="0" w:color="auto"/>
              <w:left w:val="single" w:sz="4" w:space="0" w:color="auto"/>
              <w:bottom w:val="single" w:sz="4" w:space="0" w:color="auto"/>
              <w:right w:val="single" w:sz="4" w:space="0" w:color="auto"/>
            </w:tcBorders>
          </w:tcPr>
          <w:p w14:paraId="346C529E" w14:textId="726E849B" w:rsidR="001E564D" w:rsidRPr="00D65631" w:rsidRDefault="001E564D" w:rsidP="001E564D">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AA38D0" w14:textId="14E235C8" w:rsidR="001E564D" w:rsidRPr="00D65631" w:rsidRDefault="001E564D" w:rsidP="001E564D">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524CFE" w14:textId="4535FCB8" w:rsidR="001E564D" w:rsidRPr="00D65631" w:rsidRDefault="001E564D" w:rsidP="001E564D">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360866B" w14:textId="432CE820" w:rsidR="001E564D" w:rsidRPr="00D65631" w:rsidRDefault="001E564D" w:rsidP="001E564D">
            <w:pPr>
              <w:pStyle w:val="TAL"/>
              <w:jc w:val="center"/>
              <w:rPr>
                <w:sz w:val="20"/>
                <w:lang w:val="en-US" w:eastAsia="ja-JP"/>
              </w:rPr>
            </w:pPr>
            <w:r w:rsidRPr="00D65631">
              <w:rPr>
                <w:sz w:val="20"/>
                <w:lang w:val="en-US" w:eastAsia="ja-JP"/>
              </w:rPr>
              <w:t>T</w:t>
            </w:r>
          </w:p>
        </w:tc>
      </w:tr>
    </w:tbl>
    <w:p w14:paraId="5316BB71" w14:textId="77777777" w:rsidR="00880808" w:rsidRPr="00926D4D" w:rsidRDefault="00880808" w:rsidP="00880808"/>
    <w:p w14:paraId="2A21B56B" w14:textId="3813AFB8" w:rsidR="00880808" w:rsidRPr="00926D4D" w:rsidRDefault="00880808" w:rsidP="00880808">
      <w:pPr>
        <w:pStyle w:val="Heading4"/>
      </w:pPr>
      <w:bookmarkStart w:id="484" w:name="_Toc146025819"/>
      <w:bookmarkStart w:id="485" w:name="_Toc163048298"/>
      <w:r w:rsidRPr="00926D4D">
        <w:t>6.3.</w:t>
      </w:r>
      <w:r>
        <w:t>21</w:t>
      </w:r>
      <w:r w:rsidRPr="00926D4D">
        <w:t>.3</w:t>
      </w:r>
      <w:r w:rsidRPr="00926D4D">
        <w:tab/>
        <w:t>Attribute constraints</w:t>
      </w:r>
      <w:bookmarkEnd w:id="484"/>
      <w:bookmarkEnd w:id="485"/>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77777777" w:rsidR="00BB4FA8" w:rsidRPr="00186054" w:rsidRDefault="00BB4FA8" w:rsidP="00E1156B">
            <w:pPr>
              <w:keepNext/>
              <w:keepLines/>
              <w:spacing w:after="0"/>
              <w:rPr>
                <w:rFonts w:cs="Arial"/>
                <w:sz w:val="18"/>
                <w:szCs w:val="18"/>
              </w:rPr>
            </w:pPr>
            <w:r w:rsidRPr="001952A6">
              <w:rPr>
                <w:rFonts w:ascii="Courier New" w:hAnsi="Courier New" w:cs="Courier New"/>
                <w:lang w:eastAsia="zh-CN"/>
              </w:rPr>
              <w:t>participatingOPiD</w:t>
            </w:r>
            <w:r w:rsidRPr="00186054">
              <w:rPr>
                <w:sz w:val="18"/>
                <w:szCs w:val="18"/>
              </w:rPr>
              <w:t xml:space="preserve"> </w:t>
            </w:r>
            <w:r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77777777" w:rsidR="00BB4FA8" w:rsidRPr="00186054" w:rsidRDefault="00BB4FA8" w:rsidP="00E1156B">
            <w:pPr>
              <w:keepNext/>
              <w:keepLines/>
              <w:spacing w:after="0"/>
              <w:rPr>
                <w:rFonts w:ascii="Courier New" w:hAnsi="Courier New" w:cs="Courier New"/>
                <w:sz w:val="18"/>
                <w:szCs w:val="18"/>
                <w:lang w:val="de-DE" w:eastAsia="zh-CN"/>
              </w:rPr>
            </w:pPr>
            <w:r w:rsidRPr="001952A6">
              <w:rPr>
                <w:rFonts w:ascii="Courier New" w:hAnsi="Courier New" w:cs="Courier New"/>
                <w:lang w:eastAsia="zh-CN"/>
              </w:rPr>
              <w:t>originatingOPiD</w:t>
            </w:r>
            <w:r w:rsidRPr="00186054">
              <w:rPr>
                <w:sz w:val="18"/>
                <w:szCs w:val="18"/>
              </w:rPr>
              <w:t xml:space="preserve"> </w:t>
            </w:r>
            <w:r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486" w:name="_Toc146025820"/>
      <w:bookmarkStart w:id="487" w:name="_Toc163048299"/>
      <w:r w:rsidRPr="00926D4D">
        <w:rPr>
          <w:lang w:eastAsia="zh-CN"/>
        </w:rPr>
        <w:t>6.3.</w:t>
      </w:r>
      <w:r>
        <w:rPr>
          <w:lang w:eastAsia="zh-CN"/>
        </w:rPr>
        <w:t>21</w:t>
      </w:r>
      <w:r w:rsidRPr="00926D4D">
        <w:rPr>
          <w:lang w:eastAsia="zh-CN"/>
        </w:rPr>
        <w:t>.</w:t>
      </w:r>
      <w:r w:rsidRPr="00926D4D">
        <w:t>4</w:t>
      </w:r>
      <w:r w:rsidRPr="00926D4D">
        <w:tab/>
        <w:t>Notifications</w:t>
      </w:r>
      <w:bookmarkEnd w:id="486"/>
      <w:bookmarkEnd w:id="487"/>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488" w:name="_Toc163048300"/>
      <w:r w:rsidRPr="00926D4D">
        <w:rPr>
          <w:lang w:eastAsia="zh-CN"/>
        </w:rPr>
        <w:t>6.3.</w:t>
      </w:r>
      <w:r>
        <w:rPr>
          <w:lang w:eastAsia="zh-CN"/>
        </w:rPr>
        <w:t>22</w:t>
      </w:r>
      <w:r w:rsidRPr="00926D4D">
        <w:tab/>
      </w:r>
      <w:r>
        <w:t>Operator</w:t>
      </w:r>
      <w:r>
        <w:rPr>
          <w:lang w:eastAsia="zh-CN"/>
        </w:rPr>
        <w:t>EdgeFederation</w:t>
      </w:r>
      <w:bookmarkEnd w:id="488"/>
    </w:p>
    <w:p w14:paraId="0A4E786B" w14:textId="71C3A7A1" w:rsidR="00880808" w:rsidRPr="00926D4D" w:rsidRDefault="00880808" w:rsidP="00880808">
      <w:pPr>
        <w:pStyle w:val="Heading4"/>
      </w:pPr>
      <w:bookmarkStart w:id="489" w:name="_Toc163048301"/>
      <w:r w:rsidRPr="00926D4D">
        <w:t>6.3.</w:t>
      </w:r>
      <w:r>
        <w:t>22</w:t>
      </w:r>
      <w:r w:rsidRPr="00926D4D">
        <w:t>.1</w:t>
      </w:r>
      <w:r w:rsidRPr="00926D4D">
        <w:tab/>
        <w:t>Definition</w:t>
      </w:r>
      <w:bookmarkEnd w:id="489"/>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490" w:name="_Toc163048302"/>
      <w:r w:rsidRPr="00926D4D">
        <w:t>6.3.</w:t>
      </w:r>
      <w:r w:rsidR="004725B5">
        <w:t>22</w:t>
      </w:r>
      <w:r w:rsidRPr="00926D4D">
        <w:t>.2</w:t>
      </w:r>
      <w:r w:rsidRPr="00926D4D">
        <w:tab/>
        <w:t>Attributes</w:t>
      </w:r>
      <w:bookmarkEnd w:id="490"/>
    </w:p>
    <w:p w14:paraId="3C3B2377" w14:textId="77777777" w:rsidR="00880808" w:rsidRPr="00B064E1" w:rsidRDefault="00880808" w:rsidP="00880808">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r w:rsidRPr="00926D4D">
              <w:t>isNotifyable</w:t>
            </w:r>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r w:rsidRPr="00B352E9">
              <w:rPr>
                <w:rFonts w:ascii="Courier New" w:hAnsi="Courier New" w:cs="Courier New"/>
                <w:lang w:eastAsia="zh-CN"/>
              </w:rPr>
              <w:t>federationID</w:t>
            </w:r>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FederationExpiry</w:t>
            </w:r>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77777777" w:rsidR="00880808" w:rsidRPr="00B352E9"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originatedOPiD</w:t>
            </w:r>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r>
              <w:rPr>
                <w:rFonts w:ascii="Courier New" w:hAnsi="Courier New" w:cs="Courier New"/>
                <w:lang w:eastAsia="zh-CN"/>
              </w:rPr>
              <w:t>avaibleEDNList</w:t>
            </w:r>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r>
              <w:rPr>
                <w:lang w:val="fr-FR"/>
              </w:rPr>
              <w:t>Attribute related to role</w:t>
            </w:r>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acceptedEDN</w:t>
            </w:r>
            <w:r w:rsidR="00BB4FA8">
              <w:rPr>
                <w:rFonts w:ascii="Courier New" w:hAnsi="Courier New" w:cs="Courier New"/>
                <w:lang w:eastAsia="zh-CN"/>
              </w:rPr>
              <w:t>List</w:t>
            </w:r>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491" w:name="_Toc163048303"/>
      <w:r w:rsidRPr="00926D4D">
        <w:t>6.3.</w:t>
      </w:r>
      <w:r w:rsidR="004725B5">
        <w:t>22</w:t>
      </w:r>
      <w:r w:rsidRPr="00926D4D">
        <w:t>.3</w:t>
      </w:r>
      <w:r w:rsidRPr="00926D4D">
        <w:tab/>
        <w:t>Attribute constraints</w:t>
      </w:r>
      <w:bookmarkEnd w:id="491"/>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492" w:name="_Toc163048304"/>
      <w:r w:rsidRPr="00926D4D">
        <w:rPr>
          <w:lang w:eastAsia="zh-CN"/>
        </w:rPr>
        <w:t>6.3.</w:t>
      </w:r>
      <w:r w:rsidR="004725B5">
        <w:rPr>
          <w:lang w:eastAsia="zh-CN"/>
        </w:rPr>
        <w:t>22</w:t>
      </w:r>
      <w:r w:rsidRPr="00926D4D">
        <w:rPr>
          <w:lang w:eastAsia="zh-CN"/>
        </w:rPr>
        <w:t>.</w:t>
      </w:r>
      <w:r w:rsidRPr="00926D4D">
        <w:t>4</w:t>
      </w:r>
      <w:r w:rsidRPr="00926D4D">
        <w:tab/>
        <w:t>Notifications</w:t>
      </w:r>
      <w:bookmarkEnd w:id="492"/>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493" w:name="_Toc163048305"/>
      <w:r w:rsidRPr="00926D4D">
        <w:rPr>
          <w:lang w:eastAsia="zh-CN"/>
        </w:rPr>
        <w:t>6.3.</w:t>
      </w:r>
      <w:r w:rsidR="004725B5">
        <w:rPr>
          <w:lang w:eastAsia="zh-CN"/>
        </w:rPr>
        <w:t>23</w:t>
      </w:r>
      <w:r w:rsidRPr="00926D4D">
        <w:tab/>
      </w:r>
      <w:r>
        <w:t>Operator</w:t>
      </w:r>
      <w:r>
        <w:rPr>
          <w:lang w:eastAsia="zh-CN"/>
        </w:rPr>
        <w:t>EdgeDataNetwork</w:t>
      </w:r>
      <w:bookmarkEnd w:id="493"/>
    </w:p>
    <w:p w14:paraId="4CD5C667" w14:textId="2F012036" w:rsidR="00880808" w:rsidRPr="00926D4D" w:rsidRDefault="00880808" w:rsidP="00880808">
      <w:pPr>
        <w:pStyle w:val="Heading4"/>
      </w:pPr>
      <w:bookmarkStart w:id="494" w:name="_Toc163048306"/>
      <w:r w:rsidRPr="00926D4D">
        <w:t>6.3.</w:t>
      </w:r>
      <w:r w:rsidR="004725B5">
        <w:t>23</w:t>
      </w:r>
      <w:r w:rsidRPr="00926D4D">
        <w:t>.1</w:t>
      </w:r>
      <w:r w:rsidRPr="00926D4D">
        <w:tab/>
        <w:t>Definition</w:t>
      </w:r>
      <w:bookmarkEnd w:id="494"/>
    </w:p>
    <w:p w14:paraId="40294545" w14:textId="77777777" w:rsidR="00880808" w:rsidRPr="00926D4D" w:rsidRDefault="00880808" w:rsidP="00880808">
      <w:pPr>
        <w:jc w:val="both"/>
      </w:pPr>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p>
    <w:p w14:paraId="0A533878" w14:textId="76AD07C7" w:rsidR="00880808" w:rsidRDefault="00880808" w:rsidP="00880808">
      <w:pPr>
        <w:pStyle w:val="Heading4"/>
      </w:pPr>
      <w:bookmarkStart w:id="495" w:name="_Toc163048307"/>
      <w:r w:rsidRPr="00926D4D">
        <w:t>6.3.</w:t>
      </w:r>
      <w:r w:rsidR="004725B5">
        <w:t>23</w:t>
      </w:r>
      <w:r w:rsidRPr="00926D4D">
        <w:t>.2</w:t>
      </w:r>
      <w:r w:rsidRPr="00926D4D">
        <w:tab/>
        <w:t>Attributes</w:t>
      </w:r>
      <w:bookmarkEnd w:id="495"/>
    </w:p>
    <w:p w14:paraId="35AA0340" w14:textId="77777777" w:rsidR="00880808" w:rsidRPr="00B064E1" w:rsidRDefault="00880808" w:rsidP="00880808">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r w:rsidRPr="00926D4D">
              <w:t>isNotifyable</w:t>
            </w:r>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availableEASResource</w:t>
            </w:r>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r>
              <w:rPr>
                <w:lang w:val="fr-FR"/>
              </w:rPr>
              <w:t>Attribute related to role</w:t>
            </w:r>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r>
              <w:rPr>
                <w:rFonts w:ascii="Courier New" w:hAnsi="Courier New"/>
                <w:szCs w:val="18"/>
                <w:lang w:val="fr-FR"/>
              </w:rPr>
              <w:t>edgeDataNetworkRef</w:t>
            </w:r>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496" w:name="_Toc163048308"/>
      <w:r w:rsidRPr="00926D4D">
        <w:t>6.3.</w:t>
      </w:r>
      <w:r w:rsidR="004725B5">
        <w:t>23</w:t>
      </w:r>
      <w:r w:rsidRPr="00926D4D">
        <w:t>.3</w:t>
      </w:r>
      <w:r w:rsidRPr="00926D4D">
        <w:tab/>
        <w:t>Attribute constraints</w:t>
      </w:r>
      <w:bookmarkEnd w:id="496"/>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497" w:name="_Toc163048309"/>
      <w:r w:rsidRPr="00926D4D">
        <w:rPr>
          <w:lang w:eastAsia="zh-CN"/>
        </w:rPr>
        <w:t>6.3.</w:t>
      </w:r>
      <w:r w:rsidR="004725B5">
        <w:rPr>
          <w:lang w:eastAsia="zh-CN"/>
        </w:rPr>
        <w:t>23</w:t>
      </w:r>
      <w:r w:rsidRPr="00926D4D">
        <w:rPr>
          <w:lang w:eastAsia="zh-CN"/>
        </w:rPr>
        <w:t>.</w:t>
      </w:r>
      <w:r w:rsidRPr="00926D4D">
        <w:t>4</w:t>
      </w:r>
      <w:r w:rsidRPr="00926D4D">
        <w:tab/>
        <w:t>Notifications</w:t>
      </w:r>
      <w:bookmarkEnd w:id="497"/>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498" w:name="_Toc146025891"/>
      <w:bookmarkStart w:id="499" w:name="_Toc163048310"/>
      <w:r>
        <w:rPr>
          <w:rFonts w:cs="Arial"/>
          <w:szCs w:val="28"/>
        </w:rPr>
        <w:t>6</w:t>
      </w:r>
      <w:r w:rsidRPr="009230CB">
        <w:rPr>
          <w:rFonts w:cs="Arial"/>
          <w:szCs w:val="28"/>
        </w:rPr>
        <w:t>.3.</w:t>
      </w:r>
      <w:r w:rsidR="004725B5">
        <w:rPr>
          <w:rFonts w:cs="Arial"/>
          <w:szCs w:val="28"/>
        </w:rPr>
        <w:t>24</w:t>
      </w:r>
      <w:r w:rsidRPr="009230CB">
        <w:rPr>
          <w:rFonts w:cs="Arial"/>
          <w:szCs w:val="28"/>
        </w:rPr>
        <w:tab/>
      </w:r>
      <w:r>
        <w:t>AvailableEDN</w:t>
      </w:r>
      <w:r w:rsidRPr="00F016E7">
        <w:t xml:space="preserve"> &lt;</w:t>
      </w:r>
      <w:r w:rsidRPr="009230CB">
        <w:t>&lt;dataType&gt;&gt;</w:t>
      </w:r>
      <w:bookmarkEnd w:id="498"/>
      <w:bookmarkEnd w:id="499"/>
    </w:p>
    <w:p w14:paraId="34323342" w14:textId="17D659BE" w:rsidR="00880808" w:rsidRPr="009230CB" w:rsidRDefault="00880808" w:rsidP="00880808">
      <w:pPr>
        <w:pStyle w:val="Heading4"/>
      </w:pPr>
      <w:bookmarkStart w:id="500" w:name="_Toc146025892"/>
      <w:bookmarkStart w:id="501" w:name="_Toc163048311"/>
      <w:r>
        <w:t>6</w:t>
      </w:r>
      <w:r w:rsidRPr="009230CB">
        <w:t>.3.</w:t>
      </w:r>
      <w:r w:rsidR="004725B5">
        <w:t>24</w:t>
      </w:r>
      <w:r w:rsidRPr="009230CB">
        <w:t>.1</w:t>
      </w:r>
      <w:r w:rsidRPr="009230CB">
        <w:tab/>
        <w:t>Definition</w:t>
      </w:r>
      <w:bookmarkEnd w:id="500"/>
      <w:bookmarkEnd w:id="501"/>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502" w:name="_Toc146025893"/>
      <w:bookmarkStart w:id="503" w:name="_Toc163048312"/>
      <w:r>
        <w:rPr>
          <w:lang w:val="fr-FR"/>
        </w:rPr>
        <w:t>6</w:t>
      </w:r>
      <w:r w:rsidRPr="009230CB">
        <w:rPr>
          <w:lang w:val="fr-FR"/>
        </w:rPr>
        <w:t>.3.</w:t>
      </w:r>
      <w:r w:rsidR="004725B5">
        <w:rPr>
          <w:lang w:val="fr-FR"/>
        </w:rPr>
        <w:t>24</w:t>
      </w:r>
      <w:r w:rsidRPr="009230CB">
        <w:rPr>
          <w:lang w:val="fr-FR"/>
        </w:rPr>
        <w:t>.2</w:t>
      </w:r>
      <w:r w:rsidRPr="009230CB">
        <w:rPr>
          <w:lang w:val="fr-FR"/>
        </w:rPr>
        <w:tab/>
        <w:t>Attributes</w:t>
      </w:r>
      <w:bookmarkEnd w:id="502"/>
      <w:bookmarkEnd w:id="5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availableEDN</w:t>
            </w:r>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resourceQuota</w:t>
            </w:r>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504" w:name="_Toc146025894"/>
      <w:bookmarkStart w:id="505" w:name="_Toc163048313"/>
      <w:r>
        <w:t>6</w:t>
      </w:r>
      <w:r w:rsidRPr="009230CB">
        <w:t>.3.</w:t>
      </w:r>
      <w:r w:rsidR="004725B5">
        <w:t>24</w:t>
      </w:r>
      <w:r w:rsidRPr="009230CB">
        <w:t>.3</w:t>
      </w:r>
      <w:r w:rsidRPr="009230CB">
        <w:tab/>
        <w:t>Attribute constraints</w:t>
      </w:r>
      <w:bookmarkEnd w:id="504"/>
      <w:bookmarkEnd w:id="505"/>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506" w:name="_Toc146025895"/>
      <w:bookmarkStart w:id="507" w:name="_Toc163048314"/>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506"/>
      <w:bookmarkEnd w:id="507"/>
    </w:p>
    <w:p w14:paraId="0077305F" w14:textId="1481480F" w:rsidR="00880808" w:rsidRDefault="00880808" w:rsidP="00DF713B">
      <w:r w:rsidRPr="0010481C">
        <w:t>The clause 5.5, in TS 28.541[3], of the &lt;&lt;IOC&gt;&gt; using this &lt;&lt;dataType&gt;&gt; as one of its attributes, shall be applicable.</w:t>
      </w:r>
    </w:p>
    <w:p w14:paraId="12BA4A44" w14:textId="5CE8CE32" w:rsidR="001E564D" w:rsidRPr="00F016E7" w:rsidRDefault="001E564D" w:rsidP="001E564D">
      <w:pPr>
        <w:pStyle w:val="Heading3"/>
      </w:pPr>
      <w:bookmarkStart w:id="508" w:name="_Toc163048315"/>
      <w:r>
        <w:rPr>
          <w:rFonts w:cs="Arial"/>
          <w:szCs w:val="28"/>
        </w:rPr>
        <w:t>6</w:t>
      </w:r>
      <w:r w:rsidRPr="009230CB">
        <w:rPr>
          <w:rFonts w:cs="Arial"/>
          <w:szCs w:val="28"/>
        </w:rPr>
        <w:t>.3.</w:t>
      </w:r>
      <w:r>
        <w:rPr>
          <w:rFonts w:cs="Arial"/>
          <w:szCs w:val="28"/>
        </w:rPr>
        <w:t>25</w:t>
      </w:r>
      <w:r w:rsidRPr="009230CB">
        <w:rPr>
          <w:rFonts w:cs="Arial"/>
          <w:szCs w:val="28"/>
        </w:rPr>
        <w:tab/>
      </w:r>
      <w:r>
        <w:rPr>
          <w:rFonts w:cs="Arial"/>
          <w:szCs w:val="28"/>
        </w:rPr>
        <w:t>F</w:t>
      </w:r>
      <w:r w:rsidRPr="00873294">
        <w:rPr>
          <w:rFonts w:cs="Arial"/>
          <w:szCs w:val="28"/>
        </w:rPr>
        <w:t>ederatedECSInfo</w:t>
      </w:r>
      <w:r w:rsidRPr="00F016E7">
        <w:t xml:space="preserve"> &lt;</w:t>
      </w:r>
      <w:r w:rsidRPr="009230CB">
        <w:t>&lt;dataType&gt;&gt;</w:t>
      </w:r>
      <w:bookmarkEnd w:id="508"/>
    </w:p>
    <w:p w14:paraId="0FBFCC7A" w14:textId="61C7E181" w:rsidR="001E564D" w:rsidRPr="009230CB" w:rsidRDefault="001E564D" w:rsidP="001E564D">
      <w:pPr>
        <w:pStyle w:val="Heading4"/>
      </w:pPr>
      <w:bookmarkStart w:id="509" w:name="_Toc163048316"/>
      <w:r>
        <w:t>6</w:t>
      </w:r>
      <w:r w:rsidRPr="009230CB">
        <w:t>.3.</w:t>
      </w:r>
      <w:r>
        <w:t>25</w:t>
      </w:r>
      <w:r w:rsidRPr="009230CB">
        <w:t>.1</w:t>
      </w:r>
      <w:r w:rsidRPr="009230CB">
        <w:tab/>
        <w:t>Definition</w:t>
      </w:r>
      <w:bookmarkEnd w:id="509"/>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510" w:name="_Toc163048317"/>
      <w:r>
        <w:rPr>
          <w:lang w:val="fr-FR"/>
        </w:rPr>
        <w:t>6</w:t>
      </w:r>
      <w:r w:rsidRPr="009230CB">
        <w:rPr>
          <w:lang w:val="fr-FR"/>
        </w:rPr>
        <w:t>.3.</w:t>
      </w:r>
      <w:r>
        <w:rPr>
          <w:lang w:val="fr-FR"/>
        </w:rPr>
        <w:t>25</w:t>
      </w:r>
      <w:r w:rsidRPr="009230CB">
        <w:rPr>
          <w:lang w:val="fr-FR"/>
        </w:rPr>
        <w:t>.2</w:t>
      </w:r>
      <w:r w:rsidRPr="009230CB">
        <w:rPr>
          <w:lang w:val="fr-FR"/>
        </w:rPr>
        <w:tab/>
        <w:t>Attributes</w:t>
      </w:r>
      <w:bookmarkEnd w:id="5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federateECSIdentifier</w:t>
            </w:r>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511" w:name="_Toc163048318"/>
      <w:r>
        <w:t>6</w:t>
      </w:r>
      <w:r w:rsidRPr="009230CB">
        <w:t>.3.</w:t>
      </w:r>
      <w:r>
        <w:t>25</w:t>
      </w:r>
      <w:r w:rsidRPr="009230CB">
        <w:t>.3</w:t>
      </w:r>
      <w:r w:rsidRPr="009230CB">
        <w:tab/>
        <w:t>Attribute constraints</w:t>
      </w:r>
      <w:bookmarkEnd w:id="511"/>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512" w:name="_Toc163048319"/>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512"/>
    </w:p>
    <w:p w14:paraId="5895D642" w14:textId="77777777" w:rsidR="001E564D" w:rsidRDefault="001E564D" w:rsidP="001E564D">
      <w:r w:rsidRPr="0010481C">
        <w:t>The clause 5.5, in TS 28.541[3], of the &lt;&lt;IOC&gt;&gt; using this &lt;&lt;dataType&gt;&gt; as one of its attributes, shall be applicable.</w:t>
      </w:r>
    </w:p>
    <w:p w14:paraId="3EB6306E" w14:textId="77777777" w:rsidR="001E564D" w:rsidRDefault="001E564D" w:rsidP="00DF713B"/>
    <w:p w14:paraId="0AA34F87" w14:textId="0E3D436B" w:rsidR="004F39FF" w:rsidRPr="00926D4D" w:rsidRDefault="004F39FF" w:rsidP="00660CEB">
      <w:pPr>
        <w:pStyle w:val="Heading2"/>
      </w:pPr>
      <w:bookmarkStart w:id="513" w:name="_Toc163048320"/>
      <w:r w:rsidRPr="00926D4D">
        <w:t>6.4</w:t>
      </w:r>
      <w:r w:rsidRPr="00926D4D">
        <w:tab/>
        <w:t>Attribute definition</w:t>
      </w:r>
      <w:bookmarkEnd w:id="442"/>
      <w:bookmarkEnd w:id="443"/>
      <w:bookmarkEnd w:id="444"/>
      <w:bookmarkEnd w:id="513"/>
    </w:p>
    <w:p w14:paraId="362EB779" w14:textId="7C47CD5B" w:rsidR="004F39FF" w:rsidRPr="00926D4D" w:rsidRDefault="004F39FF" w:rsidP="00660CEB">
      <w:pPr>
        <w:pStyle w:val="Heading3"/>
        <w:rPr>
          <w:lang w:eastAsia="zh-CN"/>
        </w:rPr>
      </w:pPr>
      <w:bookmarkStart w:id="514" w:name="_Toc96612077"/>
      <w:bookmarkStart w:id="515" w:name="_Toc96936201"/>
      <w:bookmarkStart w:id="516" w:name="_Toc96936459"/>
      <w:bookmarkStart w:id="517" w:name="_Toc163048321"/>
      <w:r w:rsidRPr="00926D4D">
        <w:rPr>
          <w:lang w:eastAsia="zh-CN"/>
        </w:rPr>
        <w:t>6.4.1</w:t>
      </w:r>
      <w:r w:rsidRPr="00926D4D">
        <w:rPr>
          <w:lang w:eastAsia="zh-CN"/>
        </w:rPr>
        <w:tab/>
        <w:t>Attribute Properties</w:t>
      </w:r>
      <w:bookmarkEnd w:id="514"/>
      <w:bookmarkEnd w:id="515"/>
      <w:bookmarkEnd w:id="516"/>
      <w:bookmarkEnd w:id="517"/>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21172242"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r w:rsidRPr="009658AD">
              <w:rPr>
                <w:rFonts w:cs="Arial"/>
                <w:szCs w:val="18"/>
              </w:rPr>
              <w:t xml:space="preserve">isOrdered: </w:t>
            </w:r>
            <w:r w:rsidR="00E1156B">
              <w:rPr>
                <w:rFonts w:cs="Arial"/>
                <w:szCs w:val="18"/>
              </w:rPr>
              <w:t>False</w:t>
            </w:r>
          </w:p>
          <w:p w14:paraId="7726126B" w14:textId="3DA6F6C8" w:rsidR="004E3940" w:rsidRPr="009658AD" w:rsidRDefault="004E3940" w:rsidP="004E3940">
            <w:pPr>
              <w:pStyle w:val="TAL"/>
              <w:rPr>
                <w:rFonts w:cs="Arial"/>
                <w:szCs w:val="18"/>
              </w:rPr>
            </w:pPr>
            <w:r w:rsidRPr="009658AD">
              <w:rPr>
                <w:rFonts w:cs="Arial"/>
                <w:szCs w:val="18"/>
              </w:rPr>
              <w:t xml:space="preserve">isUnique: </w:t>
            </w:r>
            <w:r w:rsidR="00E1156B">
              <w:rPr>
                <w:rFonts w:cs="Arial"/>
                <w:szCs w:val="18"/>
              </w:rPr>
              <w:t>True</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0AFF64C5"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16D281AD" w:rsidR="0043457E" w:rsidRDefault="0043457E" w:rsidP="0043457E">
            <w:pPr>
              <w:pStyle w:val="TAL"/>
              <w:rPr>
                <w:lang w:val="de-DE"/>
              </w:rPr>
            </w:pPr>
            <w:r>
              <w:rPr>
                <w:lang w:val="de-DE"/>
              </w:rPr>
              <w:t xml:space="preserve">This refers to the registration information (e.g. registrationExpiry, registrationID and secCredential) (see clause </w:t>
            </w:r>
            <w:r>
              <w:rPr>
                <w:rFonts w:cs="Arial"/>
                <w:lang w:val="de-DE"/>
              </w:rPr>
              <w:t>see clause 8.4.3 and 8.4.4 in TS 23.558[2]</w:t>
            </w:r>
            <w:r>
              <w:rPr>
                <w:lang w:val="de-DE"/>
              </w:rPr>
              <w:t>). It is defined as a datatype (see clause 6.3.</w:t>
            </w:r>
            <w:r w:rsidR="007A36BE">
              <w:rPr>
                <w:lang w:val="de-DE"/>
              </w:rPr>
              <w:t>14</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7983FE5"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6BC11B7D"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678C7A55"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D021E82"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55596E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62E9F47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4454474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0405F83"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09D1F2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56C1BB1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61344989"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2DF5EC3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4E7456A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602CCF28"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32141BDB"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F03632">
              <w:rPr>
                <w:rFonts w:ascii="Arial" w:eastAsia="SimSun" w:hAnsi="Arial" w:cs="Arial"/>
                <w:sz w:val="18"/>
                <w:szCs w:val="18"/>
              </w:rPr>
              <w:t>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487D70BB"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F03632">
              <w:rPr>
                <w:rFonts w:ascii="Arial" w:eastAsia="SimSun" w:hAnsi="Arial" w:cs="Arial"/>
                <w:sz w:val="18"/>
                <w:szCs w:val="18"/>
              </w:rPr>
              <w:t>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22559911" w:rsidR="00E02C5E" w:rsidRPr="009658AD" w:rsidRDefault="00E02C5E" w:rsidP="00824F51">
            <w:pPr>
              <w:keepNext/>
              <w:keepLines/>
              <w:spacing w:after="0"/>
              <w:rPr>
                <w:rFonts w:ascii="Arial" w:hAnsi="Arial" w:cs="Arial"/>
                <w:sz w:val="18"/>
                <w:szCs w:val="18"/>
              </w:rPr>
            </w:pPr>
            <w:r w:rsidRPr="009658AD">
              <w:rPr>
                <w:rFonts w:ascii="Arial" w:hAnsi="Arial" w:cs="Arial"/>
                <w:sz w:val="18"/>
                <w:szCs w:val="18"/>
              </w:rPr>
              <w:t xml:space="preserve">isNullable: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64040135" w14:textId="03B7BF60"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N/A</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0F483DE3" w14:textId="3B1A8EB1"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52383E" w:rsidRDefault="00E02C5E" w:rsidP="0052383E">
            <w:pPr>
              <w:spacing w:after="0"/>
              <w:rPr>
                <w:rFonts w:ascii="Arial" w:hAnsi="Arial" w:cs="Arial"/>
                <w:sz w:val="18"/>
                <w:szCs w:val="18"/>
              </w:rPr>
            </w:pPr>
            <w:r w:rsidRPr="0052383E">
              <w:rPr>
                <w:rFonts w:ascii="Arial" w:hAnsi="Arial"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65527C2A" w:rsidR="00E02C5E" w:rsidRPr="009658AD" w:rsidRDefault="00E02C5E" w:rsidP="00E02C5E">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77824374" w14:textId="73DD38D8" w:rsidR="00011BC1" w:rsidRPr="009658AD" w:rsidRDefault="00011BC1" w:rsidP="0052383E">
            <w:pPr>
              <w:pStyle w:val="TAL"/>
              <w:rPr>
                <w:rFonts w:cs="Arial"/>
                <w:b/>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418FE9B5" w:rsidR="00743698" w:rsidRPr="009658AD" w:rsidRDefault="00743698" w:rsidP="00743698">
            <w:pPr>
              <w:pStyle w:val="TAH"/>
              <w:jc w:val="left"/>
              <w:rPr>
                <w:rFonts w:cs="Arial"/>
                <w:b w:val="0"/>
                <w:szCs w:val="18"/>
              </w:rPr>
            </w:pPr>
            <w:r w:rsidRPr="009658AD">
              <w:rPr>
                <w:rFonts w:cs="Arial"/>
                <w:b w:val="0"/>
                <w:szCs w:val="18"/>
              </w:rPr>
              <w:t xml:space="preserve">isUnique: </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2251D94E"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44FF7252"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16D18038"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E30A24E"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2ACF92DB"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r w:rsidRPr="009658AD">
              <w:rPr>
                <w:rFonts w:cs="Arial"/>
                <w:szCs w:val="18"/>
              </w:rPr>
              <w:t xml:space="preserve">isOrdered: </w:t>
            </w:r>
            <w:r w:rsidR="00E1156B">
              <w:rPr>
                <w:rFonts w:cs="Arial"/>
                <w:szCs w:val="18"/>
              </w:rPr>
              <w:t>False</w:t>
            </w:r>
          </w:p>
          <w:p w14:paraId="7DBC27E3" w14:textId="0B93DED5" w:rsidR="00743698" w:rsidRPr="009658AD" w:rsidRDefault="00743698" w:rsidP="00743698">
            <w:pPr>
              <w:pStyle w:val="TAL"/>
              <w:rPr>
                <w:rFonts w:cs="Arial"/>
                <w:szCs w:val="18"/>
              </w:rPr>
            </w:pPr>
            <w:r w:rsidRPr="009658AD">
              <w:rPr>
                <w:rFonts w:cs="Arial"/>
                <w:szCs w:val="18"/>
              </w:rPr>
              <w:t xml:space="preserve">isUnique: </w:t>
            </w:r>
            <w:r w:rsidR="00E1156B">
              <w:rPr>
                <w:rFonts w:cs="Arial"/>
                <w:szCs w:val="18"/>
              </w:rPr>
              <w:t>True</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011DB179"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61BE2716"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105D8485" w:rsidR="00ED391B" w:rsidRPr="009658AD" w:rsidRDefault="00ED391B" w:rsidP="00ED391B">
            <w:pPr>
              <w:pStyle w:val="TAL"/>
              <w:rPr>
                <w:rFonts w:cs="Arial"/>
                <w:szCs w:val="18"/>
              </w:rPr>
            </w:pPr>
            <w:r w:rsidRPr="009658AD">
              <w:rPr>
                <w:rFonts w:cs="Arial"/>
                <w:szCs w:val="18"/>
              </w:rPr>
              <w:t xml:space="preserve">isOrdered: </w:t>
            </w:r>
            <w:r w:rsidR="00E1156B">
              <w:rPr>
                <w:rFonts w:cs="Arial"/>
                <w:szCs w:val="18"/>
              </w:rPr>
              <w:t>False</w:t>
            </w:r>
          </w:p>
          <w:p w14:paraId="36FA339F" w14:textId="6EB191E5" w:rsidR="00ED391B" w:rsidRPr="009658AD" w:rsidRDefault="00ED391B" w:rsidP="00ED391B">
            <w:pPr>
              <w:pStyle w:val="TAL"/>
              <w:rPr>
                <w:rFonts w:cs="Arial"/>
                <w:szCs w:val="18"/>
              </w:rPr>
            </w:pPr>
            <w:r w:rsidRPr="009658AD">
              <w:rPr>
                <w:rFonts w:cs="Arial"/>
                <w:szCs w:val="18"/>
              </w:rPr>
              <w:t xml:space="preserve">isUnique: </w:t>
            </w:r>
            <w:r w:rsidR="00E1156B">
              <w:rPr>
                <w:rFonts w:cs="Arial"/>
                <w:szCs w:val="18"/>
              </w:rPr>
              <w:t>True</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2E018619"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 xml:space="preserve">isOrdered: </w:t>
            </w:r>
            <w:r w:rsidR="00E1156B">
              <w:rPr>
                <w:rFonts w:ascii="Arial" w:eastAsia="SimSun" w:hAnsi="Arial" w:cs="Arial"/>
                <w:sz w:val="18"/>
                <w:szCs w:val="18"/>
              </w:rPr>
              <w:t>False</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Default="009A6DA4" w:rsidP="009A6DA4">
            <w:pPr>
              <w:keepLines/>
              <w:spacing w:after="0"/>
            </w:pPr>
            <w:r w:rsidRPr="00F477AF">
              <w:rPr>
                <w:lang w:eastAsia="ko-KR"/>
              </w:rPr>
              <w:t>Identifies the AC(s) that can be served by the EAS</w:t>
            </w:r>
            <w:r>
              <w:rPr>
                <w:lang w:eastAsia="ko-KR"/>
              </w:rPr>
              <w:t xml:space="preserve"> </w:t>
            </w:r>
            <w:r w:rsidRPr="00926D4D">
              <w:t>(See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r w:rsidRPr="009658AD">
              <w:rPr>
                <w:rFonts w:cs="Arial"/>
                <w:szCs w:val="18"/>
              </w:rPr>
              <w:t>allowedValues: N/A</w:t>
            </w:r>
          </w:p>
          <w:p w14:paraId="4EEA0A36" w14:textId="2842398D"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r w:rsidR="0052383E">
              <w:rPr>
                <w:rFonts w:cs="Arial"/>
                <w:szCs w:val="18"/>
                <w:lang w:eastAsia="zh-CN"/>
              </w:rPr>
              <w:t>..</w:t>
            </w:r>
            <w:r>
              <w:rPr>
                <w:rFonts w:cs="Arial"/>
                <w:szCs w:val="18"/>
                <w:lang w:eastAsia="zh-CN"/>
              </w:rPr>
              <w:t>*</w:t>
            </w:r>
          </w:p>
          <w:p w14:paraId="572850CE" w14:textId="1D555B06"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396A119" w14:textId="6B1839E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3544AD2" w14:textId="77777777" w:rsidR="009A6DA4" w:rsidRDefault="009A6DA4" w:rsidP="009A6DA4">
            <w:pPr>
              <w:keepLines/>
              <w:spacing w:after="0"/>
            </w:pPr>
            <w:r w:rsidRPr="00F477AF">
              <w:t>The identifier of the ASP that provides the EAS</w:t>
            </w:r>
            <w:r>
              <w:t xml:space="preserve"> </w:t>
            </w:r>
            <w:r w:rsidRPr="00926D4D">
              <w:t>(See TS 23.558 [2])</w:t>
            </w:r>
            <w:r w:rsidRPr="00F477AF">
              <w:t>.</w:t>
            </w:r>
          </w:p>
          <w:p w14:paraId="5799D874" w14:textId="77777777" w:rsidR="00824F51" w:rsidRDefault="00824F51" w:rsidP="009A6DA4">
            <w:pPr>
              <w:keepLines/>
              <w:spacing w:after="0"/>
            </w:pPr>
          </w:p>
          <w:p w14:paraId="6AAC6627" w14:textId="77777777" w:rsidR="00824F51" w:rsidRPr="009658AD" w:rsidRDefault="00824F51" w:rsidP="00824F51">
            <w:pPr>
              <w:pStyle w:val="TAL"/>
              <w:rPr>
                <w:rFonts w:cs="Arial"/>
                <w:szCs w:val="18"/>
              </w:rPr>
            </w:pPr>
            <w:r w:rsidRPr="009658AD">
              <w:rPr>
                <w:rFonts w:cs="Arial"/>
                <w:szCs w:val="18"/>
              </w:rPr>
              <w:t>allowedValues: N/A</w:t>
            </w:r>
          </w:p>
          <w:p w14:paraId="15331FC5" w14:textId="21230595"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65569165" w14:textId="602F22C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1BF53E60" w14:textId="77777777" w:rsidR="009A6DA4" w:rsidRDefault="009A6DA4" w:rsidP="009A6DA4">
            <w:pPr>
              <w:keepLines/>
              <w:spacing w:after="0"/>
            </w:pPr>
            <w:r w:rsidRPr="00F477AF">
              <w:t xml:space="preserve">Human-readable description of the EAS </w:t>
            </w:r>
            <w:r w:rsidRPr="00926D4D">
              <w:t>(See TS 23.558 [2])</w:t>
            </w:r>
            <w:r>
              <w:t>.</w:t>
            </w:r>
          </w:p>
          <w:p w14:paraId="01DF40E4" w14:textId="77777777" w:rsidR="00824F51" w:rsidRDefault="00824F51" w:rsidP="009A6DA4">
            <w:pPr>
              <w:keepLines/>
              <w:spacing w:after="0"/>
            </w:pPr>
          </w:p>
          <w:p w14:paraId="7179D5FC" w14:textId="77777777" w:rsidR="00824F51" w:rsidRPr="009658AD" w:rsidRDefault="00824F51" w:rsidP="00824F51">
            <w:pPr>
              <w:pStyle w:val="TAL"/>
              <w:rPr>
                <w:rFonts w:cs="Arial"/>
                <w:szCs w:val="18"/>
              </w:rPr>
            </w:pPr>
            <w:r w:rsidRPr="009658AD">
              <w:rPr>
                <w:rFonts w:cs="Arial"/>
                <w:szCs w:val="18"/>
              </w:rPr>
              <w:t>allowedValues: N/A</w:t>
            </w:r>
          </w:p>
          <w:p w14:paraId="308D0455" w14:textId="4E53DA01"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2CEC0699" w14:textId="3308220B"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21B6C" w14:textId="77777777" w:rsidR="009A6DA4" w:rsidRDefault="009A6DA4" w:rsidP="009A6DA4">
            <w:pPr>
              <w:keepLines/>
              <w:spacing w:after="0"/>
            </w:pPr>
            <w:r w:rsidRPr="00F477AF">
              <w:t>The availability schedule of the EAS (e.g. time windows)</w:t>
            </w:r>
            <w:r>
              <w:t xml:space="preserve"> </w:t>
            </w:r>
            <w:r w:rsidRPr="00926D4D">
              <w:t>(See TS 23.558 [2])</w:t>
            </w:r>
            <w:r>
              <w:t>.</w:t>
            </w:r>
          </w:p>
          <w:p w14:paraId="122BFC39" w14:textId="77777777" w:rsidR="00824F51" w:rsidRDefault="00824F51" w:rsidP="009A6DA4">
            <w:pPr>
              <w:keepLines/>
              <w:spacing w:after="0"/>
            </w:pPr>
          </w:p>
          <w:p w14:paraId="481ECC85" w14:textId="77777777" w:rsidR="00824F51" w:rsidRDefault="00824F51" w:rsidP="009A6DA4">
            <w:pPr>
              <w:keepLines/>
              <w:spacing w:after="0"/>
            </w:pPr>
          </w:p>
          <w:p w14:paraId="7015E626" w14:textId="77777777" w:rsidR="00824F51" w:rsidRPr="009658AD" w:rsidRDefault="00824F51" w:rsidP="00824F51">
            <w:pPr>
              <w:pStyle w:val="TAL"/>
              <w:rPr>
                <w:rFonts w:cs="Arial"/>
                <w:szCs w:val="18"/>
              </w:rPr>
            </w:pPr>
            <w:r w:rsidRPr="009658AD">
              <w:rPr>
                <w:rFonts w:cs="Arial"/>
                <w:szCs w:val="18"/>
              </w:rPr>
              <w:t>allowedValues: N/A</w:t>
            </w:r>
          </w:p>
          <w:p w14:paraId="5F68DD62" w14:textId="7FBB1B9A"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5501F129" w14:textId="1CF4A82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startTime</w:t>
            </w:r>
          </w:p>
        </w:tc>
        <w:tc>
          <w:tcPr>
            <w:tcW w:w="2366" w:type="pct"/>
            <w:tcBorders>
              <w:top w:val="single" w:sz="4" w:space="0" w:color="auto"/>
              <w:left w:val="single" w:sz="4" w:space="0" w:color="auto"/>
              <w:bottom w:val="single" w:sz="4" w:space="0" w:color="auto"/>
              <w:right w:val="single" w:sz="4" w:space="0" w:color="auto"/>
            </w:tcBorders>
          </w:tcPr>
          <w:p w14:paraId="10C82A82" w14:textId="77777777" w:rsidR="009A6DA4" w:rsidRDefault="009A6DA4" w:rsidP="009A6DA4">
            <w:pPr>
              <w:keepLines/>
              <w:spacing w:after="0"/>
            </w:pPr>
            <w:r>
              <w:t>It defines the start time of the duration for which the EAS is available.</w:t>
            </w:r>
          </w:p>
          <w:p w14:paraId="482D181C" w14:textId="77777777" w:rsidR="00F75A8E" w:rsidRDefault="00F75A8E" w:rsidP="009A6DA4">
            <w:pPr>
              <w:keepLines/>
              <w:spacing w:after="0"/>
            </w:pPr>
          </w:p>
          <w:p w14:paraId="28D2CF34" w14:textId="77777777" w:rsidR="00F75A8E" w:rsidRPr="009658AD" w:rsidRDefault="00F75A8E" w:rsidP="00F75A8E">
            <w:pPr>
              <w:pStyle w:val="TAL"/>
              <w:rPr>
                <w:rFonts w:cs="Arial"/>
                <w:szCs w:val="18"/>
              </w:rPr>
            </w:pPr>
            <w:r w:rsidRPr="009658AD">
              <w:rPr>
                <w:rFonts w:cs="Arial"/>
                <w:szCs w:val="18"/>
              </w:rPr>
              <w:t>allowedValues: N/A</w:t>
            </w:r>
          </w:p>
          <w:p w14:paraId="51FB2339" w14:textId="51C9DCEC"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456BC206"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1FF3705" w14:textId="77777777" w:rsidR="009A6DA4" w:rsidRPr="009658AD" w:rsidRDefault="009A6DA4" w:rsidP="009A6DA4">
            <w:pPr>
              <w:pStyle w:val="TAL"/>
              <w:rPr>
                <w:rFonts w:cs="Arial"/>
                <w:szCs w:val="18"/>
              </w:rPr>
            </w:pPr>
            <w:r w:rsidRPr="009658AD">
              <w:rPr>
                <w:rFonts w:cs="Arial"/>
                <w:szCs w:val="18"/>
              </w:rPr>
              <w:t>isOrdered: N/A</w:t>
            </w:r>
          </w:p>
          <w:p w14:paraId="46EEA8A9" w14:textId="77777777" w:rsidR="009A6DA4" w:rsidRPr="009658AD" w:rsidRDefault="009A6DA4" w:rsidP="009A6DA4">
            <w:pPr>
              <w:pStyle w:val="TAL"/>
              <w:rPr>
                <w:rFonts w:cs="Arial"/>
                <w:szCs w:val="18"/>
              </w:rPr>
            </w:pPr>
            <w:r w:rsidRPr="009658AD">
              <w:rPr>
                <w:rFonts w:cs="Arial"/>
                <w:szCs w:val="18"/>
              </w:rPr>
              <w:t>isUnique: N/A</w:t>
            </w:r>
          </w:p>
          <w:p w14:paraId="4CC9402C" w14:textId="77777777" w:rsidR="009A6DA4" w:rsidRPr="009658AD" w:rsidRDefault="009A6DA4" w:rsidP="009A6DA4">
            <w:pPr>
              <w:pStyle w:val="TAL"/>
              <w:rPr>
                <w:rFonts w:cs="Arial"/>
                <w:szCs w:val="18"/>
              </w:rPr>
            </w:pPr>
            <w:r w:rsidRPr="009658AD">
              <w:rPr>
                <w:rFonts w:cs="Arial"/>
                <w:szCs w:val="18"/>
              </w:rPr>
              <w:t>defaultValue: None</w:t>
            </w:r>
          </w:p>
          <w:p w14:paraId="2A8311A8" w14:textId="7409090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endTime</w:t>
            </w:r>
          </w:p>
        </w:tc>
        <w:tc>
          <w:tcPr>
            <w:tcW w:w="2366" w:type="pct"/>
            <w:tcBorders>
              <w:top w:val="single" w:sz="4" w:space="0" w:color="auto"/>
              <w:left w:val="single" w:sz="4" w:space="0" w:color="auto"/>
              <w:bottom w:val="single" w:sz="4" w:space="0" w:color="auto"/>
              <w:right w:val="single" w:sz="4" w:space="0" w:color="auto"/>
            </w:tcBorders>
          </w:tcPr>
          <w:p w14:paraId="60EFE421" w14:textId="77777777" w:rsidR="009A6DA4" w:rsidRDefault="009A6DA4" w:rsidP="009A6DA4">
            <w:pPr>
              <w:keepLines/>
              <w:spacing w:after="0"/>
            </w:pPr>
            <w:r>
              <w:t>It defines the send time of the duration for which the EAS is available.</w:t>
            </w:r>
          </w:p>
          <w:p w14:paraId="07D6E862" w14:textId="77777777" w:rsidR="00F75A8E" w:rsidRDefault="00F75A8E" w:rsidP="009A6DA4">
            <w:pPr>
              <w:keepLines/>
              <w:spacing w:after="0"/>
            </w:pPr>
          </w:p>
          <w:p w14:paraId="1F15E2A1" w14:textId="77777777" w:rsidR="00F75A8E" w:rsidRDefault="00F75A8E" w:rsidP="009A6DA4">
            <w:pPr>
              <w:keepLines/>
              <w:spacing w:after="0"/>
            </w:pPr>
          </w:p>
          <w:p w14:paraId="6AB9D762" w14:textId="77777777" w:rsidR="00F75A8E" w:rsidRPr="009658AD" w:rsidRDefault="00F75A8E" w:rsidP="00F75A8E">
            <w:pPr>
              <w:pStyle w:val="TAL"/>
              <w:rPr>
                <w:rFonts w:cs="Arial"/>
                <w:szCs w:val="18"/>
              </w:rPr>
            </w:pPr>
            <w:r w:rsidRPr="009658AD">
              <w:rPr>
                <w:rFonts w:cs="Arial"/>
                <w:szCs w:val="18"/>
              </w:rPr>
              <w:t>allowedValues: N/A</w:t>
            </w:r>
          </w:p>
          <w:p w14:paraId="294CCA92" w14:textId="7365AFCB"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2D486597"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4D6E0E52" w14:textId="77777777" w:rsidR="009A6DA4" w:rsidRPr="009658AD" w:rsidRDefault="009A6DA4" w:rsidP="009A6DA4">
            <w:pPr>
              <w:pStyle w:val="TAL"/>
              <w:rPr>
                <w:rFonts w:cs="Arial"/>
                <w:szCs w:val="18"/>
              </w:rPr>
            </w:pPr>
            <w:r w:rsidRPr="009658AD">
              <w:rPr>
                <w:rFonts w:cs="Arial"/>
                <w:szCs w:val="18"/>
              </w:rPr>
              <w:t>isOrdered: N/A</w:t>
            </w:r>
          </w:p>
          <w:p w14:paraId="12285009" w14:textId="77777777" w:rsidR="009A6DA4" w:rsidRPr="009658AD" w:rsidRDefault="009A6DA4" w:rsidP="009A6DA4">
            <w:pPr>
              <w:pStyle w:val="TAL"/>
              <w:rPr>
                <w:rFonts w:cs="Arial"/>
                <w:szCs w:val="18"/>
              </w:rPr>
            </w:pPr>
            <w:r w:rsidRPr="009658AD">
              <w:rPr>
                <w:rFonts w:cs="Arial"/>
                <w:szCs w:val="18"/>
              </w:rPr>
              <w:t>isUnique: N/A</w:t>
            </w:r>
          </w:p>
          <w:p w14:paraId="2F93207E" w14:textId="77777777" w:rsidR="009A6DA4" w:rsidRPr="009658AD" w:rsidRDefault="009A6DA4" w:rsidP="009A6DA4">
            <w:pPr>
              <w:pStyle w:val="TAL"/>
              <w:rPr>
                <w:rFonts w:cs="Arial"/>
                <w:szCs w:val="18"/>
              </w:rPr>
            </w:pPr>
            <w:r w:rsidRPr="009658AD">
              <w:rPr>
                <w:rFonts w:cs="Arial"/>
                <w:szCs w:val="18"/>
              </w:rPr>
              <w:t>defaultValue: None</w:t>
            </w:r>
          </w:p>
          <w:p w14:paraId="02041ED5" w14:textId="03D0D060"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17578AE9" w14:textId="77777777" w:rsidR="009A6DA4" w:rsidRDefault="009A6DA4" w:rsidP="009A6DA4">
            <w:pPr>
              <w:keepLines/>
              <w:spacing w:after="0"/>
            </w:pPr>
            <w:r w:rsidRPr="00F477AF">
              <w:t>The geographical service area that the EAS serves. ACs in UEs that are located outside that area shall not be served</w:t>
            </w:r>
            <w:r>
              <w:t xml:space="preserve"> </w:t>
            </w:r>
            <w:r w:rsidRPr="00926D4D">
              <w:t>(See TS 23.558 [2])</w:t>
            </w:r>
            <w:r w:rsidRPr="00F477AF">
              <w:t>.</w:t>
            </w:r>
          </w:p>
          <w:p w14:paraId="10111271" w14:textId="77777777" w:rsidR="00F75A8E" w:rsidRDefault="00F75A8E" w:rsidP="009A6DA4">
            <w:pPr>
              <w:keepLines/>
              <w:spacing w:after="0"/>
            </w:pPr>
          </w:p>
          <w:p w14:paraId="74F368E5" w14:textId="77777777" w:rsidR="00F75A8E" w:rsidRPr="009658AD" w:rsidRDefault="00F75A8E" w:rsidP="00F75A8E">
            <w:pPr>
              <w:pStyle w:val="TAL"/>
              <w:rPr>
                <w:rFonts w:cs="Arial"/>
                <w:szCs w:val="18"/>
              </w:rPr>
            </w:pPr>
            <w:r w:rsidRPr="009658AD">
              <w:rPr>
                <w:rFonts w:cs="Arial"/>
                <w:szCs w:val="18"/>
              </w:rPr>
              <w:t>allowedValues: N/A</w:t>
            </w:r>
          </w:p>
          <w:p w14:paraId="4604D045" w14:textId="1621218E"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type: GeoLoc</w:t>
            </w:r>
          </w:p>
          <w:p w14:paraId="05D76E7F"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34B6AA1F" w14:textId="6AF09A4B"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5EA932A3" w14:textId="77777777" w:rsidR="009A6DA4" w:rsidRPr="009658AD" w:rsidRDefault="009A6DA4" w:rsidP="009A6DA4">
            <w:pPr>
              <w:pStyle w:val="TAL"/>
              <w:rPr>
                <w:rFonts w:cs="Arial"/>
                <w:szCs w:val="18"/>
              </w:rPr>
            </w:pPr>
            <w:r>
              <w:rPr>
                <w:rFonts w:cs="Arial"/>
                <w:szCs w:val="18"/>
              </w:rPr>
              <w:t>isUnique: True</w:t>
            </w:r>
          </w:p>
          <w:p w14:paraId="1C088D14" w14:textId="77777777" w:rsidR="009A6DA4" w:rsidRPr="009658AD" w:rsidRDefault="009A6DA4" w:rsidP="009A6DA4">
            <w:pPr>
              <w:pStyle w:val="TAL"/>
              <w:rPr>
                <w:rFonts w:cs="Arial"/>
                <w:szCs w:val="18"/>
              </w:rPr>
            </w:pPr>
            <w:r w:rsidRPr="009658AD">
              <w:rPr>
                <w:rFonts w:cs="Arial"/>
                <w:szCs w:val="18"/>
              </w:rPr>
              <w:t>defaultValue: None</w:t>
            </w:r>
          </w:p>
          <w:p w14:paraId="41B6C148" w14:textId="4E3D59F9"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4B4D7A7E" w14:textId="77777777" w:rsidR="009A6DA4" w:rsidRDefault="009A6DA4" w:rsidP="009A6DA4">
            <w:pPr>
              <w:keepLines/>
              <w:spacing w:after="0"/>
            </w:pPr>
            <w:r w:rsidRPr="00F477AF">
              <w:rPr>
                <w:lang w:eastAsia="ko-KR"/>
              </w:rPr>
              <w:t>The EAS serves UEs that are connected to the Core Network from one of the cells included in this service area.</w:t>
            </w:r>
            <w:r w:rsidRPr="00F477AF">
              <w:t xml:space="preserve"> ACs in UEs that are located outside this area shall not be served. </w:t>
            </w:r>
            <w:r w:rsidRPr="00926D4D">
              <w:t>(See TS 23.558 [2])</w:t>
            </w:r>
            <w:r w:rsidRPr="00F477AF">
              <w:t>.</w:t>
            </w:r>
          </w:p>
          <w:p w14:paraId="6979E423" w14:textId="77777777" w:rsidR="00F75A8E" w:rsidRDefault="00F75A8E" w:rsidP="009A6DA4">
            <w:pPr>
              <w:keepLines/>
              <w:spacing w:after="0"/>
            </w:pPr>
          </w:p>
          <w:p w14:paraId="44D12E72" w14:textId="77777777" w:rsidR="00F75A8E" w:rsidRPr="009658AD" w:rsidRDefault="00F75A8E" w:rsidP="00F75A8E">
            <w:pPr>
              <w:pStyle w:val="TAL"/>
              <w:rPr>
                <w:rFonts w:cs="Arial"/>
                <w:szCs w:val="18"/>
              </w:rPr>
            </w:pPr>
            <w:r w:rsidRPr="009658AD">
              <w:rPr>
                <w:rFonts w:cs="Arial"/>
                <w:szCs w:val="18"/>
              </w:rPr>
              <w:t>allowedValues: N/A</w:t>
            </w:r>
          </w:p>
          <w:p w14:paraId="5529D125" w14:textId="213781C3"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9658AD" w:rsidRDefault="009A6DA4" w:rsidP="009A6DA4">
            <w:pPr>
              <w:pStyle w:val="TAL"/>
              <w:rPr>
                <w:rFonts w:cs="Arial"/>
                <w:szCs w:val="18"/>
              </w:rPr>
            </w:pPr>
            <w:r w:rsidRPr="009658AD">
              <w:rPr>
                <w:rFonts w:cs="Arial"/>
                <w:szCs w:val="18"/>
              </w:rPr>
              <w:t>type: TopologicalServiceArea</w:t>
            </w:r>
          </w:p>
          <w:p w14:paraId="79182C60"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2F6B66CC" w14:textId="05EC3620"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65366C4"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089A520F" w14:textId="77777777" w:rsidR="009A6DA4" w:rsidRPr="009658AD" w:rsidRDefault="009A6DA4" w:rsidP="009A6DA4">
            <w:pPr>
              <w:pStyle w:val="TAL"/>
              <w:rPr>
                <w:rFonts w:cs="Arial"/>
                <w:szCs w:val="18"/>
              </w:rPr>
            </w:pPr>
            <w:r w:rsidRPr="009658AD">
              <w:rPr>
                <w:rFonts w:cs="Arial"/>
                <w:szCs w:val="18"/>
              </w:rPr>
              <w:t>defaultValue: None</w:t>
            </w:r>
          </w:p>
          <w:p w14:paraId="40495906" w14:textId="080D4171"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77777777" w:rsidR="009A6DA4" w:rsidRDefault="009A6DA4" w:rsidP="009A6DA4">
            <w:pPr>
              <w:pStyle w:val="TAL"/>
            </w:pPr>
            <w:r w:rsidRPr="00F477AF">
              <w:rPr>
                <w:lang w:eastAsia="zh-CN"/>
              </w:rPr>
              <w:t>Level of service permissions e.g. trial, gold-class supported by the EAS</w:t>
            </w:r>
            <w:r>
              <w:rPr>
                <w:lang w:eastAsia="zh-CN"/>
              </w:rPr>
              <w:t xml:space="preserve"> </w:t>
            </w:r>
            <w:r w:rsidRPr="00926D4D">
              <w:t>(See TS 23.558 [2])</w:t>
            </w:r>
            <w:r>
              <w:t>.</w:t>
            </w:r>
          </w:p>
          <w:p w14:paraId="478E3996" w14:textId="77777777" w:rsidR="009A6DA4" w:rsidRDefault="009A6DA4" w:rsidP="009A6DA4">
            <w:pPr>
              <w:pStyle w:val="TAL"/>
            </w:pPr>
          </w:p>
          <w:p w14:paraId="46BCA307" w14:textId="3643FED8" w:rsidR="009A6DA4" w:rsidRPr="00F03632" w:rsidRDefault="009A6DA4" w:rsidP="009A6DA4">
            <w:pPr>
              <w:keepLines/>
              <w:spacing w:after="0"/>
              <w:rPr>
                <w:rFonts w:ascii="Arial" w:eastAsia="SimSun" w:hAnsi="Arial" w:cs="Arial"/>
                <w:sz w:val="18"/>
              </w:rPr>
            </w:pPr>
            <w: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9658AD" w:rsidRDefault="009A6DA4" w:rsidP="009A6DA4">
            <w:pPr>
              <w:pStyle w:val="TAL"/>
              <w:rPr>
                <w:rFonts w:cs="Arial"/>
                <w:szCs w:val="18"/>
              </w:rPr>
            </w:pPr>
            <w:r w:rsidRPr="009658AD">
              <w:rPr>
                <w:rFonts w:cs="Arial"/>
                <w:szCs w:val="18"/>
              </w:rPr>
              <w:t xml:space="preserve">type: </w:t>
            </w:r>
            <w:r w:rsidRPr="009658AD" w:rsidDel="00F55EDA">
              <w:rPr>
                <w:rFonts w:cs="Arial"/>
                <w:szCs w:val="18"/>
              </w:rPr>
              <w:t>String</w:t>
            </w:r>
            <w:r>
              <w:rPr>
                <w:rFonts w:cs="Arial"/>
                <w:szCs w:val="18"/>
              </w:rPr>
              <w:t>ENUM</w:t>
            </w:r>
          </w:p>
          <w:p w14:paraId="7D0CB8EA"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C1EF5DF" w14:textId="77777777" w:rsidR="009A6DA4" w:rsidRPr="009658AD" w:rsidRDefault="009A6DA4" w:rsidP="009A6DA4">
            <w:pPr>
              <w:pStyle w:val="TAL"/>
              <w:rPr>
                <w:rFonts w:cs="Arial"/>
                <w:szCs w:val="18"/>
              </w:rPr>
            </w:pPr>
            <w:r w:rsidRPr="009658AD">
              <w:rPr>
                <w:rFonts w:cs="Arial"/>
                <w:szCs w:val="18"/>
              </w:rPr>
              <w:t>isOrdered: N/A</w:t>
            </w:r>
          </w:p>
          <w:p w14:paraId="7ACB586E" w14:textId="77777777" w:rsidR="009A6DA4" w:rsidRPr="009658AD" w:rsidRDefault="009A6DA4" w:rsidP="009A6DA4">
            <w:pPr>
              <w:pStyle w:val="TAL"/>
              <w:rPr>
                <w:rFonts w:cs="Arial"/>
                <w:szCs w:val="18"/>
              </w:rPr>
            </w:pPr>
            <w:r w:rsidRPr="009658AD">
              <w:rPr>
                <w:rFonts w:cs="Arial"/>
                <w:szCs w:val="18"/>
              </w:rPr>
              <w:t>isUnique: N/A</w:t>
            </w:r>
          </w:p>
          <w:p w14:paraId="660C6DDE" w14:textId="77777777" w:rsidR="009A6DA4" w:rsidRPr="009658AD" w:rsidRDefault="009A6DA4" w:rsidP="009A6DA4">
            <w:pPr>
              <w:pStyle w:val="TAL"/>
              <w:rPr>
                <w:rFonts w:cs="Arial"/>
                <w:szCs w:val="18"/>
              </w:rPr>
            </w:pPr>
            <w:r w:rsidRPr="009658AD">
              <w:rPr>
                <w:rFonts w:cs="Arial"/>
                <w:szCs w:val="18"/>
              </w:rPr>
              <w:t>defaultValue: None</w:t>
            </w:r>
          </w:p>
          <w:p w14:paraId="4DC72A1F" w14:textId="759CE4E7"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77777777" w:rsidR="009A6DA4" w:rsidRDefault="009A6DA4" w:rsidP="009A6DA4">
            <w:pPr>
              <w:pStyle w:val="TAL"/>
            </w:pPr>
            <w:r w:rsidRPr="00F477AF">
              <w:rPr>
                <w:lang w:eastAsia="zh-CN"/>
              </w:rPr>
              <w:t>Service features e.g. single vs. multi-player gaming service supported by the EAS</w:t>
            </w:r>
            <w:r>
              <w:rPr>
                <w:lang w:eastAsia="zh-CN"/>
              </w:rPr>
              <w:t xml:space="preserve"> </w:t>
            </w:r>
            <w:r w:rsidRPr="00926D4D">
              <w:t>(See TS 23.558 [2])</w:t>
            </w:r>
            <w:r>
              <w:t>.</w:t>
            </w:r>
          </w:p>
          <w:p w14:paraId="5FD41AFC" w14:textId="77777777" w:rsidR="009A6DA4" w:rsidRDefault="009A6DA4" w:rsidP="009A6DA4">
            <w:pPr>
              <w:pStyle w:val="TAL"/>
            </w:pPr>
          </w:p>
          <w:p w14:paraId="6A78A10F" w14:textId="4ED12E73" w:rsidR="009A6DA4" w:rsidRPr="00F03632" w:rsidRDefault="009A6DA4" w:rsidP="00814A28">
            <w:pPr>
              <w:keepLines/>
              <w:spacing w:after="0"/>
              <w:rPr>
                <w:rFonts w:ascii="Arial" w:eastAsia="SimSun" w:hAnsi="Arial" w:cs="Arial"/>
                <w:sz w:val="18"/>
              </w:rPr>
            </w:pPr>
            <w:r>
              <w:t xml:space="preserve">Allowed Value: </w:t>
            </w:r>
            <w:r w:rsidR="00814A28">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9658AD" w:rsidRDefault="009A6DA4" w:rsidP="009A6DA4">
            <w:pPr>
              <w:pStyle w:val="TAL"/>
              <w:rPr>
                <w:rFonts w:cs="Arial"/>
                <w:szCs w:val="18"/>
              </w:rPr>
            </w:pPr>
            <w:r w:rsidRPr="009658AD">
              <w:rPr>
                <w:rFonts w:cs="Arial"/>
                <w:szCs w:val="18"/>
              </w:rPr>
              <w:t xml:space="preserve">type: </w:t>
            </w:r>
            <w:r w:rsidRPr="009658AD" w:rsidDel="003D0FAD">
              <w:rPr>
                <w:rFonts w:cs="Arial"/>
                <w:szCs w:val="18"/>
              </w:rPr>
              <w:t>String</w:t>
            </w:r>
          </w:p>
          <w:p w14:paraId="69B2601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7B1E0DF3" w14:textId="77777777" w:rsidR="009A6DA4" w:rsidRPr="009658AD" w:rsidRDefault="009A6DA4" w:rsidP="009A6DA4">
            <w:pPr>
              <w:pStyle w:val="TAL"/>
              <w:rPr>
                <w:rFonts w:cs="Arial"/>
                <w:szCs w:val="18"/>
              </w:rPr>
            </w:pPr>
            <w:r w:rsidRPr="009658AD">
              <w:rPr>
                <w:rFonts w:cs="Arial"/>
                <w:szCs w:val="18"/>
              </w:rPr>
              <w:t>isOrdered: N/A</w:t>
            </w:r>
          </w:p>
          <w:p w14:paraId="4B0A262D" w14:textId="77777777" w:rsidR="009A6DA4" w:rsidRPr="009658AD" w:rsidRDefault="009A6DA4" w:rsidP="009A6DA4">
            <w:pPr>
              <w:pStyle w:val="TAL"/>
              <w:rPr>
                <w:rFonts w:cs="Arial"/>
                <w:szCs w:val="18"/>
              </w:rPr>
            </w:pPr>
            <w:r w:rsidRPr="009658AD">
              <w:rPr>
                <w:rFonts w:cs="Arial"/>
                <w:szCs w:val="18"/>
              </w:rPr>
              <w:t>isUnique: N/A</w:t>
            </w:r>
          </w:p>
          <w:p w14:paraId="5F6772C6" w14:textId="77777777" w:rsidR="009A6DA4" w:rsidRPr="009658AD" w:rsidRDefault="009A6DA4" w:rsidP="009A6DA4">
            <w:pPr>
              <w:pStyle w:val="TAL"/>
              <w:rPr>
                <w:rFonts w:cs="Arial"/>
                <w:szCs w:val="18"/>
              </w:rPr>
            </w:pPr>
            <w:r w:rsidRPr="009658AD">
              <w:rPr>
                <w:rFonts w:cs="Arial"/>
                <w:szCs w:val="18"/>
              </w:rPr>
              <w:t>defaultValue: None</w:t>
            </w:r>
          </w:p>
          <w:p w14:paraId="30C79E62" w14:textId="207AB632"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77777777" w:rsidR="009A6DA4" w:rsidRDefault="009A6DA4" w:rsidP="009A6DA4">
            <w:pPr>
              <w:pStyle w:val="TAL"/>
              <w:rPr>
                <w:lang w:eastAsia="zh-CN"/>
              </w:rPr>
            </w:pPr>
            <w:r w:rsidRPr="00F477AF">
              <w:rPr>
                <w:lang w:eastAsia="zh-CN"/>
              </w:rPr>
              <w:t>Indicates if the EAS supports service continuity or not. This IE also indicates which ACR scenarios are supported by the EAS</w:t>
            </w:r>
            <w:r>
              <w:rPr>
                <w:lang w:eastAsia="zh-CN"/>
              </w:rPr>
              <w:t xml:space="preserve"> </w:t>
            </w:r>
            <w:r w:rsidRPr="00926D4D">
              <w:t>(See TS 23.558 [2])</w:t>
            </w:r>
            <w:r w:rsidRPr="00F477AF">
              <w:rPr>
                <w:lang w:eastAsia="zh-CN"/>
              </w:rPr>
              <w:t>.</w:t>
            </w:r>
          </w:p>
          <w:p w14:paraId="46DCB7B9" w14:textId="77777777" w:rsidR="009A6DA4" w:rsidRDefault="009A6DA4" w:rsidP="009A6DA4">
            <w:pPr>
              <w:pStyle w:val="TAL"/>
              <w:rPr>
                <w:lang w:eastAsia="zh-CN"/>
              </w:rPr>
            </w:pPr>
          </w:p>
          <w:p w14:paraId="2F7849CF" w14:textId="77777777" w:rsidR="009A6DA4" w:rsidRDefault="009A6DA4" w:rsidP="009A6DA4">
            <w:pPr>
              <w:keepLines/>
              <w:spacing w:after="0"/>
              <w:rPr>
                <w:lang w:eastAsia="zh-CN"/>
              </w:rPr>
            </w:pPr>
            <w:r>
              <w:rPr>
                <w:lang w:eastAsia="zh-CN"/>
              </w:rPr>
              <w:t>Default value: FALSE</w:t>
            </w:r>
          </w:p>
          <w:p w14:paraId="7EF78CBE" w14:textId="3CD9ADBE" w:rsidR="00F75A8E" w:rsidRPr="009658AD" w:rsidRDefault="00F75A8E" w:rsidP="00F75A8E">
            <w:pPr>
              <w:pStyle w:val="TAL"/>
              <w:rPr>
                <w:rFonts w:cs="Arial"/>
                <w:szCs w:val="18"/>
              </w:rPr>
            </w:pPr>
            <w:r w:rsidRPr="009658AD">
              <w:rPr>
                <w:rFonts w:cs="Arial"/>
                <w:szCs w:val="18"/>
              </w:rPr>
              <w:t xml:space="preserve">allowedValues: </w:t>
            </w:r>
            <w:r>
              <w:rPr>
                <w:rFonts w:cs="Arial"/>
                <w:szCs w:val="18"/>
              </w:rPr>
              <w:t>FALSE, TRUE</w:t>
            </w:r>
          </w:p>
          <w:p w14:paraId="72ACD104" w14:textId="45F051A0"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9658AD" w:rsidRDefault="009A6DA4" w:rsidP="009A6DA4">
            <w:pPr>
              <w:pStyle w:val="TAL"/>
              <w:rPr>
                <w:rFonts w:cs="Arial"/>
                <w:szCs w:val="18"/>
              </w:rPr>
            </w:pPr>
            <w:r w:rsidRPr="009658AD">
              <w:rPr>
                <w:rFonts w:cs="Arial"/>
                <w:szCs w:val="18"/>
              </w:rPr>
              <w:t xml:space="preserve">type: </w:t>
            </w:r>
            <w:r>
              <w:rPr>
                <w:rFonts w:cs="Arial"/>
                <w:szCs w:val="18"/>
              </w:rPr>
              <w:t>Boolean</w:t>
            </w:r>
          </w:p>
          <w:p w14:paraId="7FF156A5"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895E9FB" w14:textId="77777777" w:rsidR="009A6DA4" w:rsidRPr="009658AD" w:rsidRDefault="009A6DA4" w:rsidP="009A6DA4">
            <w:pPr>
              <w:pStyle w:val="TAL"/>
              <w:rPr>
                <w:rFonts w:cs="Arial"/>
                <w:szCs w:val="18"/>
              </w:rPr>
            </w:pPr>
            <w:r w:rsidRPr="009658AD">
              <w:rPr>
                <w:rFonts w:cs="Arial"/>
                <w:szCs w:val="18"/>
              </w:rPr>
              <w:t>isOrdered: N/A</w:t>
            </w:r>
          </w:p>
          <w:p w14:paraId="5A3E2DB4" w14:textId="77777777" w:rsidR="009A6DA4" w:rsidRPr="009658AD" w:rsidRDefault="009A6DA4" w:rsidP="009A6DA4">
            <w:pPr>
              <w:pStyle w:val="TAL"/>
              <w:rPr>
                <w:rFonts w:cs="Arial"/>
                <w:szCs w:val="18"/>
              </w:rPr>
            </w:pPr>
            <w:r w:rsidRPr="009658AD">
              <w:rPr>
                <w:rFonts w:cs="Arial"/>
                <w:szCs w:val="18"/>
              </w:rPr>
              <w:t>isUnique: N/A</w:t>
            </w:r>
          </w:p>
          <w:p w14:paraId="1E6C4555" w14:textId="68701DA6" w:rsidR="009A6DA4" w:rsidRPr="009658AD" w:rsidRDefault="009A6DA4" w:rsidP="009A6DA4">
            <w:pPr>
              <w:pStyle w:val="TAL"/>
              <w:rPr>
                <w:rFonts w:cs="Arial"/>
                <w:szCs w:val="18"/>
              </w:rPr>
            </w:pPr>
            <w:r w:rsidRPr="009658AD">
              <w:rPr>
                <w:rFonts w:cs="Arial"/>
                <w:szCs w:val="18"/>
              </w:rPr>
              <w:t xml:space="preserve">defaultValue: </w:t>
            </w:r>
            <w:r w:rsidR="00F75A8E">
              <w:rPr>
                <w:rFonts w:cs="Arial"/>
                <w:szCs w:val="18"/>
              </w:rPr>
              <w:t>False</w:t>
            </w:r>
          </w:p>
          <w:p w14:paraId="6ADB82D5" w14:textId="0A946793"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Default="009A6DA4" w:rsidP="009A6DA4">
            <w:pPr>
              <w:keepLines/>
              <w:spacing w:after="0"/>
              <w:rPr>
                <w:lang w:eastAsia="ko-KR"/>
              </w:rPr>
            </w:pPr>
            <w:r w:rsidRPr="00F477AF">
              <w:rPr>
                <w:lang w:eastAsia="ko-KR"/>
              </w:rPr>
              <w:t>DNAI(s) associated with the EAS. This IE is used as Potential Locations of Applications</w:t>
            </w:r>
            <w:r>
              <w:rPr>
                <w:lang w:eastAsia="ko-KR"/>
              </w:rPr>
              <w:t xml:space="preserve">. </w:t>
            </w:r>
            <w:r w:rsidRPr="00F477AF">
              <w:rPr>
                <w:lang w:eastAsia="ko-KR"/>
              </w:rPr>
              <w:t>It is a subset of the DNAI(s) associated with the EDN where the EAS resides.</w:t>
            </w:r>
          </w:p>
          <w:p w14:paraId="34036072" w14:textId="77777777" w:rsidR="00995446" w:rsidRDefault="00995446" w:rsidP="009A6DA4">
            <w:pPr>
              <w:keepLines/>
              <w:spacing w:after="0"/>
              <w:rPr>
                <w:lang w:eastAsia="ko-KR"/>
              </w:rPr>
            </w:pPr>
          </w:p>
          <w:p w14:paraId="6C7D3BBA" w14:textId="77777777" w:rsidR="00995446" w:rsidRPr="009658AD" w:rsidRDefault="00995446" w:rsidP="00995446">
            <w:pPr>
              <w:pStyle w:val="TAL"/>
              <w:rPr>
                <w:rFonts w:cs="Arial"/>
                <w:szCs w:val="18"/>
              </w:rPr>
            </w:pPr>
            <w:r w:rsidRPr="009658AD">
              <w:rPr>
                <w:rFonts w:cs="Arial"/>
                <w:szCs w:val="18"/>
              </w:rPr>
              <w:t>allowedValues: N/A</w:t>
            </w:r>
          </w:p>
          <w:p w14:paraId="21F1026A" w14:textId="1DF3FB7B"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9658AD" w:rsidRDefault="009A6DA4" w:rsidP="009A6DA4">
            <w:pPr>
              <w:pStyle w:val="TAL"/>
              <w:rPr>
                <w:rFonts w:cs="Arial"/>
                <w:szCs w:val="18"/>
              </w:rPr>
            </w:pPr>
            <w:r w:rsidRPr="009658AD">
              <w:rPr>
                <w:rFonts w:cs="Arial"/>
                <w:szCs w:val="18"/>
              </w:rPr>
              <w:t>type: String</w:t>
            </w:r>
          </w:p>
          <w:p w14:paraId="17277D7F"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1062044" w14:textId="77777777" w:rsidR="009A6DA4" w:rsidRPr="009658AD" w:rsidRDefault="009A6DA4" w:rsidP="009A6DA4">
            <w:pPr>
              <w:pStyle w:val="TAL"/>
              <w:rPr>
                <w:rFonts w:cs="Arial"/>
                <w:szCs w:val="18"/>
              </w:rPr>
            </w:pPr>
            <w:r w:rsidRPr="009658AD">
              <w:rPr>
                <w:rFonts w:cs="Arial"/>
                <w:szCs w:val="18"/>
              </w:rPr>
              <w:t>isOrdered: N/A</w:t>
            </w:r>
          </w:p>
          <w:p w14:paraId="4310B435" w14:textId="77777777" w:rsidR="009A6DA4" w:rsidRPr="009658AD" w:rsidRDefault="009A6DA4" w:rsidP="009A6DA4">
            <w:pPr>
              <w:pStyle w:val="TAL"/>
              <w:rPr>
                <w:rFonts w:cs="Arial"/>
                <w:szCs w:val="18"/>
              </w:rPr>
            </w:pPr>
            <w:r w:rsidRPr="009658AD">
              <w:rPr>
                <w:rFonts w:cs="Arial"/>
                <w:szCs w:val="18"/>
              </w:rPr>
              <w:t>isUnique: N/A</w:t>
            </w:r>
          </w:p>
          <w:p w14:paraId="72DE377B" w14:textId="77777777" w:rsidR="009A6DA4" w:rsidRPr="009658AD" w:rsidRDefault="009A6DA4" w:rsidP="009A6DA4">
            <w:pPr>
              <w:pStyle w:val="TAL"/>
              <w:rPr>
                <w:rFonts w:cs="Arial"/>
                <w:szCs w:val="18"/>
              </w:rPr>
            </w:pPr>
            <w:r w:rsidRPr="009658AD">
              <w:rPr>
                <w:rFonts w:cs="Arial"/>
                <w:szCs w:val="18"/>
              </w:rPr>
              <w:t>defaultValue: None</w:t>
            </w:r>
          </w:p>
          <w:p w14:paraId="35F66EEE" w14:textId="68C2929F"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FC98207" w14:textId="77777777" w:rsidR="009A6DA4" w:rsidRDefault="009A6DA4" w:rsidP="009A6DA4">
            <w:pPr>
              <w:keepLines/>
              <w:spacing w:after="0"/>
            </w:pPr>
            <w:r w:rsidRPr="00F477AF">
              <w:t>The availability reporting period (i.e. heartbeat period) that indicates to the EES how often it needs to check the EAS's availability after a successful registration</w:t>
            </w:r>
            <w:r>
              <w:t xml:space="preserve"> </w:t>
            </w:r>
            <w:r w:rsidRPr="00926D4D">
              <w:t>(See TS 23.558 [2])</w:t>
            </w:r>
            <w:r w:rsidRPr="00F477AF">
              <w:t>.</w:t>
            </w:r>
          </w:p>
          <w:p w14:paraId="2F5A4E5E" w14:textId="77777777" w:rsidR="00995446" w:rsidRDefault="00995446" w:rsidP="009A6DA4">
            <w:pPr>
              <w:keepLines/>
              <w:spacing w:after="0"/>
            </w:pPr>
          </w:p>
          <w:p w14:paraId="4D477165" w14:textId="77777777" w:rsidR="00995446" w:rsidRPr="009658AD" w:rsidRDefault="00995446" w:rsidP="00995446">
            <w:pPr>
              <w:pStyle w:val="TAL"/>
              <w:rPr>
                <w:rFonts w:cs="Arial"/>
                <w:szCs w:val="18"/>
              </w:rPr>
            </w:pPr>
            <w:r w:rsidRPr="009658AD">
              <w:rPr>
                <w:rFonts w:cs="Arial"/>
                <w:szCs w:val="18"/>
              </w:rPr>
              <w:t>allowedValues: N/A</w:t>
            </w:r>
          </w:p>
          <w:p w14:paraId="61DA90CA" w14:textId="1E0B376F"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Integer</w:t>
            </w:r>
          </w:p>
          <w:p w14:paraId="6796E1A0"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25A9F94" w14:textId="77777777" w:rsidR="009A6DA4" w:rsidRPr="009658AD" w:rsidRDefault="009A6DA4" w:rsidP="009A6DA4">
            <w:pPr>
              <w:pStyle w:val="TAL"/>
              <w:rPr>
                <w:rFonts w:cs="Arial"/>
                <w:szCs w:val="18"/>
              </w:rPr>
            </w:pPr>
            <w:r w:rsidRPr="009658AD">
              <w:rPr>
                <w:rFonts w:cs="Arial"/>
                <w:szCs w:val="18"/>
              </w:rPr>
              <w:t>isOrdered: N/A</w:t>
            </w:r>
          </w:p>
          <w:p w14:paraId="09A8AC30" w14:textId="77777777" w:rsidR="009A6DA4" w:rsidRPr="009658AD" w:rsidRDefault="009A6DA4" w:rsidP="009A6DA4">
            <w:pPr>
              <w:pStyle w:val="TAL"/>
              <w:rPr>
                <w:rFonts w:cs="Arial"/>
                <w:szCs w:val="18"/>
              </w:rPr>
            </w:pPr>
            <w:r w:rsidRPr="009658AD">
              <w:rPr>
                <w:rFonts w:cs="Arial"/>
                <w:szCs w:val="18"/>
              </w:rPr>
              <w:t>isUnique: N/A</w:t>
            </w:r>
          </w:p>
          <w:p w14:paraId="26E2627D" w14:textId="77777777" w:rsidR="009A6DA4" w:rsidRPr="009658AD" w:rsidRDefault="009A6DA4" w:rsidP="009A6DA4">
            <w:pPr>
              <w:pStyle w:val="TAL"/>
              <w:rPr>
                <w:rFonts w:cs="Arial"/>
                <w:szCs w:val="18"/>
              </w:rPr>
            </w:pPr>
            <w:r w:rsidRPr="009658AD">
              <w:rPr>
                <w:rFonts w:cs="Arial"/>
                <w:szCs w:val="18"/>
              </w:rPr>
              <w:t>defaultValue: None</w:t>
            </w:r>
          </w:p>
          <w:p w14:paraId="18F1924A" w14:textId="6B7C164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77777777" w:rsidR="009A6DA4" w:rsidRDefault="009A6DA4" w:rsidP="009A6DA4">
            <w:pPr>
              <w:pStyle w:val="TAL"/>
            </w:pPr>
            <w:r w:rsidRPr="00F477AF">
              <w:t>The status of the EAS (e.g. enabled, disabled, etc.)</w:t>
            </w:r>
            <w:r>
              <w:t xml:space="preserve"> </w:t>
            </w:r>
            <w:r w:rsidRPr="00926D4D">
              <w:t>(See TS 23.558 [2])</w:t>
            </w:r>
            <w:r>
              <w:t>.</w:t>
            </w:r>
            <w:r w:rsidRPr="00F477AF">
              <w:t xml:space="preserve"> </w:t>
            </w:r>
          </w:p>
          <w:p w14:paraId="558DE28B" w14:textId="77777777" w:rsidR="009A6DA4" w:rsidRDefault="009A6DA4" w:rsidP="009A6DA4">
            <w:pPr>
              <w:pStyle w:val="TAL"/>
            </w:pPr>
          </w:p>
          <w:p w14:paraId="51468E9B" w14:textId="3F38CC3C" w:rsidR="009A6DA4" w:rsidRPr="00F03632" w:rsidRDefault="009A6DA4" w:rsidP="009A6DA4">
            <w:pPr>
              <w:keepLines/>
              <w:spacing w:after="0"/>
              <w:rPr>
                <w:rFonts w:ascii="Arial" w:eastAsia="SimSun" w:hAnsi="Arial" w:cs="Arial"/>
                <w:sz w:val="18"/>
              </w:rPr>
            </w:pPr>
            <w:r>
              <w:t>Allowed values: ENABLED, DISABLED</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ENUM</w:t>
            </w:r>
          </w:p>
          <w:p w14:paraId="7380A4E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943E919" w14:textId="77777777" w:rsidR="009A6DA4" w:rsidRPr="009658AD" w:rsidRDefault="009A6DA4" w:rsidP="009A6DA4">
            <w:pPr>
              <w:pStyle w:val="TAL"/>
              <w:rPr>
                <w:rFonts w:cs="Arial"/>
                <w:szCs w:val="18"/>
              </w:rPr>
            </w:pPr>
            <w:r w:rsidRPr="009658AD">
              <w:rPr>
                <w:rFonts w:cs="Arial"/>
                <w:szCs w:val="18"/>
              </w:rPr>
              <w:t>isOrdered: N/A</w:t>
            </w:r>
          </w:p>
          <w:p w14:paraId="2D5230BC" w14:textId="77777777" w:rsidR="009A6DA4" w:rsidRPr="009658AD" w:rsidRDefault="009A6DA4" w:rsidP="009A6DA4">
            <w:pPr>
              <w:pStyle w:val="TAL"/>
              <w:rPr>
                <w:rFonts w:cs="Arial"/>
                <w:szCs w:val="18"/>
              </w:rPr>
            </w:pPr>
            <w:r w:rsidRPr="009658AD">
              <w:rPr>
                <w:rFonts w:cs="Arial"/>
                <w:szCs w:val="18"/>
              </w:rPr>
              <w:t>isUnique: N/A</w:t>
            </w:r>
          </w:p>
          <w:p w14:paraId="45246F2B" w14:textId="77777777" w:rsidR="009A6DA4" w:rsidRPr="009658AD" w:rsidRDefault="009A6DA4" w:rsidP="009A6DA4">
            <w:pPr>
              <w:pStyle w:val="TAL"/>
              <w:rPr>
                <w:rFonts w:cs="Arial"/>
                <w:szCs w:val="18"/>
              </w:rPr>
            </w:pPr>
            <w:r w:rsidRPr="009658AD">
              <w:rPr>
                <w:rFonts w:cs="Arial"/>
                <w:szCs w:val="18"/>
              </w:rPr>
              <w:t>defaultValue: None</w:t>
            </w:r>
          </w:p>
          <w:p w14:paraId="1AD9C3ED" w14:textId="4E35AD86"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r>
              <w:rPr>
                <w:rFonts w:ascii="Courier New" w:hAnsi="Courier New" w:cs="Courier New"/>
                <w:lang w:eastAsia="zh-CN"/>
              </w:rPr>
              <w:t>reservationLocation</w:t>
            </w:r>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F477AF" w:rsidRDefault="00153709" w:rsidP="00153709">
            <w:pPr>
              <w:pStyle w:val="TAL"/>
            </w:pPr>
            <w:r w:rsidRPr="00926D4D">
              <w:t>This parameter defines the locatio</w:t>
            </w:r>
            <w:r>
              <w:t>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9658AD" w:rsidRDefault="00153709" w:rsidP="00153709">
            <w:pPr>
              <w:pStyle w:val="TAH"/>
              <w:jc w:val="left"/>
              <w:rPr>
                <w:rFonts w:cs="Arial"/>
                <w:b w:val="0"/>
                <w:szCs w:val="18"/>
              </w:rPr>
            </w:pPr>
            <w:r w:rsidRPr="009658AD">
              <w:rPr>
                <w:rFonts w:cs="Arial"/>
                <w:b w:val="0"/>
                <w:szCs w:val="18"/>
              </w:rPr>
              <w:t>type: ServingLocation</w:t>
            </w:r>
          </w:p>
          <w:p w14:paraId="3CFB1E5A" w14:textId="77777777" w:rsidR="00153709" w:rsidRPr="009658AD" w:rsidRDefault="00153709" w:rsidP="00153709">
            <w:pPr>
              <w:pStyle w:val="TAH"/>
              <w:jc w:val="left"/>
              <w:rPr>
                <w:rFonts w:cs="Arial"/>
                <w:b w:val="0"/>
                <w:szCs w:val="18"/>
              </w:rPr>
            </w:pPr>
            <w:r w:rsidRPr="009658AD">
              <w:rPr>
                <w:rFonts w:cs="Arial"/>
                <w:b w:val="0"/>
                <w:szCs w:val="18"/>
              </w:rPr>
              <w:t>multiplicity: 1</w:t>
            </w:r>
          </w:p>
          <w:p w14:paraId="08C8277C" w14:textId="77777777" w:rsidR="00153709" w:rsidRPr="009658AD" w:rsidRDefault="00153709" w:rsidP="00153709">
            <w:pPr>
              <w:pStyle w:val="TAH"/>
              <w:jc w:val="left"/>
              <w:rPr>
                <w:rFonts w:cs="Arial"/>
                <w:b w:val="0"/>
                <w:szCs w:val="18"/>
              </w:rPr>
            </w:pPr>
            <w:r w:rsidRPr="009658AD">
              <w:rPr>
                <w:rFonts w:cs="Arial"/>
                <w:b w:val="0"/>
                <w:szCs w:val="18"/>
              </w:rPr>
              <w:t>isOrdered: N/A</w:t>
            </w:r>
          </w:p>
          <w:p w14:paraId="019F69C9" w14:textId="77777777" w:rsidR="00153709" w:rsidRPr="009658AD" w:rsidRDefault="00153709" w:rsidP="00153709">
            <w:pPr>
              <w:pStyle w:val="TAH"/>
              <w:jc w:val="left"/>
              <w:rPr>
                <w:rFonts w:cs="Arial"/>
                <w:b w:val="0"/>
                <w:szCs w:val="18"/>
              </w:rPr>
            </w:pPr>
            <w:r w:rsidRPr="009658AD">
              <w:rPr>
                <w:rFonts w:cs="Arial"/>
                <w:b w:val="0"/>
                <w:szCs w:val="18"/>
              </w:rPr>
              <w:t>isUnique: True</w:t>
            </w:r>
          </w:p>
          <w:p w14:paraId="5BA9FE2A" w14:textId="77777777" w:rsidR="00153709" w:rsidRPr="009658AD" w:rsidRDefault="00153709" w:rsidP="00153709">
            <w:pPr>
              <w:pStyle w:val="TAH"/>
              <w:jc w:val="left"/>
              <w:rPr>
                <w:rFonts w:cs="Arial"/>
                <w:b w:val="0"/>
                <w:szCs w:val="18"/>
              </w:rPr>
            </w:pPr>
            <w:r w:rsidRPr="009658AD">
              <w:rPr>
                <w:rFonts w:cs="Arial"/>
                <w:b w:val="0"/>
                <w:szCs w:val="18"/>
              </w:rPr>
              <w:t>defaultValue: None</w:t>
            </w:r>
          </w:p>
          <w:p w14:paraId="63C484C2" w14:textId="2388694D" w:rsidR="00153709" w:rsidRPr="009658AD" w:rsidRDefault="00153709" w:rsidP="00153709">
            <w:pPr>
              <w:pStyle w:val="TAL"/>
              <w:rPr>
                <w:rFonts w:cs="Arial"/>
                <w:szCs w:val="18"/>
              </w:rPr>
            </w:pPr>
            <w:r w:rsidRPr="009658AD">
              <w:rPr>
                <w:rFonts w:cs="Arial"/>
                <w:szCs w:val="18"/>
              </w:rPr>
              <w:t>isNullable: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sidRPr="00A364D5">
              <w:rPr>
                <w:rFonts w:cs="Arial"/>
                <w:szCs w:val="18"/>
              </w:rPr>
              <w:t>ResourceReservationRequirement</w:t>
            </w:r>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71BFC2DC" w:rsidR="00153709" w:rsidRPr="009658AD" w:rsidRDefault="00153709" w:rsidP="00153709">
            <w:pPr>
              <w:pStyle w:val="TAL"/>
              <w:rPr>
                <w:rFonts w:cs="Arial"/>
                <w:szCs w:val="18"/>
              </w:rPr>
            </w:pPr>
            <w:r w:rsidRPr="009658AD">
              <w:rPr>
                <w:rFonts w:cs="Arial"/>
                <w:szCs w:val="18"/>
              </w:rPr>
              <w:t xml:space="preserve">isOrdered: </w:t>
            </w:r>
            <w:r w:rsidR="00E1156B">
              <w:rPr>
                <w:rFonts w:cs="Arial"/>
                <w:szCs w:val="18"/>
              </w:rPr>
              <w:t>False</w:t>
            </w:r>
          </w:p>
          <w:p w14:paraId="49C53EF6" w14:textId="64A36DED" w:rsidR="00153709" w:rsidRPr="009658AD" w:rsidRDefault="00153709" w:rsidP="00153709">
            <w:pPr>
              <w:pStyle w:val="TAL"/>
              <w:rPr>
                <w:rFonts w:cs="Arial"/>
                <w:szCs w:val="18"/>
              </w:rPr>
            </w:pPr>
            <w:r w:rsidRPr="009658AD">
              <w:rPr>
                <w:rFonts w:cs="Arial"/>
                <w:szCs w:val="18"/>
              </w:rPr>
              <w:t xml:space="preserve">isUnique: </w:t>
            </w:r>
            <w:r w:rsidR="00E1156B">
              <w:rPr>
                <w:rFonts w:cs="Arial"/>
                <w:szCs w:val="18"/>
              </w:rPr>
              <w:t>True</w:t>
            </w:r>
          </w:p>
          <w:p w14:paraId="2F0D4B5E" w14:textId="77777777" w:rsidR="00153709" w:rsidRPr="009658AD" w:rsidRDefault="00153709" w:rsidP="00153709">
            <w:pPr>
              <w:pStyle w:val="TAL"/>
              <w:rPr>
                <w:rFonts w:cs="Arial"/>
                <w:szCs w:val="18"/>
              </w:rPr>
            </w:pPr>
            <w:r w:rsidRPr="009658AD">
              <w:rPr>
                <w:rFonts w:cs="Arial"/>
                <w:szCs w:val="18"/>
              </w:rPr>
              <w:t>defaultValue: None</w:t>
            </w:r>
          </w:p>
          <w:p w14:paraId="53A0A11A" w14:textId="2C11337C" w:rsidR="00153709" w:rsidRPr="009658AD" w:rsidRDefault="00153709" w:rsidP="00153709">
            <w:pPr>
              <w:pStyle w:val="TAL"/>
              <w:rPr>
                <w:rFonts w:cs="Arial"/>
                <w:szCs w:val="18"/>
              </w:rPr>
            </w:pPr>
            <w:r w:rsidRPr="009658AD">
              <w:rPr>
                <w:rFonts w:cs="Arial"/>
                <w:szCs w:val="18"/>
              </w:rPr>
              <w:t>isNullable: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r>
              <w:rPr>
                <w:rFonts w:ascii="Courier New" w:hAnsi="Courier New" w:cs="Courier New"/>
                <w:lang w:eastAsia="zh-CN"/>
              </w:rPr>
              <w:t>computeRequirement</w:t>
            </w:r>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4DFF1817" w14:textId="6CBD0E9D"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4E4C0C96"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CE3C674" w14:textId="568BB55A" w:rsidR="00153709" w:rsidRPr="009658AD" w:rsidRDefault="00153709" w:rsidP="00153709">
            <w:pPr>
              <w:pStyle w:val="TAL"/>
              <w:rPr>
                <w:rFonts w:cs="Arial"/>
                <w:szCs w:val="18"/>
              </w:rPr>
            </w:pPr>
            <w:r w:rsidRPr="00F03632">
              <w:rPr>
                <w:rFonts w:cs="Arial"/>
                <w:szCs w:val="18"/>
              </w:rPr>
              <w:t>isNullable: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r>
              <w:rPr>
                <w:rFonts w:ascii="Courier New" w:hAnsi="Courier New" w:cs="Courier New"/>
                <w:lang w:eastAsia="zh-CN"/>
              </w:rPr>
              <w:t>storageRequirement</w:t>
            </w:r>
          </w:p>
        </w:tc>
        <w:tc>
          <w:tcPr>
            <w:tcW w:w="2366" w:type="pct"/>
            <w:tcBorders>
              <w:top w:val="single" w:sz="4" w:space="0" w:color="auto"/>
              <w:left w:val="single" w:sz="4" w:space="0" w:color="auto"/>
              <w:bottom w:val="single" w:sz="4" w:space="0" w:color="auto"/>
              <w:right w:val="single" w:sz="4" w:space="0" w:color="auto"/>
            </w:tcBorders>
          </w:tcPr>
          <w:p w14:paraId="7F546925" w14:textId="7F897748" w:rsidR="00153709" w:rsidRPr="00F477AF" w:rsidRDefault="00153709" w:rsidP="00153709">
            <w:pPr>
              <w:pStyle w:val="TAL"/>
            </w:pPr>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B9A04CA" w14:textId="2BE67DFE"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6452BAC2" w14:textId="382D3D94" w:rsidR="00153709" w:rsidRPr="009658AD" w:rsidRDefault="00153709" w:rsidP="00153709">
            <w:pPr>
              <w:pStyle w:val="TAL"/>
              <w:rPr>
                <w:rFonts w:cs="Arial"/>
                <w:szCs w:val="18"/>
              </w:rPr>
            </w:pPr>
            <w:r w:rsidRPr="00F03632">
              <w:rPr>
                <w:rFonts w:cs="Arial"/>
                <w:szCs w:val="18"/>
              </w:rPr>
              <w:t>isNullable: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r>
              <w:rPr>
                <w:rFonts w:ascii="Courier New" w:hAnsi="Courier New" w:cs="Courier New"/>
                <w:lang w:eastAsia="zh-CN"/>
              </w:rPr>
              <w:t>networtkingRequirement</w:t>
            </w:r>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624AE0AF" w14:textId="447C54E9"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7864A99" w14:textId="5B896150" w:rsidR="00153709" w:rsidRPr="009658AD" w:rsidRDefault="00153709" w:rsidP="00153709">
            <w:pPr>
              <w:pStyle w:val="TAL"/>
              <w:rPr>
                <w:rFonts w:cs="Arial"/>
                <w:szCs w:val="18"/>
              </w:rPr>
            </w:pPr>
            <w:r w:rsidRPr="00F03632">
              <w:rPr>
                <w:rFonts w:cs="Arial"/>
                <w:szCs w:val="18"/>
              </w:rPr>
              <w:t>isNullable: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MnS consumer's requirememts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658AD" w:rsidRDefault="00995446" w:rsidP="00995446">
            <w:pPr>
              <w:pStyle w:val="TAL"/>
              <w:rPr>
                <w:rFonts w:cs="Arial"/>
                <w:szCs w:val="18"/>
              </w:rPr>
            </w:pPr>
            <w:r w:rsidRPr="009658AD">
              <w:rPr>
                <w:rFonts w:cs="Arial"/>
                <w:szCs w:val="18"/>
              </w:rPr>
              <w:t>allowedValues: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r w:rsidR="00995446">
              <w:rPr>
                <w:rFonts w:ascii="Arial" w:hAnsi="Arial" w:cs="Arial"/>
                <w:snapToGrid w:val="0"/>
                <w:sz w:val="18"/>
                <w:szCs w:val="18"/>
              </w:rPr>
              <w:t>DateTime</w:t>
            </w:r>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6544F988"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2225D1F7"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r>
              <w:rPr>
                <w:rFonts w:cs="Arial"/>
                <w:snapToGrid w:val="0"/>
                <w:szCs w:val="18"/>
              </w:rPr>
              <w:t>isNullable: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r w:rsidRPr="00326875">
              <w:rPr>
                <w:rFonts w:ascii="Courier New" w:hAnsi="Courier New" w:cs="Courier New"/>
                <w:lang w:eastAsia="zh-CN"/>
              </w:rPr>
              <w:t>resourceReservationStatus</w:t>
            </w:r>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r w:rsidRPr="009658AD">
              <w:rPr>
                <w:rFonts w:cs="Arial"/>
                <w:szCs w:val="18"/>
              </w:rPr>
              <w:t xml:space="preserve">isOrdered: </w:t>
            </w:r>
            <w:r w:rsidR="002014EF">
              <w:rPr>
                <w:rFonts w:cs="Arial"/>
                <w:szCs w:val="18"/>
              </w:rPr>
              <w:t>False</w:t>
            </w:r>
          </w:p>
          <w:p w14:paraId="7FDFE299" w14:textId="587BE519" w:rsidR="00153709" w:rsidRPr="009658AD" w:rsidRDefault="00153709" w:rsidP="00153709">
            <w:pPr>
              <w:pStyle w:val="TAL"/>
              <w:rPr>
                <w:rFonts w:cs="Arial"/>
                <w:szCs w:val="18"/>
              </w:rPr>
            </w:pPr>
            <w:r w:rsidRPr="009658AD">
              <w:rPr>
                <w:rFonts w:cs="Arial"/>
                <w:szCs w:val="18"/>
              </w:rPr>
              <w:t xml:space="preserve">isUnique: </w:t>
            </w:r>
            <w:r w:rsidR="002014EF">
              <w:rPr>
                <w:rFonts w:cs="Arial"/>
                <w:szCs w:val="18"/>
              </w:rPr>
              <w:t>True</w:t>
            </w:r>
          </w:p>
          <w:p w14:paraId="4B050E4E" w14:textId="77777777" w:rsidR="00153709" w:rsidRPr="009658AD" w:rsidRDefault="00153709" w:rsidP="00153709">
            <w:pPr>
              <w:pStyle w:val="TAL"/>
              <w:rPr>
                <w:rFonts w:cs="Arial"/>
                <w:szCs w:val="18"/>
              </w:rPr>
            </w:pPr>
            <w:r w:rsidRPr="009658AD">
              <w:rPr>
                <w:rFonts w:cs="Arial"/>
                <w:szCs w:val="18"/>
              </w:rPr>
              <w:t>defaultValue: None</w:t>
            </w:r>
          </w:p>
          <w:p w14:paraId="6292CDBE" w14:textId="1C029098" w:rsidR="00153709" w:rsidRPr="009658AD" w:rsidRDefault="00153709" w:rsidP="00153709">
            <w:pPr>
              <w:pStyle w:val="TAL"/>
              <w:rPr>
                <w:rFonts w:cs="Arial"/>
                <w:szCs w:val="18"/>
              </w:rPr>
            </w:pPr>
            <w:r w:rsidRPr="009658AD">
              <w:rPr>
                <w:rFonts w:cs="Arial"/>
                <w:szCs w:val="18"/>
              </w:rPr>
              <w:t>isNullable: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r>
              <w:rPr>
                <w:rFonts w:ascii="Courier New" w:hAnsi="Courier New" w:cs="Courier New"/>
                <w:lang w:eastAsia="zh-CN"/>
              </w:rPr>
              <w:t>resourceId</w:t>
            </w:r>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r>
              <w:t>isOrdered: N/A</w:t>
            </w:r>
          </w:p>
          <w:p w14:paraId="1CBE1CAA" w14:textId="77777777" w:rsidR="00153709" w:rsidRDefault="00153709" w:rsidP="00153709">
            <w:pPr>
              <w:pStyle w:val="TAL"/>
            </w:pPr>
            <w:r>
              <w:t>isUnique: N/A</w:t>
            </w:r>
          </w:p>
          <w:p w14:paraId="445E73D5" w14:textId="77777777" w:rsidR="00153709" w:rsidRDefault="00153709" w:rsidP="00153709">
            <w:pPr>
              <w:pStyle w:val="TAL"/>
            </w:pPr>
            <w:r>
              <w:t>defaultValue: None</w:t>
            </w:r>
          </w:p>
          <w:p w14:paraId="3FC9FAD1" w14:textId="768E968E" w:rsidR="00153709" w:rsidRPr="009658AD" w:rsidRDefault="00153709" w:rsidP="00153709">
            <w:pPr>
              <w:pStyle w:val="TAL"/>
              <w:rPr>
                <w:rFonts w:cs="Arial"/>
                <w:szCs w:val="18"/>
              </w:rPr>
            </w:pPr>
            <w:r>
              <w:t>isNullable: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r>
              <w:rPr>
                <w:rFonts w:ascii="Courier New" w:hAnsi="Courier New" w:cs="Courier New"/>
                <w:lang w:eastAsia="zh-CN"/>
              </w:rPr>
              <w:t>reservationStatus</w:t>
            </w:r>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This attribute is configured by MnS producer and can be read by MnS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2731B54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39034B9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r>
              <w:t>isNullable: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77777777" w:rsidR="00153709" w:rsidRDefault="00153709" w:rsidP="00153709">
            <w:pPr>
              <w:pStyle w:val="TAL"/>
            </w:pPr>
            <w:r w:rsidRPr="006D6D47">
              <w:t>This attributes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r w:rsidRPr="009658AD">
              <w:rPr>
                <w:rFonts w:cs="Arial"/>
                <w:szCs w:val="18"/>
              </w:rPr>
              <w:t>allowedValues: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type: RelocationTriggerInfo</w:t>
            </w:r>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r w:rsidRPr="006D6D47">
              <w:rPr>
                <w:rFonts w:ascii="Arial" w:hAnsi="Arial"/>
                <w:sz w:val="18"/>
              </w:rPr>
              <w:t>isOrdered: N/A</w:t>
            </w:r>
          </w:p>
          <w:p w14:paraId="6EFA0C25" w14:textId="77777777" w:rsidR="00153709" w:rsidRPr="006D6D47" w:rsidRDefault="00153709" w:rsidP="00153709">
            <w:pPr>
              <w:spacing w:after="0"/>
              <w:rPr>
                <w:rFonts w:ascii="Arial" w:hAnsi="Arial"/>
                <w:sz w:val="18"/>
              </w:rPr>
            </w:pPr>
            <w:r w:rsidRPr="006D6D47">
              <w:rPr>
                <w:rFonts w:ascii="Arial" w:hAnsi="Arial"/>
                <w:sz w:val="18"/>
              </w:rPr>
              <w:t>isUnique: N/A</w:t>
            </w:r>
          </w:p>
          <w:p w14:paraId="09B0E028" w14:textId="77777777" w:rsidR="00153709" w:rsidRPr="006D6D47" w:rsidRDefault="00153709" w:rsidP="00153709">
            <w:pPr>
              <w:spacing w:after="0"/>
              <w:rPr>
                <w:rFonts w:ascii="Arial" w:hAnsi="Arial"/>
                <w:sz w:val="18"/>
              </w:rPr>
            </w:pPr>
            <w:r w:rsidRPr="006D6D47">
              <w:rPr>
                <w:rFonts w:ascii="Arial" w:hAnsi="Arial"/>
                <w:sz w:val="18"/>
              </w:rPr>
              <w:t>defaultValue: LOCKED</w:t>
            </w:r>
          </w:p>
          <w:p w14:paraId="491E1236" w14:textId="065BC13C" w:rsidR="00153709" w:rsidRPr="009658AD" w:rsidRDefault="00153709" w:rsidP="00153709">
            <w:pPr>
              <w:pStyle w:val="TAL"/>
              <w:rPr>
                <w:rFonts w:cs="Arial"/>
                <w:szCs w:val="18"/>
              </w:rPr>
            </w:pPr>
            <w:r w:rsidRPr="006D6D47">
              <w:t>isNullable: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r>
              <w:rPr>
                <w:rFonts w:ascii="Courier New" w:hAnsi="Courier New" w:cs="Courier New"/>
                <w:sz w:val="18"/>
                <w:lang w:eastAsia="zh-CN"/>
              </w:rPr>
              <w:t>relocationType</w:t>
            </w:r>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r>
              <w:t>AllowedValue: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r w:rsidRPr="006D6D47">
              <w:t>isOrdered: N/A</w:t>
            </w:r>
          </w:p>
          <w:p w14:paraId="12D8F460" w14:textId="77777777" w:rsidR="00153709" w:rsidRPr="006D6D47" w:rsidRDefault="00153709" w:rsidP="00153709">
            <w:pPr>
              <w:pStyle w:val="TAL"/>
              <w:keepNext w:val="0"/>
            </w:pPr>
            <w:r w:rsidRPr="006D6D47">
              <w:t>isUnique: N/A</w:t>
            </w:r>
          </w:p>
          <w:p w14:paraId="12B1BE82" w14:textId="029DEDCE" w:rsidR="00153709" w:rsidRPr="009658AD" w:rsidRDefault="00153709" w:rsidP="00153709">
            <w:pPr>
              <w:pStyle w:val="TAL"/>
              <w:rPr>
                <w:rFonts w:cs="Arial"/>
                <w:szCs w:val="18"/>
              </w:rPr>
            </w:pPr>
            <w:r w:rsidRPr="006D6D47">
              <w:t xml:space="preserve">defaultValue: </w:t>
            </w:r>
            <w:r>
              <w:t xml:space="preserve">Not </w:t>
            </w:r>
            <w:r w:rsidRPr="006D6D47">
              <w:t>isNullable: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r w:rsidRPr="009658AD">
              <w:rPr>
                <w:rFonts w:cs="Arial"/>
                <w:szCs w:val="18"/>
              </w:rPr>
              <w:t>allowedValues: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type: DateTime</w:t>
            </w:r>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r w:rsidRPr="006D6D47">
              <w:rPr>
                <w:rFonts w:ascii="Arial" w:hAnsi="Arial"/>
                <w:sz w:val="18"/>
              </w:rPr>
              <w:t>isOrdered: N/A</w:t>
            </w:r>
          </w:p>
          <w:p w14:paraId="500E5099" w14:textId="77777777" w:rsidR="00153709" w:rsidRPr="006D6D47" w:rsidRDefault="00153709" w:rsidP="00153709">
            <w:pPr>
              <w:spacing w:after="0"/>
              <w:rPr>
                <w:rFonts w:ascii="Arial" w:hAnsi="Arial"/>
                <w:sz w:val="18"/>
              </w:rPr>
            </w:pPr>
            <w:r w:rsidRPr="006D6D47">
              <w:rPr>
                <w:rFonts w:ascii="Arial" w:hAnsi="Arial"/>
                <w:sz w:val="18"/>
              </w:rPr>
              <w:t>isUnique: N/A</w:t>
            </w:r>
          </w:p>
          <w:p w14:paraId="5036DFD0" w14:textId="77777777" w:rsidR="00153709" w:rsidRPr="006D6D47" w:rsidRDefault="00153709" w:rsidP="00153709">
            <w:pPr>
              <w:spacing w:after="0"/>
              <w:rPr>
                <w:rFonts w:ascii="Arial" w:hAnsi="Arial"/>
                <w:sz w:val="18"/>
              </w:rPr>
            </w:pPr>
            <w:r w:rsidRPr="006D6D47">
              <w:rPr>
                <w:rFonts w:ascii="Arial" w:hAnsi="Arial"/>
                <w:sz w:val="18"/>
              </w:rPr>
              <w:t>defaultValue: None</w:t>
            </w:r>
          </w:p>
          <w:p w14:paraId="0C693696" w14:textId="6250C06C" w:rsidR="00153709" w:rsidRPr="009658AD" w:rsidRDefault="00153709" w:rsidP="00153709">
            <w:pPr>
              <w:pStyle w:val="TAL"/>
              <w:rPr>
                <w:rFonts w:cs="Arial"/>
                <w:szCs w:val="18"/>
              </w:rPr>
            </w:pPr>
            <w:r w:rsidRPr="006D6D47">
              <w:t>isNullable: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r w:rsidRPr="006D6D47">
              <w:rPr>
                <w:rFonts w:ascii="Arial" w:hAnsi="Arial"/>
                <w:sz w:val="18"/>
              </w:rPr>
              <w:t>isOrdered: N/A</w:t>
            </w:r>
          </w:p>
          <w:p w14:paraId="14341AD3" w14:textId="77777777" w:rsidR="00153709" w:rsidRPr="006D6D47" w:rsidRDefault="00153709" w:rsidP="00153709">
            <w:pPr>
              <w:spacing w:after="0"/>
              <w:rPr>
                <w:rFonts w:ascii="Arial" w:hAnsi="Arial"/>
                <w:sz w:val="18"/>
              </w:rPr>
            </w:pPr>
            <w:r w:rsidRPr="006D6D47">
              <w:rPr>
                <w:rFonts w:ascii="Arial" w:hAnsi="Arial"/>
                <w:sz w:val="18"/>
              </w:rPr>
              <w:t>isUnique: N/A</w:t>
            </w:r>
          </w:p>
          <w:p w14:paraId="2DF5CD92" w14:textId="77777777" w:rsidR="00153709" w:rsidRPr="006D6D47" w:rsidRDefault="00153709" w:rsidP="00153709">
            <w:pPr>
              <w:spacing w:after="0"/>
              <w:rPr>
                <w:rFonts w:ascii="Arial" w:hAnsi="Arial"/>
                <w:sz w:val="18"/>
              </w:rPr>
            </w:pPr>
            <w:r w:rsidRPr="006D6D47">
              <w:rPr>
                <w:rFonts w:ascii="Arial" w:hAnsi="Arial"/>
                <w:sz w:val="18"/>
              </w:rPr>
              <w:t>defaultValue: FALSE</w:t>
            </w:r>
          </w:p>
          <w:p w14:paraId="2EE2E4E2" w14:textId="1DDF0603" w:rsidR="00153709" w:rsidRPr="009658AD" w:rsidRDefault="00153709" w:rsidP="00153709">
            <w:pPr>
              <w:pStyle w:val="TAL"/>
              <w:rPr>
                <w:rFonts w:cs="Arial"/>
                <w:szCs w:val="18"/>
              </w:rPr>
            </w:pPr>
            <w:r w:rsidRPr="006D6D47">
              <w:t>isNullable: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r w:rsidRPr="006D6D47">
              <w:t xml:space="preserve">YESwNOTIFY: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r w:rsidRPr="006D6D47">
              <w:t>allowedValues: "YES", "NO", “YESwNOTIFY”</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r>
              <w:t>Editors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r w:rsidRPr="006D6D47">
              <w:t>isOrdered: N/A</w:t>
            </w:r>
          </w:p>
          <w:p w14:paraId="49B76067" w14:textId="77777777" w:rsidR="00153709" w:rsidRPr="006D6D47" w:rsidRDefault="00153709" w:rsidP="00153709">
            <w:pPr>
              <w:pStyle w:val="TAL"/>
              <w:keepNext w:val="0"/>
            </w:pPr>
            <w:r w:rsidRPr="006D6D47">
              <w:t>isUnique: N/A</w:t>
            </w:r>
          </w:p>
          <w:p w14:paraId="1AFA1F72" w14:textId="77777777" w:rsidR="00153709" w:rsidRPr="006D6D47" w:rsidRDefault="00153709" w:rsidP="00153709">
            <w:pPr>
              <w:pStyle w:val="TAL"/>
              <w:keepNext w:val="0"/>
            </w:pPr>
            <w:r w:rsidRPr="006D6D47">
              <w:t>defaultValue: None</w:t>
            </w:r>
          </w:p>
          <w:p w14:paraId="50B8DF9A" w14:textId="58EA7C04" w:rsidR="00153709" w:rsidRPr="009658AD" w:rsidRDefault="00153709" w:rsidP="00153709">
            <w:pPr>
              <w:pStyle w:val="TAL"/>
              <w:rPr>
                <w:rFonts w:cs="Arial"/>
                <w:szCs w:val="18"/>
              </w:rPr>
            </w:pPr>
            <w:r w:rsidRPr="006D6D47">
              <w:t>isNullable: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vailableEdgeVirtualResources</w:t>
            </w:r>
          </w:p>
        </w:tc>
        <w:tc>
          <w:tcPr>
            <w:tcW w:w="2366" w:type="pct"/>
            <w:tcBorders>
              <w:top w:val="single" w:sz="4" w:space="0" w:color="auto"/>
              <w:left w:val="single" w:sz="4" w:space="0" w:color="auto"/>
              <w:bottom w:val="single" w:sz="4" w:space="0" w:color="auto"/>
              <w:right w:val="single" w:sz="4" w:space="0" w:color="auto"/>
            </w:tcBorders>
          </w:tcPr>
          <w:p w14:paraId="4DFEEBB5" w14:textId="616C6116"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r>
              <w:t>isOrdered: N/A</w:t>
            </w:r>
          </w:p>
          <w:p w14:paraId="5696CF6A" w14:textId="77777777" w:rsidR="00153709" w:rsidRDefault="00153709" w:rsidP="00153709">
            <w:pPr>
              <w:pStyle w:val="TAL"/>
            </w:pPr>
            <w:r>
              <w:t>isUnique: N/A</w:t>
            </w:r>
          </w:p>
          <w:p w14:paraId="72A0079F" w14:textId="77777777" w:rsidR="00153709" w:rsidRDefault="00153709" w:rsidP="00153709">
            <w:pPr>
              <w:pStyle w:val="TAL"/>
            </w:pPr>
            <w:r>
              <w:t>defaultValue: None</w:t>
            </w:r>
          </w:p>
          <w:p w14:paraId="47A56721" w14:textId="0051511B" w:rsidR="00153709" w:rsidRPr="009658AD" w:rsidRDefault="00153709" w:rsidP="00153709">
            <w:pPr>
              <w:pStyle w:val="TAL"/>
              <w:rPr>
                <w:rFonts w:cs="Arial"/>
                <w:szCs w:val="18"/>
              </w:rPr>
            </w:pPr>
            <w:r>
              <w:t>isNullable: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r>
              <w:rPr>
                <w:rFonts w:ascii="Courier New" w:hAnsi="Courier New" w:cs="Courier New"/>
                <w:lang w:eastAsia="zh-CN"/>
              </w:rPr>
              <w:t>vnfdId</w:t>
            </w:r>
          </w:p>
        </w:tc>
        <w:tc>
          <w:tcPr>
            <w:tcW w:w="2366" w:type="pct"/>
            <w:tcBorders>
              <w:top w:val="single" w:sz="4" w:space="0" w:color="auto"/>
              <w:left w:val="single" w:sz="4" w:space="0" w:color="auto"/>
              <w:bottom w:val="single" w:sz="4" w:space="0" w:color="auto"/>
              <w:right w:val="single" w:sz="4" w:space="0" w:color="auto"/>
            </w:tcBorders>
          </w:tcPr>
          <w:p w14:paraId="3B917E58" w14:textId="2540B1C8"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34ACE8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37E2410D"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57A8CA7D" w14:textId="7DE65D0C" w:rsidR="00153709" w:rsidRPr="009658AD" w:rsidRDefault="00153709" w:rsidP="00153709">
            <w:pPr>
              <w:pStyle w:val="TAL"/>
              <w:rPr>
                <w:rFonts w:cs="Arial"/>
                <w:szCs w:val="18"/>
              </w:rPr>
            </w:pPr>
            <w:r w:rsidRPr="00F03632">
              <w:rPr>
                <w:rFonts w:cs="Arial"/>
                <w:szCs w:val="18"/>
              </w:rPr>
              <w:t>isNullable: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participatingOPiD</w:t>
            </w:r>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r w:rsidRPr="009658AD">
              <w:rPr>
                <w:rFonts w:cs="Arial"/>
                <w:szCs w:val="18"/>
              </w:rPr>
              <w:t>allowedValues: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r w:rsidRPr="009658AD">
              <w:rPr>
                <w:rFonts w:cs="Arial"/>
                <w:szCs w:val="18"/>
              </w:rPr>
              <w:t>isOrdered: N/A</w:t>
            </w:r>
          </w:p>
          <w:p w14:paraId="5D8CA8AA" w14:textId="77777777" w:rsidR="00153709" w:rsidRPr="009658AD" w:rsidRDefault="00153709" w:rsidP="00153709">
            <w:pPr>
              <w:pStyle w:val="TAL"/>
              <w:rPr>
                <w:rFonts w:cs="Arial"/>
                <w:szCs w:val="18"/>
              </w:rPr>
            </w:pPr>
            <w:r w:rsidRPr="009658AD">
              <w:rPr>
                <w:rFonts w:cs="Arial"/>
                <w:szCs w:val="18"/>
              </w:rPr>
              <w:t>isUnique: N/A</w:t>
            </w:r>
          </w:p>
          <w:p w14:paraId="782F5B5E" w14:textId="77777777" w:rsidR="00153709" w:rsidRPr="009658AD" w:rsidRDefault="00153709" w:rsidP="00153709">
            <w:pPr>
              <w:pStyle w:val="TAL"/>
              <w:rPr>
                <w:rFonts w:cs="Arial"/>
                <w:szCs w:val="18"/>
              </w:rPr>
            </w:pPr>
            <w:r w:rsidRPr="009658AD">
              <w:rPr>
                <w:rFonts w:cs="Arial"/>
                <w:szCs w:val="18"/>
              </w:rPr>
              <w:t>defaultValue: None</w:t>
            </w:r>
          </w:p>
          <w:p w14:paraId="547CF26B" w14:textId="32F72F68" w:rsidR="00153709" w:rsidRPr="009658AD" w:rsidRDefault="00153709" w:rsidP="00153709">
            <w:pPr>
              <w:pStyle w:val="TAL"/>
              <w:rPr>
                <w:rFonts w:cs="Arial"/>
                <w:szCs w:val="18"/>
              </w:rPr>
            </w:pPr>
            <w:r w:rsidRPr="009658AD">
              <w:rPr>
                <w:rFonts w:cs="Arial"/>
                <w:szCs w:val="18"/>
              </w:rPr>
              <w:t>isNullable: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4FE27CDA"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originatingOPiD</w:t>
            </w:r>
          </w:p>
        </w:tc>
        <w:tc>
          <w:tcPr>
            <w:tcW w:w="2366" w:type="pct"/>
            <w:tcBorders>
              <w:top w:val="single" w:sz="4" w:space="0" w:color="auto"/>
              <w:left w:val="single" w:sz="4" w:space="0" w:color="auto"/>
              <w:bottom w:val="single" w:sz="4" w:space="0" w:color="auto"/>
              <w:right w:val="single" w:sz="4" w:space="0" w:color="auto"/>
            </w:tcBorders>
          </w:tcPr>
          <w:p w14:paraId="6E729715" w14:textId="77777777" w:rsidR="00153709" w:rsidRDefault="00153709" w:rsidP="00153709">
            <w:pPr>
              <w:pStyle w:val="TAL"/>
            </w:pPr>
            <w:r>
              <w:t>This identifies the OP.</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r w:rsidRPr="009658AD">
              <w:rPr>
                <w:rFonts w:cs="Arial"/>
                <w:szCs w:val="18"/>
              </w:rPr>
              <w:t>allowedValues: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r w:rsidRPr="009658AD">
              <w:rPr>
                <w:rFonts w:cs="Arial"/>
                <w:szCs w:val="18"/>
              </w:rPr>
              <w:t>isOrdered: N/A</w:t>
            </w:r>
          </w:p>
          <w:p w14:paraId="0A4B8690" w14:textId="77777777" w:rsidR="00153709" w:rsidRPr="009658AD" w:rsidRDefault="00153709" w:rsidP="00153709">
            <w:pPr>
              <w:pStyle w:val="TAL"/>
              <w:rPr>
                <w:rFonts w:cs="Arial"/>
                <w:szCs w:val="18"/>
              </w:rPr>
            </w:pPr>
            <w:r w:rsidRPr="009658AD">
              <w:rPr>
                <w:rFonts w:cs="Arial"/>
                <w:szCs w:val="18"/>
              </w:rPr>
              <w:t>isUnique: N/A</w:t>
            </w:r>
          </w:p>
          <w:p w14:paraId="0E75EDA0" w14:textId="77777777" w:rsidR="00153709" w:rsidRPr="009658AD" w:rsidRDefault="00153709" w:rsidP="00153709">
            <w:pPr>
              <w:pStyle w:val="TAL"/>
              <w:rPr>
                <w:rFonts w:cs="Arial"/>
                <w:szCs w:val="18"/>
              </w:rPr>
            </w:pPr>
            <w:r w:rsidRPr="009658AD">
              <w:rPr>
                <w:rFonts w:cs="Arial"/>
                <w:szCs w:val="18"/>
              </w:rPr>
              <w:t>defaultValue: None</w:t>
            </w:r>
          </w:p>
          <w:p w14:paraId="56A0DEA0" w14:textId="26A39465" w:rsidR="00153709" w:rsidRPr="009658AD" w:rsidRDefault="00153709" w:rsidP="00153709">
            <w:pPr>
              <w:pStyle w:val="TAL"/>
              <w:rPr>
                <w:rFonts w:cs="Arial"/>
                <w:szCs w:val="18"/>
              </w:rPr>
            </w:pPr>
            <w:r w:rsidRPr="006D6D47">
              <w:t>isNullable: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r w:rsidRPr="009658AD">
              <w:rPr>
                <w:rFonts w:cs="Arial"/>
                <w:szCs w:val="18"/>
              </w:rPr>
              <w:t>allowedValues: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r w:rsidRPr="009658AD">
              <w:rPr>
                <w:rFonts w:cs="Arial"/>
                <w:szCs w:val="18"/>
              </w:rPr>
              <w:t>isOrdered: N/A</w:t>
            </w:r>
          </w:p>
          <w:p w14:paraId="1DE190E8" w14:textId="77777777" w:rsidR="00153709" w:rsidRPr="009658AD" w:rsidRDefault="00153709" w:rsidP="00153709">
            <w:pPr>
              <w:pStyle w:val="TAL"/>
              <w:rPr>
                <w:rFonts w:cs="Arial"/>
                <w:szCs w:val="18"/>
              </w:rPr>
            </w:pPr>
            <w:r w:rsidRPr="009658AD">
              <w:rPr>
                <w:rFonts w:cs="Arial"/>
                <w:szCs w:val="18"/>
              </w:rPr>
              <w:t>isUnique: N/A</w:t>
            </w:r>
          </w:p>
          <w:p w14:paraId="7180E739" w14:textId="77777777" w:rsidR="00153709" w:rsidRPr="009658AD" w:rsidRDefault="00153709" w:rsidP="00153709">
            <w:pPr>
              <w:pStyle w:val="TAL"/>
              <w:rPr>
                <w:rFonts w:cs="Arial"/>
                <w:szCs w:val="18"/>
              </w:rPr>
            </w:pPr>
            <w:r w:rsidRPr="009658AD">
              <w:rPr>
                <w:rFonts w:cs="Arial"/>
                <w:szCs w:val="18"/>
              </w:rPr>
              <w:t>defaultValue: None</w:t>
            </w:r>
          </w:p>
          <w:p w14:paraId="52F71D9C" w14:textId="46AF586C" w:rsidR="00153709" w:rsidRPr="009658AD" w:rsidRDefault="00153709" w:rsidP="00153709">
            <w:pPr>
              <w:pStyle w:val="TAL"/>
              <w:rPr>
                <w:rFonts w:cs="Arial"/>
                <w:szCs w:val="18"/>
              </w:rPr>
            </w:pPr>
            <w:r w:rsidRPr="006D6D47">
              <w:t>isNullable: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FederationExpiry</w:t>
            </w:r>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r w:rsidRPr="009658AD">
              <w:rPr>
                <w:rFonts w:cs="Arial"/>
                <w:szCs w:val="18"/>
              </w:rPr>
              <w:t>allowedValues: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DateTime</w:t>
            </w:r>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r w:rsidRPr="009658AD">
              <w:rPr>
                <w:rFonts w:cs="Arial"/>
                <w:szCs w:val="18"/>
              </w:rPr>
              <w:t>isOrdered: N/A</w:t>
            </w:r>
          </w:p>
          <w:p w14:paraId="1FFEDBBD" w14:textId="77777777" w:rsidR="00153709" w:rsidRPr="009658AD" w:rsidRDefault="00153709" w:rsidP="00153709">
            <w:pPr>
              <w:pStyle w:val="TAL"/>
              <w:rPr>
                <w:rFonts w:cs="Arial"/>
                <w:szCs w:val="18"/>
              </w:rPr>
            </w:pPr>
            <w:r w:rsidRPr="009658AD">
              <w:rPr>
                <w:rFonts w:cs="Arial"/>
                <w:szCs w:val="18"/>
              </w:rPr>
              <w:t>isUnique: N/A</w:t>
            </w:r>
          </w:p>
          <w:p w14:paraId="0F40A014" w14:textId="77777777" w:rsidR="00153709" w:rsidRPr="009658AD" w:rsidRDefault="00153709" w:rsidP="00153709">
            <w:pPr>
              <w:pStyle w:val="TAL"/>
              <w:rPr>
                <w:rFonts w:cs="Arial"/>
                <w:szCs w:val="18"/>
              </w:rPr>
            </w:pPr>
            <w:r w:rsidRPr="009658AD">
              <w:rPr>
                <w:rFonts w:cs="Arial"/>
                <w:szCs w:val="18"/>
              </w:rPr>
              <w:t>defaultValue: None</w:t>
            </w:r>
          </w:p>
          <w:p w14:paraId="579E2B58" w14:textId="55E9E064" w:rsidR="00153709" w:rsidRPr="009658AD" w:rsidRDefault="00153709" w:rsidP="00153709">
            <w:pPr>
              <w:pStyle w:val="TAL"/>
              <w:rPr>
                <w:rFonts w:cs="Arial"/>
                <w:szCs w:val="18"/>
              </w:rPr>
            </w:pPr>
            <w:r w:rsidRPr="006D6D47">
              <w:t>isNullable: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r w:rsidRPr="00B352E9" w:rsidDel="00C35F73">
              <w:rPr>
                <w:rFonts w:ascii="Courier New" w:hAnsi="Courier New" w:cs="Courier New"/>
                <w:lang w:eastAsia="zh-CN"/>
              </w:rPr>
              <w:t>initiationTime</w:t>
            </w:r>
          </w:p>
        </w:tc>
        <w:tc>
          <w:tcPr>
            <w:tcW w:w="2366" w:type="pct"/>
            <w:tcBorders>
              <w:top w:val="single" w:sz="4" w:space="0" w:color="auto"/>
              <w:left w:val="single" w:sz="4" w:space="0" w:color="auto"/>
              <w:bottom w:val="single" w:sz="4" w:space="0" w:color="auto"/>
              <w:right w:val="single" w:sz="4" w:space="0" w:color="auto"/>
            </w:tcBorders>
          </w:tcPr>
          <w:p w14:paraId="538A4B9A" w14:textId="77777777"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originating 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r w:rsidRPr="009658AD">
              <w:rPr>
                <w:rFonts w:cs="Arial"/>
                <w:szCs w:val="18"/>
              </w:rPr>
              <w:t>allowedValues: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r w:rsidDel="00C35F73">
              <w:rPr>
                <w:rFonts w:cs="Arial"/>
                <w:szCs w:val="18"/>
              </w:rPr>
              <w:t>DateTime</w:t>
            </w:r>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r w:rsidRPr="009658AD" w:rsidDel="00C35F73">
              <w:rPr>
                <w:rFonts w:cs="Arial"/>
                <w:szCs w:val="18"/>
              </w:rPr>
              <w:t>isOrdered: N/A</w:t>
            </w:r>
          </w:p>
          <w:p w14:paraId="7EA705C9" w14:textId="77777777" w:rsidR="00153709" w:rsidRPr="009658AD" w:rsidDel="00C35F73" w:rsidRDefault="00153709" w:rsidP="00153709">
            <w:pPr>
              <w:pStyle w:val="TAL"/>
              <w:rPr>
                <w:rFonts w:cs="Arial"/>
                <w:szCs w:val="18"/>
              </w:rPr>
            </w:pPr>
            <w:r w:rsidRPr="009658AD" w:rsidDel="00C35F73">
              <w:rPr>
                <w:rFonts w:cs="Arial"/>
                <w:szCs w:val="18"/>
              </w:rPr>
              <w:t>isUnique: N/A</w:t>
            </w:r>
          </w:p>
          <w:p w14:paraId="6895F610" w14:textId="77777777" w:rsidR="00153709" w:rsidRPr="009658AD" w:rsidDel="00C35F73" w:rsidRDefault="00153709" w:rsidP="00153709">
            <w:pPr>
              <w:pStyle w:val="TAL"/>
              <w:rPr>
                <w:rFonts w:cs="Arial"/>
                <w:szCs w:val="18"/>
              </w:rPr>
            </w:pPr>
            <w:r w:rsidRPr="009658AD" w:rsidDel="00C35F73">
              <w:rPr>
                <w:rFonts w:cs="Arial"/>
                <w:szCs w:val="18"/>
              </w:rPr>
              <w:t>defaultValue: None</w:t>
            </w:r>
          </w:p>
          <w:p w14:paraId="3E11236A" w14:textId="16E661F9" w:rsidR="00153709" w:rsidRPr="009658AD" w:rsidRDefault="00153709" w:rsidP="00153709">
            <w:pPr>
              <w:pStyle w:val="TAL"/>
              <w:rPr>
                <w:rFonts w:cs="Arial"/>
                <w:szCs w:val="18"/>
              </w:rPr>
            </w:pPr>
            <w:r w:rsidRPr="006D6D47">
              <w:t>isNullable: False</w:t>
            </w:r>
          </w:p>
        </w:tc>
      </w:tr>
      <w:tr w:rsidR="00153709" w:rsidRPr="00926D4D" w14:paraId="534AAD4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F2D94A9" w14:textId="1F494E6C" w:rsidR="00153709" w:rsidRDefault="00153709" w:rsidP="00153709">
            <w:pPr>
              <w:spacing w:after="0"/>
              <w:rPr>
                <w:rFonts w:ascii="Courier New" w:hAnsi="Courier New" w:cs="Courier New"/>
                <w:lang w:eastAsia="zh-CN"/>
              </w:rPr>
            </w:pPr>
            <w:r w:rsidRPr="00B352E9" w:rsidDel="006D7623">
              <w:rPr>
                <w:rFonts w:ascii="Courier New" w:hAnsi="Courier New" w:cs="Courier New"/>
                <w:lang w:eastAsia="zh-CN"/>
              </w:rPr>
              <w:t>offeredEDN</w:t>
            </w:r>
          </w:p>
        </w:tc>
        <w:tc>
          <w:tcPr>
            <w:tcW w:w="2366" w:type="pct"/>
            <w:tcBorders>
              <w:top w:val="single" w:sz="4" w:space="0" w:color="auto"/>
              <w:left w:val="single" w:sz="4" w:space="0" w:color="auto"/>
              <w:bottom w:val="single" w:sz="4" w:space="0" w:color="auto"/>
              <w:right w:val="single" w:sz="4" w:space="0" w:color="auto"/>
            </w:tcBorders>
          </w:tcPr>
          <w:p w14:paraId="7F528574" w14:textId="77777777" w:rsidR="00153709" w:rsidRDefault="00153709" w:rsidP="00153709">
            <w:pPr>
              <w:pStyle w:val="TAL"/>
            </w:pPr>
            <w:r w:rsidDel="006D7623">
              <w:t>It provides the list of EDN that are offered by the PO.</w:t>
            </w:r>
          </w:p>
          <w:p w14:paraId="2285A3B1" w14:textId="77777777" w:rsidR="00995446" w:rsidRDefault="00995446" w:rsidP="00153709">
            <w:pPr>
              <w:pStyle w:val="TAL"/>
            </w:pPr>
          </w:p>
          <w:p w14:paraId="5904FE7C" w14:textId="77777777" w:rsidR="00995446" w:rsidRPr="009658AD" w:rsidRDefault="00995446" w:rsidP="00995446">
            <w:pPr>
              <w:pStyle w:val="TAL"/>
              <w:rPr>
                <w:rFonts w:cs="Arial"/>
                <w:szCs w:val="18"/>
              </w:rPr>
            </w:pPr>
            <w:r w:rsidRPr="009658AD">
              <w:rPr>
                <w:rFonts w:cs="Arial"/>
                <w:szCs w:val="18"/>
              </w:rPr>
              <w:t>allowedValues: N/A</w:t>
            </w:r>
          </w:p>
          <w:p w14:paraId="62ACDC7A" w14:textId="45888C92"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21C6FD9" w14:textId="77777777" w:rsidR="00153709" w:rsidRPr="009658AD" w:rsidDel="006D7623" w:rsidRDefault="00153709" w:rsidP="00153709">
            <w:pPr>
              <w:pStyle w:val="TAL"/>
              <w:rPr>
                <w:rFonts w:cs="Arial"/>
                <w:szCs w:val="18"/>
              </w:rPr>
            </w:pPr>
            <w:r w:rsidRPr="009658AD" w:rsidDel="006D7623">
              <w:rPr>
                <w:rFonts w:cs="Arial"/>
                <w:szCs w:val="18"/>
              </w:rPr>
              <w:t xml:space="preserve">type: </w:t>
            </w:r>
            <w:r w:rsidDel="006D7623">
              <w:rPr>
                <w:rFonts w:cs="Arial"/>
                <w:szCs w:val="18"/>
              </w:rPr>
              <w:t>DN</w:t>
            </w:r>
          </w:p>
          <w:p w14:paraId="37FB9CC4" w14:textId="77777777" w:rsidR="00153709" w:rsidRPr="009658AD" w:rsidDel="006D7623" w:rsidRDefault="00153709" w:rsidP="00153709">
            <w:pPr>
              <w:pStyle w:val="TAL"/>
              <w:rPr>
                <w:rFonts w:cs="Arial"/>
                <w:szCs w:val="18"/>
                <w:lang w:eastAsia="zh-CN"/>
              </w:rPr>
            </w:pPr>
            <w:r w:rsidRPr="009658AD" w:rsidDel="006D7623">
              <w:rPr>
                <w:rFonts w:cs="Arial"/>
                <w:szCs w:val="18"/>
              </w:rPr>
              <w:t xml:space="preserve">multiplicity: </w:t>
            </w:r>
            <w:r w:rsidDel="006D7623">
              <w:rPr>
                <w:rFonts w:cs="Arial"/>
                <w:szCs w:val="18"/>
                <w:lang w:eastAsia="zh-CN"/>
              </w:rPr>
              <w:t>1…*</w:t>
            </w:r>
          </w:p>
          <w:p w14:paraId="4AB9E93D" w14:textId="190E85D3" w:rsidR="00153709" w:rsidRPr="009658AD" w:rsidDel="006D7623" w:rsidRDefault="00153709" w:rsidP="00153709">
            <w:pPr>
              <w:pStyle w:val="TAL"/>
              <w:rPr>
                <w:rFonts w:cs="Arial"/>
                <w:szCs w:val="18"/>
              </w:rPr>
            </w:pPr>
            <w:r w:rsidRPr="009658AD" w:rsidDel="006D7623">
              <w:rPr>
                <w:rFonts w:cs="Arial"/>
                <w:szCs w:val="18"/>
              </w:rPr>
              <w:t xml:space="preserve">isOrdered: </w:t>
            </w:r>
            <w:r w:rsidR="00387C96">
              <w:rPr>
                <w:rFonts w:cs="Arial"/>
                <w:szCs w:val="18"/>
              </w:rPr>
              <w:t>False</w:t>
            </w:r>
          </w:p>
          <w:p w14:paraId="5935A16D" w14:textId="5D30A4C6" w:rsidR="00153709" w:rsidRPr="009658AD" w:rsidDel="006D7623" w:rsidRDefault="00153709" w:rsidP="00153709">
            <w:pPr>
              <w:pStyle w:val="TAL"/>
              <w:rPr>
                <w:rFonts w:cs="Arial"/>
                <w:szCs w:val="18"/>
              </w:rPr>
            </w:pPr>
            <w:r w:rsidDel="006D7623">
              <w:rPr>
                <w:rFonts w:cs="Arial"/>
                <w:szCs w:val="18"/>
              </w:rPr>
              <w:t xml:space="preserve">isUnique: </w:t>
            </w:r>
            <w:r w:rsidR="00387C96">
              <w:rPr>
                <w:rFonts w:cs="Arial"/>
                <w:szCs w:val="18"/>
              </w:rPr>
              <w:t>True</w:t>
            </w:r>
          </w:p>
          <w:p w14:paraId="1C93204B" w14:textId="651E45C1" w:rsidR="00153709" w:rsidRPr="009658AD" w:rsidRDefault="00153709" w:rsidP="00153709">
            <w:pPr>
              <w:pStyle w:val="TAL"/>
              <w:rPr>
                <w:rFonts w:cs="Arial"/>
                <w:szCs w:val="18"/>
              </w:rPr>
            </w:pPr>
            <w:r w:rsidRPr="009658AD" w:rsidDel="006D7623">
              <w:rPr>
                <w:rFonts w:cs="Arial"/>
                <w:szCs w:val="18"/>
              </w:rPr>
              <w:t>defaultVa</w:t>
            </w:r>
            <w:r w:rsidRPr="006D6D47">
              <w:t>isNullable: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acceptedEDN</w:t>
            </w:r>
            <w:r>
              <w:rPr>
                <w:rFonts w:ascii="Courier New" w:hAnsi="Courier New" w:cs="Courier New"/>
                <w:lang w:eastAsia="zh-CN"/>
              </w:rPr>
              <w:t>List</w:t>
            </w:r>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r w:rsidRPr="009658AD">
              <w:rPr>
                <w:rFonts w:cs="Arial"/>
                <w:szCs w:val="18"/>
              </w:rPr>
              <w:t>allowedValues: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r>
              <w:rPr>
                <w:rFonts w:cs="Arial"/>
                <w:szCs w:val="18"/>
              </w:rPr>
              <w:t xml:space="preserve">isOrdered: </w:t>
            </w:r>
            <w:r w:rsidR="00387C96">
              <w:rPr>
                <w:rFonts w:cs="Arial"/>
                <w:szCs w:val="18"/>
              </w:rPr>
              <w:t>False</w:t>
            </w:r>
          </w:p>
          <w:p w14:paraId="660F25B1" w14:textId="6A0E29BC" w:rsidR="00153709" w:rsidRPr="009658AD" w:rsidRDefault="00153709" w:rsidP="00153709">
            <w:pPr>
              <w:pStyle w:val="TAL"/>
              <w:rPr>
                <w:rFonts w:cs="Arial"/>
                <w:szCs w:val="18"/>
              </w:rPr>
            </w:pPr>
            <w:r>
              <w:rPr>
                <w:rFonts w:cs="Arial"/>
                <w:szCs w:val="18"/>
              </w:rPr>
              <w:t xml:space="preserve">isUnique: </w:t>
            </w:r>
            <w:r w:rsidR="00387C96">
              <w:rPr>
                <w:rFonts w:cs="Arial"/>
                <w:szCs w:val="18"/>
              </w:rPr>
              <w:t>True</w:t>
            </w:r>
          </w:p>
          <w:p w14:paraId="6E25D8C8" w14:textId="77777777" w:rsidR="00153709" w:rsidRPr="009658AD" w:rsidRDefault="00153709" w:rsidP="00153709">
            <w:pPr>
              <w:pStyle w:val="TAL"/>
              <w:rPr>
                <w:rFonts w:cs="Arial"/>
                <w:szCs w:val="18"/>
              </w:rPr>
            </w:pPr>
            <w:r w:rsidRPr="009658AD">
              <w:rPr>
                <w:rFonts w:cs="Arial"/>
                <w:szCs w:val="18"/>
              </w:rPr>
              <w:t>defaultValue: None</w:t>
            </w:r>
          </w:p>
          <w:p w14:paraId="3B360319" w14:textId="6AD786FC" w:rsidR="00153709" w:rsidRPr="009658AD" w:rsidRDefault="00153709" w:rsidP="00153709">
            <w:pPr>
              <w:pStyle w:val="TAL"/>
              <w:rPr>
                <w:rFonts w:cs="Arial"/>
                <w:szCs w:val="18"/>
              </w:rPr>
            </w:pPr>
            <w:r w:rsidRPr="006D6D47">
              <w:t>isNullable: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resourceQuota</w:t>
            </w:r>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r w:rsidRPr="009658AD">
              <w:rPr>
                <w:rFonts w:cs="Arial"/>
                <w:szCs w:val="18"/>
              </w:rPr>
              <w:t>allowedValues: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r w:rsidRPr="009658AD">
              <w:rPr>
                <w:rFonts w:cs="Arial"/>
                <w:szCs w:val="18"/>
              </w:rPr>
              <w:t>isOrdered: N/A</w:t>
            </w:r>
          </w:p>
          <w:p w14:paraId="4C9FBDF6" w14:textId="77777777" w:rsidR="00153709" w:rsidRPr="009658AD" w:rsidRDefault="00153709" w:rsidP="00153709">
            <w:pPr>
              <w:pStyle w:val="TAL"/>
              <w:rPr>
                <w:rFonts w:cs="Arial"/>
                <w:szCs w:val="18"/>
              </w:rPr>
            </w:pPr>
            <w:r w:rsidRPr="009658AD">
              <w:rPr>
                <w:rFonts w:cs="Arial"/>
                <w:szCs w:val="18"/>
              </w:rPr>
              <w:t>isUnique: N/A</w:t>
            </w:r>
          </w:p>
          <w:p w14:paraId="274771F7" w14:textId="77777777" w:rsidR="00153709" w:rsidRPr="009658AD" w:rsidRDefault="00153709" w:rsidP="00153709">
            <w:pPr>
              <w:pStyle w:val="TAL"/>
              <w:rPr>
                <w:rFonts w:cs="Arial"/>
                <w:szCs w:val="18"/>
              </w:rPr>
            </w:pPr>
            <w:r w:rsidRPr="009658AD">
              <w:rPr>
                <w:rFonts w:cs="Arial"/>
                <w:szCs w:val="18"/>
              </w:rPr>
              <w:t>defaultValue: None</w:t>
            </w:r>
          </w:p>
          <w:p w14:paraId="6DBEFCEE" w14:textId="46A13F93" w:rsidR="00153709" w:rsidRPr="009658AD" w:rsidRDefault="00153709" w:rsidP="00153709">
            <w:pPr>
              <w:pStyle w:val="TAL"/>
              <w:rPr>
                <w:rFonts w:cs="Arial"/>
                <w:szCs w:val="18"/>
              </w:rPr>
            </w:pPr>
            <w:r w:rsidRPr="006D6D47">
              <w:t>isNullable: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r>
              <w:rPr>
                <w:rFonts w:ascii="Courier New" w:hAnsi="Courier New" w:cs="Courier New"/>
                <w:lang w:eastAsia="zh-CN"/>
              </w:rPr>
              <w:t>availableEASResource</w:t>
            </w:r>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This defines the available EAS in the shared EDN. This will be the DN of EASProfile</w:t>
            </w:r>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r w:rsidRPr="009658AD">
              <w:rPr>
                <w:rFonts w:cs="Arial"/>
                <w:szCs w:val="18"/>
              </w:rPr>
              <w:t>allowedValues: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r w:rsidRPr="009658AD">
              <w:rPr>
                <w:rFonts w:cs="Arial"/>
                <w:szCs w:val="18"/>
              </w:rPr>
              <w:t>isOrdered: N/A</w:t>
            </w:r>
          </w:p>
          <w:p w14:paraId="3452CE7F" w14:textId="77777777" w:rsidR="00153709" w:rsidRPr="009658AD" w:rsidRDefault="00153709" w:rsidP="00153709">
            <w:pPr>
              <w:pStyle w:val="TAL"/>
              <w:rPr>
                <w:rFonts w:cs="Arial"/>
                <w:szCs w:val="18"/>
              </w:rPr>
            </w:pPr>
            <w:r w:rsidRPr="009658AD">
              <w:rPr>
                <w:rFonts w:cs="Arial"/>
                <w:szCs w:val="18"/>
              </w:rPr>
              <w:t>isUnique: N/A</w:t>
            </w:r>
          </w:p>
          <w:p w14:paraId="67C8B953" w14:textId="77777777" w:rsidR="00153709" w:rsidRPr="009658AD" w:rsidRDefault="00153709" w:rsidP="00153709">
            <w:pPr>
              <w:pStyle w:val="TAL"/>
              <w:rPr>
                <w:rFonts w:cs="Arial"/>
                <w:szCs w:val="18"/>
              </w:rPr>
            </w:pPr>
            <w:r w:rsidRPr="009658AD">
              <w:rPr>
                <w:rFonts w:cs="Arial"/>
                <w:szCs w:val="18"/>
              </w:rPr>
              <w:t>defaultValue: None</w:t>
            </w:r>
          </w:p>
          <w:p w14:paraId="7382613F" w14:textId="68BA0431" w:rsidR="00153709" w:rsidRPr="009658AD" w:rsidRDefault="00153709" w:rsidP="00153709">
            <w:pPr>
              <w:pStyle w:val="TAL"/>
              <w:rPr>
                <w:rFonts w:cs="Arial"/>
                <w:szCs w:val="18"/>
              </w:rPr>
            </w:pPr>
            <w:r w:rsidRPr="006D6D47">
              <w:t>isNullable: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433FC722" w:rsidR="00153709" w:rsidRDefault="00153709" w:rsidP="00153709">
            <w:pPr>
              <w:spacing w:after="0"/>
              <w:rPr>
                <w:rFonts w:ascii="Courier New" w:hAnsi="Courier New" w:cs="Courier New"/>
                <w:lang w:eastAsia="zh-CN"/>
              </w:rPr>
            </w:pPr>
            <w:r>
              <w:rPr>
                <w:rFonts w:ascii="Courier New" w:hAnsi="Courier New" w:cs="Courier New"/>
                <w:lang w:eastAsia="zh-CN"/>
              </w:rPr>
              <w:t>avaibleEDNList</w:t>
            </w:r>
          </w:p>
        </w:tc>
        <w:tc>
          <w:tcPr>
            <w:tcW w:w="2366" w:type="pct"/>
            <w:tcBorders>
              <w:top w:val="single" w:sz="4" w:space="0" w:color="auto"/>
              <w:left w:val="single" w:sz="4" w:space="0" w:color="auto"/>
              <w:bottom w:val="single" w:sz="4" w:space="0" w:color="auto"/>
              <w:right w:val="single" w:sz="4" w:space="0" w:color="auto"/>
            </w:tcBorders>
          </w:tcPr>
          <w:p w14:paraId="5A348A05" w14:textId="77777777" w:rsidR="00153709" w:rsidRDefault="00153709" w:rsidP="00153709">
            <w:pPr>
              <w:pStyle w:val="TAL"/>
              <w:rPr>
                <w:lang w:val="en-US"/>
              </w:rPr>
            </w:pPr>
            <w:r>
              <w:rPr>
                <w:lang w:val="en-US"/>
              </w:rPr>
              <w:t>This defines information related with available EDN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r w:rsidRPr="009658AD">
              <w:rPr>
                <w:rFonts w:cs="Arial"/>
                <w:szCs w:val="18"/>
              </w:rPr>
              <w:t>allowedValues: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AvailableEDNList</w:t>
            </w:r>
          </w:p>
          <w:p w14:paraId="583FA27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C479F25" w14:textId="77777777" w:rsidR="00153709" w:rsidRPr="009658AD" w:rsidRDefault="00153709" w:rsidP="00153709">
            <w:pPr>
              <w:pStyle w:val="TAL"/>
              <w:rPr>
                <w:rFonts w:cs="Arial"/>
                <w:szCs w:val="18"/>
              </w:rPr>
            </w:pPr>
            <w:r w:rsidRPr="009658AD">
              <w:rPr>
                <w:rFonts w:cs="Arial"/>
                <w:szCs w:val="18"/>
              </w:rPr>
              <w:t>isOrdered: N/A</w:t>
            </w:r>
          </w:p>
          <w:p w14:paraId="02B11CF8" w14:textId="77777777" w:rsidR="00153709" w:rsidRPr="009658AD" w:rsidRDefault="00153709" w:rsidP="00153709">
            <w:pPr>
              <w:pStyle w:val="TAL"/>
              <w:rPr>
                <w:rFonts w:cs="Arial"/>
                <w:szCs w:val="18"/>
              </w:rPr>
            </w:pPr>
            <w:r w:rsidRPr="009658AD">
              <w:rPr>
                <w:rFonts w:cs="Arial"/>
                <w:szCs w:val="18"/>
              </w:rPr>
              <w:t>isUnique: N/A</w:t>
            </w:r>
          </w:p>
          <w:p w14:paraId="5FB1175B" w14:textId="77777777" w:rsidR="00153709" w:rsidRPr="009658AD" w:rsidRDefault="00153709" w:rsidP="00153709">
            <w:pPr>
              <w:pStyle w:val="TAL"/>
              <w:rPr>
                <w:rFonts w:cs="Arial"/>
                <w:szCs w:val="18"/>
              </w:rPr>
            </w:pPr>
            <w:r w:rsidRPr="009658AD">
              <w:rPr>
                <w:rFonts w:cs="Arial"/>
                <w:szCs w:val="18"/>
              </w:rPr>
              <w:t>defaultValue: None</w:t>
            </w:r>
          </w:p>
          <w:p w14:paraId="662E36B6" w14:textId="6C700D64" w:rsidR="00153709" w:rsidRPr="009658AD" w:rsidRDefault="00153709" w:rsidP="00153709">
            <w:pPr>
              <w:pStyle w:val="TAL"/>
              <w:rPr>
                <w:rFonts w:cs="Arial"/>
                <w:szCs w:val="18"/>
              </w:rPr>
            </w:pPr>
            <w:r w:rsidRPr="006D6D47">
              <w:t>isNullable: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r w:rsidRPr="009658AD">
              <w:rPr>
                <w:rFonts w:cs="Arial"/>
                <w:szCs w:val="18"/>
              </w:rPr>
              <w:t>allowedValues: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r w:rsidRPr="009658AD">
              <w:rPr>
                <w:rFonts w:cs="Arial"/>
                <w:szCs w:val="18"/>
              </w:rPr>
              <w:t>isOrdered: N/A</w:t>
            </w:r>
          </w:p>
          <w:p w14:paraId="217F6AD6" w14:textId="77777777" w:rsidR="00153709" w:rsidRPr="009658AD" w:rsidRDefault="00153709" w:rsidP="00153709">
            <w:pPr>
              <w:pStyle w:val="TAL"/>
              <w:rPr>
                <w:rFonts w:cs="Arial"/>
                <w:szCs w:val="18"/>
              </w:rPr>
            </w:pPr>
            <w:r w:rsidRPr="009658AD">
              <w:rPr>
                <w:rFonts w:cs="Arial"/>
                <w:szCs w:val="18"/>
              </w:rPr>
              <w:t>isUnique: N/A</w:t>
            </w:r>
          </w:p>
          <w:p w14:paraId="30324ABE" w14:textId="77777777" w:rsidR="00153709" w:rsidRPr="009658AD" w:rsidRDefault="00153709" w:rsidP="00153709">
            <w:pPr>
              <w:pStyle w:val="TAL"/>
              <w:rPr>
                <w:rFonts w:cs="Arial"/>
                <w:szCs w:val="18"/>
              </w:rPr>
            </w:pPr>
            <w:r w:rsidRPr="009658AD">
              <w:rPr>
                <w:rFonts w:cs="Arial"/>
                <w:szCs w:val="18"/>
              </w:rPr>
              <w:t>defaultValue: None</w:t>
            </w:r>
          </w:p>
          <w:p w14:paraId="4A953A3E" w14:textId="459840B4" w:rsidR="00153709" w:rsidRPr="009658AD" w:rsidRDefault="00153709" w:rsidP="00153709">
            <w:pPr>
              <w:pStyle w:val="TAL"/>
              <w:rPr>
                <w:rFonts w:cs="Arial"/>
                <w:szCs w:val="18"/>
              </w:rPr>
            </w:pPr>
            <w:r w:rsidRPr="009658AD">
              <w:rPr>
                <w:rFonts w:cs="Arial"/>
                <w:szCs w:val="18"/>
              </w:rPr>
              <w:t>isNullable: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7CF71938"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reservationID</w:t>
            </w:r>
          </w:p>
        </w:tc>
        <w:tc>
          <w:tcPr>
            <w:tcW w:w="2366" w:type="pct"/>
            <w:tcBorders>
              <w:top w:val="single" w:sz="4" w:space="0" w:color="auto"/>
              <w:left w:val="single" w:sz="4" w:space="0" w:color="auto"/>
              <w:bottom w:val="single" w:sz="4" w:space="0" w:color="auto"/>
              <w:right w:val="single" w:sz="4" w:space="0" w:color="auto"/>
            </w:tcBorders>
          </w:tcPr>
          <w:p w14:paraId="79194553" w14:textId="06FE1C80" w:rsidR="00995446" w:rsidRDefault="00153709" w:rsidP="00153709">
            <w:pPr>
              <w:pStyle w:val="TAL"/>
              <w:rPr>
                <w:lang w:val="en-US" w:eastAsia="ja-JP"/>
              </w:rPr>
            </w:pPr>
            <w:r>
              <w:rPr>
                <w:lang w:val="en-US" w:eastAsia="ja-JP"/>
              </w:rPr>
              <w:t>This defines the reservation identification of the block of reserved resources for L-OP in P-OP’s edge network.</w:t>
            </w:r>
          </w:p>
          <w:p w14:paraId="3461386C" w14:textId="77777777" w:rsidR="00995446" w:rsidRPr="009658AD" w:rsidRDefault="00995446" w:rsidP="00995446">
            <w:pPr>
              <w:pStyle w:val="TAL"/>
              <w:rPr>
                <w:rFonts w:cs="Arial"/>
                <w:szCs w:val="18"/>
              </w:rPr>
            </w:pPr>
            <w:r w:rsidRPr="009658AD">
              <w:rPr>
                <w:rFonts w:cs="Arial"/>
                <w:szCs w:val="18"/>
              </w:rPr>
              <w:t>allowedValues: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14BD6D9A"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r w:rsidRPr="009658AD">
              <w:rPr>
                <w:rFonts w:cs="Arial"/>
                <w:szCs w:val="18"/>
              </w:rPr>
              <w:t>isOrdered: N/A</w:t>
            </w:r>
          </w:p>
          <w:p w14:paraId="33DF9F9F" w14:textId="77777777" w:rsidR="00153709" w:rsidRPr="009658AD" w:rsidRDefault="00153709" w:rsidP="00153709">
            <w:pPr>
              <w:pStyle w:val="TAL"/>
              <w:rPr>
                <w:rFonts w:cs="Arial"/>
                <w:szCs w:val="18"/>
              </w:rPr>
            </w:pPr>
            <w:r w:rsidRPr="009658AD">
              <w:rPr>
                <w:rFonts w:cs="Arial"/>
                <w:szCs w:val="18"/>
              </w:rPr>
              <w:t>isUnique: N/A</w:t>
            </w:r>
          </w:p>
          <w:p w14:paraId="24FB73F9" w14:textId="77777777" w:rsidR="00153709" w:rsidRPr="009658AD" w:rsidRDefault="00153709" w:rsidP="00153709">
            <w:pPr>
              <w:pStyle w:val="TAL"/>
              <w:rPr>
                <w:rFonts w:cs="Arial"/>
                <w:szCs w:val="18"/>
              </w:rPr>
            </w:pPr>
            <w:r w:rsidRPr="009658AD">
              <w:rPr>
                <w:rFonts w:cs="Arial"/>
                <w:szCs w:val="18"/>
              </w:rPr>
              <w:t>defaultValue: None</w:t>
            </w:r>
          </w:p>
          <w:p w14:paraId="48EA0638" w14:textId="68A844DE" w:rsidR="00153709" w:rsidRPr="009658AD" w:rsidRDefault="00153709" w:rsidP="00153709">
            <w:pPr>
              <w:pStyle w:val="TAL"/>
              <w:rPr>
                <w:rFonts w:cs="Arial"/>
                <w:szCs w:val="18"/>
              </w:rPr>
            </w:pPr>
            <w:r w:rsidRPr="006D6D47">
              <w:t>isNullable: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r w:rsidRPr="00D775BD">
              <w:rPr>
                <w:rFonts w:ascii="Courier New" w:hAnsi="Courier New" w:cs="Courier New"/>
                <w:sz w:val="18"/>
                <w:lang w:eastAsia="zh-CN"/>
              </w:rPr>
              <w:t>federateECSIdentifier</w:t>
            </w:r>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r w:rsidRPr="009658AD">
              <w:rPr>
                <w:rFonts w:cs="Arial"/>
                <w:szCs w:val="18"/>
              </w:rPr>
              <w:t>isOrdered: N/A</w:t>
            </w:r>
          </w:p>
          <w:p w14:paraId="2354B5D3" w14:textId="77777777" w:rsidR="001E564D" w:rsidRPr="009658AD" w:rsidRDefault="001E564D" w:rsidP="001E564D">
            <w:pPr>
              <w:pStyle w:val="TAL"/>
              <w:rPr>
                <w:rFonts w:cs="Arial"/>
                <w:szCs w:val="18"/>
              </w:rPr>
            </w:pPr>
            <w:r w:rsidRPr="009658AD">
              <w:rPr>
                <w:rFonts w:cs="Arial"/>
                <w:szCs w:val="18"/>
              </w:rPr>
              <w:t>isUnique: N/A</w:t>
            </w:r>
          </w:p>
          <w:p w14:paraId="03D036CC" w14:textId="77777777" w:rsidR="001E564D" w:rsidRPr="009658AD" w:rsidRDefault="001E564D" w:rsidP="001E564D">
            <w:pPr>
              <w:pStyle w:val="TAL"/>
              <w:rPr>
                <w:rFonts w:cs="Arial"/>
                <w:szCs w:val="18"/>
              </w:rPr>
            </w:pPr>
            <w:r w:rsidRPr="009658AD">
              <w:rPr>
                <w:rFonts w:cs="Arial"/>
                <w:szCs w:val="18"/>
              </w:rPr>
              <w:t>defaultValue: None</w:t>
            </w:r>
          </w:p>
          <w:p w14:paraId="6F5B7442" w14:textId="65D2ED19" w:rsidR="001E564D" w:rsidRPr="009658AD" w:rsidRDefault="001E564D" w:rsidP="001E564D">
            <w:pPr>
              <w:pStyle w:val="TAL"/>
              <w:rPr>
                <w:rFonts w:cs="Arial"/>
                <w:szCs w:val="18"/>
              </w:rPr>
            </w:pPr>
            <w:r w:rsidRPr="001E564D">
              <w:rPr>
                <w:rFonts w:cs="Arial"/>
                <w:szCs w:val="18"/>
              </w:rPr>
              <w:t>isNullable: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federatedPOPIdentifier</w:t>
            </w:r>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r w:rsidRPr="009658AD">
              <w:rPr>
                <w:rFonts w:cs="Arial"/>
                <w:szCs w:val="18"/>
              </w:rPr>
              <w:t>isOrdered: N/A</w:t>
            </w:r>
          </w:p>
          <w:p w14:paraId="4C63ED02" w14:textId="77777777" w:rsidR="001E564D" w:rsidRPr="009658AD" w:rsidRDefault="001E564D" w:rsidP="001E564D">
            <w:pPr>
              <w:pStyle w:val="TAL"/>
              <w:rPr>
                <w:rFonts w:cs="Arial"/>
                <w:szCs w:val="18"/>
              </w:rPr>
            </w:pPr>
            <w:r w:rsidRPr="009658AD">
              <w:rPr>
                <w:rFonts w:cs="Arial"/>
                <w:szCs w:val="18"/>
              </w:rPr>
              <w:t>isUnique: N/A</w:t>
            </w:r>
          </w:p>
          <w:p w14:paraId="30883959" w14:textId="77777777" w:rsidR="001E564D" w:rsidRPr="009658AD" w:rsidRDefault="001E564D" w:rsidP="001E564D">
            <w:pPr>
              <w:pStyle w:val="TAL"/>
              <w:rPr>
                <w:rFonts w:cs="Arial"/>
                <w:szCs w:val="18"/>
              </w:rPr>
            </w:pPr>
            <w:r w:rsidRPr="009658AD">
              <w:rPr>
                <w:rFonts w:cs="Arial"/>
                <w:szCs w:val="18"/>
              </w:rPr>
              <w:t>defaultValue: None</w:t>
            </w:r>
          </w:p>
          <w:p w14:paraId="4A8E7582" w14:textId="750CDA14"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r w:rsidRPr="009658AD">
              <w:rPr>
                <w:rFonts w:cs="Arial"/>
                <w:szCs w:val="18"/>
              </w:rPr>
              <w:t>isOrdered: N/A</w:t>
            </w:r>
          </w:p>
          <w:p w14:paraId="273859B5" w14:textId="77777777" w:rsidR="001E564D" w:rsidRPr="009658AD" w:rsidRDefault="001E564D" w:rsidP="001E564D">
            <w:pPr>
              <w:pStyle w:val="TAL"/>
              <w:rPr>
                <w:rFonts w:cs="Arial"/>
                <w:szCs w:val="18"/>
              </w:rPr>
            </w:pPr>
            <w:r w:rsidRPr="009658AD">
              <w:rPr>
                <w:rFonts w:cs="Arial"/>
                <w:szCs w:val="18"/>
              </w:rPr>
              <w:t>isUnique: N/A</w:t>
            </w:r>
          </w:p>
          <w:p w14:paraId="37D6381E" w14:textId="77777777" w:rsidR="001E564D" w:rsidRPr="009658AD" w:rsidRDefault="001E564D" w:rsidP="001E564D">
            <w:pPr>
              <w:pStyle w:val="TAL"/>
              <w:rPr>
                <w:rFonts w:cs="Arial"/>
                <w:szCs w:val="18"/>
              </w:rPr>
            </w:pPr>
            <w:r w:rsidRPr="009658AD">
              <w:rPr>
                <w:rFonts w:cs="Arial"/>
                <w:szCs w:val="18"/>
              </w:rPr>
              <w:t>defaultValue: None</w:t>
            </w:r>
          </w:p>
          <w:p w14:paraId="1967C16C" w14:textId="303395B1"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2366" w:type="pct"/>
            <w:tcBorders>
              <w:top w:val="single" w:sz="4" w:space="0" w:color="auto"/>
              <w:left w:val="single" w:sz="4" w:space="0" w:color="auto"/>
              <w:bottom w:val="single" w:sz="4" w:space="0" w:color="auto"/>
              <w:right w:val="single" w:sz="4" w:space="0" w:color="auto"/>
            </w:tcBorders>
          </w:tcPr>
          <w:p w14:paraId="784306C0" w14:textId="12378157" w:rsidR="001E564D" w:rsidRDefault="001E564D" w:rsidP="001E564D">
            <w:pPr>
              <w:pStyle w:val="TAL"/>
              <w:rPr>
                <w:rFonts w:cs="Arial"/>
                <w:szCs w:val="18"/>
              </w:rPr>
            </w:pPr>
            <w:r w:rsidRPr="001E564D">
              <w:rPr>
                <w:rFonts w:cs="Arial"/>
                <w:szCs w:val="18"/>
              </w:rPr>
              <w:t xml:space="preserve">This defines the list of EAS(s) available with the partner ECS. This specifies the </w:t>
            </w:r>
            <w:r w:rsidRPr="001E564D" w:rsidDel="00BC7E4C">
              <w:rPr>
                <w:rFonts w:cs="Arial"/>
                <w:szCs w:val="18"/>
              </w:rPr>
              <w:t xml:space="preserve">will a </w:t>
            </w:r>
            <w:r w:rsidRPr="001E564D">
              <w:rPr>
                <w:rFonts w:cs="Arial"/>
                <w:szCs w:val="18"/>
              </w:rPr>
              <w:t>DN of EASFunction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3CC706C0"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A5AB6D0" w14:textId="77777777" w:rsidR="001E564D" w:rsidRPr="009658AD" w:rsidRDefault="001E564D" w:rsidP="001E564D">
            <w:pPr>
              <w:pStyle w:val="TAL"/>
              <w:rPr>
                <w:rFonts w:cs="Arial"/>
                <w:szCs w:val="18"/>
              </w:rPr>
            </w:pPr>
            <w:r w:rsidRPr="009658AD">
              <w:rPr>
                <w:rFonts w:cs="Arial"/>
                <w:szCs w:val="18"/>
              </w:rPr>
              <w:t>defaultValue: None</w:t>
            </w:r>
          </w:p>
          <w:p w14:paraId="3E66E2F2" w14:textId="452412D8"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2366" w:type="pct"/>
            <w:tcBorders>
              <w:top w:val="single" w:sz="4" w:space="0" w:color="auto"/>
              <w:left w:val="single" w:sz="4" w:space="0" w:color="auto"/>
              <w:bottom w:val="single" w:sz="4" w:space="0" w:color="auto"/>
              <w:right w:val="single" w:sz="4" w:space="0" w:color="auto"/>
            </w:tcBorders>
          </w:tcPr>
          <w:p w14:paraId="208A9D0A" w14:textId="72B64C67" w:rsidR="001E564D" w:rsidRPr="001E564D" w:rsidRDefault="001E564D" w:rsidP="001E564D">
            <w:pPr>
              <w:pStyle w:val="TAL"/>
              <w:rPr>
                <w:rFonts w:cs="Arial"/>
                <w:szCs w:val="18"/>
              </w:rPr>
            </w:pPr>
            <w:r w:rsidRPr="001E564D">
              <w:rPr>
                <w:rFonts w:cs="Arial"/>
                <w:szCs w:val="18"/>
              </w:rPr>
              <w:t xml:space="preserve">This defines the list of EES(s) available with the partner ECS. This specifies the </w:t>
            </w:r>
            <w:r w:rsidRPr="001E564D" w:rsidDel="00BC7E4C">
              <w:rPr>
                <w:rFonts w:cs="Arial"/>
                <w:szCs w:val="18"/>
              </w:rPr>
              <w:t xml:space="preserve">will a </w:t>
            </w:r>
            <w:r w:rsidRPr="001E564D">
              <w:rPr>
                <w:rFonts w:cs="Arial"/>
                <w:szCs w:val="18"/>
              </w:rPr>
              <w:t>DN of EESFunction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E67DD56"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11A2E5A4" w14:textId="77777777" w:rsidR="001E564D" w:rsidRPr="009658AD" w:rsidRDefault="001E564D" w:rsidP="001E564D">
            <w:pPr>
              <w:pStyle w:val="TAL"/>
              <w:rPr>
                <w:rFonts w:cs="Arial"/>
                <w:szCs w:val="18"/>
              </w:rPr>
            </w:pPr>
            <w:r w:rsidRPr="009658AD">
              <w:rPr>
                <w:rFonts w:cs="Arial"/>
                <w:szCs w:val="18"/>
              </w:rPr>
              <w:t>defaultValue: None</w:t>
            </w:r>
          </w:p>
          <w:p w14:paraId="00B74B2C" w14:textId="31507D4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r w:rsidRPr="00E92976">
              <w:rPr>
                <w:rFonts w:ascii="Courier New" w:hAnsi="Courier New" w:cs="Courier New"/>
                <w:sz w:val="18"/>
                <w:lang w:eastAsia="zh-CN"/>
              </w:rPr>
              <w:t>sharedECSInfo</w:t>
            </w:r>
          </w:p>
        </w:tc>
        <w:tc>
          <w:tcPr>
            <w:tcW w:w="2366" w:type="pct"/>
            <w:tcBorders>
              <w:top w:val="single" w:sz="4" w:space="0" w:color="auto"/>
              <w:left w:val="single" w:sz="4" w:space="0" w:color="auto"/>
              <w:bottom w:val="single" w:sz="4" w:space="0" w:color="auto"/>
              <w:right w:val="single" w:sz="4" w:space="0" w:color="auto"/>
            </w:tcBorders>
          </w:tcPr>
          <w:p w14:paraId="7EC8F72D" w14:textId="61421A04" w:rsidR="001E564D" w:rsidRPr="001E564D" w:rsidRDefault="001E564D" w:rsidP="001E564D">
            <w:pPr>
              <w:pStyle w:val="TAL"/>
              <w:rPr>
                <w:rFonts w:cs="Arial"/>
                <w:szCs w:val="18"/>
              </w:rPr>
            </w:pPr>
            <w:r w:rsidRPr="001E564D">
              <w:rPr>
                <w:rFonts w:cs="Arial"/>
                <w:szCs w:val="18"/>
              </w:rPr>
              <w:t>This defines the ECS(s) belonging to P-OP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1B4736B"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52BC7D21" w14:textId="77777777" w:rsidR="001E564D" w:rsidRPr="009658AD" w:rsidRDefault="001E564D" w:rsidP="001E564D">
            <w:pPr>
              <w:pStyle w:val="TAL"/>
              <w:rPr>
                <w:rFonts w:cs="Arial"/>
                <w:szCs w:val="18"/>
              </w:rPr>
            </w:pPr>
            <w:r w:rsidRPr="009658AD">
              <w:rPr>
                <w:rFonts w:cs="Arial"/>
                <w:szCs w:val="18"/>
              </w:rPr>
              <w:t>defaultValue: None</w:t>
            </w:r>
          </w:p>
          <w:p w14:paraId="7EBF66AA" w14:textId="241929B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r>
              <w:rPr>
                <w:rFonts w:ascii="Courier New" w:hAnsi="Courier New" w:cs="Courier New"/>
                <w:sz w:val="18"/>
                <w:lang w:eastAsia="zh-CN"/>
              </w:rPr>
              <w:t>f</w:t>
            </w:r>
            <w:r w:rsidR="001E564D" w:rsidRPr="00E92976">
              <w:rPr>
                <w:rFonts w:ascii="Courier New" w:hAnsi="Courier New" w:cs="Courier New"/>
                <w:sz w:val="18"/>
                <w:lang w:eastAsia="zh-CN"/>
              </w:rPr>
              <w:t>ederatedECSInfo</w:t>
            </w:r>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0E03839C"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7DCC00E" w14:textId="77777777" w:rsidR="001E564D" w:rsidRPr="009658AD" w:rsidRDefault="001E564D" w:rsidP="001E564D">
            <w:pPr>
              <w:pStyle w:val="TAL"/>
              <w:rPr>
                <w:rFonts w:cs="Arial"/>
                <w:szCs w:val="18"/>
              </w:rPr>
            </w:pPr>
            <w:r w:rsidRPr="009658AD">
              <w:rPr>
                <w:rFonts w:cs="Arial"/>
                <w:szCs w:val="18"/>
              </w:rPr>
              <w:t>defaultValue: None</w:t>
            </w:r>
          </w:p>
          <w:p w14:paraId="6AA6AA4A" w14:textId="2AC09E65"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r>
              <w:rPr>
                <w:rFonts w:ascii="Courier New" w:hAnsi="Courier New" w:cs="Courier New"/>
                <w:lang w:eastAsia="zh-CN"/>
              </w:rPr>
              <w:t>availableEDN</w:t>
            </w:r>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r w:rsidRPr="009658AD">
              <w:rPr>
                <w:rFonts w:cs="Arial"/>
                <w:szCs w:val="18"/>
              </w:rPr>
              <w:t xml:space="preserve">isOrdered: </w:t>
            </w:r>
            <w:r>
              <w:rPr>
                <w:rFonts w:cs="Arial"/>
                <w:szCs w:val="18"/>
              </w:rPr>
              <w:t>False</w:t>
            </w:r>
          </w:p>
          <w:p w14:paraId="3EC6BEDC" w14:textId="77777777" w:rsidR="00D62F3D" w:rsidRPr="009658AD" w:rsidRDefault="00D62F3D" w:rsidP="00D62F3D">
            <w:pPr>
              <w:pStyle w:val="TAL"/>
              <w:rPr>
                <w:rFonts w:cs="Arial"/>
                <w:szCs w:val="18"/>
              </w:rPr>
            </w:pPr>
            <w:r w:rsidRPr="009658AD">
              <w:rPr>
                <w:rFonts w:cs="Arial"/>
                <w:szCs w:val="18"/>
              </w:rPr>
              <w:t xml:space="preserve">isUnique: </w:t>
            </w:r>
            <w:r>
              <w:rPr>
                <w:rFonts w:cs="Arial"/>
                <w:szCs w:val="18"/>
              </w:rPr>
              <w:t>True</w:t>
            </w:r>
          </w:p>
          <w:p w14:paraId="6994C567" w14:textId="77777777" w:rsidR="00D62F3D" w:rsidRPr="009658AD" w:rsidRDefault="00D62F3D" w:rsidP="00D62F3D">
            <w:pPr>
              <w:pStyle w:val="TAL"/>
              <w:rPr>
                <w:rFonts w:cs="Arial"/>
                <w:szCs w:val="18"/>
              </w:rPr>
            </w:pPr>
            <w:r w:rsidRPr="009658AD">
              <w:rPr>
                <w:rFonts w:cs="Arial"/>
                <w:szCs w:val="18"/>
              </w:rPr>
              <w:t>defaultValue: None</w:t>
            </w:r>
          </w:p>
          <w:p w14:paraId="2EE99CE4" w14:textId="0B65E533" w:rsidR="00D62F3D" w:rsidRPr="009658AD" w:rsidRDefault="00D62F3D" w:rsidP="00D62F3D">
            <w:pPr>
              <w:pStyle w:val="TAL"/>
              <w:rPr>
                <w:rFonts w:cs="Arial"/>
                <w:szCs w:val="18"/>
              </w:rPr>
            </w:pPr>
            <w:r w:rsidRPr="006D6D47">
              <w:t>isNullable: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xml:space="preserve">. The data type of this attribute is the "ProcessMonitor"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r w:rsidRPr="00B940D8">
              <w:rPr>
                <w:rFonts w:cs="Arial"/>
                <w:szCs w:val="18"/>
                <w:lang w:eastAsia="zh-CN"/>
              </w:rPr>
              <w:t>allowedValues: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type: ProcessMonitor</w:t>
            </w:r>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isOrdered: N/A</w:t>
            </w:r>
          </w:p>
          <w:p w14:paraId="0981269A"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isUnique: N/A</w:t>
            </w:r>
          </w:p>
          <w:p w14:paraId="3AB2883C"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defaultValue: None</w:t>
            </w:r>
          </w:p>
          <w:p w14:paraId="7A9DD8B3" w14:textId="6E2138AA" w:rsidR="00175455" w:rsidRPr="009658AD" w:rsidRDefault="00175455" w:rsidP="00175455">
            <w:pPr>
              <w:pStyle w:val="TAL"/>
              <w:rPr>
                <w:rFonts w:cs="Arial"/>
                <w:szCs w:val="18"/>
              </w:rPr>
            </w:pPr>
            <w:r w:rsidRPr="00621C6B">
              <w:rPr>
                <w:rFonts w:cs="Arial"/>
                <w:snapToGrid w:val="0"/>
                <w:szCs w:val="18"/>
              </w:rPr>
              <w:t xml:space="preserve">isNullable: </w:t>
            </w:r>
            <w:r>
              <w:rPr>
                <w:rFonts w:cs="Arial"/>
                <w:snapToGrid w:val="0"/>
                <w:szCs w:val="18"/>
              </w:rPr>
              <w:t>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518" w:name="_Toc96936202"/>
      <w:bookmarkStart w:id="519" w:name="_Toc96936460"/>
      <w:bookmarkStart w:id="520" w:name="_Toc163048322"/>
      <w:bookmarkStart w:id="521" w:name="_Toc96612078"/>
      <w:r w:rsidRPr="00926D4D">
        <w:t>7</w:t>
      </w:r>
      <w:r w:rsidRPr="00926D4D">
        <w:tab/>
        <w:t>Procedural Flows</w:t>
      </w:r>
      <w:bookmarkEnd w:id="518"/>
      <w:bookmarkEnd w:id="519"/>
      <w:bookmarkEnd w:id="520"/>
      <w:r w:rsidR="00FA00B2" w:rsidRPr="00926D4D">
        <w:tab/>
      </w:r>
      <w:bookmarkEnd w:id="521"/>
    </w:p>
    <w:p w14:paraId="0D8D6CCE" w14:textId="450EE35E" w:rsidR="004C3952" w:rsidRPr="00926D4D" w:rsidRDefault="004C3952" w:rsidP="00660CEB">
      <w:pPr>
        <w:pStyle w:val="Heading2"/>
      </w:pPr>
      <w:bookmarkStart w:id="522" w:name="_Toc96612079"/>
      <w:bookmarkStart w:id="523" w:name="_Toc96936203"/>
      <w:bookmarkStart w:id="524" w:name="_Toc96936461"/>
      <w:bookmarkStart w:id="525" w:name="_Toc163048323"/>
      <w:r w:rsidRPr="00926D4D">
        <w:t>7.</w:t>
      </w:r>
      <w:r w:rsidR="00AC21CA" w:rsidRPr="00926D4D">
        <w:t>1</w:t>
      </w:r>
      <w:r w:rsidRPr="00926D4D">
        <w:tab/>
        <w:t>Lifecycle management</w:t>
      </w:r>
      <w:bookmarkEnd w:id="522"/>
      <w:bookmarkEnd w:id="523"/>
      <w:bookmarkEnd w:id="524"/>
      <w:bookmarkEnd w:id="525"/>
    </w:p>
    <w:p w14:paraId="0593E3BF" w14:textId="0FF7713D" w:rsidR="004C3952" w:rsidRPr="00926D4D" w:rsidRDefault="004C3952" w:rsidP="00660CEB">
      <w:pPr>
        <w:pStyle w:val="Heading3"/>
      </w:pPr>
      <w:bookmarkStart w:id="526" w:name="_Toc96612080"/>
      <w:bookmarkStart w:id="527" w:name="_Toc96936204"/>
      <w:bookmarkStart w:id="528" w:name="_Toc96936462"/>
      <w:bookmarkStart w:id="529" w:name="_Toc163048324"/>
      <w:r w:rsidRPr="00926D4D">
        <w:t>7.</w:t>
      </w:r>
      <w:r w:rsidR="00AC21CA" w:rsidRPr="00926D4D">
        <w:t>1</w:t>
      </w:r>
      <w:r w:rsidRPr="00926D4D">
        <w:t>.1</w:t>
      </w:r>
      <w:r w:rsidRPr="00926D4D">
        <w:tab/>
        <w:t>Description</w:t>
      </w:r>
      <w:bookmarkEnd w:id="526"/>
      <w:bookmarkEnd w:id="527"/>
      <w:bookmarkEnd w:id="528"/>
      <w:bookmarkEnd w:id="529"/>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530" w:name="_Toc96612081"/>
      <w:bookmarkStart w:id="531" w:name="_Toc96936205"/>
      <w:bookmarkStart w:id="532" w:name="_Toc96936463"/>
      <w:bookmarkStart w:id="533" w:name="_Toc163048325"/>
      <w:r w:rsidRPr="00926D4D">
        <w:t>7.</w:t>
      </w:r>
      <w:r w:rsidR="00AC21CA" w:rsidRPr="00926D4D">
        <w:t>1</w:t>
      </w:r>
      <w:r w:rsidRPr="00926D4D">
        <w:t>.2</w:t>
      </w:r>
      <w:r w:rsidRPr="00926D4D">
        <w:tab/>
        <w:t>EAS lifecycle management</w:t>
      </w:r>
      <w:bookmarkEnd w:id="530"/>
      <w:bookmarkEnd w:id="531"/>
      <w:bookmarkEnd w:id="532"/>
      <w:bookmarkEnd w:id="533"/>
    </w:p>
    <w:p w14:paraId="66705D27" w14:textId="01990B2F" w:rsidR="004C3952" w:rsidRDefault="004C3952" w:rsidP="00660CEB">
      <w:pPr>
        <w:pStyle w:val="Heading4"/>
        <w:rPr>
          <w:rStyle w:val="Heading3Char"/>
        </w:rPr>
      </w:pPr>
      <w:bookmarkStart w:id="534" w:name="_Toc96936206"/>
      <w:bookmarkStart w:id="535" w:name="_Toc96936464"/>
      <w:bookmarkStart w:id="536" w:name="_Toc163048326"/>
      <w:r w:rsidRPr="00926D4D">
        <w:t>7.</w:t>
      </w:r>
      <w:r w:rsidR="00AC21CA" w:rsidRPr="00926D4D">
        <w:t>1</w:t>
      </w:r>
      <w:r w:rsidRPr="00926D4D">
        <w:t>.2.1</w:t>
      </w:r>
      <w:r w:rsidRPr="00926D4D">
        <w:tab/>
      </w:r>
      <w:r w:rsidRPr="00926D4D">
        <w:rPr>
          <w:rStyle w:val="Heading3Char"/>
        </w:rPr>
        <w:t xml:space="preserve">EAS </w:t>
      </w:r>
      <w:bookmarkEnd w:id="534"/>
      <w:bookmarkEnd w:id="535"/>
      <w:r w:rsidR="005E56F6" w:rsidRPr="005E56F6">
        <w:rPr>
          <w:rStyle w:val="Heading3Char"/>
        </w:rPr>
        <w:t>deployment</w:t>
      </w:r>
      <w:bookmarkEnd w:id="536"/>
    </w:p>
    <w:p w14:paraId="4553D066" w14:textId="249B0043" w:rsidR="00153709" w:rsidRPr="00153709" w:rsidRDefault="00153709" w:rsidP="00153709">
      <w:pPr>
        <w:pStyle w:val="Heading5"/>
      </w:pPr>
      <w:bookmarkStart w:id="537" w:name="_Toc163048327"/>
      <w:r w:rsidRPr="00564CCA">
        <w:t>7.1.2.1.1</w:t>
      </w:r>
      <w:r w:rsidRPr="00926D4D">
        <w:tab/>
      </w:r>
      <w:r w:rsidRPr="00564CCA">
        <w:t>EAS deployment by interworking with ETSI NFV MANO</w:t>
      </w:r>
      <w:bookmarkEnd w:id="537"/>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590CA28F" w:rsidR="004C3952" w:rsidRPr="00926D4D" w:rsidRDefault="00E76830" w:rsidP="00660CEB">
      <w:pPr>
        <w:pStyle w:val="TH"/>
      </w:pPr>
      <w:r>
        <w:object w:dxaOrig="9390" w:dyaOrig="9795" w14:anchorId="631C2061">
          <v:shape id="_x0000_i1036" type="#_x0000_t75" style="width:469.8pt;height:489.6pt" o:ole="">
            <v:imagedata r:id="rId31" o:title=""/>
          </v:shape>
          <o:OLEObject Type="Embed" ProgID="Visio.Drawing.15" ShapeID="_x0000_i1036" DrawAspect="Content" ObjectID="_1773661018" r:id="rId32"/>
        </w:object>
      </w:r>
    </w:p>
    <w:p w14:paraId="3F3DFA0D" w14:textId="313C332F"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for EASRequirements IOC</w:t>
      </w:r>
      <w:r w:rsidRPr="00926D4D">
        <w:t xml:space="preserve"> </w:t>
      </w:r>
      <w:r w:rsidRPr="00926D4D">
        <w:rPr>
          <w:lang w:eastAsia="zh-CN"/>
        </w:rPr>
        <w:t>to request ECSP provisioning MnS producer to start the EAS VNF instantiation, where the EASRequirements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t>-</w:t>
      </w:r>
      <w:r>
        <w:t xml:space="preserve"> </w:t>
      </w:r>
      <w:r>
        <w:tab/>
        <w:t xml:space="preserve">resource </w:t>
      </w:r>
      <w:r w:rsidRPr="009543C1">
        <w:t>reservation</w:t>
      </w:r>
      <w:r>
        <w:t xml:space="preserve"> information (i.e. </w:t>
      </w:r>
      <w:r w:rsidRPr="009543C1">
        <w:t>reservation</w:t>
      </w:r>
      <w:r>
        <w:t>JobRef)</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r>
        <w:rPr>
          <w:rFonts w:cs="Courier New"/>
          <w:szCs w:val="18"/>
        </w:rPr>
        <w:t>eASDeployment</w:t>
      </w:r>
      <w:r w:rsidRPr="00795545">
        <w:rPr>
          <w:rFonts w:cs="Courier New"/>
          <w:szCs w:val="18"/>
        </w:rPr>
        <w:t>Monitor</w:t>
      </w:r>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the EASRequirements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ECSP provisioning MnS producer creates the MOI for EASFunction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MnS producer </w:t>
      </w:r>
      <w:r w:rsidR="00393D0F">
        <w:rPr>
          <w:lang w:eastAsia="zh-CN"/>
        </w:rPr>
        <w:t xml:space="preserve">sends notifyMOICreation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538" w:name="_Hlk125981954"/>
      <w:r w:rsidR="00393D0F" w:rsidRPr="00926D4D">
        <w:t>the creation of EASFunction MOI</w:t>
      </w:r>
      <w:bookmarkEnd w:id="538"/>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MnS producer </w:t>
      </w:r>
      <w:r w:rsidR="00393D0F">
        <w:rPr>
          <w:lang w:eastAsia="zh-CN"/>
        </w:rPr>
        <w:t xml:space="preserve">sends notifyMOIAttributeValueChanges with </w:t>
      </w:r>
      <w:r w:rsidRPr="00DA2192">
        <w:rPr>
          <w:lang w:eastAsia="zh-CN"/>
        </w:rPr>
        <w:t>processMonitor</w:t>
      </w:r>
      <w:r w:rsidR="00393D0F">
        <w:rPr>
          <w:lang w:eastAsia="zh-CN"/>
        </w:rPr>
        <w:t xml:space="preserve">.status = “FINISHED”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MnS producer </w:t>
      </w:r>
      <w:r w:rsidR="00393D0F">
        <w:rPr>
          <w:lang w:eastAsia="zh-CN"/>
        </w:rPr>
        <w:t xml:space="preserve">sends notifyMOIAttributeValueChanges with </w:t>
      </w:r>
      <w:r w:rsidR="00463A0A" w:rsidRPr="00DA2192">
        <w:rPr>
          <w:lang w:eastAsia="zh-CN"/>
        </w:rPr>
        <w:t>processMonitor</w:t>
      </w:r>
      <w:r w:rsidR="00393D0F">
        <w:rPr>
          <w:lang w:eastAsia="zh-CN"/>
        </w:rPr>
        <w:t xml:space="preserve">.status = “PARTIALLY_FAILED”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ECSP provisioning MnS producer</w:t>
      </w:r>
      <w:r w:rsidR="00393D0F" w:rsidRPr="00393D0F">
        <w:rPr>
          <w:lang w:eastAsia="zh-CN"/>
        </w:rPr>
        <w:t xml:space="preserve"> </w:t>
      </w:r>
      <w:r w:rsidR="00393D0F">
        <w:rPr>
          <w:lang w:eastAsia="zh-CN"/>
        </w:rPr>
        <w:t xml:space="preserve">sends notifyMOIAttributeValueChanges with </w:t>
      </w:r>
      <w:r w:rsidRPr="00DA2192">
        <w:rPr>
          <w:lang w:eastAsia="zh-CN"/>
        </w:rPr>
        <w:t>processMonitor</w:t>
      </w:r>
      <w:r w:rsidR="00393D0F">
        <w:rPr>
          <w:lang w:eastAsia="zh-CN"/>
        </w:rPr>
        <w:t xml:space="preserve">.status = “FAILED” and </w:t>
      </w:r>
      <w:r w:rsidR="00393D0F" w:rsidRPr="00D66C9C">
        <w:rPr>
          <w:rFonts w:cs="Arial"/>
        </w:rPr>
        <w:t>eASRequirementsRef</w:t>
      </w:r>
      <w:r w:rsidR="00393D0F">
        <w:rPr>
          <w:lang w:eastAsia="zh-CN"/>
        </w:rPr>
        <w:t xml:space="preserve"> = DN of EASRequirements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r w:rsidRPr="00926D4D">
        <w:rPr>
          <w:lang w:eastAsia="zh-CN"/>
        </w:rPr>
        <w:t>EAS</w:t>
      </w:r>
      <w:r>
        <w:rPr>
          <w:lang w:eastAsia="zh-CN"/>
        </w:rPr>
        <w:t xml:space="preserve">Requirements MOI attributes </w:t>
      </w:r>
      <w:r w:rsidRPr="00DA2192">
        <w:rPr>
          <w:lang w:eastAsia="zh-CN"/>
        </w:rPr>
        <w:t>eASDeploymentMonitor</w:t>
      </w:r>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ECSP provisioning MnS producer</w:t>
      </w:r>
      <w:r>
        <w:rPr>
          <w:lang w:eastAsia="zh-CN"/>
        </w:rPr>
        <w:t xml:space="preserve"> to query the attribute value of </w:t>
      </w:r>
      <w:r w:rsidRPr="00926D4D">
        <w:rPr>
          <w:lang w:eastAsia="zh-CN"/>
        </w:rPr>
        <w:t>EAS</w:t>
      </w:r>
      <w:r>
        <w:rPr>
          <w:lang w:eastAsia="zh-CN"/>
        </w:rPr>
        <w:t>Requirements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ECSP provisioning MnS producer</w:t>
      </w:r>
      <w:r>
        <w:rPr>
          <w:lang w:eastAsia="zh-CN"/>
        </w:rPr>
        <w:t xml:space="preserve"> sends the reponse to ASP with </w:t>
      </w:r>
      <w:r w:rsidRPr="00926D4D">
        <w:rPr>
          <w:lang w:eastAsia="zh-CN"/>
        </w:rPr>
        <w:t>EAS</w:t>
      </w:r>
      <w:r>
        <w:rPr>
          <w:lang w:eastAsia="zh-CN"/>
        </w:rPr>
        <w:t>Requirements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539" w:name="_Toc163048328"/>
      <w:r>
        <w:t>7.1.2.1.2</w:t>
      </w:r>
      <w:r w:rsidRPr="00926D4D">
        <w:tab/>
      </w:r>
      <w:r w:rsidRPr="00564CCA">
        <w:t>EAS deployment by interworking with ETS</w:t>
      </w:r>
      <w:r>
        <w:t>I MEC</w:t>
      </w:r>
      <w:bookmarkEnd w:id="539"/>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540" w:name="_Toc96936207"/>
      <w:bookmarkStart w:id="541" w:name="_Toc96936465"/>
      <w:bookmarkStart w:id="542" w:name="_Toc163048329"/>
      <w:r w:rsidRPr="00926D4D">
        <w:t>7.</w:t>
      </w:r>
      <w:r w:rsidR="00AC21CA" w:rsidRPr="00926D4D">
        <w:t>1</w:t>
      </w:r>
      <w:r w:rsidRPr="00926D4D">
        <w:t>.2.2</w:t>
      </w:r>
      <w:r w:rsidRPr="00926D4D">
        <w:tab/>
      </w:r>
      <w:r w:rsidRPr="00926D4D">
        <w:rPr>
          <w:rStyle w:val="Heading3Char"/>
        </w:rPr>
        <w:t>EAS termination</w:t>
      </w:r>
      <w:bookmarkEnd w:id="540"/>
      <w:bookmarkEnd w:id="541"/>
      <w:bookmarkEnd w:id="542"/>
    </w:p>
    <w:p w14:paraId="06D2133C" w14:textId="7E7E6747" w:rsidR="00393D0F" w:rsidRPr="00393D0F" w:rsidRDefault="00393D0F" w:rsidP="00393D0F">
      <w:pPr>
        <w:pStyle w:val="Heading5"/>
      </w:pPr>
      <w:bookmarkStart w:id="543" w:name="_Toc163048330"/>
      <w:r>
        <w:t>7.1.2.2</w:t>
      </w:r>
      <w:r w:rsidRPr="00564CCA">
        <w:t>.1</w:t>
      </w:r>
      <w:r w:rsidRPr="00926D4D">
        <w:tab/>
      </w:r>
      <w:r>
        <w:t>EAS termination</w:t>
      </w:r>
      <w:r w:rsidRPr="00564CCA">
        <w:t xml:space="preserve"> by interworking with ETSI NFV MANO</w:t>
      </w:r>
      <w:bookmarkEnd w:id="543"/>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7" type="#_x0000_t75" style="width:471pt;height:226.2pt" o:ole="">
            <v:imagedata r:id="rId33" o:title=""/>
          </v:shape>
          <o:OLEObject Type="Embed" ProgID="Visio.Drawing.15" ShapeID="_x0000_i1037" DrawAspect="Content" ObjectID="_1773661019" r:id="rId34"/>
        </w:object>
      </w:r>
    </w:p>
    <w:p w14:paraId="1F0CF9FC" w14:textId="3F8F89F8"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544" w:name="_Toc163048331"/>
      <w:r>
        <w:t>7.1.2.2.2</w:t>
      </w:r>
      <w:r w:rsidRPr="00926D4D">
        <w:tab/>
      </w:r>
      <w:r>
        <w:t>EAS termination</w:t>
      </w:r>
      <w:r w:rsidRPr="00564CCA">
        <w:t xml:space="preserve"> by interworking with ETS</w:t>
      </w:r>
      <w:r>
        <w:t>I MEC</w:t>
      </w:r>
      <w:bookmarkEnd w:id="544"/>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545" w:name="_Toc163048332"/>
      <w:r>
        <w:t>7.1.2.3</w:t>
      </w:r>
      <w:r>
        <w:tab/>
        <w:t>EAS modification</w:t>
      </w:r>
      <w:bookmarkEnd w:id="545"/>
    </w:p>
    <w:p w14:paraId="69DA638F" w14:textId="58F5C0AE" w:rsidR="00393D0F" w:rsidRPr="00393D0F" w:rsidRDefault="00393D0F" w:rsidP="00393D0F">
      <w:pPr>
        <w:pStyle w:val="Heading5"/>
      </w:pPr>
      <w:bookmarkStart w:id="546" w:name="_Toc163048333"/>
      <w:r>
        <w:t>7.1.2.3</w:t>
      </w:r>
      <w:r w:rsidRPr="00564CCA">
        <w:t>.1</w:t>
      </w:r>
      <w:r w:rsidRPr="00926D4D">
        <w:tab/>
      </w:r>
      <w:r>
        <w:t>EAS modification</w:t>
      </w:r>
      <w:r w:rsidRPr="00564CCA">
        <w:t xml:space="preserve"> by interworking with ETSI NFV MANO</w:t>
      </w:r>
      <w:bookmarkEnd w:id="546"/>
    </w:p>
    <w:p w14:paraId="63E4E1F0" w14:textId="4453F171" w:rsidR="00AE551C" w:rsidRDefault="00AE551C" w:rsidP="00AE551C">
      <w:bookmarkStart w:id="547"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547"/>
    </w:p>
    <w:p w14:paraId="5EBC93B8" w14:textId="77777777" w:rsidR="00AE551C" w:rsidRDefault="00AE551C" w:rsidP="00AE551C">
      <w:pPr>
        <w:pStyle w:val="TH"/>
        <w:rPr>
          <w:rFonts w:ascii="Times New Roman" w:hAnsi="Times New Roman"/>
        </w:rPr>
      </w:pPr>
      <w:r>
        <w:object w:dxaOrig="6210" w:dyaOrig="4905" w14:anchorId="18D1F458">
          <v:shape id="_x0000_i1038" type="#_x0000_t75" style="width:310.8pt;height:245.4pt" o:ole="">
            <v:imagedata r:id="rId35" o:title="" cropbottom="15858f"/>
          </v:shape>
          <o:OLEObject Type="Embed" ProgID="Visio.Drawing.15" ShapeID="_x0000_i1038" DrawAspect="Content" ObjectID="_1773661020" r:id="rId36"/>
        </w:object>
      </w:r>
    </w:p>
    <w:p w14:paraId="037BEA64" w14:textId="3B9741E4" w:rsidR="00AE551C" w:rsidRDefault="00AE551C" w:rsidP="00AE551C">
      <w:pPr>
        <w:pStyle w:val="TF"/>
      </w:pPr>
      <w:r>
        <w:t>Figure 7.1.2.3</w:t>
      </w:r>
      <w:r w:rsidR="00393D0F">
        <w:t>.1</w:t>
      </w:r>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548" w:name="OLE_LINK7"/>
      <w:bookmarkStart w:id="549" w:name="OLE_LINK8"/>
      <w:r>
        <w:t xml:space="preserve"> </w:t>
      </w:r>
    </w:p>
    <w:p w14:paraId="58567260" w14:textId="618DE413" w:rsidR="00AE551C" w:rsidRDefault="00AE551C" w:rsidP="00AE551C">
      <w:pPr>
        <w:pStyle w:val="B10"/>
      </w:pPr>
      <w:bookmarkStart w:id="550" w:name="OLE_LINK23"/>
      <w:bookmarkStart w:id="551" w:name="OLE_LINK28"/>
      <w:r>
        <w:t xml:space="preserve">4. If corresponding VNF instance needs to be </w:t>
      </w:r>
      <w:r>
        <w:rPr>
          <w:lang w:eastAsia="zh-CN"/>
        </w:rPr>
        <w:t>modified</w:t>
      </w:r>
      <w:r>
        <w:t>, ECSP provisioning MnS producer invokes the</w:t>
      </w:r>
      <w:bookmarkStart w:id="552" w:name="OLE_LINK12"/>
      <w:bookmarkStart w:id="553" w:name="OLE_LINK13"/>
      <w:r>
        <w:t>UpdateNsRequest operation</w:t>
      </w:r>
      <w:bookmarkEnd w:id="552"/>
      <w:bookmarkEnd w:id="553"/>
      <w:r>
        <w:t xml:space="preserve"> (see </w:t>
      </w:r>
      <w:bookmarkStart w:id="554" w:name="OLE_LINK10"/>
      <w:bookmarkStart w:id="555" w:name="OLE_LINK11"/>
      <w:r>
        <w:t>clause 7.3.5 in ETSI GS NFV-IFA 013 [6]</w:t>
      </w:r>
      <w:bookmarkEnd w:id="554"/>
      <w:bookmarkEnd w:id="555"/>
      <w:r>
        <w:t>) to request NFVO via the Os-Ma-nfvo interface to modify</w:t>
      </w:r>
      <w:bookmarkStart w:id="556" w:name="OLE_LINK35"/>
      <w:bookmarkStart w:id="557" w:name="OLE_LINK36"/>
      <w:r>
        <w:t xml:space="preserve"> the virtualized resource of </w:t>
      </w:r>
      <w:bookmarkEnd w:id="556"/>
      <w:bookmarkEnd w:id="557"/>
      <w:r>
        <w:t>the EAS VNF instance.</w:t>
      </w:r>
    </w:p>
    <w:p w14:paraId="076EA2AC" w14:textId="77777777" w:rsidR="00AE551C" w:rsidRDefault="00AE551C" w:rsidP="00AE551C">
      <w:pPr>
        <w:pStyle w:val="B10"/>
      </w:pPr>
      <w:bookmarkStart w:id="558" w:name="OLE_LINK31"/>
      <w:bookmarkStart w:id="559"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558"/>
      <w:bookmarkEnd w:id="559"/>
    </w:p>
    <w:bookmarkEnd w:id="548"/>
    <w:bookmarkEnd w:id="549"/>
    <w:bookmarkEnd w:id="550"/>
    <w:bookmarkEnd w:id="551"/>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560" w:name="_Toc163048334"/>
      <w:r>
        <w:t>7.1.2.3.2</w:t>
      </w:r>
      <w:r w:rsidRPr="00926D4D">
        <w:tab/>
      </w:r>
      <w:r>
        <w:t>EAS modification</w:t>
      </w:r>
      <w:r w:rsidRPr="00564CCA">
        <w:t xml:space="preserve"> by interworking with ETS</w:t>
      </w:r>
      <w:r>
        <w:t>I MEC</w:t>
      </w:r>
      <w:bookmarkEnd w:id="560"/>
    </w:p>
    <w:p w14:paraId="78B320AF" w14:textId="3C2293D9"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561" w:name="_Toc163048335"/>
      <w:r>
        <w:t>7.1.2.4</w:t>
      </w:r>
      <w:r>
        <w:tab/>
        <w:t>EAS query</w:t>
      </w:r>
      <w:bookmarkEnd w:id="561"/>
    </w:p>
    <w:p w14:paraId="63D9A48B" w14:textId="3F25B6F9" w:rsidR="00393D0F" w:rsidRPr="00393D0F" w:rsidRDefault="00393D0F" w:rsidP="00393D0F">
      <w:pPr>
        <w:pStyle w:val="Heading5"/>
      </w:pPr>
      <w:bookmarkStart w:id="562" w:name="_Toc163048336"/>
      <w:r>
        <w:t>7.1.2.4</w:t>
      </w:r>
      <w:r w:rsidRPr="00564CCA">
        <w:t>.1</w:t>
      </w:r>
      <w:r w:rsidRPr="00926D4D">
        <w:tab/>
      </w:r>
      <w:r>
        <w:t>EAS query</w:t>
      </w:r>
      <w:r w:rsidRPr="00564CCA">
        <w:t xml:space="preserve"> by interworking with ETSI NFV MANO</w:t>
      </w:r>
      <w:bookmarkEnd w:id="562"/>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563" w:name="OLE_LINK5"/>
    <w:p w14:paraId="030A937B" w14:textId="77777777" w:rsidR="00AE551C" w:rsidRDefault="00AE551C" w:rsidP="00AE551C">
      <w:pPr>
        <w:pStyle w:val="TH"/>
      </w:pPr>
      <w:r>
        <w:object w:dxaOrig="7065" w:dyaOrig="3405" w14:anchorId="49979A40">
          <v:shape id="_x0000_i1039" type="#_x0000_t75" style="width:354pt;height:170.4pt" o:ole="">
            <v:imagedata r:id="rId37" o:title=""/>
          </v:shape>
          <o:OLEObject Type="Embed" ProgID="Visio.Drawing.15" ShapeID="_x0000_i1039" DrawAspect="Content" ObjectID="_1773661021" r:id="rId38"/>
        </w:object>
      </w:r>
      <w:bookmarkEnd w:id="563"/>
    </w:p>
    <w:p w14:paraId="47C877C7" w14:textId="1F1649FB" w:rsidR="00AE551C" w:rsidRDefault="00AE551C" w:rsidP="00AE551C">
      <w:pPr>
        <w:pStyle w:val="TF"/>
      </w:pPr>
      <w:r>
        <w:t xml:space="preserve">Figure </w:t>
      </w:r>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564" w:name="OLE_LINK2"/>
      <w:r>
        <w:t>ECSP provisioning MnS Producer receives a query request (this will use getMOIAttributes operation defined in 3GPP TS 28.532[5]) with objectInstance of the existing EASFunction MOI, scope, and</w:t>
      </w:r>
      <w:bookmarkStart w:id="565" w:name="OLE_LINK15"/>
      <w:bookmarkStart w:id="566" w:name="OLE_LINK16"/>
      <w:r>
        <w:t xml:space="preserve"> list of attributes of EASFunction IOC</w:t>
      </w:r>
      <w:bookmarkEnd w:id="565"/>
      <w:bookmarkEnd w:id="566"/>
      <w:r>
        <w:t>.</w:t>
      </w:r>
      <w:bookmarkStart w:id="567" w:name="OLE_LINK20"/>
      <w:bookmarkStart w:id="568" w:name="OLE_LINK19"/>
      <w:r>
        <w:t xml:space="preserve"> </w:t>
      </w:r>
      <w:bookmarkStart w:id="569" w:name="OLE_LINK14"/>
      <w:r>
        <w:t>The list of attributes identifies the attributes to be returned by this operation.</w:t>
      </w:r>
      <w:bookmarkEnd w:id="564"/>
      <w:bookmarkEnd w:id="567"/>
      <w:bookmarkEnd w:id="568"/>
    </w:p>
    <w:p w14:paraId="7252A36E" w14:textId="77777777" w:rsidR="00AE551C" w:rsidRDefault="00AE551C" w:rsidP="00AE551C">
      <w:pPr>
        <w:pStyle w:val="B10"/>
      </w:pPr>
      <w:bookmarkStart w:id="570" w:name="OLE_LINK3"/>
      <w:bookmarkStart w:id="571" w:name="OLE_LINK4"/>
      <w:bookmarkEnd w:id="569"/>
      <w:r>
        <w:t>2. Based on the request, ECSP provisioning MnS producer queries the concrete EAS</w:t>
      </w:r>
      <w:r>
        <w:rPr>
          <w:lang w:eastAsia="zh-CN"/>
        </w:rPr>
        <w:t>Func</w:t>
      </w:r>
      <w:r>
        <w:t xml:space="preserve">tion MOI </w:t>
      </w:r>
      <w:bookmarkEnd w:id="570"/>
      <w:bookmarkEnd w:id="571"/>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18045332" w14:textId="77777777" w:rsidR="00393D0F" w:rsidRPr="00BE0EBD" w:rsidRDefault="00393D0F" w:rsidP="00393D0F">
      <w:pPr>
        <w:pStyle w:val="Heading5"/>
      </w:pPr>
      <w:bookmarkStart w:id="572" w:name="_Toc163048337"/>
      <w:r>
        <w:t>7.1.2.4.2</w:t>
      </w:r>
      <w:r w:rsidRPr="00926D4D">
        <w:tab/>
      </w:r>
      <w:r>
        <w:t>EAS query</w:t>
      </w:r>
      <w:r w:rsidRPr="00564CCA">
        <w:t xml:space="preserve"> by interworking with ETS</w:t>
      </w:r>
      <w:r>
        <w:t>I MEC</w:t>
      </w:r>
      <w:bookmarkEnd w:id="572"/>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573" w:name="_Toc163048338"/>
      <w:r w:rsidRPr="00926D4D">
        <w:t>7.</w:t>
      </w:r>
      <w:r>
        <w:t>1.2</w:t>
      </w:r>
      <w:r w:rsidRPr="00926D4D">
        <w:t>.</w:t>
      </w:r>
      <w:r>
        <w:t>5</w:t>
      </w:r>
      <w:r w:rsidRPr="00926D4D">
        <w:tab/>
      </w:r>
      <w:bookmarkStart w:id="574" w:name="_Hlk110352743"/>
      <w:r>
        <w:t>EAS instantiation triggered by measurement data</w:t>
      </w:r>
      <w:bookmarkEnd w:id="573"/>
      <w:bookmarkEnd w:id="574"/>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77777777" w:rsidR="000A2236" w:rsidRDefault="000A2236" w:rsidP="008B2825">
      <w:pPr>
        <w:pStyle w:val="TH"/>
      </w:pPr>
      <w:r>
        <w:object w:dxaOrig="9768" w:dyaOrig="5448" w14:anchorId="7D51C2BC">
          <v:shape id="_x0000_i1040" type="#_x0000_t75" style="width:481.8pt;height:267.6pt" o:ole="">
            <v:imagedata r:id="rId39" o:title=""/>
          </v:shape>
          <o:OLEObject Type="Embed" ProgID="Visio.Drawing.15" ShapeID="_x0000_i1040" DrawAspect="Content" ObjectID="_1773661022" r:id="rId40"/>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191C6D66" w:rsidR="000A2236" w:rsidRPr="00926D4D" w:rsidRDefault="000A2236" w:rsidP="000A2236">
      <w:pPr>
        <w:pStyle w:val="B10"/>
        <w:rPr>
          <w:lang w:eastAsia="zh-CN"/>
        </w:rPr>
      </w:pPr>
      <w:r w:rsidRPr="00926D4D">
        <w:t xml:space="preserve">1. </w:t>
      </w:r>
      <w:r>
        <w:t>The consumer utilizes t</w:t>
      </w:r>
      <w:r w:rsidRPr="00926D4D">
        <w:t xml:space="preserve">he </w:t>
      </w:r>
      <w:r>
        <w:t xml:space="preserve">procedure described in clause </w:t>
      </w:r>
      <w:r w:rsidRPr="00926D4D">
        <w:t>7.2.2</w:t>
      </w:r>
      <w:r>
        <w:t xml:space="preserve"> </w:t>
      </w:r>
      <w:r w:rsidRPr="00BA0575">
        <w:t>to request MnF for performance assurance for EES</w:t>
      </w:r>
      <w:r>
        <w:t xml:space="preserve"> </w:t>
      </w:r>
      <w:r w:rsidRPr="00FB4E5C">
        <w:t xml:space="preserve">to request MnF for performance assurance for EES </w:t>
      </w:r>
      <w:r>
        <w:t xml:space="preserve">to collect EAS discovery failure measurements from the EES (see clause </w:t>
      </w:r>
      <w:r w:rsidR="00CB4A5F" w:rsidRPr="00CB4A5F">
        <w:t>5.15.1.3</w:t>
      </w:r>
      <w:r>
        <w:t xml:space="preserve"> in TS 28.552 [10], containing subcounters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575" w:name="_Hlk110341418"/>
      <w:r>
        <w:t xml:space="preserve"> determines whether </w:t>
      </w:r>
      <w:bookmarkStart w:id="576" w:name="_Hlk110348043"/>
      <w:r>
        <w:t xml:space="preserve">an EAS VNF </w:t>
      </w:r>
      <w:bookmarkEnd w:id="576"/>
      <w:r>
        <w:t xml:space="preserve">needs to be instantiated, </w:t>
      </w:r>
      <w:bookmarkStart w:id="577" w:name="_Hlk110347916"/>
      <w:bookmarkStart w:id="578" w:name="_Hlk110349380"/>
      <w:r>
        <w:t xml:space="preserve">based on </w:t>
      </w:r>
      <w:bookmarkEnd w:id="575"/>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577"/>
      <w:r>
        <w:t>.</w:t>
      </w:r>
      <w:bookmarkEnd w:id="578"/>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579" w:name="_Hlk110348270"/>
      <w:bookmarkStart w:id="580" w:name="_Hlk110348378"/>
      <w:r>
        <w:t>configure the EAS with the information</w:t>
      </w:r>
      <w:bookmarkEnd w:id="579"/>
      <w:r>
        <w:t xml:space="preserve"> needed for EAS to register to EES</w:t>
      </w:r>
      <w:bookmarkEnd w:id="580"/>
      <w:r>
        <w:t>.</w:t>
      </w:r>
    </w:p>
    <w:p w14:paraId="36D8E16E" w14:textId="0D2F9203" w:rsidR="000A2236" w:rsidRDefault="000A2236" w:rsidP="00F9480F">
      <w:pPr>
        <w:pStyle w:val="B10"/>
      </w:pPr>
      <w:r>
        <w:t xml:space="preserve">5. </w:t>
      </w:r>
      <w:bookmarkStart w:id="581" w:name="_Hlk110351280"/>
      <w:r>
        <w:t>ECSP MnF of provisioning, acting as the consumer, utilizes t</w:t>
      </w:r>
      <w:r w:rsidRPr="00926D4D">
        <w:t xml:space="preserve">he </w:t>
      </w:r>
      <w:r>
        <w:t xml:space="preserve">procedures described in clause </w:t>
      </w:r>
      <w:r w:rsidRPr="00926D4D">
        <w:t>7.</w:t>
      </w:r>
      <w:r>
        <w:t xml:space="preserve">4.3 and </w:t>
      </w:r>
      <w:r w:rsidRPr="00926D4D">
        <w:t>7.</w:t>
      </w:r>
      <w:r>
        <w:t>4.4 to request PLMN MnF of provisioning, acting as the producer, to connect the EAS to 5GC NFs.</w:t>
      </w:r>
      <w:bookmarkEnd w:id="581"/>
    </w:p>
    <w:p w14:paraId="4D280B13" w14:textId="40AAB895" w:rsidR="00393D0F" w:rsidRPr="00926D4D" w:rsidRDefault="00393D0F" w:rsidP="00393D0F">
      <w:pPr>
        <w:pStyle w:val="Heading4"/>
      </w:pPr>
      <w:bookmarkStart w:id="582" w:name="_Toc130223399"/>
      <w:bookmarkStart w:id="583" w:name="_Toc163048339"/>
      <w:r w:rsidRPr="00926D4D">
        <w:t>7.</w:t>
      </w:r>
      <w:r>
        <w:t>1.2</w:t>
      </w:r>
      <w:r w:rsidRPr="00926D4D">
        <w:t>.</w:t>
      </w:r>
      <w:r>
        <w:t>6</w:t>
      </w:r>
      <w:r w:rsidRPr="00926D4D">
        <w:tab/>
      </w:r>
      <w:r>
        <w:t>EAS Relocation</w:t>
      </w:r>
      <w:bookmarkEnd w:id="582"/>
      <w:bookmarkEnd w:id="583"/>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41" type="#_x0000_t75" style="width:481.8pt;height:282pt" o:ole="">
            <v:imagedata r:id="rId41" o:title=""/>
          </v:shape>
          <o:OLEObject Type="Embed" ProgID="Visio.Drawing.15" ShapeID="_x0000_i1041" DrawAspect="Content" ObjectID="_1773661023" r:id="rId42"/>
        </w:object>
      </w:r>
    </w:p>
    <w:p w14:paraId="20525102" w14:textId="700720AC" w:rsidR="00393D0F" w:rsidRPr="00926D4D" w:rsidRDefault="00393D0F" w:rsidP="00393D0F">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(e.g ASP, EES)</w:t>
      </w:r>
      <w:r w:rsidR="00393D0F" w:rsidRPr="004D3603">
        <w:rPr>
          <w:lang w:eastAsia="zh-CN"/>
        </w:rPr>
        <w:t xml:space="preserve"> indicating the updating of the attribute </w:t>
      </w:r>
      <w:r w:rsidR="00393D0F">
        <w:rPr>
          <w:rFonts w:ascii="Courier New" w:hAnsi="Courier New" w:cs="Courier New"/>
          <w:sz w:val="18"/>
          <w:lang w:eastAsia="zh-CN"/>
        </w:rPr>
        <w:t>triggerType.</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modifyMOIAttributeChange to update the value of the attribute </w:t>
      </w:r>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r w:rsidR="00393D0F">
        <w:rPr>
          <w:rFonts w:ascii="Courier New" w:hAnsi="Courier New" w:cs="Courier New"/>
          <w:sz w:val="18"/>
          <w:lang w:eastAsia="zh-CN"/>
        </w:rPr>
        <w:t>triggerType</w:t>
      </w:r>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584" w:name="_Toc163048340"/>
      <w:r w:rsidRPr="00926D4D">
        <w:t>7.</w:t>
      </w:r>
      <w:r>
        <w:t>1.2</w:t>
      </w:r>
      <w:r w:rsidRPr="00926D4D">
        <w:t>.</w:t>
      </w:r>
      <w:r>
        <w:t>7</w:t>
      </w:r>
      <w:r w:rsidRPr="00926D4D">
        <w:tab/>
      </w:r>
      <w:r>
        <w:t>EAS resource reservation</w:t>
      </w:r>
      <w:bookmarkEnd w:id="584"/>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0E1DC1E3" w:rsidR="00AE5C0E" w:rsidRPr="002E79DE" w:rsidRDefault="00F76598" w:rsidP="00AE5C0E">
      <w:pPr>
        <w:rPr>
          <w:lang w:eastAsia="zh-CN"/>
        </w:rPr>
      </w:pPr>
      <w:r>
        <w:rPr>
          <w:noProof/>
          <w:lang w:val="en-IN" w:eastAsia="en-IN"/>
        </w:rPr>
        <w:drawing>
          <wp:inline distT="0" distB="0" distL="0" distR="0" wp14:anchorId="3F98D959" wp14:editId="65D70671">
            <wp:extent cx="6120765" cy="6066155"/>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43">
                      <a:extLst>
                        <a:ext uri="{28A0092B-C50C-407E-A947-70E740481C1C}">
                          <a14:useLocalDpi xmlns:a14="http://schemas.microsoft.com/office/drawing/2010/main" val="0"/>
                        </a:ext>
                      </a:extLst>
                    </a:blip>
                    <a:stretch>
                      <a:fillRect/>
                    </a:stretch>
                  </pic:blipFill>
                  <pic:spPr>
                    <a:xfrm>
                      <a:off x="0" y="0"/>
                      <a:ext cx="6120765" cy="6066155"/>
                    </a:xfrm>
                    <a:prstGeom prst="rect">
                      <a:avLst/>
                    </a:prstGeom>
                  </pic:spPr>
                </pic:pic>
              </a:graphicData>
            </a:graphic>
          </wp:inline>
        </w:drawing>
      </w:r>
    </w:p>
    <w:p w14:paraId="716EB690" w14:textId="4CB1DBC9" w:rsidR="00AE5C0E" w:rsidRDefault="00AE5C0E" w:rsidP="00AE5C0E">
      <w:pPr>
        <w:pStyle w:val="TF"/>
      </w:pPr>
      <w:r w:rsidRPr="00926D4D">
        <w:t xml:space="preserve">Figure </w:t>
      </w:r>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1F1346FD"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t>;</w:t>
      </w:r>
    </w:p>
    <w:p w14:paraId="2FAC7084" w14:textId="77777777" w:rsidR="00AE5C0E" w:rsidRPr="006507D4" w:rsidRDefault="00AE5C0E" w:rsidP="00AE5C0E">
      <w:pPr>
        <w:pStyle w:val="B2"/>
        <w:rPr>
          <w:lang w:eastAsia="zh-CN"/>
        </w:rPr>
      </w:pPr>
      <w:r w:rsidRPr="006507D4">
        <w:rPr>
          <w:lang w:eastAsia="zh-CN"/>
        </w:rPr>
        <w:t xml:space="preserve">- </w:t>
      </w:r>
      <w:r>
        <w:rPr>
          <w:lang w:eastAsia="zh-CN"/>
        </w:rPr>
        <w:tab/>
        <w:t>resource reservation status.</w:t>
      </w:r>
    </w:p>
    <w:p w14:paraId="05653E51" w14:textId="64539F4F" w:rsidR="00AE5C0E" w:rsidRPr="006507D4" w:rsidRDefault="00AE5C0E" w:rsidP="00AE5C0E">
      <w:pPr>
        <w:pStyle w:val="B10"/>
        <w:rPr>
          <w:lang w:eastAsia="zh-CN"/>
        </w:rPr>
      </w:pPr>
      <w:r w:rsidRPr="006507D4">
        <w:rPr>
          <w:lang w:eastAsia="zh-CN"/>
        </w:rPr>
        <w:t>2.</w:t>
      </w:r>
      <w:r>
        <w:rPr>
          <w:lang w:eastAsia="zh-CN"/>
        </w:rPr>
        <w:tab/>
      </w:r>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w:t>
      </w:r>
      <w:r w:rsidR="00F76598">
        <w:rPr>
          <w:lang w:eastAsia="zh-CN"/>
        </w:rPr>
        <w:t>the MnS consumer (</w:t>
      </w:r>
      <w:r w:rsidRPr="006507D4">
        <w:rPr>
          <w:lang w:eastAsia="zh-CN"/>
        </w:rPr>
        <w:t xml:space="preserve">ASP </w:t>
      </w:r>
      <w:r w:rsidR="00F76598">
        <w:rPr>
          <w:lang w:eastAsia="zh-CN"/>
        </w:rPr>
        <w:t xml:space="preserve">or L-OP)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4D33D5CA"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based on the information contained in the EAS</w:t>
      </w:r>
      <w:r w:rsidRPr="006507D4">
        <w:t>ResourceReservationJob</w:t>
      </w:r>
      <w:r w:rsidRPr="006507D4">
        <w:rPr>
          <w:lang w:eastAsia="zh-CN"/>
        </w:rPr>
        <w:t xml:space="preserve"> creation</w:t>
      </w:r>
      <w:r>
        <w:rPr>
          <w:lang w:eastAsia="zh-CN"/>
        </w:rPr>
        <w:t xml:space="preserve"> request e.g. </w:t>
      </w:r>
      <w:r w:rsidRPr="006A355C">
        <w:rPr>
          <w:lang w:eastAsia="zh-CN"/>
        </w:rPr>
        <w:t>reservationLocation</w:t>
      </w:r>
      <w:r>
        <w:rPr>
          <w:lang w:eastAsia="zh-CN"/>
        </w:rPr>
        <w:t xml:space="preserve">, </w:t>
      </w:r>
      <w:r w:rsidRPr="006A355C">
        <w:rPr>
          <w:rFonts w:hint="eastAsia"/>
          <w:lang w:eastAsia="zh-CN"/>
        </w:rPr>
        <w:t>r</w:t>
      </w:r>
      <w:r w:rsidRPr="006A355C">
        <w:rPr>
          <w:lang w:eastAsia="zh-CN"/>
        </w:rPr>
        <w:t>esourceReservationRequirement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60B4F8F"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UPF 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p>
    <w:p w14:paraId="3C11E80D" w14:textId="6F608A1E" w:rsidR="00AE5C0E" w:rsidRDefault="00AE5C0E" w:rsidP="00AE5C0E">
      <w:pPr>
        <w:pStyle w:val="B10"/>
        <w:rPr>
          <w:lang w:eastAsia="zh-CN"/>
        </w:rPr>
      </w:pPr>
      <w:r>
        <w:rPr>
          <w:lang w:eastAsia="zh-CN"/>
        </w:rPr>
        <w:t>8-10</w:t>
      </w:r>
      <w:r w:rsidRPr="006507D4">
        <w:rPr>
          <w:lang w:eastAsia="zh-CN"/>
        </w:rPr>
        <w:t>.</w:t>
      </w:r>
      <w:r>
        <w:rPr>
          <w:lang w:eastAsia="zh-CN"/>
        </w:rPr>
        <w:tab/>
        <w:t xml:space="preserve">Once after step 2, </w:t>
      </w:r>
      <w:r w:rsidR="00F76598">
        <w:rPr>
          <w:lang w:eastAsia="zh-CN"/>
        </w:rPr>
        <w:t>the MnS consumer</w:t>
      </w:r>
      <w:r>
        <w:rPr>
          <w:lang w:eastAsia="zh-CN"/>
        </w:rPr>
        <w:t xml:space="preserve">can send query request to </w:t>
      </w:r>
      <w:r w:rsidRPr="006507D4">
        <w:rPr>
          <w:lang w:eastAsia="zh-CN"/>
        </w:rPr>
        <w:t>ECSP management system</w:t>
      </w:r>
      <w:r>
        <w:rPr>
          <w:lang w:eastAsia="zh-CN"/>
        </w:rPr>
        <w:t xml:space="preserve"> any time, to know and receive the status of EAS</w:t>
      </w:r>
      <w:r w:rsidRPr="006507D4">
        <w:t>ResourceReservationJob</w:t>
      </w:r>
      <w:r w:rsidRPr="006507D4">
        <w:rPr>
          <w:lang w:eastAsia="zh-CN"/>
        </w:rPr>
        <w:t xml:space="preserve"> instance</w:t>
      </w:r>
      <w:r>
        <w:rPr>
          <w:lang w:eastAsia="zh-CN"/>
        </w:rPr>
        <w:t>.</w:t>
      </w:r>
    </w:p>
    <w:p w14:paraId="0671E395" w14:textId="5F99DCB0" w:rsidR="00AE5C0E" w:rsidRPr="00926D4D" w:rsidRDefault="00AE5C0E" w:rsidP="00AE5C0E">
      <w:pPr>
        <w:pStyle w:val="B10"/>
        <w:rPr>
          <w:lang w:eastAsia="zh-CN"/>
        </w:rPr>
      </w:pPr>
      <w:r>
        <w:rPr>
          <w:lang w:eastAsia="zh-CN"/>
        </w:rPr>
        <w:t>11-13.</w:t>
      </w:r>
      <w:r>
        <w:rPr>
          <w:lang w:eastAsia="zh-CN"/>
        </w:rPr>
        <w:tab/>
      </w:r>
      <w:r w:rsidR="00F76598">
        <w:rPr>
          <w:lang w:eastAsia="zh-CN"/>
        </w:rPr>
        <w:t>the MnS consumer (</w:t>
      </w:r>
      <w:r>
        <w:rPr>
          <w:lang w:eastAsia="zh-CN"/>
        </w:rPr>
        <w:t>ASP</w:t>
      </w:r>
      <w:r w:rsidR="00F76598">
        <w:rPr>
          <w:lang w:eastAsia="zh-CN"/>
        </w:rPr>
        <w:t xml:space="preserve"> or L-OP)</w:t>
      </w:r>
      <w:r>
        <w:rPr>
          <w:lang w:eastAsia="zh-CN"/>
        </w:rPr>
        <w:t xml:space="preserve"> can request to delete the EAS</w:t>
      </w:r>
      <w:r w:rsidRPr="006507D4">
        <w:t>ResourceReservationJob</w:t>
      </w:r>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EAS</w:t>
      </w:r>
      <w:r w:rsidRPr="006507D4">
        <w:t>ResourceReservationJob</w:t>
      </w:r>
      <w:r w:rsidRPr="006507D4">
        <w:rPr>
          <w:lang w:eastAsia="zh-CN"/>
        </w:rPr>
        <w:t xml:space="preserve"> </w:t>
      </w:r>
      <w:r>
        <w:rPr>
          <w:lang w:eastAsia="zh-CN"/>
        </w:rPr>
        <w:t>and sends response to ASP (interworking with ETSI NFV MANO is required).</w:t>
      </w:r>
    </w:p>
    <w:p w14:paraId="3C90DF2D" w14:textId="23ED5029" w:rsidR="001300EE" w:rsidRPr="00926D4D" w:rsidRDefault="001300EE" w:rsidP="00660CEB">
      <w:pPr>
        <w:pStyle w:val="Heading3"/>
      </w:pPr>
      <w:bookmarkStart w:id="585" w:name="_Toc96612082"/>
      <w:bookmarkStart w:id="586" w:name="_Toc96936208"/>
      <w:bookmarkStart w:id="587" w:name="_Toc96936466"/>
      <w:bookmarkStart w:id="588" w:name="_Toc163048341"/>
      <w:r w:rsidRPr="00926D4D">
        <w:t>7.</w:t>
      </w:r>
      <w:r w:rsidR="00AC21CA" w:rsidRPr="00926D4D">
        <w:t>1</w:t>
      </w:r>
      <w:r w:rsidRPr="00926D4D">
        <w:t>.3</w:t>
      </w:r>
      <w:r w:rsidRPr="00926D4D">
        <w:tab/>
        <w:t>ECS lifecycle management</w:t>
      </w:r>
      <w:bookmarkEnd w:id="585"/>
      <w:bookmarkEnd w:id="586"/>
      <w:bookmarkEnd w:id="587"/>
      <w:bookmarkEnd w:id="588"/>
    </w:p>
    <w:p w14:paraId="5DA81F54" w14:textId="01231682" w:rsidR="004C3952" w:rsidRPr="00926D4D" w:rsidRDefault="00AC21CA" w:rsidP="00660CEB">
      <w:pPr>
        <w:pStyle w:val="Heading4"/>
      </w:pPr>
      <w:bookmarkStart w:id="589" w:name="_Toc96936209"/>
      <w:bookmarkStart w:id="590" w:name="_Toc96936467"/>
      <w:bookmarkStart w:id="591" w:name="_Toc163048342"/>
      <w:r w:rsidRPr="00926D4D">
        <w:t>7.1.3.1</w:t>
      </w:r>
      <w:r w:rsidR="00E748D0" w:rsidRPr="00926D4D">
        <w:tab/>
      </w:r>
      <w:r w:rsidRPr="00926D4D">
        <w:t xml:space="preserve">ECS </w:t>
      </w:r>
      <w:r w:rsidR="005E56F6" w:rsidRPr="005E56F6">
        <w:t>deployment</w:t>
      </w:r>
      <w:bookmarkEnd w:id="589"/>
      <w:bookmarkEnd w:id="590"/>
      <w:bookmarkEnd w:id="591"/>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42" type="#_x0000_t75" style="width:362.4pt;height:468pt" o:ole="">
            <v:imagedata r:id="rId44" o:title=""/>
          </v:shape>
          <o:OLEObject Type="Embed" ProgID="Visio.Drawing.15" ShapeID="_x0000_i1042" DrawAspect="Content" ObjectID="_1773661024" r:id="rId45"/>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592" w:name="_Toc96936210"/>
      <w:bookmarkStart w:id="593" w:name="_Toc96936468"/>
      <w:bookmarkStart w:id="594" w:name="_Toc163048343"/>
      <w:r w:rsidRPr="00926D4D">
        <w:t>7.1.3.2</w:t>
      </w:r>
      <w:r w:rsidRPr="00926D4D">
        <w:tab/>
        <w:t xml:space="preserve">ECS </w:t>
      </w:r>
      <w:r w:rsidR="005E56F6" w:rsidRPr="005E56F6">
        <w:t>termination</w:t>
      </w:r>
      <w:bookmarkEnd w:id="592"/>
      <w:bookmarkEnd w:id="593"/>
      <w:bookmarkEnd w:id="594"/>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43" type="#_x0000_t75" style="width:379.2pt;height:283.8pt" o:ole="">
            <v:imagedata r:id="rId46" o:title=""/>
          </v:shape>
          <o:OLEObject Type="Embed" ProgID="Visio.Drawing.15" ShapeID="_x0000_i1043" DrawAspect="Content" ObjectID="_1773661025" r:id="rId47"/>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595" w:name="_Toc163048344"/>
      <w:r>
        <w:t>7.1.3.3</w:t>
      </w:r>
      <w:r>
        <w:tab/>
        <w:t>ECS modification</w:t>
      </w:r>
      <w:bookmarkEnd w:id="595"/>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4" type="#_x0000_t75" style="width:305.4pt;height:316.2pt" o:ole="">
            <v:imagedata r:id="rId48" o:title="" cropbottom="9781f"/>
          </v:shape>
          <o:OLEObject Type="Embed" ProgID="Visio.Drawing.15" ShapeID="_x0000_i1044" DrawAspect="Content" ObjectID="_1773661026" r:id="rId49"/>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596" w:name="OLE_LINK40"/>
      <w:bookmarkStart w:id="597"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598" w:name="OLE_LINK37"/>
      <w:bookmarkStart w:id="599" w:name="OLE_LINK38"/>
      <w:r>
        <w:t>5. NFVO sends the NS Lifecycle Change notification to ECSP provisioning MnS producer indicating the result of modification procedure (see clause 7.3.12 of ETSI GS NFV-IFA 013 [6]).</w:t>
      </w:r>
      <w:bookmarkEnd w:id="596"/>
      <w:bookmarkEnd w:id="597"/>
      <w:bookmarkEnd w:id="598"/>
      <w:bookmarkEnd w:id="599"/>
    </w:p>
    <w:p w14:paraId="62AB8AD8" w14:textId="77777777" w:rsidR="00F9480F" w:rsidRDefault="00F9480F" w:rsidP="00F9480F">
      <w:pPr>
        <w:pStyle w:val="B10"/>
      </w:pPr>
      <w:bookmarkStart w:id="600" w:name="OLE_LINK24"/>
      <w:bookmarkStart w:id="601"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600"/>
      <w:bookmarkEnd w:id="601"/>
    </w:p>
    <w:p w14:paraId="44D49575" w14:textId="24A85220" w:rsidR="00F9480F" w:rsidRDefault="00F9480F" w:rsidP="00F9480F">
      <w:pPr>
        <w:pStyle w:val="Heading4"/>
      </w:pPr>
      <w:bookmarkStart w:id="602" w:name="_Toc163048345"/>
      <w:r>
        <w:t>7.1.3.4</w:t>
      </w:r>
      <w:r>
        <w:tab/>
        <w:t>ECS query</w:t>
      </w:r>
      <w:bookmarkEnd w:id="602"/>
    </w:p>
    <w:p w14:paraId="2A767FBF" w14:textId="2F3ABE87" w:rsidR="00F9480F" w:rsidRDefault="00F9480F" w:rsidP="00F9480F">
      <w:r>
        <w:t>Figure 7.1.3.4-1 shows that the PLMN operator or ECSP as the consumer requests the ECS query via the provisioning MnS.</w:t>
      </w:r>
    </w:p>
    <w:bookmarkStart w:id="603" w:name="OLE_LINK6"/>
    <w:p w14:paraId="1F0F9EDA" w14:textId="77777777" w:rsidR="00F9480F" w:rsidRDefault="00F9480F" w:rsidP="00F9480F">
      <w:pPr>
        <w:pStyle w:val="TH"/>
      </w:pPr>
      <w:r>
        <w:object w:dxaOrig="7380" w:dyaOrig="3360" w14:anchorId="113D70D1">
          <v:shape id="_x0000_i1045" type="#_x0000_t75" style="width:369.6pt;height:168pt" o:ole="">
            <v:imagedata r:id="rId50" o:title="" cropbottom="31394f"/>
          </v:shape>
          <o:OLEObject Type="Embed" ProgID="Visio.Drawing.15" ShapeID="_x0000_i1045" DrawAspect="Content" ObjectID="_1773661027" r:id="rId51"/>
        </w:object>
      </w:r>
      <w:bookmarkEnd w:id="603"/>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604" w:name="_Toc96612083"/>
      <w:bookmarkStart w:id="605" w:name="_Toc96936211"/>
      <w:bookmarkStart w:id="606" w:name="_Toc96936469"/>
      <w:bookmarkStart w:id="607" w:name="_Toc163048346"/>
      <w:r w:rsidRPr="00926D4D">
        <w:t>7.1.4</w:t>
      </w:r>
      <w:r w:rsidRPr="00926D4D">
        <w:tab/>
        <w:t>EES lifecycle management</w:t>
      </w:r>
      <w:bookmarkEnd w:id="604"/>
      <w:bookmarkEnd w:id="605"/>
      <w:bookmarkEnd w:id="606"/>
      <w:bookmarkEnd w:id="607"/>
    </w:p>
    <w:p w14:paraId="7B9F3FCE" w14:textId="3A5584AB" w:rsidR="00807850" w:rsidRPr="00926D4D" w:rsidRDefault="00807850" w:rsidP="00660CEB">
      <w:pPr>
        <w:pStyle w:val="Heading4"/>
      </w:pPr>
      <w:bookmarkStart w:id="608" w:name="_Toc96936212"/>
      <w:bookmarkStart w:id="609" w:name="_Toc96936470"/>
      <w:bookmarkStart w:id="610" w:name="_Toc163048347"/>
      <w:r w:rsidRPr="00926D4D">
        <w:t>7.1.4.1</w:t>
      </w:r>
      <w:r w:rsidR="00C453F5" w:rsidRPr="00926D4D">
        <w:tab/>
      </w:r>
      <w:r w:rsidRPr="00926D4D">
        <w:t xml:space="preserve">EES </w:t>
      </w:r>
      <w:bookmarkEnd w:id="608"/>
      <w:bookmarkEnd w:id="609"/>
      <w:r w:rsidR="005E56F6" w:rsidRPr="005E56F6">
        <w:t>deployment</w:t>
      </w:r>
      <w:bookmarkEnd w:id="610"/>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6" type="#_x0000_t75" style="width:342.6pt;height:523.8pt" o:ole="">
            <v:imagedata r:id="rId52" o:title="" croptop="2921f" cropright="25409f"/>
          </v:shape>
          <o:OLEObject Type="Embed" ProgID="Visio.Drawing.15" ShapeID="_x0000_i1046" DrawAspect="Content" ObjectID="_1773661028" r:id="rId53"/>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611" w:name="_Toc96936213"/>
      <w:bookmarkStart w:id="612" w:name="_Toc96936471"/>
      <w:bookmarkStart w:id="613" w:name="_Toc163048348"/>
      <w:r w:rsidRPr="00926D4D">
        <w:t>7.1.4.2</w:t>
      </w:r>
      <w:r w:rsidRPr="00926D4D">
        <w:tab/>
        <w:t xml:space="preserve">EES </w:t>
      </w:r>
      <w:r w:rsidR="005E56F6" w:rsidRPr="005E56F6">
        <w:t>t</w:t>
      </w:r>
      <w:r w:rsidRPr="00926D4D">
        <w:t>ermination</w:t>
      </w:r>
      <w:bookmarkEnd w:id="611"/>
      <w:bookmarkEnd w:id="612"/>
      <w:bookmarkEnd w:id="613"/>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7" type="#_x0000_t75" style="width:379.2pt;height:283.8pt" o:ole="">
            <v:imagedata r:id="rId54" o:title=""/>
          </v:shape>
          <o:OLEObject Type="Embed" ProgID="Visio.Drawing.15" ShapeID="_x0000_i1047" DrawAspect="Content" ObjectID="_1773661029" r:id="rId55"/>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614" w:name="_Toc163048349"/>
      <w:r>
        <w:t>7.1.4.3</w:t>
      </w:r>
      <w:r>
        <w:tab/>
        <w:t>E</w:t>
      </w:r>
      <w:r>
        <w:rPr>
          <w:lang w:eastAsia="zh-CN"/>
        </w:rPr>
        <w:t>E</w:t>
      </w:r>
      <w:r>
        <w:t xml:space="preserve">S </w:t>
      </w:r>
      <w:r>
        <w:rPr>
          <w:lang w:eastAsia="zh-CN"/>
        </w:rPr>
        <w:t>modification</w:t>
      </w:r>
      <w:bookmarkEnd w:id="614"/>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8" type="#_x0000_t75" style="width:309.6pt;height:318.6pt" o:ole="">
            <v:imagedata r:id="rId56" o:title="" cropbottom="15314f"/>
          </v:shape>
          <o:OLEObject Type="Embed" ProgID="Visio.Drawing.15" ShapeID="_x0000_i1048" DrawAspect="Content" ObjectID="_1773661030" r:id="rId57"/>
        </w:object>
      </w:r>
    </w:p>
    <w:p w14:paraId="454B5370" w14:textId="690EE023" w:rsidR="00D163C1" w:rsidRDefault="00D163C1" w:rsidP="00D163C1">
      <w:pPr>
        <w:pStyle w:val="TF"/>
      </w:pPr>
      <w:bookmarkStart w:id="615" w:name="OLE_LINK140"/>
      <w:bookmarkStart w:id="616" w:name="OLE_LINK141"/>
      <w:r>
        <w:t>Figure 7.1.4.3-1: EES modification procedure</w:t>
      </w:r>
      <w:bookmarkEnd w:id="615"/>
      <w:bookmarkEnd w:id="616"/>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617" w:name="_Toc163048350"/>
      <w:r>
        <w:t>7.1.4.4</w:t>
      </w:r>
      <w:r>
        <w:tab/>
        <w:t>E</w:t>
      </w:r>
      <w:r>
        <w:rPr>
          <w:lang w:eastAsia="zh-CN"/>
        </w:rPr>
        <w:t>E</w:t>
      </w:r>
      <w:r>
        <w:t>S query</w:t>
      </w:r>
      <w:bookmarkEnd w:id="617"/>
    </w:p>
    <w:p w14:paraId="7A3B40BA" w14:textId="346D5AEE" w:rsidR="00D163C1" w:rsidRDefault="00D163C1" w:rsidP="00D163C1">
      <w:r>
        <w:t>Figure 7.1.4.4-1 shows that the PLMN operator or ECSP as the consumer requests the EES query via the provisioning MnS.</w:t>
      </w:r>
    </w:p>
    <w:bookmarkStart w:id="618" w:name="OLE_LINK9"/>
    <w:p w14:paraId="4E2F210C" w14:textId="02F372BD" w:rsidR="00D163C1" w:rsidRDefault="00D163C1" w:rsidP="00D163C1">
      <w:pPr>
        <w:pStyle w:val="TH"/>
      </w:pPr>
      <w:r>
        <w:object w:dxaOrig="8430" w:dyaOrig="3285" w14:anchorId="4D68EDDB">
          <v:shape id="_x0000_i1049" type="#_x0000_t75" style="width:423pt;height:163.8pt" o:ole="">
            <v:imagedata r:id="rId58" o:title="" cropbottom="33683f"/>
          </v:shape>
          <o:OLEObject Type="Embed" ProgID="Visio.Drawing.15" ShapeID="_x0000_i1049" DrawAspect="Content" ObjectID="_1773661031" r:id="rId59"/>
        </w:object>
      </w:r>
      <w:bookmarkEnd w:id="618"/>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619" w:name="OLE_LINK17"/>
      <w:bookmarkStart w:id="620" w:name="OLE_LINK18"/>
      <w:r>
        <w:t>objectClass</w:t>
      </w:r>
      <w:bookmarkEnd w:id="619"/>
      <w:bookmarkEnd w:id="620"/>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621" w:name="_Toc96612084"/>
      <w:bookmarkStart w:id="622" w:name="_Toc96936214"/>
      <w:bookmarkStart w:id="623" w:name="_Toc96936472"/>
      <w:bookmarkStart w:id="624" w:name="_Toc163048351"/>
      <w:r w:rsidRPr="00926D4D">
        <w:t>7.</w:t>
      </w:r>
      <w:r w:rsidR="00AC21CA" w:rsidRPr="00926D4D">
        <w:t>2</w:t>
      </w:r>
      <w:r w:rsidRPr="00926D4D">
        <w:tab/>
        <w:t>Performance assurance</w:t>
      </w:r>
      <w:bookmarkEnd w:id="621"/>
      <w:bookmarkEnd w:id="622"/>
      <w:bookmarkEnd w:id="623"/>
      <w:bookmarkEnd w:id="624"/>
    </w:p>
    <w:p w14:paraId="327416DE" w14:textId="377EE834" w:rsidR="00C640D1" w:rsidRPr="00926D4D" w:rsidRDefault="00C640D1" w:rsidP="00660CEB">
      <w:pPr>
        <w:pStyle w:val="Heading3"/>
      </w:pPr>
      <w:bookmarkStart w:id="625" w:name="_Toc96612085"/>
      <w:bookmarkStart w:id="626" w:name="_Toc96936215"/>
      <w:bookmarkStart w:id="627" w:name="_Toc96936473"/>
      <w:bookmarkStart w:id="628" w:name="_Toc163048352"/>
      <w:r w:rsidRPr="00926D4D">
        <w:t>7.</w:t>
      </w:r>
      <w:r w:rsidR="00AC21CA" w:rsidRPr="00926D4D">
        <w:t>2</w:t>
      </w:r>
      <w:r w:rsidRPr="00926D4D">
        <w:t>.1</w:t>
      </w:r>
      <w:r w:rsidRPr="00926D4D">
        <w:tab/>
        <w:t>Description</w:t>
      </w:r>
      <w:bookmarkEnd w:id="625"/>
      <w:bookmarkEnd w:id="626"/>
      <w:bookmarkEnd w:id="627"/>
      <w:bookmarkEnd w:id="62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629" w:name="_Toc96612086"/>
      <w:bookmarkStart w:id="630" w:name="_Toc96936216"/>
      <w:bookmarkStart w:id="631" w:name="_Toc96936474"/>
      <w:bookmarkStart w:id="632" w:name="_Toc163048353"/>
      <w:r w:rsidRPr="00926D4D">
        <w:t>7.</w:t>
      </w:r>
      <w:r w:rsidR="00AC21CA" w:rsidRPr="00926D4D">
        <w:t>2</w:t>
      </w:r>
      <w:r w:rsidRPr="00926D4D">
        <w:t>.2</w:t>
      </w:r>
      <w:r w:rsidRPr="00926D4D">
        <w:tab/>
        <w:t>EAS performance assurance</w:t>
      </w:r>
      <w:bookmarkEnd w:id="629"/>
      <w:bookmarkEnd w:id="630"/>
      <w:bookmarkEnd w:id="631"/>
      <w:bookmarkEnd w:id="632"/>
    </w:p>
    <w:p w14:paraId="6EED6AC5" w14:textId="2D068193" w:rsidR="00C640D1" w:rsidRPr="00926D4D" w:rsidRDefault="00C640D1" w:rsidP="00660CEB">
      <w:pPr>
        <w:pStyle w:val="Heading4"/>
      </w:pPr>
      <w:bookmarkStart w:id="633" w:name="_Toc96936217"/>
      <w:bookmarkStart w:id="634" w:name="_Toc96936475"/>
      <w:bookmarkStart w:id="635" w:name="_Toc163048354"/>
      <w:r w:rsidRPr="00926D4D">
        <w:t>7.</w:t>
      </w:r>
      <w:r w:rsidR="00AC21CA" w:rsidRPr="00926D4D">
        <w:t>2</w:t>
      </w:r>
      <w:r w:rsidRPr="00926D4D">
        <w:t>.2.1</w:t>
      </w:r>
      <w:r w:rsidRPr="00926D4D">
        <w:tab/>
        <w:t>Measurement collection via performance job control</w:t>
      </w:r>
      <w:bookmarkEnd w:id="633"/>
      <w:bookmarkEnd w:id="634"/>
      <w:bookmarkEnd w:id="63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50" type="#_x0000_t75" style="width:370.8pt;height:246pt" o:ole="">
            <v:imagedata r:id="rId60" o:title=""/>
          </v:shape>
          <o:OLEObject Type="Embed" ProgID="Visio.Drawing.15" ShapeID="_x0000_i1050" DrawAspect="Content" ObjectID="_1773661032" r:id="rId61"/>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636" w:name="_Toc96936218"/>
      <w:bookmarkStart w:id="637" w:name="_Toc96936476"/>
      <w:bookmarkStart w:id="638" w:name="_Toc163048355"/>
      <w:r w:rsidRPr="00926D4D">
        <w:t>7.</w:t>
      </w:r>
      <w:r w:rsidR="00AC21CA" w:rsidRPr="00926D4D">
        <w:t>2</w:t>
      </w:r>
      <w:r w:rsidRPr="00926D4D">
        <w:t>.2.2</w:t>
      </w:r>
      <w:r w:rsidRPr="00926D4D">
        <w:tab/>
        <w:t>Measurement collection via configurable measurement control</w:t>
      </w:r>
      <w:bookmarkEnd w:id="636"/>
      <w:bookmarkEnd w:id="637"/>
      <w:bookmarkEnd w:id="638"/>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51" type="#_x0000_t75" style="width:370.8pt;height:235.8pt" o:ole="">
            <v:imagedata r:id="rId62" o:title=""/>
          </v:shape>
          <o:OLEObject Type="Embed" ProgID="Visio.Drawing.15" ShapeID="_x0000_i1051" DrawAspect="Content" ObjectID="_1773661033" r:id="rId63"/>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639" w:name="_Toc96612087"/>
      <w:bookmarkStart w:id="640" w:name="_Toc96936219"/>
      <w:bookmarkStart w:id="641" w:name="_Toc96936477"/>
      <w:bookmarkStart w:id="642" w:name="_Toc163048356"/>
      <w:r w:rsidRPr="00926D4D">
        <w:t>7.</w:t>
      </w:r>
      <w:r w:rsidR="00AC21CA" w:rsidRPr="00926D4D">
        <w:t>2</w:t>
      </w:r>
      <w:r w:rsidRPr="00926D4D">
        <w:t>.3</w:t>
      </w:r>
      <w:r w:rsidRPr="00926D4D">
        <w:tab/>
        <w:t>5GC NF measurements to evaluate EAS performance</w:t>
      </w:r>
      <w:bookmarkEnd w:id="639"/>
      <w:bookmarkEnd w:id="640"/>
      <w:bookmarkEnd w:id="641"/>
      <w:bookmarkEnd w:id="642"/>
    </w:p>
    <w:p w14:paraId="25109304" w14:textId="08205F0E" w:rsidR="00C640D1" w:rsidRPr="00926D4D" w:rsidRDefault="00C640D1" w:rsidP="00660CEB">
      <w:pPr>
        <w:pStyle w:val="Heading4"/>
      </w:pPr>
      <w:bookmarkStart w:id="643" w:name="_Toc96936220"/>
      <w:bookmarkStart w:id="644" w:name="_Toc96936478"/>
      <w:bookmarkStart w:id="645" w:name="_Toc163048357"/>
      <w:r w:rsidRPr="00926D4D">
        <w:t>7.</w:t>
      </w:r>
      <w:r w:rsidR="00AC21CA" w:rsidRPr="00926D4D">
        <w:t>2</w:t>
      </w:r>
      <w:r w:rsidRPr="00926D4D">
        <w:t>.3.1</w:t>
      </w:r>
      <w:r w:rsidRPr="00926D4D">
        <w:tab/>
        <w:t>Measurement collection via performance job control</w:t>
      </w:r>
      <w:bookmarkEnd w:id="643"/>
      <w:bookmarkEnd w:id="644"/>
      <w:bookmarkEnd w:id="645"/>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52" type="#_x0000_t75" style="width:370.8pt;height:246pt" o:ole="">
            <v:imagedata r:id="rId64" o:title=""/>
          </v:shape>
          <o:OLEObject Type="Embed" ProgID="Visio.Drawing.15" ShapeID="_x0000_i1052" DrawAspect="Content" ObjectID="_1773661034" r:id="rId65"/>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646" w:name="_Toc96936221"/>
      <w:bookmarkStart w:id="647" w:name="_Toc96936479"/>
      <w:bookmarkStart w:id="648" w:name="_Toc163048358"/>
      <w:r w:rsidRPr="00926D4D">
        <w:t>7.</w:t>
      </w:r>
      <w:r w:rsidR="00AC21CA" w:rsidRPr="00926D4D">
        <w:t>2</w:t>
      </w:r>
      <w:r w:rsidRPr="00926D4D">
        <w:t>.3.2</w:t>
      </w:r>
      <w:r w:rsidRPr="00926D4D">
        <w:tab/>
        <w:t>Measurement collection via configurable measurement control</w:t>
      </w:r>
      <w:bookmarkEnd w:id="646"/>
      <w:bookmarkEnd w:id="647"/>
      <w:bookmarkEnd w:id="648"/>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3" type="#_x0000_t75" style="width:370.8pt;height:235.8pt" o:ole="">
            <v:imagedata r:id="rId66" o:title=""/>
          </v:shape>
          <o:OLEObject Type="Embed" ProgID="Visio.Drawing.15" ShapeID="_x0000_i1053" DrawAspect="Content" ObjectID="_1773661035" r:id="rId67"/>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649" w:name="_Toc96612088"/>
      <w:bookmarkStart w:id="650" w:name="_Toc96936222"/>
      <w:bookmarkStart w:id="651" w:name="_Toc96936480"/>
      <w:bookmarkStart w:id="652" w:name="_Toc163048359"/>
      <w:r w:rsidRPr="00926D4D">
        <w:t>7.2.4</w:t>
      </w:r>
      <w:r w:rsidRPr="00926D4D">
        <w:tab/>
        <w:t>ECS performance assurance</w:t>
      </w:r>
      <w:bookmarkEnd w:id="649"/>
      <w:bookmarkEnd w:id="650"/>
      <w:bookmarkEnd w:id="651"/>
      <w:bookmarkEnd w:id="652"/>
    </w:p>
    <w:p w14:paraId="1BCE2AF5" w14:textId="08F49808" w:rsidR="00F35136" w:rsidRPr="00926D4D" w:rsidRDefault="00F35136" w:rsidP="00660CEB">
      <w:pPr>
        <w:pStyle w:val="Heading4"/>
      </w:pPr>
      <w:bookmarkStart w:id="653" w:name="_Toc96936223"/>
      <w:bookmarkStart w:id="654" w:name="_Toc96936481"/>
      <w:bookmarkStart w:id="655" w:name="_Toc163048360"/>
      <w:r w:rsidRPr="00926D4D">
        <w:t>7.2.4.1</w:t>
      </w:r>
      <w:r w:rsidRPr="00926D4D">
        <w:tab/>
        <w:t>Measurement collection via performance job control</w:t>
      </w:r>
      <w:bookmarkEnd w:id="653"/>
      <w:bookmarkEnd w:id="654"/>
      <w:bookmarkEnd w:id="65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656" w:name="_Toc96936224"/>
      <w:bookmarkStart w:id="657" w:name="_Toc96936482"/>
      <w:bookmarkStart w:id="658" w:name="_Toc163048361"/>
      <w:r w:rsidRPr="00926D4D">
        <w:t>7.2.4.2</w:t>
      </w:r>
      <w:r w:rsidRPr="00926D4D">
        <w:tab/>
        <w:t>Measurement collection via configurable measurement control</w:t>
      </w:r>
      <w:bookmarkEnd w:id="656"/>
      <w:bookmarkEnd w:id="657"/>
      <w:bookmarkEnd w:id="65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659" w:name="_Toc96612089"/>
      <w:bookmarkStart w:id="660" w:name="_Toc96936225"/>
      <w:bookmarkStart w:id="661" w:name="_Toc96936483"/>
      <w:bookmarkStart w:id="662" w:name="_Toc163048362"/>
      <w:r w:rsidRPr="00926D4D">
        <w:t>7.2.5</w:t>
      </w:r>
      <w:r w:rsidRPr="00926D4D">
        <w:tab/>
        <w:t>EES performance assurance</w:t>
      </w:r>
      <w:bookmarkEnd w:id="659"/>
      <w:bookmarkEnd w:id="660"/>
      <w:bookmarkEnd w:id="661"/>
      <w:bookmarkEnd w:id="662"/>
    </w:p>
    <w:p w14:paraId="4CD20ED5" w14:textId="42B2117E" w:rsidR="00B751A6" w:rsidRPr="00926D4D" w:rsidRDefault="00B751A6" w:rsidP="00660CEB">
      <w:pPr>
        <w:pStyle w:val="Heading4"/>
      </w:pPr>
      <w:bookmarkStart w:id="663" w:name="_Toc96936226"/>
      <w:bookmarkStart w:id="664" w:name="_Toc96936484"/>
      <w:bookmarkStart w:id="665" w:name="_Toc163048363"/>
      <w:r w:rsidRPr="00926D4D">
        <w:t>7.2.5.1</w:t>
      </w:r>
      <w:r w:rsidRPr="00926D4D">
        <w:tab/>
        <w:t>Measurement collection via performance job control</w:t>
      </w:r>
      <w:bookmarkEnd w:id="663"/>
      <w:bookmarkEnd w:id="664"/>
      <w:bookmarkEnd w:id="66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666" w:name="_Toc96936227"/>
      <w:bookmarkStart w:id="667" w:name="_Toc96936485"/>
      <w:bookmarkStart w:id="668" w:name="_Toc163048364"/>
      <w:r w:rsidRPr="00926D4D">
        <w:t>7.2.5.2</w:t>
      </w:r>
      <w:r w:rsidRPr="00926D4D">
        <w:tab/>
        <w:t>Measurement collection via configurable measurement control</w:t>
      </w:r>
      <w:bookmarkEnd w:id="666"/>
      <w:bookmarkEnd w:id="667"/>
      <w:bookmarkEnd w:id="66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669" w:name="_Toc96612090"/>
      <w:bookmarkStart w:id="670" w:name="_Toc96936228"/>
      <w:bookmarkStart w:id="671" w:name="_Toc96936486"/>
      <w:bookmarkStart w:id="672" w:name="_Toc163048365"/>
      <w:r w:rsidRPr="00926D4D">
        <w:t>7.3</w:t>
      </w:r>
      <w:r w:rsidRPr="00926D4D">
        <w:tab/>
        <w:t>Fault supervision</w:t>
      </w:r>
      <w:bookmarkEnd w:id="669"/>
      <w:bookmarkEnd w:id="670"/>
      <w:bookmarkEnd w:id="671"/>
      <w:bookmarkEnd w:id="672"/>
    </w:p>
    <w:p w14:paraId="5CBFB1BB" w14:textId="27A25152" w:rsidR="000679C4" w:rsidRPr="00926D4D" w:rsidRDefault="000679C4" w:rsidP="00660CEB">
      <w:pPr>
        <w:pStyle w:val="Heading3"/>
      </w:pPr>
      <w:bookmarkStart w:id="673" w:name="_Toc96612091"/>
      <w:bookmarkStart w:id="674" w:name="_Toc96936229"/>
      <w:bookmarkStart w:id="675" w:name="_Toc96936487"/>
      <w:bookmarkStart w:id="676" w:name="_Toc163048366"/>
      <w:r w:rsidRPr="00926D4D">
        <w:t>7.3.1</w:t>
      </w:r>
      <w:r w:rsidRPr="00926D4D">
        <w:tab/>
        <w:t>Description</w:t>
      </w:r>
      <w:bookmarkEnd w:id="673"/>
      <w:bookmarkEnd w:id="674"/>
      <w:bookmarkEnd w:id="675"/>
      <w:bookmarkEnd w:id="67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677" w:name="_Toc96612092"/>
      <w:bookmarkStart w:id="678" w:name="_Toc96936230"/>
      <w:bookmarkStart w:id="679" w:name="_Toc96936488"/>
      <w:bookmarkStart w:id="680" w:name="_Toc163048367"/>
      <w:r w:rsidRPr="00926D4D">
        <w:t>7.3.2</w:t>
      </w:r>
      <w:r w:rsidRPr="00926D4D">
        <w:tab/>
        <w:t>EDN NF performance impacted by 5GC NF alarm</w:t>
      </w:r>
      <w:bookmarkEnd w:id="677"/>
      <w:bookmarkEnd w:id="678"/>
      <w:bookmarkEnd w:id="679"/>
      <w:bookmarkEnd w:id="680"/>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54" type="#_x0000_t75" style="width:354.6pt;height:138pt" o:ole="">
            <v:imagedata r:id="rId68" o:title=""/>
          </v:shape>
          <o:OLEObject Type="Embed" ProgID="Visio.Drawing.15" ShapeID="_x0000_i1054" DrawAspect="Content" ObjectID="_1773661036" r:id="rId69"/>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681" w:name="_Toc96612093"/>
      <w:bookmarkStart w:id="682" w:name="_Toc96936231"/>
      <w:bookmarkStart w:id="683" w:name="_Toc96936489"/>
      <w:bookmarkStart w:id="684" w:name="_Toc163048368"/>
      <w:r w:rsidRPr="00926D4D">
        <w:t>7.3.3</w:t>
      </w:r>
      <w:r w:rsidRPr="00926D4D">
        <w:tab/>
        <w:t>5GC NF issues resulted from EDN NF alarms</w:t>
      </w:r>
      <w:bookmarkEnd w:id="681"/>
      <w:bookmarkEnd w:id="682"/>
      <w:bookmarkEnd w:id="683"/>
      <w:bookmarkEnd w:id="684"/>
    </w:p>
    <w:p w14:paraId="7CDD1C19" w14:textId="772793AC"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55" type="#_x0000_t75" style="width:354.6pt;height:138pt" o:ole="">
            <v:imagedata r:id="rId70" o:title=""/>
          </v:shape>
          <o:OLEObject Type="Embed" ProgID="Visio.Drawing.15" ShapeID="_x0000_i1055" DrawAspect="Content" ObjectID="_1773661037" r:id="rId71"/>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685" w:name="_Toc96612094"/>
      <w:bookmarkStart w:id="686" w:name="_Toc96936232"/>
      <w:bookmarkStart w:id="687" w:name="_Toc96936490"/>
      <w:bookmarkStart w:id="688" w:name="_Toc163048369"/>
      <w:r w:rsidRPr="00926D4D">
        <w:t>7.4</w:t>
      </w:r>
      <w:r w:rsidRPr="00926D4D">
        <w:tab/>
        <w:t>Provisioning</w:t>
      </w:r>
      <w:bookmarkEnd w:id="685"/>
      <w:bookmarkEnd w:id="686"/>
      <w:bookmarkEnd w:id="687"/>
      <w:bookmarkEnd w:id="688"/>
    </w:p>
    <w:p w14:paraId="12FB4692" w14:textId="1CF9E5E9" w:rsidR="005F2C87" w:rsidRPr="00926D4D" w:rsidRDefault="005F2C87" w:rsidP="00660CEB">
      <w:pPr>
        <w:pStyle w:val="Heading3"/>
      </w:pPr>
      <w:bookmarkStart w:id="689" w:name="_Toc96612095"/>
      <w:bookmarkStart w:id="690" w:name="_Toc96936233"/>
      <w:bookmarkStart w:id="691" w:name="_Toc96936491"/>
      <w:bookmarkStart w:id="692" w:name="_Toc163048370"/>
      <w:r w:rsidRPr="00926D4D">
        <w:t>7.4.1</w:t>
      </w:r>
      <w:r w:rsidRPr="00926D4D">
        <w:tab/>
        <w:t>Description</w:t>
      </w:r>
      <w:bookmarkEnd w:id="689"/>
      <w:bookmarkEnd w:id="690"/>
      <w:bookmarkEnd w:id="691"/>
      <w:bookmarkEnd w:id="692"/>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693" w:name="_Toc96612096"/>
      <w:bookmarkStart w:id="694" w:name="_Toc96936234"/>
      <w:bookmarkStart w:id="695" w:name="_Toc96936492"/>
      <w:bookmarkStart w:id="696" w:name="_Toc163048371"/>
      <w:r w:rsidRPr="00926D4D">
        <w:t>7.4.2</w:t>
      </w:r>
      <w:r w:rsidRPr="00926D4D">
        <w:tab/>
        <w:t>Configuration needed for EAS registration</w:t>
      </w:r>
      <w:bookmarkEnd w:id="693"/>
      <w:bookmarkEnd w:id="694"/>
      <w:bookmarkEnd w:id="695"/>
      <w:bookmarkEnd w:id="696"/>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6" type="#_x0000_t75" style="width:309pt;height:97.2pt" o:ole="">
            <v:imagedata r:id="rId72" o:title=""/>
          </v:shape>
          <o:OLEObject Type="Embed" ProgID="Visio.Drawing.15" ShapeID="_x0000_i1056" DrawAspect="Content" ObjectID="_1773661038" r:id="rId73"/>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697" w:name="_Toc96612097"/>
      <w:bookmarkStart w:id="698" w:name="_Toc96936235"/>
      <w:bookmarkStart w:id="699" w:name="_Toc96936493"/>
      <w:bookmarkStart w:id="700" w:name="_Toc163048372"/>
      <w:r w:rsidRPr="00926D4D">
        <w:t>7.4.3</w:t>
      </w:r>
      <w:r w:rsidRPr="00926D4D">
        <w:tab/>
        <w:t>EDN NF 5GC connection provisioning</w:t>
      </w:r>
      <w:bookmarkEnd w:id="697"/>
      <w:bookmarkEnd w:id="698"/>
      <w:bookmarkEnd w:id="699"/>
      <w:bookmarkEnd w:id="700"/>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7" type="#_x0000_t75" style="width:376.2pt;height:390.6pt" o:ole="">
            <v:imagedata r:id="rId74" o:title=""/>
          </v:shape>
          <o:OLEObject Type="Embed" ProgID="Visio.Drawing.15" ShapeID="_x0000_i1057" DrawAspect="Content" ObjectID="_1773661039" r:id="rId75"/>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701" w:name="_Toc96612098"/>
      <w:bookmarkStart w:id="702" w:name="_Toc96936236"/>
      <w:bookmarkStart w:id="703" w:name="_Toc96936494"/>
      <w:bookmarkStart w:id="704" w:name="_Toc163048373"/>
      <w:r w:rsidRPr="00926D4D">
        <w:t>7.4.4</w:t>
      </w:r>
      <w:r w:rsidRPr="00926D4D">
        <w:tab/>
        <w:t>EAS to connect to UPF</w:t>
      </w:r>
      <w:bookmarkEnd w:id="701"/>
      <w:bookmarkEnd w:id="702"/>
      <w:bookmarkEnd w:id="703"/>
      <w:bookmarkEnd w:id="704"/>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8" type="#_x0000_t75" style="width:460.2pt;height:434.4pt" o:ole="">
            <v:imagedata r:id="rId76" o:title=""/>
          </v:shape>
          <o:OLEObject Type="Embed" ProgID="Visio.Drawing.15" ShapeID="_x0000_i1058" DrawAspect="Content" ObjectID="_1773661040" r:id="rId77"/>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r w:rsidR="002322AF" w:rsidRPr="002322AF">
        <w:t>EcmConnectionInfo</w:t>
      </w:r>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ecmConnectionType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09F5B625"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r w:rsidRPr="004F7679">
        <w:rPr>
          <w:rFonts w:ascii="Courier New" w:hAnsi="Courier New" w:cs="Courier New"/>
          <w:sz w:val="18"/>
          <w:szCs w:val="18"/>
        </w:rPr>
        <w:t>remoteAddress</w:t>
      </w:r>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rsidR="00AE49D5" w:rsidRPr="00AE49D5">
        <w:rPr>
          <w:lang w:eastAsia="zh-CN"/>
        </w:rPr>
        <w:t xml:space="preserve"> </w:t>
      </w:r>
      <w:r w:rsidR="00AE49D5">
        <w:rPr>
          <w:lang w:eastAsia="zh-CN"/>
        </w:rPr>
        <w:t>or the reserved resource for EAS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705"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705"/>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706"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706"/>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707"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707"/>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and EAS IP</w:t>
      </w:r>
      <w:r w:rsidR="00AE49D5">
        <w:t xml:space="preserve"> </w:t>
      </w:r>
      <w:r w:rsidR="00AE49D5">
        <w:rPr>
          <w:lang w:eastAsia="zh-CN"/>
        </w:rPr>
        <w:t>or the reserved resource for EAS</w:t>
      </w:r>
      <w:r>
        <w:t xml:space="preserve">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708"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708"/>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709" w:name="_Toc146025899"/>
      <w:bookmarkStart w:id="710" w:name="_Toc163048374"/>
      <w:r w:rsidRPr="00926D4D">
        <w:t>7.</w:t>
      </w:r>
      <w:r>
        <w:t>5</w:t>
      </w:r>
      <w:r w:rsidRPr="00926D4D">
        <w:tab/>
      </w:r>
      <w:r>
        <w:t>Federation</w:t>
      </w:r>
      <w:r w:rsidRPr="00926D4D">
        <w:t xml:space="preserve"> management</w:t>
      </w:r>
      <w:bookmarkEnd w:id="709"/>
      <w:bookmarkEnd w:id="710"/>
    </w:p>
    <w:p w14:paraId="2673ABAE" w14:textId="74721511" w:rsidR="00153709" w:rsidRPr="00926D4D" w:rsidRDefault="00153709" w:rsidP="00153709">
      <w:pPr>
        <w:pStyle w:val="Heading3"/>
      </w:pPr>
      <w:bookmarkStart w:id="711" w:name="_Toc146025900"/>
      <w:bookmarkStart w:id="712" w:name="_Toc163048375"/>
      <w:r w:rsidRPr="00926D4D">
        <w:t>7.</w:t>
      </w:r>
      <w:r>
        <w:t>5</w:t>
      </w:r>
      <w:r w:rsidRPr="00926D4D">
        <w:t>.1</w:t>
      </w:r>
      <w:r w:rsidRPr="00926D4D">
        <w:tab/>
        <w:t>Description</w:t>
      </w:r>
      <w:bookmarkEnd w:id="711"/>
      <w:bookmarkEnd w:id="712"/>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713" w:name="_Toc146025901"/>
      <w:bookmarkStart w:id="714" w:name="_Toc163048376"/>
      <w:r w:rsidRPr="00926D4D">
        <w:t>7.</w:t>
      </w:r>
      <w:r>
        <w:t>5</w:t>
      </w:r>
      <w:r w:rsidRPr="00926D4D">
        <w:t>.2</w:t>
      </w:r>
      <w:r w:rsidRPr="00926D4D">
        <w:tab/>
      </w:r>
      <w:bookmarkEnd w:id="713"/>
      <w:r>
        <w:rPr>
          <w:rStyle w:val="Heading3Char"/>
        </w:rPr>
        <w:t>Edge Federation Establishment</w:t>
      </w:r>
      <w:bookmarkEnd w:id="714"/>
    </w:p>
    <w:p w14:paraId="4CEE1090" w14:textId="1E4D3A63" w:rsidR="00153709" w:rsidRDefault="00153709" w:rsidP="00153709">
      <w:r w:rsidRPr="00926D4D">
        <w:t>Figure 7.</w:t>
      </w:r>
      <w:r>
        <w:t>5</w:t>
      </w:r>
      <w:r w:rsidRPr="00926D4D">
        <w:t>.2.1-1 dep</w:t>
      </w:r>
      <w:r>
        <w:t>icts a procedure that describes how a federation relationship is established between LO and and PO.</w:t>
      </w:r>
    </w:p>
    <w:p w14:paraId="63FE3E86" w14:textId="77777777" w:rsidR="00153709" w:rsidRPr="00926D4D" w:rsidRDefault="00153709" w:rsidP="00153709">
      <w:r>
        <w:object w:dxaOrig="8832" w:dyaOrig="10836" w14:anchorId="37AD8DC7">
          <v:shape id="_x0000_i1059" type="#_x0000_t75" style="width:441.6pt;height:541.8pt" o:ole="">
            <v:imagedata r:id="rId78" o:title=""/>
          </v:shape>
          <o:OLEObject Type="Embed" ProgID="Visio.Drawing.15" ShapeID="_x0000_i1059" DrawAspect="Content" ObjectID="_1773661041" r:id="rId79"/>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In order to establish the edge federation with the PO (Producer), LO (Consumer) send createMOI request to instantiate EdgeFederation IOC.</w:t>
      </w:r>
    </w:p>
    <w:p w14:paraId="09557B61" w14:textId="77777777" w:rsidR="00153709" w:rsidRPr="00BD038F" w:rsidRDefault="00153709" w:rsidP="00153709">
      <w:pPr>
        <w:contextualSpacing/>
        <w:jc w:val="both"/>
        <w:rPr>
          <w:lang w:val="en-US" w:eastAsia="ja-JP"/>
        </w:rPr>
      </w:pPr>
      <w:r>
        <w:rPr>
          <w:lang w:val="en-US" w:eastAsia="ja-JP"/>
        </w:rPr>
        <w:t>Editor’s Note: Whether consumer may send a ModifyMOI operation is FFS.</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OperatorEdgeFederation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creation of the OperatorEdgeFederation IOC using notifyMOICreation as defined in 3GPP TS 28.532.</w:t>
      </w:r>
    </w:p>
    <w:p w14:paraId="4CC7B038" w14:textId="6F5CD03B" w:rsidR="00153709" w:rsidRDefault="006163EE" w:rsidP="006163EE">
      <w:pPr>
        <w:pStyle w:val="B10"/>
        <w:rPr>
          <w:lang w:val="en-US" w:eastAsia="ja-JP"/>
        </w:rPr>
      </w:pPr>
      <w:r>
        <w:rPr>
          <w:lang w:val="en-US" w:eastAsia="ja-JP"/>
        </w:rPr>
        <w:t>5.</w:t>
      </w:r>
      <w:r>
        <w:rPr>
          <w:lang w:val="en-US" w:eastAsia="ja-JP"/>
        </w:rPr>
        <w:tab/>
      </w:r>
      <w:r w:rsidR="00153709">
        <w:rPr>
          <w:lang w:val="en-US" w:eastAsia="ja-JP"/>
        </w:rPr>
        <w:t xml:space="preserve">Consumer reads the OperatorEdgeFederation MOI using </w:t>
      </w:r>
      <w:r w:rsidR="00153709" w:rsidRPr="003E20D9">
        <w:rPr>
          <w:lang w:val="en-US" w:eastAsia="ja-JP"/>
        </w:rPr>
        <w:t>GetMOIAttributes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Consumer updates the value of acceptedEDN attribute, indicating the accepted EDN, using  Modify</w:t>
      </w:r>
      <w:r w:rsidR="00153709" w:rsidRPr="003E20D9">
        <w:rPr>
          <w:lang w:val="en-US" w:eastAsia="ja-JP"/>
        </w:rPr>
        <w:t>MOIAttributes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OperatorEdgeDataNetwork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FederationIOC, OperatorFederation IOC and OperatorEdgeDataNetwork IOC.</w:t>
      </w:r>
    </w:p>
    <w:p w14:paraId="33BE9F71" w14:textId="181E9580" w:rsidR="00153709" w:rsidRPr="00926D4D" w:rsidRDefault="00153709" w:rsidP="00153709">
      <w:pPr>
        <w:pStyle w:val="Heading3"/>
      </w:pPr>
      <w:bookmarkStart w:id="715" w:name="_Toc163048377"/>
      <w:r w:rsidRPr="00926D4D">
        <w:t>7.</w:t>
      </w:r>
      <w:r>
        <w:t>5</w:t>
      </w:r>
      <w:r w:rsidRPr="00926D4D">
        <w:t>.</w:t>
      </w:r>
      <w:r>
        <w:t>3</w:t>
      </w:r>
      <w:r w:rsidRPr="00926D4D">
        <w:tab/>
      </w:r>
      <w:r>
        <w:t>Federated EAS Deployment</w:t>
      </w:r>
      <w:bookmarkEnd w:id="715"/>
    </w:p>
    <w:p w14:paraId="32F78F30" w14:textId="39C44E61" w:rsidR="00153709" w:rsidRPr="00926D4D" w:rsidRDefault="00153709" w:rsidP="00153709">
      <w:r w:rsidRPr="00926D4D">
        <w:t>Figure 7.</w:t>
      </w:r>
      <w:r>
        <w:t>5</w:t>
      </w:r>
      <w:r w:rsidRPr="00926D4D">
        <w:t>.2.1-1 dep</w:t>
      </w:r>
      <w:r>
        <w:t>icts a procedure that describes how a EAS is deployed on the partner operator.</w:t>
      </w:r>
    </w:p>
    <w:p w14:paraId="5E3CF5CF" w14:textId="7AE028EF" w:rsidR="00153709" w:rsidRPr="00926D4D" w:rsidRDefault="00153709" w:rsidP="00153709">
      <w:pPr>
        <w:pStyle w:val="TH"/>
      </w:pPr>
      <w:r>
        <w:object w:dxaOrig="13020" w:dyaOrig="5856" w14:anchorId="1824E044">
          <v:shape id="_x0000_i1060" type="#_x0000_t75" style="width:481.8pt;height:217.2pt" o:ole="">
            <v:imagedata r:id="rId80" o:title=""/>
          </v:shape>
          <o:OLEObject Type="Embed" ProgID="Visio.Drawing.15" ShapeID="_x0000_i1060" DrawAspect="Content" ObjectID="_1773661042" r:id="rId81"/>
        </w:object>
      </w:r>
      <w:r w:rsidDel="009A6930">
        <w:t xml:space="preserve"> </w: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createMOI operation for EASRequirements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The LO will send an existing createMOI operation for EASRequirements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716" w:name="_Toc163048378"/>
      <w:r w:rsidRPr="00926D4D">
        <w:t>7.</w:t>
      </w:r>
      <w:r>
        <w:t>5</w:t>
      </w:r>
      <w:r w:rsidRPr="00926D4D">
        <w:t>.</w:t>
      </w:r>
      <w:r>
        <w:t>4</w:t>
      </w:r>
      <w:r w:rsidRPr="00926D4D">
        <w:tab/>
      </w:r>
      <w:r>
        <w:t>Federated ECS Management</w:t>
      </w:r>
      <w:bookmarkEnd w:id="716"/>
    </w:p>
    <w:p w14:paraId="761EDF19" w14:textId="77777777" w:rsidR="002636F3" w:rsidRPr="00926D4D" w:rsidRDefault="002636F3" w:rsidP="002636F3">
      <w:r w:rsidRPr="00926D4D">
        <w:t>Figure 7.</w:t>
      </w:r>
      <w:r>
        <w:t>5</w:t>
      </w:r>
      <w:r w:rsidRPr="00926D4D">
        <w:t>.2.1-1 dep</w:t>
      </w:r>
      <w:r>
        <w:t>icts a procedure that describes how a EAS is deployed on the partner operator.</w:t>
      </w:r>
    </w:p>
    <w:p w14:paraId="1961B6F9" w14:textId="77777777" w:rsidR="002636F3" w:rsidRPr="00926D4D" w:rsidRDefault="002636F3" w:rsidP="002636F3">
      <w:pPr>
        <w:pStyle w:val="TH"/>
      </w:pPr>
      <w:r w:rsidRPr="00BB2465">
        <w:t xml:space="preserve"> </w:t>
      </w:r>
      <w:r>
        <w:object w:dxaOrig="8475" w:dyaOrig="4372" w14:anchorId="75369A53">
          <v:shape id="_x0000_i1061" type="#_x0000_t75" style="width:423.6pt;height:219pt" o:ole="">
            <v:imagedata r:id="rId82" o:title=""/>
          </v:shape>
          <o:OLEObject Type="Embed" ProgID="Visio.Drawing.15" ShapeID="_x0000_i1061" DrawAspect="Content" ObjectID="_1773661043" r:id="rId83"/>
        </w:object>
      </w:r>
    </w:p>
    <w:p w14:paraId="54B52FB8" w14:textId="77777777" w:rsidR="002636F3" w:rsidRPr="00926D4D" w:rsidRDefault="002636F3" w:rsidP="002636F3">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ECS Management</w:t>
      </w:r>
    </w:p>
    <w:p w14:paraId="45F487B3" w14:textId="77777777" w:rsidR="002636F3" w:rsidRPr="00347C7D" w:rsidRDefault="002636F3" w:rsidP="002636F3">
      <w:pPr>
        <w:numPr>
          <w:ilvl w:val="0"/>
          <w:numId w:val="9"/>
        </w:numPr>
        <w:overflowPunct/>
        <w:autoSpaceDE/>
        <w:autoSpaceDN/>
        <w:adjustRightInd/>
        <w:textAlignment w:val="auto"/>
        <w:rPr>
          <w:lang w:eastAsia="ja-JP"/>
        </w:rPr>
      </w:pPr>
      <w:r w:rsidRPr="00347C7D">
        <w:rPr>
          <w:lang w:eastAsia="ja-JP"/>
        </w:rPr>
        <w:t xml:space="preserve">L-OP sends a createMOI request to P-OP in order to establish the federation relationship. </w:t>
      </w:r>
    </w:p>
    <w:p w14:paraId="5106C068" w14:textId="77777777" w:rsidR="002636F3" w:rsidRPr="00347C7D" w:rsidRDefault="002636F3" w:rsidP="002636F3">
      <w:pPr>
        <w:numPr>
          <w:ilvl w:val="0"/>
          <w:numId w:val="9"/>
        </w:numPr>
        <w:overflowPunct/>
        <w:autoSpaceDE/>
        <w:autoSpaceDN/>
        <w:adjustRightInd/>
        <w:textAlignment w:val="auto"/>
        <w:rPr>
          <w:lang w:eastAsia="ja-JP"/>
        </w:rPr>
      </w:pPr>
      <w:r w:rsidRPr="00347C7D">
        <w:rPr>
          <w:lang w:eastAsia="ja-JP"/>
        </w:rPr>
        <w:t>P-OP creates the EdgeFederation MOI</w:t>
      </w:r>
      <w:r>
        <w:rPr>
          <w:lang w:eastAsia="ja-JP"/>
        </w:rPr>
        <w:t>.</w:t>
      </w:r>
    </w:p>
    <w:p w14:paraId="0B104295" w14:textId="77777777" w:rsidR="002636F3" w:rsidRPr="00347C7D" w:rsidRDefault="002636F3" w:rsidP="002636F3">
      <w:pPr>
        <w:numPr>
          <w:ilvl w:val="0"/>
          <w:numId w:val="9"/>
        </w:numPr>
        <w:overflowPunct/>
        <w:autoSpaceDE/>
        <w:autoSpaceDN/>
        <w:adjustRightInd/>
        <w:textAlignment w:val="auto"/>
        <w:rPr>
          <w:lang w:eastAsia="ja-JP"/>
        </w:rPr>
      </w:pPr>
      <w:r w:rsidRPr="00347C7D">
        <w:rPr>
          <w:lang w:eastAsia="ja-JP"/>
        </w:rPr>
        <w:t>L-OP receives the response</w:t>
      </w:r>
    </w:p>
    <w:p w14:paraId="09D6F7B8" w14:textId="77777777" w:rsidR="002636F3" w:rsidRPr="00347C7D" w:rsidRDefault="002636F3" w:rsidP="002636F3">
      <w:pPr>
        <w:numPr>
          <w:ilvl w:val="0"/>
          <w:numId w:val="9"/>
        </w:numPr>
        <w:overflowPunct/>
        <w:autoSpaceDE/>
        <w:autoSpaceDN/>
        <w:adjustRightInd/>
        <w:textAlignment w:val="auto"/>
        <w:rPr>
          <w:lang w:eastAsia="ja-JP"/>
        </w:rPr>
      </w:pPr>
      <w:r w:rsidRPr="00347C7D">
        <w:rPr>
          <w:lang w:eastAsia="ja-JP"/>
        </w:rPr>
        <w:t>L-OP update</w:t>
      </w:r>
      <w:r>
        <w:rPr>
          <w:lang w:eastAsia="ja-JP"/>
        </w:rPr>
        <w:t>s</w:t>
      </w:r>
      <w:r w:rsidRPr="00347C7D">
        <w:rPr>
          <w:lang w:eastAsia="ja-JP"/>
        </w:rPr>
        <w:t xml:space="preserve"> its own ECS to contain the information related with the shared ECS provided with FederatedECSInfo attribute.</w:t>
      </w:r>
      <w:r>
        <w:rPr>
          <w:lang w:eastAsia="ja-JP"/>
        </w:rPr>
        <w:t xml:space="preserve"> On receiving Retrieve EES Request (see clause 8.8.3.3 of [2]), </w:t>
      </w:r>
      <w:r w:rsidRPr="00347C7D">
        <w:rPr>
          <w:lang w:eastAsia="ja-JP"/>
        </w:rPr>
        <w:t xml:space="preserve">the appropriate partner ECS </w:t>
      </w:r>
      <w:r>
        <w:rPr>
          <w:lang w:eastAsia="ja-JP"/>
        </w:rPr>
        <w:t xml:space="preserve">is determined </w:t>
      </w:r>
      <w:r w:rsidRPr="00347C7D">
        <w:rPr>
          <w:lang w:eastAsia="ja-JP"/>
        </w:rPr>
        <w:t xml:space="preserve">based on the information configured in step </w:t>
      </w:r>
      <w:r>
        <w:rPr>
          <w:lang w:eastAsia="ja-JP"/>
        </w:rPr>
        <w:t>4</w:t>
      </w:r>
      <w:r w:rsidRPr="00347C7D">
        <w:rPr>
          <w:lang w:eastAsia="ja-JP"/>
        </w:rPr>
        <w:t xml:space="preserve"> above</w:t>
      </w:r>
      <w:r>
        <w:rPr>
          <w:lang w:eastAsia="ja-JP"/>
        </w:rPr>
        <w:t>.</w:t>
      </w:r>
    </w:p>
    <w:p w14:paraId="3632F0A3" w14:textId="77777777" w:rsidR="002636F3" w:rsidRDefault="002636F3" w:rsidP="002636F3">
      <w:pPr>
        <w:pStyle w:val="B10"/>
        <w:ind w:left="0" w:firstLine="0"/>
        <w:rPr>
          <w:noProof/>
        </w:rPr>
      </w:pPr>
    </w:p>
    <w:p w14:paraId="7D6C44B7" w14:textId="77777777" w:rsidR="00153709" w:rsidRPr="00926D4D" w:rsidRDefault="00153709" w:rsidP="00CA42CE">
      <w:pPr>
        <w:pStyle w:val="B2"/>
      </w:pPr>
    </w:p>
    <w:p w14:paraId="7D8DE6B3" w14:textId="2B528E36" w:rsidR="00480D32" w:rsidRPr="00926D4D" w:rsidRDefault="00480D32" w:rsidP="00660CEB">
      <w:pPr>
        <w:pStyle w:val="Heading1"/>
      </w:pPr>
      <w:bookmarkStart w:id="717" w:name="_Toc96612099"/>
      <w:bookmarkStart w:id="718" w:name="_Toc96936237"/>
      <w:bookmarkStart w:id="719" w:name="_Toc96936495"/>
      <w:bookmarkStart w:id="720" w:name="_Toc163048379"/>
      <w:r w:rsidRPr="00926D4D">
        <w:t>8</w:t>
      </w:r>
      <w:r w:rsidR="00660CEB" w:rsidRPr="00926D4D">
        <w:tab/>
      </w:r>
      <w:r w:rsidRPr="00926D4D">
        <w:t>Management Service for Edge Computing</w:t>
      </w:r>
      <w:bookmarkEnd w:id="717"/>
      <w:bookmarkEnd w:id="718"/>
      <w:bookmarkEnd w:id="719"/>
      <w:bookmarkEnd w:id="720"/>
    </w:p>
    <w:p w14:paraId="47D86CB2" w14:textId="77777777" w:rsidR="00480D32" w:rsidRPr="00926D4D" w:rsidRDefault="00480D32" w:rsidP="00660CEB">
      <w:pPr>
        <w:pStyle w:val="Heading2"/>
      </w:pPr>
      <w:bookmarkStart w:id="721" w:name="_Toc96612100"/>
      <w:bookmarkStart w:id="722" w:name="_Toc96936238"/>
      <w:bookmarkStart w:id="723" w:name="_Toc96936496"/>
      <w:bookmarkStart w:id="724" w:name="_Toc163048380"/>
      <w:r w:rsidRPr="00926D4D">
        <w:t>8.1</w:t>
      </w:r>
      <w:r w:rsidRPr="00926D4D">
        <w:tab/>
        <w:t>Provisioning</w:t>
      </w:r>
      <w:bookmarkEnd w:id="721"/>
      <w:bookmarkEnd w:id="722"/>
      <w:bookmarkEnd w:id="723"/>
      <w:bookmarkEnd w:id="724"/>
    </w:p>
    <w:p w14:paraId="7EF6D73F" w14:textId="77777777" w:rsidR="008F40B6" w:rsidRPr="00926D4D" w:rsidRDefault="008F40B6" w:rsidP="00660CEB">
      <w:pPr>
        <w:pStyle w:val="Heading3"/>
      </w:pPr>
      <w:bookmarkStart w:id="725" w:name="_Toc96612101"/>
      <w:bookmarkStart w:id="726" w:name="_Toc96936239"/>
      <w:bookmarkStart w:id="727" w:name="_Toc96936497"/>
      <w:bookmarkStart w:id="728" w:name="_Toc163048381"/>
      <w:r w:rsidRPr="00926D4D">
        <w:t>8.1</w:t>
      </w:r>
      <w:r w:rsidRPr="00926D4D">
        <w:rPr>
          <w:rFonts w:hint="eastAsia"/>
        </w:rPr>
        <w:t>.</w:t>
      </w:r>
      <w:r w:rsidRPr="00926D4D">
        <w:t>1</w:t>
      </w:r>
      <w:r w:rsidRPr="00926D4D">
        <w:tab/>
        <w:t>Lifecycle management</w:t>
      </w:r>
      <w:bookmarkEnd w:id="725"/>
      <w:bookmarkEnd w:id="726"/>
      <w:bookmarkEnd w:id="727"/>
      <w:bookmarkEnd w:id="728"/>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729" w:name="_Toc96612102"/>
      <w:bookmarkStart w:id="730" w:name="_Toc96936240"/>
      <w:bookmarkStart w:id="731" w:name="_Toc96936498"/>
      <w:bookmarkStart w:id="732" w:name="_Toc163048382"/>
      <w:r w:rsidRPr="00926D4D">
        <w:t>8.</w:t>
      </w:r>
      <w:r w:rsidR="00E52550" w:rsidRPr="00926D4D">
        <w:t>2</w:t>
      </w:r>
      <w:r w:rsidRPr="00926D4D">
        <w:tab/>
        <w:t xml:space="preserve">Performance </w:t>
      </w:r>
      <w:bookmarkEnd w:id="729"/>
      <w:bookmarkEnd w:id="730"/>
      <w:bookmarkEnd w:id="731"/>
      <w:r w:rsidR="00CB4A5F">
        <w:t>a</w:t>
      </w:r>
      <w:r w:rsidR="00CB4A5F" w:rsidRPr="00926D4D">
        <w:t>ssurance</w:t>
      </w:r>
      <w:bookmarkEnd w:id="732"/>
    </w:p>
    <w:p w14:paraId="121F5404" w14:textId="77777777" w:rsidR="00E52550" w:rsidRPr="00926D4D" w:rsidRDefault="00E52550" w:rsidP="00660CEB">
      <w:pPr>
        <w:pStyle w:val="Heading3"/>
      </w:pPr>
      <w:bookmarkStart w:id="733" w:name="_Toc96612103"/>
      <w:bookmarkStart w:id="734" w:name="_Toc96936241"/>
      <w:bookmarkStart w:id="735" w:name="_Toc96936499"/>
      <w:bookmarkStart w:id="736" w:name="_Toc163048383"/>
      <w:r w:rsidRPr="00926D4D">
        <w:t>8.2.1</w:t>
      </w:r>
      <w:r w:rsidRPr="00926D4D">
        <w:tab/>
        <w:t>EAS performance assurance</w:t>
      </w:r>
      <w:bookmarkEnd w:id="733"/>
      <w:bookmarkEnd w:id="734"/>
      <w:bookmarkEnd w:id="735"/>
      <w:bookmarkEnd w:id="736"/>
    </w:p>
    <w:p w14:paraId="56E6D9B2" w14:textId="77777777" w:rsidR="00E52550" w:rsidRPr="00926D4D" w:rsidRDefault="00E52550" w:rsidP="00660CEB">
      <w:pPr>
        <w:pStyle w:val="Heading4"/>
      </w:pPr>
      <w:bookmarkStart w:id="737" w:name="_Toc96936242"/>
      <w:bookmarkStart w:id="738" w:name="_Toc96936500"/>
      <w:bookmarkStart w:id="739" w:name="_Toc163048384"/>
      <w:r w:rsidRPr="00926D4D">
        <w:t>8.2.1.1</w:t>
      </w:r>
      <w:r w:rsidRPr="00926D4D">
        <w:tab/>
        <w:t>MnS component type A</w:t>
      </w:r>
      <w:bookmarkEnd w:id="737"/>
      <w:bookmarkEnd w:id="738"/>
      <w:bookmarkEnd w:id="739"/>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740" w:name="_Toc96936243"/>
      <w:bookmarkStart w:id="741" w:name="_Toc96936501"/>
      <w:bookmarkStart w:id="742" w:name="_Toc163048385"/>
      <w:r w:rsidRPr="00926D4D">
        <w:t>8.2.1.2</w:t>
      </w:r>
      <w:r w:rsidRPr="00926D4D">
        <w:tab/>
        <w:t>MnS Component Type C definition</w:t>
      </w:r>
      <w:bookmarkEnd w:id="740"/>
      <w:bookmarkEnd w:id="741"/>
      <w:bookmarkEnd w:id="742"/>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743" w:name="_Toc96612104"/>
      <w:bookmarkStart w:id="744" w:name="_Toc96936244"/>
      <w:bookmarkStart w:id="745" w:name="_Toc96936502"/>
      <w:bookmarkStart w:id="746" w:name="_Toc163048386"/>
      <w:r w:rsidRPr="00926D4D">
        <w:t>8.2.2</w:t>
      </w:r>
      <w:r w:rsidRPr="00926D4D">
        <w:tab/>
        <w:t>ECS performance assurance</w:t>
      </w:r>
      <w:bookmarkEnd w:id="743"/>
      <w:bookmarkEnd w:id="744"/>
      <w:bookmarkEnd w:id="745"/>
      <w:bookmarkEnd w:id="746"/>
    </w:p>
    <w:p w14:paraId="4F38C14F" w14:textId="04B41A94" w:rsidR="00FF024C" w:rsidRPr="00926D4D" w:rsidRDefault="00FF024C" w:rsidP="00660CEB">
      <w:pPr>
        <w:pStyle w:val="Heading4"/>
      </w:pPr>
      <w:bookmarkStart w:id="747" w:name="_Toc96936245"/>
      <w:bookmarkStart w:id="748" w:name="_Toc96936503"/>
      <w:bookmarkStart w:id="749" w:name="_Toc163048387"/>
      <w:r w:rsidRPr="00926D4D">
        <w:t>8.2.2.1</w:t>
      </w:r>
      <w:r w:rsidRPr="00926D4D">
        <w:tab/>
        <w:t>MnS component type A</w:t>
      </w:r>
      <w:bookmarkEnd w:id="747"/>
      <w:bookmarkEnd w:id="748"/>
      <w:bookmarkEnd w:id="749"/>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750" w:name="_Toc96936246"/>
      <w:bookmarkStart w:id="751" w:name="_Toc96936504"/>
      <w:bookmarkStart w:id="752" w:name="_Toc163048388"/>
      <w:r w:rsidRPr="00926D4D">
        <w:t>8.2.2.2</w:t>
      </w:r>
      <w:r w:rsidRPr="00926D4D">
        <w:tab/>
        <w:t>MnS Component Type C definition</w:t>
      </w:r>
      <w:bookmarkEnd w:id="750"/>
      <w:bookmarkEnd w:id="751"/>
      <w:bookmarkEnd w:id="752"/>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753" w:name="_Toc96612105"/>
      <w:bookmarkStart w:id="754" w:name="_Toc96936247"/>
      <w:bookmarkStart w:id="755" w:name="_Toc96936505"/>
      <w:bookmarkStart w:id="756" w:name="_Toc163048389"/>
      <w:r w:rsidRPr="00926D4D">
        <w:t>8.2.</w:t>
      </w:r>
      <w:r w:rsidR="00071D5D" w:rsidRPr="00926D4D">
        <w:t>3</w:t>
      </w:r>
      <w:r w:rsidRPr="00926D4D">
        <w:tab/>
        <w:t>EES performance assurance</w:t>
      </w:r>
      <w:bookmarkEnd w:id="753"/>
      <w:bookmarkEnd w:id="754"/>
      <w:bookmarkEnd w:id="755"/>
      <w:bookmarkEnd w:id="756"/>
    </w:p>
    <w:p w14:paraId="4014F4B9" w14:textId="14099E9D" w:rsidR="00717B96" w:rsidRPr="00926D4D" w:rsidRDefault="00717B96" w:rsidP="00660CEB">
      <w:pPr>
        <w:pStyle w:val="Heading4"/>
      </w:pPr>
      <w:bookmarkStart w:id="757" w:name="_Toc96936248"/>
      <w:bookmarkStart w:id="758" w:name="_Toc96936506"/>
      <w:bookmarkStart w:id="759" w:name="_Toc163048390"/>
      <w:r w:rsidRPr="00926D4D">
        <w:t>8.2.</w:t>
      </w:r>
      <w:r w:rsidR="00071D5D" w:rsidRPr="00926D4D">
        <w:t>3</w:t>
      </w:r>
      <w:r w:rsidRPr="00926D4D">
        <w:t>.1</w:t>
      </w:r>
      <w:r w:rsidRPr="00926D4D">
        <w:tab/>
        <w:t>MnS component type A</w:t>
      </w:r>
      <w:bookmarkEnd w:id="757"/>
      <w:bookmarkEnd w:id="758"/>
      <w:bookmarkEnd w:id="759"/>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760" w:name="_Toc96936249"/>
      <w:bookmarkStart w:id="761" w:name="_Toc96936507"/>
      <w:bookmarkStart w:id="762" w:name="_Toc163048391"/>
      <w:r w:rsidRPr="00926D4D">
        <w:t>8.2.</w:t>
      </w:r>
      <w:r w:rsidR="00071D5D" w:rsidRPr="00926D4D">
        <w:t>3</w:t>
      </w:r>
      <w:r w:rsidRPr="00926D4D">
        <w:t>.2</w:t>
      </w:r>
      <w:r w:rsidRPr="00926D4D">
        <w:tab/>
        <w:t>MnS Component Type C definition</w:t>
      </w:r>
      <w:bookmarkEnd w:id="760"/>
      <w:bookmarkEnd w:id="761"/>
      <w:bookmarkEnd w:id="762"/>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763" w:name="_Toc96612106"/>
      <w:bookmarkStart w:id="764" w:name="_Toc96936250"/>
      <w:bookmarkStart w:id="765" w:name="_Toc96936508"/>
      <w:r>
        <w:br w:type="page"/>
      </w:r>
    </w:p>
    <w:p w14:paraId="023D2017" w14:textId="5A96132B" w:rsidR="002B22CF" w:rsidRPr="00926D4D" w:rsidRDefault="00080512" w:rsidP="00660CEB">
      <w:pPr>
        <w:pStyle w:val="Heading8"/>
      </w:pPr>
      <w:bookmarkStart w:id="766" w:name="_Toc163048392"/>
      <w:r w:rsidRPr="00926D4D">
        <w:t>Annex A (normative):</w:t>
      </w:r>
      <w:r w:rsidR="006151DA" w:rsidRPr="00926D4D">
        <w:br/>
      </w:r>
      <w:r w:rsidR="002B22CF" w:rsidRPr="00926D4D">
        <w:t>OpenAPI definition of edge NRM</w:t>
      </w:r>
      <w:bookmarkEnd w:id="763"/>
      <w:bookmarkEnd w:id="764"/>
      <w:bookmarkEnd w:id="765"/>
      <w:bookmarkEnd w:id="766"/>
    </w:p>
    <w:p w14:paraId="175B60E0" w14:textId="4144EBEA" w:rsidR="002B22CF" w:rsidRPr="00926D4D" w:rsidRDefault="002B22CF" w:rsidP="00660CEB">
      <w:pPr>
        <w:pStyle w:val="Heading2"/>
      </w:pPr>
      <w:bookmarkStart w:id="767" w:name="_Toc96936251"/>
      <w:bookmarkStart w:id="768" w:name="_Toc96936509"/>
      <w:bookmarkStart w:id="769" w:name="_Toc163048393"/>
      <w:bookmarkStart w:id="770" w:name="_Toc96612107"/>
      <w:r w:rsidRPr="00926D4D">
        <w:t>A.1</w:t>
      </w:r>
      <w:r w:rsidRPr="00926D4D">
        <w:tab/>
        <w:t>General</w:t>
      </w:r>
      <w:bookmarkEnd w:id="767"/>
      <w:bookmarkEnd w:id="768"/>
      <w:bookmarkEnd w:id="769"/>
      <w:r w:rsidRPr="00926D4D">
        <w:t xml:space="preserve"> </w:t>
      </w:r>
      <w:bookmarkEnd w:id="770"/>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771" w:name="_Toc96612108"/>
      <w:bookmarkStart w:id="772" w:name="_Toc96936252"/>
      <w:bookmarkStart w:id="773" w:name="_Toc96936510"/>
      <w:bookmarkStart w:id="774" w:name="_Toc163048394"/>
      <w:r w:rsidRPr="00926D4D">
        <w:t>A.2</w:t>
      </w:r>
      <w:r w:rsidRPr="00926D4D">
        <w:tab/>
        <w:t>Solution Set (SS) definitions</w:t>
      </w:r>
      <w:bookmarkEnd w:id="771"/>
      <w:bookmarkEnd w:id="772"/>
      <w:bookmarkEnd w:id="773"/>
      <w:bookmarkEnd w:id="774"/>
    </w:p>
    <w:p w14:paraId="03EAFFCB" w14:textId="77777777" w:rsidR="00DC34DE" w:rsidRPr="00926D4D" w:rsidRDefault="00DC34DE" w:rsidP="00DC34DE">
      <w:pPr>
        <w:pStyle w:val="Heading3"/>
        <w:rPr>
          <w:rFonts w:eastAsia="Yu Gothic"/>
        </w:rPr>
      </w:pPr>
      <w:bookmarkStart w:id="775" w:name="_Toc96612109"/>
      <w:bookmarkStart w:id="776" w:name="_Toc96936253"/>
      <w:bookmarkStart w:id="777" w:name="_Toc96936511"/>
      <w:bookmarkStart w:id="778" w:name="_Toc130223449"/>
      <w:bookmarkStart w:id="779" w:name="_Toc163048395"/>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775"/>
      <w:bookmarkEnd w:id="776"/>
      <w:bookmarkEnd w:id="777"/>
      <w:bookmarkEnd w:id="778"/>
      <w:bookmarkEnd w:id="779"/>
    </w:p>
    <w:p w14:paraId="6963AE97" w14:textId="77777777" w:rsidR="00DC34DE" w:rsidRPr="008F7C23" w:rsidRDefault="00DC34DE" w:rsidP="00DC34DE">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302DB843" w14:textId="77777777" w:rsidR="00DC34DE" w:rsidRDefault="00DC34DE" w:rsidP="00DC34DE">
      <w:pPr>
        <w:pStyle w:val="PL"/>
      </w:pPr>
      <w:r>
        <w:t>openapi: 3.0.1</w:t>
      </w:r>
    </w:p>
    <w:p w14:paraId="6502C146" w14:textId="77777777" w:rsidR="00DC34DE" w:rsidRDefault="00DC34DE" w:rsidP="00DC34DE">
      <w:pPr>
        <w:pStyle w:val="PL"/>
      </w:pPr>
      <w:r>
        <w:t>info:</w:t>
      </w:r>
    </w:p>
    <w:p w14:paraId="35BD7997" w14:textId="77777777" w:rsidR="00DC34DE" w:rsidRDefault="00DC34DE" w:rsidP="00DC34DE">
      <w:pPr>
        <w:pStyle w:val="PL"/>
      </w:pPr>
      <w:r>
        <w:t xml:space="preserve">  title: 3GPP Edge NRM</w:t>
      </w:r>
    </w:p>
    <w:p w14:paraId="40EE638E" w14:textId="77777777" w:rsidR="00DC34DE" w:rsidRDefault="00DC34DE" w:rsidP="00DC34DE">
      <w:pPr>
        <w:pStyle w:val="PL"/>
      </w:pPr>
      <w:r>
        <w:t xml:space="preserve">  version: 18.6.0</w:t>
      </w:r>
    </w:p>
    <w:p w14:paraId="60BFA758" w14:textId="77777777" w:rsidR="00DC34DE" w:rsidRDefault="00DC34DE" w:rsidP="00DC34DE">
      <w:pPr>
        <w:pStyle w:val="PL"/>
      </w:pPr>
      <w:r>
        <w:t xml:space="preserve">  description: &gt;-</w:t>
      </w:r>
    </w:p>
    <w:p w14:paraId="3383B93B" w14:textId="77777777" w:rsidR="00DC34DE" w:rsidRDefault="00DC34DE" w:rsidP="00DC34DE">
      <w:pPr>
        <w:pStyle w:val="PL"/>
      </w:pPr>
      <w:r>
        <w:t xml:space="preserve">    OAS 3.0.1 specification of the Edge NRM</w:t>
      </w:r>
    </w:p>
    <w:p w14:paraId="5F65D33D" w14:textId="77777777" w:rsidR="00DC34DE" w:rsidRDefault="00DC34DE" w:rsidP="00DC34DE">
      <w:pPr>
        <w:pStyle w:val="PL"/>
      </w:pPr>
      <w:r>
        <w:t xml:space="preserve">    © 2024, 3GPP Organizational Partners (ARIB, ATIS, CCSA, ETSI, TSDSI, TTA, TTC).</w:t>
      </w:r>
    </w:p>
    <w:p w14:paraId="3A34F79B" w14:textId="77777777" w:rsidR="00DC34DE" w:rsidRDefault="00DC34DE" w:rsidP="00DC34DE">
      <w:pPr>
        <w:pStyle w:val="PL"/>
      </w:pPr>
      <w:r>
        <w:t xml:space="preserve">    All rights reserved.</w:t>
      </w:r>
    </w:p>
    <w:p w14:paraId="1D0BD778" w14:textId="77777777" w:rsidR="00DC34DE" w:rsidRDefault="00DC34DE" w:rsidP="00DC34DE">
      <w:pPr>
        <w:pStyle w:val="PL"/>
      </w:pPr>
      <w:r>
        <w:t>externalDocs:</w:t>
      </w:r>
    </w:p>
    <w:p w14:paraId="6A55C81E" w14:textId="77777777" w:rsidR="00DC34DE" w:rsidRDefault="00DC34DE" w:rsidP="00DC34DE">
      <w:pPr>
        <w:pStyle w:val="PL"/>
      </w:pPr>
      <w:r>
        <w:t xml:space="preserve">  description: 3GPP TS 28.538; Edge NRM</w:t>
      </w:r>
    </w:p>
    <w:p w14:paraId="77EB2992" w14:textId="77777777" w:rsidR="00DC34DE" w:rsidRDefault="00DC34DE" w:rsidP="00DC34DE">
      <w:pPr>
        <w:pStyle w:val="PL"/>
      </w:pPr>
      <w:r>
        <w:t xml:space="preserve">  url: http://www.3gpp.org/ftp/Specs/archive/28_series/28.538/</w:t>
      </w:r>
    </w:p>
    <w:p w14:paraId="13A6BDDA" w14:textId="77777777" w:rsidR="00DC34DE" w:rsidRDefault="00DC34DE" w:rsidP="00DC34DE">
      <w:pPr>
        <w:pStyle w:val="PL"/>
      </w:pPr>
      <w:r>
        <w:t>paths: {}</w:t>
      </w:r>
    </w:p>
    <w:p w14:paraId="7ECE18C0" w14:textId="77777777" w:rsidR="00DC34DE" w:rsidRDefault="00DC34DE" w:rsidP="00DC34DE">
      <w:pPr>
        <w:pStyle w:val="PL"/>
      </w:pPr>
      <w:r>
        <w:t>components:</w:t>
      </w:r>
    </w:p>
    <w:p w14:paraId="439885AC" w14:textId="77777777" w:rsidR="00DC34DE" w:rsidRDefault="00DC34DE" w:rsidP="00DC34DE">
      <w:pPr>
        <w:pStyle w:val="PL"/>
      </w:pPr>
      <w:r>
        <w:t xml:space="preserve">  schemas:</w:t>
      </w:r>
    </w:p>
    <w:p w14:paraId="4D4CDE24" w14:textId="77777777" w:rsidR="00DC34DE" w:rsidRDefault="00DC34DE" w:rsidP="00DC34DE">
      <w:pPr>
        <w:pStyle w:val="PL"/>
      </w:pPr>
      <w:r>
        <w:t xml:space="preserve">  </w:t>
      </w:r>
    </w:p>
    <w:p w14:paraId="18F2EFEF" w14:textId="77777777" w:rsidR="00DC34DE" w:rsidRDefault="00DC34DE" w:rsidP="00DC34DE">
      <w:pPr>
        <w:pStyle w:val="PL"/>
      </w:pPr>
      <w:r>
        <w:t>#-------- Definition of types-----------------------------------------------------</w:t>
      </w:r>
    </w:p>
    <w:p w14:paraId="3AEB6A08" w14:textId="77777777" w:rsidR="00DC34DE" w:rsidRDefault="00DC34DE" w:rsidP="00DC34DE">
      <w:pPr>
        <w:pStyle w:val="PL"/>
      </w:pPr>
      <w:r>
        <w:t xml:space="preserve">    ServingLocation:</w:t>
      </w:r>
    </w:p>
    <w:p w14:paraId="744F964F" w14:textId="77777777" w:rsidR="00DC34DE" w:rsidRDefault="00DC34DE" w:rsidP="00DC34DE">
      <w:pPr>
        <w:pStyle w:val="PL"/>
      </w:pPr>
      <w:r>
        <w:t xml:space="preserve">      type: object</w:t>
      </w:r>
    </w:p>
    <w:p w14:paraId="2C465A00" w14:textId="77777777" w:rsidR="00DC34DE" w:rsidRDefault="00DC34DE" w:rsidP="00DC34DE">
      <w:pPr>
        <w:pStyle w:val="PL"/>
      </w:pPr>
      <w:r>
        <w:t xml:space="preserve">      properties:</w:t>
      </w:r>
    </w:p>
    <w:p w14:paraId="21F76ADF" w14:textId="77777777" w:rsidR="00DC34DE" w:rsidRDefault="00DC34DE" w:rsidP="00DC34DE">
      <w:pPr>
        <w:pStyle w:val="PL"/>
      </w:pPr>
      <w:r>
        <w:t xml:space="preserve">        geographicalLocation:</w:t>
      </w:r>
    </w:p>
    <w:p w14:paraId="2BCBC1AF" w14:textId="77777777" w:rsidR="00DC34DE" w:rsidRDefault="00DC34DE" w:rsidP="00DC34DE">
      <w:pPr>
        <w:pStyle w:val="PL"/>
      </w:pPr>
      <w:r>
        <w:t xml:space="preserve">          $ref: '#/components/schemas/GeoLoc'</w:t>
      </w:r>
    </w:p>
    <w:p w14:paraId="42D213CA" w14:textId="77777777" w:rsidR="00DC34DE" w:rsidRDefault="00DC34DE" w:rsidP="00DC34DE">
      <w:pPr>
        <w:pStyle w:val="PL"/>
      </w:pPr>
      <w:r>
        <w:t xml:space="preserve">        topologicalLocation:</w:t>
      </w:r>
    </w:p>
    <w:p w14:paraId="104E1596" w14:textId="77777777" w:rsidR="00DC34DE" w:rsidRDefault="00DC34DE" w:rsidP="00DC34DE">
      <w:pPr>
        <w:pStyle w:val="PL"/>
      </w:pPr>
      <w:r>
        <w:t xml:space="preserve">          $ref: '#/components/schemas/TopologicalServiceArea'</w:t>
      </w:r>
    </w:p>
    <w:p w14:paraId="1E9ECFDF" w14:textId="77777777" w:rsidR="00DC34DE" w:rsidRDefault="00DC34DE" w:rsidP="00DC34DE">
      <w:pPr>
        <w:pStyle w:val="PL"/>
      </w:pPr>
      <w:r>
        <w:t xml:space="preserve">    TopologicalServiceArea:</w:t>
      </w:r>
    </w:p>
    <w:p w14:paraId="4D995037" w14:textId="77777777" w:rsidR="00DC34DE" w:rsidRDefault="00DC34DE" w:rsidP="00DC34DE">
      <w:pPr>
        <w:pStyle w:val="PL"/>
      </w:pPr>
      <w:r>
        <w:t xml:space="preserve">      type: object</w:t>
      </w:r>
    </w:p>
    <w:p w14:paraId="0DA71C49" w14:textId="77777777" w:rsidR="00DC34DE" w:rsidRDefault="00DC34DE" w:rsidP="00DC34DE">
      <w:pPr>
        <w:pStyle w:val="PL"/>
      </w:pPr>
      <w:r>
        <w:t xml:space="preserve">      properties:</w:t>
      </w:r>
    </w:p>
    <w:p w14:paraId="5EF4C8E0" w14:textId="77777777" w:rsidR="00DC34DE" w:rsidRDefault="00DC34DE" w:rsidP="00DC34DE">
      <w:pPr>
        <w:pStyle w:val="PL"/>
      </w:pPr>
      <w:r>
        <w:t xml:space="preserve">        cellIdList:</w:t>
      </w:r>
    </w:p>
    <w:p w14:paraId="6FCB2798" w14:textId="77777777" w:rsidR="00DC34DE" w:rsidRDefault="00DC34DE" w:rsidP="00DC34DE">
      <w:pPr>
        <w:pStyle w:val="PL"/>
      </w:pPr>
      <w:r>
        <w:t xml:space="preserve">          type: array</w:t>
      </w:r>
    </w:p>
    <w:p w14:paraId="5FBAD379" w14:textId="77777777" w:rsidR="00DC34DE" w:rsidRDefault="00DC34DE" w:rsidP="00DC34DE">
      <w:pPr>
        <w:pStyle w:val="PL"/>
      </w:pPr>
      <w:r>
        <w:t xml:space="preserve">          items:</w:t>
      </w:r>
    </w:p>
    <w:p w14:paraId="1D4FC078" w14:textId="77777777" w:rsidR="00DC34DE" w:rsidRDefault="00DC34DE" w:rsidP="00DC34DE">
      <w:pPr>
        <w:pStyle w:val="PL"/>
      </w:pPr>
      <w:r>
        <w:t xml:space="preserve">            type: integer</w:t>
      </w:r>
    </w:p>
    <w:p w14:paraId="17978A92" w14:textId="77777777" w:rsidR="00DC34DE" w:rsidRDefault="00DC34DE" w:rsidP="00DC34DE">
      <w:pPr>
        <w:pStyle w:val="PL"/>
      </w:pPr>
      <w:r>
        <w:t xml:space="preserve">        trackingAreaIdList:</w:t>
      </w:r>
    </w:p>
    <w:p w14:paraId="2BABC7C0" w14:textId="77777777" w:rsidR="00DC34DE" w:rsidRDefault="00DC34DE" w:rsidP="00DC34DE">
      <w:pPr>
        <w:pStyle w:val="PL"/>
      </w:pPr>
      <w:r>
        <w:t xml:space="preserve">          $ref: 'TS28541_NrNrm.yaml#/components/schemas/TaiList'</w:t>
      </w:r>
    </w:p>
    <w:p w14:paraId="781AD9E0" w14:textId="77777777" w:rsidR="00DC34DE" w:rsidRDefault="00DC34DE" w:rsidP="00DC34DE">
      <w:pPr>
        <w:pStyle w:val="PL"/>
      </w:pPr>
      <w:r>
        <w:t xml:space="preserve">        servingPLMN:</w:t>
      </w:r>
    </w:p>
    <w:p w14:paraId="3925715E" w14:textId="77777777" w:rsidR="00DC34DE" w:rsidRDefault="00DC34DE" w:rsidP="00DC34DE">
      <w:pPr>
        <w:pStyle w:val="PL"/>
      </w:pPr>
      <w:r>
        <w:t xml:space="preserve">          $ref: 'TS28623_ComDefs.yaml#/components/schemas/PlmnId'</w:t>
      </w:r>
    </w:p>
    <w:p w14:paraId="6C7AFAE3" w14:textId="77777777" w:rsidR="00DC34DE" w:rsidRDefault="00DC34DE" w:rsidP="00DC34DE">
      <w:pPr>
        <w:pStyle w:val="PL"/>
      </w:pPr>
      <w:r>
        <w:t xml:space="preserve">    GeoLoc:</w:t>
      </w:r>
    </w:p>
    <w:p w14:paraId="44F7CB34" w14:textId="77777777" w:rsidR="00DC34DE" w:rsidRDefault="00DC34DE" w:rsidP="00DC34DE">
      <w:pPr>
        <w:pStyle w:val="PL"/>
      </w:pPr>
      <w:r>
        <w:t xml:space="preserve">      type: object</w:t>
      </w:r>
    </w:p>
    <w:p w14:paraId="713B63BA" w14:textId="77777777" w:rsidR="00DC34DE" w:rsidRDefault="00DC34DE" w:rsidP="00DC34DE">
      <w:pPr>
        <w:pStyle w:val="PL"/>
      </w:pPr>
      <w:r>
        <w:t xml:space="preserve">      properties:</w:t>
      </w:r>
    </w:p>
    <w:p w14:paraId="0E6DCE9C" w14:textId="77777777" w:rsidR="00DC34DE" w:rsidRDefault="00DC34DE" w:rsidP="00DC34DE">
      <w:pPr>
        <w:pStyle w:val="PL"/>
      </w:pPr>
      <w:r>
        <w:t xml:space="preserve">        geographicalCoordinates:</w:t>
      </w:r>
    </w:p>
    <w:p w14:paraId="259BE9DA" w14:textId="77777777" w:rsidR="00DC34DE" w:rsidRDefault="00DC34DE" w:rsidP="00DC34DE">
      <w:pPr>
        <w:pStyle w:val="PL"/>
      </w:pPr>
      <w:r>
        <w:t xml:space="preserve">          $ref: '#/components/schemas/GeographicalCoordinates'</w:t>
      </w:r>
    </w:p>
    <w:p w14:paraId="696705FE" w14:textId="77777777" w:rsidR="00DC34DE" w:rsidRDefault="00DC34DE" w:rsidP="00DC34DE">
      <w:pPr>
        <w:pStyle w:val="PL"/>
      </w:pPr>
      <w:r>
        <w:t xml:space="preserve">        civicLocation:</w:t>
      </w:r>
    </w:p>
    <w:p w14:paraId="305DCB26" w14:textId="77777777" w:rsidR="00DC34DE" w:rsidRDefault="00DC34DE" w:rsidP="00DC34DE">
      <w:pPr>
        <w:pStyle w:val="PL"/>
      </w:pPr>
      <w:r>
        <w:t xml:space="preserve">          type: string</w:t>
      </w:r>
    </w:p>
    <w:p w14:paraId="19473D89" w14:textId="77777777" w:rsidR="00DC34DE" w:rsidRDefault="00DC34DE" w:rsidP="00DC34DE">
      <w:pPr>
        <w:pStyle w:val="PL"/>
      </w:pPr>
      <w:r>
        <w:t xml:space="preserve">    GeographicalCoordinates:</w:t>
      </w:r>
    </w:p>
    <w:p w14:paraId="5D10643E" w14:textId="77777777" w:rsidR="00DC34DE" w:rsidRDefault="00DC34DE" w:rsidP="00DC34DE">
      <w:pPr>
        <w:pStyle w:val="PL"/>
      </w:pPr>
      <w:r>
        <w:t xml:space="preserve">      type: object</w:t>
      </w:r>
    </w:p>
    <w:p w14:paraId="58E2968F" w14:textId="77777777" w:rsidR="00DC34DE" w:rsidRDefault="00DC34DE" w:rsidP="00DC34DE">
      <w:pPr>
        <w:pStyle w:val="PL"/>
      </w:pPr>
      <w:r>
        <w:t xml:space="preserve">      properties:</w:t>
      </w:r>
    </w:p>
    <w:p w14:paraId="07B6C558" w14:textId="77777777" w:rsidR="00DC34DE" w:rsidRDefault="00DC34DE" w:rsidP="00DC34DE">
      <w:pPr>
        <w:pStyle w:val="PL"/>
      </w:pPr>
      <w:r>
        <w:t xml:space="preserve">        latitude:</w:t>
      </w:r>
    </w:p>
    <w:p w14:paraId="426B7F22" w14:textId="77777777" w:rsidR="00DC34DE" w:rsidRDefault="00DC34DE" w:rsidP="00DC34DE">
      <w:pPr>
        <w:pStyle w:val="PL"/>
      </w:pPr>
      <w:r>
        <w:t xml:space="preserve">          type: integer</w:t>
      </w:r>
    </w:p>
    <w:p w14:paraId="30F90755" w14:textId="77777777" w:rsidR="00DC34DE" w:rsidRDefault="00DC34DE" w:rsidP="00DC34DE">
      <w:pPr>
        <w:pStyle w:val="PL"/>
      </w:pPr>
      <w:r>
        <w:t xml:space="preserve">        longitude:</w:t>
      </w:r>
    </w:p>
    <w:p w14:paraId="5C9B0266" w14:textId="77777777" w:rsidR="00DC34DE" w:rsidRDefault="00DC34DE" w:rsidP="00DC34DE">
      <w:pPr>
        <w:pStyle w:val="PL"/>
      </w:pPr>
      <w:r>
        <w:t xml:space="preserve">          type: integer</w:t>
      </w:r>
    </w:p>
    <w:p w14:paraId="41B7D793" w14:textId="77777777" w:rsidR="00DC34DE" w:rsidRDefault="00DC34DE" w:rsidP="00DC34DE">
      <w:pPr>
        <w:pStyle w:val="PL"/>
      </w:pPr>
      <w:r>
        <w:t xml:space="preserve">    EDNConnectionInfo:</w:t>
      </w:r>
    </w:p>
    <w:p w14:paraId="44D5F80C" w14:textId="77777777" w:rsidR="00DC34DE" w:rsidRDefault="00DC34DE" w:rsidP="00DC34DE">
      <w:pPr>
        <w:pStyle w:val="PL"/>
      </w:pPr>
      <w:r>
        <w:t xml:space="preserve">      type: object</w:t>
      </w:r>
    </w:p>
    <w:p w14:paraId="5F99AF70" w14:textId="77777777" w:rsidR="00DC34DE" w:rsidRDefault="00DC34DE" w:rsidP="00DC34DE">
      <w:pPr>
        <w:pStyle w:val="PL"/>
      </w:pPr>
      <w:r>
        <w:t xml:space="preserve">      properties:</w:t>
      </w:r>
    </w:p>
    <w:p w14:paraId="25EC35AE" w14:textId="77777777" w:rsidR="00DC34DE" w:rsidRDefault="00DC34DE" w:rsidP="00DC34DE">
      <w:pPr>
        <w:pStyle w:val="PL"/>
      </w:pPr>
      <w:r>
        <w:t xml:space="preserve">        dNN:</w:t>
      </w:r>
    </w:p>
    <w:p w14:paraId="71D40D74" w14:textId="77777777" w:rsidR="00DC34DE" w:rsidRDefault="00DC34DE" w:rsidP="00DC34DE">
      <w:pPr>
        <w:pStyle w:val="PL"/>
      </w:pPr>
      <w:r>
        <w:t xml:space="preserve">          type: string</w:t>
      </w:r>
    </w:p>
    <w:p w14:paraId="6F1512A6" w14:textId="77777777" w:rsidR="00DC34DE" w:rsidRDefault="00DC34DE" w:rsidP="00DC34DE">
      <w:pPr>
        <w:pStyle w:val="PL"/>
      </w:pPr>
      <w:r>
        <w:t xml:space="preserve">        eDNServiceArea:</w:t>
      </w:r>
    </w:p>
    <w:p w14:paraId="16795FB8" w14:textId="77777777" w:rsidR="00DC34DE" w:rsidRDefault="00DC34DE" w:rsidP="00DC34DE">
      <w:pPr>
        <w:pStyle w:val="PL"/>
      </w:pPr>
      <w:r>
        <w:t xml:space="preserve">          $ref: '#/components/schemas/ServingLocation'</w:t>
      </w:r>
    </w:p>
    <w:p w14:paraId="4959E199" w14:textId="77777777" w:rsidR="00DC34DE" w:rsidRDefault="00DC34DE" w:rsidP="00DC34DE">
      <w:pPr>
        <w:pStyle w:val="PL"/>
      </w:pPr>
      <w:r>
        <w:t xml:space="preserve">    AffinityAntiAffinity:</w:t>
      </w:r>
    </w:p>
    <w:p w14:paraId="18307690" w14:textId="77777777" w:rsidR="00DC34DE" w:rsidRDefault="00DC34DE" w:rsidP="00DC34DE">
      <w:pPr>
        <w:pStyle w:val="PL"/>
      </w:pPr>
      <w:r>
        <w:t xml:space="preserve">      type: object</w:t>
      </w:r>
    </w:p>
    <w:p w14:paraId="16412CD6" w14:textId="77777777" w:rsidR="00DC34DE" w:rsidRDefault="00DC34DE" w:rsidP="00DC34DE">
      <w:pPr>
        <w:pStyle w:val="PL"/>
      </w:pPr>
      <w:r>
        <w:t xml:space="preserve">      properties:</w:t>
      </w:r>
    </w:p>
    <w:p w14:paraId="5D61BBE6" w14:textId="77777777" w:rsidR="00DC34DE" w:rsidRDefault="00DC34DE" w:rsidP="00DC34DE">
      <w:pPr>
        <w:pStyle w:val="PL"/>
      </w:pPr>
      <w:r>
        <w:t xml:space="preserve">        affinityEAS:</w:t>
      </w:r>
    </w:p>
    <w:p w14:paraId="09723C34" w14:textId="77777777" w:rsidR="00DC34DE" w:rsidRDefault="00DC34DE" w:rsidP="00DC34DE">
      <w:pPr>
        <w:pStyle w:val="PL"/>
      </w:pPr>
      <w:r>
        <w:t xml:space="preserve">          type: array</w:t>
      </w:r>
    </w:p>
    <w:p w14:paraId="7E7C3B9A" w14:textId="77777777" w:rsidR="00DC34DE" w:rsidRDefault="00DC34DE" w:rsidP="00DC34DE">
      <w:pPr>
        <w:pStyle w:val="PL"/>
      </w:pPr>
      <w:r>
        <w:t xml:space="preserve">          items:</w:t>
      </w:r>
    </w:p>
    <w:p w14:paraId="7F07834B" w14:textId="77777777" w:rsidR="00DC34DE" w:rsidRDefault="00DC34DE" w:rsidP="00DC34DE">
      <w:pPr>
        <w:pStyle w:val="PL"/>
      </w:pPr>
      <w:r>
        <w:t xml:space="preserve">            type: string</w:t>
      </w:r>
    </w:p>
    <w:p w14:paraId="5E44DA4B" w14:textId="77777777" w:rsidR="00DC34DE" w:rsidRDefault="00DC34DE" w:rsidP="00DC34DE">
      <w:pPr>
        <w:pStyle w:val="PL"/>
      </w:pPr>
      <w:r>
        <w:t xml:space="preserve">        antiAffinityEAS:</w:t>
      </w:r>
    </w:p>
    <w:p w14:paraId="12774771" w14:textId="77777777" w:rsidR="00DC34DE" w:rsidRDefault="00DC34DE" w:rsidP="00DC34DE">
      <w:pPr>
        <w:pStyle w:val="PL"/>
      </w:pPr>
      <w:r>
        <w:t xml:space="preserve">          type: array</w:t>
      </w:r>
    </w:p>
    <w:p w14:paraId="04FC6583" w14:textId="77777777" w:rsidR="00DC34DE" w:rsidRDefault="00DC34DE" w:rsidP="00DC34DE">
      <w:pPr>
        <w:pStyle w:val="PL"/>
      </w:pPr>
      <w:r>
        <w:t xml:space="preserve">          items:</w:t>
      </w:r>
    </w:p>
    <w:p w14:paraId="61CF138D" w14:textId="77777777" w:rsidR="00DC34DE" w:rsidRDefault="00DC34DE" w:rsidP="00DC34DE">
      <w:pPr>
        <w:pStyle w:val="PL"/>
      </w:pPr>
      <w:r>
        <w:t xml:space="preserve">            type: string</w:t>
      </w:r>
    </w:p>
    <w:p w14:paraId="602DF491" w14:textId="77777777" w:rsidR="00DC34DE" w:rsidRDefault="00DC34DE" w:rsidP="00DC34DE">
      <w:pPr>
        <w:pStyle w:val="PL"/>
      </w:pPr>
      <w:r>
        <w:t xml:space="preserve">    VirtualResource:</w:t>
      </w:r>
    </w:p>
    <w:p w14:paraId="5E0C518A" w14:textId="77777777" w:rsidR="00DC34DE" w:rsidRDefault="00DC34DE" w:rsidP="00DC34DE">
      <w:pPr>
        <w:pStyle w:val="PL"/>
      </w:pPr>
      <w:r>
        <w:t xml:space="preserve">      type: object</w:t>
      </w:r>
    </w:p>
    <w:p w14:paraId="19A1066F" w14:textId="77777777" w:rsidR="00DC34DE" w:rsidRDefault="00DC34DE" w:rsidP="00DC34DE">
      <w:pPr>
        <w:pStyle w:val="PL"/>
      </w:pPr>
      <w:r>
        <w:t xml:space="preserve">      properties:</w:t>
      </w:r>
    </w:p>
    <w:p w14:paraId="518087FF" w14:textId="77777777" w:rsidR="00DC34DE" w:rsidRDefault="00DC34DE" w:rsidP="00DC34DE">
      <w:pPr>
        <w:pStyle w:val="PL"/>
      </w:pPr>
      <w:r>
        <w:t xml:space="preserve">        virtualMemory:</w:t>
      </w:r>
    </w:p>
    <w:p w14:paraId="4AEE19E7" w14:textId="77777777" w:rsidR="00DC34DE" w:rsidRDefault="00DC34DE" w:rsidP="00DC34DE">
      <w:pPr>
        <w:pStyle w:val="PL"/>
      </w:pPr>
      <w:r>
        <w:t xml:space="preserve">          type: integer</w:t>
      </w:r>
    </w:p>
    <w:p w14:paraId="2B648BB6" w14:textId="77777777" w:rsidR="00DC34DE" w:rsidRDefault="00DC34DE" w:rsidP="00DC34DE">
      <w:pPr>
        <w:pStyle w:val="PL"/>
      </w:pPr>
      <w:r>
        <w:t xml:space="preserve">        virtualDisk:</w:t>
      </w:r>
    </w:p>
    <w:p w14:paraId="4B5081F5" w14:textId="77777777" w:rsidR="00DC34DE" w:rsidRDefault="00DC34DE" w:rsidP="00DC34DE">
      <w:pPr>
        <w:pStyle w:val="PL"/>
      </w:pPr>
      <w:r>
        <w:t xml:space="preserve">          type: integer</w:t>
      </w:r>
    </w:p>
    <w:p w14:paraId="6A9680B9" w14:textId="77777777" w:rsidR="00DC34DE" w:rsidRDefault="00DC34DE" w:rsidP="00DC34DE">
      <w:pPr>
        <w:pStyle w:val="PL"/>
      </w:pPr>
      <w:r>
        <w:t xml:space="preserve">        virtualCPU:</w:t>
      </w:r>
    </w:p>
    <w:p w14:paraId="4E817FEA" w14:textId="77777777" w:rsidR="00DC34DE" w:rsidRDefault="00DC34DE" w:rsidP="00DC34DE">
      <w:pPr>
        <w:pStyle w:val="PL"/>
      </w:pPr>
      <w:r>
        <w:t xml:space="preserve">          type: string</w:t>
      </w:r>
    </w:p>
    <w:p w14:paraId="591513EA" w14:textId="77777777" w:rsidR="00DC34DE" w:rsidRDefault="00DC34DE" w:rsidP="00DC34DE">
      <w:pPr>
        <w:pStyle w:val="PL"/>
      </w:pPr>
      <w:r>
        <w:t xml:space="preserve">        vnfdId:</w:t>
      </w:r>
    </w:p>
    <w:p w14:paraId="18A9E508" w14:textId="77777777" w:rsidR="00DC34DE" w:rsidRDefault="00DC34DE" w:rsidP="00DC34DE">
      <w:pPr>
        <w:pStyle w:val="PL"/>
      </w:pPr>
      <w:r>
        <w:t xml:space="preserve">          type: string</w:t>
      </w:r>
    </w:p>
    <w:p w14:paraId="48C42265" w14:textId="77777777" w:rsidR="00DC34DE" w:rsidRDefault="00DC34DE" w:rsidP="00DC34DE">
      <w:pPr>
        <w:pStyle w:val="PL"/>
      </w:pPr>
      <w:r>
        <w:t xml:space="preserve">    SoftwareImageInfo:</w:t>
      </w:r>
    </w:p>
    <w:p w14:paraId="27686944" w14:textId="77777777" w:rsidR="00DC34DE" w:rsidRDefault="00DC34DE" w:rsidP="00DC34DE">
      <w:pPr>
        <w:pStyle w:val="PL"/>
      </w:pPr>
      <w:r>
        <w:t xml:space="preserve">      type: object</w:t>
      </w:r>
    </w:p>
    <w:p w14:paraId="6B9B10BF" w14:textId="77777777" w:rsidR="00DC34DE" w:rsidRDefault="00DC34DE" w:rsidP="00DC34DE">
      <w:pPr>
        <w:pStyle w:val="PL"/>
      </w:pPr>
      <w:r>
        <w:t xml:space="preserve">      properties:</w:t>
      </w:r>
    </w:p>
    <w:p w14:paraId="36DE4E52" w14:textId="77777777" w:rsidR="00DC34DE" w:rsidRDefault="00DC34DE" w:rsidP="00DC34DE">
      <w:pPr>
        <w:pStyle w:val="PL"/>
      </w:pPr>
      <w:r>
        <w:t xml:space="preserve">        minimumDisk:</w:t>
      </w:r>
    </w:p>
    <w:p w14:paraId="096F7F07" w14:textId="77777777" w:rsidR="00DC34DE" w:rsidRDefault="00DC34DE" w:rsidP="00DC34DE">
      <w:pPr>
        <w:pStyle w:val="PL"/>
      </w:pPr>
      <w:r>
        <w:t xml:space="preserve">          type: integer</w:t>
      </w:r>
    </w:p>
    <w:p w14:paraId="1568DDDA" w14:textId="77777777" w:rsidR="00DC34DE" w:rsidRDefault="00DC34DE" w:rsidP="00DC34DE">
      <w:pPr>
        <w:pStyle w:val="PL"/>
      </w:pPr>
      <w:r>
        <w:t xml:space="preserve">        minimumRAM:</w:t>
      </w:r>
    </w:p>
    <w:p w14:paraId="7313B169" w14:textId="77777777" w:rsidR="00DC34DE" w:rsidRDefault="00DC34DE" w:rsidP="00DC34DE">
      <w:pPr>
        <w:pStyle w:val="PL"/>
      </w:pPr>
      <w:r>
        <w:t xml:space="preserve">          type: integer</w:t>
      </w:r>
    </w:p>
    <w:p w14:paraId="5589F258" w14:textId="77777777" w:rsidR="00DC34DE" w:rsidRDefault="00DC34DE" w:rsidP="00DC34DE">
      <w:pPr>
        <w:pStyle w:val="PL"/>
      </w:pPr>
      <w:r>
        <w:t xml:space="preserve">        discFormat:</w:t>
      </w:r>
    </w:p>
    <w:p w14:paraId="2822F4B5" w14:textId="77777777" w:rsidR="00DC34DE" w:rsidRDefault="00DC34DE" w:rsidP="00DC34DE">
      <w:pPr>
        <w:pStyle w:val="PL"/>
      </w:pPr>
      <w:r>
        <w:t xml:space="preserve">          type: string</w:t>
      </w:r>
    </w:p>
    <w:p w14:paraId="60129C51" w14:textId="77777777" w:rsidR="00DC34DE" w:rsidRDefault="00DC34DE" w:rsidP="00DC34DE">
      <w:pPr>
        <w:pStyle w:val="PL"/>
      </w:pPr>
      <w:r>
        <w:t xml:space="preserve">        operatingSystem:</w:t>
      </w:r>
    </w:p>
    <w:p w14:paraId="4503C417" w14:textId="77777777" w:rsidR="00DC34DE" w:rsidRDefault="00DC34DE" w:rsidP="00DC34DE">
      <w:pPr>
        <w:pStyle w:val="PL"/>
      </w:pPr>
      <w:r>
        <w:t xml:space="preserve">          type: string</w:t>
      </w:r>
    </w:p>
    <w:p w14:paraId="3C867914" w14:textId="77777777" w:rsidR="00DC34DE" w:rsidRDefault="00DC34DE" w:rsidP="00DC34DE">
      <w:pPr>
        <w:pStyle w:val="PL"/>
      </w:pPr>
      <w:r>
        <w:t xml:space="preserve">        swImageRef:</w:t>
      </w:r>
    </w:p>
    <w:p w14:paraId="0DDFBC20" w14:textId="77777777" w:rsidR="00DC34DE" w:rsidRDefault="00DC34DE" w:rsidP="00DC34DE">
      <w:pPr>
        <w:pStyle w:val="PL"/>
      </w:pPr>
      <w:r>
        <w:t xml:space="preserve">          type: string</w:t>
      </w:r>
    </w:p>
    <w:p w14:paraId="5B40D284" w14:textId="77777777" w:rsidR="00DC34DE" w:rsidRDefault="00DC34DE" w:rsidP="00DC34DE">
      <w:pPr>
        <w:pStyle w:val="PL"/>
      </w:pPr>
      <w:r>
        <w:t xml:space="preserve">    Duration:</w:t>
      </w:r>
    </w:p>
    <w:p w14:paraId="60D90950" w14:textId="77777777" w:rsidR="00DC34DE" w:rsidRDefault="00DC34DE" w:rsidP="00DC34DE">
      <w:pPr>
        <w:pStyle w:val="PL"/>
      </w:pPr>
      <w:r>
        <w:t xml:space="preserve">      type: object</w:t>
      </w:r>
    </w:p>
    <w:p w14:paraId="01472978" w14:textId="77777777" w:rsidR="00DC34DE" w:rsidRDefault="00DC34DE" w:rsidP="00DC34DE">
      <w:pPr>
        <w:pStyle w:val="PL"/>
      </w:pPr>
      <w:r>
        <w:t xml:space="preserve">      properties:</w:t>
      </w:r>
    </w:p>
    <w:p w14:paraId="220E872F" w14:textId="77777777" w:rsidR="00DC34DE" w:rsidRDefault="00DC34DE" w:rsidP="00DC34DE">
      <w:pPr>
        <w:pStyle w:val="PL"/>
      </w:pPr>
      <w:r>
        <w:t xml:space="preserve">        startTime:</w:t>
      </w:r>
    </w:p>
    <w:p w14:paraId="2264DE75" w14:textId="77777777" w:rsidR="00DC34DE" w:rsidRDefault="00DC34DE" w:rsidP="00DC34DE">
      <w:pPr>
        <w:pStyle w:val="PL"/>
      </w:pPr>
      <w:r>
        <w:t xml:space="preserve">          $ref: 'TS28623_ComDefs.yaml#/components/schemas/DateTime' </w:t>
      </w:r>
    </w:p>
    <w:p w14:paraId="12B6FF51" w14:textId="77777777" w:rsidR="00DC34DE" w:rsidRDefault="00DC34DE" w:rsidP="00DC34DE">
      <w:pPr>
        <w:pStyle w:val="PL"/>
      </w:pPr>
      <w:r>
        <w:t xml:space="preserve">        endTime:</w:t>
      </w:r>
    </w:p>
    <w:p w14:paraId="116D893A" w14:textId="77777777" w:rsidR="00DC34DE" w:rsidRDefault="00DC34DE" w:rsidP="00DC34DE">
      <w:pPr>
        <w:pStyle w:val="PL"/>
      </w:pPr>
      <w:r>
        <w:t xml:space="preserve">          $ref: 'TS28623_ComDefs.yaml#/components/schemas/DateTime'</w:t>
      </w:r>
    </w:p>
    <w:p w14:paraId="32363A25" w14:textId="77777777" w:rsidR="00DC34DE" w:rsidRDefault="00DC34DE" w:rsidP="00DC34DE">
      <w:pPr>
        <w:pStyle w:val="PL"/>
      </w:pPr>
      <w:r>
        <w:t xml:space="preserve">    EASServicePermission:</w:t>
      </w:r>
    </w:p>
    <w:p w14:paraId="656164E2" w14:textId="77777777" w:rsidR="00DC34DE" w:rsidRDefault="00DC34DE" w:rsidP="00DC34DE">
      <w:pPr>
        <w:pStyle w:val="PL"/>
      </w:pPr>
      <w:r>
        <w:t xml:space="preserve">      type: string</w:t>
      </w:r>
    </w:p>
    <w:p w14:paraId="64682693" w14:textId="77777777" w:rsidR="00DC34DE" w:rsidRDefault="00DC34DE" w:rsidP="00DC34DE">
      <w:pPr>
        <w:pStyle w:val="PL"/>
      </w:pPr>
      <w:r>
        <w:t xml:space="preserve">      description: any of enumerated value</w:t>
      </w:r>
    </w:p>
    <w:p w14:paraId="3CEF562A" w14:textId="77777777" w:rsidR="00DC34DE" w:rsidRDefault="00DC34DE" w:rsidP="00DC34DE">
      <w:pPr>
        <w:pStyle w:val="PL"/>
      </w:pPr>
      <w:r>
        <w:t xml:space="preserve">      enum:</w:t>
      </w:r>
    </w:p>
    <w:p w14:paraId="44C95456" w14:textId="77777777" w:rsidR="00DC34DE" w:rsidRDefault="00DC34DE" w:rsidP="00DC34DE">
      <w:pPr>
        <w:pStyle w:val="PL"/>
      </w:pPr>
      <w:r>
        <w:t xml:space="preserve">        - TRIAL</w:t>
      </w:r>
    </w:p>
    <w:p w14:paraId="7AB5413A" w14:textId="77777777" w:rsidR="00DC34DE" w:rsidRDefault="00DC34DE" w:rsidP="00DC34DE">
      <w:pPr>
        <w:pStyle w:val="PL"/>
      </w:pPr>
      <w:r>
        <w:t xml:space="preserve">        - SILVER</w:t>
      </w:r>
    </w:p>
    <w:p w14:paraId="1694540C" w14:textId="77777777" w:rsidR="00DC34DE" w:rsidRDefault="00DC34DE" w:rsidP="00DC34DE">
      <w:pPr>
        <w:pStyle w:val="PL"/>
      </w:pPr>
      <w:r>
        <w:t xml:space="preserve">        - GOLD</w:t>
      </w:r>
    </w:p>
    <w:p w14:paraId="5368FB24" w14:textId="77777777" w:rsidR="00DC34DE" w:rsidRDefault="00DC34DE" w:rsidP="00DC34DE">
      <w:pPr>
        <w:pStyle w:val="PL"/>
      </w:pPr>
      <w:r>
        <w:t xml:space="preserve">    EASFeature:</w:t>
      </w:r>
    </w:p>
    <w:p w14:paraId="7D77896A" w14:textId="77777777" w:rsidR="00DC34DE" w:rsidRDefault="00DC34DE" w:rsidP="00DC34DE">
      <w:pPr>
        <w:pStyle w:val="PL"/>
      </w:pPr>
      <w:r>
        <w:t xml:space="preserve">      type: string</w:t>
      </w:r>
    </w:p>
    <w:p w14:paraId="568BF052" w14:textId="77777777" w:rsidR="00DC34DE" w:rsidRDefault="00DC34DE" w:rsidP="00DC34DE">
      <w:pPr>
        <w:pStyle w:val="PL"/>
      </w:pPr>
      <w:r>
        <w:t xml:space="preserve">    EASStatus:</w:t>
      </w:r>
    </w:p>
    <w:p w14:paraId="518F5474" w14:textId="77777777" w:rsidR="00DC34DE" w:rsidRDefault="00DC34DE" w:rsidP="00DC34DE">
      <w:pPr>
        <w:pStyle w:val="PL"/>
      </w:pPr>
      <w:r>
        <w:t xml:space="preserve">      type: string</w:t>
      </w:r>
    </w:p>
    <w:p w14:paraId="02A7B7BE" w14:textId="77777777" w:rsidR="00DC34DE" w:rsidRDefault="00DC34DE" w:rsidP="00DC34DE">
      <w:pPr>
        <w:pStyle w:val="PL"/>
      </w:pPr>
      <w:r>
        <w:t xml:space="preserve">      description: any of enumerated value</w:t>
      </w:r>
    </w:p>
    <w:p w14:paraId="054A17FB" w14:textId="77777777" w:rsidR="00DC34DE" w:rsidRDefault="00DC34DE" w:rsidP="00DC34DE">
      <w:pPr>
        <w:pStyle w:val="PL"/>
      </w:pPr>
      <w:r>
        <w:t xml:space="preserve">      enum:</w:t>
      </w:r>
    </w:p>
    <w:p w14:paraId="0686B434" w14:textId="77777777" w:rsidR="00DC34DE" w:rsidRDefault="00DC34DE" w:rsidP="00DC34DE">
      <w:pPr>
        <w:pStyle w:val="PL"/>
      </w:pPr>
      <w:r>
        <w:t xml:space="preserve">        - ENABLED</w:t>
      </w:r>
    </w:p>
    <w:p w14:paraId="78BBF552" w14:textId="77777777" w:rsidR="00DC34DE" w:rsidRDefault="00DC34DE" w:rsidP="00DC34DE">
      <w:pPr>
        <w:pStyle w:val="PL"/>
      </w:pPr>
      <w:r>
        <w:t xml:space="preserve">        - DISABLED</w:t>
      </w:r>
    </w:p>
    <w:p w14:paraId="5DBF4119" w14:textId="77777777" w:rsidR="00DC34DE" w:rsidRDefault="00DC34DE" w:rsidP="00DC34DE">
      <w:pPr>
        <w:pStyle w:val="PL"/>
      </w:pPr>
      <w:r>
        <w:t xml:space="preserve">    ResourceReservationRequirement:</w:t>
      </w:r>
    </w:p>
    <w:p w14:paraId="0D315518" w14:textId="77777777" w:rsidR="00DC34DE" w:rsidRDefault="00DC34DE" w:rsidP="00DC34DE">
      <w:pPr>
        <w:pStyle w:val="PL"/>
      </w:pPr>
      <w:r>
        <w:t xml:space="preserve">      type: object</w:t>
      </w:r>
    </w:p>
    <w:p w14:paraId="389A3A9C" w14:textId="77777777" w:rsidR="00DC34DE" w:rsidRDefault="00DC34DE" w:rsidP="00DC34DE">
      <w:pPr>
        <w:pStyle w:val="PL"/>
      </w:pPr>
      <w:r>
        <w:t xml:space="preserve">      properties:</w:t>
      </w:r>
    </w:p>
    <w:p w14:paraId="0FC731B1" w14:textId="77777777" w:rsidR="00DC34DE" w:rsidRDefault="00DC34DE" w:rsidP="00DC34DE">
      <w:pPr>
        <w:pStyle w:val="PL"/>
      </w:pPr>
      <w:r>
        <w:t xml:space="preserve">        computeRequirement:</w:t>
      </w:r>
    </w:p>
    <w:p w14:paraId="67C9FD8F" w14:textId="77777777" w:rsidR="00DC34DE" w:rsidRDefault="00DC34DE" w:rsidP="00DC34DE">
      <w:pPr>
        <w:pStyle w:val="PL"/>
      </w:pPr>
      <w:r>
        <w:t xml:space="preserve">          type: string</w:t>
      </w:r>
    </w:p>
    <w:p w14:paraId="4B1141DF" w14:textId="77777777" w:rsidR="00DC34DE" w:rsidRDefault="00DC34DE" w:rsidP="00DC34DE">
      <w:pPr>
        <w:pStyle w:val="PL"/>
      </w:pPr>
      <w:r>
        <w:t xml:space="preserve">        storageRequirement:</w:t>
      </w:r>
    </w:p>
    <w:p w14:paraId="7018E991" w14:textId="77777777" w:rsidR="00DC34DE" w:rsidRDefault="00DC34DE" w:rsidP="00DC34DE">
      <w:pPr>
        <w:pStyle w:val="PL"/>
      </w:pPr>
      <w:r>
        <w:t xml:space="preserve">          type: string</w:t>
      </w:r>
    </w:p>
    <w:p w14:paraId="06C54C8D" w14:textId="77777777" w:rsidR="00DC34DE" w:rsidRDefault="00DC34DE" w:rsidP="00DC34DE">
      <w:pPr>
        <w:pStyle w:val="PL"/>
      </w:pPr>
      <w:r>
        <w:t xml:space="preserve">        networkingRequirement:</w:t>
      </w:r>
    </w:p>
    <w:p w14:paraId="5A166DDA" w14:textId="77777777" w:rsidR="00DC34DE" w:rsidRDefault="00DC34DE" w:rsidP="00DC34DE">
      <w:pPr>
        <w:pStyle w:val="PL"/>
      </w:pPr>
      <w:r>
        <w:t xml:space="preserve">          type: integer</w:t>
      </w:r>
    </w:p>
    <w:p w14:paraId="2981199E" w14:textId="77777777" w:rsidR="00DC34DE" w:rsidRDefault="00DC34DE" w:rsidP="00DC34DE">
      <w:pPr>
        <w:pStyle w:val="PL"/>
      </w:pPr>
    </w:p>
    <w:p w14:paraId="58C07892" w14:textId="77777777" w:rsidR="00DC34DE" w:rsidRDefault="00DC34DE" w:rsidP="00DC34DE">
      <w:pPr>
        <w:pStyle w:val="PL"/>
      </w:pPr>
      <w:r>
        <w:t xml:space="preserve">    ResourceReservationStatus:</w:t>
      </w:r>
    </w:p>
    <w:p w14:paraId="6ADE5F64" w14:textId="77777777" w:rsidR="00DC34DE" w:rsidRDefault="00DC34DE" w:rsidP="00DC34DE">
      <w:pPr>
        <w:pStyle w:val="PL"/>
      </w:pPr>
      <w:r>
        <w:t xml:space="preserve">      type: object</w:t>
      </w:r>
    </w:p>
    <w:p w14:paraId="6FFE5DCF" w14:textId="77777777" w:rsidR="00DC34DE" w:rsidRDefault="00DC34DE" w:rsidP="00DC34DE">
      <w:pPr>
        <w:pStyle w:val="PL"/>
      </w:pPr>
      <w:r>
        <w:t xml:space="preserve">      properties:</w:t>
      </w:r>
    </w:p>
    <w:p w14:paraId="0C61D05A" w14:textId="77777777" w:rsidR="00DC34DE" w:rsidRDefault="00DC34DE" w:rsidP="00DC34DE">
      <w:pPr>
        <w:pStyle w:val="PL"/>
      </w:pPr>
      <w:r>
        <w:t xml:space="preserve">        resourceId:</w:t>
      </w:r>
    </w:p>
    <w:p w14:paraId="1F82D3CE" w14:textId="77777777" w:rsidR="00DC34DE" w:rsidRDefault="00DC34DE" w:rsidP="00DC34DE">
      <w:pPr>
        <w:pStyle w:val="PL"/>
      </w:pPr>
      <w:r>
        <w:t xml:space="preserve">          type: string</w:t>
      </w:r>
    </w:p>
    <w:p w14:paraId="790447C5" w14:textId="77777777" w:rsidR="00DC34DE" w:rsidRDefault="00DC34DE" w:rsidP="00DC34DE">
      <w:pPr>
        <w:pStyle w:val="PL"/>
      </w:pPr>
      <w:r>
        <w:t xml:space="preserve">        reservationStatus:</w:t>
      </w:r>
    </w:p>
    <w:p w14:paraId="34424AC7" w14:textId="77777777" w:rsidR="00DC34DE" w:rsidRDefault="00DC34DE" w:rsidP="00DC34DE">
      <w:pPr>
        <w:pStyle w:val="PL"/>
      </w:pPr>
      <w:r>
        <w:t xml:space="preserve">          type: string</w:t>
      </w:r>
    </w:p>
    <w:p w14:paraId="6E3B71A8" w14:textId="77777777" w:rsidR="00DC34DE" w:rsidRDefault="00DC34DE" w:rsidP="00DC34DE">
      <w:pPr>
        <w:pStyle w:val="PL"/>
      </w:pPr>
      <w:r>
        <w:t xml:space="preserve">          description: any of enumrated value</w:t>
      </w:r>
    </w:p>
    <w:p w14:paraId="7984312A" w14:textId="77777777" w:rsidR="00DC34DE" w:rsidRDefault="00DC34DE" w:rsidP="00DC34DE">
      <w:pPr>
        <w:pStyle w:val="PL"/>
      </w:pPr>
      <w:r>
        <w:t xml:space="preserve">          enum:</w:t>
      </w:r>
    </w:p>
    <w:p w14:paraId="5F5F1144" w14:textId="77777777" w:rsidR="00DC34DE" w:rsidRDefault="00DC34DE" w:rsidP="00DC34DE">
      <w:pPr>
        <w:pStyle w:val="PL"/>
      </w:pPr>
      <w:r>
        <w:t xml:space="preserve">            - RESERVED</w:t>
      </w:r>
    </w:p>
    <w:p w14:paraId="5D264507" w14:textId="77777777" w:rsidR="00DC34DE" w:rsidRDefault="00DC34DE" w:rsidP="00DC34DE">
      <w:pPr>
        <w:pStyle w:val="PL"/>
      </w:pPr>
      <w:r>
        <w:t xml:space="preserve">            - USEd</w:t>
      </w:r>
    </w:p>
    <w:p w14:paraId="203309E4" w14:textId="77777777" w:rsidR="00DC34DE" w:rsidRDefault="00DC34DE" w:rsidP="00DC34DE">
      <w:pPr>
        <w:pStyle w:val="PL"/>
      </w:pPr>
      <w:r>
        <w:t xml:space="preserve">    RelocationTriggerInfo:</w:t>
      </w:r>
    </w:p>
    <w:p w14:paraId="610F3C54" w14:textId="77777777" w:rsidR="00DC34DE" w:rsidRDefault="00DC34DE" w:rsidP="00DC34DE">
      <w:pPr>
        <w:pStyle w:val="PL"/>
      </w:pPr>
      <w:r>
        <w:t xml:space="preserve">      type: object</w:t>
      </w:r>
    </w:p>
    <w:p w14:paraId="208A4DD1" w14:textId="77777777" w:rsidR="00DC34DE" w:rsidRDefault="00DC34DE" w:rsidP="00DC34DE">
      <w:pPr>
        <w:pStyle w:val="PL"/>
      </w:pPr>
      <w:r>
        <w:t xml:space="preserve">      properties:</w:t>
      </w:r>
    </w:p>
    <w:p w14:paraId="74D80298" w14:textId="77777777" w:rsidR="00DC34DE" w:rsidRDefault="00DC34DE" w:rsidP="00DC34DE">
      <w:pPr>
        <w:pStyle w:val="PL"/>
      </w:pPr>
      <w:r>
        <w:t xml:space="preserve">        triggerType:</w:t>
      </w:r>
    </w:p>
    <w:p w14:paraId="1DE87FDA" w14:textId="77777777" w:rsidR="00DC34DE" w:rsidRDefault="00DC34DE" w:rsidP="00DC34DE">
      <w:pPr>
        <w:pStyle w:val="PL"/>
      </w:pPr>
      <w:r>
        <w:t xml:space="preserve">          type: string</w:t>
      </w:r>
    </w:p>
    <w:p w14:paraId="7B7D80C5" w14:textId="77777777" w:rsidR="00DC34DE" w:rsidRDefault="00DC34DE" w:rsidP="00DC34DE">
      <w:pPr>
        <w:pStyle w:val="PL"/>
      </w:pPr>
      <w:r>
        <w:t xml:space="preserve">          description: any of enumrated value</w:t>
      </w:r>
    </w:p>
    <w:p w14:paraId="18C1F6B6" w14:textId="77777777" w:rsidR="00DC34DE" w:rsidRDefault="00DC34DE" w:rsidP="00DC34DE">
      <w:pPr>
        <w:pStyle w:val="PL"/>
      </w:pPr>
      <w:r>
        <w:t xml:space="preserve">          enum:</w:t>
      </w:r>
    </w:p>
    <w:p w14:paraId="64226261" w14:textId="77777777" w:rsidR="00DC34DE" w:rsidRDefault="00DC34DE" w:rsidP="00DC34DE">
      <w:pPr>
        <w:pStyle w:val="PL"/>
      </w:pPr>
      <w:r>
        <w:t xml:space="preserve">            - IMMEDIATE</w:t>
      </w:r>
    </w:p>
    <w:p w14:paraId="16252145" w14:textId="77777777" w:rsidR="00DC34DE" w:rsidRDefault="00DC34DE" w:rsidP="00DC34DE">
      <w:pPr>
        <w:pStyle w:val="PL"/>
      </w:pPr>
      <w:r>
        <w:t xml:space="preserve">            - FUTURE</w:t>
      </w:r>
    </w:p>
    <w:p w14:paraId="297A1B7A" w14:textId="77777777" w:rsidR="00DC34DE" w:rsidRDefault="00DC34DE" w:rsidP="00DC34DE">
      <w:pPr>
        <w:pStyle w:val="PL"/>
      </w:pPr>
      <w:r>
        <w:t xml:space="preserve">        futuristicTriggerTime:</w:t>
      </w:r>
    </w:p>
    <w:p w14:paraId="4C7CCEC4" w14:textId="77777777" w:rsidR="00DC34DE" w:rsidRDefault="00DC34DE" w:rsidP="00DC34DE">
      <w:pPr>
        <w:pStyle w:val="PL"/>
      </w:pPr>
      <w:r>
        <w:t xml:space="preserve">          $ref: 'TS28623_ComDefs.yaml#/components/schemas/DateTime'</w:t>
      </w:r>
    </w:p>
    <w:p w14:paraId="249687E5" w14:textId="77777777" w:rsidR="00DC34DE" w:rsidRDefault="00DC34DE" w:rsidP="00DC34DE">
      <w:pPr>
        <w:pStyle w:val="PL"/>
      </w:pPr>
      <w:r>
        <w:t xml:space="preserve">    AvailableEDNList:</w:t>
      </w:r>
    </w:p>
    <w:p w14:paraId="3DE82FA9" w14:textId="77777777" w:rsidR="00DC34DE" w:rsidRDefault="00DC34DE" w:rsidP="00DC34DE">
      <w:pPr>
        <w:pStyle w:val="PL"/>
      </w:pPr>
      <w:r>
        <w:t xml:space="preserve">      type: object</w:t>
      </w:r>
    </w:p>
    <w:p w14:paraId="0F794D93" w14:textId="77777777" w:rsidR="00DC34DE" w:rsidRDefault="00DC34DE" w:rsidP="00DC34DE">
      <w:pPr>
        <w:pStyle w:val="PL"/>
      </w:pPr>
      <w:r>
        <w:t xml:space="preserve">      properties:</w:t>
      </w:r>
    </w:p>
    <w:p w14:paraId="3BA1B873" w14:textId="77777777" w:rsidR="00DC34DE" w:rsidRDefault="00DC34DE" w:rsidP="00DC34DE">
      <w:pPr>
        <w:pStyle w:val="PL"/>
      </w:pPr>
      <w:r>
        <w:t xml:space="preserve">        resourceQuota:</w:t>
      </w:r>
    </w:p>
    <w:p w14:paraId="462DE885" w14:textId="77777777" w:rsidR="00DC34DE" w:rsidRDefault="00DC34DE" w:rsidP="00DC34DE">
      <w:pPr>
        <w:pStyle w:val="PL"/>
      </w:pPr>
      <w:r>
        <w:t xml:space="preserve">          $ref: '#/components/schemas/VirtualResource'</w:t>
      </w:r>
    </w:p>
    <w:p w14:paraId="6A3E20DD" w14:textId="77777777" w:rsidR="00DC34DE" w:rsidRDefault="00DC34DE" w:rsidP="00DC34DE">
      <w:pPr>
        <w:pStyle w:val="PL"/>
      </w:pPr>
    </w:p>
    <w:p w14:paraId="6C7FA35C" w14:textId="77777777" w:rsidR="00DC34DE" w:rsidRDefault="00DC34DE" w:rsidP="00DC34DE">
      <w:pPr>
        <w:pStyle w:val="PL"/>
      </w:pPr>
      <w:r>
        <w:t>#-------- Definition of types for name-containments ------</w:t>
      </w:r>
    </w:p>
    <w:p w14:paraId="77AB01E5" w14:textId="77777777" w:rsidR="00DC34DE" w:rsidRDefault="00DC34DE" w:rsidP="00DC34DE">
      <w:pPr>
        <w:pStyle w:val="PL"/>
      </w:pPr>
      <w:r>
        <w:t xml:space="preserve">    SubNetwork-ncO-EdgeNrm:</w:t>
      </w:r>
    </w:p>
    <w:p w14:paraId="7674A998" w14:textId="77777777" w:rsidR="00DC34DE" w:rsidRDefault="00DC34DE" w:rsidP="00DC34DE">
      <w:pPr>
        <w:pStyle w:val="PL"/>
      </w:pPr>
      <w:r>
        <w:t xml:space="preserve">      type: object</w:t>
      </w:r>
    </w:p>
    <w:p w14:paraId="749B32B6" w14:textId="77777777" w:rsidR="00DC34DE" w:rsidRDefault="00DC34DE" w:rsidP="00DC34DE">
      <w:pPr>
        <w:pStyle w:val="PL"/>
      </w:pPr>
      <w:r>
        <w:t xml:space="preserve">      properties:</w:t>
      </w:r>
    </w:p>
    <w:p w14:paraId="00F5721F" w14:textId="77777777" w:rsidR="00DC34DE" w:rsidRDefault="00DC34DE" w:rsidP="00DC34DE">
      <w:pPr>
        <w:pStyle w:val="PL"/>
      </w:pPr>
      <w:r>
        <w:t xml:space="preserve">        ECSFunction:</w:t>
      </w:r>
    </w:p>
    <w:p w14:paraId="6327C86E" w14:textId="77777777" w:rsidR="00DC34DE" w:rsidRDefault="00DC34DE" w:rsidP="00DC34DE">
      <w:pPr>
        <w:pStyle w:val="PL"/>
      </w:pPr>
      <w:r>
        <w:t xml:space="preserve">          $ref: '#/components/schemas/ECSFunction-Multiple'</w:t>
      </w:r>
    </w:p>
    <w:p w14:paraId="08411482" w14:textId="77777777" w:rsidR="00DC34DE" w:rsidRDefault="00DC34DE" w:rsidP="00DC34DE">
      <w:pPr>
        <w:pStyle w:val="PL"/>
      </w:pPr>
      <w:r>
        <w:t xml:space="preserve">        EdgeDataNetwork:</w:t>
      </w:r>
    </w:p>
    <w:p w14:paraId="43BC776C" w14:textId="77777777" w:rsidR="00DC34DE" w:rsidRDefault="00DC34DE" w:rsidP="00DC34DE">
      <w:pPr>
        <w:pStyle w:val="PL"/>
      </w:pPr>
      <w:r>
        <w:t xml:space="preserve">          $ref: '#/components/schemas/EdgeDataNetwork-Multiple'</w:t>
      </w:r>
    </w:p>
    <w:p w14:paraId="303E4CEB" w14:textId="77777777" w:rsidR="00DC34DE" w:rsidRDefault="00DC34DE" w:rsidP="00DC34DE">
      <w:pPr>
        <w:pStyle w:val="PL"/>
      </w:pPr>
    </w:p>
    <w:p w14:paraId="61198F50" w14:textId="77777777" w:rsidR="00DC34DE" w:rsidRDefault="00DC34DE" w:rsidP="00DC34DE">
      <w:pPr>
        <w:pStyle w:val="PL"/>
      </w:pPr>
      <w:r>
        <w:t>#-------- Definition of concrete IOCs --------------------------------------------</w:t>
      </w:r>
    </w:p>
    <w:p w14:paraId="2C9BD5E4" w14:textId="77777777" w:rsidR="00DC34DE" w:rsidRDefault="00DC34DE" w:rsidP="00DC34DE">
      <w:pPr>
        <w:pStyle w:val="PL"/>
      </w:pPr>
      <w:r>
        <w:t xml:space="preserve">    MnS:</w:t>
      </w:r>
    </w:p>
    <w:p w14:paraId="71695FE5" w14:textId="77777777" w:rsidR="00DC34DE" w:rsidRDefault="00DC34DE" w:rsidP="00DC34DE">
      <w:pPr>
        <w:pStyle w:val="PL"/>
      </w:pPr>
      <w:r>
        <w:t xml:space="preserve">      oneOf:</w:t>
      </w:r>
    </w:p>
    <w:p w14:paraId="7290CCC0" w14:textId="77777777" w:rsidR="00DC34DE" w:rsidRDefault="00DC34DE" w:rsidP="00DC34DE">
      <w:pPr>
        <w:pStyle w:val="PL"/>
      </w:pPr>
      <w:r>
        <w:t xml:space="preserve">        - type: object</w:t>
      </w:r>
    </w:p>
    <w:p w14:paraId="380BC5A1" w14:textId="77777777" w:rsidR="00DC34DE" w:rsidRDefault="00DC34DE" w:rsidP="00DC34DE">
      <w:pPr>
        <w:pStyle w:val="PL"/>
      </w:pPr>
      <w:r>
        <w:t xml:space="preserve">          properties:</w:t>
      </w:r>
    </w:p>
    <w:p w14:paraId="36A99046" w14:textId="77777777" w:rsidR="00DC34DE" w:rsidRDefault="00DC34DE" w:rsidP="00DC34DE">
      <w:pPr>
        <w:pStyle w:val="PL"/>
      </w:pPr>
      <w:r>
        <w:t xml:space="preserve">            SubNetwork:</w:t>
      </w:r>
    </w:p>
    <w:p w14:paraId="22109EA7" w14:textId="77777777" w:rsidR="00DC34DE" w:rsidRDefault="00DC34DE" w:rsidP="00DC34DE">
      <w:pPr>
        <w:pStyle w:val="PL"/>
      </w:pPr>
      <w:r>
        <w:t xml:space="preserve">              type: array</w:t>
      </w:r>
    </w:p>
    <w:p w14:paraId="72A3429C" w14:textId="77777777" w:rsidR="00DC34DE" w:rsidRDefault="00DC34DE" w:rsidP="00DC34DE">
      <w:pPr>
        <w:pStyle w:val="PL"/>
      </w:pPr>
      <w:r>
        <w:t xml:space="preserve">              items:</w:t>
      </w:r>
    </w:p>
    <w:p w14:paraId="7C3F419F" w14:textId="77777777" w:rsidR="00DC34DE" w:rsidRDefault="00DC34DE" w:rsidP="00DC34DE">
      <w:pPr>
        <w:pStyle w:val="PL"/>
      </w:pPr>
      <w:r>
        <w:t xml:space="preserve">                $ref: '#/components/schemas/SubNetwork-ncO-EdgeNrm'</w:t>
      </w:r>
    </w:p>
    <w:p w14:paraId="73D34A86" w14:textId="77777777" w:rsidR="00DC34DE" w:rsidRDefault="00DC34DE" w:rsidP="00DC34DE">
      <w:pPr>
        <w:pStyle w:val="PL"/>
      </w:pPr>
    </w:p>
    <w:p w14:paraId="0BDEDC23" w14:textId="77777777" w:rsidR="00DC34DE" w:rsidRDefault="00DC34DE" w:rsidP="00DC34DE">
      <w:pPr>
        <w:pStyle w:val="PL"/>
      </w:pPr>
      <w:r>
        <w:t xml:space="preserve">    EdgeDataNetwork-Single:</w:t>
      </w:r>
    </w:p>
    <w:p w14:paraId="7FAFDC17" w14:textId="77777777" w:rsidR="00DC34DE" w:rsidRDefault="00DC34DE" w:rsidP="00DC34DE">
      <w:pPr>
        <w:pStyle w:val="PL"/>
      </w:pPr>
      <w:r>
        <w:t xml:space="preserve">      allOf:</w:t>
      </w:r>
    </w:p>
    <w:p w14:paraId="189B5319" w14:textId="77777777" w:rsidR="00DC34DE" w:rsidRDefault="00DC34DE" w:rsidP="00DC34DE">
      <w:pPr>
        <w:pStyle w:val="PL"/>
      </w:pPr>
      <w:r>
        <w:t xml:space="preserve">        - $ref: 'TS28623_GenericNrm.yaml#/components/schemas/Top'</w:t>
      </w:r>
    </w:p>
    <w:p w14:paraId="19CF998F" w14:textId="77777777" w:rsidR="00DC34DE" w:rsidRDefault="00DC34DE" w:rsidP="00DC34DE">
      <w:pPr>
        <w:pStyle w:val="PL"/>
      </w:pPr>
      <w:r>
        <w:t xml:space="preserve">        - type: object</w:t>
      </w:r>
    </w:p>
    <w:p w14:paraId="4C42D49F" w14:textId="77777777" w:rsidR="00DC34DE" w:rsidRDefault="00DC34DE" w:rsidP="00DC34DE">
      <w:pPr>
        <w:pStyle w:val="PL"/>
      </w:pPr>
      <w:r>
        <w:t xml:space="preserve">          properties:</w:t>
      </w:r>
    </w:p>
    <w:p w14:paraId="3AE3B127" w14:textId="77777777" w:rsidR="00DC34DE" w:rsidRDefault="00DC34DE" w:rsidP="00DC34DE">
      <w:pPr>
        <w:pStyle w:val="PL"/>
      </w:pPr>
      <w:r>
        <w:t xml:space="preserve">            ednIdentifier:</w:t>
      </w:r>
    </w:p>
    <w:p w14:paraId="4C0FF365" w14:textId="77777777" w:rsidR="00DC34DE" w:rsidRDefault="00DC34DE" w:rsidP="00DC34DE">
      <w:pPr>
        <w:pStyle w:val="PL"/>
      </w:pPr>
      <w:r>
        <w:t xml:space="preserve">              type: string</w:t>
      </w:r>
    </w:p>
    <w:p w14:paraId="1AF93572" w14:textId="77777777" w:rsidR="00DC34DE" w:rsidRDefault="00DC34DE" w:rsidP="00DC34DE">
      <w:pPr>
        <w:pStyle w:val="PL"/>
      </w:pPr>
      <w:r>
        <w:t xml:space="preserve">            eDNConnectionInfo:</w:t>
      </w:r>
    </w:p>
    <w:p w14:paraId="65842264" w14:textId="77777777" w:rsidR="00DC34DE" w:rsidRDefault="00DC34DE" w:rsidP="00DC34DE">
      <w:pPr>
        <w:pStyle w:val="PL"/>
      </w:pPr>
      <w:r>
        <w:t xml:space="preserve">              $ref: '#/components/schemas/EDNConnectionInfo'         </w:t>
      </w:r>
    </w:p>
    <w:p w14:paraId="19283737" w14:textId="77777777" w:rsidR="00DC34DE" w:rsidRDefault="00DC34DE" w:rsidP="00DC34DE">
      <w:pPr>
        <w:pStyle w:val="PL"/>
      </w:pPr>
      <w:r>
        <w:t xml:space="preserve">        - type: object</w:t>
      </w:r>
    </w:p>
    <w:p w14:paraId="36DAE723" w14:textId="77777777" w:rsidR="00DC34DE" w:rsidRDefault="00DC34DE" w:rsidP="00DC34DE">
      <w:pPr>
        <w:pStyle w:val="PL"/>
      </w:pPr>
      <w:r>
        <w:t xml:space="preserve">          properties:</w:t>
      </w:r>
    </w:p>
    <w:p w14:paraId="06E1FF5D" w14:textId="77777777" w:rsidR="00DC34DE" w:rsidRDefault="00DC34DE" w:rsidP="00DC34DE">
      <w:pPr>
        <w:pStyle w:val="PL"/>
      </w:pPr>
      <w:r>
        <w:t xml:space="preserve">            EASFunction:</w:t>
      </w:r>
    </w:p>
    <w:p w14:paraId="270E3780" w14:textId="77777777" w:rsidR="00DC34DE" w:rsidRDefault="00DC34DE" w:rsidP="00DC34DE">
      <w:pPr>
        <w:pStyle w:val="PL"/>
      </w:pPr>
      <w:r>
        <w:t xml:space="preserve">              $ref: '#/components/schemas/EASFunction-Multiple'</w:t>
      </w:r>
    </w:p>
    <w:p w14:paraId="6774037D" w14:textId="77777777" w:rsidR="00DC34DE" w:rsidRDefault="00DC34DE" w:rsidP="00DC34DE">
      <w:pPr>
        <w:pStyle w:val="PL"/>
      </w:pPr>
      <w:r>
        <w:t xml:space="preserve">            EESFunction:</w:t>
      </w:r>
    </w:p>
    <w:p w14:paraId="68B6B204" w14:textId="77777777" w:rsidR="00DC34DE" w:rsidRDefault="00DC34DE" w:rsidP="00DC34DE">
      <w:pPr>
        <w:pStyle w:val="PL"/>
      </w:pPr>
      <w:r>
        <w:t xml:space="preserve">              $ref: '#/components/schemas/EESFunction-Multiple'</w:t>
      </w:r>
    </w:p>
    <w:p w14:paraId="43D83AF7" w14:textId="77777777" w:rsidR="00DC34DE" w:rsidRDefault="00DC34DE" w:rsidP="00DC34DE">
      <w:pPr>
        <w:pStyle w:val="PL"/>
      </w:pPr>
      <w:r>
        <w:t xml:space="preserve">            availableEdgeVirtualResources:</w:t>
      </w:r>
    </w:p>
    <w:p w14:paraId="595AE4B4" w14:textId="77777777" w:rsidR="00DC34DE" w:rsidRDefault="00DC34DE" w:rsidP="00DC34DE">
      <w:pPr>
        <w:pStyle w:val="PL"/>
      </w:pPr>
      <w:r>
        <w:t xml:space="preserve">              type: string</w:t>
      </w:r>
    </w:p>
    <w:p w14:paraId="0F04B877" w14:textId="77777777" w:rsidR="00DC34DE" w:rsidRDefault="00DC34DE" w:rsidP="00DC34DE">
      <w:pPr>
        <w:pStyle w:val="PL"/>
      </w:pPr>
      <w:r>
        <w:t xml:space="preserve">   </w:t>
      </w:r>
    </w:p>
    <w:p w14:paraId="4325765C" w14:textId="77777777" w:rsidR="00DC34DE" w:rsidRDefault="00DC34DE" w:rsidP="00DC34DE">
      <w:pPr>
        <w:pStyle w:val="PL"/>
      </w:pPr>
      <w:r>
        <w:t xml:space="preserve">    EASFunction-Single:</w:t>
      </w:r>
    </w:p>
    <w:p w14:paraId="0F3A8C0E" w14:textId="77777777" w:rsidR="00DC34DE" w:rsidRDefault="00DC34DE" w:rsidP="00DC34DE">
      <w:pPr>
        <w:pStyle w:val="PL"/>
      </w:pPr>
      <w:r>
        <w:t xml:space="preserve">      allOf:</w:t>
      </w:r>
    </w:p>
    <w:p w14:paraId="541BA663" w14:textId="77777777" w:rsidR="00DC34DE" w:rsidRDefault="00DC34DE" w:rsidP="00DC34DE">
      <w:pPr>
        <w:pStyle w:val="PL"/>
      </w:pPr>
      <w:r>
        <w:t xml:space="preserve">        - $ref: 'TS28623_GenericNrm.yaml#/components/schemas/Top'</w:t>
      </w:r>
    </w:p>
    <w:p w14:paraId="43CB11BC" w14:textId="77777777" w:rsidR="00DC34DE" w:rsidRDefault="00DC34DE" w:rsidP="00DC34DE">
      <w:pPr>
        <w:pStyle w:val="PL"/>
      </w:pPr>
      <w:r>
        <w:t xml:space="preserve">        - type: object</w:t>
      </w:r>
    </w:p>
    <w:p w14:paraId="6074371B" w14:textId="77777777" w:rsidR="00DC34DE" w:rsidRDefault="00DC34DE" w:rsidP="00DC34DE">
      <w:pPr>
        <w:pStyle w:val="PL"/>
      </w:pPr>
      <w:r>
        <w:t xml:space="preserve">          properties:</w:t>
      </w:r>
    </w:p>
    <w:p w14:paraId="6572F088" w14:textId="77777777" w:rsidR="00DC34DE" w:rsidRDefault="00DC34DE" w:rsidP="00DC34DE">
      <w:pPr>
        <w:pStyle w:val="PL"/>
      </w:pPr>
      <w:r>
        <w:t xml:space="preserve">            attributes:</w:t>
      </w:r>
    </w:p>
    <w:p w14:paraId="05827690" w14:textId="77777777" w:rsidR="00DC34DE" w:rsidRDefault="00DC34DE" w:rsidP="00DC34DE">
      <w:pPr>
        <w:pStyle w:val="PL"/>
      </w:pPr>
      <w:r>
        <w:t xml:space="preserve">              allOf:</w:t>
      </w:r>
    </w:p>
    <w:p w14:paraId="790B2E07" w14:textId="77777777" w:rsidR="00DC34DE" w:rsidRDefault="00DC34DE" w:rsidP="00DC34DE">
      <w:pPr>
        <w:pStyle w:val="PL"/>
      </w:pPr>
      <w:r>
        <w:t xml:space="preserve">                - $ref: 'TS28623_GenericNrm.yaml#/components/schemas/ManagedFunction-Attr'</w:t>
      </w:r>
    </w:p>
    <w:p w14:paraId="3CF1B9D4" w14:textId="77777777" w:rsidR="00DC34DE" w:rsidRDefault="00DC34DE" w:rsidP="00DC34DE">
      <w:pPr>
        <w:pStyle w:val="PL"/>
      </w:pPr>
      <w:r>
        <w:t xml:space="preserve">                - type: object</w:t>
      </w:r>
    </w:p>
    <w:p w14:paraId="2072DA73" w14:textId="77777777" w:rsidR="00DC34DE" w:rsidRDefault="00DC34DE" w:rsidP="00DC34DE">
      <w:pPr>
        <w:pStyle w:val="PL"/>
      </w:pPr>
      <w:r>
        <w:t xml:space="preserve">                  properties:</w:t>
      </w:r>
    </w:p>
    <w:p w14:paraId="71333ED9" w14:textId="77777777" w:rsidR="00DC34DE" w:rsidRDefault="00DC34DE" w:rsidP="00DC34DE">
      <w:pPr>
        <w:pStyle w:val="PL"/>
      </w:pPr>
      <w:r>
        <w:t xml:space="preserve">                    eASIdentifier:</w:t>
      </w:r>
    </w:p>
    <w:p w14:paraId="55FEF933" w14:textId="77777777" w:rsidR="00DC34DE" w:rsidRDefault="00DC34DE" w:rsidP="00DC34DE">
      <w:pPr>
        <w:pStyle w:val="PL"/>
      </w:pPr>
      <w:r>
        <w:t xml:space="preserve">                      type: string</w:t>
      </w:r>
    </w:p>
    <w:p w14:paraId="31AB08CC" w14:textId="77777777" w:rsidR="00DC34DE" w:rsidRDefault="00DC34DE" w:rsidP="00DC34DE">
      <w:pPr>
        <w:pStyle w:val="PL"/>
      </w:pPr>
      <w:r>
        <w:t xml:space="preserve">                    eESAddress:</w:t>
      </w:r>
    </w:p>
    <w:p w14:paraId="097D49D6" w14:textId="77777777" w:rsidR="00DC34DE" w:rsidRDefault="00DC34DE" w:rsidP="00DC34DE">
      <w:pPr>
        <w:pStyle w:val="PL"/>
      </w:pPr>
      <w:r>
        <w:t xml:space="preserve">                      type: array</w:t>
      </w:r>
    </w:p>
    <w:p w14:paraId="26865469" w14:textId="77777777" w:rsidR="00DC34DE" w:rsidRDefault="00DC34DE" w:rsidP="00DC34DE">
      <w:pPr>
        <w:pStyle w:val="PL"/>
      </w:pPr>
      <w:r>
        <w:t xml:space="preserve">                      items:</w:t>
      </w:r>
    </w:p>
    <w:p w14:paraId="0A61066E" w14:textId="77777777" w:rsidR="00DC34DE" w:rsidRDefault="00DC34DE" w:rsidP="00DC34DE">
      <w:pPr>
        <w:pStyle w:val="PL"/>
      </w:pPr>
      <w:r>
        <w:t xml:space="preserve">                        type: string</w:t>
      </w:r>
    </w:p>
    <w:p w14:paraId="47406BF9" w14:textId="77777777" w:rsidR="00DC34DE" w:rsidRDefault="00DC34DE" w:rsidP="00DC34DE">
      <w:pPr>
        <w:pStyle w:val="PL"/>
      </w:pPr>
      <w:r>
        <w:t xml:space="preserve">                    eASRequirementsRef:</w:t>
      </w:r>
    </w:p>
    <w:p w14:paraId="0D7B0A46" w14:textId="77777777" w:rsidR="00DC34DE" w:rsidRDefault="00DC34DE" w:rsidP="00DC34DE">
      <w:pPr>
        <w:pStyle w:val="PL"/>
      </w:pPr>
      <w:r>
        <w:t xml:space="preserve">                      $ref: 'TS28623_ComDefs.yaml#/components/schemas/Dn'</w:t>
      </w:r>
    </w:p>
    <w:p w14:paraId="4445D89A" w14:textId="77777777" w:rsidR="00DC34DE" w:rsidRDefault="00DC34DE" w:rsidP="00DC34DE">
      <w:pPr>
        <w:pStyle w:val="PL"/>
      </w:pPr>
      <w:r>
        <w:t xml:space="preserve">                    eASAddress:</w:t>
      </w:r>
    </w:p>
    <w:p w14:paraId="46935620" w14:textId="77777777" w:rsidR="00DC34DE" w:rsidRDefault="00DC34DE" w:rsidP="00DC34DE">
      <w:pPr>
        <w:pStyle w:val="PL"/>
      </w:pPr>
      <w:r>
        <w:t xml:space="preserve">                      type: array</w:t>
      </w:r>
    </w:p>
    <w:p w14:paraId="1D5BDCB9" w14:textId="77777777" w:rsidR="00DC34DE" w:rsidRDefault="00DC34DE" w:rsidP="00DC34DE">
      <w:pPr>
        <w:pStyle w:val="PL"/>
      </w:pPr>
      <w:r>
        <w:t xml:space="preserve">                      items:</w:t>
      </w:r>
    </w:p>
    <w:p w14:paraId="682F698A" w14:textId="77777777" w:rsidR="00DC34DE" w:rsidRDefault="00DC34DE" w:rsidP="00DC34DE">
      <w:pPr>
        <w:pStyle w:val="PL"/>
      </w:pPr>
      <w:r>
        <w:t xml:space="preserve">                        type: string</w:t>
      </w:r>
    </w:p>
    <w:p w14:paraId="7DF0C625" w14:textId="77777777" w:rsidR="00DC34DE" w:rsidRDefault="00DC34DE" w:rsidP="00DC34DE">
      <w:pPr>
        <w:pStyle w:val="PL"/>
      </w:pPr>
      <w:r>
        <w:t xml:space="preserve">                    relocationTriggerInfo:</w:t>
      </w:r>
    </w:p>
    <w:p w14:paraId="18EE72AE" w14:textId="77777777" w:rsidR="00DC34DE" w:rsidRDefault="00DC34DE" w:rsidP="00DC34DE">
      <w:pPr>
        <w:pStyle w:val="PL"/>
      </w:pPr>
      <w:r>
        <w:t xml:space="preserve">                      $ref: '#/components/schemas/RelocationTriggerInfo'</w:t>
      </w:r>
    </w:p>
    <w:p w14:paraId="0EB22CCB" w14:textId="77777777" w:rsidR="00DC34DE" w:rsidRDefault="00DC34DE" w:rsidP="00DC34DE">
      <w:pPr>
        <w:pStyle w:val="PL"/>
      </w:pPr>
      <w:r>
        <w:t xml:space="preserve">                    relocationRejectByASP:</w:t>
      </w:r>
    </w:p>
    <w:p w14:paraId="646D2855" w14:textId="77777777" w:rsidR="00DC34DE" w:rsidRDefault="00DC34DE" w:rsidP="00DC34DE">
      <w:pPr>
        <w:pStyle w:val="PL"/>
      </w:pPr>
      <w:r>
        <w:t xml:space="preserve">                        type: boolean</w:t>
      </w:r>
    </w:p>
    <w:p w14:paraId="4AB134BF" w14:textId="77777777" w:rsidR="00DC34DE" w:rsidRDefault="00DC34DE" w:rsidP="00DC34DE">
      <w:pPr>
        <w:pStyle w:val="PL"/>
      </w:pPr>
      <w:r>
        <w:t xml:space="preserve">        - $ref: 'TS28623_GenericNrm.yaml#/components/schemas/ManagedFunction-ncO'</w:t>
      </w:r>
    </w:p>
    <w:p w14:paraId="0B41647F" w14:textId="77777777" w:rsidR="00DC34DE" w:rsidRDefault="00DC34DE" w:rsidP="00DC34DE">
      <w:pPr>
        <w:pStyle w:val="PL"/>
      </w:pPr>
      <w:r>
        <w:t xml:space="preserve">    EASProfile-Single:</w:t>
      </w:r>
    </w:p>
    <w:p w14:paraId="66B91F32" w14:textId="77777777" w:rsidR="00DC34DE" w:rsidRDefault="00DC34DE" w:rsidP="00DC34DE">
      <w:pPr>
        <w:pStyle w:val="PL"/>
      </w:pPr>
      <w:r>
        <w:t xml:space="preserve">      allOf:</w:t>
      </w:r>
    </w:p>
    <w:p w14:paraId="66EEB0CE" w14:textId="77777777" w:rsidR="00DC34DE" w:rsidRDefault="00DC34DE" w:rsidP="00DC34DE">
      <w:pPr>
        <w:pStyle w:val="PL"/>
      </w:pPr>
      <w:r>
        <w:t xml:space="preserve">        - $ref: 'TS28623_GenericNrm.yaml#/components/schemas/Top'</w:t>
      </w:r>
    </w:p>
    <w:p w14:paraId="6E01C166" w14:textId="77777777" w:rsidR="00DC34DE" w:rsidRDefault="00DC34DE" w:rsidP="00DC34DE">
      <w:pPr>
        <w:pStyle w:val="PL"/>
      </w:pPr>
      <w:r>
        <w:t xml:space="preserve">        - type: object</w:t>
      </w:r>
    </w:p>
    <w:p w14:paraId="54655BD7" w14:textId="77777777" w:rsidR="00DC34DE" w:rsidRDefault="00DC34DE" w:rsidP="00DC34DE">
      <w:pPr>
        <w:pStyle w:val="PL"/>
      </w:pPr>
      <w:r>
        <w:t xml:space="preserve">          properties:</w:t>
      </w:r>
    </w:p>
    <w:p w14:paraId="4F8135A0" w14:textId="77777777" w:rsidR="00DC34DE" w:rsidRDefault="00DC34DE" w:rsidP="00DC34DE">
      <w:pPr>
        <w:pStyle w:val="PL"/>
      </w:pPr>
      <w:r>
        <w:t xml:space="preserve">            aCID:</w:t>
      </w:r>
    </w:p>
    <w:p w14:paraId="2AF311E5" w14:textId="77777777" w:rsidR="00DC34DE" w:rsidRDefault="00DC34DE" w:rsidP="00DC34DE">
      <w:pPr>
        <w:pStyle w:val="PL"/>
      </w:pPr>
      <w:r>
        <w:t xml:space="preserve">              type: string</w:t>
      </w:r>
    </w:p>
    <w:p w14:paraId="4A023EB4" w14:textId="77777777" w:rsidR="00DC34DE" w:rsidRDefault="00DC34DE" w:rsidP="00DC34DE">
      <w:pPr>
        <w:pStyle w:val="PL"/>
      </w:pPr>
      <w:r>
        <w:t xml:space="preserve">            eASProvider:</w:t>
      </w:r>
    </w:p>
    <w:p w14:paraId="532C684A" w14:textId="77777777" w:rsidR="00DC34DE" w:rsidRDefault="00DC34DE" w:rsidP="00DC34DE">
      <w:pPr>
        <w:pStyle w:val="PL"/>
      </w:pPr>
      <w:r>
        <w:t xml:space="preserve">              type: string</w:t>
      </w:r>
    </w:p>
    <w:p w14:paraId="69A9C41C" w14:textId="77777777" w:rsidR="00DC34DE" w:rsidRDefault="00DC34DE" w:rsidP="00DC34DE">
      <w:pPr>
        <w:pStyle w:val="PL"/>
      </w:pPr>
      <w:r>
        <w:t xml:space="preserve">            eASdescription:</w:t>
      </w:r>
    </w:p>
    <w:p w14:paraId="30D54F39" w14:textId="77777777" w:rsidR="00DC34DE" w:rsidRDefault="00DC34DE" w:rsidP="00DC34DE">
      <w:pPr>
        <w:pStyle w:val="PL"/>
      </w:pPr>
      <w:r>
        <w:t xml:space="preserve">              type: string</w:t>
      </w:r>
    </w:p>
    <w:p w14:paraId="024D0A83" w14:textId="77777777" w:rsidR="00DC34DE" w:rsidRDefault="00DC34DE" w:rsidP="00DC34DE">
      <w:pPr>
        <w:pStyle w:val="PL"/>
      </w:pPr>
      <w:r>
        <w:t xml:space="preserve">            eASSchedule:</w:t>
      </w:r>
    </w:p>
    <w:p w14:paraId="6098FE08" w14:textId="77777777" w:rsidR="00DC34DE" w:rsidRDefault="00DC34DE" w:rsidP="00DC34DE">
      <w:pPr>
        <w:pStyle w:val="PL"/>
      </w:pPr>
      <w:r>
        <w:t xml:space="preserve">              $ref: '#/components/schemas/Duration'</w:t>
      </w:r>
    </w:p>
    <w:p w14:paraId="68566CD2" w14:textId="77777777" w:rsidR="00DC34DE" w:rsidRDefault="00DC34DE" w:rsidP="00DC34DE">
      <w:pPr>
        <w:pStyle w:val="PL"/>
      </w:pPr>
      <w:r>
        <w:t xml:space="preserve">            eASGeographicalServiceArea:</w:t>
      </w:r>
    </w:p>
    <w:p w14:paraId="5699A50E" w14:textId="77777777" w:rsidR="00DC34DE" w:rsidRDefault="00DC34DE" w:rsidP="00DC34DE">
      <w:pPr>
        <w:pStyle w:val="PL"/>
      </w:pPr>
      <w:r>
        <w:t xml:space="preserve">              $ref: '#/components/schemas/GeoLoc'</w:t>
      </w:r>
    </w:p>
    <w:p w14:paraId="5F5DF216" w14:textId="77777777" w:rsidR="00DC34DE" w:rsidRDefault="00DC34DE" w:rsidP="00DC34DE">
      <w:pPr>
        <w:pStyle w:val="PL"/>
      </w:pPr>
      <w:r>
        <w:t xml:space="preserve">            eASTopologicalServiceArea:</w:t>
      </w:r>
    </w:p>
    <w:p w14:paraId="321D1454" w14:textId="77777777" w:rsidR="00DC34DE" w:rsidRDefault="00DC34DE" w:rsidP="00DC34DE">
      <w:pPr>
        <w:pStyle w:val="PL"/>
      </w:pPr>
      <w:r>
        <w:t xml:space="preserve">              $ref: '#/components/schemas/TopologicalServiceArea'</w:t>
      </w:r>
    </w:p>
    <w:p w14:paraId="20A1A84B" w14:textId="77777777" w:rsidR="00DC34DE" w:rsidRDefault="00DC34DE" w:rsidP="00DC34DE">
      <w:pPr>
        <w:pStyle w:val="PL"/>
      </w:pPr>
      <w:r>
        <w:t xml:space="preserve">            eASServicePermissionLevel:</w:t>
      </w:r>
    </w:p>
    <w:p w14:paraId="74C20D8D" w14:textId="77777777" w:rsidR="00DC34DE" w:rsidRDefault="00DC34DE" w:rsidP="00DC34DE">
      <w:pPr>
        <w:pStyle w:val="PL"/>
      </w:pPr>
      <w:r>
        <w:t xml:space="preserve">              $ref: '#/components/schemas/EASServicePermission'</w:t>
      </w:r>
    </w:p>
    <w:p w14:paraId="538EBEED" w14:textId="77777777" w:rsidR="00DC34DE" w:rsidRDefault="00DC34DE" w:rsidP="00DC34DE">
      <w:pPr>
        <w:pStyle w:val="PL"/>
      </w:pPr>
      <w:r>
        <w:t xml:space="preserve">            eASFeature:</w:t>
      </w:r>
    </w:p>
    <w:p w14:paraId="263F68BC" w14:textId="77777777" w:rsidR="00DC34DE" w:rsidRDefault="00DC34DE" w:rsidP="00DC34DE">
      <w:pPr>
        <w:pStyle w:val="PL"/>
      </w:pPr>
      <w:r>
        <w:t xml:space="preserve">              $ref: '#/components/schemas/EASFeature'</w:t>
      </w:r>
    </w:p>
    <w:p w14:paraId="69A1B795" w14:textId="77777777" w:rsidR="00DC34DE" w:rsidRDefault="00DC34DE" w:rsidP="00DC34DE">
      <w:pPr>
        <w:pStyle w:val="PL"/>
      </w:pPr>
      <w:r>
        <w:t xml:space="preserve">            eASServiceContinuitySupport:</w:t>
      </w:r>
    </w:p>
    <w:p w14:paraId="7C0CAD4F" w14:textId="77777777" w:rsidR="00DC34DE" w:rsidRDefault="00DC34DE" w:rsidP="00DC34DE">
      <w:pPr>
        <w:pStyle w:val="PL"/>
      </w:pPr>
      <w:r>
        <w:t xml:space="preserve">              type: boolean</w:t>
      </w:r>
    </w:p>
    <w:p w14:paraId="0D61BC45" w14:textId="77777777" w:rsidR="00DC34DE" w:rsidRDefault="00DC34DE" w:rsidP="00DC34DE">
      <w:pPr>
        <w:pStyle w:val="PL"/>
      </w:pPr>
      <w:r>
        <w:t xml:space="preserve">            eASDNAI:</w:t>
      </w:r>
    </w:p>
    <w:p w14:paraId="79804D3F" w14:textId="77777777" w:rsidR="00DC34DE" w:rsidRDefault="00DC34DE" w:rsidP="00DC34DE">
      <w:pPr>
        <w:pStyle w:val="PL"/>
      </w:pPr>
      <w:r>
        <w:t xml:space="preserve">              type: string</w:t>
      </w:r>
    </w:p>
    <w:p w14:paraId="4A207434" w14:textId="77777777" w:rsidR="00DC34DE" w:rsidRDefault="00DC34DE" w:rsidP="00DC34DE">
      <w:pPr>
        <w:pStyle w:val="PL"/>
      </w:pPr>
      <w:r>
        <w:t xml:space="preserve">            eASAvailabilityReportingPeriod:</w:t>
      </w:r>
    </w:p>
    <w:p w14:paraId="5A16D4B8" w14:textId="77777777" w:rsidR="00DC34DE" w:rsidRDefault="00DC34DE" w:rsidP="00DC34DE">
      <w:pPr>
        <w:pStyle w:val="PL"/>
      </w:pPr>
      <w:r>
        <w:t xml:space="preserve">              type: integer</w:t>
      </w:r>
    </w:p>
    <w:p w14:paraId="38EB6AEA" w14:textId="77777777" w:rsidR="00DC34DE" w:rsidRDefault="00DC34DE" w:rsidP="00DC34DE">
      <w:pPr>
        <w:pStyle w:val="PL"/>
      </w:pPr>
      <w:r>
        <w:t xml:space="preserve">            eASStatus:</w:t>
      </w:r>
    </w:p>
    <w:p w14:paraId="3A716534" w14:textId="77777777" w:rsidR="00DC34DE" w:rsidRDefault="00DC34DE" w:rsidP="00DC34DE">
      <w:pPr>
        <w:pStyle w:val="PL"/>
      </w:pPr>
      <w:r>
        <w:t xml:space="preserve">              $ref: '#/components/schemas/EASStatus'</w:t>
      </w:r>
    </w:p>
    <w:p w14:paraId="2B445FB2" w14:textId="77777777" w:rsidR="00DC34DE" w:rsidRDefault="00DC34DE" w:rsidP="00DC34DE">
      <w:pPr>
        <w:pStyle w:val="PL"/>
      </w:pPr>
      <w:r>
        <w:t xml:space="preserve">    EESFunction-Single:</w:t>
      </w:r>
    </w:p>
    <w:p w14:paraId="79180767" w14:textId="77777777" w:rsidR="00DC34DE" w:rsidRDefault="00DC34DE" w:rsidP="00DC34DE">
      <w:pPr>
        <w:pStyle w:val="PL"/>
      </w:pPr>
      <w:r>
        <w:t xml:space="preserve">      allOf:</w:t>
      </w:r>
    </w:p>
    <w:p w14:paraId="29E0EF28" w14:textId="77777777" w:rsidR="00DC34DE" w:rsidRDefault="00DC34DE" w:rsidP="00DC34DE">
      <w:pPr>
        <w:pStyle w:val="PL"/>
      </w:pPr>
      <w:r>
        <w:t xml:space="preserve">        - $ref: 'TS28623_GenericNrm.yaml#/components/schemas/Top'</w:t>
      </w:r>
    </w:p>
    <w:p w14:paraId="3543AB5F" w14:textId="77777777" w:rsidR="00DC34DE" w:rsidRDefault="00DC34DE" w:rsidP="00DC34DE">
      <w:pPr>
        <w:pStyle w:val="PL"/>
      </w:pPr>
      <w:r>
        <w:t xml:space="preserve">        - type: object</w:t>
      </w:r>
    </w:p>
    <w:p w14:paraId="00122D30" w14:textId="77777777" w:rsidR="00DC34DE" w:rsidRDefault="00DC34DE" w:rsidP="00DC34DE">
      <w:pPr>
        <w:pStyle w:val="PL"/>
      </w:pPr>
      <w:r>
        <w:t xml:space="preserve">          properties:</w:t>
      </w:r>
    </w:p>
    <w:p w14:paraId="545C3D76" w14:textId="77777777" w:rsidR="00DC34DE" w:rsidRDefault="00DC34DE" w:rsidP="00DC34DE">
      <w:pPr>
        <w:pStyle w:val="PL"/>
      </w:pPr>
      <w:r>
        <w:t xml:space="preserve">            attributes:</w:t>
      </w:r>
    </w:p>
    <w:p w14:paraId="71AECC74" w14:textId="77777777" w:rsidR="00DC34DE" w:rsidRDefault="00DC34DE" w:rsidP="00DC34DE">
      <w:pPr>
        <w:pStyle w:val="PL"/>
      </w:pPr>
      <w:r>
        <w:t xml:space="preserve">              allOf:</w:t>
      </w:r>
    </w:p>
    <w:p w14:paraId="59E67DE4" w14:textId="77777777" w:rsidR="00DC34DE" w:rsidRDefault="00DC34DE" w:rsidP="00DC34DE">
      <w:pPr>
        <w:pStyle w:val="PL"/>
      </w:pPr>
      <w:r>
        <w:t xml:space="preserve">                - $ref: 'TS28623_GenericNrm.yaml#/components/schemas/ManagedFunction-Attr'</w:t>
      </w:r>
    </w:p>
    <w:p w14:paraId="7A78887D" w14:textId="77777777" w:rsidR="00DC34DE" w:rsidRDefault="00DC34DE" w:rsidP="00DC34DE">
      <w:pPr>
        <w:pStyle w:val="PL"/>
      </w:pPr>
      <w:r>
        <w:t xml:space="preserve">                - type: object</w:t>
      </w:r>
    </w:p>
    <w:p w14:paraId="7D191C7E" w14:textId="77777777" w:rsidR="00DC34DE" w:rsidRDefault="00DC34DE" w:rsidP="00DC34DE">
      <w:pPr>
        <w:pStyle w:val="PL"/>
      </w:pPr>
      <w:r>
        <w:t xml:space="preserve">                  properties:</w:t>
      </w:r>
    </w:p>
    <w:p w14:paraId="4766FBFE" w14:textId="77777777" w:rsidR="00DC34DE" w:rsidRDefault="00DC34DE" w:rsidP="00DC34DE">
      <w:pPr>
        <w:pStyle w:val="PL"/>
      </w:pPr>
      <w:r>
        <w:t xml:space="preserve">                    eESIdentifier:</w:t>
      </w:r>
    </w:p>
    <w:p w14:paraId="54DE209B" w14:textId="77777777" w:rsidR="00DC34DE" w:rsidRDefault="00DC34DE" w:rsidP="00DC34DE">
      <w:pPr>
        <w:pStyle w:val="PL"/>
      </w:pPr>
      <w:r>
        <w:t xml:space="preserve">                      type: string</w:t>
      </w:r>
    </w:p>
    <w:p w14:paraId="6895B246" w14:textId="77777777" w:rsidR="00DC34DE" w:rsidRDefault="00DC34DE" w:rsidP="00DC34DE">
      <w:pPr>
        <w:pStyle w:val="PL"/>
      </w:pPr>
      <w:r>
        <w:t xml:space="preserve">                    eESServingLocation:</w:t>
      </w:r>
    </w:p>
    <w:p w14:paraId="51E50AB5" w14:textId="77777777" w:rsidR="00DC34DE" w:rsidRDefault="00DC34DE" w:rsidP="00DC34DE">
      <w:pPr>
        <w:pStyle w:val="PL"/>
      </w:pPr>
      <w:r>
        <w:t xml:space="preserve">                      type: array</w:t>
      </w:r>
    </w:p>
    <w:p w14:paraId="5AD8B571" w14:textId="77777777" w:rsidR="00DC34DE" w:rsidRDefault="00DC34DE" w:rsidP="00DC34DE">
      <w:pPr>
        <w:pStyle w:val="PL"/>
      </w:pPr>
      <w:r>
        <w:t xml:space="preserve">                      items:</w:t>
      </w:r>
    </w:p>
    <w:p w14:paraId="46B59B46" w14:textId="77777777" w:rsidR="00DC34DE" w:rsidRDefault="00DC34DE" w:rsidP="00DC34DE">
      <w:pPr>
        <w:pStyle w:val="PL"/>
      </w:pPr>
      <w:r>
        <w:t xml:space="preserve">                        $ref: '#/components/schemas/ServingLocation'</w:t>
      </w:r>
    </w:p>
    <w:p w14:paraId="4012A37F" w14:textId="77777777" w:rsidR="00DC34DE" w:rsidRDefault="00DC34DE" w:rsidP="00DC34DE">
      <w:pPr>
        <w:pStyle w:val="PL"/>
      </w:pPr>
      <w:r>
        <w:t xml:space="preserve">                    eESAddress:</w:t>
      </w:r>
    </w:p>
    <w:p w14:paraId="26171B86" w14:textId="77777777" w:rsidR="00DC34DE" w:rsidRDefault="00DC34DE" w:rsidP="00DC34DE">
      <w:pPr>
        <w:pStyle w:val="PL"/>
      </w:pPr>
      <w:r>
        <w:t xml:space="preserve">                      type: array</w:t>
      </w:r>
    </w:p>
    <w:p w14:paraId="5F87BC18" w14:textId="77777777" w:rsidR="00DC34DE" w:rsidRDefault="00DC34DE" w:rsidP="00DC34DE">
      <w:pPr>
        <w:pStyle w:val="PL"/>
      </w:pPr>
      <w:r>
        <w:t xml:space="preserve">                      items:</w:t>
      </w:r>
    </w:p>
    <w:p w14:paraId="7547CB71" w14:textId="77777777" w:rsidR="00DC34DE" w:rsidRDefault="00DC34DE" w:rsidP="00DC34DE">
      <w:pPr>
        <w:pStyle w:val="PL"/>
      </w:pPr>
      <w:r>
        <w:t xml:space="preserve">                        type: string</w:t>
      </w:r>
    </w:p>
    <w:p w14:paraId="5E54AF60" w14:textId="77777777" w:rsidR="00DC34DE" w:rsidRDefault="00DC34DE" w:rsidP="00DC34DE">
      <w:pPr>
        <w:pStyle w:val="PL"/>
      </w:pPr>
      <w:r>
        <w:t xml:space="preserve">                    softwareImageInfo:</w:t>
      </w:r>
    </w:p>
    <w:p w14:paraId="71D8E37E" w14:textId="77777777" w:rsidR="00DC34DE" w:rsidRDefault="00DC34DE" w:rsidP="00DC34DE">
      <w:pPr>
        <w:pStyle w:val="PL"/>
      </w:pPr>
      <w:r>
        <w:t xml:space="preserve">                      $ref: '#/components/schemas/SoftwareImageInfo'</w:t>
      </w:r>
    </w:p>
    <w:p w14:paraId="289C4F03" w14:textId="77777777" w:rsidR="00DC34DE" w:rsidRDefault="00DC34DE" w:rsidP="00DC34DE">
      <w:pPr>
        <w:pStyle w:val="PL"/>
      </w:pPr>
      <w:r>
        <w:t xml:space="preserve">                    serviceContinuitySupport:</w:t>
      </w:r>
    </w:p>
    <w:p w14:paraId="0F8FF1D8" w14:textId="77777777" w:rsidR="00DC34DE" w:rsidRDefault="00DC34DE" w:rsidP="00DC34DE">
      <w:pPr>
        <w:pStyle w:val="PL"/>
      </w:pPr>
      <w:r>
        <w:t xml:space="preserve">                      type: boolean</w:t>
      </w:r>
    </w:p>
    <w:p w14:paraId="203DB773" w14:textId="77777777" w:rsidR="00DC34DE" w:rsidRDefault="00DC34DE" w:rsidP="00DC34DE">
      <w:pPr>
        <w:pStyle w:val="PL"/>
      </w:pPr>
      <w:r>
        <w:t xml:space="preserve">                    eASFunctionRef:</w:t>
      </w:r>
    </w:p>
    <w:p w14:paraId="510E4521" w14:textId="77777777" w:rsidR="00DC34DE" w:rsidRDefault="00DC34DE" w:rsidP="00DC34DE">
      <w:pPr>
        <w:pStyle w:val="PL"/>
      </w:pPr>
      <w:r>
        <w:t xml:space="preserve">                      $ref: 'TS28623_ComDefs.yaml#/components/schemas/DnList'  </w:t>
      </w:r>
    </w:p>
    <w:p w14:paraId="2B7ED8A2" w14:textId="77777777" w:rsidR="00DC34DE" w:rsidRDefault="00DC34DE" w:rsidP="00DC34DE">
      <w:pPr>
        <w:pStyle w:val="PL"/>
      </w:pPr>
      <w:r>
        <w:t xml:space="preserve">        - $ref: 'TS28623_GenericNrm.yaml#/components/schemas/ManagedFunction-ncO'</w:t>
      </w:r>
    </w:p>
    <w:p w14:paraId="3C4989EE" w14:textId="77777777" w:rsidR="00DC34DE" w:rsidRDefault="00DC34DE" w:rsidP="00DC34DE">
      <w:pPr>
        <w:pStyle w:val="PL"/>
      </w:pPr>
    </w:p>
    <w:p w14:paraId="6C3D4973" w14:textId="77777777" w:rsidR="00DC34DE" w:rsidRDefault="00DC34DE" w:rsidP="00DC34DE">
      <w:pPr>
        <w:pStyle w:val="PL"/>
      </w:pPr>
      <w:r>
        <w:t xml:space="preserve">    ECSFunction-Single:</w:t>
      </w:r>
    </w:p>
    <w:p w14:paraId="0637A064" w14:textId="77777777" w:rsidR="00DC34DE" w:rsidRDefault="00DC34DE" w:rsidP="00DC34DE">
      <w:pPr>
        <w:pStyle w:val="PL"/>
      </w:pPr>
      <w:r>
        <w:t xml:space="preserve">      allOf:</w:t>
      </w:r>
    </w:p>
    <w:p w14:paraId="1F10C71D" w14:textId="77777777" w:rsidR="00DC34DE" w:rsidRDefault="00DC34DE" w:rsidP="00DC34DE">
      <w:pPr>
        <w:pStyle w:val="PL"/>
      </w:pPr>
      <w:r>
        <w:t xml:space="preserve">        - $ref: 'TS28623_GenericNrm.yaml#/components/schemas/Top'</w:t>
      </w:r>
    </w:p>
    <w:p w14:paraId="61B37282" w14:textId="77777777" w:rsidR="00DC34DE" w:rsidRDefault="00DC34DE" w:rsidP="00DC34DE">
      <w:pPr>
        <w:pStyle w:val="PL"/>
      </w:pPr>
      <w:r>
        <w:t xml:space="preserve">        - type: object</w:t>
      </w:r>
    </w:p>
    <w:p w14:paraId="3C3CD04D" w14:textId="77777777" w:rsidR="00DC34DE" w:rsidRDefault="00DC34DE" w:rsidP="00DC34DE">
      <w:pPr>
        <w:pStyle w:val="PL"/>
      </w:pPr>
      <w:r>
        <w:t xml:space="preserve">          properties:</w:t>
      </w:r>
    </w:p>
    <w:p w14:paraId="040FE31B" w14:textId="77777777" w:rsidR="00DC34DE" w:rsidRDefault="00DC34DE" w:rsidP="00DC34DE">
      <w:pPr>
        <w:pStyle w:val="PL"/>
      </w:pPr>
      <w:r>
        <w:t xml:space="preserve">            attributes:</w:t>
      </w:r>
    </w:p>
    <w:p w14:paraId="70884112" w14:textId="77777777" w:rsidR="00DC34DE" w:rsidRDefault="00DC34DE" w:rsidP="00DC34DE">
      <w:pPr>
        <w:pStyle w:val="PL"/>
      </w:pPr>
      <w:r>
        <w:t xml:space="preserve">              allOf:</w:t>
      </w:r>
    </w:p>
    <w:p w14:paraId="36354D92" w14:textId="77777777" w:rsidR="00DC34DE" w:rsidRDefault="00DC34DE" w:rsidP="00DC34DE">
      <w:pPr>
        <w:pStyle w:val="PL"/>
      </w:pPr>
      <w:r>
        <w:t xml:space="preserve">                - $ref: 'TS28623_GenericNrm.yaml#/components/schemas/ManagedFunction-Attr'</w:t>
      </w:r>
    </w:p>
    <w:p w14:paraId="35EDA199" w14:textId="77777777" w:rsidR="00DC34DE" w:rsidRDefault="00DC34DE" w:rsidP="00DC34DE">
      <w:pPr>
        <w:pStyle w:val="PL"/>
      </w:pPr>
      <w:r>
        <w:t xml:space="preserve">                - type: object</w:t>
      </w:r>
    </w:p>
    <w:p w14:paraId="785D2FF6" w14:textId="77777777" w:rsidR="00DC34DE" w:rsidRDefault="00DC34DE" w:rsidP="00DC34DE">
      <w:pPr>
        <w:pStyle w:val="PL"/>
      </w:pPr>
      <w:r>
        <w:t xml:space="preserve">                  properties:</w:t>
      </w:r>
    </w:p>
    <w:p w14:paraId="2A05F837" w14:textId="77777777" w:rsidR="00DC34DE" w:rsidRDefault="00DC34DE" w:rsidP="00DC34DE">
      <w:pPr>
        <w:pStyle w:val="PL"/>
      </w:pPr>
      <w:r>
        <w:t xml:space="preserve">                    eCSAddress:</w:t>
      </w:r>
    </w:p>
    <w:p w14:paraId="42101598" w14:textId="77777777" w:rsidR="00DC34DE" w:rsidRDefault="00DC34DE" w:rsidP="00DC34DE">
      <w:pPr>
        <w:pStyle w:val="PL"/>
      </w:pPr>
      <w:r>
        <w:t xml:space="preserve">                      type: string</w:t>
      </w:r>
    </w:p>
    <w:p w14:paraId="7E194A39" w14:textId="77777777" w:rsidR="00DC34DE" w:rsidRDefault="00DC34DE" w:rsidP="00DC34DE">
      <w:pPr>
        <w:pStyle w:val="PL"/>
      </w:pPr>
      <w:r>
        <w:t xml:space="preserve">                    providerIdentifier:</w:t>
      </w:r>
    </w:p>
    <w:p w14:paraId="2B415D07" w14:textId="77777777" w:rsidR="00DC34DE" w:rsidRDefault="00DC34DE" w:rsidP="00DC34DE">
      <w:pPr>
        <w:pStyle w:val="PL"/>
      </w:pPr>
      <w:r>
        <w:t xml:space="preserve">                      type: string</w:t>
      </w:r>
    </w:p>
    <w:p w14:paraId="059A93D0" w14:textId="77777777" w:rsidR="00DC34DE" w:rsidRDefault="00DC34DE" w:rsidP="00DC34DE">
      <w:pPr>
        <w:pStyle w:val="PL"/>
      </w:pPr>
      <w:r>
        <w:t xml:space="preserve">                    edgeDataNetworkRef:</w:t>
      </w:r>
    </w:p>
    <w:p w14:paraId="162543DE" w14:textId="77777777" w:rsidR="00DC34DE" w:rsidRDefault="00DC34DE" w:rsidP="00DC34DE">
      <w:pPr>
        <w:pStyle w:val="PL"/>
      </w:pPr>
      <w:r>
        <w:t xml:space="preserve">                      $ref: 'TS28623_ComDefs.yaml#/components/schemas/DnList'</w:t>
      </w:r>
    </w:p>
    <w:p w14:paraId="2EA9630E" w14:textId="77777777" w:rsidR="00DC34DE" w:rsidRDefault="00DC34DE" w:rsidP="00DC34DE">
      <w:pPr>
        <w:pStyle w:val="PL"/>
      </w:pPr>
      <w:r>
        <w:t xml:space="preserve">                    eESFuncitonRef:</w:t>
      </w:r>
    </w:p>
    <w:p w14:paraId="3349EDE6" w14:textId="77777777" w:rsidR="00DC34DE" w:rsidRDefault="00DC34DE" w:rsidP="00DC34DE">
      <w:pPr>
        <w:pStyle w:val="PL"/>
      </w:pPr>
      <w:r>
        <w:t xml:space="preserve">                      $ref: 'TS28623_ComDefs.yaml#/components/schemas/DnList'</w:t>
      </w:r>
    </w:p>
    <w:p w14:paraId="363853EB" w14:textId="77777777" w:rsidR="00DC34DE" w:rsidRDefault="00DC34DE" w:rsidP="00DC34DE">
      <w:pPr>
        <w:pStyle w:val="PL"/>
      </w:pPr>
      <w:r>
        <w:t xml:space="preserve">                    softwareImageInfo:</w:t>
      </w:r>
    </w:p>
    <w:p w14:paraId="29F81D2A" w14:textId="77777777" w:rsidR="00DC34DE" w:rsidRDefault="00DC34DE" w:rsidP="00DC34DE">
      <w:pPr>
        <w:pStyle w:val="PL"/>
      </w:pPr>
      <w:r>
        <w:t xml:space="preserve">                      $ref: '#/components/schemas/SoftwareImageInfo'</w:t>
      </w:r>
    </w:p>
    <w:p w14:paraId="2E838FFA" w14:textId="77777777" w:rsidR="00DC34DE" w:rsidRDefault="00DC34DE" w:rsidP="00DC34DE">
      <w:pPr>
        <w:pStyle w:val="PL"/>
      </w:pPr>
      <w:r>
        <w:t xml:space="preserve">        - $ref: 'TS28623_GenericNrm.yaml#/components/schemas/ManagedFunction-ncO'</w:t>
      </w:r>
    </w:p>
    <w:p w14:paraId="08373ABF" w14:textId="77777777" w:rsidR="00DC34DE" w:rsidRDefault="00DC34DE" w:rsidP="00DC34DE">
      <w:pPr>
        <w:pStyle w:val="PL"/>
      </w:pPr>
    </w:p>
    <w:p w14:paraId="49D56B75" w14:textId="77777777" w:rsidR="00DC34DE" w:rsidRDefault="00DC34DE" w:rsidP="00DC34DE">
      <w:pPr>
        <w:pStyle w:val="PL"/>
      </w:pPr>
      <w:r>
        <w:t xml:space="preserve">    EASRequirements-Single:</w:t>
      </w:r>
    </w:p>
    <w:p w14:paraId="1B883894" w14:textId="77777777" w:rsidR="00DC34DE" w:rsidRDefault="00DC34DE" w:rsidP="00DC34DE">
      <w:pPr>
        <w:pStyle w:val="PL"/>
      </w:pPr>
      <w:r>
        <w:t xml:space="preserve">      allOf:</w:t>
      </w:r>
    </w:p>
    <w:p w14:paraId="53EF4DC5" w14:textId="77777777" w:rsidR="00DC34DE" w:rsidRDefault="00DC34DE" w:rsidP="00DC34DE">
      <w:pPr>
        <w:pStyle w:val="PL"/>
      </w:pPr>
      <w:r>
        <w:t xml:space="preserve">        - $ref: 'TS28623_GenericNrm.yaml#/components/schemas/Top'</w:t>
      </w:r>
    </w:p>
    <w:p w14:paraId="1E876DC3" w14:textId="77777777" w:rsidR="00DC34DE" w:rsidRDefault="00DC34DE" w:rsidP="00DC34DE">
      <w:pPr>
        <w:pStyle w:val="PL"/>
      </w:pPr>
      <w:r>
        <w:t xml:space="preserve">        - type: object</w:t>
      </w:r>
    </w:p>
    <w:p w14:paraId="4C8A9A98" w14:textId="77777777" w:rsidR="00DC34DE" w:rsidRDefault="00DC34DE" w:rsidP="00DC34DE">
      <w:pPr>
        <w:pStyle w:val="PL"/>
      </w:pPr>
      <w:r>
        <w:t xml:space="preserve">          properties:</w:t>
      </w:r>
    </w:p>
    <w:p w14:paraId="7C59A15E" w14:textId="77777777" w:rsidR="00DC34DE" w:rsidRDefault="00DC34DE" w:rsidP="00DC34DE">
      <w:pPr>
        <w:pStyle w:val="PL"/>
      </w:pPr>
      <w:r>
        <w:t xml:space="preserve">            requiredEASservingLocation:</w:t>
      </w:r>
    </w:p>
    <w:p w14:paraId="15907F6C" w14:textId="77777777" w:rsidR="00DC34DE" w:rsidRDefault="00DC34DE" w:rsidP="00DC34DE">
      <w:pPr>
        <w:pStyle w:val="PL"/>
      </w:pPr>
      <w:r>
        <w:t xml:space="preserve">              $ref: '#/components/schemas/ServingLocation'</w:t>
      </w:r>
    </w:p>
    <w:p w14:paraId="637517D7" w14:textId="77777777" w:rsidR="00DC34DE" w:rsidRDefault="00DC34DE" w:rsidP="00DC34DE">
      <w:pPr>
        <w:pStyle w:val="PL"/>
      </w:pPr>
      <w:r>
        <w:t xml:space="preserve">            affinityAntiAffinity:</w:t>
      </w:r>
    </w:p>
    <w:p w14:paraId="1E20897F" w14:textId="77777777" w:rsidR="00DC34DE" w:rsidRDefault="00DC34DE" w:rsidP="00DC34DE">
      <w:pPr>
        <w:pStyle w:val="PL"/>
      </w:pPr>
      <w:r>
        <w:t xml:space="preserve">              $ref: '#/components/schemas/AffinityAntiAffinity'</w:t>
      </w:r>
    </w:p>
    <w:p w14:paraId="61478050" w14:textId="77777777" w:rsidR="00DC34DE" w:rsidRDefault="00DC34DE" w:rsidP="00DC34DE">
      <w:pPr>
        <w:pStyle w:val="PL"/>
      </w:pPr>
      <w:r>
        <w:t xml:space="preserve">            serviceContinuity:</w:t>
      </w:r>
    </w:p>
    <w:p w14:paraId="0F12593A" w14:textId="77777777" w:rsidR="00DC34DE" w:rsidRDefault="00DC34DE" w:rsidP="00DC34DE">
      <w:pPr>
        <w:pStyle w:val="PL"/>
      </w:pPr>
      <w:r>
        <w:t xml:space="preserve">              type: boolean</w:t>
      </w:r>
    </w:p>
    <w:p w14:paraId="4DF5C995" w14:textId="77777777" w:rsidR="00DC34DE" w:rsidRDefault="00DC34DE" w:rsidP="00DC34DE">
      <w:pPr>
        <w:pStyle w:val="PL"/>
      </w:pPr>
      <w:r>
        <w:t xml:space="preserve">            virtualResource:</w:t>
      </w:r>
    </w:p>
    <w:p w14:paraId="694325DA" w14:textId="77777777" w:rsidR="00DC34DE" w:rsidRDefault="00DC34DE" w:rsidP="00DC34DE">
      <w:pPr>
        <w:pStyle w:val="PL"/>
      </w:pPr>
      <w:r>
        <w:t xml:space="preserve">              $ref: '#/components/schemas/VirtualResource'</w:t>
      </w:r>
    </w:p>
    <w:p w14:paraId="50101C66" w14:textId="77777777" w:rsidR="00DC34DE" w:rsidRDefault="00DC34DE" w:rsidP="00DC34DE">
      <w:pPr>
        <w:pStyle w:val="PL"/>
      </w:pPr>
      <w:r>
        <w:t xml:space="preserve">            softwareImageInfo:</w:t>
      </w:r>
    </w:p>
    <w:p w14:paraId="151E46BB" w14:textId="77777777" w:rsidR="00DC34DE" w:rsidRDefault="00DC34DE" w:rsidP="00DC34DE">
      <w:pPr>
        <w:pStyle w:val="PL"/>
      </w:pPr>
      <w:r>
        <w:t xml:space="preserve">              $ref: '#/components/schemas/SoftwareImageInfo'</w:t>
      </w:r>
    </w:p>
    <w:p w14:paraId="458C26F6" w14:textId="77777777" w:rsidR="00DC34DE" w:rsidRDefault="00DC34DE" w:rsidP="00DC34DE">
      <w:pPr>
        <w:pStyle w:val="PL"/>
      </w:pPr>
      <w:r>
        <w:t xml:space="preserve">            eASSchedule:</w:t>
      </w:r>
    </w:p>
    <w:p w14:paraId="2CBF7998" w14:textId="77777777" w:rsidR="00DC34DE" w:rsidRDefault="00DC34DE" w:rsidP="00DC34DE">
      <w:pPr>
        <w:pStyle w:val="PL"/>
      </w:pPr>
      <w:r>
        <w:t xml:space="preserve">              $ref: '#/components/schemas/Duration'</w:t>
      </w:r>
    </w:p>
    <w:p w14:paraId="48A887F9" w14:textId="77777777" w:rsidR="00DC34DE" w:rsidRDefault="00DC34DE" w:rsidP="00DC34DE">
      <w:pPr>
        <w:pStyle w:val="PL"/>
      </w:pPr>
      <w:r>
        <w:t xml:space="preserve">            eASFeature:</w:t>
      </w:r>
    </w:p>
    <w:p w14:paraId="04752770" w14:textId="77777777" w:rsidR="00DC34DE" w:rsidRDefault="00DC34DE" w:rsidP="00DC34DE">
      <w:pPr>
        <w:pStyle w:val="PL"/>
      </w:pPr>
      <w:r>
        <w:t xml:space="preserve">              $ref: '#/components/schemas/EASFeature'</w:t>
      </w:r>
    </w:p>
    <w:p w14:paraId="1D76AE35" w14:textId="77777777" w:rsidR="00DC34DE" w:rsidRDefault="00DC34DE" w:rsidP="00DC34DE">
      <w:pPr>
        <w:pStyle w:val="PL"/>
      </w:pPr>
      <w:r>
        <w:t xml:space="preserve">            relocationPolicy:</w:t>
      </w:r>
    </w:p>
    <w:p w14:paraId="11BAC28F" w14:textId="77777777" w:rsidR="00DC34DE" w:rsidRDefault="00DC34DE" w:rsidP="00DC34DE">
      <w:pPr>
        <w:pStyle w:val="PL"/>
      </w:pPr>
      <w:r>
        <w:t xml:space="preserve">              type: string</w:t>
      </w:r>
    </w:p>
    <w:p w14:paraId="44C6A28B" w14:textId="77777777" w:rsidR="00DC34DE" w:rsidRDefault="00DC34DE" w:rsidP="00DC34DE">
      <w:pPr>
        <w:pStyle w:val="PL"/>
      </w:pPr>
      <w:r>
        <w:t xml:space="preserve">              description: any of enumrated value</w:t>
      </w:r>
    </w:p>
    <w:p w14:paraId="135689FD" w14:textId="77777777" w:rsidR="00DC34DE" w:rsidRDefault="00DC34DE" w:rsidP="00DC34DE">
      <w:pPr>
        <w:pStyle w:val="PL"/>
      </w:pPr>
      <w:r>
        <w:t xml:space="preserve">              enum:</w:t>
      </w:r>
    </w:p>
    <w:p w14:paraId="79F85A11" w14:textId="77777777" w:rsidR="00DC34DE" w:rsidRDefault="00DC34DE" w:rsidP="00DC34DE">
      <w:pPr>
        <w:pStyle w:val="PL"/>
      </w:pPr>
      <w:r>
        <w:t xml:space="preserve">                - YES</w:t>
      </w:r>
    </w:p>
    <w:p w14:paraId="47A42FFE" w14:textId="77777777" w:rsidR="00DC34DE" w:rsidRDefault="00DC34DE" w:rsidP="00DC34DE">
      <w:pPr>
        <w:pStyle w:val="PL"/>
      </w:pPr>
      <w:r>
        <w:t xml:space="preserve">                - NO</w:t>
      </w:r>
    </w:p>
    <w:p w14:paraId="00D1F9D2" w14:textId="77777777" w:rsidR="00DC34DE" w:rsidRDefault="00DC34DE" w:rsidP="00DC34DE">
      <w:pPr>
        <w:pStyle w:val="PL"/>
      </w:pPr>
      <w:r>
        <w:t xml:space="preserve">                - YESwNOTIFY</w:t>
      </w:r>
    </w:p>
    <w:p w14:paraId="126998E7" w14:textId="77777777" w:rsidR="00DC34DE" w:rsidRDefault="00DC34DE" w:rsidP="00DC34DE">
      <w:pPr>
        <w:pStyle w:val="PL"/>
      </w:pPr>
      <w:r>
        <w:t xml:space="preserve">            federationID:</w:t>
      </w:r>
    </w:p>
    <w:p w14:paraId="51CF17BF" w14:textId="77777777" w:rsidR="00DC34DE" w:rsidRDefault="00DC34DE" w:rsidP="00DC34DE">
      <w:pPr>
        <w:pStyle w:val="PL"/>
      </w:pPr>
      <w:r>
        <w:t xml:space="preserve">              type: string</w:t>
      </w:r>
    </w:p>
    <w:p w14:paraId="10CED654" w14:textId="77777777" w:rsidR="00DC34DE" w:rsidRDefault="00DC34DE" w:rsidP="00DC34DE">
      <w:pPr>
        <w:pStyle w:val="PL"/>
      </w:pPr>
      <w:r>
        <w:t xml:space="preserve">            eASDeploymentMonitor:</w:t>
      </w:r>
    </w:p>
    <w:p w14:paraId="6A01031E" w14:textId="77777777" w:rsidR="00DC34DE" w:rsidRDefault="00DC34DE" w:rsidP="00DC34DE">
      <w:pPr>
        <w:pStyle w:val="PL"/>
      </w:pPr>
      <w:r>
        <w:t xml:space="preserve">              $ref: 'TS28623_GenericNrm.yaml#/components/schemas/ProcessMonitor'</w:t>
      </w:r>
    </w:p>
    <w:p w14:paraId="43E1955A" w14:textId="77777777" w:rsidR="00DC34DE" w:rsidRDefault="00DC34DE" w:rsidP="00DC34DE">
      <w:pPr>
        <w:pStyle w:val="PL"/>
      </w:pPr>
      <w:r>
        <w:t xml:space="preserve">            reservationJobRef:</w:t>
      </w:r>
    </w:p>
    <w:p w14:paraId="402B7669" w14:textId="77777777" w:rsidR="00DC34DE" w:rsidRDefault="00DC34DE" w:rsidP="00DC34DE">
      <w:pPr>
        <w:pStyle w:val="PL"/>
      </w:pPr>
      <w:r>
        <w:t xml:space="preserve">              $ref: 'TS28623_ComDefs.yaml#/components/schemas/Dn'</w:t>
      </w:r>
    </w:p>
    <w:p w14:paraId="5E6A7661" w14:textId="77777777" w:rsidR="00DC34DE" w:rsidRDefault="00DC34DE" w:rsidP="00DC34DE">
      <w:pPr>
        <w:pStyle w:val="PL"/>
      </w:pPr>
      <w:r>
        <w:t xml:space="preserve">    EASResourceReservationJob-Single:</w:t>
      </w:r>
    </w:p>
    <w:p w14:paraId="2B1C6603" w14:textId="77777777" w:rsidR="00DC34DE" w:rsidRDefault="00DC34DE" w:rsidP="00DC34DE">
      <w:pPr>
        <w:pStyle w:val="PL"/>
      </w:pPr>
      <w:r>
        <w:t xml:space="preserve">      allOf:</w:t>
      </w:r>
    </w:p>
    <w:p w14:paraId="7B824F3D" w14:textId="77777777" w:rsidR="00DC34DE" w:rsidRDefault="00DC34DE" w:rsidP="00DC34DE">
      <w:pPr>
        <w:pStyle w:val="PL"/>
      </w:pPr>
      <w:r>
        <w:t xml:space="preserve">        - $ref: 'TS28623_GenericNrm.yaml#/components/schemas/Top'</w:t>
      </w:r>
    </w:p>
    <w:p w14:paraId="5126C24F" w14:textId="77777777" w:rsidR="00DC34DE" w:rsidRDefault="00DC34DE" w:rsidP="00DC34DE">
      <w:pPr>
        <w:pStyle w:val="PL"/>
      </w:pPr>
      <w:r>
        <w:t xml:space="preserve">        - type: object</w:t>
      </w:r>
    </w:p>
    <w:p w14:paraId="56F920F2" w14:textId="77777777" w:rsidR="00DC34DE" w:rsidRDefault="00DC34DE" w:rsidP="00DC34DE">
      <w:pPr>
        <w:pStyle w:val="PL"/>
      </w:pPr>
      <w:r>
        <w:t xml:space="preserve">          properties:</w:t>
      </w:r>
    </w:p>
    <w:p w14:paraId="2E71D25C" w14:textId="77777777" w:rsidR="00DC34DE" w:rsidRDefault="00DC34DE" w:rsidP="00DC34DE">
      <w:pPr>
        <w:pStyle w:val="PL"/>
      </w:pPr>
      <w:r>
        <w:t xml:space="preserve">            reservationLocation:</w:t>
      </w:r>
    </w:p>
    <w:p w14:paraId="5F9FE338" w14:textId="77777777" w:rsidR="00DC34DE" w:rsidRDefault="00DC34DE" w:rsidP="00DC34DE">
      <w:pPr>
        <w:pStyle w:val="PL"/>
      </w:pPr>
      <w:r>
        <w:t xml:space="preserve">              $ref: '#/components/schemas/ServingLocation'</w:t>
      </w:r>
    </w:p>
    <w:p w14:paraId="13DCC658" w14:textId="77777777" w:rsidR="00DC34DE" w:rsidRDefault="00DC34DE" w:rsidP="00DC34DE">
      <w:pPr>
        <w:pStyle w:val="PL"/>
      </w:pPr>
      <w:r>
        <w:t xml:space="preserve">            resourceReservationRequirement:</w:t>
      </w:r>
    </w:p>
    <w:p w14:paraId="17B1E022" w14:textId="77777777" w:rsidR="00DC34DE" w:rsidRDefault="00DC34DE" w:rsidP="00DC34DE">
      <w:pPr>
        <w:pStyle w:val="PL"/>
      </w:pPr>
      <w:r>
        <w:t xml:space="preserve">              type: array</w:t>
      </w:r>
    </w:p>
    <w:p w14:paraId="1DF03ABE" w14:textId="77777777" w:rsidR="00DC34DE" w:rsidRDefault="00DC34DE" w:rsidP="00DC34DE">
      <w:pPr>
        <w:pStyle w:val="PL"/>
      </w:pPr>
      <w:r>
        <w:t xml:space="preserve">              items:</w:t>
      </w:r>
    </w:p>
    <w:p w14:paraId="240A3BF4" w14:textId="77777777" w:rsidR="00DC34DE" w:rsidRDefault="00DC34DE" w:rsidP="00DC34DE">
      <w:pPr>
        <w:pStyle w:val="PL"/>
      </w:pPr>
      <w:r>
        <w:t xml:space="preserve">                $ref: '#/components/schemas/ResourceReservationRequirement'</w:t>
      </w:r>
    </w:p>
    <w:p w14:paraId="37AACA92" w14:textId="77777777" w:rsidR="00DC34DE" w:rsidRDefault="00DC34DE" w:rsidP="00DC34DE">
      <w:pPr>
        <w:pStyle w:val="PL"/>
      </w:pPr>
      <w:r>
        <w:t xml:space="preserve">            requestedReservationExpiration:</w:t>
      </w:r>
    </w:p>
    <w:p w14:paraId="2E2A0F18" w14:textId="77777777" w:rsidR="00DC34DE" w:rsidRDefault="00DC34DE" w:rsidP="00DC34DE">
      <w:pPr>
        <w:pStyle w:val="PL"/>
      </w:pPr>
      <w:r>
        <w:t xml:space="preserve">              $ref: 'TS28623_ComDefs.yaml#/components/schemas/DateTime'</w:t>
      </w:r>
    </w:p>
    <w:p w14:paraId="5A7A3AA7" w14:textId="77777777" w:rsidR="00DC34DE" w:rsidRDefault="00DC34DE" w:rsidP="00DC34DE">
      <w:pPr>
        <w:pStyle w:val="PL"/>
      </w:pPr>
      <w:r>
        <w:t xml:space="preserve">            resourceReservationStatus:</w:t>
      </w:r>
    </w:p>
    <w:p w14:paraId="1E28EEB0" w14:textId="77777777" w:rsidR="00DC34DE" w:rsidRDefault="00DC34DE" w:rsidP="00DC34DE">
      <w:pPr>
        <w:pStyle w:val="PL"/>
      </w:pPr>
      <w:r>
        <w:t xml:space="preserve">              type: array</w:t>
      </w:r>
    </w:p>
    <w:p w14:paraId="23599D7F" w14:textId="77777777" w:rsidR="00DC34DE" w:rsidRDefault="00DC34DE" w:rsidP="00DC34DE">
      <w:pPr>
        <w:pStyle w:val="PL"/>
      </w:pPr>
      <w:r>
        <w:t xml:space="preserve">              items:</w:t>
      </w:r>
    </w:p>
    <w:p w14:paraId="3FFBD685" w14:textId="77777777" w:rsidR="00DC34DE" w:rsidRDefault="00DC34DE" w:rsidP="00DC34DE">
      <w:pPr>
        <w:pStyle w:val="PL"/>
      </w:pPr>
      <w:r>
        <w:t xml:space="preserve">                $ref: '#/components/schemas/ResourceReservationStatus'</w:t>
      </w:r>
    </w:p>
    <w:p w14:paraId="3B618DCC" w14:textId="77777777" w:rsidR="00DC34DE" w:rsidRDefault="00DC34DE" w:rsidP="00DC34DE">
      <w:pPr>
        <w:pStyle w:val="PL"/>
      </w:pPr>
      <w:r>
        <w:t xml:space="preserve">    EdgeFederation-Single:</w:t>
      </w:r>
    </w:p>
    <w:p w14:paraId="2889B103" w14:textId="77777777" w:rsidR="00DC34DE" w:rsidRDefault="00DC34DE" w:rsidP="00DC34DE">
      <w:pPr>
        <w:pStyle w:val="PL"/>
      </w:pPr>
      <w:r>
        <w:t xml:space="preserve">      allOf:</w:t>
      </w:r>
    </w:p>
    <w:p w14:paraId="45589B21" w14:textId="77777777" w:rsidR="00DC34DE" w:rsidRDefault="00DC34DE" w:rsidP="00DC34DE">
      <w:pPr>
        <w:pStyle w:val="PL"/>
      </w:pPr>
      <w:r>
        <w:t xml:space="preserve">        - $ref: 'TS28623_GenericNrm.yaml#/components/schemas/Top'</w:t>
      </w:r>
    </w:p>
    <w:p w14:paraId="73440F10" w14:textId="77777777" w:rsidR="00DC34DE" w:rsidRDefault="00DC34DE" w:rsidP="00DC34DE">
      <w:pPr>
        <w:pStyle w:val="PL"/>
      </w:pPr>
      <w:r>
        <w:t xml:space="preserve">        - type: object</w:t>
      </w:r>
    </w:p>
    <w:p w14:paraId="1502BCFF" w14:textId="77777777" w:rsidR="00DC34DE" w:rsidRDefault="00DC34DE" w:rsidP="00DC34DE">
      <w:pPr>
        <w:pStyle w:val="PL"/>
      </w:pPr>
      <w:r>
        <w:t xml:space="preserve">          properties:</w:t>
      </w:r>
    </w:p>
    <w:p w14:paraId="25193092" w14:textId="77777777" w:rsidR="00DC34DE" w:rsidRDefault="00DC34DE" w:rsidP="00DC34DE">
      <w:pPr>
        <w:pStyle w:val="PL"/>
      </w:pPr>
      <w:r>
        <w:t xml:space="preserve">            participatingOPiD:</w:t>
      </w:r>
    </w:p>
    <w:p w14:paraId="526911C7" w14:textId="77777777" w:rsidR="00DC34DE" w:rsidRDefault="00DC34DE" w:rsidP="00DC34DE">
      <w:pPr>
        <w:pStyle w:val="PL"/>
      </w:pPr>
      <w:r>
        <w:t xml:space="preserve">              type: string</w:t>
      </w:r>
    </w:p>
    <w:p w14:paraId="23DBD6BD" w14:textId="77777777" w:rsidR="00DC34DE" w:rsidRDefault="00DC34DE" w:rsidP="00DC34DE">
      <w:pPr>
        <w:pStyle w:val="PL"/>
      </w:pPr>
      <w:r>
        <w:t xml:space="preserve">            originatingOPiD:</w:t>
      </w:r>
    </w:p>
    <w:p w14:paraId="43C9C329" w14:textId="77777777" w:rsidR="00DC34DE" w:rsidRDefault="00DC34DE" w:rsidP="00DC34DE">
      <w:pPr>
        <w:pStyle w:val="PL"/>
      </w:pPr>
      <w:r>
        <w:t xml:space="preserve">              type: string</w:t>
      </w:r>
    </w:p>
    <w:p w14:paraId="2E50E612" w14:textId="77777777" w:rsidR="00DC34DE" w:rsidRDefault="00DC34DE" w:rsidP="00DC34DE">
      <w:pPr>
        <w:pStyle w:val="PL"/>
      </w:pPr>
      <w:r>
        <w:t xml:space="preserve">    OperatorEdgeFederation-Single:</w:t>
      </w:r>
    </w:p>
    <w:p w14:paraId="709702C6" w14:textId="77777777" w:rsidR="00DC34DE" w:rsidRDefault="00DC34DE" w:rsidP="00DC34DE">
      <w:pPr>
        <w:pStyle w:val="PL"/>
      </w:pPr>
      <w:r>
        <w:t xml:space="preserve">      allOf:</w:t>
      </w:r>
    </w:p>
    <w:p w14:paraId="6C5255A5" w14:textId="77777777" w:rsidR="00DC34DE" w:rsidRDefault="00DC34DE" w:rsidP="00DC34DE">
      <w:pPr>
        <w:pStyle w:val="PL"/>
      </w:pPr>
      <w:r>
        <w:t xml:space="preserve">        - $ref: 'TS28623_GenericNrm.yaml#/components/schemas/Top'</w:t>
      </w:r>
    </w:p>
    <w:p w14:paraId="2DAC948D" w14:textId="77777777" w:rsidR="00DC34DE" w:rsidRDefault="00DC34DE" w:rsidP="00DC34DE">
      <w:pPr>
        <w:pStyle w:val="PL"/>
      </w:pPr>
      <w:r>
        <w:t xml:space="preserve">        - type: object</w:t>
      </w:r>
    </w:p>
    <w:p w14:paraId="50CBB791" w14:textId="77777777" w:rsidR="00DC34DE" w:rsidRDefault="00DC34DE" w:rsidP="00DC34DE">
      <w:pPr>
        <w:pStyle w:val="PL"/>
      </w:pPr>
      <w:r>
        <w:t xml:space="preserve">          properties:</w:t>
      </w:r>
    </w:p>
    <w:p w14:paraId="324E276B" w14:textId="77777777" w:rsidR="00DC34DE" w:rsidRDefault="00DC34DE" w:rsidP="00DC34DE">
      <w:pPr>
        <w:pStyle w:val="PL"/>
      </w:pPr>
      <w:r>
        <w:t xml:space="preserve">            federationID:</w:t>
      </w:r>
    </w:p>
    <w:p w14:paraId="7B4B035E" w14:textId="77777777" w:rsidR="00DC34DE" w:rsidRDefault="00DC34DE" w:rsidP="00DC34DE">
      <w:pPr>
        <w:pStyle w:val="PL"/>
      </w:pPr>
      <w:r>
        <w:t xml:space="preserve">              type: string</w:t>
      </w:r>
    </w:p>
    <w:p w14:paraId="07CD22A4" w14:textId="77777777" w:rsidR="00DC34DE" w:rsidRDefault="00DC34DE" w:rsidP="00DC34DE">
      <w:pPr>
        <w:pStyle w:val="PL"/>
      </w:pPr>
      <w:r>
        <w:t xml:space="preserve">            FederationExpiry:</w:t>
      </w:r>
    </w:p>
    <w:p w14:paraId="63B699DC" w14:textId="77777777" w:rsidR="00DC34DE" w:rsidRDefault="00DC34DE" w:rsidP="00DC34DE">
      <w:pPr>
        <w:pStyle w:val="PL"/>
      </w:pPr>
      <w:r>
        <w:t xml:space="preserve">              $ref: 'TS28623_ComDefs.yaml#/components/schemas/DateTime'</w:t>
      </w:r>
    </w:p>
    <w:p w14:paraId="6F39742C" w14:textId="77777777" w:rsidR="00DC34DE" w:rsidRDefault="00DC34DE" w:rsidP="00DC34DE">
      <w:pPr>
        <w:pStyle w:val="PL"/>
      </w:pPr>
      <w:r>
        <w:t xml:space="preserve">            originatedOPiD:</w:t>
      </w:r>
    </w:p>
    <w:p w14:paraId="0A2AA15E" w14:textId="77777777" w:rsidR="00DC34DE" w:rsidRDefault="00DC34DE" w:rsidP="00DC34DE">
      <w:pPr>
        <w:pStyle w:val="PL"/>
      </w:pPr>
      <w:r>
        <w:t xml:space="preserve">              type: string</w:t>
      </w:r>
    </w:p>
    <w:p w14:paraId="207D3D7C" w14:textId="77777777" w:rsidR="00DC34DE" w:rsidRDefault="00DC34DE" w:rsidP="00DC34DE">
      <w:pPr>
        <w:pStyle w:val="PL"/>
      </w:pPr>
      <w:r>
        <w:t xml:space="preserve">            avaibleEDNList:</w:t>
      </w:r>
    </w:p>
    <w:p w14:paraId="7FAC8992" w14:textId="77777777" w:rsidR="00DC34DE" w:rsidRDefault="00DC34DE" w:rsidP="00DC34DE">
      <w:pPr>
        <w:pStyle w:val="PL"/>
      </w:pPr>
      <w:r>
        <w:t xml:space="preserve">              $ref: '#/components/schemas/AvailableEDNList'</w:t>
      </w:r>
    </w:p>
    <w:p w14:paraId="1926A9D7" w14:textId="77777777" w:rsidR="00DC34DE" w:rsidRDefault="00DC34DE" w:rsidP="00DC34DE">
      <w:pPr>
        <w:pStyle w:val="PL"/>
      </w:pPr>
      <w:r>
        <w:t xml:space="preserve">            acceptedEDN:</w:t>
      </w:r>
    </w:p>
    <w:p w14:paraId="7B4E640F" w14:textId="77777777" w:rsidR="00DC34DE" w:rsidRDefault="00DC34DE" w:rsidP="00DC34DE">
      <w:pPr>
        <w:pStyle w:val="PL"/>
      </w:pPr>
      <w:r>
        <w:t xml:space="preserve">              $ref: 'TS28623_ComDefs.yaml#/components/schemas/DnList'</w:t>
      </w:r>
    </w:p>
    <w:p w14:paraId="0961942E" w14:textId="77777777" w:rsidR="00DC34DE" w:rsidRDefault="00DC34DE" w:rsidP="00DC34DE">
      <w:pPr>
        <w:pStyle w:val="PL"/>
      </w:pPr>
      <w:r>
        <w:t xml:space="preserve">    OperatorEdgeDataNetwork-Single:</w:t>
      </w:r>
    </w:p>
    <w:p w14:paraId="7F7E5E95" w14:textId="77777777" w:rsidR="00DC34DE" w:rsidRDefault="00DC34DE" w:rsidP="00DC34DE">
      <w:pPr>
        <w:pStyle w:val="PL"/>
      </w:pPr>
      <w:r>
        <w:t xml:space="preserve">      allOf:</w:t>
      </w:r>
    </w:p>
    <w:p w14:paraId="2DFF6AF9" w14:textId="77777777" w:rsidR="00DC34DE" w:rsidRDefault="00DC34DE" w:rsidP="00DC34DE">
      <w:pPr>
        <w:pStyle w:val="PL"/>
      </w:pPr>
      <w:r>
        <w:t xml:space="preserve">        - $ref: 'TS28623_GenericNrm.yaml#/components/schemas/Top'</w:t>
      </w:r>
    </w:p>
    <w:p w14:paraId="3AB79B37" w14:textId="77777777" w:rsidR="00DC34DE" w:rsidRDefault="00DC34DE" w:rsidP="00DC34DE">
      <w:pPr>
        <w:pStyle w:val="PL"/>
      </w:pPr>
      <w:r>
        <w:t xml:space="preserve">        - type: object</w:t>
      </w:r>
    </w:p>
    <w:p w14:paraId="30CA4EC5" w14:textId="77777777" w:rsidR="00DC34DE" w:rsidRDefault="00DC34DE" w:rsidP="00DC34DE">
      <w:pPr>
        <w:pStyle w:val="PL"/>
      </w:pPr>
      <w:r>
        <w:t xml:space="preserve">          properties:</w:t>
      </w:r>
    </w:p>
    <w:p w14:paraId="5EDABC9D" w14:textId="77777777" w:rsidR="00DC34DE" w:rsidRDefault="00DC34DE" w:rsidP="00DC34DE">
      <w:pPr>
        <w:pStyle w:val="PL"/>
      </w:pPr>
      <w:r>
        <w:t xml:space="preserve">            availableEASResource:</w:t>
      </w:r>
    </w:p>
    <w:p w14:paraId="0882B0B3" w14:textId="77777777" w:rsidR="00DC34DE" w:rsidRDefault="00DC34DE" w:rsidP="00DC34DE">
      <w:pPr>
        <w:pStyle w:val="PL"/>
      </w:pPr>
      <w:r>
        <w:t xml:space="preserve">              $ref: 'TS28623_ComDefs.yaml#/components/schemas/DnList'</w:t>
      </w:r>
    </w:p>
    <w:p w14:paraId="18C17874" w14:textId="77777777" w:rsidR="00DC34DE" w:rsidRDefault="00DC34DE" w:rsidP="00DC34DE">
      <w:pPr>
        <w:pStyle w:val="PL"/>
      </w:pPr>
      <w:r>
        <w:t xml:space="preserve">            edgeDataNetworkRef:</w:t>
      </w:r>
    </w:p>
    <w:p w14:paraId="5136C12C" w14:textId="77777777" w:rsidR="00DC34DE" w:rsidRDefault="00DC34DE" w:rsidP="00DC34DE">
      <w:pPr>
        <w:pStyle w:val="PL"/>
      </w:pPr>
      <w:r>
        <w:t xml:space="preserve">              $ref: 'TS28623_ComDefs.yaml#/components/schemas/DnList'</w:t>
      </w:r>
    </w:p>
    <w:p w14:paraId="3C9D9651" w14:textId="77777777" w:rsidR="00DC34DE" w:rsidRDefault="00DC34DE" w:rsidP="00DC34DE">
      <w:pPr>
        <w:pStyle w:val="PL"/>
      </w:pPr>
    </w:p>
    <w:p w14:paraId="049C7965" w14:textId="77777777" w:rsidR="00DC34DE" w:rsidRDefault="00DC34DE" w:rsidP="00DC34DE">
      <w:pPr>
        <w:pStyle w:val="PL"/>
      </w:pPr>
    </w:p>
    <w:p w14:paraId="01E9D49D" w14:textId="77777777" w:rsidR="00DC34DE" w:rsidRDefault="00DC34DE" w:rsidP="00DC34DE">
      <w:pPr>
        <w:pStyle w:val="PL"/>
      </w:pPr>
      <w:r>
        <w:t xml:space="preserve">#-------- Definition of JSON arrays for name-contained IOCs ----------------------                               </w:t>
      </w:r>
    </w:p>
    <w:p w14:paraId="028E3200" w14:textId="77777777" w:rsidR="00DC34DE" w:rsidRDefault="00DC34DE" w:rsidP="00DC34DE">
      <w:pPr>
        <w:pStyle w:val="PL"/>
      </w:pPr>
    </w:p>
    <w:p w14:paraId="1BE12308" w14:textId="77777777" w:rsidR="00DC34DE" w:rsidRDefault="00DC34DE" w:rsidP="00DC34DE">
      <w:pPr>
        <w:pStyle w:val="PL"/>
      </w:pPr>
      <w:r>
        <w:t xml:space="preserve">    EASFunction-Multiple:</w:t>
      </w:r>
    </w:p>
    <w:p w14:paraId="27099CB6" w14:textId="77777777" w:rsidR="00DC34DE" w:rsidRDefault="00DC34DE" w:rsidP="00DC34DE">
      <w:pPr>
        <w:pStyle w:val="PL"/>
      </w:pPr>
      <w:r>
        <w:t xml:space="preserve">      type: array</w:t>
      </w:r>
    </w:p>
    <w:p w14:paraId="36CDAB70" w14:textId="77777777" w:rsidR="00DC34DE" w:rsidRDefault="00DC34DE" w:rsidP="00DC34DE">
      <w:pPr>
        <w:pStyle w:val="PL"/>
      </w:pPr>
      <w:r>
        <w:t xml:space="preserve">      items:</w:t>
      </w:r>
    </w:p>
    <w:p w14:paraId="0B36BFCF" w14:textId="77777777" w:rsidR="00DC34DE" w:rsidRDefault="00DC34DE" w:rsidP="00DC34DE">
      <w:pPr>
        <w:pStyle w:val="PL"/>
      </w:pPr>
      <w:r>
        <w:t xml:space="preserve">        $ref: '#/components/schemas/EASFunction-Single'   </w:t>
      </w:r>
    </w:p>
    <w:p w14:paraId="4E690CB0" w14:textId="77777777" w:rsidR="00DC34DE" w:rsidRDefault="00DC34DE" w:rsidP="00DC34DE">
      <w:pPr>
        <w:pStyle w:val="PL"/>
      </w:pPr>
      <w:r>
        <w:t xml:space="preserve">    ECSFunction-Multiple:</w:t>
      </w:r>
    </w:p>
    <w:p w14:paraId="2F18A763" w14:textId="77777777" w:rsidR="00DC34DE" w:rsidRDefault="00DC34DE" w:rsidP="00DC34DE">
      <w:pPr>
        <w:pStyle w:val="PL"/>
      </w:pPr>
      <w:r>
        <w:t xml:space="preserve">      type: array</w:t>
      </w:r>
    </w:p>
    <w:p w14:paraId="5FDA4692" w14:textId="77777777" w:rsidR="00DC34DE" w:rsidRDefault="00DC34DE" w:rsidP="00DC34DE">
      <w:pPr>
        <w:pStyle w:val="PL"/>
      </w:pPr>
      <w:r>
        <w:t xml:space="preserve">      items:</w:t>
      </w:r>
    </w:p>
    <w:p w14:paraId="53D2456D" w14:textId="77777777" w:rsidR="00DC34DE" w:rsidRDefault="00DC34DE" w:rsidP="00DC34DE">
      <w:pPr>
        <w:pStyle w:val="PL"/>
      </w:pPr>
      <w:r>
        <w:t xml:space="preserve">        $ref: '#/components/schemas/ECSFunction-Single'</w:t>
      </w:r>
    </w:p>
    <w:p w14:paraId="44BE4023" w14:textId="77777777" w:rsidR="00DC34DE" w:rsidRDefault="00DC34DE" w:rsidP="00DC34DE">
      <w:pPr>
        <w:pStyle w:val="PL"/>
      </w:pPr>
      <w:r>
        <w:t xml:space="preserve">    EESFunction-Multiple:</w:t>
      </w:r>
    </w:p>
    <w:p w14:paraId="51AF5AE0" w14:textId="77777777" w:rsidR="00DC34DE" w:rsidRDefault="00DC34DE" w:rsidP="00DC34DE">
      <w:pPr>
        <w:pStyle w:val="PL"/>
      </w:pPr>
      <w:r>
        <w:t xml:space="preserve">      type: array</w:t>
      </w:r>
    </w:p>
    <w:p w14:paraId="4F3E2D40" w14:textId="77777777" w:rsidR="00DC34DE" w:rsidRDefault="00DC34DE" w:rsidP="00DC34DE">
      <w:pPr>
        <w:pStyle w:val="PL"/>
      </w:pPr>
      <w:r>
        <w:t xml:space="preserve">      items:</w:t>
      </w:r>
    </w:p>
    <w:p w14:paraId="1F5ABCFB" w14:textId="77777777" w:rsidR="00DC34DE" w:rsidRDefault="00DC34DE" w:rsidP="00DC34DE">
      <w:pPr>
        <w:pStyle w:val="PL"/>
      </w:pPr>
      <w:r>
        <w:t xml:space="preserve">        $ref: '#/components/schemas/EESFunction-Single'</w:t>
      </w:r>
    </w:p>
    <w:p w14:paraId="77109CA8" w14:textId="77777777" w:rsidR="00DC34DE" w:rsidRDefault="00DC34DE" w:rsidP="00DC34DE">
      <w:pPr>
        <w:pStyle w:val="PL"/>
      </w:pPr>
      <w:r>
        <w:t xml:space="preserve">    EdgeDataNetwork-Multiple:</w:t>
      </w:r>
    </w:p>
    <w:p w14:paraId="5356D111" w14:textId="77777777" w:rsidR="00DC34DE" w:rsidRDefault="00DC34DE" w:rsidP="00DC34DE">
      <w:pPr>
        <w:pStyle w:val="PL"/>
      </w:pPr>
      <w:r>
        <w:t xml:space="preserve">      type: array</w:t>
      </w:r>
    </w:p>
    <w:p w14:paraId="449F52B7" w14:textId="77777777" w:rsidR="00DC34DE" w:rsidRDefault="00DC34DE" w:rsidP="00DC34DE">
      <w:pPr>
        <w:pStyle w:val="PL"/>
      </w:pPr>
      <w:r>
        <w:t xml:space="preserve">      items:</w:t>
      </w:r>
    </w:p>
    <w:p w14:paraId="2F3512A5" w14:textId="77777777" w:rsidR="00DC34DE" w:rsidRDefault="00DC34DE" w:rsidP="00DC34DE">
      <w:pPr>
        <w:pStyle w:val="PL"/>
      </w:pPr>
      <w:r>
        <w:t xml:space="preserve">        $ref: '#/components/schemas/EdgeDataNetwork-Single'</w:t>
      </w:r>
    </w:p>
    <w:p w14:paraId="22190774" w14:textId="77777777" w:rsidR="00DC34DE" w:rsidRDefault="00DC34DE" w:rsidP="00DC34DE">
      <w:pPr>
        <w:pStyle w:val="PL"/>
      </w:pPr>
      <w:r>
        <w:t xml:space="preserve">    EASProfile-Multiple:</w:t>
      </w:r>
    </w:p>
    <w:p w14:paraId="353FB9DE" w14:textId="77777777" w:rsidR="00DC34DE" w:rsidRDefault="00DC34DE" w:rsidP="00DC34DE">
      <w:pPr>
        <w:pStyle w:val="PL"/>
      </w:pPr>
      <w:r>
        <w:t xml:space="preserve">      type: array</w:t>
      </w:r>
    </w:p>
    <w:p w14:paraId="68CA537C" w14:textId="77777777" w:rsidR="00DC34DE" w:rsidRDefault="00DC34DE" w:rsidP="00DC34DE">
      <w:pPr>
        <w:pStyle w:val="PL"/>
      </w:pPr>
      <w:r>
        <w:t xml:space="preserve">      items:</w:t>
      </w:r>
    </w:p>
    <w:p w14:paraId="34F1B415" w14:textId="77777777" w:rsidR="00DC34DE" w:rsidRDefault="00DC34DE" w:rsidP="00DC34DE">
      <w:pPr>
        <w:pStyle w:val="PL"/>
      </w:pPr>
      <w:r>
        <w:t xml:space="preserve">        $ref: '#/components/schemas/EASProfile-Single'</w:t>
      </w:r>
    </w:p>
    <w:p w14:paraId="37966305" w14:textId="77777777" w:rsidR="00DC34DE" w:rsidRDefault="00DC34DE" w:rsidP="00DC34DE">
      <w:pPr>
        <w:pStyle w:val="PL"/>
      </w:pPr>
      <w:r>
        <w:t xml:space="preserve">    EdgeFederation-Multiple:</w:t>
      </w:r>
    </w:p>
    <w:p w14:paraId="1F61850B" w14:textId="77777777" w:rsidR="00DC34DE" w:rsidRDefault="00DC34DE" w:rsidP="00DC34DE">
      <w:pPr>
        <w:pStyle w:val="PL"/>
      </w:pPr>
      <w:r>
        <w:t xml:space="preserve">      type: array</w:t>
      </w:r>
    </w:p>
    <w:p w14:paraId="7B39C2BF" w14:textId="77777777" w:rsidR="00DC34DE" w:rsidRDefault="00DC34DE" w:rsidP="00DC34DE">
      <w:pPr>
        <w:pStyle w:val="PL"/>
      </w:pPr>
      <w:r>
        <w:t xml:space="preserve">      items:</w:t>
      </w:r>
    </w:p>
    <w:p w14:paraId="71F10BB9" w14:textId="77777777" w:rsidR="00DC34DE" w:rsidRDefault="00DC34DE" w:rsidP="00DC34DE">
      <w:pPr>
        <w:pStyle w:val="PL"/>
      </w:pPr>
      <w:r>
        <w:t xml:space="preserve">        $ref: '#/components/schemas/EASProfile-Single'</w:t>
      </w:r>
    </w:p>
    <w:p w14:paraId="475BBF9A" w14:textId="77777777" w:rsidR="00DC34DE" w:rsidRDefault="00DC34DE" w:rsidP="00DC34DE">
      <w:pPr>
        <w:pStyle w:val="PL"/>
      </w:pPr>
      <w:r>
        <w:t xml:space="preserve">    OperatorEdgeFederation-Multiple:</w:t>
      </w:r>
    </w:p>
    <w:p w14:paraId="25D2597A" w14:textId="77777777" w:rsidR="00DC34DE" w:rsidRDefault="00DC34DE" w:rsidP="00DC34DE">
      <w:pPr>
        <w:pStyle w:val="PL"/>
      </w:pPr>
      <w:r>
        <w:t xml:space="preserve">      type: array</w:t>
      </w:r>
    </w:p>
    <w:p w14:paraId="11BF71B1" w14:textId="77777777" w:rsidR="00DC34DE" w:rsidRDefault="00DC34DE" w:rsidP="00DC34DE">
      <w:pPr>
        <w:pStyle w:val="PL"/>
      </w:pPr>
      <w:r>
        <w:t xml:space="preserve">      items:</w:t>
      </w:r>
    </w:p>
    <w:p w14:paraId="78795B01" w14:textId="77777777" w:rsidR="00DC34DE" w:rsidRDefault="00DC34DE" w:rsidP="00DC34DE">
      <w:pPr>
        <w:pStyle w:val="PL"/>
      </w:pPr>
      <w:r>
        <w:t xml:space="preserve">        $ref: '#/components/schemas/OperatorEdgeFederation-Single'</w:t>
      </w:r>
    </w:p>
    <w:p w14:paraId="62A52F0C" w14:textId="77777777" w:rsidR="00DC34DE" w:rsidRDefault="00DC34DE" w:rsidP="00DC34DE">
      <w:pPr>
        <w:pStyle w:val="PL"/>
      </w:pPr>
      <w:r>
        <w:t xml:space="preserve">    OperatorEdgeDataNetwork-Multiple:</w:t>
      </w:r>
    </w:p>
    <w:p w14:paraId="760AB899" w14:textId="77777777" w:rsidR="00DC34DE" w:rsidRDefault="00DC34DE" w:rsidP="00DC34DE">
      <w:pPr>
        <w:pStyle w:val="PL"/>
      </w:pPr>
      <w:r>
        <w:t xml:space="preserve">      type: array</w:t>
      </w:r>
    </w:p>
    <w:p w14:paraId="1458AC3D" w14:textId="77777777" w:rsidR="00DC34DE" w:rsidRDefault="00DC34DE" w:rsidP="00DC34DE">
      <w:pPr>
        <w:pStyle w:val="PL"/>
      </w:pPr>
      <w:r>
        <w:t xml:space="preserve">      items:</w:t>
      </w:r>
    </w:p>
    <w:p w14:paraId="28D44DF1" w14:textId="77777777" w:rsidR="00DC34DE" w:rsidRDefault="00DC34DE" w:rsidP="00DC34DE">
      <w:pPr>
        <w:pStyle w:val="PL"/>
      </w:pPr>
      <w:r>
        <w:t xml:space="preserve">        $ref: '#/components/schemas/OperatorEdgeDataNetwork-Single'</w:t>
      </w:r>
    </w:p>
    <w:p w14:paraId="73BEEFB6" w14:textId="77777777" w:rsidR="00DC34DE" w:rsidRDefault="00DC34DE" w:rsidP="00DC34DE">
      <w:pPr>
        <w:pStyle w:val="PL"/>
      </w:pPr>
    </w:p>
    <w:p w14:paraId="7EFF1F29" w14:textId="77777777" w:rsidR="00DC34DE" w:rsidRDefault="00DC34DE" w:rsidP="00DC34DE">
      <w:pPr>
        <w:pStyle w:val="PL"/>
      </w:pPr>
      <w:r>
        <w:t xml:space="preserve">        </w:t>
      </w:r>
    </w:p>
    <w:p w14:paraId="1C5B6673" w14:textId="77777777" w:rsidR="00DC34DE" w:rsidRDefault="00DC34DE" w:rsidP="00DC34DE">
      <w:pPr>
        <w:pStyle w:val="PL"/>
      </w:pPr>
      <w:r>
        <w:t xml:space="preserve">#--------------------------------- Definition ------------------------------------                          </w:t>
      </w:r>
    </w:p>
    <w:p w14:paraId="79761BAC" w14:textId="77777777" w:rsidR="00DC34DE" w:rsidRDefault="00DC34DE" w:rsidP="00DC34DE">
      <w:pPr>
        <w:pStyle w:val="PL"/>
      </w:pPr>
    </w:p>
    <w:p w14:paraId="431083C7" w14:textId="77777777" w:rsidR="00DC34DE" w:rsidRDefault="00DC34DE" w:rsidP="00DC34DE">
      <w:pPr>
        <w:pStyle w:val="PL"/>
      </w:pPr>
      <w:r>
        <w:t xml:space="preserve">    resources-edgeNrm:</w:t>
      </w:r>
    </w:p>
    <w:p w14:paraId="6B9C5184" w14:textId="77777777" w:rsidR="00DC34DE" w:rsidRDefault="00DC34DE" w:rsidP="00DC34DE">
      <w:pPr>
        <w:pStyle w:val="PL"/>
      </w:pPr>
      <w:r>
        <w:t xml:space="preserve">      oneOf:</w:t>
      </w:r>
    </w:p>
    <w:p w14:paraId="66F02831" w14:textId="77777777" w:rsidR="00DC34DE" w:rsidRDefault="00DC34DE" w:rsidP="00DC34DE">
      <w:pPr>
        <w:pStyle w:val="PL"/>
      </w:pPr>
      <w:r>
        <w:t xml:space="preserve">        - $ref: '#/components/schemas/MnS'</w:t>
      </w:r>
    </w:p>
    <w:p w14:paraId="6AF501EF" w14:textId="77777777" w:rsidR="00DC34DE" w:rsidRDefault="00DC34DE" w:rsidP="00DC34DE">
      <w:pPr>
        <w:pStyle w:val="PL"/>
      </w:pPr>
      <w:r>
        <w:t xml:space="preserve">        - $ref: '#/components/schemas/EASFunction-Single'</w:t>
      </w:r>
    </w:p>
    <w:p w14:paraId="54582615" w14:textId="77777777" w:rsidR="00DC34DE" w:rsidRDefault="00DC34DE" w:rsidP="00DC34DE">
      <w:pPr>
        <w:pStyle w:val="PL"/>
      </w:pPr>
      <w:r>
        <w:t xml:space="preserve">        - $ref: '#/components/schemas/ECSFunction-Single'</w:t>
      </w:r>
    </w:p>
    <w:p w14:paraId="54B9E1FF" w14:textId="77777777" w:rsidR="00DC34DE" w:rsidRDefault="00DC34DE" w:rsidP="00DC34DE">
      <w:pPr>
        <w:pStyle w:val="PL"/>
      </w:pPr>
      <w:r>
        <w:t xml:space="preserve">        - $ref: '#/components/schemas/EESFunction-Single'</w:t>
      </w:r>
    </w:p>
    <w:p w14:paraId="7A1FE2D4" w14:textId="77777777" w:rsidR="00DC34DE" w:rsidRDefault="00DC34DE" w:rsidP="00DC34DE">
      <w:pPr>
        <w:pStyle w:val="PL"/>
      </w:pPr>
      <w:r>
        <w:t xml:space="preserve">        - $ref: '#/components/schemas/EdgeDataNetwork-Single'</w:t>
      </w:r>
    </w:p>
    <w:p w14:paraId="344DCE23" w14:textId="77777777" w:rsidR="00DC34DE" w:rsidRDefault="00DC34DE" w:rsidP="00DC34DE">
      <w:pPr>
        <w:pStyle w:val="PL"/>
      </w:pPr>
      <w:r>
        <w:t xml:space="preserve">        - $ref: '#/components/schemas/EASRequirements-Single'</w:t>
      </w:r>
    </w:p>
    <w:p w14:paraId="27E9D694" w14:textId="77777777" w:rsidR="00DC34DE" w:rsidRDefault="00DC34DE" w:rsidP="00DC34DE">
      <w:pPr>
        <w:pStyle w:val="PL"/>
      </w:pPr>
      <w:r>
        <w:t xml:space="preserve">        - $ref: '#/components/schemas/EASProfile-Single'</w:t>
      </w:r>
    </w:p>
    <w:p w14:paraId="50D9B8A4" w14:textId="77777777" w:rsidR="00DC34DE" w:rsidRDefault="00DC34DE" w:rsidP="00DC34DE">
      <w:pPr>
        <w:pStyle w:val="PL"/>
      </w:pPr>
      <w:r>
        <w:t xml:space="preserve">        - $ref: '#/components/schemas/EdgeFederation-Single'</w:t>
      </w:r>
    </w:p>
    <w:p w14:paraId="4B8D535A" w14:textId="77777777" w:rsidR="00DC34DE" w:rsidRDefault="00DC34DE" w:rsidP="00DC34DE">
      <w:pPr>
        <w:pStyle w:val="PL"/>
      </w:pPr>
      <w:r>
        <w:t xml:space="preserve">        - $ref: '#/components/schemas/OperatorEdgeFederation-Single'</w:t>
      </w:r>
    </w:p>
    <w:p w14:paraId="07C3937E" w14:textId="77777777" w:rsidR="00DC34DE" w:rsidRDefault="00DC34DE" w:rsidP="00DC34DE">
      <w:pPr>
        <w:pStyle w:val="PL"/>
      </w:pPr>
      <w:r>
        <w:t xml:space="preserve">        - $ref: '#/components/schemas/OperatorEdgeDataNetwork-Single'</w:t>
      </w:r>
    </w:p>
    <w:p w14:paraId="74FDFC8C" w14:textId="77777777" w:rsidR="00DC34DE" w:rsidRDefault="00DC34DE" w:rsidP="00DC34DE">
      <w:pPr>
        <w:pStyle w:val="PL"/>
      </w:pPr>
      <w:r>
        <w:t xml:space="preserve">        - $ref: '#/components/schemas/EASResourceReservationJob-Single'</w:t>
      </w:r>
    </w:p>
    <w:p w14:paraId="4ECE7467" w14:textId="77777777" w:rsidR="00DC34DE" w:rsidRPr="002A399E" w:rsidRDefault="00DC34DE" w:rsidP="00DC34DE">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780" w:name="_Toc105516643"/>
      <w:bookmarkStart w:id="781" w:name="_Toc163048396"/>
      <w:r w:rsidRPr="00802B99">
        <w:t>Annex B (normative):</w:t>
      </w:r>
      <w:r w:rsidRPr="00802B99">
        <w:br/>
      </w:r>
      <w:bookmarkEnd w:id="780"/>
      <w:r w:rsidRPr="00802B99">
        <w:t>Availability Zone</w:t>
      </w:r>
      <w:bookmarkEnd w:id="781"/>
    </w:p>
    <w:p w14:paraId="20776151" w14:textId="22D7B94E" w:rsidR="00C36E39" w:rsidRPr="00926D4D" w:rsidRDefault="006D3EBD" w:rsidP="00C36E39">
      <w:pPr>
        <w:pStyle w:val="Heading1"/>
      </w:pPr>
      <w:bookmarkStart w:id="782" w:name="_Toc105516644"/>
      <w:bookmarkStart w:id="783" w:name="_Toc163048397"/>
      <w:r>
        <w:t>B</w:t>
      </w:r>
      <w:r w:rsidR="00C36E39" w:rsidRPr="00926D4D">
        <w:t>.1</w:t>
      </w:r>
      <w:r w:rsidR="00C36E39" w:rsidRPr="00926D4D">
        <w:tab/>
        <w:t>General</w:t>
      </w:r>
      <w:bookmarkEnd w:id="782"/>
      <w:bookmarkEnd w:id="783"/>
      <w:r w:rsidR="00C36E39" w:rsidRPr="00926D4D">
        <w:t xml:space="preserve"> </w:t>
      </w:r>
    </w:p>
    <w:p w14:paraId="1EDD2A28" w14:textId="1F9C615F" w:rsidR="00C36E39" w:rsidRDefault="00C36E39" w:rsidP="00C36E39">
      <w:pPr>
        <w:keepNext/>
        <w:keepLines/>
        <w:rPr>
          <w:lang w:val="en-US" w:eastAsia="ja-JP"/>
        </w:rPr>
      </w:pPr>
      <w:r w:rsidRPr="006C6E27">
        <w:rPr>
          <w:lang w:val="en-US" w:eastAsia="ja-JP"/>
        </w:rPr>
        <w:t>An Availability Zone</w:t>
      </w:r>
      <w:r>
        <w:rPr>
          <w:lang w:val="en-US" w:eastAsia="ja-JP"/>
        </w:rPr>
        <w:t xml:space="preserve"> [14]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an Application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784" w:name="_Toc163048398"/>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784"/>
    </w:p>
    <w:p w14:paraId="36F92356" w14:textId="77777777" w:rsidR="00C36E39" w:rsidRDefault="00C36E39" w:rsidP="00C36E39">
      <w:pPr>
        <w:keepNext/>
        <w:keepLines/>
      </w:pPr>
      <w:r>
        <w:t>The following figure shows the relation between AZ and EDN.</w:t>
      </w:r>
    </w:p>
    <w:bookmarkStart w:id="785" w:name="_MON_1740835867"/>
    <w:bookmarkEnd w:id="785"/>
    <w:p w14:paraId="0ECD5BE2" w14:textId="0AA7F38F" w:rsidR="00C36E39" w:rsidRDefault="006D3EBD" w:rsidP="006D3EBD">
      <w:pPr>
        <w:pStyle w:val="TH"/>
      </w:pPr>
      <w:r>
        <w:object w:dxaOrig="9026" w:dyaOrig="1231" w14:anchorId="21C9BFCF">
          <v:shape id="_x0000_i1062" type="#_x0000_t75" style="width:451.2pt;height:61.2pt" o:ole="">
            <v:imagedata r:id="rId84" o:title=""/>
          </v:shape>
          <o:OLEObject Type="Embed" ProgID="Word.Document.12" ShapeID="_x0000_i1062" DrawAspect="Content" ObjectID="_1773661044" r:id="rId85">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786" w:name="_Toc163048399"/>
      <w:r w:rsidRPr="00926D4D">
        <w:t xml:space="preserve">Annex </w:t>
      </w:r>
      <w:r>
        <w:t>C</w:t>
      </w:r>
      <w:r w:rsidRPr="00926D4D">
        <w:t xml:space="preserve"> (</w:t>
      </w:r>
      <w:r>
        <w:t>Informative</w:t>
      </w:r>
      <w:r w:rsidRPr="00926D4D">
        <w:t>):</w:t>
      </w:r>
      <w:r w:rsidRPr="00926D4D">
        <w:br/>
      </w:r>
      <w:r>
        <w:t>GSMA OP introduction and concept mapping</w:t>
      </w:r>
      <w:bookmarkEnd w:id="786"/>
    </w:p>
    <w:p w14:paraId="6FCCA705" w14:textId="77777777" w:rsidR="007F7040" w:rsidRPr="009726FF" w:rsidRDefault="007F7040" w:rsidP="007F7040">
      <w:pPr>
        <w:rPr>
          <w:lang w:eastAsia="zh-CN"/>
        </w:rPr>
      </w:pPr>
      <w:r w:rsidRPr="009726FF">
        <w:rPr>
          <w:rFonts w:hint="eastAsia"/>
          <w:lang w:eastAsia="zh-CN"/>
        </w:rPr>
        <w:t>T</w:t>
      </w:r>
      <w:r w:rsidRPr="009726FF">
        <w:rPr>
          <w:lang w:eastAsia="zh-CN"/>
        </w:rPr>
        <w:t xml:space="preserve">he Operator Platform (OP) is defined by GSMA OPG [2],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787" w:name="_MON_1740836113"/>
    <w:bookmarkEnd w:id="787"/>
    <w:p w14:paraId="6DB23CBC" w14:textId="02C7A820" w:rsidR="007F7040" w:rsidRPr="009726FF" w:rsidRDefault="007F7040" w:rsidP="007F7040">
      <w:pPr>
        <w:pStyle w:val="TH"/>
        <w:rPr>
          <w:lang w:eastAsia="en-GB"/>
        </w:rPr>
      </w:pPr>
      <w:r>
        <w:rPr>
          <w:lang w:eastAsia="en-GB"/>
        </w:rPr>
        <w:object w:dxaOrig="9030" w:dyaOrig="4300" w14:anchorId="36BC10E7">
          <v:shape id="_x0000_i1063" type="#_x0000_t75" style="width:451.8pt;height:214.8pt" o:ole="">
            <v:imagedata r:id="rId86" o:title=""/>
          </v:shape>
          <o:OLEObject Type="Embed" ProgID="Word.Document.12" ShapeID="_x0000_i1063" DrawAspect="Content" ObjectID="_1773661045" r:id="rId87">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4F0076E7"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Application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77777777" w:rsidR="007F7040" w:rsidRPr="00926D4D" w:rsidRDefault="007F7040" w:rsidP="00C36E39">
      <w:pPr>
        <w:pStyle w:val="TF"/>
      </w:pPr>
    </w:p>
    <w:p w14:paraId="21CE0A89" w14:textId="727C975A" w:rsidR="00CA64CF" w:rsidRPr="00926D4D" w:rsidRDefault="00CA64CF" w:rsidP="00660CEB">
      <w:pPr>
        <w:pStyle w:val="Heading8"/>
      </w:pPr>
      <w:bookmarkStart w:id="788" w:name="_Toc96612110"/>
      <w:bookmarkStart w:id="789" w:name="_Toc96936254"/>
      <w:bookmarkStart w:id="790" w:name="_Toc96936512"/>
      <w:bookmarkStart w:id="791" w:name="_Toc163048400"/>
      <w:r w:rsidRPr="00926D4D">
        <w:t xml:space="preserve">Annex </w:t>
      </w:r>
      <w:r w:rsidR="0000135A">
        <w:t>D</w:t>
      </w:r>
      <w:r w:rsidR="007F7040" w:rsidRPr="00926D4D">
        <w:t xml:space="preserve"> </w:t>
      </w:r>
      <w:r w:rsidRPr="00926D4D">
        <w:t>(informative):</w:t>
      </w:r>
      <w:r w:rsidRPr="00926D4D">
        <w:br/>
        <w:t>Change history</w:t>
      </w:r>
      <w:bookmarkEnd w:id="788"/>
      <w:bookmarkEnd w:id="789"/>
      <w:bookmarkEnd w:id="790"/>
      <w:bookmarkEnd w:id="7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r w:rsidRPr="002B3D7B">
              <w:rPr>
                <w:sz w:val="16"/>
                <w:szCs w:val="16"/>
              </w:rPr>
              <w:t>DraftCR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TS28.538 Rel18 correction to Schema definition Issues for SubNetwork of OpenAPI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”isOrdered” and “isUnique”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Rel-18 CR TS 28.538 Correct the error in the relocationPolicy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Rel-18 CR 28.538 Update availableVirtualResource</w:t>
            </w:r>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Rel-18 CR 28.538 Update EAS deployment procedure using eASDeploymentMonitor</w:t>
            </w:r>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bl>
    <w:p w14:paraId="1912108F" w14:textId="77777777" w:rsidR="00CA64CF" w:rsidRPr="00926D4D" w:rsidRDefault="00CA64CF" w:rsidP="00CA64CF"/>
    <w:sectPr w:rsidR="00CA64CF" w:rsidRPr="00926D4D">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613FE" w14:textId="77777777" w:rsidR="00900E01" w:rsidRDefault="00900E01">
      <w:r>
        <w:separator/>
      </w:r>
    </w:p>
  </w:endnote>
  <w:endnote w:type="continuationSeparator" w:id="0">
    <w:p w14:paraId="3C7960D6" w14:textId="77777777" w:rsidR="00900E01" w:rsidRDefault="00900E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0BAF3D" w14:textId="77777777" w:rsidR="00900E01" w:rsidRDefault="00900E01">
      <w:r>
        <w:separator/>
      </w:r>
    </w:p>
  </w:footnote>
  <w:footnote w:type="continuationSeparator" w:id="0">
    <w:p w14:paraId="77D7D3BC" w14:textId="77777777" w:rsidR="00900E01" w:rsidRDefault="00900E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DB4499A"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2E67">
      <w:rPr>
        <w:rFonts w:ascii="Arial" w:hAnsi="Arial" w:cs="Arial"/>
        <w:b/>
        <w:noProof/>
        <w:sz w:val="18"/>
        <w:szCs w:val="18"/>
      </w:rPr>
      <w:t>3GPP TS 28.538 V18.6.0 (2024-03)</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3D03FB48"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2E67">
      <w:rPr>
        <w:rFonts w:ascii="Arial" w:hAnsi="Arial" w:cs="Arial"/>
        <w:b/>
        <w:noProof/>
        <w:sz w:val="18"/>
        <w:szCs w:val="18"/>
      </w:rPr>
      <w:t>Release 18</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NKwFAAv6+vItAAAA"/>
  </w:docVars>
  <w:rsids>
    <w:rsidRoot w:val="004E213A"/>
    <w:rsid w:val="0000135A"/>
    <w:rsid w:val="00003DC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93925"/>
    <w:rsid w:val="000A2236"/>
    <w:rsid w:val="000B05EC"/>
    <w:rsid w:val="000B6B5F"/>
    <w:rsid w:val="000C0F9C"/>
    <w:rsid w:val="000C165B"/>
    <w:rsid w:val="000C47C3"/>
    <w:rsid w:val="000C63C7"/>
    <w:rsid w:val="000C6576"/>
    <w:rsid w:val="000D58AB"/>
    <w:rsid w:val="000E05EF"/>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7868"/>
    <w:rsid w:val="001E564D"/>
    <w:rsid w:val="001F0C1D"/>
    <w:rsid w:val="001F0CD9"/>
    <w:rsid w:val="001F1132"/>
    <w:rsid w:val="001F168B"/>
    <w:rsid w:val="001F7634"/>
    <w:rsid w:val="002014EF"/>
    <w:rsid w:val="002051CA"/>
    <w:rsid w:val="002121E9"/>
    <w:rsid w:val="0022369D"/>
    <w:rsid w:val="002248F9"/>
    <w:rsid w:val="002322AF"/>
    <w:rsid w:val="00233E51"/>
    <w:rsid w:val="002347A2"/>
    <w:rsid w:val="0023569C"/>
    <w:rsid w:val="00235C83"/>
    <w:rsid w:val="00240AC5"/>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D7B"/>
    <w:rsid w:val="002B6339"/>
    <w:rsid w:val="002C49F2"/>
    <w:rsid w:val="002C703B"/>
    <w:rsid w:val="002D5722"/>
    <w:rsid w:val="002E00EE"/>
    <w:rsid w:val="002E5912"/>
    <w:rsid w:val="002F4513"/>
    <w:rsid w:val="00303DD2"/>
    <w:rsid w:val="00310563"/>
    <w:rsid w:val="00310FF7"/>
    <w:rsid w:val="00311878"/>
    <w:rsid w:val="003133C9"/>
    <w:rsid w:val="00317279"/>
    <w:rsid w:val="003172DC"/>
    <w:rsid w:val="003201D1"/>
    <w:rsid w:val="00331B58"/>
    <w:rsid w:val="00335889"/>
    <w:rsid w:val="0033742B"/>
    <w:rsid w:val="0035462D"/>
    <w:rsid w:val="00356555"/>
    <w:rsid w:val="00365714"/>
    <w:rsid w:val="00367487"/>
    <w:rsid w:val="00372053"/>
    <w:rsid w:val="003765B8"/>
    <w:rsid w:val="00380953"/>
    <w:rsid w:val="003844E7"/>
    <w:rsid w:val="00387C96"/>
    <w:rsid w:val="00393D0F"/>
    <w:rsid w:val="0039424A"/>
    <w:rsid w:val="003B0546"/>
    <w:rsid w:val="003B353A"/>
    <w:rsid w:val="003B58C7"/>
    <w:rsid w:val="003B714E"/>
    <w:rsid w:val="003C3971"/>
    <w:rsid w:val="003D06A7"/>
    <w:rsid w:val="003D4873"/>
    <w:rsid w:val="003E0B0C"/>
    <w:rsid w:val="003E2D19"/>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D7B88"/>
    <w:rsid w:val="004E13CF"/>
    <w:rsid w:val="004E213A"/>
    <w:rsid w:val="004E3940"/>
    <w:rsid w:val="004E7B6E"/>
    <w:rsid w:val="004F0988"/>
    <w:rsid w:val="004F3340"/>
    <w:rsid w:val="004F39FF"/>
    <w:rsid w:val="005017E9"/>
    <w:rsid w:val="00505336"/>
    <w:rsid w:val="00507AF3"/>
    <w:rsid w:val="0051358A"/>
    <w:rsid w:val="0051480E"/>
    <w:rsid w:val="00517B79"/>
    <w:rsid w:val="0052383E"/>
    <w:rsid w:val="0053078C"/>
    <w:rsid w:val="0053388B"/>
    <w:rsid w:val="00535773"/>
    <w:rsid w:val="00543E6C"/>
    <w:rsid w:val="00544E31"/>
    <w:rsid w:val="005511BE"/>
    <w:rsid w:val="00551EE0"/>
    <w:rsid w:val="005633E4"/>
    <w:rsid w:val="0056455A"/>
    <w:rsid w:val="00565087"/>
    <w:rsid w:val="00567676"/>
    <w:rsid w:val="00582C5E"/>
    <w:rsid w:val="00582F7D"/>
    <w:rsid w:val="00584F5B"/>
    <w:rsid w:val="0059138B"/>
    <w:rsid w:val="0059286C"/>
    <w:rsid w:val="00593A13"/>
    <w:rsid w:val="00593B83"/>
    <w:rsid w:val="005942F9"/>
    <w:rsid w:val="00595018"/>
    <w:rsid w:val="00597B11"/>
    <w:rsid w:val="005A7303"/>
    <w:rsid w:val="005B0058"/>
    <w:rsid w:val="005B0B02"/>
    <w:rsid w:val="005B6CD0"/>
    <w:rsid w:val="005C18D6"/>
    <w:rsid w:val="005C67D5"/>
    <w:rsid w:val="005D1F26"/>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163EE"/>
    <w:rsid w:val="00624848"/>
    <w:rsid w:val="0063543D"/>
    <w:rsid w:val="00647114"/>
    <w:rsid w:val="00660CEB"/>
    <w:rsid w:val="00670554"/>
    <w:rsid w:val="00681CD9"/>
    <w:rsid w:val="006831DF"/>
    <w:rsid w:val="00683ABC"/>
    <w:rsid w:val="00686E36"/>
    <w:rsid w:val="006912E9"/>
    <w:rsid w:val="00691A4A"/>
    <w:rsid w:val="006A323F"/>
    <w:rsid w:val="006A7D35"/>
    <w:rsid w:val="006B30D0"/>
    <w:rsid w:val="006B7593"/>
    <w:rsid w:val="006C3D95"/>
    <w:rsid w:val="006C528B"/>
    <w:rsid w:val="006C5720"/>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34A5B"/>
    <w:rsid w:val="0073679B"/>
    <w:rsid w:val="0074026F"/>
    <w:rsid w:val="0074182C"/>
    <w:rsid w:val="007429F6"/>
    <w:rsid w:val="00743698"/>
    <w:rsid w:val="00744E76"/>
    <w:rsid w:val="00752B4F"/>
    <w:rsid w:val="00755F2D"/>
    <w:rsid w:val="00761748"/>
    <w:rsid w:val="00762081"/>
    <w:rsid w:val="00764FBE"/>
    <w:rsid w:val="007658D0"/>
    <w:rsid w:val="00765EA3"/>
    <w:rsid w:val="00767446"/>
    <w:rsid w:val="00771D48"/>
    <w:rsid w:val="00774DA4"/>
    <w:rsid w:val="00781F0F"/>
    <w:rsid w:val="00782F75"/>
    <w:rsid w:val="00792D85"/>
    <w:rsid w:val="007A36BE"/>
    <w:rsid w:val="007A5FD6"/>
    <w:rsid w:val="007B4C7B"/>
    <w:rsid w:val="007B600E"/>
    <w:rsid w:val="007C5C35"/>
    <w:rsid w:val="007D2695"/>
    <w:rsid w:val="007D7561"/>
    <w:rsid w:val="007E5492"/>
    <w:rsid w:val="007F0F4A"/>
    <w:rsid w:val="007F4341"/>
    <w:rsid w:val="007F6122"/>
    <w:rsid w:val="007F7040"/>
    <w:rsid w:val="008028A4"/>
    <w:rsid w:val="00802B99"/>
    <w:rsid w:val="0080317D"/>
    <w:rsid w:val="00803F85"/>
    <w:rsid w:val="008075EA"/>
    <w:rsid w:val="00807850"/>
    <w:rsid w:val="008112D5"/>
    <w:rsid w:val="0081182C"/>
    <w:rsid w:val="00811D62"/>
    <w:rsid w:val="00814A28"/>
    <w:rsid w:val="00823CDA"/>
    <w:rsid w:val="00824F51"/>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0E01"/>
    <w:rsid w:val="0090271F"/>
    <w:rsid w:val="00902E23"/>
    <w:rsid w:val="00903B68"/>
    <w:rsid w:val="009114D7"/>
    <w:rsid w:val="0091348E"/>
    <w:rsid w:val="00917CCB"/>
    <w:rsid w:val="00926D4D"/>
    <w:rsid w:val="00932C85"/>
    <w:rsid w:val="00933B72"/>
    <w:rsid w:val="00933FB0"/>
    <w:rsid w:val="0093473A"/>
    <w:rsid w:val="00934CD0"/>
    <w:rsid w:val="00942EC2"/>
    <w:rsid w:val="00944C88"/>
    <w:rsid w:val="009543C1"/>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37DC"/>
    <w:rsid w:val="009E5023"/>
    <w:rsid w:val="009F37B7"/>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5449"/>
    <w:rsid w:val="00B33E8C"/>
    <w:rsid w:val="00B40FC8"/>
    <w:rsid w:val="00B42DE7"/>
    <w:rsid w:val="00B47BC0"/>
    <w:rsid w:val="00B53FD6"/>
    <w:rsid w:val="00B63335"/>
    <w:rsid w:val="00B678FA"/>
    <w:rsid w:val="00B751A6"/>
    <w:rsid w:val="00B82190"/>
    <w:rsid w:val="00B93086"/>
    <w:rsid w:val="00BA0B5D"/>
    <w:rsid w:val="00BA19ED"/>
    <w:rsid w:val="00BA22D5"/>
    <w:rsid w:val="00BA4433"/>
    <w:rsid w:val="00BA4B8D"/>
    <w:rsid w:val="00BA702C"/>
    <w:rsid w:val="00BB4FA8"/>
    <w:rsid w:val="00BC0F7D"/>
    <w:rsid w:val="00BD10B4"/>
    <w:rsid w:val="00BD3FF3"/>
    <w:rsid w:val="00BD7D31"/>
    <w:rsid w:val="00BE04F0"/>
    <w:rsid w:val="00BE0EDE"/>
    <w:rsid w:val="00BE3255"/>
    <w:rsid w:val="00BE61A8"/>
    <w:rsid w:val="00BF128E"/>
    <w:rsid w:val="00BF20C6"/>
    <w:rsid w:val="00BF5842"/>
    <w:rsid w:val="00BF7776"/>
    <w:rsid w:val="00C074DD"/>
    <w:rsid w:val="00C1496A"/>
    <w:rsid w:val="00C154BC"/>
    <w:rsid w:val="00C2488B"/>
    <w:rsid w:val="00C24DA6"/>
    <w:rsid w:val="00C258CD"/>
    <w:rsid w:val="00C33079"/>
    <w:rsid w:val="00C35833"/>
    <w:rsid w:val="00C36E39"/>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32A7E"/>
    <w:rsid w:val="00D34086"/>
    <w:rsid w:val="00D35CF0"/>
    <w:rsid w:val="00D37B5B"/>
    <w:rsid w:val="00D41D04"/>
    <w:rsid w:val="00D57972"/>
    <w:rsid w:val="00D57C4B"/>
    <w:rsid w:val="00D62F3D"/>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34DE"/>
    <w:rsid w:val="00DC4DA2"/>
    <w:rsid w:val="00DC73C9"/>
    <w:rsid w:val="00DD16B0"/>
    <w:rsid w:val="00DD45E7"/>
    <w:rsid w:val="00DD4C17"/>
    <w:rsid w:val="00DD533E"/>
    <w:rsid w:val="00DD73BF"/>
    <w:rsid w:val="00DD74A5"/>
    <w:rsid w:val="00DE1737"/>
    <w:rsid w:val="00DE2BDB"/>
    <w:rsid w:val="00DE3C2F"/>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7AF"/>
    <w:rsid w:val="00E44582"/>
    <w:rsid w:val="00E455BC"/>
    <w:rsid w:val="00E522EC"/>
    <w:rsid w:val="00E52550"/>
    <w:rsid w:val="00E53864"/>
    <w:rsid w:val="00E57484"/>
    <w:rsid w:val="00E60339"/>
    <w:rsid w:val="00E748D0"/>
    <w:rsid w:val="00E757B2"/>
    <w:rsid w:val="00E761BA"/>
    <w:rsid w:val="00E76830"/>
    <w:rsid w:val="00E77645"/>
    <w:rsid w:val="00E803D5"/>
    <w:rsid w:val="00E9582C"/>
    <w:rsid w:val="00EA15B0"/>
    <w:rsid w:val="00EA4DC9"/>
    <w:rsid w:val="00EA5EA7"/>
    <w:rsid w:val="00EB464A"/>
    <w:rsid w:val="00EC0C3C"/>
    <w:rsid w:val="00EC2575"/>
    <w:rsid w:val="00EC4A25"/>
    <w:rsid w:val="00ED38D6"/>
    <w:rsid w:val="00ED391B"/>
    <w:rsid w:val="00ED5F40"/>
    <w:rsid w:val="00ED616B"/>
    <w:rsid w:val="00EE2C21"/>
    <w:rsid w:val="00EE6886"/>
    <w:rsid w:val="00EE7A03"/>
    <w:rsid w:val="00EF3CA6"/>
    <w:rsid w:val="00EF608C"/>
    <w:rsid w:val="00F025A2"/>
    <w:rsid w:val="00F04712"/>
    <w:rsid w:val="00F13360"/>
    <w:rsid w:val="00F22EC7"/>
    <w:rsid w:val="00F3132F"/>
    <w:rsid w:val="00F325C8"/>
    <w:rsid w:val="00F32E67"/>
    <w:rsid w:val="00F35136"/>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B0068"/>
    <w:rsid w:val="00FB6086"/>
    <w:rsid w:val="00FB7B15"/>
    <w:rsid w:val="00FC1192"/>
    <w:rsid w:val="00FC2261"/>
    <w:rsid w:val="00FC55BA"/>
    <w:rsid w:val="00FC5EEA"/>
    <w:rsid w:val="00FD207A"/>
    <w:rsid w:val="00FD560E"/>
    <w:rsid w:val="00FE55DB"/>
    <w:rsid w:val="00FE6BD0"/>
    <w:rsid w:val="00FE721B"/>
    <w:rsid w:val="00FE75EA"/>
    <w:rsid w:val="00FF024C"/>
    <w:rsid w:val="00FF6269"/>
    <w:rsid w:val="00FF7431"/>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5"/>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Word_Document.doc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50" Type="http://schemas.openxmlformats.org/officeDocument/2006/relationships/image" Target="media/image23.emf"/><Relationship Id="rId55" Type="http://schemas.openxmlformats.org/officeDocument/2006/relationships/package" Target="embeddings/Microsoft_Visio_Drawing21.vsdx"/><Relationship Id="rId63" Type="http://schemas.openxmlformats.org/officeDocument/2006/relationships/package" Target="embeddings/Microsoft_Visio_Drawing25.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9.vsdx"/><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package" Target="embeddings/Microsoft_Visio_Drawing33.vsdx"/><Relationship Id="rId87" Type="http://schemas.openxmlformats.org/officeDocument/2006/relationships/package" Target="embeddings/Microsoft_Word_Document2.docx"/><Relationship Id="rId5" Type="http://schemas.openxmlformats.org/officeDocument/2006/relationships/settings" Target="settings.xml"/><Relationship Id="rId61" Type="http://schemas.openxmlformats.org/officeDocument/2006/relationships/package" Target="embeddings/Microsoft_Visio_Drawing24.vsdx"/><Relationship Id="rId82" Type="http://schemas.openxmlformats.org/officeDocument/2006/relationships/image" Target="media/image39.emf"/><Relationship Id="rId90"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png"/><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28.vsdx"/><Relationship Id="rId77" Type="http://schemas.openxmlformats.org/officeDocument/2006/relationships/package" Target="embeddings/Microsoft_Visio_Drawing32.vsdx"/><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package" Target="embeddings/Microsoft_Word_Document1.doc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31.vsdx"/><Relationship Id="rId83" Type="http://schemas.openxmlformats.org/officeDocument/2006/relationships/package" Target="embeddings/Microsoft_Visio_Drawing35.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6.vsdx"/><Relationship Id="rId73" Type="http://schemas.openxmlformats.org/officeDocument/2006/relationships/package" Target="embeddings/Microsoft_Visio_Drawing30.vsdx"/><Relationship Id="rId78" Type="http://schemas.openxmlformats.org/officeDocument/2006/relationships/image" Target="media/image37.emf"/><Relationship Id="rId81" Type="http://schemas.openxmlformats.org/officeDocument/2006/relationships/package" Target="embeddings/Microsoft_Visio_Drawing34.vsdx"/><Relationship Id="rId86" Type="http://schemas.openxmlformats.org/officeDocument/2006/relationships/image" Target="media/image41.emf"/><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26655</Words>
  <Characters>151936</Characters>
  <Application>Microsoft Office Word</Application>
  <DocSecurity>0</DocSecurity>
  <Lines>1266</Lines>
  <Paragraphs>356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178235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32.156_CR0090R1_(Rel-18)_TEI18</cp:lastModifiedBy>
  <cp:revision>2</cp:revision>
  <cp:lastPrinted>2019-02-25T14:05:00Z</cp:lastPrinted>
  <dcterms:created xsi:type="dcterms:W3CDTF">2024-04-03T12:49:00Z</dcterms:created>
  <dcterms:modified xsi:type="dcterms:W3CDTF">2024-04-03T12:49:00Z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