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73315BFA"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80638E" w:rsidRPr="00E156E5">
              <w:rPr>
                <w:noProof w:val="0"/>
              </w:rPr>
              <w:t>1</w:t>
            </w:r>
            <w:r w:rsidR="00B87D9C">
              <w:rPr>
                <w:noProof w:val="0"/>
              </w:rPr>
              <w:t>8</w:t>
            </w:r>
            <w:r w:rsidR="00631C8C" w:rsidRPr="00E156E5">
              <w:rPr>
                <w:noProof w:val="0"/>
              </w:rPr>
              <w:t>.0</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B10191" w:rsidRPr="00E156E5">
              <w:rPr>
                <w:noProof w:val="0"/>
                <w:sz w:val="32"/>
                <w:shd w:val="clear" w:color="auto" w:fill="FFFFFF" w:themeFill="background1"/>
              </w:rPr>
              <w:t>4-0</w:t>
            </w:r>
            <w:bookmarkEnd w:id="3"/>
            <w:r w:rsidR="001131A7">
              <w:rPr>
                <w:noProof w:val="0"/>
                <w:sz w:val="32"/>
                <w:shd w:val="clear" w:color="auto" w:fill="FFFFFF" w:themeFill="background1"/>
              </w:rPr>
              <w:t>3</w:t>
            </w:r>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696DB53C"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r w:rsidR="00D82E6F" w:rsidRPr="00E156E5">
              <w:rPr>
                <w:rStyle w:val="ZGSM"/>
              </w:rPr>
              <w:t>8</w:t>
            </w:r>
            <w:bookmarkEnd w:id="6"/>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650 Route des Lucioles - Sophia Antipolis</w:t>
            </w:r>
          </w:p>
          <w:p w14:paraId="7A890E1F"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5CE64FAE" w:rsidR="00E16509" w:rsidRPr="00E156E5" w:rsidRDefault="00E16509" w:rsidP="00133525">
            <w:pPr>
              <w:pStyle w:val="FP"/>
              <w:jc w:val="center"/>
              <w:rPr>
                <w:sz w:val="18"/>
              </w:rPr>
            </w:pPr>
            <w:r w:rsidRPr="00E156E5">
              <w:rPr>
                <w:sz w:val="18"/>
              </w:rPr>
              <w:t xml:space="preserve">© </w:t>
            </w:r>
            <w:r w:rsidR="008510EF" w:rsidRPr="00E156E5">
              <w:rPr>
                <w:sz w:val="18"/>
              </w:rPr>
              <w:t>202</w:t>
            </w:r>
            <w:r w:rsidR="008510EF">
              <w:rPr>
                <w:sz w:val="18"/>
              </w:rPr>
              <w:t>4</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lastRenderedPageBreak/>
        <w:t>Contents</w:t>
      </w:r>
    </w:p>
    <w:p w14:paraId="3C1C58EB" w14:textId="2D429F5B" w:rsidR="00E156E5" w:rsidRDefault="00E156E5" w:rsidP="00E156E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_Toc158792519 \h </w:instrText>
      </w:r>
      <w:r>
        <w:fldChar w:fldCharType="separate"/>
      </w:r>
      <w:r>
        <w:t>4</w:t>
      </w:r>
      <w:r>
        <w:fldChar w:fldCharType="end"/>
      </w:r>
    </w:p>
    <w:p w14:paraId="268BF727" w14:textId="2FEB3AB7" w:rsidR="00E156E5" w:rsidRDefault="00E156E5" w:rsidP="00E156E5">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_Toc158792520 \h </w:instrText>
      </w:r>
      <w:r>
        <w:fldChar w:fldCharType="separate"/>
      </w:r>
      <w:r>
        <w:t>6</w:t>
      </w:r>
      <w:r>
        <w:fldChar w:fldCharType="end"/>
      </w:r>
    </w:p>
    <w:p w14:paraId="62956D74" w14:textId="3023A756" w:rsidR="00E156E5" w:rsidRDefault="00E156E5" w:rsidP="00E156E5">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_Toc158792521 \h </w:instrText>
      </w:r>
      <w:r>
        <w:fldChar w:fldCharType="separate"/>
      </w:r>
      <w:r>
        <w:t>6</w:t>
      </w:r>
      <w:r>
        <w:fldChar w:fldCharType="end"/>
      </w:r>
    </w:p>
    <w:p w14:paraId="1994F6A0" w14:textId="0258AA8A" w:rsidR="00E156E5" w:rsidRDefault="00E156E5" w:rsidP="00E156E5">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_Toc158792522 \h </w:instrText>
      </w:r>
      <w:r>
        <w:fldChar w:fldCharType="separate"/>
      </w:r>
      <w:r>
        <w:t>6</w:t>
      </w:r>
      <w:r>
        <w:fldChar w:fldCharType="end"/>
      </w:r>
    </w:p>
    <w:p w14:paraId="02C618CB" w14:textId="4F61A723"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_Toc158792523 \h </w:instrText>
      </w:r>
      <w:r>
        <w:fldChar w:fldCharType="separate"/>
      </w:r>
      <w:r>
        <w:t>6</w:t>
      </w:r>
      <w:r>
        <w:fldChar w:fldCharType="end"/>
      </w:r>
    </w:p>
    <w:p w14:paraId="04B1CDDC" w14:textId="5BF1BC76"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_Toc158792524 \h </w:instrText>
      </w:r>
      <w:r>
        <w:fldChar w:fldCharType="separate"/>
      </w:r>
      <w:r>
        <w:t>6</w:t>
      </w:r>
      <w:r>
        <w:fldChar w:fldCharType="end"/>
      </w:r>
    </w:p>
    <w:p w14:paraId="3433278C" w14:textId="30051E6D"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_Toc158792525 \h </w:instrText>
      </w:r>
      <w:r>
        <w:fldChar w:fldCharType="separate"/>
      </w:r>
      <w:r>
        <w:t>6</w:t>
      </w:r>
      <w:r>
        <w:fldChar w:fldCharType="end"/>
      </w:r>
    </w:p>
    <w:p w14:paraId="2981004A" w14:textId="5A2A7CDF" w:rsidR="00E156E5" w:rsidRDefault="00E156E5" w:rsidP="00E156E5">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r>
      <w:r>
        <w:instrText xml:space="preserve"> PAGEREF _Toc158792526 \h </w:instrText>
      </w:r>
      <w:r>
        <w:fldChar w:fldCharType="separate"/>
      </w:r>
      <w:r>
        <w:t>6</w:t>
      </w:r>
      <w:r>
        <w:fldChar w:fldCharType="end"/>
      </w:r>
    </w:p>
    <w:p w14:paraId="54F4EAB0" w14:textId="1807BC51" w:rsidR="00E156E5" w:rsidRDefault="00E156E5" w:rsidP="00E156E5">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r>
      <w:r>
        <w:instrText xml:space="preserve"> PAGEREF _Toc158792527 \h </w:instrText>
      </w:r>
      <w:r>
        <w:fldChar w:fldCharType="separate"/>
      </w:r>
      <w:r>
        <w:t>10</w:t>
      </w:r>
      <w:r>
        <w:fldChar w:fldCharType="end"/>
      </w:r>
    </w:p>
    <w:p w14:paraId="52DC554A" w14:textId="45829D86" w:rsidR="00E156E5" w:rsidRDefault="00E156E5" w:rsidP="00E156E5">
      <w:pPr>
        <w:pStyle w:val="TOC1"/>
        <w:rPr>
          <w:rFonts w:asciiTheme="minorHAnsi" w:eastAsiaTheme="minorEastAsia" w:hAnsiTheme="minorHAnsi" w:cstheme="minorBidi"/>
          <w:kern w:val="2"/>
          <w:szCs w:val="22"/>
          <w:lang w:eastAsia="en-GB"/>
          <w14:ligatures w14:val="standardContextual"/>
        </w:rPr>
      </w:pPr>
      <w:r>
        <w:t>6</w:t>
      </w:r>
      <w:r>
        <w:tab/>
        <w:t>High level solution description</w:t>
      </w:r>
      <w:r>
        <w:tab/>
      </w:r>
      <w:r>
        <w:fldChar w:fldCharType="begin"/>
      </w:r>
      <w:r>
        <w:instrText xml:space="preserve"> PAGEREF _Toc158792528 \h </w:instrText>
      </w:r>
      <w:r>
        <w:fldChar w:fldCharType="separate"/>
      </w:r>
      <w:r>
        <w:t>10</w:t>
      </w:r>
      <w:r>
        <w:fldChar w:fldCharType="end"/>
      </w:r>
    </w:p>
    <w:p w14:paraId="69C0D6E4" w14:textId="0F69C18C" w:rsidR="00E156E5" w:rsidRDefault="00E156E5" w:rsidP="00E156E5">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r>
      <w:r>
        <w:instrText xml:space="preserve"> PAGEREF _Toc158792529 \h </w:instrText>
      </w:r>
      <w:r>
        <w:fldChar w:fldCharType="separate"/>
      </w:r>
      <w:r>
        <w:t>11</w:t>
      </w:r>
      <w:r>
        <w:fldChar w:fldCharType="end"/>
      </w:r>
    </w:p>
    <w:p w14:paraId="2600CEF5" w14:textId="4942EB81"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7.0</w:t>
      </w:r>
      <w:r>
        <w:tab/>
        <w:t>Introduction</w:t>
      </w:r>
      <w:r>
        <w:tab/>
      </w:r>
      <w:r>
        <w:fldChar w:fldCharType="begin"/>
      </w:r>
      <w:r>
        <w:instrText xml:space="preserve"> PAGEREF _Toc158792530 \h </w:instrText>
      </w:r>
      <w:r>
        <w:fldChar w:fldCharType="separate"/>
      </w:r>
      <w:r>
        <w:t>11</w:t>
      </w:r>
      <w:r>
        <w:fldChar w:fldCharType="end"/>
      </w:r>
    </w:p>
    <w:p w14:paraId="08105696" w14:textId="6AFE609E"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r>
      <w:r>
        <w:instrText xml:space="preserve"> PAGEREF _Toc158792531 \h </w:instrText>
      </w:r>
      <w:r>
        <w:fldChar w:fldCharType="separate"/>
      </w:r>
      <w:r>
        <w:t>11</w:t>
      </w:r>
      <w:r>
        <w:fldChar w:fldCharType="end"/>
      </w:r>
    </w:p>
    <w:p w14:paraId="75D67A34" w14:textId="4BF45AB5"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r>
      <w:r>
        <w:instrText xml:space="preserve"> PAGEREF _Toc158792532 \h </w:instrText>
      </w:r>
      <w:r>
        <w:fldChar w:fldCharType="separate"/>
      </w:r>
      <w:r>
        <w:t>11</w:t>
      </w:r>
      <w:r>
        <w:fldChar w:fldCharType="end"/>
      </w:r>
    </w:p>
    <w:p w14:paraId="401B0232" w14:textId="22EF0881"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r>
      <w:r>
        <w:instrText xml:space="preserve"> PAGEREF _Toc158792533 \h </w:instrText>
      </w:r>
      <w:r>
        <w:fldChar w:fldCharType="separate"/>
      </w:r>
      <w:r>
        <w:t>12</w:t>
      </w:r>
      <w:r>
        <w:fldChar w:fldCharType="end"/>
      </w:r>
    </w:p>
    <w:p w14:paraId="673001D1" w14:textId="071C0D8F"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sidRPr="00BA4351">
        <w:rPr>
          <w:rFonts w:eastAsia="SimSun"/>
          <w:lang w:eastAsia="zh-CN"/>
        </w:rPr>
        <w:t>7.3.1</w:t>
      </w:r>
      <w:r w:rsidRPr="00BA4351">
        <w:rPr>
          <w:rFonts w:eastAsia="SimSun"/>
          <w:lang w:eastAsia="zh-CN"/>
        </w:rPr>
        <w:tab/>
        <w:t>Identity</w:t>
      </w:r>
      <w:r>
        <w:tab/>
      </w:r>
      <w:r>
        <w:fldChar w:fldCharType="begin"/>
      </w:r>
      <w:r>
        <w:instrText xml:space="preserve"> PAGEREF _Toc158792534 \h </w:instrText>
      </w:r>
      <w:r>
        <w:fldChar w:fldCharType="separate"/>
      </w:r>
      <w:r>
        <w:t>12</w:t>
      </w:r>
      <w:r>
        <w:fldChar w:fldCharType="end"/>
      </w:r>
    </w:p>
    <w:p w14:paraId="37C29DF8" w14:textId="47EEE735"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7.3.1.1</w:t>
      </w:r>
      <w:r>
        <w:rPr>
          <w:lang w:eastAsia="zh-CN"/>
        </w:rPr>
        <w:tab/>
        <w:t>Definition</w:t>
      </w:r>
      <w:r>
        <w:tab/>
      </w:r>
      <w:r>
        <w:fldChar w:fldCharType="begin"/>
      </w:r>
      <w:r>
        <w:instrText xml:space="preserve"> PAGEREF _Toc158792535 \h </w:instrText>
      </w:r>
      <w:r>
        <w:fldChar w:fldCharType="separate"/>
      </w:r>
      <w:r>
        <w:t>12</w:t>
      </w:r>
      <w:r>
        <w:fldChar w:fldCharType="end"/>
      </w:r>
    </w:p>
    <w:p w14:paraId="40331447" w14:textId="2880096A"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7.3.1.2</w:t>
      </w:r>
      <w:r>
        <w:rPr>
          <w:lang w:eastAsia="zh-CN"/>
        </w:rPr>
        <w:tab/>
        <w:t>Attribute</w:t>
      </w:r>
      <w:r>
        <w:tab/>
      </w:r>
      <w:r>
        <w:fldChar w:fldCharType="begin"/>
      </w:r>
      <w:r>
        <w:instrText xml:space="preserve"> PAGEREF _Toc158792536 \h </w:instrText>
      </w:r>
      <w:r>
        <w:fldChar w:fldCharType="separate"/>
      </w:r>
      <w:r>
        <w:t>12</w:t>
      </w:r>
      <w:r>
        <w:fldChar w:fldCharType="end"/>
      </w:r>
    </w:p>
    <w:p w14:paraId="029DB1D4" w14:textId="0636BE37"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7.3.1.3</w:t>
      </w:r>
      <w:r>
        <w:rPr>
          <w:lang w:eastAsia="zh-CN"/>
        </w:rPr>
        <w:tab/>
        <w:t>Attribute constraints</w:t>
      </w:r>
      <w:r>
        <w:tab/>
      </w:r>
      <w:r>
        <w:fldChar w:fldCharType="begin"/>
      </w:r>
      <w:r>
        <w:instrText xml:space="preserve"> PAGEREF _Toc158792537 \h </w:instrText>
      </w:r>
      <w:r>
        <w:fldChar w:fldCharType="separate"/>
      </w:r>
      <w:r>
        <w:t>13</w:t>
      </w:r>
      <w:r>
        <w:fldChar w:fldCharType="end"/>
      </w:r>
    </w:p>
    <w:p w14:paraId="76BBB0CF" w14:textId="4D5A971A"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Pr>
          <w:lang w:eastAsia="zh-CN"/>
        </w:rPr>
        <w:t>7.3.2</w:t>
      </w:r>
      <w:r>
        <w:rPr>
          <w:lang w:eastAsia="zh-CN"/>
        </w:rPr>
        <w:tab/>
      </w:r>
      <w:r w:rsidRPr="00BA4351">
        <w:rPr>
          <w:rFonts w:eastAsia="SimSun"/>
          <w:lang w:eastAsia="zh-CN"/>
        </w:rPr>
        <w:t>Role</w:t>
      </w:r>
      <w:r>
        <w:tab/>
      </w:r>
      <w:r>
        <w:fldChar w:fldCharType="begin"/>
      </w:r>
      <w:r>
        <w:instrText xml:space="preserve"> PAGEREF _Toc158792538 \h </w:instrText>
      </w:r>
      <w:r>
        <w:fldChar w:fldCharType="separate"/>
      </w:r>
      <w:r>
        <w:t>13</w:t>
      </w:r>
      <w:r>
        <w:fldChar w:fldCharType="end"/>
      </w:r>
    </w:p>
    <w:p w14:paraId="197AE825" w14:textId="4F175777"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7.3.2.1</w:t>
      </w:r>
      <w:r>
        <w:rPr>
          <w:lang w:eastAsia="zh-CN"/>
        </w:rPr>
        <w:tab/>
        <w:t>Definition</w:t>
      </w:r>
      <w:r>
        <w:tab/>
      </w:r>
      <w:r>
        <w:fldChar w:fldCharType="begin"/>
      </w:r>
      <w:r>
        <w:instrText xml:space="preserve"> PAGEREF _Toc158792539 \h </w:instrText>
      </w:r>
      <w:r>
        <w:fldChar w:fldCharType="separate"/>
      </w:r>
      <w:r>
        <w:t>13</w:t>
      </w:r>
      <w:r>
        <w:fldChar w:fldCharType="end"/>
      </w:r>
    </w:p>
    <w:p w14:paraId="1B289010" w14:textId="3F2C1D49"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7.3.2.2</w:t>
      </w:r>
      <w:r>
        <w:rPr>
          <w:lang w:eastAsia="zh-CN"/>
        </w:rPr>
        <w:tab/>
        <w:t>Attribute</w:t>
      </w:r>
      <w:r>
        <w:tab/>
      </w:r>
      <w:r>
        <w:fldChar w:fldCharType="begin"/>
      </w:r>
      <w:r>
        <w:instrText xml:space="preserve"> PAGEREF _Toc158792540 \h </w:instrText>
      </w:r>
      <w:r>
        <w:fldChar w:fldCharType="separate"/>
      </w:r>
      <w:r>
        <w:t>13</w:t>
      </w:r>
      <w:r>
        <w:fldChar w:fldCharType="end"/>
      </w:r>
    </w:p>
    <w:p w14:paraId="7E2B6743" w14:textId="5EFC2E76"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7.3.2.3</w:t>
      </w:r>
      <w:r>
        <w:rPr>
          <w:lang w:eastAsia="zh-CN"/>
        </w:rPr>
        <w:tab/>
        <w:t>Attribute constraints</w:t>
      </w:r>
      <w:r>
        <w:tab/>
      </w:r>
      <w:r>
        <w:fldChar w:fldCharType="begin"/>
      </w:r>
      <w:r>
        <w:instrText xml:space="preserve"> PAGEREF _Toc158792541 \h </w:instrText>
      </w:r>
      <w:r>
        <w:fldChar w:fldCharType="separate"/>
      </w:r>
      <w:r>
        <w:t>13</w:t>
      </w:r>
      <w:r>
        <w:fldChar w:fldCharType="end"/>
      </w:r>
    </w:p>
    <w:p w14:paraId="6225710B" w14:textId="704128BF"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Pr>
          <w:lang w:eastAsia="zh-CN"/>
        </w:rPr>
        <w:t>7.3.3</w:t>
      </w:r>
      <w:r>
        <w:rPr>
          <w:lang w:eastAsia="zh-CN"/>
        </w:rPr>
        <w:tab/>
      </w:r>
      <w:r w:rsidRPr="00BA4351">
        <w:rPr>
          <w:rFonts w:eastAsia="SimSun"/>
          <w:lang w:eastAsia="zh-CN"/>
        </w:rPr>
        <w:t>AccessRule</w:t>
      </w:r>
      <w:r>
        <w:tab/>
      </w:r>
      <w:r>
        <w:fldChar w:fldCharType="begin"/>
      </w:r>
      <w:r>
        <w:instrText xml:space="preserve"> PAGEREF _Toc158792542 \h </w:instrText>
      </w:r>
      <w:r>
        <w:fldChar w:fldCharType="separate"/>
      </w:r>
      <w:r>
        <w:t>13</w:t>
      </w:r>
      <w:r>
        <w:fldChar w:fldCharType="end"/>
      </w:r>
    </w:p>
    <w:p w14:paraId="516EAF00" w14:textId="507B6221"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7.3.3.1</w:t>
      </w:r>
      <w:r>
        <w:rPr>
          <w:lang w:eastAsia="zh-CN"/>
        </w:rPr>
        <w:tab/>
        <w:t>Definition</w:t>
      </w:r>
      <w:r>
        <w:tab/>
      </w:r>
      <w:r>
        <w:fldChar w:fldCharType="begin"/>
      </w:r>
      <w:r>
        <w:instrText xml:space="preserve"> PAGEREF _Toc158792543 \h </w:instrText>
      </w:r>
      <w:r>
        <w:fldChar w:fldCharType="separate"/>
      </w:r>
      <w:r>
        <w:t>13</w:t>
      </w:r>
      <w:r>
        <w:fldChar w:fldCharType="end"/>
      </w:r>
    </w:p>
    <w:p w14:paraId="1E3C8472" w14:textId="3647CECC"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7.3.3.2</w:t>
      </w:r>
      <w:r>
        <w:rPr>
          <w:lang w:eastAsia="zh-CN"/>
        </w:rPr>
        <w:tab/>
        <w:t>Attribute</w:t>
      </w:r>
      <w:r>
        <w:tab/>
      </w:r>
      <w:r>
        <w:fldChar w:fldCharType="begin"/>
      </w:r>
      <w:r>
        <w:instrText xml:space="preserve"> PAGEREF _Toc158792544 \h </w:instrText>
      </w:r>
      <w:r>
        <w:fldChar w:fldCharType="separate"/>
      </w:r>
      <w:r>
        <w:t>14</w:t>
      </w:r>
      <w:r>
        <w:fldChar w:fldCharType="end"/>
      </w:r>
    </w:p>
    <w:p w14:paraId="12B1BD0B" w14:textId="4627FD00"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7.3.3.3</w:t>
      </w:r>
      <w:r>
        <w:rPr>
          <w:lang w:eastAsia="zh-CN"/>
        </w:rPr>
        <w:tab/>
        <w:t>Attribute constraints</w:t>
      </w:r>
      <w:r>
        <w:tab/>
      </w:r>
      <w:r>
        <w:fldChar w:fldCharType="begin"/>
      </w:r>
      <w:r>
        <w:instrText xml:space="preserve"> PAGEREF _Toc158792545 \h </w:instrText>
      </w:r>
      <w:r>
        <w:fldChar w:fldCharType="separate"/>
      </w:r>
      <w:r>
        <w:t>15</w:t>
      </w:r>
      <w:r>
        <w:fldChar w:fldCharType="end"/>
      </w:r>
    </w:p>
    <w:p w14:paraId="47AE083E" w14:textId="696D233B"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r>
      <w:r>
        <w:instrText xml:space="preserve"> PAGEREF _Toc158792546 \h </w:instrText>
      </w:r>
      <w:r>
        <w:fldChar w:fldCharType="separate"/>
      </w:r>
      <w:r>
        <w:t>15</w:t>
      </w:r>
      <w:r>
        <w:fldChar w:fldCharType="end"/>
      </w:r>
    </w:p>
    <w:p w14:paraId="7A7F03AB" w14:textId="10F75F8B"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Pr>
          <w:lang w:eastAsia="zh-CN"/>
        </w:rPr>
        <w:t>7.4.1</w:t>
      </w:r>
      <w:r>
        <w:rPr>
          <w:lang w:eastAsia="zh-CN"/>
        </w:rPr>
        <w:tab/>
      </w:r>
      <w:r w:rsidRPr="00BA4351">
        <w:rPr>
          <w:rFonts w:eastAsia="SimSun"/>
          <w:lang w:eastAsia="zh-CN"/>
        </w:rPr>
        <w:t>Attribute</w:t>
      </w:r>
      <w:r>
        <w:rPr>
          <w:lang w:eastAsia="zh-CN"/>
        </w:rPr>
        <w:t xml:space="preserve"> properties</w:t>
      </w:r>
      <w:r>
        <w:tab/>
      </w:r>
      <w:r>
        <w:fldChar w:fldCharType="begin"/>
      </w:r>
      <w:r>
        <w:instrText xml:space="preserve"> PAGEREF _Toc158792547 \h </w:instrText>
      </w:r>
      <w:r>
        <w:fldChar w:fldCharType="separate"/>
      </w:r>
      <w:r>
        <w:t>15</w:t>
      </w:r>
      <w:r>
        <w:fldChar w:fldCharType="end"/>
      </w:r>
    </w:p>
    <w:p w14:paraId="75BCAC75" w14:textId="28EC1116" w:rsidR="00E156E5" w:rsidRDefault="00E156E5" w:rsidP="00E156E5">
      <w:pPr>
        <w:pStyle w:val="TOC8"/>
        <w:rPr>
          <w:rFonts w:asciiTheme="minorHAnsi" w:eastAsiaTheme="minorEastAsia" w:hAnsiTheme="minorHAnsi" w:cstheme="minorBidi"/>
          <w:kern w:val="2"/>
          <w:szCs w:val="22"/>
          <w:lang w:eastAsia="en-GB"/>
          <w14:ligatures w14:val="standardContextual"/>
        </w:rPr>
      </w:pPr>
      <w:r>
        <w:t>Annex A (normative):</w:t>
      </w:r>
      <w:r>
        <w:tab/>
        <w:t xml:space="preserve"> Solution sets</w:t>
      </w:r>
      <w:r>
        <w:tab/>
      </w:r>
      <w:r>
        <w:fldChar w:fldCharType="begin"/>
      </w:r>
      <w:r>
        <w:instrText xml:space="preserve"> PAGEREF _Toc158792548 \h </w:instrText>
      </w:r>
      <w:r>
        <w:fldChar w:fldCharType="separate"/>
      </w:r>
      <w:r>
        <w:t>17</w:t>
      </w:r>
      <w:r>
        <w:fldChar w:fldCharType="end"/>
      </w:r>
    </w:p>
    <w:p w14:paraId="6230EFB9" w14:textId="31E3A3A7" w:rsidR="00E156E5" w:rsidRDefault="00E156E5" w:rsidP="00E156E5">
      <w:pPr>
        <w:pStyle w:val="TOC1"/>
        <w:rPr>
          <w:rFonts w:asciiTheme="minorHAnsi" w:eastAsiaTheme="minorEastAsia" w:hAnsiTheme="minorHAnsi" w:cstheme="minorBidi"/>
          <w:kern w:val="2"/>
          <w:szCs w:val="22"/>
          <w:lang w:eastAsia="en-GB"/>
          <w14:ligatures w14:val="standardContextual"/>
        </w:rPr>
      </w:pPr>
      <w:r>
        <w:t>A.1</w:t>
      </w:r>
      <w:r>
        <w:tab/>
      </w:r>
      <w:r w:rsidRPr="00BA4351">
        <w:rPr>
          <w:rFonts w:eastAsia="SimSun"/>
        </w:rPr>
        <w:t>RESTful HTTP-based solution set</w:t>
      </w:r>
      <w:r>
        <w:tab/>
      </w:r>
      <w:r>
        <w:fldChar w:fldCharType="begin"/>
      </w:r>
      <w:r>
        <w:instrText xml:space="preserve"> PAGEREF _Toc158792549 \h </w:instrText>
      </w:r>
      <w:r>
        <w:fldChar w:fldCharType="separate"/>
      </w:r>
      <w:r>
        <w:t>17</w:t>
      </w:r>
      <w:r>
        <w:fldChar w:fldCharType="end"/>
      </w:r>
    </w:p>
    <w:p w14:paraId="0A6989B7" w14:textId="69E59590" w:rsidR="00E156E5" w:rsidRDefault="00E156E5" w:rsidP="00E156E5">
      <w:pPr>
        <w:pStyle w:val="TOC1"/>
        <w:rPr>
          <w:rFonts w:asciiTheme="minorHAnsi" w:eastAsiaTheme="minorEastAsia" w:hAnsiTheme="minorHAnsi" w:cstheme="minorBidi"/>
          <w:kern w:val="2"/>
          <w:szCs w:val="22"/>
          <w:lang w:eastAsia="en-GB"/>
          <w14:ligatures w14:val="standardContextual"/>
        </w:rPr>
      </w:pPr>
      <w:r>
        <w:t>A.2</w:t>
      </w:r>
      <w:r>
        <w:tab/>
        <w:t>NETCONF/YANG solution set</w:t>
      </w:r>
      <w:r>
        <w:tab/>
      </w:r>
      <w:r>
        <w:fldChar w:fldCharType="begin"/>
      </w:r>
      <w:r>
        <w:instrText xml:space="preserve"> PAGEREF _Toc158792550 \h </w:instrText>
      </w:r>
      <w:r>
        <w:fldChar w:fldCharType="separate"/>
      </w:r>
      <w:r>
        <w:t>17</w:t>
      </w:r>
      <w:r>
        <w:fldChar w:fldCharType="end"/>
      </w:r>
    </w:p>
    <w:p w14:paraId="0DD4EE7A" w14:textId="1299C017" w:rsidR="00E156E5" w:rsidRDefault="00E156E5" w:rsidP="00E156E5">
      <w:pPr>
        <w:pStyle w:val="TOC8"/>
        <w:rPr>
          <w:rFonts w:asciiTheme="minorHAnsi" w:eastAsiaTheme="minorEastAsia" w:hAnsiTheme="minorHAnsi" w:cstheme="minorBidi"/>
          <w:kern w:val="2"/>
          <w:szCs w:val="22"/>
          <w:lang w:eastAsia="en-GB"/>
          <w14:ligatures w14:val="standardContextual"/>
        </w:rPr>
      </w:pPr>
      <w:r>
        <w:t>Annex &lt;X&gt; (informative):</w:t>
      </w:r>
      <w:r>
        <w:tab/>
        <w:t>Change history</w:t>
      </w:r>
      <w:r>
        <w:tab/>
      </w:r>
      <w:r>
        <w:fldChar w:fldCharType="begin"/>
      </w:r>
      <w:r>
        <w:instrText xml:space="preserve"> PAGEREF _Toc158792551 \h </w:instrText>
      </w:r>
      <w:r>
        <w:fldChar w:fldCharType="separate"/>
      </w:r>
      <w:r>
        <w:t>18</w:t>
      </w:r>
      <w:r>
        <w:fldChar w:fldCharType="end"/>
      </w:r>
    </w:p>
    <w:p w14:paraId="0B9E3498" w14:textId="3CCD6C40"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158792519"/>
      <w:bookmarkEnd w:id="13"/>
      <w:r w:rsidRPr="00E156E5">
        <w:lastRenderedPageBreak/>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Version x.y.z</w:t>
      </w:r>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158792520"/>
      <w:bookmarkEnd w:id="19"/>
      <w:r w:rsidRPr="00E156E5">
        <w:lastRenderedPageBreak/>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158792521"/>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781863C0" w:rsidR="008C1A90" w:rsidRPr="00E156E5" w:rsidRDefault="008C1A90" w:rsidP="008C1A90">
      <w:pPr>
        <w:pStyle w:val="EX"/>
        <w:rPr>
          <w:lang w:eastAsia="zh-CN"/>
        </w:rPr>
      </w:pPr>
      <w:r w:rsidRPr="00DE06C6">
        <w:t>[3]</w:t>
      </w:r>
      <w:r w:rsidRPr="00DE06C6">
        <w:tab/>
      </w:r>
      <w:r w:rsidR="00770E2E" w:rsidRPr="00DE06C6">
        <w:t>"</w:t>
      </w:r>
      <w:r w:rsidRPr="00DE06C6">
        <w:rPr>
          <w:lang w:eastAsia="zh-CN"/>
        </w:rPr>
        <w:t>Management and Orchestration APIs Stage 3 Repository</w:t>
      </w:r>
      <w:r w:rsidR="00770E2E" w:rsidRPr="00DE06C6">
        <w:rPr>
          <w:lang w:eastAsia="zh-CN"/>
        </w:rPr>
        <w:t xml:space="preserve">", </w:t>
      </w:r>
      <w:hyperlink r:id="rId13" w:history="1">
        <w:r w:rsidRPr="00DE06C6">
          <w:rPr>
            <w:lang w:eastAsia="zh-CN"/>
          </w:rPr>
          <w:t>https://forge.3gpp.org/rep/sa5/MnS/-/tree/Tag_Rel18_SA103/</w:t>
        </w:r>
      </w:hyperlink>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07D8679A" w:rsidR="00EE6A9E" w:rsidRDefault="00EE6A9E" w:rsidP="008C1A90">
      <w:pPr>
        <w:pStyle w:val="EX"/>
      </w:pPr>
      <w:r>
        <w:t>[5]</w:t>
      </w:r>
      <w:r>
        <w:tab/>
        <w:t xml:space="preserve">3GPP TS </w:t>
      </w:r>
      <w:r w:rsidRPr="00EE6A9E">
        <w:t>28.533</w:t>
      </w:r>
      <w:r>
        <w:t>:</w:t>
      </w:r>
      <w:r w:rsidR="00AD60AF">
        <w:t xml:space="preserve"> "Management and orchestration; Architecture framework"</w:t>
      </w:r>
    </w:p>
    <w:p w14:paraId="49E9F24E" w14:textId="44C93C5E" w:rsidR="00AD60AF" w:rsidRPr="00E156E5" w:rsidRDefault="00AD60AF" w:rsidP="008C1A90">
      <w:pPr>
        <w:pStyle w:val="EX"/>
      </w:pPr>
      <w:r>
        <w:t>[6]</w:t>
      </w:r>
      <w:r>
        <w:tab/>
        <w:t xml:space="preserve">3GPP TS </w:t>
      </w:r>
      <w:r w:rsidRPr="00AD60AF">
        <w:t>28.532</w:t>
      </w:r>
      <w:r>
        <w:t>: "Management and orchestration; Generic management services"</w:t>
      </w: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158792522"/>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158792523"/>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158792524"/>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158792525"/>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158792526"/>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lastRenderedPageBreak/>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74F777"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i.e. MnS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oAUTH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158792527"/>
      <w:r w:rsidRPr="00E156E5">
        <w:lastRenderedPageBreak/>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6D6EE38F" w14:textId="2DC3C044"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521CE24E" w14:textId="77777777" w:rsidR="00F47A7F" w:rsidRPr="00E156E5" w:rsidRDefault="00F47A7F" w:rsidP="00F47A7F">
      <w:pPr>
        <w:pStyle w:val="Heading1"/>
      </w:pPr>
      <w:bookmarkStart w:id="47" w:name="_Toc157896565"/>
      <w:bookmarkStart w:id="48" w:name="_Toc158792493"/>
      <w:bookmarkStart w:id="49" w:name="_Toc158792528"/>
      <w:r w:rsidRPr="00E156E5">
        <w:t>6</w:t>
      </w:r>
      <w:r w:rsidRPr="00E156E5">
        <w:tab/>
        <w:t>High level solution description</w:t>
      </w:r>
      <w:bookmarkEnd w:id="47"/>
      <w:bookmarkEnd w:id="48"/>
      <w:bookmarkEnd w:id="4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7777777" w:rsidR="00F47A7F" w:rsidRPr="00E156E5" w:rsidRDefault="00F47A7F" w:rsidP="009B337F">
      <w:pPr>
        <w:pStyle w:val="TH"/>
      </w:pPr>
      <w:r w:rsidRPr="00E156E5">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lastRenderedPageBreak/>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0" w:name="_Toc157896566"/>
      <w:bookmarkStart w:id="51" w:name="_Toc158792494"/>
      <w:bookmarkStart w:id="52" w:name="_Toc158792529"/>
      <w:r w:rsidRPr="00E156E5">
        <w:t>7</w:t>
      </w:r>
      <w:r w:rsidRPr="00E156E5">
        <w:tab/>
        <w:t>Model</w:t>
      </w:r>
      <w:bookmarkEnd w:id="50"/>
      <w:bookmarkEnd w:id="51"/>
      <w:bookmarkEnd w:id="52"/>
    </w:p>
    <w:p w14:paraId="1FED8F28" w14:textId="77777777" w:rsidR="00F47A7F" w:rsidRPr="00E156E5" w:rsidRDefault="00F47A7F" w:rsidP="00F47A7F">
      <w:pPr>
        <w:pStyle w:val="Heading2"/>
      </w:pPr>
      <w:bookmarkStart w:id="53" w:name="_Toc157896567"/>
      <w:bookmarkStart w:id="54" w:name="_Toc158792495"/>
      <w:bookmarkStart w:id="55" w:name="_Toc158792530"/>
      <w:r w:rsidRPr="00E156E5">
        <w:t>7.0</w:t>
      </w:r>
      <w:r w:rsidRPr="00E156E5">
        <w:tab/>
        <w:t>Introduction</w:t>
      </w:r>
      <w:bookmarkEnd w:id="53"/>
      <w:bookmarkEnd w:id="54"/>
      <w:bookmarkEnd w:id="5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56" w:name="_Toc157896568"/>
      <w:bookmarkStart w:id="57" w:name="_Toc158792496"/>
      <w:bookmarkStart w:id="58" w:name="_Toc158792531"/>
      <w:r w:rsidRPr="00E156E5">
        <w:t>7.1</w:t>
      </w:r>
      <w:r w:rsidRPr="00E156E5">
        <w:tab/>
        <w:t>Imported information entities and local labels</w:t>
      </w:r>
      <w:bookmarkEnd w:id="56"/>
      <w:bookmarkEnd w:id="57"/>
      <w:bookmarkEnd w:id="5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59" w:name="_Toc157896569"/>
      <w:bookmarkStart w:id="60" w:name="_Toc158792497"/>
      <w:bookmarkStart w:id="61" w:name="_Toc158792532"/>
      <w:r w:rsidRPr="00E156E5">
        <w:t>7.2</w:t>
      </w:r>
      <w:r w:rsidRPr="00E156E5">
        <w:tab/>
        <w:t>Class diagrams</w:t>
      </w:r>
      <w:bookmarkEnd w:id="59"/>
      <w:bookmarkEnd w:id="60"/>
      <w:bookmarkEnd w:id="61"/>
    </w:p>
    <w:p w14:paraId="15137511" w14:textId="77777777" w:rsidR="009B337F" w:rsidRPr="00E156E5" w:rsidRDefault="00F47A7F" w:rsidP="009B337F">
      <w:r w:rsidRPr="00E156E5">
        <w:t>This clause specifies the class diagram.</w:t>
      </w:r>
    </w:p>
    <w:p w14:paraId="062A6F27" w14:textId="5481DD4B" w:rsidR="00F47A7F" w:rsidRPr="00E156E5" w:rsidRDefault="00F47A7F" w:rsidP="009B337F">
      <w:pPr>
        <w:pStyle w:val="TH"/>
      </w:pPr>
      <w:r w:rsidRPr="00E156E5">
        <w:rPr>
          <w:noProof/>
        </w:rPr>
        <w:lastRenderedPageBreak/>
        <w:drawing>
          <wp:inline distT="0" distB="0" distL="0" distR="0" wp14:anchorId="3870D846" wp14:editId="134B4D1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8">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62" w:name="_Toc157896570"/>
      <w:bookmarkStart w:id="63" w:name="_Toc158792498"/>
      <w:bookmarkStart w:id="64" w:name="_Toc158792533"/>
      <w:r w:rsidRPr="00E156E5">
        <w:t>7.3</w:t>
      </w:r>
      <w:r w:rsidRPr="00E156E5">
        <w:tab/>
        <w:t>Class definitions</w:t>
      </w:r>
      <w:bookmarkEnd w:id="62"/>
      <w:bookmarkEnd w:id="63"/>
      <w:bookmarkEnd w:id="64"/>
    </w:p>
    <w:p w14:paraId="44EA5181" w14:textId="77777777" w:rsidR="00F47A7F" w:rsidRPr="00E156E5" w:rsidRDefault="00F47A7F" w:rsidP="00F47A7F">
      <w:pPr>
        <w:pStyle w:val="Heading3"/>
        <w:rPr>
          <w:rFonts w:eastAsia="SimSun"/>
          <w:lang w:eastAsia="zh-CN"/>
        </w:rPr>
      </w:pPr>
      <w:bookmarkStart w:id="65" w:name="_Toc157896571"/>
      <w:bookmarkStart w:id="66" w:name="_Toc158792499"/>
      <w:bookmarkStart w:id="67" w:name="_Toc158792534"/>
      <w:r w:rsidRPr="00E156E5">
        <w:rPr>
          <w:rFonts w:eastAsia="SimSun"/>
          <w:lang w:eastAsia="zh-CN"/>
        </w:rPr>
        <w:t>7.3.1</w:t>
      </w:r>
      <w:r w:rsidRPr="00E156E5">
        <w:rPr>
          <w:rFonts w:eastAsia="SimSun"/>
          <w:lang w:eastAsia="zh-CN"/>
        </w:rPr>
        <w:tab/>
        <w:t>Identity</w:t>
      </w:r>
      <w:bookmarkEnd w:id="65"/>
      <w:bookmarkEnd w:id="66"/>
      <w:bookmarkEnd w:id="67"/>
    </w:p>
    <w:p w14:paraId="6C4588F8" w14:textId="77777777" w:rsidR="00F47A7F" w:rsidRPr="00E156E5" w:rsidRDefault="00F47A7F" w:rsidP="00F47A7F">
      <w:pPr>
        <w:pStyle w:val="Heading4"/>
        <w:rPr>
          <w:lang w:eastAsia="zh-CN"/>
        </w:rPr>
      </w:pPr>
      <w:bookmarkStart w:id="68" w:name="_Toc158792500"/>
      <w:bookmarkStart w:id="69" w:name="_Toc158792535"/>
      <w:bookmarkStart w:id="70" w:name="_Toc157896572"/>
      <w:r w:rsidRPr="00E156E5">
        <w:rPr>
          <w:lang w:eastAsia="zh-CN"/>
        </w:rPr>
        <w:t>7.3.1.1</w:t>
      </w:r>
      <w:r w:rsidRPr="00E156E5">
        <w:rPr>
          <w:lang w:eastAsia="zh-CN"/>
        </w:rPr>
        <w:tab/>
        <w:t>Definition</w:t>
      </w:r>
      <w:bookmarkEnd w:id="68"/>
      <w:bookmarkEnd w:id="69"/>
      <w:r w:rsidRPr="00E156E5">
        <w:rPr>
          <w:lang w:eastAsia="zh-CN"/>
        </w:rPr>
        <w:t xml:space="preserve"> </w:t>
      </w:r>
      <w:bookmarkEnd w:id="70"/>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For the authentication operation to take place the identity related information has to be provisioned into the system by a network operator who could be an administrator. The administrator adds the identityType attribute and identityName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The roleList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1" w:name="_Toc157896573"/>
      <w:bookmarkStart w:id="72" w:name="_Toc158792501"/>
      <w:bookmarkStart w:id="73" w:name="_Toc158792536"/>
      <w:r w:rsidRPr="00E156E5">
        <w:rPr>
          <w:lang w:eastAsia="zh-CN"/>
        </w:rPr>
        <w:lastRenderedPageBreak/>
        <w:t>7.3.1.2</w:t>
      </w:r>
      <w:r w:rsidRPr="00E156E5">
        <w:rPr>
          <w:lang w:eastAsia="zh-CN"/>
        </w:rPr>
        <w:tab/>
        <w:t>Attribute</w:t>
      </w:r>
      <w:bookmarkEnd w:id="71"/>
      <w:bookmarkEnd w:id="72"/>
      <w:bookmarkEnd w:id="73"/>
    </w:p>
    <w:p w14:paraId="67AA4C74" w14:textId="77777777" w:rsidR="00F47A7F" w:rsidRPr="00E156E5" w:rsidRDefault="00F47A7F" w:rsidP="008510EF">
      <w:pPr>
        <w:keepNext/>
        <w:keepLines/>
      </w:pPr>
      <w:bookmarkStart w:id="7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75" w:name="_MCCTEMPBM_CRPT04410008___4" w:colFirst="0" w:colLast="0"/>
            <w:bookmarkEnd w:id="7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76" w:name="_MCCTEMPBM_CRPT04410009___7"/>
            <w:bookmarkEnd w:id="75"/>
            <w:r w:rsidRPr="00E156E5">
              <w:rPr>
                <w:rFonts w:ascii="Courier New" w:hAnsi="Courier New" w:cs="Courier New"/>
              </w:rPr>
              <w:t>identityType</w:t>
            </w:r>
            <w:bookmarkEnd w:id="76"/>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77" w:name="_MCCTEMPBM_CRPT04410010___4"/>
            <w:r w:rsidRPr="00E156E5">
              <w:rPr>
                <w:rFonts w:ascii="Arial" w:hAnsi="Arial" w:cs="Arial"/>
                <w:sz w:val="18"/>
              </w:rPr>
              <w:t>M</w:t>
            </w:r>
            <w:bookmarkEnd w:id="7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78" w:name="_MCCTEMPBM_CRPT04410011___7"/>
            <w:r w:rsidRPr="00E156E5">
              <w:rPr>
                <w:rFonts w:ascii="Courier New" w:hAnsi="Courier New" w:cs="Courier New"/>
              </w:rPr>
              <w:t>identityName</w:t>
            </w:r>
            <w:bookmarkEnd w:id="78"/>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79" w:name="_MCCTEMPBM_CRPT04410012___4"/>
            <w:r w:rsidRPr="00E156E5">
              <w:rPr>
                <w:rFonts w:ascii="Arial" w:hAnsi="Arial" w:cs="Arial"/>
                <w:sz w:val="18"/>
              </w:rPr>
              <w:t>M</w:t>
            </w:r>
            <w:bookmarkEnd w:id="7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0" w:name="_MCCTEMPBM_CRPT04410013___7"/>
            <w:r w:rsidRPr="00E156E5">
              <w:rPr>
                <w:rFonts w:ascii="Courier New" w:hAnsi="Courier New" w:cs="Courier New"/>
              </w:rPr>
              <w:t>credential</w:t>
            </w:r>
            <w:bookmarkEnd w:id="8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1" w:name="_MCCTEMPBM_CRPT04410014___4"/>
            <w:r w:rsidRPr="00E156E5">
              <w:rPr>
                <w:rFonts w:ascii="Arial" w:hAnsi="Arial" w:cs="Arial"/>
              </w:rPr>
              <w:t>O</w:t>
            </w:r>
            <w:bookmarkEnd w:id="8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82" w:name="_MCCTEMPBM_CRPT04410015___6"/>
            <w:r w:rsidRPr="00E156E5">
              <w:rPr>
                <w:rFonts w:cs="Arial"/>
                <w:b/>
                <w:bCs/>
                <w:color w:val="000000"/>
              </w:rPr>
              <w:t>Attributes related to role</w:t>
            </w:r>
            <w:bookmarkEnd w:id="8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83" w:name="_MCCTEMPBM_CRPT04410016___7"/>
            <w:r w:rsidRPr="00E156E5">
              <w:rPr>
                <w:rFonts w:ascii="Courier New" w:hAnsi="Courier New" w:cs="Courier New"/>
              </w:rPr>
              <w:t>roleList</w:t>
            </w:r>
            <w:bookmarkEnd w:id="83"/>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84" w:name="_MCCTEMPBM_CRPT04410017___4"/>
            <w:r w:rsidRPr="00E156E5">
              <w:rPr>
                <w:rFonts w:ascii="Arial" w:hAnsi="Arial" w:cs="Arial"/>
                <w:sz w:val="18"/>
              </w:rPr>
              <w:t>M</w:t>
            </w:r>
            <w:bookmarkEnd w:id="8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85" w:name="_Toc157896574"/>
      <w:bookmarkStart w:id="86" w:name="_Toc158792502"/>
      <w:bookmarkStart w:id="87" w:name="_Toc158792537"/>
      <w:r w:rsidRPr="00E156E5">
        <w:rPr>
          <w:lang w:eastAsia="zh-CN"/>
        </w:rPr>
        <w:t>7.3.1.3</w:t>
      </w:r>
      <w:r w:rsidRPr="00E156E5">
        <w:rPr>
          <w:lang w:eastAsia="zh-CN"/>
        </w:rPr>
        <w:tab/>
        <w:t>Attribute constraints</w:t>
      </w:r>
      <w:bookmarkEnd w:id="85"/>
      <w:bookmarkEnd w:id="86"/>
      <w:bookmarkEnd w:id="8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88" w:name="_Toc157896575"/>
      <w:bookmarkStart w:id="89" w:name="_Toc158792503"/>
      <w:bookmarkStart w:id="90" w:name="_Toc158792538"/>
      <w:r w:rsidRPr="00E156E5">
        <w:rPr>
          <w:lang w:eastAsia="zh-CN"/>
        </w:rPr>
        <w:t>7.3.2</w:t>
      </w:r>
      <w:r w:rsidRPr="00E156E5">
        <w:rPr>
          <w:lang w:eastAsia="zh-CN"/>
        </w:rPr>
        <w:tab/>
      </w:r>
      <w:r w:rsidRPr="00E156E5">
        <w:rPr>
          <w:rFonts w:eastAsia="SimSun"/>
          <w:lang w:eastAsia="zh-CN"/>
        </w:rPr>
        <w:t>Role</w:t>
      </w:r>
      <w:bookmarkEnd w:id="88"/>
      <w:bookmarkEnd w:id="89"/>
      <w:bookmarkEnd w:id="90"/>
    </w:p>
    <w:p w14:paraId="52100884" w14:textId="77777777" w:rsidR="00F47A7F" w:rsidRPr="00E156E5" w:rsidRDefault="00F47A7F" w:rsidP="00F47A7F">
      <w:pPr>
        <w:pStyle w:val="Heading4"/>
        <w:rPr>
          <w:lang w:eastAsia="zh-CN"/>
        </w:rPr>
      </w:pPr>
      <w:bookmarkStart w:id="91" w:name="_Toc157896576"/>
      <w:bookmarkStart w:id="92" w:name="_Toc158792504"/>
      <w:bookmarkStart w:id="93" w:name="_Toc158792539"/>
      <w:r w:rsidRPr="00E156E5">
        <w:rPr>
          <w:lang w:eastAsia="zh-CN"/>
        </w:rPr>
        <w:t>7.3.2.1</w:t>
      </w:r>
      <w:r w:rsidRPr="00E156E5">
        <w:rPr>
          <w:lang w:eastAsia="zh-CN"/>
        </w:rPr>
        <w:tab/>
        <w:t>Definition</w:t>
      </w:r>
      <w:bookmarkEnd w:id="91"/>
      <w:bookmarkEnd w:id="92"/>
      <w:bookmarkEnd w:id="9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94" w:name="_MCCTEMPBM_CRPT04410019___7"/>
      <w:r w:rsidRPr="00E156E5">
        <w:t>The roleName</w:t>
      </w:r>
      <w:r w:rsidRPr="00E156E5">
        <w:rPr>
          <w:lang w:eastAsia="de-DE"/>
        </w:rPr>
        <w:t xml:space="preserve"> attribute defines the name of a role.</w:t>
      </w:r>
      <w:bookmarkEnd w:id="94"/>
    </w:p>
    <w:p w14:paraId="1AB6E1EA" w14:textId="5F3A9EF9" w:rsidR="00F47A7F" w:rsidRPr="00E156E5" w:rsidRDefault="00F47A7F" w:rsidP="009B337F">
      <w:pPr>
        <w:rPr>
          <w:lang w:eastAsia="zh-CN"/>
        </w:rPr>
      </w:pPr>
      <w:bookmarkStart w:id="95" w:name="_MCCTEMPBM_CRPT04410020___7"/>
      <w:r w:rsidRPr="00E156E5">
        <w:t>The accessRulesList</w:t>
      </w:r>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95"/>
    </w:p>
    <w:p w14:paraId="75058F7E" w14:textId="77777777" w:rsidR="00F47A7F" w:rsidRPr="00E156E5" w:rsidRDefault="00F47A7F" w:rsidP="00F47A7F">
      <w:pPr>
        <w:pStyle w:val="Heading4"/>
        <w:rPr>
          <w:lang w:eastAsia="zh-CN"/>
        </w:rPr>
      </w:pPr>
      <w:bookmarkStart w:id="96" w:name="_Toc157896577"/>
      <w:bookmarkStart w:id="97" w:name="_Toc158792505"/>
      <w:bookmarkStart w:id="98" w:name="_Toc158792540"/>
      <w:r w:rsidRPr="00E156E5">
        <w:rPr>
          <w:lang w:eastAsia="zh-CN"/>
        </w:rPr>
        <w:t>7.3.2.2</w:t>
      </w:r>
      <w:r w:rsidRPr="00E156E5">
        <w:rPr>
          <w:lang w:eastAsia="zh-CN"/>
        </w:rPr>
        <w:tab/>
        <w:t>Attribute</w:t>
      </w:r>
      <w:bookmarkEnd w:id="96"/>
      <w:bookmarkEnd w:id="97"/>
      <w:bookmarkEnd w:id="9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9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0" w:name="_MCCTEMPBM_CRPT04410022___7"/>
            <w:bookmarkEnd w:id="99"/>
            <w:r w:rsidRPr="00E156E5">
              <w:rPr>
                <w:rFonts w:ascii="Courier New" w:hAnsi="Courier New" w:cs="Courier New"/>
              </w:rPr>
              <w:t>roleName</w:t>
            </w:r>
            <w:bookmarkEnd w:id="100"/>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1" w:name="_MCCTEMPBM_CRPT04410023___4"/>
            <w:r w:rsidRPr="00E156E5">
              <w:rPr>
                <w:rFonts w:ascii="Arial" w:hAnsi="Arial"/>
                <w:sz w:val="18"/>
              </w:rPr>
              <w:t>M</w:t>
            </w:r>
            <w:bookmarkEnd w:id="10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02" w:name="_MCCTEMPBM_CRPT04410024___6"/>
            <w:r w:rsidRPr="00E156E5">
              <w:rPr>
                <w:rFonts w:ascii="Arial" w:hAnsi="Arial" w:cs="Arial"/>
                <w:b/>
                <w:bCs/>
                <w:sz w:val="18"/>
                <w:lang w:eastAsia="de-DE"/>
              </w:rPr>
              <w:t>Attribute related to role</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03" w:name="_MCCTEMPBM_CRPT04410025___7"/>
            <w:r w:rsidRPr="00E156E5">
              <w:rPr>
                <w:rFonts w:ascii="Courier New" w:hAnsi="Courier New" w:cs="Courier New"/>
              </w:rPr>
              <w:t>accessRulesList</w:t>
            </w:r>
            <w:bookmarkEnd w:id="103"/>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04" w:name="_MCCTEMPBM_CRPT04410026___4"/>
            <w:r w:rsidRPr="00E156E5">
              <w:rPr>
                <w:rFonts w:ascii="Arial" w:hAnsi="Arial"/>
                <w:sz w:val="18"/>
              </w:rPr>
              <w:t>M</w:t>
            </w:r>
            <w:bookmarkEnd w:id="10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05" w:name="_Toc157896578"/>
      <w:bookmarkStart w:id="106" w:name="_Toc158792506"/>
      <w:bookmarkStart w:id="107" w:name="_Toc158792541"/>
      <w:r w:rsidRPr="00E156E5">
        <w:rPr>
          <w:lang w:eastAsia="zh-CN"/>
        </w:rPr>
        <w:t>7.3.2.3</w:t>
      </w:r>
      <w:r w:rsidRPr="00E156E5">
        <w:rPr>
          <w:lang w:eastAsia="zh-CN"/>
        </w:rPr>
        <w:tab/>
        <w:t>Attribute constraints</w:t>
      </w:r>
      <w:bookmarkEnd w:id="105"/>
      <w:bookmarkEnd w:id="106"/>
      <w:bookmarkEnd w:id="10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08" w:name="_Toc157896579"/>
      <w:bookmarkStart w:id="109" w:name="_Toc158792507"/>
      <w:bookmarkStart w:id="110" w:name="_Toc158792542"/>
      <w:r w:rsidRPr="00E156E5">
        <w:rPr>
          <w:lang w:eastAsia="zh-CN"/>
        </w:rPr>
        <w:t>7.3.3</w:t>
      </w:r>
      <w:r w:rsidRPr="00E156E5">
        <w:rPr>
          <w:lang w:eastAsia="zh-CN"/>
        </w:rPr>
        <w:tab/>
      </w:r>
      <w:r w:rsidRPr="00E156E5">
        <w:rPr>
          <w:rFonts w:eastAsia="SimSun"/>
          <w:lang w:eastAsia="zh-CN"/>
        </w:rPr>
        <w:t>AccessRule</w:t>
      </w:r>
      <w:bookmarkEnd w:id="108"/>
      <w:bookmarkEnd w:id="109"/>
      <w:bookmarkEnd w:id="110"/>
    </w:p>
    <w:p w14:paraId="5529B834" w14:textId="77777777" w:rsidR="00F47A7F" w:rsidRPr="00E156E5" w:rsidRDefault="00F47A7F" w:rsidP="00F47A7F">
      <w:pPr>
        <w:pStyle w:val="Heading4"/>
        <w:rPr>
          <w:lang w:eastAsia="zh-CN"/>
        </w:rPr>
      </w:pPr>
      <w:bookmarkStart w:id="111" w:name="_Toc157896580"/>
      <w:bookmarkStart w:id="112" w:name="_Toc158792508"/>
      <w:bookmarkStart w:id="113" w:name="_Toc158792543"/>
      <w:r w:rsidRPr="00E156E5">
        <w:rPr>
          <w:lang w:eastAsia="zh-CN"/>
        </w:rPr>
        <w:t>7.3.3.1</w:t>
      </w:r>
      <w:r w:rsidRPr="00E156E5">
        <w:rPr>
          <w:lang w:eastAsia="zh-CN"/>
        </w:rPr>
        <w:tab/>
        <w:t>Definition</w:t>
      </w:r>
      <w:bookmarkEnd w:id="111"/>
      <w:bookmarkEnd w:id="112"/>
      <w:bookmarkEnd w:id="113"/>
    </w:p>
    <w:p w14:paraId="74D08125" w14:textId="7D65F6CD" w:rsidR="00F47A7F" w:rsidRPr="00E156E5" w:rsidRDefault="00F47A7F" w:rsidP="009B337F">
      <w:r w:rsidRPr="00E156E5">
        <w:t>The AccessRule</w:t>
      </w:r>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The r</w:t>
      </w:r>
      <w:r w:rsidR="002A6383" w:rsidRPr="00E156E5">
        <w:t>o</w:t>
      </w:r>
      <w:r w:rsidRPr="00E156E5">
        <w:t>leName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1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"ManagedElement"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14"/>
    <w:p w14:paraId="02EA0895" w14:textId="77777777" w:rsidR="00F47A7F" w:rsidRPr="00E156E5" w:rsidRDefault="00F47A7F" w:rsidP="009B337F">
      <w:pPr>
        <w:pStyle w:val="B3"/>
        <w:rPr>
          <w:lang w:eastAsia="zh-CN"/>
        </w:rPr>
      </w:pPr>
      <w:r w:rsidRPr="00E156E5">
        <w:rPr>
          <w:lang w:eastAsia="zh-CN"/>
        </w:rPr>
        <w:t>"/SubNetwork[id="SN1"]/ManagedElement"</w:t>
      </w:r>
    </w:p>
    <w:p w14:paraId="6757F3A6" w14:textId="159716DF" w:rsidR="00F47A7F" w:rsidRPr="00E156E5" w:rsidRDefault="00080B9F" w:rsidP="009B337F">
      <w:pPr>
        <w:pStyle w:val="B1"/>
        <w:rPr>
          <w:lang w:eastAsia="en-GB"/>
        </w:rPr>
      </w:pPr>
      <w:bookmarkStart w:id="11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1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1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1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1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1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1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1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"SubNetwork/ManagedElement/vendorName"</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"SN1/ME1/vendorName</w:t>
      </w:r>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1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1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ruleName.</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20" w:name="_Toc157896581"/>
      <w:bookmarkStart w:id="121" w:name="_Toc158792509"/>
      <w:bookmarkStart w:id="122" w:name="_Toc158792544"/>
      <w:r w:rsidRPr="00E156E5">
        <w:rPr>
          <w:lang w:eastAsia="zh-CN"/>
        </w:rPr>
        <w:lastRenderedPageBreak/>
        <w:t>7.3.3.2</w:t>
      </w:r>
      <w:r w:rsidRPr="00E156E5">
        <w:rPr>
          <w:lang w:eastAsia="zh-CN"/>
        </w:rPr>
        <w:tab/>
        <w:t>Attribute</w:t>
      </w:r>
      <w:bookmarkEnd w:id="120"/>
      <w:bookmarkEnd w:id="121"/>
      <w:bookmarkEnd w:id="12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2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24" w:name="_MCCTEMPBM_CRPT04410039___7"/>
            <w:bookmarkEnd w:id="123"/>
            <w:r w:rsidRPr="00E156E5">
              <w:rPr>
                <w:rFonts w:ascii="Courier New" w:hAnsi="Courier New" w:cs="Courier New"/>
              </w:rPr>
              <w:t>ruleName</w:t>
            </w:r>
            <w:bookmarkEnd w:id="124"/>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25" w:name="_MCCTEMPBM_CRPT04410040___4"/>
            <w:r w:rsidRPr="00E156E5">
              <w:rPr>
                <w:rFonts w:ascii="Arial" w:hAnsi="Arial"/>
                <w:sz w:val="18"/>
              </w:rPr>
              <w:t>M</w:t>
            </w:r>
            <w:bookmarkEnd w:id="12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26" w:name="_MCCTEMPBM_CRPT04410041___7"/>
            <w:r w:rsidRPr="00E156E5">
              <w:rPr>
                <w:rFonts w:ascii="Courier New" w:hAnsi="Courier New" w:cs="Courier New"/>
              </w:rPr>
              <w:t>dataNodeSelector</w:t>
            </w:r>
            <w:bookmarkEnd w:id="126"/>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27" w:name="_MCCTEMPBM_CRPT04410042___4"/>
            <w:r w:rsidRPr="00E156E5">
              <w:rPr>
                <w:rFonts w:ascii="Arial" w:hAnsi="Arial"/>
                <w:sz w:val="18"/>
              </w:rPr>
              <w:t>M</w:t>
            </w:r>
            <w:bookmarkEnd w:id="12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28" w:name="_MCCTEMPBM_CRPT04410043___7"/>
            <w:r w:rsidRPr="00E156E5">
              <w:rPr>
                <w:rFonts w:ascii="Courier New" w:hAnsi="Courier New" w:cs="Courier New"/>
              </w:rPr>
              <w:t>operations</w:t>
            </w:r>
            <w:bookmarkEnd w:id="12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29" w:name="_MCCTEMPBM_CRPT04410044___4"/>
            <w:r w:rsidRPr="00E156E5">
              <w:rPr>
                <w:rFonts w:ascii="Arial" w:hAnsi="Arial"/>
                <w:sz w:val="18"/>
              </w:rPr>
              <w:t>M</w:t>
            </w:r>
            <w:bookmarkEnd w:id="12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30" w:name="_MCCTEMPBM_CRPT04410045___7"/>
            <w:r w:rsidRPr="00E156E5">
              <w:rPr>
                <w:rFonts w:ascii="Courier New" w:hAnsi="Courier New" w:cs="Courier New"/>
              </w:rPr>
              <w:t>actions</w:t>
            </w:r>
            <w:bookmarkEnd w:id="13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31" w:name="_MCCTEMPBM_CRPT04410046___4"/>
            <w:r w:rsidRPr="00E156E5">
              <w:rPr>
                <w:rFonts w:ascii="Arial" w:hAnsi="Arial"/>
                <w:sz w:val="18"/>
              </w:rPr>
              <w:t>O</w:t>
            </w:r>
            <w:bookmarkEnd w:id="13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32" w:name="_MCCTEMPBM_CRPT04410047___7"/>
            <w:r w:rsidRPr="00E156E5">
              <w:rPr>
                <w:rFonts w:ascii="Courier New" w:hAnsi="Courier New" w:cs="Courier New"/>
              </w:rPr>
              <w:t>componentCData</w:t>
            </w:r>
            <w:bookmarkEnd w:id="132"/>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33" w:name="_MCCTEMPBM_CRPT04410048___4"/>
            <w:r w:rsidRPr="00E156E5">
              <w:rPr>
                <w:rFonts w:ascii="Arial" w:hAnsi="Arial"/>
                <w:sz w:val="18"/>
              </w:rPr>
              <w:t>O</w:t>
            </w:r>
            <w:bookmarkEnd w:id="13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34" w:name="_Toc157896582"/>
      <w:bookmarkStart w:id="135" w:name="_Toc158792510"/>
      <w:bookmarkStart w:id="136" w:name="_Toc158792545"/>
      <w:r w:rsidRPr="00E156E5">
        <w:rPr>
          <w:lang w:eastAsia="zh-CN"/>
        </w:rPr>
        <w:t>7.3.3.3</w:t>
      </w:r>
      <w:r w:rsidRPr="00E156E5">
        <w:rPr>
          <w:lang w:eastAsia="zh-CN"/>
        </w:rPr>
        <w:tab/>
        <w:t>Attribute constraints</w:t>
      </w:r>
      <w:bookmarkEnd w:id="134"/>
      <w:bookmarkEnd w:id="135"/>
      <w:bookmarkEnd w:id="13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37" w:name="_Toc157896583"/>
      <w:bookmarkStart w:id="138" w:name="_Toc158792511"/>
      <w:bookmarkStart w:id="139" w:name="_Toc158792546"/>
      <w:r w:rsidRPr="00E156E5">
        <w:rPr>
          <w:lang w:eastAsia="zh-CN"/>
        </w:rPr>
        <w:t>7.4</w:t>
      </w:r>
      <w:r w:rsidRPr="00E156E5">
        <w:rPr>
          <w:lang w:eastAsia="zh-CN"/>
        </w:rPr>
        <w:tab/>
      </w:r>
      <w:r w:rsidRPr="00E156E5">
        <w:t>Attribute</w:t>
      </w:r>
      <w:r w:rsidRPr="00E156E5">
        <w:rPr>
          <w:lang w:eastAsia="zh-CN"/>
        </w:rPr>
        <w:t xml:space="preserve"> definitions</w:t>
      </w:r>
      <w:bookmarkEnd w:id="137"/>
      <w:bookmarkEnd w:id="138"/>
      <w:bookmarkEnd w:id="139"/>
    </w:p>
    <w:p w14:paraId="6934DCC8" w14:textId="77777777" w:rsidR="00F47A7F" w:rsidRPr="00E156E5" w:rsidRDefault="00F47A7F" w:rsidP="00F47A7F">
      <w:pPr>
        <w:pStyle w:val="Heading3"/>
        <w:rPr>
          <w:lang w:eastAsia="zh-CN"/>
        </w:rPr>
      </w:pPr>
      <w:bookmarkStart w:id="140" w:name="_Toc157896584"/>
      <w:bookmarkStart w:id="141" w:name="_Toc158792512"/>
      <w:bookmarkStart w:id="142" w:name="_Toc158792547"/>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0"/>
      <w:bookmarkEnd w:id="141"/>
      <w:bookmarkEnd w:id="14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43"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Pr="00E156E5" w:rsidRDefault="00F47A7F" w:rsidP="000D6288">
            <w:pPr>
              <w:pStyle w:val="TAL"/>
              <w:rPr>
                <w:rFonts w:cs="Arial"/>
                <w:szCs w:val="18"/>
              </w:rPr>
            </w:pPr>
            <w:r w:rsidRPr="00E156E5">
              <w:rPr>
                <w:rFonts w:cs="Arial"/>
                <w:szCs w:val="18"/>
              </w:rPr>
              <w:t>This indicates a type of identifier</w:t>
            </w:r>
          </w:p>
          <w:p w14:paraId="78A2A648" w14:textId="77777777" w:rsidR="00F47A7F" w:rsidRPr="00E156E5" w:rsidRDefault="00F47A7F" w:rsidP="000D6288">
            <w:pPr>
              <w:pStyle w:val="TAL"/>
              <w:rPr>
                <w:rFonts w:cs="Arial"/>
                <w:szCs w:val="18"/>
              </w:rPr>
            </w:pPr>
          </w:p>
          <w:p w14:paraId="12D2239A" w14:textId="77777777" w:rsidR="00F47A7F" w:rsidRPr="00E156E5" w:rsidRDefault="00F47A7F" w:rsidP="000D6288">
            <w:pPr>
              <w:pStyle w:val="TAL"/>
              <w:rPr>
                <w:rFonts w:cs="Arial"/>
                <w:szCs w:val="18"/>
              </w:rPr>
            </w:pPr>
          </w:p>
          <w:p w14:paraId="22AC7FC6" w14:textId="73530069" w:rsidR="00F47A7F" w:rsidRPr="00E156E5" w:rsidRDefault="00F47A7F" w:rsidP="000D6288">
            <w:pPr>
              <w:pStyle w:val="TAL"/>
              <w:rPr>
                <w:rFonts w:cs="Arial"/>
                <w:szCs w:val="18"/>
              </w:rPr>
            </w:pPr>
            <w:r w:rsidRPr="00E156E5">
              <w:rPr>
                <w:rFonts w:cs="Arial"/>
                <w:szCs w:val="18"/>
              </w:rPr>
              <w:t xml:space="preserve">AllowedValues: username, email address, phone number, IP address, </w:t>
            </w:r>
            <w:r w:rsidR="004F0D4E" w:rsidRPr="00E156E5">
              <w:rPr>
                <w:rFonts w:cs="Arial"/>
                <w:szCs w:val="18"/>
              </w:rPr>
              <w:t>machine user</w:t>
            </w:r>
          </w:p>
          <w:p w14:paraId="4EAE8494" w14:textId="77777777" w:rsidR="00F47A7F" w:rsidRPr="00E156E5" w:rsidRDefault="00F47A7F" w:rsidP="000D6288">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147D034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AF4A39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63408E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Pr="00E156E5" w:rsidRDefault="00F47A7F" w:rsidP="000D6288">
            <w:pPr>
              <w:pStyle w:val="TAL"/>
              <w:rPr>
                <w:rFonts w:cs="Arial"/>
                <w:szCs w:val="18"/>
                <w:lang w:eastAsia="zh-CN"/>
              </w:rPr>
            </w:pPr>
            <w:bookmarkStart w:id="144" w:name="_MCCTEMPBM_CRPT04410050___7" w:colFirst="2" w:colLast="2"/>
            <w:bookmarkEnd w:id="143"/>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Pr="00E156E5" w:rsidRDefault="00F47A7F" w:rsidP="000D6288">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E9094AB"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B33E6B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5126B32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54B2B8C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7668DB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456A76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bookmarkEnd w:id="144"/>
      <w:tr w:rsidR="00F47A7F"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Pr="00E156E5" w:rsidRDefault="00F47A7F" w:rsidP="000D6288">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Pr="00E156E5" w:rsidRDefault="00F47A7F" w:rsidP="000D6288">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64878911" w14:textId="77777777" w:rsidR="00F47A7F" w:rsidRPr="00E156E5" w:rsidRDefault="00F47A7F" w:rsidP="000D6288">
            <w:pPr>
              <w:pStyle w:val="TAL"/>
              <w:rPr>
                <w:rFonts w:cs="Arial"/>
                <w:szCs w:val="18"/>
              </w:rPr>
            </w:pPr>
          </w:p>
          <w:p w14:paraId="3EA23D73"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156E5" w:rsidRDefault="00F47A7F" w:rsidP="000D6288">
            <w:pPr>
              <w:spacing w:after="0"/>
              <w:rPr>
                <w:rFonts w:ascii="Arial" w:hAnsi="Arial" w:cs="Arial"/>
                <w:sz w:val="18"/>
                <w:szCs w:val="18"/>
              </w:rPr>
            </w:pPr>
            <w:bookmarkStart w:id="145" w:name="_MCCTEMPBM_CRPT04410051___7"/>
            <w:r w:rsidRPr="00E156E5">
              <w:rPr>
                <w:rFonts w:ascii="Arial" w:hAnsi="Arial" w:cs="Arial"/>
                <w:sz w:val="18"/>
                <w:szCs w:val="18"/>
              </w:rPr>
              <w:t>type: String</w:t>
            </w:r>
          </w:p>
          <w:p w14:paraId="6090081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09444A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319DD9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32576C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 value</w:t>
            </w:r>
          </w:p>
          <w:p w14:paraId="5EED71D5" w14:textId="77777777" w:rsidR="00F47A7F" w:rsidRPr="00E156E5" w:rsidRDefault="00F47A7F" w:rsidP="000D6288">
            <w:pPr>
              <w:spacing w:after="0"/>
              <w:rPr>
                <w:rFonts w:ascii="Arial" w:hAnsi="Arial" w:cs="Arial"/>
                <w:sz w:val="18"/>
                <w:szCs w:val="18"/>
              </w:rPr>
            </w:pPr>
            <w:bookmarkStart w:id="146" w:name="_MCCTEMPBM_CRPT04410052___7"/>
            <w:bookmarkEnd w:id="145"/>
            <w:r w:rsidRPr="00E156E5">
              <w:rPr>
                <w:rFonts w:cs="Arial"/>
                <w:szCs w:val="18"/>
              </w:rPr>
              <w:t xml:space="preserve">isNullable: </w:t>
            </w:r>
            <w:r w:rsidRPr="00E156E5">
              <w:rPr>
                <w:rFonts w:ascii="Arial" w:hAnsi="Arial" w:cs="Arial"/>
                <w:sz w:val="18"/>
                <w:szCs w:val="18"/>
              </w:rPr>
              <w:t>False</w:t>
            </w:r>
            <w:bookmarkEnd w:id="146"/>
          </w:p>
        </w:tc>
      </w:tr>
      <w:tr w:rsidR="00F47A7F"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Pr="00E156E5" w:rsidRDefault="00F47A7F" w:rsidP="000D6288">
            <w:pPr>
              <w:pStyle w:val="TAL"/>
              <w:rPr>
                <w:rFonts w:cs="Arial"/>
                <w:szCs w:val="18"/>
              </w:rPr>
            </w:pPr>
            <w:bookmarkStart w:id="147"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roles associated with an identity</w:t>
            </w:r>
          </w:p>
          <w:p w14:paraId="58C2EFE9" w14:textId="77777777" w:rsidR="00F47A7F" w:rsidRPr="00E156E5" w:rsidRDefault="00F47A7F" w:rsidP="000D6288">
            <w:pPr>
              <w:pStyle w:val="TAL"/>
              <w:rPr>
                <w:rFonts w:cs="Arial"/>
                <w:szCs w:val="18"/>
                <w:lang w:eastAsia="zh-CN"/>
              </w:rPr>
            </w:pPr>
          </w:p>
          <w:p w14:paraId="497AA0C6"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648B53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015EA2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73C53C2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70A1776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D6EEFD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Pr="00E156E5" w:rsidRDefault="00F47A7F" w:rsidP="000D6288">
            <w:pPr>
              <w:pStyle w:val="TAL"/>
              <w:rPr>
                <w:rFonts w:cs="Arial"/>
                <w:szCs w:val="18"/>
              </w:rPr>
            </w:pPr>
            <w:bookmarkStart w:id="148" w:name="_MCCTEMPBM_CRPT04410054___7" w:colFirst="2" w:colLast="2"/>
            <w:bookmarkEnd w:id="147"/>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Pr="00E156E5" w:rsidRDefault="00F47A7F" w:rsidP="000D6288">
            <w:pPr>
              <w:pStyle w:val="TAL"/>
              <w:rPr>
                <w:szCs w:val="18"/>
              </w:rPr>
            </w:pPr>
            <w:r w:rsidRPr="00E156E5">
              <w:rPr>
                <w:szCs w:val="18"/>
              </w:rPr>
              <w:t>This string defines a unique representation of the name of a role</w:t>
            </w:r>
          </w:p>
          <w:p w14:paraId="77CFA6B3" w14:textId="77777777" w:rsidR="00F47A7F" w:rsidRPr="00E156E5" w:rsidRDefault="00F47A7F" w:rsidP="000D6288">
            <w:pPr>
              <w:pStyle w:val="TAL"/>
              <w:rPr>
                <w:szCs w:val="18"/>
              </w:rPr>
            </w:pPr>
          </w:p>
          <w:p w14:paraId="743B131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47D8C5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6224771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BF9366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2A9A64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15BB70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Pr="00E156E5" w:rsidRDefault="00F47A7F" w:rsidP="000D6288">
            <w:pPr>
              <w:pStyle w:val="TAL"/>
              <w:rPr>
                <w:rFonts w:cs="Arial"/>
                <w:lang w:eastAsia="de-DE"/>
              </w:rPr>
            </w:pPr>
            <w:bookmarkStart w:id="149" w:name="_MCCTEMPBM_CRPT04410055___7" w:colFirst="2" w:colLast="2"/>
            <w:bookmarkEnd w:id="148"/>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access rules associated with a role</w:t>
            </w:r>
          </w:p>
          <w:p w14:paraId="00A2B5A1" w14:textId="77777777" w:rsidR="00F47A7F" w:rsidRPr="00E156E5" w:rsidRDefault="00F47A7F" w:rsidP="000D6288">
            <w:pPr>
              <w:pStyle w:val="TAL"/>
              <w:rPr>
                <w:rFonts w:cs="Arial"/>
                <w:szCs w:val="18"/>
                <w:lang w:eastAsia="zh-CN"/>
              </w:rPr>
            </w:pPr>
          </w:p>
          <w:p w14:paraId="7D1E8766"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26520B3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3484F3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6B85249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DDA830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2E1CE9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Pr="00E156E5" w:rsidRDefault="00F47A7F" w:rsidP="000D6288">
            <w:pPr>
              <w:pStyle w:val="TAL"/>
              <w:rPr>
                <w:rFonts w:cs="Arial"/>
                <w:szCs w:val="18"/>
              </w:rPr>
            </w:pPr>
            <w:bookmarkStart w:id="150" w:name="_MCCTEMPBM_CRPT04410056___7" w:colFirst="2" w:colLast="2"/>
            <w:bookmarkEnd w:id="149"/>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Pr="00E156E5" w:rsidRDefault="00F47A7F" w:rsidP="000D6288">
            <w:pPr>
              <w:pStyle w:val="TAL"/>
              <w:rPr>
                <w:szCs w:val="18"/>
              </w:rPr>
            </w:pPr>
            <w:r w:rsidRPr="00E156E5">
              <w:rPr>
                <w:szCs w:val="18"/>
              </w:rPr>
              <w:t>This string defines a unique representation of the name of an access rule.</w:t>
            </w:r>
          </w:p>
          <w:p w14:paraId="33C0C7CB" w14:textId="77777777" w:rsidR="00F47A7F" w:rsidRPr="00E156E5" w:rsidRDefault="00F47A7F" w:rsidP="000D6288">
            <w:pPr>
              <w:pStyle w:val="TAL"/>
              <w:rPr>
                <w:szCs w:val="18"/>
              </w:rPr>
            </w:pPr>
            <w:r w:rsidRPr="00E156E5">
              <w:rPr>
                <w:szCs w:val="18"/>
              </w:rPr>
              <w:t>The name of the access rule could also contain the name of the management service</w:t>
            </w:r>
          </w:p>
          <w:p w14:paraId="05BD76E3" w14:textId="77777777" w:rsidR="00F47A7F" w:rsidRPr="00E156E5" w:rsidRDefault="00F47A7F" w:rsidP="000D6288">
            <w:pPr>
              <w:pStyle w:val="TAL"/>
              <w:rPr>
                <w:rFonts w:cs="Arial"/>
                <w:szCs w:val="18"/>
                <w:lang w:eastAsia="zh-CN"/>
              </w:rPr>
            </w:pPr>
          </w:p>
          <w:p w14:paraId="5086A886" w14:textId="77777777" w:rsidR="00F47A7F" w:rsidRPr="00E156E5" w:rsidRDefault="00F47A7F" w:rsidP="000D6288">
            <w:pPr>
              <w:pStyle w:val="TAL"/>
              <w:rPr>
                <w:rFonts w:cs="Arial"/>
                <w:szCs w:val="18"/>
                <w:lang w:eastAsia="zh-CN"/>
              </w:rPr>
            </w:pPr>
          </w:p>
          <w:p w14:paraId="58FBF026" w14:textId="77777777" w:rsidR="00F47A7F" w:rsidRPr="00E156E5" w:rsidRDefault="00F47A7F" w:rsidP="000D6288">
            <w:pPr>
              <w:pStyle w:val="TAL"/>
              <w:rPr>
                <w:rFonts w:cs="Arial"/>
                <w:szCs w:val="18"/>
                <w:highlight w:val="yellow"/>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2183239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3EF952F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7DF091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11AA31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45EF5E2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Pr="00E156E5" w:rsidRDefault="00F47A7F" w:rsidP="000D6288">
            <w:pPr>
              <w:pStyle w:val="TAL"/>
              <w:rPr>
                <w:rFonts w:cs="Arial"/>
                <w:lang w:eastAsia="de-DE"/>
              </w:rPr>
            </w:pPr>
            <w:bookmarkStart w:id="151" w:name="_MCCTEMPBM_CRPT04410057___7" w:colFirst="2" w:colLast="2"/>
            <w:bookmarkEnd w:id="150"/>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Pr="00E156E5" w:rsidRDefault="00F47A7F" w:rsidP="000D6288">
            <w:pPr>
              <w:pStyle w:val="TAL"/>
              <w:rPr>
                <w:szCs w:val="18"/>
              </w:rPr>
            </w:pPr>
            <w:r w:rsidRPr="00E156E5">
              <w:rPr>
                <w:szCs w:val="18"/>
              </w:rPr>
              <w:t>This attribute contains an expression allowing to select data nodes (Component type B). The expression semantic and syntax is SS specific.</w:t>
            </w:r>
          </w:p>
          <w:p w14:paraId="7B87F03B" w14:textId="77777777" w:rsidR="00F47A7F" w:rsidRPr="00E156E5" w:rsidRDefault="00F47A7F" w:rsidP="000D6288">
            <w:pPr>
              <w:pStyle w:val="TAL"/>
              <w:rPr>
                <w:szCs w:val="18"/>
              </w:rPr>
            </w:pPr>
          </w:p>
          <w:p w14:paraId="29180697"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11BF84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90FC0D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0C65A8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309E9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E52F7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Pr="00E156E5" w:rsidRDefault="00F47A7F" w:rsidP="000D6288">
            <w:pPr>
              <w:pStyle w:val="TAL"/>
              <w:rPr>
                <w:rFonts w:cs="Arial"/>
                <w:szCs w:val="18"/>
              </w:rPr>
            </w:pPr>
            <w:bookmarkStart w:id="152" w:name="_MCCTEMPBM_CRPT04410058___7" w:colFirst="2" w:colLast="2"/>
            <w:bookmarkEnd w:id="15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Pr="00E156E5" w:rsidRDefault="00F47A7F" w:rsidP="000D6288">
            <w:pPr>
              <w:pStyle w:val="TAL"/>
              <w:rPr>
                <w:rFonts w:cs="Arial"/>
                <w:szCs w:val="18"/>
                <w:lang w:eastAsia="zh-CN"/>
              </w:rPr>
            </w:pPr>
            <w:r w:rsidRPr="00E156E5">
              <w:rPr>
                <w:rFonts w:cs="Arial"/>
                <w:szCs w:val="18"/>
                <w:lang w:eastAsia="zh-CN"/>
              </w:rPr>
              <w:t>This defines the Component A related operations.</w:t>
            </w:r>
          </w:p>
          <w:p w14:paraId="1398D3D3" w14:textId="77777777" w:rsidR="00F47A7F" w:rsidRPr="00E156E5" w:rsidRDefault="00F47A7F" w:rsidP="000D6288">
            <w:pPr>
              <w:pStyle w:val="TAL"/>
              <w:rPr>
                <w:rFonts w:cs="Arial"/>
                <w:szCs w:val="18"/>
                <w:lang w:eastAsia="zh-CN"/>
              </w:rPr>
            </w:pPr>
            <w:r w:rsidRPr="00E156E5">
              <w:rPr>
                <w:rFonts w:cs="Arial"/>
                <w:szCs w:val="18"/>
                <w:lang w:eastAsia="zh-CN"/>
              </w:rPr>
              <w:t>The operations related to attributes are also contained in this set.</w:t>
            </w:r>
          </w:p>
          <w:p w14:paraId="35BF8EC2" w14:textId="31D7C2CF" w:rsidR="00F47A7F" w:rsidRPr="00E156E5" w:rsidRDefault="00F47A7F" w:rsidP="000D6288">
            <w:pPr>
              <w:pStyle w:val="TAL"/>
              <w:rPr>
                <w:rFonts w:cs="Arial"/>
                <w:szCs w:val="18"/>
                <w:lang w:eastAsia="zh-CN"/>
              </w:rPr>
            </w:pPr>
            <w:r w:rsidRPr="00E156E5">
              <w:rPr>
                <w:rFonts w:cs="Arial"/>
                <w:szCs w:val="18"/>
                <w:lang w:eastAsia="zh-CN"/>
              </w:rPr>
              <w:t xml:space="preserve">The operations are of the MnS as defined in </w:t>
            </w:r>
            <w:bookmarkStart w:id="153" w:name="MCCTEMPBM_00001977"/>
            <w:r w:rsidR="003A50A8">
              <w:rPr>
                <w:rFonts w:cs="Arial"/>
                <w:szCs w:val="18"/>
                <w:lang w:eastAsia="zh-CN"/>
              </w:rPr>
              <w:t xml:space="preserve">TS </w:t>
            </w:r>
            <w:r w:rsidRPr="00E156E5">
              <w:rPr>
                <w:rFonts w:cs="Arial"/>
                <w:szCs w:val="18"/>
                <w:lang w:eastAsia="zh-CN"/>
              </w:rPr>
              <w:t>28.532</w:t>
            </w:r>
            <w:bookmarkEnd w:id="153"/>
            <w:r w:rsidR="003A50A8">
              <w:rPr>
                <w:rFonts w:cs="Arial"/>
                <w:szCs w:val="18"/>
                <w:lang w:eastAsia="zh-CN"/>
              </w:rPr>
              <w:t xml:space="preserve"> [6]</w:t>
            </w:r>
            <w:r w:rsidRPr="00E156E5">
              <w:rPr>
                <w:rFonts w:cs="Arial"/>
                <w:szCs w:val="18"/>
                <w:lang w:eastAsia="zh-CN"/>
              </w:rPr>
              <w:t>.</w:t>
            </w:r>
          </w:p>
          <w:p w14:paraId="10D4895D" w14:textId="77777777" w:rsidR="00F47A7F" w:rsidRPr="00E156E5" w:rsidRDefault="00F47A7F" w:rsidP="000D6288">
            <w:pPr>
              <w:pStyle w:val="TAL"/>
              <w:rPr>
                <w:rFonts w:cs="Arial"/>
                <w:szCs w:val="18"/>
                <w:lang w:eastAsia="zh-CN"/>
              </w:rPr>
            </w:pPr>
          </w:p>
          <w:p w14:paraId="44A662F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1AEB823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7F05E8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3B66A73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C2920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00D75BD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Pr="00E156E5" w:rsidRDefault="00F47A7F" w:rsidP="000D6288">
            <w:pPr>
              <w:pStyle w:val="TAL"/>
              <w:rPr>
                <w:rFonts w:cs="Arial"/>
                <w:lang w:eastAsia="de-DE"/>
              </w:rPr>
            </w:pPr>
            <w:bookmarkStart w:id="154" w:name="_MCCTEMPBM_CRPT04410059___7" w:colFirst="2" w:colLast="2"/>
            <w:bookmarkEnd w:id="15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Pr="00E156E5" w:rsidRDefault="00F47A7F" w:rsidP="000D6288">
            <w:pPr>
              <w:pStyle w:val="TAL"/>
              <w:rPr>
                <w:szCs w:val="18"/>
              </w:rPr>
            </w:pPr>
            <w:r w:rsidRPr="00E156E5">
              <w:rPr>
                <w:szCs w:val="18"/>
              </w:rPr>
              <w:t>This defines whether the operation is allowed or denied on the operation</w:t>
            </w:r>
          </w:p>
          <w:p w14:paraId="6FB6647F" w14:textId="77777777" w:rsidR="00F47A7F" w:rsidRPr="00E156E5" w:rsidRDefault="00F47A7F" w:rsidP="000D6288">
            <w:pPr>
              <w:pStyle w:val="TAL"/>
              <w:rPr>
                <w:szCs w:val="18"/>
              </w:rPr>
            </w:pPr>
          </w:p>
          <w:p w14:paraId="433A5885" w14:textId="77777777" w:rsidR="00F47A7F" w:rsidRPr="00E156E5" w:rsidRDefault="00F47A7F" w:rsidP="000D6288">
            <w:pPr>
              <w:pStyle w:val="TAL"/>
              <w:rPr>
                <w:szCs w:val="18"/>
              </w:rPr>
            </w:pPr>
            <w:r w:rsidRPr="00E156E5">
              <w:rPr>
                <w:rFonts w:cs="Arial"/>
                <w:szCs w:val="18"/>
              </w:rPr>
              <w:t>AllowedValues: 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54B52FC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45F606F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0A75CA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3F601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F9D74D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Pr="00E156E5" w:rsidRDefault="00F47A7F" w:rsidP="000D6288">
            <w:pPr>
              <w:pStyle w:val="TAL"/>
              <w:rPr>
                <w:rFonts w:cs="Arial"/>
                <w:lang w:eastAsia="de-DE"/>
              </w:rPr>
            </w:pPr>
            <w:bookmarkStart w:id="155" w:name="_MCCTEMPBM_CRPT04410061___7" w:colFirst="2" w:colLast="2"/>
            <w:bookmarkEnd w:id="154"/>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Pr="00E156E5" w:rsidRDefault="00F47A7F" w:rsidP="000D6288">
            <w:pPr>
              <w:pStyle w:val="TAL"/>
              <w:rPr>
                <w:szCs w:val="18"/>
              </w:rPr>
            </w:pPr>
            <w:r w:rsidRPr="00E156E5">
              <w:rPr>
                <w:szCs w:val="18"/>
              </w:rPr>
              <w:t>This attribute defines alarm types and performance metrics.</w:t>
            </w:r>
          </w:p>
          <w:p w14:paraId="78ED6E18" w14:textId="77777777" w:rsidR="00F47A7F" w:rsidRPr="00E156E5" w:rsidRDefault="00F47A7F" w:rsidP="000D6288">
            <w:pPr>
              <w:pStyle w:val="TAL"/>
              <w:jc w:val="center"/>
              <w:rPr>
                <w:szCs w:val="18"/>
              </w:rPr>
            </w:pPr>
            <w:bookmarkStart w:id="156" w:name="_MCCTEMPBM_CRPT04410060___4"/>
          </w:p>
          <w:bookmarkEnd w:id="156"/>
          <w:p w14:paraId="47A58DF2" w14:textId="77777777" w:rsidR="00F47A7F" w:rsidRPr="00E156E5" w:rsidRDefault="00F47A7F" w:rsidP="000D6288">
            <w:pPr>
              <w:pStyle w:val="TAL"/>
              <w:rPr>
                <w:szCs w:val="18"/>
              </w:rPr>
            </w:pPr>
            <w:r w:rsidRPr="00E156E5">
              <w:rPr>
                <w:rFonts w:cs="Arial"/>
                <w:szCs w:val="18"/>
              </w:rPr>
              <w:t xml:space="preserve">AllowedValues: </w:t>
            </w:r>
            <w:r w:rsidRPr="00E156E5">
              <w:rPr>
                <w:szCs w:val="18"/>
              </w:rPr>
              <w:t>NA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75DC5F5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2242275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5EECA20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711BE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EBEEAF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bl>
    <w:p w14:paraId="7EEBEA3A" w14:textId="0AF1D07F" w:rsidR="00F47A7F" w:rsidRPr="00E156E5" w:rsidRDefault="00F47A7F" w:rsidP="009B337F">
      <w:pPr>
        <w:pStyle w:val="Heading8"/>
      </w:pPr>
      <w:bookmarkStart w:id="157" w:name="_Toc157896585"/>
      <w:bookmarkStart w:id="158" w:name="_Toc158792513"/>
      <w:bookmarkStart w:id="159" w:name="_Toc158792548"/>
      <w:bookmarkEnd w:id="155"/>
      <w:r w:rsidRPr="00E156E5">
        <w:lastRenderedPageBreak/>
        <w:t xml:space="preserve">Annex A (normative): </w:t>
      </w:r>
      <w:r w:rsidR="009B337F" w:rsidRPr="00E156E5">
        <w:br/>
      </w:r>
      <w:r w:rsidRPr="00E156E5">
        <w:t>Solution sets</w:t>
      </w:r>
      <w:bookmarkEnd w:id="157"/>
      <w:bookmarkEnd w:id="158"/>
      <w:bookmarkEnd w:id="159"/>
    </w:p>
    <w:p w14:paraId="3B85C1A9" w14:textId="77777777" w:rsidR="00F47A7F" w:rsidRPr="00E156E5" w:rsidRDefault="00F47A7F" w:rsidP="009B337F">
      <w:pPr>
        <w:pStyle w:val="Heading1"/>
      </w:pPr>
      <w:bookmarkStart w:id="160" w:name="_Toc157896586"/>
      <w:bookmarkStart w:id="161" w:name="_Toc158792514"/>
      <w:bookmarkStart w:id="162" w:name="_Toc158792549"/>
      <w:r w:rsidRPr="00E156E5">
        <w:t>A.1</w:t>
      </w:r>
      <w:r w:rsidRPr="00E156E5">
        <w:tab/>
      </w:r>
      <w:r w:rsidRPr="00E156E5">
        <w:rPr>
          <w:rFonts w:eastAsia="SimSun"/>
        </w:rPr>
        <w:t>RESTful HTTP-based solution set</w:t>
      </w:r>
      <w:bookmarkEnd w:id="160"/>
      <w:bookmarkEnd w:id="161"/>
      <w:bookmarkEnd w:id="162"/>
    </w:p>
    <w:p w14:paraId="76ABDFD8" w14:textId="63BDBE34" w:rsidR="008C1A90" w:rsidRPr="00E156E5" w:rsidRDefault="008C1A90" w:rsidP="008C1A90">
      <w:r w:rsidRPr="00E156E5">
        <w:t>The value of the "dataNodeSelector"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4D3B1A89" w:rsidR="008C1A90" w:rsidRPr="00E156E5" w:rsidRDefault="008C1A90" w:rsidP="008C1A90">
      <w:r w:rsidRPr="00E156E5">
        <w:t>The OpenAPI definitions of the NRM allowing to configure the access control rules into the system are specified in Forge [3].</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63" w:name="_Toc157896587"/>
      <w:bookmarkStart w:id="164" w:name="_Toc158792515"/>
      <w:bookmarkStart w:id="165" w:name="_Toc158792550"/>
      <w:r w:rsidRPr="00E156E5">
        <w:t>A.2</w:t>
      </w:r>
      <w:r w:rsidRPr="00E156E5">
        <w:tab/>
        <w:t>NETCONF/YANG solution set</w:t>
      </w:r>
      <w:bookmarkEnd w:id="163"/>
      <w:bookmarkEnd w:id="164"/>
      <w:bookmarkEnd w:id="16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"ietf-netconf-acm"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6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6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67" w:name="_MCCTEMPBM_CRPT04410063___4"/>
            <w:r w:rsidRPr="00E156E5">
              <w:rPr>
                <w:rFonts w:cs="Arial"/>
                <w:szCs w:val="18"/>
              </w:rPr>
              <w:t>user-name</w:t>
            </w:r>
            <w:bookmarkEnd w:id="16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68" w:name="_MCCTEMPBM_CRPT04410064___4"/>
            <w:r w:rsidRPr="00E156E5">
              <w:rPr>
                <w:rFonts w:cs="Arial"/>
                <w:szCs w:val="18"/>
              </w:rPr>
              <w:t>group</w:t>
            </w:r>
            <w:bookmarkEnd w:id="16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r w:rsidRPr="00E156E5">
              <w:rPr>
                <w:rFonts w:cs="Arial"/>
                <w:szCs w:val="18"/>
              </w:rPr>
              <w:t>AccessRule</w:t>
            </w:r>
          </w:p>
        </w:tc>
        <w:tc>
          <w:tcPr>
            <w:tcW w:w="2458" w:type="pct"/>
            <w:noWrap/>
          </w:tcPr>
          <w:p w14:paraId="02DDD630" w14:textId="77777777" w:rsidR="008C1A90" w:rsidRPr="00E156E5" w:rsidRDefault="008C1A90" w:rsidP="000D6288">
            <w:pPr>
              <w:pStyle w:val="TAL"/>
              <w:jc w:val="center"/>
            </w:pPr>
            <w:bookmarkStart w:id="169" w:name="_MCCTEMPBM_CRPT04410065___4"/>
            <w:r w:rsidRPr="00E156E5">
              <w:rPr>
                <w:rFonts w:cs="Arial"/>
                <w:szCs w:val="18"/>
              </w:rPr>
              <w:t>rule</w:t>
            </w:r>
            <w:bookmarkEnd w:id="16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70" w:name="_Toc157896588"/>
      <w:r w:rsidRPr="00E156E5">
        <w:br w:type="page"/>
      </w:r>
    </w:p>
    <w:p w14:paraId="500437FB" w14:textId="79208C49" w:rsidR="00FB005F" w:rsidRPr="00E156E5" w:rsidRDefault="00FB005F" w:rsidP="00E156E5">
      <w:pPr>
        <w:pStyle w:val="Heading8"/>
      </w:pPr>
      <w:bookmarkStart w:id="171" w:name="_Toc158792516"/>
      <w:bookmarkStart w:id="172" w:name="_Toc158792551"/>
      <w:r w:rsidRPr="00E156E5">
        <w:lastRenderedPageBreak/>
        <w:t xml:space="preserve">Annex </w:t>
      </w:r>
      <w:r w:rsidR="008510EF">
        <w:t>B</w:t>
      </w:r>
      <w:r w:rsidRPr="00E156E5">
        <w:t xml:space="preserve"> (informative):</w:t>
      </w:r>
      <w:r w:rsidR="00E156E5">
        <w:br/>
      </w:r>
      <w:r w:rsidRPr="00E156E5">
        <w:t>Change history</w:t>
      </w:r>
      <w:bookmarkEnd w:id="170"/>
      <w:bookmarkEnd w:id="171"/>
      <w:bookmarkEnd w:id="17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673B2D">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r w:rsidRPr="00E156E5">
              <w:rPr>
                <w:b/>
                <w:sz w:val="16"/>
              </w:rPr>
              <w:t>TDoc</w:t>
            </w:r>
          </w:p>
        </w:tc>
        <w:tc>
          <w:tcPr>
            <w:tcW w:w="425"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9349AD">
            <w:pPr>
              <w:pStyle w:val="TAL"/>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962"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673B2D">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425"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673B2D">
            <w:pPr>
              <w:pStyle w:val="TA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962"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673B2D">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425"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673B2D">
            <w:pPr>
              <w:pStyle w:val="TA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962"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73" w:name="MCCTEMPBM_00001978"/>
            <w:r w:rsidRPr="00E156E5">
              <w:rPr>
                <w:rFonts w:cs="Arial"/>
                <w:color w:val="000000"/>
                <w:sz w:val="16"/>
                <w:szCs w:val="16"/>
              </w:rPr>
              <w:t>28.319</w:t>
            </w:r>
            <w:bookmarkEnd w:id="17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2. Rel-18 pCR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3. Rel-18 pCR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673B2D">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425"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673B2D">
            <w:pPr>
              <w:pStyle w:val="TA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962" w:type="dxa"/>
            <w:shd w:val="solid" w:color="FFFFFF" w:fill="auto"/>
          </w:tcPr>
          <w:p w14:paraId="464E62CE" w14:textId="7CD64ED6" w:rsidR="001131A7" w:rsidRPr="00E156E5" w:rsidRDefault="001131A7" w:rsidP="00673B2D">
            <w:pPr>
              <w:pStyle w:val="TAL"/>
              <w:rPr>
                <w:sz w:val="16"/>
                <w:szCs w:val="16"/>
              </w:rPr>
            </w:pPr>
            <w:r>
              <w:rPr>
                <w:sz w:val="16"/>
                <w:szCs w:val="16"/>
              </w:rPr>
              <w:t>Draft after editHelp’s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bl>
    <w:p w14:paraId="6AE5F0B0" w14:textId="77777777" w:rsidR="00080512" w:rsidRPr="00E156E5" w:rsidRDefault="00080512"/>
    <w:sectPr w:rsidR="00080512" w:rsidRPr="00E156E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27963" w14:textId="77777777" w:rsidR="0009051B" w:rsidRDefault="0009051B">
      <w:r>
        <w:separator/>
      </w:r>
    </w:p>
  </w:endnote>
  <w:endnote w:type="continuationSeparator" w:id="0">
    <w:p w14:paraId="3D5A0A58" w14:textId="77777777" w:rsidR="0009051B" w:rsidRDefault="0009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58D2D" w14:textId="77777777" w:rsidR="0009051B" w:rsidRDefault="0009051B">
      <w:r>
        <w:separator/>
      </w:r>
    </w:p>
  </w:footnote>
  <w:footnote w:type="continuationSeparator" w:id="0">
    <w:p w14:paraId="157CB42E" w14:textId="77777777" w:rsidR="0009051B" w:rsidRDefault="0009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F2E040"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B87D9C">
      <w:rPr>
        <w:rFonts w:ascii="Arial" w:hAnsi="Arial" w:cs="Arial"/>
        <w:b/>
        <w:noProof/>
        <w:szCs w:val="18"/>
      </w:rPr>
      <w:t>3GPP TS 28.319 1.0.0 (2024-03)</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5859C227"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B87D9C">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kwqgUAcneKdiwAAAA="/>
  </w:docVars>
  <w:rsids>
    <w:rsidRoot w:val="004E213A"/>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8AB"/>
    <w:rsid w:val="000E7AE8"/>
    <w:rsid w:val="001128F1"/>
    <w:rsid w:val="001131A7"/>
    <w:rsid w:val="00133525"/>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675F0"/>
    <w:rsid w:val="002760EE"/>
    <w:rsid w:val="00297BC0"/>
    <w:rsid w:val="002A6383"/>
    <w:rsid w:val="002B0BDB"/>
    <w:rsid w:val="002B6339"/>
    <w:rsid w:val="002E00EE"/>
    <w:rsid w:val="003172DC"/>
    <w:rsid w:val="00320984"/>
    <w:rsid w:val="00322535"/>
    <w:rsid w:val="0035462D"/>
    <w:rsid w:val="00356555"/>
    <w:rsid w:val="00356B0C"/>
    <w:rsid w:val="003765B8"/>
    <w:rsid w:val="003A50A8"/>
    <w:rsid w:val="003B1ACC"/>
    <w:rsid w:val="003C2F69"/>
    <w:rsid w:val="003C3971"/>
    <w:rsid w:val="003C7BFA"/>
    <w:rsid w:val="003D21DD"/>
    <w:rsid w:val="00403CD5"/>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912E9"/>
    <w:rsid w:val="006A323F"/>
    <w:rsid w:val="006B30D0"/>
    <w:rsid w:val="006C3D95"/>
    <w:rsid w:val="006E5C86"/>
    <w:rsid w:val="00701116"/>
    <w:rsid w:val="0071174C"/>
    <w:rsid w:val="0071279E"/>
    <w:rsid w:val="00713C44"/>
    <w:rsid w:val="00716BBE"/>
    <w:rsid w:val="00727A09"/>
    <w:rsid w:val="00734A5B"/>
    <w:rsid w:val="0074026F"/>
    <w:rsid w:val="007402A0"/>
    <w:rsid w:val="007429F6"/>
    <w:rsid w:val="00744E76"/>
    <w:rsid w:val="00754434"/>
    <w:rsid w:val="00760ED2"/>
    <w:rsid w:val="00765EA3"/>
    <w:rsid w:val="00770E2E"/>
    <w:rsid w:val="00774DA4"/>
    <w:rsid w:val="00781F0F"/>
    <w:rsid w:val="007B600E"/>
    <w:rsid w:val="007D41D9"/>
    <w:rsid w:val="007E277E"/>
    <w:rsid w:val="007F0F4A"/>
    <w:rsid w:val="008028A4"/>
    <w:rsid w:val="0080638E"/>
    <w:rsid w:val="00820059"/>
    <w:rsid w:val="00830747"/>
    <w:rsid w:val="00833471"/>
    <w:rsid w:val="00833CCC"/>
    <w:rsid w:val="008510EF"/>
    <w:rsid w:val="00853181"/>
    <w:rsid w:val="008653FE"/>
    <w:rsid w:val="008768CA"/>
    <w:rsid w:val="008855D6"/>
    <w:rsid w:val="0089311F"/>
    <w:rsid w:val="008C1A90"/>
    <w:rsid w:val="008C384C"/>
    <w:rsid w:val="008E2D68"/>
    <w:rsid w:val="008E6756"/>
    <w:rsid w:val="0090271F"/>
    <w:rsid w:val="00902E23"/>
    <w:rsid w:val="009114D7"/>
    <w:rsid w:val="0091348E"/>
    <w:rsid w:val="009145AA"/>
    <w:rsid w:val="00917CCB"/>
    <w:rsid w:val="00932D06"/>
    <w:rsid w:val="00933FB0"/>
    <w:rsid w:val="00942EC2"/>
    <w:rsid w:val="00943B96"/>
    <w:rsid w:val="00955CBC"/>
    <w:rsid w:val="00993760"/>
    <w:rsid w:val="009B337F"/>
    <w:rsid w:val="009B65C3"/>
    <w:rsid w:val="009C5D4A"/>
    <w:rsid w:val="009E2AFA"/>
    <w:rsid w:val="009F25FD"/>
    <w:rsid w:val="009F37B7"/>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3E26"/>
    <w:rsid w:val="00AE65E2"/>
    <w:rsid w:val="00AF1460"/>
    <w:rsid w:val="00B10191"/>
    <w:rsid w:val="00B15449"/>
    <w:rsid w:val="00B4480D"/>
    <w:rsid w:val="00B63896"/>
    <w:rsid w:val="00B66EA9"/>
    <w:rsid w:val="00B80EB7"/>
    <w:rsid w:val="00B87D9C"/>
    <w:rsid w:val="00B93086"/>
    <w:rsid w:val="00BA19ED"/>
    <w:rsid w:val="00BA4B8D"/>
    <w:rsid w:val="00BC0F7D"/>
    <w:rsid w:val="00BD7D31"/>
    <w:rsid w:val="00BE3255"/>
    <w:rsid w:val="00BF128E"/>
    <w:rsid w:val="00C074DD"/>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D1037E"/>
    <w:rsid w:val="00D226DF"/>
    <w:rsid w:val="00D3410F"/>
    <w:rsid w:val="00D57972"/>
    <w:rsid w:val="00D57F83"/>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E06C6"/>
    <w:rsid w:val="00DF2B1F"/>
    <w:rsid w:val="00DF62CD"/>
    <w:rsid w:val="00E10D82"/>
    <w:rsid w:val="00E1248E"/>
    <w:rsid w:val="00E156E5"/>
    <w:rsid w:val="00E16509"/>
    <w:rsid w:val="00E21095"/>
    <w:rsid w:val="00E404E8"/>
    <w:rsid w:val="00E441C6"/>
    <w:rsid w:val="00E44582"/>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3360"/>
    <w:rsid w:val="00F166AA"/>
    <w:rsid w:val="00F22EC7"/>
    <w:rsid w:val="00F325C8"/>
    <w:rsid w:val="00F47A7F"/>
    <w:rsid w:val="00F610B5"/>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03/" TargetMode="Externa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18</Pages>
  <Words>4637</Words>
  <Characters>26433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28.307_CR0001_(Rel-18)_TEI18</cp:lastModifiedBy>
  <cp:revision>48</cp:revision>
  <cp:lastPrinted>2019-02-25T14:05:00Z</cp:lastPrinted>
  <dcterms:created xsi:type="dcterms:W3CDTF">2024-01-17T20:25:00Z</dcterms:created>
  <dcterms:modified xsi:type="dcterms:W3CDTF">2024-03-27T09:41:00Z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