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028FA11C"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535108">
              <w:t>6</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w:t>
            </w:r>
            <w:r w:rsidR="00D5238F">
              <w:rPr>
                <w:sz w:val="32"/>
              </w:rPr>
              <w:t>3</w:t>
            </w:r>
            <w:r w:rsidRPr="002163D3">
              <w:rPr>
                <w:sz w:val="32"/>
              </w:rPr>
              <w:t>-</w:t>
            </w:r>
            <w:bookmarkEnd w:id="4"/>
            <w:r w:rsidR="00535108">
              <w:rPr>
                <w:sz w:val="32"/>
              </w:rPr>
              <w:t>4</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R</w:t>
            </w:r>
            <w:bookmarkStart w:id="7" w:name="_GoBack"/>
            <w:bookmarkEnd w:id="7"/>
            <w:r w:rsidR="004F0988" w:rsidRPr="002163D3">
              <w:rPr>
                <w:rStyle w:val="ZGSM"/>
              </w:rPr>
              <w:t xml:space="preserve">elease </w:t>
            </w:r>
            <w:bookmarkStart w:id="8" w:name="specRelease"/>
            <w:r w:rsidR="004F0988" w:rsidRPr="002163D3">
              <w:rPr>
                <w:rStyle w:val="ZGSM"/>
              </w:rPr>
              <w:t>1</w:t>
            </w:r>
            <w:bookmarkEnd w:id="8"/>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9"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0"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0"/>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1"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2"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2"/>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3"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4" w:name="copyrightDate"/>
            <w:r w:rsidRPr="002163D3">
              <w:rPr>
                <w:noProof/>
                <w:sz w:val="18"/>
              </w:rPr>
              <w:t>20</w:t>
            </w:r>
            <w:bookmarkEnd w:id="14"/>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5" w:name="copyrightaddon"/>
            <w:bookmarkEnd w:id="15"/>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3"/>
          </w:p>
          <w:p w14:paraId="36E1B6A0" w14:textId="77777777" w:rsidR="00E16509" w:rsidRPr="002163D3" w:rsidRDefault="00E16509" w:rsidP="00133525"/>
        </w:tc>
      </w:tr>
      <w:bookmarkEnd w:id="11"/>
    </w:tbl>
    <w:p w14:paraId="72B6EB32" w14:textId="77777777" w:rsidR="00080512" w:rsidRPr="002163D3" w:rsidRDefault="00080512">
      <w:pPr>
        <w:pStyle w:val="TT"/>
      </w:pPr>
      <w:r w:rsidRPr="002163D3">
        <w:br w:type="page"/>
      </w:r>
      <w:bookmarkStart w:id="16" w:name="tableOfContents"/>
      <w:bookmarkEnd w:id="16"/>
      <w:r w:rsidRPr="002163D3">
        <w:lastRenderedPageBreak/>
        <w:t>Contents</w:t>
      </w:r>
    </w:p>
    <w:p w14:paraId="451BC8D7" w14:textId="4678A87C" w:rsidR="003474F9"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3474F9">
        <w:t>Foreword</w:t>
      </w:r>
      <w:r w:rsidR="003474F9">
        <w:tab/>
      </w:r>
      <w:r w:rsidR="003474F9">
        <w:fldChar w:fldCharType="begin"/>
      </w:r>
      <w:r w:rsidR="003474F9">
        <w:instrText xml:space="preserve"> PAGEREF _Toc129003987 \h </w:instrText>
      </w:r>
      <w:r w:rsidR="003474F9">
        <w:fldChar w:fldCharType="separate"/>
      </w:r>
      <w:r w:rsidR="003474F9">
        <w:t>4</w:t>
      </w:r>
      <w:r w:rsidR="003474F9">
        <w:fldChar w:fldCharType="end"/>
      </w:r>
    </w:p>
    <w:p w14:paraId="55F4B00E" w14:textId="186B96DF" w:rsidR="003474F9" w:rsidRDefault="003474F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_Toc129003988 \h </w:instrText>
      </w:r>
      <w:r>
        <w:fldChar w:fldCharType="separate"/>
      </w:r>
      <w:r>
        <w:t>5</w:t>
      </w:r>
      <w:r>
        <w:fldChar w:fldCharType="end"/>
      </w:r>
    </w:p>
    <w:p w14:paraId="2712DBA9" w14:textId="47AAE4D0" w:rsidR="003474F9" w:rsidRDefault="003474F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_Toc129003989 \h </w:instrText>
      </w:r>
      <w:r>
        <w:fldChar w:fldCharType="separate"/>
      </w:r>
      <w:r>
        <w:t>5</w:t>
      </w:r>
      <w:r>
        <w:fldChar w:fldCharType="end"/>
      </w:r>
    </w:p>
    <w:p w14:paraId="19819C51" w14:textId="2669C89B" w:rsidR="003474F9" w:rsidRDefault="003474F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_Toc129003990 \h </w:instrText>
      </w:r>
      <w:r>
        <w:fldChar w:fldCharType="separate"/>
      </w:r>
      <w:r>
        <w:t>5</w:t>
      </w:r>
      <w:r>
        <w:fldChar w:fldCharType="end"/>
      </w:r>
    </w:p>
    <w:p w14:paraId="1C569290" w14:textId="4F1CAE5F" w:rsidR="003474F9" w:rsidRDefault="003474F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_Toc129003991 \h </w:instrText>
      </w:r>
      <w:r>
        <w:fldChar w:fldCharType="separate"/>
      </w:r>
      <w:r>
        <w:t>5</w:t>
      </w:r>
      <w:r>
        <w:fldChar w:fldCharType="end"/>
      </w:r>
    </w:p>
    <w:p w14:paraId="40416E90" w14:textId="6226ECDA" w:rsidR="003474F9" w:rsidRDefault="003474F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_Toc129003992 \h </w:instrText>
      </w:r>
      <w:r>
        <w:fldChar w:fldCharType="separate"/>
      </w:r>
      <w:r>
        <w:t>5</w:t>
      </w:r>
      <w:r>
        <w:fldChar w:fldCharType="end"/>
      </w:r>
    </w:p>
    <w:p w14:paraId="293B5265" w14:textId="20890D79" w:rsidR="003474F9" w:rsidRDefault="003474F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_Toc129003993 \h </w:instrText>
      </w:r>
      <w:r>
        <w:fldChar w:fldCharType="separate"/>
      </w:r>
      <w:r>
        <w:t>6</w:t>
      </w:r>
      <w:r>
        <w:fldChar w:fldCharType="end"/>
      </w:r>
    </w:p>
    <w:p w14:paraId="63D4BC7D" w14:textId="2CA2D993" w:rsidR="003474F9" w:rsidRDefault="003474F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_Toc129003994 \h </w:instrText>
      </w:r>
      <w:r>
        <w:fldChar w:fldCharType="separate"/>
      </w:r>
      <w:r>
        <w:t>6</w:t>
      </w:r>
      <w:r>
        <w:fldChar w:fldCharType="end"/>
      </w:r>
    </w:p>
    <w:p w14:paraId="734FF268" w14:textId="52AD2D34" w:rsidR="003474F9" w:rsidRDefault="003474F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_Toc129003995 \h </w:instrText>
      </w:r>
      <w:r>
        <w:fldChar w:fldCharType="separate"/>
      </w:r>
      <w:r>
        <w:t>7</w:t>
      </w:r>
      <w:r>
        <w:fldChar w:fldCharType="end"/>
      </w:r>
    </w:p>
    <w:p w14:paraId="5D13684E" w14:textId="533B77CD" w:rsidR="003474F9" w:rsidRDefault="003474F9">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_Toc129003996 \h </w:instrText>
      </w:r>
      <w:r>
        <w:fldChar w:fldCharType="separate"/>
      </w:r>
      <w:r>
        <w:t>7</w:t>
      </w:r>
      <w:r>
        <w:fldChar w:fldCharType="end"/>
      </w:r>
    </w:p>
    <w:p w14:paraId="4C956129" w14:textId="377D7832" w:rsidR="003474F9" w:rsidRDefault="003474F9">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_Toc129003997 \h </w:instrText>
      </w:r>
      <w:r>
        <w:fldChar w:fldCharType="separate"/>
      </w:r>
      <w:r>
        <w:t>7</w:t>
      </w:r>
      <w:r>
        <w:fldChar w:fldCharType="end"/>
      </w:r>
    </w:p>
    <w:p w14:paraId="19BD4028" w14:textId="52C4BD00" w:rsidR="003474F9" w:rsidRDefault="003474F9">
      <w:pPr>
        <w:pStyle w:val="31"/>
        <w:rPr>
          <w:rFonts w:asciiTheme="minorHAnsi" w:hAnsiTheme="minorHAnsi" w:cstheme="minorBidi"/>
          <w:kern w:val="2"/>
          <w:sz w:val="21"/>
          <w:szCs w:val="22"/>
          <w:lang w:val="en-US" w:eastAsia="zh-CN"/>
        </w:rPr>
      </w:pPr>
      <w:r w:rsidRPr="00597B2E">
        <w:rPr>
          <w:lang w:val="en-US"/>
        </w:rPr>
        <w:t>5.1.2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_Toc129003998 \h </w:instrText>
      </w:r>
      <w:r>
        <w:fldChar w:fldCharType="separate"/>
      </w:r>
      <w:r>
        <w:t>7</w:t>
      </w:r>
      <w:r>
        <w:fldChar w:fldCharType="end"/>
      </w:r>
    </w:p>
    <w:p w14:paraId="0C530558" w14:textId="3F15B95B" w:rsidR="003474F9" w:rsidRDefault="003474F9">
      <w:pPr>
        <w:pStyle w:val="40"/>
        <w:rPr>
          <w:rFonts w:asciiTheme="minorHAnsi" w:hAnsiTheme="minorHAnsi" w:cstheme="minorBidi"/>
          <w:kern w:val="2"/>
          <w:sz w:val="21"/>
          <w:szCs w:val="22"/>
          <w:lang w:val="en-US" w:eastAsia="zh-CN"/>
        </w:rPr>
      </w:pPr>
      <w:r w:rsidRPr="00597B2E">
        <w:rPr>
          <w:lang w:val="en-US" w:eastAsia="zh-CN"/>
        </w:rPr>
        <w:t>5.1.2.1</w:t>
      </w:r>
      <w:r>
        <w:rPr>
          <w:rFonts w:asciiTheme="minorHAnsi" w:hAnsiTheme="minorHAnsi" w:cstheme="minorBidi"/>
          <w:kern w:val="2"/>
          <w:sz w:val="21"/>
          <w:szCs w:val="22"/>
          <w:lang w:val="en-US" w:eastAsia="zh-CN"/>
        </w:rPr>
        <w:tab/>
      </w:r>
      <w:r w:rsidRPr="00597B2E">
        <w:rPr>
          <w:lang w:val="en-US"/>
        </w:rPr>
        <w:t>Classification of URLLC related RAN features</w:t>
      </w:r>
      <w:r>
        <w:tab/>
      </w:r>
      <w:r>
        <w:fldChar w:fldCharType="begin"/>
      </w:r>
      <w:r>
        <w:instrText xml:space="preserve"> PAGEREF _Toc129003999 \h </w:instrText>
      </w:r>
      <w:r>
        <w:fldChar w:fldCharType="separate"/>
      </w:r>
      <w:r>
        <w:t>7</w:t>
      </w:r>
      <w:r>
        <w:fldChar w:fldCharType="end"/>
      </w:r>
    </w:p>
    <w:p w14:paraId="6800A708" w14:textId="11E77CC8" w:rsidR="003474F9" w:rsidRDefault="003474F9">
      <w:pPr>
        <w:pStyle w:val="40"/>
        <w:rPr>
          <w:rFonts w:asciiTheme="minorHAnsi" w:hAnsiTheme="minorHAnsi" w:cstheme="minorBidi"/>
          <w:kern w:val="2"/>
          <w:sz w:val="21"/>
          <w:szCs w:val="22"/>
          <w:lang w:val="en-US" w:eastAsia="zh-CN"/>
        </w:rPr>
      </w:pPr>
      <w:r w:rsidRPr="00597B2E">
        <w:rPr>
          <w:lang w:val="en-US" w:eastAsia="zh-CN"/>
        </w:rPr>
        <w:t>5.1.2.2</w:t>
      </w:r>
      <w:r>
        <w:rPr>
          <w:rFonts w:asciiTheme="minorHAnsi" w:hAnsiTheme="minorHAnsi" w:cstheme="minorBidi"/>
          <w:kern w:val="2"/>
          <w:sz w:val="21"/>
          <w:szCs w:val="22"/>
          <w:lang w:val="en-US" w:eastAsia="zh-CN"/>
        </w:rPr>
        <w:tab/>
      </w:r>
      <w:r w:rsidRPr="00597B2E">
        <w:rPr>
          <w:lang w:val="en-US" w:eastAsia="zh-CN"/>
        </w:rPr>
        <w:t>Candidates</w:t>
      </w:r>
      <w:r w:rsidRPr="00597B2E">
        <w:rPr>
          <w:lang w:val="en-US"/>
        </w:rPr>
        <w:t xml:space="preserve"> of features </w:t>
      </w:r>
      <w:r w:rsidRPr="00597B2E">
        <w:rPr>
          <w:lang w:val="en-US" w:eastAsia="zh-CN"/>
        </w:rPr>
        <w:t>to be studied in management</w:t>
      </w:r>
      <w:r>
        <w:tab/>
      </w:r>
      <w:r>
        <w:fldChar w:fldCharType="begin"/>
      </w:r>
      <w:r>
        <w:instrText xml:space="preserve"> PAGEREF _Toc129004000 \h </w:instrText>
      </w:r>
      <w:r>
        <w:fldChar w:fldCharType="separate"/>
      </w:r>
      <w:r>
        <w:t>8</w:t>
      </w:r>
      <w:r>
        <w:fldChar w:fldCharType="end"/>
      </w:r>
    </w:p>
    <w:p w14:paraId="7C14C23B" w14:textId="758B03FB" w:rsidR="003474F9" w:rsidRDefault="003474F9">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_Toc129004001 \h </w:instrText>
      </w:r>
      <w:r>
        <w:fldChar w:fldCharType="separate"/>
      </w:r>
      <w:r>
        <w:t>9</w:t>
      </w:r>
      <w:r>
        <w:fldChar w:fldCharType="end"/>
      </w:r>
    </w:p>
    <w:p w14:paraId="436C59F4" w14:textId="693C4C67" w:rsidR="003474F9" w:rsidRDefault="003474F9">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_Toc129004002 \h </w:instrText>
      </w:r>
      <w:r>
        <w:fldChar w:fldCharType="separate"/>
      </w:r>
      <w:r>
        <w:t>9</w:t>
      </w:r>
      <w:r>
        <w:fldChar w:fldCharType="end"/>
      </w:r>
    </w:p>
    <w:p w14:paraId="2EC3BDAF" w14:textId="540F4D70" w:rsidR="003474F9" w:rsidRDefault="003474F9">
      <w:pPr>
        <w:pStyle w:val="40"/>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_Toc129004003 \h </w:instrText>
      </w:r>
      <w:r>
        <w:fldChar w:fldCharType="separate"/>
      </w:r>
      <w:r>
        <w:t>9</w:t>
      </w:r>
      <w:r>
        <w:fldChar w:fldCharType="end"/>
      </w:r>
    </w:p>
    <w:p w14:paraId="2650A676" w14:textId="7B213CCD" w:rsidR="003474F9" w:rsidRDefault="003474F9">
      <w:pPr>
        <w:pStyle w:val="40"/>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_Toc129004004 \h </w:instrText>
      </w:r>
      <w:r>
        <w:fldChar w:fldCharType="separate"/>
      </w:r>
      <w:r>
        <w:t>9</w:t>
      </w:r>
      <w:r>
        <w:fldChar w:fldCharType="end"/>
      </w:r>
    </w:p>
    <w:p w14:paraId="7F0EC612" w14:textId="48199772" w:rsidR="003474F9" w:rsidRDefault="003474F9">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_Toc129004005 \h </w:instrText>
      </w:r>
      <w:r>
        <w:fldChar w:fldCharType="separate"/>
      </w:r>
      <w:r>
        <w:t>10</w:t>
      </w:r>
      <w:r>
        <w:fldChar w:fldCharType="end"/>
      </w:r>
    </w:p>
    <w:p w14:paraId="74D18C22" w14:textId="19533B08" w:rsidR="003474F9" w:rsidRDefault="003474F9">
      <w:pPr>
        <w:pStyle w:val="31"/>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_Toc129004006 \h </w:instrText>
      </w:r>
      <w:r>
        <w:fldChar w:fldCharType="separate"/>
      </w:r>
      <w:r>
        <w:t>10</w:t>
      </w:r>
      <w:r>
        <w:fldChar w:fldCharType="end"/>
      </w:r>
    </w:p>
    <w:p w14:paraId="25F9EE43" w14:textId="51A3D865" w:rsidR="003474F9" w:rsidRDefault="003474F9">
      <w:pPr>
        <w:pStyle w:val="40"/>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_Toc129004007 \h </w:instrText>
      </w:r>
      <w:r>
        <w:fldChar w:fldCharType="separate"/>
      </w:r>
      <w:r>
        <w:t>10</w:t>
      </w:r>
      <w:r>
        <w:fldChar w:fldCharType="end"/>
      </w:r>
    </w:p>
    <w:p w14:paraId="00364833" w14:textId="6AB7A480" w:rsidR="003474F9" w:rsidRDefault="003474F9">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Configuration of reliability in slice profiles and service profile</w:t>
      </w:r>
      <w:r>
        <w:tab/>
      </w:r>
      <w:r>
        <w:fldChar w:fldCharType="begin"/>
      </w:r>
      <w:r>
        <w:instrText xml:space="preserve"> PAGEREF _Toc129004008 \h </w:instrText>
      </w:r>
      <w:r>
        <w:fldChar w:fldCharType="separate"/>
      </w:r>
      <w:r>
        <w:t>10</w:t>
      </w:r>
      <w:r>
        <w:fldChar w:fldCharType="end"/>
      </w:r>
    </w:p>
    <w:p w14:paraId="3D7C876C" w14:textId="59675F5E" w:rsidR="003474F9" w:rsidRDefault="003474F9">
      <w:pPr>
        <w:pStyle w:val="31"/>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_Toc129004009 \h </w:instrText>
      </w:r>
      <w:r>
        <w:fldChar w:fldCharType="separate"/>
      </w:r>
      <w:r>
        <w:t>10</w:t>
      </w:r>
      <w:r>
        <w:fldChar w:fldCharType="end"/>
      </w:r>
    </w:p>
    <w:p w14:paraId="6D640B3B" w14:textId="7D435D7B" w:rsidR="003474F9" w:rsidRDefault="003474F9">
      <w:pPr>
        <w:pStyle w:val="31"/>
        <w:rPr>
          <w:rFonts w:asciiTheme="minorHAnsi" w:hAnsiTheme="minorHAnsi" w:cstheme="minorBidi"/>
          <w:kern w:val="2"/>
          <w:sz w:val="21"/>
          <w:szCs w:val="22"/>
          <w:lang w:val="en-US" w:eastAsia="zh-CN"/>
        </w:rPr>
      </w:pPr>
      <w:r w:rsidRPr="00597B2E">
        <w:rPr>
          <w:lang w:val="en-US"/>
        </w:rPr>
        <w:t>5.4.2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_Toc129004010 \h </w:instrText>
      </w:r>
      <w:r>
        <w:fldChar w:fldCharType="separate"/>
      </w:r>
      <w:r>
        <w:t>10</w:t>
      </w:r>
      <w:r>
        <w:fldChar w:fldCharType="end"/>
      </w:r>
    </w:p>
    <w:p w14:paraId="320FCC39" w14:textId="73F48983" w:rsidR="003474F9" w:rsidRDefault="003474F9">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_Toc129004011 \h </w:instrText>
      </w:r>
      <w:r>
        <w:fldChar w:fldCharType="separate"/>
      </w:r>
      <w:r>
        <w:t>11</w:t>
      </w:r>
      <w:r>
        <w:fldChar w:fldCharType="end"/>
      </w:r>
    </w:p>
    <w:p w14:paraId="231A6EDD" w14:textId="2539037A" w:rsidR="003474F9" w:rsidRDefault="003474F9">
      <w:pPr>
        <w:pStyle w:val="31"/>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_Toc129004012 \h </w:instrText>
      </w:r>
      <w:r>
        <w:fldChar w:fldCharType="separate"/>
      </w:r>
      <w:r>
        <w:t>11</w:t>
      </w:r>
      <w:r>
        <w:fldChar w:fldCharType="end"/>
      </w:r>
    </w:p>
    <w:p w14:paraId="481BEB0D" w14:textId="4303E1BC" w:rsidR="003474F9" w:rsidRDefault="003474F9">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_Toc129004013 \h </w:instrText>
      </w:r>
      <w:r>
        <w:fldChar w:fldCharType="separate"/>
      </w:r>
      <w:r>
        <w:t>12</w:t>
      </w:r>
      <w:r>
        <w:fldChar w:fldCharType="end"/>
      </w:r>
    </w:p>
    <w:p w14:paraId="72153899" w14:textId="13694EBF" w:rsidR="003474F9" w:rsidRDefault="003474F9">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Issue #1</w:t>
      </w:r>
      <w:r>
        <w:rPr>
          <w:lang w:eastAsia="zh-CN"/>
        </w:rPr>
        <w:t>: Classification of URLLC related RAN features from management perspective</w:t>
      </w:r>
      <w:r>
        <w:tab/>
      </w:r>
      <w:r>
        <w:fldChar w:fldCharType="begin"/>
      </w:r>
      <w:r>
        <w:instrText xml:space="preserve"> PAGEREF _Toc129004014 \h </w:instrText>
      </w:r>
      <w:r>
        <w:fldChar w:fldCharType="separate"/>
      </w:r>
      <w:r>
        <w:t>12</w:t>
      </w:r>
      <w:r>
        <w:fldChar w:fldCharType="end"/>
      </w:r>
    </w:p>
    <w:p w14:paraId="33292E7C" w14:textId="6AE07C4B" w:rsidR="003474F9" w:rsidRDefault="003474F9">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_Toc129004015 \h </w:instrText>
      </w:r>
      <w:r>
        <w:fldChar w:fldCharType="separate"/>
      </w:r>
      <w:r>
        <w:t>12</w:t>
      </w:r>
      <w:r>
        <w:fldChar w:fldCharType="end"/>
      </w:r>
    </w:p>
    <w:p w14:paraId="4DE909E9" w14:textId="66397E62" w:rsidR="003474F9" w:rsidRDefault="003474F9">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_Toc129004016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7" w:name="foreword"/>
      <w:bookmarkStart w:id="18" w:name="_Toc103715445"/>
      <w:bookmarkStart w:id="19" w:name="_Toc129003987"/>
      <w:bookmarkEnd w:id="17"/>
      <w:r w:rsidRPr="002163D3">
        <w:lastRenderedPageBreak/>
        <w:t>Foreword</w:t>
      </w:r>
      <w:bookmarkEnd w:id="18"/>
      <w:bookmarkEnd w:id="19"/>
    </w:p>
    <w:p w14:paraId="0DD43B80" w14:textId="11A12CC7" w:rsidR="00080512" w:rsidRPr="002163D3" w:rsidRDefault="00080512">
      <w:r w:rsidRPr="002163D3">
        <w:t xml:space="preserve">This Technical </w:t>
      </w:r>
      <w:bookmarkStart w:id="20" w:name="spectype3"/>
      <w:r w:rsidR="00602AEA" w:rsidRPr="002163D3">
        <w:t>Report</w:t>
      </w:r>
      <w:bookmarkEnd w:id="20"/>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1" w:name="introduction"/>
      <w:bookmarkEnd w:id="21"/>
      <w:r w:rsidRPr="002163D3">
        <w:br w:type="page"/>
      </w:r>
      <w:bookmarkStart w:id="22" w:name="scope"/>
      <w:bookmarkStart w:id="23" w:name="_Toc103715446"/>
      <w:bookmarkStart w:id="24" w:name="_Toc129003988"/>
      <w:bookmarkEnd w:id="22"/>
      <w:r w:rsidRPr="002163D3">
        <w:lastRenderedPageBreak/>
        <w:t>1</w:t>
      </w:r>
      <w:r w:rsidRPr="002163D3">
        <w:tab/>
        <w:t>Scope</w:t>
      </w:r>
      <w:bookmarkEnd w:id="23"/>
      <w:bookmarkEnd w:id="24"/>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5" w:name="references"/>
      <w:bookmarkStart w:id="26" w:name="_Toc103715447"/>
      <w:bookmarkStart w:id="27" w:name="_Toc129003989"/>
      <w:bookmarkEnd w:id="25"/>
      <w:r w:rsidRPr="002163D3">
        <w:t>2</w:t>
      </w:r>
      <w:r w:rsidRPr="002163D3">
        <w:tab/>
        <w:t>References</w:t>
      </w:r>
      <w:bookmarkEnd w:id="26"/>
      <w:bookmarkEnd w:id="27"/>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7A55BDC2" w:rsidR="003116D0" w:rsidRDefault="003116D0" w:rsidP="003116D0">
      <w:pPr>
        <w:pStyle w:val="EX"/>
      </w:pPr>
      <w:r>
        <w:t>[11]</w:t>
      </w:r>
      <w:r>
        <w:tab/>
        <w:t>3GPP TR 38.824: “Study on physical layer enhancements for NR ultra-reliable and low latency case (URLLC)”</w:t>
      </w:r>
    </w:p>
    <w:p w14:paraId="49E93136" w14:textId="77777777" w:rsidR="00535108" w:rsidRDefault="00535108" w:rsidP="00535108">
      <w:pPr>
        <w:pStyle w:val="EX"/>
      </w:pPr>
      <w:r>
        <w:t>[12]</w:t>
      </w:r>
      <w:r>
        <w:tab/>
        <w:t>3GPP TS 28.541: “Management and orchestration; 5G Network Resource Model (NRM);”</w:t>
      </w:r>
    </w:p>
    <w:p w14:paraId="1211C56D" w14:textId="77777777" w:rsidR="00535108" w:rsidRDefault="00535108" w:rsidP="00535108">
      <w:pPr>
        <w:pStyle w:val="EX"/>
      </w:pPr>
      <w:r>
        <w:t>[13]</w:t>
      </w:r>
      <w:r>
        <w:tab/>
        <w:t>3GPP TS 28.552: “Management and orchestration; 5G performance measurements”</w:t>
      </w:r>
    </w:p>
    <w:p w14:paraId="4ECFB426" w14:textId="77777777" w:rsidR="00535108" w:rsidRDefault="00535108" w:rsidP="00535108">
      <w:pPr>
        <w:pStyle w:val="EX"/>
      </w:pPr>
      <w:r>
        <w:t>[14]</w:t>
      </w:r>
      <w:r>
        <w:tab/>
        <w:t>3GPP TS 28.554: “Management and orchestration; 5G end to end Key Performance Indicators (KPI)”</w:t>
      </w:r>
    </w:p>
    <w:p w14:paraId="113EEF92" w14:textId="77777777" w:rsidR="00535108" w:rsidRDefault="00535108" w:rsidP="00535108">
      <w:pPr>
        <w:pStyle w:val="EX"/>
      </w:pPr>
      <w:r>
        <w:t>[15]</w:t>
      </w:r>
      <w:r>
        <w:tab/>
        <w:t>3GPP TS 38.314: “NR; Layer 2 Measurements;”</w:t>
      </w:r>
    </w:p>
    <w:p w14:paraId="465DC079" w14:textId="7CCFDE86" w:rsidR="00535108" w:rsidRPr="00535108" w:rsidRDefault="00535108" w:rsidP="003116D0">
      <w:pPr>
        <w:pStyle w:val="EX"/>
      </w:pPr>
      <w:r>
        <w:t>[16]</w:t>
      </w:r>
      <w:r>
        <w:tab/>
        <w:t>ITU-R M.2410: “Minimum requirements related to technical performance for IMT-2020 radio interface(s)”</w:t>
      </w:r>
    </w:p>
    <w:p w14:paraId="5D2B9332" w14:textId="77777777" w:rsidR="00080512" w:rsidRPr="002163D3" w:rsidRDefault="00080512">
      <w:pPr>
        <w:pStyle w:val="1"/>
      </w:pPr>
      <w:bookmarkStart w:id="28" w:name="definitions"/>
      <w:bookmarkStart w:id="29" w:name="_Toc103715448"/>
      <w:bookmarkStart w:id="30" w:name="_Toc129003990"/>
      <w:bookmarkEnd w:id="28"/>
      <w:r w:rsidRPr="002163D3">
        <w:t>3</w:t>
      </w:r>
      <w:r w:rsidRPr="002163D3">
        <w:tab/>
        <w:t>Definitions</w:t>
      </w:r>
      <w:r w:rsidR="00602AEA" w:rsidRPr="002163D3">
        <w:t xml:space="preserve"> of terms, symbols and abbreviations</w:t>
      </w:r>
      <w:bookmarkEnd w:id="29"/>
      <w:bookmarkEnd w:id="30"/>
    </w:p>
    <w:p w14:paraId="783E0403" w14:textId="77777777" w:rsidR="00080512" w:rsidRPr="002163D3" w:rsidRDefault="00080512">
      <w:pPr>
        <w:pStyle w:val="2"/>
      </w:pPr>
      <w:bookmarkStart w:id="31" w:name="_Toc103715449"/>
      <w:bookmarkStart w:id="32" w:name="_Toc129003991"/>
      <w:r w:rsidRPr="002163D3">
        <w:t>3.1</w:t>
      </w:r>
      <w:r w:rsidRPr="002163D3">
        <w:tab/>
      </w:r>
      <w:r w:rsidR="002B6339" w:rsidRPr="002163D3">
        <w:t>Terms</w:t>
      </w:r>
      <w:bookmarkEnd w:id="31"/>
      <w:bookmarkEnd w:id="32"/>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3" w:name="_Toc103715450"/>
      <w:bookmarkStart w:id="34" w:name="_Toc129003992"/>
      <w:r w:rsidRPr="002163D3">
        <w:lastRenderedPageBreak/>
        <w:t>3.2</w:t>
      </w:r>
      <w:r w:rsidRPr="002163D3">
        <w:tab/>
        <w:t>Symbols</w:t>
      </w:r>
      <w:bookmarkEnd w:id="33"/>
      <w:bookmarkEnd w:id="34"/>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5" w:name="_Toc103715451"/>
      <w:bookmarkStart w:id="36" w:name="_Toc129003993"/>
      <w:r w:rsidRPr="002163D3">
        <w:t>3.3</w:t>
      </w:r>
      <w:r w:rsidRPr="002163D3">
        <w:tab/>
        <w:t>Abbreviations</w:t>
      </w:r>
      <w:bookmarkEnd w:id="35"/>
      <w:bookmarkEnd w:id="36"/>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37" w:name="clause4"/>
      <w:bookmarkStart w:id="38" w:name="_Toc103715452"/>
      <w:bookmarkStart w:id="39" w:name="_Toc129003994"/>
      <w:bookmarkEnd w:id="37"/>
      <w:r w:rsidRPr="002163D3">
        <w:t>4</w:t>
      </w:r>
      <w:r w:rsidRPr="002163D3">
        <w:tab/>
      </w:r>
      <w:r w:rsidR="009650C7" w:rsidRPr="002163D3">
        <w:t>Concepts and overview</w:t>
      </w:r>
      <w:bookmarkEnd w:id="38"/>
      <w:bookmarkEnd w:id="39"/>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40" w:name="_Toc103715453"/>
      <w:bookmarkStart w:id="41" w:name="_Toc129003995"/>
      <w:r w:rsidRPr="002163D3">
        <w:lastRenderedPageBreak/>
        <w:t>5</w:t>
      </w:r>
      <w:r w:rsidRPr="002163D3">
        <w:tab/>
      </w:r>
      <w:r w:rsidR="009650C7" w:rsidRPr="002163D3">
        <w:t>Key Issues Investigation and Potential Solutions</w:t>
      </w:r>
      <w:bookmarkEnd w:id="40"/>
      <w:bookmarkEnd w:id="41"/>
    </w:p>
    <w:p w14:paraId="0A2E5900" w14:textId="08046F54" w:rsidR="009650C7" w:rsidRPr="002163D3" w:rsidRDefault="009650C7" w:rsidP="009650C7">
      <w:pPr>
        <w:pStyle w:val="2"/>
      </w:pPr>
      <w:bookmarkStart w:id="42" w:name="_Toc103715454"/>
      <w:bookmarkStart w:id="43" w:name="_Toc1290039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2"/>
      <w:bookmarkEnd w:id="43"/>
    </w:p>
    <w:p w14:paraId="2F18FDFD" w14:textId="523E3F2A" w:rsidR="009650C7" w:rsidRPr="002163D3" w:rsidRDefault="009650C7" w:rsidP="009650C7">
      <w:pPr>
        <w:pStyle w:val="3"/>
        <w:rPr>
          <w:lang w:eastAsia="ko-KR"/>
        </w:rPr>
      </w:pPr>
      <w:bookmarkStart w:id="44" w:name="_Toc66206021"/>
      <w:bookmarkStart w:id="45" w:name="_Toc103715455"/>
      <w:bookmarkStart w:id="46" w:name="_Toc1290039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4"/>
      <w:bookmarkEnd w:id="45"/>
      <w:bookmarkEnd w:id="46"/>
    </w:p>
    <w:p w14:paraId="107384DE" w14:textId="7CB23641"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w:t>
      </w:r>
      <w:r w:rsidR="005B41BC">
        <w:rPr>
          <w:lang w:eastAsia="zh-CN"/>
        </w:rPr>
        <w:t xml:space="preserve">on </w:t>
      </w:r>
      <w:r w:rsidRPr="002163D3">
        <w:rPr>
          <w:lang w:eastAsia="zh-CN"/>
        </w:rPr>
        <w:t xml:space="preserve">reliability (e.g. </w:t>
      </w:r>
      <w:r w:rsidRPr="002163D3">
        <w:t>Discrete automation)</w:t>
      </w:r>
      <w:r w:rsidRPr="002163D3">
        <w:rPr>
          <w:lang w:eastAsia="zh-CN"/>
        </w:rPr>
        <w:t xml:space="preserve">. </w:t>
      </w:r>
    </w:p>
    <w:p w14:paraId="3ABCE768" w14:textId="27D0DC7B"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r w:rsidR="005B41BC">
        <w:rPr>
          <w:lang w:eastAsia="zh-CN"/>
        </w:rPr>
        <w:t>effects</w:t>
      </w:r>
      <w:r w:rsidR="005B41BC" w:rsidRPr="002163D3">
        <w:rPr>
          <w:lang w:eastAsia="zh-CN"/>
        </w:rPr>
        <w:t xml:space="preserve"> </w:t>
      </w:r>
      <w:r w:rsidRPr="002163D3">
        <w:rPr>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7" w:name="_Toc66206025"/>
      <w:bookmarkStart w:id="48" w:name="_Toc103715456"/>
      <w:bookmarkStart w:id="49" w:name="_Toc129003998"/>
      <w:r w:rsidRPr="002163D3">
        <w:rPr>
          <w:lang w:val="en-US"/>
        </w:rPr>
        <w:t>5.</w:t>
      </w:r>
      <w:r w:rsidR="00E8653B" w:rsidRPr="002163D3">
        <w:rPr>
          <w:lang w:val="en-US"/>
        </w:rPr>
        <w:t>1</w:t>
      </w:r>
      <w:r w:rsidRPr="002163D3">
        <w:rPr>
          <w:lang w:val="en-US"/>
        </w:rPr>
        <w:t>.2</w:t>
      </w:r>
      <w:r w:rsidRPr="002163D3">
        <w:rPr>
          <w:lang w:val="en-US"/>
        </w:rPr>
        <w:tab/>
        <w:t>Potential solutions</w:t>
      </w:r>
      <w:bookmarkEnd w:id="47"/>
      <w:bookmarkEnd w:id="48"/>
      <w:bookmarkEnd w:id="49"/>
    </w:p>
    <w:p w14:paraId="0DD096E1" w14:textId="1D12C7C0" w:rsidR="003116D0" w:rsidRPr="00332320" w:rsidRDefault="003116D0" w:rsidP="00350FEB">
      <w:pPr>
        <w:pStyle w:val="4"/>
        <w:rPr>
          <w:lang w:val="en-US"/>
        </w:rPr>
      </w:pPr>
      <w:bookmarkStart w:id="50" w:name="_Toc103715457"/>
      <w:bookmarkStart w:id="51" w:name="_Toc129003999"/>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50"/>
      <w:bookmarkEnd w:id="51"/>
    </w:p>
    <w:p w14:paraId="612E1923" w14:textId="12A71176"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w:t>
      </w:r>
      <w:r w:rsidR="005B41BC">
        <w:rPr>
          <w:lang w:eastAsia="zh-CN"/>
        </w:rPr>
        <w:t xml:space="preserve">and </w:t>
      </w:r>
      <w:r w:rsidRPr="002163D3">
        <w:rPr>
          <w:lang w:eastAsia="zh-CN"/>
        </w:rPr>
        <w:t xml:space="preserve">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6B70C7BE" w:rsidR="002B6771" w:rsidRPr="002163D3" w:rsidRDefault="002B6771" w:rsidP="00C2200D">
            <w:pPr>
              <w:rPr>
                <w:lang w:eastAsia="zh-CN"/>
              </w:rPr>
            </w:pPr>
            <w:r w:rsidRPr="002163D3">
              <w:rPr>
                <w:rFonts w:hint="eastAsia"/>
                <w:lang w:eastAsia="zh-CN"/>
              </w:rPr>
              <w:t>TS</w:t>
            </w:r>
            <w:r w:rsidRPr="002163D3">
              <w:rPr>
                <w:lang w:eastAsia="zh-CN"/>
              </w:rPr>
              <w:t xml:space="preserve"> 38.214</w:t>
            </w:r>
            <w:r w:rsidR="005B41BC">
              <w:rPr>
                <w:lang w:eastAsia="zh-CN"/>
              </w:rPr>
              <w:t>[7]</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64DAC71F" w:rsidR="002B6771" w:rsidRPr="002163D3" w:rsidRDefault="002B6771" w:rsidP="00C2200D">
            <w:pPr>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6097C488" w:rsidR="002B6771" w:rsidRPr="002163D3" w:rsidRDefault="002B6771" w:rsidP="00C2200D">
            <w:pPr>
              <w:rPr>
                <w:lang w:eastAsia="zh-CN"/>
              </w:rPr>
            </w:pPr>
            <w:r w:rsidRPr="002163D3">
              <w:rPr>
                <w:rFonts w:hint="eastAsia"/>
                <w:lang w:eastAsia="zh-CN"/>
              </w:rPr>
              <w:t>T</w:t>
            </w:r>
            <w:r w:rsidRPr="002163D3">
              <w:rPr>
                <w:lang w:eastAsia="zh-CN"/>
              </w:rPr>
              <w:t>S 38.214</w:t>
            </w:r>
            <w:r w:rsidR="005B41BC">
              <w:rPr>
                <w:lang w:eastAsia="zh-CN"/>
              </w:rPr>
              <w:t>[7]</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4598E723"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09DCE4AA" w:rsidR="002B6771" w:rsidRPr="002163D3" w:rsidRDefault="002B6771" w:rsidP="00C2200D">
            <w:pPr>
              <w:rPr>
                <w:lang w:eastAsia="zh-CN"/>
              </w:rPr>
            </w:pPr>
            <w:r w:rsidRPr="002163D3">
              <w:rPr>
                <w:lang w:eastAsia="zh-CN"/>
              </w:rPr>
              <w:t>TS 38.213</w:t>
            </w:r>
            <w:r w:rsidR="005B41BC">
              <w:rPr>
                <w:lang w:eastAsia="zh-CN"/>
              </w:rPr>
              <w:t>[6]</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2DF3D8E3" w:rsidR="002B6771" w:rsidRPr="002163D3" w:rsidRDefault="002B6771" w:rsidP="00C2200D">
            <w:pPr>
              <w:rPr>
                <w:lang w:eastAsia="zh-CN"/>
              </w:rPr>
            </w:pPr>
            <w:r w:rsidRPr="002163D3">
              <w:rPr>
                <w:rFonts w:hint="eastAsia"/>
                <w:lang w:eastAsia="zh-CN"/>
              </w:rPr>
              <w:t>T</w:t>
            </w:r>
            <w:r w:rsidRPr="002163D3">
              <w:rPr>
                <w:lang w:eastAsia="zh-CN"/>
              </w:rPr>
              <w:t>S 38.321</w:t>
            </w:r>
            <w:r w:rsidR="005B41BC">
              <w:rPr>
                <w:lang w:eastAsia="zh-CN"/>
              </w:rPr>
              <w:t>[9]</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64398AD1" w:rsidR="002B6771" w:rsidRPr="002163D3" w:rsidRDefault="002B6771" w:rsidP="00C2200D">
            <w:pPr>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27B8B975"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6AFF299B" w:rsidR="002B6771" w:rsidRPr="002163D3" w:rsidRDefault="002B6771" w:rsidP="00C2200D">
            <w:r w:rsidRPr="002163D3">
              <w:rPr>
                <w:rFonts w:hint="eastAsia"/>
                <w:lang w:eastAsia="zh-CN"/>
              </w:rPr>
              <w:t>T</w:t>
            </w:r>
            <w:r w:rsidRPr="002163D3">
              <w:rPr>
                <w:lang w:eastAsia="zh-CN"/>
              </w:rPr>
              <w:t>S 38.212</w:t>
            </w:r>
            <w:r w:rsidR="005B41BC">
              <w:rPr>
                <w:lang w:eastAsia="zh-CN"/>
              </w:rPr>
              <w:t>[5]</w:t>
            </w:r>
            <w:r w:rsidRPr="002163D3">
              <w:rPr>
                <w:lang w:eastAsia="zh-CN"/>
              </w:rPr>
              <w:t>/TS 38.213</w:t>
            </w:r>
            <w:r w:rsidR="005B41BC">
              <w:rPr>
                <w:lang w:eastAsia="zh-CN"/>
              </w:rPr>
              <w:t>[6]</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4340B800" w:rsidR="002B6771" w:rsidRPr="002163D3" w:rsidRDefault="002B6771" w:rsidP="00C2200D">
            <w:r w:rsidRPr="002163D3">
              <w:rPr>
                <w:rFonts w:hint="eastAsia"/>
                <w:lang w:eastAsia="zh-CN"/>
              </w:rPr>
              <w:t>T</w:t>
            </w:r>
            <w:r w:rsidRPr="002163D3">
              <w:rPr>
                <w:lang w:eastAsia="zh-CN"/>
              </w:rPr>
              <w:t>S 38.214</w:t>
            </w:r>
            <w:r w:rsidR="005B41BC">
              <w:rPr>
                <w:lang w:eastAsia="zh-CN"/>
              </w:rPr>
              <w:t>[7]</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4D352E"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14576132"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lastRenderedPageBreak/>
              <w:t>(UCI enhancements)</w:t>
            </w:r>
          </w:p>
        </w:tc>
        <w:tc>
          <w:tcPr>
            <w:tcW w:w="2268" w:type="dxa"/>
          </w:tcPr>
          <w:p w14:paraId="402A731A" w14:textId="77777777" w:rsidR="002B6771" w:rsidRPr="002163D3" w:rsidRDefault="002B6771" w:rsidP="00C2200D">
            <w:r w:rsidRPr="002163D3">
              <w:rPr>
                <w:rFonts w:hint="eastAsia"/>
                <w:lang w:eastAsia="zh-CN"/>
              </w:rPr>
              <w:lastRenderedPageBreak/>
              <w:t>L</w:t>
            </w:r>
            <w:r w:rsidRPr="002163D3">
              <w:rPr>
                <w:lang w:eastAsia="zh-CN"/>
              </w:rPr>
              <w:t>ow latency</w:t>
            </w:r>
          </w:p>
        </w:tc>
        <w:tc>
          <w:tcPr>
            <w:tcW w:w="2268" w:type="dxa"/>
          </w:tcPr>
          <w:p w14:paraId="378E71C1" w14:textId="6F695153" w:rsidR="002B6771" w:rsidRPr="002163D3" w:rsidRDefault="002B6771" w:rsidP="00C2200D">
            <w:r w:rsidRPr="002163D3">
              <w:rPr>
                <w:rFonts w:hint="eastAsia"/>
                <w:lang w:eastAsia="zh-CN"/>
              </w:rPr>
              <w:t>T</w:t>
            </w:r>
            <w:r w:rsidRPr="002163D3">
              <w:rPr>
                <w:lang w:eastAsia="zh-CN"/>
              </w:rPr>
              <w:t>S 38.213</w:t>
            </w:r>
            <w:r w:rsidR="005B41BC">
              <w:rPr>
                <w:lang w:eastAsia="zh-CN"/>
              </w:rPr>
              <w:t>[6]</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419C714E"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1279EF43"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1ECE27BB" w:rsidR="002B6771" w:rsidRPr="002163D3" w:rsidRDefault="002B6771" w:rsidP="00C2200D">
            <w:r w:rsidRPr="002163D3">
              <w:rPr>
                <w:lang w:eastAsia="zh-CN"/>
              </w:rPr>
              <w:t>TS 38.214</w:t>
            </w:r>
            <w:r w:rsidR="00C05DE3">
              <w:rPr>
                <w:lang w:eastAsia="zh-CN"/>
              </w:rPr>
              <w:t>[7]</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68A5515F"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291BAD54" w:rsidR="002B6771" w:rsidRPr="002163D3" w:rsidRDefault="002B6771" w:rsidP="00C2200D">
            <w:r w:rsidRPr="002163D3">
              <w:rPr>
                <w:rFonts w:hint="eastAsia"/>
                <w:lang w:eastAsia="zh-CN"/>
              </w:rPr>
              <w:t>T</w:t>
            </w:r>
            <w:r w:rsidRPr="002163D3">
              <w:rPr>
                <w:lang w:eastAsia="zh-CN"/>
              </w:rPr>
              <w:t>S 38.213</w:t>
            </w:r>
            <w:r w:rsidR="00C05DE3">
              <w:rPr>
                <w:lang w:eastAsia="zh-CN"/>
              </w:rPr>
              <w:t>[6]</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6AC1686A" w:rsidR="002B6771" w:rsidRPr="002163D3" w:rsidRDefault="002B6771" w:rsidP="00C2200D">
            <w:pPr>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BB96344" w:rsidR="002B6771" w:rsidRPr="002163D3" w:rsidRDefault="002B6771" w:rsidP="00C2200D">
            <w:pPr>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3CACF414"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6EE1BAC0"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62B49ED4" w:rsidR="002B6771" w:rsidRPr="002163D3" w:rsidRDefault="002B6771" w:rsidP="00C2200D">
            <w:pPr>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6111D3AA"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80E384E" w:rsidR="002B6771" w:rsidRPr="002163D3" w:rsidRDefault="002B6771" w:rsidP="00C2200D">
            <w:pPr>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06B1F518"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490D58B6"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5C9DB522"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2" w:name="_Toc103715458"/>
      <w:bookmarkStart w:id="53" w:name="_Toc129004000"/>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2"/>
      <w:bookmarkEnd w:id="53"/>
    </w:p>
    <w:p w14:paraId="311B0F47" w14:textId="5F695352"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w:t>
      </w:r>
      <w:r w:rsidR="00C05DE3">
        <w:rPr>
          <w:lang w:eastAsia="zh-CN"/>
        </w:rPr>
        <w:t xml:space="preserve">the </w:t>
      </w:r>
      <w:r w:rsidRPr="00B061C6">
        <w:rPr>
          <w:lang w:eastAsia="zh-CN"/>
        </w:rPr>
        <w:t xml:space="preserve">features </w:t>
      </w:r>
      <w:r w:rsidR="00332320" w:rsidRPr="00B061C6">
        <w:rPr>
          <w:lang w:eastAsia="zh-CN"/>
        </w:rPr>
        <w:t>above</w:t>
      </w:r>
      <w:r w:rsidRPr="00B061C6">
        <w:rPr>
          <w:lang w:eastAsia="zh-CN"/>
        </w:rPr>
        <w:t xml:space="preserve"> are various and the protocol layers where they </w:t>
      </w:r>
      <w:r w:rsidR="00C05DE3">
        <w:rPr>
          <w:lang w:eastAsia="zh-CN"/>
        </w:rPr>
        <w:t xml:space="preserve">have </w:t>
      </w:r>
      <w:r w:rsidRPr="00B061C6">
        <w:rPr>
          <w:lang w:eastAsia="zh-CN"/>
        </w:rPr>
        <w:t>effect</w:t>
      </w:r>
      <w:r w:rsidR="00C05DE3">
        <w:rPr>
          <w:lang w:eastAsia="zh-CN"/>
        </w:rPr>
        <w:t>s</w:t>
      </w:r>
      <w:r w:rsidRPr="00B061C6">
        <w:rPr>
          <w:lang w:eastAsia="zh-CN"/>
        </w:rPr>
        <w:t xml:space="preserve">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ased on the conclusions made in TR 38.824</w:t>
      </w:r>
      <w:r w:rsidR="00C05DE3">
        <w:rPr>
          <w:lang w:eastAsia="zh-CN"/>
        </w:rPr>
        <w:t>[11]</w:t>
      </w:r>
      <w:r w:rsidRPr="00B061C6">
        <w:rPr>
          <w:lang w:eastAsia="zh-CN"/>
        </w:rPr>
        <w:t xml:space="preserve"> and TS 38.300 </w:t>
      </w:r>
      <w:r w:rsidR="00C05DE3">
        <w:rPr>
          <w:lang w:eastAsia="zh-CN"/>
        </w:rPr>
        <w:t xml:space="preserve">[8] </w:t>
      </w:r>
      <w:r w:rsidRPr="00B061C6">
        <w:rPr>
          <w:lang w:eastAsia="zh-CN"/>
        </w:rPr>
        <w:t xml:space="preserve">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4" w:name="OLE_LINK1"/>
      <w:bookmarkStart w:id="55" w:name="OLE_LINK3"/>
      <w:r>
        <w:rPr>
          <w:lang w:eastAsia="zh-CN"/>
        </w:rPr>
        <w:t>management</w:t>
      </w:r>
      <w:bookmarkEnd w:id="54"/>
      <w:bookmarkEnd w:id="55"/>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lastRenderedPageBreak/>
        <w:t>Mini-slot</w:t>
      </w:r>
    </w:p>
    <w:p w14:paraId="3F35AA7A" w14:textId="77777777" w:rsidR="00BA7570" w:rsidRDefault="00BA7570" w:rsidP="00BA7570">
      <w:pPr>
        <w:rPr>
          <w:b/>
          <w:u w:val="single"/>
          <w:lang w:eastAsia="zh-CN"/>
        </w:rPr>
      </w:pPr>
      <w:r>
        <w:rPr>
          <w:b/>
          <w:u w:val="single"/>
          <w:lang w:eastAsia="zh-CN"/>
        </w:rPr>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56" w:name="_Toc98248404"/>
      <w:bookmarkStart w:id="57" w:name="_Toc129004001"/>
      <w:r>
        <w:t>5.2</w:t>
      </w:r>
      <w:r>
        <w:tab/>
      </w:r>
      <w:bookmarkEnd w:id="56"/>
      <w:r w:rsidR="001D454B">
        <w:t>Issue #2</w:t>
      </w:r>
      <w:r>
        <w:t xml:space="preserve">: Support for performance management </w:t>
      </w:r>
      <w:r>
        <w:rPr>
          <w:rFonts w:hint="eastAsia"/>
          <w:lang w:eastAsia="zh-CN"/>
        </w:rPr>
        <w:t>related</w:t>
      </w:r>
      <w:r>
        <w:rPr>
          <w:lang w:eastAsia="zh-CN"/>
        </w:rPr>
        <w:t xml:space="preserve"> </w:t>
      </w:r>
      <w:r>
        <w:t>on URLLC resource load</w:t>
      </w:r>
      <w:bookmarkEnd w:id="57"/>
    </w:p>
    <w:p w14:paraId="5DD18956" w14:textId="2D24291B" w:rsidR="00315F30" w:rsidRDefault="00315F30" w:rsidP="00315F30">
      <w:pPr>
        <w:pStyle w:val="3"/>
        <w:rPr>
          <w:lang w:eastAsia="ko-KR"/>
        </w:rPr>
      </w:pPr>
      <w:bookmarkStart w:id="58" w:name="_Toc98248405"/>
      <w:bookmarkStart w:id="59" w:name="_Toc129004002"/>
      <w:r>
        <w:rPr>
          <w:lang w:eastAsia="ko-KR"/>
        </w:rPr>
        <w:t>5.2.1</w:t>
      </w:r>
      <w:r>
        <w:rPr>
          <w:lang w:eastAsia="ko-KR"/>
        </w:rPr>
        <w:tab/>
        <w:t>Description</w:t>
      </w:r>
      <w:bookmarkEnd w:id="58"/>
      <w:bookmarkEnd w:id="59"/>
    </w:p>
    <w:p w14:paraId="4A8E8B26" w14:textId="147273BC" w:rsidR="00315F30" w:rsidRDefault="00315F30" w:rsidP="00315F30">
      <w:pPr>
        <w:pStyle w:val="4"/>
      </w:pPr>
      <w:bookmarkStart w:id="60" w:name="_Toc129004003"/>
      <w:r>
        <w:rPr>
          <w:lang w:eastAsia="ko-KR"/>
        </w:rPr>
        <w:t>5.2.1.1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60"/>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2BB53D22" w14:textId="66AE6167" w:rsidR="00315F30" w:rsidRDefault="00315F30" w:rsidP="00315F30">
      <w:pPr>
        <w:jc w:val="both"/>
        <w:rPr>
          <w:rStyle w:val="q4iawc"/>
          <w:lang w:val="en"/>
        </w:rPr>
      </w:pPr>
      <w:r>
        <w:rPr>
          <w:rStyle w:val="q4iawc"/>
          <w:lang w:val="en"/>
        </w:rPr>
        <w:t>Taking the uplink service scenario as an example, TR38.824</w:t>
      </w:r>
      <w:r w:rsidR="00C05DE3">
        <w:rPr>
          <w:rStyle w:val="q4iawc"/>
          <w:lang w:val="en"/>
        </w:rPr>
        <w:t>[11]</w:t>
      </w:r>
      <w:r>
        <w:rPr>
          <w:rStyle w:val="q4iawc"/>
          <w:lang w:val="en"/>
        </w:rPr>
        <w:t xml:space="preserve">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p>
    <w:p w14:paraId="62F7168B" w14:textId="4066351F" w:rsidR="00315F30" w:rsidRDefault="00315F30" w:rsidP="00315F30">
      <w:pPr>
        <w:jc w:val="both"/>
        <w:rPr>
          <w:rStyle w:val="q4iawc"/>
          <w:lang w:val="en"/>
        </w:rPr>
      </w:pPr>
      <w:r>
        <w:rPr>
          <w:rStyle w:val="q4iawc"/>
          <w:lang w:val="en"/>
        </w:rPr>
        <w:t>Corresponding to the UE UL cancelation mechanisms, there is a definition of Cancellation Indication (CI) in TS 38.213</w:t>
      </w:r>
      <w:r w:rsidR="00C05DE3">
        <w:rPr>
          <w:rStyle w:val="q4iawc"/>
          <w:lang w:val="en"/>
        </w:rPr>
        <w:t>[6]</w:t>
      </w:r>
      <w:r>
        <w:rPr>
          <w:rStyle w:val="q4iawc"/>
          <w:lang w:val="en"/>
        </w:rPr>
        <w:t>.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61" w:name="_Hlk110244103"/>
      <w:r>
        <w:rPr>
          <w:rStyle w:val="q4iawc"/>
          <w:lang w:val="en"/>
        </w:rPr>
        <w:t>and PI can be used to indicate to other UEs that their resources are preempted</w:t>
      </w:r>
      <w:bookmarkEnd w:id="61"/>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3B269EFC" w14:textId="386BA7CE" w:rsidR="00315F30" w:rsidRDefault="00315F30" w:rsidP="00315F30">
      <w:pPr>
        <w:pStyle w:val="4"/>
      </w:pPr>
      <w:bookmarkStart w:id="62" w:name="_Toc129004004"/>
      <w:r>
        <w:rPr>
          <w:lang w:eastAsia="ko-KR"/>
        </w:rPr>
        <w:t>5.2.1.2</w:t>
      </w:r>
      <w:r>
        <w:rPr>
          <w:lang w:eastAsia="ko-KR"/>
        </w:rPr>
        <w:tab/>
        <w:t>Support for performance management related on URLLC resource load</w:t>
      </w:r>
      <w:bookmarkEnd w:id="62"/>
    </w:p>
    <w:p w14:paraId="53AE0FD3" w14:textId="3CDAA6AA" w:rsidR="00315F30" w:rsidRDefault="00315F30" w:rsidP="00BA051D">
      <w:pPr>
        <w:jc w:val="both"/>
      </w:pPr>
      <w:r>
        <w:t xml:space="preserve">At present, the network resource load is mainly evaluated through resource usage-related measurements. </w:t>
      </w:r>
      <w:r w:rsidR="00B23F4E">
        <w:t>Referring</w:t>
      </w:r>
      <w:r>
        <w:t xml:space="preserve"> to TS 28.552</w:t>
      </w:r>
      <w:r w:rsidR="00C05DE3">
        <w:t>[13]</w:t>
      </w:r>
      <w:r>
        <w:t xml:space="preserve">,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p>
    <w:p w14:paraId="57A2002C" w14:textId="77777777" w:rsidR="00315F30" w:rsidRDefault="00315F30" w:rsidP="00BA051D">
      <w:pPr>
        <w:jc w:val="both"/>
      </w:pPr>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lastRenderedPageBreak/>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p>
    <w:p w14:paraId="06319CE1" w14:textId="382EF7AF" w:rsidR="00315F30" w:rsidRPr="00BA051D" w:rsidRDefault="00315F30" w:rsidP="00BA051D">
      <w:pPr>
        <w:pStyle w:val="2"/>
      </w:pPr>
      <w:bookmarkStart w:id="63" w:name="_Toc129004005"/>
      <w:r w:rsidRPr="00315F30">
        <w:t>5.</w:t>
      </w:r>
      <w:r>
        <w:t>3</w:t>
      </w:r>
      <w:r w:rsidR="001D454B">
        <w:tab/>
        <w:t>Issue #3</w:t>
      </w:r>
      <w:r w:rsidRPr="00BA051D">
        <w:t>: Support for URLLC Performance management on reliability in RAN</w:t>
      </w:r>
      <w:bookmarkEnd w:id="63"/>
    </w:p>
    <w:p w14:paraId="385C0CA6" w14:textId="26384ABF" w:rsidR="00315F30" w:rsidRPr="00BA051D" w:rsidRDefault="00315F30" w:rsidP="00BA051D">
      <w:pPr>
        <w:pStyle w:val="3"/>
        <w:rPr>
          <w:lang w:eastAsia="ko-KR"/>
        </w:rPr>
      </w:pPr>
      <w:bookmarkStart w:id="64" w:name="_Toc129004006"/>
      <w:r w:rsidRPr="00315F30">
        <w:rPr>
          <w:lang w:eastAsia="ko-KR"/>
        </w:rPr>
        <w:t>5.</w:t>
      </w:r>
      <w:r>
        <w:rPr>
          <w:lang w:eastAsia="ko-KR"/>
        </w:rPr>
        <w:t>3</w:t>
      </w:r>
      <w:r w:rsidRPr="00BA051D">
        <w:rPr>
          <w:lang w:eastAsia="ko-KR"/>
        </w:rPr>
        <w:t>.1</w:t>
      </w:r>
      <w:r w:rsidRPr="00BA051D">
        <w:rPr>
          <w:lang w:eastAsia="ko-KR"/>
        </w:rPr>
        <w:tab/>
        <w:t>Description</w:t>
      </w:r>
      <w:bookmarkEnd w:id="64"/>
    </w:p>
    <w:p w14:paraId="3D56FE96" w14:textId="4B803115" w:rsidR="00315F30" w:rsidRPr="00315F30" w:rsidRDefault="00315F30" w:rsidP="00BA051D">
      <w:pPr>
        <w:jc w:val="both"/>
      </w:pPr>
      <w:r>
        <w:t>As a new service deployed in 5G, URLLC is</w:t>
      </w:r>
      <w:r w:rsidRPr="00315F30">
        <w:t xml:space="preserve"> 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p>
    <w:p w14:paraId="4D718C2B" w14:textId="6E16244C" w:rsidR="00315F30" w:rsidRPr="00315F30" w:rsidRDefault="00315F30" w:rsidP="00BA051D">
      <w:pPr>
        <w:jc w:val="both"/>
      </w:pPr>
      <w:r w:rsidRPr="00315F30">
        <w:rPr>
          <w:rFonts w:hint="eastAsia"/>
        </w:rPr>
        <w:t>A</w:t>
      </w:r>
      <w:r w:rsidRPr="00315F30">
        <w:t>nnex F in TS 22.104</w:t>
      </w:r>
      <w:r w:rsidR="00C05DE3">
        <w:t xml:space="preserve"> </w:t>
      </w:r>
      <w:r w:rsidRPr="00315F30">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ADBACD8"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65" w:name="_Toc129004007"/>
      <w:r>
        <w:rPr>
          <w:lang w:eastAsia="ko-KR"/>
        </w:rPr>
        <w:t>5.3</w:t>
      </w:r>
      <w:r w:rsidRPr="00315F30">
        <w:rPr>
          <w:lang w:eastAsia="ko-KR"/>
        </w:rPr>
        <w:t>.1.1</w:t>
      </w:r>
      <w:r w:rsidRPr="00315F30">
        <w:rPr>
          <w:lang w:eastAsia="ko-KR"/>
        </w:rPr>
        <w:tab/>
        <w:t>Support for network performance on reliability in RAN</w:t>
      </w:r>
      <w:bookmarkEnd w:id="65"/>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315F30" w:rsidRDefault="00315F30" w:rsidP="00BA051D">
      <w:pPr>
        <w:jc w:val="both"/>
        <w:rPr>
          <w:b/>
        </w:rPr>
      </w:pPr>
      <w:r w:rsidRPr="00315F30">
        <w:rPr>
          <w:rFonts w:hint="eastAsia"/>
        </w:rPr>
        <w:t>T</w:t>
      </w:r>
      <w:r w:rsidRPr="00315F30">
        <w:t>he definition of reliability is specified in TS 22.261</w:t>
      </w:r>
      <w:r w:rsidR="00C05DE3">
        <w:t xml:space="preserve"> </w:t>
      </w:r>
      <w:r w:rsidRPr="00315F30">
        <w:t>[3]: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B34B662"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w:t>
      </w:r>
      <w:r w:rsidR="00C05DE3">
        <w:t>13</w:t>
      </w:r>
      <w:r w:rsidRPr="00315F30">
        <w:t>] nor reliability KPIs defined in TS 28.554[</w:t>
      </w:r>
      <w:r w:rsidR="00C05DE3">
        <w:t>14</w:t>
      </w:r>
      <w:r w:rsidRPr="00315F30">
        <w:t xml:space="preserve">]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41EE0EF1" w14:textId="45B36D74" w:rsidR="005811DD" w:rsidRPr="00BA051D" w:rsidRDefault="005811DD" w:rsidP="005811DD">
      <w:pPr>
        <w:pStyle w:val="3"/>
        <w:rPr>
          <w:lang w:eastAsia="ko-KR"/>
        </w:rPr>
      </w:pPr>
      <w:r w:rsidRPr="00315F30">
        <w:rPr>
          <w:lang w:eastAsia="ko-KR"/>
        </w:rPr>
        <w:t>5.</w:t>
      </w:r>
      <w:r>
        <w:rPr>
          <w:lang w:eastAsia="ko-KR"/>
        </w:rPr>
        <w:t>3.2</w:t>
      </w:r>
      <w:r w:rsidRPr="00BA051D">
        <w:rPr>
          <w:lang w:eastAsia="ko-KR"/>
        </w:rPr>
        <w:tab/>
      </w:r>
      <w:r>
        <w:rPr>
          <w:lang w:eastAsia="ko-KR"/>
        </w:rPr>
        <w:t>Potential Solution</w:t>
      </w:r>
    </w:p>
    <w:p w14:paraId="09331D0E" w14:textId="77777777" w:rsidR="005811DD" w:rsidRDefault="005811DD" w:rsidP="005811DD">
      <w: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p>
    <w:p w14:paraId="08EE4934" w14:textId="77777777" w:rsidR="005811DD" w:rsidRDefault="005811DD" w:rsidP="005811DD">
      <w:r>
        <w:t>-</w:t>
      </w:r>
      <w:r>
        <w:tab/>
        <w:t>The OAM should have the capability of providing the reliability of NG-RAN with specific delay threshold.</w:t>
      </w:r>
    </w:p>
    <w:p w14:paraId="0710485E" w14:textId="32F45816" w:rsidR="00BA7570" w:rsidRPr="00BA051D" w:rsidRDefault="005811DD" w:rsidP="005811DD">
      <w:r>
        <w:t xml:space="preserve">Since the existing measurements and KPIs can’t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w:t>
      </w:r>
      <w:proofErr w:type="spellStart"/>
      <w:r>
        <w:t>gNB</w:t>
      </w:r>
      <w:proofErr w:type="spellEnd"/>
      <w:r>
        <w:t>, and the result is reliability in RAN.</w:t>
      </w:r>
    </w:p>
    <w:p w14:paraId="427A6883" w14:textId="24F7CC08" w:rsidR="009650C7" w:rsidRPr="002163D3" w:rsidRDefault="009650C7" w:rsidP="009650C7">
      <w:pPr>
        <w:pStyle w:val="2"/>
      </w:pPr>
      <w:bookmarkStart w:id="66" w:name="_Toc129004008"/>
      <w:bookmarkStart w:id="67" w:name="_Toc103715459"/>
      <w:r w:rsidRPr="002163D3">
        <w:lastRenderedPageBreak/>
        <w:t>5.</w:t>
      </w:r>
      <w:r w:rsidR="00C2200D">
        <w:t>4</w:t>
      </w:r>
      <w:r w:rsidRPr="002163D3">
        <w:tab/>
        <w:t>Issue #</w:t>
      </w:r>
      <w:r w:rsidR="00C2200D">
        <w:t>4</w:t>
      </w:r>
      <w:r w:rsidRPr="002163D3">
        <w:t xml:space="preserve">: </w:t>
      </w:r>
      <w:r w:rsidR="00C2200D" w:rsidRPr="00C2200D">
        <w:t>Configuration of reliability in slice profiles and service profile</w:t>
      </w:r>
      <w:bookmarkEnd w:id="66"/>
      <w:r w:rsidR="00C2200D" w:rsidRPr="00C2200D" w:rsidDel="00C2200D">
        <w:t xml:space="preserve"> </w:t>
      </w:r>
      <w:bookmarkEnd w:id="67"/>
    </w:p>
    <w:p w14:paraId="75954396" w14:textId="58839E88" w:rsidR="00E7403D" w:rsidRDefault="009650C7" w:rsidP="00911020">
      <w:pPr>
        <w:pStyle w:val="3"/>
        <w:rPr>
          <w:lang w:eastAsia="ko-KR"/>
        </w:rPr>
      </w:pPr>
      <w:bookmarkStart w:id="68" w:name="_Toc103715460"/>
      <w:bookmarkStart w:id="69" w:name="_Toc129004009"/>
      <w:r w:rsidRPr="002163D3">
        <w:rPr>
          <w:lang w:eastAsia="ko-KR"/>
        </w:rPr>
        <w:t>5.</w:t>
      </w:r>
      <w:r w:rsidR="00C2200D">
        <w:rPr>
          <w:lang w:eastAsia="ko-KR"/>
        </w:rPr>
        <w:t>4</w:t>
      </w:r>
      <w:r w:rsidRPr="002163D3">
        <w:rPr>
          <w:lang w:eastAsia="ko-KR"/>
        </w:rPr>
        <w:t>.1</w:t>
      </w:r>
      <w:r w:rsidRPr="002163D3">
        <w:rPr>
          <w:lang w:eastAsia="ko-KR"/>
        </w:rPr>
        <w:tab/>
        <w:t>Description</w:t>
      </w:r>
      <w:bookmarkEnd w:id="68"/>
      <w:bookmarkEnd w:id="69"/>
    </w:p>
    <w:p w14:paraId="1C6D86B0" w14:textId="1F179E70" w:rsidR="00C2200D" w:rsidRPr="00DD6E43" w:rsidRDefault="00C2200D" w:rsidP="00DD6E43">
      <w:pPr>
        <w:rPr>
          <w:rFonts w:eastAsia="Malgun Gothic"/>
          <w:lang w:eastAsia="ko-KR"/>
        </w:rPr>
      </w:pPr>
      <w:r w:rsidRPr="00C2200D">
        <w:rPr>
          <w:rFonts w:eastAsia="Malgun Gothic"/>
          <w:lang w:eastAsia="ko-KR"/>
        </w:rPr>
        <w:t xml:space="preserve">URLLC is a set of service scenarios which require low-latency and high reliable communications. TS 22.261 </w:t>
      </w:r>
      <w:r w:rsidR="00C05DE3">
        <w:rPr>
          <w:rFonts w:eastAsia="Malgun Gothic"/>
          <w:lang w:eastAsia="ko-KR"/>
        </w:rPr>
        <w:t>[</w:t>
      </w:r>
      <w:proofErr w:type="gramStart"/>
      <w:r w:rsidR="00C05DE3">
        <w:rPr>
          <w:rFonts w:eastAsia="Malgun Gothic"/>
          <w:lang w:eastAsia="ko-KR"/>
        </w:rPr>
        <w:t>3]</w:t>
      </w:r>
      <w:r w:rsidRPr="00C2200D">
        <w:rPr>
          <w:rFonts w:eastAsia="Malgun Gothic"/>
          <w:lang w:eastAsia="ko-KR"/>
        </w:rPr>
        <w:t>specifies</w:t>
      </w:r>
      <w:proofErr w:type="gramEnd"/>
      <w:r w:rsidRPr="00C2200D">
        <w:rPr>
          <w:rFonts w:eastAsia="Malgun Gothic"/>
          <w:lang w:eastAsia="ko-KR"/>
        </w:rPr>
        <w:t xml:space="preserve"> service requirements for the 5G system. There are use cases of different reliability requirement between UL and DL, like in 1st use case of table 7.6.1-1 in TS 22.261</w:t>
      </w:r>
      <w:r w:rsidR="00C05DE3">
        <w:rPr>
          <w:rFonts w:eastAsia="Malgun Gothic"/>
          <w:lang w:eastAsia="ko-KR"/>
        </w:rPr>
        <w:t xml:space="preserve"> </w:t>
      </w:r>
      <w:r w:rsidRPr="00C2200D">
        <w:rPr>
          <w:rFonts w:eastAsia="Malgun Gothic"/>
          <w:lang w:eastAsia="ko-KR"/>
        </w:rPr>
        <w:t>[3]. However, the NRM for slice profiles in TS 28.541</w:t>
      </w:r>
      <w:r w:rsidR="00C05DE3">
        <w:rPr>
          <w:rFonts w:eastAsia="Malgun Gothic"/>
          <w:lang w:eastAsia="ko-KR"/>
        </w:rPr>
        <w:t xml:space="preserve"> </w:t>
      </w:r>
      <w:r w:rsidRPr="00C2200D">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70" w:name="_Toc103715461"/>
      <w:bookmarkStart w:id="71" w:name="_Toc129004010"/>
      <w:r w:rsidRPr="002163D3">
        <w:rPr>
          <w:lang w:val="en-US"/>
        </w:rPr>
        <w:t>5.</w:t>
      </w:r>
      <w:r w:rsidR="00C2200D">
        <w:rPr>
          <w:lang w:val="en-US"/>
        </w:rPr>
        <w:t>4</w:t>
      </w:r>
      <w:r w:rsidRPr="002163D3">
        <w:rPr>
          <w:lang w:val="en-US"/>
        </w:rPr>
        <w:t>.2</w:t>
      </w:r>
      <w:r w:rsidRPr="002163D3">
        <w:rPr>
          <w:lang w:val="en-US"/>
        </w:rPr>
        <w:tab/>
        <w:t>Potential solutions</w:t>
      </w:r>
      <w:bookmarkEnd w:id="70"/>
      <w:bookmarkEnd w:id="71"/>
    </w:p>
    <w:p w14:paraId="337AA6D2" w14:textId="12362D28"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56E9EF89"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18C0446F"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4977FDEF"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6C91243D"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defined in TS 28.541</w:t>
      </w:r>
      <w:r w:rsidR="00C05DE3">
        <w:rPr>
          <w:lang w:val="en-US" w:eastAsia="zh-CN"/>
        </w:rPr>
        <w:t xml:space="preserve"> </w:t>
      </w:r>
      <w:r>
        <w:rPr>
          <w:rFonts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3748AE" w14:textId="48D214AF"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1ECD5C"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91406"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41D63E"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96CBCF" w14:textId="0E5793F1"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E54C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0D18"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B3CA5"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bl>
    <w:p w14:paraId="77118CCC" w14:textId="7674628D" w:rsidR="00C2200D" w:rsidRDefault="00C2200D" w:rsidP="00DD6E43"/>
    <w:p w14:paraId="320F0493" w14:textId="3045C351" w:rsidR="00DD6E43" w:rsidRDefault="00DD6E43" w:rsidP="00DD6E43">
      <w:pPr>
        <w:pStyle w:val="2"/>
      </w:pPr>
      <w:bookmarkStart w:id="72" w:name="_Toc129004011"/>
      <w:r>
        <w:t>5.5</w:t>
      </w:r>
      <w:r>
        <w:tab/>
        <w:t xml:space="preserve">Issue #5: </w:t>
      </w:r>
      <w:r w:rsidRPr="00DD6E43">
        <w:t xml:space="preserve">Configuration of latency for URLLC in RAN </w:t>
      </w:r>
      <w:r w:rsidR="00535108">
        <w:rPr>
          <w:rFonts w:hint="eastAsia"/>
          <w:lang w:eastAsia="zh-CN"/>
        </w:rPr>
        <w:t>including</w:t>
      </w:r>
      <w:r w:rsidRPr="00DD6E43">
        <w:t xml:space="preserve"> the air interface</w:t>
      </w:r>
      <w:bookmarkEnd w:id="72"/>
    </w:p>
    <w:p w14:paraId="052F4596" w14:textId="67C94236" w:rsidR="00DD6E43" w:rsidRDefault="00DD6E43" w:rsidP="00DD6E43">
      <w:pPr>
        <w:pStyle w:val="3"/>
        <w:rPr>
          <w:lang w:eastAsia="ko-KR"/>
        </w:rPr>
      </w:pPr>
      <w:bookmarkStart w:id="73" w:name="_Toc129004012"/>
      <w:r>
        <w:rPr>
          <w:lang w:eastAsia="ko-KR"/>
        </w:rPr>
        <w:t>5.5.1</w:t>
      </w:r>
      <w:r>
        <w:rPr>
          <w:lang w:eastAsia="ko-KR"/>
        </w:rPr>
        <w:tab/>
        <w:t>Description</w:t>
      </w:r>
      <w:bookmarkEnd w:id="73"/>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037950D5"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w:t>
      </w:r>
      <w:r w:rsidR="00C05DE3">
        <w:rPr>
          <w:rFonts w:eastAsia="等线"/>
          <w:lang w:val="en-US" w:eastAsia="zh-CN"/>
        </w:rPr>
        <w:t>[12]</w:t>
      </w:r>
      <w:r>
        <w:rPr>
          <w:rFonts w:eastAsia="等线"/>
          <w:lang w:val="en-US" w:eastAsia="zh-CN"/>
        </w:rPr>
        <w:t>, the 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packet processing latency in </w:t>
      </w:r>
      <w:proofErr w:type="spellStart"/>
      <w:r>
        <w:rPr>
          <w:rFonts w:eastAsia="等线"/>
          <w:lang w:val="en-US" w:eastAsia="zh-CN"/>
        </w:rPr>
        <w:t>gNB</w:t>
      </w:r>
      <w:proofErr w:type="spellEnd"/>
      <w:r>
        <w:rPr>
          <w:rFonts w:eastAsia="等线"/>
          <w:lang w:val="en-US" w:eastAsia="zh-CN"/>
        </w:rPr>
        <w:t xml:space="preserve"> </w:t>
      </w:r>
      <w:proofErr w:type="spellStart"/>
      <w:r>
        <w:rPr>
          <w:rFonts w:eastAsia="等线"/>
          <w:lang w:val="en-US" w:eastAsia="zh-CN"/>
        </w:rPr>
        <w:t>exluding</w:t>
      </w:r>
      <w:proofErr w:type="spellEnd"/>
      <w:r>
        <w:rPr>
          <w:rFonts w:eastAsia="等线"/>
          <w:lang w:val="en-US" w:eastAsia="zh-CN"/>
        </w:rPr>
        <w:t xml:space="preserve"> that of air interface. The performance of delay over the air interface can’t be evaluated simply through the existing latency configuration. </w:t>
      </w:r>
      <w:proofErr w:type="spellStart"/>
      <w:r>
        <w:rPr>
          <w:rFonts w:eastAsia="等线"/>
          <w:lang w:val="en-US" w:eastAsia="zh-CN"/>
        </w:rPr>
        <w:t>Concequently</w:t>
      </w:r>
      <w:proofErr w:type="spellEnd"/>
      <w:r>
        <w:rPr>
          <w:rFonts w:eastAsia="等线"/>
          <w:lang w:val="en-US" w:eastAsia="zh-CN"/>
        </w:rPr>
        <w:t xml:space="preserve">, the issue is that the existing attributes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cannot match the configuration requirement for latency when taking air interface into consideration. </w:t>
      </w:r>
    </w:p>
    <w:p w14:paraId="100DB728" w14:textId="147CECBE" w:rsidR="00535108" w:rsidRDefault="00535108" w:rsidP="00535108">
      <w:pPr>
        <w:pStyle w:val="3"/>
        <w:rPr>
          <w:lang w:eastAsia="ko-KR"/>
        </w:rPr>
      </w:pPr>
      <w:r>
        <w:rPr>
          <w:lang w:eastAsia="ko-KR"/>
        </w:rPr>
        <w:t>5.5.2</w:t>
      </w:r>
      <w:r>
        <w:rPr>
          <w:lang w:eastAsia="ko-KR"/>
        </w:rPr>
        <w:tab/>
      </w:r>
      <w:r>
        <w:rPr>
          <w:rFonts w:hint="eastAsia"/>
          <w:lang w:eastAsia="zh-CN"/>
        </w:rPr>
        <w:t>Potential</w:t>
      </w:r>
      <w:r>
        <w:rPr>
          <w:lang w:eastAsia="ko-KR"/>
        </w:rPr>
        <w:t xml:space="preserve"> </w:t>
      </w:r>
      <w:r>
        <w:rPr>
          <w:rFonts w:hint="eastAsia"/>
          <w:lang w:eastAsia="zh-CN"/>
        </w:rPr>
        <w:t>Solution</w:t>
      </w:r>
    </w:p>
    <w:p w14:paraId="10CCAA4C" w14:textId="77777777" w:rsidR="00535108" w:rsidRDefault="00535108" w:rsidP="00535108">
      <w:pPr>
        <w:numPr>
          <w:ilvl w:val="255"/>
          <w:numId w:val="0"/>
        </w:numPr>
        <w:rPr>
          <w:rFonts w:eastAsia="等线"/>
          <w:lang w:val="en-US" w:eastAsia="zh-CN"/>
        </w:rPr>
      </w:pPr>
      <w:r>
        <w:rPr>
          <w:rFonts w:eastAsia="等线"/>
          <w:lang w:val="en-US" w:eastAsia="zh-CN"/>
        </w:rPr>
        <w:t>The requirement for configuration management of radio network providing URLLC services is:</w:t>
      </w:r>
    </w:p>
    <w:p w14:paraId="16ADE7A0" w14:textId="77777777" w:rsidR="00535108" w:rsidRDefault="00535108" w:rsidP="00535108">
      <w:pPr>
        <w:numPr>
          <w:ilvl w:val="255"/>
          <w:numId w:val="0"/>
        </w:numPr>
        <w:rPr>
          <w:rFonts w:eastAsia="等线"/>
          <w:lang w:val="en-US" w:eastAsia="zh-CN"/>
        </w:rPr>
      </w:pPr>
      <w:r>
        <w:rPr>
          <w:rFonts w:eastAsia="等线"/>
          <w:lang w:val="en-US" w:eastAsia="zh-CN"/>
        </w:rPr>
        <w:t>-</w:t>
      </w:r>
      <w:r>
        <w:rPr>
          <w:rFonts w:eastAsia="等线"/>
          <w:lang w:val="en-US" w:eastAsia="zh-CN"/>
        </w:rPr>
        <w:tab/>
        <w:t>The OAM should have the capability of configuring the maximum allowed downlink and uplink latency in RAN including the delay over air interface.</w:t>
      </w:r>
    </w:p>
    <w:p w14:paraId="289B9994" w14:textId="77777777" w:rsidR="00535108" w:rsidRDefault="00535108" w:rsidP="00535108">
      <w:pPr>
        <w:numPr>
          <w:ilvl w:val="255"/>
          <w:numId w:val="0"/>
        </w:numPr>
        <w:rPr>
          <w:rFonts w:eastAsia="等线"/>
          <w:lang w:val="en-US" w:eastAsia="zh-CN"/>
        </w:rPr>
      </w:pPr>
      <w:r>
        <w:rPr>
          <w:rFonts w:eastAsia="等线"/>
          <w:lang w:val="en-US" w:eastAsia="zh-CN"/>
        </w:rPr>
        <w:t xml:space="preserve">According to the requirement above, </w:t>
      </w:r>
      <w:r>
        <w:rPr>
          <w:lang w:val="en-US" w:eastAsia="zh-CN"/>
        </w:rPr>
        <w:t>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 xml:space="preserve"> defined in TS 28.541should be modified to contain the latency over the air interface. The specific changes </w:t>
      </w:r>
      <w:r>
        <w:rPr>
          <w:rFonts w:eastAsia="等线"/>
          <w:lang w:val="en-US" w:eastAsia="zh-CN"/>
        </w:rPr>
        <w:t>are proposed.</w:t>
      </w:r>
    </w:p>
    <w:p w14:paraId="745F7BEF" w14:textId="77777777" w:rsidR="00535108" w:rsidRDefault="00535108" w:rsidP="00535108">
      <w:pPr>
        <w:pStyle w:val="B1"/>
        <w:rPr>
          <w:lang w:val="en-US" w:eastAsia="zh-CN"/>
        </w:rPr>
      </w:pPr>
      <w:r>
        <w:rPr>
          <w:lang w:val="en-US" w:eastAsia="zh-CN"/>
        </w:rPr>
        <w:t>1. 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&lt;&lt;</w:t>
      </w:r>
      <w:proofErr w:type="spellStart"/>
      <w:r>
        <w:rPr>
          <w:lang w:val="en-US" w:eastAsia="zh-CN"/>
        </w:rPr>
        <w:t>dataType</w:t>
      </w:r>
      <w:proofErr w:type="spellEnd"/>
      <w:r>
        <w:rPr>
          <w:lang w:val="en-US" w:eastAsia="zh-CN"/>
        </w:rPr>
        <w:t xml:space="preserve">&gt;&gt; defined in TS 28.541 shall be modified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5108" w14:paraId="15E38D25"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0E22705F" w14:textId="77777777" w:rsidR="00535108" w:rsidRDefault="00535108" w:rsidP="005B41B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77777777" w:rsidR="00535108" w:rsidRDefault="00535108" w:rsidP="005B41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Default="00535108" w:rsidP="005B41BC">
            <w:pPr>
              <w:pStyle w:val="TAH"/>
            </w:pPr>
            <w:r>
              <w:t>Properties</w:t>
            </w:r>
          </w:p>
        </w:tc>
      </w:tr>
      <w:tr w:rsidR="00535108" w14:paraId="06F06F2B"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Default="00535108" w:rsidP="005B41BC">
            <w:pPr>
              <w:spacing w:after="0"/>
              <w:rPr>
                <w:rFonts w:ascii="Courier New" w:hAnsi="Courier New" w:cs="Courier New"/>
                <w:sz w:val="18"/>
                <w:szCs w:val="18"/>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D8AEC8" w14:textId="7B4F288B" w:rsidR="00535108" w:rsidRDefault="00535108" w:rsidP="00535108">
            <w:pPr>
              <w:pStyle w:val="TAH"/>
              <w:jc w:val="left"/>
              <w:rPr>
                <w:rFonts w:cs="Arial"/>
                <w:snapToGrid w:val="0"/>
                <w:szCs w:val="18"/>
              </w:rPr>
            </w:pPr>
            <w:r>
              <w:rPr>
                <w:b w:val="0"/>
                <w:snapToGrid w:val="0"/>
              </w:rPr>
              <w:t xml:space="preserve">An attribute specifies the required DL packet transmission latency (millisecond) </w:t>
            </w:r>
            <w:r>
              <w:rPr>
                <w:b w:val="0"/>
                <w:snapToGrid w:val="0"/>
                <w:lang w:eastAsia="zh-CN"/>
              </w:rPr>
              <w:t xml:space="preserve">in RAN </w:t>
            </w:r>
            <w:r>
              <w:rPr>
                <w:rFonts w:hint="eastAsia"/>
                <w:b w:val="0"/>
                <w:snapToGrid w:val="0"/>
                <w:lang w:eastAsia="zh-CN"/>
              </w:rPr>
              <w:t>including</w:t>
            </w:r>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p>
        </w:tc>
        <w:tc>
          <w:tcPr>
            <w:tcW w:w="2156" w:type="dxa"/>
            <w:tcBorders>
              <w:top w:val="single" w:sz="4" w:space="0" w:color="auto"/>
              <w:left w:val="single" w:sz="4" w:space="0" w:color="auto"/>
              <w:bottom w:val="single" w:sz="4" w:space="0" w:color="auto"/>
              <w:right w:val="single" w:sz="4" w:space="0" w:color="auto"/>
            </w:tcBorders>
          </w:tcPr>
          <w:p w14:paraId="41B5DE76"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79242A5B"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7B79EEEC"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CFDC55"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46173"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5B57F0"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495FE3"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5108" w14:paraId="30E5E1B6"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Default="00535108" w:rsidP="005B41BC">
            <w:pPr>
              <w:spacing w:after="0"/>
              <w:rPr>
                <w:rFonts w:ascii="Courier New" w:hAnsi="Courier New" w:cs="Courier New"/>
                <w:sz w:val="18"/>
                <w:szCs w:val="18"/>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7C0EE4" w14:textId="105198D1" w:rsidR="00535108" w:rsidRDefault="00535108" w:rsidP="00535108">
            <w:pPr>
              <w:pStyle w:val="TAL"/>
              <w:rPr>
                <w:lang w:eastAsia="de-DE"/>
              </w:rPr>
            </w:pPr>
            <w:r>
              <w:rPr>
                <w:snapToGrid w:val="0"/>
              </w:rPr>
              <w:t xml:space="preserve">An attribute specifies the required UL packet transmission latency (millisecond) in RAN </w:t>
            </w:r>
            <w:r>
              <w:rPr>
                <w:rFonts w:hint="eastAsia"/>
                <w:snapToGrid w:val="0"/>
                <w:lang w:eastAsia="zh-CN"/>
              </w:rPr>
              <w:t>including</w:t>
            </w:r>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p>
        </w:tc>
        <w:tc>
          <w:tcPr>
            <w:tcW w:w="2156" w:type="dxa"/>
            <w:tcBorders>
              <w:top w:val="single" w:sz="4" w:space="0" w:color="auto"/>
              <w:left w:val="single" w:sz="4" w:space="0" w:color="auto"/>
              <w:bottom w:val="single" w:sz="4" w:space="0" w:color="auto"/>
              <w:right w:val="single" w:sz="4" w:space="0" w:color="auto"/>
            </w:tcBorders>
          </w:tcPr>
          <w:p w14:paraId="025407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6CB5C4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1445ABEA"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0DC71"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5A9E1"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02D383"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919F7" w14:textId="77777777" w:rsidR="00535108" w:rsidRDefault="00535108" w:rsidP="005B41B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bl>
    <w:p w14:paraId="50708AD4" w14:textId="77777777" w:rsidR="00535108" w:rsidRDefault="00535108" w:rsidP="00535108">
      <w:pPr>
        <w:overflowPunct w:val="0"/>
        <w:autoSpaceDE w:val="0"/>
        <w:autoSpaceDN w:val="0"/>
        <w:adjustRightInd w:val="0"/>
        <w:textAlignment w:val="baseline"/>
      </w:pPr>
      <w:r w:rsidRPr="002E213A">
        <w:t>NOTE</w:t>
      </w:r>
      <w:r>
        <w:t>1</w:t>
      </w:r>
      <w:r w:rsidRPr="002E213A">
        <w:t>: Even though this study is about URLLC, the two attributes are also applicable for latency requirement for non URLLC services.</w:t>
      </w:r>
    </w:p>
    <w:p w14:paraId="088ACBDF" w14:textId="77777777" w:rsidR="00535108" w:rsidRDefault="00535108" w:rsidP="00535108">
      <w:pPr>
        <w:overflowPunct w:val="0"/>
        <w:autoSpaceDE w:val="0"/>
        <w:autoSpaceDN w:val="0"/>
        <w:adjustRightInd w:val="0"/>
        <w:textAlignment w:val="baseline"/>
      </w:pPr>
      <w:r>
        <w:t>NOTE2: The two attributes</w:t>
      </w:r>
      <w:r w:rsidRPr="00542BA0">
        <w:t xml:space="preserve"> represent maximum latency allowed</w:t>
      </w:r>
      <w:r>
        <w:t xml:space="preserve"> or target latency of RAN slice subnet.</w:t>
      </w:r>
    </w:p>
    <w:p w14:paraId="2EFDF174" w14:textId="77777777" w:rsidR="00DD6E43" w:rsidRPr="00535108" w:rsidRDefault="00DD6E43" w:rsidP="00DD6E43">
      <w:pPr>
        <w:rPr>
          <w:rFonts w:eastAsia="Malgun Gothic"/>
          <w:lang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74" w:name="_Toc103715465"/>
      <w:bookmarkStart w:id="75" w:name="_Toc129004013"/>
      <w:r w:rsidRPr="002163D3">
        <w:t>6</w:t>
      </w:r>
      <w:r w:rsidRPr="002163D3">
        <w:tab/>
        <w:t>Conclusion and Recommendation</w:t>
      </w:r>
      <w:bookmarkEnd w:id="74"/>
      <w:bookmarkEnd w:id="75"/>
    </w:p>
    <w:p w14:paraId="65A67CEC" w14:textId="22B6EA22" w:rsidR="009650C7" w:rsidRDefault="009650C7" w:rsidP="009650C7">
      <w:pPr>
        <w:pStyle w:val="2"/>
      </w:pPr>
      <w:bookmarkStart w:id="76" w:name="_Toc103715466"/>
      <w:bookmarkStart w:id="77" w:name="_Toc129004014"/>
      <w:r w:rsidRPr="002163D3">
        <w:t>6.</w:t>
      </w:r>
      <w:r w:rsidR="001F0F22">
        <w:t>1</w:t>
      </w:r>
      <w:r w:rsidRPr="002163D3">
        <w:tab/>
        <w:t>Issue #</w:t>
      </w:r>
      <w:r w:rsidR="001F0F22">
        <w:t>1</w:t>
      </w:r>
      <w:bookmarkEnd w:id="76"/>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77"/>
    </w:p>
    <w:p w14:paraId="5AF30737" w14:textId="730FB197" w:rsidR="001F0F22" w:rsidRPr="001F0F22" w:rsidRDefault="001F0F22" w:rsidP="001F0F22">
      <w:pPr>
        <w:jc w:val="both"/>
        <w:rPr>
          <w:rFonts w:eastAsia="宋体"/>
          <w:lang w:eastAsia="zh-CN"/>
        </w:rPr>
      </w:pPr>
      <w:r w:rsidRPr="001F0F22">
        <w:rPr>
          <w:rFonts w:eastAsia="宋体"/>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0A34D501" w14:textId="64F6DBE5" w:rsidR="001F0F22" w:rsidRPr="001F0F22" w:rsidRDefault="001F0F22" w:rsidP="00337CE4">
      <w:pPr>
        <w:jc w:val="both"/>
      </w:pPr>
      <w:r w:rsidRPr="001F0F22">
        <w:rPr>
          <w:rFonts w:eastAsia="宋体"/>
          <w:lang w:eastAsia="zh-CN"/>
        </w:rPr>
        <w:t>The above work is concluded as the summary of existing features related to URLLC and preparation the follow-up issues of this study and no further normative work needs to be recommended.</w:t>
      </w:r>
    </w:p>
    <w:p w14:paraId="5DB438A9" w14:textId="77777777" w:rsidR="001F0F22" w:rsidRPr="001F0F22" w:rsidRDefault="001F0F22" w:rsidP="00337CE4"/>
    <w:p w14:paraId="3F135375" w14:textId="75F0925C" w:rsidR="009650C7" w:rsidRPr="002163D3" w:rsidRDefault="009650C7" w:rsidP="009650C7">
      <w:pPr>
        <w:pStyle w:val="2"/>
      </w:pPr>
      <w:bookmarkStart w:id="78" w:name="_Toc103715467"/>
      <w:bookmarkStart w:id="79" w:name="_Toc129004015"/>
      <w:r w:rsidRPr="002163D3">
        <w:t>6.Y</w:t>
      </w:r>
      <w:r w:rsidRPr="002163D3">
        <w:tab/>
        <w:t>Issue #Y</w:t>
      </w:r>
      <w:bookmarkEnd w:id="78"/>
      <w:bookmarkEnd w:id="79"/>
    </w:p>
    <w:p w14:paraId="005FCA04" w14:textId="3E73C96D" w:rsidR="00535108" w:rsidRDefault="00535108" w:rsidP="00535108">
      <w:pPr>
        <w:pStyle w:val="2"/>
      </w:pPr>
      <w:r w:rsidRPr="002163D3">
        <w:t>6.</w:t>
      </w:r>
      <w:r>
        <w:t>4</w:t>
      </w:r>
      <w:r w:rsidRPr="002163D3">
        <w:tab/>
        <w:t>Issue #</w:t>
      </w:r>
      <w:r>
        <w:t>4</w:t>
      </w:r>
      <w:r>
        <w:rPr>
          <w:rFonts w:hint="eastAsia"/>
          <w:lang w:eastAsia="zh-CN"/>
        </w:rPr>
        <w:t>:</w:t>
      </w:r>
      <w:r>
        <w:rPr>
          <w:lang w:eastAsia="zh-CN"/>
        </w:rPr>
        <w:t xml:space="preserve"> </w:t>
      </w:r>
      <w:r w:rsidRPr="00535108">
        <w:rPr>
          <w:lang w:eastAsia="zh-CN"/>
        </w:rPr>
        <w:t>Configuration of reliability in slice profiles and service profile</w:t>
      </w:r>
    </w:p>
    <w:p w14:paraId="574A4DC9" w14:textId="02F703E7" w:rsidR="00535108" w:rsidRDefault="00535108" w:rsidP="00535108">
      <w:pPr>
        <w:numPr>
          <w:ilvl w:val="255"/>
          <w:numId w:val="0"/>
        </w:numPr>
        <w:rPr>
          <w:rFonts w:eastAsia="等线"/>
          <w:lang w:eastAsia="zh-CN"/>
        </w:rPr>
      </w:pPr>
      <w:r>
        <w:rPr>
          <w:rFonts w:eastAsia="等线" w:hint="eastAsia"/>
          <w:lang w:eastAsia="zh-CN"/>
        </w:rPr>
        <w:t>T</w:t>
      </w:r>
      <w:r>
        <w:rPr>
          <w:rFonts w:eastAsia="等线"/>
          <w:lang w:eastAsia="zh-CN"/>
        </w:rPr>
        <w:t xml:space="preserve">his issue identifies a </w:t>
      </w:r>
      <w:proofErr w:type="spellStart"/>
      <w:r>
        <w:rPr>
          <w:rFonts w:eastAsia="等线"/>
          <w:lang w:eastAsia="zh-CN"/>
        </w:rPr>
        <w:t>disalignment</w:t>
      </w:r>
      <w:proofErr w:type="spellEnd"/>
      <w:r>
        <w:rPr>
          <w:rFonts w:eastAsia="等线"/>
          <w:lang w:eastAsia="zh-CN"/>
        </w:rPr>
        <w:t xml:space="preserve"> between the different requirements for UL and DL defined on reliability in TS 22.261[3] and the single reliability attribute used in slice and service profiles defined in TS 28.541[12].</w:t>
      </w:r>
    </w:p>
    <w:p w14:paraId="5896F60E" w14:textId="72E63160" w:rsidR="00535108" w:rsidRDefault="00535108" w:rsidP="00535108">
      <w:pPr>
        <w:numPr>
          <w:ilvl w:val="255"/>
          <w:numId w:val="0"/>
        </w:numPr>
        <w:rPr>
          <w:rFonts w:eastAsia="等线"/>
          <w:lang w:eastAsia="zh-CN"/>
        </w:rPr>
      </w:pPr>
      <w:r w:rsidRPr="00527D3D">
        <w:rPr>
          <w:rFonts w:eastAsia="等线"/>
          <w:lang w:eastAsia="zh-CN"/>
        </w:rPr>
        <w:t>TS 22.261</w:t>
      </w:r>
      <w:r>
        <w:rPr>
          <w:rFonts w:eastAsia="等线"/>
          <w:lang w:eastAsia="zh-CN"/>
        </w:rPr>
        <w:t>[3]</w:t>
      </w:r>
      <w:r w:rsidRPr="00527D3D">
        <w:rPr>
          <w:rFonts w:eastAsia="等线"/>
          <w:lang w:eastAsia="zh-CN"/>
        </w:rPr>
        <w:t xml:space="preserve"> specifies service requirements for the 5G system. Clause 7.6.1 defines some use cases of URLLC. The first use case of table 7.6.1-1 has different requirements for uplink and downlink reliability.</w:t>
      </w:r>
      <w:r w:rsidRPr="00527D3D">
        <w:t xml:space="preserve"> </w:t>
      </w:r>
      <w:r w:rsidRPr="00527D3D">
        <w:rPr>
          <w:rFonts w:eastAsia="等线"/>
          <w:lang w:eastAsia="zh-CN"/>
        </w:rPr>
        <w:t>However, the existing service profile and slices profiles in TS 28.541</w:t>
      </w:r>
      <w:r>
        <w:rPr>
          <w:rFonts w:eastAsia="等线"/>
          <w:lang w:eastAsia="zh-CN"/>
        </w:rPr>
        <w:t>[12]</w:t>
      </w:r>
      <w:r w:rsidRPr="00527D3D">
        <w:rPr>
          <w:rFonts w:eastAsia="等线"/>
          <w:lang w:eastAsia="zh-CN"/>
        </w:rPr>
        <w:t xml:space="preserve"> can’t support for c</w:t>
      </w:r>
      <w:r>
        <w:rPr>
          <w:rFonts w:eastAsia="等线"/>
          <w:lang w:eastAsia="zh-CN"/>
        </w:rPr>
        <w:t>onfiguring different reliabilities</w:t>
      </w:r>
      <w:r w:rsidRPr="00527D3D">
        <w:rPr>
          <w:rFonts w:eastAsia="等线"/>
          <w:lang w:eastAsia="zh-CN"/>
        </w:rPr>
        <w:t xml:space="preserve"> for UL and DL because there is only on</w:t>
      </w:r>
      <w:r>
        <w:rPr>
          <w:rFonts w:eastAsia="等线"/>
          <w:lang w:eastAsia="zh-CN"/>
        </w:rPr>
        <w:t>e</w:t>
      </w:r>
      <w:r w:rsidRPr="00527D3D">
        <w:rPr>
          <w:rFonts w:eastAsia="等线"/>
          <w:lang w:eastAsia="zh-CN"/>
        </w:rPr>
        <w:t xml:space="preserve"> reliability attribute in either service </w:t>
      </w:r>
      <w:r>
        <w:rPr>
          <w:rFonts w:eastAsia="等线"/>
          <w:lang w:eastAsia="zh-CN"/>
        </w:rPr>
        <w:t>and</w:t>
      </w:r>
      <w:r w:rsidRPr="00527D3D">
        <w:rPr>
          <w:rFonts w:eastAsia="等线"/>
          <w:lang w:eastAsia="zh-CN"/>
        </w:rPr>
        <w:t xml:space="preserve"> slice profiles. </w:t>
      </w:r>
    </w:p>
    <w:p w14:paraId="326A4F5A" w14:textId="6A8D2F0A" w:rsidR="00535108" w:rsidRDefault="00535108" w:rsidP="00535108">
      <w:pPr>
        <w:numPr>
          <w:ilvl w:val="255"/>
          <w:numId w:val="0"/>
        </w:numPr>
        <w:rPr>
          <w:rFonts w:eastAsia="等线"/>
          <w:lang w:eastAsia="zh-CN"/>
        </w:rPr>
      </w:pPr>
      <w:r>
        <w:rPr>
          <w:rFonts w:eastAsia="等线"/>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referred to this solution in the future normative</w:t>
      </w:r>
    </w:p>
    <w:p w14:paraId="3A831B14" w14:textId="20CD15CD" w:rsidR="00535108" w:rsidRPr="002163D3" w:rsidRDefault="00535108" w:rsidP="005962A6">
      <w:pPr>
        <w:numPr>
          <w:ilvl w:val="255"/>
          <w:numId w:val="0"/>
        </w:numPr>
      </w:pPr>
      <w:r w:rsidRPr="007E5FA1">
        <w:rPr>
          <w:rFonts w:eastAsia="等线"/>
          <w:lang w:eastAsia="zh-CN"/>
        </w:rPr>
        <w:t>NOTE: Even though this study is about URLLC, the attributes are also applicable for reliability requirement for non URLLC services.</w:t>
      </w:r>
    </w:p>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80" w:name="startOfAnnexes"/>
      <w:bookmarkStart w:id="81" w:name="_Toc103715468"/>
      <w:bookmarkStart w:id="82" w:name="_Toc129004016"/>
      <w:bookmarkEnd w:id="80"/>
      <w:r w:rsidRPr="002163D3">
        <w:lastRenderedPageBreak/>
        <w:t>Annex &lt;X&gt; (informative):</w:t>
      </w:r>
      <w:r w:rsidRPr="002163D3">
        <w:br/>
        <w:t>Change history</w:t>
      </w:r>
      <w:bookmarkEnd w:id="81"/>
      <w:bookmarkEnd w:id="82"/>
    </w:p>
    <w:p w14:paraId="6262C165" w14:textId="77777777" w:rsidR="00054A22" w:rsidRPr="002163D3"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 xml:space="preserve">S5-226966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 xml:space="preserve">S5-226971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 xml:space="preserve">S5-226972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C72833">
        <w:tc>
          <w:tcPr>
            <w:tcW w:w="800" w:type="dxa"/>
            <w:shd w:val="solid" w:color="FFFFFF" w:fill="auto"/>
          </w:tcPr>
          <w:p w14:paraId="3862F69B" w14:textId="697C0C1E" w:rsidR="001F0F22" w:rsidRDefault="001F0F22" w:rsidP="00C72833">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79B6D5A" w14:textId="52FDBD99" w:rsidR="001F0F22" w:rsidRDefault="001F0F22" w:rsidP="00C72833">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30BEF5C1" w14:textId="4D4816DE" w:rsidR="001F0F22" w:rsidRDefault="001F0F22"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5-232956</w:t>
            </w:r>
          </w:p>
        </w:tc>
        <w:tc>
          <w:tcPr>
            <w:tcW w:w="425" w:type="dxa"/>
            <w:shd w:val="solid" w:color="FFFFFF" w:fill="auto"/>
          </w:tcPr>
          <w:p w14:paraId="28E6C1B6" w14:textId="77777777" w:rsidR="001F0F22" w:rsidRPr="002163D3" w:rsidRDefault="001F0F22" w:rsidP="00C72833">
            <w:pPr>
              <w:pStyle w:val="TAL"/>
              <w:rPr>
                <w:sz w:val="16"/>
                <w:szCs w:val="16"/>
              </w:rPr>
            </w:pPr>
          </w:p>
        </w:tc>
        <w:tc>
          <w:tcPr>
            <w:tcW w:w="425" w:type="dxa"/>
            <w:shd w:val="solid" w:color="FFFFFF" w:fill="auto"/>
          </w:tcPr>
          <w:p w14:paraId="37A2195E" w14:textId="77777777" w:rsidR="001F0F22" w:rsidRPr="002163D3" w:rsidRDefault="001F0F22" w:rsidP="00C72833">
            <w:pPr>
              <w:pStyle w:val="TAR"/>
              <w:rPr>
                <w:sz w:val="16"/>
                <w:szCs w:val="16"/>
              </w:rPr>
            </w:pPr>
          </w:p>
        </w:tc>
        <w:tc>
          <w:tcPr>
            <w:tcW w:w="425" w:type="dxa"/>
            <w:shd w:val="solid" w:color="FFFFFF" w:fill="auto"/>
          </w:tcPr>
          <w:p w14:paraId="60B3F21B" w14:textId="77777777" w:rsidR="001F0F22" w:rsidRPr="002163D3" w:rsidRDefault="001F0F22" w:rsidP="00C72833">
            <w:pPr>
              <w:pStyle w:val="TAC"/>
              <w:rPr>
                <w:sz w:val="16"/>
                <w:szCs w:val="16"/>
              </w:rPr>
            </w:pPr>
          </w:p>
        </w:tc>
        <w:tc>
          <w:tcPr>
            <w:tcW w:w="4962" w:type="dxa"/>
            <w:shd w:val="solid" w:color="FFFFFF" w:fill="auto"/>
          </w:tcPr>
          <w:p w14:paraId="725BD02B" w14:textId="222EE04E" w:rsidR="001F0F22" w:rsidRDefault="001F0F22"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w:t>
            </w:r>
            <w:proofErr w:type="spellStart"/>
            <w:r w:rsidRPr="001F0F22">
              <w:rPr>
                <w:rFonts w:ascii="Calibri" w:hAnsi="Calibri" w:cs="Calibri"/>
                <w:szCs w:val="24"/>
                <w:lang w:eastAsia="zh-CN"/>
              </w:rPr>
              <w:t>pCR</w:t>
            </w:r>
            <w:proofErr w:type="spellEnd"/>
            <w:r w:rsidRPr="001F0F22">
              <w:rPr>
                <w:rFonts w:ascii="Calibri" w:hAnsi="Calibri" w:cs="Calibri"/>
                <w:szCs w:val="24"/>
                <w:lang w:eastAsia="zh-CN"/>
              </w:rPr>
              <w:t xml:space="preserve"> TR28.832 Add Conclusion and recommendation for issue#1</w:t>
            </w:r>
          </w:p>
        </w:tc>
        <w:tc>
          <w:tcPr>
            <w:tcW w:w="708" w:type="dxa"/>
            <w:shd w:val="solid" w:color="FFFFFF" w:fill="auto"/>
          </w:tcPr>
          <w:p w14:paraId="474E0412" w14:textId="2F0036F0" w:rsidR="001F0F22" w:rsidRDefault="001F0F22" w:rsidP="00C72833">
            <w:pPr>
              <w:pStyle w:val="TAC"/>
              <w:rPr>
                <w:sz w:val="16"/>
                <w:szCs w:val="16"/>
                <w:lang w:eastAsia="zh-CN"/>
              </w:rPr>
            </w:pPr>
            <w:r>
              <w:rPr>
                <w:rFonts w:hint="eastAsia"/>
                <w:sz w:val="16"/>
                <w:szCs w:val="16"/>
                <w:lang w:eastAsia="zh-CN"/>
              </w:rPr>
              <w:t>0</w:t>
            </w:r>
            <w:r>
              <w:rPr>
                <w:sz w:val="16"/>
                <w:szCs w:val="16"/>
                <w:lang w:eastAsia="zh-CN"/>
              </w:rPr>
              <w:t>.5.0</w:t>
            </w:r>
          </w:p>
        </w:tc>
      </w:tr>
      <w:tr w:rsidR="005811DD" w:rsidRPr="002163D3" w14:paraId="70A4FB72" w14:textId="77777777" w:rsidTr="00C72833">
        <w:tc>
          <w:tcPr>
            <w:tcW w:w="800" w:type="dxa"/>
            <w:shd w:val="solid" w:color="FFFFFF" w:fill="auto"/>
          </w:tcPr>
          <w:p w14:paraId="2E2B2F8E" w14:textId="456A35E3" w:rsidR="005811DD" w:rsidRDefault="005811DD" w:rsidP="00C72833">
            <w:pPr>
              <w:pStyle w:val="TAC"/>
              <w:rPr>
                <w:rFonts w:hint="eastAsia"/>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49CC3732" w14:textId="3DFDBFC4" w:rsidR="005811DD" w:rsidRDefault="005811DD" w:rsidP="00C72833">
            <w:pPr>
              <w:pStyle w:val="TAC"/>
              <w:rPr>
                <w:rFonts w:hint="eastAsia"/>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23E2D09C" w14:textId="10B4E799" w:rsidR="00C05DE3" w:rsidRDefault="00C05DE3"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5-233349</w:t>
            </w:r>
          </w:p>
          <w:p w14:paraId="63100D13" w14:textId="5658B349"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5-233604</w:t>
            </w:r>
          </w:p>
          <w:p w14:paraId="5E834F42" w14:textId="303506CD"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5-233605</w:t>
            </w:r>
          </w:p>
          <w:p w14:paraId="3A6E667C" w14:textId="345DB0A4" w:rsidR="005811DD" w:rsidRDefault="005811DD" w:rsidP="00911020">
            <w:pPr>
              <w:pStyle w:val="TAC"/>
              <w:rPr>
                <w:rFonts w:ascii="Calibri" w:hAnsi="Calibri" w:cs="Calibri" w:hint="eastAsia"/>
                <w:szCs w:val="24"/>
                <w:lang w:eastAsia="zh-CN"/>
              </w:rPr>
            </w:pPr>
            <w:r>
              <w:rPr>
                <w:rFonts w:ascii="Calibri" w:hAnsi="Calibri" w:cs="Calibri"/>
                <w:szCs w:val="24"/>
                <w:lang w:eastAsia="zh-CN"/>
              </w:rPr>
              <w:t>S5-233636</w:t>
            </w:r>
          </w:p>
        </w:tc>
        <w:tc>
          <w:tcPr>
            <w:tcW w:w="425" w:type="dxa"/>
            <w:shd w:val="solid" w:color="FFFFFF" w:fill="auto"/>
          </w:tcPr>
          <w:p w14:paraId="385E7D69" w14:textId="77777777" w:rsidR="005811DD" w:rsidRPr="002163D3" w:rsidRDefault="005811DD" w:rsidP="00C72833">
            <w:pPr>
              <w:pStyle w:val="TAL"/>
              <w:rPr>
                <w:sz w:val="16"/>
                <w:szCs w:val="16"/>
              </w:rPr>
            </w:pPr>
          </w:p>
        </w:tc>
        <w:tc>
          <w:tcPr>
            <w:tcW w:w="425" w:type="dxa"/>
            <w:shd w:val="solid" w:color="FFFFFF" w:fill="auto"/>
          </w:tcPr>
          <w:p w14:paraId="1BFE013C" w14:textId="77777777" w:rsidR="005811DD" w:rsidRPr="002163D3" w:rsidRDefault="005811DD" w:rsidP="00C72833">
            <w:pPr>
              <w:pStyle w:val="TAR"/>
              <w:rPr>
                <w:sz w:val="16"/>
                <w:szCs w:val="16"/>
              </w:rPr>
            </w:pPr>
          </w:p>
        </w:tc>
        <w:tc>
          <w:tcPr>
            <w:tcW w:w="425" w:type="dxa"/>
            <w:shd w:val="solid" w:color="FFFFFF" w:fill="auto"/>
          </w:tcPr>
          <w:p w14:paraId="7A821756" w14:textId="77777777" w:rsidR="005811DD" w:rsidRPr="002163D3" w:rsidRDefault="005811DD" w:rsidP="00C72833">
            <w:pPr>
              <w:pStyle w:val="TAC"/>
              <w:rPr>
                <w:sz w:val="16"/>
                <w:szCs w:val="16"/>
              </w:rPr>
            </w:pPr>
          </w:p>
        </w:tc>
        <w:tc>
          <w:tcPr>
            <w:tcW w:w="4962" w:type="dxa"/>
            <w:shd w:val="solid" w:color="FFFFFF" w:fill="auto"/>
          </w:tcPr>
          <w:p w14:paraId="007DB1F3" w14:textId="410D106A" w:rsidR="00C05DE3" w:rsidRDefault="00C05DE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C05DE3">
              <w:rPr>
                <w:rFonts w:ascii="Calibri" w:hAnsi="Calibri" w:cs="Calibri"/>
                <w:szCs w:val="24"/>
                <w:lang w:eastAsia="zh-CN"/>
              </w:rPr>
              <w:t>pCR</w:t>
            </w:r>
            <w:proofErr w:type="spellEnd"/>
            <w:r w:rsidRPr="00C05DE3">
              <w:rPr>
                <w:rFonts w:ascii="Calibri" w:hAnsi="Calibri" w:cs="Calibri"/>
                <w:szCs w:val="24"/>
                <w:lang w:eastAsia="zh-CN"/>
              </w:rPr>
              <w:t xml:space="preserve"> 28.832 Correction of terminologies and missing references</w:t>
            </w:r>
          </w:p>
          <w:p w14:paraId="610CA536" w14:textId="54C02484" w:rsidR="005811DD" w:rsidRDefault="005811DD" w:rsidP="00C72833">
            <w:pPr>
              <w:pStyle w:val="TAL"/>
              <w:rPr>
                <w:rFonts w:ascii="Calibri" w:hAnsi="Calibri" w:cs="Calibri"/>
                <w:szCs w:val="24"/>
                <w:lang w:eastAsia="zh-CN"/>
              </w:rPr>
            </w:pPr>
            <w:r>
              <w:rPr>
                <w:rFonts w:ascii="Calibri" w:hAnsi="Calibri" w:cs="Calibri"/>
                <w:szCs w:val="24"/>
                <w:lang w:eastAsia="zh-CN"/>
              </w:rPr>
              <w:t>2.</w:t>
            </w:r>
            <w:r w:rsidR="00C05DE3">
              <w:rPr>
                <w:rFonts w:ascii="Calibri" w:hAnsi="Calibri" w:cs="Calibri"/>
                <w:szCs w:val="24"/>
                <w:lang w:eastAsia="zh-CN"/>
              </w:rPr>
              <w:t xml:space="preserve"> </w:t>
            </w:r>
            <w:proofErr w:type="spellStart"/>
            <w:r w:rsidRPr="005811DD">
              <w:rPr>
                <w:rFonts w:ascii="Calibri" w:hAnsi="Calibri" w:cs="Calibri"/>
                <w:szCs w:val="24"/>
                <w:lang w:eastAsia="zh-CN"/>
              </w:rPr>
              <w:t>pCR</w:t>
            </w:r>
            <w:proofErr w:type="spellEnd"/>
            <w:r w:rsidRPr="005811DD">
              <w:rPr>
                <w:rFonts w:ascii="Calibri" w:hAnsi="Calibri" w:cs="Calibri"/>
                <w:szCs w:val="24"/>
                <w:lang w:eastAsia="zh-CN"/>
              </w:rPr>
              <w:t xml:space="preserve"> TR28.832 Add New Solution for configuration of latency for URLLC in RAN</w:t>
            </w:r>
          </w:p>
          <w:p w14:paraId="4D7760FA" w14:textId="77777777" w:rsidR="005811DD" w:rsidRDefault="005811DD" w:rsidP="00C72833">
            <w:pPr>
              <w:pStyle w:val="TAL"/>
              <w:rPr>
                <w:rFonts w:ascii="Calibri" w:hAnsi="Calibri" w:cs="Calibri"/>
                <w:szCs w:val="24"/>
                <w:lang w:eastAsia="zh-CN"/>
              </w:rPr>
            </w:pPr>
            <w:r>
              <w:rPr>
                <w:rFonts w:ascii="Calibri" w:hAnsi="Calibri" w:cs="Calibri"/>
                <w:szCs w:val="24"/>
                <w:lang w:eastAsia="zh-CN"/>
              </w:rPr>
              <w:t>3.</w:t>
            </w:r>
            <w:r>
              <w:t xml:space="preserve"> </w:t>
            </w:r>
            <w:proofErr w:type="spellStart"/>
            <w:r w:rsidRPr="005811DD">
              <w:rPr>
                <w:rFonts w:ascii="Calibri" w:hAnsi="Calibri" w:cs="Calibri"/>
                <w:szCs w:val="24"/>
                <w:lang w:eastAsia="zh-CN"/>
              </w:rPr>
              <w:t>pCR</w:t>
            </w:r>
            <w:proofErr w:type="spellEnd"/>
            <w:r w:rsidRPr="005811DD">
              <w:rPr>
                <w:rFonts w:ascii="Calibri" w:hAnsi="Calibri" w:cs="Calibri"/>
                <w:szCs w:val="24"/>
                <w:lang w:eastAsia="zh-CN"/>
              </w:rPr>
              <w:t xml:space="preserve"> TR28.832 Add Conclusion and recommendation for issue#4</w:t>
            </w:r>
          </w:p>
          <w:p w14:paraId="6BC63573" w14:textId="6803648A" w:rsidR="005811DD" w:rsidRDefault="005811DD" w:rsidP="00C72833">
            <w:pPr>
              <w:pStyle w:val="TAL"/>
              <w:rPr>
                <w:rFonts w:ascii="Calibri" w:hAnsi="Calibri" w:cs="Calibri" w:hint="eastAsia"/>
                <w:szCs w:val="24"/>
                <w:lang w:eastAsia="zh-CN"/>
              </w:rPr>
            </w:pPr>
            <w:r>
              <w:rPr>
                <w:rFonts w:ascii="Calibri" w:hAnsi="Calibri" w:cs="Calibri"/>
                <w:szCs w:val="24"/>
                <w:lang w:eastAsia="zh-CN"/>
              </w:rPr>
              <w:t>4.</w:t>
            </w:r>
            <w:r>
              <w:t xml:space="preserve"> </w:t>
            </w:r>
            <w:proofErr w:type="spellStart"/>
            <w:r w:rsidRPr="005811DD">
              <w:rPr>
                <w:rFonts w:ascii="Calibri" w:hAnsi="Calibri" w:cs="Calibri"/>
                <w:szCs w:val="24"/>
                <w:lang w:eastAsia="zh-CN"/>
              </w:rPr>
              <w:t>pCR</w:t>
            </w:r>
            <w:proofErr w:type="spellEnd"/>
            <w:r w:rsidRPr="005811DD">
              <w:rPr>
                <w:rFonts w:ascii="Calibri" w:hAnsi="Calibri" w:cs="Calibri"/>
                <w:szCs w:val="24"/>
                <w:lang w:eastAsia="zh-CN"/>
              </w:rPr>
              <w:t xml:space="preserve"> TR28.832 Add New Solution for URLLC performance management related to reliability</w:t>
            </w:r>
          </w:p>
        </w:tc>
        <w:tc>
          <w:tcPr>
            <w:tcW w:w="708" w:type="dxa"/>
            <w:shd w:val="solid" w:color="FFFFFF" w:fill="auto"/>
          </w:tcPr>
          <w:p w14:paraId="2DFD7CAE" w14:textId="7F40390E" w:rsidR="005811DD" w:rsidRDefault="005B41BC" w:rsidP="00C72833">
            <w:pPr>
              <w:pStyle w:val="TAC"/>
              <w:rPr>
                <w:rFonts w:hint="eastAsia"/>
                <w:sz w:val="16"/>
                <w:szCs w:val="16"/>
                <w:lang w:eastAsia="zh-CN"/>
              </w:rPr>
            </w:pPr>
            <w:r>
              <w:rPr>
                <w:rFonts w:hint="eastAsia"/>
                <w:sz w:val="16"/>
                <w:szCs w:val="16"/>
                <w:lang w:eastAsia="zh-CN"/>
              </w:rPr>
              <w:t>0</w:t>
            </w:r>
            <w:r>
              <w:rPr>
                <w:sz w:val="16"/>
                <w:szCs w:val="16"/>
                <w:lang w:eastAsia="zh-CN"/>
              </w:rPr>
              <w:t>.6.0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A623D" w14:textId="77777777" w:rsidR="00A413A0" w:rsidRDefault="00A413A0">
      <w:r>
        <w:separator/>
      </w:r>
    </w:p>
  </w:endnote>
  <w:endnote w:type="continuationSeparator" w:id="0">
    <w:p w14:paraId="3171AD7B" w14:textId="77777777" w:rsidR="00A413A0" w:rsidRDefault="00A4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B41BC" w:rsidRDefault="005B41B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283D3" w14:textId="77777777" w:rsidR="00A413A0" w:rsidRDefault="00A413A0">
      <w:r>
        <w:separator/>
      </w:r>
    </w:p>
  </w:footnote>
  <w:footnote w:type="continuationSeparator" w:id="0">
    <w:p w14:paraId="2062B23C" w14:textId="77777777" w:rsidR="00A413A0" w:rsidRDefault="00A413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6B3B266" w:rsidR="005B41BC" w:rsidRDefault="005B41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2A6">
      <w:rPr>
        <w:rFonts w:ascii="Arial" w:hAnsi="Arial" w:cs="Arial"/>
        <w:b/>
        <w:noProof/>
        <w:sz w:val="18"/>
        <w:szCs w:val="18"/>
      </w:rPr>
      <w:t>3GPP TR 28.832 V0.6.0 (2023-4)</w:t>
    </w:r>
    <w:r>
      <w:rPr>
        <w:rFonts w:ascii="Arial" w:hAnsi="Arial" w:cs="Arial"/>
        <w:b/>
        <w:sz w:val="18"/>
        <w:szCs w:val="18"/>
      </w:rPr>
      <w:fldChar w:fldCharType="end"/>
    </w:r>
  </w:p>
  <w:p w14:paraId="4C3D004B" w14:textId="580C1761" w:rsidR="005B41BC" w:rsidRDefault="005B41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62A6">
      <w:rPr>
        <w:rFonts w:ascii="Arial" w:hAnsi="Arial" w:cs="Arial"/>
        <w:b/>
        <w:noProof/>
        <w:sz w:val="18"/>
        <w:szCs w:val="18"/>
      </w:rPr>
      <w:t>2</w:t>
    </w:r>
    <w:r>
      <w:rPr>
        <w:rFonts w:ascii="Arial" w:hAnsi="Arial" w:cs="Arial"/>
        <w:b/>
        <w:sz w:val="18"/>
        <w:szCs w:val="18"/>
      </w:rPr>
      <w:fldChar w:fldCharType="end"/>
    </w:r>
  </w:p>
  <w:p w14:paraId="5B411F67" w14:textId="3BC93B77" w:rsidR="005B41BC" w:rsidRDefault="005B41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2A6">
      <w:rPr>
        <w:rFonts w:ascii="Arial" w:hAnsi="Arial" w:cs="Arial"/>
        <w:b/>
        <w:noProof/>
        <w:sz w:val="18"/>
        <w:szCs w:val="18"/>
      </w:rPr>
      <w:t>Release 18</w:t>
    </w:r>
    <w:r>
      <w:rPr>
        <w:rFonts w:ascii="Arial" w:hAnsi="Arial" w:cs="Arial"/>
        <w:b/>
        <w:sz w:val="18"/>
        <w:szCs w:val="18"/>
      </w:rPr>
      <w:fldChar w:fldCharType="end"/>
    </w:r>
  </w:p>
  <w:p w14:paraId="6C5E8A4E" w14:textId="77777777" w:rsidR="005B41BC" w:rsidRDefault="005B41B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132008"/>
    <w:rsid w:val="00133525"/>
    <w:rsid w:val="0014323E"/>
    <w:rsid w:val="0015292F"/>
    <w:rsid w:val="00172439"/>
    <w:rsid w:val="00185E4B"/>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B07B5"/>
    <w:rsid w:val="002B377F"/>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108"/>
    <w:rsid w:val="00535773"/>
    <w:rsid w:val="00542C22"/>
    <w:rsid w:val="00543E6C"/>
    <w:rsid w:val="00565087"/>
    <w:rsid w:val="005811DD"/>
    <w:rsid w:val="005962A6"/>
    <w:rsid w:val="00597B11"/>
    <w:rsid w:val="005B41BC"/>
    <w:rsid w:val="005C4A59"/>
    <w:rsid w:val="005D2E01"/>
    <w:rsid w:val="005D7526"/>
    <w:rsid w:val="005E4BB2"/>
    <w:rsid w:val="00602AEA"/>
    <w:rsid w:val="00614024"/>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413A0"/>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5DE3"/>
    <w:rsid w:val="00C074DD"/>
    <w:rsid w:val="00C1496A"/>
    <w:rsid w:val="00C2200D"/>
    <w:rsid w:val="00C33079"/>
    <w:rsid w:val="00C45231"/>
    <w:rsid w:val="00C72833"/>
    <w:rsid w:val="00C80F1D"/>
    <w:rsid w:val="00C93F40"/>
    <w:rsid w:val="00C973AE"/>
    <w:rsid w:val="00CA3D0C"/>
    <w:rsid w:val="00CF3E80"/>
    <w:rsid w:val="00D5238F"/>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33589"/>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 w:type="character" w:customStyle="1" w:styleId="TALChar">
    <w:name w:val="TAL Char"/>
    <w:link w:val="TAL"/>
    <w:qFormat/>
    <w:locked/>
    <w:rsid w:val="00535108"/>
    <w:rPr>
      <w:rFonts w:ascii="Arial" w:hAnsi="Arial"/>
      <w:sz w:val="18"/>
      <w:lang w:eastAsia="en-US"/>
    </w:rPr>
  </w:style>
  <w:style w:type="character" w:customStyle="1" w:styleId="TAHCar">
    <w:name w:val="TAH Car"/>
    <w:link w:val="TAH"/>
    <w:qFormat/>
    <w:rsid w:val="005351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F6BCD-A971-47A5-AA2F-9568C70B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4736</Words>
  <Characters>26999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3</cp:revision>
  <cp:lastPrinted>2019-02-25T14:05:00Z</cp:lastPrinted>
  <dcterms:created xsi:type="dcterms:W3CDTF">2023-04-26T01:33:00Z</dcterms:created>
  <dcterms:modified xsi:type="dcterms:W3CDTF">2023-04-26T01:33:00Z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