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B5C8D8F"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447C4E">
              <w:t>2</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112E138C" w14:textId="764575D6" w:rsidR="00531166"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531166">
        <w:rPr>
          <w:noProof/>
        </w:rPr>
        <w:t>Foreword</w:t>
      </w:r>
      <w:r w:rsidR="00531166">
        <w:rPr>
          <w:noProof/>
        </w:rPr>
        <w:tab/>
      </w:r>
      <w:r w:rsidR="00531166">
        <w:rPr>
          <w:noProof/>
        </w:rPr>
        <w:fldChar w:fldCharType="begin"/>
      </w:r>
      <w:r w:rsidR="00531166">
        <w:rPr>
          <w:noProof/>
        </w:rPr>
        <w:instrText xml:space="preserve"> PAGEREF _Toc133482780 \h </w:instrText>
      </w:r>
      <w:r w:rsidR="00531166">
        <w:rPr>
          <w:noProof/>
        </w:rPr>
      </w:r>
      <w:r w:rsidR="00531166">
        <w:rPr>
          <w:noProof/>
        </w:rPr>
        <w:fldChar w:fldCharType="separate"/>
      </w:r>
      <w:r w:rsidR="00531166">
        <w:rPr>
          <w:noProof/>
        </w:rPr>
        <w:t>8</w:t>
      </w:r>
      <w:r w:rsidR="00531166">
        <w:rPr>
          <w:noProof/>
        </w:rPr>
        <w:fldChar w:fldCharType="end"/>
      </w:r>
    </w:p>
    <w:p w14:paraId="2FB08A06" w14:textId="58849377" w:rsidR="00531166" w:rsidRDefault="00531166">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_Toc133482781 \h </w:instrText>
      </w:r>
      <w:r>
        <w:rPr>
          <w:noProof/>
        </w:rPr>
      </w:r>
      <w:r>
        <w:rPr>
          <w:noProof/>
        </w:rPr>
        <w:fldChar w:fldCharType="separate"/>
      </w:r>
      <w:r>
        <w:rPr>
          <w:noProof/>
        </w:rPr>
        <w:t>10</w:t>
      </w:r>
      <w:r>
        <w:rPr>
          <w:noProof/>
        </w:rPr>
        <w:fldChar w:fldCharType="end"/>
      </w:r>
    </w:p>
    <w:p w14:paraId="22ABC972" w14:textId="03E269DA" w:rsidR="00531166" w:rsidRDefault="00531166">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_Toc133482782 \h </w:instrText>
      </w:r>
      <w:r>
        <w:rPr>
          <w:noProof/>
        </w:rPr>
      </w:r>
      <w:r>
        <w:rPr>
          <w:noProof/>
        </w:rPr>
        <w:fldChar w:fldCharType="separate"/>
      </w:r>
      <w:r>
        <w:rPr>
          <w:noProof/>
        </w:rPr>
        <w:t>10</w:t>
      </w:r>
      <w:r>
        <w:rPr>
          <w:noProof/>
        </w:rPr>
        <w:fldChar w:fldCharType="end"/>
      </w:r>
    </w:p>
    <w:p w14:paraId="335BD5E9" w14:textId="7290D019" w:rsidR="00531166" w:rsidRDefault="00531166">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_Toc133482783 \h </w:instrText>
      </w:r>
      <w:r>
        <w:rPr>
          <w:noProof/>
        </w:rPr>
      </w:r>
      <w:r>
        <w:rPr>
          <w:noProof/>
        </w:rPr>
        <w:fldChar w:fldCharType="separate"/>
      </w:r>
      <w:r>
        <w:rPr>
          <w:noProof/>
        </w:rPr>
        <w:t>11</w:t>
      </w:r>
      <w:r>
        <w:rPr>
          <w:noProof/>
        </w:rPr>
        <w:fldChar w:fldCharType="end"/>
      </w:r>
    </w:p>
    <w:p w14:paraId="652A07A9" w14:textId="72E75EDE" w:rsidR="00531166" w:rsidRDefault="00531166">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_Toc133482784 \h </w:instrText>
      </w:r>
      <w:r>
        <w:rPr>
          <w:noProof/>
        </w:rPr>
      </w:r>
      <w:r>
        <w:rPr>
          <w:noProof/>
        </w:rPr>
        <w:fldChar w:fldCharType="separate"/>
      </w:r>
      <w:r>
        <w:rPr>
          <w:noProof/>
        </w:rPr>
        <w:t>11</w:t>
      </w:r>
      <w:r>
        <w:rPr>
          <w:noProof/>
        </w:rPr>
        <w:fldChar w:fldCharType="end"/>
      </w:r>
    </w:p>
    <w:p w14:paraId="1874CB31" w14:textId="1FB602BA" w:rsidR="00531166" w:rsidRDefault="00531166">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_Toc133482785 \h </w:instrText>
      </w:r>
      <w:r>
        <w:rPr>
          <w:noProof/>
        </w:rPr>
      </w:r>
      <w:r>
        <w:rPr>
          <w:noProof/>
        </w:rPr>
        <w:fldChar w:fldCharType="separate"/>
      </w:r>
      <w:r>
        <w:rPr>
          <w:noProof/>
        </w:rPr>
        <w:t>11</w:t>
      </w:r>
      <w:r>
        <w:rPr>
          <w:noProof/>
        </w:rPr>
        <w:fldChar w:fldCharType="end"/>
      </w:r>
    </w:p>
    <w:p w14:paraId="53A3E6C0" w14:textId="7B14C455" w:rsidR="00531166" w:rsidRDefault="00531166">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_Toc133482786 \h </w:instrText>
      </w:r>
      <w:r>
        <w:rPr>
          <w:noProof/>
        </w:rPr>
      </w:r>
      <w:r>
        <w:rPr>
          <w:noProof/>
        </w:rPr>
        <w:fldChar w:fldCharType="separate"/>
      </w:r>
      <w:r>
        <w:rPr>
          <w:noProof/>
        </w:rPr>
        <w:t>11</w:t>
      </w:r>
      <w:r>
        <w:rPr>
          <w:noProof/>
        </w:rPr>
        <w:fldChar w:fldCharType="end"/>
      </w:r>
    </w:p>
    <w:p w14:paraId="51D82652" w14:textId="345FBB35" w:rsidR="00531166" w:rsidRDefault="00531166">
      <w:pPr>
        <w:pStyle w:val="TOC1"/>
        <w:rPr>
          <w:rFonts w:asciiTheme="minorHAnsi" w:eastAsiaTheme="minorEastAsia" w:hAnsiTheme="minorHAnsi" w:cstheme="minorBidi"/>
          <w:noProof/>
          <w:szCs w:val="22"/>
          <w:lang w:val="en-US" w:eastAsia="zh-CN"/>
        </w:rPr>
      </w:pPr>
      <w:r w:rsidRPr="00A364EA">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_Toc133482787 \h </w:instrText>
      </w:r>
      <w:r>
        <w:rPr>
          <w:noProof/>
        </w:rPr>
      </w:r>
      <w:r>
        <w:rPr>
          <w:noProof/>
        </w:rPr>
        <w:fldChar w:fldCharType="separate"/>
      </w:r>
      <w:r>
        <w:rPr>
          <w:noProof/>
        </w:rPr>
        <w:t>11</w:t>
      </w:r>
      <w:r>
        <w:rPr>
          <w:noProof/>
        </w:rPr>
        <w:fldChar w:fldCharType="end"/>
      </w:r>
    </w:p>
    <w:p w14:paraId="6C42F812" w14:textId="5ADF5D08" w:rsidR="00531166" w:rsidRDefault="00531166">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_Toc133482788 \h </w:instrText>
      </w:r>
      <w:r>
        <w:rPr>
          <w:noProof/>
        </w:rPr>
      </w:r>
      <w:r>
        <w:rPr>
          <w:noProof/>
        </w:rPr>
        <w:fldChar w:fldCharType="separate"/>
      </w:r>
      <w:r>
        <w:rPr>
          <w:noProof/>
        </w:rPr>
        <w:t>11</w:t>
      </w:r>
      <w:r>
        <w:rPr>
          <w:noProof/>
        </w:rPr>
        <w:fldChar w:fldCharType="end"/>
      </w:r>
    </w:p>
    <w:p w14:paraId="6033B409" w14:textId="31B12E5F" w:rsidR="00531166" w:rsidRDefault="00531166">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_Toc133482789 \h </w:instrText>
      </w:r>
      <w:r>
        <w:rPr>
          <w:noProof/>
        </w:rPr>
      </w:r>
      <w:r>
        <w:rPr>
          <w:noProof/>
        </w:rPr>
        <w:fldChar w:fldCharType="separate"/>
      </w:r>
      <w:r>
        <w:rPr>
          <w:noProof/>
        </w:rPr>
        <w:t>11</w:t>
      </w:r>
      <w:r>
        <w:rPr>
          <w:noProof/>
        </w:rPr>
        <w:fldChar w:fldCharType="end"/>
      </w:r>
    </w:p>
    <w:p w14:paraId="3A8EB3E2" w14:textId="41B12E11" w:rsidR="00531166" w:rsidRDefault="00531166">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A364EA">
        <w:rPr>
          <w:noProof/>
          <w:lang w:val="en-US"/>
        </w:rPr>
        <w:t>AI/ML workflow for 5GS</w:t>
      </w:r>
      <w:r>
        <w:rPr>
          <w:noProof/>
        </w:rPr>
        <w:tab/>
      </w:r>
      <w:r>
        <w:rPr>
          <w:noProof/>
        </w:rPr>
        <w:fldChar w:fldCharType="begin"/>
      </w:r>
      <w:r>
        <w:rPr>
          <w:noProof/>
        </w:rPr>
        <w:instrText xml:space="preserve"> PAGEREF _Toc133482790 \h </w:instrText>
      </w:r>
      <w:r>
        <w:rPr>
          <w:noProof/>
        </w:rPr>
      </w:r>
      <w:r>
        <w:rPr>
          <w:noProof/>
        </w:rPr>
        <w:fldChar w:fldCharType="separate"/>
      </w:r>
      <w:r>
        <w:rPr>
          <w:noProof/>
        </w:rPr>
        <w:t>12</w:t>
      </w:r>
      <w:r>
        <w:rPr>
          <w:noProof/>
        </w:rPr>
        <w:fldChar w:fldCharType="end"/>
      </w:r>
    </w:p>
    <w:p w14:paraId="0F97AD30" w14:textId="0B8AD9A0" w:rsidR="00531166" w:rsidRDefault="00531166">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A364EA">
        <w:rPr>
          <w:noProof/>
          <w:lang w:val="en-US"/>
        </w:rPr>
        <w:t>AI/ML operational workflow</w:t>
      </w:r>
      <w:r>
        <w:rPr>
          <w:noProof/>
        </w:rPr>
        <w:tab/>
      </w:r>
      <w:r>
        <w:rPr>
          <w:noProof/>
        </w:rPr>
        <w:fldChar w:fldCharType="begin"/>
      </w:r>
      <w:r>
        <w:rPr>
          <w:noProof/>
        </w:rPr>
        <w:instrText xml:space="preserve"> PAGEREF _Toc133482791 \h </w:instrText>
      </w:r>
      <w:r>
        <w:rPr>
          <w:noProof/>
        </w:rPr>
      </w:r>
      <w:r>
        <w:rPr>
          <w:noProof/>
        </w:rPr>
        <w:fldChar w:fldCharType="separate"/>
      </w:r>
      <w:r>
        <w:rPr>
          <w:noProof/>
        </w:rPr>
        <w:t>12</w:t>
      </w:r>
      <w:r>
        <w:rPr>
          <w:noProof/>
        </w:rPr>
        <w:fldChar w:fldCharType="end"/>
      </w:r>
    </w:p>
    <w:p w14:paraId="48DBB3DF" w14:textId="04BF34CD" w:rsidR="00531166" w:rsidRDefault="00531166">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A364EA">
        <w:rPr>
          <w:noProof/>
          <w:lang w:val="en-US"/>
        </w:rPr>
        <w:t>AI/ML management capabilities</w:t>
      </w:r>
      <w:r>
        <w:rPr>
          <w:noProof/>
        </w:rPr>
        <w:tab/>
      </w:r>
      <w:r>
        <w:rPr>
          <w:noProof/>
        </w:rPr>
        <w:fldChar w:fldCharType="begin"/>
      </w:r>
      <w:r>
        <w:rPr>
          <w:noProof/>
        </w:rPr>
        <w:instrText xml:space="preserve"> PAGEREF _Toc133482792 \h </w:instrText>
      </w:r>
      <w:r>
        <w:rPr>
          <w:noProof/>
        </w:rPr>
      </w:r>
      <w:r>
        <w:rPr>
          <w:noProof/>
        </w:rPr>
        <w:fldChar w:fldCharType="separate"/>
      </w:r>
      <w:r>
        <w:rPr>
          <w:noProof/>
        </w:rPr>
        <w:t>13</w:t>
      </w:r>
      <w:r>
        <w:rPr>
          <w:noProof/>
        </w:rPr>
        <w:fldChar w:fldCharType="end"/>
      </w:r>
    </w:p>
    <w:p w14:paraId="2F905D03" w14:textId="010B239E" w:rsidR="00531166" w:rsidRDefault="00531166">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_Toc133482793 \h </w:instrText>
      </w:r>
      <w:r>
        <w:rPr>
          <w:noProof/>
        </w:rPr>
      </w:r>
      <w:r>
        <w:rPr>
          <w:noProof/>
        </w:rPr>
        <w:fldChar w:fldCharType="separate"/>
      </w:r>
      <w:r>
        <w:rPr>
          <w:noProof/>
        </w:rPr>
        <w:t>14</w:t>
      </w:r>
      <w:r>
        <w:rPr>
          <w:noProof/>
        </w:rPr>
        <w:fldChar w:fldCharType="end"/>
      </w:r>
    </w:p>
    <w:p w14:paraId="504CFE40" w14:textId="5F703BF5" w:rsidR="00531166" w:rsidRDefault="00531166">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_Toc133482794 \h </w:instrText>
      </w:r>
      <w:r>
        <w:rPr>
          <w:noProof/>
        </w:rPr>
      </w:r>
      <w:r>
        <w:rPr>
          <w:noProof/>
        </w:rPr>
        <w:fldChar w:fldCharType="separate"/>
      </w:r>
      <w:r>
        <w:rPr>
          <w:noProof/>
        </w:rPr>
        <w:t>14</w:t>
      </w:r>
      <w:r>
        <w:rPr>
          <w:noProof/>
        </w:rPr>
        <w:fldChar w:fldCharType="end"/>
      </w:r>
    </w:p>
    <w:p w14:paraId="34C2C600" w14:textId="16609E17" w:rsidR="00531166" w:rsidRDefault="00531166">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_Toc133482795 \h </w:instrText>
      </w:r>
      <w:r>
        <w:rPr>
          <w:noProof/>
        </w:rPr>
      </w:r>
      <w:r>
        <w:rPr>
          <w:noProof/>
        </w:rPr>
        <w:fldChar w:fldCharType="separate"/>
      </w:r>
      <w:r>
        <w:rPr>
          <w:noProof/>
        </w:rPr>
        <w:t>14</w:t>
      </w:r>
      <w:r>
        <w:rPr>
          <w:noProof/>
        </w:rPr>
        <w:fldChar w:fldCharType="end"/>
      </w:r>
    </w:p>
    <w:p w14:paraId="2F32C54B" w14:textId="1D8D4C80" w:rsidR="00531166" w:rsidRDefault="00531166">
      <w:pPr>
        <w:pStyle w:val="TOC4"/>
        <w:rPr>
          <w:rFonts w:asciiTheme="minorHAnsi" w:eastAsiaTheme="minorEastAsia" w:hAnsiTheme="minorHAnsi" w:cstheme="minorBidi"/>
          <w:noProof/>
          <w:sz w:val="22"/>
          <w:szCs w:val="22"/>
          <w:lang w:val="en-US" w:eastAsia="zh-CN"/>
        </w:rPr>
      </w:pPr>
      <w:r>
        <w:rPr>
          <w:noProof/>
        </w:rPr>
        <w:t>5.1.1.</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_Toc133482796 \h </w:instrText>
      </w:r>
      <w:r>
        <w:rPr>
          <w:noProof/>
        </w:rPr>
      </w:r>
      <w:r>
        <w:rPr>
          <w:noProof/>
        </w:rPr>
        <w:fldChar w:fldCharType="separate"/>
      </w:r>
      <w:r>
        <w:rPr>
          <w:noProof/>
        </w:rPr>
        <w:t>14</w:t>
      </w:r>
      <w:r>
        <w:rPr>
          <w:noProof/>
        </w:rPr>
        <w:fldChar w:fldCharType="end"/>
      </w:r>
    </w:p>
    <w:p w14:paraId="49C7992D" w14:textId="7ABA0115" w:rsidR="00531166" w:rsidRDefault="00531166">
      <w:pPr>
        <w:pStyle w:val="TOC4"/>
        <w:rPr>
          <w:rFonts w:asciiTheme="minorHAnsi" w:eastAsiaTheme="minorEastAsia" w:hAnsiTheme="minorHAnsi" w:cstheme="minorBidi"/>
          <w:noProof/>
          <w:sz w:val="22"/>
          <w:szCs w:val="22"/>
          <w:lang w:val="en-US" w:eastAsia="zh-CN"/>
        </w:rPr>
      </w:pPr>
      <w:r>
        <w:rPr>
          <w:noProof/>
        </w:rPr>
        <w:t>5.1.</w:t>
      </w:r>
      <w:r w:rsidRPr="00A364EA">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_Toc133482797 \h </w:instrText>
      </w:r>
      <w:r>
        <w:rPr>
          <w:noProof/>
        </w:rPr>
      </w:r>
      <w:r>
        <w:rPr>
          <w:noProof/>
        </w:rPr>
        <w:fldChar w:fldCharType="separate"/>
      </w:r>
      <w:r>
        <w:rPr>
          <w:noProof/>
        </w:rPr>
        <w:t>14</w:t>
      </w:r>
      <w:r>
        <w:rPr>
          <w:noProof/>
        </w:rPr>
        <w:fldChar w:fldCharType="end"/>
      </w:r>
    </w:p>
    <w:p w14:paraId="094C1F67" w14:textId="7DF87058" w:rsidR="00531166" w:rsidRDefault="00531166">
      <w:pPr>
        <w:pStyle w:val="TOC5"/>
        <w:rPr>
          <w:rFonts w:asciiTheme="minorHAnsi" w:eastAsiaTheme="minorEastAsia" w:hAnsiTheme="minorHAnsi" w:cstheme="minorBidi"/>
          <w:noProof/>
          <w:sz w:val="22"/>
          <w:szCs w:val="22"/>
          <w:lang w:val="en-US" w:eastAsia="zh-CN"/>
        </w:rPr>
      </w:pPr>
      <w:r>
        <w:rPr>
          <w:noProof/>
        </w:rPr>
        <w:t>5.1.1</w:t>
      </w:r>
      <w:r w:rsidRPr="00A364EA">
        <w:rPr>
          <w:noProof/>
          <w:lang w:val="en-US"/>
        </w:rPr>
        <w:t>.2.1</w:t>
      </w:r>
      <w:r>
        <w:rPr>
          <w:rFonts w:asciiTheme="minorHAnsi" w:eastAsiaTheme="minorEastAsia" w:hAnsiTheme="minorHAnsi" w:cstheme="minorBidi"/>
          <w:noProof/>
          <w:sz w:val="22"/>
          <w:szCs w:val="22"/>
          <w:lang w:val="en-US" w:eastAsia="zh-CN"/>
        </w:rPr>
        <w:tab/>
      </w:r>
      <w:r>
        <w:rPr>
          <w:noProof/>
        </w:rPr>
        <w:t>Pre-</w:t>
      </w:r>
      <w:r w:rsidRPr="00A364EA">
        <w:rPr>
          <w:noProof/>
          <w:lang w:val="en-US"/>
        </w:rPr>
        <w:t>processed</w:t>
      </w:r>
      <w:r>
        <w:rPr>
          <w:noProof/>
        </w:rPr>
        <w:t xml:space="preserve"> event data for ML training</w:t>
      </w:r>
      <w:r>
        <w:rPr>
          <w:noProof/>
        </w:rPr>
        <w:tab/>
      </w:r>
      <w:r>
        <w:rPr>
          <w:noProof/>
        </w:rPr>
        <w:fldChar w:fldCharType="begin"/>
      </w:r>
      <w:r>
        <w:rPr>
          <w:noProof/>
        </w:rPr>
        <w:instrText xml:space="preserve"> PAGEREF _Toc133482798 \h </w:instrText>
      </w:r>
      <w:r>
        <w:rPr>
          <w:noProof/>
        </w:rPr>
      </w:r>
      <w:r>
        <w:rPr>
          <w:noProof/>
        </w:rPr>
        <w:fldChar w:fldCharType="separate"/>
      </w:r>
      <w:r>
        <w:rPr>
          <w:noProof/>
        </w:rPr>
        <w:t>14</w:t>
      </w:r>
      <w:r>
        <w:rPr>
          <w:noProof/>
        </w:rPr>
        <w:fldChar w:fldCharType="end"/>
      </w:r>
    </w:p>
    <w:p w14:paraId="485D73E8" w14:textId="1ECE9525" w:rsidR="00531166" w:rsidRDefault="00531166">
      <w:pPr>
        <w:pStyle w:val="TOC4"/>
        <w:rPr>
          <w:rFonts w:asciiTheme="minorHAnsi" w:eastAsiaTheme="minorEastAsia" w:hAnsiTheme="minorHAnsi" w:cstheme="minorBidi"/>
          <w:noProof/>
          <w:sz w:val="22"/>
          <w:szCs w:val="22"/>
          <w:lang w:val="en-US" w:eastAsia="zh-CN"/>
        </w:rPr>
      </w:pPr>
      <w:r>
        <w:rPr>
          <w:noProof/>
        </w:rPr>
        <w:t>5.1.1</w:t>
      </w:r>
      <w:r w:rsidRPr="00A364EA">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_Toc133482799 \h </w:instrText>
      </w:r>
      <w:r>
        <w:rPr>
          <w:noProof/>
        </w:rPr>
      </w:r>
      <w:r>
        <w:rPr>
          <w:noProof/>
        </w:rPr>
        <w:fldChar w:fldCharType="separate"/>
      </w:r>
      <w:r>
        <w:rPr>
          <w:noProof/>
        </w:rPr>
        <w:t>15</w:t>
      </w:r>
      <w:r>
        <w:rPr>
          <w:noProof/>
        </w:rPr>
        <w:fldChar w:fldCharType="end"/>
      </w:r>
    </w:p>
    <w:p w14:paraId="44345BAE" w14:textId="6B1607BA" w:rsidR="00531166" w:rsidRDefault="00531166">
      <w:pPr>
        <w:pStyle w:val="TOC4"/>
        <w:rPr>
          <w:rFonts w:asciiTheme="minorHAnsi" w:eastAsiaTheme="minorEastAsia" w:hAnsiTheme="minorHAnsi" w:cstheme="minorBidi"/>
          <w:noProof/>
          <w:sz w:val="22"/>
          <w:szCs w:val="22"/>
          <w:lang w:val="en-US" w:eastAsia="zh-CN"/>
        </w:rPr>
      </w:pPr>
      <w:r>
        <w:rPr>
          <w:noProof/>
        </w:rPr>
        <w:t>5.1.1</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_Toc133482800 \h </w:instrText>
      </w:r>
      <w:r>
        <w:rPr>
          <w:noProof/>
        </w:rPr>
      </w:r>
      <w:r>
        <w:rPr>
          <w:noProof/>
        </w:rPr>
        <w:fldChar w:fldCharType="separate"/>
      </w:r>
      <w:r>
        <w:rPr>
          <w:noProof/>
        </w:rPr>
        <w:t>15</w:t>
      </w:r>
      <w:r>
        <w:rPr>
          <w:noProof/>
        </w:rPr>
        <w:fldChar w:fldCharType="end"/>
      </w:r>
    </w:p>
    <w:p w14:paraId="27ADF83B" w14:textId="182DEF9C" w:rsidR="00531166" w:rsidRDefault="00531166">
      <w:pPr>
        <w:pStyle w:val="TOC4"/>
        <w:rPr>
          <w:rFonts w:asciiTheme="minorHAnsi" w:eastAsiaTheme="minorEastAsia" w:hAnsiTheme="minorHAnsi" w:cstheme="minorBidi"/>
          <w:noProof/>
          <w:sz w:val="22"/>
          <w:szCs w:val="22"/>
          <w:lang w:val="en-US" w:eastAsia="zh-CN"/>
        </w:rPr>
      </w:pPr>
      <w:r>
        <w:rPr>
          <w:noProof/>
        </w:rPr>
        <w:t>5.1.1</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_Toc133482801 \h </w:instrText>
      </w:r>
      <w:r>
        <w:rPr>
          <w:noProof/>
        </w:rPr>
      </w:r>
      <w:r>
        <w:rPr>
          <w:noProof/>
        </w:rPr>
        <w:fldChar w:fldCharType="separate"/>
      </w:r>
      <w:r>
        <w:rPr>
          <w:noProof/>
        </w:rPr>
        <w:t>17</w:t>
      </w:r>
      <w:r>
        <w:rPr>
          <w:noProof/>
        </w:rPr>
        <w:fldChar w:fldCharType="end"/>
      </w:r>
    </w:p>
    <w:p w14:paraId="5818B6FD" w14:textId="5340806E" w:rsidR="00531166" w:rsidRDefault="00531166">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_Toc133482802 \h </w:instrText>
      </w:r>
      <w:r>
        <w:rPr>
          <w:noProof/>
        </w:rPr>
      </w:r>
      <w:r>
        <w:rPr>
          <w:noProof/>
        </w:rPr>
        <w:fldChar w:fldCharType="separate"/>
      </w:r>
      <w:r>
        <w:rPr>
          <w:noProof/>
        </w:rPr>
        <w:t>17</w:t>
      </w:r>
      <w:r>
        <w:rPr>
          <w:noProof/>
        </w:rPr>
        <w:fldChar w:fldCharType="end"/>
      </w:r>
    </w:p>
    <w:p w14:paraId="4730F3A8" w14:textId="2A0AB274" w:rsidR="00531166" w:rsidRDefault="00531166">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_Toc133482803 \h </w:instrText>
      </w:r>
      <w:r>
        <w:rPr>
          <w:noProof/>
        </w:rPr>
      </w:r>
      <w:r>
        <w:rPr>
          <w:noProof/>
        </w:rPr>
        <w:fldChar w:fldCharType="separate"/>
      </w:r>
      <w:r>
        <w:rPr>
          <w:noProof/>
        </w:rPr>
        <w:t>17</w:t>
      </w:r>
      <w:r>
        <w:rPr>
          <w:noProof/>
        </w:rPr>
        <w:fldChar w:fldCharType="end"/>
      </w:r>
    </w:p>
    <w:p w14:paraId="3C005583" w14:textId="0376718A" w:rsidR="00531166" w:rsidRDefault="00531166">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_Toc133482804 \h </w:instrText>
      </w:r>
      <w:r>
        <w:rPr>
          <w:noProof/>
        </w:rPr>
      </w:r>
      <w:r>
        <w:rPr>
          <w:noProof/>
        </w:rPr>
        <w:fldChar w:fldCharType="separate"/>
      </w:r>
      <w:r>
        <w:rPr>
          <w:noProof/>
        </w:rPr>
        <w:t>17</w:t>
      </w:r>
      <w:r>
        <w:rPr>
          <w:noProof/>
        </w:rPr>
        <w:fldChar w:fldCharType="end"/>
      </w:r>
    </w:p>
    <w:p w14:paraId="73DD687D" w14:textId="5A36C5CB" w:rsidR="00531166" w:rsidRDefault="00531166">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A364EA">
        <w:rPr>
          <w:noProof/>
          <w:lang w:val="en-US"/>
        </w:rPr>
        <w:t>validation</w:t>
      </w:r>
      <w:r>
        <w:rPr>
          <w:noProof/>
        </w:rPr>
        <w:t xml:space="preserve"> performance reporting</w:t>
      </w:r>
      <w:r>
        <w:rPr>
          <w:noProof/>
        </w:rPr>
        <w:tab/>
      </w:r>
      <w:r>
        <w:rPr>
          <w:noProof/>
        </w:rPr>
        <w:fldChar w:fldCharType="begin"/>
      </w:r>
      <w:r>
        <w:rPr>
          <w:noProof/>
        </w:rPr>
        <w:instrText xml:space="preserve"> PAGEREF _Toc133482805 \h </w:instrText>
      </w:r>
      <w:r>
        <w:rPr>
          <w:noProof/>
        </w:rPr>
      </w:r>
      <w:r>
        <w:rPr>
          <w:noProof/>
        </w:rPr>
        <w:fldChar w:fldCharType="separate"/>
      </w:r>
      <w:r>
        <w:rPr>
          <w:noProof/>
        </w:rPr>
        <w:t>17</w:t>
      </w:r>
      <w:r>
        <w:rPr>
          <w:noProof/>
        </w:rPr>
        <w:fldChar w:fldCharType="end"/>
      </w:r>
    </w:p>
    <w:p w14:paraId="0FFE84D1" w14:textId="7BA5273A" w:rsidR="00531166" w:rsidRDefault="00531166">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_Toc133482806 \h </w:instrText>
      </w:r>
      <w:r>
        <w:rPr>
          <w:noProof/>
        </w:rPr>
      </w:r>
      <w:r>
        <w:rPr>
          <w:noProof/>
        </w:rPr>
        <w:fldChar w:fldCharType="separate"/>
      </w:r>
      <w:r>
        <w:rPr>
          <w:noProof/>
        </w:rPr>
        <w:t>17</w:t>
      </w:r>
      <w:r>
        <w:rPr>
          <w:noProof/>
        </w:rPr>
        <w:fldChar w:fldCharType="end"/>
      </w:r>
    </w:p>
    <w:p w14:paraId="3239EDB7" w14:textId="41852817" w:rsidR="00531166" w:rsidRDefault="00531166">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_Toc133482807 \h </w:instrText>
      </w:r>
      <w:r>
        <w:rPr>
          <w:noProof/>
        </w:rPr>
      </w:r>
      <w:r>
        <w:rPr>
          <w:noProof/>
        </w:rPr>
        <w:fldChar w:fldCharType="separate"/>
      </w:r>
      <w:r>
        <w:rPr>
          <w:noProof/>
        </w:rPr>
        <w:t>17</w:t>
      </w:r>
      <w:r>
        <w:rPr>
          <w:noProof/>
        </w:rPr>
        <w:fldChar w:fldCharType="end"/>
      </w:r>
    </w:p>
    <w:p w14:paraId="73614A43" w14:textId="3A2E3069" w:rsidR="00531166" w:rsidRDefault="00531166">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A364EA">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_Toc133482808 \h </w:instrText>
      </w:r>
      <w:r>
        <w:rPr>
          <w:noProof/>
        </w:rPr>
      </w:r>
      <w:r>
        <w:rPr>
          <w:noProof/>
        </w:rPr>
        <w:fldChar w:fldCharType="separate"/>
      </w:r>
      <w:r>
        <w:rPr>
          <w:noProof/>
        </w:rPr>
        <w:t>17</w:t>
      </w:r>
      <w:r>
        <w:rPr>
          <w:noProof/>
        </w:rPr>
        <w:fldChar w:fldCharType="end"/>
      </w:r>
    </w:p>
    <w:p w14:paraId="766AE2CC" w14:textId="169DF7FB" w:rsidR="00531166" w:rsidRDefault="00531166">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_Toc133482809 \h </w:instrText>
      </w:r>
      <w:r>
        <w:rPr>
          <w:noProof/>
        </w:rPr>
      </w:r>
      <w:r>
        <w:rPr>
          <w:noProof/>
        </w:rPr>
        <w:fldChar w:fldCharType="separate"/>
      </w:r>
      <w:r>
        <w:rPr>
          <w:noProof/>
        </w:rPr>
        <w:t>18</w:t>
      </w:r>
      <w:r>
        <w:rPr>
          <w:noProof/>
        </w:rPr>
        <w:fldChar w:fldCharType="end"/>
      </w:r>
    </w:p>
    <w:p w14:paraId="7D8BB30D" w14:textId="5B0549C7" w:rsidR="00531166" w:rsidRDefault="00531166">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_Toc133482810 \h </w:instrText>
      </w:r>
      <w:r>
        <w:rPr>
          <w:noProof/>
        </w:rPr>
      </w:r>
      <w:r>
        <w:rPr>
          <w:noProof/>
        </w:rPr>
        <w:fldChar w:fldCharType="separate"/>
      </w:r>
      <w:r>
        <w:rPr>
          <w:noProof/>
        </w:rPr>
        <w:t>18</w:t>
      </w:r>
      <w:r>
        <w:rPr>
          <w:noProof/>
        </w:rPr>
        <w:fldChar w:fldCharType="end"/>
      </w:r>
    </w:p>
    <w:p w14:paraId="7360FF2B" w14:textId="7E969E8C" w:rsidR="00531166" w:rsidRDefault="00531166">
      <w:pPr>
        <w:pStyle w:val="TOC4"/>
        <w:rPr>
          <w:rFonts w:asciiTheme="minorHAnsi" w:eastAsiaTheme="minorEastAsia" w:hAnsiTheme="minorHAnsi" w:cstheme="minorBidi"/>
          <w:noProof/>
          <w:sz w:val="22"/>
          <w:szCs w:val="22"/>
          <w:lang w:val="en-US" w:eastAsia="zh-CN"/>
        </w:rPr>
      </w:pPr>
      <w:r>
        <w:rPr>
          <w:noProof/>
        </w:rPr>
        <w:t>5.1.3.</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_Toc133482811 \h </w:instrText>
      </w:r>
      <w:r>
        <w:rPr>
          <w:noProof/>
        </w:rPr>
      </w:r>
      <w:r>
        <w:rPr>
          <w:noProof/>
        </w:rPr>
        <w:fldChar w:fldCharType="separate"/>
      </w:r>
      <w:r>
        <w:rPr>
          <w:noProof/>
        </w:rPr>
        <w:t>18</w:t>
      </w:r>
      <w:r>
        <w:rPr>
          <w:noProof/>
        </w:rPr>
        <w:fldChar w:fldCharType="end"/>
      </w:r>
    </w:p>
    <w:p w14:paraId="6B2A01CA" w14:textId="196FD10F" w:rsidR="00531166" w:rsidRDefault="00531166">
      <w:pPr>
        <w:pStyle w:val="TOC4"/>
        <w:rPr>
          <w:rFonts w:asciiTheme="minorHAnsi" w:eastAsiaTheme="minorEastAsia" w:hAnsiTheme="minorHAnsi" w:cstheme="minorBidi"/>
          <w:noProof/>
          <w:sz w:val="22"/>
          <w:szCs w:val="22"/>
          <w:lang w:val="en-US" w:eastAsia="zh-CN"/>
        </w:rPr>
      </w:pPr>
      <w:r>
        <w:rPr>
          <w:noProof/>
        </w:rPr>
        <w:t>5.1.3</w:t>
      </w:r>
      <w:r w:rsidRPr="00A364EA">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_Toc133482812 \h </w:instrText>
      </w:r>
      <w:r>
        <w:rPr>
          <w:noProof/>
        </w:rPr>
      </w:r>
      <w:r>
        <w:rPr>
          <w:noProof/>
        </w:rPr>
        <w:fldChar w:fldCharType="separate"/>
      </w:r>
      <w:r>
        <w:rPr>
          <w:noProof/>
        </w:rPr>
        <w:t>18</w:t>
      </w:r>
      <w:r>
        <w:rPr>
          <w:noProof/>
        </w:rPr>
        <w:fldChar w:fldCharType="end"/>
      </w:r>
    </w:p>
    <w:p w14:paraId="4593953F" w14:textId="46814DCB" w:rsidR="00531166" w:rsidRDefault="00531166">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A364EA">
        <w:rPr>
          <w:noProof/>
          <w:lang w:val="en-US"/>
        </w:rPr>
        <w:t>requested</w:t>
      </w:r>
      <w:r>
        <w:rPr>
          <w:noProof/>
        </w:rPr>
        <w:t xml:space="preserve"> ML entity testing</w:t>
      </w:r>
      <w:r>
        <w:rPr>
          <w:noProof/>
        </w:rPr>
        <w:tab/>
      </w:r>
      <w:r>
        <w:rPr>
          <w:noProof/>
        </w:rPr>
        <w:fldChar w:fldCharType="begin"/>
      </w:r>
      <w:r>
        <w:rPr>
          <w:noProof/>
        </w:rPr>
        <w:instrText xml:space="preserve"> PAGEREF _Toc133482813 \h </w:instrText>
      </w:r>
      <w:r>
        <w:rPr>
          <w:noProof/>
        </w:rPr>
      </w:r>
      <w:r>
        <w:rPr>
          <w:noProof/>
        </w:rPr>
        <w:fldChar w:fldCharType="separate"/>
      </w:r>
      <w:r>
        <w:rPr>
          <w:noProof/>
        </w:rPr>
        <w:t>18</w:t>
      </w:r>
      <w:r>
        <w:rPr>
          <w:noProof/>
        </w:rPr>
        <w:fldChar w:fldCharType="end"/>
      </w:r>
    </w:p>
    <w:p w14:paraId="49D17D42" w14:textId="04CE12B4" w:rsidR="00531166" w:rsidRDefault="00531166">
      <w:pPr>
        <w:pStyle w:val="TOC5"/>
        <w:rPr>
          <w:rFonts w:asciiTheme="minorHAnsi" w:eastAsiaTheme="minorEastAsia" w:hAnsiTheme="minorHAnsi" w:cstheme="minorBidi"/>
          <w:noProof/>
          <w:sz w:val="22"/>
          <w:szCs w:val="22"/>
          <w:lang w:val="en-US" w:eastAsia="zh-CN"/>
        </w:rPr>
      </w:pPr>
      <w:r>
        <w:rPr>
          <w:noProof/>
        </w:rPr>
        <w:t>5.1.3</w:t>
      </w:r>
      <w:r w:rsidRPr="00A364EA">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A364EA">
        <w:rPr>
          <w:noProof/>
          <w:lang w:val="en-US"/>
        </w:rPr>
        <w:t>entity</w:t>
      </w:r>
      <w:r>
        <w:rPr>
          <w:noProof/>
        </w:rPr>
        <w:t xml:space="preserve"> testing</w:t>
      </w:r>
      <w:r>
        <w:rPr>
          <w:noProof/>
        </w:rPr>
        <w:tab/>
      </w:r>
      <w:r>
        <w:rPr>
          <w:noProof/>
        </w:rPr>
        <w:fldChar w:fldCharType="begin"/>
      </w:r>
      <w:r>
        <w:rPr>
          <w:noProof/>
        </w:rPr>
        <w:instrText xml:space="preserve"> PAGEREF _Toc133482814 \h </w:instrText>
      </w:r>
      <w:r>
        <w:rPr>
          <w:noProof/>
        </w:rPr>
      </w:r>
      <w:r>
        <w:rPr>
          <w:noProof/>
        </w:rPr>
        <w:fldChar w:fldCharType="separate"/>
      </w:r>
      <w:r>
        <w:rPr>
          <w:noProof/>
        </w:rPr>
        <w:t>19</w:t>
      </w:r>
      <w:r>
        <w:rPr>
          <w:noProof/>
        </w:rPr>
        <w:fldChar w:fldCharType="end"/>
      </w:r>
    </w:p>
    <w:p w14:paraId="04BF31FC" w14:textId="5C03D682" w:rsidR="00531166" w:rsidRDefault="00531166">
      <w:pPr>
        <w:pStyle w:val="TOC5"/>
        <w:rPr>
          <w:rFonts w:asciiTheme="minorHAnsi" w:eastAsiaTheme="minorEastAsia" w:hAnsiTheme="minorHAnsi" w:cstheme="minorBidi"/>
          <w:noProof/>
          <w:sz w:val="22"/>
          <w:szCs w:val="22"/>
          <w:lang w:val="en-US" w:eastAsia="zh-CN"/>
        </w:rPr>
      </w:pPr>
      <w:r>
        <w:rPr>
          <w:noProof/>
        </w:rPr>
        <w:t>5.1.3</w:t>
      </w:r>
      <w:r w:rsidRPr="00A364EA">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_Toc133482815 \h </w:instrText>
      </w:r>
      <w:r>
        <w:rPr>
          <w:noProof/>
        </w:rPr>
      </w:r>
      <w:r>
        <w:rPr>
          <w:noProof/>
        </w:rPr>
        <w:fldChar w:fldCharType="separate"/>
      </w:r>
      <w:r>
        <w:rPr>
          <w:noProof/>
        </w:rPr>
        <w:t>19</w:t>
      </w:r>
      <w:r>
        <w:rPr>
          <w:noProof/>
        </w:rPr>
        <w:fldChar w:fldCharType="end"/>
      </w:r>
    </w:p>
    <w:p w14:paraId="35ED3E54" w14:textId="539700C4" w:rsidR="00531166" w:rsidRDefault="00531166">
      <w:pPr>
        <w:pStyle w:val="TOC5"/>
        <w:rPr>
          <w:rFonts w:asciiTheme="minorHAnsi" w:eastAsiaTheme="minorEastAsia" w:hAnsiTheme="minorHAnsi" w:cstheme="minorBidi"/>
          <w:noProof/>
          <w:sz w:val="22"/>
          <w:szCs w:val="22"/>
          <w:lang w:val="en-US" w:eastAsia="zh-CN"/>
        </w:rPr>
      </w:pPr>
      <w:r>
        <w:rPr>
          <w:noProof/>
        </w:rPr>
        <w:t>5.1.3</w:t>
      </w:r>
      <w:r w:rsidRPr="00A364EA">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_Toc133482816 \h </w:instrText>
      </w:r>
      <w:r>
        <w:rPr>
          <w:noProof/>
        </w:rPr>
      </w:r>
      <w:r>
        <w:rPr>
          <w:noProof/>
        </w:rPr>
        <w:fldChar w:fldCharType="separate"/>
      </w:r>
      <w:r>
        <w:rPr>
          <w:noProof/>
        </w:rPr>
        <w:t>19</w:t>
      </w:r>
      <w:r>
        <w:rPr>
          <w:noProof/>
        </w:rPr>
        <w:fldChar w:fldCharType="end"/>
      </w:r>
    </w:p>
    <w:p w14:paraId="697CF5AE" w14:textId="3BB9B061" w:rsidR="00531166" w:rsidRDefault="00531166">
      <w:pPr>
        <w:pStyle w:val="TOC4"/>
        <w:rPr>
          <w:rFonts w:asciiTheme="minorHAnsi" w:eastAsiaTheme="minorEastAsia" w:hAnsiTheme="minorHAnsi" w:cstheme="minorBidi"/>
          <w:noProof/>
          <w:sz w:val="22"/>
          <w:szCs w:val="22"/>
          <w:lang w:val="en-US" w:eastAsia="zh-CN"/>
        </w:rPr>
      </w:pPr>
      <w:r>
        <w:rPr>
          <w:noProof/>
        </w:rPr>
        <w:t>5.1.3</w:t>
      </w:r>
      <w:r w:rsidRPr="00A364EA">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_Toc133482817 \h </w:instrText>
      </w:r>
      <w:r>
        <w:rPr>
          <w:noProof/>
        </w:rPr>
      </w:r>
      <w:r>
        <w:rPr>
          <w:noProof/>
        </w:rPr>
        <w:fldChar w:fldCharType="separate"/>
      </w:r>
      <w:r>
        <w:rPr>
          <w:noProof/>
        </w:rPr>
        <w:t>19</w:t>
      </w:r>
      <w:r>
        <w:rPr>
          <w:noProof/>
        </w:rPr>
        <w:fldChar w:fldCharType="end"/>
      </w:r>
    </w:p>
    <w:p w14:paraId="79E9F3E4" w14:textId="4CD023F9" w:rsidR="00531166" w:rsidRDefault="00531166">
      <w:pPr>
        <w:pStyle w:val="TOC4"/>
        <w:rPr>
          <w:rFonts w:asciiTheme="minorHAnsi" w:eastAsiaTheme="minorEastAsia" w:hAnsiTheme="minorHAnsi" w:cstheme="minorBidi"/>
          <w:noProof/>
          <w:sz w:val="22"/>
          <w:szCs w:val="22"/>
          <w:lang w:val="en-US" w:eastAsia="zh-CN"/>
        </w:rPr>
      </w:pPr>
      <w:r>
        <w:rPr>
          <w:noProof/>
        </w:rPr>
        <w:t>5.1.3</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_Toc133482818 \h </w:instrText>
      </w:r>
      <w:r>
        <w:rPr>
          <w:noProof/>
        </w:rPr>
      </w:r>
      <w:r>
        <w:rPr>
          <w:noProof/>
        </w:rPr>
        <w:fldChar w:fldCharType="separate"/>
      </w:r>
      <w:r>
        <w:rPr>
          <w:noProof/>
        </w:rPr>
        <w:t>20</w:t>
      </w:r>
      <w:r>
        <w:rPr>
          <w:noProof/>
        </w:rPr>
        <w:fldChar w:fldCharType="end"/>
      </w:r>
    </w:p>
    <w:p w14:paraId="1F3E704F" w14:textId="2A83A275" w:rsidR="00531166" w:rsidRDefault="00531166">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A364EA">
        <w:rPr>
          <w:noProof/>
          <w:lang w:val="en-US"/>
        </w:rPr>
        <w:t>solution</w:t>
      </w:r>
      <w:r>
        <w:rPr>
          <w:noProof/>
        </w:rPr>
        <w:tab/>
      </w:r>
      <w:r>
        <w:rPr>
          <w:noProof/>
        </w:rPr>
        <w:fldChar w:fldCharType="begin"/>
      </w:r>
      <w:r>
        <w:rPr>
          <w:noProof/>
        </w:rPr>
        <w:instrText xml:space="preserve"> PAGEREF _Toc133482819 \h </w:instrText>
      </w:r>
      <w:r>
        <w:rPr>
          <w:noProof/>
        </w:rPr>
      </w:r>
      <w:r>
        <w:rPr>
          <w:noProof/>
        </w:rPr>
        <w:fldChar w:fldCharType="separate"/>
      </w:r>
      <w:r>
        <w:rPr>
          <w:noProof/>
        </w:rPr>
        <w:t>20</w:t>
      </w:r>
      <w:r>
        <w:rPr>
          <w:noProof/>
        </w:rPr>
        <w:fldChar w:fldCharType="end"/>
      </w:r>
    </w:p>
    <w:p w14:paraId="3967518E" w14:textId="40686974" w:rsidR="00531166" w:rsidRDefault="00531166">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_Toc133482820 \h </w:instrText>
      </w:r>
      <w:r>
        <w:rPr>
          <w:noProof/>
        </w:rPr>
      </w:r>
      <w:r>
        <w:rPr>
          <w:noProof/>
        </w:rPr>
        <w:fldChar w:fldCharType="separate"/>
      </w:r>
      <w:r>
        <w:rPr>
          <w:noProof/>
        </w:rPr>
        <w:t>21</w:t>
      </w:r>
      <w:r>
        <w:rPr>
          <w:noProof/>
        </w:rPr>
        <w:fldChar w:fldCharType="end"/>
      </w:r>
    </w:p>
    <w:p w14:paraId="4BB079AB" w14:textId="3E307553" w:rsidR="00531166" w:rsidRDefault="00531166">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A364EA">
        <w:rPr>
          <w:rFonts w:cs="Arial"/>
          <w:bCs/>
          <w:noProof/>
        </w:rPr>
        <w:t xml:space="preserve">ML </w:t>
      </w:r>
      <w:r>
        <w:rPr>
          <w:noProof/>
        </w:rPr>
        <w:t>entity</w:t>
      </w:r>
      <w:r w:rsidRPr="00A364EA">
        <w:rPr>
          <w:rFonts w:cs="Arial"/>
          <w:bCs/>
          <w:noProof/>
        </w:rPr>
        <w:t xml:space="preserve"> re-training</w:t>
      </w:r>
      <w:r>
        <w:rPr>
          <w:noProof/>
        </w:rPr>
        <w:tab/>
      </w:r>
      <w:r>
        <w:rPr>
          <w:noProof/>
        </w:rPr>
        <w:fldChar w:fldCharType="begin"/>
      </w:r>
      <w:r>
        <w:rPr>
          <w:noProof/>
        </w:rPr>
        <w:instrText xml:space="preserve"> PAGEREF _Toc133482821 \h </w:instrText>
      </w:r>
      <w:r>
        <w:rPr>
          <w:noProof/>
        </w:rPr>
      </w:r>
      <w:r>
        <w:rPr>
          <w:noProof/>
        </w:rPr>
        <w:fldChar w:fldCharType="separate"/>
      </w:r>
      <w:r>
        <w:rPr>
          <w:noProof/>
        </w:rPr>
        <w:t>22</w:t>
      </w:r>
      <w:r>
        <w:rPr>
          <w:noProof/>
        </w:rPr>
        <w:fldChar w:fldCharType="end"/>
      </w:r>
    </w:p>
    <w:p w14:paraId="4C388118" w14:textId="4D29BA2C" w:rsidR="00531166" w:rsidRDefault="00531166">
      <w:pPr>
        <w:pStyle w:val="TOC4"/>
        <w:rPr>
          <w:rFonts w:asciiTheme="minorHAnsi" w:eastAsiaTheme="minorEastAsia" w:hAnsiTheme="minorHAnsi" w:cstheme="minorBidi"/>
          <w:noProof/>
          <w:sz w:val="22"/>
          <w:szCs w:val="22"/>
          <w:lang w:val="en-US" w:eastAsia="zh-CN"/>
        </w:rPr>
      </w:pPr>
      <w:r>
        <w:rPr>
          <w:noProof/>
        </w:rPr>
        <w:t>5.1.4.</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_Toc133482822 \h </w:instrText>
      </w:r>
      <w:r>
        <w:rPr>
          <w:noProof/>
        </w:rPr>
      </w:r>
      <w:r>
        <w:rPr>
          <w:noProof/>
        </w:rPr>
        <w:fldChar w:fldCharType="separate"/>
      </w:r>
      <w:r>
        <w:rPr>
          <w:noProof/>
        </w:rPr>
        <w:t>22</w:t>
      </w:r>
      <w:r>
        <w:rPr>
          <w:noProof/>
        </w:rPr>
        <w:fldChar w:fldCharType="end"/>
      </w:r>
    </w:p>
    <w:p w14:paraId="2EBD45BE" w14:textId="79A724DD"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_Toc133482823 \h </w:instrText>
      </w:r>
      <w:r>
        <w:rPr>
          <w:noProof/>
        </w:rPr>
      </w:r>
      <w:r>
        <w:rPr>
          <w:noProof/>
        </w:rPr>
        <w:fldChar w:fldCharType="separate"/>
      </w:r>
      <w:r>
        <w:rPr>
          <w:noProof/>
        </w:rPr>
        <w:t>22</w:t>
      </w:r>
      <w:r>
        <w:rPr>
          <w:noProof/>
        </w:rPr>
        <w:fldChar w:fldCharType="end"/>
      </w:r>
    </w:p>
    <w:p w14:paraId="2E296390" w14:textId="08CBEA42" w:rsidR="00531166" w:rsidRDefault="00531166">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_Toc133482824 \h </w:instrText>
      </w:r>
      <w:r>
        <w:rPr>
          <w:noProof/>
        </w:rPr>
      </w:r>
      <w:r>
        <w:rPr>
          <w:noProof/>
        </w:rPr>
        <w:fldChar w:fldCharType="separate"/>
      </w:r>
      <w:r>
        <w:rPr>
          <w:noProof/>
        </w:rPr>
        <w:t>22</w:t>
      </w:r>
      <w:r>
        <w:rPr>
          <w:noProof/>
        </w:rPr>
        <w:fldChar w:fldCharType="end"/>
      </w:r>
    </w:p>
    <w:p w14:paraId="04DD677A" w14:textId="0E5DF9CB"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_Toc133482825 \h </w:instrText>
      </w:r>
      <w:r>
        <w:rPr>
          <w:noProof/>
        </w:rPr>
      </w:r>
      <w:r>
        <w:rPr>
          <w:noProof/>
        </w:rPr>
        <w:fldChar w:fldCharType="separate"/>
      </w:r>
      <w:r>
        <w:rPr>
          <w:noProof/>
        </w:rPr>
        <w:t>22</w:t>
      </w:r>
      <w:r>
        <w:rPr>
          <w:noProof/>
        </w:rPr>
        <w:fldChar w:fldCharType="end"/>
      </w:r>
    </w:p>
    <w:p w14:paraId="3CD776D5" w14:textId="7BDCF5CD"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_Toc133482826 \h </w:instrText>
      </w:r>
      <w:r>
        <w:rPr>
          <w:noProof/>
        </w:rPr>
      </w:r>
      <w:r>
        <w:rPr>
          <w:noProof/>
        </w:rPr>
        <w:fldChar w:fldCharType="separate"/>
      </w:r>
      <w:r>
        <w:rPr>
          <w:noProof/>
        </w:rPr>
        <w:t>23</w:t>
      </w:r>
      <w:r>
        <w:rPr>
          <w:noProof/>
        </w:rPr>
        <w:fldChar w:fldCharType="end"/>
      </w:r>
    </w:p>
    <w:p w14:paraId="30F6961B" w14:textId="7EFFC961" w:rsidR="00531166" w:rsidRDefault="00531166">
      <w:pPr>
        <w:pStyle w:val="TOC5"/>
        <w:rPr>
          <w:rFonts w:asciiTheme="minorHAnsi" w:eastAsiaTheme="minorEastAsia" w:hAnsiTheme="minorHAnsi" w:cstheme="minorBidi"/>
          <w:noProof/>
          <w:sz w:val="22"/>
          <w:szCs w:val="22"/>
          <w:lang w:val="en-US" w:eastAsia="zh-CN"/>
        </w:rPr>
      </w:pPr>
      <w:r>
        <w:rPr>
          <w:noProof/>
        </w:rPr>
        <w:t>5.</w:t>
      </w:r>
      <w:r w:rsidRPr="00A364EA">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A364EA">
        <w:rPr>
          <w:noProof/>
          <w:lang w:val="en-US"/>
        </w:rPr>
        <w:t>Initiated</w:t>
      </w:r>
      <w:r>
        <w:rPr>
          <w:noProof/>
          <w:lang w:eastAsia="zh-CN"/>
        </w:rPr>
        <w:t xml:space="preserve"> Retraining</w:t>
      </w:r>
      <w:r>
        <w:rPr>
          <w:noProof/>
        </w:rPr>
        <w:tab/>
      </w:r>
      <w:r>
        <w:rPr>
          <w:noProof/>
        </w:rPr>
        <w:fldChar w:fldCharType="begin"/>
      </w:r>
      <w:r>
        <w:rPr>
          <w:noProof/>
        </w:rPr>
        <w:instrText xml:space="preserve"> PAGEREF _Toc133482827 \h </w:instrText>
      </w:r>
      <w:r>
        <w:rPr>
          <w:noProof/>
        </w:rPr>
      </w:r>
      <w:r>
        <w:rPr>
          <w:noProof/>
        </w:rPr>
        <w:fldChar w:fldCharType="separate"/>
      </w:r>
      <w:r>
        <w:rPr>
          <w:noProof/>
        </w:rPr>
        <w:t>23</w:t>
      </w:r>
      <w:r>
        <w:rPr>
          <w:noProof/>
        </w:rPr>
        <w:fldChar w:fldCharType="end"/>
      </w:r>
    </w:p>
    <w:p w14:paraId="7EE963A5" w14:textId="5D9DA97F" w:rsidR="00531166" w:rsidRDefault="00531166">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A364EA">
        <w:rPr>
          <w:noProof/>
          <w:lang w:val="en-US"/>
        </w:rPr>
        <w:t>ML</w:t>
      </w:r>
      <w:r>
        <w:rPr>
          <w:noProof/>
        </w:rPr>
        <w:t xml:space="preserve"> entity re-training</w:t>
      </w:r>
      <w:r>
        <w:rPr>
          <w:noProof/>
        </w:rPr>
        <w:tab/>
      </w:r>
      <w:r>
        <w:rPr>
          <w:noProof/>
        </w:rPr>
        <w:fldChar w:fldCharType="begin"/>
      </w:r>
      <w:r>
        <w:rPr>
          <w:noProof/>
        </w:rPr>
        <w:instrText xml:space="preserve"> PAGEREF _Toc133482828 \h </w:instrText>
      </w:r>
      <w:r>
        <w:rPr>
          <w:noProof/>
        </w:rPr>
      </w:r>
      <w:r>
        <w:rPr>
          <w:noProof/>
        </w:rPr>
        <w:fldChar w:fldCharType="separate"/>
      </w:r>
      <w:r>
        <w:rPr>
          <w:noProof/>
        </w:rPr>
        <w:t>23</w:t>
      </w:r>
      <w:r>
        <w:rPr>
          <w:noProof/>
        </w:rPr>
        <w:fldChar w:fldCharType="end"/>
      </w:r>
    </w:p>
    <w:p w14:paraId="5AA0A8FA" w14:textId="7622A14A"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_Toc133482829 \h </w:instrText>
      </w:r>
      <w:r>
        <w:rPr>
          <w:noProof/>
        </w:rPr>
      </w:r>
      <w:r>
        <w:rPr>
          <w:noProof/>
        </w:rPr>
        <w:fldChar w:fldCharType="separate"/>
      </w:r>
      <w:r>
        <w:rPr>
          <w:noProof/>
        </w:rPr>
        <w:t>24</w:t>
      </w:r>
      <w:r>
        <w:rPr>
          <w:noProof/>
        </w:rPr>
        <w:fldChar w:fldCharType="end"/>
      </w:r>
    </w:p>
    <w:p w14:paraId="607F585C" w14:textId="5D3813B6" w:rsidR="00531166" w:rsidRDefault="00531166">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_Toc133482830 \h </w:instrText>
      </w:r>
      <w:r>
        <w:rPr>
          <w:noProof/>
        </w:rPr>
      </w:r>
      <w:r>
        <w:rPr>
          <w:noProof/>
        </w:rPr>
        <w:fldChar w:fldCharType="separate"/>
      </w:r>
      <w:r>
        <w:rPr>
          <w:noProof/>
        </w:rPr>
        <w:t>24</w:t>
      </w:r>
      <w:r>
        <w:rPr>
          <w:noProof/>
        </w:rPr>
        <w:fldChar w:fldCharType="end"/>
      </w:r>
    </w:p>
    <w:p w14:paraId="106D9D96" w14:textId="45ADCCE0" w:rsidR="00531166" w:rsidRDefault="00531166">
      <w:pPr>
        <w:pStyle w:val="TOC4"/>
        <w:rPr>
          <w:rFonts w:asciiTheme="minorHAnsi" w:eastAsiaTheme="minorEastAsia" w:hAnsiTheme="minorHAnsi" w:cstheme="minorBidi"/>
          <w:noProof/>
          <w:sz w:val="22"/>
          <w:szCs w:val="22"/>
          <w:lang w:val="en-US" w:eastAsia="zh-CN"/>
        </w:rPr>
      </w:pPr>
      <w:r>
        <w:rPr>
          <w:noProof/>
        </w:rPr>
        <w:t>5.1.5.</w:t>
      </w:r>
      <w:r w:rsidRPr="00A364EA">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_Toc133482831 \h </w:instrText>
      </w:r>
      <w:r>
        <w:rPr>
          <w:noProof/>
        </w:rPr>
      </w:r>
      <w:r>
        <w:rPr>
          <w:noProof/>
        </w:rPr>
        <w:fldChar w:fldCharType="separate"/>
      </w:r>
      <w:r>
        <w:rPr>
          <w:noProof/>
        </w:rPr>
        <w:t>24</w:t>
      </w:r>
      <w:r>
        <w:rPr>
          <w:noProof/>
        </w:rPr>
        <w:fldChar w:fldCharType="end"/>
      </w:r>
    </w:p>
    <w:p w14:paraId="58434700" w14:textId="3F376824"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_Toc133482832 \h </w:instrText>
      </w:r>
      <w:r>
        <w:rPr>
          <w:noProof/>
        </w:rPr>
      </w:r>
      <w:r>
        <w:rPr>
          <w:noProof/>
        </w:rPr>
        <w:fldChar w:fldCharType="separate"/>
      </w:r>
      <w:r>
        <w:rPr>
          <w:noProof/>
        </w:rPr>
        <w:t>24</w:t>
      </w:r>
      <w:r>
        <w:rPr>
          <w:noProof/>
        </w:rPr>
        <w:fldChar w:fldCharType="end"/>
      </w:r>
    </w:p>
    <w:p w14:paraId="2807BE17" w14:textId="47B703B9" w:rsidR="00531166" w:rsidRDefault="00531166">
      <w:pPr>
        <w:pStyle w:val="TOC5"/>
        <w:rPr>
          <w:rFonts w:asciiTheme="minorHAnsi" w:eastAsiaTheme="minorEastAsia" w:hAnsiTheme="minorHAnsi" w:cstheme="minorBidi"/>
          <w:noProof/>
          <w:sz w:val="22"/>
          <w:szCs w:val="22"/>
          <w:lang w:val="en-US" w:eastAsia="zh-CN"/>
        </w:rPr>
      </w:pPr>
      <w:r>
        <w:rPr>
          <w:noProof/>
        </w:rPr>
        <w:t>5.</w:t>
      </w:r>
      <w:r w:rsidRPr="00A364EA">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_Toc133482833 \h </w:instrText>
      </w:r>
      <w:r>
        <w:rPr>
          <w:noProof/>
        </w:rPr>
      </w:r>
      <w:r>
        <w:rPr>
          <w:noProof/>
        </w:rPr>
        <w:fldChar w:fldCharType="separate"/>
      </w:r>
      <w:r>
        <w:rPr>
          <w:noProof/>
        </w:rPr>
        <w:t>24</w:t>
      </w:r>
      <w:r>
        <w:rPr>
          <w:noProof/>
        </w:rPr>
        <w:fldChar w:fldCharType="end"/>
      </w:r>
    </w:p>
    <w:p w14:paraId="4C145232" w14:textId="7A5C0DF9"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_Toc133482834 \h </w:instrText>
      </w:r>
      <w:r>
        <w:rPr>
          <w:noProof/>
        </w:rPr>
      </w:r>
      <w:r>
        <w:rPr>
          <w:noProof/>
        </w:rPr>
        <w:fldChar w:fldCharType="separate"/>
      </w:r>
      <w:r>
        <w:rPr>
          <w:noProof/>
        </w:rPr>
        <w:t>25</w:t>
      </w:r>
      <w:r>
        <w:rPr>
          <w:noProof/>
        </w:rPr>
        <w:fldChar w:fldCharType="end"/>
      </w:r>
    </w:p>
    <w:p w14:paraId="42A219D6" w14:textId="4DD8C2C1"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_Toc133482835 \h </w:instrText>
      </w:r>
      <w:r>
        <w:rPr>
          <w:noProof/>
        </w:rPr>
      </w:r>
      <w:r>
        <w:rPr>
          <w:noProof/>
        </w:rPr>
        <w:fldChar w:fldCharType="separate"/>
      </w:r>
      <w:r>
        <w:rPr>
          <w:noProof/>
        </w:rPr>
        <w:t>25</w:t>
      </w:r>
      <w:r>
        <w:rPr>
          <w:noProof/>
        </w:rPr>
        <w:fldChar w:fldCharType="end"/>
      </w:r>
    </w:p>
    <w:p w14:paraId="5FC60021" w14:textId="0D8F2AFB" w:rsidR="00531166" w:rsidRDefault="00531166">
      <w:pPr>
        <w:pStyle w:val="TOC5"/>
        <w:rPr>
          <w:rFonts w:asciiTheme="minorHAnsi" w:eastAsiaTheme="minorEastAsia" w:hAnsiTheme="minorHAnsi" w:cstheme="minorBidi"/>
          <w:noProof/>
          <w:sz w:val="22"/>
          <w:szCs w:val="22"/>
          <w:lang w:val="en-US" w:eastAsia="zh-CN"/>
        </w:rPr>
      </w:pPr>
      <w:r>
        <w:rPr>
          <w:noProof/>
        </w:rPr>
        <w:t>5.</w:t>
      </w:r>
      <w:r w:rsidRPr="00A364EA">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_Toc133482836 \h </w:instrText>
      </w:r>
      <w:r>
        <w:rPr>
          <w:noProof/>
        </w:rPr>
      </w:r>
      <w:r>
        <w:rPr>
          <w:noProof/>
        </w:rPr>
        <w:fldChar w:fldCharType="separate"/>
      </w:r>
      <w:r>
        <w:rPr>
          <w:noProof/>
        </w:rPr>
        <w:t>25</w:t>
      </w:r>
      <w:r>
        <w:rPr>
          <w:noProof/>
        </w:rPr>
        <w:fldChar w:fldCharType="end"/>
      </w:r>
    </w:p>
    <w:p w14:paraId="49FFE694" w14:textId="09513D2F"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_Toc133482837 \h </w:instrText>
      </w:r>
      <w:r>
        <w:rPr>
          <w:noProof/>
        </w:rPr>
      </w:r>
      <w:r>
        <w:rPr>
          <w:noProof/>
        </w:rPr>
        <w:fldChar w:fldCharType="separate"/>
      </w:r>
      <w:r>
        <w:rPr>
          <w:noProof/>
        </w:rPr>
        <w:t>25</w:t>
      </w:r>
      <w:r>
        <w:rPr>
          <w:noProof/>
        </w:rPr>
        <w:fldChar w:fldCharType="end"/>
      </w:r>
    </w:p>
    <w:p w14:paraId="793D8784" w14:textId="28A96596" w:rsidR="00531166" w:rsidRDefault="00531166">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_Toc133482838 \h </w:instrText>
      </w:r>
      <w:r>
        <w:rPr>
          <w:noProof/>
        </w:rPr>
      </w:r>
      <w:r>
        <w:rPr>
          <w:noProof/>
        </w:rPr>
        <w:fldChar w:fldCharType="separate"/>
      </w:r>
      <w:r>
        <w:rPr>
          <w:noProof/>
        </w:rPr>
        <w:t>26</w:t>
      </w:r>
      <w:r>
        <w:rPr>
          <w:noProof/>
        </w:rPr>
        <w:fldChar w:fldCharType="end"/>
      </w:r>
    </w:p>
    <w:p w14:paraId="4884C54B" w14:textId="0E095291" w:rsidR="00531166" w:rsidRDefault="00531166">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_Toc133482839 \h </w:instrText>
      </w:r>
      <w:r>
        <w:rPr>
          <w:noProof/>
        </w:rPr>
      </w:r>
      <w:r>
        <w:rPr>
          <w:noProof/>
        </w:rPr>
        <w:fldChar w:fldCharType="separate"/>
      </w:r>
      <w:r>
        <w:rPr>
          <w:noProof/>
        </w:rPr>
        <w:t>26</w:t>
      </w:r>
      <w:r>
        <w:rPr>
          <w:noProof/>
        </w:rPr>
        <w:fldChar w:fldCharType="end"/>
      </w:r>
    </w:p>
    <w:p w14:paraId="2891AF48" w14:textId="46974239" w:rsidR="00531166" w:rsidRDefault="00531166">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_Toc133482840 \h </w:instrText>
      </w:r>
      <w:r>
        <w:rPr>
          <w:noProof/>
        </w:rPr>
      </w:r>
      <w:r>
        <w:rPr>
          <w:noProof/>
        </w:rPr>
        <w:fldChar w:fldCharType="separate"/>
      </w:r>
      <w:r>
        <w:rPr>
          <w:noProof/>
        </w:rPr>
        <w:t>26</w:t>
      </w:r>
      <w:r>
        <w:rPr>
          <w:noProof/>
        </w:rPr>
        <w:fldChar w:fldCharType="end"/>
      </w:r>
    </w:p>
    <w:p w14:paraId="77FE193F" w14:textId="5ED99A57" w:rsidR="00531166" w:rsidRDefault="00531166">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_Toc133482841 \h </w:instrText>
      </w:r>
      <w:r>
        <w:rPr>
          <w:noProof/>
        </w:rPr>
      </w:r>
      <w:r>
        <w:rPr>
          <w:noProof/>
        </w:rPr>
        <w:fldChar w:fldCharType="separate"/>
      </w:r>
      <w:r>
        <w:rPr>
          <w:noProof/>
        </w:rPr>
        <w:t>26</w:t>
      </w:r>
      <w:r>
        <w:rPr>
          <w:noProof/>
        </w:rPr>
        <w:fldChar w:fldCharType="end"/>
      </w:r>
    </w:p>
    <w:p w14:paraId="6A1B79A6" w14:textId="19FE4412" w:rsidR="00531166" w:rsidRDefault="00531166">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_Toc133482842 \h </w:instrText>
      </w:r>
      <w:r>
        <w:rPr>
          <w:noProof/>
        </w:rPr>
      </w:r>
      <w:r>
        <w:rPr>
          <w:noProof/>
        </w:rPr>
        <w:fldChar w:fldCharType="separate"/>
      </w:r>
      <w:r>
        <w:rPr>
          <w:noProof/>
        </w:rPr>
        <w:t>26</w:t>
      </w:r>
      <w:r>
        <w:rPr>
          <w:noProof/>
        </w:rPr>
        <w:fldChar w:fldCharType="end"/>
      </w:r>
    </w:p>
    <w:p w14:paraId="3B16C792" w14:textId="78026A6B" w:rsidR="00531166" w:rsidRDefault="00531166">
      <w:pPr>
        <w:pStyle w:val="TOC5"/>
        <w:rPr>
          <w:rFonts w:asciiTheme="minorHAnsi" w:eastAsiaTheme="minorEastAsia" w:hAnsiTheme="minorHAnsi" w:cstheme="minorBidi"/>
          <w:noProof/>
          <w:sz w:val="22"/>
          <w:szCs w:val="22"/>
          <w:lang w:val="en-US" w:eastAsia="zh-CN"/>
        </w:rPr>
      </w:pPr>
      <w:r>
        <w:rPr>
          <w:noProof/>
        </w:rPr>
        <w:t>5.1.6.</w:t>
      </w:r>
      <w:r w:rsidRPr="00A364EA">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A364EA">
        <w:rPr>
          <w:noProof/>
          <w:lang w:val="en-IN"/>
        </w:rPr>
        <w:t xml:space="preserve">analytics </w:t>
      </w:r>
      <w:r>
        <w:rPr>
          <w:noProof/>
        </w:rPr>
        <w:t>for ML training</w:t>
      </w:r>
      <w:r>
        <w:rPr>
          <w:noProof/>
        </w:rPr>
        <w:tab/>
      </w:r>
      <w:r>
        <w:rPr>
          <w:noProof/>
        </w:rPr>
        <w:fldChar w:fldCharType="begin"/>
      </w:r>
      <w:r>
        <w:rPr>
          <w:noProof/>
        </w:rPr>
        <w:instrText xml:space="preserve"> PAGEREF _Toc133482843 \h </w:instrText>
      </w:r>
      <w:r>
        <w:rPr>
          <w:noProof/>
        </w:rPr>
      </w:r>
      <w:r>
        <w:rPr>
          <w:noProof/>
        </w:rPr>
        <w:fldChar w:fldCharType="separate"/>
      </w:r>
      <w:r>
        <w:rPr>
          <w:noProof/>
        </w:rPr>
        <w:t>26</w:t>
      </w:r>
      <w:r>
        <w:rPr>
          <w:noProof/>
        </w:rPr>
        <w:fldChar w:fldCharType="end"/>
      </w:r>
    </w:p>
    <w:p w14:paraId="73F305F3" w14:textId="77EAD690" w:rsidR="00531166" w:rsidRDefault="00531166">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_Toc133482844 \h </w:instrText>
      </w:r>
      <w:r>
        <w:rPr>
          <w:noProof/>
        </w:rPr>
      </w:r>
      <w:r>
        <w:rPr>
          <w:noProof/>
        </w:rPr>
        <w:fldChar w:fldCharType="separate"/>
      </w:r>
      <w:r>
        <w:rPr>
          <w:noProof/>
        </w:rPr>
        <w:t>27</w:t>
      </w:r>
      <w:r>
        <w:rPr>
          <w:noProof/>
        </w:rPr>
        <w:fldChar w:fldCharType="end"/>
      </w:r>
    </w:p>
    <w:p w14:paraId="4D383A48" w14:textId="2FAE89E0" w:rsidR="00531166" w:rsidRDefault="00531166">
      <w:pPr>
        <w:pStyle w:val="TOC4"/>
        <w:rPr>
          <w:rFonts w:asciiTheme="minorHAnsi" w:eastAsiaTheme="minorEastAsia" w:hAnsiTheme="minorHAnsi" w:cstheme="minorBidi"/>
          <w:noProof/>
          <w:sz w:val="22"/>
          <w:szCs w:val="22"/>
          <w:lang w:val="en-US" w:eastAsia="zh-CN"/>
        </w:rPr>
      </w:pPr>
      <w:r>
        <w:rPr>
          <w:noProof/>
        </w:rPr>
        <w:t>5.1.6</w:t>
      </w:r>
      <w:r w:rsidRPr="00A364EA">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_Toc133482845 \h </w:instrText>
      </w:r>
      <w:r>
        <w:rPr>
          <w:noProof/>
        </w:rPr>
      </w:r>
      <w:r>
        <w:rPr>
          <w:noProof/>
        </w:rPr>
        <w:fldChar w:fldCharType="separate"/>
      </w:r>
      <w:r>
        <w:rPr>
          <w:noProof/>
        </w:rPr>
        <w:t>27</w:t>
      </w:r>
      <w:r>
        <w:rPr>
          <w:noProof/>
        </w:rPr>
        <w:fldChar w:fldCharType="end"/>
      </w:r>
    </w:p>
    <w:p w14:paraId="0120B181" w14:textId="1C8CDB86" w:rsidR="00531166" w:rsidRDefault="00531166">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A364EA">
        <w:rPr>
          <w:rFonts w:cs="Arial"/>
          <w:noProof/>
          <w:color w:val="000000"/>
        </w:rPr>
        <w:t>raining data effectiveness reporting</w:t>
      </w:r>
      <w:r>
        <w:rPr>
          <w:noProof/>
        </w:rPr>
        <w:tab/>
      </w:r>
      <w:r>
        <w:rPr>
          <w:noProof/>
        </w:rPr>
        <w:fldChar w:fldCharType="begin"/>
      </w:r>
      <w:r>
        <w:rPr>
          <w:noProof/>
        </w:rPr>
        <w:instrText xml:space="preserve"> PAGEREF _Toc133482846 \h </w:instrText>
      </w:r>
      <w:r>
        <w:rPr>
          <w:noProof/>
        </w:rPr>
      </w:r>
      <w:r>
        <w:rPr>
          <w:noProof/>
        </w:rPr>
        <w:fldChar w:fldCharType="separate"/>
      </w:r>
      <w:r>
        <w:rPr>
          <w:noProof/>
        </w:rPr>
        <w:t>27</w:t>
      </w:r>
      <w:r>
        <w:rPr>
          <w:noProof/>
        </w:rPr>
        <w:fldChar w:fldCharType="end"/>
      </w:r>
    </w:p>
    <w:p w14:paraId="5E465111" w14:textId="5B453096" w:rsidR="00531166" w:rsidRDefault="00531166">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A364EA">
        <w:rPr>
          <w:rFonts w:cs="Arial"/>
          <w:noProof/>
          <w:color w:val="000000"/>
        </w:rPr>
        <w:t>raining data effectiveness analytics</w:t>
      </w:r>
      <w:r>
        <w:rPr>
          <w:noProof/>
        </w:rPr>
        <w:tab/>
      </w:r>
      <w:r>
        <w:rPr>
          <w:noProof/>
        </w:rPr>
        <w:fldChar w:fldCharType="begin"/>
      </w:r>
      <w:r>
        <w:rPr>
          <w:noProof/>
        </w:rPr>
        <w:instrText xml:space="preserve"> PAGEREF _Toc133482847 \h </w:instrText>
      </w:r>
      <w:r>
        <w:rPr>
          <w:noProof/>
        </w:rPr>
      </w:r>
      <w:r>
        <w:rPr>
          <w:noProof/>
        </w:rPr>
        <w:fldChar w:fldCharType="separate"/>
      </w:r>
      <w:r>
        <w:rPr>
          <w:noProof/>
        </w:rPr>
        <w:t>28</w:t>
      </w:r>
      <w:r>
        <w:rPr>
          <w:noProof/>
        </w:rPr>
        <w:fldChar w:fldCharType="end"/>
      </w:r>
    </w:p>
    <w:p w14:paraId="4AA0E3A6" w14:textId="53042A10" w:rsidR="00531166" w:rsidRDefault="00531166">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A364EA">
        <w:rPr>
          <w:rFonts w:cs="Arial"/>
          <w:noProof/>
          <w:color w:val="000000"/>
        </w:rPr>
        <w:t xml:space="preserve"> data correlation analytics</w:t>
      </w:r>
      <w:r>
        <w:rPr>
          <w:noProof/>
        </w:rPr>
        <w:tab/>
      </w:r>
      <w:r>
        <w:rPr>
          <w:noProof/>
        </w:rPr>
        <w:fldChar w:fldCharType="begin"/>
      </w:r>
      <w:r>
        <w:rPr>
          <w:noProof/>
        </w:rPr>
        <w:instrText xml:space="preserve"> PAGEREF _Toc133482848 \h </w:instrText>
      </w:r>
      <w:r>
        <w:rPr>
          <w:noProof/>
        </w:rPr>
      </w:r>
      <w:r>
        <w:rPr>
          <w:noProof/>
        </w:rPr>
        <w:fldChar w:fldCharType="separate"/>
      </w:r>
      <w:r>
        <w:rPr>
          <w:noProof/>
        </w:rPr>
        <w:t>28</w:t>
      </w:r>
      <w:r>
        <w:rPr>
          <w:noProof/>
        </w:rPr>
        <w:fldChar w:fldCharType="end"/>
      </w:r>
    </w:p>
    <w:p w14:paraId="194A40E2" w14:textId="44C1BA22" w:rsidR="00531166" w:rsidRDefault="00531166">
      <w:pPr>
        <w:pStyle w:val="TOC4"/>
        <w:rPr>
          <w:rFonts w:asciiTheme="minorHAnsi" w:eastAsiaTheme="minorEastAsia" w:hAnsiTheme="minorHAnsi" w:cstheme="minorBidi"/>
          <w:noProof/>
          <w:sz w:val="22"/>
          <w:szCs w:val="22"/>
          <w:lang w:val="en-US" w:eastAsia="zh-CN"/>
        </w:rPr>
      </w:pPr>
      <w:r>
        <w:rPr>
          <w:noProof/>
        </w:rPr>
        <w:t>5.1.6</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_Toc133482849 \h </w:instrText>
      </w:r>
      <w:r>
        <w:rPr>
          <w:noProof/>
        </w:rPr>
      </w:r>
      <w:r>
        <w:rPr>
          <w:noProof/>
        </w:rPr>
        <w:fldChar w:fldCharType="separate"/>
      </w:r>
      <w:r>
        <w:rPr>
          <w:noProof/>
        </w:rPr>
        <w:t>30</w:t>
      </w:r>
      <w:r>
        <w:rPr>
          <w:noProof/>
        </w:rPr>
        <w:fldChar w:fldCharType="end"/>
      </w:r>
    </w:p>
    <w:p w14:paraId="50A7CEF4" w14:textId="32EB9DFF" w:rsidR="00531166" w:rsidRDefault="00531166">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_Toc133482850 \h </w:instrText>
      </w:r>
      <w:r>
        <w:rPr>
          <w:noProof/>
        </w:rPr>
      </w:r>
      <w:r>
        <w:rPr>
          <w:noProof/>
        </w:rPr>
        <w:fldChar w:fldCharType="separate"/>
      </w:r>
      <w:r>
        <w:rPr>
          <w:noProof/>
        </w:rPr>
        <w:t>30</w:t>
      </w:r>
      <w:r>
        <w:rPr>
          <w:noProof/>
        </w:rPr>
        <w:fldChar w:fldCharType="end"/>
      </w:r>
    </w:p>
    <w:p w14:paraId="50BB50F7" w14:textId="6A1692E4" w:rsidR="00531166" w:rsidRDefault="00531166">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_Toc133482851 \h </w:instrText>
      </w:r>
      <w:r>
        <w:rPr>
          <w:noProof/>
        </w:rPr>
      </w:r>
      <w:r>
        <w:rPr>
          <w:noProof/>
        </w:rPr>
        <w:fldChar w:fldCharType="separate"/>
      </w:r>
      <w:r>
        <w:rPr>
          <w:noProof/>
        </w:rPr>
        <w:t>30</w:t>
      </w:r>
      <w:r>
        <w:rPr>
          <w:noProof/>
        </w:rPr>
        <w:fldChar w:fldCharType="end"/>
      </w:r>
    </w:p>
    <w:p w14:paraId="3D1DE3E7" w14:textId="79E4836B" w:rsidR="00531166" w:rsidRDefault="00531166">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_Toc133482852 \h </w:instrText>
      </w:r>
      <w:r>
        <w:rPr>
          <w:noProof/>
        </w:rPr>
      </w:r>
      <w:r>
        <w:rPr>
          <w:noProof/>
        </w:rPr>
        <w:fldChar w:fldCharType="separate"/>
      </w:r>
      <w:r>
        <w:rPr>
          <w:noProof/>
        </w:rPr>
        <w:t>30</w:t>
      </w:r>
      <w:r>
        <w:rPr>
          <w:noProof/>
        </w:rPr>
        <w:fldChar w:fldCharType="end"/>
      </w:r>
    </w:p>
    <w:p w14:paraId="3EBCFC65" w14:textId="63727CC2" w:rsidR="00531166" w:rsidRDefault="00531166">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_Toc133482853 \h </w:instrText>
      </w:r>
      <w:r>
        <w:rPr>
          <w:noProof/>
        </w:rPr>
      </w:r>
      <w:r>
        <w:rPr>
          <w:noProof/>
        </w:rPr>
        <w:fldChar w:fldCharType="separate"/>
      </w:r>
      <w:r>
        <w:rPr>
          <w:noProof/>
        </w:rPr>
        <w:t>30</w:t>
      </w:r>
      <w:r>
        <w:rPr>
          <w:noProof/>
        </w:rPr>
        <w:fldChar w:fldCharType="end"/>
      </w:r>
    </w:p>
    <w:p w14:paraId="732B829C" w14:textId="23ED6FA5" w:rsidR="00531166" w:rsidRDefault="00531166">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_Toc133482854 \h </w:instrText>
      </w:r>
      <w:r>
        <w:rPr>
          <w:noProof/>
        </w:rPr>
      </w:r>
      <w:r>
        <w:rPr>
          <w:noProof/>
        </w:rPr>
        <w:fldChar w:fldCharType="separate"/>
      </w:r>
      <w:r>
        <w:rPr>
          <w:noProof/>
        </w:rPr>
        <w:t>30</w:t>
      </w:r>
      <w:r>
        <w:rPr>
          <w:noProof/>
        </w:rPr>
        <w:fldChar w:fldCharType="end"/>
      </w:r>
    </w:p>
    <w:p w14:paraId="673E854B" w14:textId="7DE9C19E" w:rsidR="00531166" w:rsidRDefault="00531166">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_Toc133482855 \h </w:instrText>
      </w:r>
      <w:r>
        <w:rPr>
          <w:noProof/>
        </w:rPr>
      </w:r>
      <w:r>
        <w:rPr>
          <w:noProof/>
        </w:rPr>
        <w:fldChar w:fldCharType="separate"/>
      </w:r>
      <w:r>
        <w:rPr>
          <w:noProof/>
        </w:rPr>
        <w:t>31</w:t>
      </w:r>
      <w:r>
        <w:rPr>
          <w:noProof/>
        </w:rPr>
        <w:fldChar w:fldCharType="end"/>
      </w:r>
    </w:p>
    <w:p w14:paraId="648C7A5E" w14:textId="240DBD4A" w:rsidR="00531166" w:rsidRDefault="00531166">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_Toc133482856 \h </w:instrText>
      </w:r>
      <w:r>
        <w:rPr>
          <w:noProof/>
        </w:rPr>
      </w:r>
      <w:r>
        <w:rPr>
          <w:noProof/>
        </w:rPr>
        <w:fldChar w:fldCharType="separate"/>
      </w:r>
      <w:r>
        <w:rPr>
          <w:noProof/>
        </w:rPr>
        <w:t>32</w:t>
      </w:r>
      <w:r>
        <w:rPr>
          <w:noProof/>
        </w:rPr>
        <w:fldChar w:fldCharType="end"/>
      </w:r>
    </w:p>
    <w:p w14:paraId="7C3F461B" w14:textId="5AB8E933" w:rsidR="00531166" w:rsidRDefault="00531166">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_Toc133482857 \h </w:instrText>
      </w:r>
      <w:r>
        <w:rPr>
          <w:noProof/>
        </w:rPr>
      </w:r>
      <w:r>
        <w:rPr>
          <w:noProof/>
        </w:rPr>
        <w:fldChar w:fldCharType="separate"/>
      </w:r>
      <w:r>
        <w:rPr>
          <w:noProof/>
        </w:rPr>
        <w:t>32</w:t>
      </w:r>
      <w:r>
        <w:rPr>
          <w:noProof/>
        </w:rPr>
        <w:fldChar w:fldCharType="end"/>
      </w:r>
    </w:p>
    <w:p w14:paraId="22717179" w14:textId="4BB51E01" w:rsidR="00531166" w:rsidRDefault="00531166">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A364EA">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_Toc133482858 \h </w:instrText>
      </w:r>
      <w:r>
        <w:rPr>
          <w:noProof/>
        </w:rPr>
      </w:r>
      <w:r>
        <w:rPr>
          <w:noProof/>
        </w:rPr>
        <w:fldChar w:fldCharType="separate"/>
      </w:r>
      <w:r>
        <w:rPr>
          <w:noProof/>
        </w:rPr>
        <w:t>32</w:t>
      </w:r>
      <w:r>
        <w:rPr>
          <w:noProof/>
        </w:rPr>
        <w:fldChar w:fldCharType="end"/>
      </w:r>
    </w:p>
    <w:p w14:paraId="751AE594" w14:textId="3DDE36CC" w:rsidR="00531166" w:rsidRDefault="00531166">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A364EA">
        <w:rPr>
          <w:rFonts w:ascii="Courier New" w:hAnsi="Courier New" w:cs="Courier New"/>
          <w:noProof/>
        </w:rPr>
        <w:t>MLContext</w:t>
      </w:r>
      <w:r>
        <w:rPr>
          <w:noProof/>
        </w:rPr>
        <w:tab/>
      </w:r>
      <w:r>
        <w:rPr>
          <w:noProof/>
        </w:rPr>
        <w:fldChar w:fldCharType="begin"/>
      </w:r>
      <w:r>
        <w:rPr>
          <w:noProof/>
        </w:rPr>
        <w:instrText xml:space="preserve"> PAGEREF _Toc133482859 \h </w:instrText>
      </w:r>
      <w:r>
        <w:rPr>
          <w:noProof/>
        </w:rPr>
      </w:r>
      <w:r>
        <w:rPr>
          <w:noProof/>
        </w:rPr>
        <w:fldChar w:fldCharType="separate"/>
      </w:r>
      <w:r>
        <w:rPr>
          <w:noProof/>
        </w:rPr>
        <w:t>32</w:t>
      </w:r>
      <w:r>
        <w:rPr>
          <w:noProof/>
        </w:rPr>
        <w:fldChar w:fldCharType="end"/>
      </w:r>
    </w:p>
    <w:p w14:paraId="23E64891" w14:textId="13DCA8F5" w:rsidR="00531166" w:rsidRDefault="00531166">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_Toc133482860 \h </w:instrText>
      </w:r>
      <w:r>
        <w:rPr>
          <w:noProof/>
        </w:rPr>
      </w:r>
      <w:r>
        <w:rPr>
          <w:noProof/>
        </w:rPr>
        <w:fldChar w:fldCharType="separate"/>
      </w:r>
      <w:r>
        <w:rPr>
          <w:noProof/>
        </w:rPr>
        <w:t>33</w:t>
      </w:r>
      <w:r>
        <w:rPr>
          <w:noProof/>
        </w:rPr>
        <w:fldChar w:fldCharType="end"/>
      </w:r>
    </w:p>
    <w:p w14:paraId="547AA86F" w14:textId="617CF3E5" w:rsidR="00531166" w:rsidRDefault="00531166">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_Toc133482861 \h </w:instrText>
      </w:r>
      <w:r>
        <w:rPr>
          <w:noProof/>
        </w:rPr>
      </w:r>
      <w:r>
        <w:rPr>
          <w:noProof/>
        </w:rPr>
        <w:fldChar w:fldCharType="separate"/>
      </w:r>
      <w:r>
        <w:rPr>
          <w:noProof/>
        </w:rPr>
        <w:t>33</w:t>
      </w:r>
      <w:r>
        <w:rPr>
          <w:noProof/>
        </w:rPr>
        <w:fldChar w:fldCharType="end"/>
      </w:r>
    </w:p>
    <w:p w14:paraId="009C884A" w14:textId="4E2EDB4F" w:rsidR="00531166" w:rsidRDefault="00531166">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_Toc133482862 \h </w:instrText>
      </w:r>
      <w:r>
        <w:rPr>
          <w:noProof/>
        </w:rPr>
      </w:r>
      <w:r>
        <w:rPr>
          <w:noProof/>
        </w:rPr>
        <w:fldChar w:fldCharType="separate"/>
      </w:r>
      <w:r>
        <w:rPr>
          <w:noProof/>
        </w:rPr>
        <w:t>33</w:t>
      </w:r>
      <w:r>
        <w:rPr>
          <w:noProof/>
        </w:rPr>
        <w:fldChar w:fldCharType="end"/>
      </w:r>
    </w:p>
    <w:p w14:paraId="102529D2" w14:textId="24E333E5" w:rsidR="00531166" w:rsidRDefault="00531166">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_Toc133482863 \h </w:instrText>
      </w:r>
      <w:r>
        <w:rPr>
          <w:noProof/>
        </w:rPr>
      </w:r>
      <w:r>
        <w:rPr>
          <w:noProof/>
        </w:rPr>
        <w:fldChar w:fldCharType="separate"/>
      </w:r>
      <w:r>
        <w:rPr>
          <w:noProof/>
        </w:rPr>
        <w:t>33</w:t>
      </w:r>
      <w:r>
        <w:rPr>
          <w:noProof/>
        </w:rPr>
        <w:fldChar w:fldCharType="end"/>
      </w:r>
    </w:p>
    <w:p w14:paraId="7CC213D6" w14:textId="67C2178D" w:rsidR="00531166" w:rsidRDefault="00531166">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_Toc133482864 \h </w:instrText>
      </w:r>
      <w:r>
        <w:rPr>
          <w:noProof/>
        </w:rPr>
      </w:r>
      <w:r>
        <w:rPr>
          <w:noProof/>
        </w:rPr>
        <w:fldChar w:fldCharType="separate"/>
      </w:r>
      <w:r>
        <w:rPr>
          <w:noProof/>
        </w:rPr>
        <w:t>33</w:t>
      </w:r>
      <w:r>
        <w:rPr>
          <w:noProof/>
        </w:rPr>
        <w:fldChar w:fldCharType="end"/>
      </w:r>
    </w:p>
    <w:p w14:paraId="3C7FE713" w14:textId="65FC8D94" w:rsidR="00531166" w:rsidRDefault="00531166">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_Toc133482865 \h </w:instrText>
      </w:r>
      <w:r>
        <w:rPr>
          <w:noProof/>
        </w:rPr>
      </w:r>
      <w:r>
        <w:rPr>
          <w:noProof/>
        </w:rPr>
        <w:fldChar w:fldCharType="separate"/>
      </w:r>
      <w:r>
        <w:rPr>
          <w:noProof/>
        </w:rPr>
        <w:t>34</w:t>
      </w:r>
      <w:r>
        <w:rPr>
          <w:noProof/>
        </w:rPr>
        <w:fldChar w:fldCharType="end"/>
      </w:r>
    </w:p>
    <w:p w14:paraId="11D09C8C" w14:textId="5122F90B" w:rsidR="00531166" w:rsidRDefault="00531166">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_Toc133482866 \h </w:instrText>
      </w:r>
      <w:r>
        <w:rPr>
          <w:noProof/>
        </w:rPr>
      </w:r>
      <w:r>
        <w:rPr>
          <w:noProof/>
        </w:rPr>
        <w:fldChar w:fldCharType="separate"/>
      </w:r>
      <w:r>
        <w:rPr>
          <w:noProof/>
        </w:rPr>
        <w:t>34</w:t>
      </w:r>
      <w:r>
        <w:rPr>
          <w:noProof/>
        </w:rPr>
        <w:fldChar w:fldCharType="end"/>
      </w:r>
    </w:p>
    <w:p w14:paraId="0B1255C5" w14:textId="351BFB34" w:rsidR="00531166" w:rsidRDefault="00531166">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_Toc133482867 \h </w:instrText>
      </w:r>
      <w:r>
        <w:rPr>
          <w:noProof/>
        </w:rPr>
      </w:r>
      <w:r>
        <w:rPr>
          <w:noProof/>
        </w:rPr>
        <w:fldChar w:fldCharType="separate"/>
      </w:r>
      <w:r>
        <w:rPr>
          <w:noProof/>
        </w:rPr>
        <w:t>35</w:t>
      </w:r>
      <w:r>
        <w:rPr>
          <w:noProof/>
        </w:rPr>
        <w:fldChar w:fldCharType="end"/>
      </w:r>
    </w:p>
    <w:p w14:paraId="59710ECD" w14:textId="72B73222" w:rsidR="00531166" w:rsidRDefault="00531166">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_Toc133482868 \h </w:instrText>
      </w:r>
      <w:r>
        <w:rPr>
          <w:noProof/>
        </w:rPr>
      </w:r>
      <w:r>
        <w:rPr>
          <w:noProof/>
        </w:rPr>
        <w:fldChar w:fldCharType="separate"/>
      </w:r>
      <w:r>
        <w:rPr>
          <w:noProof/>
        </w:rPr>
        <w:t>36</w:t>
      </w:r>
      <w:r>
        <w:rPr>
          <w:noProof/>
        </w:rPr>
        <w:fldChar w:fldCharType="end"/>
      </w:r>
    </w:p>
    <w:p w14:paraId="6151BD11" w14:textId="3B9E4193" w:rsidR="00531166" w:rsidRDefault="00531166">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_Toc133482869 \h </w:instrText>
      </w:r>
      <w:r>
        <w:rPr>
          <w:noProof/>
        </w:rPr>
      </w:r>
      <w:r>
        <w:rPr>
          <w:noProof/>
        </w:rPr>
        <w:fldChar w:fldCharType="separate"/>
      </w:r>
      <w:r>
        <w:rPr>
          <w:noProof/>
        </w:rPr>
        <w:t>36</w:t>
      </w:r>
      <w:r>
        <w:rPr>
          <w:noProof/>
        </w:rPr>
        <w:fldChar w:fldCharType="end"/>
      </w:r>
    </w:p>
    <w:p w14:paraId="17CF12EA" w14:textId="01916E0C" w:rsidR="00531166" w:rsidRDefault="00531166">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_Toc133482870 \h </w:instrText>
      </w:r>
      <w:r>
        <w:rPr>
          <w:noProof/>
        </w:rPr>
      </w:r>
      <w:r>
        <w:rPr>
          <w:noProof/>
        </w:rPr>
        <w:fldChar w:fldCharType="separate"/>
      </w:r>
      <w:r>
        <w:rPr>
          <w:noProof/>
        </w:rPr>
        <w:t>36</w:t>
      </w:r>
      <w:r>
        <w:rPr>
          <w:noProof/>
        </w:rPr>
        <w:fldChar w:fldCharType="end"/>
      </w:r>
    </w:p>
    <w:p w14:paraId="7E155766" w14:textId="373924BA" w:rsidR="00531166" w:rsidRDefault="00531166">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_Toc133482871 \h </w:instrText>
      </w:r>
      <w:r>
        <w:rPr>
          <w:noProof/>
        </w:rPr>
      </w:r>
      <w:r>
        <w:rPr>
          <w:noProof/>
        </w:rPr>
        <w:fldChar w:fldCharType="separate"/>
      </w:r>
      <w:r>
        <w:rPr>
          <w:noProof/>
        </w:rPr>
        <w:t>36</w:t>
      </w:r>
      <w:r>
        <w:rPr>
          <w:noProof/>
        </w:rPr>
        <w:fldChar w:fldCharType="end"/>
      </w:r>
    </w:p>
    <w:p w14:paraId="13C6CD55" w14:textId="1BA080DA" w:rsidR="00531166" w:rsidRDefault="00531166">
      <w:pPr>
        <w:pStyle w:val="TOC5"/>
        <w:rPr>
          <w:rFonts w:asciiTheme="minorHAnsi" w:eastAsiaTheme="minorEastAsia" w:hAnsiTheme="minorHAnsi" w:cstheme="minorBidi"/>
          <w:noProof/>
          <w:sz w:val="22"/>
          <w:szCs w:val="22"/>
          <w:lang w:val="en-US" w:eastAsia="zh-CN"/>
        </w:rPr>
      </w:pPr>
      <w:r>
        <w:rPr>
          <w:noProof/>
        </w:rPr>
        <w:t>5.1.9</w:t>
      </w:r>
      <w:r w:rsidRPr="00A364EA">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A364EA">
        <w:rPr>
          <w:noProof/>
          <w:lang w:val="en-US"/>
        </w:rPr>
        <w:t>updating initiated by producer</w:t>
      </w:r>
      <w:r>
        <w:rPr>
          <w:noProof/>
        </w:rPr>
        <w:tab/>
      </w:r>
      <w:r>
        <w:rPr>
          <w:noProof/>
        </w:rPr>
        <w:fldChar w:fldCharType="begin"/>
      </w:r>
      <w:r>
        <w:rPr>
          <w:noProof/>
        </w:rPr>
        <w:instrText xml:space="preserve"> PAGEREF _Toc133482872 \h </w:instrText>
      </w:r>
      <w:r>
        <w:rPr>
          <w:noProof/>
        </w:rPr>
      </w:r>
      <w:r>
        <w:rPr>
          <w:noProof/>
        </w:rPr>
        <w:fldChar w:fldCharType="separate"/>
      </w:r>
      <w:r>
        <w:rPr>
          <w:noProof/>
        </w:rPr>
        <w:t>36</w:t>
      </w:r>
      <w:r>
        <w:rPr>
          <w:noProof/>
        </w:rPr>
        <w:fldChar w:fldCharType="end"/>
      </w:r>
    </w:p>
    <w:p w14:paraId="4CBFF14C" w14:textId="4A3B7096" w:rsidR="00531166" w:rsidRDefault="00531166">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_Toc133482873 \h </w:instrText>
      </w:r>
      <w:r>
        <w:rPr>
          <w:noProof/>
        </w:rPr>
      </w:r>
      <w:r>
        <w:rPr>
          <w:noProof/>
        </w:rPr>
        <w:fldChar w:fldCharType="separate"/>
      </w:r>
      <w:r>
        <w:rPr>
          <w:noProof/>
        </w:rPr>
        <w:t>36</w:t>
      </w:r>
      <w:r>
        <w:rPr>
          <w:noProof/>
        </w:rPr>
        <w:fldChar w:fldCharType="end"/>
      </w:r>
    </w:p>
    <w:p w14:paraId="7A98CC05" w14:textId="12832D9E" w:rsidR="00531166" w:rsidRDefault="00531166">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_Toc133482874 \h </w:instrText>
      </w:r>
      <w:r>
        <w:rPr>
          <w:noProof/>
        </w:rPr>
      </w:r>
      <w:r>
        <w:rPr>
          <w:noProof/>
        </w:rPr>
        <w:fldChar w:fldCharType="separate"/>
      </w:r>
      <w:r>
        <w:rPr>
          <w:noProof/>
        </w:rPr>
        <w:t>36</w:t>
      </w:r>
      <w:r>
        <w:rPr>
          <w:noProof/>
        </w:rPr>
        <w:fldChar w:fldCharType="end"/>
      </w:r>
    </w:p>
    <w:p w14:paraId="52D7CCBC" w14:textId="186A879A" w:rsidR="00531166" w:rsidRDefault="00531166">
      <w:pPr>
        <w:pStyle w:val="TOC4"/>
        <w:rPr>
          <w:rFonts w:asciiTheme="minorHAnsi" w:eastAsiaTheme="minorEastAsia" w:hAnsiTheme="minorHAnsi" w:cstheme="minorBidi"/>
          <w:noProof/>
          <w:sz w:val="22"/>
          <w:szCs w:val="22"/>
          <w:lang w:val="en-US" w:eastAsia="zh-CN"/>
        </w:rPr>
      </w:pPr>
      <w:r w:rsidRPr="00A364EA">
        <w:rPr>
          <w:noProof/>
          <w:lang w:val="fr-FR"/>
        </w:rPr>
        <w:t>5.1.9.5</w:t>
      </w:r>
      <w:r>
        <w:rPr>
          <w:rFonts w:asciiTheme="minorHAnsi" w:eastAsiaTheme="minorEastAsia" w:hAnsiTheme="minorHAnsi" w:cstheme="minorBidi"/>
          <w:noProof/>
          <w:sz w:val="22"/>
          <w:szCs w:val="22"/>
          <w:lang w:val="en-US" w:eastAsia="zh-CN"/>
        </w:rPr>
        <w:tab/>
      </w:r>
      <w:r w:rsidRPr="00A364EA">
        <w:rPr>
          <w:noProof/>
          <w:lang w:val="fr-FR"/>
        </w:rPr>
        <w:t>Evaluation</w:t>
      </w:r>
      <w:r>
        <w:rPr>
          <w:noProof/>
        </w:rPr>
        <w:tab/>
      </w:r>
      <w:r>
        <w:rPr>
          <w:noProof/>
        </w:rPr>
        <w:fldChar w:fldCharType="begin"/>
      </w:r>
      <w:r>
        <w:rPr>
          <w:noProof/>
        </w:rPr>
        <w:instrText xml:space="preserve"> PAGEREF _Toc133482875 \h </w:instrText>
      </w:r>
      <w:r>
        <w:rPr>
          <w:noProof/>
        </w:rPr>
      </w:r>
      <w:r>
        <w:rPr>
          <w:noProof/>
        </w:rPr>
        <w:fldChar w:fldCharType="separate"/>
      </w:r>
      <w:r>
        <w:rPr>
          <w:noProof/>
        </w:rPr>
        <w:t>37</w:t>
      </w:r>
      <w:r>
        <w:rPr>
          <w:noProof/>
        </w:rPr>
        <w:fldChar w:fldCharType="end"/>
      </w:r>
    </w:p>
    <w:p w14:paraId="3BD617F2" w14:textId="241CEBDA" w:rsidR="00531166" w:rsidRDefault="00531166">
      <w:pPr>
        <w:pStyle w:val="TOC3"/>
        <w:rPr>
          <w:rFonts w:asciiTheme="minorHAnsi" w:eastAsiaTheme="minorEastAsia" w:hAnsiTheme="minorHAnsi" w:cstheme="minorBidi"/>
          <w:noProof/>
          <w:sz w:val="22"/>
          <w:szCs w:val="22"/>
          <w:lang w:val="en-US" w:eastAsia="zh-CN"/>
        </w:rPr>
      </w:pPr>
      <w:r>
        <w:rPr>
          <w:noProof/>
        </w:rPr>
        <w:t>5.</w:t>
      </w:r>
      <w:r w:rsidRPr="00A364EA">
        <w:rPr>
          <w:noProof/>
          <w:lang w:val="en-US"/>
        </w:rPr>
        <w:t>1.10</w:t>
      </w:r>
      <w:r>
        <w:rPr>
          <w:rFonts w:asciiTheme="minorHAnsi" w:eastAsiaTheme="minorEastAsia" w:hAnsiTheme="minorHAnsi" w:cstheme="minorBidi"/>
          <w:noProof/>
          <w:sz w:val="22"/>
          <w:szCs w:val="22"/>
          <w:lang w:val="en-US" w:eastAsia="zh-CN"/>
        </w:rPr>
        <w:tab/>
      </w:r>
      <w:r w:rsidRPr="00A364EA">
        <w:rPr>
          <w:noProof/>
          <w:lang w:val="en-US"/>
        </w:rPr>
        <w:t>Performance evaluation for ML training</w:t>
      </w:r>
      <w:r>
        <w:rPr>
          <w:noProof/>
        </w:rPr>
        <w:tab/>
      </w:r>
      <w:r>
        <w:rPr>
          <w:noProof/>
        </w:rPr>
        <w:fldChar w:fldCharType="begin"/>
      </w:r>
      <w:r>
        <w:rPr>
          <w:noProof/>
        </w:rPr>
        <w:instrText xml:space="preserve"> PAGEREF _Toc133482876 \h </w:instrText>
      </w:r>
      <w:r>
        <w:rPr>
          <w:noProof/>
        </w:rPr>
      </w:r>
      <w:r>
        <w:rPr>
          <w:noProof/>
        </w:rPr>
        <w:fldChar w:fldCharType="separate"/>
      </w:r>
      <w:r>
        <w:rPr>
          <w:noProof/>
        </w:rPr>
        <w:t>37</w:t>
      </w:r>
      <w:r>
        <w:rPr>
          <w:noProof/>
        </w:rPr>
        <w:fldChar w:fldCharType="end"/>
      </w:r>
    </w:p>
    <w:p w14:paraId="1F617BFA" w14:textId="678AACBD" w:rsidR="00531166" w:rsidRDefault="00531166">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_Toc133482877 \h </w:instrText>
      </w:r>
      <w:r>
        <w:rPr>
          <w:noProof/>
        </w:rPr>
      </w:r>
      <w:r>
        <w:rPr>
          <w:noProof/>
        </w:rPr>
        <w:fldChar w:fldCharType="separate"/>
      </w:r>
      <w:r>
        <w:rPr>
          <w:noProof/>
        </w:rPr>
        <w:t>37</w:t>
      </w:r>
      <w:r>
        <w:rPr>
          <w:noProof/>
        </w:rPr>
        <w:fldChar w:fldCharType="end"/>
      </w:r>
    </w:p>
    <w:p w14:paraId="79DDF039" w14:textId="54AC8B64" w:rsidR="00531166" w:rsidRDefault="00531166">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_Toc133482878 \h </w:instrText>
      </w:r>
      <w:r>
        <w:rPr>
          <w:noProof/>
        </w:rPr>
      </w:r>
      <w:r>
        <w:rPr>
          <w:noProof/>
        </w:rPr>
        <w:fldChar w:fldCharType="separate"/>
      </w:r>
      <w:r>
        <w:rPr>
          <w:noProof/>
        </w:rPr>
        <w:t>37</w:t>
      </w:r>
      <w:r>
        <w:rPr>
          <w:noProof/>
        </w:rPr>
        <w:fldChar w:fldCharType="end"/>
      </w:r>
    </w:p>
    <w:p w14:paraId="5255A2B5" w14:textId="479C07AD" w:rsidR="00531166" w:rsidRDefault="00531166">
      <w:pPr>
        <w:pStyle w:val="TOC5"/>
        <w:rPr>
          <w:rFonts w:asciiTheme="minorHAnsi" w:eastAsiaTheme="minorEastAsia" w:hAnsiTheme="minorHAnsi" w:cstheme="minorBidi"/>
          <w:noProof/>
          <w:sz w:val="22"/>
          <w:szCs w:val="22"/>
          <w:lang w:val="en-US" w:eastAsia="zh-CN"/>
        </w:rPr>
      </w:pPr>
      <w:r>
        <w:rPr>
          <w:noProof/>
        </w:rPr>
        <w:t>5.</w:t>
      </w:r>
      <w:r w:rsidRPr="00A364EA">
        <w:rPr>
          <w:noProof/>
          <w:lang w:val="en-US"/>
        </w:rPr>
        <w:t>1.10.2.1</w:t>
      </w:r>
      <w:r>
        <w:rPr>
          <w:rFonts w:asciiTheme="minorHAnsi" w:eastAsiaTheme="minorEastAsia" w:hAnsiTheme="minorHAnsi" w:cstheme="minorBidi"/>
          <w:noProof/>
          <w:sz w:val="22"/>
          <w:szCs w:val="22"/>
          <w:lang w:val="en-US" w:eastAsia="zh-CN"/>
        </w:rPr>
        <w:tab/>
      </w:r>
      <w:r>
        <w:rPr>
          <w:noProof/>
        </w:rPr>
        <w:t>P</w:t>
      </w:r>
      <w:r w:rsidRPr="00A364EA">
        <w:rPr>
          <w:noProof/>
          <w:lang w:val="en-US"/>
        </w:rPr>
        <w:t>erformance indicator selection for ML model training</w:t>
      </w:r>
      <w:r>
        <w:rPr>
          <w:noProof/>
        </w:rPr>
        <w:tab/>
      </w:r>
      <w:r>
        <w:rPr>
          <w:noProof/>
        </w:rPr>
        <w:fldChar w:fldCharType="begin"/>
      </w:r>
      <w:r>
        <w:rPr>
          <w:noProof/>
        </w:rPr>
        <w:instrText xml:space="preserve"> PAGEREF _Toc133482879 \h </w:instrText>
      </w:r>
      <w:r>
        <w:rPr>
          <w:noProof/>
        </w:rPr>
      </w:r>
      <w:r>
        <w:rPr>
          <w:noProof/>
        </w:rPr>
        <w:fldChar w:fldCharType="separate"/>
      </w:r>
      <w:r>
        <w:rPr>
          <w:noProof/>
        </w:rPr>
        <w:t>37</w:t>
      </w:r>
      <w:r>
        <w:rPr>
          <w:noProof/>
        </w:rPr>
        <w:fldChar w:fldCharType="end"/>
      </w:r>
    </w:p>
    <w:p w14:paraId="3A4FD817" w14:textId="744F442A" w:rsidR="00531166" w:rsidRDefault="00531166">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_Toc133482880 \h </w:instrText>
      </w:r>
      <w:r>
        <w:rPr>
          <w:noProof/>
        </w:rPr>
      </w:r>
      <w:r>
        <w:rPr>
          <w:noProof/>
        </w:rPr>
        <w:fldChar w:fldCharType="separate"/>
      </w:r>
      <w:r>
        <w:rPr>
          <w:noProof/>
        </w:rPr>
        <w:t>37</w:t>
      </w:r>
      <w:r>
        <w:rPr>
          <w:noProof/>
        </w:rPr>
        <w:fldChar w:fldCharType="end"/>
      </w:r>
    </w:p>
    <w:p w14:paraId="2421B822" w14:textId="2132FDE2" w:rsidR="00531166" w:rsidRDefault="00531166">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_Toc133482881 \h </w:instrText>
      </w:r>
      <w:r>
        <w:rPr>
          <w:noProof/>
        </w:rPr>
      </w:r>
      <w:r>
        <w:rPr>
          <w:noProof/>
        </w:rPr>
        <w:fldChar w:fldCharType="separate"/>
      </w:r>
      <w:r>
        <w:rPr>
          <w:noProof/>
        </w:rPr>
        <w:t>38</w:t>
      </w:r>
      <w:r>
        <w:rPr>
          <w:noProof/>
        </w:rPr>
        <w:fldChar w:fldCharType="end"/>
      </w:r>
    </w:p>
    <w:p w14:paraId="3CA1B8A8" w14:textId="046AAF91" w:rsidR="00531166" w:rsidRDefault="00531166">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_Toc133482882 \h </w:instrText>
      </w:r>
      <w:r>
        <w:rPr>
          <w:noProof/>
        </w:rPr>
      </w:r>
      <w:r>
        <w:rPr>
          <w:noProof/>
        </w:rPr>
        <w:fldChar w:fldCharType="separate"/>
      </w:r>
      <w:r>
        <w:rPr>
          <w:noProof/>
        </w:rPr>
        <w:t>38</w:t>
      </w:r>
      <w:r>
        <w:rPr>
          <w:noProof/>
        </w:rPr>
        <w:fldChar w:fldCharType="end"/>
      </w:r>
    </w:p>
    <w:p w14:paraId="2335E9BD" w14:textId="6C8024C8"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_Toc133482883 \h </w:instrText>
      </w:r>
      <w:r>
        <w:rPr>
          <w:noProof/>
        </w:rPr>
      </w:r>
      <w:r>
        <w:rPr>
          <w:noProof/>
        </w:rPr>
        <w:fldChar w:fldCharType="separate"/>
      </w:r>
      <w:r>
        <w:rPr>
          <w:noProof/>
        </w:rPr>
        <w:t>39</w:t>
      </w:r>
      <w:r>
        <w:rPr>
          <w:noProof/>
        </w:rPr>
        <w:fldChar w:fldCharType="end"/>
      </w:r>
    </w:p>
    <w:p w14:paraId="6654AFEE" w14:textId="552ADEE8"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_Toc133482884 \h </w:instrText>
      </w:r>
      <w:r>
        <w:rPr>
          <w:noProof/>
        </w:rPr>
      </w:r>
      <w:r>
        <w:rPr>
          <w:noProof/>
        </w:rPr>
        <w:fldChar w:fldCharType="separate"/>
      </w:r>
      <w:r>
        <w:rPr>
          <w:noProof/>
        </w:rPr>
        <w:t>39</w:t>
      </w:r>
      <w:r>
        <w:rPr>
          <w:noProof/>
        </w:rPr>
        <w:fldChar w:fldCharType="end"/>
      </w:r>
    </w:p>
    <w:p w14:paraId="59EE271C" w14:textId="7313DE29" w:rsidR="00531166" w:rsidRDefault="00531166">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A364EA">
        <w:rPr>
          <w:noProof/>
          <w:lang w:val="en-US"/>
        </w:rPr>
        <w:t>performance indicator selection for ML model training</w:t>
      </w:r>
      <w:r>
        <w:rPr>
          <w:noProof/>
        </w:rPr>
        <w:tab/>
      </w:r>
      <w:r>
        <w:rPr>
          <w:noProof/>
        </w:rPr>
        <w:fldChar w:fldCharType="begin"/>
      </w:r>
      <w:r>
        <w:rPr>
          <w:noProof/>
        </w:rPr>
        <w:instrText xml:space="preserve"> PAGEREF _Toc133482885 \h </w:instrText>
      </w:r>
      <w:r>
        <w:rPr>
          <w:noProof/>
        </w:rPr>
      </w:r>
      <w:r>
        <w:rPr>
          <w:noProof/>
        </w:rPr>
        <w:fldChar w:fldCharType="separate"/>
      </w:r>
      <w:r>
        <w:rPr>
          <w:noProof/>
        </w:rPr>
        <w:t>39</w:t>
      </w:r>
      <w:r>
        <w:rPr>
          <w:noProof/>
        </w:rPr>
        <w:fldChar w:fldCharType="end"/>
      </w:r>
    </w:p>
    <w:p w14:paraId="205F3B5C" w14:textId="3F34BD25" w:rsidR="00531166" w:rsidRDefault="00531166">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_Toc133482886 \h </w:instrText>
      </w:r>
      <w:r>
        <w:rPr>
          <w:noProof/>
        </w:rPr>
      </w:r>
      <w:r>
        <w:rPr>
          <w:noProof/>
        </w:rPr>
        <w:fldChar w:fldCharType="separate"/>
      </w:r>
      <w:r>
        <w:rPr>
          <w:noProof/>
        </w:rPr>
        <w:t>39</w:t>
      </w:r>
      <w:r>
        <w:rPr>
          <w:noProof/>
        </w:rPr>
        <w:fldChar w:fldCharType="end"/>
      </w:r>
    </w:p>
    <w:p w14:paraId="0074F844" w14:textId="7CC1F958" w:rsidR="00531166" w:rsidRDefault="00531166">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_Toc133482887 \h </w:instrText>
      </w:r>
      <w:r>
        <w:rPr>
          <w:noProof/>
        </w:rPr>
      </w:r>
      <w:r>
        <w:rPr>
          <w:noProof/>
        </w:rPr>
        <w:fldChar w:fldCharType="separate"/>
      </w:r>
      <w:r>
        <w:rPr>
          <w:noProof/>
        </w:rPr>
        <w:t>40</w:t>
      </w:r>
      <w:r>
        <w:rPr>
          <w:noProof/>
        </w:rPr>
        <w:fldChar w:fldCharType="end"/>
      </w:r>
    </w:p>
    <w:p w14:paraId="2264F2E4" w14:textId="4A2B190E" w:rsidR="00531166" w:rsidRDefault="00531166">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A364EA">
        <w:rPr>
          <w:noProof/>
          <w:lang w:val="en-US"/>
        </w:rPr>
        <w:t>performance indicator selection</w:t>
      </w:r>
      <w:r>
        <w:rPr>
          <w:noProof/>
        </w:rPr>
        <w:tab/>
      </w:r>
      <w:r>
        <w:rPr>
          <w:noProof/>
        </w:rPr>
        <w:fldChar w:fldCharType="begin"/>
      </w:r>
      <w:r>
        <w:rPr>
          <w:noProof/>
        </w:rPr>
        <w:instrText xml:space="preserve"> PAGEREF _Toc133482888 \h </w:instrText>
      </w:r>
      <w:r>
        <w:rPr>
          <w:noProof/>
        </w:rPr>
      </w:r>
      <w:r>
        <w:rPr>
          <w:noProof/>
        </w:rPr>
        <w:fldChar w:fldCharType="separate"/>
      </w:r>
      <w:r>
        <w:rPr>
          <w:noProof/>
        </w:rPr>
        <w:t>41</w:t>
      </w:r>
      <w:r>
        <w:rPr>
          <w:noProof/>
        </w:rPr>
        <w:fldChar w:fldCharType="end"/>
      </w:r>
    </w:p>
    <w:p w14:paraId="15C6D26C" w14:textId="3574151B" w:rsidR="00531166" w:rsidRDefault="00531166">
      <w:pPr>
        <w:pStyle w:val="TOC4"/>
        <w:rPr>
          <w:rFonts w:asciiTheme="minorHAnsi" w:eastAsiaTheme="minorEastAsia" w:hAnsiTheme="minorHAnsi" w:cstheme="minorBidi"/>
          <w:noProof/>
          <w:sz w:val="22"/>
          <w:szCs w:val="22"/>
          <w:lang w:val="en-US" w:eastAsia="zh-CN"/>
        </w:rPr>
      </w:pPr>
      <w:r>
        <w:rPr>
          <w:noProof/>
        </w:rPr>
        <w:t>5.1</w:t>
      </w:r>
      <w:r w:rsidRPr="00A364EA">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_Toc133482889 \h </w:instrText>
      </w:r>
      <w:r>
        <w:rPr>
          <w:noProof/>
        </w:rPr>
      </w:r>
      <w:r>
        <w:rPr>
          <w:noProof/>
        </w:rPr>
        <w:fldChar w:fldCharType="separate"/>
      </w:r>
      <w:r>
        <w:rPr>
          <w:noProof/>
        </w:rPr>
        <w:t>41</w:t>
      </w:r>
      <w:r>
        <w:rPr>
          <w:noProof/>
        </w:rPr>
        <w:fldChar w:fldCharType="end"/>
      </w:r>
    </w:p>
    <w:p w14:paraId="0783440E" w14:textId="7BE4F4F1" w:rsidR="00531166" w:rsidRDefault="00531166">
      <w:pPr>
        <w:pStyle w:val="TOC3"/>
        <w:rPr>
          <w:rFonts w:asciiTheme="minorHAnsi" w:eastAsiaTheme="minorEastAsia" w:hAnsiTheme="minorHAnsi" w:cstheme="minorBidi"/>
          <w:noProof/>
          <w:sz w:val="22"/>
          <w:szCs w:val="22"/>
          <w:lang w:val="en-US" w:eastAsia="zh-CN"/>
        </w:rPr>
      </w:pPr>
      <w:r w:rsidRPr="00A364EA">
        <w:rPr>
          <w:noProof/>
          <w:lang w:val="fr-FR"/>
        </w:rPr>
        <w:t>5.1.11</w:t>
      </w:r>
      <w:r>
        <w:rPr>
          <w:rFonts w:asciiTheme="minorHAnsi" w:eastAsiaTheme="minorEastAsia" w:hAnsiTheme="minorHAnsi" w:cstheme="minorBidi"/>
          <w:noProof/>
          <w:sz w:val="22"/>
          <w:szCs w:val="22"/>
          <w:lang w:val="en-US" w:eastAsia="zh-CN"/>
        </w:rPr>
        <w:tab/>
      </w:r>
      <w:r w:rsidRPr="00A364EA">
        <w:rPr>
          <w:noProof/>
          <w:lang w:val="fr-FR"/>
        </w:rPr>
        <w:t>Configuration management for ML training phase</w:t>
      </w:r>
      <w:r>
        <w:rPr>
          <w:noProof/>
        </w:rPr>
        <w:tab/>
      </w:r>
      <w:r>
        <w:rPr>
          <w:noProof/>
        </w:rPr>
        <w:fldChar w:fldCharType="begin"/>
      </w:r>
      <w:r>
        <w:rPr>
          <w:noProof/>
        </w:rPr>
        <w:instrText xml:space="preserve"> PAGEREF _Toc133482890 \h </w:instrText>
      </w:r>
      <w:r>
        <w:rPr>
          <w:noProof/>
        </w:rPr>
      </w:r>
      <w:r>
        <w:rPr>
          <w:noProof/>
        </w:rPr>
        <w:fldChar w:fldCharType="separate"/>
      </w:r>
      <w:r>
        <w:rPr>
          <w:noProof/>
        </w:rPr>
        <w:t>42</w:t>
      </w:r>
      <w:r>
        <w:rPr>
          <w:noProof/>
        </w:rPr>
        <w:fldChar w:fldCharType="end"/>
      </w:r>
    </w:p>
    <w:p w14:paraId="51D67B81" w14:textId="0B7795E9" w:rsidR="00531166" w:rsidRDefault="00531166">
      <w:pPr>
        <w:pStyle w:val="TOC4"/>
        <w:rPr>
          <w:rFonts w:asciiTheme="minorHAnsi" w:eastAsiaTheme="minorEastAsia" w:hAnsiTheme="minorHAnsi" w:cstheme="minorBidi"/>
          <w:noProof/>
          <w:sz w:val="22"/>
          <w:szCs w:val="22"/>
          <w:lang w:val="en-US" w:eastAsia="zh-CN"/>
        </w:rPr>
      </w:pPr>
      <w:r w:rsidRPr="00A364EA">
        <w:rPr>
          <w:noProof/>
          <w:lang w:val="fr-FR" w:eastAsia="ko-KR"/>
        </w:rPr>
        <w:t>5.1.11.1</w:t>
      </w:r>
      <w:r>
        <w:rPr>
          <w:rFonts w:asciiTheme="minorHAnsi" w:eastAsiaTheme="minorEastAsia" w:hAnsiTheme="minorHAnsi" w:cstheme="minorBidi"/>
          <w:noProof/>
          <w:sz w:val="22"/>
          <w:szCs w:val="22"/>
          <w:lang w:val="en-US" w:eastAsia="zh-CN"/>
        </w:rPr>
        <w:tab/>
      </w:r>
      <w:r w:rsidRPr="00A364EA">
        <w:rPr>
          <w:noProof/>
          <w:lang w:val="fr-FR" w:eastAsia="ko-KR"/>
        </w:rPr>
        <w:t>Description</w:t>
      </w:r>
      <w:r>
        <w:rPr>
          <w:noProof/>
        </w:rPr>
        <w:tab/>
      </w:r>
      <w:r>
        <w:rPr>
          <w:noProof/>
        </w:rPr>
        <w:fldChar w:fldCharType="begin"/>
      </w:r>
      <w:r>
        <w:rPr>
          <w:noProof/>
        </w:rPr>
        <w:instrText xml:space="preserve"> PAGEREF _Toc133482891 \h </w:instrText>
      </w:r>
      <w:r>
        <w:rPr>
          <w:noProof/>
        </w:rPr>
      </w:r>
      <w:r>
        <w:rPr>
          <w:noProof/>
        </w:rPr>
        <w:fldChar w:fldCharType="separate"/>
      </w:r>
      <w:r>
        <w:rPr>
          <w:noProof/>
        </w:rPr>
        <w:t>42</w:t>
      </w:r>
      <w:r>
        <w:rPr>
          <w:noProof/>
        </w:rPr>
        <w:fldChar w:fldCharType="end"/>
      </w:r>
    </w:p>
    <w:p w14:paraId="2C4CDEB7" w14:textId="10135C4F" w:rsidR="00531166" w:rsidRDefault="00531166">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_Toc133482892 \h </w:instrText>
      </w:r>
      <w:r>
        <w:rPr>
          <w:noProof/>
        </w:rPr>
      </w:r>
      <w:r>
        <w:rPr>
          <w:noProof/>
        </w:rPr>
        <w:fldChar w:fldCharType="separate"/>
      </w:r>
      <w:r>
        <w:rPr>
          <w:noProof/>
        </w:rPr>
        <w:t>42</w:t>
      </w:r>
      <w:r>
        <w:rPr>
          <w:noProof/>
        </w:rPr>
        <w:fldChar w:fldCharType="end"/>
      </w:r>
    </w:p>
    <w:p w14:paraId="1C08E25B" w14:textId="371A47D4" w:rsidR="00531166" w:rsidRDefault="00531166">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_Toc133482893 \h </w:instrText>
      </w:r>
      <w:r>
        <w:rPr>
          <w:noProof/>
        </w:rPr>
      </w:r>
      <w:r>
        <w:rPr>
          <w:noProof/>
        </w:rPr>
        <w:fldChar w:fldCharType="separate"/>
      </w:r>
      <w:r>
        <w:rPr>
          <w:noProof/>
        </w:rPr>
        <w:t>42</w:t>
      </w:r>
      <w:r>
        <w:rPr>
          <w:noProof/>
        </w:rPr>
        <w:fldChar w:fldCharType="end"/>
      </w:r>
    </w:p>
    <w:p w14:paraId="1BE088AA" w14:textId="7680702E" w:rsidR="00531166" w:rsidRDefault="00531166">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_Toc133482894 \h </w:instrText>
      </w:r>
      <w:r>
        <w:rPr>
          <w:noProof/>
        </w:rPr>
      </w:r>
      <w:r>
        <w:rPr>
          <w:noProof/>
        </w:rPr>
        <w:fldChar w:fldCharType="separate"/>
      </w:r>
      <w:r>
        <w:rPr>
          <w:noProof/>
        </w:rPr>
        <w:t>42</w:t>
      </w:r>
      <w:r>
        <w:rPr>
          <w:noProof/>
        </w:rPr>
        <w:fldChar w:fldCharType="end"/>
      </w:r>
    </w:p>
    <w:p w14:paraId="0FE79FCD" w14:textId="2CA0B26F" w:rsidR="00531166" w:rsidRDefault="00531166">
      <w:pPr>
        <w:pStyle w:val="TOC4"/>
        <w:rPr>
          <w:rFonts w:asciiTheme="minorHAnsi" w:eastAsiaTheme="minorEastAsia" w:hAnsiTheme="minorHAnsi" w:cstheme="minorBidi"/>
          <w:noProof/>
          <w:sz w:val="22"/>
          <w:szCs w:val="22"/>
          <w:lang w:val="en-US" w:eastAsia="zh-CN"/>
        </w:rPr>
      </w:pPr>
      <w:r>
        <w:rPr>
          <w:noProof/>
        </w:rPr>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_Toc133482895 \h </w:instrText>
      </w:r>
      <w:r>
        <w:rPr>
          <w:noProof/>
        </w:rPr>
      </w:r>
      <w:r>
        <w:rPr>
          <w:noProof/>
        </w:rPr>
        <w:fldChar w:fldCharType="separate"/>
      </w:r>
      <w:r>
        <w:rPr>
          <w:noProof/>
        </w:rPr>
        <w:t>42</w:t>
      </w:r>
      <w:r>
        <w:rPr>
          <w:noProof/>
        </w:rPr>
        <w:fldChar w:fldCharType="end"/>
      </w:r>
    </w:p>
    <w:p w14:paraId="43EA3E3C" w14:textId="769FF7EF" w:rsidR="00531166" w:rsidRDefault="00531166">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_Toc133482896 \h </w:instrText>
      </w:r>
      <w:r>
        <w:rPr>
          <w:noProof/>
        </w:rPr>
      </w:r>
      <w:r>
        <w:rPr>
          <w:noProof/>
        </w:rPr>
        <w:fldChar w:fldCharType="separate"/>
      </w:r>
      <w:r>
        <w:rPr>
          <w:noProof/>
        </w:rPr>
        <w:t>42</w:t>
      </w:r>
      <w:r>
        <w:rPr>
          <w:noProof/>
        </w:rPr>
        <w:fldChar w:fldCharType="end"/>
      </w:r>
    </w:p>
    <w:p w14:paraId="0C625792" w14:textId="7309169A" w:rsidR="00531166" w:rsidRDefault="00531166">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_Toc133482897 \h </w:instrText>
      </w:r>
      <w:r>
        <w:rPr>
          <w:noProof/>
        </w:rPr>
      </w:r>
      <w:r>
        <w:rPr>
          <w:noProof/>
        </w:rPr>
        <w:fldChar w:fldCharType="separate"/>
      </w:r>
      <w:r>
        <w:rPr>
          <w:noProof/>
        </w:rPr>
        <w:t>42</w:t>
      </w:r>
      <w:r>
        <w:rPr>
          <w:noProof/>
        </w:rPr>
        <w:fldChar w:fldCharType="end"/>
      </w:r>
    </w:p>
    <w:p w14:paraId="33C6325D" w14:textId="4E60A05C" w:rsidR="00531166" w:rsidRDefault="00531166">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_Toc133482898 \h </w:instrText>
      </w:r>
      <w:r>
        <w:rPr>
          <w:noProof/>
        </w:rPr>
      </w:r>
      <w:r>
        <w:rPr>
          <w:noProof/>
        </w:rPr>
        <w:fldChar w:fldCharType="separate"/>
      </w:r>
      <w:r>
        <w:rPr>
          <w:noProof/>
        </w:rPr>
        <w:t>42</w:t>
      </w:r>
      <w:r>
        <w:rPr>
          <w:noProof/>
        </w:rPr>
        <w:fldChar w:fldCharType="end"/>
      </w:r>
    </w:p>
    <w:p w14:paraId="5586E7B6" w14:textId="3399F413" w:rsidR="00531166" w:rsidRDefault="00531166">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_Toc133482899 \h </w:instrText>
      </w:r>
      <w:r>
        <w:rPr>
          <w:noProof/>
        </w:rPr>
      </w:r>
      <w:r>
        <w:rPr>
          <w:noProof/>
        </w:rPr>
        <w:fldChar w:fldCharType="separate"/>
      </w:r>
      <w:r>
        <w:rPr>
          <w:noProof/>
        </w:rPr>
        <w:t>43</w:t>
      </w:r>
      <w:r>
        <w:rPr>
          <w:noProof/>
        </w:rPr>
        <w:fldChar w:fldCharType="end"/>
      </w:r>
    </w:p>
    <w:p w14:paraId="3374075C" w14:textId="681CF3F6" w:rsidR="00531166" w:rsidRDefault="00531166">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_Toc133482900 \h </w:instrText>
      </w:r>
      <w:r>
        <w:rPr>
          <w:noProof/>
        </w:rPr>
      </w:r>
      <w:r>
        <w:rPr>
          <w:noProof/>
        </w:rPr>
        <w:fldChar w:fldCharType="separate"/>
      </w:r>
      <w:r>
        <w:rPr>
          <w:noProof/>
        </w:rPr>
        <w:t>43</w:t>
      </w:r>
      <w:r>
        <w:rPr>
          <w:noProof/>
        </w:rPr>
        <w:fldChar w:fldCharType="end"/>
      </w:r>
    </w:p>
    <w:p w14:paraId="054B30E3" w14:textId="57C7660D" w:rsidR="00531166" w:rsidRDefault="00531166">
      <w:pPr>
        <w:pStyle w:val="TOC4"/>
        <w:rPr>
          <w:rFonts w:asciiTheme="minorHAnsi" w:eastAsiaTheme="minorEastAsia" w:hAnsiTheme="minorHAnsi" w:cstheme="minorBidi"/>
          <w:noProof/>
          <w:sz w:val="22"/>
          <w:szCs w:val="22"/>
          <w:lang w:val="en-US" w:eastAsia="zh-CN"/>
        </w:rPr>
      </w:pPr>
      <w:r>
        <w:rPr>
          <w:noProof/>
        </w:rPr>
        <w:t>5.1.11</w:t>
      </w:r>
      <w:r w:rsidRPr="00A364EA">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_Toc133482901 \h </w:instrText>
      </w:r>
      <w:r>
        <w:rPr>
          <w:noProof/>
        </w:rPr>
      </w:r>
      <w:r>
        <w:rPr>
          <w:noProof/>
        </w:rPr>
        <w:fldChar w:fldCharType="separate"/>
      </w:r>
      <w:r>
        <w:rPr>
          <w:noProof/>
        </w:rPr>
        <w:t>43</w:t>
      </w:r>
      <w:r>
        <w:rPr>
          <w:noProof/>
        </w:rPr>
        <w:fldChar w:fldCharType="end"/>
      </w:r>
    </w:p>
    <w:p w14:paraId="309F2D7D" w14:textId="3260FDB6" w:rsidR="00531166" w:rsidRDefault="00531166">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A364EA">
        <w:rPr>
          <w:noProof/>
          <w:lang w:val="en-US"/>
        </w:rPr>
        <w:t>Knowledge</w:t>
      </w:r>
      <w:r>
        <w:rPr>
          <w:noProof/>
        </w:rPr>
        <w:t xml:space="preserve"> Transfer Learning</w:t>
      </w:r>
      <w:r>
        <w:rPr>
          <w:noProof/>
        </w:rPr>
        <w:tab/>
      </w:r>
      <w:r>
        <w:rPr>
          <w:noProof/>
        </w:rPr>
        <w:fldChar w:fldCharType="begin"/>
      </w:r>
      <w:r>
        <w:rPr>
          <w:noProof/>
        </w:rPr>
        <w:instrText xml:space="preserve"> PAGEREF _Toc133482902 \h </w:instrText>
      </w:r>
      <w:r>
        <w:rPr>
          <w:noProof/>
        </w:rPr>
      </w:r>
      <w:r>
        <w:rPr>
          <w:noProof/>
        </w:rPr>
        <w:fldChar w:fldCharType="separate"/>
      </w:r>
      <w:r>
        <w:rPr>
          <w:noProof/>
        </w:rPr>
        <w:t>43</w:t>
      </w:r>
      <w:r>
        <w:rPr>
          <w:noProof/>
        </w:rPr>
        <w:fldChar w:fldCharType="end"/>
      </w:r>
    </w:p>
    <w:p w14:paraId="65A0D0A7" w14:textId="47686602" w:rsidR="00531166" w:rsidRDefault="00531166">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_Toc133482903 \h </w:instrText>
      </w:r>
      <w:r>
        <w:rPr>
          <w:noProof/>
        </w:rPr>
      </w:r>
      <w:r>
        <w:rPr>
          <w:noProof/>
        </w:rPr>
        <w:fldChar w:fldCharType="separate"/>
      </w:r>
      <w:r>
        <w:rPr>
          <w:noProof/>
        </w:rPr>
        <w:t>43</w:t>
      </w:r>
      <w:r>
        <w:rPr>
          <w:noProof/>
        </w:rPr>
        <w:fldChar w:fldCharType="end"/>
      </w:r>
    </w:p>
    <w:p w14:paraId="65717201" w14:textId="3B11C996" w:rsidR="00531166" w:rsidRDefault="00531166">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_Toc133482904 \h </w:instrText>
      </w:r>
      <w:r>
        <w:rPr>
          <w:noProof/>
        </w:rPr>
      </w:r>
      <w:r>
        <w:rPr>
          <w:noProof/>
        </w:rPr>
        <w:fldChar w:fldCharType="separate"/>
      </w:r>
      <w:r>
        <w:rPr>
          <w:noProof/>
        </w:rPr>
        <w:t>44</w:t>
      </w:r>
      <w:r>
        <w:rPr>
          <w:noProof/>
        </w:rPr>
        <w:fldChar w:fldCharType="end"/>
      </w:r>
    </w:p>
    <w:p w14:paraId="4C2F7A50" w14:textId="46D21DDC" w:rsidR="00531166" w:rsidRDefault="00531166">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A364EA">
        <w:rPr>
          <w:noProof/>
          <w:lang w:val="en-US"/>
        </w:rPr>
        <w:t>Discovering</w:t>
      </w:r>
      <w:r>
        <w:rPr>
          <w:noProof/>
        </w:rPr>
        <w:t xml:space="preserve"> sharable Knowledge</w:t>
      </w:r>
      <w:r>
        <w:rPr>
          <w:noProof/>
        </w:rPr>
        <w:tab/>
      </w:r>
      <w:r>
        <w:rPr>
          <w:noProof/>
        </w:rPr>
        <w:fldChar w:fldCharType="begin"/>
      </w:r>
      <w:r>
        <w:rPr>
          <w:noProof/>
        </w:rPr>
        <w:instrText xml:space="preserve"> PAGEREF _Toc133482905 \h </w:instrText>
      </w:r>
      <w:r>
        <w:rPr>
          <w:noProof/>
        </w:rPr>
      </w:r>
      <w:r>
        <w:rPr>
          <w:noProof/>
        </w:rPr>
        <w:fldChar w:fldCharType="separate"/>
      </w:r>
      <w:r>
        <w:rPr>
          <w:noProof/>
        </w:rPr>
        <w:t>44</w:t>
      </w:r>
      <w:r>
        <w:rPr>
          <w:noProof/>
        </w:rPr>
        <w:fldChar w:fldCharType="end"/>
      </w:r>
    </w:p>
    <w:p w14:paraId="547422C2" w14:textId="4E14CF2D" w:rsidR="00531166" w:rsidRDefault="00531166">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A364EA">
        <w:rPr>
          <w:noProof/>
          <w:lang w:val="en-US"/>
        </w:rPr>
        <w:t>sharing</w:t>
      </w:r>
      <w:r>
        <w:rPr>
          <w:noProof/>
        </w:rPr>
        <w:t xml:space="preserve"> and transfer learning</w:t>
      </w:r>
      <w:r>
        <w:rPr>
          <w:noProof/>
        </w:rPr>
        <w:tab/>
      </w:r>
      <w:r>
        <w:rPr>
          <w:noProof/>
        </w:rPr>
        <w:fldChar w:fldCharType="begin"/>
      </w:r>
      <w:r>
        <w:rPr>
          <w:noProof/>
        </w:rPr>
        <w:instrText xml:space="preserve"> PAGEREF _Toc133482906 \h </w:instrText>
      </w:r>
      <w:r>
        <w:rPr>
          <w:noProof/>
        </w:rPr>
      </w:r>
      <w:r>
        <w:rPr>
          <w:noProof/>
        </w:rPr>
        <w:fldChar w:fldCharType="separate"/>
      </w:r>
      <w:r>
        <w:rPr>
          <w:noProof/>
        </w:rPr>
        <w:t>44</w:t>
      </w:r>
      <w:r>
        <w:rPr>
          <w:noProof/>
        </w:rPr>
        <w:fldChar w:fldCharType="end"/>
      </w:r>
    </w:p>
    <w:p w14:paraId="06664233" w14:textId="0C5A2187" w:rsidR="00531166" w:rsidRDefault="00531166">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_Toc133482907 \h </w:instrText>
      </w:r>
      <w:r>
        <w:rPr>
          <w:noProof/>
        </w:rPr>
      </w:r>
      <w:r>
        <w:rPr>
          <w:noProof/>
        </w:rPr>
        <w:fldChar w:fldCharType="separate"/>
      </w:r>
      <w:r>
        <w:rPr>
          <w:noProof/>
        </w:rPr>
        <w:t>46</w:t>
      </w:r>
      <w:r>
        <w:rPr>
          <w:noProof/>
        </w:rPr>
        <w:fldChar w:fldCharType="end"/>
      </w:r>
    </w:p>
    <w:p w14:paraId="1C064A37" w14:textId="2A0F9225" w:rsidR="00531166" w:rsidRDefault="00531166">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_Toc133482908 \h </w:instrText>
      </w:r>
      <w:r>
        <w:rPr>
          <w:noProof/>
        </w:rPr>
      </w:r>
      <w:r>
        <w:rPr>
          <w:noProof/>
        </w:rPr>
        <w:fldChar w:fldCharType="separate"/>
      </w:r>
      <w:r>
        <w:rPr>
          <w:noProof/>
        </w:rPr>
        <w:t>47</w:t>
      </w:r>
      <w:r>
        <w:rPr>
          <w:noProof/>
        </w:rPr>
        <w:fldChar w:fldCharType="end"/>
      </w:r>
    </w:p>
    <w:p w14:paraId="3859CF7C" w14:textId="408AE271" w:rsidR="00531166" w:rsidRDefault="00531166">
      <w:pPr>
        <w:pStyle w:val="TOC4"/>
        <w:rPr>
          <w:rFonts w:asciiTheme="minorHAnsi" w:eastAsiaTheme="minorEastAsia" w:hAnsiTheme="minorHAnsi" w:cstheme="minorBidi"/>
          <w:noProof/>
          <w:sz w:val="22"/>
          <w:szCs w:val="22"/>
          <w:lang w:val="en-US" w:eastAsia="zh-CN"/>
        </w:rPr>
      </w:pPr>
      <w:r>
        <w:rPr>
          <w:noProof/>
        </w:rPr>
        <w:t>5.1.12</w:t>
      </w:r>
      <w:r w:rsidRPr="00A364EA">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_Toc133482909 \h </w:instrText>
      </w:r>
      <w:r>
        <w:rPr>
          <w:noProof/>
        </w:rPr>
      </w:r>
      <w:r>
        <w:rPr>
          <w:noProof/>
        </w:rPr>
        <w:fldChar w:fldCharType="separate"/>
      </w:r>
      <w:r>
        <w:rPr>
          <w:noProof/>
        </w:rPr>
        <w:t>48</w:t>
      </w:r>
      <w:r>
        <w:rPr>
          <w:noProof/>
        </w:rPr>
        <w:fldChar w:fldCharType="end"/>
      </w:r>
    </w:p>
    <w:p w14:paraId="6879A807" w14:textId="4DCF4713" w:rsidR="00531166" w:rsidRDefault="00531166">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_Toc133482910 \h </w:instrText>
      </w:r>
      <w:r>
        <w:rPr>
          <w:noProof/>
        </w:rPr>
      </w:r>
      <w:r>
        <w:rPr>
          <w:noProof/>
        </w:rPr>
        <w:fldChar w:fldCharType="separate"/>
      </w:r>
      <w:r>
        <w:rPr>
          <w:noProof/>
        </w:rPr>
        <w:t>48</w:t>
      </w:r>
      <w:r>
        <w:rPr>
          <w:noProof/>
        </w:rPr>
        <w:fldChar w:fldCharType="end"/>
      </w:r>
    </w:p>
    <w:p w14:paraId="1E300889" w14:textId="14107DF2" w:rsidR="00531166" w:rsidRDefault="00531166">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_Toc133482911 \h </w:instrText>
      </w:r>
      <w:r>
        <w:rPr>
          <w:noProof/>
        </w:rPr>
      </w:r>
      <w:r>
        <w:rPr>
          <w:noProof/>
        </w:rPr>
        <w:fldChar w:fldCharType="separate"/>
      </w:r>
      <w:r>
        <w:rPr>
          <w:noProof/>
        </w:rPr>
        <w:t>48</w:t>
      </w:r>
      <w:r>
        <w:rPr>
          <w:noProof/>
        </w:rPr>
        <w:fldChar w:fldCharType="end"/>
      </w:r>
    </w:p>
    <w:p w14:paraId="33C42A24" w14:textId="420F6ECC" w:rsidR="00531166" w:rsidRDefault="00531166">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_Toc133482912 \h </w:instrText>
      </w:r>
      <w:r>
        <w:rPr>
          <w:noProof/>
        </w:rPr>
      </w:r>
      <w:r>
        <w:rPr>
          <w:noProof/>
        </w:rPr>
        <w:fldChar w:fldCharType="separate"/>
      </w:r>
      <w:r>
        <w:rPr>
          <w:noProof/>
        </w:rPr>
        <w:t>48</w:t>
      </w:r>
      <w:r>
        <w:rPr>
          <w:noProof/>
        </w:rPr>
        <w:fldChar w:fldCharType="end"/>
      </w:r>
    </w:p>
    <w:p w14:paraId="07916DAA" w14:textId="2490058C" w:rsidR="00531166" w:rsidRDefault="00531166">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_Toc133482913 \h </w:instrText>
      </w:r>
      <w:r>
        <w:rPr>
          <w:noProof/>
        </w:rPr>
      </w:r>
      <w:r>
        <w:rPr>
          <w:noProof/>
        </w:rPr>
        <w:fldChar w:fldCharType="separate"/>
      </w:r>
      <w:r>
        <w:rPr>
          <w:noProof/>
        </w:rPr>
        <w:t>48</w:t>
      </w:r>
      <w:r>
        <w:rPr>
          <w:noProof/>
        </w:rPr>
        <w:fldChar w:fldCharType="end"/>
      </w:r>
    </w:p>
    <w:p w14:paraId="7128CA47" w14:textId="733FB9BA" w:rsidR="00531166" w:rsidRDefault="00531166">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_Toc133482914 \h </w:instrText>
      </w:r>
      <w:r>
        <w:rPr>
          <w:noProof/>
        </w:rPr>
      </w:r>
      <w:r>
        <w:rPr>
          <w:noProof/>
        </w:rPr>
        <w:fldChar w:fldCharType="separate"/>
      </w:r>
      <w:r>
        <w:rPr>
          <w:noProof/>
        </w:rPr>
        <w:t>48</w:t>
      </w:r>
      <w:r>
        <w:rPr>
          <w:noProof/>
        </w:rPr>
        <w:fldChar w:fldCharType="end"/>
      </w:r>
    </w:p>
    <w:p w14:paraId="44E4F67C" w14:textId="15178AE0" w:rsidR="00531166" w:rsidRDefault="00531166">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_Toc133482915 \h </w:instrText>
      </w:r>
      <w:r>
        <w:rPr>
          <w:noProof/>
        </w:rPr>
      </w:r>
      <w:r>
        <w:rPr>
          <w:noProof/>
        </w:rPr>
        <w:fldChar w:fldCharType="separate"/>
      </w:r>
      <w:r>
        <w:rPr>
          <w:noProof/>
        </w:rPr>
        <w:t>48</w:t>
      </w:r>
      <w:r>
        <w:rPr>
          <w:noProof/>
        </w:rPr>
        <w:fldChar w:fldCharType="end"/>
      </w:r>
    </w:p>
    <w:p w14:paraId="1ED0D415" w14:textId="32CBC5D0" w:rsidR="00531166" w:rsidRDefault="00531166">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_Toc133482916 \h </w:instrText>
      </w:r>
      <w:r>
        <w:rPr>
          <w:noProof/>
        </w:rPr>
      </w:r>
      <w:r>
        <w:rPr>
          <w:noProof/>
        </w:rPr>
        <w:fldChar w:fldCharType="separate"/>
      </w:r>
      <w:r>
        <w:rPr>
          <w:noProof/>
        </w:rPr>
        <w:t>49</w:t>
      </w:r>
      <w:r>
        <w:rPr>
          <w:noProof/>
        </w:rPr>
        <w:fldChar w:fldCharType="end"/>
      </w:r>
    </w:p>
    <w:p w14:paraId="4C64E5B9" w14:textId="5B409E84" w:rsidR="00531166" w:rsidRDefault="00531166">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_Toc133482917 \h </w:instrText>
      </w:r>
      <w:r>
        <w:rPr>
          <w:noProof/>
        </w:rPr>
      </w:r>
      <w:r>
        <w:rPr>
          <w:noProof/>
        </w:rPr>
        <w:fldChar w:fldCharType="separate"/>
      </w:r>
      <w:r>
        <w:rPr>
          <w:noProof/>
        </w:rPr>
        <w:t>49</w:t>
      </w:r>
      <w:r>
        <w:rPr>
          <w:noProof/>
        </w:rPr>
        <w:fldChar w:fldCharType="end"/>
      </w:r>
    </w:p>
    <w:p w14:paraId="55CDB79B" w14:textId="35967420" w:rsidR="00531166" w:rsidRDefault="00531166">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_Toc133482918 \h </w:instrText>
      </w:r>
      <w:r>
        <w:rPr>
          <w:noProof/>
        </w:rPr>
      </w:r>
      <w:r>
        <w:rPr>
          <w:noProof/>
        </w:rPr>
        <w:fldChar w:fldCharType="separate"/>
      </w:r>
      <w:r>
        <w:rPr>
          <w:noProof/>
        </w:rPr>
        <w:t>49</w:t>
      </w:r>
      <w:r>
        <w:rPr>
          <w:noProof/>
        </w:rPr>
        <w:fldChar w:fldCharType="end"/>
      </w:r>
    </w:p>
    <w:p w14:paraId="5009A780" w14:textId="5863428D" w:rsidR="00531166" w:rsidRDefault="00531166">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_Toc133482919 \h </w:instrText>
      </w:r>
      <w:r>
        <w:rPr>
          <w:noProof/>
        </w:rPr>
      </w:r>
      <w:r>
        <w:rPr>
          <w:noProof/>
        </w:rPr>
        <w:fldChar w:fldCharType="separate"/>
      </w:r>
      <w:r>
        <w:rPr>
          <w:noProof/>
        </w:rPr>
        <w:t>49</w:t>
      </w:r>
      <w:r>
        <w:rPr>
          <w:noProof/>
        </w:rPr>
        <w:fldChar w:fldCharType="end"/>
      </w:r>
    </w:p>
    <w:p w14:paraId="1D6BAC73" w14:textId="214B96BA" w:rsidR="00531166" w:rsidRDefault="00531166">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_Toc133482920 \h </w:instrText>
      </w:r>
      <w:r>
        <w:rPr>
          <w:noProof/>
        </w:rPr>
      </w:r>
      <w:r>
        <w:rPr>
          <w:noProof/>
        </w:rPr>
        <w:fldChar w:fldCharType="separate"/>
      </w:r>
      <w:r>
        <w:rPr>
          <w:noProof/>
        </w:rPr>
        <w:t>50</w:t>
      </w:r>
      <w:r>
        <w:rPr>
          <w:noProof/>
        </w:rPr>
        <w:fldChar w:fldCharType="end"/>
      </w:r>
    </w:p>
    <w:p w14:paraId="46C36E2D" w14:textId="0B641127" w:rsidR="00531166" w:rsidRDefault="00531166">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_Toc133482921 \h </w:instrText>
      </w:r>
      <w:r>
        <w:rPr>
          <w:noProof/>
        </w:rPr>
      </w:r>
      <w:r>
        <w:rPr>
          <w:noProof/>
        </w:rPr>
        <w:fldChar w:fldCharType="separate"/>
      </w:r>
      <w:r>
        <w:rPr>
          <w:noProof/>
        </w:rPr>
        <w:t>50</w:t>
      </w:r>
      <w:r>
        <w:rPr>
          <w:noProof/>
        </w:rPr>
        <w:fldChar w:fldCharType="end"/>
      </w:r>
    </w:p>
    <w:p w14:paraId="5266893E" w14:textId="02AB667D" w:rsidR="00531166" w:rsidRDefault="00531166">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_Toc133482922 \h </w:instrText>
      </w:r>
      <w:r>
        <w:rPr>
          <w:noProof/>
        </w:rPr>
      </w:r>
      <w:r>
        <w:rPr>
          <w:noProof/>
        </w:rPr>
        <w:fldChar w:fldCharType="separate"/>
      </w:r>
      <w:r>
        <w:rPr>
          <w:noProof/>
        </w:rPr>
        <w:t>50</w:t>
      </w:r>
      <w:r>
        <w:rPr>
          <w:noProof/>
        </w:rPr>
        <w:fldChar w:fldCharType="end"/>
      </w:r>
    </w:p>
    <w:p w14:paraId="42ABE1A5" w14:textId="23DC1F47" w:rsidR="00531166" w:rsidRDefault="00531166">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_Toc133482923 \h </w:instrText>
      </w:r>
      <w:r>
        <w:rPr>
          <w:noProof/>
        </w:rPr>
      </w:r>
      <w:r>
        <w:rPr>
          <w:noProof/>
        </w:rPr>
        <w:fldChar w:fldCharType="separate"/>
      </w:r>
      <w:r>
        <w:rPr>
          <w:noProof/>
        </w:rPr>
        <w:t>50</w:t>
      </w:r>
      <w:r>
        <w:rPr>
          <w:noProof/>
        </w:rPr>
        <w:fldChar w:fldCharType="end"/>
      </w:r>
    </w:p>
    <w:p w14:paraId="56FC53C7" w14:textId="004B6180" w:rsidR="00531166" w:rsidRDefault="00531166">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A364EA">
        <w:rPr>
          <w:rFonts w:cs="Arial"/>
          <w:noProof/>
          <w:color w:val="000000"/>
        </w:rPr>
        <w:t>AI/ML inference functions or ML entities</w:t>
      </w:r>
      <w:r>
        <w:rPr>
          <w:noProof/>
        </w:rPr>
        <w:tab/>
      </w:r>
      <w:r>
        <w:rPr>
          <w:noProof/>
        </w:rPr>
        <w:fldChar w:fldCharType="begin"/>
      </w:r>
      <w:r>
        <w:rPr>
          <w:noProof/>
        </w:rPr>
        <w:instrText xml:space="preserve"> PAGEREF _Toc133482924 \h </w:instrText>
      </w:r>
      <w:r>
        <w:rPr>
          <w:noProof/>
        </w:rPr>
      </w:r>
      <w:r>
        <w:rPr>
          <w:noProof/>
        </w:rPr>
        <w:fldChar w:fldCharType="separate"/>
      </w:r>
      <w:r>
        <w:rPr>
          <w:noProof/>
        </w:rPr>
        <w:t>51</w:t>
      </w:r>
      <w:r>
        <w:rPr>
          <w:noProof/>
        </w:rPr>
        <w:fldChar w:fldCharType="end"/>
      </w:r>
    </w:p>
    <w:p w14:paraId="2926D528" w14:textId="0BBCA3AF" w:rsidR="00531166" w:rsidRDefault="00531166">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A364EA">
        <w:rPr>
          <w:rFonts w:cs="Arial"/>
          <w:noProof/>
          <w:color w:val="000000"/>
        </w:rPr>
        <w:t>AI/ML inference functions or ML entities</w:t>
      </w:r>
      <w:r>
        <w:rPr>
          <w:noProof/>
        </w:rPr>
        <w:tab/>
      </w:r>
      <w:r>
        <w:rPr>
          <w:noProof/>
        </w:rPr>
        <w:fldChar w:fldCharType="begin"/>
      </w:r>
      <w:r>
        <w:rPr>
          <w:noProof/>
        </w:rPr>
        <w:instrText xml:space="preserve"> PAGEREF _Toc133482925 \h </w:instrText>
      </w:r>
      <w:r>
        <w:rPr>
          <w:noProof/>
        </w:rPr>
      </w:r>
      <w:r>
        <w:rPr>
          <w:noProof/>
        </w:rPr>
        <w:fldChar w:fldCharType="separate"/>
      </w:r>
      <w:r>
        <w:rPr>
          <w:noProof/>
        </w:rPr>
        <w:t>51</w:t>
      </w:r>
      <w:r>
        <w:rPr>
          <w:noProof/>
        </w:rPr>
        <w:fldChar w:fldCharType="end"/>
      </w:r>
    </w:p>
    <w:p w14:paraId="51CC2D88" w14:textId="5F3CBE86" w:rsidR="00531166" w:rsidRDefault="00531166">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_Toc133482926 \h </w:instrText>
      </w:r>
      <w:r>
        <w:rPr>
          <w:noProof/>
        </w:rPr>
      </w:r>
      <w:r>
        <w:rPr>
          <w:noProof/>
        </w:rPr>
        <w:fldChar w:fldCharType="separate"/>
      </w:r>
      <w:r>
        <w:rPr>
          <w:noProof/>
        </w:rPr>
        <w:t>52</w:t>
      </w:r>
      <w:r>
        <w:rPr>
          <w:noProof/>
        </w:rPr>
        <w:fldChar w:fldCharType="end"/>
      </w:r>
    </w:p>
    <w:p w14:paraId="20FB979F" w14:textId="2CB54971" w:rsidR="00531166" w:rsidRDefault="00531166">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_Toc133482927 \h </w:instrText>
      </w:r>
      <w:r>
        <w:rPr>
          <w:noProof/>
        </w:rPr>
      </w:r>
      <w:r>
        <w:rPr>
          <w:noProof/>
        </w:rPr>
        <w:fldChar w:fldCharType="separate"/>
      </w:r>
      <w:r>
        <w:rPr>
          <w:noProof/>
        </w:rPr>
        <w:t>52</w:t>
      </w:r>
      <w:r>
        <w:rPr>
          <w:noProof/>
        </w:rPr>
        <w:fldChar w:fldCharType="end"/>
      </w:r>
    </w:p>
    <w:p w14:paraId="6EF460BD" w14:textId="1FF0B788" w:rsidR="00531166" w:rsidRDefault="00531166">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_Toc133482928 \h </w:instrText>
      </w:r>
      <w:r>
        <w:rPr>
          <w:noProof/>
        </w:rPr>
      </w:r>
      <w:r>
        <w:rPr>
          <w:noProof/>
        </w:rPr>
        <w:fldChar w:fldCharType="separate"/>
      </w:r>
      <w:r>
        <w:rPr>
          <w:noProof/>
        </w:rPr>
        <w:t>57</w:t>
      </w:r>
      <w:r>
        <w:rPr>
          <w:noProof/>
        </w:rPr>
        <w:fldChar w:fldCharType="end"/>
      </w:r>
    </w:p>
    <w:p w14:paraId="3030126B" w14:textId="10A893A6" w:rsidR="00531166" w:rsidRDefault="00531166">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_Toc133482929 \h </w:instrText>
      </w:r>
      <w:r>
        <w:rPr>
          <w:noProof/>
        </w:rPr>
      </w:r>
      <w:r>
        <w:rPr>
          <w:noProof/>
        </w:rPr>
        <w:fldChar w:fldCharType="separate"/>
      </w:r>
      <w:r>
        <w:rPr>
          <w:noProof/>
        </w:rPr>
        <w:t>58</w:t>
      </w:r>
      <w:r>
        <w:rPr>
          <w:noProof/>
        </w:rPr>
        <w:fldChar w:fldCharType="end"/>
      </w:r>
    </w:p>
    <w:p w14:paraId="3F3F721B" w14:textId="512D5BDD" w:rsidR="00531166" w:rsidRDefault="00531166">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_Toc133482930 \h </w:instrText>
      </w:r>
      <w:r>
        <w:rPr>
          <w:noProof/>
        </w:rPr>
      </w:r>
      <w:r>
        <w:rPr>
          <w:noProof/>
        </w:rPr>
        <w:fldChar w:fldCharType="separate"/>
      </w:r>
      <w:r>
        <w:rPr>
          <w:noProof/>
        </w:rPr>
        <w:t>58</w:t>
      </w:r>
      <w:r>
        <w:rPr>
          <w:noProof/>
        </w:rPr>
        <w:fldChar w:fldCharType="end"/>
      </w:r>
    </w:p>
    <w:p w14:paraId="00094A7B" w14:textId="726C1FB9" w:rsidR="00531166" w:rsidRDefault="00531166">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_Toc133482931 \h </w:instrText>
      </w:r>
      <w:r>
        <w:rPr>
          <w:noProof/>
        </w:rPr>
      </w:r>
      <w:r>
        <w:rPr>
          <w:noProof/>
        </w:rPr>
        <w:fldChar w:fldCharType="separate"/>
      </w:r>
      <w:r>
        <w:rPr>
          <w:noProof/>
        </w:rPr>
        <w:t>58</w:t>
      </w:r>
      <w:r>
        <w:rPr>
          <w:noProof/>
        </w:rPr>
        <w:fldChar w:fldCharType="end"/>
      </w:r>
    </w:p>
    <w:p w14:paraId="7F7B0DE5" w14:textId="3AA6A29C" w:rsidR="00531166" w:rsidRDefault="00531166">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_Toc133482932 \h </w:instrText>
      </w:r>
      <w:r>
        <w:rPr>
          <w:noProof/>
        </w:rPr>
      </w:r>
      <w:r>
        <w:rPr>
          <w:noProof/>
        </w:rPr>
        <w:fldChar w:fldCharType="separate"/>
      </w:r>
      <w:r>
        <w:rPr>
          <w:noProof/>
        </w:rPr>
        <w:t>58</w:t>
      </w:r>
      <w:r>
        <w:rPr>
          <w:noProof/>
        </w:rPr>
        <w:fldChar w:fldCharType="end"/>
      </w:r>
    </w:p>
    <w:p w14:paraId="2ED119C2" w14:textId="04F92DE3" w:rsidR="00531166" w:rsidRDefault="00531166">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_Toc133482933 \h </w:instrText>
      </w:r>
      <w:r>
        <w:rPr>
          <w:noProof/>
        </w:rPr>
      </w:r>
      <w:r>
        <w:rPr>
          <w:noProof/>
        </w:rPr>
        <w:fldChar w:fldCharType="separate"/>
      </w:r>
      <w:r>
        <w:rPr>
          <w:noProof/>
        </w:rPr>
        <w:t>58</w:t>
      </w:r>
      <w:r>
        <w:rPr>
          <w:noProof/>
        </w:rPr>
        <w:fldChar w:fldCharType="end"/>
      </w:r>
    </w:p>
    <w:p w14:paraId="26D5E9A4" w14:textId="100F7DD4" w:rsidR="00531166" w:rsidRDefault="00531166">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_Toc133482934 \h </w:instrText>
      </w:r>
      <w:r>
        <w:rPr>
          <w:noProof/>
        </w:rPr>
      </w:r>
      <w:r>
        <w:rPr>
          <w:noProof/>
        </w:rPr>
        <w:fldChar w:fldCharType="separate"/>
      </w:r>
      <w:r>
        <w:rPr>
          <w:noProof/>
        </w:rPr>
        <w:t>59</w:t>
      </w:r>
      <w:r>
        <w:rPr>
          <w:noProof/>
        </w:rPr>
        <w:fldChar w:fldCharType="end"/>
      </w:r>
    </w:p>
    <w:p w14:paraId="7770FAF6" w14:textId="1A46A36F" w:rsidR="00531166" w:rsidRDefault="00531166">
      <w:pPr>
        <w:pStyle w:val="TOC5"/>
        <w:rPr>
          <w:rFonts w:asciiTheme="minorHAnsi" w:eastAsiaTheme="minorEastAsia" w:hAnsiTheme="minorHAnsi" w:cstheme="minorBidi"/>
          <w:noProof/>
          <w:sz w:val="22"/>
          <w:szCs w:val="22"/>
          <w:lang w:val="en-US" w:eastAsia="zh-CN"/>
        </w:rPr>
      </w:pPr>
      <w:r w:rsidRPr="00A364EA">
        <w:rPr>
          <w:noProof/>
          <w:lang w:val="fr-FR"/>
        </w:rPr>
        <w:t>5.2.3.4.1</w:t>
      </w:r>
      <w:r>
        <w:rPr>
          <w:rFonts w:asciiTheme="minorHAnsi" w:eastAsiaTheme="minorEastAsia" w:hAnsiTheme="minorHAnsi" w:cstheme="minorBidi"/>
          <w:noProof/>
          <w:sz w:val="22"/>
          <w:szCs w:val="22"/>
          <w:lang w:val="en-US" w:eastAsia="zh-CN"/>
        </w:rPr>
        <w:tab/>
      </w:r>
      <w:r w:rsidRPr="00A364EA">
        <w:rPr>
          <w:noProof/>
          <w:lang w:val="fr-FR"/>
        </w:rPr>
        <w:t xml:space="preserve">Possible </w:t>
      </w:r>
      <w:r>
        <w:rPr>
          <w:noProof/>
        </w:rPr>
        <w:t xml:space="preserve">solution </w:t>
      </w:r>
      <w:r w:rsidRPr="00A364EA">
        <w:rPr>
          <w:noProof/>
          <w:lang w:val="fr-FR" w:eastAsia="zh-CN"/>
        </w:rPr>
        <w:t>#1</w:t>
      </w:r>
      <w:r>
        <w:rPr>
          <w:noProof/>
        </w:rPr>
        <w:tab/>
      </w:r>
      <w:r>
        <w:rPr>
          <w:noProof/>
        </w:rPr>
        <w:fldChar w:fldCharType="begin"/>
      </w:r>
      <w:r>
        <w:rPr>
          <w:noProof/>
        </w:rPr>
        <w:instrText xml:space="preserve"> PAGEREF _Toc133482935 \h </w:instrText>
      </w:r>
      <w:r>
        <w:rPr>
          <w:noProof/>
        </w:rPr>
      </w:r>
      <w:r>
        <w:rPr>
          <w:noProof/>
        </w:rPr>
        <w:fldChar w:fldCharType="separate"/>
      </w:r>
      <w:r>
        <w:rPr>
          <w:noProof/>
        </w:rPr>
        <w:t>59</w:t>
      </w:r>
      <w:r>
        <w:rPr>
          <w:noProof/>
        </w:rPr>
        <w:fldChar w:fldCharType="end"/>
      </w:r>
    </w:p>
    <w:p w14:paraId="4458AD06" w14:textId="13466CED" w:rsidR="00531166" w:rsidRDefault="00531166">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_Toc133482936 \h </w:instrText>
      </w:r>
      <w:r>
        <w:rPr>
          <w:noProof/>
        </w:rPr>
      </w:r>
      <w:r>
        <w:rPr>
          <w:noProof/>
        </w:rPr>
        <w:fldChar w:fldCharType="separate"/>
      </w:r>
      <w:r>
        <w:rPr>
          <w:noProof/>
        </w:rPr>
        <w:t>59</w:t>
      </w:r>
      <w:r>
        <w:rPr>
          <w:noProof/>
        </w:rPr>
        <w:fldChar w:fldCharType="end"/>
      </w:r>
    </w:p>
    <w:p w14:paraId="18F28A30" w14:textId="3F003FA4" w:rsidR="00531166" w:rsidRDefault="00531166">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_Toc133482937 \h </w:instrText>
      </w:r>
      <w:r>
        <w:rPr>
          <w:noProof/>
        </w:rPr>
      </w:r>
      <w:r>
        <w:rPr>
          <w:noProof/>
        </w:rPr>
        <w:fldChar w:fldCharType="separate"/>
      </w:r>
      <w:r>
        <w:rPr>
          <w:noProof/>
        </w:rPr>
        <w:t>59</w:t>
      </w:r>
      <w:r>
        <w:rPr>
          <w:noProof/>
        </w:rPr>
        <w:fldChar w:fldCharType="end"/>
      </w:r>
    </w:p>
    <w:p w14:paraId="2BAC0019" w14:textId="25E0ED8F" w:rsidR="00531166" w:rsidRDefault="00531166">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_Toc133482938 \h </w:instrText>
      </w:r>
      <w:r>
        <w:rPr>
          <w:noProof/>
        </w:rPr>
      </w:r>
      <w:r>
        <w:rPr>
          <w:noProof/>
        </w:rPr>
        <w:fldChar w:fldCharType="separate"/>
      </w:r>
      <w:r>
        <w:rPr>
          <w:noProof/>
        </w:rPr>
        <w:t>59</w:t>
      </w:r>
      <w:r>
        <w:rPr>
          <w:noProof/>
        </w:rPr>
        <w:fldChar w:fldCharType="end"/>
      </w:r>
    </w:p>
    <w:p w14:paraId="008C7C74" w14:textId="737FC4C8" w:rsidR="00531166" w:rsidRDefault="00531166">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_Toc133482939 \h </w:instrText>
      </w:r>
      <w:r>
        <w:rPr>
          <w:noProof/>
        </w:rPr>
      </w:r>
      <w:r>
        <w:rPr>
          <w:noProof/>
        </w:rPr>
        <w:fldChar w:fldCharType="separate"/>
      </w:r>
      <w:r>
        <w:rPr>
          <w:noProof/>
        </w:rPr>
        <w:t>60</w:t>
      </w:r>
      <w:r>
        <w:rPr>
          <w:noProof/>
        </w:rPr>
        <w:fldChar w:fldCharType="end"/>
      </w:r>
    </w:p>
    <w:p w14:paraId="288F188D" w14:textId="3AB7511D" w:rsidR="00531166" w:rsidRDefault="00531166">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A364EA">
        <w:rPr>
          <w:noProof/>
          <w:lang w:val="en-US"/>
        </w:rPr>
        <w:t xml:space="preserve"> control and monitoring</w:t>
      </w:r>
      <w:r>
        <w:rPr>
          <w:noProof/>
        </w:rPr>
        <w:tab/>
      </w:r>
      <w:r>
        <w:rPr>
          <w:noProof/>
        </w:rPr>
        <w:fldChar w:fldCharType="begin"/>
      </w:r>
      <w:r>
        <w:rPr>
          <w:noProof/>
        </w:rPr>
        <w:instrText xml:space="preserve"> PAGEREF _Toc133482940 \h </w:instrText>
      </w:r>
      <w:r>
        <w:rPr>
          <w:noProof/>
        </w:rPr>
      </w:r>
      <w:r>
        <w:rPr>
          <w:noProof/>
        </w:rPr>
        <w:fldChar w:fldCharType="separate"/>
      </w:r>
      <w:r>
        <w:rPr>
          <w:noProof/>
        </w:rPr>
        <w:t>60</w:t>
      </w:r>
      <w:r>
        <w:rPr>
          <w:noProof/>
        </w:rPr>
        <w:fldChar w:fldCharType="end"/>
      </w:r>
    </w:p>
    <w:p w14:paraId="14ADABB9" w14:textId="7E2467C4" w:rsidR="00531166" w:rsidRDefault="00531166">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_Toc133482941 \h </w:instrText>
      </w:r>
      <w:r>
        <w:rPr>
          <w:noProof/>
        </w:rPr>
      </w:r>
      <w:r>
        <w:rPr>
          <w:noProof/>
        </w:rPr>
        <w:fldChar w:fldCharType="separate"/>
      </w:r>
      <w:r>
        <w:rPr>
          <w:noProof/>
        </w:rPr>
        <w:t>60</w:t>
      </w:r>
      <w:r>
        <w:rPr>
          <w:noProof/>
        </w:rPr>
        <w:fldChar w:fldCharType="end"/>
      </w:r>
    </w:p>
    <w:p w14:paraId="65A196A8" w14:textId="77D775DE" w:rsidR="00531166" w:rsidRDefault="00531166">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_Toc133482942 \h </w:instrText>
      </w:r>
      <w:r>
        <w:rPr>
          <w:noProof/>
        </w:rPr>
      </w:r>
      <w:r>
        <w:rPr>
          <w:noProof/>
        </w:rPr>
        <w:fldChar w:fldCharType="separate"/>
      </w:r>
      <w:r>
        <w:rPr>
          <w:noProof/>
        </w:rPr>
        <w:t>61</w:t>
      </w:r>
      <w:r>
        <w:rPr>
          <w:noProof/>
        </w:rPr>
        <w:fldChar w:fldCharType="end"/>
      </w:r>
    </w:p>
    <w:p w14:paraId="031DA74E" w14:textId="1C67BDF0" w:rsidR="00531166" w:rsidRDefault="00531166">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_Toc133482943 \h </w:instrText>
      </w:r>
      <w:r>
        <w:rPr>
          <w:noProof/>
        </w:rPr>
      </w:r>
      <w:r>
        <w:rPr>
          <w:noProof/>
        </w:rPr>
        <w:fldChar w:fldCharType="separate"/>
      </w:r>
      <w:r>
        <w:rPr>
          <w:noProof/>
        </w:rPr>
        <w:t>61</w:t>
      </w:r>
      <w:r>
        <w:rPr>
          <w:noProof/>
        </w:rPr>
        <w:fldChar w:fldCharType="end"/>
      </w:r>
    </w:p>
    <w:p w14:paraId="23A8054C" w14:textId="0527957A" w:rsidR="00531166" w:rsidRDefault="00531166">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_Toc133482944 \h </w:instrText>
      </w:r>
      <w:r>
        <w:rPr>
          <w:noProof/>
        </w:rPr>
      </w:r>
      <w:r>
        <w:rPr>
          <w:noProof/>
        </w:rPr>
        <w:fldChar w:fldCharType="separate"/>
      </w:r>
      <w:r>
        <w:rPr>
          <w:noProof/>
        </w:rPr>
        <w:t>62</w:t>
      </w:r>
      <w:r>
        <w:rPr>
          <w:noProof/>
        </w:rPr>
        <w:fldChar w:fldCharType="end"/>
      </w:r>
    </w:p>
    <w:p w14:paraId="7FE003A8" w14:textId="5A9D9EA0" w:rsidR="00531166" w:rsidRDefault="00531166">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_Toc133482945 \h </w:instrText>
      </w:r>
      <w:r>
        <w:rPr>
          <w:noProof/>
        </w:rPr>
      </w:r>
      <w:r>
        <w:rPr>
          <w:noProof/>
        </w:rPr>
        <w:fldChar w:fldCharType="separate"/>
      </w:r>
      <w:r>
        <w:rPr>
          <w:noProof/>
        </w:rPr>
        <w:t>62</w:t>
      </w:r>
      <w:r>
        <w:rPr>
          <w:noProof/>
        </w:rPr>
        <w:fldChar w:fldCharType="end"/>
      </w:r>
    </w:p>
    <w:p w14:paraId="4FF94D13" w14:textId="60D96197" w:rsidR="00531166" w:rsidRDefault="00531166">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_Toc133482946 \h </w:instrText>
      </w:r>
      <w:r>
        <w:rPr>
          <w:noProof/>
        </w:rPr>
      </w:r>
      <w:r>
        <w:rPr>
          <w:noProof/>
        </w:rPr>
        <w:fldChar w:fldCharType="separate"/>
      </w:r>
      <w:r>
        <w:rPr>
          <w:noProof/>
        </w:rPr>
        <w:t>62</w:t>
      </w:r>
      <w:r>
        <w:rPr>
          <w:noProof/>
        </w:rPr>
        <w:fldChar w:fldCharType="end"/>
      </w:r>
    </w:p>
    <w:p w14:paraId="2A0EB449" w14:textId="7609455F" w:rsidR="00531166" w:rsidRDefault="00531166">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_Toc133482947 \h </w:instrText>
      </w:r>
      <w:r>
        <w:rPr>
          <w:noProof/>
        </w:rPr>
      </w:r>
      <w:r>
        <w:rPr>
          <w:noProof/>
        </w:rPr>
        <w:fldChar w:fldCharType="separate"/>
      </w:r>
      <w:r>
        <w:rPr>
          <w:noProof/>
        </w:rPr>
        <w:t>62</w:t>
      </w:r>
      <w:r>
        <w:rPr>
          <w:noProof/>
        </w:rPr>
        <w:fldChar w:fldCharType="end"/>
      </w:r>
    </w:p>
    <w:p w14:paraId="11271AF5" w14:textId="560E420A" w:rsidR="00531166" w:rsidRDefault="00531166">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_Toc133482948 \h </w:instrText>
      </w:r>
      <w:r>
        <w:rPr>
          <w:noProof/>
        </w:rPr>
      </w:r>
      <w:r>
        <w:rPr>
          <w:noProof/>
        </w:rPr>
        <w:fldChar w:fldCharType="separate"/>
      </w:r>
      <w:r>
        <w:rPr>
          <w:noProof/>
        </w:rPr>
        <w:t>62</w:t>
      </w:r>
      <w:r>
        <w:rPr>
          <w:noProof/>
        </w:rPr>
        <w:fldChar w:fldCharType="end"/>
      </w:r>
    </w:p>
    <w:p w14:paraId="2441D297" w14:textId="33470EE9" w:rsidR="00531166" w:rsidRDefault="00531166">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sidRPr="00A364EA">
        <w:rPr>
          <w:rFonts w:cs="Arial"/>
          <w:noProof/>
        </w:rPr>
        <w:t xml:space="preserve">Managing </w:t>
      </w:r>
      <w:r>
        <w:rPr>
          <w:noProof/>
        </w:rPr>
        <w:t>ML inference emulation</w:t>
      </w:r>
      <w:r>
        <w:rPr>
          <w:noProof/>
        </w:rPr>
        <w:tab/>
      </w:r>
      <w:r>
        <w:rPr>
          <w:noProof/>
        </w:rPr>
        <w:fldChar w:fldCharType="begin"/>
      </w:r>
      <w:r>
        <w:rPr>
          <w:noProof/>
        </w:rPr>
        <w:instrText xml:space="preserve"> PAGEREF _Toc133482949 \h </w:instrText>
      </w:r>
      <w:r>
        <w:rPr>
          <w:noProof/>
        </w:rPr>
      </w:r>
      <w:r>
        <w:rPr>
          <w:noProof/>
        </w:rPr>
        <w:fldChar w:fldCharType="separate"/>
      </w:r>
      <w:r>
        <w:rPr>
          <w:noProof/>
        </w:rPr>
        <w:t>63</w:t>
      </w:r>
      <w:r>
        <w:rPr>
          <w:noProof/>
        </w:rPr>
        <w:fldChar w:fldCharType="end"/>
      </w:r>
    </w:p>
    <w:p w14:paraId="0C38BD6E" w14:textId="3A241534" w:rsidR="00531166" w:rsidRDefault="00531166">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_Toc133482950 \h </w:instrText>
      </w:r>
      <w:r>
        <w:rPr>
          <w:noProof/>
        </w:rPr>
      </w:r>
      <w:r>
        <w:rPr>
          <w:noProof/>
        </w:rPr>
        <w:fldChar w:fldCharType="separate"/>
      </w:r>
      <w:r>
        <w:rPr>
          <w:noProof/>
        </w:rPr>
        <w:t>63</w:t>
      </w:r>
      <w:r>
        <w:rPr>
          <w:noProof/>
        </w:rPr>
        <w:fldChar w:fldCharType="end"/>
      </w:r>
    </w:p>
    <w:p w14:paraId="77C7DEE1" w14:textId="037B9393" w:rsidR="00531166" w:rsidRDefault="00531166">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_Toc133482951 \h </w:instrText>
      </w:r>
      <w:r>
        <w:rPr>
          <w:noProof/>
        </w:rPr>
      </w:r>
      <w:r>
        <w:rPr>
          <w:noProof/>
        </w:rPr>
        <w:fldChar w:fldCharType="separate"/>
      </w:r>
      <w:r>
        <w:rPr>
          <w:noProof/>
        </w:rPr>
        <w:t>64</w:t>
      </w:r>
      <w:r>
        <w:rPr>
          <w:noProof/>
        </w:rPr>
        <w:fldChar w:fldCharType="end"/>
      </w:r>
    </w:p>
    <w:p w14:paraId="49BE473D" w14:textId="03A56FC2" w:rsidR="00531166" w:rsidRDefault="00531166">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_Toc133482952 \h </w:instrText>
      </w:r>
      <w:r>
        <w:rPr>
          <w:noProof/>
        </w:rPr>
      </w:r>
      <w:r>
        <w:rPr>
          <w:noProof/>
        </w:rPr>
        <w:fldChar w:fldCharType="separate"/>
      </w:r>
      <w:r>
        <w:rPr>
          <w:noProof/>
        </w:rPr>
        <w:t>65</w:t>
      </w:r>
      <w:r>
        <w:rPr>
          <w:noProof/>
        </w:rPr>
        <w:fldChar w:fldCharType="end"/>
      </w:r>
    </w:p>
    <w:p w14:paraId="23BFBF69" w14:textId="30630892" w:rsidR="00531166" w:rsidRDefault="00531166">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_Toc133482953 \h </w:instrText>
      </w:r>
      <w:r>
        <w:rPr>
          <w:noProof/>
        </w:rPr>
      </w:r>
      <w:r>
        <w:rPr>
          <w:noProof/>
        </w:rPr>
        <w:fldChar w:fldCharType="separate"/>
      </w:r>
      <w:r>
        <w:rPr>
          <w:noProof/>
        </w:rPr>
        <w:t>65</w:t>
      </w:r>
      <w:r>
        <w:rPr>
          <w:noProof/>
        </w:rPr>
        <w:fldChar w:fldCharType="end"/>
      </w:r>
    </w:p>
    <w:p w14:paraId="0E1EE73B" w14:textId="6840D96D" w:rsidR="00531166" w:rsidRDefault="00531166">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_Toc133482954 \h </w:instrText>
      </w:r>
      <w:r>
        <w:rPr>
          <w:noProof/>
        </w:rPr>
      </w:r>
      <w:r>
        <w:rPr>
          <w:noProof/>
        </w:rPr>
        <w:fldChar w:fldCharType="separate"/>
      </w:r>
      <w:r>
        <w:rPr>
          <w:noProof/>
        </w:rPr>
        <w:t>65</w:t>
      </w:r>
      <w:r>
        <w:rPr>
          <w:noProof/>
        </w:rPr>
        <w:fldChar w:fldCharType="end"/>
      </w:r>
    </w:p>
    <w:p w14:paraId="52996BDE" w14:textId="36743C4C" w:rsidR="00531166" w:rsidRDefault="00531166">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_Toc133482955 \h </w:instrText>
      </w:r>
      <w:r>
        <w:rPr>
          <w:noProof/>
        </w:rPr>
      </w:r>
      <w:r>
        <w:rPr>
          <w:noProof/>
        </w:rPr>
        <w:fldChar w:fldCharType="separate"/>
      </w:r>
      <w:r>
        <w:rPr>
          <w:noProof/>
        </w:rPr>
        <w:t>65</w:t>
      </w:r>
      <w:r>
        <w:rPr>
          <w:noProof/>
        </w:rPr>
        <w:fldChar w:fldCharType="end"/>
      </w:r>
    </w:p>
    <w:p w14:paraId="62CC0EA5" w14:textId="312C538B" w:rsidR="00531166" w:rsidRDefault="00531166">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A364EA">
        <w:rPr>
          <w:noProof/>
          <w:lang w:val="en-US"/>
        </w:rPr>
        <w:t>performance evaluation in inference phase</w:t>
      </w:r>
      <w:r>
        <w:rPr>
          <w:noProof/>
        </w:rPr>
        <w:tab/>
      </w:r>
      <w:r>
        <w:rPr>
          <w:noProof/>
        </w:rPr>
        <w:fldChar w:fldCharType="begin"/>
      </w:r>
      <w:r>
        <w:rPr>
          <w:noProof/>
        </w:rPr>
        <w:instrText xml:space="preserve"> PAGEREF _Toc133482956 \h </w:instrText>
      </w:r>
      <w:r>
        <w:rPr>
          <w:noProof/>
        </w:rPr>
      </w:r>
      <w:r>
        <w:rPr>
          <w:noProof/>
        </w:rPr>
        <w:fldChar w:fldCharType="separate"/>
      </w:r>
      <w:r>
        <w:rPr>
          <w:noProof/>
        </w:rPr>
        <w:t>65</w:t>
      </w:r>
      <w:r>
        <w:rPr>
          <w:noProof/>
        </w:rPr>
        <w:fldChar w:fldCharType="end"/>
      </w:r>
    </w:p>
    <w:p w14:paraId="495AB877" w14:textId="5536B436" w:rsidR="00531166" w:rsidRDefault="00531166">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_Toc133482957 \h </w:instrText>
      </w:r>
      <w:r>
        <w:rPr>
          <w:noProof/>
        </w:rPr>
      </w:r>
      <w:r>
        <w:rPr>
          <w:noProof/>
        </w:rPr>
        <w:fldChar w:fldCharType="separate"/>
      </w:r>
      <w:r>
        <w:rPr>
          <w:noProof/>
        </w:rPr>
        <w:t>66</w:t>
      </w:r>
      <w:r>
        <w:rPr>
          <w:noProof/>
        </w:rPr>
        <w:fldChar w:fldCharType="end"/>
      </w:r>
    </w:p>
    <w:p w14:paraId="386395FB" w14:textId="15FAD5D7" w:rsidR="00531166" w:rsidRDefault="00531166">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_Toc133482958 \h </w:instrText>
      </w:r>
      <w:r>
        <w:rPr>
          <w:noProof/>
        </w:rPr>
      </w:r>
      <w:r>
        <w:rPr>
          <w:noProof/>
        </w:rPr>
        <w:fldChar w:fldCharType="separate"/>
      </w:r>
      <w:r>
        <w:rPr>
          <w:noProof/>
        </w:rPr>
        <w:t>66</w:t>
      </w:r>
      <w:r>
        <w:rPr>
          <w:noProof/>
        </w:rPr>
        <w:fldChar w:fldCharType="end"/>
      </w:r>
    </w:p>
    <w:p w14:paraId="5F7D9579" w14:textId="4B51D548" w:rsidR="00531166" w:rsidRDefault="00531166">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_Toc133482959 \h </w:instrText>
      </w:r>
      <w:r>
        <w:rPr>
          <w:noProof/>
        </w:rPr>
      </w:r>
      <w:r>
        <w:rPr>
          <w:noProof/>
        </w:rPr>
        <w:fldChar w:fldCharType="separate"/>
      </w:r>
      <w:r>
        <w:rPr>
          <w:noProof/>
        </w:rPr>
        <w:t>67</w:t>
      </w:r>
      <w:r>
        <w:rPr>
          <w:noProof/>
        </w:rPr>
        <w:fldChar w:fldCharType="end"/>
      </w:r>
    </w:p>
    <w:p w14:paraId="6FDC343F" w14:textId="4DBDF35D" w:rsidR="00531166" w:rsidRDefault="00531166">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_Toc133482960 \h </w:instrText>
      </w:r>
      <w:r>
        <w:rPr>
          <w:noProof/>
        </w:rPr>
      </w:r>
      <w:r>
        <w:rPr>
          <w:noProof/>
        </w:rPr>
        <w:fldChar w:fldCharType="separate"/>
      </w:r>
      <w:r>
        <w:rPr>
          <w:noProof/>
        </w:rPr>
        <w:t>67</w:t>
      </w:r>
      <w:r>
        <w:rPr>
          <w:noProof/>
        </w:rPr>
        <w:fldChar w:fldCharType="end"/>
      </w:r>
    </w:p>
    <w:p w14:paraId="6DCD474D" w14:textId="6D8C12EF" w:rsidR="00531166" w:rsidRDefault="00531166">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_Toc133482961 \h </w:instrText>
      </w:r>
      <w:r>
        <w:rPr>
          <w:noProof/>
        </w:rPr>
      </w:r>
      <w:r>
        <w:rPr>
          <w:noProof/>
        </w:rPr>
        <w:fldChar w:fldCharType="separate"/>
      </w:r>
      <w:r>
        <w:rPr>
          <w:noProof/>
        </w:rPr>
        <w:t>68</w:t>
      </w:r>
      <w:r>
        <w:rPr>
          <w:noProof/>
        </w:rPr>
        <w:fldChar w:fldCharType="end"/>
      </w:r>
    </w:p>
    <w:p w14:paraId="77353CE5" w14:textId="58187996" w:rsidR="00531166" w:rsidRDefault="00531166">
      <w:pPr>
        <w:pStyle w:val="TOC5"/>
        <w:rPr>
          <w:rFonts w:asciiTheme="minorHAnsi" w:eastAsiaTheme="minorEastAsia" w:hAnsiTheme="minorHAnsi" w:cstheme="minorBidi"/>
          <w:noProof/>
          <w:sz w:val="22"/>
          <w:szCs w:val="22"/>
          <w:lang w:val="en-US" w:eastAsia="zh-CN"/>
        </w:rPr>
      </w:pPr>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A364EA">
        <w:rPr>
          <w:noProof/>
          <w:lang w:val="en-US"/>
        </w:rPr>
        <w:t>performance evaluation in inference phase</w:t>
      </w:r>
      <w:r>
        <w:rPr>
          <w:noProof/>
        </w:rPr>
        <w:tab/>
      </w:r>
      <w:r>
        <w:rPr>
          <w:noProof/>
        </w:rPr>
        <w:fldChar w:fldCharType="begin"/>
      </w:r>
      <w:r>
        <w:rPr>
          <w:noProof/>
        </w:rPr>
        <w:instrText xml:space="preserve"> PAGEREF _Toc133482962 \h </w:instrText>
      </w:r>
      <w:r>
        <w:rPr>
          <w:noProof/>
        </w:rPr>
      </w:r>
      <w:r>
        <w:rPr>
          <w:noProof/>
        </w:rPr>
        <w:fldChar w:fldCharType="separate"/>
      </w:r>
      <w:r>
        <w:rPr>
          <w:noProof/>
        </w:rPr>
        <w:t>68</w:t>
      </w:r>
      <w:r>
        <w:rPr>
          <w:noProof/>
        </w:rPr>
        <w:fldChar w:fldCharType="end"/>
      </w:r>
    </w:p>
    <w:p w14:paraId="506E1AFF" w14:textId="16F830B0" w:rsidR="00531166" w:rsidRDefault="00531166">
      <w:pPr>
        <w:pStyle w:val="TOC5"/>
        <w:rPr>
          <w:rFonts w:asciiTheme="minorHAnsi" w:eastAsiaTheme="minorEastAsia" w:hAnsiTheme="minorHAnsi" w:cstheme="minorBidi"/>
          <w:noProof/>
          <w:sz w:val="22"/>
          <w:szCs w:val="22"/>
          <w:lang w:val="en-US" w:eastAsia="zh-CN"/>
        </w:rPr>
      </w:pPr>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_Toc133482963 \h </w:instrText>
      </w:r>
      <w:r>
        <w:rPr>
          <w:noProof/>
        </w:rPr>
      </w:r>
      <w:r>
        <w:rPr>
          <w:noProof/>
        </w:rPr>
        <w:fldChar w:fldCharType="separate"/>
      </w:r>
      <w:r>
        <w:rPr>
          <w:noProof/>
        </w:rPr>
        <w:t>69</w:t>
      </w:r>
      <w:r>
        <w:rPr>
          <w:noProof/>
        </w:rPr>
        <w:fldChar w:fldCharType="end"/>
      </w:r>
    </w:p>
    <w:p w14:paraId="2B0E8194" w14:textId="2A8CDB5E" w:rsidR="00531166" w:rsidRDefault="00531166">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A364EA">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_Toc133482964 \h </w:instrText>
      </w:r>
      <w:r>
        <w:rPr>
          <w:noProof/>
        </w:rPr>
      </w:r>
      <w:r>
        <w:rPr>
          <w:noProof/>
        </w:rPr>
        <w:fldChar w:fldCharType="separate"/>
      </w:r>
      <w:r>
        <w:rPr>
          <w:noProof/>
        </w:rPr>
        <w:t>69</w:t>
      </w:r>
      <w:r>
        <w:rPr>
          <w:noProof/>
        </w:rPr>
        <w:fldChar w:fldCharType="end"/>
      </w:r>
    </w:p>
    <w:p w14:paraId="668DD58B" w14:textId="1C7F44CA" w:rsidR="00531166" w:rsidRDefault="00531166">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A364EA">
        <w:rPr>
          <w:noProof/>
          <w:lang w:val="en-US"/>
        </w:rPr>
        <w:t xml:space="preserve"> abstraction</w:t>
      </w:r>
      <w:r>
        <w:rPr>
          <w:noProof/>
        </w:rPr>
        <w:tab/>
      </w:r>
      <w:r>
        <w:rPr>
          <w:noProof/>
        </w:rPr>
        <w:fldChar w:fldCharType="begin"/>
      </w:r>
      <w:r>
        <w:rPr>
          <w:noProof/>
        </w:rPr>
        <w:instrText xml:space="preserve"> PAGEREF _Toc133482965 \h </w:instrText>
      </w:r>
      <w:r>
        <w:rPr>
          <w:noProof/>
        </w:rPr>
      </w:r>
      <w:r>
        <w:rPr>
          <w:noProof/>
        </w:rPr>
        <w:fldChar w:fldCharType="separate"/>
      </w:r>
      <w:r>
        <w:rPr>
          <w:noProof/>
        </w:rPr>
        <w:t>69</w:t>
      </w:r>
      <w:r>
        <w:rPr>
          <w:noProof/>
        </w:rPr>
        <w:fldChar w:fldCharType="end"/>
      </w:r>
    </w:p>
    <w:p w14:paraId="6A4619F9" w14:textId="7D61D7F8" w:rsidR="00531166" w:rsidRDefault="00531166">
      <w:pPr>
        <w:pStyle w:val="TOC4"/>
        <w:rPr>
          <w:rFonts w:asciiTheme="minorHAnsi" w:eastAsiaTheme="minorEastAsia" w:hAnsiTheme="minorHAnsi" w:cstheme="minorBidi"/>
          <w:noProof/>
          <w:sz w:val="22"/>
          <w:szCs w:val="22"/>
          <w:lang w:val="en-US" w:eastAsia="zh-CN"/>
        </w:rPr>
      </w:pPr>
      <w:r>
        <w:rPr>
          <w:noProof/>
        </w:rPr>
        <w:t>5.2</w:t>
      </w:r>
      <w:r w:rsidRPr="00A364EA">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_Toc133482966 \h </w:instrText>
      </w:r>
      <w:r>
        <w:rPr>
          <w:noProof/>
        </w:rPr>
      </w:r>
      <w:r>
        <w:rPr>
          <w:noProof/>
        </w:rPr>
        <w:fldChar w:fldCharType="separate"/>
      </w:r>
      <w:r>
        <w:rPr>
          <w:noProof/>
        </w:rPr>
        <w:t>70</w:t>
      </w:r>
      <w:r>
        <w:rPr>
          <w:noProof/>
        </w:rPr>
        <w:fldChar w:fldCharType="end"/>
      </w:r>
    </w:p>
    <w:p w14:paraId="1E5F558D" w14:textId="093DCC2C" w:rsidR="00531166" w:rsidRDefault="00531166">
      <w:pPr>
        <w:pStyle w:val="TOC3"/>
        <w:rPr>
          <w:rFonts w:asciiTheme="minorHAnsi" w:eastAsiaTheme="minorEastAsia" w:hAnsiTheme="minorHAnsi" w:cstheme="minorBidi"/>
          <w:noProof/>
          <w:sz w:val="22"/>
          <w:szCs w:val="22"/>
          <w:lang w:val="en-US" w:eastAsia="zh-CN"/>
        </w:rPr>
      </w:pPr>
      <w:r w:rsidRPr="00A364EA">
        <w:rPr>
          <w:noProof/>
          <w:lang w:val="fr-FR"/>
        </w:rPr>
        <w:t>5.2.7</w:t>
      </w:r>
      <w:r>
        <w:rPr>
          <w:rFonts w:asciiTheme="minorHAnsi" w:eastAsiaTheme="minorEastAsia" w:hAnsiTheme="minorHAnsi" w:cstheme="minorBidi"/>
          <w:noProof/>
          <w:sz w:val="22"/>
          <w:szCs w:val="22"/>
          <w:lang w:val="en-US" w:eastAsia="zh-CN"/>
        </w:rPr>
        <w:tab/>
      </w:r>
      <w:r w:rsidRPr="00A364EA">
        <w:rPr>
          <w:noProof/>
          <w:lang w:val="fr-FR"/>
        </w:rPr>
        <w:t>Configuration management for AI/ML inference phase</w:t>
      </w:r>
      <w:r>
        <w:rPr>
          <w:noProof/>
        </w:rPr>
        <w:tab/>
      </w:r>
      <w:r>
        <w:rPr>
          <w:noProof/>
        </w:rPr>
        <w:fldChar w:fldCharType="begin"/>
      </w:r>
      <w:r>
        <w:rPr>
          <w:noProof/>
        </w:rPr>
        <w:instrText xml:space="preserve"> PAGEREF _Toc133482967 \h </w:instrText>
      </w:r>
      <w:r>
        <w:rPr>
          <w:noProof/>
        </w:rPr>
      </w:r>
      <w:r>
        <w:rPr>
          <w:noProof/>
        </w:rPr>
        <w:fldChar w:fldCharType="separate"/>
      </w:r>
      <w:r>
        <w:rPr>
          <w:noProof/>
        </w:rPr>
        <w:t>71</w:t>
      </w:r>
      <w:r>
        <w:rPr>
          <w:noProof/>
        </w:rPr>
        <w:fldChar w:fldCharType="end"/>
      </w:r>
    </w:p>
    <w:p w14:paraId="4A61D1DF" w14:textId="77904F3D" w:rsidR="00531166" w:rsidRDefault="00531166">
      <w:pPr>
        <w:pStyle w:val="TOC4"/>
        <w:rPr>
          <w:rFonts w:asciiTheme="minorHAnsi" w:eastAsiaTheme="minorEastAsia" w:hAnsiTheme="minorHAnsi" w:cstheme="minorBidi"/>
          <w:noProof/>
          <w:sz w:val="22"/>
          <w:szCs w:val="22"/>
          <w:lang w:val="en-US" w:eastAsia="zh-CN"/>
        </w:rPr>
      </w:pPr>
      <w:r w:rsidRPr="00A364EA">
        <w:rPr>
          <w:noProof/>
          <w:lang w:val="fr-FR" w:eastAsia="ko-KR"/>
        </w:rPr>
        <w:t>5.2.7.1</w:t>
      </w:r>
      <w:r>
        <w:rPr>
          <w:rFonts w:asciiTheme="minorHAnsi" w:eastAsiaTheme="minorEastAsia" w:hAnsiTheme="minorHAnsi" w:cstheme="minorBidi"/>
          <w:noProof/>
          <w:sz w:val="22"/>
          <w:szCs w:val="22"/>
          <w:lang w:val="en-US" w:eastAsia="zh-CN"/>
        </w:rPr>
        <w:tab/>
      </w:r>
      <w:r w:rsidRPr="00A364EA">
        <w:rPr>
          <w:noProof/>
          <w:lang w:val="fr-FR" w:eastAsia="ko-KR"/>
        </w:rPr>
        <w:t>Description</w:t>
      </w:r>
      <w:r>
        <w:rPr>
          <w:noProof/>
        </w:rPr>
        <w:tab/>
      </w:r>
      <w:r>
        <w:rPr>
          <w:noProof/>
        </w:rPr>
        <w:fldChar w:fldCharType="begin"/>
      </w:r>
      <w:r>
        <w:rPr>
          <w:noProof/>
        </w:rPr>
        <w:instrText xml:space="preserve"> PAGEREF _Toc133482968 \h </w:instrText>
      </w:r>
      <w:r>
        <w:rPr>
          <w:noProof/>
        </w:rPr>
      </w:r>
      <w:r>
        <w:rPr>
          <w:noProof/>
        </w:rPr>
        <w:fldChar w:fldCharType="separate"/>
      </w:r>
      <w:r>
        <w:rPr>
          <w:noProof/>
        </w:rPr>
        <w:t>71</w:t>
      </w:r>
      <w:r>
        <w:rPr>
          <w:noProof/>
        </w:rPr>
        <w:fldChar w:fldCharType="end"/>
      </w:r>
    </w:p>
    <w:p w14:paraId="25BD3513" w14:textId="6EA1FC41" w:rsidR="00531166" w:rsidRDefault="00531166">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_Toc133482969 \h </w:instrText>
      </w:r>
      <w:r>
        <w:rPr>
          <w:noProof/>
        </w:rPr>
      </w:r>
      <w:r>
        <w:rPr>
          <w:noProof/>
        </w:rPr>
        <w:fldChar w:fldCharType="separate"/>
      </w:r>
      <w:r>
        <w:rPr>
          <w:noProof/>
        </w:rPr>
        <w:t>71</w:t>
      </w:r>
      <w:r>
        <w:rPr>
          <w:noProof/>
        </w:rPr>
        <w:fldChar w:fldCharType="end"/>
      </w:r>
    </w:p>
    <w:p w14:paraId="66A9E44E" w14:textId="26A21241" w:rsidR="00531166" w:rsidRDefault="00531166">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A364EA">
        <w:rPr>
          <w:noProof/>
          <w:lang w:val="en-US" w:eastAsia="zh-CN"/>
        </w:rPr>
        <w:t xml:space="preserve"> for RAN domain ES </w:t>
      </w:r>
      <w:r w:rsidRPr="00A364EA">
        <w:rPr>
          <w:noProof/>
          <w:lang w:val="en-US"/>
        </w:rPr>
        <w:t>initiated by consumer</w:t>
      </w:r>
      <w:r>
        <w:rPr>
          <w:noProof/>
        </w:rPr>
        <w:tab/>
      </w:r>
      <w:r>
        <w:rPr>
          <w:noProof/>
        </w:rPr>
        <w:fldChar w:fldCharType="begin"/>
      </w:r>
      <w:r>
        <w:rPr>
          <w:noProof/>
        </w:rPr>
        <w:instrText xml:space="preserve"> PAGEREF _Toc133482970 \h </w:instrText>
      </w:r>
      <w:r>
        <w:rPr>
          <w:noProof/>
        </w:rPr>
      </w:r>
      <w:r>
        <w:rPr>
          <w:noProof/>
        </w:rPr>
        <w:fldChar w:fldCharType="separate"/>
      </w:r>
      <w:r>
        <w:rPr>
          <w:noProof/>
        </w:rPr>
        <w:t>71</w:t>
      </w:r>
      <w:r>
        <w:rPr>
          <w:noProof/>
        </w:rPr>
        <w:fldChar w:fldCharType="end"/>
      </w:r>
    </w:p>
    <w:p w14:paraId="1EA86C57" w14:textId="66FEF9A9" w:rsidR="00531166" w:rsidRDefault="00531166">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A364EA">
        <w:rPr>
          <w:noProof/>
          <w:lang w:val="en-US" w:eastAsia="zh-CN"/>
        </w:rPr>
        <w:t xml:space="preserve"> </w:t>
      </w:r>
      <w:r w:rsidRPr="00A364EA">
        <w:rPr>
          <w:noProof/>
          <w:lang w:val="en-US"/>
        </w:rPr>
        <w:t>initiated by producer</w:t>
      </w:r>
      <w:r>
        <w:rPr>
          <w:noProof/>
        </w:rPr>
        <w:tab/>
      </w:r>
      <w:r>
        <w:rPr>
          <w:noProof/>
        </w:rPr>
        <w:fldChar w:fldCharType="begin"/>
      </w:r>
      <w:r>
        <w:rPr>
          <w:noProof/>
        </w:rPr>
        <w:instrText xml:space="preserve"> PAGEREF _Toc133482971 \h </w:instrText>
      </w:r>
      <w:r>
        <w:rPr>
          <w:noProof/>
        </w:rPr>
      </w:r>
      <w:r>
        <w:rPr>
          <w:noProof/>
        </w:rPr>
        <w:fldChar w:fldCharType="separate"/>
      </w:r>
      <w:r>
        <w:rPr>
          <w:noProof/>
        </w:rPr>
        <w:t>71</w:t>
      </w:r>
      <w:r>
        <w:rPr>
          <w:noProof/>
        </w:rPr>
        <w:fldChar w:fldCharType="end"/>
      </w:r>
    </w:p>
    <w:p w14:paraId="3E50FD94" w14:textId="51840C8A" w:rsidR="00531166" w:rsidRDefault="00531166">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_Toc133482972 \h </w:instrText>
      </w:r>
      <w:r>
        <w:rPr>
          <w:noProof/>
        </w:rPr>
      </w:r>
      <w:r>
        <w:rPr>
          <w:noProof/>
        </w:rPr>
        <w:fldChar w:fldCharType="separate"/>
      </w:r>
      <w:r>
        <w:rPr>
          <w:noProof/>
        </w:rPr>
        <w:t>72</w:t>
      </w:r>
      <w:r>
        <w:rPr>
          <w:noProof/>
        </w:rPr>
        <w:fldChar w:fldCharType="end"/>
      </w:r>
    </w:p>
    <w:p w14:paraId="441CE48B" w14:textId="162DD012" w:rsidR="00531166" w:rsidRDefault="00531166">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A364EA">
        <w:rPr>
          <w:noProof/>
          <w:lang w:val="en-US"/>
        </w:rPr>
        <w:t>initiated by MnS consumer</w:t>
      </w:r>
      <w:r>
        <w:rPr>
          <w:noProof/>
        </w:rPr>
        <w:tab/>
      </w:r>
      <w:r>
        <w:rPr>
          <w:noProof/>
        </w:rPr>
        <w:fldChar w:fldCharType="begin"/>
      </w:r>
      <w:r>
        <w:rPr>
          <w:noProof/>
        </w:rPr>
        <w:instrText xml:space="preserve"> PAGEREF _Toc133482973 \h </w:instrText>
      </w:r>
      <w:r>
        <w:rPr>
          <w:noProof/>
        </w:rPr>
      </w:r>
      <w:r>
        <w:rPr>
          <w:noProof/>
        </w:rPr>
        <w:fldChar w:fldCharType="separate"/>
      </w:r>
      <w:r>
        <w:rPr>
          <w:noProof/>
        </w:rPr>
        <w:t>72</w:t>
      </w:r>
      <w:r>
        <w:rPr>
          <w:noProof/>
        </w:rPr>
        <w:fldChar w:fldCharType="end"/>
      </w:r>
    </w:p>
    <w:p w14:paraId="237870CE" w14:textId="3980BB7D" w:rsidR="00531166" w:rsidRDefault="00531166">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A364EA">
        <w:rPr>
          <w:noProof/>
          <w:lang w:val="en-US" w:eastAsia="zh-CN"/>
        </w:rPr>
        <w:t xml:space="preserve"> </w:t>
      </w:r>
      <w:r>
        <w:rPr>
          <w:noProof/>
          <w:lang w:eastAsia="zh-CN"/>
        </w:rPr>
        <w:t xml:space="preserve">for AI/ML inference </w:t>
      </w:r>
      <w:r>
        <w:rPr>
          <w:noProof/>
        </w:rPr>
        <w:t xml:space="preserve">selected </w:t>
      </w:r>
      <w:r w:rsidRPr="00A364EA">
        <w:rPr>
          <w:noProof/>
          <w:lang w:val="en-US"/>
        </w:rPr>
        <w:t>by producer</w:t>
      </w:r>
      <w:r>
        <w:rPr>
          <w:noProof/>
        </w:rPr>
        <w:tab/>
      </w:r>
      <w:r>
        <w:rPr>
          <w:noProof/>
        </w:rPr>
        <w:fldChar w:fldCharType="begin"/>
      </w:r>
      <w:r>
        <w:rPr>
          <w:noProof/>
        </w:rPr>
        <w:instrText xml:space="preserve"> PAGEREF _Toc133482974 \h </w:instrText>
      </w:r>
      <w:r>
        <w:rPr>
          <w:noProof/>
        </w:rPr>
      </w:r>
      <w:r>
        <w:rPr>
          <w:noProof/>
        </w:rPr>
        <w:fldChar w:fldCharType="separate"/>
      </w:r>
      <w:r>
        <w:rPr>
          <w:noProof/>
        </w:rPr>
        <w:t>73</w:t>
      </w:r>
      <w:r>
        <w:rPr>
          <w:noProof/>
        </w:rPr>
        <w:fldChar w:fldCharType="end"/>
      </w:r>
    </w:p>
    <w:p w14:paraId="5E8C4D2D" w14:textId="2CE6C4DC" w:rsidR="00531166" w:rsidRDefault="00531166">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_Toc133482975 \h </w:instrText>
      </w:r>
      <w:r>
        <w:rPr>
          <w:noProof/>
        </w:rPr>
      </w:r>
      <w:r>
        <w:rPr>
          <w:noProof/>
        </w:rPr>
        <w:fldChar w:fldCharType="separate"/>
      </w:r>
      <w:r>
        <w:rPr>
          <w:noProof/>
        </w:rPr>
        <w:t>73</w:t>
      </w:r>
      <w:r>
        <w:rPr>
          <w:noProof/>
        </w:rPr>
        <w:fldChar w:fldCharType="end"/>
      </w:r>
    </w:p>
    <w:p w14:paraId="477995FB" w14:textId="40CA959B" w:rsidR="00531166" w:rsidRDefault="00531166">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_Toc133482976 \h </w:instrText>
      </w:r>
      <w:r>
        <w:rPr>
          <w:noProof/>
        </w:rPr>
      </w:r>
      <w:r>
        <w:rPr>
          <w:noProof/>
        </w:rPr>
        <w:fldChar w:fldCharType="separate"/>
      </w:r>
      <w:r>
        <w:rPr>
          <w:noProof/>
        </w:rPr>
        <w:t>73</w:t>
      </w:r>
      <w:r>
        <w:rPr>
          <w:noProof/>
        </w:rPr>
        <w:fldChar w:fldCharType="end"/>
      </w:r>
    </w:p>
    <w:p w14:paraId="1E7BA7D6" w14:textId="481FF2CA" w:rsidR="00531166" w:rsidRDefault="00531166">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_Toc133482977 \h </w:instrText>
      </w:r>
      <w:r>
        <w:rPr>
          <w:noProof/>
        </w:rPr>
      </w:r>
      <w:r>
        <w:rPr>
          <w:noProof/>
        </w:rPr>
        <w:fldChar w:fldCharType="separate"/>
      </w:r>
      <w:r>
        <w:rPr>
          <w:noProof/>
        </w:rPr>
        <w:t>74</w:t>
      </w:r>
      <w:r>
        <w:rPr>
          <w:noProof/>
        </w:rPr>
        <w:fldChar w:fldCharType="end"/>
      </w:r>
    </w:p>
    <w:p w14:paraId="08E27491" w14:textId="40C1A7C1" w:rsidR="00531166" w:rsidRDefault="00531166">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_Toc133482978 \h </w:instrText>
      </w:r>
      <w:r>
        <w:rPr>
          <w:noProof/>
        </w:rPr>
      </w:r>
      <w:r>
        <w:rPr>
          <w:noProof/>
        </w:rPr>
        <w:fldChar w:fldCharType="separate"/>
      </w:r>
      <w:r>
        <w:rPr>
          <w:noProof/>
        </w:rPr>
        <w:t>74</w:t>
      </w:r>
      <w:r>
        <w:rPr>
          <w:noProof/>
        </w:rPr>
        <w:fldChar w:fldCharType="end"/>
      </w:r>
    </w:p>
    <w:p w14:paraId="729E9E83" w14:textId="77752C09" w:rsidR="00531166" w:rsidRDefault="00531166">
      <w:pPr>
        <w:pStyle w:val="TOC6"/>
        <w:rPr>
          <w:rFonts w:asciiTheme="minorHAnsi" w:eastAsiaTheme="minorEastAsia" w:hAnsiTheme="minorHAnsi" w:cstheme="minorBidi"/>
          <w:noProof/>
          <w:sz w:val="22"/>
          <w:szCs w:val="22"/>
          <w:lang w:val="en-US" w:eastAsia="zh-CN"/>
        </w:rPr>
      </w:pPr>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_Toc133482979 \h </w:instrText>
      </w:r>
      <w:r>
        <w:rPr>
          <w:noProof/>
        </w:rPr>
      </w:r>
      <w:r>
        <w:rPr>
          <w:noProof/>
        </w:rPr>
        <w:fldChar w:fldCharType="separate"/>
      </w:r>
      <w:r>
        <w:rPr>
          <w:noProof/>
        </w:rPr>
        <w:t>74</w:t>
      </w:r>
      <w:r>
        <w:rPr>
          <w:noProof/>
        </w:rPr>
        <w:fldChar w:fldCharType="end"/>
      </w:r>
    </w:p>
    <w:p w14:paraId="4A33FE80" w14:textId="17BF2A97" w:rsidR="00531166" w:rsidRDefault="00531166">
      <w:pPr>
        <w:pStyle w:val="TOC6"/>
        <w:rPr>
          <w:rFonts w:asciiTheme="minorHAnsi" w:eastAsiaTheme="minorEastAsia" w:hAnsiTheme="minorHAnsi" w:cstheme="minorBidi"/>
          <w:noProof/>
          <w:sz w:val="22"/>
          <w:szCs w:val="22"/>
          <w:lang w:val="en-US" w:eastAsia="zh-CN"/>
        </w:rPr>
      </w:pPr>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_Toc133482980 \h </w:instrText>
      </w:r>
      <w:r>
        <w:rPr>
          <w:noProof/>
        </w:rPr>
      </w:r>
      <w:r>
        <w:rPr>
          <w:noProof/>
        </w:rPr>
        <w:fldChar w:fldCharType="separate"/>
      </w:r>
      <w:r>
        <w:rPr>
          <w:noProof/>
        </w:rPr>
        <w:t>74</w:t>
      </w:r>
      <w:r>
        <w:rPr>
          <w:noProof/>
        </w:rPr>
        <w:fldChar w:fldCharType="end"/>
      </w:r>
    </w:p>
    <w:p w14:paraId="47B75887" w14:textId="2FE589CD" w:rsidR="00531166" w:rsidRDefault="00531166">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_Toc133482981 \h </w:instrText>
      </w:r>
      <w:r>
        <w:rPr>
          <w:noProof/>
        </w:rPr>
      </w:r>
      <w:r>
        <w:rPr>
          <w:noProof/>
        </w:rPr>
        <w:fldChar w:fldCharType="separate"/>
      </w:r>
      <w:r>
        <w:rPr>
          <w:noProof/>
        </w:rPr>
        <w:t>74</w:t>
      </w:r>
      <w:r>
        <w:rPr>
          <w:noProof/>
        </w:rPr>
        <w:fldChar w:fldCharType="end"/>
      </w:r>
    </w:p>
    <w:p w14:paraId="5FCC1FB0" w14:textId="3D240D94" w:rsidR="00531166" w:rsidRDefault="00531166">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_Toc133482982 \h </w:instrText>
      </w:r>
      <w:r>
        <w:rPr>
          <w:noProof/>
        </w:rPr>
      </w:r>
      <w:r>
        <w:rPr>
          <w:noProof/>
        </w:rPr>
        <w:fldChar w:fldCharType="separate"/>
      </w:r>
      <w:r>
        <w:rPr>
          <w:noProof/>
        </w:rPr>
        <w:t>74</w:t>
      </w:r>
      <w:r>
        <w:rPr>
          <w:noProof/>
        </w:rPr>
        <w:fldChar w:fldCharType="end"/>
      </w:r>
    </w:p>
    <w:p w14:paraId="34E88B50" w14:textId="023686FD" w:rsidR="00531166" w:rsidRDefault="00531166">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_Toc133482983 \h </w:instrText>
      </w:r>
      <w:r>
        <w:rPr>
          <w:noProof/>
        </w:rPr>
      </w:r>
      <w:r>
        <w:rPr>
          <w:noProof/>
        </w:rPr>
        <w:fldChar w:fldCharType="separate"/>
      </w:r>
      <w:r>
        <w:rPr>
          <w:noProof/>
        </w:rPr>
        <w:t>75</w:t>
      </w:r>
      <w:r>
        <w:rPr>
          <w:noProof/>
        </w:rPr>
        <w:fldChar w:fldCharType="end"/>
      </w:r>
    </w:p>
    <w:p w14:paraId="583556E0" w14:textId="42FE077C" w:rsidR="00531166" w:rsidRDefault="00531166">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_Toc133482984 \h </w:instrText>
      </w:r>
      <w:r>
        <w:rPr>
          <w:noProof/>
        </w:rPr>
      </w:r>
      <w:r>
        <w:rPr>
          <w:noProof/>
        </w:rPr>
        <w:fldChar w:fldCharType="separate"/>
      </w:r>
      <w:r>
        <w:rPr>
          <w:noProof/>
        </w:rPr>
        <w:t>75</w:t>
      </w:r>
      <w:r>
        <w:rPr>
          <w:noProof/>
        </w:rPr>
        <w:fldChar w:fldCharType="end"/>
      </w:r>
    </w:p>
    <w:p w14:paraId="1152AEE9" w14:textId="7C9CE071" w:rsidR="00531166" w:rsidRDefault="00531166">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_Toc133482985 \h </w:instrText>
      </w:r>
      <w:r>
        <w:rPr>
          <w:noProof/>
        </w:rPr>
      </w:r>
      <w:r>
        <w:rPr>
          <w:noProof/>
        </w:rPr>
        <w:fldChar w:fldCharType="separate"/>
      </w:r>
      <w:r>
        <w:rPr>
          <w:noProof/>
        </w:rPr>
        <w:t>75</w:t>
      </w:r>
      <w:r>
        <w:rPr>
          <w:noProof/>
        </w:rPr>
        <w:fldChar w:fldCharType="end"/>
      </w:r>
    </w:p>
    <w:p w14:paraId="2C0CEAD3" w14:textId="113A6756" w:rsidR="00531166" w:rsidRDefault="00531166">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_Toc133482986 \h </w:instrText>
      </w:r>
      <w:r>
        <w:rPr>
          <w:noProof/>
        </w:rPr>
      </w:r>
      <w:r>
        <w:rPr>
          <w:noProof/>
        </w:rPr>
        <w:fldChar w:fldCharType="separate"/>
      </w:r>
      <w:r>
        <w:rPr>
          <w:noProof/>
        </w:rPr>
        <w:t>75</w:t>
      </w:r>
      <w:r>
        <w:rPr>
          <w:noProof/>
        </w:rPr>
        <w:fldChar w:fldCharType="end"/>
      </w:r>
    </w:p>
    <w:p w14:paraId="069973C0" w14:textId="563D0B20" w:rsidR="00531166" w:rsidRDefault="00531166">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_Toc133482987 \h </w:instrText>
      </w:r>
      <w:r>
        <w:rPr>
          <w:noProof/>
        </w:rPr>
      </w:r>
      <w:r>
        <w:rPr>
          <w:noProof/>
        </w:rPr>
        <w:fldChar w:fldCharType="separate"/>
      </w:r>
      <w:r>
        <w:rPr>
          <w:noProof/>
        </w:rPr>
        <w:t>76</w:t>
      </w:r>
      <w:r>
        <w:rPr>
          <w:noProof/>
        </w:rPr>
        <w:fldChar w:fldCharType="end"/>
      </w:r>
    </w:p>
    <w:p w14:paraId="47FA5116" w14:textId="378CEC40" w:rsidR="00531166" w:rsidRDefault="00531166">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_Toc133482988 \h </w:instrText>
      </w:r>
      <w:r>
        <w:rPr>
          <w:noProof/>
        </w:rPr>
      </w:r>
      <w:r>
        <w:rPr>
          <w:noProof/>
        </w:rPr>
        <w:fldChar w:fldCharType="separate"/>
      </w:r>
      <w:r>
        <w:rPr>
          <w:noProof/>
        </w:rPr>
        <w:t>76</w:t>
      </w:r>
      <w:r>
        <w:rPr>
          <w:noProof/>
        </w:rPr>
        <w:fldChar w:fldCharType="end"/>
      </w:r>
    </w:p>
    <w:p w14:paraId="690585A4" w14:textId="4D31A801" w:rsidR="00531166" w:rsidRDefault="00531166">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_Toc133482989 \h </w:instrText>
      </w:r>
      <w:r>
        <w:rPr>
          <w:noProof/>
        </w:rPr>
      </w:r>
      <w:r>
        <w:rPr>
          <w:noProof/>
        </w:rPr>
        <w:fldChar w:fldCharType="separate"/>
      </w:r>
      <w:r>
        <w:rPr>
          <w:noProof/>
        </w:rPr>
        <w:t>76</w:t>
      </w:r>
      <w:r>
        <w:rPr>
          <w:noProof/>
        </w:rPr>
        <w:fldChar w:fldCharType="end"/>
      </w:r>
    </w:p>
    <w:p w14:paraId="13E4DDD1" w14:textId="7EC33E40" w:rsidR="00531166" w:rsidRDefault="00531166">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_Toc133482990 \h </w:instrText>
      </w:r>
      <w:r>
        <w:rPr>
          <w:noProof/>
        </w:rPr>
      </w:r>
      <w:r>
        <w:rPr>
          <w:noProof/>
        </w:rPr>
        <w:fldChar w:fldCharType="separate"/>
      </w:r>
      <w:r>
        <w:rPr>
          <w:noProof/>
        </w:rPr>
        <w:t>77</w:t>
      </w:r>
      <w:r>
        <w:rPr>
          <w:noProof/>
        </w:rPr>
        <w:fldChar w:fldCharType="end"/>
      </w:r>
    </w:p>
    <w:p w14:paraId="4E1E4A5B" w14:textId="5213B7E0" w:rsidR="00531166" w:rsidRDefault="00531166">
      <w:pPr>
        <w:pStyle w:val="TOC5"/>
        <w:rPr>
          <w:rFonts w:asciiTheme="minorHAnsi" w:eastAsiaTheme="minorEastAsia" w:hAnsiTheme="minorHAnsi" w:cstheme="minorBidi"/>
          <w:noProof/>
          <w:sz w:val="22"/>
          <w:szCs w:val="22"/>
          <w:lang w:val="en-US" w:eastAsia="zh-CN"/>
        </w:rPr>
      </w:pPr>
      <w:r>
        <w:rPr>
          <w:noProof/>
        </w:rPr>
        <w:t>5.2.8</w:t>
      </w:r>
      <w:r w:rsidRPr="00A364EA">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A364EA">
        <w:rPr>
          <w:noProof/>
          <w:lang w:val="en-US"/>
        </w:rPr>
        <w:t>new</w:t>
      </w:r>
      <w:r>
        <w:rPr>
          <w:noProof/>
        </w:rPr>
        <w:t xml:space="preserve"> capabilities </w:t>
      </w:r>
      <w:r w:rsidRPr="00A364EA">
        <w:rPr>
          <w:rFonts w:cs="Arial"/>
          <w:noProof/>
        </w:rPr>
        <w:t>or ML entities</w:t>
      </w:r>
      <w:r>
        <w:rPr>
          <w:noProof/>
        </w:rPr>
        <w:tab/>
      </w:r>
      <w:r>
        <w:rPr>
          <w:noProof/>
        </w:rPr>
        <w:fldChar w:fldCharType="begin"/>
      </w:r>
      <w:r>
        <w:rPr>
          <w:noProof/>
        </w:rPr>
        <w:instrText xml:space="preserve"> PAGEREF _Toc133482991 \h </w:instrText>
      </w:r>
      <w:r>
        <w:rPr>
          <w:noProof/>
        </w:rPr>
      </w:r>
      <w:r>
        <w:rPr>
          <w:noProof/>
        </w:rPr>
        <w:fldChar w:fldCharType="separate"/>
      </w:r>
      <w:r>
        <w:rPr>
          <w:noProof/>
        </w:rPr>
        <w:t>77</w:t>
      </w:r>
      <w:r>
        <w:rPr>
          <w:noProof/>
        </w:rPr>
        <w:fldChar w:fldCharType="end"/>
      </w:r>
    </w:p>
    <w:p w14:paraId="7B175E12" w14:textId="5BF70755" w:rsidR="00531166" w:rsidRDefault="00531166">
      <w:pPr>
        <w:pStyle w:val="TOC5"/>
        <w:rPr>
          <w:rFonts w:asciiTheme="minorHAnsi" w:eastAsiaTheme="minorEastAsia" w:hAnsiTheme="minorHAnsi" w:cstheme="minorBidi"/>
          <w:noProof/>
          <w:sz w:val="22"/>
          <w:szCs w:val="22"/>
          <w:lang w:val="en-US" w:eastAsia="zh-CN"/>
        </w:rPr>
      </w:pPr>
      <w:r>
        <w:rPr>
          <w:noProof/>
        </w:rPr>
        <w:t>5.2.8</w:t>
      </w:r>
      <w:r w:rsidRPr="00A364EA">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A364EA">
        <w:rPr>
          <w:noProof/>
          <w:lang w:val="en-US"/>
        </w:rPr>
        <w:t>entity</w:t>
      </w:r>
      <w:r>
        <w:rPr>
          <w:noProof/>
        </w:rPr>
        <w:t xml:space="preserve"> update</w:t>
      </w:r>
      <w:r>
        <w:rPr>
          <w:noProof/>
        </w:rPr>
        <w:tab/>
      </w:r>
      <w:r>
        <w:rPr>
          <w:noProof/>
        </w:rPr>
        <w:fldChar w:fldCharType="begin"/>
      </w:r>
      <w:r>
        <w:rPr>
          <w:noProof/>
        </w:rPr>
        <w:instrText xml:space="preserve"> PAGEREF _Toc133482992 \h </w:instrText>
      </w:r>
      <w:r>
        <w:rPr>
          <w:noProof/>
        </w:rPr>
      </w:r>
      <w:r>
        <w:rPr>
          <w:noProof/>
        </w:rPr>
        <w:fldChar w:fldCharType="separate"/>
      </w:r>
      <w:r>
        <w:rPr>
          <w:noProof/>
        </w:rPr>
        <w:t>77</w:t>
      </w:r>
      <w:r>
        <w:rPr>
          <w:noProof/>
        </w:rPr>
        <w:fldChar w:fldCharType="end"/>
      </w:r>
    </w:p>
    <w:p w14:paraId="4A80D0A6" w14:textId="7A83E8B7" w:rsidR="00531166" w:rsidRDefault="00531166">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_Toc133482993 \h </w:instrText>
      </w:r>
      <w:r>
        <w:rPr>
          <w:noProof/>
        </w:rPr>
      </w:r>
      <w:r>
        <w:rPr>
          <w:noProof/>
        </w:rPr>
        <w:fldChar w:fldCharType="separate"/>
      </w:r>
      <w:r>
        <w:rPr>
          <w:noProof/>
        </w:rPr>
        <w:t>77</w:t>
      </w:r>
      <w:r>
        <w:rPr>
          <w:noProof/>
        </w:rPr>
        <w:fldChar w:fldCharType="end"/>
      </w:r>
    </w:p>
    <w:p w14:paraId="4AD150BD" w14:textId="130073E4" w:rsidR="00531166" w:rsidRDefault="00531166">
      <w:pPr>
        <w:pStyle w:val="TOC4"/>
        <w:rPr>
          <w:rFonts w:asciiTheme="minorHAnsi" w:eastAsiaTheme="minorEastAsia" w:hAnsiTheme="minorHAnsi" w:cstheme="minorBidi"/>
          <w:noProof/>
          <w:sz w:val="22"/>
          <w:szCs w:val="22"/>
          <w:lang w:val="en-US" w:eastAsia="zh-CN"/>
        </w:rPr>
      </w:pPr>
      <w:r>
        <w:rPr>
          <w:noProof/>
        </w:rPr>
        <w:t>5.2.8</w:t>
      </w:r>
      <w:r w:rsidRPr="00A364EA">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_Toc133482994 \h </w:instrText>
      </w:r>
      <w:r>
        <w:rPr>
          <w:noProof/>
        </w:rPr>
      </w:r>
      <w:r>
        <w:rPr>
          <w:noProof/>
        </w:rPr>
        <w:fldChar w:fldCharType="separate"/>
      </w:r>
      <w:r>
        <w:rPr>
          <w:noProof/>
        </w:rPr>
        <w:t>78</w:t>
      </w:r>
      <w:r>
        <w:rPr>
          <w:noProof/>
        </w:rPr>
        <w:fldChar w:fldCharType="end"/>
      </w:r>
    </w:p>
    <w:p w14:paraId="5B1333BB" w14:textId="5E7739D8" w:rsidR="00531166" w:rsidRDefault="00531166">
      <w:pPr>
        <w:pStyle w:val="TOC4"/>
        <w:rPr>
          <w:rFonts w:asciiTheme="minorHAnsi" w:eastAsiaTheme="minorEastAsia" w:hAnsiTheme="minorHAnsi" w:cstheme="minorBidi"/>
          <w:noProof/>
          <w:sz w:val="22"/>
          <w:szCs w:val="22"/>
          <w:lang w:val="en-US" w:eastAsia="zh-CN"/>
        </w:rPr>
      </w:pPr>
      <w:r>
        <w:rPr>
          <w:noProof/>
        </w:rPr>
        <w:t>5.2.8</w:t>
      </w:r>
      <w:r w:rsidRPr="00A364EA">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_Toc133482995 \h </w:instrText>
      </w:r>
      <w:r>
        <w:rPr>
          <w:noProof/>
        </w:rPr>
      </w:r>
      <w:r>
        <w:rPr>
          <w:noProof/>
        </w:rPr>
        <w:fldChar w:fldCharType="separate"/>
      </w:r>
      <w:r>
        <w:rPr>
          <w:noProof/>
        </w:rPr>
        <w:t>78</w:t>
      </w:r>
      <w:r>
        <w:rPr>
          <w:noProof/>
        </w:rPr>
        <w:fldChar w:fldCharType="end"/>
      </w:r>
    </w:p>
    <w:p w14:paraId="0AB47B4E" w14:textId="3576D1AC" w:rsidR="00531166" w:rsidRDefault="00531166">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_Toc133482996 \h </w:instrText>
      </w:r>
      <w:r>
        <w:rPr>
          <w:noProof/>
        </w:rPr>
      </w:r>
      <w:r>
        <w:rPr>
          <w:noProof/>
        </w:rPr>
        <w:fldChar w:fldCharType="separate"/>
      </w:r>
      <w:r>
        <w:rPr>
          <w:noProof/>
        </w:rPr>
        <w:t>79</w:t>
      </w:r>
      <w:r>
        <w:rPr>
          <w:noProof/>
        </w:rPr>
        <w:fldChar w:fldCharType="end"/>
      </w:r>
    </w:p>
    <w:p w14:paraId="48EB282B" w14:textId="25E46602" w:rsidR="00531166" w:rsidRDefault="00531166">
      <w:pPr>
        <w:pStyle w:val="TOC3"/>
        <w:rPr>
          <w:rFonts w:asciiTheme="minorHAnsi" w:eastAsiaTheme="minorEastAsia" w:hAnsiTheme="minorHAnsi" w:cstheme="minorBidi"/>
          <w:noProof/>
          <w:sz w:val="22"/>
          <w:szCs w:val="22"/>
          <w:lang w:val="en-US" w:eastAsia="zh-CN"/>
        </w:rPr>
      </w:pPr>
      <w:r>
        <w:rPr>
          <w:noProof/>
        </w:rPr>
        <w:t>5.</w:t>
      </w:r>
      <w:r w:rsidRPr="00A364EA">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A364EA">
        <w:rPr>
          <w:noProof/>
          <w:lang w:val="en-US"/>
        </w:rPr>
        <w:t xml:space="preserve"> Machine Learning</w:t>
      </w:r>
      <w:r>
        <w:rPr>
          <w:noProof/>
        </w:rPr>
        <w:tab/>
      </w:r>
      <w:r>
        <w:rPr>
          <w:noProof/>
        </w:rPr>
        <w:fldChar w:fldCharType="begin"/>
      </w:r>
      <w:r>
        <w:rPr>
          <w:noProof/>
        </w:rPr>
        <w:instrText xml:space="preserve"> PAGEREF _Toc133482997 \h </w:instrText>
      </w:r>
      <w:r>
        <w:rPr>
          <w:noProof/>
        </w:rPr>
      </w:r>
      <w:r>
        <w:rPr>
          <w:noProof/>
        </w:rPr>
        <w:fldChar w:fldCharType="separate"/>
      </w:r>
      <w:r>
        <w:rPr>
          <w:noProof/>
        </w:rPr>
        <w:t>79</w:t>
      </w:r>
      <w:r>
        <w:rPr>
          <w:noProof/>
        </w:rPr>
        <w:fldChar w:fldCharType="end"/>
      </w:r>
    </w:p>
    <w:p w14:paraId="0070C261" w14:textId="765D9680" w:rsidR="00531166" w:rsidRDefault="00531166">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_Toc133482998 \h </w:instrText>
      </w:r>
      <w:r>
        <w:rPr>
          <w:noProof/>
        </w:rPr>
      </w:r>
      <w:r>
        <w:rPr>
          <w:noProof/>
        </w:rPr>
        <w:fldChar w:fldCharType="separate"/>
      </w:r>
      <w:r>
        <w:rPr>
          <w:noProof/>
        </w:rPr>
        <w:t>79</w:t>
      </w:r>
      <w:r>
        <w:rPr>
          <w:noProof/>
        </w:rPr>
        <w:fldChar w:fldCharType="end"/>
      </w:r>
    </w:p>
    <w:p w14:paraId="00DDC508" w14:textId="5F9A7F16" w:rsidR="00531166" w:rsidRDefault="00531166">
      <w:pPr>
        <w:pStyle w:val="TOC4"/>
        <w:rPr>
          <w:rFonts w:asciiTheme="minorHAnsi" w:eastAsiaTheme="minorEastAsia" w:hAnsiTheme="minorHAnsi" w:cstheme="minorBidi"/>
          <w:noProof/>
          <w:sz w:val="22"/>
          <w:szCs w:val="22"/>
          <w:lang w:val="en-US" w:eastAsia="zh-CN"/>
        </w:rPr>
      </w:pPr>
      <w:r>
        <w:rPr>
          <w:noProof/>
        </w:rPr>
        <w:t>5.3</w:t>
      </w:r>
      <w:r w:rsidRPr="00A364EA">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_Toc133482999 \h </w:instrText>
      </w:r>
      <w:r>
        <w:rPr>
          <w:noProof/>
        </w:rPr>
      </w:r>
      <w:r>
        <w:rPr>
          <w:noProof/>
        </w:rPr>
        <w:fldChar w:fldCharType="separate"/>
      </w:r>
      <w:r>
        <w:rPr>
          <w:noProof/>
        </w:rPr>
        <w:t>79</w:t>
      </w:r>
      <w:r>
        <w:rPr>
          <w:noProof/>
        </w:rPr>
        <w:fldChar w:fldCharType="end"/>
      </w:r>
    </w:p>
    <w:p w14:paraId="56DC6373" w14:textId="0AEB809A" w:rsidR="00531166" w:rsidRDefault="00531166">
      <w:pPr>
        <w:pStyle w:val="TOC5"/>
        <w:rPr>
          <w:rFonts w:asciiTheme="minorHAnsi" w:eastAsiaTheme="minorEastAsia" w:hAnsiTheme="minorHAnsi" w:cstheme="minorBidi"/>
          <w:noProof/>
          <w:sz w:val="22"/>
          <w:szCs w:val="22"/>
          <w:lang w:val="en-US" w:eastAsia="zh-CN"/>
        </w:rPr>
      </w:pPr>
      <w:r>
        <w:rPr>
          <w:noProof/>
        </w:rPr>
        <w:t>5.3</w:t>
      </w:r>
      <w:r w:rsidRPr="00A364EA">
        <w:rPr>
          <w:noProof/>
          <w:lang w:val="en-US"/>
        </w:rPr>
        <w:t>.1.2.1</w:t>
      </w:r>
      <w:r>
        <w:rPr>
          <w:rFonts w:asciiTheme="minorHAnsi" w:eastAsiaTheme="minorEastAsia" w:hAnsiTheme="minorHAnsi" w:cstheme="minorBidi"/>
          <w:noProof/>
          <w:sz w:val="22"/>
          <w:szCs w:val="22"/>
          <w:lang w:val="en-US" w:eastAsia="zh-CN"/>
        </w:rPr>
        <w:tab/>
      </w:r>
      <w:r w:rsidRPr="00A364EA">
        <w:rPr>
          <w:noProof/>
          <w:lang w:val="en-US"/>
        </w:rPr>
        <w:t>AI/ML trustworthiness indicators</w:t>
      </w:r>
      <w:r>
        <w:rPr>
          <w:noProof/>
        </w:rPr>
        <w:tab/>
      </w:r>
      <w:r>
        <w:rPr>
          <w:noProof/>
        </w:rPr>
        <w:fldChar w:fldCharType="begin"/>
      </w:r>
      <w:r>
        <w:rPr>
          <w:noProof/>
        </w:rPr>
        <w:instrText xml:space="preserve"> PAGEREF _Toc133483000 \h </w:instrText>
      </w:r>
      <w:r>
        <w:rPr>
          <w:noProof/>
        </w:rPr>
      </w:r>
      <w:r>
        <w:rPr>
          <w:noProof/>
        </w:rPr>
        <w:fldChar w:fldCharType="separate"/>
      </w:r>
      <w:r>
        <w:rPr>
          <w:noProof/>
        </w:rPr>
        <w:t>79</w:t>
      </w:r>
      <w:r>
        <w:rPr>
          <w:noProof/>
        </w:rPr>
        <w:fldChar w:fldCharType="end"/>
      </w:r>
    </w:p>
    <w:p w14:paraId="5FE02A2C" w14:textId="6C53D10B" w:rsidR="00531166" w:rsidRDefault="00531166">
      <w:pPr>
        <w:pStyle w:val="TOC5"/>
        <w:rPr>
          <w:rFonts w:asciiTheme="minorHAnsi" w:eastAsiaTheme="minorEastAsia" w:hAnsiTheme="minorHAnsi" w:cstheme="minorBidi"/>
          <w:noProof/>
          <w:sz w:val="22"/>
          <w:szCs w:val="22"/>
          <w:lang w:val="en-US" w:eastAsia="zh-CN"/>
        </w:rPr>
      </w:pPr>
      <w:r>
        <w:rPr>
          <w:noProof/>
        </w:rPr>
        <w:t>5.</w:t>
      </w:r>
      <w:r w:rsidRPr="00A364EA">
        <w:rPr>
          <w:noProof/>
          <w:lang w:val="en-US"/>
        </w:rPr>
        <w:t>3.1.2.2</w:t>
      </w:r>
      <w:r>
        <w:rPr>
          <w:rFonts w:asciiTheme="minorHAnsi" w:eastAsiaTheme="minorEastAsia" w:hAnsiTheme="minorHAnsi" w:cstheme="minorBidi"/>
          <w:noProof/>
          <w:sz w:val="22"/>
          <w:szCs w:val="22"/>
          <w:lang w:val="en-US" w:eastAsia="zh-CN"/>
        </w:rPr>
        <w:tab/>
      </w:r>
      <w:r w:rsidRPr="00A364EA">
        <w:rPr>
          <w:noProof/>
          <w:lang w:val="en-US"/>
        </w:rPr>
        <w:t>AI/ML data trustworthiness</w:t>
      </w:r>
      <w:r>
        <w:rPr>
          <w:noProof/>
        </w:rPr>
        <w:tab/>
      </w:r>
      <w:r>
        <w:rPr>
          <w:noProof/>
        </w:rPr>
        <w:fldChar w:fldCharType="begin"/>
      </w:r>
      <w:r>
        <w:rPr>
          <w:noProof/>
        </w:rPr>
        <w:instrText xml:space="preserve"> PAGEREF _Toc133483001 \h </w:instrText>
      </w:r>
      <w:r>
        <w:rPr>
          <w:noProof/>
        </w:rPr>
      </w:r>
      <w:r>
        <w:rPr>
          <w:noProof/>
        </w:rPr>
        <w:fldChar w:fldCharType="separate"/>
      </w:r>
      <w:r>
        <w:rPr>
          <w:noProof/>
        </w:rPr>
        <w:t>80</w:t>
      </w:r>
      <w:r>
        <w:rPr>
          <w:noProof/>
        </w:rPr>
        <w:fldChar w:fldCharType="end"/>
      </w:r>
    </w:p>
    <w:p w14:paraId="35BEC116" w14:textId="545BEFBB" w:rsidR="00531166" w:rsidRDefault="00531166">
      <w:pPr>
        <w:pStyle w:val="TOC5"/>
        <w:rPr>
          <w:rFonts w:asciiTheme="minorHAnsi" w:eastAsiaTheme="minorEastAsia" w:hAnsiTheme="minorHAnsi" w:cstheme="minorBidi"/>
          <w:noProof/>
          <w:sz w:val="22"/>
          <w:szCs w:val="22"/>
          <w:lang w:val="en-US" w:eastAsia="zh-CN"/>
        </w:rPr>
      </w:pPr>
      <w:r>
        <w:rPr>
          <w:noProof/>
        </w:rPr>
        <w:t>5.3</w:t>
      </w:r>
      <w:r w:rsidRPr="00A364EA">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_Toc133483002 \h </w:instrText>
      </w:r>
      <w:r>
        <w:rPr>
          <w:noProof/>
        </w:rPr>
      </w:r>
      <w:r>
        <w:rPr>
          <w:noProof/>
        </w:rPr>
        <w:fldChar w:fldCharType="separate"/>
      </w:r>
      <w:r>
        <w:rPr>
          <w:noProof/>
        </w:rPr>
        <w:t>80</w:t>
      </w:r>
      <w:r>
        <w:rPr>
          <w:noProof/>
        </w:rPr>
        <w:fldChar w:fldCharType="end"/>
      </w:r>
    </w:p>
    <w:p w14:paraId="7202406E" w14:textId="4F60BB37" w:rsidR="00531166" w:rsidRDefault="00531166">
      <w:pPr>
        <w:pStyle w:val="TOC5"/>
        <w:rPr>
          <w:rFonts w:asciiTheme="minorHAnsi" w:eastAsiaTheme="minorEastAsia" w:hAnsiTheme="minorHAnsi" w:cstheme="minorBidi"/>
          <w:noProof/>
          <w:sz w:val="22"/>
          <w:szCs w:val="22"/>
          <w:lang w:val="en-US" w:eastAsia="zh-CN"/>
        </w:rPr>
      </w:pPr>
      <w:r>
        <w:rPr>
          <w:noProof/>
        </w:rPr>
        <w:t>5.3</w:t>
      </w:r>
      <w:r w:rsidRPr="00A364EA">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_Toc133483003 \h </w:instrText>
      </w:r>
      <w:r>
        <w:rPr>
          <w:noProof/>
        </w:rPr>
      </w:r>
      <w:r>
        <w:rPr>
          <w:noProof/>
        </w:rPr>
        <w:fldChar w:fldCharType="separate"/>
      </w:r>
      <w:r>
        <w:rPr>
          <w:noProof/>
        </w:rPr>
        <w:t>81</w:t>
      </w:r>
      <w:r>
        <w:rPr>
          <w:noProof/>
        </w:rPr>
        <w:fldChar w:fldCharType="end"/>
      </w:r>
    </w:p>
    <w:p w14:paraId="5B6EBB30" w14:textId="5D7CA4F9" w:rsidR="00531166" w:rsidRDefault="00531166">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_Toc133483004 \h </w:instrText>
      </w:r>
      <w:r>
        <w:rPr>
          <w:noProof/>
        </w:rPr>
      </w:r>
      <w:r>
        <w:rPr>
          <w:noProof/>
        </w:rPr>
        <w:fldChar w:fldCharType="separate"/>
      </w:r>
      <w:r>
        <w:rPr>
          <w:noProof/>
        </w:rPr>
        <w:t>81</w:t>
      </w:r>
      <w:r>
        <w:rPr>
          <w:noProof/>
        </w:rPr>
        <w:fldChar w:fldCharType="end"/>
      </w:r>
    </w:p>
    <w:p w14:paraId="42100AC3" w14:textId="45223D98" w:rsidR="00531166" w:rsidRDefault="00531166">
      <w:pPr>
        <w:pStyle w:val="TOC4"/>
        <w:rPr>
          <w:rFonts w:asciiTheme="minorHAnsi" w:eastAsiaTheme="minorEastAsia" w:hAnsiTheme="minorHAnsi" w:cstheme="minorBidi"/>
          <w:noProof/>
          <w:sz w:val="22"/>
          <w:szCs w:val="22"/>
          <w:lang w:val="en-US" w:eastAsia="zh-CN"/>
        </w:rPr>
      </w:pPr>
      <w:r>
        <w:rPr>
          <w:noProof/>
        </w:rPr>
        <w:t>5.</w:t>
      </w:r>
      <w:r w:rsidRPr="00A364EA">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_Toc133483005 \h </w:instrText>
      </w:r>
      <w:r>
        <w:rPr>
          <w:noProof/>
        </w:rPr>
      </w:r>
      <w:r>
        <w:rPr>
          <w:noProof/>
        </w:rPr>
        <w:fldChar w:fldCharType="separate"/>
      </w:r>
      <w:r>
        <w:rPr>
          <w:noProof/>
        </w:rPr>
        <w:t>81</w:t>
      </w:r>
      <w:r>
        <w:rPr>
          <w:noProof/>
        </w:rPr>
        <w:fldChar w:fldCharType="end"/>
      </w:r>
    </w:p>
    <w:p w14:paraId="7C79AB02" w14:textId="2AB9FFD7" w:rsidR="00531166" w:rsidRDefault="00531166">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_Toc133483006 \h </w:instrText>
      </w:r>
      <w:r>
        <w:rPr>
          <w:noProof/>
        </w:rPr>
      </w:r>
      <w:r>
        <w:rPr>
          <w:noProof/>
        </w:rPr>
        <w:fldChar w:fldCharType="separate"/>
      </w:r>
      <w:r>
        <w:rPr>
          <w:noProof/>
        </w:rPr>
        <w:t>83</w:t>
      </w:r>
      <w:r>
        <w:rPr>
          <w:noProof/>
        </w:rPr>
        <w:fldChar w:fldCharType="end"/>
      </w:r>
    </w:p>
    <w:p w14:paraId="62A27990" w14:textId="09BBCEC4" w:rsidR="00531166" w:rsidRDefault="00531166">
      <w:pPr>
        <w:pStyle w:val="TOC5"/>
        <w:rPr>
          <w:rFonts w:asciiTheme="minorHAnsi" w:eastAsiaTheme="minorEastAsia" w:hAnsiTheme="minorHAnsi" w:cstheme="minorBidi"/>
          <w:noProof/>
          <w:sz w:val="22"/>
          <w:szCs w:val="22"/>
          <w:lang w:val="en-US" w:eastAsia="zh-CN"/>
        </w:rPr>
      </w:pPr>
      <w:r w:rsidRPr="00A364EA">
        <w:rPr>
          <w:noProof/>
          <w:color w:val="000000"/>
        </w:rPr>
        <w:t>5.3.1.4.1</w:t>
      </w:r>
      <w:r>
        <w:rPr>
          <w:rFonts w:asciiTheme="minorHAnsi" w:eastAsiaTheme="minorEastAsia" w:hAnsiTheme="minorHAnsi" w:cstheme="minorBidi"/>
          <w:noProof/>
          <w:sz w:val="22"/>
          <w:szCs w:val="22"/>
          <w:lang w:val="en-US" w:eastAsia="zh-CN"/>
        </w:rPr>
        <w:tab/>
      </w:r>
      <w:r w:rsidRPr="00A364EA">
        <w:rPr>
          <w:noProof/>
          <w:color w:val="000000"/>
        </w:rPr>
        <w:t xml:space="preserve">ML </w:t>
      </w:r>
      <w:r w:rsidRPr="00A364EA">
        <w:rPr>
          <w:noProof/>
          <w:lang w:val="en-US"/>
        </w:rPr>
        <w:t>trustworthiness</w:t>
      </w:r>
      <w:r w:rsidRPr="00A364EA">
        <w:rPr>
          <w:noProof/>
          <w:color w:val="000000"/>
        </w:rPr>
        <w:t xml:space="preserve"> indicators</w:t>
      </w:r>
      <w:r>
        <w:rPr>
          <w:noProof/>
        </w:rPr>
        <w:tab/>
      </w:r>
      <w:r>
        <w:rPr>
          <w:noProof/>
        </w:rPr>
        <w:fldChar w:fldCharType="begin"/>
      </w:r>
      <w:r>
        <w:rPr>
          <w:noProof/>
        </w:rPr>
        <w:instrText xml:space="preserve"> PAGEREF _Toc133483007 \h </w:instrText>
      </w:r>
      <w:r>
        <w:rPr>
          <w:noProof/>
        </w:rPr>
      </w:r>
      <w:r>
        <w:rPr>
          <w:noProof/>
        </w:rPr>
        <w:fldChar w:fldCharType="separate"/>
      </w:r>
      <w:r>
        <w:rPr>
          <w:noProof/>
        </w:rPr>
        <w:t>83</w:t>
      </w:r>
      <w:r>
        <w:rPr>
          <w:noProof/>
        </w:rPr>
        <w:fldChar w:fldCharType="end"/>
      </w:r>
    </w:p>
    <w:p w14:paraId="0E1E83AC" w14:textId="6C3C8BE6" w:rsidR="00531166" w:rsidRDefault="00531166">
      <w:pPr>
        <w:pStyle w:val="TOC5"/>
        <w:rPr>
          <w:rFonts w:asciiTheme="minorHAnsi" w:eastAsiaTheme="minorEastAsia" w:hAnsiTheme="minorHAnsi" w:cstheme="minorBidi"/>
          <w:noProof/>
          <w:sz w:val="22"/>
          <w:szCs w:val="22"/>
          <w:lang w:val="en-US" w:eastAsia="zh-CN"/>
        </w:rPr>
      </w:pPr>
      <w:r w:rsidRPr="00A364EA">
        <w:rPr>
          <w:noProof/>
          <w:color w:val="000000"/>
        </w:rPr>
        <w:t>5.3.1.4.2</w:t>
      </w:r>
      <w:r>
        <w:rPr>
          <w:rFonts w:asciiTheme="minorHAnsi" w:eastAsiaTheme="minorEastAsia" w:hAnsiTheme="minorHAnsi" w:cstheme="minorBidi"/>
          <w:noProof/>
          <w:sz w:val="22"/>
          <w:szCs w:val="22"/>
          <w:lang w:val="en-US" w:eastAsia="zh-CN"/>
        </w:rPr>
        <w:tab/>
      </w:r>
      <w:r w:rsidRPr="00A364EA">
        <w:rPr>
          <w:noProof/>
          <w:color w:val="000000"/>
        </w:rPr>
        <w:t>AI/ML data trustworthiness</w:t>
      </w:r>
      <w:r>
        <w:rPr>
          <w:noProof/>
        </w:rPr>
        <w:tab/>
      </w:r>
      <w:r>
        <w:rPr>
          <w:noProof/>
        </w:rPr>
        <w:fldChar w:fldCharType="begin"/>
      </w:r>
      <w:r>
        <w:rPr>
          <w:noProof/>
        </w:rPr>
        <w:instrText xml:space="preserve"> PAGEREF _Toc133483008 \h </w:instrText>
      </w:r>
      <w:r>
        <w:rPr>
          <w:noProof/>
        </w:rPr>
      </w:r>
      <w:r>
        <w:rPr>
          <w:noProof/>
        </w:rPr>
        <w:fldChar w:fldCharType="separate"/>
      </w:r>
      <w:r>
        <w:rPr>
          <w:noProof/>
        </w:rPr>
        <w:t>84</w:t>
      </w:r>
      <w:r>
        <w:rPr>
          <w:noProof/>
        </w:rPr>
        <w:fldChar w:fldCharType="end"/>
      </w:r>
    </w:p>
    <w:p w14:paraId="43AE28B6" w14:textId="545F99EA" w:rsidR="00531166" w:rsidRDefault="00531166">
      <w:pPr>
        <w:pStyle w:val="TOC5"/>
        <w:rPr>
          <w:rFonts w:asciiTheme="minorHAnsi" w:eastAsiaTheme="minorEastAsia" w:hAnsiTheme="minorHAnsi" w:cstheme="minorBidi"/>
          <w:noProof/>
          <w:sz w:val="22"/>
          <w:szCs w:val="22"/>
          <w:lang w:val="en-US" w:eastAsia="zh-CN"/>
        </w:rPr>
      </w:pPr>
      <w:r w:rsidRPr="00A364EA">
        <w:rPr>
          <w:rFonts w:cs="Arial"/>
          <w:noProof/>
        </w:rPr>
        <w:t>5.3.1.4.3</w:t>
      </w:r>
      <w:r>
        <w:rPr>
          <w:rFonts w:asciiTheme="minorHAnsi" w:eastAsiaTheme="minorEastAsia" w:hAnsiTheme="minorHAnsi" w:cstheme="minorBidi"/>
          <w:noProof/>
          <w:sz w:val="22"/>
          <w:szCs w:val="22"/>
          <w:lang w:val="en-US" w:eastAsia="zh-CN"/>
        </w:rPr>
        <w:tab/>
      </w:r>
      <w:r w:rsidRPr="00A364EA">
        <w:rPr>
          <w:noProof/>
          <w:lang w:val="en-US"/>
        </w:rPr>
        <w:t>ML</w:t>
      </w:r>
      <w:r w:rsidRPr="00A364EA">
        <w:rPr>
          <w:rFonts w:cs="Arial"/>
          <w:noProof/>
        </w:rPr>
        <w:t xml:space="preserve"> </w:t>
      </w:r>
      <w:r w:rsidRPr="00A364EA">
        <w:rPr>
          <w:noProof/>
          <w:lang w:val="en-US"/>
        </w:rPr>
        <w:t>training</w:t>
      </w:r>
      <w:r w:rsidRPr="00A364EA">
        <w:rPr>
          <w:rFonts w:cs="Arial"/>
          <w:noProof/>
        </w:rPr>
        <w:t xml:space="preserve"> trustworthiness</w:t>
      </w:r>
      <w:r>
        <w:rPr>
          <w:noProof/>
        </w:rPr>
        <w:tab/>
      </w:r>
      <w:r>
        <w:rPr>
          <w:noProof/>
        </w:rPr>
        <w:fldChar w:fldCharType="begin"/>
      </w:r>
      <w:r>
        <w:rPr>
          <w:noProof/>
        </w:rPr>
        <w:instrText xml:space="preserve"> PAGEREF _Toc133483009 \h </w:instrText>
      </w:r>
      <w:r>
        <w:rPr>
          <w:noProof/>
        </w:rPr>
      </w:r>
      <w:r>
        <w:rPr>
          <w:noProof/>
        </w:rPr>
        <w:fldChar w:fldCharType="separate"/>
      </w:r>
      <w:r>
        <w:rPr>
          <w:noProof/>
        </w:rPr>
        <w:t>84</w:t>
      </w:r>
      <w:r>
        <w:rPr>
          <w:noProof/>
        </w:rPr>
        <w:fldChar w:fldCharType="end"/>
      </w:r>
    </w:p>
    <w:p w14:paraId="0B5CB60C" w14:textId="547DBF29" w:rsidR="00531166" w:rsidRDefault="00531166">
      <w:pPr>
        <w:pStyle w:val="TOC5"/>
        <w:rPr>
          <w:rFonts w:asciiTheme="minorHAnsi" w:eastAsiaTheme="minorEastAsia" w:hAnsiTheme="minorHAnsi" w:cstheme="minorBidi"/>
          <w:noProof/>
          <w:sz w:val="22"/>
          <w:szCs w:val="22"/>
          <w:lang w:val="en-US" w:eastAsia="zh-CN"/>
        </w:rPr>
      </w:pPr>
      <w:r w:rsidRPr="00A364EA">
        <w:rPr>
          <w:noProof/>
          <w:lang w:val="en-US"/>
        </w:rPr>
        <w:t>5.3.1.4.4</w:t>
      </w:r>
      <w:r>
        <w:rPr>
          <w:rFonts w:asciiTheme="minorHAnsi" w:eastAsiaTheme="minorEastAsia" w:hAnsiTheme="minorHAnsi" w:cstheme="minorBidi"/>
          <w:noProof/>
          <w:sz w:val="22"/>
          <w:szCs w:val="22"/>
          <w:lang w:val="en-US" w:eastAsia="zh-CN"/>
        </w:rPr>
        <w:tab/>
      </w:r>
      <w:r w:rsidRPr="00A364EA">
        <w:rPr>
          <w:noProof/>
          <w:lang w:val="en-US"/>
        </w:rPr>
        <w:t>AI/ML inference trustworthiness</w:t>
      </w:r>
      <w:r>
        <w:rPr>
          <w:noProof/>
        </w:rPr>
        <w:tab/>
      </w:r>
      <w:r>
        <w:rPr>
          <w:noProof/>
        </w:rPr>
        <w:fldChar w:fldCharType="begin"/>
      </w:r>
      <w:r>
        <w:rPr>
          <w:noProof/>
        </w:rPr>
        <w:instrText xml:space="preserve"> PAGEREF _Toc133483010 \h </w:instrText>
      </w:r>
      <w:r>
        <w:rPr>
          <w:noProof/>
        </w:rPr>
      </w:r>
      <w:r>
        <w:rPr>
          <w:noProof/>
        </w:rPr>
        <w:fldChar w:fldCharType="separate"/>
      </w:r>
      <w:r>
        <w:rPr>
          <w:noProof/>
        </w:rPr>
        <w:t>85</w:t>
      </w:r>
      <w:r>
        <w:rPr>
          <w:noProof/>
        </w:rPr>
        <w:fldChar w:fldCharType="end"/>
      </w:r>
    </w:p>
    <w:p w14:paraId="7EC09B5C" w14:textId="45E3040D" w:rsidR="00531166" w:rsidRDefault="00531166">
      <w:pPr>
        <w:pStyle w:val="TOC5"/>
        <w:rPr>
          <w:rFonts w:asciiTheme="minorHAnsi" w:eastAsiaTheme="minorEastAsia" w:hAnsiTheme="minorHAnsi" w:cstheme="minorBidi"/>
          <w:noProof/>
          <w:sz w:val="22"/>
          <w:szCs w:val="22"/>
          <w:lang w:val="en-US" w:eastAsia="zh-CN"/>
        </w:rPr>
      </w:pPr>
      <w:r w:rsidRPr="00A364EA">
        <w:rPr>
          <w:noProof/>
          <w:lang w:val="en-US"/>
        </w:rPr>
        <w:t>5.3.1.4.5</w:t>
      </w:r>
      <w:r>
        <w:rPr>
          <w:rFonts w:asciiTheme="minorHAnsi" w:eastAsiaTheme="minorEastAsia" w:hAnsiTheme="minorHAnsi" w:cstheme="minorBidi"/>
          <w:noProof/>
          <w:sz w:val="22"/>
          <w:szCs w:val="22"/>
          <w:lang w:val="en-US" w:eastAsia="zh-CN"/>
        </w:rPr>
        <w:tab/>
      </w:r>
      <w:r w:rsidRPr="00A364EA">
        <w:rPr>
          <w:noProof/>
          <w:lang w:val="en-US"/>
        </w:rPr>
        <w:t>Assessment of AI/ML trustworthiness</w:t>
      </w:r>
      <w:r>
        <w:rPr>
          <w:noProof/>
        </w:rPr>
        <w:tab/>
      </w:r>
      <w:r>
        <w:rPr>
          <w:noProof/>
        </w:rPr>
        <w:fldChar w:fldCharType="begin"/>
      </w:r>
      <w:r>
        <w:rPr>
          <w:noProof/>
        </w:rPr>
        <w:instrText xml:space="preserve"> PAGEREF _Toc133483011 \h </w:instrText>
      </w:r>
      <w:r>
        <w:rPr>
          <w:noProof/>
        </w:rPr>
      </w:r>
      <w:r>
        <w:rPr>
          <w:noProof/>
        </w:rPr>
        <w:fldChar w:fldCharType="separate"/>
      </w:r>
      <w:r>
        <w:rPr>
          <w:noProof/>
        </w:rPr>
        <w:t>85</w:t>
      </w:r>
      <w:r>
        <w:rPr>
          <w:noProof/>
        </w:rPr>
        <w:fldChar w:fldCharType="end"/>
      </w:r>
    </w:p>
    <w:p w14:paraId="3E1510AF" w14:textId="26B86B08" w:rsidR="00531166" w:rsidRDefault="00531166">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_Toc133483012 \h </w:instrText>
      </w:r>
      <w:r>
        <w:rPr>
          <w:noProof/>
        </w:rPr>
      </w:r>
      <w:r>
        <w:rPr>
          <w:noProof/>
        </w:rPr>
        <w:fldChar w:fldCharType="separate"/>
      </w:r>
      <w:r>
        <w:rPr>
          <w:noProof/>
        </w:rPr>
        <w:t>86</w:t>
      </w:r>
      <w:r>
        <w:rPr>
          <w:noProof/>
        </w:rPr>
        <w:fldChar w:fldCharType="end"/>
      </w:r>
    </w:p>
    <w:p w14:paraId="492DD194" w14:textId="6895DD40" w:rsidR="00531166" w:rsidRDefault="00531166">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A364EA">
        <w:rPr>
          <w:noProof/>
          <w:lang w:val="en-US"/>
        </w:rPr>
        <w:t>Deployment scenarios</w:t>
      </w:r>
      <w:r>
        <w:rPr>
          <w:noProof/>
        </w:rPr>
        <w:tab/>
      </w:r>
      <w:r>
        <w:rPr>
          <w:noProof/>
        </w:rPr>
        <w:fldChar w:fldCharType="begin"/>
      </w:r>
      <w:r>
        <w:rPr>
          <w:noProof/>
        </w:rPr>
        <w:instrText xml:space="preserve"> PAGEREF _Toc133483013 \h </w:instrText>
      </w:r>
      <w:r>
        <w:rPr>
          <w:noProof/>
        </w:rPr>
      </w:r>
      <w:r>
        <w:rPr>
          <w:noProof/>
        </w:rPr>
        <w:fldChar w:fldCharType="separate"/>
      </w:r>
      <w:r>
        <w:rPr>
          <w:noProof/>
        </w:rPr>
        <w:t>86</w:t>
      </w:r>
      <w:r>
        <w:rPr>
          <w:noProof/>
        </w:rPr>
        <w:fldChar w:fldCharType="end"/>
      </w:r>
    </w:p>
    <w:p w14:paraId="7DCE09F5" w14:textId="1F9AE503" w:rsidR="00531166" w:rsidRDefault="00531166">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_Toc133483014 \h </w:instrText>
      </w:r>
      <w:r>
        <w:rPr>
          <w:noProof/>
        </w:rPr>
      </w:r>
      <w:r>
        <w:rPr>
          <w:noProof/>
        </w:rPr>
        <w:fldChar w:fldCharType="separate"/>
      </w:r>
      <w:r>
        <w:rPr>
          <w:noProof/>
        </w:rPr>
        <w:t>89</w:t>
      </w:r>
      <w:r>
        <w:rPr>
          <w:noProof/>
        </w:rPr>
        <w:fldChar w:fldCharType="end"/>
      </w:r>
    </w:p>
    <w:p w14:paraId="6460EB1F" w14:textId="087F94E3" w:rsidR="00531166" w:rsidRDefault="00531166">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_Toc133483015 \h </w:instrText>
      </w:r>
      <w:r>
        <w:rPr>
          <w:noProof/>
        </w:rPr>
      </w:r>
      <w:r>
        <w:rPr>
          <w:noProof/>
        </w:rPr>
        <w:fldChar w:fldCharType="separate"/>
      </w:r>
      <w:r>
        <w:rPr>
          <w:noProof/>
        </w:rPr>
        <w:t>91</w:t>
      </w:r>
      <w:r>
        <w:rPr>
          <w:noProof/>
        </w:rPr>
        <w:fldChar w:fldCharType="end"/>
      </w:r>
    </w:p>
    <w:p w14:paraId="7528EC7C" w14:textId="758D07D2" w:rsidR="00531166" w:rsidRDefault="00531166">
      <w:pPr>
        <w:pStyle w:val="TOC8"/>
        <w:rPr>
          <w:rFonts w:asciiTheme="minorHAnsi" w:eastAsiaTheme="minorEastAsia" w:hAnsiTheme="minorHAnsi" w:cstheme="minorBidi"/>
          <w:b w:val="0"/>
          <w:noProof/>
          <w:szCs w:val="22"/>
          <w:lang w:val="en-US" w:eastAsia="zh-CN"/>
        </w:rPr>
      </w:pPr>
      <w:r>
        <w:rPr>
          <w:noProof/>
        </w:rPr>
        <w:t>Annex B (informative): UML source codes</w:t>
      </w:r>
      <w:r>
        <w:rPr>
          <w:noProof/>
        </w:rPr>
        <w:tab/>
      </w:r>
      <w:r>
        <w:rPr>
          <w:noProof/>
        </w:rPr>
        <w:fldChar w:fldCharType="begin"/>
      </w:r>
      <w:r>
        <w:rPr>
          <w:noProof/>
        </w:rPr>
        <w:instrText xml:space="preserve"> PAGEREF _Toc133483016 \h </w:instrText>
      </w:r>
      <w:r>
        <w:rPr>
          <w:noProof/>
        </w:rPr>
      </w:r>
      <w:r>
        <w:rPr>
          <w:noProof/>
        </w:rPr>
        <w:fldChar w:fldCharType="separate"/>
      </w:r>
      <w:r>
        <w:rPr>
          <w:noProof/>
        </w:rPr>
        <w:t>93</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33417732"/>
      <w:bookmarkStart w:id="25" w:name="_Toc133482780"/>
      <w:bookmarkEnd w:id="16"/>
      <w:bookmarkEnd w:id="17"/>
      <w:r w:rsidR="00DA539D" w:rsidRPr="004D3578">
        <w:t>Foreword</w:t>
      </w:r>
      <w:bookmarkEnd w:id="18"/>
      <w:bookmarkEnd w:id="19"/>
      <w:bookmarkEnd w:id="20"/>
      <w:bookmarkEnd w:id="21"/>
      <w:bookmarkEnd w:id="22"/>
      <w:bookmarkEnd w:id="23"/>
      <w:bookmarkEnd w:id="24"/>
      <w:bookmarkEnd w:id="25"/>
    </w:p>
    <w:p w14:paraId="0877C6B0" w14:textId="7E001B2E" w:rsidR="00DA539D" w:rsidRPr="004D3578" w:rsidRDefault="00DA539D" w:rsidP="00DA539D">
      <w:r w:rsidRPr="004D3578">
        <w:t xml:space="preserve">This Technical </w:t>
      </w:r>
      <w:bookmarkStart w:id="26" w:name="spectype3"/>
      <w:r w:rsidRPr="00DA539D">
        <w:t>Specification</w:t>
      </w:r>
      <w:bookmarkEnd w:id="26"/>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7" w:name="scope"/>
      <w:bookmarkStart w:id="28" w:name="_Toc120096642"/>
      <w:bookmarkStart w:id="29" w:name="_Toc120097002"/>
      <w:bookmarkStart w:id="30" w:name="_Toc128685129"/>
      <w:bookmarkStart w:id="31" w:name="_Toc129028381"/>
      <w:bookmarkStart w:id="32" w:name="_Toc129029910"/>
      <w:bookmarkStart w:id="33" w:name="_Toc133417733"/>
      <w:bookmarkStart w:id="34" w:name="_Toc133482781"/>
      <w:bookmarkEnd w:id="27"/>
      <w:r w:rsidRPr="004D3578">
        <w:t>1</w:t>
      </w:r>
      <w:r w:rsidRPr="004D3578">
        <w:tab/>
        <w:t>Scope</w:t>
      </w:r>
      <w:bookmarkEnd w:id="28"/>
      <w:bookmarkEnd w:id="29"/>
      <w:bookmarkEnd w:id="30"/>
      <w:bookmarkEnd w:id="31"/>
      <w:bookmarkEnd w:id="32"/>
      <w:bookmarkEnd w:id="33"/>
      <w:bookmarkEnd w:id="34"/>
    </w:p>
    <w:p w14:paraId="798B4A76" w14:textId="25F46F9E" w:rsidR="00C46B61" w:rsidRPr="005F740F" w:rsidRDefault="00C46B61" w:rsidP="00C46B61">
      <w:pPr>
        <w:rPr>
          <w:lang w:eastAsia="zh-CN"/>
        </w:rPr>
      </w:pPr>
      <w:bookmarkStart w:id="35" w:name="references"/>
      <w:bookmarkEnd w:id="35"/>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36" w:name="_Toc120096643"/>
      <w:bookmarkStart w:id="37" w:name="_Toc120097003"/>
      <w:bookmarkStart w:id="38" w:name="_Toc128685130"/>
      <w:bookmarkStart w:id="39" w:name="_Toc129028382"/>
      <w:bookmarkStart w:id="40" w:name="_Toc129029911"/>
      <w:bookmarkStart w:id="41" w:name="_Toc133417734"/>
      <w:bookmarkStart w:id="42" w:name="_Toc133482782"/>
      <w:r w:rsidRPr="004D3578">
        <w:t>2</w:t>
      </w:r>
      <w:r w:rsidRPr="004D3578">
        <w:tab/>
        <w:t>References</w:t>
      </w:r>
      <w:bookmarkEnd w:id="36"/>
      <w:bookmarkEnd w:id="37"/>
      <w:bookmarkEnd w:id="38"/>
      <w:bookmarkEnd w:id="39"/>
      <w:bookmarkEnd w:id="40"/>
      <w:bookmarkEnd w:id="41"/>
      <w:bookmarkEnd w:id="42"/>
    </w:p>
    <w:p w14:paraId="3BE0A835" w14:textId="77777777" w:rsidR="00016CE7" w:rsidRPr="00016CE7" w:rsidRDefault="00016CE7" w:rsidP="00016CE7">
      <w:bookmarkStart w:id="43" w:name="definitions"/>
      <w:bookmarkStart w:id="44" w:name="_Toc2086437"/>
      <w:bookmarkEnd w:id="43"/>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5"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46" w:name="_Toc120096644"/>
      <w:bookmarkStart w:id="47" w:name="_Toc120097004"/>
      <w:bookmarkStart w:id="48" w:name="_Toc128685131"/>
      <w:bookmarkStart w:id="49" w:name="_Toc129028383"/>
      <w:bookmarkStart w:id="50" w:name="_Toc129029912"/>
      <w:bookmarkStart w:id="51" w:name="_Toc133417735"/>
      <w:bookmarkStart w:id="52" w:name="_Toc133482783"/>
      <w:bookmarkEnd w:id="45"/>
      <w:r w:rsidRPr="004D3578">
        <w:t>3</w:t>
      </w:r>
      <w:r w:rsidRPr="004D3578">
        <w:tab/>
        <w:t>Definitions</w:t>
      </w:r>
      <w:r>
        <w:t xml:space="preserve"> of terms, symbols and abbreviations</w:t>
      </w:r>
      <w:bookmarkEnd w:id="44"/>
      <w:bookmarkEnd w:id="46"/>
      <w:bookmarkEnd w:id="47"/>
      <w:bookmarkEnd w:id="48"/>
      <w:bookmarkEnd w:id="49"/>
      <w:bookmarkEnd w:id="50"/>
      <w:bookmarkEnd w:id="51"/>
      <w:bookmarkEnd w:id="52"/>
    </w:p>
    <w:p w14:paraId="69872017" w14:textId="77777777" w:rsidR="00B63F75" w:rsidRPr="004D3578" w:rsidRDefault="00B63F75" w:rsidP="00B63F75">
      <w:pPr>
        <w:pStyle w:val="Heading2"/>
      </w:pPr>
      <w:bookmarkStart w:id="53" w:name="_Toc2086438"/>
      <w:bookmarkStart w:id="54" w:name="_Toc120096645"/>
      <w:bookmarkStart w:id="55" w:name="_Toc120097005"/>
      <w:bookmarkStart w:id="56" w:name="_Toc128685132"/>
      <w:bookmarkStart w:id="57" w:name="_Toc129028384"/>
      <w:bookmarkStart w:id="58" w:name="_Toc129029913"/>
      <w:bookmarkStart w:id="59" w:name="_Toc133417736"/>
      <w:bookmarkStart w:id="60" w:name="_Toc133482784"/>
      <w:r w:rsidRPr="004D3578">
        <w:t>3.1</w:t>
      </w:r>
      <w:r w:rsidRPr="004D3578">
        <w:tab/>
      </w:r>
      <w:r>
        <w:t>Terms</w:t>
      </w:r>
      <w:bookmarkEnd w:id="53"/>
      <w:bookmarkEnd w:id="54"/>
      <w:bookmarkEnd w:id="55"/>
      <w:bookmarkEnd w:id="56"/>
      <w:bookmarkEnd w:id="57"/>
      <w:bookmarkEnd w:id="58"/>
      <w:bookmarkEnd w:id="59"/>
      <w:bookmarkEnd w:id="60"/>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1" w:name="_Toc2086439"/>
      <w:bookmarkStart w:id="62" w:name="_Toc120096646"/>
      <w:bookmarkStart w:id="63" w:name="_Toc120097006"/>
      <w:bookmarkStart w:id="64" w:name="_Toc128685133"/>
      <w:bookmarkStart w:id="65" w:name="_Toc129028385"/>
      <w:bookmarkStart w:id="66" w:name="_Toc129029914"/>
      <w:bookmarkStart w:id="67" w:name="_Toc133417737"/>
      <w:bookmarkStart w:id="68" w:name="_Toc133482785"/>
      <w:r w:rsidRPr="004D3578">
        <w:t>3.2</w:t>
      </w:r>
      <w:r w:rsidRPr="004D3578">
        <w:tab/>
        <w:t>Symbols</w:t>
      </w:r>
      <w:bookmarkEnd w:id="61"/>
      <w:bookmarkEnd w:id="62"/>
      <w:bookmarkEnd w:id="63"/>
      <w:bookmarkEnd w:id="64"/>
      <w:bookmarkEnd w:id="65"/>
      <w:bookmarkEnd w:id="66"/>
      <w:bookmarkEnd w:id="67"/>
      <w:bookmarkEnd w:id="68"/>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69" w:name="_Toc2086440"/>
      <w:bookmarkStart w:id="70" w:name="_Toc120096647"/>
      <w:bookmarkStart w:id="71" w:name="_Toc120097007"/>
      <w:bookmarkStart w:id="72" w:name="_Toc128685134"/>
      <w:bookmarkStart w:id="73" w:name="_Toc129028386"/>
      <w:bookmarkStart w:id="74" w:name="_Toc129029915"/>
      <w:bookmarkStart w:id="75" w:name="_Toc133417738"/>
      <w:bookmarkStart w:id="76" w:name="_Toc133482786"/>
      <w:r w:rsidRPr="004D3578">
        <w:t>3.3</w:t>
      </w:r>
      <w:r w:rsidRPr="004D3578">
        <w:tab/>
        <w:t>Abbreviations</w:t>
      </w:r>
      <w:bookmarkEnd w:id="69"/>
      <w:bookmarkEnd w:id="70"/>
      <w:bookmarkEnd w:id="71"/>
      <w:bookmarkEnd w:id="72"/>
      <w:bookmarkEnd w:id="73"/>
      <w:bookmarkEnd w:id="74"/>
      <w:bookmarkEnd w:id="75"/>
      <w:bookmarkEnd w:id="76"/>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77" w:name="clause4"/>
      <w:bookmarkStart w:id="78" w:name="_Toc95724042"/>
      <w:bookmarkStart w:id="79" w:name="_Toc120096648"/>
      <w:bookmarkStart w:id="80" w:name="_Toc120097008"/>
      <w:bookmarkStart w:id="81" w:name="_Toc128685135"/>
      <w:bookmarkStart w:id="82" w:name="_Toc129028387"/>
      <w:bookmarkStart w:id="83" w:name="_Toc129029916"/>
      <w:bookmarkStart w:id="84" w:name="_Toc133417739"/>
      <w:bookmarkStart w:id="85" w:name="_Toc133482787"/>
      <w:bookmarkStart w:id="86" w:name="_Toc95724043"/>
      <w:bookmarkEnd w:id="77"/>
      <w:r>
        <w:rPr>
          <w:rFonts w:cs="Arial"/>
          <w:szCs w:val="36"/>
        </w:rPr>
        <w:t>4</w:t>
      </w:r>
      <w:r w:rsidR="00DF3BC1">
        <w:rPr>
          <w:rFonts w:cs="Arial"/>
          <w:szCs w:val="36"/>
        </w:rPr>
        <w:tab/>
      </w:r>
      <w:r w:rsidR="00DF3BC1">
        <w:t>Concepts and overview</w:t>
      </w:r>
      <w:bookmarkEnd w:id="78"/>
      <w:bookmarkEnd w:id="79"/>
      <w:bookmarkEnd w:id="80"/>
      <w:bookmarkEnd w:id="81"/>
      <w:bookmarkEnd w:id="82"/>
      <w:bookmarkEnd w:id="83"/>
      <w:bookmarkEnd w:id="84"/>
      <w:bookmarkEnd w:id="85"/>
    </w:p>
    <w:p w14:paraId="5306B6A7" w14:textId="5417555E" w:rsidR="00BD569C" w:rsidRDefault="00BD569C" w:rsidP="00BD569C">
      <w:pPr>
        <w:pStyle w:val="Heading2"/>
      </w:pPr>
      <w:bookmarkStart w:id="87" w:name="_Toc120528456"/>
      <w:bookmarkStart w:id="88" w:name="_Toc129028388"/>
      <w:bookmarkStart w:id="89" w:name="_Toc129029917"/>
      <w:bookmarkStart w:id="90" w:name="_Toc133417740"/>
      <w:bookmarkStart w:id="91" w:name="_Toc133482788"/>
      <w:bookmarkStart w:id="92" w:name="_Toc120096649"/>
      <w:bookmarkStart w:id="93" w:name="_Toc120097009"/>
      <w:bookmarkStart w:id="94" w:name="_Toc128685136"/>
      <w:r>
        <w:t>4.1</w:t>
      </w:r>
      <w:r>
        <w:tab/>
      </w:r>
      <w:bookmarkEnd w:id="87"/>
      <w:r>
        <w:t>Concepts and terminologies</w:t>
      </w:r>
      <w:bookmarkEnd w:id="88"/>
      <w:bookmarkEnd w:id="89"/>
      <w:bookmarkEnd w:id="90"/>
      <w:bookmarkEnd w:id="91"/>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95" w:name="_Toc129028389"/>
      <w:bookmarkStart w:id="96" w:name="_Toc129029918"/>
      <w:bookmarkStart w:id="97" w:name="_Toc133417741"/>
      <w:bookmarkStart w:id="98" w:name="_Toc133482789"/>
      <w:r>
        <w:t>4</w:t>
      </w:r>
      <w:r w:rsidR="00DF3BC1">
        <w:t>.</w:t>
      </w:r>
      <w:r w:rsidR="00BD569C">
        <w:t>2</w:t>
      </w:r>
      <w:r w:rsidR="00DF3BC1">
        <w:tab/>
        <w:t>Overview</w:t>
      </w:r>
      <w:bookmarkEnd w:id="86"/>
      <w:bookmarkEnd w:id="92"/>
      <w:bookmarkEnd w:id="93"/>
      <w:bookmarkEnd w:id="94"/>
      <w:bookmarkEnd w:id="95"/>
      <w:bookmarkEnd w:id="96"/>
      <w:bookmarkEnd w:id="97"/>
      <w:bookmarkEnd w:id="98"/>
    </w:p>
    <w:p w14:paraId="0525223B" w14:textId="62624435" w:rsidR="00016CE7" w:rsidRPr="00016CE7" w:rsidRDefault="00016CE7" w:rsidP="00016CE7">
      <w:r w:rsidRPr="00016CE7">
        <w:t>Artificial Intelligence/Machine Learning (</w:t>
      </w:r>
      <w:bookmarkStart w:id="99" w:name="_Hlk99022162"/>
      <w:r w:rsidRPr="00016CE7">
        <w:t>AI/ML</w:t>
      </w:r>
      <w:bookmarkEnd w:id="9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00" w:name="_Toc89158535"/>
      <w:bookmarkStart w:id="101" w:name="_Toc120096650"/>
      <w:bookmarkStart w:id="102" w:name="_Toc120097010"/>
      <w:bookmarkStart w:id="103" w:name="_Toc128685137"/>
      <w:bookmarkStart w:id="104" w:name="_Toc129028390"/>
      <w:bookmarkStart w:id="105" w:name="_Toc129029919"/>
      <w:bookmarkStart w:id="106" w:name="_Toc133417742"/>
      <w:bookmarkStart w:id="107" w:name="_Toc133482790"/>
      <w:r>
        <w:t>4.</w:t>
      </w:r>
      <w:r w:rsidR="00BD569C">
        <w:t>3</w:t>
      </w:r>
      <w:r w:rsidRPr="0049166C">
        <w:tab/>
      </w:r>
      <w:r w:rsidRPr="0049166C">
        <w:rPr>
          <w:lang w:val="en-US"/>
        </w:rPr>
        <w:t>AI/ML workflow for 5GS</w:t>
      </w:r>
      <w:bookmarkEnd w:id="100"/>
      <w:bookmarkEnd w:id="101"/>
      <w:bookmarkEnd w:id="102"/>
      <w:bookmarkEnd w:id="103"/>
      <w:bookmarkEnd w:id="104"/>
      <w:bookmarkEnd w:id="105"/>
      <w:bookmarkEnd w:id="106"/>
      <w:bookmarkEnd w:id="107"/>
    </w:p>
    <w:p w14:paraId="39136298" w14:textId="19CFBC32" w:rsidR="007B44C9" w:rsidRPr="005C57B2" w:rsidRDefault="007B44C9" w:rsidP="007B44C9">
      <w:pPr>
        <w:pStyle w:val="Heading3"/>
        <w:rPr>
          <w:lang w:val="en-US"/>
        </w:rPr>
      </w:pPr>
      <w:bookmarkStart w:id="108" w:name="_Toc120096651"/>
      <w:bookmarkStart w:id="109" w:name="_Toc120097011"/>
      <w:bookmarkStart w:id="110" w:name="_Toc128685138"/>
      <w:bookmarkStart w:id="111" w:name="_Toc129028391"/>
      <w:bookmarkStart w:id="112" w:name="_Toc129029920"/>
      <w:bookmarkStart w:id="113" w:name="_Toc133417743"/>
      <w:bookmarkStart w:id="114" w:name="_Toc133482791"/>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08"/>
      <w:bookmarkEnd w:id="109"/>
      <w:bookmarkEnd w:id="110"/>
      <w:bookmarkEnd w:id="111"/>
      <w:bookmarkEnd w:id="112"/>
      <w:bookmarkEnd w:id="113"/>
      <w:bookmarkEnd w:id="114"/>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097313"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15"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15"/>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16"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16"/>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6EDF8995" w:rsidR="00916283" w:rsidRDefault="00916283" w:rsidP="008B500D">
      <w:r>
        <w:t xml:space="preserve">In telco-grade environments, it is worth noting that the selected learning method (see examples of learning methods captured in Table 4.1-1 in </w:t>
      </w:r>
      <w:bookmarkStart w:id="117" w:name="_Hlk128991186"/>
      <w:r w:rsidR="00376A4D">
        <w:t>TS 28.105 [4]</w:t>
      </w:r>
      <w:bookmarkEnd w:id="117"/>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18" w:name="_Toc120096652"/>
      <w:bookmarkStart w:id="119" w:name="_Toc120097012"/>
      <w:bookmarkStart w:id="120" w:name="_Toc128685139"/>
      <w:bookmarkStart w:id="121" w:name="_Toc129028392"/>
      <w:bookmarkStart w:id="122" w:name="_Toc129029921"/>
      <w:bookmarkStart w:id="123" w:name="_Toc133417744"/>
      <w:bookmarkStart w:id="124" w:name="_Toc133482792"/>
      <w:r>
        <w:t>4.</w:t>
      </w:r>
      <w:r w:rsidR="00BD569C">
        <w:t>3</w:t>
      </w:r>
      <w:r>
        <w:t>.2</w:t>
      </w:r>
      <w:r w:rsidRPr="0049166C">
        <w:tab/>
      </w:r>
      <w:r w:rsidRPr="0049166C">
        <w:rPr>
          <w:lang w:val="en-US"/>
        </w:rPr>
        <w:t xml:space="preserve">AI/ML </w:t>
      </w:r>
      <w:r>
        <w:rPr>
          <w:lang w:val="en-US"/>
        </w:rPr>
        <w:t>management capabilities</w:t>
      </w:r>
      <w:bookmarkEnd w:id="118"/>
      <w:bookmarkEnd w:id="119"/>
      <w:bookmarkEnd w:id="120"/>
      <w:bookmarkEnd w:id="121"/>
      <w:bookmarkEnd w:id="122"/>
      <w:bookmarkEnd w:id="123"/>
      <w:bookmarkEnd w:id="124"/>
    </w:p>
    <w:p w14:paraId="31710ADC" w14:textId="10ADFB4A" w:rsidR="00DB2E83" w:rsidRPr="0049166C" w:rsidRDefault="00DB2E83" w:rsidP="00DB2E83">
      <w:bookmarkStart w:id="125" w:name="_Hlk121225828"/>
      <w:bookmarkStart w:id="126" w:name="_Toc120096653"/>
      <w:bookmarkStart w:id="127" w:name="_Toc120097013"/>
      <w:bookmarkStart w:id="128"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7D8DF78F"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4A5F1332"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29" w:name="_Toc129028393"/>
      <w:bookmarkStart w:id="130" w:name="_Toc129029922"/>
      <w:bookmarkStart w:id="131" w:name="_Toc133417745"/>
      <w:bookmarkStart w:id="132" w:name="_Toc133482793"/>
      <w:bookmarkEnd w:id="125"/>
      <w:r>
        <w:t>5</w:t>
      </w:r>
      <w:r>
        <w:tab/>
        <w:t>Use cases, potential requirements and possible solutions</w:t>
      </w:r>
      <w:bookmarkEnd w:id="126"/>
      <w:bookmarkEnd w:id="127"/>
      <w:bookmarkEnd w:id="128"/>
      <w:bookmarkEnd w:id="129"/>
      <w:bookmarkEnd w:id="130"/>
      <w:bookmarkEnd w:id="131"/>
      <w:bookmarkEnd w:id="132"/>
    </w:p>
    <w:p w14:paraId="064B81F6" w14:textId="61BCFB3E" w:rsidR="001E6C99" w:rsidRPr="001E6C99" w:rsidRDefault="001E6C99" w:rsidP="00B94A07">
      <w:pPr>
        <w:pStyle w:val="Heading2"/>
      </w:pPr>
      <w:bookmarkStart w:id="133" w:name="_Toc128685141"/>
      <w:bookmarkStart w:id="134" w:name="_Toc129028394"/>
      <w:bookmarkStart w:id="135" w:name="_Toc129029923"/>
      <w:bookmarkStart w:id="136" w:name="_Toc133417746"/>
      <w:bookmarkStart w:id="137" w:name="_Toc133482794"/>
      <w:r>
        <w:t>5.1</w:t>
      </w:r>
      <w:r>
        <w:tab/>
      </w:r>
      <w:r w:rsidRPr="001E6C99">
        <w:t xml:space="preserve">Management Capabilities for ML </w:t>
      </w:r>
      <w:r w:rsidR="0010510D">
        <w:t xml:space="preserve">training </w:t>
      </w:r>
      <w:r w:rsidRPr="001E6C99">
        <w:t>phase</w:t>
      </w:r>
      <w:bookmarkEnd w:id="133"/>
      <w:bookmarkEnd w:id="134"/>
      <w:bookmarkEnd w:id="135"/>
      <w:bookmarkEnd w:id="136"/>
      <w:bookmarkEnd w:id="137"/>
    </w:p>
    <w:p w14:paraId="0D77E768" w14:textId="2E485A29" w:rsidR="00036BFD" w:rsidRPr="00687E68" w:rsidRDefault="00036BFD" w:rsidP="00B94A07">
      <w:pPr>
        <w:pStyle w:val="Heading3"/>
      </w:pPr>
      <w:bookmarkStart w:id="138" w:name="_Toc120096672"/>
      <w:bookmarkStart w:id="139" w:name="_Toc120097032"/>
      <w:bookmarkStart w:id="140" w:name="_Toc128685142"/>
      <w:bookmarkStart w:id="141" w:name="_Toc129028395"/>
      <w:bookmarkStart w:id="142" w:name="_Toc129029924"/>
      <w:bookmarkStart w:id="143" w:name="_Toc133417747"/>
      <w:bookmarkStart w:id="144" w:name="_Toc133482795"/>
      <w:bookmarkStart w:id="145" w:name="_Toc74058889"/>
      <w:r w:rsidRPr="00687E68">
        <w:t>5.</w:t>
      </w:r>
      <w:r w:rsidR="002936B4">
        <w:t>1.</w:t>
      </w:r>
      <w:r w:rsidR="00A42447">
        <w:t>1</w:t>
      </w:r>
      <w:r w:rsidRPr="00687E68">
        <w:tab/>
        <w:t>Event data for ML training</w:t>
      </w:r>
      <w:bookmarkEnd w:id="138"/>
      <w:bookmarkEnd w:id="139"/>
      <w:bookmarkEnd w:id="140"/>
      <w:bookmarkEnd w:id="141"/>
      <w:bookmarkEnd w:id="142"/>
      <w:bookmarkEnd w:id="143"/>
      <w:bookmarkEnd w:id="144"/>
    </w:p>
    <w:p w14:paraId="4BF53ADA" w14:textId="28B79576" w:rsidR="00036BFD" w:rsidRPr="00687E68" w:rsidRDefault="00036BFD" w:rsidP="00B94A07">
      <w:pPr>
        <w:pStyle w:val="Heading4"/>
      </w:pPr>
      <w:bookmarkStart w:id="146" w:name="_Toc120096673"/>
      <w:bookmarkStart w:id="147" w:name="_Toc120097033"/>
      <w:bookmarkStart w:id="148" w:name="_Toc128685143"/>
      <w:bookmarkStart w:id="149" w:name="_Toc129028396"/>
      <w:bookmarkStart w:id="150" w:name="_Toc129029925"/>
      <w:bookmarkStart w:id="151" w:name="_Toc133417748"/>
      <w:bookmarkStart w:id="152" w:name="_Toc133482796"/>
      <w:r w:rsidRPr="00687E68">
        <w:t>5.</w:t>
      </w:r>
      <w:r w:rsidR="002936B4">
        <w:t>1.</w:t>
      </w:r>
      <w:r w:rsidR="00A42447">
        <w:t>1</w:t>
      </w:r>
      <w:r>
        <w:t>.</w:t>
      </w:r>
      <w:r w:rsidRPr="00687E68">
        <w:rPr>
          <w:lang w:val="en-US"/>
        </w:rPr>
        <w:t>1</w:t>
      </w:r>
      <w:r w:rsidRPr="00687E68">
        <w:tab/>
        <w:t>Description</w:t>
      </w:r>
      <w:bookmarkEnd w:id="146"/>
      <w:bookmarkEnd w:id="147"/>
      <w:bookmarkEnd w:id="148"/>
      <w:bookmarkEnd w:id="149"/>
      <w:bookmarkEnd w:id="150"/>
      <w:bookmarkEnd w:id="151"/>
      <w:bookmarkEnd w:id="152"/>
    </w:p>
    <w:p w14:paraId="19DF8E45" w14:textId="283E4EED"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53" w:name="_Toc120096674"/>
      <w:bookmarkStart w:id="154" w:name="_Toc120097034"/>
      <w:bookmarkStart w:id="155" w:name="_Toc128685144"/>
      <w:bookmarkStart w:id="156" w:name="_Toc129028397"/>
      <w:bookmarkStart w:id="157" w:name="_Toc129029926"/>
      <w:bookmarkStart w:id="158" w:name="_Toc133417749"/>
      <w:bookmarkStart w:id="159" w:name="_Toc133482797"/>
      <w:r w:rsidRPr="00687E68">
        <w:t>5.</w:t>
      </w:r>
      <w:r w:rsidR="002936B4">
        <w:t>1.</w:t>
      </w:r>
      <w:r w:rsidR="006A47AA">
        <w:rPr>
          <w:lang w:val="en-US"/>
        </w:rPr>
        <w:t>1</w:t>
      </w:r>
      <w:r w:rsidRPr="00687E68">
        <w:rPr>
          <w:lang w:val="en-US"/>
        </w:rPr>
        <w:t>.2</w:t>
      </w:r>
      <w:r w:rsidRPr="00687E68">
        <w:tab/>
        <w:t>Use cases</w:t>
      </w:r>
      <w:bookmarkEnd w:id="153"/>
      <w:bookmarkEnd w:id="154"/>
      <w:bookmarkEnd w:id="155"/>
      <w:bookmarkEnd w:id="156"/>
      <w:bookmarkEnd w:id="157"/>
      <w:bookmarkEnd w:id="158"/>
      <w:bookmarkEnd w:id="159"/>
    </w:p>
    <w:p w14:paraId="2F6C62BC" w14:textId="27AE8C49" w:rsidR="00036BFD" w:rsidRPr="00687E68" w:rsidRDefault="00036BFD" w:rsidP="006E7F85">
      <w:pPr>
        <w:pStyle w:val="Heading5"/>
        <w:rPr>
          <w:lang w:val="en-US"/>
        </w:rPr>
      </w:pPr>
      <w:bookmarkStart w:id="160" w:name="_Toc120096675"/>
      <w:bookmarkStart w:id="161" w:name="_Toc120097035"/>
      <w:bookmarkStart w:id="162" w:name="_Toc128685145"/>
      <w:bookmarkStart w:id="163" w:name="_Toc129028398"/>
      <w:bookmarkStart w:id="164" w:name="_Toc129029927"/>
      <w:bookmarkStart w:id="165" w:name="_Toc133417750"/>
      <w:bookmarkStart w:id="166" w:name="_Toc133482798"/>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60"/>
      <w:bookmarkEnd w:id="161"/>
      <w:bookmarkEnd w:id="162"/>
      <w:bookmarkEnd w:id="163"/>
      <w:bookmarkEnd w:id="164"/>
      <w:bookmarkEnd w:id="165"/>
      <w:bookmarkEnd w:id="166"/>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6A2844">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7966A938"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67"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67"/>
    </w:p>
    <w:p w14:paraId="46A35D09" w14:textId="6F3501DD" w:rsidR="00036BFD" w:rsidRPr="00687E68" w:rsidRDefault="00036BFD" w:rsidP="00031F87">
      <w:pPr>
        <w:pStyle w:val="Heading4"/>
      </w:pPr>
      <w:bookmarkStart w:id="168" w:name="_Toc120096677"/>
      <w:bookmarkStart w:id="169" w:name="_Toc120097036"/>
      <w:bookmarkStart w:id="170" w:name="_Toc128685146"/>
      <w:bookmarkStart w:id="171" w:name="_Toc129028399"/>
      <w:bookmarkStart w:id="172" w:name="_Toc129029928"/>
      <w:bookmarkStart w:id="173" w:name="_Toc133417751"/>
      <w:bookmarkStart w:id="174" w:name="_Toc133482799"/>
      <w:r w:rsidRPr="00687E68">
        <w:t>5.</w:t>
      </w:r>
      <w:r w:rsidR="002936B4">
        <w:t>1.</w:t>
      </w:r>
      <w:r w:rsidR="006A47AA">
        <w:t>1</w:t>
      </w:r>
      <w:r w:rsidRPr="00687E68">
        <w:rPr>
          <w:lang w:val="en-US"/>
        </w:rPr>
        <w:t>.3</w:t>
      </w:r>
      <w:r w:rsidRPr="00687E68">
        <w:tab/>
        <w:t>Potential requirements</w:t>
      </w:r>
      <w:bookmarkEnd w:id="168"/>
      <w:bookmarkEnd w:id="169"/>
      <w:bookmarkEnd w:id="170"/>
      <w:bookmarkEnd w:id="171"/>
      <w:bookmarkEnd w:id="172"/>
      <w:bookmarkEnd w:id="173"/>
      <w:bookmarkEnd w:id="17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75" w:name="_Toc120096678"/>
      <w:bookmarkStart w:id="176" w:name="_Toc120097037"/>
      <w:bookmarkStart w:id="177" w:name="_Toc128685147"/>
      <w:bookmarkStart w:id="178" w:name="_Toc129028400"/>
      <w:bookmarkStart w:id="179" w:name="_Toc129029929"/>
      <w:bookmarkStart w:id="180" w:name="_Toc133417752"/>
      <w:bookmarkStart w:id="181" w:name="_Toc133482800"/>
      <w:r w:rsidRPr="00687E68">
        <w:t>5.</w:t>
      </w:r>
      <w:r w:rsidR="002936B4">
        <w:t>1.</w:t>
      </w:r>
      <w:r w:rsidR="006A47AA">
        <w:t>1</w:t>
      </w:r>
      <w:r w:rsidRPr="00687E68">
        <w:rPr>
          <w:lang w:val="en-US"/>
        </w:rPr>
        <w:t>.</w:t>
      </w:r>
      <w:r w:rsidRPr="00687E68">
        <w:t>4</w:t>
      </w:r>
      <w:r w:rsidRPr="00687E68">
        <w:tab/>
        <w:t>Possible solutions</w:t>
      </w:r>
      <w:bookmarkEnd w:id="175"/>
      <w:bookmarkEnd w:id="176"/>
      <w:bookmarkEnd w:id="177"/>
      <w:bookmarkEnd w:id="178"/>
      <w:bookmarkEnd w:id="179"/>
      <w:bookmarkEnd w:id="180"/>
      <w:bookmarkEnd w:id="181"/>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7276C25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82" w:name="_Ref69556118"/>
      <w:r w:rsidRPr="007B40B4">
        <w:t xml:space="preserve">Examples of </w:t>
      </w:r>
      <w:bookmarkStart w:id="183" w:name="_Hlk109125620"/>
      <w:r>
        <w:t xml:space="preserve">potential </w:t>
      </w:r>
      <w:r w:rsidRPr="00BD1DE5">
        <w:t>Metric Threshold Crossing events</w:t>
      </w:r>
      <w:bookmarkEnd w:id="182"/>
      <w:bookmarkEnd w:id="183"/>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6A2844">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510ADE05" w:rsidR="00AC2F0F" w:rsidRDefault="003957D4" w:rsidP="006A2844">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6A2844">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28F4523D"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6A2844">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4003C1A1"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6A2844">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6A2844">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6A2844">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6A2844">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6B2824AA"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7E136C2A"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84" w:name="_Toc120096679"/>
      <w:bookmarkStart w:id="185" w:name="_Toc120097038"/>
      <w:bookmarkStart w:id="186" w:name="_Toc128685148"/>
      <w:bookmarkStart w:id="187" w:name="_Toc129028401"/>
      <w:bookmarkStart w:id="188" w:name="_Toc129029930"/>
      <w:bookmarkStart w:id="189" w:name="_Toc133417753"/>
      <w:bookmarkStart w:id="190" w:name="_Toc133482801"/>
      <w:r>
        <w:t>5.</w:t>
      </w:r>
      <w:r w:rsidR="002936B4">
        <w:t>1.</w:t>
      </w:r>
      <w:r w:rsidR="006A47AA">
        <w:t>1</w:t>
      </w:r>
      <w:r>
        <w:rPr>
          <w:lang w:val="en-US"/>
        </w:rPr>
        <w:t>.</w:t>
      </w:r>
      <w:r>
        <w:t>5</w:t>
      </w:r>
      <w:r w:rsidRPr="00DE54AA">
        <w:tab/>
      </w:r>
      <w:r>
        <w:t>Evaluation</w:t>
      </w:r>
      <w:bookmarkEnd w:id="184"/>
      <w:bookmarkEnd w:id="185"/>
      <w:bookmarkEnd w:id="186"/>
      <w:bookmarkEnd w:id="187"/>
      <w:bookmarkEnd w:id="188"/>
      <w:bookmarkEnd w:id="189"/>
      <w:bookmarkEnd w:id="190"/>
    </w:p>
    <w:p w14:paraId="6756953F" w14:textId="357B1469"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91" w:name="_Toc120096680"/>
      <w:bookmarkStart w:id="192" w:name="_Toc120097039"/>
      <w:bookmarkStart w:id="193" w:name="_Toc128685149"/>
      <w:bookmarkStart w:id="194" w:name="_Toc129028402"/>
      <w:bookmarkStart w:id="195" w:name="_Toc129029931"/>
      <w:bookmarkStart w:id="196" w:name="_Toc133417754"/>
      <w:bookmarkStart w:id="197" w:name="_Toc133482802"/>
      <w:bookmarkStart w:id="198" w:name="_Hlk118283231"/>
      <w:r w:rsidRPr="005D4A70">
        <w:t>5.</w:t>
      </w:r>
      <w:r w:rsidR="002936B4" w:rsidRPr="005D4A70">
        <w:t>1.</w:t>
      </w:r>
      <w:r w:rsidR="006A47AA" w:rsidRPr="005D4A70">
        <w:t>2</w:t>
      </w:r>
      <w:r w:rsidR="00592843" w:rsidRPr="00687E68">
        <w:tab/>
      </w:r>
      <w:r w:rsidRPr="005D4A70">
        <w:t>ML entity validation</w:t>
      </w:r>
      <w:bookmarkEnd w:id="191"/>
      <w:bookmarkEnd w:id="192"/>
      <w:bookmarkEnd w:id="193"/>
      <w:bookmarkEnd w:id="194"/>
      <w:bookmarkEnd w:id="195"/>
      <w:bookmarkEnd w:id="196"/>
      <w:bookmarkEnd w:id="197"/>
    </w:p>
    <w:p w14:paraId="2707994E" w14:textId="1A2A72A5" w:rsidR="00036BFD" w:rsidRPr="00EF2E83" w:rsidRDefault="00036BFD" w:rsidP="001E6F5B">
      <w:pPr>
        <w:pStyle w:val="Heading4"/>
      </w:pPr>
      <w:bookmarkStart w:id="199" w:name="_Toc120096681"/>
      <w:bookmarkStart w:id="200" w:name="_Toc120097040"/>
      <w:bookmarkStart w:id="201" w:name="_Toc128685150"/>
      <w:bookmarkStart w:id="202" w:name="_Toc129028403"/>
      <w:bookmarkStart w:id="203" w:name="_Toc129029932"/>
      <w:bookmarkStart w:id="204" w:name="_Toc133417755"/>
      <w:bookmarkStart w:id="205" w:name="_Toc133482803"/>
      <w:r w:rsidRPr="00EF2E83">
        <w:t>5.</w:t>
      </w:r>
      <w:r w:rsidR="002936B4">
        <w:t>1.</w:t>
      </w:r>
      <w:r w:rsidR="006A47AA">
        <w:t>2</w:t>
      </w:r>
      <w:r w:rsidRPr="00EF2E83">
        <w:t>.1</w:t>
      </w:r>
      <w:r w:rsidRPr="00EF2E83">
        <w:tab/>
        <w:t>Description</w:t>
      </w:r>
      <w:bookmarkEnd w:id="199"/>
      <w:bookmarkEnd w:id="200"/>
      <w:bookmarkEnd w:id="201"/>
      <w:bookmarkEnd w:id="202"/>
      <w:bookmarkEnd w:id="203"/>
      <w:bookmarkEnd w:id="204"/>
      <w:bookmarkEnd w:id="205"/>
    </w:p>
    <w:p w14:paraId="69911C1A" w14:textId="313D09AE" w:rsidR="00036BFD" w:rsidRPr="00EF2E83" w:rsidRDefault="00036BFD" w:rsidP="00036BFD">
      <w:bookmarkStart w:id="206"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207" w:name="_Toc120096682"/>
      <w:bookmarkStart w:id="208" w:name="_Toc120097041"/>
      <w:bookmarkStart w:id="209" w:name="_Toc128685151"/>
      <w:bookmarkStart w:id="210" w:name="_Toc129028404"/>
      <w:bookmarkStart w:id="211" w:name="_Toc129029933"/>
      <w:bookmarkStart w:id="212" w:name="_Toc133417756"/>
      <w:bookmarkStart w:id="213" w:name="_Toc133482804"/>
      <w:bookmarkEnd w:id="198"/>
      <w:bookmarkEnd w:id="206"/>
      <w:r w:rsidRPr="00EF2E83">
        <w:t>5.</w:t>
      </w:r>
      <w:r w:rsidR="002936B4">
        <w:t>1.</w:t>
      </w:r>
      <w:r w:rsidR="006A47AA">
        <w:t>2</w:t>
      </w:r>
      <w:r w:rsidRPr="00EF2E83">
        <w:t>.2</w:t>
      </w:r>
      <w:r w:rsidRPr="00EF2E83">
        <w:tab/>
        <w:t>Use cases</w:t>
      </w:r>
      <w:bookmarkEnd w:id="207"/>
      <w:bookmarkEnd w:id="208"/>
      <w:bookmarkEnd w:id="209"/>
      <w:bookmarkEnd w:id="210"/>
      <w:bookmarkEnd w:id="211"/>
      <w:bookmarkEnd w:id="212"/>
      <w:bookmarkEnd w:id="213"/>
    </w:p>
    <w:p w14:paraId="0D3C272B" w14:textId="746CA088" w:rsidR="00036BFD" w:rsidRPr="00EF2E83" w:rsidRDefault="00036BFD" w:rsidP="001E6F5B">
      <w:pPr>
        <w:pStyle w:val="Heading5"/>
      </w:pPr>
      <w:bookmarkStart w:id="214" w:name="_Toc120096683"/>
      <w:bookmarkStart w:id="215" w:name="_Toc120097042"/>
      <w:bookmarkStart w:id="216" w:name="_Toc128685152"/>
      <w:bookmarkStart w:id="217" w:name="_Toc129028405"/>
      <w:bookmarkStart w:id="218" w:name="_Toc129029934"/>
      <w:bookmarkStart w:id="219" w:name="_Toc133417757"/>
      <w:bookmarkStart w:id="220" w:name="_Toc133482805"/>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14"/>
      <w:bookmarkEnd w:id="215"/>
      <w:bookmarkEnd w:id="216"/>
      <w:bookmarkEnd w:id="217"/>
      <w:bookmarkEnd w:id="218"/>
      <w:bookmarkEnd w:id="219"/>
      <w:bookmarkEnd w:id="220"/>
    </w:p>
    <w:p w14:paraId="57B75F4E" w14:textId="4DCAC5D4"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50DD284E"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21" w:name="_Toc120096684"/>
      <w:bookmarkStart w:id="222" w:name="_Toc120097043"/>
      <w:bookmarkStart w:id="223" w:name="_Toc128685153"/>
      <w:bookmarkStart w:id="224" w:name="_Toc129028406"/>
      <w:bookmarkStart w:id="225" w:name="_Toc129029935"/>
      <w:bookmarkStart w:id="226" w:name="_Toc133417758"/>
      <w:bookmarkStart w:id="227" w:name="_Toc133482806"/>
      <w:r w:rsidRPr="00EF2E83">
        <w:t>5.</w:t>
      </w:r>
      <w:r w:rsidR="002936B4">
        <w:t>1.</w:t>
      </w:r>
      <w:r w:rsidR="006A47AA">
        <w:t>2</w:t>
      </w:r>
      <w:r w:rsidRPr="00EF2E83">
        <w:t>.3</w:t>
      </w:r>
      <w:r w:rsidRPr="00EF2E83">
        <w:tab/>
        <w:t>Potential requirements</w:t>
      </w:r>
      <w:bookmarkEnd w:id="221"/>
      <w:bookmarkEnd w:id="222"/>
      <w:bookmarkEnd w:id="223"/>
      <w:bookmarkEnd w:id="224"/>
      <w:bookmarkEnd w:id="225"/>
      <w:bookmarkEnd w:id="226"/>
      <w:bookmarkEnd w:id="227"/>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28" w:name="_Toc120096685"/>
      <w:bookmarkStart w:id="229" w:name="_Toc120097044"/>
      <w:bookmarkStart w:id="230" w:name="_Toc128685154"/>
      <w:bookmarkStart w:id="231" w:name="_Toc129028407"/>
      <w:bookmarkStart w:id="232" w:name="_Toc129029936"/>
      <w:bookmarkStart w:id="233" w:name="_Toc133417759"/>
      <w:bookmarkStart w:id="234" w:name="_Toc133482807"/>
      <w:r w:rsidRPr="00EF2E83">
        <w:t>5.</w:t>
      </w:r>
      <w:r w:rsidR="002936B4">
        <w:t>1.</w:t>
      </w:r>
      <w:r w:rsidR="006A47AA">
        <w:t>2</w:t>
      </w:r>
      <w:r w:rsidRPr="00EF2E83">
        <w:t>.4</w:t>
      </w:r>
      <w:r w:rsidRPr="00EF2E83">
        <w:tab/>
        <w:t>Possible solutions</w:t>
      </w:r>
      <w:bookmarkEnd w:id="228"/>
      <w:bookmarkEnd w:id="229"/>
      <w:bookmarkEnd w:id="230"/>
      <w:bookmarkEnd w:id="231"/>
      <w:bookmarkEnd w:id="232"/>
      <w:bookmarkEnd w:id="233"/>
      <w:bookmarkEnd w:id="234"/>
    </w:p>
    <w:p w14:paraId="503F8A0B" w14:textId="7164B7B0" w:rsidR="00036BFD" w:rsidRPr="00F71413" w:rsidRDefault="00036BFD" w:rsidP="00C90A1D">
      <w:pPr>
        <w:pStyle w:val="Heading5"/>
      </w:pPr>
      <w:bookmarkStart w:id="235" w:name="_Toc120096686"/>
      <w:bookmarkStart w:id="236" w:name="_Toc120097045"/>
      <w:bookmarkStart w:id="237" w:name="_Toc128685155"/>
      <w:bookmarkStart w:id="238" w:name="_Toc129028408"/>
      <w:bookmarkStart w:id="239" w:name="_Toc129029937"/>
      <w:bookmarkStart w:id="240" w:name="_Toc133417760"/>
      <w:bookmarkStart w:id="241" w:name="_Toc133482808"/>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35"/>
      <w:bookmarkEnd w:id="236"/>
      <w:bookmarkEnd w:id="237"/>
      <w:bookmarkEnd w:id="238"/>
      <w:bookmarkEnd w:id="239"/>
      <w:bookmarkEnd w:id="240"/>
      <w:bookmarkEnd w:id="241"/>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42" w:name="MCCQCTEMPBM_00000057"/>
      <w:r w:rsidRPr="00F17505">
        <w:rPr>
          <w:rFonts w:ascii="Courier New" w:hAnsi="Courier New" w:cs="Courier New"/>
        </w:rPr>
        <w:t>MLTrainingReport</w:t>
      </w:r>
      <w:bookmarkEnd w:id="242"/>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43" w:name="_Toc66877274"/>
      <w:bookmarkStart w:id="244" w:name="_Toc120096687"/>
      <w:bookmarkStart w:id="245" w:name="_Toc120097046"/>
      <w:bookmarkStart w:id="246" w:name="_Toc128685156"/>
      <w:bookmarkStart w:id="247" w:name="_Toc129028409"/>
      <w:bookmarkStart w:id="248" w:name="_Toc129029938"/>
      <w:bookmarkStart w:id="249" w:name="_Toc133417761"/>
      <w:bookmarkStart w:id="250" w:name="_Toc133482809"/>
      <w:r w:rsidRPr="00EF2E83">
        <w:t>5.</w:t>
      </w:r>
      <w:r w:rsidR="002936B4">
        <w:t>1.</w:t>
      </w:r>
      <w:r w:rsidR="006A47AA">
        <w:t>2</w:t>
      </w:r>
      <w:r w:rsidRPr="00EF2E83">
        <w:t>.5</w:t>
      </w:r>
      <w:r w:rsidRPr="00EF2E83">
        <w:tab/>
        <w:t>Evaluation</w:t>
      </w:r>
      <w:bookmarkEnd w:id="243"/>
      <w:bookmarkEnd w:id="244"/>
      <w:bookmarkEnd w:id="245"/>
      <w:bookmarkEnd w:id="246"/>
      <w:bookmarkEnd w:id="247"/>
      <w:bookmarkEnd w:id="248"/>
      <w:bookmarkEnd w:id="249"/>
      <w:bookmarkEnd w:id="25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51" w:name="_Toc120096688"/>
      <w:bookmarkStart w:id="252" w:name="_Toc120097047"/>
      <w:bookmarkStart w:id="253" w:name="_Toc128685157"/>
      <w:bookmarkStart w:id="254" w:name="_Toc129028410"/>
      <w:bookmarkStart w:id="255" w:name="_Toc129029939"/>
      <w:bookmarkStart w:id="256" w:name="_Toc133417762"/>
      <w:bookmarkStart w:id="257" w:name="_Toc133482810"/>
      <w:bookmarkStart w:id="258" w:name="_Hlk107690143"/>
      <w:r w:rsidRPr="00077B80">
        <w:t>5.</w:t>
      </w:r>
      <w:r w:rsidR="002936B4">
        <w:t>1.</w:t>
      </w:r>
      <w:r w:rsidR="006A47AA">
        <w:t>3</w:t>
      </w:r>
      <w:r w:rsidRPr="00077B80">
        <w:tab/>
      </w:r>
      <w:bookmarkStart w:id="259" w:name="_Hlk106014540"/>
      <w:r w:rsidRPr="00077B80">
        <w:t xml:space="preserve">ML </w:t>
      </w:r>
      <w:bookmarkEnd w:id="259"/>
      <w:r w:rsidRPr="00077B80">
        <w:t>entity testing</w:t>
      </w:r>
      <w:bookmarkEnd w:id="251"/>
      <w:bookmarkEnd w:id="252"/>
      <w:bookmarkEnd w:id="253"/>
      <w:bookmarkEnd w:id="254"/>
      <w:bookmarkEnd w:id="255"/>
      <w:bookmarkEnd w:id="256"/>
      <w:bookmarkEnd w:id="257"/>
    </w:p>
    <w:p w14:paraId="1FCE88FC" w14:textId="4BF1A3CB" w:rsidR="00036BFD" w:rsidRPr="00077B80" w:rsidRDefault="00036BFD" w:rsidP="00C90A1D">
      <w:pPr>
        <w:pStyle w:val="Heading4"/>
      </w:pPr>
      <w:bookmarkStart w:id="260" w:name="_Toc120096689"/>
      <w:bookmarkStart w:id="261" w:name="_Toc120097048"/>
      <w:bookmarkStart w:id="262" w:name="_Toc128685158"/>
      <w:bookmarkStart w:id="263" w:name="_Toc129028411"/>
      <w:bookmarkStart w:id="264" w:name="_Toc129029940"/>
      <w:bookmarkStart w:id="265" w:name="_Toc133417763"/>
      <w:bookmarkStart w:id="266" w:name="_Toc133482811"/>
      <w:bookmarkStart w:id="267" w:name="_Hlk96012523"/>
      <w:r w:rsidRPr="00077B80">
        <w:t>5.</w:t>
      </w:r>
      <w:r w:rsidR="002936B4">
        <w:t>1.</w:t>
      </w:r>
      <w:r w:rsidR="006A47AA">
        <w:t>3</w:t>
      </w:r>
      <w:r w:rsidRPr="00077B80">
        <w:t>.</w:t>
      </w:r>
      <w:r w:rsidRPr="00077B80">
        <w:rPr>
          <w:lang w:val="en-US"/>
        </w:rPr>
        <w:t>1</w:t>
      </w:r>
      <w:r w:rsidRPr="00077B80">
        <w:tab/>
        <w:t>Description</w:t>
      </w:r>
      <w:bookmarkEnd w:id="260"/>
      <w:bookmarkEnd w:id="261"/>
      <w:bookmarkEnd w:id="262"/>
      <w:bookmarkEnd w:id="263"/>
      <w:bookmarkEnd w:id="264"/>
      <w:bookmarkEnd w:id="265"/>
      <w:bookmarkEnd w:id="266"/>
    </w:p>
    <w:p w14:paraId="5169EDA2" w14:textId="3589044B"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268"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269" w:name="_Hlk106278050"/>
      <w:bookmarkEnd w:id="268"/>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269"/>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270" w:name="_Toc120096690"/>
      <w:bookmarkStart w:id="271" w:name="_Toc120097049"/>
      <w:bookmarkStart w:id="272" w:name="_Toc128685159"/>
      <w:bookmarkStart w:id="273" w:name="_Toc129028412"/>
      <w:bookmarkStart w:id="274" w:name="_Toc129029941"/>
      <w:bookmarkStart w:id="275" w:name="_Toc133417764"/>
      <w:bookmarkStart w:id="276" w:name="_Toc133482812"/>
      <w:r w:rsidRPr="00077B80">
        <w:t>5.</w:t>
      </w:r>
      <w:r w:rsidR="0010510D">
        <w:t>1.</w:t>
      </w:r>
      <w:r w:rsidR="006A47AA">
        <w:t>3</w:t>
      </w:r>
      <w:r w:rsidRPr="00077B80">
        <w:rPr>
          <w:lang w:val="en-US"/>
        </w:rPr>
        <w:t>.2</w:t>
      </w:r>
      <w:r w:rsidRPr="00077B80">
        <w:tab/>
        <w:t>Use cases</w:t>
      </w:r>
      <w:bookmarkEnd w:id="270"/>
      <w:bookmarkEnd w:id="271"/>
      <w:bookmarkEnd w:id="272"/>
      <w:bookmarkEnd w:id="273"/>
      <w:bookmarkEnd w:id="274"/>
      <w:bookmarkEnd w:id="275"/>
      <w:bookmarkEnd w:id="276"/>
    </w:p>
    <w:p w14:paraId="30C2D9A0" w14:textId="008DA3A6" w:rsidR="00036BFD" w:rsidRPr="00077B80" w:rsidRDefault="00036BFD" w:rsidP="00C90A1D">
      <w:pPr>
        <w:pStyle w:val="Heading5"/>
      </w:pPr>
      <w:bookmarkStart w:id="277" w:name="_Toc120096691"/>
      <w:bookmarkStart w:id="278" w:name="_Toc120097050"/>
      <w:bookmarkStart w:id="279" w:name="_Toc128685160"/>
      <w:bookmarkStart w:id="280" w:name="_Toc129028413"/>
      <w:bookmarkStart w:id="281" w:name="_Toc129029942"/>
      <w:bookmarkStart w:id="282" w:name="_Toc133417765"/>
      <w:bookmarkStart w:id="283" w:name="_Toc133482813"/>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277"/>
      <w:bookmarkEnd w:id="278"/>
      <w:bookmarkEnd w:id="279"/>
      <w:bookmarkEnd w:id="280"/>
      <w:bookmarkEnd w:id="281"/>
      <w:bookmarkEnd w:id="282"/>
      <w:bookmarkEnd w:id="283"/>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284" w:name="_Toc120096692"/>
      <w:bookmarkStart w:id="285" w:name="_Toc120097051"/>
      <w:bookmarkStart w:id="286" w:name="_Toc128685161"/>
      <w:bookmarkStart w:id="287" w:name="_Toc129028414"/>
      <w:bookmarkStart w:id="288" w:name="_Toc129029943"/>
      <w:bookmarkStart w:id="289" w:name="_Toc133417766"/>
      <w:bookmarkStart w:id="290" w:name="_Toc133482814"/>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291" w:name="_Hlk106016564"/>
      <w:r w:rsidRPr="00077B80">
        <w:t>testing</w:t>
      </w:r>
      <w:bookmarkEnd w:id="284"/>
      <w:bookmarkEnd w:id="285"/>
      <w:bookmarkEnd w:id="286"/>
      <w:bookmarkEnd w:id="287"/>
      <w:bookmarkEnd w:id="288"/>
      <w:bookmarkEnd w:id="289"/>
      <w:bookmarkEnd w:id="290"/>
      <w:bookmarkEnd w:id="291"/>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6A2844">
      <w:pPr>
        <w:pStyle w:val="TH"/>
      </w:pPr>
      <w:bookmarkStart w:id="292" w:name="_Ref102461957"/>
      <w:bookmarkEnd w:id="267"/>
      <w:r w:rsidRPr="00777D5F">
        <w:t>Figure 5.</w:t>
      </w:r>
      <w:r w:rsidR="00C90A1D">
        <w:t>1.</w:t>
      </w:r>
      <w:r w:rsidR="005D4A70">
        <w:t>3</w:t>
      </w:r>
      <w:r w:rsidRPr="00777D5F">
        <w:t>.2.2-1</w:t>
      </w:r>
      <w:bookmarkEnd w:id="292"/>
      <w:r w:rsidRPr="00777D5F">
        <w:t>: ML entity testing and control</w:t>
      </w:r>
    </w:p>
    <w:p w14:paraId="22F3E953" w14:textId="15851491" w:rsidR="00EB2DAB" w:rsidRDefault="00EB2DAB" w:rsidP="00EB2DAB">
      <w:pPr>
        <w:pStyle w:val="Heading5"/>
      </w:pPr>
      <w:bookmarkStart w:id="293" w:name="_Toc129028415"/>
      <w:bookmarkStart w:id="294" w:name="_Toc129029944"/>
      <w:bookmarkStart w:id="295" w:name="_Toc133417767"/>
      <w:bookmarkStart w:id="296" w:name="_Toc133482815"/>
      <w:bookmarkStart w:id="297" w:name="OLE_LINK41"/>
      <w:r w:rsidRPr="00077B80">
        <w:t>5.</w:t>
      </w:r>
      <w:r>
        <w:t>1.3</w:t>
      </w:r>
      <w:r w:rsidRPr="00077B80">
        <w:rPr>
          <w:lang w:val="en-US"/>
        </w:rPr>
        <w:t>.2.</w:t>
      </w:r>
      <w:r>
        <w:rPr>
          <w:lang w:val="en-US"/>
        </w:rPr>
        <w:t>3</w:t>
      </w:r>
      <w:r w:rsidRPr="00077B80">
        <w:tab/>
      </w:r>
      <w:bookmarkStart w:id="298" w:name="OLE_LINK25"/>
      <w:r w:rsidRPr="00B177D1">
        <w:t>Multi</w:t>
      </w:r>
      <w:r>
        <w:t xml:space="preserve">ple </w:t>
      </w:r>
      <w:r w:rsidRPr="00077B80">
        <w:t>ML entit</w:t>
      </w:r>
      <w:r>
        <w:t xml:space="preserve">ies </w:t>
      </w:r>
      <w:r w:rsidRPr="00B177D1">
        <w:t>joint</w:t>
      </w:r>
      <w:r w:rsidRPr="00077B80">
        <w:t xml:space="preserve"> testing</w:t>
      </w:r>
      <w:bookmarkEnd w:id="293"/>
      <w:bookmarkEnd w:id="294"/>
      <w:bookmarkEnd w:id="295"/>
      <w:bookmarkEnd w:id="296"/>
      <w:bookmarkEnd w:id="298"/>
    </w:p>
    <w:p w14:paraId="024AEAD6" w14:textId="647688D6" w:rsidR="00EB2DAB" w:rsidRDefault="00EB2DAB" w:rsidP="00EB2DAB">
      <w:pPr>
        <w:rPr>
          <w:lang w:eastAsia="zh-CN"/>
        </w:rPr>
      </w:pPr>
      <w:bookmarkStart w:id="299"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00" w:name="OLE_LINK12"/>
      <w:r w:rsidRPr="00A31107">
        <w:t>synergically</w:t>
      </w:r>
      <w:r>
        <w:t xml:space="preserve"> </w:t>
      </w:r>
      <w:bookmarkEnd w:id="300"/>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297"/>
    </w:p>
    <w:bookmarkEnd w:id="299"/>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01" w:name="_Hlk128511836"/>
      <w:bookmarkStart w:id="302" w:name="OLE_LINK13"/>
      <w:r w:rsidRPr="00476FA1">
        <w:rPr>
          <w:lang w:val="en-US"/>
        </w:rPr>
        <w:t xml:space="preserve">irrelevant </w:t>
      </w:r>
      <w:r>
        <w:rPr>
          <w:lang w:val="en-US"/>
        </w:rPr>
        <w:t>to the testing cases</w:t>
      </w:r>
      <w:bookmarkEnd w:id="301"/>
      <w:r>
        <w:rPr>
          <w:lang w:val="en-US"/>
        </w:rPr>
        <w:t xml:space="preserve"> that the ML entities have been deployed</w:t>
      </w:r>
      <w:bookmarkEnd w:id="302"/>
      <w:r w:rsidRPr="00476FA1">
        <w:rPr>
          <w:lang w:val="en-US"/>
        </w:rPr>
        <w:t>.</w:t>
      </w:r>
    </w:p>
    <w:p w14:paraId="2FE835BD" w14:textId="70B17BB7" w:rsidR="00D66A6C" w:rsidRDefault="00D66A6C" w:rsidP="00D66A6C">
      <w:pPr>
        <w:pStyle w:val="Heading5"/>
      </w:pPr>
      <w:bookmarkStart w:id="303" w:name="_Toc133417768"/>
      <w:bookmarkStart w:id="304" w:name="_Toc133482816"/>
      <w:bookmarkStart w:id="305" w:name="OLE_LINK33"/>
      <w:bookmarkStart w:id="306" w:name="OLE_LINK40"/>
      <w:r>
        <w:t>5.1.3</w:t>
      </w:r>
      <w:r>
        <w:rPr>
          <w:lang w:val="en-US"/>
        </w:rPr>
        <w:t>.2.4</w:t>
      </w:r>
      <w:r>
        <w:tab/>
        <w:t>Model evaluation for ML testing</w:t>
      </w:r>
      <w:bookmarkEnd w:id="303"/>
      <w:bookmarkEnd w:id="304"/>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305"/>
      <w:bookmarkEnd w:id="306"/>
    </w:p>
    <w:p w14:paraId="6BCD1D9F" w14:textId="01F1C554" w:rsidR="00036BFD" w:rsidRPr="00077B80" w:rsidRDefault="00036BFD" w:rsidP="00C90A1D">
      <w:pPr>
        <w:pStyle w:val="Heading4"/>
      </w:pPr>
      <w:bookmarkStart w:id="307" w:name="_Toc120096693"/>
      <w:bookmarkStart w:id="308" w:name="_Toc120097052"/>
      <w:bookmarkStart w:id="309" w:name="_Toc128685162"/>
      <w:bookmarkStart w:id="310" w:name="_Toc129028416"/>
      <w:bookmarkStart w:id="311" w:name="_Toc129029945"/>
      <w:bookmarkStart w:id="312" w:name="_Toc133417769"/>
      <w:bookmarkStart w:id="313" w:name="_Toc133482817"/>
      <w:r w:rsidRPr="00077B80">
        <w:t>5.</w:t>
      </w:r>
      <w:r w:rsidR="0010510D">
        <w:t>1.</w:t>
      </w:r>
      <w:r w:rsidR="006A47AA">
        <w:t>3</w:t>
      </w:r>
      <w:r w:rsidRPr="00077B80">
        <w:rPr>
          <w:lang w:val="en-US"/>
        </w:rPr>
        <w:t>.3</w:t>
      </w:r>
      <w:r w:rsidRPr="00077B80">
        <w:tab/>
        <w:t>Potential requirements</w:t>
      </w:r>
      <w:bookmarkEnd w:id="307"/>
      <w:bookmarkEnd w:id="308"/>
      <w:bookmarkEnd w:id="309"/>
      <w:bookmarkEnd w:id="310"/>
      <w:bookmarkEnd w:id="311"/>
      <w:bookmarkEnd w:id="312"/>
      <w:bookmarkEnd w:id="313"/>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314" w:name="_Toc120096694"/>
      <w:bookmarkStart w:id="315" w:name="_Toc120097053"/>
      <w:bookmarkStart w:id="316" w:name="_Toc128685163"/>
      <w:bookmarkStart w:id="317" w:name="_Toc129028417"/>
      <w:bookmarkStart w:id="318" w:name="_Toc129029946"/>
      <w:bookmarkStart w:id="319" w:name="_Toc133417770"/>
      <w:bookmarkStart w:id="320" w:name="_Toc133482818"/>
      <w:r w:rsidRPr="00077B80">
        <w:t>5.</w:t>
      </w:r>
      <w:r w:rsidR="0010510D">
        <w:t>1.</w:t>
      </w:r>
      <w:r w:rsidR="006A47AA">
        <w:t>3</w:t>
      </w:r>
      <w:r w:rsidRPr="00077B80">
        <w:rPr>
          <w:lang w:val="en-US"/>
        </w:rPr>
        <w:t>.</w:t>
      </w:r>
      <w:r w:rsidRPr="00077B80">
        <w:t>4</w:t>
      </w:r>
      <w:r w:rsidRPr="00077B80">
        <w:tab/>
        <w:t>Possible solutions</w:t>
      </w:r>
      <w:bookmarkEnd w:id="314"/>
      <w:bookmarkEnd w:id="315"/>
      <w:bookmarkEnd w:id="316"/>
      <w:bookmarkEnd w:id="317"/>
      <w:bookmarkEnd w:id="318"/>
      <w:bookmarkEnd w:id="319"/>
      <w:bookmarkEnd w:id="320"/>
    </w:p>
    <w:p w14:paraId="4FBEB941" w14:textId="7B0E7F15" w:rsidR="00036BFD" w:rsidRPr="00F71413" w:rsidRDefault="00036BFD" w:rsidP="00C90A1D">
      <w:pPr>
        <w:pStyle w:val="Heading5"/>
      </w:pPr>
      <w:bookmarkStart w:id="321" w:name="_Toc120096695"/>
      <w:bookmarkStart w:id="322" w:name="_Toc120097054"/>
      <w:bookmarkStart w:id="323" w:name="_Toc128685164"/>
      <w:bookmarkStart w:id="324" w:name="_Toc129028418"/>
      <w:bookmarkStart w:id="325" w:name="_Toc129029947"/>
      <w:bookmarkStart w:id="326" w:name="_Toc133417771"/>
      <w:bookmarkStart w:id="327" w:name="_Toc133482819"/>
      <w:r w:rsidRPr="00EF2E83">
        <w:t>5.</w:t>
      </w:r>
      <w:r w:rsidR="0010510D">
        <w:t>1.</w:t>
      </w:r>
      <w:r w:rsidR="006A47AA">
        <w:t>3</w:t>
      </w:r>
      <w:r w:rsidRPr="00EF2E83">
        <w:t>.4</w:t>
      </w:r>
      <w:r>
        <w:t>.1</w:t>
      </w:r>
      <w:r>
        <w:tab/>
        <w:t xml:space="preserve">NRM based </w:t>
      </w:r>
      <w:r w:rsidRPr="00C90A1D">
        <w:rPr>
          <w:lang w:val="en-US"/>
        </w:rPr>
        <w:t>solution</w:t>
      </w:r>
      <w:bookmarkEnd w:id="321"/>
      <w:bookmarkEnd w:id="322"/>
      <w:bookmarkEnd w:id="323"/>
      <w:bookmarkEnd w:id="324"/>
      <w:bookmarkEnd w:id="325"/>
      <w:bookmarkEnd w:id="326"/>
      <w:bookmarkEnd w:id="327"/>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28" w:name="MCCQCTEMPBM_00000041"/>
      <w:r w:rsidRPr="00BF1A6F">
        <w:rPr>
          <w:rFonts w:ascii="Courier New" w:hAnsi="Courier New" w:cs="Courier New"/>
        </w:rPr>
        <w:t>MLTestingRequest</w:t>
      </w:r>
      <w:bookmarkEnd w:id="328"/>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326C608C"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pt" o:ole="">
            <v:imagedata r:id="rId16" o:title=""/>
          </v:shape>
          <o:OLEObject Type="Embed" ProgID="Visio.Drawing.15" ShapeID="_x0000_i1026" DrawAspect="Content" ObjectID="_1744097314" r:id="rId17"/>
        </w:object>
      </w:r>
    </w:p>
    <w:p w14:paraId="4DE751CC" w14:textId="7AB59940" w:rsidR="00036BFD" w:rsidRDefault="00036BFD" w:rsidP="006A2844">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329" w:name="_Toc120096696"/>
      <w:bookmarkStart w:id="330" w:name="_Toc120097055"/>
      <w:bookmarkStart w:id="331" w:name="_Toc128685165"/>
      <w:bookmarkStart w:id="332" w:name="_Toc129028419"/>
      <w:bookmarkStart w:id="333" w:name="_Toc129029948"/>
      <w:bookmarkStart w:id="334" w:name="_Toc133417772"/>
      <w:bookmarkStart w:id="335" w:name="_Toc133482820"/>
      <w:r w:rsidRPr="00EF2E83">
        <w:t>5.</w:t>
      </w:r>
      <w:r w:rsidR="0010510D">
        <w:t>1.</w:t>
      </w:r>
      <w:r w:rsidR="006A47AA">
        <w:t>3</w:t>
      </w:r>
      <w:r w:rsidRPr="00EF2E83">
        <w:t>.5</w:t>
      </w:r>
      <w:r w:rsidRPr="00EF2E83">
        <w:tab/>
        <w:t>Evaluation</w:t>
      </w:r>
      <w:bookmarkEnd w:id="329"/>
      <w:bookmarkEnd w:id="330"/>
      <w:bookmarkEnd w:id="331"/>
      <w:bookmarkEnd w:id="332"/>
      <w:bookmarkEnd w:id="333"/>
      <w:bookmarkEnd w:id="334"/>
      <w:bookmarkEnd w:id="335"/>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336" w:name="_Toc128685166"/>
      <w:bookmarkStart w:id="337" w:name="_Toc129028420"/>
      <w:bookmarkStart w:id="338" w:name="_Toc129029949"/>
      <w:bookmarkStart w:id="339" w:name="_Toc133417773"/>
      <w:bookmarkStart w:id="340" w:name="_Toc133482821"/>
      <w:bookmarkStart w:id="341" w:name="_Hlk130472770"/>
      <w:bookmarkStart w:id="342" w:name="_Hlk131602145"/>
      <w:r>
        <w:t>5.1.</w:t>
      </w:r>
      <w:r w:rsidR="006A47AA">
        <w:t>4</w:t>
      </w:r>
      <w:r>
        <w:tab/>
      </w:r>
      <w:bookmarkStart w:id="343" w:name="_Hlk131601963"/>
      <w:r>
        <w:rPr>
          <w:rFonts w:cs="Arial"/>
          <w:bCs/>
        </w:rPr>
        <w:t xml:space="preserve">ML </w:t>
      </w:r>
      <w:r w:rsidRPr="004160AE">
        <w:t>entity</w:t>
      </w:r>
      <w:r>
        <w:rPr>
          <w:rFonts w:cs="Arial"/>
          <w:bCs/>
        </w:rPr>
        <w:t xml:space="preserve"> re-training</w:t>
      </w:r>
      <w:bookmarkEnd w:id="336"/>
      <w:bookmarkEnd w:id="337"/>
      <w:bookmarkEnd w:id="338"/>
      <w:bookmarkEnd w:id="339"/>
      <w:bookmarkEnd w:id="340"/>
      <w:bookmarkEnd w:id="343"/>
    </w:p>
    <w:p w14:paraId="0AC14DF4" w14:textId="03916126" w:rsidR="00AC5635" w:rsidRDefault="00AC5635" w:rsidP="00C90A1D">
      <w:pPr>
        <w:pStyle w:val="Heading4"/>
      </w:pPr>
      <w:bookmarkStart w:id="344" w:name="_Toc128685167"/>
      <w:bookmarkStart w:id="345" w:name="_Toc129028421"/>
      <w:bookmarkStart w:id="346" w:name="_Toc129029950"/>
      <w:bookmarkStart w:id="347" w:name="_Toc133417774"/>
      <w:bookmarkStart w:id="348" w:name="_Toc133482822"/>
      <w:r>
        <w:t>5.1.</w:t>
      </w:r>
      <w:r w:rsidR="006A47AA">
        <w:t>4</w:t>
      </w:r>
      <w:r>
        <w:t>.</w:t>
      </w:r>
      <w:r>
        <w:rPr>
          <w:lang w:val="en-US"/>
        </w:rPr>
        <w:t>1</w:t>
      </w:r>
      <w:r>
        <w:tab/>
        <w:t>Description</w:t>
      </w:r>
      <w:bookmarkEnd w:id="344"/>
      <w:bookmarkEnd w:id="345"/>
      <w:bookmarkEnd w:id="346"/>
      <w:bookmarkEnd w:id="347"/>
      <w:bookmarkEnd w:id="348"/>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02C0966E"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49" w:name="_Toc128685168"/>
      <w:bookmarkStart w:id="350" w:name="_Toc129028422"/>
      <w:bookmarkStart w:id="351" w:name="_Toc129029951"/>
      <w:bookmarkStart w:id="352" w:name="_Toc133417775"/>
      <w:bookmarkStart w:id="353" w:name="_Toc133482823"/>
      <w:bookmarkEnd w:id="341"/>
      <w:r>
        <w:t>5.</w:t>
      </w:r>
      <w:r>
        <w:rPr>
          <w:lang w:val="en-US"/>
        </w:rPr>
        <w:t>1.</w:t>
      </w:r>
      <w:r w:rsidR="006A47AA">
        <w:rPr>
          <w:lang w:val="en-US"/>
        </w:rPr>
        <w:t>4</w:t>
      </w:r>
      <w:r>
        <w:rPr>
          <w:lang w:val="en-US"/>
        </w:rPr>
        <w:t>.2</w:t>
      </w:r>
      <w:r>
        <w:tab/>
        <w:t>Use cases</w:t>
      </w:r>
      <w:bookmarkEnd w:id="349"/>
      <w:bookmarkEnd w:id="350"/>
      <w:bookmarkEnd w:id="351"/>
      <w:bookmarkEnd w:id="352"/>
      <w:bookmarkEnd w:id="353"/>
    </w:p>
    <w:p w14:paraId="708ADF09" w14:textId="0DF87898" w:rsidR="00890510" w:rsidRPr="005107AB" w:rsidRDefault="00890510" w:rsidP="00890510">
      <w:pPr>
        <w:keepNext/>
        <w:keepLines/>
        <w:spacing w:before="120"/>
        <w:ind w:left="1701" w:hanging="1701"/>
        <w:outlineLvl w:val="4"/>
        <w:rPr>
          <w:rFonts w:ascii="Arial" w:hAnsi="Arial"/>
          <w:sz w:val="22"/>
          <w:lang w:val="en-US"/>
        </w:rPr>
      </w:pPr>
      <w:bookmarkStart w:id="354" w:name="_Toc128685169"/>
      <w:bookmarkStart w:id="355" w:name="_Toc129028423"/>
      <w:bookmarkStart w:id="356" w:name="_Toc129029952"/>
      <w:bookmarkStart w:id="357" w:name="_Toc128685170"/>
      <w:bookmarkStart w:id="358" w:name="_Toc129028424"/>
      <w:bookmarkStart w:id="359"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354"/>
      <w:bookmarkEnd w:id="355"/>
      <w:bookmarkEnd w:id="356"/>
      <w:r w:rsidRPr="005107AB">
        <w:rPr>
          <w:rFonts w:ascii="Arial" w:hAnsi="Arial"/>
          <w:sz w:val="22"/>
          <w:lang w:val="en-US"/>
        </w:rPr>
        <w:t xml:space="preserve"> </w:t>
      </w:r>
    </w:p>
    <w:p w14:paraId="1A9B4493" w14:textId="1975976F"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Pr>
          <w:lang w:val="en-US"/>
        </w:rPr>
        <w:t xml:space="preserve">the </w:t>
      </w:r>
      <w:r w:rsidRPr="005107AB">
        <w:rPr>
          <w:lang w:val="en-US"/>
        </w:rPr>
        <w:t>same. As the time progresses, the distribution of the network data might change as compared to the distribution of the training data. In such scenario</w:t>
      </w:r>
      <w:r w:rsidR="0080788F">
        <w:rPr>
          <w:lang w:val="en-US"/>
        </w:rPr>
        <w:t>s</w:t>
      </w:r>
      <w:r w:rsidRPr="005107AB">
        <w:rPr>
          <w:lang w:val="en-US"/>
        </w:rPr>
        <w:t xml:space="preserve">,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360" w:name="_Toc133417776"/>
      <w:bookmarkStart w:id="361" w:name="_Toc133482824"/>
      <w:r w:rsidRPr="00A5305E">
        <w:t>5.</w:t>
      </w:r>
      <w:r>
        <w:t>1.</w:t>
      </w:r>
      <w:r w:rsidR="006A47AA">
        <w:t>4</w:t>
      </w:r>
      <w:r>
        <w:t>.2</w:t>
      </w:r>
      <w:r w:rsidRPr="00A5305E">
        <w:t>.</w:t>
      </w:r>
      <w:r>
        <w:t>2</w:t>
      </w:r>
      <w:r w:rsidRPr="00A5305E">
        <w:tab/>
      </w:r>
      <w:r>
        <w:t>Efficient ML entity re-training</w:t>
      </w:r>
      <w:bookmarkEnd w:id="357"/>
      <w:bookmarkEnd w:id="358"/>
      <w:bookmarkEnd w:id="359"/>
      <w:bookmarkEnd w:id="360"/>
      <w:bookmarkEnd w:id="361"/>
      <w:r>
        <w:t xml:space="preserve"> </w:t>
      </w:r>
    </w:p>
    <w:p w14:paraId="1C9A9CED" w14:textId="77777777" w:rsidR="00890510" w:rsidRPr="005107AB" w:rsidRDefault="00890510" w:rsidP="00890510">
      <w:pPr>
        <w:jc w:val="both"/>
        <w:rPr>
          <w:lang w:val="en-US"/>
        </w:rPr>
      </w:pPr>
      <w:bookmarkStart w:id="362" w:name="_Toc128685171"/>
      <w:bookmarkStart w:id="363" w:name="_Toc129028425"/>
      <w:bookmarkStart w:id="364"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77CDEB29"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31C380F3"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365" w:name="_Toc133417777"/>
      <w:bookmarkStart w:id="366" w:name="_Toc133482825"/>
      <w:r>
        <w:t>5.</w:t>
      </w:r>
      <w:r>
        <w:rPr>
          <w:lang w:val="en-US"/>
        </w:rPr>
        <w:t>1.</w:t>
      </w:r>
      <w:r w:rsidR="006A47AA">
        <w:rPr>
          <w:lang w:val="en-US"/>
        </w:rPr>
        <w:t>4</w:t>
      </w:r>
      <w:r>
        <w:rPr>
          <w:lang w:val="en-US"/>
        </w:rPr>
        <w:t>.3</w:t>
      </w:r>
      <w:r>
        <w:tab/>
        <w:t>Potential requirements</w:t>
      </w:r>
      <w:bookmarkEnd w:id="362"/>
      <w:bookmarkEnd w:id="363"/>
      <w:bookmarkEnd w:id="364"/>
      <w:bookmarkEnd w:id="365"/>
      <w:bookmarkEnd w:id="366"/>
    </w:p>
    <w:p w14:paraId="6A45DAF5" w14:textId="7E8E9976" w:rsidR="00890510" w:rsidRPr="005107AB" w:rsidRDefault="00890510" w:rsidP="00890510">
      <w:bookmarkStart w:id="367" w:name="_Toc128685172"/>
      <w:bookmarkStart w:id="368" w:name="_Toc129028426"/>
      <w:bookmarkStart w:id="369"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779189F7"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370" w:name="_Toc133417778"/>
      <w:bookmarkStart w:id="371" w:name="_Toc133482826"/>
      <w:r>
        <w:t>5.</w:t>
      </w:r>
      <w:r>
        <w:rPr>
          <w:lang w:val="en-US"/>
        </w:rPr>
        <w:t>1.</w:t>
      </w:r>
      <w:r w:rsidR="006A47AA">
        <w:rPr>
          <w:lang w:val="en-US"/>
        </w:rPr>
        <w:t>4</w:t>
      </w:r>
      <w:r>
        <w:rPr>
          <w:lang w:val="en-US"/>
        </w:rPr>
        <w:t>.4</w:t>
      </w:r>
      <w:r>
        <w:tab/>
        <w:t>Possible solutions</w:t>
      </w:r>
      <w:bookmarkEnd w:id="367"/>
      <w:bookmarkEnd w:id="368"/>
      <w:bookmarkEnd w:id="369"/>
      <w:bookmarkEnd w:id="370"/>
      <w:bookmarkEnd w:id="371"/>
    </w:p>
    <w:p w14:paraId="10EF22F2" w14:textId="4116197F" w:rsidR="00AC5635" w:rsidRPr="00A83A69" w:rsidRDefault="00AC5635" w:rsidP="00C90A1D">
      <w:pPr>
        <w:pStyle w:val="Heading5"/>
      </w:pPr>
      <w:bookmarkStart w:id="372" w:name="_Toc128685173"/>
      <w:bookmarkStart w:id="373" w:name="_Toc129028427"/>
      <w:bookmarkStart w:id="374" w:name="_Toc129029956"/>
      <w:bookmarkStart w:id="375" w:name="_Toc133417779"/>
      <w:bookmarkStart w:id="376" w:name="_Toc133482827"/>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372"/>
      <w:bookmarkEnd w:id="373"/>
      <w:bookmarkEnd w:id="374"/>
      <w:bookmarkEnd w:id="375"/>
      <w:bookmarkEnd w:id="376"/>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43EBD597"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2E4B38E6"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16D29A1C"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78F78399"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377" w:name="_Toc128685174"/>
      <w:bookmarkStart w:id="378" w:name="_Toc129028428"/>
      <w:bookmarkStart w:id="379" w:name="_Toc129029957"/>
      <w:bookmarkStart w:id="380" w:name="_Toc133417780"/>
      <w:bookmarkStart w:id="381" w:name="_Toc133482828"/>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377"/>
      <w:bookmarkEnd w:id="378"/>
      <w:bookmarkEnd w:id="379"/>
      <w:bookmarkEnd w:id="380"/>
      <w:bookmarkEnd w:id="381"/>
    </w:p>
    <w:p w14:paraId="42914166" w14:textId="77777777" w:rsidR="00AC5635" w:rsidRDefault="00AC5635" w:rsidP="00AC5635">
      <w:r>
        <w:t xml:space="preserve">This solution uses the instances of following IOCs for </w:t>
      </w:r>
      <w:bookmarkStart w:id="382" w:name="_Hlk131769240"/>
      <w:r>
        <w:t>interaction between ML inference MnS producer and MnS consumer (e.g. the ML training function) to support efficient re-training of ML entity</w:t>
      </w:r>
      <w:bookmarkEnd w:id="382"/>
      <w:r>
        <w:t xml:space="preserve">: </w:t>
      </w:r>
    </w:p>
    <w:p w14:paraId="4F04BED3" w14:textId="3C8A6630"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247F1203"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39E2B703"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383" w:name="_Toc128685175"/>
      <w:bookmarkStart w:id="384" w:name="_Toc129028429"/>
      <w:bookmarkStart w:id="385" w:name="_Toc129029958"/>
      <w:bookmarkStart w:id="386" w:name="_Toc133417781"/>
      <w:bookmarkStart w:id="387" w:name="_Toc133482829"/>
      <w:bookmarkEnd w:id="342"/>
      <w:r>
        <w:t>5.</w:t>
      </w:r>
      <w:r>
        <w:rPr>
          <w:lang w:val="en-US"/>
        </w:rPr>
        <w:t>1.</w:t>
      </w:r>
      <w:r w:rsidR="006A47AA">
        <w:rPr>
          <w:lang w:val="en-US"/>
        </w:rPr>
        <w:t>4</w:t>
      </w:r>
      <w:r>
        <w:rPr>
          <w:lang w:val="en-US"/>
        </w:rPr>
        <w:t>.5</w:t>
      </w:r>
      <w:r>
        <w:tab/>
        <w:t>Evaluation</w:t>
      </w:r>
      <w:bookmarkEnd w:id="383"/>
      <w:bookmarkEnd w:id="384"/>
      <w:bookmarkEnd w:id="385"/>
      <w:bookmarkEnd w:id="386"/>
      <w:bookmarkEnd w:id="387"/>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4993B13A"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388" w:name="_Toc128685176"/>
      <w:bookmarkStart w:id="389" w:name="_Toc129028430"/>
      <w:bookmarkStart w:id="390" w:name="_Toc129029959"/>
      <w:bookmarkStart w:id="391" w:name="_Toc133417782"/>
      <w:bookmarkStart w:id="392" w:name="_Toc133482830"/>
      <w:bookmarkStart w:id="393" w:name="_Hlk130473063"/>
      <w:r>
        <w:t>5.1.</w:t>
      </w:r>
      <w:r w:rsidR="006A47AA">
        <w:t>5</w:t>
      </w:r>
      <w:r>
        <w:tab/>
        <w:t xml:space="preserve">ML </w:t>
      </w:r>
      <w:r w:rsidRPr="004160AE">
        <w:t>entity</w:t>
      </w:r>
      <w:r>
        <w:t xml:space="preserve"> joint training</w:t>
      </w:r>
      <w:bookmarkEnd w:id="388"/>
      <w:bookmarkEnd w:id="389"/>
      <w:bookmarkEnd w:id="390"/>
      <w:bookmarkEnd w:id="391"/>
      <w:bookmarkEnd w:id="392"/>
    </w:p>
    <w:p w14:paraId="4D8CD9FC" w14:textId="6C341F1E" w:rsidR="00AC5635" w:rsidRDefault="00AC5635" w:rsidP="00B94A07">
      <w:pPr>
        <w:pStyle w:val="Heading4"/>
      </w:pPr>
      <w:bookmarkStart w:id="394" w:name="_Toc128685177"/>
      <w:bookmarkStart w:id="395" w:name="_Toc129028431"/>
      <w:bookmarkStart w:id="396" w:name="_Toc129029960"/>
      <w:bookmarkStart w:id="397" w:name="_Toc133417783"/>
      <w:bookmarkStart w:id="398" w:name="_Toc133482831"/>
      <w:r>
        <w:t>5.1.</w:t>
      </w:r>
      <w:r w:rsidR="006A47AA">
        <w:t>5</w:t>
      </w:r>
      <w:r>
        <w:t>.</w:t>
      </w:r>
      <w:r>
        <w:rPr>
          <w:lang w:val="en-US"/>
        </w:rPr>
        <w:t>1</w:t>
      </w:r>
      <w:r>
        <w:tab/>
        <w:t>Description</w:t>
      </w:r>
      <w:bookmarkEnd w:id="394"/>
      <w:bookmarkEnd w:id="395"/>
      <w:bookmarkEnd w:id="396"/>
      <w:bookmarkEnd w:id="397"/>
      <w:bookmarkEnd w:id="398"/>
    </w:p>
    <w:p w14:paraId="2F936C05" w14:textId="4202CE52"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399" w:name="_Toc128685178"/>
      <w:bookmarkStart w:id="400" w:name="_Toc129028432"/>
      <w:bookmarkStart w:id="401" w:name="_Toc129029961"/>
      <w:bookmarkStart w:id="402" w:name="_Toc133417784"/>
      <w:bookmarkStart w:id="403" w:name="_Toc133482832"/>
      <w:bookmarkEnd w:id="393"/>
      <w:r>
        <w:t>5.</w:t>
      </w:r>
      <w:r>
        <w:rPr>
          <w:lang w:val="en-US"/>
        </w:rPr>
        <w:t>1.</w:t>
      </w:r>
      <w:r w:rsidR="006A47AA">
        <w:rPr>
          <w:lang w:val="en-US"/>
        </w:rPr>
        <w:t>5</w:t>
      </w:r>
      <w:r>
        <w:rPr>
          <w:lang w:val="en-US"/>
        </w:rPr>
        <w:t>.2</w:t>
      </w:r>
      <w:r>
        <w:tab/>
        <w:t>Use cases</w:t>
      </w:r>
      <w:bookmarkEnd w:id="399"/>
      <w:bookmarkEnd w:id="400"/>
      <w:bookmarkEnd w:id="401"/>
      <w:bookmarkEnd w:id="402"/>
      <w:bookmarkEnd w:id="403"/>
    </w:p>
    <w:p w14:paraId="35884AE6" w14:textId="16693B69" w:rsidR="00AC5635" w:rsidRDefault="00AC5635" w:rsidP="00A577AE">
      <w:pPr>
        <w:pStyle w:val="Heading5"/>
        <w:rPr>
          <w:lang w:val="en-US"/>
        </w:rPr>
      </w:pPr>
      <w:bookmarkStart w:id="404" w:name="_Toc128685179"/>
      <w:bookmarkStart w:id="405" w:name="_Toc129028433"/>
      <w:bookmarkStart w:id="406" w:name="_Toc129029962"/>
      <w:bookmarkStart w:id="407" w:name="_Toc133417785"/>
      <w:bookmarkStart w:id="408" w:name="_Toc133482833"/>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04"/>
      <w:bookmarkEnd w:id="405"/>
      <w:bookmarkEnd w:id="406"/>
      <w:bookmarkEnd w:id="407"/>
      <w:bookmarkEnd w:id="408"/>
    </w:p>
    <w:p w14:paraId="48AE2E4C" w14:textId="00B1E7E0"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2B9AF28"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409"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409"/>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410" w:name="_Toc128685180"/>
      <w:bookmarkStart w:id="411" w:name="_Toc129028434"/>
      <w:bookmarkStart w:id="412" w:name="_Toc129029963"/>
      <w:bookmarkStart w:id="413" w:name="_Toc133417786"/>
      <w:bookmarkStart w:id="414" w:name="_Toc133482834"/>
      <w:r>
        <w:t>5.</w:t>
      </w:r>
      <w:r>
        <w:rPr>
          <w:lang w:val="en-US"/>
        </w:rPr>
        <w:t>1.</w:t>
      </w:r>
      <w:r w:rsidR="006A47AA">
        <w:rPr>
          <w:lang w:val="en-US"/>
        </w:rPr>
        <w:t>5</w:t>
      </w:r>
      <w:r>
        <w:rPr>
          <w:lang w:val="en-US"/>
        </w:rPr>
        <w:t>.3</w:t>
      </w:r>
      <w:r>
        <w:tab/>
        <w:t>Potential requirements</w:t>
      </w:r>
      <w:bookmarkEnd w:id="410"/>
      <w:bookmarkEnd w:id="411"/>
      <w:bookmarkEnd w:id="412"/>
      <w:bookmarkEnd w:id="413"/>
      <w:bookmarkEnd w:id="414"/>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415" w:name="_Toc128685181"/>
      <w:bookmarkStart w:id="416" w:name="_Toc129028435"/>
      <w:bookmarkStart w:id="417" w:name="_Toc129029964"/>
      <w:bookmarkStart w:id="418" w:name="_Toc133417787"/>
      <w:bookmarkStart w:id="419" w:name="_Toc133482835"/>
      <w:r>
        <w:t>5.</w:t>
      </w:r>
      <w:r>
        <w:rPr>
          <w:lang w:val="en-US"/>
        </w:rPr>
        <w:t>1.</w:t>
      </w:r>
      <w:r w:rsidR="006A47AA">
        <w:rPr>
          <w:lang w:val="en-US"/>
        </w:rPr>
        <w:t>5</w:t>
      </w:r>
      <w:r>
        <w:rPr>
          <w:lang w:val="en-US"/>
        </w:rPr>
        <w:t>.4</w:t>
      </w:r>
      <w:r>
        <w:tab/>
        <w:t>Possible solutions</w:t>
      </w:r>
      <w:bookmarkEnd w:id="415"/>
      <w:bookmarkEnd w:id="416"/>
      <w:bookmarkEnd w:id="417"/>
      <w:bookmarkEnd w:id="418"/>
      <w:bookmarkEnd w:id="419"/>
    </w:p>
    <w:p w14:paraId="3F692490" w14:textId="31922244" w:rsidR="00AC5635" w:rsidRDefault="00AC5635" w:rsidP="00607DBC">
      <w:pPr>
        <w:pStyle w:val="Heading5"/>
        <w:rPr>
          <w:lang w:val="en-US"/>
        </w:rPr>
      </w:pPr>
      <w:bookmarkStart w:id="420" w:name="_Toc128685182"/>
      <w:bookmarkStart w:id="421" w:name="_Toc129028436"/>
      <w:bookmarkStart w:id="422" w:name="_Toc129029965"/>
      <w:bookmarkStart w:id="423" w:name="_Toc133417788"/>
      <w:bookmarkStart w:id="424" w:name="_Toc133482836"/>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420"/>
      <w:bookmarkEnd w:id="421"/>
      <w:bookmarkEnd w:id="422"/>
      <w:bookmarkEnd w:id="423"/>
      <w:bookmarkEnd w:id="424"/>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425" w:name="_Toc128685183"/>
      <w:bookmarkStart w:id="426" w:name="_Toc129028437"/>
      <w:bookmarkStart w:id="427" w:name="_Toc129029966"/>
      <w:bookmarkStart w:id="428" w:name="_Toc133417789"/>
      <w:bookmarkStart w:id="429" w:name="_Toc133482837"/>
      <w:r>
        <w:t>5.</w:t>
      </w:r>
      <w:r>
        <w:rPr>
          <w:lang w:val="en-US"/>
        </w:rPr>
        <w:t>1.</w:t>
      </w:r>
      <w:r w:rsidR="006A47AA">
        <w:rPr>
          <w:lang w:val="en-US"/>
        </w:rPr>
        <w:t>5</w:t>
      </w:r>
      <w:r>
        <w:rPr>
          <w:lang w:val="en-US"/>
        </w:rPr>
        <w:t>.5</w:t>
      </w:r>
      <w:r>
        <w:tab/>
        <w:t>Evaluation</w:t>
      </w:r>
      <w:bookmarkEnd w:id="425"/>
      <w:bookmarkEnd w:id="426"/>
      <w:bookmarkEnd w:id="427"/>
      <w:bookmarkEnd w:id="428"/>
      <w:bookmarkEnd w:id="429"/>
    </w:p>
    <w:p w14:paraId="35D1FBFE" w14:textId="2349A381"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430" w:name="_Toc128685184"/>
      <w:bookmarkStart w:id="431" w:name="_Toc129028438"/>
      <w:bookmarkStart w:id="432" w:name="_Toc129029967"/>
      <w:bookmarkStart w:id="433" w:name="_Toc133417790"/>
      <w:bookmarkStart w:id="434" w:name="_Toc133482838"/>
      <w:bookmarkStart w:id="435" w:name="_Hlk131672058"/>
      <w:r w:rsidRPr="00367470">
        <w:t>5.</w:t>
      </w:r>
      <w:r>
        <w:t>1.</w:t>
      </w:r>
      <w:r w:rsidR="006A47AA">
        <w:t>6</w:t>
      </w:r>
      <w:r w:rsidRPr="00367470">
        <w:tab/>
        <w:t xml:space="preserve">Training data effectiveness </w:t>
      </w:r>
      <w:r>
        <w:t xml:space="preserve">reporting and </w:t>
      </w:r>
      <w:r w:rsidRPr="00367470">
        <w:t>analytics</w:t>
      </w:r>
      <w:bookmarkEnd w:id="430"/>
      <w:bookmarkEnd w:id="431"/>
      <w:bookmarkEnd w:id="432"/>
      <w:bookmarkEnd w:id="433"/>
      <w:bookmarkEnd w:id="434"/>
    </w:p>
    <w:p w14:paraId="700437BA" w14:textId="70650A69" w:rsidR="000D1B43" w:rsidRPr="00367470" w:rsidRDefault="000D1B43" w:rsidP="00A577AE">
      <w:pPr>
        <w:pStyle w:val="Heading4"/>
      </w:pPr>
      <w:bookmarkStart w:id="436" w:name="_Toc128685185"/>
      <w:bookmarkStart w:id="437" w:name="_Toc129028439"/>
      <w:bookmarkStart w:id="438" w:name="_Toc129029968"/>
      <w:bookmarkStart w:id="439" w:name="_Toc133417791"/>
      <w:bookmarkStart w:id="440" w:name="_Toc133482839"/>
      <w:r w:rsidRPr="00367470">
        <w:t>5.</w:t>
      </w:r>
      <w:r>
        <w:t>1.</w:t>
      </w:r>
      <w:r w:rsidR="006A47AA">
        <w:t>6</w:t>
      </w:r>
      <w:r w:rsidRPr="00367470">
        <w:t>.1</w:t>
      </w:r>
      <w:r w:rsidRPr="00367470">
        <w:tab/>
        <w:t>Description</w:t>
      </w:r>
      <w:bookmarkEnd w:id="436"/>
      <w:bookmarkEnd w:id="437"/>
      <w:bookmarkEnd w:id="438"/>
      <w:bookmarkEnd w:id="439"/>
      <w:bookmarkEnd w:id="440"/>
    </w:p>
    <w:p w14:paraId="6CDACFC1" w14:textId="66AFF74B"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441" w:name="_Toc128685186"/>
      <w:bookmarkStart w:id="442" w:name="_Toc129028440"/>
      <w:bookmarkStart w:id="443" w:name="_Toc129029969"/>
      <w:bookmarkStart w:id="444" w:name="_Toc133417792"/>
      <w:bookmarkStart w:id="445" w:name="_Toc133482840"/>
      <w:r w:rsidRPr="00367470">
        <w:t>5.</w:t>
      </w:r>
      <w:r>
        <w:t>1.</w:t>
      </w:r>
      <w:r w:rsidR="006A47AA">
        <w:t>6</w:t>
      </w:r>
      <w:r>
        <w:t>.</w:t>
      </w:r>
      <w:r w:rsidRPr="00367470">
        <w:t>2</w:t>
      </w:r>
      <w:r w:rsidRPr="00367470">
        <w:tab/>
        <w:t>Use cases</w:t>
      </w:r>
      <w:bookmarkEnd w:id="441"/>
      <w:bookmarkEnd w:id="442"/>
      <w:bookmarkEnd w:id="443"/>
      <w:bookmarkEnd w:id="444"/>
      <w:bookmarkEnd w:id="445"/>
    </w:p>
    <w:p w14:paraId="2679B27C" w14:textId="7EBCA26A" w:rsidR="000D1B43" w:rsidRPr="00367470" w:rsidRDefault="000D1B43" w:rsidP="00A577AE">
      <w:pPr>
        <w:pStyle w:val="Heading5"/>
      </w:pPr>
      <w:bookmarkStart w:id="446" w:name="_Toc128685187"/>
      <w:bookmarkStart w:id="447" w:name="_Toc129028441"/>
      <w:bookmarkStart w:id="448" w:name="_Toc129029970"/>
      <w:bookmarkStart w:id="449" w:name="_Toc133417793"/>
      <w:bookmarkStart w:id="450" w:name="_Toc133482841"/>
      <w:r w:rsidRPr="00367470">
        <w:t>5.</w:t>
      </w:r>
      <w:r>
        <w:t>1.</w:t>
      </w:r>
      <w:r w:rsidR="006A47AA">
        <w:t>6</w:t>
      </w:r>
      <w:r w:rsidRPr="00367470">
        <w:t>.2.1</w:t>
      </w:r>
      <w:r w:rsidRPr="00367470">
        <w:tab/>
      </w:r>
      <w:r>
        <w:t xml:space="preserve">Training data </w:t>
      </w:r>
      <w:r w:rsidRPr="001701D1">
        <w:t>effectiveness</w:t>
      </w:r>
      <w:r>
        <w:t xml:space="preserve"> reporting</w:t>
      </w:r>
      <w:bookmarkEnd w:id="446"/>
      <w:bookmarkEnd w:id="447"/>
      <w:bookmarkEnd w:id="448"/>
      <w:bookmarkEnd w:id="449"/>
      <w:bookmarkEnd w:id="450"/>
    </w:p>
    <w:p w14:paraId="52A18594" w14:textId="59D25B3F"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75149F2C"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can be costly,</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0080788F">
        <w:t xml:space="preserve">a </w:t>
      </w:r>
      <w:r w:rsidRPr="002567EB">
        <w:t>computation</w:t>
      </w:r>
      <w:r w:rsidR="0080788F">
        <w:t>al</w:t>
      </w:r>
      <w:r w:rsidRPr="002567EB">
        <w:t xml:space="preserve"> resources </w:t>
      </w:r>
      <w:r>
        <w:t xml:space="preserve">perspective since the data </w:t>
      </w:r>
      <w:r w:rsidR="0080788F">
        <w:t xml:space="preserve">also </w:t>
      </w:r>
      <w:r>
        <w:t>contain</w:t>
      </w:r>
      <w:r w:rsidR="0080788F">
        <w:t>s</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1E48355D"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451" w:name="_Toc128685188"/>
      <w:bookmarkStart w:id="452" w:name="_Toc129028442"/>
      <w:bookmarkStart w:id="453" w:name="_Toc129029971"/>
      <w:bookmarkStart w:id="454" w:name="_Toc133417794"/>
      <w:bookmarkStart w:id="455" w:name="_Toc133482842"/>
      <w:r w:rsidRPr="00367470">
        <w:t>5.</w:t>
      </w:r>
      <w:r>
        <w:t>1.</w:t>
      </w:r>
      <w:r w:rsidR="006A47AA">
        <w:t>6</w:t>
      </w:r>
      <w:r>
        <w:t>.</w:t>
      </w:r>
      <w:r w:rsidRPr="00367470">
        <w:t>2.</w:t>
      </w:r>
      <w:r>
        <w:t>2</w:t>
      </w:r>
      <w:r w:rsidRPr="00367470">
        <w:tab/>
      </w:r>
      <w:r w:rsidRPr="001701D1">
        <w:t>Training</w:t>
      </w:r>
      <w:r>
        <w:t xml:space="preserve"> data effectiveness analytics</w:t>
      </w:r>
      <w:bookmarkEnd w:id="451"/>
      <w:bookmarkEnd w:id="452"/>
      <w:bookmarkEnd w:id="453"/>
      <w:bookmarkEnd w:id="454"/>
      <w:bookmarkEnd w:id="455"/>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456" w:name="_Toc128685189"/>
      <w:bookmarkStart w:id="457" w:name="_Toc129028443"/>
      <w:bookmarkStart w:id="458" w:name="_Toc129029972"/>
      <w:bookmarkStart w:id="459" w:name="_Toc133417795"/>
      <w:bookmarkStart w:id="460" w:name="_Toc133482843"/>
      <w:r w:rsidRPr="00687E68">
        <w:t>5.</w:t>
      </w:r>
      <w:r>
        <w:t>1.</w:t>
      </w:r>
      <w:r w:rsidR="006A47AA">
        <w:t>6</w:t>
      </w:r>
      <w:r>
        <w:t>.</w:t>
      </w:r>
      <w:r w:rsidRPr="00687E68">
        <w:rPr>
          <w:lang w:val="en-US"/>
        </w:rPr>
        <w:t>2.</w:t>
      </w:r>
      <w:r>
        <w:rPr>
          <w:lang w:val="en-US"/>
        </w:rPr>
        <w:t>3</w:t>
      </w:r>
      <w:r w:rsidRPr="00687E68">
        <w:tab/>
      </w:r>
      <w:bookmarkStart w:id="461" w:name="_Hlk131504512"/>
      <w:r w:rsidRPr="001701D1">
        <w:t>Measurement</w:t>
      </w:r>
      <w:r>
        <w:t xml:space="preserve"> data correlation </w:t>
      </w:r>
      <w:r w:rsidRPr="0092458D">
        <w:rPr>
          <w:lang w:val="en-IN"/>
        </w:rPr>
        <w:t xml:space="preserve">analytics </w:t>
      </w:r>
      <w:bookmarkEnd w:id="461"/>
      <w:r w:rsidRPr="00687E68">
        <w:t>for ML training</w:t>
      </w:r>
      <w:bookmarkEnd w:id="456"/>
      <w:bookmarkEnd w:id="457"/>
      <w:bookmarkEnd w:id="458"/>
      <w:bookmarkEnd w:id="459"/>
      <w:bookmarkEnd w:id="460"/>
    </w:p>
    <w:p w14:paraId="0C562070" w14:textId="58106142"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sidR="0080788F">
        <w:rPr>
          <w:lang w:val="en-IN"/>
        </w:rPr>
        <w:t>s</w:t>
      </w:r>
      <w:r>
        <w:rPr>
          <w:lang w:val="en-IN"/>
        </w:rPr>
        <w:t xml:space="preserve"> and some means are therefore necessary to optimise the data based on the correlation</w:t>
      </w:r>
      <w:r w:rsidRPr="0092458D">
        <w:rPr>
          <w:lang w:val="en-IN"/>
        </w:rPr>
        <w:t xml:space="preserve">. </w:t>
      </w:r>
      <w:bookmarkStart w:id="462" w:name="_Hlk131773558"/>
      <w:r w:rsidRPr="0092458D">
        <w:rPr>
          <w:lang w:val="en-IN"/>
        </w:rPr>
        <w:t xml:space="preserve">Hence there is a need to </w:t>
      </w:r>
      <w:r>
        <w:rPr>
          <w:lang w:val="en-IN"/>
        </w:rPr>
        <w:t>correlate the measurement data for ML training, such as</w:t>
      </w:r>
      <w:r w:rsidRPr="0092458D">
        <w:rPr>
          <w:lang w:val="en-IN"/>
        </w:rPr>
        <w:t>:</w:t>
      </w:r>
    </w:p>
    <w:bookmarkEnd w:id="462"/>
    <w:p w14:paraId="5F27241B" w14:textId="077008D5"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1D4B2187"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re-train the ML model re-training</w:t>
      </w:r>
      <w:r w:rsidRPr="00687E68">
        <w:t>.</w:t>
      </w:r>
    </w:p>
    <w:p w14:paraId="1F7CA007" w14:textId="1BFCFB6A" w:rsidR="000D1B43" w:rsidRPr="00367470" w:rsidRDefault="000D1B43" w:rsidP="00A577AE">
      <w:pPr>
        <w:pStyle w:val="Heading4"/>
      </w:pPr>
      <w:bookmarkStart w:id="463" w:name="_Toc128685190"/>
      <w:bookmarkStart w:id="464" w:name="_Toc129028444"/>
      <w:bookmarkStart w:id="465" w:name="_Toc129029973"/>
      <w:bookmarkStart w:id="466" w:name="_Toc133417796"/>
      <w:bookmarkStart w:id="467" w:name="_Toc133482844"/>
      <w:bookmarkEnd w:id="435"/>
      <w:r w:rsidRPr="00367470">
        <w:t>5.</w:t>
      </w:r>
      <w:r>
        <w:t>1.</w:t>
      </w:r>
      <w:r w:rsidR="006A47AA">
        <w:t>6</w:t>
      </w:r>
      <w:r w:rsidRPr="00367470">
        <w:t>.3</w:t>
      </w:r>
      <w:r w:rsidRPr="00367470">
        <w:tab/>
        <w:t>Potential requirements</w:t>
      </w:r>
      <w:bookmarkEnd w:id="463"/>
      <w:bookmarkEnd w:id="464"/>
      <w:bookmarkEnd w:id="465"/>
      <w:bookmarkEnd w:id="466"/>
      <w:bookmarkEnd w:id="467"/>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468" w:name="_Toc129028445"/>
      <w:bookmarkStart w:id="469" w:name="_Toc129029974"/>
      <w:bookmarkStart w:id="470" w:name="_Toc133417797"/>
      <w:bookmarkStart w:id="471" w:name="_Toc133482845"/>
      <w:r>
        <w:t>5.1.6</w:t>
      </w:r>
      <w:r>
        <w:rPr>
          <w:lang w:val="en-US"/>
        </w:rPr>
        <w:t>.</w:t>
      </w:r>
      <w:r>
        <w:t>4</w:t>
      </w:r>
      <w:r w:rsidRPr="00DE54AA">
        <w:tab/>
        <w:t>Possible solutions</w:t>
      </w:r>
      <w:bookmarkEnd w:id="468"/>
      <w:bookmarkEnd w:id="469"/>
      <w:bookmarkEnd w:id="470"/>
      <w:bookmarkEnd w:id="471"/>
    </w:p>
    <w:p w14:paraId="5CD071C9" w14:textId="23369FC7" w:rsidR="00A320E7" w:rsidRPr="00367470" w:rsidRDefault="00A320E7" w:rsidP="00A577AE">
      <w:pPr>
        <w:pStyle w:val="Heading5"/>
      </w:pPr>
      <w:bookmarkStart w:id="472" w:name="_Toc129028446"/>
      <w:bookmarkStart w:id="473" w:name="_Toc129029975"/>
      <w:bookmarkStart w:id="474" w:name="_Toc133417798"/>
      <w:bookmarkStart w:id="475" w:name="_Toc133482846"/>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472"/>
      <w:bookmarkEnd w:id="473"/>
      <w:bookmarkEnd w:id="474"/>
      <w:bookmarkEnd w:id="475"/>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476" w:name="_Toc129028447"/>
      <w:bookmarkStart w:id="477" w:name="_Toc129029976"/>
      <w:bookmarkStart w:id="478" w:name="_Toc133417799"/>
      <w:bookmarkStart w:id="479" w:name="_Toc133482847"/>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476"/>
      <w:bookmarkEnd w:id="477"/>
      <w:bookmarkEnd w:id="478"/>
      <w:bookmarkEnd w:id="479"/>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6651FF99"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2C77C53"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480" w:name="_Toc129028448"/>
      <w:bookmarkStart w:id="481" w:name="_Toc129029977"/>
      <w:bookmarkStart w:id="482" w:name="_Toc133417800"/>
      <w:bookmarkStart w:id="483" w:name="_Toc133482848"/>
      <w:r w:rsidRPr="00367470">
        <w:t>5.</w:t>
      </w:r>
      <w:r>
        <w:t>1.6</w:t>
      </w:r>
      <w:r w:rsidRPr="00367470">
        <w:t>.</w:t>
      </w:r>
      <w:r>
        <w:t>4</w:t>
      </w:r>
      <w:r w:rsidRPr="00367470">
        <w:t>.</w:t>
      </w:r>
      <w:r>
        <w:t>3</w:t>
      </w:r>
      <w:r w:rsidRPr="00367470">
        <w:tab/>
        <w:t xml:space="preserve"> </w:t>
      </w:r>
      <w:bookmarkStart w:id="484" w:name="_Hlk131603396"/>
      <w:r w:rsidR="00B04450">
        <w:t>P</w:t>
      </w:r>
      <w:r>
        <w:t>ossible solution for measurement</w:t>
      </w:r>
      <w:r>
        <w:rPr>
          <w:rFonts w:cs="Arial"/>
          <w:color w:val="000000"/>
        </w:rPr>
        <w:t xml:space="preserve"> data correlation analytics</w:t>
      </w:r>
      <w:bookmarkEnd w:id="480"/>
      <w:bookmarkEnd w:id="481"/>
      <w:bookmarkEnd w:id="482"/>
      <w:bookmarkEnd w:id="483"/>
      <w:r>
        <w:rPr>
          <w:rFonts w:cs="Arial"/>
          <w:color w:val="000000"/>
        </w:rPr>
        <w:t xml:space="preserve"> </w:t>
      </w:r>
      <w:bookmarkEnd w:id="484"/>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69F983FF" w:rsidR="00C46764" w:rsidRPr="000D6ACC" w:rsidRDefault="00C46764" w:rsidP="006A2844">
      <w:pPr>
        <w:pStyle w:val="TH"/>
      </w:pPr>
      <w:bookmarkStart w:id="485" w:name="_Ref104998238"/>
      <w:r w:rsidRPr="000D6ACC">
        <w:t>Figure 5.1.6.4.3-</w:t>
      </w:r>
      <w:r w:rsidRPr="000D6ACC">
        <w:fldChar w:fldCharType="begin"/>
      </w:r>
      <w:r w:rsidRPr="000D6ACC">
        <w:instrText>SEQ Figure \* ARABIC</w:instrText>
      </w:r>
      <w:r w:rsidRPr="000D6ACC">
        <w:fldChar w:fldCharType="separate"/>
      </w:r>
      <w:r w:rsidRPr="006A2844">
        <w:t>1</w:t>
      </w:r>
      <w:r w:rsidRPr="000D6ACC">
        <w:fldChar w:fldCharType="end"/>
      </w:r>
      <w:bookmarkEnd w:id="485"/>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486" w:name="_Toc129028449"/>
      <w:bookmarkStart w:id="487" w:name="_Toc129029978"/>
      <w:bookmarkStart w:id="488" w:name="_Toc133417801"/>
      <w:bookmarkStart w:id="489" w:name="_Toc133482849"/>
      <w:r>
        <w:t>5.1.6</w:t>
      </w:r>
      <w:r>
        <w:rPr>
          <w:lang w:val="en-US"/>
        </w:rPr>
        <w:t>.</w:t>
      </w:r>
      <w:r>
        <w:t>5</w:t>
      </w:r>
      <w:r w:rsidRPr="00DE54AA">
        <w:tab/>
      </w:r>
      <w:r>
        <w:t>Evaluation</w:t>
      </w:r>
      <w:bookmarkEnd w:id="486"/>
      <w:bookmarkEnd w:id="487"/>
      <w:bookmarkEnd w:id="488"/>
      <w:bookmarkEnd w:id="489"/>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3A7C700B"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490" w:name="_Toc128685191"/>
      <w:bookmarkStart w:id="491" w:name="_Toc129028450"/>
      <w:bookmarkStart w:id="492" w:name="_Toc129029979"/>
      <w:bookmarkStart w:id="493" w:name="_Toc133417802"/>
      <w:bookmarkStart w:id="494" w:name="_Toc133482850"/>
      <w:r w:rsidRPr="00555B68">
        <w:t>5.</w:t>
      </w:r>
      <w:r>
        <w:t>1.</w:t>
      </w:r>
      <w:r w:rsidR="006A47AA">
        <w:t>7</w:t>
      </w:r>
      <w:r w:rsidRPr="00555B68">
        <w:tab/>
        <w:t>ML context</w:t>
      </w:r>
      <w:bookmarkEnd w:id="490"/>
      <w:bookmarkEnd w:id="491"/>
      <w:bookmarkEnd w:id="492"/>
      <w:bookmarkEnd w:id="493"/>
      <w:bookmarkEnd w:id="494"/>
      <w:r w:rsidRPr="00555B68">
        <w:t xml:space="preserve"> </w:t>
      </w:r>
    </w:p>
    <w:p w14:paraId="7BEEE3B2" w14:textId="07C0F198" w:rsidR="00E65A46" w:rsidRPr="00555B68" w:rsidRDefault="00E65A46" w:rsidP="00A577AE">
      <w:pPr>
        <w:pStyle w:val="Heading4"/>
      </w:pPr>
      <w:bookmarkStart w:id="495" w:name="_Toc128685192"/>
      <w:bookmarkStart w:id="496" w:name="_Toc129028451"/>
      <w:bookmarkStart w:id="497" w:name="_Toc129029980"/>
      <w:bookmarkStart w:id="498" w:name="_Toc133417803"/>
      <w:bookmarkStart w:id="499" w:name="_Toc133482851"/>
      <w:r>
        <w:t>5.1.</w:t>
      </w:r>
      <w:r w:rsidR="006A47AA">
        <w:t>7</w:t>
      </w:r>
      <w:r>
        <w:t>.1</w:t>
      </w:r>
      <w:r w:rsidRPr="00555B68">
        <w:tab/>
        <w:t>Description</w:t>
      </w:r>
      <w:bookmarkEnd w:id="495"/>
      <w:bookmarkEnd w:id="496"/>
      <w:bookmarkEnd w:id="497"/>
      <w:bookmarkEnd w:id="498"/>
      <w:bookmarkEnd w:id="499"/>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500" w:name="_Toc128685193"/>
      <w:bookmarkStart w:id="501" w:name="_Toc129028452"/>
      <w:bookmarkStart w:id="502" w:name="_Toc129029981"/>
      <w:bookmarkStart w:id="503" w:name="_Toc133417804"/>
      <w:bookmarkStart w:id="504" w:name="_Toc133482852"/>
      <w:r>
        <w:t>5.1.</w:t>
      </w:r>
      <w:r w:rsidR="006A47AA">
        <w:t>7</w:t>
      </w:r>
      <w:r>
        <w:t>.2</w:t>
      </w:r>
      <w:r w:rsidRPr="00555B68">
        <w:tab/>
        <w:t>Use cases</w:t>
      </w:r>
      <w:bookmarkEnd w:id="500"/>
      <w:bookmarkEnd w:id="501"/>
      <w:bookmarkEnd w:id="502"/>
      <w:bookmarkEnd w:id="503"/>
      <w:bookmarkEnd w:id="504"/>
    </w:p>
    <w:p w14:paraId="09657788" w14:textId="32885B5E" w:rsidR="00E65A46" w:rsidRPr="00555B68" w:rsidRDefault="00E65A46" w:rsidP="00A577AE">
      <w:pPr>
        <w:pStyle w:val="Heading5"/>
      </w:pPr>
      <w:bookmarkStart w:id="505" w:name="_Toc128685194"/>
      <w:bookmarkStart w:id="506" w:name="_Toc129028453"/>
      <w:bookmarkStart w:id="507" w:name="_Toc129029982"/>
      <w:bookmarkStart w:id="508" w:name="_Toc133417805"/>
      <w:bookmarkStart w:id="509" w:name="_Toc133482853"/>
      <w:r w:rsidRPr="00555B68">
        <w:t>5.</w:t>
      </w:r>
      <w:r>
        <w:t>1.</w:t>
      </w:r>
      <w:r w:rsidR="006A47AA">
        <w:t>7</w:t>
      </w:r>
      <w:r>
        <w:t>.2.1</w:t>
      </w:r>
      <w:r w:rsidRPr="00555B68">
        <w:tab/>
        <w:t>ML context monitoring and reporting</w:t>
      </w:r>
      <w:bookmarkEnd w:id="505"/>
      <w:bookmarkEnd w:id="506"/>
      <w:bookmarkEnd w:id="507"/>
      <w:bookmarkEnd w:id="508"/>
      <w:bookmarkEnd w:id="509"/>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510" w:name="_Toc128685195"/>
      <w:bookmarkStart w:id="511" w:name="_Toc129028454"/>
      <w:bookmarkStart w:id="512" w:name="_Toc129029983"/>
      <w:bookmarkStart w:id="513" w:name="_Toc133417806"/>
      <w:bookmarkStart w:id="514" w:name="_Toc133482854"/>
      <w:r>
        <w:t>5.1.</w:t>
      </w:r>
      <w:r w:rsidR="006A47AA">
        <w:t>7</w:t>
      </w:r>
      <w:r>
        <w:t>.2.2</w:t>
      </w:r>
      <w:r>
        <w:tab/>
      </w:r>
      <w:r w:rsidRPr="001701D1">
        <w:t>Mobility</w:t>
      </w:r>
      <w:r w:rsidRPr="00F9401E">
        <w:t xml:space="preserve"> of ML Context</w:t>
      </w:r>
      <w:bookmarkEnd w:id="510"/>
      <w:bookmarkEnd w:id="511"/>
      <w:bookmarkEnd w:id="512"/>
      <w:bookmarkEnd w:id="513"/>
      <w:bookmarkEnd w:id="514"/>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515" w:name="_Toc128685196"/>
      <w:bookmarkStart w:id="516" w:name="_Toc129028455"/>
      <w:bookmarkStart w:id="517" w:name="_Toc129029984"/>
      <w:bookmarkStart w:id="518" w:name="_Toc133417807"/>
      <w:bookmarkStart w:id="519" w:name="_Toc133482855"/>
      <w:r>
        <w:t>5.1.</w:t>
      </w:r>
      <w:r w:rsidR="006A47AA">
        <w:t>7</w:t>
      </w:r>
      <w:r>
        <w:t>.2.3</w:t>
      </w:r>
      <w:r>
        <w:tab/>
      </w:r>
      <w:r w:rsidRPr="001701D1">
        <w:t>Standby</w:t>
      </w:r>
      <w:r>
        <w:t xml:space="preserve"> mode for ML </w:t>
      </w:r>
      <w:r w:rsidR="00D527AF">
        <w:t>entity</w:t>
      </w:r>
      <w:bookmarkEnd w:id="515"/>
      <w:bookmarkEnd w:id="516"/>
      <w:bookmarkEnd w:id="517"/>
      <w:bookmarkEnd w:id="518"/>
      <w:bookmarkEnd w:id="519"/>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52E31FF3"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6A2844">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2C9DFC0E"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520" w:name="_Toc128685197"/>
      <w:bookmarkStart w:id="521" w:name="_Toc129028456"/>
      <w:bookmarkStart w:id="522" w:name="_Toc129029985"/>
      <w:bookmarkStart w:id="523" w:name="_Toc133417808"/>
      <w:bookmarkStart w:id="524" w:name="_Toc133482856"/>
      <w:r>
        <w:t>5.1.</w:t>
      </w:r>
      <w:r w:rsidR="006A47AA">
        <w:t>7</w:t>
      </w:r>
      <w:r>
        <w:t>.3</w:t>
      </w:r>
      <w:r w:rsidRPr="003F4879">
        <w:tab/>
        <w:t>Potential requirements</w:t>
      </w:r>
      <w:bookmarkEnd w:id="520"/>
      <w:bookmarkEnd w:id="521"/>
      <w:bookmarkEnd w:id="522"/>
      <w:bookmarkEnd w:id="523"/>
      <w:bookmarkEnd w:id="524"/>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43DB67D9"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525" w:name="_Toc128685198"/>
      <w:bookmarkStart w:id="526" w:name="_Toc129028457"/>
      <w:bookmarkStart w:id="527" w:name="_Toc129029986"/>
      <w:bookmarkStart w:id="528" w:name="_Toc133417809"/>
      <w:bookmarkStart w:id="529" w:name="_Toc133482857"/>
      <w:r>
        <w:t>5.1.</w:t>
      </w:r>
      <w:r w:rsidR="006A47AA">
        <w:t>7</w:t>
      </w:r>
      <w:r>
        <w:t>.4</w:t>
      </w:r>
      <w:r w:rsidRPr="004536C6">
        <w:tab/>
        <w:t>Possible solutions</w:t>
      </w:r>
      <w:bookmarkEnd w:id="525"/>
      <w:bookmarkEnd w:id="526"/>
      <w:bookmarkEnd w:id="527"/>
      <w:bookmarkEnd w:id="528"/>
      <w:bookmarkEnd w:id="529"/>
    </w:p>
    <w:p w14:paraId="65DCD943" w14:textId="0DAAC999" w:rsidR="009B5351" w:rsidRDefault="00E65A46" w:rsidP="00A61D61">
      <w:pPr>
        <w:pStyle w:val="Heading5"/>
      </w:pPr>
      <w:bookmarkStart w:id="530" w:name="_Toc128685199"/>
      <w:bookmarkStart w:id="531" w:name="_Toc129028458"/>
      <w:bookmarkStart w:id="532" w:name="_Toc129029987"/>
      <w:bookmarkStart w:id="533" w:name="_Toc133417810"/>
      <w:bookmarkStart w:id="534" w:name="_Toc133482858"/>
      <w:r>
        <w:t>5</w:t>
      </w:r>
      <w:r w:rsidRPr="00DE54AA">
        <w:t>.</w:t>
      </w:r>
      <w:r>
        <w:t>1.</w:t>
      </w:r>
      <w:r w:rsidR="006A47AA">
        <w:t>7</w:t>
      </w:r>
      <w:r>
        <w:t>.4.1</w:t>
      </w:r>
      <w:r>
        <w:tab/>
      </w:r>
      <w:bookmarkEnd w:id="530"/>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531"/>
      <w:bookmarkEnd w:id="532"/>
      <w:bookmarkEnd w:id="533"/>
      <w:bookmarkEnd w:id="534"/>
    </w:p>
    <w:p w14:paraId="6487CD42" w14:textId="532BC39A"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535" w:name="_Toc128685200"/>
      <w:bookmarkStart w:id="536" w:name="_Toc129028459"/>
      <w:bookmarkStart w:id="537" w:name="_Toc129029988"/>
      <w:bookmarkStart w:id="538" w:name="_Toc133417811"/>
      <w:bookmarkStart w:id="539" w:name="_Toc133482859"/>
      <w:r>
        <w:t>5</w:t>
      </w:r>
      <w:r w:rsidRPr="00DE54AA">
        <w:t>.</w:t>
      </w:r>
      <w:r>
        <w:t>1.</w:t>
      </w:r>
      <w:r w:rsidR="006A47AA">
        <w:t>7</w:t>
      </w:r>
      <w:r>
        <w:t>.4.2</w:t>
      </w:r>
      <w:r>
        <w:tab/>
      </w:r>
      <w:bookmarkEnd w:id="535"/>
      <w:r w:rsidR="009B5351">
        <w:t xml:space="preserve">Mobility of </w:t>
      </w:r>
      <w:r w:rsidR="009B5351" w:rsidRPr="002C6B1A">
        <w:rPr>
          <w:rFonts w:ascii="Courier New" w:hAnsi="Courier New" w:cs="Courier New"/>
        </w:rPr>
        <w:t>MLContext</w:t>
      </w:r>
      <w:bookmarkEnd w:id="536"/>
      <w:bookmarkEnd w:id="537"/>
      <w:bookmarkEnd w:id="538"/>
      <w:bookmarkEnd w:id="539"/>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50FBC7A2"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540" w:name="_Toc128685201"/>
      <w:bookmarkStart w:id="541" w:name="_Toc129028460"/>
      <w:bookmarkStart w:id="542" w:name="_Toc129029989"/>
      <w:bookmarkStart w:id="543" w:name="_Toc133417812"/>
      <w:bookmarkStart w:id="544" w:name="_Toc133482860"/>
      <w:r>
        <w:t>5.1.</w:t>
      </w:r>
      <w:r w:rsidR="006A47AA">
        <w:t>7</w:t>
      </w:r>
      <w:r>
        <w:t>.5</w:t>
      </w:r>
      <w:r w:rsidRPr="00DE54AA">
        <w:tab/>
      </w:r>
      <w:r>
        <w:t>Evaluation</w:t>
      </w:r>
      <w:bookmarkEnd w:id="540"/>
      <w:bookmarkEnd w:id="541"/>
      <w:bookmarkEnd w:id="542"/>
      <w:bookmarkEnd w:id="543"/>
      <w:bookmarkEnd w:id="544"/>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545" w:name="_Toc128685202"/>
      <w:bookmarkStart w:id="546" w:name="_Toc129028461"/>
      <w:bookmarkStart w:id="547" w:name="_Toc129029990"/>
      <w:bookmarkStart w:id="548" w:name="_Toc133417813"/>
      <w:bookmarkStart w:id="549" w:name="_Toc133482861"/>
      <w:r w:rsidRPr="008F59BB">
        <w:t>5.</w:t>
      </w:r>
      <w:r>
        <w:t>1.</w:t>
      </w:r>
      <w:r w:rsidR="006A47AA">
        <w:t>8</w:t>
      </w:r>
      <w:r w:rsidRPr="008F59BB">
        <w:tab/>
        <w:t>ML</w:t>
      </w:r>
      <w:r>
        <w:t xml:space="preserve"> </w:t>
      </w:r>
      <w:bookmarkEnd w:id="545"/>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546"/>
      <w:bookmarkEnd w:id="547"/>
      <w:bookmarkEnd w:id="548"/>
      <w:bookmarkEnd w:id="549"/>
    </w:p>
    <w:p w14:paraId="2A8F88CD" w14:textId="281EF337" w:rsidR="00E65A46" w:rsidRPr="008F59BB" w:rsidRDefault="00E65A46" w:rsidP="00A577AE">
      <w:pPr>
        <w:pStyle w:val="Heading4"/>
      </w:pPr>
      <w:bookmarkStart w:id="550" w:name="_Toc128685203"/>
      <w:bookmarkStart w:id="551" w:name="_Toc129028462"/>
      <w:bookmarkStart w:id="552" w:name="_Toc129029991"/>
      <w:bookmarkStart w:id="553" w:name="_Toc133417814"/>
      <w:bookmarkStart w:id="554" w:name="_Toc133482862"/>
      <w:r w:rsidRPr="008F59BB">
        <w:t>5.</w:t>
      </w:r>
      <w:r>
        <w:t>1.</w:t>
      </w:r>
      <w:r w:rsidR="006A47AA">
        <w:t>8</w:t>
      </w:r>
      <w:r>
        <w:t>.1</w:t>
      </w:r>
      <w:r w:rsidRPr="008F59BB">
        <w:tab/>
        <w:t>Description</w:t>
      </w:r>
      <w:bookmarkEnd w:id="550"/>
      <w:bookmarkEnd w:id="551"/>
      <w:bookmarkEnd w:id="552"/>
      <w:bookmarkEnd w:id="553"/>
      <w:bookmarkEnd w:id="554"/>
    </w:p>
    <w:p w14:paraId="5F7FF2AB" w14:textId="66265FC6"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37D4033B"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555" w:name="_Toc128685204"/>
      <w:bookmarkStart w:id="556" w:name="_Toc129028463"/>
      <w:bookmarkStart w:id="557" w:name="_Toc129029992"/>
      <w:bookmarkStart w:id="558" w:name="_Toc133417815"/>
      <w:bookmarkStart w:id="559" w:name="_Toc133482863"/>
      <w:r w:rsidRPr="008F59BB">
        <w:t>5.</w:t>
      </w:r>
      <w:r>
        <w:t>1.</w:t>
      </w:r>
      <w:r w:rsidR="006A47AA">
        <w:t>8</w:t>
      </w:r>
      <w:r>
        <w:t>.2</w:t>
      </w:r>
      <w:r w:rsidRPr="008F59BB">
        <w:tab/>
        <w:t>Use cases</w:t>
      </w:r>
      <w:bookmarkEnd w:id="555"/>
      <w:bookmarkEnd w:id="556"/>
      <w:bookmarkEnd w:id="557"/>
      <w:bookmarkEnd w:id="558"/>
      <w:bookmarkEnd w:id="559"/>
    </w:p>
    <w:p w14:paraId="3358AA94" w14:textId="2B62C500" w:rsidR="00E65A46" w:rsidRPr="008F59BB" w:rsidRDefault="00E65A46" w:rsidP="00A577AE">
      <w:pPr>
        <w:pStyle w:val="Heading5"/>
        <w:rPr>
          <w:lang w:val="en-US"/>
        </w:rPr>
      </w:pPr>
      <w:bookmarkStart w:id="560" w:name="_Toc128685205"/>
      <w:bookmarkStart w:id="561" w:name="_Toc129028464"/>
      <w:bookmarkStart w:id="562" w:name="_Toc129029993"/>
      <w:bookmarkStart w:id="563" w:name="_Toc133417816"/>
      <w:bookmarkStart w:id="564" w:name="_Toc133482864"/>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560"/>
      <w:bookmarkEnd w:id="561"/>
      <w:bookmarkEnd w:id="562"/>
      <w:bookmarkEnd w:id="563"/>
      <w:bookmarkEnd w:id="564"/>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6A2844">
      <w:pPr>
        <w:jc w:val="center"/>
        <w:rPr>
          <w:lang w:val="en-US"/>
        </w:rPr>
      </w:pPr>
      <w:r w:rsidRPr="003F0468">
        <w:object w:dxaOrig="7367" w:dyaOrig="2220" w14:anchorId="57ABFE4A">
          <v:shape id="_x0000_i1027" type="#_x0000_t75" style="width:387pt;height:111pt" o:ole="">
            <v:imagedata r:id="rId22" o:title=""/>
          </v:shape>
          <o:OLEObject Type="Embed" ProgID="Visio.Drawing.15" ShapeID="_x0000_i1027" DrawAspect="Content" ObjectID="_1744097315" r:id="rId23"/>
        </w:object>
      </w:r>
    </w:p>
    <w:p w14:paraId="4446A528" w14:textId="5B8CCDD1" w:rsidR="00E65A46" w:rsidRDefault="00E65A46" w:rsidP="00E65A46">
      <w:pPr>
        <w:spacing w:line="264" w:lineRule="auto"/>
        <w:jc w:val="center"/>
        <w:rPr>
          <w:lang w:val="en-US"/>
        </w:rPr>
      </w:pPr>
    </w:p>
    <w:p w14:paraId="653ABFC7" w14:textId="04436364" w:rsidR="00E65A46" w:rsidRPr="00E95CA2" w:rsidRDefault="00E65A46" w:rsidP="006A2844">
      <w:pPr>
        <w:pStyle w:val="TH"/>
      </w:pPr>
      <w:r w:rsidRPr="00E95CA2">
        <w:t>Figure 5.</w:t>
      </w:r>
      <w:r w:rsidR="007B434C">
        <w:t>1.</w:t>
      </w:r>
      <w:r w:rsidR="006A47AA">
        <w:t>8</w:t>
      </w:r>
      <w:r w:rsidR="007B434C">
        <w:t>.2.1-1</w:t>
      </w:r>
      <w:r w:rsidRPr="00E95CA2">
        <w:t>: Request and reporting on AI/ML capabilities</w:t>
      </w:r>
      <w:r w:rsidR="003A0F83">
        <w:t>.</w:t>
      </w:r>
    </w:p>
    <w:p w14:paraId="19DC23BD" w14:textId="51CE15BE"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565" w:name="_Toc128685206"/>
      <w:bookmarkStart w:id="566" w:name="_Toc129028465"/>
      <w:bookmarkStart w:id="567" w:name="_Toc129029994"/>
      <w:bookmarkStart w:id="568" w:name="_Toc133417817"/>
      <w:bookmarkStart w:id="569" w:name="_Toc133482865"/>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565"/>
      <w:bookmarkEnd w:id="566"/>
      <w:bookmarkEnd w:id="567"/>
      <w:bookmarkEnd w:id="568"/>
      <w:bookmarkEnd w:id="569"/>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9pt" o:ole="">
            <v:imagedata r:id="rId24" o:title=""/>
          </v:shape>
          <o:OLEObject Type="Embed" ProgID="Visio.Drawing.15" ShapeID="_x0000_i1029" DrawAspect="Content" ObjectID="_1744097316" r:id="rId25"/>
        </w:object>
      </w:r>
    </w:p>
    <w:p w14:paraId="2A908D0B" w14:textId="2956BA6E" w:rsidR="00E65A46" w:rsidRPr="007B6C29" w:rsidRDefault="00E65A46" w:rsidP="006A2844">
      <w:pPr>
        <w:pStyle w:val="TH"/>
      </w:pPr>
      <w:r w:rsidRPr="007B6C29">
        <w:t xml:space="preserve">Figure </w:t>
      </w:r>
      <w:bookmarkStart w:id="570" w:name="_Hlk127535186"/>
      <w:r w:rsidRPr="007B6C29">
        <w:t>5.</w:t>
      </w:r>
      <w:r w:rsidR="002C06A5">
        <w:t>1.</w:t>
      </w:r>
      <w:r w:rsidR="006A47AA">
        <w:t>8</w:t>
      </w:r>
      <w:r w:rsidR="007B434C">
        <w:t>.2.2-1</w:t>
      </w:r>
      <w:bookmarkEnd w:id="570"/>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571" w:name="_Toc128685207"/>
      <w:bookmarkStart w:id="572" w:name="_Toc129028466"/>
      <w:bookmarkStart w:id="573" w:name="_Toc129029995"/>
      <w:bookmarkStart w:id="574" w:name="_Toc133417818"/>
      <w:bookmarkStart w:id="575" w:name="_Toc133482866"/>
      <w:r w:rsidRPr="008F59BB">
        <w:t>5.</w:t>
      </w:r>
      <w:r>
        <w:t>1.</w:t>
      </w:r>
      <w:r w:rsidR="006A47AA">
        <w:t>8</w:t>
      </w:r>
      <w:r>
        <w:t>.3</w:t>
      </w:r>
      <w:r w:rsidRPr="008F59BB">
        <w:tab/>
        <w:t>Potential requirements</w:t>
      </w:r>
      <w:bookmarkEnd w:id="571"/>
      <w:bookmarkEnd w:id="572"/>
      <w:bookmarkEnd w:id="573"/>
      <w:bookmarkEnd w:id="574"/>
      <w:bookmarkEnd w:id="575"/>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576" w:name="_Toc128685208"/>
      <w:bookmarkStart w:id="577" w:name="_Toc129028467"/>
      <w:bookmarkStart w:id="578" w:name="_Toc129029996"/>
      <w:bookmarkStart w:id="579" w:name="_Toc133417819"/>
      <w:bookmarkStart w:id="580" w:name="_Toc133482867"/>
      <w:r w:rsidRPr="008F59BB">
        <w:t>5.</w:t>
      </w:r>
      <w:r>
        <w:t>1.</w:t>
      </w:r>
      <w:r w:rsidR="006A47AA">
        <w:t>8</w:t>
      </w:r>
      <w:r>
        <w:t>.4</w:t>
      </w:r>
      <w:r w:rsidRPr="008F59BB">
        <w:tab/>
        <w:t>Possible solutions</w:t>
      </w:r>
      <w:bookmarkEnd w:id="576"/>
      <w:bookmarkEnd w:id="577"/>
      <w:bookmarkEnd w:id="578"/>
      <w:bookmarkEnd w:id="579"/>
      <w:bookmarkEnd w:id="580"/>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6A2503F8" w:rsidR="00E65A46" w:rsidRDefault="00E65A46" w:rsidP="00E65A46">
      <w:r>
        <w:t xml:space="preserve">The following solution (related to the workflow depicted in Figure </w:t>
      </w:r>
      <w:r w:rsidR="007B434C" w:rsidRPr="006A2844">
        <w:rPr>
          <w:bCs/>
        </w:rPr>
        <w:t>5.</w:t>
      </w:r>
      <w:r w:rsidR="004D71E9" w:rsidRPr="006A2844">
        <w:rPr>
          <w:bCs/>
        </w:rPr>
        <w:t>1.</w:t>
      </w:r>
      <w:r w:rsidR="002C06A5" w:rsidRPr="006A2844">
        <w:rPr>
          <w:bCs/>
        </w:rPr>
        <w:t>8</w:t>
      </w:r>
      <w:r w:rsidR="005E4D30" w:rsidRPr="006A2844">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29163B2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6A2844">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581" w:name="_Toc128685209"/>
      <w:bookmarkStart w:id="582" w:name="_Toc129028468"/>
      <w:bookmarkStart w:id="583" w:name="_Toc129029997"/>
      <w:bookmarkStart w:id="584" w:name="_Toc133417820"/>
      <w:bookmarkStart w:id="585" w:name="_Toc133482868"/>
      <w:r>
        <w:t>5.1.</w:t>
      </w:r>
      <w:r w:rsidR="006A47AA">
        <w:t>8</w:t>
      </w:r>
      <w:r>
        <w:t>.5</w:t>
      </w:r>
      <w:r>
        <w:tab/>
        <w:t>Evaluation</w:t>
      </w:r>
      <w:bookmarkEnd w:id="581"/>
      <w:bookmarkEnd w:id="582"/>
      <w:bookmarkEnd w:id="583"/>
      <w:bookmarkEnd w:id="584"/>
      <w:bookmarkEnd w:id="585"/>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586" w:name="_Toc128685210"/>
      <w:bookmarkStart w:id="587" w:name="_Toc129028469"/>
      <w:bookmarkStart w:id="588" w:name="_Toc129029998"/>
      <w:bookmarkStart w:id="589" w:name="_Toc133417821"/>
      <w:bookmarkStart w:id="590" w:name="_Toc133482869"/>
      <w:r w:rsidRPr="00E0568F">
        <w:t>5.</w:t>
      </w:r>
      <w:r>
        <w:t>1.</w:t>
      </w:r>
      <w:r w:rsidR="006A47AA">
        <w:t>9</w:t>
      </w:r>
      <w:r w:rsidRPr="00E0568F">
        <w:tab/>
        <w:t>AI/ML update management</w:t>
      </w:r>
      <w:bookmarkEnd w:id="586"/>
      <w:bookmarkEnd w:id="587"/>
      <w:bookmarkEnd w:id="588"/>
      <w:bookmarkEnd w:id="589"/>
      <w:bookmarkEnd w:id="590"/>
      <w:r w:rsidRPr="00E0568F">
        <w:t xml:space="preserve"> </w:t>
      </w:r>
    </w:p>
    <w:p w14:paraId="404884A5" w14:textId="187C0E72" w:rsidR="00EE19D6" w:rsidRPr="00E0568F" w:rsidRDefault="00EE19D6" w:rsidP="00A577AE">
      <w:pPr>
        <w:pStyle w:val="Heading4"/>
      </w:pPr>
      <w:bookmarkStart w:id="591" w:name="_Toc128685211"/>
      <w:bookmarkStart w:id="592" w:name="_Toc129028470"/>
      <w:bookmarkStart w:id="593" w:name="_Toc129029999"/>
      <w:bookmarkStart w:id="594" w:name="_Toc133417822"/>
      <w:bookmarkStart w:id="595" w:name="_Toc133482870"/>
      <w:r w:rsidRPr="00E0568F">
        <w:t>5.</w:t>
      </w:r>
      <w:r>
        <w:t>1.</w:t>
      </w:r>
      <w:r w:rsidR="006A47AA">
        <w:t>9</w:t>
      </w:r>
      <w:r>
        <w:t>.1</w:t>
      </w:r>
      <w:r w:rsidRPr="00E0568F">
        <w:tab/>
        <w:t>Description</w:t>
      </w:r>
      <w:bookmarkEnd w:id="591"/>
      <w:bookmarkEnd w:id="592"/>
      <w:bookmarkEnd w:id="593"/>
      <w:bookmarkEnd w:id="594"/>
      <w:bookmarkEnd w:id="595"/>
    </w:p>
    <w:p w14:paraId="39158037" w14:textId="54E81CE3"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3BD0CA09"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w:t>
      </w:r>
      <w:r w:rsidR="0080788F">
        <w:t xml:space="preserve"> in a</w:t>
      </w:r>
      <w:r w:rsidRPr="00E0568F">
        <w:t xml:space="preserve"> timely</w:t>
      </w:r>
      <w:r w:rsidR="0080788F">
        <w:t xml:space="preserve"> manner</w:t>
      </w:r>
      <w:r w:rsidRPr="00E0568F">
        <w:t xml:space="preserve">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596" w:name="_Toc128685212"/>
      <w:bookmarkStart w:id="597" w:name="_Toc129028471"/>
      <w:bookmarkStart w:id="598" w:name="_Toc129030000"/>
      <w:bookmarkStart w:id="599" w:name="_Toc133417823"/>
      <w:bookmarkStart w:id="600" w:name="_Toc133482871"/>
      <w:r w:rsidRPr="00E0568F">
        <w:t>5.</w:t>
      </w:r>
      <w:r>
        <w:t>1.</w:t>
      </w:r>
      <w:r w:rsidR="006A47AA">
        <w:t>9</w:t>
      </w:r>
      <w:r>
        <w:t>.2</w:t>
      </w:r>
      <w:r w:rsidRPr="00E0568F">
        <w:tab/>
        <w:t>Use cases</w:t>
      </w:r>
      <w:bookmarkEnd w:id="596"/>
      <w:bookmarkEnd w:id="597"/>
      <w:bookmarkEnd w:id="598"/>
      <w:bookmarkEnd w:id="599"/>
      <w:bookmarkEnd w:id="600"/>
    </w:p>
    <w:p w14:paraId="42697E07" w14:textId="4C635BD5" w:rsidR="00EE19D6" w:rsidRPr="00E0568F" w:rsidRDefault="00EE19D6" w:rsidP="00A577AE">
      <w:pPr>
        <w:pStyle w:val="Heading5"/>
        <w:rPr>
          <w:lang w:val="en-US"/>
        </w:rPr>
      </w:pPr>
      <w:bookmarkStart w:id="601" w:name="_Toc128685213"/>
      <w:bookmarkStart w:id="602" w:name="_Toc129028472"/>
      <w:bookmarkStart w:id="603" w:name="_Toc129030001"/>
      <w:bookmarkStart w:id="604" w:name="_Toc133417824"/>
      <w:bookmarkStart w:id="605" w:name="_Toc133482872"/>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601"/>
      <w:bookmarkEnd w:id="602"/>
      <w:bookmarkEnd w:id="603"/>
      <w:bookmarkEnd w:id="604"/>
      <w:bookmarkEnd w:id="605"/>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6A2844">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606" w:name="_Toc128685214"/>
      <w:bookmarkStart w:id="607" w:name="_Toc129028473"/>
      <w:bookmarkStart w:id="608" w:name="_Toc129030002"/>
      <w:bookmarkStart w:id="609" w:name="_Toc133417825"/>
      <w:bookmarkStart w:id="610" w:name="_Toc133482873"/>
      <w:r w:rsidRPr="00E0568F">
        <w:t>5.</w:t>
      </w:r>
      <w:r>
        <w:t>1.</w:t>
      </w:r>
      <w:r w:rsidR="006A47AA">
        <w:t>9</w:t>
      </w:r>
      <w:r>
        <w:t>.3</w:t>
      </w:r>
      <w:r w:rsidRPr="00E0568F">
        <w:tab/>
        <w:t>Potential requirements</w:t>
      </w:r>
      <w:bookmarkEnd w:id="606"/>
      <w:bookmarkEnd w:id="607"/>
      <w:bookmarkEnd w:id="608"/>
      <w:bookmarkEnd w:id="609"/>
      <w:bookmarkEnd w:id="610"/>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611" w:name="_Toc128685215"/>
      <w:bookmarkStart w:id="612" w:name="_Toc129028474"/>
      <w:bookmarkStart w:id="613" w:name="_Toc129030003"/>
      <w:bookmarkStart w:id="614" w:name="_Toc133417826"/>
      <w:bookmarkStart w:id="615" w:name="_Toc133482874"/>
      <w:r w:rsidRPr="00E0568F">
        <w:t>5.</w:t>
      </w:r>
      <w:r>
        <w:t>1.</w:t>
      </w:r>
      <w:r w:rsidR="006A47AA">
        <w:t>9</w:t>
      </w:r>
      <w:r>
        <w:t>.4</w:t>
      </w:r>
      <w:r w:rsidRPr="00E0568F">
        <w:tab/>
        <w:t>Possible solutions</w:t>
      </w:r>
      <w:bookmarkEnd w:id="611"/>
      <w:bookmarkEnd w:id="612"/>
      <w:bookmarkEnd w:id="613"/>
      <w:bookmarkEnd w:id="614"/>
      <w:bookmarkEnd w:id="615"/>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616" w:name="_Toc128685217"/>
      <w:bookmarkStart w:id="617" w:name="_Toc129028475"/>
      <w:bookmarkStart w:id="618" w:name="_Toc129030004"/>
      <w:bookmarkStart w:id="619" w:name="_Toc133417827"/>
      <w:bookmarkStart w:id="620" w:name="_Toc133482875"/>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616"/>
      <w:bookmarkEnd w:id="617"/>
      <w:bookmarkEnd w:id="618"/>
      <w:bookmarkEnd w:id="619"/>
      <w:bookmarkEnd w:id="620"/>
    </w:p>
    <w:p w14:paraId="01564D85" w14:textId="5DE498F2"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58"/>
    </w:p>
    <w:p w14:paraId="0CB789C5" w14:textId="257AAD32" w:rsidR="00007EDA" w:rsidRPr="009A079C" w:rsidRDefault="00007EDA" w:rsidP="00A577AE">
      <w:pPr>
        <w:pStyle w:val="Heading3"/>
      </w:pPr>
      <w:bookmarkStart w:id="621" w:name="_Toc127218991"/>
      <w:bookmarkStart w:id="622" w:name="_Toc128685218"/>
      <w:bookmarkStart w:id="623" w:name="_Toc129028476"/>
      <w:bookmarkStart w:id="624" w:name="_Toc129030005"/>
      <w:bookmarkStart w:id="625" w:name="_Toc133417828"/>
      <w:bookmarkStart w:id="626" w:name="_Toc133482876"/>
      <w:bookmarkStart w:id="627" w:name="_Hlk128656888"/>
      <w:r w:rsidRPr="009A079C">
        <w:t>5.</w:t>
      </w:r>
      <w:r w:rsidRPr="009A079C">
        <w:rPr>
          <w:lang w:val="en-US"/>
        </w:rPr>
        <w:t>1.1</w:t>
      </w:r>
      <w:r>
        <w:rPr>
          <w:lang w:val="en-US"/>
        </w:rPr>
        <w:t>0</w:t>
      </w:r>
      <w:r w:rsidRPr="009A079C">
        <w:tab/>
      </w:r>
      <w:r w:rsidRPr="009A079C">
        <w:rPr>
          <w:lang w:val="en-US"/>
        </w:rPr>
        <w:t>Performance evaluation</w:t>
      </w:r>
      <w:bookmarkEnd w:id="621"/>
      <w:r w:rsidRPr="009A079C">
        <w:rPr>
          <w:lang w:val="en-US"/>
        </w:rPr>
        <w:t xml:space="preserve"> for ML training</w:t>
      </w:r>
      <w:bookmarkEnd w:id="622"/>
      <w:bookmarkEnd w:id="623"/>
      <w:bookmarkEnd w:id="624"/>
      <w:bookmarkEnd w:id="625"/>
      <w:bookmarkEnd w:id="626"/>
    </w:p>
    <w:p w14:paraId="782CF14D" w14:textId="149E81E6" w:rsidR="00007EDA" w:rsidRPr="009A079C" w:rsidRDefault="00007EDA" w:rsidP="00A577AE">
      <w:pPr>
        <w:pStyle w:val="Heading4"/>
      </w:pPr>
      <w:bookmarkStart w:id="628" w:name="_Toc127218992"/>
      <w:bookmarkStart w:id="629" w:name="_Toc128685219"/>
      <w:bookmarkStart w:id="630" w:name="_Toc129028477"/>
      <w:bookmarkStart w:id="631" w:name="_Toc129030006"/>
      <w:bookmarkStart w:id="632" w:name="_Toc133417829"/>
      <w:bookmarkStart w:id="633" w:name="_Toc133482877"/>
      <w:r w:rsidRPr="009A079C">
        <w:t>5.1.1</w:t>
      </w:r>
      <w:r>
        <w:t>0</w:t>
      </w:r>
      <w:r w:rsidRPr="009A079C">
        <w:t>.1</w:t>
      </w:r>
      <w:r w:rsidRPr="009A079C">
        <w:tab/>
        <w:t>Description</w:t>
      </w:r>
      <w:bookmarkEnd w:id="628"/>
      <w:bookmarkEnd w:id="629"/>
      <w:bookmarkEnd w:id="630"/>
      <w:bookmarkEnd w:id="631"/>
      <w:bookmarkEnd w:id="632"/>
      <w:bookmarkEnd w:id="633"/>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634" w:name="_Toc127218993"/>
      <w:bookmarkStart w:id="635" w:name="_Toc128685220"/>
      <w:bookmarkStart w:id="636" w:name="_Toc129028478"/>
      <w:bookmarkStart w:id="637" w:name="_Toc129030007"/>
      <w:bookmarkStart w:id="638" w:name="_Toc133417830"/>
      <w:bookmarkStart w:id="639" w:name="_Toc133482878"/>
      <w:r w:rsidRPr="009A079C">
        <w:t>5.1.1</w:t>
      </w:r>
      <w:r>
        <w:t>0</w:t>
      </w:r>
      <w:r w:rsidRPr="009A079C">
        <w:t>.2</w:t>
      </w:r>
      <w:r w:rsidRPr="009A079C">
        <w:tab/>
        <w:t>Use cases</w:t>
      </w:r>
      <w:bookmarkEnd w:id="634"/>
      <w:bookmarkEnd w:id="635"/>
      <w:bookmarkEnd w:id="636"/>
      <w:bookmarkEnd w:id="637"/>
      <w:bookmarkEnd w:id="638"/>
      <w:bookmarkEnd w:id="639"/>
    </w:p>
    <w:p w14:paraId="3F59FDE5" w14:textId="15E61767" w:rsidR="00007EDA" w:rsidRPr="009A079C" w:rsidRDefault="00007EDA" w:rsidP="00A577AE">
      <w:pPr>
        <w:pStyle w:val="Heading5"/>
        <w:rPr>
          <w:lang w:val="en-US"/>
        </w:rPr>
      </w:pPr>
      <w:bookmarkStart w:id="640" w:name="_Toc127218994"/>
      <w:bookmarkStart w:id="641" w:name="_Toc128685221"/>
      <w:bookmarkStart w:id="642" w:name="_Toc129028479"/>
      <w:bookmarkStart w:id="643" w:name="_Toc129030008"/>
      <w:bookmarkStart w:id="644" w:name="_Toc133417831"/>
      <w:bookmarkStart w:id="645" w:name="_Toc133482879"/>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640"/>
      <w:bookmarkEnd w:id="641"/>
      <w:bookmarkEnd w:id="642"/>
      <w:bookmarkEnd w:id="643"/>
      <w:bookmarkEnd w:id="644"/>
      <w:bookmarkEnd w:id="645"/>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646" w:name="_Toc127218995"/>
      <w:bookmarkStart w:id="647" w:name="_Toc128685222"/>
      <w:bookmarkStart w:id="648" w:name="_Toc129028480"/>
      <w:bookmarkStart w:id="649" w:name="_Toc129030009"/>
      <w:bookmarkStart w:id="650" w:name="_Toc133417832"/>
      <w:bookmarkStart w:id="651" w:name="_Toc133482880"/>
      <w:r w:rsidRPr="009A079C">
        <w:t>5.1.1</w:t>
      </w:r>
      <w:r>
        <w:t>0</w:t>
      </w:r>
      <w:r w:rsidRPr="009A079C">
        <w:t>.2.2</w:t>
      </w:r>
      <w:r w:rsidRPr="009A079C">
        <w:tab/>
        <w:t>Monitoring and control of AI/ML behavior</w:t>
      </w:r>
      <w:bookmarkEnd w:id="646"/>
      <w:bookmarkEnd w:id="647"/>
      <w:bookmarkEnd w:id="648"/>
      <w:bookmarkEnd w:id="649"/>
      <w:bookmarkEnd w:id="650"/>
      <w:bookmarkEnd w:id="651"/>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25CC59CD"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B9DD7CE"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652" w:name="_Toc127218998"/>
      <w:bookmarkStart w:id="653" w:name="_Toc128685223"/>
      <w:bookmarkStart w:id="654" w:name="_Toc129028481"/>
      <w:bookmarkStart w:id="655" w:name="_Toc129030010"/>
      <w:bookmarkStart w:id="656" w:name="_Toc133417833"/>
      <w:bookmarkStart w:id="657" w:name="_Toc133482881"/>
      <w:bookmarkStart w:id="658" w:name="_Hlk127288647"/>
      <w:r w:rsidRPr="009A079C">
        <w:t>5.1.1</w:t>
      </w:r>
      <w:r>
        <w:t>0</w:t>
      </w:r>
      <w:r w:rsidRPr="009A079C">
        <w:t>.2.</w:t>
      </w:r>
      <w:r>
        <w:t>3</w:t>
      </w:r>
      <w:r w:rsidRPr="009A079C">
        <w:tab/>
        <w:t>ML entity performance indicators query and selection</w:t>
      </w:r>
      <w:bookmarkEnd w:id="652"/>
      <w:r w:rsidRPr="009A079C">
        <w:t xml:space="preserve"> </w:t>
      </w:r>
      <w:bookmarkStart w:id="659" w:name="_Hlk127281797"/>
      <w:r w:rsidRPr="009A079C">
        <w:t>for ML training/testing</w:t>
      </w:r>
      <w:bookmarkEnd w:id="653"/>
      <w:bookmarkEnd w:id="654"/>
      <w:bookmarkEnd w:id="655"/>
      <w:bookmarkEnd w:id="656"/>
      <w:bookmarkEnd w:id="657"/>
      <w:bookmarkEnd w:id="659"/>
    </w:p>
    <w:p w14:paraId="16B07206" w14:textId="22559B52"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49346631"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660" w:name="_Toc127218999"/>
      <w:bookmarkStart w:id="661" w:name="_Toc128685224"/>
      <w:bookmarkStart w:id="662" w:name="_Toc129028482"/>
      <w:bookmarkStart w:id="663" w:name="_Toc129030011"/>
      <w:bookmarkStart w:id="664" w:name="_Toc133417834"/>
      <w:bookmarkStart w:id="665" w:name="_Toc133482882"/>
      <w:r w:rsidRPr="009A079C">
        <w:t>5.1.1</w:t>
      </w:r>
      <w:r>
        <w:t>0</w:t>
      </w:r>
      <w:r w:rsidRPr="009A079C">
        <w:t>.2.</w:t>
      </w:r>
      <w:r>
        <w:t>4</w:t>
      </w:r>
      <w:r w:rsidRPr="009A079C">
        <w:tab/>
        <w:t>ML entity performance indicators selection based on MnS consumer policy</w:t>
      </w:r>
      <w:bookmarkEnd w:id="660"/>
      <w:r w:rsidRPr="009A079C">
        <w:t xml:space="preserve"> for ML training/testing</w:t>
      </w:r>
      <w:bookmarkEnd w:id="661"/>
      <w:bookmarkEnd w:id="662"/>
      <w:bookmarkEnd w:id="663"/>
      <w:bookmarkEnd w:id="664"/>
      <w:bookmarkEnd w:id="665"/>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3219C06F"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666" w:name="_Toc127219000"/>
      <w:bookmarkStart w:id="667" w:name="_Toc128685225"/>
      <w:bookmarkStart w:id="668" w:name="_Toc129028483"/>
      <w:bookmarkStart w:id="669" w:name="_Toc129030012"/>
      <w:bookmarkStart w:id="670" w:name="_Toc133417835"/>
      <w:bookmarkStart w:id="671" w:name="_Toc133482883"/>
      <w:bookmarkEnd w:id="658"/>
      <w:r>
        <w:t>5.</w:t>
      </w:r>
      <w:r>
        <w:rPr>
          <w:lang w:val="en-US"/>
        </w:rPr>
        <w:t>1.10.3</w:t>
      </w:r>
      <w:r>
        <w:tab/>
        <w:t>Potential requirements</w:t>
      </w:r>
      <w:bookmarkEnd w:id="666"/>
      <w:bookmarkEnd w:id="667"/>
      <w:bookmarkEnd w:id="668"/>
      <w:bookmarkEnd w:id="669"/>
      <w:bookmarkEnd w:id="670"/>
      <w:bookmarkEnd w:id="671"/>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672" w:name="_Toc127219001"/>
      <w:bookmarkStart w:id="673" w:name="_Toc128685226"/>
      <w:bookmarkStart w:id="674" w:name="_Toc129028484"/>
      <w:bookmarkStart w:id="675" w:name="_Toc129030013"/>
      <w:bookmarkStart w:id="676" w:name="_Toc133417836"/>
      <w:bookmarkStart w:id="677" w:name="_Toc133482884"/>
      <w:bookmarkStart w:id="678" w:name="_Hlk127296624"/>
      <w:r w:rsidRPr="009A079C">
        <w:t>5.</w:t>
      </w:r>
      <w:r w:rsidRPr="009A079C">
        <w:rPr>
          <w:lang w:val="en-US"/>
        </w:rPr>
        <w:t>1.1</w:t>
      </w:r>
      <w:r>
        <w:rPr>
          <w:lang w:val="en-US"/>
        </w:rPr>
        <w:t>0</w:t>
      </w:r>
      <w:r w:rsidRPr="009A079C">
        <w:rPr>
          <w:lang w:val="en-US"/>
        </w:rPr>
        <w:t>.4</w:t>
      </w:r>
      <w:r w:rsidRPr="009A079C">
        <w:tab/>
        <w:t>Possible solutions</w:t>
      </w:r>
      <w:bookmarkEnd w:id="672"/>
      <w:bookmarkEnd w:id="673"/>
      <w:bookmarkEnd w:id="674"/>
      <w:bookmarkEnd w:id="675"/>
      <w:bookmarkEnd w:id="676"/>
      <w:bookmarkEnd w:id="677"/>
    </w:p>
    <w:p w14:paraId="4EB03841" w14:textId="20F83F2A" w:rsidR="00007EDA" w:rsidRPr="009A079C" w:rsidRDefault="00007EDA" w:rsidP="00A577AE">
      <w:pPr>
        <w:pStyle w:val="Heading5"/>
        <w:rPr>
          <w:lang w:val="en-US"/>
        </w:rPr>
      </w:pPr>
      <w:bookmarkStart w:id="679" w:name="_Toc127219002"/>
      <w:bookmarkStart w:id="680" w:name="_Toc128685227"/>
      <w:bookmarkStart w:id="681" w:name="_Toc129028485"/>
      <w:bookmarkStart w:id="682" w:name="_Toc129030014"/>
      <w:bookmarkStart w:id="683" w:name="_Toc133417837"/>
      <w:bookmarkStart w:id="684" w:name="_Toc133482885"/>
      <w:bookmarkEnd w:id="678"/>
      <w:r w:rsidRPr="009A079C">
        <w:t>5.1.1</w:t>
      </w:r>
      <w:r>
        <w:t>0</w:t>
      </w:r>
      <w:r w:rsidRPr="009A079C">
        <w:t>.4.1</w:t>
      </w:r>
      <w:r w:rsidRPr="009A079C">
        <w:tab/>
      </w:r>
      <w:bookmarkStart w:id="685" w:name="_Hlk131664119"/>
      <w:r w:rsidR="0023556E">
        <w:t>Possible</w:t>
      </w:r>
      <w:r w:rsidR="0023556E" w:rsidRPr="009A079C">
        <w:t xml:space="preserve"> </w:t>
      </w:r>
      <w:bookmarkEnd w:id="685"/>
      <w:r w:rsidRPr="009A079C">
        <w:t xml:space="preserve">solutions for </w:t>
      </w:r>
      <w:r w:rsidRPr="009A079C">
        <w:rPr>
          <w:lang w:val="en-US"/>
        </w:rPr>
        <w:t>performance indicator selection for ML model training</w:t>
      </w:r>
      <w:bookmarkEnd w:id="679"/>
      <w:bookmarkEnd w:id="680"/>
      <w:bookmarkEnd w:id="681"/>
      <w:bookmarkEnd w:id="682"/>
      <w:bookmarkEnd w:id="683"/>
      <w:bookmarkEnd w:id="684"/>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6E9BE3C1" w:rsidR="00007EDA" w:rsidRPr="009A079C" w:rsidRDefault="00007EDA" w:rsidP="00A577AE">
      <w:pPr>
        <w:pStyle w:val="Heading5"/>
        <w:rPr>
          <w:b/>
          <w:bCs/>
        </w:rPr>
      </w:pPr>
      <w:bookmarkStart w:id="686" w:name="_Toc127219003"/>
      <w:bookmarkStart w:id="687" w:name="_Toc128685228"/>
      <w:bookmarkStart w:id="688" w:name="_Toc129028486"/>
      <w:bookmarkStart w:id="689" w:name="_Toc129030015"/>
      <w:bookmarkStart w:id="690" w:name="_Toc133417838"/>
      <w:bookmarkStart w:id="691" w:name="_Toc133482886"/>
      <w:r w:rsidRPr="009A079C">
        <w:t>5.1.1</w:t>
      </w:r>
      <w:r>
        <w:t>0</w:t>
      </w:r>
      <w:r w:rsidRPr="009A079C">
        <w:t>.4.2</w:t>
      </w:r>
      <w:r w:rsidRPr="009A079C">
        <w:tab/>
      </w:r>
      <w:r w:rsidR="0023556E">
        <w:t>Possible</w:t>
      </w:r>
      <w:r w:rsidRPr="009A079C">
        <w:t xml:space="preserve"> solutions for monitoring and control of AI/ML behavior</w:t>
      </w:r>
      <w:bookmarkEnd w:id="686"/>
      <w:bookmarkEnd w:id="687"/>
      <w:bookmarkEnd w:id="688"/>
      <w:bookmarkEnd w:id="689"/>
      <w:bookmarkEnd w:id="690"/>
      <w:bookmarkEnd w:id="691"/>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6D7D5779"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7C91C09A" w:rsidR="00007EDA" w:rsidRDefault="00007EDA" w:rsidP="00A577AE">
      <w:pPr>
        <w:pStyle w:val="Heading5"/>
        <w:rPr>
          <w:lang w:val="en-US"/>
        </w:rPr>
      </w:pPr>
      <w:bookmarkStart w:id="692" w:name="_Toc127219006"/>
      <w:bookmarkStart w:id="693" w:name="_Toc128685229"/>
      <w:bookmarkStart w:id="694" w:name="_Toc129028487"/>
      <w:bookmarkStart w:id="695" w:name="_Toc129030016"/>
      <w:bookmarkStart w:id="696" w:name="_Toc133417839"/>
      <w:bookmarkStart w:id="697" w:name="_Toc133482887"/>
      <w:r>
        <w:t>5.1.10.4.3</w:t>
      </w:r>
      <w:r>
        <w:tab/>
      </w:r>
      <w:r w:rsidR="0023556E" w:rsidRPr="0023556E">
        <w:t>Possible</w:t>
      </w:r>
      <w:r>
        <w:t xml:space="preserve"> solutions for ML entity performance indicators query and selection</w:t>
      </w:r>
      <w:bookmarkEnd w:id="692"/>
      <w:bookmarkEnd w:id="693"/>
      <w:bookmarkEnd w:id="694"/>
      <w:bookmarkEnd w:id="695"/>
      <w:bookmarkEnd w:id="696"/>
      <w:bookmarkEnd w:id="697"/>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7E96D9B0" w:rsidR="00007EDA" w:rsidRDefault="00007EDA" w:rsidP="00A577AE">
      <w:pPr>
        <w:pStyle w:val="Heading5"/>
        <w:rPr>
          <w:lang w:val="en-US"/>
        </w:rPr>
      </w:pPr>
      <w:bookmarkStart w:id="698" w:name="_Toc127219007"/>
      <w:bookmarkStart w:id="699" w:name="_Toc128685230"/>
      <w:bookmarkStart w:id="700" w:name="_Toc129028488"/>
      <w:bookmarkStart w:id="701" w:name="_Toc129030017"/>
      <w:bookmarkStart w:id="702" w:name="_Toc133417840"/>
      <w:bookmarkStart w:id="703" w:name="_Toc133482888"/>
      <w:r>
        <w:t>5.1.10.4.4</w:t>
      </w:r>
      <w:r>
        <w:tab/>
      </w:r>
      <w:r w:rsidR="0023556E" w:rsidRPr="0023556E">
        <w:t>Possible</w:t>
      </w:r>
      <w:r>
        <w:t xml:space="preserve"> solutions for policy-based </w:t>
      </w:r>
      <w:r>
        <w:rPr>
          <w:lang w:val="en-US"/>
        </w:rPr>
        <w:t>performance indicator selection</w:t>
      </w:r>
      <w:bookmarkEnd w:id="698"/>
      <w:bookmarkEnd w:id="699"/>
      <w:bookmarkEnd w:id="700"/>
      <w:bookmarkEnd w:id="701"/>
      <w:bookmarkEnd w:id="702"/>
      <w:bookmarkEnd w:id="703"/>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704" w:name="_Toc127219008"/>
      <w:bookmarkStart w:id="705" w:name="_Toc128685231"/>
      <w:bookmarkStart w:id="706" w:name="_Toc129028489"/>
      <w:bookmarkStart w:id="707" w:name="_Toc129030018"/>
      <w:bookmarkStart w:id="708" w:name="_Toc133417841"/>
      <w:bookmarkStart w:id="709" w:name="_Toc133482889"/>
      <w:r>
        <w:t>5.1</w:t>
      </w:r>
      <w:r>
        <w:rPr>
          <w:lang w:val="en-US"/>
        </w:rPr>
        <w:t>.10.</w:t>
      </w:r>
      <w:r>
        <w:t>5</w:t>
      </w:r>
      <w:r>
        <w:tab/>
        <w:t>Evaluation</w:t>
      </w:r>
      <w:bookmarkEnd w:id="704"/>
      <w:bookmarkEnd w:id="705"/>
      <w:bookmarkEnd w:id="706"/>
      <w:bookmarkEnd w:id="707"/>
      <w:bookmarkEnd w:id="708"/>
      <w:bookmarkEnd w:id="709"/>
    </w:p>
    <w:p w14:paraId="483F0AB6" w14:textId="7C2A3DFA"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710" w:name="_Toc128685232"/>
      <w:bookmarkStart w:id="711" w:name="_Toc129028490"/>
      <w:bookmarkStart w:id="712" w:name="_Toc129030019"/>
      <w:bookmarkStart w:id="713" w:name="_Toc133417842"/>
      <w:bookmarkStart w:id="714" w:name="_Toc133482890"/>
      <w:bookmarkEnd w:id="627"/>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710"/>
      <w:bookmarkEnd w:id="711"/>
      <w:bookmarkEnd w:id="712"/>
      <w:bookmarkEnd w:id="713"/>
      <w:bookmarkEnd w:id="714"/>
    </w:p>
    <w:p w14:paraId="1E7A4594" w14:textId="415964AE" w:rsidR="00926616" w:rsidRPr="00BA6008" w:rsidRDefault="00926616" w:rsidP="00A577AE">
      <w:pPr>
        <w:pStyle w:val="Heading4"/>
        <w:rPr>
          <w:lang w:val="fr-FR" w:eastAsia="ko-KR"/>
        </w:rPr>
      </w:pPr>
      <w:bookmarkStart w:id="715" w:name="_Toc128685233"/>
      <w:bookmarkStart w:id="716" w:name="_Toc129028491"/>
      <w:bookmarkStart w:id="717" w:name="_Toc129030020"/>
      <w:bookmarkStart w:id="718" w:name="_Toc133417843"/>
      <w:bookmarkStart w:id="719" w:name="_Toc133482891"/>
      <w:r w:rsidRPr="00BA6008">
        <w:rPr>
          <w:lang w:val="fr-FR" w:eastAsia="ko-KR"/>
        </w:rPr>
        <w:t>5.</w:t>
      </w:r>
      <w:r>
        <w:rPr>
          <w:lang w:val="fr-FR" w:eastAsia="ko-KR"/>
        </w:rPr>
        <w:t>1.11.1</w:t>
      </w:r>
      <w:r w:rsidRPr="00BA6008">
        <w:rPr>
          <w:lang w:val="fr-FR" w:eastAsia="ko-KR"/>
        </w:rPr>
        <w:tab/>
        <w:t>Description</w:t>
      </w:r>
      <w:bookmarkEnd w:id="715"/>
      <w:bookmarkEnd w:id="716"/>
      <w:bookmarkEnd w:id="717"/>
      <w:bookmarkEnd w:id="718"/>
      <w:bookmarkEnd w:id="719"/>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2A87892F"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720" w:name="_Toc128685234"/>
      <w:bookmarkStart w:id="721" w:name="_Toc129028492"/>
      <w:bookmarkStart w:id="722" w:name="_Toc129030021"/>
      <w:bookmarkStart w:id="723" w:name="_Toc133417844"/>
      <w:bookmarkStart w:id="724" w:name="_Toc133482892"/>
      <w:r>
        <w:rPr>
          <w:lang w:eastAsia="ko-KR"/>
        </w:rPr>
        <w:t>5.1.11.2</w:t>
      </w:r>
      <w:r>
        <w:rPr>
          <w:lang w:eastAsia="ko-KR"/>
        </w:rPr>
        <w:tab/>
        <w:t>Use cases</w:t>
      </w:r>
      <w:bookmarkEnd w:id="720"/>
      <w:bookmarkEnd w:id="721"/>
      <w:bookmarkEnd w:id="722"/>
      <w:bookmarkEnd w:id="723"/>
      <w:bookmarkEnd w:id="724"/>
    </w:p>
    <w:p w14:paraId="137CF97D" w14:textId="28956AB5" w:rsidR="00926616" w:rsidRDefault="00926616" w:rsidP="00A577AE">
      <w:pPr>
        <w:pStyle w:val="Heading5"/>
      </w:pPr>
      <w:bookmarkStart w:id="725" w:name="_Toc128685235"/>
      <w:bookmarkStart w:id="726" w:name="_Toc129028493"/>
      <w:bookmarkStart w:id="727" w:name="_Toc129030022"/>
      <w:bookmarkStart w:id="728" w:name="_Toc133417845"/>
      <w:bookmarkStart w:id="729" w:name="_Toc133482893"/>
      <w:r>
        <w:t>5.1.11.2.1</w:t>
      </w:r>
      <w:r>
        <w:tab/>
        <w:t xml:space="preserve">Control of </w:t>
      </w:r>
      <w:r>
        <w:rPr>
          <w:rFonts w:hint="eastAsia"/>
          <w:lang w:eastAsia="zh-CN"/>
        </w:rPr>
        <w:t>produ</w:t>
      </w:r>
      <w:r>
        <w:t>cer-initiated ML training</w:t>
      </w:r>
      <w:bookmarkEnd w:id="725"/>
      <w:bookmarkEnd w:id="726"/>
      <w:bookmarkEnd w:id="727"/>
      <w:bookmarkEnd w:id="728"/>
      <w:bookmarkEnd w:id="729"/>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730" w:name="_Toc128685236"/>
      <w:bookmarkStart w:id="731" w:name="_Toc129028494"/>
      <w:bookmarkStart w:id="732" w:name="_Toc129030023"/>
      <w:bookmarkStart w:id="733" w:name="_Toc133417846"/>
      <w:bookmarkStart w:id="734" w:name="_Toc133482894"/>
      <w:r>
        <w:t>5.1.11.3</w:t>
      </w:r>
      <w:r>
        <w:tab/>
        <w:t>Potential requirements</w:t>
      </w:r>
      <w:bookmarkEnd w:id="730"/>
      <w:bookmarkEnd w:id="731"/>
      <w:bookmarkEnd w:id="732"/>
      <w:bookmarkEnd w:id="733"/>
      <w:bookmarkEnd w:id="734"/>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735" w:name="_Toc128685237"/>
      <w:bookmarkStart w:id="736" w:name="_Toc129028495"/>
      <w:bookmarkStart w:id="737" w:name="_Toc129030024"/>
      <w:bookmarkStart w:id="738" w:name="_Toc133417847"/>
      <w:bookmarkStart w:id="739" w:name="_Toc133482895"/>
      <w:r>
        <w:t>5.1.11.4</w:t>
      </w:r>
      <w:r>
        <w:tab/>
        <w:t>Possible solutions</w:t>
      </w:r>
      <w:bookmarkEnd w:id="735"/>
      <w:bookmarkEnd w:id="736"/>
      <w:bookmarkEnd w:id="737"/>
      <w:bookmarkEnd w:id="738"/>
      <w:bookmarkEnd w:id="739"/>
    </w:p>
    <w:p w14:paraId="094C8398" w14:textId="28C5E812" w:rsidR="00AD1B90" w:rsidRDefault="00AD1B90" w:rsidP="00A577AE">
      <w:pPr>
        <w:pStyle w:val="Heading5"/>
      </w:pPr>
      <w:bookmarkStart w:id="740" w:name="_Toc129028496"/>
      <w:bookmarkStart w:id="741" w:name="_Toc129030025"/>
      <w:bookmarkStart w:id="742" w:name="_Toc133417848"/>
      <w:bookmarkStart w:id="743" w:name="_Toc133482896"/>
      <w:r>
        <w:t>5</w:t>
      </w:r>
      <w:r w:rsidRPr="00BC0026">
        <w:t>.</w:t>
      </w:r>
      <w:r w:rsidR="00FE3A30">
        <w:t>1.11</w:t>
      </w:r>
      <w:r w:rsidRPr="00BC0026">
        <w:t>.</w:t>
      </w:r>
      <w:r>
        <w:t>4</w:t>
      </w:r>
      <w:r w:rsidRPr="00BC0026">
        <w:t>.1</w:t>
      </w:r>
      <w:r w:rsidRPr="00BC0026">
        <w:tab/>
      </w:r>
      <w:r>
        <w:t>ML training policy configuration</w:t>
      </w:r>
      <w:bookmarkEnd w:id="740"/>
      <w:bookmarkEnd w:id="741"/>
      <w:bookmarkEnd w:id="742"/>
      <w:bookmarkEnd w:id="743"/>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744" w:name="_Toc129028497"/>
      <w:bookmarkStart w:id="745" w:name="_Toc129030026"/>
      <w:bookmarkStart w:id="746" w:name="_Toc133417849"/>
      <w:bookmarkStart w:id="747" w:name="_Toc133482897"/>
      <w:r>
        <w:t>5</w:t>
      </w:r>
      <w:r w:rsidRPr="00BC0026">
        <w:t>.</w:t>
      </w:r>
      <w:r>
        <w:t>1.11</w:t>
      </w:r>
      <w:r w:rsidRPr="00BC0026">
        <w:t>.</w:t>
      </w:r>
      <w:r>
        <w:t>4</w:t>
      </w:r>
      <w:r w:rsidRPr="00BC0026">
        <w:t>.</w:t>
      </w:r>
      <w:r>
        <w:t>2</w:t>
      </w:r>
      <w:r w:rsidR="00AD1B90" w:rsidRPr="00BC0026">
        <w:tab/>
      </w:r>
      <w:r w:rsidR="00AD1B90">
        <w:t>ML training activation and deactivation</w:t>
      </w:r>
      <w:bookmarkEnd w:id="744"/>
      <w:bookmarkEnd w:id="745"/>
      <w:bookmarkEnd w:id="746"/>
      <w:bookmarkEnd w:id="747"/>
    </w:p>
    <w:p w14:paraId="0EEBA412" w14:textId="23DC321B" w:rsidR="00AD1B90" w:rsidRDefault="00FE3A30" w:rsidP="00A577AE">
      <w:pPr>
        <w:pStyle w:val="Heading6"/>
      </w:pPr>
      <w:bookmarkStart w:id="748" w:name="_Toc129028498"/>
      <w:bookmarkStart w:id="749" w:name="_Toc129030027"/>
      <w:bookmarkStart w:id="750" w:name="_Toc133417850"/>
      <w:bookmarkStart w:id="751" w:name="_Toc133482898"/>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748"/>
      <w:bookmarkEnd w:id="749"/>
      <w:bookmarkEnd w:id="750"/>
      <w:bookmarkEnd w:id="751"/>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752" w:name="MCCQCTEMPBM_00000035"/>
      <w:r w:rsidRPr="00F17505">
        <w:rPr>
          <w:rFonts w:ascii="Courier New" w:hAnsi="Courier New" w:cs="Courier New"/>
        </w:rPr>
        <w:t>MLTrainingFunction</w:t>
      </w:r>
      <w:bookmarkEnd w:id="752"/>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753" w:name="_Toc129028499"/>
      <w:bookmarkStart w:id="754" w:name="_Toc129030028"/>
      <w:bookmarkStart w:id="755" w:name="_Toc133417851"/>
      <w:bookmarkStart w:id="756" w:name="_Toc133482899"/>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753"/>
      <w:bookmarkEnd w:id="754"/>
      <w:bookmarkEnd w:id="755"/>
      <w:bookmarkEnd w:id="756"/>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757" w:name="_Toc129028500"/>
      <w:bookmarkStart w:id="758" w:name="_Toc129030029"/>
      <w:bookmarkStart w:id="759" w:name="_Toc133417852"/>
      <w:bookmarkStart w:id="760" w:name="_Toc133482900"/>
      <w:r>
        <w:t>5</w:t>
      </w:r>
      <w:r w:rsidRPr="00BC0026">
        <w:t>.</w:t>
      </w:r>
      <w:r>
        <w:t>1.11</w:t>
      </w:r>
      <w:r w:rsidRPr="00BC0026">
        <w:t>.</w:t>
      </w:r>
      <w:r>
        <w:t>4</w:t>
      </w:r>
      <w:r w:rsidRPr="00BC0026">
        <w:t>.</w:t>
      </w:r>
      <w:r>
        <w:t>2.3</w:t>
      </w:r>
      <w:r w:rsidR="00AD1B90" w:rsidRPr="00BC0026">
        <w:tab/>
      </w:r>
      <w:r w:rsidR="00AD1B90">
        <w:t>Schedule based activation and deactivation</w:t>
      </w:r>
      <w:bookmarkEnd w:id="757"/>
      <w:bookmarkEnd w:id="758"/>
      <w:bookmarkEnd w:id="759"/>
      <w:bookmarkEnd w:id="760"/>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761" w:name="_Toc129028501"/>
      <w:bookmarkStart w:id="762" w:name="_Toc129030030"/>
      <w:bookmarkStart w:id="763" w:name="_Toc133417853"/>
      <w:bookmarkStart w:id="764" w:name="_Toc133482901"/>
      <w:r>
        <w:t>5.</w:t>
      </w:r>
      <w:r w:rsidR="00FE3A30">
        <w:t>1.11</w:t>
      </w:r>
      <w:r>
        <w:rPr>
          <w:lang w:val="en-US"/>
        </w:rPr>
        <w:t>.5</w:t>
      </w:r>
      <w:r>
        <w:tab/>
        <w:t>Evaluation</w:t>
      </w:r>
      <w:bookmarkEnd w:id="761"/>
      <w:bookmarkEnd w:id="762"/>
      <w:bookmarkEnd w:id="763"/>
      <w:bookmarkEnd w:id="764"/>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765" w:name="_Toc133417854"/>
      <w:bookmarkStart w:id="766" w:name="_Toc133482902"/>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765"/>
      <w:bookmarkEnd w:id="766"/>
    </w:p>
    <w:p w14:paraId="1D2CA5D8" w14:textId="02B1E2DE" w:rsidR="00E5035F" w:rsidRPr="00806E76" w:rsidRDefault="00E5035F" w:rsidP="00A577AE">
      <w:pPr>
        <w:pStyle w:val="Heading4"/>
      </w:pPr>
      <w:bookmarkStart w:id="767" w:name="_Toc129028503"/>
      <w:bookmarkStart w:id="768" w:name="_Toc129030032"/>
      <w:bookmarkStart w:id="769" w:name="_Toc133417855"/>
      <w:bookmarkStart w:id="770" w:name="_Toc133482903"/>
      <w:r w:rsidRPr="00806E76">
        <w:t>5.</w:t>
      </w:r>
      <w:r w:rsidR="004609FC">
        <w:t>1.</w:t>
      </w:r>
      <w:r>
        <w:t>12</w:t>
      </w:r>
      <w:r w:rsidRPr="00806E76">
        <w:t>.1</w:t>
      </w:r>
      <w:r w:rsidRPr="00806E76">
        <w:tab/>
        <w:t>Description</w:t>
      </w:r>
      <w:bookmarkEnd w:id="767"/>
      <w:bookmarkEnd w:id="768"/>
      <w:bookmarkEnd w:id="769"/>
      <w:bookmarkEnd w:id="770"/>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6A2844">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771" w:name="_Toc129028504"/>
      <w:bookmarkStart w:id="772" w:name="_Toc129030033"/>
      <w:bookmarkStart w:id="773" w:name="_Toc133417856"/>
      <w:bookmarkStart w:id="774" w:name="_Toc133482904"/>
      <w:r w:rsidRPr="00806E76">
        <w:t>5.</w:t>
      </w:r>
      <w:r w:rsidR="0004527B">
        <w:t>1.</w:t>
      </w:r>
      <w:r>
        <w:t>12</w:t>
      </w:r>
      <w:r w:rsidRPr="00806E76">
        <w:t>.2</w:t>
      </w:r>
      <w:r w:rsidRPr="00806E76">
        <w:tab/>
        <w:t>Use cases</w:t>
      </w:r>
      <w:bookmarkEnd w:id="771"/>
      <w:bookmarkEnd w:id="772"/>
      <w:bookmarkEnd w:id="773"/>
      <w:bookmarkEnd w:id="774"/>
    </w:p>
    <w:p w14:paraId="2B9B8C39" w14:textId="0872DFF6" w:rsidR="00E5035F" w:rsidRPr="00806E76" w:rsidRDefault="00E5035F" w:rsidP="00E5035F">
      <w:pPr>
        <w:pStyle w:val="Heading5"/>
        <w:rPr>
          <w:b/>
          <w:bCs/>
        </w:rPr>
      </w:pPr>
      <w:bookmarkStart w:id="775" w:name="_Toc129028505"/>
      <w:bookmarkStart w:id="776" w:name="_Toc129030034"/>
      <w:bookmarkStart w:id="777" w:name="_Toc133417857"/>
      <w:bookmarkStart w:id="778" w:name="_Toc133482905"/>
      <w:r w:rsidRPr="00806E76">
        <w:t>5.</w:t>
      </w:r>
      <w:r w:rsidR="004609FC">
        <w:t>1.</w:t>
      </w:r>
      <w:r>
        <w:t>12</w:t>
      </w:r>
      <w:r w:rsidRPr="00806E76">
        <w:t>.2.1</w:t>
      </w:r>
      <w:r>
        <w:tab/>
      </w:r>
      <w:r w:rsidRPr="00E5035F">
        <w:rPr>
          <w:lang w:val="en-US"/>
        </w:rPr>
        <w:t>Discovering</w:t>
      </w:r>
      <w:r>
        <w:t xml:space="preserve"> sharable Knowledge</w:t>
      </w:r>
      <w:bookmarkEnd w:id="775"/>
      <w:bookmarkEnd w:id="776"/>
      <w:bookmarkEnd w:id="777"/>
      <w:bookmarkEnd w:id="778"/>
    </w:p>
    <w:p w14:paraId="095F1FCE" w14:textId="2CA6A711"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779" w:name="_Toc129028506"/>
      <w:bookmarkStart w:id="780" w:name="_Toc129030035"/>
      <w:bookmarkStart w:id="781" w:name="_Toc133417858"/>
      <w:bookmarkStart w:id="782" w:name="_Toc133482906"/>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779"/>
      <w:bookmarkEnd w:id="780"/>
      <w:bookmarkEnd w:id="781"/>
      <w:bookmarkEnd w:id="782"/>
    </w:p>
    <w:p w14:paraId="2A86D494" w14:textId="6943FFC1"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001769C7">
        <w:rPr>
          <w:rFonts w:cs="Arial"/>
        </w:rPr>
        <w:t>e</w:t>
      </w:r>
      <w:r w:rsidR="001769C7" w:rsidRPr="00A15115">
        <w:rPr>
          <w:rFonts w:cs="Arial"/>
        </w:rPr>
        <w:t>ntity</w:t>
      </w:r>
      <w:r w:rsidR="001769C7"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70B77576"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783" w:name="_Hlk128661849"/>
      <w:bookmarkStart w:id="784"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783"/>
    </w:p>
    <w:bookmarkEnd w:id="784"/>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6A2844">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6A2844">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6A2844">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6A2844">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785" w:name="_Toc129028507"/>
      <w:bookmarkStart w:id="786" w:name="_Toc129030036"/>
      <w:bookmarkStart w:id="787" w:name="_Toc133417859"/>
      <w:bookmarkStart w:id="788" w:name="_Toc133482907"/>
      <w:r w:rsidRPr="00806E76">
        <w:t>5.</w:t>
      </w:r>
      <w:r w:rsidR="004609FC">
        <w:t>1.</w:t>
      </w:r>
      <w:r>
        <w:t>12</w:t>
      </w:r>
      <w:r w:rsidRPr="00806E76">
        <w:t>.3</w:t>
      </w:r>
      <w:r w:rsidRPr="00806E76">
        <w:tab/>
        <w:t>Potential requirements</w:t>
      </w:r>
      <w:bookmarkEnd w:id="785"/>
      <w:bookmarkEnd w:id="786"/>
      <w:bookmarkEnd w:id="787"/>
      <w:bookmarkEnd w:id="788"/>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789" w:name="_Toc129028508"/>
      <w:bookmarkStart w:id="790" w:name="_Toc129030037"/>
      <w:bookmarkStart w:id="791" w:name="_Toc133417860"/>
      <w:bookmarkStart w:id="792" w:name="_Toc133482908"/>
      <w:r w:rsidRPr="00806E76">
        <w:t>5.</w:t>
      </w:r>
      <w:r w:rsidR="004609FC">
        <w:t>1.</w:t>
      </w:r>
      <w:r>
        <w:t>12</w:t>
      </w:r>
      <w:r w:rsidRPr="00806E76">
        <w:t>.4</w:t>
      </w:r>
      <w:r w:rsidRPr="00806E76">
        <w:tab/>
        <w:t>Possible solutions</w:t>
      </w:r>
      <w:bookmarkEnd w:id="789"/>
      <w:bookmarkEnd w:id="790"/>
      <w:bookmarkEnd w:id="791"/>
      <w:bookmarkEnd w:id="792"/>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404D2C45"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793" w:name="_Toc129028509"/>
      <w:bookmarkStart w:id="794" w:name="_Toc129030038"/>
      <w:bookmarkStart w:id="795" w:name="_Toc133417861"/>
      <w:bookmarkStart w:id="796" w:name="_Toc133482909"/>
      <w:r>
        <w:t>5.</w:t>
      </w:r>
      <w:r w:rsidR="004609FC">
        <w:t>1.</w:t>
      </w:r>
      <w:r>
        <w:t>12</w:t>
      </w:r>
      <w:r>
        <w:rPr>
          <w:lang w:val="en-US"/>
        </w:rPr>
        <w:t>.</w:t>
      </w:r>
      <w:r>
        <w:t>5</w:t>
      </w:r>
      <w:r w:rsidRPr="00DE54AA">
        <w:tab/>
      </w:r>
      <w:r>
        <w:t>Evaluation</w:t>
      </w:r>
      <w:bookmarkEnd w:id="793"/>
      <w:bookmarkEnd w:id="794"/>
      <w:bookmarkEnd w:id="795"/>
      <w:bookmarkEnd w:id="796"/>
    </w:p>
    <w:p w14:paraId="068D451C" w14:textId="24CD564F" w:rsidR="00BF2ACB" w:rsidRPr="00A577AE" w:rsidRDefault="00E5035F" w:rsidP="00A577AE">
      <w:pPr>
        <w:rPr>
          <w:lang w:val="en-US"/>
        </w:rPr>
      </w:pPr>
      <w:bookmarkStart w:id="79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798" w:name="_Toc128685238"/>
      <w:bookmarkStart w:id="799" w:name="_Toc129028510"/>
      <w:bookmarkStart w:id="800" w:name="_Toc120096705"/>
      <w:bookmarkStart w:id="801" w:name="_Toc120097064"/>
      <w:bookmarkEnd w:id="797"/>
    </w:p>
    <w:p w14:paraId="097AC374" w14:textId="149112BF" w:rsidR="005F339C" w:rsidRDefault="005F339C" w:rsidP="000546AD">
      <w:pPr>
        <w:pStyle w:val="Heading2"/>
      </w:pPr>
      <w:bookmarkStart w:id="802" w:name="_Toc129030040"/>
      <w:bookmarkStart w:id="803" w:name="_Toc133417862"/>
      <w:bookmarkStart w:id="804" w:name="_Toc133482910"/>
      <w:r>
        <w:t>5.</w:t>
      </w:r>
      <w:r w:rsidR="00207F66">
        <w:t>2</w:t>
      </w:r>
      <w:r>
        <w:tab/>
      </w:r>
      <w:r w:rsidRPr="005F339C">
        <w:t xml:space="preserve">Management Capabilities for </w:t>
      </w:r>
      <w:r>
        <w:t>AI/</w:t>
      </w:r>
      <w:r w:rsidRPr="005F339C">
        <w:t xml:space="preserve">ML </w:t>
      </w:r>
      <w:r>
        <w:t>inference</w:t>
      </w:r>
      <w:r w:rsidRPr="005F339C">
        <w:t xml:space="preserve"> phase</w:t>
      </w:r>
      <w:bookmarkEnd w:id="798"/>
      <w:bookmarkEnd w:id="799"/>
      <w:bookmarkEnd w:id="802"/>
      <w:bookmarkEnd w:id="803"/>
      <w:bookmarkEnd w:id="804"/>
    </w:p>
    <w:p w14:paraId="6F85AB0C" w14:textId="4B56E765" w:rsidR="00036BFD" w:rsidRPr="00A83A69" w:rsidRDefault="00036BFD" w:rsidP="00A577AE">
      <w:pPr>
        <w:pStyle w:val="Heading3"/>
      </w:pPr>
      <w:bookmarkStart w:id="805" w:name="_Toc128685239"/>
      <w:bookmarkStart w:id="806" w:name="_Toc129028511"/>
      <w:bookmarkStart w:id="807" w:name="_Toc129030041"/>
      <w:bookmarkStart w:id="808" w:name="_Toc133417863"/>
      <w:bookmarkStart w:id="809" w:name="_Toc133482911"/>
      <w:r w:rsidRPr="00A83A69">
        <w:t>5.</w:t>
      </w:r>
      <w:r w:rsidR="00207F66">
        <w:t>2</w:t>
      </w:r>
      <w:r w:rsidR="00402AEF">
        <w:t>.1</w:t>
      </w:r>
      <w:r w:rsidRPr="00A83A69">
        <w:tab/>
        <w:t>AI/ML Inference History</w:t>
      </w:r>
      <w:bookmarkEnd w:id="800"/>
      <w:bookmarkEnd w:id="801"/>
      <w:bookmarkEnd w:id="805"/>
      <w:bookmarkEnd w:id="806"/>
      <w:bookmarkEnd w:id="807"/>
      <w:bookmarkEnd w:id="808"/>
      <w:bookmarkEnd w:id="809"/>
      <w:r w:rsidRPr="00A83A69">
        <w:t xml:space="preserve"> </w:t>
      </w:r>
    </w:p>
    <w:p w14:paraId="75FFD00F" w14:textId="7CFC47B9" w:rsidR="00036BFD" w:rsidRPr="00A83A69" w:rsidRDefault="00036BFD" w:rsidP="00A577AE">
      <w:pPr>
        <w:pStyle w:val="Heading4"/>
      </w:pPr>
      <w:bookmarkStart w:id="810" w:name="_Toc120096706"/>
      <w:bookmarkStart w:id="811" w:name="_Toc120097065"/>
      <w:bookmarkStart w:id="812" w:name="_Toc128685240"/>
      <w:bookmarkStart w:id="813" w:name="_Toc129028512"/>
      <w:bookmarkStart w:id="814" w:name="_Toc129030042"/>
      <w:bookmarkStart w:id="815" w:name="_Toc133417864"/>
      <w:bookmarkStart w:id="816" w:name="_Toc133482912"/>
      <w:r w:rsidRPr="00A83A69">
        <w:t>5.</w:t>
      </w:r>
      <w:r w:rsidR="00207F66">
        <w:t>2</w:t>
      </w:r>
      <w:r w:rsidR="00402AEF">
        <w:t>.1.1</w:t>
      </w:r>
      <w:r w:rsidRPr="00A83A69">
        <w:tab/>
        <w:t>Description</w:t>
      </w:r>
      <w:bookmarkEnd w:id="810"/>
      <w:bookmarkEnd w:id="811"/>
      <w:bookmarkEnd w:id="812"/>
      <w:bookmarkEnd w:id="813"/>
      <w:bookmarkEnd w:id="814"/>
      <w:bookmarkEnd w:id="815"/>
      <w:bookmarkEnd w:id="816"/>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817" w:name="_Toc120096707"/>
      <w:bookmarkStart w:id="818" w:name="_Toc120097066"/>
      <w:bookmarkStart w:id="819" w:name="_Toc128685241"/>
      <w:bookmarkStart w:id="820" w:name="_Toc129028513"/>
      <w:bookmarkStart w:id="821" w:name="_Toc129030043"/>
      <w:bookmarkStart w:id="822" w:name="_Toc133417865"/>
      <w:bookmarkStart w:id="823" w:name="_Toc133482913"/>
      <w:r>
        <w:t>5.</w:t>
      </w:r>
      <w:r w:rsidR="00207F66">
        <w:t>2</w:t>
      </w:r>
      <w:r w:rsidR="00402AEF">
        <w:t>.1.2</w:t>
      </w:r>
      <w:r w:rsidRPr="00A83A69">
        <w:tab/>
        <w:t>Use cases</w:t>
      </w:r>
      <w:bookmarkEnd w:id="817"/>
      <w:bookmarkEnd w:id="818"/>
      <w:bookmarkEnd w:id="819"/>
      <w:bookmarkEnd w:id="820"/>
      <w:bookmarkEnd w:id="821"/>
      <w:bookmarkEnd w:id="822"/>
      <w:bookmarkEnd w:id="823"/>
    </w:p>
    <w:p w14:paraId="41813AF1" w14:textId="0A6CE805" w:rsidR="00036BFD" w:rsidRPr="00A83A69" w:rsidRDefault="00036BFD" w:rsidP="00A577AE">
      <w:pPr>
        <w:pStyle w:val="Heading5"/>
      </w:pPr>
      <w:bookmarkStart w:id="824" w:name="_Toc120096708"/>
      <w:bookmarkStart w:id="825" w:name="_Toc120097067"/>
      <w:bookmarkStart w:id="826" w:name="_Toc128685242"/>
      <w:bookmarkStart w:id="827" w:name="_Toc129028514"/>
      <w:bookmarkStart w:id="828" w:name="_Toc129030044"/>
      <w:bookmarkStart w:id="829" w:name="_Toc133417866"/>
      <w:bookmarkStart w:id="830" w:name="_Toc133482914"/>
      <w:r>
        <w:t>5.</w:t>
      </w:r>
      <w:r w:rsidR="00207F66">
        <w:t>2</w:t>
      </w:r>
      <w:r w:rsidR="00402AEF">
        <w:t>.1.2.1</w:t>
      </w:r>
      <w:r w:rsidRPr="00A83A69">
        <w:tab/>
        <w:t xml:space="preserve">Tracking </w:t>
      </w:r>
      <w:r w:rsidRPr="001701D1">
        <w:t>AI</w:t>
      </w:r>
      <w:r w:rsidRPr="00A83A69">
        <w:t>/ML inference decision and context</w:t>
      </w:r>
      <w:bookmarkEnd w:id="824"/>
      <w:bookmarkEnd w:id="825"/>
      <w:bookmarkEnd w:id="826"/>
      <w:bookmarkEnd w:id="827"/>
      <w:bookmarkEnd w:id="828"/>
      <w:bookmarkEnd w:id="829"/>
      <w:bookmarkEnd w:id="830"/>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831"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831"/>
    </w:p>
    <w:p w14:paraId="792C2496" w14:textId="6BA81A19" w:rsidR="00036BFD" w:rsidRPr="002E3DA2" w:rsidRDefault="002E3DA2" w:rsidP="006A2844">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832" w:name="_Toc120096709"/>
      <w:bookmarkStart w:id="833" w:name="_Toc120097068"/>
      <w:bookmarkStart w:id="834" w:name="_Toc128685243"/>
      <w:bookmarkStart w:id="835" w:name="_Toc129028515"/>
      <w:bookmarkStart w:id="836" w:name="_Toc129030045"/>
      <w:bookmarkStart w:id="837" w:name="_Toc133417867"/>
      <w:bookmarkStart w:id="838" w:name="_Toc133482915"/>
      <w:r w:rsidRPr="00A83A69">
        <w:t>5.</w:t>
      </w:r>
      <w:r w:rsidR="00207F66">
        <w:t>2</w:t>
      </w:r>
      <w:r w:rsidR="00402AEF">
        <w:t>.1.3</w:t>
      </w:r>
      <w:r w:rsidRPr="00A83A69">
        <w:tab/>
        <w:t>Potential requirements</w:t>
      </w:r>
      <w:bookmarkEnd w:id="832"/>
      <w:bookmarkEnd w:id="833"/>
      <w:bookmarkEnd w:id="834"/>
      <w:bookmarkEnd w:id="835"/>
      <w:bookmarkEnd w:id="836"/>
      <w:bookmarkEnd w:id="837"/>
      <w:bookmarkEnd w:id="838"/>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839" w:name="_Toc120096710"/>
      <w:bookmarkStart w:id="840" w:name="_Toc120097069"/>
      <w:bookmarkStart w:id="841" w:name="_Toc128685244"/>
      <w:bookmarkStart w:id="842" w:name="_Toc129028516"/>
      <w:bookmarkStart w:id="843" w:name="_Toc129030046"/>
      <w:bookmarkStart w:id="844" w:name="_Toc133417868"/>
      <w:bookmarkStart w:id="845" w:name="_Toc133482916"/>
      <w:r w:rsidRPr="00A83A69">
        <w:t>5.</w:t>
      </w:r>
      <w:r w:rsidR="00207F66">
        <w:t>2</w:t>
      </w:r>
      <w:r w:rsidR="00402AEF">
        <w:t>.1.4</w:t>
      </w:r>
      <w:r w:rsidRPr="00A83A69">
        <w:tab/>
        <w:t>Possible solutions</w:t>
      </w:r>
      <w:bookmarkEnd w:id="839"/>
      <w:bookmarkEnd w:id="840"/>
      <w:bookmarkEnd w:id="841"/>
      <w:bookmarkEnd w:id="842"/>
      <w:bookmarkEnd w:id="843"/>
      <w:bookmarkEnd w:id="844"/>
      <w:bookmarkEnd w:id="845"/>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7798F00" w:rsidR="00036BFD" w:rsidRPr="00B450A5" w:rsidRDefault="00E36FC5" w:rsidP="006A2844">
      <w:pPr>
        <w:pStyle w:val="NO"/>
      </w:pPr>
      <w:bookmarkStart w:id="846"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847" w:name="_Toc120096711"/>
      <w:bookmarkStart w:id="848" w:name="_Toc120097070"/>
      <w:bookmarkStart w:id="849" w:name="_Toc128685245"/>
      <w:bookmarkStart w:id="850" w:name="_Toc129028517"/>
      <w:bookmarkStart w:id="851" w:name="_Toc129030047"/>
      <w:bookmarkStart w:id="852" w:name="_Toc133417869"/>
      <w:bookmarkStart w:id="853" w:name="_Toc133482917"/>
      <w:bookmarkEnd w:id="846"/>
      <w:r w:rsidRPr="00A83A69">
        <w:t>5.</w:t>
      </w:r>
      <w:r w:rsidR="00207F66">
        <w:t>2</w:t>
      </w:r>
      <w:r w:rsidR="00402AEF">
        <w:t>.1.</w:t>
      </w:r>
      <w:r>
        <w:t>5</w:t>
      </w:r>
      <w:r w:rsidRPr="00A83A69">
        <w:tab/>
      </w:r>
      <w:r>
        <w:t>Evaluation</w:t>
      </w:r>
      <w:bookmarkEnd w:id="847"/>
      <w:bookmarkEnd w:id="848"/>
      <w:bookmarkEnd w:id="849"/>
      <w:bookmarkEnd w:id="850"/>
      <w:bookmarkEnd w:id="851"/>
      <w:bookmarkEnd w:id="852"/>
      <w:bookmarkEnd w:id="853"/>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854" w:name="_Toc120096758"/>
      <w:bookmarkStart w:id="855" w:name="_Toc120097118"/>
      <w:bookmarkStart w:id="856" w:name="_Toc128685246"/>
      <w:bookmarkStart w:id="857" w:name="_Toc129028518"/>
      <w:bookmarkStart w:id="858" w:name="_Toc129030048"/>
      <w:bookmarkStart w:id="859" w:name="_Toc133417870"/>
      <w:bookmarkStart w:id="860" w:name="_Toc133482918"/>
      <w:bookmarkEnd w:id="145"/>
      <w:r w:rsidRPr="005E4D30">
        <w:t>5.</w:t>
      </w:r>
      <w:r w:rsidR="00207F66" w:rsidRPr="005E4D30">
        <w:t>2</w:t>
      </w:r>
      <w:r w:rsidR="00D407E7" w:rsidRPr="005E4D30">
        <w:t>.</w:t>
      </w:r>
      <w:r w:rsidR="00B46607">
        <w:t>2</w:t>
      </w:r>
      <w:r w:rsidR="000546AD">
        <w:tab/>
      </w:r>
      <w:r w:rsidRPr="005E4D30">
        <w:t>Orchestrating AI/ML Inference</w:t>
      </w:r>
      <w:bookmarkEnd w:id="854"/>
      <w:bookmarkEnd w:id="855"/>
      <w:bookmarkEnd w:id="856"/>
      <w:bookmarkEnd w:id="857"/>
      <w:bookmarkEnd w:id="858"/>
      <w:bookmarkEnd w:id="859"/>
      <w:bookmarkEnd w:id="860"/>
      <w:r w:rsidRPr="005E4D30">
        <w:t xml:space="preserve"> </w:t>
      </w:r>
    </w:p>
    <w:p w14:paraId="2CC8313E" w14:textId="454DAF50" w:rsidR="00822DDA" w:rsidRPr="009B5113" w:rsidRDefault="00822DDA" w:rsidP="00A577AE">
      <w:pPr>
        <w:pStyle w:val="Heading4"/>
      </w:pPr>
      <w:bookmarkStart w:id="861" w:name="_Toc120096759"/>
      <w:bookmarkStart w:id="862" w:name="_Toc120097119"/>
      <w:bookmarkStart w:id="863" w:name="_Toc128685247"/>
      <w:bookmarkStart w:id="864" w:name="_Toc129028519"/>
      <w:bookmarkStart w:id="865" w:name="_Toc129030049"/>
      <w:bookmarkStart w:id="866" w:name="_Toc133417871"/>
      <w:bookmarkStart w:id="867" w:name="_Toc133482919"/>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861"/>
      <w:bookmarkEnd w:id="862"/>
      <w:bookmarkEnd w:id="863"/>
      <w:bookmarkEnd w:id="864"/>
      <w:bookmarkEnd w:id="865"/>
      <w:bookmarkEnd w:id="866"/>
      <w:bookmarkEnd w:id="867"/>
    </w:p>
    <w:p w14:paraId="3F02DDC3" w14:textId="79BFE25A" w:rsidR="00570ADC" w:rsidRDefault="00570ADC" w:rsidP="00570ADC">
      <w:pPr>
        <w:jc w:val="both"/>
        <w:rPr>
          <w:rFonts w:cs="Arial"/>
          <w:color w:val="000000"/>
        </w:rPr>
      </w:pPr>
      <w:bookmarkStart w:id="868" w:name="_Toc120096760"/>
      <w:bookmarkStart w:id="869" w:name="_Toc120097120"/>
      <w:bookmarkStart w:id="870"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4632CA6"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871" w:name="_Toc129028520"/>
      <w:bookmarkStart w:id="872" w:name="_Toc129030050"/>
      <w:bookmarkStart w:id="873" w:name="_Toc133417872"/>
      <w:bookmarkStart w:id="874" w:name="_Toc133482920"/>
      <w:r>
        <w:t>5.</w:t>
      </w:r>
      <w:r w:rsidR="00207F66">
        <w:t>2</w:t>
      </w:r>
      <w:r w:rsidR="000E72AE">
        <w:t>.</w:t>
      </w:r>
      <w:r w:rsidR="00B46607">
        <w:t>2</w:t>
      </w:r>
      <w:r w:rsidR="000E72AE">
        <w:t>.2</w:t>
      </w:r>
      <w:r>
        <w:tab/>
        <w:t>Use cases</w:t>
      </w:r>
      <w:bookmarkEnd w:id="868"/>
      <w:bookmarkEnd w:id="869"/>
      <w:bookmarkEnd w:id="870"/>
      <w:bookmarkEnd w:id="871"/>
      <w:bookmarkEnd w:id="872"/>
      <w:bookmarkEnd w:id="873"/>
      <w:bookmarkEnd w:id="874"/>
    </w:p>
    <w:p w14:paraId="1CECDD33" w14:textId="493851CF" w:rsidR="00822DDA" w:rsidRDefault="00822DDA" w:rsidP="00A577AE">
      <w:pPr>
        <w:pStyle w:val="Heading5"/>
      </w:pPr>
      <w:bookmarkStart w:id="875" w:name="_Toc120096761"/>
      <w:bookmarkStart w:id="876" w:name="_Toc120097121"/>
      <w:bookmarkStart w:id="877" w:name="_Toc128685249"/>
      <w:bookmarkStart w:id="878" w:name="_Toc129028521"/>
      <w:bookmarkStart w:id="879" w:name="_Toc129030051"/>
      <w:bookmarkStart w:id="880" w:name="_Toc133417873"/>
      <w:bookmarkStart w:id="881" w:name="_Toc133482921"/>
      <w:r>
        <w:t>5.</w:t>
      </w:r>
      <w:r w:rsidR="00207F66">
        <w:t>2</w:t>
      </w:r>
      <w:r w:rsidR="000E72AE">
        <w:t>.</w:t>
      </w:r>
      <w:r w:rsidR="00B46607">
        <w:t>2</w:t>
      </w:r>
      <w:r w:rsidR="000E72AE">
        <w:t>.2.1</w:t>
      </w:r>
      <w:r>
        <w:tab/>
        <w:t>Knowledge sharing on executed actions</w:t>
      </w:r>
      <w:bookmarkEnd w:id="875"/>
      <w:bookmarkEnd w:id="876"/>
      <w:bookmarkEnd w:id="877"/>
      <w:bookmarkEnd w:id="878"/>
      <w:bookmarkEnd w:id="879"/>
      <w:bookmarkEnd w:id="880"/>
      <w:bookmarkEnd w:id="881"/>
      <w:r>
        <w:t xml:space="preserve"> </w:t>
      </w:r>
    </w:p>
    <w:p w14:paraId="7B1A26D3" w14:textId="0E78F0A1" w:rsidR="00570ADC" w:rsidRPr="007F2C70" w:rsidRDefault="00570ADC" w:rsidP="00570ADC">
      <w:pPr>
        <w:jc w:val="both"/>
        <w:rPr>
          <w:rFonts w:cs="Arial"/>
          <w:lang w:val="en-US"/>
        </w:rPr>
      </w:pPr>
      <w:bookmarkStart w:id="882" w:name="_Toc120096762"/>
      <w:bookmarkStart w:id="883" w:name="_Toc120097122"/>
      <w:bookmarkStart w:id="884"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885" w:name="_Toc129028522"/>
      <w:bookmarkStart w:id="886" w:name="_Toc129030052"/>
      <w:bookmarkStart w:id="887" w:name="_Toc133417874"/>
      <w:bookmarkStart w:id="888" w:name="_Toc133482922"/>
      <w:r>
        <w:t>5.</w:t>
      </w:r>
      <w:r w:rsidR="00207F66">
        <w:t>2</w:t>
      </w:r>
      <w:r w:rsidR="000E72AE">
        <w:t>.</w:t>
      </w:r>
      <w:r w:rsidR="00B46607">
        <w:t>2</w:t>
      </w:r>
      <w:r w:rsidR="000E72AE">
        <w:t>.2.2</w:t>
      </w:r>
      <w:r>
        <w:tab/>
      </w:r>
      <w:r w:rsidRPr="001701D1">
        <w:t>Knowledge</w:t>
      </w:r>
      <w:r>
        <w:t xml:space="preserve"> sharing on impacts of executed actions</w:t>
      </w:r>
      <w:bookmarkEnd w:id="882"/>
      <w:bookmarkEnd w:id="883"/>
      <w:bookmarkEnd w:id="884"/>
      <w:bookmarkEnd w:id="885"/>
      <w:bookmarkEnd w:id="886"/>
      <w:bookmarkEnd w:id="887"/>
      <w:bookmarkEnd w:id="888"/>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4pt;height:126.4pt" o:ole="">
            <v:imagedata r:id="rId34" o:title=""/>
          </v:shape>
          <o:OLEObject Type="Embed" ProgID="Visio.Drawing.11" ShapeID="_x0000_i1030" DrawAspect="Content" ObjectID="_1744097317" r:id="rId35"/>
        </w:object>
      </w:r>
    </w:p>
    <w:p w14:paraId="76772926" w14:textId="0A2513A6" w:rsidR="00822DDA" w:rsidRDefault="00822DDA" w:rsidP="006A2844">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889" w:name="_Toc120096763"/>
      <w:bookmarkStart w:id="890" w:name="_Toc120097123"/>
      <w:bookmarkStart w:id="891" w:name="_Toc128685251"/>
      <w:bookmarkStart w:id="892" w:name="_Toc129028523"/>
      <w:bookmarkStart w:id="893" w:name="_Toc129030053"/>
      <w:bookmarkStart w:id="894" w:name="_Toc133417875"/>
      <w:bookmarkStart w:id="895" w:name="_Toc133482923"/>
      <w:r>
        <w:t>5.</w:t>
      </w:r>
      <w:r w:rsidR="00207F66">
        <w:t>2</w:t>
      </w:r>
      <w:r w:rsidR="000E72AE">
        <w:t>.</w:t>
      </w:r>
      <w:r w:rsidR="00B46607">
        <w:t>2</w:t>
      </w:r>
      <w:r w:rsidR="000E72AE">
        <w:t>.2.3</w:t>
      </w:r>
      <w:r>
        <w:tab/>
        <w:t xml:space="preserve">Abstract </w:t>
      </w:r>
      <w:r w:rsidRPr="001701D1">
        <w:t>information</w:t>
      </w:r>
      <w:r>
        <w:t xml:space="preserve"> on impacts of executed actions</w:t>
      </w:r>
      <w:bookmarkEnd w:id="889"/>
      <w:bookmarkEnd w:id="890"/>
      <w:bookmarkEnd w:id="891"/>
      <w:bookmarkEnd w:id="892"/>
      <w:bookmarkEnd w:id="893"/>
      <w:bookmarkEnd w:id="894"/>
      <w:bookmarkEnd w:id="895"/>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pt;height:161.2pt" o:ole="">
            <v:imagedata r:id="rId36" o:title=""/>
          </v:shape>
          <o:OLEObject Type="Embed" ProgID="Visio.Drawing.11" ShapeID="_x0000_i1031" DrawAspect="Content" ObjectID="_1744097318" r:id="rId37"/>
        </w:object>
      </w:r>
    </w:p>
    <w:p w14:paraId="5640A627" w14:textId="2A808348" w:rsidR="00822DDA" w:rsidRPr="00A77DB1" w:rsidRDefault="00822DDA" w:rsidP="006A2844">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896" w:name="_Toc120096764"/>
      <w:bookmarkStart w:id="897" w:name="_Toc120097124"/>
      <w:bookmarkStart w:id="898" w:name="_Toc128685252"/>
      <w:bookmarkStart w:id="899" w:name="_Toc129028524"/>
      <w:bookmarkStart w:id="900" w:name="_Toc129030054"/>
      <w:bookmarkStart w:id="901" w:name="_Toc133417876"/>
      <w:bookmarkStart w:id="902" w:name="_Toc133482924"/>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896"/>
      <w:bookmarkEnd w:id="897"/>
      <w:bookmarkEnd w:id="898"/>
      <w:bookmarkEnd w:id="899"/>
      <w:bookmarkEnd w:id="900"/>
      <w:bookmarkEnd w:id="901"/>
      <w:bookmarkEnd w:id="902"/>
    </w:p>
    <w:p w14:paraId="07431F7E" w14:textId="24E4E979"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903" w:name="_Toc120096765"/>
      <w:bookmarkStart w:id="904" w:name="_Toc120097125"/>
      <w:bookmarkStart w:id="905" w:name="_Toc128685253"/>
      <w:bookmarkStart w:id="906" w:name="_Toc129028525"/>
      <w:bookmarkStart w:id="907" w:name="_Toc129030055"/>
      <w:bookmarkStart w:id="908" w:name="_Toc133417877"/>
      <w:bookmarkStart w:id="909" w:name="_Toc133482925"/>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903"/>
      <w:bookmarkEnd w:id="904"/>
      <w:bookmarkEnd w:id="905"/>
      <w:bookmarkEnd w:id="906"/>
      <w:bookmarkEnd w:id="907"/>
      <w:bookmarkEnd w:id="908"/>
      <w:bookmarkEnd w:id="909"/>
      <w:r>
        <w:rPr>
          <w:lang w:val="en-US"/>
        </w:rPr>
        <w:t xml:space="preserve"> </w:t>
      </w:r>
    </w:p>
    <w:p w14:paraId="3EC23C31" w14:textId="7CDD99F9"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r w:rsidR="001A2A21">
        <w:rPr>
          <w:rFonts w:cs="Arial"/>
          <w:color w:val="000000"/>
        </w:rPr>
        <w:t>behavioural</w:t>
      </w:r>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5C68EF8C"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r w:rsidR="001A2A21">
        <w:rPr>
          <w:rFonts w:cs="Arial"/>
          <w:color w:val="000000"/>
        </w:rPr>
        <w:t>ed</w:t>
      </w:r>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910"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70pt;height:155.6pt" o:ole="">
            <v:imagedata r:id="rId38" o:title=""/>
          </v:shape>
          <o:OLEObject Type="Embed" ProgID="Visio.Drawing.11" ShapeID="_x0000_i1032" DrawAspect="Content" ObjectID="_1744097319" r:id="rId39"/>
        </w:object>
      </w:r>
      <w:bookmarkEnd w:id="910"/>
    </w:p>
    <w:p w14:paraId="2B8980E7" w14:textId="58271D01" w:rsidR="00822DDA" w:rsidRPr="00C2624E" w:rsidRDefault="00822DDA" w:rsidP="006A2844">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911" w:name="_Toc120096766"/>
      <w:bookmarkStart w:id="912" w:name="_Toc120097126"/>
      <w:bookmarkStart w:id="913" w:name="_Toc128685254"/>
      <w:bookmarkStart w:id="914" w:name="_Toc129028526"/>
      <w:bookmarkStart w:id="915" w:name="_Toc129030056"/>
      <w:bookmarkStart w:id="916" w:name="_Toc133417878"/>
      <w:bookmarkStart w:id="917" w:name="_Toc133482926"/>
      <w:r>
        <w:t>5.</w:t>
      </w:r>
      <w:r w:rsidR="00207F66">
        <w:t>2</w:t>
      </w:r>
      <w:r w:rsidR="000E72AE">
        <w:t>.</w:t>
      </w:r>
      <w:r w:rsidR="00B46607">
        <w:t>2</w:t>
      </w:r>
      <w:r w:rsidR="000E72AE">
        <w:t>.3</w:t>
      </w:r>
      <w:r>
        <w:tab/>
        <w:t>Potential requirements</w:t>
      </w:r>
      <w:bookmarkEnd w:id="911"/>
      <w:bookmarkEnd w:id="912"/>
      <w:bookmarkEnd w:id="913"/>
      <w:bookmarkEnd w:id="914"/>
      <w:bookmarkEnd w:id="915"/>
      <w:bookmarkEnd w:id="916"/>
      <w:bookmarkEnd w:id="917"/>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918" w:name="_Toc120096767"/>
      <w:bookmarkStart w:id="919" w:name="_Toc120097127"/>
      <w:bookmarkStart w:id="920" w:name="_Toc128685255"/>
      <w:bookmarkStart w:id="921" w:name="_Toc129028527"/>
      <w:bookmarkStart w:id="922" w:name="_Toc129030057"/>
      <w:bookmarkStart w:id="923" w:name="_Toc133417879"/>
      <w:bookmarkStart w:id="924" w:name="_Toc133482927"/>
      <w:r>
        <w:t>5.</w:t>
      </w:r>
      <w:r w:rsidR="00207F66">
        <w:t>2</w:t>
      </w:r>
      <w:r w:rsidR="000E72AE">
        <w:t>.</w:t>
      </w:r>
      <w:r w:rsidR="00B46607">
        <w:t>2</w:t>
      </w:r>
      <w:r w:rsidR="000E72AE">
        <w:t>.4</w:t>
      </w:r>
      <w:r w:rsidRPr="00DE54AA">
        <w:tab/>
        <w:t>Possible solutions</w:t>
      </w:r>
      <w:bookmarkEnd w:id="918"/>
      <w:bookmarkEnd w:id="919"/>
      <w:bookmarkEnd w:id="920"/>
      <w:bookmarkEnd w:id="921"/>
      <w:bookmarkEnd w:id="922"/>
      <w:bookmarkEnd w:id="923"/>
      <w:bookmarkEnd w:id="924"/>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925" w:name="_Hlk131543514"/>
      <w:bookmarkStart w:id="926"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36900957" w:rsidR="004E2BC2" w:rsidRPr="003D35D4" w:rsidRDefault="004E2BC2" w:rsidP="006A2844">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925"/>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6A2844">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8E72A8C" w:rsidR="004E2BC2" w:rsidRPr="003D35D4" w:rsidRDefault="004E2BC2" w:rsidP="006A2844">
      <w:pPr>
        <w:pStyle w:val="TH"/>
      </w:pPr>
      <w:r w:rsidRPr="003D35D4">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927" w:name="_Toc120096768"/>
      <w:bookmarkStart w:id="928" w:name="_Toc120097128"/>
      <w:bookmarkStart w:id="929" w:name="_Toc128685256"/>
      <w:bookmarkStart w:id="930" w:name="_Toc129028528"/>
      <w:bookmarkStart w:id="931" w:name="_Toc129030058"/>
      <w:bookmarkStart w:id="932" w:name="_Toc133417880"/>
      <w:bookmarkStart w:id="933" w:name="_Toc133482928"/>
      <w:bookmarkEnd w:id="926"/>
      <w:r>
        <w:t>5.</w:t>
      </w:r>
      <w:r w:rsidR="00207F66">
        <w:t>2</w:t>
      </w:r>
      <w:r w:rsidR="00C7246D">
        <w:t>.</w:t>
      </w:r>
      <w:r w:rsidR="006269DF">
        <w:t>2</w:t>
      </w:r>
      <w:r w:rsidR="00C7246D">
        <w:t>.5</w:t>
      </w:r>
      <w:r w:rsidRPr="00DE54AA">
        <w:tab/>
      </w:r>
      <w:r>
        <w:t>Evaluation</w:t>
      </w:r>
      <w:bookmarkEnd w:id="927"/>
      <w:bookmarkEnd w:id="928"/>
      <w:bookmarkEnd w:id="929"/>
      <w:bookmarkEnd w:id="930"/>
      <w:bookmarkEnd w:id="931"/>
      <w:bookmarkEnd w:id="932"/>
      <w:bookmarkEnd w:id="933"/>
    </w:p>
    <w:p w14:paraId="19B18CA9" w14:textId="0F0B81E6"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934" w:name="_Toc120096769"/>
      <w:bookmarkStart w:id="935" w:name="_Toc120097129"/>
      <w:bookmarkStart w:id="936" w:name="_Toc128685257"/>
      <w:bookmarkStart w:id="937" w:name="_Toc129028529"/>
      <w:bookmarkStart w:id="938" w:name="_Toc129030059"/>
      <w:bookmarkStart w:id="939" w:name="_Toc133417881"/>
      <w:bookmarkStart w:id="940" w:name="_Toc133482929"/>
      <w:bookmarkStart w:id="941" w:name="_Toc103780463"/>
      <w:bookmarkStart w:id="942" w:name="_Toc107770165"/>
      <w:r w:rsidRPr="00E0568F">
        <w:t>5.</w:t>
      </w:r>
      <w:r w:rsidR="00420B8D">
        <w:t>2</w:t>
      </w:r>
      <w:r w:rsidR="000E72AE">
        <w:t>.</w:t>
      </w:r>
      <w:r w:rsidR="006269DF">
        <w:t>3</w:t>
      </w:r>
      <w:r w:rsidRPr="00E0568F">
        <w:tab/>
      </w:r>
      <w:bookmarkEnd w:id="934"/>
      <w:bookmarkEnd w:id="935"/>
      <w:bookmarkEnd w:id="936"/>
      <w:r w:rsidR="00D12413">
        <w:t>Coordination between the ML capabilities</w:t>
      </w:r>
      <w:bookmarkEnd w:id="937"/>
      <w:bookmarkEnd w:id="938"/>
      <w:bookmarkEnd w:id="939"/>
      <w:bookmarkEnd w:id="940"/>
      <w:r>
        <w:t xml:space="preserve"> </w:t>
      </w:r>
    </w:p>
    <w:p w14:paraId="7B7D2E2A" w14:textId="2F5F34E6" w:rsidR="00822DDA" w:rsidRPr="00E0568F" w:rsidRDefault="00822DDA" w:rsidP="00A577AE">
      <w:pPr>
        <w:pStyle w:val="Heading4"/>
      </w:pPr>
      <w:bookmarkStart w:id="943" w:name="_Toc120096770"/>
      <w:bookmarkStart w:id="944" w:name="_Toc120097130"/>
      <w:bookmarkStart w:id="945" w:name="_Toc128685258"/>
      <w:bookmarkStart w:id="946" w:name="_Toc129028530"/>
      <w:bookmarkStart w:id="947" w:name="_Toc129030060"/>
      <w:bookmarkStart w:id="948" w:name="_Toc133417882"/>
      <w:bookmarkStart w:id="949" w:name="_Toc133482930"/>
      <w:r w:rsidRPr="00E0568F">
        <w:t>5.</w:t>
      </w:r>
      <w:r w:rsidR="00420B8D">
        <w:t>2</w:t>
      </w:r>
      <w:r w:rsidR="000E72AE">
        <w:t>.</w:t>
      </w:r>
      <w:r w:rsidR="006269DF">
        <w:t>3</w:t>
      </w:r>
      <w:r w:rsidR="000E72AE">
        <w:t>.1</w:t>
      </w:r>
      <w:r w:rsidRPr="00E0568F">
        <w:tab/>
        <w:t>Description</w:t>
      </w:r>
      <w:bookmarkEnd w:id="943"/>
      <w:bookmarkEnd w:id="944"/>
      <w:bookmarkEnd w:id="945"/>
      <w:bookmarkEnd w:id="946"/>
      <w:bookmarkEnd w:id="947"/>
      <w:bookmarkEnd w:id="948"/>
      <w:bookmarkEnd w:id="949"/>
    </w:p>
    <w:p w14:paraId="41DF78DF" w14:textId="47458312" w:rsidR="00D12413" w:rsidRDefault="00D12413" w:rsidP="00D12413">
      <w:bookmarkStart w:id="950" w:name="_Hlk129026490"/>
      <w:r w:rsidRPr="00914487">
        <w:t xml:space="preserve">For ML in 5GC or RAN, the ML capabilities </w:t>
      </w:r>
      <w:r>
        <w:t xml:space="preserve">in 5GC or RAN </w:t>
      </w:r>
      <w:r w:rsidRPr="00914487">
        <w:t xml:space="preserve">may be needed to coordinate </w:t>
      </w:r>
      <w:r>
        <w:t xml:space="preserve">with 3GPP </w:t>
      </w:r>
      <w:bookmarkEnd w:id="950"/>
      <w:r>
        <w:t xml:space="preserve">management analytics </w:t>
      </w:r>
      <w:r w:rsidRPr="00914487">
        <w:t>and possibly other aspect</w:t>
      </w:r>
      <w:r>
        <w:t xml:space="preserve">s in order to improve the overall performance. </w:t>
      </w:r>
    </w:p>
    <w:p w14:paraId="352CCCF8" w14:textId="0808F5E5"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consequen</w:t>
      </w:r>
      <w:r w:rsidR="00D62F80">
        <w:t>tly</w:t>
      </w:r>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951" w:name="_Toc120096771"/>
      <w:bookmarkStart w:id="952" w:name="_Toc120097131"/>
      <w:bookmarkStart w:id="953" w:name="_Toc128685259"/>
      <w:bookmarkStart w:id="954" w:name="_Toc129028531"/>
      <w:bookmarkStart w:id="955" w:name="_Toc129030061"/>
      <w:bookmarkStart w:id="956" w:name="_Toc133417883"/>
      <w:bookmarkStart w:id="957" w:name="_Toc133482931"/>
      <w:r w:rsidRPr="00E0568F">
        <w:t>5.</w:t>
      </w:r>
      <w:r w:rsidR="00420B8D">
        <w:t>2</w:t>
      </w:r>
      <w:r w:rsidR="000E72AE">
        <w:t>.</w:t>
      </w:r>
      <w:r w:rsidR="006269DF">
        <w:t>3</w:t>
      </w:r>
      <w:r w:rsidR="000E72AE">
        <w:t>.2</w:t>
      </w:r>
      <w:r w:rsidRPr="00E0568F">
        <w:tab/>
        <w:t>Use cases</w:t>
      </w:r>
      <w:bookmarkEnd w:id="951"/>
      <w:bookmarkEnd w:id="952"/>
      <w:bookmarkEnd w:id="953"/>
      <w:bookmarkEnd w:id="954"/>
      <w:bookmarkEnd w:id="955"/>
      <w:bookmarkEnd w:id="956"/>
      <w:bookmarkEnd w:id="957"/>
    </w:p>
    <w:p w14:paraId="0D40894F" w14:textId="3FE77FED" w:rsidR="00822DDA" w:rsidRPr="00914487" w:rsidRDefault="00822DDA" w:rsidP="00A577AE">
      <w:pPr>
        <w:pStyle w:val="Heading5"/>
      </w:pPr>
      <w:bookmarkStart w:id="958" w:name="_Toc120096772"/>
      <w:bookmarkStart w:id="959" w:name="_Toc120097132"/>
      <w:bookmarkStart w:id="960" w:name="_Toc128685260"/>
      <w:bookmarkStart w:id="961" w:name="_Toc129028532"/>
      <w:bookmarkStart w:id="962" w:name="_Toc129030062"/>
      <w:bookmarkStart w:id="963" w:name="_Toc133417884"/>
      <w:bookmarkStart w:id="964" w:name="_Toc133482932"/>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958"/>
      <w:bookmarkEnd w:id="959"/>
      <w:bookmarkEnd w:id="960"/>
      <w:bookmarkEnd w:id="961"/>
      <w:bookmarkEnd w:id="962"/>
      <w:bookmarkEnd w:id="963"/>
      <w:bookmarkEnd w:id="964"/>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2B241529"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consequen</w:t>
      </w:r>
      <w:r w:rsidR="00B609C7">
        <w:rPr>
          <w:lang w:val="en-US"/>
        </w:rPr>
        <w:t>tly</w:t>
      </w:r>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965" w:name="_Toc120096773"/>
      <w:bookmarkStart w:id="966" w:name="_Toc120097133"/>
      <w:bookmarkStart w:id="967" w:name="_Toc128685261"/>
      <w:bookmarkStart w:id="968" w:name="_Toc129028533"/>
      <w:bookmarkStart w:id="969" w:name="_Toc129030063"/>
      <w:bookmarkStart w:id="970" w:name="_Toc133417885"/>
      <w:bookmarkStart w:id="971" w:name="_Toc133482933"/>
      <w:r>
        <w:t>5.</w:t>
      </w:r>
      <w:r w:rsidR="00420B8D">
        <w:t>2</w:t>
      </w:r>
      <w:r w:rsidR="000E72AE">
        <w:t>.</w:t>
      </w:r>
      <w:r w:rsidR="006269DF">
        <w:t>3</w:t>
      </w:r>
      <w:r w:rsidR="000E72AE">
        <w:t>.3</w:t>
      </w:r>
      <w:r>
        <w:tab/>
      </w:r>
      <w:r w:rsidR="001D67E6">
        <w:tab/>
      </w:r>
      <w:r>
        <w:t>Potential requirements</w:t>
      </w:r>
      <w:bookmarkEnd w:id="965"/>
      <w:bookmarkEnd w:id="966"/>
      <w:bookmarkEnd w:id="967"/>
      <w:bookmarkEnd w:id="968"/>
      <w:bookmarkEnd w:id="969"/>
      <w:bookmarkEnd w:id="970"/>
      <w:bookmarkEnd w:id="971"/>
    </w:p>
    <w:p w14:paraId="4951353B" w14:textId="224C82AA"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6C3D7325"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972" w:name="_Toc120096774"/>
      <w:bookmarkStart w:id="973" w:name="_Toc120097134"/>
      <w:bookmarkStart w:id="974" w:name="_Toc128685262"/>
      <w:bookmarkStart w:id="975" w:name="_Toc129028534"/>
      <w:bookmarkStart w:id="976" w:name="_Toc129030064"/>
      <w:bookmarkStart w:id="977" w:name="_Toc133417886"/>
      <w:bookmarkStart w:id="978" w:name="_Toc133482934"/>
      <w:r>
        <w:t>5.</w:t>
      </w:r>
      <w:r w:rsidR="00420B8D">
        <w:t>2</w:t>
      </w:r>
      <w:r w:rsidR="000E72AE">
        <w:t>.</w:t>
      </w:r>
      <w:r w:rsidR="006269DF">
        <w:t>3</w:t>
      </w:r>
      <w:r w:rsidR="000E72AE">
        <w:t>.</w:t>
      </w:r>
      <w:r w:rsidR="001D67E6">
        <w:t>4</w:t>
      </w:r>
      <w:r>
        <w:tab/>
        <w:t>Possible solutions</w:t>
      </w:r>
      <w:bookmarkEnd w:id="972"/>
      <w:bookmarkEnd w:id="973"/>
      <w:bookmarkEnd w:id="974"/>
      <w:bookmarkEnd w:id="975"/>
      <w:bookmarkEnd w:id="976"/>
      <w:bookmarkEnd w:id="977"/>
      <w:bookmarkEnd w:id="978"/>
    </w:p>
    <w:p w14:paraId="05C15EC3" w14:textId="15FCA7BB" w:rsidR="0098678D" w:rsidRPr="004133FA" w:rsidRDefault="0098678D" w:rsidP="0098678D">
      <w:pPr>
        <w:pStyle w:val="Heading5"/>
        <w:rPr>
          <w:lang w:val="fr-FR"/>
        </w:rPr>
      </w:pPr>
      <w:bookmarkStart w:id="979" w:name="_Hlk131745959"/>
      <w:bookmarkStart w:id="980" w:name="_Toc112652531"/>
      <w:bookmarkStart w:id="981" w:name="_Toc129028535"/>
      <w:bookmarkStart w:id="982" w:name="_Toc129030065"/>
      <w:bookmarkStart w:id="983" w:name="_Toc133417887"/>
      <w:bookmarkStart w:id="984" w:name="_Toc133482935"/>
      <w:bookmarkEnd w:id="941"/>
      <w:bookmarkEnd w:id="942"/>
      <w:r w:rsidRPr="004133FA">
        <w:rPr>
          <w:lang w:val="fr-FR"/>
        </w:rPr>
        <w:t>5.2.</w:t>
      </w:r>
      <w:r>
        <w:rPr>
          <w:lang w:val="fr-FR"/>
        </w:rPr>
        <w:t>3.</w:t>
      </w:r>
      <w:r w:rsidRPr="004133FA">
        <w:rPr>
          <w:lang w:val="fr-FR"/>
        </w:rPr>
        <w:t>4.</w:t>
      </w:r>
      <w:r>
        <w:rPr>
          <w:lang w:val="fr-FR"/>
        </w:rPr>
        <w:t>1</w:t>
      </w:r>
      <w:bookmarkEnd w:id="979"/>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980"/>
      <w:bookmarkEnd w:id="981"/>
      <w:bookmarkEnd w:id="982"/>
      <w:bookmarkEnd w:id="983"/>
      <w:bookmarkEnd w:id="984"/>
    </w:p>
    <w:p w14:paraId="665D1D54" w14:textId="6D100F5B" w:rsidR="0098678D" w:rsidRDefault="0098678D" w:rsidP="0098678D">
      <w:pPr>
        <w:ind w:left="720" w:hanging="360"/>
      </w:pPr>
      <w:r>
        <w:t>1)</w:t>
      </w:r>
      <w:r>
        <w:tab/>
        <w:t xml:space="preserve">Introduce the information Elements (e.g., instance of IOC or a dataType) for </w:t>
      </w:r>
      <w:bookmarkStart w:id="985"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985"/>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6A2844">
      <w:pPr>
        <w:pStyle w:val="TH"/>
      </w:pPr>
      <w:bookmarkStart w:id="986" w:name="_Toc120096775"/>
      <w:bookmarkStart w:id="987" w:name="_Toc120097135"/>
      <w:bookmarkStart w:id="988" w:name="_Toc128685263"/>
      <w:bookmarkStart w:id="989" w:name="_Toc129028536"/>
      <w:bookmarkStart w:id="990" w:name="_Toc129030066"/>
      <w:r w:rsidRPr="000D6ACC">
        <w:t xml:space="preserve">Figure </w:t>
      </w:r>
      <w:r w:rsidRPr="000D6ACC">
        <w:rPr>
          <w:lang w:val="fr-FR"/>
        </w:rPr>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6A2844"/>
    <w:p w14:paraId="73242288" w14:textId="52348A97" w:rsidR="00822DDA" w:rsidRDefault="00822DDA" w:rsidP="00A577AE">
      <w:pPr>
        <w:pStyle w:val="Heading4"/>
      </w:pPr>
      <w:bookmarkStart w:id="991" w:name="_Toc133417888"/>
      <w:bookmarkStart w:id="992" w:name="_Toc133482936"/>
      <w:r>
        <w:t>5.</w:t>
      </w:r>
      <w:r w:rsidR="00420B8D">
        <w:t>2</w:t>
      </w:r>
      <w:r w:rsidR="000E72AE">
        <w:t>.</w:t>
      </w:r>
      <w:r w:rsidR="006269DF">
        <w:t>3</w:t>
      </w:r>
      <w:r w:rsidR="000E72AE">
        <w:t>.</w:t>
      </w:r>
      <w:r w:rsidR="001D67E6">
        <w:t>5</w:t>
      </w:r>
      <w:r w:rsidR="001D67E6">
        <w:tab/>
      </w:r>
      <w:r w:rsidRPr="00DE54AA">
        <w:tab/>
      </w:r>
      <w:r>
        <w:t>Evaluation</w:t>
      </w:r>
      <w:bookmarkEnd w:id="986"/>
      <w:bookmarkEnd w:id="987"/>
      <w:bookmarkEnd w:id="988"/>
      <w:bookmarkEnd w:id="989"/>
      <w:bookmarkEnd w:id="990"/>
      <w:bookmarkEnd w:id="991"/>
      <w:bookmarkEnd w:id="992"/>
    </w:p>
    <w:p w14:paraId="4C4DB35E" w14:textId="5DC180F1"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993" w:name="_Toc128685264"/>
      <w:bookmarkStart w:id="994" w:name="_Toc129028537"/>
      <w:bookmarkStart w:id="995" w:name="_Toc129030067"/>
      <w:bookmarkStart w:id="996" w:name="_Toc133417889"/>
      <w:bookmarkStart w:id="997" w:name="_Toc133482937"/>
      <w:r w:rsidRPr="008F5AB2">
        <w:t>5.</w:t>
      </w:r>
      <w:r>
        <w:t>2.</w:t>
      </w:r>
      <w:r w:rsidR="006269DF">
        <w:t>4</w:t>
      </w:r>
      <w:r w:rsidRPr="008F5AB2">
        <w:tab/>
        <w:t xml:space="preserve">ML </w:t>
      </w:r>
      <w:r>
        <w:t>entity loading</w:t>
      </w:r>
      <w:bookmarkEnd w:id="993"/>
      <w:bookmarkEnd w:id="994"/>
      <w:bookmarkEnd w:id="995"/>
      <w:bookmarkEnd w:id="996"/>
      <w:bookmarkEnd w:id="997"/>
    </w:p>
    <w:p w14:paraId="50A8328C" w14:textId="2B262BF9" w:rsidR="00420B8D" w:rsidRPr="008F5AB2" w:rsidRDefault="00420B8D" w:rsidP="00A577AE">
      <w:pPr>
        <w:pStyle w:val="Heading4"/>
      </w:pPr>
      <w:bookmarkStart w:id="998" w:name="_Toc128685265"/>
      <w:bookmarkStart w:id="999" w:name="_Toc129028538"/>
      <w:bookmarkStart w:id="1000" w:name="_Toc129030068"/>
      <w:bookmarkStart w:id="1001" w:name="_Toc133417890"/>
      <w:bookmarkStart w:id="1002" w:name="_Toc133482938"/>
      <w:r w:rsidRPr="008F5AB2">
        <w:t>5.</w:t>
      </w:r>
      <w:r>
        <w:t>2.</w:t>
      </w:r>
      <w:r w:rsidR="006269DF">
        <w:t>4</w:t>
      </w:r>
      <w:r>
        <w:t>.1</w:t>
      </w:r>
      <w:r w:rsidRPr="008F5AB2">
        <w:tab/>
        <w:t>Description</w:t>
      </w:r>
      <w:bookmarkEnd w:id="998"/>
      <w:bookmarkEnd w:id="999"/>
      <w:bookmarkEnd w:id="1000"/>
      <w:bookmarkEnd w:id="1001"/>
      <w:bookmarkEnd w:id="1002"/>
    </w:p>
    <w:p w14:paraId="5FA7FE3F" w14:textId="637C8D44"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3C44633D"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003" w:name="_Toc128685266"/>
      <w:bookmarkStart w:id="1004" w:name="_Toc129028539"/>
      <w:bookmarkStart w:id="1005" w:name="_Toc129030069"/>
      <w:bookmarkStart w:id="1006" w:name="_Toc133417891"/>
      <w:bookmarkStart w:id="1007" w:name="_Toc133482939"/>
      <w:r w:rsidRPr="008F5AB2">
        <w:t>5.</w:t>
      </w:r>
      <w:r>
        <w:t>2.</w:t>
      </w:r>
      <w:r w:rsidR="006269DF">
        <w:t>4</w:t>
      </w:r>
      <w:r>
        <w:t>.2</w:t>
      </w:r>
      <w:r w:rsidRPr="008F5AB2">
        <w:tab/>
        <w:t>Use cases</w:t>
      </w:r>
      <w:bookmarkEnd w:id="1003"/>
      <w:bookmarkEnd w:id="1004"/>
      <w:bookmarkEnd w:id="1005"/>
      <w:bookmarkEnd w:id="1006"/>
      <w:bookmarkEnd w:id="1007"/>
    </w:p>
    <w:p w14:paraId="2010379F" w14:textId="791D2582" w:rsidR="00420B8D" w:rsidRPr="008F5AB2" w:rsidRDefault="00420B8D" w:rsidP="00A577AE">
      <w:pPr>
        <w:pStyle w:val="Heading5"/>
      </w:pPr>
      <w:bookmarkStart w:id="1008" w:name="_Toc128685267"/>
      <w:bookmarkStart w:id="1009" w:name="_Toc129028540"/>
      <w:bookmarkStart w:id="1010" w:name="_Toc129030070"/>
      <w:bookmarkStart w:id="1011" w:name="_Toc133417892"/>
      <w:bookmarkStart w:id="1012" w:name="_Toc133482940"/>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008"/>
      <w:bookmarkEnd w:id="1009"/>
      <w:bookmarkEnd w:id="1010"/>
      <w:bookmarkEnd w:id="1011"/>
      <w:bookmarkEnd w:id="1012"/>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7AF0AB15" w:rsidR="00420B8D" w:rsidRPr="008F5AB2" w:rsidRDefault="00420B8D" w:rsidP="006A2844">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1013" w:name="_Toc128685268"/>
      <w:bookmarkStart w:id="1014" w:name="_Toc129028541"/>
      <w:bookmarkStart w:id="1015" w:name="_Toc129030071"/>
      <w:bookmarkStart w:id="1016" w:name="_Toc133417893"/>
      <w:bookmarkStart w:id="1017" w:name="_Toc133482941"/>
      <w:r w:rsidRPr="008F5AB2">
        <w:t>5.</w:t>
      </w:r>
      <w:r>
        <w:t>2.</w:t>
      </w:r>
      <w:r w:rsidR="006269DF">
        <w:t>4</w:t>
      </w:r>
      <w:r>
        <w:t>.3</w:t>
      </w:r>
      <w:r w:rsidRPr="008F5AB2">
        <w:tab/>
        <w:t>Potential requirements</w:t>
      </w:r>
      <w:bookmarkEnd w:id="1013"/>
      <w:bookmarkEnd w:id="1014"/>
      <w:bookmarkEnd w:id="1015"/>
      <w:bookmarkEnd w:id="1016"/>
      <w:bookmarkEnd w:id="1017"/>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018" w:name="_Toc128685269"/>
      <w:bookmarkStart w:id="1019" w:name="_Toc129028542"/>
      <w:bookmarkStart w:id="1020" w:name="_Toc129030072"/>
      <w:bookmarkStart w:id="1021" w:name="_Toc133417894"/>
      <w:bookmarkStart w:id="1022" w:name="_Toc133482942"/>
      <w:r w:rsidRPr="008F5AB2">
        <w:t>5.</w:t>
      </w:r>
      <w:r>
        <w:t>2.</w:t>
      </w:r>
      <w:r w:rsidR="006269DF">
        <w:t>4</w:t>
      </w:r>
      <w:r>
        <w:t>.</w:t>
      </w:r>
      <w:r w:rsidRPr="008F5AB2">
        <w:t>4</w:t>
      </w:r>
      <w:r w:rsidRPr="008F5AB2">
        <w:tab/>
      </w:r>
      <w:r>
        <w:tab/>
      </w:r>
      <w:r w:rsidRPr="008F5AB2">
        <w:t>Possible solutions</w:t>
      </w:r>
      <w:bookmarkEnd w:id="1018"/>
      <w:bookmarkEnd w:id="1019"/>
      <w:bookmarkEnd w:id="1020"/>
      <w:bookmarkEnd w:id="1021"/>
      <w:bookmarkEnd w:id="1022"/>
    </w:p>
    <w:p w14:paraId="5C13F7A4" w14:textId="54EBDF74" w:rsidR="00420B8D" w:rsidRPr="00F71413" w:rsidRDefault="00420B8D" w:rsidP="00A577AE">
      <w:pPr>
        <w:pStyle w:val="Heading5"/>
      </w:pPr>
      <w:bookmarkStart w:id="1023" w:name="_Toc128685270"/>
      <w:bookmarkStart w:id="1024" w:name="_Toc129028543"/>
      <w:bookmarkStart w:id="1025" w:name="_Toc129030073"/>
      <w:bookmarkStart w:id="1026" w:name="_Toc133417895"/>
      <w:bookmarkStart w:id="1027" w:name="_Toc133482943"/>
      <w:r w:rsidRPr="00EF2E83">
        <w:t>5.</w:t>
      </w:r>
      <w:r>
        <w:t>2.</w:t>
      </w:r>
      <w:r w:rsidR="006269DF">
        <w:t>4</w:t>
      </w:r>
      <w:r>
        <w:t>.</w:t>
      </w:r>
      <w:r w:rsidRPr="00EF2E83">
        <w:t>4</w:t>
      </w:r>
      <w:r>
        <w:t>.1</w:t>
      </w:r>
      <w:r>
        <w:tab/>
        <w:t xml:space="preserve">NRM </w:t>
      </w:r>
      <w:r w:rsidRPr="001701D1">
        <w:t>based</w:t>
      </w:r>
      <w:r>
        <w:t xml:space="preserve"> solution</w:t>
      </w:r>
      <w:bookmarkEnd w:id="1023"/>
      <w:bookmarkEnd w:id="1024"/>
      <w:bookmarkEnd w:id="1025"/>
      <w:bookmarkEnd w:id="1026"/>
      <w:bookmarkEnd w:id="1027"/>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6pt;height:227.2pt" o:ole="">
            <v:imagedata r:id="rId44" o:title=""/>
          </v:shape>
          <o:OLEObject Type="Embed" ProgID="Visio.Drawing.15" ShapeID="_x0000_i1033" DrawAspect="Content" ObjectID="_1744097320" r:id="rId45"/>
        </w:object>
      </w:r>
    </w:p>
    <w:p w14:paraId="4B332C11" w14:textId="7683B395" w:rsidR="00420B8D" w:rsidRDefault="00420B8D" w:rsidP="005D6FEB">
      <w:pPr>
        <w:pStyle w:val="TH"/>
      </w:pPr>
      <w:r>
        <w:t xml:space="preserve">Figure </w:t>
      </w:r>
      <w:r w:rsidRPr="00EF2E83">
        <w:t>5.</w:t>
      </w:r>
      <w:r>
        <w:t>2.</w:t>
      </w:r>
      <w:r w:rsidR="00144341">
        <w:t>4</w:t>
      </w:r>
      <w:r>
        <w:t>.4.1-1: Example of ML entity loading related NRMs</w:t>
      </w:r>
    </w:p>
    <w:p w14:paraId="5D50DDB2" w14:textId="0B7417F0"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1028" w:name="_Toc128685271"/>
      <w:bookmarkStart w:id="1029" w:name="_Toc129028544"/>
      <w:bookmarkStart w:id="1030" w:name="_Toc129030074"/>
      <w:bookmarkStart w:id="1031" w:name="_Toc133417896"/>
      <w:bookmarkStart w:id="1032" w:name="_Toc133482944"/>
      <w:r w:rsidRPr="008F5AB2">
        <w:t>5.</w:t>
      </w:r>
      <w:r>
        <w:t>2.</w:t>
      </w:r>
      <w:r w:rsidR="006269DF">
        <w:t>4</w:t>
      </w:r>
      <w:r>
        <w:t>.</w:t>
      </w:r>
      <w:r w:rsidRPr="008F5AB2">
        <w:t>5</w:t>
      </w:r>
      <w:r w:rsidRPr="008F5AB2">
        <w:tab/>
        <w:t>Evaluation</w:t>
      </w:r>
      <w:bookmarkEnd w:id="1028"/>
      <w:bookmarkEnd w:id="1029"/>
      <w:bookmarkEnd w:id="1030"/>
      <w:bookmarkEnd w:id="1031"/>
      <w:bookmarkEnd w:id="1032"/>
    </w:p>
    <w:p w14:paraId="3350BF27" w14:textId="7FC716AB"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13BD9F13" w:rsidR="00420B8D" w:rsidRDefault="00420B8D" w:rsidP="00420B8D">
      <w:r>
        <w:t>Therefore, the solution described in clause 5.2.</w:t>
      </w:r>
      <w:r w:rsidR="00144341">
        <w:t>4</w:t>
      </w:r>
      <w:r>
        <w:t>.4.1 is considered a feasible solution.</w:t>
      </w:r>
    </w:p>
    <w:p w14:paraId="1E4511E2" w14:textId="6C8C669A" w:rsidR="00AD1FB8" w:rsidRPr="00806E76" w:rsidRDefault="00AD1FB8" w:rsidP="00A577AE">
      <w:pPr>
        <w:pStyle w:val="Heading3"/>
        <w:rPr>
          <w:b/>
          <w:i/>
        </w:rPr>
      </w:pPr>
      <w:bookmarkStart w:id="1033" w:name="_Toc128685272"/>
      <w:bookmarkStart w:id="1034" w:name="_Toc129028545"/>
      <w:bookmarkStart w:id="1035" w:name="_Toc129030075"/>
      <w:bookmarkStart w:id="1036" w:name="_Toc133417897"/>
      <w:bookmarkStart w:id="1037" w:name="_Toc133482945"/>
      <w:r w:rsidRPr="00806E76">
        <w:t>5.</w:t>
      </w:r>
      <w:r>
        <w:t>2.</w:t>
      </w:r>
      <w:r w:rsidR="006269DF">
        <w:t>5</w:t>
      </w:r>
      <w:r w:rsidRPr="00806E76">
        <w:tab/>
      </w:r>
      <w:r w:rsidRPr="006A1C74">
        <w:t xml:space="preserve">ML </w:t>
      </w:r>
      <w:r w:rsidR="00893BDD">
        <w:t>i</w:t>
      </w:r>
      <w:r>
        <w:t>nference emulation</w:t>
      </w:r>
      <w:bookmarkEnd w:id="1033"/>
      <w:bookmarkEnd w:id="1034"/>
      <w:bookmarkEnd w:id="1035"/>
      <w:bookmarkEnd w:id="1036"/>
      <w:bookmarkEnd w:id="1037"/>
    </w:p>
    <w:p w14:paraId="5ACBCCBD" w14:textId="24D52444" w:rsidR="00AD1FB8" w:rsidRPr="00806E76" w:rsidRDefault="00AD1FB8" w:rsidP="00A577AE">
      <w:pPr>
        <w:pStyle w:val="Heading4"/>
      </w:pPr>
      <w:bookmarkStart w:id="1038" w:name="_Toc128685273"/>
      <w:bookmarkStart w:id="1039" w:name="_Toc129028546"/>
      <w:bookmarkStart w:id="1040" w:name="_Toc129030076"/>
      <w:bookmarkStart w:id="1041" w:name="_Toc133417898"/>
      <w:bookmarkStart w:id="1042" w:name="_Toc133482946"/>
      <w:r w:rsidRPr="00806E76">
        <w:t>5.</w:t>
      </w:r>
      <w:r>
        <w:t>2.</w:t>
      </w:r>
      <w:r w:rsidR="006269DF">
        <w:t>5</w:t>
      </w:r>
      <w:r>
        <w:t>.1</w:t>
      </w:r>
      <w:r w:rsidRPr="00806E76">
        <w:tab/>
        <w:t>Description</w:t>
      </w:r>
      <w:bookmarkEnd w:id="1038"/>
      <w:bookmarkEnd w:id="1039"/>
      <w:bookmarkEnd w:id="1040"/>
      <w:bookmarkEnd w:id="1041"/>
      <w:bookmarkEnd w:id="1042"/>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043" w:name="_Toc128685274"/>
      <w:bookmarkStart w:id="1044" w:name="_Toc129028547"/>
      <w:bookmarkStart w:id="1045" w:name="_Toc129030077"/>
      <w:bookmarkStart w:id="1046" w:name="_Toc133417899"/>
      <w:bookmarkStart w:id="1047" w:name="_Toc133482947"/>
      <w:r w:rsidRPr="00806E76">
        <w:t>5.</w:t>
      </w:r>
      <w:r>
        <w:t>2.</w:t>
      </w:r>
      <w:r w:rsidR="006269DF">
        <w:t>5</w:t>
      </w:r>
      <w:r>
        <w:t>.2</w:t>
      </w:r>
      <w:r w:rsidRPr="00806E76">
        <w:tab/>
        <w:t>Use cases</w:t>
      </w:r>
      <w:bookmarkEnd w:id="1043"/>
      <w:bookmarkEnd w:id="1044"/>
      <w:bookmarkEnd w:id="1045"/>
      <w:bookmarkEnd w:id="1046"/>
      <w:bookmarkEnd w:id="1047"/>
    </w:p>
    <w:p w14:paraId="3C5ECAD0" w14:textId="5A8B4899" w:rsidR="00AD1FB8" w:rsidRPr="00660A9F" w:rsidRDefault="00AD1FB8" w:rsidP="00A577AE">
      <w:pPr>
        <w:pStyle w:val="Heading5"/>
      </w:pPr>
      <w:bookmarkStart w:id="1048" w:name="_Toc128685275"/>
      <w:bookmarkStart w:id="1049" w:name="_Toc129028548"/>
      <w:bookmarkStart w:id="1050" w:name="_Toc129030078"/>
      <w:bookmarkStart w:id="1051" w:name="_Toc133417900"/>
      <w:bookmarkStart w:id="1052" w:name="_Toc133482948"/>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1048"/>
      <w:bookmarkEnd w:id="1049"/>
      <w:bookmarkEnd w:id="1050"/>
      <w:bookmarkEnd w:id="1051"/>
      <w:bookmarkEnd w:id="1052"/>
      <w:r w:rsidRPr="00660A9F">
        <w:t xml:space="preserve"> </w:t>
      </w:r>
    </w:p>
    <w:p w14:paraId="1B977245" w14:textId="134AE544"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713B1981" w:rsidR="00A5022B" w:rsidRPr="00844150" w:rsidRDefault="00A5022B" w:rsidP="00A5022B">
      <w:pPr>
        <w:pStyle w:val="Heading5"/>
      </w:pPr>
      <w:bookmarkStart w:id="1053" w:name="_Toc128685276"/>
      <w:bookmarkStart w:id="1054" w:name="_Toc129028549"/>
      <w:bookmarkStart w:id="1055" w:name="_Toc129030079"/>
      <w:bookmarkStart w:id="1056" w:name="_Toc133417901"/>
      <w:bookmarkStart w:id="1057" w:name="_Toc133482949"/>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1053"/>
      <w:bookmarkEnd w:id="1054"/>
      <w:bookmarkEnd w:id="1055"/>
      <w:bookmarkEnd w:id="1056"/>
      <w:bookmarkEnd w:id="1057"/>
      <w:r w:rsidRPr="00844150">
        <w:t xml:space="preserve"> </w:t>
      </w:r>
    </w:p>
    <w:p w14:paraId="5E7A66FF" w14:textId="42B7F1E9"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0DCE978C" w:rsidR="00A5022B" w:rsidRPr="00844150" w:rsidRDefault="00A5022B" w:rsidP="00A5022B">
      <w:pPr>
        <w:ind w:left="540" w:hanging="270"/>
        <w:rPr>
          <w:rFonts w:cs="Arial"/>
        </w:rPr>
      </w:pPr>
      <w:r w:rsidRPr="00844150">
        <w:rPr>
          <w:rFonts w:cs="Arial"/>
        </w:rPr>
        <w:t>-</w:t>
      </w:r>
      <w:r w:rsidRPr="00844150">
        <w:rPr>
          <w:rFonts w:cs="Arial"/>
        </w:rPr>
        <w:tab/>
        <w:t xml:space="preserve">the emulation progression process involves choosing the right type and instance of an emulation environment to which an ML entity, AI/ML inference </w:t>
      </w:r>
      <w:r w:rsidR="00A43258">
        <w:rPr>
          <w:rFonts w:cs="Arial"/>
        </w:rPr>
        <w:t>f</w:t>
      </w:r>
      <w:r w:rsidRPr="00844150">
        <w:rPr>
          <w:rFonts w:cs="Arial"/>
        </w:rPr>
        <w:t>unction or the action thereof may be tested depending on the needs of the function to be tested and the available emulation environments and their resources,</w:t>
      </w:r>
    </w:p>
    <w:p w14:paraId="3AFD4BBF" w14:textId="49987F85"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r w:rsidR="00A43258">
        <w:rPr>
          <w:rFonts w:cs="Arial"/>
        </w:rPr>
        <w:t>f</w:t>
      </w:r>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7A60EADA"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31EAFB8"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r w:rsidR="00A43258">
        <w:rPr>
          <w:rFonts w:cs="Arial"/>
        </w:rPr>
        <w:t>f</w:t>
      </w:r>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7B480FDD"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1058" w:name="_Toc128685277"/>
      <w:bookmarkStart w:id="1059" w:name="_Toc129028550"/>
      <w:bookmarkStart w:id="1060" w:name="_Toc129030080"/>
      <w:bookmarkStart w:id="1061" w:name="_Toc133417902"/>
      <w:bookmarkStart w:id="1062" w:name="_Toc133482950"/>
      <w:r w:rsidRPr="00806E76">
        <w:t>5.</w:t>
      </w:r>
      <w:r>
        <w:t>2.</w:t>
      </w:r>
      <w:r w:rsidR="006269DF">
        <w:t>5</w:t>
      </w:r>
      <w:r>
        <w:t>.3</w:t>
      </w:r>
      <w:r w:rsidRPr="00806E76">
        <w:tab/>
        <w:t>Potential requirements</w:t>
      </w:r>
      <w:bookmarkEnd w:id="1058"/>
      <w:bookmarkEnd w:id="1059"/>
      <w:bookmarkEnd w:id="1060"/>
      <w:bookmarkEnd w:id="1061"/>
      <w:bookmarkEnd w:id="1062"/>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7CA3E75D"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2B7FE459"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32DA5FFC"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74D0A12"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6874AF2E"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75C168D4"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3101F4F7"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063" w:name="_Toc128685278"/>
      <w:bookmarkStart w:id="1064" w:name="_Toc129028551"/>
      <w:bookmarkStart w:id="1065" w:name="_Toc129030081"/>
      <w:bookmarkStart w:id="1066" w:name="_Toc133417903"/>
      <w:bookmarkStart w:id="1067" w:name="_Toc133482951"/>
      <w:r>
        <w:t>5.2.</w:t>
      </w:r>
      <w:r w:rsidR="006269DF">
        <w:t>5</w:t>
      </w:r>
      <w:r>
        <w:t>.4</w:t>
      </w:r>
      <w:r w:rsidRPr="00DE54AA">
        <w:tab/>
        <w:t>Possible solutions</w:t>
      </w:r>
      <w:bookmarkEnd w:id="1063"/>
      <w:bookmarkEnd w:id="1064"/>
      <w:bookmarkEnd w:id="1065"/>
      <w:bookmarkEnd w:id="1066"/>
      <w:bookmarkEnd w:id="1067"/>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1068" w:name="_Toc128685279"/>
      <w:bookmarkStart w:id="1069" w:name="_Toc129028552"/>
      <w:bookmarkStart w:id="1070" w:name="_Toc129030082"/>
      <w:bookmarkStart w:id="1071" w:name="_Toc133417904"/>
      <w:bookmarkStart w:id="1072" w:name="_Toc133482952"/>
      <w:r>
        <w:t>5.2.</w:t>
      </w:r>
      <w:r w:rsidR="006269DF">
        <w:t>5</w:t>
      </w:r>
      <w:r>
        <w:t>.5</w:t>
      </w:r>
      <w:r w:rsidRPr="00DE54AA">
        <w:tab/>
      </w:r>
      <w:r>
        <w:t>Evaluation</w:t>
      </w:r>
      <w:bookmarkEnd w:id="1068"/>
      <w:bookmarkEnd w:id="1069"/>
      <w:bookmarkEnd w:id="1070"/>
      <w:bookmarkEnd w:id="1071"/>
      <w:bookmarkEnd w:id="1072"/>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054BA7B0"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1073" w:name="_Toc128685280"/>
      <w:bookmarkStart w:id="1074" w:name="_Toc129028553"/>
      <w:bookmarkStart w:id="1075" w:name="_Toc129030083"/>
      <w:bookmarkStart w:id="1076" w:name="_Toc133417905"/>
      <w:bookmarkStart w:id="1077" w:name="_Toc133482953"/>
      <w:bookmarkStart w:id="1078" w:name="_Hlk127308506"/>
      <w:bookmarkStart w:id="1079" w:name="_Hlk128660646"/>
      <w:r w:rsidRPr="00657DBC">
        <w:t>5.</w:t>
      </w:r>
      <w:r>
        <w:t>2</w:t>
      </w:r>
      <w:r w:rsidRPr="00657DBC">
        <w:t>.6</w:t>
      </w:r>
      <w:r w:rsidR="00B94A07">
        <w:tab/>
      </w:r>
      <w:r w:rsidRPr="00657DBC">
        <w:t>Performance evaluation for AI/ML inference</w:t>
      </w:r>
      <w:bookmarkEnd w:id="1073"/>
      <w:bookmarkEnd w:id="1074"/>
      <w:bookmarkEnd w:id="1075"/>
      <w:bookmarkEnd w:id="1076"/>
      <w:bookmarkEnd w:id="1077"/>
    </w:p>
    <w:p w14:paraId="7626D89B" w14:textId="6ECCA42B" w:rsidR="00FD57B7" w:rsidRPr="00657DBC" w:rsidRDefault="00FD57B7" w:rsidP="00CE435A">
      <w:pPr>
        <w:pStyle w:val="Heading4"/>
      </w:pPr>
      <w:bookmarkStart w:id="1080" w:name="_Toc128685281"/>
      <w:bookmarkStart w:id="1081" w:name="_Toc129028554"/>
      <w:bookmarkStart w:id="1082" w:name="_Toc129030084"/>
      <w:bookmarkStart w:id="1083" w:name="_Toc133417906"/>
      <w:bookmarkStart w:id="1084" w:name="_Toc133482954"/>
      <w:r w:rsidRPr="00657DBC">
        <w:t>5.</w:t>
      </w:r>
      <w:r>
        <w:t>2</w:t>
      </w:r>
      <w:r w:rsidRPr="00657DBC">
        <w:t>.6.1</w:t>
      </w:r>
      <w:r w:rsidRPr="00657DBC">
        <w:tab/>
        <w:t>Description</w:t>
      </w:r>
      <w:bookmarkEnd w:id="1080"/>
      <w:bookmarkEnd w:id="1081"/>
      <w:bookmarkEnd w:id="1082"/>
      <w:bookmarkEnd w:id="1083"/>
      <w:bookmarkEnd w:id="1084"/>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085" w:name="_Toc128685282"/>
      <w:bookmarkStart w:id="1086" w:name="_Toc129028555"/>
      <w:bookmarkStart w:id="1087" w:name="_Toc129030085"/>
      <w:bookmarkStart w:id="1088" w:name="_Toc133417907"/>
      <w:bookmarkStart w:id="1089" w:name="_Toc133482955"/>
      <w:r w:rsidRPr="00657DBC">
        <w:t>5.</w:t>
      </w:r>
      <w:r>
        <w:t>2</w:t>
      </w:r>
      <w:r w:rsidRPr="00657DBC">
        <w:t>.6.2</w:t>
      </w:r>
      <w:r w:rsidRPr="00657DBC">
        <w:tab/>
        <w:t>Use cases</w:t>
      </w:r>
      <w:bookmarkEnd w:id="1085"/>
      <w:bookmarkEnd w:id="1086"/>
      <w:bookmarkEnd w:id="1087"/>
      <w:bookmarkEnd w:id="1088"/>
      <w:bookmarkEnd w:id="1089"/>
    </w:p>
    <w:p w14:paraId="1BFB053D" w14:textId="39AD1F68" w:rsidR="00FD57B7" w:rsidRPr="00657DBC" w:rsidDel="002E79FB" w:rsidRDefault="00FD57B7" w:rsidP="00B94A07">
      <w:pPr>
        <w:pStyle w:val="Heading5"/>
        <w:rPr>
          <w:lang w:val="en-US"/>
        </w:rPr>
      </w:pPr>
      <w:bookmarkStart w:id="1090" w:name="_Toc128685283"/>
      <w:bookmarkStart w:id="1091" w:name="_Toc129028556"/>
      <w:bookmarkStart w:id="1092" w:name="_Toc129030086"/>
      <w:bookmarkStart w:id="1093" w:name="_Toc133417908"/>
      <w:bookmarkStart w:id="1094" w:name="_Toc133482956"/>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090"/>
      <w:bookmarkEnd w:id="1091"/>
      <w:bookmarkEnd w:id="1092"/>
      <w:bookmarkEnd w:id="1093"/>
      <w:bookmarkEnd w:id="1094"/>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r w:rsidR="002C210B">
        <w:t>at</w:t>
      </w:r>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095" w:name="_Toc128685284"/>
      <w:bookmarkStart w:id="1096" w:name="_Toc129028557"/>
      <w:bookmarkStart w:id="1097" w:name="_Toc129030087"/>
      <w:bookmarkStart w:id="1098" w:name="_Toc133417909"/>
      <w:bookmarkStart w:id="1099" w:name="_Toc133482957"/>
      <w:r w:rsidRPr="00657DBC">
        <w:t>5.</w:t>
      </w:r>
      <w:r>
        <w:t>2</w:t>
      </w:r>
      <w:r w:rsidRPr="00657DBC">
        <w:t>.6.2.2</w:t>
      </w:r>
      <w:r w:rsidRPr="00657DBC">
        <w:tab/>
        <w:t xml:space="preserve">ML entity performance indicators query and selection </w:t>
      </w:r>
      <w:bookmarkStart w:id="1100" w:name="_Hlk127292617"/>
      <w:r w:rsidRPr="00657DBC">
        <w:t>for AI/ML inference</w:t>
      </w:r>
      <w:bookmarkEnd w:id="1095"/>
      <w:bookmarkEnd w:id="1096"/>
      <w:bookmarkEnd w:id="1097"/>
      <w:bookmarkEnd w:id="1098"/>
      <w:bookmarkEnd w:id="1099"/>
      <w:bookmarkEnd w:id="1100"/>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101" w:name="_Toc128685285"/>
      <w:bookmarkStart w:id="1102" w:name="_Toc129028558"/>
      <w:bookmarkStart w:id="1103" w:name="_Toc129030088"/>
      <w:bookmarkStart w:id="1104" w:name="_Toc133417910"/>
      <w:bookmarkStart w:id="1105" w:name="_Toc133482958"/>
      <w:r w:rsidRPr="00657DBC">
        <w:t>5.</w:t>
      </w:r>
      <w:r>
        <w:t>2</w:t>
      </w:r>
      <w:r w:rsidRPr="00657DBC">
        <w:t>.6.2.3</w:t>
      </w:r>
      <w:r w:rsidRPr="00657DBC">
        <w:tab/>
        <w:t>ML entity performance indicators selection based on MnS consumer policy for AI/ML inference</w:t>
      </w:r>
      <w:bookmarkEnd w:id="1101"/>
      <w:bookmarkEnd w:id="1102"/>
      <w:bookmarkEnd w:id="1103"/>
      <w:bookmarkEnd w:id="1104"/>
      <w:bookmarkEnd w:id="1105"/>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106" w:name="_Toc120528467"/>
      <w:bookmarkStart w:id="1107" w:name="_Toc128685286"/>
      <w:bookmarkStart w:id="1108" w:name="_Toc129028559"/>
      <w:bookmarkStart w:id="1109" w:name="_Toc129030089"/>
      <w:bookmarkStart w:id="1110" w:name="_Toc133417911"/>
      <w:bookmarkStart w:id="1111" w:name="_Toc133482959"/>
      <w:r>
        <w:t>5.2.6.2.4</w:t>
      </w:r>
      <w:r w:rsidRPr="00806E76">
        <w:tab/>
        <w:t xml:space="preserve">AI/ML </w:t>
      </w:r>
      <w:r>
        <w:t>a</w:t>
      </w:r>
      <w:r w:rsidRPr="00806E76">
        <w:t xml:space="preserve">bstract </w:t>
      </w:r>
      <w:r>
        <w:t>p</w:t>
      </w:r>
      <w:r w:rsidRPr="00806E76">
        <w:t>erformance</w:t>
      </w:r>
      <w:bookmarkEnd w:id="1106"/>
      <w:bookmarkEnd w:id="1107"/>
      <w:bookmarkEnd w:id="1108"/>
      <w:bookmarkEnd w:id="1109"/>
      <w:bookmarkEnd w:id="1110"/>
      <w:bookmarkEnd w:id="1111"/>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112" w:name="_Toc129028560"/>
      <w:bookmarkStart w:id="1113" w:name="_Toc129030090"/>
      <w:bookmarkStart w:id="1114" w:name="_Toc133417912"/>
      <w:bookmarkStart w:id="1115" w:name="_Toc133482960"/>
      <w:bookmarkEnd w:id="1078"/>
      <w:r w:rsidRPr="00031F87">
        <w:t>5.2.6.3</w:t>
      </w:r>
      <w:r w:rsidRPr="00031F87">
        <w:tab/>
        <w:t>Potential requirements</w:t>
      </w:r>
      <w:bookmarkEnd w:id="1112"/>
      <w:bookmarkEnd w:id="1113"/>
      <w:bookmarkEnd w:id="1114"/>
      <w:bookmarkEnd w:id="1115"/>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116" w:name="_Toc128685287"/>
      <w:bookmarkStart w:id="1117" w:name="_Toc129028561"/>
      <w:bookmarkStart w:id="1118" w:name="_Toc129030091"/>
      <w:bookmarkStart w:id="1119" w:name="_Toc133417913"/>
      <w:bookmarkStart w:id="1120" w:name="_Toc133482961"/>
      <w:r w:rsidRPr="00657DBC">
        <w:t>5.</w:t>
      </w:r>
      <w:r>
        <w:t>2</w:t>
      </w:r>
      <w:r w:rsidRPr="00657DBC">
        <w:t>.6.</w:t>
      </w:r>
      <w:r w:rsidR="00031F87">
        <w:t>4</w:t>
      </w:r>
      <w:r w:rsidRPr="00657DBC">
        <w:tab/>
        <w:t>Possible solutions</w:t>
      </w:r>
      <w:bookmarkEnd w:id="1116"/>
      <w:bookmarkEnd w:id="1117"/>
      <w:bookmarkEnd w:id="1118"/>
      <w:bookmarkEnd w:id="1119"/>
      <w:bookmarkEnd w:id="1120"/>
    </w:p>
    <w:p w14:paraId="2C30A0EE" w14:textId="616173B6" w:rsidR="00FD57B7" w:rsidRPr="00657DBC" w:rsidRDefault="00FD57B7" w:rsidP="00A577AE">
      <w:pPr>
        <w:pStyle w:val="Heading5"/>
        <w:rPr>
          <w:lang w:val="en-US"/>
        </w:rPr>
      </w:pPr>
      <w:bookmarkStart w:id="1121" w:name="_Toc128685288"/>
      <w:bookmarkStart w:id="1122" w:name="_Toc129028562"/>
      <w:bookmarkStart w:id="1123" w:name="_Toc129030092"/>
      <w:bookmarkStart w:id="1124" w:name="_Toc133417914"/>
      <w:bookmarkStart w:id="1125" w:name="_Toc133482962"/>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1121"/>
      <w:bookmarkEnd w:id="1122"/>
      <w:bookmarkEnd w:id="1123"/>
      <w:bookmarkEnd w:id="1124"/>
      <w:bookmarkEnd w:id="1125"/>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25556DD0" w:rsidR="00FD57B7" w:rsidRPr="00657DBC" w:rsidRDefault="00FD57B7" w:rsidP="00A577AE">
      <w:pPr>
        <w:pStyle w:val="Heading5"/>
      </w:pPr>
      <w:bookmarkStart w:id="1126" w:name="_Toc128685289"/>
      <w:bookmarkStart w:id="1127" w:name="_Toc129028563"/>
      <w:bookmarkStart w:id="1128" w:name="_Toc129030093"/>
      <w:bookmarkStart w:id="1129" w:name="_Toc133417915"/>
      <w:bookmarkStart w:id="1130" w:name="_Toc133482963"/>
      <w:r w:rsidRPr="00657DBC">
        <w:t>5.</w:t>
      </w:r>
      <w:r>
        <w:t>2</w:t>
      </w:r>
      <w:r w:rsidRPr="00657DBC">
        <w:t>.6.</w:t>
      </w:r>
      <w:r w:rsidR="007F0F9F">
        <w:t>4</w:t>
      </w:r>
      <w:r w:rsidRPr="00657DBC">
        <w:t>.</w:t>
      </w:r>
      <w:r>
        <w:t>2</w:t>
      </w:r>
      <w:r w:rsidRPr="00657DBC">
        <w:tab/>
      </w:r>
      <w:r w:rsidR="0023556E" w:rsidRPr="0023556E">
        <w:t>Possible</w:t>
      </w:r>
      <w:r w:rsidRPr="00657DBC">
        <w:t xml:space="preserve"> solutions for </w:t>
      </w:r>
      <w:bookmarkStart w:id="1131" w:name="_Hlk127298452"/>
      <w:r w:rsidRPr="00657DBC">
        <w:t>ML entity performance indicators query and selection for AI/ML inference</w:t>
      </w:r>
      <w:bookmarkEnd w:id="1126"/>
      <w:bookmarkEnd w:id="1127"/>
      <w:bookmarkEnd w:id="1128"/>
      <w:bookmarkEnd w:id="1129"/>
      <w:bookmarkEnd w:id="1130"/>
    </w:p>
    <w:p w14:paraId="3FCAC06E" w14:textId="596279D6" w:rsidR="00FD57B7" w:rsidRPr="00657DBC" w:rsidRDefault="00FD57B7" w:rsidP="00FD57B7">
      <w:bookmarkStart w:id="1132" w:name="_Hlk127298530"/>
      <w:bookmarkEnd w:id="1131"/>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31E8E634" w:rsidR="00FD57B7" w:rsidRPr="00657DBC" w:rsidRDefault="00FD57B7" w:rsidP="00A577AE">
      <w:pPr>
        <w:pStyle w:val="Heading5"/>
        <w:rPr>
          <w:lang w:val="en-US"/>
        </w:rPr>
      </w:pPr>
      <w:bookmarkStart w:id="1133" w:name="_Toc128685290"/>
      <w:bookmarkStart w:id="1134" w:name="_Toc129028564"/>
      <w:bookmarkStart w:id="1135" w:name="_Toc129030094"/>
      <w:bookmarkStart w:id="1136" w:name="_Toc133417916"/>
      <w:bookmarkStart w:id="1137" w:name="_Toc133482964"/>
      <w:bookmarkEnd w:id="1132"/>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1133"/>
      <w:bookmarkEnd w:id="1134"/>
      <w:bookmarkEnd w:id="1135"/>
      <w:bookmarkEnd w:id="1136"/>
      <w:bookmarkEnd w:id="1137"/>
    </w:p>
    <w:p w14:paraId="55E0A574" w14:textId="4ED41C1A"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1138" w:name="_Hlk127298633"/>
      <w:r w:rsidRPr="00657DBC">
        <w:t>based on MnS consumer policy for AI/ML inference</w:t>
      </w:r>
      <w:bookmarkEnd w:id="1138"/>
      <w:r w:rsidRPr="00657DBC">
        <w:t>.</w:t>
      </w:r>
    </w:p>
    <w:p w14:paraId="26383706" w14:textId="3A46E8AA" w:rsidR="00FD57B7" w:rsidRDefault="00FD57B7" w:rsidP="00A577AE">
      <w:pPr>
        <w:pStyle w:val="Heading5"/>
        <w:rPr>
          <w:lang w:val="en-US"/>
        </w:rPr>
      </w:pPr>
      <w:bookmarkStart w:id="1139" w:name="_Toc128685291"/>
      <w:bookmarkStart w:id="1140" w:name="_Toc129028565"/>
      <w:bookmarkStart w:id="1141" w:name="_Toc129030095"/>
      <w:bookmarkStart w:id="1142" w:name="_Toc133417917"/>
      <w:bookmarkStart w:id="1143" w:name="_Toc133482965"/>
      <w:r>
        <w:t>5.2.6.4.4</w:t>
      </w:r>
      <w:r>
        <w:tab/>
      </w:r>
      <w:r w:rsidR="0023556E" w:rsidRPr="0023556E">
        <w:t>Possible</w:t>
      </w:r>
      <w:r>
        <w:t xml:space="preserve"> solutions for AI/ML performance</w:t>
      </w:r>
      <w:r>
        <w:rPr>
          <w:lang w:val="en-US"/>
        </w:rPr>
        <w:t xml:space="preserve"> abstraction</w:t>
      </w:r>
      <w:bookmarkEnd w:id="1139"/>
      <w:bookmarkEnd w:id="1140"/>
      <w:bookmarkEnd w:id="1141"/>
      <w:bookmarkEnd w:id="1142"/>
      <w:bookmarkEnd w:id="1143"/>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144" w:name="_Toc128685292"/>
      <w:bookmarkStart w:id="1145" w:name="_Toc129028566"/>
      <w:bookmarkStart w:id="1146" w:name="_Toc129030096"/>
      <w:bookmarkStart w:id="1147" w:name="_Toc133417918"/>
      <w:bookmarkStart w:id="1148" w:name="_Toc133482966"/>
      <w:r>
        <w:t>5.2</w:t>
      </w:r>
      <w:r>
        <w:rPr>
          <w:lang w:val="en-US"/>
        </w:rPr>
        <w:t>.6.</w:t>
      </w:r>
      <w:r w:rsidR="00031F87">
        <w:rPr>
          <w:lang w:val="en-US"/>
        </w:rPr>
        <w:t>5</w:t>
      </w:r>
      <w:r>
        <w:tab/>
        <w:t>Evaluation</w:t>
      </w:r>
      <w:bookmarkEnd w:id="1144"/>
      <w:bookmarkEnd w:id="1145"/>
      <w:bookmarkEnd w:id="1146"/>
      <w:bookmarkEnd w:id="1147"/>
      <w:bookmarkEnd w:id="1148"/>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079"/>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1149" w:name="_Toc120528545"/>
      <w:bookmarkStart w:id="1150" w:name="_Toc128685293"/>
      <w:bookmarkStart w:id="1151" w:name="_Toc129028567"/>
      <w:bookmarkStart w:id="1152" w:name="_Toc129030097"/>
      <w:bookmarkStart w:id="1153" w:name="_Toc133417919"/>
      <w:bookmarkStart w:id="1154" w:name="_Toc133482967"/>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1149"/>
      <w:bookmarkEnd w:id="1150"/>
      <w:bookmarkEnd w:id="1151"/>
      <w:bookmarkEnd w:id="1152"/>
      <w:bookmarkEnd w:id="1153"/>
      <w:bookmarkEnd w:id="1154"/>
    </w:p>
    <w:p w14:paraId="076ADAA1" w14:textId="2301E862" w:rsidR="005C7A16" w:rsidRPr="00BA6008" w:rsidRDefault="005C7A16" w:rsidP="00A577AE">
      <w:pPr>
        <w:pStyle w:val="Heading4"/>
        <w:rPr>
          <w:lang w:val="fr-FR" w:eastAsia="ko-KR"/>
        </w:rPr>
      </w:pPr>
      <w:bookmarkStart w:id="1155" w:name="_Toc120528546"/>
      <w:bookmarkStart w:id="1156" w:name="_Toc128685294"/>
      <w:bookmarkStart w:id="1157" w:name="_Toc129028568"/>
      <w:bookmarkStart w:id="1158" w:name="_Toc129030098"/>
      <w:bookmarkStart w:id="1159" w:name="_Toc133417920"/>
      <w:bookmarkStart w:id="1160" w:name="_Toc133482968"/>
      <w:r w:rsidRPr="00BA6008">
        <w:rPr>
          <w:lang w:val="fr-FR" w:eastAsia="ko-KR"/>
        </w:rPr>
        <w:t>5.</w:t>
      </w:r>
      <w:r>
        <w:rPr>
          <w:lang w:val="fr-FR" w:eastAsia="ko-KR"/>
        </w:rPr>
        <w:t>2.7.1</w:t>
      </w:r>
      <w:r w:rsidRPr="00BA6008">
        <w:rPr>
          <w:lang w:val="fr-FR" w:eastAsia="ko-KR"/>
        </w:rPr>
        <w:tab/>
        <w:t>Description</w:t>
      </w:r>
      <w:bookmarkEnd w:id="1155"/>
      <w:bookmarkEnd w:id="1156"/>
      <w:bookmarkEnd w:id="1157"/>
      <w:bookmarkEnd w:id="1158"/>
      <w:bookmarkEnd w:id="1159"/>
      <w:bookmarkEnd w:id="1160"/>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161" w:name="_Toc120528547"/>
      <w:bookmarkStart w:id="1162" w:name="_Toc128685295"/>
      <w:bookmarkStart w:id="1163" w:name="_Toc129028569"/>
      <w:bookmarkStart w:id="1164" w:name="_Toc129030099"/>
      <w:bookmarkStart w:id="1165" w:name="_Toc133417921"/>
      <w:bookmarkStart w:id="1166" w:name="_Toc133482969"/>
      <w:r>
        <w:rPr>
          <w:lang w:eastAsia="ko-KR"/>
        </w:rPr>
        <w:t>5.2.7.2</w:t>
      </w:r>
      <w:r>
        <w:rPr>
          <w:lang w:eastAsia="ko-KR"/>
        </w:rPr>
        <w:tab/>
        <w:t>Use cases</w:t>
      </w:r>
      <w:bookmarkEnd w:id="1161"/>
      <w:bookmarkEnd w:id="1162"/>
      <w:bookmarkEnd w:id="1163"/>
      <w:bookmarkEnd w:id="1164"/>
      <w:bookmarkEnd w:id="1165"/>
      <w:bookmarkEnd w:id="1166"/>
    </w:p>
    <w:p w14:paraId="26AAEAE2" w14:textId="403DB815" w:rsidR="005C7A16" w:rsidRDefault="005C7A16" w:rsidP="00A577AE">
      <w:pPr>
        <w:pStyle w:val="Heading5"/>
        <w:rPr>
          <w:lang w:val="en-US"/>
        </w:rPr>
      </w:pPr>
      <w:bookmarkStart w:id="1167" w:name="_Toc120528548"/>
      <w:bookmarkStart w:id="1168" w:name="_Toc128685296"/>
      <w:bookmarkStart w:id="1169" w:name="_Toc129028570"/>
      <w:bookmarkStart w:id="1170" w:name="_Toc129030100"/>
      <w:bookmarkStart w:id="1171" w:name="_Toc133417922"/>
      <w:bookmarkStart w:id="1172" w:name="_Toc133482970"/>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167"/>
      <w:bookmarkEnd w:id="1168"/>
      <w:bookmarkEnd w:id="1169"/>
      <w:bookmarkEnd w:id="1170"/>
      <w:bookmarkEnd w:id="1171"/>
      <w:bookmarkEnd w:id="1172"/>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6A2844">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173" w:name="_Toc120528549"/>
      <w:bookmarkStart w:id="1174" w:name="_Toc128685297"/>
      <w:bookmarkStart w:id="1175" w:name="_Toc129028571"/>
      <w:bookmarkStart w:id="1176" w:name="_Toc129030101"/>
      <w:bookmarkStart w:id="1177" w:name="_Toc133417923"/>
      <w:bookmarkStart w:id="1178" w:name="_Toc133482971"/>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173"/>
      <w:bookmarkEnd w:id="1174"/>
      <w:bookmarkEnd w:id="1175"/>
      <w:bookmarkEnd w:id="1176"/>
      <w:bookmarkEnd w:id="1177"/>
      <w:bookmarkEnd w:id="1178"/>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sidR="00DA55F2">
        <w:rPr>
          <w:lang w:eastAsia="zh-CN"/>
        </w:rPr>
        <w:t>.</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6A2844">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179" w:name="_Toc120528550"/>
      <w:bookmarkStart w:id="1180" w:name="_Toc128685298"/>
      <w:bookmarkStart w:id="1181" w:name="_Toc129028572"/>
      <w:bookmarkStart w:id="1182" w:name="_Toc129030102"/>
      <w:bookmarkStart w:id="1183" w:name="_Toc133417924"/>
      <w:bookmarkStart w:id="1184" w:name="_Toc133482972"/>
      <w:r w:rsidRPr="00A5305E">
        <w:t>5.</w:t>
      </w:r>
      <w:r>
        <w:t>2.7.2.3</w:t>
      </w:r>
      <w:r w:rsidRPr="00A5305E">
        <w:tab/>
      </w:r>
      <w:r>
        <w:t>Partial</w:t>
      </w:r>
      <w:r w:rsidRPr="009D5027">
        <w:t xml:space="preserve"> activation of AI/ML </w:t>
      </w:r>
      <w:r>
        <w:t xml:space="preserve">inference </w:t>
      </w:r>
      <w:r w:rsidRPr="009D5027">
        <w:t>capabilities</w:t>
      </w:r>
      <w:bookmarkEnd w:id="1179"/>
      <w:bookmarkEnd w:id="1180"/>
      <w:bookmarkEnd w:id="1181"/>
      <w:bookmarkEnd w:id="1182"/>
      <w:bookmarkEnd w:id="1183"/>
      <w:bookmarkEnd w:id="1184"/>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185" w:name="_Toc120528551"/>
      <w:bookmarkStart w:id="1186" w:name="_Toc128685299"/>
      <w:bookmarkStart w:id="1187" w:name="_Toc129028573"/>
      <w:bookmarkStart w:id="1188" w:name="_Toc129030103"/>
      <w:bookmarkStart w:id="1189" w:name="_Toc133417925"/>
      <w:bookmarkStart w:id="1190" w:name="_Toc133482973"/>
      <w:r>
        <w:t>5.2.7.2.4</w:t>
      </w:r>
      <w:r>
        <w:tab/>
      </w:r>
      <w:r>
        <w:rPr>
          <w:lang w:eastAsia="zh-CN"/>
        </w:rPr>
        <w:t xml:space="preserve">Configuration for AI/ML inference </w:t>
      </w:r>
      <w:r w:rsidRPr="00C0468D">
        <w:rPr>
          <w:lang w:val="en-US"/>
        </w:rPr>
        <w:t>initiated by</w:t>
      </w:r>
      <w:r>
        <w:rPr>
          <w:lang w:val="en-US"/>
        </w:rPr>
        <w:t xml:space="preserve"> MnS consumer</w:t>
      </w:r>
      <w:bookmarkEnd w:id="1185"/>
      <w:bookmarkEnd w:id="1186"/>
      <w:bookmarkEnd w:id="1187"/>
      <w:bookmarkEnd w:id="1188"/>
      <w:bookmarkEnd w:id="1189"/>
      <w:bookmarkEnd w:id="1190"/>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3A875262" w:rsidR="005C7A16" w:rsidRDefault="005C7A16" w:rsidP="00A577AE">
      <w:pPr>
        <w:pStyle w:val="Heading5"/>
        <w:rPr>
          <w:lang w:val="en-US"/>
        </w:rPr>
      </w:pPr>
      <w:bookmarkStart w:id="1191" w:name="_Toc120528552"/>
      <w:bookmarkStart w:id="1192" w:name="_Toc128685300"/>
      <w:bookmarkStart w:id="1193" w:name="_Toc129028574"/>
      <w:bookmarkStart w:id="1194" w:name="_Toc129030104"/>
      <w:bookmarkStart w:id="1195" w:name="_Toc133417926"/>
      <w:bookmarkStart w:id="1196" w:name="_Toc133482974"/>
      <w:r>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1191"/>
      <w:bookmarkEnd w:id="1192"/>
      <w:bookmarkEnd w:id="1193"/>
      <w:bookmarkEnd w:id="1194"/>
      <w:bookmarkEnd w:id="1195"/>
      <w:bookmarkEnd w:id="1196"/>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197" w:name="_Toc120528553"/>
      <w:bookmarkStart w:id="1198" w:name="_Toc128685301"/>
      <w:bookmarkStart w:id="1199" w:name="_Toc129028575"/>
      <w:bookmarkStart w:id="1200" w:name="_Toc129030105"/>
      <w:bookmarkStart w:id="1201" w:name="_Toc133417927"/>
      <w:bookmarkStart w:id="1202" w:name="_Toc133482975"/>
      <w:r w:rsidRPr="00A5305E">
        <w:t>5.</w:t>
      </w:r>
      <w:r>
        <w:t>2.7.2.6</w:t>
      </w:r>
      <w:r w:rsidRPr="00A5305E">
        <w:tab/>
      </w:r>
      <w:r>
        <w:t>E</w:t>
      </w:r>
      <w:r w:rsidRPr="009D5027">
        <w:t xml:space="preserve">nabling </w:t>
      </w:r>
      <w:r>
        <w:t>policy-based</w:t>
      </w:r>
      <w:r w:rsidRPr="009D5027">
        <w:t xml:space="preserve"> activation of AI/ML capabilities</w:t>
      </w:r>
      <w:bookmarkEnd w:id="1197"/>
      <w:bookmarkEnd w:id="1198"/>
      <w:bookmarkEnd w:id="1199"/>
      <w:bookmarkEnd w:id="1200"/>
      <w:bookmarkEnd w:id="1201"/>
      <w:bookmarkEnd w:id="1202"/>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203" w:name="_Toc120528554"/>
      <w:bookmarkStart w:id="1204" w:name="_Toc128685302"/>
      <w:bookmarkStart w:id="1205" w:name="_Toc129028576"/>
      <w:bookmarkStart w:id="1206" w:name="_Toc129030106"/>
      <w:bookmarkStart w:id="1207" w:name="_Toc133417928"/>
      <w:bookmarkStart w:id="1208" w:name="_Toc133482976"/>
      <w:r>
        <w:t>5.2.7.3</w:t>
      </w:r>
      <w:r>
        <w:tab/>
        <w:t>Potential requirements</w:t>
      </w:r>
      <w:bookmarkEnd w:id="1203"/>
      <w:bookmarkEnd w:id="1204"/>
      <w:bookmarkEnd w:id="1205"/>
      <w:bookmarkEnd w:id="1206"/>
      <w:bookmarkEnd w:id="1207"/>
      <w:bookmarkEnd w:id="1208"/>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209" w:name="_Toc120528555"/>
      <w:bookmarkStart w:id="1210" w:name="_Toc128685303"/>
      <w:bookmarkStart w:id="1211" w:name="_Toc129028577"/>
      <w:bookmarkStart w:id="1212" w:name="_Toc129030107"/>
      <w:bookmarkStart w:id="1213" w:name="_Toc133417929"/>
      <w:bookmarkStart w:id="1214" w:name="_Toc133482977"/>
      <w:r>
        <w:t>5.2.7.4</w:t>
      </w:r>
      <w:r>
        <w:tab/>
        <w:t>Possible solutions</w:t>
      </w:r>
      <w:bookmarkEnd w:id="1209"/>
      <w:bookmarkEnd w:id="1210"/>
      <w:bookmarkEnd w:id="1211"/>
      <w:bookmarkEnd w:id="1212"/>
      <w:bookmarkEnd w:id="1213"/>
      <w:bookmarkEnd w:id="1214"/>
    </w:p>
    <w:p w14:paraId="0662DC63" w14:textId="3B0B897C" w:rsidR="005C7A16" w:rsidRDefault="005C7A16" w:rsidP="00A577AE">
      <w:pPr>
        <w:pStyle w:val="Heading5"/>
      </w:pPr>
      <w:bookmarkStart w:id="1215" w:name="_Toc120528557"/>
      <w:bookmarkStart w:id="1216" w:name="_Toc128685304"/>
      <w:bookmarkStart w:id="1217" w:name="_Toc129028578"/>
      <w:bookmarkStart w:id="1218" w:name="_Toc129030108"/>
      <w:bookmarkStart w:id="1219" w:name="_Toc133417930"/>
      <w:bookmarkStart w:id="1220" w:name="_Toc133482978"/>
      <w:r>
        <w:t>5</w:t>
      </w:r>
      <w:r w:rsidRPr="00BC0026">
        <w:t>.</w:t>
      </w:r>
      <w:r>
        <w:t>2.7.4.1</w:t>
      </w:r>
      <w:r w:rsidRPr="00BC0026">
        <w:tab/>
      </w:r>
      <w:r>
        <w:t>AI/ML inference function configuration</w:t>
      </w:r>
      <w:bookmarkEnd w:id="1215"/>
      <w:bookmarkEnd w:id="1216"/>
      <w:bookmarkEnd w:id="1217"/>
      <w:bookmarkEnd w:id="1218"/>
      <w:bookmarkEnd w:id="1219"/>
      <w:bookmarkEnd w:id="1220"/>
    </w:p>
    <w:p w14:paraId="512D37C7" w14:textId="77777777" w:rsidR="00835329" w:rsidRPr="00A36AED" w:rsidRDefault="00835329" w:rsidP="00835329">
      <w:pPr>
        <w:pStyle w:val="Heading6"/>
      </w:pPr>
      <w:bookmarkStart w:id="1221" w:name="_Toc133417931"/>
      <w:bookmarkStart w:id="1222" w:name="_Toc133482979"/>
      <w:r w:rsidRPr="00A36AED">
        <w:t>5.2.7.4.1.</w:t>
      </w:r>
      <w:r>
        <w:t>1</w:t>
      </w:r>
      <w:r w:rsidRPr="00A36AED">
        <w:tab/>
      </w:r>
      <w:r w:rsidRPr="00A36AED">
        <w:rPr>
          <w:lang w:eastAsia="zh-CN"/>
        </w:rPr>
        <w:t xml:space="preserve">Configuration for AI/ML inference </w:t>
      </w:r>
      <w:r w:rsidRPr="00A36AED">
        <w:t>initiated by MnS consumer</w:t>
      </w:r>
      <w:bookmarkEnd w:id="1221"/>
      <w:bookmarkEnd w:id="1222"/>
      <w:r w:rsidRPr="00A36AED">
        <w:t xml:space="preserve"> </w:t>
      </w:r>
    </w:p>
    <w:p w14:paraId="4EC1BD63" w14:textId="7EEB7CD8" w:rsidR="00835329" w:rsidRPr="00A36AED" w:rsidRDefault="00835329" w:rsidP="00835329">
      <w:r w:rsidRPr="00A36AED">
        <w:t xml:space="preserve">No new IOCs, or data types are needed to enable (re-)configuration of inference </w:t>
      </w:r>
      <w:r w:rsidR="00A43258">
        <w:t>f</w:t>
      </w:r>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223" w:name="_Toc133417932"/>
      <w:bookmarkStart w:id="1224" w:name="_Toc133482980"/>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223"/>
      <w:bookmarkEnd w:id="1224"/>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19F08FE1"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225"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225"/>
    <w:p w14:paraId="19AD76CB" w14:textId="62A1E92D"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226" w:name="_Toc128685305"/>
      <w:bookmarkStart w:id="1227" w:name="_Toc129028579"/>
      <w:bookmarkStart w:id="1228" w:name="_Toc129030109"/>
      <w:bookmarkStart w:id="1229" w:name="_Toc133417933"/>
      <w:bookmarkStart w:id="1230" w:name="_Toc133482981"/>
      <w:r>
        <w:t>5</w:t>
      </w:r>
      <w:r w:rsidRPr="00BC0026">
        <w:t>.</w:t>
      </w:r>
      <w:r>
        <w:t>2.7.4.2</w:t>
      </w:r>
      <w:r w:rsidRPr="00BC0026">
        <w:tab/>
      </w:r>
      <w:r>
        <w:t>AI/ML activation</w:t>
      </w:r>
      <w:bookmarkEnd w:id="1226"/>
      <w:bookmarkEnd w:id="1227"/>
      <w:bookmarkEnd w:id="1228"/>
      <w:bookmarkEnd w:id="1229"/>
      <w:bookmarkEnd w:id="1230"/>
    </w:p>
    <w:p w14:paraId="23FCA1A1" w14:textId="7730C42B" w:rsidR="005C7A16" w:rsidRDefault="005C7A16" w:rsidP="00A577AE">
      <w:pPr>
        <w:pStyle w:val="Heading6"/>
      </w:pPr>
      <w:bookmarkStart w:id="1231" w:name="_Toc120528559"/>
      <w:bookmarkStart w:id="1232" w:name="_Toc128685306"/>
      <w:bookmarkStart w:id="1233" w:name="_Toc129028580"/>
      <w:bookmarkStart w:id="1234" w:name="_Toc129030110"/>
      <w:bookmarkStart w:id="1235" w:name="_Toc133417934"/>
      <w:bookmarkStart w:id="1236" w:name="_Toc133482982"/>
      <w:r>
        <w:t>5</w:t>
      </w:r>
      <w:r w:rsidRPr="00BC0026">
        <w:t>.</w:t>
      </w:r>
      <w:r>
        <w:t>2.7.4.2.1</w:t>
      </w:r>
      <w:r w:rsidRPr="00BC0026">
        <w:tab/>
      </w:r>
      <w:r>
        <w:t>General framework</w:t>
      </w:r>
      <w:r w:rsidRPr="00CF4A9D">
        <w:t xml:space="preserve"> </w:t>
      </w:r>
      <w:r>
        <w:t>for activation and deactivation</w:t>
      </w:r>
      <w:bookmarkEnd w:id="1231"/>
      <w:bookmarkEnd w:id="1232"/>
      <w:bookmarkEnd w:id="1233"/>
      <w:bookmarkEnd w:id="1234"/>
      <w:bookmarkEnd w:id="1235"/>
      <w:bookmarkEnd w:id="1236"/>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237" w:name="_Toc120528560"/>
      <w:bookmarkStart w:id="1238" w:name="_Toc128685307"/>
      <w:bookmarkStart w:id="1239" w:name="_Toc129028581"/>
      <w:bookmarkStart w:id="1240" w:name="_Toc129030111"/>
      <w:bookmarkStart w:id="1241" w:name="_Toc133417935"/>
      <w:bookmarkStart w:id="1242" w:name="_Toc133482983"/>
      <w:r>
        <w:t>5</w:t>
      </w:r>
      <w:r w:rsidRPr="00BC0026">
        <w:t>.</w:t>
      </w:r>
      <w:r>
        <w:t>2.7.4.2.2</w:t>
      </w:r>
      <w:r w:rsidRPr="00BC0026">
        <w:tab/>
      </w:r>
      <w:r>
        <w:t>Instant activation and deactivation</w:t>
      </w:r>
      <w:bookmarkEnd w:id="1237"/>
      <w:bookmarkEnd w:id="1238"/>
      <w:bookmarkEnd w:id="1239"/>
      <w:bookmarkEnd w:id="1240"/>
      <w:bookmarkEnd w:id="1241"/>
      <w:bookmarkEnd w:id="1242"/>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243" w:name="_Toc120528561"/>
      <w:bookmarkStart w:id="1244" w:name="_Toc128685308"/>
      <w:bookmarkStart w:id="1245" w:name="_Toc129028582"/>
      <w:bookmarkStart w:id="1246" w:name="_Toc129030112"/>
      <w:bookmarkStart w:id="1247" w:name="_Toc133417936"/>
      <w:bookmarkStart w:id="1248" w:name="_Toc133482984"/>
      <w:r>
        <w:t>5</w:t>
      </w:r>
      <w:r w:rsidRPr="00BC0026">
        <w:t>.</w:t>
      </w:r>
      <w:r>
        <w:t>2.7.4.2.3</w:t>
      </w:r>
      <w:r w:rsidRPr="00BC0026">
        <w:tab/>
      </w:r>
      <w:r>
        <w:t>Policy based activation</w:t>
      </w:r>
      <w:r w:rsidRPr="00A03E8C">
        <w:t xml:space="preserve"> </w:t>
      </w:r>
      <w:r>
        <w:t>and deactivation</w:t>
      </w:r>
      <w:bookmarkEnd w:id="1243"/>
      <w:bookmarkEnd w:id="1244"/>
      <w:bookmarkEnd w:id="1245"/>
      <w:bookmarkEnd w:id="1246"/>
      <w:bookmarkEnd w:id="1247"/>
      <w:bookmarkEnd w:id="1248"/>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249" w:name="_Toc120528562"/>
      <w:bookmarkStart w:id="1250" w:name="_Toc128685309"/>
      <w:bookmarkStart w:id="1251" w:name="_Toc129028583"/>
      <w:bookmarkStart w:id="1252" w:name="_Toc129030113"/>
      <w:bookmarkStart w:id="1253" w:name="_Toc133417937"/>
      <w:bookmarkStart w:id="1254" w:name="_Toc133482985"/>
      <w:r>
        <w:t>5</w:t>
      </w:r>
      <w:r w:rsidRPr="00BC0026">
        <w:t>.</w:t>
      </w:r>
      <w:r>
        <w:t>2.7.4.2.4</w:t>
      </w:r>
      <w:r w:rsidRPr="00BC0026">
        <w:tab/>
      </w:r>
      <w:r>
        <w:t>Schedule based activation and deactivation</w:t>
      </w:r>
      <w:bookmarkEnd w:id="1249"/>
      <w:bookmarkEnd w:id="1250"/>
      <w:bookmarkEnd w:id="1251"/>
      <w:bookmarkEnd w:id="1252"/>
      <w:bookmarkEnd w:id="1253"/>
      <w:bookmarkEnd w:id="1254"/>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255" w:name="_Toc120528563"/>
    </w:p>
    <w:p w14:paraId="32A7266F" w14:textId="4AD892A6" w:rsidR="005C7A16" w:rsidRDefault="005C7A16" w:rsidP="00A577AE">
      <w:pPr>
        <w:pStyle w:val="Heading6"/>
      </w:pPr>
      <w:bookmarkStart w:id="1256" w:name="_Toc128685310"/>
      <w:bookmarkStart w:id="1257" w:name="_Toc129028584"/>
      <w:bookmarkStart w:id="1258" w:name="_Toc129030114"/>
      <w:bookmarkStart w:id="1259" w:name="_Toc133417938"/>
      <w:bookmarkStart w:id="1260" w:name="_Toc133482986"/>
      <w:r w:rsidRPr="00A5305E">
        <w:t>5.</w:t>
      </w:r>
      <w:r>
        <w:t>2.7.4.2.5</w:t>
      </w:r>
      <w:r w:rsidRPr="00A5305E">
        <w:tab/>
      </w:r>
      <w:r>
        <w:t>Gradual activation</w:t>
      </w:r>
      <w:r w:rsidRPr="00FF4AF4">
        <w:t xml:space="preserve"> </w:t>
      </w:r>
      <w:r>
        <w:t>and deactivation</w:t>
      </w:r>
      <w:bookmarkEnd w:id="1255"/>
      <w:bookmarkEnd w:id="1256"/>
      <w:bookmarkEnd w:id="1257"/>
      <w:bookmarkEnd w:id="1258"/>
      <w:bookmarkEnd w:id="1259"/>
      <w:bookmarkEnd w:id="1260"/>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787B5A68"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261" w:name="_Toc120528564"/>
      <w:bookmarkStart w:id="1262" w:name="_Toc128685311"/>
      <w:bookmarkStart w:id="1263" w:name="_Toc129028585"/>
      <w:bookmarkStart w:id="1264" w:name="_Toc129030115"/>
      <w:bookmarkStart w:id="1265" w:name="_Toc133417939"/>
      <w:bookmarkStart w:id="1266" w:name="_Toc133482987"/>
      <w:r>
        <w:t>5.2.7.5</w:t>
      </w:r>
      <w:r>
        <w:tab/>
        <w:t>Evaluation</w:t>
      </w:r>
      <w:bookmarkEnd w:id="1261"/>
      <w:bookmarkEnd w:id="1262"/>
      <w:bookmarkEnd w:id="1263"/>
      <w:bookmarkEnd w:id="1264"/>
      <w:bookmarkEnd w:id="1265"/>
      <w:bookmarkEnd w:id="1266"/>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267" w:name="_Toc120528537"/>
      <w:bookmarkStart w:id="1268" w:name="_Toc129028586"/>
      <w:bookmarkStart w:id="1269" w:name="_Toc129030116"/>
      <w:bookmarkStart w:id="1270" w:name="_Toc133417940"/>
      <w:bookmarkStart w:id="1271" w:name="_Toc133482988"/>
      <w:bookmarkStart w:id="1272" w:name="_Hlk130477435"/>
      <w:bookmarkStart w:id="1273" w:name="_Toc107830575"/>
      <w:r>
        <w:t>5.</w:t>
      </w:r>
      <w:r w:rsidR="00392DAE">
        <w:t>2.8</w:t>
      </w:r>
      <w:r>
        <w:tab/>
        <w:t xml:space="preserve">AI/ML update </w:t>
      </w:r>
      <w:bookmarkEnd w:id="1267"/>
      <w:r>
        <w:t>control</w:t>
      </w:r>
      <w:bookmarkEnd w:id="1268"/>
      <w:bookmarkEnd w:id="1269"/>
      <w:bookmarkEnd w:id="1270"/>
      <w:bookmarkEnd w:id="1271"/>
      <w:r>
        <w:t xml:space="preserve"> </w:t>
      </w:r>
    </w:p>
    <w:p w14:paraId="12359F0B" w14:textId="4AF1C7A1" w:rsidR="004B52FA" w:rsidRDefault="00392DAE" w:rsidP="00392DAE">
      <w:pPr>
        <w:pStyle w:val="Heading4"/>
      </w:pPr>
      <w:bookmarkStart w:id="1274" w:name="_Toc120528538"/>
      <w:bookmarkStart w:id="1275" w:name="_Toc129028587"/>
      <w:bookmarkStart w:id="1276" w:name="_Toc129030117"/>
      <w:bookmarkStart w:id="1277" w:name="_Toc133417941"/>
      <w:bookmarkStart w:id="1278" w:name="_Toc133482989"/>
      <w:r>
        <w:t>5.2.8</w:t>
      </w:r>
      <w:r w:rsidR="004B52FA">
        <w:t>.1</w:t>
      </w:r>
      <w:r w:rsidR="004B52FA">
        <w:tab/>
        <w:t>Description</w:t>
      </w:r>
      <w:bookmarkEnd w:id="1274"/>
      <w:bookmarkEnd w:id="1275"/>
      <w:bookmarkEnd w:id="1276"/>
      <w:bookmarkEnd w:id="1277"/>
      <w:bookmarkEnd w:id="1278"/>
    </w:p>
    <w:p w14:paraId="421CF161" w14:textId="6765622E"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w:t>
      </w:r>
      <w:r w:rsidR="001769C7">
        <w:rPr>
          <w:rFonts w:cs="Arial"/>
          <w:lang w:val="en-US"/>
        </w:rPr>
        <w:t>e</w:t>
      </w:r>
      <w:r w:rsidRPr="00296963">
        <w:rPr>
          <w:rFonts w:cs="Arial"/>
          <w:lang w:val="en-US"/>
        </w:rPr>
        <w:t>ntity/</w:t>
      </w:r>
      <w:r w:rsidR="001769C7">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279" w:name="_Toc120528539"/>
      <w:bookmarkStart w:id="1280" w:name="_Toc129028588"/>
      <w:bookmarkStart w:id="1281" w:name="_Toc129030118"/>
      <w:bookmarkStart w:id="1282" w:name="_Toc133417942"/>
      <w:bookmarkStart w:id="1283" w:name="_Toc133482990"/>
      <w:bookmarkEnd w:id="1272"/>
      <w:r>
        <w:t>5.2.8</w:t>
      </w:r>
      <w:r w:rsidR="004B52FA">
        <w:t>.2</w:t>
      </w:r>
      <w:r w:rsidR="004B52FA">
        <w:tab/>
        <w:t>Use cases</w:t>
      </w:r>
      <w:bookmarkEnd w:id="1279"/>
      <w:bookmarkEnd w:id="1280"/>
      <w:bookmarkEnd w:id="1281"/>
      <w:bookmarkEnd w:id="1282"/>
      <w:bookmarkEnd w:id="1283"/>
    </w:p>
    <w:p w14:paraId="1FB50A00" w14:textId="283F15A7" w:rsidR="004B52FA" w:rsidRPr="00A5305E" w:rsidRDefault="00392DAE" w:rsidP="00392DAE">
      <w:pPr>
        <w:pStyle w:val="Heading5"/>
        <w:rPr>
          <w:b/>
          <w:bCs/>
        </w:rPr>
      </w:pPr>
      <w:bookmarkStart w:id="1284" w:name="_Toc129028589"/>
      <w:bookmarkStart w:id="1285" w:name="_Toc129030119"/>
      <w:bookmarkStart w:id="1286" w:name="_Toc133417943"/>
      <w:bookmarkStart w:id="1287" w:name="_Toc133482991"/>
      <w:bookmarkEnd w:id="1273"/>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284"/>
      <w:bookmarkEnd w:id="1285"/>
      <w:bookmarkEnd w:id="1286"/>
      <w:bookmarkEnd w:id="1287"/>
    </w:p>
    <w:p w14:paraId="7F4D6EF3" w14:textId="050680CA"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288" w:name="_Toc129028590"/>
      <w:bookmarkStart w:id="1289" w:name="_Toc129030120"/>
      <w:bookmarkStart w:id="1290" w:name="_Toc133417944"/>
      <w:bookmarkStart w:id="1291" w:name="_Toc133482992"/>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288"/>
      <w:bookmarkEnd w:id="1289"/>
      <w:bookmarkEnd w:id="1290"/>
      <w:bookmarkEnd w:id="1291"/>
    </w:p>
    <w:p w14:paraId="7F325EA2" w14:textId="5132D153"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292" w:name="_Hlk131480287"/>
      <w:r>
        <w:rPr>
          <w:rFonts w:cs="Arial"/>
          <w:lang w:val="en-US"/>
        </w:rPr>
        <w:t>constituent</w:t>
      </w:r>
      <w:bookmarkEnd w:id="1292"/>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355C7343"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293" w:name="_Toc120528541"/>
      <w:bookmarkStart w:id="1294" w:name="_Toc129028591"/>
      <w:bookmarkStart w:id="1295" w:name="_Toc129030121"/>
      <w:bookmarkStart w:id="1296" w:name="_Toc133417945"/>
      <w:bookmarkStart w:id="1297" w:name="_Toc133482993"/>
      <w:r>
        <w:t>5.2.8</w:t>
      </w:r>
      <w:r w:rsidR="004B52FA">
        <w:t>.3</w:t>
      </w:r>
      <w:r w:rsidR="004B52FA">
        <w:tab/>
        <w:t>Potential requirements</w:t>
      </w:r>
      <w:bookmarkEnd w:id="1293"/>
      <w:bookmarkEnd w:id="1294"/>
      <w:bookmarkEnd w:id="1295"/>
      <w:bookmarkEnd w:id="1296"/>
      <w:bookmarkEnd w:id="1297"/>
    </w:p>
    <w:p w14:paraId="71933831" w14:textId="3D87A587"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17E5FAF3"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6CD8EAA8"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507527FE"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505A50F4"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23DAFE48"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298" w:name="_Toc120528542"/>
      <w:bookmarkStart w:id="1299" w:name="_Toc129028592"/>
      <w:bookmarkStart w:id="1300" w:name="_Toc129030122"/>
      <w:bookmarkStart w:id="1301" w:name="_Toc133417946"/>
      <w:bookmarkStart w:id="1302" w:name="_Toc133482994"/>
      <w:bookmarkStart w:id="1303" w:name="_Toc107830579"/>
      <w:r>
        <w:t>5.2.8</w:t>
      </w:r>
      <w:r w:rsidR="004B52FA">
        <w:rPr>
          <w:lang w:val="en-US"/>
        </w:rPr>
        <w:t>.4</w:t>
      </w:r>
      <w:r w:rsidR="004B52FA">
        <w:tab/>
        <w:t>Possible solutions</w:t>
      </w:r>
      <w:bookmarkEnd w:id="1298"/>
      <w:bookmarkEnd w:id="1299"/>
      <w:bookmarkEnd w:id="1300"/>
      <w:bookmarkEnd w:id="1301"/>
      <w:bookmarkEnd w:id="1302"/>
    </w:p>
    <w:bookmarkEnd w:id="1303"/>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2359DADD"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05DFFB2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54D852D1"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304" w:name="_Toc120528544"/>
      <w:bookmarkStart w:id="1305" w:name="_Toc129028593"/>
      <w:bookmarkStart w:id="1306" w:name="_Toc129030123"/>
      <w:bookmarkStart w:id="1307" w:name="_Toc133417947"/>
      <w:bookmarkStart w:id="1308" w:name="_Toc133482995"/>
      <w:r>
        <w:t>5.2.8</w:t>
      </w:r>
      <w:r w:rsidR="004B52FA">
        <w:rPr>
          <w:lang w:val="fr-FR"/>
        </w:rPr>
        <w:t>.5</w:t>
      </w:r>
      <w:r w:rsidR="004B52FA">
        <w:rPr>
          <w:lang w:val="fr-FR"/>
        </w:rPr>
        <w:tab/>
      </w:r>
      <w:r w:rsidR="004B52FA" w:rsidRPr="00A577AE">
        <w:t>Evaluation</w:t>
      </w:r>
      <w:bookmarkEnd w:id="1304"/>
      <w:bookmarkEnd w:id="1305"/>
      <w:bookmarkEnd w:id="1306"/>
      <w:bookmarkEnd w:id="1307"/>
      <w:bookmarkEnd w:id="1308"/>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309" w:name="_Toc128685312"/>
      <w:bookmarkStart w:id="1310" w:name="_Toc129028594"/>
      <w:bookmarkStart w:id="1311" w:name="_Toc129030124"/>
      <w:bookmarkStart w:id="1312" w:name="_Toc133417948"/>
      <w:bookmarkStart w:id="1313" w:name="_Toc133482996"/>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309"/>
      <w:bookmarkEnd w:id="1310"/>
      <w:bookmarkEnd w:id="1311"/>
      <w:bookmarkEnd w:id="1312"/>
      <w:bookmarkEnd w:id="1313"/>
    </w:p>
    <w:p w14:paraId="1871A913" w14:textId="0D101EA8" w:rsidR="00A42447" w:rsidRPr="00AE5393" w:rsidRDefault="00A42447" w:rsidP="00A577AE">
      <w:pPr>
        <w:pStyle w:val="Heading3"/>
      </w:pPr>
      <w:bookmarkStart w:id="1314" w:name="_Toc128685313"/>
      <w:bookmarkStart w:id="1315" w:name="_Toc129028595"/>
      <w:bookmarkStart w:id="1316" w:name="_Toc129030125"/>
      <w:bookmarkStart w:id="1317" w:name="_Toc133417949"/>
      <w:bookmarkStart w:id="1318" w:name="_Toc133482997"/>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314"/>
      <w:bookmarkEnd w:id="1315"/>
      <w:bookmarkEnd w:id="1316"/>
      <w:bookmarkEnd w:id="1317"/>
      <w:bookmarkEnd w:id="1318"/>
      <w:r w:rsidRPr="00AE5393">
        <w:t xml:space="preserve"> </w:t>
      </w:r>
    </w:p>
    <w:p w14:paraId="5B6FF19A" w14:textId="658B41BF" w:rsidR="00A42447" w:rsidRPr="00AE5393" w:rsidRDefault="00A42447" w:rsidP="00A577AE">
      <w:pPr>
        <w:pStyle w:val="Heading4"/>
      </w:pPr>
      <w:bookmarkStart w:id="1319" w:name="_Toc128685314"/>
      <w:bookmarkStart w:id="1320" w:name="_Toc129028596"/>
      <w:bookmarkStart w:id="1321" w:name="_Toc129030126"/>
      <w:bookmarkStart w:id="1322" w:name="_Toc133417950"/>
      <w:bookmarkStart w:id="1323" w:name="_Toc133482998"/>
      <w:r w:rsidRPr="00AE5393">
        <w:t>5.</w:t>
      </w:r>
      <w:r>
        <w:t>3</w:t>
      </w:r>
      <w:r w:rsidRPr="00AE5393">
        <w:t>.</w:t>
      </w:r>
      <w:r w:rsidR="000546AD">
        <w:t>1</w:t>
      </w:r>
      <w:r>
        <w:t>.</w:t>
      </w:r>
      <w:r w:rsidRPr="00AE5393">
        <w:t>1</w:t>
      </w:r>
      <w:r w:rsidRPr="00AE5393">
        <w:tab/>
      </w:r>
      <w:r w:rsidRPr="001701D1">
        <w:t>Description</w:t>
      </w:r>
      <w:bookmarkEnd w:id="1319"/>
      <w:bookmarkEnd w:id="1320"/>
      <w:bookmarkEnd w:id="1321"/>
      <w:bookmarkEnd w:id="1322"/>
      <w:bookmarkEnd w:id="1323"/>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324" w:name="_Toc128685315"/>
      <w:bookmarkStart w:id="1325" w:name="_Toc129028597"/>
      <w:bookmarkStart w:id="1326" w:name="_Toc129030127"/>
      <w:bookmarkStart w:id="1327" w:name="_Toc133417951"/>
      <w:bookmarkStart w:id="1328" w:name="_Toc133482999"/>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324"/>
      <w:bookmarkEnd w:id="1325"/>
      <w:bookmarkEnd w:id="1326"/>
      <w:bookmarkEnd w:id="1327"/>
      <w:bookmarkEnd w:id="1328"/>
    </w:p>
    <w:p w14:paraId="27DCEB6E" w14:textId="7E11A94B" w:rsidR="00A42447" w:rsidRPr="00AE5393" w:rsidRDefault="00A42447" w:rsidP="00A577AE">
      <w:pPr>
        <w:pStyle w:val="Heading5"/>
        <w:rPr>
          <w:lang w:val="en-US"/>
        </w:rPr>
      </w:pPr>
      <w:bookmarkStart w:id="1329" w:name="_Toc128685316"/>
      <w:bookmarkStart w:id="1330" w:name="_Toc129028598"/>
      <w:bookmarkStart w:id="1331" w:name="_Toc129030128"/>
      <w:bookmarkStart w:id="1332" w:name="_Toc133417952"/>
      <w:bookmarkStart w:id="1333" w:name="_Toc133483000"/>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329"/>
      <w:bookmarkEnd w:id="1330"/>
      <w:bookmarkEnd w:id="1331"/>
      <w:bookmarkEnd w:id="1332"/>
      <w:bookmarkEnd w:id="1333"/>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334" w:name="_Toc128685317"/>
      <w:bookmarkStart w:id="1335" w:name="_Toc129028599"/>
      <w:bookmarkStart w:id="1336" w:name="_Toc129030129"/>
      <w:bookmarkStart w:id="1337" w:name="_Toc133417953"/>
      <w:bookmarkStart w:id="1338" w:name="_Toc133483001"/>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334"/>
      <w:bookmarkEnd w:id="1335"/>
      <w:bookmarkEnd w:id="1336"/>
      <w:bookmarkEnd w:id="1337"/>
      <w:bookmarkEnd w:id="1338"/>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339" w:name="_Toc128685318"/>
      <w:bookmarkStart w:id="1340" w:name="_Toc129028600"/>
      <w:bookmarkStart w:id="1341" w:name="_Toc129030130"/>
      <w:bookmarkStart w:id="1342" w:name="_Toc133417954"/>
      <w:bookmarkStart w:id="1343" w:name="_Toc133483002"/>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339"/>
      <w:bookmarkEnd w:id="1340"/>
      <w:bookmarkEnd w:id="1341"/>
      <w:bookmarkEnd w:id="1342"/>
      <w:bookmarkEnd w:id="1343"/>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344" w:name="_Toc128685319"/>
      <w:bookmarkStart w:id="1345" w:name="_Toc129028601"/>
      <w:bookmarkStart w:id="1346" w:name="_Toc129030131"/>
      <w:bookmarkStart w:id="1347" w:name="_Toc133417955"/>
      <w:bookmarkStart w:id="1348" w:name="_Toc133483003"/>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344"/>
      <w:bookmarkEnd w:id="1345"/>
      <w:bookmarkEnd w:id="1346"/>
      <w:bookmarkEnd w:id="1347"/>
      <w:bookmarkEnd w:id="1348"/>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349" w:name="_Toc129028602"/>
      <w:bookmarkStart w:id="1350" w:name="_Toc129030132"/>
      <w:bookmarkStart w:id="1351" w:name="_Toc133417956"/>
      <w:bookmarkStart w:id="1352" w:name="_Toc133483004"/>
      <w:r w:rsidRPr="00A577AE">
        <w:t>5.</w:t>
      </w:r>
      <w:r>
        <w:t>3.1.</w:t>
      </w:r>
      <w:r w:rsidRPr="00A577AE">
        <w:t>2.</w:t>
      </w:r>
      <w:r>
        <w:t>5</w:t>
      </w:r>
      <w:r w:rsidRPr="00A577AE">
        <w:tab/>
      </w:r>
      <w:r>
        <w:t>A</w:t>
      </w:r>
      <w:r w:rsidRPr="00A577AE">
        <w:t>ssessment of AI/ML trustworthiness</w:t>
      </w:r>
      <w:bookmarkEnd w:id="1349"/>
      <w:bookmarkEnd w:id="1350"/>
      <w:bookmarkEnd w:id="1351"/>
      <w:bookmarkEnd w:id="1352"/>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353" w:name="_Toc128685320"/>
      <w:bookmarkStart w:id="1354" w:name="_Toc129028603"/>
      <w:bookmarkStart w:id="1355" w:name="_Toc129030133"/>
      <w:bookmarkStart w:id="1356" w:name="_Toc133417957"/>
      <w:bookmarkStart w:id="1357" w:name="_Toc133483005"/>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353"/>
      <w:bookmarkEnd w:id="1354"/>
      <w:bookmarkEnd w:id="1355"/>
      <w:bookmarkEnd w:id="1356"/>
      <w:bookmarkEnd w:id="1357"/>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0BAC12D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358" w:name="_Hlk129004486"/>
      <w:bookmarkStart w:id="1359"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360" w:name="_Toc129028604"/>
      <w:bookmarkStart w:id="1361" w:name="_Toc129030134"/>
      <w:bookmarkStart w:id="1362" w:name="_Toc133417958"/>
      <w:bookmarkStart w:id="1363" w:name="_Toc133483006"/>
      <w:bookmarkEnd w:id="1358"/>
      <w:r>
        <w:t>5.3.</w:t>
      </w:r>
      <w:r w:rsidR="000546AD">
        <w:t>1</w:t>
      </w:r>
      <w:r>
        <w:t>.4</w:t>
      </w:r>
      <w:r w:rsidRPr="00DE54AA">
        <w:tab/>
        <w:t>Possible solutions</w:t>
      </w:r>
      <w:bookmarkEnd w:id="1359"/>
      <w:bookmarkEnd w:id="1360"/>
      <w:bookmarkEnd w:id="1361"/>
      <w:bookmarkEnd w:id="1362"/>
      <w:bookmarkEnd w:id="1363"/>
    </w:p>
    <w:p w14:paraId="6EE9ADAE" w14:textId="7AA4831D" w:rsidR="00E81DF1" w:rsidRPr="006A2844" w:rsidRDefault="00E81DF1" w:rsidP="00A577AE">
      <w:pPr>
        <w:pStyle w:val="Heading5"/>
        <w:rPr>
          <w:szCs w:val="22"/>
        </w:rPr>
      </w:pPr>
      <w:bookmarkStart w:id="1364" w:name="_Toc129028605"/>
      <w:bookmarkStart w:id="1365" w:name="_Toc129030135"/>
      <w:bookmarkStart w:id="1366" w:name="_Toc133417959"/>
      <w:bookmarkStart w:id="1367" w:name="_Toc133483007"/>
      <w:bookmarkStart w:id="1368" w:name="_Hlk126143742"/>
      <w:r w:rsidRPr="006A2844">
        <w:rPr>
          <w:color w:val="000000"/>
          <w:szCs w:val="22"/>
        </w:rPr>
        <w:t>5.3.1.4.1</w:t>
      </w:r>
      <w:r w:rsidRPr="006A2844">
        <w:rPr>
          <w:color w:val="000000"/>
          <w:szCs w:val="22"/>
        </w:rPr>
        <w:tab/>
        <w:t xml:space="preserve">ML </w:t>
      </w:r>
      <w:r w:rsidRPr="004221F7">
        <w:rPr>
          <w:szCs w:val="22"/>
          <w:lang w:val="en-US"/>
        </w:rPr>
        <w:t>trustworthiness</w:t>
      </w:r>
      <w:r w:rsidRPr="006A2844">
        <w:rPr>
          <w:color w:val="000000"/>
          <w:szCs w:val="22"/>
        </w:rPr>
        <w:t xml:space="preserve"> indicators</w:t>
      </w:r>
      <w:bookmarkEnd w:id="1364"/>
      <w:bookmarkEnd w:id="1365"/>
      <w:bookmarkEnd w:id="1366"/>
      <w:bookmarkEnd w:id="1367"/>
    </w:p>
    <w:bookmarkEnd w:id="1368"/>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3E076D75" w:rsidR="00E81DF1" w:rsidRDefault="00E81DF1" w:rsidP="006A2844">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r w:rsidR="00DA55F2">
        <w:t>y</w:t>
      </w:r>
      <w:r>
        <w:t xml:space="preserve"> that the manipulation or use of that data is trustworth</w:t>
      </w:r>
      <w:r w:rsidR="00DA55F2">
        <w:t>y</w:t>
      </w:r>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6A2844">
      <w:pPr>
        <w:pStyle w:val="TH"/>
      </w:pPr>
      <w:r w:rsidRPr="00BD4EF8">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3DFEF01B" w:rsidR="00E81DF1" w:rsidRDefault="007053D8" w:rsidP="007053D8">
      <w:pPr>
        <w:pStyle w:val="NO"/>
      </w:pPr>
      <w:bookmarkStart w:id="1369"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6A2844" w:rsidRDefault="00067992" w:rsidP="00067992">
      <w:pPr>
        <w:pStyle w:val="NO"/>
        <w:rPr>
          <w:color w:val="000000" w:themeColor="text1"/>
          <w:lang w:eastAsia="de-DE"/>
        </w:rPr>
      </w:pPr>
      <w:r w:rsidRPr="006A2844">
        <w:rPr>
          <w:color w:val="000000" w:themeColor="text1"/>
        </w:rPr>
        <w:t xml:space="preserve">NOTE 2: </w:t>
      </w:r>
      <w:r w:rsidRPr="006A2844">
        <w:rPr>
          <w:color w:val="000000" w:themeColor="text1"/>
        </w:rPr>
        <w:tab/>
        <w:t>The relation between the trustworthiness indicators</w:t>
      </w:r>
      <w:r w:rsidRPr="006A2844">
        <w:rPr>
          <w:color w:val="000000" w:themeColor="text1"/>
          <w:lang w:val="en-US"/>
        </w:rPr>
        <w:t xml:space="preserve">/metrics </w:t>
      </w:r>
      <w:r w:rsidRPr="006A2844">
        <w:rPr>
          <w:color w:val="000000" w:themeColor="text1"/>
        </w:rPr>
        <w:t>and the 3GPP management or network data needs further investigation.</w:t>
      </w:r>
    </w:p>
    <w:p w14:paraId="6E32CFAB" w14:textId="2B338EE5" w:rsidR="00A42447" w:rsidRPr="006A2844" w:rsidRDefault="00067992" w:rsidP="002A7D75">
      <w:pPr>
        <w:pStyle w:val="NO"/>
        <w:rPr>
          <w:color w:val="000000" w:themeColor="text1"/>
        </w:rPr>
      </w:pPr>
      <w:r w:rsidRPr="006A2844">
        <w:rPr>
          <w:color w:val="000000" w:themeColor="text1"/>
        </w:rPr>
        <w:t>NOTE 3:  How to support the consumer and the producer to have a consistent interpretation of the trustworthiness indicators</w:t>
      </w:r>
      <w:r w:rsidRPr="006A2844">
        <w:rPr>
          <w:color w:val="000000" w:themeColor="text1"/>
          <w:lang w:val="en-US"/>
        </w:rPr>
        <w:t>/metrics</w:t>
      </w:r>
      <w:r w:rsidRPr="006A2844">
        <w:rPr>
          <w:color w:val="000000" w:themeColor="text1"/>
        </w:rPr>
        <w:t xml:space="preserve"> is subject to further investigation.</w:t>
      </w:r>
      <w:bookmarkEnd w:id="1369"/>
    </w:p>
    <w:p w14:paraId="327A2DAF" w14:textId="0E3F847D" w:rsidR="00A14FA4" w:rsidRPr="006A2844" w:rsidRDefault="00A14FA4" w:rsidP="00A577AE">
      <w:pPr>
        <w:pStyle w:val="Heading5"/>
        <w:rPr>
          <w:szCs w:val="22"/>
        </w:rPr>
      </w:pPr>
      <w:bookmarkStart w:id="1370" w:name="_Toc129028606"/>
      <w:bookmarkStart w:id="1371" w:name="_Toc129030136"/>
      <w:bookmarkStart w:id="1372" w:name="_Toc133417960"/>
      <w:bookmarkStart w:id="1373" w:name="_Toc133483008"/>
      <w:r w:rsidRPr="006A2844">
        <w:rPr>
          <w:color w:val="000000"/>
          <w:szCs w:val="22"/>
        </w:rPr>
        <w:t>5.3.1.4.2</w:t>
      </w:r>
      <w:r w:rsidRPr="006A2844">
        <w:rPr>
          <w:color w:val="000000"/>
          <w:szCs w:val="22"/>
        </w:rPr>
        <w:tab/>
        <w:t>AI/ML data trustworthiness</w:t>
      </w:r>
      <w:bookmarkEnd w:id="1370"/>
      <w:bookmarkEnd w:id="1371"/>
      <w:bookmarkEnd w:id="1372"/>
      <w:bookmarkEnd w:id="1373"/>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6A2844">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6A2844">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6A2844" w:rsidRDefault="00510423" w:rsidP="00F61E81">
      <w:pPr>
        <w:pStyle w:val="Heading5"/>
        <w:rPr>
          <w:rFonts w:cs="Arial"/>
          <w:szCs w:val="22"/>
        </w:rPr>
      </w:pPr>
      <w:bookmarkStart w:id="1374" w:name="_Toc129028607"/>
      <w:bookmarkStart w:id="1375" w:name="_Toc129030137"/>
      <w:bookmarkStart w:id="1376" w:name="_Toc133417961"/>
      <w:bookmarkStart w:id="1377" w:name="_Toc133483009"/>
      <w:bookmarkStart w:id="1378" w:name="_Hlk126487818"/>
      <w:r w:rsidRPr="006A2844">
        <w:rPr>
          <w:rFonts w:cs="Arial"/>
          <w:szCs w:val="22"/>
        </w:rPr>
        <w:t>5.3.1.4.</w:t>
      </w:r>
      <w:r w:rsidR="00A14FA4" w:rsidRPr="006A2844">
        <w:rPr>
          <w:rFonts w:cs="Arial"/>
          <w:szCs w:val="22"/>
        </w:rPr>
        <w:t>3</w:t>
      </w:r>
      <w:r w:rsidRPr="006A2844">
        <w:rPr>
          <w:rFonts w:cs="Arial"/>
          <w:szCs w:val="22"/>
        </w:rPr>
        <w:tab/>
      </w:r>
      <w:r w:rsidRPr="004221F7">
        <w:rPr>
          <w:szCs w:val="22"/>
          <w:lang w:val="en-US"/>
        </w:rPr>
        <w:t>ML</w:t>
      </w:r>
      <w:r w:rsidRPr="006A2844">
        <w:rPr>
          <w:rFonts w:cs="Arial"/>
          <w:szCs w:val="22"/>
        </w:rPr>
        <w:t xml:space="preserve"> </w:t>
      </w:r>
      <w:r w:rsidRPr="004221F7">
        <w:rPr>
          <w:szCs w:val="22"/>
          <w:lang w:val="en-US"/>
        </w:rPr>
        <w:t>training</w:t>
      </w:r>
      <w:r w:rsidRPr="006A2844">
        <w:rPr>
          <w:rFonts w:cs="Arial"/>
          <w:szCs w:val="22"/>
        </w:rPr>
        <w:t xml:space="preserve"> trustworthiness</w:t>
      </w:r>
      <w:bookmarkEnd w:id="1374"/>
      <w:bookmarkEnd w:id="1375"/>
      <w:bookmarkEnd w:id="1376"/>
      <w:bookmarkEnd w:id="1377"/>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6A2844">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6A2844">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6A2844">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378"/>
    </w:p>
    <w:p w14:paraId="7D03133A" w14:textId="5A03EE75" w:rsidR="004D7E6D" w:rsidRPr="00A577AE" w:rsidRDefault="004D7E6D" w:rsidP="00F61E81">
      <w:pPr>
        <w:pStyle w:val="Heading5"/>
        <w:rPr>
          <w:lang w:val="en-US"/>
        </w:rPr>
      </w:pPr>
      <w:bookmarkStart w:id="1379" w:name="_Toc129028608"/>
      <w:bookmarkStart w:id="1380" w:name="_Toc129030138"/>
      <w:bookmarkStart w:id="1381" w:name="_Toc133417962"/>
      <w:bookmarkStart w:id="1382" w:name="_Toc133483010"/>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379"/>
      <w:bookmarkEnd w:id="1380"/>
      <w:bookmarkEnd w:id="1381"/>
      <w:bookmarkEnd w:id="1382"/>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6A2844">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6A2844">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383" w:name="_Toc129028609"/>
      <w:bookmarkStart w:id="1384" w:name="_Toc129030139"/>
      <w:bookmarkStart w:id="1385" w:name="_Toc133417963"/>
      <w:bookmarkStart w:id="1386" w:name="_Toc133483011"/>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383"/>
      <w:bookmarkEnd w:id="1384"/>
      <w:bookmarkEnd w:id="1385"/>
      <w:bookmarkEnd w:id="1386"/>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12A319FB"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387" w:name="_Toc128685322"/>
      <w:bookmarkStart w:id="1388" w:name="_Toc129028610"/>
      <w:bookmarkStart w:id="1389" w:name="_Toc129030140"/>
      <w:bookmarkStart w:id="1390" w:name="_Toc133417964"/>
      <w:bookmarkStart w:id="1391" w:name="_Toc133483012"/>
      <w:r>
        <w:t>5.</w:t>
      </w:r>
      <w:r w:rsidR="009F0862">
        <w:t>3</w:t>
      </w:r>
      <w:r>
        <w:t>.</w:t>
      </w:r>
      <w:r w:rsidR="000546AD">
        <w:t>1</w:t>
      </w:r>
      <w:r>
        <w:t>.5</w:t>
      </w:r>
      <w:r w:rsidRPr="00DE54AA">
        <w:tab/>
      </w:r>
      <w:r>
        <w:t>Evaluation</w:t>
      </w:r>
      <w:bookmarkEnd w:id="1387"/>
      <w:bookmarkEnd w:id="1388"/>
      <w:bookmarkEnd w:id="1389"/>
      <w:bookmarkEnd w:id="1390"/>
      <w:bookmarkEnd w:id="1391"/>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6A2844">
        <w:rPr>
          <w:rFonts w:ascii="Courier New" w:hAnsi="Courier New" w:cs="Courier New"/>
        </w:rPr>
        <w:t>MLTrainingRequest</w:t>
      </w:r>
      <w:r>
        <w:t xml:space="preserve"> and </w:t>
      </w:r>
      <w:r w:rsidRPr="006A2844">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16287F83"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392" w:name="_Toc129028611"/>
      <w:bookmarkStart w:id="1393" w:name="_Toc129030141"/>
      <w:bookmarkStart w:id="1394" w:name="_Toc133417965"/>
      <w:bookmarkStart w:id="1395" w:name="_Toc133483013"/>
      <w:bookmarkStart w:id="1396" w:name="_Toc89158534"/>
      <w:bookmarkStart w:id="1397" w:name="_Toc68008309"/>
      <w:bookmarkStart w:id="1398" w:name="_Hlk131662494"/>
      <w:r>
        <w:t>6</w:t>
      </w:r>
      <w:r>
        <w:tab/>
      </w:r>
      <w:r>
        <w:rPr>
          <w:lang w:val="en-US"/>
        </w:rPr>
        <w:t>D</w:t>
      </w:r>
      <w:r w:rsidRPr="00AB54C4">
        <w:rPr>
          <w:lang w:val="en-US"/>
        </w:rPr>
        <w:t>eployment scenarios</w:t>
      </w:r>
      <w:bookmarkEnd w:id="1392"/>
      <w:bookmarkEnd w:id="1393"/>
      <w:bookmarkEnd w:id="1394"/>
      <w:bookmarkEnd w:id="1395"/>
    </w:p>
    <w:bookmarkEnd w:id="1396"/>
    <w:bookmarkEnd w:id="1397"/>
    <w:p w14:paraId="6E9C6BA3" w14:textId="5195D7D8"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6A2844">
        <w:rPr>
          <w:b/>
          <w:bCs/>
        </w:rPr>
        <w:t>ML training function</w:t>
      </w:r>
      <w:r w:rsidRPr="00866795">
        <w:t xml:space="preserve"> could be, but not limited to:</w:t>
      </w:r>
    </w:p>
    <w:p w14:paraId="2D2008BA" w14:textId="48988AF9"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303FB5BE" w:rsidR="003E1E9A" w:rsidRPr="00866795" w:rsidRDefault="003E1E9A" w:rsidP="003E1E9A">
      <w:pPr>
        <w:ind w:leftChars="160" w:left="680" w:hanging="360"/>
      </w:pPr>
      <w:r w:rsidRPr="00866795">
        <w:t>-</w:t>
      </w:r>
      <w:r w:rsidRPr="00866795">
        <w:tab/>
        <w:t xml:space="preserve">The ML training function can be located in the Network </w:t>
      </w:r>
      <w:r w:rsidR="00A43258">
        <w:t>f</w:t>
      </w:r>
      <w:r w:rsidRPr="00866795">
        <w:t>unction, specifically for example:</w:t>
      </w:r>
    </w:p>
    <w:p w14:paraId="0BDFF633" w14:textId="0D6DE037" w:rsidR="003E1E9A" w:rsidRPr="00866795" w:rsidRDefault="003E1E9A" w:rsidP="003E1E9A">
      <w:pPr>
        <w:ind w:left="108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589D563C" w:rsidR="003E1E9A" w:rsidRPr="00866795" w:rsidRDefault="003E1E9A" w:rsidP="003E1E9A">
      <w:pPr>
        <w:ind w:left="1080"/>
      </w:pPr>
      <w:r w:rsidRPr="00866795">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6A2844">
        <w:rPr>
          <w:b/>
          <w:bCs/>
        </w:rPr>
        <w:t>AI/ML inference function</w:t>
      </w:r>
      <w:r w:rsidRPr="00866795">
        <w:t xml:space="preserve"> could be, but are not limited to:</w:t>
      </w:r>
    </w:p>
    <w:p w14:paraId="1D63CA3B" w14:textId="25A68711"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009860E9"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70CA73ED"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6A2844">
        <w:rPr>
          <w:b/>
          <w:bCs/>
        </w:rPr>
        <w:t>ML testing function</w:t>
      </w:r>
      <w:r w:rsidRPr="00866795">
        <w:t xml:space="preserve"> could be, but are not limited to:</w:t>
      </w:r>
    </w:p>
    <w:p w14:paraId="69D1B2BB" w14:textId="21CE4E86"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6566FAB6"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3AAD07FD"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1B1846A9"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09997570"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11F3F9AA"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2298175D"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00A85B7C">
        <w:rPr>
          <w:lang w:eastAsia="zh-CN"/>
        </w:rPr>
        <w:t>m</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3FC522AD" w:rsidR="003E1E9A" w:rsidRPr="00866795" w:rsidRDefault="003E1E9A" w:rsidP="006A2844">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t>Example D</w:t>
      </w:r>
      <w:r w:rsidRPr="00866795">
        <w:rPr>
          <w:b/>
          <w:lang w:eastAsia="zh-CN"/>
        </w:rPr>
        <w:t>eployment scenario 2</w:t>
      </w:r>
      <w:r w:rsidRPr="00866795">
        <w:rPr>
          <w:lang w:eastAsia="zh-CN"/>
        </w:rPr>
        <w:t>:</w:t>
      </w:r>
      <w:r w:rsidRPr="00866795">
        <w:t xml:space="preserve"> </w:t>
      </w:r>
    </w:p>
    <w:p w14:paraId="603FD85D" w14:textId="4A3AFC62"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60609DC9" w:rsidR="003E1E9A" w:rsidRPr="00866795" w:rsidRDefault="003E1E9A" w:rsidP="003E1E9A">
      <w:pPr>
        <w:numPr>
          <w:ilvl w:val="0"/>
          <w:numId w:val="34"/>
        </w:numPr>
        <w:jc w:val="both"/>
      </w:pPr>
      <w:r w:rsidRPr="006A2844">
        <w:rPr>
          <w:b/>
          <w:bCs/>
        </w:rPr>
        <w:t>Option</w:t>
      </w:r>
      <w:r w:rsidRPr="00866795">
        <w:rPr>
          <w:b/>
          <w:bCs/>
        </w:rPr>
        <w:t xml:space="preserve"> 2-</w:t>
      </w:r>
      <w:r w:rsidRPr="006A2844">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046DF3DF" w:rsidR="003E1E9A" w:rsidRPr="00866795" w:rsidRDefault="003E1E9A" w:rsidP="006A2844">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5D06A6BB" w:rsidR="003E1E9A" w:rsidRPr="00866795" w:rsidRDefault="003E1E9A" w:rsidP="003E1E9A">
      <w:pPr>
        <w:numPr>
          <w:ilvl w:val="0"/>
          <w:numId w:val="34"/>
        </w:numPr>
        <w:jc w:val="both"/>
      </w:pPr>
      <w:r w:rsidRPr="006A2844">
        <w:rPr>
          <w:b/>
          <w:bCs/>
        </w:rPr>
        <w:t>Option</w:t>
      </w:r>
      <w:r w:rsidRPr="00866795">
        <w:rPr>
          <w:b/>
          <w:bCs/>
        </w:rPr>
        <w:t xml:space="preserve"> </w:t>
      </w:r>
      <w:r w:rsidRPr="006A2844">
        <w:rPr>
          <w:b/>
          <w:bCs/>
        </w:rPr>
        <w:t>2</w:t>
      </w:r>
      <w:r w:rsidRPr="00866795">
        <w:rPr>
          <w:b/>
          <w:bCs/>
        </w:rPr>
        <w:t>-2</w:t>
      </w:r>
      <w:r w:rsidRPr="006A2844">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24C06C0C" w:rsidR="003E1E9A" w:rsidRPr="00866795" w:rsidRDefault="003E1E9A" w:rsidP="006A2844">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15F64897"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7DEAE630" w:rsidR="003E1E9A" w:rsidRPr="00866795" w:rsidRDefault="003E1E9A" w:rsidP="003E1E9A">
      <w:pPr>
        <w:numPr>
          <w:ilvl w:val="0"/>
          <w:numId w:val="34"/>
        </w:numPr>
        <w:jc w:val="both"/>
      </w:pPr>
      <w:r w:rsidRPr="006A2844">
        <w:rPr>
          <w:b/>
          <w:bCs/>
        </w:rPr>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77A56001" w:rsidR="003E1E9A" w:rsidRPr="00866795" w:rsidRDefault="003E1E9A" w:rsidP="006A2844">
      <w:pPr>
        <w:pStyle w:val="TH"/>
      </w:pPr>
      <w:r w:rsidRPr="00866795">
        <w:t>Figure 6-4: option 3-1 – Management for intelligence in RAN – ML training and AI/ML inference capability are in gNB, with management capability provided by the RAN domain-specific Management function.</w:t>
      </w:r>
    </w:p>
    <w:p w14:paraId="0A2E6CCE" w14:textId="1CFF70BF"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090582A5" w:rsidR="003E1E9A" w:rsidRPr="00866795" w:rsidRDefault="003E1E9A" w:rsidP="006A2844">
      <w:pPr>
        <w:pStyle w:val="TH"/>
      </w:pPr>
      <w:r w:rsidRPr="00866795">
        <w:t>Figure 6-5: option 3-2- management for intelligence in RAN – ML training and AI/ML inference capability and corresponding management are located in gNB.</w:t>
      </w:r>
    </w:p>
    <w:p w14:paraId="47BFBAE9" w14:textId="7E28F528" w:rsidR="0086620E" w:rsidRPr="00824856" w:rsidRDefault="003E1E9A" w:rsidP="003E1E9A">
      <w:pPr>
        <w:pStyle w:val="NO"/>
        <w:rPr>
          <w:lang w:eastAsia="zh-CN"/>
        </w:rPr>
      </w:pPr>
      <w:bookmarkStart w:id="1399"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training  and </w:t>
      </w:r>
      <w:r>
        <w:t>AI/ML within the domain is subject to implementation.</w:t>
      </w:r>
      <w:bookmarkEnd w:id="1399"/>
    </w:p>
    <w:p w14:paraId="16741707" w14:textId="45DFD939" w:rsidR="003F423A" w:rsidRPr="00DE54AA" w:rsidRDefault="003F423A" w:rsidP="003F423A">
      <w:pPr>
        <w:pStyle w:val="Heading1"/>
      </w:pPr>
      <w:bookmarkStart w:id="1400" w:name="_Toc129028612"/>
      <w:bookmarkStart w:id="1401" w:name="_Toc129030142"/>
      <w:bookmarkStart w:id="1402" w:name="_Toc133417966"/>
      <w:bookmarkStart w:id="1403" w:name="_Toc133483014"/>
      <w:bookmarkEnd w:id="1398"/>
      <w:r>
        <w:t>7</w:t>
      </w:r>
      <w:r w:rsidRPr="00DE54AA">
        <w:tab/>
        <w:t>Conclusions and recommendations</w:t>
      </w:r>
      <w:bookmarkEnd w:id="1400"/>
      <w:bookmarkEnd w:id="1401"/>
      <w:bookmarkEnd w:id="1402"/>
      <w:bookmarkEnd w:id="1403"/>
    </w:p>
    <w:p w14:paraId="7EA42B46" w14:textId="3F49DBBC"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0F7F984A"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404"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404"/>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pPr>
      <w:r>
        <w:br w:type="page"/>
      </w:r>
      <w:bookmarkStart w:id="1405" w:name="_Toc120096818"/>
      <w:bookmarkStart w:id="1406" w:name="_Toc120097179"/>
      <w:bookmarkStart w:id="1407" w:name="_Toc128685323"/>
      <w:bookmarkStart w:id="1408" w:name="_Toc129028613"/>
      <w:bookmarkStart w:id="1409" w:name="_Toc129030143"/>
      <w:bookmarkStart w:id="1410" w:name="_Toc133417967"/>
      <w:bookmarkStart w:id="1411" w:name="_Toc133483015"/>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405"/>
      <w:bookmarkEnd w:id="1406"/>
      <w:bookmarkEnd w:id="1407"/>
      <w:bookmarkEnd w:id="1408"/>
      <w:bookmarkEnd w:id="1409"/>
      <w:bookmarkEnd w:id="1410"/>
      <w:bookmarkEnd w:id="14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412" w:name="historyclause"/>
            <w:bookmarkEnd w:id="1412"/>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413"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413"/>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414" w:name="S5-226918"/>
            <w:r w:rsidRPr="007E622C">
              <w:rPr>
                <w:rFonts w:cs="Arial"/>
                <w:sz w:val="16"/>
                <w:szCs w:val="16"/>
              </w:rPr>
              <w:t>S5</w:t>
            </w:r>
            <w:r w:rsidRPr="007E622C">
              <w:rPr>
                <w:rFonts w:cs="Arial"/>
                <w:sz w:val="16"/>
                <w:szCs w:val="16"/>
              </w:rPr>
              <w:noBreakHyphen/>
              <w:t>226918</w:t>
            </w:r>
            <w:bookmarkEnd w:id="1414"/>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415" w:name="S5-226558"/>
            <w:r w:rsidRPr="007E622C">
              <w:rPr>
                <w:rFonts w:cs="Arial"/>
                <w:sz w:val="16"/>
                <w:szCs w:val="16"/>
              </w:rPr>
              <w:t>S5</w:t>
            </w:r>
            <w:r w:rsidRPr="007E622C">
              <w:rPr>
                <w:rFonts w:cs="Arial"/>
                <w:sz w:val="16"/>
                <w:szCs w:val="16"/>
              </w:rPr>
              <w:noBreakHyphen/>
              <w:t>226558</w:t>
            </w:r>
            <w:bookmarkEnd w:id="1415"/>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416" w:name="_Hlk119577048"/>
            <w:r w:rsidRPr="00431743">
              <w:rPr>
                <w:rFonts w:cs="Arial"/>
                <w:sz w:val="16"/>
                <w:szCs w:val="16"/>
              </w:rPr>
              <w:t>S5-</w:t>
            </w:r>
            <w:bookmarkEnd w:id="1416"/>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61BF201F" w:rsidR="00A3231C" w:rsidRPr="00431743" w:rsidRDefault="00A85567" w:rsidP="00431743">
            <w:pPr>
              <w:pStyle w:val="TAC"/>
              <w:rPr>
                <w:rFonts w:cs="Arial"/>
                <w:sz w:val="16"/>
                <w:szCs w:val="16"/>
              </w:rPr>
            </w:pPr>
            <w:bookmarkStart w:id="1417" w:name="S5-233039"/>
            <w:r w:rsidRPr="00A85567">
              <w:rPr>
                <w:rFonts w:cs="Arial"/>
                <w:sz w:val="16"/>
                <w:szCs w:val="16"/>
              </w:rPr>
              <w:t>S5</w:t>
            </w:r>
            <w:r w:rsidRPr="00A85567">
              <w:rPr>
                <w:rFonts w:cs="Arial"/>
                <w:sz w:val="16"/>
                <w:szCs w:val="16"/>
              </w:rPr>
              <w:noBreakHyphen/>
              <w:t>233039</w:t>
            </w:r>
            <w:bookmarkEnd w:id="1417"/>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rFonts w:cs="Arial"/>
                <w:sz w:val="16"/>
                <w:szCs w:val="16"/>
              </w:rPr>
            </w:pPr>
            <w:r>
              <w:rPr>
                <w:rFonts w:cs="Arial"/>
                <w:sz w:val="16"/>
                <w:szCs w:val="16"/>
              </w:rPr>
              <w:t>1.2.0</w:t>
            </w:r>
          </w:p>
        </w:tc>
      </w:tr>
      <w:tr w:rsidR="00EF79AA" w:rsidRPr="00DE54AA" w14:paraId="59AD8EB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rFonts w:cs="Arial"/>
                <w:sz w:val="16"/>
                <w:szCs w:val="16"/>
              </w:rPr>
            </w:pPr>
            <w:r>
              <w:rPr>
                <w:rFonts w:cs="Arial"/>
                <w:sz w:val="16"/>
                <w:szCs w:val="16"/>
              </w:rPr>
              <w:t>1.2.0</w:t>
            </w:r>
          </w:p>
        </w:tc>
      </w:tr>
      <w:tr w:rsidR="00577945" w:rsidRPr="00DE54AA" w14:paraId="053EE68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rFonts w:cs="Arial"/>
                <w:sz w:val="16"/>
                <w:szCs w:val="16"/>
              </w:rPr>
            </w:pPr>
            <w:r>
              <w:rPr>
                <w:rFonts w:cs="Arial"/>
                <w:sz w:val="16"/>
                <w:szCs w:val="16"/>
              </w:rPr>
              <w:t>1.2.0</w:t>
            </w:r>
          </w:p>
        </w:tc>
      </w:tr>
      <w:tr w:rsidR="008D3659" w:rsidRPr="00DE54AA" w14:paraId="2F85F8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rFonts w:cs="Arial"/>
                <w:sz w:val="16"/>
                <w:szCs w:val="16"/>
              </w:rPr>
            </w:pPr>
            <w:r w:rsidRPr="004C4BAC">
              <w:rPr>
                <w:rFonts w:cs="Arial"/>
                <w:sz w:val="16"/>
                <w:szCs w:val="16"/>
              </w:rPr>
              <w:t>S5-233271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rFonts w:cs="Arial"/>
                <w:sz w:val="16"/>
                <w:szCs w:val="16"/>
              </w:rPr>
            </w:pPr>
            <w:r>
              <w:rPr>
                <w:rFonts w:cs="Arial"/>
                <w:sz w:val="16"/>
                <w:szCs w:val="16"/>
              </w:rPr>
              <w:t>1.2.0</w:t>
            </w:r>
          </w:p>
        </w:tc>
      </w:tr>
      <w:tr w:rsidR="00516676" w:rsidRPr="00DE54AA" w14:paraId="185307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rFonts w:cs="Arial"/>
                <w:sz w:val="16"/>
                <w:szCs w:val="16"/>
              </w:rPr>
            </w:pPr>
            <w:r>
              <w:rPr>
                <w:rFonts w:cs="Arial"/>
                <w:sz w:val="16"/>
                <w:szCs w:val="16"/>
              </w:rPr>
              <w:t>1.2.0</w:t>
            </w:r>
          </w:p>
        </w:tc>
      </w:tr>
      <w:tr w:rsidR="00890510" w:rsidRPr="00DE54AA" w14:paraId="2FCA308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rFonts w:cs="Arial"/>
                <w:sz w:val="16"/>
                <w:szCs w:val="16"/>
              </w:rPr>
            </w:pPr>
            <w:r w:rsidRPr="004C4BAC">
              <w:rPr>
                <w:rFonts w:cs="Arial"/>
                <w:sz w:val="16"/>
                <w:szCs w:val="16"/>
              </w:rPr>
              <w:t>S5-233382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rFonts w:cs="Arial"/>
                <w:sz w:val="16"/>
                <w:szCs w:val="16"/>
              </w:rPr>
            </w:pPr>
            <w:r>
              <w:rPr>
                <w:rFonts w:cs="Arial"/>
                <w:sz w:val="16"/>
                <w:szCs w:val="16"/>
              </w:rPr>
              <w:t>1.2.0</w:t>
            </w:r>
          </w:p>
        </w:tc>
      </w:tr>
      <w:tr w:rsidR="00282D62" w:rsidRPr="00DE54AA" w14:paraId="2B147D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rFonts w:cs="Arial"/>
                <w:sz w:val="16"/>
                <w:szCs w:val="16"/>
              </w:rPr>
            </w:pPr>
            <w:r>
              <w:rPr>
                <w:rFonts w:cs="Arial"/>
                <w:sz w:val="16"/>
                <w:szCs w:val="16"/>
              </w:rPr>
              <w:t>1.2.0</w:t>
            </w:r>
          </w:p>
        </w:tc>
      </w:tr>
      <w:tr w:rsidR="003A4E74" w:rsidRPr="00DE54AA" w14:paraId="043F731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rFonts w:cs="Arial"/>
                <w:sz w:val="16"/>
                <w:szCs w:val="16"/>
              </w:rPr>
            </w:pPr>
            <w:r w:rsidRPr="004C4BAC">
              <w:rPr>
                <w:rFonts w:cs="Arial"/>
                <w:sz w:val="16"/>
                <w:szCs w:val="16"/>
              </w:rPr>
              <w:t>S5-233384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rFonts w:cs="Arial"/>
                <w:sz w:val="16"/>
                <w:szCs w:val="16"/>
              </w:rPr>
            </w:pPr>
            <w:r>
              <w:rPr>
                <w:rFonts w:cs="Arial"/>
                <w:sz w:val="16"/>
                <w:szCs w:val="16"/>
              </w:rPr>
              <w:t>1.2.0</w:t>
            </w:r>
          </w:p>
        </w:tc>
      </w:tr>
      <w:tr w:rsidR="00061D8B" w:rsidRPr="00DE54AA" w14:paraId="2ABDAF7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rFonts w:cs="Arial"/>
                <w:sz w:val="16"/>
                <w:szCs w:val="16"/>
              </w:rPr>
            </w:pPr>
            <w:r>
              <w:rPr>
                <w:rFonts w:cs="Arial"/>
                <w:sz w:val="16"/>
                <w:szCs w:val="16"/>
              </w:rPr>
              <w:t>1.2.0</w:t>
            </w:r>
          </w:p>
        </w:tc>
      </w:tr>
      <w:tr w:rsidR="00683A51" w:rsidRPr="00DE54AA" w14:paraId="034A33E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rFonts w:cs="Arial"/>
                <w:sz w:val="16"/>
                <w:szCs w:val="16"/>
              </w:rPr>
            </w:pPr>
            <w:r>
              <w:rPr>
                <w:rFonts w:cs="Arial"/>
                <w:sz w:val="16"/>
                <w:szCs w:val="16"/>
              </w:rPr>
              <w:t>1.2.0</w:t>
            </w:r>
          </w:p>
        </w:tc>
      </w:tr>
      <w:tr w:rsidR="00480A7D" w:rsidRPr="00DE54AA" w14:paraId="6A630D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rFonts w:cs="Arial"/>
                <w:sz w:val="16"/>
                <w:szCs w:val="16"/>
              </w:rPr>
            </w:pPr>
            <w:r>
              <w:rPr>
                <w:rFonts w:cs="Arial"/>
                <w:sz w:val="16"/>
                <w:szCs w:val="16"/>
              </w:rPr>
              <w:t>1.2.0</w:t>
            </w:r>
          </w:p>
        </w:tc>
      </w:tr>
      <w:tr w:rsidR="009814E1" w:rsidRPr="00DE54AA" w14:paraId="703844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rFonts w:cs="Arial"/>
                <w:sz w:val="16"/>
                <w:szCs w:val="16"/>
              </w:rPr>
            </w:pPr>
            <w:r>
              <w:rPr>
                <w:rFonts w:cs="Arial"/>
                <w:sz w:val="16"/>
                <w:szCs w:val="16"/>
              </w:rPr>
              <w:t>1.2.0</w:t>
            </w:r>
          </w:p>
        </w:tc>
      </w:tr>
      <w:tr w:rsidR="00304905" w:rsidRPr="00DE54AA" w14:paraId="1E127E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rFonts w:cs="Arial"/>
                <w:sz w:val="16"/>
                <w:szCs w:val="16"/>
              </w:rPr>
            </w:pPr>
            <w:r>
              <w:rPr>
                <w:rFonts w:cs="Arial"/>
                <w:sz w:val="16"/>
                <w:szCs w:val="16"/>
              </w:rPr>
              <w:t>1.2.0</w:t>
            </w:r>
          </w:p>
        </w:tc>
      </w:tr>
      <w:tr w:rsidR="00120A4E" w:rsidRPr="00DE54AA" w14:paraId="416D3A8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rFonts w:cs="Arial"/>
                <w:sz w:val="16"/>
                <w:szCs w:val="16"/>
              </w:rPr>
            </w:pPr>
            <w:r>
              <w:rPr>
                <w:rFonts w:cs="Arial"/>
                <w:sz w:val="16"/>
                <w:szCs w:val="16"/>
              </w:rPr>
              <w:t>1.2.0</w:t>
            </w:r>
          </w:p>
        </w:tc>
      </w:tr>
      <w:tr w:rsidR="002401B3" w:rsidRPr="00DE54AA" w14:paraId="4C5B84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rFonts w:cs="Arial"/>
                <w:sz w:val="16"/>
                <w:szCs w:val="16"/>
              </w:rPr>
            </w:pPr>
            <w:r w:rsidRPr="004C4BAC">
              <w:rPr>
                <w:rFonts w:cs="Arial"/>
                <w:sz w:val="16"/>
                <w:szCs w:val="16"/>
              </w:rPr>
              <w:t>S5-233383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rFonts w:cs="Arial"/>
                <w:sz w:val="16"/>
                <w:szCs w:val="16"/>
              </w:rPr>
            </w:pPr>
            <w:r>
              <w:rPr>
                <w:rFonts w:cs="Arial"/>
                <w:sz w:val="16"/>
                <w:szCs w:val="16"/>
              </w:rPr>
              <w:t>1.2.0</w:t>
            </w:r>
          </w:p>
        </w:tc>
      </w:tr>
    </w:tbl>
    <w:p w14:paraId="7EFBDAD9" w14:textId="3467DC51" w:rsidR="0032338D" w:rsidRDefault="0032338D" w:rsidP="008F723C"/>
    <w:p w14:paraId="585A8442" w14:textId="55CEFA69" w:rsidR="0032338D" w:rsidRDefault="0032338D" w:rsidP="0032338D">
      <w:pPr>
        <w:pStyle w:val="Heading8"/>
      </w:pPr>
      <w:bookmarkStart w:id="1418" w:name="_Toc133417968"/>
      <w:bookmarkStart w:id="1419" w:name="_Toc133483016"/>
      <w:r>
        <w:t>Annex B (informative):</w:t>
      </w:r>
      <w:r w:rsidR="000D6ACC">
        <w:br/>
      </w:r>
      <w:r>
        <w:t xml:space="preserve">UML </w:t>
      </w:r>
      <w:r w:rsidR="001001E2">
        <w:t xml:space="preserve">source </w:t>
      </w:r>
      <w:r>
        <w:t>codes</w:t>
      </w:r>
      <w:bookmarkEnd w:id="1418"/>
      <w:bookmarkEnd w:id="1419"/>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6A2844">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6A2844">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sectPr w:rsidR="0032338D">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921F8" w14:textId="77777777" w:rsidR="00EF6A22" w:rsidRDefault="00EF6A22">
      <w:r>
        <w:separator/>
      </w:r>
    </w:p>
  </w:endnote>
  <w:endnote w:type="continuationSeparator" w:id="0">
    <w:p w14:paraId="0A8F19E9" w14:textId="77777777" w:rsidR="00EF6A22" w:rsidRDefault="00EF6A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1827E" w14:textId="77777777" w:rsidR="00EF6A22" w:rsidRDefault="00EF6A22">
      <w:r>
        <w:separator/>
      </w:r>
    </w:p>
  </w:footnote>
  <w:footnote w:type="continuationSeparator" w:id="0">
    <w:p w14:paraId="6B324F6A" w14:textId="77777777" w:rsidR="00EF6A22" w:rsidRDefault="00EF6A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D2F593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2844">
      <w:rPr>
        <w:rFonts w:ascii="Arial" w:hAnsi="Arial" w:cs="Arial"/>
        <w:b/>
        <w:noProof/>
        <w:sz w:val="18"/>
        <w:szCs w:val="18"/>
      </w:rPr>
      <w:t>3GPP TR 28.908 V1.2.0 (2023-04)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2844"/>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A22"/>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153</TotalTime>
  <Pages>3</Pages>
  <Words>42848</Words>
  <Characters>256663</Characters>
  <Application>Microsoft Office Word</Application>
  <DocSecurity>0</DocSecurity>
  <Lines>9506</Lines>
  <Paragraphs>7679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291832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115</cp:revision>
  <cp:lastPrinted>2019-02-25T14:05:00Z</cp:lastPrinted>
  <dcterms:created xsi:type="dcterms:W3CDTF">2023-04-25T18:29:00Z</dcterms:created>
  <dcterms:modified xsi:type="dcterms:W3CDTF">2023-04-27T17:19:00Z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