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7175" w:rsidRPr="00BD34A8" w:rsidRDefault="009F7175" w:rsidP="009F7175">
      <w:pPr>
        <w:pStyle w:val="BodyText"/>
      </w:pPr>
      <w:bookmarkStart w:id="0" w:name="_Toc270548527"/>
    </w:p>
    <w:p w:rsidR="00293A23" w:rsidRDefault="00293A23" w:rsidP="009F7175">
      <w:pPr>
        <w:pStyle w:val="CRCoverPage"/>
        <w:tabs>
          <w:tab w:val="left" w:pos="2268"/>
          <w:tab w:val="right" w:pos="9639"/>
        </w:tabs>
        <w:spacing w:after="0"/>
        <w:rPr>
          <w:rFonts w:cs="Arial"/>
          <w:b/>
          <w:sz w:val="24"/>
        </w:rPr>
      </w:pPr>
    </w:p>
    <w:p w:rsidR="009F7175" w:rsidRPr="00EE2967" w:rsidRDefault="00D34710" w:rsidP="009F7175">
      <w:pPr>
        <w:pStyle w:val="CRCoverPage"/>
        <w:tabs>
          <w:tab w:val="left" w:pos="2268"/>
          <w:tab w:val="right" w:pos="9639"/>
        </w:tabs>
        <w:spacing w:after="0"/>
        <w:rPr>
          <w:rFonts w:cs="Arial"/>
          <w:b/>
          <w:sz w:val="24"/>
        </w:rPr>
      </w:pPr>
      <w:r>
        <w:rPr>
          <w:rFonts w:cs="Arial"/>
          <w:b/>
          <w:sz w:val="24"/>
        </w:rPr>
        <w:t>3GPPSA5-TMF Model Align</w:t>
      </w:r>
      <w:r w:rsidR="00DE3CF0">
        <w:rPr>
          <w:rFonts w:cs="Arial"/>
          <w:b/>
          <w:sz w:val="24"/>
        </w:rPr>
        <w:t>ment</w:t>
      </w:r>
      <w:r w:rsidR="00293A23">
        <w:rPr>
          <w:rFonts w:cs="Arial"/>
          <w:color w:val="000000"/>
        </w:rPr>
        <w:tab/>
      </w:r>
      <w:r w:rsidR="00363F8F">
        <w:rPr>
          <w:rFonts w:cs="Arial"/>
          <w:color w:val="000000"/>
        </w:rPr>
        <w:t>S5vTMFa</w:t>
      </w:r>
      <w:r w:rsidR="003A5D65">
        <w:rPr>
          <w:rFonts w:cs="Arial"/>
          <w:color w:val="000000"/>
        </w:rPr>
        <w:t>133</w:t>
      </w:r>
    </w:p>
    <w:p w:rsidR="009F7175" w:rsidRPr="00D71EE5" w:rsidRDefault="007F2D82" w:rsidP="009F7175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July 4-6 2011, </w:t>
      </w:r>
      <w:smartTag w:uri="urn:schemas-microsoft-com:office:smarttags" w:element="place">
        <w:smartTag w:uri="urn:schemas-microsoft-com:office:smarttags" w:element="City">
          <w:r>
            <w:rPr>
              <w:rFonts w:ascii="Arial" w:hAnsi="Arial" w:cs="Arial"/>
              <w:b/>
            </w:rPr>
            <w:t>Montreal</w:t>
          </w:r>
        </w:smartTag>
        <w:r>
          <w:rPr>
            <w:rFonts w:ascii="Arial" w:hAnsi="Arial" w:cs="Arial"/>
            <w:b/>
          </w:rPr>
          <w:t xml:space="preserve">, </w:t>
        </w:r>
        <w:smartTag w:uri="urn:schemas-microsoft-com:office:smarttags" w:element="State">
          <w:r>
            <w:rPr>
              <w:rFonts w:ascii="Arial" w:hAnsi="Arial" w:cs="Arial"/>
              <w:b/>
            </w:rPr>
            <w:t>Quebec</w:t>
          </w:r>
        </w:smartTag>
        <w:r>
          <w:rPr>
            <w:rFonts w:ascii="Arial" w:hAnsi="Arial" w:cs="Arial"/>
            <w:b/>
          </w:rPr>
          <w:t xml:space="preserve">, </w:t>
        </w:r>
        <w:smartTag w:uri="urn:schemas-microsoft-com:office:smarttags" w:element="country-region">
          <w:r>
            <w:rPr>
              <w:rFonts w:ascii="Arial" w:hAnsi="Arial" w:cs="Arial"/>
              <w:b/>
            </w:rPr>
            <w:t>Canada</w:t>
          </w:r>
        </w:smartTag>
      </w:smartTag>
    </w:p>
    <w:p w:rsidR="009F7175" w:rsidRPr="009A6EED" w:rsidRDefault="009F7175" w:rsidP="009F7175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</w:rPr>
      </w:pPr>
      <w:r w:rsidRPr="009A6EED">
        <w:rPr>
          <w:rFonts w:ascii="Arial" w:hAnsi="Arial"/>
          <w:b/>
        </w:rPr>
        <w:t>Source:</w:t>
      </w:r>
      <w:r w:rsidRPr="009A6EED">
        <w:rPr>
          <w:rFonts w:ascii="Arial" w:hAnsi="Arial"/>
          <w:b/>
        </w:rPr>
        <w:tab/>
      </w:r>
      <w:r w:rsidR="003A5D65">
        <w:rPr>
          <w:rFonts w:ascii="Arial" w:hAnsi="Arial"/>
          <w:b/>
        </w:rPr>
        <w:t>Ciena</w:t>
      </w:r>
    </w:p>
    <w:p w:rsidR="009F7175" w:rsidRPr="00125E82" w:rsidRDefault="009F7175" w:rsidP="009F7175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</w:rPr>
      </w:pPr>
      <w:r w:rsidRPr="00125E82">
        <w:rPr>
          <w:rFonts w:ascii="Arial" w:hAnsi="Arial" w:cs="Arial"/>
          <w:b/>
        </w:rPr>
        <w:t>Title:</w:t>
      </w:r>
      <w:r w:rsidRPr="00125E82">
        <w:rPr>
          <w:rFonts w:ascii="Arial" w:hAnsi="Arial" w:cs="Arial"/>
          <w:b/>
        </w:rPr>
        <w:tab/>
      </w:r>
      <w:r w:rsidR="003A5D65">
        <w:rPr>
          <w:rFonts w:ascii="Arial" w:hAnsi="Arial" w:cs="Arial"/>
          <w:b/>
        </w:rPr>
        <w:t>Material related to TMF UML r</w:t>
      </w:r>
      <w:r w:rsidR="003A5D65" w:rsidRPr="003A5D65">
        <w:rPr>
          <w:rFonts w:ascii="Arial" w:hAnsi="Arial" w:cs="Arial"/>
          <w:b/>
        </w:rPr>
        <w:t>epertoire</w:t>
      </w:r>
    </w:p>
    <w:p w:rsidR="009F7175" w:rsidRPr="00125E82" w:rsidRDefault="009F7175" w:rsidP="009F7175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eastAsia="zh-CN"/>
        </w:rPr>
      </w:pPr>
      <w:r w:rsidRPr="00125E82">
        <w:rPr>
          <w:rFonts w:ascii="Arial" w:hAnsi="Arial"/>
          <w:b/>
        </w:rPr>
        <w:t>Document for:</w:t>
      </w:r>
      <w:r w:rsidRPr="00125E82">
        <w:rPr>
          <w:rFonts w:ascii="Arial" w:hAnsi="Arial"/>
          <w:b/>
        </w:rPr>
        <w:tab/>
      </w:r>
      <w:r w:rsidR="003A5D65">
        <w:rPr>
          <w:rFonts w:ascii="Arial" w:hAnsi="Arial"/>
          <w:b/>
          <w:lang w:eastAsia="zh-CN"/>
        </w:rPr>
        <w:t>Discussion</w:t>
      </w:r>
    </w:p>
    <w:p w:rsidR="009F7175" w:rsidRPr="00125E82" w:rsidRDefault="009F7175" w:rsidP="009F7175">
      <w:pPr>
        <w:keepNext/>
        <w:pBdr>
          <w:bottom w:val="single" w:sz="4" w:space="1" w:color="auto"/>
        </w:pBdr>
        <w:tabs>
          <w:tab w:val="left" w:pos="2127"/>
        </w:tabs>
        <w:ind w:left="2126" w:hanging="2126"/>
        <w:rPr>
          <w:rFonts w:ascii="Arial" w:hAnsi="Arial"/>
          <w:b/>
          <w:lang w:eastAsia="zh-CN"/>
        </w:rPr>
      </w:pPr>
      <w:r w:rsidRPr="00125E82">
        <w:rPr>
          <w:rFonts w:ascii="Arial" w:hAnsi="Arial"/>
          <w:b/>
        </w:rPr>
        <w:t>Agenda Item:</w:t>
      </w:r>
      <w:r w:rsidRPr="00125E82">
        <w:rPr>
          <w:rFonts w:ascii="Arial" w:hAnsi="Arial"/>
          <w:b/>
        </w:rPr>
        <w:tab/>
      </w:r>
    </w:p>
    <w:p w:rsidR="009F7175" w:rsidRDefault="009F7175" w:rsidP="009F7175">
      <w:pPr>
        <w:pStyle w:val="Heading1"/>
      </w:pPr>
      <w:bookmarkStart w:id="1" w:name="_Toc296107561"/>
      <w:r>
        <w:t>1</w:t>
      </w:r>
      <w:r>
        <w:tab/>
        <w:t>Decision/action requested</w:t>
      </w:r>
      <w:bookmarkEnd w:id="1"/>
    </w:p>
    <w:p w:rsidR="009F7175" w:rsidRDefault="00C21396" w:rsidP="00ED5B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rPr>
          <w:lang w:eastAsia="zh-CN"/>
        </w:rPr>
      </w:pPr>
      <w:r>
        <w:rPr>
          <w:lang w:eastAsia="zh-CN"/>
        </w:rPr>
        <w:t xml:space="preserve">This </w:t>
      </w:r>
      <w:r w:rsidR="003A5D65">
        <w:rPr>
          <w:lang w:eastAsia="zh-CN"/>
        </w:rPr>
        <w:t>document provides material for discussion at the face to face meeting in Montreal July 4-6 2011.</w:t>
      </w:r>
    </w:p>
    <w:p w:rsidR="009F7175" w:rsidRDefault="009F7175" w:rsidP="009F7175">
      <w:pPr>
        <w:pStyle w:val="Heading1"/>
      </w:pPr>
      <w:bookmarkStart w:id="2" w:name="_Toc296107562"/>
      <w:r>
        <w:t>2</w:t>
      </w:r>
      <w:r>
        <w:tab/>
        <w:t>References</w:t>
      </w:r>
      <w:bookmarkEnd w:id="2"/>
    </w:p>
    <w:p w:rsidR="009F7175" w:rsidRPr="005876E3" w:rsidRDefault="009F7175" w:rsidP="009F7175">
      <w:r>
        <w:t>None</w:t>
      </w:r>
    </w:p>
    <w:p w:rsidR="009F7175" w:rsidRDefault="009F7175" w:rsidP="009F7175">
      <w:pPr>
        <w:pStyle w:val="Heading1"/>
      </w:pPr>
      <w:bookmarkStart w:id="3" w:name="_Toc296107563"/>
      <w:r>
        <w:t>3</w:t>
      </w:r>
      <w:r>
        <w:tab/>
      </w:r>
      <w:bookmarkEnd w:id="3"/>
      <w:r w:rsidR="003A5D65">
        <w:t>Material for discussion</w:t>
      </w:r>
    </w:p>
    <w:p w:rsidR="003A5D65" w:rsidRPr="003A5D65" w:rsidRDefault="003A5D65" w:rsidP="003A5D65">
      <w:pPr>
        <w:rPr>
          <w:sz w:val="24"/>
          <w:szCs w:val="24"/>
        </w:rPr>
      </w:pPr>
      <w:r w:rsidRPr="003A5D65">
        <w:rPr>
          <w:sz w:val="24"/>
          <w:szCs w:val="24"/>
        </w:rPr>
        <w:t xml:space="preserve">The .zip file embedded in this document includes web page captures and document extracts. </w:t>
      </w:r>
    </w:p>
    <w:p w:rsidR="003A5D65" w:rsidRPr="003A5D65" w:rsidRDefault="003A5D65" w:rsidP="003A5D65">
      <w:pPr>
        <w:rPr>
          <w:sz w:val="24"/>
          <w:szCs w:val="24"/>
        </w:rPr>
      </w:pPr>
      <w:r w:rsidRPr="003A5D65">
        <w:rPr>
          <w:sz w:val="24"/>
          <w:szCs w:val="24"/>
        </w:rPr>
        <w:t>The focus of each is in the TMF UML repertoire (the web pages were captured on 20110702):</w:t>
      </w:r>
    </w:p>
    <w:p w:rsidR="003A5D65" w:rsidRDefault="003A5D65" w:rsidP="003A5D65">
      <w:pPr>
        <w:pStyle w:val="ListParagraph"/>
        <w:numPr>
          <w:ilvl w:val="0"/>
          <w:numId w:val="41"/>
        </w:numPr>
        <w:spacing w:after="200" w:line="276" w:lineRule="auto"/>
      </w:pPr>
      <w:r>
        <w:t xml:space="preserve">TIP </w:t>
      </w:r>
    </w:p>
    <w:p w:rsidR="003A5D65" w:rsidRDefault="003A5D65" w:rsidP="003A5D65">
      <w:pPr>
        <w:pStyle w:val="ListParagraph"/>
        <w:numPr>
          <w:ilvl w:val="1"/>
          <w:numId w:val="41"/>
        </w:numPr>
        <w:spacing w:after="200" w:line="276" w:lineRule="auto"/>
      </w:pPr>
      <w:r>
        <w:t xml:space="preserve">JOISF: </w:t>
      </w:r>
      <w:hyperlink r:id="rId7" w:history="1">
        <w:r w:rsidRPr="008E6656">
          <w:rPr>
            <w:rStyle w:val="Hyperlink"/>
          </w:rPr>
          <w:t>http://sourceforge.net/apps/mediawiki/openoss/index.php?title=JOSIF_Guidebook</w:t>
        </w:r>
      </w:hyperlink>
      <w:r>
        <w:t xml:space="preserve"> </w:t>
      </w:r>
    </w:p>
    <w:p w:rsidR="003A5D65" w:rsidRDefault="003A5D65" w:rsidP="003A5D65">
      <w:pPr>
        <w:pStyle w:val="ListParagraph"/>
        <w:numPr>
          <w:ilvl w:val="1"/>
          <w:numId w:val="41"/>
        </w:numPr>
        <w:spacing w:after="200" w:line="276" w:lineRule="auto"/>
      </w:pPr>
      <w:r>
        <w:t xml:space="preserve">Stereotypes: </w:t>
      </w:r>
      <w:hyperlink r:id="rId8" w:history="1">
        <w:r w:rsidRPr="008E6656">
          <w:rPr>
            <w:rStyle w:val="Hyperlink"/>
          </w:rPr>
          <w:t>http://www.tmforum.org/community/groups/information_framework_sid/wiki/tip-profile.aspx</w:t>
        </w:r>
      </w:hyperlink>
      <w:r>
        <w:t xml:space="preserve"> </w:t>
      </w:r>
    </w:p>
    <w:p w:rsidR="003A5D65" w:rsidRDefault="003A5D65" w:rsidP="003A5D65">
      <w:pPr>
        <w:pStyle w:val="ListParagraph"/>
        <w:numPr>
          <w:ilvl w:val="0"/>
          <w:numId w:val="41"/>
        </w:numPr>
        <w:spacing w:after="200" w:line="276" w:lineRule="auto"/>
      </w:pPr>
      <w:r>
        <w:t xml:space="preserve">MTOSI: </w:t>
      </w:r>
      <w:r w:rsidRPr="001149A6">
        <w:t>SD0-4_mTOPGuidelines_IA.pdf</w:t>
      </w:r>
      <w:r>
        <w:t xml:space="preserve"> (from the MTOSI package)</w:t>
      </w:r>
    </w:p>
    <w:p w:rsidR="003A5D65" w:rsidRDefault="003A5D65" w:rsidP="003A5D65">
      <w:pPr>
        <w:pStyle w:val="ListParagraph"/>
        <w:numPr>
          <w:ilvl w:val="0"/>
          <w:numId w:val="41"/>
        </w:numPr>
        <w:spacing w:after="200" w:line="276" w:lineRule="auto"/>
      </w:pPr>
      <w:r>
        <w:t xml:space="preserve">SID: Section 10 of </w:t>
      </w:r>
      <w:r w:rsidRPr="001149A6">
        <w:t>GB922_InformationFramework_Primer_R8_1_V1-3.doc</w:t>
      </w:r>
      <w:r>
        <w:t xml:space="preserve"> (from the SID package)</w:t>
      </w:r>
    </w:p>
    <w:p w:rsidR="003A5D65" w:rsidRDefault="003A5D65" w:rsidP="003A5D65">
      <w:pPr>
        <w:spacing w:after="200" w:line="276" w:lineRule="auto"/>
      </w:pPr>
    </w:p>
    <w:p w:rsidR="003A5D65" w:rsidRDefault="0096104B" w:rsidP="003A5D65">
      <w:pPr>
        <w:spacing w:after="200" w:line="276" w:lineRule="auto"/>
        <w:jc w:val="center"/>
      </w:pPr>
      <w:r>
        <w:object w:dxaOrig="1536" w:dyaOrig="99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9" o:title=""/>
          </v:shape>
          <o:OLEObject Type="Embed" ProgID="Package" ShapeID="_x0000_i1025" DrawAspect="Icon" ObjectID="_1371135741" r:id="rId10"/>
        </w:object>
      </w:r>
    </w:p>
    <w:p w:rsidR="007F2D82" w:rsidRDefault="007F2D82" w:rsidP="007F2D82">
      <w:pPr>
        <w:jc w:val="both"/>
        <w:rPr>
          <w:lang w:eastAsia="zh-CN"/>
        </w:rPr>
      </w:pPr>
    </w:p>
    <w:tbl>
      <w:tblPr>
        <w:tblW w:w="9615" w:type="dxa"/>
        <w:tblInd w:w="90" w:type="dxa"/>
        <w:tblLayout w:type="fixed"/>
        <w:tblCellMar>
          <w:left w:w="99" w:type="dxa"/>
          <w:right w:w="99" w:type="dxa"/>
        </w:tblCellMar>
        <w:tblLook w:val="0000"/>
      </w:tblPr>
      <w:tblGrid>
        <w:gridCol w:w="9615"/>
      </w:tblGrid>
      <w:tr w:rsidR="007F2D82" w:rsidTr="004C70F5">
        <w:trPr>
          <w:trHeight w:val="552"/>
        </w:trPr>
        <w:tc>
          <w:tcPr>
            <w:tcW w:w="961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vAlign w:val="center"/>
          </w:tcPr>
          <w:bookmarkEnd w:id="0"/>
          <w:p w:rsidR="007F2D82" w:rsidRDefault="007F2D82" w:rsidP="003A5D65">
            <w:pPr>
              <w:snapToGrid w:val="0"/>
              <w:ind w:left="-21"/>
              <w:jc w:val="center"/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 xml:space="preserve">End of </w:t>
            </w:r>
            <w:r w:rsidR="003A5D65">
              <w:rPr>
                <w:b/>
                <w:sz w:val="44"/>
                <w:szCs w:val="44"/>
              </w:rPr>
              <w:t>Document</w:t>
            </w:r>
          </w:p>
        </w:tc>
      </w:tr>
    </w:tbl>
    <w:p w:rsidR="007F2D82" w:rsidRDefault="007F2D82" w:rsidP="007F2D82">
      <w:pPr>
        <w:pStyle w:val="BodyText"/>
      </w:pPr>
    </w:p>
    <w:sectPr w:rsidR="007F2D82" w:rsidSect="00D272AA">
      <w:headerReference w:type="default" r:id="rId11"/>
      <w:footerReference w:type="default" r:id="rId12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602DD" w:rsidRDefault="00D602DD">
      <w:r>
        <w:separator/>
      </w:r>
    </w:p>
  </w:endnote>
  <w:endnote w:type="continuationSeparator" w:id="1">
    <w:p w:rsidR="00D602DD" w:rsidRDefault="00D602D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宋体">
    <w:altName w:val="Times New Roman"/>
    <w:panose1 w:val="00000000000000000000"/>
    <w:charset w:val="4D"/>
    <w:family w:val="roman"/>
    <w:notTrueType/>
    <w:pitch w:val="default"/>
    <w:sig w:usb0="00000000" w:usb1="0A02889C" w:usb2="00000015" w:usb3="0D07859C" w:csb0="3D78AF95" w:csb1="0D07862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0E23" w:rsidRDefault="00B20E23">
    <w:pPr>
      <w:pStyle w:val="Footer"/>
    </w:pPr>
    <w:r>
      <w:t>3GPP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602DD" w:rsidRDefault="00D602DD">
      <w:r>
        <w:separator/>
      </w:r>
    </w:p>
  </w:footnote>
  <w:footnote w:type="continuationSeparator" w:id="1">
    <w:p w:rsidR="00D602DD" w:rsidRDefault="00D602D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0E23" w:rsidRDefault="00B20E23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</w:p>
  <w:p w:rsidR="00B20E23" w:rsidRDefault="00B20E23" w:rsidP="002560D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631807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">
    <w:nsid w:val="07EE5539"/>
    <w:multiLevelType w:val="hybridMultilevel"/>
    <w:tmpl w:val="0FC09680"/>
    <w:lvl w:ilvl="0" w:tplc="0409000B">
      <w:start w:val="1"/>
      <w:numFmt w:val="bullet"/>
      <w:lvlText w:val=""/>
      <w:lvlJc w:val="left"/>
      <w:pPr>
        <w:tabs>
          <w:tab w:val="num" w:pos="928"/>
        </w:tabs>
        <w:ind w:left="9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8"/>
        </w:tabs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8"/>
        </w:tabs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8"/>
        </w:tabs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8"/>
        </w:tabs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8"/>
        </w:tabs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8"/>
        </w:tabs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8"/>
        </w:tabs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8"/>
        </w:tabs>
        <w:ind w:left="6688" w:hanging="360"/>
      </w:pPr>
      <w:rPr>
        <w:rFonts w:ascii="Wingdings" w:hAnsi="Wingdings" w:hint="default"/>
      </w:rPr>
    </w:lvl>
  </w:abstractNum>
  <w:abstractNum w:abstractNumId="2">
    <w:nsid w:val="0A8B3143"/>
    <w:multiLevelType w:val="hybridMultilevel"/>
    <w:tmpl w:val="289C3080"/>
    <w:lvl w:ilvl="0" w:tplc="0409000B">
      <w:start w:val="1"/>
      <w:numFmt w:val="bullet"/>
      <w:lvlText w:val=""/>
      <w:lvlJc w:val="left"/>
      <w:pPr>
        <w:tabs>
          <w:tab w:val="num" w:pos="1004"/>
        </w:tabs>
        <w:ind w:left="100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3">
    <w:nsid w:val="0F9501AE"/>
    <w:multiLevelType w:val="hybridMultilevel"/>
    <w:tmpl w:val="24D677D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09E3CF4"/>
    <w:multiLevelType w:val="multilevel"/>
    <w:tmpl w:val="35D0D0DC"/>
    <w:lvl w:ilvl="0">
      <w:start w:val="3"/>
      <w:numFmt w:val="decimal"/>
      <w:lvlText w:val="%1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143265ED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6">
    <w:nsid w:val="14FC3613"/>
    <w:multiLevelType w:val="multilevel"/>
    <w:tmpl w:val="571C3E9A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7">
    <w:nsid w:val="15B45C77"/>
    <w:multiLevelType w:val="multilevel"/>
    <w:tmpl w:val="35D0D0DC"/>
    <w:lvl w:ilvl="0">
      <w:start w:val="3"/>
      <w:numFmt w:val="decimal"/>
      <w:lvlText w:val="%1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>
    <w:nsid w:val="16F0360B"/>
    <w:multiLevelType w:val="hybridMultilevel"/>
    <w:tmpl w:val="0D4221A8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AC8192C"/>
    <w:multiLevelType w:val="hybridMultilevel"/>
    <w:tmpl w:val="C4D6E87A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B331AD1"/>
    <w:multiLevelType w:val="multilevel"/>
    <w:tmpl w:val="D3E6CD8A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2"/>
      <w:numFmt w:val="decimal"/>
      <w:lvlText w:val="%1.%2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>
    <w:nsid w:val="271F7E66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2">
    <w:nsid w:val="28CF55DD"/>
    <w:multiLevelType w:val="hybridMultilevel"/>
    <w:tmpl w:val="97CCFE2A"/>
    <w:lvl w:ilvl="0" w:tplc="0409000B">
      <w:start w:val="1"/>
      <w:numFmt w:val="bullet"/>
      <w:lvlText w:val=""/>
      <w:lvlJc w:val="left"/>
      <w:pPr>
        <w:tabs>
          <w:tab w:val="num" w:pos="1004"/>
        </w:tabs>
        <w:ind w:left="100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3">
    <w:nsid w:val="2C031E34"/>
    <w:multiLevelType w:val="multilevel"/>
    <w:tmpl w:val="F28A6162"/>
    <w:lvl w:ilvl="0">
      <w:start w:val="3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>
    <w:nsid w:val="347E05D3"/>
    <w:multiLevelType w:val="multilevel"/>
    <w:tmpl w:val="622A425E"/>
    <w:lvl w:ilvl="0">
      <w:start w:val="6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5">
    <w:nsid w:val="36EB1450"/>
    <w:multiLevelType w:val="hybridMultilevel"/>
    <w:tmpl w:val="1652A9FE"/>
    <w:lvl w:ilvl="0" w:tplc="23C497CC">
      <w:start w:val="1"/>
      <w:numFmt w:val="bullet"/>
      <w:pStyle w:val="Bullis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>
    <w:nsid w:val="39D56418"/>
    <w:multiLevelType w:val="hybridMultilevel"/>
    <w:tmpl w:val="DEA29AD8"/>
    <w:lvl w:ilvl="0" w:tplc="4C329A02">
      <w:start w:val="1"/>
      <w:numFmt w:val="decimal"/>
      <w:lvlText w:val="%1"/>
      <w:lvlJc w:val="left"/>
      <w:pPr>
        <w:tabs>
          <w:tab w:val="num" w:pos="1500"/>
        </w:tabs>
        <w:ind w:left="1500" w:hanging="11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A8954B9"/>
    <w:multiLevelType w:val="hybridMultilevel"/>
    <w:tmpl w:val="ECEEF6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09135E3"/>
    <w:multiLevelType w:val="multilevel"/>
    <w:tmpl w:val="35D0D0DC"/>
    <w:lvl w:ilvl="0">
      <w:start w:val="3"/>
      <w:numFmt w:val="decimal"/>
      <w:lvlText w:val="%1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9">
    <w:nsid w:val="41AB0772"/>
    <w:multiLevelType w:val="multilevel"/>
    <w:tmpl w:val="9B76AA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2EF0408"/>
    <w:multiLevelType w:val="multilevel"/>
    <w:tmpl w:val="CF441ED2"/>
    <w:lvl w:ilvl="0">
      <w:start w:val="1"/>
      <w:numFmt w:val="bullet"/>
      <w:lvlText w:val="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>
      <w:start w:val="6"/>
      <w:numFmt w:val="decimal"/>
      <w:lvlText w:val="%1.%2"/>
      <w:lvlJc w:val="left"/>
      <w:pPr>
        <w:tabs>
          <w:tab w:val="num" w:pos="1424"/>
        </w:tabs>
        <w:ind w:left="1424" w:hanging="114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24"/>
        </w:tabs>
        <w:ind w:left="1424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424"/>
        </w:tabs>
        <w:ind w:left="1424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4"/>
        </w:tabs>
        <w:ind w:left="1424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4"/>
        </w:tabs>
        <w:ind w:left="1424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4"/>
        </w:tabs>
        <w:ind w:left="1424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724"/>
        </w:tabs>
        <w:ind w:left="1724" w:hanging="1440"/>
      </w:pPr>
      <w:rPr>
        <w:rFonts w:hint="default"/>
      </w:rPr>
    </w:lvl>
  </w:abstractNum>
  <w:abstractNum w:abstractNumId="21">
    <w:nsid w:val="44786B24"/>
    <w:multiLevelType w:val="multilevel"/>
    <w:tmpl w:val="07C435BA"/>
    <w:lvl w:ilvl="0">
      <w:start w:val="3"/>
      <w:numFmt w:val="decimal"/>
      <w:lvlText w:val="%1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520"/>
        </w:tabs>
        <w:ind w:left="2520" w:hanging="2520"/>
      </w:pPr>
      <w:rPr>
        <w:rFonts w:hint="default"/>
      </w:rPr>
    </w:lvl>
  </w:abstractNum>
  <w:abstractNum w:abstractNumId="22">
    <w:nsid w:val="48AB7E14"/>
    <w:multiLevelType w:val="multilevel"/>
    <w:tmpl w:val="20384F4A"/>
    <w:lvl w:ilvl="0">
      <w:start w:val="3"/>
      <w:numFmt w:val="decimal"/>
      <w:lvlText w:val="%1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>
    <w:nsid w:val="4DEC196A"/>
    <w:multiLevelType w:val="multilevel"/>
    <w:tmpl w:val="7904EB22"/>
    <w:lvl w:ilvl="0">
      <w:start w:val="3"/>
      <w:numFmt w:val="decimal"/>
      <w:lvlText w:val="%1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520"/>
        </w:tabs>
        <w:ind w:left="2520" w:hanging="2520"/>
      </w:pPr>
      <w:rPr>
        <w:rFonts w:hint="default"/>
      </w:rPr>
    </w:lvl>
  </w:abstractNum>
  <w:abstractNum w:abstractNumId="24">
    <w:nsid w:val="4E235A88"/>
    <w:multiLevelType w:val="hybridMultilevel"/>
    <w:tmpl w:val="DCAAF566"/>
    <w:lvl w:ilvl="0" w:tplc="0409000B">
      <w:start w:val="1"/>
      <w:numFmt w:val="bullet"/>
      <w:lvlText w:val=""/>
      <w:lvlJc w:val="left"/>
      <w:pPr>
        <w:tabs>
          <w:tab w:val="num" w:pos="928"/>
        </w:tabs>
        <w:ind w:left="9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8"/>
        </w:tabs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8"/>
        </w:tabs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8"/>
        </w:tabs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8"/>
        </w:tabs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8"/>
        </w:tabs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8"/>
        </w:tabs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8"/>
        </w:tabs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8"/>
        </w:tabs>
        <w:ind w:left="6688" w:hanging="360"/>
      </w:pPr>
      <w:rPr>
        <w:rFonts w:ascii="Wingdings" w:hAnsi="Wingdings" w:hint="default"/>
      </w:rPr>
    </w:lvl>
  </w:abstractNum>
  <w:abstractNum w:abstractNumId="25">
    <w:nsid w:val="50477143"/>
    <w:multiLevelType w:val="hybridMultilevel"/>
    <w:tmpl w:val="9904BBC2"/>
    <w:lvl w:ilvl="0" w:tplc="0409000B">
      <w:start w:val="1"/>
      <w:numFmt w:val="bullet"/>
      <w:lvlText w:val=""/>
      <w:lvlJc w:val="left"/>
      <w:pPr>
        <w:tabs>
          <w:tab w:val="num" w:pos="774"/>
        </w:tabs>
        <w:ind w:left="774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94"/>
        </w:tabs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14"/>
        </w:tabs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34"/>
        </w:tabs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54"/>
        </w:tabs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74"/>
        </w:tabs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94"/>
        </w:tabs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14"/>
        </w:tabs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34"/>
        </w:tabs>
        <w:ind w:left="6534" w:hanging="360"/>
      </w:pPr>
      <w:rPr>
        <w:rFonts w:ascii="Wingdings" w:hAnsi="Wingdings" w:hint="default"/>
      </w:rPr>
    </w:lvl>
  </w:abstractNum>
  <w:abstractNum w:abstractNumId="26">
    <w:nsid w:val="51130E81"/>
    <w:multiLevelType w:val="multilevel"/>
    <w:tmpl w:val="53E87A5E"/>
    <w:lvl w:ilvl="0">
      <w:start w:val="3"/>
      <w:numFmt w:val="decimal"/>
      <w:lvlText w:val="%1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7">
    <w:nsid w:val="52D755A3"/>
    <w:multiLevelType w:val="hybridMultilevel"/>
    <w:tmpl w:val="201ACB02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6FA79AF"/>
    <w:multiLevelType w:val="hybridMultilevel"/>
    <w:tmpl w:val="E3C818A0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C8E73DC"/>
    <w:multiLevelType w:val="hybridMultilevel"/>
    <w:tmpl w:val="2F52AC0E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5D71033F"/>
    <w:multiLevelType w:val="hybridMultilevel"/>
    <w:tmpl w:val="7DF46992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22A2061"/>
    <w:multiLevelType w:val="hybridMultilevel"/>
    <w:tmpl w:val="436ABD4C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7B4391B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3">
    <w:nsid w:val="6ADB125E"/>
    <w:multiLevelType w:val="hybridMultilevel"/>
    <w:tmpl w:val="C00C3AE6"/>
    <w:lvl w:ilvl="0" w:tplc="0409000B">
      <w:start w:val="1"/>
      <w:numFmt w:val="bullet"/>
      <w:lvlText w:val=""/>
      <w:lvlJc w:val="left"/>
      <w:pPr>
        <w:tabs>
          <w:tab w:val="num" w:pos="766"/>
        </w:tabs>
        <w:ind w:left="76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86"/>
        </w:tabs>
        <w:ind w:left="14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06"/>
        </w:tabs>
        <w:ind w:left="22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26"/>
        </w:tabs>
        <w:ind w:left="29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46"/>
        </w:tabs>
        <w:ind w:left="36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66"/>
        </w:tabs>
        <w:ind w:left="43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86"/>
        </w:tabs>
        <w:ind w:left="50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06"/>
        </w:tabs>
        <w:ind w:left="58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26"/>
        </w:tabs>
        <w:ind w:left="6526" w:hanging="360"/>
      </w:pPr>
      <w:rPr>
        <w:rFonts w:ascii="Wingdings" w:hAnsi="Wingdings" w:hint="default"/>
      </w:rPr>
    </w:lvl>
  </w:abstractNum>
  <w:abstractNum w:abstractNumId="34">
    <w:nsid w:val="6B8F1B26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04"/>
        </w:tabs>
        <w:ind w:left="1004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364"/>
        </w:tabs>
        <w:ind w:left="136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724"/>
        </w:tabs>
        <w:ind w:left="172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084"/>
        </w:tabs>
        <w:ind w:left="208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444"/>
        </w:tabs>
        <w:ind w:left="244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04"/>
        </w:tabs>
        <w:ind w:left="280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164"/>
        </w:tabs>
        <w:ind w:left="316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524"/>
        </w:tabs>
        <w:ind w:left="3524" w:hanging="360"/>
      </w:pPr>
      <w:rPr>
        <w:rFonts w:hint="default"/>
      </w:rPr>
    </w:lvl>
  </w:abstractNum>
  <w:abstractNum w:abstractNumId="35">
    <w:nsid w:val="6C4F70CB"/>
    <w:multiLevelType w:val="hybridMultilevel"/>
    <w:tmpl w:val="EC7CFA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CB94C9D"/>
    <w:multiLevelType w:val="multilevel"/>
    <w:tmpl w:val="DDC6A300"/>
    <w:lvl w:ilvl="0">
      <w:start w:val="6"/>
      <w:numFmt w:val="decimal"/>
      <w:lvlText w:val="%1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520"/>
        </w:tabs>
        <w:ind w:left="2520" w:hanging="2520"/>
      </w:pPr>
      <w:rPr>
        <w:rFonts w:hint="default"/>
      </w:rPr>
    </w:lvl>
  </w:abstractNum>
  <w:abstractNum w:abstractNumId="37">
    <w:nsid w:val="75A222D9"/>
    <w:multiLevelType w:val="multilevel"/>
    <w:tmpl w:val="040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8">
    <w:nsid w:val="76EF7B15"/>
    <w:multiLevelType w:val="hybridMultilevel"/>
    <w:tmpl w:val="3B908072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7A9B5FBB"/>
    <w:multiLevelType w:val="hybridMultilevel"/>
    <w:tmpl w:val="C11845FA"/>
    <w:lvl w:ilvl="0" w:tplc="040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0">
    <w:nsid w:val="7D7E1176"/>
    <w:multiLevelType w:val="hybridMultilevel"/>
    <w:tmpl w:val="F9420CAC"/>
    <w:lvl w:ilvl="0" w:tplc="0409000B">
      <w:start w:val="1"/>
      <w:numFmt w:val="bullet"/>
      <w:lvlText w:val=""/>
      <w:lvlJc w:val="left"/>
      <w:pPr>
        <w:tabs>
          <w:tab w:val="num" w:pos="928"/>
        </w:tabs>
        <w:ind w:left="9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8"/>
        </w:tabs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8"/>
        </w:tabs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8"/>
        </w:tabs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8"/>
        </w:tabs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8"/>
        </w:tabs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8"/>
        </w:tabs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8"/>
        </w:tabs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8"/>
        </w:tabs>
        <w:ind w:left="6688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8"/>
  </w:num>
  <w:num w:numId="3">
    <w:abstractNumId w:val="38"/>
  </w:num>
  <w:num w:numId="4">
    <w:abstractNumId w:val="30"/>
  </w:num>
  <w:num w:numId="5">
    <w:abstractNumId w:val="39"/>
  </w:num>
  <w:num w:numId="6">
    <w:abstractNumId w:val="33"/>
  </w:num>
  <w:num w:numId="7">
    <w:abstractNumId w:val="31"/>
  </w:num>
  <w:num w:numId="8">
    <w:abstractNumId w:val="23"/>
  </w:num>
  <w:num w:numId="9">
    <w:abstractNumId w:val="4"/>
  </w:num>
  <w:num w:numId="10">
    <w:abstractNumId w:val="5"/>
  </w:num>
  <w:num w:numId="11">
    <w:abstractNumId w:val="13"/>
  </w:num>
  <w:num w:numId="12">
    <w:abstractNumId w:val="11"/>
  </w:num>
  <w:num w:numId="13">
    <w:abstractNumId w:val="32"/>
  </w:num>
  <w:num w:numId="14">
    <w:abstractNumId w:val="26"/>
  </w:num>
  <w:num w:numId="15">
    <w:abstractNumId w:val="22"/>
  </w:num>
  <w:num w:numId="16">
    <w:abstractNumId w:val="16"/>
  </w:num>
  <w:num w:numId="17">
    <w:abstractNumId w:val="10"/>
  </w:num>
  <w:num w:numId="18">
    <w:abstractNumId w:val="29"/>
  </w:num>
  <w:num w:numId="19">
    <w:abstractNumId w:val="7"/>
  </w:num>
  <w:num w:numId="20">
    <w:abstractNumId w:val="0"/>
  </w:num>
  <w:num w:numId="21">
    <w:abstractNumId w:val="18"/>
  </w:num>
  <w:num w:numId="22">
    <w:abstractNumId w:val="6"/>
  </w:num>
  <w:num w:numId="23">
    <w:abstractNumId w:val="37"/>
  </w:num>
  <w:num w:numId="24">
    <w:abstractNumId w:val="34"/>
  </w:num>
  <w:num w:numId="25">
    <w:abstractNumId w:val="21"/>
  </w:num>
  <w:num w:numId="26">
    <w:abstractNumId w:val="17"/>
  </w:num>
  <w:num w:numId="27">
    <w:abstractNumId w:val="3"/>
  </w:num>
  <w:num w:numId="28">
    <w:abstractNumId w:val="14"/>
  </w:num>
  <w:num w:numId="29">
    <w:abstractNumId w:val="27"/>
  </w:num>
  <w:num w:numId="30">
    <w:abstractNumId w:val="28"/>
  </w:num>
  <w:num w:numId="31">
    <w:abstractNumId w:val="36"/>
  </w:num>
  <w:num w:numId="32">
    <w:abstractNumId w:val="19"/>
  </w:num>
  <w:num w:numId="33">
    <w:abstractNumId w:val="25"/>
  </w:num>
  <w:num w:numId="34">
    <w:abstractNumId w:val="15"/>
  </w:num>
  <w:num w:numId="35">
    <w:abstractNumId w:val="40"/>
  </w:num>
  <w:num w:numId="36">
    <w:abstractNumId w:val="24"/>
  </w:num>
  <w:num w:numId="37">
    <w:abstractNumId w:val="1"/>
  </w:num>
  <w:num w:numId="38">
    <w:abstractNumId w:val="12"/>
  </w:num>
  <w:num w:numId="39">
    <w:abstractNumId w:val="2"/>
  </w:num>
  <w:num w:numId="40">
    <w:abstractNumId w:val="9"/>
  </w:num>
  <w:num w:numId="41">
    <w:abstractNumId w:val="35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intFractionalCharacterWidth/>
  <w:embedSystemFonts/>
  <w:attachedTemplate r:id="rId1"/>
  <w:stylePaneFormatFilter w:val="3F01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6"/>
  </w:hdrShapeDefaults>
  <w:footnotePr>
    <w:numRestart w:val="eachSect"/>
    <w:footnote w:id="0"/>
    <w:footnote w:id="1"/>
  </w:footnotePr>
  <w:endnotePr>
    <w:endnote w:id="0"/>
    <w:endnote w:id="1"/>
  </w:endnotePr>
  <w:compat/>
  <w:rsids>
    <w:rsidRoot w:val="004E213A"/>
    <w:rsid w:val="00002F15"/>
    <w:rsid w:val="0000350A"/>
    <w:rsid w:val="00027575"/>
    <w:rsid w:val="00031153"/>
    <w:rsid w:val="00033F1F"/>
    <w:rsid w:val="00034CC8"/>
    <w:rsid w:val="000355E6"/>
    <w:rsid w:val="00035F58"/>
    <w:rsid w:val="000360BD"/>
    <w:rsid w:val="000372EF"/>
    <w:rsid w:val="00040095"/>
    <w:rsid w:val="00041410"/>
    <w:rsid w:val="00047460"/>
    <w:rsid w:val="00053F6E"/>
    <w:rsid w:val="0006069F"/>
    <w:rsid w:val="00064A5A"/>
    <w:rsid w:val="00074620"/>
    <w:rsid w:val="00080512"/>
    <w:rsid w:val="000819AE"/>
    <w:rsid w:val="00085DFE"/>
    <w:rsid w:val="000D7D4C"/>
    <w:rsid w:val="000E1B1C"/>
    <w:rsid w:val="000E2375"/>
    <w:rsid w:val="000E350D"/>
    <w:rsid w:val="000F2D72"/>
    <w:rsid w:val="000F50A0"/>
    <w:rsid w:val="00100F86"/>
    <w:rsid w:val="0010139B"/>
    <w:rsid w:val="00102603"/>
    <w:rsid w:val="00105133"/>
    <w:rsid w:val="00112A5D"/>
    <w:rsid w:val="00120550"/>
    <w:rsid w:val="001232DD"/>
    <w:rsid w:val="00133666"/>
    <w:rsid w:val="001340D9"/>
    <w:rsid w:val="00142497"/>
    <w:rsid w:val="00145155"/>
    <w:rsid w:val="001476D2"/>
    <w:rsid w:val="00150811"/>
    <w:rsid w:val="00154186"/>
    <w:rsid w:val="00156F2A"/>
    <w:rsid w:val="00160C2A"/>
    <w:rsid w:val="00167C42"/>
    <w:rsid w:val="0017135E"/>
    <w:rsid w:val="00177F25"/>
    <w:rsid w:val="00183D85"/>
    <w:rsid w:val="00185D87"/>
    <w:rsid w:val="00186A2E"/>
    <w:rsid w:val="001912C9"/>
    <w:rsid w:val="00193256"/>
    <w:rsid w:val="00193912"/>
    <w:rsid w:val="001A1D58"/>
    <w:rsid w:val="001A4DCD"/>
    <w:rsid w:val="001C794C"/>
    <w:rsid w:val="001D21C4"/>
    <w:rsid w:val="001D26B9"/>
    <w:rsid w:val="001D4924"/>
    <w:rsid w:val="001D6B17"/>
    <w:rsid w:val="001D6DC0"/>
    <w:rsid w:val="001F03BB"/>
    <w:rsid w:val="0020555C"/>
    <w:rsid w:val="00206B31"/>
    <w:rsid w:val="00207C4B"/>
    <w:rsid w:val="00211893"/>
    <w:rsid w:val="00221B91"/>
    <w:rsid w:val="00221DAC"/>
    <w:rsid w:val="00222C9D"/>
    <w:rsid w:val="00225368"/>
    <w:rsid w:val="002319F2"/>
    <w:rsid w:val="00233AA5"/>
    <w:rsid w:val="00234228"/>
    <w:rsid w:val="00234360"/>
    <w:rsid w:val="00240CD1"/>
    <w:rsid w:val="00247D5A"/>
    <w:rsid w:val="00253FFF"/>
    <w:rsid w:val="002560DB"/>
    <w:rsid w:val="002561FC"/>
    <w:rsid w:val="0025793A"/>
    <w:rsid w:val="00260552"/>
    <w:rsid w:val="002650DD"/>
    <w:rsid w:val="0026560C"/>
    <w:rsid w:val="002765E0"/>
    <w:rsid w:val="00290574"/>
    <w:rsid w:val="00290A87"/>
    <w:rsid w:val="00292BF2"/>
    <w:rsid w:val="00293A23"/>
    <w:rsid w:val="00296C4E"/>
    <w:rsid w:val="002A2834"/>
    <w:rsid w:val="002A2842"/>
    <w:rsid w:val="002A4C9C"/>
    <w:rsid w:val="002A5551"/>
    <w:rsid w:val="002A746A"/>
    <w:rsid w:val="002B293D"/>
    <w:rsid w:val="002B643E"/>
    <w:rsid w:val="002B679E"/>
    <w:rsid w:val="002B77A8"/>
    <w:rsid w:val="002B78AB"/>
    <w:rsid w:val="002C2BE6"/>
    <w:rsid w:val="002C33BE"/>
    <w:rsid w:val="002C5320"/>
    <w:rsid w:val="002C6015"/>
    <w:rsid w:val="002C697C"/>
    <w:rsid w:val="002E0757"/>
    <w:rsid w:val="002E525C"/>
    <w:rsid w:val="002E75ED"/>
    <w:rsid w:val="002E7A11"/>
    <w:rsid w:val="00300C55"/>
    <w:rsid w:val="00312204"/>
    <w:rsid w:val="0031617D"/>
    <w:rsid w:val="00317837"/>
    <w:rsid w:val="00320A34"/>
    <w:rsid w:val="00323613"/>
    <w:rsid w:val="00326387"/>
    <w:rsid w:val="00327494"/>
    <w:rsid w:val="00346447"/>
    <w:rsid w:val="00350974"/>
    <w:rsid w:val="00352B18"/>
    <w:rsid w:val="00356AB2"/>
    <w:rsid w:val="0036392D"/>
    <w:rsid w:val="00363F8F"/>
    <w:rsid w:val="00377D76"/>
    <w:rsid w:val="0038283A"/>
    <w:rsid w:val="00383CD4"/>
    <w:rsid w:val="00385EF7"/>
    <w:rsid w:val="0038612F"/>
    <w:rsid w:val="00392876"/>
    <w:rsid w:val="003A5D65"/>
    <w:rsid w:val="003B474E"/>
    <w:rsid w:val="003B4961"/>
    <w:rsid w:val="003C7713"/>
    <w:rsid w:val="003D0D55"/>
    <w:rsid w:val="003E566A"/>
    <w:rsid w:val="003F752F"/>
    <w:rsid w:val="00406994"/>
    <w:rsid w:val="004116FC"/>
    <w:rsid w:val="0041178F"/>
    <w:rsid w:val="00414D2B"/>
    <w:rsid w:val="00441A8C"/>
    <w:rsid w:val="004461C8"/>
    <w:rsid w:val="00453545"/>
    <w:rsid w:val="00454880"/>
    <w:rsid w:val="004709BF"/>
    <w:rsid w:val="00474251"/>
    <w:rsid w:val="00474592"/>
    <w:rsid w:val="0048480E"/>
    <w:rsid w:val="0049075C"/>
    <w:rsid w:val="004A70E1"/>
    <w:rsid w:val="004B19E2"/>
    <w:rsid w:val="004B1BD5"/>
    <w:rsid w:val="004B32E3"/>
    <w:rsid w:val="004B4BB7"/>
    <w:rsid w:val="004B609C"/>
    <w:rsid w:val="004C028F"/>
    <w:rsid w:val="004C4DD9"/>
    <w:rsid w:val="004C70F5"/>
    <w:rsid w:val="004D0D08"/>
    <w:rsid w:val="004D6637"/>
    <w:rsid w:val="004D681D"/>
    <w:rsid w:val="004E1225"/>
    <w:rsid w:val="004E213A"/>
    <w:rsid w:val="004E5CF5"/>
    <w:rsid w:val="004F1764"/>
    <w:rsid w:val="004F17A5"/>
    <w:rsid w:val="004F3C62"/>
    <w:rsid w:val="005008A0"/>
    <w:rsid w:val="005033DA"/>
    <w:rsid w:val="0050624A"/>
    <w:rsid w:val="00515FC5"/>
    <w:rsid w:val="00517B14"/>
    <w:rsid w:val="0053416E"/>
    <w:rsid w:val="00534E6C"/>
    <w:rsid w:val="0053551F"/>
    <w:rsid w:val="005360C6"/>
    <w:rsid w:val="00557396"/>
    <w:rsid w:val="00562C4E"/>
    <w:rsid w:val="00563F2D"/>
    <w:rsid w:val="00564A36"/>
    <w:rsid w:val="005761D7"/>
    <w:rsid w:val="005817AB"/>
    <w:rsid w:val="005A5520"/>
    <w:rsid w:val="005A7DB7"/>
    <w:rsid w:val="005B7236"/>
    <w:rsid w:val="005C045F"/>
    <w:rsid w:val="005C1D47"/>
    <w:rsid w:val="005D0FE2"/>
    <w:rsid w:val="005D1156"/>
    <w:rsid w:val="005D2349"/>
    <w:rsid w:val="005D3A0A"/>
    <w:rsid w:val="005D42D8"/>
    <w:rsid w:val="005D647F"/>
    <w:rsid w:val="005E2EA9"/>
    <w:rsid w:val="005E3A77"/>
    <w:rsid w:val="005E41CD"/>
    <w:rsid w:val="005E52B8"/>
    <w:rsid w:val="005F60B9"/>
    <w:rsid w:val="005F73D6"/>
    <w:rsid w:val="006030C2"/>
    <w:rsid w:val="00603FC8"/>
    <w:rsid w:val="00614987"/>
    <w:rsid w:val="00616F24"/>
    <w:rsid w:val="006172C7"/>
    <w:rsid w:val="00617EC6"/>
    <w:rsid w:val="0063399F"/>
    <w:rsid w:val="00634AF0"/>
    <w:rsid w:val="006372A6"/>
    <w:rsid w:val="0064133C"/>
    <w:rsid w:val="006528B8"/>
    <w:rsid w:val="00653134"/>
    <w:rsid w:val="006615F9"/>
    <w:rsid w:val="006724B7"/>
    <w:rsid w:val="00674E1D"/>
    <w:rsid w:val="00680737"/>
    <w:rsid w:val="006A25BB"/>
    <w:rsid w:val="006A68BB"/>
    <w:rsid w:val="006A6D0A"/>
    <w:rsid w:val="006B436B"/>
    <w:rsid w:val="006D63FE"/>
    <w:rsid w:val="006E05EF"/>
    <w:rsid w:val="006E56D5"/>
    <w:rsid w:val="006E5C55"/>
    <w:rsid w:val="006E7A4A"/>
    <w:rsid w:val="006E7D55"/>
    <w:rsid w:val="006F121D"/>
    <w:rsid w:val="006F42DA"/>
    <w:rsid w:val="006F6D85"/>
    <w:rsid w:val="007064F3"/>
    <w:rsid w:val="0071271C"/>
    <w:rsid w:val="00717582"/>
    <w:rsid w:val="007316FA"/>
    <w:rsid w:val="007348E3"/>
    <w:rsid w:val="00734A5B"/>
    <w:rsid w:val="007432C4"/>
    <w:rsid w:val="00747E59"/>
    <w:rsid w:val="0075108E"/>
    <w:rsid w:val="007649F0"/>
    <w:rsid w:val="00765729"/>
    <w:rsid w:val="00770C3C"/>
    <w:rsid w:val="007736B5"/>
    <w:rsid w:val="0077457A"/>
    <w:rsid w:val="0077545A"/>
    <w:rsid w:val="00781ACE"/>
    <w:rsid w:val="00785D5F"/>
    <w:rsid w:val="00787C2E"/>
    <w:rsid w:val="00797356"/>
    <w:rsid w:val="007A3474"/>
    <w:rsid w:val="007A5309"/>
    <w:rsid w:val="007A6E6B"/>
    <w:rsid w:val="007B43EC"/>
    <w:rsid w:val="007B491F"/>
    <w:rsid w:val="007B4D06"/>
    <w:rsid w:val="007B6515"/>
    <w:rsid w:val="007C4E25"/>
    <w:rsid w:val="007D0A51"/>
    <w:rsid w:val="007D2B2B"/>
    <w:rsid w:val="007D59A6"/>
    <w:rsid w:val="007E175D"/>
    <w:rsid w:val="007F2D82"/>
    <w:rsid w:val="0080071B"/>
    <w:rsid w:val="00807BDE"/>
    <w:rsid w:val="0081410A"/>
    <w:rsid w:val="00836E9B"/>
    <w:rsid w:val="00840D60"/>
    <w:rsid w:val="00842160"/>
    <w:rsid w:val="00850EF5"/>
    <w:rsid w:val="00851368"/>
    <w:rsid w:val="008523D1"/>
    <w:rsid w:val="00853581"/>
    <w:rsid w:val="00857E3F"/>
    <w:rsid w:val="0086725E"/>
    <w:rsid w:val="00870151"/>
    <w:rsid w:val="00873F33"/>
    <w:rsid w:val="0088075C"/>
    <w:rsid w:val="00881260"/>
    <w:rsid w:val="008832B3"/>
    <w:rsid w:val="00884E78"/>
    <w:rsid w:val="0089402C"/>
    <w:rsid w:val="008A077D"/>
    <w:rsid w:val="008B10BB"/>
    <w:rsid w:val="008B2053"/>
    <w:rsid w:val="008B5111"/>
    <w:rsid w:val="008C7021"/>
    <w:rsid w:val="008C7CF3"/>
    <w:rsid w:val="008D2750"/>
    <w:rsid w:val="008E3544"/>
    <w:rsid w:val="008E6CF3"/>
    <w:rsid w:val="008F0091"/>
    <w:rsid w:val="008F3901"/>
    <w:rsid w:val="008F4C9F"/>
    <w:rsid w:val="009038C1"/>
    <w:rsid w:val="00911324"/>
    <w:rsid w:val="00912E97"/>
    <w:rsid w:val="00917A96"/>
    <w:rsid w:val="00930BDB"/>
    <w:rsid w:val="00936763"/>
    <w:rsid w:val="0094095E"/>
    <w:rsid w:val="00942385"/>
    <w:rsid w:val="009426F3"/>
    <w:rsid w:val="00946AD3"/>
    <w:rsid w:val="009515BB"/>
    <w:rsid w:val="00955FA2"/>
    <w:rsid w:val="0096104B"/>
    <w:rsid w:val="00961292"/>
    <w:rsid w:val="00961B3B"/>
    <w:rsid w:val="009641AA"/>
    <w:rsid w:val="00973075"/>
    <w:rsid w:val="00975461"/>
    <w:rsid w:val="009760BD"/>
    <w:rsid w:val="00983194"/>
    <w:rsid w:val="00984A26"/>
    <w:rsid w:val="00986B56"/>
    <w:rsid w:val="00990402"/>
    <w:rsid w:val="009A07D5"/>
    <w:rsid w:val="009B38A8"/>
    <w:rsid w:val="009B71ED"/>
    <w:rsid w:val="009C59F5"/>
    <w:rsid w:val="009C5FB5"/>
    <w:rsid w:val="009D205A"/>
    <w:rsid w:val="009D3951"/>
    <w:rsid w:val="009D6035"/>
    <w:rsid w:val="009D7746"/>
    <w:rsid w:val="009E33E6"/>
    <w:rsid w:val="009E6DC8"/>
    <w:rsid w:val="009F03F7"/>
    <w:rsid w:val="009F249E"/>
    <w:rsid w:val="009F7175"/>
    <w:rsid w:val="00A02730"/>
    <w:rsid w:val="00A059C4"/>
    <w:rsid w:val="00A10BCD"/>
    <w:rsid w:val="00A12239"/>
    <w:rsid w:val="00A17DDB"/>
    <w:rsid w:val="00A220B0"/>
    <w:rsid w:val="00A2250F"/>
    <w:rsid w:val="00A2440D"/>
    <w:rsid w:val="00A25664"/>
    <w:rsid w:val="00A34533"/>
    <w:rsid w:val="00A37047"/>
    <w:rsid w:val="00A4315C"/>
    <w:rsid w:val="00A53724"/>
    <w:rsid w:val="00A56566"/>
    <w:rsid w:val="00A565A8"/>
    <w:rsid w:val="00A63554"/>
    <w:rsid w:val="00A63A28"/>
    <w:rsid w:val="00A65E82"/>
    <w:rsid w:val="00A74F81"/>
    <w:rsid w:val="00A7578C"/>
    <w:rsid w:val="00A77FBB"/>
    <w:rsid w:val="00A849FF"/>
    <w:rsid w:val="00A85B9F"/>
    <w:rsid w:val="00A8601B"/>
    <w:rsid w:val="00AA401C"/>
    <w:rsid w:val="00AB04F2"/>
    <w:rsid w:val="00AB6938"/>
    <w:rsid w:val="00AB7B48"/>
    <w:rsid w:val="00AD0019"/>
    <w:rsid w:val="00AF7DD5"/>
    <w:rsid w:val="00B05CF3"/>
    <w:rsid w:val="00B05FF8"/>
    <w:rsid w:val="00B07642"/>
    <w:rsid w:val="00B1160B"/>
    <w:rsid w:val="00B1306C"/>
    <w:rsid w:val="00B13D22"/>
    <w:rsid w:val="00B17D8A"/>
    <w:rsid w:val="00B20E23"/>
    <w:rsid w:val="00B325EA"/>
    <w:rsid w:val="00B33625"/>
    <w:rsid w:val="00B401A5"/>
    <w:rsid w:val="00B4582B"/>
    <w:rsid w:val="00B5320B"/>
    <w:rsid w:val="00B604C6"/>
    <w:rsid w:val="00B63A5E"/>
    <w:rsid w:val="00B8153A"/>
    <w:rsid w:val="00B9549E"/>
    <w:rsid w:val="00BA521D"/>
    <w:rsid w:val="00BB019E"/>
    <w:rsid w:val="00BC05CF"/>
    <w:rsid w:val="00BC5744"/>
    <w:rsid w:val="00BC6237"/>
    <w:rsid w:val="00BC6F93"/>
    <w:rsid w:val="00BD2396"/>
    <w:rsid w:val="00BD6EB0"/>
    <w:rsid w:val="00BE0544"/>
    <w:rsid w:val="00BE543D"/>
    <w:rsid w:val="00BF1115"/>
    <w:rsid w:val="00BF3155"/>
    <w:rsid w:val="00C002A3"/>
    <w:rsid w:val="00C00E18"/>
    <w:rsid w:val="00C02C18"/>
    <w:rsid w:val="00C065C8"/>
    <w:rsid w:val="00C103A0"/>
    <w:rsid w:val="00C21396"/>
    <w:rsid w:val="00C25087"/>
    <w:rsid w:val="00C25344"/>
    <w:rsid w:val="00C27F1D"/>
    <w:rsid w:val="00C3321F"/>
    <w:rsid w:val="00C4012C"/>
    <w:rsid w:val="00C40FD4"/>
    <w:rsid w:val="00C4241B"/>
    <w:rsid w:val="00C455A1"/>
    <w:rsid w:val="00C457D8"/>
    <w:rsid w:val="00C52514"/>
    <w:rsid w:val="00C52857"/>
    <w:rsid w:val="00C92203"/>
    <w:rsid w:val="00C93615"/>
    <w:rsid w:val="00C96E80"/>
    <w:rsid w:val="00C977E6"/>
    <w:rsid w:val="00CA3B55"/>
    <w:rsid w:val="00CB5BDB"/>
    <w:rsid w:val="00CB5E6A"/>
    <w:rsid w:val="00CB7AA5"/>
    <w:rsid w:val="00CC397F"/>
    <w:rsid w:val="00CC49EF"/>
    <w:rsid w:val="00CC4BC2"/>
    <w:rsid w:val="00CC5BF0"/>
    <w:rsid w:val="00CE0F67"/>
    <w:rsid w:val="00CE2574"/>
    <w:rsid w:val="00CE4550"/>
    <w:rsid w:val="00CF754D"/>
    <w:rsid w:val="00D00E42"/>
    <w:rsid w:val="00D07094"/>
    <w:rsid w:val="00D1058B"/>
    <w:rsid w:val="00D12379"/>
    <w:rsid w:val="00D13320"/>
    <w:rsid w:val="00D2003C"/>
    <w:rsid w:val="00D21044"/>
    <w:rsid w:val="00D22830"/>
    <w:rsid w:val="00D23C5E"/>
    <w:rsid w:val="00D272AA"/>
    <w:rsid w:val="00D34710"/>
    <w:rsid w:val="00D42C56"/>
    <w:rsid w:val="00D44548"/>
    <w:rsid w:val="00D51A3A"/>
    <w:rsid w:val="00D54EAA"/>
    <w:rsid w:val="00D5568E"/>
    <w:rsid w:val="00D602DD"/>
    <w:rsid w:val="00D6296F"/>
    <w:rsid w:val="00D647FD"/>
    <w:rsid w:val="00D66B2D"/>
    <w:rsid w:val="00D66B7C"/>
    <w:rsid w:val="00D704EE"/>
    <w:rsid w:val="00D70785"/>
    <w:rsid w:val="00D7437E"/>
    <w:rsid w:val="00D80DBE"/>
    <w:rsid w:val="00D8269E"/>
    <w:rsid w:val="00D8626E"/>
    <w:rsid w:val="00D913E5"/>
    <w:rsid w:val="00DA11B2"/>
    <w:rsid w:val="00DA124C"/>
    <w:rsid w:val="00DA5EA1"/>
    <w:rsid w:val="00DA6272"/>
    <w:rsid w:val="00DB0BA5"/>
    <w:rsid w:val="00DC0ADD"/>
    <w:rsid w:val="00DC309B"/>
    <w:rsid w:val="00DC30F6"/>
    <w:rsid w:val="00DC4DA2"/>
    <w:rsid w:val="00DD46E1"/>
    <w:rsid w:val="00DE2CD9"/>
    <w:rsid w:val="00DE3CF0"/>
    <w:rsid w:val="00DE5451"/>
    <w:rsid w:val="00DE60C5"/>
    <w:rsid w:val="00DE7363"/>
    <w:rsid w:val="00DF0A15"/>
    <w:rsid w:val="00E05A7A"/>
    <w:rsid w:val="00E12D98"/>
    <w:rsid w:val="00E15227"/>
    <w:rsid w:val="00E22AF3"/>
    <w:rsid w:val="00E2529C"/>
    <w:rsid w:val="00E30CCE"/>
    <w:rsid w:val="00E30E4F"/>
    <w:rsid w:val="00E34AFF"/>
    <w:rsid w:val="00E54D54"/>
    <w:rsid w:val="00E55B65"/>
    <w:rsid w:val="00E57777"/>
    <w:rsid w:val="00E57ED0"/>
    <w:rsid w:val="00E61023"/>
    <w:rsid w:val="00E65F33"/>
    <w:rsid w:val="00E96C75"/>
    <w:rsid w:val="00EA59EE"/>
    <w:rsid w:val="00EA6CAB"/>
    <w:rsid w:val="00EB2579"/>
    <w:rsid w:val="00EB7EA4"/>
    <w:rsid w:val="00EC4A25"/>
    <w:rsid w:val="00ED5B9E"/>
    <w:rsid w:val="00EE2D84"/>
    <w:rsid w:val="00EE38C3"/>
    <w:rsid w:val="00EF19D9"/>
    <w:rsid w:val="00EF7CCF"/>
    <w:rsid w:val="00F03287"/>
    <w:rsid w:val="00F04F8B"/>
    <w:rsid w:val="00F1189E"/>
    <w:rsid w:val="00F11D29"/>
    <w:rsid w:val="00F16A0D"/>
    <w:rsid w:val="00F20104"/>
    <w:rsid w:val="00F22E66"/>
    <w:rsid w:val="00F239DB"/>
    <w:rsid w:val="00F241C5"/>
    <w:rsid w:val="00F2542A"/>
    <w:rsid w:val="00F25CB7"/>
    <w:rsid w:val="00F37144"/>
    <w:rsid w:val="00F37854"/>
    <w:rsid w:val="00F43DCD"/>
    <w:rsid w:val="00F470FA"/>
    <w:rsid w:val="00F47EBA"/>
    <w:rsid w:val="00F6290E"/>
    <w:rsid w:val="00F650B2"/>
    <w:rsid w:val="00F655A1"/>
    <w:rsid w:val="00F66E9B"/>
    <w:rsid w:val="00F67E9D"/>
    <w:rsid w:val="00F80D18"/>
    <w:rsid w:val="00F907F1"/>
    <w:rsid w:val="00FA1266"/>
    <w:rsid w:val="00FA7213"/>
    <w:rsid w:val="00FB2B15"/>
    <w:rsid w:val="00FB3F40"/>
    <w:rsid w:val="00FC0C01"/>
    <w:rsid w:val="00FE47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City"/>
  <w:smartTagType w:namespaceuri="urn:schemas-microsoft-com:office:smarttags" w:name="State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272AA"/>
    <w:pPr>
      <w:spacing w:after="180"/>
    </w:pPr>
    <w:rPr>
      <w:lang w:val="en-GB" w:eastAsia="en-US"/>
    </w:rPr>
  </w:style>
  <w:style w:type="paragraph" w:styleId="Heading1">
    <w:name w:val="heading 1"/>
    <w:next w:val="Normal"/>
    <w:qFormat/>
    <w:rsid w:val="00D272AA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D272AA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D272AA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D272AA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D272AA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D272AA"/>
    <w:pPr>
      <w:outlineLvl w:val="5"/>
    </w:pPr>
  </w:style>
  <w:style w:type="paragraph" w:styleId="Heading7">
    <w:name w:val="heading 7"/>
    <w:basedOn w:val="H6"/>
    <w:next w:val="Normal"/>
    <w:qFormat/>
    <w:rsid w:val="00D272AA"/>
    <w:pPr>
      <w:outlineLvl w:val="6"/>
    </w:pPr>
  </w:style>
  <w:style w:type="paragraph" w:styleId="Heading8">
    <w:name w:val="heading 8"/>
    <w:basedOn w:val="Heading1"/>
    <w:next w:val="Normal"/>
    <w:qFormat/>
    <w:rsid w:val="00D272AA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D272AA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D272AA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semiHidden/>
    <w:rsid w:val="00D272AA"/>
    <w:pPr>
      <w:ind w:left="1418" w:hanging="1418"/>
    </w:pPr>
  </w:style>
  <w:style w:type="paragraph" w:styleId="TOC8">
    <w:name w:val="toc 8"/>
    <w:basedOn w:val="TOC1"/>
    <w:semiHidden/>
    <w:rsid w:val="00D272AA"/>
    <w:pPr>
      <w:spacing w:before="180"/>
      <w:ind w:left="2693" w:hanging="2693"/>
    </w:pPr>
    <w:rPr>
      <w:b/>
    </w:rPr>
  </w:style>
  <w:style w:type="paragraph" w:styleId="TOC1">
    <w:name w:val="toc 1"/>
    <w:semiHidden/>
    <w:rsid w:val="00D272AA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EQ">
    <w:name w:val="EQ"/>
    <w:basedOn w:val="Normal"/>
    <w:next w:val="Normal"/>
    <w:rsid w:val="00D272A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  <w:rsid w:val="00D272AA"/>
  </w:style>
  <w:style w:type="paragraph" w:styleId="Header">
    <w:name w:val="header"/>
    <w:rsid w:val="00D272AA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ja-JP"/>
    </w:rPr>
  </w:style>
  <w:style w:type="paragraph" w:customStyle="1" w:styleId="ZD">
    <w:name w:val="ZD"/>
    <w:rsid w:val="00D272AA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styleId="TOC5">
    <w:name w:val="toc 5"/>
    <w:basedOn w:val="TOC4"/>
    <w:semiHidden/>
    <w:rsid w:val="00D272AA"/>
    <w:pPr>
      <w:ind w:left="1701" w:hanging="1701"/>
    </w:pPr>
  </w:style>
  <w:style w:type="paragraph" w:styleId="TOC4">
    <w:name w:val="toc 4"/>
    <w:basedOn w:val="TOC3"/>
    <w:semiHidden/>
    <w:rsid w:val="00D272AA"/>
    <w:pPr>
      <w:ind w:left="1418" w:hanging="1418"/>
    </w:pPr>
  </w:style>
  <w:style w:type="paragraph" w:styleId="TOC3">
    <w:name w:val="toc 3"/>
    <w:basedOn w:val="TOC2"/>
    <w:semiHidden/>
    <w:rsid w:val="00D272AA"/>
    <w:pPr>
      <w:ind w:left="1134" w:hanging="1134"/>
    </w:pPr>
  </w:style>
  <w:style w:type="paragraph" w:styleId="TOC2">
    <w:name w:val="toc 2"/>
    <w:basedOn w:val="TOC1"/>
    <w:semiHidden/>
    <w:rsid w:val="00D272AA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rsid w:val="00D272AA"/>
    <w:pPr>
      <w:jc w:val="center"/>
    </w:pPr>
    <w:rPr>
      <w:i/>
    </w:rPr>
  </w:style>
  <w:style w:type="paragraph" w:customStyle="1" w:styleId="TT">
    <w:name w:val="TT"/>
    <w:basedOn w:val="Heading1"/>
    <w:next w:val="Normal"/>
    <w:rsid w:val="00D272AA"/>
    <w:pPr>
      <w:outlineLvl w:val="9"/>
    </w:pPr>
  </w:style>
  <w:style w:type="paragraph" w:customStyle="1" w:styleId="NF">
    <w:name w:val="NF"/>
    <w:basedOn w:val="NO"/>
    <w:rsid w:val="00D272AA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rsid w:val="00D272AA"/>
    <w:pPr>
      <w:keepLines/>
      <w:ind w:left="1135" w:hanging="851"/>
    </w:pPr>
  </w:style>
  <w:style w:type="paragraph" w:customStyle="1" w:styleId="PL">
    <w:name w:val="PL"/>
    <w:rsid w:val="00D272AA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D272AA"/>
    <w:pPr>
      <w:jc w:val="right"/>
    </w:pPr>
  </w:style>
  <w:style w:type="paragraph" w:customStyle="1" w:styleId="TAL">
    <w:name w:val="TAL"/>
    <w:basedOn w:val="Normal"/>
    <w:link w:val="TALChar"/>
    <w:rsid w:val="00D272AA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sid w:val="00D272AA"/>
    <w:rPr>
      <w:b/>
    </w:rPr>
  </w:style>
  <w:style w:type="paragraph" w:customStyle="1" w:styleId="TAC">
    <w:name w:val="TAC"/>
    <w:basedOn w:val="TAL"/>
    <w:rsid w:val="00D272AA"/>
    <w:pPr>
      <w:jc w:val="center"/>
    </w:pPr>
  </w:style>
  <w:style w:type="paragraph" w:customStyle="1" w:styleId="LD">
    <w:name w:val="LD"/>
    <w:rsid w:val="00D272AA"/>
    <w:pPr>
      <w:keepNext/>
      <w:keepLines/>
      <w:spacing w:line="180" w:lineRule="exact"/>
    </w:pPr>
    <w:rPr>
      <w:rFonts w:ascii="Courier New" w:hAnsi="Courier New"/>
      <w:noProof/>
      <w:lang w:val="en-GB" w:eastAsia="en-US"/>
    </w:rPr>
  </w:style>
  <w:style w:type="paragraph" w:customStyle="1" w:styleId="EX">
    <w:name w:val="EX"/>
    <w:basedOn w:val="Normal"/>
    <w:rsid w:val="00D272AA"/>
    <w:pPr>
      <w:keepLines/>
      <w:ind w:left="1702" w:hanging="1418"/>
    </w:pPr>
  </w:style>
  <w:style w:type="paragraph" w:customStyle="1" w:styleId="FP">
    <w:name w:val="FP"/>
    <w:basedOn w:val="Normal"/>
    <w:rsid w:val="00D272AA"/>
    <w:pPr>
      <w:spacing w:after="0"/>
    </w:pPr>
  </w:style>
  <w:style w:type="paragraph" w:customStyle="1" w:styleId="NW">
    <w:name w:val="NW"/>
    <w:basedOn w:val="NO"/>
    <w:rsid w:val="00D272AA"/>
    <w:pPr>
      <w:spacing w:after="0"/>
    </w:pPr>
  </w:style>
  <w:style w:type="paragraph" w:customStyle="1" w:styleId="EW">
    <w:name w:val="EW"/>
    <w:basedOn w:val="EX"/>
    <w:rsid w:val="00D272AA"/>
    <w:pPr>
      <w:spacing w:after="0"/>
    </w:pPr>
  </w:style>
  <w:style w:type="paragraph" w:customStyle="1" w:styleId="B1">
    <w:name w:val="B1"/>
    <w:basedOn w:val="Normal"/>
    <w:rsid w:val="00D272AA"/>
    <w:pPr>
      <w:ind w:left="568" w:hanging="284"/>
    </w:pPr>
  </w:style>
  <w:style w:type="paragraph" w:styleId="TOC6">
    <w:name w:val="toc 6"/>
    <w:basedOn w:val="TOC5"/>
    <w:next w:val="Normal"/>
    <w:semiHidden/>
    <w:rsid w:val="00D272AA"/>
    <w:pPr>
      <w:ind w:left="1985" w:hanging="1985"/>
    </w:pPr>
  </w:style>
  <w:style w:type="paragraph" w:styleId="TOC7">
    <w:name w:val="toc 7"/>
    <w:basedOn w:val="TOC6"/>
    <w:next w:val="Normal"/>
    <w:semiHidden/>
    <w:rsid w:val="00D272AA"/>
    <w:pPr>
      <w:ind w:left="2268" w:hanging="2268"/>
    </w:pPr>
  </w:style>
  <w:style w:type="paragraph" w:customStyle="1" w:styleId="EditorsNote">
    <w:name w:val="Editor's Note"/>
    <w:basedOn w:val="NO"/>
    <w:rsid w:val="00D272AA"/>
    <w:rPr>
      <w:color w:val="FF0000"/>
    </w:rPr>
  </w:style>
  <w:style w:type="paragraph" w:customStyle="1" w:styleId="TH">
    <w:name w:val="TH"/>
    <w:basedOn w:val="Normal"/>
    <w:rsid w:val="00D272AA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rsid w:val="00D272A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D272AA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rsid w:val="00D272AA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rsid w:val="00D272AA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TAN">
    <w:name w:val="TAN"/>
    <w:basedOn w:val="TAL"/>
    <w:rsid w:val="00D272AA"/>
    <w:pPr>
      <w:ind w:left="851" w:hanging="851"/>
    </w:pPr>
  </w:style>
  <w:style w:type="paragraph" w:customStyle="1" w:styleId="ZH">
    <w:name w:val="ZH"/>
    <w:rsid w:val="00D272AA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F">
    <w:name w:val="TF"/>
    <w:basedOn w:val="TH"/>
    <w:rsid w:val="00D272AA"/>
    <w:pPr>
      <w:keepNext w:val="0"/>
      <w:spacing w:before="0" w:after="240"/>
    </w:pPr>
  </w:style>
  <w:style w:type="paragraph" w:customStyle="1" w:styleId="ZG">
    <w:name w:val="ZG"/>
    <w:rsid w:val="00D272AA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customStyle="1" w:styleId="B2">
    <w:name w:val="B2"/>
    <w:basedOn w:val="Normal"/>
    <w:rsid w:val="00D272AA"/>
    <w:pPr>
      <w:ind w:left="851" w:hanging="284"/>
    </w:pPr>
  </w:style>
  <w:style w:type="paragraph" w:customStyle="1" w:styleId="B3">
    <w:name w:val="B3"/>
    <w:basedOn w:val="Normal"/>
    <w:rsid w:val="00D272AA"/>
    <w:pPr>
      <w:ind w:left="1135" w:hanging="284"/>
    </w:pPr>
  </w:style>
  <w:style w:type="paragraph" w:customStyle="1" w:styleId="B4">
    <w:name w:val="B4"/>
    <w:basedOn w:val="Normal"/>
    <w:rsid w:val="00D272AA"/>
    <w:pPr>
      <w:ind w:left="1418" w:hanging="284"/>
    </w:pPr>
  </w:style>
  <w:style w:type="paragraph" w:customStyle="1" w:styleId="B5">
    <w:name w:val="B5"/>
    <w:basedOn w:val="Normal"/>
    <w:rsid w:val="00D272AA"/>
    <w:pPr>
      <w:ind w:left="1702" w:hanging="284"/>
    </w:pPr>
  </w:style>
  <w:style w:type="paragraph" w:customStyle="1" w:styleId="ZTD">
    <w:name w:val="ZTD"/>
    <w:basedOn w:val="ZB"/>
    <w:rsid w:val="00D272AA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rsid w:val="00D272AA"/>
    <w:pPr>
      <w:framePr w:wrap="notBeside" w:y="16161"/>
    </w:pPr>
  </w:style>
  <w:style w:type="paragraph" w:customStyle="1" w:styleId="TAJ">
    <w:name w:val="TAJ"/>
    <w:basedOn w:val="TH"/>
    <w:rsid w:val="00D272AA"/>
  </w:style>
  <w:style w:type="paragraph" w:customStyle="1" w:styleId="Guidance">
    <w:name w:val="Guidance"/>
    <w:basedOn w:val="Normal"/>
    <w:rsid w:val="00D272AA"/>
    <w:rPr>
      <w:i/>
      <w:color w:val="0000FF"/>
    </w:rPr>
  </w:style>
  <w:style w:type="character" w:styleId="CommentReference">
    <w:name w:val="annotation reference"/>
    <w:basedOn w:val="DefaultParagraphFont"/>
    <w:semiHidden/>
    <w:rsid w:val="00177F2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177F25"/>
    <w:pPr>
      <w:overflowPunct w:val="0"/>
      <w:autoSpaceDE w:val="0"/>
      <w:autoSpaceDN w:val="0"/>
      <w:adjustRightInd w:val="0"/>
      <w:textAlignment w:val="baseline"/>
    </w:pPr>
    <w:rPr>
      <w:lang w:eastAsia="ja-JP"/>
    </w:rPr>
  </w:style>
  <w:style w:type="paragraph" w:styleId="NormalWeb">
    <w:name w:val="Normal (Web)"/>
    <w:basedOn w:val="Normal"/>
    <w:rsid w:val="00177F25"/>
    <w:pPr>
      <w:spacing w:before="100" w:beforeAutospacing="1" w:after="100" w:afterAutospacing="1"/>
    </w:pPr>
    <w:rPr>
      <w:sz w:val="24"/>
      <w:szCs w:val="24"/>
      <w:lang w:val="en-US"/>
    </w:rPr>
  </w:style>
  <w:style w:type="paragraph" w:styleId="BalloonText">
    <w:name w:val="Balloon Text"/>
    <w:basedOn w:val="Normal"/>
    <w:semiHidden/>
    <w:rsid w:val="00177F25"/>
    <w:rPr>
      <w:rFonts w:ascii="Tahoma" w:hAnsi="Tahoma" w:cs="Tahoma"/>
      <w:sz w:val="16"/>
      <w:szCs w:val="16"/>
    </w:rPr>
  </w:style>
  <w:style w:type="character" w:customStyle="1" w:styleId="TALChar">
    <w:name w:val="TAL Char"/>
    <w:basedOn w:val="DefaultParagraphFont"/>
    <w:link w:val="TAL"/>
    <w:rsid w:val="00E54D54"/>
    <w:rPr>
      <w:rFonts w:ascii="Arial" w:hAnsi="Arial"/>
      <w:sz w:val="18"/>
      <w:lang w:val="en-GB" w:eastAsia="en-US" w:bidi="ar-SA"/>
    </w:rPr>
  </w:style>
  <w:style w:type="paragraph" w:customStyle="1" w:styleId="CharChar">
    <w:name w:val="Char Char"/>
    <w:autoRedefine/>
    <w:semiHidden/>
    <w:rsid w:val="00F37854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</w:rPr>
  </w:style>
  <w:style w:type="paragraph" w:styleId="Caption">
    <w:name w:val="caption"/>
    <w:basedOn w:val="Normal"/>
    <w:next w:val="Normal"/>
    <w:qFormat/>
    <w:rsid w:val="00F2542A"/>
    <w:rPr>
      <w:b/>
      <w:bCs/>
    </w:rPr>
  </w:style>
  <w:style w:type="paragraph" w:styleId="FootnoteText">
    <w:name w:val="footnote text"/>
    <w:basedOn w:val="Normal"/>
    <w:link w:val="FootnoteTextChar"/>
    <w:semiHidden/>
    <w:rsid w:val="006372A6"/>
  </w:style>
  <w:style w:type="character" w:styleId="FootnoteReference">
    <w:name w:val="footnote reference"/>
    <w:basedOn w:val="DefaultParagraphFont"/>
    <w:semiHidden/>
    <w:rsid w:val="006372A6"/>
    <w:rPr>
      <w:vertAlign w:val="superscript"/>
    </w:rPr>
  </w:style>
  <w:style w:type="paragraph" w:styleId="BodyText">
    <w:name w:val="Body Text"/>
    <w:basedOn w:val="Normal"/>
    <w:rsid w:val="00F650B2"/>
  </w:style>
  <w:style w:type="paragraph" w:customStyle="1" w:styleId="StyleBefore6pt">
    <w:name w:val="Style Before:  6 pt"/>
    <w:basedOn w:val="Normal"/>
    <w:rsid w:val="006A6D0A"/>
    <w:pPr>
      <w:spacing w:before="120" w:after="0"/>
    </w:pPr>
    <w:rPr>
      <w:sz w:val="24"/>
      <w:lang w:val="en-US"/>
    </w:rPr>
  </w:style>
  <w:style w:type="table" w:styleId="TableGrid">
    <w:name w:val="Table Grid"/>
    <w:basedOn w:val="TableNormal"/>
    <w:rsid w:val="006A6D0A"/>
    <w:pPr>
      <w:spacing w:before="12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RCoverPage">
    <w:name w:val="CR Cover Page"/>
    <w:rsid w:val="00D6296F"/>
    <w:pPr>
      <w:spacing w:after="120"/>
    </w:pPr>
    <w:rPr>
      <w:rFonts w:ascii="Arial" w:eastAsia="SimSun" w:hAnsi="Arial"/>
      <w:lang w:val="en-GB" w:eastAsia="en-US"/>
    </w:rPr>
  </w:style>
  <w:style w:type="paragraph" w:customStyle="1" w:styleId="BodyTextKeep">
    <w:name w:val="Body Text Keep"/>
    <w:basedOn w:val="Normal"/>
    <w:link w:val="BodyTextKeepChar"/>
    <w:rsid w:val="00881260"/>
    <w:pPr>
      <w:spacing w:before="120" w:after="120"/>
      <w:ind w:left="1440"/>
      <w:jc w:val="both"/>
    </w:pPr>
    <w:rPr>
      <w:rFonts w:ascii="Arial" w:hAnsi="Arial"/>
      <w:spacing w:val="-5"/>
      <w:sz w:val="22"/>
      <w:lang w:val="en-US"/>
    </w:rPr>
  </w:style>
  <w:style w:type="paragraph" w:customStyle="1" w:styleId="BodyTextKeepCharChar">
    <w:name w:val="Body Text Keep Char Char"/>
    <w:basedOn w:val="Normal"/>
    <w:link w:val="BodyTextKeepCharCharChar"/>
    <w:rsid w:val="00881260"/>
    <w:pPr>
      <w:spacing w:before="120" w:after="120"/>
      <w:ind w:left="1440"/>
      <w:jc w:val="both"/>
    </w:pPr>
    <w:rPr>
      <w:rFonts w:ascii="Arial" w:hAnsi="Arial"/>
      <w:spacing w:val="-5"/>
      <w:sz w:val="22"/>
      <w:lang w:val="en-US"/>
    </w:rPr>
  </w:style>
  <w:style w:type="character" w:customStyle="1" w:styleId="BodyTextKeepCharCharChar">
    <w:name w:val="Body Text Keep Char Char Char"/>
    <w:basedOn w:val="DefaultParagraphFont"/>
    <w:link w:val="BodyTextKeepCharChar"/>
    <w:locked/>
    <w:rsid w:val="00881260"/>
    <w:rPr>
      <w:rFonts w:ascii="Arial" w:hAnsi="Arial"/>
      <w:spacing w:val="-5"/>
      <w:sz w:val="22"/>
      <w:lang w:val="en-US" w:eastAsia="en-US" w:bidi="ar-SA"/>
    </w:rPr>
  </w:style>
  <w:style w:type="character" w:styleId="Strong">
    <w:name w:val="Strong"/>
    <w:basedOn w:val="DefaultParagraphFont"/>
    <w:qFormat/>
    <w:rsid w:val="006E56D5"/>
    <w:rPr>
      <w:b/>
      <w:bCs/>
    </w:rPr>
  </w:style>
  <w:style w:type="character" w:styleId="Hyperlink">
    <w:name w:val="Hyperlink"/>
    <w:basedOn w:val="DefaultParagraphFont"/>
    <w:rsid w:val="0000350A"/>
    <w:rPr>
      <w:color w:val="0000FF"/>
      <w:u w:val="single"/>
    </w:rPr>
  </w:style>
  <w:style w:type="paragraph" w:styleId="List">
    <w:name w:val="List"/>
    <w:basedOn w:val="Normal"/>
    <w:rsid w:val="004F1764"/>
    <w:pPr>
      <w:ind w:left="283" w:hanging="283"/>
    </w:pPr>
  </w:style>
  <w:style w:type="paragraph" w:styleId="CommentSubject">
    <w:name w:val="annotation subject"/>
    <w:basedOn w:val="CommentText"/>
    <w:next w:val="CommentText"/>
    <w:semiHidden/>
    <w:rsid w:val="00F37144"/>
    <w:pPr>
      <w:overflowPunct/>
      <w:autoSpaceDE/>
      <w:autoSpaceDN/>
      <w:adjustRightInd/>
      <w:textAlignment w:val="auto"/>
    </w:pPr>
    <w:rPr>
      <w:b/>
      <w:bCs/>
      <w:lang w:eastAsia="en-US"/>
    </w:rPr>
  </w:style>
  <w:style w:type="paragraph" w:customStyle="1" w:styleId="Default">
    <w:name w:val="Default"/>
    <w:rsid w:val="001D6B1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styleId="Emphasis">
    <w:name w:val="Emphasis"/>
    <w:basedOn w:val="DefaultParagraphFont"/>
    <w:qFormat/>
    <w:rsid w:val="00FB3F40"/>
    <w:rPr>
      <w:i/>
      <w:iCs/>
    </w:rPr>
  </w:style>
  <w:style w:type="character" w:customStyle="1" w:styleId="BodyTextKeepChar">
    <w:name w:val="Body Text Keep Char"/>
    <w:basedOn w:val="DefaultParagraphFont"/>
    <w:link w:val="BodyTextKeep"/>
    <w:locked/>
    <w:rsid w:val="007316FA"/>
    <w:rPr>
      <w:rFonts w:ascii="Arial" w:hAnsi="Arial"/>
      <w:spacing w:val="-5"/>
      <w:sz w:val="22"/>
      <w:lang w:val="en-US" w:eastAsia="en-US" w:bidi="ar-SA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7316FA"/>
    <w:rPr>
      <w:lang w:val="en-GB" w:eastAsia="ja-JP" w:bidi="ar-SA"/>
    </w:rPr>
  </w:style>
  <w:style w:type="paragraph" w:customStyle="1" w:styleId="Bullist">
    <w:name w:val="Bullist"/>
    <w:basedOn w:val="Normal"/>
    <w:autoRedefine/>
    <w:rsid w:val="007316FA"/>
    <w:pPr>
      <w:numPr>
        <w:numId w:val="34"/>
      </w:numPr>
      <w:spacing w:before="60" w:after="60"/>
      <w:jc w:val="both"/>
    </w:pPr>
    <w:rPr>
      <w:rFonts w:ascii="Arial" w:eastAsia="SimSun" w:hAnsi="Arial"/>
      <w:spacing w:val="-5"/>
      <w:sz w:val="22"/>
      <w:lang w:val="en-US"/>
    </w:rPr>
  </w:style>
  <w:style w:type="character" w:customStyle="1" w:styleId="FootnoteTextChar">
    <w:name w:val="Footnote Text Char"/>
    <w:basedOn w:val="DefaultParagraphFont"/>
    <w:link w:val="FootnoteText"/>
    <w:locked/>
    <w:rsid w:val="002E0757"/>
    <w:rPr>
      <w:lang w:val="en-GB" w:eastAsia="en-US" w:bidi="ar-SA"/>
    </w:rPr>
  </w:style>
  <w:style w:type="paragraph" w:styleId="ListParagraph">
    <w:name w:val="List Paragraph"/>
    <w:basedOn w:val="Normal"/>
    <w:uiPriority w:val="34"/>
    <w:qFormat/>
    <w:rsid w:val="003A5D65"/>
    <w:pPr>
      <w:spacing w:after="0"/>
      <w:ind w:left="720"/>
      <w:contextualSpacing/>
    </w:pPr>
    <w:rPr>
      <w:rFonts w:eastAsia="SimSun"/>
      <w:sz w:val="24"/>
      <w:szCs w:val="24"/>
      <w:lang w:val="en-US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46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2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9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25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30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716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31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09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12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48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976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mforum.org/community/groups/information_framework_sid/wiki/tip-profile.aspx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sourceforge.net/apps/mediawiki/openoss/index.php?title=JOSIF_Guidebook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</TotalTime>
  <Pages>1</Pages>
  <Words>166</Words>
  <Characters>947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spec skeleton</vt:lpstr>
    </vt:vector>
  </TitlesOfParts>
  <Company>ETSI-MCC</Company>
  <LinksUpToDate>false</LinksUpToDate>
  <CharactersWithSpaces>1111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spec skeleton</dc:title>
  <dc:subject>3GPP spec skeleton</dc:subject>
  <dc:creator>Maurice Pope / John M Meredith</dc:creator>
  <cp:keywords>3GPP</cp:keywords>
  <dc:description/>
  <cp:lastModifiedBy>Nigel Davis</cp:lastModifiedBy>
  <cp:revision>4</cp:revision>
  <dcterms:created xsi:type="dcterms:W3CDTF">2011-07-02T17:02:00Z</dcterms:created>
  <dcterms:modified xsi:type="dcterms:W3CDTF">2011-07-02T17:11:00Z</dcterms:modified>
  <cp:category/>
</cp:coreProperties>
</file>