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A8D60"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00A16E73">
        <w:rPr>
          <w:b/>
          <w:noProof/>
          <w:sz w:val="24"/>
        </w:rPr>
        <w:t>-bis-e</w:t>
      </w:r>
      <w:r w:rsidRPr="007C550E">
        <w:rPr>
          <w:b/>
          <w:noProof/>
          <w:sz w:val="24"/>
        </w:rPr>
        <w:tab/>
      </w:r>
      <w:r w:rsidR="007C550E">
        <w:rPr>
          <w:b/>
          <w:noProof/>
          <w:sz w:val="24"/>
        </w:rPr>
        <w:t>S4-2</w:t>
      </w:r>
      <w:r w:rsidR="003111CA">
        <w:rPr>
          <w:b/>
          <w:noProof/>
          <w:sz w:val="24"/>
        </w:rPr>
        <w:t>40</w:t>
      </w:r>
      <w:r w:rsidR="00327E1B">
        <w:rPr>
          <w:b/>
          <w:noProof/>
          <w:sz w:val="24"/>
        </w:rPr>
        <w:t>685</w:t>
      </w:r>
    </w:p>
    <w:p w14:paraId="7CB45193" w14:textId="5C092369" w:rsidR="001E41F3" w:rsidRDefault="00A16E73" w:rsidP="007C550E">
      <w:pPr>
        <w:pStyle w:val="CRCoverPage"/>
        <w:tabs>
          <w:tab w:val="right" w:pos="9639"/>
        </w:tabs>
        <w:spacing w:after="0"/>
        <w:rPr>
          <w:b/>
          <w:noProof/>
          <w:sz w:val="24"/>
        </w:rPr>
      </w:pPr>
      <w:r>
        <w:rPr>
          <w:b/>
          <w:noProof/>
          <w:sz w:val="24"/>
        </w:rPr>
        <w:t>Online</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27707" w:rsidR="001E41F3" w:rsidRPr="007C550E" w:rsidRDefault="007C550E" w:rsidP="007C550E">
            <w:pPr>
              <w:pStyle w:val="CRCoverPage"/>
              <w:spacing w:after="0"/>
              <w:jc w:val="center"/>
              <w:rPr>
                <w:b/>
                <w:bCs/>
                <w:noProof/>
                <w:sz w:val="28"/>
              </w:rPr>
            </w:pPr>
            <w:r w:rsidRPr="007C550E">
              <w:rPr>
                <w:b/>
                <w:bCs/>
                <w:sz w:val="24"/>
                <w:szCs w:val="24"/>
              </w:rPr>
              <w:t>26.</w:t>
            </w:r>
            <w:r w:rsidR="00327E1B">
              <w:rPr>
                <w:b/>
                <w:bCs/>
                <w:sz w:val="24"/>
                <w:szCs w:val="24"/>
              </w:rPr>
              <w:t>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1F75" w:rsidR="001E41F3" w:rsidRPr="007C550E" w:rsidRDefault="00A16E73">
            <w:pPr>
              <w:pStyle w:val="CRCoverPage"/>
              <w:spacing w:after="0"/>
              <w:jc w:val="center"/>
              <w:rPr>
                <w:b/>
                <w:bCs/>
                <w:noProof/>
                <w:sz w:val="28"/>
              </w:rPr>
            </w:pPr>
            <w:r>
              <w:rPr>
                <w:b/>
                <w:bCs/>
                <w:sz w:val="24"/>
                <w:szCs w:val="24"/>
              </w:rPr>
              <w:t>1.</w:t>
            </w:r>
            <w:r w:rsidR="00327E1B">
              <w:rPr>
                <w:b/>
                <w:bCs/>
                <w:sz w:val="24"/>
                <w:szCs w:val="24"/>
              </w:rPr>
              <w:t>0</w:t>
            </w:r>
            <w:r>
              <w:rPr>
                <w:b/>
                <w:bCs/>
                <w:sz w:val="24"/>
                <w:szCs w:val="24"/>
              </w:rPr>
              <w:t>.</w:t>
            </w:r>
            <w:r w:rsidR="00327E1B">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13B64" w:rsidR="001E41F3" w:rsidRDefault="007C550E" w:rsidP="007C550E">
            <w:pPr>
              <w:pStyle w:val="CRCoverPage"/>
              <w:spacing w:after="0"/>
              <w:rPr>
                <w:noProof/>
              </w:rPr>
            </w:pPr>
            <w:r>
              <w:t xml:space="preserve">CR on </w:t>
            </w:r>
            <w:r w:rsidR="00A16E73">
              <w:t>Usage of Server Certificates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AB283" w:rsidR="001E41F3" w:rsidRDefault="00F45D1A" w:rsidP="007C550E">
            <w:pPr>
              <w:pStyle w:val="CRCoverPage"/>
              <w:spacing w:after="0"/>
              <w:rPr>
                <w:noProof/>
              </w:rPr>
            </w:pPr>
            <w:r>
              <w:rPr>
                <w:noProof/>
              </w:rPr>
              <w:t>IBACS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92CD" w:rsidR="001E41F3" w:rsidRDefault="00A16E73">
            <w:pPr>
              <w:pStyle w:val="CRCoverPage"/>
              <w:spacing w:after="0"/>
              <w:ind w:left="100"/>
              <w:rPr>
                <w:noProof/>
              </w:rPr>
            </w:pPr>
            <w:r>
              <w:t>2</w:t>
            </w:r>
            <w:r w:rsidRPr="00A16E73">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65895" w:rsidR="001E41F3" w:rsidRDefault="00F845F2" w:rsidP="00A16E73">
            <w:pPr>
              <w:pStyle w:val="CRCoverPage"/>
              <w:spacing w:after="0"/>
              <w:rPr>
                <w:noProof/>
              </w:rPr>
            </w:pPr>
            <w:r>
              <w:rPr>
                <w:noProof/>
              </w:rPr>
              <w:t>This pCR clarifies the usage of the scene description for AR calls. It removes the clause on split rendering as it is considered out of scope and will be handled in Rel-19 under the SR_IMS work item. It also defines the format for the pose and action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97FF" w:rsidR="001E41F3" w:rsidRDefault="00F845F2">
            <w:pPr>
              <w:pStyle w:val="CRCoverPage"/>
              <w:spacing w:after="0"/>
              <w:ind w:left="100"/>
              <w:rPr>
                <w:noProof/>
              </w:rPr>
            </w:pPr>
            <w:r>
              <w:rPr>
                <w:noProof/>
              </w:rPr>
              <w:t>6.4, 6.5,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E601F">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E3764E">
      <w:pPr>
        <w:keepLines/>
        <w:overflowPunct w:val="0"/>
        <w:autoSpaceDE w:val="0"/>
        <w:autoSpaceDN w:val="0"/>
        <w:adjustRightInd w:val="0"/>
        <w:ind w:left="1702" w:hanging="1418"/>
        <w:textAlignment w:val="baseline"/>
        <w:rPr>
          <w:lang w:val="en-US"/>
        </w:rPr>
      </w:pPr>
    </w:p>
    <w:p w14:paraId="2A66481A" w14:textId="77777777" w:rsidR="00327E1B" w:rsidRDefault="00327E1B" w:rsidP="00327E1B">
      <w:pPr>
        <w:pStyle w:val="Heading2"/>
      </w:pPr>
      <w:bookmarkStart w:id="1" w:name="_Toc159939878"/>
      <w:r>
        <w:t>6</w:t>
      </w:r>
      <w:r w:rsidRPr="004D3578">
        <w:t>.</w:t>
      </w:r>
      <w:r>
        <w:t>4</w:t>
      </w:r>
      <w:r w:rsidRPr="004D3578">
        <w:tab/>
      </w:r>
      <w:r>
        <w:t>Scene descriptions</w:t>
      </w:r>
      <w:bookmarkEnd w:id="1"/>
    </w:p>
    <w:p w14:paraId="5DB42203" w14:textId="33B8127B" w:rsidR="001A62C2" w:rsidRDefault="001A62C2" w:rsidP="001A62C2">
      <w:pPr>
        <w:rPr>
          <w:ins w:id="2" w:author="Imed Bouazizi" w:date="2024-04-02T23:40:00Z"/>
        </w:rPr>
      </w:pPr>
      <w:ins w:id="3" w:author="Imed Bouazizi" w:date="2024-04-02T23:40:00Z">
        <w:r w:rsidRPr="00084A61">
          <w:t>An AR-MTSI client in terminal shall comply with the capabilities requirements for scene description as described in clause 10 of TS26.119 for their respective device type.</w:t>
        </w:r>
      </w:ins>
    </w:p>
    <w:p w14:paraId="6289A607" w14:textId="273CC2C4" w:rsidR="001A62C2" w:rsidRDefault="001A62C2" w:rsidP="001A62C2">
      <w:pPr>
        <w:rPr>
          <w:ins w:id="4" w:author="Imed Bouazizi" w:date="2024-04-02T23:42:00Z"/>
        </w:rPr>
      </w:pPr>
      <w:ins w:id="5" w:author="Imed Bouazizi" w:date="2024-04-02T23:40:00Z">
        <w:r>
          <w:t xml:space="preserve">When used in an AR call, the scene description shall be the entry point to the </w:t>
        </w:r>
        <w:r>
          <w:t>AR</w:t>
        </w:r>
      </w:ins>
      <w:ins w:id="6" w:author="Imed Bouazizi" w:date="2024-04-02T23:41:00Z">
        <w:r>
          <w:t xml:space="preserve"> </w:t>
        </w:r>
      </w:ins>
      <w:ins w:id="7" w:author="Imed Bouazizi" w:date="2024-04-02T23:40:00Z">
        <w:r>
          <w:t>session</w:t>
        </w:r>
      </w:ins>
      <w:ins w:id="8" w:author="Imed Bouazizi" w:date="2024-04-02T23:41:00Z">
        <w:r>
          <w:t xml:space="preserve"> (after establishment of a regular call/conference)</w:t>
        </w:r>
      </w:ins>
      <w:ins w:id="9" w:author="Imed Bouazizi" w:date="2024-04-02T23:40:00Z">
        <w:r>
          <w:t xml:space="preserve"> and shall be exchanged over the bootstrap data channel. Based on the </w:t>
        </w:r>
      </w:ins>
      <w:ins w:id="10" w:author="Imed Bouazizi" w:date="2024-04-02T23:41:00Z">
        <w:r>
          <w:t>information</w:t>
        </w:r>
      </w:ins>
      <w:ins w:id="11" w:author="Imed Bouazizi" w:date="2024-04-02T23:40:00Z">
        <w:r>
          <w:t xml:space="preserve"> in the scene description, the UE may decide to add additional media streams through a re-INVITE. However, at least the RTP session for the voice of every participant should be present and should be linked to an audio source in the scene description. </w:t>
        </w:r>
      </w:ins>
    </w:p>
    <w:p w14:paraId="1443390B" w14:textId="6FAF3997" w:rsidR="007D6C50" w:rsidRDefault="001A62C2" w:rsidP="001A62C2">
      <w:pPr>
        <w:rPr>
          <w:ins w:id="12" w:author="Imed Bouazizi" w:date="2024-04-02T23:58:00Z"/>
        </w:rPr>
      </w:pPr>
      <w:ins w:id="13" w:author="Imed Bouazizi" w:date="2024-04-02T23:42:00Z">
        <w:r>
          <w:t>Each participant should be associated with their own camera node, ident</w:t>
        </w:r>
      </w:ins>
      <w:ins w:id="14" w:author="Imed Bouazizi" w:date="2024-04-02T23:43:00Z">
        <w:r>
          <w:t>ified through the node name and the SDP</w:t>
        </w:r>
      </w:ins>
      <w:ins w:id="15" w:author="Imed Bouazizi" w:date="2024-04-02T23:52:00Z">
        <w:r w:rsidR="0062107A">
          <w:t xml:space="preserve"> </w:t>
        </w:r>
      </w:ins>
      <w:ins w:id="16" w:author="Imed Bouazizi" w:date="2024-04-02T23:57:00Z">
        <w:r w:rsidR="007D6C50">
          <w:t xml:space="preserve">through the “sd-nodes” </w:t>
        </w:r>
      </w:ins>
      <w:ins w:id="17" w:author="Imed Bouazizi" w:date="2024-04-02T23:52:00Z">
        <w:r w:rsidR="0062107A">
          <w:t>attribute</w:t>
        </w:r>
      </w:ins>
      <w:ins w:id="18" w:author="Imed Bouazizi" w:date="2024-04-02T23:57:00Z">
        <w:r w:rsidR="007D6C50">
          <w:t xml:space="preserve">. </w:t>
        </w:r>
      </w:ins>
    </w:p>
    <w:p w14:paraId="577889C8" w14:textId="460A4D45" w:rsidR="001A62C2" w:rsidRDefault="007D6C50" w:rsidP="001A62C2">
      <w:pPr>
        <w:rPr>
          <w:ins w:id="19" w:author="Imed Bouazizi" w:date="2024-04-02T23:52:00Z"/>
        </w:rPr>
      </w:pPr>
      <w:ins w:id="20" w:author="Imed Bouazizi" w:date="2024-04-02T23:57:00Z">
        <w:r>
          <w:t>The “sd-nodes” attribute shall conform to the following ABNF syntax:</w:t>
        </w:r>
      </w:ins>
    </w:p>
    <w:p w14:paraId="0C051396" w14:textId="5A71E8ED" w:rsidR="0062107A" w:rsidRPr="007D6C50" w:rsidRDefault="007D6C50" w:rsidP="007D6C50">
      <w:pPr>
        <w:ind w:firstLine="284"/>
        <w:rPr>
          <w:ins w:id="21" w:author="Imed Bouazizi" w:date="2024-04-02T23:40:00Z"/>
          <w:lang w:val="en-US"/>
        </w:rPr>
      </w:pPr>
      <w:ins w:id="22" w:author="Imed Bouazizi" w:date="2024-04-02T23:57:00Z">
        <w:r>
          <w:rPr>
            <w:lang w:val="en-US"/>
          </w:rPr>
          <w:t>sd-nodes = “</w:t>
        </w:r>
      </w:ins>
      <w:ins w:id="23" w:author="Imed Bouazizi" w:date="2024-04-02T23:52:00Z">
        <w:r w:rsidR="0062107A" w:rsidRPr="007D6C50">
          <w:rPr>
            <w:lang w:val="en-US"/>
          </w:rPr>
          <w:t>a=s</w:t>
        </w:r>
      </w:ins>
      <w:ins w:id="24" w:author="Imed Bouazizi" w:date="2024-04-02T23:53:00Z">
        <w:r w:rsidR="0062107A" w:rsidRPr="007D6C50">
          <w:rPr>
            <w:lang w:val="en-US"/>
          </w:rPr>
          <w:t>d-nodes:</w:t>
        </w:r>
      </w:ins>
      <w:ins w:id="25" w:author="Imed Bouazizi" w:date="2024-04-02T23:57:00Z">
        <w:r>
          <w:rPr>
            <w:lang w:val="en-US"/>
          </w:rPr>
          <w:t>” SP</w:t>
        </w:r>
      </w:ins>
      <w:ins w:id="26" w:author="Imed Bouazizi" w:date="2024-04-02T23:53:00Z">
        <w:r w:rsidR="0062107A" w:rsidRPr="007D6C50">
          <w:rPr>
            <w:lang w:val="en-US"/>
          </w:rPr>
          <w:t xml:space="preserve"> </w:t>
        </w:r>
      </w:ins>
      <w:ins w:id="27" w:author="Imed Bouazizi" w:date="2024-04-02T23:56:00Z">
        <w:r>
          <w:rPr>
            <w:lang w:val="en-US"/>
          </w:rPr>
          <w:t xml:space="preserve">participant-label </w:t>
        </w:r>
      </w:ins>
      <w:ins w:id="28" w:author="Imed Bouazizi" w:date="2024-04-02T23:57:00Z">
        <w:r>
          <w:rPr>
            <w:lang w:val="en-US"/>
          </w:rPr>
          <w:t xml:space="preserve">SP </w:t>
        </w:r>
      </w:ins>
      <w:ins w:id="29" w:author="Imed Bouazizi" w:date="2024-04-02T23:53:00Z">
        <w:r w:rsidR="0062107A" w:rsidRPr="007D6C50">
          <w:rPr>
            <w:lang w:val="en-US"/>
          </w:rPr>
          <w:t>1*</w:t>
        </w:r>
      </w:ins>
      <w:ins w:id="30" w:author="Imed Bouazizi" w:date="2024-04-02T23:55:00Z">
        <w:r w:rsidR="0062107A" w:rsidRPr="007D6C50">
          <w:rPr>
            <w:lang w:val="en-US"/>
          </w:rPr>
          <w:t>(node-name</w:t>
        </w:r>
      </w:ins>
      <w:ins w:id="31" w:author="Imed Bouazizi" w:date="2024-04-02T23:56:00Z">
        <w:r w:rsidR="0062107A" w:rsidRPr="007D6C50">
          <w:rPr>
            <w:lang w:val="en-US"/>
          </w:rPr>
          <w:t xml:space="preserve"> [“</w:t>
        </w:r>
        <w:r w:rsidR="0062107A">
          <w:rPr>
            <w:lang w:val="en-US"/>
          </w:rPr>
          <w:t>,”])</w:t>
        </w:r>
      </w:ins>
    </w:p>
    <w:p w14:paraId="5FBCC10F" w14:textId="7E093E19" w:rsidR="007D6C50" w:rsidRDefault="007D6C50" w:rsidP="001A62C2">
      <w:pPr>
        <w:rPr>
          <w:ins w:id="32" w:author="Imed Bouazizi" w:date="2024-04-02T23:58:00Z"/>
        </w:rPr>
      </w:pPr>
      <w:ins w:id="33" w:author="Imed Bouazizi" w:date="2024-04-02T23:58:00Z">
        <w:r>
          <w:t>The AR MF/MRF should apply pose updates fr</w:t>
        </w:r>
      </w:ins>
      <w:ins w:id="34" w:author="Imed Bouazizi" w:date="2024-04-02T23:59:00Z">
        <w:r>
          <w:t>om the received pose information of each participant to their respective camera nodes, as negotiated by the SDP sd-nodes attribute.</w:t>
        </w:r>
      </w:ins>
    </w:p>
    <w:p w14:paraId="061D902E" w14:textId="77777777" w:rsidR="007D6C50" w:rsidRDefault="001A62C2" w:rsidP="001A62C2">
      <w:pPr>
        <w:rPr>
          <w:ins w:id="35" w:author="Imed Bouazizi" w:date="2024-04-02T23:59:00Z"/>
        </w:rPr>
      </w:pPr>
      <w:ins w:id="36" w:author="Imed Bouazizi" w:date="2024-04-02T23:40:00Z">
        <w:r>
          <w:t xml:space="preserve">A scene description of an AR session is sent from the AR MF/MRF to the AR-MTSI clients in terminal. </w:t>
        </w:r>
      </w:ins>
    </w:p>
    <w:p w14:paraId="55B34BAF" w14:textId="2382CD9E" w:rsidR="001A62C2" w:rsidRDefault="001A62C2" w:rsidP="001A62C2">
      <w:pPr>
        <w:rPr>
          <w:ins w:id="37" w:author="Imed Bouazizi" w:date="2024-04-02T23:40:00Z"/>
        </w:rPr>
      </w:pPr>
      <w:ins w:id="38" w:author="Imed Bouazizi" w:date="2024-04-02T23:40:00Z">
        <w:r>
          <w:t xml:space="preserve">An </w:t>
        </w:r>
      </w:ins>
      <w:ins w:id="39" w:author="Imed Bouazizi" w:date="2024-04-03T00:00:00Z">
        <w:r w:rsidR="007D6C50">
          <w:t xml:space="preserve">AR </w:t>
        </w:r>
      </w:ins>
      <w:ins w:id="40" w:author="Imed Bouazizi" w:date="2024-04-02T23:40:00Z">
        <w:r>
          <w:t>MF</w:t>
        </w:r>
      </w:ins>
      <w:ins w:id="41" w:author="Imed Bouazizi" w:date="2024-04-03T00:00:00Z">
        <w:r w:rsidR="007D6C50">
          <w:t xml:space="preserve">/MRF </w:t>
        </w:r>
      </w:ins>
      <w:ins w:id="42" w:author="Imed Bouazizi" w:date="2024-04-02T23:40:00Z">
        <w:r>
          <w:t>shall support:</w:t>
        </w:r>
      </w:ins>
    </w:p>
    <w:p w14:paraId="5A6B5D0D" w14:textId="77777777" w:rsidR="001A62C2" w:rsidRDefault="001A62C2" w:rsidP="001A62C2">
      <w:pPr>
        <w:pStyle w:val="B1"/>
        <w:numPr>
          <w:ilvl w:val="0"/>
          <w:numId w:val="2"/>
        </w:numPr>
        <w:rPr>
          <w:ins w:id="43" w:author="Imed Bouazizi" w:date="2024-04-02T23:40:00Z"/>
          <w:lang w:val="en-US" w:eastAsia="ja-JP"/>
        </w:rPr>
      </w:pPr>
      <w:ins w:id="44" w:author="Imed Bouazizi" w:date="2024-04-02T23:40:00Z">
        <w:r>
          <w:rPr>
            <w:lang w:val="en-US" w:eastAsia="ja-JP"/>
          </w:rPr>
          <w:t>The capability to generate a scene description file that conforms to the SD-Rendering-glTF-Core capability as defined in [TS26.119].</w:t>
        </w:r>
      </w:ins>
    </w:p>
    <w:p w14:paraId="63DDABD0" w14:textId="77777777" w:rsidR="001A62C2" w:rsidRDefault="001A62C2" w:rsidP="001A62C2">
      <w:pPr>
        <w:pStyle w:val="B1"/>
        <w:numPr>
          <w:ilvl w:val="0"/>
          <w:numId w:val="2"/>
        </w:numPr>
        <w:rPr>
          <w:ins w:id="45" w:author="Imed Bouazizi" w:date="2024-04-03T00:00:00Z"/>
          <w:lang w:val="en-US" w:eastAsia="ja-JP"/>
        </w:rPr>
      </w:pPr>
      <w:ins w:id="46" w:author="Imed Bouazizi" w:date="2024-04-02T23:40:00Z">
        <w:r>
          <w:rPr>
            <w:lang w:val="en-US" w:eastAsia="ja-JP"/>
          </w:rPr>
          <w:t>The capability to generate and update a scene description file that conforms to the SD-Rendering-glTF-Ext1 as specified in [TS26.119].</w:t>
        </w:r>
      </w:ins>
    </w:p>
    <w:p w14:paraId="4A154093" w14:textId="77777777" w:rsidR="001A62C2" w:rsidRDefault="001A62C2" w:rsidP="001A62C2">
      <w:pPr>
        <w:pStyle w:val="B1"/>
        <w:ind w:left="0" w:firstLine="0"/>
        <w:rPr>
          <w:ins w:id="47" w:author="Imed Bouazizi" w:date="2024-04-02T23:40:00Z"/>
          <w:lang w:val="en-US" w:eastAsia="ja-JP"/>
        </w:rPr>
      </w:pPr>
      <w:ins w:id="48" w:author="Imed Bouazizi" w:date="2024-04-02T23:40:00Z">
        <w:r>
          <w:rPr>
            <w:lang w:val="en-US" w:eastAsia="ja-JP"/>
          </w:rPr>
          <w:t>An AR MF/MRF may additionally support the generation of scene description files and updates that conform to the SD-Rendering-glTF-Ext2 capabilities as defined in [TS26.119].</w:t>
        </w:r>
      </w:ins>
    </w:p>
    <w:p w14:paraId="2C5B2477" w14:textId="77777777" w:rsidR="001A62C2" w:rsidRPr="00327E1B" w:rsidRDefault="001A62C2" w:rsidP="001A62C2">
      <w:pPr>
        <w:pStyle w:val="B1"/>
        <w:ind w:left="0" w:firstLine="0"/>
        <w:rPr>
          <w:ins w:id="49" w:author="Imed Bouazizi" w:date="2024-04-02T23:40:00Z"/>
          <w:rFonts w:hint="eastAsia"/>
          <w:lang w:val="en-US" w:eastAsia="ja-JP"/>
        </w:rPr>
      </w:pPr>
      <w:ins w:id="50" w:author="Imed Bouazizi" w:date="2024-04-02T23:40:00Z">
        <w:r>
          <w:rPr>
            <w:lang w:val="en-US" w:eastAsia="ja-JP"/>
          </w:rPr>
          <w:t>An AR MF/MRF may additionally support the generation of scene description files and updates that conform to the SD-Rendering-glTF-Interactive capabilities as defined in [TS26.119].</w:t>
        </w:r>
      </w:ins>
    </w:p>
    <w:p w14:paraId="3F92B3A2" w14:textId="09D4FEB7" w:rsidR="001A62C2" w:rsidRDefault="001A62C2" w:rsidP="001A62C2">
      <w:pPr>
        <w:pStyle w:val="B1"/>
        <w:ind w:left="0" w:firstLine="0"/>
        <w:rPr>
          <w:ins w:id="51" w:author="Imed Bouazizi" w:date="2024-04-02T23:40:00Z"/>
          <w:lang w:val="en-US" w:eastAsia="ja-JP"/>
        </w:rPr>
      </w:pPr>
      <w:ins w:id="52" w:author="Imed Bouazizi" w:date="2024-04-02T23:40:00Z">
        <w:r>
          <w:rPr>
            <w:lang w:val="en-US" w:eastAsia="ja-JP"/>
          </w:rPr>
          <w:t xml:space="preserve">In addition, an AR MF/MRF shall support the referencing of RTP streams in the scene description through the </w:t>
        </w:r>
        <w:r w:rsidRPr="003E4AA2" w:rsidDel="0088589D">
          <w:rPr>
            <w:lang w:val="en-US" w:eastAsia="ja-JP"/>
          </w:rPr>
          <w:t>MPEG_media extension as defined in [</w:t>
        </w:r>
      </w:ins>
      <w:ins w:id="53" w:author="Imed Bouazizi" w:date="2024-04-03T00:00:00Z">
        <w:r w:rsidR="007D6C50">
          <w:rPr>
            <w:lang w:val="en-US" w:eastAsia="ja-JP"/>
          </w:rPr>
          <w:t>TS26.962</w:t>
        </w:r>
      </w:ins>
      <w:ins w:id="54" w:author="Imed Bouazizi" w:date="2024-04-02T23:40:00Z">
        <w:r w:rsidRPr="003E4AA2" w:rsidDel="0088589D">
          <w:rPr>
            <w:lang w:val="en-US" w:eastAsia="ja-JP"/>
          </w:rPr>
          <w:t>]</w:t>
        </w:r>
      </w:ins>
      <w:ins w:id="55" w:author="Imed Bouazizi" w:date="2024-04-03T00:00:00Z">
        <w:r w:rsidR="007D6C50">
          <w:rPr>
            <w:lang w:val="en-US" w:eastAsia="ja-JP"/>
          </w:rPr>
          <w:t xml:space="preserve"> clause </w:t>
        </w:r>
      </w:ins>
      <w:ins w:id="56" w:author="Imed Bouazizi" w:date="2024-04-03T00:01:00Z">
        <w:r w:rsidR="007D6C50">
          <w:rPr>
            <w:lang w:val="en-US" w:eastAsia="ja-JP"/>
          </w:rPr>
          <w:t>7.3</w:t>
        </w:r>
      </w:ins>
      <w:ins w:id="57" w:author="Imed Bouazizi" w:date="2024-04-02T23:40:00Z">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ins>
    </w:p>
    <w:p w14:paraId="6AAAE806" w14:textId="77777777" w:rsidR="007D6C50" w:rsidRDefault="001A62C2" w:rsidP="007D6C50">
      <w:pPr>
        <w:rPr>
          <w:ins w:id="58" w:author="Imed Bouazizi" w:date="2024-04-03T00:01:00Z"/>
          <w:lang w:eastAsia="ja-JP"/>
        </w:rPr>
      </w:pPr>
      <w:ins w:id="59" w:author="Imed Bouazizi" w:date="2024-04-02T23:40:00Z">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ins>
    </w:p>
    <w:p w14:paraId="2BDE3957" w14:textId="14FFCD52" w:rsidR="007D6C50" w:rsidRPr="00084A61" w:rsidDel="007D6C50" w:rsidRDefault="007D6C50" w:rsidP="007D6C50">
      <w:pPr>
        <w:rPr>
          <w:del w:id="60" w:author="Imed Bouazizi" w:date="2024-04-03T00:02:00Z"/>
        </w:rPr>
      </w:pPr>
      <w:del w:id="61" w:author="Imed Bouazizi" w:date="2024-04-03T00:02:00Z">
        <w:r w:rsidRPr="00084A61" w:rsidDel="007D6C50">
          <w:delText>An AR-MTSI client in terminal [shall] comply with the capabilities requirements for scene description as described in clause 10 of TS26.119 for their respective device type.</w:delText>
        </w:r>
      </w:del>
    </w:p>
    <w:p w14:paraId="074A766E" w14:textId="71D5ECCA" w:rsidR="007D6C50" w:rsidDel="007D6C50" w:rsidRDefault="007D6C50" w:rsidP="007D6C50">
      <w:pPr>
        <w:rPr>
          <w:del w:id="62" w:author="Imed Bouazizi" w:date="2024-04-03T00:02:00Z"/>
        </w:rPr>
      </w:pPr>
      <w:del w:id="63" w:author="Imed Bouazizi" w:date="2024-04-03T00:02:00Z">
        <w:r w:rsidDel="007D6C50">
          <w:delText>A scene description of an AR session is sent from the AR MF/MRF to the AR-MTSI clients in terminal. An MF that supports exchange of scene description shall support the following:</w:delText>
        </w:r>
      </w:del>
    </w:p>
    <w:p w14:paraId="4EAE19CD" w14:textId="1D3054AA" w:rsidR="007D6C50" w:rsidRPr="00CA0752" w:rsidDel="007D6C50" w:rsidRDefault="007D6C50" w:rsidP="007D6C50">
      <w:pPr>
        <w:pStyle w:val="B1"/>
        <w:ind w:left="644" w:firstLine="0"/>
        <w:rPr>
          <w:del w:id="64" w:author="Imed Bouazizi" w:date="2024-04-03T00:02:00Z"/>
          <w:rFonts w:ascii="CG Times (WN)" w:hAnsi="CG Times (WN)" w:hint="eastAsia"/>
          <w:noProof/>
          <w:lang w:val="en-US"/>
        </w:rPr>
      </w:pPr>
      <w:del w:id="65" w:author="Imed Bouazizi" w:date="2024-04-03T00:02:00Z">
        <w:r w:rsidDel="007D6C50">
          <w:rPr>
            <w:lang w:val="en-US" w:eastAsia="ja-JP"/>
          </w:rPr>
          <w:delText>-</w:delText>
        </w:r>
        <w:r w:rsidDel="007D6C50">
          <w:rPr>
            <w:lang w:val="en-US" w:eastAsia="ja-JP"/>
          </w:rPr>
          <w:tab/>
        </w:r>
        <w:r w:rsidRPr="00CA0752" w:rsidDel="007D6C50">
          <w:rPr>
            <w:lang w:val="en-US" w:eastAsia="ja-JP"/>
          </w:rPr>
          <w:delText>glTF 2.0 scenes as specified in [X].</w:delText>
        </w:r>
      </w:del>
    </w:p>
    <w:p w14:paraId="08209E06" w14:textId="7F3CA7A2" w:rsidR="007D6C50" w:rsidDel="007D6C50" w:rsidRDefault="007D6C50" w:rsidP="007D6C50">
      <w:pPr>
        <w:pStyle w:val="B1"/>
        <w:ind w:left="644" w:firstLine="0"/>
        <w:rPr>
          <w:del w:id="66" w:author="Imed Bouazizi" w:date="2024-04-03T00:02:00Z"/>
          <w:lang w:val="en-US" w:eastAsia="ja-JP"/>
        </w:rPr>
      </w:pPr>
      <w:del w:id="67" w:author="Imed Bouazizi" w:date="2024-04-03T00:02:00Z">
        <w:r w:rsidDel="007D6C50">
          <w:rPr>
            <w:lang w:val="en-US" w:eastAsia="ja-JP"/>
          </w:rPr>
          <w:delText>-</w:delText>
        </w:r>
        <w:r w:rsidDel="007D6C50">
          <w:rPr>
            <w:lang w:val="en-US" w:eastAsia="ja-JP"/>
          </w:rPr>
          <w:tab/>
        </w:r>
        <w:r w:rsidRPr="003E4AA2" w:rsidDel="007D6C50">
          <w:rPr>
            <w:lang w:val="en-US" w:eastAsia="ja-JP"/>
          </w:rPr>
          <w:delText xml:space="preserve">MPEG_media extension as defined in [X2] to refer to RTP media streams. The external media shall be RTP media streams supported by an AR-MTSI client and </w:delText>
        </w:r>
        <w:r w:rsidRPr="00084A61" w:rsidDel="007D6C50">
          <w:rPr>
            <w:lang w:eastAsia="ja-JP"/>
          </w:rPr>
          <w:delText>signalled</w:delText>
        </w:r>
        <w:r w:rsidRPr="003E4AA2" w:rsidDel="007D6C50">
          <w:rPr>
            <w:lang w:val="en-US" w:eastAsia="ja-JP"/>
          </w:rPr>
          <w:delText xml:space="preserve"> in the SDP. </w:delText>
        </w:r>
      </w:del>
    </w:p>
    <w:p w14:paraId="665B09C5" w14:textId="282A2361" w:rsidR="007D6C50" w:rsidDel="007D6C50" w:rsidRDefault="007D6C50" w:rsidP="007D6C50">
      <w:pPr>
        <w:pStyle w:val="B1"/>
        <w:ind w:left="644" w:firstLine="0"/>
        <w:rPr>
          <w:del w:id="68" w:author="Imed Bouazizi" w:date="2024-04-03T00:02:00Z"/>
          <w:lang w:eastAsia="ja-JP"/>
        </w:rPr>
      </w:pPr>
      <w:del w:id="69" w:author="Imed Bouazizi" w:date="2024-04-03T00:02:00Z">
        <w:r w:rsidDel="007D6C50">
          <w:rPr>
            <w:lang w:val="en-US" w:eastAsia="ja-JP"/>
          </w:rPr>
          <w:delText>-</w:delText>
        </w:r>
        <w:r w:rsidDel="007D6C50">
          <w:rPr>
            <w:lang w:val="en-US" w:eastAsia="ja-JP"/>
          </w:rPr>
          <w:tab/>
          <w:delText>MPEG_anchor_extension as defined in [X2] to anchor objects in the real-world.</w:delText>
        </w:r>
      </w:del>
    </w:p>
    <w:p w14:paraId="4D92B03E" w14:textId="3C42817C" w:rsidR="007D6C50" w:rsidRPr="002F315A" w:rsidDel="007D6C50" w:rsidRDefault="007D6C50" w:rsidP="007D6C50">
      <w:pPr>
        <w:rPr>
          <w:del w:id="70" w:author="Imed Bouazizi" w:date="2024-04-03T00:02:00Z"/>
          <w:lang w:eastAsia="ja-JP"/>
        </w:rPr>
      </w:pPr>
      <w:del w:id="71" w:author="Imed Bouazizi" w:date="2024-04-03T00:02:00Z">
        <w:r w:rsidDel="007D6C50">
          <w:rPr>
            <w:lang w:eastAsia="ja-JP"/>
          </w:rPr>
          <w:delText xml:space="preserve">The scene description shall be sent by the AR MF/MRF to the AR-MTSI client in terminal over the data channel. The </w:delText>
        </w:r>
        <w:r w:rsidDel="007D6C50">
          <w:delText>type of the message</w:delText>
        </w:r>
        <w:r w:rsidDel="007D6C50">
          <w:rPr>
            <w:lang w:eastAsia="ja-JP"/>
          </w:rPr>
          <w:delText xml:space="preserve"> shall be set to “</w:delText>
        </w:r>
        <w:r w:rsidDel="007D6C50">
          <w:rPr>
            <w:b/>
            <w:bCs/>
          </w:rPr>
          <w:delText>urn:3gpp:ar:v1:sd</w:delText>
        </w:r>
        <w:r w:rsidDel="007D6C50">
          <w:rPr>
            <w:lang w:eastAsia="ja-JP"/>
          </w:rPr>
          <w:delText>”.</w:delText>
        </w:r>
      </w:del>
    </w:p>
    <w:p w14:paraId="0F802706" w14:textId="755F370C" w:rsidR="007D6C50" w:rsidDel="007D6C50" w:rsidRDefault="007D6C50" w:rsidP="007D6C50">
      <w:pPr>
        <w:rPr>
          <w:del w:id="72" w:author="Imed Bouazizi" w:date="2024-04-03T00:02:00Z"/>
          <w:lang w:eastAsia="ja-JP"/>
        </w:rPr>
      </w:pPr>
      <w:del w:id="73" w:author="Imed Bouazizi" w:date="2024-04-03T00:02:00Z">
        <w:r w:rsidRPr="3CBB1205" w:rsidDel="007D6C50">
          <w:rPr>
            <w:lang w:eastAsia="ja-JP"/>
          </w:rPr>
          <w:delText xml:space="preserve">An AR MF/MRF that supports scene descriptions should create and distribute the scene for an AR call with audio and video streams based on the visualization space, viewer position and AR media properties. The AR MF/MRF should </w:delText>
        </w:r>
        <w:r w:rsidRPr="3CBB1205" w:rsidDel="007D6C50">
          <w:rPr>
            <w:lang w:eastAsia="ja-JP"/>
          </w:rPr>
          <w:lastRenderedPageBreak/>
          <w:delText xml:space="preserve">create the scene description for each participant (AR-MTSI client in terminal) such that the shared experience is symmetrical for the different users in the call, e.g., to maintain relative position of users and objects. </w:delText>
        </w:r>
      </w:del>
    </w:p>
    <w:p w14:paraId="4265C541" w14:textId="1D9DB745" w:rsidR="007D6C50" w:rsidRPr="00047BE4" w:rsidDel="007D6C50" w:rsidRDefault="007D6C50" w:rsidP="007D6C50">
      <w:pPr>
        <w:pStyle w:val="NO"/>
        <w:rPr>
          <w:del w:id="74" w:author="Imed Bouazizi" w:date="2024-04-03T00:02:00Z"/>
        </w:rPr>
      </w:pPr>
      <w:del w:id="75" w:author="Imed Bouazizi" w:date="2024-04-03T00:02:00Z">
        <w:r w:rsidDel="007D6C50">
          <w:rPr>
            <w:lang w:eastAsia="ja-JP"/>
          </w:rPr>
          <w:delText xml:space="preserve">Editor’s Note: To be aligned with Mecar. </w:delText>
        </w:r>
      </w:del>
    </w:p>
    <w:p w14:paraId="1EA21CF2" w14:textId="64ECC769" w:rsidR="003111CA" w:rsidRPr="00327E1B" w:rsidRDefault="001A62C2" w:rsidP="007D6C50">
      <w:pPr>
        <w:rPr>
          <w:lang w:eastAsia="ja-JP"/>
        </w:rPr>
      </w:pPr>
      <w:ins w:id="76" w:author="Imed Bouazizi" w:date="2024-04-02T23:40:00Z">
        <w:r w:rsidRPr="3CBB1205">
          <w:rPr>
            <w:lang w:eastAsia="ja-JP"/>
          </w:rPr>
          <w:t xml:space="preserve"> </w:t>
        </w:r>
      </w:ins>
    </w:p>
    <w:tbl>
      <w:tblPr>
        <w:tblStyle w:val="TableGrid"/>
        <w:tblW w:w="0" w:type="auto"/>
        <w:tblLook w:val="04A0" w:firstRow="1" w:lastRow="0" w:firstColumn="1" w:lastColumn="0" w:noHBand="0" w:noVBand="1"/>
      </w:tblPr>
      <w:tblGrid>
        <w:gridCol w:w="9629"/>
      </w:tblGrid>
      <w:tr w:rsidR="00626F8B" w14:paraId="2D8EB177" w14:textId="77777777" w:rsidTr="00516666">
        <w:tc>
          <w:tcPr>
            <w:tcW w:w="9629" w:type="dxa"/>
            <w:tcBorders>
              <w:top w:val="nil"/>
              <w:left w:val="nil"/>
              <w:bottom w:val="nil"/>
              <w:right w:val="nil"/>
            </w:tcBorders>
            <w:shd w:val="clear" w:color="auto" w:fill="D9D9D9" w:themeFill="background1" w:themeFillShade="D9"/>
          </w:tcPr>
          <w:p w14:paraId="1EAEA8CE" w14:textId="347BA5B9" w:rsidR="00626F8B" w:rsidRPr="007C550E" w:rsidRDefault="00672DBA" w:rsidP="00516666">
            <w:pPr>
              <w:jc w:val="center"/>
              <w:rPr>
                <w:b/>
                <w:bCs/>
                <w:noProof/>
              </w:rPr>
            </w:pPr>
            <w:r>
              <w:rPr>
                <w:b/>
                <w:bCs/>
                <w:noProof/>
              </w:rPr>
              <w:t>2</w:t>
            </w:r>
            <w:r w:rsidRPr="00672DBA">
              <w:rPr>
                <w:b/>
                <w:bCs/>
                <w:noProof/>
                <w:vertAlign w:val="superscript"/>
              </w:rPr>
              <w:t>nd</w:t>
            </w:r>
            <w:r>
              <w:rPr>
                <w:b/>
                <w:bCs/>
                <w:noProof/>
              </w:rPr>
              <w:t xml:space="preserve"> </w:t>
            </w:r>
            <w:r w:rsidR="00626F8B" w:rsidRPr="007C550E">
              <w:rPr>
                <w:b/>
                <w:bCs/>
                <w:noProof/>
              </w:rPr>
              <w:t>Change</w:t>
            </w:r>
          </w:p>
        </w:tc>
      </w:tr>
    </w:tbl>
    <w:p w14:paraId="38CE269D" w14:textId="77777777" w:rsidR="00626F8B" w:rsidRDefault="00626F8B">
      <w:pPr>
        <w:rPr>
          <w:noProof/>
        </w:rPr>
      </w:pPr>
    </w:p>
    <w:p w14:paraId="69EF3683" w14:textId="63F2C13D" w:rsidR="007D6C50" w:rsidRPr="0084661E" w:rsidDel="007D6C50" w:rsidRDefault="007D6C50" w:rsidP="007D6C50">
      <w:pPr>
        <w:keepNext/>
        <w:keepLines/>
        <w:spacing w:before="180"/>
        <w:ind w:left="1134" w:hanging="1134"/>
        <w:outlineLvl w:val="1"/>
        <w:rPr>
          <w:del w:id="77" w:author="Imed Bouazizi" w:date="2024-04-03T00:03:00Z"/>
          <w:rFonts w:ascii="Arial" w:eastAsia="Malgun Gothic" w:hAnsi="Arial"/>
          <w:sz w:val="32"/>
        </w:rPr>
      </w:pPr>
      <w:del w:id="78" w:author="Imed Bouazizi" w:date="2024-04-03T00:03:00Z">
        <w:r w:rsidRPr="0084661E" w:rsidDel="007D6C50">
          <w:rPr>
            <w:rFonts w:ascii="Arial" w:eastAsia="Malgun Gothic" w:hAnsi="Arial"/>
            <w:sz w:val="32"/>
          </w:rPr>
          <w:delText>6.</w:delText>
        </w:r>
        <w:r w:rsidDel="007D6C50">
          <w:rPr>
            <w:rFonts w:ascii="Arial" w:eastAsia="Malgun Gothic" w:hAnsi="Arial"/>
            <w:sz w:val="32"/>
          </w:rPr>
          <w:delText>5</w:delText>
        </w:r>
        <w:r w:rsidRPr="0084661E" w:rsidDel="007D6C50">
          <w:rPr>
            <w:rFonts w:ascii="Arial" w:eastAsia="Malgun Gothic" w:hAnsi="Arial"/>
            <w:sz w:val="32"/>
          </w:rPr>
          <w:tab/>
        </w:r>
        <w:r w:rsidDel="007D6C50">
          <w:rPr>
            <w:rFonts w:ascii="Arial" w:eastAsia="Malgun Gothic" w:hAnsi="Arial"/>
            <w:sz w:val="32"/>
          </w:rPr>
          <w:delText>Network media rendering</w:delText>
        </w:r>
      </w:del>
    </w:p>
    <w:p w14:paraId="190B2D83" w14:textId="1D27C805" w:rsidR="007D6C50" w:rsidDel="007D6C50" w:rsidRDefault="007D6C50" w:rsidP="007D6C50">
      <w:pPr>
        <w:pStyle w:val="Heading3"/>
        <w:rPr>
          <w:del w:id="79" w:author="Imed Bouazizi" w:date="2024-04-03T00:03:00Z"/>
        </w:rPr>
      </w:pPr>
      <w:bookmarkStart w:id="80" w:name="_Toc143758551"/>
      <w:bookmarkStart w:id="81" w:name="_Toc159939879"/>
      <w:del w:id="82" w:author="Imed Bouazizi" w:date="2024-04-03T00:03:00Z">
        <w:r w:rsidDel="007D6C50">
          <w:delText>6.5.1</w:delText>
        </w:r>
        <w:r w:rsidDel="007D6C50">
          <w:tab/>
        </w:r>
        <w:bookmarkEnd w:id="80"/>
        <w:r w:rsidDel="007D6C50">
          <w:delText>General</w:delText>
        </w:r>
        <w:bookmarkEnd w:id="81"/>
      </w:del>
    </w:p>
    <w:p w14:paraId="5CDDBFF9" w14:textId="2EED3096" w:rsidR="007D6C50" w:rsidRPr="0084661E" w:rsidDel="007D6C50" w:rsidRDefault="007D6C50" w:rsidP="007D6C50">
      <w:pPr>
        <w:rPr>
          <w:del w:id="83" w:author="Imed Bouazizi" w:date="2024-04-03T00:03:00Z"/>
          <w:rFonts w:eastAsia="Malgun Gothic"/>
        </w:rPr>
      </w:pPr>
      <w:del w:id="84" w:author="Imed Bouazizi" w:date="2024-04-03T00:03:00Z">
        <w:r w:rsidDel="007D6C50">
          <w:rPr>
            <w:rFonts w:eastAsia="Malgun Gothic"/>
          </w:rPr>
          <w:delText xml:space="preserve">The AR-MTSI client in terminal supporting network media rendering shall support metadata formats for split rendering as specified in clause 8.2.2 of TS 26.565 [6]. </w:delText>
        </w:r>
      </w:del>
    </w:p>
    <w:p w14:paraId="421A94F0" w14:textId="7CA8CF1F" w:rsidR="007D6C50" w:rsidRPr="0084661E" w:rsidDel="007D6C50" w:rsidRDefault="007D6C50" w:rsidP="007D6C50">
      <w:pPr>
        <w:rPr>
          <w:del w:id="85" w:author="Imed Bouazizi" w:date="2024-04-03T00:03:00Z"/>
          <w:rFonts w:eastAsia="Malgun Gothic"/>
          <w:color w:val="FF0000"/>
        </w:rPr>
      </w:pPr>
      <w:del w:id="86" w:author="Imed Bouazizi" w:date="2024-04-03T00:03:00Z">
        <w:r w:rsidRPr="0084661E" w:rsidDel="007D6C50">
          <w:rPr>
            <w:rFonts w:eastAsia="Malgun Gothic"/>
            <w:color w:val="FF0000"/>
          </w:rPr>
          <w:delText xml:space="preserve">[Editor’s Note: </w:delText>
        </w:r>
        <w:r w:rsidDel="007D6C50">
          <w:rPr>
            <w:rFonts w:eastAsia="Malgun Gothic"/>
            <w:color w:val="FF0000"/>
          </w:rPr>
          <w:delText>It is FFS whether AR-MTSI client in terminal specific extension is required.</w:delText>
        </w:r>
        <w:r w:rsidRPr="0084661E" w:rsidDel="007D6C50">
          <w:rPr>
            <w:rFonts w:eastAsia="Malgun Gothic"/>
            <w:color w:val="FF0000"/>
          </w:rPr>
          <w:delText>]</w:delText>
        </w:r>
      </w:del>
    </w:p>
    <w:p w14:paraId="10D0A118" w14:textId="3DD4BAEE" w:rsidR="007D6C50" w:rsidRPr="0084661E" w:rsidDel="007D6C50" w:rsidRDefault="007D6C50" w:rsidP="007D6C50">
      <w:pPr>
        <w:rPr>
          <w:del w:id="87" w:author="Imed Bouazizi" w:date="2024-04-03T00:03:00Z"/>
        </w:rPr>
      </w:pPr>
      <w:del w:id="88" w:author="Imed Bouazizi" w:date="2024-04-03T00:03:00Z">
        <w:r w:rsidRPr="0084661E" w:rsidDel="007D6C50">
          <w:rPr>
            <w:rFonts w:eastAsia="Malgun Gothic"/>
            <w:color w:val="FF0000"/>
          </w:rPr>
          <w:delText xml:space="preserve">[Editor’s Note: </w:delText>
        </w:r>
        <w:r w:rsidDel="007D6C50">
          <w:rPr>
            <w:rFonts w:eastAsia="Malgun Gothic"/>
            <w:color w:val="FF0000"/>
          </w:rPr>
          <w:delText>The following clauses will potentially reference the corresponding format in TS 26.119</w:delText>
        </w:r>
        <w:r w:rsidRPr="0084661E" w:rsidDel="007D6C50">
          <w:rPr>
            <w:rFonts w:eastAsia="Malgun Gothic"/>
            <w:color w:val="FF0000"/>
          </w:rPr>
          <w:delText>]</w:delText>
        </w:r>
      </w:del>
    </w:p>
    <w:p w14:paraId="2EC0CA65" w14:textId="0A8CD9BE" w:rsidR="007D6C50" w:rsidDel="007D6C50" w:rsidRDefault="007D6C50" w:rsidP="007D6C50">
      <w:pPr>
        <w:pStyle w:val="Heading3"/>
        <w:rPr>
          <w:del w:id="89" w:author="Imed Bouazizi" w:date="2024-04-03T00:03:00Z"/>
        </w:rPr>
      </w:pPr>
      <w:bookmarkStart w:id="90" w:name="_Toc159939880"/>
      <w:del w:id="91" w:author="Imed Bouazizi" w:date="2024-04-03T00:03:00Z">
        <w:r w:rsidDel="007D6C50">
          <w:delText>6.5.2</w:delText>
        </w:r>
        <w:r w:rsidDel="007D6C50">
          <w:tab/>
          <w:delText>Pose Format</w:delText>
        </w:r>
        <w:bookmarkEnd w:id="90"/>
      </w:del>
    </w:p>
    <w:p w14:paraId="352152C5" w14:textId="6D809D5B" w:rsidR="007D6C50" w:rsidRPr="0084661E" w:rsidDel="007D6C50" w:rsidRDefault="007D6C50" w:rsidP="007D6C50">
      <w:pPr>
        <w:rPr>
          <w:del w:id="92" w:author="Imed Bouazizi" w:date="2024-04-03T00:03:00Z"/>
          <w:rFonts w:eastAsia="Malgun Gothic"/>
        </w:rPr>
      </w:pPr>
      <w:del w:id="93" w:author="Imed Bouazizi" w:date="2024-04-03T00:03:00Z">
        <w:r w:rsidDel="007D6C50">
          <w:rPr>
            <w:rFonts w:eastAsia="Malgun Gothic"/>
          </w:rPr>
          <w:delText>When the network media rendering is activated, the AR-MTSI client in terminal periodically transmits a set of pose predictions to the AR AS. The pose prediction format shall conform to the payload of the message whose type is "</w:delText>
        </w:r>
        <w:r w:rsidRPr="00624E31" w:rsidDel="007D6C50">
          <w:rPr>
            <w:rFonts w:eastAsia="Malgun Gothic"/>
            <w:b/>
          </w:rPr>
          <w:delText>urn:3gpp:split-rendering:v1:pose</w:delText>
        </w:r>
        <w:r w:rsidDel="007D6C50">
          <w:rPr>
            <w:rFonts w:eastAsia="Malgun Gothic"/>
          </w:rPr>
          <w:delText xml:space="preserve">" as specified in clause 8.2.2.2 of TS 26.565 [6]. </w:delText>
        </w:r>
      </w:del>
    </w:p>
    <w:p w14:paraId="5A710D62" w14:textId="04B39BC3" w:rsidR="007D6C50" w:rsidDel="007D6C50" w:rsidRDefault="007D6C50" w:rsidP="007D6C50">
      <w:pPr>
        <w:pStyle w:val="Heading3"/>
        <w:rPr>
          <w:del w:id="94" w:author="Imed Bouazizi" w:date="2024-04-03T00:03:00Z"/>
        </w:rPr>
      </w:pPr>
      <w:bookmarkStart w:id="95" w:name="_Toc159939881"/>
      <w:del w:id="96" w:author="Imed Bouazizi" w:date="2024-04-03T00:03:00Z">
        <w:r w:rsidDel="007D6C50">
          <w:delText>6.5.3</w:delText>
        </w:r>
        <w:r w:rsidDel="007D6C50">
          <w:tab/>
          <w:delText>Action Format</w:delText>
        </w:r>
        <w:bookmarkEnd w:id="95"/>
      </w:del>
    </w:p>
    <w:p w14:paraId="3E1B3CD2" w14:textId="04189C53" w:rsidR="007D6C50" w:rsidDel="007D6C50" w:rsidRDefault="007D6C50" w:rsidP="007D6C50">
      <w:pPr>
        <w:rPr>
          <w:del w:id="97" w:author="Imed Bouazizi" w:date="2024-04-03T00:03:00Z"/>
          <w:rFonts w:eastAsia="Malgun Gothic"/>
        </w:rPr>
      </w:pPr>
      <w:del w:id="98" w:author="Imed Bouazizi" w:date="2024-04-03T00:03:00Z">
        <w:r w:rsidDel="007D6C50">
          <w:rPr>
            <w:rFonts w:eastAsia="Malgun Gothic"/>
          </w:rPr>
          <w:delTex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delText>
        </w:r>
        <w:r w:rsidRPr="00624E31" w:rsidDel="007D6C50">
          <w:rPr>
            <w:rFonts w:eastAsia="Malgun Gothic"/>
            <w:b/>
          </w:rPr>
          <w:delText>urn:3gpp:split-rendering:v1:action</w:delText>
        </w:r>
        <w:r w:rsidDel="007D6C50">
          <w:rPr>
            <w:rFonts w:eastAsia="Malgun Gothic"/>
          </w:rPr>
          <w:delText xml:space="preserve">" as specified in clause 8.2.2.3 of TS 26.565 [6]. </w:delText>
        </w:r>
      </w:del>
    </w:p>
    <w:p w14:paraId="35F9246C" w14:textId="75FF9942" w:rsidR="007D6C50" w:rsidDel="007D6C50" w:rsidRDefault="007D6C50" w:rsidP="007D6C50">
      <w:pPr>
        <w:pStyle w:val="NO"/>
        <w:rPr>
          <w:del w:id="99" w:author="Imed Bouazizi" w:date="2024-04-03T00:03:00Z"/>
        </w:rPr>
      </w:pPr>
      <w:del w:id="100" w:author="Imed Bouazizi" w:date="2024-04-03T00:03:00Z">
        <w:r w:rsidDel="007D6C50">
          <w:delText xml:space="preserve">Editor’s Note: The clauses should be aligned with MeCAR. </w:delText>
        </w:r>
      </w:del>
    </w:p>
    <w:p w14:paraId="31F71ECC" w14:textId="77777777" w:rsidR="007D6C50" w:rsidRPr="00115C03" w:rsidRDefault="007D6C50" w:rsidP="007D6C50"/>
    <w:tbl>
      <w:tblPr>
        <w:tblStyle w:val="TableGrid"/>
        <w:tblW w:w="0" w:type="auto"/>
        <w:tblLook w:val="04A0" w:firstRow="1" w:lastRow="0" w:firstColumn="1" w:lastColumn="0" w:noHBand="0" w:noVBand="1"/>
      </w:tblPr>
      <w:tblGrid>
        <w:gridCol w:w="9629"/>
      </w:tblGrid>
      <w:tr w:rsidR="007D6C50" w14:paraId="05279D7A" w14:textId="77777777" w:rsidTr="00224EA4">
        <w:tc>
          <w:tcPr>
            <w:tcW w:w="9629" w:type="dxa"/>
            <w:tcBorders>
              <w:top w:val="nil"/>
              <w:left w:val="nil"/>
              <w:bottom w:val="nil"/>
              <w:right w:val="nil"/>
            </w:tcBorders>
            <w:shd w:val="clear" w:color="auto" w:fill="D9D9D9" w:themeFill="background1" w:themeFillShade="D9"/>
          </w:tcPr>
          <w:p w14:paraId="05ED8C2F" w14:textId="2D3B6E6F" w:rsidR="007D6C50" w:rsidRPr="007C550E" w:rsidRDefault="007D6C50" w:rsidP="00224EA4">
            <w:pPr>
              <w:jc w:val="center"/>
              <w:rPr>
                <w:b/>
                <w:bCs/>
                <w:noProof/>
              </w:rPr>
            </w:pPr>
            <w:r>
              <w:rPr>
                <w:b/>
                <w:bCs/>
                <w:noProof/>
              </w:rPr>
              <w:t>3</w:t>
            </w:r>
            <w:r w:rsidRPr="007D6C50">
              <w:rPr>
                <w:b/>
                <w:bCs/>
                <w:noProof/>
                <w:vertAlign w:val="superscript"/>
              </w:rPr>
              <w:t>rd</w:t>
            </w:r>
            <w:r>
              <w:rPr>
                <w:b/>
                <w:bCs/>
                <w:noProof/>
              </w:rPr>
              <w:t xml:space="preserve"> </w:t>
            </w:r>
            <w:r w:rsidRPr="007C550E">
              <w:rPr>
                <w:b/>
                <w:bCs/>
                <w:noProof/>
              </w:rPr>
              <w:t>Change</w:t>
            </w:r>
          </w:p>
        </w:tc>
      </w:tr>
    </w:tbl>
    <w:p w14:paraId="509F4A92" w14:textId="77777777" w:rsidR="005E2FFD" w:rsidRDefault="005E2FFD" w:rsidP="00AD48CA"/>
    <w:p w14:paraId="106DB731" w14:textId="07781B6B" w:rsidR="007D6C50" w:rsidRDefault="007D6C50" w:rsidP="007D6C50">
      <w:pPr>
        <w:pStyle w:val="Heading2"/>
        <w:rPr>
          <w:ins w:id="101" w:author="Imed Bouazizi" w:date="2024-04-03T00:05:00Z"/>
        </w:rPr>
      </w:pPr>
      <w:ins w:id="102" w:author="Imed Bouazizi" w:date="2024-04-03T00:05:00Z">
        <w:r>
          <w:t>6.X Metadata Support</w:t>
        </w:r>
      </w:ins>
    </w:p>
    <w:p w14:paraId="1B781A24" w14:textId="34406D3C" w:rsidR="007D6C50" w:rsidRDefault="007D6C50" w:rsidP="00AD48CA">
      <w:pPr>
        <w:rPr>
          <w:ins w:id="103" w:author="Imed Bouazizi" w:date="2024-04-03T00:07:00Z"/>
        </w:rPr>
      </w:pPr>
      <w:ins w:id="104" w:author="Imed Bouazizi" w:date="2024-04-03T00:06:00Z">
        <w:r>
          <w:t xml:space="preserve">Both AR-MTSI client and AR MF/MRF shall support the exchange of pose information </w:t>
        </w:r>
        <w:r w:rsidR="00EF09B9">
          <w:t>over the data channel</w:t>
        </w:r>
      </w:ins>
      <w:ins w:id="105" w:author="Imed Bouazizi" w:date="2024-04-03T00:08:00Z">
        <w:r w:rsidR="00EF09B9">
          <w:t>. The pose information shall be</w:t>
        </w:r>
      </w:ins>
      <w:ins w:id="106" w:author="Imed Bouazizi" w:date="2024-04-03T00:07:00Z">
        <w:r w:rsidR="00EF09B9">
          <w:t xml:space="preserve"> formatted according to </w:t>
        </w:r>
      </w:ins>
      <w:ins w:id="107" w:author="Imed Bouazizi" w:date="2024-04-03T00:06:00Z">
        <w:r w:rsidR="00EF09B9">
          <w:t>[TS</w:t>
        </w:r>
      </w:ins>
      <w:ins w:id="108" w:author="Imed Bouazizi" w:date="2024-04-03T00:07:00Z">
        <w:r w:rsidR="00EF09B9">
          <w:t>26.119] clause 12.2.</w:t>
        </w:r>
      </w:ins>
    </w:p>
    <w:p w14:paraId="620D5F58" w14:textId="01187CB2" w:rsidR="00EF09B9" w:rsidRDefault="00EF09B9" w:rsidP="00EF09B9">
      <w:pPr>
        <w:rPr>
          <w:ins w:id="109" w:author="Imed Bouazizi" w:date="2024-04-03T00:07:00Z"/>
        </w:rPr>
      </w:pPr>
      <w:ins w:id="110" w:author="Imed Bouazizi" w:date="2024-04-03T00:07:00Z">
        <w:r>
          <w:t>Both AR-MTSI client and AR MF/MRF sh</w:t>
        </w:r>
        <w:r>
          <w:t>ould</w:t>
        </w:r>
        <w:r>
          <w:t xml:space="preserve"> support the exchange of </w:t>
        </w:r>
        <w:r>
          <w:t>action</w:t>
        </w:r>
        <w:r>
          <w:t xml:space="preserve"> information over the data channel</w:t>
        </w:r>
      </w:ins>
      <w:ins w:id="111" w:author="Imed Bouazizi" w:date="2024-04-03T00:08:00Z">
        <w:r>
          <w:t xml:space="preserve">. The action information shall be </w:t>
        </w:r>
      </w:ins>
      <w:ins w:id="112" w:author="Imed Bouazizi" w:date="2024-04-03T00:07:00Z">
        <w:r>
          <w:t>formatted according to [TS26.119] clause 12.</w:t>
        </w:r>
      </w:ins>
      <w:ins w:id="113" w:author="Imed Bouazizi" w:date="2024-04-03T00:08:00Z">
        <w:r>
          <w:t>3</w:t>
        </w:r>
      </w:ins>
      <w:ins w:id="114" w:author="Imed Bouazizi" w:date="2024-04-03T00:07:00Z">
        <w:r>
          <w:t>.</w:t>
        </w:r>
      </w:ins>
    </w:p>
    <w:p w14:paraId="6D39C3A4" w14:textId="77777777" w:rsidR="00EF09B9" w:rsidRPr="00AD48CA" w:rsidRDefault="00EF09B9" w:rsidP="00AD48CA"/>
    <w:sectPr w:rsidR="00EF09B9" w:rsidRPr="00AD48CA" w:rsidSect="000E60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31C57" w14:textId="77777777" w:rsidR="000E601F" w:rsidRDefault="000E601F">
      <w:r>
        <w:separator/>
      </w:r>
    </w:p>
  </w:endnote>
  <w:endnote w:type="continuationSeparator" w:id="0">
    <w:p w14:paraId="3329C2CF" w14:textId="77777777" w:rsidR="000E601F" w:rsidRDefault="000E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7904F" w14:textId="77777777" w:rsidR="000E601F" w:rsidRDefault="000E601F">
      <w:r>
        <w:separator/>
      </w:r>
    </w:p>
  </w:footnote>
  <w:footnote w:type="continuationSeparator" w:id="0">
    <w:p w14:paraId="146FA0F9" w14:textId="77777777" w:rsidR="000E601F" w:rsidRDefault="000E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929E2"/>
    <w:multiLevelType w:val="hybridMultilevel"/>
    <w:tmpl w:val="08DE71BA"/>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47809187">
    <w:abstractNumId w:val="0"/>
  </w:num>
  <w:num w:numId="2" w16cid:durableId="1790011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01F"/>
    <w:rsid w:val="00145D43"/>
    <w:rsid w:val="00192C46"/>
    <w:rsid w:val="001A08B3"/>
    <w:rsid w:val="001A62C2"/>
    <w:rsid w:val="001A7B60"/>
    <w:rsid w:val="001B52F0"/>
    <w:rsid w:val="001B7A65"/>
    <w:rsid w:val="001E41F3"/>
    <w:rsid w:val="0026004D"/>
    <w:rsid w:val="002640DD"/>
    <w:rsid w:val="00275D12"/>
    <w:rsid w:val="00284FEB"/>
    <w:rsid w:val="002860C4"/>
    <w:rsid w:val="002B5741"/>
    <w:rsid w:val="002E472E"/>
    <w:rsid w:val="00305409"/>
    <w:rsid w:val="003111CA"/>
    <w:rsid w:val="00327E1B"/>
    <w:rsid w:val="003609EF"/>
    <w:rsid w:val="0036231A"/>
    <w:rsid w:val="00374DD4"/>
    <w:rsid w:val="003E1A36"/>
    <w:rsid w:val="003F08C3"/>
    <w:rsid w:val="00410371"/>
    <w:rsid w:val="00423623"/>
    <w:rsid w:val="004242F1"/>
    <w:rsid w:val="004B75B7"/>
    <w:rsid w:val="005141D9"/>
    <w:rsid w:val="0051580D"/>
    <w:rsid w:val="00547111"/>
    <w:rsid w:val="00592D74"/>
    <w:rsid w:val="005E2C44"/>
    <w:rsid w:val="005E2FFD"/>
    <w:rsid w:val="0062107A"/>
    <w:rsid w:val="00621188"/>
    <w:rsid w:val="006257ED"/>
    <w:rsid w:val="00626F8B"/>
    <w:rsid w:val="00653DE4"/>
    <w:rsid w:val="00665C47"/>
    <w:rsid w:val="00672DBA"/>
    <w:rsid w:val="00695808"/>
    <w:rsid w:val="006B46FB"/>
    <w:rsid w:val="006B757D"/>
    <w:rsid w:val="006E21FB"/>
    <w:rsid w:val="00776DE7"/>
    <w:rsid w:val="00792342"/>
    <w:rsid w:val="007977A8"/>
    <w:rsid w:val="007B512A"/>
    <w:rsid w:val="007C2097"/>
    <w:rsid w:val="007C550E"/>
    <w:rsid w:val="007D6A07"/>
    <w:rsid w:val="007D6C50"/>
    <w:rsid w:val="007F7259"/>
    <w:rsid w:val="008040A8"/>
    <w:rsid w:val="008279FA"/>
    <w:rsid w:val="008626E7"/>
    <w:rsid w:val="00870EE7"/>
    <w:rsid w:val="008863B9"/>
    <w:rsid w:val="008A45A6"/>
    <w:rsid w:val="008D365E"/>
    <w:rsid w:val="008D3CCC"/>
    <w:rsid w:val="008F3789"/>
    <w:rsid w:val="008F686C"/>
    <w:rsid w:val="009148DE"/>
    <w:rsid w:val="00941E30"/>
    <w:rsid w:val="009777D9"/>
    <w:rsid w:val="00991B88"/>
    <w:rsid w:val="009A5753"/>
    <w:rsid w:val="009A579D"/>
    <w:rsid w:val="009E3297"/>
    <w:rsid w:val="009F734F"/>
    <w:rsid w:val="00A16E73"/>
    <w:rsid w:val="00A246B6"/>
    <w:rsid w:val="00A47E70"/>
    <w:rsid w:val="00A50CF0"/>
    <w:rsid w:val="00A7671C"/>
    <w:rsid w:val="00AA2CBC"/>
    <w:rsid w:val="00AC5820"/>
    <w:rsid w:val="00AD1CD8"/>
    <w:rsid w:val="00AD48C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575A"/>
    <w:rsid w:val="00DE34CF"/>
    <w:rsid w:val="00E13F3D"/>
    <w:rsid w:val="00E34898"/>
    <w:rsid w:val="00E3764E"/>
    <w:rsid w:val="00E735FF"/>
    <w:rsid w:val="00E80041"/>
    <w:rsid w:val="00EB09B7"/>
    <w:rsid w:val="00EE7D7C"/>
    <w:rsid w:val="00EF09B9"/>
    <w:rsid w:val="00F25D98"/>
    <w:rsid w:val="00F300FB"/>
    <w:rsid w:val="00F45D1A"/>
    <w:rsid w:val="00F845F2"/>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C5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CommentTextChar">
    <w:name w:val="Comment Text Char"/>
    <w:basedOn w:val="DefaultParagraphFont"/>
    <w:link w:val="CommentText"/>
    <w:rsid w:val="00327E1B"/>
    <w:rPr>
      <w:rFonts w:ascii="Times New Roman" w:hAnsi="Times New Roman"/>
      <w:lang w:val="en-GB" w:eastAsia="en-US"/>
    </w:rPr>
  </w:style>
  <w:style w:type="character" w:customStyle="1" w:styleId="B1Char">
    <w:name w:val="B1 Char"/>
    <w:qFormat/>
    <w:locked/>
    <w:rsid w:val="00327E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1084</Words>
  <Characters>6184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2024-04-03T05:10:00Z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