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F255" w14:textId="59F30E60" w:rsidR="008061A0" w:rsidRPr="00C02735" w:rsidRDefault="5CF542C1" w:rsidP="3E2A194A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bCs/>
          <w:i/>
          <w:iCs/>
          <w:sz w:val="28"/>
          <w:szCs w:val="28"/>
          <w:highlight w:val="yellow"/>
          <w:lang w:val="en-US"/>
        </w:rPr>
      </w:pPr>
      <w:r w:rsidRPr="3E2A194A">
        <w:rPr>
          <w:rFonts w:ascii="Arial" w:eastAsia="SimSun" w:hAnsi="Arial" w:cs="Arial"/>
          <w:sz w:val="22"/>
          <w:szCs w:val="22"/>
          <w:lang w:val="en-US"/>
        </w:rPr>
        <w:t>3GPP TSG SA WG4#12</w:t>
      </w:r>
      <w:r w:rsidR="65D66016" w:rsidRPr="3E2A194A">
        <w:rPr>
          <w:rFonts w:ascii="Arial" w:eastAsia="SimSun" w:hAnsi="Arial" w:cs="Arial"/>
          <w:sz w:val="22"/>
          <w:szCs w:val="22"/>
          <w:lang w:val="en-US"/>
        </w:rPr>
        <w:t>5</w:t>
      </w:r>
      <w:r w:rsidR="008061A0">
        <w:tab/>
      </w:r>
      <w:r w:rsidRPr="3E2A194A">
        <w:rPr>
          <w:rFonts w:ascii="Arial" w:eastAsia="SimSun" w:hAnsi="Arial" w:cs="Arial"/>
          <w:b/>
          <w:bCs/>
          <w:i/>
          <w:iCs/>
          <w:sz w:val="28"/>
          <w:szCs w:val="28"/>
        </w:rPr>
        <w:t>Tdoc S4-23</w:t>
      </w:r>
      <w:r w:rsidR="32F3FBA1" w:rsidRPr="3E2A194A">
        <w:rPr>
          <w:rFonts w:ascii="Arial" w:eastAsia="SimSun" w:hAnsi="Arial" w:cs="Arial"/>
          <w:b/>
          <w:bCs/>
          <w:i/>
          <w:iCs/>
          <w:sz w:val="28"/>
          <w:szCs w:val="28"/>
        </w:rPr>
        <w:t>1</w:t>
      </w:r>
      <w:r w:rsidR="0021729E">
        <w:rPr>
          <w:rFonts w:ascii="Arial" w:eastAsia="SimSun" w:hAnsi="Arial" w:cs="Arial"/>
          <w:b/>
          <w:bCs/>
          <w:i/>
          <w:iCs/>
          <w:sz w:val="28"/>
          <w:szCs w:val="28"/>
          <w:lang w:val="en-US"/>
        </w:rPr>
        <w:t>3</w:t>
      </w:r>
      <w:r w:rsidR="00C02735">
        <w:rPr>
          <w:rFonts w:ascii="Arial" w:eastAsia="SimSun" w:hAnsi="Arial" w:cs="Arial"/>
          <w:b/>
          <w:bCs/>
          <w:i/>
          <w:iCs/>
          <w:sz w:val="28"/>
          <w:szCs w:val="28"/>
          <w:lang w:val="en-US"/>
        </w:rPr>
        <w:t>83</w:t>
      </w:r>
    </w:p>
    <w:p w14:paraId="3A4E6632" w14:textId="5B8D6AC9" w:rsidR="008061A0" w:rsidRPr="008061A0" w:rsidRDefault="00A11564" w:rsidP="008061A0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sz w:val="22"/>
          <w:lang w:val="en-US" w:eastAsia="zh-CN"/>
        </w:rPr>
      </w:pPr>
      <w:r>
        <w:rPr>
          <w:rFonts w:ascii="Arial" w:eastAsia="SimSun" w:hAnsi="Arial" w:cs="Arial"/>
          <w:sz w:val="22"/>
          <w:lang w:eastAsia="zh-CN"/>
        </w:rPr>
        <w:t>Gothenburg, Sweden</w:t>
      </w:r>
      <w:r w:rsidR="008061A0" w:rsidRPr="008061A0">
        <w:rPr>
          <w:rFonts w:ascii="Arial" w:eastAsia="SimSun" w:hAnsi="Arial" w:cs="Arial"/>
          <w:sz w:val="22"/>
          <w:lang w:eastAsia="zh-CN"/>
        </w:rPr>
        <w:t>, A</w:t>
      </w:r>
      <w:r>
        <w:rPr>
          <w:rFonts w:ascii="Arial" w:eastAsia="SimSun" w:hAnsi="Arial" w:cs="Arial"/>
          <w:sz w:val="22"/>
          <w:lang w:eastAsia="zh-CN"/>
        </w:rPr>
        <w:t>ugust 21-25,</w:t>
      </w:r>
      <w:r w:rsidR="008061A0" w:rsidRPr="008061A0">
        <w:rPr>
          <w:rFonts w:ascii="Arial" w:eastAsia="SimSun" w:hAnsi="Arial" w:cs="Arial"/>
          <w:sz w:val="22"/>
          <w:lang w:eastAsia="zh-CN"/>
        </w:rPr>
        <w:t xml:space="preserve"> 2023</w:t>
      </w:r>
      <w:r w:rsidR="008061A0" w:rsidRPr="008061A0">
        <w:rPr>
          <w:rFonts w:ascii="Arial" w:eastAsia="SimSun" w:hAnsi="Arial" w:cs="Arial"/>
          <w:sz w:val="22"/>
          <w:lang w:eastAsia="zh-CN"/>
        </w:rPr>
        <w:tab/>
      </w:r>
    </w:p>
    <w:p w14:paraId="6CB3524B" w14:textId="77777777" w:rsidR="008C5B76" w:rsidRPr="008061A0" w:rsidRDefault="008C5B76" w:rsidP="008C5B76">
      <w:pPr>
        <w:rPr>
          <w:noProof/>
          <w:lang w:val="en-US"/>
        </w:rPr>
      </w:pPr>
    </w:p>
    <w:p w14:paraId="3669080C" w14:textId="1D5A253E" w:rsidR="008C5B76" w:rsidRPr="00F94C09" w:rsidRDefault="3E84B07F" w:rsidP="0235A661">
      <w:pPr>
        <w:ind w:left="1985" w:hanging="1985"/>
        <w:rPr>
          <w:rFonts w:ascii="Arial" w:hAnsi="Arial" w:cs="Arial"/>
          <w:b/>
          <w:bCs/>
          <w:highlight w:val="yellow"/>
        </w:rPr>
      </w:pPr>
      <w:r w:rsidRPr="3E2A194A">
        <w:rPr>
          <w:rFonts w:ascii="Arial" w:hAnsi="Arial" w:cs="Arial"/>
          <w:b/>
          <w:bCs/>
        </w:rPr>
        <w:t>Source:</w:t>
      </w:r>
      <w:r w:rsidR="0A19F7CD">
        <w:tab/>
      </w:r>
      <w:r w:rsidR="078529B1" w:rsidRPr="3E2A194A">
        <w:rPr>
          <w:rFonts w:ascii="Arial" w:hAnsi="Arial" w:cs="Arial"/>
          <w:b/>
          <w:bCs/>
        </w:rPr>
        <w:t>Fraunhofer IIS</w:t>
      </w:r>
    </w:p>
    <w:p w14:paraId="7666977D" w14:textId="0FC8F6DA" w:rsidR="008C5B76" w:rsidRPr="00376383" w:rsidRDefault="0A19F7CD" w:rsidP="0235A661">
      <w:pPr>
        <w:ind w:left="1985" w:hanging="1985"/>
        <w:rPr>
          <w:rFonts w:ascii="Arial" w:eastAsia="Arial" w:hAnsi="Arial" w:cs="Arial"/>
          <w:lang w:val="en-US"/>
        </w:rPr>
      </w:pPr>
      <w:r w:rsidRPr="0235A661">
        <w:rPr>
          <w:rFonts w:ascii="Arial" w:hAnsi="Arial" w:cs="Arial"/>
          <w:b/>
          <w:bCs/>
        </w:rPr>
        <w:t>Title:</w:t>
      </w:r>
      <w:r w:rsidR="008C5B76">
        <w:tab/>
      </w:r>
      <w:r w:rsidR="00376383">
        <w:rPr>
          <w:rFonts w:ascii="Arial" w:hAnsi="Arial" w:cs="Arial"/>
          <w:b/>
          <w:bCs/>
          <w:lang w:val="en-US"/>
        </w:rPr>
        <w:t xml:space="preserve">Fraunhofer IPR Declaration for </w:t>
      </w:r>
      <w:proofErr w:type="spellStart"/>
      <w:r w:rsidR="00376383">
        <w:rPr>
          <w:rFonts w:ascii="Arial" w:hAnsi="Arial" w:cs="Arial"/>
          <w:b/>
          <w:bCs/>
          <w:lang w:val="en-US"/>
        </w:rPr>
        <w:t>IVAS_Codec</w:t>
      </w:r>
      <w:proofErr w:type="spellEnd"/>
    </w:p>
    <w:p w14:paraId="58CE7C29" w14:textId="51965E23" w:rsidR="008C5B76" w:rsidRPr="00F94C09" w:rsidRDefault="008C5B76" w:rsidP="008C5B76">
      <w:pPr>
        <w:rPr>
          <w:rFonts w:ascii="Arial" w:hAnsi="Arial" w:cs="Arial"/>
          <w:b/>
        </w:rPr>
      </w:pPr>
      <w:r w:rsidRPr="00F94C09">
        <w:rPr>
          <w:rFonts w:ascii="Arial" w:hAnsi="Arial" w:cs="Arial"/>
          <w:b/>
        </w:rPr>
        <w:t>Document for:</w:t>
      </w:r>
      <w:r w:rsidRPr="00F94C09">
        <w:rPr>
          <w:rFonts w:ascii="Arial" w:hAnsi="Arial" w:cs="Arial"/>
          <w:b/>
        </w:rPr>
        <w:tab/>
      </w:r>
      <w:r w:rsidR="00583F19">
        <w:rPr>
          <w:rFonts w:ascii="Arial" w:hAnsi="Arial" w:cs="Arial"/>
          <w:b/>
        </w:rPr>
        <w:tab/>
      </w:r>
      <w:r w:rsidR="00376383">
        <w:rPr>
          <w:rFonts w:ascii="Arial" w:hAnsi="Arial" w:cs="Arial"/>
          <w:b/>
          <w:lang w:val="en-US"/>
        </w:rPr>
        <w:t>Information</w:t>
      </w:r>
      <w:r w:rsidRPr="00F94C09">
        <w:rPr>
          <w:rFonts w:ascii="Arial" w:hAnsi="Arial" w:cs="Arial"/>
          <w:b/>
        </w:rPr>
        <w:t xml:space="preserve"> </w:t>
      </w:r>
    </w:p>
    <w:p w14:paraId="047E2483" w14:textId="54ABEA17" w:rsidR="008C5B76" w:rsidRPr="00F94C09" w:rsidRDefault="008C5B76" w:rsidP="008C5B76">
      <w:pPr>
        <w:rPr>
          <w:rFonts w:ascii="Arial" w:hAnsi="Arial" w:cs="Arial"/>
          <w:b/>
        </w:rPr>
      </w:pPr>
      <w:r w:rsidRPr="00F94C09">
        <w:rPr>
          <w:rFonts w:ascii="Arial" w:hAnsi="Arial" w:cs="Arial"/>
          <w:b/>
        </w:rPr>
        <w:t>Agenda Item:</w:t>
      </w:r>
      <w:r w:rsidRPr="00F94C09">
        <w:rPr>
          <w:rFonts w:ascii="Arial" w:hAnsi="Arial" w:cs="Arial"/>
          <w:b/>
        </w:rPr>
        <w:tab/>
      </w:r>
      <w:r w:rsidR="00583F19">
        <w:rPr>
          <w:rFonts w:ascii="Arial" w:hAnsi="Arial" w:cs="Arial"/>
          <w:b/>
        </w:rPr>
        <w:tab/>
      </w:r>
      <w:r w:rsidR="00333568">
        <w:rPr>
          <w:rFonts w:ascii="Arial" w:hAnsi="Arial" w:cs="Arial"/>
          <w:b/>
        </w:rPr>
        <w:t>7</w:t>
      </w:r>
      <w:r w:rsidR="00405B62">
        <w:rPr>
          <w:rFonts w:ascii="Arial" w:hAnsi="Arial" w:cs="Arial"/>
          <w:b/>
        </w:rPr>
        <w:t>.</w:t>
      </w:r>
      <w:r w:rsidR="00A11564">
        <w:rPr>
          <w:rFonts w:ascii="Arial" w:hAnsi="Arial" w:cs="Arial"/>
          <w:b/>
        </w:rPr>
        <w:t>5</w:t>
      </w:r>
    </w:p>
    <w:p w14:paraId="764B737A" w14:textId="77777777" w:rsidR="008C5B76" w:rsidRPr="00931124" w:rsidRDefault="008C5B76" w:rsidP="3E2A194A">
      <w:pPr>
        <w:pBdr>
          <w:top w:val="single" w:sz="12" w:space="1" w:color="auto"/>
        </w:pBdr>
        <w:rPr>
          <w:rFonts w:cs="Arial"/>
        </w:rPr>
      </w:pPr>
    </w:p>
    <w:p w14:paraId="7F271BE6" w14:textId="427B0C86" w:rsidR="00416DA3" w:rsidRPr="002A2F96" w:rsidRDefault="00376383" w:rsidP="00376383">
      <w:pPr>
        <w:rPr>
          <w:lang w:val="en-US"/>
        </w:rPr>
      </w:pPr>
      <w:r>
        <w:rPr>
          <w:sz w:val="22"/>
          <w:szCs w:val="22"/>
        </w:rPr>
        <w:t>In accordance with the IVAS Codec Selection Deliverables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[1]</w:t>
      </w:r>
      <w:r>
        <w:rPr>
          <w:sz w:val="22"/>
          <w:szCs w:val="22"/>
          <w:lang w:val="en-US"/>
        </w:rPr>
        <w:t xml:space="preserve"> for the 3GPP work item </w:t>
      </w:r>
      <w:proofErr w:type="spellStart"/>
      <w:r>
        <w:rPr>
          <w:sz w:val="22"/>
          <w:szCs w:val="22"/>
          <w:lang w:val="en-US"/>
        </w:rPr>
        <w:t>IVAS_Codec</w:t>
      </w:r>
      <w:proofErr w:type="spellEnd"/>
      <w:r>
        <w:rPr>
          <w:sz w:val="22"/>
          <w:szCs w:val="22"/>
          <w:lang w:val="en-US"/>
        </w:rPr>
        <w:t xml:space="preserve"> [2]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en-US"/>
        </w:rPr>
        <w:t>Fraunhofer as co-proponent of the IVAS candidate</w:t>
      </w:r>
      <w:r>
        <w:rPr>
          <w:sz w:val="22"/>
          <w:szCs w:val="22"/>
        </w:rPr>
        <w:t xml:space="preserve"> </w:t>
      </w:r>
      <w:r w:rsidR="00643BF7">
        <w:rPr>
          <w:sz w:val="22"/>
          <w:szCs w:val="22"/>
          <w:lang w:val="en-US"/>
        </w:rPr>
        <w:t xml:space="preserve">of the “IVAS Codec Public Collaboration” likes to inform that it </w:t>
      </w:r>
      <w:r>
        <w:rPr>
          <w:sz w:val="22"/>
          <w:szCs w:val="22"/>
        </w:rPr>
        <w:t>has submitted an IPR declaration [2]</w:t>
      </w:r>
      <w:r>
        <w:rPr>
          <w:sz w:val="22"/>
          <w:szCs w:val="22"/>
          <w:lang w:val="en-US"/>
        </w:rPr>
        <w:t xml:space="preserve"> to ETSI (</w:t>
      </w:r>
      <w:r w:rsidRPr="00376383">
        <w:rPr>
          <w:sz w:val="22"/>
          <w:szCs w:val="22"/>
          <w:lang w:val="en-US"/>
        </w:rPr>
        <w:t>GD-202308-007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>, which is also attached to this document for convenience.</w:t>
      </w:r>
    </w:p>
    <w:p w14:paraId="16DC29D5" w14:textId="21C52941" w:rsidR="0073388E" w:rsidRDefault="002A2F96" w:rsidP="00376383">
      <w:pPr>
        <w:pStyle w:val="Heading2"/>
      </w:pPr>
      <w:r>
        <w:t>4</w:t>
      </w:r>
      <w:r w:rsidR="00583F19">
        <w:t>.</w:t>
      </w:r>
      <w:r w:rsidR="00583F19">
        <w:tab/>
        <w:t>References</w:t>
      </w:r>
    </w:p>
    <w:p w14:paraId="4C5A67C8" w14:textId="0461A6B5" w:rsidR="3E2A194A" w:rsidRDefault="5926AB22" w:rsidP="3E2A194A">
      <w:r>
        <w:t>[</w:t>
      </w:r>
      <w:r w:rsidR="00376383">
        <w:rPr>
          <w:lang w:val="en-US"/>
        </w:rPr>
        <w:t>1</w:t>
      </w:r>
      <w:r>
        <w:t xml:space="preserve">] </w:t>
      </w:r>
      <w:hyperlink r:id="rId12" w:history="1">
        <w:r>
          <w:t>3GPP S4-231087, IVAS-6 Selection Deliverables 1.0.0</w:t>
        </w:r>
      </w:hyperlink>
    </w:p>
    <w:p w14:paraId="2A6DB0F5" w14:textId="4A57BBB0" w:rsidR="00376383" w:rsidRPr="00994FEE" w:rsidRDefault="00376383" w:rsidP="3E2A194A">
      <w:pPr>
        <w:rPr>
          <w:lang w:val="en-US"/>
        </w:rPr>
      </w:pPr>
      <w:r>
        <w:t>[</w:t>
      </w:r>
      <w:r>
        <w:rPr>
          <w:lang w:val="en-US"/>
        </w:rPr>
        <w:t>2</w:t>
      </w:r>
      <w:r>
        <w:t xml:space="preserve">] </w:t>
      </w:r>
      <w:hyperlink r:id="rId13" w:history="1">
        <w:r>
          <w:rPr>
            <w:rStyle w:val="Hyperlink"/>
          </w:rPr>
          <w:t>3GPP SP-220608, EVS Codec Extension for Immersive Voice and Audio Services</w:t>
        </w:r>
      </w:hyperlink>
    </w:p>
    <w:p w14:paraId="07CD0CF2" w14:textId="31451817" w:rsidR="00583F19" w:rsidRPr="00EA12DB" w:rsidRDefault="00583F19" w:rsidP="00EA12DB"/>
    <w:sectPr w:rsidR="00583F19" w:rsidRPr="00EA12D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529D" w14:textId="77777777" w:rsidR="002E09DC" w:rsidRDefault="002E09DC">
      <w:r>
        <w:separator/>
      </w:r>
    </w:p>
  </w:endnote>
  <w:endnote w:type="continuationSeparator" w:id="0">
    <w:p w14:paraId="52C43D6A" w14:textId="77777777" w:rsidR="002E09DC" w:rsidRDefault="002E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BF33" w14:textId="77777777" w:rsidR="002E09DC" w:rsidRDefault="002E09DC">
      <w:r>
        <w:separator/>
      </w:r>
    </w:p>
  </w:footnote>
  <w:footnote w:type="continuationSeparator" w:id="0">
    <w:p w14:paraId="7DF6023C" w14:textId="77777777" w:rsidR="002E09DC" w:rsidRDefault="002E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7AC1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F65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D0F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BF65361"/>
    <w:multiLevelType w:val="hybridMultilevel"/>
    <w:tmpl w:val="7EE0BAA8"/>
    <w:lvl w:ilvl="0" w:tplc="6D06DA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62A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06A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665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61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E0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0A4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3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567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B04E9"/>
    <w:multiLevelType w:val="hybridMultilevel"/>
    <w:tmpl w:val="C8C819D0"/>
    <w:lvl w:ilvl="0" w:tplc="C89449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929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52B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EEA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868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0AA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C0C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7C8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CF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2FDF4"/>
    <w:multiLevelType w:val="hybridMultilevel"/>
    <w:tmpl w:val="D01A2BBC"/>
    <w:lvl w:ilvl="0" w:tplc="1632C6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08AE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705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8E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42F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3C1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6F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2B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E88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19E47"/>
    <w:multiLevelType w:val="hybridMultilevel"/>
    <w:tmpl w:val="CBACFE66"/>
    <w:lvl w:ilvl="0" w:tplc="57C238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184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EC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069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A0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CF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6E43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2C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70A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9691A4"/>
    <w:multiLevelType w:val="hybridMultilevel"/>
    <w:tmpl w:val="4FD285BE"/>
    <w:lvl w:ilvl="0" w:tplc="3B7A37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BF8A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441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E08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2F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30B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C0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4A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02B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74F8D"/>
    <w:multiLevelType w:val="hybridMultilevel"/>
    <w:tmpl w:val="9F18EA9A"/>
    <w:lvl w:ilvl="0" w:tplc="AFE439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704F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965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E4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524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7E5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CF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16E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633BC"/>
    <w:multiLevelType w:val="hybridMultilevel"/>
    <w:tmpl w:val="8E6C5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4A2F51"/>
    <w:multiLevelType w:val="hybridMultilevel"/>
    <w:tmpl w:val="F1726576"/>
    <w:lvl w:ilvl="0" w:tplc="FE5A8F0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08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6A96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0AF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83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4AA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9C3B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004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8E2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9E35C6"/>
    <w:multiLevelType w:val="hybridMultilevel"/>
    <w:tmpl w:val="482A003C"/>
    <w:lvl w:ilvl="0" w:tplc="6B60DB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C7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C29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404A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6D8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8D0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40F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638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C42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9134C8"/>
    <w:multiLevelType w:val="hybridMultilevel"/>
    <w:tmpl w:val="7D42CA50"/>
    <w:lvl w:ilvl="0" w:tplc="E4169F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6227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683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A2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2B8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AC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20E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40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AB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113D1"/>
    <w:multiLevelType w:val="hybridMultilevel"/>
    <w:tmpl w:val="B7C0C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9012F"/>
    <w:multiLevelType w:val="hybridMultilevel"/>
    <w:tmpl w:val="48CA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67837471"/>
    <w:multiLevelType w:val="hybridMultilevel"/>
    <w:tmpl w:val="27684372"/>
    <w:lvl w:ilvl="0" w:tplc="0096FCB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0209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48D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C4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C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B24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EB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9E6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8D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BC96FF"/>
    <w:multiLevelType w:val="hybridMultilevel"/>
    <w:tmpl w:val="E6D069B4"/>
    <w:lvl w:ilvl="0" w:tplc="84DEE1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8E6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E09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A7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EF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A04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BE0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A45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80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96311">
    <w:abstractNumId w:val="12"/>
  </w:num>
  <w:num w:numId="2" w16cid:durableId="781144798">
    <w:abstractNumId w:val="39"/>
  </w:num>
  <w:num w:numId="3" w16cid:durableId="258871518">
    <w:abstractNumId w:val="44"/>
  </w:num>
  <w:num w:numId="4" w16cid:durableId="1910848871">
    <w:abstractNumId w:val="16"/>
  </w:num>
  <w:num w:numId="5" w16cid:durableId="1043015097">
    <w:abstractNumId w:val="8"/>
  </w:num>
  <w:num w:numId="6" w16cid:durableId="311060222">
    <w:abstractNumId w:val="30"/>
  </w:num>
  <w:num w:numId="7" w16cid:durableId="381517136">
    <w:abstractNumId w:val="22"/>
  </w:num>
  <w:num w:numId="8" w16cid:durableId="808086411">
    <w:abstractNumId w:val="7"/>
  </w:num>
  <w:num w:numId="9" w16cid:durableId="1979450237">
    <w:abstractNumId w:val="11"/>
  </w:num>
  <w:num w:numId="10" w16cid:durableId="1936936565">
    <w:abstractNumId w:val="17"/>
  </w:num>
  <w:num w:numId="11" w16cid:durableId="73824038">
    <w:abstractNumId w:val="6"/>
  </w:num>
  <w:num w:numId="12" w16cid:durableId="762190020">
    <w:abstractNumId w:val="38"/>
  </w:num>
  <w:num w:numId="13" w16cid:durableId="16028385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19248316">
    <w:abstractNumId w:val="5"/>
  </w:num>
  <w:num w:numId="15" w16cid:durableId="1494906386">
    <w:abstractNumId w:val="43"/>
  </w:num>
  <w:num w:numId="16" w16cid:durableId="1896306597">
    <w:abstractNumId w:val="18"/>
  </w:num>
  <w:num w:numId="17" w16cid:durableId="290480688">
    <w:abstractNumId w:val="42"/>
  </w:num>
  <w:num w:numId="18" w16cid:durableId="257175740">
    <w:abstractNumId w:val="28"/>
  </w:num>
  <w:num w:numId="19" w16cid:durableId="1594166516">
    <w:abstractNumId w:val="4"/>
  </w:num>
  <w:num w:numId="20" w16cid:durableId="313069398">
    <w:abstractNumId w:val="14"/>
  </w:num>
  <w:num w:numId="21" w16cid:durableId="228269310">
    <w:abstractNumId w:val="45"/>
  </w:num>
  <w:num w:numId="22" w16cid:durableId="1748457141">
    <w:abstractNumId w:val="26"/>
  </w:num>
  <w:num w:numId="23" w16cid:durableId="679964399">
    <w:abstractNumId w:val="34"/>
  </w:num>
  <w:num w:numId="24" w16cid:durableId="376441909">
    <w:abstractNumId w:val="33"/>
  </w:num>
  <w:num w:numId="25" w16cid:durableId="2045590626">
    <w:abstractNumId w:val="31"/>
  </w:num>
  <w:num w:numId="26" w16cid:durableId="838733962">
    <w:abstractNumId w:val="40"/>
  </w:num>
  <w:num w:numId="27" w16cid:durableId="925844813">
    <w:abstractNumId w:val="13"/>
  </w:num>
  <w:num w:numId="28" w16cid:durableId="1286812005">
    <w:abstractNumId w:val="15"/>
  </w:num>
  <w:num w:numId="29" w16cid:durableId="464154778">
    <w:abstractNumId w:val="10"/>
  </w:num>
  <w:num w:numId="30" w16cid:durableId="588923541">
    <w:abstractNumId w:val="23"/>
  </w:num>
  <w:num w:numId="31" w16cid:durableId="187302018">
    <w:abstractNumId w:val="25"/>
  </w:num>
  <w:num w:numId="32" w16cid:durableId="923877435">
    <w:abstractNumId w:val="37"/>
  </w:num>
  <w:num w:numId="33" w16cid:durableId="1254507425">
    <w:abstractNumId w:val="21"/>
  </w:num>
  <w:num w:numId="34" w16cid:durableId="1067151552">
    <w:abstractNumId w:val="29"/>
  </w:num>
  <w:num w:numId="35" w16cid:durableId="936864620">
    <w:abstractNumId w:val="27"/>
  </w:num>
  <w:num w:numId="36" w16cid:durableId="1464350051">
    <w:abstractNumId w:val="0"/>
  </w:num>
  <w:num w:numId="37" w16cid:durableId="1644117704">
    <w:abstractNumId w:val="1"/>
  </w:num>
  <w:num w:numId="38" w16cid:durableId="1186484468">
    <w:abstractNumId w:val="2"/>
  </w:num>
  <w:num w:numId="39" w16cid:durableId="1938823441">
    <w:abstractNumId w:val="32"/>
  </w:num>
  <w:num w:numId="40" w16cid:durableId="1503009894">
    <w:abstractNumId w:val="41"/>
  </w:num>
  <w:num w:numId="41" w16cid:durableId="938830944">
    <w:abstractNumId w:val="36"/>
  </w:num>
  <w:num w:numId="42" w16cid:durableId="2001079039">
    <w:abstractNumId w:val="24"/>
  </w:num>
  <w:num w:numId="43" w16cid:durableId="2010987141">
    <w:abstractNumId w:val="32"/>
  </w:num>
  <w:num w:numId="44" w16cid:durableId="11774259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40420335">
    <w:abstractNumId w:val="19"/>
  </w:num>
  <w:num w:numId="46" w16cid:durableId="67265467">
    <w:abstractNumId w:val="35"/>
  </w:num>
  <w:num w:numId="47" w16cid:durableId="1372924033">
    <w:abstractNumId w:val="9"/>
  </w:num>
  <w:num w:numId="48" w16cid:durableId="562761406">
    <w:abstractNumId w:val="20"/>
  </w:num>
  <w:num w:numId="49" w16cid:durableId="1360475067">
    <w:abstractNumId w:val="0"/>
  </w:num>
  <w:num w:numId="50" w16cid:durableId="939527272">
    <w:abstractNumId w:val="1"/>
  </w:num>
  <w:num w:numId="51" w16cid:durableId="386681538">
    <w:abstractNumId w:val="2"/>
  </w:num>
  <w:num w:numId="52" w16cid:durableId="829713437">
    <w:abstractNumId w:val="0"/>
  </w:num>
  <w:num w:numId="53" w16cid:durableId="1887403843">
    <w:abstractNumId w:val="1"/>
  </w:num>
  <w:num w:numId="54" w16cid:durableId="2109809229">
    <w:abstractNumId w:val="2"/>
  </w:num>
  <w:num w:numId="55" w16cid:durableId="328144862">
    <w:abstractNumId w:val="0"/>
  </w:num>
  <w:num w:numId="56" w16cid:durableId="1153258170">
    <w:abstractNumId w:val="1"/>
  </w:num>
  <w:num w:numId="57" w16cid:durableId="2019699295">
    <w:abstractNumId w:val="2"/>
  </w:num>
  <w:num w:numId="58" w16cid:durableId="382681814">
    <w:abstractNumId w:val="0"/>
  </w:num>
  <w:num w:numId="59" w16cid:durableId="695928637">
    <w:abstractNumId w:val="1"/>
  </w:num>
  <w:num w:numId="60" w16cid:durableId="101414155">
    <w:abstractNumId w:val="2"/>
  </w:num>
  <w:num w:numId="61" w16cid:durableId="1430858757">
    <w:abstractNumId w:val="0"/>
  </w:num>
  <w:num w:numId="62" w16cid:durableId="525145655">
    <w:abstractNumId w:val="1"/>
  </w:num>
  <w:num w:numId="63" w16cid:durableId="766733422">
    <w:abstractNumId w:val="2"/>
  </w:num>
  <w:num w:numId="64" w16cid:durableId="1564636144">
    <w:abstractNumId w:val="0"/>
  </w:num>
  <w:num w:numId="65" w16cid:durableId="1636639180">
    <w:abstractNumId w:val="1"/>
  </w:num>
  <w:num w:numId="66" w16cid:durableId="249967346">
    <w:abstractNumId w:val="2"/>
  </w:num>
  <w:num w:numId="67" w16cid:durableId="726955298">
    <w:abstractNumId w:val="0"/>
  </w:num>
  <w:num w:numId="68" w16cid:durableId="160110">
    <w:abstractNumId w:val="1"/>
  </w:num>
  <w:num w:numId="69" w16cid:durableId="2136291452">
    <w:abstractNumId w:val="2"/>
  </w:num>
  <w:num w:numId="70" w16cid:durableId="2043626905">
    <w:abstractNumId w:val="0"/>
  </w:num>
  <w:num w:numId="71" w16cid:durableId="461191152">
    <w:abstractNumId w:val="1"/>
  </w:num>
  <w:num w:numId="72" w16cid:durableId="1821725710">
    <w:abstractNumId w:val="2"/>
  </w:num>
  <w:num w:numId="73" w16cid:durableId="383022770">
    <w:abstractNumId w:val="0"/>
  </w:num>
  <w:num w:numId="74" w16cid:durableId="1139303873">
    <w:abstractNumId w:val="1"/>
  </w:num>
  <w:num w:numId="75" w16cid:durableId="577053824">
    <w:abstractNumId w:val="2"/>
  </w:num>
  <w:num w:numId="76" w16cid:durableId="107895221">
    <w:abstractNumId w:val="0"/>
  </w:num>
  <w:num w:numId="77" w16cid:durableId="2058509367">
    <w:abstractNumId w:val="1"/>
  </w:num>
  <w:num w:numId="78" w16cid:durableId="1840584828">
    <w:abstractNumId w:val="2"/>
  </w:num>
  <w:num w:numId="79" w16cid:durableId="742332806">
    <w:abstractNumId w:val="0"/>
  </w:num>
  <w:num w:numId="80" w16cid:durableId="39061410">
    <w:abstractNumId w:val="1"/>
  </w:num>
  <w:num w:numId="81" w16cid:durableId="612396744">
    <w:abstractNumId w:val="2"/>
  </w:num>
  <w:num w:numId="82" w16cid:durableId="1642879459">
    <w:abstractNumId w:val="0"/>
  </w:num>
  <w:num w:numId="83" w16cid:durableId="2031443155">
    <w:abstractNumId w:val="1"/>
  </w:num>
  <w:num w:numId="84" w16cid:durableId="1429155317">
    <w:abstractNumId w:val="2"/>
  </w:num>
  <w:num w:numId="85" w16cid:durableId="1419129617">
    <w:abstractNumId w:val="0"/>
  </w:num>
  <w:num w:numId="86" w16cid:durableId="87967068">
    <w:abstractNumId w:val="1"/>
  </w:num>
  <w:num w:numId="87" w16cid:durableId="226690183">
    <w:abstractNumId w:val="2"/>
  </w:num>
  <w:num w:numId="88" w16cid:durableId="654262252">
    <w:abstractNumId w:val="0"/>
  </w:num>
  <w:num w:numId="89" w16cid:durableId="1261065641">
    <w:abstractNumId w:val="1"/>
  </w:num>
  <w:num w:numId="90" w16cid:durableId="1610234670">
    <w:abstractNumId w:val="2"/>
  </w:num>
  <w:num w:numId="91" w16cid:durableId="416907202">
    <w:abstractNumId w:val="0"/>
  </w:num>
  <w:num w:numId="92" w16cid:durableId="2102530083">
    <w:abstractNumId w:val="1"/>
  </w:num>
  <w:num w:numId="93" w16cid:durableId="973365212">
    <w:abstractNumId w:val="2"/>
  </w:num>
  <w:num w:numId="94" w16cid:durableId="1425955997">
    <w:abstractNumId w:val="0"/>
  </w:num>
  <w:num w:numId="95" w16cid:durableId="1019546340">
    <w:abstractNumId w:val="1"/>
  </w:num>
  <w:num w:numId="96" w16cid:durableId="1843811435">
    <w:abstractNumId w:val="2"/>
  </w:num>
  <w:num w:numId="97" w16cid:durableId="1647540448">
    <w:abstractNumId w:val="0"/>
  </w:num>
  <w:num w:numId="98" w16cid:durableId="1812865585">
    <w:abstractNumId w:val="1"/>
  </w:num>
  <w:num w:numId="99" w16cid:durableId="185407588">
    <w:abstractNumId w:val="2"/>
  </w:num>
  <w:num w:numId="100" w16cid:durableId="1768234717">
    <w:abstractNumId w:val="0"/>
  </w:num>
  <w:num w:numId="101" w16cid:durableId="2103719672">
    <w:abstractNumId w:val="1"/>
  </w:num>
  <w:num w:numId="102" w16cid:durableId="1066992209">
    <w:abstractNumId w:val="2"/>
  </w:num>
  <w:num w:numId="103" w16cid:durableId="1735464361">
    <w:abstractNumId w:val="0"/>
  </w:num>
  <w:num w:numId="104" w16cid:durableId="654458947">
    <w:abstractNumId w:val="1"/>
  </w:num>
  <w:num w:numId="105" w16cid:durableId="1428697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PersonalInformation/>
  <w:removeDateAndTime/>
  <w:printFractionalCharacterWidth/>
  <w:embedSystemFonts/>
  <w:hideSpelling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7EEB"/>
    <w:rsid w:val="00020D10"/>
    <w:rsid w:val="000212B0"/>
    <w:rsid w:val="0002295B"/>
    <w:rsid w:val="00022E4A"/>
    <w:rsid w:val="000304B3"/>
    <w:rsid w:val="000315E7"/>
    <w:rsid w:val="00031E3F"/>
    <w:rsid w:val="00036EC3"/>
    <w:rsid w:val="000401C0"/>
    <w:rsid w:val="00040383"/>
    <w:rsid w:val="00040E35"/>
    <w:rsid w:val="00051088"/>
    <w:rsid w:val="0005130F"/>
    <w:rsid w:val="0005420B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5265"/>
    <w:rsid w:val="000C038A"/>
    <w:rsid w:val="000C1121"/>
    <w:rsid w:val="000C6598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59EF"/>
    <w:rsid w:val="0010734D"/>
    <w:rsid w:val="00107586"/>
    <w:rsid w:val="0011099C"/>
    <w:rsid w:val="00112D2E"/>
    <w:rsid w:val="001157D2"/>
    <w:rsid w:val="0011796C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687F"/>
    <w:rsid w:val="001E04AC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15B75"/>
    <w:rsid w:val="0021729E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623F"/>
    <w:rsid w:val="002A01CC"/>
    <w:rsid w:val="002A2F96"/>
    <w:rsid w:val="002A63FD"/>
    <w:rsid w:val="002B5741"/>
    <w:rsid w:val="002C0107"/>
    <w:rsid w:val="002E09DC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5217"/>
    <w:rsid w:val="00376383"/>
    <w:rsid w:val="0038334D"/>
    <w:rsid w:val="00391EEF"/>
    <w:rsid w:val="0039347A"/>
    <w:rsid w:val="003935F4"/>
    <w:rsid w:val="003A01EE"/>
    <w:rsid w:val="003A1A0A"/>
    <w:rsid w:val="003A5D25"/>
    <w:rsid w:val="003B0270"/>
    <w:rsid w:val="003B144B"/>
    <w:rsid w:val="003B44E1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3F672C"/>
    <w:rsid w:val="004043A0"/>
    <w:rsid w:val="00405B62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B15"/>
    <w:rsid w:val="004F41A8"/>
    <w:rsid w:val="004F5251"/>
    <w:rsid w:val="004F739E"/>
    <w:rsid w:val="00506532"/>
    <w:rsid w:val="0050699E"/>
    <w:rsid w:val="00511EA2"/>
    <w:rsid w:val="005120FB"/>
    <w:rsid w:val="0051580D"/>
    <w:rsid w:val="005209E9"/>
    <w:rsid w:val="00525090"/>
    <w:rsid w:val="00530099"/>
    <w:rsid w:val="00531658"/>
    <w:rsid w:val="00541EA3"/>
    <w:rsid w:val="005424DC"/>
    <w:rsid w:val="0054345A"/>
    <w:rsid w:val="00543E42"/>
    <w:rsid w:val="00562A39"/>
    <w:rsid w:val="00562BA8"/>
    <w:rsid w:val="00566423"/>
    <w:rsid w:val="00570C24"/>
    <w:rsid w:val="00571AB3"/>
    <w:rsid w:val="00571BBA"/>
    <w:rsid w:val="00574F5B"/>
    <w:rsid w:val="00576035"/>
    <w:rsid w:val="0058064F"/>
    <w:rsid w:val="005817E0"/>
    <w:rsid w:val="00583F19"/>
    <w:rsid w:val="005925C0"/>
    <w:rsid w:val="00592D74"/>
    <w:rsid w:val="00594FC7"/>
    <w:rsid w:val="005A070C"/>
    <w:rsid w:val="005A6990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4A77"/>
    <w:rsid w:val="00621188"/>
    <w:rsid w:val="00623085"/>
    <w:rsid w:val="00624157"/>
    <w:rsid w:val="0062438D"/>
    <w:rsid w:val="00624740"/>
    <w:rsid w:val="006257ED"/>
    <w:rsid w:val="0062647F"/>
    <w:rsid w:val="00630864"/>
    <w:rsid w:val="00632172"/>
    <w:rsid w:val="00633496"/>
    <w:rsid w:val="006353EC"/>
    <w:rsid w:val="006379E7"/>
    <w:rsid w:val="00642D99"/>
    <w:rsid w:val="00643327"/>
    <w:rsid w:val="00643BF7"/>
    <w:rsid w:val="00643F3A"/>
    <w:rsid w:val="00647352"/>
    <w:rsid w:val="00650721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C5313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01EB"/>
    <w:rsid w:val="00721CD7"/>
    <w:rsid w:val="007243FA"/>
    <w:rsid w:val="00725D23"/>
    <w:rsid w:val="0073388E"/>
    <w:rsid w:val="00734413"/>
    <w:rsid w:val="0074049B"/>
    <w:rsid w:val="00747176"/>
    <w:rsid w:val="00747FD5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A0DE3"/>
    <w:rsid w:val="007A29D7"/>
    <w:rsid w:val="007A75F7"/>
    <w:rsid w:val="007B04BE"/>
    <w:rsid w:val="007B39F2"/>
    <w:rsid w:val="007B3BA5"/>
    <w:rsid w:val="007B512A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F40F8"/>
    <w:rsid w:val="007F4F9E"/>
    <w:rsid w:val="00800935"/>
    <w:rsid w:val="00802CFD"/>
    <w:rsid w:val="008061A0"/>
    <w:rsid w:val="0081148F"/>
    <w:rsid w:val="0081273A"/>
    <w:rsid w:val="0081301E"/>
    <w:rsid w:val="00816C43"/>
    <w:rsid w:val="00820CDC"/>
    <w:rsid w:val="0082429F"/>
    <w:rsid w:val="008279FA"/>
    <w:rsid w:val="0083128A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86C"/>
    <w:rsid w:val="0091084B"/>
    <w:rsid w:val="00914803"/>
    <w:rsid w:val="00915607"/>
    <w:rsid w:val="00916B9E"/>
    <w:rsid w:val="009175A9"/>
    <w:rsid w:val="0092000C"/>
    <w:rsid w:val="0092028E"/>
    <w:rsid w:val="009209A0"/>
    <w:rsid w:val="00921906"/>
    <w:rsid w:val="0092694D"/>
    <w:rsid w:val="009368B7"/>
    <w:rsid w:val="00937EB8"/>
    <w:rsid w:val="009459FA"/>
    <w:rsid w:val="00953561"/>
    <w:rsid w:val="00954665"/>
    <w:rsid w:val="0096375D"/>
    <w:rsid w:val="009706B0"/>
    <w:rsid w:val="0097262E"/>
    <w:rsid w:val="00974352"/>
    <w:rsid w:val="009745E4"/>
    <w:rsid w:val="00975467"/>
    <w:rsid w:val="009777D9"/>
    <w:rsid w:val="009809B3"/>
    <w:rsid w:val="00981005"/>
    <w:rsid w:val="00991B88"/>
    <w:rsid w:val="00994FEE"/>
    <w:rsid w:val="009976BC"/>
    <w:rsid w:val="009A3289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7C8"/>
    <w:rsid w:val="009F734F"/>
    <w:rsid w:val="00A02208"/>
    <w:rsid w:val="00A04C97"/>
    <w:rsid w:val="00A06202"/>
    <w:rsid w:val="00A06B7E"/>
    <w:rsid w:val="00A077DF"/>
    <w:rsid w:val="00A11564"/>
    <w:rsid w:val="00A11984"/>
    <w:rsid w:val="00A133AE"/>
    <w:rsid w:val="00A14CE4"/>
    <w:rsid w:val="00A15796"/>
    <w:rsid w:val="00A1654B"/>
    <w:rsid w:val="00A22E39"/>
    <w:rsid w:val="00A23EAF"/>
    <w:rsid w:val="00A2431B"/>
    <w:rsid w:val="00A246B6"/>
    <w:rsid w:val="00A2595B"/>
    <w:rsid w:val="00A27EE4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B0D72"/>
    <w:rsid w:val="00AB473D"/>
    <w:rsid w:val="00AC2FCD"/>
    <w:rsid w:val="00AC7D05"/>
    <w:rsid w:val="00AD00FC"/>
    <w:rsid w:val="00AD124C"/>
    <w:rsid w:val="00AD1CD8"/>
    <w:rsid w:val="00AD6D77"/>
    <w:rsid w:val="00AD7CB5"/>
    <w:rsid w:val="00AE6B56"/>
    <w:rsid w:val="00AF0B9E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8BB"/>
    <w:rsid w:val="00B27775"/>
    <w:rsid w:val="00B312CF"/>
    <w:rsid w:val="00B32F96"/>
    <w:rsid w:val="00B350C8"/>
    <w:rsid w:val="00B358E7"/>
    <w:rsid w:val="00B42ACD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0391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735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777D"/>
    <w:rsid w:val="00C8199B"/>
    <w:rsid w:val="00C83183"/>
    <w:rsid w:val="00C87CDF"/>
    <w:rsid w:val="00C93277"/>
    <w:rsid w:val="00C95985"/>
    <w:rsid w:val="00C96DB2"/>
    <w:rsid w:val="00CA65FF"/>
    <w:rsid w:val="00CB1C08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355E1"/>
    <w:rsid w:val="00D409EF"/>
    <w:rsid w:val="00D429C7"/>
    <w:rsid w:val="00D43DA9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452F2"/>
    <w:rsid w:val="00E533CE"/>
    <w:rsid w:val="00E62B50"/>
    <w:rsid w:val="00E65AAD"/>
    <w:rsid w:val="00E730E7"/>
    <w:rsid w:val="00E837D4"/>
    <w:rsid w:val="00E92BEB"/>
    <w:rsid w:val="00E92C0B"/>
    <w:rsid w:val="00E92EED"/>
    <w:rsid w:val="00EA0323"/>
    <w:rsid w:val="00EA12DB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66E0"/>
    <w:rsid w:val="00EE7A0B"/>
    <w:rsid w:val="00EE7D7C"/>
    <w:rsid w:val="00EF0CFA"/>
    <w:rsid w:val="00EF0EBC"/>
    <w:rsid w:val="00EF13A9"/>
    <w:rsid w:val="00EF6304"/>
    <w:rsid w:val="00F018B2"/>
    <w:rsid w:val="00F11340"/>
    <w:rsid w:val="00F205AE"/>
    <w:rsid w:val="00F21309"/>
    <w:rsid w:val="00F25D98"/>
    <w:rsid w:val="00F300FB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879E7"/>
    <w:rsid w:val="00F91DAB"/>
    <w:rsid w:val="00F91DAD"/>
    <w:rsid w:val="00F96F8C"/>
    <w:rsid w:val="00FA0C74"/>
    <w:rsid w:val="00FA0F8D"/>
    <w:rsid w:val="00FA3490"/>
    <w:rsid w:val="00FA45A7"/>
    <w:rsid w:val="00FB173E"/>
    <w:rsid w:val="00FB2437"/>
    <w:rsid w:val="00FB34CB"/>
    <w:rsid w:val="00FB46CC"/>
    <w:rsid w:val="00FB51D2"/>
    <w:rsid w:val="00FB5ACD"/>
    <w:rsid w:val="00FB6386"/>
    <w:rsid w:val="00FB7BB6"/>
    <w:rsid w:val="00FC641B"/>
    <w:rsid w:val="00FC6811"/>
    <w:rsid w:val="00FC705C"/>
    <w:rsid w:val="00FD2F88"/>
    <w:rsid w:val="00FD66EB"/>
    <w:rsid w:val="00FE5C5A"/>
    <w:rsid w:val="00FF0509"/>
    <w:rsid w:val="00FF54E8"/>
    <w:rsid w:val="00FF5B6A"/>
    <w:rsid w:val="00FF71BA"/>
    <w:rsid w:val="010CB876"/>
    <w:rsid w:val="01ADD8AD"/>
    <w:rsid w:val="01E4B23F"/>
    <w:rsid w:val="0235A661"/>
    <w:rsid w:val="024F6968"/>
    <w:rsid w:val="029CD880"/>
    <w:rsid w:val="02C912E8"/>
    <w:rsid w:val="02D3FE51"/>
    <w:rsid w:val="033ED535"/>
    <w:rsid w:val="035B0E7B"/>
    <w:rsid w:val="03871B76"/>
    <w:rsid w:val="03B35438"/>
    <w:rsid w:val="03C065DD"/>
    <w:rsid w:val="0464E349"/>
    <w:rsid w:val="04859D10"/>
    <w:rsid w:val="04C4B6DA"/>
    <w:rsid w:val="05515262"/>
    <w:rsid w:val="0582A01E"/>
    <w:rsid w:val="05C218BE"/>
    <w:rsid w:val="05D26AE1"/>
    <w:rsid w:val="062DFD22"/>
    <w:rsid w:val="063B54B4"/>
    <w:rsid w:val="067C83E1"/>
    <w:rsid w:val="071AFB5E"/>
    <w:rsid w:val="078529B1"/>
    <w:rsid w:val="0868E7DD"/>
    <w:rsid w:val="08961E04"/>
    <w:rsid w:val="0898860B"/>
    <w:rsid w:val="08AFF7C3"/>
    <w:rsid w:val="08B15A17"/>
    <w:rsid w:val="08C779B5"/>
    <w:rsid w:val="09213977"/>
    <w:rsid w:val="094D315C"/>
    <w:rsid w:val="099F43D4"/>
    <w:rsid w:val="09C6AC3E"/>
    <w:rsid w:val="0A155CA3"/>
    <w:rsid w:val="0A19F7CD"/>
    <w:rsid w:val="0A426C73"/>
    <w:rsid w:val="0B01E29A"/>
    <w:rsid w:val="0B0E141C"/>
    <w:rsid w:val="0B43DFE7"/>
    <w:rsid w:val="0B6D81CC"/>
    <w:rsid w:val="0BA47B1C"/>
    <w:rsid w:val="0BCF4A1F"/>
    <w:rsid w:val="0BE48AA5"/>
    <w:rsid w:val="0C1D3A07"/>
    <w:rsid w:val="0C98464D"/>
    <w:rsid w:val="0CF228FE"/>
    <w:rsid w:val="0D0D6EE1"/>
    <w:rsid w:val="0D1091AC"/>
    <w:rsid w:val="0D357A67"/>
    <w:rsid w:val="0DC23588"/>
    <w:rsid w:val="0E83E2F6"/>
    <w:rsid w:val="0F0050BE"/>
    <w:rsid w:val="0FC15F4B"/>
    <w:rsid w:val="102C3221"/>
    <w:rsid w:val="10627C4D"/>
    <w:rsid w:val="11C6EEE7"/>
    <w:rsid w:val="12052186"/>
    <w:rsid w:val="12255233"/>
    <w:rsid w:val="132D7827"/>
    <w:rsid w:val="135D6220"/>
    <w:rsid w:val="13766161"/>
    <w:rsid w:val="13C5E669"/>
    <w:rsid w:val="141D798F"/>
    <w:rsid w:val="15577767"/>
    <w:rsid w:val="15C34620"/>
    <w:rsid w:val="15DD2B2F"/>
    <w:rsid w:val="15E23833"/>
    <w:rsid w:val="16CF3066"/>
    <w:rsid w:val="16E9F3AE"/>
    <w:rsid w:val="1732DE5D"/>
    <w:rsid w:val="173A268D"/>
    <w:rsid w:val="1787917E"/>
    <w:rsid w:val="188783D0"/>
    <w:rsid w:val="18CEAEBE"/>
    <w:rsid w:val="193944F2"/>
    <w:rsid w:val="1960BB9C"/>
    <w:rsid w:val="1A2B3BBD"/>
    <w:rsid w:val="1A61C5A8"/>
    <w:rsid w:val="1A7B6946"/>
    <w:rsid w:val="1AA749A7"/>
    <w:rsid w:val="1B12EFE4"/>
    <w:rsid w:val="1BAD8419"/>
    <w:rsid w:val="1C8FC9D7"/>
    <w:rsid w:val="1CAEC045"/>
    <w:rsid w:val="1D0403B5"/>
    <w:rsid w:val="1D45DDC7"/>
    <w:rsid w:val="1D47595B"/>
    <w:rsid w:val="1D85CC38"/>
    <w:rsid w:val="1D9403D1"/>
    <w:rsid w:val="1E210C62"/>
    <w:rsid w:val="1E4A90A6"/>
    <w:rsid w:val="1E752385"/>
    <w:rsid w:val="1EBBCA3E"/>
    <w:rsid w:val="1ED9032C"/>
    <w:rsid w:val="1EDD6202"/>
    <w:rsid w:val="1EE57F87"/>
    <w:rsid w:val="1EE7FD8D"/>
    <w:rsid w:val="1EFC8369"/>
    <w:rsid w:val="1F285C58"/>
    <w:rsid w:val="20583B1B"/>
    <w:rsid w:val="209D62A9"/>
    <w:rsid w:val="21152679"/>
    <w:rsid w:val="21362CFF"/>
    <w:rsid w:val="218EA1D4"/>
    <w:rsid w:val="221ACA7E"/>
    <w:rsid w:val="222287C8"/>
    <w:rsid w:val="2234242B"/>
    <w:rsid w:val="229F01D2"/>
    <w:rsid w:val="22FA0751"/>
    <w:rsid w:val="239BF6EE"/>
    <w:rsid w:val="246ACFAF"/>
    <w:rsid w:val="253EC76B"/>
    <w:rsid w:val="25AE8E00"/>
    <w:rsid w:val="25B7ACE3"/>
    <w:rsid w:val="25C5998B"/>
    <w:rsid w:val="26757773"/>
    <w:rsid w:val="268E861E"/>
    <w:rsid w:val="26A29839"/>
    <w:rsid w:val="26BED17F"/>
    <w:rsid w:val="26D397B0"/>
    <w:rsid w:val="26DE7A86"/>
    <w:rsid w:val="273A1912"/>
    <w:rsid w:val="2782CA49"/>
    <w:rsid w:val="27C27C31"/>
    <w:rsid w:val="2825AB26"/>
    <w:rsid w:val="28430961"/>
    <w:rsid w:val="2876FF19"/>
    <w:rsid w:val="289FB6FD"/>
    <w:rsid w:val="29273501"/>
    <w:rsid w:val="29A8D9FC"/>
    <w:rsid w:val="29C79703"/>
    <w:rsid w:val="2A25DC63"/>
    <w:rsid w:val="2A88906F"/>
    <w:rsid w:val="2AC8F208"/>
    <w:rsid w:val="2AE6C932"/>
    <w:rsid w:val="2AEA7D57"/>
    <w:rsid w:val="2B3AA464"/>
    <w:rsid w:val="2B569B5C"/>
    <w:rsid w:val="2B8E6CB0"/>
    <w:rsid w:val="2BD10E47"/>
    <w:rsid w:val="2BFECD28"/>
    <w:rsid w:val="2C1EE1FA"/>
    <w:rsid w:val="2C3B37E9"/>
    <w:rsid w:val="2C8B88EA"/>
    <w:rsid w:val="2CA403F9"/>
    <w:rsid w:val="2CF26BBD"/>
    <w:rsid w:val="2D4CCB68"/>
    <w:rsid w:val="2D547FE5"/>
    <w:rsid w:val="2DC3D1C6"/>
    <w:rsid w:val="2E363496"/>
    <w:rsid w:val="2E549019"/>
    <w:rsid w:val="2E7D5A33"/>
    <w:rsid w:val="2EE1B972"/>
    <w:rsid w:val="2EE89BC9"/>
    <w:rsid w:val="2EF05046"/>
    <w:rsid w:val="2F0FA1C5"/>
    <w:rsid w:val="30104A8F"/>
    <w:rsid w:val="30208425"/>
    <w:rsid w:val="302BAD79"/>
    <w:rsid w:val="3037D395"/>
    <w:rsid w:val="30B69CB8"/>
    <w:rsid w:val="30C8CBC0"/>
    <w:rsid w:val="311450E8"/>
    <w:rsid w:val="31AF1F40"/>
    <w:rsid w:val="32291AB3"/>
    <w:rsid w:val="32E9483F"/>
    <w:rsid w:val="32F3FBA1"/>
    <w:rsid w:val="32F59F9B"/>
    <w:rsid w:val="33B9B1C0"/>
    <w:rsid w:val="34762F9C"/>
    <w:rsid w:val="34A4D5B6"/>
    <w:rsid w:val="3557DD4D"/>
    <w:rsid w:val="3610B8C8"/>
    <w:rsid w:val="36BE1E7B"/>
    <w:rsid w:val="36D343B8"/>
    <w:rsid w:val="378D7C1D"/>
    <w:rsid w:val="38004761"/>
    <w:rsid w:val="385B1C37"/>
    <w:rsid w:val="38C6EE65"/>
    <w:rsid w:val="39341567"/>
    <w:rsid w:val="39A90185"/>
    <w:rsid w:val="3A23A352"/>
    <w:rsid w:val="3A2949C2"/>
    <w:rsid w:val="3A2B4E70"/>
    <w:rsid w:val="3AD23678"/>
    <w:rsid w:val="3B1454A7"/>
    <w:rsid w:val="3B4B6925"/>
    <w:rsid w:val="3B5B07F1"/>
    <w:rsid w:val="3C3E9896"/>
    <w:rsid w:val="3D204171"/>
    <w:rsid w:val="3D3C13F3"/>
    <w:rsid w:val="3E11D445"/>
    <w:rsid w:val="3E2A194A"/>
    <w:rsid w:val="3E84B07F"/>
    <w:rsid w:val="3EFEBF93"/>
    <w:rsid w:val="3F2D84C9"/>
    <w:rsid w:val="3F869093"/>
    <w:rsid w:val="3FB0A017"/>
    <w:rsid w:val="3FE1239E"/>
    <w:rsid w:val="403BFDA2"/>
    <w:rsid w:val="415F3068"/>
    <w:rsid w:val="41A10324"/>
    <w:rsid w:val="41AC41CE"/>
    <w:rsid w:val="42CC5411"/>
    <w:rsid w:val="42D0152F"/>
    <w:rsid w:val="430CE17F"/>
    <w:rsid w:val="430E9FBF"/>
    <w:rsid w:val="432E07C5"/>
    <w:rsid w:val="43954ADB"/>
    <w:rsid w:val="43C1E681"/>
    <w:rsid w:val="44730CD0"/>
    <w:rsid w:val="448345E8"/>
    <w:rsid w:val="4527C02B"/>
    <w:rsid w:val="45D2450A"/>
    <w:rsid w:val="464F4DB0"/>
    <w:rsid w:val="46CCEB9D"/>
    <w:rsid w:val="470F63D2"/>
    <w:rsid w:val="4738A33A"/>
    <w:rsid w:val="473F217E"/>
    <w:rsid w:val="474797D1"/>
    <w:rsid w:val="47FA7F08"/>
    <w:rsid w:val="48067293"/>
    <w:rsid w:val="481EE987"/>
    <w:rsid w:val="481FCC94"/>
    <w:rsid w:val="48277423"/>
    <w:rsid w:val="485AD80E"/>
    <w:rsid w:val="485E0E25"/>
    <w:rsid w:val="49369059"/>
    <w:rsid w:val="4943BCFC"/>
    <w:rsid w:val="499B3B68"/>
    <w:rsid w:val="49C93410"/>
    <w:rsid w:val="49C9B78B"/>
    <w:rsid w:val="4B97C292"/>
    <w:rsid w:val="4CC0BB59"/>
    <w:rsid w:val="4D5D44D4"/>
    <w:rsid w:val="4DD5BF18"/>
    <w:rsid w:val="4DE0258A"/>
    <w:rsid w:val="4DFA2874"/>
    <w:rsid w:val="4E07937C"/>
    <w:rsid w:val="4E6C4CD5"/>
    <w:rsid w:val="4E9E72A5"/>
    <w:rsid w:val="4F106D0B"/>
    <w:rsid w:val="4F14E7BD"/>
    <w:rsid w:val="4F407F29"/>
    <w:rsid w:val="4FAD3CEC"/>
    <w:rsid w:val="4FD22A95"/>
    <w:rsid w:val="4FEF7DF3"/>
    <w:rsid w:val="502685C2"/>
    <w:rsid w:val="503C59B5"/>
    <w:rsid w:val="5094E596"/>
    <w:rsid w:val="50F22C24"/>
    <w:rsid w:val="512FA433"/>
    <w:rsid w:val="518B4E54"/>
    <w:rsid w:val="51A2D4D2"/>
    <w:rsid w:val="51F2E4CC"/>
    <w:rsid w:val="5226B97D"/>
    <w:rsid w:val="52782E27"/>
    <w:rsid w:val="530603EF"/>
    <w:rsid w:val="5361633C"/>
    <w:rsid w:val="54400BD6"/>
    <w:rsid w:val="5493C543"/>
    <w:rsid w:val="55256209"/>
    <w:rsid w:val="55916E57"/>
    <w:rsid w:val="55963F0A"/>
    <w:rsid w:val="564487E7"/>
    <w:rsid w:val="56679D9F"/>
    <w:rsid w:val="56BE462F"/>
    <w:rsid w:val="570DC3EA"/>
    <w:rsid w:val="57182D51"/>
    <w:rsid w:val="57DD515A"/>
    <w:rsid w:val="57E47967"/>
    <w:rsid w:val="57EB4C1F"/>
    <w:rsid w:val="57FA06BE"/>
    <w:rsid w:val="584740E6"/>
    <w:rsid w:val="5877FC28"/>
    <w:rsid w:val="58C73381"/>
    <w:rsid w:val="58C81808"/>
    <w:rsid w:val="58E76FAB"/>
    <w:rsid w:val="5926AB22"/>
    <w:rsid w:val="594B3C4E"/>
    <w:rsid w:val="59529C9A"/>
    <w:rsid w:val="596173B5"/>
    <w:rsid w:val="59747BCC"/>
    <w:rsid w:val="5993F57C"/>
    <w:rsid w:val="59966039"/>
    <w:rsid w:val="59CF5959"/>
    <w:rsid w:val="5A49A958"/>
    <w:rsid w:val="5A84923B"/>
    <w:rsid w:val="5AA25F2B"/>
    <w:rsid w:val="5AC78FC0"/>
    <w:rsid w:val="5B1F1329"/>
    <w:rsid w:val="5B381293"/>
    <w:rsid w:val="5B39D53A"/>
    <w:rsid w:val="5B8FC9AD"/>
    <w:rsid w:val="5BEB9E31"/>
    <w:rsid w:val="5C72DECD"/>
    <w:rsid w:val="5CA27217"/>
    <w:rsid w:val="5CD39355"/>
    <w:rsid w:val="5CF542C1"/>
    <w:rsid w:val="5D37F67C"/>
    <w:rsid w:val="5E4A9F98"/>
    <w:rsid w:val="5E578801"/>
    <w:rsid w:val="5E71BEE2"/>
    <w:rsid w:val="5FDEE78D"/>
    <w:rsid w:val="600D8F43"/>
    <w:rsid w:val="6097D003"/>
    <w:rsid w:val="609B5E73"/>
    <w:rsid w:val="60E12BE7"/>
    <w:rsid w:val="60F4BF7B"/>
    <w:rsid w:val="613CA395"/>
    <w:rsid w:val="6173D071"/>
    <w:rsid w:val="6182405A"/>
    <w:rsid w:val="62F9B6D9"/>
    <w:rsid w:val="63943B67"/>
    <w:rsid w:val="641C68E8"/>
    <w:rsid w:val="64355029"/>
    <w:rsid w:val="64DBC6AA"/>
    <w:rsid w:val="656A0160"/>
    <w:rsid w:val="65D5B006"/>
    <w:rsid w:val="65D66016"/>
    <w:rsid w:val="65FA83DC"/>
    <w:rsid w:val="66EA043B"/>
    <w:rsid w:val="6730CD04"/>
    <w:rsid w:val="6732438E"/>
    <w:rsid w:val="67585BFF"/>
    <w:rsid w:val="678176C7"/>
    <w:rsid w:val="67CEEA18"/>
    <w:rsid w:val="6837F0EF"/>
    <w:rsid w:val="683C5DAA"/>
    <w:rsid w:val="68552458"/>
    <w:rsid w:val="68FFF501"/>
    <w:rsid w:val="69073D7C"/>
    <w:rsid w:val="692BA8AB"/>
    <w:rsid w:val="6936700B"/>
    <w:rsid w:val="6971C3C8"/>
    <w:rsid w:val="69B47189"/>
    <w:rsid w:val="69CA783B"/>
    <w:rsid w:val="6AD2406C"/>
    <w:rsid w:val="6B5041EA"/>
    <w:rsid w:val="6B59B48D"/>
    <w:rsid w:val="6BA7ED2E"/>
    <w:rsid w:val="6C3D6966"/>
    <w:rsid w:val="6C597A09"/>
    <w:rsid w:val="6C70ACF3"/>
    <w:rsid w:val="6D0FCECD"/>
    <w:rsid w:val="6D34C8C1"/>
    <w:rsid w:val="6DAFCF0F"/>
    <w:rsid w:val="6EDA4273"/>
    <w:rsid w:val="6FA0D4E2"/>
    <w:rsid w:val="7023B30D"/>
    <w:rsid w:val="70FF3E45"/>
    <w:rsid w:val="713F23D0"/>
    <w:rsid w:val="718B8A3E"/>
    <w:rsid w:val="71A5D1F7"/>
    <w:rsid w:val="71BF836E"/>
    <w:rsid w:val="71C67667"/>
    <w:rsid w:val="71D3B079"/>
    <w:rsid w:val="72A1D281"/>
    <w:rsid w:val="7389337E"/>
    <w:rsid w:val="74164365"/>
    <w:rsid w:val="744A25C7"/>
    <w:rsid w:val="74C5CFE3"/>
    <w:rsid w:val="74D6346B"/>
    <w:rsid w:val="758B9B9B"/>
    <w:rsid w:val="768B058F"/>
    <w:rsid w:val="76C445BA"/>
    <w:rsid w:val="76EFB4CD"/>
    <w:rsid w:val="7778F0E4"/>
    <w:rsid w:val="781664E6"/>
    <w:rsid w:val="783F9F12"/>
    <w:rsid w:val="792E95CA"/>
    <w:rsid w:val="7965B5F5"/>
    <w:rsid w:val="79734434"/>
    <w:rsid w:val="79B6FF50"/>
    <w:rsid w:val="79F49C04"/>
    <w:rsid w:val="7A168B0C"/>
    <w:rsid w:val="7AA52FE9"/>
    <w:rsid w:val="7B52CFB1"/>
    <w:rsid w:val="7BBA08E2"/>
    <w:rsid w:val="7BD5C98A"/>
    <w:rsid w:val="7BE1DEEA"/>
    <w:rsid w:val="7C0B7117"/>
    <w:rsid w:val="7CCA0144"/>
    <w:rsid w:val="7CD48A83"/>
    <w:rsid w:val="7D81E8C3"/>
    <w:rsid w:val="7DDE60B1"/>
    <w:rsid w:val="7E0280FC"/>
    <w:rsid w:val="7E47F83E"/>
    <w:rsid w:val="7E8BD4CB"/>
    <w:rsid w:val="7ECB6CFF"/>
    <w:rsid w:val="7EE2F752"/>
    <w:rsid w:val="7F120BF6"/>
    <w:rsid w:val="7F1DB924"/>
    <w:rsid w:val="7F35F34B"/>
    <w:rsid w:val="7F628BFD"/>
    <w:rsid w:val="7FD2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567A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C5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sz w:val="20"/>
      <w:szCs w:val="20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/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19AC"/>
    <w:pPr>
      <w:ind w:left="720"/>
      <w:contextualSpacing/>
    </w:pPr>
    <w:rPr>
      <w:lang w:val="en-US" w:eastAsia="en-US"/>
    </w:rPr>
  </w:style>
  <w:style w:type="character" w:customStyle="1" w:styleId="Heading1Char">
    <w:name w:val="Heading 1 Char"/>
    <w:link w:val="Heading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338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96_Budapest_2022_06/Docs/SP-220608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TSGS4_124_Berlin/Docs/S4-231087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E07DDE-17FD-4523-9C02-5665DBB2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1</Pages>
  <Words>137</Words>
  <Characters>732</Characters>
  <Application>Microsoft Office Word</Application>
  <DocSecurity>0</DocSecurity>
  <Lines>45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3</cp:revision>
  <cp:lastPrinted>1899-12-31T23:00:00Z</cp:lastPrinted>
  <dcterms:created xsi:type="dcterms:W3CDTF">2023-08-15T19:12:00Z</dcterms:created>
  <dcterms:modified xsi:type="dcterms:W3CDTF">2023-08-15T20:06:00Z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