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6A76" w14:textId="46249FCA" w:rsidR="6C31E0D0" w:rsidRPr="00C92CD6" w:rsidRDefault="6C31E0D0" w:rsidP="1D2D9DD5">
      <w:pPr>
        <w:spacing w:after="120"/>
        <w:rPr>
          <w:lang w:val="sv-SE"/>
        </w:rPr>
      </w:pPr>
      <w:r w:rsidRPr="00C92CD6">
        <w:rPr>
          <w:rFonts w:ascii="Arial" w:eastAsia="Arial" w:hAnsi="Arial" w:cs="Arial"/>
          <w:color w:val="000000" w:themeColor="text1"/>
          <w:sz w:val="22"/>
          <w:szCs w:val="22"/>
          <w:lang w:val="sv-SE"/>
        </w:rPr>
        <w:t>3GPP TSG SA WG4#125</w:t>
      </w:r>
      <w:r w:rsidRPr="00C92CD6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sv-SE"/>
        </w:rPr>
        <w:t xml:space="preserve">                                                                               </w:t>
      </w:r>
      <w:r w:rsidRPr="00C92CD6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  <w:lang w:val="sv-SE"/>
        </w:rPr>
        <w:t>Tdoc S4-</w:t>
      </w:r>
      <w:proofErr w:type="gramStart"/>
      <w:r w:rsidR="00C92CD6" w:rsidRPr="00C92CD6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  <w:lang w:val="sv-SE"/>
        </w:rPr>
        <w:t>231249</w:t>
      </w:r>
      <w:proofErr w:type="gramEnd"/>
    </w:p>
    <w:p w14:paraId="6F443DF4" w14:textId="054BD39E" w:rsidR="6C31E0D0" w:rsidRDefault="6C31E0D0" w:rsidP="1D2D9DD5">
      <w:pPr>
        <w:spacing w:after="120"/>
      </w:pPr>
      <w:r w:rsidRPr="1D2D9DD5">
        <w:rPr>
          <w:rFonts w:ascii="Arial" w:eastAsia="Arial" w:hAnsi="Arial" w:cs="Arial"/>
          <w:color w:val="000000" w:themeColor="text1"/>
          <w:sz w:val="22"/>
          <w:szCs w:val="22"/>
        </w:rPr>
        <w:t xml:space="preserve">Gothenburg, Sweden, August 21-25, 2023                                                                                       </w:t>
      </w:r>
    </w:p>
    <w:p w14:paraId="091C1CEE" w14:textId="22750122" w:rsidR="6C31E0D0" w:rsidRDefault="6C31E0D0">
      <w:r w:rsidRPr="1D2D9DD5">
        <w:rPr>
          <w:color w:val="000000" w:themeColor="text1"/>
          <w:sz w:val="22"/>
          <w:szCs w:val="22"/>
        </w:rPr>
        <w:t xml:space="preserve"> </w:t>
      </w:r>
    </w:p>
    <w:p w14:paraId="05C95093" w14:textId="10F33D23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Source:</w:t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bookmarkStart w:id="0" w:name="_Hlk142943514"/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Dolby Laboratories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,</w:t>
      </w: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Inc.</w:t>
      </w:r>
    </w:p>
    <w:bookmarkEnd w:id="0"/>
    <w:p w14:paraId="415EA373" w14:textId="702532EC" w:rsidR="6C31E0D0" w:rsidRPr="00C76573" w:rsidRDefault="6C31E0D0">
      <w:pPr>
        <w:rPr>
          <w:lang w:val="en-GB"/>
        </w:rPr>
      </w:pP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         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C76573" w:rsidRP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IPR declaration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by Dolby for </w:t>
      </w:r>
      <w:proofErr w:type="spellStart"/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IVAS_Codec</w:t>
      </w:r>
      <w:proofErr w:type="spellEnd"/>
    </w:p>
    <w:p w14:paraId="677804BD" w14:textId="7F70919B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</w:t>
      </w:r>
      <w:r w:rsidRPr="1D2D9DD5">
        <w:rPr>
          <w:color w:val="000000" w:themeColor="text1"/>
          <w:sz w:val="22"/>
          <w:szCs w:val="22"/>
        </w:rPr>
        <w:t xml:space="preserve">   </w:t>
      </w:r>
      <w:r w:rsidR="00C76573">
        <w:rPr>
          <w:color w:val="000000" w:themeColor="text1"/>
          <w:sz w:val="22"/>
          <w:szCs w:val="22"/>
        </w:rPr>
        <w:tab/>
      </w: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Information</w:t>
      </w:r>
    </w:p>
    <w:p w14:paraId="2495E9DA" w14:textId="6B6FBB71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   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7.5</w:t>
      </w:r>
    </w:p>
    <w:p w14:paraId="780B321B" w14:textId="2F84218E" w:rsidR="6C31E0D0" w:rsidRDefault="6C31E0D0">
      <w:pPr>
        <w:pBdr>
          <w:bottom w:val="single" w:sz="6" w:space="1" w:color="auto"/>
        </w:pBdr>
      </w:pPr>
      <w:r w:rsidRPr="1D2D9DD5">
        <w:rPr>
          <w:color w:val="000000" w:themeColor="text1"/>
        </w:rPr>
        <w:t xml:space="preserve"> </w:t>
      </w:r>
    </w:p>
    <w:p w14:paraId="6687CC2B" w14:textId="77777777" w:rsidR="00C76573" w:rsidRDefault="00C76573" w:rsidP="00C76573">
      <w:pPr>
        <w:rPr>
          <w:rFonts w:eastAsia="Arial"/>
        </w:rPr>
      </w:pPr>
    </w:p>
    <w:p w14:paraId="6F83807C" w14:textId="5E7D2202" w:rsidR="00C76573" w:rsidRDefault="00C76573" w:rsidP="00C76573">
      <w:pPr>
        <w:rPr>
          <w:rFonts w:eastAsia="Arial"/>
        </w:rPr>
      </w:pPr>
      <w:r>
        <w:rPr>
          <w:rFonts w:eastAsia="Arial"/>
        </w:rPr>
        <w:t xml:space="preserve">The IVAS Codec </w:t>
      </w:r>
      <w:r w:rsidRPr="00C76573">
        <w:rPr>
          <w:rFonts w:eastAsia="Arial"/>
        </w:rPr>
        <w:t>Selection Deliverables</w:t>
      </w:r>
      <w:r>
        <w:rPr>
          <w:rFonts w:eastAsia="Arial"/>
        </w:rPr>
        <w:t xml:space="preserve"> (IVAS-6) require from each proponent company of the IVAS candidate codec the provision of an acceptable IPR declaration.</w:t>
      </w:r>
    </w:p>
    <w:p w14:paraId="018E8CB5" w14:textId="1D5DDE51" w:rsidR="00C76573" w:rsidRDefault="00C76573" w:rsidP="00C76573">
      <w:pPr>
        <w:rPr>
          <w:rFonts w:eastAsia="Arial"/>
        </w:rPr>
      </w:pPr>
      <w:r>
        <w:rPr>
          <w:rFonts w:eastAsia="Arial"/>
        </w:rPr>
        <w:t xml:space="preserve">Included in the archive of this contribution is the IPR declaration </w:t>
      </w:r>
      <w:r w:rsidR="008C793D">
        <w:rPr>
          <w:rFonts w:eastAsia="Arial"/>
        </w:rPr>
        <w:t xml:space="preserve">[2] </w:t>
      </w:r>
      <w:r>
        <w:rPr>
          <w:rFonts w:eastAsia="Arial"/>
        </w:rPr>
        <w:t xml:space="preserve">by </w:t>
      </w:r>
      <w:r w:rsidRPr="00C76573">
        <w:rPr>
          <w:rFonts w:eastAsia="Arial"/>
        </w:rPr>
        <w:t>Dolby Laboratories, Inc.</w:t>
      </w:r>
    </w:p>
    <w:p w14:paraId="47E4007B" w14:textId="77777777" w:rsidR="00C76573" w:rsidRDefault="00C76573" w:rsidP="00C76573">
      <w:pPr>
        <w:rPr>
          <w:rFonts w:eastAsia="Arial"/>
        </w:rPr>
      </w:pPr>
    </w:p>
    <w:p w14:paraId="13FF96C9" w14:textId="71053307" w:rsidR="6C31E0D0" w:rsidRDefault="6C31E0D0" w:rsidP="1D2D9DD5">
      <w:pPr>
        <w:pStyle w:val="Heading2"/>
      </w:pPr>
      <w:r w:rsidRPr="1D2D9DD5">
        <w:rPr>
          <w:rFonts w:eastAsia="Arial" w:cs="Arial"/>
          <w:color w:val="000000" w:themeColor="text1"/>
          <w:szCs w:val="32"/>
        </w:rPr>
        <w:t>References</w:t>
      </w:r>
    </w:p>
    <w:p w14:paraId="6F1F5DA8" w14:textId="35267A94" w:rsidR="6C31E0D0" w:rsidRDefault="6C31E0D0">
      <w:pPr>
        <w:rPr>
          <w:sz w:val="22"/>
          <w:szCs w:val="22"/>
        </w:rPr>
      </w:pPr>
      <w:r w:rsidRPr="1D2D9DD5">
        <w:rPr>
          <w:color w:val="000000" w:themeColor="text1"/>
          <w:sz w:val="22"/>
          <w:szCs w:val="22"/>
        </w:rPr>
        <w:t>[</w:t>
      </w:r>
      <w:r w:rsidR="00613DFF">
        <w:rPr>
          <w:color w:val="000000" w:themeColor="text1"/>
          <w:sz w:val="22"/>
          <w:szCs w:val="22"/>
        </w:rPr>
        <w:t>1</w:t>
      </w:r>
      <w:r w:rsidRPr="1D2D9DD5">
        <w:rPr>
          <w:color w:val="000000" w:themeColor="text1"/>
          <w:sz w:val="22"/>
          <w:szCs w:val="22"/>
        </w:rPr>
        <w:t xml:space="preserve">] </w:t>
      </w:r>
      <w:r w:rsidR="00C76573">
        <w:rPr>
          <w:color w:val="000000" w:themeColor="text1"/>
          <w:sz w:val="22"/>
          <w:szCs w:val="22"/>
        </w:rPr>
        <w:tab/>
      </w:r>
      <w:r w:rsidRPr="00C76573">
        <w:rPr>
          <w:sz w:val="22"/>
          <w:szCs w:val="22"/>
        </w:rPr>
        <w:t>3GPP S4-2310</w:t>
      </w:r>
      <w:r w:rsidR="00C76573" w:rsidRPr="00C76573">
        <w:rPr>
          <w:sz w:val="22"/>
          <w:szCs w:val="22"/>
        </w:rPr>
        <w:t>87</w:t>
      </w:r>
      <w:r w:rsidRPr="00C76573">
        <w:rPr>
          <w:sz w:val="22"/>
          <w:szCs w:val="22"/>
        </w:rPr>
        <w:t xml:space="preserve">, </w:t>
      </w:r>
      <w:r w:rsidR="00C76573" w:rsidRPr="00C76573">
        <w:rPr>
          <w:sz w:val="22"/>
          <w:szCs w:val="22"/>
        </w:rPr>
        <w:t>Selection Deliverables</w:t>
      </w:r>
      <w:r w:rsidRPr="00C76573">
        <w:rPr>
          <w:sz w:val="22"/>
          <w:szCs w:val="22"/>
        </w:rPr>
        <w:t xml:space="preserve"> (IVAS-</w:t>
      </w:r>
      <w:r w:rsidR="00C76573" w:rsidRPr="00C76573">
        <w:rPr>
          <w:sz w:val="22"/>
          <w:szCs w:val="22"/>
        </w:rPr>
        <w:t>6</w:t>
      </w:r>
      <w:r w:rsidRPr="00C76573">
        <w:rPr>
          <w:sz w:val="22"/>
          <w:szCs w:val="22"/>
        </w:rPr>
        <w:t>) v1.</w:t>
      </w:r>
      <w:r w:rsidR="00C76573" w:rsidRPr="00C76573">
        <w:rPr>
          <w:sz w:val="22"/>
          <w:szCs w:val="22"/>
        </w:rPr>
        <w:t>0</w:t>
      </w:r>
      <w:r w:rsidRPr="00C76573">
        <w:rPr>
          <w:sz w:val="22"/>
          <w:szCs w:val="22"/>
        </w:rPr>
        <w:t>.0</w:t>
      </w:r>
    </w:p>
    <w:p w14:paraId="20395F9A" w14:textId="04A181C1" w:rsidR="008C793D" w:rsidRDefault="008C793D">
      <w:r>
        <w:rPr>
          <w:sz w:val="22"/>
          <w:szCs w:val="22"/>
        </w:rPr>
        <w:t>[2]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ETSI IPR Database: </w:t>
      </w:r>
      <w:r w:rsidRPr="008C793D">
        <w:rPr>
          <w:rFonts w:eastAsia="Arial"/>
        </w:rPr>
        <w:t>IPR Declaration reference: GD-202101-001</w:t>
      </w:r>
    </w:p>
    <w:p w14:paraId="1E75E2DE" w14:textId="131355BE" w:rsidR="6C31E0D0" w:rsidRDefault="6C31E0D0" w:rsidP="1D2D9DD5">
      <w:pPr>
        <w:rPr>
          <w:color w:val="000000" w:themeColor="text1"/>
          <w:sz w:val="22"/>
          <w:szCs w:val="22"/>
        </w:rPr>
      </w:pPr>
      <w:r>
        <w:br/>
      </w:r>
    </w:p>
    <w:p w14:paraId="3118C5F2" w14:textId="4C412893" w:rsidR="6C31E0D0" w:rsidRDefault="6C31E0D0">
      <w:r w:rsidRPr="1D2D9DD5">
        <w:rPr>
          <w:color w:val="000000" w:themeColor="text1"/>
          <w:sz w:val="22"/>
          <w:szCs w:val="22"/>
        </w:rPr>
        <w:t xml:space="preserve"> </w:t>
      </w:r>
    </w:p>
    <w:p w14:paraId="1D4D349C" w14:textId="1CDE917F" w:rsidR="6C31E0D0" w:rsidRDefault="6C31E0D0" w:rsidP="1D2D9DD5">
      <w:pPr>
        <w:pStyle w:val="Heading2"/>
      </w:pPr>
      <w:r w:rsidRPr="1D2D9DD5">
        <w:rPr>
          <w:rFonts w:eastAsia="Arial" w:cs="Arial"/>
          <w:color w:val="000000" w:themeColor="text1"/>
          <w:szCs w:val="32"/>
        </w:rPr>
        <w:t xml:space="preserve"> </w:t>
      </w:r>
    </w:p>
    <w:p w14:paraId="3DB40327" w14:textId="52475C8C" w:rsidR="6C31E0D0" w:rsidRDefault="6C31E0D0" w:rsidP="1D2D9DD5">
      <w:r>
        <w:br/>
      </w:r>
    </w:p>
    <w:sectPr w:rsidR="6C31E0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FDC5" w14:textId="77777777" w:rsidR="00752426" w:rsidRDefault="00752426">
      <w:r>
        <w:separator/>
      </w:r>
    </w:p>
  </w:endnote>
  <w:endnote w:type="continuationSeparator" w:id="0">
    <w:p w14:paraId="1EE7F733" w14:textId="77777777" w:rsidR="00752426" w:rsidRDefault="0075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51520" w14:textId="77777777" w:rsidR="00752426" w:rsidRDefault="00752426">
      <w:r>
        <w:separator/>
      </w:r>
    </w:p>
  </w:footnote>
  <w:footnote w:type="continuationSeparator" w:id="0">
    <w:p w14:paraId="6C5D9CDE" w14:textId="77777777" w:rsidR="00752426" w:rsidRDefault="0075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38240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7EEB"/>
    <w:rsid w:val="00020D10"/>
    <w:rsid w:val="000212B0"/>
    <w:rsid w:val="0002238E"/>
    <w:rsid w:val="0002295B"/>
    <w:rsid w:val="00022E4A"/>
    <w:rsid w:val="000304B3"/>
    <w:rsid w:val="000315E7"/>
    <w:rsid w:val="00031E3F"/>
    <w:rsid w:val="00036EC3"/>
    <w:rsid w:val="000401C0"/>
    <w:rsid w:val="00040383"/>
    <w:rsid w:val="00040E35"/>
    <w:rsid w:val="00051088"/>
    <w:rsid w:val="0005130F"/>
    <w:rsid w:val="0005420B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4BD8"/>
    <w:rsid w:val="000A6394"/>
    <w:rsid w:val="000A763E"/>
    <w:rsid w:val="000B5265"/>
    <w:rsid w:val="000C038A"/>
    <w:rsid w:val="000C1121"/>
    <w:rsid w:val="000C6598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59EF"/>
    <w:rsid w:val="0010734D"/>
    <w:rsid w:val="00107586"/>
    <w:rsid w:val="0011099C"/>
    <w:rsid w:val="00112D2E"/>
    <w:rsid w:val="001157D2"/>
    <w:rsid w:val="0011796C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4C72"/>
    <w:rsid w:val="001D687F"/>
    <w:rsid w:val="001E04AC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15B75"/>
    <w:rsid w:val="00220155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29B2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623F"/>
    <w:rsid w:val="0029742F"/>
    <w:rsid w:val="002A01CC"/>
    <w:rsid w:val="002A63FD"/>
    <w:rsid w:val="002B5741"/>
    <w:rsid w:val="002C0107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5217"/>
    <w:rsid w:val="0038334D"/>
    <w:rsid w:val="00391EEF"/>
    <w:rsid w:val="0039347A"/>
    <w:rsid w:val="003935F4"/>
    <w:rsid w:val="003A01EE"/>
    <w:rsid w:val="003A1A0A"/>
    <w:rsid w:val="003A5D25"/>
    <w:rsid w:val="003B0270"/>
    <w:rsid w:val="003B144B"/>
    <w:rsid w:val="003B44E1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3F672C"/>
    <w:rsid w:val="00405B62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33D78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B15"/>
    <w:rsid w:val="004F41A8"/>
    <w:rsid w:val="004F5251"/>
    <w:rsid w:val="004F739E"/>
    <w:rsid w:val="00506532"/>
    <w:rsid w:val="00511EA2"/>
    <w:rsid w:val="005120FB"/>
    <w:rsid w:val="0051580D"/>
    <w:rsid w:val="005209E9"/>
    <w:rsid w:val="00525090"/>
    <w:rsid w:val="00530099"/>
    <w:rsid w:val="00531658"/>
    <w:rsid w:val="00541EA3"/>
    <w:rsid w:val="005424DC"/>
    <w:rsid w:val="0054345A"/>
    <w:rsid w:val="00543E42"/>
    <w:rsid w:val="0055660F"/>
    <w:rsid w:val="00562A39"/>
    <w:rsid w:val="00562BA8"/>
    <w:rsid w:val="00566423"/>
    <w:rsid w:val="00570C24"/>
    <w:rsid w:val="00571AB3"/>
    <w:rsid w:val="00571BBA"/>
    <w:rsid w:val="00574F5B"/>
    <w:rsid w:val="00576035"/>
    <w:rsid w:val="0058064F"/>
    <w:rsid w:val="005817E0"/>
    <w:rsid w:val="00583F19"/>
    <w:rsid w:val="005925C0"/>
    <w:rsid w:val="00592D74"/>
    <w:rsid w:val="00594FC7"/>
    <w:rsid w:val="005A070C"/>
    <w:rsid w:val="005A6990"/>
    <w:rsid w:val="005B1228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3DFF"/>
    <w:rsid w:val="00614A77"/>
    <w:rsid w:val="00621188"/>
    <w:rsid w:val="00623085"/>
    <w:rsid w:val="0062438D"/>
    <w:rsid w:val="00624740"/>
    <w:rsid w:val="006257ED"/>
    <w:rsid w:val="0062647F"/>
    <w:rsid w:val="00630864"/>
    <w:rsid w:val="00632172"/>
    <w:rsid w:val="00633496"/>
    <w:rsid w:val="006353EC"/>
    <w:rsid w:val="006379E7"/>
    <w:rsid w:val="00642D99"/>
    <w:rsid w:val="00643327"/>
    <w:rsid w:val="00643F3A"/>
    <w:rsid w:val="00647352"/>
    <w:rsid w:val="00650721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9B"/>
    <w:rsid w:val="006C1AE5"/>
    <w:rsid w:val="006C3CB4"/>
    <w:rsid w:val="006C3F4A"/>
    <w:rsid w:val="006C40DE"/>
    <w:rsid w:val="006C4AE7"/>
    <w:rsid w:val="006C5313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01EB"/>
    <w:rsid w:val="00721CD7"/>
    <w:rsid w:val="007243FA"/>
    <w:rsid w:val="00725D23"/>
    <w:rsid w:val="0073388E"/>
    <w:rsid w:val="00734413"/>
    <w:rsid w:val="0074049B"/>
    <w:rsid w:val="00747176"/>
    <w:rsid w:val="00747FD5"/>
    <w:rsid w:val="00752426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970AD"/>
    <w:rsid w:val="007A0DE3"/>
    <w:rsid w:val="007A29D7"/>
    <w:rsid w:val="007B04BE"/>
    <w:rsid w:val="007B39F2"/>
    <w:rsid w:val="007B3BA5"/>
    <w:rsid w:val="007B512A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E51C3"/>
    <w:rsid w:val="007F2687"/>
    <w:rsid w:val="007F40F8"/>
    <w:rsid w:val="007F4F9E"/>
    <w:rsid w:val="00800935"/>
    <w:rsid w:val="00802CFD"/>
    <w:rsid w:val="008061A0"/>
    <w:rsid w:val="0081148F"/>
    <w:rsid w:val="0081273A"/>
    <w:rsid w:val="0081301E"/>
    <w:rsid w:val="00816C43"/>
    <w:rsid w:val="00820CDC"/>
    <w:rsid w:val="0082429F"/>
    <w:rsid w:val="008279FA"/>
    <w:rsid w:val="0083128A"/>
    <w:rsid w:val="008325D7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93D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604"/>
    <w:rsid w:val="008F686C"/>
    <w:rsid w:val="0091084B"/>
    <w:rsid w:val="00915607"/>
    <w:rsid w:val="00916B9E"/>
    <w:rsid w:val="009175A9"/>
    <w:rsid w:val="0092000C"/>
    <w:rsid w:val="0092028E"/>
    <w:rsid w:val="009209A0"/>
    <w:rsid w:val="00921906"/>
    <w:rsid w:val="009263D5"/>
    <w:rsid w:val="0092694D"/>
    <w:rsid w:val="00937EB8"/>
    <w:rsid w:val="009459FA"/>
    <w:rsid w:val="00953561"/>
    <w:rsid w:val="00954665"/>
    <w:rsid w:val="0096375D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0867"/>
    <w:rsid w:val="009A3289"/>
    <w:rsid w:val="009A52A2"/>
    <w:rsid w:val="009A579D"/>
    <w:rsid w:val="009A72D1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10F"/>
    <w:rsid w:val="009F1237"/>
    <w:rsid w:val="009F2379"/>
    <w:rsid w:val="009F67C8"/>
    <w:rsid w:val="009F734F"/>
    <w:rsid w:val="00A02208"/>
    <w:rsid w:val="00A04C97"/>
    <w:rsid w:val="00A06B7E"/>
    <w:rsid w:val="00A11564"/>
    <w:rsid w:val="00A11984"/>
    <w:rsid w:val="00A133AE"/>
    <w:rsid w:val="00A14CE4"/>
    <w:rsid w:val="00A15796"/>
    <w:rsid w:val="00A1654B"/>
    <w:rsid w:val="00A22E39"/>
    <w:rsid w:val="00A23EAF"/>
    <w:rsid w:val="00A2431B"/>
    <w:rsid w:val="00A246B6"/>
    <w:rsid w:val="00A2595B"/>
    <w:rsid w:val="00A27EE4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B0D72"/>
    <w:rsid w:val="00AB473D"/>
    <w:rsid w:val="00AC2FCD"/>
    <w:rsid w:val="00AC7D05"/>
    <w:rsid w:val="00AD00FC"/>
    <w:rsid w:val="00AD1CD8"/>
    <w:rsid w:val="00AD6D77"/>
    <w:rsid w:val="00AD7CB5"/>
    <w:rsid w:val="00AE6B56"/>
    <w:rsid w:val="00AF0B9E"/>
    <w:rsid w:val="00AF75F5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8BB"/>
    <w:rsid w:val="00B312CF"/>
    <w:rsid w:val="00B32F96"/>
    <w:rsid w:val="00B350C8"/>
    <w:rsid w:val="00B358E7"/>
    <w:rsid w:val="00B41D31"/>
    <w:rsid w:val="00B42ACD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6573"/>
    <w:rsid w:val="00C7777D"/>
    <w:rsid w:val="00C8199B"/>
    <w:rsid w:val="00C83183"/>
    <w:rsid w:val="00C87CDF"/>
    <w:rsid w:val="00C90715"/>
    <w:rsid w:val="00C92CD6"/>
    <w:rsid w:val="00C93277"/>
    <w:rsid w:val="00C95985"/>
    <w:rsid w:val="00C96DB2"/>
    <w:rsid w:val="00CA65FF"/>
    <w:rsid w:val="00CB1C08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21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355E1"/>
    <w:rsid w:val="00D409EF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2516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452F2"/>
    <w:rsid w:val="00E533CE"/>
    <w:rsid w:val="00E62B50"/>
    <w:rsid w:val="00E63EA3"/>
    <w:rsid w:val="00E730E7"/>
    <w:rsid w:val="00E837D4"/>
    <w:rsid w:val="00E92BEB"/>
    <w:rsid w:val="00E92C0B"/>
    <w:rsid w:val="00E92EED"/>
    <w:rsid w:val="00EA0323"/>
    <w:rsid w:val="00EA428A"/>
    <w:rsid w:val="00EA5007"/>
    <w:rsid w:val="00EA7851"/>
    <w:rsid w:val="00EB15BE"/>
    <w:rsid w:val="00EB431E"/>
    <w:rsid w:val="00EB7891"/>
    <w:rsid w:val="00EC2C9A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48FB"/>
    <w:rsid w:val="00EE66E0"/>
    <w:rsid w:val="00EE7A0B"/>
    <w:rsid w:val="00EE7D7C"/>
    <w:rsid w:val="00EF0CFA"/>
    <w:rsid w:val="00EF0EBC"/>
    <w:rsid w:val="00EF13A9"/>
    <w:rsid w:val="00EF6304"/>
    <w:rsid w:val="00F018B2"/>
    <w:rsid w:val="00F11340"/>
    <w:rsid w:val="00F205AE"/>
    <w:rsid w:val="00F21309"/>
    <w:rsid w:val="00F25D98"/>
    <w:rsid w:val="00F300FB"/>
    <w:rsid w:val="00F365E4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879E7"/>
    <w:rsid w:val="00F91DAB"/>
    <w:rsid w:val="00F91DAD"/>
    <w:rsid w:val="00F96F8C"/>
    <w:rsid w:val="00FA0C74"/>
    <w:rsid w:val="00FA0F8D"/>
    <w:rsid w:val="00FA3490"/>
    <w:rsid w:val="00FA45A7"/>
    <w:rsid w:val="00FA49E1"/>
    <w:rsid w:val="00FB173E"/>
    <w:rsid w:val="00FB2437"/>
    <w:rsid w:val="00FB34CB"/>
    <w:rsid w:val="00FB46CC"/>
    <w:rsid w:val="00FB51D2"/>
    <w:rsid w:val="00FB5ACD"/>
    <w:rsid w:val="00FB6386"/>
    <w:rsid w:val="00FB7BB6"/>
    <w:rsid w:val="00FC641B"/>
    <w:rsid w:val="00FC6811"/>
    <w:rsid w:val="00FC705C"/>
    <w:rsid w:val="00FD2F88"/>
    <w:rsid w:val="00FD66EB"/>
    <w:rsid w:val="00FE5C5A"/>
    <w:rsid w:val="00FF0509"/>
    <w:rsid w:val="00FF5B6A"/>
    <w:rsid w:val="00FF71BA"/>
    <w:rsid w:val="013855FD"/>
    <w:rsid w:val="0151E301"/>
    <w:rsid w:val="02EDB362"/>
    <w:rsid w:val="03661159"/>
    <w:rsid w:val="03963B50"/>
    <w:rsid w:val="0436792B"/>
    <w:rsid w:val="0492A0E6"/>
    <w:rsid w:val="04B59D03"/>
    <w:rsid w:val="04D6B31D"/>
    <w:rsid w:val="057CD545"/>
    <w:rsid w:val="0595877E"/>
    <w:rsid w:val="067600B2"/>
    <w:rsid w:val="067B177E"/>
    <w:rsid w:val="06BE1EF9"/>
    <w:rsid w:val="07295ECA"/>
    <w:rsid w:val="07784CB1"/>
    <w:rsid w:val="08421117"/>
    <w:rsid w:val="09F1B029"/>
    <w:rsid w:val="0A5B7E06"/>
    <w:rsid w:val="0AE725C9"/>
    <w:rsid w:val="0B4971D5"/>
    <w:rsid w:val="0BA091B5"/>
    <w:rsid w:val="0C1BA1A1"/>
    <w:rsid w:val="0C1D3A07"/>
    <w:rsid w:val="0C4BBDD4"/>
    <w:rsid w:val="0C69CDCD"/>
    <w:rsid w:val="0D8C3695"/>
    <w:rsid w:val="0D9E03BF"/>
    <w:rsid w:val="0E0BDECD"/>
    <w:rsid w:val="0E46C7C0"/>
    <w:rsid w:val="0E63CD11"/>
    <w:rsid w:val="0E7396BC"/>
    <w:rsid w:val="0E7B1045"/>
    <w:rsid w:val="0E83E2F6"/>
    <w:rsid w:val="0F231DB3"/>
    <w:rsid w:val="1001A9C0"/>
    <w:rsid w:val="10EC7A91"/>
    <w:rsid w:val="11184708"/>
    <w:rsid w:val="1218217E"/>
    <w:rsid w:val="124EFA13"/>
    <w:rsid w:val="12884AF2"/>
    <w:rsid w:val="12C4682F"/>
    <w:rsid w:val="1325897F"/>
    <w:rsid w:val="134BC4EC"/>
    <w:rsid w:val="1360C788"/>
    <w:rsid w:val="13DA6837"/>
    <w:rsid w:val="1431F6AC"/>
    <w:rsid w:val="1456CFB9"/>
    <w:rsid w:val="1474DFB2"/>
    <w:rsid w:val="14F5B0F0"/>
    <w:rsid w:val="1507AA86"/>
    <w:rsid w:val="1509BF0A"/>
    <w:rsid w:val="1527378B"/>
    <w:rsid w:val="16A58F6B"/>
    <w:rsid w:val="16AB29A9"/>
    <w:rsid w:val="16CD3AB0"/>
    <w:rsid w:val="16DC3049"/>
    <w:rsid w:val="1796FF16"/>
    <w:rsid w:val="185186DB"/>
    <w:rsid w:val="18B8C522"/>
    <w:rsid w:val="18CE357B"/>
    <w:rsid w:val="18E4B541"/>
    <w:rsid w:val="18FB544C"/>
    <w:rsid w:val="195AAE49"/>
    <w:rsid w:val="1960BB9C"/>
    <w:rsid w:val="19617932"/>
    <w:rsid w:val="19EAC06E"/>
    <w:rsid w:val="1A69B137"/>
    <w:rsid w:val="1AFD4993"/>
    <w:rsid w:val="1BA0ABD3"/>
    <w:rsid w:val="1BFB799D"/>
    <w:rsid w:val="1C5A2D95"/>
    <w:rsid w:val="1C951608"/>
    <w:rsid w:val="1C9919F4"/>
    <w:rsid w:val="1D27FF05"/>
    <w:rsid w:val="1D2D9DD5"/>
    <w:rsid w:val="1D34CAF7"/>
    <w:rsid w:val="1D408993"/>
    <w:rsid w:val="1E73AAFC"/>
    <w:rsid w:val="1FAC3E73"/>
    <w:rsid w:val="1FBF7FDF"/>
    <w:rsid w:val="202D0470"/>
    <w:rsid w:val="20D0479B"/>
    <w:rsid w:val="220FED57"/>
    <w:rsid w:val="22259AB9"/>
    <w:rsid w:val="23A2D50E"/>
    <w:rsid w:val="23B682F9"/>
    <w:rsid w:val="240A22EA"/>
    <w:rsid w:val="24613796"/>
    <w:rsid w:val="2475A225"/>
    <w:rsid w:val="24A42BD9"/>
    <w:rsid w:val="24CE99A5"/>
    <w:rsid w:val="25257D12"/>
    <w:rsid w:val="259CA033"/>
    <w:rsid w:val="2617D3AC"/>
    <w:rsid w:val="2688BC67"/>
    <w:rsid w:val="26A29450"/>
    <w:rsid w:val="26C14D73"/>
    <w:rsid w:val="26CF9285"/>
    <w:rsid w:val="27016E73"/>
    <w:rsid w:val="273A1912"/>
    <w:rsid w:val="277FAFFB"/>
    <w:rsid w:val="283E64B1"/>
    <w:rsid w:val="289FB6FD"/>
    <w:rsid w:val="28ADA9A5"/>
    <w:rsid w:val="2948F341"/>
    <w:rsid w:val="2968BF0A"/>
    <w:rsid w:val="29DAAEBC"/>
    <w:rsid w:val="29E4A3AD"/>
    <w:rsid w:val="2A390F35"/>
    <w:rsid w:val="2A6BC496"/>
    <w:rsid w:val="2A931265"/>
    <w:rsid w:val="2AE4C3A2"/>
    <w:rsid w:val="2B7B5876"/>
    <w:rsid w:val="2BB494CD"/>
    <w:rsid w:val="2BE83DE1"/>
    <w:rsid w:val="2BEE07F3"/>
    <w:rsid w:val="2C53211E"/>
    <w:rsid w:val="2C7D2124"/>
    <w:rsid w:val="2C809403"/>
    <w:rsid w:val="2CEB5504"/>
    <w:rsid w:val="2D49B754"/>
    <w:rsid w:val="2D7B3CCA"/>
    <w:rsid w:val="2DA36558"/>
    <w:rsid w:val="2E08B852"/>
    <w:rsid w:val="2E3C302D"/>
    <w:rsid w:val="2E80E61C"/>
    <w:rsid w:val="2F1C742B"/>
    <w:rsid w:val="2F6BE87B"/>
    <w:rsid w:val="307576A7"/>
    <w:rsid w:val="308A40C0"/>
    <w:rsid w:val="3244211A"/>
    <w:rsid w:val="3351EB68"/>
    <w:rsid w:val="33DFF17B"/>
    <w:rsid w:val="3424F801"/>
    <w:rsid w:val="348BA5E8"/>
    <w:rsid w:val="34F26B74"/>
    <w:rsid w:val="359FDFE6"/>
    <w:rsid w:val="37F2140C"/>
    <w:rsid w:val="38689124"/>
    <w:rsid w:val="38B3629E"/>
    <w:rsid w:val="394DDC34"/>
    <w:rsid w:val="3A72A5C7"/>
    <w:rsid w:val="3B011DF7"/>
    <w:rsid w:val="3B29B4CE"/>
    <w:rsid w:val="3B661CDA"/>
    <w:rsid w:val="3B6CE570"/>
    <w:rsid w:val="3CB1DC38"/>
    <w:rsid w:val="3CEFE2E7"/>
    <w:rsid w:val="3D667E8A"/>
    <w:rsid w:val="3E0D02CF"/>
    <w:rsid w:val="3E7B06A0"/>
    <w:rsid w:val="3F024EEB"/>
    <w:rsid w:val="3F50205B"/>
    <w:rsid w:val="3FA8D330"/>
    <w:rsid w:val="3FCB61CC"/>
    <w:rsid w:val="4072CF90"/>
    <w:rsid w:val="40F9F3E1"/>
    <w:rsid w:val="4141D672"/>
    <w:rsid w:val="4178B9E2"/>
    <w:rsid w:val="425A44E4"/>
    <w:rsid w:val="42A738F0"/>
    <w:rsid w:val="42C47E76"/>
    <w:rsid w:val="4318C5CE"/>
    <w:rsid w:val="44430951"/>
    <w:rsid w:val="44A2FAEB"/>
    <w:rsid w:val="4579C438"/>
    <w:rsid w:val="4599D32C"/>
    <w:rsid w:val="45E0E600"/>
    <w:rsid w:val="45FC1F38"/>
    <w:rsid w:val="46344CC2"/>
    <w:rsid w:val="469E2A54"/>
    <w:rsid w:val="476881D8"/>
    <w:rsid w:val="47D71343"/>
    <w:rsid w:val="47E157FA"/>
    <w:rsid w:val="47F22E2A"/>
    <w:rsid w:val="48C18AB3"/>
    <w:rsid w:val="49006337"/>
    <w:rsid w:val="49369059"/>
    <w:rsid w:val="494416D4"/>
    <w:rsid w:val="49BD495B"/>
    <w:rsid w:val="49C93410"/>
    <w:rsid w:val="4A3909CE"/>
    <w:rsid w:val="4A6D444F"/>
    <w:rsid w:val="4B067E39"/>
    <w:rsid w:val="4B18F8BC"/>
    <w:rsid w:val="4C718792"/>
    <w:rsid w:val="4CB4C91D"/>
    <w:rsid w:val="4CF54EC4"/>
    <w:rsid w:val="4D70A118"/>
    <w:rsid w:val="4DFCCE15"/>
    <w:rsid w:val="4E28CB8F"/>
    <w:rsid w:val="4E2B5FE1"/>
    <w:rsid w:val="4E3DA9A7"/>
    <w:rsid w:val="4E3E1EFB"/>
    <w:rsid w:val="4E980162"/>
    <w:rsid w:val="4EDDAE8A"/>
    <w:rsid w:val="4F106D0B"/>
    <w:rsid w:val="4FAAAD38"/>
    <w:rsid w:val="4FC1F9ED"/>
    <w:rsid w:val="4FF8FAC5"/>
    <w:rsid w:val="5033D1C3"/>
    <w:rsid w:val="50F2FE4D"/>
    <w:rsid w:val="518EDDAC"/>
    <w:rsid w:val="527BFD33"/>
    <w:rsid w:val="527DFDEE"/>
    <w:rsid w:val="531185B0"/>
    <w:rsid w:val="54F1C952"/>
    <w:rsid w:val="552C7728"/>
    <w:rsid w:val="5536BB08"/>
    <w:rsid w:val="55462431"/>
    <w:rsid w:val="55963F0A"/>
    <w:rsid w:val="55A80CE4"/>
    <w:rsid w:val="55A8E468"/>
    <w:rsid w:val="55CEA5E3"/>
    <w:rsid w:val="56535936"/>
    <w:rsid w:val="568D99B3"/>
    <w:rsid w:val="578A4F74"/>
    <w:rsid w:val="58213800"/>
    <w:rsid w:val="58296A14"/>
    <w:rsid w:val="5894CB1D"/>
    <w:rsid w:val="5992C88A"/>
    <w:rsid w:val="59A716B2"/>
    <w:rsid w:val="59C2324E"/>
    <w:rsid w:val="5A2C168D"/>
    <w:rsid w:val="5A441AFF"/>
    <w:rsid w:val="5A5A3AA9"/>
    <w:rsid w:val="5BA93539"/>
    <w:rsid w:val="5BC7E6EE"/>
    <w:rsid w:val="5C09B71C"/>
    <w:rsid w:val="5C1F387A"/>
    <w:rsid w:val="5CC05FEA"/>
    <w:rsid w:val="5CDBC317"/>
    <w:rsid w:val="5D045FE3"/>
    <w:rsid w:val="5EA03044"/>
    <w:rsid w:val="5ED5D8CA"/>
    <w:rsid w:val="5EDAA9F7"/>
    <w:rsid w:val="5F2A82C9"/>
    <w:rsid w:val="5F4805B8"/>
    <w:rsid w:val="5FC78716"/>
    <w:rsid w:val="601363D9"/>
    <w:rsid w:val="60A93093"/>
    <w:rsid w:val="60CBED68"/>
    <w:rsid w:val="622F903F"/>
    <w:rsid w:val="62E8ADE8"/>
    <w:rsid w:val="63943B67"/>
    <w:rsid w:val="63AEBB0F"/>
    <w:rsid w:val="63FDF3EC"/>
    <w:rsid w:val="6473B053"/>
    <w:rsid w:val="64DFEBB0"/>
    <w:rsid w:val="653711E4"/>
    <w:rsid w:val="65508852"/>
    <w:rsid w:val="656A0160"/>
    <w:rsid w:val="65D2D0E3"/>
    <w:rsid w:val="65FCFAF9"/>
    <w:rsid w:val="664E19D3"/>
    <w:rsid w:val="6688CAB5"/>
    <w:rsid w:val="66B004A2"/>
    <w:rsid w:val="6730CD04"/>
    <w:rsid w:val="67445A98"/>
    <w:rsid w:val="67D298FB"/>
    <w:rsid w:val="6884A0AA"/>
    <w:rsid w:val="691AC74C"/>
    <w:rsid w:val="69ABCA1E"/>
    <w:rsid w:val="69ADF09E"/>
    <w:rsid w:val="69B9E252"/>
    <w:rsid w:val="69CAC240"/>
    <w:rsid w:val="69F1A43B"/>
    <w:rsid w:val="6A72CFAE"/>
    <w:rsid w:val="6B903A35"/>
    <w:rsid w:val="6BEFE6EC"/>
    <w:rsid w:val="6C184C1D"/>
    <w:rsid w:val="6C31E0D0"/>
    <w:rsid w:val="6C70ACF3"/>
    <w:rsid w:val="6CD8BE84"/>
    <w:rsid w:val="6D5E6350"/>
    <w:rsid w:val="6DCC8177"/>
    <w:rsid w:val="6F2D1874"/>
    <w:rsid w:val="6F8661D1"/>
    <w:rsid w:val="70105F46"/>
    <w:rsid w:val="70B82298"/>
    <w:rsid w:val="70CBED2B"/>
    <w:rsid w:val="70EAF9DC"/>
    <w:rsid w:val="7153DC4A"/>
    <w:rsid w:val="718F62EE"/>
    <w:rsid w:val="7192529A"/>
    <w:rsid w:val="71A16CAB"/>
    <w:rsid w:val="71B41D2D"/>
    <w:rsid w:val="72323548"/>
    <w:rsid w:val="72460013"/>
    <w:rsid w:val="7277FC17"/>
    <w:rsid w:val="729DAD5C"/>
    <w:rsid w:val="72EFACAB"/>
    <w:rsid w:val="7344CE42"/>
    <w:rsid w:val="737F385E"/>
    <w:rsid w:val="73E1D074"/>
    <w:rsid w:val="74008997"/>
    <w:rsid w:val="75854251"/>
    <w:rsid w:val="7618CA3D"/>
    <w:rsid w:val="767B1D66"/>
    <w:rsid w:val="76878E50"/>
    <w:rsid w:val="77580090"/>
    <w:rsid w:val="78235EB1"/>
    <w:rsid w:val="7843CB8F"/>
    <w:rsid w:val="7852A981"/>
    <w:rsid w:val="787E3CFF"/>
    <w:rsid w:val="78BCE313"/>
    <w:rsid w:val="7984F482"/>
    <w:rsid w:val="7A3A7AFF"/>
    <w:rsid w:val="7A8FA152"/>
    <w:rsid w:val="7BE1DEEA"/>
    <w:rsid w:val="7BEB781B"/>
    <w:rsid w:val="7BECE259"/>
    <w:rsid w:val="7C0B9B7C"/>
    <w:rsid w:val="7CCA0144"/>
    <w:rsid w:val="7CE3C4D7"/>
    <w:rsid w:val="7D5006CF"/>
    <w:rsid w:val="7D81E8C3"/>
    <w:rsid w:val="7D95B10B"/>
    <w:rsid w:val="7DC97CE4"/>
    <w:rsid w:val="7DDE60B1"/>
    <w:rsid w:val="7E0280FC"/>
    <w:rsid w:val="7E1A423E"/>
    <w:rsid w:val="7E762751"/>
    <w:rsid w:val="7EF1B5D3"/>
    <w:rsid w:val="7F120BF6"/>
    <w:rsid w:val="7F13B745"/>
    <w:rsid w:val="7F1DB924"/>
    <w:rsid w:val="7F3298DF"/>
    <w:rsid w:val="7F6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567A84"/>
  <w15:chartTrackingRefBased/>
  <w15:docId w15:val="{432A6958-3F8F-8042-9EE6-DE33DA34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C5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sz w:val="20"/>
      <w:szCs w:val="20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/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19AC"/>
    <w:pPr>
      <w:ind w:left="720"/>
      <w:contextualSpacing/>
    </w:pPr>
    <w:rPr>
      <w:lang w:eastAsia="en-US"/>
    </w:rPr>
  </w:style>
  <w:style w:type="character" w:customStyle="1" w:styleId="Heading1Char">
    <w:name w:val="Heading 1 Char"/>
    <w:link w:val="Heading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3388E"/>
    <w:rPr>
      <w:color w:val="605E5C"/>
      <w:shd w:val="clear" w:color="auto" w:fill="E1DFDD"/>
    </w:rPr>
  </w:style>
  <w:style w:type="character" w:customStyle="1" w:styleId="THChar">
    <w:name w:val="TH Char"/>
    <w:basedOn w:val="DefaultParagraphFont"/>
    <w:link w:val="TH"/>
    <w:uiPriority w:val="1"/>
    <w:rsid w:val="1D2D9DD5"/>
    <w:rPr>
      <w:rFonts w:ascii="Arial" w:eastAsia="Times New Roman" w:hAnsi="Arial" w:cs="Times New Roman"/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7E51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13D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E07DDE-17FD-4523-9C02-5665DBB2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Stefan Bruhn</cp:lastModifiedBy>
  <cp:revision>2</cp:revision>
  <cp:lastPrinted>1899-12-31T23:00:00Z</cp:lastPrinted>
  <dcterms:created xsi:type="dcterms:W3CDTF">2023-08-14T20:23:00Z</dcterms:created>
  <dcterms:modified xsi:type="dcterms:W3CDTF">2023-08-14T20:23:00Z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