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715523" w:rsidRPr="00715523" w14:paraId="2F96CAB1" w14:textId="77777777" w:rsidTr="00715523">
        <w:trPr>
          <w:cantSplit/>
        </w:trPr>
        <w:tc>
          <w:tcPr>
            <w:tcW w:w="1104" w:type="dxa"/>
            <w:vMerge w:val="restart"/>
            <w:vAlign w:val="center"/>
          </w:tcPr>
          <w:p w14:paraId="70FE5232" w14:textId="77777777" w:rsidR="00715523" w:rsidRPr="00715523" w:rsidRDefault="00715523" w:rsidP="0071552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15523">
              <w:rPr>
                <w:noProof/>
              </w:rPr>
              <w:drawing>
                <wp:inline distT="0" distB="0" distL="0" distR="0" wp14:anchorId="1C823944" wp14:editId="4ADB952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67A447C4" w14:textId="77777777" w:rsidR="00715523" w:rsidRPr="00715523" w:rsidRDefault="00715523" w:rsidP="00715523">
            <w:pPr>
              <w:rPr>
                <w:sz w:val="16"/>
                <w:szCs w:val="16"/>
              </w:rPr>
            </w:pPr>
            <w:r w:rsidRPr="00715523">
              <w:rPr>
                <w:sz w:val="16"/>
                <w:szCs w:val="16"/>
              </w:rPr>
              <w:t>INTERNATIONAL TELECOMMUNICATION UNION</w:t>
            </w:r>
          </w:p>
          <w:p w14:paraId="246210EF" w14:textId="77777777" w:rsidR="00715523" w:rsidRPr="00715523" w:rsidRDefault="00715523" w:rsidP="00715523">
            <w:pPr>
              <w:rPr>
                <w:b/>
                <w:bCs/>
                <w:sz w:val="26"/>
                <w:szCs w:val="26"/>
              </w:rPr>
            </w:pPr>
            <w:r w:rsidRPr="00715523">
              <w:rPr>
                <w:b/>
                <w:bCs/>
                <w:sz w:val="26"/>
                <w:szCs w:val="26"/>
              </w:rPr>
              <w:t>TELECOMMUNICATION</w:t>
            </w:r>
            <w:r w:rsidRPr="0071552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130556C" w14:textId="77777777" w:rsidR="00715523" w:rsidRPr="00715523" w:rsidRDefault="00715523" w:rsidP="00715523">
            <w:pPr>
              <w:rPr>
                <w:sz w:val="20"/>
                <w:szCs w:val="20"/>
              </w:rPr>
            </w:pPr>
            <w:r w:rsidRPr="0071552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715523">
              <w:rPr>
                <w:sz w:val="20"/>
              </w:rPr>
              <w:t>2022</w:t>
            </w:r>
            <w:r w:rsidRPr="00715523">
              <w:rPr>
                <w:sz w:val="20"/>
                <w:szCs w:val="20"/>
              </w:rPr>
              <w:t>-</w:t>
            </w:r>
            <w:r w:rsidRPr="00715523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1649FDB5" w14:textId="6CF2227E" w:rsidR="00715523" w:rsidRPr="00715523" w:rsidRDefault="00715523" w:rsidP="00715523">
            <w:pPr>
              <w:pStyle w:val="Docnumber"/>
            </w:pPr>
            <w:r>
              <w:t>SG16-LS133</w:t>
            </w:r>
          </w:p>
        </w:tc>
      </w:tr>
      <w:bookmarkEnd w:id="0"/>
      <w:tr w:rsidR="00715523" w:rsidRPr="00715523" w14:paraId="4C421615" w14:textId="77777777" w:rsidTr="00715523">
        <w:trPr>
          <w:cantSplit/>
        </w:trPr>
        <w:tc>
          <w:tcPr>
            <w:tcW w:w="1104" w:type="dxa"/>
            <w:vMerge/>
          </w:tcPr>
          <w:p w14:paraId="46EABC25" w14:textId="77777777" w:rsidR="00715523" w:rsidRPr="00715523" w:rsidRDefault="00715523" w:rsidP="00715523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3640BB19" w14:textId="77777777" w:rsidR="00715523" w:rsidRPr="00715523" w:rsidRDefault="00715523" w:rsidP="00715523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6C5677E2" w14:textId="759EECDF" w:rsidR="00715523" w:rsidRPr="00715523" w:rsidRDefault="00715523" w:rsidP="0071552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715523" w:rsidRPr="00715523" w14:paraId="7E352C82" w14:textId="77777777" w:rsidTr="0071552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55FC92" w14:textId="77777777" w:rsidR="00715523" w:rsidRPr="00715523" w:rsidRDefault="00715523" w:rsidP="00715523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63C737D1" w14:textId="77777777" w:rsidR="00715523" w:rsidRPr="00715523" w:rsidRDefault="00715523" w:rsidP="00715523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CB53167" w14:textId="77777777" w:rsidR="00715523" w:rsidRPr="00715523" w:rsidRDefault="00715523" w:rsidP="00715523">
            <w:pPr>
              <w:jc w:val="right"/>
              <w:rPr>
                <w:b/>
                <w:bCs/>
                <w:sz w:val="28"/>
                <w:szCs w:val="28"/>
              </w:rPr>
            </w:pPr>
            <w:r w:rsidRPr="0071552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15523" w:rsidRPr="00715523" w14:paraId="3DC04F37" w14:textId="77777777" w:rsidTr="00715523">
        <w:trPr>
          <w:cantSplit/>
        </w:trPr>
        <w:tc>
          <w:tcPr>
            <w:tcW w:w="1545" w:type="dxa"/>
            <w:gridSpan w:val="2"/>
          </w:tcPr>
          <w:p w14:paraId="58F96D3D" w14:textId="77777777" w:rsidR="00715523" w:rsidRPr="00715523" w:rsidRDefault="00715523" w:rsidP="0071552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715523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73E09A4B" w14:textId="79E4AF25" w:rsidR="00715523" w:rsidRPr="00715523" w:rsidRDefault="00715523" w:rsidP="00715523">
            <w:pPr>
              <w:pStyle w:val="TSBHeaderQuestion"/>
            </w:pPr>
            <w:r>
              <w:t>8/16</w:t>
            </w:r>
          </w:p>
        </w:tc>
        <w:tc>
          <w:tcPr>
            <w:tcW w:w="4183" w:type="dxa"/>
          </w:tcPr>
          <w:p w14:paraId="0A8C26FC" w14:textId="202222CD" w:rsidR="00715523" w:rsidRPr="00715523" w:rsidRDefault="00715523" w:rsidP="00715523">
            <w:pPr>
              <w:pStyle w:val="VenueDate"/>
              <w:rPr>
                <w:szCs w:val="24"/>
              </w:rPr>
            </w:pPr>
            <w:r w:rsidRPr="00715523">
              <w:t>Geneva, 10-21 July 2023</w:t>
            </w:r>
          </w:p>
        </w:tc>
      </w:tr>
      <w:tr w:rsidR="00715523" w:rsidRPr="00715523" w14:paraId="77A26DB6" w14:textId="77777777" w:rsidTr="00715523">
        <w:trPr>
          <w:cantSplit/>
        </w:trPr>
        <w:tc>
          <w:tcPr>
            <w:tcW w:w="9639" w:type="dxa"/>
            <w:gridSpan w:val="5"/>
          </w:tcPr>
          <w:p w14:paraId="15ABB744" w14:textId="589DE305" w:rsidR="00715523" w:rsidRPr="00715523" w:rsidRDefault="00715523" w:rsidP="00715523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715523">
              <w:rPr>
                <w:b/>
                <w:bCs/>
              </w:rPr>
              <w:t>LS</w:t>
            </w:r>
          </w:p>
        </w:tc>
      </w:tr>
      <w:tr w:rsidR="00715523" w:rsidRPr="00715523" w14:paraId="2173CED6" w14:textId="77777777" w:rsidTr="00715523">
        <w:trPr>
          <w:cantSplit/>
        </w:trPr>
        <w:tc>
          <w:tcPr>
            <w:tcW w:w="1545" w:type="dxa"/>
            <w:gridSpan w:val="2"/>
          </w:tcPr>
          <w:p w14:paraId="2D57E04C" w14:textId="77777777" w:rsidR="00715523" w:rsidRPr="00715523" w:rsidRDefault="00715523" w:rsidP="00715523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71552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F447CC8" w14:textId="0386B04C" w:rsidR="00715523" w:rsidRPr="00715523" w:rsidRDefault="00715523" w:rsidP="00715523">
            <w:r>
              <w:t>ITU-T Study Group 16</w:t>
            </w:r>
          </w:p>
        </w:tc>
      </w:tr>
      <w:tr w:rsidR="00715523" w:rsidRPr="00715523" w14:paraId="28A351B4" w14:textId="77777777" w:rsidTr="0071552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2D2BAD6" w14:textId="77777777" w:rsidR="00715523" w:rsidRPr="00715523" w:rsidRDefault="00715523" w:rsidP="00715523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71552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9568E71" w14:textId="660AAEC0" w:rsidR="00715523" w:rsidRPr="00715523" w:rsidRDefault="00715523" w:rsidP="00C20307">
            <w:pPr>
              <w:pStyle w:val="TSBHeaderTitle"/>
            </w:pPr>
            <w:bookmarkStart w:id="10" w:name="_Toc140613869"/>
            <w:bookmarkStart w:id="11" w:name="_Toc141197035"/>
            <w:bookmarkStart w:id="12" w:name="_Toc141206384"/>
            <w:bookmarkStart w:id="13" w:name="_Toc141210191"/>
            <w:r w:rsidRPr="008C3821">
              <w:rPr>
                <w:rFonts w:hint="eastAsia"/>
              </w:rPr>
              <w:t>LS on a new work item</w:t>
            </w:r>
            <w:r w:rsidRPr="008C3821">
              <w:rPr>
                <w:rFonts w:hint="eastAsia"/>
                <w:lang w:eastAsia="zh-CN"/>
              </w:rPr>
              <w:t xml:space="preserve"> for </w:t>
            </w:r>
            <w:r w:rsidRPr="008C3821">
              <w:rPr>
                <w:rFonts w:hint="eastAsia"/>
              </w:rPr>
              <w:t>H.ILE-</w:t>
            </w:r>
            <w:r w:rsidRPr="008C3821">
              <w:rPr>
                <w:rFonts w:hint="eastAsia"/>
                <w:lang w:eastAsia="zh-CN"/>
              </w:rPr>
              <w:t>QM</w:t>
            </w:r>
            <w:r w:rsidRPr="008C3821">
              <w:rPr>
                <w:rFonts w:hint="eastAsia"/>
              </w:rPr>
              <w:t xml:space="preserve"> </w:t>
            </w:r>
            <w:r w:rsidRPr="008C3821">
              <w:rPr>
                <w:lang w:eastAsia="zh-CN"/>
              </w:rPr>
              <w:t>"</w:t>
            </w:r>
            <w:r w:rsidRPr="00102F8E">
              <w:rPr>
                <w:rFonts w:hint="eastAsia"/>
              </w:rPr>
              <w:t xml:space="preserve">Quality </w:t>
            </w:r>
            <w:r w:rsidRPr="00102F8E">
              <w:t>measures and evaluation methods for immersive live expe</w:t>
            </w:r>
            <w:r w:rsidRPr="00102F8E">
              <w:rPr>
                <w:rFonts w:hint="eastAsia"/>
              </w:rPr>
              <w:t>rience (ILE)</w:t>
            </w:r>
            <w:r w:rsidRPr="008C3821">
              <w:rPr>
                <w:lang w:eastAsia="zh-CN"/>
              </w:rPr>
              <w:t>"</w:t>
            </w:r>
            <w:r w:rsidRPr="008C3821">
              <w:t xml:space="preserve"> [to </w:t>
            </w:r>
            <w:r w:rsidRPr="008C3821">
              <w:rPr>
                <w:rFonts w:hint="eastAsia"/>
                <w:lang w:eastAsia="zh-CN"/>
              </w:rPr>
              <w:t>ITU-T SG12</w:t>
            </w:r>
            <w:r w:rsidRPr="008C3821">
              <w:t>]</w:t>
            </w:r>
            <w:bookmarkEnd w:id="10"/>
            <w:bookmarkEnd w:id="11"/>
            <w:bookmarkEnd w:id="12"/>
            <w:bookmarkEnd w:id="13"/>
          </w:p>
        </w:tc>
      </w:tr>
      <w:bookmarkEnd w:id="2"/>
      <w:bookmarkEnd w:id="9"/>
      <w:tr w:rsidR="00CD6848" w14:paraId="6FB3D78C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4EDBE8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15523" w14:paraId="22903095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1611C21" w14:textId="77777777" w:rsidR="00715523" w:rsidRPr="003869CD" w:rsidRDefault="00715523" w:rsidP="0071552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5810B02" w14:textId="3AE1E5E2" w:rsidR="00715523" w:rsidRDefault="00715523" w:rsidP="00715523">
            <w:pPr>
              <w:pStyle w:val="LSForAction"/>
            </w:pPr>
            <w:bookmarkStart w:id="14" w:name="_Toc141206385"/>
            <w:r w:rsidRPr="008C3821">
              <w:t>ITU-T SG12</w:t>
            </w:r>
            <w:bookmarkEnd w:id="14"/>
          </w:p>
        </w:tc>
      </w:tr>
      <w:tr w:rsidR="00715523" w:rsidRPr="00102F8E" w14:paraId="47AC4D3D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10A48A57" w14:textId="77777777" w:rsidR="00715523" w:rsidRPr="003869CD" w:rsidRDefault="00715523" w:rsidP="0071552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35BE6A7" w14:textId="073CF3F5" w:rsidR="00715523" w:rsidRPr="00102F8E" w:rsidRDefault="00715523" w:rsidP="00715523">
            <w:pPr>
              <w:pStyle w:val="LSForInfo"/>
              <w:rPr>
                <w:lang w:val="fr-CH"/>
              </w:rPr>
            </w:pPr>
            <w:bookmarkStart w:id="15" w:name="_Toc141206386"/>
            <w:r w:rsidRPr="00AE20B2">
              <w:rPr>
                <w:lang w:val="fr-CH" w:eastAsia="zh-CN"/>
              </w:rPr>
              <w:t xml:space="preserve">ISO/IEC JTC1/SC29, </w:t>
            </w:r>
            <w:r w:rsidRPr="00AE20B2">
              <w:rPr>
                <w:rFonts w:hint="eastAsia"/>
                <w:lang w:val="fr-CH"/>
              </w:rPr>
              <w:t>3</w:t>
            </w:r>
            <w:r w:rsidRPr="00AE20B2">
              <w:rPr>
                <w:lang w:val="fr-CH"/>
              </w:rPr>
              <w:t>GPP SA4</w:t>
            </w:r>
            <w:bookmarkEnd w:id="15"/>
          </w:p>
        </w:tc>
      </w:tr>
      <w:tr w:rsidR="00715523" w14:paraId="67ABDA1C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381BFC52" w14:textId="77777777" w:rsidR="00715523" w:rsidRDefault="00715523" w:rsidP="0071552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4ABA37E" w14:textId="4867C436" w:rsidR="00715523" w:rsidRPr="003869CD" w:rsidRDefault="00715523" w:rsidP="00715523">
            <w:pPr>
              <w:pStyle w:val="LSApproval"/>
            </w:pPr>
            <w:r w:rsidRPr="008C3821">
              <w:t>ITU-T Study Group 16 meeting (Geneva, 21 July 2023)</w:t>
            </w:r>
          </w:p>
        </w:tc>
      </w:tr>
      <w:tr w:rsidR="00715523" w14:paraId="4F002E5D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46DB4CFF" w14:textId="77777777" w:rsidR="00715523" w:rsidRDefault="00715523" w:rsidP="0071552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625B0E5" w14:textId="4FDF2D06" w:rsidR="00715523" w:rsidRDefault="00715523" w:rsidP="00715523">
            <w:pPr>
              <w:pStyle w:val="LSDeadline"/>
            </w:pPr>
            <w:bookmarkStart w:id="16" w:name="_Toc141206387"/>
            <w:r w:rsidRPr="008C3821">
              <w:t>30 September 2023</w:t>
            </w:r>
            <w:bookmarkEnd w:id="16"/>
          </w:p>
        </w:tc>
      </w:tr>
      <w:tr w:rsidR="00715523" w:rsidRPr="00102F8E" w14:paraId="7D63A56D" w14:textId="77777777" w:rsidTr="00715523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FF7236" w14:textId="77777777" w:rsidR="00715523" w:rsidRPr="00136DDD" w:rsidRDefault="00715523" w:rsidP="0071552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CD65F2" w14:textId="4B82A720" w:rsidR="00715523" w:rsidRPr="00AF5A57" w:rsidRDefault="00715523" w:rsidP="00715523">
            <w:r w:rsidRPr="008C3821">
              <w:t>Hideo IMANAKA</w:t>
            </w:r>
            <w:r w:rsidRPr="008C3821">
              <w:br/>
              <w:t>NICT</w:t>
            </w:r>
            <w:r w:rsidRPr="008C3821">
              <w:br/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0CCD711" w14:textId="673ED2E4" w:rsidR="00715523" w:rsidRPr="00715523" w:rsidRDefault="00715523" w:rsidP="00715523">
            <w:pPr>
              <w:tabs>
                <w:tab w:val="left" w:pos="794"/>
              </w:tabs>
              <w:rPr>
                <w:lang w:val="de-AT"/>
              </w:rPr>
            </w:pPr>
            <w:r w:rsidRPr="00AE20B2">
              <w:rPr>
                <w:lang w:val="fr-CH"/>
              </w:rPr>
              <w:t>Tel:</w:t>
            </w:r>
            <w:r w:rsidRPr="00AE20B2">
              <w:rPr>
                <w:lang w:val="fr-CH"/>
              </w:rPr>
              <w:tab/>
              <w:t>+</w:t>
            </w:r>
            <w:r w:rsidRPr="00AE20B2">
              <w:rPr>
                <w:rFonts w:hint="eastAsia"/>
                <w:lang w:val="fr-CH"/>
              </w:rPr>
              <w:t>81 422-36-7502</w:t>
            </w:r>
            <w:r w:rsidRPr="00AE20B2">
              <w:rPr>
                <w:lang w:val="fr-CH"/>
              </w:rPr>
              <w:br/>
              <w:t>E-mail:</w:t>
            </w:r>
            <w:r w:rsidRPr="00AE20B2">
              <w:rPr>
                <w:lang w:val="fr-CH" w:eastAsia="zh-CN"/>
              </w:rPr>
              <w:t xml:space="preserve"> </w:t>
            </w:r>
            <w:hyperlink r:id="rId11" w:history="1">
              <w:r w:rsidRPr="00AE20B2">
                <w:rPr>
                  <w:rStyle w:val="Hyperlink"/>
                  <w:lang w:val="fr-CH"/>
                </w:rPr>
                <w:t>h.imanaka@nict.go.jp</w:t>
              </w:r>
            </w:hyperlink>
            <w:r w:rsidRPr="00AE20B2">
              <w:rPr>
                <w:lang w:val="fr-CH"/>
              </w:rPr>
              <w:t xml:space="preserve"> </w:t>
            </w:r>
          </w:p>
        </w:tc>
      </w:tr>
    </w:tbl>
    <w:p w14:paraId="244ACB93" w14:textId="77777777" w:rsidR="000C397B" w:rsidRPr="00715523" w:rsidRDefault="000C397B" w:rsidP="0089088E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6A661109" w14:textId="77777777" w:rsidTr="001410FD">
        <w:trPr>
          <w:cantSplit/>
        </w:trPr>
        <w:tc>
          <w:tcPr>
            <w:tcW w:w="1588" w:type="dxa"/>
          </w:tcPr>
          <w:p w14:paraId="64708112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B1471FF" w14:textId="3ABBB59D" w:rsidR="00695FC2" w:rsidRPr="008249A7" w:rsidRDefault="00715523" w:rsidP="00EF060D">
            <w:pPr>
              <w:pStyle w:val="TSBHeaderSummary"/>
              <w:rPr>
                <w:highlight w:val="yellow"/>
              </w:rPr>
            </w:pPr>
            <w:r w:rsidRPr="008C3821">
              <w:rPr>
                <w:rFonts w:hint="eastAsia"/>
              </w:rPr>
              <w:t xml:space="preserve">This </w:t>
            </w:r>
            <w:r w:rsidRPr="008C3821">
              <w:rPr>
                <w:rFonts w:hint="eastAsia"/>
                <w:lang w:eastAsia="zh-CN"/>
              </w:rPr>
              <w:t>LS</w:t>
            </w:r>
            <w:r w:rsidRPr="008C3821">
              <w:t xml:space="preserve"> </w:t>
            </w:r>
            <w:r w:rsidRPr="008C3821">
              <w:rPr>
                <w:rFonts w:hint="eastAsia"/>
              </w:rPr>
              <w:t xml:space="preserve">informs </w:t>
            </w:r>
            <w:r w:rsidRPr="008C3821">
              <w:t>multiple groups that ITU-T Q</w:t>
            </w:r>
            <w:r w:rsidRPr="008C3821">
              <w:rPr>
                <w:rFonts w:hint="eastAsia"/>
                <w:lang w:eastAsia="zh-CN"/>
              </w:rPr>
              <w:t>8</w:t>
            </w:r>
            <w:r w:rsidRPr="008C3821">
              <w:t>/16 initiated</w:t>
            </w:r>
            <w:r w:rsidRPr="008C3821">
              <w:rPr>
                <w:rFonts w:hint="eastAsia"/>
              </w:rPr>
              <w:t xml:space="preserve"> </w:t>
            </w:r>
            <w:r w:rsidRPr="008C3821">
              <w:rPr>
                <w:rFonts w:hint="eastAsia"/>
                <w:lang w:eastAsia="zh-CN"/>
              </w:rPr>
              <w:t>a</w:t>
            </w:r>
            <w:r w:rsidRPr="008C3821">
              <w:rPr>
                <w:rFonts w:hint="eastAsia"/>
              </w:rPr>
              <w:t xml:space="preserve"> new </w:t>
            </w:r>
            <w:r w:rsidRPr="008C3821">
              <w:t>work item</w:t>
            </w:r>
            <w:r w:rsidRPr="008C3821">
              <w:rPr>
                <w:rFonts w:hint="eastAsia"/>
                <w:lang w:eastAsia="zh-CN"/>
              </w:rPr>
              <w:t xml:space="preserve"> on</w:t>
            </w:r>
            <w:r w:rsidRPr="008C3821">
              <w:t xml:space="preserve"> </w:t>
            </w:r>
            <w:r w:rsidRPr="008C3821">
              <w:rPr>
                <w:rFonts w:hint="eastAsia"/>
              </w:rPr>
              <w:t>H.ILE-</w:t>
            </w:r>
            <w:r w:rsidRPr="008C3821">
              <w:rPr>
                <w:rFonts w:hint="eastAsia"/>
                <w:lang w:eastAsia="zh-CN"/>
              </w:rPr>
              <w:t>QM</w:t>
            </w:r>
            <w:r w:rsidRPr="008C3821">
              <w:rPr>
                <w:rFonts w:hint="eastAsia"/>
              </w:rPr>
              <w:t xml:space="preserve"> </w:t>
            </w:r>
            <w:r w:rsidRPr="008C3821">
              <w:rPr>
                <w:lang w:eastAsia="zh-CN"/>
              </w:rPr>
              <w:t>"</w:t>
            </w:r>
            <w:r w:rsidRPr="008C3821">
              <w:rPr>
                <w:rFonts w:hint="eastAsia"/>
                <w:i/>
                <w:iCs/>
              </w:rPr>
              <w:t>Quality Measures and Evaluation Method</w:t>
            </w:r>
            <w:r w:rsidRPr="008C3821">
              <w:rPr>
                <w:i/>
                <w:iCs/>
              </w:rPr>
              <w:t>s</w:t>
            </w:r>
            <w:r w:rsidRPr="008C3821">
              <w:rPr>
                <w:rFonts w:hint="eastAsia"/>
                <w:i/>
                <w:iCs/>
              </w:rPr>
              <w:t xml:space="preserve"> for Immersive Live Experience (ILE)</w:t>
            </w:r>
            <w:r w:rsidRPr="008C3821">
              <w:rPr>
                <w:lang w:eastAsia="zh-CN"/>
              </w:rPr>
              <w:t>"</w:t>
            </w:r>
          </w:p>
        </w:tc>
      </w:tr>
    </w:tbl>
    <w:p w14:paraId="085F55EF" w14:textId="77777777" w:rsidR="00715523" w:rsidRPr="008C3821" w:rsidRDefault="00715523" w:rsidP="00715523">
      <w:pPr>
        <w:rPr>
          <w:lang w:eastAsia="zh-CN"/>
        </w:rPr>
      </w:pPr>
      <w:r w:rsidRPr="008C3821">
        <w:rPr>
          <w:rFonts w:hint="eastAsia"/>
          <w:lang w:eastAsia="zh-CN"/>
        </w:rPr>
        <w:t>I</w:t>
      </w:r>
      <w:r w:rsidRPr="008C3821">
        <w:rPr>
          <w:lang w:eastAsia="zh-CN"/>
        </w:rPr>
        <w:t xml:space="preserve">TU-T </w:t>
      </w:r>
      <w:r w:rsidRPr="008C3821">
        <w:rPr>
          <w:rFonts w:hint="eastAsia"/>
        </w:rPr>
        <w:t>Study Group 16</w:t>
      </w:r>
      <w:r w:rsidRPr="008C3821">
        <w:t>,</w:t>
      </w:r>
      <w:r w:rsidRPr="008C3821">
        <w:rPr>
          <w:rFonts w:hint="eastAsia"/>
        </w:rPr>
        <w:t xml:space="preserve"> Question </w:t>
      </w:r>
      <w:r w:rsidRPr="008C3821">
        <w:rPr>
          <w:rFonts w:hint="eastAsia"/>
          <w:lang w:eastAsia="zh-CN"/>
        </w:rPr>
        <w:t>8</w:t>
      </w:r>
      <w:r w:rsidRPr="008C3821">
        <w:t xml:space="preserve"> </w:t>
      </w:r>
      <w:r w:rsidRPr="008C3821">
        <w:rPr>
          <w:rFonts w:hint="eastAsia"/>
        </w:rPr>
        <w:t>(</w:t>
      </w:r>
      <w:r w:rsidRPr="008C3821">
        <w:t>Q</w:t>
      </w:r>
      <w:r w:rsidRPr="008C3821">
        <w:rPr>
          <w:rFonts w:hint="eastAsia"/>
          <w:lang w:eastAsia="zh-CN"/>
        </w:rPr>
        <w:t>8</w:t>
      </w:r>
      <w:r w:rsidRPr="008C3821">
        <w:rPr>
          <w:rFonts w:hint="eastAsia"/>
        </w:rPr>
        <w:t>/16</w:t>
      </w:r>
      <w:r w:rsidRPr="008C3821">
        <w:t>), Immersive live experience systems and services</w:t>
      </w:r>
      <w:r w:rsidRPr="008C3821">
        <w:rPr>
          <w:rFonts w:hint="eastAsia"/>
        </w:rPr>
        <w:t>) would like to inform you</w:t>
      </w:r>
      <w:r w:rsidRPr="008C3821">
        <w:rPr>
          <w:rFonts w:hint="eastAsia"/>
          <w:lang w:eastAsia="zh-CN"/>
        </w:rPr>
        <w:t xml:space="preserve"> that </w:t>
      </w:r>
      <w:r w:rsidRPr="008C3821">
        <w:t>it</w:t>
      </w:r>
      <w:r w:rsidRPr="008C3821">
        <w:rPr>
          <w:rFonts w:hint="eastAsia"/>
          <w:lang w:eastAsia="zh-CN"/>
        </w:rPr>
        <w:t xml:space="preserve"> </w:t>
      </w:r>
      <w:r w:rsidRPr="008C3821">
        <w:t xml:space="preserve">created </w:t>
      </w:r>
      <w:r w:rsidRPr="008C3821">
        <w:rPr>
          <w:rFonts w:hint="eastAsia"/>
          <w:lang w:eastAsia="zh-CN"/>
        </w:rPr>
        <w:t xml:space="preserve">a </w:t>
      </w:r>
      <w:r w:rsidRPr="008C3821">
        <w:t>new work item</w:t>
      </w:r>
      <w:r w:rsidRPr="008C3821">
        <w:rPr>
          <w:rFonts w:hint="eastAsia"/>
          <w:lang w:eastAsia="zh-CN"/>
        </w:rPr>
        <w:t xml:space="preserve">, </w:t>
      </w:r>
      <w:r w:rsidRPr="008C3821">
        <w:rPr>
          <w:rFonts w:hint="eastAsia"/>
        </w:rPr>
        <w:t>H.ILE-</w:t>
      </w:r>
      <w:r w:rsidRPr="008C3821">
        <w:rPr>
          <w:rFonts w:hint="eastAsia"/>
          <w:lang w:eastAsia="zh-CN"/>
        </w:rPr>
        <w:t>QM</w:t>
      </w:r>
      <w:r w:rsidRPr="008C3821">
        <w:rPr>
          <w:rFonts w:hint="eastAsia"/>
        </w:rPr>
        <w:t xml:space="preserve"> </w:t>
      </w:r>
      <w:r w:rsidRPr="008C3821">
        <w:rPr>
          <w:lang w:eastAsia="zh-CN"/>
        </w:rPr>
        <w:t>"</w:t>
      </w:r>
      <w:r w:rsidRPr="008C3821">
        <w:rPr>
          <w:rFonts w:hint="eastAsia"/>
          <w:i/>
          <w:iCs/>
        </w:rPr>
        <w:t xml:space="preserve">Quality </w:t>
      </w:r>
      <w:r w:rsidRPr="008C3821">
        <w:rPr>
          <w:i/>
          <w:iCs/>
        </w:rPr>
        <w:t>measures and evaluation methods for immersive live experience (ILE)</w:t>
      </w:r>
      <w:r w:rsidRPr="008C3821">
        <w:rPr>
          <w:lang w:eastAsia="zh-CN"/>
        </w:rPr>
        <w:t>"</w:t>
      </w:r>
      <w:r w:rsidRPr="008C3821">
        <w:rPr>
          <w:rFonts w:hint="eastAsia"/>
          <w:lang w:eastAsia="zh-CN"/>
        </w:rPr>
        <w:t>,</w:t>
      </w:r>
      <w:r w:rsidRPr="008C3821">
        <w:t xml:space="preserve"> during the ITU-T SG16 meeting (</w:t>
      </w:r>
      <w:r w:rsidRPr="008C3821">
        <w:rPr>
          <w:rFonts w:hint="eastAsia"/>
        </w:rPr>
        <w:t>Geneva,</w:t>
      </w:r>
      <w:r w:rsidRPr="008C3821">
        <w:t>10-21 July 2023)</w:t>
      </w:r>
      <w:r w:rsidRPr="008C3821">
        <w:rPr>
          <w:rFonts w:hint="eastAsia"/>
          <w:lang w:eastAsia="zh-CN"/>
        </w:rPr>
        <w:t>.</w:t>
      </w:r>
    </w:p>
    <w:p w14:paraId="4C70630D" w14:textId="77777777" w:rsidR="00715523" w:rsidRPr="008C3821" w:rsidRDefault="00715523" w:rsidP="00715523">
      <w:pPr>
        <w:rPr>
          <w:lang w:eastAsia="zh-CN"/>
        </w:rPr>
      </w:pPr>
      <w:r w:rsidRPr="008C3821">
        <w:rPr>
          <w:rFonts w:hint="eastAsia"/>
          <w:lang w:eastAsia="zh-CN"/>
        </w:rPr>
        <w:t xml:space="preserve">This </w:t>
      </w:r>
      <w:r w:rsidRPr="008C3821">
        <w:rPr>
          <w:lang w:eastAsia="zh-CN"/>
        </w:rPr>
        <w:t>new work item</w:t>
      </w:r>
      <w:r w:rsidRPr="008C3821">
        <w:rPr>
          <w:rFonts w:hint="eastAsia"/>
          <w:lang w:eastAsia="zh-CN"/>
        </w:rPr>
        <w:t xml:space="preserve"> </w:t>
      </w:r>
      <w:r w:rsidRPr="008C3821">
        <w:rPr>
          <w:lang w:eastAsia="zh-CN"/>
        </w:rPr>
        <w:t xml:space="preserve">will </w:t>
      </w:r>
      <w:r w:rsidRPr="008C3821">
        <w:rPr>
          <w:rFonts w:hint="eastAsia"/>
          <w:lang w:eastAsia="zh-CN"/>
        </w:rPr>
        <w:t>specif</w:t>
      </w:r>
      <w:r w:rsidRPr="008C3821">
        <w:rPr>
          <w:lang w:eastAsia="zh-CN"/>
        </w:rPr>
        <w:t>y</w:t>
      </w:r>
      <w:r w:rsidRPr="008C3821">
        <w:rPr>
          <w:rFonts w:hint="eastAsia"/>
          <w:lang w:eastAsia="zh-CN"/>
        </w:rPr>
        <w:t xml:space="preserve"> the quality measures and evaluation method of ILE</w:t>
      </w:r>
      <w:r w:rsidRPr="008C3821">
        <w:rPr>
          <w:lang w:eastAsia="zh-CN"/>
        </w:rPr>
        <w:t>, which</w:t>
      </w:r>
      <w:r w:rsidRPr="008C3821">
        <w:rPr>
          <w:rFonts w:hint="eastAsia"/>
          <w:lang w:eastAsia="zh-CN"/>
        </w:rPr>
        <w:t xml:space="preserve"> aim to evaluate the </w:t>
      </w:r>
      <w:proofErr w:type="spellStart"/>
      <w:r w:rsidRPr="008C3821">
        <w:rPr>
          <w:rFonts w:hint="eastAsia"/>
          <w:lang w:eastAsia="zh-CN"/>
        </w:rPr>
        <w:t>immersiveness</w:t>
      </w:r>
      <w:proofErr w:type="spellEnd"/>
      <w:r w:rsidRPr="008C3821">
        <w:rPr>
          <w:rFonts w:hint="eastAsia"/>
          <w:lang w:eastAsia="zh-CN"/>
        </w:rPr>
        <w:t xml:space="preserve"> and expressiveness of ILE services and capability level of ILE systems. The evaluation dimensions include the aspects of quality of </w:t>
      </w:r>
      <w:proofErr w:type="spellStart"/>
      <w:r w:rsidRPr="008C3821">
        <w:rPr>
          <w:rFonts w:hint="eastAsia"/>
          <w:lang w:eastAsia="zh-CN"/>
        </w:rPr>
        <w:t>immersiveness</w:t>
      </w:r>
      <w:proofErr w:type="spellEnd"/>
      <w:r w:rsidRPr="008C3821">
        <w:rPr>
          <w:rFonts w:hint="eastAsia"/>
          <w:lang w:eastAsia="zh-CN"/>
        </w:rPr>
        <w:t>, processing delays, network performance and expressiveness of atmosphere reconstruction. The scope of the draft Recommendation is</w:t>
      </w:r>
      <w:r w:rsidRPr="008C3821">
        <w:rPr>
          <w:lang w:eastAsia="zh-CN"/>
        </w:rPr>
        <w:t>:</w:t>
      </w:r>
    </w:p>
    <w:p w14:paraId="0E94D087" w14:textId="77777777" w:rsidR="00715523" w:rsidRPr="008C3821" w:rsidRDefault="00715523" w:rsidP="0071552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Overview of quality measure</w:t>
      </w:r>
      <w:r w:rsidRPr="008C3821">
        <w:rPr>
          <w:rFonts w:hint="eastAsia"/>
          <w:lang w:eastAsia="zh-CN"/>
        </w:rPr>
        <w:t>s</w:t>
      </w:r>
      <w:r w:rsidRPr="008C3821">
        <w:rPr>
          <w:lang w:eastAsia="zh-CN"/>
        </w:rPr>
        <w:t xml:space="preserve"> and evaluation methods for ILE services.</w:t>
      </w:r>
    </w:p>
    <w:p w14:paraId="7E10869C" w14:textId="77777777" w:rsidR="00715523" w:rsidRPr="008C3821" w:rsidRDefault="00715523" w:rsidP="00715523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Quality requirements for ILE services</w:t>
      </w:r>
    </w:p>
    <w:p w14:paraId="5B08F805" w14:textId="77777777" w:rsidR="00715523" w:rsidRPr="008C3821" w:rsidRDefault="00715523" w:rsidP="00715523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Quality measures for ILE services.</w:t>
      </w:r>
    </w:p>
    <w:p w14:paraId="021FC0A5" w14:textId="77777777" w:rsidR="00715523" w:rsidRPr="008C3821" w:rsidRDefault="00715523" w:rsidP="00715523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Quality evaluation methods for ILE systems.</w:t>
      </w:r>
    </w:p>
    <w:p w14:paraId="172E31D7" w14:textId="77777777" w:rsidR="00715523" w:rsidRPr="008C3821" w:rsidRDefault="00715523" w:rsidP="00715523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C3821">
        <w:rPr>
          <w:lang w:eastAsia="zh-CN"/>
        </w:rPr>
        <w:t>Security considerations.</w:t>
      </w:r>
    </w:p>
    <w:p w14:paraId="623ACBEA" w14:textId="77777777" w:rsidR="00715523" w:rsidRPr="008C3821" w:rsidRDefault="00715523" w:rsidP="00715523">
      <w:r w:rsidRPr="008C3821">
        <w:rPr>
          <w:rFonts w:hint="eastAsia"/>
        </w:rPr>
        <w:t>Q</w:t>
      </w:r>
      <w:r w:rsidRPr="008C3821">
        <w:t>8/16 requests you to provide information about quality measurements and evaluation methods on immersive services.</w:t>
      </w:r>
    </w:p>
    <w:p w14:paraId="04ADB371" w14:textId="77777777" w:rsidR="00715523" w:rsidRPr="008C3821" w:rsidRDefault="00715523" w:rsidP="00715523">
      <w:r w:rsidRPr="008C3821">
        <w:rPr>
          <w:rFonts w:hint="eastAsia"/>
          <w:lang w:eastAsia="zh-CN"/>
        </w:rPr>
        <w:t>Q8/</w:t>
      </w:r>
      <w:r w:rsidRPr="008C3821">
        <w:rPr>
          <w:rFonts w:hint="eastAsia"/>
        </w:rPr>
        <w:t xml:space="preserve">16 </w:t>
      </w:r>
      <w:r w:rsidRPr="008C3821">
        <w:t>is looking forward to hearing your comments if you have, and to further collaborating with you on the relevant topics.</w:t>
      </w:r>
    </w:p>
    <w:p w14:paraId="16C9AAF4" w14:textId="0725A71D" w:rsidR="00715523" w:rsidRPr="008C3821" w:rsidRDefault="00715523" w:rsidP="00715523">
      <w:pPr>
        <w:pStyle w:val="Headingb"/>
      </w:pPr>
      <w:r w:rsidRPr="008C3821">
        <w:lastRenderedPageBreak/>
        <w:t>Attachment:</w:t>
      </w:r>
    </w:p>
    <w:p w14:paraId="51B00F42" w14:textId="1B9EE691" w:rsidR="00715523" w:rsidRPr="008C3821" w:rsidRDefault="00715523" w:rsidP="00715523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8C3821">
        <w:rPr>
          <w:lang w:eastAsia="zh-CN"/>
        </w:rPr>
        <w:t>1</w:t>
      </w:r>
      <w:r w:rsidRPr="008C3821">
        <w:rPr>
          <w:lang w:eastAsia="zh-CN"/>
        </w:rPr>
        <w:tab/>
      </w:r>
      <w:hyperlink r:id="rId12" w:history="1">
        <w:r w:rsidRPr="008C3821">
          <w:rPr>
            <w:rStyle w:val="Hyperlink"/>
          </w:rPr>
          <w:t>SG16-TD</w:t>
        </w:r>
        <w:r w:rsidRPr="008C3821">
          <w:rPr>
            <w:rStyle w:val="Hyperlink"/>
            <w:rFonts w:eastAsia="MS Mincho" w:hint="eastAsia"/>
          </w:rPr>
          <w:t>1</w:t>
        </w:r>
        <w:r w:rsidRPr="008C3821">
          <w:rPr>
            <w:rStyle w:val="Hyperlink"/>
            <w:rFonts w:eastAsia="MS Mincho"/>
          </w:rPr>
          <w:t>37</w:t>
        </w:r>
        <w:r w:rsidRPr="008C3821">
          <w:rPr>
            <w:rStyle w:val="Hyperlink"/>
          </w:rPr>
          <w:t>/WP</w:t>
        </w:r>
        <w:r w:rsidRPr="008C3821">
          <w:rPr>
            <w:rStyle w:val="Hyperlink"/>
            <w:rFonts w:hint="eastAsia"/>
            <w:lang w:eastAsia="zh-CN"/>
          </w:rPr>
          <w:t>3</w:t>
        </w:r>
      </w:hyperlink>
      <w:r w:rsidRPr="008C3821">
        <w:t xml:space="preserve">: </w:t>
      </w:r>
      <w:r w:rsidRPr="008C3821">
        <w:rPr>
          <w:rFonts w:hint="eastAsia"/>
          <w:lang w:eastAsia="zh-CN"/>
        </w:rPr>
        <w:t xml:space="preserve">ITU-T </w:t>
      </w:r>
      <w:r w:rsidRPr="008C3821">
        <w:rPr>
          <w:rFonts w:hint="eastAsia"/>
        </w:rPr>
        <w:t>H.ILE-</w:t>
      </w:r>
      <w:r w:rsidRPr="008C3821">
        <w:rPr>
          <w:rFonts w:hint="eastAsia"/>
          <w:lang w:eastAsia="zh-CN"/>
        </w:rPr>
        <w:t>QM</w:t>
      </w:r>
      <w:r w:rsidRPr="008C3821">
        <w:rPr>
          <w:rFonts w:hint="eastAsia"/>
        </w:rPr>
        <w:t xml:space="preserve"> </w:t>
      </w:r>
      <w:r w:rsidRPr="008C3821">
        <w:rPr>
          <w:lang w:eastAsia="zh-CN"/>
        </w:rPr>
        <w:t>"</w:t>
      </w:r>
      <w:r w:rsidRPr="008C3821">
        <w:rPr>
          <w:rFonts w:hint="eastAsia"/>
          <w:i/>
          <w:iCs/>
        </w:rPr>
        <w:t>Quality Measures and Evaluation Method</w:t>
      </w:r>
      <w:r w:rsidRPr="008C3821">
        <w:rPr>
          <w:i/>
          <w:iCs/>
        </w:rPr>
        <w:t>s</w:t>
      </w:r>
      <w:r w:rsidRPr="008C3821">
        <w:rPr>
          <w:rFonts w:hint="eastAsia"/>
          <w:i/>
          <w:iCs/>
        </w:rPr>
        <w:t xml:space="preserve"> for Immersive Live Experience (ILE)</w:t>
      </w:r>
      <w:r w:rsidRPr="008C3821">
        <w:rPr>
          <w:lang w:eastAsia="zh-CN"/>
        </w:rPr>
        <w:t>" (New): Initial draft (</w:t>
      </w:r>
      <w:r w:rsidRPr="008C3821">
        <w:rPr>
          <w:rFonts w:hint="eastAsia"/>
        </w:rPr>
        <w:t>Geneva,</w:t>
      </w:r>
      <w:r w:rsidRPr="008C3821">
        <w:t>10-21 July 2023</w:t>
      </w:r>
      <w:r w:rsidRPr="008C3821">
        <w:rPr>
          <w:lang w:eastAsia="zh-CN"/>
        </w:rPr>
        <w:t>)</w:t>
      </w:r>
    </w:p>
    <w:p w14:paraId="2382CE0C" w14:textId="4F739FC2" w:rsidR="00BF1C1D" w:rsidRDefault="00E71046" w:rsidP="00715523">
      <w:pPr>
        <w:jc w:val="center"/>
      </w:pPr>
      <w:r>
        <w:t>_______________________</w:t>
      </w:r>
    </w:p>
    <w:sectPr w:rsidR="00BF1C1D" w:rsidSect="00715523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48B69" w14:textId="77777777" w:rsidR="009952E7" w:rsidRDefault="009952E7" w:rsidP="00C42125">
      <w:pPr>
        <w:spacing w:before="0"/>
      </w:pPr>
      <w:r>
        <w:separator/>
      </w:r>
    </w:p>
  </w:endnote>
  <w:endnote w:type="continuationSeparator" w:id="0">
    <w:p w14:paraId="06CF6C6B" w14:textId="77777777" w:rsidR="009952E7" w:rsidRDefault="009952E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78EB0" w14:textId="77777777" w:rsidR="009952E7" w:rsidRDefault="009952E7" w:rsidP="00C42125">
      <w:pPr>
        <w:spacing w:before="0"/>
      </w:pPr>
      <w:r>
        <w:separator/>
      </w:r>
    </w:p>
  </w:footnote>
  <w:footnote w:type="continuationSeparator" w:id="0">
    <w:p w14:paraId="02735147" w14:textId="77777777" w:rsidR="009952E7" w:rsidRDefault="009952E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54ED" w14:textId="2447332A" w:rsidR="005976A1" w:rsidRPr="00715523" w:rsidRDefault="00715523" w:rsidP="00715523">
    <w:pPr>
      <w:pStyle w:val="Header"/>
    </w:pPr>
    <w:r w:rsidRPr="00715523">
      <w:t xml:space="preserve">- </w:t>
    </w:r>
    <w:r w:rsidRPr="00715523">
      <w:fldChar w:fldCharType="begin"/>
    </w:r>
    <w:r w:rsidRPr="00715523">
      <w:instrText xml:space="preserve"> PAGE  \* MERGEFORMAT </w:instrText>
    </w:r>
    <w:r w:rsidRPr="00715523">
      <w:fldChar w:fldCharType="separate"/>
    </w:r>
    <w:r w:rsidRPr="00715523">
      <w:rPr>
        <w:noProof/>
      </w:rPr>
      <w:t>1</w:t>
    </w:r>
    <w:r w:rsidRPr="00715523">
      <w:fldChar w:fldCharType="end"/>
    </w:r>
    <w:r w:rsidRPr="00715523">
      <w:t xml:space="preserve"> -</w:t>
    </w:r>
  </w:p>
  <w:p w14:paraId="5DE0DCFE" w14:textId="2FD50224" w:rsidR="00715523" w:rsidRPr="00715523" w:rsidRDefault="00715523" w:rsidP="00715523">
    <w:pPr>
      <w:pStyle w:val="Header"/>
      <w:spacing w:after="240"/>
    </w:pPr>
    <w:r w:rsidRPr="00715523">
      <w:fldChar w:fldCharType="begin"/>
    </w:r>
    <w:r w:rsidRPr="00715523">
      <w:instrText xml:space="preserve"> STYLEREF  Docnumber  </w:instrText>
    </w:r>
    <w:r w:rsidRPr="00715523">
      <w:fldChar w:fldCharType="separate"/>
    </w:r>
    <w:r w:rsidR="008334C9">
      <w:rPr>
        <w:noProof/>
      </w:rPr>
      <w:t>SG16-LS133</w:t>
    </w:r>
    <w:r w:rsidRPr="0071552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004193"/>
    <w:multiLevelType w:val="multilevel"/>
    <w:tmpl w:val="0CF96FBA"/>
    <w:numStyleLink w:val="OutlineDashbullet"/>
  </w:abstractNum>
  <w:abstractNum w:abstractNumId="11" w15:restartNumberingAfterBreak="0">
    <w:nsid w:val="2E4672A7"/>
    <w:multiLevelType w:val="multilevel"/>
    <w:tmpl w:val="0CF96FBA"/>
    <w:numStyleLink w:val="OutlineDashbullet"/>
  </w:abstractNum>
  <w:abstractNum w:abstractNumId="12" w15:restartNumberingAfterBreak="0">
    <w:nsid w:val="4CF93624"/>
    <w:multiLevelType w:val="multilevel"/>
    <w:tmpl w:val="0CF96FBA"/>
    <w:numStyleLink w:val="OutlineDashbullet"/>
  </w:abstractNum>
  <w:abstractNum w:abstractNumId="13" w15:restartNumberingAfterBreak="0">
    <w:nsid w:val="5AF83141"/>
    <w:multiLevelType w:val="multilevel"/>
    <w:tmpl w:val="0CF96FBA"/>
    <w:numStyleLink w:val="OutlineDashbullet"/>
  </w:abstractNum>
  <w:abstractNum w:abstractNumId="14" w15:restartNumberingAfterBreak="0">
    <w:nsid w:val="5DBF246B"/>
    <w:multiLevelType w:val="multilevel"/>
    <w:tmpl w:val="0CF96FBA"/>
    <w:styleLink w:val="OutlineDashbullet"/>
    <w:lvl w:ilvl="0">
      <w:start w:val="1"/>
      <w:numFmt w:val="bullet"/>
      <w:lvlText w:val="–"/>
      <w:lvlJc w:val="left"/>
      <w:pPr>
        <w:ind w:left="720" w:hanging="363"/>
      </w:pPr>
      <w:rPr>
        <w:rFonts w:eastAsiaTheme="minorEastAsia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4558B4"/>
    <w:multiLevelType w:val="multilevel"/>
    <w:tmpl w:val="0CF96FBA"/>
    <w:numStyleLink w:val="OutlineDashbullet"/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642535863">
    <w:abstractNumId w:val="14"/>
  </w:num>
  <w:num w:numId="12" w16cid:durableId="2084176701">
    <w:abstractNumId w:val="15"/>
  </w:num>
  <w:num w:numId="13" w16cid:durableId="2053266901">
    <w:abstractNumId w:val="11"/>
  </w:num>
  <w:num w:numId="14" w16cid:durableId="287971725">
    <w:abstractNumId w:val="12"/>
  </w:num>
  <w:num w:numId="15" w16cid:durableId="1545487278">
    <w:abstractNumId w:val="13"/>
  </w:num>
  <w:num w:numId="16" w16cid:durableId="8750030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523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3A79"/>
    <w:rsid w:val="000B739D"/>
    <w:rsid w:val="000C397B"/>
    <w:rsid w:val="000E6125"/>
    <w:rsid w:val="00102F8E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01A4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D6A5D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48BC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23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342"/>
    <w:rsid w:val="007E656A"/>
    <w:rsid w:val="007F3CAA"/>
    <w:rsid w:val="007F664D"/>
    <w:rsid w:val="00812E67"/>
    <w:rsid w:val="008334C9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52E7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3CF7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20307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3F72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81B83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726D0"/>
  <w15:chartTrackingRefBased/>
  <w15:docId w15:val="{E77E40BF-5233-4986-95F2-39B95CB68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HeadingbChar">
    <w:name w:val="Heading_b Char"/>
    <w:link w:val="Headingb"/>
    <w:locked/>
    <w:rsid w:val="00715523"/>
    <w:rPr>
      <w:rFonts w:ascii="Times New Roman" w:hAnsi="Times New Roman" w:cs="Times New Roman"/>
      <w:b/>
      <w:sz w:val="24"/>
      <w:szCs w:val="20"/>
      <w:lang w:val="en-GB" w:eastAsia="ja-JP"/>
    </w:rPr>
  </w:style>
  <w:style w:type="numbering" w:customStyle="1" w:styleId="OutlineDashbullet">
    <w:name w:val="Outline Dash bullet"/>
    <w:basedOn w:val="NoList"/>
    <w:rsid w:val="00715523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T22-SG16-230710-TD-WP3-013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.imanaka@nict.g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risro\Desktop\T0A0F00000B0005MSWE-Updated_LS_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3" ma:contentTypeDescription="Crée un document." ma:contentTypeScope="" ma:versionID="e9c5cc553bc1522cedb713532032a031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3145eeb1c2562360dddc08042acfbf72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3F76AF-F0F7-4598-8A11-047191289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T0A0F00000B0005MSWE-Updated_LS_Styles.dotx</Template>
  <TotalTime>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 new work item for H.ILE-QM "Quality measures and evaluation methods for immersive live experience (ILE)" [to ITU-T SG12, ISO/IEC JTC1/SC29, 3GPP SA4]</dc:title>
  <dc:subject/>
  <dc:creator>ITU-T Study Group 16</dc:creator>
  <cp:keywords/>
  <dc:description>SG16-LS133  For: Geneva, 10-21 July 2023_x000d_Document date: _x000d_Saved by ITU51017470 at 13:20:59 on 28/07/2023</dc:description>
  <cp:lastModifiedBy>26.501_CR0059R5_(Rel-18)_5GMS_Ph2</cp:lastModifiedBy>
  <cp:revision>2</cp:revision>
  <cp:lastPrinted>2016-12-23T12:52:00Z</cp:lastPrinted>
  <dcterms:created xsi:type="dcterms:W3CDTF">2023-08-14T14:19:00Z</dcterms:created>
  <dcterms:modified xsi:type="dcterms:W3CDTF">2023-08-14T14:19:00Z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Docnum">
    <vt:lpwstr>SG16-LS133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8/16</vt:lpwstr>
  </property>
  <property fmtid="{D5CDD505-2E9C-101B-9397-08002B2CF9AE}" pid="7" name="Docdest">
    <vt:lpwstr>Geneva, 10-21 July 2023</vt:lpwstr>
  </property>
  <property fmtid="{D5CDD505-2E9C-101B-9397-08002B2CF9AE}" pid="8" name="Docauthor">
    <vt:lpwstr>ITU-T Study Group 16</vt:lpwstr>
  </property>
</Properties>
</file>